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9D789F">
        <w:rPr>
          <w:rFonts w:ascii="Angsana New" w:hAnsi="Angsana New" w:cs="Angsana New"/>
          <w:sz w:val="52"/>
          <w:szCs w:val="52"/>
        </w:rPr>
        <w:t xml:space="preserve"> </w:t>
      </w:r>
      <w:r w:rsidR="009D789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:rsidR="002D5459" w:rsidRPr="008C010D" w:rsidRDefault="002D5459" w:rsidP="002D54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D5459" w:rsidRPr="008C010D" w:rsidRDefault="002D5459" w:rsidP="002D54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56241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8C010D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6241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2D5459" w:rsidRPr="008C010D" w:rsidRDefault="002D5459" w:rsidP="002D54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D5459" w:rsidRPr="008C010D" w:rsidRDefault="002D5459" w:rsidP="002D54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E319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:rsidR="003D54DC" w:rsidRPr="002439E3" w:rsidRDefault="003D54DC" w:rsidP="007C7D6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:rsidR="007C7D67" w:rsidRPr="002439E3" w:rsidRDefault="007C7D67" w:rsidP="00F45A7D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A80219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 w:rsidR="001530F5"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2D5459">
        <w:rPr>
          <w:rFonts w:ascii="Angsana New" w:hAnsi="Angsana New" w:cs="Angsana New" w:hint="cs"/>
          <w:cs/>
        </w:rPr>
        <w:t>30</w:t>
      </w:r>
      <w:r w:rsidR="00562412">
        <w:rPr>
          <w:rFonts w:ascii="Angsana New" w:hAnsi="Angsana New" w:cs="Angsana New" w:hint="cs"/>
          <w:cs/>
        </w:rPr>
        <w:t xml:space="preserve"> กันยายน</w:t>
      </w:r>
      <w:r w:rsidR="00421403" w:rsidRPr="002439E3">
        <w:rPr>
          <w:rFonts w:ascii="Angsana New" w:hAnsi="Angsana New" w:cs="Angsana New" w:hint="cs"/>
          <w:cs/>
        </w:rPr>
        <w:t xml:space="preserve"> 256</w:t>
      </w:r>
      <w:r w:rsidR="000B29A1" w:rsidRPr="002439E3">
        <w:rPr>
          <w:rFonts w:ascii="Angsana New" w:hAnsi="Angsana New" w:cs="Angsana New" w:hint="cs"/>
          <w:cs/>
        </w:rPr>
        <w:t>2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A80219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 w:rsidR="00B8118E">
        <w:rPr>
          <w:rFonts w:ascii="Angsana New" w:hAnsi="Angsana New" w:cs="Angsana New" w:hint="cs"/>
          <w:cs/>
        </w:rPr>
        <w:t>สำหรับงวดสามเดือนและ</w:t>
      </w:r>
      <w:r w:rsidR="00562412">
        <w:rPr>
          <w:rFonts w:ascii="Angsana New" w:hAnsi="Angsana New" w:cs="Angsana New" w:hint="cs"/>
          <w:cs/>
        </w:rPr>
        <w:t>เก้า</w:t>
      </w:r>
      <w:r w:rsidR="00B8118E">
        <w:rPr>
          <w:rFonts w:ascii="Angsana New" w:hAnsi="Angsana New" w:cs="Angsana New" w:hint="cs"/>
          <w:cs/>
        </w:rPr>
        <w:t>เดือนสิ้นสุดวันที่</w:t>
      </w:r>
      <w:r w:rsidR="001A442C">
        <w:rPr>
          <w:rFonts w:ascii="Angsana New" w:hAnsi="Angsana New" w:cs="Angsana New" w:hint="cs"/>
          <w:cs/>
        </w:rPr>
        <w:t xml:space="preserve"> </w:t>
      </w:r>
      <w:r w:rsidR="00F741C1">
        <w:rPr>
          <w:rFonts w:ascii="Angsana New" w:hAnsi="Angsana New" w:cs="Angsana New"/>
          <w:cs/>
        </w:rPr>
        <w:br/>
      </w:r>
      <w:r w:rsidR="00B8118E">
        <w:rPr>
          <w:rFonts w:ascii="Angsana New" w:hAnsi="Angsana New" w:cs="Angsana New"/>
          <w:lang w:val="en-US"/>
        </w:rPr>
        <w:t xml:space="preserve">30 </w:t>
      </w:r>
      <w:r w:rsidR="00562412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F741C1">
        <w:rPr>
          <w:rFonts w:ascii="Angsana New" w:hAnsi="Angsana New" w:cs="Angsana New"/>
          <w:lang w:val="en-US"/>
        </w:rPr>
        <w:t xml:space="preserve">2562 </w:t>
      </w:r>
      <w:r w:rsidR="00B8118E">
        <w:rPr>
          <w:rFonts w:ascii="Angsana New" w:hAnsi="Angsana New" w:cs="Angsana New" w:hint="cs"/>
          <w:cs/>
          <w:lang w:val="en-US"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A80219">
        <w:rPr>
          <w:rFonts w:ascii="Angsana New" w:hAnsi="Angsana New" w:cs="Angsana New" w:hint="cs"/>
          <w:cs/>
        </w:rPr>
        <w:t>รว</w:t>
      </w:r>
      <w:r w:rsidR="00F45A7D">
        <w:rPr>
          <w:rFonts w:ascii="Angsana New" w:hAnsi="Angsana New" w:cs="Angsana New" w:hint="cs"/>
          <w:cs/>
        </w:rPr>
        <w:t>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D745C4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 w:hint="cs"/>
          <w:cs/>
        </w:rPr>
        <w:t xml:space="preserve">เฉพาะกิจการ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A80219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 xml:space="preserve">เฉพาะกิจการ 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562412">
        <w:rPr>
          <w:rFonts w:ascii="Angsana New" w:hAnsi="Angsana New" w:cs="Angsana New" w:hint="cs"/>
          <w:spacing w:val="-2"/>
          <w:cs/>
        </w:rPr>
        <w:t>เก้า</w:t>
      </w:r>
      <w:r w:rsidR="007A497D" w:rsidRPr="00F45A7D">
        <w:rPr>
          <w:rFonts w:ascii="Angsana New" w:hAnsi="Angsana New" w:cs="Angsana New" w:hint="cs"/>
          <w:spacing w:val="-2"/>
          <w:cs/>
        </w:rPr>
        <w:t>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="002825EA" w:rsidRPr="00F45A7D">
        <w:rPr>
          <w:rFonts w:ascii="Angsana New" w:hAnsi="Angsana New" w:cs="Angsana New"/>
          <w:color w:val="FFFFFF"/>
          <w:spacing w:val="-2"/>
        </w:rPr>
        <w:t>/</w:t>
      </w:r>
      <w:r w:rsidR="002D5459">
        <w:rPr>
          <w:rFonts w:ascii="Angsana New" w:hAnsi="Angsana New" w:cs="Angsana New" w:hint="cs"/>
          <w:spacing w:val="-2"/>
          <w:cs/>
        </w:rPr>
        <w:t xml:space="preserve">30 </w:t>
      </w:r>
      <w:r w:rsidR="00562412">
        <w:rPr>
          <w:rFonts w:ascii="Angsana New" w:hAnsi="Angsana New" w:cs="Angsana New" w:hint="cs"/>
          <w:spacing w:val="-2"/>
          <w:cs/>
        </w:rPr>
        <w:t xml:space="preserve">กันยายน </w:t>
      </w:r>
      <w:r w:rsidR="00421403" w:rsidRPr="00F45A7D">
        <w:rPr>
          <w:rFonts w:ascii="Angsana New" w:hAnsi="Angsana New" w:cs="Angsana New" w:hint="cs"/>
          <w:spacing w:val="-2"/>
          <w:cs/>
        </w:rPr>
        <w:t>256</w:t>
      </w:r>
      <w:r w:rsidR="000B29A1" w:rsidRPr="00F45A7D">
        <w:rPr>
          <w:rFonts w:ascii="Angsana New" w:hAnsi="Angsana New" w:cs="Angsana New" w:hint="cs"/>
          <w:spacing w:val="-2"/>
          <w:cs/>
        </w:rPr>
        <w:t>2</w:t>
      </w:r>
      <w:r w:rsidR="003D54DC" w:rsidRPr="00F45A7D">
        <w:rPr>
          <w:rFonts w:ascii="Angsana New" w:hAnsi="Angsana New" w:cs="Angsana New" w:hint="cs"/>
          <w:spacing w:val="-2"/>
          <w:cs/>
        </w:rPr>
        <w:t xml:space="preserve"> </w:t>
      </w:r>
      <w:r w:rsidR="006635D9"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</w:t>
      </w:r>
      <w:r w:rsidR="00F45A7D" w:rsidRPr="00F45A7D">
        <w:rPr>
          <w:rFonts w:ascii="Angsana New" w:hAnsi="Angsana New" w:cs="Angsana New" w:hint="cs"/>
          <w:spacing w:val="-2"/>
          <w:cs/>
        </w:rPr>
        <w:t>ง</w:t>
      </w:r>
      <w:r w:rsidRPr="00F45A7D">
        <w:rPr>
          <w:rFonts w:ascii="Angsana New" w:hAnsi="Angsana New" w:cs="Angsana New" w:hint="cs"/>
          <w:spacing w:val="-2"/>
          <w:cs/>
        </w:rPr>
        <w:t>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="001F2BD0">
        <w:rPr>
          <w:rFonts w:ascii="Angsana New" w:hAnsi="Angsana New" w:cs="Angsana New" w:hint="cs"/>
          <w:cs/>
        </w:rPr>
        <w:t>และบริษัทย่อย แล</w:t>
      </w:r>
      <w:r w:rsidR="00654415">
        <w:rPr>
          <w:rFonts w:ascii="Angsana New" w:hAnsi="Angsana New" w:cs="Angsana New" w:hint="cs"/>
          <w:cs/>
        </w:rPr>
        <w:t>ะ</w:t>
      </w:r>
      <w:r w:rsidR="001F2BD0">
        <w:rPr>
          <w:rFonts w:ascii="Angsana New" w:hAnsi="Angsana New" w:cs="Angsana New" w:hint="cs"/>
          <w:cs/>
        </w:rPr>
        <w:t xml:space="preserve">ของเฉพาะบริษัท นวนคร จำกัด (มหาชน)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เหล่านี้</w:t>
      </w:r>
      <w:r w:rsidR="006635D9" w:rsidRPr="002439E3">
        <w:rPr>
          <w:rFonts w:ascii="Angsana New" w:hAnsi="Angsana New" w:cs="Angsana New"/>
          <w:cs/>
        </w:rPr>
        <w:t xml:space="preserve">ตามมาตรฐานการบัญชีฉบับที่ 34 </w:t>
      </w:r>
      <w:r w:rsidR="006635D9" w:rsidRPr="00654415">
        <w:rPr>
          <w:rFonts w:ascii="Angsana New" w:hAnsi="Angsana New" w:cs="Angsana New"/>
          <w:spacing w:val="-4"/>
          <w:cs/>
        </w:rPr>
        <w:t>เรื่อง</w:t>
      </w:r>
      <w:r w:rsidR="00616607" w:rsidRPr="00654415">
        <w:rPr>
          <w:rFonts w:ascii="Angsana New" w:hAnsi="Angsana New" w:cs="Angsana New" w:hint="cs"/>
          <w:spacing w:val="-4"/>
          <w:cs/>
        </w:rPr>
        <w:t xml:space="preserve"> </w:t>
      </w:r>
      <w:r w:rsidR="00535869" w:rsidRPr="00654415">
        <w:rPr>
          <w:rFonts w:ascii="Angsana New" w:hAnsi="Angsana New" w:cs="Angsana New" w:hint="cs"/>
          <w:spacing w:val="-4"/>
          <w:cs/>
        </w:rPr>
        <w:t>การรายงานทาง</w:t>
      </w:r>
      <w:r w:rsidR="006635D9" w:rsidRPr="00654415">
        <w:rPr>
          <w:rFonts w:ascii="Angsana New" w:hAnsi="Angsana New" w:cs="Angsana New"/>
          <w:spacing w:val="-4"/>
          <w:cs/>
        </w:rPr>
        <w:t xml:space="preserve">การเงินระหว่างกาล </w:t>
      </w:r>
      <w:r w:rsidRPr="00654415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:rsidR="00900D41" w:rsidRPr="002439E3" w:rsidRDefault="00900D41" w:rsidP="00616607">
      <w:pPr>
        <w:pStyle w:val="FSBlank"/>
        <w:rPr>
          <w:sz w:val="30"/>
          <w:szCs w:val="30"/>
        </w:rPr>
      </w:pPr>
    </w:p>
    <w:p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F3BB1" w:rsidRPr="002439E3" w:rsidRDefault="002F3BB1" w:rsidP="00616607">
      <w:pPr>
        <w:pStyle w:val="FSBlank"/>
        <w:rPr>
          <w:sz w:val="30"/>
          <w:szCs w:val="30"/>
        </w:rPr>
      </w:pPr>
    </w:p>
    <w:p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2410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C428B9" w:rsidRDefault="00C428B9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C428B9" w:rsidSect="008667B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:rsidR="00F45E7F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C428B9" w:rsidRPr="008C010D" w:rsidRDefault="00C428B9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  <w:bookmarkStart w:id="0" w:name="_GoBack"/>
      <w:bookmarkEnd w:id="0"/>
    </w:p>
    <w:p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F452B0">
        <w:rPr>
          <w:rFonts w:ascii="Angsana New" w:hAnsi="Angsana New" w:cs="Angsana New"/>
          <w:lang w:val="en-US"/>
        </w:rPr>
        <w:t>9219</w:t>
      </w:r>
    </w:p>
    <w:p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CD6A5C" w:rsidRPr="008C010D" w:rsidRDefault="00E5497B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2562</w:t>
      </w:r>
    </w:p>
    <w:p w:rsidR="002A4D32" w:rsidRPr="00845B09" w:rsidRDefault="002A4D32" w:rsidP="00C223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sectPr w:rsidR="002A4D32" w:rsidRPr="00845B09" w:rsidSect="008667B7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439" w:rsidRDefault="00D13439" w:rsidP="004956B4">
      <w:r>
        <w:separator/>
      </w:r>
    </w:p>
  </w:endnote>
  <w:endnote w:type="continuationSeparator" w:id="0">
    <w:p w:rsidR="00D13439" w:rsidRDefault="00D1343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Default="00D1343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D13439" w:rsidRDefault="00D1343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7D67CA" w:rsidRDefault="00D1343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13439" w:rsidRPr="001D01B2" w:rsidRDefault="00D1343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7D67CA" w:rsidRDefault="00D1343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13439" w:rsidRPr="001D01B2" w:rsidRDefault="00D13439" w:rsidP="001D01B2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1D01B2" w:rsidRDefault="00D1343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3021FF" w:rsidRDefault="00D1343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13439" w:rsidRPr="00245B15" w:rsidRDefault="00D1343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439" w:rsidRDefault="00D13439" w:rsidP="004956B4">
      <w:r>
        <w:separator/>
      </w:r>
    </w:p>
  </w:footnote>
  <w:footnote w:type="continuationSeparator" w:id="0">
    <w:p w:rsidR="00D13439" w:rsidRDefault="00D1343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D13439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D13439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D13439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D13439" w:rsidRPr="00AC3006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5614F5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D13439" w:rsidRPr="005614F5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439" w:rsidRPr="00245B15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D13439" w:rsidRPr="00245B15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D13439" w:rsidRPr="00245B15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D13439" w:rsidRPr="00245B15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D13439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D13439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D13439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D13439" w:rsidRPr="00245B15" w:rsidRDefault="00D1343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7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15"/>
  </w:num>
  <w:num w:numId="11">
    <w:abstractNumId w:val="25"/>
  </w:num>
  <w:num w:numId="12">
    <w:abstractNumId w:val="19"/>
  </w:num>
  <w:num w:numId="13">
    <w:abstractNumId w:val="30"/>
  </w:num>
  <w:num w:numId="14">
    <w:abstractNumId w:val="8"/>
  </w:num>
  <w:num w:numId="15">
    <w:abstractNumId w:val="23"/>
  </w:num>
  <w:num w:numId="16">
    <w:abstractNumId w:val="11"/>
  </w:num>
  <w:num w:numId="17">
    <w:abstractNumId w:val="27"/>
  </w:num>
  <w:num w:numId="18">
    <w:abstractNumId w:val="22"/>
  </w:num>
  <w:num w:numId="19">
    <w:abstractNumId w:val="20"/>
  </w:num>
  <w:num w:numId="20">
    <w:abstractNumId w:val="14"/>
  </w:num>
  <w:num w:numId="21">
    <w:abstractNumId w:val="13"/>
  </w:num>
  <w:num w:numId="22">
    <w:abstractNumId w:val="21"/>
  </w:num>
  <w:num w:numId="23">
    <w:abstractNumId w:val="24"/>
  </w:num>
  <w:num w:numId="24">
    <w:abstractNumId w:val="10"/>
  </w:num>
  <w:num w:numId="25">
    <w:abstractNumId w:val="9"/>
  </w:num>
  <w:num w:numId="26">
    <w:abstractNumId w:val="16"/>
  </w:num>
  <w:num w:numId="27">
    <w:abstractNumId w:val="29"/>
  </w:num>
  <w:num w:numId="28">
    <w:abstractNumId w:val="26"/>
  </w:num>
  <w:num w:numId="29">
    <w:abstractNumId w:val="12"/>
  </w:num>
  <w:num w:numId="30">
    <w:abstractNumId w:val="31"/>
  </w:num>
  <w:num w:numId="31">
    <w:abstractNumId w:val="32"/>
  </w:num>
  <w:num w:numId="32">
    <w:abstractNumId w:val="28"/>
  </w:num>
  <w:num w:numId="33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30D"/>
    <w:rsid w:val="00002354"/>
    <w:rsid w:val="00002802"/>
    <w:rsid w:val="00002849"/>
    <w:rsid w:val="000029FE"/>
    <w:rsid w:val="00002F66"/>
    <w:rsid w:val="00003142"/>
    <w:rsid w:val="000031E5"/>
    <w:rsid w:val="000033BE"/>
    <w:rsid w:val="00003415"/>
    <w:rsid w:val="0000395F"/>
    <w:rsid w:val="00003B50"/>
    <w:rsid w:val="00003BC0"/>
    <w:rsid w:val="00004075"/>
    <w:rsid w:val="00004E9C"/>
    <w:rsid w:val="000051B6"/>
    <w:rsid w:val="00005965"/>
    <w:rsid w:val="000059CF"/>
    <w:rsid w:val="00005A60"/>
    <w:rsid w:val="00005AAF"/>
    <w:rsid w:val="00006761"/>
    <w:rsid w:val="00006A21"/>
    <w:rsid w:val="00006BC9"/>
    <w:rsid w:val="00006FA5"/>
    <w:rsid w:val="00007701"/>
    <w:rsid w:val="00007CC8"/>
    <w:rsid w:val="00007D3A"/>
    <w:rsid w:val="00010447"/>
    <w:rsid w:val="000106EF"/>
    <w:rsid w:val="00010D13"/>
    <w:rsid w:val="0001130D"/>
    <w:rsid w:val="00011802"/>
    <w:rsid w:val="000118AB"/>
    <w:rsid w:val="0001195F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EF5"/>
    <w:rsid w:val="00013F7D"/>
    <w:rsid w:val="000144EE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5FA"/>
    <w:rsid w:val="00027F26"/>
    <w:rsid w:val="00027FA7"/>
    <w:rsid w:val="00030147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78"/>
    <w:rsid w:val="000335E0"/>
    <w:rsid w:val="00033863"/>
    <w:rsid w:val="000339B8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756"/>
    <w:rsid w:val="00042B76"/>
    <w:rsid w:val="00042FE6"/>
    <w:rsid w:val="00043242"/>
    <w:rsid w:val="00043578"/>
    <w:rsid w:val="00043728"/>
    <w:rsid w:val="000438AC"/>
    <w:rsid w:val="0004420A"/>
    <w:rsid w:val="00044829"/>
    <w:rsid w:val="00044B66"/>
    <w:rsid w:val="00044BB1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50156"/>
    <w:rsid w:val="000502EB"/>
    <w:rsid w:val="00050E6B"/>
    <w:rsid w:val="00050EE5"/>
    <w:rsid w:val="000511F0"/>
    <w:rsid w:val="000512D8"/>
    <w:rsid w:val="0005145D"/>
    <w:rsid w:val="0005210B"/>
    <w:rsid w:val="000527C7"/>
    <w:rsid w:val="00052DEF"/>
    <w:rsid w:val="00052E8F"/>
    <w:rsid w:val="0005307C"/>
    <w:rsid w:val="000533B9"/>
    <w:rsid w:val="000535E3"/>
    <w:rsid w:val="00053DBC"/>
    <w:rsid w:val="000545A3"/>
    <w:rsid w:val="0005469B"/>
    <w:rsid w:val="000546C1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3BB"/>
    <w:rsid w:val="0007262C"/>
    <w:rsid w:val="000726A8"/>
    <w:rsid w:val="00072DC0"/>
    <w:rsid w:val="000730CF"/>
    <w:rsid w:val="000730D4"/>
    <w:rsid w:val="000731EF"/>
    <w:rsid w:val="0007345D"/>
    <w:rsid w:val="0007371B"/>
    <w:rsid w:val="000738C6"/>
    <w:rsid w:val="0007390B"/>
    <w:rsid w:val="00073A03"/>
    <w:rsid w:val="000744FA"/>
    <w:rsid w:val="00074605"/>
    <w:rsid w:val="0007509B"/>
    <w:rsid w:val="000751B4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F09"/>
    <w:rsid w:val="00080062"/>
    <w:rsid w:val="000800FC"/>
    <w:rsid w:val="000802D7"/>
    <w:rsid w:val="00080798"/>
    <w:rsid w:val="000808C0"/>
    <w:rsid w:val="00080BD0"/>
    <w:rsid w:val="00080F9A"/>
    <w:rsid w:val="0008111C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32E5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D7C"/>
    <w:rsid w:val="000D4FC6"/>
    <w:rsid w:val="000D60B9"/>
    <w:rsid w:val="000D6288"/>
    <w:rsid w:val="000D682A"/>
    <w:rsid w:val="000D6966"/>
    <w:rsid w:val="000D6B4C"/>
    <w:rsid w:val="000D6C4F"/>
    <w:rsid w:val="000D6C62"/>
    <w:rsid w:val="000D6CDD"/>
    <w:rsid w:val="000D71BB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56C"/>
    <w:rsid w:val="000E19EF"/>
    <w:rsid w:val="000E1C8B"/>
    <w:rsid w:val="000E1E54"/>
    <w:rsid w:val="000E27EE"/>
    <w:rsid w:val="000E28D9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B2D"/>
    <w:rsid w:val="001024B3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C9C"/>
    <w:rsid w:val="00133E05"/>
    <w:rsid w:val="0013404E"/>
    <w:rsid w:val="001345BA"/>
    <w:rsid w:val="00134632"/>
    <w:rsid w:val="0013474C"/>
    <w:rsid w:val="00134BB8"/>
    <w:rsid w:val="00134C2A"/>
    <w:rsid w:val="00134CDB"/>
    <w:rsid w:val="00134CEA"/>
    <w:rsid w:val="0013528E"/>
    <w:rsid w:val="0013533C"/>
    <w:rsid w:val="00135860"/>
    <w:rsid w:val="00136C1E"/>
    <w:rsid w:val="0013706F"/>
    <w:rsid w:val="0013775B"/>
    <w:rsid w:val="00137D22"/>
    <w:rsid w:val="00137D48"/>
    <w:rsid w:val="00137D7E"/>
    <w:rsid w:val="00137DA7"/>
    <w:rsid w:val="00137F08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CD3"/>
    <w:rsid w:val="00142F34"/>
    <w:rsid w:val="00143070"/>
    <w:rsid w:val="00143BB7"/>
    <w:rsid w:val="00143C80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AB3"/>
    <w:rsid w:val="00147CAF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739"/>
    <w:rsid w:val="00154BC8"/>
    <w:rsid w:val="00154C85"/>
    <w:rsid w:val="00154C94"/>
    <w:rsid w:val="00154CC4"/>
    <w:rsid w:val="00154ECD"/>
    <w:rsid w:val="0015520F"/>
    <w:rsid w:val="00155252"/>
    <w:rsid w:val="00155D2B"/>
    <w:rsid w:val="00155DE9"/>
    <w:rsid w:val="001564DB"/>
    <w:rsid w:val="00156735"/>
    <w:rsid w:val="001567FB"/>
    <w:rsid w:val="00157052"/>
    <w:rsid w:val="001577ED"/>
    <w:rsid w:val="00157F8B"/>
    <w:rsid w:val="001607A4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A89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644"/>
    <w:rsid w:val="001879C7"/>
    <w:rsid w:val="00187EE2"/>
    <w:rsid w:val="00187EED"/>
    <w:rsid w:val="00187F8A"/>
    <w:rsid w:val="00190016"/>
    <w:rsid w:val="001901BC"/>
    <w:rsid w:val="001902B8"/>
    <w:rsid w:val="00190320"/>
    <w:rsid w:val="001909FF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38B"/>
    <w:rsid w:val="001A070E"/>
    <w:rsid w:val="001A0C01"/>
    <w:rsid w:val="001A0E75"/>
    <w:rsid w:val="001A0F5B"/>
    <w:rsid w:val="001A11BD"/>
    <w:rsid w:val="001A1331"/>
    <w:rsid w:val="001A1518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721C"/>
    <w:rsid w:val="001A739C"/>
    <w:rsid w:val="001A73C5"/>
    <w:rsid w:val="001A75A1"/>
    <w:rsid w:val="001A7A14"/>
    <w:rsid w:val="001A7BF3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EB2"/>
    <w:rsid w:val="001B75BF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D01B2"/>
    <w:rsid w:val="001D0408"/>
    <w:rsid w:val="001D0799"/>
    <w:rsid w:val="001D0B0D"/>
    <w:rsid w:val="001D0C46"/>
    <w:rsid w:val="001D134E"/>
    <w:rsid w:val="001D145C"/>
    <w:rsid w:val="001D160D"/>
    <w:rsid w:val="001D16D2"/>
    <w:rsid w:val="001D1979"/>
    <w:rsid w:val="001D1F16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507C"/>
    <w:rsid w:val="001D50D1"/>
    <w:rsid w:val="001D50F1"/>
    <w:rsid w:val="001D57CC"/>
    <w:rsid w:val="001D5838"/>
    <w:rsid w:val="001D588A"/>
    <w:rsid w:val="001D5E9A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637B"/>
    <w:rsid w:val="001F64ED"/>
    <w:rsid w:val="001F6761"/>
    <w:rsid w:val="001F68D6"/>
    <w:rsid w:val="001F6B27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24C0"/>
    <w:rsid w:val="0020257E"/>
    <w:rsid w:val="00202694"/>
    <w:rsid w:val="0020294A"/>
    <w:rsid w:val="00203018"/>
    <w:rsid w:val="00203512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872"/>
    <w:rsid w:val="002228BA"/>
    <w:rsid w:val="0022306A"/>
    <w:rsid w:val="0022329B"/>
    <w:rsid w:val="00223810"/>
    <w:rsid w:val="0022381A"/>
    <w:rsid w:val="00223951"/>
    <w:rsid w:val="00223B9E"/>
    <w:rsid w:val="00223E7F"/>
    <w:rsid w:val="00224264"/>
    <w:rsid w:val="00224799"/>
    <w:rsid w:val="00225104"/>
    <w:rsid w:val="002254D3"/>
    <w:rsid w:val="002255E6"/>
    <w:rsid w:val="00226203"/>
    <w:rsid w:val="002262CD"/>
    <w:rsid w:val="002269B7"/>
    <w:rsid w:val="002269C7"/>
    <w:rsid w:val="00226B22"/>
    <w:rsid w:val="00226D30"/>
    <w:rsid w:val="00226D62"/>
    <w:rsid w:val="00226E70"/>
    <w:rsid w:val="00226FB3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6C4"/>
    <w:rsid w:val="002506D1"/>
    <w:rsid w:val="002506EC"/>
    <w:rsid w:val="002507D8"/>
    <w:rsid w:val="002509AB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69B"/>
    <w:rsid w:val="0025388D"/>
    <w:rsid w:val="002538F6"/>
    <w:rsid w:val="00253B54"/>
    <w:rsid w:val="0025439E"/>
    <w:rsid w:val="0025446E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AEF"/>
    <w:rsid w:val="00256BE8"/>
    <w:rsid w:val="00256FC2"/>
    <w:rsid w:val="00257771"/>
    <w:rsid w:val="00257793"/>
    <w:rsid w:val="00257804"/>
    <w:rsid w:val="00257AE9"/>
    <w:rsid w:val="00257C61"/>
    <w:rsid w:val="00257E2F"/>
    <w:rsid w:val="00260536"/>
    <w:rsid w:val="00260B10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40C0"/>
    <w:rsid w:val="0028452C"/>
    <w:rsid w:val="002845EE"/>
    <w:rsid w:val="00284D88"/>
    <w:rsid w:val="00284E65"/>
    <w:rsid w:val="002851D8"/>
    <w:rsid w:val="002859D3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EAD"/>
    <w:rsid w:val="00287EB1"/>
    <w:rsid w:val="002902BE"/>
    <w:rsid w:val="002903C0"/>
    <w:rsid w:val="00290A88"/>
    <w:rsid w:val="00290EA4"/>
    <w:rsid w:val="00290F95"/>
    <w:rsid w:val="0029178D"/>
    <w:rsid w:val="002918D3"/>
    <w:rsid w:val="00291B06"/>
    <w:rsid w:val="00291C4C"/>
    <w:rsid w:val="00292C7F"/>
    <w:rsid w:val="00292D54"/>
    <w:rsid w:val="00293580"/>
    <w:rsid w:val="00293592"/>
    <w:rsid w:val="00293808"/>
    <w:rsid w:val="00293878"/>
    <w:rsid w:val="00293B98"/>
    <w:rsid w:val="00293D98"/>
    <w:rsid w:val="00293EF8"/>
    <w:rsid w:val="0029468A"/>
    <w:rsid w:val="00294BB1"/>
    <w:rsid w:val="00294CBC"/>
    <w:rsid w:val="00294D65"/>
    <w:rsid w:val="00295112"/>
    <w:rsid w:val="00295234"/>
    <w:rsid w:val="002953CE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3008"/>
    <w:rsid w:val="002A3206"/>
    <w:rsid w:val="002A3373"/>
    <w:rsid w:val="002A35DC"/>
    <w:rsid w:val="002A3765"/>
    <w:rsid w:val="002A39DE"/>
    <w:rsid w:val="002A39EB"/>
    <w:rsid w:val="002A44C0"/>
    <w:rsid w:val="002A47E9"/>
    <w:rsid w:val="002A48F1"/>
    <w:rsid w:val="002A4A2F"/>
    <w:rsid w:val="002A4D32"/>
    <w:rsid w:val="002A4D7A"/>
    <w:rsid w:val="002A5F10"/>
    <w:rsid w:val="002A6B34"/>
    <w:rsid w:val="002A6DB3"/>
    <w:rsid w:val="002A7097"/>
    <w:rsid w:val="002A7CFB"/>
    <w:rsid w:val="002A7EE1"/>
    <w:rsid w:val="002B00C5"/>
    <w:rsid w:val="002B0189"/>
    <w:rsid w:val="002B081E"/>
    <w:rsid w:val="002B0902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44F"/>
    <w:rsid w:val="002B34B8"/>
    <w:rsid w:val="002B3656"/>
    <w:rsid w:val="002B3B3D"/>
    <w:rsid w:val="002B3DED"/>
    <w:rsid w:val="002B3F6F"/>
    <w:rsid w:val="002B4092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2168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A67"/>
    <w:rsid w:val="002E765B"/>
    <w:rsid w:val="002E7A1D"/>
    <w:rsid w:val="002E7A78"/>
    <w:rsid w:val="002E7D27"/>
    <w:rsid w:val="002F026A"/>
    <w:rsid w:val="002F0643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4677"/>
    <w:rsid w:val="003046FB"/>
    <w:rsid w:val="00304F72"/>
    <w:rsid w:val="00305033"/>
    <w:rsid w:val="00305499"/>
    <w:rsid w:val="00305513"/>
    <w:rsid w:val="003057D6"/>
    <w:rsid w:val="00305961"/>
    <w:rsid w:val="00305D97"/>
    <w:rsid w:val="003061CD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10368"/>
    <w:rsid w:val="00310C96"/>
    <w:rsid w:val="00310F35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47C"/>
    <w:rsid w:val="003136E4"/>
    <w:rsid w:val="003140CE"/>
    <w:rsid w:val="003143F1"/>
    <w:rsid w:val="00315998"/>
    <w:rsid w:val="00315BB2"/>
    <w:rsid w:val="00315DB8"/>
    <w:rsid w:val="00316146"/>
    <w:rsid w:val="0031614D"/>
    <w:rsid w:val="00316F0E"/>
    <w:rsid w:val="00317668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450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345"/>
    <w:rsid w:val="00326722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584"/>
    <w:rsid w:val="00330605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F55"/>
    <w:rsid w:val="00341199"/>
    <w:rsid w:val="003411C5"/>
    <w:rsid w:val="003413C9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61CE"/>
    <w:rsid w:val="00346630"/>
    <w:rsid w:val="00346F2E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FA"/>
    <w:rsid w:val="00371F68"/>
    <w:rsid w:val="00372A3E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314D"/>
    <w:rsid w:val="00383226"/>
    <w:rsid w:val="003833EC"/>
    <w:rsid w:val="00383C4B"/>
    <w:rsid w:val="00384679"/>
    <w:rsid w:val="00384832"/>
    <w:rsid w:val="00384C76"/>
    <w:rsid w:val="00384DE4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F66"/>
    <w:rsid w:val="003972EE"/>
    <w:rsid w:val="0039741F"/>
    <w:rsid w:val="003974D1"/>
    <w:rsid w:val="00397720"/>
    <w:rsid w:val="00397F91"/>
    <w:rsid w:val="003A01C1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821"/>
    <w:rsid w:val="003C1EF5"/>
    <w:rsid w:val="003C2161"/>
    <w:rsid w:val="003C2BF6"/>
    <w:rsid w:val="003C30ED"/>
    <w:rsid w:val="003C3C35"/>
    <w:rsid w:val="003C403C"/>
    <w:rsid w:val="003C411D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BFC"/>
    <w:rsid w:val="003D1C64"/>
    <w:rsid w:val="003D238A"/>
    <w:rsid w:val="003D24B7"/>
    <w:rsid w:val="003D254E"/>
    <w:rsid w:val="003D285C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5AC"/>
    <w:rsid w:val="003D461E"/>
    <w:rsid w:val="003D4722"/>
    <w:rsid w:val="003D474E"/>
    <w:rsid w:val="003D479A"/>
    <w:rsid w:val="003D4911"/>
    <w:rsid w:val="003D4BAB"/>
    <w:rsid w:val="003D4D52"/>
    <w:rsid w:val="003D51D2"/>
    <w:rsid w:val="003D52E1"/>
    <w:rsid w:val="003D5353"/>
    <w:rsid w:val="003D5451"/>
    <w:rsid w:val="003D548F"/>
    <w:rsid w:val="003D54DC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CB"/>
    <w:rsid w:val="003E0B8C"/>
    <w:rsid w:val="003E0F1F"/>
    <w:rsid w:val="003E1229"/>
    <w:rsid w:val="003E2365"/>
    <w:rsid w:val="003E2473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E3D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F45"/>
    <w:rsid w:val="004050E2"/>
    <w:rsid w:val="00405335"/>
    <w:rsid w:val="004055BA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F6"/>
    <w:rsid w:val="00423FDD"/>
    <w:rsid w:val="0042400A"/>
    <w:rsid w:val="0042434E"/>
    <w:rsid w:val="0042464C"/>
    <w:rsid w:val="00424BC4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7864"/>
    <w:rsid w:val="0043794F"/>
    <w:rsid w:val="00437B01"/>
    <w:rsid w:val="00437B65"/>
    <w:rsid w:val="00437B7B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657"/>
    <w:rsid w:val="00442B71"/>
    <w:rsid w:val="00442C99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9AC"/>
    <w:rsid w:val="004619E5"/>
    <w:rsid w:val="00461A7C"/>
    <w:rsid w:val="00461EED"/>
    <w:rsid w:val="00462282"/>
    <w:rsid w:val="004622B2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8B"/>
    <w:rsid w:val="00474F2B"/>
    <w:rsid w:val="00475062"/>
    <w:rsid w:val="00475110"/>
    <w:rsid w:val="004753E8"/>
    <w:rsid w:val="00476009"/>
    <w:rsid w:val="00476035"/>
    <w:rsid w:val="00476176"/>
    <w:rsid w:val="004763CA"/>
    <w:rsid w:val="00476B0D"/>
    <w:rsid w:val="00476E2C"/>
    <w:rsid w:val="00476E34"/>
    <w:rsid w:val="00477760"/>
    <w:rsid w:val="00477898"/>
    <w:rsid w:val="00477CAD"/>
    <w:rsid w:val="00480236"/>
    <w:rsid w:val="004804AE"/>
    <w:rsid w:val="004804E2"/>
    <w:rsid w:val="0048084A"/>
    <w:rsid w:val="00480859"/>
    <w:rsid w:val="00480D62"/>
    <w:rsid w:val="00480E51"/>
    <w:rsid w:val="00481EB2"/>
    <w:rsid w:val="00482111"/>
    <w:rsid w:val="00482403"/>
    <w:rsid w:val="0048252A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311"/>
    <w:rsid w:val="004843F7"/>
    <w:rsid w:val="00484598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B01"/>
    <w:rsid w:val="00496B30"/>
    <w:rsid w:val="00496B36"/>
    <w:rsid w:val="00496BB3"/>
    <w:rsid w:val="00496CD4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191"/>
    <w:rsid w:val="004A1469"/>
    <w:rsid w:val="004A163D"/>
    <w:rsid w:val="004A17BC"/>
    <w:rsid w:val="004A1B5B"/>
    <w:rsid w:val="004A1BF1"/>
    <w:rsid w:val="004A2099"/>
    <w:rsid w:val="004A2809"/>
    <w:rsid w:val="004A2C71"/>
    <w:rsid w:val="004A349D"/>
    <w:rsid w:val="004A37AE"/>
    <w:rsid w:val="004A3B00"/>
    <w:rsid w:val="004A3B09"/>
    <w:rsid w:val="004A3B8B"/>
    <w:rsid w:val="004A3DCC"/>
    <w:rsid w:val="004A3F1D"/>
    <w:rsid w:val="004A3F2C"/>
    <w:rsid w:val="004A405C"/>
    <w:rsid w:val="004A42B2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E30"/>
    <w:rsid w:val="004B00F2"/>
    <w:rsid w:val="004B06D1"/>
    <w:rsid w:val="004B0AD3"/>
    <w:rsid w:val="004B100C"/>
    <w:rsid w:val="004B1300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7BC"/>
    <w:rsid w:val="004C5B5E"/>
    <w:rsid w:val="004C6003"/>
    <w:rsid w:val="004C6E26"/>
    <w:rsid w:val="004C6E6F"/>
    <w:rsid w:val="004C7081"/>
    <w:rsid w:val="004C7240"/>
    <w:rsid w:val="004C724D"/>
    <w:rsid w:val="004C767A"/>
    <w:rsid w:val="004D0474"/>
    <w:rsid w:val="004D0C61"/>
    <w:rsid w:val="004D0E3F"/>
    <w:rsid w:val="004D1473"/>
    <w:rsid w:val="004D195B"/>
    <w:rsid w:val="004D203F"/>
    <w:rsid w:val="004D2410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78B5"/>
    <w:rsid w:val="004E78BD"/>
    <w:rsid w:val="004E79B2"/>
    <w:rsid w:val="004E7BDC"/>
    <w:rsid w:val="004E7E67"/>
    <w:rsid w:val="004E7F4E"/>
    <w:rsid w:val="004F02E6"/>
    <w:rsid w:val="004F04E2"/>
    <w:rsid w:val="004F0D54"/>
    <w:rsid w:val="004F111D"/>
    <w:rsid w:val="004F14E3"/>
    <w:rsid w:val="004F1EC0"/>
    <w:rsid w:val="004F22C3"/>
    <w:rsid w:val="004F26F9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D3E"/>
    <w:rsid w:val="004F6DAB"/>
    <w:rsid w:val="004F75E4"/>
    <w:rsid w:val="0050019D"/>
    <w:rsid w:val="0050061C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8C1"/>
    <w:rsid w:val="005049B9"/>
    <w:rsid w:val="00504BF4"/>
    <w:rsid w:val="00504F44"/>
    <w:rsid w:val="00504FB1"/>
    <w:rsid w:val="005055E2"/>
    <w:rsid w:val="00505A4D"/>
    <w:rsid w:val="00505D8B"/>
    <w:rsid w:val="00505FD4"/>
    <w:rsid w:val="0050608C"/>
    <w:rsid w:val="0050613A"/>
    <w:rsid w:val="00506321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731"/>
    <w:rsid w:val="0051279F"/>
    <w:rsid w:val="0051280B"/>
    <w:rsid w:val="005128B2"/>
    <w:rsid w:val="00512D2C"/>
    <w:rsid w:val="00512D36"/>
    <w:rsid w:val="00512FE2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E0D"/>
    <w:rsid w:val="00515E2A"/>
    <w:rsid w:val="00515E63"/>
    <w:rsid w:val="00515F68"/>
    <w:rsid w:val="005162DF"/>
    <w:rsid w:val="0051637C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27E"/>
    <w:rsid w:val="00527402"/>
    <w:rsid w:val="005274F8"/>
    <w:rsid w:val="005276CB"/>
    <w:rsid w:val="00527823"/>
    <w:rsid w:val="00530247"/>
    <w:rsid w:val="005304DE"/>
    <w:rsid w:val="00530541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17D"/>
    <w:rsid w:val="005443D7"/>
    <w:rsid w:val="00544DC7"/>
    <w:rsid w:val="00544E31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BB7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14F5"/>
    <w:rsid w:val="00561704"/>
    <w:rsid w:val="0056195C"/>
    <w:rsid w:val="005619DF"/>
    <w:rsid w:val="00561CD9"/>
    <w:rsid w:val="00561D75"/>
    <w:rsid w:val="00561EFA"/>
    <w:rsid w:val="0056209B"/>
    <w:rsid w:val="00562351"/>
    <w:rsid w:val="00562412"/>
    <w:rsid w:val="005631A4"/>
    <w:rsid w:val="005638A6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A4D"/>
    <w:rsid w:val="00571098"/>
    <w:rsid w:val="005710F5"/>
    <w:rsid w:val="005712AE"/>
    <w:rsid w:val="005716D8"/>
    <w:rsid w:val="00571FBE"/>
    <w:rsid w:val="00571FD2"/>
    <w:rsid w:val="0057208C"/>
    <w:rsid w:val="00572109"/>
    <w:rsid w:val="005727B3"/>
    <w:rsid w:val="0057281E"/>
    <w:rsid w:val="005736E3"/>
    <w:rsid w:val="005737F4"/>
    <w:rsid w:val="0057392E"/>
    <w:rsid w:val="00573C12"/>
    <w:rsid w:val="0057429D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F7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FFE"/>
    <w:rsid w:val="005951C8"/>
    <w:rsid w:val="00595576"/>
    <w:rsid w:val="0059569F"/>
    <w:rsid w:val="00595726"/>
    <w:rsid w:val="0059602C"/>
    <w:rsid w:val="005965AE"/>
    <w:rsid w:val="005966BD"/>
    <w:rsid w:val="0059682A"/>
    <w:rsid w:val="00596BBA"/>
    <w:rsid w:val="00596D98"/>
    <w:rsid w:val="00597206"/>
    <w:rsid w:val="00597486"/>
    <w:rsid w:val="005978E5"/>
    <w:rsid w:val="00597B6B"/>
    <w:rsid w:val="005A02B2"/>
    <w:rsid w:val="005A0673"/>
    <w:rsid w:val="005A08D0"/>
    <w:rsid w:val="005A0CE1"/>
    <w:rsid w:val="005A0DA5"/>
    <w:rsid w:val="005A1126"/>
    <w:rsid w:val="005A1608"/>
    <w:rsid w:val="005A1902"/>
    <w:rsid w:val="005A1CE2"/>
    <w:rsid w:val="005A1CF8"/>
    <w:rsid w:val="005A2250"/>
    <w:rsid w:val="005A267D"/>
    <w:rsid w:val="005A2AF9"/>
    <w:rsid w:val="005A2C43"/>
    <w:rsid w:val="005A2D4C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70E"/>
    <w:rsid w:val="005B57BD"/>
    <w:rsid w:val="005B57CB"/>
    <w:rsid w:val="005B5CBC"/>
    <w:rsid w:val="005B60A8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55EA"/>
    <w:rsid w:val="005D5638"/>
    <w:rsid w:val="005D5D05"/>
    <w:rsid w:val="005D600C"/>
    <w:rsid w:val="005D6124"/>
    <w:rsid w:val="005D61A8"/>
    <w:rsid w:val="005D61F6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FE"/>
    <w:rsid w:val="005F3F11"/>
    <w:rsid w:val="005F42ED"/>
    <w:rsid w:val="005F433C"/>
    <w:rsid w:val="005F46F8"/>
    <w:rsid w:val="005F47DC"/>
    <w:rsid w:val="005F4E8D"/>
    <w:rsid w:val="005F4EF5"/>
    <w:rsid w:val="005F51EB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24A"/>
    <w:rsid w:val="006118DB"/>
    <w:rsid w:val="006124D3"/>
    <w:rsid w:val="0061276A"/>
    <w:rsid w:val="00612B49"/>
    <w:rsid w:val="00613001"/>
    <w:rsid w:val="006130B5"/>
    <w:rsid w:val="006134D9"/>
    <w:rsid w:val="00613A2C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AC4"/>
    <w:rsid w:val="00625B54"/>
    <w:rsid w:val="006264AE"/>
    <w:rsid w:val="00626AA7"/>
    <w:rsid w:val="00626BD8"/>
    <w:rsid w:val="00626EAF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46"/>
    <w:rsid w:val="00634CDB"/>
    <w:rsid w:val="00635432"/>
    <w:rsid w:val="006357DE"/>
    <w:rsid w:val="00635ACB"/>
    <w:rsid w:val="00635C25"/>
    <w:rsid w:val="00635EB0"/>
    <w:rsid w:val="00636064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D88"/>
    <w:rsid w:val="00662311"/>
    <w:rsid w:val="006628B4"/>
    <w:rsid w:val="00662F12"/>
    <w:rsid w:val="00663110"/>
    <w:rsid w:val="006631D6"/>
    <w:rsid w:val="00663518"/>
    <w:rsid w:val="006635D9"/>
    <w:rsid w:val="00663612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90061"/>
    <w:rsid w:val="006901C3"/>
    <w:rsid w:val="006905F2"/>
    <w:rsid w:val="00690B31"/>
    <w:rsid w:val="00690C9B"/>
    <w:rsid w:val="00690E5B"/>
    <w:rsid w:val="006914A4"/>
    <w:rsid w:val="006916D0"/>
    <w:rsid w:val="00691C36"/>
    <w:rsid w:val="00691D0D"/>
    <w:rsid w:val="00691DD8"/>
    <w:rsid w:val="00692172"/>
    <w:rsid w:val="00692538"/>
    <w:rsid w:val="006926DC"/>
    <w:rsid w:val="00692C1A"/>
    <w:rsid w:val="00692C1E"/>
    <w:rsid w:val="00692C25"/>
    <w:rsid w:val="00692E48"/>
    <w:rsid w:val="00692EEF"/>
    <w:rsid w:val="00692F8B"/>
    <w:rsid w:val="00693254"/>
    <w:rsid w:val="006937AD"/>
    <w:rsid w:val="00693893"/>
    <w:rsid w:val="00693F16"/>
    <w:rsid w:val="00694453"/>
    <w:rsid w:val="00694559"/>
    <w:rsid w:val="0069458F"/>
    <w:rsid w:val="00694605"/>
    <w:rsid w:val="00694A57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B00D1"/>
    <w:rsid w:val="006B05F3"/>
    <w:rsid w:val="006B061A"/>
    <w:rsid w:val="006B0991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ED"/>
    <w:rsid w:val="006B4EC0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B36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C8"/>
    <w:rsid w:val="006C2DA9"/>
    <w:rsid w:val="006C3212"/>
    <w:rsid w:val="006C34D2"/>
    <w:rsid w:val="006C38B0"/>
    <w:rsid w:val="006C39CE"/>
    <w:rsid w:val="006C43B4"/>
    <w:rsid w:val="006C45DD"/>
    <w:rsid w:val="006C47A7"/>
    <w:rsid w:val="006C481D"/>
    <w:rsid w:val="006C4C01"/>
    <w:rsid w:val="006C522D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CDD"/>
    <w:rsid w:val="006D1DB0"/>
    <w:rsid w:val="006D2177"/>
    <w:rsid w:val="006D25B3"/>
    <w:rsid w:val="006D32E9"/>
    <w:rsid w:val="006D3422"/>
    <w:rsid w:val="006D3859"/>
    <w:rsid w:val="006D39C5"/>
    <w:rsid w:val="006D39E4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18D9"/>
    <w:rsid w:val="006E18EE"/>
    <w:rsid w:val="006E1D23"/>
    <w:rsid w:val="006E3367"/>
    <w:rsid w:val="006E3847"/>
    <w:rsid w:val="006E391D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6306"/>
    <w:rsid w:val="006E67F9"/>
    <w:rsid w:val="006E692D"/>
    <w:rsid w:val="006E6969"/>
    <w:rsid w:val="006E6B09"/>
    <w:rsid w:val="006E6B52"/>
    <w:rsid w:val="006E6F8A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D0"/>
    <w:rsid w:val="00704C50"/>
    <w:rsid w:val="00704E7A"/>
    <w:rsid w:val="007050F0"/>
    <w:rsid w:val="00705155"/>
    <w:rsid w:val="007052CB"/>
    <w:rsid w:val="00705386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4DB"/>
    <w:rsid w:val="00714676"/>
    <w:rsid w:val="00714C6C"/>
    <w:rsid w:val="007151AA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FAE"/>
    <w:rsid w:val="007220A3"/>
    <w:rsid w:val="00722268"/>
    <w:rsid w:val="00722C30"/>
    <w:rsid w:val="00722DA1"/>
    <w:rsid w:val="00722EE4"/>
    <w:rsid w:val="007233E1"/>
    <w:rsid w:val="007235CE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C57"/>
    <w:rsid w:val="00730D14"/>
    <w:rsid w:val="00731339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C5E"/>
    <w:rsid w:val="00733F7A"/>
    <w:rsid w:val="0073436F"/>
    <w:rsid w:val="00734A3B"/>
    <w:rsid w:val="0073534B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328"/>
    <w:rsid w:val="007654DE"/>
    <w:rsid w:val="0076583F"/>
    <w:rsid w:val="007663F9"/>
    <w:rsid w:val="00766739"/>
    <w:rsid w:val="007667A8"/>
    <w:rsid w:val="00766858"/>
    <w:rsid w:val="00767238"/>
    <w:rsid w:val="007675A5"/>
    <w:rsid w:val="00767C05"/>
    <w:rsid w:val="00767CA1"/>
    <w:rsid w:val="00770852"/>
    <w:rsid w:val="007708BB"/>
    <w:rsid w:val="00770C40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423B"/>
    <w:rsid w:val="007842B9"/>
    <w:rsid w:val="00784403"/>
    <w:rsid w:val="0078529B"/>
    <w:rsid w:val="007852DC"/>
    <w:rsid w:val="007856E5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9E"/>
    <w:rsid w:val="00790630"/>
    <w:rsid w:val="0079068D"/>
    <w:rsid w:val="00790758"/>
    <w:rsid w:val="00790D3D"/>
    <w:rsid w:val="00790DBF"/>
    <w:rsid w:val="00790F55"/>
    <w:rsid w:val="0079107F"/>
    <w:rsid w:val="007913E5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415A"/>
    <w:rsid w:val="00794694"/>
    <w:rsid w:val="00794AEB"/>
    <w:rsid w:val="00794BDB"/>
    <w:rsid w:val="00794C7E"/>
    <w:rsid w:val="00795236"/>
    <w:rsid w:val="00795D4C"/>
    <w:rsid w:val="0079631B"/>
    <w:rsid w:val="007965A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1131"/>
    <w:rsid w:val="007A1851"/>
    <w:rsid w:val="007A1CC1"/>
    <w:rsid w:val="007A1E5C"/>
    <w:rsid w:val="007A21CB"/>
    <w:rsid w:val="007A237A"/>
    <w:rsid w:val="007A2751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BF6"/>
    <w:rsid w:val="007A603D"/>
    <w:rsid w:val="007A637A"/>
    <w:rsid w:val="007A63B1"/>
    <w:rsid w:val="007A63E6"/>
    <w:rsid w:val="007A6495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6C3"/>
    <w:rsid w:val="007B3D6F"/>
    <w:rsid w:val="007B3E6D"/>
    <w:rsid w:val="007B432B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7A7"/>
    <w:rsid w:val="007C3A69"/>
    <w:rsid w:val="007C3B9A"/>
    <w:rsid w:val="007C3BE6"/>
    <w:rsid w:val="007C3D75"/>
    <w:rsid w:val="007C3EEB"/>
    <w:rsid w:val="007C3F61"/>
    <w:rsid w:val="007C4314"/>
    <w:rsid w:val="007C44D1"/>
    <w:rsid w:val="007C4932"/>
    <w:rsid w:val="007C4C62"/>
    <w:rsid w:val="007C4E62"/>
    <w:rsid w:val="007C536A"/>
    <w:rsid w:val="007C54C5"/>
    <w:rsid w:val="007C5534"/>
    <w:rsid w:val="007C5B05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B8B"/>
    <w:rsid w:val="007D2EAF"/>
    <w:rsid w:val="007D3BAD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F4B"/>
    <w:rsid w:val="007E62AF"/>
    <w:rsid w:val="007E658B"/>
    <w:rsid w:val="007E6793"/>
    <w:rsid w:val="007E6C84"/>
    <w:rsid w:val="007E7132"/>
    <w:rsid w:val="007E7162"/>
    <w:rsid w:val="007E72BE"/>
    <w:rsid w:val="007E72E5"/>
    <w:rsid w:val="007E73D1"/>
    <w:rsid w:val="007F02BC"/>
    <w:rsid w:val="007F0390"/>
    <w:rsid w:val="007F0536"/>
    <w:rsid w:val="007F086C"/>
    <w:rsid w:val="007F087E"/>
    <w:rsid w:val="007F0FE9"/>
    <w:rsid w:val="007F10D9"/>
    <w:rsid w:val="007F19AB"/>
    <w:rsid w:val="007F219E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D1A"/>
    <w:rsid w:val="0080312A"/>
    <w:rsid w:val="00803507"/>
    <w:rsid w:val="008035DF"/>
    <w:rsid w:val="00803B8E"/>
    <w:rsid w:val="00804211"/>
    <w:rsid w:val="0080430C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5B9"/>
    <w:rsid w:val="00810A38"/>
    <w:rsid w:val="00811048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A16"/>
    <w:rsid w:val="00826B90"/>
    <w:rsid w:val="008270F3"/>
    <w:rsid w:val="00827175"/>
    <w:rsid w:val="008271DC"/>
    <w:rsid w:val="00827288"/>
    <w:rsid w:val="00827B1D"/>
    <w:rsid w:val="00827DBF"/>
    <w:rsid w:val="008300A4"/>
    <w:rsid w:val="008301BD"/>
    <w:rsid w:val="00830394"/>
    <w:rsid w:val="0083042C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50D"/>
    <w:rsid w:val="00837595"/>
    <w:rsid w:val="008402DC"/>
    <w:rsid w:val="00840466"/>
    <w:rsid w:val="0084054F"/>
    <w:rsid w:val="00840F37"/>
    <w:rsid w:val="00840F7C"/>
    <w:rsid w:val="0084142E"/>
    <w:rsid w:val="00841F16"/>
    <w:rsid w:val="00842167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31A"/>
    <w:rsid w:val="0084547D"/>
    <w:rsid w:val="00845B09"/>
    <w:rsid w:val="00846B4A"/>
    <w:rsid w:val="00846BE6"/>
    <w:rsid w:val="00846C8A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702"/>
    <w:rsid w:val="00865CE6"/>
    <w:rsid w:val="00865D1D"/>
    <w:rsid w:val="00865DF8"/>
    <w:rsid w:val="0086637F"/>
    <w:rsid w:val="00866435"/>
    <w:rsid w:val="008664EA"/>
    <w:rsid w:val="008667B7"/>
    <w:rsid w:val="00867654"/>
    <w:rsid w:val="008677A7"/>
    <w:rsid w:val="008678B5"/>
    <w:rsid w:val="00870472"/>
    <w:rsid w:val="008704F3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3A"/>
    <w:rsid w:val="00874F7E"/>
    <w:rsid w:val="008751E2"/>
    <w:rsid w:val="00875229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860"/>
    <w:rsid w:val="00883A62"/>
    <w:rsid w:val="008841AC"/>
    <w:rsid w:val="008846E3"/>
    <w:rsid w:val="008847B4"/>
    <w:rsid w:val="00884A0A"/>
    <w:rsid w:val="00884B97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BE8"/>
    <w:rsid w:val="00891147"/>
    <w:rsid w:val="0089129A"/>
    <w:rsid w:val="0089141A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D8F"/>
    <w:rsid w:val="008944A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38B"/>
    <w:rsid w:val="008A06C6"/>
    <w:rsid w:val="008A098E"/>
    <w:rsid w:val="008A0BC6"/>
    <w:rsid w:val="008A0C49"/>
    <w:rsid w:val="008A0F8D"/>
    <w:rsid w:val="008A110F"/>
    <w:rsid w:val="008A15A5"/>
    <w:rsid w:val="008A1B30"/>
    <w:rsid w:val="008A1BEB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C0098"/>
    <w:rsid w:val="008C010D"/>
    <w:rsid w:val="008C03CF"/>
    <w:rsid w:val="008C06E7"/>
    <w:rsid w:val="008C081A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4BC9"/>
    <w:rsid w:val="008C51D6"/>
    <w:rsid w:val="008C69C0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F13"/>
    <w:rsid w:val="008E3737"/>
    <w:rsid w:val="008E37DF"/>
    <w:rsid w:val="008E3932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EE"/>
    <w:rsid w:val="008F2858"/>
    <w:rsid w:val="008F2B8B"/>
    <w:rsid w:val="008F2C9E"/>
    <w:rsid w:val="008F2DCA"/>
    <w:rsid w:val="008F3335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CB0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907"/>
    <w:rsid w:val="00906DAA"/>
    <w:rsid w:val="00907185"/>
    <w:rsid w:val="009071CC"/>
    <w:rsid w:val="0090747F"/>
    <w:rsid w:val="00907857"/>
    <w:rsid w:val="009101B0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AD1"/>
    <w:rsid w:val="00926E6A"/>
    <w:rsid w:val="00927343"/>
    <w:rsid w:val="009273EA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37F6C"/>
    <w:rsid w:val="009407AA"/>
    <w:rsid w:val="00940CC3"/>
    <w:rsid w:val="00941062"/>
    <w:rsid w:val="009412E7"/>
    <w:rsid w:val="00941D7D"/>
    <w:rsid w:val="00942144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3318"/>
    <w:rsid w:val="00973728"/>
    <w:rsid w:val="0097376C"/>
    <w:rsid w:val="009738CF"/>
    <w:rsid w:val="00973BE6"/>
    <w:rsid w:val="00973CBD"/>
    <w:rsid w:val="00974155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9BB"/>
    <w:rsid w:val="00980CAB"/>
    <w:rsid w:val="009814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EB9"/>
    <w:rsid w:val="009A4592"/>
    <w:rsid w:val="009A5302"/>
    <w:rsid w:val="009A5378"/>
    <w:rsid w:val="009A5390"/>
    <w:rsid w:val="009A57B9"/>
    <w:rsid w:val="009A59C1"/>
    <w:rsid w:val="009A5C0F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70"/>
    <w:rsid w:val="009B5D4F"/>
    <w:rsid w:val="009B5DD7"/>
    <w:rsid w:val="009B6344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331"/>
    <w:rsid w:val="009C147C"/>
    <w:rsid w:val="009C1571"/>
    <w:rsid w:val="009C187E"/>
    <w:rsid w:val="009C1933"/>
    <w:rsid w:val="009C1B92"/>
    <w:rsid w:val="009C2210"/>
    <w:rsid w:val="009C2795"/>
    <w:rsid w:val="009C34AB"/>
    <w:rsid w:val="009C35C9"/>
    <w:rsid w:val="009C36E4"/>
    <w:rsid w:val="009C406B"/>
    <w:rsid w:val="009C40DC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B05"/>
    <w:rsid w:val="009D1DE1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51CC"/>
    <w:rsid w:val="009D552E"/>
    <w:rsid w:val="009D5762"/>
    <w:rsid w:val="009D57E8"/>
    <w:rsid w:val="009D5989"/>
    <w:rsid w:val="009D664D"/>
    <w:rsid w:val="009D6B20"/>
    <w:rsid w:val="009D6EC6"/>
    <w:rsid w:val="009D7397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FA8"/>
    <w:rsid w:val="009E4B50"/>
    <w:rsid w:val="009E4BFC"/>
    <w:rsid w:val="009E605A"/>
    <w:rsid w:val="009E69F4"/>
    <w:rsid w:val="009E73CD"/>
    <w:rsid w:val="009F0021"/>
    <w:rsid w:val="009F0425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CA3"/>
    <w:rsid w:val="009F7D9C"/>
    <w:rsid w:val="00A00152"/>
    <w:rsid w:val="00A00507"/>
    <w:rsid w:val="00A00B13"/>
    <w:rsid w:val="00A00E0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33E"/>
    <w:rsid w:val="00A0542A"/>
    <w:rsid w:val="00A054B8"/>
    <w:rsid w:val="00A05B41"/>
    <w:rsid w:val="00A05DFA"/>
    <w:rsid w:val="00A06096"/>
    <w:rsid w:val="00A0617B"/>
    <w:rsid w:val="00A061BD"/>
    <w:rsid w:val="00A06BDD"/>
    <w:rsid w:val="00A0723E"/>
    <w:rsid w:val="00A074BB"/>
    <w:rsid w:val="00A076CD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C51"/>
    <w:rsid w:val="00A20ED0"/>
    <w:rsid w:val="00A214C4"/>
    <w:rsid w:val="00A21862"/>
    <w:rsid w:val="00A21ABB"/>
    <w:rsid w:val="00A21DC3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77B"/>
    <w:rsid w:val="00A419C2"/>
    <w:rsid w:val="00A41BAE"/>
    <w:rsid w:val="00A41EDC"/>
    <w:rsid w:val="00A41F82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509F"/>
    <w:rsid w:val="00A5543D"/>
    <w:rsid w:val="00A55465"/>
    <w:rsid w:val="00A556A9"/>
    <w:rsid w:val="00A5570E"/>
    <w:rsid w:val="00A55947"/>
    <w:rsid w:val="00A55BF2"/>
    <w:rsid w:val="00A55C68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A"/>
    <w:rsid w:val="00A62F8E"/>
    <w:rsid w:val="00A6304C"/>
    <w:rsid w:val="00A637B9"/>
    <w:rsid w:val="00A638EB"/>
    <w:rsid w:val="00A6421D"/>
    <w:rsid w:val="00A6423C"/>
    <w:rsid w:val="00A64813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5C2"/>
    <w:rsid w:val="00A72795"/>
    <w:rsid w:val="00A73076"/>
    <w:rsid w:val="00A73890"/>
    <w:rsid w:val="00A73E86"/>
    <w:rsid w:val="00A73F8A"/>
    <w:rsid w:val="00A74598"/>
    <w:rsid w:val="00A7465D"/>
    <w:rsid w:val="00A746EC"/>
    <w:rsid w:val="00A75023"/>
    <w:rsid w:val="00A7555B"/>
    <w:rsid w:val="00A75714"/>
    <w:rsid w:val="00A75C6D"/>
    <w:rsid w:val="00A7696D"/>
    <w:rsid w:val="00A76BE7"/>
    <w:rsid w:val="00A76D09"/>
    <w:rsid w:val="00A77225"/>
    <w:rsid w:val="00A774CC"/>
    <w:rsid w:val="00A775F9"/>
    <w:rsid w:val="00A80016"/>
    <w:rsid w:val="00A80219"/>
    <w:rsid w:val="00A80737"/>
    <w:rsid w:val="00A807D6"/>
    <w:rsid w:val="00A8098F"/>
    <w:rsid w:val="00A80CF8"/>
    <w:rsid w:val="00A80E17"/>
    <w:rsid w:val="00A81031"/>
    <w:rsid w:val="00A81254"/>
    <w:rsid w:val="00A81342"/>
    <w:rsid w:val="00A81410"/>
    <w:rsid w:val="00A81884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6E8"/>
    <w:rsid w:val="00A96B80"/>
    <w:rsid w:val="00A96E15"/>
    <w:rsid w:val="00A970F6"/>
    <w:rsid w:val="00A971F1"/>
    <w:rsid w:val="00A972A9"/>
    <w:rsid w:val="00A97F1B"/>
    <w:rsid w:val="00AA04B5"/>
    <w:rsid w:val="00AA1510"/>
    <w:rsid w:val="00AA1AAF"/>
    <w:rsid w:val="00AA1AC1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36"/>
    <w:rsid w:val="00AA548E"/>
    <w:rsid w:val="00AA54A0"/>
    <w:rsid w:val="00AA60FD"/>
    <w:rsid w:val="00AA622C"/>
    <w:rsid w:val="00AA64FA"/>
    <w:rsid w:val="00AA6691"/>
    <w:rsid w:val="00AA6828"/>
    <w:rsid w:val="00AA7069"/>
    <w:rsid w:val="00AA7197"/>
    <w:rsid w:val="00AA77F4"/>
    <w:rsid w:val="00AA7B3D"/>
    <w:rsid w:val="00AA7B42"/>
    <w:rsid w:val="00AA7D62"/>
    <w:rsid w:val="00AA7FDB"/>
    <w:rsid w:val="00AB0001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BA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A66"/>
    <w:rsid w:val="00B01D94"/>
    <w:rsid w:val="00B01ED0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54"/>
    <w:rsid w:val="00B104F6"/>
    <w:rsid w:val="00B105A0"/>
    <w:rsid w:val="00B10683"/>
    <w:rsid w:val="00B109E1"/>
    <w:rsid w:val="00B10EDC"/>
    <w:rsid w:val="00B10F73"/>
    <w:rsid w:val="00B1289E"/>
    <w:rsid w:val="00B12EC2"/>
    <w:rsid w:val="00B139AA"/>
    <w:rsid w:val="00B13A5D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7"/>
    <w:rsid w:val="00B1713C"/>
    <w:rsid w:val="00B17DB9"/>
    <w:rsid w:val="00B17F48"/>
    <w:rsid w:val="00B17F72"/>
    <w:rsid w:val="00B2010B"/>
    <w:rsid w:val="00B205B2"/>
    <w:rsid w:val="00B205F0"/>
    <w:rsid w:val="00B20658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E1D"/>
    <w:rsid w:val="00B35EEC"/>
    <w:rsid w:val="00B366CA"/>
    <w:rsid w:val="00B36835"/>
    <w:rsid w:val="00B36C88"/>
    <w:rsid w:val="00B36CD6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C9E"/>
    <w:rsid w:val="00B4314B"/>
    <w:rsid w:val="00B43323"/>
    <w:rsid w:val="00B4333A"/>
    <w:rsid w:val="00B437B7"/>
    <w:rsid w:val="00B43BCB"/>
    <w:rsid w:val="00B44220"/>
    <w:rsid w:val="00B447CD"/>
    <w:rsid w:val="00B44D53"/>
    <w:rsid w:val="00B44DBA"/>
    <w:rsid w:val="00B450DB"/>
    <w:rsid w:val="00B46F42"/>
    <w:rsid w:val="00B46F46"/>
    <w:rsid w:val="00B46F50"/>
    <w:rsid w:val="00B470FE"/>
    <w:rsid w:val="00B47305"/>
    <w:rsid w:val="00B47BF5"/>
    <w:rsid w:val="00B47C57"/>
    <w:rsid w:val="00B47D16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5185"/>
    <w:rsid w:val="00B5553A"/>
    <w:rsid w:val="00B555E2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6A0"/>
    <w:rsid w:val="00B6072F"/>
    <w:rsid w:val="00B60A8C"/>
    <w:rsid w:val="00B60BD8"/>
    <w:rsid w:val="00B6111C"/>
    <w:rsid w:val="00B616C0"/>
    <w:rsid w:val="00B61AB8"/>
    <w:rsid w:val="00B61C94"/>
    <w:rsid w:val="00B61D35"/>
    <w:rsid w:val="00B61D89"/>
    <w:rsid w:val="00B62947"/>
    <w:rsid w:val="00B63A3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4E"/>
    <w:rsid w:val="00B67D8D"/>
    <w:rsid w:val="00B70190"/>
    <w:rsid w:val="00B701D3"/>
    <w:rsid w:val="00B7020C"/>
    <w:rsid w:val="00B70299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C24"/>
    <w:rsid w:val="00BA0E49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CF1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AE1"/>
    <w:rsid w:val="00BC7E19"/>
    <w:rsid w:val="00BD01CD"/>
    <w:rsid w:val="00BD02A9"/>
    <w:rsid w:val="00BD075C"/>
    <w:rsid w:val="00BD0F2B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23F"/>
    <w:rsid w:val="00BD69BE"/>
    <w:rsid w:val="00BD711D"/>
    <w:rsid w:val="00BD71C7"/>
    <w:rsid w:val="00BD7563"/>
    <w:rsid w:val="00BD765D"/>
    <w:rsid w:val="00BD7768"/>
    <w:rsid w:val="00BD7F8C"/>
    <w:rsid w:val="00BE0897"/>
    <w:rsid w:val="00BE11D0"/>
    <w:rsid w:val="00BE12C6"/>
    <w:rsid w:val="00BE147A"/>
    <w:rsid w:val="00BE1573"/>
    <w:rsid w:val="00BE175D"/>
    <w:rsid w:val="00BE1E1A"/>
    <w:rsid w:val="00BE1E6B"/>
    <w:rsid w:val="00BE2855"/>
    <w:rsid w:val="00BE2B45"/>
    <w:rsid w:val="00BE2C04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C14"/>
    <w:rsid w:val="00BE4DB8"/>
    <w:rsid w:val="00BE4F10"/>
    <w:rsid w:val="00BE5C0A"/>
    <w:rsid w:val="00BE5F26"/>
    <w:rsid w:val="00BE5FA8"/>
    <w:rsid w:val="00BE6274"/>
    <w:rsid w:val="00BE644D"/>
    <w:rsid w:val="00BE64B9"/>
    <w:rsid w:val="00BE6BE3"/>
    <w:rsid w:val="00BE6D6A"/>
    <w:rsid w:val="00BE6DC7"/>
    <w:rsid w:val="00BE6E34"/>
    <w:rsid w:val="00BE766F"/>
    <w:rsid w:val="00BE7872"/>
    <w:rsid w:val="00BE79DA"/>
    <w:rsid w:val="00BF072B"/>
    <w:rsid w:val="00BF0F6F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371"/>
    <w:rsid w:val="00C01A76"/>
    <w:rsid w:val="00C01D17"/>
    <w:rsid w:val="00C01F73"/>
    <w:rsid w:val="00C021F9"/>
    <w:rsid w:val="00C02B2B"/>
    <w:rsid w:val="00C02E0D"/>
    <w:rsid w:val="00C03215"/>
    <w:rsid w:val="00C033F7"/>
    <w:rsid w:val="00C039A2"/>
    <w:rsid w:val="00C03A3C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95A"/>
    <w:rsid w:val="00C06E31"/>
    <w:rsid w:val="00C07332"/>
    <w:rsid w:val="00C07DAB"/>
    <w:rsid w:val="00C07E39"/>
    <w:rsid w:val="00C07E81"/>
    <w:rsid w:val="00C10701"/>
    <w:rsid w:val="00C108B2"/>
    <w:rsid w:val="00C1091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B3"/>
    <w:rsid w:val="00C14303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C0B"/>
    <w:rsid w:val="00C21EE4"/>
    <w:rsid w:val="00C221E1"/>
    <w:rsid w:val="00C223B6"/>
    <w:rsid w:val="00C228F3"/>
    <w:rsid w:val="00C22EFD"/>
    <w:rsid w:val="00C23765"/>
    <w:rsid w:val="00C237CB"/>
    <w:rsid w:val="00C23814"/>
    <w:rsid w:val="00C238F9"/>
    <w:rsid w:val="00C23E3F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F32"/>
    <w:rsid w:val="00C3314B"/>
    <w:rsid w:val="00C33338"/>
    <w:rsid w:val="00C337FA"/>
    <w:rsid w:val="00C33904"/>
    <w:rsid w:val="00C33CD2"/>
    <w:rsid w:val="00C33DBC"/>
    <w:rsid w:val="00C34008"/>
    <w:rsid w:val="00C3405A"/>
    <w:rsid w:val="00C34078"/>
    <w:rsid w:val="00C34164"/>
    <w:rsid w:val="00C34752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8B9"/>
    <w:rsid w:val="00C42C6F"/>
    <w:rsid w:val="00C42CD0"/>
    <w:rsid w:val="00C42EE7"/>
    <w:rsid w:val="00C43218"/>
    <w:rsid w:val="00C43443"/>
    <w:rsid w:val="00C43687"/>
    <w:rsid w:val="00C4371B"/>
    <w:rsid w:val="00C43E8D"/>
    <w:rsid w:val="00C44013"/>
    <w:rsid w:val="00C4404D"/>
    <w:rsid w:val="00C443B2"/>
    <w:rsid w:val="00C4474E"/>
    <w:rsid w:val="00C45057"/>
    <w:rsid w:val="00C458DE"/>
    <w:rsid w:val="00C4590D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651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469"/>
    <w:rsid w:val="00C747A1"/>
    <w:rsid w:val="00C74867"/>
    <w:rsid w:val="00C74AC8"/>
    <w:rsid w:val="00C752FB"/>
    <w:rsid w:val="00C7542F"/>
    <w:rsid w:val="00C75841"/>
    <w:rsid w:val="00C75E18"/>
    <w:rsid w:val="00C75EE5"/>
    <w:rsid w:val="00C75FDC"/>
    <w:rsid w:val="00C7613E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6DC"/>
    <w:rsid w:val="00C90829"/>
    <w:rsid w:val="00C90B75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645"/>
    <w:rsid w:val="00C94A0C"/>
    <w:rsid w:val="00C94C4C"/>
    <w:rsid w:val="00C95B33"/>
    <w:rsid w:val="00C95FB2"/>
    <w:rsid w:val="00C95FB3"/>
    <w:rsid w:val="00C96098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C8"/>
    <w:rsid w:val="00CA347E"/>
    <w:rsid w:val="00CA35AE"/>
    <w:rsid w:val="00CA3AD9"/>
    <w:rsid w:val="00CA3DBB"/>
    <w:rsid w:val="00CA4132"/>
    <w:rsid w:val="00CA452D"/>
    <w:rsid w:val="00CA4AE8"/>
    <w:rsid w:val="00CA52FC"/>
    <w:rsid w:val="00CA535A"/>
    <w:rsid w:val="00CA537F"/>
    <w:rsid w:val="00CA5638"/>
    <w:rsid w:val="00CA5AEB"/>
    <w:rsid w:val="00CA5F25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1042"/>
    <w:rsid w:val="00CB10BF"/>
    <w:rsid w:val="00CB1592"/>
    <w:rsid w:val="00CB1730"/>
    <w:rsid w:val="00CB1ECE"/>
    <w:rsid w:val="00CB2816"/>
    <w:rsid w:val="00CB2893"/>
    <w:rsid w:val="00CB298C"/>
    <w:rsid w:val="00CB2A0C"/>
    <w:rsid w:val="00CB2D2D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690"/>
    <w:rsid w:val="00CD1FCE"/>
    <w:rsid w:val="00CD24F6"/>
    <w:rsid w:val="00CD2819"/>
    <w:rsid w:val="00CD2AB6"/>
    <w:rsid w:val="00CD2B8D"/>
    <w:rsid w:val="00CD2EE4"/>
    <w:rsid w:val="00CD325F"/>
    <w:rsid w:val="00CD32E4"/>
    <w:rsid w:val="00CD33BA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A0"/>
    <w:rsid w:val="00CE0ABB"/>
    <w:rsid w:val="00CE0BA0"/>
    <w:rsid w:val="00CE0D8A"/>
    <w:rsid w:val="00CE107C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57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BE"/>
    <w:rsid w:val="00CF563D"/>
    <w:rsid w:val="00CF6641"/>
    <w:rsid w:val="00CF6826"/>
    <w:rsid w:val="00CF6CE5"/>
    <w:rsid w:val="00CF6D12"/>
    <w:rsid w:val="00CF6E82"/>
    <w:rsid w:val="00CF7241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2048"/>
    <w:rsid w:val="00D0262C"/>
    <w:rsid w:val="00D02CC8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E0F"/>
    <w:rsid w:val="00D162D3"/>
    <w:rsid w:val="00D16F9C"/>
    <w:rsid w:val="00D1713B"/>
    <w:rsid w:val="00D172C8"/>
    <w:rsid w:val="00D17521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400F3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522"/>
    <w:rsid w:val="00D4598D"/>
    <w:rsid w:val="00D45ABA"/>
    <w:rsid w:val="00D45C71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8F7"/>
    <w:rsid w:val="00D62AD5"/>
    <w:rsid w:val="00D62C76"/>
    <w:rsid w:val="00D62F13"/>
    <w:rsid w:val="00D63108"/>
    <w:rsid w:val="00D63279"/>
    <w:rsid w:val="00D644BB"/>
    <w:rsid w:val="00D64742"/>
    <w:rsid w:val="00D64C31"/>
    <w:rsid w:val="00D64D95"/>
    <w:rsid w:val="00D655D6"/>
    <w:rsid w:val="00D65797"/>
    <w:rsid w:val="00D657E5"/>
    <w:rsid w:val="00D65B3B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30FB"/>
    <w:rsid w:val="00D73879"/>
    <w:rsid w:val="00D73986"/>
    <w:rsid w:val="00D73A2A"/>
    <w:rsid w:val="00D73CDE"/>
    <w:rsid w:val="00D73F60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A69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DBC"/>
    <w:rsid w:val="00D946E4"/>
    <w:rsid w:val="00D947D3"/>
    <w:rsid w:val="00D94922"/>
    <w:rsid w:val="00D94A96"/>
    <w:rsid w:val="00D94F13"/>
    <w:rsid w:val="00D94FC6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312D"/>
    <w:rsid w:val="00DB37DB"/>
    <w:rsid w:val="00DB3D18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6B6"/>
    <w:rsid w:val="00DC473B"/>
    <w:rsid w:val="00DC47BC"/>
    <w:rsid w:val="00DC5226"/>
    <w:rsid w:val="00DC55AD"/>
    <w:rsid w:val="00DC5615"/>
    <w:rsid w:val="00DC5D0A"/>
    <w:rsid w:val="00DC5ECE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646"/>
    <w:rsid w:val="00DD767C"/>
    <w:rsid w:val="00DD77C4"/>
    <w:rsid w:val="00DD7BAC"/>
    <w:rsid w:val="00DD7CBD"/>
    <w:rsid w:val="00DE0056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31A3"/>
    <w:rsid w:val="00DE35A7"/>
    <w:rsid w:val="00DE36E4"/>
    <w:rsid w:val="00DE3C71"/>
    <w:rsid w:val="00DE405F"/>
    <w:rsid w:val="00DE458B"/>
    <w:rsid w:val="00DE46D9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732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C3D"/>
    <w:rsid w:val="00DF3202"/>
    <w:rsid w:val="00DF3D79"/>
    <w:rsid w:val="00DF3D7F"/>
    <w:rsid w:val="00DF3FD2"/>
    <w:rsid w:val="00DF460E"/>
    <w:rsid w:val="00DF4AD7"/>
    <w:rsid w:val="00DF53EC"/>
    <w:rsid w:val="00DF58DA"/>
    <w:rsid w:val="00DF5C90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AD9"/>
    <w:rsid w:val="00E05C1E"/>
    <w:rsid w:val="00E05FEA"/>
    <w:rsid w:val="00E06423"/>
    <w:rsid w:val="00E065DE"/>
    <w:rsid w:val="00E06A84"/>
    <w:rsid w:val="00E06C18"/>
    <w:rsid w:val="00E07298"/>
    <w:rsid w:val="00E073D9"/>
    <w:rsid w:val="00E0799E"/>
    <w:rsid w:val="00E07BD7"/>
    <w:rsid w:val="00E07CB1"/>
    <w:rsid w:val="00E10BAB"/>
    <w:rsid w:val="00E110C0"/>
    <w:rsid w:val="00E11123"/>
    <w:rsid w:val="00E117C7"/>
    <w:rsid w:val="00E11A9E"/>
    <w:rsid w:val="00E120C9"/>
    <w:rsid w:val="00E1242E"/>
    <w:rsid w:val="00E12487"/>
    <w:rsid w:val="00E1288D"/>
    <w:rsid w:val="00E12A0A"/>
    <w:rsid w:val="00E12BDC"/>
    <w:rsid w:val="00E12FD2"/>
    <w:rsid w:val="00E12FD6"/>
    <w:rsid w:val="00E13316"/>
    <w:rsid w:val="00E1338B"/>
    <w:rsid w:val="00E13580"/>
    <w:rsid w:val="00E13708"/>
    <w:rsid w:val="00E13794"/>
    <w:rsid w:val="00E1419A"/>
    <w:rsid w:val="00E14AE7"/>
    <w:rsid w:val="00E14EC8"/>
    <w:rsid w:val="00E14F34"/>
    <w:rsid w:val="00E15346"/>
    <w:rsid w:val="00E1546A"/>
    <w:rsid w:val="00E15693"/>
    <w:rsid w:val="00E1581D"/>
    <w:rsid w:val="00E15902"/>
    <w:rsid w:val="00E15910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B1C"/>
    <w:rsid w:val="00E22BCC"/>
    <w:rsid w:val="00E22BDA"/>
    <w:rsid w:val="00E22D23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5068"/>
    <w:rsid w:val="00E25654"/>
    <w:rsid w:val="00E25867"/>
    <w:rsid w:val="00E25ED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486"/>
    <w:rsid w:val="00E3172E"/>
    <w:rsid w:val="00E31945"/>
    <w:rsid w:val="00E31A3B"/>
    <w:rsid w:val="00E3214C"/>
    <w:rsid w:val="00E32439"/>
    <w:rsid w:val="00E32562"/>
    <w:rsid w:val="00E325AF"/>
    <w:rsid w:val="00E329FF"/>
    <w:rsid w:val="00E32A20"/>
    <w:rsid w:val="00E32CF8"/>
    <w:rsid w:val="00E32D9C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A5F"/>
    <w:rsid w:val="00E6602A"/>
    <w:rsid w:val="00E66A4B"/>
    <w:rsid w:val="00E66AAF"/>
    <w:rsid w:val="00E66BC1"/>
    <w:rsid w:val="00E6702A"/>
    <w:rsid w:val="00E670DB"/>
    <w:rsid w:val="00E706C1"/>
    <w:rsid w:val="00E707E3"/>
    <w:rsid w:val="00E70A37"/>
    <w:rsid w:val="00E70B11"/>
    <w:rsid w:val="00E70D67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4071"/>
    <w:rsid w:val="00E7431E"/>
    <w:rsid w:val="00E7442D"/>
    <w:rsid w:val="00E747C2"/>
    <w:rsid w:val="00E7480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839"/>
    <w:rsid w:val="00EA1C12"/>
    <w:rsid w:val="00EA1DAA"/>
    <w:rsid w:val="00EA1DF7"/>
    <w:rsid w:val="00EA2062"/>
    <w:rsid w:val="00EA251A"/>
    <w:rsid w:val="00EA25CE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2A5"/>
    <w:rsid w:val="00EB02C0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7FF"/>
    <w:rsid w:val="00EC7323"/>
    <w:rsid w:val="00EC7ABA"/>
    <w:rsid w:val="00ED04D3"/>
    <w:rsid w:val="00ED07EF"/>
    <w:rsid w:val="00ED0847"/>
    <w:rsid w:val="00ED0A4E"/>
    <w:rsid w:val="00ED164F"/>
    <w:rsid w:val="00ED18CD"/>
    <w:rsid w:val="00ED1A57"/>
    <w:rsid w:val="00ED21B0"/>
    <w:rsid w:val="00ED2358"/>
    <w:rsid w:val="00ED2591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589"/>
    <w:rsid w:val="00ED7814"/>
    <w:rsid w:val="00ED784D"/>
    <w:rsid w:val="00ED7A54"/>
    <w:rsid w:val="00EE0481"/>
    <w:rsid w:val="00EE091C"/>
    <w:rsid w:val="00EE0DCB"/>
    <w:rsid w:val="00EE1107"/>
    <w:rsid w:val="00EE1179"/>
    <w:rsid w:val="00EE1521"/>
    <w:rsid w:val="00EE15A1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E58"/>
    <w:rsid w:val="00EE6EB6"/>
    <w:rsid w:val="00EE7414"/>
    <w:rsid w:val="00EE78C8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793"/>
    <w:rsid w:val="00F1188B"/>
    <w:rsid w:val="00F11992"/>
    <w:rsid w:val="00F11C21"/>
    <w:rsid w:val="00F11DA5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7A9"/>
    <w:rsid w:val="00F15B27"/>
    <w:rsid w:val="00F15C94"/>
    <w:rsid w:val="00F15F15"/>
    <w:rsid w:val="00F1621E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18D4"/>
    <w:rsid w:val="00F31B51"/>
    <w:rsid w:val="00F31C0F"/>
    <w:rsid w:val="00F31E10"/>
    <w:rsid w:val="00F31E8E"/>
    <w:rsid w:val="00F3201E"/>
    <w:rsid w:val="00F33102"/>
    <w:rsid w:val="00F334B6"/>
    <w:rsid w:val="00F33A74"/>
    <w:rsid w:val="00F33D87"/>
    <w:rsid w:val="00F33E1A"/>
    <w:rsid w:val="00F3426E"/>
    <w:rsid w:val="00F34297"/>
    <w:rsid w:val="00F34362"/>
    <w:rsid w:val="00F3451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D83"/>
    <w:rsid w:val="00F37179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932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AD"/>
    <w:rsid w:val="00F52046"/>
    <w:rsid w:val="00F520A8"/>
    <w:rsid w:val="00F52168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26D"/>
    <w:rsid w:val="00F53727"/>
    <w:rsid w:val="00F53A45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E58"/>
    <w:rsid w:val="00F6424E"/>
    <w:rsid w:val="00F6448F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30C"/>
    <w:rsid w:val="00F93528"/>
    <w:rsid w:val="00F93A04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905"/>
    <w:rsid w:val="00FA093B"/>
    <w:rsid w:val="00FA0969"/>
    <w:rsid w:val="00FA0B07"/>
    <w:rsid w:val="00FA0BEC"/>
    <w:rsid w:val="00FA0CB8"/>
    <w:rsid w:val="00FA130B"/>
    <w:rsid w:val="00FA1BBD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B006B"/>
    <w:rsid w:val="00FB00F4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217E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B3D"/>
    <w:rsid w:val="00FF1BCD"/>
    <w:rsid w:val="00FF1BF3"/>
    <w:rsid w:val="00FF1CFB"/>
    <w:rsid w:val="00FF2230"/>
    <w:rsid w:val="00FF2264"/>
    <w:rsid w:val="00FF28BF"/>
    <w:rsid w:val="00FF2C66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56D"/>
    <w:rsid w:val="00FF55B9"/>
    <w:rsid w:val="00FF5713"/>
    <w:rsid w:val="00FF5CD4"/>
    <w:rsid w:val="00FF5D4A"/>
    <w:rsid w:val="00FF635E"/>
    <w:rsid w:val="00FF639B"/>
    <w:rsid w:val="00FF65A1"/>
    <w:rsid w:val="00FF6749"/>
    <w:rsid w:val="00FF6AE8"/>
    <w:rsid w:val="00FF6B81"/>
    <w:rsid w:val="00FF6BD3"/>
    <w:rsid w:val="00FF7062"/>
    <w:rsid w:val="00FF73DB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CD3F4FB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1D5DA-65A7-4A77-87B0-4F11192B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404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Somjai, Nigonyanont</cp:lastModifiedBy>
  <cp:revision>4</cp:revision>
  <cp:lastPrinted>2019-11-05T10:42:00Z</cp:lastPrinted>
  <dcterms:created xsi:type="dcterms:W3CDTF">2019-11-11T04:23:00Z</dcterms:created>
  <dcterms:modified xsi:type="dcterms:W3CDTF">2019-11-11T04:27:00Z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