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</w:p>
    <w:p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:rsidR="00805E33" w:rsidRPr="00D675DD" w:rsidRDefault="00805E33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B2FDA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21F37" w:rsidRPr="00D675DD" w:rsidRDefault="00C5362D" w:rsidP="00D21F3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="00D21F37" w:rsidRPr="00D675DD">
        <w:rPr>
          <w:spacing w:val="-3"/>
          <w:szCs w:val="36"/>
        </w:rPr>
        <w:t>nterim financial statements</w:t>
      </w:r>
    </w:p>
    <w:p w:rsidR="00D21F37" w:rsidRPr="00D675DD" w:rsidRDefault="00D21F37" w:rsidP="00D21F37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3</w:t>
      </w:r>
      <w:r w:rsidRPr="00D675DD">
        <w:rPr>
          <w:rFonts w:ascii="Times New Roman" w:hAnsi="Times New Roman"/>
          <w:sz w:val="36"/>
          <w:szCs w:val="45"/>
        </w:rPr>
        <w:t>0</w:t>
      </w:r>
      <w:r w:rsidRPr="00D675DD">
        <w:rPr>
          <w:rFonts w:ascii="Times New Roman" w:hAnsi="Times New Roman" w:cs="Times New Roman"/>
          <w:sz w:val="36"/>
          <w:szCs w:val="36"/>
        </w:rPr>
        <w:t xml:space="preserve"> June 201</w:t>
      </w:r>
      <w:r>
        <w:rPr>
          <w:rFonts w:ascii="Times New Roman" w:hAnsi="Times New Roman" w:cs="Times New Roman"/>
          <w:sz w:val="36"/>
          <w:szCs w:val="36"/>
        </w:rPr>
        <w:t>9</w:t>
      </w:r>
    </w:p>
    <w:p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95B27" w:rsidRDefault="00695B2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44F5" w:rsidRDefault="008544F5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:rsidR="003979E7" w:rsidRPr="00D675DD" w:rsidRDefault="003979E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B5FEB">
        <w:rPr>
          <w:rFonts w:ascii="Times New Roman" w:hAnsi="Times New Roman" w:cs="Times New Roman"/>
          <w:sz w:val="22"/>
          <w:szCs w:val="22"/>
        </w:rPr>
        <w:t>consolidate</w:t>
      </w:r>
      <w:r w:rsidR="00EC238E">
        <w:rPr>
          <w:rFonts w:ascii="Times New Roman" w:hAnsi="Times New Roman" w:cs="Times New Roman"/>
          <w:sz w:val="22"/>
          <w:szCs w:val="22"/>
        </w:rPr>
        <w:t>d</w:t>
      </w:r>
      <w:r w:rsidR="009B5FEB">
        <w:rPr>
          <w:rFonts w:ascii="Times New Roman" w:hAnsi="Times New Roman" w:cs="Times New Roman"/>
          <w:sz w:val="22"/>
          <w:szCs w:val="22"/>
        </w:rPr>
        <w:t xml:space="preserve"> and separate </w:t>
      </w:r>
      <w:r w:rsidR="00370D78" w:rsidRPr="00D675DD">
        <w:rPr>
          <w:rFonts w:ascii="Times New Roman" w:hAnsi="Times New Roman" w:cs="Times New Roman"/>
          <w:sz w:val="22"/>
          <w:szCs w:val="22"/>
        </w:rPr>
        <w:t>statement</w:t>
      </w:r>
      <w:r w:rsidR="009B5FE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="00A5397E" w:rsidRPr="00D675DD">
        <w:rPr>
          <w:rFonts w:ascii="Times New Roman" w:hAnsi="Times New Roman" w:cs="Times New Roman"/>
          <w:sz w:val="22"/>
          <w:szCs w:val="22"/>
        </w:rPr>
        <w:t xml:space="preserve"> </w:t>
      </w:r>
      <w:r w:rsidR="009B5FEB">
        <w:rPr>
          <w:rFonts w:ascii="Times New Roman" w:hAnsi="Times New Roman" w:cs="Times New Roman"/>
          <w:sz w:val="22"/>
          <w:szCs w:val="22"/>
        </w:rPr>
        <w:t>of Nava</w:t>
      </w:r>
      <w:r w:rsidR="00A44F0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5FE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B5FEB">
        <w:rPr>
          <w:rFonts w:ascii="Times New Roman" w:hAnsi="Times New Roman" w:cs="Times New Roman"/>
          <w:sz w:val="22"/>
          <w:szCs w:val="22"/>
        </w:rPr>
        <w:t xml:space="preserve"> Public Compa</w:t>
      </w:r>
      <w:r w:rsidR="007C57B4">
        <w:rPr>
          <w:rFonts w:ascii="Times New Roman" w:hAnsi="Times New Roman" w:cs="Times New Roman"/>
          <w:sz w:val="22"/>
          <w:szCs w:val="22"/>
        </w:rPr>
        <w:t>ny Limited and its subsidiar</w:t>
      </w:r>
      <w:r w:rsidR="00CB2FDA">
        <w:rPr>
          <w:rFonts w:ascii="Times New Roman" w:hAnsi="Times New Roman" w:cs="Times New Roman"/>
          <w:sz w:val="22"/>
          <w:szCs w:val="22"/>
        </w:rPr>
        <w:t>y</w:t>
      </w:r>
      <w:r w:rsidR="007C57B4">
        <w:rPr>
          <w:rFonts w:ascii="Times New Roman" w:hAnsi="Times New Roman" w:cs="Times New Roman"/>
          <w:sz w:val="22"/>
          <w:szCs w:val="22"/>
        </w:rPr>
        <w:t xml:space="preserve">, and of Nava </w:t>
      </w:r>
      <w:proofErr w:type="spellStart"/>
      <w:r w:rsidR="007C57B4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7C57B4">
        <w:rPr>
          <w:rFonts w:ascii="Times New Roman" w:hAnsi="Times New Roman" w:cs="Times New Roman"/>
          <w:sz w:val="22"/>
          <w:szCs w:val="22"/>
        </w:rPr>
        <w:t xml:space="preserve"> Public Company Limite</w:t>
      </w:r>
      <w:r w:rsidR="00BF05E9">
        <w:rPr>
          <w:rFonts w:ascii="Times New Roman" w:hAnsi="Times New Roman" w:cs="Times New Roman"/>
          <w:sz w:val="22"/>
          <w:szCs w:val="22"/>
        </w:rPr>
        <w:t>d</w:t>
      </w:r>
      <w:r w:rsidR="007C57B4">
        <w:rPr>
          <w:rFonts w:ascii="Times New Roman" w:hAnsi="Times New Roman" w:cs="Times New Roman"/>
          <w:sz w:val="22"/>
          <w:szCs w:val="22"/>
        </w:rPr>
        <w:t>, respectively</w:t>
      </w:r>
      <w:r w:rsidR="00EC238E">
        <w:rPr>
          <w:rFonts w:ascii="Times New Roman" w:hAnsi="Times New Roman" w:cs="Times New Roman"/>
          <w:sz w:val="22"/>
          <w:szCs w:val="22"/>
        </w:rPr>
        <w:t xml:space="preserve">, as at </w:t>
      </w:r>
      <w:r w:rsidR="00D21F37">
        <w:rPr>
          <w:rFonts w:ascii="Times New Roman" w:hAnsi="Times New Roman" w:cs="Times New Roman"/>
          <w:sz w:val="22"/>
          <w:szCs w:val="22"/>
        </w:rPr>
        <w:t>30 June</w:t>
      </w:r>
      <w:r w:rsidR="00EC238E">
        <w:rPr>
          <w:rFonts w:ascii="Times New Roman" w:hAnsi="Times New Roman" w:cs="Times New Roman"/>
          <w:sz w:val="22"/>
          <w:szCs w:val="22"/>
        </w:rPr>
        <w:t xml:space="preserve"> 2019; the consolidated </w:t>
      </w:r>
      <w:r w:rsidR="0008300D">
        <w:rPr>
          <w:rFonts w:ascii="Times New Roman" w:hAnsi="Times New Roman" w:cs="Times New Roman"/>
          <w:sz w:val="22"/>
          <w:szCs w:val="22"/>
        </w:rPr>
        <w:t xml:space="preserve">and separate </w:t>
      </w:r>
      <w:r w:rsidRPr="00D675DD">
        <w:rPr>
          <w:rFonts w:ascii="Times New Roman" w:hAnsi="Times New Roman" w:cs="Times New Roman"/>
          <w:sz w:val="22"/>
          <w:szCs w:val="22"/>
        </w:rPr>
        <w:t>statements of comprehensive income</w:t>
      </w:r>
      <w:r w:rsidR="004A11C7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742AE4">
        <w:rPr>
          <w:rFonts w:ascii="Times New Roman" w:hAnsi="Times New Roman" w:cs="Times New Roman"/>
          <w:sz w:val="22"/>
          <w:szCs w:val="22"/>
        </w:rPr>
        <w:br/>
      </w:r>
      <w:r w:rsidR="004A11C7">
        <w:rPr>
          <w:rFonts w:ascii="Times New Roman" w:hAnsi="Times New Roman" w:cs="Times New Roman"/>
          <w:sz w:val="22"/>
          <w:szCs w:val="22"/>
        </w:rPr>
        <w:t>six-month periods ended 30 June 2019</w:t>
      </w:r>
      <w:r w:rsidR="00C5362D">
        <w:rPr>
          <w:rFonts w:ascii="Times New Roman" w:hAnsi="Times New Roman" w:cs="Times New Roman"/>
          <w:sz w:val="22"/>
          <w:szCs w:val="22"/>
        </w:rPr>
        <w:t xml:space="preserve">; the consolidated and separate </w:t>
      </w:r>
      <w:r w:rsidR="00C5362D" w:rsidRPr="00D675DD">
        <w:rPr>
          <w:rFonts w:ascii="Times New Roman" w:hAnsi="Times New Roman" w:cs="Times New Roman"/>
          <w:sz w:val="22"/>
          <w:szCs w:val="22"/>
        </w:rPr>
        <w:t>statements of</w:t>
      </w:r>
      <w:r w:rsidRPr="00D675DD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D21F37">
        <w:rPr>
          <w:rFonts w:ascii="Times New Roman" w:hAnsi="Times New Roman" w:cs="Times New Roman"/>
          <w:sz w:val="22"/>
          <w:szCs w:val="22"/>
        </w:rPr>
        <w:t>six</w:t>
      </w:r>
      <w:r w:rsidR="00296C9B" w:rsidRPr="00D675DD">
        <w:rPr>
          <w:rFonts w:ascii="Times New Roman" w:hAnsi="Times New Roman" w:cs="Times New Roman"/>
          <w:sz w:val="22"/>
          <w:szCs w:val="22"/>
        </w:rPr>
        <w:t xml:space="preserve">-month </w:t>
      </w:r>
      <w:r w:rsidRPr="00D675DD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680E0A">
        <w:rPr>
          <w:rFonts w:ascii="Times New Roman" w:hAnsi="Times New Roman" w:cs="Times New Roman"/>
          <w:sz w:val="22"/>
          <w:szCs w:val="22"/>
        </w:rPr>
        <w:t>3</w:t>
      </w:r>
      <w:r w:rsidR="00D21F37">
        <w:rPr>
          <w:rFonts w:ascii="Times New Roman" w:hAnsi="Times New Roman" w:cs="Times New Roman"/>
          <w:sz w:val="22"/>
          <w:szCs w:val="22"/>
        </w:rPr>
        <w:t>0</w:t>
      </w:r>
      <w:r w:rsidR="00C057AB" w:rsidRPr="00D675DD">
        <w:rPr>
          <w:rFonts w:ascii="Times New Roman" w:hAnsi="Times New Roman" w:cs="Times New Roman"/>
          <w:sz w:val="22"/>
          <w:szCs w:val="22"/>
        </w:rPr>
        <w:t xml:space="preserve"> </w:t>
      </w:r>
      <w:r w:rsidR="00D21F37">
        <w:rPr>
          <w:rFonts w:ascii="Times New Roman" w:hAnsi="Times New Roman" w:cs="Times New Roman"/>
          <w:sz w:val="22"/>
          <w:szCs w:val="22"/>
        </w:rPr>
        <w:t>June</w:t>
      </w:r>
      <w:r w:rsidR="00742AE4">
        <w:rPr>
          <w:rFonts w:ascii="Times New Roman" w:hAnsi="Times New Roman" w:cs="Times New Roman"/>
          <w:sz w:val="22"/>
          <w:szCs w:val="22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</w:rPr>
        <w:t>201</w:t>
      </w:r>
      <w:r w:rsidR="00C2338E">
        <w:rPr>
          <w:rFonts w:ascii="Times New Roman" w:hAnsi="Times New Roman" w:cs="Times New Roman"/>
          <w:sz w:val="22"/>
          <w:szCs w:val="22"/>
        </w:rPr>
        <w:t>9</w:t>
      </w:r>
      <w:r w:rsidRPr="00D675DD">
        <w:rPr>
          <w:rFonts w:ascii="Times New Roman" w:hAnsi="Times New Roman" w:cs="Times New Roman"/>
          <w:sz w:val="22"/>
          <w:szCs w:val="22"/>
        </w:rPr>
        <w:t xml:space="preserve">; </w:t>
      </w:r>
      <w:r w:rsidR="00F56D6A" w:rsidRPr="00D675DD">
        <w:rPr>
          <w:rFonts w:ascii="Times New Roman" w:hAnsi="Times New Roman" w:cs="Times New Roman"/>
          <w:sz w:val="22"/>
          <w:szCs w:val="22"/>
        </w:rPr>
        <w:t>and condensed notes (“interim financial information”). Management is responsible for the preparation and presentation of this interim financial information in accordance with Thai Accounting Standard 34,</w:t>
      </w:r>
      <w:r w:rsidR="00EF04C7" w:rsidRPr="00D675DD">
        <w:rPr>
          <w:rFonts w:ascii="Times New Roman" w:hAnsi="Times New Roman" w:cs="Times New Roman"/>
          <w:sz w:val="22"/>
          <w:szCs w:val="22"/>
        </w:rPr>
        <w:t xml:space="preserve"> “Interim Financial Reporting”. </w:t>
      </w:r>
      <w:r w:rsidR="00F56D6A"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="00F47C21" w:rsidRPr="00D675DD">
        <w:rPr>
          <w:rFonts w:ascii="Times New Roman" w:hAnsi="Times New Roman" w:cs="Times New Roman"/>
          <w:sz w:val="22"/>
          <w:szCs w:val="22"/>
        </w:rPr>
        <w:t>.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:rsidR="00675BD0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FA3D92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:rsidR="0067148B" w:rsidRPr="00D675DD" w:rsidRDefault="0067148B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9824A7" w:rsidRPr="00D675DD" w:rsidRDefault="009824A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370D78" w:rsidRPr="00D675DD" w:rsidRDefault="00370D7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FA3D92" w:rsidRDefault="00FA3D92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67148B" w:rsidRPr="00D675DD" w:rsidRDefault="0067148B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9E2B2E" w:rsidRPr="00D675DD" w:rsidRDefault="00053F94" w:rsidP="00854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143D7C">
        <w:rPr>
          <w:rFonts w:ascii="Times New Roman" w:hAnsi="Times New Roman"/>
          <w:sz w:val="22"/>
          <w:szCs w:val="22"/>
        </w:rPr>
        <w:t>Nareewan Ch</w:t>
      </w:r>
      <w:r w:rsidR="00E72394">
        <w:rPr>
          <w:rFonts w:ascii="Times New Roman" w:hAnsi="Times New Roman"/>
          <w:sz w:val="22"/>
          <w:szCs w:val="22"/>
        </w:rPr>
        <w:t>a</w:t>
      </w:r>
      <w:r w:rsidR="00143D7C">
        <w:rPr>
          <w:rFonts w:ascii="Times New Roman" w:hAnsi="Times New Roman"/>
          <w:sz w:val="22"/>
          <w:szCs w:val="22"/>
        </w:rPr>
        <w:t>iban</w:t>
      </w:r>
      <w:r w:rsidRPr="00053F94">
        <w:rPr>
          <w:rFonts w:ascii="Times New Roman" w:hAnsi="Times New Roman"/>
          <w:sz w:val="22"/>
          <w:szCs w:val="22"/>
        </w:rPr>
        <w:t>t</w:t>
      </w:r>
      <w:r w:rsidR="00143D7C">
        <w:rPr>
          <w:rFonts w:ascii="Times New Roman" w:hAnsi="Times New Roman"/>
          <w:sz w:val="22"/>
          <w:szCs w:val="22"/>
        </w:rPr>
        <w:t>ad</w:t>
      </w:r>
      <w:r w:rsidR="009E2B2E" w:rsidRPr="00D675DD">
        <w:rPr>
          <w:rFonts w:ascii="Times New Roman" w:hAnsi="Times New Roman"/>
          <w:sz w:val="22"/>
          <w:szCs w:val="22"/>
        </w:rPr>
        <w:t>)</w:t>
      </w:r>
      <w:r w:rsidR="008544F5">
        <w:rPr>
          <w:rFonts w:ascii="Times New Roman" w:hAnsi="Times New Roman"/>
          <w:sz w:val="22"/>
          <w:szCs w:val="22"/>
        </w:rPr>
        <w:tab/>
      </w:r>
      <w:bookmarkStart w:id="0" w:name="_GoBack"/>
      <w:bookmarkEnd w:id="0"/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5930BD" w:rsidRPr="00D675DD">
        <w:rPr>
          <w:rFonts w:ascii="Times New Roman" w:hAnsi="Times New Roman"/>
          <w:sz w:val="22"/>
          <w:szCs w:val="22"/>
        </w:rPr>
        <w:t>No.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143D7C">
        <w:rPr>
          <w:rFonts w:ascii="Times New Roman" w:hAnsi="Times New Roman"/>
          <w:sz w:val="22"/>
          <w:szCs w:val="22"/>
        </w:rPr>
        <w:t>9219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:rsidR="00103D91" w:rsidRDefault="00DD166A" w:rsidP="000C7251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 xml:space="preserve">13 August </w:t>
      </w:r>
      <w:r w:rsidR="00D21F37">
        <w:rPr>
          <w:rFonts w:ascii="Times New Roman" w:hAnsi="Times New Roman"/>
          <w:b w:val="0"/>
          <w:bCs w:val="0"/>
          <w:szCs w:val="28"/>
          <w:lang w:val="en-US"/>
        </w:rPr>
        <w:t>2019</w:t>
      </w:r>
    </w:p>
    <w:p w:rsidR="00DB1023" w:rsidRPr="00DB1023" w:rsidRDefault="00DB1023" w:rsidP="00D436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lang w:val="en-GB"/>
        </w:rPr>
      </w:pPr>
    </w:p>
    <w:sectPr w:rsidR="00DB1023" w:rsidRPr="00DB1023" w:rsidSect="009262E4">
      <w:footerReference w:type="default" r:id="rId12"/>
      <w:footerReference w:type="first" r:id="rId13"/>
      <w:pgSz w:w="11909" w:h="16834" w:code="9"/>
      <w:pgMar w:top="662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A18" w:rsidRDefault="00AE4A18">
      <w:r>
        <w:separator/>
      </w:r>
    </w:p>
  </w:endnote>
  <w:endnote w:type="continuationSeparator" w:id="0">
    <w:p w:rsidR="00AE4A18" w:rsidRDefault="00AE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Default="00AE4A18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AE4A18" w:rsidRDefault="00AE4A18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Pr="00BB41D6" w:rsidRDefault="00AE4A18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:rsidR="00AE4A18" w:rsidRPr="003C7A17" w:rsidRDefault="00AE4A18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8544F5">
      <w:rPr>
        <w:rFonts w:ascii="Times New Roman" w:hAnsi="Times New Roman"/>
        <w:i/>
        <w:iCs/>
        <w:noProof/>
      </w:rPr>
      <w:t>nncle1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Pr="009A4A9E" w:rsidRDefault="00AE4A18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Pr="009A4A9E" w:rsidRDefault="00AE4A18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Pr="00103D91" w:rsidRDefault="00AE4A18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8544F5">
      <w:rPr>
        <w:rFonts w:ascii="Times New Roman" w:hAnsi="Times New Roman"/>
        <w:noProof/>
        <w:sz w:val="22"/>
        <w:szCs w:val="22"/>
      </w:rPr>
      <w:t>nncle1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34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A18" w:rsidRDefault="00AE4A18">
      <w:r>
        <w:separator/>
      </w:r>
    </w:p>
  </w:footnote>
  <w:footnote w:type="continuationSeparator" w:id="0">
    <w:p w:rsidR="00AE4A18" w:rsidRDefault="00AE4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E4A18" w:rsidRPr="006370EF" w:rsidRDefault="00AE4A18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7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8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4"/>
  </w:num>
  <w:num w:numId="13">
    <w:abstractNumId w:val="25"/>
  </w:num>
  <w:num w:numId="14">
    <w:abstractNumId w:val="15"/>
  </w:num>
  <w:num w:numId="15">
    <w:abstractNumId w:val="22"/>
  </w:num>
  <w:num w:numId="16">
    <w:abstractNumId w:val="10"/>
  </w:num>
  <w:num w:numId="17">
    <w:abstractNumId w:val="18"/>
  </w:num>
  <w:num w:numId="18">
    <w:abstractNumId w:val="11"/>
  </w:num>
  <w:num w:numId="19">
    <w:abstractNumId w:val="30"/>
  </w:num>
  <w:num w:numId="20">
    <w:abstractNumId w:val="28"/>
  </w:num>
  <w:num w:numId="21">
    <w:abstractNumId w:val="24"/>
  </w:num>
  <w:num w:numId="22">
    <w:abstractNumId w:val="17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9"/>
  </w:num>
  <w:num w:numId="28">
    <w:abstractNumId w:val="15"/>
  </w:num>
  <w:num w:numId="29">
    <w:abstractNumId w:val="13"/>
  </w:num>
  <w:num w:numId="30">
    <w:abstractNumId w:val="20"/>
  </w:num>
  <w:num w:numId="31">
    <w:abstractNumId w:val="16"/>
  </w:num>
  <w:num w:numId="32">
    <w:abstractNumId w:val="19"/>
  </w:num>
  <w:num w:numId="33">
    <w:abstractNumId w:val="15"/>
  </w:num>
  <w:num w:numId="34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75F"/>
    <w:rsid w:val="0000094A"/>
    <w:rsid w:val="000009DE"/>
    <w:rsid w:val="000009EE"/>
    <w:rsid w:val="00000EA5"/>
    <w:rsid w:val="00000F4B"/>
    <w:rsid w:val="00000F7E"/>
    <w:rsid w:val="00001031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F5"/>
    <w:rsid w:val="000071B8"/>
    <w:rsid w:val="00007297"/>
    <w:rsid w:val="000072D9"/>
    <w:rsid w:val="0000763F"/>
    <w:rsid w:val="000076C3"/>
    <w:rsid w:val="000077F7"/>
    <w:rsid w:val="00007B1F"/>
    <w:rsid w:val="00007F22"/>
    <w:rsid w:val="000102CF"/>
    <w:rsid w:val="000103C7"/>
    <w:rsid w:val="000105BD"/>
    <w:rsid w:val="000107DB"/>
    <w:rsid w:val="00010883"/>
    <w:rsid w:val="00011058"/>
    <w:rsid w:val="000110F1"/>
    <w:rsid w:val="00011293"/>
    <w:rsid w:val="0001138A"/>
    <w:rsid w:val="000116A6"/>
    <w:rsid w:val="00011725"/>
    <w:rsid w:val="000117EA"/>
    <w:rsid w:val="00011979"/>
    <w:rsid w:val="00011A89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50A2"/>
    <w:rsid w:val="000156CD"/>
    <w:rsid w:val="00015A3F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F1E"/>
    <w:rsid w:val="0002157D"/>
    <w:rsid w:val="000227D8"/>
    <w:rsid w:val="00022913"/>
    <w:rsid w:val="0002291C"/>
    <w:rsid w:val="0002340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550"/>
    <w:rsid w:val="00027650"/>
    <w:rsid w:val="00027A79"/>
    <w:rsid w:val="0003012B"/>
    <w:rsid w:val="0003017B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74"/>
    <w:rsid w:val="00034CDA"/>
    <w:rsid w:val="00034E11"/>
    <w:rsid w:val="000350BC"/>
    <w:rsid w:val="00035130"/>
    <w:rsid w:val="000353E9"/>
    <w:rsid w:val="00035989"/>
    <w:rsid w:val="000360CB"/>
    <w:rsid w:val="00036912"/>
    <w:rsid w:val="000369F6"/>
    <w:rsid w:val="00037291"/>
    <w:rsid w:val="0003736D"/>
    <w:rsid w:val="00037F09"/>
    <w:rsid w:val="00040302"/>
    <w:rsid w:val="00040339"/>
    <w:rsid w:val="00040532"/>
    <w:rsid w:val="000408AA"/>
    <w:rsid w:val="00040D7F"/>
    <w:rsid w:val="00040EB4"/>
    <w:rsid w:val="0004106B"/>
    <w:rsid w:val="000415FC"/>
    <w:rsid w:val="00041C3B"/>
    <w:rsid w:val="00041D19"/>
    <w:rsid w:val="00041E74"/>
    <w:rsid w:val="00041F32"/>
    <w:rsid w:val="00042381"/>
    <w:rsid w:val="00042395"/>
    <w:rsid w:val="0004261B"/>
    <w:rsid w:val="000426D5"/>
    <w:rsid w:val="00043240"/>
    <w:rsid w:val="00043321"/>
    <w:rsid w:val="0004374F"/>
    <w:rsid w:val="00043969"/>
    <w:rsid w:val="00043F69"/>
    <w:rsid w:val="000449AF"/>
    <w:rsid w:val="00044AB3"/>
    <w:rsid w:val="00045414"/>
    <w:rsid w:val="000454D6"/>
    <w:rsid w:val="00045AE7"/>
    <w:rsid w:val="00046036"/>
    <w:rsid w:val="000460E2"/>
    <w:rsid w:val="00046472"/>
    <w:rsid w:val="00046938"/>
    <w:rsid w:val="00046B96"/>
    <w:rsid w:val="00046BDE"/>
    <w:rsid w:val="00046F93"/>
    <w:rsid w:val="00047002"/>
    <w:rsid w:val="000470AD"/>
    <w:rsid w:val="00047206"/>
    <w:rsid w:val="00047A5F"/>
    <w:rsid w:val="00047FF0"/>
    <w:rsid w:val="00050095"/>
    <w:rsid w:val="00050565"/>
    <w:rsid w:val="00050B9F"/>
    <w:rsid w:val="00050BFC"/>
    <w:rsid w:val="00050D8D"/>
    <w:rsid w:val="000511CF"/>
    <w:rsid w:val="000517C5"/>
    <w:rsid w:val="00051859"/>
    <w:rsid w:val="000518BE"/>
    <w:rsid w:val="000519AB"/>
    <w:rsid w:val="00051A75"/>
    <w:rsid w:val="000520BD"/>
    <w:rsid w:val="00052471"/>
    <w:rsid w:val="00052BEB"/>
    <w:rsid w:val="00053F94"/>
    <w:rsid w:val="000544F1"/>
    <w:rsid w:val="00054539"/>
    <w:rsid w:val="00054856"/>
    <w:rsid w:val="00054ECC"/>
    <w:rsid w:val="00054EF5"/>
    <w:rsid w:val="0005543B"/>
    <w:rsid w:val="00055A83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949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E8C"/>
    <w:rsid w:val="000661A0"/>
    <w:rsid w:val="000665F0"/>
    <w:rsid w:val="0006681B"/>
    <w:rsid w:val="0006720A"/>
    <w:rsid w:val="00067425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645A"/>
    <w:rsid w:val="00076C16"/>
    <w:rsid w:val="00076D86"/>
    <w:rsid w:val="0007769A"/>
    <w:rsid w:val="00077B66"/>
    <w:rsid w:val="00077DF6"/>
    <w:rsid w:val="0008129E"/>
    <w:rsid w:val="00082583"/>
    <w:rsid w:val="00082FD1"/>
    <w:rsid w:val="0008300D"/>
    <w:rsid w:val="00083B5E"/>
    <w:rsid w:val="00084B14"/>
    <w:rsid w:val="00084B89"/>
    <w:rsid w:val="00084ED0"/>
    <w:rsid w:val="0008522C"/>
    <w:rsid w:val="000852DB"/>
    <w:rsid w:val="00085895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643"/>
    <w:rsid w:val="0008764B"/>
    <w:rsid w:val="00087A95"/>
    <w:rsid w:val="00087CD0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E24"/>
    <w:rsid w:val="000940D6"/>
    <w:rsid w:val="00094164"/>
    <w:rsid w:val="0009418F"/>
    <w:rsid w:val="0009425A"/>
    <w:rsid w:val="00094347"/>
    <w:rsid w:val="0009454B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FB3"/>
    <w:rsid w:val="000A016F"/>
    <w:rsid w:val="000A049B"/>
    <w:rsid w:val="000A086D"/>
    <w:rsid w:val="000A10A3"/>
    <w:rsid w:val="000A11A4"/>
    <w:rsid w:val="000A1880"/>
    <w:rsid w:val="000A18DC"/>
    <w:rsid w:val="000A1911"/>
    <w:rsid w:val="000A2D5B"/>
    <w:rsid w:val="000A32F1"/>
    <w:rsid w:val="000A34F7"/>
    <w:rsid w:val="000A35A1"/>
    <w:rsid w:val="000A38E9"/>
    <w:rsid w:val="000A3961"/>
    <w:rsid w:val="000A44B4"/>
    <w:rsid w:val="000A4676"/>
    <w:rsid w:val="000A46AE"/>
    <w:rsid w:val="000A47FD"/>
    <w:rsid w:val="000A4C60"/>
    <w:rsid w:val="000A5662"/>
    <w:rsid w:val="000A56D0"/>
    <w:rsid w:val="000A5A93"/>
    <w:rsid w:val="000A5FA6"/>
    <w:rsid w:val="000A6962"/>
    <w:rsid w:val="000A6F04"/>
    <w:rsid w:val="000A6FD8"/>
    <w:rsid w:val="000A7201"/>
    <w:rsid w:val="000A72CC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FE"/>
    <w:rsid w:val="000B7283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C0"/>
    <w:rsid w:val="000C2867"/>
    <w:rsid w:val="000C2990"/>
    <w:rsid w:val="000C2A1B"/>
    <w:rsid w:val="000C3334"/>
    <w:rsid w:val="000C46F4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2A5"/>
    <w:rsid w:val="000D1F50"/>
    <w:rsid w:val="000D2530"/>
    <w:rsid w:val="000D2B3A"/>
    <w:rsid w:val="000D2C2C"/>
    <w:rsid w:val="000D2E30"/>
    <w:rsid w:val="000D3097"/>
    <w:rsid w:val="000D31CC"/>
    <w:rsid w:val="000D3526"/>
    <w:rsid w:val="000D36CE"/>
    <w:rsid w:val="000D38F5"/>
    <w:rsid w:val="000D3D44"/>
    <w:rsid w:val="000D3E00"/>
    <w:rsid w:val="000D3FCF"/>
    <w:rsid w:val="000D4980"/>
    <w:rsid w:val="000D4B2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D49"/>
    <w:rsid w:val="000E30B9"/>
    <w:rsid w:val="000E3100"/>
    <w:rsid w:val="000E34BD"/>
    <w:rsid w:val="000E36D9"/>
    <w:rsid w:val="000E3998"/>
    <w:rsid w:val="000E39AB"/>
    <w:rsid w:val="000E4337"/>
    <w:rsid w:val="000E48C4"/>
    <w:rsid w:val="000E4968"/>
    <w:rsid w:val="000E4B78"/>
    <w:rsid w:val="000E4B7E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64"/>
    <w:rsid w:val="000E6C80"/>
    <w:rsid w:val="000F01E1"/>
    <w:rsid w:val="000F0776"/>
    <w:rsid w:val="000F0F12"/>
    <w:rsid w:val="000F1121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5B"/>
    <w:rsid w:val="000F3D96"/>
    <w:rsid w:val="000F4595"/>
    <w:rsid w:val="000F45F6"/>
    <w:rsid w:val="000F4987"/>
    <w:rsid w:val="000F4BAA"/>
    <w:rsid w:val="000F5178"/>
    <w:rsid w:val="000F51DA"/>
    <w:rsid w:val="000F5CA9"/>
    <w:rsid w:val="000F6165"/>
    <w:rsid w:val="000F62C5"/>
    <w:rsid w:val="000F65C7"/>
    <w:rsid w:val="000F668E"/>
    <w:rsid w:val="000F70F0"/>
    <w:rsid w:val="000F79F0"/>
    <w:rsid w:val="000F7D31"/>
    <w:rsid w:val="000F7E6C"/>
    <w:rsid w:val="0010028F"/>
    <w:rsid w:val="00100AD6"/>
    <w:rsid w:val="00100D24"/>
    <w:rsid w:val="00101430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E9C"/>
    <w:rsid w:val="001041C3"/>
    <w:rsid w:val="00104690"/>
    <w:rsid w:val="00104B7C"/>
    <w:rsid w:val="001052C7"/>
    <w:rsid w:val="0010545E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A85"/>
    <w:rsid w:val="001111C7"/>
    <w:rsid w:val="0011176F"/>
    <w:rsid w:val="0011180B"/>
    <w:rsid w:val="00111890"/>
    <w:rsid w:val="00111A25"/>
    <w:rsid w:val="001123D8"/>
    <w:rsid w:val="001123EB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97D"/>
    <w:rsid w:val="00114BC2"/>
    <w:rsid w:val="00114D56"/>
    <w:rsid w:val="001150C1"/>
    <w:rsid w:val="00115121"/>
    <w:rsid w:val="001164CB"/>
    <w:rsid w:val="00116515"/>
    <w:rsid w:val="00116AAE"/>
    <w:rsid w:val="00116D3D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202E"/>
    <w:rsid w:val="0012272E"/>
    <w:rsid w:val="00122BA3"/>
    <w:rsid w:val="00122CBE"/>
    <w:rsid w:val="00122CD7"/>
    <w:rsid w:val="00123539"/>
    <w:rsid w:val="0012381E"/>
    <w:rsid w:val="00123A4A"/>
    <w:rsid w:val="00124426"/>
    <w:rsid w:val="00124781"/>
    <w:rsid w:val="00124AF0"/>
    <w:rsid w:val="00124EAC"/>
    <w:rsid w:val="0012552A"/>
    <w:rsid w:val="001258EC"/>
    <w:rsid w:val="00125977"/>
    <w:rsid w:val="00125D70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B76"/>
    <w:rsid w:val="00130BC2"/>
    <w:rsid w:val="00130EAF"/>
    <w:rsid w:val="00130F18"/>
    <w:rsid w:val="00132DB4"/>
    <w:rsid w:val="001335FA"/>
    <w:rsid w:val="00133617"/>
    <w:rsid w:val="00133D23"/>
    <w:rsid w:val="00133DC8"/>
    <w:rsid w:val="0013472D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9DC"/>
    <w:rsid w:val="00144B28"/>
    <w:rsid w:val="0014513A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F8"/>
    <w:rsid w:val="001509B0"/>
    <w:rsid w:val="001509D7"/>
    <w:rsid w:val="001509DC"/>
    <w:rsid w:val="00150A4D"/>
    <w:rsid w:val="001511FB"/>
    <w:rsid w:val="001513A1"/>
    <w:rsid w:val="001515D7"/>
    <w:rsid w:val="001517D7"/>
    <w:rsid w:val="00151BE0"/>
    <w:rsid w:val="00152778"/>
    <w:rsid w:val="00152F4D"/>
    <w:rsid w:val="001534BE"/>
    <w:rsid w:val="0015365D"/>
    <w:rsid w:val="00153B66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353E"/>
    <w:rsid w:val="00163933"/>
    <w:rsid w:val="00163983"/>
    <w:rsid w:val="00163A10"/>
    <w:rsid w:val="00164175"/>
    <w:rsid w:val="00164189"/>
    <w:rsid w:val="00164369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9D7"/>
    <w:rsid w:val="00171BD6"/>
    <w:rsid w:val="00171F6F"/>
    <w:rsid w:val="00172300"/>
    <w:rsid w:val="0017247F"/>
    <w:rsid w:val="001729BD"/>
    <w:rsid w:val="00172BC5"/>
    <w:rsid w:val="00172C7E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70F3"/>
    <w:rsid w:val="001771E6"/>
    <w:rsid w:val="00177351"/>
    <w:rsid w:val="00177881"/>
    <w:rsid w:val="00177975"/>
    <w:rsid w:val="00177AC1"/>
    <w:rsid w:val="00177C55"/>
    <w:rsid w:val="0018026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4CC"/>
    <w:rsid w:val="00183825"/>
    <w:rsid w:val="00183868"/>
    <w:rsid w:val="00183962"/>
    <w:rsid w:val="00183F9E"/>
    <w:rsid w:val="001845DA"/>
    <w:rsid w:val="00184876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F91"/>
    <w:rsid w:val="00195058"/>
    <w:rsid w:val="0019509C"/>
    <w:rsid w:val="0019521E"/>
    <w:rsid w:val="00195363"/>
    <w:rsid w:val="00195A4A"/>
    <w:rsid w:val="00195B21"/>
    <w:rsid w:val="00195F0A"/>
    <w:rsid w:val="00195FF5"/>
    <w:rsid w:val="001964DA"/>
    <w:rsid w:val="0019692A"/>
    <w:rsid w:val="00196A24"/>
    <w:rsid w:val="00196F14"/>
    <w:rsid w:val="0019703B"/>
    <w:rsid w:val="00197BEC"/>
    <w:rsid w:val="00197DD3"/>
    <w:rsid w:val="00197E15"/>
    <w:rsid w:val="001A0396"/>
    <w:rsid w:val="001A0438"/>
    <w:rsid w:val="001A06A9"/>
    <w:rsid w:val="001A0802"/>
    <w:rsid w:val="001A0881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E3F"/>
    <w:rsid w:val="001A4F63"/>
    <w:rsid w:val="001A5007"/>
    <w:rsid w:val="001A5856"/>
    <w:rsid w:val="001A5A80"/>
    <w:rsid w:val="001A5B86"/>
    <w:rsid w:val="001A5E86"/>
    <w:rsid w:val="001A6D5B"/>
    <w:rsid w:val="001A708E"/>
    <w:rsid w:val="001A72B8"/>
    <w:rsid w:val="001A739A"/>
    <w:rsid w:val="001A7539"/>
    <w:rsid w:val="001A7781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AD7"/>
    <w:rsid w:val="001B2EC2"/>
    <w:rsid w:val="001B3C47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EFD"/>
    <w:rsid w:val="001B601A"/>
    <w:rsid w:val="001B624B"/>
    <w:rsid w:val="001B663C"/>
    <w:rsid w:val="001B6649"/>
    <w:rsid w:val="001B6943"/>
    <w:rsid w:val="001B6EFD"/>
    <w:rsid w:val="001B7411"/>
    <w:rsid w:val="001C03C7"/>
    <w:rsid w:val="001C0BFE"/>
    <w:rsid w:val="001C0C2B"/>
    <w:rsid w:val="001C0D9F"/>
    <w:rsid w:val="001C1740"/>
    <w:rsid w:val="001C1D09"/>
    <w:rsid w:val="001C214E"/>
    <w:rsid w:val="001C2692"/>
    <w:rsid w:val="001C2D72"/>
    <w:rsid w:val="001C2F9E"/>
    <w:rsid w:val="001C313C"/>
    <w:rsid w:val="001C3174"/>
    <w:rsid w:val="001C3BAB"/>
    <w:rsid w:val="001C3D4C"/>
    <w:rsid w:val="001C3DE8"/>
    <w:rsid w:val="001C4811"/>
    <w:rsid w:val="001C5264"/>
    <w:rsid w:val="001C5423"/>
    <w:rsid w:val="001C54E2"/>
    <w:rsid w:val="001C550E"/>
    <w:rsid w:val="001C57D5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D2"/>
    <w:rsid w:val="001D2928"/>
    <w:rsid w:val="001D2C92"/>
    <w:rsid w:val="001D2CDB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3AB"/>
    <w:rsid w:val="001D6C5C"/>
    <w:rsid w:val="001D6E9F"/>
    <w:rsid w:val="001D6FCB"/>
    <w:rsid w:val="001D71E9"/>
    <w:rsid w:val="001D74BF"/>
    <w:rsid w:val="001D7AF6"/>
    <w:rsid w:val="001E01BA"/>
    <w:rsid w:val="001E0285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51CE"/>
    <w:rsid w:val="001E5615"/>
    <w:rsid w:val="001E62A5"/>
    <w:rsid w:val="001E62B5"/>
    <w:rsid w:val="001E63E8"/>
    <w:rsid w:val="001E6535"/>
    <w:rsid w:val="001E668B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E9A"/>
    <w:rsid w:val="001F0EBE"/>
    <w:rsid w:val="001F0FA9"/>
    <w:rsid w:val="001F1102"/>
    <w:rsid w:val="001F1244"/>
    <w:rsid w:val="001F131D"/>
    <w:rsid w:val="001F1508"/>
    <w:rsid w:val="001F1AD9"/>
    <w:rsid w:val="001F1C8D"/>
    <w:rsid w:val="001F25C0"/>
    <w:rsid w:val="001F2642"/>
    <w:rsid w:val="001F3043"/>
    <w:rsid w:val="001F3166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DAA"/>
    <w:rsid w:val="00201138"/>
    <w:rsid w:val="00201538"/>
    <w:rsid w:val="002018F3"/>
    <w:rsid w:val="00201D97"/>
    <w:rsid w:val="002023F6"/>
    <w:rsid w:val="00202871"/>
    <w:rsid w:val="002034BA"/>
    <w:rsid w:val="002035D9"/>
    <w:rsid w:val="00203A25"/>
    <w:rsid w:val="00203B70"/>
    <w:rsid w:val="0020463F"/>
    <w:rsid w:val="00204EE6"/>
    <w:rsid w:val="00204EFA"/>
    <w:rsid w:val="00204F67"/>
    <w:rsid w:val="002058B7"/>
    <w:rsid w:val="00205B3B"/>
    <w:rsid w:val="00205D24"/>
    <w:rsid w:val="00205EA7"/>
    <w:rsid w:val="002066CA"/>
    <w:rsid w:val="002102D3"/>
    <w:rsid w:val="00210A85"/>
    <w:rsid w:val="00210B22"/>
    <w:rsid w:val="00210EC9"/>
    <w:rsid w:val="00211087"/>
    <w:rsid w:val="0021130D"/>
    <w:rsid w:val="002114FE"/>
    <w:rsid w:val="002116E1"/>
    <w:rsid w:val="002122B6"/>
    <w:rsid w:val="002124F9"/>
    <w:rsid w:val="00212AF6"/>
    <w:rsid w:val="00212CA8"/>
    <w:rsid w:val="00212F2D"/>
    <w:rsid w:val="00213070"/>
    <w:rsid w:val="00213928"/>
    <w:rsid w:val="00213E73"/>
    <w:rsid w:val="00213ECD"/>
    <w:rsid w:val="00214455"/>
    <w:rsid w:val="002146E0"/>
    <w:rsid w:val="00214AC2"/>
    <w:rsid w:val="00214D58"/>
    <w:rsid w:val="00215E83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AEC"/>
    <w:rsid w:val="00220C77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B9F"/>
    <w:rsid w:val="002260BC"/>
    <w:rsid w:val="00226146"/>
    <w:rsid w:val="00226A09"/>
    <w:rsid w:val="00226F84"/>
    <w:rsid w:val="002272C8"/>
    <w:rsid w:val="00227857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6202"/>
    <w:rsid w:val="002364DE"/>
    <w:rsid w:val="002369DB"/>
    <w:rsid w:val="002369F8"/>
    <w:rsid w:val="002369FB"/>
    <w:rsid w:val="00236FA8"/>
    <w:rsid w:val="002374EA"/>
    <w:rsid w:val="002377A2"/>
    <w:rsid w:val="00237924"/>
    <w:rsid w:val="00237BF5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61B4"/>
    <w:rsid w:val="0025628C"/>
    <w:rsid w:val="00256C75"/>
    <w:rsid w:val="00256FD2"/>
    <w:rsid w:val="00257155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B7D"/>
    <w:rsid w:val="00261BBD"/>
    <w:rsid w:val="00261D61"/>
    <w:rsid w:val="00261D83"/>
    <w:rsid w:val="00261DA5"/>
    <w:rsid w:val="00261F00"/>
    <w:rsid w:val="0026226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5E3"/>
    <w:rsid w:val="00266746"/>
    <w:rsid w:val="00266757"/>
    <w:rsid w:val="00266CEA"/>
    <w:rsid w:val="0026702B"/>
    <w:rsid w:val="00267062"/>
    <w:rsid w:val="00267216"/>
    <w:rsid w:val="0026736C"/>
    <w:rsid w:val="00267666"/>
    <w:rsid w:val="00267AB6"/>
    <w:rsid w:val="00270C94"/>
    <w:rsid w:val="00270DA6"/>
    <w:rsid w:val="00270DCF"/>
    <w:rsid w:val="00270EBF"/>
    <w:rsid w:val="00270EDD"/>
    <w:rsid w:val="00271259"/>
    <w:rsid w:val="00271309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802EF"/>
    <w:rsid w:val="00280305"/>
    <w:rsid w:val="00280500"/>
    <w:rsid w:val="00280A09"/>
    <w:rsid w:val="00280C97"/>
    <w:rsid w:val="002812CA"/>
    <w:rsid w:val="00281BA3"/>
    <w:rsid w:val="00282114"/>
    <w:rsid w:val="00282236"/>
    <w:rsid w:val="0028299F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D54"/>
    <w:rsid w:val="00283D7C"/>
    <w:rsid w:val="002844BE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5DB"/>
    <w:rsid w:val="00291715"/>
    <w:rsid w:val="002918BD"/>
    <w:rsid w:val="00291908"/>
    <w:rsid w:val="0029256D"/>
    <w:rsid w:val="002925A5"/>
    <w:rsid w:val="00293143"/>
    <w:rsid w:val="002935D0"/>
    <w:rsid w:val="002936D5"/>
    <w:rsid w:val="00293727"/>
    <w:rsid w:val="002937E8"/>
    <w:rsid w:val="00293B6B"/>
    <w:rsid w:val="00293DFE"/>
    <w:rsid w:val="00294108"/>
    <w:rsid w:val="00294A11"/>
    <w:rsid w:val="00294B6A"/>
    <w:rsid w:val="00294E25"/>
    <w:rsid w:val="00294EBD"/>
    <w:rsid w:val="00294F1F"/>
    <w:rsid w:val="00295213"/>
    <w:rsid w:val="0029545A"/>
    <w:rsid w:val="0029637F"/>
    <w:rsid w:val="002963BA"/>
    <w:rsid w:val="00296687"/>
    <w:rsid w:val="002969F5"/>
    <w:rsid w:val="00296BAB"/>
    <w:rsid w:val="00296C9B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CB8"/>
    <w:rsid w:val="002A1CE8"/>
    <w:rsid w:val="002A1DC3"/>
    <w:rsid w:val="002A2218"/>
    <w:rsid w:val="002A24E7"/>
    <w:rsid w:val="002A2589"/>
    <w:rsid w:val="002A2F33"/>
    <w:rsid w:val="002A300B"/>
    <w:rsid w:val="002A322A"/>
    <w:rsid w:val="002A375A"/>
    <w:rsid w:val="002A3942"/>
    <w:rsid w:val="002A3B12"/>
    <w:rsid w:val="002A3B1B"/>
    <w:rsid w:val="002A4528"/>
    <w:rsid w:val="002A4ACD"/>
    <w:rsid w:val="002A4D13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B013F"/>
    <w:rsid w:val="002B0819"/>
    <w:rsid w:val="002B0A80"/>
    <w:rsid w:val="002B0B0C"/>
    <w:rsid w:val="002B1209"/>
    <w:rsid w:val="002B1266"/>
    <w:rsid w:val="002B1650"/>
    <w:rsid w:val="002B1709"/>
    <w:rsid w:val="002B1C1F"/>
    <w:rsid w:val="002B2044"/>
    <w:rsid w:val="002B21C6"/>
    <w:rsid w:val="002B22B6"/>
    <w:rsid w:val="002B2675"/>
    <w:rsid w:val="002B26E6"/>
    <w:rsid w:val="002B295B"/>
    <w:rsid w:val="002B2C04"/>
    <w:rsid w:val="002B2FB5"/>
    <w:rsid w:val="002B3686"/>
    <w:rsid w:val="002B411E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BF8"/>
    <w:rsid w:val="002C4F2C"/>
    <w:rsid w:val="002C518C"/>
    <w:rsid w:val="002C55D4"/>
    <w:rsid w:val="002C5600"/>
    <w:rsid w:val="002C5851"/>
    <w:rsid w:val="002C5FE3"/>
    <w:rsid w:val="002C6307"/>
    <w:rsid w:val="002C6439"/>
    <w:rsid w:val="002C69B4"/>
    <w:rsid w:val="002C6E36"/>
    <w:rsid w:val="002C6F3B"/>
    <w:rsid w:val="002C7013"/>
    <w:rsid w:val="002C709D"/>
    <w:rsid w:val="002C7345"/>
    <w:rsid w:val="002C7A67"/>
    <w:rsid w:val="002C7D1D"/>
    <w:rsid w:val="002D037D"/>
    <w:rsid w:val="002D0712"/>
    <w:rsid w:val="002D100C"/>
    <w:rsid w:val="002D10B7"/>
    <w:rsid w:val="002D186B"/>
    <w:rsid w:val="002D19D7"/>
    <w:rsid w:val="002D1D22"/>
    <w:rsid w:val="002D1F1F"/>
    <w:rsid w:val="002D2143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7E"/>
    <w:rsid w:val="002D6BE6"/>
    <w:rsid w:val="002D7016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322"/>
    <w:rsid w:val="002E1822"/>
    <w:rsid w:val="002E19E1"/>
    <w:rsid w:val="002E1C23"/>
    <w:rsid w:val="002E1D9C"/>
    <w:rsid w:val="002E23F8"/>
    <w:rsid w:val="002E2597"/>
    <w:rsid w:val="002E2932"/>
    <w:rsid w:val="002E2C46"/>
    <w:rsid w:val="002E2CC3"/>
    <w:rsid w:val="002E2E1A"/>
    <w:rsid w:val="002E3B49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D3D"/>
    <w:rsid w:val="002F00D0"/>
    <w:rsid w:val="002F0402"/>
    <w:rsid w:val="002F04E4"/>
    <w:rsid w:val="002F0665"/>
    <w:rsid w:val="002F074D"/>
    <w:rsid w:val="002F0951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237C"/>
    <w:rsid w:val="002F2481"/>
    <w:rsid w:val="002F2EEB"/>
    <w:rsid w:val="002F3157"/>
    <w:rsid w:val="002F31F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3B7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300C90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D12"/>
    <w:rsid w:val="00303E9C"/>
    <w:rsid w:val="003040A8"/>
    <w:rsid w:val="00304AA5"/>
    <w:rsid w:val="003054C4"/>
    <w:rsid w:val="003056D9"/>
    <w:rsid w:val="003057B0"/>
    <w:rsid w:val="00305B6D"/>
    <w:rsid w:val="00305C5C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4481"/>
    <w:rsid w:val="0031449E"/>
    <w:rsid w:val="003146A5"/>
    <w:rsid w:val="00314B80"/>
    <w:rsid w:val="003152F1"/>
    <w:rsid w:val="0031578A"/>
    <w:rsid w:val="003157B1"/>
    <w:rsid w:val="00315E0A"/>
    <w:rsid w:val="003161A8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700"/>
    <w:rsid w:val="00321217"/>
    <w:rsid w:val="00321309"/>
    <w:rsid w:val="003214E4"/>
    <w:rsid w:val="003218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D28"/>
    <w:rsid w:val="00331E41"/>
    <w:rsid w:val="003321E1"/>
    <w:rsid w:val="0033236A"/>
    <w:rsid w:val="003324F5"/>
    <w:rsid w:val="00332703"/>
    <w:rsid w:val="00332BDF"/>
    <w:rsid w:val="00332BF0"/>
    <w:rsid w:val="00332EC8"/>
    <w:rsid w:val="00333409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70A"/>
    <w:rsid w:val="003378E4"/>
    <w:rsid w:val="00337956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FE0"/>
    <w:rsid w:val="003531DF"/>
    <w:rsid w:val="00354054"/>
    <w:rsid w:val="003544EF"/>
    <w:rsid w:val="00354570"/>
    <w:rsid w:val="00354675"/>
    <w:rsid w:val="00354A7B"/>
    <w:rsid w:val="00356333"/>
    <w:rsid w:val="00356637"/>
    <w:rsid w:val="00356DB2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27F"/>
    <w:rsid w:val="00362EF4"/>
    <w:rsid w:val="0036326B"/>
    <w:rsid w:val="003632FD"/>
    <w:rsid w:val="0036357A"/>
    <w:rsid w:val="0036364C"/>
    <w:rsid w:val="00363C1A"/>
    <w:rsid w:val="00364017"/>
    <w:rsid w:val="003646A0"/>
    <w:rsid w:val="003647C5"/>
    <w:rsid w:val="00364C97"/>
    <w:rsid w:val="00364F40"/>
    <w:rsid w:val="00364F71"/>
    <w:rsid w:val="00365101"/>
    <w:rsid w:val="00365730"/>
    <w:rsid w:val="00365F89"/>
    <w:rsid w:val="00365FED"/>
    <w:rsid w:val="00366567"/>
    <w:rsid w:val="0036672C"/>
    <w:rsid w:val="00366BBF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579"/>
    <w:rsid w:val="00376295"/>
    <w:rsid w:val="00376334"/>
    <w:rsid w:val="00376881"/>
    <w:rsid w:val="003768E7"/>
    <w:rsid w:val="00376B6E"/>
    <w:rsid w:val="003776A3"/>
    <w:rsid w:val="00377A24"/>
    <w:rsid w:val="00377C55"/>
    <w:rsid w:val="00377FF7"/>
    <w:rsid w:val="0038014E"/>
    <w:rsid w:val="0038049D"/>
    <w:rsid w:val="0038054A"/>
    <w:rsid w:val="003806B5"/>
    <w:rsid w:val="00380954"/>
    <w:rsid w:val="00380A58"/>
    <w:rsid w:val="00380A96"/>
    <w:rsid w:val="00380D8E"/>
    <w:rsid w:val="003810EA"/>
    <w:rsid w:val="0038132D"/>
    <w:rsid w:val="003815FE"/>
    <w:rsid w:val="00381629"/>
    <w:rsid w:val="00381D16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6D4"/>
    <w:rsid w:val="00386ABF"/>
    <w:rsid w:val="00386B09"/>
    <w:rsid w:val="00386B28"/>
    <w:rsid w:val="00386C45"/>
    <w:rsid w:val="00386F7E"/>
    <w:rsid w:val="00387476"/>
    <w:rsid w:val="003875C6"/>
    <w:rsid w:val="00387721"/>
    <w:rsid w:val="00387899"/>
    <w:rsid w:val="0038799C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305A"/>
    <w:rsid w:val="00393160"/>
    <w:rsid w:val="0039352B"/>
    <w:rsid w:val="0039356D"/>
    <w:rsid w:val="00393D3E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9E7"/>
    <w:rsid w:val="00397DAA"/>
    <w:rsid w:val="003A0223"/>
    <w:rsid w:val="003A0B8D"/>
    <w:rsid w:val="003A0BC5"/>
    <w:rsid w:val="003A12E3"/>
    <w:rsid w:val="003A1941"/>
    <w:rsid w:val="003A1964"/>
    <w:rsid w:val="003A2068"/>
    <w:rsid w:val="003A237F"/>
    <w:rsid w:val="003A2A7B"/>
    <w:rsid w:val="003A2AFB"/>
    <w:rsid w:val="003A2D14"/>
    <w:rsid w:val="003A2D88"/>
    <w:rsid w:val="003A2EE1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DBE"/>
    <w:rsid w:val="003A672C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A82"/>
    <w:rsid w:val="003B2E6D"/>
    <w:rsid w:val="003B3EA3"/>
    <w:rsid w:val="003B483E"/>
    <w:rsid w:val="003B48F5"/>
    <w:rsid w:val="003B49EA"/>
    <w:rsid w:val="003B621A"/>
    <w:rsid w:val="003B6697"/>
    <w:rsid w:val="003B66FF"/>
    <w:rsid w:val="003B759C"/>
    <w:rsid w:val="003B7909"/>
    <w:rsid w:val="003B792A"/>
    <w:rsid w:val="003B7F13"/>
    <w:rsid w:val="003C02B9"/>
    <w:rsid w:val="003C0A48"/>
    <w:rsid w:val="003C10E2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4C3"/>
    <w:rsid w:val="003D0F95"/>
    <w:rsid w:val="003D111C"/>
    <w:rsid w:val="003D13A6"/>
    <w:rsid w:val="003D13F1"/>
    <w:rsid w:val="003D1461"/>
    <w:rsid w:val="003D1DB2"/>
    <w:rsid w:val="003D20C6"/>
    <w:rsid w:val="003D2422"/>
    <w:rsid w:val="003D252A"/>
    <w:rsid w:val="003D3084"/>
    <w:rsid w:val="003D3969"/>
    <w:rsid w:val="003D3972"/>
    <w:rsid w:val="003D3FE7"/>
    <w:rsid w:val="003D4538"/>
    <w:rsid w:val="003D4AED"/>
    <w:rsid w:val="003D516F"/>
    <w:rsid w:val="003D52BE"/>
    <w:rsid w:val="003D56F4"/>
    <w:rsid w:val="003D5E3B"/>
    <w:rsid w:val="003D5E8A"/>
    <w:rsid w:val="003D640E"/>
    <w:rsid w:val="003D6740"/>
    <w:rsid w:val="003D68E9"/>
    <w:rsid w:val="003D6935"/>
    <w:rsid w:val="003D6CE3"/>
    <w:rsid w:val="003D6E5D"/>
    <w:rsid w:val="003D7200"/>
    <w:rsid w:val="003D798D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7BD"/>
    <w:rsid w:val="003E384B"/>
    <w:rsid w:val="003E395D"/>
    <w:rsid w:val="003E438A"/>
    <w:rsid w:val="003E4465"/>
    <w:rsid w:val="003E49C1"/>
    <w:rsid w:val="003E4EE5"/>
    <w:rsid w:val="003E5019"/>
    <w:rsid w:val="003E55B5"/>
    <w:rsid w:val="003E58D4"/>
    <w:rsid w:val="003E5956"/>
    <w:rsid w:val="003E5A45"/>
    <w:rsid w:val="003E5AE9"/>
    <w:rsid w:val="003E5CBB"/>
    <w:rsid w:val="003E5E63"/>
    <w:rsid w:val="003E608D"/>
    <w:rsid w:val="003E615A"/>
    <w:rsid w:val="003E673A"/>
    <w:rsid w:val="003E683D"/>
    <w:rsid w:val="003E6F52"/>
    <w:rsid w:val="003E710C"/>
    <w:rsid w:val="003E75E8"/>
    <w:rsid w:val="003E78A1"/>
    <w:rsid w:val="003E7D46"/>
    <w:rsid w:val="003F00F3"/>
    <w:rsid w:val="003F0103"/>
    <w:rsid w:val="003F022A"/>
    <w:rsid w:val="003F0447"/>
    <w:rsid w:val="003F06DE"/>
    <w:rsid w:val="003F0A04"/>
    <w:rsid w:val="003F0D05"/>
    <w:rsid w:val="003F0F08"/>
    <w:rsid w:val="003F1366"/>
    <w:rsid w:val="003F19FB"/>
    <w:rsid w:val="003F1BC4"/>
    <w:rsid w:val="003F1EF8"/>
    <w:rsid w:val="003F24C6"/>
    <w:rsid w:val="003F25CA"/>
    <w:rsid w:val="003F2AA2"/>
    <w:rsid w:val="003F2C4F"/>
    <w:rsid w:val="003F3165"/>
    <w:rsid w:val="003F331E"/>
    <w:rsid w:val="003F3A34"/>
    <w:rsid w:val="003F41FD"/>
    <w:rsid w:val="003F449F"/>
    <w:rsid w:val="003F4974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C06"/>
    <w:rsid w:val="00400D19"/>
    <w:rsid w:val="0040178B"/>
    <w:rsid w:val="00401B0A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412"/>
    <w:rsid w:val="00404958"/>
    <w:rsid w:val="00404E79"/>
    <w:rsid w:val="00404F9E"/>
    <w:rsid w:val="004054D4"/>
    <w:rsid w:val="00405598"/>
    <w:rsid w:val="0040563D"/>
    <w:rsid w:val="004056F0"/>
    <w:rsid w:val="00405A8C"/>
    <w:rsid w:val="00405EFB"/>
    <w:rsid w:val="0040618E"/>
    <w:rsid w:val="00406334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EA"/>
    <w:rsid w:val="0041156F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344"/>
    <w:rsid w:val="004153A3"/>
    <w:rsid w:val="00415618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150"/>
    <w:rsid w:val="0042328F"/>
    <w:rsid w:val="00423822"/>
    <w:rsid w:val="00423858"/>
    <w:rsid w:val="0042468C"/>
    <w:rsid w:val="00425214"/>
    <w:rsid w:val="00425308"/>
    <w:rsid w:val="0042574F"/>
    <w:rsid w:val="00425B4F"/>
    <w:rsid w:val="00425BEE"/>
    <w:rsid w:val="00425CA0"/>
    <w:rsid w:val="00425F2E"/>
    <w:rsid w:val="00426542"/>
    <w:rsid w:val="00426E2A"/>
    <w:rsid w:val="00427EDA"/>
    <w:rsid w:val="00430145"/>
    <w:rsid w:val="0043077D"/>
    <w:rsid w:val="00430843"/>
    <w:rsid w:val="00430F0D"/>
    <w:rsid w:val="0043124E"/>
    <w:rsid w:val="004312D6"/>
    <w:rsid w:val="0043131A"/>
    <w:rsid w:val="0043193E"/>
    <w:rsid w:val="00431C98"/>
    <w:rsid w:val="0043206A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CAA"/>
    <w:rsid w:val="004422B4"/>
    <w:rsid w:val="00442347"/>
    <w:rsid w:val="00442568"/>
    <w:rsid w:val="00443318"/>
    <w:rsid w:val="004434FA"/>
    <w:rsid w:val="00443641"/>
    <w:rsid w:val="00443C2B"/>
    <w:rsid w:val="00444706"/>
    <w:rsid w:val="00444C0D"/>
    <w:rsid w:val="00444C1F"/>
    <w:rsid w:val="00444CA7"/>
    <w:rsid w:val="00444D8F"/>
    <w:rsid w:val="00444F7B"/>
    <w:rsid w:val="00445B68"/>
    <w:rsid w:val="00445B83"/>
    <w:rsid w:val="00445EAA"/>
    <w:rsid w:val="0044612F"/>
    <w:rsid w:val="00446151"/>
    <w:rsid w:val="00446312"/>
    <w:rsid w:val="004463CC"/>
    <w:rsid w:val="00446546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38E"/>
    <w:rsid w:val="00450711"/>
    <w:rsid w:val="0045098E"/>
    <w:rsid w:val="00450CA0"/>
    <w:rsid w:val="00450F4C"/>
    <w:rsid w:val="004516CA"/>
    <w:rsid w:val="004517E0"/>
    <w:rsid w:val="004519CC"/>
    <w:rsid w:val="00452C44"/>
    <w:rsid w:val="00452FD6"/>
    <w:rsid w:val="00453051"/>
    <w:rsid w:val="0045339F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EDE"/>
    <w:rsid w:val="00470FDD"/>
    <w:rsid w:val="0047173C"/>
    <w:rsid w:val="00471814"/>
    <w:rsid w:val="00471F3B"/>
    <w:rsid w:val="004720D3"/>
    <w:rsid w:val="004736CC"/>
    <w:rsid w:val="00473DF0"/>
    <w:rsid w:val="00474200"/>
    <w:rsid w:val="004744EC"/>
    <w:rsid w:val="00474B14"/>
    <w:rsid w:val="00475135"/>
    <w:rsid w:val="004755E9"/>
    <w:rsid w:val="00475D1F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E2"/>
    <w:rsid w:val="00482F7A"/>
    <w:rsid w:val="004832DC"/>
    <w:rsid w:val="0048358B"/>
    <w:rsid w:val="00483761"/>
    <w:rsid w:val="00483858"/>
    <w:rsid w:val="00484001"/>
    <w:rsid w:val="00484169"/>
    <w:rsid w:val="00484207"/>
    <w:rsid w:val="00484360"/>
    <w:rsid w:val="00484366"/>
    <w:rsid w:val="00484374"/>
    <w:rsid w:val="00484624"/>
    <w:rsid w:val="00485205"/>
    <w:rsid w:val="00485767"/>
    <w:rsid w:val="00485B38"/>
    <w:rsid w:val="00485C9B"/>
    <w:rsid w:val="00486321"/>
    <w:rsid w:val="004869E6"/>
    <w:rsid w:val="00486BCD"/>
    <w:rsid w:val="00486D33"/>
    <w:rsid w:val="004876B8"/>
    <w:rsid w:val="0048785A"/>
    <w:rsid w:val="00487979"/>
    <w:rsid w:val="00487B6C"/>
    <w:rsid w:val="00490261"/>
    <w:rsid w:val="004902F9"/>
    <w:rsid w:val="00490D7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EEE"/>
    <w:rsid w:val="004944DC"/>
    <w:rsid w:val="00494907"/>
    <w:rsid w:val="00494991"/>
    <w:rsid w:val="00494A96"/>
    <w:rsid w:val="00494D87"/>
    <w:rsid w:val="00494DB9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9E0"/>
    <w:rsid w:val="00496D98"/>
    <w:rsid w:val="00497349"/>
    <w:rsid w:val="00497659"/>
    <w:rsid w:val="00497CAD"/>
    <w:rsid w:val="004A0794"/>
    <w:rsid w:val="004A11C7"/>
    <w:rsid w:val="004A1868"/>
    <w:rsid w:val="004A1A92"/>
    <w:rsid w:val="004A1D67"/>
    <w:rsid w:val="004A1DCB"/>
    <w:rsid w:val="004A1E76"/>
    <w:rsid w:val="004A2489"/>
    <w:rsid w:val="004A2490"/>
    <w:rsid w:val="004A2873"/>
    <w:rsid w:val="004A2BE2"/>
    <w:rsid w:val="004A2D80"/>
    <w:rsid w:val="004A2DB2"/>
    <w:rsid w:val="004A2ECD"/>
    <w:rsid w:val="004A308C"/>
    <w:rsid w:val="004A34F4"/>
    <w:rsid w:val="004A4AA3"/>
    <w:rsid w:val="004A4E62"/>
    <w:rsid w:val="004A4EBA"/>
    <w:rsid w:val="004A5EA5"/>
    <w:rsid w:val="004A6143"/>
    <w:rsid w:val="004A63A8"/>
    <w:rsid w:val="004A64FE"/>
    <w:rsid w:val="004A6657"/>
    <w:rsid w:val="004A7315"/>
    <w:rsid w:val="004A76A3"/>
    <w:rsid w:val="004A77FB"/>
    <w:rsid w:val="004A78C0"/>
    <w:rsid w:val="004A7BBA"/>
    <w:rsid w:val="004A7C3C"/>
    <w:rsid w:val="004B0336"/>
    <w:rsid w:val="004B0340"/>
    <w:rsid w:val="004B0714"/>
    <w:rsid w:val="004B0D71"/>
    <w:rsid w:val="004B0DDA"/>
    <w:rsid w:val="004B1004"/>
    <w:rsid w:val="004B118C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402A"/>
    <w:rsid w:val="004B45AD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FB9"/>
    <w:rsid w:val="004B62D3"/>
    <w:rsid w:val="004B62ED"/>
    <w:rsid w:val="004B6EC6"/>
    <w:rsid w:val="004B6F93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10B1"/>
    <w:rsid w:val="004C1464"/>
    <w:rsid w:val="004C19FE"/>
    <w:rsid w:val="004C1A9D"/>
    <w:rsid w:val="004C2749"/>
    <w:rsid w:val="004C2944"/>
    <w:rsid w:val="004C2B0F"/>
    <w:rsid w:val="004C2E5C"/>
    <w:rsid w:val="004C36F7"/>
    <w:rsid w:val="004C3753"/>
    <w:rsid w:val="004C38C5"/>
    <w:rsid w:val="004C3BE9"/>
    <w:rsid w:val="004C43F0"/>
    <w:rsid w:val="004C46A8"/>
    <w:rsid w:val="004C4B4D"/>
    <w:rsid w:val="004C4CEB"/>
    <w:rsid w:val="004C4D85"/>
    <w:rsid w:val="004C56C9"/>
    <w:rsid w:val="004C5730"/>
    <w:rsid w:val="004C5BE2"/>
    <w:rsid w:val="004C5FF6"/>
    <w:rsid w:val="004C6616"/>
    <w:rsid w:val="004C6865"/>
    <w:rsid w:val="004C695C"/>
    <w:rsid w:val="004C6A55"/>
    <w:rsid w:val="004C6ACD"/>
    <w:rsid w:val="004C6E1D"/>
    <w:rsid w:val="004C7392"/>
    <w:rsid w:val="004C73C3"/>
    <w:rsid w:val="004C73D7"/>
    <w:rsid w:val="004C7DB8"/>
    <w:rsid w:val="004C7F0F"/>
    <w:rsid w:val="004C7FF0"/>
    <w:rsid w:val="004D00AE"/>
    <w:rsid w:val="004D015B"/>
    <w:rsid w:val="004D029C"/>
    <w:rsid w:val="004D07EA"/>
    <w:rsid w:val="004D0C44"/>
    <w:rsid w:val="004D0D7F"/>
    <w:rsid w:val="004D11D0"/>
    <w:rsid w:val="004D1404"/>
    <w:rsid w:val="004D1745"/>
    <w:rsid w:val="004D20DF"/>
    <w:rsid w:val="004D2147"/>
    <w:rsid w:val="004D2280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A7"/>
    <w:rsid w:val="004D481F"/>
    <w:rsid w:val="004D4E2E"/>
    <w:rsid w:val="004D521D"/>
    <w:rsid w:val="004D52AB"/>
    <w:rsid w:val="004D5817"/>
    <w:rsid w:val="004D60DB"/>
    <w:rsid w:val="004D62A5"/>
    <w:rsid w:val="004D6F5B"/>
    <w:rsid w:val="004D7D05"/>
    <w:rsid w:val="004D7FF4"/>
    <w:rsid w:val="004E004E"/>
    <w:rsid w:val="004E0269"/>
    <w:rsid w:val="004E087F"/>
    <w:rsid w:val="004E08FC"/>
    <w:rsid w:val="004E0EC2"/>
    <w:rsid w:val="004E156C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F6"/>
    <w:rsid w:val="004E4C4E"/>
    <w:rsid w:val="004E4FD4"/>
    <w:rsid w:val="004E5471"/>
    <w:rsid w:val="004E5696"/>
    <w:rsid w:val="004E57FF"/>
    <w:rsid w:val="004E5F58"/>
    <w:rsid w:val="004E61C3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DE6"/>
    <w:rsid w:val="004E7DF1"/>
    <w:rsid w:val="004F08BD"/>
    <w:rsid w:val="004F0967"/>
    <w:rsid w:val="004F0D72"/>
    <w:rsid w:val="004F128A"/>
    <w:rsid w:val="004F161F"/>
    <w:rsid w:val="004F2B60"/>
    <w:rsid w:val="004F2FEF"/>
    <w:rsid w:val="004F3434"/>
    <w:rsid w:val="004F3730"/>
    <w:rsid w:val="004F3D21"/>
    <w:rsid w:val="004F43CB"/>
    <w:rsid w:val="004F50E7"/>
    <w:rsid w:val="004F51AA"/>
    <w:rsid w:val="004F520E"/>
    <w:rsid w:val="004F556F"/>
    <w:rsid w:val="004F5876"/>
    <w:rsid w:val="004F5F7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11E9"/>
    <w:rsid w:val="0050138B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E8"/>
    <w:rsid w:val="00507DEF"/>
    <w:rsid w:val="0051046E"/>
    <w:rsid w:val="00510599"/>
    <w:rsid w:val="00510765"/>
    <w:rsid w:val="005109A3"/>
    <w:rsid w:val="00510CC7"/>
    <w:rsid w:val="005113DD"/>
    <w:rsid w:val="00511477"/>
    <w:rsid w:val="00511819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ED1"/>
    <w:rsid w:val="00515295"/>
    <w:rsid w:val="0051580F"/>
    <w:rsid w:val="00515C3E"/>
    <w:rsid w:val="00515F75"/>
    <w:rsid w:val="005160E6"/>
    <w:rsid w:val="005161A9"/>
    <w:rsid w:val="00516975"/>
    <w:rsid w:val="00516C7D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300AA"/>
    <w:rsid w:val="00530AC2"/>
    <w:rsid w:val="00531125"/>
    <w:rsid w:val="00531151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E1"/>
    <w:rsid w:val="005356F8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3D4"/>
    <w:rsid w:val="005426A0"/>
    <w:rsid w:val="005426C8"/>
    <w:rsid w:val="005427A1"/>
    <w:rsid w:val="00542A3F"/>
    <w:rsid w:val="005448DC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501AC"/>
    <w:rsid w:val="0055057B"/>
    <w:rsid w:val="0055061B"/>
    <w:rsid w:val="00550826"/>
    <w:rsid w:val="005508B0"/>
    <w:rsid w:val="00550C5F"/>
    <w:rsid w:val="00552046"/>
    <w:rsid w:val="00552139"/>
    <w:rsid w:val="005525CC"/>
    <w:rsid w:val="005532EF"/>
    <w:rsid w:val="0055330E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D4F"/>
    <w:rsid w:val="00561E97"/>
    <w:rsid w:val="005621CC"/>
    <w:rsid w:val="00562EB9"/>
    <w:rsid w:val="005630D5"/>
    <w:rsid w:val="005639B7"/>
    <w:rsid w:val="0056481E"/>
    <w:rsid w:val="00564D3E"/>
    <w:rsid w:val="00565360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37AB"/>
    <w:rsid w:val="00573EEF"/>
    <w:rsid w:val="005741FF"/>
    <w:rsid w:val="00574702"/>
    <w:rsid w:val="00574917"/>
    <w:rsid w:val="00574B69"/>
    <w:rsid w:val="00574BFF"/>
    <w:rsid w:val="0057510F"/>
    <w:rsid w:val="0057541D"/>
    <w:rsid w:val="00575672"/>
    <w:rsid w:val="005757CD"/>
    <w:rsid w:val="00575B6E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7FD"/>
    <w:rsid w:val="00583844"/>
    <w:rsid w:val="00583867"/>
    <w:rsid w:val="0058425B"/>
    <w:rsid w:val="00584423"/>
    <w:rsid w:val="005845F7"/>
    <w:rsid w:val="00584A46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31F"/>
    <w:rsid w:val="005913B4"/>
    <w:rsid w:val="0059147A"/>
    <w:rsid w:val="00591965"/>
    <w:rsid w:val="00591F9A"/>
    <w:rsid w:val="005921AF"/>
    <w:rsid w:val="00592241"/>
    <w:rsid w:val="00592245"/>
    <w:rsid w:val="00592C8B"/>
    <w:rsid w:val="00592FB2"/>
    <w:rsid w:val="005930BD"/>
    <w:rsid w:val="005943DC"/>
    <w:rsid w:val="00594439"/>
    <w:rsid w:val="00594D4D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DF"/>
    <w:rsid w:val="005973B3"/>
    <w:rsid w:val="005974DF"/>
    <w:rsid w:val="00597728"/>
    <w:rsid w:val="00597BED"/>
    <w:rsid w:val="00597CDB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A1F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819"/>
    <w:rsid w:val="005A7108"/>
    <w:rsid w:val="005A7199"/>
    <w:rsid w:val="005A769C"/>
    <w:rsid w:val="005B0118"/>
    <w:rsid w:val="005B01B8"/>
    <w:rsid w:val="005B0C66"/>
    <w:rsid w:val="005B14A3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CDC"/>
    <w:rsid w:val="005B5CDD"/>
    <w:rsid w:val="005B66EF"/>
    <w:rsid w:val="005B6A01"/>
    <w:rsid w:val="005B6A28"/>
    <w:rsid w:val="005B6E41"/>
    <w:rsid w:val="005B716B"/>
    <w:rsid w:val="005B76E0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595"/>
    <w:rsid w:val="005C198D"/>
    <w:rsid w:val="005C2641"/>
    <w:rsid w:val="005C2CF0"/>
    <w:rsid w:val="005C325D"/>
    <w:rsid w:val="005C36B8"/>
    <w:rsid w:val="005C38E8"/>
    <w:rsid w:val="005C39EE"/>
    <w:rsid w:val="005C3B46"/>
    <w:rsid w:val="005C3CF5"/>
    <w:rsid w:val="005C3D8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7"/>
    <w:rsid w:val="005C5F50"/>
    <w:rsid w:val="005C61F6"/>
    <w:rsid w:val="005C63B8"/>
    <w:rsid w:val="005C659C"/>
    <w:rsid w:val="005C69E0"/>
    <w:rsid w:val="005C7230"/>
    <w:rsid w:val="005C72FB"/>
    <w:rsid w:val="005C73E5"/>
    <w:rsid w:val="005C749B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766"/>
    <w:rsid w:val="005D38C5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D2"/>
    <w:rsid w:val="005D7AAD"/>
    <w:rsid w:val="005E0729"/>
    <w:rsid w:val="005E0CF0"/>
    <w:rsid w:val="005E0EF4"/>
    <w:rsid w:val="005E1031"/>
    <w:rsid w:val="005E10A7"/>
    <w:rsid w:val="005E1532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B13"/>
    <w:rsid w:val="005E6B3A"/>
    <w:rsid w:val="005E6C61"/>
    <w:rsid w:val="005E7314"/>
    <w:rsid w:val="005E7B58"/>
    <w:rsid w:val="005E7C0E"/>
    <w:rsid w:val="005E7D96"/>
    <w:rsid w:val="005F04F1"/>
    <w:rsid w:val="005F0EB3"/>
    <w:rsid w:val="005F1B2F"/>
    <w:rsid w:val="005F1E7B"/>
    <w:rsid w:val="005F1EAE"/>
    <w:rsid w:val="005F2155"/>
    <w:rsid w:val="005F21AA"/>
    <w:rsid w:val="005F41F3"/>
    <w:rsid w:val="005F4A58"/>
    <w:rsid w:val="005F4C65"/>
    <w:rsid w:val="005F5020"/>
    <w:rsid w:val="005F5330"/>
    <w:rsid w:val="005F540A"/>
    <w:rsid w:val="005F54FD"/>
    <w:rsid w:val="005F5B8A"/>
    <w:rsid w:val="005F5D80"/>
    <w:rsid w:val="005F60E3"/>
    <w:rsid w:val="005F645B"/>
    <w:rsid w:val="005F6525"/>
    <w:rsid w:val="005F687B"/>
    <w:rsid w:val="005F6986"/>
    <w:rsid w:val="005F7055"/>
    <w:rsid w:val="005F70B1"/>
    <w:rsid w:val="005F7649"/>
    <w:rsid w:val="006001F7"/>
    <w:rsid w:val="0060031F"/>
    <w:rsid w:val="00600ADB"/>
    <w:rsid w:val="00601491"/>
    <w:rsid w:val="00601B28"/>
    <w:rsid w:val="00601D26"/>
    <w:rsid w:val="00601DD1"/>
    <w:rsid w:val="00601F5F"/>
    <w:rsid w:val="006020AC"/>
    <w:rsid w:val="00602EBE"/>
    <w:rsid w:val="00603013"/>
    <w:rsid w:val="00603898"/>
    <w:rsid w:val="006039D6"/>
    <w:rsid w:val="00603C2D"/>
    <w:rsid w:val="00603DD7"/>
    <w:rsid w:val="0060407C"/>
    <w:rsid w:val="0060453F"/>
    <w:rsid w:val="00604F90"/>
    <w:rsid w:val="00604FC7"/>
    <w:rsid w:val="00604FE0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135F"/>
    <w:rsid w:val="00611398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2001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E35"/>
    <w:rsid w:val="0062701D"/>
    <w:rsid w:val="00627FB6"/>
    <w:rsid w:val="00627FF2"/>
    <w:rsid w:val="0063052D"/>
    <w:rsid w:val="00631014"/>
    <w:rsid w:val="00631114"/>
    <w:rsid w:val="00631775"/>
    <w:rsid w:val="00631D87"/>
    <w:rsid w:val="006320EC"/>
    <w:rsid w:val="006321B2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32A"/>
    <w:rsid w:val="00634509"/>
    <w:rsid w:val="00634650"/>
    <w:rsid w:val="00634AF7"/>
    <w:rsid w:val="006361ED"/>
    <w:rsid w:val="0063653B"/>
    <w:rsid w:val="00636635"/>
    <w:rsid w:val="00636E0B"/>
    <w:rsid w:val="00637023"/>
    <w:rsid w:val="006370EF"/>
    <w:rsid w:val="00637285"/>
    <w:rsid w:val="00637395"/>
    <w:rsid w:val="006377DF"/>
    <w:rsid w:val="00637918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D8"/>
    <w:rsid w:val="0064545A"/>
    <w:rsid w:val="006459AD"/>
    <w:rsid w:val="00645EE2"/>
    <w:rsid w:val="006465A5"/>
    <w:rsid w:val="00646A15"/>
    <w:rsid w:val="00646CA5"/>
    <w:rsid w:val="00646FED"/>
    <w:rsid w:val="00647187"/>
    <w:rsid w:val="0065007F"/>
    <w:rsid w:val="00650763"/>
    <w:rsid w:val="00650781"/>
    <w:rsid w:val="00650DDE"/>
    <w:rsid w:val="00651610"/>
    <w:rsid w:val="00652041"/>
    <w:rsid w:val="0065272B"/>
    <w:rsid w:val="0065282B"/>
    <w:rsid w:val="00652AC5"/>
    <w:rsid w:val="00652C78"/>
    <w:rsid w:val="006531F4"/>
    <w:rsid w:val="006533EC"/>
    <w:rsid w:val="006534A6"/>
    <w:rsid w:val="006534BD"/>
    <w:rsid w:val="0065368D"/>
    <w:rsid w:val="00653BAC"/>
    <w:rsid w:val="00653D05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569"/>
    <w:rsid w:val="006565BD"/>
    <w:rsid w:val="00656BB9"/>
    <w:rsid w:val="00656C6F"/>
    <w:rsid w:val="00657181"/>
    <w:rsid w:val="0065733A"/>
    <w:rsid w:val="006574B5"/>
    <w:rsid w:val="006574C7"/>
    <w:rsid w:val="00657630"/>
    <w:rsid w:val="006578BD"/>
    <w:rsid w:val="00657C31"/>
    <w:rsid w:val="00657E20"/>
    <w:rsid w:val="00657F05"/>
    <w:rsid w:val="006612D7"/>
    <w:rsid w:val="0066148D"/>
    <w:rsid w:val="006618C7"/>
    <w:rsid w:val="006619A6"/>
    <w:rsid w:val="00661DB5"/>
    <w:rsid w:val="00661E26"/>
    <w:rsid w:val="00661F86"/>
    <w:rsid w:val="0066231C"/>
    <w:rsid w:val="0066237E"/>
    <w:rsid w:val="0066281B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4BB"/>
    <w:rsid w:val="00664AB8"/>
    <w:rsid w:val="00664E64"/>
    <w:rsid w:val="006652A7"/>
    <w:rsid w:val="006652AA"/>
    <w:rsid w:val="00665C6A"/>
    <w:rsid w:val="00665EDE"/>
    <w:rsid w:val="00666865"/>
    <w:rsid w:val="0066688B"/>
    <w:rsid w:val="00666B65"/>
    <w:rsid w:val="006672ED"/>
    <w:rsid w:val="0066740F"/>
    <w:rsid w:val="0066744E"/>
    <w:rsid w:val="00670133"/>
    <w:rsid w:val="00670290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20AA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CE8"/>
    <w:rsid w:val="0068622C"/>
    <w:rsid w:val="00686790"/>
    <w:rsid w:val="00686A09"/>
    <w:rsid w:val="00686B5C"/>
    <w:rsid w:val="00687014"/>
    <w:rsid w:val="0068704D"/>
    <w:rsid w:val="00687ED7"/>
    <w:rsid w:val="00690019"/>
    <w:rsid w:val="00690BBA"/>
    <w:rsid w:val="00690C78"/>
    <w:rsid w:val="00690CDA"/>
    <w:rsid w:val="00690F75"/>
    <w:rsid w:val="0069135D"/>
    <w:rsid w:val="00691522"/>
    <w:rsid w:val="00691653"/>
    <w:rsid w:val="00691C47"/>
    <w:rsid w:val="00691C86"/>
    <w:rsid w:val="00691FD4"/>
    <w:rsid w:val="00692181"/>
    <w:rsid w:val="00692312"/>
    <w:rsid w:val="006924F7"/>
    <w:rsid w:val="00692941"/>
    <w:rsid w:val="00692D01"/>
    <w:rsid w:val="006930C4"/>
    <w:rsid w:val="0069323E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20D3"/>
    <w:rsid w:val="006A230D"/>
    <w:rsid w:val="006A2393"/>
    <w:rsid w:val="006A24AF"/>
    <w:rsid w:val="006A2609"/>
    <w:rsid w:val="006A382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8F"/>
    <w:rsid w:val="006A6BB4"/>
    <w:rsid w:val="006A6BC1"/>
    <w:rsid w:val="006A6CA4"/>
    <w:rsid w:val="006A6CFD"/>
    <w:rsid w:val="006A6DA5"/>
    <w:rsid w:val="006A72C4"/>
    <w:rsid w:val="006A7AB5"/>
    <w:rsid w:val="006A7C8B"/>
    <w:rsid w:val="006B02AD"/>
    <w:rsid w:val="006B02D0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F68"/>
    <w:rsid w:val="006C43E3"/>
    <w:rsid w:val="006C4C06"/>
    <w:rsid w:val="006C4D4B"/>
    <w:rsid w:val="006C54A6"/>
    <w:rsid w:val="006C632D"/>
    <w:rsid w:val="006C63ED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B7E"/>
    <w:rsid w:val="006D4D28"/>
    <w:rsid w:val="006D4E9E"/>
    <w:rsid w:val="006D4EDE"/>
    <w:rsid w:val="006D529B"/>
    <w:rsid w:val="006D5BB8"/>
    <w:rsid w:val="006D5DC9"/>
    <w:rsid w:val="006D5EE0"/>
    <w:rsid w:val="006D5FC5"/>
    <w:rsid w:val="006D6376"/>
    <w:rsid w:val="006D66EE"/>
    <w:rsid w:val="006D6987"/>
    <w:rsid w:val="006D6CE7"/>
    <w:rsid w:val="006D6EFC"/>
    <w:rsid w:val="006D764D"/>
    <w:rsid w:val="006D7DE2"/>
    <w:rsid w:val="006D7F79"/>
    <w:rsid w:val="006E0153"/>
    <w:rsid w:val="006E0DB5"/>
    <w:rsid w:val="006E0FBD"/>
    <w:rsid w:val="006E13E5"/>
    <w:rsid w:val="006E1522"/>
    <w:rsid w:val="006E1E6F"/>
    <w:rsid w:val="006E2138"/>
    <w:rsid w:val="006E2B12"/>
    <w:rsid w:val="006E2E39"/>
    <w:rsid w:val="006E499E"/>
    <w:rsid w:val="006E5EC1"/>
    <w:rsid w:val="006E683C"/>
    <w:rsid w:val="006E73BB"/>
    <w:rsid w:val="006E742B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401"/>
    <w:rsid w:val="006F4D25"/>
    <w:rsid w:val="006F4F79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BC9"/>
    <w:rsid w:val="0070304C"/>
    <w:rsid w:val="00703414"/>
    <w:rsid w:val="00703678"/>
    <w:rsid w:val="00703922"/>
    <w:rsid w:val="007039F8"/>
    <w:rsid w:val="00704549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327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11F"/>
    <w:rsid w:val="00715B91"/>
    <w:rsid w:val="00715CB0"/>
    <w:rsid w:val="00715F18"/>
    <w:rsid w:val="00715FE6"/>
    <w:rsid w:val="00715FEB"/>
    <w:rsid w:val="0071671C"/>
    <w:rsid w:val="00716F67"/>
    <w:rsid w:val="00717401"/>
    <w:rsid w:val="00717402"/>
    <w:rsid w:val="00717686"/>
    <w:rsid w:val="00717A7D"/>
    <w:rsid w:val="00717A7F"/>
    <w:rsid w:val="00717C46"/>
    <w:rsid w:val="0072010A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999"/>
    <w:rsid w:val="00723AF6"/>
    <w:rsid w:val="00724855"/>
    <w:rsid w:val="00724A1A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D35"/>
    <w:rsid w:val="00732F34"/>
    <w:rsid w:val="0073301C"/>
    <w:rsid w:val="00733299"/>
    <w:rsid w:val="0073346E"/>
    <w:rsid w:val="00733DEC"/>
    <w:rsid w:val="007346D0"/>
    <w:rsid w:val="00735129"/>
    <w:rsid w:val="00735981"/>
    <w:rsid w:val="00735AFD"/>
    <w:rsid w:val="00736235"/>
    <w:rsid w:val="00736789"/>
    <w:rsid w:val="007369DE"/>
    <w:rsid w:val="0073705D"/>
    <w:rsid w:val="007373B0"/>
    <w:rsid w:val="00737E0E"/>
    <w:rsid w:val="00737E5E"/>
    <w:rsid w:val="00737FD5"/>
    <w:rsid w:val="007402BF"/>
    <w:rsid w:val="00740323"/>
    <w:rsid w:val="007403FF"/>
    <w:rsid w:val="0074095D"/>
    <w:rsid w:val="00740DBA"/>
    <w:rsid w:val="00741495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BE"/>
    <w:rsid w:val="0074543F"/>
    <w:rsid w:val="0074567F"/>
    <w:rsid w:val="00745810"/>
    <w:rsid w:val="00745B54"/>
    <w:rsid w:val="00746008"/>
    <w:rsid w:val="007464F1"/>
    <w:rsid w:val="0074675C"/>
    <w:rsid w:val="0074678B"/>
    <w:rsid w:val="007469AA"/>
    <w:rsid w:val="00747DA6"/>
    <w:rsid w:val="00747FE5"/>
    <w:rsid w:val="007503CB"/>
    <w:rsid w:val="0075070A"/>
    <w:rsid w:val="00750A73"/>
    <w:rsid w:val="00751120"/>
    <w:rsid w:val="00751509"/>
    <w:rsid w:val="00751521"/>
    <w:rsid w:val="00751932"/>
    <w:rsid w:val="007519D2"/>
    <w:rsid w:val="00751B95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4451"/>
    <w:rsid w:val="007544DE"/>
    <w:rsid w:val="007546FE"/>
    <w:rsid w:val="00754703"/>
    <w:rsid w:val="00754756"/>
    <w:rsid w:val="00754D73"/>
    <w:rsid w:val="00755052"/>
    <w:rsid w:val="0075564C"/>
    <w:rsid w:val="00755894"/>
    <w:rsid w:val="007559FD"/>
    <w:rsid w:val="00755DAC"/>
    <w:rsid w:val="0075606A"/>
    <w:rsid w:val="00756B53"/>
    <w:rsid w:val="00756B61"/>
    <w:rsid w:val="00756B7D"/>
    <w:rsid w:val="00756C8E"/>
    <w:rsid w:val="0075719D"/>
    <w:rsid w:val="00757597"/>
    <w:rsid w:val="0075762E"/>
    <w:rsid w:val="00757672"/>
    <w:rsid w:val="00757E48"/>
    <w:rsid w:val="007604C1"/>
    <w:rsid w:val="007612CC"/>
    <w:rsid w:val="00761458"/>
    <w:rsid w:val="00761DD0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F9"/>
    <w:rsid w:val="00770226"/>
    <w:rsid w:val="0077062C"/>
    <w:rsid w:val="007708D5"/>
    <w:rsid w:val="00770B52"/>
    <w:rsid w:val="00770BE2"/>
    <w:rsid w:val="0077116D"/>
    <w:rsid w:val="00771543"/>
    <w:rsid w:val="0077183B"/>
    <w:rsid w:val="00771A0D"/>
    <w:rsid w:val="00771A84"/>
    <w:rsid w:val="00771C9F"/>
    <w:rsid w:val="0077237B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6370"/>
    <w:rsid w:val="00776431"/>
    <w:rsid w:val="007765B4"/>
    <w:rsid w:val="00776A80"/>
    <w:rsid w:val="00776BC0"/>
    <w:rsid w:val="00776CC2"/>
    <w:rsid w:val="00776E51"/>
    <w:rsid w:val="00776EB4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900"/>
    <w:rsid w:val="00783DCE"/>
    <w:rsid w:val="00783DF2"/>
    <w:rsid w:val="00783F32"/>
    <w:rsid w:val="00784271"/>
    <w:rsid w:val="00784815"/>
    <w:rsid w:val="00784F48"/>
    <w:rsid w:val="00784F7C"/>
    <w:rsid w:val="0078512D"/>
    <w:rsid w:val="00785286"/>
    <w:rsid w:val="00785657"/>
    <w:rsid w:val="00785947"/>
    <w:rsid w:val="00785C7B"/>
    <w:rsid w:val="0078626F"/>
    <w:rsid w:val="00786600"/>
    <w:rsid w:val="00786A29"/>
    <w:rsid w:val="00787954"/>
    <w:rsid w:val="00790298"/>
    <w:rsid w:val="00790300"/>
    <w:rsid w:val="00790839"/>
    <w:rsid w:val="00790A82"/>
    <w:rsid w:val="00790B7A"/>
    <w:rsid w:val="0079199C"/>
    <w:rsid w:val="00791AF9"/>
    <w:rsid w:val="007922B3"/>
    <w:rsid w:val="0079234A"/>
    <w:rsid w:val="007923E9"/>
    <w:rsid w:val="00792D6D"/>
    <w:rsid w:val="0079317C"/>
    <w:rsid w:val="00793547"/>
    <w:rsid w:val="00793B61"/>
    <w:rsid w:val="00793C7C"/>
    <w:rsid w:val="00793E8C"/>
    <w:rsid w:val="00794668"/>
    <w:rsid w:val="00794723"/>
    <w:rsid w:val="0079496D"/>
    <w:rsid w:val="00794BA3"/>
    <w:rsid w:val="00794DC4"/>
    <w:rsid w:val="00795076"/>
    <w:rsid w:val="00795089"/>
    <w:rsid w:val="0079596A"/>
    <w:rsid w:val="00795F43"/>
    <w:rsid w:val="00795F71"/>
    <w:rsid w:val="00796BA8"/>
    <w:rsid w:val="007971D5"/>
    <w:rsid w:val="0079724F"/>
    <w:rsid w:val="0079763E"/>
    <w:rsid w:val="0079778B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2052"/>
    <w:rsid w:val="007A2415"/>
    <w:rsid w:val="007A26D1"/>
    <w:rsid w:val="007A2EA5"/>
    <w:rsid w:val="007A2F49"/>
    <w:rsid w:val="007A3053"/>
    <w:rsid w:val="007A347D"/>
    <w:rsid w:val="007A393E"/>
    <w:rsid w:val="007A42EF"/>
    <w:rsid w:val="007A4400"/>
    <w:rsid w:val="007A44F0"/>
    <w:rsid w:val="007A4C53"/>
    <w:rsid w:val="007A56F9"/>
    <w:rsid w:val="007A56FB"/>
    <w:rsid w:val="007A5ADF"/>
    <w:rsid w:val="007A61EA"/>
    <w:rsid w:val="007A66E5"/>
    <w:rsid w:val="007A6B5F"/>
    <w:rsid w:val="007A76A9"/>
    <w:rsid w:val="007A7874"/>
    <w:rsid w:val="007A79C3"/>
    <w:rsid w:val="007B05F1"/>
    <w:rsid w:val="007B06AA"/>
    <w:rsid w:val="007B0753"/>
    <w:rsid w:val="007B0A5C"/>
    <w:rsid w:val="007B0E3C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C46"/>
    <w:rsid w:val="007B2DB8"/>
    <w:rsid w:val="007B3C27"/>
    <w:rsid w:val="007B461A"/>
    <w:rsid w:val="007B5DE5"/>
    <w:rsid w:val="007B6106"/>
    <w:rsid w:val="007B66D1"/>
    <w:rsid w:val="007B68E9"/>
    <w:rsid w:val="007B69E2"/>
    <w:rsid w:val="007B6C0F"/>
    <w:rsid w:val="007B7262"/>
    <w:rsid w:val="007B7DF6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E7"/>
    <w:rsid w:val="007C2F3C"/>
    <w:rsid w:val="007C34FE"/>
    <w:rsid w:val="007C3CBB"/>
    <w:rsid w:val="007C3EC7"/>
    <w:rsid w:val="007C416E"/>
    <w:rsid w:val="007C4473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75BE"/>
    <w:rsid w:val="007C77FF"/>
    <w:rsid w:val="007C790C"/>
    <w:rsid w:val="007C7E6D"/>
    <w:rsid w:val="007D0716"/>
    <w:rsid w:val="007D07D8"/>
    <w:rsid w:val="007D09DD"/>
    <w:rsid w:val="007D0C88"/>
    <w:rsid w:val="007D1335"/>
    <w:rsid w:val="007D1395"/>
    <w:rsid w:val="007D1598"/>
    <w:rsid w:val="007D1B9A"/>
    <w:rsid w:val="007D1C73"/>
    <w:rsid w:val="007D2592"/>
    <w:rsid w:val="007D259C"/>
    <w:rsid w:val="007D2621"/>
    <w:rsid w:val="007D2894"/>
    <w:rsid w:val="007D2917"/>
    <w:rsid w:val="007D2945"/>
    <w:rsid w:val="007D296D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E0271"/>
    <w:rsid w:val="007E0333"/>
    <w:rsid w:val="007E047F"/>
    <w:rsid w:val="007E05D4"/>
    <w:rsid w:val="007E0F62"/>
    <w:rsid w:val="007E1680"/>
    <w:rsid w:val="007E254A"/>
    <w:rsid w:val="007E27DF"/>
    <w:rsid w:val="007E31DF"/>
    <w:rsid w:val="007E3529"/>
    <w:rsid w:val="007E373F"/>
    <w:rsid w:val="007E3D64"/>
    <w:rsid w:val="007E3ECB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C47"/>
    <w:rsid w:val="007E6C5F"/>
    <w:rsid w:val="007E6DCB"/>
    <w:rsid w:val="007E73C9"/>
    <w:rsid w:val="007F018D"/>
    <w:rsid w:val="007F055E"/>
    <w:rsid w:val="007F071A"/>
    <w:rsid w:val="007F0A55"/>
    <w:rsid w:val="007F0C00"/>
    <w:rsid w:val="007F0CC4"/>
    <w:rsid w:val="007F103A"/>
    <w:rsid w:val="007F161C"/>
    <w:rsid w:val="007F168A"/>
    <w:rsid w:val="007F1748"/>
    <w:rsid w:val="007F1CB6"/>
    <w:rsid w:val="007F1FAF"/>
    <w:rsid w:val="007F2008"/>
    <w:rsid w:val="007F22AD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F53"/>
    <w:rsid w:val="007F4F8E"/>
    <w:rsid w:val="007F530C"/>
    <w:rsid w:val="007F5763"/>
    <w:rsid w:val="007F577E"/>
    <w:rsid w:val="007F58D9"/>
    <w:rsid w:val="007F5A45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4062"/>
    <w:rsid w:val="008045B3"/>
    <w:rsid w:val="00805251"/>
    <w:rsid w:val="00805974"/>
    <w:rsid w:val="00805A9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878"/>
    <w:rsid w:val="008308BE"/>
    <w:rsid w:val="00830F3A"/>
    <w:rsid w:val="008310B5"/>
    <w:rsid w:val="008316FB"/>
    <w:rsid w:val="00832E03"/>
    <w:rsid w:val="00832E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ACB"/>
    <w:rsid w:val="008401F9"/>
    <w:rsid w:val="00840C3A"/>
    <w:rsid w:val="00841513"/>
    <w:rsid w:val="00841636"/>
    <w:rsid w:val="0084173C"/>
    <w:rsid w:val="00841A26"/>
    <w:rsid w:val="00841F4E"/>
    <w:rsid w:val="008420AD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B8C"/>
    <w:rsid w:val="00846D2C"/>
    <w:rsid w:val="00846D75"/>
    <w:rsid w:val="00847370"/>
    <w:rsid w:val="008475DB"/>
    <w:rsid w:val="008477CC"/>
    <w:rsid w:val="00847842"/>
    <w:rsid w:val="00847EB2"/>
    <w:rsid w:val="00847F19"/>
    <w:rsid w:val="00850325"/>
    <w:rsid w:val="008514E0"/>
    <w:rsid w:val="008519CF"/>
    <w:rsid w:val="00851BE0"/>
    <w:rsid w:val="00851D4B"/>
    <w:rsid w:val="00851E25"/>
    <w:rsid w:val="00851E53"/>
    <w:rsid w:val="00851F82"/>
    <w:rsid w:val="0085276D"/>
    <w:rsid w:val="00852A05"/>
    <w:rsid w:val="00852D49"/>
    <w:rsid w:val="0085382A"/>
    <w:rsid w:val="008544F5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4A9"/>
    <w:rsid w:val="008559FB"/>
    <w:rsid w:val="00855D5C"/>
    <w:rsid w:val="00855E40"/>
    <w:rsid w:val="00855EF7"/>
    <w:rsid w:val="00855FB6"/>
    <w:rsid w:val="0085623E"/>
    <w:rsid w:val="0085639F"/>
    <w:rsid w:val="0085646A"/>
    <w:rsid w:val="00856B47"/>
    <w:rsid w:val="00857077"/>
    <w:rsid w:val="00857415"/>
    <w:rsid w:val="00857671"/>
    <w:rsid w:val="00857BBF"/>
    <w:rsid w:val="0086132A"/>
    <w:rsid w:val="0086165C"/>
    <w:rsid w:val="0086168F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1036"/>
    <w:rsid w:val="00871117"/>
    <w:rsid w:val="00871176"/>
    <w:rsid w:val="008714B5"/>
    <w:rsid w:val="00871F38"/>
    <w:rsid w:val="008722A9"/>
    <w:rsid w:val="0087233C"/>
    <w:rsid w:val="00872524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3A2"/>
    <w:rsid w:val="00875792"/>
    <w:rsid w:val="008759AE"/>
    <w:rsid w:val="00875F12"/>
    <w:rsid w:val="00876130"/>
    <w:rsid w:val="0087615E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AF2"/>
    <w:rsid w:val="0089000F"/>
    <w:rsid w:val="008903E2"/>
    <w:rsid w:val="00890403"/>
    <w:rsid w:val="00890533"/>
    <w:rsid w:val="0089098C"/>
    <w:rsid w:val="00890CC2"/>
    <w:rsid w:val="00890EAB"/>
    <w:rsid w:val="0089142E"/>
    <w:rsid w:val="00891A79"/>
    <w:rsid w:val="008920C3"/>
    <w:rsid w:val="00892447"/>
    <w:rsid w:val="00892452"/>
    <w:rsid w:val="0089288B"/>
    <w:rsid w:val="0089288C"/>
    <w:rsid w:val="008929A6"/>
    <w:rsid w:val="00892D84"/>
    <w:rsid w:val="00892EF2"/>
    <w:rsid w:val="00893B80"/>
    <w:rsid w:val="00893DD6"/>
    <w:rsid w:val="00893E55"/>
    <w:rsid w:val="00893FB0"/>
    <w:rsid w:val="008947CA"/>
    <w:rsid w:val="00894A2E"/>
    <w:rsid w:val="00894FFE"/>
    <w:rsid w:val="00895A55"/>
    <w:rsid w:val="00895D99"/>
    <w:rsid w:val="0089613D"/>
    <w:rsid w:val="0089682E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D0A"/>
    <w:rsid w:val="008A0ED9"/>
    <w:rsid w:val="008A1087"/>
    <w:rsid w:val="008A1245"/>
    <w:rsid w:val="008A14E7"/>
    <w:rsid w:val="008A1AB3"/>
    <w:rsid w:val="008A20AC"/>
    <w:rsid w:val="008A2A5D"/>
    <w:rsid w:val="008A2AC1"/>
    <w:rsid w:val="008A2B8C"/>
    <w:rsid w:val="008A2F15"/>
    <w:rsid w:val="008A3403"/>
    <w:rsid w:val="008A3469"/>
    <w:rsid w:val="008A3998"/>
    <w:rsid w:val="008A3F17"/>
    <w:rsid w:val="008A3FDB"/>
    <w:rsid w:val="008A469B"/>
    <w:rsid w:val="008A4860"/>
    <w:rsid w:val="008A53DE"/>
    <w:rsid w:val="008A57EA"/>
    <w:rsid w:val="008A5A5A"/>
    <w:rsid w:val="008A5CDD"/>
    <w:rsid w:val="008A6064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22A8"/>
    <w:rsid w:val="008B22F4"/>
    <w:rsid w:val="008B2395"/>
    <w:rsid w:val="008B28F7"/>
    <w:rsid w:val="008B29BE"/>
    <w:rsid w:val="008B2A51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205A"/>
    <w:rsid w:val="008C2246"/>
    <w:rsid w:val="008C243E"/>
    <w:rsid w:val="008C253C"/>
    <w:rsid w:val="008C2634"/>
    <w:rsid w:val="008C2965"/>
    <w:rsid w:val="008C3277"/>
    <w:rsid w:val="008C353B"/>
    <w:rsid w:val="008C3655"/>
    <w:rsid w:val="008C3853"/>
    <w:rsid w:val="008C3B33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DA1"/>
    <w:rsid w:val="008D02A2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639"/>
    <w:rsid w:val="008D4A0F"/>
    <w:rsid w:val="008D4DC3"/>
    <w:rsid w:val="008D4E59"/>
    <w:rsid w:val="008D4FCC"/>
    <w:rsid w:val="008D5060"/>
    <w:rsid w:val="008D55DB"/>
    <w:rsid w:val="008D5751"/>
    <w:rsid w:val="008D58C1"/>
    <w:rsid w:val="008D5DF7"/>
    <w:rsid w:val="008D5EEB"/>
    <w:rsid w:val="008D63CE"/>
    <w:rsid w:val="008D67C8"/>
    <w:rsid w:val="008D6B1A"/>
    <w:rsid w:val="008D7249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22C9"/>
    <w:rsid w:val="008E2440"/>
    <w:rsid w:val="008E2AAD"/>
    <w:rsid w:val="008E2E71"/>
    <w:rsid w:val="008E2F5F"/>
    <w:rsid w:val="008E3920"/>
    <w:rsid w:val="008E39B2"/>
    <w:rsid w:val="008E3C25"/>
    <w:rsid w:val="008E3C7F"/>
    <w:rsid w:val="008E4AC3"/>
    <w:rsid w:val="008E53B3"/>
    <w:rsid w:val="008E5A67"/>
    <w:rsid w:val="008E5B24"/>
    <w:rsid w:val="008E5C19"/>
    <w:rsid w:val="008E5C29"/>
    <w:rsid w:val="008E5DC6"/>
    <w:rsid w:val="008E67A7"/>
    <w:rsid w:val="008E6A71"/>
    <w:rsid w:val="008E6CED"/>
    <w:rsid w:val="008E700D"/>
    <w:rsid w:val="008E7455"/>
    <w:rsid w:val="008E7B74"/>
    <w:rsid w:val="008E7D53"/>
    <w:rsid w:val="008F01F3"/>
    <w:rsid w:val="008F0C36"/>
    <w:rsid w:val="008F0D18"/>
    <w:rsid w:val="008F1056"/>
    <w:rsid w:val="008F108D"/>
    <w:rsid w:val="008F113B"/>
    <w:rsid w:val="008F14F3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D4F"/>
    <w:rsid w:val="008F5F6D"/>
    <w:rsid w:val="008F6192"/>
    <w:rsid w:val="008F621A"/>
    <w:rsid w:val="008F64AC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7230"/>
    <w:rsid w:val="009177FE"/>
    <w:rsid w:val="0092069C"/>
    <w:rsid w:val="009208C9"/>
    <w:rsid w:val="00920BDA"/>
    <w:rsid w:val="00920DCB"/>
    <w:rsid w:val="00920E6A"/>
    <w:rsid w:val="0092175E"/>
    <w:rsid w:val="00921E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5160"/>
    <w:rsid w:val="009251BF"/>
    <w:rsid w:val="00925C84"/>
    <w:rsid w:val="00925EA9"/>
    <w:rsid w:val="00926050"/>
    <w:rsid w:val="009261CD"/>
    <w:rsid w:val="009262E4"/>
    <w:rsid w:val="00926B7F"/>
    <w:rsid w:val="0092748C"/>
    <w:rsid w:val="009275FC"/>
    <w:rsid w:val="00927C4C"/>
    <w:rsid w:val="00927DBC"/>
    <w:rsid w:val="0093064A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4E8"/>
    <w:rsid w:val="0093585F"/>
    <w:rsid w:val="00935AF9"/>
    <w:rsid w:val="00935D29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F9E"/>
    <w:rsid w:val="00943100"/>
    <w:rsid w:val="00943227"/>
    <w:rsid w:val="009435DB"/>
    <w:rsid w:val="00944094"/>
    <w:rsid w:val="009443A2"/>
    <w:rsid w:val="0094449A"/>
    <w:rsid w:val="0094491A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FB"/>
    <w:rsid w:val="009504A8"/>
    <w:rsid w:val="009509D2"/>
    <w:rsid w:val="00950F7D"/>
    <w:rsid w:val="00950FEF"/>
    <w:rsid w:val="00951113"/>
    <w:rsid w:val="00951254"/>
    <w:rsid w:val="0095144A"/>
    <w:rsid w:val="00951627"/>
    <w:rsid w:val="00952028"/>
    <w:rsid w:val="009521EC"/>
    <w:rsid w:val="00952885"/>
    <w:rsid w:val="00952B61"/>
    <w:rsid w:val="00953074"/>
    <w:rsid w:val="00953293"/>
    <w:rsid w:val="00953B9B"/>
    <w:rsid w:val="009548AE"/>
    <w:rsid w:val="0095490A"/>
    <w:rsid w:val="00954A70"/>
    <w:rsid w:val="00954A8E"/>
    <w:rsid w:val="00954B03"/>
    <w:rsid w:val="00954FEA"/>
    <w:rsid w:val="009553C2"/>
    <w:rsid w:val="009556DF"/>
    <w:rsid w:val="009559C8"/>
    <w:rsid w:val="00955C97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6B"/>
    <w:rsid w:val="009619DE"/>
    <w:rsid w:val="00961AAB"/>
    <w:rsid w:val="00961C39"/>
    <w:rsid w:val="00961EE8"/>
    <w:rsid w:val="009620FC"/>
    <w:rsid w:val="0096223B"/>
    <w:rsid w:val="00962554"/>
    <w:rsid w:val="00962BFF"/>
    <w:rsid w:val="00963020"/>
    <w:rsid w:val="009636DE"/>
    <w:rsid w:val="009638AA"/>
    <w:rsid w:val="00963EA0"/>
    <w:rsid w:val="0096424D"/>
    <w:rsid w:val="009643B8"/>
    <w:rsid w:val="00964502"/>
    <w:rsid w:val="0096454B"/>
    <w:rsid w:val="00965B40"/>
    <w:rsid w:val="00965EC8"/>
    <w:rsid w:val="00966591"/>
    <w:rsid w:val="00966983"/>
    <w:rsid w:val="00966A63"/>
    <w:rsid w:val="00966C49"/>
    <w:rsid w:val="00967689"/>
    <w:rsid w:val="00967829"/>
    <w:rsid w:val="00967AAE"/>
    <w:rsid w:val="009702FB"/>
    <w:rsid w:val="00970360"/>
    <w:rsid w:val="009706A6"/>
    <w:rsid w:val="0097085D"/>
    <w:rsid w:val="009708E0"/>
    <w:rsid w:val="00970B1A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193"/>
    <w:rsid w:val="0097488F"/>
    <w:rsid w:val="009748DF"/>
    <w:rsid w:val="00975196"/>
    <w:rsid w:val="009754C2"/>
    <w:rsid w:val="00975963"/>
    <w:rsid w:val="00976717"/>
    <w:rsid w:val="00976791"/>
    <w:rsid w:val="009769E8"/>
    <w:rsid w:val="00977382"/>
    <w:rsid w:val="00977472"/>
    <w:rsid w:val="0097760D"/>
    <w:rsid w:val="00980194"/>
    <w:rsid w:val="009802E6"/>
    <w:rsid w:val="0098080F"/>
    <w:rsid w:val="00980BCB"/>
    <w:rsid w:val="00980D62"/>
    <w:rsid w:val="00980DFE"/>
    <w:rsid w:val="0098125D"/>
    <w:rsid w:val="00981376"/>
    <w:rsid w:val="00981E5F"/>
    <w:rsid w:val="009820A6"/>
    <w:rsid w:val="009821F7"/>
    <w:rsid w:val="009824A7"/>
    <w:rsid w:val="0098309B"/>
    <w:rsid w:val="00983526"/>
    <w:rsid w:val="00983B19"/>
    <w:rsid w:val="00983F1F"/>
    <w:rsid w:val="00984581"/>
    <w:rsid w:val="00984DD7"/>
    <w:rsid w:val="00984EA6"/>
    <w:rsid w:val="00985291"/>
    <w:rsid w:val="00985700"/>
    <w:rsid w:val="0098596A"/>
    <w:rsid w:val="00985D57"/>
    <w:rsid w:val="00985DDE"/>
    <w:rsid w:val="0098665F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9A8"/>
    <w:rsid w:val="0099544A"/>
    <w:rsid w:val="009955EE"/>
    <w:rsid w:val="0099596E"/>
    <w:rsid w:val="00996872"/>
    <w:rsid w:val="00996A9E"/>
    <w:rsid w:val="00996F45"/>
    <w:rsid w:val="0099745D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2C3"/>
    <w:rsid w:val="009A5446"/>
    <w:rsid w:val="009A5557"/>
    <w:rsid w:val="009A59EC"/>
    <w:rsid w:val="009A5A7B"/>
    <w:rsid w:val="009A5AFD"/>
    <w:rsid w:val="009A5CC0"/>
    <w:rsid w:val="009A607C"/>
    <w:rsid w:val="009A63EA"/>
    <w:rsid w:val="009A64AD"/>
    <w:rsid w:val="009A67D7"/>
    <w:rsid w:val="009A6B8E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1060"/>
    <w:rsid w:val="009C1424"/>
    <w:rsid w:val="009C1691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A3B"/>
    <w:rsid w:val="009C6CE4"/>
    <w:rsid w:val="009C6DA7"/>
    <w:rsid w:val="009C7149"/>
    <w:rsid w:val="009C7189"/>
    <w:rsid w:val="009C74BC"/>
    <w:rsid w:val="009C7581"/>
    <w:rsid w:val="009C761B"/>
    <w:rsid w:val="009C7768"/>
    <w:rsid w:val="009D054E"/>
    <w:rsid w:val="009D0C63"/>
    <w:rsid w:val="009D0FDA"/>
    <w:rsid w:val="009D10CF"/>
    <w:rsid w:val="009D1CC7"/>
    <w:rsid w:val="009D2A86"/>
    <w:rsid w:val="009D3180"/>
    <w:rsid w:val="009D352D"/>
    <w:rsid w:val="009D38F0"/>
    <w:rsid w:val="009D39DF"/>
    <w:rsid w:val="009D3B87"/>
    <w:rsid w:val="009D3C0A"/>
    <w:rsid w:val="009D4829"/>
    <w:rsid w:val="009D4854"/>
    <w:rsid w:val="009D4978"/>
    <w:rsid w:val="009D4F79"/>
    <w:rsid w:val="009D5F91"/>
    <w:rsid w:val="009D6232"/>
    <w:rsid w:val="009D6851"/>
    <w:rsid w:val="009D69A9"/>
    <w:rsid w:val="009D6C8E"/>
    <w:rsid w:val="009D6C9E"/>
    <w:rsid w:val="009D6CBB"/>
    <w:rsid w:val="009D6DAD"/>
    <w:rsid w:val="009D6F3D"/>
    <w:rsid w:val="009D6F9D"/>
    <w:rsid w:val="009D74A8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EF5"/>
    <w:rsid w:val="009F757A"/>
    <w:rsid w:val="009F773D"/>
    <w:rsid w:val="009F7BB6"/>
    <w:rsid w:val="009F7D21"/>
    <w:rsid w:val="00A00573"/>
    <w:rsid w:val="00A00E5E"/>
    <w:rsid w:val="00A01248"/>
    <w:rsid w:val="00A01475"/>
    <w:rsid w:val="00A017DA"/>
    <w:rsid w:val="00A01A83"/>
    <w:rsid w:val="00A01B22"/>
    <w:rsid w:val="00A01DDE"/>
    <w:rsid w:val="00A03072"/>
    <w:rsid w:val="00A03667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BAD"/>
    <w:rsid w:val="00A11390"/>
    <w:rsid w:val="00A116BA"/>
    <w:rsid w:val="00A11933"/>
    <w:rsid w:val="00A11B41"/>
    <w:rsid w:val="00A125D6"/>
    <w:rsid w:val="00A12645"/>
    <w:rsid w:val="00A12786"/>
    <w:rsid w:val="00A1281E"/>
    <w:rsid w:val="00A129FA"/>
    <w:rsid w:val="00A12A47"/>
    <w:rsid w:val="00A13098"/>
    <w:rsid w:val="00A1363B"/>
    <w:rsid w:val="00A13C6F"/>
    <w:rsid w:val="00A13D68"/>
    <w:rsid w:val="00A146E8"/>
    <w:rsid w:val="00A1470A"/>
    <w:rsid w:val="00A14CFB"/>
    <w:rsid w:val="00A14E32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20096"/>
    <w:rsid w:val="00A20279"/>
    <w:rsid w:val="00A20670"/>
    <w:rsid w:val="00A20FC9"/>
    <w:rsid w:val="00A2114D"/>
    <w:rsid w:val="00A21382"/>
    <w:rsid w:val="00A21AA4"/>
    <w:rsid w:val="00A22F20"/>
    <w:rsid w:val="00A22F64"/>
    <w:rsid w:val="00A232C1"/>
    <w:rsid w:val="00A23434"/>
    <w:rsid w:val="00A23641"/>
    <w:rsid w:val="00A23662"/>
    <w:rsid w:val="00A237F0"/>
    <w:rsid w:val="00A23D83"/>
    <w:rsid w:val="00A23FB4"/>
    <w:rsid w:val="00A240CE"/>
    <w:rsid w:val="00A242FD"/>
    <w:rsid w:val="00A24496"/>
    <w:rsid w:val="00A24CB9"/>
    <w:rsid w:val="00A24D8E"/>
    <w:rsid w:val="00A251E0"/>
    <w:rsid w:val="00A257AA"/>
    <w:rsid w:val="00A25CAD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30968"/>
    <w:rsid w:val="00A30CCD"/>
    <w:rsid w:val="00A30E11"/>
    <w:rsid w:val="00A30ECD"/>
    <w:rsid w:val="00A31F97"/>
    <w:rsid w:val="00A329CC"/>
    <w:rsid w:val="00A33381"/>
    <w:rsid w:val="00A33692"/>
    <w:rsid w:val="00A3577F"/>
    <w:rsid w:val="00A357D2"/>
    <w:rsid w:val="00A35AEE"/>
    <w:rsid w:val="00A35AF6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3F6"/>
    <w:rsid w:val="00A425B6"/>
    <w:rsid w:val="00A4273E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E4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F78"/>
    <w:rsid w:val="00A506C6"/>
    <w:rsid w:val="00A507AB"/>
    <w:rsid w:val="00A50B0B"/>
    <w:rsid w:val="00A50EB2"/>
    <w:rsid w:val="00A50F5D"/>
    <w:rsid w:val="00A51E64"/>
    <w:rsid w:val="00A52089"/>
    <w:rsid w:val="00A520D1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751"/>
    <w:rsid w:val="00A60B3D"/>
    <w:rsid w:val="00A60C15"/>
    <w:rsid w:val="00A60DA0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20D"/>
    <w:rsid w:val="00A7061D"/>
    <w:rsid w:val="00A716C6"/>
    <w:rsid w:val="00A722E8"/>
    <w:rsid w:val="00A724A6"/>
    <w:rsid w:val="00A72C9D"/>
    <w:rsid w:val="00A731E1"/>
    <w:rsid w:val="00A732F7"/>
    <w:rsid w:val="00A736B1"/>
    <w:rsid w:val="00A73D10"/>
    <w:rsid w:val="00A746F8"/>
    <w:rsid w:val="00A75073"/>
    <w:rsid w:val="00A754A4"/>
    <w:rsid w:val="00A75AE2"/>
    <w:rsid w:val="00A75BDA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420"/>
    <w:rsid w:val="00A80640"/>
    <w:rsid w:val="00A806B5"/>
    <w:rsid w:val="00A80876"/>
    <w:rsid w:val="00A8095E"/>
    <w:rsid w:val="00A809D5"/>
    <w:rsid w:val="00A80B9C"/>
    <w:rsid w:val="00A813C1"/>
    <w:rsid w:val="00A81501"/>
    <w:rsid w:val="00A81859"/>
    <w:rsid w:val="00A818A5"/>
    <w:rsid w:val="00A81FFB"/>
    <w:rsid w:val="00A8203C"/>
    <w:rsid w:val="00A82176"/>
    <w:rsid w:val="00A82C19"/>
    <w:rsid w:val="00A83210"/>
    <w:rsid w:val="00A832BE"/>
    <w:rsid w:val="00A8331A"/>
    <w:rsid w:val="00A83444"/>
    <w:rsid w:val="00A837F7"/>
    <w:rsid w:val="00A8469D"/>
    <w:rsid w:val="00A8492F"/>
    <w:rsid w:val="00A84F6B"/>
    <w:rsid w:val="00A85A9F"/>
    <w:rsid w:val="00A85C59"/>
    <w:rsid w:val="00A86C28"/>
    <w:rsid w:val="00A870D3"/>
    <w:rsid w:val="00A8782F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BD8"/>
    <w:rsid w:val="00A93C19"/>
    <w:rsid w:val="00A93CF1"/>
    <w:rsid w:val="00A93EA8"/>
    <w:rsid w:val="00A941D4"/>
    <w:rsid w:val="00A94642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713A"/>
    <w:rsid w:val="00A97250"/>
    <w:rsid w:val="00A97A9C"/>
    <w:rsid w:val="00A97C79"/>
    <w:rsid w:val="00A97EE9"/>
    <w:rsid w:val="00AA0642"/>
    <w:rsid w:val="00AA0710"/>
    <w:rsid w:val="00AA0DA1"/>
    <w:rsid w:val="00AA102B"/>
    <w:rsid w:val="00AA1182"/>
    <w:rsid w:val="00AA1AA8"/>
    <w:rsid w:val="00AA2C77"/>
    <w:rsid w:val="00AA2E1B"/>
    <w:rsid w:val="00AA2F48"/>
    <w:rsid w:val="00AA32B3"/>
    <w:rsid w:val="00AA34FC"/>
    <w:rsid w:val="00AA3B74"/>
    <w:rsid w:val="00AA3BBA"/>
    <w:rsid w:val="00AA3D84"/>
    <w:rsid w:val="00AA3FC6"/>
    <w:rsid w:val="00AA44ED"/>
    <w:rsid w:val="00AA4ECD"/>
    <w:rsid w:val="00AA520F"/>
    <w:rsid w:val="00AA5318"/>
    <w:rsid w:val="00AA535C"/>
    <w:rsid w:val="00AA5541"/>
    <w:rsid w:val="00AA55F0"/>
    <w:rsid w:val="00AA5BFD"/>
    <w:rsid w:val="00AA5E21"/>
    <w:rsid w:val="00AA63B9"/>
    <w:rsid w:val="00AA6558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FC4"/>
    <w:rsid w:val="00AB21BF"/>
    <w:rsid w:val="00AB29D7"/>
    <w:rsid w:val="00AB33F3"/>
    <w:rsid w:val="00AB35C3"/>
    <w:rsid w:val="00AB3857"/>
    <w:rsid w:val="00AB3961"/>
    <w:rsid w:val="00AB3B87"/>
    <w:rsid w:val="00AB3B89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C014F"/>
    <w:rsid w:val="00AC01E2"/>
    <w:rsid w:val="00AC043A"/>
    <w:rsid w:val="00AC0A3A"/>
    <w:rsid w:val="00AC0AF3"/>
    <w:rsid w:val="00AC0D89"/>
    <w:rsid w:val="00AC132B"/>
    <w:rsid w:val="00AC1412"/>
    <w:rsid w:val="00AC14A3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7CE"/>
    <w:rsid w:val="00AC5AB6"/>
    <w:rsid w:val="00AC5E1A"/>
    <w:rsid w:val="00AC5E78"/>
    <w:rsid w:val="00AC6D5D"/>
    <w:rsid w:val="00AC75FC"/>
    <w:rsid w:val="00AC7D22"/>
    <w:rsid w:val="00AD0E34"/>
    <w:rsid w:val="00AD11B8"/>
    <w:rsid w:val="00AD2426"/>
    <w:rsid w:val="00AD268C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A9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DF2"/>
    <w:rsid w:val="00AD6EAC"/>
    <w:rsid w:val="00AD707B"/>
    <w:rsid w:val="00AD7382"/>
    <w:rsid w:val="00AD7444"/>
    <w:rsid w:val="00AD78AD"/>
    <w:rsid w:val="00AD7C7E"/>
    <w:rsid w:val="00AE0036"/>
    <w:rsid w:val="00AE032D"/>
    <w:rsid w:val="00AE051A"/>
    <w:rsid w:val="00AE057E"/>
    <w:rsid w:val="00AE06A8"/>
    <w:rsid w:val="00AE0822"/>
    <w:rsid w:val="00AE0B7A"/>
    <w:rsid w:val="00AE0F06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6079"/>
    <w:rsid w:val="00AE6579"/>
    <w:rsid w:val="00AE727C"/>
    <w:rsid w:val="00AE79F6"/>
    <w:rsid w:val="00AE7B1E"/>
    <w:rsid w:val="00AE7C21"/>
    <w:rsid w:val="00AE7DB3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3422"/>
    <w:rsid w:val="00AF3D21"/>
    <w:rsid w:val="00AF4073"/>
    <w:rsid w:val="00AF447F"/>
    <w:rsid w:val="00AF45ED"/>
    <w:rsid w:val="00AF4B32"/>
    <w:rsid w:val="00AF5038"/>
    <w:rsid w:val="00AF5373"/>
    <w:rsid w:val="00AF5460"/>
    <w:rsid w:val="00AF5634"/>
    <w:rsid w:val="00AF5733"/>
    <w:rsid w:val="00AF5A8A"/>
    <w:rsid w:val="00AF5BCB"/>
    <w:rsid w:val="00AF5CFE"/>
    <w:rsid w:val="00AF684A"/>
    <w:rsid w:val="00AF6D28"/>
    <w:rsid w:val="00AF6F7D"/>
    <w:rsid w:val="00AF7092"/>
    <w:rsid w:val="00AF7398"/>
    <w:rsid w:val="00AF7F48"/>
    <w:rsid w:val="00B00A0A"/>
    <w:rsid w:val="00B00E39"/>
    <w:rsid w:val="00B01302"/>
    <w:rsid w:val="00B01A8A"/>
    <w:rsid w:val="00B01CDE"/>
    <w:rsid w:val="00B0226B"/>
    <w:rsid w:val="00B02459"/>
    <w:rsid w:val="00B0274A"/>
    <w:rsid w:val="00B0279F"/>
    <w:rsid w:val="00B028E7"/>
    <w:rsid w:val="00B02F05"/>
    <w:rsid w:val="00B0367B"/>
    <w:rsid w:val="00B03692"/>
    <w:rsid w:val="00B03D3A"/>
    <w:rsid w:val="00B0517F"/>
    <w:rsid w:val="00B05492"/>
    <w:rsid w:val="00B0558E"/>
    <w:rsid w:val="00B0567B"/>
    <w:rsid w:val="00B056AE"/>
    <w:rsid w:val="00B0588E"/>
    <w:rsid w:val="00B05A14"/>
    <w:rsid w:val="00B06A58"/>
    <w:rsid w:val="00B06B97"/>
    <w:rsid w:val="00B07BF7"/>
    <w:rsid w:val="00B101CF"/>
    <w:rsid w:val="00B10377"/>
    <w:rsid w:val="00B103B1"/>
    <w:rsid w:val="00B10455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97C"/>
    <w:rsid w:val="00B16C3C"/>
    <w:rsid w:val="00B16D6B"/>
    <w:rsid w:val="00B17168"/>
    <w:rsid w:val="00B1760C"/>
    <w:rsid w:val="00B178F0"/>
    <w:rsid w:val="00B17ED6"/>
    <w:rsid w:val="00B20369"/>
    <w:rsid w:val="00B2087B"/>
    <w:rsid w:val="00B209A4"/>
    <w:rsid w:val="00B20C52"/>
    <w:rsid w:val="00B20F86"/>
    <w:rsid w:val="00B210A2"/>
    <w:rsid w:val="00B21172"/>
    <w:rsid w:val="00B211C5"/>
    <w:rsid w:val="00B2154A"/>
    <w:rsid w:val="00B21550"/>
    <w:rsid w:val="00B21E51"/>
    <w:rsid w:val="00B224A5"/>
    <w:rsid w:val="00B22AC3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5100"/>
    <w:rsid w:val="00B2553F"/>
    <w:rsid w:val="00B26118"/>
    <w:rsid w:val="00B264B4"/>
    <w:rsid w:val="00B268BA"/>
    <w:rsid w:val="00B26F3C"/>
    <w:rsid w:val="00B272EC"/>
    <w:rsid w:val="00B2783D"/>
    <w:rsid w:val="00B279AB"/>
    <w:rsid w:val="00B30130"/>
    <w:rsid w:val="00B306E0"/>
    <w:rsid w:val="00B30A22"/>
    <w:rsid w:val="00B31013"/>
    <w:rsid w:val="00B3131D"/>
    <w:rsid w:val="00B31999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605F"/>
    <w:rsid w:val="00B36794"/>
    <w:rsid w:val="00B3756F"/>
    <w:rsid w:val="00B37696"/>
    <w:rsid w:val="00B37A85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75F"/>
    <w:rsid w:val="00B43C3C"/>
    <w:rsid w:val="00B43F63"/>
    <w:rsid w:val="00B4415B"/>
    <w:rsid w:val="00B44367"/>
    <w:rsid w:val="00B443DE"/>
    <w:rsid w:val="00B447F3"/>
    <w:rsid w:val="00B44B59"/>
    <w:rsid w:val="00B44C51"/>
    <w:rsid w:val="00B44F5E"/>
    <w:rsid w:val="00B45F10"/>
    <w:rsid w:val="00B471A3"/>
    <w:rsid w:val="00B471D6"/>
    <w:rsid w:val="00B47386"/>
    <w:rsid w:val="00B47597"/>
    <w:rsid w:val="00B47A22"/>
    <w:rsid w:val="00B503E1"/>
    <w:rsid w:val="00B50437"/>
    <w:rsid w:val="00B504F8"/>
    <w:rsid w:val="00B51163"/>
    <w:rsid w:val="00B516A7"/>
    <w:rsid w:val="00B51825"/>
    <w:rsid w:val="00B51BFA"/>
    <w:rsid w:val="00B51E3F"/>
    <w:rsid w:val="00B52616"/>
    <w:rsid w:val="00B5295C"/>
    <w:rsid w:val="00B52A22"/>
    <w:rsid w:val="00B52FD4"/>
    <w:rsid w:val="00B531C6"/>
    <w:rsid w:val="00B53209"/>
    <w:rsid w:val="00B537FF"/>
    <w:rsid w:val="00B53F8D"/>
    <w:rsid w:val="00B5407D"/>
    <w:rsid w:val="00B5414F"/>
    <w:rsid w:val="00B5463C"/>
    <w:rsid w:val="00B554C4"/>
    <w:rsid w:val="00B554E3"/>
    <w:rsid w:val="00B556FA"/>
    <w:rsid w:val="00B55ECA"/>
    <w:rsid w:val="00B5644D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B07"/>
    <w:rsid w:val="00B62FE8"/>
    <w:rsid w:val="00B6303B"/>
    <w:rsid w:val="00B632DF"/>
    <w:rsid w:val="00B63792"/>
    <w:rsid w:val="00B63B18"/>
    <w:rsid w:val="00B63C63"/>
    <w:rsid w:val="00B63CFE"/>
    <w:rsid w:val="00B63F95"/>
    <w:rsid w:val="00B647FB"/>
    <w:rsid w:val="00B64A06"/>
    <w:rsid w:val="00B64C8D"/>
    <w:rsid w:val="00B652AE"/>
    <w:rsid w:val="00B66104"/>
    <w:rsid w:val="00B66AEB"/>
    <w:rsid w:val="00B66FA2"/>
    <w:rsid w:val="00B67189"/>
    <w:rsid w:val="00B67384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51D"/>
    <w:rsid w:val="00B76EDF"/>
    <w:rsid w:val="00B7702C"/>
    <w:rsid w:val="00B7721E"/>
    <w:rsid w:val="00B77774"/>
    <w:rsid w:val="00B77E9C"/>
    <w:rsid w:val="00B8007E"/>
    <w:rsid w:val="00B8011A"/>
    <w:rsid w:val="00B801D6"/>
    <w:rsid w:val="00B80215"/>
    <w:rsid w:val="00B806CD"/>
    <w:rsid w:val="00B8094F"/>
    <w:rsid w:val="00B80A4A"/>
    <w:rsid w:val="00B80E7B"/>
    <w:rsid w:val="00B819C2"/>
    <w:rsid w:val="00B819C4"/>
    <w:rsid w:val="00B8210C"/>
    <w:rsid w:val="00B82734"/>
    <w:rsid w:val="00B8275A"/>
    <w:rsid w:val="00B828AC"/>
    <w:rsid w:val="00B82CD3"/>
    <w:rsid w:val="00B83098"/>
    <w:rsid w:val="00B832A1"/>
    <w:rsid w:val="00B835AB"/>
    <w:rsid w:val="00B838A0"/>
    <w:rsid w:val="00B83B3A"/>
    <w:rsid w:val="00B84011"/>
    <w:rsid w:val="00B845A6"/>
    <w:rsid w:val="00B84D6E"/>
    <w:rsid w:val="00B854EE"/>
    <w:rsid w:val="00B85A5B"/>
    <w:rsid w:val="00B86522"/>
    <w:rsid w:val="00B86F43"/>
    <w:rsid w:val="00B87273"/>
    <w:rsid w:val="00B8786E"/>
    <w:rsid w:val="00B87A57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88"/>
    <w:rsid w:val="00B917D6"/>
    <w:rsid w:val="00B91DBC"/>
    <w:rsid w:val="00B92898"/>
    <w:rsid w:val="00B92B30"/>
    <w:rsid w:val="00B9323D"/>
    <w:rsid w:val="00B941D7"/>
    <w:rsid w:val="00B9485E"/>
    <w:rsid w:val="00B94E61"/>
    <w:rsid w:val="00B95230"/>
    <w:rsid w:val="00B9547F"/>
    <w:rsid w:val="00B954F5"/>
    <w:rsid w:val="00B95505"/>
    <w:rsid w:val="00B95B46"/>
    <w:rsid w:val="00B95C4E"/>
    <w:rsid w:val="00B95EE3"/>
    <w:rsid w:val="00B95F0A"/>
    <w:rsid w:val="00B95F7A"/>
    <w:rsid w:val="00B96428"/>
    <w:rsid w:val="00B96C03"/>
    <w:rsid w:val="00B9776F"/>
    <w:rsid w:val="00B97BAA"/>
    <w:rsid w:val="00B97BAE"/>
    <w:rsid w:val="00B97E2B"/>
    <w:rsid w:val="00B97E50"/>
    <w:rsid w:val="00BA0302"/>
    <w:rsid w:val="00BA0725"/>
    <w:rsid w:val="00BA0A95"/>
    <w:rsid w:val="00BA0BB9"/>
    <w:rsid w:val="00BA0C3E"/>
    <w:rsid w:val="00BA0E7E"/>
    <w:rsid w:val="00BA1016"/>
    <w:rsid w:val="00BA1D08"/>
    <w:rsid w:val="00BA2004"/>
    <w:rsid w:val="00BA27DE"/>
    <w:rsid w:val="00BA28B4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71B"/>
    <w:rsid w:val="00BA58D2"/>
    <w:rsid w:val="00BA5AC5"/>
    <w:rsid w:val="00BA6AA7"/>
    <w:rsid w:val="00BA6B93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7DC"/>
    <w:rsid w:val="00BB0CD8"/>
    <w:rsid w:val="00BB10C7"/>
    <w:rsid w:val="00BB1231"/>
    <w:rsid w:val="00BB169D"/>
    <w:rsid w:val="00BB1983"/>
    <w:rsid w:val="00BB1AB9"/>
    <w:rsid w:val="00BB223D"/>
    <w:rsid w:val="00BB23C1"/>
    <w:rsid w:val="00BB2654"/>
    <w:rsid w:val="00BB2657"/>
    <w:rsid w:val="00BB2C81"/>
    <w:rsid w:val="00BB2E6B"/>
    <w:rsid w:val="00BB2EA0"/>
    <w:rsid w:val="00BB2F5B"/>
    <w:rsid w:val="00BB3BFF"/>
    <w:rsid w:val="00BB3ECE"/>
    <w:rsid w:val="00BB3F7E"/>
    <w:rsid w:val="00BB40FD"/>
    <w:rsid w:val="00BB41D6"/>
    <w:rsid w:val="00BB46D7"/>
    <w:rsid w:val="00BB4828"/>
    <w:rsid w:val="00BB4999"/>
    <w:rsid w:val="00BB4A11"/>
    <w:rsid w:val="00BB4A3E"/>
    <w:rsid w:val="00BB4FF0"/>
    <w:rsid w:val="00BB508E"/>
    <w:rsid w:val="00BB53A9"/>
    <w:rsid w:val="00BB573D"/>
    <w:rsid w:val="00BB5A5F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798"/>
    <w:rsid w:val="00BC0D3A"/>
    <w:rsid w:val="00BC0D3E"/>
    <w:rsid w:val="00BC0D6F"/>
    <w:rsid w:val="00BC1003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C3"/>
    <w:rsid w:val="00BC38CA"/>
    <w:rsid w:val="00BC3E75"/>
    <w:rsid w:val="00BC4147"/>
    <w:rsid w:val="00BC4250"/>
    <w:rsid w:val="00BC484D"/>
    <w:rsid w:val="00BC4E34"/>
    <w:rsid w:val="00BC5168"/>
    <w:rsid w:val="00BC5674"/>
    <w:rsid w:val="00BC59F1"/>
    <w:rsid w:val="00BC671D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C68"/>
    <w:rsid w:val="00BD1E20"/>
    <w:rsid w:val="00BD1F47"/>
    <w:rsid w:val="00BD2059"/>
    <w:rsid w:val="00BD20E6"/>
    <w:rsid w:val="00BD2183"/>
    <w:rsid w:val="00BD2488"/>
    <w:rsid w:val="00BD29D2"/>
    <w:rsid w:val="00BD2DD6"/>
    <w:rsid w:val="00BD2FD2"/>
    <w:rsid w:val="00BD3294"/>
    <w:rsid w:val="00BD340C"/>
    <w:rsid w:val="00BD340E"/>
    <w:rsid w:val="00BD35CD"/>
    <w:rsid w:val="00BD3E18"/>
    <w:rsid w:val="00BD4614"/>
    <w:rsid w:val="00BD476E"/>
    <w:rsid w:val="00BD4A35"/>
    <w:rsid w:val="00BD4D55"/>
    <w:rsid w:val="00BD51BB"/>
    <w:rsid w:val="00BD52B3"/>
    <w:rsid w:val="00BD55F8"/>
    <w:rsid w:val="00BD63F8"/>
    <w:rsid w:val="00BD77A4"/>
    <w:rsid w:val="00BD77C9"/>
    <w:rsid w:val="00BD7BDF"/>
    <w:rsid w:val="00BE00E2"/>
    <w:rsid w:val="00BE00EF"/>
    <w:rsid w:val="00BE018D"/>
    <w:rsid w:val="00BE0595"/>
    <w:rsid w:val="00BE0616"/>
    <w:rsid w:val="00BE1268"/>
    <w:rsid w:val="00BE128E"/>
    <w:rsid w:val="00BE1A54"/>
    <w:rsid w:val="00BE1D26"/>
    <w:rsid w:val="00BE1DDF"/>
    <w:rsid w:val="00BE223A"/>
    <w:rsid w:val="00BE27A7"/>
    <w:rsid w:val="00BE2BA1"/>
    <w:rsid w:val="00BE2D13"/>
    <w:rsid w:val="00BE2FD7"/>
    <w:rsid w:val="00BE3145"/>
    <w:rsid w:val="00BE31D9"/>
    <w:rsid w:val="00BE3309"/>
    <w:rsid w:val="00BE3B16"/>
    <w:rsid w:val="00BE48C3"/>
    <w:rsid w:val="00BE4F1E"/>
    <w:rsid w:val="00BE515F"/>
    <w:rsid w:val="00BE548B"/>
    <w:rsid w:val="00BE57F2"/>
    <w:rsid w:val="00BE6289"/>
    <w:rsid w:val="00BE6AEB"/>
    <w:rsid w:val="00BE6E9D"/>
    <w:rsid w:val="00BE771F"/>
    <w:rsid w:val="00BF002E"/>
    <w:rsid w:val="00BF003C"/>
    <w:rsid w:val="00BF0253"/>
    <w:rsid w:val="00BF05E9"/>
    <w:rsid w:val="00BF1456"/>
    <w:rsid w:val="00BF1948"/>
    <w:rsid w:val="00BF1C4E"/>
    <w:rsid w:val="00BF1DAB"/>
    <w:rsid w:val="00BF2335"/>
    <w:rsid w:val="00BF26F7"/>
    <w:rsid w:val="00BF3350"/>
    <w:rsid w:val="00BF36F1"/>
    <w:rsid w:val="00BF380F"/>
    <w:rsid w:val="00BF4140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F0B"/>
    <w:rsid w:val="00C00429"/>
    <w:rsid w:val="00C005CE"/>
    <w:rsid w:val="00C014B0"/>
    <w:rsid w:val="00C01A1D"/>
    <w:rsid w:val="00C01C76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DF9"/>
    <w:rsid w:val="00C06F64"/>
    <w:rsid w:val="00C071EB"/>
    <w:rsid w:val="00C072D1"/>
    <w:rsid w:val="00C07400"/>
    <w:rsid w:val="00C07AB0"/>
    <w:rsid w:val="00C07BBE"/>
    <w:rsid w:val="00C100DD"/>
    <w:rsid w:val="00C10315"/>
    <w:rsid w:val="00C10382"/>
    <w:rsid w:val="00C108D9"/>
    <w:rsid w:val="00C10B26"/>
    <w:rsid w:val="00C112DF"/>
    <w:rsid w:val="00C114F6"/>
    <w:rsid w:val="00C11658"/>
    <w:rsid w:val="00C116BF"/>
    <w:rsid w:val="00C118AE"/>
    <w:rsid w:val="00C11D26"/>
    <w:rsid w:val="00C11FE8"/>
    <w:rsid w:val="00C122A7"/>
    <w:rsid w:val="00C13659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203A6"/>
    <w:rsid w:val="00C20714"/>
    <w:rsid w:val="00C2074C"/>
    <w:rsid w:val="00C21209"/>
    <w:rsid w:val="00C2151C"/>
    <w:rsid w:val="00C216CA"/>
    <w:rsid w:val="00C21DCA"/>
    <w:rsid w:val="00C21E75"/>
    <w:rsid w:val="00C21E97"/>
    <w:rsid w:val="00C223FD"/>
    <w:rsid w:val="00C226A3"/>
    <w:rsid w:val="00C228D7"/>
    <w:rsid w:val="00C22AD5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74D"/>
    <w:rsid w:val="00C36BF8"/>
    <w:rsid w:val="00C376DE"/>
    <w:rsid w:val="00C37719"/>
    <w:rsid w:val="00C3798A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4B6"/>
    <w:rsid w:val="00C41744"/>
    <w:rsid w:val="00C4184D"/>
    <w:rsid w:val="00C41CCF"/>
    <w:rsid w:val="00C41D1A"/>
    <w:rsid w:val="00C42528"/>
    <w:rsid w:val="00C42DB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6A8"/>
    <w:rsid w:val="00C51842"/>
    <w:rsid w:val="00C51B26"/>
    <w:rsid w:val="00C51ED1"/>
    <w:rsid w:val="00C52233"/>
    <w:rsid w:val="00C5227A"/>
    <w:rsid w:val="00C523EE"/>
    <w:rsid w:val="00C52586"/>
    <w:rsid w:val="00C5294E"/>
    <w:rsid w:val="00C52BAE"/>
    <w:rsid w:val="00C52CFA"/>
    <w:rsid w:val="00C52DFB"/>
    <w:rsid w:val="00C5362D"/>
    <w:rsid w:val="00C536C6"/>
    <w:rsid w:val="00C540E5"/>
    <w:rsid w:val="00C54256"/>
    <w:rsid w:val="00C544C8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1A2D"/>
    <w:rsid w:val="00C71C66"/>
    <w:rsid w:val="00C71F69"/>
    <w:rsid w:val="00C728F9"/>
    <w:rsid w:val="00C72A55"/>
    <w:rsid w:val="00C72EAD"/>
    <w:rsid w:val="00C73480"/>
    <w:rsid w:val="00C73D00"/>
    <w:rsid w:val="00C741F0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365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900AB"/>
    <w:rsid w:val="00C90794"/>
    <w:rsid w:val="00C9139C"/>
    <w:rsid w:val="00C91610"/>
    <w:rsid w:val="00C91828"/>
    <w:rsid w:val="00C91A1D"/>
    <w:rsid w:val="00C9208E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D17"/>
    <w:rsid w:val="00C960B9"/>
    <w:rsid w:val="00C960EE"/>
    <w:rsid w:val="00C96352"/>
    <w:rsid w:val="00C96414"/>
    <w:rsid w:val="00C96563"/>
    <w:rsid w:val="00C966E3"/>
    <w:rsid w:val="00C96AD1"/>
    <w:rsid w:val="00C96B23"/>
    <w:rsid w:val="00C97153"/>
    <w:rsid w:val="00C972E7"/>
    <w:rsid w:val="00C97C71"/>
    <w:rsid w:val="00CA0304"/>
    <w:rsid w:val="00CA03A1"/>
    <w:rsid w:val="00CA0E0D"/>
    <w:rsid w:val="00CA1648"/>
    <w:rsid w:val="00CA1BD6"/>
    <w:rsid w:val="00CA264E"/>
    <w:rsid w:val="00CA275B"/>
    <w:rsid w:val="00CA31AA"/>
    <w:rsid w:val="00CA3B1C"/>
    <w:rsid w:val="00CA3C45"/>
    <w:rsid w:val="00CA3D9F"/>
    <w:rsid w:val="00CA40BA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C6"/>
    <w:rsid w:val="00CA704A"/>
    <w:rsid w:val="00CA7313"/>
    <w:rsid w:val="00CA75EC"/>
    <w:rsid w:val="00CA7D18"/>
    <w:rsid w:val="00CA7E24"/>
    <w:rsid w:val="00CB029F"/>
    <w:rsid w:val="00CB0656"/>
    <w:rsid w:val="00CB07A1"/>
    <w:rsid w:val="00CB0833"/>
    <w:rsid w:val="00CB0A44"/>
    <w:rsid w:val="00CB0C7D"/>
    <w:rsid w:val="00CB1186"/>
    <w:rsid w:val="00CB1B70"/>
    <w:rsid w:val="00CB1C25"/>
    <w:rsid w:val="00CB1EAC"/>
    <w:rsid w:val="00CB1F9E"/>
    <w:rsid w:val="00CB222D"/>
    <w:rsid w:val="00CB23A6"/>
    <w:rsid w:val="00CB2ABD"/>
    <w:rsid w:val="00CB2EB6"/>
    <w:rsid w:val="00CB2FDA"/>
    <w:rsid w:val="00CB3226"/>
    <w:rsid w:val="00CB32B8"/>
    <w:rsid w:val="00CB375F"/>
    <w:rsid w:val="00CB3C74"/>
    <w:rsid w:val="00CB4316"/>
    <w:rsid w:val="00CB4683"/>
    <w:rsid w:val="00CB4DD1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72A9"/>
    <w:rsid w:val="00CB7BA5"/>
    <w:rsid w:val="00CC0558"/>
    <w:rsid w:val="00CC0877"/>
    <w:rsid w:val="00CC0B21"/>
    <w:rsid w:val="00CC10F0"/>
    <w:rsid w:val="00CC1366"/>
    <w:rsid w:val="00CC18FB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B0F"/>
    <w:rsid w:val="00CC3EAD"/>
    <w:rsid w:val="00CC41CB"/>
    <w:rsid w:val="00CC41CF"/>
    <w:rsid w:val="00CC4643"/>
    <w:rsid w:val="00CC46C1"/>
    <w:rsid w:val="00CC4B1E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71CA"/>
    <w:rsid w:val="00CC7740"/>
    <w:rsid w:val="00CC78BB"/>
    <w:rsid w:val="00CD01E0"/>
    <w:rsid w:val="00CD0455"/>
    <w:rsid w:val="00CD0810"/>
    <w:rsid w:val="00CD0DDE"/>
    <w:rsid w:val="00CD0EDB"/>
    <w:rsid w:val="00CD151E"/>
    <w:rsid w:val="00CD1683"/>
    <w:rsid w:val="00CD1EC8"/>
    <w:rsid w:val="00CD2177"/>
    <w:rsid w:val="00CD2601"/>
    <w:rsid w:val="00CD29ED"/>
    <w:rsid w:val="00CD2BE7"/>
    <w:rsid w:val="00CD3059"/>
    <w:rsid w:val="00CD32FF"/>
    <w:rsid w:val="00CD33E7"/>
    <w:rsid w:val="00CD37BF"/>
    <w:rsid w:val="00CD38FF"/>
    <w:rsid w:val="00CD3BD5"/>
    <w:rsid w:val="00CD3CA1"/>
    <w:rsid w:val="00CD3D79"/>
    <w:rsid w:val="00CD3E59"/>
    <w:rsid w:val="00CD3F94"/>
    <w:rsid w:val="00CD4279"/>
    <w:rsid w:val="00CD4A49"/>
    <w:rsid w:val="00CD54F1"/>
    <w:rsid w:val="00CD5DEE"/>
    <w:rsid w:val="00CD5DF7"/>
    <w:rsid w:val="00CD6462"/>
    <w:rsid w:val="00CD64C1"/>
    <w:rsid w:val="00CD66AD"/>
    <w:rsid w:val="00CD67B6"/>
    <w:rsid w:val="00CD6F13"/>
    <w:rsid w:val="00CD6FAE"/>
    <w:rsid w:val="00CD728C"/>
    <w:rsid w:val="00CD72C4"/>
    <w:rsid w:val="00CD756B"/>
    <w:rsid w:val="00CE00D6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32F2"/>
    <w:rsid w:val="00CE3F0B"/>
    <w:rsid w:val="00CE42DC"/>
    <w:rsid w:val="00CE548A"/>
    <w:rsid w:val="00CE59D5"/>
    <w:rsid w:val="00CE5BC0"/>
    <w:rsid w:val="00CE633F"/>
    <w:rsid w:val="00CE67E6"/>
    <w:rsid w:val="00CE6D36"/>
    <w:rsid w:val="00CE6FCD"/>
    <w:rsid w:val="00CE6FD6"/>
    <w:rsid w:val="00CE7A09"/>
    <w:rsid w:val="00CE7AB2"/>
    <w:rsid w:val="00CE7B26"/>
    <w:rsid w:val="00CF0705"/>
    <w:rsid w:val="00CF0725"/>
    <w:rsid w:val="00CF07BA"/>
    <w:rsid w:val="00CF0A03"/>
    <w:rsid w:val="00CF0C4A"/>
    <w:rsid w:val="00CF0C7E"/>
    <w:rsid w:val="00CF11D3"/>
    <w:rsid w:val="00CF1577"/>
    <w:rsid w:val="00CF1B33"/>
    <w:rsid w:val="00CF1CB1"/>
    <w:rsid w:val="00CF1D8C"/>
    <w:rsid w:val="00CF224C"/>
    <w:rsid w:val="00CF2C87"/>
    <w:rsid w:val="00CF3206"/>
    <w:rsid w:val="00CF3984"/>
    <w:rsid w:val="00CF3A66"/>
    <w:rsid w:val="00CF3CA4"/>
    <w:rsid w:val="00CF3FD1"/>
    <w:rsid w:val="00CF3FE3"/>
    <w:rsid w:val="00CF4168"/>
    <w:rsid w:val="00CF477C"/>
    <w:rsid w:val="00CF4BA9"/>
    <w:rsid w:val="00CF4C98"/>
    <w:rsid w:val="00CF543F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A13"/>
    <w:rsid w:val="00D01A78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72C"/>
    <w:rsid w:val="00D0497B"/>
    <w:rsid w:val="00D04B27"/>
    <w:rsid w:val="00D04C87"/>
    <w:rsid w:val="00D05592"/>
    <w:rsid w:val="00D0574A"/>
    <w:rsid w:val="00D06248"/>
    <w:rsid w:val="00D06253"/>
    <w:rsid w:val="00D06415"/>
    <w:rsid w:val="00D068E8"/>
    <w:rsid w:val="00D06992"/>
    <w:rsid w:val="00D06B0F"/>
    <w:rsid w:val="00D07169"/>
    <w:rsid w:val="00D071D4"/>
    <w:rsid w:val="00D073BC"/>
    <w:rsid w:val="00D0748F"/>
    <w:rsid w:val="00D07A38"/>
    <w:rsid w:val="00D07BCB"/>
    <w:rsid w:val="00D1065D"/>
    <w:rsid w:val="00D1080D"/>
    <w:rsid w:val="00D10CF5"/>
    <w:rsid w:val="00D110A4"/>
    <w:rsid w:val="00D11382"/>
    <w:rsid w:val="00D11825"/>
    <w:rsid w:val="00D11A24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20479"/>
    <w:rsid w:val="00D20E2B"/>
    <w:rsid w:val="00D20E4E"/>
    <w:rsid w:val="00D20F7B"/>
    <w:rsid w:val="00D21F37"/>
    <w:rsid w:val="00D22030"/>
    <w:rsid w:val="00D22DC3"/>
    <w:rsid w:val="00D238FC"/>
    <w:rsid w:val="00D24590"/>
    <w:rsid w:val="00D24D4C"/>
    <w:rsid w:val="00D24DB6"/>
    <w:rsid w:val="00D25A3B"/>
    <w:rsid w:val="00D25B58"/>
    <w:rsid w:val="00D25BFF"/>
    <w:rsid w:val="00D25FD2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92"/>
    <w:rsid w:val="00D3499E"/>
    <w:rsid w:val="00D34A44"/>
    <w:rsid w:val="00D34D40"/>
    <w:rsid w:val="00D35413"/>
    <w:rsid w:val="00D35545"/>
    <w:rsid w:val="00D35B07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119"/>
    <w:rsid w:val="00D476FA"/>
    <w:rsid w:val="00D5042E"/>
    <w:rsid w:val="00D50580"/>
    <w:rsid w:val="00D507A1"/>
    <w:rsid w:val="00D508AD"/>
    <w:rsid w:val="00D508E8"/>
    <w:rsid w:val="00D50E8A"/>
    <w:rsid w:val="00D51257"/>
    <w:rsid w:val="00D516B8"/>
    <w:rsid w:val="00D51875"/>
    <w:rsid w:val="00D52479"/>
    <w:rsid w:val="00D524B8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828"/>
    <w:rsid w:val="00D56AFE"/>
    <w:rsid w:val="00D56F03"/>
    <w:rsid w:val="00D5708C"/>
    <w:rsid w:val="00D57208"/>
    <w:rsid w:val="00D5751D"/>
    <w:rsid w:val="00D57A82"/>
    <w:rsid w:val="00D57B7B"/>
    <w:rsid w:val="00D57F9B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3985"/>
    <w:rsid w:val="00D63A20"/>
    <w:rsid w:val="00D64047"/>
    <w:rsid w:val="00D640EF"/>
    <w:rsid w:val="00D6443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F49"/>
    <w:rsid w:val="00D66FE1"/>
    <w:rsid w:val="00D67362"/>
    <w:rsid w:val="00D675DD"/>
    <w:rsid w:val="00D67815"/>
    <w:rsid w:val="00D6784E"/>
    <w:rsid w:val="00D67B1D"/>
    <w:rsid w:val="00D67CE1"/>
    <w:rsid w:val="00D67D34"/>
    <w:rsid w:val="00D7057F"/>
    <w:rsid w:val="00D707C5"/>
    <w:rsid w:val="00D717D8"/>
    <w:rsid w:val="00D71C7D"/>
    <w:rsid w:val="00D71DE5"/>
    <w:rsid w:val="00D72204"/>
    <w:rsid w:val="00D7242C"/>
    <w:rsid w:val="00D72435"/>
    <w:rsid w:val="00D72799"/>
    <w:rsid w:val="00D7331A"/>
    <w:rsid w:val="00D7341C"/>
    <w:rsid w:val="00D73BBC"/>
    <w:rsid w:val="00D74123"/>
    <w:rsid w:val="00D74DBB"/>
    <w:rsid w:val="00D7518B"/>
    <w:rsid w:val="00D76335"/>
    <w:rsid w:val="00D7661C"/>
    <w:rsid w:val="00D766D6"/>
    <w:rsid w:val="00D76712"/>
    <w:rsid w:val="00D7686B"/>
    <w:rsid w:val="00D76989"/>
    <w:rsid w:val="00D76B33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B6"/>
    <w:rsid w:val="00D80944"/>
    <w:rsid w:val="00D80948"/>
    <w:rsid w:val="00D80B19"/>
    <w:rsid w:val="00D80F05"/>
    <w:rsid w:val="00D81016"/>
    <w:rsid w:val="00D813D7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EB5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F6D"/>
    <w:rsid w:val="00D94362"/>
    <w:rsid w:val="00D947FB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719"/>
    <w:rsid w:val="00D96A99"/>
    <w:rsid w:val="00D96B8B"/>
    <w:rsid w:val="00D96CBC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51DB"/>
    <w:rsid w:val="00DA5208"/>
    <w:rsid w:val="00DA5363"/>
    <w:rsid w:val="00DA5521"/>
    <w:rsid w:val="00DA5CB7"/>
    <w:rsid w:val="00DA61DC"/>
    <w:rsid w:val="00DA68A2"/>
    <w:rsid w:val="00DA6A1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65D4"/>
    <w:rsid w:val="00DB6C1E"/>
    <w:rsid w:val="00DB749E"/>
    <w:rsid w:val="00DB7CAD"/>
    <w:rsid w:val="00DC02DC"/>
    <w:rsid w:val="00DC07F0"/>
    <w:rsid w:val="00DC093C"/>
    <w:rsid w:val="00DC0B82"/>
    <w:rsid w:val="00DC0D52"/>
    <w:rsid w:val="00DC0F35"/>
    <w:rsid w:val="00DC18D2"/>
    <w:rsid w:val="00DC1AA4"/>
    <w:rsid w:val="00DC2245"/>
    <w:rsid w:val="00DC25BC"/>
    <w:rsid w:val="00DC2CB2"/>
    <w:rsid w:val="00DC2D22"/>
    <w:rsid w:val="00DC309C"/>
    <w:rsid w:val="00DC338C"/>
    <w:rsid w:val="00DC3B58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939"/>
    <w:rsid w:val="00DD20A3"/>
    <w:rsid w:val="00DD2319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971"/>
    <w:rsid w:val="00DD6C13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7BD"/>
    <w:rsid w:val="00DE18D5"/>
    <w:rsid w:val="00DE1A29"/>
    <w:rsid w:val="00DE1AD4"/>
    <w:rsid w:val="00DE1FD2"/>
    <w:rsid w:val="00DE242E"/>
    <w:rsid w:val="00DE2A5D"/>
    <w:rsid w:val="00DE34FA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658B"/>
    <w:rsid w:val="00DE6A27"/>
    <w:rsid w:val="00DE7379"/>
    <w:rsid w:val="00DE75E7"/>
    <w:rsid w:val="00DE7788"/>
    <w:rsid w:val="00DE7BF6"/>
    <w:rsid w:val="00DF05C6"/>
    <w:rsid w:val="00DF0743"/>
    <w:rsid w:val="00DF0B7B"/>
    <w:rsid w:val="00DF0D7B"/>
    <w:rsid w:val="00DF1103"/>
    <w:rsid w:val="00DF1364"/>
    <w:rsid w:val="00DF15E6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7AF"/>
    <w:rsid w:val="00DF593B"/>
    <w:rsid w:val="00DF5AD7"/>
    <w:rsid w:val="00DF5C7F"/>
    <w:rsid w:val="00DF5E9E"/>
    <w:rsid w:val="00DF6586"/>
    <w:rsid w:val="00DF6671"/>
    <w:rsid w:val="00DF66FA"/>
    <w:rsid w:val="00DF6798"/>
    <w:rsid w:val="00DF69E0"/>
    <w:rsid w:val="00DF6AB2"/>
    <w:rsid w:val="00DF6B04"/>
    <w:rsid w:val="00DF6EC8"/>
    <w:rsid w:val="00DF7123"/>
    <w:rsid w:val="00DF73AF"/>
    <w:rsid w:val="00DF740A"/>
    <w:rsid w:val="00DF7527"/>
    <w:rsid w:val="00DF7893"/>
    <w:rsid w:val="00DF7F7F"/>
    <w:rsid w:val="00E001C0"/>
    <w:rsid w:val="00E0020D"/>
    <w:rsid w:val="00E00516"/>
    <w:rsid w:val="00E00E4E"/>
    <w:rsid w:val="00E012EE"/>
    <w:rsid w:val="00E014AB"/>
    <w:rsid w:val="00E01674"/>
    <w:rsid w:val="00E0180E"/>
    <w:rsid w:val="00E01C05"/>
    <w:rsid w:val="00E023CA"/>
    <w:rsid w:val="00E02480"/>
    <w:rsid w:val="00E02581"/>
    <w:rsid w:val="00E03135"/>
    <w:rsid w:val="00E031C9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1CF3"/>
    <w:rsid w:val="00E1280E"/>
    <w:rsid w:val="00E128CB"/>
    <w:rsid w:val="00E12CD9"/>
    <w:rsid w:val="00E12FCE"/>
    <w:rsid w:val="00E12FD4"/>
    <w:rsid w:val="00E14538"/>
    <w:rsid w:val="00E14566"/>
    <w:rsid w:val="00E14799"/>
    <w:rsid w:val="00E147B5"/>
    <w:rsid w:val="00E1483B"/>
    <w:rsid w:val="00E14847"/>
    <w:rsid w:val="00E14BDB"/>
    <w:rsid w:val="00E1561D"/>
    <w:rsid w:val="00E15D03"/>
    <w:rsid w:val="00E162AB"/>
    <w:rsid w:val="00E16C1B"/>
    <w:rsid w:val="00E16F80"/>
    <w:rsid w:val="00E17033"/>
    <w:rsid w:val="00E1730F"/>
    <w:rsid w:val="00E176CC"/>
    <w:rsid w:val="00E179A9"/>
    <w:rsid w:val="00E17BC6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DC"/>
    <w:rsid w:val="00E23103"/>
    <w:rsid w:val="00E23139"/>
    <w:rsid w:val="00E231E5"/>
    <w:rsid w:val="00E23CBA"/>
    <w:rsid w:val="00E2424E"/>
    <w:rsid w:val="00E24275"/>
    <w:rsid w:val="00E242B1"/>
    <w:rsid w:val="00E24352"/>
    <w:rsid w:val="00E24A3C"/>
    <w:rsid w:val="00E24A92"/>
    <w:rsid w:val="00E24BF7"/>
    <w:rsid w:val="00E25184"/>
    <w:rsid w:val="00E25368"/>
    <w:rsid w:val="00E25AC8"/>
    <w:rsid w:val="00E25CA4"/>
    <w:rsid w:val="00E26269"/>
    <w:rsid w:val="00E26620"/>
    <w:rsid w:val="00E26661"/>
    <w:rsid w:val="00E2690B"/>
    <w:rsid w:val="00E26B53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696"/>
    <w:rsid w:val="00E30935"/>
    <w:rsid w:val="00E30F13"/>
    <w:rsid w:val="00E310AE"/>
    <w:rsid w:val="00E3284F"/>
    <w:rsid w:val="00E32F53"/>
    <w:rsid w:val="00E3335C"/>
    <w:rsid w:val="00E3336B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FBD"/>
    <w:rsid w:val="00E360DB"/>
    <w:rsid w:val="00E36224"/>
    <w:rsid w:val="00E36571"/>
    <w:rsid w:val="00E36803"/>
    <w:rsid w:val="00E36905"/>
    <w:rsid w:val="00E36F1B"/>
    <w:rsid w:val="00E37073"/>
    <w:rsid w:val="00E3761F"/>
    <w:rsid w:val="00E37B89"/>
    <w:rsid w:val="00E400B2"/>
    <w:rsid w:val="00E401B6"/>
    <w:rsid w:val="00E40582"/>
    <w:rsid w:val="00E409E6"/>
    <w:rsid w:val="00E409F9"/>
    <w:rsid w:val="00E40DE4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280E"/>
    <w:rsid w:val="00E5291D"/>
    <w:rsid w:val="00E52E88"/>
    <w:rsid w:val="00E52FBA"/>
    <w:rsid w:val="00E532DD"/>
    <w:rsid w:val="00E53728"/>
    <w:rsid w:val="00E541F4"/>
    <w:rsid w:val="00E54670"/>
    <w:rsid w:val="00E5471E"/>
    <w:rsid w:val="00E54837"/>
    <w:rsid w:val="00E548C9"/>
    <w:rsid w:val="00E5491B"/>
    <w:rsid w:val="00E54F36"/>
    <w:rsid w:val="00E5520D"/>
    <w:rsid w:val="00E553B1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9A5"/>
    <w:rsid w:val="00E63C31"/>
    <w:rsid w:val="00E63DF0"/>
    <w:rsid w:val="00E63FC3"/>
    <w:rsid w:val="00E64400"/>
    <w:rsid w:val="00E646ED"/>
    <w:rsid w:val="00E64A42"/>
    <w:rsid w:val="00E64C57"/>
    <w:rsid w:val="00E6501B"/>
    <w:rsid w:val="00E658A6"/>
    <w:rsid w:val="00E6593E"/>
    <w:rsid w:val="00E65C21"/>
    <w:rsid w:val="00E65EEF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8AA"/>
    <w:rsid w:val="00E72FFC"/>
    <w:rsid w:val="00E73A03"/>
    <w:rsid w:val="00E74C53"/>
    <w:rsid w:val="00E74FEF"/>
    <w:rsid w:val="00E75E1C"/>
    <w:rsid w:val="00E75FBA"/>
    <w:rsid w:val="00E7602B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1473"/>
    <w:rsid w:val="00E816A0"/>
    <w:rsid w:val="00E81766"/>
    <w:rsid w:val="00E81833"/>
    <w:rsid w:val="00E81954"/>
    <w:rsid w:val="00E819E1"/>
    <w:rsid w:val="00E81ADB"/>
    <w:rsid w:val="00E81FB9"/>
    <w:rsid w:val="00E820A3"/>
    <w:rsid w:val="00E8285C"/>
    <w:rsid w:val="00E828F7"/>
    <w:rsid w:val="00E82C14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E0D"/>
    <w:rsid w:val="00E853A2"/>
    <w:rsid w:val="00E8573F"/>
    <w:rsid w:val="00E85749"/>
    <w:rsid w:val="00E85B65"/>
    <w:rsid w:val="00E85CAF"/>
    <w:rsid w:val="00E86151"/>
    <w:rsid w:val="00E86178"/>
    <w:rsid w:val="00E8677D"/>
    <w:rsid w:val="00E872DB"/>
    <w:rsid w:val="00E87483"/>
    <w:rsid w:val="00E902E6"/>
    <w:rsid w:val="00E90352"/>
    <w:rsid w:val="00E906C3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4344"/>
    <w:rsid w:val="00E943EA"/>
    <w:rsid w:val="00E94C05"/>
    <w:rsid w:val="00E94E95"/>
    <w:rsid w:val="00E94F83"/>
    <w:rsid w:val="00E954EE"/>
    <w:rsid w:val="00E9578E"/>
    <w:rsid w:val="00E95A31"/>
    <w:rsid w:val="00E95AC0"/>
    <w:rsid w:val="00E95D80"/>
    <w:rsid w:val="00E965E6"/>
    <w:rsid w:val="00E96873"/>
    <w:rsid w:val="00E96DF0"/>
    <w:rsid w:val="00E9718B"/>
    <w:rsid w:val="00E9796D"/>
    <w:rsid w:val="00E979EF"/>
    <w:rsid w:val="00E97FC2"/>
    <w:rsid w:val="00EA0BE0"/>
    <w:rsid w:val="00EA0D37"/>
    <w:rsid w:val="00EA0E6A"/>
    <w:rsid w:val="00EA10B3"/>
    <w:rsid w:val="00EA1589"/>
    <w:rsid w:val="00EA1A37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592"/>
    <w:rsid w:val="00EA47EC"/>
    <w:rsid w:val="00EA4AB4"/>
    <w:rsid w:val="00EA4DC7"/>
    <w:rsid w:val="00EA4FC9"/>
    <w:rsid w:val="00EA56D8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F3F"/>
    <w:rsid w:val="00EB3D1F"/>
    <w:rsid w:val="00EB42FF"/>
    <w:rsid w:val="00EB45DF"/>
    <w:rsid w:val="00EB4865"/>
    <w:rsid w:val="00EB4A52"/>
    <w:rsid w:val="00EB4DF8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AA8"/>
    <w:rsid w:val="00EC0D59"/>
    <w:rsid w:val="00EC0FCD"/>
    <w:rsid w:val="00EC1461"/>
    <w:rsid w:val="00EC165E"/>
    <w:rsid w:val="00EC1686"/>
    <w:rsid w:val="00EC20B1"/>
    <w:rsid w:val="00EC238E"/>
    <w:rsid w:val="00EC2D08"/>
    <w:rsid w:val="00EC2F20"/>
    <w:rsid w:val="00EC350E"/>
    <w:rsid w:val="00EC36A9"/>
    <w:rsid w:val="00EC3945"/>
    <w:rsid w:val="00EC4345"/>
    <w:rsid w:val="00EC4369"/>
    <w:rsid w:val="00EC461E"/>
    <w:rsid w:val="00EC47F4"/>
    <w:rsid w:val="00EC48EF"/>
    <w:rsid w:val="00EC4A3F"/>
    <w:rsid w:val="00EC4A8C"/>
    <w:rsid w:val="00EC4B0A"/>
    <w:rsid w:val="00EC5074"/>
    <w:rsid w:val="00EC5AEC"/>
    <w:rsid w:val="00EC5BED"/>
    <w:rsid w:val="00EC5D1F"/>
    <w:rsid w:val="00EC6063"/>
    <w:rsid w:val="00EC6AF5"/>
    <w:rsid w:val="00EC6CD3"/>
    <w:rsid w:val="00EC7045"/>
    <w:rsid w:val="00EC74BB"/>
    <w:rsid w:val="00EC795A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DC7"/>
    <w:rsid w:val="00ED1EC4"/>
    <w:rsid w:val="00ED2037"/>
    <w:rsid w:val="00ED25F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ED8"/>
    <w:rsid w:val="00EE2139"/>
    <w:rsid w:val="00EE227A"/>
    <w:rsid w:val="00EE2298"/>
    <w:rsid w:val="00EE2439"/>
    <w:rsid w:val="00EE2616"/>
    <w:rsid w:val="00EE2AE5"/>
    <w:rsid w:val="00EE2C54"/>
    <w:rsid w:val="00EE2D0B"/>
    <w:rsid w:val="00EE3125"/>
    <w:rsid w:val="00EE3E62"/>
    <w:rsid w:val="00EE47EE"/>
    <w:rsid w:val="00EE4947"/>
    <w:rsid w:val="00EE4CBB"/>
    <w:rsid w:val="00EE55EB"/>
    <w:rsid w:val="00EE58E0"/>
    <w:rsid w:val="00EE5E2E"/>
    <w:rsid w:val="00EE62E8"/>
    <w:rsid w:val="00EE6AC1"/>
    <w:rsid w:val="00EE6D95"/>
    <w:rsid w:val="00EE7022"/>
    <w:rsid w:val="00EE729F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9A"/>
    <w:rsid w:val="00EF4BB5"/>
    <w:rsid w:val="00EF50D4"/>
    <w:rsid w:val="00EF512B"/>
    <w:rsid w:val="00EF5325"/>
    <w:rsid w:val="00EF546C"/>
    <w:rsid w:val="00EF55C2"/>
    <w:rsid w:val="00EF5D71"/>
    <w:rsid w:val="00EF5F0C"/>
    <w:rsid w:val="00EF6289"/>
    <w:rsid w:val="00EF644E"/>
    <w:rsid w:val="00EF6B98"/>
    <w:rsid w:val="00EF6D36"/>
    <w:rsid w:val="00EF6F17"/>
    <w:rsid w:val="00EF6F28"/>
    <w:rsid w:val="00EF6FF9"/>
    <w:rsid w:val="00EF7129"/>
    <w:rsid w:val="00EF745C"/>
    <w:rsid w:val="00EF76B9"/>
    <w:rsid w:val="00EF7701"/>
    <w:rsid w:val="00EF7D00"/>
    <w:rsid w:val="00F002BE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CD7"/>
    <w:rsid w:val="00F02DF6"/>
    <w:rsid w:val="00F02FD9"/>
    <w:rsid w:val="00F03080"/>
    <w:rsid w:val="00F0312F"/>
    <w:rsid w:val="00F03866"/>
    <w:rsid w:val="00F038FB"/>
    <w:rsid w:val="00F04384"/>
    <w:rsid w:val="00F044AF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D32"/>
    <w:rsid w:val="00F11FA4"/>
    <w:rsid w:val="00F12066"/>
    <w:rsid w:val="00F12121"/>
    <w:rsid w:val="00F12305"/>
    <w:rsid w:val="00F12866"/>
    <w:rsid w:val="00F13D0B"/>
    <w:rsid w:val="00F13F7E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FD"/>
    <w:rsid w:val="00F23FD5"/>
    <w:rsid w:val="00F24257"/>
    <w:rsid w:val="00F245C3"/>
    <w:rsid w:val="00F246A3"/>
    <w:rsid w:val="00F24EE2"/>
    <w:rsid w:val="00F25A16"/>
    <w:rsid w:val="00F25D5F"/>
    <w:rsid w:val="00F25DB0"/>
    <w:rsid w:val="00F25DB4"/>
    <w:rsid w:val="00F26068"/>
    <w:rsid w:val="00F26C3E"/>
    <w:rsid w:val="00F27532"/>
    <w:rsid w:val="00F2765F"/>
    <w:rsid w:val="00F2772D"/>
    <w:rsid w:val="00F3022B"/>
    <w:rsid w:val="00F31070"/>
    <w:rsid w:val="00F310C0"/>
    <w:rsid w:val="00F311D1"/>
    <w:rsid w:val="00F31382"/>
    <w:rsid w:val="00F313AB"/>
    <w:rsid w:val="00F3146E"/>
    <w:rsid w:val="00F3188D"/>
    <w:rsid w:val="00F31C61"/>
    <w:rsid w:val="00F31FA1"/>
    <w:rsid w:val="00F320B5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D4B"/>
    <w:rsid w:val="00F34DD6"/>
    <w:rsid w:val="00F34FEB"/>
    <w:rsid w:val="00F35027"/>
    <w:rsid w:val="00F35187"/>
    <w:rsid w:val="00F351A4"/>
    <w:rsid w:val="00F354E6"/>
    <w:rsid w:val="00F35A33"/>
    <w:rsid w:val="00F35C43"/>
    <w:rsid w:val="00F35D43"/>
    <w:rsid w:val="00F36073"/>
    <w:rsid w:val="00F361CD"/>
    <w:rsid w:val="00F36293"/>
    <w:rsid w:val="00F363DB"/>
    <w:rsid w:val="00F36AE2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B92"/>
    <w:rsid w:val="00F4338D"/>
    <w:rsid w:val="00F43498"/>
    <w:rsid w:val="00F43678"/>
    <w:rsid w:val="00F43CEC"/>
    <w:rsid w:val="00F43F33"/>
    <w:rsid w:val="00F440A5"/>
    <w:rsid w:val="00F442A0"/>
    <w:rsid w:val="00F44ABC"/>
    <w:rsid w:val="00F44E72"/>
    <w:rsid w:val="00F4519F"/>
    <w:rsid w:val="00F462BF"/>
    <w:rsid w:val="00F46476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F0"/>
    <w:rsid w:val="00F62C4F"/>
    <w:rsid w:val="00F630CA"/>
    <w:rsid w:val="00F635E0"/>
    <w:rsid w:val="00F63D18"/>
    <w:rsid w:val="00F642C4"/>
    <w:rsid w:val="00F64B30"/>
    <w:rsid w:val="00F64BCF"/>
    <w:rsid w:val="00F65096"/>
    <w:rsid w:val="00F65719"/>
    <w:rsid w:val="00F658BC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AF"/>
    <w:rsid w:val="00F73BC5"/>
    <w:rsid w:val="00F73C26"/>
    <w:rsid w:val="00F73CDF"/>
    <w:rsid w:val="00F73E27"/>
    <w:rsid w:val="00F73F94"/>
    <w:rsid w:val="00F7468C"/>
    <w:rsid w:val="00F74BBD"/>
    <w:rsid w:val="00F75196"/>
    <w:rsid w:val="00F763BC"/>
    <w:rsid w:val="00F766FC"/>
    <w:rsid w:val="00F768C7"/>
    <w:rsid w:val="00F76FAD"/>
    <w:rsid w:val="00F7706A"/>
    <w:rsid w:val="00F77BDA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33D"/>
    <w:rsid w:val="00F8336E"/>
    <w:rsid w:val="00F83439"/>
    <w:rsid w:val="00F837E9"/>
    <w:rsid w:val="00F83941"/>
    <w:rsid w:val="00F84059"/>
    <w:rsid w:val="00F84749"/>
    <w:rsid w:val="00F847E4"/>
    <w:rsid w:val="00F84862"/>
    <w:rsid w:val="00F84C66"/>
    <w:rsid w:val="00F850DE"/>
    <w:rsid w:val="00F8538A"/>
    <w:rsid w:val="00F85685"/>
    <w:rsid w:val="00F85A5C"/>
    <w:rsid w:val="00F85A88"/>
    <w:rsid w:val="00F85F48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703"/>
    <w:rsid w:val="00F92760"/>
    <w:rsid w:val="00F928B6"/>
    <w:rsid w:val="00F92AAA"/>
    <w:rsid w:val="00F92E17"/>
    <w:rsid w:val="00F946DA"/>
    <w:rsid w:val="00F947C3"/>
    <w:rsid w:val="00F947FD"/>
    <w:rsid w:val="00F94C2B"/>
    <w:rsid w:val="00F95248"/>
    <w:rsid w:val="00F956D5"/>
    <w:rsid w:val="00F95C0C"/>
    <w:rsid w:val="00F96752"/>
    <w:rsid w:val="00F96F69"/>
    <w:rsid w:val="00F96F85"/>
    <w:rsid w:val="00F972D2"/>
    <w:rsid w:val="00F9792E"/>
    <w:rsid w:val="00FA0053"/>
    <w:rsid w:val="00FA00CB"/>
    <w:rsid w:val="00FA082C"/>
    <w:rsid w:val="00FA1284"/>
    <w:rsid w:val="00FA14C7"/>
    <w:rsid w:val="00FA2162"/>
    <w:rsid w:val="00FA221C"/>
    <w:rsid w:val="00FA251F"/>
    <w:rsid w:val="00FA259E"/>
    <w:rsid w:val="00FA271A"/>
    <w:rsid w:val="00FA27EA"/>
    <w:rsid w:val="00FA298E"/>
    <w:rsid w:val="00FA33F5"/>
    <w:rsid w:val="00FA366A"/>
    <w:rsid w:val="00FA3BE5"/>
    <w:rsid w:val="00FA3D92"/>
    <w:rsid w:val="00FA4612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324A"/>
    <w:rsid w:val="00FB3544"/>
    <w:rsid w:val="00FB3E2D"/>
    <w:rsid w:val="00FB3F63"/>
    <w:rsid w:val="00FB45F6"/>
    <w:rsid w:val="00FB4689"/>
    <w:rsid w:val="00FB4EE9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D76"/>
    <w:rsid w:val="00FB7FA3"/>
    <w:rsid w:val="00FC0185"/>
    <w:rsid w:val="00FC054E"/>
    <w:rsid w:val="00FC0AD9"/>
    <w:rsid w:val="00FC0FC2"/>
    <w:rsid w:val="00FC13EF"/>
    <w:rsid w:val="00FC14F2"/>
    <w:rsid w:val="00FC179F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3C4"/>
    <w:rsid w:val="00FD04A5"/>
    <w:rsid w:val="00FD0A5A"/>
    <w:rsid w:val="00FD0EB0"/>
    <w:rsid w:val="00FD107A"/>
    <w:rsid w:val="00FD13B1"/>
    <w:rsid w:val="00FD1862"/>
    <w:rsid w:val="00FD1DB6"/>
    <w:rsid w:val="00FD1E78"/>
    <w:rsid w:val="00FD2CA8"/>
    <w:rsid w:val="00FD3652"/>
    <w:rsid w:val="00FD38C0"/>
    <w:rsid w:val="00FD3CED"/>
    <w:rsid w:val="00FD3E91"/>
    <w:rsid w:val="00FD42EC"/>
    <w:rsid w:val="00FD4AEA"/>
    <w:rsid w:val="00FD55CB"/>
    <w:rsid w:val="00FD5700"/>
    <w:rsid w:val="00FD588A"/>
    <w:rsid w:val="00FD59BF"/>
    <w:rsid w:val="00FD5AE1"/>
    <w:rsid w:val="00FD6048"/>
    <w:rsid w:val="00FD6B76"/>
    <w:rsid w:val="00FD6C2B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80E"/>
    <w:rsid w:val="00FE2DB1"/>
    <w:rsid w:val="00FE2DBA"/>
    <w:rsid w:val="00FE35B7"/>
    <w:rsid w:val="00FE36B0"/>
    <w:rsid w:val="00FE3AAA"/>
    <w:rsid w:val="00FE455D"/>
    <w:rsid w:val="00FE49B3"/>
    <w:rsid w:val="00FE4CE4"/>
    <w:rsid w:val="00FE52D5"/>
    <w:rsid w:val="00FE5470"/>
    <w:rsid w:val="00FE583B"/>
    <w:rsid w:val="00FE593D"/>
    <w:rsid w:val="00FE5B41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D7F"/>
    <w:rsid w:val="00FF4F0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709C"/>
    <w:rsid w:val="00FF7831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788D60D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D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9A37A-BC29-4995-8CB6-299C4FB9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324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3</cp:revision>
  <cp:lastPrinted>2019-08-09T11:29:00Z</cp:lastPrinted>
  <dcterms:created xsi:type="dcterms:W3CDTF">2019-08-11T09:32:00Z</dcterms:created>
  <dcterms:modified xsi:type="dcterms:W3CDTF">2019-08-11T09:37:00Z</dcterms:modified>
</cp:coreProperties>
</file>