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:rsidTr="00CF6826">
        <w:tc>
          <w:tcPr>
            <w:tcW w:w="1458" w:type="dxa"/>
          </w:tcPr>
          <w:p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8C010D" w:rsidTr="00CF6826">
        <w:tc>
          <w:tcPr>
            <w:tcW w:w="1458" w:type="dxa"/>
          </w:tcPr>
          <w:p w:rsidR="00CD2B8D" w:rsidRPr="008C010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:rsidR="00CD2B8D" w:rsidRPr="008C010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F5C79" w:rsidRPr="008C010D" w:rsidTr="00CF6826">
        <w:tc>
          <w:tcPr>
            <w:tcW w:w="1458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F5C79" w:rsidRPr="008C010D" w:rsidTr="00CF6826">
        <w:tc>
          <w:tcPr>
            <w:tcW w:w="1458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:rsidR="006F5C79" w:rsidRPr="008C010D" w:rsidRDefault="006F5C79" w:rsidP="006F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C33D5" w:rsidRPr="008C010D" w:rsidTr="00CF6826">
        <w:tc>
          <w:tcPr>
            <w:tcW w:w="1458" w:type="dxa"/>
          </w:tcPr>
          <w:p w:rsidR="005C33D5" w:rsidRPr="008C010D" w:rsidRDefault="005C33D5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5C33D5" w:rsidRPr="008C010D" w:rsidRDefault="005C33D5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C33D5" w:rsidRPr="008C010D" w:rsidTr="00CF6826">
        <w:tc>
          <w:tcPr>
            <w:tcW w:w="1458" w:type="dxa"/>
          </w:tcPr>
          <w:p w:rsidR="005C33D5" w:rsidRPr="008C010D" w:rsidRDefault="005C33D5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5C33D5" w:rsidRPr="008C010D" w:rsidRDefault="005C33D5" w:rsidP="005C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  <w:r w:rsidR="007122D5"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9A761B" w:rsidRPr="008C010D" w:rsidTr="00CF6826">
        <w:tc>
          <w:tcPr>
            <w:tcW w:w="1458" w:type="dxa"/>
          </w:tcPr>
          <w:p w:rsidR="009A761B" w:rsidRPr="008C010D" w:rsidRDefault="009A761B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9A761B" w:rsidRDefault="009A761B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A48C4" w:rsidRPr="008C010D" w:rsidTr="00CF6826">
        <w:tc>
          <w:tcPr>
            <w:tcW w:w="1458" w:type="dxa"/>
          </w:tcPr>
          <w:p w:rsidR="000A48C4" w:rsidRPr="008C010D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</w:rPr>
              <w:t>1</w:t>
            </w:r>
            <w:r w:rsidR="009A761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0A48C4" w:rsidRPr="005C33D5" w:rsidRDefault="000A48C4" w:rsidP="000A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มาตรฐานการรายงานทางการเงินที่ยังไม่ได้ใช้</w:t>
            </w:r>
          </w:p>
        </w:tc>
      </w:tr>
    </w:tbl>
    <w:p w:rsidR="00F60A5A" w:rsidRPr="0006192A" w:rsidRDefault="00685193" w:rsidP="00F60A5A">
      <w:pPr>
        <w:pStyle w:val="FSContent"/>
      </w:pPr>
      <w:r w:rsidRPr="008C010D">
        <w:br w:type="page"/>
      </w:r>
      <w:r w:rsidR="00F60A5A" w:rsidRPr="0006192A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16607" w:rsidRPr="00793617" w:rsidRDefault="00616607" w:rsidP="00017263">
      <w:pPr>
        <w:pStyle w:val="FSBlank"/>
        <w:rPr>
          <w:sz w:val="24"/>
          <w:szCs w:val="24"/>
        </w:rPr>
      </w:pPr>
    </w:p>
    <w:p w:rsidR="00F05BC4" w:rsidRPr="0006192A" w:rsidRDefault="00557238" w:rsidP="00F05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06192A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13474C">
        <w:rPr>
          <w:rFonts w:ascii="Angsana New" w:hAnsi="Angsana New"/>
          <w:sz w:val="30"/>
          <w:szCs w:val="30"/>
        </w:rPr>
        <w:t xml:space="preserve"> </w:t>
      </w:r>
      <w:r w:rsidR="00AA2FFC">
        <w:rPr>
          <w:rFonts w:ascii="Angsana New" w:hAnsi="Angsana New"/>
          <w:sz w:val="30"/>
          <w:szCs w:val="30"/>
        </w:rPr>
        <w:t xml:space="preserve">13 </w:t>
      </w:r>
      <w:r w:rsidR="00AA2FF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13474C">
        <w:rPr>
          <w:rFonts w:ascii="Angsana New" w:hAnsi="Angsana New"/>
          <w:sz w:val="30"/>
          <w:szCs w:val="30"/>
        </w:rPr>
        <w:t>2562</w:t>
      </w:r>
      <w:r w:rsidR="00F05BC4" w:rsidRPr="0006192A">
        <w:rPr>
          <w:b/>
          <w:bCs/>
          <w:color w:val="0000FF"/>
          <w:sz w:val="30"/>
          <w:szCs w:val="30"/>
        </w:rPr>
        <w:t xml:space="preserve"> </w:t>
      </w:r>
    </w:p>
    <w:p w:rsidR="00E470B0" w:rsidRPr="00793617" w:rsidRDefault="00E470B0" w:rsidP="00017263">
      <w:pPr>
        <w:pStyle w:val="FSBlank"/>
        <w:rPr>
          <w:sz w:val="24"/>
          <w:szCs w:val="24"/>
        </w:rPr>
      </w:pPr>
    </w:p>
    <w:p w:rsidR="003057D6" w:rsidRPr="0006192A" w:rsidRDefault="003057D6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6192A">
        <w:rPr>
          <w:rFonts w:ascii="Angsana New" w:hAnsi="Angsana New"/>
          <w:sz w:val="30"/>
          <w:szCs w:val="30"/>
          <w:lang w:val="th-TH"/>
        </w:rPr>
        <w:t>1</w:t>
      </w:r>
      <w:r w:rsidRPr="0006192A">
        <w:rPr>
          <w:rFonts w:ascii="Angsana New" w:hAnsi="Angsana New"/>
          <w:sz w:val="30"/>
          <w:szCs w:val="30"/>
          <w:lang w:val="th-TH"/>
        </w:rPr>
        <w:tab/>
      </w:r>
      <w:r w:rsidR="00274989" w:rsidRPr="0006192A">
        <w:rPr>
          <w:rFonts w:ascii="Angsana New" w:hAnsi="Angsana New"/>
          <w:sz w:val="30"/>
          <w:szCs w:val="30"/>
          <w:cs/>
          <w:lang w:val="th-TH"/>
        </w:rPr>
        <w:t>ข้อมูล</w:t>
      </w:r>
      <w:r w:rsidRPr="0006192A">
        <w:rPr>
          <w:rFonts w:ascii="Angsana New" w:hAnsi="Angsana New"/>
          <w:sz w:val="30"/>
          <w:szCs w:val="30"/>
          <w:cs/>
          <w:lang w:val="th-TH"/>
        </w:rPr>
        <w:t>ทั่วไป</w:t>
      </w:r>
    </w:p>
    <w:p w:rsidR="000F6BF7" w:rsidRPr="00793617" w:rsidRDefault="000F6BF7" w:rsidP="006A42CD">
      <w:pPr>
        <w:pStyle w:val="FSBlank"/>
        <w:ind w:left="0"/>
        <w:rPr>
          <w:sz w:val="24"/>
          <w:szCs w:val="24"/>
        </w:rPr>
      </w:pPr>
    </w:p>
    <w:p w:rsidR="005E6569" w:rsidRPr="0006192A" w:rsidRDefault="000F6BF7" w:rsidP="00F60A5A">
      <w:pPr>
        <w:pStyle w:val="FSContent"/>
        <w:ind w:right="-25"/>
      </w:pPr>
      <w:r w:rsidRPr="0006192A">
        <w:rPr>
          <w:cs/>
        </w:rPr>
        <w:t>บริษัทดำเนินธุรกิจหลักเกี่ยวกับการพั</w:t>
      </w:r>
      <w:r w:rsidR="00EE50B8" w:rsidRPr="0006192A">
        <w:rPr>
          <w:cs/>
        </w:rPr>
        <w:t>ฒนาโครงการอสังหาริมทรัพย์และ</w:t>
      </w:r>
      <w:r w:rsidR="00EE50B8" w:rsidRPr="0006192A">
        <w:rPr>
          <w:rFonts w:hint="cs"/>
          <w:cs/>
        </w:rPr>
        <w:t>เขตส่งเสริม</w:t>
      </w:r>
      <w:r w:rsidRPr="0006192A">
        <w:rPr>
          <w:cs/>
        </w:rPr>
        <w:t>อุตสาหกรรมเพื่อขายและให้เช่า และการให้บริการสาธารณูปโภคแ</w:t>
      </w:r>
      <w:r w:rsidR="00EE50B8" w:rsidRPr="0006192A">
        <w:rPr>
          <w:cs/>
        </w:rPr>
        <w:t>ละสิ่งอำนวยความสะดวกต่างๆ ในเขตส่งเสริม</w:t>
      </w:r>
      <w:r w:rsidRPr="0006192A">
        <w:rPr>
          <w:cs/>
        </w:rPr>
        <w:t>อุตสาหกรรม</w:t>
      </w:r>
      <w:r w:rsidR="004E5EFC">
        <w:t xml:space="preserve"> </w:t>
      </w:r>
      <w:r w:rsidR="00557238">
        <w:rPr>
          <w:rFonts w:hint="cs"/>
          <w:cs/>
        </w:rPr>
        <w:t xml:space="preserve">ณ วันที่ </w:t>
      </w:r>
      <w:r w:rsidR="002D5459">
        <w:t>30</w:t>
      </w:r>
      <w:r w:rsidR="00842BDB">
        <w:rPr>
          <w:rFonts w:hint="cs"/>
          <w:cs/>
        </w:rPr>
        <w:t xml:space="preserve"> </w:t>
      </w:r>
      <w:r w:rsidR="002D5459">
        <w:rPr>
          <w:rFonts w:hint="cs"/>
          <w:cs/>
        </w:rPr>
        <w:t>มิถุนายน</w:t>
      </w:r>
      <w:r w:rsidR="00557238">
        <w:rPr>
          <w:rFonts w:hint="cs"/>
          <w:cs/>
        </w:rPr>
        <w:t xml:space="preserve"> </w:t>
      </w:r>
      <w:r w:rsidR="00557238">
        <w:t xml:space="preserve">2562 </w:t>
      </w:r>
      <w:r w:rsidR="004E5EFC">
        <w:rPr>
          <w:rFonts w:hint="cs"/>
          <w:cs/>
        </w:rPr>
        <w:t xml:space="preserve">บริษัทย่อยยังไม่ได้ดำเนินธุรกิจ รายละเอียดของบริษัทย่อยและการร่วมค้า ณ วันที่ </w:t>
      </w:r>
      <w:r w:rsidR="002D5459">
        <w:rPr>
          <w:rFonts w:hint="cs"/>
          <w:cs/>
        </w:rPr>
        <w:t>30 มิถุนายน</w:t>
      </w:r>
      <w:r w:rsidR="004E5EFC">
        <w:rPr>
          <w:rFonts w:hint="cs"/>
          <w:cs/>
        </w:rPr>
        <w:t xml:space="preserve"> </w:t>
      </w:r>
      <w:r w:rsidR="004E5EFC">
        <w:t xml:space="preserve">2562 </w:t>
      </w:r>
      <w:r w:rsidR="004E5EFC">
        <w:rPr>
          <w:rFonts w:hint="cs"/>
          <w:cs/>
        </w:rPr>
        <w:t>และ</w:t>
      </w:r>
      <w:r w:rsidR="00557238">
        <w:rPr>
          <w:rFonts w:hint="cs"/>
          <w:cs/>
        </w:rPr>
        <w:t>วันที่</w:t>
      </w:r>
      <w:r w:rsidR="004E5EFC">
        <w:rPr>
          <w:rFonts w:hint="cs"/>
          <w:cs/>
        </w:rPr>
        <w:t xml:space="preserve"> </w:t>
      </w:r>
      <w:r w:rsidR="004E5EFC">
        <w:t xml:space="preserve">31 </w:t>
      </w:r>
      <w:r w:rsidR="004E5EFC">
        <w:rPr>
          <w:rFonts w:hint="cs"/>
          <w:cs/>
        </w:rPr>
        <w:t xml:space="preserve">ธันวาคม </w:t>
      </w:r>
      <w:r w:rsidR="004E5EFC">
        <w:t xml:space="preserve">2561 </w:t>
      </w:r>
      <w:r w:rsidR="004E5EFC">
        <w:rPr>
          <w:rFonts w:hint="cs"/>
          <w:cs/>
        </w:rPr>
        <w:t>ได้เปิดเผยไว้ในหมายเหตุ</w:t>
      </w:r>
      <w:r w:rsidR="008B6D46">
        <w:rPr>
          <w:rFonts w:hint="cs"/>
          <w:cs/>
        </w:rPr>
        <w:t>ประกอบงบการเงินระหว่างกาล</w:t>
      </w:r>
      <w:r w:rsidR="004E5EFC">
        <w:rPr>
          <w:rFonts w:hint="cs"/>
          <w:cs/>
        </w:rPr>
        <w:t xml:space="preserve">ข้อ </w:t>
      </w:r>
      <w:r w:rsidR="00F21B8B">
        <w:t>5</w:t>
      </w:r>
      <w:r w:rsidR="004E5EFC">
        <w:t xml:space="preserve"> </w:t>
      </w:r>
      <w:r w:rsidR="004E5EFC">
        <w:rPr>
          <w:rFonts w:hint="cs"/>
          <w:cs/>
        </w:rPr>
        <w:t xml:space="preserve">และ </w:t>
      </w:r>
      <w:r w:rsidR="00F21B8B">
        <w:t>6</w:t>
      </w:r>
      <w:r w:rsidR="00557238">
        <w:rPr>
          <w:rFonts w:hint="cs"/>
          <w:cs/>
        </w:rPr>
        <w:t xml:space="preserve"> ตามลำดับ</w:t>
      </w:r>
    </w:p>
    <w:p w:rsidR="00022D80" w:rsidRPr="00793617" w:rsidRDefault="00022D80" w:rsidP="00017263">
      <w:pPr>
        <w:pStyle w:val="FSBlank"/>
        <w:rPr>
          <w:sz w:val="24"/>
          <w:szCs w:val="24"/>
          <w:cs/>
        </w:rPr>
      </w:pPr>
    </w:p>
    <w:p w:rsidR="003057D6" w:rsidRPr="0006192A" w:rsidRDefault="003057D6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6192A">
        <w:rPr>
          <w:rFonts w:ascii="Angsana New" w:hAnsi="Angsana New"/>
          <w:sz w:val="30"/>
          <w:szCs w:val="30"/>
          <w:cs/>
          <w:lang w:val="th-TH"/>
        </w:rPr>
        <w:t>2</w:t>
      </w:r>
      <w:r w:rsidRPr="0006192A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06192A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421E0" w:rsidRPr="00793617" w:rsidRDefault="005421E0" w:rsidP="00F60A5A">
      <w:pPr>
        <w:pStyle w:val="FSBlank"/>
        <w:rPr>
          <w:sz w:val="24"/>
          <w:szCs w:val="24"/>
        </w:rPr>
      </w:pPr>
    </w:p>
    <w:p w:rsidR="00A109E6" w:rsidRPr="0006192A" w:rsidRDefault="00A109E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B6D4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06192A">
        <w:rPr>
          <w:rFonts w:ascii="Angsana New" w:hAnsi="Angsana New"/>
          <w:i/>
          <w:iCs/>
          <w:sz w:val="30"/>
          <w:szCs w:val="30"/>
          <w:cs/>
        </w:rPr>
        <w:tab/>
      </w:r>
      <w:r w:rsidRPr="008B6D46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A109E6" w:rsidRPr="00793617" w:rsidRDefault="00A109E6" w:rsidP="00F60A5A">
      <w:pPr>
        <w:pStyle w:val="FSBlank"/>
        <w:rPr>
          <w:sz w:val="24"/>
          <w:szCs w:val="24"/>
        </w:rPr>
      </w:pPr>
    </w:p>
    <w:p w:rsidR="007323BD" w:rsidRDefault="000147FE" w:rsidP="007323BD">
      <w:pPr>
        <w:pStyle w:val="FSContent"/>
        <w:rPr>
          <w:spacing w:val="4"/>
        </w:rPr>
      </w:pPr>
      <w:r w:rsidRPr="0006192A">
        <w:rPr>
          <w:cs/>
        </w:rPr>
        <w:t>งบการเงินระหว่างกาลนี้</w:t>
      </w:r>
      <w:r w:rsidR="00B728BA">
        <w:rPr>
          <w:rFonts w:hint="cs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208AD">
        <w:t xml:space="preserve"> </w:t>
      </w:r>
      <w:r w:rsidR="00F208AD">
        <w:rPr>
          <w:rFonts w:hint="cs"/>
          <w:cs/>
        </w:rPr>
        <w:t xml:space="preserve">(“งบการเงินระหว่างกาล”) </w:t>
      </w:r>
      <w:r w:rsidRPr="0006192A">
        <w:rPr>
          <w:cs/>
        </w:rPr>
        <w:t xml:space="preserve">ตามมาตรฐานการบัญชีฉบับที่ </w:t>
      </w:r>
      <w:r w:rsidRPr="0006192A">
        <w:t xml:space="preserve">34 </w:t>
      </w:r>
      <w:r w:rsidRPr="0006192A">
        <w:rPr>
          <w:cs/>
        </w:rPr>
        <w:t xml:space="preserve">เรื่อง </w:t>
      </w:r>
      <w:r w:rsidR="00BE5C0A" w:rsidRPr="0006192A">
        <w:rPr>
          <w:rFonts w:hint="cs"/>
          <w:i/>
          <w:iCs/>
          <w:cs/>
        </w:rPr>
        <w:t>การรายงานทาง</w:t>
      </w:r>
      <w:r w:rsidRPr="0006192A">
        <w:rPr>
          <w:i/>
          <w:iCs/>
          <w:cs/>
        </w:rPr>
        <w:t>การเงินระหว่างกาล</w:t>
      </w:r>
      <w:r w:rsidRPr="0006192A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2502F">
        <w:t xml:space="preserve"> </w:t>
      </w:r>
      <w:r w:rsidRPr="0006192A">
        <w:rPr>
          <w:spacing w:val="4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7323BD" w:rsidRDefault="007323BD" w:rsidP="007323BD">
      <w:pPr>
        <w:pStyle w:val="FSContent"/>
      </w:pPr>
    </w:p>
    <w:p w:rsidR="00F60A5A" w:rsidRPr="0006192A" w:rsidRDefault="006F5C79" w:rsidP="007323BD">
      <w:pPr>
        <w:pStyle w:val="FSContent"/>
        <w:rPr>
          <w:spacing w:val="-4"/>
        </w:rPr>
      </w:pPr>
      <w:r w:rsidRPr="0006192A">
        <w:rPr>
          <w:cs/>
        </w:rPr>
        <w:t>งบการเงิน</w:t>
      </w:r>
      <w:r w:rsidR="00511D06">
        <w:rPr>
          <w:rFonts w:hint="cs"/>
          <w:cs/>
        </w:rPr>
        <w:t>ระหว่างกาล</w:t>
      </w:r>
      <w:r w:rsidRPr="0006192A">
        <w:rPr>
          <w:cs/>
        </w:rPr>
        <w:t>นี้จัดทำขึ้นเพื่อให้ข้อมูลเพิ่มเติมจากงบการเงินสำหร</w:t>
      </w:r>
      <w:r w:rsidR="00E402FF" w:rsidRPr="0006192A">
        <w:rPr>
          <w:cs/>
        </w:rPr>
        <w:t>ับปีสิ้นสุดวันที่ 31 ธันวาคม 25</w:t>
      </w:r>
      <w:r w:rsidR="00E402FF" w:rsidRPr="0006192A">
        <w:t>6</w:t>
      </w:r>
      <w:r w:rsidR="0082502F">
        <w:t>1</w:t>
      </w:r>
      <w:r w:rsidR="00F60A5A" w:rsidRPr="0006192A">
        <w:rPr>
          <w:rFonts w:hint="cs"/>
          <w:cs/>
        </w:rPr>
        <w:t xml:space="preserve"> </w:t>
      </w:r>
      <w:r w:rsidR="00F60A5A" w:rsidRPr="0006192A">
        <w:rPr>
          <w:cs/>
        </w:rPr>
        <w:br/>
      </w:r>
      <w:r w:rsidRPr="0006192A">
        <w:rPr>
          <w:cs/>
        </w:rPr>
        <w:t>งบการเงิน</w:t>
      </w:r>
      <w:r w:rsidR="00511D06">
        <w:rPr>
          <w:rFonts w:hint="cs"/>
          <w:cs/>
        </w:rPr>
        <w:t>ระหว่างกาล</w:t>
      </w:r>
      <w:r w:rsidRPr="0006192A">
        <w:rPr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06192A">
        <w:rPr>
          <w:spacing w:val="-2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11650A">
        <w:rPr>
          <w:rFonts w:hint="cs"/>
          <w:spacing w:val="-2"/>
          <w:cs/>
        </w:rPr>
        <w:t>และบริษัทย่อย</w:t>
      </w:r>
      <w:r w:rsidRPr="0006192A">
        <w:rPr>
          <w:spacing w:val="-2"/>
          <w:cs/>
        </w:rPr>
        <w:t>สำหร</w:t>
      </w:r>
      <w:r w:rsidR="00E402FF" w:rsidRPr="0006192A">
        <w:rPr>
          <w:spacing w:val="-2"/>
          <w:cs/>
        </w:rPr>
        <w:t>ับปีสิ้นสุดวันที่ 31 ธันวาคม 25</w:t>
      </w:r>
      <w:r w:rsidR="00E402FF" w:rsidRPr="0006192A">
        <w:rPr>
          <w:spacing w:val="-2"/>
        </w:rPr>
        <w:t>6</w:t>
      </w:r>
      <w:r w:rsidR="0082502F">
        <w:rPr>
          <w:spacing w:val="-2"/>
        </w:rPr>
        <w:t>1</w:t>
      </w:r>
    </w:p>
    <w:p w:rsidR="0006192A" w:rsidRDefault="007323BD" w:rsidP="00F60A5A">
      <w:pPr>
        <w:pStyle w:val="FSContent"/>
      </w:pPr>
      <w:r>
        <w:rPr>
          <w:cs/>
        </w:rPr>
        <w:br/>
      </w:r>
      <w:r>
        <w:rPr>
          <w:cs/>
        </w:rPr>
        <w:br/>
      </w:r>
      <w:r>
        <w:rPr>
          <w:cs/>
        </w:rPr>
        <w:br/>
      </w:r>
      <w:r>
        <w:rPr>
          <w:cs/>
        </w:rPr>
        <w:br/>
      </w:r>
      <w:r>
        <w:rPr>
          <w:cs/>
        </w:rPr>
        <w:br/>
      </w:r>
      <w:r>
        <w:rPr>
          <w:cs/>
        </w:rPr>
        <w:br/>
      </w:r>
      <w:r>
        <w:rPr>
          <w:cs/>
        </w:rPr>
        <w:br/>
      </w:r>
      <w:r>
        <w:rPr>
          <w:cs/>
        </w:rPr>
        <w:br/>
      </w:r>
    </w:p>
    <w:p w:rsidR="00A81884" w:rsidRPr="00793617" w:rsidRDefault="00A8188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sz w:val="24"/>
          <w:szCs w:val="24"/>
        </w:rPr>
      </w:pPr>
      <w:r w:rsidRPr="008B6D4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8B6D4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6192A">
        <w:rPr>
          <w:rFonts w:ascii="Angsana New" w:hAnsi="Angsana New"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701F89" w:rsidRDefault="00701F89" w:rsidP="000F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8792C" w:rsidRDefault="00D8792C" w:rsidP="000F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792C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รับรู้ตลอดช่วงเวลาหนึ่งตามข้อกำหนดของมาตรฐานการรายงานทางการเงินฉบับที่ 15 เรื่อง </w:t>
      </w:r>
      <w:r w:rsidRPr="00D8792C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D8792C">
        <w:rPr>
          <w:rFonts w:ascii="Angsana New" w:hAnsi="Angsana New"/>
          <w:sz w:val="30"/>
          <w:szCs w:val="30"/>
          <w:cs/>
        </w:rPr>
        <w:t xml:space="preserve"> (“</w:t>
      </w:r>
      <w:r w:rsidRPr="00D8792C">
        <w:rPr>
          <w:rFonts w:ascii="Angsana New" w:hAnsi="Angsana New"/>
          <w:sz w:val="30"/>
          <w:szCs w:val="30"/>
        </w:rPr>
        <w:t xml:space="preserve">TFRS </w:t>
      </w:r>
      <w:r w:rsidRPr="00D8792C">
        <w:rPr>
          <w:rFonts w:ascii="Angsana New" w:hAnsi="Angsana New"/>
          <w:sz w:val="30"/>
          <w:szCs w:val="30"/>
          <w:cs/>
        </w:rPr>
        <w:t xml:space="preserve">15”) ที่กลุ่มบริษัทถือปฏิบัติเป็นครั้งแรกแทนมาตรฐานการบัญชีฉบับที่ 18 เรื่อง </w:t>
      </w:r>
      <w:r w:rsidRPr="00D8792C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D8792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D8792C">
        <w:rPr>
          <w:rFonts w:ascii="Angsana New" w:hAnsi="Angsana New"/>
          <w:sz w:val="30"/>
          <w:szCs w:val="30"/>
          <w:cs/>
        </w:rPr>
        <w:t>(“</w:t>
      </w:r>
      <w:r w:rsidRPr="00D8792C">
        <w:rPr>
          <w:rFonts w:ascii="Angsana New" w:hAnsi="Angsana New"/>
          <w:sz w:val="30"/>
          <w:szCs w:val="30"/>
        </w:rPr>
        <w:t xml:space="preserve">TAS </w:t>
      </w:r>
      <w:r w:rsidRPr="00D8792C">
        <w:rPr>
          <w:rFonts w:ascii="Angsana New" w:hAnsi="Angsana New"/>
          <w:sz w:val="30"/>
          <w:szCs w:val="30"/>
          <w:cs/>
        </w:rPr>
        <w:t>18”) และการตีความมาตรฐานการรายงานทางการเงินที่เกี่ยวข้อง</w:t>
      </w:r>
    </w:p>
    <w:p w:rsidR="006901C3" w:rsidRDefault="006901C3" w:rsidP="00661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61954" w:rsidRDefault="00661954" w:rsidP="00661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016C">
        <w:rPr>
          <w:rFonts w:ascii="Angsana New" w:hAnsi="Angsana New"/>
          <w:sz w:val="30"/>
          <w:szCs w:val="30"/>
          <w:cs/>
        </w:rPr>
        <w:t>ตาม</w:t>
      </w:r>
      <w:r w:rsidRPr="0065016C">
        <w:rPr>
          <w:rFonts w:ascii="Angsana New" w:hAnsi="Angsana New"/>
          <w:sz w:val="30"/>
          <w:szCs w:val="30"/>
        </w:rPr>
        <w:t xml:space="preserve"> TFRS 15</w:t>
      </w:r>
      <w:r w:rsidRPr="0065016C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793617">
        <w:rPr>
          <w:rFonts w:ascii="Angsana New" w:hAnsi="Angsana New" w:hint="cs"/>
          <w:sz w:val="30"/>
          <w:szCs w:val="30"/>
          <w:cs/>
        </w:rPr>
        <w:t>รับรู้</w:t>
      </w:r>
      <w:r w:rsidRPr="0065016C">
        <w:rPr>
          <w:rFonts w:ascii="Angsana New" w:hAnsi="Angsana New"/>
          <w:sz w:val="30"/>
          <w:szCs w:val="30"/>
          <w:cs/>
        </w:rPr>
        <w:t>รายได้เมื่อ</w:t>
      </w:r>
      <w:r w:rsidRPr="0065016C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65016C">
        <w:rPr>
          <w:rFonts w:ascii="Angsana New" w:hAnsi="Angsana New"/>
          <w:sz w:val="30"/>
          <w:szCs w:val="30"/>
          <w:cs/>
        </w:rPr>
        <w:t>ควบคุม</w:t>
      </w:r>
      <w:r w:rsidRPr="0065016C">
        <w:rPr>
          <w:rFonts w:ascii="Angsana New" w:hAnsi="Angsana New" w:hint="cs"/>
          <w:sz w:val="30"/>
          <w:szCs w:val="30"/>
          <w:cs/>
        </w:rPr>
        <w:t>ใน</w:t>
      </w:r>
      <w:r w:rsidRPr="0065016C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65016C">
        <w:rPr>
          <w:rFonts w:ascii="Angsana New" w:hAnsi="Angsana New"/>
          <w:sz w:val="30"/>
          <w:szCs w:val="30"/>
        </w:rPr>
        <w:t xml:space="preserve"> </w:t>
      </w:r>
      <w:r w:rsidRPr="0065016C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="00EF0706">
        <w:rPr>
          <w:rFonts w:ascii="Angsana New" w:hAnsi="Angsana New"/>
          <w:sz w:val="30"/>
          <w:szCs w:val="30"/>
        </w:rPr>
        <w:t xml:space="preserve">        </w:t>
      </w:r>
      <w:r w:rsidRPr="0065016C">
        <w:rPr>
          <w:rFonts w:ascii="Angsana New" w:hAnsi="Angsana New" w:hint="cs"/>
          <w:sz w:val="30"/>
          <w:szCs w:val="30"/>
          <w:cs/>
        </w:rPr>
        <w:t>สิ่งตอบ</w:t>
      </w:r>
      <w:r w:rsidRPr="00B5363E">
        <w:rPr>
          <w:rFonts w:ascii="Angsana New" w:hAnsi="Angsana New" w:hint="cs"/>
          <w:sz w:val="30"/>
          <w:szCs w:val="30"/>
          <w:cs/>
        </w:rPr>
        <w:t>แทนที่</w:t>
      </w:r>
      <w:r w:rsidRPr="00B5363E">
        <w:rPr>
          <w:rFonts w:ascii="Angsana New" w:hAnsi="Angsana New"/>
          <w:sz w:val="30"/>
          <w:szCs w:val="30"/>
          <w:cs/>
        </w:rPr>
        <w:t>กลุ่มบริษัท</w:t>
      </w:r>
      <w:r w:rsidRPr="00B5363E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B5363E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B5363E">
        <w:rPr>
          <w:rFonts w:ascii="Angsana New" w:hAnsi="Angsana New" w:hint="cs"/>
          <w:sz w:val="30"/>
          <w:szCs w:val="30"/>
          <w:cs/>
        </w:rPr>
        <w:t>วิจารณญาณ</w:t>
      </w:r>
      <w:r w:rsidRPr="00B5363E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</w:t>
      </w:r>
      <w:r w:rsidR="008B6D46">
        <w:rPr>
          <w:rFonts w:ascii="Angsana New" w:hAnsi="Angsana New"/>
          <w:sz w:val="30"/>
          <w:szCs w:val="30"/>
          <w:cs/>
        </w:rPr>
        <w:br/>
      </w:r>
      <w:r w:rsidRPr="00B5363E">
        <w:rPr>
          <w:rFonts w:ascii="Angsana New" w:hAnsi="Angsana New"/>
          <w:sz w:val="30"/>
          <w:szCs w:val="30"/>
          <w:cs/>
        </w:rPr>
        <w:t>การ</w:t>
      </w:r>
      <w:r w:rsidRPr="00663612">
        <w:rPr>
          <w:rFonts w:ascii="Angsana New" w:hAnsi="Angsana New"/>
          <w:spacing w:val="-4"/>
          <w:sz w:val="30"/>
          <w:szCs w:val="30"/>
          <w:cs/>
        </w:rPr>
        <w:t>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66361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63612">
        <w:rPr>
          <w:rFonts w:ascii="Angsana New" w:hAnsi="Angsana New"/>
          <w:spacing w:val="-4"/>
          <w:sz w:val="30"/>
          <w:szCs w:val="30"/>
          <w:cs/>
        </w:rPr>
        <w:t xml:space="preserve">ในขณะที่ </w:t>
      </w:r>
      <w:r w:rsidRPr="00663612">
        <w:rPr>
          <w:rFonts w:ascii="Angsana New" w:hAnsi="Angsana New"/>
          <w:spacing w:val="-4"/>
          <w:sz w:val="30"/>
          <w:szCs w:val="30"/>
        </w:rPr>
        <w:t>TAS 18</w:t>
      </w:r>
      <w:r w:rsidR="00440DEA">
        <w:rPr>
          <w:rFonts w:ascii="Angsana New" w:hAnsi="Angsana New"/>
          <w:spacing w:val="-4"/>
          <w:sz w:val="30"/>
          <w:szCs w:val="30"/>
        </w:rPr>
        <w:t xml:space="preserve"> </w:t>
      </w:r>
      <w:r w:rsidR="00440DEA">
        <w:rPr>
          <w:rFonts w:ascii="Angsana New" w:hAnsi="Angsana New"/>
          <w:spacing w:val="-4"/>
          <w:sz w:val="30"/>
          <w:szCs w:val="30"/>
        </w:rPr>
        <w:br/>
      </w:r>
      <w:r w:rsidRPr="00663612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B5363E">
        <w:rPr>
          <w:rFonts w:ascii="Angsana New" w:hAnsi="Angsana New"/>
          <w:sz w:val="30"/>
          <w:szCs w:val="30"/>
          <w:cs/>
        </w:rPr>
        <w:t>รับรู้รายได้</w:t>
      </w:r>
      <w:r w:rsidRPr="00B5363E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B5363E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B5363E">
        <w:rPr>
          <w:rFonts w:ascii="Angsana New" w:hAnsi="Angsana New" w:hint="cs"/>
          <w:sz w:val="30"/>
          <w:szCs w:val="30"/>
          <w:cs/>
        </w:rPr>
        <w:t xml:space="preserve"> </w:t>
      </w:r>
      <w:r w:rsidRPr="00906085">
        <w:rPr>
          <w:rFonts w:ascii="Angsana New" w:hAnsi="Angsana New"/>
          <w:sz w:val="30"/>
          <w:szCs w:val="30"/>
          <w:cs/>
        </w:rPr>
        <w:t>กลุ่มบริษัท</w:t>
      </w:r>
      <w:r w:rsidRPr="00B5363E">
        <w:rPr>
          <w:rFonts w:ascii="Angsana New" w:hAnsi="Angsana New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B5363E">
        <w:rPr>
          <w:rFonts w:ascii="Angsana New" w:hAnsi="Angsana New" w:hint="cs"/>
          <w:sz w:val="30"/>
          <w:szCs w:val="30"/>
          <w:cs/>
        </w:rPr>
        <w:t xml:space="preserve"> </w:t>
      </w:r>
      <w:r w:rsidR="005A482D">
        <w:rPr>
          <w:rFonts w:ascii="Angsana New" w:hAnsi="Angsana New"/>
          <w:sz w:val="30"/>
          <w:szCs w:val="30"/>
        </w:rPr>
        <w:br/>
      </w:r>
      <w:r w:rsidRPr="00906085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</w:t>
      </w:r>
      <w:r w:rsidRPr="00E13708">
        <w:rPr>
          <w:rFonts w:ascii="Angsana New" w:hAnsi="Angsana New" w:hint="cs"/>
          <w:sz w:val="30"/>
          <w:szCs w:val="30"/>
          <w:cs/>
        </w:rPr>
        <w:t>การเงิน</w:t>
      </w:r>
      <w:r w:rsidRPr="00E13708">
        <w:rPr>
          <w:rFonts w:ascii="Angsana New" w:hAnsi="Angsana New"/>
          <w:sz w:val="30"/>
          <w:szCs w:val="30"/>
        </w:rPr>
        <w:t xml:space="preserve">  </w:t>
      </w:r>
    </w:p>
    <w:p w:rsidR="000D71BB" w:rsidRPr="00591F0A" w:rsidRDefault="000D71BB" w:rsidP="00661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</w:p>
    <w:p w:rsidR="000D71BB" w:rsidRPr="000D71BB" w:rsidRDefault="00044829" w:rsidP="00661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="000D71BB" w:rsidRPr="000D71BB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</w:t>
      </w:r>
      <w:r w:rsidR="000D71BB" w:rsidRPr="000D71BB">
        <w:rPr>
          <w:rFonts w:ascii="Angsana New" w:hAnsi="Angsana New"/>
          <w:sz w:val="30"/>
          <w:szCs w:val="30"/>
          <w:cs/>
        </w:rPr>
        <w:t>ก</w:t>
      </w:r>
      <w:r w:rsidR="00BD1280">
        <w:rPr>
          <w:rFonts w:ascii="Angsana New" w:hAnsi="Angsana New" w:hint="cs"/>
          <w:sz w:val="30"/>
          <w:szCs w:val="30"/>
          <w:cs/>
        </w:rPr>
        <w:t>และปรับปรุง</w:t>
      </w:r>
      <w:r w:rsidR="000D71BB" w:rsidRPr="000D71BB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0D71BB" w:rsidRPr="000D71BB">
        <w:rPr>
          <w:rFonts w:ascii="Angsana New" w:hAnsi="Angsana New"/>
          <w:sz w:val="30"/>
          <w:szCs w:val="30"/>
        </w:rPr>
        <w:t xml:space="preserve"> </w:t>
      </w:r>
      <w:r w:rsidR="000D71BB" w:rsidRPr="000D71B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0D71BB" w:rsidRPr="000D71BB">
        <w:rPr>
          <w:rFonts w:ascii="Angsana New" w:hAnsi="Angsana New" w:hint="cs"/>
          <w:sz w:val="30"/>
          <w:szCs w:val="30"/>
          <w:cs/>
        </w:rPr>
        <w:t>ที่ออก</w:t>
      </w:r>
      <w:r w:rsidR="00BD1280">
        <w:rPr>
          <w:rFonts w:ascii="Angsana New" w:hAnsi="Angsana New" w:hint="cs"/>
          <w:sz w:val="30"/>
          <w:szCs w:val="30"/>
          <w:cs/>
        </w:rPr>
        <w:t>และปรับปรุง</w:t>
      </w:r>
      <w:r w:rsidR="000D71BB" w:rsidRPr="00557238">
        <w:rPr>
          <w:rFonts w:ascii="Angsana New" w:hAnsi="Angsana New" w:hint="cs"/>
          <w:spacing w:val="-4"/>
          <w:sz w:val="30"/>
          <w:szCs w:val="30"/>
          <w:cs/>
        </w:rPr>
        <w:t>ใหม่ที่เกี่ยวกับการดำเนินงานของกลุ่มบริษัทได้เปิดเผยในหมายเหตุ</w:t>
      </w:r>
      <w:r w:rsidR="00557238" w:rsidRPr="00557238">
        <w:rPr>
          <w:rFonts w:ascii="Angsana New" w:hAnsi="Angsana New" w:hint="cs"/>
          <w:spacing w:val="-4"/>
          <w:sz w:val="30"/>
          <w:szCs w:val="30"/>
          <w:cs/>
        </w:rPr>
        <w:t>ประกอบงบการเงินระหว่างกาล</w:t>
      </w:r>
      <w:r w:rsidR="000D71BB" w:rsidRPr="00557238">
        <w:rPr>
          <w:rFonts w:ascii="Angsana New" w:hAnsi="Angsana New" w:hint="cs"/>
          <w:spacing w:val="-4"/>
          <w:sz w:val="30"/>
          <w:szCs w:val="30"/>
          <w:cs/>
        </w:rPr>
        <w:t xml:space="preserve">ข้อ </w:t>
      </w:r>
      <w:r w:rsidR="005418AA" w:rsidRPr="00557238">
        <w:rPr>
          <w:rFonts w:ascii="Angsana New" w:hAnsi="Angsana New"/>
          <w:spacing w:val="-4"/>
          <w:sz w:val="30"/>
          <w:szCs w:val="30"/>
        </w:rPr>
        <w:t>1</w:t>
      </w:r>
      <w:r w:rsidR="00EB55D2">
        <w:rPr>
          <w:rFonts w:ascii="Angsana New" w:hAnsi="Angsana New"/>
          <w:spacing w:val="-4"/>
          <w:sz w:val="30"/>
          <w:szCs w:val="30"/>
        </w:rPr>
        <w:t>6</w:t>
      </w:r>
    </w:p>
    <w:p w:rsidR="00FB7BD2" w:rsidRPr="00793617" w:rsidRDefault="00FB7BD2" w:rsidP="00F60A5A">
      <w:pPr>
        <w:pStyle w:val="FSContent"/>
        <w:rPr>
          <w:sz w:val="24"/>
          <w:szCs w:val="24"/>
          <w:highlight w:val="red"/>
        </w:rPr>
      </w:pPr>
    </w:p>
    <w:p w:rsidR="002653E1" w:rsidRPr="0006192A" w:rsidRDefault="00BD1280" w:rsidP="002653E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br w:type="page"/>
      </w:r>
      <w:r w:rsidR="002653E1">
        <w:rPr>
          <w:rFonts w:ascii="Angsana New" w:hAnsi="Angsana New" w:hint="cs"/>
          <w:sz w:val="30"/>
          <w:szCs w:val="30"/>
          <w:cs/>
          <w:lang w:val="th-TH"/>
        </w:rPr>
        <w:lastRenderedPageBreak/>
        <w:t>3</w:t>
      </w:r>
      <w:r w:rsidR="002653E1" w:rsidRPr="0006192A">
        <w:rPr>
          <w:rFonts w:ascii="Angsana New" w:hAnsi="Angsana New"/>
          <w:sz w:val="30"/>
          <w:szCs w:val="30"/>
          <w:lang w:val="th-TH"/>
        </w:rPr>
        <w:tab/>
      </w:r>
      <w:r w:rsidR="002653E1"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BB2C7E" w:rsidRPr="0006192A" w:rsidRDefault="00BB2C7E" w:rsidP="0006192A">
      <w:pPr>
        <w:pStyle w:val="FSBlank"/>
        <w:spacing w:line="240" w:lineRule="auto"/>
        <w:rPr>
          <w:sz w:val="30"/>
          <w:szCs w:val="30"/>
        </w:rPr>
      </w:pPr>
    </w:p>
    <w:p w:rsidR="00D01D44" w:rsidRPr="008B6D46" w:rsidRDefault="00D01D44" w:rsidP="00061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8B6D46">
        <w:rPr>
          <w:rFonts w:ascii="Angsana New" w:hAnsi="Angsana New"/>
          <w:b/>
          <w:sz w:val="30"/>
          <w:szCs w:val="30"/>
          <w:cs/>
        </w:rPr>
        <w:t>ความสัมพันธ์ที่</w:t>
      </w:r>
      <w:r w:rsidR="00E7269E" w:rsidRPr="008B6D46">
        <w:rPr>
          <w:rFonts w:ascii="Angsana New" w:hAnsi="Angsana New" w:hint="cs"/>
          <w:b/>
          <w:sz w:val="30"/>
          <w:szCs w:val="30"/>
          <w:cs/>
        </w:rPr>
        <w:t>มีกับ</w:t>
      </w:r>
      <w:r w:rsidR="005B29DD" w:rsidRPr="008B6D46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="005B29DD">
        <w:rPr>
          <w:rFonts w:ascii="Angsana New" w:hAnsi="Angsana New" w:hint="cs"/>
          <w:b/>
          <w:sz w:val="30"/>
          <w:szCs w:val="30"/>
          <w:cs/>
        </w:rPr>
        <w:t>และ</w:t>
      </w:r>
      <w:r w:rsidR="008B6D46" w:rsidRPr="008B6D46">
        <w:rPr>
          <w:rFonts w:ascii="Angsana New" w:hAnsi="Angsana New" w:hint="cs"/>
          <w:b/>
          <w:sz w:val="30"/>
          <w:szCs w:val="30"/>
          <w:cs/>
        </w:rPr>
        <w:t xml:space="preserve">การร่วมค้าได้เปิดเผยในหมายเหตุประกอบงบการเงินระหว่างกาลข้อ </w:t>
      </w:r>
      <w:r w:rsidR="00440DEA">
        <w:rPr>
          <w:rFonts w:ascii="Angsana New" w:hAnsi="Angsana New"/>
          <w:bCs/>
          <w:sz w:val="30"/>
          <w:szCs w:val="30"/>
        </w:rPr>
        <w:t>5</w:t>
      </w:r>
      <w:r w:rsidR="008B6D46" w:rsidRPr="008B6D46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440DEA">
        <w:rPr>
          <w:rFonts w:ascii="Angsana New" w:hAnsi="Angsana New"/>
          <w:bCs/>
          <w:sz w:val="30"/>
          <w:szCs w:val="30"/>
        </w:rPr>
        <w:t>6</w:t>
      </w:r>
      <w:r w:rsidR="008B6D46" w:rsidRPr="00F667B1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CF6CE5" w:rsidRPr="00CF6CE5">
        <w:rPr>
          <w:rFonts w:ascii="Angsana New" w:hAnsi="Angsana New"/>
          <w:b/>
          <w:sz w:val="30"/>
          <w:szCs w:val="30"/>
          <w:cs/>
        </w:rPr>
        <w:t>สำหรับ</w:t>
      </w:r>
      <w:r w:rsidR="00275B9A">
        <w:rPr>
          <w:rFonts w:ascii="Angsana New" w:hAnsi="Angsana New" w:hint="cs"/>
          <w:b/>
          <w:sz w:val="30"/>
          <w:szCs w:val="30"/>
          <w:cs/>
        </w:rPr>
        <w:t>ความสัมพันธ์กับผู้บริหารสำคัญและ</w:t>
      </w:r>
      <w:r w:rsidR="00CF6CE5" w:rsidRPr="00CF6CE5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บุคคลหรือกิจการที่เกี่ยวข้องกันอื่นที่กลุ่มบริษัทมีรายการระหว่างกัน</w:t>
      </w:r>
      <w:r w:rsidR="00275B9A"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="00CF6CE5" w:rsidRPr="00CF6CE5">
        <w:rPr>
          <w:rFonts w:ascii="Angsana New" w:hAnsi="Angsana New"/>
          <w:b/>
          <w:sz w:val="30"/>
          <w:szCs w:val="30"/>
          <w:cs/>
        </w:rPr>
        <w:t>ที่มีนัยสำคัญในระหว่างงวดมีดังต่อไปนี้</w:t>
      </w:r>
    </w:p>
    <w:p w:rsidR="00D01D44" w:rsidRPr="0006192A" w:rsidRDefault="00D01D44" w:rsidP="0006192A">
      <w:pPr>
        <w:pStyle w:val="FSBlank"/>
        <w:spacing w:line="240" w:lineRule="auto"/>
        <w:rPr>
          <w:sz w:val="30"/>
          <w:szCs w:val="30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3690"/>
        <w:gridCol w:w="1350"/>
        <w:gridCol w:w="4122"/>
      </w:tblGrid>
      <w:tr w:rsidR="00D01D44" w:rsidRPr="0006192A" w:rsidTr="00780ADC">
        <w:trPr>
          <w:tblHeader/>
        </w:trPr>
        <w:tc>
          <w:tcPr>
            <w:tcW w:w="3690" w:type="dxa"/>
          </w:tcPr>
          <w:p w:rsidR="00D01D44" w:rsidRPr="0006192A" w:rsidRDefault="00D01D44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:rsidR="004C08B4" w:rsidRPr="0006192A" w:rsidRDefault="004C08B4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4C08B4" w:rsidRPr="0006192A" w:rsidRDefault="004C08B4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:rsidR="00D01D44" w:rsidRPr="0006192A" w:rsidRDefault="00D01D44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:rsidTr="00780ADC">
        <w:tc>
          <w:tcPr>
            <w:tcW w:w="3690" w:type="dxa"/>
          </w:tcPr>
          <w:p w:rsidR="00481EB2" w:rsidRPr="0006192A" w:rsidRDefault="00481EB2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:rsidR="00481EB2" w:rsidRPr="0006192A" w:rsidRDefault="00481EB2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:rsidR="00481EB2" w:rsidRPr="0006192A" w:rsidRDefault="00481EB2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240" w:lineRule="auto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1932" w:rsidRPr="0006192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961932" w:rsidRPr="0006192A">
              <w:rPr>
                <w:rFonts w:ascii="Angsana New" w:hAnsi="Angsana New"/>
                <w:sz w:val="30"/>
                <w:szCs w:val="30"/>
              </w:rPr>
              <w:t>0.79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:rsidTr="00780ADC">
        <w:tc>
          <w:tcPr>
            <w:tcW w:w="3690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รักษาความปลอดภัย นวนคร อินเตอร์เนชั่นแนล การ์ดดิ้ง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240" w:lineRule="auto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ซึ่งบริษัทถือหุ้นร้อยละ 15.08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:rsidTr="00780ADC">
        <w:tc>
          <w:tcPr>
            <w:tcW w:w="3690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240" w:lineRule="auto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1.7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:rsidTr="00780ADC">
        <w:trPr>
          <w:trHeight w:val="416"/>
        </w:trPr>
        <w:tc>
          <w:tcPr>
            <w:tcW w:w="3690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ผลิตอุปกรณ์ก่อสร้าง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240" w:lineRule="auto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เป็นกิจการที่เกี่ยวข้องกันและมีกรรมการร่วมกัน</w:t>
            </w:r>
          </w:p>
        </w:tc>
      </w:tr>
      <w:tr w:rsidR="000621C8" w:rsidRPr="0006192A" w:rsidTr="00780ADC">
        <w:tc>
          <w:tcPr>
            <w:tcW w:w="3690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:rsidR="000621C8" w:rsidRPr="0006192A" w:rsidRDefault="000621C8" w:rsidP="00062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6B6B82" w:rsidRDefault="006B6B82" w:rsidP="00794C7E">
      <w:pPr>
        <w:pStyle w:val="FSContent"/>
        <w:spacing w:line="240" w:lineRule="auto"/>
        <w:ind w:left="450"/>
      </w:pPr>
    </w:p>
    <w:p w:rsidR="00F921B9" w:rsidRPr="001C3124" w:rsidRDefault="00F921B9" w:rsidP="0006192A">
      <w:pPr>
        <w:pStyle w:val="FSBlank"/>
        <w:spacing w:line="240" w:lineRule="auto"/>
        <w:rPr>
          <w:sz w:val="30"/>
          <w:szCs w:val="30"/>
        </w:rPr>
      </w:pPr>
    </w:p>
    <w:p w:rsidR="00830C0C" w:rsidRDefault="00830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:rsidR="002D5459" w:rsidRDefault="002D5459" w:rsidP="002D5459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งวดสามเดือนและหกเดือน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3</w:t>
      </w:r>
      <w:r w:rsidRPr="008C010D">
        <w:rPr>
          <w:rFonts w:ascii="Angsana New" w:hAnsi="Angsana New" w:cs="Angsana New"/>
        </w:rPr>
        <w:t>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 w:hint="cs"/>
          <w:cs/>
        </w:rPr>
        <w:t>มิถุนายน</w:t>
      </w:r>
      <w:r w:rsidRPr="008C010D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eastAsia="Cordia New" w:hAnsi="Angsana New" w:cs="Angsana New"/>
          <w:lang w:val="en-US"/>
        </w:rPr>
        <w:t>25</w:t>
      </w:r>
      <w:r>
        <w:rPr>
          <w:rFonts w:ascii="Angsana New" w:eastAsia="Cordia New" w:hAnsi="Angsana New" w:cs="Angsana New" w:hint="cs"/>
          <w:cs/>
          <w:lang w:val="en-US"/>
        </w:rPr>
        <w:t>62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25</w:t>
      </w:r>
      <w:r>
        <w:rPr>
          <w:rFonts w:ascii="Angsana New" w:hAnsi="Angsana New" w:cs="Angsana New" w:hint="cs"/>
          <w:cs/>
          <w:lang w:val="en-US"/>
        </w:rPr>
        <w:t xml:space="preserve">61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:rsidR="002D5459" w:rsidRDefault="002D5459" w:rsidP="002D5459">
      <w:pPr>
        <w:pStyle w:val="FSBlank"/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4066B7" w:rsidRPr="008C010D" w:rsidTr="003061CD">
        <w:trPr>
          <w:tblHeader/>
        </w:trPr>
        <w:tc>
          <w:tcPr>
            <w:tcW w:w="2072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:rsidR="004066B7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066B7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066B7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066B7" w:rsidRPr="009C59A3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066B7" w:rsidRPr="009C59A3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:rsidR="004066B7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066B7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066B7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66B7" w:rsidRPr="008C010D" w:rsidTr="003061CD">
        <w:trPr>
          <w:tblHeader/>
        </w:trPr>
        <w:tc>
          <w:tcPr>
            <w:tcW w:w="2072" w:type="pct"/>
            <w:vAlign w:val="bottom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bottom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vAlign w:val="bottom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066B7" w:rsidRPr="008C010D" w:rsidTr="000F2642">
        <w:trPr>
          <w:tblHeader/>
        </w:trPr>
        <w:tc>
          <w:tcPr>
            <w:tcW w:w="2072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66B7" w:rsidRPr="008C010D" w:rsidTr="003061CD">
        <w:tc>
          <w:tcPr>
            <w:tcW w:w="2072" w:type="pct"/>
          </w:tcPr>
          <w:p w:rsidR="004066B7" w:rsidRPr="008C010D" w:rsidRDefault="004066B7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066B7" w:rsidRPr="008C010D" w:rsidRDefault="004066B7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957" w:rsidRPr="000E382A" w:rsidTr="003061CD">
        <w:tc>
          <w:tcPr>
            <w:tcW w:w="2072" w:type="pct"/>
          </w:tcPr>
          <w:p w:rsidR="00B82957" w:rsidRPr="000E382A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8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F1C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3BD" w:rsidRPr="000E382A" w:rsidTr="003061CD">
        <w:tc>
          <w:tcPr>
            <w:tcW w:w="2072" w:type="pct"/>
          </w:tcPr>
          <w:p w:rsidR="007323BD" w:rsidRPr="000E382A" w:rsidRDefault="007323BD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93" w:type="pct"/>
          </w:tcPr>
          <w:p w:rsidR="007323BD" w:rsidRDefault="007323BD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323BD" w:rsidRPr="00485AA2" w:rsidRDefault="007323BD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7323BD" w:rsidRDefault="007323BD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323BD" w:rsidRPr="00485AA2" w:rsidRDefault="007323BD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7323BD" w:rsidRDefault="007323BD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14,337</w:t>
            </w:r>
          </w:p>
        </w:tc>
        <w:tc>
          <w:tcPr>
            <w:tcW w:w="147" w:type="pct"/>
          </w:tcPr>
          <w:p w:rsidR="007323BD" w:rsidRPr="00485AA2" w:rsidRDefault="007323BD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323BD" w:rsidRDefault="007323BD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2957" w:rsidRPr="000E382A" w:rsidTr="003061CD">
        <w:tc>
          <w:tcPr>
            <w:tcW w:w="2072" w:type="pct"/>
          </w:tcPr>
          <w:p w:rsidR="00B82957" w:rsidRPr="000E382A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957" w:rsidRPr="008C010D" w:rsidTr="003061CD">
        <w:tc>
          <w:tcPr>
            <w:tcW w:w="2072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957" w:rsidRPr="008C010D" w:rsidTr="003061CD">
        <w:tc>
          <w:tcPr>
            <w:tcW w:w="2072" w:type="pct"/>
          </w:tcPr>
          <w:p w:rsidR="00B82957" w:rsidRPr="008C010D" w:rsidRDefault="00B82957" w:rsidP="00B8295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:rsidR="00B82957" w:rsidRPr="00DF1EB3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9,133</w:t>
            </w:r>
          </w:p>
        </w:tc>
        <w:tc>
          <w:tcPr>
            <w:tcW w:w="147" w:type="pct"/>
            <w:shd w:val="clear" w:color="auto" w:fill="auto"/>
          </w:tcPr>
          <w:p w:rsidR="00B82957" w:rsidRPr="00DF1EB3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B82957" w:rsidRPr="00DF1EB3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11,360</w:t>
            </w:r>
          </w:p>
        </w:tc>
        <w:tc>
          <w:tcPr>
            <w:tcW w:w="147" w:type="pct"/>
            <w:shd w:val="clear" w:color="auto" w:fill="auto"/>
          </w:tcPr>
          <w:p w:rsidR="00B82957" w:rsidRPr="00DF1EB3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B82957" w:rsidRPr="00DF1EB3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9,133</w:t>
            </w:r>
          </w:p>
        </w:tc>
        <w:tc>
          <w:tcPr>
            <w:tcW w:w="147" w:type="pct"/>
          </w:tcPr>
          <w:p w:rsidR="00B82957" w:rsidRPr="00DF1EB3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Pr="00DF1EB3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11,360</w:t>
            </w:r>
          </w:p>
        </w:tc>
      </w:tr>
      <w:tr w:rsidR="00B82957" w:rsidRPr="008C010D" w:rsidTr="003061CD">
        <w:tc>
          <w:tcPr>
            <w:tcW w:w="2072" w:type="pct"/>
          </w:tcPr>
          <w:p w:rsidR="00B82957" w:rsidRPr="00F8519A" w:rsidRDefault="00B82957" w:rsidP="00B8295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81FE1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9,843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8,050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181FE1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9,843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8,050</w:t>
            </w:r>
          </w:p>
        </w:tc>
      </w:tr>
      <w:tr w:rsidR="00B82957" w:rsidRPr="008C010D" w:rsidTr="003061CD">
        <w:tc>
          <w:tcPr>
            <w:tcW w:w="2072" w:type="pct"/>
          </w:tcPr>
          <w:p w:rsidR="00B82957" w:rsidRDefault="00B82957" w:rsidP="00B8295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B82957" w:rsidRPr="008C010D" w:rsidTr="003061CD">
        <w:tc>
          <w:tcPr>
            <w:tcW w:w="2072" w:type="pct"/>
          </w:tcPr>
          <w:p w:rsidR="00B82957" w:rsidRDefault="00B82957" w:rsidP="00B8295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119,984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107,986</w:t>
            </w:r>
          </w:p>
        </w:tc>
      </w:tr>
      <w:tr w:rsidR="00B82957" w:rsidRPr="008C010D" w:rsidTr="003061CD">
        <w:tc>
          <w:tcPr>
            <w:tcW w:w="2072" w:type="pct"/>
          </w:tcPr>
          <w:p w:rsidR="00B82957" w:rsidRDefault="00B82957" w:rsidP="00B8295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:rsidR="00B82957" w:rsidRPr="004446C0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48255F" w:rsidRDefault="00B82957" w:rsidP="00B829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:rsidR="00B82957" w:rsidRPr="004446C0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48255F" w:rsidRDefault="00B82957" w:rsidP="00B829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48255F" w:rsidRDefault="00B82957" w:rsidP="00B829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957" w:rsidRPr="008C010D" w:rsidTr="003061CD">
        <w:tc>
          <w:tcPr>
            <w:tcW w:w="2072" w:type="pct"/>
          </w:tcPr>
          <w:p w:rsidR="00B82957" w:rsidRPr="008C010D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B82957" w:rsidRPr="00A74DEE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82957" w:rsidRPr="002F46A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8C010D" w:rsidRDefault="00B82957" w:rsidP="00B82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Pr="00A74DEE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957" w:rsidRPr="008C010D" w:rsidTr="003061CD">
        <w:tc>
          <w:tcPr>
            <w:tcW w:w="2072" w:type="pct"/>
          </w:tcPr>
          <w:p w:rsidR="00B82957" w:rsidRPr="008C010D" w:rsidRDefault="00B82957" w:rsidP="00B8295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</w:t>
            </w:r>
          </w:p>
        </w:tc>
      </w:tr>
      <w:tr w:rsidR="00B82957" w:rsidRPr="008C010D" w:rsidTr="003061CD">
        <w:tc>
          <w:tcPr>
            <w:tcW w:w="2072" w:type="pct"/>
          </w:tcPr>
          <w:p w:rsidR="00B82957" w:rsidRPr="008C010D" w:rsidRDefault="00B82957" w:rsidP="00B8295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  <w:shd w:val="clear" w:color="auto" w:fill="auto"/>
          </w:tcPr>
          <w:p w:rsidR="00B82957" w:rsidRPr="00485AA2" w:rsidRDefault="00DF3D7F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81F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B82957" w:rsidRPr="00485AA2" w:rsidRDefault="00DF3D7F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81F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B82957" w:rsidRPr="008C010D" w:rsidTr="003061CD">
        <w:tc>
          <w:tcPr>
            <w:tcW w:w="2072" w:type="pct"/>
          </w:tcPr>
          <w:p w:rsidR="00B82957" w:rsidRPr="008C010D" w:rsidRDefault="00B82957" w:rsidP="00B8295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  <w:shd w:val="clear" w:color="auto" w:fill="auto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B82957" w:rsidRPr="008C010D" w:rsidTr="003061CD">
        <w:tc>
          <w:tcPr>
            <w:tcW w:w="2072" w:type="pct"/>
          </w:tcPr>
          <w:p w:rsidR="00B82957" w:rsidRPr="008C010D" w:rsidRDefault="00B82957" w:rsidP="00B8295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693" w:type="pct"/>
            <w:shd w:val="clear" w:color="auto" w:fill="auto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5,451</w:t>
            </w: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5,451</w:t>
            </w:r>
          </w:p>
        </w:tc>
      </w:tr>
      <w:tr w:rsidR="00B82957" w:rsidRPr="008C010D" w:rsidTr="003061CD">
        <w:tc>
          <w:tcPr>
            <w:tcW w:w="2072" w:type="pct"/>
          </w:tcPr>
          <w:p w:rsidR="00B82957" w:rsidRPr="008C010D" w:rsidRDefault="00B82957" w:rsidP="00B8295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957" w:rsidRPr="008C010D" w:rsidTr="003061CD">
        <w:tc>
          <w:tcPr>
            <w:tcW w:w="2072" w:type="pct"/>
          </w:tcPr>
          <w:p w:rsidR="00B82957" w:rsidRPr="008C010D" w:rsidRDefault="00B82957" w:rsidP="00B8295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82957" w:rsidRPr="0048255F" w:rsidRDefault="00B82957" w:rsidP="00B829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B82957" w:rsidRPr="0048255F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82957" w:rsidRPr="0048255F" w:rsidRDefault="00B82957" w:rsidP="00B829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48255F" w:rsidRDefault="00B82957" w:rsidP="00B829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Pr="0048255F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957" w:rsidRPr="008C010D" w:rsidTr="003061CD">
        <w:tc>
          <w:tcPr>
            <w:tcW w:w="2072" w:type="pct"/>
          </w:tcPr>
          <w:p w:rsidR="00B82957" w:rsidRPr="008C010D" w:rsidRDefault="00B82957" w:rsidP="00B8295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82957" w:rsidRPr="0048255F" w:rsidRDefault="00B82957" w:rsidP="00B829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B82957" w:rsidRPr="00E360FD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B82957" w:rsidRPr="0048255F" w:rsidRDefault="00B82957" w:rsidP="00B829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B82957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B82957" w:rsidRPr="0048255F" w:rsidRDefault="00B82957" w:rsidP="00B8295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Pr="00E360FD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957" w:rsidRPr="008C010D" w:rsidTr="003061CD">
        <w:tc>
          <w:tcPr>
            <w:tcW w:w="2072" w:type="pct"/>
          </w:tcPr>
          <w:p w:rsidR="00B82957" w:rsidRPr="008C010D" w:rsidRDefault="00B82957" w:rsidP="00B82957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8,706</w:t>
            </w: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9,412</w:t>
            </w:r>
          </w:p>
        </w:tc>
        <w:tc>
          <w:tcPr>
            <w:tcW w:w="147" w:type="pct"/>
            <w:shd w:val="clear" w:color="auto" w:fill="auto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B82957" w:rsidRPr="00485AA2" w:rsidRDefault="00181FE1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8,706</w:t>
            </w:r>
          </w:p>
        </w:tc>
        <w:tc>
          <w:tcPr>
            <w:tcW w:w="14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82957" w:rsidRPr="00485AA2" w:rsidRDefault="00B82957" w:rsidP="00B82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9,412</w:t>
            </w:r>
          </w:p>
        </w:tc>
      </w:tr>
      <w:tr w:rsidR="00DA7C30" w:rsidRPr="008C010D" w:rsidTr="003061CD">
        <w:tc>
          <w:tcPr>
            <w:tcW w:w="2072" w:type="pct"/>
          </w:tcPr>
          <w:p w:rsidR="00DA7C30" w:rsidRPr="008C010D" w:rsidRDefault="00DA7C30" w:rsidP="00DA7C3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2,284</w:t>
            </w:r>
          </w:p>
        </w:tc>
        <w:tc>
          <w:tcPr>
            <w:tcW w:w="147" w:type="pct"/>
            <w:shd w:val="clear" w:color="auto" w:fill="auto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47" w:type="pct"/>
            <w:shd w:val="clear" w:color="auto" w:fill="auto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2,284</w:t>
            </w:r>
          </w:p>
        </w:tc>
        <w:tc>
          <w:tcPr>
            <w:tcW w:w="147" w:type="pct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DA7C30" w:rsidRPr="008C010D" w:rsidTr="003061CD">
        <w:tc>
          <w:tcPr>
            <w:tcW w:w="2072" w:type="pct"/>
          </w:tcPr>
          <w:p w:rsidR="00DA7C30" w:rsidRPr="002E4422" w:rsidRDefault="00DA7C30" w:rsidP="00DA7C3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7C30" w:rsidRPr="00A1435A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10,990</w:t>
            </w:r>
          </w:p>
        </w:tc>
        <w:tc>
          <w:tcPr>
            <w:tcW w:w="147" w:type="pct"/>
            <w:shd w:val="clear" w:color="auto" w:fill="auto"/>
          </w:tcPr>
          <w:p w:rsidR="00DA7C30" w:rsidRPr="00A1435A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7C30" w:rsidRPr="00A1435A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35A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147" w:type="pct"/>
            <w:shd w:val="clear" w:color="auto" w:fill="auto"/>
          </w:tcPr>
          <w:p w:rsidR="00DA7C30" w:rsidRPr="002E442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7C30" w:rsidRPr="00A1435A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10,990</w:t>
            </w:r>
          </w:p>
        </w:tc>
        <w:tc>
          <w:tcPr>
            <w:tcW w:w="147" w:type="pct"/>
          </w:tcPr>
          <w:p w:rsidR="00DA7C30" w:rsidRPr="002E442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DA7C30" w:rsidRPr="002E442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422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</w:tr>
    </w:tbl>
    <w:p w:rsidR="004066B7" w:rsidRDefault="004066B7" w:rsidP="002D5459">
      <w:pPr>
        <w:pStyle w:val="FSBlank"/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025DFC" w:rsidRPr="008C010D" w:rsidTr="00091EB2">
        <w:trPr>
          <w:tblHeader/>
        </w:trPr>
        <w:tc>
          <w:tcPr>
            <w:tcW w:w="2072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:rsidR="00025DFC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DFC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DFC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DFC" w:rsidRPr="009C59A3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025DFC" w:rsidRPr="009C59A3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:rsidR="00025DFC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DFC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DFC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5DFC" w:rsidRPr="008C010D" w:rsidTr="00091EB2">
        <w:trPr>
          <w:tblHeader/>
        </w:trPr>
        <w:tc>
          <w:tcPr>
            <w:tcW w:w="2072" w:type="pct"/>
            <w:vAlign w:val="bottom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bottom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  <w:vAlign w:val="bottom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025DFC" w:rsidRPr="008C010D" w:rsidTr="00694605">
        <w:trPr>
          <w:tblHeader/>
        </w:trPr>
        <w:tc>
          <w:tcPr>
            <w:tcW w:w="2072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5DFC" w:rsidRPr="008C010D" w:rsidTr="00091EB2">
        <w:tc>
          <w:tcPr>
            <w:tcW w:w="2072" w:type="pct"/>
          </w:tcPr>
          <w:p w:rsidR="00025DFC" w:rsidRPr="008C010D" w:rsidRDefault="00025DF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025DFC" w:rsidRPr="008C010D" w:rsidRDefault="00025DFC" w:rsidP="006946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DFC" w:rsidRPr="000E382A" w:rsidTr="00091EB2">
        <w:tc>
          <w:tcPr>
            <w:tcW w:w="2072" w:type="pct"/>
          </w:tcPr>
          <w:p w:rsidR="00025DFC" w:rsidRPr="000E382A" w:rsidRDefault="00025DF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8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:rsidR="00025DFC" w:rsidRPr="00485AA2" w:rsidRDefault="00143070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25DFC" w:rsidRPr="00485AA2" w:rsidRDefault="00025DF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025DFC" w:rsidRPr="00485AA2" w:rsidRDefault="00025DF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25DFC" w:rsidRPr="00485AA2" w:rsidRDefault="00025DF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025DFC" w:rsidRPr="00485AA2" w:rsidRDefault="00143070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6F1C7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:rsidR="00025DFC" w:rsidRPr="00485AA2" w:rsidRDefault="00025DF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025DFC" w:rsidRPr="00485AA2" w:rsidRDefault="00025DF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310D" w:rsidRPr="000E382A" w:rsidTr="00091EB2">
        <w:tc>
          <w:tcPr>
            <w:tcW w:w="2072" w:type="pct"/>
          </w:tcPr>
          <w:p w:rsidR="0044310D" w:rsidRPr="000E382A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93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14,337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310D" w:rsidRPr="000E382A" w:rsidTr="00091EB2">
        <w:tc>
          <w:tcPr>
            <w:tcW w:w="2072" w:type="pct"/>
          </w:tcPr>
          <w:p w:rsidR="0044310D" w:rsidRPr="000E382A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0D" w:rsidRPr="008C010D" w:rsidTr="00091EB2">
        <w:tc>
          <w:tcPr>
            <w:tcW w:w="2072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0D" w:rsidRPr="008C010D" w:rsidTr="00091EB2">
        <w:tc>
          <w:tcPr>
            <w:tcW w:w="2072" w:type="pct"/>
          </w:tcPr>
          <w:p w:rsidR="0044310D" w:rsidRPr="008C010D" w:rsidRDefault="0044310D" w:rsidP="004431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:rsidR="0044310D" w:rsidRPr="00DF1EB3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20,845</w:t>
            </w:r>
          </w:p>
        </w:tc>
        <w:tc>
          <w:tcPr>
            <w:tcW w:w="147" w:type="pct"/>
            <w:shd w:val="clear" w:color="auto" w:fill="auto"/>
          </w:tcPr>
          <w:p w:rsidR="0044310D" w:rsidRPr="00DF1EB3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4310D" w:rsidRPr="00DF1EB3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21,933</w:t>
            </w:r>
          </w:p>
        </w:tc>
        <w:tc>
          <w:tcPr>
            <w:tcW w:w="147" w:type="pct"/>
            <w:shd w:val="clear" w:color="auto" w:fill="auto"/>
          </w:tcPr>
          <w:p w:rsidR="0044310D" w:rsidRPr="00DF1EB3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4310D" w:rsidRPr="00DF1EB3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20,845</w:t>
            </w:r>
          </w:p>
        </w:tc>
        <w:tc>
          <w:tcPr>
            <w:tcW w:w="147" w:type="pct"/>
          </w:tcPr>
          <w:p w:rsidR="0044310D" w:rsidRPr="00DF1EB3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Pr="00DF1EB3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21,933</w:t>
            </w:r>
          </w:p>
        </w:tc>
      </w:tr>
      <w:tr w:rsidR="0044310D" w:rsidRPr="008C010D" w:rsidTr="00091EB2">
        <w:tc>
          <w:tcPr>
            <w:tcW w:w="2072" w:type="pct"/>
          </w:tcPr>
          <w:p w:rsidR="0044310D" w:rsidRPr="00F8519A" w:rsidRDefault="0044310D" w:rsidP="004431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19,686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16,100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19,686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16,100</w:t>
            </w:r>
          </w:p>
        </w:tc>
      </w:tr>
      <w:tr w:rsidR="0044310D" w:rsidRPr="008C010D" w:rsidTr="00091EB2">
        <w:tc>
          <w:tcPr>
            <w:tcW w:w="2072" w:type="pct"/>
          </w:tcPr>
          <w:p w:rsidR="0044310D" w:rsidRDefault="0044310D" w:rsidP="004431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</w:tr>
      <w:tr w:rsidR="0044310D" w:rsidRPr="008C010D" w:rsidTr="00091EB2">
        <w:tc>
          <w:tcPr>
            <w:tcW w:w="2072" w:type="pct"/>
          </w:tcPr>
          <w:p w:rsidR="0044310D" w:rsidRDefault="0044310D" w:rsidP="004431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119,984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107,986</w:t>
            </w:r>
          </w:p>
        </w:tc>
      </w:tr>
      <w:tr w:rsidR="0044310D" w:rsidRPr="008C010D" w:rsidTr="00091EB2">
        <w:tc>
          <w:tcPr>
            <w:tcW w:w="2072" w:type="pct"/>
          </w:tcPr>
          <w:p w:rsidR="0044310D" w:rsidRDefault="0044310D" w:rsidP="004431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:rsidR="0044310D" w:rsidRPr="004446C0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48255F" w:rsidRDefault="0044310D" w:rsidP="004431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:rsidR="0044310D" w:rsidRPr="004446C0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48255F" w:rsidRDefault="0044310D" w:rsidP="004431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48255F" w:rsidRDefault="0044310D" w:rsidP="004431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0D" w:rsidRPr="008C010D" w:rsidTr="00091EB2">
        <w:tc>
          <w:tcPr>
            <w:tcW w:w="2072" w:type="pct"/>
          </w:tcPr>
          <w:p w:rsidR="0044310D" w:rsidRPr="008C0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4310D" w:rsidRPr="00A74DEE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44310D" w:rsidRPr="002F46A7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8C010D" w:rsidRDefault="0044310D" w:rsidP="00443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Pr="00A74DEE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0D" w:rsidRPr="008C010D" w:rsidTr="00091EB2">
        <w:tc>
          <w:tcPr>
            <w:tcW w:w="2072" w:type="pct"/>
          </w:tcPr>
          <w:p w:rsidR="0044310D" w:rsidRPr="008C010D" w:rsidRDefault="0044310D" w:rsidP="004431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44310D" w:rsidRPr="008C010D" w:rsidTr="00091EB2">
        <w:tc>
          <w:tcPr>
            <w:tcW w:w="2072" w:type="pct"/>
          </w:tcPr>
          <w:p w:rsidR="0044310D" w:rsidRPr="008C010D" w:rsidRDefault="0044310D" w:rsidP="004431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F3D7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F3D7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44310D" w:rsidRPr="008C010D" w:rsidTr="00091EB2">
        <w:tc>
          <w:tcPr>
            <w:tcW w:w="2072" w:type="pct"/>
          </w:tcPr>
          <w:p w:rsidR="0044310D" w:rsidRPr="008C010D" w:rsidRDefault="0044310D" w:rsidP="004431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44310D" w:rsidRPr="008C010D" w:rsidTr="00091EB2">
        <w:tc>
          <w:tcPr>
            <w:tcW w:w="2072" w:type="pct"/>
          </w:tcPr>
          <w:p w:rsidR="0044310D" w:rsidRPr="008C010D" w:rsidRDefault="0044310D" w:rsidP="0044310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693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10,689</w:t>
            </w: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10,689</w:t>
            </w:r>
          </w:p>
        </w:tc>
      </w:tr>
      <w:tr w:rsidR="0044310D" w:rsidRPr="008C010D" w:rsidTr="00091EB2">
        <w:tc>
          <w:tcPr>
            <w:tcW w:w="2072" w:type="pct"/>
          </w:tcPr>
          <w:p w:rsidR="0044310D" w:rsidRPr="008C010D" w:rsidRDefault="0044310D" w:rsidP="0044310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0D" w:rsidRPr="008C010D" w:rsidTr="00091EB2">
        <w:tc>
          <w:tcPr>
            <w:tcW w:w="2072" w:type="pct"/>
          </w:tcPr>
          <w:p w:rsidR="0044310D" w:rsidRPr="008C010D" w:rsidRDefault="0044310D" w:rsidP="0044310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4310D" w:rsidRPr="0048255F" w:rsidRDefault="0044310D" w:rsidP="004431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4310D" w:rsidRPr="0048255F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4310D" w:rsidRPr="0048255F" w:rsidRDefault="0044310D" w:rsidP="004431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48255F" w:rsidRDefault="0044310D" w:rsidP="004431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Pr="0048255F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0D" w:rsidRPr="008C010D" w:rsidTr="00091EB2">
        <w:tc>
          <w:tcPr>
            <w:tcW w:w="2072" w:type="pct"/>
          </w:tcPr>
          <w:p w:rsidR="0044310D" w:rsidRPr="008C010D" w:rsidRDefault="0044310D" w:rsidP="0044310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4310D" w:rsidRPr="0048255F" w:rsidRDefault="0044310D" w:rsidP="004431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4310D" w:rsidRPr="00E360F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4310D" w:rsidRPr="0048255F" w:rsidRDefault="0044310D" w:rsidP="004431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4310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4310D" w:rsidRPr="0048255F" w:rsidRDefault="0044310D" w:rsidP="004431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Pr="00E360FD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10D" w:rsidRPr="008C010D" w:rsidTr="00091EB2">
        <w:tc>
          <w:tcPr>
            <w:tcW w:w="2072" w:type="pct"/>
          </w:tcPr>
          <w:p w:rsidR="0044310D" w:rsidRPr="008C010D" w:rsidRDefault="0044310D" w:rsidP="0044310D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19,796</w:t>
            </w: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18,566</w:t>
            </w:r>
          </w:p>
        </w:tc>
        <w:tc>
          <w:tcPr>
            <w:tcW w:w="147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19,796</w:t>
            </w:r>
          </w:p>
        </w:tc>
        <w:tc>
          <w:tcPr>
            <w:tcW w:w="14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4310D" w:rsidRPr="00485AA2" w:rsidRDefault="0044310D" w:rsidP="00443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18,566</w:t>
            </w:r>
          </w:p>
        </w:tc>
      </w:tr>
      <w:tr w:rsidR="00DA7C30" w:rsidRPr="008C010D" w:rsidTr="00091EB2">
        <w:tc>
          <w:tcPr>
            <w:tcW w:w="2072" w:type="pct"/>
          </w:tcPr>
          <w:p w:rsidR="00DA7C30" w:rsidRPr="008C010D" w:rsidRDefault="00DA7C30" w:rsidP="00DA7C3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2,866</w:t>
            </w:r>
          </w:p>
        </w:tc>
        <w:tc>
          <w:tcPr>
            <w:tcW w:w="147" w:type="pct"/>
            <w:shd w:val="clear" w:color="auto" w:fill="auto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7" w:type="pct"/>
            <w:shd w:val="clear" w:color="auto" w:fill="auto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2,866</w:t>
            </w:r>
          </w:p>
        </w:tc>
        <w:tc>
          <w:tcPr>
            <w:tcW w:w="147" w:type="pct"/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DA7C30" w:rsidRPr="00485AA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DA7C30" w:rsidRPr="008C010D" w:rsidTr="00091EB2">
        <w:tc>
          <w:tcPr>
            <w:tcW w:w="2072" w:type="pct"/>
          </w:tcPr>
          <w:p w:rsidR="00DA7C30" w:rsidRPr="002E4422" w:rsidRDefault="00DA7C30" w:rsidP="00DA7C3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7C30" w:rsidRPr="00A1435A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22,662</w:t>
            </w:r>
          </w:p>
        </w:tc>
        <w:tc>
          <w:tcPr>
            <w:tcW w:w="147" w:type="pct"/>
            <w:shd w:val="clear" w:color="auto" w:fill="auto"/>
          </w:tcPr>
          <w:p w:rsidR="00DA7C30" w:rsidRPr="00A1435A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7C30" w:rsidRPr="00A1435A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19,562</w:t>
            </w:r>
          </w:p>
        </w:tc>
        <w:tc>
          <w:tcPr>
            <w:tcW w:w="147" w:type="pct"/>
            <w:shd w:val="clear" w:color="auto" w:fill="auto"/>
          </w:tcPr>
          <w:p w:rsidR="00DA7C30" w:rsidRPr="002E442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7C30" w:rsidRPr="00A1435A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22,662</w:t>
            </w:r>
          </w:p>
        </w:tc>
        <w:tc>
          <w:tcPr>
            <w:tcW w:w="147" w:type="pct"/>
          </w:tcPr>
          <w:p w:rsidR="00DA7C30" w:rsidRPr="002E442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DA7C30" w:rsidRPr="002E4422" w:rsidRDefault="00DA7C30" w:rsidP="00DA7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19,562</w:t>
            </w:r>
          </w:p>
        </w:tc>
      </w:tr>
    </w:tbl>
    <w:p w:rsidR="002D5459" w:rsidRPr="00990925" w:rsidRDefault="002D5459" w:rsidP="00911F13">
      <w:pPr>
        <w:pStyle w:val="FSBlank"/>
        <w:spacing w:line="240" w:lineRule="auto"/>
        <w:ind w:left="0"/>
        <w:rPr>
          <w:sz w:val="30"/>
          <w:szCs w:val="30"/>
        </w:rPr>
      </w:pPr>
    </w:p>
    <w:p w:rsidR="00911F13" w:rsidRDefault="00E52810" w:rsidP="00D353FC">
      <w:pPr>
        <w:pStyle w:val="FSContent"/>
        <w:spacing w:line="240" w:lineRule="auto"/>
        <w:ind w:left="576"/>
      </w:pPr>
      <w:r>
        <w:rPr>
          <w:cs/>
        </w:rPr>
        <w:br w:type="page"/>
      </w:r>
      <w:r w:rsidR="003227BD" w:rsidRPr="0006192A">
        <w:rPr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3227BD" w:rsidRPr="0006192A">
        <w:t xml:space="preserve"> </w:t>
      </w:r>
      <w:r w:rsidR="000D26C1">
        <w:rPr>
          <w:rFonts w:hint="cs"/>
          <w:cs/>
        </w:rPr>
        <w:t>30 มิถุนายน</w:t>
      </w:r>
      <w:r w:rsidR="005A2D4C" w:rsidRPr="0006192A">
        <w:rPr>
          <w:rFonts w:hint="cs"/>
          <w:cs/>
        </w:rPr>
        <w:t xml:space="preserve"> 256</w:t>
      </w:r>
      <w:r w:rsidR="002439E3" w:rsidRPr="0006192A">
        <w:t>2</w:t>
      </w:r>
      <w:r w:rsidR="00DC0C90" w:rsidRPr="0006192A">
        <w:rPr>
          <w:rFonts w:hint="cs"/>
          <w:cs/>
        </w:rPr>
        <w:t xml:space="preserve"> </w:t>
      </w:r>
      <w:r w:rsidR="003227BD" w:rsidRPr="0006192A">
        <w:rPr>
          <w:cs/>
        </w:rPr>
        <w:t>และ</w:t>
      </w:r>
      <w:r w:rsidR="005B29DD">
        <w:rPr>
          <w:rFonts w:hint="cs"/>
          <w:cs/>
        </w:rPr>
        <w:t>วันที่</w:t>
      </w:r>
      <w:r w:rsidR="003227BD" w:rsidRPr="0006192A">
        <w:t xml:space="preserve"> 31 </w:t>
      </w:r>
      <w:r w:rsidR="003227BD" w:rsidRPr="0006192A">
        <w:rPr>
          <w:cs/>
        </w:rPr>
        <w:t xml:space="preserve">ธันวาคม </w:t>
      </w:r>
      <w:r w:rsidR="005A2D4C" w:rsidRPr="0006192A">
        <w:t>256</w:t>
      </w:r>
      <w:r w:rsidR="002439E3" w:rsidRPr="0006192A">
        <w:t>1</w:t>
      </w:r>
      <w:r w:rsidR="00DC0C90" w:rsidRPr="0006192A">
        <w:rPr>
          <w:rFonts w:hint="cs"/>
          <w:cs/>
        </w:rPr>
        <w:t xml:space="preserve"> </w:t>
      </w:r>
      <w:r w:rsidR="003227BD" w:rsidRPr="0006192A">
        <w:rPr>
          <w:cs/>
        </w:rPr>
        <w:t>มีดังนี้</w:t>
      </w:r>
    </w:p>
    <w:p w:rsidR="00E57D79" w:rsidRPr="00990925" w:rsidRDefault="00E57D79" w:rsidP="0006192A">
      <w:pPr>
        <w:pStyle w:val="FSContent"/>
        <w:spacing w:line="240" w:lineRule="auto"/>
      </w:pPr>
    </w:p>
    <w:tbl>
      <w:tblPr>
        <w:tblW w:w="93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079"/>
        <w:gridCol w:w="280"/>
        <w:gridCol w:w="1081"/>
        <w:gridCol w:w="245"/>
        <w:gridCol w:w="1079"/>
        <w:gridCol w:w="269"/>
        <w:gridCol w:w="1082"/>
      </w:tblGrid>
      <w:tr w:rsidR="0076503B" w:rsidRPr="0006192A" w:rsidTr="00700E69">
        <w:trPr>
          <w:tblHeader/>
        </w:trPr>
        <w:tc>
          <w:tcPr>
            <w:tcW w:w="2264" w:type="pct"/>
          </w:tcPr>
          <w:p w:rsidR="0076503B" w:rsidRPr="0006192A" w:rsidRDefault="0076503B" w:rsidP="00C01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05" w:type="pct"/>
            <w:gridSpan w:val="3"/>
          </w:tcPr>
          <w:p w:rsidR="0076503B" w:rsidRPr="002E4422" w:rsidRDefault="0076503B" w:rsidP="008375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:rsidR="0076503B" w:rsidRPr="0006192A" w:rsidRDefault="0076503B" w:rsidP="00C010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:rsidR="0076503B" w:rsidRPr="0006192A" w:rsidRDefault="0076503B" w:rsidP="00E60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6C1" w:rsidRPr="0006192A" w:rsidTr="00700E69">
        <w:trPr>
          <w:tblHeader/>
        </w:trPr>
        <w:tc>
          <w:tcPr>
            <w:tcW w:w="2264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:rsidR="000D26C1" w:rsidRPr="0006192A" w:rsidRDefault="000D26C1" w:rsidP="00DB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0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D26C1" w:rsidRPr="0006192A" w:rsidTr="00700E69">
        <w:trPr>
          <w:tblHeader/>
        </w:trPr>
        <w:tc>
          <w:tcPr>
            <w:tcW w:w="2264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:rsidR="000D26C1" w:rsidRPr="0006192A" w:rsidRDefault="000D26C1" w:rsidP="00DB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D26C1" w:rsidRPr="0006192A" w:rsidTr="00700E69">
        <w:trPr>
          <w:tblHeader/>
        </w:trPr>
        <w:tc>
          <w:tcPr>
            <w:tcW w:w="2264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6" w:type="pct"/>
            <w:gridSpan w:val="7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6C1" w:rsidRPr="0006192A" w:rsidTr="00700E69">
        <w:tc>
          <w:tcPr>
            <w:tcW w:w="2264" w:type="pct"/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</w:tcPr>
          <w:p w:rsidR="000D26C1" w:rsidRPr="0006192A" w:rsidRDefault="00DF75C9" w:rsidP="00DF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3,318</w:t>
            </w:r>
          </w:p>
        </w:tc>
        <w:tc>
          <w:tcPr>
            <w:tcW w:w="150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0D26C1" w:rsidRPr="0006192A" w:rsidRDefault="000D26C1" w:rsidP="00AD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  <w:tc>
          <w:tcPr>
            <w:tcW w:w="131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0D26C1" w:rsidRPr="0006192A" w:rsidRDefault="00DF75C9" w:rsidP="00DF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3,318</w:t>
            </w:r>
          </w:p>
        </w:tc>
        <w:tc>
          <w:tcPr>
            <w:tcW w:w="144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0D26C1" w:rsidRPr="0006192A" w:rsidRDefault="000D26C1" w:rsidP="00AD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</w:tr>
      <w:tr w:rsidR="000D26C1" w:rsidRPr="0006192A" w:rsidTr="00700E69">
        <w:tc>
          <w:tcPr>
            <w:tcW w:w="2264" w:type="pct"/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7" w:type="pct"/>
          </w:tcPr>
          <w:p w:rsidR="000D26C1" w:rsidRPr="0006192A" w:rsidRDefault="00DF75C9" w:rsidP="00DF7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50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31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D26C1" w:rsidRPr="0006192A" w:rsidRDefault="00DF75C9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44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0D26C1" w:rsidRPr="0006192A" w:rsidTr="00700E69">
        <w:tc>
          <w:tcPr>
            <w:tcW w:w="2264" w:type="pct"/>
          </w:tcPr>
          <w:p w:rsidR="000D26C1" w:rsidRPr="0006192A" w:rsidRDefault="000D26C1" w:rsidP="000D26C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6192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D26C1" w:rsidRPr="0006192A" w:rsidRDefault="00DF75C9" w:rsidP="00DF7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3,475</w:t>
            </w:r>
          </w:p>
        </w:tc>
        <w:tc>
          <w:tcPr>
            <w:tcW w:w="150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  <w:tc>
          <w:tcPr>
            <w:tcW w:w="131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D26C1" w:rsidRPr="0006192A" w:rsidRDefault="00DF75C9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3,475</w:t>
            </w:r>
          </w:p>
        </w:tc>
        <w:tc>
          <w:tcPr>
            <w:tcW w:w="144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</w:tr>
      <w:tr w:rsidR="000D26C1" w:rsidRPr="0006192A" w:rsidTr="00700E69">
        <w:tc>
          <w:tcPr>
            <w:tcW w:w="2264" w:type="pct"/>
          </w:tcPr>
          <w:p w:rsidR="000D26C1" w:rsidRPr="0006192A" w:rsidRDefault="000D26C1" w:rsidP="000D26C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0D26C1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0D26C1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26C1" w:rsidRPr="0006192A" w:rsidTr="00700E69">
        <w:trPr>
          <w:tblHeader/>
        </w:trPr>
        <w:tc>
          <w:tcPr>
            <w:tcW w:w="2264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305" w:type="pct"/>
            <w:gridSpan w:val="3"/>
          </w:tcPr>
          <w:p w:rsidR="000D26C1" w:rsidRPr="002E4422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6C1" w:rsidRPr="0006192A" w:rsidTr="00700E69">
        <w:trPr>
          <w:tblHeader/>
        </w:trPr>
        <w:tc>
          <w:tcPr>
            <w:tcW w:w="2264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0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D26C1" w:rsidRPr="0006192A" w:rsidTr="00700E69">
        <w:trPr>
          <w:tblHeader/>
        </w:trPr>
        <w:tc>
          <w:tcPr>
            <w:tcW w:w="2264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0D26C1" w:rsidRPr="0006192A" w:rsidRDefault="000D26C1" w:rsidP="00AD3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D26C1" w:rsidRPr="0006192A" w:rsidTr="00700E69">
        <w:trPr>
          <w:tblHeader/>
        </w:trPr>
        <w:tc>
          <w:tcPr>
            <w:tcW w:w="2264" w:type="pct"/>
          </w:tcPr>
          <w:p w:rsidR="000D26C1" w:rsidRPr="0006192A" w:rsidRDefault="000D26C1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6" w:type="pct"/>
            <w:gridSpan w:val="7"/>
          </w:tcPr>
          <w:p w:rsidR="000D26C1" w:rsidRPr="0006192A" w:rsidRDefault="006F1C7B" w:rsidP="000D26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6C1" w:rsidRPr="0006192A" w:rsidTr="00700E69">
        <w:tc>
          <w:tcPr>
            <w:tcW w:w="2264" w:type="pct"/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7" w:type="pct"/>
          </w:tcPr>
          <w:p w:rsidR="000D26C1" w:rsidRPr="0006192A" w:rsidRDefault="00F45090" w:rsidP="00F4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50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31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0D26C1" w:rsidRPr="0006192A" w:rsidRDefault="004561B2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4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0D26C1" w:rsidRPr="0006192A" w:rsidTr="00700E69">
        <w:tc>
          <w:tcPr>
            <w:tcW w:w="2264" w:type="pct"/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7" w:type="pct"/>
          </w:tcPr>
          <w:p w:rsidR="000D26C1" w:rsidRPr="0006192A" w:rsidRDefault="004561B2" w:rsidP="00456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1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:rsidR="000D26C1" w:rsidRPr="0006192A" w:rsidRDefault="004561B2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0D26C1" w:rsidRPr="0006192A" w:rsidTr="00700E69">
        <w:tc>
          <w:tcPr>
            <w:tcW w:w="2264" w:type="pct"/>
          </w:tcPr>
          <w:p w:rsidR="000D26C1" w:rsidRPr="0006192A" w:rsidRDefault="000D26C1" w:rsidP="000D26C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6192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D26C1" w:rsidRPr="0006192A" w:rsidRDefault="004561B2" w:rsidP="00456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50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31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D26C1" w:rsidRPr="0006192A" w:rsidRDefault="004561B2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  <w:tc>
          <w:tcPr>
            <w:tcW w:w="144" w:type="pct"/>
          </w:tcPr>
          <w:p w:rsidR="000D26C1" w:rsidRPr="0006192A" w:rsidRDefault="000D26C1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0D26C1" w:rsidRPr="0006192A" w:rsidRDefault="000D26C1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</w:tr>
      <w:tr w:rsidR="00E52810" w:rsidRPr="0006192A" w:rsidTr="00700E69">
        <w:tc>
          <w:tcPr>
            <w:tcW w:w="2264" w:type="pct"/>
          </w:tcPr>
          <w:p w:rsidR="00E52810" w:rsidRPr="0006192A" w:rsidRDefault="00E52810" w:rsidP="000D26C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E52810" w:rsidRPr="0006192A" w:rsidRDefault="00E52810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E52810" w:rsidRPr="0006192A" w:rsidRDefault="00E52810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E52810" w:rsidRPr="0006192A" w:rsidRDefault="00E52810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E52810" w:rsidRPr="0006192A" w:rsidRDefault="00E52810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:rsidR="00E52810" w:rsidRPr="0006192A" w:rsidRDefault="00E52810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E52810" w:rsidRPr="0006192A" w:rsidRDefault="00E52810" w:rsidP="000D26C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E52810" w:rsidRPr="0006192A" w:rsidRDefault="00E52810" w:rsidP="000D2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23BD" w:rsidRPr="0006192A" w:rsidTr="00700E69">
        <w:tc>
          <w:tcPr>
            <w:tcW w:w="2264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201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05" w:type="pct"/>
            <w:gridSpan w:val="3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:rsidR="007323BD" w:rsidRPr="0006192A" w:rsidRDefault="007323BD" w:rsidP="007323B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:rsidR="007323BD" w:rsidRPr="0006192A" w:rsidRDefault="007323BD" w:rsidP="00732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23BD" w:rsidRPr="0006192A" w:rsidTr="00700E69">
        <w:tc>
          <w:tcPr>
            <w:tcW w:w="2264" w:type="pct"/>
          </w:tcPr>
          <w:p w:rsidR="007323BD" w:rsidRPr="0006192A" w:rsidRDefault="007323BD" w:rsidP="007323B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7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50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323BD" w:rsidRPr="0006192A" w:rsidTr="00700E69">
        <w:tc>
          <w:tcPr>
            <w:tcW w:w="2264" w:type="pct"/>
          </w:tcPr>
          <w:p w:rsidR="007323BD" w:rsidRPr="0006192A" w:rsidRDefault="007323BD" w:rsidP="007323B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7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7323BD" w:rsidRPr="0006192A" w:rsidRDefault="007323BD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F1C7B" w:rsidRPr="0006192A" w:rsidTr="006F1C7B">
        <w:tc>
          <w:tcPr>
            <w:tcW w:w="2264" w:type="pct"/>
          </w:tcPr>
          <w:p w:rsidR="006F1C7B" w:rsidRPr="0006192A" w:rsidRDefault="006F1C7B" w:rsidP="007323B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36" w:type="pct"/>
            <w:gridSpan w:val="7"/>
          </w:tcPr>
          <w:p w:rsidR="006F1C7B" w:rsidRPr="0006192A" w:rsidRDefault="006F1C7B" w:rsidP="007323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2" w:right="-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23BD" w:rsidRPr="0006192A" w:rsidTr="00700E69">
        <w:tc>
          <w:tcPr>
            <w:tcW w:w="2264" w:type="pct"/>
          </w:tcPr>
          <w:p w:rsidR="007323BD" w:rsidRPr="00B2010B" w:rsidRDefault="007323BD" w:rsidP="00732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B2010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7323BD" w:rsidRPr="006C176A" w:rsidRDefault="007323BD" w:rsidP="00732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C17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7323BD" w:rsidRPr="006C176A" w:rsidRDefault="007323BD" w:rsidP="007323B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7323BD" w:rsidRPr="006C176A" w:rsidRDefault="007323BD" w:rsidP="00732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C17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323BD" w:rsidRPr="0006192A" w:rsidRDefault="007323BD" w:rsidP="007323B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7323BD" w:rsidRPr="00C6582E" w:rsidRDefault="007323BD" w:rsidP="00732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6582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:rsidR="007323BD" w:rsidRPr="0006192A" w:rsidRDefault="007323BD" w:rsidP="007323B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7323BD" w:rsidRPr="00B2010B" w:rsidRDefault="007323BD" w:rsidP="00732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2010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323BD" w:rsidRPr="0006192A" w:rsidTr="00700E69">
        <w:tc>
          <w:tcPr>
            <w:tcW w:w="2264" w:type="pct"/>
          </w:tcPr>
          <w:p w:rsidR="007323BD" w:rsidRPr="00B2010B" w:rsidRDefault="007323BD" w:rsidP="007323B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2010B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7323BD" w:rsidRPr="0006192A" w:rsidRDefault="007323BD" w:rsidP="00732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7323BD" w:rsidRPr="0006192A" w:rsidRDefault="007323BD" w:rsidP="007323B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23BD" w:rsidRPr="00B2010B" w:rsidRDefault="007323BD" w:rsidP="00732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1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:rsidR="007323BD" w:rsidRPr="0006192A" w:rsidRDefault="007323BD" w:rsidP="007323B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7323BD" w:rsidRPr="0006192A" w:rsidRDefault="007323BD" w:rsidP="00732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:rsidR="007323BD" w:rsidRPr="0006192A" w:rsidRDefault="007323BD" w:rsidP="007323B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323BD" w:rsidRPr="00B2010B" w:rsidRDefault="007323BD" w:rsidP="00732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1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C36E05" w:rsidRPr="00FD7767" w:rsidRDefault="00C36E05" w:rsidP="003A5B87">
      <w:pPr>
        <w:spacing w:line="240" w:lineRule="auto"/>
        <w:rPr>
          <w:rFonts w:ascii="Angsana New" w:hAnsi="Angsana New"/>
          <w:sz w:val="30"/>
          <w:szCs w:val="30"/>
        </w:rPr>
      </w:pPr>
    </w:p>
    <w:p w:rsidR="00E60CD1" w:rsidRPr="003A5B87" w:rsidRDefault="00C36E05" w:rsidP="00C36E05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tab/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892"/>
        <w:gridCol w:w="1080"/>
        <w:gridCol w:w="950"/>
        <w:gridCol w:w="40"/>
        <w:gridCol w:w="271"/>
        <w:gridCol w:w="860"/>
        <w:gridCol w:w="241"/>
        <w:gridCol w:w="69"/>
        <w:gridCol w:w="273"/>
        <w:gridCol w:w="860"/>
        <w:gridCol w:w="220"/>
        <w:gridCol w:w="25"/>
        <w:gridCol w:w="249"/>
        <w:gridCol w:w="832"/>
        <w:gridCol w:w="249"/>
        <w:gridCol w:w="17"/>
        <w:gridCol w:w="254"/>
        <w:gridCol w:w="906"/>
        <w:gridCol w:w="252"/>
      </w:tblGrid>
      <w:tr w:rsidR="001A52EE" w:rsidRPr="00725719" w:rsidTr="001A52EE">
        <w:trPr>
          <w:gridBefore w:val="1"/>
          <w:wBefore w:w="9" w:type="pct"/>
          <w:trHeight w:val="252"/>
        </w:trPr>
        <w:tc>
          <w:tcPr>
            <w:tcW w:w="990" w:type="pct"/>
            <w:shd w:val="clear" w:color="auto" w:fill="auto"/>
          </w:tcPr>
          <w:p w:rsidR="001A52EE" w:rsidRPr="001A52EE" w:rsidRDefault="001A52EE" w:rsidP="009E06FC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52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3" w:type="pct"/>
            <w:gridSpan w:val="3"/>
          </w:tcPr>
          <w:p w:rsidR="001A52EE" w:rsidRPr="001A52EE" w:rsidRDefault="001A52EE" w:rsidP="009E06FC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2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</w:tcPr>
          <w:p w:rsidR="001A52EE" w:rsidRPr="001A52EE" w:rsidRDefault="001A52EE" w:rsidP="009E06FC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6" w:type="pct"/>
            <w:gridSpan w:val="14"/>
            <w:shd w:val="clear" w:color="auto" w:fill="auto"/>
          </w:tcPr>
          <w:p w:rsidR="001A52EE" w:rsidRPr="001A52EE" w:rsidRDefault="001A52EE" w:rsidP="009E06FC">
            <w:pPr>
              <w:pStyle w:val="BodyText"/>
              <w:spacing w:after="0" w:line="4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D7C" w:rsidRPr="00725719" w:rsidTr="00725719">
        <w:trPr>
          <w:gridBefore w:val="1"/>
          <w:wBefore w:w="9" w:type="pct"/>
          <w:trHeight w:val="252"/>
        </w:trPr>
        <w:tc>
          <w:tcPr>
            <w:tcW w:w="990" w:type="pct"/>
            <w:shd w:val="clear" w:color="auto" w:fill="auto"/>
          </w:tcPr>
          <w:p w:rsidR="00EC0D7C" w:rsidRPr="001A52EE" w:rsidRDefault="00EC0D7C" w:rsidP="00EC0D7C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2E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8" w:type="pct"/>
            <w:gridSpan w:val="2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2" w:type="pct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:rsidR="00EC0D7C" w:rsidRPr="001A52EE" w:rsidRDefault="00EC0D7C" w:rsidP="00EC0D7C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3" w:type="pct"/>
            <w:shd w:val="clear" w:color="auto" w:fill="auto"/>
          </w:tcPr>
          <w:p w:rsidR="00EC0D7C" w:rsidRPr="001A52EE" w:rsidRDefault="00EC0D7C" w:rsidP="00EC0D7C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40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:rsidR="00EC0D7C" w:rsidRPr="001A52EE" w:rsidRDefault="00EC0D7C" w:rsidP="00EC0D7C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</w:tcPr>
          <w:p w:rsidR="00EC0D7C" w:rsidRPr="001A52EE" w:rsidRDefault="00EC0D7C" w:rsidP="00EC0D7C">
            <w:pPr>
              <w:pStyle w:val="BodyText"/>
              <w:spacing w:after="0"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EC0D7C" w:rsidRPr="001A52EE" w:rsidRDefault="00EC0D7C" w:rsidP="00EC0D7C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40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C0D7C" w:rsidRPr="00725719" w:rsidTr="00725719">
        <w:trPr>
          <w:gridBefore w:val="1"/>
          <w:wBefore w:w="9" w:type="pct"/>
          <w:trHeight w:val="252"/>
        </w:trPr>
        <w:tc>
          <w:tcPr>
            <w:tcW w:w="990" w:type="pct"/>
            <w:shd w:val="clear" w:color="auto" w:fill="auto"/>
          </w:tcPr>
          <w:p w:rsidR="00EC0D7C" w:rsidRPr="001A52EE" w:rsidRDefault="00EC0D7C" w:rsidP="00EC0D7C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518" w:type="pct"/>
            <w:gridSpan w:val="2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2" w:type="pct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:rsidR="00EC0D7C" w:rsidRPr="001A52EE" w:rsidRDefault="00EC0D7C" w:rsidP="00EC0D7C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3" w:type="pct"/>
            <w:shd w:val="clear" w:color="auto" w:fill="auto"/>
          </w:tcPr>
          <w:p w:rsidR="00EC0D7C" w:rsidRPr="001A52EE" w:rsidRDefault="00EC0D7C" w:rsidP="00EC0D7C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40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:rsidR="00EC0D7C" w:rsidRPr="001A52EE" w:rsidRDefault="00EC0D7C" w:rsidP="00EC0D7C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EC0D7C" w:rsidRPr="001A52EE" w:rsidRDefault="00EC0D7C" w:rsidP="00EC0D7C">
            <w:pPr>
              <w:pStyle w:val="BodyText"/>
              <w:spacing w:after="0"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EC0D7C" w:rsidRPr="001A52EE" w:rsidRDefault="00EC0D7C" w:rsidP="00EC0D7C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40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CD7D45" w:rsidRPr="00725719" w:rsidTr="00725719">
        <w:trPr>
          <w:gridBefore w:val="1"/>
          <w:wBefore w:w="9" w:type="pct"/>
          <w:trHeight w:val="252"/>
        </w:trPr>
        <w:tc>
          <w:tcPr>
            <w:tcW w:w="990" w:type="pct"/>
            <w:shd w:val="clear" w:color="auto" w:fill="auto"/>
          </w:tcPr>
          <w:p w:rsidR="00CD7D45" w:rsidRPr="001A52EE" w:rsidRDefault="00CD7D45" w:rsidP="00CD7D45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:rsidR="00CD7D45" w:rsidRPr="001A52EE" w:rsidRDefault="00CD7D45" w:rsidP="00CD7D45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18" w:type="pct"/>
            <w:gridSpan w:val="2"/>
          </w:tcPr>
          <w:p w:rsidR="00CD7D45" w:rsidRPr="001A52EE" w:rsidRDefault="00CD7D45" w:rsidP="00CD7D45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CD7D45" w:rsidRPr="001A52EE" w:rsidRDefault="00CD7D45" w:rsidP="00CD7D45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</w:tcPr>
          <w:p w:rsidR="00CD7D45" w:rsidRPr="001A52EE" w:rsidRDefault="00CD7D45" w:rsidP="00CD7D45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CD7D45" w:rsidRPr="001A52EE" w:rsidRDefault="00CD7D45" w:rsidP="00CD7D45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:rsidR="00CD7D45" w:rsidRPr="001A52EE" w:rsidRDefault="00CD7D45" w:rsidP="00CD7D45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52E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gridSpan w:val="2"/>
          </w:tcPr>
          <w:p w:rsidR="00CD7D45" w:rsidRPr="001A52EE" w:rsidRDefault="00CD7D45" w:rsidP="00CD7D45">
            <w:pPr>
              <w:pStyle w:val="BodyText"/>
              <w:spacing w:after="0"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CD7D45" w:rsidRPr="001A52EE" w:rsidRDefault="00CD7D45" w:rsidP="00CD7D45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2" w:type="pct"/>
            <w:gridSpan w:val="2"/>
          </w:tcPr>
          <w:p w:rsidR="00CD7D45" w:rsidRPr="001A52EE" w:rsidRDefault="00CD7D45" w:rsidP="00CD7D45">
            <w:pPr>
              <w:pStyle w:val="BodyText"/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:rsidR="00CD7D45" w:rsidRPr="001A52EE" w:rsidRDefault="00CD7D45" w:rsidP="00CD7D45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C0D7C" w:rsidRPr="00725719" w:rsidTr="00EC0D7C">
        <w:trPr>
          <w:gridBefore w:val="1"/>
          <w:wBefore w:w="9" w:type="pct"/>
          <w:trHeight w:val="242"/>
        </w:trPr>
        <w:tc>
          <w:tcPr>
            <w:tcW w:w="990" w:type="pct"/>
            <w:shd w:val="clear" w:color="auto" w:fill="auto"/>
          </w:tcPr>
          <w:p w:rsidR="00EC0D7C" w:rsidRPr="001A52EE" w:rsidRDefault="00EC0D7C" w:rsidP="00EC0D7C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pct"/>
            <w:gridSpan w:val="3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52E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52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42" w:type="pct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76" w:type="pct"/>
            <w:gridSpan w:val="14"/>
            <w:shd w:val="clear" w:color="auto" w:fill="auto"/>
          </w:tcPr>
          <w:p w:rsidR="00EC0D7C" w:rsidRPr="001A52EE" w:rsidRDefault="00EC0D7C" w:rsidP="00EC0D7C">
            <w:pPr>
              <w:pStyle w:val="BodyText"/>
              <w:tabs>
                <w:tab w:val="clear" w:pos="3742"/>
                <w:tab w:val="left" w:pos="3735"/>
              </w:tabs>
              <w:spacing w:after="0" w:line="40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52E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52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A52EE" w:rsidRPr="00725719" w:rsidTr="008F2B8B">
        <w:trPr>
          <w:gridBefore w:val="1"/>
          <w:wBefore w:w="9" w:type="pct"/>
          <w:trHeight w:val="261"/>
        </w:trPr>
        <w:tc>
          <w:tcPr>
            <w:tcW w:w="990" w:type="pct"/>
            <w:shd w:val="clear" w:color="auto" w:fill="auto"/>
          </w:tcPr>
          <w:p w:rsidR="001A52EE" w:rsidRPr="001A52EE" w:rsidRDefault="001A52EE" w:rsidP="001A52E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52E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5" w:type="pct"/>
          </w:tcPr>
          <w:p w:rsidR="001A52EE" w:rsidRPr="001A52EE" w:rsidRDefault="001A52EE" w:rsidP="001A52EE">
            <w:pPr>
              <w:tabs>
                <w:tab w:val="clear" w:pos="454"/>
                <w:tab w:val="decimal" w:pos="43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518" w:type="pct"/>
            <w:gridSpan w:val="2"/>
          </w:tcPr>
          <w:p w:rsidR="001A52EE" w:rsidRPr="001A52EE" w:rsidRDefault="001A52EE" w:rsidP="001A52EE">
            <w:pPr>
              <w:tabs>
                <w:tab w:val="clear" w:pos="454"/>
                <w:tab w:val="decimal" w:pos="43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142" w:type="pct"/>
          </w:tcPr>
          <w:p w:rsidR="001A52EE" w:rsidRPr="001A52EE" w:rsidRDefault="001A52EE" w:rsidP="001A52EE">
            <w:pPr>
              <w:tabs>
                <w:tab w:val="decimal" w:pos="653"/>
              </w:tabs>
              <w:ind w:right="-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shd w:val="clear" w:color="auto" w:fill="auto"/>
            <w:vAlign w:val="center"/>
          </w:tcPr>
          <w:p w:rsidR="001A52EE" w:rsidRP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</w:rPr>
              <w:t xml:space="preserve"> 4,000</w:t>
            </w:r>
          </w:p>
        </w:tc>
        <w:tc>
          <w:tcPr>
            <w:tcW w:w="143" w:type="pct"/>
            <w:shd w:val="clear" w:color="auto" w:fill="auto"/>
          </w:tcPr>
          <w:p w:rsidR="001A52EE" w:rsidRPr="001A52EE" w:rsidRDefault="001A52EE" w:rsidP="001A52EE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shd w:val="clear" w:color="auto" w:fill="auto"/>
          </w:tcPr>
          <w:p w:rsidR="001A52EE" w:rsidRP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</w:rPr>
              <w:t>8,200</w:t>
            </w:r>
          </w:p>
        </w:tc>
        <w:tc>
          <w:tcPr>
            <w:tcW w:w="143" w:type="pct"/>
            <w:gridSpan w:val="2"/>
          </w:tcPr>
          <w:p w:rsidR="001A52EE" w:rsidRPr="001A52EE" w:rsidRDefault="001A52EE" w:rsidP="001A52EE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center"/>
          </w:tcPr>
          <w:p w:rsidR="001A52EE" w:rsidRP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:rsidR="001A52EE" w:rsidRPr="001A52EE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vAlign w:val="center"/>
          </w:tcPr>
          <w:p w:rsidR="001A52EE" w:rsidRP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A52EE">
              <w:rPr>
                <w:rFonts w:ascii="Angsana New" w:hAnsi="Angsana New"/>
                <w:sz w:val="30"/>
                <w:szCs w:val="30"/>
              </w:rPr>
              <w:t>12,200</w:t>
            </w:r>
          </w:p>
        </w:tc>
      </w:tr>
      <w:tr w:rsidR="001A52EE" w:rsidRPr="00241CEE" w:rsidTr="008F2B8B">
        <w:trPr>
          <w:gridBefore w:val="1"/>
          <w:wBefore w:w="9" w:type="pct"/>
          <w:trHeight w:val="90"/>
        </w:trPr>
        <w:tc>
          <w:tcPr>
            <w:tcW w:w="990" w:type="pct"/>
            <w:shd w:val="clear" w:color="auto" w:fill="auto"/>
          </w:tcPr>
          <w:p w:rsidR="001A52EE" w:rsidRPr="001A52EE" w:rsidRDefault="001A52EE" w:rsidP="001A52E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5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5" w:type="pct"/>
          </w:tcPr>
          <w:p w:rsidR="001A52EE" w:rsidRPr="001A52EE" w:rsidRDefault="001A52EE" w:rsidP="001A52EE">
            <w:pPr>
              <w:tabs>
                <w:tab w:val="decimal" w:pos="1065"/>
              </w:tabs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gridSpan w:val="2"/>
          </w:tcPr>
          <w:p w:rsidR="001A52EE" w:rsidRPr="001A52EE" w:rsidRDefault="001A52EE" w:rsidP="001A52EE">
            <w:pPr>
              <w:tabs>
                <w:tab w:val="clear" w:pos="680"/>
                <w:tab w:val="decimal" w:pos="702"/>
              </w:tabs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1A52EE" w:rsidRPr="001A52EE" w:rsidRDefault="001A52EE" w:rsidP="001A52EE">
            <w:pPr>
              <w:tabs>
                <w:tab w:val="decimal" w:pos="653"/>
              </w:tabs>
              <w:ind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A52EE" w:rsidRP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2EE">
              <w:rPr>
                <w:rFonts w:ascii="Angsana New" w:hAnsi="Angsana New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143" w:type="pct"/>
            <w:shd w:val="clear" w:color="auto" w:fill="auto"/>
          </w:tcPr>
          <w:p w:rsidR="001A52EE" w:rsidRPr="001A52EE" w:rsidRDefault="001A52EE" w:rsidP="001A52EE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2EE" w:rsidRP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2EE">
              <w:rPr>
                <w:rFonts w:ascii="Angsana New" w:hAnsi="Angsana New"/>
                <w:b/>
                <w:bCs/>
                <w:sz w:val="30"/>
                <w:szCs w:val="30"/>
              </w:rPr>
              <w:t>8,200</w:t>
            </w:r>
          </w:p>
        </w:tc>
        <w:tc>
          <w:tcPr>
            <w:tcW w:w="143" w:type="pct"/>
            <w:gridSpan w:val="2"/>
          </w:tcPr>
          <w:p w:rsidR="001A52EE" w:rsidRPr="001A52EE" w:rsidRDefault="001A52EE" w:rsidP="001A52EE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2EE" w:rsidRP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2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:rsidR="001A52EE" w:rsidRPr="001A52EE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2EE" w:rsidRP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2EE">
              <w:rPr>
                <w:rFonts w:ascii="Angsana New" w:hAnsi="Angsana New"/>
                <w:b/>
                <w:bCs/>
                <w:sz w:val="30"/>
                <w:szCs w:val="30"/>
              </w:rPr>
              <w:t>12,200</w:t>
            </w:r>
          </w:p>
        </w:tc>
      </w:tr>
      <w:tr w:rsidR="001A52EE" w:rsidRPr="0006192A" w:rsidTr="00EC0D7C">
        <w:trPr>
          <w:gridAfter w:val="1"/>
          <w:wAfter w:w="132" w:type="pct"/>
          <w:tblHeader/>
        </w:trPr>
        <w:tc>
          <w:tcPr>
            <w:tcW w:w="2061" w:type="pct"/>
            <w:gridSpan w:val="4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367" w:type="pct"/>
            <w:gridSpan w:val="7"/>
          </w:tcPr>
          <w:p w:rsidR="001A52EE" w:rsidRPr="002E4422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6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2EE" w:rsidRPr="0006192A" w:rsidTr="00EC0D7C">
        <w:trPr>
          <w:gridAfter w:val="1"/>
          <w:wAfter w:w="132" w:type="pct"/>
          <w:tblHeader/>
        </w:trPr>
        <w:tc>
          <w:tcPr>
            <w:tcW w:w="2061" w:type="pct"/>
            <w:gridSpan w:val="4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gridSpan w:val="2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9" w:type="pct"/>
            <w:gridSpan w:val="2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A52EE" w:rsidRPr="0006192A" w:rsidTr="00EC0D7C">
        <w:trPr>
          <w:gridAfter w:val="1"/>
          <w:wAfter w:w="132" w:type="pct"/>
          <w:tblHeader/>
        </w:trPr>
        <w:tc>
          <w:tcPr>
            <w:tcW w:w="2061" w:type="pct"/>
            <w:gridSpan w:val="4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  <w:gridSpan w:val="2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gridSpan w:val="2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06192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A52EE" w:rsidRPr="0006192A" w:rsidTr="00EC0D7C">
        <w:trPr>
          <w:gridAfter w:val="1"/>
          <w:wAfter w:w="132" w:type="pct"/>
          <w:tblHeader/>
        </w:trPr>
        <w:tc>
          <w:tcPr>
            <w:tcW w:w="2061" w:type="pct"/>
            <w:gridSpan w:val="4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7" w:type="pct"/>
            <w:gridSpan w:val="15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2EE" w:rsidRPr="0006192A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5C5846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13" w:type="pct"/>
            <w:gridSpan w:val="3"/>
          </w:tcPr>
          <w:p w:rsidR="001A52EE" w:rsidRPr="006C176A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C17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A52EE" w:rsidRPr="00660A10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1A52EE" w:rsidRPr="00660A10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60A10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128" w:type="pct"/>
            <w:gridSpan w:val="2"/>
          </w:tcPr>
          <w:p w:rsidR="001A52EE" w:rsidRPr="008C010D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:rsidR="001A52EE" w:rsidRPr="006C176A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C17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1A52EE" w:rsidRPr="00660A10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1A52EE" w:rsidRPr="008C010D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60A10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</w:tr>
      <w:tr w:rsidR="001A52EE" w:rsidRPr="0006192A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06192A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6192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A52EE" w:rsidRPr="00CB40D4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A52EE" w:rsidRPr="00CB40D4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A52EE" w:rsidRPr="00CB40D4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128" w:type="pct"/>
            <w:gridSpan w:val="2"/>
          </w:tcPr>
          <w:p w:rsidR="001A52EE" w:rsidRPr="00CB40D4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52EE" w:rsidRPr="00CB40D4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:rsidR="001A52EE" w:rsidRPr="00CB40D4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52EE" w:rsidRPr="00CB40D4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978</w:t>
            </w:r>
          </w:p>
        </w:tc>
      </w:tr>
      <w:tr w:rsidR="001A52EE" w:rsidRPr="0006192A" w:rsidTr="00EC0D7C">
        <w:trPr>
          <w:gridAfter w:val="1"/>
          <w:wAfter w:w="132" w:type="pct"/>
          <w:tblHeader/>
        </w:trPr>
        <w:tc>
          <w:tcPr>
            <w:tcW w:w="2061" w:type="pct"/>
            <w:gridSpan w:val="4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7"/>
          </w:tcPr>
          <w:p w:rsidR="001A52EE" w:rsidRPr="002E4422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6"/>
          </w:tcPr>
          <w:p w:rsidR="001A52EE" w:rsidRPr="0006192A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52EE" w:rsidRPr="00B70299" w:rsidTr="00EC0D7C">
        <w:trPr>
          <w:gridAfter w:val="1"/>
          <w:wAfter w:w="132" w:type="pct"/>
          <w:tblHeader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2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67" w:type="pct"/>
            <w:gridSpan w:val="7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6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2EE" w:rsidRPr="00B70299" w:rsidTr="00EC0D7C">
        <w:trPr>
          <w:gridAfter w:val="1"/>
          <w:wAfter w:w="132" w:type="pct"/>
          <w:tblHeader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A52EE" w:rsidRPr="00B70299" w:rsidTr="00EC0D7C">
        <w:trPr>
          <w:gridAfter w:val="1"/>
          <w:wAfter w:w="132" w:type="pct"/>
          <w:tblHeader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A52EE" w:rsidRPr="00B70299" w:rsidTr="00EC0D7C">
        <w:trPr>
          <w:gridAfter w:val="1"/>
          <w:wAfter w:w="132" w:type="pct"/>
          <w:tblHeader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7" w:type="pct"/>
            <w:gridSpan w:val="15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gridSpan w:val="3"/>
            <w:tcBorders>
              <w:bottom w:val="sing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7,824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7,824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70299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1,268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299">
              <w:rPr>
                <w:rFonts w:ascii="Angsana New" w:hAnsi="Angsana New"/>
                <w:b/>
                <w:bCs/>
                <w:sz w:val="30"/>
                <w:szCs w:val="30"/>
              </w:rPr>
              <w:t>7,824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1,268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299">
              <w:rPr>
                <w:rFonts w:ascii="Angsana New" w:hAnsi="Angsana New"/>
                <w:b/>
                <w:bCs/>
                <w:sz w:val="30"/>
                <w:szCs w:val="30"/>
              </w:rPr>
              <w:t>7,824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13" w:type="pct"/>
            <w:gridSpan w:val="3"/>
            <w:tcBorders>
              <w:top w:val="double" w:sz="4" w:space="0" w:color="auto"/>
            </w:tcBorders>
          </w:tcPr>
          <w:p w:rsid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  <w:tcBorders>
              <w:top w:val="doub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double" w:sz="4" w:space="0" w:color="auto"/>
            </w:tcBorders>
          </w:tcPr>
          <w:p w:rsid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doub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7323BD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323B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เจ้าหนี้ค่าซื้ออุปกรณ์</w:t>
            </w:r>
          </w:p>
        </w:tc>
        <w:tc>
          <w:tcPr>
            <w:tcW w:w="1367" w:type="pct"/>
            <w:gridSpan w:val="7"/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1" w:type="pct"/>
            <w:gridSpan w:val="6"/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13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13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07" w:type="pct"/>
            <w:gridSpan w:val="15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5C5846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</w:tcPr>
          <w:p w:rsid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  <w:tcBorders>
              <w:bottom w:val="sing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:rsidR="001A52EE" w:rsidRPr="00DB37DB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B37DB">
              <w:rPr>
                <w:rFonts w:ascii="Angsana New" w:hAnsi="Angsana New"/>
                <w:sz w:val="30"/>
                <w:szCs w:val="30"/>
              </w:rPr>
              <w:t>14,</w:t>
            </w: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06192A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6192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14,631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</w:tcPr>
          <w:p w:rsid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</w:tcBorders>
          </w:tcPr>
          <w:p w:rsid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7323BD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25719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367" w:type="pct"/>
            <w:gridSpan w:val="7"/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1" w:type="pct"/>
            <w:gridSpan w:val="6"/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13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13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5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B70299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07" w:type="pct"/>
            <w:gridSpan w:val="15"/>
          </w:tcPr>
          <w:p w:rsidR="001A52EE" w:rsidRPr="00B70299" w:rsidRDefault="001A52EE" w:rsidP="001A5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5C5846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571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</w:tcPr>
          <w:p w:rsidR="001A52EE" w:rsidRPr="0072571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2571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6" w:type="pct"/>
          </w:tcPr>
          <w:p w:rsidR="001A52EE" w:rsidRPr="0072571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gridSpan w:val="3"/>
            <w:tcBorders>
              <w:bottom w:val="single" w:sz="4" w:space="0" w:color="auto"/>
            </w:tcBorders>
          </w:tcPr>
          <w:p w:rsidR="001A52EE" w:rsidRPr="0072571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2571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8" w:type="pct"/>
            <w:gridSpan w:val="2"/>
          </w:tcPr>
          <w:p w:rsidR="001A52EE" w:rsidRPr="0072571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:rsidR="001A52EE" w:rsidRPr="0072571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25719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39" w:type="pct"/>
            <w:gridSpan w:val="2"/>
          </w:tcPr>
          <w:p w:rsidR="001A52EE" w:rsidRPr="0072571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</w:tcPr>
          <w:p w:rsidR="001A52EE" w:rsidRPr="0072571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25719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1A52EE" w:rsidRPr="00B70299" w:rsidTr="00EC0D7C">
        <w:trPr>
          <w:gridAfter w:val="1"/>
          <w:wAfter w:w="132" w:type="pct"/>
        </w:trPr>
        <w:tc>
          <w:tcPr>
            <w:tcW w:w="2061" w:type="pct"/>
            <w:gridSpan w:val="4"/>
          </w:tcPr>
          <w:p w:rsidR="001A52EE" w:rsidRPr="0006192A" w:rsidRDefault="001A52EE" w:rsidP="001A52E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6192A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26" w:type="pct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28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52EE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39" w:type="pct"/>
            <w:gridSpan w:val="2"/>
          </w:tcPr>
          <w:p w:rsidR="001A52EE" w:rsidRPr="00B70299" w:rsidRDefault="001A52EE" w:rsidP="001A52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52EE" w:rsidRPr="00B70299" w:rsidRDefault="001A52EE" w:rsidP="001A5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:rsidR="005A5247" w:rsidRDefault="005A5247" w:rsidP="001B0F90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sz w:val="30"/>
          <w:szCs w:val="30"/>
        </w:rPr>
      </w:pPr>
    </w:p>
    <w:p w:rsidR="00725719" w:rsidRDefault="00725719" w:rsidP="001B0F90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sz w:val="30"/>
          <w:szCs w:val="30"/>
        </w:rPr>
      </w:pPr>
    </w:p>
    <w:p w:rsidR="00725719" w:rsidRDefault="00725719" w:rsidP="001B0F90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sz w:val="30"/>
          <w:szCs w:val="30"/>
        </w:rPr>
      </w:pPr>
    </w:p>
    <w:p w:rsidR="00725719" w:rsidRPr="00B70299" w:rsidRDefault="00725719" w:rsidP="001B0F90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sz w:val="30"/>
          <w:szCs w:val="30"/>
        </w:rPr>
      </w:pPr>
    </w:p>
    <w:p w:rsidR="005A5247" w:rsidRDefault="005A5247" w:rsidP="001B0F90">
      <w:pPr>
        <w:tabs>
          <w:tab w:val="clear" w:pos="227"/>
          <w:tab w:val="clear" w:pos="454"/>
          <w:tab w:val="left" w:pos="531"/>
        </w:tabs>
        <w:rPr>
          <w:rFonts w:ascii="Angsana New" w:hAnsi="Angsana New"/>
          <w:sz w:val="24"/>
          <w:szCs w:val="24"/>
        </w:rPr>
      </w:pPr>
    </w:p>
    <w:p w:rsidR="00713C7F" w:rsidRPr="00713C7F" w:rsidRDefault="00713C7F" w:rsidP="00713C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right="-43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13C7F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รายได้รอตัดบัญชี</w:t>
      </w:r>
      <w:r w:rsidRPr="00713C7F">
        <w:rPr>
          <w:rFonts w:ascii="Angsana New" w:hAnsi="Angsana New" w:hint="cs"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713C7F" w:rsidRPr="00DB37DB" w:rsidRDefault="00713C7F" w:rsidP="00713C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sz w:val="24"/>
          <w:szCs w:val="24"/>
          <w:cs/>
        </w:rPr>
      </w:pPr>
    </w:p>
    <w:p w:rsidR="00713C7F" w:rsidRDefault="00713C7F" w:rsidP="00713C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4" w:right="-43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:rsidR="00713C7F" w:rsidRPr="00725719" w:rsidRDefault="00713C7F" w:rsidP="00713C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4" w:right="-43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880"/>
        <w:gridCol w:w="1169"/>
        <w:gridCol w:w="270"/>
        <w:gridCol w:w="1134"/>
        <w:gridCol w:w="266"/>
        <w:gridCol w:w="1079"/>
        <w:gridCol w:w="266"/>
        <w:gridCol w:w="1125"/>
      </w:tblGrid>
      <w:tr w:rsidR="00713C7F" w:rsidRPr="00B70299" w:rsidTr="00333620">
        <w:trPr>
          <w:tblHeader/>
        </w:trPr>
        <w:tc>
          <w:tcPr>
            <w:tcW w:w="2111" w:type="pct"/>
          </w:tcPr>
          <w:p w:rsidR="00713C7F" w:rsidRPr="004C3CE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0" w:type="pct"/>
            <w:gridSpan w:val="3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44" w:type="pct"/>
            <w:gridSpan w:val="3"/>
            <w:vAlign w:val="bottom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C7F" w:rsidRPr="00B70299" w:rsidTr="00333620">
        <w:trPr>
          <w:tblHeader/>
        </w:trPr>
        <w:tc>
          <w:tcPr>
            <w:tcW w:w="2111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13C7F" w:rsidRPr="00B70299" w:rsidTr="00333620">
        <w:trPr>
          <w:tblHeader/>
        </w:trPr>
        <w:tc>
          <w:tcPr>
            <w:tcW w:w="2111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6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13C7F" w:rsidRPr="00B70299" w:rsidTr="00333620">
        <w:trPr>
          <w:tblHeader/>
        </w:trPr>
        <w:tc>
          <w:tcPr>
            <w:tcW w:w="2111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9" w:type="pct"/>
            <w:gridSpan w:val="7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C7F" w:rsidRPr="00B70299" w:rsidTr="00333620">
        <w:trPr>
          <w:tblHeader/>
        </w:trPr>
        <w:tc>
          <w:tcPr>
            <w:tcW w:w="2111" w:type="pct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2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889" w:type="pct"/>
            <w:gridSpan w:val="7"/>
          </w:tcPr>
          <w:p w:rsidR="00713C7F" w:rsidRPr="00B70299" w:rsidRDefault="00713C7F" w:rsidP="003336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13C7F" w:rsidRPr="00B70299" w:rsidTr="00333620">
        <w:tc>
          <w:tcPr>
            <w:tcW w:w="2111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7029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6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367,646</w:t>
            </w:r>
          </w:p>
        </w:tc>
        <w:tc>
          <w:tcPr>
            <w:tcW w:w="147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215,433</w:t>
            </w:r>
          </w:p>
        </w:tc>
        <w:tc>
          <w:tcPr>
            <w:tcW w:w="145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367,646</w:t>
            </w:r>
          </w:p>
        </w:tc>
        <w:tc>
          <w:tcPr>
            <w:tcW w:w="145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215,433</w:t>
            </w:r>
          </w:p>
        </w:tc>
      </w:tr>
      <w:tr w:rsidR="00713C7F" w:rsidRPr="00B70299" w:rsidTr="00333620">
        <w:tc>
          <w:tcPr>
            <w:tcW w:w="2111" w:type="pct"/>
            <w:vAlign w:val="bottom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รับเงิน</w:t>
            </w:r>
            <w:r w:rsidRPr="00B70299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ค่าตอบแทนการใช้พื้นที่และโครงสร้าง</w:t>
            </w:r>
          </w:p>
        </w:tc>
        <w:tc>
          <w:tcPr>
            <w:tcW w:w="636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13C7F" w:rsidRPr="00B70299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13C7F" w:rsidRPr="00B70299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13C7F" w:rsidRPr="00B70299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C7F" w:rsidRPr="00B70299" w:rsidTr="00333620">
        <w:tc>
          <w:tcPr>
            <w:tcW w:w="2111" w:type="pct"/>
            <w:vAlign w:val="bottom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B70299">
              <w:rPr>
                <w:rFonts w:ascii="Angsana New" w:hAnsi="Angsana New"/>
                <w:b/>
                <w:sz w:val="30"/>
                <w:szCs w:val="30"/>
                <w:cs/>
              </w:rPr>
              <w:t>พื้นฐาน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ในระหว่างงวด</w:t>
            </w:r>
            <w:r w:rsidRPr="00B70299">
              <w:rPr>
                <w:rFonts w:ascii="Angsana New" w:hAnsi="Angsana New"/>
                <w:sz w:val="30"/>
                <w:szCs w:val="30"/>
              </w:rPr>
              <w:t>/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6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13C7F" w:rsidRPr="00B70299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  <w:tc>
          <w:tcPr>
            <w:tcW w:w="145" w:type="pct"/>
          </w:tcPr>
          <w:p w:rsidR="00713C7F" w:rsidRPr="00B70299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713C7F" w:rsidRPr="00B70299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</w:tr>
      <w:tr w:rsidR="00713C7F" w:rsidRPr="00B70299" w:rsidTr="00333620">
        <w:tc>
          <w:tcPr>
            <w:tcW w:w="2111" w:type="pct"/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รับรู้รายได้ในระหว่างงวด</w:t>
            </w:r>
            <w:r w:rsidRPr="00B70299">
              <w:rPr>
                <w:rFonts w:ascii="Angsana New" w:hAnsi="Angsana New"/>
                <w:sz w:val="30"/>
                <w:szCs w:val="30"/>
              </w:rPr>
              <w:t>/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(8,187)</w:t>
            </w:r>
          </w:p>
        </w:tc>
        <w:tc>
          <w:tcPr>
            <w:tcW w:w="147" w:type="pct"/>
          </w:tcPr>
          <w:p w:rsidR="00713C7F" w:rsidRPr="00B70299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(12,787)</w:t>
            </w:r>
          </w:p>
        </w:tc>
        <w:tc>
          <w:tcPr>
            <w:tcW w:w="145" w:type="pct"/>
          </w:tcPr>
          <w:p w:rsidR="00713C7F" w:rsidRPr="00B70299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(8,187)</w:t>
            </w:r>
          </w:p>
        </w:tc>
        <w:tc>
          <w:tcPr>
            <w:tcW w:w="145" w:type="pct"/>
          </w:tcPr>
          <w:p w:rsidR="00713C7F" w:rsidRPr="00B70299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713C7F" w:rsidRPr="00B70299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(12,787)</w:t>
            </w:r>
          </w:p>
        </w:tc>
      </w:tr>
      <w:tr w:rsidR="00713C7F" w:rsidRPr="0006192A" w:rsidTr="00333620">
        <w:tc>
          <w:tcPr>
            <w:tcW w:w="2111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Hlk8131668"/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359,459</w:t>
            </w:r>
          </w:p>
        </w:tc>
        <w:tc>
          <w:tcPr>
            <w:tcW w:w="147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367,646</w:t>
            </w:r>
          </w:p>
        </w:tc>
        <w:tc>
          <w:tcPr>
            <w:tcW w:w="145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359,459</w:t>
            </w:r>
          </w:p>
        </w:tc>
        <w:tc>
          <w:tcPr>
            <w:tcW w:w="145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367,646</w:t>
            </w:r>
          </w:p>
        </w:tc>
      </w:tr>
      <w:bookmarkEnd w:id="0"/>
      <w:tr w:rsidR="00713C7F" w:rsidRPr="0006192A" w:rsidTr="00333620">
        <w:tc>
          <w:tcPr>
            <w:tcW w:w="2111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C7F" w:rsidRPr="0006192A" w:rsidTr="00333620">
        <w:tc>
          <w:tcPr>
            <w:tcW w:w="2111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6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  <w:tc>
          <w:tcPr>
            <w:tcW w:w="147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  <w:tc>
          <w:tcPr>
            <w:tcW w:w="145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  <w:tc>
          <w:tcPr>
            <w:tcW w:w="145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</w:tr>
      <w:tr w:rsidR="00713C7F" w:rsidRPr="0006192A" w:rsidTr="00333620">
        <w:tc>
          <w:tcPr>
            <w:tcW w:w="2111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6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343,085</w:t>
            </w:r>
          </w:p>
        </w:tc>
        <w:tc>
          <w:tcPr>
            <w:tcW w:w="147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7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351,272</w:t>
            </w:r>
          </w:p>
        </w:tc>
        <w:tc>
          <w:tcPr>
            <w:tcW w:w="145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343,085</w:t>
            </w:r>
          </w:p>
        </w:tc>
        <w:tc>
          <w:tcPr>
            <w:tcW w:w="145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351,272</w:t>
            </w:r>
          </w:p>
        </w:tc>
      </w:tr>
      <w:tr w:rsidR="00713C7F" w:rsidRPr="0006192A" w:rsidTr="00333620">
        <w:tc>
          <w:tcPr>
            <w:tcW w:w="2111" w:type="pct"/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359,459</w:t>
            </w:r>
          </w:p>
        </w:tc>
        <w:tc>
          <w:tcPr>
            <w:tcW w:w="147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367,646</w:t>
            </w:r>
          </w:p>
        </w:tc>
        <w:tc>
          <w:tcPr>
            <w:tcW w:w="145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359,459</w:t>
            </w:r>
          </w:p>
        </w:tc>
        <w:tc>
          <w:tcPr>
            <w:tcW w:w="145" w:type="pct"/>
          </w:tcPr>
          <w:p w:rsidR="00713C7F" w:rsidRPr="0006192A" w:rsidRDefault="00713C7F" w:rsidP="0033362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713C7F" w:rsidRPr="0006192A" w:rsidRDefault="00713C7F" w:rsidP="00333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367,646</w:t>
            </w:r>
          </w:p>
        </w:tc>
      </w:tr>
    </w:tbl>
    <w:p w:rsidR="00713C7F" w:rsidRPr="00E17036" w:rsidRDefault="00713C7F" w:rsidP="001B0F90">
      <w:pPr>
        <w:tabs>
          <w:tab w:val="clear" w:pos="227"/>
          <w:tab w:val="clear" w:pos="454"/>
          <w:tab w:val="left" w:pos="531"/>
        </w:tabs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4"/>
        <w:gridCol w:w="1168"/>
        <w:gridCol w:w="270"/>
        <w:gridCol w:w="1145"/>
        <w:gridCol w:w="237"/>
        <w:gridCol w:w="1146"/>
        <w:gridCol w:w="271"/>
        <w:gridCol w:w="1080"/>
      </w:tblGrid>
      <w:tr w:rsidR="00F667B1" w:rsidRPr="00B70299" w:rsidTr="00725719">
        <w:trPr>
          <w:tblHeader/>
        </w:trPr>
        <w:tc>
          <w:tcPr>
            <w:tcW w:w="2101" w:type="pct"/>
          </w:tcPr>
          <w:p w:rsidR="00F667B1" w:rsidRPr="00B70299" w:rsidRDefault="00F667B1" w:rsidP="009E0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2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08" w:type="pct"/>
            <w:gridSpan w:val="3"/>
          </w:tcPr>
          <w:p w:rsidR="00F667B1" w:rsidRPr="00B70299" w:rsidRDefault="00F667B1" w:rsidP="009E0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F667B1" w:rsidRPr="00B70299" w:rsidRDefault="00F667B1" w:rsidP="009E0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3"/>
          </w:tcPr>
          <w:p w:rsidR="00F667B1" w:rsidRPr="00B70299" w:rsidRDefault="00F667B1" w:rsidP="009E0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FD6" w:rsidRPr="00B70299" w:rsidTr="00725719">
        <w:trPr>
          <w:tblHeader/>
        </w:trPr>
        <w:tc>
          <w:tcPr>
            <w:tcW w:w="2101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29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16FD6" w:rsidRPr="00B70299" w:rsidTr="00725719">
        <w:trPr>
          <w:tblHeader/>
        </w:trPr>
        <w:tc>
          <w:tcPr>
            <w:tcW w:w="2101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B7029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16FD6" w:rsidRPr="00B70299" w:rsidTr="00725719">
        <w:trPr>
          <w:tblHeader/>
        </w:trPr>
        <w:tc>
          <w:tcPr>
            <w:tcW w:w="2101" w:type="pct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9" w:type="pct"/>
            <w:gridSpan w:val="7"/>
          </w:tcPr>
          <w:p w:rsidR="00C16FD6" w:rsidRPr="00B70299" w:rsidRDefault="00C16FD6" w:rsidP="00C16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6FD6" w:rsidRPr="00B70299" w:rsidTr="00725719">
        <w:tc>
          <w:tcPr>
            <w:tcW w:w="2101" w:type="pct"/>
          </w:tcPr>
          <w:p w:rsidR="00C16FD6" w:rsidRPr="00B70299" w:rsidRDefault="00C16FD6" w:rsidP="00C1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7" w:type="pct"/>
          </w:tcPr>
          <w:p w:rsidR="00C16FD6" w:rsidRPr="00922B3D" w:rsidRDefault="00922B3D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2B3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C16FD6" w:rsidRPr="00B70299" w:rsidRDefault="00C16FD6" w:rsidP="00C16F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C16FD6" w:rsidRPr="00E63448" w:rsidRDefault="00C16FD6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9" w:type="pct"/>
          </w:tcPr>
          <w:p w:rsidR="00C16FD6" w:rsidRPr="00B70299" w:rsidRDefault="00C16FD6" w:rsidP="003079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C16FD6" w:rsidRPr="00B70299" w:rsidRDefault="00922B3D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2B3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:rsidR="00C16FD6" w:rsidRPr="00B70299" w:rsidRDefault="00C16FD6" w:rsidP="00C16F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C16FD6" w:rsidRPr="00B70299" w:rsidRDefault="00C16FD6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C16FD6" w:rsidRPr="00B70299" w:rsidTr="00725719">
        <w:tc>
          <w:tcPr>
            <w:tcW w:w="2101" w:type="pct"/>
          </w:tcPr>
          <w:p w:rsidR="00C16FD6" w:rsidRPr="00B70299" w:rsidRDefault="00C16FD6" w:rsidP="00C16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7029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:rsidR="00C16FD6" w:rsidRPr="00B70299" w:rsidRDefault="00922B3D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:rsidR="00C16FD6" w:rsidRPr="00B70299" w:rsidRDefault="00C16FD6" w:rsidP="00C16F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</w:tcPr>
          <w:p w:rsidR="00C16FD6" w:rsidRPr="00B70299" w:rsidRDefault="00C16FD6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9" w:type="pct"/>
          </w:tcPr>
          <w:p w:rsidR="00C16FD6" w:rsidRPr="00B70299" w:rsidRDefault="00C16FD6" w:rsidP="00C16F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</w:tcPr>
          <w:p w:rsidR="00C16FD6" w:rsidRPr="00B70299" w:rsidRDefault="00922B3D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8" w:type="pct"/>
          </w:tcPr>
          <w:p w:rsidR="00C16FD6" w:rsidRPr="00B70299" w:rsidRDefault="00C16FD6" w:rsidP="00C16F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C16FD6" w:rsidRPr="00B70299" w:rsidRDefault="00C16FD6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70299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16FD6" w:rsidRPr="00B70299" w:rsidTr="00725719">
        <w:tc>
          <w:tcPr>
            <w:tcW w:w="2101" w:type="pct"/>
          </w:tcPr>
          <w:p w:rsidR="00C16FD6" w:rsidRPr="00B70299" w:rsidRDefault="00C16FD6" w:rsidP="00C16F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70299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C16FD6" w:rsidRPr="00B70299" w:rsidRDefault="00922B3D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:rsidR="00C16FD6" w:rsidRPr="00B70299" w:rsidRDefault="00C16FD6" w:rsidP="00C16F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C16FD6" w:rsidRPr="00B70299" w:rsidRDefault="00C16FD6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299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9" w:type="pct"/>
          </w:tcPr>
          <w:p w:rsidR="00C16FD6" w:rsidRPr="00B70299" w:rsidRDefault="00C16FD6" w:rsidP="00C16F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C16FD6" w:rsidRPr="00B70299" w:rsidRDefault="00922B3D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8" w:type="pct"/>
          </w:tcPr>
          <w:p w:rsidR="00C16FD6" w:rsidRPr="00B70299" w:rsidRDefault="00C16FD6" w:rsidP="00C16F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C16FD6" w:rsidRPr="00B70299" w:rsidRDefault="00C16FD6" w:rsidP="00725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0299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</w:tbl>
    <w:p w:rsidR="00E17036" w:rsidRDefault="00E17036" w:rsidP="00EF3610">
      <w:pPr>
        <w:pStyle w:val="Heading8"/>
        <w:tabs>
          <w:tab w:val="left" w:pos="5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E17036" w:rsidRDefault="00E17036" w:rsidP="00EF3610">
      <w:pPr>
        <w:pStyle w:val="Heading8"/>
        <w:tabs>
          <w:tab w:val="left" w:pos="5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17036" w:rsidRDefault="00E17036" w:rsidP="00EF3610">
      <w:pPr>
        <w:pStyle w:val="Heading8"/>
        <w:tabs>
          <w:tab w:val="left" w:pos="5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E17036" w:rsidRDefault="00E17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691C36" w:rsidRPr="0006192A" w:rsidRDefault="00F90F41" w:rsidP="00EF3610">
      <w:pPr>
        <w:pStyle w:val="Heading8"/>
        <w:tabs>
          <w:tab w:val="left" w:pos="5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4</w:t>
      </w:r>
      <w:r w:rsidR="00A43EB9" w:rsidRPr="0006192A">
        <w:rPr>
          <w:rFonts w:ascii="Angsana New" w:hAnsi="Angsana New"/>
          <w:sz w:val="30"/>
          <w:szCs w:val="30"/>
          <w:lang w:val="th-TH"/>
        </w:rPr>
        <w:tab/>
      </w:r>
      <w:r w:rsidR="00A43EB9" w:rsidRPr="0006192A">
        <w:rPr>
          <w:rFonts w:ascii="Angsana New" w:hAnsi="Angsana New"/>
          <w:sz w:val="30"/>
          <w:szCs w:val="30"/>
          <w:cs/>
          <w:lang w:val="th-TH"/>
        </w:rPr>
        <w:t>ลูกหนี้การค้า</w:t>
      </w:r>
    </w:p>
    <w:p w:rsidR="00107578" w:rsidRPr="00F42013" w:rsidRDefault="00107578" w:rsidP="0006192A">
      <w:pPr>
        <w:pStyle w:val="FSBlank"/>
        <w:spacing w:line="240" w:lineRule="auto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1081"/>
        <w:gridCol w:w="1170"/>
        <w:gridCol w:w="269"/>
        <w:gridCol w:w="1172"/>
        <w:gridCol w:w="271"/>
        <w:gridCol w:w="1079"/>
        <w:gridCol w:w="271"/>
        <w:gridCol w:w="1168"/>
      </w:tblGrid>
      <w:tr w:rsidR="006307E9" w:rsidRPr="0006192A" w:rsidTr="006307E9">
        <w:trPr>
          <w:tblHeader/>
        </w:trPr>
        <w:tc>
          <w:tcPr>
            <w:tcW w:w="1505" w:type="pct"/>
          </w:tcPr>
          <w:p w:rsidR="006F36E0" w:rsidRPr="0006192A" w:rsidRDefault="006F36E0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6F36E0" w:rsidRPr="0006192A" w:rsidRDefault="006F36E0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</w:tcPr>
          <w:p w:rsidR="006F36E0" w:rsidRPr="0006192A" w:rsidRDefault="006F36E0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6F36E0" w:rsidRPr="0006192A" w:rsidRDefault="006F36E0" w:rsidP="0006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8" w:type="pct"/>
            <w:gridSpan w:val="3"/>
            <w:vAlign w:val="bottom"/>
          </w:tcPr>
          <w:p w:rsidR="006F36E0" w:rsidRPr="0006192A" w:rsidRDefault="006F36E0" w:rsidP="00061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36E0" w:rsidRPr="0006192A" w:rsidTr="006307E9">
        <w:trPr>
          <w:tblHeader/>
        </w:trPr>
        <w:tc>
          <w:tcPr>
            <w:tcW w:w="1505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:rsidR="006F36E0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F36E0" w:rsidRPr="0006192A" w:rsidTr="006307E9">
        <w:trPr>
          <w:tblHeader/>
        </w:trPr>
        <w:tc>
          <w:tcPr>
            <w:tcW w:w="1505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:rsidR="006F36E0" w:rsidRPr="006F36E0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36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25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25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619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F36E0" w:rsidRPr="0006192A" w:rsidTr="006307E9">
        <w:trPr>
          <w:tblHeader/>
        </w:trPr>
        <w:tc>
          <w:tcPr>
            <w:tcW w:w="1505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3" w:type="pct"/>
            <w:gridSpan w:val="7"/>
          </w:tcPr>
          <w:p w:rsidR="006F36E0" w:rsidRPr="0006192A" w:rsidRDefault="006F36E0" w:rsidP="004D3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83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583" w:type="pct"/>
          </w:tcPr>
          <w:p w:rsidR="006F36E0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3,471</w:t>
            </w:r>
          </w:p>
        </w:tc>
        <w:tc>
          <w:tcPr>
            <w:tcW w:w="145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  <w:tc>
          <w:tcPr>
            <w:tcW w:w="146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3,471</w:t>
            </w:r>
          </w:p>
        </w:tc>
        <w:tc>
          <w:tcPr>
            <w:tcW w:w="146" w:type="pct"/>
          </w:tcPr>
          <w:p w:rsidR="006F36E0" w:rsidRPr="0006192A" w:rsidRDefault="006F36E0" w:rsidP="004D3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เกินกำหนดชำระหนี้</w:t>
            </w:r>
          </w:p>
        </w:tc>
        <w:tc>
          <w:tcPr>
            <w:tcW w:w="583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:rsidR="006F36E0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83" w:type="pct"/>
          </w:tcPr>
          <w:p w:rsidR="006F36E0" w:rsidRPr="009D7397" w:rsidRDefault="006F36E0" w:rsidP="006F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7397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3,475</w:t>
            </w:r>
          </w:p>
        </w:tc>
        <w:tc>
          <w:tcPr>
            <w:tcW w:w="14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  <w:tc>
          <w:tcPr>
            <w:tcW w:w="146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3,475</w:t>
            </w:r>
          </w:p>
        </w:tc>
        <w:tc>
          <w:tcPr>
            <w:tcW w:w="146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</w:tr>
      <w:tr w:rsidR="006F36E0" w:rsidRPr="00847EFC" w:rsidTr="006307E9">
        <w:tc>
          <w:tcPr>
            <w:tcW w:w="1505" w:type="pct"/>
          </w:tcPr>
          <w:p w:rsidR="006F36E0" w:rsidRPr="00847EFC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6F36E0" w:rsidRPr="00847EFC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F36E0" w:rsidRPr="00847EFC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6F36E0" w:rsidRPr="00847EFC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6F36E0" w:rsidRPr="00847EFC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F36E0" w:rsidRPr="00847EFC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6F36E0" w:rsidRPr="00847EFC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F36E0" w:rsidRPr="00847EFC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6F36E0" w:rsidRPr="00847EFC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36E0" w:rsidRPr="0006192A" w:rsidTr="006307E9">
        <w:trPr>
          <w:trHeight w:val="380"/>
        </w:trPr>
        <w:tc>
          <w:tcPr>
            <w:tcW w:w="150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583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F36E0" w:rsidRPr="0006192A" w:rsidRDefault="006F36E0" w:rsidP="000004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583" w:type="pct"/>
          </w:tcPr>
          <w:p w:rsidR="006F36E0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52,024</w:t>
            </w:r>
          </w:p>
        </w:tc>
        <w:tc>
          <w:tcPr>
            <w:tcW w:w="14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49,363</w:t>
            </w:r>
          </w:p>
        </w:tc>
        <w:tc>
          <w:tcPr>
            <w:tcW w:w="146" w:type="pct"/>
          </w:tcPr>
          <w:p w:rsidR="006F36E0" w:rsidRPr="0006192A" w:rsidRDefault="006F36E0" w:rsidP="000004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52,024</w:t>
            </w:r>
          </w:p>
        </w:tc>
        <w:tc>
          <w:tcPr>
            <w:tcW w:w="146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49,363</w:t>
            </w: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เกินกำหนดชำระหนี้</w:t>
            </w:r>
          </w:p>
        </w:tc>
        <w:tc>
          <w:tcPr>
            <w:tcW w:w="583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F36E0" w:rsidRPr="0006192A" w:rsidRDefault="006F36E0" w:rsidP="000004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F36E0" w:rsidRPr="0006192A" w:rsidRDefault="006F36E0" w:rsidP="00000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:rsidR="006F36E0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1,507</w:t>
            </w:r>
          </w:p>
        </w:tc>
        <w:tc>
          <w:tcPr>
            <w:tcW w:w="14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1,507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:rsidR="006F36E0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:rsidR="006F36E0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</w:tcPr>
          <w:p w:rsidR="006F36E0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  <w:tc>
          <w:tcPr>
            <w:tcW w:w="14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5,229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5,229</w:t>
            </w: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583" w:type="pct"/>
          </w:tcPr>
          <w:p w:rsidR="006F36E0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58,785</w:t>
            </w:r>
          </w:p>
        </w:tc>
        <w:tc>
          <w:tcPr>
            <w:tcW w:w="14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57,248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58,785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57,248</w:t>
            </w: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3" w:type="pct"/>
          </w:tcPr>
          <w:p w:rsidR="006F36E0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(5,389)</w:t>
            </w:r>
          </w:p>
        </w:tc>
        <w:tc>
          <w:tcPr>
            <w:tcW w:w="14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(5,518)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(5,389)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</w:rPr>
              <w:t>(5,518)</w:t>
            </w:r>
          </w:p>
        </w:tc>
      </w:tr>
      <w:tr w:rsidR="006F36E0" w:rsidRPr="0006192A" w:rsidTr="006307E9">
        <w:trPr>
          <w:trHeight w:val="307"/>
        </w:trPr>
        <w:tc>
          <w:tcPr>
            <w:tcW w:w="150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83" w:type="pct"/>
          </w:tcPr>
          <w:p w:rsidR="006F36E0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53,396</w:t>
            </w:r>
          </w:p>
        </w:tc>
        <w:tc>
          <w:tcPr>
            <w:tcW w:w="14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51,730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53,396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51,730</w:t>
            </w:r>
          </w:p>
        </w:tc>
      </w:tr>
      <w:tr w:rsidR="006F36E0" w:rsidRPr="0006192A" w:rsidTr="006307E9">
        <w:tc>
          <w:tcPr>
            <w:tcW w:w="150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</w:tcPr>
          <w:p w:rsidR="006F36E0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56,871</w:t>
            </w:r>
          </w:p>
        </w:tc>
        <w:tc>
          <w:tcPr>
            <w:tcW w:w="145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56,082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56,871</w:t>
            </w:r>
          </w:p>
        </w:tc>
        <w:tc>
          <w:tcPr>
            <w:tcW w:w="146" w:type="pct"/>
          </w:tcPr>
          <w:p w:rsidR="006F36E0" w:rsidRPr="0006192A" w:rsidRDefault="006F36E0" w:rsidP="00B41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6F36E0" w:rsidRPr="0006192A" w:rsidRDefault="006F36E0" w:rsidP="0084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56,082</w:t>
            </w:r>
          </w:p>
        </w:tc>
      </w:tr>
    </w:tbl>
    <w:p w:rsidR="00F1568A" w:rsidRDefault="00F1568A" w:rsidP="0006192A">
      <w:pPr>
        <w:pStyle w:val="FSBlank"/>
        <w:spacing w:line="240" w:lineRule="auto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72"/>
        <w:gridCol w:w="271"/>
        <w:gridCol w:w="1259"/>
        <w:gridCol w:w="269"/>
        <w:gridCol w:w="990"/>
        <w:gridCol w:w="269"/>
        <w:gridCol w:w="1142"/>
      </w:tblGrid>
      <w:tr w:rsidR="00E17036" w:rsidRPr="008C010D" w:rsidTr="00445E4C">
        <w:trPr>
          <w:tblHeader/>
        </w:trPr>
        <w:tc>
          <w:tcPr>
            <w:tcW w:w="2049" w:type="pct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</w:tcPr>
          <w:p w:rsidR="00E17036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17036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17036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17036" w:rsidRPr="009C59A3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E17036" w:rsidRPr="009C59A3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5" w:type="pct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5" w:type="pct"/>
            <w:gridSpan w:val="3"/>
          </w:tcPr>
          <w:p w:rsidR="00E17036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17036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17036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036" w:rsidRPr="008C010D" w:rsidTr="00445E4C">
        <w:trPr>
          <w:tblHeader/>
        </w:trPr>
        <w:tc>
          <w:tcPr>
            <w:tcW w:w="2049" w:type="pct"/>
            <w:vAlign w:val="bottom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bottom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vAlign w:val="bottom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5" w:type="pct"/>
            <w:vAlign w:val="bottom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vAlign w:val="bottom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vAlign w:val="bottom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E17036" w:rsidRPr="008C010D" w:rsidTr="00E17036">
        <w:trPr>
          <w:tblHeader/>
        </w:trPr>
        <w:tc>
          <w:tcPr>
            <w:tcW w:w="2049" w:type="pct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1" w:type="pct"/>
            <w:gridSpan w:val="7"/>
          </w:tcPr>
          <w:p w:rsidR="00E17036" w:rsidRPr="008C010D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3690" w:rsidRPr="008C010D" w:rsidTr="00E17036">
        <w:trPr>
          <w:tblHeader/>
        </w:trPr>
        <w:tc>
          <w:tcPr>
            <w:tcW w:w="2049" w:type="pct"/>
          </w:tcPr>
          <w:p w:rsidR="00213690" w:rsidRPr="008C010D" w:rsidRDefault="00213690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E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2951" w:type="pct"/>
            <w:gridSpan w:val="7"/>
          </w:tcPr>
          <w:p w:rsidR="00213690" w:rsidRPr="008C010D" w:rsidRDefault="00213690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45E4C" w:rsidRPr="008C010D" w:rsidTr="00E17036">
        <w:trPr>
          <w:tblHeader/>
        </w:trPr>
        <w:tc>
          <w:tcPr>
            <w:tcW w:w="2049" w:type="pct"/>
          </w:tcPr>
          <w:p w:rsidR="00496B30" w:rsidRDefault="00C96098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445E4C" w:rsidRPr="00847E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(กลับรายการค่าเผื่อหนี้สงสัยจะสูญ)</w:t>
            </w:r>
            <w:r w:rsidR="009708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445E4C" w:rsidRPr="00847EFC" w:rsidRDefault="00496B30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970821" w:rsidRPr="00847E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2951" w:type="pct"/>
            <w:gridSpan w:val="7"/>
          </w:tcPr>
          <w:p w:rsidR="00445E4C" w:rsidRPr="00847EFC" w:rsidRDefault="00445E4C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E17036" w:rsidRPr="008C010D" w:rsidTr="00B20C5F">
        <w:tc>
          <w:tcPr>
            <w:tcW w:w="2049" w:type="pct"/>
          </w:tcPr>
          <w:p w:rsidR="00E17036" w:rsidRPr="00847EFC" w:rsidRDefault="00496B30" w:rsidP="00E1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E17036" w:rsidRPr="00847E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งวด</w:t>
            </w:r>
            <w:r w:rsidR="00E17036" w:rsidRPr="00847E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</w:t>
            </w:r>
            <w:r w:rsidR="00E17036" w:rsidRPr="00847E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:rsidR="00E17036" w:rsidRPr="00847EFC" w:rsidRDefault="00445E4C" w:rsidP="0044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EF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47EF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847EF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E17036" w:rsidRPr="00847EFC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double" w:sz="4" w:space="0" w:color="auto"/>
            </w:tcBorders>
          </w:tcPr>
          <w:p w:rsidR="00E17036" w:rsidRPr="00847EFC" w:rsidRDefault="00847EFC" w:rsidP="0084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:rsidR="00E17036" w:rsidRPr="00847EFC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E17036" w:rsidRPr="00847EFC" w:rsidRDefault="00445E4C" w:rsidP="00445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EF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47EF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847EF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E17036" w:rsidRPr="00847EFC" w:rsidRDefault="00E17036" w:rsidP="008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E17036" w:rsidRPr="00847EFC" w:rsidRDefault="00847EFC" w:rsidP="0084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847EFC" w:rsidRPr="00485AA2" w:rsidTr="00B20C5F">
        <w:tc>
          <w:tcPr>
            <w:tcW w:w="2049" w:type="pct"/>
          </w:tcPr>
          <w:p w:rsidR="00847EFC" w:rsidRPr="00847EFC" w:rsidRDefault="00496B30" w:rsidP="00847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847EFC" w:rsidRPr="00847E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งวดหกเดือนสิ้นสุดวันที่ 30 มิถุนายน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</w:tcPr>
          <w:p w:rsidR="00847EFC" w:rsidRPr="00847EFC" w:rsidRDefault="00847EFC" w:rsidP="0084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EFC">
              <w:rPr>
                <w:rFonts w:ascii="Angsana New" w:hAnsi="Angsana New"/>
                <w:b/>
                <w:bCs/>
                <w:sz w:val="30"/>
                <w:szCs w:val="30"/>
              </w:rPr>
              <w:t>(129)</w:t>
            </w:r>
          </w:p>
        </w:tc>
        <w:tc>
          <w:tcPr>
            <w:tcW w:w="146" w:type="pct"/>
          </w:tcPr>
          <w:p w:rsidR="00847EFC" w:rsidRPr="00847EFC" w:rsidRDefault="00847EFC" w:rsidP="0084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  <w:bottom w:val="double" w:sz="4" w:space="0" w:color="auto"/>
            </w:tcBorders>
          </w:tcPr>
          <w:p w:rsidR="00847EFC" w:rsidRPr="00847EFC" w:rsidRDefault="00847EFC" w:rsidP="0084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EFC">
              <w:rPr>
                <w:rFonts w:ascii="Angsana New" w:hAnsi="Angsana New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:rsidR="00847EFC" w:rsidRPr="00847EFC" w:rsidRDefault="00847EFC" w:rsidP="0084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double" w:sz="4" w:space="0" w:color="auto"/>
              <w:bottom w:val="double" w:sz="4" w:space="0" w:color="auto"/>
            </w:tcBorders>
          </w:tcPr>
          <w:p w:rsidR="00847EFC" w:rsidRPr="00847EFC" w:rsidRDefault="00847EFC" w:rsidP="0084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EFC">
              <w:rPr>
                <w:rFonts w:ascii="Angsana New" w:hAnsi="Angsana New"/>
                <w:b/>
                <w:bCs/>
                <w:sz w:val="30"/>
                <w:szCs w:val="30"/>
              </w:rPr>
              <w:t>(129)</w:t>
            </w:r>
          </w:p>
        </w:tc>
        <w:tc>
          <w:tcPr>
            <w:tcW w:w="145" w:type="pct"/>
          </w:tcPr>
          <w:p w:rsidR="00847EFC" w:rsidRPr="00847EFC" w:rsidRDefault="00847EFC" w:rsidP="0084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double" w:sz="4" w:space="0" w:color="auto"/>
            </w:tcBorders>
          </w:tcPr>
          <w:p w:rsidR="00847EFC" w:rsidRPr="00847EFC" w:rsidRDefault="00847EFC" w:rsidP="00847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EFC">
              <w:rPr>
                <w:rFonts w:ascii="Angsana New" w:hAnsi="Angsana New"/>
                <w:b/>
                <w:bCs/>
                <w:sz w:val="30"/>
                <w:szCs w:val="30"/>
              </w:rPr>
              <w:t>(4)</w:t>
            </w:r>
          </w:p>
        </w:tc>
      </w:tr>
    </w:tbl>
    <w:p w:rsidR="00E17036" w:rsidRPr="00F42013" w:rsidRDefault="00E17036" w:rsidP="0006192A">
      <w:pPr>
        <w:pStyle w:val="FSBlank"/>
        <w:spacing w:line="240" w:lineRule="auto"/>
        <w:rPr>
          <w:sz w:val="30"/>
          <w:szCs w:val="30"/>
        </w:rPr>
      </w:pPr>
    </w:p>
    <w:p w:rsidR="00CC319F" w:rsidRDefault="00922C2A" w:rsidP="00124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06192A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832FF3">
        <w:rPr>
          <w:rFonts w:ascii="Angsana New" w:hAnsi="Angsana New" w:hint="cs"/>
          <w:sz w:val="30"/>
          <w:szCs w:val="30"/>
          <w:cs/>
        </w:rPr>
        <w:t>กลุ่ม</w:t>
      </w:r>
      <w:r w:rsidRPr="0006192A">
        <w:rPr>
          <w:rFonts w:ascii="Angsana New" w:hAnsi="Angsana New"/>
          <w:sz w:val="30"/>
          <w:szCs w:val="30"/>
          <w:cs/>
        </w:rPr>
        <w:t>บริษัท</w:t>
      </w:r>
      <w:r w:rsidR="007F4FE6" w:rsidRPr="0006192A">
        <w:rPr>
          <w:rFonts w:ascii="Angsana New" w:hAnsi="Angsana New"/>
          <w:sz w:val="30"/>
          <w:szCs w:val="30"/>
          <w:cs/>
        </w:rPr>
        <w:t>มีระยะเวลา</w:t>
      </w:r>
      <w:r w:rsidRPr="0006192A">
        <w:rPr>
          <w:rFonts w:ascii="Angsana New" w:hAnsi="Angsana New"/>
          <w:sz w:val="30"/>
          <w:szCs w:val="30"/>
          <w:cs/>
        </w:rPr>
        <w:t xml:space="preserve"> 30 วัน</w:t>
      </w:r>
    </w:p>
    <w:p w:rsidR="006B6B82" w:rsidRPr="00F42013" w:rsidRDefault="006B6B82" w:rsidP="00E16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rPr>
          <w:rFonts w:ascii="Angsana New" w:hAnsi="Angsana New"/>
          <w:b/>
          <w:bCs/>
          <w:sz w:val="30"/>
          <w:szCs w:val="30"/>
        </w:rPr>
      </w:pPr>
    </w:p>
    <w:p w:rsidR="00356A97" w:rsidRDefault="00F42013" w:rsidP="003B5227">
      <w:pPr>
        <w:pStyle w:val="Heading8"/>
        <w:spacing w:line="240" w:lineRule="auto"/>
        <w:ind w:left="540" w:right="-43" w:hanging="540"/>
        <w:jc w:val="thaiDistribute"/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BC4A81" w:rsidRPr="008C010D" w:rsidRDefault="00BC4A81" w:rsidP="003B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BC4A81" w:rsidRPr="008C010D" w:rsidSect="00200E5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:rsidR="0064247E" w:rsidRDefault="003B5227" w:rsidP="0064247E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64247E" w:rsidRPr="0012538E">
        <w:rPr>
          <w:rFonts w:ascii="Angsana New" w:hAnsi="Angsana New"/>
          <w:sz w:val="30"/>
          <w:szCs w:val="30"/>
          <w:lang w:val="th-TH"/>
        </w:rPr>
        <w:tab/>
      </w:r>
      <w:r w:rsidR="0064247E">
        <w:rPr>
          <w:rFonts w:ascii="Angsana New" w:hAnsi="Angsana New" w:hint="cs"/>
          <w:sz w:val="30"/>
          <w:szCs w:val="30"/>
          <w:cs/>
          <w:lang w:val="th-TH"/>
        </w:rPr>
        <w:t>เงินลงทุนในบริษัทย่อย</w:t>
      </w:r>
    </w:p>
    <w:p w:rsidR="0064247E" w:rsidRDefault="0064247E" w:rsidP="00B4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B44DBA" w:rsidRPr="008C010D" w:rsidRDefault="00B44DBA" w:rsidP="00B4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 w:rsidR="0064247E"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40ED8">
        <w:rPr>
          <w:rFonts w:ascii="Angsana New" w:hAnsi="Angsana New" w:hint="cs"/>
          <w:sz w:val="30"/>
          <w:szCs w:val="30"/>
          <w:cs/>
        </w:rPr>
        <w:t>30 มิถุนายน</w:t>
      </w:r>
      <w:r w:rsidR="00EC0805">
        <w:rPr>
          <w:rFonts w:ascii="Angsana New" w:hAnsi="Angsana New" w:hint="cs"/>
          <w:sz w:val="30"/>
          <w:szCs w:val="30"/>
          <w:cs/>
        </w:rPr>
        <w:t xml:space="preserve"> 256</w:t>
      </w:r>
      <w:r w:rsidR="00530FCD">
        <w:rPr>
          <w:rFonts w:ascii="Angsana New" w:hAnsi="Angsana New"/>
          <w:sz w:val="30"/>
          <w:szCs w:val="30"/>
        </w:rPr>
        <w:t>2</w:t>
      </w:r>
      <w:r w:rsidR="004A6E9C"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 w:rsidR="00832FF3"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D474E" w:rsidRPr="008C010D">
        <w:rPr>
          <w:rFonts w:ascii="Angsana New" w:hAnsi="Angsana New"/>
          <w:sz w:val="30"/>
          <w:szCs w:val="30"/>
        </w:rPr>
        <w:t xml:space="preserve">31 </w:t>
      </w:r>
      <w:r w:rsidR="003D474E"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="003D474E"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/>
          <w:sz w:val="30"/>
          <w:szCs w:val="30"/>
        </w:rPr>
        <w:t>25</w:t>
      </w:r>
      <w:r w:rsidR="00EC0805">
        <w:rPr>
          <w:rFonts w:ascii="Angsana New" w:hAnsi="Angsana New"/>
          <w:sz w:val="30"/>
          <w:szCs w:val="30"/>
        </w:rPr>
        <w:t>6</w:t>
      </w:r>
      <w:r w:rsidR="00530FCD">
        <w:rPr>
          <w:rFonts w:ascii="Angsana New" w:hAnsi="Angsana New"/>
          <w:sz w:val="30"/>
          <w:szCs w:val="30"/>
        </w:rPr>
        <w:t>1</w:t>
      </w:r>
      <w:r w:rsidR="004A6E9C"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3D474E" w:rsidRPr="008C010D">
        <w:rPr>
          <w:rFonts w:ascii="Angsana New" w:hAnsi="Angsana New" w:hint="cs"/>
          <w:sz w:val="30"/>
          <w:szCs w:val="30"/>
          <w:cs/>
        </w:rPr>
        <w:t>งวด</w:t>
      </w:r>
      <w:r w:rsidR="00C40ED8">
        <w:rPr>
          <w:rFonts w:ascii="Angsana New" w:hAnsi="Angsana New" w:hint="cs"/>
          <w:sz w:val="30"/>
          <w:szCs w:val="30"/>
          <w:cs/>
        </w:rPr>
        <w:t>หก</w:t>
      </w:r>
      <w:r w:rsidR="003D474E" w:rsidRPr="008C010D">
        <w:rPr>
          <w:rFonts w:ascii="Angsana New" w:hAnsi="Angsana New" w:hint="cs"/>
          <w:sz w:val="30"/>
          <w:szCs w:val="30"/>
          <w:cs/>
        </w:rPr>
        <w:t>เดือน</w:t>
      </w:r>
      <w:r w:rsidR="00F6141B" w:rsidRPr="008C01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40ED8">
        <w:rPr>
          <w:rFonts w:ascii="Angsana New" w:hAnsi="Angsana New" w:hint="cs"/>
          <w:sz w:val="30"/>
          <w:szCs w:val="30"/>
          <w:cs/>
        </w:rPr>
        <w:t>30 มิถุนายน</w:t>
      </w:r>
      <w:r w:rsidR="00EC0805">
        <w:rPr>
          <w:rFonts w:ascii="Angsana New" w:hAnsi="Angsana New" w:hint="cs"/>
          <w:sz w:val="30"/>
          <w:szCs w:val="30"/>
          <w:cs/>
        </w:rPr>
        <w:t xml:space="preserve"> 256</w:t>
      </w:r>
      <w:r w:rsidR="00530FCD">
        <w:rPr>
          <w:rFonts w:ascii="Angsana New" w:hAnsi="Angsana New"/>
          <w:sz w:val="30"/>
          <w:szCs w:val="30"/>
        </w:rPr>
        <w:t>2</w:t>
      </w:r>
      <w:r w:rsidR="00EC0805">
        <w:rPr>
          <w:rFonts w:ascii="Angsana New" w:hAnsi="Angsana New" w:hint="cs"/>
          <w:sz w:val="30"/>
          <w:szCs w:val="30"/>
          <w:cs/>
        </w:rPr>
        <w:t xml:space="preserve"> และ 25</w:t>
      </w:r>
      <w:r w:rsidR="00EC0805">
        <w:rPr>
          <w:rFonts w:ascii="Angsana New" w:hAnsi="Angsana New"/>
          <w:sz w:val="30"/>
          <w:szCs w:val="30"/>
        </w:rPr>
        <w:t>6</w:t>
      </w:r>
      <w:r w:rsidR="00530FCD">
        <w:rPr>
          <w:rFonts w:ascii="Angsana New" w:hAnsi="Angsana New"/>
          <w:sz w:val="30"/>
          <w:szCs w:val="30"/>
        </w:rPr>
        <w:t>1</w:t>
      </w:r>
      <w:r w:rsidR="004A6E9C"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:rsidR="00B44DBA" w:rsidRPr="00E00D02" w:rsidRDefault="00B44DBA" w:rsidP="00B415E8">
      <w:pPr>
        <w:pStyle w:val="FSBlank"/>
        <w:rPr>
          <w:sz w:val="30"/>
          <w:szCs w:val="30"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9"/>
        <w:gridCol w:w="1099"/>
        <w:gridCol w:w="1080"/>
        <w:gridCol w:w="1170"/>
        <w:gridCol w:w="11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990"/>
      </w:tblGrid>
      <w:tr w:rsidR="004A483B" w:rsidRPr="003C47FE" w:rsidTr="0064247E">
        <w:tc>
          <w:tcPr>
            <w:tcW w:w="1799" w:type="dxa"/>
          </w:tcPr>
          <w:p w:rsidR="004A483B" w:rsidRPr="003C47FE" w:rsidRDefault="004A483B" w:rsidP="0056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9" w:type="dxa"/>
            <w:gridSpan w:val="2"/>
          </w:tcPr>
          <w:p w:rsidR="004A483B" w:rsidRPr="003C47FE" w:rsidRDefault="004A483B" w:rsidP="0056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:rsidR="004A483B" w:rsidRPr="003C47FE" w:rsidRDefault="0064247E" w:rsidP="0056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47E" w:rsidRPr="003C47FE" w:rsidTr="0064247E">
        <w:tc>
          <w:tcPr>
            <w:tcW w:w="1799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</w:p>
        </w:tc>
        <w:tc>
          <w:tcPr>
            <w:tcW w:w="1080" w:type="dxa"/>
            <w:tcBorders>
              <w:left w:val="nil"/>
            </w:tcBorders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40" w:type="dxa"/>
            <w:gridSpan w:val="2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610" w:type="dxa"/>
            <w:gridSpan w:val="3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</w:tr>
      <w:tr w:rsidR="0064247E" w:rsidRPr="003C47FE" w:rsidTr="0064247E">
        <w:tc>
          <w:tcPr>
            <w:tcW w:w="1799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340" w:type="dxa"/>
            <w:gridSpan w:val="2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610" w:type="dxa"/>
            <w:gridSpan w:val="3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64247E" w:rsidRPr="003C47FE" w:rsidRDefault="0064247E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4247E" w:rsidRPr="003C47FE" w:rsidRDefault="00C40ED8" w:rsidP="0064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64247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C40ED8" w:rsidRPr="003C47FE" w:rsidTr="0064247E">
        <w:tc>
          <w:tcPr>
            <w:tcW w:w="1799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C40ED8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40ED8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40ED8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70" w:type="dxa"/>
          </w:tcPr>
          <w:p w:rsidR="00C40ED8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C40ED8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40ED8" w:rsidRPr="003C47FE" w:rsidRDefault="00C40ED8" w:rsidP="00C40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40ED8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40ED8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40ED8" w:rsidRPr="003C47FE" w:rsidRDefault="00C40ED8" w:rsidP="00C40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0ED8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0ED8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C40ED8" w:rsidRPr="003C47FE" w:rsidRDefault="00C40ED8" w:rsidP="00C40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0ED8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C40ED8" w:rsidRPr="003C47FE" w:rsidTr="0064247E">
        <w:tc>
          <w:tcPr>
            <w:tcW w:w="1799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40ED8" w:rsidRPr="003C47FE" w:rsidRDefault="00C40ED8" w:rsidP="00C40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40ED8" w:rsidRPr="003C47FE" w:rsidRDefault="00C40ED8" w:rsidP="00C40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40ED8" w:rsidRPr="003C47FE" w:rsidRDefault="00C40ED8" w:rsidP="00C40E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40ED8" w:rsidRPr="003C47FE" w:rsidTr="0064247E">
        <w:tc>
          <w:tcPr>
            <w:tcW w:w="1799" w:type="dxa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9" w:type="dxa"/>
            <w:gridSpan w:val="2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:rsidR="00C40ED8" w:rsidRPr="003C47FE" w:rsidRDefault="00C40ED8" w:rsidP="00C40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8010" w:type="dxa"/>
            <w:gridSpan w:val="11"/>
            <w:tcBorders>
              <w:left w:val="nil"/>
            </w:tcBorders>
          </w:tcPr>
          <w:p w:rsidR="00C40ED8" w:rsidRPr="003C47FE" w:rsidRDefault="00C40ED8" w:rsidP="00C40ED8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5519" w:rsidRPr="003C47FE" w:rsidTr="0064247E">
        <w:tc>
          <w:tcPr>
            <w:tcW w:w="1799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 xml:space="preserve">นวนคร </w:t>
            </w:r>
          </w:p>
        </w:tc>
        <w:tc>
          <w:tcPr>
            <w:tcW w:w="1099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108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70" w:type="dxa"/>
            <w:tcBorders>
              <w:left w:val="nil"/>
            </w:tcBorders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5519" w:rsidRPr="003C47FE" w:rsidTr="0064247E">
        <w:tc>
          <w:tcPr>
            <w:tcW w:w="1799" w:type="dxa"/>
          </w:tcPr>
          <w:p w:rsidR="00455519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>สมาร์ท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>เอ็นเนอร์ยี่</w:t>
            </w:r>
          </w:p>
        </w:tc>
        <w:tc>
          <w:tcPr>
            <w:tcW w:w="1099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08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5519" w:rsidRPr="003C47FE" w:rsidTr="0087626D">
        <w:tc>
          <w:tcPr>
            <w:tcW w:w="1799" w:type="dxa"/>
          </w:tcPr>
          <w:p w:rsidR="00455519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4247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9" w:type="dxa"/>
          </w:tcPr>
          <w:p w:rsidR="00455519" w:rsidRPr="0087626D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sz w:val="30"/>
                <w:szCs w:val="30"/>
                <w:cs/>
              </w:rPr>
              <w:t>พลังงานไฟฟ้าจากพลังงานแสงอาทิตย์</w:t>
            </w:r>
          </w:p>
        </w:tc>
        <w:tc>
          <w:tcPr>
            <w:tcW w:w="108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5519" w:rsidRPr="003C47FE" w:rsidTr="0087626D">
        <w:tc>
          <w:tcPr>
            <w:tcW w:w="1799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9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55519" w:rsidRPr="0087626D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455519" w:rsidRPr="0087626D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55519" w:rsidRPr="0087626D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26D"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55519" w:rsidRPr="0043170D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7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55519" w:rsidRPr="003C47FE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55519" w:rsidRPr="0043170D" w:rsidRDefault="00455519" w:rsidP="0045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7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470C4" w:rsidRPr="007663F9" w:rsidRDefault="00A470C4" w:rsidP="00B415E8">
      <w:pPr>
        <w:pStyle w:val="FSBlank"/>
        <w:rPr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P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  <w:cs/>
        </w:rPr>
        <w:sectPr w:rsidR="0064247E" w:rsidRPr="0064247E" w:rsidSect="000B29A1">
          <w:headerReference w:type="first" r:id="rId12"/>
          <w:footerReference w:type="first" r:id="rId13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:rsidR="0064247E" w:rsidRPr="0006192A" w:rsidRDefault="004C18CF" w:rsidP="0064247E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6</w:t>
      </w:r>
      <w:r w:rsidR="0064247E" w:rsidRPr="0006192A">
        <w:rPr>
          <w:rFonts w:ascii="Angsana New" w:hAnsi="Angsana New"/>
          <w:sz w:val="30"/>
          <w:szCs w:val="30"/>
          <w:cs/>
          <w:lang w:val="th-TH"/>
        </w:rPr>
        <w:tab/>
        <w:t>เงินลงทุนในก</w:t>
      </w:r>
      <w:r w:rsidR="0064247E" w:rsidRPr="0006192A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:rsidR="0064247E" w:rsidRDefault="0064247E" w:rsidP="0064247E">
      <w:pPr>
        <w:pStyle w:val="FSBlank"/>
        <w:spacing w:line="240" w:lineRule="auto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168"/>
        <w:gridCol w:w="270"/>
        <w:gridCol w:w="1168"/>
        <w:gridCol w:w="269"/>
        <w:gridCol w:w="1076"/>
        <w:gridCol w:w="269"/>
        <w:gridCol w:w="1179"/>
      </w:tblGrid>
      <w:tr w:rsidR="0064247E" w:rsidRPr="008C010D" w:rsidTr="003E789C">
        <w:trPr>
          <w:tblHeader/>
        </w:trPr>
        <w:tc>
          <w:tcPr>
            <w:tcW w:w="2065" w:type="pct"/>
          </w:tcPr>
          <w:p w:rsidR="0064247E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64247E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64247E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64247E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64247E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4247E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4247E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4247E" w:rsidRPr="0076503B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center"/>
          </w:tcPr>
          <w:p w:rsidR="0064247E" w:rsidRPr="00D75EBC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:rsidR="0064247E" w:rsidRPr="00D75EBC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2E4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E4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 w:rsidRPr="002E4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2E4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เงินลงทุนตามวิธีส่วนได้เสีย</w:t>
            </w:r>
          </w:p>
        </w:tc>
        <w:tc>
          <w:tcPr>
            <w:tcW w:w="146" w:type="pct"/>
          </w:tcPr>
          <w:p w:rsidR="0064247E" w:rsidRPr="00D75EBC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vAlign w:val="center"/>
          </w:tcPr>
          <w:p w:rsidR="0064247E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4247E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4247E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64247E" w:rsidRPr="00D75EBC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47E" w:rsidRPr="008C010D" w:rsidTr="003E789C">
        <w:trPr>
          <w:tblHeader/>
        </w:trPr>
        <w:tc>
          <w:tcPr>
            <w:tcW w:w="2065" w:type="pct"/>
          </w:tcPr>
          <w:p w:rsidR="0064247E" w:rsidRPr="008C010D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40E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40E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35" w:type="pct"/>
          </w:tcPr>
          <w:p w:rsidR="0064247E" w:rsidRPr="008C010D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64247E" w:rsidRPr="008C010D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64247E" w:rsidRPr="008C010D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64247E" w:rsidRPr="008C010D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:rsidR="0064247E" w:rsidRPr="008C010D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64247E" w:rsidRPr="008C010D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64247E" w:rsidRPr="008C010D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4247E" w:rsidRPr="008C010D" w:rsidTr="003E789C">
        <w:trPr>
          <w:tblHeader/>
        </w:trPr>
        <w:tc>
          <w:tcPr>
            <w:tcW w:w="2065" w:type="pct"/>
          </w:tcPr>
          <w:p w:rsidR="0064247E" w:rsidRPr="008C010D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5" w:type="pct"/>
            <w:gridSpan w:val="7"/>
          </w:tcPr>
          <w:p w:rsidR="0064247E" w:rsidRPr="008C010D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47E" w:rsidRPr="004446C0" w:rsidTr="003E789C">
        <w:tc>
          <w:tcPr>
            <w:tcW w:w="2065" w:type="pct"/>
          </w:tcPr>
          <w:p w:rsidR="0064247E" w:rsidRPr="00A27F15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5" w:type="pct"/>
          </w:tcPr>
          <w:p w:rsidR="0064247E" w:rsidRPr="0006192A" w:rsidRDefault="0064247E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598,156</w:t>
            </w:r>
          </w:p>
        </w:tc>
        <w:tc>
          <w:tcPr>
            <w:tcW w:w="147" w:type="pct"/>
          </w:tcPr>
          <w:p w:rsidR="0064247E" w:rsidRPr="0006192A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64247E" w:rsidRPr="0006192A" w:rsidRDefault="0064247E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6192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587</w:t>
            </w:r>
            <w:r w:rsidRPr="000619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6192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034</w:t>
            </w:r>
          </w:p>
        </w:tc>
        <w:tc>
          <w:tcPr>
            <w:tcW w:w="146" w:type="pct"/>
          </w:tcPr>
          <w:p w:rsidR="0064247E" w:rsidRPr="0006192A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5" w:type="pct"/>
          </w:tcPr>
          <w:p w:rsidR="0064247E" w:rsidRPr="0006192A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146" w:type="pct"/>
          </w:tcPr>
          <w:p w:rsidR="0064247E" w:rsidRPr="0006192A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0" w:type="pct"/>
          </w:tcPr>
          <w:p w:rsidR="0064247E" w:rsidRPr="0006192A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457</w:t>
            </w:r>
            <w:r w:rsidRPr="0006192A">
              <w:rPr>
                <w:rFonts w:ascii="Angsana New" w:hAnsi="Angsana New"/>
                <w:sz w:val="30"/>
                <w:szCs w:val="30"/>
              </w:rPr>
              <w:t>,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438</w:t>
            </w:r>
          </w:p>
        </w:tc>
      </w:tr>
      <w:tr w:rsidR="0064247E" w:rsidRPr="008C010D" w:rsidTr="003E789C">
        <w:tc>
          <w:tcPr>
            <w:tcW w:w="2065" w:type="pct"/>
          </w:tcPr>
          <w:p w:rsidR="0064247E" w:rsidRPr="00A27F15" w:rsidRDefault="0064247E" w:rsidP="003E789C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cs/>
                <w:lang w:val="en-US"/>
              </w:rPr>
            </w:pPr>
            <w:r w:rsidRPr="007663F9">
              <w:rPr>
                <w:rFonts w:ascii="Angsana New" w:hAnsi="Angsana New" w:cs="Angsana New"/>
                <w:cs/>
                <w:lang w:val="en-US"/>
              </w:rPr>
              <w:t>ส่วนแบ่งกำไร</w:t>
            </w:r>
            <w:r w:rsidR="002B3035">
              <w:rPr>
                <w:rFonts w:ascii="Angsana New" w:hAnsi="Angsana New" w:cs="Angsana New"/>
                <w:lang w:val="en-US"/>
              </w:rPr>
              <w:t xml:space="preserve"> </w:t>
            </w:r>
            <w:r w:rsidR="002B3035">
              <w:rPr>
                <w:rFonts w:ascii="Angsana New" w:hAnsi="Angsana New" w:cs="Angsana New" w:hint="cs"/>
                <w:cs/>
                <w:lang w:val="en-US"/>
              </w:rPr>
              <w:t xml:space="preserve">(ขาดทุน) </w:t>
            </w:r>
            <w:r w:rsidR="002B3035">
              <w:rPr>
                <w:rFonts w:ascii="Angsana New" w:hAnsi="Angsana New" w:cs="Angsana New"/>
                <w:cs/>
                <w:lang w:val="en-US"/>
              </w:rPr>
              <w:br/>
            </w:r>
            <w:r w:rsidR="002B3035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7663F9">
              <w:rPr>
                <w:rFonts w:ascii="Angsana New" w:hAnsi="Angsana New" w:cs="Angsana New"/>
                <w:cs/>
                <w:lang w:val="en-US"/>
              </w:rPr>
              <w:t>จากเงินลงทุนในการร่วมค้า</w:t>
            </w:r>
          </w:p>
        </w:tc>
        <w:tc>
          <w:tcPr>
            <w:tcW w:w="635" w:type="pct"/>
          </w:tcPr>
          <w:p w:rsidR="002B3035" w:rsidRDefault="002B3035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64247E" w:rsidRPr="0006192A" w:rsidRDefault="00455519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(7,393)</w:t>
            </w:r>
          </w:p>
        </w:tc>
        <w:tc>
          <w:tcPr>
            <w:tcW w:w="147" w:type="pct"/>
          </w:tcPr>
          <w:p w:rsidR="0064247E" w:rsidRPr="0006192A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2B3035" w:rsidRDefault="002B3035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64247E" w:rsidRPr="0006192A" w:rsidRDefault="00601636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63,787</w:t>
            </w:r>
          </w:p>
        </w:tc>
        <w:tc>
          <w:tcPr>
            <w:tcW w:w="146" w:type="pct"/>
          </w:tcPr>
          <w:p w:rsidR="0064247E" w:rsidRPr="0006192A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5" w:type="pct"/>
          </w:tcPr>
          <w:p w:rsidR="002B3035" w:rsidRDefault="002B3035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  <w:p w:rsidR="0064247E" w:rsidRPr="0006192A" w:rsidRDefault="00455519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64247E" w:rsidRPr="0006192A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1" w:type="pct"/>
          </w:tcPr>
          <w:p w:rsidR="002B3035" w:rsidRDefault="002B3035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  <w:p w:rsidR="0064247E" w:rsidRPr="0006192A" w:rsidRDefault="00601636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25C2" w:rsidRPr="008C010D" w:rsidTr="003E789C">
        <w:tc>
          <w:tcPr>
            <w:tcW w:w="2065" w:type="pct"/>
          </w:tcPr>
          <w:p w:rsidR="00A725C2" w:rsidRPr="007663F9" w:rsidRDefault="00847EFC" w:rsidP="003E789C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ชำระค่าหุ้นเพิ่มทุน</w:t>
            </w:r>
          </w:p>
        </w:tc>
        <w:tc>
          <w:tcPr>
            <w:tcW w:w="635" w:type="pct"/>
          </w:tcPr>
          <w:p w:rsidR="00A725C2" w:rsidRPr="0006192A" w:rsidRDefault="00455519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725C2" w:rsidRPr="0006192A" w:rsidRDefault="00A725C2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A725C2" w:rsidRPr="0006192A" w:rsidRDefault="00601636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7,500</w:t>
            </w:r>
          </w:p>
        </w:tc>
        <w:tc>
          <w:tcPr>
            <w:tcW w:w="146" w:type="pct"/>
          </w:tcPr>
          <w:p w:rsidR="00A725C2" w:rsidRPr="0006192A" w:rsidRDefault="00A725C2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5" w:type="pct"/>
          </w:tcPr>
          <w:p w:rsidR="00A725C2" w:rsidRPr="0006192A" w:rsidRDefault="00455519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25C2" w:rsidRPr="0006192A" w:rsidRDefault="00A725C2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1" w:type="pct"/>
          </w:tcPr>
          <w:p w:rsidR="00A725C2" w:rsidRPr="0006192A" w:rsidRDefault="00601636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A725C2" w:rsidRPr="008C010D" w:rsidTr="003E789C">
        <w:tc>
          <w:tcPr>
            <w:tcW w:w="2065" w:type="pct"/>
          </w:tcPr>
          <w:p w:rsidR="00A725C2" w:rsidRPr="007663F9" w:rsidRDefault="00A725C2" w:rsidP="003E789C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</w:t>
            </w:r>
            <w:r w:rsidR="005B2424">
              <w:rPr>
                <w:rFonts w:ascii="Angsana New" w:hAnsi="Angsana New" w:cs="Angsana New" w:hint="cs"/>
                <w:cs/>
                <w:lang w:val="en-US"/>
              </w:rPr>
              <w:t>รับ</w:t>
            </w:r>
          </w:p>
        </w:tc>
        <w:tc>
          <w:tcPr>
            <w:tcW w:w="635" w:type="pct"/>
          </w:tcPr>
          <w:p w:rsidR="00A725C2" w:rsidRPr="0006192A" w:rsidRDefault="00455519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(119,98</w:t>
            </w:r>
            <w:r w:rsidR="00833B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A725C2" w:rsidRPr="0006192A" w:rsidRDefault="00A725C2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:rsidR="00A725C2" w:rsidRPr="0006192A" w:rsidRDefault="00601636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(107,986)</w:t>
            </w:r>
          </w:p>
        </w:tc>
        <w:tc>
          <w:tcPr>
            <w:tcW w:w="146" w:type="pct"/>
          </w:tcPr>
          <w:p w:rsidR="00A725C2" w:rsidRPr="0006192A" w:rsidRDefault="00A725C2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5" w:type="pct"/>
          </w:tcPr>
          <w:p w:rsidR="00A725C2" w:rsidRPr="0006192A" w:rsidRDefault="00455519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725C2" w:rsidRPr="0006192A" w:rsidRDefault="00A725C2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41" w:type="pct"/>
          </w:tcPr>
          <w:p w:rsidR="00A725C2" w:rsidRPr="0006192A" w:rsidRDefault="00601636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247E" w:rsidRPr="00B362BD" w:rsidTr="003E789C">
        <w:tc>
          <w:tcPr>
            <w:tcW w:w="2065" w:type="pct"/>
          </w:tcPr>
          <w:p w:rsidR="0064247E" w:rsidRDefault="0064247E" w:rsidP="003E789C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cs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C40ED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30 มิถุนายน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64247E" w:rsidRPr="0006192A" w:rsidRDefault="00455519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470,779</w:t>
            </w:r>
          </w:p>
        </w:tc>
        <w:tc>
          <w:tcPr>
            <w:tcW w:w="147" w:type="pct"/>
          </w:tcPr>
          <w:p w:rsidR="0064247E" w:rsidRPr="0006192A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64247E" w:rsidRPr="0006192A" w:rsidRDefault="00601636" w:rsidP="003E78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550,335</w:t>
            </w:r>
          </w:p>
        </w:tc>
        <w:tc>
          <w:tcPr>
            <w:tcW w:w="146" w:type="pct"/>
          </w:tcPr>
          <w:p w:rsidR="0064247E" w:rsidRPr="0006192A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64247E" w:rsidRPr="0006192A" w:rsidRDefault="00455519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146" w:type="pct"/>
          </w:tcPr>
          <w:p w:rsidR="0064247E" w:rsidRPr="0006192A" w:rsidRDefault="0064247E" w:rsidP="003E7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64247E" w:rsidRPr="0006192A" w:rsidRDefault="00601636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</w:tr>
    </w:tbl>
    <w:p w:rsidR="0064247E" w:rsidRDefault="0064247E" w:rsidP="0064247E">
      <w:pPr>
        <w:pStyle w:val="FSBlank"/>
        <w:spacing w:line="240" w:lineRule="auto"/>
        <w:rPr>
          <w:sz w:val="30"/>
          <w:szCs w:val="30"/>
        </w:rPr>
      </w:pPr>
    </w:p>
    <w:p w:rsidR="0064247E" w:rsidRPr="0006192A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64247E" w:rsidRDefault="0064247E" w:rsidP="0099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  <w:cs/>
        </w:rPr>
        <w:sectPr w:rsidR="0064247E" w:rsidSect="0064247E">
          <w:pgSz w:w="11909" w:h="16834" w:code="9"/>
          <w:pgMar w:top="691" w:right="1152" w:bottom="1166" w:left="1152" w:header="720" w:footer="720" w:gutter="0"/>
          <w:cols w:space="720"/>
          <w:docGrid w:linePitch="245"/>
        </w:sectPr>
      </w:pPr>
    </w:p>
    <w:p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 w:rsidRPr="008C010D">
        <w:rPr>
          <w:rFonts w:ascii="Angsana New" w:hAnsi="Angsana New"/>
          <w:sz w:val="30"/>
          <w:szCs w:val="30"/>
          <w:cs/>
        </w:rPr>
        <w:t>ก</w:t>
      </w:r>
      <w:r w:rsidRPr="008C010D">
        <w:rPr>
          <w:rFonts w:ascii="Angsana New" w:hAnsi="Angsana New" w:hint="cs"/>
          <w:sz w:val="30"/>
          <w:szCs w:val="30"/>
          <w:cs/>
        </w:rPr>
        <w:t>ารร่วมค้า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205F0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</w:rPr>
        <w:t xml:space="preserve">31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B205F0">
        <w:rPr>
          <w:rFonts w:ascii="Angsana New" w:hAnsi="Angsana New" w:hint="cs"/>
          <w:sz w:val="30"/>
          <w:szCs w:val="30"/>
          <w:cs/>
        </w:rPr>
        <w:t>หก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205F0">
        <w:rPr>
          <w:rFonts w:ascii="Angsana New" w:hAnsi="Angsana New" w:hint="cs"/>
          <w:sz w:val="30"/>
          <w:szCs w:val="30"/>
          <w:cs/>
        </w:rPr>
        <w:t>30 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และ 25</w:t>
      </w:r>
      <w:r>
        <w:rPr>
          <w:rFonts w:ascii="Angsana New" w:hAnsi="Angsana New"/>
          <w:sz w:val="30"/>
          <w:szCs w:val="30"/>
        </w:rPr>
        <w:t>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:rsidR="0064247E" w:rsidRPr="00780C15" w:rsidRDefault="0064247E" w:rsidP="0064247E">
      <w:pPr>
        <w:pStyle w:val="FSBlank"/>
        <w:rPr>
          <w:sz w:val="30"/>
          <w:szCs w:val="30"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98"/>
        <w:gridCol w:w="1080"/>
        <w:gridCol w:w="1170"/>
        <w:gridCol w:w="11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990"/>
      </w:tblGrid>
      <w:tr w:rsidR="0064247E" w:rsidRPr="003C47FE" w:rsidTr="003E789C">
        <w:tc>
          <w:tcPr>
            <w:tcW w:w="180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2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D4552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D455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47E" w:rsidRPr="003C47FE" w:rsidTr="003E789C">
        <w:tc>
          <w:tcPr>
            <w:tcW w:w="180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2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40" w:type="dxa"/>
            <w:gridSpan w:val="2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</w:tr>
      <w:tr w:rsidR="0064247E" w:rsidRPr="003C47FE" w:rsidTr="003E789C">
        <w:tc>
          <w:tcPr>
            <w:tcW w:w="180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2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40" w:type="dxa"/>
            <w:gridSpan w:val="2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610" w:type="dxa"/>
            <w:gridSpan w:val="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64247E" w:rsidRPr="003C47FE" w:rsidRDefault="0064247E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4247E" w:rsidRPr="003C47FE" w:rsidRDefault="00997123" w:rsidP="003E7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64247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997123" w:rsidRPr="003C47FE" w:rsidTr="003E789C">
        <w:tc>
          <w:tcPr>
            <w:tcW w:w="180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97123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80" w:type="dxa"/>
          </w:tcPr>
          <w:p w:rsidR="00997123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997123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70" w:type="dxa"/>
          </w:tcPr>
          <w:p w:rsidR="00997123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997123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997123" w:rsidRPr="003C47FE" w:rsidRDefault="00997123" w:rsidP="0099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97123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97123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997123" w:rsidRPr="003C47FE" w:rsidRDefault="00997123" w:rsidP="0099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7123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7123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997123" w:rsidRPr="003C47FE" w:rsidRDefault="00997123" w:rsidP="0099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97123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997123" w:rsidRPr="003C47FE" w:rsidTr="003E789C">
        <w:tc>
          <w:tcPr>
            <w:tcW w:w="180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97123" w:rsidRPr="003C47FE" w:rsidRDefault="00997123" w:rsidP="0099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97123" w:rsidRPr="003C47FE" w:rsidRDefault="00997123" w:rsidP="0099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97123" w:rsidRPr="003C47FE" w:rsidRDefault="00997123" w:rsidP="0099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97123" w:rsidRPr="003C47FE" w:rsidTr="003E789C">
        <w:tc>
          <w:tcPr>
            <w:tcW w:w="180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2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350" w:type="dxa"/>
            <w:gridSpan w:val="13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7123" w:rsidRPr="003C47FE" w:rsidTr="003E789C">
        <w:tc>
          <w:tcPr>
            <w:tcW w:w="180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</w:t>
            </w:r>
          </w:p>
        </w:tc>
        <w:tc>
          <w:tcPr>
            <w:tcW w:w="1098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97123" w:rsidRPr="003C47FE" w:rsidRDefault="00997123" w:rsidP="0099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48D5" w:rsidRPr="003C47FE" w:rsidTr="003E789C">
        <w:tc>
          <w:tcPr>
            <w:tcW w:w="180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 จำกัด</w:t>
            </w:r>
          </w:p>
        </w:tc>
        <w:tc>
          <w:tcPr>
            <w:tcW w:w="1098" w:type="dxa"/>
          </w:tcPr>
          <w:p w:rsidR="00AB48D5" w:rsidRPr="003C47FE" w:rsidRDefault="00455519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08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170" w:type="dxa"/>
          </w:tcPr>
          <w:p w:rsidR="00AB48D5" w:rsidRPr="003C47FE" w:rsidRDefault="00455519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1,550,000</w:t>
            </w:r>
          </w:p>
        </w:tc>
        <w:tc>
          <w:tcPr>
            <w:tcW w:w="11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B48D5" w:rsidRPr="003C47FE" w:rsidRDefault="00455519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B48D5" w:rsidRPr="003C47FE" w:rsidRDefault="00455519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470,779</w:t>
            </w:r>
          </w:p>
        </w:tc>
        <w:tc>
          <w:tcPr>
            <w:tcW w:w="2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598,156</w:t>
            </w:r>
          </w:p>
        </w:tc>
        <w:tc>
          <w:tcPr>
            <w:tcW w:w="2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B48D5" w:rsidRPr="003C47FE" w:rsidRDefault="00455519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119,984</w:t>
            </w:r>
          </w:p>
        </w:tc>
        <w:tc>
          <w:tcPr>
            <w:tcW w:w="2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107,986</w:t>
            </w:r>
          </w:p>
        </w:tc>
      </w:tr>
      <w:tr w:rsidR="00AB48D5" w:rsidRPr="003C47FE" w:rsidTr="003E789C">
        <w:tc>
          <w:tcPr>
            <w:tcW w:w="180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B48D5" w:rsidRPr="003C47FE" w:rsidRDefault="00455519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B48D5" w:rsidRPr="00581A2E" w:rsidRDefault="00455519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470,779</w:t>
            </w:r>
          </w:p>
        </w:tc>
        <w:tc>
          <w:tcPr>
            <w:tcW w:w="2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B48D5" w:rsidRPr="00581A2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598,156</w:t>
            </w:r>
          </w:p>
        </w:tc>
        <w:tc>
          <w:tcPr>
            <w:tcW w:w="2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B48D5" w:rsidRPr="0043170D" w:rsidRDefault="00455519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119,984</w:t>
            </w:r>
          </w:p>
        </w:tc>
        <w:tc>
          <w:tcPr>
            <w:tcW w:w="270" w:type="dxa"/>
          </w:tcPr>
          <w:p w:rsidR="00AB48D5" w:rsidRPr="003C47FE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B48D5" w:rsidRPr="00AB48D5" w:rsidRDefault="00AB48D5" w:rsidP="00A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8D5">
              <w:rPr>
                <w:rFonts w:ascii="Angsana New" w:hAnsi="Angsana New"/>
                <w:b/>
                <w:bCs/>
                <w:sz w:val="30"/>
                <w:szCs w:val="30"/>
              </w:rPr>
              <w:t>107,986</w:t>
            </w:r>
          </w:p>
        </w:tc>
      </w:tr>
    </w:tbl>
    <w:p w:rsidR="0064247E" w:rsidRPr="007663F9" w:rsidRDefault="0064247E" w:rsidP="0064247E">
      <w:pPr>
        <w:pStyle w:val="FSBlank"/>
        <w:rPr>
          <w:sz w:val="30"/>
          <w:szCs w:val="30"/>
        </w:rPr>
      </w:pPr>
    </w:p>
    <w:p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64247E" w:rsidRPr="007663F9" w:rsidRDefault="0064247E" w:rsidP="0064247E">
      <w:pPr>
        <w:pStyle w:val="FSBlank"/>
        <w:ind w:left="0"/>
        <w:rPr>
          <w:sz w:val="30"/>
          <w:szCs w:val="30"/>
        </w:rPr>
      </w:pPr>
    </w:p>
    <w:p w:rsidR="0064247E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 w:hint="cs"/>
          <w:sz w:val="30"/>
          <w:szCs w:val="30"/>
          <w:cs/>
        </w:rPr>
        <w:t>การร่วมค้าเป็นกิจการที่จัดตั้งในประเทศไทยและดำเนินธุรกิจเกี่ยวกับการผลิตและจำหน่ายพลังงานไฟฟ้าและไอน้ำในประเทศไทย</w:t>
      </w:r>
    </w:p>
    <w:p w:rsidR="00A83AE5" w:rsidRDefault="00A83AE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0B29A1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:rsidR="00EA5EC7" w:rsidRPr="0012538E" w:rsidRDefault="00CF563D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7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12538E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:rsidR="00EA5EC7" w:rsidRPr="00161822" w:rsidRDefault="00EA5EC7" w:rsidP="00EA5EC7">
      <w:pPr>
        <w:pStyle w:val="FSBlank"/>
        <w:rPr>
          <w:sz w:val="30"/>
          <w:szCs w:val="30"/>
        </w:rPr>
      </w:pPr>
    </w:p>
    <w:p w:rsidR="00580863" w:rsidRDefault="00580863" w:rsidP="00580863">
      <w:pPr>
        <w:pStyle w:val="FSContent"/>
      </w:pPr>
      <w:r w:rsidRPr="004A6E9C">
        <w:rPr>
          <w:b/>
          <w:cs/>
        </w:rPr>
        <w:t>ก</w:t>
      </w:r>
      <w:r w:rsidRPr="004A6E9C">
        <w:rPr>
          <w:cs/>
        </w:rPr>
        <w:t>ารซื้อ จำหน่าย และโอน</w:t>
      </w:r>
      <w:r w:rsidRPr="004A6E9C">
        <w:rPr>
          <w:rFonts w:hint="cs"/>
          <w:cs/>
        </w:rPr>
        <w:t>ที่ดิน อาคารและ</w:t>
      </w:r>
      <w:r w:rsidRPr="004A6E9C">
        <w:rPr>
          <w:cs/>
        </w:rPr>
        <w:t>อุปกรณ์</w:t>
      </w:r>
      <w:r w:rsidR="00847EFC">
        <w:rPr>
          <w:rFonts w:hint="cs"/>
          <w:cs/>
        </w:rPr>
        <w:t>ใน</w:t>
      </w:r>
      <w:r w:rsidRPr="004A6E9C">
        <w:rPr>
          <w:b/>
          <w:cs/>
        </w:rPr>
        <w:t>ระหว่าง</w:t>
      </w:r>
      <w:r>
        <w:rPr>
          <w:cs/>
        </w:rPr>
        <w:t>งวดหก</w:t>
      </w:r>
      <w:r w:rsidRPr="004A6E9C">
        <w:rPr>
          <w:cs/>
        </w:rPr>
        <w:t>เดือนสิ้นสุดวันที่ 3</w:t>
      </w:r>
      <w:r>
        <w:rPr>
          <w:rFonts w:hint="cs"/>
          <w:cs/>
        </w:rPr>
        <w:t xml:space="preserve">0 มิถุนายน </w:t>
      </w:r>
      <w:r w:rsidRPr="00C672EC">
        <w:rPr>
          <w:cs/>
        </w:rPr>
        <w:t>25</w:t>
      </w:r>
      <w:r w:rsidRPr="00C672EC">
        <w:t>6</w:t>
      </w:r>
      <w:r>
        <w:rPr>
          <w:rFonts w:hint="cs"/>
          <w:cs/>
        </w:rPr>
        <w:t>2 มี</w:t>
      </w:r>
      <w:r w:rsidRPr="004A6E9C">
        <w:rPr>
          <w:cs/>
        </w:rPr>
        <w:t>ดังนี้</w:t>
      </w:r>
    </w:p>
    <w:p w:rsidR="00580863" w:rsidRDefault="00580863" w:rsidP="00580863">
      <w:pPr>
        <w:pStyle w:val="FSContent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092"/>
        <w:gridCol w:w="274"/>
        <w:gridCol w:w="1138"/>
        <w:gridCol w:w="270"/>
        <w:gridCol w:w="1080"/>
        <w:gridCol w:w="270"/>
        <w:gridCol w:w="1080"/>
      </w:tblGrid>
      <w:tr w:rsidR="00333620" w:rsidRPr="008C010D" w:rsidTr="001B62E6">
        <w:trPr>
          <w:tblHeader/>
        </w:trPr>
        <w:tc>
          <w:tcPr>
            <w:tcW w:w="2166" w:type="pct"/>
            <w:shd w:val="clear" w:color="auto" w:fill="auto"/>
          </w:tcPr>
          <w:p w:rsidR="00333620" w:rsidRPr="008C010D" w:rsidRDefault="00333620" w:rsidP="00AD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:rsidR="00333620" w:rsidRPr="00EF61B1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333620" w:rsidRPr="00EF61B1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:rsidR="00333620" w:rsidRPr="00EF61B1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620" w:rsidRPr="008C010D" w:rsidTr="001B62E6">
        <w:trPr>
          <w:trHeight w:val="1109"/>
          <w:tblHeader/>
        </w:trPr>
        <w:tc>
          <w:tcPr>
            <w:tcW w:w="2166" w:type="pct"/>
            <w:shd w:val="clear" w:color="auto" w:fill="auto"/>
          </w:tcPr>
          <w:p w:rsidR="00333620" w:rsidRPr="008C010D" w:rsidRDefault="00333620" w:rsidP="00AD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3620" w:rsidRPr="008C010D" w:rsidRDefault="00333620" w:rsidP="00AD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33620" w:rsidRPr="008C010D" w:rsidRDefault="00333620" w:rsidP="00AD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C010D">
              <w:rPr>
                <w:rFonts w:ascii="Angsana New" w:hAnsi="Angsana New"/>
                <w:sz w:val="28"/>
                <w:szCs w:val="28"/>
              </w:rPr>
              <w:t xml:space="preserve">     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  <w:shd w:val="clear" w:color="auto" w:fill="auto"/>
          </w:tcPr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C010D">
              <w:rPr>
                <w:rFonts w:ascii="Angsana New" w:hAnsi="Angsana New"/>
                <w:sz w:val="28"/>
                <w:szCs w:val="28"/>
              </w:rPr>
              <w:t>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7" w:type="pct"/>
            <w:shd w:val="clear" w:color="auto" w:fill="auto"/>
          </w:tcPr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8C010D">
              <w:rPr>
                <w:rFonts w:ascii="Angsana New" w:hAnsi="Angsana New"/>
                <w:sz w:val="28"/>
                <w:szCs w:val="28"/>
              </w:rPr>
              <w:t xml:space="preserve">     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</w:tcPr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8C010D">
              <w:rPr>
                <w:rFonts w:ascii="Angsana New" w:hAnsi="Angsana New"/>
                <w:sz w:val="28"/>
                <w:szCs w:val="28"/>
              </w:rPr>
              <w:t>-</w:t>
            </w:r>
            <w:r w:rsidRPr="008C010D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333620" w:rsidRPr="008C010D" w:rsidTr="00333620">
        <w:trPr>
          <w:tblHeader/>
        </w:trPr>
        <w:tc>
          <w:tcPr>
            <w:tcW w:w="2166" w:type="pct"/>
            <w:shd w:val="clear" w:color="auto" w:fill="auto"/>
          </w:tcPr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pct"/>
            <w:gridSpan w:val="7"/>
            <w:shd w:val="clear" w:color="auto" w:fill="auto"/>
          </w:tcPr>
          <w:p w:rsidR="00333620" w:rsidRPr="008C010D" w:rsidRDefault="00333620" w:rsidP="00AD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C01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33620" w:rsidRPr="008C010D" w:rsidTr="001B62E6">
        <w:trPr>
          <w:tblHeader/>
        </w:trPr>
        <w:tc>
          <w:tcPr>
            <w:tcW w:w="2166" w:type="pct"/>
            <w:shd w:val="clear" w:color="auto" w:fill="auto"/>
          </w:tcPr>
          <w:p w:rsidR="00333620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95" w:type="pct"/>
            <w:shd w:val="clear" w:color="auto" w:fill="auto"/>
          </w:tcPr>
          <w:p w:rsidR="00333620" w:rsidRPr="00490C5E" w:rsidRDefault="00333620" w:rsidP="00455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49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47" w:type="pct"/>
            <w:shd w:val="clear" w:color="auto" w:fill="auto"/>
          </w:tcPr>
          <w:p w:rsidR="00333620" w:rsidRPr="00CF563D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3620" w:rsidRPr="008C010D" w:rsidTr="001B62E6">
        <w:trPr>
          <w:tblHeader/>
        </w:trPr>
        <w:tc>
          <w:tcPr>
            <w:tcW w:w="2166" w:type="pct"/>
            <w:shd w:val="clear" w:color="auto" w:fill="auto"/>
          </w:tcPr>
          <w:p w:rsidR="00333620" w:rsidRPr="008C010D" w:rsidRDefault="008F2B8B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อุปกรณ์พลังงานแสงอาทิตย์</w:t>
            </w:r>
          </w:p>
        </w:tc>
        <w:tc>
          <w:tcPr>
            <w:tcW w:w="595" w:type="pct"/>
            <w:shd w:val="clear" w:color="auto" w:fill="auto"/>
          </w:tcPr>
          <w:p w:rsidR="00333620" w:rsidRPr="00490C5E" w:rsidRDefault="00333620" w:rsidP="00455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17,889</w:t>
            </w:r>
          </w:p>
        </w:tc>
        <w:tc>
          <w:tcPr>
            <w:tcW w:w="149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17,889</w:t>
            </w:r>
          </w:p>
        </w:tc>
        <w:tc>
          <w:tcPr>
            <w:tcW w:w="147" w:type="pct"/>
            <w:shd w:val="clear" w:color="auto" w:fill="auto"/>
          </w:tcPr>
          <w:p w:rsidR="00333620" w:rsidRPr="00CF563D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3620" w:rsidRPr="008C010D" w:rsidTr="001B62E6">
        <w:trPr>
          <w:tblHeader/>
        </w:trPr>
        <w:tc>
          <w:tcPr>
            <w:tcW w:w="2166" w:type="pct"/>
            <w:shd w:val="clear" w:color="auto" w:fill="auto"/>
          </w:tcPr>
          <w:p w:rsidR="00333620" w:rsidRPr="008C010D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5" w:type="pct"/>
            <w:shd w:val="clear" w:color="auto" w:fill="auto"/>
          </w:tcPr>
          <w:p w:rsidR="00333620" w:rsidRPr="00DE4CE7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9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DE4CE7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47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3620" w:rsidRPr="008C010D" w:rsidTr="001B62E6">
        <w:trPr>
          <w:tblHeader/>
        </w:trPr>
        <w:tc>
          <w:tcPr>
            <w:tcW w:w="2166" w:type="pct"/>
            <w:shd w:val="clear" w:color="auto" w:fill="auto"/>
          </w:tcPr>
          <w:p w:rsidR="00333620" w:rsidRPr="008C010D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5" w:type="pct"/>
            <w:shd w:val="clear" w:color="auto" w:fill="auto"/>
          </w:tcPr>
          <w:p w:rsidR="00333620" w:rsidRPr="00DE4CE7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149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DE4CE7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147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3620" w:rsidRPr="008C010D" w:rsidTr="001B62E6">
        <w:trPr>
          <w:tblHeader/>
        </w:trPr>
        <w:tc>
          <w:tcPr>
            <w:tcW w:w="2166" w:type="pct"/>
            <w:shd w:val="clear" w:color="auto" w:fill="auto"/>
          </w:tcPr>
          <w:p w:rsidR="00333620" w:rsidRPr="008C010D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5" w:type="pct"/>
            <w:shd w:val="clear" w:color="auto" w:fill="auto"/>
          </w:tcPr>
          <w:p w:rsidR="00333620" w:rsidRPr="00DE4CE7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4,890</w:t>
            </w:r>
          </w:p>
        </w:tc>
        <w:tc>
          <w:tcPr>
            <w:tcW w:w="149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DE4CE7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4,890</w:t>
            </w:r>
          </w:p>
        </w:tc>
        <w:tc>
          <w:tcPr>
            <w:tcW w:w="147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3620" w:rsidRPr="008C010D" w:rsidTr="001B62E6">
        <w:trPr>
          <w:tblHeader/>
        </w:trPr>
        <w:tc>
          <w:tcPr>
            <w:tcW w:w="2166" w:type="pct"/>
            <w:shd w:val="clear" w:color="auto" w:fill="auto"/>
          </w:tcPr>
          <w:p w:rsidR="00333620" w:rsidRPr="008C010D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333620" w:rsidRPr="00DE4CE7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18,671</w:t>
            </w:r>
          </w:p>
        </w:tc>
        <w:tc>
          <w:tcPr>
            <w:tcW w:w="149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(21,085)</w:t>
            </w:r>
          </w:p>
        </w:tc>
        <w:tc>
          <w:tcPr>
            <w:tcW w:w="147" w:type="pct"/>
            <w:shd w:val="clear" w:color="auto" w:fill="auto"/>
          </w:tcPr>
          <w:p w:rsidR="00333620" w:rsidRPr="008C010D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333620" w:rsidRPr="00DE4CE7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23,998</w:t>
            </w:r>
          </w:p>
        </w:tc>
        <w:tc>
          <w:tcPr>
            <w:tcW w:w="147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:rsidR="00333620" w:rsidRPr="00490C5E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(21,085)</w:t>
            </w:r>
          </w:p>
        </w:tc>
      </w:tr>
      <w:tr w:rsidR="00333620" w:rsidRPr="008C010D" w:rsidTr="001B62E6">
        <w:trPr>
          <w:tblHeader/>
        </w:trPr>
        <w:tc>
          <w:tcPr>
            <w:tcW w:w="2166" w:type="pct"/>
            <w:shd w:val="clear" w:color="auto" w:fill="auto"/>
          </w:tcPr>
          <w:p w:rsidR="00333620" w:rsidRPr="008C010D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3620" w:rsidRPr="00DE4CE7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42,925</w:t>
            </w:r>
          </w:p>
        </w:tc>
        <w:tc>
          <w:tcPr>
            <w:tcW w:w="149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3620" w:rsidRPr="003F1207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(21,085)</w:t>
            </w:r>
          </w:p>
        </w:tc>
        <w:tc>
          <w:tcPr>
            <w:tcW w:w="147" w:type="pct"/>
            <w:shd w:val="clear" w:color="auto" w:fill="auto"/>
          </w:tcPr>
          <w:p w:rsidR="00333620" w:rsidRPr="008C010D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3620" w:rsidRPr="00DE4CE7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48,252</w:t>
            </w:r>
          </w:p>
        </w:tc>
        <w:tc>
          <w:tcPr>
            <w:tcW w:w="147" w:type="pct"/>
            <w:shd w:val="clear" w:color="auto" w:fill="auto"/>
          </w:tcPr>
          <w:p w:rsidR="00333620" w:rsidRPr="00490C5E" w:rsidRDefault="00333620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3620" w:rsidRPr="003F1207" w:rsidRDefault="00333620" w:rsidP="00CF5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(21,085)</w:t>
            </w:r>
          </w:p>
        </w:tc>
      </w:tr>
    </w:tbl>
    <w:p w:rsidR="00EA5EC7" w:rsidRPr="0012538E" w:rsidRDefault="00EA5EC7" w:rsidP="00EA5EC7">
      <w:pPr>
        <w:pStyle w:val="FSBlank"/>
        <w:rPr>
          <w:sz w:val="30"/>
          <w:szCs w:val="30"/>
        </w:rPr>
      </w:pPr>
    </w:p>
    <w:p w:rsidR="00EA5EC7" w:rsidRPr="0012538E" w:rsidRDefault="00EA5EC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2538E">
        <w:rPr>
          <w:rFonts w:ascii="Angsana New" w:hAnsi="Angsana New" w:hint="cs"/>
          <w:b/>
          <w:color w:val="FF00FF"/>
          <w:sz w:val="30"/>
          <w:szCs w:val="30"/>
          <w:cs/>
        </w:rPr>
        <w:tab/>
      </w:r>
      <w:r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DA7C30">
        <w:rPr>
          <w:rFonts w:ascii="Angsana New" w:hAnsi="Angsana New" w:hint="cs"/>
          <w:b/>
          <w:sz w:val="30"/>
          <w:szCs w:val="30"/>
          <w:cs/>
        </w:rPr>
        <w:t>และที่ดินที่พัฒนาเสร็จแล้วพร้อมขาย</w:t>
      </w:r>
      <w:r w:rsidRPr="0012538E">
        <w:rPr>
          <w:rFonts w:ascii="Angsana New" w:hAnsi="Angsana New" w:hint="cs"/>
          <w:b/>
          <w:sz w:val="30"/>
          <w:szCs w:val="30"/>
          <w:cs/>
        </w:rPr>
        <w:t xml:space="preserve"> รวมทั้งโครงการระบบผลิตน้ำเพื่อการอุตสาหกรรม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และที่ดินส่วนกลางเพื่อการสาธารณูปโภคบางแปลง                </w:t>
      </w:r>
      <w:r w:rsidRPr="0012538E">
        <w:rPr>
          <w:rFonts w:ascii="Angsana New" w:hAnsi="Angsana New" w:hint="cs"/>
          <w:b/>
          <w:sz w:val="30"/>
          <w:szCs w:val="30"/>
          <w:cs/>
        </w:rPr>
        <w:t xml:space="preserve"> เพื่อค้ำประกันวงเงินสินเชื่อที่ได้รับจากสถาบันการเงินในประเทศ</w:t>
      </w:r>
      <w:r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:rsidR="00EA5EC7" w:rsidRPr="0012538E" w:rsidRDefault="00EA5EC7" w:rsidP="00EA5EC7">
      <w:pPr>
        <w:pStyle w:val="FSBlank"/>
        <w:rPr>
          <w:sz w:val="30"/>
          <w:szCs w:val="30"/>
        </w:rPr>
      </w:pPr>
    </w:p>
    <w:p w:rsidR="00EA5EC7" w:rsidRPr="0012538E" w:rsidRDefault="00EA5EC7" w:rsidP="00EA5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2538E">
        <w:rPr>
          <w:rFonts w:ascii="Angsana New" w:hAnsi="Angsana New" w:hint="cs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:rsidR="00EA5EC7" w:rsidRDefault="00EA5EC7" w:rsidP="00662F12">
      <w:pPr>
        <w:pStyle w:val="FSContent"/>
      </w:pPr>
    </w:p>
    <w:p w:rsidR="005A398F" w:rsidRDefault="00A41BAE" w:rsidP="00C616E7">
      <w:pPr>
        <w:pStyle w:val="FSContent"/>
        <w:rPr>
          <w:b/>
        </w:rPr>
      </w:pPr>
      <w:r>
        <w:rPr>
          <w:cs/>
          <w:lang w:val="th-TH"/>
        </w:rPr>
        <w:br w:type="page"/>
      </w:r>
      <w:r w:rsidR="005A398F" w:rsidRPr="008C010D">
        <w:rPr>
          <w:rFonts w:hint="cs"/>
          <w:b/>
          <w:cs/>
        </w:rPr>
        <w:lastRenderedPageBreak/>
        <w:t>เงินอุดหนุนจากรัฐบาลรอตัดบัญชีสรุปได้ดังนี้</w:t>
      </w:r>
    </w:p>
    <w:p w:rsidR="00CE4BD6" w:rsidRPr="0012538E" w:rsidRDefault="00CE4BD6" w:rsidP="00CE4BD6">
      <w:pPr>
        <w:pStyle w:val="FSBlank"/>
        <w:rPr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69"/>
        <w:gridCol w:w="1082"/>
        <w:gridCol w:w="271"/>
        <w:gridCol w:w="1169"/>
        <w:gridCol w:w="271"/>
        <w:gridCol w:w="1078"/>
      </w:tblGrid>
      <w:tr w:rsidR="00E47A2A" w:rsidRPr="003C47FE" w:rsidTr="00060085">
        <w:trPr>
          <w:cantSplit/>
        </w:trPr>
        <w:tc>
          <w:tcPr>
            <w:tcW w:w="2129" w:type="pct"/>
          </w:tcPr>
          <w:p w:rsidR="00E47A2A" w:rsidRPr="003C47FE" w:rsidRDefault="00E47A2A" w:rsidP="005614F5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3"/>
          </w:tcPr>
          <w:p w:rsidR="00E47A2A" w:rsidRPr="003C47FE" w:rsidRDefault="00E47A2A" w:rsidP="0056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E47A2A" w:rsidRPr="003C47FE" w:rsidRDefault="00E47A2A" w:rsidP="0056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pct"/>
            <w:gridSpan w:val="3"/>
          </w:tcPr>
          <w:p w:rsidR="00E47A2A" w:rsidRPr="003C47FE" w:rsidRDefault="00E47A2A" w:rsidP="0056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863" w:rsidRPr="003C47FE" w:rsidTr="00060085">
        <w:trPr>
          <w:cantSplit/>
        </w:trPr>
        <w:tc>
          <w:tcPr>
            <w:tcW w:w="2129" w:type="pct"/>
          </w:tcPr>
          <w:p w:rsidR="00580863" w:rsidRPr="003C47FE" w:rsidRDefault="00580863" w:rsidP="0058086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80863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580863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580863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580863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80863" w:rsidRPr="003C47FE" w:rsidTr="00060085">
        <w:trPr>
          <w:cantSplit/>
        </w:trPr>
        <w:tc>
          <w:tcPr>
            <w:tcW w:w="2129" w:type="pct"/>
          </w:tcPr>
          <w:p w:rsidR="00580863" w:rsidRPr="003C47FE" w:rsidRDefault="00580863" w:rsidP="0058086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80863" w:rsidRPr="003C47FE" w:rsidTr="00060085">
        <w:trPr>
          <w:cantSplit/>
        </w:trPr>
        <w:tc>
          <w:tcPr>
            <w:tcW w:w="2129" w:type="pct"/>
          </w:tcPr>
          <w:p w:rsidR="00580863" w:rsidRPr="003C47FE" w:rsidRDefault="00580863" w:rsidP="0058086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1" w:type="pct"/>
            <w:gridSpan w:val="7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0863" w:rsidRPr="003C47FE" w:rsidTr="00060085">
        <w:trPr>
          <w:cantSplit/>
        </w:trPr>
        <w:tc>
          <w:tcPr>
            <w:tcW w:w="2129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4" w:type="pct"/>
          </w:tcPr>
          <w:p w:rsidR="00580863" w:rsidRPr="003C47FE" w:rsidRDefault="00455519" w:rsidP="00C108B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338,466</w:t>
            </w:r>
          </w:p>
        </w:tc>
        <w:tc>
          <w:tcPr>
            <w:tcW w:w="148" w:type="pct"/>
          </w:tcPr>
          <w:p w:rsidR="00580863" w:rsidRPr="00C108B2" w:rsidRDefault="00580863" w:rsidP="00C108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</w:tcPr>
          <w:p w:rsidR="00580863" w:rsidRPr="003C47FE" w:rsidRDefault="00580863" w:rsidP="00C108B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378,402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580863" w:rsidRPr="003C47FE" w:rsidRDefault="009B041A" w:rsidP="00C108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338,466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580863" w:rsidRPr="003C47FE" w:rsidRDefault="00580863" w:rsidP="00C108B2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378,402</w:t>
            </w:r>
          </w:p>
        </w:tc>
      </w:tr>
      <w:tr w:rsidR="00580863" w:rsidRPr="003C47FE" w:rsidTr="00060085">
        <w:trPr>
          <w:cantSplit/>
        </w:trPr>
        <w:tc>
          <w:tcPr>
            <w:tcW w:w="2129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580863" w:rsidRPr="00C108B2" w:rsidRDefault="009B041A" w:rsidP="00C108B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08B2">
              <w:rPr>
                <w:rFonts w:ascii="Angsana New" w:hAnsi="Angsana New"/>
                <w:sz w:val="30"/>
                <w:szCs w:val="30"/>
                <w:lang w:val="en-US" w:bidi="th-TH"/>
              </w:rPr>
              <w:t>(19,804)</w:t>
            </w:r>
          </w:p>
        </w:tc>
        <w:tc>
          <w:tcPr>
            <w:tcW w:w="148" w:type="pct"/>
          </w:tcPr>
          <w:p w:rsidR="00580863" w:rsidRPr="00C108B2" w:rsidRDefault="00580863" w:rsidP="00C108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580863" w:rsidRPr="00C108B2" w:rsidRDefault="00580863" w:rsidP="00C108B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108B2">
              <w:rPr>
                <w:rFonts w:ascii="Angsana New" w:hAnsi="Angsana New"/>
                <w:sz w:val="30"/>
                <w:szCs w:val="30"/>
                <w:lang w:val="en-US" w:bidi="th-TH"/>
              </w:rPr>
              <w:t>(39,936)</w:t>
            </w:r>
          </w:p>
        </w:tc>
        <w:tc>
          <w:tcPr>
            <w:tcW w:w="149" w:type="pct"/>
          </w:tcPr>
          <w:p w:rsidR="00580863" w:rsidRPr="00C108B2" w:rsidRDefault="00580863" w:rsidP="00C108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580863" w:rsidRPr="003C47FE" w:rsidRDefault="009B041A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(19,804)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(39,936)</w:t>
            </w:r>
          </w:p>
        </w:tc>
      </w:tr>
      <w:tr w:rsidR="00580863" w:rsidRPr="003C47FE" w:rsidTr="00060085">
        <w:trPr>
          <w:cantSplit/>
        </w:trPr>
        <w:tc>
          <w:tcPr>
            <w:tcW w:w="2129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580863" w:rsidRPr="003C47FE" w:rsidRDefault="009B041A" w:rsidP="00C1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318,662</w:t>
            </w:r>
          </w:p>
        </w:tc>
        <w:tc>
          <w:tcPr>
            <w:tcW w:w="148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580863" w:rsidRPr="003C47FE" w:rsidRDefault="009B041A" w:rsidP="00C1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318,662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</w:tr>
      <w:bookmarkEnd w:id="1"/>
      <w:tr w:rsidR="00580863" w:rsidRPr="003C47FE" w:rsidTr="00424BC4">
        <w:trPr>
          <w:cantSplit/>
        </w:trPr>
        <w:tc>
          <w:tcPr>
            <w:tcW w:w="2129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:rsidR="00580863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580863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580863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580863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0863" w:rsidRPr="003C47FE" w:rsidTr="00424BC4">
        <w:trPr>
          <w:cantSplit/>
        </w:trPr>
        <w:tc>
          <w:tcPr>
            <w:tcW w:w="2129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4" w:type="pct"/>
          </w:tcPr>
          <w:p w:rsidR="00580863" w:rsidRPr="003C47FE" w:rsidRDefault="009B041A" w:rsidP="00C108B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39,936</w:t>
            </w:r>
          </w:p>
        </w:tc>
        <w:tc>
          <w:tcPr>
            <w:tcW w:w="148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5" w:type="pct"/>
          </w:tcPr>
          <w:p w:rsidR="00580863" w:rsidRPr="003C47FE" w:rsidRDefault="00580863" w:rsidP="00C108B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580863" w:rsidRPr="003C47FE" w:rsidRDefault="009B041A" w:rsidP="00C108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39,936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</w:tcPr>
          <w:p w:rsidR="00580863" w:rsidRPr="003C47FE" w:rsidRDefault="00580863" w:rsidP="005808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</w:tr>
      <w:tr w:rsidR="00580863" w:rsidRPr="003C47FE" w:rsidTr="00060085">
        <w:trPr>
          <w:cantSplit/>
        </w:trPr>
        <w:tc>
          <w:tcPr>
            <w:tcW w:w="2129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4" w:type="pct"/>
          </w:tcPr>
          <w:p w:rsidR="00580863" w:rsidRPr="003C47FE" w:rsidRDefault="009B041A" w:rsidP="005808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278,726</w:t>
            </w:r>
          </w:p>
        </w:tc>
        <w:tc>
          <w:tcPr>
            <w:tcW w:w="148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5" w:type="pct"/>
          </w:tcPr>
          <w:p w:rsidR="00580863" w:rsidRPr="003C47FE" w:rsidRDefault="00580863" w:rsidP="00C108B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298,378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580863" w:rsidRPr="003C47FE" w:rsidRDefault="009B041A" w:rsidP="0058086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278,726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</w:tcPr>
          <w:p w:rsidR="00580863" w:rsidRPr="003C47FE" w:rsidRDefault="00580863" w:rsidP="005808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298,378</w:t>
            </w:r>
          </w:p>
        </w:tc>
      </w:tr>
      <w:tr w:rsidR="00580863" w:rsidRPr="003C47FE" w:rsidTr="00C108B2">
        <w:trPr>
          <w:cantSplit/>
        </w:trPr>
        <w:tc>
          <w:tcPr>
            <w:tcW w:w="2129" w:type="pct"/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580863" w:rsidRPr="003C47FE" w:rsidRDefault="009B041A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318,662</w:t>
            </w:r>
          </w:p>
        </w:tc>
        <w:tc>
          <w:tcPr>
            <w:tcW w:w="148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580863" w:rsidRPr="003C47FE" w:rsidRDefault="00580863" w:rsidP="00C1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580863" w:rsidRPr="003C47FE" w:rsidRDefault="009B041A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318,662</w:t>
            </w:r>
          </w:p>
        </w:tc>
        <w:tc>
          <w:tcPr>
            <w:tcW w:w="149" w:type="pct"/>
          </w:tcPr>
          <w:p w:rsidR="00580863" w:rsidRPr="003C47FE" w:rsidRDefault="00580863" w:rsidP="0058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580863" w:rsidRPr="003C47FE" w:rsidRDefault="00580863" w:rsidP="0058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</w:tr>
    </w:tbl>
    <w:p w:rsidR="00200641" w:rsidRDefault="00200641" w:rsidP="00F527E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200641" w:rsidRDefault="00154BC8" w:rsidP="0020064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t>8</w:t>
      </w:r>
      <w:r w:rsidR="00200641" w:rsidRPr="0012538E">
        <w:rPr>
          <w:rFonts w:ascii="Angsana New" w:hAnsi="Angsana New"/>
          <w:sz w:val="30"/>
          <w:szCs w:val="30"/>
          <w:lang w:val="th-TH"/>
        </w:rPr>
        <w:tab/>
      </w:r>
      <w:r w:rsidR="00200641">
        <w:rPr>
          <w:rFonts w:ascii="Angsana New" w:hAnsi="Angsana New" w:hint="cs"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</w:p>
    <w:p w:rsidR="00200641" w:rsidRPr="00FD7767" w:rsidRDefault="00200641" w:rsidP="00200641">
      <w:pPr>
        <w:rPr>
          <w:rFonts w:ascii="Angsana New" w:hAnsi="Angsana New"/>
          <w:sz w:val="30"/>
          <w:szCs w:val="30"/>
          <w:lang w:val="th-TH" w:eastAsia="x-none"/>
        </w:rPr>
      </w:pPr>
    </w:p>
    <w:p w:rsidR="00200641" w:rsidRPr="00FD7767" w:rsidRDefault="00200641" w:rsidP="00F63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200641">
        <w:rPr>
          <w:rFonts w:ascii="Angsana New" w:hAnsi="Angsana New"/>
          <w:sz w:val="30"/>
          <w:szCs w:val="30"/>
          <w:cs/>
          <w:lang w:val="th-TH" w:eastAsia="x-none"/>
        </w:rPr>
        <w:t>เมื่อวันที่ 5 เมษายน 2562 พระราชบัญญัติคุ้มครองแรงงานได้ถูกปรับปรุงและกำหนดให้นายจ้างต้องจ่ายค่าชดเช</w:t>
      </w:r>
      <w:r w:rsidR="00F63E58">
        <w:rPr>
          <w:rFonts w:ascii="Angsana New" w:hAnsi="Angsana New" w:hint="cs"/>
          <w:sz w:val="30"/>
          <w:szCs w:val="30"/>
          <w:cs/>
          <w:lang w:val="th-TH" w:eastAsia="x-none"/>
        </w:rPr>
        <w:t>ย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>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="000C00A1">
        <w:rPr>
          <w:rFonts w:ascii="Angsana New" w:hAnsi="Angsana New" w:hint="cs"/>
          <w:sz w:val="30"/>
          <w:szCs w:val="30"/>
          <w:cs/>
          <w:lang w:val="th-TH" w:eastAsia="x-none"/>
        </w:rPr>
        <w:t>ของ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 xml:space="preserve">ปี 2562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30 มิถุนายน 2562 และต้นทุนบริการในอดีต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 </w:t>
      </w:r>
      <w:r w:rsidR="000C00A1">
        <w:rPr>
          <w:rFonts w:ascii="Angsana New" w:hAnsi="Angsana New" w:hint="cs"/>
          <w:sz w:val="30"/>
          <w:szCs w:val="30"/>
          <w:cs/>
          <w:lang w:val="th-TH" w:eastAsia="x-none"/>
        </w:rPr>
        <w:t>5.9</w:t>
      </w:r>
      <w:r w:rsidRPr="00200641">
        <w:rPr>
          <w:rFonts w:ascii="Angsana New" w:hAnsi="Angsana New"/>
          <w:sz w:val="30"/>
          <w:szCs w:val="30"/>
          <w:lang w:val="th-TH" w:eastAsia="x-none"/>
        </w:rPr>
        <w:t xml:space="preserve"> 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 xml:space="preserve">ล้านบาท และ </w:t>
      </w:r>
      <w:r w:rsidR="000C00A1">
        <w:rPr>
          <w:rFonts w:ascii="Angsana New" w:hAnsi="Angsana New" w:hint="cs"/>
          <w:sz w:val="30"/>
          <w:szCs w:val="30"/>
          <w:cs/>
          <w:lang w:val="th-TH" w:eastAsia="x-none"/>
        </w:rPr>
        <w:t>5.9</w:t>
      </w:r>
      <w:r w:rsidRPr="00200641">
        <w:rPr>
          <w:rFonts w:ascii="Angsana New" w:hAnsi="Angsana New"/>
          <w:sz w:val="30"/>
          <w:szCs w:val="30"/>
          <w:lang w:val="th-TH" w:eastAsia="x-none"/>
        </w:rPr>
        <w:t xml:space="preserve"> </w:t>
      </w:r>
      <w:r w:rsidRPr="00200641">
        <w:rPr>
          <w:rFonts w:ascii="Angsana New" w:hAnsi="Angsana New"/>
          <w:sz w:val="30"/>
          <w:szCs w:val="30"/>
          <w:cs/>
          <w:lang w:val="th-TH" w:eastAsia="x-none"/>
        </w:rPr>
        <w:t>ล้านบาท ตามลำดับ</w:t>
      </w:r>
    </w:p>
    <w:p w:rsidR="00F527EF" w:rsidRDefault="00200641" w:rsidP="00F527E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F527EF" w:rsidSect="00F527EF">
          <w:head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1170" w:left="1152" w:header="720" w:footer="720" w:gutter="0"/>
          <w:cols w:space="720"/>
          <w:docGrid w:linePitch="245"/>
        </w:sectPr>
      </w:pPr>
      <w:r w:rsidRPr="00FD7767">
        <w:rPr>
          <w:rFonts w:ascii="Angsana New" w:hAnsi="Angsana New"/>
          <w:sz w:val="30"/>
          <w:szCs w:val="30"/>
          <w:cs/>
          <w:lang w:val="th-TH"/>
        </w:rPr>
        <w:br/>
      </w:r>
    </w:p>
    <w:p w:rsidR="006756B1" w:rsidRPr="002E3CA1" w:rsidRDefault="002E3CA1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9</w:t>
      </w:r>
      <w:r w:rsidR="007C5D0D" w:rsidRPr="00022D80">
        <w:rPr>
          <w:rFonts w:ascii="Angsana New" w:hAnsi="Angsana New"/>
          <w:sz w:val="30"/>
          <w:szCs w:val="30"/>
          <w:lang w:val="th-TH"/>
        </w:rPr>
        <w:tab/>
      </w:r>
      <w:r w:rsidR="007C5D0D" w:rsidRPr="00022D80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:rsidR="0058773B" w:rsidRPr="00512FE2" w:rsidRDefault="0058773B" w:rsidP="0058773B">
      <w:pPr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</w:p>
    <w:p w:rsidR="007C5D0D" w:rsidRPr="00847EFC" w:rsidRDefault="0094214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536273" w:rsidRPr="00847EFC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536273"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30 มิถุนายน 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2562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2561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:rsidR="00536273" w:rsidRPr="00512FE2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14209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410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F239A4" w:rsidRPr="00A50726" w:rsidTr="007E3CA3">
        <w:trPr>
          <w:trHeight w:val="481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19" w:type="dxa"/>
            <w:gridSpan w:val="3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239A4" w:rsidRPr="00A50726" w:rsidTr="007E3CA3">
        <w:trPr>
          <w:trHeight w:val="481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E3CA3" w:rsidRPr="00A50726" w:rsidTr="007E3CA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E70B1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E70B1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F239A4" w:rsidRPr="00A50726" w:rsidTr="007E3CA3">
        <w:trPr>
          <w:trHeight w:val="18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E3CA3" w:rsidRPr="00A50726" w:rsidTr="007E3CA3">
        <w:trPr>
          <w:trHeight w:val="24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F239A4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C52ED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24,994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239A4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160,112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C52ED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156,366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F239A4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4619A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8,018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F239A4" w:rsidRPr="00FD31DD" w:rsidRDefault="009B041A" w:rsidP="00BF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167,485</w:t>
            </w:r>
          </w:p>
        </w:tc>
        <w:tc>
          <w:tcPr>
            <w:tcW w:w="270" w:type="dxa"/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F239A4" w:rsidRPr="00FD31DD" w:rsidRDefault="0009492C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189,378</w:t>
            </w:r>
          </w:p>
        </w:tc>
      </w:tr>
      <w:tr w:rsidR="007E3CA3" w:rsidRPr="00A50726" w:rsidTr="007E3CA3">
        <w:trPr>
          <w:trHeight w:val="1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239A4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C52ED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160,112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C52ED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156,366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37,</w:t>
            </w:r>
            <w:r w:rsidR="00723E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C52ED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9B041A" w:rsidP="00BF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197,</w:t>
            </w:r>
            <w:r w:rsidR="00723E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394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C52ED8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214,390</w:t>
            </w:r>
          </w:p>
        </w:tc>
      </w:tr>
      <w:tr w:rsidR="007E3CA3" w:rsidRPr="00FD31DD" w:rsidTr="007E3CA3">
        <w:trPr>
          <w:trHeight w:val="1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:rsidR="00F239A4" w:rsidRPr="00FD31DD" w:rsidRDefault="00F239A4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3CA3" w:rsidRPr="00A50726" w:rsidTr="007E3CA3">
        <w:trPr>
          <w:trHeight w:val="3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F239A4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C52ED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F239A4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C52ED8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78,395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F239A4" w:rsidRPr="00A50726" w:rsidRDefault="009B041A" w:rsidP="002B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2B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A50726" w:rsidRDefault="00F239A4" w:rsidP="00952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A4" w:rsidRPr="00A50726" w:rsidRDefault="00F239A4" w:rsidP="00952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39A4" w:rsidRPr="00A50726" w:rsidRDefault="009B041A" w:rsidP="00BF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80,044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239A4" w:rsidRPr="00A50726" w:rsidRDefault="00C52ED8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87,018</w:t>
            </w:r>
          </w:p>
        </w:tc>
      </w:tr>
      <w:tr w:rsidR="007E3CA3" w:rsidRPr="00A50726" w:rsidTr="007E3CA3">
        <w:trPr>
          <w:trHeight w:val="3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39A4" w:rsidRPr="00A50726" w:rsidRDefault="009B041A" w:rsidP="00BF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(22,</w:t>
            </w:r>
            <w:r w:rsidR="00AD7028">
              <w:rPr>
                <w:rFonts w:ascii="Angsana New" w:hAnsi="Angsana New"/>
                <w:color w:val="000000"/>
                <w:sz w:val="30"/>
                <w:szCs w:val="30"/>
              </w:rPr>
              <w:t>080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239A4" w:rsidRPr="00A50726" w:rsidRDefault="00C52ED8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(21,440)</w:t>
            </w:r>
          </w:p>
        </w:tc>
      </w:tr>
      <w:tr w:rsidR="007E3CA3" w:rsidRPr="00A50726" w:rsidTr="007E3CA3">
        <w:trPr>
          <w:trHeight w:val="3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E3CA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E3CA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E3CA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50726">
              <w:rPr>
                <w:rFonts w:ascii="Angsana New" w:hAnsi="Angsana New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39A4" w:rsidRPr="00A50726" w:rsidRDefault="009B041A" w:rsidP="00BF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(15,006)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239A4" w:rsidRPr="00A50726" w:rsidRDefault="00C52ED8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28,215</w:t>
            </w:r>
          </w:p>
        </w:tc>
      </w:tr>
      <w:tr w:rsidR="007E3CA3" w:rsidRPr="00A50726" w:rsidTr="007E3CA3">
        <w:trPr>
          <w:trHeight w:val="4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239A4" w:rsidRPr="00A50726" w:rsidRDefault="009B041A" w:rsidP="00BF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(1,770)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F239A4" w:rsidRPr="00A50726" w:rsidRDefault="00C52ED8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(4,217)</w:t>
            </w:r>
          </w:p>
        </w:tc>
      </w:tr>
      <w:tr w:rsidR="007E3CA3" w:rsidRPr="00A50726" w:rsidTr="007E3CA3">
        <w:trPr>
          <w:trHeight w:val="27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9B041A" w:rsidP="00BF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41,</w:t>
            </w:r>
            <w:r w:rsidR="00AD70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188</w:t>
            </w: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A50726" w:rsidRDefault="00C52ED8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89,576</w:t>
            </w:r>
          </w:p>
        </w:tc>
      </w:tr>
      <w:tr w:rsidR="007E3CA3" w:rsidRPr="00A50726" w:rsidTr="007E3CA3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239A4" w:rsidRPr="00A50726" w:rsidRDefault="00F239A4" w:rsidP="00694605">
            <w:pPr>
              <w:pStyle w:val="FSBlank"/>
              <w:rPr>
                <w:sz w:val="30"/>
                <w:szCs w:val="30"/>
              </w:rPr>
            </w:pPr>
          </w:p>
        </w:tc>
      </w:tr>
      <w:tr w:rsidR="007E3CA3" w:rsidRPr="00A50726" w:rsidTr="007E3CA3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E1E7C" w:rsidRDefault="00031A6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24,994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F239A4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239A4" w:rsidRPr="00AE1E7C" w:rsidRDefault="009B041A" w:rsidP="00BF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239A4" w:rsidRPr="00AE1E7C" w:rsidRDefault="00031A63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24,994</w:t>
            </w:r>
          </w:p>
        </w:tc>
      </w:tr>
      <w:tr w:rsidR="007E3CA3" w:rsidRPr="00A50726" w:rsidTr="007E3CA3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160,112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031A6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156,366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39A4" w:rsidRPr="00AE1E7C" w:rsidRDefault="00F44932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AE1E7C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239A4" w:rsidRPr="00AE1E7C" w:rsidRDefault="009B041A" w:rsidP="00BF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167,485</w:t>
            </w:r>
          </w:p>
        </w:tc>
        <w:tc>
          <w:tcPr>
            <w:tcW w:w="270" w:type="dxa"/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F239A4" w:rsidRPr="00AE1E7C" w:rsidRDefault="00F44932" w:rsidP="00E7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164,384</w:t>
            </w:r>
          </w:p>
        </w:tc>
      </w:tr>
      <w:tr w:rsidR="007E3CA3" w:rsidRPr="00A50726" w:rsidTr="00512FE2">
        <w:trPr>
          <w:trHeight w:val="39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39A4" w:rsidRPr="00A50726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031A6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24,994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160,112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031A63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156,366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39A4" w:rsidRPr="00FD31DD" w:rsidRDefault="00F44932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8,018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FD31DD" w:rsidRDefault="009B041A" w:rsidP="00BF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167,485</w:t>
            </w:r>
          </w:p>
        </w:tc>
        <w:tc>
          <w:tcPr>
            <w:tcW w:w="270" w:type="dxa"/>
            <w:vAlign w:val="bottom"/>
          </w:tcPr>
          <w:p w:rsidR="00F239A4" w:rsidRPr="00FD31DD" w:rsidRDefault="00F239A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9A4" w:rsidRPr="00FD31DD" w:rsidRDefault="00F44932" w:rsidP="00920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189,378</w:t>
            </w:r>
          </w:p>
        </w:tc>
      </w:tr>
    </w:tbl>
    <w:p w:rsidR="00081F06" w:rsidRPr="00081F06" w:rsidRDefault="00081F06">
      <w:pPr>
        <w:rPr>
          <w:sz w:val="8"/>
          <w:szCs w:val="8"/>
        </w:rPr>
      </w:pPr>
    </w:p>
    <w:tbl>
      <w:tblPr>
        <w:tblW w:w="14209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410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64323C" w:rsidRPr="00A50726" w:rsidTr="00952949">
        <w:trPr>
          <w:trHeight w:val="33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19" w:type="dxa"/>
            <w:gridSpan w:val="3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:rsidTr="007E3CA3">
        <w:trPr>
          <w:trHeight w:val="481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E3CA3" w:rsidRPr="00A50726" w:rsidTr="007E3CA3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E690A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1042E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64323C" w:rsidRPr="00A50726" w:rsidTr="007E3CA3">
        <w:trPr>
          <w:trHeight w:val="18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E3CA3" w:rsidRPr="00A50726" w:rsidTr="007E3CA3">
        <w:trPr>
          <w:trHeight w:val="24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64323C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FD31DD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75,833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4323C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316,192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FD31DD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305,872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64323C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14,462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FD31DD" w:rsidRDefault="004C433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14,255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4323C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  <w:r w:rsidR="00AD70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,654</w:t>
            </w:r>
          </w:p>
        </w:tc>
        <w:tc>
          <w:tcPr>
            <w:tcW w:w="270" w:type="dxa"/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64323C" w:rsidRPr="00FD31DD" w:rsidRDefault="004C433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395,960</w:t>
            </w:r>
          </w:p>
        </w:tc>
      </w:tr>
      <w:tr w:rsidR="007E3CA3" w:rsidRPr="00A50726" w:rsidTr="007E3CA3">
        <w:trPr>
          <w:trHeight w:val="1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A50726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75,8</w:t>
            </w:r>
            <w:r w:rsidR="00E1773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316,192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A50726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305,872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73,</w:t>
            </w:r>
            <w:r w:rsidR="00AD70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</w:t>
            </w:r>
            <w:r w:rsidR="008200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A50726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62,149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23C" w:rsidRPr="00A50726" w:rsidRDefault="0082008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389,656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23C" w:rsidRPr="00A50726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443,854</w:t>
            </w:r>
          </w:p>
        </w:tc>
      </w:tr>
      <w:tr w:rsidR="007E3CA3" w:rsidRPr="00FD31DD" w:rsidTr="007E3CA3">
        <w:trPr>
          <w:trHeight w:val="11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E3CA3" w:rsidRPr="00A50726" w:rsidTr="007E3CA3">
        <w:trPr>
          <w:trHeight w:val="30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56,556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150,166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145,155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9B041A" w:rsidRPr="00A50726" w:rsidRDefault="009B041A" w:rsidP="002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41A" w:rsidRPr="00A50726" w:rsidRDefault="009B041A" w:rsidP="002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B041A" w:rsidRPr="00A50726" w:rsidRDefault="009B041A" w:rsidP="002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041A" w:rsidRPr="00A50726" w:rsidRDefault="009B041A" w:rsidP="002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041A" w:rsidRPr="00A50726" w:rsidRDefault="009B041A" w:rsidP="002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150,166</w:t>
            </w:r>
          </w:p>
        </w:tc>
        <w:tc>
          <w:tcPr>
            <w:tcW w:w="270" w:type="dxa"/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9B041A" w:rsidRPr="00A50726" w:rsidRDefault="009B041A" w:rsidP="009B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201,711</w:t>
            </w:r>
          </w:p>
        </w:tc>
      </w:tr>
      <w:tr w:rsidR="007E3CA3" w:rsidRPr="00A50726" w:rsidTr="007E3CA3">
        <w:trPr>
          <w:trHeight w:val="3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4323C" w:rsidRPr="00A50726" w:rsidRDefault="009B041A" w:rsidP="002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(40,</w:t>
            </w:r>
            <w:r w:rsidR="003D43EC">
              <w:rPr>
                <w:rFonts w:ascii="Angsana New" w:hAnsi="Angsana New"/>
                <w:color w:val="000000"/>
                <w:sz w:val="30"/>
                <w:szCs w:val="30"/>
              </w:rPr>
              <w:t>267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4323C" w:rsidRPr="00A50726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(56,264)</w:t>
            </w:r>
          </w:p>
        </w:tc>
      </w:tr>
      <w:tr w:rsidR="007E3CA3" w:rsidRPr="00A50726" w:rsidTr="007E3CA3">
        <w:trPr>
          <w:trHeight w:val="3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E3CA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E3CA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E3CA3">
              <w:rPr>
                <w:rFonts w:ascii="Angsana New" w:hAnsi="Angsana New"/>
                <w:sz w:val="30"/>
                <w:szCs w:val="30"/>
              </w:rPr>
              <w:t>)</w:t>
            </w:r>
            <w:r w:rsidR="007E3C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0726">
              <w:rPr>
                <w:rFonts w:ascii="Angsana New" w:hAnsi="Angsana New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(7,393)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4323C" w:rsidRPr="00A50726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63,787</w:t>
            </w:r>
          </w:p>
        </w:tc>
      </w:tr>
      <w:tr w:rsidR="007E3CA3" w:rsidRPr="00A50726" w:rsidTr="007E3CA3">
        <w:trPr>
          <w:trHeight w:val="4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(4,986)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64323C" w:rsidRPr="00A50726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(13,705)</w:t>
            </w:r>
          </w:p>
        </w:tc>
      </w:tr>
      <w:tr w:rsidR="007E3CA3" w:rsidRPr="00A50726" w:rsidTr="007E3CA3">
        <w:trPr>
          <w:trHeight w:val="27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97,</w:t>
            </w:r>
            <w:r w:rsidR="003D43E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520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23C" w:rsidRPr="00A50726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195,529</w:t>
            </w:r>
          </w:p>
        </w:tc>
      </w:tr>
      <w:tr w:rsidR="007E3CA3" w:rsidRPr="00A50726" w:rsidTr="007E3CA3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4323C" w:rsidRPr="00A50726" w:rsidRDefault="0064323C" w:rsidP="00694605">
            <w:pPr>
              <w:pStyle w:val="FSBlank"/>
              <w:rPr>
                <w:sz w:val="30"/>
                <w:szCs w:val="30"/>
              </w:rPr>
            </w:pPr>
          </w:p>
        </w:tc>
      </w:tr>
      <w:tr w:rsidR="007E3CA3" w:rsidRPr="00A50726" w:rsidTr="007E3CA3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E1E7C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75,833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64323C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64323C" w:rsidRPr="00AE1E7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E1E7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64323C" w:rsidRPr="00AE1E7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E1E7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4323C" w:rsidRPr="00AE1E7C" w:rsidRDefault="009B041A" w:rsidP="002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323C" w:rsidRPr="00210028" w:rsidRDefault="0064323C" w:rsidP="0021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4323C" w:rsidRPr="00AE1E7C" w:rsidRDefault="009209B6" w:rsidP="00920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75,833</w:t>
            </w:r>
          </w:p>
        </w:tc>
      </w:tr>
      <w:tr w:rsidR="007E3CA3" w:rsidRPr="00A50726" w:rsidTr="007E3CA3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323C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323C" w:rsidRPr="00AE1E7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323C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316,192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323C" w:rsidRPr="00AE1E7C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305,872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E1E7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323C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E1E7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323C" w:rsidRPr="00AE1E7C" w:rsidRDefault="004C433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AE1E7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4323C" w:rsidRPr="00AE1E7C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330,654</w:t>
            </w:r>
          </w:p>
        </w:tc>
        <w:tc>
          <w:tcPr>
            <w:tcW w:w="270" w:type="dxa"/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64323C" w:rsidRPr="00AE1E7C" w:rsidRDefault="004C433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320,127</w:t>
            </w:r>
          </w:p>
        </w:tc>
      </w:tr>
      <w:tr w:rsidR="007E3CA3" w:rsidRPr="00A50726" w:rsidTr="007E3CA3">
        <w:trPr>
          <w:trHeight w:val="39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FD31DD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75,833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316,192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FD31DD" w:rsidRDefault="009209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305,872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FD31DD" w:rsidRDefault="004C4334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23C" w:rsidRPr="00FD31DD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330,654</w:t>
            </w:r>
          </w:p>
        </w:tc>
        <w:tc>
          <w:tcPr>
            <w:tcW w:w="270" w:type="dxa"/>
            <w:vAlign w:val="bottom"/>
          </w:tcPr>
          <w:p w:rsidR="0064323C" w:rsidRPr="00FD31DD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323C" w:rsidRPr="00FD31DD" w:rsidRDefault="004C4334" w:rsidP="00920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395,960</w:t>
            </w:r>
          </w:p>
        </w:tc>
      </w:tr>
    </w:tbl>
    <w:p w:rsidR="000E690A" w:rsidRDefault="000E690A">
      <w:r>
        <w:br w:type="page"/>
      </w:r>
    </w:p>
    <w:tbl>
      <w:tblPr>
        <w:tblW w:w="14209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8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69"/>
      </w:tblGrid>
      <w:tr w:rsidR="0064323C" w:rsidRPr="00A50726" w:rsidTr="00694605">
        <w:trPr>
          <w:trHeight w:val="481"/>
          <w:tblHeader/>
        </w:trPr>
        <w:tc>
          <w:tcPr>
            <w:tcW w:w="14209" w:type="dxa"/>
            <w:gridSpan w:val="16"/>
            <w:tcBorders>
              <w:top w:val="nil"/>
              <w:left w:val="nil"/>
            </w:tcBorders>
            <w:noWrap/>
            <w:vAlign w:val="bottom"/>
          </w:tcPr>
          <w:p w:rsidR="0064323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รายละเอียดสินทรัพย์และหนี้สินจำแนกตามส่วนงานที่รายงาน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2562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2561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มีดังนี้</w:t>
            </w:r>
          </w:p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:rsidTr="00694605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3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752024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4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02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9" w:type="dxa"/>
            <w:gridSpan w:val="3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:rsidTr="00694605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4323C" w:rsidRPr="00A50726" w:rsidTr="00694605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4323C" w:rsidRPr="00A50726" w:rsidTr="00694605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64323C" w:rsidRPr="00A50726" w:rsidTr="00694605">
        <w:trPr>
          <w:trHeight w:val="180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339" w:type="dxa"/>
            <w:gridSpan w:val="15"/>
            <w:tcBorders>
              <w:top w:val="nil"/>
              <w:lef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4323C" w:rsidRPr="00A50726" w:rsidTr="00694605">
        <w:trPr>
          <w:trHeight w:val="4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1,053,560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1,053,560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56,871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56,081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3,048,</w:t>
            </w:r>
            <w:r w:rsidR="0065284A">
              <w:rPr>
                <w:rFonts w:ascii="Angsana New" w:hAnsi="Angsana New"/>
                <w:color w:val="000000"/>
                <w:sz w:val="30"/>
                <w:szCs w:val="30"/>
              </w:rPr>
              <w:t>854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3,197,921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4,159,</w:t>
            </w:r>
            <w:r w:rsidR="0065284A">
              <w:rPr>
                <w:rFonts w:ascii="Angsana New" w:hAnsi="Angsana New"/>
                <w:color w:val="000000"/>
                <w:sz w:val="30"/>
                <w:szCs w:val="30"/>
              </w:rPr>
              <w:t>285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4,307,562</w:t>
            </w:r>
          </w:p>
        </w:tc>
      </w:tr>
      <w:tr w:rsidR="0064323C" w:rsidRPr="00A50726" w:rsidTr="00694605">
        <w:trPr>
          <w:trHeight w:val="31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323C" w:rsidRPr="00752024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1,764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39,344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1,126,245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1,186,639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4323C" w:rsidRPr="00A50726" w:rsidRDefault="009B041A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210028">
              <w:rPr>
                <w:rFonts w:ascii="Angsana New" w:hAnsi="Angsana New"/>
                <w:color w:val="000000"/>
                <w:sz w:val="30"/>
                <w:szCs w:val="30"/>
              </w:rPr>
              <w:t>1,168,832</w:t>
            </w:r>
          </w:p>
        </w:tc>
        <w:tc>
          <w:tcPr>
            <w:tcW w:w="270" w:type="dxa"/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</w:rPr>
              <w:t>1,227,747</w:t>
            </w:r>
          </w:p>
        </w:tc>
      </w:tr>
    </w:tbl>
    <w:p w:rsidR="00F239A4" w:rsidRPr="00B47D16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B47D16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47D16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6135C" w:rsidRP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กลุ่มบริษัทไม่มี</w:t>
      </w:r>
      <w:r w:rsidR="00847EFC">
        <w:rPr>
          <w:rFonts w:ascii="Angsana New" w:hAnsi="Angsana New" w:hint="cs"/>
          <w:sz w:val="30"/>
          <w:szCs w:val="30"/>
          <w:cs/>
        </w:rPr>
        <w:t>รายได้จาก</w:t>
      </w:r>
      <w:r>
        <w:rPr>
          <w:rFonts w:ascii="Angsana New" w:hAnsi="Angsana New" w:hint="cs"/>
          <w:sz w:val="30"/>
          <w:szCs w:val="30"/>
          <w:cs/>
        </w:rPr>
        <w:t>ลูกค้า</w:t>
      </w:r>
      <w:r w:rsidR="00847EFC">
        <w:rPr>
          <w:rFonts w:ascii="Angsana New" w:hAnsi="Angsana New" w:hint="cs"/>
          <w:sz w:val="30"/>
          <w:szCs w:val="30"/>
          <w:cs/>
        </w:rPr>
        <w:t xml:space="preserve">ภายนอกรายใดรายหนึ่ง ซึ่งมีมูลค่าตั้งแต่ร้อยละ </w:t>
      </w:r>
      <w:r w:rsidR="00847EFC">
        <w:rPr>
          <w:rFonts w:ascii="Angsana New" w:hAnsi="Angsana New"/>
          <w:sz w:val="30"/>
          <w:szCs w:val="30"/>
        </w:rPr>
        <w:t xml:space="preserve">10 </w:t>
      </w:r>
      <w:r w:rsidR="00847EFC">
        <w:rPr>
          <w:rFonts w:ascii="Angsana New" w:hAnsi="Angsana New" w:hint="cs"/>
          <w:sz w:val="30"/>
          <w:szCs w:val="30"/>
          <w:cs/>
        </w:rPr>
        <w:t>ของรายได้ของกลุ่มบริษัท</w:t>
      </w:r>
    </w:p>
    <w:p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F527EF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:rsidR="00F75D01" w:rsidRDefault="00F75D01" w:rsidP="00F75D0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bookmarkStart w:id="2" w:name="_Hlk7539669"/>
      <w:r w:rsidRPr="0012538E">
        <w:rPr>
          <w:rFonts w:ascii="Angsana New" w:hAnsi="Angsana New"/>
          <w:sz w:val="30"/>
          <w:szCs w:val="30"/>
          <w:cs/>
          <w:lang w:val="th-TH"/>
        </w:rPr>
        <w:lastRenderedPageBreak/>
        <w:t>1</w:t>
      </w:r>
      <w:r w:rsidR="00DB6693">
        <w:rPr>
          <w:rFonts w:ascii="Angsana New" w:hAnsi="Angsana New"/>
          <w:sz w:val="30"/>
          <w:szCs w:val="30"/>
          <w:lang w:val="en-US"/>
        </w:rPr>
        <w:t>0</w:t>
      </w:r>
      <w:r w:rsidRPr="0012538E">
        <w:rPr>
          <w:rFonts w:ascii="Angsana New" w:hAnsi="Angsana New"/>
          <w:sz w:val="30"/>
          <w:szCs w:val="30"/>
          <w:lang w:val="th-TH"/>
        </w:rPr>
        <w:tab/>
      </w:r>
      <w:r w:rsidR="00F527EF">
        <w:rPr>
          <w:rFonts w:ascii="Angsana New" w:hAnsi="Angsana New" w:hint="cs"/>
          <w:sz w:val="30"/>
          <w:szCs w:val="30"/>
          <w:cs/>
          <w:lang w:val="th-TH"/>
        </w:rPr>
        <w:t>ค่าใช้จ่าย</w:t>
      </w:r>
      <w:r w:rsidR="00627E53"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:rsidR="001D2C37" w:rsidRPr="00B86315" w:rsidRDefault="001D2C37" w:rsidP="001D2C37">
      <w:pPr>
        <w:rPr>
          <w:rFonts w:ascii="Angsana New" w:hAnsi="Angsana New"/>
          <w:sz w:val="30"/>
          <w:szCs w:val="30"/>
          <w:lang w:val="th-TH" w:eastAsia="x-none"/>
        </w:rPr>
      </w:pPr>
    </w:p>
    <w:p w:rsidR="001D2C37" w:rsidRDefault="00DA4ADB" w:rsidP="001D2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C223B6">
        <w:rPr>
          <w:rFonts w:ascii="Angsana New" w:hAnsi="Angsana New" w:hint="cs"/>
          <w:sz w:val="30"/>
          <w:szCs w:val="30"/>
          <w:cs/>
        </w:rPr>
        <w:t xml:space="preserve">        </w:t>
      </w:r>
      <w:r>
        <w:rPr>
          <w:rFonts w:ascii="Angsana New" w:hAnsi="Angsana New" w:hint="cs"/>
          <w:sz w:val="30"/>
          <w:szCs w:val="30"/>
          <w:cs/>
        </w:rPr>
        <w:t xml:space="preserve"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กลุ่มบริษัทและบริษัทในการดำเนินงานต่อเนื่องสำหรับงวดสามเดือนและหกเดือนสิ้นสุดวันที่ 30 มิถุนายน </w:t>
      </w:r>
      <w:r>
        <w:rPr>
          <w:rFonts w:ascii="Angsana New" w:hAnsi="Angsana New" w:hint="cs"/>
          <w:sz w:val="30"/>
          <w:szCs w:val="30"/>
          <w:lang w:val="x-none"/>
        </w:rPr>
        <w:t>25</w:t>
      </w:r>
      <w:r>
        <w:rPr>
          <w:rFonts w:ascii="Angsana New" w:hAnsi="Angsana New" w:hint="cs"/>
          <w:sz w:val="30"/>
          <w:szCs w:val="30"/>
        </w:rPr>
        <w:t>62</w:t>
      </w:r>
      <w:r>
        <w:rPr>
          <w:rFonts w:ascii="Angsana New" w:hAnsi="Angsana New" w:hint="cs"/>
          <w:sz w:val="30"/>
          <w:szCs w:val="30"/>
          <w:cs/>
        </w:rPr>
        <w:t xml:space="preserve"> มียอดร้อยละ </w:t>
      </w:r>
      <w:r>
        <w:rPr>
          <w:rFonts w:ascii="Angsana New" w:hAnsi="Angsana New" w:hint="cs"/>
          <w:sz w:val="30"/>
          <w:szCs w:val="30"/>
        </w:rPr>
        <w:t xml:space="preserve">4.1 </w:t>
      </w:r>
      <w:r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>
        <w:rPr>
          <w:rFonts w:ascii="Angsana New" w:hAnsi="Angsana New" w:hint="cs"/>
          <w:sz w:val="30"/>
          <w:szCs w:val="30"/>
        </w:rPr>
        <w:t xml:space="preserve">4.9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สำหรับงบการเงินรวม และร้อยละ </w:t>
      </w:r>
      <w:r>
        <w:rPr>
          <w:rFonts w:ascii="Angsana New" w:hAnsi="Angsana New" w:hint="cs"/>
          <w:sz w:val="30"/>
          <w:szCs w:val="30"/>
        </w:rPr>
        <w:t xml:space="preserve">1.0 </w:t>
      </w:r>
      <w:r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>
        <w:rPr>
          <w:rFonts w:ascii="Angsana New" w:hAnsi="Angsana New" w:hint="cs"/>
          <w:sz w:val="30"/>
          <w:szCs w:val="30"/>
        </w:rPr>
        <w:t xml:space="preserve">2.2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สำหรับงบการเงินเฉพาะกิจการ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(สำหรับงวดสามเดือนและหกเดือนสิ้นสุดวันที่ 30 มิถุนายน </w:t>
      </w:r>
      <w:r>
        <w:rPr>
          <w:rFonts w:ascii="Angsana New" w:hAnsi="Angsana New" w:hint="cs"/>
          <w:i/>
          <w:iCs/>
          <w:sz w:val="30"/>
          <w:szCs w:val="30"/>
          <w:lang w:val="x-none"/>
        </w:rPr>
        <w:t>25</w:t>
      </w:r>
      <w:r>
        <w:rPr>
          <w:rFonts w:ascii="Angsana New" w:hAnsi="Angsana New" w:hint="cs"/>
          <w:i/>
          <w:iCs/>
          <w:sz w:val="30"/>
          <w:szCs w:val="30"/>
        </w:rPr>
        <w:t>61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มียอดร้อยละ </w:t>
      </w:r>
      <w:r>
        <w:rPr>
          <w:rFonts w:ascii="Angsana New" w:hAnsi="Angsana New" w:hint="cs"/>
          <w:i/>
          <w:iCs/>
          <w:sz w:val="30"/>
          <w:szCs w:val="30"/>
        </w:rPr>
        <w:t xml:space="preserve">4.5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>
        <w:rPr>
          <w:rFonts w:ascii="Angsana New" w:hAnsi="Angsana New" w:hint="cs"/>
          <w:i/>
          <w:iCs/>
          <w:sz w:val="30"/>
          <w:szCs w:val="30"/>
        </w:rPr>
        <w:t xml:space="preserve">6.6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ตามลำดับ สำหรับงบการเงินที่แสดงเงินลงทุนตามวิธีส่วนได้เสีย และร้อยละ </w:t>
      </w:r>
      <w:r>
        <w:rPr>
          <w:rFonts w:ascii="Angsana New" w:hAnsi="Angsana New" w:hint="cs"/>
          <w:i/>
          <w:iCs/>
          <w:sz w:val="30"/>
          <w:szCs w:val="30"/>
        </w:rPr>
        <w:t xml:space="preserve">2.4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>
        <w:rPr>
          <w:rFonts w:ascii="Angsana New" w:hAnsi="Angsana New" w:hint="cs"/>
          <w:i/>
          <w:iCs/>
          <w:sz w:val="30"/>
          <w:szCs w:val="30"/>
        </w:rPr>
        <w:t xml:space="preserve">5.4 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 สำหรับงบการเงินเฉพาะกิจการ)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E0FF5" w:rsidRPr="007E0FF5">
        <w:rPr>
          <w:rFonts w:ascii="Angsana New" w:hAnsi="Angsana New" w:hint="cs"/>
          <w:sz w:val="30"/>
          <w:szCs w:val="30"/>
          <w:cs/>
        </w:rPr>
        <w:t>ทั้งนี้อัตราภาษีเงินได้ที่แท้จริงแตกต่างจากอัตราภาษีเงินได้นิติบุคคลเนื่องจากกำไรสุทธิที่บริษัทได้รับจากการประกอบกิจกรรมที่ได้รับการส่งเสริมลงทุนและส่วน</w:t>
      </w:r>
      <w:r w:rsidR="007E0FF5">
        <w:rPr>
          <w:rFonts w:ascii="Angsana New" w:hAnsi="Angsana New" w:hint="cs"/>
          <w:sz w:val="30"/>
          <w:szCs w:val="30"/>
          <w:cs/>
        </w:rPr>
        <w:t>แบ่ง</w:t>
      </w:r>
      <w:r w:rsidR="007E0FF5" w:rsidRPr="007E0FF5">
        <w:rPr>
          <w:rFonts w:ascii="Angsana New" w:hAnsi="Angsana New" w:hint="cs"/>
          <w:sz w:val="30"/>
          <w:szCs w:val="30"/>
          <w:cs/>
        </w:rPr>
        <w:t>กำไรจากเงินลงทุนในการร่วมค้า</w:t>
      </w:r>
    </w:p>
    <w:p w:rsidR="00C153FF" w:rsidRPr="00B86315" w:rsidRDefault="00C153FF" w:rsidP="001D2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2"/>
    <w:p w:rsidR="00B86315" w:rsidRPr="00C153FF" w:rsidRDefault="00A8692F" w:rsidP="00B8631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57EC6">
        <w:rPr>
          <w:rFonts w:ascii="Angsana New" w:hAnsi="Angsana New"/>
          <w:sz w:val="30"/>
          <w:szCs w:val="30"/>
          <w:lang w:val="th-TH"/>
        </w:rPr>
        <w:t>1</w:t>
      </w:r>
      <w:r w:rsidR="006C58CD">
        <w:rPr>
          <w:rFonts w:ascii="Angsana New" w:hAnsi="Angsana New"/>
          <w:sz w:val="30"/>
          <w:szCs w:val="30"/>
          <w:lang w:val="en-US"/>
        </w:rPr>
        <w:t>1</w:t>
      </w:r>
      <w:r w:rsidRPr="00557EC6">
        <w:rPr>
          <w:rFonts w:ascii="Angsana New" w:hAnsi="Angsana New"/>
          <w:sz w:val="30"/>
          <w:szCs w:val="30"/>
          <w:cs/>
          <w:lang w:val="th-TH"/>
        </w:rPr>
        <w:tab/>
      </w:r>
      <w:r w:rsidR="00B86315">
        <w:rPr>
          <w:rFonts w:ascii="Angsana New" w:hAnsi="Angsana New" w:hint="cs"/>
          <w:sz w:val="30"/>
          <w:szCs w:val="30"/>
          <w:cs/>
          <w:lang w:val="th-TH"/>
        </w:rPr>
        <w:t>เงินปันผล</w:t>
      </w:r>
    </w:p>
    <w:p w:rsidR="003D15B3" w:rsidRDefault="003D15B3" w:rsidP="00550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8219B" w:rsidRDefault="0018219B" w:rsidP="00182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>
        <w:rPr>
          <w:rFonts w:ascii="Angsana New" w:hAnsi="Angsana New"/>
          <w:sz w:val="30"/>
          <w:szCs w:val="30"/>
        </w:rPr>
        <w:t xml:space="preserve">0.09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/>
          <w:sz w:val="30"/>
          <w:szCs w:val="30"/>
        </w:rPr>
        <w:t xml:space="preserve">184.34 </w:t>
      </w:r>
      <w:r>
        <w:rPr>
          <w:rFonts w:ascii="Angsana New" w:hAnsi="Angsana New" w:hint="cs"/>
          <w:sz w:val="30"/>
          <w:szCs w:val="30"/>
          <w:cs/>
        </w:rPr>
        <w:t>ล้านบาท เงินปันผลดังกล่าวได้จ่ายให้แก่</w:t>
      </w:r>
      <w:r>
        <w:rPr>
          <w:rFonts w:ascii="Angsana New" w:hAnsi="Angsana New"/>
          <w:sz w:val="30"/>
          <w:szCs w:val="30"/>
        </w:rPr>
        <w:t xml:space="preserve">       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ผู้ถือหุ้นในระหว่างเดือนพฤษภาคม </w:t>
      </w:r>
      <w:r>
        <w:rPr>
          <w:rFonts w:ascii="Angsana New" w:hAnsi="Angsana New"/>
          <w:sz w:val="30"/>
          <w:szCs w:val="30"/>
        </w:rPr>
        <w:t>2562</w:t>
      </w:r>
    </w:p>
    <w:p w:rsidR="00AF2323" w:rsidRDefault="00AF2323" w:rsidP="0018219B">
      <w:pPr>
        <w:tabs>
          <w:tab w:val="left" w:pos="540"/>
        </w:tabs>
        <w:spacing w:line="240" w:lineRule="auto"/>
        <w:ind w:right="2"/>
        <w:jc w:val="both"/>
        <w:rPr>
          <w:rFonts w:ascii="Angsana New" w:hAnsi="Angsana New"/>
          <w:sz w:val="30"/>
          <w:szCs w:val="30"/>
        </w:rPr>
      </w:pPr>
    </w:p>
    <w:p w:rsidR="00FB4E90" w:rsidRPr="00B03FBE" w:rsidRDefault="00FB4E90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03FBE">
        <w:rPr>
          <w:rFonts w:ascii="Angsana New" w:hAnsi="Angsana New" w:hint="cs"/>
          <w:sz w:val="30"/>
          <w:szCs w:val="30"/>
          <w:cs/>
          <w:lang w:val="th-TH"/>
        </w:rPr>
        <w:t>1</w:t>
      </w:r>
      <w:r w:rsidR="00655F2F">
        <w:rPr>
          <w:rFonts w:ascii="Angsana New" w:hAnsi="Angsana New"/>
          <w:sz w:val="30"/>
          <w:szCs w:val="30"/>
          <w:lang w:val="en-US"/>
        </w:rPr>
        <w:t>2</w:t>
      </w:r>
      <w:r w:rsidRPr="00B03FBE">
        <w:rPr>
          <w:rFonts w:ascii="Angsana New" w:hAnsi="Angsana New"/>
          <w:sz w:val="30"/>
          <w:szCs w:val="30"/>
          <w:cs/>
          <w:lang w:val="th-TH"/>
        </w:rPr>
        <w:tab/>
        <w:t>เครื่องมือทางการ</w:t>
      </w:r>
      <w:r w:rsidRPr="00B03FBE">
        <w:rPr>
          <w:rFonts w:ascii="Angsana New" w:hAnsi="Angsana New" w:hint="cs"/>
          <w:sz w:val="30"/>
          <w:szCs w:val="30"/>
          <w:cs/>
          <w:lang w:val="th-TH"/>
        </w:rPr>
        <w:t>เงิน</w:t>
      </w:r>
    </w:p>
    <w:p w:rsidR="00FB4E90" w:rsidRPr="00287532" w:rsidRDefault="00FB4E90" w:rsidP="00D56BE9">
      <w:pPr>
        <w:pStyle w:val="FSBlank"/>
        <w:rPr>
          <w:sz w:val="30"/>
          <w:szCs w:val="30"/>
        </w:rPr>
      </w:pPr>
    </w:p>
    <w:p w:rsidR="000C6421" w:rsidRDefault="000C6421" w:rsidP="000C642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ตารางดังต่อไปนี้แสดงมูลค่าตามบัญชีและมูลค่ายุติธรรมของหนี้สินทางการเงิน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0C6421" w:rsidRPr="00287532" w:rsidRDefault="000C6421" w:rsidP="000C642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18"/>
        <w:gridCol w:w="1351"/>
        <w:gridCol w:w="272"/>
        <w:gridCol w:w="1439"/>
      </w:tblGrid>
      <w:tr w:rsidR="00316F0E" w:rsidTr="0018219B">
        <w:trPr>
          <w:trHeight w:hRule="exact" w:val="857"/>
          <w:tblHeader/>
        </w:trPr>
        <w:tc>
          <w:tcPr>
            <w:tcW w:w="3332" w:type="pct"/>
          </w:tcPr>
          <w:p w:rsidR="00316F0E" w:rsidRDefault="00316F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8" w:type="pct"/>
            <w:gridSpan w:val="3"/>
            <w:hideMark/>
          </w:tcPr>
          <w:p w:rsidR="00316F0E" w:rsidRDefault="00316F0E" w:rsidP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316F0E" w:rsidRDefault="00316F0E" w:rsidP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:rsidR="00316F0E" w:rsidRDefault="00316F0E" w:rsidP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6F0E" w:rsidTr="0018219B">
        <w:trPr>
          <w:tblHeader/>
        </w:trPr>
        <w:tc>
          <w:tcPr>
            <w:tcW w:w="3332" w:type="pct"/>
          </w:tcPr>
          <w:p w:rsidR="00316F0E" w:rsidRDefault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hideMark/>
          </w:tcPr>
          <w:p w:rsidR="00316F0E" w:rsidRDefault="00316F0E" w:rsidP="00316F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-111" w:firstLine="2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8" w:type="pct"/>
          </w:tcPr>
          <w:p w:rsidR="00316F0E" w:rsidRDefault="00316F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47" w:firstLine="2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  <w:hideMark/>
          </w:tcPr>
          <w:p w:rsidR="00316F0E" w:rsidRDefault="00316F0E" w:rsidP="00316F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-111" w:firstLine="27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16F0E" w:rsidTr="0018219B">
        <w:trPr>
          <w:tblHeader/>
        </w:trPr>
        <w:tc>
          <w:tcPr>
            <w:tcW w:w="3332" w:type="pct"/>
          </w:tcPr>
          <w:p w:rsidR="00316F0E" w:rsidRDefault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8" w:type="pct"/>
            <w:gridSpan w:val="3"/>
          </w:tcPr>
          <w:p w:rsidR="00316F0E" w:rsidRPr="00316F0E" w:rsidRDefault="00316F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80" w:right="-111" w:firstLine="2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6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F0E" w:rsidTr="005406A7">
        <w:trPr>
          <w:trHeight w:hRule="exact" w:val="403"/>
        </w:trPr>
        <w:tc>
          <w:tcPr>
            <w:tcW w:w="3332" w:type="pct"/>
            <w:hideMark/>
          </w:tcPr>
          <w:p w:rsidR="00316F0E" w:rsidRDefault="00316F0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 30 มิถุนายน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36" w:type="pct"/>
          </w:tcPr>
          <w:p w:rsidR="00316F0E" w:rsidRDefault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16F0E" w:rsidRDefault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316F0E" w:rsidRDefault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F0E" w:rsidTr="005406A7">
        <w:tc>
          <w:tcPr>
            <w:tcW w:w="3332" w:type="pct"/>
            <w:hideMark/>
          </w:tcPr>
          <w:p w:rsidR="00316F0E" w:rsidRDefault="00316F0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  <w:p w:rsidR="00316F0E" w:rsidRDefault="00316F0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736" w:type="pct"/>
          </w:tcPr>
          <w:p w:rsidR="00316F0E" w:rsidRDefault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316F0E" w:rsidRDefault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316F0E" w:rsidRDefault="00316F0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F0E" w:rsidTr="005406A7">
        <w:tc>
          <w:tcPr>
            <w:tcW w:w="3332" w:type="pct"/>
            <w:hideMark/>
          </w:tcPr>
          <w:p w:rsidR="00316F0E" w:rsidRPr="000C6421" w:rsidRDefault="00316F0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736" w:type="pct"/>
            <w:vAlign w:val="bottom"/>
          </w:tcPr>
          <w:p w:rsidR="00316F0E" w:rsidRDefault="00316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65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325,978</w:t>
            </w:r>
          </w:p>
        </w:tc>
        <w:tc>
          <w:tcPr>
            <w:tcW w:w="148" w:type="pct"/>
            <w:vAlign w:val="bottom"/>
          </w:tcPr>
          <w:p w:rsidR="00316F0E" w:rsidRDefault="00316F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84" w:type="pct"/>
            <w:vAlign w:val="bottom"/>
          </w:tcPr>
          <w:p w:rsidR="00316F0E" w:rsidRDefault="00316F0E" w:rsidP="00DA6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254,431</w:t>
            </w:r>
          </w:p>
        </w:tc>
      </w:tr>
      <w:tr w:rsidR="00316F0E" w:rsidTr="005406A7">
        <w:trPr>
          <w:trHeight w:hRule="exact" w:val="403"/>
          <w:tblHeader/>
        </w:trPr>
        <w:tc>
          <w:tcPr>
            <w:tcW w:w="3332" w:type="pct"/>
            <w:hideMark/>
          </w:tcPr>
          <w:p w:rsidR="00316F0E" w:rsidRDefault="00316F0E" w:rsidP="002007C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36" w:type="pct"/>
          </w:tcPr>
          <w:p w:rsidR="00316F0E" w:rsidRDefault="00316F0E" w:rsidP="002007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16F0E" w:rsidRDefault="00316F0E" w:rsidP="00200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316F0E" w:rsidRDefault="00316F0E" w:rsidP="002007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F0E" w:rsidTr="005406A7">
        <w:tc>
          <w:tcPr>
            <w:tcW w:w="3332" w:type="pct"/>
            <w:hideMark/>
          </w:tcPr>
          <w:p w:rsidR="00316F0E" w:rsidRDefault="00316F0E" w:rsidP="002007C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  <w:p w:rsidR="00316F0E" w:rsidRDefault="00316F0E" w:rsidP="002007C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736" w:type="pct"/>
          </w:tcPr>
          <w:p w:rsidR="00316F0E" w:rsidRDefault="00316F0E" w:rsidP="002007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380" w:right="-107" w:firstLine="3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316F0E" w:rsidRDefault="00316F0E" w:rsidP="00200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" w:type="pct"/>
          </w:tcPr>
          <w:p w:rsidR="00316F0E" w:rsidRDefault="00316F0E" w:rsidP="002007C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F0E" w:rsidTr="005406A7">
        <w:tc>
          <w:tcPr>
            <w:tcW w:w="3332" w:type="pct"/>
            <w:hideMark/>
          </w:tcPr>
          <w:p w:rsidR="00316F0E" w:rsidRDefault="00316F0E" w:rsidP="002007C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736" w:type="pct"/>
            <w:vAlign w:val="bottom"/>
          </w:tcPr>
          <w:p w:rsidR="00316F0E" w:rsidRDefault="00316F0E" w:rsidP="002007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343,961</w:t>
            </w:r>
          </w:p>
        </w:tc>
        <w:tc>
          <w:tcPr>
            <w:tcW w:w="148" w:type="pct"/>
            <w:vAlign w:val="bottom"/>
          </w:tcPr>
          <w:p w:rsidR="00316F0E" w:rsidRDefault="00316F0E" w:rsidP="002007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784" w:type="pct"/>
            <w:vAlign w:val="bottom"/>
          </w:tcPr>
          <w:p w:rsidR="00316F0E" w:rsidRDefault="00316F0E" w:rsidP="00DA63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265,033</w:t>
            </w:r>
          </w:p>
        </w:tc>
      </w:tr>
    </w:tbl>
    <w:p w:rsidR="00AB43DC" w:rsidRPr="00C13ABB" w:rsidRDefault="00AB43DC" w:rsidP="004B3CE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2"/>
          <w:sz w:val="24"/>
          <w:szCs w:val="24"/>
        </w:rPr>
      </w:pPr>
    </w:p>
    <w:p w:rsidR="00FB4E90" w:rsidRPr="00B03FBE" w:rsidRDefault="00FB4E90" w:rsidP="00AE0DE4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B03FBE">
        <w:rPr>
          <w:rFonts w:ascii="Angsana New" w:hAnsi="Angsana New" w:hint="cs"/>
          <w:sz w:val="30"/>
          <w:szCs w:val="30"/>
          <w:cs/>
          <w:lang w:val="th-TH"/>
        </w:rPr>
        <w:t>1</w:t>
      </w:r>
      <w:r w:rsidR="00F146B2">
        <w:rPr>
          <w:rFonts w:ascii="Angsana New" w:hAnsi="Angsana New"/>
          <w:sz w:val="30"/>
          <w:szCs w:val="30"/>
          <w:lang w:val="en-US"/>
        </w:rPr>
        <w:t>3</w:t>
      </w:r>
      <w:r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:rsidR="00FB4E90" w:rsidRPr="00C13ABB" w:rsidRDefault="00FB4E90" w:rsidP="00D56BE9">
      <w:pPr>
        <w:pStyle w:val="FSBlank"/>
        <w:rPr>
          <w:sz w:val="24"/>
          <w:szCs w:val="24"/>
        </w:rPr>
      </w:pPr>
    </w:p>
    <w:p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:rsidR="00FB4E90" w:rsidRPr="00C13ABB" w:rsidRDefault="00FB4E90" w:rsidP="00D56BE9">
      <w:pPr>
        <w:pStyle w:val="FSBlank"/>
        <w:rPr>
          <w:sz w:val="24"/>
          <w:szCs w:val="24"/>
        </w:rPr>
      </w:pPr>
    </w:p>
    <w:tbl>
      <w:tblPr>
        <w:tblW w:w="8622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6911"/>
        <w:gridCol w:w="1711"/>
      </w:tblGrid>
      <w:tr w:rsidR="00C223B6" w:rsidRPr="00A16777" w:rsidTr="0018219B">
        <w:trPr>
          <w:tblHeader/>
        </w:trPr>
        <w:tc>
          <w:tcPr>
            <w:tcW w:w="4008" w:type="pct"/>
            <w:shd w:val="clear" w:color="auto" w:fill="auto"/>
          </w:tcPr>
          <w:p w:rsidR="00C223B6" w:rsidRDefault="00C223B6" w:rsidP="0056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C223B6" w:rsidRDefault="00C223B6" w:rsidP="0056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C223B6" w:rsidRPr="009E1667" w:rsidRDefault="00C223B6" w:rsidP="0056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16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9E16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92" w:type="pct"/>
            <w:shd w:val="clear" w:color="auto" w:fill="auto"/>
          </w:tcPr>
          <w:p w:rsidR="00C223B6" w:rsidRDefault="00C223B6" w:rsidP="0056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C223B6" w:rsidRDefault="00C223B6" w:rsidP="00F1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  <w:p w:rsidR="00C223B6" w:rsidRPr="00D57F65" w:rsidRDefault="00C223B6" w:rsidP="00F14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223B6" w:rsidRPr="00A16777" w:rsidTr="0018219B">
        <w:trPr>
          <w:tblHeader/>
        </w:trPr>
        <w:tc>
          <w:tcPr>
            <w:tcW w:w="4008" w:type="pct"/>
            <w:shd w:val="clear" w:color="auto" w:fill="auto"/>
          </w:tcPr>
          <w:p w:rsidR="00C223B6" w:rsidRDefault="00C223B6" w:rsidP="00561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pct"/>
            <w:shd w:val="clear" w:color="auto" w:fill="auto"/>
          </w:tcPr>
          <w:p w:rsidR="00C223B6" w:rsidRPr="00F146B2" w:rsidRDefault="00C223B6" w:rsidP="00561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19B" w:rsidRPr="00494CD6" w:rsidTr="0018219B">
        <w:tc>
          <w:tcPr>
            <w:tcW w:w="4008" w:type="pct"/>
            <w:shd w:val="clear" w:color="auto" w:fill="auto"/>
          </w:tcPr>
          <w:p w:rsidR="0018219B" w:rsidRDefault="0018219B" w:rsidP="00D57F65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(ส่วนใหญ่เป็นการพัฒนาโครงการอสังหาริมทรัพย์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</w:t>
            </w:r>
          </w:p>
          <w:p w:rsidR="0018219B" w:rsidRPr="003C47FE" w:rsidRDefault="0018219B" w:rsidP="00D57F65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อุตสาหกรรม)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</w:tcPr>
          <w:p w:rsidR="0018219B" w:rsidRDefault="0018219B" w:rsidP="00D57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8219B" w:rsidRDefault="0018219B" w:rsidP="00D57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8219B" w:rsidRPr="00E05205" w:rsidRDefault="0018219B" w:rsidP="00DA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292,236</w:t>
            </w:r>
          </w:p>
        </w:tc>
      </w:tr>
      <w:tr w:rsidR="0018219B" w:rsidRPr="00F20B0B" w:rsidTr="0018219B">
        <w:tc>
          <w:tcPr>
            <w:tcW w:w="4008" w:type="pct"/>
            <w:shd w:val="clear" w:color="auto" w:fill="auto"/>
          </w:tcPr>
          <w:p w:rsidR="0018219B" w:rsidRDefault="0018219B" w:rsidP="00D57F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19B" w:rsidRPr="00F20B0B" w:rsidRDefault="0018219B" w:rsidP="00DA63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292,236</w:t>
            </w:r>
          </w:p>
        </w:tc>
      </w:tr>
    </w:tbl>
    <w:p w:rsidR="0018219B" w:rsidRDefault="0018219B" w:rsidP="00182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  <w:tab w:val="left" w:pos="1080"/>
        </w:tabs>
        <w:spacing w:line="240" w:lineRule="auto"/>
        <w:ind w:left="9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B4E90" w:rsidRPr="00B03FBE" w:rsidRDefault="00FB4E90" w:rsidP="00254569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  <w:tab w:val="left" w:pos="1080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จำนวนเงินขั้นต่ำที่ต้องจ่ายในอนาคตทั้งสิ้นภายใต้สัญญาเช่าดำเนินงานที่บอกเลิกไม่ได้</w:t>
      </w:r>
    </w:p>
    <w:p w:rsidR="00FB4E90" w:rsidRPr="00C13ABB" w:rsidRDefault="00FB4E90" w:rsidP="00E55016">
      <w:pPr>
        <w:pStyle w:val="FSBlank"/>
        <w:rPr>
          <w:sz w:val="24"/>
          <w:szCs w:val="24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7021"/>
        <w:gridCol w:w="1709"/>
      </w:tblGrid>
      <w:tr w:rsidR="00C223B6" w:rsidRPr="00A16777" w:rsidTr="0018219B">
        <w:trPr>
          <w:tblHeader/>
        </w:trPr>
        <w:tc>
          <w:tcPr>
            <w:tcW w:w="4021" w:type="pct"/>
            <w:shd w:val="clear" w:color="auto" w:fill="auto"/>
          </w:tcPr>
          <w:p w:rsidR="00C223B6" w:rsidRDefault="00C223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C223B6" w:rsidRDefault="00C223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C223B6" w:rsidRPr="009E1667" w:rsidRDefault="00C223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16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9E16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79" w:type="pct"/>
            <w:shd w:val="clear" w:color="auto" w:fill="auto"/>
          </w:tcPr>
          <w:p w:rsidR="00C223B6" w:rsidRDefault="00C223B6" w:rsidP="00EF7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C223B6" w:rsidRDefault="00C223B6" w:rsidP="00EF7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  <w:p w:rsidR="00C223B6" w:rsidRPr="00D57F65" w:rsidRDefault="00C223B6" w:rsidP="00EF7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223B6" w:rsidRPr="00A16777" w:rsidTr="0018219B">
        <w:trPr>
          <w:tblHeader/>
        </w:trPr>
        <w:tc>
          <w:tcPr>
            <w:tcW w:w="4021" w:type="pct"/>
            <w:shd w:val="clear" w:color="auto" w:fill="auto"/>
          </w:tcPr>
          <w:p w:rsidR="00C223B6" w:rsidRDefault="00C223B6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:rsidR="00C223B6" w:rsidRDefault="00C223B6" w:rsidP="00EF7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219B" w:rsidRPr="00494CD6" w:rsidTr="0018219B">
        <w:tc>
          <w:tcPr>
            <w:tcW w:w="4021" w:type="pct"/>
            <w:shd w:val="clear" w:color="auto" w:fill="auto"/>
          </w:tcPr>
          <w:p w:rsidR="0018219B" w:rsidRPr="003C47FE" w:rsidRDefault="0018219B" w:rsidP="00B75567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979" w:type="pct"/>
            <w:shd w:val="clear" w:color="auto" w:fill="auto"/>
          </w:tcPr>
          <w:p w:rsidR="0018219B" w:rsidRPr="00E05205" w:rsidRDefault="0018219B" w:rsidP="00030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18219B" w:rsidRPr="00494CD6" w:rsidTr="0018219B">
        <w:tc>
          <w:tcPr>
            <w:tcW w:w="4021" w:type="pct"/>
            <w:shd w:val="clear" w:color="auto" w:fill="auto"/>
          </w:tcPr>
          <w:p w:rsidR="0018219B" w:rsidRPr="003C47FE" w:rsidRDefault="0018219B" w:rsidP="00B7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79" w:type="pct"/>
            <w:shd w:val="clear" w:color="auto" w:fill="auto"/>
          </w:tcPr>
          <w:p w:rsidR="0018219B" w:rsidRPr="00E05205" w:rsidRDefault="0018219B" w:rsidP="00030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1,108</w:t>
            </w:r>
          </w:p>
        </w:tc>
      </w:tr>
      <w:tr w:rsidR="0018219B" w:rsidRPr="00494CD6" w:rsidTr="0018219B">
        <w:tc>
          <w:tcPr>
            <w:tcW w:w="4021" w:type="pct"/>
            <w:shd w:val="clear" w:color="auto" w:fill="auto"/>
          </w:tcPr>
          <w:p w:rsidR="0018219B" w:rsidRPr="003C47FE" w:rsidRDefault="0018219B" w:rsidP="00B7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</w:tcPr>
          <w:p w:rsidR="0018219B" w:rsidRPr="00E05205" w:rsidRDefault="0018219B" w:rsidP="00030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3,453</w:t>
            </w:r>
          </w:p>
        </w:tc>
      </w:tr>
      <w:tr w:rsidR="0018219B" w:rsidRPr="00F20B0B" w:rsidTr="0018219B">
        <w:tc>
          <w:tcPr>
            <w:tcW w:w="4021" w:type="pct"/>
            <w:shd w:val="clear" w:color="auto" w:fill="auto"/>
          </w:tcPr>
          <w:p w:rsidR="0018219B" w:rsidRDefault="0018219B" w:rsidP="00B7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19B" w:rsidRPr="00F20B0B" w:rsidRDefault="0018219B" w:rsidP="00030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4,732</w:t>
            </w:r>
          </w:p>
        </w:tc>
      </w:tr>
    </w:tbl>
    <w:p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กลุ่มบริษัท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474E8B">
        <w:rPr>
          <w:rFonts w:ascii="Angsana New" w:hAnsi="Angsana New"/>
          <w:sz w:val="30"/>
          <w:szCs w:val="30"/>
        </w:rPr>
        <w:t>1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FA0CB8" w:rsidRPr="00B03FBE">
        <w:rPr>
          <w:rFonts w:ascii="Angsana New" w:hAnsi="Angsana New"/>
          <w:sz w:val="30"/>
          <w:szCs w:val="30"/>
        </w:rPr>
        <w:t>4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>และสัญญาเช่าที่ดินแปลงหนึ่ง โดยมีระยะเวลา 30 ปี ซึ่งจะสิ้นสุดใน</w:t>
      </w:r>
      <w:r w:rsidR="00752024">
        <w:rPr>
          <w:rFonts w:ascii="Angsana New" w:hAnsi="Angsana New" w:hint="cs"/>
          <w:sz w:val="30"/>
          <w:szCs w:val="30"/>
          <w:cs/>
        </w:rPr>
        <w:t>ระหว่าง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ปี </w:t>
      </w:r>
      <w:r w:rsidR="00FA0CB8" w:rsidRPr="00B03FBE">
        <w:rPr>
          <w:rFonts w:ascii="Angsana New" w:hAnsi="Angsana New"/>
          <w:sz w:val="30"/>
          <w:szCs w:val="30"/>
        </w:rPr>
        <w:t>25</w:t>
      </w:r>
      <w:r w:rsidR="00AB43DC">
        <w:rPr>
          <w:rFonts w:ascii="Angsana New" w:hAnsi="Angsana New"/>
          <w:sz w:val="30"/>
          <w:szCs w:val="30"/>
        </w:rPr>
        <w:t>6</w:t>
      </w:r>
      <w:r w:rsidR="00F978A2">
        <w:rPr>
          <w:rFonts w:ascii="Angsana New" w:hAnsi="Angsana New"/>
          <w:sz w:val="30"/>
          <w:szCs w:val="30"/>
        </w:rPr>
        <w:t>3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F978A2">
        <w:rPr>
          <w:rFonts w:ascii="Angsana New" w:hAnsi="Angsana New" w:hint="cs"/>
          <w:sz w:val="30"/>
          <w:szCs w:val="30"/>
          <w:cs/>
        </w:rPr>
        <w:t>และปี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FA0CB8" w:rsidRPr="00B03FBE">
        <w:rPr>
          <w:rFonts w:ascii="Angsana New" w:hAnsi="Angsana New"/>
          <w:sz w:val="30"/>
          <w:szCs w:val="30"/>
        </w:rPr>
        <w:t>2579</w:t>
      </w:r>
    </w:p>
    <w:p w:rsidR="00C223B6" w:rsidRPr="004C7081" w:rsidRDefault="00C223B6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:rsidR="0012174C" w:rsidRPr="0012174C" w:rsidRDefault="0012174C" w:rsidP="00694605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:rsidR="0012174C" w:rsidRPr="004C7081" w:rsidRDefault="0012174C" w:rsidP="00121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B4E90" w:rsidRPr="00B03FBE" w:rsidRDefault="00FB4E90" w:rsidP="00121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EB5899">
        <w:rPr>
          <w:rFonts w:ascii="Angsana New" w:hAnsi="Angsana New" w:hint="cs"/>
          <w:sz w:val="30"/>
          <w:szCs w:val="30"/>
          <w:cs/>
        </w:rPr>
        <w:t>30 มิถุนายน</w:t>
      </w:r>
      <w:r w:rsidR="00FE4AF5" w:rsidRPr="00B03FBE">
        <w:rPr>
          <w:rFonts w:ascii="Angsana New" w:hAnsi="Angsana New" w:hint="cs"/>
          <w:sz w:val="30"/>
          <w:szCs w:val="30"/>
          <w:cs/>
        </w:rPr>
        <w:t xml:space="preserve"> 256</w:t>
      </w:r>
      <w:r w:rsidR="00B61D89" w:rsidRPr="00B03FBE">
        <w:rPr>
          <w:rFonts w:ascii="Angsana New" w:hAnsi="Angsana New"/>
          <w:sz w:val="30"/>
          <w:szCs w:val="30"/>
        </w:rPr>
        <w:t>2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บริษัทมีภาระผูกพันภายใต้สัญญาบริการหลายฉบับกับบริษัทในประเทศบางแห่งเป็นจำนวนเงินรวม</w:t>
      </w:r>
      <w:r w:rsidR="00EC0F98">
        <w:rPr>
          <w:rFonts w:ascii="Angsana New" w:hAnsi="Angsana New" w:hint="cs"/>
          <w:sz w:val="30"/>
          <w:szCs w:val="30"/>
          <w:cs/>
        </w:rPr>
        <w:t xml:space="preserve"> </w:t>
      </w:r>
      <w:r w:rsidR="007E3CA3">
        <w:rPr>
          <w:rFonts w:ascii="Angsana New" w:hAnsi="Angsana New"/>
          <w:sz w:val="30"/>
          <w:szCs w:val="30"/>
        </w:rPr>
        <w:t>81.4</w:t>
      </w:r>
      <w:r w:rsidRPr="00B03FBE">
        <w:rPr>
          <w:rFonts w:ascii="Angsana New" w:hAnsi="Angsana New"/>
          <w:color w:val="FF00FF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FB4E90" w:rsidRPr="004C7081" w:rsidRDefault="00FB4E90" w:rsidP="00E55016">
      <w:pPr>
        <w:pStyle w:val="FSBlank"/>
        <w:rPr>
          <w:sz w:val="24"/>
          <w:szCs w:val="24"/>
        </w:rPr>
      </w:pPr>
      <w:r w:rsidRPr="00B03FBE">
        <w:rPr>
          <w:rFonts w:hint="cs"/>
          <w:sz w:val="30"/>
          <w:szCs w:val="30"/>
          <w:cs/>
        </w:rPr>
        <w:tab/>
      </w:r>
    </w:p>
    <w:p w:rsidR="0012174C" w:rsidRPr="0012174C" w:rsidRDefault="0012174C" w:rsidP="0012174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12174C" w:rsidRPr="004C7081" w:rsidRDefault="00AB43D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</w:p>
    <w:p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EB5899">
        <w:rPr>
          <w:rFonts w:ascii="Angsana New" w:hAnsi="Angsana New" w:hint="cs"/>
          <w:sz w:val="30"/>
          <w:szCs w:val="30"/>
          <w:cs/>
        </w:rPr>
        <w:t>30 มิถุนายน</w:t>
      </w:r>
      <w:r w:rsidR="00FE4AF5" w:rsidRPr="00B03FBE">
        <w:rPr>
          <w:rFonts w:ascii="Angsana New" w:hAnsi="Angsana New" w:hint="cs"/>
          <w:sz w:val="30"/>
          <w:szCs w:val="30"/>
          <w:cs/>
        </w:rPr>
        <w:t xml:space="preserve"> 256</w:t>
      </w:r>
      <w:r w:rsidR="00B61D89" w:rsidRPr="00B03FBE">
        <w:rPr>
          <w:rFonts w:ascii="Angsana New" w:hAnsi="Angsana New"/>
          <w:sz w:val="30"/>
          <w:szCs w:val="30"/>
        </w:rPr>
        <w:t>2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ในประเทศแห่งหนึ่งออกเพื่อค้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และทำสัญญาเช่าที่ดินเป็นจำนวนเงินรวม</w:t>
      </w:r>
      <w:r w:rsidR="0068630B">
        <w:rPr>
          <w:rFonts w:ascii="Angsana New" w:hAnsi="Angsana New"/>
          <w:sz w:val="30"/>
          <w:szCs w:val="30"/>
        </w:rPr>
        <w:t xml:space="preserve"> </w:t>
      </w:r>
      <w:r w:rsidR="007E3CA3">
        <w:rPr>
          <w:rFonts w:ascii="Angsana New" w:hAnsi="Angsana New"/>
          <w:sz w:val="30"/>
          <w:szCs w:val="30"/>
        </w:rPr>
        <w:t>60.4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B03FBE" w:rsidRPr="004C7081" w:rsidRDefault="00B03FBE" w:rsidP="00943CCB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943CCB" w:rsidRDefault="006A47AF" w:rsidP="0012174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B03FBE">
        <w:rPr>
          <w:rFonts w:ascii="Angsana New" w:hAnsi="Angsana New"/>
          <w:sz w:val="30"/>
          <w:szCs w:val="30"/>
          <w:lang w:val="th-TH"/>
        </w:rPr>
        <w:t>1</w:t>
      </w:r>
      <w:r w:rsidR="00AF17FA">
        <w:rPr>
          <w:rFonts w:ascii="Angsana New" w:hAnsi="Angsana New"/>
          <w:sz w:val="30"/>
          <w:szCs w:val="30"/>
          <w:lang w:val="en-US"/>
        </w:rPr>
        <w:t>4</w:t>
      </w:r>
      <w:r w:rsidRPr="00B03FBE">
        <w:rPr>
          <w:rFonts w:ascii="Angsana New" w:hAnsi="Angsana New"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:rsidR="006A47AF" w:rsidRPr="004C7081" w:rsidRDefault="006A47AF" w:rsidP="006A47AF">
      <w:pPr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03FBE">
        <w:rPr>
          <w:rFonts w:ascii="Angsana New" w:hAnsi="Angsana New"/>
          <w:sz w:val="30"/>
          <w:szCs w:val="30"/>
        </w:rPr>
        <w:t xml:space="preserve">1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03FBE">
        <w:rPr>
          <w:rFonts w:ascii="Angsana New" w:hAnsi="Angsana New"/>
          <w:sz w:val="30"/>
          <w:szCs w:val="30"/>
        </w:rPr>
        <w:t xml:space="preserve">2560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Pr="00B03FBE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16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EB5899">
        <w:rPr>
          <w:rFonts w:ascii="Angsana New" w:hAnsi="Angsana New"/>
          <w:bCs/>
          <w:spacing w:val="-2"/>
          <w:sz w:val="30"/>
          <w:szCs w:val="30"/>
        </w:rPr>
        <w:t xml:space="preserve">30 </w:t>
      </w:r>
      <w:r w:rsidR="00EB5899" w:rsidRPr="00EB5899">
        <w:rPr>
          <w:rFonts w:ascii="Angsana New" w:hAnsi="Angsana New" w:hint="cs"/>
          <w:b/>
          <w:spacing w:val="-2"/>
          <w:sz w:val="30"/>
          <w:szCs w:val="30"/>
          <w:cs/>
        </w:rPr>
        <w:t>มิถุนายน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Cs/>
          <w:spacing w:val="-2"/>
          <w:sz w:val="30"/>
          <w:szCs w:val="30"/>
        </w:rPr>
        <w:t>256</w:t>
      </w:r>
      <w:r w:rsidR="008C7555">
        <w:rPr>
          <w:rFonts w:ascii="Angsana New" w:hAnsi="Angsana New"/>
          <w:bCs/>
          <w:spacing w:val="-2"/>
          <w:sz w:val="30"/>
          <w:szCs w:val="30"/>
        </w:rPr>
        <w:t>2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7E3CA3">
        <w:rPr>
          <w:rFonts w:ascii="Angsana New" w:hAnsi="Angsana New"/>
          <w:bCs/>
          <w:spacing w:val="-2"/>
          <w:sz w:val="30"/>
          <w:szCs w:val="30"/>
        </w:rPr>
        <w:t>13.3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:rsidR="0018219B" w:rsidRPr="00C123A4" w:rsidRDefault="0018219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pacing w:val="-2"/>
          <w:sz w:val="20"/>
          <w:szCs w:val="20"/>
        </w:rPr>
      </w:pPr>
    </w:p>
    <w:p w:rsidR="00471591" w:rsidRPr="00166450" w:rsidRDefault="00471591" w:rsidP="00471591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1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Pr="00471591">
        <w:rPr>
          <w:rFonts w:ascii="Angsana New" w:hAnsi="Angsana New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471591" w:rsidRPr="004C7081" w:rsidRDefault="00471591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pacing w:val="-2"/>
          <w:sz w:val="24"/>
          <w:szCs w:val="24"/>
        </w:rPr>
      </w:pPr>
    </w:p>
    <w:p w:rsidR="00AE2BA4" w:rsidRDefault="00C123A4" w:rsidP="00C12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15.1</w:t>
      </w:r>
      <w:r>
        <w:rPr>
          <w:rFonts w:ascii="Angsana New" w:hAnsi="Angsana New"/>
          <w:sz w:val="30"/>
          <w:szCs w:val="30"/>
        </w:rPr>
        <w:tab/>
      </w:r>
      <w:r w:rsidR="00B235D0">
        <w:rPr>
          <w:rFonts w:ascii="Angsana New" w:hAnsi="Angsana New" w:hint="cs"/>
          <w:sz w:val="30"/>
          <w:szCs w:val="30"/>
          <w:cs/>
        </w:rPr>
        <w:t>เมื่อ</w:t>
      </w:r>
      <w:r w:rsidR="00B235D0" w:rsidRPr="00C123A4">
        <w:rPr>
          <w:rFonts w:ascii="Angsana New" w:hAnsi="Angsana New"/>
          <w:sz w:val="30"/>
          <w:szCs w:val="30"/>
          <w:cs/>
        </w:rPr>
        <w:t xml:space="preserve">วันที่ </w:t>
      </w:r>
      <w:r w:rsidR="00B235D0">
        <w:rPr>
          <w:rFonts w:ascii="Angsana New" w:hAnsi="Angsana New"/>
          <w:sz w:val="30"/>
          <w:szCs w:val="30"/>
        </w:rPr>
        <w:t>5</w:t>
      </w:r>
      <w:r w:rsidR="00B235D0" w:rsidRPr="00C123A4">
        <w:rPr>
          <w:rFonts w:ascii="Angsana New" w:hAnsi="Angsana New"/>
          <w:sz w:val="30"/>
          <w:szCs w:val="30"/>
          <w:cs/>
        </w:rPr>
        <w:t xml:space="preserve"> </w:t>
      </w:r>
      <w:r w:rsidR="00B235D0">
        <w:rPr>
          <w:rFonts w:ascii="Angsana New" w:hAnsi="Angsana New" w:hint="cs"/>
          <w:sz w:val="30"/>
          <w:szCs w:val="30"/>
          <w:cs/>
        </w:rPr>
        <w:t>กรกฎาคม</w:t>
      </w:r>
      <w:r w:rsidR="00B235D0" w:rsidRPr="00C123A4">
        <w:rPr>
          <w:rFonts w:ascii="Angsana New" w:hAnsi="Angsana New"/>
          <w:sz w:val="30"/>
          <w:szCs w:val="30"/>
          <w:cs/>
        </w:rPr>
        <w:t xml:space="preserve"> 2562 บริษัทมีคดีฟ้องร้องเกี่ยวกับการเลิกจ้างที่ไม่เป็นธรรมกับอดีตพนักงานรายหนึ่งโดยพนักงานดังกล่าวเรียกค่าเสียหายเป็นจำนวนเงิน 10.8 ล้านบาท </w:t>
      </w:r>
      <w:r w:rsidR="00CB2816">
        <w:rPr>
          <w:rFonts w:ascii="Angsana New" w:hAnsi="Angsana New" w:hint="cs"/>
          <w:sz w:val="30"/>
          <w:szCs w:val="30"/>
          <w:cs/>
        </w:rPr>
        <w:t>ซึ่งขณะนี้</w:t>
      </w:r>
      <w:r w:rsidR="00B235D0" w:rsidRPr="00C123A4">
        <w:rPr>
          <w:rFonts w:ascii="Angsana New" w:hAnsi="Angsana New"/>
          <w:sz w:val="30"/>
          <w:szCs w:val="30"/>
          <w:cs/>
        </w:rPr>
        <w:t>คดีอยู่ในระหว่างการพิจารณาของศาลแรงงานกลาง</w:t>
      </w:r>
    </w:p>
    <w:p w:rsidR="00C123A4" w:rsidRPr="004C7081" w:rsidRDefault="00C123A4" w:rsidP="00C12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24"/>
          <w:szCs w:val="24"/>
        </w:rPr>
      </w:pPr>
    </w:p>
    <w:p w:rsidR="00C123A4" w:rsidRDefault="00C123A4" w:rsidP="00C12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15.2</w:t>
      </w:r>
      <w:r>
        <w:rPr>
          <w:rFonts w:ascii="Angsana New" w:hAnsi="Angsana New"/>
          <w:sz w:val="30"/>
          <w:szCs w:val="30"/>
        </w:rPr>
        <w:tab/>
      </w:r>
      <w:r w:rsidR="00B235D0" w:rsidRPr="00CF2157">
        <w:rPr>
          <w:rFonts w:ascii="Angsana New" w:hAnsi="Angsana New" w:hint="cs"/>
          <w:sz w:val="30"/>
          <w:szCs w:val="30"/>
          <w:cs/>
        </w:rPr>
        <w:t>เมื่อ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วันที่ </w:t>
      </w:r>
      <w:r w:rsidR="00B235D0" w:rsidRPr="00AE2BA4">
        <w:rPr>
          <w:rFonts w:ascii="Angsana New" w:hAnsi="Angsana New"/>
          <w:sz w:val="30"/>
          <w:szCs w:val="30"/>
        </w:rPr>
        <w:t xml:space="preserve">13 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สิงหาคม </w:t>
      </w:r>
      <w:r w:rsidR="00B235D0" w:rsidRPr="00AE2BA4">
        <w:rPr>
          <w:rFonts w:ascii="Angsana New" w:hAnsi="Angsana New"/>
          <w:sz w:val="30"/>
          <w:szCs w:val="30"/>
        </w:rPr>
        <w:t xml:space="preserve">2562 </w:t>
      </w:r>
      <w:r w:rsidR="00B235D0" w:rsidRPr="00AE2BA4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ที่ประชุมคณะกรรมการบริษัทอนุมัติแผนหุ้นทุนซื้อคืน (“แผน”) โดยให้</w:t>
      </w:r>
      <w:r w:rsidR="00B235D0">
        <w:rPr>
          <w:rFonts w:ascii="Angsana New" w:hAnsi="Angsana New"/>
          <w:sz w:val="30"/>
          <w:szCs w:val="30"/>
        </w:rPr>
        <w:t xml:space="preserve">           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ซื้อหุ้นคืนได้ไม่เกินร้อยละ </w:t>
      </w:r>
      <w:r w:rsidR="00B235D0" w:rsidRPr="00AE2BA4">
        <w:rPr>
          <w:rFonts w:ascii="Angsana New" w:hAnsi="Angsana New"/>
          <w:sz w:val="30"/>
          <w:szCs w:val="30"/>
        </w:rPr>
        <w:t xml:space="preserve">4.15 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หรือ </w:t>
      </w:r>
      <w:r w:rsidR="00B235D0" w:rsidRPr="00AE2BA4">
        <w:rPr>
          <w:rFonts w:ascii="Angsana New" w:hAnsi="Angsana New"/>
          <w:sz w:val="30"/>
          <w:szCs w:val="30"/>
        </w:rPr>
        <w:t xml:space="preserve">85 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ล้านหุ้นของหุ้นบริษัทที่ออก แผนนี้มีวัตถุประสงค์ในการบริหารสภาพคล่องส่วนเกิน จำนวนเงินสูงสุดที่ได้รับอนุมัติสำหรับการซื้อหุ้นคืนคือ </w:t>
      </w:r>
      <w:r w:rsidR="00B235D0" w:rsidRPr="00AE2BA4">
        <w:rPr>
          <w:rFonts w:ascii="Angsana New" w:hAnsi="Angsana New"/>
          <w:sz w:val="30"/>
          <w:szCs w:val="30"/>
        </w:rPr>
        <w:t xml:space="preserve">150 </w:t>
      </w:r>
      <w:r w:rsidR="00B235D0" w:rsidRPr="00AE2BA4">
        <w:rPr>
          <w:rFonts w:ascii="Angsana New" w:hAnsi="Angsana New"/>
          <w:sz w:val="30"/>
          <w:szCs w:val="30"/>
          <w:cs/>
        </w:rPr>
        <w:t>ล้าน</w:t>
      </w:r>
      <w:r w:rsidR="005C539D">
        <w:rPr>
          <w:rFonts w:ascii="Angsana New" w:hAnsi="Angsana New" w:hint="cs"/>
          <w:sz w:val="30"/>
          <w:szCs w:val="30"/>
          <w:cs/>
        </w:rPr>
        <w:t>บาท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 บริษัทสามารถซื้อหุ้นผ่านตลาดหลักทรัพย์</w:t>
      </w:r>
      <w:r w:rsidR="00D64742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 ในช่วงระหว่างวันที่ </w:t>
      </w:r>
      <w:r w:rsidR="00B235D0">
        <w:rPr>
          <w:rFonts w:ascii="Angsana New" w:hAnsi="Angsana New"/>
          <w:sz w:val="30"/>
          <w:szCs w:val="30"/>
        </w:rPr>
        <w:t>28</w:t>
      </w:r>
      <w:r w:rsidR="00B235D0" w:rsidRPr="00AE2BA4">
        <w:rPr>
          <w:rFonts w:ascii="Angsana New" w:hAnsi="Angsana New"/>
          <w:sz w:val="30"/>
          <w:szCs w:val="30"/>
        </w:rPr>
        <w:t xml:space="preserve"> 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สิงหาคม </w:t>
      </w:r>
      <w:r w:rsidR="00B235D0" w:rsidRPr="00AE2BA4">
        <w:rPr>
          <w:rFonts w:ascii="Angsana New" w:hAnsi="Angsana New"/>
          <w:sz w:val="30"/>
          <w:szCs w:val="30"/>
        </w:rPr>
        <w:t xml:space="preserve">2562 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ถึง </w:t>
      </w:r>
      <w:r w:rsidR="00B235D0">
        <w:rPr>
          <w:rFonts w:ascii="Angsana New" w:hAnsi="Angsana New"/>
          <w:sz w:val="30"/>
          <w:szCs w:val="30"/>
        </w:rPr>
        <w:t>27</w:t>
      </w:r>
      <w:r w:rsidR="00B235D0" w:rsidRPr="00AE2BA4">
        <w:rPr>
          <w:rFonts w:ascii="Angsana New" w:hAnsi="Angsana New"/>
          <w:sz w:val="30"/>
          <w:szCs w:val="30"/>
        </w:rPr>
        <w:t xml:space="preserve"> 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235D0" w:rsidRPr="00AE2BA4">
        <w:rPr>
          <w:rFonts w:ascii="Angsana New" w:hAnsi="Angsana New"/>
          <w:sz w:val="30"/>
          <w:szCs w:val="30"/>
        </w:rPr>
        <w:t xml:space="preserve">2563 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หุ้นที่ซื้อนี้สามารถนำออกขายได้อีกครั้งหลังจาก </w:t>
      </w:r>
      <w:r w:rsidR="00B235D0" w:rsidRPr="00AE2BA4">
        <w:rPr>
          <w:rFonts w:ascii="Angsana New" w:hAnsi="Angsana New"/>
          <w:sz w:val="30"/>
          <w:szCs w:val="30"/>
        </w:rPr>
        <w:t xml:space="preserve">6 </w:t>
      </w:r>
      <w:r w:rsidR="00B235D0" w:rsidRPr="00AE2BA4">
        <w:rPr>
          <w:rFonts w:ascii="Angsana New" w:hAnsi="Angsana New"/>
          <w:sz w:val="30"/>
          <w:szCs w:val="30"/>
          <w:cs/>
        </w:rPr>
        <w:t xml:space="preserve">เดือน แต่ไม่เกิน </w:t>
      </w:r>
      <w:r w:rsidR="00B235D0" w:rsidRPr="00AE2BA4">
        <w:rPr>
          <w:rFonts w:ascii="Angsana New" w:hAnsi="Angsana New"/>
          <w:sz w:val="30"/>
          <w:szCs w:val="30"/>
        </w:rPr>
        <w:t xml:space="preserve">3 </w:t>
      </w:r>
      <w:r w:rsidR="00B235D0" w:rsidRPr="00AE2BA4">
        <w:rPr>
          <w:rFonts w:ascii="Angsana New" w:hAnsi="Angsana New"/>
          <w:sz w:val="30"/>
          <w:szCs w:val="30"/>
          <w:cs/>
        </w:rPr>
        <w:t>ปี นับจากวันที่ซื้อ</w:t>
      </w:r>
    </w:p>
    <w:p w:rsidR="005C539D" w:rsidRDefault="005C5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5117FC" w:rsidRPr="00166450" w:rsidRDefault="00F978A2" w:rsidP="00AD305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1</w:t>
      </w:r>
      <w:r w:rsidR="0018219B">
        <w:rPr>
          <w:rFonts w:ascii="Angsana New" w:hAnsi="Angsana New"/>
          <w:sz w:val="30"/>
          <w:szCs w:val="30"/>
          <w:lang w:val="en-US"/>
        </w:rPr>
        <w:t>6</w:t>
      </w:r>
      <w:r w:rsidR="005117FC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166450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5117FC" w:rsidRPr="00C223B6" w:rsidRDefault="005117FC" w:rsidP="00DB5EAD">
      <w:pPr>
        <w:pStyle w:val="FSBlank"/>
        <w:rPr>
          <w:sz w:val="24"/>
          <w:szCs w:val="24"/>
        </w:rPr>
      </w:pPr>
    </w:p>
    <w:p w:rsidR="00BC6B95" w:rsidRDefault="00BC6B95" w:rsidP="00DB5EAD">
      <w:pPr>
        <w:pStyle w:val="FSBlank"/>
        <w:rPr>
          <w:sz w:val="30"/>
          <w:szCs w:val="30"/>
        </w:rPr>
      </w:pPr>
      <w:r w:rsidRPr="00BC6B95">
        <w:rPr>
          <w:sz w:val="30"/>
          <w:szCs w:val="30"/>
          <w:cs/>
        </w:rPr>
        <w:t>มาตรฐานการรายงานทางการเงิน</w:t>
      </w:r>
      <w:r w:rsidRPr="00BC6B95">
        <w:rPr>
          <w:rFonts w:hint="cs"/>
          <w:sz w:val="30"/>
          <w:szCs w:val="30"/>
          <w:cs/>
        </w:rPr>
        <w:t>ที่ออกใหม่</w:t>
      </w:r>
      <w:r w:rsidR="003B3E9A">
        <w:rPr>
          <w:rFonts w:hint="cs"/>
          <w:sz w:val="30"/>
          <w:szCs w:val="30"/>
          <w:cs/>
        </w:rPr>
        <w:t>ซึ่ง</w:t>
      </w:r>
      <w:r w:rsidRPr="00BC6B95">
        <w:rPr>
          <w:rFonts w:hint="cs"/>
          <w:sz w:val="30"/>
          <w:szCs w:val="30"/>
          <w:cs/>
        </w:rPr>
        <w:t xml:space="preserve">เกี่ยวกับการดำเนินงานของกลุ่มบริษัท </w:t>
      </w:r>
      <w:r w:rsidR="003B3E9A">
        <w:rPr>
          <w:rFonts w:hint="cs"/>
          <w:sz w:val="30"/>
          <w:szCs w:val="30"/>
          <w:cs/>
        </w:rPr>
        <w:t>และ</w:t>
      </w:r>
      <w:r w:rsidRPr="00BC6B95">
        <w:rPr>
          <w:rFonts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BC6B95">
        <w:rPr>
          <w:sz w:val="30"/>
          <w:szCs w:val="30"/>
        </w:rPr>
        <w:t xml:space="preserve"> </w:t>
      </w:r>
      <w:r w:rsidR="003B3E9A">
        <w:rPr>
          <w:rFonts w:hint="cs"/>
          <w:sz w:val="30"/>
          <w:szCs w:val="30"/>
          <w:cs/>
        </w:rPr>
        <w:t>โดย</w:t>
      </w:r>
      <w:r w:rsidRPr="00BC6B95">
        <w:rPr>
          <w:sz w:val="30"/>
          <w:szCs w:val="30"/>
          <w:cs/>
        </w:rPr>
        <w:t>มาตรฐานการรายงานทางการเงิน</w:t>
      </w:r>
      <w:r w:rsidRPr="00BC6B95">
        <w:rPr>
          <w:rFonts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BC6B95">
        <w:rPr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BC6B95">
        <w:rPr>
          <w:rFonts w:hint="cs"/>
          <w:sz w:val="30"/>
          <w:szCs w:val="30"/>
          <w:cs/>
        </w:rPr>
        <w:t xml:space="preserve"> </w:t>
      </w:r>
      <w:r w:rsidRPr="00BC6B95">
        <w:rPr>
          <w:sz w:val="30"/>
          <w:szCs w:val="30"/>
        </w:rPr>
        <w:t>1</w:t>
      </w:r>
      <w:r w:rsidRPr="00BC6B95">
        <w:rPr>
          <w:sz w:val="30"/>
          <w:szCs w:val="30"/>
          <w:cs/>
        </w:rPr>
        <w:t xml:space="preserve"> มกราคม </w:t>
      </w:r>
      <w:r w:rsidRPr="00BC6B95">
        <w:rPr>
          <w:sz w:val="30"/>
          <w:szCs w:val="30"/>
        </w:rPr>
        <w:t xml:space="preserve">2563 </w:t>
      </w:r>
      <w:r w:rsidRPr="00BC6B95">
        <w:rPr>
          <w:rFonts w:hint="cs"/>
          <w:sz w:val="30"/>
          <w:szCs w:val="30"/>
          <w:cs/>
        </w:rPr>
        <w:t>มีดังต่อไปนี้</w:t>
      </w:r>
    </w:p>
    <w:p w:rsidR="00BC6B95" w:rsidRPr="00C223B6" w:rsidRDefault="00BC6B95" w:rsidP="00DB5EAD">
      <w:pPr>
        <w:pStyle w:val="FSBlank"/>
        <w:rPr>
          <w:sz w:val="24"/>
          <w:szCs w:val="24"/>
        </w:rPr>
      </w:pPr>
    </w:p>
    <w:tbl>
      <w:tblPr>
        <w:tblW w:w="9005" w:type="dxa"/>
        <w:tblInd w:w="360" w:type="dxa"/>
        <w:tblLook w:val="04A0" w:firstRow="1" w:lastRow="0" w:firstColumn="1" w:lastColumn="0" w:noHBand="0" w:noVBand="1"/>
      </w:tblPr>
      <w:tblGrid>
        <w:gridCol w:w="4050"/>
        <w:gridCol w:w="4955"/>
      </w:tblGrid>
      <w:tr w:rsidR="00BC6B95" w:rsidRPr="003D5C8E" w:rsidTr="00E40FDD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BC6B95" w:rsidRPr="003D5C8E" w:rsidRDefault="00BC6B95" w:rsidP="00415E4A">
            <w:pPr>
              <w:pStyle w:val="FSBlank"/>
              <w:ind w:left="8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D5C8E">
              <w:rPr>
                <w:rFonts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BC6B95" w:rsidRPr="003D5C8E" w:rsidRDefault="00BC6B95" w:rsidP="00415E4A">
            <w:pPr>
              <w:pStyle w:val="FSBlank"/>
              <w:ind w:left="7"/>
              <w:jc w:val="center"/>
              <w:rPr>
                <w:b/>
                <w:bCs/>
                <w:sz w:val="30"/>
                <w:szCs w:val="30"/>
              </w:rPr>
            </w:pPr>
            <w:r w:rsidRPr="003D5C8E">
              <w:rPr>
                <w:rFonts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C6B95" w:rsidRPr="003D5C8E" w:rsidTr="00E40FDD">
        <w:tc>
          <w:tcPr>
            <w:tcW w:w="4050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88"/>
              <w:rPr>
                <w:sz w:val="30"/>
                <w:szCs w:val="30"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D5C8E">
              <w:rPr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7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BC6B95" w:rsidRPr="003D5C8E" w:rsidTr="00E40FDD">
        <w:tc>
          <w:tcPr>
            <w:tcW w:w="4050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88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D5C8E">
              <w:rPr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7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6B95" w:rsidRPr="003D5C8E" w:rsidTr="00E40FDD">
        <w:tc>
          <w:tcPr>
            <w:tcW w:w="4050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88"/>
              <w:rPr>
                <w:sz w:val="30"/>
                <w:szCs w:val="30"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3D5C8E">
              <w:rPr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7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>สัญญาเช่า</w:t>
            </w:r>
            <w:r w:rsidRPr="003D5C8E">
              <w:rPr>
                <w:sz w:val="30"/>
                <w:szCs w:val="30"/>
              </w:rPr>
              <w:t xml:space="preserve"> </w:t>
            </w:r>
          </w:p>
        </w:tc>
      </w:tr>
      <w:tr w:rsidR="00BC6B95" w:rsidRPr="003D5C8E" w:rsidTr="00E40FDD">
        <w:tc>
          <w:tcPr>
            <w:tcW w:w="4050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88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3D5C8E">
              <w:rPr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BC6B95" w:rsidRPr="003D5C8E" w:rsidRDefault="00BC6B95" w:rsidP="003D5C8E">
            <w:pPr>
              <w:pStyle w:val="FSBlank"/>
              <w:ind w:left="7"/>
              <w:rPr>
                <w:sz w:val="30"/>
                <w:szCs w:val="30"/>
                <w:cs/>
              </w:rPr>
            </w:pPr>
            <w:r w:rsidRPr="003D5C8E">
              <w:rPr>
                <w:rFonts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</w:tbl>
    <w:p w:rsidR="00BC6B95" w:rsidRPr="00C223B6" w:rsidRDefault="00BC6B95" w:rsidP="00BC6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4"/>
          <w:szCs w:val="24"/>
          <w:highlight w:val="cyan"/>
        </w:rPr>
      </w:pPr>
    </w:p>
    <w:p w:rsidR="00BC6B95" w:rsidRDefault="00BC6B95" w:rsidP="00BC6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6B95">
        <w:rPr>
          <w:rFonts w:ascii="Angsana New" w:hAnsi="Angsana New"/>
          <w:i/>
          <w:iCs/>
          <w:sz w:val="30"/>
          <w:szCs w:val="30"/>
        </w:rPr>
        <w:t xml:space="preserve">* </w:t>
      </w:r>
      <w:r w:rsidRPr="00BC6B95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99687A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BC6B9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C223B6" w:rsidRPr="00C223B6" w:rsidRDefault="00C223B6" w:rsidP="00BC6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DB1281" w:rsidRPr="002A4D32" w:rsidRDefault="00DB1281" w:rsidP="002A4D32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A4D3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A4D32" w:rsidRPr="00C223B6" w:rsidRDefault="002A4D32" w:rsidP="002A4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CC"/>
          <w:sz w:val="24"/>
          <w:szCs w:val="24"/>
          <w:shd w:val="clear" w:color="auto" w:fill="D9D9D9"/>
        </w:rPr>
      </w:pPr>
    </w:p>
    <w:p w:rsidR="002A4D32" w:rsidRPr="002A4D32" w:rsidRDefault="002A4D32" w:rsidP="002A4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A4D3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A4D32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2A4D32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2A4D32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2A4D32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 w:rsidR="00072DC0">
        <w:rPr>
          <w:rFonts w:ascii="Angsana New" w:hAnsi="Angsana New"/>
          <w:sz w:val="30"/>
          <w:szCs w:val="30"/>
        </w:rPr>
        <w:br/>
      </w:r>
      <w:r w:rsidRPr="002A4D32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:rsidR="002A4D32" w:rsidRPr="00C223B6" w:rsidRDefault="002A4D32" w:rsidP="002A4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24"/>
          <w:szCs w:val="24"/>
          <w:shd w:val="clear" w:color="auto" w:fill="E0E0E0"/>
        </w:rPr>
      </w:pPr>
    </w:p>
    <w:p w:rsidR="002A4D32" w:rsidRPr="002A4D32" w:rsidRDefault="002A4D32" w:rsidP="002A4D32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2A4D3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2A4D3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2A4D3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2A4D32" w:rsidRPr="00C223B6" w:rsidRDefault="002A4D32" w:rsidP="002A4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24"/>
          <w:szCs w:val="24"/>
          <w:shd w:val="clear" w:color="auto" w:fill="D9D9D9"/>
        </w:rPr>
      </w:pPr>
    </w:p>
    <w:p w:rsidR="002A4D32" w:rsidRDefault="002A4D32" w:rsidP="002A4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2A4D3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2A4D32">
        <w:rPr>
          <w:rFonts w:asciiTheme="majorBidi" w:hAnsiTheme="majorBidi" w:cstheme="majorBidi"/>
          <w:sz w:val="30"/>
          <w:szCs w:val="30"/>
        </w:rPr>
        <w:t>16</w:t>
      </w:r>
      <w:r w:rsidRPr="002A4D32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2A4D32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2A4D3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A4D3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r w:rsidR="00C033F7" w:rsidRPr="00C033F7">
        <w:rPr>
          <w:rFonts w:asciiTheme="majorBidi" w:hAnsiTheme="majorBidi"/>
          <w:color w:val="000000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2A4D3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bookmarkStart w:id="5" w:name="_Hlk15581419"/>
      <w:bookmarkStart w:id="6" w:name="_Hlk15582558"/>
      <w:r w:rsidR="00072DC0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A4D32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2A4D3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5"/>
      <w:r w:rsidRPr="002A4D32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6"/>
    </w:p>
    <w:p w:rsidR="002A4D32" w:rsidRPr="00C223B6" w:rsidRDefault="002A4D32" w:rsidP="002A4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</w:rPr>
      </w:pPr>
    </w:p>
    <w:p w:rsidR="002A4D32" w:rsidRPr="00752024" w:rsidRDefault="002A4D32" w:rsidP="00C223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A4D32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2A4D32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2A4D32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2A4D32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bookmarkStart w:id="7" w:name="_GoBack"/>
      <w:bookmarkEnd w:id="7"/>
    </w:p>
    <w:sectPr w:rsidR="002A4D32" w:rsidRPr="00752024" w:rsidSect="000B29A1"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761B" w:rsidRDefault="009A761B" w:rsidP="004956B4">
      <w:r>
        <w:separator/>
      </w:r>
    </w:p>
  </w:endnote>
  <w:endnote w:type="continuationSeparator" w:id="0">
    <w:p w:rsidR="009A761B" w:rsidRDefault="009A761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3021FF" w:rsidRDefault="009A761B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9A761B" w:rsidRPr="009D0735" w:rsidRDefault="009A761B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D83FF5" w:rsidRDefault="009A761B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EE7A78">
      <w:rPr>
        <w:rFonts w:ascii="Angsana New" w:hAnsi="Angsana New"/>
        <w:noProof/>
        <w:sz w:val="30"/>
        <w:szCs w:val="30"/>
      </w:rPr>
      <w:t>nnclt3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D83FF5" w:rsidRDefault="009A761B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EE7A78">
      <w:rPr>
        <w:rFonts w:ascii="Angsana New" w:hAnsi="Angsana New"/>
        <w:noProof/>
        <w:sz w:val="30"/>
        <w:szCs w:val="30"/>
      </w:rPr>
      <w:t>nnclt3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3021FF" w:rsidRDefault="009A761B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9A761B" w:rsidRPr="00245B15" w:rsidRDefault="009A761B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C827F6" w:rsidRDefault="009A761B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E7A78">
      <w:rPr>
        <w:rFonts w:ascii="Angsana New" w:hAnsi="Angsana New"/>
        <w:noProof/>
        <w:sz w:val="30"/>
        <w:szCs w:val="30"/>
        <w:lang w:val="fr-FR"/>
      </w:rPr>
      <w:t>nnclt3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9A761B" w:rsidRPr="00C827F6" w:rsidRDefault="009A761B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3021FF" w:rsidRDefault="009A761B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9A761B" w:rsidRPr="00245B15" w:rsidRDefault="009A761B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761B" w:rsidRDefault="009A761B" w:rsidP="004956B4">
      <w:r>
        <w:separator/>
      </w:r>
    </w:p>
  </w:footnote>
  <w:footnote w:type="continuationSeparator" w:id="0">
    <w:p w:rsidR="009A761B" w:rsidRDefault="009A761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1E2301" w:rsidRDefault="009A761B" w:rsidP="00061F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9A761B" w:rsidRDefault="009A761B" w:rsidP="00061F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9A761B" w:rsidRPr="001E2301" w:rsidRDefault="009A761B" w:rsidP="002D5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9A761B" w:rsidRPr="00133A03" w:rsidRDefault="009A761B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FA7747" w:rsidRDefault="009A761B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A761B" w:rsidRDefault="009A761B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" filled="f" stroked="f">
              <o:lock v:ext="edit" shapetype="t"/>
              <v:textbox style="mso-fit-shape-to-text:t">
                <w:txbxContent>
                  <w:p w:rsidR="009A761B" w:rsidRDefault="009A761B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:rsidR="009A761B" w:rsidRPr="00FA7747" w:rsidRDefault="009A761B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9A761B" w:rsidRDefault="009A761B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9A2067">
      <w:rPr>
        <w:rFonts w:ascii="Angsana New" w:hAnsi="Angsana New"/>
        <w:sz w:val="32"/>
        <w:szCs w:val="32"/>
      </w:rPr>
      <w:t xml:space="preserve">31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>
      <w:rPr>
        <w:rFonts w:ascii="Angsana New" w:hAnsi="Angsana New"/>
        <w:sz w:val="32"/>
        <w:szCs w:val="32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>
      <w:rPr>
        <w:rFonts w:ascii="Angsana New" w:hAnsi="Angsana New"/>
        <w:sz w:val="32"/>
        <w:szCs w:val="32"/>
      </w:rPr>
      <w:t>2548</w:t>
    </w:r>
  </w:p>
  <w:p w:rsidR="009A761B" w:rsidRPr="00D8216C" w:rsidRDefault="009A761B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206630" w:rsidRDefault="009A761B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:rsidR="009A761B" w:rsidRPr="00206630" w:rsidRDefault="009A761B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A761B" w:rsidRDefault="009A761B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254</w:t>
    </w:r>
    <w:r>
      <w:rPr>
        <w:rFonts w:ascii="Angsana New" w:hAnsi="Angsana New" w:hint="cs"/>
        <w:b/>
        <w:bCs/>
        <w:sz w:val="32"/>
        <w:szCs w:val="32"/>
        <w:cs/>
      </w:rPr>
      <w:t>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9A761B" w:rsidRPr="00206630" w:rsidRDefault="009A761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Pr="00FA7747" w:rsidRDefault="009A761B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:rsidR="009A761B" w:rsidRPr="00FA7747" w:rsidRDefault="009A761B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:rsidR="009A761B" w:rsidRPr="00410770" w:rsidRDefault="009A761B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:rsidR="009A761B" w:rsidRPr="00074891" w:rsidRDefault="009A761B" w:rsidP="008E493A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761B" w:rsidRDefault="009A761B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6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7"/>
  </w:num>
  <w:num w:numId="10">
    <w:abstractNumId w:val="15"/>
  </w:num>
  <w:num w:numId="11">
    <w:abstractNumId w:val="24"/>
  </w:num>
  <w:num w:numId="12">
    <w:abstractNumId w:val="18"/>
  </w:num>
  <w:num w:numId="13">
    <w:abstractNumId w:val="28"/>
  </w:num>
  <w:num w:numId="14">
    <w:abstractNumId w:val="8"/>
  </w:num>
  <w:num w:numId="15">
    <w:abstractNumId w:val="22"/>
  </w:num>
  <w:num w:numId="16">
    <w:abstractNumId w:val="11"/>
  </w:num>
  <w:num w:numId="17">
    <w:abstractNumId w:val="26"/>
  </w:num>
  <w:num w:numId="18">
    <w:abstractNumId w:val="21"/>
  </w:num>
  <w:num w:numId="19">
    <w:abstractNumId w:val="19"/>
  </w:num>
  <w:num w:numId="20">
    <w:abstractNumId w:val="14"/>
  </w:num>
  <w:num w:numId="21">
    <w:abstractNumId w:val="13"/>
  </w:num>
  <w:num w:numId="22">
    <w:abstractNumId w:val="20"/>
  </w:num>
  <w:num w:numId="23">
    <w:abstractNumId w:val="23"/>
  </w:num>
  <w:num w:numId="24">
    <w:abstractNumId w:val="10"/>
  </w:num>
  <w:num w:numId="25">
    <w:abstractNumId w:val="9"/>
  </w:num>
  <w:num w:numId="26">
    <w:abstractNumId w:val="16"/>
  </w:num>
  <w:num w:numId="27">
    <w:abstractNumId w:val="27"/>
  </w:num>
  <w:num w:numId="28">
    <w:abstractNumId w:val="25"/>
  </w:num>
  <w:num w:numId="29">
    <w:abstractNumId w:val="12"/>
  </w:num>
  <w:num w:numId="30">
    <w:abstractNumId w:val="29"/>
  </w:num>
  <w:num w:numId="31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91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30D"/>
    <w:rsid w:val="00002354"/>
    <w:rsid w:val="00002802"/>
    <w:rsid w:val="00002849"/>
    <w:rsid w:val="000029FE"/>
    <w:rsid w:val="00002F66"/>
    <w:rsid w:val="00003142"/>
    <w:rsid w:val="000031E5"/>
    <w:rsid w:val="000033BE"/>
    <w:rsid w:val="00003415"/>
    <w:rsid w:val="0000395F"/>
    <w:rsid w:val="00003B50"/>
    <w:rsid w:val="00003BC0"/>
    <w:rsid w:val="00004075"/>
    <w:rsid w:val="00004E9C"/>
    <w:rsid w:val="000051B6"/>
    <w:rsid w:val="00005965"/>
    <w:rsid w:val="000059CF"/>
    <w:rsid w:val="00005A60"/>
    <w:rsid w:val="00005AAF"/>
    <w:rsid w:val="00006761"/>
    <w:rsid w:val="00006A21"/>
    <w:rsid w:val="00006BC9"/>
    <w:rsid w:val="00006FA5"/>
    <w:rsid w:val="00007701"/>
    <w:rsid w:val="00007CC8"/>
    <w:rsid w:val="00007D3A"/>
    <w:rsid w:val="00010447"/>
    <w:rsid w:val="000106EF"/>
    <w:rsid w:val="00010D13"/>
    <w:rsid w:val="0001130D"/>
    <w:rsid w:val="00011802"/>
    <w:rsid w:val="000118AB"/>
    <w:rsid w:val="0001195F"/>
    <w:rsid w:val="0001239A"/>
    <w:rsid w:val="000126DC"/>
    <w:rsid w:val="00012704"/>
    <w:rsid w:val="00012DC1"/>
    <w:rsid w:val="00012E31"/>
    <w:rsid w:val="00012F7A"/>
    <w:rsid w:val="000137AD"/>
    <w:rsid w:val="00013C87"/>
    <w:rsid w:val="00013DCD"/>
    <w:rsid w:val="00013EF4"/>
    <w:rsid w:val="00013F7D"/>
    <w:rsid w:val="000144EE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9B"/>
    <w:rsid w:val="00025DFC"/>
    <w:rsid w:val="0002702A"/>
    <w:rsid w:val="000275FA"/>
    <w:rsid w:val="00027F26"/>
    <w:rsid w:val="00027FA7"/>
    <w:rsid w:val="00030147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3F7"/>
    <w:rsid w:val="0003244C"/>
    <w:rsid w:val="000324AF"/>
    <w:rsid w:val="000325C1"/>
    <w:rsid w:val="00032860"/>
    <w:rsid w:val="00032AB2"/>
    <w:rsid w:val="00032AB9"/>
    <w:rsid w:val="00032D78"/>
    <w:rsid w:val="000335E0"/>
    <w:rsid w:val="00033863"/>
    <w:rsid w:val="000339B8"/>
    <w:rsid w:val="00033DE5"/>
    <w:rsid w:val="0003438B"/>
    <w:rsid w:val="0003482C"/>
    <w:rsid w:val="000348FE"/>
    <w:rsid w:val="00034BAD"/>
    <w:rsid w:val="00034C75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40328"/>
    <w:rsid w:val="00040571"/>
    <w:rsid w:val="00040649"/>
    <w:rsid w:val="00040C3B"/>
    <w:rsid w:val="000410F1"/>
    <w:rsid w:val="00041371"/>
    <w:rsid w:val="000419C0"/>
    <w:rsid w:val="00041AE0"/>
    <w:rsid w:val="00042756"/>
    <w:rsid w:val="00042B76"/>
    <w:rsid w:val="00042FE6"/>
    <w:rsid w:val="00043242"/>
    <w:rsid w:val="00043578"/>
    <w:rsid w:val="00043728"/>
    <w:rsid w:val="000438AC"/>
    <w:rsid w:val="0004420A"/>
    <w:rsid w:val="00044829"/>
    <w:rsid w:val="00044B66"/>
    <w:rsid w:val="00044BB1"/>
    <w:rsid w:val="00044E11"/>
    <w:rsid w:val="00045621"/>
    <w:rsid w:val="00045B03"/>
    <w:rsid w:val="00045E2D"/>
    <w:rsid w:val="00046ED3"/>
    <w:rsid w:val="00047053"/>
    <w:rsid w:val="000471F2"/>
    <w:rsid w:val="000471F3"/>
    <w:rsid w:val="000472C4"/>
    <w:rsid w:val="0004740E"/>
    <w:rsid w:val="00047524"/>
    <w:rsid w:val="00047751"/>
    <w:rsid w:val="00050156"/>
    <w:rsid w:val="000502EB"/>
    <w:rsid w:val="00050E6B"/>
    <w:rsid w:val="00050EE5"/>
    <w:rsid w:val="000511F0"/>
    <w:rsid w:val="000512D8"/>
    <w:rsid w:val="0005145D"/>
    <w:rsid w:val="0005210B"/>
    <w:rsid w:val="000527C7"/>
    <w:rsid w:val="00052DEF"/>
    <w:rsid w:val="00052E8F"/>
    <w:rsid w:val="0005307C"/>
    <w:rsid w:val="000533B9"/>
    <w:rsid w:val="000535E3"/>
    <w:rsid w:val="00053DBC"/>
    <w:rsid w:val="000545A3"/>
    <w:rsid w:val="0005469B"/>
    <w:rsid w:val="000546C1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60085"/>
    <w:rsid w:val="00060483"/>
    <w:rsid w:val="00060646"/>
    <w:rsid w:val="00060795"/>
    <w:rsid w:val="000609F7"/>
    <w:rsid w:val="00060C2A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E76"/>
    <w:rsid w:val="000656E1"/>
    <w:rsid w:val="00065874"/>
    <w:rsid w:val="00065C80"/>
    <w:rsid w:val="00066111"/>
    <w:rsid w:val="00066342"/>
    <w:rsid w:val="0006663C"/>
    <w:rsid w:val="000668A7"/>
    <w:rsid w:val="00066E14"/>
    <w:rsid w:val="00066E95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3BB"/>
    <w:rsid w:val="0007262C"/>
    <w:rsid w:val="000726A8"/>
    <w:rsid w:val="00072DC0"/>
    <w:rsid w:val="000730CF"/>
    <w:rsid w:val="000730D4"/>
    <w:rsid w:val="000731EF"/>
    <w:rsid w:val="0007345D"/>
    <w:rsid w:val="0007371B"/>
    <w:rsid w:val="000738C6"/>
    <w:rsid w:val="0007390B"/>
    <w:rsid w:val="00073A03"/>
    <w:rsid w:val="000744FA"/>
    <w:rsid w:val="00074605"/>
    <w:rsid w:val="0007509B"/>
    <w:rsid w:val="000751B4"/>
    <w:rsid w:val="000754D3"/>
    <w:rsid w:val="00075623"/>
    <w:rsid w:val="00075699"/>
    <w:rsid w:val="000758F0"/>
    <w:rsid w:val="000758FF"/>
    <w:rsid w:val="0007599C"/>
    <w:rsid w:val="000759E5"/>
    <w:rsid w:val="00075A10"/>
    <w:rsid w:val="00075D0D"/>
    <w:rsid w:val="00076434"/>
    <w:rsid w:val="00076831"/>
    <w:rsid w:val="00077F09"/>
    <w:rsid w:val="00080062"/>
    <w:rsid w:val="000800FC"/>
    <w:rsid w:val="000802D7"/>
    <w:rsid w:val="00080798"/>
    <w:rsid w:val="000808C0"/>
    <w:rsid w:val="00080BD0"/>
    <w:rsid w:val="00080F9A"/>
    <w:rsid w:val="0008111C"/>
    <w:rsid w:val="00081E56"/>
    <w:rsid w:val="00081F06"/>
    <w:rsid w:val="0008212E"/>
    <w:rsid w:val="00082414"/>
    <w:rsid w:val="00082626"/>
    <w:rsid w:val="00082DD5"/>
    <w:rsid w:val="00082F02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62E7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13F"/>
    <w:rsid w:val="000A4212"/>
    <w:rsid w:val="000A450E"/>
    <w:rsid w:val="000A48C4"/>
    <w:rsid w:val="000A4B14"/>
    <w:rsid w:val="000A528C"/>
    <w:rsid w:val="000A54C7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40"/>
    <w:rsid w:val="000B125C"/>
    <w:rsid w:val="000B126F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80D"/>
    <w:rsid w:val="000C08F0"/>
    <w:rsid w:val="000C0946"/>
    <w:rsid w:val="000C0A43"/>
    <w:rsid w:val="000C0D65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32E5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D34"/>
    <w:rsid w:val="000C752A"/>
    <w:rsid w:val="000C779B"/>
    <w:rsid w:val="000C7B4E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D45"/>
    <w:rsid w:val="000D41FB"/>
    <w:rsid w:val="000D43A7"/>
    <w:rsid w:val="000D448F"/>
    <w:rsid w:val="000D44ED"/>
    <w:rsid w:val="000D4511"/>
    <w:rsid w:val="000D4D7C"/>
    <w:rsid w:val="000D4FC6"/>
    <w:rsid w:val="000D60B9"/>
    <w:rsid w:val="000D6288"/>
    <w:rsid w:val="000D682A"/>
    <w:rsid w:val="000D6C4F"/>
    <w:rsid w:val="000D6CDD"/>
    <w:rsid w:val="000D71BB"/>
    <w:rsid w:val="000D72A4"/>
    <w:rsid w:val="000D76F3"/>
    <w:rsid w:val="000D799C"/>
    <w:rsid w:val="000D79DC"/>
    <w:rsid w:val="000E04B6"/>
    <w:rsid w:val="000E0949"/>
    <w:rsid w:val="000E0BFC"/>
    <w:rsid w:val="000E0F39"/>
    <w:rsid w:val="000E117C"/>
    <w:rsid w:val="000E156C"/>
    <w:rsid w:val="000E19EF"/>
    <w:rsid w:val="000E1C8B"/>
    <w:rsid w:val="000E1E54"/>
    <w:rsid w:val="000E27EE"/>
    <w:rsid w:val="000E28D9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7BA"/>
    <w:rsid w:val="000E4C1E"/>
    <w:rsid w:val="000E4D24"/>
    <w:rsid w:val="000E4E53"/>
    <w:rsid w:val="000E5143"/>
    <w:rsid w:val="000E5150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6A0"/>
    <w:rsid w:val="000F56D8"/>
    <w:rsid w:val="000F574E"/>
    <w:rsid w:val="000F5B54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DCD"/>
    <w:rsid w:val="00100F4E"/>
    <w:rsid w:val="00100F9F"/>
    <w:rsid w:val="0010143A"/>
    <w:rsid w:val="00101714"/>
    <w:rsid w:val="00101B2D"/>
    <w:rsid w:val="001024B3"/>
    <w:rsid w:val="001029DB"/>
    <w:rsid w:val="00103989"/>
    <w:rsid w:val="00103A58"/>
    <w:rsid w:val="00103DE9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200"/>
    <w:rsid w:val="00106220"/>
    <w:rsid w:val="0010650D"/>
    <w:rsid w:val="00107393"/>
    <w:rsid w:val="00107578"/>
    <w:rsid w:val="00107622"/>
    <w:rsid w:val="001077C4"/>
    <w:rsid w:val="0010782D"/>
    <w:rsid w:val="00107BE3"/>
    <w:rsid w:val="001100FD"/>
    <w:rsid w:val="001101C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2AD"/>
    <w:rsid w:val="00113550"/>
    <w:rsid w:val="0011390B"/>
    <w:rsid w:val="00114240"/>
    <w:rsid w:val="0011477F"/>
    <w:rsid w:val="00114BFB"/>
    <w:rsid w:val="00114DE9"/>
    <w:rsid w:val="001152C3"/>
    <w:rsid w:val="00115547"/>
    <w:rsid w:val="00115A17"/>
    <w:rsid w:val="00115AB2"/>
    <w:rsid w:val="00115C40"/>
    <w:rsid w:val="00115D25"/>
    <w:rsid w:val="0011632B"/>
    <w:rsid w:val="001164DE"/>
    <w:rsid w:val="0011650A"/>
    <w:rsid w:val="001166D0"/>
    <w:rsid w:val="001168A9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3E"/>
    <w:rsid w:val="0012174C"/>
    <w:rsid w:val="00121778"/>
    <w:rsid w:val="001217F7"/>
    <w:rsid w:val="001219E9"/>
    <w:rsid w:val="00121B39"/>
    <w:rsid w:val="0012211F"/>
    <w:rsid w:val="001225F9"/>
    <w:rsid w:val="00122714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5041"/>
    <w:rsid w:val="0012538E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30215"/>
    <w:rsid w:val="00130758"/>
    <w:rsid w:val="00130948"/>
    <w:rsid w:val="00130F48"/>
    <w:rsid w:val="00131086"/>
    <w:rsid w:val="00131295"/>
    <w:rsid w:val="0013131E"/>
    <w:rsid w:val="00131337"/>
    <w:rsid w:val="00131387"/>
    <w:rsid w:val="0013192D"/>
    <w:rsid w:val="00131982"/>
    <w:rsid w:val="00131DA6"/>
    <w:rsid w:val="00131EA5"/>
    <w:rsid w:val="00132190"/>
    <w:rsid w:val="0013236B"/>
    <w:rsid w:val="0013248F"/>
    <w:rsid w:val="00133A1D"/>
    <w:rsid w:val="00133ABB"/>
    <w:rsid w:val="00133C9C"/>
    <w:rsid w:val="00133E05"/>
    <w:rsid w:val="0013404E"/>
    <w:rsid w:val="00134632"/>
    <w:rsid w:val="0013474C"/>
    <w:rsid w:val="00134BB8"/>
    <w:rsid w:val="00134C2A"/>
    <w:rsid w:val="00134CDB"/>
    <w:rsid w:val="00134CEA"/>
    <w:rsid w:val="0013528E"/>
    <w:rsid w:val="0013533C"/>
    <w:rsid w:val="00135860"/>
    <w:rsid w:val="00136C1E"/>
    <w:rsid w:val="0013706F"/>
    <w:rsid w:val="0013775B"/>
    <w:rsid w:val="00137D22"/>
    <w:rsid w:val="00137D48"/>
    <w:rsid w:val="00137D7E"/>
    <w:rsid w:val="00137DA7"/>
    <w:rsid w:val="00137F08"/>
    <w:rsid w:val="00140A84"/>
    <w:rsid w:val="00140E60"/>
    <w:rsid w:val="00140FB7"/>
    <w:rsid w:val="001412B9"/>
    <w:rsid w:val="00141419"/>
    <w:rsid w:val="00141929"/>
    <w:rsid w:val="00141B35"/>
    <w:rsid w:val="00142008"/>
    <w:rsid w:val="00142021"/>
    <w:rsid w:val="00142CD3"/>
    <w:rsid w:val="00142F34"/>
    <w:rsid w:val="00143070"/>
    <w:rsid w:val="00143BB7"/>
    <w:rsid w:val="00143C80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AB3"/>
    <w:rsid w:val="00147CAF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F30"/>
    <w:rsid w:val="001530F5"/>
    <w:rsid w:val="00153242"/>
    <w:rsid w:val="001533B1"/>
    <w:rsid w:val="00153D72"/>
    <w:rsid w:val="00154739"/>
    <w:rsid w:val="00154BC8"/>
    <w:rsid w:val="00154C85"/>
    <w:rsid w:val="00154C94"/>
    <w:rsid w:val="00154CC4"/>
    <w:rsid w:val="00154ECD"/>
    <w:rsid w:val="0015520F"/>
    <w:rsid w:val="00155252"/>
    <w:rsid w:val="00155D2B"/>
    <w:rsid w:val="001564DB"/>
    <w:rsid w:val="00156735"/>
    <w:rsid w:val="001567FB"/>
    <w:rsid w:val="00157052"/>
    <w:rsid w:val="001577ED"/>
    <w:rsid w:val="00157F8B"/>
    <w:rsid w:val="001607A4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4E1"/>
    <w:rsid w:val="00162EBB"/>
    <w:rsid w:val="00162F80"/>
    <w:rsid w:val="0016317E"/>
    <w:rsid w:val="0016327D"/>
    <w:rsid w:val="0016333F"/>
    <w:rsid w:val="00163550"/>
    <w:rsid w:val="00163556"/>
    <w:rsid w:val="001639EE"/>
    <w:rsid w:val="00163BAA"/>
    <w:rsid w:val="00164A67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711F"/>
    <w:rsid w:val="0016750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C57"/>
    <w:rsid w:val="00173CC6"/>
    <w:rsid w:val="00174035"/>
    <w:rsid w:val="001741B9"/>
    <w:rsid w:val="00174294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70C5"/>
    <w:rsid w:val="0017718F"/>
    <w:rsid w:val="00177235"/>
    <w:rsid w:val="00177A89"/>
    <w:rsid w:val="0018010C"/>
    <w:rsid w:val="00180433"/>
    <w:rsid w:val="001804CD"/>
    <w:rsid w:val="001808C6"/>
    <w:rsid w:val="00180F55"/>
    <w:rsid w:val="0018159A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44A6"/>
    <w:rsid w:val="00184878"/>
    <w:rsid w:val="00184BD9"/>
    <w:rsid w:val="00185151"/>
    <w:rsid w:val="001853F3"/>
    <w:rsid w:val="001857A4"/>
    <w:rsid w:val="00185B0D"/>
    <w:rsid w:val="001861E7"/>
    <w:rsid w:val="00186892"/>
    <w:rsid w:val="00186ABE"/>
    <w:rsid w:val="00186C19"/>
    <w:rsid w:val="00186E60"/>
    <w:rsid w:val="0018724F"/>
    <w:rsid w:val="001873BC"/>
    <w:rsid w:val="00187644"/>
    <w:rsid w:val="001879C7"/>
    <w:rsid w:val="00187EE2"/>
    <w:rsid w:val="00187EED"/>
    <w:rsid w:val="00187F8A"/>
    <w:rsid w:val="00190016"/>
    <w:rsid w:val="001901BC"/>
    <w:rsid w:val="001902B8"/>
    <w:rsid w:val="00190320"/>
    <w:rsid w:val="001909FF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207"/>
    <w:rsid w:val="001933A2"/>
    <w:rsid w:val="00193EE2"/>
    <w:rsid w:val="001940B2"/>
    <w:rsid w:val="0019458C"/>
    <w:rsid w:val="00194750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B0"/>
    <w:rsid w:val="001A038B"/>
    <w:rsid w:val="001A070E"/>
    <w:rsid w:val="001A0C01"/>
    <w:rsid w:val="001A0E75"/>
    <w:rsid w:val="001A0F5B"/>
    <w:rsid w:val="001A11BD"/>
    <w:rsid w:val="001A1331"/>
    <w:rsid w:val="001A1518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808"/>
    <w:rsid w:val="001A40B4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721C"/>
    <w:rsid w:val="001A739C"/>
    <w:rsid w:val="001A73C5"/>
    <w:rsid w:val="001A75A1"/>
    <w:rsid w:val="001A7A14"/>
    <w:rsid w:val="001A7BF3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35AB"/>
    <w:rsid w:val="001B3D9B"/>
    <w:rsid w:val="001B41B5"/>
    <w:rsid w:val="001B49A5"/>
    <w:rsid w:val="001B4A59"/>
    <w:rsid w:val="001B4ADD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EB2"/>
    <w:rsid w:val="001B75BF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D01B2"/>
    <w:rsid w:val="001D0408"/>
    <w:rsid w:val="001D0799"/>
    <w:rsid w:val="001D0B0D"/>
    <w:rsid w:val="001D0C46"/>
    <w:rsid w:val="001D134E"/>
    <w:rsid w:val="001D145C"/>
    <w:rsid w:val="001D160D"/>
    <w:rsid w:val="001D16D2"/>
    <w:rsid w:val="001D1979"/>
    <w:rsid w:val="001D1F16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507C"/>
    <w:rsid w:val="001D50D1"/>
    <w:rsid w:val="001D50F1"/>
    <w:rsid w:val="001D57CC"/>
    <w:rsid w:val="001D5838"/>
    <w:rsid w:val="001D588A"/>
    <w:rsid w:val="001D5E9A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A3B"/>
    <w:rsid w:val="001E4CEC"/>
    <w:rsid w:val="001E52AD"/>
    <w:rsid w:val="001E57CE"/>
    <w:rsid w:val="001E612C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E33"/>
    <w:rsid w:val="001F20BD"/>
    <w:rsid w:val="001F24B8"/>
    <w:rsid w:val="001F29C4"/>
    <w:rsid w:val="001F2BD0"/>
    <w:rsid w:val="001F2EB4"/>
    <w:rsid w:val="001F348E"/>
    <w:rsid w:val="001F35EF"/>
    <w:rsid w:val="001F3655"/>
    <w:rsid w:val="001F36B1"/>
    <w:rsid w:val="001F3EDB"/>
    <w:rsid w:val="001F4140"/>
    <w:rsid w:val="001F4732"/>
    <w:rsid w:val="001F4C3D"/>
    <w:rsid w:val="001F4EAD"/>
    <w:rsid w:val="001F4F39"/>
    <w:rsid w:val="001F5127"/>
    <w:rsid w:val="001F524E"/>
    <w:rsid w:val="001F5625"/>
    <w:rsid w:val="001F5C62"/>
    <w:rsid w:val="001F637B"/>
    <w:rsid w:val="001F64ED"/>
    <w:rsid w:val="001F6761"/>
    <w:rsid w:val="001F68D6"/>
    <w:rsid w:val="001F6B27"/>
    <w:rsid w:val="001F6DB0"/>
    <w:rsid w:val="001F6DFD"/>
    <w:rsid w:val="001F7016"/>
    <w:rsid w:val="001F724C"/>
    <w:rsid w:val="001F737C"/>
    <w:rsid w:val="001F74F5"/>
    <w:rsid w:val="001F758F"/>
    <w:rsid w:val="001F7C4D"/>
    <w:rsid w:val="001F7CC4"/>
    <w:rsid w:val="001F7DED"/>
    <w:rsid w:val="0020001F"/>
    <w:rsid w:val="00200641"/>
    <w:rsid w:val="002006A9"/>
    <w:rsid w:val="002006EC"/>
    <w:rsid w:val="00200714"/>
    <w:rsid w:val="002007CB"/>
    <w:rsid w:val="00200C18"/>
    <w:rsid w:val="00200DAE"/>
    <w:rsid w:val="00200E59"/>
    <w:rsid w:val="00200FDF"/>
    <w:rsid w:val="002011EA"/>
    <w:rsid w:val="002015B1"/>
    <w:rsid w:val="0020178D"/>
    <w:rsid w:val="0020184E"/>
    <w:rsid w:val="002024C0"/>
    <w:rsid w:val="0020257E"/>
    <w:rsid w:val="00202694"/>
    <w:rsid w:val="0020294A"/>
    <w:rsid w:val="00203018"/>
    <w:rsid w:val="00203512"/>
    <w:rsid w:val="00203B06"/>
    <w:rsid w:val="00204648"/>
    <w:rsid w:val="00204701"/>
    <w:rsid w:val="00204B6D"/>
    <w:rsid w:val="00204D9D"/>
    <w:rsid w:val="00205046"/>
    <w:rsid w:val="0020512E"/>
    <w:rsid w:val="002056B9"/>
    <w:rsid w:val="002056E1"/>
    <w:rsid w:val="002056E9"/>
    <w:rsid w:val="002061D5"/>
    <w:rsid w:val="002062D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81"/>
    <w:rsid w:val="00211F58"/>
    <w:rsid w:val="00212081"/>
    <w:rsid w:val="00212136"/>
    <w:rsid w:val="0021227E"/>
    <w:rsid w:val="002124B6"/>
    <w:rsid w:val="0021281D"/>
    <w:rsid w:val="00212F87"/>
    <w:rsid w:val="0021303F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872"/>
    <w:rsid w:val="002228BA"/>
    <w:rsid w:val="0022306A"/>
    <w:rsid w:val="0022329B"/>
    <w:rsid w:val="00223810"/>
    <w:rsid w:val="0022381A"/>
    <w:rsid w:val="00223951"/>
    <w:rsid w:val="00223B9E"/>
    <w:rsid w:val="00223E7F"/>
    <w:rsid w:val="00224264"/>
    <w:rsid w:val="00224799"/>
    <w:rsid w:val="00225104"/>
    <w:rsid w:val="002254D3"/>
    <w:rsid w:val="002255E6"/>
    <w:rsid w:val="002262CD"/>
    <w:rsid w:val="002269B7"/>
    <w:rsid w:val="002269C7"/>
    <w:rsid w:val="00226B22"/>
    <w:rsid w:val="00226D30"/>
    <w:rsid w:val="00226E70"/>
    <w:rsid w:val="00226FB3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8FA"/>
    <w:rsid w:val="00236AC0"/>
    <w:rsid w:val="00236C68"/>
    <w:rsid w:val="00237112"/>
    <w:rsid w:val="002375C0"/>
    <w:rsid w:val="0023799F"/>
    <w:rsid w:val="002379C6"/>
    <w:rsid w:val="00237ABD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D36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A18"/>
    <w:rsid w:val="00244D0F"/>
    <w:rsid w:val="00244E17"/>
    <w:rsid w:val="00244E58"/>
    <w:rsid w:val="002451D5"/>
    <w:rsid w:val="002452E2"/>
    <w:rsid w:val="00245330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6C4"/>
    <w:rsid w:val="002506D1"/>
    <w:rsid w:val="002506EC"/>
    <w:rsid w:val="002507D8"/>
    <w:rsid w:val="002509AB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34A0"/>
    <w:rsid w:val="0025369B"/>
    <w:rsid w:val="0025388D"/>
    <w:rsid w:val="002538F6"/>
    <w:rsid w:val="00253B54"/>
    <w:rsid w:val="0025439E"/>
    <w:rsid w:val="0025446E"/>
    <w:rsid w:val="00254569"/>
    <w:rsid w:val="0025470B"/>
    <w:rsid w:val="00254772"/>
    <w:rsid w:val="00254E1B"/>
    <w:rsid w:val="00255101"/>
    <w:rsid w:val="00255718"/>
    <w:rsid w:val="00255813"/>
    <w:rsid w:val="00255F8E"/>
    <w:rsid w:val="00256049"/>
    <w:rsid w:val="00256290"/>
    <w:rsid w:val="0025629B"/>
    <w:rsid w:val="0025636C"/>
    <w:rsid w:val="00256437"/>
    <w:rsid w:val="0025664F"/>
    <w:rsid w:val="00256AEF"/>
    <w:rsid w:val="00256BE8"/>
    <w:rsid w:val="00256FC2"/>
    <w:rsid w:val="00257793"/>
    <w:rsid w:val="00257804"/>
    <w:rsid w:val="00257AE9"/>
    <w:rsid w:val="00257C61"/>
    <w:rsid w:val="00257E2F"/>
    <w:rsid w:val="00260536"/>
    <w:rsid w:val="00260B10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A86"/>
    <w:rsid w:val="00263BC8"/>
    <w:rsid w:val="00264051"/>
    <w:rsid w:val="002640F2"/>
    <w:rsid w:val="002648C3"/>
    <w:rsid w:val="00264E68"/>
    <w:rsid w:val="00264FB5"/>
    <w:rsid w:val="00265377"/>
    <w:rsid w:val="002653E1"/>
    <w:rsid w:val="002655F4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F3A"/>
    <w:rsid w:val="0027111E"/>
    <w:rsid w:val="002711C9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989"/>
    <w:rsid w:val="00274E54"/>
    <w:rsid w:val="00275011"/>
    <w:rsid w:val="00275471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22C"/>
    <w:rsid w:val="002812AC"/>
    <w:rsid w:val="002816A9"/>
    <w:rsid w:val="002819B3"/>
    <w:rsid w:val="002819D8"/>
    <w:rsid w:val="00281A2D"/>
    <w:rsid w:val="00281BE0"/>
    <w:rsid w:val="00281C11"/>
    <w:rsid w:val="002825EA"/>
    <w:rsid w:val="00282860"/>
    <w:rsid w:val="00282E21"/>
    <w:rsid w:val="00283A6D"/>
    <w:rsid w:val="00283B19"/>
    <w:rsid w:val="00283BEB"/>
    <w:rsid w:val="00283D52"/>
    <w:rsid w:val="00283E86"/>
    <w:rsid w:val="002840C0"/>
    <w:rsid w:val="0028452C"/>
    <w:rsid w:val="002845EE"/>
    <w:rsid w:val="00284D88"/>
    <w:rsid w:val="00284E65"/>
    <w:rsid w:val="002851D8"/>
    <w:rsid w:val="002859D3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EAD"/>
    <w:rsid w:val="00287EB1"/>
    <w:rsid w:val="002902BE"/>
    <w:rsid w:val="002903C0"/>
    <w:rsid w:val="00290A88"/>
    <w:rsid w:val="00290EA4"/>
    <w:rsid w:val="00290F95"/>
    <w:rsid w:val="0029178D"/>
    <w:rsid w:val="002918D3"/>
    <w:rsid w:val="00291B06"/>
    <w:rsid w:val="00291C4C"/>
    <w:rsid w:val="00292C7F"/>
    <w:rsid w:val="00292D54"/>
    <w:rsid w:val="00293580"/>
    <w:rsid w:val="00293592"/>
    <w:rsid w:val="00293808"/>
    <w:rsid w:val="00293878"/>
    <w:rsid w:val="00293B98"/>
    <w:rsid w:val="00293D98"/>
    <w:rsid w:val="00293EF8"/>
    <w:rsid w:val="0029468A"/>
    <w:rsid w:val="00294BB1"/>
    <w:rsid w:val="00294CBC"/>
    <w:rsid w:val="00294D65"/>
    <w:rsid w:val="00295112"/>
    <w:rsid w:val="00295234"/>
    <w:rsid w:val="002953CE"/>
    <w:rsid w:val="00296149"/>
    <w:rsid w:val="002962FB"/>
    <w:rsid w:val="00296898"/>
    <w:rsid w:val="00296B89"/>
    <w:rsid w:val="00296E53"/>
    <w:rsid w:val="002970AA"/>
    <w:rsid w:val="0029723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B6"/>
    <w:rsid w:val="002A3008"/>
    <w:rsid w:val="002A3206"/>
    <w:rsid w:val="002A3373"/>
    <w:rsid w:val="002A35DC"/>
    <w:rsid w:val="002A3765"/>
    <w:rsid w:val="002A39DE"/>
    <w:rsid w:val="002A39EB"/>
    <w:rsid w:val="002A44C0"/>
    <w:rsid w:val="002A47E9"/>
    <w:rsid w:val="002A48F1"/>
    <w:rsid w:val="002A4A2F"/>
    <w:rsid w:val="002A4D32"/>
    <w:rsid w:val="002A4D7A"/>
    <w:rsid w:val="002A5F10"/>
    <w:rsid w:val="002A6B34"/>
    <w:rsid w:val="002A6DB3"/>
    <w:rsid w:val="002A7097"/>
    <w:rsid w:val="002A7CFB"/>
    <w:rsid w:val="002A7EE1"/>
    <w:rsid w:val="002B00C5"/>
    <w:rsid w:val="002B0189"/>
    <w:rsid w:val="002B081E"/>
    <w:rsid w:val="002B0902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44F"/>
    <w:rsid w:val="002B34B8"/>
    <w:rsid w:val="002B3656"/>
    <w:rsid w:val="002B3B3D"/>
    <w:rsid w:val="002B3DED"/>
    <w:rsid w:val="002B3F6F"/>
    <w:rsid w:val="002B4092"/>
    <w:rsid w:val="002B471E"/>
    <w:rsid w:val="002B4A0A"/>
    <w:rsid w:val="002B4BC0"/>
    <w:rsid w:val="002B4BDD"/>
    <w:rsid w:val="002B5767"/>
    <w:rsid w:val="002B5796"/>
    <w:rsid w:val="002B580A"/>
    <w:rsid w:val="002B5898"/>
    <w:rsid w:val="002B6125"/>
    <w:rsid w:val="002B61A7"/>
    <w:rsid w:val="002B64A7"/>
    <w:rsid w:val="002B6718"/>
    <w:rsid w:val="002B6ACD"/>
    <w:rsid w:val="002B6BAE"/>
    <w:rsid w:val="002B701F"/>
    <w:rsid w:val="002B72D8"/>
    <w:rsid w:val="002B7776"/>
    <w:rsid w:val="002B7863"/>
    <w:rsid w:val="002B793D"/>
    <w:rsid w:val="002B7A19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2168"/>
    <w:rsid w:val="002C2244"/>
    <w:rsid w:val="002C24E3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5B08"/>
    <w:rsid w:val="002C5F6C"/>
    <w:rsid w:val="002C5FF2"/>
    <w:rsid w:val="002C648F"/>
    <w:rsid w:val="002C65AC"/>
    <w:rsid w:val="002C667E"/>
    <w:rsid w:val="002C6824"/>
    <w:rsid w:val="002C69A7"/>
    <w:rsid w:val="002C6DC2"/>
    <w:rsid w:val="002C7114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54A"/>
    <w:rsid w:val="002D6738"/>
    <w:rsid w:val="002D6974"/>
    <w:rsid w:val="002D6F99"/>
    <w:rsid w:val="002D7180"/>
    <w:rsid w:val="002D75D8"/>
    <w:rsid w:val="002D7942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943"/>
    <w:rsid w:val="002E3CA1"/>
    <w:rsid w:val="002E3ED7"/>
    <w:rsid w:val="002E41A6"/>
    <w:rsid w:val="002E41C9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604E"/>
    <w:rsid w:val="002E6A67"/>
    <w:rsid w:val="002E765B"/>
    <w:rsid w:val="002E7A1D"/>
    <w:rsid w:val="002E7A78"/>
    <w:rsid w:val="002E7D27"/>
    <w:rsid w:val="002F0643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75F"/>
    <w:rsid w:val="002F5B55"/>
    <w:rsid w:val="002F6942"/>
    <w:rsid w:val="002F6A2F"/>
    <w:rsid w:val="002F7111"/>
    <w:rsid w:val="002F75AF"/>
    <w:rsid w:val="002F7628"/>
    <w:rsid w:val="002F7695"/>
    <w:rsid w:val="002F7EFE"/>
    <w:rsid w:val="00300121"/>
    <w:rsid w:val="0030059A"/>
    <w:rsid w:val="00300670"/>
    <w:rsid w:val="003008F2"/>
    <w:rsid w:val="00300BCD"/>
    <w:rsid w:val="00300CBA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247"/>
    <w:rsid w:val="00303639"/>
    <w:rsid w:val="00304677"/>
    <w:rsid w:val="003046FB"/>
    <w:rsid w:val="00304F72"/>
    <w:rsid w:val="00305033"/>
    <w:rsid w:val="00305499"/>
    <w:rsid w:val="00305513"/>
    <w:rsid w:val="003057D6"/>
    <w:rsid w:val="00305961"/>
    <w:rsid w:val="00305D97"/>
    <w:rsid w:val="003061CD"/>
    <w:rsid w:val="003062C4"/>
    <w:rsid w:val="0030647F"/>
    <w:rsid w:val="00306572"/>
    <w:rsid w:val="00306A80"/>
    <w:rsid w:val="00306AE5"/>
    <w:rsid w:val="00306CFA"/>
    <w:rsid w:val="0030746D"/>
    <w:rsid w:val="003074A2"/>
    <w:rsid w:val="003079B1"/>
    <w:rsid w:val="00307C6D"/>
    <w:rsid w:val="00310368"/>
    <w:rsid w:val="00310C96"/>
    <w:rsid w:val="00310F35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47C"/>
    <w:rsid w:val="003140CE"/>
    <w:rsid w:val="003143F1"/>
    <w:rsid w:val="00315998"/>
    <w:rsid w:val="00315BB2"/>
    <w:rsid w:val="00315DB8"/>
    <w:rsid w:val="00316146"/>
    <w:rsid w:val="0031614D"/>
    <w:rsid w:val="00316F0E"/>
    <w:rsid w:val="00317668"/>
    <w:rsid w:val="00317B13"/>
    <w:rsid w:val="00317D6C"/>
    <w:rsid w:val="0032067E"/>
    <w:rsid w:val="003207C4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450"/>
    <w:rsid w:val="003227BD"/>
    <w:rsid w:val="00322A92"/>
    <w:rsid w:val="00322AAE"/>
    <w:rsid w:val="00322B37"/>
    <w:rsid w:val="00322E0F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345"/>
    <w:rsid w:val="00326722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584"/>
    <w:rsid w:val="00330605"/>
    <w:rsid w:val="003308C7"/>
    <w:rsid w:val="00330956"/>
    <w:rsid w:val="00331329"/>
    <w:rsid w:val="00331834"/>
    <w:rsid w:val="00331BB1"/>
    <w:rsid w:val="0033248E"/>
    <w:rsid w:val="00332960"/>
    <w:rsid w:val="00332CB5"/>
    <w:rsid w:val="00332DBB"/>
    <w:rsid w:val="00333252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1199"/>
    <w:rsid w:val="003411C5"/>
    <w:rsid w:val="003413C9"/>
    <w:rsid w:val="00342419"/>
    <w:rsid w:val="00342591"/>
    <w:rsid w:val="00342931"/>
    <w:rsid w:val="00342E7F"/>
    <w:rsid w:val="00342F88"/>
    <w:rsid w:val="003434E2"/>
    <w:rsid w:val="00343B0C"/>
    <w:rsid w:val="00343F9F"/>
    <w:rsid w:val="003442BB"/>
    <w:rsid w:val="0034431D"/>
    <w:rsid w:val="003443FC"/>
    <w:rsid w:val="00344588"/>
    <w:rsid w:val="003446DD"/>
    <w:rsid w:val="00344735"/>
    <w:rsid w:val="0034574A"/>
    <w:rsid w:val="003461CE"/>
    <w:rsid w:val="00346630"/>
    <w:rsid w:val="00346F2E"/>
    <w:rsid w:val="00347912"/>
    <w:rsid w:val="00350141"/>
    <w:rsid w:val="003506E8"/>
    <w:rsid w:val="00350796"/>
    <w:rsid w:val="00350942"/>
    <w:rsid w:val="00350A74"/>
    <w:rsid w:val="00350A8F"/>
    <w:rsid w:val="00350F88"/>
    <w:rsid w:val="003515F8"/>
    <w:rsid w:val="003519D6"/>
    <w:rsid w:val="00351EE7"/>
    <w:rsid w:val="00351FD7"/>
    <w:rsid w:val="003522C5"/>
    <w:rsid w:val="00352598"/>
    <w:rsid w:val="00352732"/>
    <w:rsid w:val="00352EB8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46A"/>
    <w:rsid w:val="003554A5"/>
    <w:rsid w:val="00356A1C"/>
    <w:rsid w:val="00356A46"/>
    <w:rsid w:val="00356A97"/>
    <w:rsid w:val="00357061"/>
    <w:rsid w:val="00357A9A"/>
    <w:rsid w:val="00357C07"/>
    <w:rsid w:val="00357EE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FA"/>
    <w:rsid w:val="00371F68"/>
    <w:rsid w:val="00372A3E"/>
    <w:rsid w:val="00373648"/>
    <w:rsid w:val="003736E8"/>
    <w:rsid w:val="0037378F"/>
    <w:rsid w:val="003739A1"/>
    <w:rsid w:val="00373FCA"/>
    <w:rsid w:val="00374441"/>
    <w:rsid w:val="0037452A"/>
    <w:rsid w:val="00374A94"/>
    <w:rsid w:val="00374C26"/>
    <w:rsid w:val="00374D86"/>
    <w:rsid w:val="00375060"/>
    <w:rsid w:val="00375138"/>
    <w:rsid w:val="00375364"/>
    <w:rsid w:val="003753E1"/>
    <w:rsid w:val="00375AAB"/>
    <w:rsid w:val="00375E62"/>
    <w:rsid w:val="00376567"/>
    <w:rsid w:val="00376F5B"/>
    <w:rsid w:val="00377117"/>
    <w:rsid w:val="00377419"/>
    <w:rsid w:val="00377457"/>
    <w:rsid w:val="00377617"/>
    <w:rsid w:val="00377A77"/>
    <w:rsid w:val="0038020B"/>
    <w:rsid w:val="00380284"/>
    <w:rsid w:val="0038030A"/>
    <w:rsid w:val="0038032B"/>
    <w:rsid w:val="00380517"/>
    <w:rsid w:val="00380575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314D"/>
    <w:rsid w:val="00383226"/>
    <w:rsid w:val="003833EC"/>
    <w:rsid w:val="00383C4B"/>
    <w:rsid w:val="00384679"/>
    <w:rsid w:val="00384832"/>
    <w:rsid w:val="00384C76"/>
    <w:rsid w:val="00384DE4"/>
    <w:rsid w:val="00385A99"/>
    <w:rsid w:val="00385F92"/>
    <w:rsid w:val="003869BF"/>
    <w:rsid w:val="00386BAF"/>
    <w:rsid w:val="00386BBC"/>
    <w:rsid w:val="00386CC9"/>
    <w:rsid w:val="00387A0C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80E"/>
    <w:rsid w:val="00391B84"/>
    <w:rsid w:val="00391B99"/>
    <w:rsid w:val="00391D76"/>
    <w:rsid w:val="00391E6A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E20"/>
    <w:rsid w:val="00394E7B"/>
    <w:rsid w:val="00394F53"/>
    <w:rsid w:val="0039521A"/>
    <w:rsid w:val="0039570A"/>
    <w:rsid w:val="00395A76"/>
    <w:rsid w:val="00395B0A"/>
    <w:rsid w:val="00395E0C"/>
    <w:rsid w:val="00396384"/>
    <w:rsid w:val="0039652F"/>
    <w:rsid w:val="00396F66"/>
    <w:rsid w:val="003972EE"/>
    <w:rsid w:val="0039741F"/>
    <w:rsid w:val="003974D1"/>
    <w:rsid w:val="00397720"/>
    <w:rsid w:val="00397F91"/>
    <w:rsid w:val="003A01C1"/>
    <w:rsid w:val="003A0EA5"/>
    <w:rsid w:val="003A0FA0"/>
    <w:rsid w:val="003A1344"/>
    <w:rsid w:val="003A160A"/>
    <w:rsid w:val="003A1651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E8D"/>
    <w:rsid w:val="003A56BC"/>
    <w:rsid w:val="003A57DB"/>
    <w:rsid w:val="003A5B87"/>
    <w:rsid w:val="003A5C6D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122B"/>
    <w:rsid w:val="003B1AB1"/>
    <w:rsid w:val="003B22FF"/>
    <w:rsid w:val="003B261C"/>
    <w:rsid w:val="003B26B1"/>
    <w:rsid w:val="003B2A41"/>
    <w:rsid w:val="003B2F69"/>
    <w:rsid w:val="003B34E7"/>
    <w:rsid w:val="003B3938"/>
    <w:rsid w:val="003B3BEC"/>
    <w:rsid w:val="003B3E9A"/>
    <w:rsid w:val="003B3EA0"/>
    <w:rsid w:val="003B4014"/>
    <w:rsid w:val="003B4076"/>
    <w:rsid w:val="003B425D"/>
    <w:rsid w:val="003B43FD"/>
    <w:rsid w:val="003B4404"/>
    <w:rsid w:val="003B46FD"/>
    <w:rsid w:val="003B490D"/>
    <w:rsid w:val="003B49A5"/>
    <w:rsid w:val="003B4E39"/>
    <w:rsid w:val="003B4E8C"/>
    <w:rsid w:val="003B4FA4"/>
    <w:rsid w:val="003B5227"/>
    <w:rsid w:val="003B562E"/>
    <w:rsid w:val="003B56C3"/>
    <w:rsid w:val="003B56E8"/>
    <w:rsid w:val="003B5F84"/>
    <w:rsid w:val="003B62AD"/>
    <w:rsid w:val="003B65C3"/>
    <w:rsid w:val="003B6FA6"/>
    <w:rsid w:val="003B7520"/>
    <w:rsid w:val="003C0096"/>
    <w:rsid w:val="003C01D5"/>
    <w:rsid w:val="003C0A4F"/>
    <w:rsid w:val="003C0A93"/>
    <w:rsid w:val="003C0B9F"/>
    <w:rsid w:val="003C12B3"/>
    <w:rsid w:val="003C1327"/>
    <w:rsid w:val="003C1821"/>
    <w:rsid w:val="003C1EF5"/>
    <w:rsid w:val="003C2161"/>
    <w:rsid w:val="003C30ED"/>
    <w:rsid w:val="003C3C35"/>
    <w:rsid w:val="003C403C"/>
    <w:rsid w:val="003C411D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E2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F25"/>
    <w:rsid w:val="003D107F"/>
    <w:rsid w:val="003D10B7"/>
    <w:rsid w:val="003D1291"/>
    <w:rsid w:val="003D15B3"/>
    <w:rsid w:val="003D1BFC"/>
    <w:rsid w:val="003D1C64"/>
    <w:rsid w:val="003D238A"/>
    <w:rsid w:val="003D24B7"/>
    <w:rsid w:val="003D254E"/>
    <w:rsid w:val="003D285C"/>
    <w:rsid w:val="003D2B63"/>
    <w:rsid w:val="003D2FCE"/>
    <w:rsid w:val="003D311F"/>
    <w:rsid w:val="003D318C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5AC"/>
    <w:rsid w:val="003D461E"/>
    <w:rsid w:val="003D4722"/>
    <w:rsid w:val="003D474E"/>
    <w:rsid w:val="003D479A"/>
    <w:rsid w:val="003D4911"/>
    <w:rsid w:val="003D4BAB"/>
    <w:rsid w:val="003D4D52"/>
    <w:rsid w:val="003D51D2"/>
    <w:rsid w:val="003D52E1"/>
    <w:rsid w:val="003D5353"/>
    <w:rsid w:val="003D5451"/>
    <w:rsid w:val="003D548F"/>
    <w:rsid w:val="003D54DC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CB"/>
    <w:rsid w:val="003E0B8C"/>
    <w:rsid w:val="003E0F1F"/>
    <w:rsid w:val="003E1229"/>
    <w:rsid w:val="003E2365"/>
    <w:rsid w:val="003E2473"/>
    <w:rsid w:val="003E2DA4"/>
    <w:rsid w:val="003E2FA1"/>
    <w:rsid w:val="003E3081"/>
    <w:rsid w:val="003E31E3"/>
    <w:rsid w:val="003E3210"/>
    <w:rsid w:val="003E3345"/>
    <w:rsid w:val="003E3358"/>
    <w:rsid w:val="003E3550"/>
    <w:rsid w:val="003E3CAE"/>
    <w:rsid w:val="003E3D41"/>
    <w:rsid w:val="003E3DBD"/>
    <w:rsid w:val="003E4046"/>
    <w:rsid w:val="003E4201"/>
    <w:rsid w:val="003E427D"/>
    <w:rsid w:val="003E4575"/>
    <w:rsid w:val="003E4A1F"/>
    <w:rsid w:val="003E50F5"/>
    <w:rsid w:val="003E547A"/>
    <w:rsid w:val="003E5502"/>
    <w:rsid w:val="003E574C"/>
    <w:rsid w:val="003E5D5A"/>
    <w:rsid w:val="003E7321"/>
    <w:rsid w:val="003E789C"/>
    <w:rsid w:val="003E7A34"/>
    <w:rsid w:val="003F0509"/>
    <w:rsid w:val="003F05D4"/>
    <w:rsid w:val="003F0A1B"/>
    <w:rsid w:val="003F0AF9"/>
    <w:rsid w:val="003F0D3B"/>
    <w:rsid w:val="003F105D"/>
    <w:rsid w:val="003F10AC"/>
    <w:rsid w:val="003F122F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A1"/>
    <w:rsid w:val="003F41C6"/>
    <w:rsid w:val="003F43F4"/>
    <w:rsid w:val="003F44E5"/>
    <w:rsid w:val="003F4AF9"/>
    <w:rsid w:val="003F4DFE"/>
    <w:rsid w:val="003F53DE"/>
    <w:rsid w:val="003F544A"/>
    <w:rsid w:val="003F5777"/>
    <w:rsid w:val="003F6189"/>
    <w:rsid w:val="003F68E0"/>
    <w:rsid w:val="003F6BE8"/>
    <w:rsid w:val="003F6C4E"/>
    <w:rsid w:val="003F6CA9"/>
    <w:rsid w:val="003F7151"/>
    <w:rsid w:val="003F7284"/>
    <w:rsid w:val="003F7707"/>
    <w:rsid w:val="003F7EA2"/>
    <w:rsid w:val="004001F1"/>
    <w:rsid w:val="004003FC"/>
    <w:rsid w:val="00400412"/>
    <w:rsid w:val="0040068B"/>
    <w:rsid w:val="0040069E"/>
    <w:rsid w:val="0040073B"/>
    <w:rsid w:val="004008A2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AB"/>
    <w:rsid w:val="00402A11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F45"/>
    <w:rsid w:val="004050E2"/>
    <w:rsid w:val="00405335"/>
    <w:rsid w:val="004055BA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4946"/>
    <w:rsid w:val="00414AA8"/>
    <w:rsid w:val="00414E72"/>
    <w:rsid w:val="00414EA8"/>
    <w:rsid w:val="004155EF"/>
    <w:rsid w:val="00415E2A"/>
    <w:rsid w:val="00415E4A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F6"/>
    <w:rsid w:val="00423FDD"/>
    <w:rsid w:val="0042400A"/>
    <w:rsid w:val="0042434E"/>
    <w:rsid w:val="0042464C"/>
    <w:rsid w:val="00424BC4"/>
    <w:rsid w:val="00425537"/>
    <w:rsid w:val="0042566E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7D"/>
    <w:rsid w:val="00430713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7864"/>
    <w:rsid w:val="0043794F"/>
    <w:rsid w:val="00437B01"/>
    <w:rsid w:val="00437B65"/>
    <w:rsid w:val="00437B7B"/>
    <w:rsid w:val="00437F07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657"/>
    <w:rsid w:val="00442B71"/>
    <w:rsid w:val="00442D4C"/>
    <w:rsid w:val="00442F81"/>
    <w:rsid w:val="00442FDC"/>
    <w:rsid w:val="0044310D"/>
    <w:rsid w:val="004434FB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200"/>
    <w:rsid w:val="00445299"/>
    <w:rsid w:val="0044542D"/>
    <w:rsid w:val="004457BB"/>
    <w:rsid w:val="00445B3D"/>
    <w:rsid w:val="00445E4C"/>
    <w:rsid w:val="00445F61"/>
    <w:rsid w:val="00445FFE"/>
    <w:rsid w:val="00446619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337D"/>
    <w:rsid w:val="00453422"/>
    <w:rsid w:val="004535A1"/>
    <w:rsid w:val="0045366F"/>
    <w:rsid w:val="00453680"/>
    <w:rsid w:val="00453873"/>
    <w:rsid w:val="004539FA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F7E"/>
    <w:rsid w:val="004612F7"/>
    <w:rsid w:val="00461510"/>
    <w:rsid w:val="004619AC"/>
    <w:rsid w:val="004619E5"/>
    <w:rsid w:val="00461EED"/>
    <w:rsid w:val="00462282"/>
    <w:rsid w:val="004622B2"/>
    <w:rsid w:val="0046295A"/>
    <w:rsid w:val="004629D2"/>
    <w:rsid w:val="00462A0B"/>
    <w:rsid w:val="00462B35"/>
    <w:rsid w:val="00462E9C"/>
    <w:rsid w:val="00462F5E"/>
    <w:rsid w:val="00462FEC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A96"/>
    <w:rsid w:val="00464AC9"/>
    <w:rsid w:val="00464C88"/>
    <w:rsid w:val="00464D27"/>
    <w:rsid w:val="00464FCE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863"/>
    <w:rsid w:val="00471F4B"/>
    <w:rsid w:val="004721B4"/>
    <w:rsid w:val="00472524"/>
    <w:rsid w:val="00472BFE"/>
    <w:rsid w:val="00472FC1"/>
    <w:rsid w:val="0047328A"/>
    <w:rsid w:val="00473374"/>
    <w:rsid w:val="0047352C"/>
    <w:rsid w:val="00473618"/>
    <w:rsid w:val="004736A8"/>
    <w:rsid w:val="0047389E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8B"/>
    <w:rsid w:val="00474F2B"/>
    <w:rsid w:val="00475062"/>
    <w:rsid w:val="00475110"/>
    <w:rsid w:val="004753E8"/>
    <w:rsid w:val="00476009"/>
    <w:rsid w:val="00476035"/>
    <w:rsid w:val="00476176"/>
    <w:rsid w:val="004763CA"/>
    <w:rsid w:val="00476B0D"/>
    <w:rsid w:val="00476E2C"/>
    <w:rsid w:val="00476E34"/>
    <w:rsid w:val="00477898"/>
    <w:rsid w:val="00477CAD"/>
    <w:rsid w:val="004804AE"/>
    <w:rsid w:val="004804E2"/>
    <w:rsid w:val="0048084A"/>
    <w:rsid w:val="00480859"/>
    <w:rsid w:val="00480D62"/>
    <w:rsid w:val="00480E51"/>
    <w:rsid w:val="00481EB2"/>
    <w:rsid w:val="00482111"/>
    <w:rsid w:val="00482403"/>
    <w:rsid w:val="0048252A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311"/>
    <w:rsid w:val="004843F7"/>
    <w:rsid w:val="00484598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F1"/>
    <w:rsid w:val="00493EAC"/>
    <w:rsid w:val="00494209"/>
    <w:rsid w:val="004946BE"/>
    <w:rsid w:val="00494C12"/>
    <w:rsid w:val="00494C1C"/>
    <w:rsid w:val="00495474"/>
    <w:rsid w:val="004956B4"/>
    <w:rsid w:val="0049621A"/>
    <w:rsid w:val="00496550"/>
    <w:rsid w:val="00496B01"/>
    <w:rsid w:val="00496B30"/>
    <w:rsid w:val="00496B36"/>
    <w:rsid w:val="00496CD4"/>
    <w:rsid w:val="00497487"/>
    <w:rsid w:val="004975B6"/>
    <w:rsid w:val="004979D3"/>
    <w:rsid w:val="004979E6"/>
    <w:rsid w:val="00497CDA"/>
    <w:rsid w:val="004A05DB"/>
    <w:rsid w:val="004A0719"/>
    <w:rsid w:val="004A074B"/>
    <w:rsid w:val="004A0AE0"/>
    <w:rsid w:val="004A1469"/>
    <w:rsid w:val="004A163D"/>
    <w:rsid w:val="004A17BC"/>
    <w:rsid w:val="004A1B5B"/>
    <w:rsid w:val="004A2099"/>
    <w:rsid w:val="004A2809"/>
    <w:rsid w:val="004A2C71"/>
    <w:rsid w:val="004A349D"/>
    <w:rsid w:val="004A37AE"/>
    <w:rsid w:val="004A3B00"/>
    <w:rsid w:val="004A3B09"/>
    <w:rsid w:val="004A3B8B"/>
    <w:rsid w:val="004A3DCC"/>
    <w:rsid w:val="004A3F1D"/>
    <w:rsid w:val="004A3F2C"/>
    <w:rsid w:val="004A405C"/>
    <w:rsid w:val="004A42B2"/>
    <w:rsid w:val="004A4701"/>
    <w:rsid w:val="004A483B"/>
    <w:rsid w:val="004A4BCE"/>
    <w:rsid w:val="004A5216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7653"/>
    <w:rsid w:val="004A7E30"/>
    <w:rsid w:val="004B00F2"/>
    <w:rsid w:val="004B06D1"/>
    <w:rsid w:val="004B0AD3"/>
    <w:rsid w:val="004B100C"/>
    <w:rsid w:val="004B1300"/>
    <w:rsid w:val="004B1BE2"/>
    <w:rsid w:val="004B1C1C"/>
    <w:rsid w:val="004B217B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9AF"/>
    <w:rsid w:val="004B7B0B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F95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7BC"/>
    <w:rsid w:val="004C5B5E"/>
    <w:rsid w:val="004C6003"/>
    <w:rsid w:val="004C6E26"/>
    <w:rsid w:val="004C6E6F"/>
    <w:rsid w:val="004C7081"/>
    <w:rsid w:val="004C7240"/>
    <w:rsid w:val="004C724D"/>
    <w:rsid w:val="004C767A"/>
    <w:rsid w:val="004D0C61"/>
    <w:rsid w:val="004D0E3F"/>
    <w:rsid w:val="004D1473"/>
    <w:rsid w:val="004D195B"/>
    <w:rsid w:val="004D203F"/>
    <w:rsid w:val="004D2410"/>
    <w:rsid w:val="004D3017"/>
    <w:rsid w:val="004D3442"/>
    <w:rsid w:val="004D370C"/>
    <w:rsid w:val="004D371F"/>
    <w:rsid w:val="004D39FE"/>
    <w:rsid w:val="004D3B30"/>
    <w:rsid w:val="004D3BFA"/>
    <w:rsid w:val="004D3E9E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694F"/>
    <w:rsid w:val="004D6BA7"/>
    <w:rsid w:val="004D6C3A"/>
    <w:rsid w:val="004D6D1A"/>
    <w:rsid w:val="004D6F95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CE"/>
    <w:rsid w:val="004E5950"/>
    <w:rsid w:val="004E5BF5"/>
    <w:rsid w:val="004E5EFC"/>
    <w:rsid w:val="004E78B5"/>
    <w:rsid w:val="004E78BD"/>
    <w:rsid w:val="004E79B2"/>
    <w:rsid w:val="004E7BDC"/>
    <w:rsid w:val="004E7E67"/>
    <w:rsid w:val="004E7F4E"/>
    <w:rsid w:val="004F02E6"/>
    <w:rsid w:val="004F04E2"/>
    <w:rsid w:val="004F0D54"/>
    <w:rsid w:val="004F111D"/>
    <w:rsid w:val="004F14E3"/>
    <w:rsid w:val="004F1EC0"/>
    <w:rsid w:val="004F22C3"/>
    <w:rsid w:val="004F26F9"/>
    <w:rsid w:val="004F3A98"/>
    <w:rsid w:val="004F3F02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AE"/>
    <w:rsid w:val="004F5F65"/>
    <w:rsid w:val="004F6269"/>
    <w:rsid w:val="004F6285"/>
    <w:rsid w:val="004F6D3E"/>
    <w:rsid w:val="004F6DAB"/>
    <w:rsid w:val="004F75E4"/>
    <w:rsid w:val="0050019D"/>
    <w:rsid w:val="0050061C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21E"/>
    <w:rsid w:val="0050390C"/>
    <w:rsid w:val="00503A67"/>
    <w:rsid w:val="00503C4D"/>
    <w:rsid w:val="00503D4A"/>
    <w:rsid w:val="005048C1"/>
    <w:rsid w:val="005049B9"/>
    <w:rsid w:val="00504BF4"/>
    <w:rsid w:val="00504F44"/>
    <w:rsid w:val="00504FB1"/>
    <w:rsid w:val="005055E2"/>
    <w:rsid w:val="00505A4D"/>
    <w:rsid w:val="00505D8B"/>
    <w:rsid w:val="00505FD4"/>
    <w:rsid w:val="0050608C"/>
    <w:rsid w:val="0050613A"/>
    <w:rsid w:val="00506321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2731"/>
    <w:rsid w:val="0051279F"/>
    <w:rsid w:val="0051280B"/>
    <w:rsid w:val="005128B2"/>
    <w:rsid w:val="00512D2C"/>
    <w:rsid w:val="00512D36"/>
    <w:rsid w:val="00512FE2"/>
    <w:rsid w:val="00513C31"/>
    <w:rsid w:val="00513EE9"/>
    <w:rsid w:val="00514386"/>
    <w:rsid w:val="0051442B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E0D"/>
    <w:rsid w:val="00515E2A"/>
    <w:rsid w:val="00515E63"/>
    <w:rsid w:val="00515F68"/>
    <w:rsid w:val="005162DF"/>
    <w:rsid w:val="0051637C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27E"/>
    <w:rsid w:val="00527402"/>
    <w:rsid w:val="005274F8"/>
    <w:rsid w:val="00527823"/>
    <w:rsid w:val="00530247"/>
    <w:rsid w:val="005304DE"/>
    <w:rsid w:val="00530541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9C5"/>
    <w:rsid w:val="00532CEE"/>
    <w:rsid w:val="00532E85"/>
    <w:rsid w:val="0053357C"/>
    <w:rsid w:val="00533A13"/>
    <w:rsid w:val="00534320"/>
    <w:rsid w:val="0053450F"/>
    <w:rsid w:val="005348D5"/>
    <w:rsid w:val="00535426"/>
    <w:rsid w:val="00535869"/>
    <w:rsid w:val="00535931"/>
    <w:rsid w:val="00535F61"/>
    <w:rsid w:val="0053624A"/>
    <w:rsid w:val="00536273"/>
    <w:rsid w:val="0053640B"/>
    <w:rsid w:val="00536923"/>
    <w:rsid w:val="00536E49"/>
    <w:rsid w:val="00536E9A"/>
    <w:rsid w:val="00537EDE"/>
    <w:rsid w:val="00537F5F"/>
    <w:rsid w:val="005400C9"/>
    <w:rsid w:val="005406A7"/>
    <w:rsid w:val="005408F1"/>
    <w:rsid w:val="00540BE0"/>
    <w:rsid w:val="00540CFE"/>
    <w:rsid w:val="00540F9F"/>
    <w:rsid w:val="00541147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B4A"/>
    <w:rsid w:val="00544101"/>
    <w:rsid w:val="005443D7"/>
    <w:rsid w:val="00544DC7"/>
    <w:rsid w:val="00544E31"/>
    <w:rsid w:val="005458CC"/>
    <w:rsid w:val="00545CB1"/>
    <w:rsid w:val="00545E00"/>
    <w:rsid w:val="00545EF0"/>
    <w:rsid w:val="00545F0D"/>
    <w:rsid w:val="00546273"/>
    <w:rsid w:val="00546952"/>
    <w:rsid w:val="00546F31"/>
    <w:rsid w:val="0054714D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D4"/>
    <w:rsid w:val="00553AC9"/>
    <w:rsid w:val="00553D54"/>
    <w:rsid w:val="00554393"/>
    <w:rsid w:val="005543E7"/>
    <w:rsid w:val="0055448C"/>
    <w:rsid w:val="00554E94"/>
    <w:rsid w:val="00554F6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94D"/>
    <w:rsid w:val="00557EC6"/>
    <w:rsid w:val="00557F7E"/>
    <w:rsid w:val="005614F5"/>
    <w:rsid w:val="00561704"/>
    <w:rsid w:val="0056195C"/>
    <w:rsid w:val="005619DF"/>
    <w:rsid w:val="00561CD9"/>
    <w:rsid w:val="00561D75"/>
    <w:rsid w:val="00561EFA"/>
    <w:rsid w:val="0056209B"/>
    <w:rsid w:val="00562351"/>
    <w:rsid w:val="005638A6"/>
    <w:rsid w:val="0056392D"/>
    <w:rsid w:val="00563BA6"/>
    <w:rsid w:val="00563FFB"/>
    <w:rsid w:val="00564062"/>
    <w:rsid w:val="0056443C"/>
    <w:rsid w:val="005654EA"/>
    <w:rsid w:val="0056558A"/>
    <w:rsid w:val="0056578C"/>
    <w:rsid w:val="005659ED"/>
    <w:rsid w:val="00565B8C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A4D"/>
    <w:rsid w:val="00571098"/>
    <w:rsid w:val="005710F5"/>
    <w:rsid w:val="005712AE"/>
    <w:rsid w:val="005716D8"/>
    <w:rsid w:val="00571FBE"/>
    <w:rsid w:val="00571FD2"/>
    <w:rsid w:val="0057208C"/>
    <w:rsid w:val="00572109"/>
    <w:rsid w:val="005727B3"/>
    <w:rsid w:val="0057281E"/>
    <w:rsid w:val="005736E3"/>
    <w:rsid w:val="005737F4"/>
    <w:rsid w:val="0057392E"/>
    <w:rsid w:val="00573C12"/>
    <w:rsid w:val="0057429D"/>
    <w:rsid w:val="00574B82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F7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411"/>
    <w:rsid w:val="005907F3"/>
    <w:rsid w:val="00590B19"/>
    <w:rsid w:val="00590B63"/>
    <w:rsid w:val="00590BD7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ACB"/>
    <w:rsid w:val="00592BAC"/>
    <w:rsid w:val="005934AA"/>
    <w:rsid w:val="00593BE4"/>
    <w:rsid w:val="00593C31"/>
    <w:rsid w:val="00593CD4"/>
    <w:rsid w:val="005940FE"/>
    <w:rsid w:val="00594357"/>
    <w:rsid w:val="00594787"/>
    <w:rsid w:val="00594968"/>
    <w:rsid w:val="00594FFE"/>
    <w:rsid w:val="005951C8"/>
    <w:rsid w:val="00595576"/>
    <w:rsid w:val="0059569F"/>
    <w:rsid w:val="00595726"/>
    <w:rsid w:val="0059602C"/>
    <w:rsid w:val="005965AE"/>
    <w:rsid w:val="005966BD"/>
    <w:rsid w:val="0059682A"/>
    <w:rsid w:val="00596BBA"/>
    <w:rsid w:val="00596D98"/>
    <w:rsid w:val="00597206"/>
    <w:rsid w:val="00597486"/>
    <w:rsid w:val="005978E5"/>
    <w:rsid w:val="00597B6B"/>
    <w:rsid w:val="005A02B2"/>
    <w:rsid w:val="005A0673"/>
    <w:rsid w:val="005A08D0"/>
    <w:rsid w:val="005A0CE1"/>
    <w:rsid w:val="005A0DA5"/>
    <w:rsid w:val="005A1126"/>
    <w:rsid w:val="005A1608"/>
    <w:rsid w:val="005A1902"/>
    <w:rsid w:val="005A1CE2"/>
    <w:rsid w:val="005A1CF8"/>
    <w:rsid w:val="005A2250"/>
    <w:rsid w:val="005A267D"/>
    <w:rsid w:val="005A2AF9"/>
    <w:rsid w:val="005A2C43"/>
    <w:rsid w:val="005A2D4C"/>
    <w:rsid w:val="005A2D56"/>
    <w:rsid w:val="005A31B8"/>
    <w:rsid w:val="005A3823"/>
    <w:rsid w:val="005A398F"/>
    <w:rsid w:val="005A3AAA"/>
    <w:rsid w:val="005A3C85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50B0"/>
    <w:rsid w:val="005A5247"/>
    <w:rsid w:val="005A560E"/>
    <w:rsid w:val="005A567A"/>
    <w:rsid w:val="005A5E5A"/>
    <w:rsid w:val="005A60D7"/>
    <w:rsid w:val="005A6934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767"/>
    <w:rsid w:val="005B27A5"/>
    <w:rsid w:val="005B28DC"/>
    <w:rsid w:val="005B29DD"/>
    <w:rsid w:val="005B2C39"/>
    <w:rsid w:val="005B2C3F"/>
    <w:rsid w:val="005B2D59"/>
    <w:rsid w:val="005B3279"/>
    <w:rsid w:val="005B3360"/>
    <w:rsid w:val="005B33BB"/>
    <w:rsid w:val="005B37B0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70E"/>
    <w:rsid w:val="005B57BD"/>
    <w:rsid w:val="005B5CBC"/>
    <w:rsid w:val="005B60A8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9A9"/>
    <w:rsid w:val="005C6AC1"/>
    <w:rsid w:val="005C6C7E"/>
    <w:rsid w:val="005C71DC"/>
    <w:rsid w:val="005C73FE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AE2"/>
    <w:rsid w:val="005D55EA"/>
    <w:rsid w:val="005D5638"/>
    <w:rsid w:val="005D600C"/>
    <w:rsid w:val="005D6124"/>
    <w:rsid w:val="005D61A8"/>
    <w:rsid w:val="005D61F6"/>
    <w:rsid w:val="005D6D67"/>
    <w:rsid w:val="005D7160"/>
    <w:rsid w:val="005E00FB"/>
    <w:rsid w:val="005E041F"/>
    <w:rsid w:val="005E0554"/>
    <w:rsid w:val="005E0833"/>
    <w:rsid w:val="005E09B2"/>
    <w:rsid w:val="005E0C55"/>
    <w:rsid w:val="005E0E04"/>
    <w:rsid w:val="005E0E54"/>
    <w:rsid w:val="005E0F08"/>
    <w:rsid w:val="005E105A"/>
    <w:rsid w:val="005E141A"/>
    <w:rsid w:val="005E156B"/>
    <w:rsid w:val="005E16D6"/>
    <w:rsid w:val="005E1E00"/>
    <w:rsid w:val="005E2438"/>
    <w:rsid w:val="005E2854"/>
    <w:rsid w:val="005E2F87"/>
    <w:rsid w:val="005E3471"/>
    <w:rsid w:val="005E3B7B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FE"/>
    <w:rsid w:val="005F3F11"/>
    <w:rsid w:val="005F42ED"/>
    <w:rsid w:val="005F433C"/>
    <w:rsid w:val="005F46F8"/>
    <w:rsid w:val="005F47DC"/>
    <w:rsid w:val="005F4E8D"/>
    <w:rsid w:val="005F4EF5"/>
    <w:rsid w:val="005F51EB"/>
    <w:rsid w:val="005F5906"/>
    <w:rsid w:val="005F5939"/>
    <w:rsid w:val="005F6430"/>
    <w:rsid w:val="005F6554"/>
    <w:rsid w:val="005F67D0"/>
    <w:rsid w:val="005F6D2D"/>
    <w:rsid w:val="005F6DC9"/>
    <w:rsid w:val="005F7015"/>
    <w:rsid w:val="005F7391"/>
    <w:rsid w:val="005F7ACF"/>
    <w:rsid w:val="005F7C6A"/>
    <w:rsid w:val="005F7E02"/>
    <w:rsid w:val="00600225"/>
    <w:rsid w:val="00600340"/>
    <w:rsid w:val="006004F8"/>
    <w:rsid w:val="0060080F"/>
    <w:rsid w:val="00600A28"/>
    <w:rsid w:val="00600D25"/>
    <w:rsid w:val="00600E00"/>
    <w:rsid w:val="00600E67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24A"/>
    <w:rsid w:val="006118DB"/>
    <w:rsid w:val="006124D3"/>
    <w:rsid w:val="0061276A"/>
    <w:rsid w:val="00612B49"/>
    <w:rsid w:val="006130B5"/>
    <w:rsid w:val="006134D9"/>
    <w:rsid w:val="00613A2C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40CD"/>
    <w:rsid w:val="006241DD"/>
    <w:rsid w:val="0062461F"/>
    <w:rsid w:val="00624A66"/>
    <w:rsid w:val="00624EA0"/>
    <w:rsid w:val="00625AC4"/>
    <w:rsid w:val="00625B54"/>
    <w:rsid w:val="006264AE"/>
    <w:rsid w:val="00626AA7"/>
    <w:rsid w:val="00626BD8"/>
    <w:rsid w:val="00626EAF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AB4"/>
    <w:rsid w:val="00632F81"/>
    <w:rsid w:val="00633038"/>
    <w:rsid w:val="0063350E"/>
    <w:rsid w:val="006335C5"/>
    <w:rsid w:val="0063369B"/>
    <w:rsid w:val="00633D03"/>
    <w:rsid w:val="00633E46"/>
    <w:rsid w:val="00634CDB"/>
    <w:rsid w:val="00635432"/>
    <w:rsid w:val="006357DE"/>
    <w:rsid w:val="00635ACB"/>
    <w:rsid w:val="00635C25"/>
    <w:rsid w:val="00635EB0"/>
    <w:rsid w:val="00636064"/>
    <w:rsid w:val="006369EB"/>
    <w:rsid w:val="00636A56"/>
    <w:rsid w:val="00637039"/>
    <w:rsid w:val="006376FA"/>
    <w:rsid w:val="006378EB"/>
    <w:rsid w:val="006379E8"/>
    <w:rsid w:val="00637B57"/>
    <w:rsid w:val="00640942"/>
    <w:rsid w:val="00640D7E"/>
    <w:rsid w:val="00641232"/>
    <w:rsid w:val="006413AA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95C"/>
    <w:rsid w:val="00642A1F"/>
    <w:rsid w:val="00642B71"/>
    <w:rsid w:val="0064323C"/>
    <w:rsid w:val="0064333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435"/>
    <w:rsid w:val="0065047B"/>
    <w:rsid w:val="0065082A"/>
    <w:rsid w:val="00650B47"/>
    <w:rsid w:val="00650DD3"/>
    <w:rsid w:val="006511E3"/>
    <w:rsid w:val="00651879"/>
    <w:rsid w:val="00651A35"/>
    <w:rsid w:val="00651AAC"/>
    <w:rsid w:val="00651B51"/>
    <w:rsid w:val="00651E92"/>
    <w:rsid w:val="006520CC"/>
    <w:rsid w:val="006525A7"/>
    <w:rsid w:val="0065284A"/>
    <w:rsid w:val="00652ADF"/>
    <w:rsid w:val="00652FE8"/>
    <w:rsid w:val="00653785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BE2"/>
    <w:rsid w:val="00656C13"/>
    <w:rsid w:val="00656C96"/>
    <w:rsid w:val="0065703D"/>
    <w:rsid w:val="0065707C"/>
    <w:rsid w:val="006574E8"/>
    <w:rsid w:val="00657982"/>
    <w:rsid w:val="006579D9"/>
    <w:rsid w:val="00660A10"/>
    <w:rsid w:val="00660E23"/>
    <w:rsid w:val="006617F4"/>
    <w:rsid w:val="00661954"/>
    <w:rsid w:val="00661D88"/>
    <w:rsid w:val="00662311"/>
    <w:rsid w:val="006628B4"/>
    <w:rsid w:val="00662F12"/>
    <w:rsid w:val="00663110"/>
    <w:rsid w:val="006631D6"/>
    <w:rsid w:val="00663518"/>
    <w:rsid w:val="006635D9"/>
    <w:rsid w:val="00663612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614C"/>
    <w:rsid w:val="00666277"/>
    <w:rsid w:val="006665F2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BBC"/>
    <w:rsid w:val="00667D3D"/>
    <w:rsid w:val="00670112"/>
    <w:rsid w:val="0067023B"/>
    <w:rsid w:val="006702C5"/>
    <w:rsid w:val="006703D6"/>
    <w:rsid w:val="006704E3"/>
    <w:rsid w:val="00671066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7CC"/>
    <w:rsid w:val="00674818"/>
    <w:rsid w:val="00674A8D"/>
    <w:rsid w:val="00674CB9"/>
    <w:rsid w:val="00674D9B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FDC"/>
    <w:rsid w:val="0068407B"/>
    <w:rsid w:val="0068438D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90061"/>
    <w:rsid w:val="006901C3"/>
    <w:rsid w:val="006905F2"/>
    <w:rsid w:val="00690B31"/>
    <w:rsid w:val="00690C9B"/>
    <w:rsid w:val="00690E5B"/>
    <w:rsid w:val="006914A4"/>
    <w:rsid w:val="00691C36"/>
    <w:rsid w:val="00691D0D"/>
    <w:rsid w:val="00691DD8"/>
    <w:rsid w:val="00692172"/>
    <w:rsid w:val="00692538"/>
    <w:rsid w:val="006926DC"/>
    <w:rsid w:val="00692C1A"/>
    <w:rsid w:val="00692C1E"/>
    <w:rsid w:val="00692C25"/>
    <w:rsid w:val="00692E48"/>
    <w:rsid w:val="00692EEF"/>
    <w:rsid w:val="00692F8B"/>
    <w:rsid w:val="00693254"/>
    <w:rsid w:val="006937AD"/>
    <w:rsid w:val="00693893"/>
    <w:rsid w:val="00693F16"/>
    <w:rsid w:val="00694453"/>
    <w:rsid w:val="00694559"/>
    <w:rsid w:val="0069458F"/>
    <w:rsid w:val="00694605"/>
    <w:rsid w:val="00694C4E"/>
    <w:rsid w:val="00694E19"/>
    <w:rsid w:val="00694FFF"/>
    <w:rsid w:val="00695116"/>
    <w:rsid w:val="006957BC"/>
    <w:rsid w:val="0069584D"/>
    <w:rsid w:val="0069597D"/>
    <w:rsid w:val="00695CD6"/>
    <w:rsid w:val="00696F64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74F6"/>
    <w:rsid w:val="006A7905"/>
    <w:rsid w:val="006B00D1"/>
    <w:rsid w:val="006B05F3"/>
    <w:rsid w:val="006B061A"/>
    <w:rsid w:val="006B0991"/>
    <w:rsid w:val="006B0FE7"/>
    <w:rsid w:val="006B1C22"/>
    <w:rsid w:val="006B1F86"/>
    <w:rsid w:val="006B2043"/>
    <w:rsid w:val="006B24B6"/>
    <w:rsid w:val="006B2B83"/>
    <w:rsid w:val="006B2BC6"/>
    <w:rsid w:val="006B2C29"/>
    <w:rsid w:val="006B3239"/>
    <w:rsid w:val="006B3316"/>
    <w:rsid w:val="006B338D"/>
    <w:rsid w:val="006B33E9"/>
    <w:rsid w:val="006B3CD0"/>
    <w:rsid w:val="006B3D6A"/>
    <w:rsid w:val="006B4007"/>
    <w:rsid w:val="006B400F"/>
    <w:rsid w:val="006B42A7"/>
    <w:rsid w:val="006B4599"/>
    <w:rsid w:val="006B4653"/>
    <w:rsid w:val="006B48DE"/>
    <w:rsid w:val="006B4BED"/>
    <w:rsid w:val="006B4EC0"/>
    <w:rsid w:val="006B5BA3"/>
    <w:rsid w:val="006B5BFA"/>
    <w:rsid w:val="006B5EFA"/>
    <w:rsid w:val="006B5F62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25B"/>
    <w:rsid w:val="006B7303"/>
    <w:rsid w:val="006B757B"/>
    <w:rsid w:val="006B7D2B"/>
    <w:rsid w:val="006B7F01"/>
    <w:rsid w:val="006C0122"/>
    <w:rsid w:val="006C0B36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C8"/>
    <w:rsid w:val="006C2DA9"/>
    <w:rsid w:val="006C3212"/>
    <w:rsid w:val="006C34D2"/>
    <w:rsid w:val="006C38B0"/>
    <w:rsid w:val="006C39CE"/>
    <w:rsid w:val="006C43B4"/>
    <w:rsid w:val="006C45DD"/>
    <w:rsid w:val="006C47A7"/>
    <w:rsid w:val="006C481D"/>
    <w:rsid w:val="006C4C01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CDD"/>
    <w:rsid w:val="006D1DB0"/>
    <w:rsid w:val="006D2177"/>
    <w:rsid w:val="006D25B3"/>
    <w:rsid w:val="006D32E9"/>
    <w:rsid w:val="006D3422"/>
    <w:rsid w:val="006D3859"/>
    <w:rsid w:val="006D39C5"/>
    <w:rsid w:val="006D39E4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5431"/>
    <w:rsid w:val="006D54CD"/>
    <w:rsid w:val="006D5C6B"/>
    <w:rsid w:val="006D61A9"/>
    <w:rsid w:val="006D669C"/>
    <w:rsid w:val="006D6B9D"/>
    <w:rsid w:val="006D6F33"/>
    <w:rsid w:val="006D70F7"/>
    <w:rsid w:val="006D710C"/>
    <w:rsid w:val="006D7262"/>
    <w:rsid w:val="006D7410"/>
    <w:rsid w:val="006D782B"/>
    <w:rsid w:val="006E050E"/>
    <w:rsid w:val="006E05F3"/>
    <w:rsid w:val="006E0724"/>
    <w:rsid w:val="006E0869"/>
    <w:rsid w:val="006E18D9"/>
    <w:rsid w:val="006E18EE"/>
    <w:rsid w:val="006E1D23"/>
    <w:rsid w:val="006E3367"/>
    <w:rsid w:val="006E3847"/>
    <w:rsid w:val="006E391D"/>
    <w:rsid w:val="006E413B"/>
    <w:rsid w:val="006E47E2"/>
    <w:rsid w:val="006E499D"/>
    <w:rsid w:val="006E5027"/>
    <w:rsid w:val="006E5264"/>
    <w:rsid w:val="006E5346"/>
    <w:rsid w:val="006E54DE"/>
    <w:rsid w:val="006E59DD"/>
    <w:rsid w:val="006E5A61"/>
    <w:rsid w:val="006E5B46"/>
    <w:rsid w:val="006E5BCD"/>
    <w:rsid w:val="006E5C1F"/>
    <w:rsid w:val="006E6306"/>
    <w:rsid w:val="006E67F9"/>
    <w:rsid w:val="006E692D"/>
    <w:rsid w:val="006E6969"/>
    <w:rsid w:val="006E6B09"/>
    <w:rsid w:val="006E6B52"/>
    <w:rsid w:val="006E6F8A"/>
    <w:rsid w:val="006E7694"/>
    <w:rsid w:val="006F0542"/>
    <w:rsid w:val="006F0595"/>
    <w:rsid w:val="006F065B"/>
    <w:rsid w:val="006F0C5F"/>
    <w:rsid w:val="006F1C7B"/>
    <w:rsid w:val="006F1CB6"/>
    <w:rsid w:val="006F1FBB"/>
    <w:rsid w:val="006F24A7"/>
    <w:rsid w:val="006F2650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81"/>
    <w:rsid w:val="006F66F2"/>
    <w:rsid w:val="006F67CA"/>
    <w:rsid w:val="006F6885"/>
    <w:rsid w:val="006F6915"/>
    <w:rsid w:val="006F6958"/>
    <w:rsid w:val="006F7322"/>
    <w:rsid w:val="006F76EA"/>
    <w:rsid w:val="006F7773"/>
    <w:rsid w:val="006F7B62"/>
    <w:rsid w:val="006F7C1A"/>
    <w:rsid w:val="006F7F30"/>
    <w:rsid w:val="00700161"/>
    <w:rsid w:val="007004BB"/>
    <w:rsid w:val="00700E69"/>
    <w:rsid w:val="00701502"/>
    <w:rsid w:val="00701688"/>
    <w:rsid w:val="00701F89"/>
    <w:rsid w:val="00702499"/>
    <w:rsid w:val="007024E1"/>
    <w:rsid w:val="0070328B"/>
    <w:rsid w:val="00703702"/>
    <w:rsid w:val="0070374B"/>
    <w:rsid w:val="00703AED"/>
    <w:rsid w:val="007040F1"/>
    <w:rsid w:val="00704128"/>
    <w:rsid w:val="007041D0"/>
    <w:rsid w:val="00704C50"/>
    <w:rsid w:val="00704E7A"/>
    <w:rsid w:val="007050F0"/>
    <w:rsid w:val="00705155"/>
    <w:rsid w:val="007052CB"/>
    <w:rsid w:val="00705386"/>
    <w:rsid w:val="00706251"/>
    <w:rsid w:val="007066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2C7"/>
    <w:rsid w:val="007144DB"/>
    <w:rsid w:val="00714C6C"/>
    <w:rsid w:val="007151AA"/>
    <w:rsid w:val="00715574"/>
    <w:rsid w:val="007156CC"/>
    <w:rsid w:val="0071594E"/>
    <w:rsid w:val="007159AD"/>
    <w:rsid w:val="00715F79"/>
    <w:rsid w:val="00716486"/>
    <w:rsid w:val="007167D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FAE"/>
    <w:rsid w:val="007220A3"/>
    <w:rsid w:val="00722268"/>
    <w:rsid w:val="00722C30"/>
    <w:rsid w:val="00722DA1"/>
    <w:rsid w:val="00722EE4"/>
    <w:rsid w:val="007233E1"/>
    <w:rsid w:val="007235CE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C57"/>
    <w:rsid w:val="00730D14"/>
    <w:rsid w:val="00731339"/>
    <w:rsid w:val="007318B4"/>
    <w:rsid w:val="00731D02"/>
    <w:rsid w:val="00731D37"/>
    <w:rsid w:val="00731D53"/>
    <w:rsid w:val="007323BD"/>
    <w:rsid w:val="007326BF"/>
    <w:rsid w:val="00732CEA"/>
    <w:rsid w:val="0073319D"/>
    <w:rsid w:val="00733C5E"/>
    <w:rsid w:val="00733F7A"/>
    <w:rsid w:val="0073436F"/>
    <w:rsid w:val="00734A3B"/>
    <w:rsid w:val="0073534B"/>
    <w:rsid w:val="00735875"/>
    <w:rsid w:val="007359AD"/>
    <w:rsid w:val="00735B12"/>
    <w:rsid w:val="00735B4B"/>
    <w:rsid w:val="00735D93"/>
    <w:rsid w:val="007360FD"/>
    <w:rsid w:val="00736501"/>
    <w:rsid w:val="00736571"/>
    <w:rsid w:val="00737150"/>
    <w:rsid w:val="00737165"/>
    <w:rsid w:val="007371CF"/>
    <w:rsid w:val="00737788"/>
    <w:rsid w:val="007378DA"/>
    <w:rsid w:val="00737E1B"/>
    <w:rsid w:val="007400E6"/>
    <w:rsid w:val="00740477"/>
    <w:rsid w:val="0074050E"/>
    <w:rsid w:val="007406CC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469"/>
    <w:rsid w:val="0074562B"/>
    <w:rsid w:val="00745A46"/>
    <w:rsid w:val="00745D39"/>
    <w:rsid w:val="00745EF4"/>
    <w:rsid w:val="007463A1"/>
    <w:rsid w:val="00746489"/>
    <w:rsid w:val="007464E0"/>
    <w:rsid w:val="007467B5"/>
    <w:rsid w:val="00746A4C"/>
    <w:rsid w:val="00746F0A"/>
    <w:rsid w:val="0074757D"/>
    <w:rsid w:val="007479F6"/>
    <w:rsid w:val="00747C52"/>
    <w:rsid w:val="00747F84"/>
    <w:rsid w:val="007508D9"/>
    <w:rsid w:val="007508F2"/>
    <w:rsid w:val="00750F5A"/>
    <w:rsid w:val="0075101F"/>
    <w:rsid w:val="00751687"/>
    <w:rsid w:val="0075190A"/>
    <w:rsid w:val="00752024"/>
    <w:rsid w:val="007520A0"/>
    <w:rsid w:val="00752B50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A3"/>
    <w:rsid w:val="0076466A"/>
    <w:rsid w:val="00764A03"/>
    <w:rsid w:val="00764BD9"/>
    <w:rsid w:val="00764F71"/>
    <w:rsid w:val="0076503B"/>
    <w:rsid w:val="00765256"/>
    <w:rsid w:val="007652B9"/>
    <w:rsid w:val="007654DE"/>
    <w:rsid w:val="0076583F"/>
    <w:rsid w:val="007663F9"/>
    <w:rsid w:val="00766739"/>
    <w:rsid w:val="007667A8"/>
    <w:rsid w:val="00766858"/>
    <w:rsid w:val="00767238"/>
    <w:rsid w:val="007675A5"/>
    <w:rsid w:val="00767CA1"/>
    <w:rsid w:val="00770852"/>
    <w:rsid w:val="007708BB"/>
    <w:rsid w:val="00770C40"/>
    <w:rsid w:val="0077184B"/>
    <w:rsid w:val="00771C44"/>
    <w:rsid w:val="00771D55"/>
    <w:rsid w:val="007726DC"/>
    <w:rsid w:val="00772E07"/>
    <w:rsid w:val="007734D5"/>
    <w:rsid w:val="007735A6"/>
    <w:rsid w:val="00773CFF"/>
    <w:rsid w:val="00773D01"/>
    <w:rsid w:val="007746F5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334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423B"/>
    <w:rsid w:val="007842B9"/>
    <w:rsid w:val="00784403"/>
    <w:rsid w:val="0078529B"/>
    <w:rsid w:val="007852DC"/>
    <w:rsid w:val="007856E5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9029E"/>
    <w:rsid w:val="00790630"/>
    <w:rsid w:val="0079068D"/>
    <w:rsid w:val="00790758"/>
    <w:rsid w:val="00790D3D"/>
    <w:rsid w:val="00790DBF"/>
    <w:rsid w:val="00790F55"/>
    <w:rsid w:val="0079107F"/>
    <w:rsid w:val="007913E5"/>
    <w:rsid w:val="007915C9"/>
    <w:rsid w:val="00791751"/>
    <w:rsid w:val="00791B11"/>
    <w:rsid w:val="00791BB5"/>
    <w:rsid w:val="007924B9"/>
    <w:rsid w:val="00792A05"/>
    <w:rsid w:val="00792F48"/>
    <w:rsid w:val="007933E8"/>
    <w:rsid w:val="007935E4"/>
    <w:rsid w:val="00793617"/>
    <w:rsid w:val="00793911"/>
    <w:rsid w:val="0079415A"/>
    <w:rsid w:val="00794694"/>
    <w:rsid w:val="00794AEB"/>
    <w:rsid w:val="00794BDB"/>
    <w:rsid w:val="00794C7E"/>
    <w:rsid w:val="00795236"/>
    <w:rsid w:val="00795D4C"/>
    <w:rsid w:val="0079631B"/>
    <w:rsid w:val="007965A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1131"/>
    <w:rsid w:val="007A1851"/>
    <w:rsid w:val="007A1CC1"/>
    <w:rsid w:val="007A1E5C"/>
    <w:rsid w:val="007A21CB"/>
    <w:rsid w:val="007A237A"/>
    <w:rsid w:val="007A2751"/>
    <w:rsid w:val="007A2D98"/>
    <w:rsid w:val="007A3001"/>
    <w:rsid w:val="007A39DE"/>
    <w:rsid w:val="007A3BD8"/>
    <w:rsid w:val="007A3DB2"/>
    <w:rsid w:val="007A464A"/>
    <w:rsid w:val="007A4765"/>
    <w:rsid w:val="007A497D"/>
    <w:rsid w:val="007A4A90"/>
    <w:rsid w:val="007A4B77"/>
    <w:rsid w:val="007A4DFA"/>
    <w:rsid w:val="007A5BF6"/>
    <w:rsid w:val="007A603D"/>
    <w:rsid w:val="007A637A"/>
    <w:rsid w:val="007A63B1"/>
    <w:rsid w:val="007A63E6"/>
    <w:rsid w:val="007A6495"/>
    <w:rsid w:val="007A67BE"/>
    <w:rsid w:val="007A7363"/>
    <w:rsid w:val="007A73AC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D4"/>
    <w:rsid w:val="007B3363"/>
    <w:rsid w:val="007B36C3"/>
    <w:rsid w:val="007B3D6F"/>
    <w:rsid w:val="007B3E6D"/>
    <w:rsid w:val="007B432B"/>
    <w:rsid w:val="007B4600"/>
    <w:rsid w:val="007B4792"/>
    <w:rsid w:val="007B483C"/>
    <w:rsid w:val="007B4B0F"/>
    <w:rsid w:val="007B4C41"/>
    <w:rsid w:val="007B5221"/>
    <w:rsid w:val="007B5840"/>
    <w:rsid w:val="007B5EE2"/>
    <w:rsid w:val="007B6258"/>
    <w:rsid w:val="007B6FEA"/>
    <w:rsid w:val="007B7291"/>
    <w:rsid w:val="007B77DC"/>
    <w:rsid w:val="007C0452"/>
    <w:rsid w:val="007C0736"/>
    <w:rsid w:val="007C089C"/>
    <w:rsid w:val="007C0B1B"/>
    <w:rsid w:val="007C0C53"/>
    <w:rsid w:val="007C0D85"/>
    <w:rsid w:val="007C0EF9"/>
    <w:rsid w:val="007C12A2"/>
    <w:rsid w:val="007C1BA7"/>
    <w:rsid w:val="007C2635"/>
    <w:rsid w:val="007C2AB5"/>
    <w:rsid w:val="007C347B"/>
    <w:rsid w:val="007C37A7"/>
    <w:rsid w:val="007C3A69"/>
    <w:rsid w:val="007C3B9A"/>
    <w:rsid w:val="007C3BE6"/>
    <w:rsid w:val="007C3D75"/>
    <w:rsid w:val="007C3EEB"/>
    <w:rsid w:val="007C3F61"/>
    <w:rsid w:val="007C4314"/>
    <w:rsid w:val="007C44D1"/>
    <w:rsid w:val="007C4932"/>
    <w:rsid w:val="007C4C62"/>
    <w:rsid w:val="007C4E62"/>
    <w:rsid w:val="007C536A"/>
    <w:rsid w:val="007C54C5"/>
    <w:rsid w:val="007C5534"/>
    <w:rsid w:val="007C5B05"/>
    <w:rsid w:val="007C5D0D"/>
    <w:rsid w:val="007C637E"/>
    <w:rsid w:val="007C6736"/>
    <w:rsid w:val="007C6858"/>
    <w:rsid w:val="007C6945"/>
    <w:rsid w:val="007C6DE0"/>
    <w:rsid w:val="007C6F17"/>
    <w:rsid w:val="007C7575"/>
    <w:rsid w:val="007C7D67"/>
    <w:rsid w:val="007D0157"/>
    <w:rsid w:val="007D078F"/>
    <w:rsid w:val="007D0EFC"/>
    <w:rsid w:val="007D1102"/>
    <w:rsid w:val="007D15E6"/>
    <w:rsid w:val="007D1FE8"/>
    <w:rsid w:val="007D2392"/>
    <w:rsid w:val="007D267A"/>
    <w:rsid w:val="007D2B8B"/>
    <w:rsid w:val="007D2EAF"/>
    <w:rsid w:val="007D3BAD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F4B"/>
    <w:rsid w:val="007E62AF"/>
    <w:rsid w:val="007E658B"/>
    <w:rsid w:val="007E6793"/>
    <w:rsid w:val="007E6C84"/>
    <w:rsid w:val="007E7132"/>
    <w:rsid w:val="007E7162"/>
    <w:rsid w:val="007E72BE"/>
    <w:rsid w:val="007E72E5"/>
    <w:rsid w:val="007E73D1"/>
    <w:rsid w:val="007F02BC"/>
    <w:rsid w:val="007F0390"/>
    <w:rsid w:val="007F0536"/>
    <w:rsid w:val="007F086C"/>
    <w:rsid w:val="007F087E"/>
    <w:rsid w:val="007F0FE9"/>
    <w:rsid w:val="007F10D9"/>
    <w:rsid w:val="007F19AB"/>
    <w:rsid w:val="007F219E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3CC"/>
    <w:rsid w:val="007F586B"/>
    <w:rsid w:val="007F5A0F"/>
    <w:rsid w:val="007F5CB4"/>
    <w:rsid w:val="007F5F91"/>
    <w:rsid w:val="007F6060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3D2"/>
    <w:rsid w:val="0080280C"/>
    <w:rsid w:val="00802896"/>
    <w:rsid w:val="008028C4"/>
    <w:rsid w:val="00802D1A"/>
    <w:rsid w:val="0080312A"/>
    <w:rsid w:val="00803507"/>
    <w:rsid w:val="00803B8E"/>
    <w:rsid w:val="00804211"/>
    <w:rsid w:val="00804C6A"/>
    <w:rsid w:val="00804CBD"/>
    <w:rsid w:val="00804D42"/>
    <w:rsid w:val="00804F25"/>
    <w:rsid w:val="0080522B"/>
    <w:rsid w:val="00805302"/>
    <w:rsid w:val="008053F2"/>
    <w:rsid w:val="008055BB"/>
    <w:rsid w:val="0080564D"/>
    <w:rsid w:val="00805EBF"/>
    <w:rsid w:val="00806467"/>
    <w:rsid w:val="00806B1B"/>
    <w:rsid w:val="00806D3D"/>
    <w:rsid w:val="008070F4"/>
    <w:rsid w:val="00807760"/>
    <w:rsid w:val="00807982"/>
    <w:rsid w:val="00807C38"/>
    <w:rsid w:val="008101AC"/>
    <w:rsid w:val="008102CC"/>
    <w:rsid w:val="008105B9"/>
    <w:rsid w:val="00810A38"/>
    <w:rsid w:val="00811048"/>
    <w:rsid w:val="00811561"/>
    <w:rsid w:val="0081162B"/>
    <w:rsid w:val="00811E2C"/>
    <w:rsid w:val="00812301"/>
    <w:rsid w:val="0081234F"/>
    <w:rsid w:val="008124C5"/>
    <w:rsid w:val="00812702"/>
    <w:rsid w:val="00812951"/>
    <w:rsid w:val="00812BC5"/>
    <w:rsid w:val="00813030"/>
    <w:rsid w:val="00813D25"/>
    <w:rsid w:val="0081415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FCE"/>
    <w:rsid w:val="008176AD"/>
    <w:rsid w:val="00817885"/>
    <w:rsid w:val="00817DD4"/>
    <w:rsid w:val="00820084"/>
    <w:rsid w:val="00820344"/>
    <w:rsid w:val="00820410"/>
    <w:rsid w:val="00820646"/>
    <w:rsid w:val="008206EB"/>
    <w:rsid w:val="00820FDD"/>
    <w:rsid w:val="008212F0"/>
    <w:rsid w:val="008218AD"/>
    <w:rsid w:val="00821AF4"/>
    <w:rsid w:val="00821C6E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AB5"/>
    <w:rsid w:val="00824C2B"/>
    <w:rsid w:val="00824F98"/>
    <w:rsid w:val="0082502F"/>
    <w:rsid w:val="00825056"/>
    <w:rsid w:val="008258C7"/>
    <w:rsid w:val="00825CD2"/>
    <w:rsid w:val="00826244"/>
    <w:rsid w:val="008262FF"/>
    <w:rsid w:val="00826459"/>
    <w:rsid w:val="00826A16"/>
    <w:rsid w:val="00826B90"/>
    <w:rsid w:val="008270F3"/>
    <w:rsid w:val="008271DC"/>
    <w:rsid w:val="00827288"/>
    <w:rsid w:val="00827B1D"/>
    <w:rsid w:val="00827DBF"/>
    <w:rsid w:val="008300A4"/>
    <w:rsid w:val="008301BD"/>
    <w:rsid w:val="00830394"/>
    <w:rsid w:val="0083042C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50D"/>
    <w:rsid w:val="00837595"/>
    <w:rsid w:val="008402DC"/>
    <w:rsid w:val="00840466"/>
    <w:rsid w:val="0084054F"/>
    <w:rsid w:val="00840F37"/>
    <w:rsid w:val="00840F7C"/>
    <w:rsid w:val="0084142E"/>
    <w:rsid w:val="00841F16"/>
    <w:rsid w:val="00842167"/>
    <w:rsid w:val="00842AA7"/>
    <w:rsid w:val="00842BDB"/>
    <w:rsid w:val="00842CE4"/>
    <w:rsid w:val="00842D32"/>
    <w:rsid w:val="00843016"/>
    <w:rsid w:val="008433C5"/>
    <w:rsid w:val="008435F7"/>
    <w:rsid w:val="00843724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31A"/>
    <w:rsid w:val="0084547D"/>
    <w:rsid w:val="00846B4A"/>
    <w:rsid w:val="00846BE6"/>
    <w:rsid w:val="00846C8A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EFC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B5D"/>
    <w:rsid w:val="00852F10"/>
    <w:rsid w:val="00853081"/>
    <w:rsid w:val="008532CC"/>
    <w:rsid w:val="008536B1"/>
    <w:rsid w:val="00853D5F"/>
    <w:rsid w:val="00854543"/>
    <w:rsid w:val="0085460D"/>
    <w:rsid w:val="00854925"/>
    <w:rsid w:val="00854960"/>
    <w:rsid w:val="00855024"/>
    <w:rsid w:val="0085543D"/>
    <w:rsid w:val="00855662"/>
    <w:rsid w:val="00855BA8"/>
    <w:rsid w:val="00856B36"/>
    <w:rsid w:val="00856E3E"/>
    <w:rsid w:val="008572AB"/>
    <w:rsid w:val="008574BA"/>
    <w:rsid w:val="008577BE"/>
    <w:rsid w:val="008608A3"/>
    <w:rsid w:val="00860F63"/>
    <w:rsid w:val="00861445"/>
    <w:rsid w:val="00861553"/>
    <w:rsid w:val="00861DD4"/>
    <w:rsid w:val="008623E1"/>
    <w:rsid w:val="00862429"/>
    <w:rsid w:val="0086248C"/>
    <w:rsid w:val="0086269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702"/>
    <w:rsid w:val="00865CE6"/>
    <w:rsid w:val="00865D1D"/>
    <w:rsid w:val="00865DF8"/>
    <w:rsid w:val="0086637F"/>
    <w:rsid w:val="00866435"/>
    <w:rsid w:val="008664EA"/>
    <w:rsid w:val="00867654"/>
    <w:rsid w:val="008677A7"/>
    <w:rsid w:val="008678B5"/>
    <w:rsid w:val="00870472"/>
    <w:rsid w:val="008704F3"/>
    <w:rsid w:val="00870CFD"/>
    <w:rsid w:val="0087116F"/>
    <w:rsid w:val="00871341"/>
    <w:rsid w:val="00871348"/>
    <w:rsid w:val="008713D8"/>
    <w:rsid w:val="008716D3"/>
    <w:rsid w:val="00871903"/>
    <w:rsid w:val="0087198D"/>
    <w:rsid w:val="00871BF3"/>
    <w:rsid w:val="00872180"/>
    <w:rsid w:val="008721B0"/>
    <w:rsid w:val="00872265"/>
    <w:rsid w:val="00872C72"/>
    <w:rsid w:val="0087378F"/>
    <w:rsid w:val="00873E60"/>
    <w:rsid w:val="00873F0A"/>
    <w:rsid w:val="00873F52"/>
    <w:rsid w:val="00874055"/>
    <w:rsid w:val="00874229"/>
    <w:rsid w:val="00874837"/>
    <w:rsid w:val="00874856"/>
    <w:rsid w:val="00874BE1"/>
    <w:rsid w:val="00874F3A"/>
    <w:rsid w:val="00874F7E"/>
    <w:rsid w:val="008751E2"/>
    <w:rsid w:val="00875229"/>
    <w:rsid w:val="008753E8"/>
    <w:rsid w:val="00875417"/>
    <w:rsid w:val="00875682"/>
    <w:rsid w:val="008760E6"/>
    <w:rsid w:val="0087626D"/>
    <w:rsid w:val="00876411"/>
    <w:rsid w:val="008766FC"/>
    <w:rsid w:val="00876A7E"/>
    <w:rsid w:val="00877164"/>
    <w:rsid w:val="00877646"/>
    <w:rsid w:val="00877819"/>
    <w:rsid w:val="00877A6F"/>
    <w:rsid w:val="00877F8C"/>
    <w:rsid w:val="00880779"/>
    <w:rsid w:val="008807D4"/>
    <w:rsid w:val="008807D8"/>
    <w:rsid w:val="00880B59"/>
    <w:rsid w:val="00880CAF"/>
    <w:rsid w:val="00880EEF"/>
    <w:rsid w:val="008813C8"/>
    <w:rsid w:val="008813CB"/>
    <w:rsid w:val="00881486"/>
    <w:rsid w:val="00881C2E"/>
    <w:rsid w:val="00881C7A"/>
    <w:rsid w:val="008827AA"/>
    <w:rsid w:val="00882DA9"/>
    <w:rsid w:val="00882DEB"/>
    <w:rsid w:val="0088306D"/>
    <w:rsid w:val="008831AE"/>
    <w:rsid w:val="00883860"/>
    <w:rsid w:val="00883A62"/>
    <w:rsid w:val="008841AC"/>
    <w:rsid w:val="008846E3"/>
    <w:rsid w:val="008847B4"/>
    <w:rsid w:val="00884B97"/>
    <w:rsid w:val="00884E5D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BE8"/>
    <w:rsid w:val="00891147"/>
    <w:rsid w:val="0089129A"/>
    <w:rsid w:val="0089141A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EF"/>
    <w:rsid w:val="00893D8F"/>
    <w:rsid w:val="008944A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7F9"/>
    <w:rsid w:val="00895B5B"/>
    <w:rsid w:val="00895DBA"/>
    <w:rsid w:val="00896379"/>
    <w:rsid w:val="00896FF7"/>
    <w:rsid w:val="0089717D"/>
    <w:rsid w:val="00897473"/>
    <w:rsid w:val="00897561"/>
    <w:rsid w:val="00897777"/>
    <w:rsid w:val="008979C6"/>
    <w:rsid w:val="008A0115"/>
    <w:rsid w:val="008A038B"/>
    <w:rsid w:val="008A06C6"/>
    <w:rsid w:val="008A098E"/>
    <w:rsid w:val="008A0BC6"/>
    <w:rsid w:val="008A0C49"/>
    <w:rsid w:val="008A0F8D"/>
    <w:rsid w:val="008A110F"/>
    <w:rsid w:val="008A15A5"/>
    <w:rsid w:val="008A1B30"/>
    <w:rsid w:val="008A1BEB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688"/>
    <w:rsid w:val="008B17B1"/>
    <w:rsid w:val="008B17E3"/>
    <w:rsid w:val="008B1E9B"/>
    <w:rsid w:val="008B20E3"/>
    <w:rsid w:val="008B2134"/>
    <w:rsid w:val="008B2421"/>
    <w:rsid w:val="008B292E"/>
    <w:rsid w:val="008B2971"/>
    <w:rsid w:val="008B2D2B"/>
    <w:rsid w:val="008B3110"/>
    <w:rsid w:val="008B34BA"/>
    <w:rsid w:val="008B370C"/>
    <w:rsid w:val="008B3A9E"/>
    <w:rsid w:val="008B3D58"/>
    <w:rsid w:val="008B3DFA"/>
    <w:rsid w:val="008B40A9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C0098"/>
    <w:rsid w:val="008C010D"/>
    <w:rsid w:val="008C03CF"/>
    <w:rsid w:val="008C06E7"/>
    <w:rsid w:val="008C081A"/>
    <w:rsid w:val="008C0C40"/>
    <w:rsid w:val="008C0F99"/>
    <w:rsid w:val="008C1643"/>
    <w:rsid w:val="008C1BDD"/>
    <w:rsid w:val="008C1CCC"/>
    <w:rsid w:val="008C20DC"/>
    <w:rsid w:val="008C2350"/>
    <w:rsid w:val="008C290C"/>
    <w:rsid w:val="008C2D7A"/>
    <w:rsid w:val="008C30E6"/>
    <w:rsid w:val="008C3ACE"/>
    <w:rsid w:val="008C4BC9"/>
    <w:rsid w:val="008C69C0"/>
    <w:rsid w:val="008C6E4E"/>
    <w:rsid w:val="008C700D"/>
    <w:rsid w:val="008C7555"/>
    <w:rsid w:val="008C76B2"/>
    <w:rsid w:val="008C790D"/>
    <w:rsid w:val="008C7BE8"/>
    <w:rsid w:val="008D00A7"/>
    <w:rsid w:val="008D02B8"/>
    <w:rsid w:val="008D0C9C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9C5"/>
    <w:rsid w:val="008E1C48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F13"/>
    <w:rsid w:val="008E3737"/>
    <w:rsid w:val="008E37DF"/>
    <w:rsid w:val="008E3932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78C"/>
    <w:rsid w:val="008F0830"/>
    <w:rsid w:val="008F0F5E"/>
    <w:rsid w:val="008F0FA5"/>
    <w:rsid w:val="008F1324"/>
    <w:rsid w:val="008F1DEA"/>
    <w:rsid w:val="008F2066"/>
    <w:rsid w:val="008F216E"/>
    <w:rsid w:val="008F227C"/>
    <w:rsid w:val="008F22EE"/>
    <w:rsid w:val="008F2858"/>
    <w:rsid w:val="008F2B8B"/>
    <w:rsid w:val="008F2DCA"/>
    <w:rsid w:val="008F3335"/>
    <w:rsid w:val="008F3FD9"/>
    <w:rsid w:val="008F40C8"/>
    <w:rsid w:val="008F4190"/>
    <w:rsid w:val="008F446C"/>
    <w:rsid w:val="008F4569"/>
    <w:rsid w:val="008F49EE"/>
    <w:rsid w:val="008F4F29"/>
    <w:rsid w:val="008F4FBB"/>
    <w:rsid w:val="008F50C8"/>
    <w:rsid w:val="008F55E3"/>
    <w:rsid w:val="008F5A57"/>
    <w:rsid w:val="008F5C6E"/>
    <w:rsid w:val="008F5EAB"/>
    <w:rsid w:val="008F6132"/>
    <w:rsid w:val="008F616A"/>
    <w:rsid w:val="008F6939"/>
    <w:rsid w:val="008F708B"/>
    <w:rsid w:val="008F72A7"/>
    <w:rsid w:val="008F731A"/>
    <w:rsid w:val="008F749E"/>
    <w:rsid w:val="008F7639"/>
    <w:rsid w:val="008F7CB0"/>
    <w:rsid w:val="00900208"/>
    <w:rsid w:val="00900BFA"/>
    <w:rsid w:val="00900D41"/>
    <w:rsid w:val="0090144B"/>
    <w:rsid w:val="00901574"/>
    <w:rsid w:val="00901A3A"/>
    <w:rsid w:val="00901F7B"/>
    <w:rsid w:val="00902059"/>
    <w:rsid w:val="00902166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907"/>
    <w:rsid w:val="00906DAA"/>
    <w:rsid w:val="00907185"/>
    <w:rsid w:val="009071CC"/>
    <w:rsid w:val="0090747F"/>
    <w:rsid w:val="00907857"/>
    <w:rsid w:val="009101B0"/>
    <w:rsid w:val="00910C02"/>
    <w:rsid w:val="00910F0B"/>
    <w:rsid w:val="00911008"/>
    <w:rsid w:val="009117C3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421A"/>
    <w:rsid w:val="009142F7"/>
    <w:rsid w:val="0091480B"/>
    <w:rsid w:val="00914A96"/>
    <w:rsid w:val="00914B84"/>
    <w:rsid w:val="00914C4A"/>
    <w:rsid w:val="009151A2"/>
    <w:rsid w:val="00915770"/>
    <w:rsid w:val="00915A13"/>
    <w:rsid w:val="00915D8E"/>
    <w:rsid w:val="00915F6F"/>
    <w:rsid w:val="0091603A"/>
    <w:rsid w:val="00916349"/>
    <w:rsid w:val="009163D0"/>
    <w:rsid w:val="00916474"/>
    <w:rsid w:val="009165A3"/>
    <w:rsid w:val="009166DB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602E"/>
    <w:rsid w:val="009261CB"/>
    <w:rsid w:val="00926AD1"/>
    <w:rsid w:val="00926E6A"/>
    <w:rsid w:val="00927343"/>
    <w:rsid w:val="009273EA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855"/>
    <w:rsid w:val="0093286D"/>
    <w:rsid w:val="009329C3"/>
    <w:rsid w:val="00932C66"/>
    <w:rsid w:val="00932C9B"/>
    <w:rsid w:val="0093331F"/>
    <w:rsid w:val="0093335B"/>
    <w:rsid w:val="009336E3"/>
    <w:rsid w:val="00933E7A"/>
    <w:rsid w:val="00933F1A"/>
    <w:rsid w:val="00934201"/>
    <w:rsid w:val="009347FA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A88"/>
    <w:rsid w:val="00936ECC"/>
    <w:rsid w:val="00936FBA"/>
    <w:rsid w:val="0093713F"/>
    <w:rsid w:val="0093745A"/>
    <w:rsid w:val="00937836"/>
    <w:rsid w:val="00937F6C"/>
    <w:rsid w:val="009407AA"/>
    <w:rsid w:val="00940CC3"/>
    <w:rsid w:val="00941062"/>
    <w:rsid w:val="009412E7"/>
    <w:rsid w:val="00941D7D"/>
    <w:rsid w:val="00942144"/>
    <w:rsid w:val="0094259E"/>
    <w:rsid w:val="009425FB"/>
    <w:rsid w:val="00942681"/>
    <w:rsid w:val="00942A48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EC2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221"/>
    <w:rsid w:val="009546DB"/>
    <w:rsid w:val="00954AB5"/>
    <w:rsid w:val="00954ED6"/>
    <w:rsid w:val="009550C7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C2A"/>
    <w:rsid w:val="009607EB"/>
    <w:rsid w:val="00960E2F"/>
    <w:rsid w:val="0096124D"/>
    <w:rsid w:val="0096158E"/>
    <w:rsid w:val="00961880"/>
    <w:rsid w:val="00961932"/>
    <w:rsid w:val="00961D52"/>
    <w:rsid w:val="00962186"/>
    <w:rsid w:val="0096287F"/>
    <w:rsid w:val="009628C9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585"/>
    <w:rsid w:val="009717E8"/>
    <w:rsid w:val="00971AEA"/>
    <w:rsid w:val="00971E00"/>
    <w:rsid w:val="00972409"/>
    <w:rsid w:val="0097254A"/>
    <w:rsid w:val="00972BC9"/>
    <w:rsid w:val="00973318"/>
    <w:rsid w:val="00973728"/>
    <w:rsid w:val="0097376C"/>
    <w:rsid w:val="00973BE6"/>
    <w:rsid w:val="00973CBD"/>
    <w:rsid w:val="00974155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4C6"/>
    <w:rsid w:val="009805FB"/>
    <w:rsid w:val="00980CAB"/>
    <w:rsid w:val="009814A1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A0F"/>
    <w:rsid w:val="00983BE5"/>
    <w:rsid w:val="00983D1E"/>
    <w:rsid w:val="0098425A"/>
    <w:rsid w:val="00984342"/>
    <w:rsid w:val="0098434D"/>
    <w:rsid w:val="009845CA"/>
    <w:rsid w:val="00984B74"/>
    <w:rsid w:val="0098508C"/>
    <w:rsid w:val="0098540E"/>
    <w:rsid w:val="0098575D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65"/>
    <w:rsid w:val="009A0459"/>
    <w:rsid w:val="009A0568"/>
    <w:rsid w:val="009A08C6"/>
    <w:rsid w:val="009A0A73"/>
    <w:rsid w:val="009A0BB3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EB9"/>
    <w:rsid w:val="009A4592"/>
    <w:rsid w:val="009A5302"/>
    <w:rsid w:val="009A5378"/>
    <w:rsid w:val="009A5390"/>
    <w:rsid w:val="009A57B9"/>
    <w:rsid w:val="009A59C1"/>
    <w:rsid w:val="009A5CC1"/>
    <w:rsid w:val="009A5EF3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FD"/>
    <w:rsid w:val="009B1A48"/>
    <w:rsid w:val="009B1BB7"/>
    <w:rsid w:val="009B1F0F"/>
    <w:rsid w:val="009B2010"/>
    <w:rsid w:val="009B20EB"/>
    <w:rsid w:val="009B2297"/>
    <w:rsid w:val="009B22A7"/>
    <w:rsid w:val="009B235B"/>
    <w:rsid w:val="009B2C5C"/>
    <w:rsid w:val="009B3007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F5C"/>
    <w:rsid w:val="009B506E"/>
    <w:rsid w:val="009B5303"/>
    <w:rsid w:val="009B5570"/>
    <w:rsid w:val="009B5D4F"/>
    <w:rsid w:val="009B5DD7"/>
    <w:rsid w:val="009B6344"/>
    <w:rsid w:val="009B6748"/>
    <w:rsid w:val="009B67F4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13A"/>
    <w:rsid w:val="009C02E7"/>
    <w:rsid w:val="009C0BAB"/>
    <w:rsid w:val="009C0FF1"/>
    <w:rsid w:val="009C1331"/>
    <w:rsid w:val="009C1571"/>
    <w:rsid w:val="009C187E"/>
    <w:rsid w:val="009C1933"/>
    <w:rsid w:val="009C1B92"/>
    <w:rsid w:val="009C2210"/>
    <w:rsid w:val="009C2795"/>
    <w:rsid w:val="009C34AB"/>
    <w:rsid w:val="009C35C9"/>
    <w:rsid w:val="009C36E4"/>
    <w:rsid w:val="009C406B"/>
    <w:rsid w:val="009C40DC"/>
    <w:rsid w:val="009C48D0"/>
    <w:rsid w:val="009C4D70"/>
    <w:rsid w:val="009C500B"/>
    <w:rsid w:val="009C5031"/>
    <w:rsid w:val="009C59A3"/>
    <w:rsid w:val="009C69A4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B05"/>
    <w:rsid w:val="009D1DE1"/>
    <w:rsid w:val="009D26A6"/>
    <w:rsid w:val="009D28A1"/>
    <w:rsid w:val="009D2EF0"/>
    <w:rsid w:val="009D3401"/>
    <w:rsid w:val="009D35FB"/>
    <w:rsid w:val="009D368D"/>
    <w:rsid w:val="009D37B3"/>
    <w:rsid w:val="009D39C0"/>
    <w:rsid w:val="009D3CE6"/>
    <w:rsid w:val="009D51CC"/>
    <w:rsid w:val="009D552E"/>
    <w:rsid w:val="009D5762"/>
    <w:rsid w:val="009D57E8"/>
    <w:rsid w:val="009D5989"/>
    <w:rsid w:val="009D664D"/>
    <w:rsid w:val="009D6B20"/>
    <w:rsid w:val="009D6EC6"/>
    <w:rsid w:val="009D7397"/>
    <w:rsid w:val="009D75BF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F3"/>
    <w:rsid w:val="009E1CD6"/>
    <w:rsid w:val="009E257B"/>
    <w:rsid w:val="009E2816"/>
    <w:rsid w:val="009E285A"/>
    <w:rsid w:val="009E29FB"/>
    <w:rsid w:val="009E2AA3"/>
    <w:rsid w:val="009E2B70"/>
    <w:rsid w:val="009E2D98"/>
    <w:rsid w:val="009E3B79"/>
    <w:rsid w:val="009E3FA8"/>
    <w:rsid w:val="009E4BFC"/>
    <w:rsid w:val="009E605A"/>
    <w:rsid w:val="009E69F4"/>
    <w:rsid w:val="009E73CD"/>
    <w:rsid w:val="009F0021"/>
    <w:rsid w:val="009F0425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4192"/>
    <w:rsid w:val="009F45CD"/>
    <w:rsid w:val="009F4C24"/>
    <w:rsid w:val="009F4F0E"/>
    <w:rsid w:val="009F5123"/>
    <w:rsid w:val="009F5874"/>
    <w:rsid w:val="009F5957"/>
    <w:rsid w:val="009F5B93"/>
    <w:rsid w:val="009F5F24"/>
    <w:rsid w:val="009F62DF"/>
    <w:rsid w:val="009F641C"/>
    <w:rsid w:val="009F65AE"/>
    <w:rsid w:val="009F668E"/>
    <w:rsid w:val="009F6CA3"/>
    <w:rsid w:val="009F7D9C"/>
    <w:rsid w:val="00A00152"/>
    <w:rsid w:val="00A00507"/>
    <w:rsid w:val="00A00B13"/>
    <w:rsid w:val="00A00E0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33E"/>
    <w:rsid w:val="00A0542A"/>
    <w:rsid w:val="00A054B8"/>
    <w:rsid w:val="00A05DFA"/>
    <w:rsid w:val="00A06096"/>
    <w:rsid w:val="00A0617B"/>
    <w:rsid w:val="00A061BD"/>
    <w:rsid w:val="00A06BDD"/>
    <w:rsid w:val="00A0723E"/>
    <w:rsid w:val="00A074BB"/>
    <w:rsid w:val="00A076CD"/>
    <w:rsid w:val="00A100F7"/>
    <w:rsid w:val="00A102E9"/>
    <w:rsid w:val="00A104DA"/>
    <w:rsid w:val="00A10734"/>
    <w:rsid w:val="00A109E6"/>
    <w:rsid w:val="00A10CA5"/>
    <w:rsid w:val="00A10D55"/>
    <w:rsid w:val="00A10F9B"/>
    <w:rsid w:val="00A1132F"/>
    <w:rsid w:val="00A113FE"/>
    <w:rsid w:val="00A12133"/>
    <w:rsid w:val="00A12398"/>
    <w:rsid w:val="00A12AB4"/>
    <w:rsid w:val="00A12DCD"/>
    <w:rsid w:val="00A1305E"/>
    <w:rsid w:val="00A130F3"/>
    <w:rsid w:val="00A139B6"/>
    <w:rsid w:val="00A13D4D"/>
    <w:rsid w:val="00A13DBC"/>
    <w:rsid w:val="00A13F6A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244"/>
    <w:rsid w:val="00A164F7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C51"/>
    <w:rsid w:val="00A20ED0"/>
    <w:rsid w:val="00A214C4"/>
    <w:rsid w:val="00A21862"/>
    <w:rsid w:val="00A21ABB"/>
    <w:rsid w:val="00A21DC3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6FB"/>
    <w:rsid w:val="00A32822"/>
    <w:rsid w:val="00A32828"/>
    <w:rsid w:val="00A32D38"/>
    <w:rsid w:val="00A33102"/>
    <w:rsid w:val="00A334FD"/>
    <w:rsid w:val="00A33DEA"/>
    <w:rsid w:val="00A341DD"/>
    <w:rsid w:val="00A34319"/>
    <w:rsid w:val="00A3451E"/>
    <w:rsid w:val="00A34A01"/>
    <w:rsid w:val="00A34CEB"/>
    <w:rsid w:val="00A34CF7"/>
    <w:rsid w:val="00A35083"/>
    <w:rsid w:val="00A353A7"/>
    <w:rsid w:val="00A353BD"/>
    <w:rsid w:val="00A355F7"/>
    <w:rsid w:val="00A3583C"/>
    <w:rsid w:val="00A35CCE"/>
    <w:rsid w:val="00A35F3D"/>
    <w:rsid w:val="00A36005"/>
    <w:rsid w:val="00A36050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274"/>
    <w:rsid w:val="00A405A1"/>
    <w:rsid w:val="00A4071E"/>
    <w:rsid w:val="00A408D6"/>
    <w:rsid w:val="00A410C9"/>
    <w:rsid w:val="00A41637"/>
    <w:rsid w:val="00A4177B"/>
    <w:rsid w:val="00A419C2"/>
    <w:rsid w:val="00A41BAE"/>
    <w:rsid w:val="00A41EDC"/>
    <w:rsid w:val="00A41F82"/>
    <w:rsid w:val="00A420FB"/>
    <w:rsid w:val="00A4216D"/>
    <w:rsid w:val="00A42774"/>
    <w:rsid w:val="00A42B44"/>
    <w:rsid w:val="00A42BF6"/>
    <w:rsid w:val="00A42FF9"/>
    <w:rsid w:val="00A43405"/>
    <w:rsid w:val="00A43574"/>
    <w:rsid w:val="00A43731"/>
    <w:rsid w:val="00A43ABB"/>
    <w:rsid w:val="00A43AC1"/>
    <w:rsid w:val="00A43EB9"/>
    <w:rsid w:val="00A43EC4"/>
    <w:rsid w:val="00A442E3"/>
    <w:rsid w:val="00A44775"/>
    <w:rsid w:val="00A449E1"/>
    <w:rsid w:val="00A44A5D"/>
    <w:rsid w:val="00A44C43"/>
    <w:rsid w:val="00A454C9"/>
    <w:rsid w:val="00A45518"/>
    <w:rsid w:val="00A459D9"/>
    <w:rsid w:val="00A45AF6"/>
    <w:rsid w:val="00A45C6D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543D"/>
    <w:rsid w:val="00A55465"/>
    <w:rsid w:val="00A556A9"/>
    <w:rsid w:val="00A5570E"/>
    <w:rsid w:val="00A55947"/>
    <w:rsid w:val="00A55BF2"/>
    <w:rsid w:val="00A55D03"/>
    <w:rsid w:val="00A5668A"/>
    <w:rsid w:val="00A56759"/>
    <w:rsid w:val="00A56B5A"/>
    <w:rsid w:val="00A57050"/>
    <w:rsid w:val="00A57070"/>
    <w:rsid w:val="00A570BE"/>
    <w:rsid w:val="00A57305"/>
    <w:rsid w:val="00A57BBA"/>
    <w:rsid w:val="00A57C1B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3A"/>
    <w:rsid w:val="00A61598"/>
    <w:rsid w:val="00A61AEF"/>
    <w:rsid w:val="00A61B95"/>
    <w:rsid w:val="00A61F04"/>
    <w:rsid w:val="00A62200"/>
    <w:rsid w:val="00A623C9"/>
    <w:rsid w:val="00A62656"/>
    <w:rsid w:val="00A628EE"/>
    <w:rsid w:val="00A62A33"/>
    <w:rsid w:val="00A62D0A"/>
    <w:rsid w:val="00A62F8E"/>
    <w:rsid w:val="00A6304C"/>
    <w:rsid w:val="00A637B9"/>
    <w:rsid w:val="00A638EB"/>
    <w:rsid w:val="00A6421D"/>
    <w:rsid w:val="00A6423C"/>
    <w:rsid w:val="00A64813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A6"/>
    <w:rsid w:val="00A71852"/>
    <w:rsid w:val="00A71A4A"/>
    <w:rsid w:val="00A721A1"/>
    <w:rsid w:val="00A72288"/>
    <w:rsid w:val="00A725C2"/>
    <w:rsid w:val="00A72795"/>
    <w:rsid w:val="00A73076"/>
    <w:rsid w:val="00A73890"/>
    <w:rsid w:val="00A73E86"/>
    <w:rsid w:val="00A73F8A"/>
    <w:rsid w:val="00A74598"/>
    <w:rsid w:val="00A7465D"/>
    <w:rsid w:val="00A746EC"/>
    <w:rsid w:val="00A75023"/>
    <w:rsid w:val="00A7555B"/>
    <w:rsid w:val="00A75714"/>
    <w:rsid w:val="00A7696D"/>
    <w:rsid w:val="00A76BE7"/>
    <w:rsid w:val="00A76D09"/>
    <w:rsid w:val="00A77225"/>
    <w:rsid w:val="00A774CC"/>
    <w:rsid w:val="00A775F9"/>
    <w:rsid w:val="00A80016"/>
    <w:rsid w:val="00A80219"/>
    <w:rsid w:val="00A80737"/>
    <w:rsid w:val="00A807D6"/>
    <w:rsid w:val="00A8098F"/>
    <w:rsid w:val="00A80CF8"/>
    <w:rsid w:val="00A80E17"/>
    <w:rsid w:val="00A81031"/>
    <w:rsid w:val="00A81254"/>
    <w:rsid w:val="00A81342"/>
    <w:rsid w:val="00A81410"/>
    <w:rsid w:val="00A81884"/>
    <w:rsid w:val="00A81967"/>
    <w:rsid w:val="00A81A73"/>
    <w:rsid w:val="00A82344"/>
    <w:rsid w:val="00A8244D"/>
    <w:rsid w:val="00A82F74"/>
    <w:rsid w:val="00A830CF"/>
    <w:rsid w:val="00A83308"/>
    <w:rsid w:val="00A83AE5"/>
    <w:rsid w:val="00A83B54"/>
    <w:rsid w:val="00A83DD5"/>
    <w:rsid w:val="00A840A5"/>
    <w:rsid w:val="00A840D7"/>
    <w:rsid w:val="00A844E7"/>
    <w:rsid w:val="00A846D7"/>
    <w:rsid w:val="00A84934"/>
    <w:rsid w:val="00A84B87"/>
    <w:rsid w:val="00A84F89"/>
    <w:rsid w:val="00A854C8"/>
    <w:rsid w:val="00A855E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702E"/>
    <w:rsid w:val="00A8718F"/>
    <w:rsid w:val="00A87871"/>
    <w:rsid w:val="00A87ACE"/>
    <w:rsid w:val="00A90125"/>
    <w:rsid w:val="00A90145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B15"/>
    <w:rsid w:val="00A93BC7"/>
    <w:rsid w:val="00A93C78"/>
    <w:rsid w:val="00A93DB5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6E8"/>
    <w:rsid w:val="00A96B80"/>
    <w:rsid w:val="00A96E15"/>
    <w:rsid w:val="00A970F6"/>
    <w:rsid w:val="00A971F1"/>
    <w:rsid w:val="00A972A9"/>
    <w:rsid w:val="00A97F1B"/>
    <w:rsid w:val="00AA04B5"/>
    <w:rsid w:val="00AA1510"/>
    <w:rsid w:val="00AA1AAF"/>
    <w:rsid w:val="00AA1AC1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36"/>
    <w:rsid w:val="00AA548E"/>
    <w:rsid w:val="00AA54A0"/>
    <w:rsid w:val="00AA60FD"/>
    <w:rsid w:val="00AA622C"/>
    <w:rsid w:val="00AA64FA"/>
    <w:rsid w:val="00AA6691"/>
    <w:rsid w:val="00AA6828"/>
    <w:rsid w:val="00AA7069"/>
    <w:rsid w:val="00AA7197"/>
    <w:rsid w:val="00AA77F4"/>
    <w:rsid w:val="00AA7B3D"/>
    <w:rsid w:val="00AA7B42"/>
    <w:rsid w:val="00AA7D62"/>
    <w:rsid w:val="00AA7FDB"/>
    <w:rsid w:val="00AB0001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A2B"/>
    <w:rsid w:val="00AB5B01"/>
    <w:rsid w:val="00AB6044"/>
    <w:rsid w:val="00AB6171"/>
    <w:rsid w:val="00AB62DC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422D"/>
    <w:rsid w:val="00AC4620"/>
    <w:rsid w:val="00AC47B7"/>
    <w:rsid w:val="00AC51E7"/>
    <w:rsid w:val="00AC5357"/>
    <w:rsid w:val="00AC55CC"/>
    <w:rsid w:val="00AC55FD"/>
    <w:rsid w:val="00AC5A7F"/>
    <w:rsid w:val="00AC5FD1"/>
    <w:rsid w:val="00AC623A"/>
    <w:rsid w:val="00AC6502"/>
    <w:rsid w:val="00AC688E"/>
    <w:rsid w:val="00AC6ACD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41"/>
    <w:rsid w:val="00AD1E1E"/>
    <w:rsid w:val="00AD2248"/>
    <w:rsid w:val="00AD23A1"/>
    <w:rsid w:val="00AD23E3"/>
    <w:rsid w:val="00AD2578"/>
    <w:rsid w:val="00AD2665"/>
    <w:rsid w:val="00AD28D1"/>
    <w:rsid w:val="00AD2966"/>
    <w:rsid w:val="00AD2AE2"/>
    <w:rsid w:val="00AD304E"/>
    <w:rsid w:val="00AD3055"/>
    <w:rsid w:val="00AD331D"/>
    <w:rsid w:val="00AD3402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E9"/>
    <w:rsid w:val="00AE050F"/>
    <w:rsid w:val="00AE092C"/>
    <w:rsid w:val="00AE0DE4"/>
    <w:rsid w:val="00AE1822"/>
    <w:rsid w:val="00AE199A"/>
    <w:rsid w:val="00AE19D4"/>
    <w:rsid w:val="00AE1B3F"/>
    <w:rsid w:val="00AE1E5B"/>
    <w:rsid w:val="00AE1E7C"/>
    <w:rsid w:val="00AE2133"/>
    <w:rsid w:val="00AE2794"/>
    <w:rsid w:val="00AE2BA4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995"/>
    <w:rsid w:val="00AE4E13"/>
    <w:rsid w:val="00AE5190"/>
    <w:rsid w:val="00AE54CF"/>
    <w:rsid w:val="00AE560F"/>
    <w:rsid w:val="00AE57F7"/>
    <w:rsid w:val="00AE58C7"/>
    <w:rsid w:val="00AE5A0B"/>
    <w:rsid w:val="00AE5D5F"/>
    <w:rsid w:val="00AE5EFF"/>
    <w:rsid w:val="00AE60FD"/>
    <w:rsid w:val="00AE6961"/>
    <w:rsid w:val="00AE6CF6"/>
    <w:rsid w:val="00AE6D91"/>
    <w:rsid w:val="00AE7168"/>
    <w:rsid w:val="00AE7623"/>
    <w:rsid w:val="00AE763A"/>
    <w:rsid w:val="00AE7C2E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7F2"/>
    <w:rsid w:val="00AF17FA"/>
    <w:rsid w:val="00AF2323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832"/>
    <w:rsid w:val="00AF4C46"/>
    <w:rsid w:val="00AF539E"/>
    <w:rsid w:val="00AF54E0"/>
    <w:rsid w:val="00AF5D75"/>
    <w:rsid w:val="00AF62D9"/>
    <w:rsid w:val="00AF6ABA"/>
    <w:rsid w:val="00B000C2"/>
    <w:rsid w:val="00B00637"/>
    <w:rsid w:val="00B013B8"/>
    <w:rsid w:val="00B01A66"/>
    <w:rsid w:val="00B01D94"/>
    <w:rsid w:val="00B01ED0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54"/>
    <w:rsid w:val="00B104F6"/>
    <w:rsid w:val="00B105A0"/>
    <w:rsid w:val="00B10683"/>
    <w:rsid w:val="00B109E1"/>
    <w:rsid w:val="00B10EDC"/>
    <w:rsid w:val="00B10F73"/>
    <w:rsid w:val="00B1289E"/>
    <w:rsid w:val="00B12EC2"/>
    <w:rsid w:val="00B139AA"/>
    <w:rsid w:val="00B13A5D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477"/>
    <w:rsid w:val="00B17DB9"/>
    <w:rsid w:val="00B17F48"/>
    <w:rsid w:val="00B17F72"/>
    <w:rsid w:val="00B2010B"/>
    <w:rsid w:val="00B205B2"/>
    <w:rsid w:val="00B205F0"/>
    <w:rsid w:val="00B20658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474"/>
    <w:rsid w:val="00B31996"/>
    <w:rsid w:val="00B31B39"/>
    <w:rsid w:val="00B31E71"/>
    <w:rsid w:val="00B32025"/>
    <w:rsid w:val="00B322AA"/>
    <w:rsid w:val="00B32663"/>
    <w:rsid w:val="00B3299F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E1D"/>
    <w:rsid w:val="00B35EEC"/>
    <w:rsid w:val="00B366CA"/>
    <w:rsid w:val="00B36C88"/>
    <w:rsid w:val="00B36CD6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60"/>
    <w:rsid w:val="00B41095"/>
    <w:rsid w:val="00B415E8"/>
    <w:rsid w:val="00B419F4"/>
    <w:rsid w:val="00B41CA6"/>
    <w:rsid w:val="00B422C4"/>
    <w:rsid w:val="00B42C9E"/>
    <w:rsid w:val="00B4314B"/>
    <w:rsid w:val="00B4333A"/>
    <w:rsid w:val="00B437B7"/>
    <w:rsid w:val="00B43BCB"/>
    <w:rsid w:val="00B44220"/>
    <w:rsid w:val="00B447CD"/>
    <w:rsid w:val="00B44D53"/>
    <w:rsid w:val="00B44DBA"/>
    <w:rsid w:val="00B450DB"/>
    <w:rsid w:val="00B46F46"/>
    <w:rsid w:val="00B46F50"/>
    <w:rsid w:val="00B470FE"/>
    <w:rsid w:val="00B47305"/>
    <w:rsid w:val="00B47BF5"/>
    <w:rsid w:val="00B47C57"/>
    <w:rsid w:val="00B47D16"/>
    <w:rsid w:val="00B500AB"/>
    <w:rsid w:val="00B50D51"/>
    <w:rsid w:val="00B51041"/>
    <w:rsid w:val="00B51089"/>
    <w:rsid w:val="00B510DF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DDA"/>
    <w:rsid w:val="00B54010"/>
    <w:rsid w:val="00B54039"/>
    <w:rsid w:val="00B543CF"/>
    <w:rsid w:val="00B54658"/>
    <w:rsid w:val="00B548AD"/>
    <w:rsid w:val="00B54B00"/>
    <w:rsid w:val="00B54D39"/>
    <w:rsid w:val="00B55185"/>
    <w:rsid w:val="00B5553A"/>
    <w:rsid w:val="00B55CC0"/>
    <w:rsid w:val="00B55D33"/>
    <w:rsid w:val="00B55D48"/>
    <w:rsid w:val="00B563C2"/>
    <w:rsid w:val="00B56BAF"/>
    <w:rsid w:val="00B56F3C"/>
    <w:rsid w:val="00B571F9"/>
    <w:rsid w:val="00B57555"/>
    <w:rsid w:val="00B57D21"/>
    <w:rsid w:val="00B60029"/>
    <w:rsid w:val="00B606A0"/>
    <w:rsid w:val="00B6072F"/>
    <w:rsid w:val="00B60BD8"/>
    <w:rsid w:val="00B6111C"/>
    <w:rsid w:val="00B616C0"/>
    <w:rsid w:val="00B61AB8"/>
    <w:rsid w:val="00B61C94"/>
    <w:rsid w:val="00B61D35"/>
    <w:rsid w:val="00B61D89"/>
    <w:rsid w:val="00B62947"/>
    <w:rsid w:val="00B63A3C"/>
    <w:rsid w:val="00B63F60"/>
    <w:rsid w:val="00B641A2"/>
    <w:rsid w:val="00B642A4"/>
    <w:rsid w:val="00B64704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44A"/>
    <w:rsid w:val="00B67B4E"/>
    <w:rsid w:val="00B67D8D"/>
    <w:rsid w:val="00B70190"/>
    <w:rsid w:val="00B701D3"/>
    <w:rsid w:val="00B7020C"/>
    <w:rsid w:val="00B70299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95D"/>
    <w:rsid w:val="00B73E53"/>
    <w:rsid w:val="00B7402B"/>
    <w:rsid w:val="00B7403B"/>
    <w:rsid w:val="00B74361"/>
    <w:rsid w:val="00B743D5"/>
    <w:rsid w:val="00B74D72"/>
    <w:rsid w:val="00B74E16"/>
    <w:rsid w:val="00B74E9A"/>
    <w:rsid w:val="00B75567"/>
    <w:rsid w:val="00B75733"/>
    <w:rsid w:val="00B757BB"/>
    <w:rsid w:val="00B75AB7"/>
    <w:rsid w:val="00B75E61"/>
    <w:rsid w:val="00B76236"/>
    <w:rsid w:val="00B76375"/>
    <w:rsid w:val="00B76689"/>
    <w:rsid w:val="00B769BD"/>
    <w:rsid w:val="00B76C3A"/>
    <w:rsid w:val="00B7748B"/>
    <w:rsid w:val="00B776EE"/>
    <w:rsid w:val="00B7782B"/>
    <w:rsid w:val="00B77A55"/>
    <w:rsid w:val="00B77DCD"/>
    <w:rsid w:val="00B77DF4"/>
    <w:rsid w:val="00B77F87"/>
    <w:rsid w:val="00B77FD4"/>
    <w:rsid w:val="00B80021"/>
    <w:rsid w:val="00B8016D"/>
    <w:rsid w:val="00B80269"/>
    <w:rsid w:val="00B803CA"/>
    <w:rsid w:val="00B80863"/>
    <w:rsid w:val="00B808A6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B78"/>
    <w:rsid w:val="00B82CC6"/>
    <w:rsid w:val="00B83793"/>
    <w:rsid w:val="00B83831"/>
    <w:rsid w:val="00B8395F"/>
    <w:rsid w:val="00B83C6E"/>
    <w:rsid w:val="00B8402C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29E"/>
    <w:rsid w:val="00B904B7"/>
    <w:rsid w:val="00B905BE"/>
    <w:rsid w:val="00B90771"/>
    <w:rsid w:val="00B90E6A"/>
    <w:rsid w:val="00B90FBF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913"/>
    <w:rsid w:val="00B949EC"/>
    <w:rsid w:val="00B94A08"/>
    <w:rsid w:val="00B94F91"/>
    <w:rsid w:val="00B95C35"/>
    <w:rsid w:val="00B96341"/>
    <w:rsid w:val="00B96343"/>
    <w:rsid w:val="00B963A1"/>
    <w:rsid w:val="00B9651A"/>
    <w:rsid w:val="00B96909"/>
    <w:rsid w:val="00B96978"/>
    <w:rsid w:val="00B97422"/>
    <w:rsid w:val="00B97660"/>
    <w:rsid w:val="00B97E01"/>
    <w:rsid w:val="00B97EC9"/>
    <w:rsid w:val="00BA0C24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D0"/>
    <w:rsid w:val="00BA5A58"/>
    <w:rsid w:val="00BA6644"/>
    <w:rsid w:val="00BA6D1E"/>
    <w:rsid w:val="00BA6DB1"/>
    <w:rsid w:val="00BA781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E0E"/>
    <w:rsid w:val="00BB5F47"/>
    <w:rsid w:val="00BB6058"/>
    <w:rsid w:val="00BB65F8"/>
    <w:rsid w:val="00BB6EB4"/>
    <w:rsid w:val="00BB6FF8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3EE"/>
    <w:rsid w:val="00BC14D3"/>
    <w:rsid w:val="00BC19AB"/>
    <w:rsid w:val="00BC1AAF"/>
    <w:rsid w:val="00BC267E"/>
    <w:rsid w:val="00BC2926"/>
    <w:rsid w:val="00BC29F4"/>
    <w:rsid w:val="00BC2DCD"/>
    <w:rsid w:val="00BC2F16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AE1"/>
    <w:rsid w:val="00BC7E19"/>
    <w:rsid w:val="00BD01CD"/>
    <w:rsid w:val="00BD02A9"/>
    <w:rsid w:val="00BD075C"/>
    <w:rsid w:val="00BD0F2B"/>
    <w:rsid w:val="00BD1183"/>
    <w:rsid w:val="00BD11D6"/>
    <w:rsid w:val="00BD1280"/>
    <w:rsid w:val="00BD14C5"/>
    <w:rsid w:val="00BD1990"/>
    <w:rsid w:val="00BD2053"/>
    <w:rsid w:val="00BD29DE"/>
    <w:rsid w:val="00BD2BE8"/>
    <w:rsid w:val="00BD330B"/>
    <w:rsid w:val="00BD346E"/>
    <w:rsid w:val="00BD34E8"/>
    <w:rsid w:val="00BD3BA1"/>
    <w:rsid w:val="00BD43D6"/>
    <w:rsid w:val="00BD44E4"/>
    <w:rsid w:val="00BD456A"/>
    <w:rsid w:val="00BD4DA1"/>
    <w:rsid w:val="00BD4EC7"/>
    <w:rsid w:val="00BD52B4"/>
    <w:rsid w:val="00BD5369"/>
    <w:rsid w:val="00BD5764"/>
    <w:rsid w:val="00BD5EB7"/>
    <w:rsid w:val="00BD5EF4"/>
    <w:rsid w:val="00BD623F"/>
    <w:rsid w:val="00BD69BE"/>
    <w:rsid w:val="00BD711D"/>
    <w:rsid w:val="00BD71C7"/>
    <w:rsid w:val="00BD7563"/>
    <w:rsid w:val="00BD765D"/>
    <w:rsid w:val="00BD7768"/>
    <w:rsid w:val="00BD7F8C"/>
    <w:rsid w:val="00BE0897"/>
    <w:rsid w:val="00BE11D0"/>
    <w:rsid w:val="00BE12C6"/>
    <w:rsid w:val="00BE147A"/>
    <w:rsid w:val="00BE1573"/>
    <w:rsid w:val="00BE175D"/>
    <w:rsid w:val="00BE1E1A"/>
    <w:rsid w:val="00BE1E6B"/>
    <w:rsid w:val="00BE2855"/>
    <w:rsid w:val="00BE2B45"/>
    <w:rsid w:val="00BE2C04"/>
    <w:rsid w:val="00BE30EA"/>
    <w:rsid w:val="00BE3100"/>
    <w:rsid w:val="00BE31A6"/>
    <w:rsid w:val="00BE33ED"/>
    <w:rsid w:val="00BE3549"/>
    <w:rsid w:val="00BE35F3"/>
    <w:rsid w:val="00BE3606"/>
    <w:rsid w:val="00BE3A6C"/>
    <w:rsid w:val="00BE44F0"/>
    <w:rsid w:val="00BE462C"/>
    <w:rsid w:val="00BE487D"/>
    <w:rsid w:val="00BE4C14"/>
    <w:rsid w:val="00BE4DB8"/>
    <w:rsid w:val="00BE4F10"/>
    <w:rsid w:val="00BE5C0A"/>
    <w:rsid w:val="00BE5FA8"/>
    <w:rsid w:val="00BE6274"/>
    <w:rsid w:val="00BE644D"/>
    <w:rsid w:val="00BE64B9"/>
    <w:rsid w:val="00BE6D6A"/>
    <w:rsid w:val="00BE6DC7"/>
    <w:rsid w:val="00BE6E34"/>
    <w:rsid w:val="00BE766F"/>
    <w:rsid w:val="00BE7872"/>
    <w:rsid w:val="00BE79DA"/>
    <w:rsid w:val="00BF0F6F"/>
    <w:rsid w:val="00BF1055"/>
    <w:rsid w:val="00BF13B8"/>
    <w:rsid w:val="00BF1572"/>
    <w:rsid w:val="00BF1602"/>
    <w:rsid w:val="00BF17BC"/>
    <w:rsid w:val="00BF1A6B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F91"/>
    <w:rsid w:val="00BF62FB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A45"/>
    <w:rsid w:val="00C00F68"/>
    <w:rsid w:val="00C01096"/>
    <w:rsid w:val="00C01371"/>
    <w:rsid w:val="00C01A76"/>
    <w:rsid w:val="00C01D17"/>
    <w:rsid w:val="00C01F73"/>
    <w:rsid w:val="00C021F9"/>
    <w:rsid w:val="00C02B2B"/>
    <w:rsid w:val="00C02E0D"/>
    <w:rsid w:val="00C03215"/>
    <w:rsid w:val="00C033F7"/>
    <w:rsid w:val="00C039A2"/>
    <w:rsid w:val="00C03A3C"/>
    <w:rsid w:val="00C04470"/>
    <w:rsid w:val="00C04587"/>
    <w:rsid w:val="00C04701"/>
    <w:rsid w:val="00C04916"/>
    <w:rsid w:val="00C04CD3"/>
    <w:rsid w:val="00C05631"/>
    <w:rsid w:val="00C05B04"/>
    <w:rsid w:val="00C05C7B"/>
    <w:rsid w:val="00C05C91"/>
    <w:rsid w:val="00C0695A"/>
    <w:rsid w:val="00C06E31"/>
    <w:rsid w:val="00C07332"/>
    <w:rsid w:val="00C07DAB"/>
    <w:rsid w:val="00C07E39"/>
    <w:rsid w:val="00C07E81"/>
    <w:rsid w:val="00C108B2"/>
    <w:rsid w:val="00C1091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B3"/>
    <w:rsid w:val="00C14303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644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C0B"/>
    <w:rsid w:val="00C21EE4"/>
    <w:rsid w:val="00C221E1"/>
    <w:rsid w:val="00C223B6"/>
    <w:rsid w:val="00C228F3"/>
    <w:rsid w:val="00C22EFD"/>
    <w:rsid w:val="00C23765"/>
    <w:rsid w:val="00C237CB"/>
    <w:rsid w:val="00C23814"/>
    <w:rsid w:val="00C238F9"/>
    <w:rsid w:val="00C23E3F"/>
    <w:rsid w:val="00C2415E"/>
    <w:rsid w:val="00C247B5"/>
    <w:rsid w:val="00C24A62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C3F"/>
    <w:rsid w:val="00C27C55"/>
    <w:rsid w:val="00C27E20"/>
    <w:rsid w:val="00C27EF1"/>
    <w:rsid w:val="00C3119F"/>
    <w:rsid w:val="00C31453"/>
    <w:rsid w:val="00C31FE4"/>
    <w:rsid w:val="00C326BF"/>
    <w:rsid w:val="00C32729"/>
    <w:rsid w:val="00C32B2E"/>
    <w:rsid w:val="00C32F32"/>
    <w:rsid w:val="00C3314B"/>
    <w:rsid w:val="00C33338"/>
    <w:rsid w:val="00C337FA"/>
    <w:rsid w:val="00C33904"/>
    <w:rsid w:val="00C33CD2"/>
    <w:rsid w:val="00C33DBC"/>
    <w:rsid w:val="00C34008"/>
    <w:rsid w:val="00C3405A"/>
    <w:rsid w:val="00C34078"/>
    <w:rsid w:val="00C34164"/>
    <w:rsid w:val="00C34752"/>
    <w:rsid w:val="00C34BD0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3C"/>
    <w:rsid w:val="00C40ED8"/>
    <w:rsid w:val="00C41561"/>
    <w:rsid w:val="00C41673"/>
    <w:rsid w:val="00C425C2"/>
    <w:rsid w:val="00C4265A"/>
    <w:rsid w:val="00C42C6F"/>
    <w:rsid w:val="00C42CD0"/>
    <w:rsid w:val="00C42EE7"/>
    <w:rsid w:val="00C43443"/>
    <w:rsid w:val="00C43687"/>
    <w:rsid w:val="00C4371B"/>
    <w:rsid w:val="00C43E8D"/>
    <w:rsid w:val="00C44013"/>
    <w:rsid w:val="00C4404D"/>
    <w:rsid w:val="00C443B2"/>
    <w:rsid w:val="00C4474E"/>
    <w:rsid w:val="00C45057"/>
    <w:rsid w:val="00C458DE"/>
    <w:rsid w:val="00C4590D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10F3"/>
    <w:rsid w:val="00C51120"/>
    <w:rsid w:val="00C514C4"/>
    <w:rsid w:val="00C51546"/>
    <w:rsid w:val="00C51670"/>
    <w:rsid w:val="00C51C9D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84F"/>
    <w:rsid w:val="00C55863"/>
    <w:rsid w:val="00C55DB1"/>
    <w:rsid w:val="00C56651"/>
    <w:rsid w:val="00C56A00"/>
    <w:rsid w:val="00C56E5F"/>
    <w:rsid w:val="00C57202"/>
    <w:rsid w:val="00C57326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593"/>
    <w:rsid w:val="00C7399E"/>
    <w:rsid w:val="00C739CB"/>
    <w:rsid w:val="00C73E75"/>
    <w:rsid w:val="00C73EC1"/>
    <w:rsid w:val="00C74469"/>
    <w:rsid w:val="00C747A1"/>
    <w:rsid w:val="00C74867"/>
    <w:rsid w:val="00C74AC8"/>
    <w:rsid w:val="00C752FB"/>
    <w:rsid w:val="00C7542F"/>
    <w:rsid w:val="00C75841"/>
    <w:rsid w:val="00C75E18"/>
    <w:rsid w:val="00C75EE5"/>
    <w:rsid w:val="00C75FDC"/>
    <w:rsid w:val="00C7613E"/>
    <w:rsid w:val="00C76696"/>
    <w:rsid w:val="00C76872"/>
    <w:rsid w:val="00C76ACA"/>
    <w:rsid w:val="00C76CFA"/>
    <w:rsid w:val="00C76D42"/>
    <w:rsid w:val="00C773B4"/>
    <w:rsid w:val="00C776F8"/>
    <w:rsid w:val="00C77774"/>
    <w:rsid w:val="00C77BC2"/>
    <w:rsid w:val="00C77CAA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AC7"/>
    <w:rsid w:val="00C81CC1"/>
    <w:rsid w:val="00C82141"/>
    <w:rsid w:val="00C82582"/>
    <w:rsid w:val="00C827F6"/>
    <w:rsid w:val="00C8282E"/>
    <w:rsid w:val="00C82A75"/>
    <w:rsid w:val="00C82C6E"/>
    <w:rsid w:val="00C82FA3"/>
    <w:rsid w:val="00C83201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6DC"/>
    <w:rsid w:val="00C90829"/>
    <w:rsid w:val="00C90B75"/>
    <w:rsid w:val="00C90CD8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E3B"/>
    <w:rsid w:val="00C92F86"/>
    <w:rsid w:val="00C92FFD"/>
    <w:rsid w:val="00C93380"/>
    <w:rsid w:val="00C93537"/>
    <w:rsid w:val="00C93857"/>
    <w:rsid w:val="00C93BD8"/>
    <w:rsid w:val="00C93FB5"/>
    <w:rsid w:val="00C94645"/>
    <w:rsid w:val="00C94A0C"/>
    <w:rsid w:val="00C94C4C"/>
    <w:rsid w:val="00C95B33"/>
    <w:rsid w:val="00C95FB2"/>
    <w:rsid w:val="00C95FB3"/>
    <w:rsid w:val="00C96098"/>
    <w:rsid w:val="00C9648C"/>
    <w:rsid w:val="00C964F9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E4B"/>
    <w:rsid w:val="00CA3176"/>
    <w:rsid w:val="00CA33C8"/>
    <w:rsid w:val="00CA347E"/>
    <w:rsid w:val="00CA35AE"/>
    <w:rsid w:val="00CA3AD9"/>
    <w:rsid w:val="00CA3DBB"/>
    <w:rsid w:val="00CA4132"/>
    <w:rsid w:val="00CA452D"/>
    <w:rsid w:val="00CA4AE8"/>
    <w:rsid w:val="00CA52FC"/>
    <w:rsid w:val="00CA535A"/>
    <w:rsid w:val="00CA537F"/>
    <w:rsid w:val="00CA5638"/>
    <w:rsid w:val="00CA5AEB"/>
    <w:rsid w:val="00CA5F25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E5"/>
    <w:rsid w:val="00CB0B47"/>
    <w:rsid w:val="00CB1042"/>
    <w:rsid w:val="00CB10BF"/>
    <w:rsid w:val="00CB1730"/>
    <w:rsid w:val="00CB1ECE"/>
    <w:rsid w:val="00CB2816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B3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602"/>
    <w:rsid w:val="00CC1E75"/>
    <w:rsid w:val="00CC1F9C"/>
    <w:rsid w:val="00CC1FD8"/>
    <w:rsid w:val="00CC2539"/>
    <w:rsid w:val="00CC285D"/>
    <w:rsid w:val="00CC319F"/>
    <w:rsid w:val="00CC31F0"/>
    <w:rsid w:val="00CC3C31"/>
    <w:rsid w:val="00CC412A"/>
    <w:rsid w:val="00CC46C3"/>
    <w:rsid w:val="00CC48A4"/>
    <w:rsid w:val="00CC4B35"/>
    <w:rsid w:val="00CC4C34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690"/>
    <w:rsid w:val="00CD1FCE"/>
    <w:rsid w:val="00CD24F6"/>
    <w:rsid w:val="00CD2819"/>
    <w:rsid w:val="00CD2AB6"/>
    <w:rsid w:val="00CD2B8D"/>
    <w:rsid w:val="00CD2EE4"/>
    <w:rsid w:val="00CD325F"/>
    <w:rsid w:val="00CD32E4"/>
    <w:rsid w:val="00CD33BA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A0"/>
    <w:rsid w:val="00CE0ABB"/>
    <w:rsid w:val="00CE0BA0"/>
    <w:rsid w:val="00CE0D8A"/>
    <w:rsid w:val="00CE107C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B2B"/>
    <w:rsid w:val="00CE4BD6"/>
    <w:rsid w:val="00CE4C6D"/>
    <w:rsid w:val="00CE4EA3"/>
    <w:rsid w:val="00CE5431"/>
    <w:rsid w:val="00CE572A"/>
    <w:rsid w:val="00CE5938"/>
    <w:rsid w:val="00CE6225"/>
    <w:rsid w:val="00CE6A53"/>
    <w:rsid w:val="00CE6C3C"/>
    <w:rsid w:val="00CE6D39"/>
    <w:rsid w:val="00CE73EA"/>
    <w:rsid w:val="00CE7B1E"/>
    <w:rsid w:val="00CE7C02"/>
    <w:rsid w:val="00CE7C84"/>
    <w:rsid w:val="00CF0D81"/>
    <w:rsid w:val="00CF0F5C"/>
    <w:rsid w:val="00CF111F"/>
    <w:rsid w:val="00CF1E1C"/>
    <w:rsid w:val="00CF2157"/>
    <w:rsid w:val="00CF22DD"/>
    <w:rsid w:val="00CF2863"/>
    <w:rsid w:val="00CF2CC3"/>
    <w:rsid w:val="00CF2FAF"/>
    <w:rsid w:val="00CF32EF"/>
    <w:rsid w:val="00CF350F"/>
    <w:rsid w:val="00CF3591"/>
    <w:rsid w:val="00CF4658"/>
    <w:rsid w:val="00CF48B6"/>
    <w:rsid w:val="00CF4E6C"/>
    <w:rsid w:val="00CF505F"/>
    <w:rsid w:val="00CF55BE"/>
    <w:rsid w:val="00CF563D"/>
    <w:rsid w:val="00CF6641"/>
    <w:rsid w:val="00CF6826"/>
    <w:rsid w:val="00CF6CE5"/>
    <w:rsid w:val="00CF6D12"/>
    <w:rsid w:val="00CF6E82"/>
    <w:rsid w:val="00CF7241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999"/>
    <w:rsid w:val="00D019BB"/>
    <w:rsid w:val="00D01D44"/>
    <w:rsid w:val="00D02048"/>
    <w:rsid w:val="00D0262C"/>
    <w:rsid w:val="00D02CC8"/>
    <w:rsid w:val="00D033A5"/>
    <w:rsid w:val="00D03498"/>
    <w:rsid w:val="00D03562"/>
    <w:rsid w:val="00D03A32"/>
    <w:rsid w:val="00D03B4E"/>
    <w:rsid w:val="00D048C0"/>
    <w:rsid w:val="00D04A4E"/>
    <w:rsid w:val="00D04BA3"/>
    <w:rsid w:val="00D04CEA"/>
    <w:rsid w:val="00D04DBF"/>
    <w:rsid w:val="00D05062"/>
    <w:rsid w:val="00D050B1"/>
    <w:rsid w:val="00D051DD"/>
    <w:rsid w:val="00D05937"/>
    <w:rsid w:val="00D059D0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D68"/>
    <w:rsid w:val="00D11244"/>
    <w:rsid w:val="00D112B8"/>
    <w:rsid w:val="00D113A3"/>
    <w:rsid w:val="00D1153C"/>
    <w:rsid w:val="00D11D10"/>
    <w:rsid w:val="00D11E79"/>
    <w:rsid w:val="00D1225A"/>
    <w:rsid w:val="00D12517"/>
    <w:rsid w:val="00D1288B"/>
    <w:rsid w:val="00D12AA9"/>
    <w:rsid w:val="00D13007"/>
    <w:rsid w:val="00D130FD"/>
    <w:rsid w:val="00D134B0"/>
    <w:rsid w:val="00D13A44"/>
    <w:rsid w:val="00D13C62"/>
    <w:rsid w:val="00D13FB2"/>
    <w:rsid w:val="00D14247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E0F"/>
    <w:rsid w:val="00D162D3"/>
    <w:rsid w:val="00D16F9C"/>
    <w:rsid w:val="00D1713B"/>
    <w:rsid w:val="00D172C8"/>
    <w:rsid w:val="00D17521"/>
    <w:rsid w:val="00D17D35"/>
    <w:rsid w:val="00D17EDD"/>
    <w:rsid w:val="00D17F7B"/>
    <w:rsid w:val="00D203C0"/>
    <w:rsid w:val="00D203D4"/>
    <w:rsid w:val="00D2088F"/>
    <w:rsid w:val="00D21077"/>
    <w:rsid w:val="00D2225B"/>
    <w:rsid w:val="00D223BE"/>
    <w:rsid w:val="00D2250D"/>
    <w:rsid w:val="00D231D5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C0"/>
    <w:rsid w:val="00D27269"/>
    <w:rsid w:val="00D2741C"/>
    <w:rsid w:val="00D27FC0"/>
    <w:rsid w:val="00D301A3"/>
    <w:rsid w:val="00D301C2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2DA"/>
    <w:rsid w:val="00D3339C"/>
    <w:rsid w:val="00D336A3"/>
    <w:rsid w:val="00D33710"/>
    <w:rsid w:val="00D341BC"/>
    <w:rsid w:val="00D34436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400F3"/>
    <w:rsid w:val="00D4082F"/>
    <w:rsid w:val="00D40C31"/>
    <w:rsid w:val="00D40DEC"/>
    <w:rsid w:val="00D40E25"/>
    <w:rsid w:val="00D4101A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522"/>
    <w:rsid w:val="00D4598D"/>
    <w:rsid w:val="00D45ABA"/>
    <w:rsid w:val="00D45C71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214B"/>
    <w:rsid w:val="00D52606"/>
    <w:rsid w:val="00D526C0"/>
    <w:rsid w:val="00D52A63"/>
    <w:rsid w:val="00D52BFA"/>
    <w:rsid w:val="00D532C7"/>
    <w:rsid w:val="00D53D97"/>
    <w:rsid w:val="00D54BBF"/>
    <w:rsid w:val="00D5502A"/>
    <w:rsid w:val="00D551D7"/>
    <w:rsid w:val="00D55568"/>
    <w:rsid w:val="00D55989"/>
    <w:rsid w:val="00D55DE7"/>
    <w:rsid w:val="00D55E38"/>
    <w:rsid w:val="00D56089"/>
    <w:rsid w:val="00D5610B"/>
    <w:rsid w:val="00D5616F"/>
    <w:rsid w:val="00D5659D"/>
    <w:rsid w:val="00D56912"/>
    <w:rsid w:val="00D56B2B"/>
    <w:rsid w:val="00D56BE9"/>
    <w:rsid w:val="00D574F1"/>
    <w:rsid w:val="00D57626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8F7"/>
    <w:rsid w:val="00D62AD5"/>
    <w:rsid w:val="00D62C76"/>
    <w:rsid w:val="00D62F13"/>
    <w:rsid w:val="00D63108"/>
    <w:rsid w:val="00D63279"/>
    <w:rsid w:val="00D644BB"/>
    <w:rsid w:val="00D64742"/>
    <w:rsid w:val="00D64C31"/>
    <w:rsid w:val="00D64D95"/>
    <w:rsid w:val="00D655D6"/>
    <w:rsid w:val="00D65797"/>
    <w:rsid w:val="00D657E5"/>
    <w:rsid w:val="00D65B3B"/>
    <w:rsid w:val="00D661EB"/>
    <w:rsid w:val="00D66284"/>
    <w:rsid w:val="00D664CF"/>
    <w:rsid w:val="00D66783"/>
    <w:rsid w:val="00D66899"/>
    <w:rsid w:val="00D66D90"/>
    <w:rsid w:val="00D66DEB"/>
    <w:rsid w:val="00D6755E"/>
    <w:rsid w:val="00D67C27"/>
    <w:rsid w:val="00D67F0E"/>
    <w:rsid w:val="00D67F22"/>
    <w:rsid w:val="00D70371"/>
    <w:rsid w:val="00D705A0"/>
    <w:rsid w:val="00D70D07"/>
    <w:rsid w:val="00D70F00"/>
    <w:rsid w:val="00D7120D"/>
    <w:rsid w:val="00D72177"/>
    <w:rsid w:val="00D72B39"/>
    <w:rsid w:val="00D730FB"/>
    <w:rsid w:val="00D73879"/>
    <w:rsid w:val="00D73986"/>
    <w:rsid w:val="00D73A2A"/>
    <w:rsid w:val="00D73CDE"/>
    <w:rsid w:val="00D73F60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F3"/>
    <w:rsid w:val="00D7622F"/>
    <w:rsid w:val="00D76C08"/>
    <w:rsid w:val="00D770EA"/>
    <w:rsid w:val="00D77122"/>
    <w:rsid w:val="00D777ED"/>
    <w:rsid w:val="00D77AB4"/>
    <w:rsid w:val="00D77C35"/>
    <w:rsid w:val="00D77DE8"/>
    <w:rsid w:val="00D77F96"/>
    <w:rsid w:val="00D77FBC"/>
    <w:rsid w:val="00D801C0"/>
    <w:rsid w:val="00D804FC"/>
    <w:rsid w:val="00D808A9"/>
    <w:rsid w:val="00D808E4"/>
    <w:rsid w:val="00D813EC"/>
    <w:rsid w:val="00D81499"/>
    <w:rsid w:val="00D8155D"/>
    <w:rsid w:val="00D81979"/>
    <w:rsid w:val="00D8210E"/>
    <w:rsid w:val="00D8216C"/>
    <w:rsid w:val="00D826F3"/>
    <w:rsid w:val="00D82722"/>
    <w:rsid w:val="00D82A69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58"/>
    <w:rsid w:val="00D918E0"/>
    <w:rsid w:val="00D91B93"/>
    <w:rsid w:val="00D91EC2"/>
    <w:rsid w:val="00D9204D"/>
    <w:rsid w:val="00D9245A"/>
    <w:rsid w:val="00D9290C"/>
    <w:rsid w:val="00D92E77"/>
    <w:rsid w:val="00D93DBC"/>
    <w:rsid w:val="00D946E4"/>
    <w:rsid w:val="00D947D3"/>
    <w:rsid w:val="00D94922"/>
    <w:rsid w:val="00D94A96"/>
    <w:rsid w:val="00D94F13"/>
    <w:rsid w:val="00D94FC6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DF2"/>
    <w:rsid w:val="00DA0EE4"/>
    <w:rsid w:val="00DA1475"/>
    <w:rsid w:val="00DA163E"/>
    <w:rsid w:val="00DA1EAF"/>
    <w:rsid w:val="00DA2262"/>
    <w:rsid w:val="00DA2628"/>
    <w:rsid w:val="00DA272E"/>
    <w:rsid w:val="00DA2B8D"/>
    <w:rsid w:val="00DA2C59"/>
    <w:rsid w:val="00DA2C65"/>
    <w:rsid w:val="00DA2C74"/>
    <w:rsid w:val="00DA336F"/>
    <w:rsid w:val="00DA33E2"/>
    <w:rsid w:val="00DA3401"/>
    <w:rsid w:val="00DA3479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FB2"/>
    <w:rsid w:val="00DA63FD"/>
    <w:rsid w:val="00DA680C"/>
    <w:rsid w:val="00DA6926"/>
    <w:rsid w:val="00DA6991"/>
    <w:rsid w:val="00DA6A31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B78"/>
    <w:rsid w:val="00DB2055"/>
    <w:rsid w:val="00DB312D"/>
    <w:rsid w:val="00DB37DB"/>
    <w:rsid w:val="00DB3D18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C40"/>
    <w:rsid w:val="00DC0C90"/>
    <w:rsid w:val="00DC1835"/>
    <w:rsid w:val="00DC1D59"/>
    <w:rsid w:val="00DC1E40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6B6"/>
    <w:rsid w:val="00DC473B"/>
    <w:rsid w:val="00DC47BC"/>
    <w:rsid w:val="00DC5226"/>
    <w:rsid w:val="00DC55AD"/>
    <w:rsid w:val="00DC5615"/>
    <w:rsid w:val="00DC5D0A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31A7"/>
    <w:rsid w:val="00DD31DF"/>
    <w:rsid w:val="00DD31EB"/>
    <w:rsid w:val="00DD375C"/>
    <w:rsid w:val="00DD3A12"/>
    <w:rsid w:val="00DD3B63"/>
    <w:rsid w:val="00DD3E0F"/>
    <w:rsid w:val="00DD3F7A"/>
    <w:rsid w:val="00DD4004"/>
    <w:rsid w:val="00DD436D"/>
    <w:rsid w:val="00DD43B3"/>
    <w:rsid w:val="00DD4527"/>
    <w:rsid w:val="00DD4BA5"/>
    <w:rsid w:val="00DD5247"/>
    <w:rsid w:val="00DD543B"/>
    <w:rsid w:val="00DD590C"/>
    <w:rsid w:val="00DD5E76"/>
    <w:rsid w:val="00DD60C8"/>
    <w:rsid w:val="00DD64BC"/>
    <w:rsid w:val="00DD68BC"/>
    <w:rsid w:val="00DD6DF8"/>
    <w:rsid w:val="00DD7646"/>
    <w:rsid w:val="00DD767C"/>
    <w:rsid w:val="00DD77C4"/>
    <w:rsid w:val="00DD7BAC"/>
    <w:rsid w:val="00DD7CBD"/>
    <w:rsid w:val="00DE0056"/>
    <w:rsid w:val="00DE0812"/>
    <w:rsid w:val="00DE0E22"/>
    <w:rsid w:val="00DE1311"/>
    <w:rsid w:val="00DE1508"/>
    <w:rsid w:val="00DE1920"/>
    <w:rsid w:val="00DE19FE"/>
    <w:rsid w:val="00DE1FDE"/>
    <w:rsid w:val="00DE20D5"/>
    <w:rsid w:val="00DE2160"/>
    <w:rsid w:val="00DE245D"/>
    <w:rsid w:val="00DE29C9"/>
    <w:rsid w:val="00DE2E4D"/>
    <w:rsid w:val="00DE31A3"/>
    <w:rsid w:val="00DE35A7"/>
    <w:rsid w:val="00DE36E4"/>
    <w:rsid w:val="00DE3C71"/>
    <w:rsid w:val="00DE405F"/>
    <w:rsid w:val="00DE458B"/>
    <w:rsid w:val="00DE46D9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47"/>
    <w:rsid w:val="00DE6732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C3D"/>
    <w:rsid w:val="00DF3202"/>
    <w:rsid w:val="00DF3D7F"/>
    <w:rsid w:val="00DF3FD2"/>
    <w:rsid w:val="00DF460E"/>
    <w:rsid w:val="00DF4AD7"/>
    <w:rsid w:val="00DF53EC"/>
    <w:rsid w:val="00DF58DA"/>
    <w:rsid w:val="00DF5C90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33D8"/>
    <w:rsid w:val="00E0342A"/>
    <w:rsid w:val="00E03D53"/>
    <w:rsid w:val="00E0440A"/>
    <w:rsid w:val="00E04807"/>
    <w:rsid w:val="00E04BB0"/>
    <w:rsid w:val="00E04F35"/>
    <w:rsid w:val="00E05196"/>
    <w:rsid w:val="00E0577C"/>
    <w:rsid w:val="00E05AD9"/>
    <w:rsid w:val="00E05C1E"/>
    <w:rsid w:val="00E05FEA"/>
    <w:rsid w:val="00E06423"/>
    <w:rsid w:val="00E065DE"/>
    <w:rsid w:val="00E06A84"/>
    <w:rsid w:val="00E06C18"/>
    <w:rsid w:val="00E07298"/>
    <w:rsid w:val="00E0799E"/>
    <w:rsid w:val="00E07BD7"/>
    <w:rsid w:val="00E07CB1"/>
    <w:rsid w:val="00E10BAB"/>
    <w:rsid w:val="00E110C0"/>
    <w:rsid w:val="00E11123"/>
    <w:rsid w:val="00E117C7"/>
    <w:rsid w:val="00E11A9E"/>
    <w:rsid w:val="00E120C9"/>
    <w:rsid w:val="00E1242E"/>
    <w:rsid w:val="00E12487"/>
    <w:rsid w:val="00E1288D"/>
    <w:rsid w:val="00E12A0A"/>
    <w:rsid w:val="00E12BDC"/>
    <w:rsid w:val="00E12FD2"/>
    <w:rsid w:val="00E12FD6"/>
    <w:rsid w:val="00E13316"/>
    <w:rsid w:val="00E1338B"/>
    <w:rsid w:val="00E13580"/>
    <w:rsid w:val="00E13708"/>
    <w:rsid w:val="00E13794"/>
    <w:rsid w:val="00E1419A"/>
    <w:rsid w:val="00E14AE7"/>
    <w:rsid w:val="00E14EC8"/>
    <w:rsid w:val="00E14F34"/>
    <w:rsid w:val="00E15346"/>
    <w:rsid w:val="00E1546A"/>
    <w:rsid w:val="00E15693"/>
    <w:rsid w:val="00E1581D"/>
    <w:rsid w:val="00E15902"/>
    <w:rsid w:val="00E15910"/>
    <w:rsid w:val="00E16512"/>
    <w:rsid w:val="00E16564"/>
    <w:rsid w:val="00E16660"/>
    <w:rsid w:val="00E16ABF"/>
    <w:rsid w:val="00E16D44"/>
    <w:rsid w:val="00E16DCE"/>
    <w:rsid w:val="00E16E6C"/>
    <w:rsid w:val="00E17036"/>
    <w:rsid w:val="00E17445"/>
    <w:rsid w:val="00E176C1"/>
    <w:rsid w:val="00E1773A"/>
    <w:rsid w:val="00E17BB1"/>
    <w:rsid w:val="00E20027"/>
    <w:rsid w:val="00E204BE"/>
    <w:rsid w:val="00E21125"/>
    <w:rsid w:val="00E21B38"/>
    <w:rsid w:val="00E22B1C"/>
    <w:rsid w:val="00E22BCC"/>
    <w:rsid w:val="00E22BDA"/>
    <w:rsid w:val="00E22D23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5068"/>
    <w:rsid w:val="00E25654"/>
    <w:rsid w:val="00E25867"/>
    <w:rsid w:val="00E25ED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486"/>
    <w:rsid w:val="00E3172E"/>
    <w:rsid w:val="00E31945"/>
    <w:rsid w:val="00E31A3B"/>
    <w:rsid w:val="00E3214C"/>
    <w:rsid w:val="00E32439"/>
    <w:rsid w:val="00E32562"/>
    <w:rsid w:val="00E325AF"/>
    <w:rsid w:val="00E329FF"/>
    <w:rsid w:val="00E32A20"/>
    <w:rsid w:val="00E32CF8"/>
    <w:rsid w:val="00E32D9C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F1"/>
    <w:rsid w:val="00E3655D"/>
    <w:rsid w:val="00E36F60"/>
    <w:rsid w:val="00E374B7"/>
    <w:rsid w:val="00E37690"/>
    <w:rsid w:val="00E3780F"/>
    <w:rsid w:val="00E37970"/>
    <w:rsid w:val="00E379E8"/>
    <w:rsid w:val="00E37A47"/>
    <w:rsid w:val="00E37C5E"/>
    <w:rsid w:val="00E4018D"/>
    <w:rsid w:val="00E402FF"/>
    <w:rsid w:val="00E407A7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50185"/>
    <w:rsid w:val="00E501A5"/>
    <w:rsid w:val="00E5024C"/>
    <w:rsid w:val="00E50284"/>
    <w:rsid w:val="00E5048A"/>
    <w:rsid w:val="00E50505"/>
    <w:rsid w:val="00E508F8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ACF"/>
    <w:rsid w:val="00E53B48"/>
    <w:rsid w:val="00E544B0"/>
    <w:rsid w:val="00E54517"/>
    <w:rsid w:val="00E54BE9"/>
    <w:rsid w:val="00E54D2E"/>
    <w:rsid w:val="00E54EC2"/>
    <w:rsid w:val="00E54F7B"/>
    <w:rsid w:val="00E55016"/>
    <w:rsid w:val="00E55421"/>
    <w:rsid w:val="00E55635"/>
    <w:rsid w:val="00E55EEB"/>
    <w:rsid w:val="00E565AD"/>
    <w:rsid w:val="00E57180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53D7"/>
    <w:rsid w:val="00E65A5F"/>
    <w:rsid w:val="00E6602A"/>
    <w:rsid w:val="00E66A4B"/>
    <w:rsid w:val="00E66AAF"/>
    <w:rsid w:val="00E66BC1"/>
    <w:rsid w:val="00E6702A"/>
    <w:rsid w:val="00E670DB"/>
    <w:rsid w:val="00E706C1"/>
    <w:rsid w:val="00E707E3"/>
    <w:rsid w:val="00E70B11"/>
    <w:rsid w:val="00E70D67"/>
    <w:rsid w:val="00E714B1"/>
    <w:rsid w:val="00E71A81"/>
    <w:rsid w:val="00E71B72"/>
    <w:rsid w:val="00E71BBC"/>
    <w:rsid w:val="00E71CF7"/>
    <w:rsid w:val="00E722FC"/>
    <w:rsid w:val="00E72423"/>
    <w:rsid w:val="00E7269E"/>
    <w:rsid w:val="00E72EC1"/>
    <w:rsid w:val="00E73259"/>
    <w:rsid w:val="00E733AD"/>
    <w:rsid w:val="00E73A0B"/>
    <w:rsid w:val="00E73A25"/>
    <w:rsid w:val="00E73AB1"/>
    <w:rsid w:val="00E73AB2"/>
    <w:rsid w:val="00E73EC7"/>
    <w:rsid w:val="00E74071"/>
    <w:rsid w:val="00E7431E"/>
    <w:rsid w:val="00E7442D"/>
    <w:rsid w:val="00E747C2"/>
    <w:rsid w:val="00E7480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1218"/>
    <w:rsid w:val="00E816B0"/>
    <w:rsid w:val="00E818E6"/>
    <w:rsid w:val="00E81C48"/>
    <w:rsid w:val="00E81CA5"/>
    <w:rsid w:val="00E81DC1"/>
    <w:rsid w:val="00E8225D"/>
    <w:rsid w:val="00E829A8"/>
    <w:rsid w:val="00E82CAD"/>
    <w:rsid w:val="00E834CC"/>
    <w:rsid w:val="00E8385C"/>
    <w:rsid w:val="00E83BAE"/>
    <w:rsid w:val="00E83CE4"/>
    <w:rsid w:val="00E83F01"/>
    <w:rsid w:val="00E8432F"/>
    <w:rsid w:val="00E843DB"/>
    <w:rsid w:val="00E849EB"/>
    <w:rsid w:val="00E84CB3"/>
    <w:rsid w:val="00E84D12"/>
    <w:rsid w:val="00E85130"/>
    <w:rsid w:val="00E85489"/>
    <w:rsid w:val="00E85645"/>
    <w:rsid w:val="00E856F5"/>
    <w:rsid w:val="00E85798"/>
    <w:rsid w:val="00E85810"/>
    <w:rsid w:val="00E85E4A"/>
    <w:rsid w:val="00E860F8"/>
    <w:rsid w:val="00E862AE"/>
    <w:rsid w:val="00E864C1"/>
    <w:rsid w:val="00E868D9"/>
    <w:rsid w:val="00E870C9"/>
    <w:rsid w:val="00E87572"/>
    <w:rsid w:val="00E87D92"/>
    <w:rsid w:val="00E87E10"/>
    <w:rsid w:val="00E87F13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208E"/>
    <w:rsid w:val="00E9223E"/>
    <w:rsid w:val="00E92512"/>
    <w:rsid w:val="00E92552"/>
    <w:rsid w:val="00E93223"/>
    <w:rsid w:val="00E93331"/>
    <w:rsid w:val="00E93544"/>
    <w:rsid w:val="00E939C3"/>
    <w:rsid w:val="00E93B4D"/>
    <w:rsid w:val="00E94399"/>
    <w:rsid w:val="00E9449C"/>
    <w:rsid w:val="00E94AAE"/>
    <w:rsid w:val="00E94E1D"/>
    <w:rsid w:val="00E94EDD"/>
    <w:rsid w:val="00E95160"/>
    <w:rsid w:val="00E951B6"/>
    <w:rsid w:val="00E95989"/>
    <w:rsid w:val="00E95A64"/>
    <w:rsid w:val="00E95C41"/>
    <w:rsid w:val="00E966DF"/>
    <w:rsid w:val="00E96A16"/>
    <w:rsid w:val="00E96EE3"/>
    <w:rsid w:val="00E96F4E"/>
    <w:rsid w:val="00E96F6B"/>
    <w:rsid w:val="00E97109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839"/>
    <w:rsid w:val="00EA1C12"/>
    <w:rsid w:val="00EA1DAA"/>
    <w:rsid w:val="00EA1DF7"/>
    <w:rsid w:val="00EA2062"/>
    <w:rsid w:val="00EA251A"/>
    <w:rsid w:val="00EA25CE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B1C"/>
    <w:rsid w:val="00EA4B2A"/>
    <w:rsid w:val="00EA4B9F"/>
    <w:rsid w:val="00EA5868"/>
    <w:rsid w:val="00EA588D"/>
    <w:rsid w:val="00EA5D8A"/>
    <w:rsid w:val="00EA5DC8"/>
    <w:rsid w:val="00EA5EC7"/>
    <w:rsid w:val="00EA6C67"/>
    <w:rsid w:val="00EA6D1B"/>
    <w:rsid w:val="00EA71C1"/>
    <w:rsid w:val="00EA73FD"/>
    <w:rsid w:val="00EA7417"/>
    <w:rsid w:val="00EA7781"/>
    <w:rsid w:val="00EA7C98"/>
    <w:rsid w:val="00EB02A5"/>
    <w:rsid w:val="00EB02C0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DD2"/>
    <w:rsid w:val="00EB55D2"/>
    <w:rsid w:val="00EB5899"/>
    <w:rsid w:val="00EB63EB"/>
    <w:rsid w:val="00EB672B"/>
    <w:rsid w:val="00EB67C2"/>
    <w:rsid w:val="00EB696B"/>
    <w:rsid w:val="00EB7301"/>
    <w:rsid w:val="00EB76A8"/>
    <w:rsid w:val="00EB7910"/>
    <w:rsid w:val="00EB79DF"/>
    <w:rsid w:val="00EC0805"/>
    <w:rsid w:val="00EC08EF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AC"/>
    <w:rsid w:val="00EC3524"/>
    <w:rsid w:val="00EC3BE8"/>
    <w:rsid w:val="00EC3CEE"/>
    <w:rsid w:val="00EC3D2B"/>
    <w:rsid w:val="00EC3F00"/>
    <w:rsid w:val="00EC434F"/>
    <w:rsid w:val="00EC43EE"/>
    <w:rsid w:val="00EC474D"/>
    <w:rsid w:val="00EC49EA"/>
    <w:rsid w:val="00EC4B55"/>
    <w:rsid w:val="00EC4F4A"/>
    <w:rsid w:val="00EC4FE4"/>
    <w:rsid w:val="00EC5232"/>
    <w:rsid w:val="00EC5293"/>
    <w:rsid w:val="00EC5679"/>
    <w:rsid w:val="00EC56A9"/>
    <w:rsid w:val="00EC59D6"/>
    <w:rsid w:val="00EC5D5C"/>
    <w:rsid w:val="00EC5F1E"/>
    <w:rsid w:val="00EC67FF"/>
    <w:rsid w:val="00EC7323"/>
    <w:rsid w:val="00EC7ABA"/>
    <w:rsid w:val="00ED04D3"/>
    <w:rsid w:val="00ED07EF"/>
    <w:rsid w:val="00ED0847"/>
    <w:rsid w:val="00ED0A4E"/>
    <w:rsid w:val="00ED164F"/>
    <w:rsid w:val="00ED18CD"/>
    <w:rsid w:val="00ED21B0"/>
    <w:rsid w:val="00ED2358"/>
    <w:rsid w:val="00ED2591"/>
    <w:rsid w:val="00ED263A"/>
    <w:rsid w:val="00ED29F6"/>
    <w:rsid w:val="00ED2C2C"/>
    <w:rsid w:val="00ED35E3"/>
    <w:rsid w:val="00ED3C6E"/>
    <w:rsid w:val="00ED44B6"/>
    <w:rsid w:val="00ED5155"/>
    <w:rsid w:val="00ED518C"/>
    <w:rsid w:val="00ED573A"/>
    <w:rsid w:val="00ED59A9"/>
    <w:rsid w:val="00ED5DD5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589"/>
    <w:rsid w:val="00ED7814"/>
    <w:rsid w:val="00ED784D"/>
    <w:rsid w:val="00ED7A54"/>
    <w:rsid w:val="00EE0481"/>
    <w:rsid w:val="00EE091C"/>
    <w:rsid w:val="00EE0DCB"/>
    <w:rsid w:val="00EE1107"/>
    <w:rsid w:val="00EE1179"/>
    <w:rsid w:val="00EE1521"/>
    <w:rsid w:val="00EE15A1"/>
    <w:rsid w:val="00EE1743"/>
    <w:rsid w:val="00EE17C5"/>
    <w:rsid w:val="00EE1943"/>
    <w:rsid w:val="00EE1984"/>
    <w:rsid w:val="00EE19C6"/>
    <w:rsid w:val="00EE1FE7"/>
    <w:rsid w:val="00EE214C"/>
    <w:rsid w:val="00EE255C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80E"/>
    <w:rsid w:val="00EE59A5"/>
    <w:rsid w:val="00EE5D31"/>
    <w:rsid w:val="00EE6282"/>
    <w:rsid w:val="00EE676A"/>
    <w:rsid w:val="00EE6868"/>
    <w:rsid w:val="00EE6A81"/>
    <w:rsid w:val="00EE6AF9"/>
    <w:rsid w:val="00EE6D30"/>
    <w:rsid w:val="00EE6E58"/>
    <w:rsid w:val="00EE6EB6"/>
    <w:rsid w:val="00EE7414"/>
    <w:rsid w:val="00EE78C8"/>
    <w:rsid w:val="00EE7A78"/>
    <w:rsid w:val="00EF00D2"/>
    <w:rsid w:val="00EF010B"/>
    <w:rsid w:val="00EF05CB"/>
    <w:rsid w:val="00EF06FB"/>
    <w:rsid w:val="00EF0706"/>
    <w:rsid w:val="00EF0CBC"/>
    <w:rsid w:val="00EF0D7B"/>
    <w:rsid w:val="00EF1116"/>
    <w:rsid w:val="00EF128B"/>
    <w:rsid w:val="00EF2036"/>
    <w:rsid w:val="00EF2528"/>
    <w:rsid w:val="00EF2562"/>
    <w:rsid w:val="00EF2977"/>
    <w:rsid w:val="00EF2DE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C47"/>
    <w:rsid w:val="00EF4C4E"/>
    <w:rsid w:val="00EF4E6D"/>
    <w:rsid w:val="00EF5622"/>
    <w:rsid w:val="00EF61B1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131D"/>
    <w:rsid w:val="00F015F7"/>
    <w:rsid w:val="00F020A0"/>
    <w:rsid w:val="00F02126"/>
    <w:rsid w:val="00F0226D"/>
    <w:rsid w:val="00F026E7"/>
    <w:rsid w:val="00F035A9"/>
    <w:rsid w:val="00F03CC5"/>
    <w:rsid w:val="00F03F7D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51D"/>
    <w:rsid w:val="00F07B9F"/>
    <w:rsid w:val="00F07FA9"/>
    <w:rsid w:val="00F104CB"/>
    <w:rsid w:val="00F106EB"/>
    <w:rsid w:val="00F109E2"/>
    <w:rsid w:val="00F110C2"/>
    <w:rsid w:val="00F11186"/>
    <w:rsid w:val="00F111B2"/>
    <w:rsid w:val="00F113A4"/>
    <w:rsid w:val="00F11793"/>
    <w:rsid w:val="00F1188B"/>
    <w:rsid w:val="00F11992"/>
    <w:rsid w:val="00F11C21"/>
    <w:rsid w:val="00F11DA5"/>
    <w:rsid w:val="00F1261E"/>
    <w:rsid w:val="00F12738"/>
    <w:rsid w:val="00F136AC"/>
    <w:rsid w:val="00F1372D"/>
    <w:rsid w:val="00F13840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7A9"/>
    <w:rsid w:val="00F15B27"/>
    <w:rsid w:val="00F15C94"/>
    <w:rsid w:val="00F15F15"/>
    <w:rsid w:val="00F1621E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300AA"/>
    <w:rsid w:val="00F30130"/>
    <w:rsid w:val="00F3033A"/>
    <w:rsid w:val="00F305B9"/>
    <w:rsid w:val="00F30795"/>
    <w:rsid w:val="00F30AD2"/>
    <w:rsid w:val="00F318D4"/>
    <w:rsid w:val="00F31B51"/>
    <w:rsid w:val="00F31C0F"/>
    <w:rsid w:val="00F31E10"/>
    <w:rsid w:val="00F31E8E"/>
    <w:rsid w:val="00F3201E"/>
    <w:rsid w:val="00F33102"/>
    <w:rsid w:val="00F334B6"/>
    <w:rsid w:val="00F33A74"/>
    <w:rsid w:val="00F33D87"/>
    <w:rsid w:val="00F33E1A"/>
    <w:rsid w:val="00F3426E"/>
    <w:rsid w:val="00F34297"/>
    <w:rsid w:val="00F34362"/>
    <w:rsid w:val="00F34511"/>
    <w:rsid w:val="00F34BAD"/>
    <w:rsid w:val="00F34D7B"/>
    <w:rsid w:val="00F35825"/>
    <w:rsid w:val="00F35856"/>
    <w:rsid w:val="00F35A17"/>
    <w:rsid w:val="00F35BDF"/>
    <w:rsid w:val="00F361F5"/>
    <w:rsid w:val="00F367D9"/>
    <w:rsid w:val="00F36D83"/>
    <w:rsid w:val="00F37179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2013"/>
    <w:rsid w:val="00F4215D"/>
    <w:rsid w:val="00F42358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4932"/>
    <w:rsid w:val="00F44F09"/>
    <w:rsid w:val="00F44FBF"/>
    <w:rsid w:val="00F4504A"/>
    <w:rsid w:val="00F45090"/>
    <w:rsid w:val="00F452B0"/>
    <w:rsid w:val="00F45809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AD"/>
    <w:rsid w:val="00F52046"/>
    <w:rsid w:val="00F520A8"/>
    <w:rsid w:val="00F52168"/>
    <w:rsid w:val="00F5248C"/>
    <w:rsid w:val="00F5250E"/>
    <w:rsid w:val="00F5253C"/>
    <w:rsid w:val="00F52633"/>
    <w:rsid w:val="00F527A2"/>
    <w:rsid w:val="00F527EF"/>
    <w:rsid w:val="00F52AF9"/>
    <w:rsid w:val="00F52BEC"/>
    <w:rsid w:val="00F5306B"/>
    <w:rsid w:val="00F5326D"/>
    <w:rsid w:val="00F53727"/>
    <w:rsid w:val="00F53A45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893"/>
    <w:rsid w:val="00F57D8B"/>
    <w:rsid w:val="00F57DE2"/>
    <w:rsid w:val="00F60276"/>
    <w:rsid w:val="00F6056B"/>
    <w:rsid w:val="00F6066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781"/>
    <w:rsid w:val="00F63283"/>
    <w:rsid w:val="00F63E58"/>
    <w:rsid w:val="00F6424E"/>
    <w:rsid w:val="00F6448F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10FA"/>
    <w:rsid w:val="00F71688"/>
    <w:rsid w:val="00F718E4"/>
    <w:rsid w:val="00F724DA"/>
    <w:rsid w:val="00F724E9"/>
    <w:rsid w:val="00F725AB"/>
    <w:rsid w:val="00F72F0D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2BAA"/>
    <w:rsid w:val="00F82FDA"/>
    <w:rsid w:val="00F8351E"/>
    <w:rsid w:val="00F83BDE"/>
    <w:rsid w:val="00F83D15"/>
    <w:rsid w:val="00F83DE1"/>
    <w:rsid w:val="00F8490C"/>
    <w:rsid w:val="00F8490F"/>
    <w:rsid w:val="00F8519A"/>
    <w:rsid w:val="00F85438"/>
    <w:rsid w:val="00F857BD"/>
    <w:rsid w:val="00F8586B"/>
    <w:rsid w:val="00F85EE1"/>
    <w:rsid w:val="00F8611A"/>
    <w:rsid w:val="00F8694D"/>
    <w:rsid w:val="00F87828"/>
    <w:rsid w:val="00F87870"/>
    <w:rsid w:val="00F87984"/>
    <w:rsid w:val="00F9020A"/>
    <w:rsid w:val="00F903E9"/>
    <w:rsid w:val="00F9090A"/>
    <w:rsid w:val="00F90AF3"/>
    <w:rsid w:val="00F90F41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30C"/>
    <w:rsid w:val="00F93528"/>
    <w:rsid w:val="00F93A04"/>
    <w:rsid w:val="00F9489D"/>
    <w:rsid w:val="00F94D51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905"/>
    <w:rsid w:val="00FA093B"/>
    <w:rsid w:val="00FA0969"/>
    <w:rsid w:val="00FA0B07"/>
    <w:rsid w:val="00FA0BEC"/>
    <w:rsid w:val="00FA0CB8"/>
    <w:rsid w:val="00FA130B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8E6"/>
    <w:rsid w:val="00FA4B87"/>
    <w:rsid w:val="00FA4C11"/>
    <w:rsid w:val="00FA5129"/>
    <w:rsid w:val="00FA5273"/>
    <w:rsid w:val="00FA5796"/>
    <w:rsid w:val="00FA5820"/>
    <w:rsid w:val="00FA5CB7"/>
    <w:rsid w:val="00FA5DD5"/>
    <w:rsid w:val="00FA5F7F"/>
    <w:rsid w:val="00FA63A9"/>
    <w:rsid w:val="00FA6474"/>
    <w:rsid w:val="00FA653D"/>
    <w:rsid w:val="00FA66B5"/>
    <w:rsid w:val="00FA6702"/>
    <w:rsid w:val="00FA73F5"/>
    <w:rsid w:val="00FA7747"/>
    <w:rsid w:val="00FA77E3"/>
    <w:rsid w:val="00FA7BA2"/>
    <w:rsid w:val="00FB006B"/>
    <w:rsid w:val="00FB00F4"/>
    <w:rsid w:val="00FB0442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217E"/>
    <w:rsid w:val="00FB261C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9BC"/>
    <w:rsid w:val="00FC29DB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1123"/>
    <w:rsid w:val="00FD137E"/>
    <w:rsid w:val="00FD1B70"/>
    <w:rsid w:val="00FD1E87"/>
    <w:rsid w:val="00FD22A4"/>
    <w:rsid w:val="00FD23A0"/>
    <w:rsid w:val="00FD25A0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549"/>
    <w:rsid w:val="00FD678F"/>
    <w:rsid w:val="00FD692C"/>
    <w:rsid w:val="00FD69FF"/>
    <w:rsid w:val="00FD6D75"/>
    <w:rsid w:val="00FD6EF3"/>
    <w:rsid w:val="00FD7767"/>
    <w:rsid w:val="00FD78C0"/>
    <w:rsid w:val="00FD7DA1"/>
    <w:rsid w:val="00FE02E4"/>
    <w:rsid w:val="00FE0BBD"/>
    <w:rsid w:val="00FE0EE6"/>
    <w:rsid w:val="00FE0FC2"/>
    <w:rsid w:val="00FE17D7"/>
    <w:rsid w:val="00FE1FDB"/>
    <w:rsid w:val="00FE2076"/>
    <w:rsid w:val="00FE2380"/>
    <w:rsid w:val="00FE24DF"/>
    <w:rsid w:val="00FE29C4"/>
    <w:rsid w:val="00FE2F1B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E3B"/>
    <w:rsid w:val="00FE5FC3"/>
    <w:rsid w:val="00FE606B"/>
    <w:rsid w:val="00FE6102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E74"/>
    <w:rsid w:val="00FF1B3D"/>
    <w:rsid w:val="00FF1BCD"/>
    <w:rsid w:val="00FF1BF3"/>
    <w:rsid w:val="00FF1CFB"/>
    <w:rsid w:val="00FF2230"/>
    <w:rsid w:val="00FF2264"/>
    <w:rsid w:val="00FF28BF"/>
    <w:rsid w:val="00FF2C66"/>
    <w:rsid w:val="00FF2CEE"/>
    <w:rsid w:val="00FF2E8C"/>
    <w:rsid w:val="00FF2F0F"/>
    <w:rsid w:val="00FF31F4"/>
    <w:rsid w:val="00FF3615"/>
    <w:rsid w:val="00FF386C"/>
    <w:rsid w:val="00FF3D00"/>
    <w:rsid w:val="00FF3E3F"/>
    <w:rsid w:val="00FF40F9"/>
    <w:rsid w:val="00FF42BC"/>
    <w:rsid w:val="00FF452F"/>
    <w:rsid w:val="00FF556D"/>
    <w:rsid w:val="00FF55B9"/>
    <w:rsid w:val="00FF5713"/>
    <w:rsid w:val="00FF5CD4"/>
    <w:rsid w:val="00FF5D4A"/>
    <w:rsid w:val="00FF635E"/>
    <w:rsid w:val="00FF639B"/>
    <w:rsid w:val="00FF65A1"/>
    <w:rsid w:val="00FF6749"/>
    <w:rsid w:val="00FF6AE8"/>
    <w:rsid w:val="00FF6B81"/>
    <w:rsid w:val="00FF6BD3"/>
    <w:rsid w:val="00FF7062"/>
    <w:rsid w:val="00FF73DB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78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E7394-177A-459F-81DE-5D1D492B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23</Pages>
  <Words>4665</Words>
  <Characters>20162</Characters>
  <Application>Microsoft Office Word</Application>
  <DocSecurity>0</DocSecurity>
  <Lines>168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Somjai, Nigonyanont</cp:lastModifiedBy>
  <cp:revision>3</cp:revision>
  <cp:lastPrinted>2019-08-09T11:23:00Z</cp:lastPrinted>
  <dcterms:created xsi:type="dcterms:W3CDTF">2019-08-11T09:42:00Z</dcterms:created>
  <dcterms:modified xsi:type="dcterms:W3CDTF">2019-08-11T09:44:00Z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