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8165"/>
      </w:tblGrid>
      <w:tr w:rsidR="00685193" w:rsidRPr="003C47FE" w14:paraId="79A52D34" w14:textId="77777777" w:rsidTr="00974001">
        <w:trPr>
          <w:tblHeader/>
        </w:trPr>
        <w:tc>
          <w:tcPr>
            <w:tcW w:w="1368" w:type="dxa"/>
          </w:tcPr>
          <w:p w14:paraId="410C5AEC" w14:textId="0FF0D8A8" w:rsidR="00685193" w:rsidRPr="003C47FE" w:rsidRDefault="00685193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1208E0CF" w14:textId="77777777"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3C47FE" w14:paraId="2BF2B68A" w14:textId="77777777" w:rsidTr="00974001">
        <w:trPr>
          <w:tblHeader/>
        </w:trPr>
        <w:tc>
          <w:tcPr>
            <w:tcW w:w="1368" w:type="dxa"/>
          </w:tcPr>
          <w:p w14:paraId="50C41315" w14:textId="77777777" w:rsidR="00CD2B8D" w:rsidRPr="003C47FE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65" w:type="dxa"/>
          </w:tcPr>
          <w:p w14:paraId="0D1CFBC0" w14:textId="77777777" w:rsidR="00CD2B8D" w:rsidRPr="003C47FE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685193" w:rsidRPr="003C47FE" w14:paraId="1B15AB77" w14:textId="77777777" w:rsidTr="00974001">
        <w:tc>
          <w:tcPr>
            <w:tcW w:w="1368" w:type="dxa"/>
          </w:tcPr>
          <w:p w14:paraId="1951920B" w14:textId="2751A166" w:rsidR="00685193" w:rsidRPr="00134A49" w:rsidRDefault="004B5E68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695C7587" w14:textId="77777777"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685193" w:rsidRPr="003C47FE" w14:paraId="11D1F36A" w14:textId="77777777" w:rsidTr="00974001">
        <w:tc>
          <w:tcPr>
            <w:tcW w:w="1368" w:type="dxa"/>
          </w:tcPr>
          <w:p w14:paraId="295FAB87" w14:textId="60C50040" w:rsidR="00685193" w:rsidRPr="00134A49" w:rsidRDefault="004B5E68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564435D4" w14:textId="77777777"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7612DE" w:rsidRPr="003C47FE" w14:paraId="31553F7E" w14:textId="77777777" w:rsidTr="00974001">
        <w:tc>
          <w:tcPr>
            <w:tcW w:w="1368" w:type="dxa"/>
          </w:tcPr>
          <w:p w14:paraId="65FC2343" w14:textId="5FCAE703" w:rsidR="007612DE" w:rsidRDefault="00512CBF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14E1B123" w14:textId="56B5745E" w:rsidR="007612DE" w:rsidRDefault="003169C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69CE">
              <w:rPr>
                <w:rFonts w:ascii="Angsana New" w:hAnsi="Angsana New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7612DE" w:rsidRPr="003C47FE" w14:paraId="2A6926D6" w14:textId="77777777" w:rsidTr="00974001">
        <w:tc>
          <w:tcPr>
            <w:tcW w:w="1368" w:type="dxa"/>
          </w:tcPr>
          <w:p w14:paraId="5098C0DF" w14:textId="2F48248A" w:rsidR="007612DE" w:rsidRPr="003C47FE" w:rsidRDefault="00512CBF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0F2C1D35" w14:textId="1DAD10F4" w:rsidR="007612DE" w:rsidRPr="003C47FE" w:rsidRDefault="007612D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612DE" w:rsidRPr="003C47FE" w14:paraId="1BA9659A" w14:textId="77777777" w:rsidTr="00974001">
        <w:tc>
          <w:tcPr>
            <w:tcW w:w="1368" w:type="dxa"/>
          </w:tcPr>
          <w:p w14:paraId="1F03BC81" w14:textId="2F156BF5" w:rsidR="007612DE" w:rsidRPr="003C47FE" w:rsidRDefault="00512CBF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6D6375C1" w14:textId="13703157" w:rsidR="007612DE" w:rsidRPr="003C47FE" w:rsidRDefault="007612D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7612DE" w:rsidRPr="003C47FE" w14:paraId="0E0A41FA" w14:textId="77777777" w:rsidTr="00974001">
        <w:tc>
          <w:tcPr>
            <w:tcW w:w="1368" w:type="dxa"/>
          </w:tcPr>
          <w:p w14:paraId="51262258" w14:textId="055E4B44" w:rsidR="007612DE" w:rsidRPr="00497424" w:rsidRDefault="00512CBF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3F006AB4" w14:textId="310A3D50" w:rsidR="007612DE" w:rsidRPr="003C47FE" w:rsidRDefault="007612D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7612DE" w:rsidRPr="003C47FE" w14:paraId="4FF2614C" w14:textId="77777777" w:rsidTr="00974001">
        <w:tc>
          <w:tcPr>
            <w:tcW w:w="1368" w:type="dxa"/>
          </w:tcPr>
          <w:p w14:paraId="4CAB7B6B" w14:textId="226AC476" w:rsidR="007612DE" w:rsidRPr="003C47FE" w:rsidRDefault="00512CBF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69AA93BB" w14:textId="5221A222" w:rsidR="007612DE" w:rsidRPr="003C47FE" w:rsidRDefault="007612D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</w:p>
        </w:tc>
      </w:tr>
      <w:tr w:rsidR="007612DE" w:rsidRPr="003C47FE" w14:paraId="6BC7B5F1" w14:textId="77777777" w:rsidTr="00974001">
        <w:tc>
          <w:tcPr>
            <w:tcW w:w="1368" w:type="dxa"/>
          </w:tcPr>
          <w:p w14:paraId="7710A299" w14:textId="0F87797E" w:rsidR="007612DE" w:rsidRPr="00C70179" w:rsidRDefault="00512CBF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543AB893" w14:textId="0C45172B" w:rsidR="007612DE" w:rsidRPr="00C70179" w:rsidRDefault="007612D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79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</w:tr>
      <w:tr w:rsidR="0029376A" w:rsidRPr="003C47FE" w14:paraId="4D48A369" w14:textId="77777777" w:rsidTr="00974001">
        <w:tc>
          <w:tcPr>
            <w:tcW w:w="1368" w:type="dxa"/>
          </w:tcPr>
          <w:p w14:paraId="06D5F927" w14:textId="1EE88656" w:rsidR="0029376A" w:rsidRDefault="0029376A" w:rsidP="00293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59C3F2DB" w14:textId="0BD1D552" w:rsidR="0029376A" w:rsidRPr="00C70179" w:rsidRDefault="0029376A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612DE" w:rsidRPr="003C47FE" w14:paraId="59EC353F" w14:textId="77777777" w:rsidTr="00974001">
        <w:tc>
          <w:tcPr>
            <w:tcW w:w="1368" w:type="dxa"/>
          </w:tcPr>
          <w:p w14:paraId="208B7DD3" w14:textId="15E78B48" w:rsidR="007612DE" w:rsidRPr="00C70179" w:rsidRDefault="004B5E68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="0029376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8165" w:type="dxa"/>
          </w:tcPr>
          <w:p w14:paraId="2266B9A2" w14:textId="6F55CFC9" w:rsidR="007612DE" w:rsidRPr="0029376A" w:rsidRDefault="007612D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9376A">
              <w:rPr>
                <w:rFonts w:ascii="Angsana New" w:hAnsi="Angsana New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7612DE" w:rsidRPr="003C47FE" w14:paraId="5C6333A6" w14:textId="77777777" w:rsidTr="00974001">
        <w:tc>
          <w:tcPr>
            <w:tcW w:w="1368" w:type="dxa"/>
          </w:tcPr>
          <w:p w14:paraId="1154346E" w14:textId="4AC02C57" w:rsidR="007612DE" w:rsidRPr="003C47FE" w:rsidRDefault="004B5E68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="0029376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666C1B61" w14:textId="12B4E740" w:rsidR="007612DE" w:rsidRPr="003C47FE" w:rsidRDefault="007612D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7612DE" w:rsidRPr="003C47FE" w14:paraId="1EFB6A40" w14:textId="77777777" w:rsidTr="00974001">
        <w:tc>
          <w:tcPr>
            <w:tcW w:w="1368" w:type="dxa"/>
          </w:tcPr>
          <w:p w14:paraId="64C15838" w14:textId="3006308E" w:rsidR="007612DE" w:rsidRPr="003C47FE" w:rsidRDefault="004B5E68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="0029376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68625247" w14:textId="41184A08" w:rsidR="007612DE" w:rsidRPr="003C47FE" w:rsidRDefault="007612D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612DE" w:rsidRPr="003C47FE" w14:paraId="574AEF71" w14:textId="77777777" w:rsidTr="00974001">
        <w:tc>
          <w:tcPr>
            <w:tcW w:w="1368" w:type="dxa"/>
          </w:tcPr>
          <w:p w14:paraId="2E27E7C7" w14:textId="1A05FEB1" w:rsidR="007612DE" w:rsidRPr="003C47FE" w:rsidRDefault="004B5E68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="0029376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4BF37E8E" w14:textId="5BDCEF32" w:rsidR="007612DE" w:rsidRPr="003C47FE" w:rsidRDefault="007612D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7612DE" w:rsidRPr="003C47FE" w14:paraId="4B2D6E6D" w14:textId="77777777" w:rsidTr="00974001">
        <w:tc>
          <w:tcPr>
            <w:tcW w:w="1368" w:type="dxa"/>
          </w:tcPr>
          <w:p w14:paraId="70D0A46E" w14:textId="296837F7" w:rsidR="007612DE" w:rsidRPr="003C47FE" w:rsidRDefault="004B5E68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="0029376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0F40FCC3" w14:textId="45D12648" w:rsidR="007612DE" w:rsidRPr="003C47FE" w:rsidRDefault="007612D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7612DE" w:rsidRPr="003C47FE" w14:paraId="1779826B" w14:textId="77777777" w:rsidTr="00974001">
        <w:tc>
          <w:tcPr>
            <w:tcW w:w="1368" w:type="dxa"/>
          </w:tcPr>
          <w:p w14:paraId="28F21E2C" w14:textId="5CCA49BF" w:rsidR="007612DE" w:rsidRPr="003C47FE" w:rsidRDefault="004B5E68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="0029376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6B7C37E7" w14:textId="03B67F30" w:rsidR="007612DE" w:rsidRPr="003C47FE" w:rsidRDefault="007612D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</w:tr>
      <w:tr w:rsidR="0025475F" w:rsidRPr="003C47FE" w14:paraId="56A7BD8C" w14:textId="77777777" w:rsidTr="00974001">
        <w:tc>
          <w:tcPr>
            <w:tcW w:w="1368" w:type="dxa"/>
          </w:tcPr>
          <w:p w14:paraId="7A36E133" w14:textId="4F4155CA" w:rsidR="0025475F" w:rsidRPr="003C47FE" w:rsidRDefault="0025475F" w:rsidP="00254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="0029376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266A4A0E" w14:textId="29C53606" w:rsidR="0025475F" w:rsidRPr="003C47FE" w:rsidRDefault="0025475F" w:rsidP="00254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ส่วนเกินทุนและสำรอง</w:t>
            </w:r>
          </w:p>
        </w:tc>
      </w:tr>
      <w:tr w:rsidR="0025475F" w:rsidRPr="003C47FE" w14:paraId="3C22CD0B" w14:textId="77777777" w:rsidTr="00974001">
        <w:tc>
          <w:tcPr>
            <w:tcW w:w="1368" w:type="dxa"/>
          </w:tcPr>
          <w:p w14:paraId="7C1F821E" w14:textId="3F77F2A0" w:rsidR="0025475F" w:rsidRPr="003C47FE" w:rsidRDefault="0025475F" w:rsidP="00254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="0029376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5FCFA611" w14:textId="27618194" w:rsidR="0025475F" w:rsidRPr="003C47FE" w:rsidRDefault="0025475F" w:rsidP="00254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25475F" w:rsidRPr="003C47FE" w14:paraId="6AA2574F" w14:textId="77777777" w:rsidTr="00974001">
        <w:tc>
          <w:tcPr>
            <w:tcW w:w="1368" w:type="dxa"/>
          </w:tcPr>
          <w:p w14:paraId="5A36642B" w14:textId="5CA7E1D6" w:rsidR="0025475F" w:rsidRPr="00AE6E05" w:rsidRDefault="0025475F" w:rsidP="00254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="0029376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73ADB915" w14:textId="4D0F89E2" w:rsidR="0025475F" w:rsidRPr="003C47FE" w:rsidRDefault="0025475F" w:rsidP="00254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ค่าใช้จ่ายตามธรรมชาติ</w:t>
            </w:r>
          </w:p>
        </w:tc>
      </w:tr>
      <w:tr w:rsidR="0025475F" w:rsidRPr="003C47FE" w14:paraId="653043E0" w14:textId="77777777" w:rsidTr="00974001">
        <w:tc>
          <w:tcPr>
            <w:tcW w:w="1368" w:type="dxa"/>
          </w:tcPr>
          <w:p w14:paraId="376FDF5C" w14:textId="36E29A4F" w:rsidR="0025475F" w:rsidRPr="003C47FE" w:rsidRDefault="0029376A" w:rsidP="00254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8165" w:type="dxa"/>
          </w:tcPr>
          <w:p w14:paraId="59D89746" w14:textId="197A48EF" w:rsidR="0025475F" w:rsidRPr="003C47FE" w:rsidRDefault="0025475F" w:rsidP="00254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25475F" w:rsidRPr="003C47FE" w14:paraId="2950BE9A" w14:textId="77777777" w:rsidTr="00974001">
        <w:tc>
          <w:tcPr>
            <w:tcW w:w="1368" w:type="dxa"/>
          </w:tcPr>
          <w:p w14:paraId="07A8D45A" w14:textId="65B6E6BC" w:rsidR="0025475F" w:rsidRPr="003C47FE" w:rsidRDefault="0025475F" w:rsidP="00254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</w:t>
            </w:r>
            <w:r w:rsidR="0029376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8165" w:type="dxa"/>
          </w:tcPr>
          <w:p w14:paraId="72E72A5A" w14:textId="31A2BED1" w:rsidR="0025475F" w:rsidRPr="003C47FE" w:rsidRDefault="0025475F" w:rsidP="00254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</w:tr>
      <w:tr w:rsidR="0025475F" w:rsidRPr="003C47FE" w14:paraId="3A8BCF2C" w14:textId="77777777" w:rsidTr="00974001">
        <w:tc>
          <w:tcPr>
            <w:tcW w:w="1368" w:type="dxa"/>
          </w:tcPr>
          <w:p w14:paraId="19ACCFD2" w14:textId="1278E406" w:rsidR="0025475F" w:rsidRPr="003C47FE" w:rsidRDefault="0025475F" w:rsidP="00254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</w:t>
            </w:r>
            <w:r w:rsidR="0029376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15AD75C5" w14:textId="65FBFF09" w:rsidR="0025475F" w:rsidRPr="003C47FE" w:rsidRDefault="0025475F" w:rsidP="00254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25475F" w:rsidRPr="003C47FE" w14:paraId="2161CEFF" w14:textId="77777777" w:rsidTr="00974001">
        <w:tc>
          <w:tcPr>
            <w:tcW w:w="1368" w:type="dxa"/>
          </w:tcPr>
          <w:p w14:paraId="2097A533" w14:textId="4FF7A41E" w:rsidR="0025475F" w:rsidRPr="003C47FE" w:rsidRDefault="0025475F" w:rsidP="00254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</w:t>
            </w:r>
            <w:r w:rsidR="0029376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74A963AD" w14:textId="6E592EC2" w:rsidR="0025475F" w:rsidRPr="003C47FE" w:rsidRDefault="0025475F" w:rsidP="00254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5475F" w:rsidRPr="003C47FE" w14:paraId="47C0A2A8" w14:textId="77777777" w:rsidTr="00974001">
        <w:tc>
          <w:tcPr>
            <w:tcW w:w="1368" w:type="dxa"/>
          </w:tcPr>
          <w:p w14:paraId="404EDCE3" w14:textId="7EC48C6A" w:rsidR="0025475F" w:rsidRPr="003C47FE" w:rsidRDefault="0025475F" w:rsidP="00254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</w:t>
            </w:r>
            <w:r w:rsidR="0029376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2C7CB88C" w14:textId="028A0A3E" w:rsidR="0025475F" w:rsidRPr="003C47FE" w:rsidRDefault="0025475F" w:rsidP="00254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25475F" w:rsidRPr="003C47FE" w14:paraId="457377ED" w14:textId="77777777" w:rsidTr="00974001">
        <w:tc>
          <w:tcPr>
            <w:tcW w:w="1368" w:type="dxa"/>
          </w:tcPr>
          <w:p w14:paraId="442CF207" w14:textId="52AFC297" w:rsidR="0025475F" w:rsidRPr="003C47FE" w:rsidRDefault="0025475F" w:rsidP="00254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</w:t>
            </w:r>
            <w:r w:rsidR="0029376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0B4DDF12" w14:textId="15A9D8D9" w:rsidR="0025475F" w:rsidRPr="003C47FE" w:rsidRDefault="0025475F" w:rsidP="00254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5475F" w:rsidRPr="003C47FE" w14:paraId="2A17C108" w14:textId="77777777" w:rsidTr="00974001">
        <w:tc>
          <w:tcPr>
            <w:tcW w:w="1368" w:type="dxa"/>
          </w:tcPr>
          <w:p w14:paraId="79CC9663" w14:textId="2B459576" w:rsidR="0025475F" w:rsidRPr="003C47FE" w:rsidRDefault="0025475F" w:rsidP="00254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</w:t>
            </w:r>
            <w:r w:rsidR="0029376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38B24542" w14:textId="3F719EDB" w:rsidR="0025475F" w:rsidRDefault="0025475F" w:rsidP="00254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สัญญาที่สำคัญกับ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</w:tr>
      <w:tr w:rsidR="007612DE" w:rsidRPr="003C47FE" w14:paraId="25A0E873" w14:textId="77777777" w:rsidTr="00974001">
        <w:tc>
          <w:tcPr>
            <w:tcW w:w="1368" w:type="dxa"/>
          </w:tcPr>
          <w:p w14:paraId="6C551164" w14:textId="5370B48A" w:rsidR="007612DE" w:rsidRPr="003C47FE" w:rsidRDefault="007612D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14:paraId="16892018" w14:textId="04E800BB" w:rsidR="007612DE" w:rsidRPr="003C47FE" w:rsidRDefault="007612D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205F" w:rsidRPr="003C47FE" w14:paraId="2B273E71" w14:textId="77777777" w:rsidTr="00974001">
        <w:tc>
          <w:tcPr>
            <w:tcW w:w="1368" w:type="dxa"/>
          </w:tcPr>
          <w:p w14:paraId="2902524E" w14:textId="2884122B" w:rsidR="0097205F" w:rsidRPr="003C47FE" w:rsidRDefault="0097205F" w:rsidP="0097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14:paraId="591C3B99" w14:textId="402E2BBE" w:rsidR="0097205F" w:rsidRPr="003C47FE" w:rsidRDefault="0097205F" w:rsidP="0097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205F" w:rsidRPr="003C47FE" w14:paraId="1C5F3168" w14:textId="77777777" w:rsidTr="00974001">
        <w:tc>
          <w:tcPr>
            <w:tcW w:w="1368" w:type="dxa"/>
          </w:tcPr>
          <w:p w14:paraId="1B933112" w14:textId="5FB230E4" w:rsidR="0097205F" w:rsidRPr="003C47FE" w:rsidRDefault="0097205F" w:rsidP="0097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14:paraId="78CE45F8" w14:textId="63F92B02" w:rsidR="0097205F" w:rsidRPr="003C47FE" w:rsidRDefault="0097205F" w:rsidP="0097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0AF7356E" w14:textId="77777777" w:rsidR="003B0A8D" w:rsidRPr="003C47FE" w:rsidRDefault="00685193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C1C4E">
        <w:rPr>
          <w:rFonts w:ascii="Angsana New" w:hAnsi="Angsana New"/>
          <w:sz w:val="30"/>
          <w:szCs w:val="30"/>
        </w:rPr>
        <w:br w:type="page"/>
      </w:r>
      <w:r w:rsidR="003B0A8D" w:rsidRPr="003C47F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8C97DD9" w14:textId="564086EF" w:rsidR="003B0A8D" w:rsidRPr="009A434B" w:rsidRDefault="003B0A8D" w:rsidP="003B0A8D">
      <w:pPr>
        <w:pStyle w:val="FSBlank"/>
        <w:rPr>
          <w:sz w:val="30"/>
          <w:szCs w:val="30"/>
        </w:rPr>
      </w:pPr>
    </w:p>
    <w:p w14:paraId="74EDD335" w14:textId="4583BBEC" w:rsidR="003B0A8D" w:rsidRPr="00AE023C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คณะกรรมการ</w:t>
      </w:r>
      <w:r>
        <w:rPr>
          <w:rFonts w:ascii="Angsana New" w:hAnsi="Angsana New" w:hint="cs"/>
          <w:sz w:val="30"/>
          <w:szCs w:val="30"/>
          <w:cs/>
        </w:rPr>
        <w:t>ได้อนุมัติให้ออกงบการเงินนี้</w:t>
      </w:r>
      <w:r w:rsidRPr="003C47FE">
        <w:rPr>
          <w:rFonts w:ascii="Angsana New" w:hAnsi="Angsana New"/>
          <w:sz w:val="30"/>
          <w:szCs w:val="30"/>
          <w:cs/>
        </w:rPr>
        <w:t>เมื่อวันที่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="00153313">
        <w:rPr>
          <w:rFonts w:ascii="Angsana New" w:hAnsi="Angsana New"/>
          <w:sz w:val="30"/>
          <w:szCs w:val="30"/>
        </w:rPr>
        <w:t>24</w:t>
      </w:r>
      <w:r w:rsidR="00971A12" w:rsidRPr="00375D1D">
        <w:rPr>
          <w:rFonts w:ascii="Angsana New" w:hAnsi="Angsana New"/>
          <w:sz w:val="30"/>
          <w:szCs w:val="30"/>
        </w:rPr>
        <w:t xml:space="preserve"> </w:t>
      </w:r>
      <w:r w:rsidR="00971A12" w:rsidRPr="00375D1D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B5E68" w:rsidRPr="004B5E68">
        <w:rPr>
          <w:rFonts w:ascii="Angsana New" w:hAnsi="Angsana New"/>
          <w:sz w:val="30"/>
          <w:szCs w:val="30"/>
        </w:rPr>
        <w:t>256</w:t>
      </w:r>
      <w:r w:rsidR="00C26AF6">
        <w:rPr>
          <w:rFonts w:ascii="Angsana New" w:hAnsi="Angsana New"/>
          <w:sz w:val="30"/>
          <w:szCs w:val="30"/>
        </w:rPr>
        <w:t>9</w:t>
      </w:r>
    </w:p>
    <w:p w14:paraId="62CC8F3D" w14:textId="77777777" w:rsidR="003B0A8D" w:rsidRPr="000C7870" w:rsidRDefault="003B0A8D" w:rsidP="003B0A8D">
      <w:pPr>
        <w:pStyle w:val="FSBlank"/>
        <w:rPr>
          <w:sz w:val="30"/>
          <w:szCs w:val="30"/>
        </w:rPr>
      </w:pPr>
      <w:r w:rsidRPr="009A434B">
        <w:rPr>
          <w:sz w:val="30"/>
          <w:szCs w:val="30"/>
        </w:rPr>
        <w:tab/>
      </w:r>
    </w:p>
    <w:p w14:paraId="5CA00215" w14:textId="77777777" w:rsidR="003B0A8D" w:rsidRPr="000D22E7" w:rsidRDefault="003B0A8D" w:rsidP="004C5C3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D22E7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017CC131" w14:textId="77777777" w:rsidR="003B0A8D" w:rsidRPr="000C7870" w:rsidRDefault="003B0A8D" w:rsidP="003B0A8D">
      <w:pPr>
        <w:pStyle w:val="FSBlank"/>
        <w:rPr>
          <w:sz w:val="30"/>
          <w:szCs w:val="30"/>
          <w:cs/>
        </w:rPr>
      </w:pPr>
    </w:p>
    <w:p w14:paraId="2A0C14F2" w14:textId="47DBC562" w:rsidR="003B0A8D" w:rsidRPr="003C47FE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บริษัท นวนคร จำกัด (มหาชน) </w:t>
      </w:r>
      <w:r w:rsidRPr="003C47FE">
        <w:rPr>
          <w:rFonts w:ascii="Angsana New" w:hAnsi="Angsana New"/>
          <w:sz w:val="30"/>
          <w:szCs w:val="30"/>
        </w:rPr>
        <w:t>“</w:t>
      </w:r>
      <w:r w:rsidRPr="003C47FE">
        <w:rPr>
          <w:rFonts w:ascii="Angsana New" w:hAnsi="Angsana New"/>
          <w:sz w:val="30"/>
          <w:szCs w:val="30"/>
          <w:cs/>
        </w:rPr>
        <w:t>บริษัท</w:t>
      </w:r>
      <w:r w:rsidRPr="003C47FE">
        <w:rPr>
          <w:rFonts w:ascii="Angsana New" w:hAnsi="Angsana New"/>
          <w:sz w:val="30"/>
          <w:szCs w:val="30"/>
        </w:rPr>
        <w:t>”</w:t>
      </w:r>
      <w:r w:rsidRPr="003C47FE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5D26EF">
        <w:rPr>
          <w:rFonts w:ascii="Angsana New" w:hAnsi="Angsana New"/>
          <w:sz w:val="30"/>
          <w:szCs w:val="30"/>
          <w:cs/>
        </w:rPr>
        <w:t>จดทะเบียนกับ</w:t>
      </w:r>
      <w:r w:rsidR="000D641B">
        <w:rPr>
          <w:rFonts w:ascii="Angsana New" w:hAnsi="Angsana New"/>
          <w:sz w:val="30"/>
          <w:szCs w:val="30"/>
        </w:rPr>
        <w:br/>
      </w:r>
      <w:r w:rsidRPr="005D26EF">
        <w:rPr>
          <w:rFonts w:ascii="Angsana New" w:hAnsi="Angsana New"/>
          <w:sz w:val="30"/>
          <w:szCs w:val="30"/>
          <w:cs/>
        </w:rPr>
        <w:t xml:space="preserve">ตลาดหลักทรัพย์แห่งประเทศไทยเมื่อวันที่ </w:t>
      </w:r>
      <w:r w:rsidR="004B5E68" w:rsidRPr="004B5E68">
        <w:rPr>
          <w:rFonts w:ascii="Angsana New" w:hAnsi="Angsana New"/>
          <w:sz w:val="30"/>
          <w:szCs w:val="30"/>
        </w:rPr>
        <w:t>18</w:t>
      </w:r>
      <w:r w:rsidRPr="005D26EF">
        <w:rPr>
          <w:rFonts w:ascii="Angsana New" w:hAnsi="Angsana New"/>
          <w:sz w:val="30"/>
          <w:szCs w:val="30"/>
        </w:rPr>
        <w:t xml:space="preserve"> </w:t>
      </w:r>
      <w:r w:rsidRPr="005D26EF">
        <w:rPr>
          <w:rFonts w:ascii="Angsana New" w:hAnsi="Angsana New"/>
          <w:sz w:val="30"/>
          <w:szCs w:val="30"/>
          <w:cs/>
        </w:rPr>
        <w:t xml:space="preserve">พฤษภาคม </w:t>
      </w:r>
      <w:r w:rsidR="004B5E68" w:rsidRPr="004B5E68">
        <w:rPr>
          <w:rFonts w:ascii="Angsana New" w:hAnsi="Angsana New"/>
          <w:sz w:val="30"/>
          <w:szCs w:val="30"/>
        </w:rPr>
        <w:t>2547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โดยมีสำนักงานใหญ่และสำนักงานสาขาที่</w:t>
      </w:r>
      <w:r w:rsidR="000D641B">
        <w:rPr>
          <w:rFonts w:ascii="Angsana New" w:hAnsi="Angsana New"/>
          <w:sz w:val="30"/>
          <w:szCs w:val="30"/>
        </w:rPr>
        <w:br/>
      </w:r>
      <w:r w:rsidRPr="003C47FE">
        <w:rPr>
          <w:rFonts w:ascii="Angsana New" w:hAnsi="Angsana New"/>
          <w:sz w:val="30"/>
          <w:szCs w:val="30"/>
          <w:cs/>
        </w:rPr>
        <w:t>จดทะเบียนดังนี้</w:t>
      </w:r>
    </w:p>
    <w:p w14:paraId="2C8C5ED5" w14:textId="77777777" w:rsidR="003B0A8D" w:rsidRPr="000C7870" w:rsidRDefault="003B0A8D" w:rsidP="003B0A8D">
      <w:pPr>
        <w:pStyle w:val="FSBlank"/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270"/>
        <w:gridCol w:w="7470"/>
      </w:tblGrid>
      <w:tr w:rsidR="003B0A8D" w:rsidRPr="003C47FE" w14:paraId="62A60C09" w14:textId="77777777" w:rsidTr="00176203">
        <w:tc>
          <w:tcPr>
            <w:tcW w:w="1530" w:type="dxa"/>
          </w:tcPr>
          <w:p w14:paraId="201EEB55" w14:textId="77777777" w:rsidR="003B0A8D" w:rsidRPr="003C47FE" w:rsidRDefault="003B0A8D" w:rsidP="00176203">
            <w:pPr>
              <w:pStyle w:val="BodyText3"/>
              <w:tabs>
                <w:tab w:val="clear" w:pos="540"/>
                <w:tab w:val="left" w:pos="1305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สำนักงานใหญ่</w:t>
            </w:r>
            <w:r w:rsidRPr="003C47FE">
              <w:rPr>
                <w:rFonts w:ascii="Angsana New" w:hAnsi="Angsana New" w:cs="Angsana New"/>
              </w:rPr>
              <w:tab/>
            </w:r>
          </w:p>
        </w:tc>
        <w:tc>
          <w:tcPr>
            <w:tcW w:w="270" w:type="dxa"/>
          </w:tcPr>
          <w:p w14:paraId="5D36E4D2" w14:textId="77777777" w:rsidR="003B0A8D" w:rsidRPr="003C47FE" w:rsidRDefault="003B0A8D" w:rsidP="00176203">
            <w:pPr>
              <w:pStyle w:val="BodyText3"/>
              <w:tabs>
                <w:tab w:val="clear" w:pos="540"/>
              </w:tabs>
              <w:spacing w:line="240" w:lineRule="auto"/>
              <w:ind w:left="-108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</w:rPr>
              <w:tab/>
              <w:t>:</w:t>
            </w:r>
          </w:p>
        </w:tc>
        <w:tc>
          <w:tcPr>
            <w:tcW w:w="7470" w:type="dxa"/>
          </w:tcPr>
          <w:p w14:paraId="1DF532AE" w14:textId="53BE68D7" w:rsidR="003B0A8D" w:rsidRPr="003C47FE" w:rsidRDefault="004B5E68" w:rsidP="00176203">
            <w:pPr>
              <w:pStyle w:val="BodyText3"/>
              <w:spacing w:line="240" w:lineRule="auto"/>
              <w:ind w:left="9"/>
              <w:jc w:val="thaiDistribute"/>
              <w:rPr>
                <w:rFonts w:ascii="Angsana New" w:hAnsi="Angsana New" w:cs="Angsana New"/>
                <w:cs/>
              </w:rPr>
            </w:pPr>
            <w:r w:rsidRPr="004B5E68">
              <w:rPr>
                <w:rFonts w:ascii="Angsana New" w:hAnsi="Angsana New" w:cs="Angsana New"/>
              </w:rPr>
              <w:t>999</w:t>
            </w:r>
            <w:r w:rsidR="003B0A8D" w:rsidRPr="003C47FE">
              <w:rPr>
                <w:rFonts w:ascii="Angsana New" w:hAnsi="Angsana New" w:cs="Angsana New"/>
              </w:rPr>
              <w:t xml:space="preserve"> </w:t>
            </w:r>
            <w:r w:rsidR="003B0A8D">
              <w:rPr>
                <w:rFonts w:ascii="Angsana New" w:hAnsi="Angsana New" w:cs="Angsana New"/>
                <w:cs/>
              </w:rPr>
              <w:t xml:space="preserve">หมู่ </w:t>
            </w:r>
            <w:r w:rsidRPr="004B5E68">
              <w:rPr>
                <w:rFonts w:ascii="Angsana New" w:hAnsi="Angsana New" w:cs="Angsana New"/>
              </w:rPr>
              <w:t>13</w:t>
            </w:r>
            <w:r w:rsidR="003B0A8D" w:rsidRPr="003C47FE">
              <w:rPr>
                <w:rFonts w:ascii="Angsana New" w:hAnsi="Angsana New" w:cs="Angsana New"/>
                <w:cs/>
              </w:rPr>
              <w:t xml:space="preserve"> ถนนพหลโยธิน ตำบลคลองหนึ่ง อำเภอคลองหลวง จังหวัดปทุมธานี</w:t>
            </w:r>
            <w:r w:rsidR="003B0A8D">
              <w:rPr>
                <w:rFonts w:ascii="Angsana New" w:hAnsi="Angsana New" w:cs="Angsana New"/>
              </w:rPr>
              <w:t xml:space="preserve"> </w:t>
            </w:r>
            <w:r w:rsidRPr="004B5E68">
              <w:rPr>
                <w:rFonts w:ascii="Angsana New" w:hAnsi="Angsana New" w:cs="Angsana New"/>
              </w:rPr>
              <w:t>12120</w:t>
            </w:r>
            <w:r w:rsidR="003B0A8D" w:rsidRPr="003C47FE">
              <w:rPr>
                <w:rFonts w:ascii="Angsana New" w:hAnsi="Angsana New" w:cs="Angsana New"/>
                <w:cs/>
              </w:rPr>
              <w:t xml:space="preserve"> ประเทศไทย</w:t>
            </w:r>
          </w:p>
        </w:tc>
      </w:tr>
      <w:tr w:rsidR="003B0A8D" w:rsidRPr="003C47FE" w14:paraId="4EF7B011" w14:textId="77777777" w:rsidTr="00176203">
        <w:tc>
          <w:tcPr>
            <w:tcW w:w="1530" w:type="dxa"/>
          </w:tcPr>
          <w:p w14:paraId="17289269" w14:textId="77777777" w:rsidR="003B0A8D" w:rsidRPr="000C7870" w:rsidRDefault="003B0A8D" w:rsidP="00176203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857128" w14:textId="77777777" w:rsidR="003B0A8D" w:rsidRPr="000C7870" w:rsidRDefault="003B0A8D" w:rsidP="00176203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7470" w:type="dxa"/>
          </w:tcPr>
          <w:p w14:paraId="3C52C90C" w14:textId="77777777" w:rsidR="003B0A8D" w:rsidRPr="000C7870" w:rsidRDefault="003B0A8D" w:rsidP="00176203">
            <w:pPr>
              <w:pStyle w:val="FSBlank"/>
              <w:rPr>
                <w:sz w:val="30"/>
                <w:szCs w:val="30"/>
                <w:cs/>
              </w:rPr>
            </w:pPr>
          </w:p>
        </w:tc>
      </w:tr>
      <w:tr w:rsidR="003B0A8D" w:rsidRPr="003C47FE" w14:paraId="351F4752" w14:textId="77777777" w:rsidTr="00176203">
        <w:tc>
          <w:tcPr>
            <w:tcW w:w="1530" w:type="dxa"/>
          </w:tcPr>
          <w:p w14:paraId="0F2A6CCC" w14:textId="77777777" w:rsidR="003B0A8D" w:rsidRPr="003C47FE" w:rsidRDefault="003B0A8D" w:rsidP="00176203">
            <w:pPr>
              <w:pStyle w:val="BodyText3"/>
              <w:tabs>
                <w:tab w:val="clear" w:pos="540"/>
                <w:tab w:val="left" w:pos="1305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สำนักงานสาขา</w:t>
            </w:r>
            <w:r w:rsidRPr="003C47FE">
              <w:rPr>
                <w:rFonts w:ascii="Angsana New" w:hAnsi="Angsana New" w:cs="Angsana New"/>
              </w:rPr>
              <w:tab/>
            </w:r>
          </w:p>
        </w:tc>
        <w:tc>
          <w:tcPr>
            <w:tcW w:w="270" w:type="dxa"/>
          </w:tcPr>
          <w:p w14:paraId="699C81CF" w14:textId="77777777" w:rsidR="003B0A8D" w:rsidRPr="003C47FE" w:rsidRDefault="003B0A8D" w:rsidP="00176203">
            <w:pPr>
              <w:pStyle w:val="BodyText3"/>
              <w:tabs>
                <w:tab w:val="clear" w:pos="540"/>
              </w:tabs>
              <w:spacing w:line="240" w:lineRule="auto"/>
              <w:ind w:left="-108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</w:rPr>
              <w:tab/>
              <w:t>:</w:t>
            </w:r>
          </w:p>
        </w:tc>
        <w:tc>
          <w:tcPr>
            <w:tcW w:w="7470" w:type="dxa"/>
          </w:tcPr>
          <w:p w14:paraId="342CC8C7" w14:textId="04B40AE1" w:rsidR="003B0A8D" w:rsidRPr="003C47FE" w:rsidRDefault="004B5E68" w:rsidP="00176203">
            <w:pPr>
              <w:pStyle w:val="BodyText3"/>
              <w:spacing w:line="240" w:lineRule="auto"/>
              <w:ind w:left="9"/>
              <w:jc w:val="both"/>
              <w:rPr>
                <w:rFonts w:ascii="Angsana New" w:hAnsi="Angsana New" w:cs="Angsana New"/>
              </w:rPr>
            </w:pPr>
            <w:r w:rsidRPr="004B5E68">
              <w:rPr>
                <w:rFonts w:ascii="Angsana New" w:hAnsi="Angsana New" w:cs="Angsana New"/>
              </w:rPr>
              <w:t>999</w:t>
            </w:r>
            <w:r w:rsidR="003B0A8D" w:rsidRPr="003C47FE">
              <w:rPr>
                <w:rFonts w:ascii="Angsana New" w:hAnsi="Angsana New" w:cs="Angsana New"/>
              </w:rPr>
              <w:t>/</w:t>
            </w:r>
            <w:r w:rsidRPr="004B5E68">
              <w:rPr>
                <w:rFonts w:ascii="Angsana New" w:hAnsi="Angsana New" w:cs="Angsana New"/>
              </w:rPr>
              <w:t>1</w:t>
            </w:r>
            <w:r w:rsidR="003B0A8D" w:rsidRPr="003C47FE">
              <w:rPr>
                <w:rFonts w:ascii="Angsana New" w:hAnsi="Angsana New" w:cs="Angsana New"/>
                <w:cs/>
              </w:rPr>
              <w:t xml:space="preserve"> ถนนมิตรภาพ</w:t>
            </w:r>
            <w:r w:rsidR="003B0A8D" w:rsidRPr="003C47FE">
              <w:rPr>
                <w:rFonts w:ascii="Angsana New" w:hAnsi="Angsana New" w:cs="Angsana New"/>
              </w:rPr>
              <w:t xml:space="preserve"> </w:t>
            </w:r>
            <w:r w:rsidR="003B0A8D" w:rsidRPr="003C47FE">
              <w:rPr>
                <w:rFonts w:ascii="Angsana New" w:hAnsi="Angsana New" w:cs="Angsana New"/>
                <w:cs/>
              </w:rPr>
              <w:t xml:space="preserve">(กม. </w:t>
            </w:r>
            <w:r w:rsidRPr="004B5E68">
              <w:rPr>
                <w:rFonts w:ascii="Angsana New" w:hAnsi="Angsana New" w:cs="Angsana New"/>
              </w:rPr>
              <w:t>231</w:t>
            </w:r>
            <w:r w:rsidR="003B0A8D" w:rsidRPr="003C47FE">
              <w:rPr>
                <w:rFonts w:ascii="Angsana New" w:hAnsi="Angsana New" w:cs="Angsana New"/>
                <w:cs/>
              </w:rPr>
              <w:t>)</w:t>
            </w:r>
            <w:r w:rsidR="003B0A8D" w:rsidRPr="003C47FE">
              <w:rPr>
                <w:rFonts w:ascii="Angsana New" w:hAnsi="Angsana New" w:cs="Angsana New"/>
              </w:rPr>
              <w:t xml:space="preserve"> </w:t>
            </w:r>
            <w:r w:rsidR="003B0A8D" w:rsidRPr="003C47FE">
              <w:rPr>
                <w:rFonts w:ascii="Angsana New" w:hAnsi="Angsana New" w:cs="Angsana New"/>
                <w:cs/>
              </w:rPr>
              <w:t xml:space="preserve">หมู่ </w:t>
            </w:r>
            <w:r w:rsidRPr="004B5E68">
              <w:rPr>
                <w:rFonts w:ascii="Angsana New" w:hAnsi="Angsana New" w:cs="Angsana New"/>
              </w:rPr>
              <w:t>1</w:t>
            </w:r>
            <w:r w:rsidR="003B0A8D" w:rsidRPr="003C47FE">
              <w:rPr>
                <w:rFonts w:ascii="Angsana New" w:hAnsi="Angsana New" w:cs="Angsana New"/>
              </w:rPr>
              <w:t xml:space="preserve"> </w:t>
            </w:r>
            <w:r w:rsidR="003B0A8D" w:rsidRPr="003C47FE">
              <w:rPr>
                <w:rFonts w:ascii="Angsana New" w:hAnsi="Angsana New" w:cs="Angsana New"/>
                <w:cs/>
              </w:rPr>
              <w:t>ตำบลนากลาง อำเภอสูงเนิน จังหวัดนครราชสีมา</w:t>
            </w:r>
            <w:r w:rsidR="003B0A8D" w:rsidRPr="003C47FE">
              <w:rPr>
                <w:rFonts w:ascii="Angsana New" w:hAnsi="Angsana New" w:cs="Angsana New"/>
              </w:rPr>
              <w:t xml:space="preserve"> </w:t>
            </w:r>
            <w:r w:rsidRPr="004B5E68">
              <w:rPr>
                <w:rFonts w:ascii="Angsana New" w:hAnsi="Angsana New" w:cs="Angsana New"/>
              </w:rPr>
              <w:t>30380</w:t>
            </w:r>
            <w:r w:rsidR="003B0A8D" w:rsidRPr="003C47FE">
              <w:rPr>
                <w:rFonts w:ascii="Angsana New" w:hAnsi="Angsana New" w:cs="Angsana New"/>
                <w:cs/>
              </w:rPr>
              <w:t xml:space="preserve"> ประเทศไทย</w:t>
            </w:r>
          </w:p>
        </w:tc>
      </w:tr>
    </w:tbl>
    <w:p w14:paraId="0BFFE424" w14:textId="77777777" w:rsidR="003B0A8D" w:rsidRPr="000C7870" w:rsidRDefault="003B0A8D" w:rsidP="003B0A8D">
      <w:pPr>
        <w:pStyle w:val="FSBlank"/>
        <w:rPr>
          <w:sz w:val="30"/>
          <w:szCs w:val="30"/>
        </w:rPr>
      </w:pPr>
    </w:p>
    <w:p w14:paraId="72DFFA43" w14:textId="3E5B1696" w:rsidR="003B0A8D" w:rsidRPr="003C47FE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C34DF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4B5E68" w:rsidRPr="004B5E68">
        <w:rPr>
          <w:rFonts w:ascii="Angsana New" w:hAnsi="Angsana New"/>
          <w:spacing w:val="-2"/>
          <w:sz w:val="30"/>
          <w:szCs w:val="30"/>
        </w:rPr>
        <w:t>31</w:t>
      </w:r>
      <w:r w:rsidRPr="006C34DF">
        <w:rPr>
          <w:rFonts w:ascii="Angsana New" w:hAnsi="Angsana New"/>
          <w:spacing w:val="-2"/>
          <w:sz w:val="30"/>
          <w:szCs w:val="30"/>
        </w:rPr>
        <w:t xml:space="preserve"> </w:t>
      </w:r>
      <w:r w:rsidRPr="006C34DF"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Pr="006C34DF">
        <w:rPr>
          <w:rFonts w:ascii="Angsana New" w:hAnsi="Angsana New"/>
          <w:spacing w:val="-2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pacing w:val="-2"/>
          <w:sz w:val="30"/>
          <w:szCs w:val="30"/>
        </w:rPr>
        <w:t>256</w:t>
      </w:r>
      <w:r w:rsidR="00C26AF6">
        <w:rPr>
          <w:rFonts w:ascii="Angsana New" w:hAnsi="Angsana New"/>
          <w:spacing w:val="-2"/>
          <w:sz w:val="30"/>
          <w:szCs w:val="30"/>
        </w:rPr>
        <w:t>8</w:t>
      </w:r>
      <w:r w:rsidRPr="006C34DF">
        <w:rPr>
          <w:rFonts w:ascii="Angsana New" w:hAnsi="Angsana New"/>
          <w:spacing w:val="-2"/>
          <w:sz w:val="30"/>
          <w:szCs w:val="30"/>
        </w:rPr>
        <w:t xml:space="preserve"> </w:t>
      </w:r>
      <w:r w:rsidRPr="006C34DF">
        <w:rPr>
          <w:rFonts w:ascii="Angsana New" w:hAnsi="Angsana New"/>
          <w:spacing w:val="-2"/>
          <w:sz w:val="30"/>
          <w:szCs w:val="30"/>
          <w:cs/>
        </w:rPr>
        <w:t>ผู้ถือหุ้นรายใหญ่ของบริษัทได้แก่</w:t>
      </w:r>
      <w:r w:rsidRPr="006C34DF">
        <w:rPr>
          <w:rFonts w:ascii="Angsana New" w:hAnsi="Angsana New"/>
          <w:spacing w:val="-2"/>
          <w:sz w:val="30"/>
          <w:szCs w:val="30"/>
        </w:rPr>
        <w:t xml:space="preserve"> </w:t>
      </w:r>
      <w:r w:rsidRPr="006C34DF">
        <w:rPr>
          <w:rFonts w:ascii="Angsana New" w:hAnsi="Angsana New"/>
          <w:spacing w:val="-2"/>
          <w:sz w:val="30"/>
          <w:szCs w:val="30"/>
          <w:cs/>
        </w:rPr>
        <w:t xml:space="preserve">นายทวีฉัตร จุฬางกูร </w:t>
      </w:r>
      <w:r w:rsidRPr="006C34DF"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 w:rsidRPr="006C34DF">
        <w:rPr>
          <w:rFonts w:ascii="Angsana New" w:hAnsi="Angsana New"/>
          <w:spacing w:val="-2"/>
          <w:sz w:val="30"/>
          <w:szCs w:val="30"/>
          <w:cs/>
        </w:rPr>
        <w:t>ถือหุ้นของบริษัทในอัตราร้อยละ</w:t>
      </w:r>
      <w:r w:rsidR="005C7BC0">
        <w:rPr>
          <w:rFonts w:ascii="Angsana New" w:hAnsi="Angsana New"/>
          <w:spacing w:val="-2"/>
          <w:sz w:val="30"/>
          <w:szCs w:val="30"/>
        </w:rPr>
        <w:t>24.70</w:t>
      </w:r>
      <w:r w:rsidRPr="006C34DF">
        <w:rPr>
          <w:rFonts w:ascii="Angsana New" w:hAnsi="Angsana New"/>
          <w:spacing w:val="6"/>
          <w:sz w:val="30"/>
          <w:szCs w:val="30"/>
        </w:rPr>
        <w:t xml:space="preserve"> </w:t>
      </w:r>
      <w:r w:rsidRPr="006C34DF">
        <w:rPr>
          <w:rFonts w:ascii="Angsana New" w:hAnsi="Angsana New"/>
          <w:spacing w:val="6"/>
          <w:sz w:val="30"/>
          <w:szCs w:val="30"/>
          <w:cs/>
        </w:rPr>
        <w:t>และบริษัท เอ็นอีพี อสังหาริมทรัพย์</w:t>
      </w:r>
      <w:r w:rsidRPr="006C34DF">
        <w:rPr>
          <w:rFonts w:ascii="Angsana New" w:hAnsi="Angsana New"/>
          <w:spacing w:val="6"/>
          <w:sz w:val="30"/>
          <w:szCs w:val="30"/>
        </w:rPr>
        <w:t xml:space="preserve"> </w:t>
      </w:r>
      <w:r w:rsidRPr="006C34DF">
        <w:rPr>
          <w:rFonts w:ascii="Angsana New" w:hAnsi="Angsana New"/>
          <w:spacing w:val="6"/>
          <w:sz w:val="30"/>
          <w:szCs w:val="30"/>
          <w:cs/>
        </w:rPr>
        <w:t>และอุตสาหกรรม จำกัด (มหาชน) ซึ่งเป็นนิติบุคคลที่จัดตั้งขึ้นในประเทศไทย</w:t>
      </w:r>
      <w:r w:rsidRPr="006C34DF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Pr="006C34DF">
        <w:rPr>
          <w:rFonts w:ascii="Angsana New" w:hAnsi="Angsana New"/>
          <w:spacing w:val="6"/>
          <w:sz w:val="30"/>
          <w:szCs w:val="30"/>
          <w:cs/>
        </w:rPr>
        <w:t>ถือ</w:t>
      </w:r>
      <w:r w:rsidRPr="006C34DF">
        <w:rPr>
          <w:rFonts w:ascii="Angsana New" w:hAnsi="Angsana New"/>
          <w:sz w:val="30"/>
          <w:szCs w:val="30"/>
          <w:cs/>
        </w:rPr>
        <w:t>หุ้นของบริษัทในอัตราร้อยละ</w:t>
      </w:r>
      <w:r w:rsidR="005C7BC0">
        <w:rPr>
          <w:rFonts w:ascii="Angsana New" w:hAnsi="Angsana New"/>
          <w:sz w:val="30"/>
          <w:szCs w:val="30"/>
        </w:rPr>
        <w:t xml:space="preserve"> 12.60</w:t>
      </w:r>
    </w:p>
    <w:p w14:paraId="1590DD98" w14:textId="77777777" w:rsidR="003B0A8D" w:rsidRPr="000C7870" w:rsidRDefault="003B0A8D" w:rsidP="003B0A8D">
      <w:pPr>
        <w:pStyle w:val="FSBlank"/>
        <w:rPr>
          <w:sz w:val="30"/>
          <w:szCs w:val="30"/>
        </w:rPr>
      </w:pPr>
    </w:p>
    <w:p w14:paraId="7191D06E" w14:textId="68E972FD" w:rsidR="003B0A8D" w:rsidRPr="00D3419F" w:rsidRDefault="003B0A8D" w:rsidP="003B0A8D">
      <w:pPr>
        <w:pStyle w:val="FSContent"/>
      </w:pPr>
      <w:r w:rsidRPr="00C44588">
        <w:rPr>
          <w:spacing w:val="-2"/>
          <w:cs/>
        </w:rPr>
        <w:t>บริษัทดำเนินธุรกิจหลักเกี่ยวกับการพัฒนาโครงการอสังหาริมทรัพย์และเขตส่งเสริมอุตสาหกรรมเพื่อขายและให้เช่า</w:t>
      </w:r>
      <w:r w:rsidRPr="00D57EDD">
        <w:rPr>
          <w:spacing w:val="2"/>
          <w:cs/>
        </w:rPr>
        <w:t>และก</w:t>
      </w:r>
      <w:r w:rsidRPr="003C47FE">
        <w:rPr>
          <w:cs/>
        </w:rPr>
        <w:t>ารให้บริการสาธารณูปโภคและสิ่งอำนวยความสะดวกต่างๆ ในเขตส่งเสริมอุตสาหกรรม</w:t>
      </w:r>
      <w:r>
        <w:t xml:space="preserve"> </w:t>
      </w:r>
      <w:r>
        <w:rPr>
          <w:rFonts w:hint="cs"/>
          <w:cs/>
        </w:rPr>
        <w:t>โดยรายละเอียด</w:t>
      </w:r>
      <w:r w:rsidRPr="000A363B">
        <w:rPr>
          <w:rFonts w:hint="cs"/>
          <w:cs/>
        </w:rPr>
        <w:t>ของ</w:t>
      </w:r>
      <w:r w:rsidR="00FF6A8E">
        <w:rPr>
          <w:rFonts w:hint="cs"/>
          <w:cs/>
        </w:rPr>
        <w:t>บริษัทย่อยและ</w:t>
      </w:r>
      <w:r>
        <w:rPr>
          <w:rFonts w:hint="cs"/>
          <w:cs/>
        </w:rPr>
        <w:t>การร่วมค้า</w:t>
      </w:r>
      <w:r w:rsidRPr="000A363B">
        <w:rPr>
          <w:rFonts w:hint="cs"/>
          <w:cs/>
        </w:rPr>
        <w:t xml:space="preserve"> ณ วันที่ </w:t>
      </w:r>
      <w:r w:rsidR="004B5E68" w:rsidRPr="004B5E68">
        <w:t>31</w:t>
      </w:r>
      <w:r w:rsidRPr="000A363B">
        <w:t xml:space="preserve"> </w:t>
      </w:r>
      <w:r w:rsidRPr="00D54667">
        <w:rPr>
          <w:rFonts w:hint="cs"/>
          <w:cs/>
        </w:rPr>
        <w:t xml:space="preserve">ธันวาคม </w:t>
      </w:r>
      <w:r w:rsidR="004B5E68" w:rsidRPr="004B5E68">
        <w:t>256</w:t>
      </w:r>
      <w:r w:rsidR="00C26AF6">
        <w:t>8</w:t>
      </w:r>
      <w:r w:rsidRPr="00D54667">
        <w:t xml:space="preserve"> </w:t>
      </w:r>
      <w:r w:rsidRPr="00D54667">
        <w:rPr>
          <w:cs/>
        </w:rPr>
        <w:t xml:space="preserve">และ </w:t>
      </w:r>
      <w:r w:rsidR="004B5E68" w:rsidRPr="004B5E68">
        <w:t>256</w:t>
      </w:r>
      <w:r w:rsidR="00C26AF6">
        <w:t>7</w:t>
      </w:r>
      <w:r w:rsidRPr="00D54667">
        <w:t xml:space="preserve"> </w:t>
      </w:r>
      <w:r w:rsidRPr="00D54667">
        <w:rPr>
          <w:rFonts w:hint="cs"/>
          <w:cs/>
        </w:rPr>
        <w:t>ได้เปิ</w:t>
      </w:r>
      <w:r w:rsidRPr="002D47B7">
        <w:rPr>
          <w:rFonts w:hint="cs"/>
          <w:cs/>
        </w:rPr>
        <w:t>ดเผยไว้</w:t>
      </w:r>
      <w:r>
        <w:rPr>
          <w:rFonts w:hint="cs"/>
          <w:cs/>
        </w:rPr>
        <w:t xml:space="preserve">ในหมายเหตุประกอบงบการเงินข้อ </w:t>
      </w:r>
      <w:r w:rsidR="00216BE6">
        <w:t>9</w:t>
      </w:r>
      <w:r w:rsidR="00FF6A8E" w:rsidRPr="00E57D78">
        <w:rPr>
          <w:rFonts w:hint="cs"/>
          <w:cs/>
        </w:rPr>
        <w:t xml:space="preserve">และ </w:t>
      </w:r>
      <w:r w:rsidR="004B5E68" w:rsidRPr="004B5E68">
        <w:t>1</w:t>
      </w:r>
      <w:r w:rsidR="00216BE6">
        <w:t>0</w:t>
      </w:r>
      <w:r w:rsidR="00FF6A8E" w:rsidRPr="00E57D78">
        <w:t xml:space="preserve"> </w:t>
      </w:r>
      <w:r w:rsidR="00FF6A8E" w:rsidRPr="00E57D78">
        <w:rPr>
          <w:rFonts w:hint="cs"/>
          <w:cs/>
        </w:rPr>
        <w:t>ตามลำดับ</w:t>
      </w:r>
    </w:p>
    <w:p w14:paraId="643548C9" w14:textId="77777777" w:rsidR="003169CE" w:rsidRPr="000C7870" w:rsidRDefault="003169CE" w:rsidP="003B0A8D">
      <w:pPr>
        <w:pStyle w:val="FSBlank"/>
        <w:rPr>
          <w:sz w:val="30"/>
          <w:szCs w:val="30"/>
        </w:rPr>
      </w:pPr>
    </w:p>
    <w:p w14:paraId="5551EF0B" w14:textId="2202E461" w:rsidR="003B0A8D" w:rsidRDefault="003B0A8D" w:rsidP="004C5C3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E703E1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6400156F" w14:textId="77777777" w:rsidR="000C7870" w:rsidRPr="009A434B" w:rsidRDefault="000C7870" w:rsidP="009A434B">
      <w:pPr>
        <w:pStyle w:val="FSBlank"/>
        <w:rPr>
          <w:sz w:val="30"/>
          <w:szCs w:val="30"/>
          <w:cs/>
        </w:rPr>
      </w:pPr>
    </w:p>
    <w:p w14:paraId="651D7956" w14:textId="421E4D85" w:rsidR="00292AC5" w:rsidRDefault="003B0A8D" w:rsidP="004E25CA">
      <w:pPr>
        <w:pStyle w:val="FSContent"/>
        <w:rPr>
          <w:spacing w:val="6"/>
          <w:cs/>
        </w:rPr>
      </w:pPr>
      <w:r w:rsidRPr="00F50520">
        <w:rPr>
          <w:spacing w:val="6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2D0A09">
        <w:rPr>
          <w:spacing w:val="6"/>
        </w:rPr>
        <w:t xml:space="preserve"> </w:t>
      </w:r>
      <w:r w:rsidR="002D0A09">
        <w:rPr>
          <w:spacing w:val="6"/>
        </w:rPr>
        <w:br/>
      </w:r>
      <w:r w:rsidR="002D0A09" w:rsidRPr="002D0A09">
        <w:rPr>
          <w:spacing w:val="6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39E7AFE5" w14:textId="77777777" w:rsidR="000C7870" w:rsidRDefault="000C7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</w:rPr>
      </w:pPr>
      <w:r>
        <w:rPr>
          <w:cs/>
        </w:rPr>
        <w:br w:type="page"/>
      </w:r>
    </w:p>
    <w:p w14:paraId="550F2DA6" w14:textId="42F14BDA" w:rsidR="003169CE" w:rsidRPr="00D045CA" w:rsidRDefault="003B0A8D" w:rsidP="00D045CA">
      <w:pPr>
        <w:pStyle w:val="FSContent"/>
      </w:pPr>
      <w:r w:rsidRPr="00863C96">
        <w:rPr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</w:t>
      </w:r>
      <w:r w:rsidR="003830DA" w:rsidRPr="00863C96">
        <w:rPr>
          <w:rFonts w:hint="cs"/>
          <w:cs/>
        </w:rPr>
        <w:t>ณ</w:t>
      </w:r>
      <w:r w:rsidRPr="00863C96">
        <w:rPr>
          <w:cs/>
        </w:rPr>
        <w:t>การและ</w:t>
      </w:r>
      <w:r w:rsidRPr="00863C96">
        <w:rPr>
          <w:spacing w:val="6"/>
          <w:cs/>
        </w:rPr>
        <w:t>ข้อสมมติหลายประการ ซึ่งมีผลกระทบต่อการ</w:t>
      </w:r>
      <w:r w:rsidRPr="00863C96">
        <w:rPr>
          <w:rFonts w:hint="cs"/>
          <w:spacing w:val="6"/>
          <w:cs/>
        </w:rPr>
        <w:t>ปฏิบัติตาม</w:t>
      </w:r>
      <w:r w:rsidRPr="00863C96">
        <w:rPr>
          <w:spacing w:val="6"/>
          <w:cs/>
        </w:rPr>
        <w:t>นโยบาย</w:t>
      </w:r>
      <w:r w:rsidRPr="00863C96">
        <w:rPr>
          <w:spacing w:val="-2"/>
          <w:cs/>
        </w:rPr>
        <w:t>การบัญชีของ</w:t>
      </w:r>
      <w:r w:rsidR="002D0A09" w:rsidRPr="00863C96">
        <w:rPr>
          <w:rFonts w:hint="cs"/>
          <w:spacing w:val="-2"/>
          <w:cs/>
        </w:rPr>
        <w:t>กลุ่ม</w:t>
      </w:r>
      <w:r w:rsidRPr="00863C96">
        <w:rPr>
          <w:spacing w:val="-2"/>
          <w:cs/>
        </w:rPr>
        <w:t>บริษัท</w:t>
      </w:r>
      <w:r w:rsidRPr="00863C96">
        <w:rPr>
          <w:spacing w:val="-2"/>
        </w:rPr>
        <w:t xml:space="preserve"> </w:t>
      </w:r>
      <w:r w:rsidRPr="00863C96">
        <w:rPr>
          <w:spacing w:val="-2"/>
          <w:cs/>
        </w:rPr>
        <w:t xml:space="preserve">ทั้งนี้ </w:t>
      </w:r>
      <w:r w:rsidR="003830DA" w:rsidRPr="00863C96">
        <w:rPr>
          <w:spacing w:val="-2"/>
          <w:cs/>
        </w:rPr>
        <w:br/>
      </w:r>
      <w:r w:rsidRPr="00863C96">
        <w:rPr>
          <w:spacing w:val="-2"/>
          <w:cs/>
        </w:rPr>
        <w:t>ผลที่เกิดขึ้นจริงอาจแตกต่างจากที่ประมาณการไว้ ประมาณการและข้อสมมติที่ใช้</w:t>
      </w:r>
      <w:r w:rsidRPr="00863C96">
        <w:rPr>
          <w:spacing w:val="6"/>
          <w:cs/>
        </w:rPr>
        <w:t>ในการจัดทำงบการเงิน</w:t>
      </w:r>
      <w:r w:rsidR="002D0A09" w:rsidRPr="00863C96">
        <w:rPr>
          <w:rFonts w:hint="cs"/>
          <w:spacing w:val="6"/>
          <w:cs/>
        </w:rPr>
        <w:t>ซึ่ง</w:t>
      </w:r>
      <w:r w:rsidR="003830DA" w:rsidRPr="00863C96">
        <w:rPr>
          <w:spacing w:val="6"/>
          <w:cs/>
        </w:rPr>
        <w:br/>
      </w:r>
      <w:r w:rsidR="002D0A09" w:rsidRPr="00863C96">
        <w:rPr>
          <w:rFonts w:hint="cs"/>
          <w:spacing w:val="6"/>
          <w:cs/>
        </w:rPr>
        <w:t>เปิดเผยในหมายเหตุประกอบงบการเงินแต่ละข้อ</w:t>
      </w:r>
      <w:r w:rsidRPr="00863C96">
        <w:rPr>
          <w:spacing w:val="6"/>
          <w:cs/>
        </w:rPr>
        <w:t>จะได้รับการทบทวนอย่างต่อเนื่อง การปรับประมาณการ</w:t>
      </w:r>
      <w:r w:rsidR="003830DA" w:rsidRPr="00863C96">
        <w:rPr>
          <w:spacing w:val="6"/>
          <w:cs/>
        </w:rPr>
        <w:br/>
      </w:r>
      <w:r w:rsidRPr="00863C96">
        <w:rPr>
          <w:spacing w:val="6"/>
          <w:cs/>
        </w:rPr>
        <w:t>ทางบัญชีจะบันทึกโดยวิธีเปลี่ยนทันทีเป็นต้นไป</w:t>
      </w:r>
    </w:p>
    <w:p w14:paraId="2BEF4602" w14:textId="77777777" w:rsidR="003169CE" w:rsidRPr="003169CE" w:rsidRDefault="003169CE" w:rsidP="00316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18"/>
        <w:jc w:val="thaiDistribute"/>
        <w:rPr>
          <w:rFonts w:ascii="Angsana New" w:hAnsi="Angsana New"/>
          <w:bCs/>
          <w:sz w:val="30"/>
          <w:szCs w:val="30"/>
        </w:rPr>
      </w:pPr>
    </w:p>
    <w:p w14:paraId="0971354E" w14:textId="68C3F614" w:rsidR="003B0A8D" w:rsidRPr="00863C96" w:rsidRDefault="003A249F" w:rsidP="002764C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863C96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นโยบายการบัญชีที่มีสาระสำคัญ</w:t>
      </w:r>
      <w:r w:rsidR="003B0A8D" w:rsidRPr="00863C96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012C93F9" w14:textId="77777777" w:rsidR="00CC7469" w:rsidRPr="00863C96" w:rsidRDefault="00CC7469" w:rsidP="009A4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18"/>
        <w:jc w:val="thaiDistribute"/>
        <w:rPr>
          <w:rFonts w:ascii="Angsana New" w:hAnsi="Angsana New"/>
          <w:bCs/>
          <w:sz w:val="30"/>
          <w:szCs w:val="30"/>
        </w:rPr>
      </w:pPr>
    </w:p>
    <w:p w14:paraId="19749124" w14:textId="5EED4A25" w:rsidR="00CC7469" w:rsidRPr="00863C96" w:rsidRDefault="00CC7469" w:rsidP="00CC74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  <w:r w:rsidRPr="00863C96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75438E">
        <w:rPr>
          <w:rFonts w:ascii="Angsana New" w:hAnsi="Angsana New"/>
          <w:sz w:val="30"/>
          <w:szCs w:val="30"/>
        </w:rPr>
        <w:t xml:space="preserve"> </w:t>
      </w:r>
    </w:p>
    <w:p w14:paraId="1970203D" w14:textId="77777777" w:rsidR="003B0A8D" w:rsidRPr="00863C96" w:rsidRDefault="003B0A8D" w:rsidP="009A4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18"/>
        <w:jc w:val="thaiDistribute"/>
        <w:rPr>
          <w:rFonts w:ascii="Angsana New" w:hAnsi="Angsana New"/>
          <w:bCs/>
          <w:sz w:val="30"/>
          <w:szCs w:val="30"/>
        </w:rPr>
      </w:pPr>
    </w:p>
    <w:p w14:paraId="7D9188DE" w14:textId="0B6DD427" w:rsidR="003B0A8D" w:rsidRPr="00E9013D" w:rsidRDefault="003B0A8D" w:rsidP="00E9013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9013D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</w:t>
      </w:r>
      <w:r w:rsidR="002D0A09" w:rsidRPr="00E9013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รวม</w:t>
      </w:r>
    </w:p>
    <w:p w14:paraId="533C9C24" w14:textId="77777777" w:rsidR="003B0A8D" w:rsidRPr="00863C96" w:rsidRDefault="003B0A8D" w:rsidP="009A4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18"/>
        <w:jc w:val="thaiDistribute"/>
        <w:rPr>
          <w:rFonts w:ascii="Angsana New" w:hAnsi="Angsana New"/>
          <w:bCs/>
          <w:sz w:val="30"/>
          <w:szCs w:val="30"/>
        </w:rPr>
      </w:pPr>
      <w:r w:rsidRPr="00863C96">
        <w:rPr>
          <w:rFonts w:ascii="Angsana New" w:hAnsi="Angsana New"/>
          <w:bCs/>
          <w:sz w:val="30"/>
          <w:szCs w:val="30"/>
          <w:cs/>
        </w:rPr>
        <w:tab/>
      </w:r>
      <w:r w:rsidRPr="00863C96">
        <w:rPr>
          <w:rFonts w:ascii="Angsana New" w:hAnsi="Angsana New"/>
          <w:bCs/>
          <w:sz w:val="30"/>
          <w:szCs w:val="30"/>
          <w:cs/>
        </w:rPr>
        <w:tab/>
      </w:r>
      <w:r w:rsidRPr="00863C96">
        <w:rPr>
          <w:rFonts w:ascii="Angsana New" w:hAnsi="Angsana New"/>
          <w:bCs/>
          <w:sz w:val="30"/>
          <w:szCs w:val="30"/>
          <w:cs/>
        </w:rPr>
        <w:tab/>
      </w:r>
    </w:p>
    <w:p w14:paraId="2564F86C" w14:textId="719B3229" w:rsidR="008A06A9" w:rsidRPr="00863C96" w:rsidRDefault="00CD6D49" w:rsidP="00CD6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  <w:r w:rsidRPr="00863C96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 และส่วนได้เสียของกลุ่มบริษัทในการร่วมค้า</w:t>
      </w:r>
      <w:r w:rsidR="00512D77" w:rsidRPr="00863C96">
        <w:rPr>
          <w:rFonts w:ascii="Angsana New" w:hAnsi="Angsana New" w:hint="cs"/>
          <w:sz w:val="30"/>
          <w:szCs w:val="30"/>
          <w:cs/>
        </w:rPr>
        <w:t xml:space="preserve">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0F134B6F" w14:textId="77777777" w:rsidR="004C0AD7" w:rsidRDefault="004C0AD7" w:rsidP="004E60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bCs/>
          <w:sz w:val="30"/>
          <w:szCs w:val="30"/>
        </w:rPr>
      </w:pPr>
    </w:p>
    <w:p w14:paraId="0D7DA932" w14:textId="273B4E60" w:rsidR="0005396C" w:rsidRDefault="0005396C" w:rsidP="000539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pacing w:val="-6"/>
          <w:sz w:val="30"/>
          <w:szCs w:val="30"/>
        </w:rPr>
      </w:pPr>
      <w:r w:rsidRPr="0005396C">
        <w:rPr>
          <w:rFonts w:ascii="Angsana New" w:hAnsi="Angsana New"/>
          <w:sz w:val="30"/>
          <w:szCs w:val="30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</w:t>
      </w:r>
      <w:r>
        <w:rPr>
          <w:rFonts w:ascii="Angsana New" w:hAnsi="Angsana New"/>
          <w:sz w:val="30"/>
          <w:szCs w:val="30"/>
        </w:rPr>
        <w:br/>
      </w:r>
      <w:r w:rsidRPr="0005396C">
        <w:rPr>
          <w:rFonts w:ascii="Angsana New" w:hAnsi="Angsana New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</w:t>
      </w:r>
      <w:r w:rsidR="00A80DDA">
        <w:rPr>
          <w:rFonts w:ascii="Angsana New" w:hAnsi="Angsana New" w:hint="cs"/>
          <w:sz w:val="30"/>
          <w:szCs w:val="30"/>
          <w:cs/>
        </w:rPr>
        <w:t>ที่จ่าย</w:t>
      </w:r>
      <w:r w:rsidR="0096472D">
        <w:rPr>
          <w:rFonts w:ascii="Angsana New" w:hAnsi="Angsana New" w:hint="cs"/>
          <w:sz w:val="30"/>
          <w:szCs w:val="30"/>
          <w:cs/>
        </w:rPr>
        <w:t>หรือ</w:t>
      </w:r>
      <w:r w:rsidRPr="0005396C">
        <w:rPr>
          <w:rFonts w:ascii="Angsana New" w:hAnsi="Angsana New"/>
          <w:sz w:val="30"/>
          <w:szCs w:val="30"/>
          <w:cs/>
        </w:rPr>
        <w:t>รับจากกา</w:t>
      </w:r>
      <w:r w:rsidR="00216BE6">
        <w:rPr>
          <w:rFonts w:ascii="Angsana New" w:hAnsi="Angsana New" w:hint="cs"/>
          <w:sz w:val="30"/>
          <w:szCs w:val="30"/>
          <w:cs/>
        </w:rPr>
        <w:t>ร</w:t>
      </w:r>
      <w:r w:rsidRPr="002C44E8">
        <w:rPr>
          <w:rFonts w:ascii="Angsana New" w:hAnsi="Angsana New"/>
          <w:spacing w:val="-6"/>
          <w:sz w:val="30"/>
          <w:szCs w:val="30"/>
          <w:cs/>
        </w:rPr>
        <w:t>ได้มา</w:t>
      </w:r>
      <w:r w:rsidR="00216BE6">
        <w:rPr>
          <w:rFonts w:ascii="Angsana New" w:hAnsi="Angsana New" w:hint="cs"/>
          <w:spacing w:val="-6"/>
          <w:sz w:val="30"/>
          <w:szCs w:val="30"/>
          <w:cs/>
        </w:rPr>
        <w:t>หรือจำหน่ายไป</w:t>
      </w:r>
      <w:r w:rsidRPr="002C44E8">
        <w:rPr>
          <w:rFonts w:ascii="Angsana New" w:hAnsi="Angsana New"/>
          <w:spacing w:val="-6"/>
          <w:sz w:val="30"/>
          <w:szCs w:val="30"/>
          <w:cs/>
        </w:rPr>
        <w:t>ซึ่งส่วนได้เสียที่ไม่มีอำนาจควบคุมโดยอำนาจควบคุมไม่เปลี่ยนแปลงรับรู้เป็นส่วนเกิน</w:t>
      </w:r>
      <w:r w:rsidR="00216BE6">
        <w:rPr>
          <w:rFonts w:ascii="Angsana New" w:hAnsi="Angsana New"/>
          <w:spacing w:val="-6"/>
          <w:sz w:val="30"/>
          <w:szCs w:val="30"/>
        </w:rPr>
        <w:t>/</w:t>
      </w:r>
      <w:r w:rsidR="00216BE6">
        <w:rPr>
          <w:rFonts w:ascii="Angsana New" w:hAnsi="Angsana New" w:hint="cs"/>
          <w:spacing w:val="-6"/>
          <w:sz w:val="30"/>
          <w:szCs w:val="30"/>
          <w:cs/>
        </w:rPr>
        <w:t>ส่วนต่ำกว่า</w:t>
      </w:r>
      <w:r w:rsidRPr="002C44E8">
        <w:rPr>
          <w:rFonts w:ascii="Angsana New" w:hAnsi="Angsana New"/>
          <w:spacing w:val="-6"/>
          <w:sz w:val="30"/>
          <w:szCs w:val="30"/>
          <w:cs/>
        </w:rPr>
        <w:t>ทุนอื่นในส่วนของเจ้าของ</w:t>
      </w:r>
    </w:p>
    <w:p w14:paraId="7630EE22" w14:textId="77777777" w:rsidR="00216BE6" w:rsidRPr="0005396C" w:rsidRDefault="00216BE6" w:rsidP="000539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</w:p>
    <w:p w14:paraId="5DD9DD4E" w14:textId="314985E2" w:rsidR="00512D77" w:rsidRPr="00863C96" w:rsidRDefault="00512D77" w:rsidP="00512D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  <w:r w:rsidRPr="00863C96">
        <w:rPr>
          <w:rFonts w:ascii="Angsana New" w:hAnsi="Angsana New" w:hint="cs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</w:t>
      </w:r>
      <w:r w:rsidR="0004368E" w:rsidRPr="00863C96">
        <w:rPr>
          <w:rFonts w:ascii="Angsana New" w:hAnsi="Angsana New" w:hint="cs"/>
          <w:sz w:val="30"/>
          <w:szCs w:val="30"/>
          <w:cs/>
        </w:rPr>
        <w:t>ี</w:t>
      </w:r>
      <w:r w:rsidRPr="00863C96">
        <w:rPr>
          <w:rFonts w:ascii="Angsana New" w:hAnsi="Angsana New" w:hint="cs"/>
          <w:sz w:val="30"/>
          <w:szCs w:val="30"/>
          <w:cs/>
        </w:rPr>
        <w:t>อำนาจควบคุมและส่วนประกอบอื่นในส่วนของเจ้าของที่เกี่ยว</w:t>
      </w:r>
      <w:r w:rsidR="0004368E" w:rsidRPr="00863C96">
        <w:rPr>
          <w:rFonts w:ascii="Angsana New" w:hAnsi="Angsana New"/>
          <w:sz w:val="30"/>
          <w:szCs w:val="30"/>
          <w:cs/>
        </w:rPr>
        <w:t>ข้องกับบริษัทย่อยนั้น</w:t>
      </w:r>
      <w:r w:rsidR="0004368E" w:rsidRPr="00863C96">
        <w:rPr>
          <w:rFonts w:ascii="Angsana New" w:hAnsi="Angsana New" w:hint="cs"/>
          <w:sz w:val="30"/>
          <w:szCs w:val="30"/>
          <w:cs/>
        </w:rPr>
        <w:t xml:space="preserve"> </w:t>
      </w:r>
      <w:r w:rsidR="0004368E" w:rsidRPr="00863C96">
        <w:rPr>
          <w:rFonts w:ascii="Angsana New" w:hAnsi="Angsana New"/>
          <w:sz w:val="30"/>
          <w:szCs w:val="30"/>
          <w:cs/>
        </w:rPr>
        <w:t>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</w:t>
      </w:r>
      <w:r w:rsidR="0004368E" w:rsidRPr="00863C96">
        <w:rPr>
          <w:rFonts w:ascii="Angsana New" w:hAnsi="Angsana New"/>
          <w:sz w:val="30"/>
          <w:szCs w:val="30"/>
          <w:cs/>
        </w:rPr>
        <w:br/>
        <w:t>ให้วัดมูลค่าด้วยมูลค่ายุติธรรม ณ วันที่สูญเสียการควบคุม</w:t>
      </w:r>
    </w:p>
    <w:p w14:paraId="3FDDFA5A" w14:textId="77777777" w:rsidR="002C44E8" w:rsidRPr="00E9013D" w:rsidRDefault="002C44E8" w:rsidP="00443D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28"/>
          <w:szCs w:val="28"/>
        </w:rPr>
      </w:pPr>
    </w:p>
    <w:p w14:paraId="06F70E4A" w14:textId="449719F1" w:rsidR="00443D68" w:rsidRDefault="002C44E8" w:rsidP="002C44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  <w:r w:rsidRPr="002C44E8">
        <w:rPr>
          <w:rFonts w:ascii="Angsana New" w:hAnsi="Angsana New"/>
          <w:sz w:val="30"/>
          <w:szCs w:val="30"/>
          <w:cs/>
        </w:rPr>
        <w:t>กลุ่มบริษัทมี</w:t>
      </w:r>
      <w:r>
        <w:rPr>
          <w:rFonts w:ascii="Angsana New" w:hAnsi="Angsana New" w:hint="cs"/>
          <w:sz w:val="30"/>
          <w:szCs w:val="30"/>
          <w:cs/>
        </w:rPr>
        <w:t>การควบคุมร่วม</w:t>
      </w:r>
      <w:r w:rsidRPr="002C44E8">
        <w:rPr>
          <w:rFonts w:ascii="Angsana New" w:hAnsi="Angsana New"/>
          <w:sz w:val="30"/>
          <w:szCs w:val="30"/>
          <w:cs/>
        </w:rPr>
        <w:t>ในผู้ได้รับการลงทุนตามที่เปิดเผยในหมายเหตุ</w:t>
      </w:r>
      <w:r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2C44E8">
        <w:rPr>
          <w:rFonts w:ascii="Angsana New" w:hAnsi="Angsana New"/>
          <w:sz w:val="30"/>
          <w:szCs w:val="30"/>
          <w:cs/>
        </w:rPr>
        <w:t>ข้อ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1</w:t>
      </w:r>
      <w:r w:rsidR="00216BE6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="00443D68" w:rsidRPr="00863C96">
        <w:rPr>
          <w:rFonts w:ascii="Angsana New" w:hAnsi="Angsana New"/>
          <w:sz w:val="30"/>
          <w:szCs w:val="30"/>
          <w:cs/>
        </w:rPr>
        <w:t>กลุ่มบริษัทรับรู้เงินลงทุนในการร่วมค้าในงบการเงินรวมด้วยวิธีส่วนได้เสีย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จนวันที่การควบคุมร</w:t>
      </w:r>
      <w:r w:rsidR="00E36DAC">
        <w:rPr>
          <w:rFonts w:ascii="Angsana New" w:hAnsi="Angsana New" w:hint="cs"/>
          <w:sz w:val="30"/>
          <w:szCs w:val="30"/>
          <w:cs/>
        </w:rPr>
        <w:t>่</w:t>
      </w:r>
      <w:r>
        <w:rPr>
          <w:rFonts w:ascii="Angsana New" w:hAnsi="Angsana New" w:hint="cs"/>
          <w:sz w:val="30"/>
          <w:szCs w:val="30"/>
          <w:cs/>
        </w:rPr>
        <w:t>วมสิ้นสุดลง</w:t>
      </w:r>
      <w:r w:rsidR="00874AC1" w:rsidRPr="00863C96">
        <w:rPr>
          <w:rFonts w:ascii="Angsana New" w:hAnsi="Angsana New" w:hint="cs"/>
          <w:sz w:val="30"/>
          <w:szCs w:val="30"/>
          <w:cs/>
        </w:rPr>
        <w:t xml:space="preserve"> </w:t>
      </w:r>
      <w:r w:rsidR="00443D68" w:rsidRPr="00863C96">
        <w:rPr>
          <w:rFonts w:ascii="Angsana New" w:hAnsi="Angsana New"/>
          <w:sz w:val="30"/>
          <w:szCs w:val="30"/>
          <w:cs/>
        </w:rPr>
        <w:t>โดยรับรู้รายการเมื่อเริ่มแรกด้วย</w:t>
      </w:r>
      <w:r w:rsidR="00443D68" w:rsidRPr="00863C96">
        <w:rPr>
          <w:rFonts w:ascii="Angsana New" w:hAnsi="Angsana New"/>
          <w:spacing w:val="-4"/>
          <w:sz w:val="30"/>
          <w:szCs w:val="30"/>
          <w:cs/>
        </w:rPr>
        <w:t>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</w:t>
      </w:r>
      <w:r w:rsidR="007747C7" w:rsidRPr="00863C96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="00443D68" w:rsidRPr="00863C96">
        <w:rPr>
          <w:rFonts w:ascii="Angsana New" w:hAnsi="Angsana New"/>
          <w:spacing w:val="-4"/>
          <w:sz w:val="30"/>
          <w:szCs w:val="30"/>
          <w:cs/>
        </w:rPr>
        <w:t>และ</w:t>
      </w:r>
      <w:r w:rsidR="00443D68" w:rsidRPr="00863C96">
        <w:rPr>
          <w:rFonts w:ascii="Angsana New" w:hAnsi="Angsana New"/>
          <w:sz w:val="30"/>
          <w:szCs w:val="30"/>
          <w:cs/>
        </w:rPr>
        <w:t>กำไรขาดทุนเบ็ดเสร็จอื่นของเงินลงทุนที่บันทึกตามวิธีส่วนได้เสียของกลุ่มบริษัท</w:t>
      </w:r>
      <w:r w:rsidR="002764C1" w:rsidRPr="00863C96">
        <w:rPr>
          <w:rFonts w:ascii="Angsana New" w:hAnsi="Angsana New" w:hint="cs"/>
          <w:sz w:val="30"/>
          <w:szCs w:val="30"/>
          <w:cs/>
        </w:rPr>
        <w:t xml:space="preserve"> </w:t>
      </w:r>
      <w:r w:rsidR="00443D68" w:rsidRPr="00863C96">
        <w:rPr>
          <w:rFonts w:ascii="Angsana New" w:hAnsi="Angsana New"/>
          <w:sz w:val="30"/>
          <w:szCs w:val="30"/>
          <w:cs/>
        </w:rPr>
        <w:t>จะถูกบันทึกในงบการเงินรวม</w:t>
      </w:r>
    </w:p>
    <w:p w14:paraId="4AD2C00E" w14:textId="77777777" w:rsidR="00AA1C60" w:rsidRDefault="00AA1C60" w:rsidP="002C44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28"/>
          <w:szCs w:val="28"/>
        </w:rPr>
      </w:pPr>
    </w:p>
    <w:p w14:paraId="3EFC7D2F" w14:textId="77777777" w:rsidR="00AA1C60" w:rsidRPr="00E9013D" w:rsidRDefault="00AA1C60" w:rsidP="002C44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28"/>
          <w:szCs w:val="28"/>
        </w:rPr>
      </w:pPr>
    </w:p>
    <w:p w14:paraId="34146D4F" w14:textId="60D51A5A" w:rsidR="002C44E8" w:rsidRPr="002C44E8" w:rsidRDefault="002C44E8" w:rsidP="002C44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  <w:r w:rsidRPr="002C44E8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</w:t>
      </w:r>
      <w:r>
        <w:rPr>
          <w:rFonts w:ascii="Angsana New" w:hAnsi="Angsana New"/>
          <w:sz w:val="30"/>
          <w:szCs w:val="30"/>
          <w:cs/>
        </w:rPr>
        <w:br/>
      </w:r>
      <w:r w:rsidRPr="002C44E8">
        <w:rPr>
          <w:rFonts w:ascii="Angsana New" w:hAnsi="Angsana New"/>
          <w:sz w:val="30"/>
          <w:szCs w:val="30"/>
          <w:cs/>
        </w:rPr>
        <w:t>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</w:t>
      </w:r>
      <w:r>
        <w:rPr>
          <w:rFonts w:ascii="Angsana New" w:hAnsi="Angsana New"/>
          <w:sz w:val="30"/>
          <w:szCs w:val="30"/>
          <w:cs/>
        </w:rPr>
        <w:br/>
      </w:r>
      <w:r w:rsidRPr="002C44E8">
        <w:rPr>
          <w:rFonts w:ascii="Angsana New" w:hAnsi="Angsana New"/>
          <w:sz w:val="30"/>
          <w:szCs w:val="30"/>
          <w:cs/>
        </w:rPr>
        <w:t>การด้อยค่าเกิดขึ้น</w:t>
      </w:r>
    </w:p>
    <w:p w14:paraId="5C073634" w14:textId="77777777" w:rsidR="002C44E8" w:rsidRPr="00E9013D" w:rsidRDefault="002C44E8" w:rsidP="002C44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28"/>
          <w:szCs w:val="28"/>
        </w:rPr>
      </w:pPr>
    </w:p>
    <w:p w14:paraId="68BE28A1" w14:textId="47DFD51E" w:rsidR="003B0A8D" w:rsidRDefault="003B0A8D" w:rsidP="00E9013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เงิน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ลงทุนใน</w:t>
      </w:r>
      <w:r w:rsidR="007B0A1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บริษัทย่อยและ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การร่วมค้า</w:t>
      </w:r>
    </w:p>
    <w:p w14:paraId="62299462" w14:textId="4A274F62" w:rsidR="003B0A8D" w:rsidRPr="00E9013D" w:rsidRDefault="003B0A8D" w:rsidP="00E901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28"/>
          <w:szCs w:val="28"/>
        </w:rPr>
      </w:pPr>
    </w:p>
    <w:p w14:paraId="611D3732" w14:textId="39A00455" w:rsidR="007B0A1B" w:rsidRPr="007B0A1B" w:rsidRDefault="007B0A1B" w:rsidP="007B0A1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7B0A1B">
        <w:rPr>
          <w:rFonts w:ascii="Angsana New" w:hAnsi="Angsana New"/>
          <w:sz w:val="30"/>
          <w:szCs w:val="30"/>
          <w:cs/>
        </w:rPr>
        <w:t>เงินลงทุนในบริษัทย่อ</w:t>
      </w:r>
      <w:r>
        <w:rPr>
          <w:rFonts w:ascii="Angsana New" w:hAnsi="Angsana New" w:hint="cs"/>
          <w:sz w:val="30"/>
          <w:szCs w:val="30"/>
          <w:cs/>
        </w:rPr>
        <w:t>ย</w:t>
      </w:r>
      <w:r w:rsidRPr="007B0A1B">
        <w:rPr>
          <w:rFonts w:ascii="Angsana New" w:hAnsi="Angsana New"/>
          <w:sz w:val="30"/>
          <w:szCs w:val="30"/>
          <w:cs/>
        </w:rPr>
        <w:t xml:space="preserve">และการร่วมค้าในงบการเงินเฉพาะกิจการวัดมูลค่าด้วยราคาทุนหักค่าเผื่อการด้อยค่า </w:t>
      </w:r>
      <w:r>
        <w:rPr>
          <w:rFonts w:ascii="Angsana New" w:hAnsi="Angsana New"/>
          <w:sz w:val="30"/>
          <w:szCs w:val="30"/>
          <w:cs/>
        </w:rPr>
        <w:br/>
      </w:r>
      <w:r w:rsidRPr="007B0A1B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</w:t>
      </w:r>
      <w:r w:rsidRPr="0004368E">
        <w:rPr>
          <w:rFonts w:ascii="Angsana New" w:hAnsi="Angsana New"/>
          <w:sz w:val="30"/>
          <w:szCs w:val="30"/>
          <w:cs/>
        </w:rPr>
        <w:t>วันที่บริษัท</w:t>
      </w:r>
      <w:r w:rsidRPr="007B0A1B">
        <w:rPr>
          <w:rFonts w:ascii="Angsana New" w:hAnsi="Angsana New"/>
          <w:sz w:val="30"/>
          <w:szCs w:val="30"/>
          <w:cs/>
        </w:rPr>
        <w:t>มีสิทธิได้รับเงินปันผล กรณีที่บริษัทจำหน่ายเงินลงทุนบางส่วน</w:t>
      </w:r>
      <w:r w:rsidR="003A7A9D">
        <w:rPr>
          <w:rFonts w:ascii="Angsana New" w:hAnsi="Angsana New" w:hint="cs"/>
          <w:sz w:val="30"/>
          <w:szCs w:val="30"/>
          <w:cs/>
        </w:rPr>
        <w:t xml:space="preserve"> </w:t>
      </w:r>
      <w:r w:rsidRPr="007B0A1B">
        <w:rPr>
          <w:rFonts w:ascii="Angsana New" w:hAnsi="Angsana New"/>
          <w:sz w:val="30"/>
          <w:szCs w:val="30"/>
          <w:cs/>
        </w:rPr>
        <w:t>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068A8815" w14:textId="5909D8BE" w:rsidR="00176203" w:rsidRPr="00E9013D" w:rsidRDefault="00176203" w:rsidP="00E901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28"/>
          <w:szCs w:val="28"/>
        </w:rPr>
      </w:pPr>
    </w:p>
    <w:p w14:paraId="0B934382" w14:textId="210A0964" w:rsidR="003B0A8D" w:rsidRPr="003C47FE" w:rsidRDefault="003B0A8D" w:rsidP="00E9013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71B59F9D" w14:textId="77777777" w:rsidR="003B0A8D" w:rsidRPr="00E9013D" w:rsidRDefault="003B0A8D" w:rsidP="00E901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28"/>
          <w:szCs w:val="28"/>
        </w:rPr>
      </w:pPr>
    </w:p>
    <w:p w14:paraId="5FB93E8C" w14:textId="11F61CD3" w:rsidR="003B0A8D" w:rsidRPr="00F53AB1" w:rsidRDefault="003B0A8D" w:rsidP="003B0A8D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53AB1">
        <w:rPr>
          <w:rFonts w:ascii="Angsana New" w:hAnsi="Angsana New"/>
          <w:i/>
          <w:iCs/>
          <w:sz w:val="30"/>
          <w:szCs w:val="30"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F53AB1">
        <w:rPr>
          <w:rFonts w:ascii="Angsana New" w:hAnsi="Angsana New"/>
          <w:i/>
          <w:iCs/>
          <w:sz w:val="30"/>
          <w:szCs w:val="30"/>
          <w:cs/>
        </w:rPr>
        <w:t>.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1</w:t>
      </w:r>
      <w:r w:rsidRPr="00F53AB1">
        <w:rPr>
          <w:rFonts w:ascii="Angsana New" w:hAnsi="Angsana New"/>
          <w:i/>
          <w:iCs/>
          <w:sz w:val="30"/>
          <w:szCs w:val="30"/>
        </w:rPr>
        <w:t xml:space="preserve">) </w:t>
      </w:r>
      <w:r w:rsidRPr="00F53AB1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0A7912">
        <w:rPr>
          <w:rFonts w:ascii="Angsana New" w:hAnsi="Angsana New" w:hint="cs"/>
          <w:i/>
          <w:iCs/>
          <w:sz w:val="30"/>
          <w:szCs w:val="30"/>
          <w:cs/>
        </w:rPr>
        <w:t>จัดประเภทและการวัดมูลค่า</w:t>
      </w:r>
      <w:r w:rsidRPr="00F53AB1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60A16C15" w14:textId="77777777" w:rsidR="003B0A8D" w:rsidRPr="00E9013D" w:rsidRDefault="003B0A8D" w:rsidP="00E901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28"/>
          <w:szCs w:val="28"/>
        </w:rPr>
      </w:pPr>
    </w:p>
    <w:p w14:paraId="7CFE0FF4" w14:textId="56A278D4" w:rsidR="00E9013D" w:rsidRDefault="003B0A8D" w:rsidP="00C5779A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88445D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</w:t>
      </w:r>
      <w:r w:rsidR="00CD04A1">
        <w:rPr>
          <w:rFonts w:ascii="Angsana New" w:hAnsi="Angsana New" w:hint="cs"/>
          <w:sz w:val="30"/>
          <w:szCs w:val="30"/>
          <w:cs/>
        </w:rPr>
        <w:t>และลูกหนี้อื่น</w:t>
      </w:r>
      <w:r w:rsidR="000A7912">
        <w:rPr>
          <w:rFonts w:ascii="Angsana New" w:hAnsi="Angsana New" w:hint="cs"/>
          <w:sz w:val="30"/>
          <w:szCs w:val="30"/>
          <w:cs/>
        </w:rPr>
        <w:t xml:space="preserve"> (ดูหมายเหตุประกอบงบการเงินข้อ </w:t>
      </w:r>
      <w:r w:rsidR="004B5E68" w:rsidRPr="004B5E68">
        <w:rPr>
          <w:rFonts w:ascii="Angsana New" w:hAnsi="Angsana New"/>
          <w:sz w:val="30"/>
          <w:szCs w:val="30"/>
        </w:rPr>
        <w:t>3</w:t>
      </w:r>
      <w:r w:rsidR="002764C1">
        <w:rPr>
          <w:rFonts w:ascii="Angsana New" w:hAnsi="Angsana New"/>
          <w:sz w:val="30"/>
          <w:szCs w:val="30"/>
        </w:rPr>
        <w:t xml:space="preserve"> (</w:t>
      </w:r>
      <w:r w:rsidR="00767669">
        <w:rPr>
          <w:rFonts w:ascii="Angsana New" w:hAnsi="Angsana New" w:hint="cs"/>
          <w:sz w:val="30"/>
          <w:szCs w:val="30"/>
          <w:cs/>
        </w:rPr>
        <w:t>ง</w:t>
      </w:r>
      <w:r w:rsidR="000A7912">
        <w:rPr>
          <w:rFonts w:ascii="Angsana New" w:hAnsi="Angsana New"/>
          <w:sz w:val="30"/>
          <w:szCs w:val="30"/>
        </w:rPr>
        <w:t>)</w:t>
      </w:r>
      <w:r w:rsidR="009C433D">
        <w:rPr>
          <w:rFonts w:ascii="Angsana New" w:hAnsi="Angsana New"/>
          <w:sz w:val="30"/>
          <w:szCs w:val="30"/>
        </w:rPr>
        <w:t>)</w:t>
      </w:r>
      <w:r w:rsidRPr="0088445D">
        <w:rPr>
          <w:rFonts w:ascii="Angsana New" w:hAnsi="Angsana New"/>
          <w:sz w:val="30"/>
          <w:szCs w:val="30"/>
          <w:cs/>
        </w:rPr>
        <w:t xml:space="preserve">) </w:t>
      </w:r>
      <w:r w:rsidR="000A7912" w:rsidRPr="000A7912">
        <w:rPr>
          <w:rFonts w:ascii="Angsana New" w:hAnsi="Angsana New"/>
          <w:sz w:val="30"/>
          <w:szCs w:val="30"/>
          <w:cs/>
        </w:rPr>
        <w:t>รับรู้รายการเมื่</w:t>
      </w:r>
      <w:r w:rsidR="00C5779A">
        <w:rPr>
          <w:rFonts w:ascii="Angsana New" w:hAnsi="Angsana New" w:hint="cs"/>
          <w:sz w:val="30"/>
          <w:szCs w:val="30"/>
          <w:cs/>
        </w:rPr>
        <w:t>อ</w:t>
      </w:r>
      <w:r w:rsidR="000A7912" w:rsidRPr="000A7912">
        <w:rPr>
          <w:rFonts w:ascii="Angsana New" w:hAnsi="Angsana New"/>
          <w:sz w:val="30"/>
          <w:szCs w:val="30"/>
          <w:cs/>
        </w:rPr>
        <w:t>เริ่มแรกเมื่อกลุ่มบริษัทเป็นคู่สัญญาตามข้อกำหนดของเครื่องมือทางการเงินนั้น</w:t>
      </w:r>
      <w:r w:rsidR="00C5779A">
        <w:rPr>
          <w:rFonts w:ascii="Angsana New" w:hAnsi="Angsana New" w:hint="cs"/>
          <w:sz w:val="30"/>
          <w:szCs w:val="30"/>
          <w:cs/>
        </w:rPr>
        <w:t xml:space="preserve"> </w:t>
      </w:r>
      <w:r w:rsidR="000A7912" w:rsidRPr="000A7912">
        <w:rPr>
          <w:rFonts w:ascii="Angsana New" w:hAnsi="Angsana New"/>
          <w:sz w:val="30"/>
          <w:szCs w:val="30"/>
          <w:cs/>
        </w:rPr>
        <w:t>และวัดมูลค่า</w:t>
      </w:r>
      <w:r w:rsidR="00C5779A">
        <w:rPr>
          <w:rFonts w:ascii="Angsana New" w:hAnsi="Angsana New" w:hint="cs"/>
          <w:sz w:val="30"/>
          <w:szCs w:val="30"/>
          <w:cs/>
        </w:rPr>
        <w:t>เมื่อเริ่มแรกด้วยมูลค่า</w:t>
      </w:r>
      <w:r w:rsidR="000A7912" w:rsidRPr="00C5779A">
        <w:rPr>
          <w:rFonts w:asciiTheme="majorBidi" w:hAnsiTheme="majorBidi" w:cstheme="majorBidi"/>
          <w:sz w:val="30"/>
          <w:szCs w:val="30"/>
          <w:cs/>
        </w:rPr>
        <w:t>ยุติธรรม</w:t>
      </w:r>
      <w:r w:rsidR="00C5779A" w:rsidRPr="00C5779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779A" w:rsidRPr="00C5779A">
        <w:rPr>
          <w:rFonts w:ascii="Angsana New" w:hAnsi="Angsana New" w:hint="cs"/>
          <w:sz w:val="30"/>
          <w:szCs w:val="30"/>
          <w:cs/>
        </w:rPr>
        <w:t>ทั้งนี้สินทรัพย์ทางการเงิ</w:t>
      </w:r>
      <w:r w:rsidR="00A44D1D">
        <w:rPr>
          <w:rFonts w:ascii="Angsana New" w:hAnsi="Angsana New" w:hint="cs"/>
          <w:sz w:val="30"/>
          <w:szCs w:val="30"/>
          <w:cs/>
        </w:rPr>
        <w:t>นและหนี้สินทางการเงิน</w:t>
      </w:r>
      <w:r w:rsidR="00C5779A" w:rsidRPr="00A44D1D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="00C5779A" w:rsidRPr="00C5779A">
        <w:rPr>
          <w:rFonts w:ascii="Angsana New" w:hAnsi="Angsana New" w:hint="cs"/>
          <w:color w:val="000000"/>
          <w:sz w:val="30"/>
          <w:szCs w:val="30"/>
          <w:cs/>
        </w:rPr>
        <w:t>ไม่ได้วัดมูลค่าด้วยมูลค่ายุติธรรมผ่านกำไรหรือขาดทุนจะ</w:t>
      </w:r>
      <w:r w:rsidR="00C5779A" w:rsidRPr="00C5779A">
        <w:rPr>
          <w:rFonts w:ascii="Angsana New" w:hAnsi="Angsana New" w:hint="cs"/>
          <w:sz w:val="30"/>
          <w:szCs w:val="30"/>
          <w:cs/>
        </w:rPr>
        <w:t>รวมหรือหักต้นทุนการทำรายการที่เกี่ยวข้องโดยตรงกับการได้ม</w:t>
      </w:r>
      <w:r w:rsidR="00A44D1D">
        <w:rPr>
          <w:rFonts w:ascii="Angsana New" w:hAnsi="Angsana New" w:hint="cs"/>
          <w:sz w:val="30"/>
          <w:szCs w:val="30"/>
          <w:cs/>
        </w:rPr>
        <w:t>าด้วย</w:t>
      </w:r>
    </w:p>
    <w:p w14:paraId="1E5A8F0E" w14:textId="77777777" w:rsidR="004E6069" w:rsidRPr="004E6069" w:rsidRDefault="004E6069" w:rsidP="00C5779A">
      <w:pPr>
        <w:pStyle w:val="BodyText2"/>
        <w:ind w:left="990" w:right="47" w:firstLine="0"/>
        <w:jc w:val="thaiDistribute"/>
        <w:rPr>
          <w:rFonts w:ascii="Angsana New" w:hAnsi="Angsana New"/>
          <w:sz w:val="28"/>
          <w:szCs w:val="28"/>
          <w:cs/>
        </w:rPr>
      </w:pPr>
    </w:p>
    <w:p w14:paraId="3EA7F55E" w14:textId="7C0CBFBD" w:rsidR="000A7912" w:rsidRDefault="000A7912" w:rsidP="003B0A8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0A7912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>
        <w:rPr>
          <w:rFonts w:ascii="Angsana New" w:hAnsi="Angsana New"/>
          <w:sz w:val="30"/>
          <w:szCs w:val="30"/>
        </w:rPr>
        <w:br/>
      </w:r>
      <w:r w:rsidRPr="000A7912">
        <w:rPr>
          <w:rFonts w:ascii="Angsana New" w:hAnsi="Angsana New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75A229AC" w14:textId="77777777" w:rsidR="00E00DCA" w:rsidRPr="004E6069" w:rsidRDefault="00E00DCA" w:rsidP="003B0A8D">
      <w:pPr>
        <w:pStyle w:val="BodyText2"/>
        <w:ind w:left="990" w:right="47" w:firstLine="0"/>
        <w:jc w:val="thaiDistribute"/>
        <w:rPr>
          <w:rFonts w:ascii="Angsana New" w:hAnsi="Angsana New"/>
          <w:sz w:val="28"/>
          <w:szCs w:val="28"/>
        </w:rPr>
      </w:pPr>
    </w:p>
    <w:p w14:paraId="6B78AFFF" w14:textId="73CB190D" w:rsidR="000A7912" w:rsidRDefault="000A7912" w:rsidP="000A7912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0A7912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</w:t>
      </w:r>
      <w:r w:rsidR="00307F3B">
        <w:rPr>
          <w:rFonts w:ascii="Angsana New" w:hAnsi="Angsana New" w:hint="cs"/>
          <w:sz w:val="30"/>
          <w:szCs w:val="30"/>
          <w:cs/>
        </w:rPr>
        <w:t>ตามวิธีดอกเบี้ย</w:t>
      </w:r>
      <w:r w:rsidR="00307F3B">
        <w:rPr>
          <w:rFonts w:ascii="Angsana New" w:hAnsi="Angsana New"/>
          <w:sz w:val="30"/>
          <w:szCs w:val="30"/>
        </w:rPr>
        <w:br/>
      </w:r>
      <w:r w:rsidR="00307F3B">
        <w:rPr>
          <w:rFonts w:ascii="Angsana New" w:hAnsi="Angsana New" w:hint="cs"/>
          <w:sz w:val="30"/>
          <w:szCs w:val="30"/>
          <w:cs/>
        </w:rPr>
        <w:t>ที่แท้จริง</w:t>
      </w:r>
      <w:r w:rsidRPr="000A7912">
        <w:rPr>
          <w:rFonts w:ascii="Angsana New" w:hAnsi="Angsana New"/>
          <w:sz w:val="30"/>
          <w:szCs w:val="30"/>
          <w:cs/>
        </w:rPr>
        <w:t>หรือมูลค่ายุติธรรมผ่านกำไรหรือขาดทุน ดอกเบี้ยจ่าย และกำไรหรือขาดทุนที่เกิดจากการตัดรายการออกจากบัญชีรับรู้ในกำไรหรือขาดทุน</w:t>
      </w:r>
    </w:p>
    <w:p w14:paraId="24C3684D" w14:textId="79EB78BB" w:rsidR="003B0A8D" w:rsidRDefault="00B23555" w:rsidP="004824C7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B23555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</w:t>
      </w:r>
      <w:r w:rsidR="00255AAD">
        <w:rPr>
          <w:rFonts w:ascii="Angsana New" w:hAnsi="Angsana New"/>
          <w:sz w:val="30"/>
          <w:szCs w:val="30"/>
          <w:cs/>
        </w:rPr>
        <w:br/>
      </w:r>
      <w:r w:rsidRPr="00B23555">
        <w:rPr>
          <w:rFonts w:ascii="Angsana New" w:hAnsi="Angsana New"/>
          <w:sz w:val="30"/>
          <w:szCs w:val="30"/>
          <w:cs/>
        </w:rPr>
        <w:t>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</w:t>
      </w:r>
      <w:r w:rsidR="00C7629C">
        <w:rPr>
          <w:rFonts w:ascii="Angsana New" w:hAnsi="Angsana New"/>
          <w:sz w:val="30"/>
          <w:szCs w:val="30"/>
        </w:rPr>
        <w:br/>
      </w:r>
      <w:r w:rsidRPr="00B23555">
        <w:rPr>
          <w:rFonts w:ascii="Angsana New" w:hAnsi="Angsana New"/>
          <w:sz w:val="30"/>
          <w:szCs w:val="30"/>
          <w:cs/>
        </w:rPr>
        <w:t>ที่เกิดจากการตัดรายการออกจากบัญชีรับรู้ในกำไรหรือขาดทุน</w:t>
      </w:r>
    </w:p>
    <w:p w14:paraId="5983943E" w14:textId="77777777" w:rsidR="00641786" w:rsidRPr="00216BE6" w:rsidRDefault="00641786" w:rsidP="004824C7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</w:p>
    <w:p w14:paraId="008248F1" w14:textId="346E6ABD" w:rsidR="00CC736D" w:rsidRDefault="00CC736D" w:rsidP="00641786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53AB1">
        <w:rPr>
          <w:rFonts w:ascii="Angsana New" w:hAnsi="Angsana New"/>
          <w:i/>
          <w:iCs/>
          <w:sz w:val="30"/>
          <w:szCs w:val="30"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F53AB1">
        <w:rPr>
          <w:rFonts w:ascii="Angsana New" w:hAnsi="Angsana New"/>
          <w:i/>
          <w:iCs/>
          <w:sz w:val="30"/>
          <w:szCs w:val="30"/>
          <w:cs/>
        </w:rPr>
        <w:t>.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2</w:t>
      </w:r>
      <w:r w:rsidRPr="00F53AB1">
        <w:rPr>
          <w:rFonts w:ascii="Angsana New" w:hAnsi="Angsana New"/>
          <w:i/>
          <w:iCs/>
          <w:sz w:val="30"/>
          <w:szCs w:val="30"/>
        </w:rPr>
        <w:t xml:space="preserve">) </w:t>
      </w:r>
      <w:r w:rsidRPr="00F53AB1">
        <w:rPr>
          <w:rFonts w:ascii="Angsana New" w:hAnsi="Angsana New"/>
          <w:i/>
          <w:iCs/>
          <w:sz w:val="30"/>
          <w:szCs w:val="30"/>
          <w:cs/>
        </w:rPr>
        <w:t>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ตัดรายการออกจากบัญชีและการหักกลบ</w:t>
      </w:r>
    </w:p>
    <w:p w14:paraId="71663AD2" w14:textId="77777777" w:rsidR="00641786" w:rsidRPr="00216BE6" w:rsidRDefault="00641786" w:rsidP="009A434B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</w:p>
    <w:p w14:paraId="76259304" w14:textId="45E12BE4" w:rsidR="00CC736D" w:rsidRPr="00CC736D" w:rsidRDefault="00CC736D" w:rsidP="00CC736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CC736D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686184">
        <w:rPr>
          <w:rFonts w:ascii="Angsana New" w:hAnsi="Angsana New"/>
          <w:sz w:val="30"/>
          <w:szCs w:val="30"/>
          <w:cs/>
        </w:rPr>
        <w:br/>
      </w:r>
      <w:r w:rsidRPr="00CC736D">
        <w:rPr>
          <w:rFonts w:ascii="Angsana New" w:hAnsi="Angsana New"/>
          <w:sz w:val="30"/>
          <w:szCs w:val="30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A85F126" w14:textId="77777777" w:rsidR="00CC736D" w:rsidRPr="00216BE6" w:rsidRDefault="00CC736D" w:rsidP="00CC736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</w:p>
    <w:p w14:paraId="1F80F97A" w14:textId="7AC93592" w:rsidR="00CC736D" w:rsidRPr="00CC736D" w:rsidRDefault="00CC736D" w:rsidP="00CC736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CC736D">
        <w:rPr>
          <w:rFonts w:ascii="Angsana New" w:hAnsi="Angsana New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</w:t>
      </w:r>
      <w:r w:rsidRPr="00FD69BD">
        <w:rPr>
          <w:rFonts w:ascii="Angsana New" w:hAnsi="Angsana New"/>
          <w:sz w:val="30"/>
          <w:szCs w:val="30"/>
          <w:cs/>
        </w:rPr>
        <w:t>หมดอายุ กลุ่มบริษัทตัดรายการหนี้สินทางการเงินออกจากบัญชีหากมีการเปลี่ยนแปลงเงื่อนไขและ</w:t>
      </w:r>
      <w:r w:rsidR="00FD69BD">
        <w:rPr>
          <w:rFonts w:ascii="Angsana New" w:hAnsi="Angsana New"/>
          <w:sz w:val="30"/>
          <w:szCs w:val="30"/>
        </w:rPr>
        <w:br/>
      </w:r>
      <w:r w:rsidRPr="00FD69BD">
        <w:rPr>
          <w:rFonts w:ascii="Angsana New" w:hAnsi="Angsana New"/>
          <w:sz w:val="30"/>
          <w:szCs w:val="30"/>
          <w:cs/>
        </w:rPr>
        <w:t>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31EF796A" w14:textId="77777777" w:rsidR="00CC736D" w:rsidRPr="00216BE6" w:rsidRDefault="00CC736D" w:rsidP="00CC736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</w:p>
    <w:p w14:paraId="575BF5D5" w14:textId="4B11A4E9" w:rsidR="00CC736D" w:rsidRPr="00CC736D" w:rsidRDefault="00CC736D" w:rsidP="00CC736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CC736D">
        <w:rPr>
          <w:rFonts w:ascii="Angsana New" w:hAnsi="Angsana New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2C7001B" w14:textId="77777777" w:rsidR="00CC736D" w:rsidRPr="00216BE6" w:rsidRDefault="00CC736D" w:rsidP="003B0A8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</w:p>
    <w:p w14:paraId="3D6EF563" w14:textId="518CF425" w:rsidR="00E00DCA" w:rsidRDefault="00B75219" w:rsidP="00B75219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04368E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7C2992" w:rsidRPr="0004368E">
        <w:rPr>
          <w:rFonts w:ascii="Angsana New" w:hAnsi="Angsana New"/>
          <w:sz w:val="30"/>
          <w:szCs w:val="30"/>
          <w:cs/>
        </w:rPr>
        <w:t>งบฐานะการเงิน</w:t>
      </w:r>
      <w:r w:rsidRPr="0004368E">
        <w:rPr>
          <w:rFonts w:ascii="Angsana New" w:hAnsi="Angsana New"/>
          <w:sz w:val="30"/>
          <w:szCs w:val="30"/>
          <w:cs/>
        </w:rPr>
        <w:t>ด้วยจำนวนสุทธิ</w:t>
      </w:r>
      <w:r w:rsidR="00512D77" w:rsidRPr="0004368E">
        <w:rPr>
          <w:rFonts w:ascii="Angsana New" w:hAnsi="Angsana New"/>
          <w:sz w:val="30"/>
          <w:szCs w:val="30"/>
          <w:cs/>
        </w:rPr>
        <w:br/>
      </w:r>
      <w:r w:rsidRPr="0004368E">
        <w:rPr>
          <w:rFonts w:ascii="Angsana New" w:hAnsi="Angsana New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</w:t>
      </w:r>
      <w:r w:rsidR="00512D77" w:rsidRPr="0004368E">
        <w:rPr>
          <w:rFonts w:ascii="Angsana New" w:hAnsi="Angsana New"/>
          <w:sz w:val="30"/>
          <w:szCs w:val="30"/>
          <w:cs/>
        </w:rPr>
        <w:br/>
      </w:r>
      <w:r w:rsidRPr="0004368E">
        <w:rPr>
          <w:rFonts w:ascii="Angsana New" w:hAnsi="Angsana New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B75219">
        <w:rPr>
          <w:rFonts w:ascii="Angsana New" w:hAnsi="Angsana New"/>
          <w:sz w:val="30"/>
          <w:szCs w:val="30"/>
          <w:cs/>
        </w:rPr>
        <w:t xml:space="preserve"> </w:t>
      </w:r>
    </w:p>
    <w:p w14:paraId="4EA26BB1" w14:textId="77777777" w:rsidR="00216BE6" w:rsidRDefault="00216BE6" w:rsidP="00B75219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4D1E74AB" w14:textId="3248C3A7" w:rsidR="00E64F55" w:rsidRDefault="00E64F55" w:rsidP="00E64F5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53AB1">
        <w:rPr>
          <w:rFonts w:ascii="Angsana New" w:hAnsi="Angsana New"/>
          <w:i/>
          <w:iCs/>
          <w:sz w:val="30"/>
          <w:szCs w:val="30"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F53AB1">
        <w:rPr>
          <w:rFonts w:ascii="Angsana New" w:hAnsi="Angsana New"/>
          <w:i/>
          <w:iCs/>
          <w:sz w:val="30"/>
          <w:szCs w:val="30"/>
          <w:cs/>
        </w:rPr>
        <w:t>.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3</w:t>
      </w:r>
      <w:r w:rsidRPr="00F53AB1">
        <w:rPr>
          <w:rFonts w:ascii="Angsana New" w:hAnsi="Angsana New"/>
          <w:i/>
          <w:iCs/>
          <w:sz w:val="30"/>
          <w:szCs w:val="30"/>
        </w:rPr>
        <w:t xml:space="preserve">) </w:t>
      </w:r>
      <w:r w:rsidRPr="00F53AB1">
        <w:rPr>
          <w:rFonts w:ascii="Angsana New" w:hAnsi="Angsana New"/>
          <w:i/>
          <w:iCs/>
          <w:sz w:val="30"/>
          <w:szCs w:val="30"/>
          <w:cs/>
        </w:rPr>
        <w:t>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ด้อยค่าของสินทรัพย์ทางการเงินนอกเหนือจากลูกหนี้การค้า</w:t>
      </w:r>
    </w:p>
    <w:p w14:paraId="4F72D6D5" w14:textId="03A8901C" w:rsidR="00E64F55" w:rsidRPr="009A434B" w:rsidRDefault="00E64F55" w:rsidP="009A434B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74AD36C5" w14:textId="18BCD3A9" w:rsidR="00E64F55" w:rsidRDefault="00E64F55" w:rsidP="00E64F55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cs/>
        </w:rPr>
      </w:pPr>
      <w:r w:rsidRPr="00E64F55">
        <w:rPr>
          <w:rFonts w:ascii="Angsana New" w:hAnsi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0067B870" w14:textId="77777777" w:rsidR="004824C7" w:rsidRPr="009A434B" w:rsidRDefault="004824C7" w:rsidP="009A434B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37C0F992" w14:textId="42A6997A" w:rsidR="00E64F55" w:rsidRDefault="00E64F55" w:rsidP="004824C7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E64F55">
        <w:rPr>
          <w:rFonts w:ascii="Angsana New" w:hAnsi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4B5E68" w:rsidRPr="004B5E68">
        <w:rPr>
          <w:rFonts w:ascii="Angsana New" w:hAnsi="Angsana New"/>
          <w:sz w:val="30"/>
          <w:szCs w:val="30"/>
        </w:rPr>
        <w:t>12</w:t>
      </w:r>
      <w:r w:rsidRPr="00E64F55">
        <w:rPr>
          <w:rFonts w:ascii="Angsana New" w:hAnsi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>
        <w:rPr>
          <w:rFonts w:ascii="Angsana New" w:hAnsi="Angsana New"/>
          <w:sz w:val="30"/>
          <w:szCs w:val="30"/>
        </w:rPr>
        <w:br/>
      </w:r>
      <w:r w:rsidRPr="00E64F55">
        <w:rPr>
          <w:rFonts w:ascii="Angsana New" w:hAnsi="Angsana New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>
        <w:rPr>
          <w:rFonts w:ascii="Angsana New" w:hAnsi="Angsana New"/>
          <w:sz w:val="30"/>
          <w:szCs w:val="30"/>
        </w:rPr>
        <w:br/>
      </w:r>
      <w:r w:rsidRPr="00E64F55">
        <w:rPr>
          <w:rFonts w:ascii="Angsana New" w:hAnsi="Angsana New"/>
          <w:sz w:val="30"/>
          <w:szCs w:val="30"/>
          <w:cs/>
        </w:rPr>
        <w:t>ค่าเผื่อผลขาดทุนด้วยผลขาดทุนด้านเครดิตที่คาดว่าจะเกิดขึ้นตลอดอายุของสัญญา</w:t>
      </w:r>
    </w:p>
    <w:p w14:paraId="126D0B38" w14:textId="4BD76310" w:rsidR="00E64F55" w:rsidRDefault="00E64F55" w:rsidP="00E64F55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E64F55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>
        <w:rPr>
          <w:rFonts w:ascii="Angsana New" w:hAnsi="Angsana New"/>
          <w:sz w:val="30"/>
          <w:szCs w:val="30"/>
        </w:rPr>
        <w:br/>
      </w:r>
      <w:r w:rsidRPr="00E64F55">
        <w:rPr>
          <w:rFonts w:ascii="Angsana New" w:hAnsi="Angsana New"/>
          <w:sz w:val="30"/>
          <w:szCs w:val="30"/>
          <w:cs/>
        </w:rPr>
        <w:t>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</w:t>
      </w:r>
      <w:r>
        <w:rPr>
          <w:rFonts w:ascii="Angsana New" w:hAnsi="Angsana New" w:hint="cs"/>
          <w:sz w:val="30"/>
          <w:szCs w:val="30"/>
          <w:cs/>
        </w:rPr>
        <w:t>น</w:t>
      </w:r>
    </w:p>
    <w:p w14:paraId="410207B4" w14:textId="77777777" w:rsidR="00E64F55" w:rsidRPr="009A434B" w:rsidRDefault="00E64F55" w:rsidP="00E64F55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5267BD09" w14:textId="105C641F" w:rsidR="00E64F55" w:rsidRDefault="00E64F55" w:rsidP="00E64F55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E64F55">
        <w:rPr>
          <w:rFonts w:ascii="Angsana New" w:hAnsi="Angsana New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กลุ่มบริษัทพิจารณาให้ระดับ </w:t>
      </w:r>
      <w:r>
        <w:rPr>
          <w:rFonts w:ascii="Angsana New" w:hAnsi="Angsana New"/>
          <w:sz w:val="30"/>
          <w:szCs w:val="30"/>
        </w:rPr>
        <w:t>A-</w:t>
      </w:r>
      <w:r w:rsidRPr="00E64F55">
        <w:rPr>
          <w:rFonts w:ascii="Angsana New" w:hAnsi="Angsana New"/>
          <w:sz w:val="30"/>
          <w:szCs w:val="30"/>
        </w:rPr>
        <w:t xml:space="preserve"> </w:t>
      </w:r>
      <w:r w:rsidRPr="00E64F55">
        <w:rPr>
          <w:rFonts w:ascii="Angsana New" w:hAnsi="Angsana New"/>
          <w:sz w:val="30"/>
          <w:szCs w:val="30"/>
          <w:cs/>
        </w:rPr>
        <w:t xml:space="preserve">หรือสูงกว่าของบริษัทจัดอันดับเครดิต </w:t>
      </w:r>
      <w:r>
        <w:rPr>
          <w:rFonts w:ascii="Angsana New" w:hAnsi="Angsana New" w:hint="cs"/>
          <w:sz w:val="30"/>
          <w:szCs w:val="30"/>
          <w:cs/>
        </w:rPr>
        <w:t xml:space="preserve">บริษัท ฟิทช์ เรทติ้งส์ (ประเทศไทย) จำกัด และบริษัท ทริสเรทติ้ง จำกัด </w:t>
      </w:r>
      <w:r w:rsidRPr="00E64F55">
        <w:rPr>
          <w:rFonts w:ascii="Angsana New" w:hAnsi="Angsana New"/>
          <w:sz w:val="30"/>
          <w:szCs w:val="30"/>
          <w:cs/>
        </w:rPr>
        <w:t xml:space="preserve">เป็นระดับที่น่าลงทุน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4B5E68" w:rsidRPr="004B5E68">
        <w:rPr>
          <w:rFonts w:ascii="Angsana New" w:hAnsi="Angsana New"/>
          <w:sz w:val="30"/>
          <w:szCs w:val="30"/>
        </w:rPr>
        <w:t>12</w:t>
      </w:r>
      <w:r w:rsidRPr="00E64F55">
        <w:rPr>
          <w:rFonts w:ascii="Angsana New" w:hAnsi="Angsana New"/>
          <w:sz w:val="30"/>
          <w:szCs w:val="30"/>
          <w:cs/>
        </w:rPr>
        <w:t xml:space="preserve"> เดือนข้างหน้า</w:t>
      </w:r>
    </w:p>
    <w:p w14:paraId="564C80EA" w14:textId="77777777" w:rsidR="00E64F55" w:rsidRPr="009A434B" w:rsidRDefault="00E64F55" w:rsidP="00E64F55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54E41C34" w14:textId="6900D5F4" w:rsidR="00E172AE" w:rsidRDefault="00E64F55" w:rsidP="00E172AE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E64F55">
        <w:rPr>
          <w:rFonts w:ascii="Angsana New" w:hAnsi="Angsana New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</w:t>
      </w:r>
      <w:r w:rsidRPr="00EE0586">
        <w:rPr>
          <w:rFonts w:ascii="Angsana New" w:hAnsi="Angsana New"/>
          <w:sz w:val="30"/>
          <w:szCs w:val="30"/>
          <w:cs/>
        </w:rPr>
        <w:t xml:space="preserve">ชำระมากกว่า </w:t>
      </w:r>
      <w:r w:rsidR="004B5E68" w:rsidRPr="004B5E68">
        <w:rPr>
          <w:rFonts w:ascii="Angsana New" w:hAnsi="Angsana New"/>
          <w:sz w:val="30"/>
          <w:szCs w:val="30"/>
        </w:rPr>
        <w:t>30</w:t>
      </w:r>
      <w:r w:rsidRPr="00EE0586">
        <w:rPr>
          <w:rFonts w:ascii="Angsana New" w:hAnsi="Angsana New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</w:t>
      </w:r>
      <w:r w:rsidR="00694254">
        <w:rPr>
          <w:rFonts w:ascii="Angsana New" w:hAnsi="Angsana New"/>
          <w:sz w:val="30"/>
          <w:szCs w:val="30"/>
        </w:rPr>
        <w:br/>
      </w:r>
      <w:r w:rsidRPr="00EE0586">
        <w:rPr>
          <w:rFonts w:ascii="Angsana New" w:hAnsi="Angsana New"/>
          <w:sz w:val="30"/>
          <w:szCs w:val="30"/>
          <w:cs/>
        </w:rPr>
        <w:t>มีการดำเนินงาน</w:t>
      </w:r>
      <w:r w:rsidRPr="00E64F55">
        <w:rPr>
          <w:rFonts w:ascii="Angsana New" w:hAnsi="Angsana New"/>
          <w:sz w:val="30"/>
          <w:szCs w:val="30"/>
          <w:cs/>
        </w:rPr>
        <w:t>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5730B5A" w14:textId="77777777" w:rsidR="00E172AE" w:rsidRPr="009A434B" w:rsidRDefault="00E172AE" w:rsidP="00E172AE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57D46E66" w14:textId="77777777" w:rsidR="00E172AE" w:rsidRDefault="00E64F55" w:rsidP="00E172AE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E64F55">
        <w:rPr>
          <w:rFonts w:ascii="Angsana New" w:hAnsi="Angsana New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48F481D8" w14:textId="77777777" w:rsidR="00E172AE" w:rsidRDefault="00E64F55" w:rsidP="00E172AE">
      <w:pPr>
        <w:pStyle w:val="BodyText2"/>
        <w:numPr>
          <w:ilvl w:val="0"/>
          <w:numId w:val="32"/>
        </w:numPr>
        <w:ind w:left="1350" w:right="47"/>
        <w:jc w:val="thaiDistribute"/>
        <w:rPr>
          <w:rFonts w:ascii="Angsana New" w:hAnsi="Angsana New"/>
          <w:sz w:val="30"/>
          <w:szCs w:val="30"/>
        </w:rPr>
      </w:pPr>
      <w:r w:rsidRPr="00E64F55">
        <w:rPr>
          <w:rFonts w:ascii="Angsana New" w:hAnsi="Angsana New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</w:t>
      </w:r>
      <w:r w:rsidR="00E172AE">
        <w:rPr>
          <w:rFonts w:ascii="Angsana New" w:hAnsi="Angsana New"/>
          <w:sz w:val="30"/>
          <w:szCs w:val="30"/>
        </w:rPr>
        <w:br/>
      </w:r>
      <w:r w:rsidRPr="00E64F55">
        <w:rPr>
          <w:rFonts w:ascii="Angsana New" w:hAnsi="Angsana New"/>
          <w:sz w:val="30"/>
          <w:szCs w:val="30"/>
          <w:cs/>
        </w:rPr>
        <w:t xml:space="preserve">ในการไล่เบี้ย เช่น การยึดหลักประกัน (หากมีการวางหลักประกัน) หรือ </w:t>
      </w:r>
    </w:p>
    <w:p w14:paraId="0A5A80A0" w14:textId="4C3E1947" w:rsidR="00C84A4B" w:rsidRDefault="00E64F55" w:rsidP="00C84A4B">
      <w:pPr>
        <w:pStyle w:val="BodyText2"/>
        <w:numPr>
          <w:ilvl w:val="0"/>
          <w:numId w:val="32"/>
        </w:numPr>
        <w:ind w:left="1350" w:right="47"/>
        <w:jc w:val="thaiDistribute"/>
        <w:rPr>
          <w:rFonts w:ascii="Angsana New" w:hAnsi="Angsana New"/>
          <w:sz w:val="30"/>
          <w:szCs w:val="30"/>
        </w:rPr>
      </w:pPr>
      <w:r w:rsidRPr="00E172AE">
        <w:rPr>
          <w:rFonts w:ascii="Angsana New" w:hAnsi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4B5E68" w:rsidRPr="004B5E68">
        <w:rPr>
          <w:rFonts w:ascii="Angsana New" w:hAnsi="Angsana New"/>
          <w:sz w:val="30"/>
          <w:szCs w:val="30"/>
        </w:rPr>
        <w:t>90</w:t>
      </w:r>
      <w:r w:rsidRPr="00E172AE">
        <w:rPr>
          <w:rFonts w:ascii="Angsana New" w:hAnsi="Angsana New"/>
          <w:sz w:val="30"/>
          <w:szCs w:val="30"/>
          <w:cs/>
        </w:rPr>
        <w:t xml:space="preserve"> วัน</w:t>
      </w:r>
    </w:p>
    <w:p w14:paraId="362A42A5" w14:textId="532521AD" w:rsidR="00E00DCA" w:rsidRDefault="00E00DCA" w:rsidP="009A434B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4DC30718" w14:textId="1B1E43DD" w:rsidR="00C84A4B" w:rsidRDefault="00C84A4B" w:rsidP="00C84A4B">
      <w:pPr>
        <w:pStyle w:val="BodyText2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C84A4B">
        <w:rPr>
          <w:rFonts w:ascii="Angsana New" w:hAnsi="Angsana New"/>
          <w:i/>
          <w:iCs/>
          <w:sz w:val="30"/>
          <w:szCs w:val="30"/>
        </w:rPr>
        <w:t>(</w:t>
      </w:r>
      <w:r w:rsidRPr="00C84A4B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C84A4B">
        <w:rPr>
          <w:rFonts w:ascii="Angsana New" w:hAnsi="Angsana New"/>
          <w:i/>
          <w:iCs/>
          <w:sz w:val="30"/>
          <w:szCs w:val="30"/>
          <w:cs/>
        </w:rPr>
        <w:t>.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4</w:t>
      </w:r>
      <w:r w:rsidRPr="00C84A4B">
        <w:rPr>
          <w:rFonts w:ascii="Angsana New" w:hAnsi="Angsana New"/>
          <w:i/>
          <w:iCs/>
          <w:sz w:val="30"/>
          <w:szCs w:val="30"/>
        </w:rPr>
        <w:t xml:space="preserve">) </w:t>
      </w:r>
      <w:r w:rsidRPr="00C84A4B">
        <w:rPr>
          <w:rFonts w:ascii="Angsana New" w:hAnsi="Angsana New"/>
          <w:i/>
          <w:iCs/>
          <w:sz w:val="30"/>
          <w:szCs w:val="30"/>
          <w:cs/>
        </w:rPr>
        <w:t>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ตัดจำหน่าย</w:t>
      </w:r>
    </w:p>
    <w:p w14:paraId="628AEF37" w14:textId="77777777" w:rsidR="00C84A4B" w:rsidRPr="00E9013D" w:rsidRDefault="00C84A4B" w:rsidP="009A434B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5EA4E891" w14:textId="7CB1B8B6" w:rsidR="004B5E39" w:rsidRDefault="00C84A4B" w:rsidP="004824C7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C84A4B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87D3820" w14:textId="56E5A01B" w:rsidR="006A194F" w:rsidRPr="00E9013D" w:rsidRDefault="006A194F" w:rsidP="00E00DCA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317C945B" w14:textId="362729C8" w:rsidR="004B5E39" w:rsidRDefault="004B5E39" w:rsidP="004B5E39">
      <w:pPr>
        <w:pStyle w:val="BodyText2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C84A4B">
        <w:rPr>
          <w:rFonts w:ascii="Angsana New" w:hAnsi="Angsana New"/>
          <w:i/>
          <w:iCs/>
          <w:sz w:val="30"/>
          <w:szCs w:val="30"/>
        </w:rPr>
        <w:t>(</w:t>
      </w:r>
      <w:r w:rsidRPr="00C84A4B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C84A4B">
        <w:rPr>
          <w:rFonts w:ascii="Angsana New" w:hAnsi="Angsana New"/>
          <w:i/>
          <w:iCs/>
          <w:sz w:val="30"/>
          <w:szCs w:val="30"/>
          <w:cs/>
        </w:rPr>
        <w:t>.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5</w:t>
      </w:r>
      <w:r w:rsidRPr="00C84A4B">
        <w:rPr>
          <w:rFonts w:ascii="Angsana New" w:hAnsi="Angsana New"/>
          <w:i/>
          <w:iCs/>
          <w:sz w:val="30"/>
          <w:szCs w:val="30"/>
        </w:rPr>
        <w:t xml:space="preserve">) </w:t>
      </w:r>
      <w:r>
        <w:rPr>
          <w:rFonts w:ascii="Angsana New" w:hAnsi="Angsana New" w:hint="cs"/>
          <w:i/>
          <w:iCs/>
          <w:sz w:val="30"/>
          <w:szCs w:val="30"/>
          <w:cs/>
        </w:rPr>
        <w:t>ดอกเบี้ย</w:t>
      </w:r>
    </w:p>
    <w:p w14:paraId="6B5B8DFA" w14:textId="3262A276" w:rsidR="004B5E39" w:rsidRPr="00E9013D" w:rsidRDefault="004B5E39" w:rsidP="00E00DCA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0CFF5F6A" w14:textId="62A8901C" w:rsidR="004B5E39" w:rsidRPr="00801BBF" w:rsidRDefault="004B5E39" w:rsidP="004B5E39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4B5E39">
        <w:rPr>
          <w:rFonts w:ascii="Angsana New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="00821957">
        <w:rPr>
          <w:rFonts w:ascii="Angsana New" w:hAnsi="Angsana New"/>
          <w:sz w:val="30"/>
          <w:szCs w:val="30"/>
        </w:rPr>
        <w:br/>
      </w:r>
      <w:r w:rsidRPr="004B5E39">
        <w:rPr>
          <w:rFonts w:ascii="Angsana New" w:hAnsi="Angsana New"/>
          <w:sz w:val="30"/>
          <w:szCs w:val="30"/>
          <w:cs/>
        </w:rPr>
        <w:t>การด้อยค่าด้านเครดิต) หรือราคาทุนตัดจำหน่ายของหนี้สิน</w:t>
      </w:r>
    </w:p>
    <w:p w14:paraId="6B9A08CF" w14:textId="7BB871EF" w:rsidR="002836EB" w:rsidRPr="00E9013D" w:rsidRDefault="002836EB" w:rsidP="00E9013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highlight w:val="cyan"/>
          <w:cs/>
        </w:rPr>
      </w:pPr>
    </w:p>
    <w:p w14:paraId="0F50D414" w14:textId="42CDD344" w:rsidR="002836EB" w:rsidRPr="00801BBF" w:rsidRDefault="002836EB" w:rsidP="00E9013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2AE4C5E1" w14:textId="77777777" w:rsidR="002836EB" w:rsidRPr="00E9013D" w:rsidRDefault="002836EB" w:rsidP="00E00DCA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7C3A8644" w14:textId="4CBC79C0" w:rsidR="002836EB" w:rsidRPr="00801BBF" w:rsidRDefault="002836EB" w:rsidP="0028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801BBF">
        <w:rPr>
          <w:rFonts w:ascii="Angsana New" w:hAnsi="Angsana New"/>
          <w:sz w:val="30"/>
          <w:szCs w:val="30"/>
        </w:rPr>
        <w:tab/>
      </w:r>
      <w:r w:rsidRPr="00801BBF">
        <w:rPr>
          <w:rFonts w:ascii="Angsana New" w:hAnsi="Angsana New"/>
          <w:sz w:val="30"/>
          <w:szCs w:val="30"/>
          <w:cs/>
        </w:rPr>
        <w:t>ลูกหนี้รับรู้เมื่อ</w:t>
      </w:r>
      <w:r w:rsidR="004B5E39" w:rsidRPr="00801BBF">
        <w:rPr>
          <w:rFonts w:ascii="Angsana New" w:hAnsi="Angsana New" w:hint="cs"/>
          <w:sz w:val="30"/>
          <w:szCs w:val="30"/>
          <w:cs/>
        </w:rPr>
        <w:t>กลุ่ม</w:t>
      </w:r>
      <w:r w:rsidRPr="00801BBF">
        <w:rPr>
          <w:rFonts w:ascii="Angsana New" w:hAnsi="Angsana New"/>
          <w:sz w:val="30"/>
          <w:szCs w:val="30"/>
          <w:cs/>
        </w:rPr>
        <w:t>บริษัทมีสิทธิที่ปราศจากเงื่อนไขในการได้รับสิ่งตอบแทนตามสัญญา</w:t>
      </w:r>
      <w:r w:rsidRPr="00801BBF">
        <w:rPr>
          <w:rFonts w:ascii="Angsana New" w:hAnsi="Angsana New"/>
          <w:sz w:val="30"/>
          <w:szCs w:val="30"/>
        </w:rPr>
        <w:t xml:space="preserve"> </w:t>
      </w:r>
      <w:r w:rsidRPr="00801BBF">
        <w:rPr>
          <w:rFonts w:ascii="Angsana New" w:hAnsi="Angsana New"/>
          <w:spacing w:val="-2"/>
          <w:sz w:val="30"/>
          <w:szCs w:val="30"/>
          <w:cs/>
        </w:rPr>
        <w:t>ลูกหนี้</w:t>
      </w:r>
      <w:r w:rsidR="003F45B4" w:rsidRPr="00801BBF">
        <w:rPr>
          <w:rFonts w:ascii="Angsana New" w:hAnsi="Angsana New" w:hint="cs"/>
          <w:spacing w:val="-2"/>
          <w:sz w:val="30"/>
          <w:szCs w:val="30"/>
          <w:cs/>
        </w:rPr>
        <w:t>การค้าและลูกหนี้อื่น</w:t>
      </w:r>
      <w:r w:rsidRPr="00801BBF">
        <w:rPr>
          <w:rFonts w:ascii="Angsana New" w:hAnsi="Angsana New"/>
          <w:spacing w:val="-2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Pr="00801BBF">
        <w:rPr>
          <w:rFonts w:ascii="Angsana New" w:hAnsi="Angsana New"/>
          <w:sz w:val="30"/>
          <w:szCs w:val="30"/>
          <w:cs/>
        </w:rPr>
        <w:t>หนี้สูญจะถูกตัดจำหน่ายเมื่อเกิดขึ้น</w:t>
      </w:r>
      <w:r w:rsidR="004500C3" w:rsidRPr="004500C3">
        <w:rPr>
          <w:rFonts w:ascii="Angsana New" w:hAnsi="Angsana New"/>
          <w:spacing w:val="-2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6C3DE280" w14:textId="1A214646" w:rsidR="00E00DCA" w:rsidRPr="00E9013D" w:rsidRDefault="00E00DCA" w:rsidP="00E00DCA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3A7A1547" w14:textId="5AC19E72" w:rsidR="00E00DCA" w:rsidRDefault="004B5E39" w:rsidP="00E00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ab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Pr="00801BBF">
        <w:rPr>
          <w:rFonts w:ascii="Angsana New" w:hAnsi="Angsana New"/>
          <w:sz w:val="30"/>
          <w:szCs w:val="30"/>
          <w:cs/>
        </w:rPr>
        <w:br/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Pr="004B5E39">
        <w:rPr>
          <w:rFonts w:ascii="Angsana New" w:hAnsi="Angsana New"/>
          <w:sz w:val="30"/>
          <w:szCs w:val="30"/>
          <w:cs/>
        </w:rPr>
        <w:t xml:space="preserve">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>
        <w:rPr>
          <w:rFonts w:ascii="Angsana New" w:hAnsi="Angsana New"/>
          <w:sz w:val="30"/>
          <w:szCs w:val="30"/>
          <w:cs/>
        </w:rPr>
        <w:br/>
      </w:r>
      <w:r w:rsidRPr="004B5E39">
        <w:rPr>
          <w:rFonts w:ascii="Angsana New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BE7B29C" w14:textId="77777777" w:rsidR="00E9013D" w:rsidRPr="00E9013D" w:rsidRDefault="00E9013D" w:rsidP="00E9013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1D2735D3" w14:textId="307FC0F5" w:rsidR="002836EB" w:rsidRPr="003C47FE" w:rsidRDefault="002836EB" w:rsidP="00E9013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อสังหาริมทรัพย์พัฒนา</w:t>
      </w:r>
      <w:r w:rsidR="00431C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เพื่อขาย</w:t>
      </w:r>
    </w:p>
    <w:p w14:paraId="044893BB" w14:textId="77777777" w:rsidR="002836EB" w:rsidRPr="00E9013D" w:rsidRDefault="002836EB" w:rsidP="00E9013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61276BC4" w14:textId="77777777" w:rsidR="00E00DCA" w:rsidRDefault="002836EB" w:rsidP="004500C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อสังหาริมทรัพย์พัฒนา</w:t>
      </w:r>
      <w:r w:rsidR="00431C66">
        <w:rPr>
          <w:rFonts w:ascii="Angsana New" w:hAnsi="Angsana New" w:hint="cs"/>
          <w:sz w:val="30"/>
          <w:szCs w:val="30"/>
          <w:cs/>
        </w:rPr>
        <w:t>เพื่อขาย</w:t>
      </w:r>
      <w:r w:rsidRPr="003C47FE">
        <w:rPr>
          <w:rFonts w:ascii="Angsana New" w:hAnsi="Angsana New"/>
          <w:sz w:val="30"/>
          <w:szCs w:val="30"/>
          <w:cs/>
        </w:rPr>
        <w:t>คือ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อสังหาริมทรัพย์</w:t>
      </w:r>
      <w:r w:rsidR="00431C66">
        <w:rPr>
          <w:rFonts w:ascii="Angsana New" w:hAnsi="Angsana New" w:hint="cs"/>
          <w:sz w:val="30"/>
          <w:szCs w:val="30"/>
          <w:cs/>
        </w:rPr>
        <w:t>ที่ถือ</w:t>
      </w:r>
      <w:r w:rsidRPr="003C47FE">
        <w:rPr>
          <w:rFonts w:ascii="Angsana New" w:hAnsi="Angsana New"/>
          <w:sz w:val="30"/>
          <w:szCs w:val="30"/>
          <w:cs/>
        </w:rPr>
        <w:t>ไว้ด้วยความตั้งใจในการพัฒนาเพื่อการขายในการดำเนินธุรกิจปกติ อสังหาริมทรัพย์</w:t>
      </w:r>
      <w:r w:rsidR="00431C66">
        <w:rPr>
          <w:rFonts w:ascii="Angsana New" w:hAnsi="Angsana New" w:hint="cs"/>
          <w:sz w:val="30"/>
          <w:szCs w:val="30"/>
          <w:cs/>
        </w:rPr>
        <w:t>นี้</w:t>
      </w:r>
      <w:r w:rsidRPr="003C47FE">
        <w:rPr>
          <w:rFonts w:ascii="Angsana New" w:hAnsi="Angsana New"/>
          <w:sz w:val="30"/>
          <w:szCs w:val="30"/>
          <w:cs/>
        </w:rPr>
        <w:t xml:space="preserve">วัดมูลค่าด้วยราคาทุนหรือมูลค่าสุทธิที่จะได้รับแล้วแต่ราคาใดจะต่ำกว่า </w:t>
      </w:r>
    </w:p>
    <w:p w14:paraId="74C4900E" w14:textId="5289D1B3" w:rsidR="00E9013D" w:rsidRDefault="00E9013D" w:rsidP="00E9013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091F64F2" w14:textId="5453108D" w:rsidR="00DD4D11" w:rsidRPr="00801BBF" w:rsidRDefault="00205B2F" w:rsidP="00801BBF">
      <w:pPr>
        <w:pStyle w:val="FSContent"/>
        <w:spacing w:line="240" w:lineRule="auto"/>
      </w:pPr>
      <w:r w:rsidRPr="00801BBF">
        <w:rPr>
          <w:cs/>
        </w:rPr>
        <w:t>ต้นทุนของอสังหาริมทรัพย์พัฒนาเพื่อขายประกอบด้วย ต้นทุนที่ดินซึ่งรวมต้นทุนในการได้มา ค่าถมดิน ค่าใช้จ่ายในการพัฒนา ต้นทุนการกู้ยืม และค่าใช้จ่ายอื่นๆ ที่เกี่ยวข้อง ต้นทุนการกู้ยืมที่เกี่ยวข้องกับการพัฒนาอสังหาริมทรัพย์พัฒนาเพื่อขายรวมเป็นราคาทุนของสินทรัพย์จนกระทั่งการพัฒนาสำเร็จ</w:t>
      </w:r>
      <w:r w:rsidR="005E33EF" w:rsidRPr="00801BBF">
        <w:t xml:space="preserve"> </w:t>
      </w:r>
      <w:r w:rsidR="005E33EF" w:rsidRPr="00801BBF">
        <w:rPr>
          <w:rFonts w:hint="cs"/>
          <w:cs/>
        </w:rPr>
        <w:t>ต้นทุนของอสังหาริมทรัพย์พัฒนาเพื่อขายรวมการปันส่วนของค่าใช้จ่ายในการพัฒนาสินทรัพย์ส่วนกลางตามพื้นที่ขาย</w:t>
      </w:r>
    </w:p>
    <w:p w14:paraId="0B295125" w14:textId="77777777" w:rsidR="00846A1C" w:rsidRPr="00E9013D" w:rsidRDefault="00846A1C" w:rsidP="00801BBF">
      <w:pPr>
        <w:pStyle w:val="FSContent"/>
        <w:spacing w:line="240" w:lineRule="auto"/>
      </w:pPr>
    </w:p>
    <w:p w14:paraId="337EE7B3" w14:textId="77517603" w:rsidR="00205B2F" w:rsidRPr="00801BBF" w:rsidRDefault="0003241B" w:rsidP="00801BBF">
      <w:pPr>
        <w:pStyle w:val="FSContent"/>
        <w:spacing w:line="240" w:lineRule="auto"/>
      </w:pPr>
      <w:r w:rsidRPr="00801BBF">
        <w:rPr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="00504858" w:rsidRPr="00801BBF">
        <w:rPr>
          <w:rFonts w:hint="cs"/>
          <w:cs/>
        </w:rPr>
        <w:t>ประมาณการต้นทุนในการพัฒนาอสังหาริมทรัพย์จนกระทั่งพัฒนาสำเร็จและ</w:t>
      </w:r>
      <w:r w:rsidRPr="00801BBF">
        <w:rPr>
          <w:cs/>
        </w:rPr>
        <w:t>ค่าใช้จ่ายที่จำเป็นโดยประมาณในการขาย</w:t>
      </w:r>
    </w:p>
    <w:p w14:paraId="268B87E9" w14:textId="77777777" w:rsidR="0003241B" w:rsidRPr="00E9013D" w:rsidRDefault="0003241B" w:rsidP="00801BBF">
      <w:pPr>
        <w:pStyle w:val="FSContent"/>
        <w:spacing w:line="240" w:lineRule="auto"/>
      </w:pPr>
    </w:p>
    <w:p w14:paraId="51E9ACDE" w14:textId="1B4D6BC6" w:rsidR="0003241B" w:rsidRPr="00801BBF" w:rsidRDefault="0003241B" w:rsidP="00801BBF">
      <w:pPr>
        <w:pStyle w:val="FSContent"/>
        <w:spacing w:line="240" w:lineRule="auto"/>
      </w:pPr>
      <w:r w:rsidRPr="00801BBF">
        <w:rPr>
          <w:cs/>
        </w:rPr>
        <w:t>เมื่อมีการขายอสังหาริมทรัพย์พัฒนาเพื่อขาย 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</w:t>
      </w:r>
    </w:p>
    <w:p w14:paraId="042C3FAF" w14:textId="7F13DB76" w:rsidR="001452D4" w:rsidRDefault="00145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</w:rPr>
      </w:pPr>
      <w:r>
        <w:br w:type="page"/>
      </w:r>
    </w:p>
    <w:p w14:paraId="7B07E7BE" w14:textId="0E861567" w:rsidR="00043AB2" w:rsidRPr="00801BBF" w:rsidRDefault="00043AB2" w:rsidP="00E9013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79526B57" w14:textId="77777777" w:rsidR="00043AB2" w:rsidRPr="00E9013D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BA6E66" w14:textId="715B3E6F" w:rsidR="00043AB2" w:rsidRPr="00801BBF" w:rsidRDefault="00043AB2" w:rsidP="00450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Pr="00801BBF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801BBF">
        <w:rPr>
          <w:rFonts w:ascii="Angsana New" w:hAnsi="Angsana New"/>
          <w:sz w:val="30"/>
          <w:szCs w:val="30"/>
          <w:cs/>
        </w:rPr>
        <w:t>ราคาทุน</w:t>
      </w:r>
      <w:r w:rsidR="00A0275C">
        <w:rPr>
          <w:rFonts w:ascii="Angsana New" w:hAnsi="Angsana New"/>
          <w:sz w:val="30"/>
          <w:szCs w:val="30"/>
        </w:rPr>
        <w:t xml:space="preserve"> (</w:t>
      </w:r>
      <w:r w:rsidR="004500C3">
        <w:rPr>
          <w:rFonts w:ascii="Angsana New" w:hAnsi="Angsana New" w:hint="cs"/>
          <w:sz w:val="30"/>
          <w:szCs w:val="30"/>
          <w:cs/>
        </w:rPr>
        <w:t>รวมถึง</w:t>
      </w:r>
      <w:r w:rsidR="00863C96">
        <w:rPr>
          <w:rFonts w:ascii="Angsana New" w:hAnsi="Angsana New" w:hint="cs"/>
          <w:sz w:val="30"/>
          <w:szCs w:val="30"/>
          <w:cs/>
        </w:rPr>
        <w:t>ต้</w:t>
      </w:r>
      <w:r w:rsidR="004500C3">
        <w:rPr>
          <w:rFonts w:ascii="Angsana New" w:hAnsi="Angsana New" w:hint="cs"/>
          <w:sz w:val="30"/>
          <w:szCs w:val="30"/>
          <w:cs/>
        </w:rPr>
        <w:t>นทุนการกู้ยืม</w:t>
      </w:r>
      <w:r w:rsidR="00A0275C">
        <w:rPr>
          <w:rFonts w:ascii="Angsana New" w:hAnsi="Angsana New"/>
          <w:sz w:val="30"/>
          <w:szCs w:val="30"/>
        </w:rPr>
        <w:t>)</w:t>
      </w:r>
      <w:r w:rsidR="004500C3">
        <w:rPr>
          <w:rFonts w:ascii="Angsana New" w:hAnsi="Angsana New" w:hint="cs"/>
          <w:sz w:val="30"/>
          <w:szCs w:val="30"/>
          <w:cs/>
        </w:rPr>
        <w:t xml:space="preserve"> </w:t>
      </w:r>
      <w:r w:rsidRPr="00801BBF">
        <w:rPr>
          <w:rFonts w:ascii="Angsana New" w:hAnsi="Angsana New"/>
          <w:sz w:val="30"/>
          <w:szCs w:val="30"/>
          <w:cs/>
        </w:rPr>
        <w:t>หักค่าเสื่อมราคาสะสมและขาดทุนจากการด้อยค่า</w:t>
      </w:r>
      <w:r w:rsidR="00226B03" w:rsidRPr="00801BB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ECB62F1" w14:textId="77777777" w:rsidR="00226B03" w:rsidRPr="00E9013D" w:rsidRDefault="00226B03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E6D07F" w14:textId="4B190688" w:rsidR="00226B03" w:rsidRPr="001010DA" w:rsidRDefault="00226B03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010DA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</w:t>
      </w:r>
      <w:r w:rsidR="009A31CF" w:rsidRPr="001010DA">
        <w:rPr>
          <w:rFonts w:ascii="Angsana New" w:hAnsi="Angsana New" w:hint="cs"/>
          <w:sz w:val="30"/>
          <w:szCs w:val="30"/>
          <w:cs/>
        </w:rPr>
        <w:t>อาคารและส่วนปรับปรุงอาคาร</w:t>
      </w:r>
      <w:r w:rsidRPr="001010D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B5E68" w:rsidRPr="004B5E68">
        <w:rPr>
          <w:rFonts w:ascii="Angsana New" w:hAnsi="Angsana New"/>
          <w:sz w:val="30"/>
          <w:szCs w:val="30"/>
        </w:rPr>
        <w:t>5</w:t>
      </w:r>
      <w:r w:rsidRPr="001010DA">
        <w:rPr>
          <w:rFonts w:ascii="Angsana New" w:hAnsi="Angsana New"/>
          <w:sz w:val="30"/>
          <w:szCs w:val="30"/>
        </w:rPr>
        <w:t xml:space="preserve">, </w:t>
      </w:r>
      <w:r w:rsidR="004B5E68" w:rsidRPr="004B5E68">
        <w:rPr>
          <w:rFonts w:ascii="Angsana New" w:hAnsi="Angsana New"/>
          <w:sz w:val="30"/>
          <w:szCs w:val="30"/>
        </w:rPr>
        <w:t>10</w:t>
      </w:r>
      <w:r w:rsidRPr="001010DA">
        <w:rPr>
          <w:rFonts w:ascii="Angsana New" w:hAnsi="Angsana New"/>
          <w:sz w:val="30"/>
          <w:szCs w:val="30"/>
        </w:rPr>
        <w:t xml:space="preserve"> </w:t>
      </w:r>
      <w:r w:rsidRPr="001010DA">
        <w:rPr>
          <w:rFonts w:ascii="Angsana New" w:hAnsi="Angsana New" w:hint="cs"/>
          <w:sz w:val="30"/>
          <w:szCs w:val="30"/>
          <w:cs/>
        </w:rPr>
        <w:t xml:space="preserve">และ </w:t>
      </w:r>
      <w:r w:rsidR="004B5E68" w:rsidRPr="004B5E68">
        <w:rPr>
          <w:rFonts w:ascii="Angsana New" w:hAnsi="Angsana New"/>
          <w:sz w:val="30"/>
          <w:szCs w:val="30"/>
        </w:rPr>
        <w:t>33</w:t>
      </w:r>
      <w:r w:rsidRPr="001010DA">
        <w:rPr>
          <w:rFonts w:ascii="Angsana New" w:hAnsi="Angsana New"/>
          <w:sz w:val="30"/>
          <w:szCs w:val="30"/>
        </w:rPr>
        <w:t xml:space="preserve"> </w:t>
      </w:r>
      <w:r w:rsidRPr="001010DA">
        <w:rPr>
          <w:rFonts w:ascii="Angsana New" w:hAnsi="Angsana New" w:hint="cs"/>
          <w:sz w:val="30"/>
          <w:szCs w:val="30"/>
          <w:cs/>
        </w:rPr>
        <w:t>ปี และ</w:t>
      </w:r>
      <w:r w:rsidRPr="001010DA">
        <w:rPr>
          <w:rFonts w:ascii="Angsana New" w:hAnsi="Angsana New"/>
          <w:sz w:val="30"/>
          <w:szCs w:val="30"/>
          <w:cs/>
        </w:rPr>
        <w:t>รับรู้ในกำไรหรือขาดทุน ทั้งนี้กลุ่มบริษัทไม่คิดค่าเสื่อมราคาสำหรับที่ดินและ</w:t>
      </w:r>
      <w:r w:rsidR="001010DA">
        <w:rPr>
          <w:rFonts w:ascii="Angsana New" w:hAnsi="Angsana New"/>
          <w:sz w:val="30"/>
          <w:szCs w:val="30"/>
          <w:cs/>
        </w:rPr>
        <w:br/>
      </w:r>
      <w:r w:rsidRPr="001010DA">
        <w:rPr>
          <w:rFonts w:ascii="Angsana New" w:hAnsi="Angsana New"/>
          <w:sz w:val="30"/>
          <w:szCs w:val="30"/>
          <w:cs/>
        </w:rPr>
        <w:t>สินทรัพย์ที่อยู่ระหว่างการก่อสร้าง</w:t>
      </w:r>
    </w:p>
    <w:p w14:paraId="782A29D3" w14:textId="77777777" w:rsidR="00043AB2" w:rsidRPr="00E9013D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18A3DDE" w14:textId="2E07C7F6" w:rsidR="00037B46" w:rsidRPr="00801BBF" w:rsidRDefault="00226B03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01BBF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2F742984" w14:textId="6DF4537A" w:rsidR="00043AB2" w:rsidRPr="00E9013D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6698BD1" w14:textId="0298202E" w:rsidR="00043AB2" w:rsidRPr="00801BBF" w:rsidRDefault="00043AB2" w:rsidP="00E9013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7A1643DD" w14:textId="77777777" w:rsidR="00043AB2" w:rsidRPr="00E9013D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366275" w14:textId="77777777" w:rsidR="00043AB2" w:rsidRPr="00801BBF" w:rsidRDefault="00043AB2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Pr="00801BBF">
        <w:rPr>
          <w:rFonts w:ascii="Angsana New" w:hAnsi="Angsana New" w:hint="cs"/>
          <w:sz w:val="30"/>
          <w:szCs w:val="30"/>
          <w:cs/>
        </w:rPr>
        <w:t>วัดมูลค่า</w:t>
      </w:r>
      <w:r w:rsidRPr="00801BBF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186BEF02" w14:textId="7B336D36" w:rsidR="00043AB2" w:rsidRPr="00E9013D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F1AB45" w14:textId="77AD5DCE" w:rsidR="00727DB7" w:rsidRDefault="00727DB7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ราคาทุนรวมถึงต้นทุนการกู้ยืม และต้นทุนในการรื้อถอน การขนย้าย การบูรณะสถานที่ตั้งของสินทรัพย์</w:t>
      </w:r>
    </w:p>
    <w:p w14:paraId="65917ABA" w14:textId="77777777" w:rsidR="0011279F" w:rsidRPr="00E9013D" w:rsidRDefault="0011279F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9D056F" w14:textId="167386A7" w:rsidR="00A75A85" w:rsidRDefault="00727DB7" w:rsidP="00801BB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</w:t>
      </w:r>
    </w:p>
    <w:p w14:paraId="03D59651" w14:textId="77777777" w:rsidR="00E00DCA" w:rsidRPr="00E9013D" w:rsidRDefault="00E00DCA" w:rsidP="00801BB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B6A4C8" w14:textId="7090C65E" w:rsidR="00BC34C7" w:rsidRPr="00801BBF" w:rsidRDefault="00BC34C7" w:rsidP="00801BB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1BBF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36C4B935" w14:textId="77777777" w:rsidR="00BC34C7" w:rsidRPr="00CA00B5" w:rsidRDefault="00BC34C7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1DB43B4E" w14:textId="6CD3820A" w:rsidR="00F9569D" w:rsidRPr="00801BBF" w:rsidRDefault="00F9569D" w:rsidP="00801BB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</w:t>
      </w:r>
      <w:r w:rsidRPr="00801BBF">
        <w:rPr>
          <w:rFonts w:ascii="Angsana New" w:hAnsi="Angsana New"/>
          <w:spacing w:val="-2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</w:t>
      </w:r>
      <w:r w:rsidRPr="00801BBF">
        <w:rPr>
          <w:rFonts w:ascii="Angsana New" w:hAnsi="Angsana New"/>
          <w:sz w:val="30"/>
          <w:szCs w:val="30"/>
          <w:cs/>
        </w:rPr>
        <w:t>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</w:t>
      </w:r>
      <w:r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>ในการซ่อมบำรุงที่ดิน อาคารและอุปกรณ์จะรับรู้ในกำไรหรือขาดทุนเมื่อเกิดขึ้น</w:t>
      </w:r>
    </w:p>
    <w:p w14:paraId="3228078D" w14:textId="55B49E76" w:rsidR="001452D4" w:rsidRDefault="00145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294A8519" w14:textId="78BC84BC" w:rsidR="00BC34C7" w:rsidRPr="00801BBF" w:rsidRDefault="00BC34C7" w:rsidP="00801BB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1BBF">
        <w:rPr>
          <w:rFonts w:ascii="Angsana New" w:hAnsi="Angsana New" w:hint="cs"/>
          <w:i/>
          <w:iCs/>
          <w:sz w:val="30"/>
          <w:szCs w:val="30"/>
          <w:cs/>
        </w:rPr>
        <w:t>ค่าเสื่อมราคา</w:t>
      </w:r>
    </w:p>
    <w:p w14:paraId="533F39F8" w14:textId="3B9FBEED" w:rsidR="00F9569D" w:rsidRPr="00CA00B5" w:rsidRDefault="00F9569D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3D5A199" w14:textId="76425640" w:rsidR="00F9569D" w:rsidRPr="00801BBF" w:rsidRDefault="00F9569D" w:rsidP="00801BB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01BBF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="009303F1" w:rsidRPr="00801BBF">
        <w:rPr>
          <w:rFonts w:ascii="Angsana New" w:hAnsi="Angsana New" w:hint="cs"/>
          <w:sz w:val="30"/>
          <w:szCs w:val="30"/>
          <w:cs/>
        </w:rPr>
        <w:t>และติดตั้ง</w:t>
      </w:r>
    </w:p>
    <w:p w14:paraId="7BA84392" w14:textId="55983F8A" w:rsidR="00E00DCA" w:rsidRPr="00CA00B5" w:rsidRDefault="00E00DCA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79428C3" w14:textId="77777777" w:rsidR="00F9569D" w:rsidRPr="00801BBF" w:rsidRDefault="00F9569D" w:rsidP="00801BB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4CA33C6A" w14:textId="050561A9" w:rsidR="00043AB2" w:rsidRPr="00CA00B5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2250"/>
        <w:gridCol w:w="720"/>
      </w:tblGrid>
      <w:tr w:rsidR="00043AB2" w:rsidRPr="00801BBF" w14:paraId="4FCAFEC7" w14:textId="77777777" w:rsidTr="00176203">
        <w:tc>
          <w:tcPr>
            <w:tcW w:w="5850" w:type="dxa"/>
          </w:tcPr>
          <w:p w14:paraId="169169A2" w14:textId="77777777" w:rsidR="00043AB2" w:rsidRPr="00801BBF" w:rsidRDefault="00043AB2" w:rsidP="00801BBF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อาคาร</w:t>
            </w:r>
            <w:r w:rsidRPr="00801BBF">
              <w:rPr>
                <w:rFonts w:ascii="Angsana New" w:hAnsi="Angsana New" w:cs="Angsana New" w:hint="cs"/>
                <w:cs/>
              </w:rPr>
              <w:t>และส่วนปรับปรุงอาคาร</w:t>
            </w:r>
          </w:p>
        </w:tc>
        <w:tc>
          <w:tcPr>
            <w:tcW w:w="2250" w:type="dxa"/>
          </w:tcPr>
          <w:p w14:paraId="638E1D4D" w14:textId="4F06F3E9" w:rsidR="00043AB2" w:rsidRPr="00801BBF" w:rsidRDefault="004B5E68" w:rsidP="00801BBF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cs/>
              </w:rPr>
            </w:pPr>
            <w:r w:rsidRPr="004B5E68">
              <w:rPr>
                <w:rFonts w:ascii="Angsana New" w:hAnsi="Angsana New" w:cs="Angsana New"/>
              </w:rPr>
              <w:t>5</w:t>
            </w:r>
            <w:r w:rsidR="006742B7">
              <w:rPr>
                <w:rFonts w:ascii="Angsana New" w:hAnsi="Angsana New" w:cs="Angsana New"/>
              </w:rPr>
              <w:t xml:space="preserve"> </w:t>
            </w:r>
            <w:r w:rsidR="006742B7">
              <w:rPr>
                <w:rFonts w:ascii="Angsana New" w:hAnsi="Angsana New" w:cs="Angsana New" w:hint="cs"/>
                <w:cs/>
              </w:rPr>
              <w:t xml:space="preserve">ถึง </w:t>
            </w:r>
            <w:r w:rsidRPr="004B5E68">
              <w:rPr>
                <w:rFonts w:ascii="Angsana New" w:hAnsi="Angsana New" w:cs="Angsana New"/>
              </w:rPr>
              <w:t>25</w:t>
            </w:r>
          </w:p>
        </w:tc>
        <w:tc>
          <w:tcPr>
            <w:tcW w:w="720" w:type="dxa"/>
          </w:tcPr>
          <w:p w14:paraId="5E070EAE" w14:textId="77777777" w:rsidR="00043AB2" w:rsidRPr="00801BBF" w:rsidRDefault="00043AB2" w:rsidP="00801BBF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43AB2" w:rsidRPr="00801BBF" w14:paraId="199C1348" w14:textId="77777777" w:rsidTr="00176203">
        <w:tc>
          <w:tcPr>
            <w:tcW w:w="5850" w:type="dxa"/>
          </w:tcPr>
          <w:p w14:paraId="399D02C4" w14:textId="77777777" w:rsidR="00043AB2" w:rsidRPr="00801BBF" w:rsidRDefault="00043AB2" w:rsidP="00801BBF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ศูนย์การค้า</w:t>
            </w:r>
          </w:p>
        </w:tc>
        <w:tc>
          <w:tcPr>
            <w:tcW w:w="2250" w:type="dxa"/>
          </w:tcPr>
          <w:p w14:paraId="577FF750" w14:textId="05B21C8A" w:rsidR="00043AB2" w:rsidRPr="00801BBF" w:rsidRDefault="004B5E68" w:rsidP="00801BBF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4B5E68">
              <w:rPr>
                <w:rFonts w:ascii="Angsana New" w:hAnsi="Angsana New" w:cs="Angsana New"/>
              </w:rPr>
              <w:t>5</w:t>
            </w:r>
            <w:r w:rsidR="00043AB2" w:rsidRPr="00801BBF">
              <w:rPr>
                <w:rFonts w:ascii="Angsana New" w:hAnsi="Angsana New" w:cs="Angsana New"/>
              </w:rPr>
              <w:t xml:space="preserve">, </w:t>
            </w:r>
            <w:r w:rsidRPr="004B5E68">
              <w:rPr>
                <w:rFonts w:ascii="Angsana New" w:hAnsi="Angsana New" w:cs="Angsana New"/>
              </w:rPr>
              <w:t>10</w:t>
            </w:r>
            <w:r w:rsidR="00A06356">
              <w:rPr>
                <w:rFonts w:ascii="Angsana New" w:hAnsi="Angsana New" w:cs="Angsana New"/>
              </w:rPr>
              <w:t>, 25</w:t>
            </w:r>
            <w:r w:rsidR="00043AB2" w:rsidRPr="00801BBF">
              <w:rPr>
                <w:rFonts w:ascii="Angsana New" w:hAnsi="Angsana New" w:cs="Angsana New"/>
                <w:cs/>
              </w:rPr>
              <w:t xml:space="preserve"> และ </w:t>
            </w:r>
            <w:r w:rsidRPr="004B5E68">
              <w:rPr>
                <w:rFonts w:ascii="Angsana New" w:hAnsi="Angsana New" w:cs="Angsana New"/>
              </w:rPr>
              <w:t>3</w:t>
            </w:r>
            <w:r w:rsidR="00A06356">
              <w:rPr>
                <w:rFonts w:ascii="Angsana New" w:hAnsi="Angsana New" w:cs="Angsana New"/>
              </w:rPr>
              <w:t>0</w:t>
            </w:r>
          </w:p>
        </w:tc>
        <w:tc>
          <w:tcPr>
            <w:tcW w:w="720" w:type="dxa"/>
          </w:tcPr>
          <w:p w14:paraId="633F974B" w14:textId="77777777" w:rsidR="00043AB2" w:rsidRPr="00801BBF" w:rsidRDefault="00043AB2" w:rsidP="00801BBF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43AB2" w:rsidRPr="00801BBF" w14:paraId="1D207D34" w14:textId="77777777" w:rsidTr="00176203">
        <w:tc>
          <w:tcPr>
            <w:tcW w:w="5850" w:type="dxa"/>
          </w:tcPr>
          <w:p w14:paraId="139C6E60" w14:textId="77777777" w:rsidR="00043AB2" w:rsidRPr="00801BBF" w:rsidRDefault="00043AB2" w:rsidP="00801BBF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ระบบผลิตน้ำเพื่อการอุตสาหกรรม</w:t>
            </w:r>
          </w:p>
        </w:tc>
        <w:tc>
          <w:tcPr>
            <w:tcW w:w="2250" w:type="dxa"/>
          </w:tcPr>
          <w:p w14:paraId="73431BB5" w14:textId="16475EA1" w:rsidR="00043AB2" w:rsidRPr="00801BBF" w:rsidRDefault="004B5E68" w:rsidP="00801BBF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4B5E68">
              <w:rPr>
                <w:rFonts w:ascii="Angsana New" w:hAnsi="Angsana New" w:cs="Angsana New"/>
              </w:rPr>
              <w:t>5</w:t>
            </w:r>
            <w:r w:rsidR="00043AB2" w:rsidRPr="00801BBF">
              <w:rPr>
                <w:rFonts w:ascii="Angsana New" w:hAnsi="Angsana New" w:cs="Angsana New"/>
              </w:rPr>
              <w:t xml:space="preserve">, </w:t>
            </w:r>
            <w:r w:rsidRPr="004B5E68">
              <w:rPr>
                <w:rFonts w:ascii="Angsana New" w:hAnsi="Angsana New" w:cs="Angsana New"/>
              </w:rPr>
              <w:t>10</w:t>
            </w:r>
            <w:r w:rsidR="00A06356">
              <w:rPr>
                <w:rFonts w:ascii="Angsana New" w:hAnsi="Angsana New" w:cs="Angsana New"/>
              </w:rPr>
              <w:t>, 15</w:t>
            </w:r>
            <w:r w:rsidR="00043AB2" w:rsidRPr="00801BBF">
              <w:rPr>
                <w:rFonts w:ascii="Angsana New" w:hAnsi="Angsana New" w:cs="Angsana New"/>
              </w:rPr>
              <w:t xml:space="preserve"> </w:t>
            </w:r>
            <w:r w:rsidR="00043AB2" w:rsidRPr="00801BBF">
              <w:rPr>
                <w:rFonts w:ascii="Angsana New" w:hAnsi="Angsana New" w:cs="Angsana New"/>
                <w:cs/>
              </w:rPr>
              <w:t xml:space="preserve">และ </w:t>
            </w:r>
            <w:r w:rsidRPr="004B5E68">
              <w:rPr>
                <w:rFonts w:ascii="Angsana New" w:hAnsi="Angsana New" w:cs="Angsana New"/>
              </w:rPr>
              <w:t>25</w:t>
            </w:r>
          </w:p>
        </w:tc>
        <w:tc>
          <w:tcPr>
            <w:tcW w:w="720" w:type="dxa"/>
          </w:tcPr>
          <w:p w14:paraId="708AEFDA" w14:textId="77777777" w:rsidR="00043AB2" w:rsidRPr="00801BBF" w:rsidRDefault="00043AB2" w:rsidP="00801BBF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43AB2" w:rsidRPr="00801BBF" w14:paraId="23B57B46" w14:textId="77777777" w:rsidTr="00176203">
        <w:tc>
          <w:tcPr>
            <w:tcW w:w="5850" w:type="dxa"/>
          </w:tcPr>
          <w:p w14:paraId="026FE2E0" w14:textId="77777777" w:rsidR="00043AB2" w:rsidRPr="00801BBF" w:rsidRDefault="00043AB2" w:rsidP="00801BBF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ระบบสาธารณูปโภคและระบบป้องกันอุทกภัย</w:t>
            </w:r>
          </w:p>
        </w:tc>
        <w:tc>
          <w:tcPr>
            <w:tcW w:w="2250" w:type="dxa"/>
          </w:tcPr>
          <w:p w14:paraId="195F5A95" w14:textId="678A244D" w:rsidR="00043AB2" w:rsidRPr="00801BBF" w:rsidRDefault="006742B7" w:rsidP="00801BBF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6742B7">
              <w:rPr>
                <w:rFonts w:ascii="Angsana New" w:hAnsi="Angsana New" w:cs="Angsana New"/>
              </w:rPr>
              <w:t xml:space="preserve">5 </w:t>
            </w:r>
            <w:r w:rsidRPr="006742B7">
              <w:rPr>
                <w:rFonts w:ascii="Angsana New" w:hAnsi="Angsana New" w:cs="Angsana New"/>
                <w:cs/>
              </w:rPr>
              <w:t xml:space="preserve">ถึง </w:t>
            </w:r>
            <w:r w:rsidRPr="006742B7">
              <w:rPr>
                <w:rFonts w:ascii="Angsana New" w:hAnsi="Angsana New" w:cs="Angsana New"/>
              </w:rPr>
              <w:t>25</w:t>
            </w:r>
          </w:p>
        </w:tc>
        <w:tc>
          <w:tcPr>
            <w:tcW w:w="720" w:type="dxa"/>
          </w:tcPr>
          <w:p w14:paraId="7A22CA3D" w14:textId="77777777" w:rsidR="00043AB2" w:rsidRPr="00801BBF" w:rsidRDefault="00043AB2" w:rsidP="00801BBF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43AB2" w:rsidRPr="00801BBF" w14:paraId="31063937" w14:textId="77777777" w:rsidTr="00176203">
        <w:tc>
          <w:tcPr>
            <w:tcW w:w="5850" w:type="dxa"/>
          </w:tcPr>
          <w:p w14:paraId="044702AD" w14:textId="77777777" w:rsidR="00043AB2" w:rsidRPr="00801BBF" w:rsidRDefault="00043AB2" w:rsidP="00801BBF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</w:rPr>
            </w:pPr>
            <w:r w:rsidRPr="00801BBF">
              <w:rPr>
                <w:rFonts w:ascii="Angsana New" w:hAnsi="Angsana New" w:cs="Angsana New"/>
                <w:cs/>
              </w:rPr>
              <w:t>เครื่องจักรและอุปกรณ์</w:t>
            </w:r>
          </w:p>
        </w:tc>
        <w:tc>
          <w:tcPr>
            <w:tcW w:w="2250" w:type="dxa"/>
          </w:tcPr>
          <w:p w14:paraId="333E5CF2" w14:textId="565D4A45" w:rsidR="00043AB2" w:rsidRPr="00801BBF" w:rsidRDefault="004B5E68" w:rsidP="00801BBF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4B5E68">
              <w:rPr>
                <w:rFonts w:ascii="Angsana New" w:hAnsi="Angsana New" w:cs="Angsana New"/>
              </w:rPr>
              <w:t>3</w:t>
            </w:r>
            <w:r w:rsidR="006742B7">
              <w:rPr>
                <w:rFonts w:ascii="Angsana New" w:hAnsi="Angsana New" w:cs="Angsana New" w:hint="cs"/>
                <w:cs/>
              </w:rPr>
              <w:t xml:space="preserve"> ถึง </w:t>
            </w:r>
            <w:r w:rsidRPr="004B5E68">
              <w:rPr>
                <w:rFonts w:ascii="Angsana New" w:hAnsi="Angsana New" w:cs="Angsana New"/>
              </w:rPr>
              <w:t>1</w:t>
            </w:r>
            <w:r w:rsidR="00755EAB">
              <w:rPr>
                <w:rFonts w:ascii="Angsana New" w:hAnsi="Angsana New" w:cs="Angsana New"/>
              </w:rPr>
              <w:t>5</w:t>
            </w:r>
          </w:p>
        </w:tc>
        <w:tc>
          <w:tcPr>
            <w:tcW w:w="720" w:type="dxa"/>
          </w:tcPr>
          <w:p w14:paraId="7A808F4B" w14:textId="77777777" w:rsidR="00043AB2" w:rsidRPr="00801BBF" w:rsidRDefault="00043AB2" w:rsidP="00801BBF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43AB2" w:rsidRPr="00801BBF" w14:paraId="3B428FC2" w14:textId="77777777" w:rsidTr="00176203">
        <w:tc>
          <w:tcPr>
            <w:tcW w:w="5850" w:type="dxa"/>
          </w:tcPr>
          <w:p w14:paraId="56CDCE51" w14:textId="77777777" w:rsidR="00043AB2" w:rsidRPr="00801BBF" w:rsidRDefault="00043AB2" w:rsidP="00801BBF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</w:rPr>
            </w:pPr>
            <w:r w:rsidRPr="00801BBF">
              <w:rPr>
                <w:rFonts w:ascii="Angsana New" w:hAnsi="Angsana New" w:cs="Angsana New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250" w:type="dxa"/>
          </w:tcPr>
          <w:p w14:paraId="3070E360" w14:textId="7ECE9FB7" w:rsidR="00043AB2" w:rsidRPr="00801BBF" w:rsidRDefault="004B5E68" w:rsidP="00801BBF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4B5E68">
              <w:rPr>
                <w:rFonts w:ascii="Angsana New" w:hAnsi="Angsana New" w:cs="Angsana New"/>
              </w:rPr>
              <w:t>3</w:t>
            </w:r>
            <w:r w:rsidR="00043AB2" w:rsidRPr="00801BBF">
              <w:rPr>
                <w:rFonts w:ascii="Angsana New" w:hAnsi="Angsana New" w:cs="Angsana New"/>
              </w:rPr>
              <w:t xml:space="preserve">, </w:t>
            </w:r>
            <w:r w:rsidRPr="004B5E68">
              <w:rPr>
                <w:rFonts w:ascii="Angsana New" w:hAnsi="Angsana New" w:cs="Angsana New"/>
              </w:rPr>
              <w:t>5</w:t>
            </w:r>
            <w:r w:rsidR="00043AB2" w:rsidRPr="00801BBF">
              <w:rPr>
                <w:rFonts w:ascii="Angsana New" w:hAnsi="Angsana New" w:cs="Angsana New"/>
              </w:rPr>
              <w:t xml:space="preserve"> </w:t>
            </w:r>
            <w:r w:rsidR="00043AB2" w:rsidRPr="00801BBF">
              <w:rPr>
                <w:rFonts w:ascii="Angsana New" w:hAnsi="Angsana New" w:cs="Angsana New"/>
                <w:cs/>
              </w:rPr>
              <w:t xml:space="preserve">และ </w:t>
            </w:r>
            <w:r w:rsidRPr="004B5E68">
              <w:rPr>
                <w:rFonts w:ascii="Angsana New" w:hAnsi="Angsana New" w:cs="Angsana New"/>
              </w:rPr>
              <w:t>10</w:t>
            </w:r>
          </w:p>
        </w:tc>
        <w:tc>
          <w:tcPr>
            <w:tcW w:w="720" w:type="dxa"/>
          </w:tcPr>
          <w:p w14:paraId="75CFAD91" w14:textId="77777777" w:rsidR="00043AB2" w:rsidRPr="00801BBF" w:rsidRDefault="00043AB2" w:rsidP="00801BBF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43AB2" w:rsidRPr="00801BBF" w14:paraId="63404B18" w14:textId="77777777" w:rsidTr="00176203">
        <w:tc>
          <w:tcPr>
            <w:tcW w:w="5850" w:type="dxa"/>
          </w:tcPr>
          <w:p w14:paraId="0391D787" w14:textId="77777777" w:rsidR="00043AB2" w:rsidRPr="00801BBF" w:rsidRDefault="00043AB2" w:rsidP="00801BBF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</w:rPr>
            </w:pPr>
            <w:r w:rsidRPr="00801BBF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250" w:type="dxa"/>
          </w:tcPr>
          <w:p w14:paraId="0D06058D" w14:textId="6DB21AAE" w:rsidR="00043AB2" w:rsidRPr="00801BBF" w:rsidRDefault="004B5E68" w:rsidP="00801BBF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4B5E68">
              <w:rPr>
                <w:rFonts w:ascii="Angsana New" w:hAnsi="Angsana New" w:cs="Angsana New"/>
              </w:rPr>
              <w:t>5</w:t>
            </w:r>
          </w:p>
        </w:tc>
        <w:tc>
          <w:tcPr>
            <w:tcW w:w="720" w:type="dxa"/>
          </w:tcPr>
          <w:p w14:paraId="3B0FABD8" w14:textId="77777777" w:rsidR="00043AB2" w:rsidRPr="00801BBF" w:rsidRDefault="00043AB2" w:rsidP="00801BBF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14:paraId="1D476E03" w14:textId="77777777" w:rsidR="005C674A" w:rsidRPr="00CA00B5" w:rsidRDefault="005C674A" w:rsidP="00E00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DA03364" w14:textId="16907F54" w:rsidR="00043AB2" w:rsidRPr="00801BBF" w:rsidRDefault="00043AB2" w:rsidP="00E9013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0B7D0411" w14:textId="77777777" w:rsidR="00043AB2" w:rsidRPr="00CA00B5" w:rsidRDefault="00043AB2" w:rsidP="00E00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42B348C" w14:textId="50C1EE1A" w:rsidR="00AB6F80" w:rsidRPr="00801BBF" w:rsidRDefault="00043AB2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 xml:space="preserve">ณ วันเริ่มต้นของสัญญา </w:t>
      </w:r>
      <w:r w:rsidR="00AB6F80" w:rsidRPr="00801BBF">
        <w:rPr>
          <w:rFonts w:ascii="Angsana New" w:hAnsi="Angsana New" w:hint="cs"/>
          <w:sz w:val="30"/>
          <w:szCs w:val="30"/>
          <w:cs/>
        </w:rPr>
        <w:t>กลุ่ม</w:t>
      </w:r>
      <w:r w:rsidRPr="00801BBF">
        <w:rPr>
          <w:rFonts w:ascii="Angsana New" w:hAnsi="Angsana New"/>
          <w:sz w:val="30"/>
          <w:szCs w:val="30"/>
          <w:cs/>
        </w:rPr>
        <w:t>บริษัทจะประเมินว่าสัญญาเป็นสัญญาเช่าหรือประกอบด้วยสัญญาเช่า</w:t>
      </w:r>
      <w:r w:rsidR="00AB6F80" w:rsidRPr="00801BBF">
        <w:rPr>
          <w:rFonts w:ascii="Angsana New" w:hAnsi="Angsana New" w:hint="cs"/>
          <w:sz w:val="30"/>
          <w:szCs w:val="30"/>
          <w:cs/>
        </w:rPr>
        <w:t xml:space="preserve"> </w:t>
      </w:r>
      <w:r w:rsidR="00AB6F80" w:rsidRPr="00801BBF">
        <w:rPr>
          <w:rFonts w:ascii="Angsana New" w:hAnsi="Angsana New"/>
          <w:sz w:val="30"/>
          <w:szCs w:val="30"/>
          <w:cs/>
        </w:rPr>
        <w:t>เมื่อสัญญานั้น</w:t>
      </w:r>
      <w:r w:rsidR="00AB6F80" w:rsidRPr="00801BBF">
        <w:rPr>
          <w:rFonts w:ascii="Angsana New" w:hAnsi="Angsana New"/>
          <w:sz w:val="30"/>
          <w:szCs w:val="30"/>
          <w:cs/>
        </w:rPr>
        <w:br/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51765A6" w14:textId="73F38178" w:rsidR="00CA00B5" w:rsidRPr="00CA00B5" w:rsidRDefault="00CA00B5" w:rsidP="00E00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6A7D80E" w14:textId="43E6795A" w:rsidR="00043AB2" w:rsidRPr="00801BBF" w:rsidRDefault="00043AB2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1BBF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10186349" w14:textId="77777777" w:rsidR="00043AB2" w:rsidRPr="00CA00B5" w:rsidRDefault="00043AB2" w:rsidP="00E00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056DF95" w14:textId="027B0C37" w:rsidR="00CA00B5" w:rsidRDefault="00043AB2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AB6F80" w:rsidRPr="00801BBF">
        <w:rPr>
          <w:rFonts w:ascii="Angsana New" w:hAnsi="Angsana New" w:hint="cs"/>
          <w:sz w:val="30"/>
          <w:szCs w:val="30"/>
          <w:cs/>
        </w:rPr>
        <w:t>กลุ่ม</w:t>
      </w:r>
      <w:r w:rsidRPr="00801BBF">
        <w:rPr>
          <w:rFonts w:ascii="Angsana New" w:hAnsi="Angsana New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</w:t>
      </w:r>
      <w:r w:rsidR="00AB6F80" w:rsidRPr="00801BBF">
        <w:rPr>
          <w:rFonts w:ascii="Angsana New" w:hAnsi="Angsana New" w:hint="cs"/>
          <w:sz w:val="30"/>
          <w:szCs w:val="30"/>
          <w:cs/>
        </w:rPr>
        <w:t>ราคาเอกเทศของแต่ละส่วนประกอบ</w:t>
      </w:r>
      <w:r w:rsidRPr="00801BBF">
        <w:rPr>
          <w:rFonts w:ascii="Angsana New" w:hAnsi="Angsana New"/>
          <w:sz w:val="30"/>
          <w:szCs w:val="30"/>
          <w:cs/>
        </w:rPr>
        <w:t xml:space="preserve"> สำหรับสัญญาเช่าอสังหาริมทรัพย์</w:t>
      </w:r>
      <w:r w:rsidR="00AB6F80" w:rsidRPr="00801BBF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801BBF">
        <w:rPr>
          <w:rFonts w:ascii="Angsana New" w:hAnsi="Angsana New"/>
          <w:sz w:val="30"/>
          <w:szCs w:val="30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</w:t>
      </w:r>
      <w:r w:rsidR="00486BC5" w:rsidRPr="00801BBF">
        <w:rPr>
          <w:rFonts w:ascii="Angsana New" w:hAnsi="Angsana New"/>
          <w:sz w:val="30"/>
          <w:szCs w:val="30"/>
          <w:cs/>
        </w:rPr>
        <w:br/>
      </w:r>
      <w:r w:rsidRPr="00801BBF">
        <w:rPr>
          <w:rFonts w:ascii="Angsana New" w:hAnsi="Angsana New"/>
          <w:sz w:val="30"/>
          <w:szCs w:val="30"/>
          <w:cs/>
        </w:rPr>
        <w:t>ที่ไม่เป็นการเช่าเป็นสัญญาเช่า</w:t>
      </w:r>
      <w:r w:rsidR="00AB6F80" w:rsidRPr="00801BBF">
        <w:rPr>
          <w:rFonts w:ascii="Angsana New" w:hAnsi="Angsana New" w:hint="cs"/>
          <w:sz w:val="30"/>
          <w:szCs w:val="30"/>
          <w:cs/>
        </w:rPr>
        <w:t>ทั้งหมด</w:t>
      </w:r>
    </w:p>
    <w:p w14:paraId="4BC1B5A3" w14:textId="77777777" w:rsidR="001452D4" w:rsidRDefault="001452D4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71F858C" w14:textId="1B75B04C" w:rsidR="00043AB2" w:rsidRDefault="00823B2F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 w:hint="cs"/>
          <w:sz w:val="30"/>
          <w:szCs w:val="30"/>
          <w:cs/>
        </w:rPr>
        <w:t>กลุ่ม</w:t>
      </w:r>
      <w:r w:rsidR="00043AB2" w:rsidRPr="00801BBF">
        <w:rPr>
          <w:rFonts w:ascii="Angsana New" w:hAnsi="Angsana New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F13A4CA" w14:textId="7D3E8A71" w:rsidR="00127E35" w:rsidRDefault="00127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4C1429C" w14:textId="1A2966B3" w:rsidR="00823B2F" w:rsidRDefault="00043AB2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</w:t>
      </w:r>
      <w:r w:rsidR="00670BBE"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</w:t>
      </w:r>
      <w:r w:rsidR="00670BBE"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>เมื่อเริ่มแรกของหนี้สินตามสัญญาเช่าปรับปรุงด้วย</w:t>
      </w:r>
      <w:r w:rsidR="00823B2F" w:rsidRPr="00801BBF">
        <w:rPr>
          <w:rFonts w:ascii="Angsana New" w:hAnsi="Angsana New" w:hint="cs"/>
          <w:sz w:val="30"/>
          <w:szCs w:val="30"/>
          <w:cs/>
        </w:rPr>
        <w:t xml:space="preserve">เงินจ่ายล่วงหน้ารวมกับต้นทุนทางตรงเริ่มแรก </w:t>
      </w:r>
      <w:r w:rsidRPr="00801BBF">
        <w:rPr>
          <w:rFonts w:ascii="Angsana New" w:hAnsi="Angsana New"/>
          <w:sz w:val="30"/>
          <w:szCs w:val="30"/>
          <w:cs/>
        </w:rPr>
        <w:t>ประมาณการต้นทุนในการบูรณะ</w:t>
      </w:r>
      <w:r w:rsidRPr="00801BBF">
        <w:rPr>
          <w:rFonts w:ascii="Angsana New" w:hAnsi="Angsana New" w:hint="cs"/>
          <w:sz w:val="30"/>
          <w:szCs w:val="30"/>
          <w:cs/>
        </w:rPr>
        <w:t>และ</w:t>
      </w:r>
      <w:r w:rsidRPr="00801BBF">
        <w:rPr>
          <w:rFonts w:ascii="Angsana New" w:hAnsi="Angsana New"/>
          <w:sz w:val="30"/>
          <w:szCs w:val="30"/>
          <w:cs/>
        </w:rPr>
        <w:t>สุทธิจากสิ่งจูงใจในสัญญาเช่าที่ได้รับ</w:t>
      </w:r>
      <w:r w:rsidRPr="00801BBF">
        <w:rPr>
          <w:rFonts w:ascii="Angsana New" w:hAnsi="Angsana New" w:hint="cs"/>
          <w:sz w:val="30"/>
          <w:szCs w:val="30"/>
          <w:cs/>
        </w:rPr>
        <w:t xml:space="preserve"> </w:t>
      </w:r>
      <w:r w:rsidRPr="00801BBF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801BBF">
        <w:rPr>
          <w:rFonts w:ascii="Angsana New" w:hAnsi="Angsana New" w:hint="cs"/>
          <w:sz w:val="30"/>
          <w:szCs w:val="30"/>
          <w:cs/>
        </w:rPr>
        <w:t xml:space="preserve"> </w:t>
      </w:r>
      <w:r w:rsidRPr="00801BBF">
        <w:rPr>
          <w:rFonts w:ascii="Angsana New" w:hAnsi="Angsana New"/>
          <w:sz w:val="30"/>
          <w:szCs w:val="30"/>
          <w:cs/>
        </w:rPr>
        <w:t>เว้นแต่สัญญาเช่า</w:t>
      </w:r>
      <w:r w:rsidR="00823B2F" w:rsidRPr="00801BBF">
        <w:rPr>
          <w:rFonts w:ascii="Angsana New" w:hAnsi="Angsana New" w:hint="cs"/>
          <w:sz w:val="30"/>
          <w:szCs w:val="30"/>
          <w:cs/>
        </w:rPr>
        <w:t>ที่</w:t>
      </w:r>
      <w:r w:rsidRPr="00801BBF">
        <w:rPr>
          <w:rFonts w:ascii="Angsana New" w:hAnsi="Angsana New"/>
          <w:sz w:val="30"/>
          <w:szCs w:val="30"/>
          <w:cs/>
        </w:rPr>
        <w:t>โอนกรรมสิทธิ</w:t>
      </w:r>
      <w:r w:rsidRPr="00801BBF">
        <w:rPr>
          <w:rFonts w:ascii="Angsana New" w:hAnsi="Angsana New" w:hint="cs"/>
          <w:sz w:val="30"/>
          <w:szCs w:val="30"/>
          <w:cs/>
        </w:rPr>
        <w:t>์</w:t>
      </w:r>
      <w:r w:rsidRPr="00801BBF">
        <w:rPr>
          <w:rFonts w:ascii="Angsana New" w:hAnsi="Angsana New"/>
          <w:sz w:val="30"/>
          <w:szCs w:val="30"/>
          <w:cs/>
        </w:rPr>
        <w:t>ในสินทรัพย์</w:t>
      </w:r>
      <w:r w:rsidR="00823B2F" w:rsidRPr="00801BBF">
        <w:rPr>
          <w:rFonts w:ascii="Angsana New" w:hAnsi="Angsana New"/>
          <w:sz w:val="30"/>
          <w:szCs w:val="30"/>
          <w:cs/>
        </w:rPr>
        <w:br/>
      </w:r>
      <w:r w:rsidRPr="00801BBF">
        <w:rPr>
          <w:rFonts w:ascii="Angsana New" w:hAnsi="Angsana New"/>
          <w:sz w:val="30"/>
          <w:szCs w:val="30"/>
          <w:cs/>
        </w:rPr>
        <w:t>ที่เช่าให้กับ</w:t>
      </w:r>
      <w:r w:rsidR="00823B2F" w:rsidRPr="00801BBF">
        <w:rPr>
          <w:rFonts w:ascii="Angsana New" w:hAnsi="Angsana New" w:hint="cs"/>
          <w:sz w:val="30"/>
          <w:szCs w:val="30"/>
          <w:cs/>
        </w:rPr>
        <w:t>กลุ่ม</w:t>
      </w:r>
      <w:r w:rsidRPr="00801BBF">
        <w:rPr>
          <w:rFonts w:ascii="Angsana New" w:hAnsi="Angsana New"/>
          <w:sz w:val="30"/>
          <w:szCs w:val="30"/>
          <w:cs/>
        </w:rPr>
        <w:t>บริษัทเมื่อสิ้นสุดสัญญาเช่า หรือ</w:t>
      </w:r>
      <w:r w:rsidR="00823B2F" w:rsidRPr="00801BBF">
        <w:rPr>
          <w:rFonts w:ascii="Angsana New" w:hAnsi="Angsana New" w:hint="cs"/>
          <w:sz w:val="30"/>
          <w:szCs w:val="30"/>
          <w:cs/>
        </w:rPr>
        <w:t>กลุ่ม</w:t>
      </w:r>
      <w:r w:rsidRPr="00801BBF">
        <w:rPr>
          <w:rFonts w:ascii="Angsana New" w:hAnsi="Angsana New"/>
          <w:sz w:val="30"/>
          <w:szCs w:val="30"/>
          <w:cs/>
        </w:rPr>
        <w:t>บริษัทจ</w:t>
      </w:r>
      <w:r w:rsidR="00823B2F" w:rsidRPr="00801BBF">
        <w:rPr>
          <w:rFonts w:ascii="Angsana New" w:hAnsi="Angsana New" w:hint="cs"/>
          <w:sz w:val="30"/>
          <w:szCs w:val="30"/>
          <w:cs/>
        </w:rPr>
        <w:t>ะ</w:t>
      </w:r>
      <w:r w:rsidRPr="00801BBF">
        <w:rPr>
          <w:rFonts w:ascii="Angsana New" w:hAnsi="Angsana New"/>
          <w:sz w:val="30"/>
          <w:szCs w:val="30"/>
          <w:cs/>
        </w:rPr>
        <w:t>ใช้สิทธิในการซื้อสินทรัพย์ ในกรณีนี้จะบันทึก</w:t>
      </w:r>
      <w:r w:rsidR="00823B2F" w:rsidRPr="00801BBF">
        <w:rPr>
          <w:rFonts w:ascii="Angsana New" w:hAnsi="Angsana New"/>
          <w:sz w:val="30"/>
          <w:szCs w:val="30"/>
          <w:cs/>
        </w:rPr>
        <w:br/>
      </w:r>
      <w:r w:rsidRPr="00801BBF">
        <w:rPr>
          <w:rFonts w:ascii="Angsana New" w:hAnsi="Angsana New"/>
          <w:sz w:val="30"/>
          <w:szCs w:val="30"/>
          <w:cs/>
        </w:rPr>
        <w:t>ค่าเสื่อมราคาตลอดอายุการใช้ประโยชน์ของสินทรัพย์ที่เช่า</w:t>
      </w:r>
      <w:r w:rsidRPr="00801BBF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801BBF">
        <w:rPr>
          <w:rFonts w:ascii="Angsana New" w:hAnsi="Angsana New"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</w:p>
    <w:p w14:paraId="7A1C3763" w14:textId="77777777" w:rsidR="0005396C" w:rsidRPr="00801BBF" w:rsidRDefault="0005396C" w:rsidP="00CA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F9D9C3" w14:textId="57355E29" w:rsidR="00E53B57" w:rsidRPr="00801BBF" w:rsidRDefault="00E53B57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</w:t>
      </w:r>
      <w:r w:rsidRPr="00801BBF">
        <w:rPr>
          <w:rFonts w:ascii="Angsana New" w:hAnsi="Angsana New" w:hint="cs"/>
          <w:sz w:val="30"/>
          <w:szCs w:val="30"/>
          <w:cs/>
        </w:rPr>
        <w:t>้</w:t>
      </w:r>
      <w:r w:rsidRPr="00801BBF">
        <w:rPr>
          <w:rFonts w:ascii="Angsana New" w:hAnsi="Angsana New"/>
          <w:sz w:val="30"/>
          <w:szCs w:val="30"/>
          <w:cs/>
        </w:rPr>
        <w:br/>
        <w:t>กลุ่มบริษัทใช</w:t>
      </w:r>
      <w:r w:rsidRPr="00801BBF">
        <w:rPr>
          <w:rFonts w:ascii="Angsana New" w:hAnsi="Angsana New" w:hint="cs"/>
          <w:sz w:val="30"/>
          <w:szCs w:val="30"/>
          <w:cs/>
        </w:rPr>
        <w:t>้</w:t>
      </w:r>
      <w:r w:rsidRPr="00801BBF">
        <w:rPr>
          <w:rFonts w:ascii="Angsana New" w:hAnsi="Angsana New"/>
          <w:sz w:val="30"/>
          <w:szCs w:val="30"/>
          <w:cs/>
        </w:rPr>
        <w:t>อัตราดอกเบี้ย</w:t>
      </w:r>
      <w:r w:rsidR="002B69A0" w:rsidRPr="00801BBF">
        <w:rPr>
          <w:rFonts w:ascii="Angsana New" w:hAnsi="Angsana New" w:hint="cs"/>
          <w:sz w:val="30"/>
          <w:szCs w:val="30"/>
          <w:cs/>
        </w:rPr>
        <w:t>ตามนัยของสัญญาเช่า</w:t>
      </w:r>
      <w:r w:rsidR="001E7FB8" w:rsidRPr="00801BBF">
        <w:rPr>
          <w:rFonts w:ascii="Angsana New" w:hAnsi="Angsana New" w:hint="cs"/>
          <w:sz w:val="30"/>
          <w:szCs w:val="30"/>
          <w:cs/>
        </w:rPr>
        <w:t>หรือ</w:t>
      </w:r>
      <w:r w:rsidR="002B69A0" w:rsidRPr="00801BBF">
        <w:rPr>
          <w:rFonts w:ascii="Angsana New" w:hAnsi="Angsana New" w:hint="cs"/>
          <w:sz w:val="30"/>
          <w:szCs w:val="30"/>
          <w:cs/>
        </w:rPr>
        <w:t>อัตราดอกเบี้ย</w:t>
      </w:r>
      <w:r w:rsidRPr="00801BBF">
        <w:rPr>
          <w:rFonts w:ascii="Angsana New" w:hAnsi="Angsana New"/>
          <w:sz w:val="30"/>
          <w:szCs w:val="30"/>
          <w:cs/>
        </w:rPr>
        <w:t>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</w:t>
      </w:r>
      <w:r w:rsidRPr="00801BBF">
        <w:rPr>
          <w:rFonts w:ascii="Angsana New" w:hAnsi="Angsana New" w:hint="cs"/>
          <w:sz w:val="30"/>
          <w:szCs w:val="30"/>
          <w:cs/>
        </w:rPr>
        <w:t>ย</w:t>
      </w:r>
      <w:r w:rsidRPr="00801BBF">
        <w:rPr>
          <w:rFonts w:ascii="Angsana New" w:hAnsi="Angsana New"/>
          <w:sz w:val="30"/>
          <w:szCs w:val="30"/>
          <w:cs/>
        </w:rPr>
        <w:t>นำอัตราดอกเบี้ยจากแหล่งข้อมูล</w:t>
      </w:r>
      <w:r w:rsidR="002B69A0"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>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69D779B" w14:textId="6B60C646" w:rsidR="00823B2F" w:rsidRPr="0005396C" w:rsidRDefault="00823B2F" w:rsidP="00CA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10FA85" w14:textId="4224063D" w:rsidR="00043AB2" w:rsidRPr="00801BBF" w:rsidRDefault="00823B2F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Pr="00801BBF">
        <w:rPr>
          <w:rFonts w:ascii="Angsana New" w:hAnsi="Angsana New"/>
          <w:spacing w:val="-2"/>
          <w:sz w:val="30"/>
          <w:szCs w:val="30"/>
          <w:cs/>
        </w:rPr>
        <w:t>วัดมูลค่าใหม่เมื่อมีการเปลี่ยนแปลงสัญญาเช่า</w:t>
      </w:r>
      <w:r w:rsidRPr="00801BBF">
        <w:rPr>
          <w:rFonts w:ascii="Angsana New" w:hAnsi="Angsana New"/>
          <w:spacing w:val="-2"/>
          <w:sz w:val="30"/>
          <w:szCs w:val="30"/>
        </w:rPr>
        <w:t xml:space="preserve"> </w:t>
      </w:r>
      <w:r w:rsidRPr="00801BBF">
        <w:rPr>
          <w:rFonts w:ascii="Angsana New" w:hAnsi="Angsana New"/>
          <w:spacing w:val="-2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Pr="00801BBF">
        <w:rPr>
          <w:rFonts w:ascii="Angsana New" w:hAnsi="Angsana New"/>
          <w:sz w:val="30"/>
          <w:szCs w:val="30"/>
        </w:rPr>
        <w:t xml:space="preserve"> </w:t>
      </w:r>
      <w:r w:rsidRPr="00801BBF">
        <w:rPr>
          <w:rFonts w:ascii="Angsana New" w:hAnsi="Angsana New"/>
          <w:sz w:val="30"/>
          <w:szCs w:val="30"/>
          <w:cs/>
        </w:rPr>
        <w:t>เมื่อมีการวัดมูลค่าหนี้สินตามสัญญาเช่าใหม่ จะปรับปรุงกับมูลค่าตามบัญชีของสินทรัพย์</w:t>
      </w:r>
      <w:r w:rsidRPr="00080EC0">
        <w:rPr>
          <w:rFonts w:ascii="Angsana New" w:hAnsi="Angsana New"/>
          <w:sz w:val="30"/>
          <w:szCs w:val="30"/>
          <w:cs/>
        </w:rPr>
        <w:t>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440F8C42" w14:textId="77777777" w:rsidR="00E00DCA" w:rsidRPr="0005396C" w:rsidRDefault="00E00DCA" w:rsidP="00CA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890275" w14:textId="21DC1117" w:rsidR="00043AB2" w:rsidRPr="00801BBF" w:rsidRDefault="00043AB2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1BBF">
        <w:rPr>
          <w:rFonts w:ascii="Angsana New" w:hAnsi="Angsana New"/>
          <w:i/>
          <w:iCs/>
          <w:sz w:val="30"/>
          <w:szCs w:val="30"/>
          <w:cs/>
        </w:rPr>
        <w:t>ในฐานะผู้ให้เช่า</w:t>
      </w:r>
    </w:p>
    <w:p w14:paraId="0E301EAB" w14:textId="3BF1C53C" w:rsidR="00043AB2" w:rsidRPr="0005396C" w:rsidRDefault="00043AB2" w:rsidP="00CA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2852C2" w14:textId="4414CB9A" w:rsidR="00823B2F" w:rsidRPr="00801BBF" w:rsidRDefault="00823B2F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701B43C7" w14:textId="5D5779F9" w:rsidR="00823B2F" w:rsidRPr="0005396C" w:rsidRDefault="00823B2F" w:rsidP="00CA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A6F343" w14:textId="77777777" w:rsidR="00B3239A" w:rsidRPr="00801BBF" w:rsidRDefault="00823B2F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53140C8C" w14:textId="1FF7FA5B" w:rsidR="00CA00B5" w:rsidRDefault="00CA00B5" w:rsidP="00CA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86AB7A6" w14:textId="772A5587" w:rsidR="00C5563D" w:rsidRDefault="00C5563D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</w:t>
      </w:r>
      <w:r w:rsidRPr="00801BBF">
        <w:rPr>
          <w:rFonts w:ascii="Angsana New" w:hAnsi="Angsana New" w:hint="cs"/>
          <w:sz w:val="30"/>
          <w:szCs w:val="30"/>
          <w:cs/>
        </w:rPr>
        <w:t>ง</w:t>
      </w:r>
      <w:r w:rsidRPr="00801BBF">
        <w:rPr>
          <w:rFonts w:ascii="Angsana New" w:hAnsi="Angsana New"/>
          <w:sz w:val="30"/>
          <w:szCs w:val="30"/>
          <w:cs/>
        </w:rPr>
        <w:t>รายได้ค่าเช่า</w:t>
      </w:r>
      <w:r w:rsidRPr="00801BBF">
        <w:rPr>
          <w:rFonts w:ascii="Angsana New" w:hAnsi="Angsana New"/>
          <w:sz w:val="30"/>
          <w:szCs w:val="30"/>
        </w:rPr>
        <w:t xml:space="preserve"> </w:t>
      </w:r>
      <w:r w:rsidRPr="00801BBF">
        <w:rPr>
          <w:rFonts w:ascii="Angsana New" w:hAnsi="Angsana New"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</w:t>
      </w:r>
    </w:p>
    <w:p w14:paraId="2E200565" w14:textId="77777777" w:rsidR="00F54973" w:rsidRDefault="00F54973" w:rsidP="000539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320B92" w14:textId="4DDEA00E" w:rsidR="003B6B82" w:rsidRDefault="003B6B82" w:rsidP="000539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B6B82">
        <w:rPr>
          <w:rFonts w:ascii="Angsana New" w:hAnsi="Angsana New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Pr="003B6B82">
        <w:rPr>
          <w:rFonts w:ascii="Angsana New" w:hAnsi="Angsana New"/>
          <w:sz w:val="30"/>
          <w:szCs w:val="30"/>
        </w:rPr>
        <w:br/>
      </w:r>
      <w:r w:rsidRPr="003B6B82">
        <w:rPr>
          <w:rFonts w:ascii="Angsana New" w:hAnsi="Angsana New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</w:t>
      </w:r>
      <w:r w:rsidRPr="003B6B82">
        <w:rPr>
          <w:rFonts w:ascii="Angsana New" w:hAnsi="Angsana New"/>
          <w:sz w:val="30"/>
          <w:szCs w:val="30"/>
        </w:rPr>
        <w:br/>
      </w:r>
      <w:r w:rsidRPr="003B6B82">
        <w:rPr>
          <w:rFonts w:ascii="Angsana New" w:hAnsi="Angsana New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  <w:r w:rsidR="00BE3F69">
        <w:rPr>
          <w:rFonts w:ascii="Angsana New" w:hAnsi="Angsana New"/>
          <w:sz w:val="30"/>
          <w:szCs w:val="30"/>
        </w:rPr>
        <w:t xml:space="preserve"> </w:t>
      </w:r>
      <w:r w:rsidR="00BE3F69" w:rsidRPr="00BE3F69">
        <w:rPr>
          <w:rFonts w:ascii="Angsana New" w:hAnsi="Angsana New"/>
          <w:sz w:val="30"/>
          <w:szCs w:val="30"/>
          <w:cs/>
        </w:rPr>
        <w:t>กลุ่มบริษัทตัดรายการลูกหนี้สัญญาเช่าตามที่เปิดเผยในหมายเหตุ</w:t>
      </w:r>
      <w:r w:rsidR="00BE3DB9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="00BE3F69" w:rsidRPr="00BE3F69">
        <w:rPr>
          <w:rFonts w:ascii="Angsana New" w:hAnsi="Angsana New"/>
          <w:sz w:val="30"/>
          <w:szCs w:val="30"/>
          <w:cs/>
        </w:rPr>
        <w:t>ข้อ</w:t>
      </w:r>
      <w:r w:rsidR="00BE3F69" w:rsidRPr="00BE3F69">
        <w:rPr>
          <w:rFonts w:ascii="Angsana New" w:hAnsi="Angsana New"/>
          <w:sz w:val="30"/>
          <w:szCs w:val="30"/>
        </w:rPr>
        <w:t> </w:t>
      </w:r>
      <w:r w:rsidR="00BE3F69">
        <w:rPr>
          <w:rFonts w:ascii="Angsana New" w:hAnsi="Angsana New"/>
          <w:sz w:val="30"/>
          <w:szCs w:val="30"/>
        </w:rPr>
        <w:t>3</w:t>
      </w:r>
      <w:r w:rsidR="00BE3DB9">
        <w:rPr>
          <w:rFonts w:ascii="Angsana New" w:hAnsi="Angsana New" w:hint="cs"/>
          <w:sz w:val="30"/>
          <w:szCs w:val="30"/>
          <w:cs/>
        </w:rPr>
        <w:t xml:space="preserve"> </w:t>
      </w:r>
      <w:r w:rsidR="00BE3F69" w:rsidRPr="00BE3F69">
        <w:rPr>
          <w:rFonts w:ascii="Angsana New" w:hAnsi="Angsana New"/>
          <w:sz w:val="30"/>
          <w:szCs w:val="30"/>
        </w:rPr>
        <w:t>(</w:t>
      </w:r>
      <w:r w:rsidR="00BE3F69">
        <w:rPr>
          <w:rFonts w:ascii="Angsana New" w:hAnsi="Angsana New" w:hint="cs"/>
          <w:sz w:val="30"/>
          <w:szCs w:val="30"/>
          <w:cs/>
        </w:rPr>
        <w:t>ค</w:t>
      </w:r>
      <w:r w:rsidR="00BE3F69" w:rsidRPr="00BE3F69">
        <w:rPr>
          <w:rFonts w:ascii="Angsana New" w:hAnsi="Angsana New"/>
          <w:sz w:val="30"/>
          <w:szCs w:val="30"/>
          <w:cs/>
        </w:rPr>
        <w:t>)</w:t>
      </w:r>
      <w:r w:rsidR="00BE3F69" w:rsidRPr="00BE3F69">
        <w:rPr>
          <w:rFonts w:ascii="Angsana New" w:hAnsi="Angsana New"/>
          <w:sz w:val="30"/>
          <w:szCs w:val="30"/>
        </w:rPr>
        <w:t> </w:t>
      </w:r>
    </w:p>
    <w:p w14:paraId="427DAAB0" w14:textId="77777777" w:rsidR="003B6B82" w:rsidRPr="0005396C" w:rsidRDefault="003B6B82" w:rsidP="000539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08FC0F" w14:textId="7599877D" w:rsidR="00043AB2" w:rsidRPr="00801BBF" w:rsidRDefault="00043AB2" w:rsidP="00E9013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3DBAAF08" w14:textId="77777777" w:rsidR="00043AB2" w:rsidRPr="0005396C" w:rsidRDefault="00043AB2" w:rsidP="000539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D5FBBC3" w14:textId="3CCA6401" w:rsidR="00043AB2" w:rsidRPr="00801BBF" w:rsidRDefault="00043AB2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="00855D6F" w:rsidRPr="00801BBF">
        <w:rPr>
          <w:rFonts w:ascii="Angsana New" w:hAnsi="Angsana New" w:hint="cs"/>
          <w:sz w:val="30"/>
          <w:szCs w:val="30"/>
          <w:cs/>
        </w:rPr>
        <w:t>กลุ่ม</w:t>
      </w:r>
      <w:r w:rsidRPr="00801BBF">
        <w:rPr>
          <w:rFonts w:ascii="Angsana New" w:hAnsi="Angsana New"/>
          <w:sz w:val="30"/>
          <w:szCs w:val="30"/>
          <w:cs/>
        </w:rPr>
        <w:t xml:space="preserve">บริษัทได้รับการทบทวน ณ ทุกวันที่รายงานว่ามีข้อบ่งชี้เรื่องการด้อยค่าหรือไม่ </w:t>
      </w:r>
      <w:r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3B6B4C1C" w14:textId="77777777" w:rsidR="00005374" w:rsidRPr="0005396C" w:rsidRDefault="00005374" w:rsidP="000539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B30068" w14:textId="3D0B0A2F" w:rsidR="00043AB2" w:rsidRDefault="00043AB2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ขาดทุนจากการด้อยค่ารับรู้</w:t>
      </w:r>
      <w:r w:rsidR="00855D6F" w:rsidRPr="00801BBF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801BBF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เมื่อมูลค่าตามบัญชีของสินทรัพย์หรือมูลค่าตามบัญชีของ</w:t>
      </w:r>
      <w:r w:rsidR="00855D6F" w:rsidRPr="00801BBF">
        <w:rPr>
          <w:rFonts w:ascii="Angsana New" w:hAnsi="Angsana New"/>
          <w:sz w:val="30"/>
          <w:szCs w:val="30"/>
          <w:cs/>
        </w:rPr>
        <w:br/>
      </w:r>
      <w:r w:rsidRPr="00801BBF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หน่วยสินทรัพย์ที่ก่อให้เกิดเงินสดสูงกว่ามูลค่าที่จะได้รับคืน</w:t>
      </w:r>
      <w:r w:rsidR="0050700D" w:rsidRPr="00801BBF">
        <w:rPr>
          <w:rFonts w:ascii="Angsana New" w:hAnsi="Angsana New" w:hint="cs"/>
          <w:sz w:val="30"/>
          <w:szCs w:val="30"/>
          <w:cs/>
        </w:rPr>
        <w:t xml:space="preserve"> </w:t>
      </w:r>
      <w:r w:rsidR="0050700D" w:rsidRPr="00801BBF">
        <w:rPr>
          <w:rFonts w:ascii="Angsana New" w:hAnsi="Angsana New" w:hint="cs"/>
          <w:spacing w:val="-2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</w:t>
      </w:r>
      <w:r w:rsidR="0050700D" w:rsidRPr="00801BBF">
        <w:rPr>
          <w:rFonts w:ascii="Angsana New" w:hAnsi="Angsana New" w:hint="cs"/>
          <w:sz w:val="30"/>
          <w:szCs w:val="30"/>
          <w:cs/>
        </w:rPr>
        <w:t>และมีการด้อยค่าในเวลาต่อมา ในกรณีนี้จะรับรู้ในส่วนของผู้ถือหุ้น</w:t>
      </w:r>
      <w:r w:rsidR="007A010B">
        <w:rPr>
          <w:rFonts w:ascii="Angsana New" w:hAnsi="Angsana New"/>
          <w:sz w:val="30"/>
          <w:szCs w:val="30"/>
        </w:rPr>
        <w:t xml:space="preserve"> </w:t>
      </w:r>
      <w:r w:rsidR="007A010B" w:rsidRPr="005D2953">
        <w:rPr>
          <w:rFonts w:ascii="Angsana New" w:hAnsi="Angsana New"/>
          <w:spacing w:val="-4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</w:t>
      </w:r>
      <w:r w:rsidR="008438D7">
        <w:rPr>
          <w:rFonts w:ascii="Angsana New" w:hAnsi="Angsana New"/>
          <w:spacing w:val="-4"/>
          <w:sz w:val="30"/>
          <w:szCs w:val="30"/>
          <w:cs/>
        </w:rPr>
        <w:br/>
      </w:r>
      <w:r w:rsidR="007A010B" w:rsidRPr="005D2953">
        <w:rPr>
          <w:rFonts w:ascii="Angsana New" w:hAnsi="Angsana New"/>
          <w:spacing w:val="-4"/>
          <w:sz w:val="30"/>
          <w:szCs w:val="30"/>
          <w:cs/>
        </w:rPr>
        <w:t>คิด</w:t>
      </w:r>
      <w:r w:rsidR="007A010B" w:rsidRPr="005D2953">
        <w:rPr>
          <w:rFonts w:ascii="Angsana New" w:hAnsi="Angsana New" w:hint="cs"/>
          <w:spacing w:val="-4"/>
          <w:sz w:val="30"/>
          <w:szCs w:val="30"/>
          <w:cs/>
        </w:rPr>
        <w:t>ล</w:t>
      </w:r>
      <w:r w:rsidR="007A010B" w:rsidRPr="005D2953">
        <w:rPr>
          <w:rFonts w:ascii="Angsana New" w:hAnsi="Angsana New"/>
          <w:spacing w:val="-4"/>
          <w:sz w:val="30"/>
          <w:szCs w:val="30"/>
          <w:cs/>
        </w:rPr>
        <w:t>ด</w:t>
      </w:r>
      <w:r w:rsidR="007A010B" w:rsidRPr="007A010B">
        <w:rPr>
          <w:rFonts w:ascii="Angsana New" w:hAnsi="Angsana New"/>
          <w:sz w:val="30"/>
          <w:szCs w:val="30"/>
          <w:cs/>
        </w:rPr>
        <w:t>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</w:t>
      </w:r>
    </w:p>
    <w:p w14:paraId="32C735B0" w14:textId="77777777" w:rsidR="0005396C" w:rsidRPr="00801BBF" w:rsidRDefault="0005396C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245AE4" w14:textId="7BB14624" w:rsidR="00855D6F" w:rsidRDefault="00855D6F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</w:t>
      </w:r>
      <w:r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>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7F96E50" w14:textId="33754CFA" w:rsidR="00560C6F" w:rsidRDefault="00560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44D2577" w14:textId="04E0020F" w:rsidR="00043AB2" w:rsidRPr="00801BBF" w:rsidRDefault="00043AB2" w:rsidP="00E9013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028A4D46" w14:textId="616A42C9" w:rsidR="00043AB2" w:rsidRPr="00801BBF" w:rsidRDefault="00043AB2" w:rsidP="00CA00B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910345" w14:textId="7A055E5C" w:rsidR="00903B6C" w:rsidRPr="00801BBF" w:rsidRDefault="00903B6C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801BBF">
        <w:rPr>
          <w:rFonts w:ascii="Angsana New" w:hAnsi="Angsana New" w:hint="cs"/>
          <w:i/>
          <w:iCs/>
          <w:sz w:val="30"/>
          <w:szCs w:val="30"/>
          <w:cs/>
        </w:rPr>
        <w:t>โครงการสมทบเงิน</w:t>
      </w:r>
    </w:p>
    <w:p w14:paraId="39643842" w14:textId="77777777" w:rsidR="00903B6C" w:rsidRPr="00801BBF" w:rsidRDefault="00903B6C" w:rsidP="00CA00B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0AFE584" w14:textId="2D34C230" w:rsidR="00855D6F" w:rsidRPr="00801BBF" w:rsidRDefault="00855D6F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C0A63B5" w14:textId="2FADA3E5" w:rsidR="00CA00B5" w:rsidRDefault="00CA00B5" w:rsidP="00CA00B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3C4D9B" w14:textId="516D003D" w:rsidR="00903B6C" w:rsidRPr="00801BBF" w:rsidRDefault="00903B6C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801BBF">
        <w:rPr>
          <w:rFonts w:ascii="Angsana New" w:hAnsi="Angsana New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B0CB5FA" w14:textId="3A48A91A" w:rsidR="00855D6F" w:rsidRPr="00801BBF" w:rsidRDefault="00855D6F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08C1DD8" w14:textId="15C2DF41" w:rsidR="00855D6F" w:rsidRPr="00801BBF" w:rsidRDefault="00855D6F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="00B147D1" w:rsidRPr="00801BBF">
        <w:rPr>
          <w:rFonts w:ascii="Angsana New" w:hAnsi="Angsana New"/>
          <w:sz w:val="30"/>
          <w:szCs w:val="30"/>
          <w:cs/>
        </w:rPr>
        <w:br/>
      </w:r>
      <w:r w:rsidRPr="00801BBF">
        <w:rPr>
          <w:rFonts w:ascii="Angsana New" w:hAnsi="Angsana New"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="002206D9" w:rsidRPr="00801BBF">
        <w:rPr>
          <w:rFonts w:ascii="Angsana New" w:hAnsi="Angsana New" w:hint="cs"/>
          <w:sz w:val="30"/>
          <w:szCs w:val="30"/>
          <w:cs/>
        </w:rPr>
        <w:t xml:space="preserve"> </w:t>
      </w:r>
      <w:r w:rsidRPr="00801BBF">
        <w:rPr>
          <w:rFonts w:ascii="Angsana New" w:hAnsi="Angsana New"/>
          <w:sz w:val="30"/>
          <w:szCs w:val="30"/>
          <w:cs/>
        </w:rPr>
        <w:t xml:space="preserve">ซึ่งจัดทำโดยนักคณิตศาสตร์ประกันภัยที่ได้รับอนุญาตเป็นประจำ </w:t>
      </w:r>
      <w:r w:rsidR="00B147D1" w:rsidRPr="00801BBF">
        <w:rPr>
          <w:rFonts w:ascii="Angsana New" w:hAnsi="Angsana New"/>
          <w:sz w:val="30"/>
          <w:szCs w:val="30"/>
          <w:cs/>
        </w:rPr>
        <w:br/>
      </w:r>
      <w:r w:rsidRPr="00801BBF">
        <w:rPr>
          <w:rFonts w:ascii="Angsana New" w:hAnsi="Angsana New"/>
          <w:sz w:val="30"/>
          <w:szCs w:val="30"/>
          <w:cs/>
        </w:rPr>
        <w:t xml:space="preserve">โดยวิธีคิดลดแต่ละหน่วยที่ประมาณการไว้ </w:t>
      </w:r>
    </w:p>
    <w:p w14:paraId="4B950ADF" w14:textId="77777777" w:rsidR="00801BBF" w:rsidRDefault="00801BBF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587A2B0" w14:textId="659977C7" w:rsidR="00B147D1" w:rsidRPr="00801BBF" w:rsidRDefault="00B147D1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Pr="00801BBF">
        <w:rPr>
          <w:rFonts w:ascii="Angsana New" w:hAnsi="Angsana New"/>
          <w:sz w:val="30"/>
          <w:szCs w:val="30"/>
          <w:cs/>
        </w:rPr>
        <w:br/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6587ED7A" w14:textId="20B6D426" w:rsidR="00B147D1" w:rsidRPr="00801BBF" w:rsidRDefault="00B147D1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0F569CF" w14:textId="1CC13C39" w:rsidR="00B147D1" w:rsidRDefault="00B147D1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059160DD" w14:textId="2C722382" w:rsidR="0005396C" w:rsidRDefault="0005396C" w:rsidP="00CA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995B979" w14:textId="4A852941" w:rsidR="00BD43C4" w:rsidRPr="00801BBF" w:rsidRDefault="002206D9" w:rsidP="00801BBF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1BBF">
        <w:rPr>
          <w:rFonts w:ascii="Angsana New" w:hAnsi="Angsana New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718C872A" w14:textId="77777777" w:rsidR="005F1225" w:rsidRPr="00976DDE" w:rsidRDefault="005F1225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1483C93" w14:textId="77777777" w:rsidR="00DA1F0E" w:rsidRDefault="00BD43C4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CFC4941" w14:textId="1C0E288B" w:rsidR="00560C6F" w:rsidRDefault="00560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44DC933" w14:textId="34A73C96" w:rsidR="00043AB2" w:rsidRPr="00801BBF" w:rsidRDefault="00043AB2" w:rsidP="00E9013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472C914E" w14:textId="77777777" w:rsidR="00043AB2" w:rsidRPr="00702DE3" w:rsidRDefault="00043AB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13CF26C5" w14:textId="5C1B18D3" w:rsidR="00043AB2" w:rsidRPr="00801BBF" w:rsidRDefault="00043AB2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pacing w:val="-4"/>
          <w:sz w:val="30"/>
          <w:szCs w:val="30"/>
          <w:cs/>
        </w:rPr>
        <w:t>ประมาณการ</w:t>
      </w:r>
      <w:r w:rsidRPr="00801BBF">
        <w:rPr>
          <w:rFonts w:ascii="Angsana New" w:hAnsi="Angsana New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801BBF">
        <w:rPr>
          <w:rFonts w:ascii="Angsana New" w:hAnsi="Angsana New" w:hint="cs"/>
          <w:sz w:val="30"/>
          <w:szCs w:val="30"/>
          <w:cs/>
        </w:rPr>
        <w:t>ประมาณหนี้สินส่วนที่เพิ่มเนื่องจากเวลาที่ผ่านไปรับรู้เป็นต้นทุนทางการเงิน</w:t>
      </w:r>
    </w:p>
    <w:p w14:paraId="6A0F1B65" w14:textId="2463EE45" w:rsidR="00316C2D" w:rsidRPr="00702DE3" w:rsidRDefault="00316C2D" w:rsidP="00702D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14998227" w14:textId="6CB5A639" w:rsidR="00043AB2" w:rsidRPr="00801BBF" w:rsidRDefault="00043AB2" w:rsidP="00E9013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รายได้เงินอุดหนุนจากรัฐบาลรอตัดบัญชี</w:t>
      </w:r>
    </w:p>
    <w:p w14:paraId="6022DB12" w14:textId="77777777" w:rsidR="00043AB2" w:rsidRPr="00702DE3" w:rsidRDefault="00043AB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6CE50E64" w14:textId="46FE3E4A" w:rsidR="00043AB2" w:rsidRPr="00801BBF" w:rsidRDefault="00043AB2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รายได้เงินอุดหนุนรัฐบาลรอตัดบัญชีเป็นเงินอุดหนุนจากรัฐบาลในโครงการระหว่างก่อสร้างระบบป้องกันอุทกภัยจากกระทรวงอุตสาหกรรม และเงินอุดหนุนโครงการสนับสนุนการลงทุนเพื่อปรับปรุงเครื่องจักร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บริษัทบันทึกเป็นรายได้เงินอุดหนุนจากรัฐบาล</w:t>
      </w:r>
      <w:r w:rsidR="00BC5F19"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>รอตัดบัญชีใน</w:t>
      </w:r>
      <w:r w:rsidR="007C2992">
        <w:rPr>
          <w:rFonts w:ascii="Angsana New" w:hAnsi="Angsana New"/>
          <w:sz w:val="30"/>
          <w:szCs w:val="30"/>
          <w:cs/>
        </w:rPr>
        <w:t>งบฐานะการเงิน</w:t>
      </w:r>
      <w:r w:rsidRPr="00801BBF">
        <w:rPr>
          <w:rFonts w:ascii="Angsana New" w:hAnsi="Angsana New"/>
          <w:sz w:val="30"/>
          <w:szCs w:val="30"/>
          <w:cs/>
        </w:rPr>
        <w:t xml:space="preserve">และรับรู้เป็นรายได้ตามวิธีเส้นตรงตลอดอายุของสินทรัพย์เป็นระยะเวลา </w:t>
      </w:r>
      <w:r w:rsidRPr="00801BBF">
        <w:rPr>
          <w:rFonts w:ascii="Angsana New" w:hAnsi="Angsana New"/>
          <w:sz w:val="30"/>
          <w:szCs w:val="30"/>
          <w:cs/>
        </w:rPr>
        <w:br/>
      </w:r>
      <w:r w:rsidR="004B5E68" w:rsidRPr="004B5E68">
        <w:rPr>
          <w:rFonts w:ascii="Angsana New" w:hAnsi="Angsana New"/>
          <w:sz w:val="30"/>
          <w:szCs w:val="30"/>
        </w:rPr>
        <w:t>4</w:t>
      </w:r>
      <w:r w:rsidRPr="00801BBF">
        <w:rPr>
          <w:rFonts w:ascii="Angsana New" w:hAnsi="Angsana New"/>
          <w:sz w:val="30"/>
          <w:szCs w:val="30"/>
        </w:rPr>
        <w:t xml:space="preserve"> </w:t>
      </w:r>
      <w:r w:rsidRPr="00801BBF">
        <w:rPr>
          <w:rFonts w:ascii="Angsana New" w:hAnsi="Angsana New" w:hint="cs"/>
          <w:sz w:val="30"/>
          <w:szCs w:val="30"/>
          <w:cs/>
        </w:rPr>
        <w:t>ถึง</w:t>
      </w:r>
      <w:r w:rsidRPr="00801BBF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25</w:t>
      </w:r>
      <w:r w:rsidRPr="00801BBF">
        <w:rPr>
          <w:rFonts w:ascii="Angsana New" w:hAnsi="Angsana New"/>
          <w:sz w:val="30"/>
          <w:szCs w:val="30"/>
          <w:cs/>
        </w:rPr>
        <w:t xml:space="preserve"> ปี รายได้เงินอุดหนุนจากรัฐบาลแสดงเป็นรายได้แยกต่างหากในกำไรหรือขาดทุน</w:t>
      </w:r>
    </w:p>
    <w:p w14:paraId="75F0588C" w14:textId="77777777" w:rsidR="00A01229" w:rsidRPr="00702DE3" w:rsidRDefault="00A01229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338499D1" w14:textId="0D842F72" w:rsidR="00043AB2" w:rsidRPr="00801BBF" w:rsidRDefault="00043AB2" w:rsidP="00E9013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รายได้รอตัดบัญชี</w:t>
      </w:r>
    </w:p>
    <w:p w14:paraId="010DA8F1" w14:textId="77777777" w:rsidR="007412ED" w:rsidRPr="00702DE3" w:rsidRDefault="007412ED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0416DA01" w14:textId="2E134EE3" w:rsidR="00043AB2" w:rsidRDefault="00043AB2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pacing w:val="-2"/>
          <w:sz w:val="30"/>
          <w:szCs w:val="30"/>
          <w:cs/>
        </w:rPr>
        <w:t>รายได้รอตัดบัญชีเป็นค่าตอบแทนล่วงหน้าจากสัญญาการใช้</w:t>
      </w:r>
      <w:r w:rsidRPr="00801BBF">
        <w:rPr>
          <w:rFonts w:ascii="Angsana New" w:hAnsi="Angsana New" w:hint="cs"/>
          <w:spacing w:val="-2"/>
          <w:sz w:val="30"/>
          <w:szCs w:val="30"/>
          <w:cs/>
        </w:rPr>
        <w:t>พื้นที่และ</w:t>
      </w:r>
      <w:r w:rsidRPr="00801BBF">
        <w:rPr>
          <w:rFonts w:ascii="Angsana New" w:hAnsi="Angsana New"/>
          <w:spacing w:val="-2"/>
          <w:sz w:val="30"/>
          <w:szCs w:val="30"/>
          <w:cs/>
        </w:rPr>
        <w:t>โครงสร้างพื้นฐานในเขตส่งเสริมอุตสาหกรรมนวนคร บริษัทบันทึกเป็นรายได้รอตัดบัญชีใน</w:t>
      </w:r>
      <w:r w:rsidR="007C2992"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801BBF">
        <w:rPr>
          <w:rFonts w:ascii="Angsana New" w:hAnsi="Angsana New"/>
          <w:spacing w:val="-2"/>
          <w:sz w:val="30"/>
          <w:szCs w:val="30"/>
          <w:cs/>
        </w:rPr>
        <w:t xml:space="preserve"> และรับรู้เป็นรายได้ตา</w:t>
      </w:r>
      <w:r w:rsidRPr="00801BBF">
        <w:rPr>
          <w:rFonts w:ascii="Angsana New" w:hAnsi="Angsana New" w:hint="cs"/>
          <w:spacing w:val="-2"/>
          <w:sz w:val="30"/>
          <w:szCs w:val="30"/>
          <w:cs/>
        </w:rPr>
        <w:t>ม</w:t>
      </w:r>
      <w:r w:rsidRPr="00801BBF">
        <w:rPr>
          <w:rFonts w:ascii="Angsana New" w:hAnsi="Angsana New"/>
          <w:spacing w:val="-2"/>
          <w:sz w:val="30"/>
          <w:szCs w:val="30"/>
          <w:cs/>
        </w:rPr>
        <w:t>วิธีเส้นตรง</w:t>
      </w:r>
      <w:r w:rsidRPr="00801BBF">
        <w:rPr>
          <w:rFonts w:ascii="Angsana New" w:hAnsi="Angsana New"/>
          <w:sz w:val="30"/>
          <w:szCs w:val="30"/>
        </w:rPr>
        <w:t xml:space="preserve"> </w:t>
      </w:r>
      <w:r w:rsidRPr="00801BBF">
        <w:rPr>
          <w:rFonts w:ascii="Angsana New" w:hAnsi="Angsana New"/>
          <w:sz w:val="30"/>
          <w:szCs w:val="30"/>
          <w:cs/>
        </w:rPr>
        <w:t>ตลอดอายุของสัญญาและแสดงเป็นรายได้</w:t>
      </w:r>
      <w:r w:rsidRPr="00801BBF">
        <w:rPr>
          <w:rFonts w:ascii="Angsana New" w:hAnsi="Angsana New" w:hint="cs"/>
          <w:sz w:val="30"/>
          <w:szCs w:val="30"/>
          <w:cs/>
        </w:rPr>
        <w:t>จากการให้ใช้พื้นที่และโครงสร้างพื้นฐาน</w:t>
      </w:r>
      <w:r w:rsidRPr="00801BBF">
        <w:rPr>
          <w:rFonts w:ascii="Angsana New" w:hAnsi="Angsana New"/>
          <w:sz w:val="30"/>
          <w:szCs w:val="30"/>
          <w:cs/>
        </w:rPr>
        <w:t>ในกำไรหรือขาดทุน</w:t>
      </w:r>
    </w:p>
    <w:p w14:paraId="7A7298C9" w14:textId="77777777" w:rsidR="0005396C" w:rsidRPr="00702DE3" w:rsidRDefault="0005396C" w:rsidP="00CA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6A1AEAEF" w14:textId="27B3CB8B" w:rsidR="0042123E" w:rsidRPr="00E9013D" w:rsidRDefault="0042123E" w:rsidP="00E9013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25B3D56D" w14:textId="77777777" w:rsidR="0042123E" w:rsidRPr="00702DE3" w:rsidRDefault="0042123E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29C2567F" w14:textId="24B74D0F" w:rsidR="002243DC" w:rsidRDefault="0042123E" w:rsidP="00801BBF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801BBF">
        <w:rPr>
          <w:rFonts w:asciiTheme="majorBidi" w:hAnsiTheme="majorBidi"/>
          <w:sz w:val="30"/>
          <w:szCs w:val="30"/>
          <w:cs/>
          <w:lang w:bidi="th-TH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</w:t>
      </w:r>
      <w:r w:rsidR="00161839" w:rsidRPr="00801BBF">
        <w:rPr>
          <w:rFonts w:asciiTheme="majorBidi" w:hAnsiTheme="majorBidi"/>
          <w:sz w:val="30"/>
          <w:szCs w:val="30"/>
          <w:lang w:bidi="th-TH"/>
        </w:rPr>
        <w:br/>
      </w:r>
      <w:r w:rsidRPr="00801BBF">
        <w:rPr>
          <w:rFonts w:asciiTheme="majorBidi" w:hAnsiTheme="majorBidi"/>
          <w:sz w:val="30"/>
          <w:szCs w:val="30"/>
          <w:cs/>
          <w:lang w:bidi="th-TH"/>
        </w:rPr>
        <w:t>ที่</w:t>
      </w:r>
      <w:r w:rsidRPr="00801BBF">
        <w:rPr>
          <w:rFonts w:asciiTheme="majorBidi" w:hAnsiTheme="majorBidi" w:hint="cs"/>
          <w:sz w:val="30"/>
          <w:szCs w:val="30"/>
          <w:cs/>
          <w:lang w:bidi="th-TH"/>
        </w:rPr>
        <w:t>กลุ่ม</w:t>
      </w:r>
      <w:r w:rsidRPr="00801BBF">
        <w:rPr>
          <w:rFonts w:asciiTheme="majorBidi" w:hAnsiTheme="majorBidi"/>
          <w:sz w:val="30"/>
          <w:szCs w:val="30"/>
          <w:cs/>
          <w:lang w:bidi="th-TH"/>
        </w:rPr>
        <w:t>บริษัทสามารถเข้าถึงได้ในวันดังกล่าว มูลค่ายุติธรรมของหนี้สินสะท้อนผลกระทบของความเสี่ยง</w:t>
      </w:r>
      <w:r w:rsidR="00DA1F0E" w:rsidRPr="00801BBF">
        <w:rPr>
          <w:rFonts w:asciiTheme="majorBidi" w:hAnsiTheme="majorBidi"/>
          <w:sz w:val="30"/>
          <w:szCs w:val="30"/>
          <w:cs/>
          <w:lang w:bidi="th-TH"/>
        </w:rPr>
        <w:br/>
      </w:r>
      <w:r w:rsidRPr="00801BBF">
        <w:rPr>
          <w:rFonts w:asciiTheme="majorBidi" w:hAnsiTheme="majorBidi"/>
          <w:sz w:val="30"/>
          <w:szCs w:val="30"/>
          <w:cs/>
          <w:lang w:bidi="th-TH"/>
        </w:rPr>
        <w:t>ที่ไม่สามารถปฏิบัติตามข้อกำหนดของภาระผูกพัน</w:t>
      </w:r>
    </w:p>
    <w:p w14:paraId="071AB0FE" w14:textId="77777777" w:rsidR="0005396C" w:rsidRPr="00702DE3" w:rsidRDefault="0005396C" w:rsidP="00CA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47A8FBEF" w14:textId="77777777" w:rsidR="00A01229" w:rsidRPr="00801BBF" w:rsidRDefault="0042123E" w:rsidP="00801BB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01BBF">
        <w:rPr>
          <w:rFonts w:asciiTheme="majorBidi" w:hAnsiTheme="majorBidi" w:cstheme="majorBidi"/>
          <w:sz w:val="30"/>
          <w:szCs w:val="30"/>
          <w:cs/>
          <w:lang w:bidi="th-TH"/>
        </w:rPr>
        <w:t>การวัดมูลค่ายุติธรรมของสินทรัพย์หรือหนี้สิน</w:t>
      </w:r>
      <w:r w:rsidRPr="00801BBF">
        <w:rPr>
          <w:rFonts w:asciiTheme="majorBidi" w:hAnsiTheme="majorBidi" w:cstheme="majorBidi"/>
          <w:sz w:val="30"/>
          <w:szCs w:val="30"/>
        </w:rPr>
        <w:t xml:space="preserve"> </w:t>
      </w:r>
      <w:r w:rsidRPr="00801BBF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</w:t>
      </w:r>
      <w:r w:rsidRPr="00801BBF">
        <w:rPr>
          <w:rFonts w:asciiTheme="majorBidi" w:hAnsiTheme="majorBidi" w:cstheme="majorBidi"/>
          <w:sz w:val="30"/>
          <w:szCs w:val="30"/>
          <w:cs/>
          <w:lang w:bidi="th-TH"/>
        </w:rPr>
        <w:t>บริษัท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801BBF">
        <w:rPr>
          <w:rFonts w:asciiTheme="majorBidi" w:hAnsiTheme="majorBidi" w:cstheme="majorBidi"/>
          <w:sz w:val="30"/>
          <w:szCs w:val="30"/>
        </w:rPr>
        <w:t xml:space="preserve"> </w:t>
      </w:r>
      <w:r w:rsidRPr="00801BBF">
        <w:rPr>
          <w:rFonts w:asciiTheme="majorBidi" w:hAnsiTheme="majorBidi" w:cstheme="majorBidi"/>
          <w:sz w:val="30"/>
          <w:szCs w:val="30"/>
          <w:cs/>
          <w:lang w:bidi="th-TH"/>
        </w:rPr>
        <w:t>ดังนี้</w:t>
      </w:r>
    </w:p>
    <w:p w14:paraId="3BDCD94D" w14:textId="4192C9D1" w:rsidR="0042123E" w:rsidRPr="00702DE3" w:rsidRDefault="0042123E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04A03D63" w14:textId="7C046F47" w:rsidR="0042123E" w:rsidRPr="00801BBF" w:rsidRDefault="0042123E" w:rsidP="00801BBF">
      <w:pPr>
        <w:pStyle w:val="block"/>
        <w:numPr>
          <w:ilvl w:val="0"/>
          <w:numId w:val="15"/>
        </w:numPr>
        <w:spacing w:after="0" w:line="240" w:lineRule="auto"/>
        <w:ind w:left="900" w:right="-7"/>
        <w:rPr>
          <w:rFonts w:asciiTheme="majorBidi" w:hAnsiTheme="majorBidi" w:cstheme="majorBidi"/>
          <w:sz w:val="30"/>
          <w:szCs w:val="30"/>
          <w:lang w:bidi="th-TH"/>
        </w:rPr>
      </w:pPr>
      <w:r w:rsidRPr="00801BB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4B5E68" w:rsidRPr="004B5E68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801BB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01BB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01BBF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25FA914" w14:textId="2E3EF588" w:rsidR="0042123E" w:rsidRPr="00801BBF" w:rsidRDefault="0042123E" w:rsidP="00801BBF">
      <w:pPr>
        <w:pStyle w:val="block"/>
        <w:numPr>
          <w:ilvl w:val="0"/>
          <w:numId w:val="15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801BBF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01BB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4B5E68" w:rsidRPr="004B5E68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801BBF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801BB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Pr="00801BBF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นนอกเหนือจาก</w:t>
      </w:r>
    </w:p>
    <w:p w14:paraId="7AE61AE3" w14:textId="69FC56BB" w:rsidR="0042123E" w:rsidRPr="00801BBF" w:rsidRDefault="0042123E" w:rsidP="00801BBF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01BB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ราคาเสนอซื้อขายซึ่งรวมอยู่ในข้อมูลระดับ </w:t>
      </w:r>
      <w:r w:rsidR="004B5E68" w:rsidRPr="004B5E68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68A26043" w14:textId="7D04BCD5" w:rsidR="00CA00B5" w:rsidRDefault="0042123E" w:rsidP="00801BBF">
      <w:pPr>
        <w:pStyle w:val="block"/>
        <w:numPr>
          <w:ilvl w:val="0"/>
          <w:numId w:val="15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801BBF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01BB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4B5E68" w:rsidRPr="004B5E68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801BBF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801BBF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  <w:r w:rsidR="00CA00B5">
        <w:rPr>
          <w:rFonts w:asciiTheme="majorBidi" w:hAnsiTheme="majorBidi" w:cstheme="majorBidi"/>
          <w:sz w:val="30"/>
          <w:szCs w:val="30"/>
          <w:cs/>
          <w:lang w:bidi="th-TH"/>
        </w:rPr>
        <w:br w:type="page"/>
      </w:r>
    </w:p>
    <w:p w14:paraId="03574AD5" w14:textId="77777777" w:rsidR="0042123E" w:rsidRPr="00801BBF" w:rsidRDefault="0042123E" w:rsidP="00801BBF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01BBF">
        <w:rPr>
          <w:rFonts w:asciiTheme="majorBidi" w:hAnsi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6DE7850" w14:textId="77777777" w:rsidR="0042123E" w:rsidRPr="00702DE3" w:rsidRDefault="0042123E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FBA71F9" w14:textId="77777777" w:rsidR="0042123E" w:rsidRPr="00801BBF" w:rsidRDefault="0042123E" w:rsidP="00801BBF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01BBF">
        <w:rPr>
          <w:rFonts w:asciiTheme="majorBidi" w:hAnsi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801BBF">
        <w:rPr>
          <w:rFonts w:asciiTheme="majorBidi" w:hAnsiTheme="majorBidi" w:hint="cs"/>
          <w:sz w:val="30"/>
          <w:szCs w:val="30"/>
          <w:cs/>
        </w:rPr>
        <w:t xml:space="preserve"> </w:t>
      </w:r>
      <w:r w:rsidRPr="00801BBF">
        <w:rPr>
          <w:rFonts w:asciiTheme="majorBidi" w:hAnsiTheme="majorBidi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DB620C4" w14:textId="3798AA03" w:rsidR="0042123E" w:rsidRPr="00702DE3" w:rsidRDefault="0042123E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1F13B66D" w14:textId="11BA56CB" w:rsidR="0042123E" w:rsidRDefault="0042123E" w:rsidP="00801BBF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01BBF">
        <w:rPr>
          <w:rFonts w:asciiTheme="majorBidi" w:hAnsi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</w:t>
      </w:r>
      <w:r w:rsidR="00655993" w:rsidRPr="00801BBF">
        <w:rPr>
          <w:rFonts w:asciiTheme="majorBidi" w:hAnsiTheme="majorBidi"/>
          <w:sz w:val="30"/>
          <w:szCs w:val="30"/>
          <w:cs/>
        </w:rPr>
        <w:br/>
      </w:r>
      <w:r w:rsidRPr="00801BBF">
        <w:rPr>
          <w:rFonts w:asciiTheme="majorBidi" w:hAnsiTheme="majorBidi"/>
          <w:sz w:val="30"/>
          <w:szCs w:val="30"/>
          <w:cs/>
        </w:rPr>
        <w:t>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</w:t>
      </w:r>
      <w:r w:rsidR="001B4515" w:rsidRPr="00801BBF">
        <w:rPr>
          <w:rFonts w:asciiTheme="majorBidi" w:hAnsiTheme="majorBidi"/>
          <w:sz w:val="30"/>
          <w:szCs w:val="30"/>
        </w:rPr>
        <w:br/>
      </w:r>
      <w:r w:rsidRPr="00801BBF">
        <w:rPr>
          <w:rFonts w:asciiTheme="majorBidi" w:hAnsiTheme="majorBidi"/>
          <w:sz w:val="30"/>
          <w:szCs w:val="30"/>
          <w:cs/>
        </w:rPr>
        <w:t xml:space="preserve">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4B5E68" w:rsidRPr="004B5E68">
        <w:rPr>
          <w:rFonts w:asciiTheme="majorBidi" w:hAnsiTheme="majorBidi"/>
          <w:sz w:val="30"/>
          <w:szCs w:val="30"/>
        </w:rPr>
        <w:t>3</w:t>
      </w:r>
      <w:r w:rsidRPr="00801BBF">
        <w:rPr>
          <w:rFonts w:asciiTheme="majorBidi" w:hAnsi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944E3CF" w14:textId="77777777" w:rsidR="00E00DCA" w:rsidRPr="00702DE3" w:rsidRDefault="00E00DCA" w:rsidP="00CA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D1D368C" w14:textId="5CFCF460" w:rsidR="00043AB2" w:rsidRPr="00801BBF" w:rsidRDefault="00043AB2" w:rsidP="00E9013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  <w:r w:rsidR="005F1225"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1FDA90D7" w14:textId="1EF34985" w:rsidR="005F1225" w:rsidRPr="00702DE3" w:rsidRDefault="005F1225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6583CBE" w14:textId="01F320FB" w:rsidR="005F1225" w:rsidRPr="00801BBF" w:rsidRDefault="005F1225" w:rsidP="00801BBF">
      <w:pPr>
        <w:pStyle w:val="FSBlank"/>
        <w:rPr>
          <w:i/>
          <w:iCs/>
          <w:sz w:val="30"/>
          <w:szCs w:val="30"/>
        </w:rPr>
      </w:pPr>
      <w:r w:rsidRPr="00801BBF">
        <w:rPr>
          <w:rFonts w:hint="cs"/>
          <w:i/>
          <w:iCs/>
          <w:sz w:val="30"/>
          <w:szCs w:val="30"/>
          <w:cs/>
        </w:rPr>
        <w:t>การรับรู้รายได้</w:t>
      </w:r>
    </w:p>
    <w:p w14:paraId="34C24BF6" w14:textId="77777777" w:rsidR="00043AB2" w:rsidRPr="00702DE3" w:rsidRDefault="00043AB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79EFE5E" w14:textId="3FDD8C28" w:rsidR="00F67469" w:rsidRDefault="00043AB2" w:rsidP="00020AD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01BBF">
        <w:rPr>
          <w:rFonts w:ascii="Angsana New" w:hAnsi="Angsana New"/>
          <w:spacing w:val="-2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4B357A" w:rsidRPr="00801BBF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801BBF">
        <w:rPr>
          <w:rFonts w:ascii="Angsana New" w:hAnsi="Angsana New"/>
          <w:spacing w:val="-2"/>
          <w:sz w:val="30"/>
          <w:szCs w:val="30"/>
          <w:cs/>
        </w:rPr>
        <w:t xml:space="preserve">บริษัทคาดว่าจะมีสิทธิได้รับซึ่งไม่รวมจำนวนเงินที่เก็บแทนบุคคลที่สาม </w:t>
      </w:r>
      <w:r w:rsidR="0059738A" w:rsidRPr="00801BBF">
        <w:rPr>
          <w:rFonts w:ascii="Angsana New" w:hAnsi="Angsana New" w:hint="cs"/>
          <w:spacing w:val="-2"/>
          <w:sz w:val="30"/>
          <w:szCs w:val="30"/>
          <w:cs/>
        </w:rPr>
        <w:t>รายได้ที่รับรู้ไม่รวม</w:t>
      </w:r>
      <w:r w:rsidRPr="00801BBF">
        <w:rPr>
          <w:rFonts w:ascii="Angsana New" w:hAnsi="Angsana New"/>
          <w:spacing w:val="-2"/>
          <w:sz w:val="30"/>
          <w:szCs w:val="30"/>
          <w:cs/>
        </w:rPr>
        <w:t>ภาษีมูลค่าเพิ่มและแสดงสุทธิจากส่วนลดการค้า</w:t>
      </w:r>
      <w:r w:rsidR="00020ADE">
        <w:rPr>
          <w:rFonts w:ascii="Angsana New" w:hAnsi="Angsana New" w:hint="cs"/>
          <w:spacing w:val="-2"/>
          <w:sz w:val="30"/>
          <w:szCs w:val="30"/>
          <w:cs/>
        </w:rPr>
        <w:t>และส่วนลดตามปริมาณ</w:t>
      </w:r>
    </w:p>
    <w:p w14:paraId="66F36AF0" w14:textId="77777777" w:rsidR="00F67469" w:rsidRPr="00702DE3" w:rsidRDefault="00F67469" w:rsidP="00F67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4794A857" w14:textId="45DD1BD0" w:rsidR="005F1225" w:rsidRPr="00801BBF" w:rsidRDefault="005F1225" w:rsidP="00801BBF">
      <w:pPr>
        <w:pStyle w:val="FSBlank"/>
        <w:rPr>
          <w:i/>
          <w:iCs/>
          <w:sz w:val="30"/>
          <w:szCs w:val="30"/>
        </w:rPr>
      </w:pPr>
      <w:r w:rsidRPr="00801BBF">
        <w:rPr>
          <w:i/>
          <w:iCs/>
          <w:sz w:val="30"/>
          <w:szCs w:val="30"/>
          <w:cs/>
        </w:rPr>
        <w:t>รายได้จากการขายอสังหาริมทรัพย์</w:t>
      </w:r>
      <w:r w:rsidR="00F67469">
        <w:rPr>
          <w:rFonts w:hint="cs"/>
          <w:i/>
          <w:iCs/>
          <w:sz w:val="30"/>
          <w:szCs w:val="30"/>
          <w:cs/>
        </w:rPr>
        <w:t>และการขายสินค้า</w:t>
      </w:r>
    </w:p>
    <w:p w14:paraId="728C59AB" w14:textId="77777777" w:rsidR="005F1225" w:rsidRPr="00702DE3" w:rsidRDefault="005F1225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40C744A8" w14:textId="5096553E" w:rsidR="00F67469" w:rsidRDefault="00043AB2" w:rsidP="00F674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i/>
          <w:sz w:val="30"/>
          <w:szCs w:val="30"/>
        </w:rPr>
      </w:pPr>
      <w:r w:rsidRPr="00801BBF">
        <w:rPr>
          <w:rFonts w:ascii="Angsana New" w:hAnsi="Angsana New"/>
          <w:i/>
          <w:sz w:val="30"/>
          <w:szCs w:val="30"/>
          <w:cs/>
        </w:rPr>
        <w:t>รายได้จากการขาย</w:t>
      </w:r>
      <w:r w:rsidRPr="00801BBF">
        <w:rPr>
          <w:rFonts w:ascii="Angsana New" w:hAnsi="Angsana New" w:hint="cs"/>
          <w:i/>
          <w:sz w:val="30"/>
          <w:szCs w:val="30"/>
          <w:cs/>
        </w:rPr>
        <w:t>อสังหาริมทรัพย์</w:t>
      </w:r>
      <w:r w:rsidR="00470D87">
        <w:rPr>
          <w:rFonts w:ascii="Angsana New" w:hAnsi="Angsana New" w:hint="cs"/>
          <w:i/>
          <w:sz w:val="30"/>
          <w:szCs w:val="30"/>
          <w:cs/>
        </w:rPr>
        <w:t>และ</w:t>
      </w:r>
      <w:r w:rsidR="00F67469" w:rsidRPr="00F67469">
        <w:rPr>
          <w:rFonts w:ascii="Angsana New" w:hAnsi="Angsana New"/>
          <w:i/>
          <w:sz w:val="30"/>
          <w:szCs w:val="30"/>
          <w:cs/>
        </w:rPr>
        <w:t>การขายสินค้า</w:t>
      </w:r>
      <w:r w:rsidRPr="00801BBF">
        <w:rPr>
          <w:rFonts w:ascii="Angsana New" w:hAnsi="Angsana New"/>
          <w:i/>
          <w:sz w:val="30"/>
          <w:szCs w:val="30"/>
          <w:cs/>
        </w:rPr>
        <w:t>รับรู้</w:t>
      </w:r>
      <w:r w:rsidR="005A0F00">
        <w:rPr>
          <w:rFonts w:ascii="Angsana New" w:hAnsi="Angsana New" w:hint="cs"/>
          <w:i/>
          <w:sz w:val="30"/>
          <w:szCs w:val="30"/>
          <w:cs/>
        </w:rPr>
        <w:t xml:space="preserve"> ณ วันที่</w:t>
      </w:r>
      <w:r w:rsidRPr="00801BBF">
        <w:rPr>
          <w:rFonts w:ascii="Angsana New" w:hAnsi="Angsana New"/>
          <w:i/>
          <w:sz w:val="30"/>
          <w:szCs w:val="30"/>
          <w:cs/>
        </w:rPr>
        <w:t>มีการส่งมอบสินค้าให้กับลูกค้า</w:t>
      </w:r>
    </w:p>
    <w:p w14:paraId="6AFC7ECC" w14:textId="77777777" w:rsidR="00D87D39" w:rsidRDefault="00D87D39" w:rsidP="00F674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i/>
          <w:sz w:val="30"/>
          <w:szCs w:val="30"/>
          <w:cs/>
        </w:rPr>
      </w:pPr>
    </w:p>
    <w:p w14:paraId="366A7AFC" w14:textId="64D8943F" w:rsidR="002C2C76" w:rsidRPr="00801BBF" w:rsidRDefault="002C2C76" w:rsidP="002C2C76">
      <w:pPr>
        <w:pStyle w:val="FSBlank"/>
        <w:rPr>
          <w:i/>
          <w:iCs/>
          <w:sz w:val="30"/>
          <w:szCs w:val="30"/>
          <w:cs/>
        </w:rPr>
      </w:pPr>
      <w:r w:rsidRPr="00801BBF">
        <w:rPr>
          <w:i/>
          <w:iCs/>
          <w:sz w:val="30"/>
          <w:szCs w:val="30"/>
          <w:cs/>
        </w:rPr>
        <w:t>รายได้จากการ</w:t>
      </w:r>
      <w:r>
        <w:rPr>
          <w:rFonts w:hint="cs"/>
          <w:i/>
          <w:iCs/>
          <w:sz w:val="30"/>
          <w:szCs w:val="30"/>
          <w:cs/>
        </w:rPr>
        <w:t>ให้บริการ</w:t>
      </w:r>
    </w:p>
    <w:p w14:paraId="6768B166" w14:textId="77777777" w:rsidR="002C2C76" w:rsidRPr="00702DE3" w:rsidRDefault="002C2C76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E0DBB67" w14:textId="77777777" w:rsidR="00CA00B5" w:rsidRDefault="00043AB2" w:rsidP="001849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รายได้จากการให้บริการรับรู้</w:t>
      </w:r>
      <w:r w:rsidRPr="00801BBF">
        <w:rPr>
          <w:rFonts w:ascii="Angsana New" w:hAnsi="Angsana New" w:hint="cs"/>
          <w:sz w:val="30"/>
          <w:szCs w:val="30"/>
          <w:cs/>
        </w:rPr>
        <w:t>ตลอดช่วงเวลาหนึ่ง</w:t>
      </w:r>
      <w:r w:rsidRPr="00801BBF">
        <w:rPr>
          <w:rFonts w:ascii="Angsana New" w:hAnsi="Angsana New"/>
          <w:sz w:val="30"/>
          <w:szCs w:val="30"/>
          <w:cs/>
        </w:rPr>
        <w:t>เมื่อ</w:t>
      </w:r>
      <w:r w:rsidRPr="00801BBF">
        <w:rPr>
          <w:rFonts w:ascii="Angsana New" w:hAnsi="Angsana New" w:hint="cs"/>
          <w:sz w:val="30"/>
          <w:szCs w:val="30"/>
          <w:cs/>
        </w:rPr>
        <w:t>ได้</w:t>
      </w:r>
      <w:r w:rsidRPr="00801BBF">
        <w:rPr>
          <w:rFonts w:ascii="Angsana New" w:hAnsi="Angsana New"/>
          <w:sz w:val="30"/>
          <w:szCs w:val="30"/>
          <w:cs/>
        </w:rPr>
        <w:t>ให้บริการ</w:t>
      </w:r>
      <w:r w:rsidR="00186D0D">
        <w:rPr>
          <w:rFonts w:ascii="Angsana New" w:hAnsi="Angsana New"/>
          <w:sz w:val="30"/>
          <w:szCs w:val="30"/>
          <w:cs/>
        </w:rPr>
        <w:t xml:space="preserve"> </w:t>
      </w:r>
      <w:r w:rsidR="004E370A" w:rsidRPr="004E370A">
        <w:rPr>
          <w:rFonts w:ascii="Angsana New" w:hAnsi="Angsana New"/>
          <w:sz w:val="30"/>
          <w:szCs w:val="30"/>
          <w:cs/>
        </w:rPr>
        <w:t>ต้นทุนที่เกี่ยวข้องรับรู้ในกำไรหรือขาดทุน</w:t>
      </w:r>
      <w:r w:rsidR="00363C49">
        <w:rPr>
          <w:rFonts w:ascii="Angsana New" w:hAnsi="Angsana New"/>
          <w:sz w:val="30"/>
          <w:szCs w:val="30"/>
        </w:rPr>
        <w:br/>
      </w:r>
      <w:r w:rsidR="004E370A" w:rsidRPr="004E370A">
        <w:rPr>
          <w:rFonts w:ascii="Angsana New" w:hAnsi="Angsana New"/>
          <w:sz w:val="30"/>
          <w:szCs w:val="30"/>
          <w:cs/>
        </w:rPr>
        <w:t>เมื่อเกิดขึ้น</w:t>
      </w:r>
    </w:p>
    <w:p w14:paraId="7A189BDE" w14:textId="1E2554FC" w:rsidR="00702DE3" w:rsidRDefault="00702D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0486B6D2" w14:textId="447C0632" w:rsidR="00043AB2" w:rsidRPr="00801BBF" w:rsidRDefault="00043AB2" w:rsidP="00E9013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3F204AF7" w14:textId="77777777" w:rsidR="00043AB2" w:rsidRPr="00717733" w:rsidRDefault="00043AB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4E8B3CE" w14:textId="3651A638" w:rsidR="00043AB2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801BBF">
        <w:rPr>
          <w:rFonts w:ascii="Angsana New" w:hAnsi="Angsana New"/>
          <w:color w:val="FFFFFF"/>
          <w:sz w:val="30"/>
          <w:szCs w:val="30"/>
        </w:rPr>
        <w:t>/</w:t>
      </w:r>
      <w:r w:rsidR="0059738A" w:rsidRPr="00801BBF">
        <w:rPr>
          <w:rFonts w:ascii="Angsana New" w:hAnsi="Angsana New" w:hint="cs"/>
          <w:sz w:val="30"/>
          <w:szCs w:val="30"/>
          <w:cs/>
        </w:rPr>
        <w:t xml:space="preserve">ซึ่งรับรู้ในกำไรหรือขาดทุน </w:t>
      </w:r>
      <w:r w:rsidRPr="00801BBF">
        <w:rPr>
          <w:rFonts w:ascii="Angsana New" w:hAnsi="Angsana New"/>
          <w:sz w:val="30"/>
          <w:szCs w:val="30"/>
          <w:cs/>
        </w:rPr>
        <w:t>เว้นแต่รายการที่รับรู้โดยตรงในส่วนของผู้ถือหุ้นหรือกำไรขาดทุนเบ็ดเสร็จอื่น</w:t>
      </w:r>
    </w:p>
    <w:p w14:paraId="1D6597F7" w14:textId="77777777" w:rsidR="0039242B" w:rsidRPr="00801BBF" w:rsidRDefault="0039242B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6D08EFBE" w14:textId="7D10A716" w:rsidR="00020ADE" w:rsidRPr="0005396C" w:rsidRDefault="00092C6C" w:rsidP="00053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01BBF">
        <w:rPr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36F21566" w14:textId="77777777" w:rsidR="0005396C" w:rsidRPr="00717733" w:rsidRDefault="0005396C" w:rsidP="00CA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2085E08" w14:textId="751E86F8" w:rsidR="00043AB2" w:rsidRPr="00801BBF" w:rsidRDefault="00043AB2" w:rsidP="00801BBF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04719A"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>ผลแตกต่างชั่วคราว</w:t>
      </w:r>
      <w:r w:rsidR="00092C6C" w:rsidRPr="00801BBF">
        <w:rPr>
          <w:rFonts w:ascii="Angsana New" w:hAnsi="Angsana New" w:hint="cs"/>
          <w:sz w:val="30"/>
          <w:szCs w:val="30"/>
          <w:cs/>
        </w:rPr>
        <w:t>สำหรับ</w:t>
      </w:r>
      <w:r w:rsidRPr="00801BBF">
        <w:rPr>
          <w:rFonts w:ascii="Angsana New" w:hAnsi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020ADE">
        <w:rPr>
          <w:rFonts w:ascii="Angsana New" w:hAnsi="Angsana New" w:hint="cs"/>
          <w:sz w:val="30"/>
          <w:szCs w:val="30"/>
          <w:cs/>
        </w:rPr>
        <w:t>หรือ</w:t>
      </w:r>
      <w:r w:rsidR="00020ADE">
        <w:rPr>
          <w:rFonts w:ascii="Angsana New" w:hAnsi="Angsana New"/>
          <w:sz w:val="30"/>
          <w:szCs w:val="30"/>
          <w:cs/>
        </w:rPr>
        <w:br/>
      </w:r>
      <w:r w:rsidRPr="00801BBF">
        <w:rPr>
          <w:rFonts w:ascii="Angsana New" w:hAnsi="Angsana New"/>
          <w:sz w:val="30"/>
          <w:szCs w:val="30"/>
          <w:cs/>
        </w:rPr>
        <w:t>ไม่</w:t>
      </w:r>
      <w:r w:rsidR="00020ADE">
        <w:rPr>
          <w:rFonts w:ascii="Angsana New" w:hAnsi="Angsana New" w:hint="cs"/>
          <w:sz w:val="30"/>
          <w:szCs w:val="30"/>
          <w:cs/>
        </w:rPr>
        <w:t>ส่ง</w:t>
      </w:r>
      <w:r w:rsidRPr="00801BBF">
        <w:rPr>
          <w:rFonts w:ascii="Angsana New" w:hAnsi="Angsana New"/>
          <w:sz w:val="30"/>
          <w:szCs w:val="30"/>
          <w:cs/>
        </w:rPr>
        <w:t>ผลกระทบต่อกำไรขาดทุนทางบัญชีหรือทางภาษี</w:t>
      </w:r>
      <w:r w:rsidR="00020ADE">
        <w:rPr>
          <w:rFonts w:ascii="Angsana New" w:hAnsi="Angsana New" w:hint="cs"/>
          <w:sz w:val="30"/>
          <w:szCs w:val="30"/>
          <w:cs/>
        </w:rPr>
        <w:t xml:space="preserve"> </w:t>
      </w:r>
      <w:r w:rsidR="00FC6292" w:rsidRPr="00FC6292">
        <w:rPr>
          <w:rFonts w:ascii="Angsana New" w:hAnsi="Angsana New"/>
          <w:sz w:val="30"/>
          <w:szCs w:val="30"/>
          <w:cs/>
        </w:rPr>
        <w:t>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="00FC6292">
        <w:rPr>
          <w:rFonts w:ascii="Angsana New" w:hAnsi="Angsana New" w:hint="cs"/>
          <w:sz w:val="30"/>
          <w:szCs w:val="30"/>
          <w:cs/>
        </w:rPr>
        <w:t xml:space="preserve"> </w:t>
      </w:r>
      <w:r w:rsidRPr="00801BBF">
        <w:rPr>
          <w:rFonts w:ascii="Angsana New" w:hAnsi="Angsana New"/>
          <w:sz w:val="30"/>
          <w:szCs w:val="30"/>
          <w:cs/>
        </w:rPr>
        <w:t>และผลแตกต่างที่เกี่ยวข้องกับเงินลงทุนใน</w:t>
      </w:r>
      <w:r w:rsidR="000D09ED" w:rsidRPr="00801BBF">
        <w:rPr>
          <w:rFonts w:ascii="Angsana New" w:hAnsi="Angsana New" w:hint="cs"/>
          <w:sz w:val="30"/>
          <w:szCs w:val="30"/>
          <w:cs/>
        </w:rPr>
        <w:t>บริษัทย่อยและ</w:t>
      </w:r>
      <w:r w:rsidRPr="00801BBF">
        <w:rPr>
          <w:rFonts w:ascii="Angsana New" w:hAnsi="Angsana New"/>
          <w:sz w:val="30"/>
          <w:szCs w:val="30"/>
          <w:cs/>
        </w:rPr>
        <w:t>การร่วมค้าหากเป็นไปได้ว่าจะไม่มีการกลับรายการในอนาคตอันใกล้</w:t>
      </w:r>
    </w:p>
    <w:p w14:paraId="460C5EBA" w14:textId="77777777" w:rsidR="00043AB2" w:rsidRPr="00717733" w:rsidRDefault="00043AB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6EED9D0" w14:textId="3F2ECB2A" w:rsidR="007A547B" w:rsidRPr="00801BBF" w:rsidRDefault="00043AB2" w:rsidP="00801BBF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04719A" w:rsidRPr="00801BBF">
        <w:rPr>
          <w:rFonts w:ascii="Angsana New" w:hAnsi="Angsana New"/>
          <w:sz w:val="30"/>
          <w:szCs w:val="30"/>
        </w:rPr>
        <w:br/>
      </w:r>
      <w:r w:rsidR="00092C6C" w:rsidRPr="00801BBF">
        <w:rPr>
          <w:rFonts w:ascii="Angsana New" w:hAnsi="Angsana New" w:hint="cs"/>
          <w:sz w:val="30"/>
          <w:szCs w:val="30"/>
          <w:cs/>
        </w:rPr>
        <w:t>กลุ่ม</w:t>
      </w:r>
      <w:r w:rsidRPr="00801BBF">
        <w:rPr>
          <w:rFonts w:ascii="Angsana New" w:hAnsi="Angsana New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</w:t>
      </w:r>
      <w:r w:rsidR="00092C6C" w:rsidRPr="00801BBF">
        <w:rPr>
          <w:rFonts w:ascii="Angsana New" w:hAnsi="Angsana New" w:hint="cs"/>
          <w:sz w:val="30"/>
          <w:szCs w:val="30"/>
          <w:cs/>
        </w:rPr>
        <w:t xml:space="preserve"> </w:t>
      </w:r>
      <w:r w:rsidR="00092C6C" w:rsidRPr="00801BBF">
        <w:rPr>
          <w:rFonts w:ascii="Angsana New" w:hAnsi="Angsana New"/>
          <w:spacing w:val="-18"/>
          <w:sz w:val="30"/>
          <w:szCs w:val="30"/>
          <w:cs/>
        </w:rPr>
        <w:t>โดยใช้อัตราภาษี</w:t>
      </w:r>
      <w:r w:rsidR="00092C6C" w:rsidRPr="00801BBF">
        <w:rPr>
          <w:rFonts w:ascii="Angsana New" w:hAnsi="Angsana New"/>
          <w:sz w:val="30"/>
          <w:szCs w:val="30"/>
          <w:cs/>
        </w:rPr>
        <w:t>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134DC15" w14:textId="77777777" w:rsidR="00E05713" w:rsidRPr="00717733" w:rsidRDefault="00E05713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391B954" w14:textId="1CB3C7D7" w:rsidR="00F67469" w:rsidRDefault="00092C6C" w:rsidP="00293F98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b/>
          <w:sz w:val="30"/>
          <w:szCs w:val="30"/>
        </w:rPr>
      </w:pPr>
      <w:r w:rsidRPr="00801BBF">
        <w:rPr>
          <w:rFonts w:ascii="Angsana New" w:hAnsi="Angsana New"/>
          <w:b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4274BD1" w14:textId="3365D811" w:rsidR="00CF02F2" w:rsidRPr="007F60C3" w:rsidRDefault="00CF02F2" w:rsidP="003924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DA518C5" w14:textId="48E46150" w:rsidR="007832C5" w:rsidRPr="007832C5" w:rsidRDefault="007832C5" w:rsidP="007832C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7832C5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9F5E968" w14:textId="77777777" w:rsidR="00D75B09" w:rsidRPr="002C2E31" w:rsidRDefault="00D75B09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25AA66A3" w14:textId="7989E7D1" w:rsidR="00FB6291" w:rsidRDefault="00FB6291" w:rsidP="00590C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 w:rsidRPr="00A85727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="007924ED">
        <w:rPr>
          <w:rFonts w:ascii="Angsana New" w:hAnsi="Angsana New" w:hint="cs"/>
          <w:sz w:val="30"/>
          <w:szCs w:val="30"/>
          <w:cs/>
        </w:rPr>
        <w:t xml:space="preserve">บริษัทใหญ่ของกลุ่มบริษัท </w:t>
      </w:r>
      <w:r w:rsidR="00DF1942">
        <w:rPr>
          <w:rFonts w:ascii="Angsana New" w:hAnsi="Angsana New" w:hint="cs"/>
          <w:sz w:val="30"/>
          <w:szCs w:val="30"/>
          <w:cs/>
        </w:rPr>
        <w:t>บริษัทย่อยและ</w:t>
      </w:r>
      <w:r w:rsidRPr="00A85727">
        <w:rPr>
          <w:rFonts w:ascii="Angsana New" w:hAnsi="Angsana New"/>
          <w:sz w:val="30"/>
          <w:szCs w:val="30"/>
          <w:cs/>
        </w:rPr>
        <w:t>การร่วมค้าได้เปิดเผยในหมายเหตุ</w:t>
      </w:r>
      <w:r w:rsidRPr="00A85727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A85727">
        <w:rPr>
          <w:rFonts w:ascii="Angsana New" w:hAnsi="Angsana New"/>
          <w:sz w:val="30"/>
          <w:szCs w:val="30"/>
          <w:cs/>
        </w:rPr>
        <w:t xml:space="preserve">ข้อ </w:t>
      </w:r>
      <w:r w:rsidR="004E6069">
        <w:rPr>
          <w:rFonts w:ascii="Angsana New" w:hAnsi="Angsana New"/>
          <w:sz w:val="30"/>
          <w:szCs w:val="30"/>
        </w:rPr>
        <w:t>9</w:t>
      </w:r>
      <w:r w:rsidR="00DF1942" w:rsidRPr="001A750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B5E68" w:rsidRPr="004B5E68">
        <w:rPr>
          <w:rFonts w:ascii="Angsana New" w:hAnsi="Angsana New"/>
          <w:sz w:val="30"/>
          <w:szCs w:val="30"/>
        </w:rPr>
        <w:t>1</w:t>
      </w:r>
      <w:r w:rsidR="004E6069">
        <w:rPr>
          <w:rFonts w:ascii="Angsana New" w:hAnsi="Angsana New"/>
          <w:sz w:val="30"/>
          <w:szCs w:val="30"/>
        </w:rPr>
        <w:t>0</w:t>
      </w:r>
      <w:r w:rsidRPr="00A85727">
        <w:rPr>
          <w:rFonts w:ascii="Angsana New" w:hAnsi="Angsana New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>สำหรับความสัมพันธ์กับผู้บริหารสำคัญและบุคคลหรือกิจการอื่นที่เกี่ยวข้องกันที่</w:t>
      </w:r>
      <w:r w:rsidR="007924E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A85727">
        <w:rPr>
          <w:rFonts w:ascii="Angsana New" w:hAnsi="Angsana New" w:hint="cs"/>
          <w:sz w:val="30"/>
          <w:szCs w:val="30"/>
          <w:cs/>
        </w:rPr>
        <w:t>มีรายการระหว่างกันที่มีนัยสำคัญกับ</w:t>
      </w:r>
      <w:r w:rsidR="00DF1942">
        <w:rPr>
          <w:rFonts w:ascii="Angsana New" w:hAnsi="Angsana New" w:hint="cs"/>
          <w:sz w:val="30"/>
          <w:szCs w:val="30"/>
          <w:cs/>
        </w:rPr>
        <w:t>กลุ่ม</w:t>
      </w:r>
      <w:r w:rsidRPr="00A85727">
        <w:rPr>
          <w:rFonts w:ascii="Angsana New" w:hAnsi="Angsana New" w:hint="cs"/>
          <w:sz w:val="30"/>
          <w:szCs w:val="30"/>
          <w:cs/>
        </w:rPr>
        <w:t>บริษัทในระหว่างปีมี</w:t>
      </w:r>
      <w:r w:rsidRPr="00A85727">
        <w:rPr>
          <w:rFonts w:ascii="Angsana New" w:hAnsi="Angsana New"/>
          <w:sz w:val="30"/>
          <w:szCs w:val="30"/>
          <w:cs/>
        </w:rPr>
        <w:t>ดังต่อไปนี้</w:t>
      </w:r>
    </w:p>
    <w:p w14:paraId="1530392F" w14:textId="77777777" w:rsidR="00FB6291" w:rsidRPr="002C2E31" w:rsidRDefault="00FB6291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tbl>
      <w:tblPr>
        <w:tblW w:w="9630" w:type="dxa"/>
        <w:tblInd w:w="450" w:type="dxa"/>
        <w:tblLook w:val="01E0" w:firstRow="1" w:lastRow="1" w:firstColumn="1" w:lastColumn="1" w:noHBand="0" w:noVBand="0"/>
      </w:tblPr>
      <w:tblGrid>
        <w:gridCol w:w="3510"/>
        <w:gridCol w:w="1440"/>
        <w:gridCol w:w="4680"/>
      </w:tblGrid>
      <w:tr w:rsidR="00FB6291" w:rsidRPr="003C47FE" w14:paraId="10C22BAA" w14:textId="77777777" w:rsidTr="00176203">
        <w:trPr>
          <w:tblHeader/>
        </w:trPr>
        <w:tc>
          <w:tcPr>
            <w:tcW w:w="3510" w:type="dxa"/>
          </w:tcPr>
          <w:p w14:paraId="760E7BDD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หรือบุคคล</w:t>
            </w:r>
          </w:p>
        </w:tc>
        <w:tc>
          <w:tcPr>
            <w:tcW w:w="1440" w:type="dxa"/>
          </w:tcPr>
          <w:p w14:paraId="24B2CB8B" w14:textId="77777777" w:rsidR="00FB629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558" w:right="-43" w:firstLine="45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7A374984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680" w:type="dxa"/>
          </w:tcPr>
          <w:p w14:paraId="360C4BBC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B6291" w:rsidRPr="003C47FE" w14:paraId="44F4CE38" w14:textId="77777777" w:rsidTr="00176203">
        <w:tc>
          <w:tcPr>
            <w:tcW w:w="3510" w:type="dxa"/>
          </w:tcPr>
          <w:p w14:paraId="0411CD5D" w14:textId="77777777" w:rsidR="00FB629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บริษัท เอ็นอีพี อสังหาริมทรัพย์และ</w:t>
            </w:r>
          </w:p>
          <w:p w14:paraId="3A000988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7924ED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อุตสาหกรรม จำกัด (มหาชน)</w:t>
            </w:r>
          </w:p>
        </w:tc>
        <w:tc>
          <w:tcPr>
            <w:tcW w:w="1440" w:type="dxa"/>
          </w:tcPr>
          <w:p w14:paraId="2E7A6858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</w:tcPr>
          <w:p w14:paraId="2901CBD1" w14:textId="55FDEAA2" w:rsidR="00FB6291" w:rsidRPr="005C2B7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rPr>
                <w:rFonts w:ascii="Angsana New" w:hAnsi="Angsana New"/>
                <w:b/>
                <w:sz w:val="30"/>
                <w:szCs w:val="30"/>
              </w:rPr>
            </w:pPr>
            <w:r w:rsidRPr="005C2B71">
              <w:rPr>
                <w:rFonts w:ascii="Angsana New" w:hAnsi="Angsana New"/>
                <w:b/>
                <w:sz w:val="30"/>
                <w:szCs w:val="30"/>
                <w:cs/>
              </w:rPr>
              <w:t>เป็นผู้ถือหุ้นรายใหญ่ซึ่งถือหุ้นในบริษัทร้อยละ</w:t>
            </w:r>
            <w:r w:rsidRPr="003552B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4B5E68" w:rsidRPr="004B5E68"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="003552B8" w:rsidRPr="003552B8">
              <w:rPr>
                <w:rFonts w:ascii="Angsana New" w:hAnsi="Angsana New"/>
                <w:bCs/>
                <w:sz w:val="30"/>
                <w:szCs w:val="30"/>
              </w:rPr>
              <w:t>.</w:t>
            </w:r>
            <w:r w:rsidR="004B5E68" w:rsidRPr="004B5E68">
              <w:rPr>
                <w:rFonts w:ascii="Angsana New" w:hAnsi="Angsana New"/>
                <w:bCs/>
                <w:sz w:val="30"/>
                <w:szCs w:val="30"/>
              </w:rPr>
              <w:t>60</w:t>
            </w:r>
            <w:r w:rsidR="00C35A3C">
              <w:rPr>
                <w:rFonts w:ascii="Angsana New" w:hAnsi="Angsana New"/>
                <w:b/>
                <w:sz w:val="30"/>
                <w:szCs w:val="30"/>
              </w:rPr>
              <w:br/>
            </w:r>
            <w:r w:rsidRPr="005C2B71">
              <w:rPr>
                <w:rFonts w:ascii="Angsana New" w:hAnsi="Angsana New"/>
                <w:b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B6291" w:rsidRPr="003C47FE" w14:paraId="48E429E3" w14:textId="77777777" w:rsidTr="00176203">
        <w:tc>
          <w:tcPr>
            <w:tcW w:w="3510" w:type="dxa"/>
          </w:tcPr>
          <w:p w14:paraId="606F3A89" w14:textId="77777777" w:rsidR="00FB629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บริษัท ซูมิโช โกลบอล โลจิสติคส์ </w:t>
            </w:r>
          </w:p>
          <w:p w14:paraId="26258FC9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(ประเทศไทย)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0A09C8B9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</w:tcPr>
          <w:p w14:paraId="34660540" w14:textId="6A809CF4" w:rsidR="00FB6291" w:rsidRPr="005C2B7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C2B71">
              <w:rPr>
                <w:rFonts w:ascii="Angsana New" w:hAnsi="Angsana New"/>
                <w:b/>
                <w:sz w:val="30"/>
                <w:szCs w:val="30"/>
                <w:cs/>
              </w:rPr>
              <w:t>เป็นกิจการที่เกี่ยวข้องกัน ซึ่งบริษัทถือหุ้นร้อย</w:t>
            </w:r>
            <w:r w:rsidRPr="007D46F6">
              <w:rPr>
                <w:rFonts w:ascii="Angsana New" w:hAnsi="Angsana New"/>
                <w:b/>
                <w:sz w:val="30"/>
                <w:szCs w:val="30"/>
                <w:cs/>
              </w:rPr>
              <w:t>ละ</w:t>
            </w:r>
            <w:r w:rsidR="003552B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4B5E68" w:rsidRPr="004B5E68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3552B8">
              <w:rPr>
                <w:rFonts w:ascii="Angsana New" w:hAnsi="Angsana New"/>
                <w:bCs/>
                <w:sz w:val="30"/>
                <w:szCs w:val="30"/>
              </w:rPr>
              <w:t>.</w:t>
            </w:r>
            <w:r w:rsidR="004B5E68" w:rsidRPr="004B5E68">
              <w:rPr>
                <w:rFonts w:ascii="Angsana New" w:hAnsi="Angsana New"/>
                <w:bCs/>
                <w:sz w:val="30"/>
                <w:szCs w:val="30"/>
              </w:rPr>
              <w:t>71</w:t>
            </w:r>
            <w:r w:rsidRPr="005C2B7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FB6291" w:rsidRPr="003C47FE" w14:paraId="19257366" w14:textId="77777777" w:rsidTr="00176203">
        <w:tc>
          <w:tcPr>
            <w:tcW w:w="3510" w:type="dxa"/>
          </w:tcPr>
          <w:p w14:paraId="3F5E7173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25331AC0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</w:tcPr>
          <w:p w14:paraId="349606A7" w14:textId="77777777" w:rsidR="00FB629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บุคคลที่มีอำนาจและความรับผิดชอบในการวางแผน </w:t>
            </w:r>
          </w:p>
          <w:p w14:paraId="7A89F268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 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สั่งการ และควบคุมกิจกรรมต่างๆ ของกิจการไม่ว่าทางตรงหรือทางอ้อม</w:t>
            </w:r>
            <w:r w:rsidRPr="003C47FE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ทั้งนี้รวม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ถึง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กรรมการของ</w:t>
            </w:r>
            <w:r>
              <w:rPr>
                <w:rFonts w:ascii="Angsana New" w:hAnsi="Angsana New"/>
                <w:b/>
                <w:sz w:val="30"/>
                <w:szCs w:val="30"/>
              </w:rPr>
              <w:br/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บริษัท (ไม่ว่าจะทำหน้าที่ในระดับบริหารหรือไม่)</w:t>
            </w:r>
          </w:p>
        </w:tc>
      </w:tr>
    </w:tbl>
    <w:p w14:paraId="6E8E2608" w14:textId="79F56786" w:rsidR="0036426F" w:rsidRPr="002C2E31" w:rsidRDefault="0036426F" w:rsidP="002C2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91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3"/>
        <w:gridCol w:w="267"/>
        <w:gridCol w:w="1171"/>
        <w:gridCol w:w="267"/>
        <w:gridCol w:w="1075"/>
        <w:gridCol w:w="267"/>
        <w:gridCol w:w="1070"/>
      </w:tblGrid>
      <w:tr w:rsidR="00E97A4D" w:rsidRPr="008C010D" w14:paraId="2D1649C4" w14:textId="77777777" w:rsidTr="007D7AB5">
        <w:trPr>
          <w:trHeight w:val="20"/>
          <w:tblHeader/>
        </w:trPr>
        <w:tc>
          <w:tcPr>
            <w:tcW w:w="2112" w:type="pct"/>
          </w:tcPr>
          <w:p w14:paraId="711CE7FF" w14:textId="3BE0076B" w:rsidR="00E97A4D" w:rsidRPr="00EB3F1E" w:rsidRDefault="0036426F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br w:type="page"/>
            </w:r>
            <w:r w:rsidR="008425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</w:t>
            </w:r>
          </w:p>
        </w:tc>
        <w:tc>
          <w:tcPr>
            <w:tcW w:w="640" w:type="pct"/>
          </w:tcPr>
          <w:p w14:paraId="7CFD1E17" w14:textId="77777777" w:rsidR="00E97A4D" w:rsidRPr="005B42F0" w:rsidRDefault="00E97A4D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5784D52" w14:textId="77777777" w:rsidR="00E97A4D" w:rsidRPr="008C010D" w:rsidRDefault="00E97A4D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33B0B18" w14:textId="77777777" w:rsidR="00E97A4D" w:rsidRPr="000602E6" w:rsidRDefault="00E97A4D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4B257C6C" w14:textId="77777777" w:rsidR="00E97A4D" w:rsidRPr="008C010D" w:rsidRDefault="00E97A4D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782319DE" w14:textId="77777777" w:rsidR="00E97A4D" w:rsidRDefault="00E97A4D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5A4434B" w14:textId="77777777" w:rsidR="00E97A4D" w:rsidRPr="008C010D" w:rsidRDefault="00E97A4D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9B698F2" w14:textId="77777777" w:rsidR="00E97A4D" w:rsidRDefault="00E97A4D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0E74" w:rsidRPr="008C010D" w14:paraId="35EF89FC" w14:textId="77777777" w:rsidTr="007D7AB5">
        <w:trPr>
          <w:trHeight w:val="20"/>
          <w:tblHeader/>
        </w:trPr>
        <w:tc>
          <w:tcPr>
            <w:tcW w:w="2112" w:type="pct"/>
          </w:tcPr>
          <w:p w14:paraId="5B22B373" w14:textId="70C89E58" w:rsidR="003A0E74" w:rsidRPr="00EB3F1E" w:rsidRDefault="003A0E74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B3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D08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8425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425" w:type="pct"/>
            <w:gridSpan w:val="3"/>
          </w:tcPr>
          <w:p w14:paraId="33096F99" w14:textId="6901E73C" w:rsidR="003A0E74" w:rsidRPr="000602E6" w:rsidRDefault="003A0E74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C0B1E52" w14:textId="77777777" w:rsidR="003A0E74" w:rsidRPr="008C010D" w:rsidRDefault="003A0E74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6" w:type="pct"/>
            <w:gridSpan w:val="3"/>
          </w:tcPr>
          <w:p w14:paraId="2196EC2F" w14:textId="77777777" w:rsidR="003A0E74" w:rsidRDefault="003A0E74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378E" w:rsidRPr="008C010D" w14:paraId="227E6D89" w14:textId="77777777" w:rsidTr="007D7AB5">
        <w:trPr>
          <w:trHeight w:val="144"/>
          <w:tblHeader/>
        </w:trPr>
        <w:tc>
          <w:tcPr>
            <w:tcW w:w="2112" w:type="pct"/>
          </w:tcPr>
          <w:p w14:paraId="418D6A41" w14:textId="4DFFB8C7" w:rsidR="0009378E" w:rsidRDefault="0009378E" w:rsidP="00093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B5E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0" w:type="pct"/>
          </w:tcPr>
          <w:p w14:paraId="6932140E" w14:textId="04F81B6D" w:rsidR="0009378E" w:rsidRPr="008C010D" w:rsidRDefault="0009378E" w:rsidP="00093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41385220" w14:textId="77777777" w:rsidR="0009378E" w:rsidRPr="008C010D" w:rsidRDefault="0009378E" w:rsidP="00093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8B364D3" w14:textId="7935BF06" w:rsidR="0009378E" w:rsidRPr="008C010D" w:rsidRDefault="0009378E" w:rsidP="00093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052FCC45" w14:textId="77777777" w:rsidR="0009378E" w:rsidRPr="008C010D" w:rsidRDefault="0009378E" w:rsidP="00093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15BC2FD6" w14:textId="498A3873" w:rsidR="0009378E" w:rsidRPr="008C010D" w:rsidRDefault="0009378E" w:rsidP="00093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6F83E421" w14:textId="77777777" w:rsidR="0009378E" w:rsidRPr="008C010D" w:rsidRDefault="0009378E" w:rsidP="00093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1D3B974" w14:textId="7CC35B6E" w:rsidR="0009378E" w:rsidRPr="008C010D" w:rsidRDefault="0009378E" w:rsidP="00093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9378E" w:rsidRPr="008C010D" w14:paraId="16141F2E" w14:textId="77777777" w:rsidTr="007D7AB5">
        <w:trPr>
          <w:trHeight w:val="144"/>
          <w:tblHeader/>
        </w:trPr>
        <w:tc>
          <w:tcPr>
            <w:tcW w:w="2112" w:type="pct"/>
          </w:tcPr>
          <w:p w14:paraId="673CE4CD" w14:textId="77777777" w:rsidR="0009378E" w:rsidRPr="008C010D" w:rsidRDefault="0009378E" w:rsidP="00093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8" w:type="pct"/>
            <w:gridSpan w:val="7"/>
          </w:tcPr>
          <w:p w14:paraId="262289FB" w14:textId="77777777" w:rsidR="0009378E" w:rsidRPr="008C010D" w:rsidRDefault="0009378E" w:rsidP="00093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378E" w:rsidRPr="008C010D" w14:paraId="6133F25D" w14:textId="77777777" w:rsidTr="007D7AB5">
        <w:trPr>
          <w:trHeight w:val="144"/>
        </w:trPr>
        <w:tc>
          <w:tcPr>
            <w:tcW w:w="2112" w:type="pct"/>
          </w:tcPr>
          <w:p w14:paraId="4B39C6D5" w14:textId="5519CEF1" w:rsidR="0009378E" w:rsidRDefault="0009378E" w:rsidP="00093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0" w:type="pct"/>
          </w:tcPr>
          <w:p w14:paraId="028DC894" w14:textId="77777777" w:rsidR="0009378E" w:rsidRPr="008C010D" w:rsidRDefault="0009378E" w:rsidP="00093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4547829" w14:textId="77777777" w:rsidR="0009378E" w:rsidRPr="008C010D" w:rsidRDefault="0009378E" w:rsidP="00093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7927EB0" w14:textId="77777777" w:rsidR="0009378E" w:rsidRPr="008C010D" w:rsidRDefault="0009378E" w:rsidP="00093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A12DC7D" w14:textId="77777777" w:rsidR="0009378E" w:rsidRPr="008C010D" w:rsidRDefault="0009378E" w:rsidP="00093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0A163E0" w14:textId="77777777" w:rsidR="0009378E" w:rsidRPr="008C010D" w:rsidRDefault="0009378E" w:rsidP="00093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A81789F" w14:textId="77777777" w:rsidR="0009378E" w:rsidRPr="008C010D" w:rsidRDefault="0009378E" w:rsidP="000937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3FD22FC" w14:textId="77777777" w:rsidR="0009378E" w:rsidRPr="008C010D" w:rsidRDefault="0009378E" w:rsidP="000937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6E3E" w:rsidRPr="008C010D" w14:paraId="64F4F39B" w14:textId="77777777" w:rsidTr="007D7AB5">
        <w:trPr>
          <w:trHeight w:val="144"/>
        </w:trPr>
        <w:tc>
          <w:tcPr>
            <w:tcW w:w="2112" w:type="pct"/>
          </w:tcPr>
          <w:p w14:paraId="0DD05912" w14:textId="4812671D" w:rsidR="00CF6E3E" w:rsidRPr="00C006F4" w:rsidRDefault="00CF6E3E" w:rsidP="00CF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40" w:type="pct"/>
          </w:tcPr>
          <w:p w14:paraId="0CF5CE0D" w14:textId="4F618CC2" w:rsidR="00CF6E3E" w:rsidRPr="008C010D" w:rsidRDefault="00FB5FB8" w:rsidP="00CF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25D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CEE7947" w14:textId="77777777" w:rsidR="00CF6E3E" w:rsidRPr="008C010D" w:rsidRDefault="00CF6E3E" w:rsidP="00CF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3AF673D" w14:textId="5427F6B4" w:rsidR="00CF6E3E" w:rsidRPr="008C010D" w:rsidRDefault="00CF6E3E" w:rsidP="00CF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B18962F" w14:textId="77777777" w:rsidR="00CF6E3E" w:rsidRPr="008C010D" w:rsidRDefault="00CF6E3E" w:rsidP="00CF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94648D6" w14:textId="1A69E727" w:rsidR="00CF6E3E" w:rsidRPr="008C010D" w:rsidRDefault="00590B18" w:rsidP="00CF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</w:t>
            </w:r>
            <w:r w:rsidRPr="000810A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146" w:type="pct"/>
          </w:tcPr>
          <w:p w14:paraId="486529AF" w14:textId="77777777" w:rsidR="00CF6E3E" w:rsidRPr="008C010D" w:rsidRDefault="00CF6E3E" w:rsidP="00CF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BFD06A6" w14:textId="5687684C" w:rsidR="00CF6E3E" w:rsidRPr="008C010D" w:rsidRDefault="00CF6E3E" w:rsidP="00CF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</w:t>
            </w:r>
            <w:r w:rsidRPr="000810A4">
              <w:rPr>
                <w:rFonts w:ascii="Angsana New" w:hAnsi="Angsana New"/>
                <w:sz w:val="30"/>
                <w:szCs w:val="30"/>
              </w:rPr>
              <w:t>,</w:t>
            </w:r>
            <w:r w:rsidR="0074553A">
              <w:rPr>
                <w:rFonts w:ascii="Angsana New" w:hAnsi="Angsana New"/>
                <w:sz w:val="30"/>
                <w:szCs w:val="30"/>
              </w:rPr>
              <w:t>723</w:t>
            </w:r>
          </w:p>
        </w:tc>
      </w:tr>
      <w:tr w:rsidR="007519AA" w:rsidRPr="008C010D" w14:paraId="21D68389" w14:textId="77777777" w:rsidTr="007D7AB5">
        <w:trPr>
          <w:trHeight w:val="144"/>
        </w:trPr>
        <w:tc>
          <w:tcPr>
            <w:tcW w:w="2112" w:type="pct"/>
          </w:tcPr>
          <w:p w14:paraId="275CFF92" w14:textId="75B86F80" w:rsidR="007519AA" w:rsidRDefault="00D168F3" w:rsidP="00CF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168F3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รายได้จากการขายอสังหาริมทรัพย์</w:t>
            </w:r>
          </w:p>
        </w:tc>
        <w:tc>
          <w:tcPr>
            <w:tcW w:w="640" w:type="pct"/>
          </w:tcPr>
          <w:p w14:paraId="35C54FF1" w14:textId="1DAD741D" w:rsidR="007519AA" w:rsidRPr="00625D3D" w:rsidRDefault="0074553A" w:rsidP="00CF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25D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D98AA76" w14:textId="77777777" w:rsidR="007519AA" w:rsidRPr="008C010D" w:rsidRDefault="007519AA" w:rsidP="00CF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4D06FE0" w14:textId="3B99A346" w:rsidR="007519AA" w:rsidRDefault="0074553A" w:rsidP="00CF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25D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B60935C" w14:textId="77777777" w:rsidR="007519AA" w:rsidRPr="008C010D" w:rsidRDefault="007519AA" w:rsidP="00CF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301DFA0" w14:textId="36F678B9" w:rsidR="007519AA" w:rsidRPr="004B5E68" w:rsidRDefault="0074553A" w:rsidP="00CF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9ECE799" w14:textId="77777777" w:rsidR="007519AA" w:rsidRPr="008C010D" w:rsidRDefault="007519AA" w:rsidP="00CF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07DB6B0" w14:textId="4277DC30" w:rsidR="007519AA" w:rsidRPr="004B5E68" w:rsidRDefault="0074553A" w:rsidP="00CF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8,832</w:t>
            </w:r>
          </w:p>
        </w:tc>
      </w:tr>
      <w:tr w:rsidR="007519AA" w:rsidRPr="008C010D" w14:paraId="0D8B0D7B" w14:textId="77777777" w:rsidTr="007D7AB5">
        <w:trPr>
          <w:trHeight w:val="144"/>
        </w:trPr>
        <w:tc>
          <w:tcPr>
            <w:tcW w:w="2112" w:type="pct"/>
          </w:tcPr>
          <w:p w14:paraId="6E24C363" w14:textId="4EE57640" w:rsidR="007519AA" w:rsidRDefault="00D168F3" w:rsidP="00CF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168F3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40" w:type="pct"/>
          </w:tcPr>
          <w:p w14:paraId="1368A8D3" w14:textId="224C35C8" w:rsidR="007519AA" w:rsidRPr="00625D3D" w:rsidRDefault="0074553A" w:rsidP="00CF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25D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12163DF" w14:textId="77777777" w:rsidR="007519AA" w:rsidRPr="008C010D" w:rsidRDefault="007519AA" w:rsidP="00CF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90124D8" w14:textId="10197D90" w:rsidR="007519AA" w:rsidRDefault="0074553A" w:rsidP="00CF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25D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BEF7391" w14:textId="77777777" w:rsidR="007519AA" w:rsidRPr="008C010D" w:rsidRDefault="007519AA" w:rsidP="00CF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C31809A" w14:textId="28821E16" w:rsidR="007519AA" w:rsidRPr="004B5E68" w:rsidRDefault="0074553A" w:rsidP="00CF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21F88C1" w14:textId="77777777" w:rsidR="007519AA" w:rsidRPr="008C010D" w:rsidRDefault="007519AA" w:rsidP="00CF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ECE5B22" w14:textId="3D862516" w:rsidR="007519AA" w:rsidRPr="004B5E68" w:rsidRDefault="0074553A" w:rsidP="00CF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7519AA" w:rsidRPr="008C010D" w14:paraId="3036B02E" w14:textId="77777777" w:rsidTr="007D7AB5">
        <w:trPr>
          <w:trHeight w:val="144"/>
        </w:trPr>
        <w:tc>
          <w:tcPr>
            <w:tcW w:w="2112" w:type="pct"/>
          </w:tcPr>
          <w:p w14:paraId="59DABC73" w14:textId="3FBCE9A1" w:rsidR="007519AA" w:rsidRDefault="00D168F3" w:rsidP="00CF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168F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40" w:type="pct"/>
          </w:tcPr>
          <w:p w14:paraId="377C5EC5" w14:textId="60B80ACD" w:rsidR="007519AA" w:rsidRPr="00625D3D" w:rsidRDefault="0074553A" w:rsidP="00CF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25D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94C80FC" w14:textId="77777777" w:rsidR="007519AA" w:rsidRPr="008C010D" w:rsidRDefault="007519AA" w:rsidP="00CF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6FD2015" w14:textId="3CF2BB94" w:rsidR="007519AA" w:rsidRDefault="0074553A" w:rsidP="00CF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25D3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7C4ABFA" w14:textId="77777777" w:rsidR="007519AA" w:rsidRPr="008C010D" w:rsidRDefault="007519AA" w:rsidP="00CF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F069AAB" w14:textId="22C8F368" w:rsidR="007519AA" w:rsidRPr="004B5E68" w:rsidRDefault="0074553A" w:rsidP="00CF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B686DE8" w14:textId="77777777" w:rsidR="007519AA" w:rsidRPr="008C010D" w:rsidRDefault="007519AA" w:rsidP="00CF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04D4AAE" w14:textId="458019D5" w:rsidR="007519AA" w:rsidRPr="004B5E68" w:rsidRDefault="0074553A" w:rsidP="00CF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526174" w:rsidRPr="008C010D" w14:paraId="09DE1821" w14:textId="77777777" w:rsidTr="007D7AB5">
        <w:trPr>
          <w:trHeight w:val="144"/>
        </w:trPr>
        <w:tc>
          <w:tcPr>
            <w:tcW w:w="2112" w:type="pct"/>
          </w:tcPr>
          <w:p w14:paraId="4512A6AD" w14:textId="5EADA390" w:rsidR="00526174" w:rsidRDefault="00526174" w:rsidP="00CF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640" w:type="pct"/>
          </w:tcPr>
          <w:p w14:paraId="77912458" w14:textId="075F3232" w:rsidR="00526174" w:rsidRPr="00625D3D" w:rsidRDefault="00526174" w:rsidP="00CF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62C3A95" w14:textId="77777777" w:rsidR="00526174" w:rsidRPr="008C010D" w:rsidRDefault="00526174" w:rsidP="00CF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9D02E49" w14:textId="552F01A6" w:rsidR="00526174" w:rsidRDefault="00526174" w:rsidP="00CF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28C7D4A" w14:textId="77777777" w:rsidR="00526174" w:rsidRPr="008C010D" w:rsidRDefault="00526174" w:rsidP="00CF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2AF4065" w14:textId="3B39B086" w:rsidR="00526174" w:rsidRPr="004B5E68" w:rsidRDefault="00526174" w:rsidP="00CF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8464B97" w14:textId="77777777" w:rsidR="00526174" w:rsidRPr="008C010D" w:rsidRDefault="00526174" w:rsidP="00CF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BCEDC16" w14:textId="527A5C74" w:rsidR="00526174" w:rsidRPr="004B5E68" w:rsidRDefault="00526174" w:rsidP="00CF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526174" w:rsidRPr="008C010D" w14:paraId="6E73FF21" w14:textId="77777777" w:rsidTr="007D7AB5">
        <w:trPr>
          <w:trHeight w:val="200"/>
        </w:trPr>
        <w:tc>
          <w:tcPr>
            <w:tcW w:w="2112" w:type="pct"/>
          </w:tcPr>
          <w:p w14:paraId="0D35CA2A" w14:textId="77777777" w:rsidR="00526174" w:rsidRPr="000A0D44" w:rsidRDefault="00526174" w:rsidP="00CF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40" w:type="pct"/>
          </w:tcPr>
          <w:p w14:paraId="63995F9C" w14:textId="77777777" w:rsidR="00526174" w:rsidRPr="000A0D44" w:rsidRDefault="00526174" w:rsidP="00CF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14:paraId="0DF5BFE9" w14:textId="77777777" w:rsidR="00526174" w:rsidRPr="000A0D44" w:rsidRDefault="00526174" w:rsidP="00CF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8" w:type="pct"/>
          </w:tcPr>
          <w:p w14:paraId="27D01820" w14:textId="77777777" w:rsidR="00526174" w:rsidRPr="000A0D44" w:rsidRDefault="00526174" w:rsidP="00CF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14:paraId="753A4C3A" w14:textId="77777777" w:rsidR="00526174" w:rsidRPr="000A0D44" w:rsidRDefault="00526174" w:rsidP="00CF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7" w:type="pct"/>
          </w:tcPr>
          <w:p w14:paraId="588B4DA5" w14:textId="77777777" w:rsidR="00526174" w:rsidRPr="000A0D44" w:rsidRDefault="00526174" w:rsidP="00CF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14:paraId="732EA774" w14:textId="77777777" w:rsidR="00526174" w:rsidRPr="000A0D44" w:rsidRDefault="00526174" w:rsidP="00CF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2" w:type="pct"/>
          </w:tcPr>
          <w:p w14:paraId="5FDAF849" w14:textId="77777777" w:rsidR="00526174" w:rsidRPr="000A0D44" w:rsidRDefault="00526174" w:rsidP="00CF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F6E3E" w:rsidRPr="008C010D" w14:paraId="43940A29" w14:textId="77777777" w:rsidTr="007D7AB5">
        <w:tc>
          <w:tcPr>
            <w:tcW w:w="2112" w:type="pct"/>
          </w:tcPr>
          <w:p w14:paraId="37E99425" w14:textId="3E326C32" w:rsidR="00CF6E3E" w:rsidRDefault="00CF6E3E" w:rsidP="00CF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0" w:type="pct"/>
          </w:tcPr>
          <w:p w14:paraId="16E52E4E" w14:textId="77777777" w:rsidR="00CF6E3E" w:rsidRPr="008C010D" w:rsidRDefault="00CF6E3E" w:rsidP="00CF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12E1829" w14:textId="77777777" w:rsidR="00CF6E3E" w:rsidRPr="008C010D" w:rsidRDefault="00CF6E3E" w:rsidP="00CF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061D515" w14:textId="77777777" w:rsidR="00CF6E3E" w:rsidRPr="008C010D" w:rsidRDefault="00CF6E3E" w:rsidP="00CF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4384798" w14:textId="77777777" w:rsidR="00CF6E3E" w:rsidRPr="008C010D" w:rsidRDefault="00CF6E3E" w:rsidP="00CF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E1F5834" w14:textId="77777777" w:rsidR="00CF6E3E" w:rsidRPr="008C010D" w:rsidRDefault="00CF6E3E" w:rsidP="00CF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3878F65" w14:textId="77777777" w:rsidR="00CF6E3E" w:rsidRPr="008C010D" w:rsidRDefault="00CF6E3E" w:rsidP="00CF6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294DAA1" w14:textId="77777777" w:rsidR="00CF6E3E" w:rsidRPr="008C010D" w:rsidRDefault="00CF6E3E" w:rsidP="00CF6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19F1" w:rsidRPr="008C010D" w14:paraId="47DF926A" w14:textId="77777777" w:rsidTr="007D7AB5">
        <w:trPr>
          <w:trHeight w:val="288"/>
        </w:trPr>
        <w:tc>
          <w:tcPr>
            <w:tcW w:w="2112" w:type="pct"/>
          </w:tcPr>
          <w:p w14:paraId="20E5CB4E" w14:textId="77777777" w:rsidR="000519F1" w:rsidRPr="00CB10AD" w:rsidRDefault="000519F1" w:rsidP="000519F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40" w:type="pct"/>
          </w:tcPr>
          <w:p w14:paraId="2AB529EE" w14:textId="50680843" w:rsidR="000519F1" w:rsidRPr="0048255F" w:rsidRDefault="000519F1" w:rsidP="0005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22EA">
              <w:rPr>
                <w:rFonts w:ascii="Angsana New" w:hAnsi="Angsana New"/>
                <w:sz w:val="30"/>
                <w:szCs w:val="30"/>
              </w:rPr>
              <w:t>55,952</w:t>
            </w:r>
          </w:p>
        </w:tc>
        <w:tc>
          <w:tcPr>
            <w:tcW w:w="146" w:type="pct"/>
          </w:tcPr>
          <w:p w14:paraId="03166AF4" w14:textId="77777777" w:rsidR="000519F1" w:rsidRPr="0048255F" w:rsidRDefault="000519F1" w:rsidP="000519F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0E11BDCD" w14:textId="3ADCA0F8" w:rsidR="000519F1" w:rsidRPr="0048255F" w:rsidRDefault="000519F1" w:rsidP="0005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59</w:t>
            </w:r>
            <w:r w:rsidRPr="000810A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="009F2F5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14:paraId="59AB2CED" w14:textId="77777777" w:rsidR="000519F1" w:rsidRPr="0048255F" w:rsidRDefault="000519F1" w:rsidP="000519F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16E76D92" w14:textId="49C0C6D6" w:rsidR="000519F1" w:rsidRPr="002F46A7" w:rsidRDefault="000519F1" w:rsidP="0005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DF22EA">
              <w:rPr>
                <w:rFonts w:ascii="Angsana New" w:hAnsi="Angsana New"/>
                <w:sz w:val="30"/>
                <w:szCs w:val="30"/>
              </w:rPr>
              <w:t>55,952</w:t>
            </w:r>
          </w:p>
        </w:tc>
        <w:tc>
          <w:tcPr>
            <w:tcW w:w="146" w:type="pct"/>
          </w:tcPr>
          <w:p w14:paraId="47633BFA" w14:textId="77777777" w:rsidR="000519F1" w:rsidRPr="0048255F" w:rsidRDefault="000519F1" w:rsidP="000519F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4500B9AA" w14:textId="53ECA1A5" w:rsidR="000519F1" w:rsidRPr="002F46A7" w:rsidRDefault="000519F1" w:rsidP="0005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59</w:t>
            </w:r>
            <w:r w:rsidRPr="000810A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189</w:t>
            </w:r>
          </w:p>
        </w:tc>
      </w:tr>
      <w:tr w:rsidR="000519F1" w:rsidRPr="008C010D" w14:paraId="7D3714E5" w14:textId="77777777" w:rsidTr="007D7AB5">
        <w:tc>
          <w:tcPr>
            <w:tcW w:w="2112" w:type="pct"/>
          </w:tcPr>
          <w:p w14:paraId="0F1FD824" w14:textId="77777777" w:rsidR="000519F1" w:rsidRPr="00F8519A" w:rsidRDefault="000519F1" w:rsidP="000519F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8519A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รายได้จากการให้ใช้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พื้นที่</w:t>
            </w:r>
          </w:p>
        </w:tc>
        <w:tc>
          <w:tcPr>
            <w:tcW w:w="640" w:type="pct"/>
          </w:tcPr>
          <w:p w14:paraId="53B38CCE" w14:textId="77777777" w:rsidR="000519F1" w:rsidRPr="0048255F" w:rsidRDefault="000519F1" w:rsidP="0005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A2DAFBA" w14:textId="77777777" w:rsidR="000519F1" w:rsidRPr="0048255F" w:rsidRDefault="000519F1" w:rsidP="000519F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35BB33D5" w14:textId="77777777" w:rsidR="000519F1" w:rsidRPr="0048255F" w:rsidRDefault="000519F1" w:rsidP="0005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9C0543C" w14:textId="77777777" w:rsidR="000519F1" w:rsidRPr="0048255F" w:rsidRDefault="000519F1" w:rsidP="000519F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126C642E" w14:textId="77777777" w:rsidR="000519F1" w:rsidRPr="002F46A7" w:rsidRDefault="000519F1" w:rsidP="0005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34BFF24" w14:textId="77777777" w:rsidR="000519F1" w:rsidRPr="0048255F" w:rsidRDefault="000519F1" w:rsidP="000519F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7587FE63" w14:textId="77777777" w:rsidR="000519F1" w:rsidRPr="002F46A7" w:rsidRDefault="000519F1" w:rsidP="0005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19F1" w:rsidRPr="008C010D" w14:paraId="47A105F7" w14:textId="77777777" w:rsidTr="007D7AB5">
        <w:tc>
          <w:tcPr>
            <w:tcW w:w="2112" w:type="pct"/>
          </w:tcPr>
          <w:p w14:paraId="45299BFD" w14:textId="77777777" w:rsidR="000519F1" w:rsidRPr="00F8519A" w:rsidRDefault="000519F1" w:rsidP="000519F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>
              <w:rPr>
                <w:rFonts w:ascii="Angsana New" w:hAnsi="Angsana New" w:cs="Angsana New" w:hint="cs"/>
                <w:cs/>
                <w:lang w:val="en-US"/>
              </w:rPr>
              <w:t>และ</w:t>
            </w:r>
            <w:r w:rsidRPr="00F8519A">
              <w:rPr>
                <w:rFonts w:ascii="Angsana New" w:hAnsi="Angsana New" w:cs="Angsana New" w:hint="cs"/>
                <w:cs/>
                <w:lang w:val="en-US"/>
              </w:rPr>
              <w:t>โครงสร้างพื้นฐาน</w:t>
            </w:r>
          </w:p>
        </w:tc>
        <w:tc>
          <w:tcPr>
            <w:tcW w:w="640" w:type="pct"/>
          </w:tcPr>
          <w:p w14:paraId="68520A0E" w14:textId="4211CFC7" w:rsidR="000519F1" w:rsidRPr="0048255F" w:rsidRDefault="000519F1" w:rsidP="0005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19F1">
              <w:rPr>
                <w:rFonts w:ascii="Angsana New" w:hAnsi="Angsana New"/>
                <w:sz w:val="30"/>
                <w:szCs w:val="30"/>
              </w:rPr>
              <w:t>59,917</w:t>
            </w:r>
          </w:p>
        </w:tc>
        <w:tc>
          <w:tcPr>
            <w:tcW w:w="146" w:type="pct"/>
          </w:tcPr>
          <w:p w14:paraId="2E58B06D" w14:textId="77777777" w:rsidR="000519F1" w:rsidRPr="0048255F" w:rsidRDefault="000519F1" w:rsidP="000519F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1B750A4F" w14:textId="0345A2F0" w:rsidR="000519F1" w:rsidRPr="0048255F" w:rsidRDefault="000519F1" w:rsidP="0005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52</w:t>
            </w:r>
            <w:r w:rsidRPr="000810A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146" w:type="pct"/>
          </w:tcPr>
          <w:p w14:paraId="741941D4" w14:textId="77777777" w:rsidR="000519F1" w:rsidRPr="0048255F" w:rsidRDefault="000519F1" w:rsidP="000519F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07FF46A6" w14:textId="4BA71FCC" w:rsidR="000519F1" w:rsidRPr="002F46A7" w:rsidRDefault="000519F1" w:rsidP="0005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519F1">
              <w:rPr>
                <w:rFonts w:ascii="Angsana New" w:hAnsi="Angsana New"/>
                <w:sz w:val="30"/>
                <w:szCs w:val="30"/>
              </w:rPr>
              <w:t>59,917</w:t>
            </w:r>
          </w:p>
        </w:tc>
        <w:tc>
          <w:tcPr>
            <w:tcW w:w="146" w:type="pct"/>
          </w:tcPr>
          <w:p w14:paraId="6745FFAE" w14:textId="77777777" w:rsidR="000519F1" w:rsidRPr="0048255F" w:rsidRDefault="000519F1" w:rsidP="000519F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036EAAF4" w14:textId="40B82C6F" w:rsidR="000519F1" w:rsidRPr="002F46A7" w:rsidRDefault="000519F1" w:rsidP="0005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52</w:t>
            </w:r>
            <w:r w:rsidRPr="000810A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965</w:t>
            </w:r>
          </w:p>
        </w:tc>
      </w:tr>
      <w:tr w:rsidR="000519F1" w:rsidRPr="008C010D" w14:paraId="094FE660" w14:textId="77777777" w:rsidTr="007D7AB5">
        <w:tc>
          <w:tcPr>
            <w:tcW w:w="2112" w:type="pct"/>
          </w:tcPr>
          <w:p w14:paraId="725BD57E" w14:textId="37253C80" w:rsidR="000519F1" w:rsidRDefault="000519F1" w:rsidP="000519F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รายได้จากการบริหารงาน</w:t>
            </w:r>
          </w:p>
        </w:tc>
        <w:tc>
          <w:tcPr>
            <w:tcW w:w="640" w:type="pct"/>
          </w:tcPr>
          <w:p w14:paraId="481A43A6" w14:textId="4311ADBE" w:rsidR="000519F1" w:rsidRPr="00512BCD" w:rsidRDefault="000519F1" w:rsidP="0005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22EA">
              <w:rPr>
                <w:rFonts w:ascii="Angsana New" w:hAnsi="Angsana New"/>
                <w:sz w:val="30"/>
                <w:szCs w:val="30"/>
              </w:rPr>
              <w:t>6,878</w:t>
            </w:r>
          </w:p>
        </w:tc>
        <w:tc>
          <w:tcPr>
            <w:tcW w:w="146" w:type="pct"/>
          </w:tcPr>
          <w:p w14:paraId="32A22154" w14:textId="77777777" w:rsidR="000519F1" w:rsidRPr="00512BCD" w:rsidRDefault="000519F1" w:rsidP="000519F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10E56E2F" w14:textId="40D08F1B" w:rsidR="000519F1" w:rsidRPr="00512BCD" w:rsidRDefault="000519F1" w:rsidP="0005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6</w:t>
            </w:r>
            <w:r w:rsidRPr="000810A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146" w:type="pct"/>
          </w:tcPr>
          <w:p w14:paraId="4CC0AC4F" w14:textId="77777777" w:rsidR="000519F1" w:rsidRPr="00512BCD" w:rsidRDefault="000519F1" w:rsidP="000519F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169F2520" w14:textId="67137771" w:rsidR="000519F1" w:rsidRPr="00512BCD" w:rsidRDefault="000519F1" w:rsidP="0005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DF22EA">
              <w:rPr>
                <w:rFonts w:ascii="Angsana New" w:hAnsi="Angsana New"/>
                <w:sz w:val="30"/>
                <w:szCs w:val="30"/>
              </w:rPr>
              <w:t>6,878</w:t>
            </w:r>
          </w:p>
        </w:tc>
        <w:tc>
          <w:tcPr>
            <w:tcW w:w="146" w:type="pct"/>
          </w:tcPr>
          <w:p w14:paraId="725FE89B" w14:textId="77777777" w:rsidR="000519F1" w:rsidRPr="00512BCD" w:rsidRDefault="000519F1" w:rsidP="000519F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646B740C" w14:textId="539BC755" w:rsidR="000519F1" w:rsidRPr="00512BCD" w:rsidRDefault="000519F1" w:rsidP="0005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6</w:t>
            </w:r>
            <w:r w:rsidRPr="000810A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619</w:t>
            </w:r>
          </w:p>
        </w:tc>
      </w:tr>
      <w:tr w:rsidR="000519F1" w:rsidRPr="008C010D" w14:paraId="12DDF2EF" w14:textId="77777777" w:rsidTr="007D7AB5">
        <w:tc>
          <w:tcPr>
            <w:tcW w:w="2112" w:type="pct"/>
          </w:tcPr>
          <w:p w14:paraId="484A6314" w14:textId="11DF6B10" w:rsidR="000519F1" w:rsidRPr="00BC5138" w:rsidRDefault="000519F1" w:rsidP="000519F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C5138"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640" w:type="pct"/>
          </w:tcPr>
          <w:p w14:paraId="68C7DE90" w14:textId="1843323C" w:rsidR="000519F1" w:rsidRPr="00BC5138" w:rsidRDefault="000519F1" w:rsidP="0005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90B18">
              <w:rPr>
                <w:rFonts w:ascii="Angsana New" w:hAnsi="Angsana New"/>
                <w:sz w:val="30"/>
                <w:szCs w:val="30"/>
              </w:rPr>
              <w:t>1,419</w:t>
            </w:r>
          </w:p>
        </w:tc>
        <w:tc>
          <w:tcPr>
            <w:tcW w:w="146" w:type="pct"/>
          </w:tcPr>
          <w:p w14:paraId="56B23485" w14:textId="77777777" w:rsidR="000519F1" w:rsidRPr="00BC5138" w:rsidRDefault="000519F1" w:rsidP="000519F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0D95B5F9" w14:textId="02F00F15" w:rsidR="000519F1" w:rsidRPr="00BC5138" w:rsidRDefault="000519F1" w:rsidP="0005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Pr="000810A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146" w:type="pct"/>
          </w:tcPr>
          <w:p w14:paraId="4372DB43" w14:textId="77777777" w:rsidR="000519F1" w:rsidRPr="00BC5138" w:rsidRDefault="000519F1" w:rsidP="000519F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28526FF5" w14:textId="0A207A72" w:rsidR="000519F1" w:rsidRPr="00BC5138" w:rsidRDefault="000519F1" w:rsidP="0005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90B18">
              <w:rPr>
                <w:rFonts w:ascii="Angsana New" w:hAnsi="Angsana New"/>
                <w:sz w:val="30"/>
                <w:szCs w:val="30"/>
              </w:rPr>
              <w:t>1,419</w:t>
            </w:r>
          </w:p>
        </w:tc>
        <w:tc>
          <w:tcPr>
            <w:tcW w:w="146" w:type="pct"/>
          </w:tcPr>
          <w:p w14:paraId="7D9DE2F1" w14:textId="77777777" w:rsidR="000519F1" w:rsidRPr="00BC5138" w:rsidRDefault="000519F1" w:rsidP="000519F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2D1828B2" w14:textId="62FD1E77" w:rsidR="000519F1" w:rsidRPr="00BC5138" w:rsidRDefault="000519F1" w:rsidP="0005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Pr="000810A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327</w:t>
            </w:r>
          </w:p>
        </w:tc>
      </w:tr>
      <w:tr w:rsidR="000519F1" w:rsidRPr="008C010D" w14:paraId="2C90931B" w14:textId="77777777" w:rsidTr="007D7AB5">
        <w:tc>
          <w:tcPr>
            <w:tcW w:w="2112" w:type="pct"/>
          </w:tcPr>
          <w:p w14:paraId="2257F938" w14:textId="0F0BBCE2" w:rsidR="000519F1" w:rsidRPr="005F6ABE" w:rsidRDefault="000519F1" w:rsidP="000519F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5F6ABE">
              <w:rPr>
                <w:rFonts w:ascii="Angsana New" w:hAnsi="Angsana New" w:cs="Angsana New" w:hint="cs"/>
                <w:cs/>
                <w:lang w:val="en-US"/>
              </w:rPr>
              <w:t>ดอกเบี้ยรับ</w:t>
            </w:r>
          </w:p>
        </w:tc>
        <w:tc>
          <w:tcPr>
            <w:tcW w:w="640" w:type="pct"/>
          </w:tcPr>
          <w:p w14:paraId="2400A6AC" w14:textId="64EAE3F6" w:rsidR="000519F1" w:rsidRPr="005F6ABE" w:rsidRDefault="000519F1" w:rsidP="0005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146" w:type="pct"/>
          </w:tcPr>
          <w:p w14:paraId="4806D958" w14:textId="77777777" w:rsidR="000519F1" w:rsidRPr="005F6ABE" w:rsidRDefault="000519F1" w:rsidP="000519F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49CCDC09" w14:textId="5D90C572" w:rsidR="000519F1" w:rsidRPr="005F6ABE" w:rsidRDefault="009F2F55" w:rsidP="0005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426</w:t>
            </w:r>
          </w:p>
        </w:tc>
        <w:tc>
          <w:tcPr>
            <w:tcW w:w="146" w:type="pct"/>
          </w:tcPr>
          <w:p w14:paraId="532221A8" w14:textId="77777777" w:rsidR="000519F1" w:rsidRPr="005F6ABE" w:rsidRDefault="000519F1" w:rsidP="000519F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5F720272" w14:textId="56A51125" w:rsidR="000519F1" w:rsidRPr="005F6ABE" w:rsidRDefault="000519F1" w:rsidP="0005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146" w:type="pct"/>
          </w:tcPr>
          <w:p w14:paraId="33D4B624" w14:textId="77777777" w:rsidR="000519F1" w:rsidRPr="005F6ABE" w:rsidRDefault="000519F1" w:rsidP="000519F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025C5E0C" w14:textId="72DB4669" w:rsidR="000519F1" w:rsidRPr="005F6ABE" w:rsidRDefault="00CD19DD" w:rsidP="00051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426</w:t>
            </w:r>
          </w:p>
        </w:tc>
      </w:tr>
      <w:tr w:rsidR="0074553A" w:rsidRPr="008C010D" w14:paraId="35EF5654" w14:textId="77777777" w:rsidTr="007D7AB5">
        <w:tc>
          <w:tcPr>
            <w:tcW w:w="2112" w:type="pct"/>
          </w:tcPr>
          <w:p w14:paraId="4605E7F1" w14:textId="2DC9A442" w:rsidR="0074553A" w:rsidRPr="006C1FC0" w:rsidRDefault="005D1C97" w:rsidP="0074553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6C1FC0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การร่วมค้า</w:t>
            </w:r>
            <w:r w:rsidR="006C1FC0" w:rsidRPr="006C1FC0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(</w:t>
            </w:r>
            <w:r w:rsidR="006C1FC0" w:rsidRPr="006C1FC0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ต่อ</w:t>
            </w:r>
            <w:r w:rsidR="006C1FC0" w:rsidRPr="006C1FC0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)</w:t>
            </w:r>
          </w:p>
        </w:tc>
        <w:tc>
          <w:tcPr>
            <w:tcW w:w="640" w:type="pct"/>
          </w:tcPr>
          <w:p w14:paraId="6B9FDCFE" w14:textId="0B5EE52E" w:rsidR="0074553A" w:rsidRDefault="0074553A" w:rsidP="0074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EEDF14F" w14:textId="77777777" w:rsidR="0074553A" w:rsidRPr="005F6ABE" w:rsidRDefault="0074553A" w:rsidP="007455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394F596A" w14:textId="268D0754" w:rsidR="0074553A" w:rsidRPr="004B5E68" w:rsidRDefault="0074553A" w:rsidP="0074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425F8C5" w14:textId="77777777" w:rsidR="0074553A" w:rsidRPr="005F6ABE" w:rsidRDefault="0074553A" w:rsidP="007455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2FC57F6D" w14:textId="7B2A730F" w:rsidR="0074553A" w:rsidRDefault="0074553A" w:rsidP="0074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6B6349D" w14:textId="77777777" w:rsidR="0074553A" w:rsidRPr="005F6ABE" w:rsidRDefault="0074553A" w:rsidP="007455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570D57D4" w14:textId="6507E6B4" w:rsidR="0074553A" w:rsidRPr="004B5E68" w:rsidRDefault="0074553A" w:rsidP="00745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1C97" w:rsidRPr="008C010D" w14:paraId="2A85B014" w14:textId="77777777" w:rsidTr="007D7AB5">
        <w:tc>
          <w:tcPr>
            <w:tcW w:w="2112" w:type="pct"/>
          </w:tcPr>
          <w:p w14:paraId="4E62D076" w14:textId="3D43BE5B" w:rsidR="005D1C97" w:rsidRPr="00A56A45" w:rsidRDefault="005D1C97" w:rsidP="005D1C9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A56A45"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640" w:type="pct"/>
          </w:tcPr>
          <w:p w14:paraId="3FE426B8" w14:textId="6AEA6C58" w:rsidR="005D1C97" w:rsidRPr="00A56A45" w:rsidRDefault="005D1C97" w:rsidP="005D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6A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EAE313E" w14:textId="77777777" w:rsidR="005D1C97" w:rsidRPr="00A56A45" w:rsidRDefault="005D1C97" w:rsidP="005D1C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6BA3ED8A" w14:textId="3E4B4A27" w:rsidR="005D1C97" w:rsidRPr="00A56A45" w:rsidRDefault="005D1C97" w:rsidP="005D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6A45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46" w:type="pct"/>
          </w:tcPr>
          <w:p w14:paraId="0ADCB50E" w14:textId="77777777" w:rsidR="005D1C97" w:rsidRPr="00A56A45" w:rsidRDefault="005D1C97" w:rsidP="005D1C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501A9F8B" w14:textId="6968A071" w:rsidR="005D1C97" w:rsidRPr="00A56A45" w:rsidRDefault="005D1C97" w:rsidP="005D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A56A4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8677FF3" w14:textId="77777777" w:rsidR="005D1C97" w:rsidRPr="00A56A45" w:rsidRDefault="005D1C97" w:rsidP="005D1C9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25A448B3" w14:textId="6DE00CEE" w:rsidR="005D1C97" w:rsidRPr="00A56A45" w:rsidRDefault="005D1C97" w:rsidP="005D1C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A56A45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526174" w:rsidRPr="008C010D" w14:paraId="10A6069C" w14:textId="77777777" w:rsidTr="007D7AB5">
        <w:tc>
          <w:tcPr>
            <w:tcW w:w="2112" w:type="pct"/>
          </w:tcPr>
          <w:p w14:paraId="63EC706E" w14:textId="0A2DCD29" w:rsidR="00526174" w:rsidRDefault="00526174" w:rsidP="0052617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ซื้อสินค้าและบริการ</w:t>
            </w:r>
          </w:p>
        </w:tc>
        <w:tc>
          <w:tcPr>
            <w:tcW w:w="640" w:type="pct"/>
          </w:tcPr>
          <w:p w14:paraId="00A2147D" w14:textId="1A245113" w:rsidR="00526174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484</w:t>
            </w:r>
          </w:p>
        </w:tc>
        <w:tc>
          <w:tcPr>
            <w:tcW w:w="146" w:type="pct"/>
          </w:tcPr>
          <w:p w14:paraId="64F8C1CB" w14:textId="77777777" w:rsidR="00526174" w:rsidRPr="005F6ABE" w:rsidRDefault="00526174" w:rsidP="005261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362F8667" w14:textId="0CD8A334" w:rsidR="00526174" w:rsidRPr="004B5E68" w:rsidRDefault="009F2F55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5843F3CF" w14:textId="77777777" w:rsidR="00526174" w:rsidRPr="005F6ABE" w:rsidRDefault="00526174" w:rsidP="005261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41ED3699" w14:textId="0432EBE8" w:rsidR="00526174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484</w:t>
            </w:r>
          </w:p>
        </w:tc>
        <w:tc>
          <w:tcPr>
            <w:tcW w:w="146" w:type="pct"/>
          </w:tcPr>
          <w:p w14:paraId="445462B9" w14:textId="77777777" w:rsidR="00526174" w:rsidRPr="005F6ABE" w:rsidRDefault="00526174" w:rsidP="005261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745C368F" w14:textId="01A3EDD8" w:rsidR="00526174" w:rsidRPr="004B5E68" w:rsidRDefault="00CD19DD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26174" w:rsidRPr="00882AB8" w14:paraId="210A7F93" w14:textId="77777777" w:rsidTr="007D7AB5">
        <w:tc>
          <w:tcPr>
            <w:tcW w:w="2112" w:type="pct"/>
          </w:tcPr>
          <w:p w14:paraId="4EA185B5" w14:textId="77777777" w:rsidR="00526174" w:rsidRPr="0098638D" w:rsidRDefault="00526174" w:rsidP="0052617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640" w:type="pct"/>
          </w:tcPr>
          <w:p w14:paraId="2593559C" w14:textId="77777777" w:rsidR="00526174" w:rsidRPr="00185F9B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14:paraId="204807E2" w14:textId="77777777" w:rsidR="00526174" w:rsidRPr="00185F9B" w:rsidRDefault="00526174" w:rsidP="005261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38" w:type="pct"/>
          </w:tcPr>
          <w:p w14:paraId="06632426" w14:textId="77777777" w:rsidR="00526174" w:rsidRPr="00185F9B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14:paraId="246E7E61" w14:textId="77777777" w:rsidR="00526174" w:rsidRPr="00185F9B" w:rsidRDefault="00526174" w:rsidP="005261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7" w:type="pct"/>
          </w:tcPr>
          <w:p w14:paraId="3DF30809" w14:textId="77777777" w:rsidR="00526174" w:rsidRPr="00185F9B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14:paraId="2F880EF9" w14:textId="77777777" w:rsidR="00526174" w:rsidRPr="00185F9B" w:rsidRDefault="00526174" w:rsidP="005261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82" w:type="pct"/>
          </w:tcPr>
          <w:p w14:paraId="11B327CC" w14:textId="77777777" w:rsidR="00526174" w:rsidRPr="00185F9B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26174" w:rsidRPr="008C010D" w14:paraId="66DE1976" w14:textId="77777777" w:rsidTr="007D7AB5">
        <w:tc>
          <w:tcPr>
            <w:tcW w:w="2112" w:type="pct"/>
          </w:tcPr>
          <w:p w14:paraId="13E03EDB" w14:textId="77777777" w:rsidR="00526174" w:rsidRPr="008C010D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40" w:type="pct"/>
          </w:tcPr>
          <w:p w14:paraId="1CD81587" w14:textId="77777777" w:rsidR="00526174" w:rsidRPr="008C010D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8BE97D6" w14:textId="77777777" w:rsidR="00526174" w:rsidRPr="008C010D" w:rsidRDefault="00526174" w:rsidP="0052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2D3C4A2" w14:textId="77777777" w:rsidR="00526174" w:rsidRPr="008C010D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12B572B" w14:textId="77777777" w:rsidR="00526174" w:rsidRPr="008C010D" w:rsidRDefault="00526174" w:rsidP="0052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6BBB7B4" w14:textId="77777777" w:rsidR="00526174" w:rsidRPr="002F46A7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A835F3E" w14:textId="77777777" w:rsidR="00526174" w:rsidRPr="008C010D" w:rsidRDefault="00526174" w:rsidP="00526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CE98D4A" w14:textId="77777777" w:rsidR="00526174" w:rsidRPr="002F46A7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6174" w:rsidRPr="008C010D" w14:paraId="1C4332DD" w14:textId="77777777" w:rsidTr="007D7AB5">
        <w:tc>
          <w:tcPr>
            <w:tcW w:w="2112" w:type="pct"/>
          </w:tcPr>
          <w:p w14:paraId="7F7CD132" w14:textId="28D51345" w:rsidR="00526174" w:rsidRPr="008C010D" w:rsidRDefault="00526174" w:rsidP="0052617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40" w:type="pct"/>
          </w:tcPr>
          <w:p w14:paraId="7272570F" w14:textId="6990C1CB" w:rsidR="00526174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22EA">
              <w:rPr>
                <w:rFonts w:ascii="Angsana New" w:hAnsi="Angsana New"/>
                <w:sz w:val="30"/>
                <w:szCs w:val="30"/>
              </w:rPr>
              <w:t>1,238</w:t>
            </w:r>
          </w:p>
        </w:tc>
        <w:tc>
          <w:tcPr>
            <w:tcW w:w="146" w:type="pct"/>
          </w:tcPr>
          <w:p w14:paraId="2782C9DF" w14:textId="77777777" w:rsidR="00526174" w:rsidRPr="0048255F" w:rsidRDefault="00526174" w:rsidP="005261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5F872762" w14:textId="18E9BAD3" w:rsidR="00526174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Pr="000810A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146" w:type="pct"/>
          </w:tcPr>
          <w:p w14:paraId="5EFEBD5B" w14:textId="77777777" w:rsidR="00526174" w:rsidRPr="0048255F" w:rsidRDefault="00526174" w:rsidP="005261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DB33555" w14:textId="47B88FBD" w:rsidR="00526174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DF22EA">
              <w:rPr>
                <w:rFonts w:ascii="Angsana New" w:hAnsi="Angsana New"/>
                <w:sz w:val="30"/>
                <w:szCs w:val="30"/>
              </w:rPr>
              <w:t>1,238</w:t>
            </w:r>
          </w:p>
        </w:tc>
        <w:tc>
          <w:tcPr>
            <w:tcW w:w="146" w:type="pct"/>
          </w:tcPr>
          <w:p w14:paraId="0F11DF97" w14:textId="77777777" w:rsidR="00526174" w:rsidRPr="0048255F" w:rsidRDefault="00526174" w:rsidP="005261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3BBB51F0" w14:textId="74BA5096" w:rsidR="00526174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Pr="000810A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271</w:t>
            </w:r>
          </w:p>
        </w:tc>
      </w:tr>
      <w:tr w:rsidR="00526174" w:rsidRPr="008C010D" w14:paraId="78B008C4" w14:textId="77777777" w:rsidTr="007D7AB5">
        <w:tc>
          <w:tcPr>
            <w:tcW w:w="2112" w:type="pct"/>
          </w:tcPr>
          <w:p w14:paraId="707A997E" w14:textId="31E78B33" w:rsidR="00526174" w:rsidRDefault="00526174" w:rsidP="0052617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40" w:type="pct"/>
          </w:tcPr>
          <w:p w14:paraId="2A5F7A20" w14:textId="71677803" w:rsidR="00526174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22EA">
              <w:rPr>
                <w:rFonts w:ascii="Angsana New" w:hAnsi="Angsana New"/>
                <w:sz w:val="30"/>
                <w:szCs w:val="30"/>
              </w:rPr>
              <w:t>1,559</w:t>
            </w:r>
          </w:p>
        </w:tc>
        <w:tc>
          <w:tcPr>
            <w:tcW w:w="146" w:type="pct"/>
          </w:tcPr>
          <w:p w14:paraId="2BDCE123" w14:textId="77777777" w:rsidR="00526174" w:rsidRPr="0048255F" w:rsidRDefault="00526174" w:rsidP="005261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53B5C871" w14:textId="76BE8305" w:rsidR="00526174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Pr="000810A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146" w:type="pct"/>
          </w:tcPr>
          <w:p w14:paraId="7FD770E3" w14:textId="77777777" w:rsidR="00526174" w:rsidRPr="0048255F" w:rsidRDefault="00526174" w:rsidP="005261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0712AC81" w14:textId="41FEB70B" w:rsidR="00526174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DF22EA">
              <w:rPr>
                <w:rFonts w:ascii="Angsana New" w:hAnsi="Angsana New"/>
                <w:sz w:val="30"/>
                <w:szCs w:val="30"/>
              </w:rPr>
              <w:t>1,559</w:t>
            </w:r>
          </w:p>
        </w:tc>
        <w:tc>
          <w:tcPr>
            <w:tcW w:w="146" w:type="pct"/>
          </w:tcPr>
          <w:p w14:paraId="72708409" w14:textId="77777777" w:rsidR="00526174" w:rsidRPr="0048255F" w:rsidRDefault="00526174" w:rsidP="005261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61864FCB" w14:textId="1DB38985" w:rsidR="00526174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Pr="000810A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758</w:t>
            </w:r>
          </w:p>
        </w:tc>
      </w:tr>
      <w:tr w:rsidR="00017639" w:rsidRPr="008C010D" w14:paraId="5833C06B" w14:textId="77777777" w:rsidTr="007D7AB5">
        <w:tc>
          <w:tcPr>
            <w:tcW w:w="2112" w:type="pct"/>
          </w:tcPr>
          <w:p w14:paraId="0B9A2474" w14:textId="4AC947E8" w:rsidR="00017639" w:rsidRDefault="00017639" w:rsidP="0001763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640" w:type="pct"/>
          </w:tcPr>
          <w:p w14:paraId="33753B60" w14:textId="26D867C6" w:rsidR="00017639" w:rsidRPr="00DF22EA" w:rsidRDefault="00017639" w:rsidP="0001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22EA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46" w:type="pct"/>
          </w:tcPr>
          <w:p w14:paraId="3373A56C" w14:textId="77777777" w:rsidR="00017639" w:rsidRPr="0048255F" w:rsidRDefault="00017639" w:rsidP="000176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769DE803" w14:textId="5711DE43" w:rsidR="00017639" w:rsidRPr="004B5E68" w:rsidRDefault="00017639" w:rsidP="0001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46" w:type="pct"/>
          </w:tcPr>
          <w:p w14:paraId="22DABBBE" w14:textId="77777777" w:rsidR="00017639" w:rsidRPr="0048255F" w:rsidRDefault="00017639" w:rsidP="000176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3C613D38" w14:textId="6388872E" w:rsidR="00017639" w:rsidRPr="00DF22EA" w:rsidRDefault="00017639" w:rsidP="0001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DF22EA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46" w:type="pct"/>
          </w:tcPr>
          <w:p w14:paraId="797654F9" w14:textId="77777777" w:rsidR="00017639" w:rsidRPr="0048255F" w:rsidRDefault="00017639" w:rsidP="0001763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4BA6C72C" w14:textId="07B6DD8F" w:rsidR="00017639" w:rsidRPr="004B5E68" w:rsidRDefault="00017639" w:rsidP="0001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526174" w:rsidRPr="008C010D" w14:paraId="6828FF6A" w14:textId="77777777" w:rsidTr="007D7AB5">
        <w:tc>
          <w:tcPr>
            <w:tcW w:w="2112" w:type="pct"/>
          </w:tcPr>
          <w:p w14:paraId="67F92427" w14:textId="61C27B39" w:rsidR="00526174" w:rsidRDefault="00526174" w:rsidP="0052617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ค่าใช้จ่ายอื่น</w:t>
            </w:r>
          </w:p>
        </w:tc>
        <w:tc>
          <w:tcPr>
            <w:tcW w:w="640" w:type="pct"/>
          </w:tcPr>
          <w:p w14:paraId="5BECE3AD" w14:textId="1A1FC1F3" w:rsidR="00526174" w:rsidRPr="000810A4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146" w:type="pct"/>
          </w:tcPr>
          <w:p w14:paraId="29E75930" w14:textId="77777777" w:rsidR="00526174" w:rsidRPr="0048255F" w:rsidRDefault="00526174" w:rsidP="005261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2B554B26" w14:textId="39A6B0B1" w:rsidR="00526174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230B9F0" w14:textId="77777777" w:rsidR="00526174" w:rsidRPr="0048255F" w:rsidRDefault="00526174" w:rsidP="005261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2259EA74" w14:textId="79FA4155" w:rsidR="00526174" w:rsidRPr="000810A4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146" w:type="pct"/>
          </w:tcPr>
          <w:p w14:paraId="6E843BCE" w14:textId="77777777" w:rsidR="00526174" w:rsidRPr="0048255F" w:rsidRDefault="00526174" w:rsidP="005261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61F7529B" w14:textId="4B08D3ED" w:rsidR="00526174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13B6" w:rsidRPr="008C010D" w14:paraId="3DC58E00" w14:textId="77777777" w:rsidTr="007D7AB5">
        <w:tc>
          <w:tcPr>
            <w:tcW w:w="2112" w:type="pct"/>
          </w:tcPr>
          <w:p w14:paraId="08AD4360" w14:textId="77777777" w:rsidR="00C313B6" w:rsidRPr="0098638D" w:rsidRDefault="00C313B6" w:rsidP="0052617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640" w:type="pct"/>
          </w:tcPr>
          <w:p w14:paraId="79FE7690" w14:textId="77777777" w:rsidR="00C313B6" w:rsidRPr="007D7AB5" w:rsidRDefault="00C313B6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6" w:type="pct"/>
          </w:tcPr>
          <w:p w14:paraId="32177776" w14:textId="77777777" w:rsidR="00C313B6" w:rsidRPr="007D7AB5" w:rsidRDefault="00C313B6" w:rsidP="005261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638" w:type="pct"/>
          </w:tcPr>
          <w:p w14:paraId="494EBB2A" w14:textId="77777777" w:rsidR="00C313B6" w:rsidRPr="007D7AB5" w:rsidRDefault="00C313B6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6" w:type="pct"/>
          </w:tcPr>
          <w:p w14:paraId="6C6F172B" w14:textId="77777777" w:rsidR="00C313B6" w:rsidRPr="007D7AB5" w:rsidRDefault="00C313B6" w:rsidP="005261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587" w:type="pct"/>
          </w:tcPr>
          <w:p w14:paraId="7CD8AF73" w14:textId="77777777" w:rsidR="00C313B6" w:rsidRPr="007D7AB5" w:rsidRDefault="00C313B6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6" w:type="pct"/>
          </w:tcPr>
          <w:p w14:paraId="1FCFBF19" w14:textId="77777777" w:rsidR="00C313B6" w:rsidRPr="007D7AB5" w:rsidRDefault="00C313B6" w:rsidP="005261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582" w:type="pct"/>
          </w:tcPr>
          <w:p w14:paraId="7FE2E058" w14:textId="77777777" w:rsidR="00C313B6" w:rsidRPr="007D7AB5" w:rsidRDefault="00C313B6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26174" w:rsidRPr="008C010D" w14:paraId="1A750973" w14:textId="77777777" w:rsidTr="007D7AB5">
        <w:tc>
          <w:tcPr>
            <w:tcW w:w="2112" w:type="pct"/>
          </w:tcPr>
          <w:p w14:paraId="64848140" w14:textId="77777777" w:rsidR="00526174" w:rsidRPr="008C010D" w:rsidRDefault="00526174" w:rsidP="00526174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640" w:type="pct"/>
          </w:tcPr>
          <w:p w14:paraId="4A5F56C8" w14:textId="77777777" w:rsidR="00526174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6910B07" w14:textId="77777777" w:rsidR="00526174" w:rsidRPr="0048255F" w:rsidRDefault="00526174" w:rsidP="005261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4560D340" w14:textId="77777777" w:rsidR="00526174" w:rsidRPr="0048255F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E951192" w14:textId="77777777" w:rsidR="00526174" w:rsidRPr="0048255F" w:rsidRDefault="00526174" w:rsidP="005261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27CFE748" w14:textId="77777777" w:rsidR="00526174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DE87571" w14:textId="77777777" w:rsidR="00526174" w:rsidRPr="0048255F" w:rsidRDefault="00526174" w:rsidP="005261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09EE6A6A" w14:textId="77777777" w:rsidR="00526174" w:rsidRPr="0048255F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6174" w:rsidRPr="008C010D" w14:paraId="13CBB67F" w14:textId="77777777" w:rsidTr="007D7AB5">
        <w:tc>
          <w:tcPr>
            <w:tcW w:w="2112" w:type="pct"/>
          </w:tcPr>
          <w:p w14:paraId="16F84950" w14:textId="77777777" w:rsidR="00526174" w:rsidRPr="008C010D" w:rsidRDefault="00526174" w:rsidP="00526174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40" w:type="pct"/>
          </w:tcPr>
          <w:p w14:paraId="4E212EF2" w14:textId="77777777" w:rsidR="00526174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A12CC2F" w14:textId="77777777" w:rsidR="00526174" w:rsidRPr="0048255F" w:rsidRDefault="00526174" w:rsidP="005261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6E3011D8" w14:textId="77777777" w:rsidR="00526174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5298574" w14:textId="77777777" w:rsidR="00526174" w:rsidRPr="0048255F" w:rsidRDefault="00526174" w:rsidP="005261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4F181E3" w14:textId="77777777" w:rsidR="00526174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010DDFF" w14:textId="77777777" w:rsidR="00526174" w:rsidRPr="0048255F" w:rsidRDefault="00526174" w:rsidP="005261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42215521" w14:textId="77777777" w:rsidR="00526174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6174" w:rsidRPr="008C010D" w14:paraId="1C59F1BA" w14:textId="77777777" w:rsidTr="007D7AB5">
        <w:tc>
          <w:tcPr>
            <w:tcW w:w="2112" w:type="pct"/>
          </w:tcPr>
          <w:p w14:paraId="0924E202" w14:textId="3CAE8362" w:rsidR="00526174" w:rsidRPr="008C010D" w:rsidRDefault="00CB5C9F" w:rsidP="00526174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="00526174"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640" w:type="pct"/>
          </w:tcPr>
          <w:p w14:paraId="66FF1F38" w14:textId="6065904F" w:rsidR="00526174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19F1">
              <w:rPr>
                <w:rFonts w:ascii="Angsana New" w:hAnsi="Angsana New"/>
                <w:sz w:val="30"/>
                <w:szCs w:val="30"/>
              </w:rPr>
              <w:t>64,</w:t>
            </w:r>
            <w:r w:rsidR="00D00554">
              <w:rPr>
                <w:rFonts w:ascii="Angsana New" w:hAnsi="Angsana New"/>
                <w:sz w:val="30"/>
                <w:szCs w:val="30"/>
              </w:rPr>
              <w:t>669</w:t>
            </w:r>
          </w:p>
        </w:tc>
        <w:tc>
          <w:tcPr>
            <w:tcW w:w="146" w:type="pct"/>
          </w:tcPr>
          <w:p w14:paraId="645DA5E5" w14:textId="77777777" w:rsidR="00526174" w:rsidRPr="0048255F" w:rsidRDefault="00526174" w:rsidP="005261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77B23A60" w14:textId="2921E550" w:rsidR="00526174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2147D">
              <w:rPr>
                <w:rFonts w:ascii="Angsana New" w:hAnsi="Angsana New"/>
                <w:sz w:val="30"/>
                <w:szCs w:val="30"/>
              </w:rPr>
              <w:t>6</w:t>
            </w:r>
            <w:r w:rsidR="00D00554">
              <w:rPr>
                <w:rFonts w:ascii="Angsana New" w:hAnsi="Angsana New"/>
                <w:sz w:val="30"/>
                <w:szCs w:val="30"/>
              </w:rPr>
              <w:t>7,061</w:t>
            </w:r>
          </w:p>
        </w:tc>
        <w:tc>
          <w:tcPr>
            <w:tcW w:w="146" w:type="pct"/>
          </w:tcPr>
          <w:p w14:paraId="0B765C34" w14:textId="77777777" w:rsidR="00526174" w:rsidRPr="0048255F" w:rsidRDefault="00526174" w:rsidP="005261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56BBFCF3" w14:textId="6891D8E0" w:rsidR="00526174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2147D">
              <w:rPr>
                <w:rFonts w:ascii="Angsana New" w:hAnsi="Angsana New"/>
                <w:sz w:val="30"/>
                <w:szCs w:val="30"/>
              </w:rPr>
              <w:t>64,</w:t>
            </w:r>
            <w:r w:rsidR="00D00554">
              <w:rPr>
                <w:rFonts w:ascii="Angsana New" w:hAnsi="Angsana New"/>
                <w:sz w:val="30"/>
                <w:szCs w:val="30"/>
              </w:rPr>
              <w:t>669</w:t>
            </w:r>
          </w:p>
        </w:tc>
        <w:tc>
          <w:tcPr>
            <w:tcW w:w="146" w:type="pct"/>
          </w:tcPr>
          <w:p w14:paraId="04E3C9C0" w14:textId="77777777" w:rsidR="00526174" w:rsidRPr="0048255F" w:rsidRDefault="00526174" w:rsidP="005261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</w:tcPr>
          <w:p w14:paraId="31BF8B90" w14:textId="02E6F9D2" w:rsidR="00526174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72147D">
              <w:rPr>
                <w:rFonts w:ascii="Angsana New" w:hAnsi="Angsana New"/>
                <w:sz w:val="30"/>
                <w:szCs w:val="30"/>
              </w:rPr>
              <w:t>6</w:t>
            </w:r>
            <w:r w:rsidR="00D00554">
              <w:rPr>
                <w:rFonts w:ascii="Angsana New" w:hAnsi="Angsana New"/>
                <w:sz w:val="30"/>
                <w:szCs w:val="30"/>
              </w:rPr>
              <w:t>7,061</w:t>
            </w:r>
          </w:p>
        </w:tc>
      </w:tr>
      <w:tr w:rsidR="00526174" w:rsidRPr="008C010D" w14:paraId="69CFAE84" w14:textId="77777777" w:rsidTr="007D7AB5">
        <w:tc>
          <w:tcPr>
            <w:tcW w:w="2112" w:type="pct"/>
          </w:tcPr>
          <w:p w14:paraId="419B1AF3" w14:textId="1E6C6EB2" w:rsidR="00526174" w:rsidRPr="008C010D" w:rsidRDefault="00CB5C9F" w:rsidP="00526174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="00526174"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</w:t>
            </w:r>
            <w:r w:rsidR="00526174">
              <w:rPr>
                <w:rFonts w:ascii="Angsana New" w:hAnsi="Angsana New" w:cs="Angsana New" w:hint="cs"/>
                <w:cs/>
                <w:lang w:val="en-US"/>
              </w:rPr>
              <w:t>หลังออกจากงาน</w:t>
            </w:r>
            <w:r w:rsidR="00526174" w:rsidRPr="008C010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7665C6D3" w14:textId="74469BF1" w:rsidR="00526174" w:rsidRPr="0048255F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519F1">
              <w:rPr>
                <w:rFonts w:ascii="Angsana New" w:hAnsi="Angsana New"/>
                <w:sz w:val="30"/>
                <w:szCs w:val="30"/>
              </w:rPr>
              <w:t>1,627</w:t>
            </w:r>
          </w:p>
        </w:tc>
        <w:tc>
          <w:tcPr>
            <w:tcW w:w="146" w:type="pct"/>
          </w:tcPr>
          <w:p w14:paraId="398971BB" w14:textId="77777777" w:rsidR="00526174" w:rsidRPr="0048255F" w:rsidRDefault="00526174" w:rsidP="005261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68DCEE1F" w14:textId="7B44FED0" w:rsidR="00526174" w:rsidRPr="0048255F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835</w:t>
            </w:r>
          </w:p>
        </w:tc>
        <w:tc>
          <w:tcPr>
            <w:tcW w:w="146" w:type="pct"/>
          </w:tcPr>
          <w:p w14:paraId="7EA7F745" w14:textId="77777777" w:rsidR="00526174" w:rsidRPr="0048255F" w:rsidRDefault="00526174" w:rsidP="005261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0CC6145F" w14:textId="28062573" w:rsidR="00526174" w:rsidRPr="0048255F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519F1">
              <w:rPr>
                <w:rFonts w:ascii="Angsana New" w:hAnsi="Angsana New"/>
                <w:sz w:val="30"/>
                <w:szCs w:val="30"/>
              </w:rPr>
              <w:t>1,627</w:t>
            </w:r>
          </w:p>
        </w:tc>
        <w:tc>
          <w:tcPr>
            <w:tcW w:w="146" w:type="pct"/>
          </w:tcPr>
          <w:p w14:paraId="26082F32" w14:textId="77777777" w:rsidR="00526174" w:rsidRPr="0048255F" w:rsidRDefault="00526174" w:rsidP="005261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3074ADC" w14:textId="7D098677" w:rsidR="00526174" w:rsidRPr="0048255F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835</w:t>
            </w:r>
          </w:p>
        </w:tc>
      </w:tr>
      <w:tr w:rsidR="00526174" w:rsidRPr="008C010D" w14:paraId="53CBF99C" w14:textId="77777777" w:rsidTr="007D7AB5">
        <w:tc>
          <w:tcPr>
            <w:tcW w:w="2112" w:type="pct"/>
          </w:tcPr>
          <w:p w14:paraId="5F66DA90" w14:textId="6A69B470" w:rsidR="00526174" w:rsidRPr="003474EF" w:rsidRDefault="00CB5C9F" w:rsidP="00526174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="00526174" w:rsidRPr="003474E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07DBB3A3" w14:textId="0E88E2ED" w:rsidR="00526174" w:rsidRPr="00E63EB6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</w:t>
            </w:r>
            <w:r w:rsidR="00D00554">
              <w:rPr>
                <w:rFonts w:ascii="Angsana New" w:hAnsi="Angsana New"/>
                <w:b/>
                <w:bCs/>
                <w:sz w:val="30"/>
                <w:szCs w:val="30"/>
              </w:rPr>
              <w:t>296</w:t>
            </w:r>
          </w:p>
        </w:tc>
        <w:tc>
          <w:tcPr>
            <w:tcW w:w="146" w:type="pct"/>
          </w:tcPr>
          <w:p w14:paraId="12872838" w14:textId="77777777" w:rsidR="00526174" w:rsidRPr="003474EF" w:rsidRDefault="00526174" w:rsidP="005261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661EA211" w14:textId="4CD762DE" w:rsidR="00526174" w:rsidRPr="00B44DB0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00554">
              <w:rPr>
                <w:rFonts w:ascii="Angsana New" w:hAnsi="Angsana New"/>
                <w:b/>
                <w:bCs/>
                <w:sz w:val="30"/>
                <w:szCs w:val="30"/>
              </w:rPr>
              <w:t>7,896</w:t>
            </w:r>
          </w:p>
        </w:tc>
        <w:tc>
          <w:tcPr>
            <w:tcW w:w="146" w:type="pct"/>
          </w:tcPr>
          <w:p w14:paraId="403C4915" w14:textId="77777777" w:rsidR="00526174" w:rsidRPr="003474EF" w:rsidRDefault="00526174" w:rsidP="005261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3CC7B7A" w14:textId="576EABA8" w:rsidR="00526174" w:rsidRPr="003474EF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66,</w:t>
            </w:r>
            <w:r w:rsidR="00D00554">
              <w:rPr>
                <w:rFonts w:ascii="Angsana New" w:hAnsi="Angsana New"/>
                <w:b/>
                <w:bCs/>
                <w:sz w:val="30"/>
                <w:szCs w:val="30"/>
              </w:rPr>
              <w:t>296</w:t>
            </w:r>
          </w:p>
        </w:tc>
        <w:tc>
          <w:tcPr>
            <w:tcW w:w="146" w:type="pct"/>
          </w:tcPr>
          <w:p w14:paraId="36A9D0C9" w14:textId="77777777" w:rsidR="00526174" w:rsidRPr="003474EF" w:rsidRDefault="00526174" w:rsidP="005261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BBB8437" w14:textId="759257F9" w:rsidR="00526174" w:rsidRPr="00A93628" w:rsidRDefault="00526174" w:rsidP="00526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D00554">
              <w:rPr>
                <w:rFonts w:ascii="Angsana New" w:hAnsi="Angsana New"/>
                <w:b/>
                <w:bCs/>
                <w:sz w:val="30"/>
                <w:szCs w:val="30"/>
              </w:rPr>
              <w:t>7,896</w:t>
            </w:r>
          </w:p>
        </w:tc>
      </w:tr>
    </w:tbl>
    <w:p w14:paraId="7B9271C6" w14:textId="2D3D690A" w:rsidR="006955A8" w:rsidRPr="0098638D" w:rsidRDefault="00695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12"/>
          <w:szCs w:val="12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6"/>
        <w:gridCol w:w="1174"/>
        <w:gridCol w:w="269"/>
        <w:gridCol w:w="1171"/>
        <w:gridCol w:w="269"/>
        <w:gridCol w:w="1078"/>
        <w:gridCol w:w="269"/>
        <w:gridCol w:w="1060"/>
      </w:tblGrid>
      <w:tr w:rsidR="00C43B93" w:rsidRPr="00A56A45" w14:paraId="476BBD07" w14:textId="77777777" w:rsidTr="00C43B93">
        <w:trPr>
          <w:tblHeader/>
        </w:trPr>
        <w:tc>
          <w:tcPr>
            <w:tcW w:w="2114" w:type="pct"/>
          </w:tcPr>
          <w:p w14:paraId="53751DDD" w14:textId="4E6F571A" w:rsidR="00C43B93" w:rsidRPr="00842565" w:rsidRDefault="00C43B93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425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</w:t>
            </w:r>
          </w:p>
        </w:tc>
        <w:tc>
          <w:tcPr>
            <w:tcW w:w="1426" w:type="pct"/>
            <w:gridSpan w:val="3"/>
          </w:tcPr>
          <w:p w14:paraId="640CAC1B" w14:textId="1FFDA385" w:rsidR="00C43B93" w:rsidRPr="00C43B93" w:rsidRDefault="00C43B93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533640B" w14:textId="77777777" w:rsidR="00C43B93" w:rsidRPr="008C010D" w:rsidRDefault="00C43B93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3" w:type="pct"/>
            <w:gridSpan w:val="3"/>
          </w:tcPr>
          <w:p w14:paraId="51D3DA55" w14:textId="6DD80926" w:rsidR="00C43B93" w:rsidRPr="00C43B93" w:rsidRDefault="00C43B93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C44A5" w:rsidRPr="00A56A45" w14:paraId="2F503BF8" w14:textId="77777777" w:rsidTr="00C43B93">
        <w:trPr>
          <w:tblHeader/>
        </w:trPr>
        <w:tc>
          <w:tcPr>
            <w:tcW w:w="2114" w:type="pct"/>
          </w:tcPr>
          <w:p w14:paraId="48CE6A0A" w14:textId="660371F0" w:rsidR="004C44A5" w:rsidRPr="00A56A45" w:rsidRDefault="004C44A5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56A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426" w:type="pct"/>
            <w:gridSpan w:val="3"/>
          </w:tcPr>
          <w:p w14:paraId="31C6E105" w14:textId="6076EE12" w:rsidR="004C44A5" w:rsidRPr="00A56A45" w:rsidRDefault="00E03992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3B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5B3390F" w14:textId="77777777" w:rsidR="004C44A5" w:rsidRPr="00A56A45" w:rsidRDefault="004C44A5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3" w:type="pct"/>
            <w:gridSpan w:val="3"/>
          </w:tcPr>
          <w:p w14:paraId="37A0CFCA" w14:textId="13E3E63A" w:rsidR="004C44A5" w:rsidRPr="00A56A45" w:rsidRDefault="00E03992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3B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6FCF" w:rsidRPr="00A56A45" w14:paraId="5B626911" w14:textId="77777777" w:rsidTr="00C43B93">
        <w:trPr>
          <w:tblHeader/>
        </w:trPr>
        <w:tc>
          <w:tcPr>
            <w:tcW w:w="2114" w:type="pct"/>
          </w:tcPr>
          <w:p w14:paraId="2D86037A" w14:textId="737D3E53" w:rsidR="00846FCF" w:rsidRPr="00842565" w:rsidRDefault="00846FCF" w:rsidP="00846F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425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B5E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425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425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0" w:type="pct"/>
          </w:tcPr>
          <w:p w14:paraId="09402468" w14:textId="439994C4" w:rsidR="00846FCF" w:rsidRPr="00B070E9" w:rsidRDefault="00846FCF" w:rsidP="00846F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7CC16F63" w14:textId="77777777" w:rsidR="00846FCF" w:rsidRPr="008C010D" w:rsidRDefault="00846FCF" w:rsidP="00846F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3DB1F5B" w14:textId="21D3A83A" w:rsidR="00846FCF" w:rsidRPr="00B070E9" w:rsidRDefault="00846FCF" w:rsidP="00846F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284E993D" w14:textId="77777777" w:rsidR="00846FCF" w:rsidRPr="008C010D" w:rsidRDefault="00846FCF" w:rsidP="00846F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A596EF5" w14:textId="2324166C" w:rsidR="00846FCF" w:rsidRPr="00B070E9" w:rsidRDefault="00846FCF" w:rsidP="00846F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040296E2" w14:textId="77777777" w:rsidR="00846FCF" w:rsidRPr="008C010D" w:rsidRDefault="00846FCF" w:rsidP="00846F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2630276" w14:textId="6726B0DC" w:rsidR="00846FCF" w:rsidRPr="00B070E9" w:rsidRDefault="00846FCF" w:rsidP="00846F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46FCF" w:rsidRPr="00A56A45" w14:paraId="7D3F078F" w14:textId="77777777" w:rsidTr="00C43B93">
        <w:trPr>
          <w:tblHeader/>
        </w:trPr>
        <w:tc>
          <w:tcPr>
            <w:tcW w:w="2114" w:type="pct"/>
          </w:tcPr>
          <w:p w14:paraId="0B3FA0B2" w14:textId="3657128C" w:rsidR="00846FCF" w:rsidRPr="008C010D" w:rsidRDefault="00846FCF" w:rsidP="00846F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6" w:type="pct"/>
            <w:gridSpan w:val="7"/>
          </w:tcPr>
          <w:p w14:paraId="23047667" w14:textId="77777777" w:rsidR="00846FCF" w:rsidRPr="008C010D" w:rsidRDefault="00846FCF" w:rsidP="00846F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46FCF" w:rsidRPr="00A56A45" w14:paraId="2021F9FA" w14:textId="77777777" w:rsidTr="00C43B93">
        <w:tc>
          <w:tcPr>
            <w:tcW w:w="2114" w:type="pct"/>
          </w:tcPr>
          <w:p w14:paraId="7611F75A" w14:textId="103F4028" w:rsidR="00846FCF" w:rsidRPr="000474F2" w:rsidRDefault="00846FCF" w:rsidP="00846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40" w:type="pct"/>
          </w:tcPr>
          <w:p w14:paraId="2A4B2205" w14:textId="585ADB79" w:rsidR="00846FCF" w:rsidRPr="004446C0" w:rsidRDefault="00846FCF" w:rsidP="00846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F64EA11" w14:textId="77777777" w:rsidR="00846FCF" w:rsidRPr="0048255F" w:rsidRDefault="00846FCF" w:rsidP="00846F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9" w:type="pct"/>
          </w:tcPr>
          <w:p w14:paraId="7D745641" w14:textId="03A7D31E" w:rsidR="00846FCF" w:rsidRPr="004446C0" w:rsidRDefault="00846FCF" w:rsidP="00846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31DF1C6" w14:textId="77777777" w:rsidR="00846FCF" w:rsidRPr="0048255F" w:rsidRDefault="00846FCF" w:rsidP="00846F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5ED12400" w14:textId="7F79EDE1" w:rsidR="00846FCF" w:rsidRPr="004446C0" w:rsidRDefault="00846FCF" w:rsidP="00846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5F0392" w14:textId="77777777" w:rsidR="00846FCF" w:rsidRPr="0048255F" w:rsidRDefault="00846FCF" w:rsidP="00846F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1018BD47" w14:textId="69F88E59" w:rsidR="00846FCF" w:rsidRPr="004446C0" w:rsidRDefault="00846FCF" w:rsidP="00846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848BA" w:rsidRPr="00A56A45" w14:paraId="3BC129A1" w14:textId="77777777" w:rsidTr="00C43B93">
        <w:tc>
          <w:tcPr>
            <w:tcW w:w="2114" w:type="pct"/>
          </w:tcPr>
          <w:p w14:paraId="34E4B64E" w14:textId="5F5B63A7" w:rsidR="009848BA" w:rsidRPr="000474F2" w:rsidRDefault="009848BA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0" w:type="pct"/>
          </w:tcPr>
          <w:p w14:paraId="4532913F" w14:textId="074CF8EE" w:rsidR="009848BA" w:rsidRDefault="009848BA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848BA">
              <w:rPr>
                <w:rFonts w:ascii="Angsana New" w:hAnsi="Angsana New"/>
                <w:sz w:val="30"/>
                <w:szCs w:val="30"/>
              </w:rPr>
              <w:t>4,792</w:t>
            </w:r>
          </w:p>
        </w:tc>
        <w:tc>
          <w:tcPr>
            <w:tcW w:w="147" w:type="pct"/>
          </w:tcPr>
          <w:p w14:paraId="3FFAFF98" w14:textId="77777777" w:rsidR="009848BA" w:rsidRPr="0048255F" w:rsidRDefault="009848BA" w:rsidP="009848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9" w:type="pct"/>
          </w:tcPr>
          <w:p w14:paraId="1B2C3EAA" w14:textId="282933C7" w:rsidR="009848BA" w:rsidRPr="00814E80" w:rsidRDefault="009848BA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</w:t>
            </w:r>
            <w:r w:rsidRPr="00B4223E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973</w:t>
            </w:r>
          </w:p>
        </w:tc>
        <w:tc>
          <w:tcPr>
            <w:tcW w:w="147" w:type="pct"/>
          </w:tcPr>
          <w:p w14:paraId="0B6CCE70" w14:textId="77777777" w:rsidR="009848BA" w:rsidRPr="0048255F" w:rsidRDefault="009848BA" w:rsidP="009848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68384785" w14:textId="6E6C4ADF" w:rsidR="009848BA" w:rsidRDefault="009848BA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848BA">
              <w:rPr>
                <w:rFonts w:ascii="Angsana New" w:hAnsi="Angsana New"/>
                <w:sz w:val="30"/>
                <w:szCs w:val="30"/>
              </w:rPr>
              <w:t>4,792</w:t>
            </w:r>
          </w:p>
        </w:tc>
        <w:tc>
          <w:tcPr>
            <w:tcW w:w="147" w:type="pct"/>
          </w:tcPr>
          <w:p w14:paraId="521CB94B" w14:textId="77777777" w:rsidR="009848BA" w:rsidRPr="0048255F" w:rsidRDefault="009848BA" w:rsidP="009848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32FD5561" w14:textId="5132FB6F" w:rsidR="009848BA" w:rsidRPr="004B3166" w:rsidRDefault="009848BA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</w:t>
            </w:r>
            <w:r w:rsidRPr="00B4223E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973</w:t>
            </w:r>
          </w:p>
        </w:tc>
      </w:tr>
      <w:tr w:rsidR="009848BA" w:rsidRPr="00A56A45" w14:paraId="7DB1D4A5" w14:textId="77777777" w:rsidTr="00C43B93">
        <w:tc>
          <w:tcPr>
            <w:tcW w:w="2114" w:type="pct"/>
          </w:tcPr>
          <w:p w14:paraId="527FB39A" w14:textId="77777777" w:rsidR="009848BA" w:rsidRPr="00A56A45" w:rsidRDefault="009848BA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3132A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53132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3132A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0819F53D" w14:textId="50E8CEB3" w:rsidR="009848BA" w:rsidRPr="008C010D" w:rsidRDefault="009848BA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95522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66E1D3EA" w14:textId="77777777" w:rsidR="009848BA" w:rsidRPr="008C010D" w:rsidRDefault="009848BA" w:rsidP="00984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008B9F0A" w14:textId="4A05BB8B" w:rsidR="009848BA" w:rsidRPr="008C010D" w:rsidRDefault="009848BA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147" w:type="pct"/>
          </w:tcPr>
          <w:p w14:paraId="0760ECBF" w14:textId="77777777" w:rsidR="009848BA" w:rsidRPr="008C010D" w:rsidRDefault="009848BA" w:rsidP="00984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C671203" w14:textId="304B53C4" w:rsidR="009848BA" w:rsidRPr="008C010D" w:rsidRDefault="009848BA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046DB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092ACC08" w14:textId="77777777" w:rsidR="009848BA" w:rsidRPr="008C010D" w:rsidRDefault="009848BA" w:rsidP="00984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9E1FCF3" w14:textId="01729A4F" w:rsidR="009848BA" w:rsidRPr="004B3166" w:rsidRDefault="009848BA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126</w:t>
            </w:r>
          </w:p>
        </w:tc>
      </w:tr>
      <w:tr w:rsidR="009848BA" w:rsidRPr="00A56A45" w14:paraId="7CC3B4A6" w14:textId="77777777" w:rsidTr="00C43B93">
        <w:tc>
          <w:tcPr>
            <w:tcW w:w="2114" w:type="pct"/>
          </w:tcPr>
          <w:p w14:paraId="2A37C8B6" w14:textId="77777777" w:rsidR="009848BA" w:rsidRDefault="009848BA" w:rsidP="009848B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391BB0E1" w14:textId="0BB877E5" w:rsidR="009848BA" w:rsidRPr="00163531" w:rsidRDefault="00C2509F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509F">
              <w:rPr>
                <w:rFonts w:ascii="Angsana New" w:hAnsi="Angsana New"/>
                <w:b/>
                <w:bCs/>
                <w:sz w:val="30"/>
                <w:szCs w:val="30"/>
              </w:rPr>
              <w:t>4,89</w:t>
            </w:r>
            <w:r w:rsidR="00CF374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765D7B81" w14:textId="77777777" w:rsidR="009848BA" w:rsidRPr="0048255F" w:rsidRDefault="009848BA" w:rsidP="009848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7B5806E9" w14:textId="55459793" w:rsidR="009848BA" w:rsidRPr="009E5596" w:rsidRDefault="009848BA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B422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099</w:t>
            </w:r>
          </w:p>
        </w:tc>
        <w:tc>
          <w:tcPr>
            <w:tcW w:w="147" w:type="pct"/>
          </w:tcPr>
          <w:p w14:paraId="7B0E0D01" w14:textId="77777777" w:rsidR="009848BA" w:rsidRPr="0048255F" w:rsidRDefault="009848BA" w:rsidP="009848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515E303" w14:textId="237D698B" w:rsidR="009848BA" w:rsidRPr="009E5596" w:rsidRDefault="00C2509F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509F">
              <w:rPr>
                <w:rFonts w:ascii="Angsana New" w:hAnsi="Angsana New"/>
                <w:b/>
                <w:bCs/>
                <w:sz w:val="30"/>
                <w:szCs w:val="30"/>
              </w:rPr>
              <w:t>4,89</w:t>
            </w:r>
            <w:r w:rsidR="00CF374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13B2C97A" w14:textId="77777777" w:rsidR="009848BA" w:rsidRPr="0048255F" w:rsidRDefault="009848BA" w:rsidP="009848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4CE80990" w14:textId="3C7CD824" w:rsidR="009848BA" w:rsidRPr="00E7047E" w:rsidRDefault="009848BA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B422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099</w:t>
            </w:r>
          </w:p>
        </w:tc>
      </w:tr>
      <w:tr w:rsidR="009848BA" w:rsidRPr="00A56A45" w14:paraId="6ECB56F2" w14:textId="77777777" w:rsidTr="009A2E54">
        <w:tc>
          <w:tcPr>
            <w:tcW w:w="2114" w:type="pct"/>
          </w:tcPr>
          <w:p w14:paraId="51594775" w14:textId="797F3710" w:rsidR="009848BA" w:rsidRPr="0098638D" w:rsidRDefault="009848BA" w:rsidP="0098638D">
            <w:pPr>
              <w:pStyle w:val="FSBlank"/>
              <w:ind w:firstLine="0"/>
              <w:rPr>
                <w:spacing w:val="-8"/>
                <w:sz w:val="30"/>
                <w:szCs w:val="30"/>
                <w:cs/>
              </w:rPr>
            </w:pPr>
            <w:r w:rsidRPr="0098638D">
              <w:rPr>
                <w:i/>
                <w:iCs/>
                <w:spacing w:val="-8"/>
                <w:sz w:val="30"/>
                <w:szCs w:val="30"/>
                <w:cs/>
              </w:rPr>
              <w:t>หัก</w:t>
            </w:r>
            <w:r w:rsidRPr="0098638D">
              <w:rPr>
                <w:spacing w:val="-8"/>
                <w:sz w:val="30"/>
                <w:szCs w:val="30"/>
                <w:cs/>
              </w:rPr>
              <w:t xml:space="preserve"> ค่าเผื่อผลขาดทุน</w:t>
            </w:r>
            <w:r w:rsidRPr="0098638D">
              <w:rPr>
                <w:rFonts w:hint="cs"/>
                <w:spacing w:val="-8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98638D">
              <w:rPr>
                <w:spacing w:val="-8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3AAEC992" w14:textId="501425EB" w:rsidR="009848BA" w:rsidRPr="00E5014D" w:rsidRDefault="009848BA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E77B889" w14:textId="77777777" w:rsidR="009848BA" w:rsidRPr="00E5014D" w:rsidRDefault="009848BA" w:rsidP="009848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416DC840" w14:textId="2570D838" w:rsidR="009848BA" w:rsidRPr="00E5014D" w:rsidRDefault="009848BA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A80F20" w14:textId="77777777" w:rsidR="009848BA" w:rsidRPr="00E5014D" w:rsidRDefault="009848BA" w:rsidP="009848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17EA377A" w14:textId="5EE9F2CA" w:rsidR="009848BA" w:rsidRPr="00E5014D" w:rsidRDefault="009848BA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F5F0616" w14:textId="77777777" w:rsidR="009848BA" w:rsidRPr="00E5014D" w:rsidRDefault="009848BA" w:rsidP="009848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01E950BF" w14:textId="77E272BF" w:rsidR="009848BA" w:rsidRPr="00E5014D" w:rsidRDefault="009848BA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48BA" w:rsidRPr="00A56A45" w14:paraId="62A83263" w14:textId="77777777" w:rsidTr="00C43B93">
        <w:tc>
          <w:tcPr>
            <w:tcW w:w="2114" w:type="pct"/>
          </w:tcPr>
          <w:p w14:paraId="09D37E87" w14:textId="77777777" w:rsidR="009848BA" w:rsidRPr="00B919A8" w:rsidRDefault="009848BA" w:rsidP="009848BA">
            <w:pPr>
              <w:pStyle w:val="FSBlank"/>
              <w:ind w:firstLine="0"/>
              <w:rPr>
                <w:sz w:val="30"/>
                <w:szCs w:val="30"/>
                <w:cs/>
              </w:rPr>
            </w:pPr>
            <w:r w:rsidRPr="00B919A8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11A9A7C9" w14:textId="3F185395" w:rsidR="009848BA" w:rsidRPr="00163531" w:rsidRDefault="00C2509F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509F">
              <w:rPr>
                <w:rFonts w:ascii="Angsana New" w:hAnsi="Angsana New"/>
                <w:b/>
                <w:bCs/>
                <w:sz w:val="30"/>
                <w:szCs w:val="30"/>
              </w:rPr>
              <w:t>4,89</w:t>
            </w:r>
            <w:r w:rsidR="00CF374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349679FA" w14:textId="77777777" w:rsidR="009848BA" w:rsidRPr="00B919A8" w:rsidRDefault="009848BA" w:rsidP="009848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0BD228E4" w14:textId="71179409" w:rsidR="009848BA" w:rsidRPr="00B919A8" w:rsidRDefault="009848BA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B422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099</w:t>
            </w:r>
          </w:p>
        </w:tc>
        <w:tc>
          <w:tcPr>
            <w:tcW w:w="147" w:type="pct"/>
          </w:tcPr>
          <w:p w14:paraId="187767BB" w14:textId="77777777" w:rsidR="009848BA" w:rsidRPr="00B919A8" w:rsidRDefault="009848BA" w:rsidP="009848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7D32D8D" w14:textId="19FF372D" w:rsidR="009848BA" w:rsidRPr="00B919A8" w:rsidRDefault="00C2509F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509F">
              <w:rPr>
                <w:rFonts w:ascii="Angsana New" w:hAnsi="Angsana New"/>
                <w:b/>
                <w:bCs/>
                <w:sz w:val="30"/>
                <w:szCs w:val="30"/>
              </w:rPr>
              <w:t>4,89</w:t>
            </w:r>
            <w:r w:rsidR="00CF374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3B87520A" w14:textId="77777777" w:rsidR="009848BA" w:rsidRPr="00B919A8" w:rsidRDefault="009848BA" w:rsidP="009848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51631EFA" w14:textId="00D51A02" w:rsidR="009848BA" w:rsidRPr="00B919A8" w:rsidRDefault="009848BA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B422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099</w:t>
            </w:r>
          </w:p>
        </w:tc>
      </w:tr>
      <w:tr w:rsidR="005C7F2D" w:rsidRPr="00A56A45" w14:paraId="3CDF24DC" w14:textId="77777777" w:rsidTr="005C7F2D">
        <w:tc>
          <w:tcPr>
            <w:tcW w:w="2114" w:type="pct"/>
          </w:tcPr>
          <w:p w14:paraId="6BB1FD03" w14:textId="77777777" w:rsidR="005C7F2D" w:rsidRPr="0098638D" w:rsidRDefault="005C7F2D" w:rsidP="009848BA">
            <w:pPr>
              <w:pStyle w:val="FSBlank"/>
              <w:ind w:firstLine="0"/>
              <w:rPr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26444CB5" w14:textId="77777777" w:rsidR="005C7F2D" w:rsidRPr="007D7AB5" w:rsidRDefault="005C7F2D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7" w:type="pct"/>
          </w:tcPr>
          <w:p w14:paraId="253F95E5" w14:textId="77777777" w:rsidR="005C7F2D" w:rsidRPr="007D7AB5" w:rsidRDefault="005C7F2D" w:rsidP="009848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13663960" w14:textId="77777777" w:rsidR="005C7F2D" w:rsidRPr="007D7AB5" w:rsidRDefault="005C7F2D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7" w:type="pct"/>
          </w:tcPr>
          <w:p w14:paraId="53B3E0C8" w14:textId="77777777" w:rsidR="005C7F2D" w:rsidRPr="007D7AB5" w:rsidRDefault="005C7F2D" w:rsidP="009848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36C32861" w14:textId="77777777" w:rsidR="005C7F2D" w:rsidRPr="007D7AB5" w:rsidRDefault="005C7F2D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7" w:type="pct"/>
          </w:tcPr>
          <w:p w14:paraId="77F0F544" w14:textId="77777777" w:rsidR="005C7F2D" w:rsidRPr="007D7AB5" w:rsidRDefault="005C7F2D" w:rsidP="009848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71FE1E59" w14:textId="77777777" w:rsidR="005C7F2D" w:rsidRPr="007D7AB5" w:rsidRDefault="005C7F2D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9848BA" w:rsidRPr="00A56A45" w14:paraId="078C4919" w14:textId="77777777" w:rsidTr="00C43B93">
        <w:tc>
          <w:tcPr>
            <w:tcW w:w="2114" w:type="pct"/>
          </w:tcPr>
          <w:p w14:paraId="2DA1E59E" w14:textId="6803C828" w:rsidR="009848BA" w:rsidRPr="00430BE4" w:rsidRDefault="009848BA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640" w:type="pct"/>
          </w:tcPr>
          <w:p w14:paraId="36F2A030" w14:textId="77019307" w:rsidR="009848BA" w:rsidRPr="00657D68" w:rsidRDefault="009848BA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4F81759" w14:textId="77777777" w:rsidR="009848BA" w:rsidRPr="00657D68" w:rsidRDefault="009848BA" w:rsidP="009848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9" w:type="pct"/>
          </w:tcPr>
          <w:p w14:paraId="0CA476DE" w14:textId="1C0E989D" w:rsidR="009848BA" w:rsidRPr="00657D68" w:rsidRDefault="009848BA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C70EBB5" w14:textId="77777777" w:rsidR="009848BA" w:rsidRPr="00657D68" w:rsidRDefault="009848BA" w:rsidP="009848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330F360D" w14:textId="1876AE6F" w:rsidR="009848BA" w:rsidRPr="00657D68" w:rsidRDefault="009848BA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9996C82" w14:textId="77777777" w:rsidR="009848BA" w:rsidRPr="00657D68" w:rsidRDefault="009848BA" w:rsidP="009848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3DE4A49F" w14:textId="266554E5" w:rsidR="009848BA" w:rsidRPr="00657D68" w:rsidRDefault="009848BA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48BA" w:rsidRPr="00A56A45" w14:paraId="1E3340F0" w14:textId="77777777" w:rsidTr="00C43B93">
        <w:tc>
          <w:tcPr>
            <w:tcW w:w="2114" w:type="pct"/>
          </w:tcPr>
          <w:p w14:paraId="457AF6A0" w14:textId="371BB6E4" w:rsidR="009848BA" w:rsidRPr="000474F2" w:rsidRDefault="009848BA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0" w:type="pct"/>
          </w:tcPr>
          <w:p w14:paraId="19542108" w14:textId="456D53D0" w:rsidR="009848BA" w:rsidRDefault="009848BA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</w:t>
            </w:r>
          </w:p>
        </w:tc>
        <w:tc>
          <w:tcPr>
            <w:tcW w:w="147" w:type="pct"/>
          </w:tcPr>
          <w:p w14:paraId="4B83FFA1" w14:textId="77777777" w:rsidR="009848BA" w:rsidRPr="00657D68" w:rsidRDefault="009848BA" w:rsidP="009848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9" w:type="pct"/>
          </w:tcPr>
          <w:p w14:paraId="21F2A785" w14:textId="2DE598A4" w:rsidR="009848BA" w:rsidRPr="00814E80" w:rsidRDefault="009848BA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147" w:type="pct"/>
          </w:tcPr>
          <w:p w14:paraId="75115F99" w14:textId="77777777" w:rsidR="009848BA" w:rsidRPr="00657D68" w:rsidRDefault="009848BA" w:rsidP="009848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368D58F5" w14:textId="42ECEF60" w:rsidR="009848BA" w:rsidRDefault="009848BA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</w:t>
            </w:r>
          </w:p>
        </w:tc>
        <w:tc>
          <w:tcPr>
            <w:tcW w:w="147" w:type="pct"/>
          </w:tcPr>
          <w:p w14:paraId="679A89E4" w14:textId="77777777" w:rsidR="009848BA" w:rsidRPr="00657D68" w:rsidRDefault="009848BA" w:rsidP="009848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2EA8D655" w14:textId="3CD87781" w:rsidR="009848BA" w:rsidRPr="00814E80" w:rsidRDefault="009848BA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559</w:t>
            </w:r>
          </w:p>
        </w:tc>
      </w:tr>
      <w:tr w:rsidR="009848BA" w:rsidRPr="00A56A45" w14:paraId="7587AC69" w14:textId="77777777" w:rsidTr="00C43B93">
        <w:tc>
          <w:tcPr>
            <w:tcW w:w="2114" w:type="pct"/>
          </w:tcPr>
          <w:p w14:paraId="2BDCF5B0" w14:textId="77777777" w:rsidR="009848BA" w:rsidRDefault="009848BA" w:rsidP="009848B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56CA1DDA" w14:textId="2D0CFD5F" w:rsidR="009848BA" w:rsidRPr="00163531" w:rsidRDefault="00C2509F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509F">
              <w:rPr>
                <w:rFonts w:ascii="Angsana New" w:hAnsi="Angsana New"/>
                <w:b/>
                <w:bCs/>
                <w:sz w:val="30"/>
                <w:szCs w:val="30"/>
              </w:rPr>
              <w:t>539</w:t>
            </w:r>
          </w:p>
        </w:tc>
        <w:tc>
          <w:tcPr>
            <w:tcW w:w="147" w:type="pct"/>
          </w:tcPr>
          <w:p w14:paraId="22E827E3" w14:textId="77777777" w:rsidR="009848BA" w:rsidRPr="009A2E54" w:rsidRDefault="009848BA" w:rsidP="009848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3F4EF453" w14:textId="74C5150E" w:rsidR="009848BA" w:rsidRPr="00E7047E" w:rsidRDefault="009848BA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559</w:t>
            </w:r>
          </w:p>
        </w:tc>
        <w:tc>
          <w:tcPr>
            <w:tcW w:w="147" w:type="pct"/>
          </w:tcPr>
          <w:p w14:paraId="52FFEB38" w14:textId="77777777" w:rsidR="009848BA" w:rsidRPr="00E7047E" w:rsidRDefault="009848BA" w:rsidP="009848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EEF9FBB" w14:textId="75A0C33B" w:rsidR="009848BA" w:rsidRPr="00094CB6" w:rsidRDefault="00C2509F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509F">
              <w:rPr>
                <w:rFonts w:ascii="Angsana New" w:hAnsi="Angsana New"/>
                <w:b/>
                <w:bCs/>
                <w:sz w:val="30"/>
                <w:szCs w:val="30"/>
              </w:rPr>
              <w:t>539</w:t>
            </w:r>
          </w:p>
        </w:tc>
        <w:tc>
          <w:tcPr>
            <w:tcW w:w="147" w:type="pct"/>
          </w:tcPr>
          <w:p w14:paraId="09CFA15A" w14:textId="77777777" w:rsidR="009848BA" w:rsidRPr="0048255F" w:rsidRDefault="009848BA" w:rsidP="009848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7D6DBA0E" w14:textId="1D8F482B" w:rsidR="009848BA" w:rsidRPr="00E7047E" w:rsidRDefault="009848BA" w:rsidP="00984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559</w:t>
            </w:r>
          </w:p>
        </w:tc>
      </w:tr>
    </w:tbl>
    <w:tbl>
      <w:tblPr>
        <w:tblStyle w:val="TableGrid"/>
        <w:tblW w:w="9605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08"/>
        <w:gridCol w:w="1072"/>
        <w:gridCol w:w="269"/>
        <w:gridCol w:w="1067"/>
        <w:gridCol w:w="267"/>
        <w:gridCol w:w="989"/>
        <w:gridCol w:w="236"/>
        <w:gridCol w:w="1014"/>
        <w:gridCol w:w="267"/>
        <w:gridCol w:w="962"/>
        <w:gridCol w:w="236"/>
        <w:gridCol w:w="1018"/>
      </w:tblGrid>
      <w:tr w:rsidR="00A3089E" w:rsidRPr="00A56A45" w14:paraId="0184886B" w14:textId="77777777" w:rsidTr="005D4B7C">
        <w:trPr>
          <w:trHeight w:val="288"/>
          <w:tblHeader/>
          <w:jc w:val="right"/>
        </w:trPr>
        <w:tc>
          <w:tcPr>
            <w:tcW w:w="2208" w:type="dxa"/>
            <w:vAlign w:val="bottom"/>
          </w:tcPr>
          <w:p w14:paraId="0164E91A" w14:textId="77777777" w:rsidR="00A3089E" w:rsidRPr="00F7632D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2408" w:type="dxa"/>
            <w:gridSpan w:val="3"/>
            <w:vAlign w:val="bottom"/>
          </w:tcPr>
          <w:p w14:paraId="430F9D4B" w14:textId="5688A5D7" w:rsidR="00A3089E" w:rsidRPr="00F7632D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7" w:type="dxa"/>
            <w:vAlign w:val="bottom"/>
          </w:tcPr>
          <w:p w14:paraId="536F5648" w14:textId="3B017C70" w:rsidR="00A3089E" w:rsidRPr="00F7632D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22" w:type="dxa"/>
            <w:gridSpan w:val="7"/>
            <w:vAlign w:val="bottom"/>
          </w:tcPr>
          <w:p w14:paraId="547AAE7B" w14:textId="09DFF9E3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3089E" w:rsidRPr="00A56A45" w14:paraId="010D67CF" w14:textId="77777777" w:rsidTr="005D4B7C">
        <w:trPr>
          <w:trHeight w:val="288"/>
          <w:tblHeader/>
          <w:jc w:val="right"/>
        </w:trPr>
        <w:tc>
          <w:tcPr>
            <w:tcW w:w="2208" w:type="dxa"/>
            <w:vAlign w:val="bottom"/>
          </w:tcPr>
          <w:p w14:paraId="7FBD8449" w14:textId="77777777" w:rsidR="00A3089E" w:rsidRPr="00F7632D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1072" w:type="dxa"/>
            <w:vAlign w:val="bottom"/>
          </w:tcPr>
          <w:p w14:paraId="21BE663C" w14:textId="77777777" w:rsidR="00A3089E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2488EF4A" w14:textId="394A57C9" w:rsidR="00A3089E" w:rsidRPr="00A3089E" w:rsidRDefault="004B5E68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08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3089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</w:tcPr>
          <w:p w14:paraId="0B788A69" w14:textId="77777777" w:rsidR="00A3089E" w:rsidRPr="00F7632D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2D685119" w14:textId="77777777" w:rsid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7741D04" w14:textId="22330516" w:rsidR="00A3089E" w:rsidRPr="00F7632D" w:rsidRDefault="004B5E68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08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3089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  <w:vAlign w:val="bottom"/>
          </w:tcPr>
          <w:p w14:paraId="3450ACA5" w14:textId="49122076" w:rsidR="00A3089E" w:rsidRPr="00F7632D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60609F8E" w14:textId="77777777" w:rsid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413D340" w14:textId="1200C0D1" w:rsidR="00A3089E" w:rsidRPr="00A3089E" w:rsidRDefault="004B5E68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08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3089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179C2EF2" w14:textId="77777777" w:rsidR="00A3089E" w:rsidRP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  <w:vAlign w:val="bottom"/>
          </w:tcPr>
          <w:p w14:paraId="5DC1B495" w14:textId="77777777" w:rsidR="00A3089E" w:rsidRP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7" w:type="dxa"/>
            <w:vAlign w:val="bottom"/>
          </w:tcPr>
          <w:p w14:paraId="6B399A95" w14:textId="77777777" w:rsidR="00A3089E" w:rsidRP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2" w:type="dxa"/>
            <w:vAlign w:val="bottom"/>
          </w:tcPr>
          <w:p w14:paraId="1BEC39E5" w14:textId="77777777" w:rsidR="00A3089E" w:rsidRP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075D218" w14:textId="77777777" w:rsidR="00A3089E" w:rsidRP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8" w:type="dxa"/>
            <w:vAlign w:val="bottom"/>
          </w:tcPr>
          <w:p w14:paraId="116D2A8A" w14:textId="77777777" w:rsidR="0095252A" w:rsidRDefault="0095252A" w:rsidP="0095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15FC09B7" w14:textId="7539FA8D" w:rsidR="00A3089E" w:rsidRPr="00A3089E" w:rsidRDefault="004B5E68" w:rsidP="0095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525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5252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3089E" w:rsidRPr="00A56A45" w14:paraId="1F4F4D85" w14:textId="77777777" w:rsidTr="005D4B7C">
        <w:trPr>
          <w:trHeight w:val="288"/>
          <w:tblHeader/>
          <w:jc w:val="right"/>
        </w:trPr>
        <w:tc>
          <w:tcPr>
            <w:tcW w:w="2208" w:type="dxa"/>
            <w:vAlign w:val="bottom"/>
          </w:tcPr>
          <w:p w14:paraId="647A387B" w14:textId="7F2E3521" w:rsidR="00A3089E" w:rsidRP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F763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1072" w:type="dxa"/>
            <w:vAlign w:val="bottom"/>
          </w:tcPr>
          <w:p w14:paraId="3FD5C3BD" w14:textId="65FED6E0" w:rsidR="00A3089E" w:rsidRDefault="004B5E68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168C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23006C5B" w14:textId="77777777" w:rsidR="00A3089E" w:rsidRPr="00F7632D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77389D0A" w14:textId="457FCB45" w:rsidR="00A3089E" w:rsidRPr="00F7632D" w:rsidRDefault="004B5E68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168C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7" w:type="dxa"/>
            <w:vAlign w:val="bottom"/>
          </w:tcPr>
          <w:p w14:paraId="06C30992" w14:textId="1C8A0D9A" w:rsidR="00A3089E" w:rsidRPr="00F7632D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6151006F" w14:textId="546B1F76" w:rsidR="00A3089E" w:rsidRPr="0095252A" w:rsidRDefault="004B5E68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168C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7B8A933D" w14:textId="77777777" w:rsid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4" w:type="dxa"/>
            <w:vAlign w:val="bottom"/>
          </w:tcPr>
          <w:p w14:paraId="0E3F811A" w14:textId="75522849" w:rsidR="00A3089E" w:rsidRDefault="0095252A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7" w:type="dxa"/>
            <w:vAlign w:val="bottom"/>
          </w:tcPr>
          <w:p w14:paraId="35487253" w14:textId="77777777" w:rsid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2" w:type="dxa"/>
            <w:vAlign w:val="bottom"/>
          </w:tcPr>
          <w:p w14:paraId="3756B69D" w14:textId="1406273C" w:rsidR="00A3089E" w:rsidRDefault="0095252A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14A8846C" w14:textId="77777777" w:rsid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8" w:type="dxa"/>
            <w:vAlign w:val="bottom"/>
          </w:tcPr>
          <w:p w14:paraId="0352ECB3" w14:textId="7B2E9EC7" w:rsidR="00A3089E" w:rsidRPr="0095252A" w:rsidRDefault="004B5E68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168C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5252A" w:rsidRPr="00A56A45" w14:paraId="568D7BEE" w14:textId="77777777" w:rsidTr="005D4B7C">
        <w:trPr>
          <w:trHeight w:val="288"/>
          <w:tblHeader/>
          <w:jc w:val="right"/>
        </w:trPr>
        <w:tc>
          <w:tcPr>
            <w:tcW w:w="2208" w:type="dxa"/>
            <w:vAlign w:val="bottom"/>
          </w:tcPr>
          <w:p w14:paraId="54721B48" w14:textId="04B0CED1" w:rsidR="0095252A" w:rsidRPr="00F7632D" w:rsidRDefault="0095252A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8" w:type="dxa"/>
            <w:gridSpan w:val="3"/>
            <w:vAlign w:val="bottom"/>
          </w:tcPr>
          <w:p w14:paraId="21A71FE8" w14:textId="5D2A6379" w:rsidR="0095252A" w:rsidRPr="00F7632D" w:rsidRDefault="0095252A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67" w:type="dxa"/>
            <w:vAlign w:val="bottom"/>
          </w:tcPr>
          <w:p w14:paraId="3CCE5D04" w14:textId="51ED8F81" w:rsidR="0095252A" w:rsidRPr="00F7632D" w:rsidRDefault="0095252A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22" w:type="dxa"/>
            <w:gridSpan w:val="7"/>
            <w:vAlign w:val="bottom"/>
          </w:tcPr>
          <w:p w14:paraId="175943DF" w14:textId="30B44257" w:rsidR="0095252A" w:rsidRPr="00F7632D" w:rsidRDefault="0095252A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F3544" w:rsidRPr="00A56A45" w14:paraId="03B85F8B" w14:textId="77777777" w:rsidTr="005D4B7C">
        <w:trPr>
          <w:trHeight w:val="288"/>
          <w:jc w:val="right"/>
        </w:trPr>
        <w:tc>
          <w:tcPr>
            <w:tcW w:w="2208" w:type="dxa"/>
          </w:tcPr>
          <w:p w14:paraId="41B2117A" w14:textId="77777777" w:rsidR="00FF3544" w:rsidRPr="00F7632D" w:rsidRDefault="00FF3544" w:rsidP="0096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2" w:type="dxa"/>
          </w:tcPr>
          <w:p w14:paraId="6755409F" w14:textId="62449397" w:rsidR="00FF3544" w:rsidRPr="00FF1261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E138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69" w:type="dxa"/>
          </w:tcPr>
          <w:p w14:paraId="5C2561A8" w14:textId="77777777" w:rsidR="00FF3544" w:rsidRPr="00FF1261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291C6EFD" w14:textId="06C71DD8" w:rsidR="00FF3544" w:rsidRPr="00FF1261" w:rsidRDefault="0072147D" w:rsidP="00625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6.56 - 6.98</w:t>
            </w:r>
          </w:p>
        </w:tc>
        <w:tc>
          <w:tcPr>
            <w:tcW w:w="267" w:type="dxa"/>
          </w:tcPr>
          <w:p w14:paraId="4C9D02A8" w14:textId="149812F8" w:rsidR="00FF3544" w:rsidRPr="00FF1261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3E7BBA47" w14:textId="04185DB5" w:rsidR="00FF3544" w:rsidRPr="00FF1261" w:rsidRDefault="004B5E68" w:rsidP="0096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F35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  <w:tc>
          <w:tcPr>
            <w:tcW w:w="236" w:type="dxa"/>
          </w:tcPr>
          <w:p w14:paraId="2BA60811" w14:textId="77777777" w:rsidR="00FF3544" w:rsidRPr="00FF1261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1B903896" w14:textId="5C0F1E6E" w:rsidR="00FF3544" w:rsidRPr="00FF1261" w:rsidRDefault="00C2509F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6D7A61E" w14:textId="77777777" w:rsidR="00FF3544" w:rsidRPr="00FF1261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1A0C754A" w14:textId="753BAD9A" w:rsidR="00FF3544" w:rsidRPr="00FF1261" w:rsidRDefault="00955220" w:rsidP="00FF354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509F">
              <w:rPr>
                <w:rFonts w:asciiTheme="majorBidi" w:hAnsiTheme="majorBidi" w:cstheme="majorBidi"/>
                <w:sz w:val="30"/>
                <w:szCs w:val="30"/>
              </w:rPr>
              <w:t>1,785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AFC47AF" w14:textId="77777777" w:rsidR="00FF3544" w:rsidRPr="00FF1261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6B57006E" w14:textId="163FCF5E" w:rsidR="00FF3544" w:rsidRPr="00FF1261" w:rsidRDefault="00C2509F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3,310</w:t>
            </w:r>
          </w:p>
        </w:tc>
      </w:tr>
      <w:tr w:rsidR="00FF3544" w:rsidRPr="00A56A45" w14:paraId="5861C53B" w14:textId="77777777" w:rsidTr="005D4B7C">
        <w:trPr>
          <w:trHeight w:val="288"/>
          <w:jc w:val="right"/>
        </w:trPr>
        <w:tc>
          <w:tcPr>
            <w:tcW w:w="2208" w:type="dxa"/>
          </w:tcPr>
          <w:p w14:paraId="53361A68" w14:textId="77777777" w:rsidR="00FF3544" w:rsidRPr="00F7632D" w:rsidRDefault="00FF3544" w:rsidP="0096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2" w:type="dxa"/>
          </w:tcPr>
          <w:p w14:paraId="5D9FE97C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6EAA6A3E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5AC19BAE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ACD34DA" w14:textId="42DAB0E8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0D71843D" w14:textId="01A73769" w:rsidR="00FF3544" w:rsidRPr="00F7632D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FF35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095</w:t>
            </w:r>
          </w:p>
        </w:tc>
        <w:tc>
          <w:tcPr>
            <w:tcW w:w="236" w:type="dxa"/>
          </w:tcPr>
          <w:p w14:paraId="56EAC0FF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</w:tcPr>
          <w:p w14:paraId="06FAD041" w14:textId="77777777" w:rsidR="00FF3544" w:rsidRPr="00D540F6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5F140A61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</w:tcPr>
          <w:p w14:paraId="1EDF10FE" w14:textId="29105001" w:rsidR="00FF3544" w:rsidRPr="00F7632D" w:rsidRDefault="00FF3544" w:rsidP="00FF354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E9BAD5F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65571231" w14:textId="21CF4AB7" w:rsidR="00FF3544" w:rsidRPr="00EE1382" w:rsidRDefault="00C2509F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50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3,310</w:t>
            </w:r>
          </w:p>
        </w:tc>
      </w:tr>
      <w:tr w:rsidR="00FF3544" w:rsidRPr="00A56A45" w14:paraId="6411ECD8" w14:textId="77777777" w:rsidTr="005D4B7C">
        <w:trPr>
          <w:trHeight w:val="288"/>
          <w:jc w:val="right"/>
        </w:trPr>
        <w:tc>
          <w:tcPr>
            <w:tcW w:w="3280" w:type="dxa"/>
            <w:gridSpan w:val="2"/>
          </w:tcPr>
          <w:p w14:paraId="7BB06933" w14:textId="36D55F70" w:rsidR="00FF3544" w:rsidRPr="0067002B" w:rsidRDefault="00FF3544" w:rsidP="0096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700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700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</w:p>
        </w:tc>
        <w:tc>
          <w:tcPr>
            <w:tcW w:w="269" w:type="dxa"/>
          </w:tcPr>
          <w:p w14:paraId="39C0B520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30F1602C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37033FC4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12B21C7F" w14:textId="77777777" w:rsidR="00FF3544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FBE2E4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3B3C2BDB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0E6B4109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43AAACE4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B790A1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6E34363E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3544" w:rsidRPr="00A56A45" w14:paraId="5DDB273C" w14:textId="77777777" w:rsidTr="005D4B7C">
        <w:trPr>
          <w:trHeight w:val="288"/>
          <w:jc w:val="right"/>
        </w:trPr>
        <w:tc>
          <w:tcPr>
            <w:tcW w:w="3280" w:type="dxa"/>
            <w:gridSpan w:val="2"/>
          </w:tcPr>
          <w:p w14:paraId="0A851124" w14:textId="2ACF5A75" w:rsidR="00FF3544" w:rsidRPr="00891AC3" w:rsidRDefault="00FF3544" w:rsidP="0096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  <w:r w:rsidRPr="00C9564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</w:t>
            </w:r>
          </w:p>
        </w:tc>
        <w:tc>
          <w:tcPr>
            <w:tcW w:w="269" w:type="dxa"/>
          </w:tcPr>
          <w:p w14:paraId="2DEF3CDD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4DFEB942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4016040D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27A62FDB" w14:textId="77777777" w:rsidR="00FF3544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86A2D3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21215052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16132133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76ED58F9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7B322F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3340F3F1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3544" w:rsidRPr="00A56A45" w14:paraId="58E99AB3" w14:textId="77777777" w:rsidTr="005D4B7C">
        <w:trPr>
          <w:trHeight w:val="288"/>
          <w:jc w:val="right"/>
        </w:trPr>
        <w:tc>
          <w:tcPr>
            <w:tcW w:w="3280" w:type="dxa"/>
            <w:gridSpan w:val="2"/>
          </w:tcPr>
          <w:p w14:paraId="38A9E6A5" w14:textId="6C4687D7" w:rsidR="00FF3544" w:rsidRPr="00C9564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9564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269" w:type="dxa"/>
          </w:tcPr>
          <w:p w14:paraId="0664A5E9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19A3E46D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69021FC1" w14:textId="507E5586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563C8FDB" w14:textId="41882299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67AF08" w14:textId="3ECBEFB4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60B2A404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404B0CB0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1A32909C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E26DE4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41A1027F" w14:textId="3071DDD6" w:rsidR="00FF3544" w:rsidRPr="00F7632D" w:rsidRDefault="00C2509F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3544" w:rsidRPr="00A56A45" w14:paraId="7B2FA616" w14:textId="77777777" w:rsidTr="005D4B7C">
        <w:trPr>
          <w:trHeight w:val="288"/>
          <w:jc w:val="right"/>
        </w:trPr>
        <w:tc>
          <w:tcPr>
            <w:tcW w:w="2208" w:type="dxa"/>
          </w:tcPr>
          <w:p w14:paraId="14E0B9B2" w14:textId="77777777" w:rsidR="00FF3544" w:rsidRPr="00F7632D" w:rsidRDefault="00FF3544" w:rsidP="0096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2" w:type="dxa"/>
          </w:tcPr>
          <w:p w14:paraId="0C408E06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7C5A7667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03A014CC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2395440A" w14:textId="3F7EEEE8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305FEE87" w14:textId="40C0000B" w:rsidR="00FF3544" w:rsidRPr="00F7632D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EE13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095</w:t>
            </w:r>
          </w:p>
        </w:tc>
        <w:tc>
          <w:tcPr>
            <w:tcW w:w="236" w:type="dxa"/>
          </w:tcPr>
          <w:p w14:paraId="6B4E820A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</w:tcPr>
          <w:p w14:paraId="3DDFA109" w14:textId="77777777" w:rsidR="00FF3544" w:rsidRPr="00D540F6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4731A339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</w:tcPr>
          <w:p w14:paraId="564F8A16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47159AA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4B89A945" w14:textId="69E85315" w:rsidR="00FF3544" w:rsidRPr="00F7632D" w:rsidRDefault="00C2509F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50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3,310</w:t>
            </w:r>
          </w:p>
        </w:tc>
      </w:tr>
      <w:tr w:rsidR="00A9148A" w:rsidRPr="00F7632D" w14:paraId="37B0B320" w14:textId="77777777" w:rsidTr="005D4B7C">
        <w:trPr>
          <w:trHeight w:val="288"/>
          <w:jc w:val="right"/>
        </w:trPr>
        <w:tc>
          <w:tcPr>
            <w:tcW w:w="2208" w:type="dxa"/>
            <w:vAlign w:val="bottom"/>
          </w:tcPr>
          <w:p w14:paraId="47958ACA" w14:textId="77777777" w:rsidR="00A9148A" w:rsidRPr="008A3174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6"/>
                <w:szCs w:val="16"/>
                <w:highlight w:val="cyan"/>
                <w:lang w:eastAsia="ja-JP"/>
              </w:rPr>
            </w:pPr>
          </w:p>
        </w:tc>
        <w:tc>
          <w:tcPr>
            <w:tcW w:w="2408" w:type="dxa"/>
            <w:gridSpan w:val="3"/>
            <w:vAlign w:val="bottom"/>
          </w:tcPr>
          <w:p w14:paraId="2456A227" w14:textId="61C331F4" w:rsidR="00A9148A" w:rsidRPr="008A3174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7" w:type="dxa"/>
            <w:vAlign w:val="bottom"/>
          </w:tcPr>
          <w:p w14:paraId="2A978005" w14:textId="77777777" w:rsidR="00A9148A" w:rsidRPr="008A3174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722" w:type="dxa"/>
            <w:gridSpan w:val="7"/>
            <w:vAlign w:val="bottom"/>
          </w:tcPr>
          <w:p w14:paraId="74107DA2" w14:textId="06D62E84" w:rsidR="00A9148A" w:rsidRPr="008A3174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168CA" w:rsidRPr="00F7632D" w14:paraId="5EB2BCEF" w14:textId="77777777" w:rsidTr="005D4B7C">
        <w:trPr>
          <w:trHeight w:val="288"/>
          <w:jc w:val="right"/>
        </w:trPr>
        <w:tc>
          <w:tcPr>
            <w:tcW w:w="2208" w:type="dxa"/>
          </w:tcPr>
          <w:p w14:paraId="78C8D77D" w14:textId="619A81D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2" w:type="dxa"/>
          </w:tcPr>
          <w:p w14:paraId="4BFFC4EE" w14:textId="2B33EF94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69" w:type="dxa"/>
          </w:tcPr>
          <w:p w14:paraId="60E67B56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12A3F0AB" w14:textId="509747F6" w:rsidR="007168CA" w:rsidRPr="00F7632D" w:rsidRDefault="00C2509F" w:rsidP="00721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67" w:type="dxa"/>
          </w:tcPr>
          <w:p w14:paraId="2E32B54E" w14:textId="5EFFB3DC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6A6238D1" w14:textId="498588AE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552A8EB4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5CB174FE" w14:textId="56B09BE8" w:rsidR="007168CA" w:rsidRPr="00F7632D" w:rsidRDefault="00C2509F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EE219CE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6304AC08" w14:textId="5059F091" w:rsidR="007168CA" w:rsidRPr="00F7632D" w:rsidRDefault="00C2509F" w:rsidP="007168C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5489196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0C0609CD" w14:textId="25727E89" w:rsidR="007168CA" w:rsidRPr="00F7632D" w:rsidRDefault="00C2509F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7168CA" w:rsidRPr="00F7632D" w14:paraId="5CC5082A" w14:textId="77777777" w:rsidTr="005D4B7C">
        <w:trPr>
          <w:trHeight w:val="288"/>
          <w:jc w:val="right"/>
        </w:trPr>
        <w:tc>
          <w:tcPr>
            <w:tcW w:w="2208" w:type="dxa"/>
          </w:tcPr>
          <w:p w14:paraId="0B2274B5" w14:textId="0407B60E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2" w:type="dxa"/>
          </w:tcPr>
          <w:p w14:paraId="43E3F5E2" w14:textId="3A360B1E" w:rsidR="007168CA" w:rsidRPr="00814E80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69" w:type="dxa"/>
          </w:tcPr>
          <w:p w14:paraId="1B5CA670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4C69C72A" w14:textId="1FD09181" w:rsidR="007168CA" w:rsidRPr="00F7632D" w:rsidRDefault="0072147D" w:rsidP="00721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6.56 - 6.98</w:t>
            </w:r>
          </w:p>
        </w:tc>
        <w:tc>
          <w:tcPr>
            <w:tcW w:w="267" w:type="dxa"/>
          </w:tcPr>
          <w:p w14:paraId="110A841B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5B7ABE39" w14:textId="17C2B112" w:rsidR="007168CA" w:rsidRPr="00814E80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  <w:tc>
          <w:tcPr>
            <w:tcW w:w="236" w:type="dxa"/>
          </w:tcPr>
          <w:p w14:paraId="0EE07650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54279A3A" w14:textId="0E32944A" w:rsidR="007168CA" w:rsidRPr="00404C42" w:rsidRDefault="00C2509F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4C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E5481A2" w14:textId="77777777" w:rsidR="007168CA" w:rsidRPr="00404C42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5AFDE02B" w14:textId="7E2FCE57" w:rsidR="007168CA" w:rsidRPr="00404C42" w:rsidRDefault="00955220" w:rsidP="007168C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509F" w:rsidRPr="00404C42">
              <w:rPr>
                <w:rFonts w:asciiTheme="majorBidi" w:hAnsiTheme="majorBidi" w:cstheme="majorBidi"/>
                <w:sz w:val="30"/>
                <w:szCs w:val="30"/>
              </w:rPr>
              <w:t>1,785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88DB3ED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4F3C70ED" w14:textId="4D27109A" w:rsidR="007168CA" w:rsidRPr="00814E80" w:rsidRDefault="00C2509F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3,310</w:t>
            </w:r>
          </w:p>
        </w:tc>
      </w:tr>
      <w:tr w:rsidR="007168CA" w:rsidRPr="00F7632D" w14:paraId="3375C97A" w14:textId="77777777" w:rsidTr="005D4B7C">
        <w:trPr>
          <w:trHeight w:val="288"/>
          <w:jc w:val="right"/>
        </w:trPr>
        <w:tc>
          <w:tcPr>
            <w:tcW w:w="2208" w:type="dxa"/>
          </w:tcPr>
          <w:p w14:paraId="0A071743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2" w:type="dxa"/>
          </w:tcPr>
          <w:p w14:paraId="4D14112C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4A623A99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61BCA819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5E3A8CB" w14:textId="36547942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59CF251F" w14:textId="3AECCD83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095</w:t>
            </w:r>
          </w:p>
        </w:tc>
        <w:tc>
          <w:tcPr>
            <w:tcW w:w="236" w:type="dxa"/>
          </w:tcPr>
          <w:p w14:paraId="7AD00AFF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</w:tcPr>
          <w:p w14:paraId="1A42D8B1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17FC21D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</w:tcPr>
          <w:p w14:paraId="6D4694C5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7C63949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1A9078C4" w14:textId="2AE2368E" w:rsidR="007168CA" w:rsidRPr="00F7632D" w:rsidRDefault="00C2509F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103,310</w:t>
            </w:r>
          </w:p>
        </w:tc>
      </w:tr>
      <w:tr w:rsidR="007168CA" w:rsidRPr="00F7632D" w14:paraId="14CD71F9" w14:textId="77777777" w:rsidTr="005D4B7C">
        <w:trPr>
          <w:trHeight w:val="288"/>
          <w:jc w:val="right"/>
        </w:trPr>
        <w:tc>
          <w:tcPr>
            <w:tcW w:w="3280" w:type="dxa"/>
            <w:gridSpan w:val="2"/>
          </w:tcPr>
          <w:p w14:paraId="6BF16EB4" w14:textId="29960C62" w:rsidR="007168CA" w:rsidRPr="000E763F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00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700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  <w:r w:rsidRPr="006700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9" w:type="dxa"/>
          </w:tcPr>
          <w:p w14:paraId="2830CEDA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737C5B7B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04CE792B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00B274A" w14:textId="77777777" w:rsidR="007168CA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EEEBFE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56E04C42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75DA7769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5923E583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28C1DC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23A1E4A6" w14:textId="77777777" w:rsidR="007168CA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68CA" w:rsidRPr="00F7632D" w14:paraId="0DF0E0A3" w14:textId="77777777" w:rsidTr="005D4B7C">
        <w:trPr>
          <w:trHeight w:val="288"/>
          <w:jc w:val="right"/>
        </w:trPr>
        <w:tc>
          <w:tcPr>
            <w:tcW w:w="3280" w:type="dxa"/>
            <w:gridSpan w:val="2"/>
          </w:tcPr>
          <w:p w14:paraId="6518068D" w14:textId="6C36292A" w:rsidR="007168CA" w:rsidRPr="00960353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6035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96035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69" w:type="dxa"/>
          </w:tcPr>
          <w:p w14:paraId="7B4C96BC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489B199B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65C04455" w14:textId="1D89C018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7142AA3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B492B8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196D7F14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18B0DAC4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53C54308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A95BBA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118A9E8A" w14:textId="4353AECA" w:rsidR="007168CA" w:rsidRPr="00F7632D" w:rsidRDefault="00C2509F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68CA" w:rsidRPr="00F7632D" w14:paraId="0986FEAB" w14:textId="77777777" w:rsidTr="005D4B7C">
        <w:trPr>
          <w:trHeight w:val="288"/>
          <w:jc w:val="right"/>
        </w:trPr>
        <w:tc>
          <w:tcPr>
            <w:tcW w:w="2208" w:type="dxa"/>
          </w:tcPr>
          <w:p w14:paraId="6CE69225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2" w:type="dxa"/>
          </w:tcPr>
          <w:p w14:paraId="648199D6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A0F5BBA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7E1C148F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5AF7A572" w14:textId="013234B1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6992E62C" w14:textId="5D0E301E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095</w:t>
            </w:r>
          </w:p>
        </w:tc>
        <w:tc>
          <w:tcPr>
            <w:tcW w:w="236" w:type="dxa"/>
          </w:tcPr>
          <w:p w14:paraId="43950512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</w:tcPr>
          <w:p w14:paraId="46F04A45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B5E24E4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</w:tcPr>
          <w:p w14:paraId="35BA00EA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C1F2CA" w14:textId="77777777" w:rsidR="007168CA" w:rsidRPr="00F7632D" w:rsidRDefault="007168CA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1A8C0ACC" w14:textId="48492661" w:rsidR="007168CA" w:rsidRPr="00F7632D" w:rsidRDefault="00C2509F" w:rsidP="00716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50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103,310</w:t>
            </w:r>
          </w:p>
        </w:tc>
      </w:tr>
    </w:tbl>
    <w:p w14:paraId="7FFD8BAE" w14:textId="63B5A727" w:rsidR="007E5EB2" w:rsidRPr="008A3174" w:rsidRDefault="007E5EB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4227"/>
        <w:gridCol w:w="1173"/>
        <w:gridCol w:w="270"/>
        <w:gridCol w:w="1260"/>
        <w:gridCol w:w="237"/>
        <w:gridCol w:w="1113"/>
        <w:gridCol w:w="270"/>
        <w:gridCol w:w="1080"/>
      </w:tblGrid>
      <w:tr w:rsidR="00122412" w:rsidRPr="004B05AF" w14:paraId="4279AE23" w14:textId="77777777" w:rsidTr="00122412">
        <w:tc>
          <w:tcPr>
            <w:tcW w:w="2195" w:type="pct"/>
          </w:tcPr>
          <w:p w14:paraId="34C4E37F" w14:textId="097E66D4" w:rsidR="00122412" w:rsidRPr="004B05AF" w:rsidRDefault="00122412" w:rsidP="0012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05A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เจ้าหนี้</w:t>
            </w:r>
            <w:r w:rsidRPr="004B05A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หมุนเวียนอื่น</w:t>
            </w:r>
          </w:p>
        </w:tc>
        <w:tc>
          <w:tcPr>
            <w:tcW w:w="1403" w:type="pct"/>
            <w:gridSpan w:val="3"/>
          </w:tcPr>
          <w:p w14:paraId="3F7DBA17" w14:textId="73D77640" w:rsidR="00122412" w:rsidRPr="004B05AF" w:rsidRDefault="00122412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05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3" w:type="pct"/>
          </w:tcPr>
          <w:p w14:paraId="5558CEAF" w14:textId="77777777" w:rsidR="00122412" w:rsidRPr="004B05AF" w:rsidRDefault="00122412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9" w:type="pct"/>
            <w:gridSpan w:val="3"/>
          </w:tcPr>
          <w:p w14:paraId="3F01C89B" w14:textId="43044882" w:rsidR="00122412" w:rsidRPr="004B05AF" w:rsidRDefault="00122412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05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3911" w:rsidRPr="004B05AF" w14:paraId="54451BBD" w14:textId="77777777" w:rsidTr="00122412">
        <w:tc>
          <w:tcPr>
            <w:tcW w:w="2195" w:type="pct"/>
          </w:tcPr>
          <w:p w14:paraId="47033DE5" w14:textId="77777777" w:rsidR="00953911" w:rsidRPr="004B05AF" w:rsidRDefault="00953911" w:rsidP="00953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" w:type="pct"/>
          </w:tcPr>
          <w:p w14:paraId="626A468B" w14:textId="2F83AC0F" w:rsidR="00953911" w:rsidRPr="004B05AF" w:rsidRDefault="00953911" w:rsidP="00953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05A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0" w:type="pct"/>
          </w:tcPr>
          <w:p w14:paraId="22212B53" w14:textId="77777777" w:rsidR="00953911" w:rsidRPr="004B05AF" w:rsidRDefault="00953911" w:rsidP="00953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6D87C70C" w14:textId="03F03D58" w:rsidR="00953911" w:rsidRPr="004B05AF" w:rsidRDefault="00953911" w:rsidP="00953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05A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3" w:type="pct"/>
          </w:tcPr>
          <w:p w14:paraId="0CEC0489" w14:textId="77777777" w:rsidR="00953911" w:rsidRPr="004B05AF" w:rsidRDefault="00953911" w:rsidP="00953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5576A1E8" w14:textId="1DCD0DEE" w:rsidR="00953911" w:rsidRPr="004B05AF" w:rsidRDefault="00953911" w:rsidP="00953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05A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0" w:type="pct"/>
          </w:tcPr>
          <w:p w14:paraId="432E2C94" w14:textId="77777777" w:rsidR="00953911" w:rsidRPr="004B05AF" w:rsidRDefault="00953911" w:rsidP="00953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5D7107CD" w14:textId="271170E0" w:rsidR="00953911" w:rsidRPr="004B05AF" w:rsidRDefault="00953911" w:rsidP="00953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05A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953911" w:rsidRPr="004B05AF" w14:paraId="2767A4F4" w14:textId="77777777" w:rsidTr="00122412">
        <w:tc>
          <w:tcPr>
            <w:tcW w:w="2195" w:type="pct"/>
          </w:tcPr>
          <w:p w14:paraId="7A45FA72" w14:textId="77777777" w:rsidR="00953911" w:rsidRPr="004B05AF" w:rsidRDefault="00953911" w:rsidP="00953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5" w:type="pct"/>
            <w:gridSpan w:val="7"/>
          </w:tcPr>
          <w:p w14:paraId="22E4323A" w14:textId="01ED97C1" w:rsidR="00953911" w:rsidRPr="004B05AF" w:rsidRDefault="00953911" w:rsidP="00953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05AF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</w:tr>
      <w:tr w:rsidR="00953911" w:rsidRPr="004B05AF" w14:paraId="67BDEAC4" w14:textId="77777777" w:rsidTr="00122412">
        <w:tc>
          <w:tcPr>
            <w:tcW w:w="2195" w:type="pct"/>
          </w:tcPr>
          <w:p w14:paraId="4E2FDBDD" w14:textId="15B18D25" w:rsidR="00953911" w:rsidRPr="004B05AF" w:rsidRDefault="004B05AF" w:rsidP="00953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05AF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9" w:type="pct"/>
          </w:tcPr>
          <w:p w14:paraId="1D12821B" w14:textId="3908D821" w:rsidR="00953911" w:rsidRPr="004B05AF" w:rsidRDefault="004B05AF" w:rsidP="00953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05AF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40" w:type="pct"/>
          </w:tcPr>
          <w:p w14:paraId="6A1610F6" w14:textId="77777777" w:rsidR="00953911" w:rsidRPr="004B05AF" w:rsidRDefault="00953911" w:rsidP="00953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</w:tcPr>
          <w:p w14:paraId="6B958E52" w14:textId="1AA818DB" w:rsidR="00953911" w:rsidRPr="004B05AF" w:rsidRDefault="004B05AF" w:rsidP="00953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0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6381E1A3" w14:textId="77777777" w:rsidR="00953911" w:rsidRPr="004B05AF" w:rsidRDefault="00953911" w:rsidP="00953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36C1054A" w14:textId="0951EEAB" w:rsidR="00953911" w:rsidRPr="004B05AF" w:rsidRDefault="004B05AF" w:rsidP="00953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05AF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40" w:type="pct"/>
          </w:tcPr>
          <w:p w14:paraId="25F4AAF2" w14:textId="77777777" w:rsidR="00953911" w:rsidRPr="004B05AF" w:rsidRDefault="00953911" w:rsidP="00953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08BA222E" w14:textId="3DCE3B89" w:rsidR="00953911" w:rsidRPr="004B05AF" w:rsidRDefault="004B05AF" w:rsidP="00953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05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05AF" w:rsidRPr="004B05AF" w14:paraId="2A75CD68" w14:textId="77777777" w:rsidTr="00122412">
        <w:tc>
          <w:tcPr>
            <w:tcW w:w="2195" w:type="pct"/>
          </w:tcPr>
          <w:p w14:paraId="56260542" w14:textId="5CEF87AC" w:rsidR="004B05AF" w:rsidRPr="004B05AF" w:rsidRDefault="004B05AF" w:rsidP="004B0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05A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9" w:type="pct"/>
          </w:tcPr>
          <w:p w14:paraId="0BA4A081" w14:textId="6C34B68F" w:rsidR="004B05AF" w:rsidRPr="004B05AF" w:rsidRDefault="004B05AF" w:rsidP="004B0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05AF">
              <w:rPr>
                <w:rFonts w:asciiTheme="majorBidi" w:hAnsiTheme="majorBidi" w:cstheme="majorBidi"/>
                <w:sz w:val="30"/>
                <w:szCs w:val="30"/>
              </w:rPr>
              <w:t>781</w:t>
            </w:r>
          </w:p>
        </w:tc>
        <w:tc>
          <w:tcPr>
            <w:tcW w:w="140" w:type="pct"/>
          </w:tcPr>
          <w:p w14:paraId="45AE1B14" w14:textId="77777777" w:rsidR="004B05AF" w:rsidRPr="004B05AF" w:rsidRDefault="004B05AF" w:rsidP="004B0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</w:tcPr>
          <w:p w14:paraId="43519A2B" w14:textId="3D4C8D6D" w:rsidR="004B05AF" w:rsidRPr="004B05AF" w:rsidRDefault="004B05AF" w:rsidP="004B0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05AF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  <w:tc>
          <w:tcPr>
            <w:tcW w:w="123" w:type="pct"/>
          </w:tcPr>
          <w:p w14:paraId="2C943D89" w14:textId="77777777" w:rsidR="004B05AF" w:rsidRPr="004B05AF" w:rsidRDefault="004B05AF" w:rsidP="004B0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4E098969" w14:textId="3CDA63A4" w:rsidR="004B05AF" w:rsidRPr="004B05AF" w:rsidRDefault="004B05AF" w:rsidP="004B0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05AF">
              <w:rPr>
                <w:rFonts w:asciiTheme="majorBidi" w:hAnsiTheme="majorBidi" w:cstheme="majorBidi"/>
                <w:sz w:val="30"/>
                <w:szCs w:val="30"/>
              </w:rPr>
              <w:t>781</w:t>
            </w:r>
          </w:p>
        </w:tc>
        <w:tc>
          <w:tcPr>
            <w:tcW w:w="140" w:type="pct"/>
          </w:tcPr>
          <w:p w14:paraId="5EE95669" w14:textId="77777777" w:rsidR="004B05AF" w:rsidRPr="004B05AF" w:rsidRDefault="004B05AF" w:rsidP="004B0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38A4EF1C" w14:textId="212D6AA3" w:rsidR="004B05AF" w:rsidRPr="004B05AF" w:rsidRDefault="004B05AF" w:rsidP="004B0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05AF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</w:tr>
      <w:tr w:rsidR="004B05AF" w:rsidRPr="004B05AF" w14:paraId="64C5C9A3" w14:textId="77777777" w:rsidTr="00122412">
        <w:tc>
          <w:tcPr>
            <w:tcW w:w="2195" w:type="pct"/>
          </w:tcPr>
          <w:p w14:paraId="7BE459E9" w14:textId="4B7F29B1" w:rsidR="004B05AF" w:rsidRPr="004B05AF" w:rsidRDefault="004B05AF" w:rsidP="004B0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05AF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025A3164" w14:textId="33EFA858" w:rsidR="004B05AF" w:rsidRPr="004B05AF" w:rsidRDefault="004B05AF" w:rsidP="004B0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05AF">
              <w:rPr>
                <w:rFonts w:asciiTheme="majorBidi" w:hAnsiTheme="majorBidi" w:cstheme="majorBidi"/>
                <w:sz w:val="30"/>
                <w:szCs w:val="30"/>
              </w:rPr>
              <w:t>19,991</w:t>
            </w:r>
          </w:p>
        </w:tc>
        <w:tc>
          <w:tcPr>
            <w:tcW w:w="140" w:type="pct"/>
          </w:tcPr>
          <w:p w14:paraId="5925729D" w14:textId="77777777" w:rsidR="004B05AF" w:rsidRPr="004B05AF" w:rsidRDefault="004B05AF" w:rsidP="004B0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0CAACE1A" w14:textId="63909AF5" w:rsidR="004B05AF" w:rsidRPr="004B05AF" w:rsidRDefault="004B05AF" w:rsidP="004B0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05AF">
              <w:rPr>
                <w:rFonts w:asciiTheme="majorBidi" w:hAnsiTheme="majorBidi" w:cstheme="majorBidi"/>
                <w:sz w:val="30"/>
                <w:szCs w:val="30"/>
              </w:rPr>
              <w:t>20,688</w:t>
            </w:r>
          </w:p>
        </w:tc>
        <w:tc>
          <w:tcPr>
            <w:tcW w:w="123" w:type="pct"/>
          </w:tcPr>
          <w:p w14:paraId="0FB1767E" w14:textId="77777777" w:rsidR="004B05AF" w:rsidRPr="004B05AF" w:rsidRDefault="004B05AF" w:rsidP="004B0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61B7859" w14:textId="0FA37FAB" w:rsidR="004B05AF" w:rsidRPr="004B05AF" w:rsidRDefault="004B05AF" w:rsidP="004B0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05AF">
              <w:rPr>
                <w:rFonts w:asciiTheme="majorBidi" w:hAnsiTheme="majorBidi" w:cstheme="majorBidi"/>
                <w:sz w:val="30"/>
                <w:szCs w:val="30"/>
              </w:rPr>
              <w:t>19,991</w:t>
            </w:r>
          </w:p>
        </w:tc>
        <w:tc>
          <w:tcPr>
            <w:tcW w:w="140" w:type="pct"/>
          </w:tcPr>
          <w:p w14:paraId="06E4A722" w14:textId="77777777" w:rsidR="004B05AF" w:rsidRPr="004B05AF" w:rsidRDefault="004B05AF" w:rsidP="004B0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0CEC6AB1" w14:textId="48ACB211" w:rsidR="004B05AF" w:rsidRPr="004B05AF" w:rsidRDefault="004B05AF" w:rsidP="004B0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05AF">
              <w:rPr>
                <w:rFonts w:asciiTheme="majorBidi" w:hAnsiTheme="majorBidi" w:cstheme="majorBidi"/>
                <w:sz w:val="30"/>
                <w:szCs w:val="30"/>
              </w:rPr>
              <w:t>20,688</w:t>
            </w:r>
          </w:p>
        </w:tc>
      </w:tr>
      <w:tr w:rsidR="004B05AF" w:rsidRPr="004B05AF" w14:paraId="43E85400" w14:textId="77777777" w:rsidTr="00122412">
        <w:tc>
          <w:tcPr>
            <w:tcW w:w="2195" w:type="pct"/>
          </w:tcPr>
          <w:p w14:paraId="12D55B0B" w14:textId="3B1A8165" w:rsidR="004B05AF" w:rsidRPr="004B05AF" w:rsidRDefault="004B05AF" w:rsidP="004B0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05A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7068DAB1" w14:textId="7AE88A1C" w:rsidR="004B05AF" w:rsidRPr="004B05AF" w:rsidRDefault="004B05AF" w:rsidP="004B0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05AF">
              <w:rPr>
                <w:rFonts w:ascii="Angsana New" w:hAnsi="Angsana New"/>
                <w:b/>
                <w:bCs/>
                <w:sz w:val="30"/>
                <w:szCs w:val="30"/>
              </w:rPr>
              <w:t>20,</w:t>
            </w:r>
            <w:r w:rsidR="00282445">
              <w:rPr>
                <w:rFonts w:ascii="Angsana New" w:hAnsi="Angsana New"/>
                <w:b/>
                <w:bCs/>
                <w:sz w:val="30"/>
                <w:szCs w:val="30"/>
              </w:rPr>
              <w:t>857</w:t>
            </w:r>
          </w:p>
        </w:tc>
        <w:tc>
          <w:tcPr>
            <w:tcW w:w="140" w:type="pct"/>
          </w:tcPr>
          <w:p w14:paraId="019A9CEF" w14:textId="77777777" w:rsidR="004B05AF" w:rsidRPr="004B05AF" w:rsidRDefault="004B05AF" w:rsidP="004B0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23832E34" w14:textId="3979423E" w:rsidR="004B05AF" w:rsidRPr="004B05AF" w:rsidRDefault="004B05AF" w:rsidP="004B0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05AF">
              <w:rPr>
                <w:rFonts w:ascii="Angsana New" w:hAnsi="Angsana New"/>
                <w:b/>
                <w:bCs/>
                <w:sz w:val="30"/>
                <w:szCs w:val="30"/>
              </w:rPr>
              <w:t>21,324</w:t>
            </w:r>
          </w:p>
        </w:tc>
        <w:tc>
          <w:tcPr>
            <w:tcW w:w="123" w:type="pct"/>
          </w:tcPr>
          <w:p w14:paraId="7A904F43" w14:textId="77777777" w:rsidR="004B05AF" w:rsidRPr="004B05AF" w:rsidRDefault="004B05AF" w:rsidP="004B0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D3DC8E6" w14:textId="423C8974" w:rsidR="004B05AF" w:rsidRPr="004B05AF" w:rsidRDefault="004B05AF" w:rsidP="004B0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05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</w:t>
            </w:r>
            <w:r w:rsidR="002824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857</w:t>
            </w:r>
          </w:p>
        </w:tc>
        <w:tc>
          <w:tcPr>
            <w:tcW w:w="140" w:type="pct"/>
          </w:tcPr>
          <w:p w14:paraId="1650CBB1" w14:textId="77777777" w:rsidR="004B05AF" w:rsidRPr="004B05AF" w:rsidRDefault="004B05AF" w:rsidP="004B0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1E126CE5" w14:textId="7BEF1930" w:rsidR="004B05AF" w:rsidRPr="004B05AF" w:rsidRDefault="004B05AF" w:rsidP="004B0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05AF">
              <w:rPr>
                <w:rFonts w:ascii="Angsana New" w:hAnsi="Angsana New"/>
                <w:b/>
                <w:bCs/>
                <w:sz w:val="30"/>
                <w:szCs w:val="30"/>
              </w:rPr>
              <w:t>21,324</w:t>
            </w:r>
          </w:p>
        </w:tc>
      </w:tr>
    </w:tbl>
    <w:p w14:paraId="4749F330" w14:textId="77777777" w:rsidR="00603E92" w:rsidRDefault="00603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7EA09A5A" w14:textId="11086020" w:rsidR="00BD2C72" w:rsidRDefault="00BD2C72" w:rsidP="00BD2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37A5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รายได้รอตัดบัญชีกิจการที่เกี่ยวข้องกัน</w:t>
      </w:r>
    </w:p>
    <w:p w14:paraId="724E5BCA" w14:textId="77777777" w:rsidR="00BD2C72" w:rsidRPr="000235A7" w:rsidRDefault="00BD2C7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3244034" w14:textId="33CFF9B0" w:rsidR="00BD2C72" w:rsidRDefault="00BD2C72" w:rsidP="00BD2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3C47FE">
        <w:rPr>
          <w:rFonts w:ascii="Angsana New" w:hAnsi="Angsana New"/>
          <w:b/>
          <w:sz w:val="30"/>
          <w:szCs w:val="30"/>
          <w:cs/>
        </w:rPr>
        <w:t>รายได้รอตัดบัญชีจากค่าตอบแทนการใช้</w:t>
      </w:r>
      <w:r>
        <w:rPr>
          <w:rFonts w:ascii="Angsana New" w:hAnsi="Angsana New" w:hint="cs"/>
          <w:b/>
          <w:sz w:val="30"/>
          <w:szCs w:val="30"/>
          <w:cs/>
        </w:rPr>
        <w:t>พื้นที่แล</w:t>
      </w:r>
      <w:r w:rsidR="00995791">
        <w:rPr>
          <w:rFonts w:ascii="Angsana New" w:hAnsi="Angsana New" w:hint="cs"/>
          <w:b/>
          <w:sz w:val="30"/>
          <w:szCs w:val="30"/>
          <w:cs/>
        </w:rPr>
        <w:t>ะ</w:t>
      </w:r>
      <w:r w:rsidRPr="003C47FE">
        <w:rPr>
          <w:rFonts w:ascii="Angsana New" w:hAnsi="Angsana New"/>
          <w:b/>
          <w:sz w:val="30"/>
          <w:szCs w:val="30"/>
          <w:cs/>
        </w:rPr>
        <w:t>โครงสร้างพื้นฐานสรุปได้ดังนี้</w:t>
      </w:r>
    </w:p>
    <w:p w14:paraId="60BFF36A" w14:textId="77777777" w:rsidR="00BD2C72" w:rsidRPr="00976DDE" w:rsidRDefault="00BD2C7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170"/>
        <w:gridCol w:w="262"/>
        <w:gridCol w:w="1258"/>
        <w:gridCol w:w="269"/>
        <w:gridCol w:w="1078"/>
        <w:gridCol w:w="269"/>
        <w:gridCol w:w="1072"/>
      </w:tblGrid>
      <w:tr w:rsidR="00995791" w:rsidRPr="008C010D" w14:paraId="5A88F9B9" w14:textId="77777777" w:rsidTr="00995791">
        <w:trPr>
          <w:tblHeader/>
        </w:trPr>
        <w:tc>
          <w:tcPr>
            <w:tcW w:w="2066" w:type="pct"/>
          </w:tcPr>
          <w:p w14:paraId="24556A66" w14:textId="77777777" w:rsidR="00995791" w:rsidRPr="008C010D" w:rsidRDefault="00995791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7" w:type="pct"/>
            <w:gridSpan w:val="3"/>
          </w:tcPr>
          <w:p w14:paraId="21A2D5CB" w14:textId="48EA64F8" w:rsidR="00995791" w:rsidRPr="00FF1261" w:rsidRDefault="00995791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EF08A7C" w14:textId="77777777" w:rsidR="00995791" w:rsidRPr="008C010D" w:rsidRDefault="00995791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pct"/>
            <w:gridSpan w:val="3"/>
          </w:tcPr>
          <w:p w14:paraId="6CFDAAA9" w14:textId="77777777" w:rsidR="00995791" w:rsidRDefault="00995791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4602" w:rsidRPr="008C010D" w14:paraId="3E91C03C" w14:textId="77777777" w:rsidTr="00176203">
        <w:trPr>
          <w:tblHeader/>
        </w:trPr>
        <w:tc>
          <w:tcPr>
            <w:tcW w:w="2066" w:type="pct"/>
          </w:tcPr>
          <w:p w14:paraId="53E11070" w14:textId="77777777" w:rsidR="00AC4602" w:rsidRPr="008C010D" w:rsidRDefault="00AC4602" w:rsidP="00AC4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7C40778B" w14:textId="3D744372" w:rsidR="00AC4602" w:rsidRPr="008C010D" w:rsidRDefault="00AC4602" w:rsidP="00AC4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50370E0D" w14:textId="77777777" w:rsidR="00AC4602" w:rsidRPr="008C010D" w:rsidRDefault="00AC4602" w:rsidP="00AC4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6B22DA9E" w14:textId="77DCCC8B" w:rsidR="00AC4602" w:rsidRPr="008C010D" w:rsidRDefault="00AC4602" w:rsidP="00AC4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3329CDB2" w14:textId="77777777" w:rsidR="00AC4602" w:rsidRPr="008C010D" w:rsidRDefault="00AC4602" w:rsidP="00AC4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5C4E786" w14:textId="155B82E6" w:rsidR="00AC4602" w:rsidRPr="008C010D" w:rsidRDefault="00AC4602" w:rsidP="00AC4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4DF2F2EB" w14:textId="77777777" w:rsidR="00AC4602" w:rsidRPr="008C010D" w:rsidRDefault="00AC4602" w:rsidP="00AC4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C5E0925" w14:textId="4D5A4199" w:rsidR="00AC4602" w:rsidRPr="008C010D" w:rsidRDefault="00AC4602" w:rsidP="00AC4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C4602" w:rsidRPr="008C010D" w14:paraId="5BBD9A91" w14:textId="77777777" w:rsidTr="00176203">
        <w:trPr>
          <w:tblHeader/>
        </w:trPr>
        <w:tc>
          <w:tcPr>
            <w:tcW w:w="2066" w:type="pct"/>
          </w:tcPr>
          <w:p w14:paraId="788897EF" w14:textId="77777777" w:rsidR="00AC4602" w:rsidRPr="008C010D" w:rsidRDefault="00AC4602" w:rsidP="00AC4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4" w:type="pct"/>
            <w:gridSpan w:val="7"/>
          </w:tcPr>
          <w:p w14:paraId="2B39995F" w14:textId="77777777" w:rsidR="00AC4602" w:rsidRPr="008C010D" w:rsidRDefault="00AC4602" w:rsidP="00AC4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4602" w:rsidRPr="008C010D" w14:paraId="1465CB6A" w14:textId="77777777" w:rsidTr="00176203">
        <w:tc>
          <w:tcPr>
            <w:tcW w:w="2066" w:type="pct"/>
          </w:tcPr>
          <w:p w14:paraId="13DF8A57" w14:textId="77777777" w:rsidR="00AC4602" w:rsidRPr="00AB012A" w:rsidRDefault="00AC4602" w:rsidP="00AC4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01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638" w:type="pct"/>
          </w:tcPr>
          <w:p w14:paraId="01CAE109" w14:textId="77777777" w:rsidR="00AC4602" w:rsidRPr="008C010D" w:rsidRDefault="00AC4602" w:rsidP="00AC4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F27B6F0" w14:textId="77777777" w:rsidR="00AC4602" w:rsidRPr="008C010D" w:rsidRDefault="00AC4602" w:rsidP="00AC4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11A1F686" w14:textId="77777777" w:rsidR="00AC4602" w:rsidRPr="008C010D" w:rsidRDefault="00AC4602" w:rsidP="00AC4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D7B3B4A" w14:textId="77777777" w:rsidR="00AC4602" w:rsidRPr="008C010D" w:rsidRDefault="00AC4602" w:rsidP="00AC4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B9E39BC" w14:textId="77777777" w:rsidR="00AC4602" w:rsidRPr="008C010D" w:rsidRDefault="00AC4602" w:rsidP="00AC4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19AF73" w14:textId="77777777" w:rsidR="00AC4602" w:rsidRPr="008C010D" w:rsidRDefault="00AC4602" w:rsidP="00AC4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46C9390" w14:textId="77777777" w:rsidR="00AC4602" w:rsidRPr="008C010D" w:rsidRDefault="00AC4602" w:rsidP="00AC4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4602" w:rsidRPr="008C010D" w14:paraId="19B5BAEB" w14:textId="77777777" w:rsidTr="00176203">
        <w:tc>
          <w:tcPr>
            <w:tcW w:w="2066" w:type="pct"/>
          </w:tcPr>
          <w:p w14:paraId="20395BA8" w14:textId="19DAD32A" w:rsidR="00AC4602" w:rsidRPr="003C47FE" w:rsidRDefault="00AC4602" w:rsidP="00AC4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8" w:type="pct"/>
          </w:tcPr>
          <w:p w14:paraId="537DEDB5" w14:textId="050B191D" w:rsidR="00AC4602" w:rsidRPr="00953911" w:rsidRDefault="00AC4602" w:rsidP="00AC4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3911">
              <w:rPr>
                <w:rFonts w:ascii="Angsana New" w:hAnsi="Angsana New"/>
                <w:sz w:val="30"/>
                <w:szCs w:val="30"/>
              </w:rPr>
              <w:t>344,308</w:t>
            </w:r>
          </w:p>
        </w:tc>
        <w:tc>
          <w:tcPr>
            <w:tcW w:w="143" w:type="pct"/>
          </w:tcPr>
          <w:p w14:paraId="21152301" w14:textId="77777777" w:rsidR="00AC4602" w:rsidRPr="00953911" w:rsidRDefault="00AC4602" w:rsidP="00AC4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42ECA692" w14:textId="272B0392" w:rsidR="00AC4602" w:rsidRPr="00953911" w:rsidRDefault="00AC4602" w:rsidP="00AC4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3911">
              <w:rPr>
                <w:rFonts w:ascii="Angsana New" w:hAnsi="Angsana New"/>
                <w:sz w:val="30"/>
                <w:szCs w:val="30"/>
              </w:rPr>
              <w:t>300,353</w:t>
            </w:r>
          </w:p>
        </w:tc>
        <w:tc>
          <w:tcPr>
            <w:tcW w:w="147" w:type="pct"/>
          </w:tcPr>
          <w:p w14:paraId="0BBEF447" w14:textId="77777777" w:rsidR="00AC4602" w:rsidRPr="00953911" w:rsidRDefault="00AC4602" w:rsidP="00AC4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7ADF4FA" w14:textId="15CF3039" w:rsidR="00AC4602" w:rsidRPr="00953911" w:rsidRDefault="00AC4602" w:rsidP="00AC4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3911">
              <w:rPr>
                <w:rFonts w:ascii="Angsana New" w:hAnsi="Angsana New"/>
                <w:sz w:val="30"/>
                <w:szCs w:val="30"/>
              </w:rPr>
              <w:t>344,308</w:t>
            </w:r>
          </w:p>
        </w:tc>
        <w:tc>
          <w:tcPr>
            <w:tcW w:w="147" w:type="pct"/>
          </w:tcPr>
          <w:p w14:paraId="279BE29A" w14:textId="77777777" w:rsidR="00AC4602" w:rsidRPr="008C010D" w:rsidRDefault="00AC4602" w:rsidP="00AC4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251083C" w14:textId="6001F8E7" w:rsidR="00AC4602" w:rsidRPr="008C010D" w:rsidRDefault="00AC4602" w:rsidP="00AC4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300</w:t>
            </w:r>
            <w:r w:rsidRPr="009D0FFC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353</w:t>
            </w:r>
          </w:p>
        </w:tc>
      </w:tr>
      <w:tr w:rsidR="00AC4602" w:rsidRPr="008C010D" w14:paraId="2F2FDB55" w14:textId="77777777" w:rsidTr="00176203">
        <w:tc>
          <w:tcPr>
            <w:tcW w:w="2066" w:type="pct"/>
          </w:tcPr>
          <w:p w14:paraId="2FB609B0" w14:textId="6FF0EC69" w:rsidR="00AC4602" w:rsidRPr="003C47FE" w:rsidRDefault="00AC4602" w:rsidP="00AC4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รับเงินค่าตอบแทนการใช้พื้นที่และ</w:t>
            </w:r>
          </w:p>
        </w:tc>
        <w:tc>
          <w:tcPr>
            <w:tcW w:w="638" w:type="pct"/>
          </w:tcPr>
          <w:p w14:paraId="759E83F2" w14:textId="77777777" w:rsidR="00AC4602" w:rsidRDefault="00AC4602" w:rsidP="00AC4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D38C10A" w14:textId="77777777" w:rsidR="00AC4602" w:rsidRPr="008C010D" w:rsidRDefault="00AC4602" w:rsidP="00AC4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65528CA6" w14:textId="77777777" w:rsidR="00AC4602" w:rsidRPr="00B070E9" w:rsidRDefault="00AC4602" w:rsidP="00AC4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AEAAB5A" w14:textId="77777777" w:rsidR="00AC4602" w:rsidRPr="008C010D" w:rsidRDefault="00AC4602" w:rsidP="00AC4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7BC5685" w14:textId="77777777" w:rsidR="00AC4602" w:rsidRPr="00B070E9" w:rsidRDefault="00AC4602" w:rsidP="00AC4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F4FCFFB" w14:textId="77777777" w:rsidR="00AC4602" w:rsidRPr="008C010D" w:rsidRDefault="00AC4602" w:rsidP="00AC4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3EABBB5" w14:textId="77777777" w:rsidR="00AC4602" w:rsidRPr="00B070E9" w:rsidRDefault="00AC4602" w:rsidP="00AC4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3231" w:rsidRPr="008C010D" w14:paraId="273DDF64" w14:textId="77777777" w:rsidTr="00176203">
        <w:tc>
          <w:tcPr>
            <w:tcW w:w="2066" w:type="pct"/>
          </w:tcPr>
          <w:p w14:paraId="3CECC247" w14:textId="7BF6C717" w:rsidR="00AF3231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โครงสร้างพื้นฐานในระหว่างปี</w:t>
            </w:r>
          </w:p>
        </w:tc>
        <w:tc>
          <w:tcPr>
            <w:tcW w:w="638" w:type="pct"/>
          </w:tcPr>
          <w:p w14:paraId="61E5FDC6" w14:textId="0209AE55" w:rsidR="00AF3231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0AEE">
              <w:rPr>
                <w:rFonts w:ascii="Angsana New" w:hAnsi="Angsana New"/>
                <w:sz w:val="30"/>
                <w:szCs w:val="30"/>
              </w:rPr>
              <w:t>82,500</w:t>
            </w:r>
          </w:p>
        </w:tc>
        <w:tc>
          <w:tcPr>
            <w:tcW w:w="143" w:type="pct"/>
          </w:tcPr>
          <w:p w14:paraId="4F4588EB" w14:textId="77777777" w:rsidR="00AF3231" w:rsidRPr="008C010D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39A2801B" w14:textId="5C78C103" w:rsidR="00AF3231" w:rsidRPr="00B070E9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62</w:t>
            </w:r>
            <w:r w:rsidRPr="00292A2D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147" w:type="pct"/>
          </w:tcPr>
          <w:p w14:paraId="2A195265" w14:textId="77777777" w:rsidR="00AF3231" w:rsidRPr="008C010D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87AA437" w14:textId="05636AA1" w:rsidR="00AF3231" w:rsidRPr="00B070E9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0AEE">
              <w:rPr>
                <w:rFonts w:ascii="Angsana New" w:hAnsi="Angsana New"/>
                <w:sz w:val="30"/>
                <w:szCs w:val="30"/>
              </w:rPr>
              <w:t>82,500</w:t>
            </w:r>
          </w:p>
        </w:tc>
        <w:tc>
          <w:tcPr>
            <w:tcW w:w="147" w:type="pct"/>
          </w:tcPr>
          <w:p w14:paraId="03FA9C50" w14:textId="77777777" w:rsidR="00AF3231" w:rsidRPr="008C010D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04B63BB" w14:textId="6684A253" w:rsidR="00AF3231" w:rsidRPr="00B070E9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62</w:t>
            </w:r>
            <w:r w:rsidRPr="00292A2D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400</w:t>
            </w:r>
          </w:p>
        </w:tc>
      </w:tr>
      <w:tr w:rsidR="00AF3231" w:rsidRPr="00A74DEE" w14:paraId="09F8DDA1" w14:textId="77777777" w:rsidTr="00176203">
        <w:tc>
          <w:tcPr>
            <w:tcW w:w="2066" w:type="pct"/>
          </w:tcPr>
          <w:p w14:paraId="6BD08A08" w14:textId="77777777" w:rsidR="00AF3231" w:rsidRPr="003C47FE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รับรู้รายได้ในระหว่างปี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3A4C4BBE" w14:textId="719A2DD6" w:rsidR="00AF3231" w:rsidRPr="0048255F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0AEE">
              <w:rPr>
                <w:rFonts w:ascii="Angsana New" w:hAnsi="Angsana New"/>
                <w:sz w:val="30"/>
                <w:szCs w:val="30"/>
              </w:rPr>
              <w:t>(24,136)</w:t>
            </w:r>
          </w:p>
        </w:tc>
        <w:tc>
          <w:tcPr>
            <w:tcW w:w="143" w:type="pct"/>
          </w:tcPr>
          <w:p w14:paraId="1C029529" w14:textId="77777777" w:rsidR="00AF3231" w:rsidRPr="0048255F" w:rsidRDefault="00AF3231" w:rsidP="00AF32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2A211745" w14:textId="2D2E6C5F" w:rsidR="00AF3231" w:rsidRPr="0048255F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1382">
              <w:rPr>
                <w:rFonts w:ascii="Angsana New" w:hAnsi="Angsana New"/>
                <w:sz w:val="30"/>
                <w:szCs w:val="30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</w:rPr>
              <w:t>18</w:t>
            </w:r>
            <w:r w:rsidRPr="00EE1382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445</w:t>
            </w:r>
            <w:r w:rsidRPr="00EE13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52866F95" w14:textId="77777777" w:rsidR="00AF3231" w:rsidRPr="0048255F" w:rsidRDefault="00AF3231" w:rsidP="00AF32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A7385D8" w14:textId="51FE518B" w:rsidR="00AF3231" w:rsidRPr="0048255F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90AEE">
              <w:rPr>
                <w:rFonts w:ascii="Angsana New" w:hAnsi="Angsana New"/>
                <w:sz w:val="30"/>
                <w:szCs w:val="30"/>
              </w:rPr>
              <w:t>(24,136)</w:t>
            </w:r>
          </w:p>
        </w:tc>
        <w:tc>
          <w:tcPr>
            <w:tcW w:w="147" w:type="pct"/>
          </w:tcPr>
          <w:p w14:paraId="0CE2535D" w14:textId="77777777" w:rsidR="00AF3231" w:rsidRPr="0048255F" w:rsidRDefault="00AF3231" w:rsidP="00AF32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1A4CA7C" w14:textId="7FF20B08" w:rsidR="00AF3231" w:rsidRPr="0048255F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1382">
              <w:rPr>
                <w:rFonts w:ascii="Angsana New" w:hAnsi="Angsana New"/>
                <w:sz w:val="30"/>
                <w:szCs w:val="30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</w:rPr>
              <w:t>18</w:t>
            </w:r>
            <w:r w:rsidRPr="00EE1382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445</w:t>
            </w:r>
            <w:r w:rsidRPr="00EE138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F3231" w:rsidRPr="00A74DEE" w14:paraId="51AD3400" w14:textId="77777777" w:rsidTr="005D4B4B">
        <w:tc>
          <w:tcPr>
            <w:tcW w:w="2066" w:type="pct"/>
          </w:tcPr>
          <w:p w14:paraId="2B5B1027" w14:textId="2F072A6A" w:rsidR="00AF3231" w:rsidRPr="003C47FE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</w:tcPr>
          <w:p w14:paraId="5F877784" w14:textId="5C3D679D" w:rsidR="00AF3231" w:rsidRPr="00163531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AEE">
              <w:rPr>
                <w:rFonts w:ascii="Angsana New" w:hAnsi="Angsana New"/>
                <w:b/>
                <w:bCs/>
                <w:sz w:val="30"/>
                <w:szCs w:val="30"/>
              </w:rPr>
              <w:t>402,67</w:t>
            </w:r>
            <w:r w:rsidR="0028244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6B00EA80" w14:textId="77777777" w:rsidR="00AF3231" w:rsidRPr="00460E67" w:rsidRDefault="00AF3231" w:rsidP="00AF32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14:paraId="1D3131C1" w14:textId="47900FFA" w:rsidR="00AF3231" w:rsidRPr="009F5380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344</w:t>
            </w:r>
            <w:r w:rsidRPr="00292A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</w:p>
        </w:tc>
        <w:tc>
          <w:tcPr>
            <w:tcW w:w="147" w:type="pct"/>
          </w:tcPr>
          <w:p w14:paraId="034E7955" w14:textId="77777777" w:rsidR="00AF3231" w:rsidRPr="00460E67" w:rsidRDefault="00AF3231" w:rsidP="00AF32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7491588A" w14:textId="77BDE3DB" w:rsidR="00AF3231" w:rsidRPr="00460E67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AEE">
              <w:rPr>
                <w:rFonts w:ascii="Angsana New" w:hAnsi="Angsana New"/>
                <w:b/>
                <w:bCs/>
                <w:sz w:val="30"/>
                <w:szCs w:val="30"/>
              </w:rPr>
              <w:t>402,67</w:t>
            </w:r>
            <w:r w:rsidR="0028244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06FE9BDA" w14:textId="77777777" w:rsidR="00AF3231" w:rsidRPr="00460E67" w:rsidRDefault="00AF3231" w:rsidP="00AF32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70ADAC05" w14:textId="661D978B" w:rsidR="00AF3231" w:rsidRPr="009F5380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344</w:t>
            </w:r>
            <w:r w:rsidRPr="00292A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</w:p>
        </w:tc>
      </w:tr>
      <w:tr w:rsidR="00AF3231" w:rsidRPr="00D17BD5" w14:paraId="1999A4B6" w14:textId="77777777" w:rsidTr="005D4B4B">
        <w:tc>
          <w:tcPr>
            <w:tcW w:w="2066" w:type="pct"/>
          </w:tcPr>
          <w:p w14:paraId="7CB0CB53" w14:textId="77777777" w:rsidR="00AF3231" w:rsidRPr="000235A7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25751B80" w14:textId="77777777" w:rsidR="00AF3231" w:rsidRPr="000235A7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8ACCA28" w14:textId="77777777" w:rsidR="00AF3231" w:rsidRPr="000235A7" w:rsidRDefault="00AF3231" w:rsidP="00AF32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37D40D0A" w14:textId="77777777" w:rsidR="00AF3231" w:rsidRPr="000235A7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D050E6D" w14:textId="77777777" w:rsidR="00AF3231" w:rsidRPr="000235A7" w:rsidRDefault="00AF3231" w:rsidP="00AF32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2607449D" w14:textId="77777777" w:rsidR="00AF3231" w:rsidRPr="000235A7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FE00CC7" w14:textId="77777777" w:rsidR="00AF3231" w:rsidRPr="000235A7" w:rsidRDefault="00AF3231" w:rsidP="00AF32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51573503" w14:textId="77777777" w:rsidR="00AF3231" w:rsidRPr="000235A7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3231" w:rsidRPr="00A74DEE" w14:paraId="791AC269" w14:textId="77777777" w:rsidTr="00176203">
        <w:tc>
          <w:tcPr>
            <w:tcW w:w="2066" w:type="pct"/>
          </w:tcPr>
          <w:p w14:paraId="36508DD2" w14:textId="77777777" w:rsidR="00AF3231" w:rsidRPr="003C47FE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38" w:type="pct"/>
          </w:tcPr>
          <w:p w14:paraId="4B5D7181" w14:textId="31F89279" w:rsidR="00AF3231" w:rsidRPr="0048255F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3231">
              <w:rPr>
                <w:rFonts w:ascii="Angsana New" w:hAnsi="Angsana New"/>
                <w:sz w:val="30"/>
                <w:szCs w:val="30"/>
              </w:rPr>
              <w:t>24,557</w:t>
            </w:r>
          </w:p>
        </w:tc>
        <w:tc>
          <w:tcPr>
            <w:tcW w:w="143" w:type="pct"/>
          </w:tcPr>
          <w:p w14:paraId="5AD82EE3" w14:textId="77777777" w:rsidR="00AF3231" w:rsidRPr="0048255F" w:rsidRDefault="00AF3231" w:rsidP="00AF32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328BB02E" w14:textId="3184702B" w:rsidR="00AF3231" w:rsidRPr="0048255F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19</w:t>
            </w:r>
            <w:r w:rsidRPr="00EE1382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506</w:t>
            </w:r>
            <w:r w:rsidRPr="00EE138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7" w:type="pct"/>
          </w:tcPr>
          <w:p w14:paraId="33F295E6" w14:textId="77777777" w:rsidR="00AF3231" w:rsidRPr="0048255F" w:rsidRDefault="00AF3231" w:rsidP="00AF32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7C6D7370" w14:textId="080BFF43" w:rsidR="00AF3231" w:rsidRPr="0048255F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3231">
              <w:rPr>
                <w:rFonts w:ascii="Angsana New" w:hAnsi="Angsana New"/>
                <w:sz w:val="30"/>
                <w:szCs w:val="30"/>
              </w:rPr>
              <w:t>24,557</w:t>
            </w:r>
          </w:p>
        </w:tc>
        <w:tc>
          <w:tcPr>
            <w:tcW w:w="147" w:type="pct"/>
          </w:tcPr>
          <w:p w14:paraId="0DF29C8E" w14:textId="77777777" w:rsidR="00AF3231" w:rsidRPr="0048255F" w:rsidRDefault="00AF3231" w:rsidP="00AF32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2F6CB9A5" w14:textId="252296F1" w:rsidR="00AF3231" w:rsidRPr="0048255F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19</w:t>
            </w:r>
            <w:r w:rsidRPr="00EE1382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506</w:t>
            </w:r>
            <w:r w:rsidRPr="00EE138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F3231" w:rsidRPr="00A74DEE" w14:paraId="5915E6D8" w14:textId="77777777" w:rsidTr="00176203">
        <w:tc>
          <w:tcPr>
            <w:tcW w:w="2066" w:type="pct"/>
          </w:tcPr>
          <w:p w14:paraId="12A11D53" w14:textId="77777777" w:rsidR="00AF3231" w:rsidRPr="003C47FE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49EEB146" w14:textId="5697D436" w:rsidR="00AF3231" w:rsidRPr="0048255F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3231">
              <w:rPr>
                <w:rFonts w:ascii="Angsana New" w:hAnsi="Angsana New"/>
                <w:sz w:val="30"/>
                <w:szCs w:val="30"/>
              </w:rPr>
              <w:t>378,11</w:t>
            </w:r>
            <w:r w:rsidR="0028244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6513A624" w14:textId="77777777" w:rsidR="00AF3231" w:rsidRPr="0048255F" w:rsidRDefault="00AF3231" w:rsidP="00AF32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3DD99981" w14:textId="068FA84D" w:rsidR="00AF3231" w:rsidRPr="0048255F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324</w:t>
            </w:r>
            <w:r w:rsidRPr="00EE1382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802</w:t>
            </w:r>
          </w:p>
        </w:tc>
        <w:tc>
          <w:tcPr>
            <w:tcW w:w="147" w:type="pct"/>
          </w:tcPr>
          <w:p w14:paraId="5FE2CF51" w14:textId="77777777" w:rsidR="00AF3231" w:rsidRPr="0048255F" w:rsidRDefault="00AF3231" w:rsidP="00AF32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B382E05" w14:textId="2A1C693A" w:rsidR="00AF3231" w:rsidRPr="007D3D8B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F3231">
              <w:rPr>
                <w:rFonts w:ascii="Angsana New" w:hAnsi="Angsana New"/>
                <w:sz w:val="30"/>
                <w:szCs w:val="30"/>
              </w:rPr>
              <w:t>378,11</w:t>
            </w:r>
            <w:r w:rsidR="0028244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554A3641" w14:textId="77777777" w:rsidR="00AF3231" w:rsidRPr="0048255F" w:rsidRDefault="00AF3231" w:rsidP="00AF32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B103D8C" w14:textId="58AF4EF1" w:rsidR="00AF3231" w:rsidRPr="0048255F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324</w:t>
            </w:r>
            <w:r w:rsidRPr="00EE1382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802</w:t>
            </w:r>
          </w:p>
        </w:tc>
      </w:tr>
      <w:tr w:rsidR="00AF3231" w:rsidRPr="00A74DEE" w14:paraId="0B8FE015" w14:textId="77777777" w:rsidTr="00176203">
        <w:tc>
          <w:tcPr>
            <w:tcW w:w="2066" w:type="pct"/>
          </w:tcPr>
          <w:p w14:paraId="3845D525" w14:textId="77777777" w:rsidR="00AF3231" w:rsidRPr="003C47FE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6A0EBCC3" w14:textId="4ECBF494" w:rsidR="00AF3231" w:rsidRPr="00EE1382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231">
              <w:rPr>
                <w:rFonts w:ascii="Angsana New" w:hAnsi="Angsana New"/>
                <w:b/>
                <w:bCs/>
                <w:sz w:val="30"/>
                <w:szCs w:val="30"/>
              </w:rPr>
              <w:t>402,67</w:t>
            </w:r>
            <w:r w:rsidR="0028244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526C7A40" w14:textId="77777777" w:rsidR="00AF3231" w:rsidRPr="00460E67" w:rsidRDefault="00AF3231" w:rsidP="00AF32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269ADB4B" w14:textId="19A4E043" w:rsidR="00AF3231" w:rsidRPr="009F5380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344</w:t>
            </w:r>
            <w:r w:rsidRPr="00EE13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</w:p>
        </w:tc>
        <w:tc>
          <w:tcPr>
            <w:tcW w:w="147" w:type="pct"/>
          </w:tcPr>
          <w:p w14:paraId="1DDB9142" w14:textId="77777777" w:rsidR="00AF3231" w:rsidRPr="00460E67" w:rsidRDefault="00AF3231" w:rsidP="00AF32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B604F9F" w14:textId="050A7E0E" w:rsidR="00AF3231" w:rsidRPr="003C4BBA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231">
              <w:rPr>
                <w:rFonts w:ascii="Angsana New" w:hAnsi="Angsana New"/>
                <w:b/>
                <w:bCs/>
                <w:sz w:val="30"/>
                <w:szCs w:val="30"/>
              </w:rPr>
              <w:t>402,67</w:t>
            </w:r>
            <w:r w:rsidR="0028244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08DB348C" w14:textId="77777777" w:rsidR="00AF3231" w:rsidRPr="00460E67" w:rsidRDefault="00AF3231" w:rsidP="00AF32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C7B91A9" w14:textId="03C94479" w:rsidR="00AF3231" w:rsidRPr="009F5380" w:rsidRDefault="00AF3231" w:rsidP="00AF3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344</w:t>
            </w:r>
            <w:r w:rsidRPr="00EE13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</w:p>
        </w:tc>
      </w:tr>
    </w:tbl>
    <w:p w14:paraId="29943762" w14:textId="2DDE77F7" w:rsidR="007E5EB2" w:rsidRPr="00976DDE" w:rsidRDefault="007E5EB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170"/>
        <w:gridCol w:w="236"/>
        <w:gridCol w:w="1285"/>
        <w:gridCol w:w="269"/>
        <w:gridCol w:w="1078"/>
        <w:gridCol w:w="269"/>
        <w:gridCol w:w="1071"/>
      </w:tblGrid>
      <w:tr w:rsidR="00265452" w:rsidRPr="008C010D" w14:paraId="56D45528" w14:textId="77777777" w:rsidTr="00265452">
        <w:tc>
          <w:tcPr>
            <w:tcW w:w="2066" w:type="pct"/>
          </w:tcPr>
          <w:p w14:paraId="7EA4AFEC" w14:textId="77777777" w:rsidR="00265452" w:rsidRDefault="00265452" w:rsidP="00450D95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45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เงินประกันค่าสาธารณูปโภครับจากลูกค้า</w:t>
            </w:r>
          </w:p>
        </w:tc>
        <w:tc>
          <w:tcPr>
            <w:tcW w:w="1468" w:type="pct"/>
            <w:gridSpan w:val="3"/>
          </w:tcPr>
          <w:p w14:paraId="5642423D" w14:textId="178E1CF4" w:rsidR="00265452" w:rsidRPr="00FF1261" w:rsidRDefault="00265452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6F3FA8C" w14:textId="77777777" w:rsidR="00265452" w:rsidRPr="008C010D" w:rsidRDefault="00265452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9" w:type="pct"/>
            <w:gridSpan w:val="3"/>
          </w:tcPr>
          <w:p w14:paraId="18DFA547" w14:textId="77777777" w:rsidR="00265452" w:rsidRDefault="00265452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4602" w:rsidRPr="008C010D" w14:paraId="50596207" w14:textId="77777777" w:rsidTr="00176203">
        <w:tc>
          <w:tcPr>
            <w:tcW w:w="2066" w:type="pct"/>
          </w:tcPr>
          <w:p w14:paraId="2AD3BA7F" w14:textId="77777777" w:rsidR="00AC4602" w:rsidRDefault="00AC4602" w:rsidP="00AC460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17A6613F" w14:textId="666F9D28" w:rsidR="00AC4602" w:rsidRPr="008C010D" w:rsidRDefault="00AC4602" w:rsidP="00AC4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64ED6FD2" w14:textId="77777777" w:rsidR="00AC4602" w:rsidRPr="008C010D" w:rsidRDefault="00AC4602" w:rsidP="00AC4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14:paraId="03E7C580" w14:textId="37DBE52A" w:rsidR="00AC4602" w:rsidRPr="008C010D" w:rsidRDefault="00AC4602" w:rsidP="00AC4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6D907CCA" w14:textId="77777777" w:rsidR="00AC4602" w:rsidRPr="008C010D" w:rsidRDefault="00AC4602" w:rsidP="00AC4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5B10418D" w14:textId="6A4B52F6" w:rsidR="00AC4602" w:rsidRPr="008C010D" w:rsidRDefault="00AC4602" w:rsidP="00AC4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19AF94EB" w14:textId="77777777" w:rsidR="00AC4602" w:rsidRPr="008C010D" w:rsidRDefault="00AC4602" w:rsidP="00AC4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FF0B4EA" w14:textId="1C99B8D1" w:rsidR="00AC4602" w:rsidRPr="008C010D" w:rsidRDefault="00AC4602" w:rsidP="00AC46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C4602" w:rsidRPr="00B362BD" w14:paraId="10F6EBA4" w14:textId="77777777" w:rsidTr="00176203">
        <w:tc>
          <w:tcPr>
            <w:tcW w:w="2066" w:type="pct"/>
          </w:tcPr>
          <w:p w14:paraId="10128B7A" w14:textId="77777777" w:rsidR="00AC4602" w:rsidRDefault="00AC4602" w:rsidP="00AC4602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4" w:type="pct"/>
            <w:gridSpan w:val="7"/>
          </w:tcPr>
          <w:p w14:paraId="327D6E22" w14:textId="77777777" w:rsidR="00AC4602" w:rsidRPr="00B362BD" w:rsidRDefault="00AC4602" w:rsidP="00AC4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0AEE" w:rsidRPr="00B362BD" w14:paraId="4D5F8D88" w14:textId="77777777" w:rsidTr="00176203">
        <w:tc>
          <w:tcPr>
            <w:tcW w:w="2066" w:type="pct"/>
          </w:tcPr>
          <w:p w14:paraId="6BBAAB85" w14:textId="77777777" w:rsidR="00C90AEE" w:rsidRPr="00B9720F" w:rsidRDefault="00C90AEE" w:rsidP="00C9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9720F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8" w:type="pct"/>
          </w:tcPr>
          <w:p w14:paraId="73530F50" w14:textId="5BAF90CC" w:rsidR="00C90AEE" w:rsidRPr="007C51D4" w:rsidRDefault="00C90AEE" w:rsidP="00C9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129" w:type="pct"/>
          </w:tcPr>
          <w:p w14:paraId="547F75F5" w14:textId="77777777" w:rsidR="00C90AEE" w:rsidRPr="0048255F" w:rsidRDefault="00C90AEE" w:rsidP="00C90A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1" w:type="pct"/>
          </w:tcPr>
          <w:p w14:paraId="38DD289F" w14:textId="4822A972" w:rsidR="00C90AEE" w:rsidRPr="007C51D4" w:rsidRDefault="00C90AEE" w:rsidP="00C9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147" w:type="pct"/>
          </w:tcPr>
          <w:p w14:paraId="176C35D4" w14:textId="77777777" w:rsidR="00C90AEE" w:rsidRPr="0048255F" w:rsidRDefault="00C90AEE" w:rsidP="00C90A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2D59C63B" w14:textId="48828A75" w:rsidR="00C90AEE" w:rsidRPr="007C51D4" w:rsidRDefault="00C90AEE" w:rsidP="00C9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147" w:type="pct"/>
          </w:tcPr>
          <w:p w14:paraId="68169275" w14:textId="77777777" w:rsidR="00C90AEE" w:rsidRPr="0048255F" w:rsidRDefault="00C90AEE" w:rsidP="00C90A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14:paraId="44FD8837" w14:textId="000BA82F" w:rsidR="00C90AEE" w:rsidRPr="007C51D4" w:rsidRDefault="00C90AEE" w:rsidP="00C9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  <w:tr w:rsidR="00C90AEE" w:rsidRPr="00B9720F" w14:paraId="1B2D0AA4" w14:textId="77777777" w:rsidTr="00176203">
        <w:tc>
          <w:tcPr>
            <w:tcW w:w="2066" w:type="pct"/>
          </w:tcPr>
          <w:p w14:paraId="65C5754B" w14:textId="77777777" w:rsidR="00C90AEE" w:rsidRPr="00B9720F" w:rsidRDefault="00C90AEE" w:rsidP="00C9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s/>
              </w:rPr>
            </w:pPr>
            <w:r w:rsidRPr="00B9720F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B9720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B9720F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8" w:type="pct"/>
          </w:tcPr>
          <w:p w14:paraId="6331A4BF" w14:textId="7952D4AC" w:rsidR="00C90AEE" w:rsidRPr="00B9720F" w:rsidRDefault="00C90AEE" w:rsidP="00C9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028A1FD0" w14:textId="77777777" w:rsidR="00C90AEE" w:rsidRPr="00B9720F" w:rsidRDefault="00C90AEE" w:rsidP="00C90A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1" w:type="pct"/>
          </w:tcPr>
          <w:p w14:paraId="07F31BAC" w14:textId="378BB1DD" w:rsidR="00C90AEE" w:rsidRPr="00B9720F" w:rsidRDefault="00C90AEE" w:rsidP="00C9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1479564D" w14:textId="77777777" w:rsidR="00C90AEE" w:rsidRPr="00B9720F" w:rsidRDefault="00C90AEE" w:rsidP="00C90A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0DF09704" w14:textId="53068744" w:rsidR="00C90AEE" w:rsidRPr="00B9720F" w:rsidRDefault="00C90AEE" w:rsidP="00C9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61DE30E2" w14:textId="77777777" w:rsidR="00C90AEE" w:rsidRPr="00B9720F" w:rsidRDefault="00C90AEE" w:rsidP="00C90A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14:paraId="240627AE" w14:textId="5BE77E70" w:rsidR="00C90AEE" w:rsidRPr="00B9720F" w:rsidRDefault="00C90AEE" w:rsidP="00C9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90AEE" w:rsidRPr="00B362BD" w14:paraId="1E09D1ED" w14:textId="77777777" w:rsidTr="00176203">
        <w:tc>
          <w:tcPr>
            <w:tcW w:w="2066" w:type="pct"/>
          </w:tcPr>
          <w:p w14:paraId="29FDF38C" w14:textId="77777777" w:rsidR="00C90AEE" w:rsidRPr="00D73FC2" w:rsidRDefault="00C90AEE" w:rsidP="00C90AEE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3F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E74FDA8" w14:textId="79B5C045" w:rsidR="00C90AEE" w:rsidRPr="00163531" w:rsidRDefault="00C90AEE" w:rsidP="00C9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129" w:type="pct"/>
          </w:tcPr>
          <w:p w14:paraId="3933C78F" w14:textId="77777777" w:rsidR="00C90AEE" w:rsidRPr="0048255F" w:rsidRDefault="00C90AEE" w:rsidP="00C90A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</w:tcPr>
          <w:p w14:paraId="127B9544" w14:textId="19D5FAF9" w:rsidR="00C90AEE" w:rsidRPr="00E562AF" w:rsidRDefault="00C90AEE" w:rsidP="00C9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147" w:type="pct"/>
          </w:tcPr>
          <w:p w14:paraId="2A19FCCA" w14:textId="77777777" w:rsidR="00C90AEE" w:rsidRPr="0048255F" w:rsidRDefault="00C90AEE" w:rsidP="00C90A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20395DE" w14:textId="3C801099" w:rsidR="00C90AEE" w:rsidRPr="00E562AF" w:rsidRDefault="00C90AEE" w:rsidP="00C9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147" w:type="pct"/>
          </w:tcPr>
          <w:p w14:paraId="1E99403D" w14:textId="77777777" w:rsidR="00C90AEE" w:rsidRPr="0048255F" w:rsidRDefault="00C90AEE" w:rsidP="00C90AE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8422EC9" w14:textId="6F7660AB" w:rsidR="00C90AEE" w:rsidRPr="00712423" w:rsidRDefault="00C90AEE" w:rsidP="00C90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</w:tr>
    </w:tbl>
    <w:p w14:paraId="6C46F9B6" w14:textId="77777777" w:rsidR="00B66917" w:rsidRDefault="00B6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14:paraId="62168ED5" w14:textId="4AAD0FE1" w:rsidR="00BD2C72" w:rsidRDefault="00BD2C72" w:rsidP="00BD2C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Cs/>
          <w:sz w:val="30"/>
          <w:szCs w:val="30"/>
        </w:rPr>
      </w:pPr>
      <w:r w:rsidRPr="003C47FE">
        <w:rPr>
          <w:rFonts w:ascii="Angsana New" w:hAnsi="Angsana New"/>
          <w:bCs/>
          <w:sz w:val="30"/>
          <w:szCs w:val="30"/>
          <w:cs/>
        </w:rPr>
        <w:t>สัญญาที่สำคัญกับกิจการที่เกี่ยวข้องกัน</w:t>
      </w:r>
    </w:p>
    <w:p w14:paraId="16725D05" w14:textId="77777777" w:rsidR="00BD2C72" w:rsidRPr="00FC6A74" w:rsidRDefault="00BD2C7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3C6741EA" w14:textId="77777777" w:rsidR="00BD2C72" w:rsidRPr="00A025E6" w:rsidRDefault="00BD2C72" w:rsidP="00BD2C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i/>
          <w:iCs/>
          <w:sz w:val="30"/>
          <w:szCs w:val="30"/>
          <w:cs/>
        </w:rPr>
        <w:t>สัญญาโครงการใช้โครงสร้างพื้นฐาน</w:t>
      </w:r>
    </w:p>
    <w:p w14:paraId="60587138" w14:textId="77777777" w:rsidR="00BD2C72" w:rsidRPr="00FC6A74" w:rsidRDefault="00BD2C7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3BFC4890" w14:textId="41A821D9" w:rsidR="00BD2C72" w:rsidRPr="00A85727" w:rsidRDefault="00BD2C72" w:rsidP="00A857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85727">
        <w:rPr>
          <w:rFonts w:ascii="Angsana New" w:hAnsi="Angsana New" w:hint="cs"/>
          <w:sz w:val="30"/>
          <w:szCs w:val="30"/>
          <w:cs/>
        </w:rPr>
        <w:t xml:space="preserve">บริษัทได้ทำสัญญาการใช้โครงสร้างพื้นฐานกับการร่วมค้า (บริษัท ผลิตไฟฟ้า นวนคร จำกัด) เป็นระยะเวลา </w:t>
      </w:r>
      <w:r w:rsidR="004B5E68" w:rsidRPr="004B5E68">
        <w:rPr>
          <w:rFonts w:ascii="Angsana New" w:hAnsi="Angsana New" w:hint="cs"/>
          <w:sz w:val="30"/>
          <w:szCs w:val="30"/>
        </w:rPr>
        <w:t>25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>ปี</w:t>
      </w:r>
      <w:r w:rsidR="002C4D2A">
        <w:rPr>
          <w:rFonts w:ascii="Angsana New" w:hAnsi="Angsana New"/>
          <w:sz w:val="30"/>
          <w:szCs w:val="30"/>
        </w:rPr>
        <w:br/>
      </w:r>
      <w:r w:rsidRPr="00A85727">
        <w:rPr>
          <w:rFonts w:ascii="Angsana New" w:hAnsi="Angsana New" w:hint="cs"/>
          <w:sz w:val="30"/>
          <w:szCs w:val="30"/>
          <w:cs/>
        </w:rPr>
        <w:t xml:space="preserve">มีผลบังคับใช้ตั้งแต่วันที่ </w:t>
      </w:r>
      <w:r w:rsidR="004B5E68" w:rsidRPr="004B5E68">
        <w:rPr>
          <w:rFonts w:ascii="Angsana New" w:hAnsi="Angsana New" w:hint="cs"/>
          <w:sz w:val="30"/>
          <w:szCs w:val="30"/>
        </w:rPr>
        <w:t>28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4B5E68" w:rsidRPr="004B5E68">
        <w:rPr>
          <w:rFonts w:ascii="Angsana New" w:hAnsi="Angsana New" w:hint="cs"/>
          <w:sz w:val="30"/>
          <w:szCs w:val="30"/>
        </w:rPr>
        <w:t>2559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>โดยบริษัทให้บริษัทดังกล่าวใช้พื้นที่และโครงสร้างพื้นฐานใน</w:t>
      </w:r>
      <w:r w:rsidR="00A85727">
        <w:rPr>
          <w:rFonts w:ascii="Angsana New" w:hAnsi="Angsana New"/>
          <w:sz w:val="30"/>
          <w:szCs w:val="30"/>
        </w:rPr>
        <w:br/>
      </w:r>
      <w:r w:rsidRPr="00A85727">
        <w:rPr>
          <w:rFonts w:ascii="Angsana New" w:hAnsi="Angsana New" w:hint="cs"/>
          <w:sz w:val="30"/>
          <w:szCs w:val="30"/>
          <w:cs/>
        </w:rPr>
        <w:t xml:space="preserve">เขตส่งเสริมอุตสาหกรรมนวนคร จังหวัดปทุมธานี ตามเงื่อนไขที่ระบุไว้ในสัญญา บริษัทได้รับค่าตอบแทนล่วงหน้าจำนวน </w:t>
      </w:r>
      <w:r w:rsidR="004B5E68" w:rsidRPr="004B5E68">
        <w:rPr>
          <w:rFonts w:ascii="Angsana New" w:hAnsi="Angsana New" w:hint="cs"/>
          <w:sz w:val="30"/>
          <w:szCs w:val="30"/>
        </w:rPr>
        <w:t>230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>ล้านบาท ซึ่งบันทึกเป็นรายได้รอตัดบัญชีใน</w:t>
      </w:r>
      <w:r w:rsidR="007C2992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A85727">
        <w:rPr>
          <w:rFonts w:ascii="Angsana New" w:hAnsi="Angsana New" w:hint="cs"/>
          <w:sz w:val="30"/>
          <w:szCs w:val="30"/>
          <w:cs/>
        </w:rPr>
        <w:t xml:space="preserve"> และรับรู้เป็นรายได้ตามวิธีเส้นตรงตลอดอายุของสัญญา</w:t>
      </w:r>
    </w:p>
    <w:p w14:paraId="58788045" w14:textId="77777777" w:rsidR="00BD2C72" w:rsidRPr="00FC6A74" w:rsidRDefault="00BD2C7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21DDCD9B" w14:textId="6EDB4E71" w:rsidR="00BD2C72" w:rsidRPr="008A6B67" w:rsidRDefault="00BD2C72" w:rsidP="00BD2C72">
      <w:pPr>
        <w:pStyle w:val="FSContent"/>
        <w:rPr>
          <w:rFonts w:eastAsia="Times New Roman"/>
        </w:rPr>
      </w:pPr>
      <w:r w:rsidRPr="008A6B67">
        <w:rPr>
          <w:rFonts w:eastAsia="Times New Roman"/>
          <w:cs/>
        </w:rPr>
        <w:t>บริษัทได้ทำสัญญาการใช้พื้นที่สำหรับระบบสายส่ง ระบบท่อ และโครงสร้างพื้นฐานกับการร่วมค้า</w:t>
      </w:r>
      <w:r w:rsidR="002746AA">
        <w:rPr>
          <w:rFonts w:eastAsia="Times New Roman"/>
        </w:rPr>
        <w:br/>
      </w:r>
      <w:r w:rsidRPr="008A6B67">
        <w:rPr>
          <w:rFonts w:eastAsia="Times New Roman"/>
          <w:cs/>
        </w:rPr>
        <w:t xml:space="preserve">(บริษัท ผลิตไฟฟ้า นวนคร จำกัด) เป็นระยะเวลา </w:t>
      </w:r>
      <w:r w:rsidR="004B5E68" w:rsidRPr="004B5E68">
        <w:rPr>
          <w:rFonts w:eastAsia="Times New Roman"/>
        </w:rPr>
        <w:t>25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ปี มีผลบังคับใช้ตั้งแต่วันที่ </w:t>
      </w:r>
      <w:r w:rsidR="004B5E68" w:rsidRPr="004B5E68">
        <w:rPr>
          <w:rFonts w:eastAsia="Times New Roman"/>
        </w:rPr>
        <w:t>1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สิงหาคม </w:t>
      </w:r>
      <w:r w:rsidR="004B5E68" w:rsidRPr="004B5E68">
        <w:rPr>
          <w:rFonts w:eastAsia="Times New Roman"/>
        </w:rPr>
        <w:t>2559</w:t>
      </w:r>
      <w:r w:rsidRPr="008A6B67">
        <w:rPr>
          <w:rFonts w:eastAsia="Times New Roman"/>
          <w:cs/>
        </w:rPr>
        <w:t xml:space="preserve"> 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บริษัทได้รับค่าตอบแทนจำนวน </w:t>
      </w:r>
      <w:r w:rsidR="004B5E68" w:rsidRPr="004B5E68">
        <w:rPr>
          <w:rFonts w:eastAsia="Times New Roman"/>
        </w:rPr>
        <w:t>1</w:t>
      </w:r>
      <w:r w:rsidRPr="008A6B67">
        <w:rPr>
          <w:rFonts w:eastAsia="Times New Roman"/>
          <w:cs/>
        </w:rPr>
        <w:t>.</w:t>
      </w:r>
      <w:r w:rsidR="004B5E68" w:rsidRPr="004B5E68">
        <w:rPr>
          <w:rFonts w:eastAsia="Times New Roman"/>
        </w:rPr>
        <w:t>92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>ล้านบาท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>ต่อเดือนตลอดอายุของสัญญา</w:t>
      </w:r>
    </w:p>
    <w:p w14:paraId="5525746C" w14:textId="77777777" w:rsidR="00BD2C72" w:rsidRPr="00FC6A74" w:rsidRDefault="00BD2C7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  <w:cs/>
        </w:rPr>
      </w:pPr>
    </w:p>
    <w:p w14:paraId="18F02728" w14:textId="58C25065" w:rsidR="00BD2C72" w:rsidRPr="008A6B67" w:rsidRDefault="00BD2C72" w:rsidP="00BD2C72">
      <w:pPr>
        <w:pStyle w:val="FSContent"/>
        <w:rPr>
          <w:rFonts w:eastAsia="Times New Roman"/>
        </w:rPr>
      </w:pPr>
      <w:r w:rsidRPr="008A6B67">
        <w:rPr>
          <w:rFonts w:eastAsia="Times New Roman"/>
          <w:cs/>
        </w:rPr>
        <w:t>บริษัทได้ทำสัญญาการใช้โครงสร้างพื้นฐาน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(ส่วนขยาย) กับการร่วมค้า (บริษัท ผลิตไฟฟ้า นวนคร จำกัด) เป็นระยะเวลา </w:t>
      </w:r>
      <w:r w:rsidR="004B5E68" w:rsidRPr="004B5E68">
        <w:rPr>
          <w:rFonts w:eastAsia="Times New Roman"/>
        </w:rPr>
        <w:t>23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ปี มีผลบังคับใช้ตั้งแต่วันที่ </w:t>
      </w:r>
      <w:r w:rsidR="004B5E68" w:rsidRPr="004B5E68">
        <w:rPr>
          <w:rFonts w:eastAsia="Times New Roman"/>
        </w:rPr>
        <w:t>1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กรกฎาคม </w:t>
      </w:r>
      <w:r w:rsidR="004B5E68" w:rsidRPr="004B5E68">
        <w:rPr>
          <w:rFonts w:eastAsia="Times New Roman"/>
        </w:rPr>
        <w:t>2561</w:t>
      </w:r>
      <w:r w:rsidRPr="008A6B67">
        <w:rPr>
          <w:rFonts w:eastAsia="Times New Roman"/>
          <w:cs/>
        </w:rPr>
        <w:t xml:space="preserve"> 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 บริษัทได้รั</w:t>
      </w:r>
      <w:r w:rsidRPr="008A6B67">
        <w:rPr>
          <w:rFonts w:eastAsia="Times New Roman" w:hint="cs"/>
          <w:cs/>
        </w:rPr>
        <w:t>บ</w:t>
      </w:r>
      <w:r w:rsidRPr="008A6B67">
        <w:rPr>
          <w:rFonts w:eastAsia="Times New Roman"/>
          <w:cs/>
        </w:rPr>
        <w:t xml:space="preserve">ค่าตอบแทนล่วงหน้าจำนวน </w:t>
      </w:r>
      <w:r w:rsidR="004B5E68" w:rsidRPr="004B5E68">
        <w:rPr>
          <w:rFonts w:eastAsia="Times New Roman"/>
        </w:rPr>
        <w:t>165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>ล้านบาท ซึ่งบันทึกเป็นรายได้รอตัดบัญชีใน</w:t>
      </w:r>
      <w:r w:rsidR="007C2992">
        <w:rPr>
          <w:rFonts w:eastAsia="Times New Roman"/>
          <w:cs/>
        </w:rPr>
        <w:t>งบฐานะการเงิน</w:t>
      </w:r>
      <w:r w:rsidRPr="008A6B67">
        <w:rPr>
          <w:rFonts w:eastAsia="Times New Roman"/>
          <w:cs/>
        </w:rPr>
        <w:t xml:space="preserve"> และรับรู้เป็นรายได้ตามวิธีเส้นตรงตลอดอายุของสัญญา</w:t>
      </w:r>
    </w:p>
    <w:p w14:paraId="501AEDCA" w14:textId="77777777" w:rsidR="00BD2C72" w:rsidRPr="00FC6A74" w:rsidRDefault="00BD2C7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34214A6E" w14:textId="338A84BF" w:rsidR="00BD2C72" w:rsidRPr="008A6B67" w:rsidRDefault="00BD2C72" w:rsidP="00BD2C72">
      <w:pPr>
        <w:pStyle w:val="FSContent"/>
        <w:rPr>
          <w:rFonts w:eastAsia="Times New Roman"/>
        </w:rPr>
      </w:pPr>
      <w:r w:rsidRPr="008A6B67">
        <w:rPr>
          <w:rFonts w:eastAsia="Times New Roman"/>
          <w:cs/>
        </w:rPr>
        <w:t xml:space="preserve">บริษัทได้ทำสัญญาการใช้พื้นที่สำหรับระบบสายส่ง ระบบท่อ และโครงสร้างพื้นฐาน (ส่วนขยาย) กับการร่วมค้า (บริษัท ผลิตไฟฟ้า นวนคร จำกัด) เป็นระยะเวลา </w:t>
      </w:r>
      <w:r w:rsidR="004B5E68" w:rsidRPr="004B5E68">
        <w:rPr>
          <w:rFonts w:eastAsia="Times New Roman"/>
        </w:rPr>
        <w:t>23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ปี มีผลบังคับใช้ตั้งแต่วันที่ </w:t>
      </w:r>
      <w:r w:rsidR="004B5E68" w:rsidRPr="004B5E68">
        <w:rPr>
          <w:rFonts w:eastAsia="Times New Roman"/>
        </w:rPr>
        <w:t>1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กรกฎาคม </w:t>
      </w:r>
      <w:r w:rsidR="004B5E68" w:rsidRPr="004B5E68">
        <w:rPr>
          <w:rFonts w:eastAsia="Times New Roman"/>
        </w:rPr>
        <w:t>2561</w:t>
      </w:r>
      <w:r w:rsidRPr="008A6B67">
        <w:rPr>
          <w:rFonts w:eastAsia="Times New Roman"/>
          <w:cs/>
        </w:rPr>
        <w:t>โดยบริษัทให้</w:t>
      </w:r>
      <w:r w:rsidR="002746AA">
        <w:rPr>
          <w:rFonts w:eastAsia="Times New Roman"/>
        </w:rPr>
        <w:br/>
      </w:r>
      <w:r w:rsidRPr="008A6B67">
        <w:rPr>
          <w:rFonts w:eastAsia="Times New Roman" w:hint="cs"/>
          <w:cs/>
        </w:rPr>
        <w:t>การร่วมค้า</w:t>
      </w:r>
      <w:r w:rsidRPr="008A6B67">
        <w:rPr>
          <w:rFonts w:eastAsia="Times New Roman"/>
          <w:cs/>
        </w:rPr>
        <w:t xml:space="preserve">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="002746AA">
        <w:rPr>
          <w:rFonts w:eastAsia="Times New Roman"/>
        </w:rPr>
        <w:br/>
      </w:r>
      <w:r w:rsidRPr="008A6B67">
        <w:rPr>
          <w:rFonts w:eastAsia="Times New Roman"/>
          <w:cs/>
        </w:rPr>
        <w:t xml:space="preserve">ตามเงื่อนไขที่ระบุไว้ในสัญญา บริษัทได้รับค่าตอบแทนจำนวน </w:t>
      </w:r>
      <w:r w:rsidR="004B5E68" w:rsidRPr="004B5E68">
        <w:rPr>
          <w:rFonts w:eastAsia="Times New Roman"/>
        </w:rPr>
        <w:t>0</w:t>
      </w:r>
      <w:r w:rsidRPr="008A6B67">
        <w:rPr>
          <w:rFonts w:eastAsia="Times New Roman"/>
        </w:rPr>
        <w:t>.</w:t>
      </w:r>
      <w:r w:rsidR="004B5E68" w:rsidRPr="004B5E68">
        <w:rPr>
          <w:rFonts w:eastAsia="Times New Roman"/>
        </w:rPr>
        <w:t>70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ล้านบาทต่อเดือน เริ่มตั้งแต่เดือนสิงหาคม </w:t>
      </w:r>
      <w:r w:rsidR="004B5E68" w:rsidRPr="004B5E68">
        <w:rPr>
          <w:rFonts w:eastAsia="Times New Roman"/>
        </w:rPr>
        <w:t>2563</w:t>
      </w:r>
    </w:p>
    <w:p w14:paraId="7C3134F3" w14:textId="2F369016" w:rsidR="00BD2C72" w:rsidRPr="00FC6A74" w:rsidRDefault="00BD2C7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6564B7DB" w14:textId="77777777" w:rsidR="00282445" w:rsidRDefault="007042FD" w:rsidP="009B1926">
      <w:pPr>
        <w:pStyle w:val="FSContent"/>
        <w:tabs>
          <w:tab w:val="left" w:pos="4680"/>
        </w:tabs>
      </w:pPr>
      <w:r w:rsidRPr="008A6B67">
        <w:rPr>
          <w:rFonts w:eastAsia="Times New Roman"/>
          <w:cs/>
        </w:rPr>
        <w:t xml:space="preserve">บริษัทได้ทำสัญญาการใช้พื้นที่สำหรับระบบสายส่ง ระบบท่อ และโครงสร้างพื้นฐาน (ส่วนขยาย) กับการร่วมค้า (บริษัท </w:t>
      </w:r>
      <w:r w:rsidR="00D673C8">
        <w:rPr>
          <w:rFonts w:eastAsia="Times New Roman" w:hint="cs"/>
          <w:cs/>
        </w:rPr>
        <w:t>อาร์ อี เอ็น</w:t>
      </w:r>
      <w:r w:rsidR="005C3F8E">
        <w:rPr>
          <w:rFonts w:eastAsia="Times New Roman" w:hint="cs"/>
          <w:cs/>
        </w:rPr>
        <w:t xml:space="preserve"> โคราช เอนเนอร์ยี่</w:t>
      </w:r>
      <w:r w:rsidRPr="008A6B67">
        <w:rPr>
          <w:rFonts w:eastAsia="Times New Roman"/>
          <w:cs/>
        </w:rPr>
        <w:t xml:space="preserve"> จำกัด) เป็นระยะเวลา </w:t>
      </w:r>
      <w:r w:rsidR="004B5E68" w:rsidRPr="004B5E68">
        <w:rPr>
          <w:rFonts w:eastAsia="Times New Roman"/>
        </w:rPr>
        <w:t>28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ปี มีผลบังคับใช้ตั้งแต่วันที่ </w:t>
      </w:r>
      <w:r w:rsidR="004B5E68" w:rsidRPr="004B5E68">
        <w:rPr>
          <w:rFonts w:eastAsia="Times New Roman"/>
        </w:rPr>
        <w:t>1</w:t>
      </w:r>
      <w:r w:rsidRPr="008A6B67">
        <w:rPr>
          <w:rFonts w:eastAsia="Times New Roman"/>
        </w:rPr>
        <w:t xml:space="preserve"> </w:t>
      </w:r>
      <w:r w:rsidR="0020213C">
        <w:rPr>
          <w:rFonts w:eastAsia="Times New Roman" w:hint="cs"/>
          <w:cs/>
        </w:rPr>
        <w:t>เมษายน</w:t>
      </w:r>
      <w:r w:rsidRPr="008A6B67">
        <w:rPr>
          <w:rFonts w:eastAsia="Times New Roman"/>
          <w:cs/>
        </w:rPr>
        <w:t xml:space="preserve"> </w:t>
      </w:r>
      <w:r w:rsidR="004B5E68" w:rsidRPr="004B5E68">
        <w:rPr>
          <w:rFonts w:eastAsia="Times New Roman"/>
        </w:rPr>
        <w:t>2565</w:t>
      </w:r>
      <w:r w:rsidR="0020213C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>โดยบริษัทให้</w:t>
      </w:r>
      <w:r w:rsidRPr="008A6B67">
        <w:rPr>
          <w:rFonts w:eastAsia="Times New Roman" w:hint="cs"/>
          <w:cs/>
        </w:rPr>
        <w:t>การร่วมค้า</w:t>
      </w:r>
      <w:r w:rsidRPr="008A6B67">
        <w:rPr>
          <w:rFonts w:eastAsia="Times New Roman"/>
          <w:cs/>
        </w:rPr>
        <w:t>ดังกล่าวใช้พื้นที่และโครงสร้างพื้นฐานในเขตส่งเสริมอุตสาหกรรมนวนคร จังหวัด</w:t>
      </w:r>
      <w:r w:rsidR="0020213C">
        <w:rPr>
          <w:rFonts w:eastAsia="Times New Roman" w:hint="cs"/>
          <w:cs/>
        </w:rPr>
        <w:t>นครราชสีมา</w:t>
      </w:r>
      <w:r w:rsidRPr="008A6B67">
        <w:rPr>
          <w:rFonts w:eastAsia="Times New Roman"/>
          <w:cs/>
        </w:rPr>
        <w:t xml:space="preserve"> ตามเงื่อนไขที่ระบุไว้ในสัญญา </w:t>
      </w:r>
      <w:r w:rsidR="00FC6A74">
        <w:rPr>
          <w:rFonts w:eastAsia="Times New Roman" w:hint="cs"/>
          <w:cs/>
        </w:rPr>
        <w:t xml:space="preserve">ในเดือนเมษายน </w:t>
      </w:r>
      <w:r w:rsidR="00FC6A74">
        <w:rPr>
          <w:rFonts w:eastAsia="Times New Roman"/>
        </w:rPr>
        <w:t xml:space="preserve">2565 </w:t>
      </w:r>
      <w:r w:rsidR="008713B8" w:rsidRPr="008A6B67">
        <w:rPr>
          <w:rFonts w:eastAsia="Times New Roman"/>
          <w:cs/>
        </w:rPr>
        <w:t>บริษัทได้รั</w:t>
      </w:r>
      <w:r w:rsidR="008713B8" w:rsidRPr="008A6B67">
        <w:rPr>
          <w:rFonts w:eastAsia="Times New Roman" w:hint="cs"/>
          <w:cs/>
        </w:rPr>
        <w:t>บ</w:t>
      </w:r>
      <w:r w:rsidR="008713B8" w:rsidRPr="008A6B67">
        <w:rPr>
          <w:rFonts w:eastAsia="Times New Roman"/>
          <w:cs/>
        </w:rPr>
        <w:t>ค่าตอบแทนล่วงหน้า</w:t>
      </w:r>
      <w:r w:rsidR="00FD2D7E">
        <w:rPr>
          <w:rFonts w:eastAsia="Times New Roman" w:hint="cs"/>
          <w:cs/>
        </w:rPr>
        <w:t>เป็น</w:t>
      </w:r>
      <w:r w:rsidR="001B7432">
        <w:rPr>
          <w:rFonts w:eastAsia="Times New Roman"/>
        </w:rPr>
        <w:br/>
      </w:r>
      <w:r w:rsidR="008713B8" w:rsidRPr="008A6B67">
        <w:rPr>
          <w:rFonts w:eastAsia="Times New Roman"/>
          <w:cs/>
        </w:rPr>
        <w:t>จำนวน</w:t>
      </w:r>
      <w:r w:rsidR="001B7432" w:rsidRPr="001B7432">
        <w:rPr>
          <w:rFonts w:eastAsia="Times New Roman"/>
          <w:cs/>
        </w:rPr>
        <w:t>เงิน</w:t>
      </w:r>
      <w:r w:rsidR="008713B8" w:rsidRPr="008A6B67">
        <w:rPr>
          <w:rFonts w:eastAsia="Times New Roman"/>
          <w:cs/>
        </w:rPr>
        <w:t xml:space="preserve"> </w:t>
      </w:r>
      <w:r w:rsidR="004B5E68" w:rsidRPr="004B5E68">
        <w:rPr>
          <w:rFonts w:eastAsia="Times New Roman"/>
        </w:rPr>
        <w:t>15</w:t>
      </w:r>
      <w:r w:rsidR="0066019F">
        <w:rPr>
          <w:rFonts w:eastAsia="Times New Roman"/>
        </w:rPr>
        <w:t>.</w:t>
      </w:r>
      <w:r w:rsidR="004B5E68" w:rsidRPr="004B5E68">
        <w:rPr>
          <w:rFonts w:eastAsia="Times New Roman"/>
        </w:rPr>
        <w:t>6</w:t>
      </w:r>
      <w:r w:rsidR="008713B8" w:rsidRPr="008A6B67">
        <w:rPr>
          <w:rFonts w:eastAsia="Times New Roman"/>
        </w:rPr>
        <w:t xml:space="preserve"> </w:t>
      </w:r>
      <w:r w:rsidR="008713B8" w:rsidRPr="008A6B67">
        <w:rPr>
          <w:rFonts w:eastAsia="Times New Roman"/>
          <w:cs/>
        </w:rPr>
        <w:t>ล้านบาท</w:t>
      </w:r>
      <w:r w:rsidR="00622523">
        <w:rPr>
          <w:rFonts w:eastAsia="Times New Roman"/>
        </w:rPr>
        <w:t xml:space="preserve"> </w:t>
      </w:r>
      <w:r w:rsidR="00FD2D7E">
        <w:rPr>
          <w:rFonts w:eastAsia="Times New Roman" w:hint="cs"/>
          <w:cs/>
        </w:rPr>
        <w:t>ต่อมา</w:t>
      </w:r>
      <w:r w:rsidR="00622523">
        <w:rPr>
          <w:rFonts w:eastAsia="Times New Roman" w:hint="cs"/>
          <w:cs/>
        </w:rPr>
        <w:t xml:space="preserve">ในเดือนมิถุนายน </w:t>
      </w:r>
      <w:r w:rsidR="004B5E68" w:rsidRPr="004B5E68">
        <w:rPr>
          <w:rFonts w:eastAsia="Times New Roman"/>
        </w:rPr>
        <w:t>2567</w:t>
      </w:r>
      <w:r w:rsidR="00622523">
        <w:rPr>
          <w:rFonts w:eastAsia="Times New Roman"/>
        </w:rPr>
        <w:t xml:space="preserve"> </w:t>
      </w:r>
      <w:r w:rsidR="00622523">
        <w:rPr>
          <w:rFonts w:eastAsia="Times New Roman" w:hint="cs"/>
          <w:cs/>
        </w:rPr>
        <w:t>บริษัทได้รับค่าตอบ</w:t>
      </w:r>
      <w:r w:rsidR="00556C7B">
        <w:rPr>
          <w:rFonts w:eastAsia="Times New Roman" w:hint="cs"/>
          <w:cs/>
        </w:rPr>
        <w:t>แทน</w:t>
      </w:r>
      <w:r w:rsidR="00FD2D7E">
        <w:rPr>
          <w:rFonts w:eastAsia="Times New Roman" w:hint="cs"/>
          <w:cs/>
        </w:rPr>
        <w:t>ล่วงหน้าเพิ่มเติม</w:t>
      </w:r>
      <w:r w:rsidR="00622523">
        <w:rPr>
          <w:rFonts w:eastAsia="Times New Roman" w:hint="cs"/>
          <w:cs/>
        </w:rPr>
        <w:t>เป็น</w:t>
      </w:r>
      <w:r w:rsidR="00FD2D7E">
        <w:rPr>
          <w:rFonts w:eastAsia="Times New Roman" w:hint="cs"/>
          <w:cs/>
        </w:rPr>
        <w:t>จำนวน</w:t>
      </w:r>
      <w:r w:rsidR="00622523">
        <w:rPr>
          <w:rFonts w:eastAsia="Times New Roman" w:hint="cs"/>
          <w:cs/>
        </w:rPr>
        <w:t xml:space="preserve">เงิน </w:t>
      </w:r>
      <w:r w:rsidR="00FD2D7E">
        <w:rPr>
          <w:rFonts w:eastAsia="Times New Roman"/>
          <w:cs/>
        </w:rPr>
        <w:br/>
      </w:r>
      <w:r w:rsidR="004B5E68" w:rsidRPr="004B5E68">
        <w:rPr>
          <w:rFonts w:eastAsia="Times New Roman"/>
        </w:rPr>
        <w:t>62</w:t>
      </w:r>
      <w:r w:rsidR="00622523">
        <w:rPr>
          <w:rFonts w:eastAsia="Times New Roman"/>
        </w:rPr>
        <w:t>.</w:t>
      </w:r>
      <w:r w:rsidR="004B5E68" w:rsidRPr="004B5E68">
        <w:rPr>
          <w:rFonts w:eastAsia="Times New Roman"/>
        </w:rPr>
        <w:t>4</w:t>
      </w:r>
      <w:r w:rsidR="00622523">
        <w:rPr>
          <w:rFonts w:eastAsia="Times New Roman"/>
        </w:rPr>
        <w:t xml:space="preserve"> </w:t>
      </w:r>
      <w:r w:rsidR="00622523">
        <w:rPr>
          <w:rFonts w:eastAsia="Times New Roman" w:hint="cs"/>
          <w:cs/>
        </w:rPr>
        <w:t>ล้านบาท</w:t>
      </w:r>
      <w:r w:rsidR="008713B8" w:rsidRPr="008A6B67">
        <w:rPr>
          <w:rFonts w:eastAsia="Times New Roman"/>
          <w:cs/>
        </w:rPr>
        <w:t xml:space="preserve"> ซึ่งบันทึกเป็น</w:t>
      </w:r>
      <w:r w:rsidR="008713B8" w:rsidRPr="005653AC">
        <w:rPr>
          <w:cs/>
        </w:rPr>
        <w:t>รายได้รอตัดบัญชีใน</w:t>
      </w:r>
      <w:r w:rsidR="007C2992" w:rsidRPr="005653AC">
        <w:rPr>
          <w:cs/>
        </w:rPr>
        <w:t>งบฐานะการเงิน</w:t>
      </w:r>
      <w:r w:rsidR="00D20754">
        <w:rPr>
          <w:rFonts w:hint="cs"/>
          <w:cs/>
        </w:rPr>
        <w:t xml:space="preserve"> </w:t>
      </w:r>
      <w:r w:rsidR="008713B8" w:rsidRPr="005653AC">
        <w:rPr>
          <w:cs/>
        </w:rPr>
        <w:t>และรับรู้เป็</w:t>
      </w:r>
      <w:r w:rsidR="005653AC">
        <w:rPr>
          <w:rFonts w:hint="cs"/>
          <w:cs/>
        </w:rPr>
        <w:t>น</w:t>
      </w:r>
      <w:r w:rsidR="00976DDE" w:rsidRPr="005653AC">
        <w:rPr>
          <w:rFonts w:hint="cs"/>
          <w:cs/>
        </w:rPr>
        <w:t>ร</w:t>
      </w:r>
      <w:r w:rsidR="008713B8" w:rsidRPr="005653AC">
        <w:rPr>
          <w:cs/>
        </w:rPr>
        <w:t>ายได้ตามวิธีเส้นตรงตลอดอายุ</w:t>
      </w:r>
      <w:r w:rsidR="00FD2D7E">
        <w:rPr>
          <w:cs/>
        </w:rPr>
        <w:br/>
      </w:r>
      <w:r w:rsidR="008713B8" w:rsidRPr="005653AC">
        <w:rPr>
          <w:cs/>
        </w:rPr>
        <w:t>ของสัญญา</w:t>
      </w:r>
    </w:p>
    <w:p w14:paraId="63EE4B8F" w14:textId="0D8114F7" w:rsidR="00282445" w:rsidRPr="00A85727" w:rsidRDefault="00282445" w:rsidP="002824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85727">
        <w:rPr>
          <w:rFonts w:ascii="Angsana New" w:hAnsi="Angsana New" w:hint="cs"/>
          <w:sz w:val="30"/>
          <w:szCs w:val="30"/>
          <w:cs/>
        </w:rPr>
        <w:t>บริษัทได้ทำสัญญาการใช้โครงสร้างพื้นฐาน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ส่วนขยาย</w:t>
      </w:r>
      <w:r>
        <w:rPr>
          <w:rFonts w:ascii="Angsana New" w:hAnsi="Angsana New"/>
          <w:sz w:val="30"/>
          <w:szCs w:val="30"/>
        </w:rPr>
        <w:t xml:space="preserve">) </w:t>
      </w:r>
      <w:r w:rsidRPr="00A85727">
        <w:rPr>
          <w:rFonts w:ascii="Angsana New" w:hAnsi="Angsana New" w:hint="cs"/>
          <w:sz w:val="30"/>
          <w:szCs w:val="30"/>
          <w:cs/>
        </w:rPr>
        <w:t xml:space="preserve">กับการร่วมค้า (บริษัท ผลิตไฟฟ้า นวนคร จำกัด) เป็นระยะเวลา </w:t>
      </w:r>
      <w:r>
        <w:rPr>
          <w:rFonts w:ascii="Angsana New" w:hAnsi="Angsana New"/>
          <w:sz w:val="30"/>
          <w:szCs w:val="30"/>
        </w:rPr>
        <w:t>16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 xml:space="preserve">มีผลบังคับใช้ตั้งแต่วันที่ </w:t>
      </w:r>
      <w:r>
        <w:rPr>
          <w:rFonts w:ascii="Angsana New" w:hAnsi="Angsana New"/>
          <w:sz w:val="30"/>
          <w:szCs w:val="30"/>
        </w:rPr>
        <w:t>1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Pr="00A85727">
        <w:rPr>
          <w:rFonts w:ascii="Angsana New" w:hAnsi="Angsana New" w:hint="cs"/>
          <w:sz w:val="30"/>
          <w:szCs w:val="30"/>
          <w:cs/>
        </w:rPr>
        <w:t xml:space="preserve"> </w:t>
      </w:r>
      <w:r w:rsidRPr="004B5E68">
        <w:rPr>
          <w:rFonts w:ascii="Angsana New" w:hAnsi="Angsana New" w:hint="cs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68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 บริษัทได้รับค่าตอบแทนล่วงหน้าจำนวน </w:t>
      </w:r>
      <w:r w:rsidR="00364E66">
        <w:rPr>
          <w:rFonts w:ascii="Angsana New" w:hAnsi="Angsana New"/>
          <w:sz w:val="30"/>
          <w:szCs w:val="30"/>
        </w:rPr>
        <w:t>82.5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>ล้านบาท ซึ่งบันทึกเป็นรายได้รอตัดบัญชีใน</w:t>
      </w:r>
      <w:r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A85727">
        <w:rPr>
          <w:rFonts w:ascii="Angsana New" w:hAnsi="Angsana New" w:hint="cs"/>
          <w:sz w:val="30"/>
          <w:szCs w:val="30"/>
          <w:cs/>
        </w:rPr>
        <w:t xml:space="preserve"> และรับรู้เป็นรายได้ตามวิธีเส้นตรงตลอดอายุของสัญญา</w:t>
      </w:r>
    </w:p>
    <w:p w14:paraId="47D5A895" w14:textId="77777777" w:rsidR="00282445" w:rsidRPr="00FC6A74" w:rsidRDefault="00282445" w:rsidP="00282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121853B6" w14:textId="4468BD4F" w:rsidR="005653AC" w:rsidRDefault="00282445" w:rsidP="00282445">
      <w:pPr>
        <w:pStyle w:val="FSContent"/>
        <w:tabs>
          <w:tab w:val="left" w:pos="4680"/>
        </w:tabs>
        <w:rPr>
          <w:rFonts w:eastAsia="Times New Roman"/>
        </w:rPr>
      </w:pPr>
      <w:r w:rsidRPr="008A6B67">
        <w:rPr>
          <w:rFonts w:eastAsia="Times New Roman"/>
          <w:cs/>
        </w:rPr>
        <w:t>บริษัทได้ทำสัญญาการใช้พื้นที่สำหรับระบบสายส่ง ระบบท่อ และโครงสร้างพื้นฐาน</w:t>
      </w:r>
      <w:r>
        <w:rPr>
          <w:rFonts w:eastAsia="Times New Roman"/>
        </w:rPr>
        <w:t xml:space="preserve"> (</w:t>
      </w:r>
      <w:r>
        <w:rPr>
          <w:rFonts w:eastAsia="Times New Roman" w:hint="cs"/>
          <w:cs/>
        </w:rPr>
        <w:t>ส่วนขยาย</w:t>
      </w:r>
      <w:r>
        <w:rPr>
          <w:rFonts w:eastAsia="Times New Roman"/>
        </w:rPr>
        <w:t>)</w:t>
      </w:r>
      <w:r>
        <w:rPr>
          <w:rFonts w:eastAsia="Times New Roman" w:hint="cs"/>
          <w:cs/>
        </w:rPr>
        <w:t xml:space="preserve"> </w:t>
      </w:r>
      <w:r w:rsidRPr="008A6B67">
        <w:rPr>
          <w:rFonts w:eastAsia="Times New Roman"/>
          <w:cs/>
        </w:rPr>
        <w:t>กับการร่วมค้า</w:t>
      </w:r>
      <w:r>
        <w:rPr>
          <w:rFonts w:eastAsia="Times New Roman"/>
        </w:rPr>
        <w:br/>
      </w:r>
      <w:r w:rsidRPr="008A6B67">
        <w:rPr>
          <w:rFonts w:eastAsia="Times New Roman"/>
          <w:cs/>
        </w:rPr>
        <w:t xml:space="preserve">(บริษัท ผลิตไฟฟ้า นวนคร จำกัด) เป็นระยะเวลา </w:t>
      </w:r>
      <w:r>
        <w:rPr>
          <w:rFonts w:eastAsia="Times New Roman"/>
        </w:rPr>
        <w:t>16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ปี มีผลบังคับใช้ตั้งแต่วันที่ </w:t>
      </w:r>
      <w:r w:rsidRPr="004B5E68">
        <w:rPr>
          <w:rFonts w:eastAsia="Times New Roman"/>
        </w:rPr>
        <w:t>1</w:t>
      </w:r>
      <w:r w:rsidRPr="008A6B67">
        <w:rPr>
          <w:rFonts w:eastAsia="Times New Roman"/>
        </w:rPr>
        <w:t xml:space="preserve"> </w:t>
      </w:r>
      <w:r>
        <w:rPr>
          <w:rFonts w:eastAsia="Times New Roman" w:hint="cs"/>
          <w:cs/>
        </w:rPr>
        <w:t>กุมภาพันธ์</w:t>
      </w:r>
      <w:r w:rsidRPr="008A6B67">
        <w:rPr>
          <w:rFonts w:eastAsia="Times New Roman"/>
          <w:cs/>
        </w:rPr>
        <w:t xml:space="preserve"> </w:t>
      </w:r>
      <w:r>
        <w:rPr>
          <w:rFonts w:eastAsia="Times New Roman"/>
        </w:rPr>
        <w:t>2568</w:t>
      </w:r>
      <w:r w:rsidRPr="008A6B67">
        <w:rPr>
          <w:rFonts w:eastAsia="Times New Roman"/>
          <w:cs/>
        </w:rPr>
        <w:t xml:space="preserve"> โดยบริษัทให้</w:t>
      </w:r>
      <w:r>
        <w:rPr>
          <w:rFonts w:eastAsia="Times New Roman"/>
          <w:cs/>
        </w:rPr>
        <w:br/>
      </w:r>
      <w:r>
        <w:rPr>
          <w:rFonts w:eastAsia="Times New Roman" w:hint="cs"/>
          <w:cs/>
        </w:rPr>
        <w:t>การร่วมค้าดัง</w:t>
      </w:r>
      <w:r w:rsidRPr="008A6B67">
        <w:rPr>
          <w:rFonts w:eastAsia="Times New Roman"/>
          <w:cs/>
        </w:rPr>
        <w:t xml:space="preserve">กล่าวใช้พื้นที่และโครงสร้างพื้นฐานในเขตส่งเสริมอุตสาหกรรมนวนคร จังหวัดปทุมธานี </w:t>
      </w:r>
      <w:r>
        <w:rPr>
          <w:rFonts w:eastAsia="Times New Roman"/>
          <w:cs/>
        </w:rPr>
        <w:br/>
      </w:r>
      <w:r w:rsidRPr="008A6B67">
        <w:rPr>
          <w:rFonts w:eastAsia="Times New Roman"/>
          <w:cs/>
        </w:rPr>
        <w:t>ตามเงื่อนไขที่ระบุไว้ในสัญญา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บริษัทได้รับค่าตอบแทนจำนวน </w:t>
      </w:r>
      <w:r>
        <w:rPr>
          <w:rFonts w:eastAsia="Times New Roman"/>
        </w:rPr>
        <w:t>0.35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>ล้านบาท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>ต่อเดือนตลอดอายุของสัญญา</w:t>
      </w:r>
    </w:p>
    <w:p w14:paraId="287AB6AB" w14:textId="77777777" w:rsidR="00BE65AB" w:rsidRDefault="00BE65AB" w:rsidP="00282445">
      <w:pPr>
        <w:pStyle w:val="FSContent"/>
        <w:tabs>
          <w:tab w:val="left" w:pos="4680"/>
        </w:tabs>
        <w:rPr>
          <w:cs/>
        </w:rPr>
      </w:pPr>
    </w:p>
    <w:p w14:paraId="5CE4C1C3" w14:textId="1BE2A916" w:rsidR="007832C5" w:rsidRPr="007832C5" w:rsidRDefault="00D81138" w:rsidP="007832C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0244F1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535E92E6" w14:textId="77777777" w:rsidR="00BD2C72" w:rsidRPr="00976DDE" w:rsidRDefault="00BD2C72" w:rsidP="00D81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4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7"/>
        <w:gridCol w:w="270"/>
        <w:gridCol w:w="900"/>
        <w:gridCol w:w="236"/>
        <w:gridCol w:w="1285"/>
        <w:gridCol w:w="270"/>
        <w:gridCol w:w="270"/>
        <w:gridCol w:w="1077"/>
        <w:gridCol w:w="270"/>
        <w:gridCol w:w="1070"/>
      </w:tblGrid>
      <w:tr w:rsidR="007832C5" w:rsidRPr="000244F1" w14:paraId="447A75B4" w14:textId="77777777" w:rsidTr="007832C5">
        <w:tc>
          <w:tcPr>
            <w:tcW w:w="2007" w:type="pct"/>
          </w:tcPr>
          <w:p w14:paraId="1112D76A" w14:textId="77777777" w:rsidR="007832C5" w:rsidRPr="000244F1" w:rsidRDefault="007832C5" w:rsidP="00450D95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6" w:type="pct"/>
            <w:gridSpan w:val="4"/>
          </w:tcPr>
          <w:p w14:paraId="6B332AB2" w14:textId="27C5B755" w:rsidR="007832C5" w:rsidRPr="000244F1" w:rsidRDefault="007832C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44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A6192F8" w14:textId="77777777" w:rsidR="007832C5" w:rsidRPr="000244F1" w:rsidRDefault="007832C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4F9D2EC" w14:textId="1A89251D" w:rsidR="007832C5" w:rsidRPr="000244F1" w:rsidRDefault="007832C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pct"/>
            <w:gridSpan w:val="3"/>
          </w:tcPr>
          <w:p w14:paraId="1F1D5CB6" w14:textId="77777777" w:rsidR="007832C5" w:rsidRPr="000244F1" w:rsidRDefault="007832C5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44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32C5" w:rsidRPr="000244F1" w14:paraId="5C9698D8" w14:textId="77777777" w:rsidTr="00D81138">
        <w:tc>
          <w:tcPr>
            <w:tcW w:w="2007" w:type="pct"/>
          </w:tcPr>
          <w:p w14:paraId="29024E16" w14:textId="77777777" w:rsidR="007832C5" w:rsidRPr="000244F1" w:rsidRDefault="007832C5" w:rsidP="00B86A65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0" w:type="pct"/>
            <w:gridSpan w:val="2"/>
          </w:tcPr>
          <w:p w14:paraId="587A77B6" w14:textId="26A447F4" w:rsidR="007832C5" w:rsidRPr="000244F1" w:rsidRDefault="007832C5" w:rsidP="00B86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5" w:type="pct"/>
          </w:tcPr>
          <w:p w14:paraId="6D4F5329" w14:textId="77777777" w:rsidR="007832C5" w:rsidRPr="000244F1" w:rsidRDefault="007832C5" w:rsidP="00B86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pct"/>
          </w:tcPr>
          <w:p w14:paraId="17364821" w14:textId="69FC03F1" w:rsidR="007832C5" w:rsidRPr="000244F1" w:rsidRDefault="007832C5" w:rsidP="00B86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107F1D32" w14:textId="77777777" w:rsidR="007832C5" w:rsidRPr="000244F1" w:rsidRDefault="007832C5" w:rsidP="00B86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879D3C3" w14:textId="2C4FE7DF" w:rsidR="007832C5" w:rsidRPr="000244F1" w:rsidRDefault="007832C5" w:rsidP="00B86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14BD950B" w14:textId="1C655FC0" w:rsidR="007832C5" w:rsidRPr="000244F1" w:rsidRDefault="007832C5" w:rsidP="00B86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480B791F" w14:textId="77777777" w:rsidR="007832C5" w:rsidRPr="000244F1" w:rsidRDefault="007832C5" w:rsidP="00B86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B3287F4" w14:textId="27E20BB2" w:rsidR="007832C5" w:rsidRPr="000244F1" w:rsidRDefault="007832C5" w:rsidP="00B86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832C5" w:rsidRPr="000244F1" w14:paraId="4C40E899" w14:textId="77777777" w:rsidTr="007832C5">
        <w:tc>
          <w:tcPr>
            <w:tcW w:w="2007" w:type="pct"/>
          </w:tcPr>
          <w:p w14:paraId="18728464" w14:textId="77777777" w:rsidR="007832C5" w:rsidRPr="000244F1" w:rsidRDefault="007832C5" w:rsidP="00B86A65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32E1243" w14:textId="77777777" w:rsidR="007832C5" w:rsidRPr="000244F1" w:rsidRDefault="007832C5" w:rsidP="00B86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0" w:type="pct"/>
            <w:gridSpan w:val="8"/>
          </w:tcPr>
          <w:p w14:paraId="7C4DB5B5" w14:textId="778FD011" w:rsidR="007832C5" w:rsidRPr="000244F1" w:rsidRDefault="007832C5" w:rsidP="00B86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44F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32C5" w:rsidRPr="000244F1" w14:paraId="40950298" w14:textId="77777777" w:rsidTr="00D81138">
        <w:tc>
          <w:tcPr>
            <w:tcW w:w="2007" w:type="pct"/>
          </w:tcPr>
          <w:p w14:paraId="71281B8F" w14:textId="77777777" w:rsidR="007832C5" w:rsidRPr="000244F1" w:rsidRDefault="007832C5" w:rsidP="00B86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244F1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20" w:type="pct"/>
            <w:gridSpan w:val="2"/>
          </w:tcPr>
          <w:p w14:paraId="2AB61EF5" w14:textId="2578F788" w:rsidR="007832C5" w:rsidRPr="000244F1" w:rsidRDefault="006401C8" w:rsidP="00B86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5" w:type="pct"/>
          </w:tcPr>
          <w:p w14:paraId="27CE66F6" w14:textId="77777777" w:rsidR="007832C5" w:rsidRPr="000244F1" w:rsidRDefault="007832C5" w:rsidP="00B86A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1" w:type="pct"/>
          </w:tcPr>
          <w:p w14:paraId="3450A98F" w14:textId="371904F9" w:rsidR="007832C5" w:rsidRPr="000244F1" w:rsidRDefault="006401C8" w:rsidP="00B86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2A399ACC" w14:textId="77777777" w:rsidR="007832C5" w:rsidRPr="000244F1" w:rsidRDefault="007832C5" w:rsidP="00B86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585A3A6" w14:textId="797F785E" w:rsidR="007832C5" w:rsidRPr="000244F1" w:rsidRDefault="007832C5" w:rsidP="00B86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42E3E2D5" w14:textId="588F277E" w:rsidR="007832C5" w:rsidRPr="000244F1" w:rsidRDefault="007832C5" w:rsidP="00B86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3B81E2D1" w14:textId="77777777" w:rsidR="007832C5" w:rsidRPr="000244F1" w:rsidRDefault="007832C5" w:rsidP="00B86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0E732D0" w14:textId="01B13F50" w:rsidR="007832C5" w:rsidRPr="000244F1" w:rsidRDefault="007832C5" w:rsidP="00B86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832C5" w:rsidRPr="00B362BD" w14:paraId="206403B5" w14:textId="77777777" w:rsidTr="00D81138">
        <w:tc>
          <w:tcPr>
            <w:tcW w:w="2007" w:type="pct"/>
          </w:tcPr>
          <w:p w14:paraId="2F91616E" w14:textId="416E98A0" w:rsidR="007832C5" w:rsidRPr="000244F1" w:rsidRDefault="007832C5" w:rsidP="00B86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244F1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 w:rsidRPr="000244F1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620" w:type="pct"/>
            <w:gridSpan w:val="2"/>
          </w:tcPr>
          <w:p w14:paraId="77538097" w14:textId="544CEC63" w:rsidR="007832C5" w:rsidRPr="000244F1" w:rsidRDefault="006401C8" w:rsidP="00B86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01C8">
              <w:rPr>
                <w:rFonts w:ascii="Angsana New" w:hAnsi="Angsana New"/>
                <w:sz w:val="30"/>
                <w:szCs w:val="30"/>
              </w:rPr>
              <w:t>306,046</w:t>
            </w:r>
          </w:p>
        </w:tc>
        <w:tc>
          <w:tcPr>
            <w:tcW w:w="125" w:type="pct"/>
          </w:tcPr>
          <w:p w14:paraId="59791392" w14:textId="77777777" w:rsidR="007832C5" w:rsidRPr="000244F1" w:rsidRDefault="007832C5" w:rsidP="00B86A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1" w:type="pct"/>
          </w:tcPr>
          <w:p w14:paraId="14F0A57A" w14:textId="49CD7C89" w:rsidR="007832C5" w:rsidRPr="000244F1" w:rsidRDefault="007832C5" w:rsidP="00B86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355</w:t>
            </w:r>
            <w:r w:rsidRPr="000244F1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5</w:t>
            </w:r>
            <w:r w:rsidR="006401C8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43" w:type="pct"/>
          </w:tcPr>
          <w:p w14:paraId="7C38ADD0" w14:textId="77777777" w:rsidR="007832C5" w:rsidRPr="000244F1" w:rsidRDefault="007832C5" w:rsidP="00B86A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F090033" w14:textId="7EF44644" w:rsidR="007832C5" w:rsidRPr="000244F1" w:rsidRDefault="007832C5" w:rsidP="00B86A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1" w:type="pct"/>
          </w:tcPr>
          <w:p w14:paraId="47599E49" w14:textId="1A91A5BF" w:rsidR="007832C5" w:rsidRPr="000244F1" w:rsidRDefault="007832C5" w:rsidP="00B86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1385">
              <w:rPr>
                <w:rFonts w:ascii="Angsana New" w:hAnsi="Angsana New"/>
                <w:sz w:val="30"/>
                <w:szCs w:val="30"/>
              </w:rPr>
              <w:t>290,79</w:t>
            </w:r>
            <w:r w:rsidR="006401C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541A36CD" w14:textId="77777777" w:rsidR="007832C5" w:rsidRPr="000244F1" w:rsidRDefault="007832C5" w:rsidP="00B86A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0CB53FFA" w14:textId="4E0F24FF" w:rsidR="007832C5" w:rsidRPr="002B7EF9" w:rsidRDefault="007832C5" w:rsidP="00B86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335</w:t>
            </w:r>
            <w:r w:rsidRPr="000244F1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493</w:t>
            </w:r>
          </w:p>
        </w:tc>
      </w:tr>
      <w:tr w:rsidR="007832C5" w:rsidRPr="00B362BD" w14:paraId="13298E8E" w14:textId="77777777" w:rsidTr="00D81138">
        <w:tc>
          <w:tcPr>
            <w:tcW w:w="2007" w:type="pct"/>
          </w:tcPr>
          <w:p w14:paraId="2EABE16F" w14:textId="77777777" w:rsidR="007832C5" w:rsidRPr="003C47FE" w:rsidRDefault="007832C5" w:rsidP="00B86A65">
            <w:pPr>
              <w:pStyle w:val="a"/>
              <w:tabs>
                <w:tab w:val="clear" w:pos="1080"/>
                <w:tab w:val="left" w:pos="0"/>
              </w:tabs>
              <w:ind w:right="-43"/>
              <w:rPr>
                <w:rFonts w:ascii="Angsana New" w:hAnsi="Angsana New" w:cs="Angsana New"/>
                <w:b/>
                <w:bCs/>
                <w:cs/>
              </w:rPr>
            </w:pPr>
            <w:r w:rsidRPr="003C47FE">
              <w:rPr>
                <w:rFonts w:ascii="Angsana New" w:hAnsi="Angsana New" w:cs="Angsana New"/>
                <w:bCs/>
                <w:cs/>
                <w:lang w:val="en-US"/>
              </w:rPr>
              <w:t>รวม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F4357F" w14:textId="0267314A" w:rsidR="007832C5" w:rsidRPr="00CF0596" w:rsidRDefault="006401C8" w:rsidP="00B86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01C8">
              <w:rPr>
                <w:rFonts w:ascii="Angsana New" w:hAnsi="Angsana New"/>
                <w:b/>
                <w:bCs/>
                <w:sz w:val="30"/>
                <w:szCs w:val="30"/>
              </w:rPr>
              <w:t>306,049</w:t>
            </w:r>
          </w:p>
        </w:tc>
        <w:tc>
          <w:tcPr>
            <w:tcW w:w="125" w:type="pct"/>
          </w:tcPr>
          <w:p w14:paraId="3DB4F844" w14:textId="77777777" w:rsidR="007832C5" w:rsidRPr="0081386F" w:rsidRDefault="007832C5" w:rsidP="00B86A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62A52C35" w14:textId="0DEABE9B" w:rsidR="007832C5" w:rsidRPr="0081386F" w:rsidRDefault="007832C5" w:rsidP="00B86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355</w:t>
            </w:r>
            <w:r w:rsidRPr="000244F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562</w:t>
            </w:r>
          </w:p>
        </w:tc>
        <w:tc>
          <w:tcPr>
            <w:tcW w:w="143" w:type="pct"/>
          </w:tcPr>
          <w:p w14:paraId="7B74A916" w14:textId="77777777" w:rsidR="007832C5" w:rsidRPr="00460E67" w:rsidRDefault="007832C5" w:rsidP="00B86A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59DCF7B" w14:textId="2571025E" w:rsidR="007832C5" w:rsidRPr="00460E67" w:rsidRDefault="007832C5" w:rsidP="00B86A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22DA6E8" w14:textId="1CE6A029" w:rsidR="007832C5" w:rsidRPr="00460E67" w:rsidRDefault="007832C5" w:rsidP="00B86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1385">
              <w:rPr>
                <w:rFonts w:ascii="Angsana New" w:hAnsi="Angsana New"/>
                <w:b/>
                <w:bCs/>
                <w:sz w:val="30"/>
                <w:szCs w:val="30"/>
              </w:rPr>
              <w:t>290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31385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  <w:r w:rsidR="006401C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6C68EA9F" w14:textId="77777777" w:rsidR="007832C5" w:rsidRPr="00460E67" w:rsidRDefault="007832C5" w:rsidP="00B86A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0FFDB586" w14:textId="64FE6C6B" w:rsidR="007832C5" w:rsidRPr="00CE6C13" w:rsidRDefault="007832C5" w:rsidP="00B86A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335</w:t>
            </w:r>
            <w:r w:rsidRPr="000843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496</w:t>
            </w:r>
          </w:p>
        </w:tc>
      </w:tr>
    </w:tbl>
    <w:p w14:paraId="3E95B8B6" w14:textId="7F351958" w:rsidR="00282445" w:rsidRDefault="00282445" w:rsidP="00A12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31A3E77" w14:textId="77777777" w:rsidR="00282445" w:rsidRDefault="00282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83FB876" w14:textId="3C0601D0" w:rsidR="00D81138" w:rsidRPr="007832C5" w:rsidRDefault="00D81138" w:rsidP="00D8113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8329D4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55D2B50A" w14:textId="77777777" w:rsidR="00A12A12" w:rsidRPr="00976DDE" w:rsidRDefault="00A12A1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260"/>
        <w:gridCol w:w="270"/>
        <w:gridCol w:w="1080"/>
        <w:gridCol w:w="270"/>
        <w:gridCol w:w="1080"/>
      </w:tblGrid>
      <w:tr w:rsidR="00C31B40" w:rsidRPr="00071DD1" w14:paraId="6E0796AE" w14:textId="77777777">
        <w:trPr>
          <w:trHeight w:val="20"/>
          <w:tblHeader/>
        </w:trPr>
        <w:tc>
          <w:tcPr>
            <w:tcW w:w="3780" w:type="dxa"/>
            <w:vAlign w:val="bottom"/>
          </w:tcPr>
          <w:p w14:paraId="4521C38D" w14:textId="75AB2477" w:rsidR="00C31B40" w:rsidRPr="00071DD1" w:rsidRDefault="00C31B40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780C91F" w14:textId="3B3D5EDB" w:rsidR="00C31B40" w:rsidRPr="00FF1261" w:rsidRDefault="00C31B40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2B08B5E" w14:textId="77777777" w:rsidR="00C31B40" w:rsidRPr="00071DD1" w:rsidRDefault="00C31B40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9DF7E92" w14:textId="77777777" w:rsidR="00C31B40" w:rsidRPr="00D67BB3" w:rsidRDefault="00C31B40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571F" w:rsidRPr="00071DD1" w14:paraId="249FC5C8" w14:textId="77777777">
        <w:trPr>
          <w:trHeight w:val="20"/>
          <w:tblHeader/>
        </w:trPr>
        <w:tc>
          <w:tcPr>
            <w:tcW w:w="3780" w:type="dxa"/>
            <w:vAlign w:val="bottom"/>
          </w:tcPr>
          <w:p w14:paraId="215FCCB5" w14:textId="0764951F" w:rsidR="0070571F" w:rsidRPr="00071DD1" w:rsidRDefault="0070571F" w:rsidP="0070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B5E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733D12AB" w14:textId="6E8AFE6E" w:rsidR="0070571F" w:rsidRPr="00E540BE" w:rsidRDefault="0070571F" w:rsidP="0070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9021EF0" w14:textId="77777777" w:rsidR="0070571F" w:rsidRPr="00E540BE" w:rsidRDefault="0070571F" w:rsidP="0070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3169978F" w14:textId="3BB3E6CD" w:rsidR="0070571F" w:rsidRPr="00CC67B9" w:rsidRDefault="0070571F" w:rsidP="0070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AE80F88" w14:textId="77777777" w:rsidR="0070571F" w:rsidRPr="00071DD1" w:rsidRDefault="0070571F" w:rsidP="0070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8B24A" w14:textId="69F2A46A" w:rsidR="0070571F" w:rsidRPr="00071DD1" w:rsidRDefault="0070571F" w:rsidP="0070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9CCB194" w14:textId="77777777" w:rsidR="0070571F" w:rsidRPr="00071DD1" w:rsidRDefault="0070571F" w:rsidP="0070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53570" w14:textId="6A19F4B2" w:rsidR="0070571F" w:rsidRPr="00071DD1" w:rsidRDefault="0070571F" w:rsidP="0070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0571F" w:rsidRPr="00071DD1" w14:paraId="35FAC4BD" w14:textId="77777777" w:rsidTr="00CE1E49">
        <w:trPr>
          <w:trHeight w:val="164"/>
          <w:tblHeader/>
        </w:trPr>
        <w:tc>
          <w:tcPr>
            <w:tcW w:w="3780" w:type="dxa"/>
          </w:tcPr>
          <w:p w14:paraId="2073570F" w14:textId="77777777" w:rsidR="0070571F" w:rsidRPr="00071DD1" w:rsidRDefault="0070571F" w:rsidP="0070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03DFA648" w14:textId="77777777" w:rsidR="0070571F" w:rsidRPr="00071DD1" w:rsidRDefault="0070571F" w:rsidP="0070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34339" w:rsidRPr="00071DD1" w14:paraId="72960B1F" w14:textId="77777777" w:rsidTr="008329D4">
        <w:trPr>
          <w:trHeight w:val="20"/>
        </w:trPr>
        <w:tc>
          <w:tcPr>
            <w:tcW w:w="3780" w:type="dxa"/>
          </w:tcPr>
          <w:p w14:paraId="705A636B" w14:textId="77777777" w:rsidR="00234339" w:rsidRPr="00CF08C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C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56A4FB21" w14:textId="209A3990" w:rsidR="00234339" w:rsidRPr="005D365B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A2AEB">
              <w:rPr>
                <w:rFonts w:asciiTheme="majorBidi" w:hAnsiTheme="majorBidi" w:cstheme="majorBidi"/>
                <w:sz w:val="30"/>
                <w:szCs w:val="30"/>
              </w:rPr>
              <w:t>54,515</w:t>
            </w:r>
          </w:p>
        </w:tc>
        <w:tc>
          <w:tcPr>
            <w:tcW w:w="270" w:type="dxa"/>
          </w:tcPr>
          <w:p w14:paraId="1242F330" w14:textId="77777777" w:rsidR="00234339" w:rsidRPr="00CF08C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7835E1" w14:textId="531271A8" w:rsidR="00234339" w:rsidRPr="00FA104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664D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270" w:type="dxa"/>
          </w:tcPr>
          <w:p w14:paraId="77B7D07A" w14:textId="77777777" w:rsidR="00234339" w:rsidRPr="00FA104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C5CD0F" w14:textId="218911DD" w:rsidR="00234339" w:rsidRPr="000E552C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A2AEB">
              <w:rPr>
                <w:rFonts w:asciiTheme="majorBidi" w:hAnsiTheme="majorBidi" w:cstheme="majorBidi"/>
                <w:sz w:val="30"/>
                <w:szCs w:val="30"/>
              </w:rPr>
              <w:t>54,515</w:t>
            </w:r>
          </w:p>
        </w:tc>
        <w:tc>
          <w:tcPr>
            <w:tcW w:w="270" w:type="dxa"/>
          </w:tcPr>
          <w:p w14:paraId="7C589249" w14:textId="77777777" w:rsidR="00234339" w:rsidRPr="00FA104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F0F28D" w14:textId="43B66121" w:rsidR="00234339" w:rsidRPr="00CE1E49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664D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</w:tr>
      <w:tr w:rsidR="00234339" w:rsidRPr="00071DD1" w14:paraId="7538D574" w14:textId="77777777" w:rsidTr="008329D4">
        <w:trPr>
          <w:trHeight w:val="20"/>
        </w:trPr>
        <w:tc>
          <w:tcPr>
            <w:tcW w:w="3780" w:type="dxa"/>
          </w:tcPr>
          <w:p w14:paraId="0135A6DE" w14:textId="77777777" w:rsidR="00234339" w:rsidRPr="00CF08C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C6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024F36D8" w14:textId="77777777" w:rsidR="00234339" w:rsidRPr="005D365B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3F7A5AE" w14:textId="77777777" w:rsidR="00234339" w:rsidRPr="00CF08C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9BE5CE" w14:textId="77777777" w:rsidR="00234339" w:rsidRPr="000E552C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BD601" w14:textId="77777777" w:rsidR="00234339" w:rsidRPr="00CF08C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DDD582" w14:textId="45C43A0E" w:rsidR="00234339" w:rsidRPr="00664D1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C549A7E" w14:textId="77777777" w:rsidR="00234339" w:rsidRPr="00CF08C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B7AB70" w14:textId="77777777" w:rsidR="00234339" w:rsidRPr="00CE1E49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4339" w:rsidRPr="00071DD1" w14:paraId="652C720D" w14:textId="77777777" w:rsidTr="008329D4">
        <w:trPr>
          <w:trHeight w:val="20"/>
        </w:trPr>
        <w:tc>
          <w:tcPr>
            <w:tcW w:w="3780" w:type="dxa"/>
          </w:tcPr>
          <w:p w14:paraId="2061C751" w14:textId="0B339E45" w:rsidR="00234339" w:rsidRPr="00CF08C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B5E68">
              <w:rPr>
                <w:rFonts w:ascii="Angsana New" w:hAnsi="Angsana New"/>
                <w:sz w:val="30"/>
                <w:szCs w:val="30"/>
              </w:rPr>
              <w:t>3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622831C9" w14:textId="09F59BD1" w:rsidR="00234339" w:rsidRPr="005D365B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A2AEB">
              <w:rPr>
                <w:rFonts w:asciiTheme="majorBidi" w:hAnsiTheme="majorBidi" w:cstheme="majorBidi"/>
                <w:sz w:val="30"/>
                <w:szCs w:val="30"/>
              </w:rPr>
              <w:t>3,923</w:t>
            </w:r>
          </w:p>
        </w:tc>
        <w:tc>
          <w:tcPr>
            <w:tcW w:w="270" w:type="dxa"/>
          </w:tcPr>
          <w:p w14:paraId="3B0AD12C" w14:textId="77777777" w:rsidR="00234339" w:rsidRPr="00CF08C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076711" w14:textId="41DB8E6B" w:rsidR="00234339" w:rsidRPr="00D955EB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270" w:type="dxa"/>
          </w:tcPr>
          <w:p w14:paraId="1C09C81A" w14:textId="77777777" w:rsidR="00234339" w:rsidRPr="00D955EB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4E4784" w14:textId="0738ECB3" w:rsidR="00234339" w:rsidRPr="000E552C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A2AEB">
              <w:rPr>
                <w:rFonts w:asciiTheme="majorBidi" w:hAnsiTheme="majorBidi" w:cstheme="majorBidi"/>
                <w:sz w:val="30"/>
                <w:szCs w:val="30"/>
              </w:rPr>
              <w:t>3,923</w:t>
            </w:r>
          </w:p>
        </w:tc>
        <w:tc>
          <w:tcPr>
            <w:tcW w:w="270" w:type="dxa"/>
          </w:tcPr>
          <w:p w14:paraId="5C1A6406" w14:textId="77777777" w:rsidR="00234339" w:rsidRPr="00D955EB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7C288C" w14:textId="4515AD5C" w:rsidR="00234339" w:rsidRPr="00CE1E49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</w:tr>
      <w:tr w:rsidR="00234339" w:rsidRPr="00071DD1" w14:paraId="79A61E27" w14:textId="77777777" w:rsidTr="008329D4">
        <w:trPr>
          <w:trHeight w:val="20"/>
        </w:trPr>
        <w:tc>
          <w:tcPr>
            <w:tcW w:w="3780" w:type="dxa"/>
          </w:tcPr>
          <w:p w14:paraId="75204BD7" w14:textId="6254AFA7" w:rsidR="00234339" w:rsidRPr="00CF08C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B5E68">
              <w:rPr>
                <w:rFonts w:ascii="Angsana New" w:hAnsi="Angsana New"/>
                <w:sz w:val="30"/>
                <w:szCs w:val="30"/>
              </w:rPr>
              <w:t>3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B5E68">
              <w:rPr>
                <w:rFonts w:ascii="Angsana New" w:hAnsi="Angsana New"/>
                <w:sz w:val="30"/>
                <w:szCs w:val="30"/>
              </w:rPr>
              <w:t>6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30A5F41" w14:textId="4CF586E6" w:rsidR="00234339" w:rsidRPr="005D365B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A2AEB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70" w:type="dxa"/>
          </w:tcPr>
          <w:p w14:paraId="6FF52D08" w14:textId="77777777" w:rsidR="00234339" w:rsidRPr="00CF08C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CD85D1" w14:textId="7CDDD61F" w:rsidR="00234339" w:rsidRPr="00D955EB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471</w:t>
            </w:r>
          </w:p>
        </w:tc>
        <w:tc>
          <w:tcPr>
            <w:tcW w:w="270" w:type="dxa"/>
          </w:tcPr>
          <w:p w14:paraId="06936AC9" w14:textId="77777777" w:rsidR="00234339" w:rsidRPr="00D955EB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745BE9" w14:textId="44610250" w:rsidR="00234339" w:rsidRPr="000E552C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A2AEB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70" w:type="dxa"/>
          </w:tcPr>
          <w:p w14:paraId="6AF6F101" w14:textId="77777777" w:rsidR="00234339" w:rsidRPr="00D955EB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889AC4" w14:textId="375E02EA" w:rsidR="00234339" w:rsidRPr="00CE1E49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471</w:t>
            </w:r>
          </w:p>
        </w:tc>
      </w:tr>
      <w:tr w:rsidR="00234339" w:rsidRPr="00071DD1" w14:paraId="4C0F9947" w14:textId="77777777" w:rsidTr="008329D4">
        <w:trPr>
          <w:trHeight w:val="20"/>
        </w:trPr>
        <w:tc>
          <w:tcPr>
            <w:tcW w:w="3780" w:type="dxa"/>
          </w:tcPr>
          <w:p w14:paraId="74DFACE9" w14:textId="2C4CF62B" w:rsidR="00234339" w:rsidRPr="00CF08C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B5E68">
              <w:rPr>
                <w:rFonts w:ascii="Angsana New" w:hAnsi="Angsana New"/>
                <w:sz w:val="30"/>
                <w:szCs w:val="30"/>
              </w:rPr>
              <w:t>6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B5E68">
              <w:rPr>
                <w:rFonts w:ascii="Angsana New" w:hAnsi="Angsana New"/>
                <w:sz w:val="30"/>
                <w:szCs w:val="30"/>
              </w:rPr>
              <w:t>12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3F95277" w14:textId="2EDAF6C6" w:rsidR="00234339" w:rsidRPr="005D365B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A2AEB">
              <w:rPr>
                <w:rFonts w:ascii="Angsana New" w:hAnsi="Angsana New"/>
                <w:sz w:val="30"/>
                <w:szCs w:val="30"/>
              </w:rPr>
              <w:t>737</w:t>
            </w:r>
          </w:p>
        </w:tc>
        <w:tc>
          <w:tcPr>
            <w:tcW w:w="270" w:type="dxa"/>
          </w:tcPr>
          <w:p w14:paraId="4EDD87C1" w14:textId="77777777" w:rsidR="00234339" w:rsidRPr="00CF08C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ADDFDD" w14:textId="0BA36D39" w:rsidR="00234339" w:rsidRPr="00D955EB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270" w:type="dxa"/>
          </w:tcPr>
          <w:p w14:paraId="6071F893" w14:textId="77777777" w:rsidR="00234339" w:rsidRPr="00D955EB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5A10B2" w14:textId="2C7A229E" w:rsidR="00234339" w:rsidRPr="000E552C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A2AEB">
              <w:rPr>
                <w:rFonts w:ascii="Angsana New" w:hAnsi="Angsana New"/>
                <w:sz w:val="30"/>
                <w:szCs w:val="30"/>
              </w:rPr>
              <w:t>737</w:t>
            </w:r>
          </w:p>
        </w:tc>
        <w:tc>
          <w:tcPr>
            <w:tcW w:w="270" w:type="dxa"/>
          </w:tcPr>
          <w:p w14:paraId="0D3F48B8" w14:textId="77777777" w:rsidR="00234339" w:rsidRPr="00D955EB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D57C55" w14:textId="72C99679" w:rsidR="00234339" w:rsidRPr="00CE1E49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149</w:t>
            </w:r>
          </w:p>
        </w:tc>
      </w:tr>
      <w:tr w:rsidR="00234339" w:rsidRPr="00071DD1" w14:paraId="625DCE82" w14:textId="77777777" w:rsidTr="004E6886">
        <w:trPr>
          <w:trHeight w:val="20"/>
        </w:trPr>
        <w:tc>
          <w:tcPr>
            <w:tcW w:w="3780" w:type="dxa"/>
          </w:tcPr>
          <w:p w14:paraId="0D780ED0" w14:textId="49B75EA2" w:rsidR="00234339" w:rsidRPr="00CF08C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4B5E68">
              <w:rPr>
                <w:rFonts w:ascii="Angsana New" w:hAnsi="Angsana New"/>
                <w:sz w:val="30"/>
                <w:szCs w:val="30"/>
              </w:rPr>
              <w:t>12</w:t>
            </w:r>
            <w:r w:rsidRPr="00FF48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DD091E" w14:textId="446B2AAC" w:rsidR="00234339" w:rsidRPr="005D365B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A2AEB">
              <w:rPr>
                <w:rFonts w:ascii="Angsana New" w:hAnsi="Angsana New"/>
                <w:sz w:val="30"/>
                <w:szCs w:val="30"/>
              </w:rPr>
              <w:t>2,997</w:t>
            </w:r>
          </w:p>
        </w:tc>
        <w:tc>
          <w:tcPr>
            <w:tcW w:w="270" w:type="dxa"/>
          </w:tcPr>
          <w:p w14:paraId="27B3AFA6" w14:textId="77777777" w:rsidR="00234339" w:rsidRPr="00CF08C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662E6D" w14:textId="37898F15" w:rsidR="00234339" w:rsidRPr="00D955EB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372</w:t>
            </w:r>
          </w:p>
        </w:tc>
        <w:tc>
          <w:tcPr>
            <w:tcW w:w="270" w:type="dxa"/>
          </w:tcPr>
          <w:p w14:paraId="720FCB22" w14:textId="77777777" w:rsidR="00234339" w:rsidRPr="00D955EB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F0D8C0" w14:textId="5DFDD785" w:rsidR="00234339" w:rsidRPr="000E552C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A2AEB">
              <w:rPr>
                <w:rFonts w:ascii="Angsana New" w:hAnsi="Angsana New"/>
                <w:sz w:val="30"/>
                <w:szCs w:val="30"/>
              </w:rPr>
              <w:t>2,997</w:t>
            </w:r>
          </w:p>
        </w:tc>
        <w:tc>
          <w:tcPr>
            <w:tcW w:w="270" w:type="dxa"/>
          </w:tcPr>
          <w:p w14:paraId="4CB83243" w14:textId="77777777" w:rsidR="00234339" w:rsidRPr="00D955EB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6D1F7D" w14:textId="6FA476F8" w:rsidR="00234339" w:rsidRPr="00CE1E49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372</w:t>
            </w:r>
          </w:p>
        </w:tc>
      </w:tr>
      <w:tr w:rsidR="00234339" w:rsidRPr="00071DD1" w14:paraId="0ADE3C58" w14:textId="77777777" w:rsidTr="004E6886">
        <w:trPr>
          <w:trHeight w:val="20"/>
        </w:trPr>
        <w:tc>
          <w:tcPr>
            <w:tcW w:w="3780" w:type="dxa"/>
          </w:tcPr>
          <w:p w14:paraId="43C831BC" w14:textId="77777777" w:rsidR="00234339" w:rsidRPr="00CF08C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08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28D156" w14:textId="618B6A5D" w:rsidR="00234339" w:rsidRPr="005D365B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0A2AEB">
              <w:rPr>
                <w:rFonts w:ascii="Angsana New" w:hAnsi="Angsana New"/>
                <w:b/>
                <w:bCs/>
                <w:sz w:val="30"/>
                <w:szCs w:val="30"/>
              </w:rPr>
              <w:t>62,329</w:t>
            </w:r>
          </w:p>
        </w:tc>
        <w:tc>
          <w:tcPr>
            <w:tcW w:w="270" w:type="dxa"/>
          </w:tcPr>
          <w:p w14:paraId="22F3BA7E" w14:textId="77777777" w:rsidR="00234339" w:rsidRPr="00C77CE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463D20" w14:textId="2929251B" w:rsidR="00234339" w:rsidRPr="00C77CE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276</w:t>
            </w:r>
          </w:p>
        </w:tc>
        <w:tc>
          <w:tcPr>
            <w:tcW w:w="270" w:type="dxa"/>
          </w:tcPr>
          <w:p w14:paraId="50A3EE28" w14:textId="77777777" w:rsidR="00234339" w:rsidRPr="00C77CE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F46659" w14:textId="7ADFA426" w:rsidR="00234339" w:rsidRPr="00C77CE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2AEB">
              <w:rPr>
                <w:rFonts w:ascii="Angsana New" w:hAnsi="Angsana New"/>
                <w:b/>
                <w:bCs/>
                <w:sz w:val="30"/>
                <w:szCs w:val="30"/>
              </w:rPr>
              <w:t>62,329</w:t>
            </w:r>
          </w:p>
        </w:tc>
        <w:tc>
          <w:tcPr>
            <w:tcW w:w="270" w:type="dxa"/>
          </w:tcPr>
          <w:p w14:paraId="2A073ACD" w14:textId="77777777" w:rsidR="00234339" w:rsidRPr="00CF08C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679579" w14:textId="0BF17B9A" w:rsidR="00234339" w:rsidRPr="00CE1E49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276</w:t>
            </w:r>
          </w:p>
        </w:tc>
      </w:tr>
      <w:tr w:rsidR="00234339" w:rsidRPr="00071DD1" w14:paraId="363836AD" w14:textId="77777777" w:rsidTr="004E6886">
        <w:trPr>
          <w:trHeight w:val="20"/>
        </w:trPr>
        <w:tc>
          <w:tcPr>
            <w:tcW w:w="3780" w:type="dxa"/>
          </w:tcPr>
          <w:p w14:paraId="17219CF8" w14:textId="7F8C8DFA" w:rsidR="00234339" w:rsidRPr="00612E8E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F08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1170" w:type="dxa"/>
          </w:tcPr>
          <w:p w14:paraId="7F8F92EF" w14:textId="77777777" w:rsidR="00234339" w:rsidRPr="005D365B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204C78C" w14:textId="77777777" w:rsidR="00234339" w:rsidRPr="00C77CE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680EEA" w14:textId="77777777" w:rsidR="00234339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1104AB" w14:textId="77777777" w:rsidR="00234339" w:rsidRPr="00C77CE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ECEFE8" w14:textId="77777777" w:rsidR="00234339" w:rsidRPr="00C77CE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BC84AD" w14:textId="77777777" w:rsidR="00234339" w:rsidRPr="00CF08C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3AC22E" w14:textId="77777777" w:rsidR="00234339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34339" w:rsidRPr="00071DD1" w14:paraId="3F67EA17" w14:textId="77777777" w:rsidTr="008329D4">
        <w:trPr>
          <w:trHeight w:val="20"/>
        </w:trPr>
        <w:tc>
          <w:tcPr>
            <w:tcW w:w="3780" w:type="dxa"/>
          </w:tcPr>
          <w:p w14:paraId="2B7BE904" w14:textId="77777777" w:rsidR="00234339" w:rsidRPr="00CF08C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BA710F3" w14:textId="0A39CA99" w:rsidR="00234339" w:rsidRPr="005D365B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A2AEB">
              <w:rPr>
                <w:rFonts w:ascii="Angsana New" w:hAnsi="Angsana New"/>
                <w:sz w:val="30"/>
                <w:szCs w:val="30"/>
              </w:rPr>
              <w:t>(4,021)</w:t>
            </w:r>
          </w:p>
        </w:tc>
        <w:tc>
          <w:tcPr>
            <w:tcW w:w="270" w:type="dxa"/>
          </w:tcPr>
          <w:p w14:paraId="63421397" w14:textId="77777777" w:rsidR="00234339" w:rsidRPr="00C77CE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8F67579" w14:textId="3BEC3240" w:rsidR="00234339" w:rsidRPr="00C77CE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30"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847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2059932" w14:textId="77777777" w:rsidR="00234339" w:rsidRPr="00C77CE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D2DEEB" w14:textId="6D31BACB" w:rsidR="00234339" w:rsidRPr="00C77CE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0A2AEB">
              <w:rPr>
                <w:rFonts w:ascii="Angsana New" w:hAnsi="Angsana New"/>
                <w:sz w:val="30"/>
                <w:szCs w:val="30"/>
              </w:rPr>
              <w:t>(4,021)</w:t>
            </w:r>
          </w:p>
        </w:tc>
        <w:tc>
          <w:tcPr>
            <w:tcW w:w="270" w:type="dxa"/>
          </w:tcPr>
          <w:p w14:paraId="73BEA958" w14:textId="77777777" w:rsidR="00234339" w:rsidRPr="00CE1E49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3CBE94" w14:textId="3775D7B9" w:rsidR="00234339" w:rsidRPr="00CE1E49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847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34339" w:rsidRPr="00071DD1" w14:paraId="64BDEDD3" w14:textId="77777777" w:rsidTr="008329D4">
        <w:trPr>
          <w:trHeight w:val="20"/>
        </w:trPr>
        <w:tc>
          <w:tcPr>
            <w:tcW w:w="3780" w:type="dxa"/>
          </w:tcPr>
          <w:p w14:paraId="108C4249" w14:textId="77777777" w:rsidR="00234339" w:rsidRPr="007F5722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57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D79A65" w14:textId="29C9B837" w:rsidR="00234339" w:rsidRPr="005D365B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0A2AEB">
              <w:rPr>
                <w:rFonts w:ascii="Angsana New" w:hAnsi="Angsana New"/>
                <w:b/>
                <w:bCs/>
                <w:sz w:val="30"/>
                <w:szCs w:val="30"/>
              </w:rPr>
              <w:t>58,308</w:t>
            </w:r>
          </w:p>
        </w:tc>
        <w:tc>
          <w:tcPr>
            <w:tcW w:w="270" w:type="dxa"/>
          </w:tcPr>
          <w:p w14:paraId="3D4B1784" w14:textId="77777777" w:rsidR="00234339" w:rsidRPr="00C77CE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D2027E" w14:textId="7F38971B" w:rsidR="00234339" w:rsidRPr="00C77CE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429</w:t>
            </w:r>
          </w:p>
        </w:tc>
        <w:tc>
          <w:tcPr>
            <w:tcW w:w="270" w:type="dxa"/>
          </w:tcPr>
          <w:p w14:paraId="07B63F98" w14:textId="77777777" w:rsidR="00234339" w:rsidRPr="00C77CE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B256F3" w14:textId="3C548F30" w:rsidR="00234339" w:rsidRPr="00C77CE6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2AEB">
              <w:rPr>
                <w:rFonts w:ascii="Angsana New" w:hAnsi="Angsana New"/>
                <w:b/>
                <w:bCs/>
                <w:sz w:val="30"/>
                <w:szCs w:val="30"/>
              </w:rPr>
              <w:t>58,308</w:t>
            </w:r>
          </w:p>
        </w:tc>
        <w:tc>
          <w:tcPr>
            <w:tcW w:w="270" w:type="dxa"/>
          </w:tcPr>
          <w:p w14:paraId="55BE92F9" w14:textId="77777777" w:rsidR="00234339" w:rsidRPr="00F80DF4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194D7A" w14:textId="6FA5D925" w:rsidR="00234339" w:rsidRPr="00CE1E49" w:rsidRDefault="00234339" w:rsidP="0023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429</w:t>
            </w:r>
          </w:p>
        </w:tc>
      </w:tr>
      <w:tr w:rsidR="000A2AEB" w:rsidRPr="00071DD1" w14:paraId="28B4D179" w14:textId="77777777" w:rsidTr="003C0817">
        <w:trPr>
          <w:trHeight w:val="278"/>
        </w:trPr>
        <w:tc>
          <w:tcPr>
            <w:tcW w:w="3780" w:type="dxa"/>
          </w:tcPr>
          <w:p w14:paraId="22BE345A" w14:textId="77777777" w:rsidR="000A2AEB" w:rsidRPr="007F5722" w:rsidRDefault="000A2AEB" w:rsidP="000A2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5EB2EEB" w14:textId="77777777" w:rsidR="000A2AEB" w:rsidRDefault="000A2AEB" w:rsidP="000A2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73DF7C" w14:textId="77777777" w:rsidR="000A2AEB" w:rsidRPr="00CF08C6" w:rsidRDefault="000A2AEB" w:rsidP="000A2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518A77" w14:textId="77777777" w:rsidR="000A2AEB" w:rsidRPr="00814E80" w:rsidRDefault="000A2AEB" w:rsidP="000A2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39B8B9" w14:textId="77777777" w:rsidR="000A2AEB" w:rsidRPr="00F80DF4" w:rsidRDefault="000A2AEB" w:rsidP="000A2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703B3D" w14:textId="77777777" w:rsidR="000A2AEB" w:rsidRDefault="000A2AEB" w:rsidP="000A2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D8F8C" w14:textId="77777777" w:rsidR="000A2AEB" w:rsidRPr="00F80DF4" w:rsidRDefault="000A2AEB" w:rsidP="000A2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988F0D" w14:textId="77777777" w:rsidR="000A2AEB" w:rsidRPr="00814E80" w:rsidRDefault="000A2AEB" w:rsidP="000A2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78"/>
        <w:gridCol w:w="1172"/>
        <w:gridCol w:w="270"/>
        <w:gridCol w:w="1260"/>
        <w:gridCol w:w="270"/>
        <w:gridCol w:w="1080"/>
        <w:gridCol w:w="270"/>
        <w:gridCol w:w="1080"/>
      </w:tblGrid>
      <w:tr w:rsidR="003C0817" w:rsidRPr="00572C1D" w14:paraId="728C1BD0" w14:textId="77777777">
        <w:trPr>
          <w:cantSplit/>
          <w:tblHeader/>
        </w:trPr>
        <w:tc>
          <w:tcPr>
            <w:tcW w:w="6480" w:type="dxa"/>
            <w:gridSpan w:val="4"/>
            <w:vAlign w:val="bottom"/>
          </w:tcPr>
          <w:p w14:paraId="01FF645E" w14:textId="2ABDA01D" w:rsidR="003C0817" w:rsidRPr="00572C1D" w:rsidRDefault="003C0817" w:rsidP="003C0817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3DBA1E73" w14:textId="77777777" w:rsidR="003C0817" w:rsidRPr="00572C1D" w:rsidRDefault="003C0817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430" w:type="dxa"/>
            <w:gridSpan w:val="3"/>
          </w:tcPr>
          <w:p w14:paraId="048EBA42" w14:textId="4D04CCED" w:rsidR="003C0817" w:rsidRPr="00572C1D" w:rsidRDefault="00C33F13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572C1D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eastAsia="en-GB" w:bidi="th-TH"/>
              </w:rPr>
              <w:t>งบการเงินรวม</w:t>
            </w:r>
            <w:r w:rsidRPr="00572C1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/</w:t>
            </w:r>
          </w:p>
        </w:tc>
      </w:tr>
      <w:tr w:rsidR="00C33F13" w:rsidRPr="00572C1D" w14:paraId="329DA536" w14:textId="77777777">
        <w:trPr>
          <w:cantSplit/>
          <w:tblHeader/>
        </w:trPr>
        <w:tc>
          <w:tcPr>
            <w:tcW w:w="6480" w:type="dxa"/>
            <w:gridSpan w:val="4"/>
            <w:vAlign w:val="bottom"/>
          </w:tcPr>
          <w:p w14:paraId="2C94F18A" w14:textId="6F507272" w:rsidR="00C33F13" w:rsidRPr="00572C1D" w:rsidRDefault="00C33F13" w:rsidP="00C33F13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572C1D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690316D8" w14:textId="77777777" w:rsidR="00C33F13" w:rsidRPr="00572C1D" w:rsidRDefault="00C33F13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430" w:type="dxa"/>
            <w:gridSpan w:val="3"/>
          </w:tcPr>
          <w:p w14:paraId="134E0189" w14:textId="70B30FBE" w:rsidR="00C33F13" w:rsidRPr="00572C1D" w:rsidRDefault="00C33F13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 w:rsidRPr="00572C1D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eastAsia="en-GB" w:bidi="th-TH"/>
              </w:rPr>
              <w:t>งบการเงินเฉพาะกิจการ</w:t>
            </w:r>
          </w:p>
        </w:tc>
      </w:tr>
      <w:tr w:rsidR="00C33F13" w:rsidRPr="00572C1D" w14:paraId="7B31AA1D" w14:textId="77777777" w:rsidTr="009B1CF4">
        <w:trPr>
          <w:cantSplit/>
          <w:tblHeader/>
        </w:trPr>
        <w:tc>
          <w:tcPr>
            <w:tcW w:w="3778" w:type="dxa"/>
            <w:vAlign w:val="bottom"/>
          </w:tcPr>
          <w:p w14:paraId="74D248AA" w14:textId="77777777" w:rsidR="00C33F13" w:rsidRPr="00572C1D" w:rsidRDefault="00C33F13" w:rsidP="009B1CF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2" w:type="dxa"/>
          </w:tcPr>
          <w:p w14:paraId="423A8C4E" w14:textId="77777777" w:rsidR="00C33F13" w:rsidRPr="00572C1D" w:rsidRDefault="00C33F13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5B257190" w14:textId="77777777" w:rsidR="00C33F13" w:rsidRPr="00572C1D" w:rsidRDefault="00C33F13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60" w:type="dxa"/>
          </w:tcPr>
          <w:p w14:paraId="46828A5D" w14:textId="77777777" w:rsidR="00C33F13" w:rsidRPr="00572C1D" w:rsidRDefault="00C33F13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1902DE97" w14:textId="77777777" w:rsidR="00C33F13" w:rsidRPr="00572C1D" w:rsidRDefault="00C33F13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1E22014D" w14:textId="36A3AEC5" w:rsidR="00C33F13" w:rsidRPr="00572C1D" w:rsidRDefault="004B5E68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4B5E6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256</w:t>
            </w:r>
            <w:r w:rsidR="0070571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270" w:type="dxa"/>
          </w:tcPr>
          <w:p w14:paraId="1998B487" w14:textId="77777777" w:rsidR="00C33F13" w:rsidRPr="00572C1D" w:rsidRDefault="00C33F13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12525272" w14:textId="53F923ED" w:rsidR="00C33F13" w:rsidRPr="00572C1D" w:rsidRDefault="004B5E68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4B5E6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256</w:t>
            </w:r>
            <w:r w:rsidR="0070571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7</w:t>
            </w:r>
          </w:p>
        </w:tc>
      </w:tr>
      <w:tr w:rsidR="003C0817" w:rsidRPr="00572C1D" w14:paraId="04C851E6" w14:textId="77777777">
        <w:trPr>
          <w:cantSplit/>
        </w:trPr>
        <w:tc>
          <w:tcPr>
            <w:tcW w:w="3778" w:type="dxa"/>
            <w:hideMark/>
          </w:tcPr>
          <w:p w14:paraId="6A92EE83" w14:textId="77777777" w:rsidR="003C0817" w:rsidRPr="00572C1D" w:rsidRDefault="003C0817" w:rsidP="009B1CF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172" w:type="dxa"/>
          </w:tcPr>
          <w:p w14:paraId="79035D09" w14:textId="440F58AA" w:rsidR="003C0817" w:rsidRPr="00572C1D" w:rsidRDefault="003C0817" w:rsidP="009B1CF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11151823" w14:textId="77777777" w:rsidR="003C0817" w:rsidRPr="00572C1D" w:rsidRDefault="003C0817" w:rsidP="009B1CF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60" w:type="dxa"/>
          </w:tcPr>
          <w:p w14:paraId="714B9F8C" w14:textId="77777777" w:rsidR="003C0817" w:rsidRPr="00572C1D" w:rsidRDefault="003C0817" w:rsidP="009B1CF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7D34BDD5" w14:textId="77777777" w:rsidR="003C0817" w:rsidRPr="00572C1D" w:rsidRDefault="003C0817" w:rsidP="009B1CF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430" w:type="dxa"/>
            <w:gridSpan w:val="3"/>
          </w:tcPr>
          <w:p w14:paraId="21D50909" w14:textId="1FA2CFEC" w:rsidR="003C0817" w:rsidRPr="00572C1D" w:rsidRDefault="003C0817" w:rsidP="009B1CF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572C1D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572C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572C1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70571F" w:rsidRPr="00572C1D" w14:paraId="14E64ADD" w14:textId="77777777" w:rsidTr="002A42E5">
        <w:trPr>
          <w:cantSplit/>
        </w:trPr>
        <w:tc>
          <w:tcPr>
            <w:tcW w:w="3778" w:type="dxa"/>
          </w:tcPr>
          <w:p w14:paraId="6EE302DC" w14:textId="4A177F96" w:rsidR="0070571F" w:rsidRPr="00572C1D" w:rsidRDefault="0070571F" w:rsidP="0070571F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72C1D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4B5E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572C1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572C1D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มกราคม</w:t>
            </w:r>
          </w:p>
        </w:tc>
        <w:tc>
          <w:tcPr>
            <w:tcW w:w="1172" w:type="dxa"/>
          </w:tcPr>
          <w:p w14:paraId="15F1AFF4" w14:textId="77777777" w:rsidR="0070571F" w:rsidRPr="00572C1D" w:rsidRDefault="0070571F" w:rsidP="0070571F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73F7EB32" w14:textId="77777777" w:rsidR="0070571F" w:rsidRPr="00572C1D" w:rsidRDefault="0070571F" w:rsidP="0070571F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60" w:type="dxa"/>
          </w:tcPr>
          <w:p w14:paraId="0906C8EA" w14:textId="77777777" w:rsidR="0070571F" w:rsidRPr="00572C1D" w:rsidRDefault="0070571F" w:rsidP="0070571F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64567446" w14:textId="77777777" w:rsidR="0070571F" w:rsidRPr="00572C1D" w:rsidRDefault="0070571F" w:rsidP="0070571F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5C654A99" w14:textId="336560BA" w:rsidR="0070571F" w:rsidRPr="0070571F" w:rsidRDefault="0070571F" w:rsidP="0070571F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0571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70571F">
              <w:rPr>
                <w:rFonts w:ascii="Angsana New" w:hAnsi="Angsana New"/>
                <w:sz w:val="30"/>
                <w:szCs w:val="30"/>
              </w:rPr>
              <w:t>,</w:t>
            </w:r>
            <w:r w:rsidRPr="0070571F">
              <w:rPr>
                <w:rFonts w:ascii="Angsana New" w:hAnsi="Angsana New"/>
                <w:sz w:val="30"/>
                <w:szCs w:val="30"/>
                <w:lang w:val="en-US"/>
              </w:rPr>
              <w:t>847</w:t>
            </w:r>
          </w:p>
        </w:tc>
        <w:tc>
          <w:tcPr>
            <w:tcW w:w="270" w:type="dxa"/>
          </w:tcPr>
          <w:p w14:paraId="34EBA8BF" w14:textId="77777777" w:rsidR="0070571F" w:rsidRPr="00572C1D" w:rsidRDefault="0070571F" w:rsidP="0070571F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</w:tcPr>
          <w:p w14:paraId="63B79544" w14:textId="7BE1F7A0" w:rsidR="0070571F" w:rsidRPr="00572C1D" w:rsidRDefault="0070571F" w:rsidP="0070571F">
            <w:pPr>
              <w:pStyle w:val="acctfourfigures"/>
              <w:tabs>
                <w:tab w:val="clear" w:pos="765"/>
                <w:tab w:val="decimal" w:pos="641"/>
                <w:tab w:val="decimal" w:pos="81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</w:t>
            </w:r>
            <w:r w:rsidRPr="00572C1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581</w:t>
            </w:r>
          </w:p>
        </w:tc>
      </w:tr>
      <w:tr w:rsidR="0070571F" w:rsidRPr="00572C1D" w14:paraId="5933D130" w14:textId="77777777" w:rsidTr="0024675E">
        <w:trPr>
          <w:cantSplit/>
        </w:trPr>
        <w:tc>
          <w:tcPr>
            <w:tcW w:w="3778" w:type="dxa"/>
          </w:tcPr>
          <w:p w14:paraId="0832B436" w14:textId="36D30741" w:rsidR="0070571F" w:rsidRPr="00572C1D" w:rsidRDefault="0070571F" w:rsidP="0070571F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72C1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2" w:type="dxa"/>
          </w:tcPr>
          <w:p w14:paraId="240D7259" w14:textId="168DE56D" w:rsidR="0070571F" w:rsidRPr="00572C1D" w:rsidRDefault="0070571F" w:rsidP="0070571F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70" w:type="dxa"/>
          </w:tcPr>
          <w:p w14:paraId="32E89527" w14:textId="77777777" w:rsidR="0070571F" w:rsidRPr="00572C1D" w:rsidRDefault="0070571F" w:rsidP="0070571F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260" w:type="dxa"/>
          </w:tcPr>
          <w:p w14:paraId="1FAEC453" w14:textId="1BC959FC" w:rsidR="0070571F" w:rsidRPr="00572C1D" w:rsidRDefault="0070571F" w:rsidP="0070571F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70" w:type="dxa"/>
          </w:tcPr>
          <w:p w14:paraId="0EAE5EC0" w14:textId="77777777" w:rsidR="0070571F" w:rsidRPr="00572C1D" w:rsidRDefault="0070571F" w:rsidP="0070571F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080" w:type="dxa"/>
          </w:tcPr>
          <w:p w14:paraId="1C382CEC" w14:textId="5F1215BA" w:rsidR="0070571F" w:rsidRPr="00572C1D" w:rsidRDefault="000A2AEB" w:rsidP="0070571F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 w:rsidRPr="000A2AE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1,174</w:t>
            </w:r>
          </w:p>
        </w:tc>
        <w:tc>
          <w:tcPr>
            <w:tcW w:w="270" w:type="dxa"/>
          </w:tcPr>
          <w:p w14:paraId="32202124" w14:textId="77777777" w:rsidR="0070571F" w:rsidRPr="00572C1D" w:rsidRDefault="0070571F" w:rsidP="0070571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5A43FE4" w14:textId="56615E24" w:rsidR="0070571F" w:rsidRPr="00572C1D" w:rsidRDefault="0070571F" w:rsidP="0070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72C1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70571F" w:rsidRPr="00572C1D" w14:paraId="0CAEE2B4" w14:textId="77777777" w:rsidTr="0024675E">
        <w:trPr>
          <w:cantSplit/>
        </w:trPr>
        <w:tc>
          <w:tcPr>
            <w:tcW w:w="3778" w:type="dxa"/>
          </w:tcPr>
          <w:p w14:paraId="71AFB8E1" w14:textId="77777777" w:rsidR="0070571F" w:rsidRPr="00572C1D" w:rsidRDefault="0070571F" w:rsidP="0070571F">
            <w:pP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572C1D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2" w:type="dxa"/>
          </w:tcPr>
          <w:p w14:paraId="7D549675" w14:textId="77777777" w:rsidR="0070571F" w:rsidRPr="00572C1D" w:rsidRDefault="0070571F" w:rsidP="0070571F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311CF71F" w14:textId="77777777" w:rsidR="0070571F" w:rsidRPr="00572C1D" w:rsidRDefault="0070571F" w:rsidP="0070571F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60" w:type="dxa"/>
          </w:tcPr>
          <w:p w14:paraId="3F413A67" w14:textId="77777777" w:rsidR="0070571F" w:rsidRPr="00572C1D" w:rsidRDefault="0070571F" w:rsidP="0070571F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446A489A" w14:textId="77777777" w:rsidR="0070571F" w:rsidRPr="00572C1D" w:rsidRDefault="0070571F" w:rsidP="0070571F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3C7004DA" w14:textId="53D9FC58" w:rsidR="0070571F" w:rsidRPr="00572C1D" w:rsidRDefault="000A2AEB" w:rsidP="0070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76EEEC" w14:textId="77777777" w:rsidR="0070571F" w:rsidRPr="00572C1D" w:rsidRDefault="0070571F" w:rsidP="0070571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5DB89166" w14:textId="7C78C191" w:rsidR="0070571F" w:rsidRPr="00572C1D" w:rsidRDefault="0070571F" w:rsidP="0070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572C1D">
              <w:rPr>
                <w:rFonts w:ascii="Angsana New" w:hAnsi="Angsana New"/>
                <w:sz w:val="30"/>
                <w:szCs w:val="30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Pr="00572C1D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734</w:t>
            </w:r>
            <w:r w:rsidRPr="00572C1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0571F" w:rsidRPr="00572C1D" w14:paraId="19A1D81F" w14:textId="77777777" w:rsidTr="00C33F13">
        <w:trPr>
          <w:cantSplit/>
        </w:trPr>
        <w:tc>
          <w:tcPr>
            <w:tcW w:w="3778" w:type="dxa"/>
          </w:tcPr>
          <w:p w14:paraId="3E0C9793" w14:textId="1F0AEFE4" w:rsidR="0070571F" w:rsidRPr="00572C1D" w:rsidRDefault="0070571F" w:rsidP="0070571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72C1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572C1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572C1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1172" w:type="dxa"/>
          </w:tcPr>
          <w:p w14:paraId="041FA80B" w14:textId="77777777" w:rsidR="0070571F" w:rsidRPr="00572C1D" w:rsidRDefault="0070571F" w:rsidP="0070571F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4D7E5F13" w14:textId="77777777" w:rsidR="0070571F" w:rsidRPr="00572C1D" w:rsidRDefault="0070571F" w:rsidP="0070571F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60" w:type="dxa"/>
          </w:tcPr>
          <w:p w14:paraId="041234C5" w14:textId="77777777" w:rsidR="0070571F" w:rsidRPr="00572C1D" w:rsidRDefault="0070571F" w:rsidP="0070571F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497F2D60" w14:textId="77777777" w:rsidR="0070571F" w:rsidRPr="00572C1D" w:rsidRDefault="0070571F" w:rsidP="0070571F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FCA47A" w14:textId="1C03AB94" w:rsidR="0070571F" w:rsidRPr="00572C1D" w:rsidRDefault="000A2AEB" w:rsidP="0070571F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0A2A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4,021</w:t>
            </w:r>
          </w:p>
        </w:tc>
        <w:tc>
          <w:tcPr>
            <w:tcW w:w="270" w:type="dxa"/>
          </w:tcPr>
          <w:p w14:paraId="2D3EA5AD" w14:textId="77777777" w:rsidR="0070571F" w:rsidRPr="00572C1D" w:rsidRDefault="0070571F" w:rsidP="0070571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66B104" w14:textId="7D44B509" w:rsidR="0070571F" w:rsidRPr="00572C1D" w:rsidRDefault="0070571F" w:rsidP="0070571F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572C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847</w:t>
            </w:r>
          </w:p>
        </w:tc>
      </w:tr>
    </w:tbl>
    <w:p w14:paraId="3816770F" w14:textId="77777777" w:rsidR="00460012" w:rsidRPr="00572C1D" w:rsidRDefault="0046001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069155A" w14:textId="2389D5E4" w:rsidR="00A2730C" w:rsidRDefault="00F12E43" w:rsidP="002A2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572C1D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 w:rsidR="00EF62DF" w:rsidRPr="00572C1D">
        <w:rPr>
          <w:rFonts w:ascii="Angsana New" w:hAnsi="Angsana New" w:hint="cs"/>
          <w:sz w:val="30"/>
          <w:szCs w:val="30"/>
          <w:cs/>
        </w:rPr>
        <w:t>เ</w:t>
      </w:r>
      <w:r w:rsidRPr="00572C1D">
        <w:rPr>
          <w:rFonts w:ascii="Angsana New" w:hAnsi="Angsana New"/>
          <w:sz w:val="30"/>
          <w:szCs w:val="30"/>
          <w:cs/>
        </w:rPr>
        <w:t>ผยในหมายเหตุ</w:t>
      </w:r>
      <w:r w:rsidR="008E6B46" w:rsidRPr="00572C1D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572C1D">
        <w:rPr>
          <w:rFonts w:ascii="Angsana New" w:hAnsi="Angsana New"/>
          <w:sz w:val="30"/>
          <w:szCs w:val="30"/>
          <w:cs/>
        </w:rPr>
        <w:t xml:space="preserve">ข้อ </w:t>
      </w:r>
      <w:r w:rsidR="004B5E68" w:rsidRPr="004B5E68">
        <w:rPr>
          <w:rFonts w:ascii="Angsana New" w:hAnsi="Angsana New"/>
          <w:sz w:val="30"/>
          <w:szCs w:val="30"/>
        </w:rPr>
        <w:t>2</w:t>
      </w:r>
      <w:r w:rsidR="004759AD">
        <w:rPr>
          <w:rFonts w:ascii="Angsana New" w:hAnsi="Angsana New"/>
          <w:sz w:val="30"/>
          <w:szCs w:val="30"/>
        </w:rPr>
        <w:t>2</w:t>
      </w:r>
      <w:r w:rsidRPr="00572C1D">
        <w:rPr>
          <w:rFonts w:ascii="Angsana New" w:hAnsi="Angsana New"/>
          <w:sz w:val="30"/>
          <w:szCs w:val="30"/>
        </w:rPr>
        <w:t xml:space="preserve"> (</w:t>
      </w:r>
      <w:r w:rsidRPr="00572C1D">
        <w:rPr>
          <w:rFonts w:ascii="Angsana New" w:hAnsi="Angsana New"/>
          <w:sz w:val="30"/>
          <w:szCs w:val="30"/>
          <w:cs/>
        </w:rPr>
        <w:t>ข.</w:t>
      </w:r>
      <w:r w:rsidR="004B5E68" w:rsidRPr="004B5E68">
        <w:rPr>
          <w:rFonts w:ascii="Angsana New" w:hAnsi="Angsana New"/>
          <w:sz w:val="30"/>
          <w:szCs w:val="30"/>
        </w:rPr>
        <w:t>1</w:t>
      </w:r>
      <w:r w:rsidR="00A66FE7" w:rsidRPr="00572C1D">
        <w:rPr>
          <w:rFonts w:ascii="Angsana New" w:hAnsi="Angsana New"/>
          <w:sz w:val="30"/>
          <w:szCs w:val="30"/>
        </w:rPr>
        <w:t>.</w:t>
      </w:r>
      <w:r w:rsidR="004B5E68" w:rsidRPr="004B5E68">
        <w:rPr>
          <w:rFonts w:ascii="Angsana New" w:hAnsi="Angsana New"/>
          <w:sz w:val="30"/>
          <w:szCs w:val="30"/>
        </w:rPr>
        <w:t>1</w:t>
      </w:r>
      <w:r w:rsidRPr="00572C1D">
        <w:rPr>
          <w:rFonts w:ascii="Angsana New" w:hAnsi="Angsana New"/>
          <w:sz w:val="30"/>
          <w:szCs w:val="30"/>
        </w:rPr>
        <w:t>)</w:t>
      </w:r>
    </w:p>
    <w:p w14:paraId="2336C9E1" w14:textId="66155A41" w:rsidR="00F12E43" w:rsidRPr="00572C1D" w:rsidRDefault="00A2730C" w:rsidP="00A27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CB2B4D1" w14:textId="094C4878" w:rsidR="00D81138" w:rsidRPr="007832C5" w:rsidRDefault="00D81138" w:rsidP="00D8113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572C1D">
        <w:rPr>
          <w:rFonts w:ascii="Angsana New" w:hAnsi="Angsana New"/>
          <w:b/>
          <w:bCs/>
          <w:sz w:val="30"/>
          <w:szCs w:val="30"/>
          <w:cs/>
        </w:rPr>
        <w:t>อสังหาริมทรัพย์พัฒนา</w:t>
      </w:r>
      <w:r w:rsidRPr="00572C1D">
        <w:rPr>
          <w:rFonts w:ascii="Angsana New" w:hAnsi="Angsana New" w:hint="cs"/>
          <w:b/>
          <w:bCs/>
          <w:sz w:val="30"/>
          <w:szCs w:val="30"/>
          <w:cs/>
        </w:rPr>
        <w:t>เพื่อขาย</w:t>
      </w:r>
    </w:p>
    <w:p w14:paraId="0292B7FC" w14:textId="77777777" w:rsidR="001E14B1" w:rsidRPr="00572C1D" w:rsidRDefault="001E14B1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72"/>
        <w:gridCol w:w="269"/>
        <w:gridCol w:w="1192"/>
        <w:gridCol w:w="271"/>
        <w:gridCol w:w="1168"/>
        <w:gridCol w:w="271"/>
        <w:gridCol w:w="1149"/>
      </w:tblGrid>
      <w:tr w:rsidR="00EA7D52" w:rsidRPr="00572C1D" w14:paraId="1D73ED03" w14:textId="77777777" w:rsidTr="00A67694">
        <w:trPr>
          <w:cantSplit/>
          <w:tblHeader/>
        </w:trPr>
        <w:tc>
          <w:tcPr>
            <w:tcW w:w="2038" w:type="pct"/>
          </w:tcPr>
          <w:p w14:paraId="3DC0EDBF" w14:textId="77777777" w:rsidR="00EA7D52" w:rsidRPr="00572C1D" w:rsidRDefault="00EA7D52" w:rsidP="008171E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0" w:type="pct"/>
            <w:gridSpan w:val="3"/>
          </w:tcPr>
          <w:p w14:paraId="38E2C809" w14:textId="5400B15D" w:rsidR="00EA7D52" w:rsidRPr="00572C1D" w:rsidRDefault="00EA7D52" w:rsidP="00817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572C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F20D4E3" w14:textId="77777777" w:rsidR="00EA7D52" w:rsidRPr="00572C1D" w:rsidRDefault="00EA7D52" w:rsidP="00817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pct"/>
            <w:gridSpan w:val="3"/>
          </w:tcPr>
          <w:p w14:paraId="5993FD94" w14:textId="77777777" w:rsidR="00EA7D52" w:rsidRPr="00572C1D" w:rsidRDefault="00EA7D52" w:rsidP="00817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2C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571F" w:rsidRPr="00572C1D" w14:paraId="0536A91E" w14:textId="77777777" w:rsidTr="00A67694">
        <w:trPr>
          <w:cantSplit/>
          <w:tblHeader/>
        </w:trPr>
        <w:tc>
          <w:tcPr>
            <w:tcW w:w="2038" w:type="pct"/>
          </w:tcPr>
          <w:p w14:paraId="03584231" w14:textId="77777777" w:rsidR="0070571F" w:rsidRPr="00572C1D" w:rsidRDefault="0070571F" w:rsidP="0070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2" w:type="pct"/>
          </w:tcPr>
          <w:p w14:paraId="6BF00AD2" w14:textId="30799464" w:rsidR="0070571F" w:rsidRPr="00572C1D" w:rsidRDefault="0070571F" w:rsidP="0070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72DBFCE4" w14:textId="77777777" w:rsidR="0070571F" w:rsidRPr="00572C1D" w:rsidRDefault="0070571F" w:rsidP="0070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7C81B887" w14:textId="6C9986A6" w:rsidR="0070571F" w:rsidRPr="00572C1D" w:rsidRDefault="0070571F" w:rsidP="0070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1790FD12" w14:textId="77777777" w:rsidR="0070571F" w:rsidRPr="00572C1D" w:rsidRDefault="0070571F" w:rsidP="0070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0494FEA" w14:textId="706403A5" w:rsidR="0070571F" w:rsidRPr="00572C1D" w:rsidRDefault="0070571F" w:rsidP="0070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078B9C94" w14:textId="77777777" w:rsidR="0070571F" w:rsidRPr="00572C1D" w:rsidRDefault="0070571F" w:rsidP="0070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20281B5" w14:textId="5E96FE6F" w:rsidR="0070571F" w:rsidRPr="00572C1D" w:rsidRDefault="0070571F" w:rsidP="0070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0571F" w:rsidRPr="00572C1D" w14:paraId="753C017D" w14:textId="77777777" w:rsidTr="00A67694">
        <w:trPr>
          <w:cantSplit/>
          <w:tblHeader/>
        </w:trPr>
        <w:tc>
          <w:tcPr>
            <w:tcW w:w="2038" w:type="pct"/>
          </w:tcPr>
          <w:p w14:paraId="1D028565" w14:textId="77777777" w:rsidR="0070571F" w:rsidRPr="00572C1D" w:rsidRDefault="0070571F" w:rsidP="0070571F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2" w:type="pct"/>
            <w:gridSpan w:val="7"/>
          </w:tcPr>
          <w:p w14:paraId="04C42E97" w14:textId="77777777" w:rsidR="0070571F" w:rsidRPr="00572C1D" w:rsidRDefault="0070571F" w:rsidP="0070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2C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571F" w:rsidRPr="00572C1D" w14:paraId="1E2CC655" w14:textId="77777777" w:rsidTr="00A67694">
        <w:trPr>
          <w:cantSplit/>
        </w:trPr>
        <w:tc>
          <w:tcPr>
            <w:tcW w:w="2038" w:type="pct"/>
          </w:tcPr>
          <w:p w14:paraId="1A11FFD0" w14:textId="77777777" w:rsidR="0070571F" w:rsidRPr="00572C1D" w:rsidRDefault="0070571F" w:rsidP="0070571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572C1D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ที่ดินที่พัฒนาเสร็จแล้วพร้อมขาย</w:t>
            </w:r>
          </w:p>
        </w:tc>
        <w:tc>
          <w:tcPr>
            <w:tcW w:w="632" w:type="pct"/>
          </w:tcPr>
          <w:p w14:paraId="3F8F9B84" w14:textId="77777777" w:rsidR="0070571F" w:rsidRPr="00572C1D" w:rsidRDefault="0070571F" w:rsidP="0070571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034DDF56" w14:textId="77777777" w:rsidR="0070571F" w:rsidRPr="00572C1D" w:rsidRDefault="0070571F" w:rsidP="007057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5D7DAB8D" w14:textId="77777777" w:rsidR="0070571F" w:rsidRPr="00572C1D" w:rsidRDefault="0070571F" w:rsidP="0070571F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92B1ABD" w14:textId="77777777" w:rsidR="0070571F" w:rsidRPr="00572C1D" w:rsidRDefault="0070571F" w:rsidP="0070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5AD9F53" w14:textId="77777777" w:rsidR="0070571F" w:rsidRPr="00572C1D" w:rsidRDefault="0070571F" w:rsidP="007057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0C604C0" w14:textId="77777777" w:rsidR="0070571F" w:rsidRPr="00572C1D" w:rsidRDefault="0070571F" w:rsidP="0070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7B10C2C" w14:textId="77777777" w:rsidR="0070571F" w:rsidRPr="00572C1D" w:rsidRDefault="0070571F" w:rsidP="0070571F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0571F" w:rsidRPr="00572C1D" w14:paraId="7E9C3AC3" w14:textId="77777777" w:rsidTr="00A67694">
        <w:trPr>
          <w:cantSplit/>
        </w:trPr>
        <w:tc>
          <w:tcPr>
            <w:tcW w:w="2038" w:type="pct"/>
          </w:tcPr>
          <w:p w14:paraId="36E2917A" w14:textId="03453CF4" w:rsidR="0070571F" w:rsidRPr="00572C1D" w:rsidRDefault="0070571F" w:rsidP="0070571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572C1D">
              <w:rPr>
                <w:rFonts w:ascii="Angsana New" w:hAnsi="Angsana New" w:cs="Angsana New"/>
                <w:i/>
                <w:iCs/>
                <w:cs/>
              </w:rPr>
              <w:t>โครงการเขต</w:t>
            </w:r>
            <w:r w:rsidRPr="00572C1D">
              <w:rPr>
                <w:rFonts w:ascii="Angsana New" w:hAnsi="Angsana New" w:cs="Angsana New"/>
                <w:i/>
                <w:iCs/>
                <w:cs/>
                <w:lang w:val="en-US"/>
              </w:rPr>
              <w:t>ส่งเสริม</w:t>
            </w:r>
            <w:r w:rsidRPr="00572C1D">
              <w:rPr>
                <w:rFonts w:ascii="Angsana New" w:hAnsi="Angsana New" w:cs="Angsana New"/>
                <w:i/>
                <w:iCs/>
                <w:cs/>
              </w:rPr>
              <w:t>อุตสาหกรรมนวนคร</w:t>
            </w:r>
          </w:p>
        </w:tc>
        <w:tc>
          <w:tcPr>
            <w:tcW w:w="632" w:type="pct"/>
          </w:tcPr>
          <w:p w14:paraId="2CF3C472" w14:textId="77777777" w:rsidR="0070571F" w:rsidRPr="00572C1D" w:rsidRDefault="0070571F" w:rsidP="0070571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1EC41C10" w14:textId="77777777" w:rsidR="0070571F" w:rsidRPr="00572C1D" w:rsidRDefault="0070571F" w:rsidP="007057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647552B3" w14:textId="77777777" w:rsidR="0070571F" w:rsidRPr="00572C1D" w:rsidRDefault="0070571F" w:rsidP="0070571F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3F28269" w14:textId="77777777" w:rsidR="0070571F" w:rsidRPr="00572C1D" w:rsidRDefault="0070571F" w:rsidP="007057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0981A068" w14:textId="77777777" w:rsidR="0070571F" w:rsidRPr="00572C1D" w:rsidRDefault="0070571F" w:rsidP="0070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CF37A57" w14:textId="77777777" w:rsidR="0070571F" w:rsidRPr="00572C1D" w:rsidRDefault="0070571F" w:rsidP="0070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33A93D2A" w14:textId="77777777" w:rsidR="0070571F" w:rsidRPr="00572C1D" w:rsidRDefault="0070571F" w:rsidP="0070571F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0571F" w:rsidRPr="00572C1D" w14:paraId="1DFF989B" w14:textId="77777777" w:rsidTr="00A67694">
        <w:trPr>
          <w:cantSplit/>
        </w:trPr>
        <w:tc>
          <w:tcPr>
            <w:tcW w:w="2038" w:type="pct"/>
          </w:tcPr>
          <w:p w14:paraId="58CFE56A" w14:textId="79293533" w:rsidR="0070571F" w:rsidRPr="00572C1D" w:rsidRDefault="0070571F" w:rsidP="0070571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</w:rPr>
            </w:pPr>
            <w:r w:rsidRPr="00572C1D">
              <w:rPr>
                <w:rFonts w:ascii="Angsana New" w:hAnsi="Angsana New" w:cs="Angsana New" w:hint="cs"/>
                <w:i/>
                <w:iCs/>
                <w:cs/>
              </w:rPr>
              <w:t xml:space="preserve">   </w:t>
            </w:r>
            <w:r w:rsidRPr="00572C1D">
              <w:rPr>
                <w:rFonts w:ascii="Angsana New" w:hAnsi="Angsana New" w:cs="Angsana New"/>
                <w:i/>
                <w:iCs/>
                <w:cs/>
                <w:lang w:val="en-US"/>
              </w:rPr>
              <w:t>(จังหวัดปทุมธานี)</w:t>
            </w:r>
          </w:p>
        </w:tc>
        <w:tc>
          <w:tcPr>
            <w:tcW w:w="632" w:type="pct"/>
          </w:tcPr>
          <w:p w14:paraId="3AA0F477" w14:textId="77777777" w:rsidR="0070571F" w:rsidRPr="00572C1D" w:rsidRDefault="0070571F" w:rsidP="0070571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4BCF54B8" w14:textId="77777777" w:rsidR="0070571F" w:rsidRPr="00572C1D" w:rsidRDefault="0070571F" w:rsidP="007057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6BF1E85D" w14:textId="77777777" w:rsidR="0070571F" w:rsidRPr="00572C1D" w:rsidRDefault="0070571F" w:rsidP="0070571F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A6C299A" w14:textId="77777777" w:rsidR="0070571F" w:rsidRPr="00572C1D" w:rsidRDefault="0070571F" w:rsidP="007057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6284CF7C" w14:textId="77777777" w:rsidR="0070571F" w:rsidRPr="00572C1D" w:rsidRDefault="0070571F" w:rsidP="0070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C18C062" w14:textId="77777777" w:rsidR="0070571F" w:rsidRPr="00572C1D" w:rsidRDefault="0070571F" w:rsidP="0070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7C993E7F" w14:textId="77777777" w:rsidR="0070571F" w:rsidRPr="00572C1D" w:rsidRDefault="0070571F" w:rsidP="0070571F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0571F" w:rsidRPr="00572C1D" w14:paraId="2A23FBF8" w14:textId="77777777" w:rsidTr="00A67694">
        <w:trPr>
          <w:cantSplit/>
        </w:trPr>
        <w:tc>
          <w:tcPr>
            <w:tcW w:w="2038" w:type="pct"/>
          </w:tcPr>
          <w:p w14:paraId="4A87481F" w14:textId="77777777" w:rsidR="0070571F" w:rsidRPr="00572C1D" w:rsidRDefault="0070571F" w:rsidP="0070571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572C1D">
              <w:rPr>
                <w:rFonts w:ascii="Angsana New" w:hAnsi="Angsana New" w:cs="Angsana New"/>
                <w:cs/>
              </w:rPr>
              <w:t>ต้นทุนที่ดิน</w:t>
            </w:r>
          </w:p>
        </w:tc>
        <w:tc>
          <w:tcPr>
            <w:tcW w:w="632" w:type="pct"/>
          </w:tcPr>
          <w:p w14:paraId="42E69BB6" w14:textId="70625E1E" w:rsidR="0070571F" w:rsidRPr="00572C1D" w:rsidRDefault="00F31112" w:rsidP="0070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F31112">
              <w:rPr>
                <w:rFonts w:ascii="Angsana New" w:hAnsi="Angsana New"/>
                <w:sz w:val="30"/>
                <w:szCs w:val="30"/>
              </w:rPr>
              <w:t>602,078</w:t>
            </w:r>
          </w:p>
        </w:tc>
        <w:tc>
          <w:tcPr>
            <w:tcW w:w="145" w:type="pct"/>
          </w:tcPr>
          <w:p w14:paraId="23F075C7" w14:textId="77777777" w:rsidR="0070571F" w:rsidRPr="00572C1D" w:rsidRDefault="0070571F" w:rsidP="0070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</w:tcPr>
          <w:p w14:paraId="5AE312E8" w14:textId="5348BC79" w:rsidR="0070571F" w:rsidRPr="00572C1D" w:rsidRDefault="0070571F" w:rsidP="0070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255</w:t>
            </w:r>
            <w:r w:rsidRPr="00572C1D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461</w:t>
            </w:r>
          </w:p>
        </w:tc>
        <w:tc>
          <w:tcPr>
            <w:tcW w:w="146" w:type="pct"/>
          </w:tcPr>
          <w:p w14:paraId="54593049" w14:textId="77777777" w:rsidR="0070571F" w:rsidRPr="00572C1D" w:rsidRDefault="0070571F" w:rsidP="0070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C9E50D5" w14:textId="219778AA" w:rsidR="0070571F" w:rsidRPr="00572C1D" w:rsidRDefault="00F31112" w:rsidP="0070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F31112">
              <w:rPr>
                <w:rFonts w:ascii="Angsana New" w:hAnsi="Angsana New"/>
                <w:sz w:val="30"/>
                <w:szCs w:val="30"/>
              </w:rPr>
              <w:t>602,078</w:t>
            </w:r>
          </w:p>
        </w:tc>
        <w:tc>
          <w:tcPr>
            <w:tcW w:w="146" w:type="pct"/>
          </w:tcPr>
          <w:p w14:paraId="6090064B" w14:textId="77777777" w:rsidR="0070571F" w:rsidRPr="00572C1D" w:rsidRDefault="0070571F" w:rsidP="0070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104E6276" w14:textId="1F561B86" w:rsidR="0070571F" w:rsidRPr="00572C1D" w:rsidRDefault="0070571F" w:rsidP="0070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255</w:t>
            </w:r>
            <w:r w:rsidRPr="00572C1D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461</w:t>
            </w:r>
          </w:p>
        </w:tc>
      </w:tr>
      <w:tr w:rsidR="0070571F" w:rsidRPr="00572C1D" w14:paraId="1E01CD45" w14:textId="77777777" w:rsidTr="00A67694">
        <w:trPr>
          <w:cantSplit/>
        </w:trPr>
        <w:tc>
          <w:tcPr>
            <w:tcW w:w="2038" w:type="pct"/>
          </w:tcPr>
          <w:p w14:paraId="41862E4A" w14:textId="77777777" w:rsidR="0070571F" w:rsidRPr="00572C1D" w:rsidRDefault="0070571F" w:rsidP="0070571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572C1D">
              <w:rPr>
                <w:rFonts w:ascii="Angsana New" w:hAnsi="Angsana New" w:cs="Angsana New"/>
                <w:cs/>
              </w:rPr>
              <w:t>ต้นทุนในการพัฒน</w:t>
            </w:r>
            <w:r w:rsidRPr="00572C1D">
              <w:rPr>
                <w:rFonts w:ascii="Angsana New" w:hAnsi="Angsana New" w:cs="Angsana New" w:hint="cs"/>
                <w:cs/>
              </w:rPr>
              <w:t>า</w:t>
            </w:r>
          </w:p>
        </w:tc>
        <w:tc>
          <w:tcPr>
            <w:tcW w:w="632" w:type="pct"/>
          </w:tcPr>
          <w:p w14:paraId="53AA9483" w14:textId="0CC80316" w:rsidR="0070571F" w:rsidRPr="00572C1D" w:rsidRDefault="00F31112" w:rsidP="0070571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32,642</w:t>
            </w:r>
          </w:p>
        </w:tc>
        <w:tc>
          <w:tcPr>
            <w:tcW w:w="145" w:type="pct"/>
          </w:tcPr>
          <w:p w14:paraId="5210584E" w14:textId="77777777" w:rsidR="0070571F" w:rsidRPr="00572C1D" w:rsidRDefault="0070571F" w:rsidP="007057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581885B2" w14:textId="6B6D9992" w:rsidR="0070571F" w:rsidRPr="00572C1D" w:rsidRDefault="0070571F" w:rsidP="0070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12</w:t>
            </w:r>
            <w:r w:rsidRPr="00572C1D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823</w:t>
            </w:r>
          </w:p>
        </w:tc>
        <w:tc>
          <w:tcPr>
            <w:tcW w:w="146" w:type="pct"/>
          </w:tcPr>
          <w:p w14:paraId="3FCDE3F1" w14:textId="77777777" w:rsidR="0070571F" w:rsidRPr="00572C1D" w:rsidRDefault="0070571F" w:rsidP="0070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8AE6C11" w14:textId="293190B4" w:rsidR="0070571F" w:rsidRPr="00572C1D" w:rsidRDefault="00F31112" w:rsidP="007057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32,642</w:t>
            </w:r>
          </w:p>
        </w:tc>
        <w:tc>
          <w:tcPr>
            <w:tcW w:w="146" w:type="pct"/>
          </w:tcPr>
          <w:p w14:paraId="3674A803" w14:textId="77777777" w:rsidR="0070571F" w:rsidRPr="00572C1D" w:rsidRDefault="0070571F" w:rsidP="0070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345E3AC8" w14:textId="27497348" w:rsidR="0070571F" w:rsidRPr="00572C1D" w:rsidRDefault="0070571F" w:rsidP="0070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12</w:t>
            </w:r>
            <w:r w:rsidRPr="00572C1D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823</w:t>
            </w:r>
          </w:p>
        </w:tc>
      </w:tr>
      <w:tr w:rsidR="0070571F" w:rsidRPr="00572C1D" w14:paraId="0041CA51" w14:textId="77777777" w:rsidTr="00A67694">
        <w:trPr>
          <w:cantSplit/>
        </w:trPr>
        <w:tc>
          <w:tcPr>
            <w:tcW w:w="2038" w:type="pct"/>
          </w:tcPr>
          <w:p w14:paraId="462C95E6" w14:textId="77777777" w:rsidR="0070571F" w:rsidRPr="00572C1D" w:rsidRDefault="0070571F" w:rsidP="0070571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572C1D">
              <w:rPr>
                <w:rFonts w:ascii="Angsana New" w:hAnsi="Angsana New" w:cs="Angsana New" w:hint="cs"/>
                <w:cs/>
              </w:rPr>
              <w:t>ต้นทุนการกู้ยืมที่รวมเป็นส่วนหนึ่งของ</w:t>
            </w:r>
          </w:p>
        </w:tc>
        <w:tc>
          <w:tcPr>
            <w:tcW w:w="632" w:type="pct"/>
          </w:tcPr>
          <w:p w14:paraId="377F7D7C" w14:textId="77777777" w:rsidR="0070571F" w:rsidRPr="00572C1D" w:rsidRDefault="0070571F" w:rsidP="0070571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30FDCB39" w14:textId="77777777" w:rsidR="0070571F" w:rsidRPr="00572C1D" w:rsidRDefault="0070571F" w:rsidP="007057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136A26FF" w14:textId="77777777" w:rsidR="0070571F" w:rsidRPr="00572C1D" w:rsidRDefault="0070571F" w:rsidP="0070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A66BD94" w14:textId="77777777" w:rsidR="0070571F" w:rsidRPr="00572C1D" w:rsidRDefault="0070571F" w:rsidP="0070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283D8C5" w14:textId="77777777" w:rsidR="0070571F" w:rsidRPr="00572C1D" w:rsidRDefault="0070571F" w:rsidP="007057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71FB6AA" w14:textId="77777777" w:rsidR="0070571F" w:rsidRPr="00572C1D" w:rsidRDefault="0070571F" w:rsidP="0070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36AF5AF9" w14:textId="77777777" w:rsidR="0070571F" w:rsidRPr="00572C1D" w:rsidRDefault="0070571F" w:rsidP="0070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571F" w:rsidRPr="00572C1D" w14:paraId="353981B3" w14:textId="77777777" w:rsidTr="00A67694">
        <w:trPr>
          <w:cantSplit/>
        </w:trPr>
        <w:tc>
          <w:tcPr>
            <w:tcW w:w="2038" w:type="pct"/>
          </w:tcPr>
          <w:p w14:paraId="76FB4051" w14:textId="2CA9F4D2" w:rsidR="0070571F" w:rsidRPr="00572C1D" w:rsidRDefault="0070571F" w:rsidP="0070571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572C1D">
              <w:rPr>
                <w:rFonts w:ascii="Angsana New" w:hAnsi="Angsana New" w:cs="Angsana New"/>
                <w:lang w:val="en-US"/>
              </w:rPr>
              <w:t xml:space="preserve">   </w:t>
            </w:r>
            <w:r w:rsidRPr="00572C1D">
              <w:rPr>
                <w:rFonts w:ascii="Angsana New" w:hAnsi="Angsana New" w:cs="Angsana New" w:hint="cs"/>
                <w:cs/>
              </w:rPr>
              <w:t>อสังหาริมทรัพย์พัฒนาเพื่อขาย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FDF5ACA" w14:textId="6AF5C78D" w:rsidR="0070571F" w:rsidRPr="00572C1D" w:rsidRDefault="00F31112" w:rsidP="0070571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1112">
              <w:rPr>
                <w:rFonts w:ascii="Angsana New" w:hAnsi="Angsana New"/>
                <w:sz w:val="30"/>
                <w:szCs w:val="30"/>
                <w:lang w:val="en-US" w:bidi="th-TH"/>
              </w:rPr>
              <w:t>7,873</w:t>
            </w:r>
          </w:p>
        </w:tc>
        <w:tc>
          <w:tcPr>
            <w:tcW w:w="145" w:type="pct"/>
          </w:tcPr>
          <w:p w14:paraId="56AAC6E1" w14:textId="77777777" w:rsidR="0070571F" w:rsidRPr="00572C1D" w:rsidRDefault="0070571F" w:rsidP="007057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709C9B39" w14:textId="0A8C63EB" w:rsidR="0070571F" w:rsidRPr="00572C1D" w:rsidRDefault="0070571F" w:rsidP="0070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8</w:t>
            </w:r>
            <w:r w:rsidRPr="00572C1D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146" w:type="pct"/>
          </w:tcPr>
          <w:p w14:paraId="42FBD2B7" w14:textId="77777777" w:rsidR="0070571F" w:rsidRPr="00572C1D" w:rsidRDefault="0070571F" w:rsidP="0070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1CF9DCE" w14:textId="2792864F" w:rsidR="0070571F" w:rsidRPr="00572C1D" w:rsidRDefault="00F31112" w:rsidP="007057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1112">
              <w:rPr>
                <w:rFonts w:ascii="Angsana New" w:hAnsi="Angsana New"/>
                <w:sz w:val="30"/>
                <w:szCs w:val="30"/>
                <w:lang w:val="en-US" w:bidi="th-TH"/>
              </w:rPr>
              <w:t>7,873</w:t>
            </w:r>
          </w:p>
        </w:tc>
        <w:tc>
          <w:tcPr>
            <w:tcW w:w="146" w:type="pct"/>
          </w:tcPr>
          <w:p w14:paraId="24E5D42F" w14:textId="77777777" w:rsidR="0070571F" w:rsidRPr="00572C1D" w:rsidRDefault="0070571F" w:rsidP="0070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2009DB94" w14:textId="4F7764E4" w:rsidR="0070571F" w:rsidRPr="00572C1D" w:rsidRDefault="0070571F" w:rsidP="0070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8</w:t>
            </w:r>
            <w:r w:rsidRPr="00572C1D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154</w:t>
            </w:r>
          </w:p>
        </w:tc>
      </w:tr>
      <w:tr w:rsidR="0070571F" w:rsidRPr="00572C1D" w14:paraId="2E2F8E08" w14:textId="77777777" w:rsidTr="00A67694">
        <w:trPr>
          <w:cantSplit/>
        </w:trPr>
        <w:tc>
          <w:tcPr>
            <w:tcW w:w="2038" w:type="pct"/>
          </w:tcPr>
          <w:p w14:paraId="7A318E0F" w14:textId="77777777" w:rsidR="0070571F" w:rsidRPr="00572C1D" w:rsidRDefault="0070571F" w:rsidP="0070571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72C1D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5A23D414" w14:textId="773C08DF" w:rsidR="0070571F" w:rsidRPr="00572C1D" w:rsidRDefault="00F31112" w:rsidP="0070571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3111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642,593</w:t>
            </w:r>
          </w:p>
        </w:tc>
        <w:tc>
          <w:tcPr>
            <w:tcW w:w="145" w:type="pct"/>
          </w:tcPr>
          <w:p w14:paraId="2B8BDC35" w14:textId="77777777" w:rsidR="0070571F" w:rsidRPr="00572C1D" w:rsidRDefault="0070571F" w:rsidP="007057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2F8BA809" w14:textId="61408369" w:rsidR="0070571F" w:rsidRPr="00572C1D" w:rsidRDefault="0070571F" w:rsidP="0070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276</w:t>
            </w:r>
            <w:r w:rsidRPr="00572C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146" w:type="pct"/>
          </w:tcPr>
          <w:p w14:paraId="1BBA1F63" w14:textId="77777777" w:rsidR="0070571F" w:rsidRPr="00572C1D" w:rsidRDefault="0070571F" w:rsidP="0070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4E52E2B2" w14:textId="0062291E" w:rsidR="0070571F" w:rsidRPr="00572C1D" w:rsidRDefault="00F31112" w:rsidP="007057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3111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642,593</w:t>
            </w:r>
          </w:p>
        </w:tc>
        <w:tc>
          <w:tcPr>
            <w:tcW w:w="146" w:type="pct"/>
          </w:tcPr>
          <w:p w14:paraId="5CCF9650" w14:textId="77777777" w:rsidR="0070571F" w:rsidRPr="00572C1D" w:rsidRDefault="0070571F" w:rsidP="0070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22C65820" w14:textId="1F219EBB" w:rsidR="0070571F" w:rsidRPr="00572C1D" w:rsidRDefault="0070571F" w:rsidP="0070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276</w:t>
            </w:r>
            <w:r w:rsidRPr="00572C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438</w:t>
            </w:r>
          </w:p>
        </w:tc>
      </w:tr>
      <w:tr w:rsidR="0070571F" w:rsidRPr="00572C1D" w14:paraId="7F2DA1F4" w14:textId="77777777" w:rsidTr="00A67694">
        <w:trPr>
          <w:cantSplit/>
        </w:trPr>
        <w:tc>
          <w:tcPr>
            <w:tcW w:w="2038" w:type="pct"/>
          </w:tcPr>
          <w:p w14:paraId="71688A8A" w14:textId="77777777" w:rsidR="0070571F" w:rsidRPr="00572C1D" w:rsidRDefault="0070571F" w:rsidP="0070571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572C1D">
              <w:rPr>
                <w:rFonts w:ascii="Angsana New" w:hAnsi="Angsana New" w:cs="Angsana New"/>
                <w:i/>
                <w:iCs/>
                <w:cs/>
                <w:lang w:val="en-US"/>
              </w:rPr>
              <w:t xml:space="preserve">หัก </w:t>
            </w:r>
            <w:r w:rsidRPr="00572C1D">
              <w:rPr>
                <w:rFonts w:ascii="Angsana New" w:hAnsi="Angsana New" w:cs="Angsana New"/>
                <w:cs/>
                <w:lang w:val="en-US"/>
              </w:rPr>
              <w:t>ค่าเผื่อขาดทุนจากการลดมูลค่า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297D4D4" w14:textId="3B373B19" w:rsidR="0070571F" w:rsidRPr="00572C1D" w:rsidRDefault="00F31112" w:rsidP="0070571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25CCBD3B" w14:textId="77777777" w:rsidR="0070571F" w:rsidRPr="00572C1D" w:rsidRDefault="0070571F" w:rsidP="007057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3A844FB5" w14:textId="6D38A3E5" w:rsidR="0070571F" w:rsidRPr="00572C1D" w:rsidRDefault="0070571F" w:rsidP="0070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72C1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0F2B357" w14:textId="77777777" w:rsidR="0070571F" w:rsidRPr="00572C1D" w:rsidRDefault="0070571F" w:rsidP="0070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79D6C940" w14:textId="50E302FA" w:rsidR="0070571F" w:rsidRPr="00572C1D" w:rsidRDefault="00F31112" w:rsidP="007057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3FF38261" w14:textId="77777777" w:rsidR="0070571F" w:rsidRPr="00572C1D" w:rsidRDefault="0070571F" w:rsidP="0070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7BDD986E" w14:textId="2AA7E276" w:rsidR="0070571F" w:rsidRPr="00572C1D" w:rsidRDefault="0070571F" w:rsidP="0070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72C1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571F" w:rsidRPr="00572C1D" w14:paraId="73EF5864" w14:textId="77777777" w:rsidTr="00A67694">
        <w:trPr>
          <w:cantSplit/>
        </w:trPr>
        <w:tc>
          <w:tcPr>
            <w:tcW w:w="2038" w:type="pct"/>
          </w:tcPr>
          <w:p w14:paraId="14AB005C" w14:textId="77777777" w:rsidR="0070571F" w:rsidRPr="00572C1D" w:rsidRDefault="0070571F" w:rsidP="0070571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572C1D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7F39807E" w14:textId="5F82D28A" w:rsidR="0070571F" w:rsidRPr="00572C1D" w:rsidRDefault="00F31112" w:rsidP="0070571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3111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642,593</w:t>
            </w:r>
          </w:p>
        </w:tc>
        <w:tc>
          <w:tcPr>
            <w:tcW w:w="145" w:type="pct"/>
          </w:tcPr>
          <w:p w14:paraId="5C034F04" w14:textId="77777777" w:rsidR="0070571F" w:rsidRPr="00572C1D" w:rsidRDefault="0070571F" w:rsidP="007057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05FB465E" w14:textId="2FB1587C" w:rsidR="0070571F" w:rsidRPr="00572C1D" w:rsidRDefault="0070571F" w:rsidP="0070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276</w:t>
            </w:r>
            <w:r w:rsidRPr="00572C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146" w:type="pct"/>
          </w:tcPr>
          <w:p w14:paraId="13C72592" w14:textId="77777777" w:rsidR="0070571F" w:rsidRPr="00572C1D" w:rsidRDefault="0070571F" w:rsidP="0070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59F905F7" w14:textId="15C2F516" w:rsidR="0070571F" w:rsidRPr="00572C1D" w:rsidRDefault="00F31112" w:rsidP="007057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3111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642,593</w:t>
            </w:r>
          </w:p>
        </w:tc>
        <w:tc>
          <w:tcPr>
            <w:tcW w:w="146" w:type="pct"/>
          </w:tcPr>
          <w:p w14:paraId="4166A9D9" w14:textId="77777777" w:rsidR="0070571F" w:rsidRPr="00572C1D" w:rsidRDefault="0070571F" w:rsidP="007057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1A8ED0DC" w14:textId="0B78A729" w:rsidR="0070571F" w:rsidRPr="00572C1D" w:rsidRDefault="0070571F" w:rsidP="0070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276</w:t>
            </w:r>
            <w:r w:rsidRPr="00572C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438</w:t>
            </w:r>
          </w:p>
        </w:tc>
      </w:tr>
      <w:tr w:rsidR="00F31112" w:rsidRPr="006021EE" w14:paraId="1FB9A3F4" w14:textId="77777777" w:rsidTr="00A67694">
        <w:trPr>
          <w:cantSplit/>
        </w:trPr>
        <w:tc>
          <w:tcPr>
            <w:tcW w:w="2038" w:type="pct"/>
          </w:tcPr>
          <w:p w14:paraId="47EAB94A" w14:textId="0FB9D473" w:rsidR="00F31112" w:rsidRPr="00912235" w:rsidRDefault="00F31112" w:rsidP="00F31112">
            <w:pPr>
              <w:pStyle w:val="FSBlank"/>
              <w:rPr>
                <w:sz w:val="12"/>
                <w:szCs w:val="12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12D314A4" w14:textId="77777777" w:rsidR="00F31112" w:rsidRPr="00912235" w:rsidRDefault="00F31112" w:rsidP="00F3111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45" w:type="pct"/>
          </w:tcPr>
          <w:p w14:paraId="46CB995D" w14:textId="77777777" w:rsidR="00F31112" w:rsidRPr="00912235" w:rsidRDefault="00F31112" w:rsidP="00F3111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0BC7710F" w14:textId="77777777" w:rsidR="00F31112" w:rsidRPr="00912235" w:rsidRDefault="00F31112" w:rsidP="00F31112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46" w:type="pct"/>
          </w:tcPr>
          <w:p w14:paraId="7D4911FB" w14:textId="77777777" w:rsidR="00F31112" w:rsidRPr="00912235" w:rsidRDefault="00F31112" w:rsidP="00F31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7743B999" w14:textId="77777777" w:rsidR="00F31112" w:rsidRPr="00912235" w:rsidRDefault="00F31112" w:rsidP="00F3111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46" w:type="pct"/>
          </w:tcPr>
          <w:p w14:paraId="7C3426AD" w14:textId="77777777" w:rsidR="00F31112" w:rsidRPr="00912235" w:rsidRDefault="00F31112" w:rsidP="00F31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12"/>
                <w:szCs w:val="12"/>
                <w:highlight w:val="green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77BCC40A" w14:textId="77777777" w:rsidR="00F31112" w:rsidRPr="00912235" w:rsidRDefault="00F31112" w:rsidP="00F31112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31112" w:rsidRPr="00CD4A04" w14:paraId="022EB0AE" w14:textId="77777777" w:rsidTr="00A67694">
        <w:trPr>
          <w:cantSplit/>
        </w:trPr>
        <w:tc>
          <w:tcPr>
            <w:tcW w:w="2038" w:type="pct"/>
          </w:tcPr>
          <w:p w14:paraId="60C4ECF2" w14:textId="4E001A65" w:rsidR="00F31112" w:rsidRPr="001C4A79" w:rsidRDefault="00F31112" w:rsidP="00F3111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</w:rPr>
            </w:pPr>
            <w:r w:rsidRPr="00CD4A04">
              <w:rPr>
                <w:rFonts w:ascii="Angsana New" w:hAnsi="Angsana New" w:cs="Angsana New"/>
                <w:i/>
                <w:iCs/>
                <w:cs/>
              </w:rPr>
              <w:t>โครงการเขต</w:t>
            </w:r>
            <w:r w:rsidRPr="00CD4A04">
              <w:rPr>
                <w:rFonts w:ascii="Angsana New" w:hAnsi="Angsana New" w:cs="Angsana New"/>
                <w:i/>
                <w:iCs/>
                <w:cs/>
                <w:lang w:val="en-US"/>
              </w:rPr>
              <w:t>ส่งเสริม</w:t>
            </w:r>
            <w:r w:rsidRPr="00CD4A04">
              <w:rPr>
                <w:rFonts w:ascii="Angsana New" w:hAnsi="Angsana New" w:cs="Angsana New"/>
                <w:i/>
                <w:iCs/>
                <w:cs/>
              </w:rPr>
              <w:t>อุตสาหกรรมนวนค</w:t>
            </w:r>
            <w:r w:rsidRPr="00CD4A04">
              <w:rPr>
                <w:rFonts w:ascii="Angsana New" w:hAnsi="Angsana New" w:cs="Angsana New" w:hint="cs"/>
                <w:i/>
                <w:iCs/>
                <w:cs/>
              </w:rPr>
              <w:t xml:space="preserve">ร </w:t>
            </w:r>
          </w:p>
        </w:tc>
        <w:tc>
          <w:tcPr>
            <w:tcW w:w="632" w:type="pct"/>
          </w:tcPr>
          <w:p w14:paraId="7DC2EDAE" w14:textId="77777777" w:rsidR="00F31112" w:rsidRPr="00CD4A04" w:rsidRDefault="00F31112" w:rsidP="00F3111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3A253063" w14:textId="77777777" w:rsidR="00F31112" w:rsidRPr="00CD4A04" w:rsidRDefault="00F31112" w:rsidP="00F3111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3FBE0953" w14:textId="77777777" w:rsidR="00F31112" w:rsidRPr="00CD4A04" w:rsidRDefault="00F31112" w:rsidP="00F31112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8789A4D" w14:textId="77777777" w:rsidR="00F31112" w:rsidRPr="00CD4A04" w:rsidRDefault="00F31112" w:rsidP="00F31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5C4846B" w14:textId="77777777" w:rsidR="00F31112" w:rsidRPr="00CD4A04" w:rsidRDefault="00F31112" w:rsidP="00F3111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F18CDDF" w14:textId="77777777" w:rsidR="00F31112" w:rsidRPr="00CD4A04" w:rsidRDefault="00F31112" w:rsidP="00F31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159EA50D" w14:textId="77777777" w:rsidR="00F31112" w:rsidRPr="00CD4A04" w:rsidRDefault="00F31112" w:rsidP="00F31112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1112" w:rsidRPr="00CD4A04" w14:paraId="2F358B5B" w14:textId="77777777" w:rsidTr="00A67694">
        <w:trPr>
          <w:cantSplit/>
        </w:trPr>
        <w:tc>
          <w:tcPr>
            <w:tcW w:w="2038" w:type="pct"/>
          </w:tcPr>
          <w:p w14:paraId="2F618AE4" w14:textId="7576F362" w:rsidR="00F31112" w:rsidRPr="00CD4A04" w:rsidRDefault="00F31112" w:rsidP="00F3111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</w:rPr>
            </w:pPr>
            <w:r w:rsidRPr="00CD4A04">
              <w:rPr>
                <w:rFonts w:ascii="Angsana New" w:hAnsi="Angsana New" w:cs="Angsana New" w:hint="cs"/>
                <w:i/>
                <w:iCs/>
                <w:cs/>
              </w:rPr>
              <w:t xml:space="preserve">   </w:t>
            </w:r>
            <w:r w:rsidRPr="00CD4A04">
              <w:rPr>
                <w:rFonts w:ascii="Angsana New" w:hAnsi="Angsana New" w:cs="Angsana New"/>
                <w:i/>
                <w:iCs/>
                <w:cs/>
                <w:lang w:val="en-US"/>
              </w:rPr>
              <w:t>(จังหวัดนครราชสีมา)</w:t>
            </w:r>
          </w:p>
        </w:tc>
        <w:tc>
          <w:tcPr>
            <w:tcW w:w="632" w:type="pct"/>
          </w:tcPr>
          <w:p w14:paraId="4C1A1EF3" w14:textId="77777777" w:rsidR="00F31112" w:rsidRPr="00CD4A04" w:rsidRDefault="00F31112" w:rsidP="00F3111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21222D1E" w14:textId="77777777" w:rsidR="00F31112" w:rsidRPr="00CD4A04" w:rsidRDefault="00F31112" w:rsidP="00F3111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37298D66" w14:textId="77777777" w:rsidR="00F31112" w:rsidRPr="00CD4A04" w:rsidRDefault="00F31112" w:rsidP="00F31112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5022500E" w14:textId="77777777" w:rsidR="00F31112" w:rsidRPr="00CD4A04" w:rsidRDefault="00F31112" w:rsidP="00F31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F66064C" w14:textId="77777777" w:rsidR="00F31112" w:rsidRPr="00CD4A04" w:rsidRDefault="00F31112" w:rsidP="00F3111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80C69F4" w14:textId="77777777" w:rsidR="00F31112" w:rsidRPr="00CD4A04" w:rsidRDefault="00F31112" w:rsidP="00F31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2F496F09" w14:textId="77777777" w:rsidR="00F31112" w:rsidRPr="00CD4A04" w:rsidRDefault="00F31112" w:rsidP="00F31112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1112" w:rsidRPr="00CD4A04" w14:paraId="62E371A2" w14:textId="77777777" w:rsidTr="00A67694">
        <w:trPr>
          <w:cantSplit/>
        </w:trPr>
        <w:tc>
          <w:tcPr>
            <w:tcW w:w="2038" w:type="pct"/>
          </w:tcPr>
          <w:p w14:paraId="543CA53A" w14:textId="77777777" w:rsidR="00F31112" w:rsidRPr="00CD4A04" w:rsidRDefault="00F31112" w:rsidP="00F3111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CD4A04">
              <w:rPr>
                <w:rFonts w:ascii="Angsana New" w:hAnsi="Angsana New" w:cs="Angsana New"/>
                <w:cs/>
              </w:rPr>
              <w:t>ต้นทุนที่ดิน</w:t>
            </w:r>
          </w:p>
        </w:tc>
        <w:tc>
          <w:tcPr>
            <w:tcW w:w="632" w:type="pct"/>
          </w:tcPr>
          <w:p w14:paraId="359B8DBF" w14:textId="0B7BA2F2" w:rsidR="00F31112" w:rsidRPr="00CD4A04" w:rsidRDefault="00F31112" w:rsidP="00F3111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1112">
              <w:rPr>
                <w:rFonts w:ascii="Angsana New" w:hAnsi="Angsana New"/>
                <w:sz w:val="30"/>
                <w:szCs w:val="30"/>
                <w:lang w:val="en-US" w:bidi="th-TH"/>
              </w:rPr>
              <w:t>319,527</w:t>
            </w:r>
          </w:p>
        </w:tc>
        <w:tc>
          <w:tcPr>
            <w:tcW w:w="145" w:type="pct"/>
          </w:tcPr>
          <w:p w14:paraId="2B99A38B" w14:textId="77777777" w:rsidR="00F31112" w:rsidRPr="00CD4A04" w:rsidRDefault="00F31112" w:rsidP="00F3111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4023C617" w14:textId="2F4C944A" w:rsidR="00F31112" w:rsidRPr="00CD4A04" w:rsidRDefault="00F31112" w:rsidP="00F31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46" w:type="pct"/>
          </w:tcPr>
          <w:p w14:paraId="37733BD8" w14:textId="77777777" w:rsidR="00F31112" w:rsidRPr="00CD4A04" w:rsidRDefault="00F31112" w:rsidP="00F31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ACB9EFD" w14:textId="77519E4A" w:rsidR="00F31112" w:rsidRPr="00CD4A04" w:rsidRDefault="00F31112" w:rsidP="00F3111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146" w:type="pct"/>
          </w:tcPr>
          <w:p w14:paraId="509F41BA" w14:textId="77777777" w:rsidR="00F31112" w:rsidRPr="00CD4A04" w:rsidRDefault="00F31112" w:rsidP="00F31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08A9530B" w14:textId="12462C70" w:rsidR="00F31112" w:rsidRPr="00CD4A04" w:rsidRDefault="00F31112" w:rsidP="00F31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121</w:t>
            </w:r>
          </w:p>
        </w:tc>
      </w:tr>
      <w:tr w:rsidR="00F31112" w:rsidRPr="00CD4A04" w14:paraId="206EC1A1" w14:textId="77777777" w:rsidTr="00A67694">
        <w:trPr>
          <w:cantSplit/>
        </w:trPr>
        <w:tc>
          <w:tcPr>
            <w:tcW w:w="2038" w:type="pct"/>
          </w:tcPr>
          <w:p w14:paraId="4A8B4D3C" w14:textId="77777777" w:rsidR="00F31112" w:rsidRPr="00CD4A04" w:rsidRDefault="00F31112" w:rsidP="00F3111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CD4A04">
              <w:rPr>
                <w:rFonts w:ascii="Angsana New" w:hAnsi="Angsana New" w:cs="Angsana New"/>
                <w:cs/>
              </w:rPr>
              <w:t>ต้นทุนในการพัฒนา</w:t>
            </w:r>
          </w:p>
        </w:tc>
        <w:tc>
          <w:tcPr>
            <w:tcW w:w="632" w:type="pct"/>
          </w:tcPr>
          <w:p w14:paraId="5D1EDA86" w14:textId="2A6CCF3A" w:rsidR="00F31112" w:rsidRPr="00CD4A04" w:rsidRDefault="00F31112" w:rsidP="00F3111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1112">
              <w:rPr>
                <w:rFonts w:ascii="Angsana New" w:hAnsi="Angsana New"/>
                <w:sz w:val="30"/>
                <w:szCs w:val="30"/>
                <w:lang w:val="en-US" w:bidi="th-TH"/>
              </w:rPr>
              <w:t>295,03</w:t>
            </w:r>
            <w:r w:rsidR="00BF754C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45" w:type="pct"/>
          </w:tcPr>
          <w:p w14:paraId="03B23DD2" w14:textId="77777777" w:rsidR="00F31112" w:rsidRPr="00CD4A04" w:rsidRDefault="00F31112" w:rsidP="00F3111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67FA4D6B" w14:textId="358A75D1" w:rsidR="00F31112" w:rsidRPr="00CD4A04" w:rsidRDefault="00F31112" w:rsidP="00F31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03</w:t>
            </w:r>
            <w:r w:rsidR="00BF754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0879018D" w14:textId="77777777" w:rsidR="00F31112" w:rsidRPr="00CD4A04" w:rsidRDefault="00F31112" w:rsidP="00F31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53D457B" w14:textId="113265B6" w:rsidR="00F31112" w:rsidRPr="00CD4A04" w:rsidRDefault="00F31112" w:rsidP="00F3111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146" w:type="pct"/>
          </w:tcPr>
          <w:p w14:paraId="3A9F4F8F" w14:textId="77777777" w:rsidR="00F31112" w:rsidRPr="00CD4A04" w:rsidRDefault="00F31112" w:rsidP="00F31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0CBBEC8E" w14:textId="5069B911" w:rsidR="00F31112" w:rsidRPr="00CD4A04" w:rsidRDefault="00F31112" w:rsidP="00F31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183</w:t>
            </w:r>
          </w:p>
        </w:tc>
      </w:tr>
      <w:tr w:rsidR="00F31112" w:rsidRPr="00CD4A04" w14:paraId="3AA1B664" w14:textId="77777777" w:rsidTr="00A67694">
        <w:trPr>
          <w:cantSplit/>
        </w:trPr>
        <w:tc>
          <w:tcPr>
            <w:tcW w:w="2038" w:type="pct"/>
          </w:tcPr>
          <w:p w14:paraId="54070040" w14:textId="77777777" w:rsidR="00F31112" w:rsidRPr="00CD4A04" w:rsidRDefault="00F31112" w:rsidP="00F3111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CD4A04">
              <w:rPr>
                <w:rFonts w:ascii="Angsana New" w:hAnsi="Angsana New" w:cs="Angsana New" w:hint="cs"/>
                <w:cs/>
              </w:rPr>
              <w:t>ต้นทุนการกู้ยืมที่รวมเป็นส่วนหนึ่งของ</w:t>
            </w:r>
          </w:p>
        </w:tc>
        <w:tc>
          <w:tcPr>
            <w:tcW w:w="632" w:type="pct"/>
          </w:tcPr>
          <w:p w14:paraId="2BA16B05" w14:textId="77777777" w:rsidR="00F31112" w:rsidRPr="00CD4A04" w:rsidRDefault="00F31112" w:rsidP="00F3111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6A937B80" w14:textId="77777777" w:rsidR="00F31112" w:rsidRPr="00CD4A04" w:rsidRDefault="00F31112" w:rsidP="00F3111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36F5D1CA" w14:textId="77777777" w:rsidR="00F31112" w:rsidRPr="00CD4A04" w:rsidRDefault="00F31112" w:rsidP="00F31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F7E08A1" w14:textId="77777777" w:rsidR="00F31112" w:rsidRPr="00CD4A04" w:rsidRDefault="00F31112" w:rsidP="00F31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11DBE95" w14:textId="77777777" w:rsidR="00F31112" w:rsidRPr="00CD4A04" w:rsidRDefault="00F31112" w:rsidP="00F3111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D255FE1" w14:textId="77777777" w:rsidR="00F31112" w:rsidRPr="00CD4A04" w:rsidRDefault="00F31112" w:rsidP="00F31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3DDBF70E" w14:textId="77777777" w:rsidR="00F31112" w:rsidRPr="00CD4A04" w:rsidRDefault="00F31112" w:rsidP="00F31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1112" w:rsidRPr="00CD4A04" w14:paraId="52493B1E" w14:textId="77777777" w:rsidTr="00A67694">
        <w:trPr>
          <w:cantSplit/>
        </w:trPr>
        <w:tc>
          <w:tcPr>
            <w:tcW w:w="2038" w:type="pct"/>
          </w:tcPr>
          <w:p w14:paraId="68DF0027" w14:textId="77777777" w:rsidR="00F31112" w:rsidRPr="00CD4A04" w:rsidRDefault="00F31112" w:rsidP="00F31112">
            <w:pPr>
              <w:pStyle w:val="a"/>
              <w:tabs>
                <w:tab w:val="clear" w:pos="1080"/>
              </w:tabs>
              <w:ind w:left="160" w:right="-43"/>
              <w:rPr>
                <w:rFonts w:ascii="Angsana New" w:hAnsi="Angsana New" w:cs="Angsana New"/>
                <w:lang w:val="en-US"/>
              </w:rPr>
            </w:pPr>
            <w:r w:rsidRPr="00CD4A04">
              <w:rPr>
                <w:rFonts w:ascii="Angsana New" w:hAnsi="Angsana New" w:cs="Angsana New" w:hint="cs"/>
                <w:cs/>
              </w:rPr>
              <w:t>อสังหาริมทรัพย์พัฒนาเพื่อขาย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E15D29A" w14:textId="38BFE4F4" w:rsidR="00F31112" w:rsidRPr="00CD4A04" w:rsidRDefault="00F31112" w:rsidP="00F3111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655</w:t>
            </w:r>
          </w:p>
        </w:tc>
        <w:tc>
          <w:tcPr>
            <w:tcW w:w="145" w:type="pct"/>
          </w:tcPr>
          <w:p w14:paraId="363D3024" w14:textId="77777777" w:rsidR="00F31112" w:rsidRPr="00CD4A04" w:rsidRDefault="00F31112" w:rsidP="00F3111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646CB8E1" w14:textId="53614F4F" w:rsidR="00F31112" w:rsidRPr="00CD4A04" w:rsidRDefault="00F31112" w:rsidP="00F31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655</w:t>
            </w:r>
          </w:p>
        </w:tc>
        <w:tc>
          <w:tcPr>
            <w:tcW w:w="146" w:type="pct"/>
          </w:tcPr>
          <w:p w14:paraId="39FD8DD8" w14:textId="77777777" w:rsidR="00F31112" w:rsidRPr="00CD4A04" w:rsidRDefault="00F31112" w:rsidP="00F31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4F3765D8" w14:textId="5574AF16" w:rsidR="00F31112" w:rsidRPr="00CD4A04" w:rsidRDefault="00F31112" w:rsidP="00F3111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655</w:t>
            </w:r>
          </w:p>
        </w:tc>
        <w:tc>
          <w:tcPr>
            <w:tcW w:w="146" w:type="pct"/>
          </w:tcPr>
          <w:p w14:paraId="1B4AE929" w14:textId="77777777" w:rsidR="00F31112" w:rsidRPr="00CD4A04" w:rsidRDefault="00F31112" w:rsidP="00F31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23DF8DA2" w14:textId="72D35DEE" w:rsidR="00F31112" w:rsidRPr="00CD4A04" w:rsidRDefault="00F31112" w:rsidP="00F31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655</w:t>
            </w:r>
          </w:p>
        </w:tc>
      </w:tr>
      <w:tr w:rsidR="00F31112" w:rsidRPr="00CD4A04" w14:paraId="3983C007" w14:textId="77777777" w:rsidTr="00A67694">
        <w:trPr>
          <w:cantSplit/>
        </w:trPr>
        <w:tc>
          <w:tcPr>
            <w:tcW w:w="2038" w:type="pct"/>
          </w:tcPr>
          <w:p w14:paraId="5E6DE1BC" w14:textId="77777777" w:rsidR="00F31112" w:rsidRPr="00CD4A04" w:rsidRDefault="00F31112" w:rsidP="00F3111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D4A04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3879E275" w14:textId="7E325A5A" w:rsidR="00F31112" w:rsidRPr="00CD4A04" w:rsidRDefault="00F31112" w:rsidP="00F3111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3111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638,22</w:t>
            </w:r>
            <w:r w:rsidR="00BF75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5" w:type="pct"/>
          </w:tcPr>
          <w:p w14:paraId="36F17154" w14:textId="77777777" w:rsidR="00F31112" w:rsidRPr="00CD4A04" w:rsidRDefault="00F31112" w:rsidP="00F3111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679580A6" w14:textId="5C441EB1" w:rsidR="00F31112" w:rsidRPr="00CD4A04" w:rsidRDefault="00F31112" w:rsidP="00F31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639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807</w:t>
            </w:r>
          </w:p>
        </w:tc>
        <w:tc>
          <w:tcPr>
            <w:tcW w:w="146" w:type="pct"/>
          </w:tcPr>
          <w:p w14:paraId="6D75580A" w14:textId="77777777" w:rsidR="00F31112" w:rsidRPr="00CD4A04" w:rsidRDefault="00F31112" w:rsidP="00F31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49BF5B83" w14:textId="786DD321" w:rsidR="00F31112" w:rsidRPr="00CD4A04" w:rsidRDefault="00F31112" w:rsidP="00F3111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563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959</w:t>
            </w:r>
          </w:p>
        </w:tc>
        <w:tc>
          <w:tcPr>
            <w:tcW w:w="146" w:type="pct"/>
          </w:tcPr>
          <w:p w14:paraId="4D268F60" w14:textId="77777777" w:rsidR="00F31112" w:rsidRPr="00CD4A04" w:rsidRDefault="00F31112" w:rsidP="00F31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5B572719" w14:textId="4934C5E2" w:rsidR="00F31112" w:rsidRPr="00CD4A04" w:rsidRDefault="00F31112" w:rsidP="00F31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563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959</w:t>
            </w:r>
          </w:p>
        </w:tc>
      </w:tr>
      <w:tr w:rsidR="00F31112" w:rsidRPr="00CD4A04" w14:paraId="1F479631" w14:textId="77777777" w:rsidTr="00A67694">
        <w:trPr>
          <w:cantSplit/>
        </w:trPr>
        <w:tc>
          <w:tcPr>
            <w:tcW w:w="2038" w:type="pct"/>
          </w:tcPr>
          <w:p w14:paraId="0E6A8D22" w14:textId="77777777" w:rsidR="00F31112" w:rsidRPr="00CD4A04" w:rsidRDefault="00F31112" w:rsidP="00F3111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CD4A04">
              <w:rPr>
                <w:rFonts w:ascii="Angsana New" w:hAnsi="Angsana New" w:cs="Angsana New"/>
                <w:i/>
                <w:iCs/>
                <w:cs/>
                <w:lang w:val="en-US"/>
              </w:rPr>
              <w:t xml:space="preserve">หัก </w:t>
            </w:r>
            <w:r w:rsidRPr="00CD4A04">
              <w:rPr>
                <w:rFonts w:ascii="Angsana New" w:hAnsi="Angsana New" w:cs="Angsana New"/>
                <w:cs/>
                <w:lang w:val="en-US"/>
              </w:rPr>
              <w:t>ค่าเผื่อขาดทุนจากการลดมูลค่า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8B51ADC" w14:textId="213A70AB" w:rsidR="00F31112" w:rsidRPr="00CD4A04" w:rsidRDefault="00F31112" w:rsidP="00F3111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728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6D424AA" w14:textId="77777777" w:rsidR="00F31112" w:rsidRPr="00CD4A04" w:rsidRDefault="00F31112" w:rsidP="00F3111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38F772E" w14:textId="715DE0ED" w:rsidR="00F31112" w:rsidRPr="00CD4A04" w:rsidRDefault="00F31112" w:rsidP="00F31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728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41DC0F5B" w14:textId="77777777" w:rsidR="00F31112" w:rsidRPr="00CD4A04" w:rsidRDefault="00F31112" w:rsidP="00F31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3245E243" w14:textId="5A011461" w:rsidR="00F31112" w:rsidRPr="00CD4A04" w:rsidRDefault="00F31112" w:rsidP="00F3111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728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3E05F3C4" w14:textId="77777777" w:rsidR="00F31112" w:rsidRPr="00CD4A04" w:rsidRDefault="00F31112" w:rsidP="00F31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05656E5D" w14:textId="57695DBF" w:rsidR="00F31112" w:rsidRPr="00CD4A04" w:rsidRDefault="00F31112" w:rsidP="00F31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728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1112" w:rsidRPr="00CD4A04" w14:paraId="1D93ECFF" w14:textId="77777777" w:rsidTr="00A67694">
        <w:trPr>
          <w:cantSplit/>
        </w:trPr>
        <w:tc>
          <w:tcPr>
            <w:tcW w:w="2038" w:type="pct"/>
          </w:tcPr>
          <w:p w14:paraId="18599651" w14:textId="77777777" w:rsidR="00F31112" w:rsidRPr="00CD4A04" w:rsidRDefault="00F31112" w:rsidP="00F3111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CD4A04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3FE863F6" w14:textId="117E7D1E" w:rsidR="00F31112" w:rsidRPr="00CD4A04" w:rsidRDefault="00F31112" w:rsidP="00F3111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3111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633,49</w:t>
            </w:r>
            <w:r w:rsidR="00BF75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5" w:type="pct"/>
          </w:tcPr>
          <w:p w14:paraId="514FB998" w14:textId="77777777" w:rsidR="00F31112" w:rsidRPr="00CD4A04" w:rsidRDefault="00F31112" w:rsidP="00F3111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7A8FE544" w14:textId="1BFB829F" w:rsidR="00F31112" w:rsidRPr="00CD4A04" w:rsidRDefault="00F31112" w:rsidP="00F31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635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079</w:t>
            </w:r>
          </w:p>
        </w:tc>
        <w:tc>
          <w:tcPr>
            <w:tcW w:w="146" w:type="pct"/>
          </w:tcPr>
          <w:p w14:paraId="7D5B54DD" w14:textId="77777777" w:rsidR="00F31112" w:rsidRPr="00CD4A04" w:rsidRDefault="00F31112" w:rsidP="00F31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33D3A988" w14:textId="22ED884A" w:rsidR="00F31112" w:rsidRPr="00CD4A04" w:rsidRDefault="00F31112" w:rsidP="00F3111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559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231</w:t>
            </w:r>
          </w:p>
        </w:tc>
        <w:tc>
          <w:tcPr>
            <w:tcW w:w="146" w:type="pct"/>
          </w:tcPr>
          <w:p w14:paraId="5A1B9B00" w14:textId="77777777" w:rsidR="00F31112" w:rsidRPr="00CD4A04" w:rsidRDefault="00F31112" w:rsidP="00F31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70162B9C" w14:textId="6E7FA840" w:rsidR="00F31112" w:rsidRPr="00CD4A04" w:rsidRDefault="00F31112" w:rsidP="00F31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559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231</w:t>
            </w:r>
          </w:p>
        </w:tc>
      </w:tr>
      <w:tr w:rsidR="00F31112" w:rsidRPr="00CD4A04" w14:paraId="6E7BB6D3" w14:textId="77777777" w:rsidTr="00A67694">
        <w:trPr>
          <w:cantSplit/>
        </w:trPr>
        <w:tc>
          <w:tcPr>
            <w:tcW w:w="2038" w:type="pct"/>
          </w:tcPr>
          <w:p w14:paraId="4EF7A6B6" w14:textId="77777777" w:rsidR="00F31112" w:rsidRPr="00CD4A04" w:rsidRDefault="00F31112" w:rsidP="00F3111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D4A04">
              <w:rPr>
                <w:rFonts w:ascii="Angsana New" w:hAnsi="Angsana New" w:cs="Angsana New"/>
                <w:b/>
                <w:bCs/>
                <w:cs/>
                <w:lang w:val="en-US"/>
              </w:rPr>
              <w:t>ที่ดินที่พัฒนาเสร็จแล้วพร้อมขาย</w:t>
            </w:r>
            <w:r w:rsidRPr="00CD4A04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Pr="00CD4A04">
              <w:rPr>
                <w:rFonts w:ascii="Angsana New" w:hAnsi="Angsana New" w:cs="Angsana New"/>
                <w:b/>
                <w:bCs/>
                <w:cs/>
              </w:rPr>
              <w:t>- สุทธิ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0DC3772D" w14:textId="5FB2DFCB" w:rsidR="00F31112" w:rsidRPr="00CD4A04" w:rsidRDefault="00345412" w:rsidP="00F3111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541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1,276,08</w:t>
            </w:r>
            <w:r w:rsidR="00BF754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5" w:type="pct"/>
          </w:tcPr>
          <w:p w14:paraId="1EBFB1C5" w14:textId="77777777" w:rsidR="00F31112" w:rsidRPr="00CD4A04" w:rsidRDefault="00F31112" w:rsidP="00F3111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3B13A3CA" w14:textId="0C1C8D34" w:rsidR="00F31112" w:rsidRPr="00CD4A04" w:rsidRDefault="00F31112" w:rsidP="00F31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911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517</w:t>
            </w:r>
          </w:p>
        </w:tc>
        <w:tc>
          <w:tcPr>
            <w:tcW w:w="146" w:type="pct"/>
          </w:tcPr>
          <w:p w14:paraId="7B7F5252" w14:textId="77777777" w:rsidR="00F31112" w:rsidRPr="00CD4A04" w:rsidRDefault="00F31112" w:rsidP="00F31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5E86211A" w14:textId="3306EBB3" w:rsidR="00F31112" w:rsidRPr="00CD4A04" w:rsidRDefault="00345412" w:rsidP="00F3111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4541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1,201,824</w:t>
            </w:r>
          </w:p>
        </w:tc>
        <w:tc>
          <w:tcPr>
            <w:tcW w:w="146" w:type="pct"/>
          </w:tcPr>
          <w:p w14:paraId="5AB0D276" w14:textId="77777777" w:rsidR="00F31112" w:rsidRPr="00CD4A04" w:rsidRDefault="00F31112" w:rsidP="00F311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4C86E7E9" w14:textId="23680313" w:rsidR="00F31112" w:rsidRPr="00CD4A04" w:rsidRDefault="00F31112" w:rsidP="00F31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835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669</w:t>
            </w:r>
          </w:p>
        </w:tc>
      </w:tr>
    </w:tbl>
    <w:p w14:paraId="0554B056" w14:textId="77777777" w:rsidR="00E51C0C" w:rsidRDefault="00E51C0C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72"/>
        <w:gridCol w:w="269"/>
        <w:gridCol w:w="1192"/>
        <w:gridCol w:w="271"/>
        <w:gridCol w:w="1168"/>
        <w:gridCol w:w="271"/>
        <w:gridCol w:w="1149"/>
      </w:tblGrid>
      <w:tr w:rsidR="00E51C0C" w:rsidRPr="00572C1D" w14:paraId="2B9486DF" w14:textId="77777777" w:rsidTr="00AF15E1">
        <w:trPr>
          <w:cantSplit/>
          <w:tblHeader/>
        </w:trPr>
        <w:tc>
          <w:tcPr>
            <w:tcW w:w="2038" w:type="pct"/>
          </w:tcPr>
          <w:p w14:paraId="28339199" w14:textId="77777777" w:rsidR="00E51C0C" w:rsidRPr="00572C1D" w:rsidRDefault="00E51C0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0" w:type="pct"/>
            <w:gridSpan w:val="3"/>
          </w:tcPr>
          <w:p w14:paraId="5D6552DA" w14:textId="77777777" w:rsidR="00E51C0C" w:rsidRPr="00572C1D" w:rsidRDefault="00E5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572C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3285ED9" w14:textId="77777777" w:rsidR="00E51C0C" w:rsidRPr="00572C1D" w:rsidRDefault="00E51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pct"/>
            <w:gridSpan w:val="3"/>
          </w:tcPr>
          <w:p w14:paraId="0ECB62A8" w14:textId="77777777" w:rsidR="00E51C0C" w:rsidRPr="00572C1D" w:rsidRDefault="00E5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2C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1C0C" w:rsidRPr="00572C1D" w14:paraId="4B91F11B" w14:textId="77777777" w:rsidTr="00AF15E1">
        <w:trPr>
          <w:cantSplit/>
          <w:tblHeader/>
        </w:trPr>
        <w:tc>
          <w:tcPr>
            <w:tcW w:w="2038" w:type="pct"/>
          </w:tcPr>
          <w:p w14:paraId="7C06E98E" w14:textId="77777777" w:rsidR="00E51C0C" w:rsidRPr="00572C1D" w:rsidRDefault="00E5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2" w:type="pct"/>
          </w:tcPr>
          <w:p w14:paraId="303AF6E8" w14:textId="77777777" w:rsidR="00E51C0C" w:rsidRPr="00572C1D" w:rsidRDefault="00E5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611EE1BE" w14:textId="77777777" w:rsidR="00E51C0C" w:rsidRPr="00572C1D" w:rsidRDefault="00E51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78C73074" w14:textId="77777777" w:rsidR="00E51C0C" w:rsidRPr="00572C1D" w:rsidRDefault="00E5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0C9ACAB4" w14:textId="77777777" w:rsidR="00E51C0C" w:rsidRPr="00572C1D" w:rsidRDefault="00E51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95F18E9" w14:textId="77777777" w:rsidR="00E51C0C" w:rsidRPr="00572C1D" w:rsidRDefault="00E5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404B5AFE" w14:textId="77777777" w:rsidR="00E51C0C" w:rsidRPr="00572C1D" w:rsidRDefault="00E51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5EE8C87" w14:textId="77777777" w:rsidR="00E51C0C" w:rsidRPr="00572C1D" w:rsidRDefault="00E5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51C0C" w:rsidRPr="00572C1D" w14:paraId="006270A0" w14:textId="77777777" w:rsidTr="00AF15E1">
        <w:trPr>
          <w:cantSplit/>
          <w:tblHeader/>
        </w:trPr>
        <w:tc>
          <w:tcPr>
            <w:tcW w:w="2038" w:type="pct"/>
          </w:tcPr>
          <w:p w14:paraId="38DB7F63" w14:textId="77777777" w:rsidR="00E51C0C" w:rsidRPr="00572C1D" w:rsidRDefault="00E51C0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2" w:type="pct"/>
            <w:gridSpan w:val="7"/>
          </w:tcPr>
          <w:p w14:paraId="57B2C5FD" w14:textId="77777777" w:rsidR="00E51C0C" w:rsidRPr="00572C1D" w:rsidRDefault="00E51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2C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1C0C" w:rsidRPr="00572C1D" w14:paraId="1FA8F4F0" w14:textId="77777777" w:rsidTr="00AF15E1">
        <w:trPr>
          <w:cantSplit/>
        </w:trPr>
        <w:tc>
          <w:tcPr>
            <w:tcW w:w="2038" w:type="pct"/>
          </w:tcPr>
          <w:p w14:paraId="5B876B50" w14:textId="0E9CC0B6" w:rsidR="00E51C0C" w:rsidRPr="00572C1D" w:rsidRDefault="00E51C0C" w:rsidP="00E51C0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CD4A04">
              <w:rPr>
                <w:rFonts w:asciiTheme="majorBidi" w:hAnsiTheme="majorBidi" w:cstheme="majorBidi"/>
                <w:cs/>
                <w:lang w:val="en-US"/>
              </w:rPr>
              <w:t>มูลค่าตามบัญชีของอสังหาริมทรัพย์</w:t>
            </w:r>
          </w:p>
        </w:tc>
        <w:tc>
          <w:tcPr>
            <w:tcW w:w="632" w:type="pct"/>
          </w:tcPr>
          <w:p w14:paraId="752CB6F3" w14:textId="77777777" w:rsidR="00E51C0C" w:rsidRPr="00572C1D" w:rsidRDefault="00E51C0C" w:rsidP="00E51C0C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4F737D2A" w14:textId="77777777" w:rsidR="00E51C0C" w:rsidRPr="00572C1D" w:rsidRDefault="00E51C0C" w:rsidP="00E51C0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1C959BE3" w14:textId="77777777" w:rsidR="00E51C0C" w:rsidRPr="00572C1D" w:rsidRDefault="00E51C0C" w:rsidP="00E51C0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28A0EF6" w14:textId="77777777" w:rsidR="00E51C0C" w:rsidRPr="00572C1D" w:rsidRDefault="00E51C0C" w:rsidP="00E51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56CAF62" w14:textId="77777777" w:rsidR="00E51C0C" w:rsidRPr="00572C1D" w:rsidRDefault="00E51C0C" w:rsidP="00E51C0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5912F65" w14:textId="77777777" w:rsidR="00E51C0C" w:rsidRPr="00572C1D" w:rsidRDefault="00E51C0C" w:rsidP="00E5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DD42C02" w14:textId="77777777" w:rsidR="00E51C0C" w:rsidRPr="00572C1D" w:rsidRDefault="00E51C0C" w:rsidP="00E51C0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51C0C" w:rsidRPr="00572C1D" w14:paraId="052C01C9" w14:textId="77777777" w:rsidTr="00AF15E1">
        <w:trPr>
          <w:cantSplit/>
        </w:trPr>
        <w:tc>
          <w:tcPr>
            <w:tcW w:w="2038" w:type="pct"/>
          </w:tcPr>
          <w:p w14:paraId="3FFD2C8B" w14:textId="2E99CA4E" w:rsidR="00E51C0C" w:rsidRPr="00572C1D" w:rsidRDefault="00E51C0C" w:rsidP="00E51C0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CD4A04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CD4A04">
              <w:rPr>
                <w:rFonts w:asciiTheme="majorBidi" w:hAnsiTheme="majorBidi" w:cstheme="majorBidi"/>
                <w:cs/>
                <w:lang w:val="en-US"/>
              </w:rPr>
              <w:t>พัฒนา</w:t>
            </w:r>
            <w:r w:rsidRPr="00CD4A04">
              <w:rPr>
                <w:rFonts w:asciiTheme="majorBidi" w:hAnsiTheme="majorBidi" w:cstheme="majorBidi" w:hint="cs"/>
                <w:cs/>
                <w:lang w:val="en-US"/>
              </w:rPr>
              <w:t>เพื่อขาย</w:t>
            </w:r>
            <w:r w:rsidRPr="00CD4A04">
              <w:rPr>
                <w:rFonts w:asciiTheme="majorBidi" w:hAnsiTheme="majorBidi" w:cstheme="majorBidi"/>
                <w:cs/>
                <w:lang w:val="en-US"/>
              </w:rPr>
              <w:t>ที่ดำรงตามคำสั่ง</w:t>
            </w:r>
          </w:p>
        </w:tc>
        <w:tc>
          <w:tcPr>
            <w:tcW w:w="632" w:type="pct"/>
          </w:tcPr>
          <w:p w14:paraId="6EA2A6A9" w14:textId="77777777" w:rsidR="00E51C0C" w:rsidRPr="00572C1D" w:rsidRDefault="00E51C0C" w:rsidP="00E51C0C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70E09D40" w14:textId="77777777" w:rsidR="00E51C0C" w:rsidRPr="00572C1D" w:rsidRDefault="00E51C0C" w:rsidP="00E51C0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73FD83D4" w14:textId="77777777" w:rsidR="00E51C0C" w:rsidRPr="00572C1D" w:rsidRDefault="00E51C0C" w:rsidP="00E51C0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5FB7454A" w14:textId="77777777" w:rsidR="00E51C0C" w:rsidRPr="00572C1D" w:rsidRDefault="00E51C0C" w:rsidP="00E51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4EA09AB" w14:textId="77777777" w:rsidR="00E51C0C" w:rsidRPr="00572C1D" w:rsidRDefault="00E51C0C" w:rsidP="00E51C0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1819A2B" w14:textId="77777777" w:rsidR="00E51C0C" w:rsidRPr="00572C1D" w:rsidRDefault="00E51C0C" w:rsidP="00E5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404548B" w14:textId="77777777" w:rsidR="00E51C0C" w:rsidRPr="00572C1D" w:rsidRDefault="00E51C0C" w:rsidP="00E51C0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51C0C" w:rsidRPr="00572C1D" w14:paraId="02522CE7" w14:textId="77777777" w:rsidTr="00AF15E1">
        <w:trPr>
          <w:cantSplit/>
        </w:trPr>
        <w:tc>
          <w:tcPr>
            <w:tcW w:w="2038" w:type="pct"/>
          </w:tcPr>
          <w:p w14:paraId="4DBA0EAF" w14:textId="5CF2D10D" w:rsidR="00E51C0C" w:rsidRPr="00572C1D" w:rsidRDefault="00E51C0C" w:rsidP="00E51C0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CD4A04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CD4A04">
              <w:rPr>
                <w:rFonts w:asciiTheme="majorBidi" w:hAnsiTheme="majorBidi" w:cstheme="majorBidi"/>
                <w:cs/>
                <w:lang w:val="en-US"/>
              </w:rPr>
              <w:t>หรือจำนองเพื่อค้ำประกันหนี้สิน</w:t>
            </w:r>
          </w:p>
        </w:tc>
        <w:tc>
          <w:tcPr>
            <w:tcW w:w="632" w:type="pct"/>
          </w:tcPr>
          <w:p w14:paraId="75D21E05" w14:textId="77777777" w:rsidR="00E51C0C" w:rsidRPr="00572C1D" w:rsidRDefault="00E51C0C" w:rsidP="00E51C0C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18D6ACD7" w14:textId="77777777" w:rsidR="00E51C0C" w:rsidRPr="00572C1D" w:rsidRDefault="00E51C0C" w:rsidP="00E51C0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7EB173DE" w14:textId="77777777" w:rsidR="00E51C0C" w:rsidRPr="00572C1D" w:rsidRDefault="00E51C0C" w:rsidP="00E51C0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8B6FB97" w14:textId="77777777" w:rsidR="00E51C0C" w:rsidRPr="00572C1D" w:rsidRDefault="00E51C0C" w:rsidP="00E51C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EDEB815" w14:textId="77777777" w:rsidR="00E51C0C" w:rsidRPr="00572C1D" w:rsidRDefault="00E51C0C" w:rsidP="00E51C0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148CA94" w14:textId="77777777" w:rsidR="00E51C0C" w:rsidRPr="00572C1D" w:rsidRDefault="00E51C0C" w:rsidP="00E51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0907E83" w14:textId="77777777" w:rsidR="00E51C0C" w:rsidRPr="00572C1D" w:rsidRDefault="00E51C0C" w:rsidP="00E51C0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F754C" w:rsidRPr="00572C1D" w14:paraId="35FBC74A" w14:textId="77777777" w:rsidTr="00AF15E1">
        <w:trPr>
          <w:cantSplit/>
        </w:trPr>
        <w:tc>
          <w:tcPr>
            <w:tcW w:w="2038" w:type="pct"/>
          </w:tcPr>
          <w:p w14:paraId="4CF48466" w14:textId="4A08C11D" w:rsidR="00BF754C" w:rsidRPr="00572C1D" w:rsidRDefault="00BF754C" w:rsidP="00BF754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CD4A04">
              <w:rPr>
                <w:rFonts w:asciiTheme="majorBidi" w:hAnsiTheme="majorBidi" w:cstheme="majorBidi"/>
                <w:cs/>
                <w:lang w:val="en-US"/>
              </w:rPr>
              <w:t xml:space="preserve">   (หมายเหตุประกอบงบการเงินข้อ </w:t>
            </w:r>
            <w:r w:rsidRPr="004B5E68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4</w:t>
            </w:r>
            <w:r w:rsidRPr="00CD4A0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B880FED" w14:textId="4FEE78C9" w:rsidR="00BF754C" w:rsidRPr="00572C1D" w:rsidRDefault="00BF754C" w:rsidP="00BF754C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5,136</w:t>
            </w:r>
          </w:p>
        </w:tc>
        <w:tc>
          <w:tcPr>
            <w:tcW w:w="145" w:type="pct"/>
          </w:tcPr>
          <w:p w14:paraId="0DD7CCE5" w14:textId="77777777" w:rsidR="00BF754C" w:rsidRPr="00572C1D" w:rsidRDefault="00BF754C" w:rsidP="00BF754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2ADC1FD8" w14:textId="0A9C9715" w:rsidR="00BF754C" w:rsidRPr="00572C1D" w:rsidRDefault="00BF754C" w:rsidP="00BF754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5,136</w:t>
            </w:r>
          </w:p>
        </w:tc>
        <w:tc>
          <w:tcPr>
            <w:tcW w:w="146" w:type="pct"/>
          </w:tcPr>
          <w:p w14:paraId="59BE7337" w14:textId="77777777" w:rsidR="00BF754C" w:rsidRPr="00572C1D" w:rsidRDefault="00BF754C" w:rsidP="00BF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7A56E556" w14:textId="3A5F70E6" w:rsidR="00BF754C" w:rsidRPr="00572C1D" w:rsidRDefault="00BF754C" w:rsidP="00BF754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5,136</w:t>
            </w:r>
          </w:p>
        </w:tc>
        <w:tc>
          <w:tcPr>
            <w:tcW w:w="146" w:type="pct"/>
          </w:tcPr>
          <w:p w14:paraId="72A904B5" w14:textId="77777777" w:rsidR="00BF754C" w:rsidRPr="00572C1D" w:rsidRDefault="00BF754C" w:rsidP="00BF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59268651" w14:textId="62AD0A88" w:rsidR="00BF754C" w:rsidRPr="00572C1D" w:rsidRDefault="00BF754C" w:rsidP="00BF754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5,136</w:t>
            </w:r>
          </w:p>
        </w:tc>
      </w:tr>
      <w:tr w:rsidR="00BF754C" w:rsidRPr="00572C1D" w14:paraId="63A5A236" w14:textId="77777777" w:rsidTr="00AF15E1">
        <w:trPr>
          <w:cantSplit/>
        </w:trPr>
        <w:tc>
          <w:tcPr>
            <w:tcW w:w="2038" w:type="pct"/>
          </w:tcPr>
          <w:p w14:paraId="4CCABBDD" w14:textId="77777777" w:rsidR="00BF754C" w:rsidRPr="00572C1D" w:rsidRDefault="00BF754C" w:rsidP="00BF754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895FDC1" w14:textId="2379F0BB" w:rsidR="00BF754C" w:rsidRPr="00E51C0C" w:rsidRDefault="00BF754C" w:rsidP="00BF754C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51C0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15,136</w:t>
            </w:r>
          </w:p>
        </w:tc>
        <w:tc>
          <w:tcPr>
            <w:tcW w:w="145" w:type="pct"/>
          </w:tcPr>
          <w:p w14:paraId="4D34A13D" w14:textId="77777777" w:rsidR="00BF754C" w:rsidRPr="00572C1D" w:rsidRDefault="00BF754C" w:rsidP="00BF754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771A8FFA" w14:textId="1814E9F0" w:rsidR="00BF754C" w:rsidRPr="00E51C0C" w:rsidRDefault="00BF754C" w:rsidP="00BF754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51C0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15,136</w:t>
            </w:r>
          </w:p>
        </w:tc>
        <w:tc>
          <w:tcPr>
            <w:tcW w:w="146" w:type="pct"/>
          </w:tcPr>
          <w:p w14:paraId="51125C76" w14:textId="77777777" w:rsidR="00BF754C" w:rsidRPr="00572C1D" w:rsidRDefault="00BF754C" w:rsidP="00BF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4871F169" w14:textId="35F59C7D" w:rsidR="00BF754C" w:rsidRPr="00AF15E1" w:rsidRDefault="00BF754C" w:rsidP="00BF754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51C0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15,136</w:t>
            </w:r>
          </w:p>
        </w:tc>
        <w:tc>
          <w:tcPr>
            <w:tcW w:w="146" w:type="pct"/>
          </w:tcPr>
          <w:p w14:paraId="56471B1D" w14:textId="77777777" w:rsidR="00BF754C" w:rsidRPr="00572C1D" w:rsidRDefault="00BF754C" w:rsidP="00BF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0E81CCD" w14:textId="64D63A8C" w:rsidR="00BF754C" w:rsidRPr="00572C1D" w:rsidRDefault="00BF754C" w:rsidP="00BF754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5,136</w:t>
            </w:r>
          </w:p>
        </w:tc>
      </w:tr>
      <w:tr w:rsidR="00BF754C" w:rsidRPr="00572C1D" w14:paraId="34B0C2DC" w14:textId="77777777" w:rsidTr="00AF15E1">
        <w:trPr>
          <w:cantSplit/>
        </w:trPr>
        <w:tc>
          <w:tcPr>
            <w:tcW w:w="2038" w:type="pct"/>
          </w:tcPr>
          <w:p w14:paraId="13B70584" w14:textId="55665A42" w:rsidR="00BF754C" w:rsidRPr="00572C1D" w:rsidRDefault="00BF754C" w:rsidP="00BF754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CD4A04">
              <w:rPr>
                <w:rFonts w:asciiTheme="majorBidi" w:hAnsiTheme="majorBidi" w:cstheme="majorBidi"/>
                <w:cs/>
                <w:lang w:val="en-US"/>
              </w:rPr>
              <w:t>ต้นทุนของอสังหาริมทรัพย์</w:t>
            </w:r>
            <w:r w:rsidRPr="00CD4A04">
              <w:rPr>
                <w:rFonts w:asciiTheme="majorBidi" w:hAnsiTheme="majorBidi" w:cstheme="majorBidi" w:hint="cs"/>
                <w:cs/>
                <w:lang w:val="en-US"/>
              </w:rPr>
              <w:t>พัฒนาเพื่อขาย</w:t>
            </w: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6F5B539F" w14:textId="77777777" w:rsidR="00BF754C" w:rsidRPr="00572C1D" w:rsidRDefault="00BF754C" w:rsidP="00BF754C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1DA3DD38" w14:textId="77777777" w:rsidR="00BF754C" w:rsidRPr="00572C1D" w:rsidRDefault="00BF754C" w:rsidP="00BF754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326A7AE5" w14:textId="77777777" w:rsidR="00BF754C" w:rsidRPr="00572C1D" w:rsidRDefault="00BF754C" w:rsidP="00BF754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9F97CF5" w14:textId="77777777" w:rsidR="00BF754C" w:rsidRPr="00572C1D" w:rsidRDefault="00BF754C" w:rsidP="00BF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333B8DB5" w14:textId="77777777" w:rsidR="00BF754C" w:rsidRPr="00572C1D" w:rsidRDefault="00BF754C" w:rsidP="00BF754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EB83645" w14:textId="77777777" w:rsidR="00BF754C" w:rsidRPr="00572C1D" w:rsidRDefault="00BF754C" w:rsidP="00BF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4C069C8E" w14:textId="77777777" w:rsidR="00BF754C" w:rsidRPr="00572C1D" w:rsidRDefault="00BF754C" w:rsidP="00BF754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F754C" w:rsidRPr="00572C1D" w14:paraId="75E417B9" w14:textId="77777777" w:rsidTr="00AF15E1">
        <w:trPr>
          <w:cantSplit/>
        </w:trPr>
        <w:tc>
          <w:tcPr>
            <w:tcW w:w="2038" w:type="pct"/>
          </w:tcPr>
          <w:p w14:paraId="4A661ED2" w14:textId="52A167B9" w:rsidR="00BF754C" w:rsidRPr="00572C1D" w:rsidRDefault="00BF754C" w:rsidP="00BF754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CD4A04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CD4A04">
              <w:rPr>
                <w:rFonts w:asciiTheme="majorBidi" w:hAnsiTheme="majorBidi" w:cstheme="majorBidi"/>
                <w:cs/>
                <w:lang w:val="en-US"/>
              </w:rPr>
              <w:t>ที่บันทึกรวมในบัญชีต้นทุนขาย</w:t>
            </w:r>
          </w:p>
        </w:tc>
        <w:tc>
          <w:tcPr>
            <w:tcW w:w="632" w:type="pct"/>
          </w:tcPr>
          <w:p w14:paraId="4AB930B6" w14:textId="77777777" w:rsidR="00BF754C" w:rsidRPr="00572C1D" w:rsidRDefault="00BF754C" w:rsidP="00BF754C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3D8E8877" w14:textId="77777777" w:rsidR="00BF754C" w:rsidRPr="00572C1D" w:rsidRDefault="00BF754C" w:rsidP="00BF754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2016089C" w14:textId="77777777" w:rsidR="00BF754C" w:rsidRPr="00572C1D" w:rsidRDefault="00BF754C" w:rsidP="00BF754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855182D" w14:textId="77777777" w:rsidR="00BF754C" w:rsidRPr="00572C1D" w:rsidRDefault="00BF754C" w:rsidP="00BF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38D1F1C" w14:textId="77777777" w:rsidR="00BF754C" w:rsidRPr="00572C1D" w:rsidRDefault="00BF754C" w:rsidP="00BF754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7EF47D2" w14:textId="77777777" w:rsidR="00BF754C" w:rsidRPr="00572C1D" w:rsidRDefault="00BF754C" w:rsidP="00BF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1A3042D" w14:textId="77777777" w:rsidR="00BF754C" w:rsidRPr="00572C1D" w:rsidRDefault="00BF754C" w:rsidP="00BF754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F754C" w:rsidRPr="00572C1D" w14:paraId="549D147F" w14:textId="77777777" w:rsidTr="00AF15E1">
        <w:trPr>
          <w:cantSplit/>
        </w:trPr>
        <w:tc>
          <w:tcPr>
            <w:tcW w:w="2038" w:type="pct"/>
          </w:tcPr>
          <w:p w14:paraId="0C4EB9CE" w14:textId="15150491" w:rsidR="00BF754C" w:rsidRPr="00572C1D" w:rsidRDefault="00BF754C" w:rsidP="00BF754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CD4A04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CD4A04">
              <w:rPr>
                <w:rFonts w:asciiTheme="majorBidi" w:hAnsiTheme="majorBidi" w:cstheme="majorBidi"/>
                <w:cs/>
                <w:lang w:val="en-US"/>
              </w:rPr>
              <w:t>อสังหาริมทรัพย์</w:t>
            </w:r>
          </w:p>
        </w:tc>
        <w:tc>
          <w:tcPr>
            <w:tcW w:w="632" w:type="pct"/>
          </w:tcPr>
          <w:p w14:paraId="433AC3B7" w14:textId="77777777" w:rsidR="00BF754C" w:rsidRPr="00572C1D" w:rsidRDefault="00BF754C" w:rsidP="00BF754C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40731FF1" w14:textId="77777777" w:rsidR="00BF754C" w:rsidRPr="00572C1D" w:rsidRDefault="00BF754C" w:rsidP="00BF754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1B9D3FF0" w14:textId="77777777" w:rsidR="00BF754C" w:rsidRPr="00572C1D" w:rsidRDefault="00BF754C" w:rsidP="00BF754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AAA966D" w14:textId="77777777" w:rsidR="00BF754C" w:rsidRPr="00572C1D" w:rsidRDefault="00BF754C" w:rsidP="00BF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D59D54C" w14:textId="77777777" w:rsidR="00BF754C" w:rsidRPr="00572C1D" w:rsidRDefault="00BF754C" w:rsidP="00BF754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A58AEA1" w14:textId="77777777" w:rsidR="00BF754C" w:rsidRPr="00572C1D" w:rsidRDefault="00BF754C" w:rsidP="00BF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7305797" w14:textId="77777777" w:rsidR="00BF754C" w:rsidRPr="00572C1D" w:rsidRDefault="00BF754C" w:rsidP="00BF754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F754C" w:rsidRPr="00572C1D" w14:paraId="49E4B8C2" w14:textId="77777777" w:rsidTr="00AF15E1">
        <w:trPr>
          <w:cantSplit/>
        </w:trPr>
        <w:tc>
          <w:tcPr>
            <w:tcW w:w="2038" w:type="pct"/>
          </w:tcPr>
          <w:p w14:paraId="31A84221" w14:textId="625CF8C7" w:rsidR="00BF754C" w:rsidRPr="00572C1D" w:rsidRDefault="00BF754C" w:rsidP="00BF754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CD4A04">
              <w:rPr>
                <w:rFonts w:asciiTheme="majorBidi" w:hAnsiTheme="majorBidi" w:cstheme="majorBidi"/>
                <w:cs/>
                <w:lang w:val="en-US"/>
              </w:rPr>
              <w:t xml:space="preserve">   -  ต้นทุนขาย</w:t>
            </w:r>
          </w:p>
        </w:tc>
        <w:tc>
          <w:tcPr>
            <w:tcW w:w="632" w:type="pct"/>
          </w:tcPr>
          <w:p w14:paraId="1EFDB33F" w14:textId="3FC0B18E" w:rsidR="00BF754C" w:rsidRPr="00572C1D" w:rsidRDefault="00D174B7" w:rsidP="00BF754C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34,862</w:t>
            </w:r>
          </w:p>
        </w:tc>
        <w:tc>
          <w:tcPr>
            <w:tcW w:w="145" w:type="pct"/>
          </w:tcPr>
          <w:p w14:paraId="05D247C4" w14:textId="77777777" w:rsidR="00BF754C" w:rsidRPr="00572C1D" w:rsidRDefault="00BF754C" w:rsidP="00BF754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6F17CF71" w14:textId="23C0DCC9" w:rsidR="00BF754C" w:rsidRPr="00572C1D" w:rsidRDefault="00BF754C" w:rsidP="00BF754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74B7">
              <w:rPr>
                <w:rFonts w:ascii="Angsana New" w:hAnsi="Angsana New"/>
                <w:sz w:val="30"/>
                <w:szCs w:val="30"/>
                <w:lang w:val="en-US" w:bidi="th-TH"/>
              </w:rPr>
              <w:t>9,797</w:t>
            </w:r>
          </w:p>
        </w:tc>
        <w:tc>
          <w:tcPr>
            <w:tcW w:w="146" w:type="pct"/>
          </w:tcPr>
          <w:p w14:paraId="7F7E0673" w14:textId="77777777" w:rsidR="00BF754C" w:rsidRPr="00572C1D" w:rsidRDefault="00BF754C" w:rsidP="00BF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0CA7944" w14:textId="38E2D37A" w:rsidR="00BF754C" w:rsidRPr="00572C1D" w:rsidRDefault="00BF754C" w:rsidP="00BF754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45412">
              <w:rPr>
                <w:rFonts w:ascii="Angsana New" w:hAnsi="Angsana New"/>
                <w:sz w:val="30"/>
                <w:szCs w:val="30"/>
                <w:lang w:val="en-US" w:bidi="th-TH"/>
              </w:rPr>
              <w:t>34,862</w:t>
            </w:r>
          </w:p>
        </w:tc>
        <w:tc>
          <w:tcPr>
            <w:tcW w:w="146" w:type="pct"/>
          </w:tcPr>
          <w:p w14:paraId="129AF98D" w14:textId="77777777" w:rsidR="00BF754C" w:rsidRPr="00572C1D" w:rsidRDefault="00BF754C" w:rsidP="00BF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E645383" w14:textId="70D7BB98" w:rsidR="00BF754C" w:rsidRPr="00572C1D" w:rsidRDefault="00BF754C" w:rsidP="00BF754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199</w:t>
            </w:r>
          </w:p>
        </w:tc>
      </w:tr>
      <w:tr w:rsidR="00BF754C" w:rsidRPr="00572C1D" w14:paraId="6EE244F0" w14:textId="77777777" w:rsidTr="00AF15E1">
        <w:trPr>
          <w:cantSplit/>
        </w:trPr>
        <w:tc>
          <w:tcPr>
            <w:tcW w:w="2038" w:type="pct"/>
          </w:tcPr>
          <w:p w14:paraId="5D37DEB3" w14:textId="1F44B2FA" w:rsidR="00BF754C" w:rsidRPr="00572C1D" w:rsidRDefault="00BF754C" w:rsidP="00BF754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CD4A04">
              <w:rPr>
                <w:rFonts w:asciiTheme="majorBidi" w:hAnsiTheme="majorBidi" w:cstheme="majorBidi"/>
                <w:cs/>
                <w:lang w:val="en-US"/>
              </w:rPr>
              <w:t xml:space="preserve">   - 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กลับรายการค่าเผื่อขาดทุนจากการ</w:t>
            </w:r>
          </w:p>
        </w:tc>
        <w:tc>
          <w:tcPr>
            <w:tcW w:w="632" w:type="pct"/>
          </w:tcPr>
          <w:p w14:paraId="43675830" w14:textId="77777777" w:rsidR="00BF754C" w:rsidRPr="00572C1D" w:rsidRDefault="00BF754C" w:rsidP="00BF754C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6EAEF723" w14:textId="77777777" w:rsidR="00BF754C" w:rsidRPr="00572C1D" w:rsidRDefault="00BF754C" w:rsidP="00BF754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494BE16A" w14:textId="77777777" w:rsidR="00BF754C" w:rsidRPr="00572C1D" w:rsidRDefault="00BF754C" w:rsidP="00BF754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F138854" w14:textId="77777777" w:rsidR="00BF754C" w:rsidRPr="00572C1D" w:rsidRDefault="00BF754C" w:rsidP="00BF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B620324" w14:textId="77777777" w:rsidR="00BF754C" w:rsidRPr="00572C1D" w:rsidRDefault="00BF754C" w:rsidP="00BF754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A1F4308" w14:textId="77777777" w:rsidR="00BF754C" w:rsidRPr="00572C1D" w:rsidRDefault="00BF754C" w:rsidP="00BF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C5B8AA2" w14:textId="77777777" w:rsidR="00BF754C" w:rsidRPr="00572C1D" w:rsidRDefault="00BF754C" w:rsidP="00BF754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F754C" w:rsidRPr="00572C1D" w14:paraId="15CE42AB" w14:textId="77777777" w:rsidTr="00CA01D1">
        <w:trPr>
          <w:cantSplit/>
        </w:trPr>
        <w:tc>
          <w:tcPr>
            <w:tcW w:w="2038" w:type="pct"/>
          </w:tcPr>
          <w:p w14:paraId="2BCC9B25" w14:textId="2992E4EF" w:rsidR="00BF754C" w:rsidRPr="00572C1D" w:rsidRDefault="00BF754C" w:rsidP="00BF754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    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ลดมูลค่า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368B241" w14:textId="5E6861D6" w:rsidR="00BF754C" w:rsidRPr="00572C1D" w:rsidRDefault="00D174B7" w:rsidP="00BF754C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428B6352" w14:textId="77777777" w:rsidR="00BF754C" w:rsidRPr="00572C1D" w:rsidRDefault="00BF754C" w:rsidP="00BF754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786E165B" w14:textId="03655C93" w:rsidR="00BF754C" w:rsidRPr="00572C1D" w:rsidRDefault="00BF754C" w:rsidP="00BF754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</w:rPr>
              <w:t>814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325C8B88" w14:textId="77777777" w:rsidR="00BF754C" w:rsidRPr="00572C1D" w:rsidRDefault="00BF754C" w:rsidP="00BF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2361BE98" w14:textId="629D2C45" w:rsidR="00BF754C" w:rsidRPr="00572C1D" w:rsidRDefault="00BF754C" w:rsidP="00BF754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77D98D0E" w14:textId="77777777" w:rsidR="00BF754C" w:rsidRPr="00572C1D" w:rsidRDefault="00BF754C" w:rsidP="00BF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700548FF" w14:textId="42B84E19" w:rsidR="00BF754C" w:rsidRPr="00572C1D" w:rsidRDefault="00BF754C" w:rsidP="00BF754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</w:rPr>
              <w:t>814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F754C" w:rsidRPr="00572C1D" w14:paraId="5FE61535" w14:textId="77777777" w:rsidTr="00CA01D1">
        <w:trPr>
          <w:cantSplit/>
        </w:trPr>
        <w:tc>
          <w:tcPr>
            <w:tcW w:w="2038" w:type="pct"/>
          </w:tcPr>
          <w:p w14:paraId="22C17E83" w14:textId="77777777" w:rsidR="00BF754C" w:rsidRPr="00572C1D" w:rsidRDefault="00BF754C" w:rsidP="00BF754C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41F24CE" w14:textId="32C146F1" w:rsidR="00BF754C" w:rsidRPr="00AF15E1" w:rsidRDefault="00D174B7" w:rsidP="00BF754C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F15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34,862</w:t>
            </w:r>
          </w:p>
        </w:tc>
        <w:tc>
          <w:tcPr>
            <w:tcW w:w="145" w:type="pct"/>
          </w:tcPr>
          <w:p w14:paraId="69D3DC08" w14:textId="77777777" w:rsidR="00BF754C" w:rsidRPr="00AF15E1" w:rsidRDefault="00BF754C" w:rsidP="00BF754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7FAD2001" w14:textId="3398F8AA" w:rsidR="00BF754C" w:rsidRPr="00AF15E1" w:rsidRDefault="00BF754C" w:rsidP="00BF754C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F15E1">
              <w:rPr>
                <w:rFonts w:ascii="Angsana New" w:hAnsi="Angsana New"/>
                <w:b/>
                <w:bCs/>
                <w:sz w:val="30"/>
                <w:szCs w:val="30"/>
              </w:rPr>
              <w:t>8,983</w:t>
            </w:r>
          </w:p>
        </w:tc>
        <w:tc>
          <w:tcPr>
            <w:tcW w:w="146" w:type="pct"/>
          </w:tcPr>
          <w:p w14:paraId="2FB1C54B" w14:textId="77777777" w:rsidR="00BF754C" w:rsidRPr="00AF15E1" w:rsidRDefault="00BF754C" w:rsidP="00BF75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1EA9CB2" w14:textId="0E885499" w:rsidR="00BF754C" w:rsidRPr="00AF15E1" w:rsidRDefault="00BF754C" w:rsidP="00BF754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F15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34,862</w:t>
            </w:r>
          </w:p>
        </w:tc>
        <w:tc>
          <w:tcPr>
            <w:tcW w:w="146" w:type="pct"/>
          </w:tcPr>
          <w:p w14:paraId="308A3953" w14:textId="77777777" w:rsidR="00BF754C" w:rsidRPr="00AF15E1" w:rsidRDefault="00BF754C" w:rsidP="00BF7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1C5E4C4" w14:textId="1F2225F6" w:rsidR="00BF754C" w:rsidRPr="00AF15E1" w:rsidRDefault="00BF754C" w:rsidP="00BF754C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F15E1">
              <w:rPr>
                <w:rFonts w:ascii="Angsana New" w:hAnsi="Angsana New"/>
                <w:b/>
                <w:bCs/>
                <w:sz w:val="30"/>
                <w:szCs w:val="30"/>
              </w:rPr>
              <w:t>14,385</w:t>
            </w:r>
          </w:p>
        </w:tc>
      </w:tr>
    </w:tbl>
    <w:p w14:paraId="121398D2" w14:textId="081767EA" w:rsidR="001E14B1" w:rsidRPr="00976DDE" w:rsidRDefault="001E14B1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4DA7646" w14:textId="77777777" w:rsidR="001E14B1" w:rsidRDefault="001E14B1" w:rsidP="001E14B1">
      <w:pPr>
        <w:pStyle w:val="FSContent"/>
      </w:pPr>
      <w:r w:rsidRPr="00157144">
        <w:rPr>
          <w:rFonts w:hint="cs"/>
          <w:cs/>
        </w:rPr>
        <w:t>บริษัทได้จดจำนองที่ดินที่พัฒนาเสร็จแล้วพร้อมขาย รวมทั้งที่ดินส่วนกลางเพื่อการสาธารณูปโภคบางแปลง เพื่อ</w:t>
      </w:r>
      <w:r w:rsidRPr="00157144">
        <w:rPr>
          <w:cs/>
        </w:rPr>
        <w:br/>
      </w:r>
      <w:r w:rsidRPr="00157144">
        <w:rPr>
          <w:rFonts w:hint="cs"/>
          <w:cs/>
        </w:rPr>
        <w:t>ค้ำประกันวงเงินสินเชื่อที่ได้รับจากสถาบันการเงินในประเทศบางแห่ง</w:t>
      </w:r>
    </w:p>
    <w:p w14:paraId="7D15F623" w14:textId="77777777" w:rsidR="00B0116B" w:rsidRPr="00976DDE" w:rsidRDefault="00B0116B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9939B24" w14:textId="1213FC1A" w:rsidR="00B0116B" w:rsidRPr="00157144" w:rsidRDefault="00103BC0" w:rsidP="00CC4B5B">
      <w:pPr>
        <w:pStyle w:val="FSContent"/>
      </w:pPr>
      <w:r w:rsidRPr="007D44A8">
        <w:rPr>
          <w:rFonts w:hint="cs"/>
          <w:cs/>
        </w:rPr>
        <w:t>บริษัทได้</w:t>
      </w:r>
      <w:r w:rsidR="00B0116B" w:rsidRPr="007D44A8">
        <w:rPr>
          <w:cs/>
        </w:rPr>
        <w:t>โอน</w:t>
      </w:r>
      <w:r w:rsidR="009475B2" w:rsidRPr="007D44A8">
        <w:rPr>
          <w:rFonts w:hint="cs"/>
          <w:cs/>
        </w:rPr>
        <w:t>ที่ดินบางส่วน</w:t>
      </w:r>
      <w:r w:rsidR="007D44A8" w:rsidRPr="007D44A8">
        <w:rPr>
          <w:rFonts w:hint="cs"/>
          <w:cs/>
        </w:rPr>
        <w:t>ของอสังหาริมทรัพย์เพื่อขาย</w:t>
      </w:r>
      <w:r w:rsidRPr="007D44A8">
        <w:rPr>
          <w:rFonts w:hint="cs"/>
          <w:cs/>
        </w:rPr>
        <w:t>ไปเป็น</w:t>
      </w:r>
      <w:r w:rsidR="007D44A8" w:rsidRPr="007D44A8">
        <w:rPr>
          <w:rFonts w:hint="cs"/>
          <w:cs/>
        </w:rPr>
        <w:t xml:space="preserve"> </w:t>
      </w:r>
      <w:r w:rsidR="009475B2" w:rsidRPr="007D44A8">
        <w:rPr>
          <w:rFonts w:hint="cs"/>
          <w:cs/>
        </w:rPr>
        <w:t>ที่ดิน อาคารและอุปกรณ์</w:t>
      </w:r>
      <w:r w:rsidR="00B0116B" w:rsidRPr="007D44A8">
        <w:rPr>
          <w:cs/>
        </w:rPr>
        <w:t xml:space="preserve"> </w:t>
      </w:r>
      <w:r w:rsidR="007D44A8">
        <w:rPr>
          <w:rFonts w:hint="cs"/>
          <w:cs/>
        </w:rPr>
        <w:t>เนื่องจากบริษัทเปลี่ยนวัตถุประสงค์การใช้สินทรัพย์ดังกล่าว</w:t>
      </w:r>
    </w:p>
    <w:p w14:paraId="5CC1F895" w14:textId="77777777" w:rsidR="00FF6BA6" w:rsidRDefault="00FF6BA6" w:rsidP="008C6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color w:val="FF00FF"/>
          <w:sz w:val="30"/>
          <w:szCs w:val="30"/>
        </w:rPr>
      </w:pPr>
    </w:p>
    <w:p w14:paraId="1BF827EF" w14:textId="4A0FD743" w:rsidR="00CD4A04" w:rsidRPr="008C010D" w:rsidRDefault="00CD4A04" w:rsidP="008C6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color w:val="FF00FF"/>
          <w:sz w:val="30"/>
          <w:szCs w:val="30"/>
          <w:cs/>
        </w:rPr>
        <w:sectPr w:rsidR="00CD4A04" w:rsidRPr="008C010D" w:rsidSect="00B37ACE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8"/>
          <w:cols w:space="720"/>
        </w:sectPr>
      </w:pPr>
    </w:p>
    <w:p w14:paraId="05B185A6" w14:textId="370ADC80" w:rsidR="00D81138" w:rsidRPr="007832C5" w:rsidRDefault="00D81138" w:rsidP="00D8113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5819F4">
        <w:rPr>
          <w:rFonts w:ascii="Angsana New" w:hAnsi="Angsana New"/>
          <w:bCs/>
          <w:sz w:val="30"/>
          <w:szCs w:val="30"/>
          <w:cs/>
        </w:rPr>
        <w:t>เงินลงทุน</w:t>
      </w:r>
      <w:r w:rsidRPr="005819F4">
        <w:rPr>
          <w:rFonts w:ascii="Angsana New" w:hAnsi="Angsana New"/>
          <w:b/>
          <w:bCs/>
          <w:sz w:val="30"/>
          <w:szCs w:val="30"/>
          <w:cs/>
        </w:rPr>
        <w:t>ระยะ</w:t>
      </w:r>
      <w:r w:rsidRPr="005819F4">
        <w:rPr>
          <w:rFonts w:ascii="Angsana New" w:hAnsi="Angsana New"/>
          <w:bCs/>
          <w:sz w:val="30"/>
          <w:szCs w:val="30"/>
          <w:cs/>
        </w:rPr>
        <w:t>ยาวอื่น</w:t>
      </w:r>
    </w:p>
    <w:p w14:paraId="1ACAD043" w14:textId="77777777" w:rsidR="00764E16" w:rsidRPr="00B72D02" w:rsidRDefault="00764E16" w:rsidP="00764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20"/>
          <w:szCs w:val="20"/>
        </w:rPr>
      </w:pPr>
    </w:p>
    <w:p w14:paraId="71A457C7" w14:textId="0423DF70" w:rsidR="00764E16" w:rsidRDefault="00764E16" w:rsidP="00764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เงินลงทุนระยะยาวอื่น ณ วันที่ </w:t>
      </w:r>
      <w:r w:rsidR="004B5E68" w:rsidRPr="004B5E68">
        <w:rPr>
          <w:rFonts w:ascii="Angsana New" w:hAnsi="Angsana New"/>
          <w:sz w:val="30"/>
          <w:szCs w:val="30"/>
        </w:rPr>
        <w:t>31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5E68" w:rsidRPr="004B5E68">
        <w:rPr>
          <w:rFonts w:ascii="Angsana New" w:hAnsi="Angsana New"/>
          <w:sz w:val="30"/>
          <w:szCs w:val="30"/>
        </w:rPr>
        <w:t>256</w:t>
      </w:r>
      <w:r w:rsidR="005C487B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  <w:cs/>
        </w:rPr>
        <w:t xml:space="preserve"> และ </w:t>
      </w:r>
      <w:r w:rsidR="004B5E68" w:rsidRPr="004B5E68">
        <w:rPr>
          <w:rFonts w:ascii="Angsana New" w:hAnsi="Angsana New"/>
          <w:sz w:val="30"/>
          <w:szCs w:val="30"/>
        </w:rPr>
        <w:t>256</w:t>
      </w:r>
      <w:r w:rsidR="005C487B">
        <w:rPr>
          <w:rFonts w:ascii="Angsana New" w:hAnsi="Angsana New"/>
          <w:sz w:val="30"/>
          <w:szCs w:val="30"/>
        </w:rPr>
        <w:t>7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และเงินปันผลรับสำหรับแต่ละปี</w:t>
      </w:r>
      <w:r>
        <w:rPr>
          <w:rFonts w:ascii="Angsana New" w:hAnsi="Angsana New" w:hint="cs"/>
          <w:sz w:val="30"/>
          <w:szCs w:val="30"/>
          <w:cs/>
        </w:rPr>
        <w:t>สิ้นสุดวันเดียวกัน</w:t>
      </w:r>
      <w:r w:rsidRPr="003C47F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8C86B66" w14:textId="77777777" w:rsidR="00764E16" w:rsidRPr="003C47FE" w:rsidRDefault="00764E16" w:rsidP="00764E16">
      <w:pPr>
        <w:pStyle w:val="FSBlank"/>
      </w:pPr>
    </w:p>
    <w:tbl>
      <w:tblPr>
        <w:tblW w:w="141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52"/>
        <w:gridCol w:w="1260"/>
        <w:gridCol w:w="1260"/>
        <w:gridCol w:w="891"/>
        <w:gridCol w:w="729"/>
        <w:gridCol w:w="873"/>
        <w:gridCol w:w="819"/>
        <w:gridCol w:w="236"/>
        <w:gridCol w:w="772"/>
        <w:gridCol w:w="236"/>
        <w:gridCol w:w="772"/>
        <w:gridCol w:w="236"/>
        <w:gridCol w:w="916"/>
        <w:gridCol w:w="270"/>
        <w:gridCol w:w="814"/>
      </w:tblGrid>
      <w:tr w:rsidR="00764E16" w:rsidRPr="00336990" w14:paraId="1D3D3B4C" w14:textId="77777777">
        <w:tc>
          <w:tcPr>
            <w:tcW w:w="3780" w:type="dxa"/>
          </w:tcPr>
          <w:p w14:paraId="4BCCF681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6" w:type="dxa"/>
            <w:gridSpan w:val="15"/>
          </w:tcPr>
          <w:p w14:paraId="11199386" w14:textId="77777777" w:rsidR="00764E16" w:rsidRPr="00682E14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4E16" w:rsidRPr="00336990" w14:paraId="34BC8703" w14:textId="77777777">
        <w:tc>
          <w:tcPr>
            <w:tcW w:w="3780" w:type="dxa"/>
          </w:tcPr>
          <w:p w14:paraId="51188E40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36161D92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979283C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8093023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1620" w:type="dxa"/>
            <w:gridSpan w:val="2"/>
          </w:tcPr>
          <w:p w14:paraId="638853E1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</w:p>
        </w:tc>
        <w:tc>
          <w:tcPr>
            <w:tcW w:w="1692" w:type="dxa"/>
            <w:gridSpan w:val="2"/>
          </w:tcPr>
          <w:p w14:paraId="0006BC2E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6DD13B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772" w:type="dxa"/>
          </w:tcPr>
          <w:p w14:paraId="190097D5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236" w:type="dxa"/>
          </w:tcPr>
          <w:p w14:paraId="46CD8DDC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772" w:type="dxa"/>
          </w:tcPr>
          <w:p w14:paraId="56C815B3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236" w:type="dxa"/>
          </w:tcPr>
          <w:p w14:paraId="54F559A1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2000" w:type="dxa"/>
            <w:gridSpan w:val="3"/>
          </w:tcPr>
          <w:p w14:paraId="637C5B04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764E16" w:rsidRPr="00336990" w14:paraId="057A1FF7" w14:textId="77777777">
        <w:tc>
          <w:tcPr>
            <w:tcW w:w="3780" w:type="dxa"/>
          </w:tcPr>
          <w:p w14:paraId="3F9460C5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3A5147DF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3F1BD7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14:paraId="1F1BDB2D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ดำเนินธุรกิจ</w:t>
            </w:r>
          </w:p>
        </w:tc>
        <w:tc>
          <w:tcPr>
            <w:tcW w:w="1620" w:type="dxa"/>
            <w:gridSpan w:val="2"/>
          </w:tcPr>
          <w:p w14:paraId="0AB41F8C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1692" w:type="dxa"/>
            <w:gridSpan w:val="2"/>
          </w:tcPr>
          <w:p w14:paraId="3B2AFB4D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36" w:type="dxa"/>
          </w:tcPr>
          <w:p w14:paraId="7AF790B6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0" w:type="dxa"/>
            <w:gridSpan w:val="3"/>
          </w:tcPr>
          <w:p w14:paraId="06778ADC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จำนวนเงินลงทุน</w:t>
            </w:r>
          </w:p>
        </w:tc>
        <w:tc>
          <w:tcPr>
            <w:tcW w:w="236" w:type="dxa"/>
          </w:tcPr>
          <w:p w14:paraId="3316CD66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0" w:type="dxa"/>
            <w:gridSpan w:val="3"/>
          </w:tcPr>
          <w:p w14:paraId="0CD293BB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</w:t>
            </w:r>
          </w:p>
        </w:tc>
      </w:tr>
      <w:tr w:rsidR="00FF3544" w:rsidRPr="00336990" w14:paraId="4B108B0C" w14:textId="77777777">
        <w:tc>
          <w:tcPr>
            <w:tcW w:w="3780" w:type="dxa"/>
          </w:tcPr>
          <w:p w14:paraId="3928EE98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725608F8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9A3046F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DEDF75C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14:paraId="1D374084" w14:textId="3EEF6C63" w:rsidR="00FF3544" w:rsidRPr="00336990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487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729" w:type="dxa"/>
          </w:tcPr>
          <w:p w14:paraId="6BB2D55A" w14:textId="4D8DB64E" w:rsidR="00FF3544" w:rsidRPr="00336990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48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873" w:type="dxa"/>
          </w:tcPr>
          <w:p w14:paraId="46AFCFE3" w14:textId="6657E0CB" w:rsidR="00FF3544" w:rsidRPr="00336990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487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819" w:type="dxa"/>
          </w:tcPr>
          <w:p w14:paraId="61C70A69" w14:textId="46D91F38" w:rsidR="00FF3544" w:rsidRPr="00336990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48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2BE73AE8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60CBAB2C" w14:textId="23ACB8A8" w:rsidR="00FF3544" w:rsidRPr="00336990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487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0072AF79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4AC26B6E" w14:textId="6965990E" w:rsidR="00FF3544" w:rsidRPr="00336990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48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1FA036D4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6064161D" w14:textId="148E9AE1" w:rsidR="00FF3544" w:rsidRPr="00336990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487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7AB15217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7FA72A59" w14:textId="6341BB34" w:rsidR="00FF3544" w:rsidRPr="00336990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48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F3544" w:rsidRPr="00336990" w14:paraId="0E3A71D9" w14:textId="77777777">
        <w:tc>
          <w:tcPr>
            <w:tcW w:w="3780" w:type="dxa"/>
          </w:tcPr>
          <w:p w14:paraId="54B328CB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2" w:type="dxa"/>
          </w:tcPr>
          <w:p w14:paraId="7830E0FD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63443AC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E14D768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209873EB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5944" w:type="dxa"/>
            <w:gridSpan w:val="10"/>
          </w:tcPr>
          <w:p w14:paraId="13A3CE9F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F3544" w:rsidRPr="00336990" w14:paraId="2897C5D3" w14:textId="77777777">
        <w:tc>
          <w:tcPr>
            <w:tcW w:w="3780" w:type="dxa"/>
          </w:tcPr>
          <w:p w14:paraId="732E3B44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52" w:type="dxa"/>
          </w:tcPr>
          <w:p w14:paraId="4FA48AB3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669DD8D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66552F9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14:paraId="082CF1E7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3F48DD6C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69633C0B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1F035A99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B768EF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3D41925C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989EBA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550E0E1A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3FCEB2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05E92E93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AC81CF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3DFCDC2F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4CA1" w:rsidRPr="00336990" w14:paraId="2A10EC96" w14:textId="77777777">
        <w:tc>
          <w:tcPr>
            <w:tcW w:w="3780" w:type="dxa"/>
          </w:tcPr>
          <w:p w14:paraId="618D05D1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ซูมิโช โกลบอล โลจิสติคส์</w:t>
            </w:r>
          </w:p>
        </w:tc>
        <w:tc>
          <w:tcPr>
            <w:tcW w:w="252" w:type="dxa"/>
          </w:tcPr>
          <w:p w14:paraId="7A251EC7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D1AC228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ให้บริการขนส่ง</w:t>
            </w:r>
          </w:p>
        </w:tc>
        <w:tc>
          <w:tcPr>
            <w:tcW w:w="1260" w:type="dxa"/>
          </w:tcPr>
          <w:p w14:paraId="06978121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91" w:type="dxa"/>
          </w:tcPr>
          <w:p w14:paraId="7D41878E" w14:textId="79949EEE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729" w:type="dxa"/>
          </w:tcPr>
          <w:p w14:paraId="55FA581B" w14:textId="4A5FA652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873" w:type="dxa"/>
          </w:tcPr>
          <w:p w14:paraId="0012F807" w14:textId="2493CD28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7" w:right="-5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819" w:type="dxa"/>
          </w:tcPr>
          <w:p w14:paraId="72C1CD73" w14:textId="1A699484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0FF3BBBA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147594EE" w14:textId="2790904D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078</w:t>
            </w:r>
          </w:p>
        </w:tc>
        <w:tc>
          <w:tcPr>
            <w:tcW w:w="236" w:type="dxa"/>
          </w:tcPr>
          <w:p w14:paraId="7DDF3770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775EC0BD" w14:textId="0B0A0ED1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078</w:t>
            </w:r>
          </w:p>
        </w:tc>
        <w:tc>
          <w:tcPr>
            <w:tcW w:w="236" w:type="dxa"/>
          </w:tcPr>
          <w:p w14:paraId="09151903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096D2F6E" w14:textId="6C212EFA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F754C"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  <w:tc>
          <w:tcPr>
            <w:tcW w:w="270" w:type="dxa"/>
          </w:tcPr>
          <w:p w14:paraId="3CC1504D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5F325C6F" w14:textId="39F2E48F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758</w:t>
            </w:r>
          </w:p>
        </w:tc>
      </w:tr>
      <w:tr w:rsidR="00CE4CA1" w:rsidRPr="00336990" w14:paraId="793C20A5" w14:textId="77777777">
        <w:tc>
          <w:tcPr>
            <w:tcW w:w="3780" w:type="dxa"/>
          </w:tcPr>
          <w:p w14:paraId="6650FD4C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(ประเทศไทย) จำกัด </w:t>
            </w:r>
          </w:p>
        </w:tc>
        <w:tc>
          <w:tcPr>
            <w:tcW w:w="252" w:type="dxa"/>
          </w:tcPr>
          <w:p w14:paraId="4C123F66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3171062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6DC61C2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14:paraId="5F9F2784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77BBDD33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7D21DD18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7" w:right="-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172BCD65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734FEC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10CDB501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A5978B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71B38177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7AA77F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127870F5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70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9214DC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4C371C0E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4CA1" w:rsidRPr="00336990" w14:paraId="21E545DC" w14:textId="77777777">
        <w:tc>
          <w:tcPr>
            <w:tcW w:w="3780" w:type="dxa"/>
          </w:tcPr>
          <w:p w14:paraId="12BD58CC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รักษาความปลอดภัย นวนคร </w:t>
            </w:r>
          </w:p>
        </w:tc>
        <w:tc>
          <w:tcPr>
            <w:tcW w:w="252" w:type="dxa"/>
          </w:tcPr>
          <w:p w14:paraId="05045185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1B812C4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บริการรักษา</w:t>
            </w:r>
          </w:p>
        </w:tc>
        <w:tc>
          <w:tcPr>
            <w:tcW w:w="1260" w:type="dxa"/>
          </w:tcPr>
          <w:p w14:paraId="5DB4AC90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91" w:type="dxa"/>
          </w:tcPr>
          <w:p w14:paraId="774CF576" w14:textId="55A207F8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729" w:type="dxa"/>
          </w:tcPr>
          <w:p w14:paraId="5E71B84F" w14:textId="35F73A33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873" w:type="dxa"/>
          </w:tcPr>
          <w:p w14:paraId="4BB8A60F" w14:textId="55323173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7" w:right="-5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819" w:type="dxa"/>
          </w:tcPr>
          <w:p w14:paraId="05C774DB" w14:textId="22CF067F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236" w:type="dxa"/>
          </w:tcPr>
          <w:p w14:paraId="4FDA9C25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72" w:type="dxa"/>
          </w:tcPr>
          <w:p w14:paraId="10A52630" w14:textId="6FFCA054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236" w:type="dxa"/>
          </w:tcPr>
          <w:p w14:paraId="2AB6C4BF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40A6ADE6" w14:textId="078C6F8A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236" w:type="dxa"/>
          </w:tcPr>
          <w:p w14:paraId="556A3A94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67561A6D" w14:textId="0FA37E78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40BF8E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6801A35E" w14:textId="7ADBA9EE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4CA1" w:rsidRPr="00336990" w14:paraId="74DBAA50" w14:textId="77777777">
        <w:tc>
          <w:tcPr>
            <w:tcW w:w="3780" w:type="dxa"/>
          </w:tcPr>
          <w:p w14:paraId="73B5D44C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อินเตอร์เนชั่นแนล การ์ดดิ้ง จำกัด </w:t>
            </w:r>
          </w:p>
        </w:tc>
        <w:tc>
          <w:tcPr>
            <w:tcW w:w="252" w:type="dxa"/>
          </w:tcPr>
          <w:p w14:paraId="219E5D79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374BA28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ความปลอดภัย</w:t>
            </w:r>
          </w:p>
        </w:tc>
        <w:tc>
          <w:tcPr>
            <w:tcW w:w="1260" w:type="dxa"/>
          </w:tcPr>
          <w:p w14:paraId="40166A25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14:paraId="36F2F093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2103F6CB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301F96D9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7" w:right="-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46EAD926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996A3C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72" w:type="dxa"/>
          </w:tcPr>
          <w:p w14:paraId="2A8D5B10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EB316F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58D420C7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FA47A3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089B0DC9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01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6C9C21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44AE7C19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4CA1" w:rsidRPr="00336990" w14:paraId="769B14CE" w14:textId="77777777">
        <w:tc>
          <w:tcPr>
            <w:tcW w:w="3780" w:type="dxa"/>
          </w:tcPr>
          <w:p w14:paraId="2A21BA19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</w:t>
            </w:r>
          </w:p>
        </w:tc>
        <w:tc>
          <w:tcPr>
            <w:tcW w:w="252" w:type="dxa"/>
          </w:tcPr>
          <w:p w14:paraId="6AED0E72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50228D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4A4DDE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14:paraId="419A24E6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518670EF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2DA75173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7" w:right="-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06EC6D57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2B5DCD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15BA47FC" w14:textId="499FA5DC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871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6683F1A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084996E6" w14:textId="51176B91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871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A2EAFDA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3C1CFDCF" w14:textId="0E377260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41D035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5ADD4B35" w14:textId="6F833089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4CA1" w:rsidRPr="00336990" w14:paraId="5C232214" w14:textId="77777777">
        <w:tc>
          <w:tcPr>
            <w:tcW w:w="3780" w:type="dxa"/>
          </w:tcPr>
          <w:p w14:paraId="367A19E6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52" w:type="dxa"/>
          </w:tcPr>
          <w:p w14:paraId="05405829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82DAF0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15EBF4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14:paraId="6F099D0B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14:paraId="5EDAB20B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14:paraId="06ED445D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7" w:right="-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14:paraId="57645AA2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FF5D131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</w:tcPr>
          <w:p w14:paraId="5467248F" w14:textId="0CAABFC4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078</w:t>
            </w:r>
          </w:p>
        </w:tc>
        <w:tc>
          <w:tcPr>
            <w:tcW w:w="236" w:type="dxa"/>
          </w:tcPr>
          <w:p w14:paraId="13F26109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</w:tcPr>
          <w:p w14:paraId="54815D00" w14:textId="4FC43DBB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078</w:t>
            </w:r>
          </w:p>
        </w:tc>
        <w:tc>
          <w:tcPr>
            <w:tcW w:w="236" w:type="dxa"/>
          </w:tcPr>
          <w:p w14:paraId="01D9B4D3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17FAC4BE" w14:textId="213BA8A5" w:rsidR="00CE4CA1" w:rsidRPr="00ED13F1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ED1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F75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559</w:t>
            </w:r>
          </w:p>
        </w:tc>
        <w:tc>
          <w:tcPr>
            <w:tcW w:w="270" w:type="dxa"/>
          </w:tcPr>
          <w:p w14:paraId="0A5A6873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4965A977" w14:textId="265F99DD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ED1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758</w:t>
            </w:r>
          </w:p>
        </w:tc>
      </w:tr>
      <w:tr w:rsidR="00CE4CA1" w:rsidRPr="00336990" w14:paraId="6B6EE885" w14:textId="77777777">
        <w:tc>
          <w:tcPr>
            <w:tcW w:w="3780" w:type="dxa"/>
          </w:tcPr>
          <w:p w14:paraId="4ADF5007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52" w:type="dxa"/>
          </w:tcPr>
          <w:p w14:paraId="740DF28F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1F45DE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C84179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14:paraId="0584810C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14:paraId="475764C7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14:paraId="7EC201B4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7" w:right="-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14:paraId="73C8474E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5647159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</w:tcPr>
          <w:p w14:paraId="595D4077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97F0CF7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</w:tcPr>
          <w:p w14:paraId="4A21439C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92B9661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</w:tcPr>
          <w:p w14:paraId="1834F7DC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11"/>
                <w:tab w:val="decimal" w:pos="70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1566B3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</w:tcPr>
          <w:p w14:paraId="2711A836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11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E4CA1" w:rsidRPr="00336990" w14:paraId="540099E6" w14:textId="77777777">
        <w:tc>
          <w:tcPr>
            <w:tcW w:w="3780" w:type="dxa"/>
          </w:tcPr>
          <w:p w14:paraId="18DB2C68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บางกอกคลับ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52" w:type="dxa"/>
          </w:tcPr>
          <w:p w14:paraId="2B434F73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04BB50F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ขายอาหาร</w:t>
            </w:r>
          </w:p>
        </w:tc>
        <w:tc>
          <w:tcPr>
            <w:tcW w:w="1260" w:type="dxa"/>
          </w:tcPr>
          <w:p w14:paraId="036DE8D4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91" w:type="dxa"/>
          </w:tcPr>
          <w:p w14:paraId="2A89C178" w14:textId="343C9732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0.07</w:t>
            </w:r>
          </w:p>
        </w:tc>
        <w:tc>
          <w:tcPr>
            <w:tcW w:w="729" w:type="dxa"/>
          </w:tcPr>
          <w:p w14:paraId="01CFD1C5" w14:textId="682BEA1F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873" w:type="dxa"/>
          </w:tcPr>
          <w:p w14:paraId="1CAF1662" w14:textId="028F6728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7" w:right="-59"/>
              <w:rPr>
                <w:rFonts w:asciiTheme="majorBidi" w:hAnsiTheme="majorBidi" w:cstheme="majorBidi"/>
                <w:sz w:val="28"/>
                <w:szCs w:val="28"/>
              </w:rPr>
            </w:pPr>
            <w:r w:rsidRPr="00CE4CA1">
              <w:rPr>
                <w:rFonts w:asciiTheme="majorBidi" w:hAnsiTheme="majorBidi" w:cstheme="majorBidi"/>
                <w:sz w:val="28"/>
                <w:szCs w:val="28"/>
              </w:rPr>
              <w:t>182,500</w:t>
            </w:r>
          </w:p>
        </w:tc>
        <w:tc>
          <w:tcPr>
            <w:tcW w:w="819" w:type="dxa"/>
          </w:tcPr>
          <w:p w14:paraId="03FA80B4" w14:textId="515428F8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36" w:type="dxa"/>
          </w:tcPr>
          <w:p w14:paraId="3C282E5E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6C878FBB" w14:textId="49BC1682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27A1F2FE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0AF3D012" w14:textId="1749FBF4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4681F531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02A82A8D" w14:textId="6BA1A1F6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751D39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0FEEB774" w14:textId="2460326F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4CA1" w:rsidRPr="00336990" w14:paraId="4C9B4D3A" w14:textId="77777777">
        <w:tc>
          <w:tcPr>
            <w:tcW w:w="3780" w:type="dxa"/>
          </w:tcPr>
          <w:p w14:paraId="361CE30F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0D3F9829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BD0AF9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1260" w:type="dxa"/>
          </w:tcPr>
          <w:p w14:paraId="7E5AE77E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14:paraId="006FC257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5A7F36EE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5D6B328F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747F850B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1FE2D1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714D5473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ADA887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27271A7C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2FDFEA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21ADD7D2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3D5587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3D06E566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4CA1" w:rsidRPr="00336990" w14:paraId="3FC973D7" w14:textId="77777777">
        <w:tc>
          <w:tcPr>
            <w:tcW w:w="3780" w:type="dxa"/>
          </w:tcPr>
          <w:p w14:paraId="7CEE755F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</w:t>
            </w:r>
          </w:p>
        </w:tc>
        <w:tc>
          <w:tcPr>
            <w:tcW w:w="252" w:type="dxa"/>
          </w:tcPr>
          <w:p w14:paraId="6319AC67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F7E506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1A0FD0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14:paraId="59DD897C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22F03B9B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752B6FD0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1E6D7BD8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34DBEB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2BE5A708" w14:textId="4FB867F8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4459D86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1DB8D953" w14:textId="01BAE4FD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7760F1B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672E635C" w14:textId="32CF3B1A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A6B77B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0BD9DB94" w14:textId="37494EF1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4CA1" w:rsidRPr="00336990" w14:paraId="15DA1527" w14:textId="77777777">
        <w:tc>
          <w:tcPr>
            <w:tcW w:w="3780" w:type="dxa"/>
          </w:tcPr>
          <w:p w14:paraId="2E6DC5FD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52" w:type="dxa"/>
          </w:tcPr>
          <w:p w14:paraId="44514E4E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35E68A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DA4506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14:paraId="7496F1FC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14:paraId="5DCE45A9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14:paraId="4D533AA3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14:paraId="0CFD5BAE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EB2DB3B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</w:tcPr>
          <w:p w14:paraId="5E91490A" w14:textId="707980C3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ABDFF9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</w:tcPr>
          <w:p w14:paraId="0ABC170C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CCD4B0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09086006" w14:textId="531B1B1A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5871DD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14:paraId="59150127" w14:textId="75C89422" w:rsidR="00CE4CA1" w:rsidRPr="0083346C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E4CA1" w:rsidRPr="00336990" w14:paraId="4D97E210" w14:textId="77777777">
        <w:tc>
          <w:tcPr>
            <w:tcW w:w="3780" w:type="dxa"/>
          </w:tcPr>
          <w:p w14:paraId="6A6A46CB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52" w:type="dxa"/>
          </w:tcPr>
          <w:p w14:paraId="0A2ABA7B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40C745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4295996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14:paraId="215EC030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14:paraId="4AFFAC1B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14:paraId="4D7A6A44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14:paraId="6C4B801A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77E57A3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</w:tcPr>
          <w:p w14:paraId="34F4DB29" w14:textId="004DB9B9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078</w:t>
            </w:r>
          </w:p>
        </w:tc>
        <w:tc>
          <w:tcPr>
            <w:tcW w:w="236" w:type="dxa"/>
          </w:tcPr>
          <w:p w14:paraId="308890A8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</w:tcPr>
          <w:p w14:paraId="022251EE" w14:textId="109BC55C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078</w:t>
            </w:r>
          </w:p>
        </w:tc>
        <w:tc>
          <w:tcPr>
            <w:tcW w:w="236" w:type="dxa"/>
          </w:tcPr>
          <w:p w14:paraId="79ADC337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1A27182F" w14:textId="48062F95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ED1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00C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559</w:t>
            </w:r>
          </w:p>
        </w:tc>
        <w:tc>
          <w:tcPr>
            <w:tcW w:w="270" w:type="dxa"/>
          </w:tcPr>
          <w:p w14:paraId="68D78F93" w14:textId="77777777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30ABE5B3" w14:textId="190587CA" w:rsidR="00CE4CA1" w:rsidRPr="00336990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ED1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758</w:t>
            </w:r>
          </w:p>
        </w:tc>
      </w:tr>
    </w:tbl>
    <w:p w14:paraId="56C85814" w14:textId="77777777" w:rsidR="00764E16" w:rsidRPr="003C47FE" w:rsidRDefault="00764E16" w:rsidP="00764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764E16" w:rsidRPr="003C47FE" w:rsidSect="00B37ACE"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A696C0A" w14:textId="0D93E951" w:rsidR="00D81138" w:rsidRPr="007832C5" w:rsidRDefault="00D81138" w:rsidP="00F238A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9" w:right="-43" w:hanging="459"/>
        <w:contextualSpacing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5819F4">
        <w:rPr>
          <w:rFonts w:ascii="Angsana New" w:hAnsi="Angsana New"/>
          <w:bCs/>
          <w:sz w:val="30"/>
          <w:szCs w:val="30"/>
          <w:cs/>
        </w:rPr>
        <w:t>เงิน</w:t>
      </w:r>
      <w:r w:rsidRPr="00724941">
        <w:rPr>
          <w:rFonts w:ascii="Angsana New" w:hAnsi="Angsana New"/>
          <w:bCs/>
          <w:sz w:val="30"/>
          <w:szCs w:val="30"/>
          <w:cs/>
        </w:rPr>
        <w:t>ลงทุนในบริษัทย่อย</w:t>
      </w:r>
    </w:p>
    <w:p w14:paraId="1B82CA58" w14:textId="77777777" w:rsidR="00A502CF" w:rsidRPr="00E33E5D" w:rsidRDefault="00A502CF" w:rsidP="00D81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24"/>
          <w:szCs w:val="24"/>
        </w:rPr>
      </w:pPr>
    </w:p>
    <w:p w14:paraId="0399600C" w14:textId="00127F7B" w:rsidR="00A502CF" w:rsidRPr="008C010D" w:rsidRDefault="00A502CF" w:rsidP="00D17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firstLine="540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เงินลงทุน</w:t>
      </w:r>
      <w:r w:rsidRPr="008C010D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Pr="008C010D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4B5E68" w:rsidRPr="004B5E68">
        <w:rPr>
          <w:rFonts w:ascii="Angsana New" w:hAnsi="Angsana New"/>
          <w:sz w:val="30"/>
          <w:szCs w:val="30"/>
        </w:rPr>
        <w:t>31</w:t>
      </w:r>
      <w:r w:rsidR="00EE0B24" w:rsidRPr="008C010D">
        <w:rPr>
          <w:rFonts w:ascii="Angsana New" w:hAnsi="Angsana New"/>
          <w:sz w:val="30"/>
          <w:szCs w:val="30"/>
        </w:rPr>
        <w:t xml:space="preserve"> </w:t>
      </w:r>
      <w:r w:rsidR="00EE0B24"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="00EE0B24" w:rsidRPr="008C010D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256</w:t>
      </w:r>
      <w:r w:rsidR="00066948">
        <w:rPr>
          <w:rFonts w:ascii="Angsana New" w:hAnsi="Angsana New"/>
          <w:sz w:val="30"/>
          <w:szCs w:val="30"/>
        </w:rPr>
        <w:t>8</w:t>
      </w:r>
      <w:r w:rsidR="00EE0B24">
        <w:rPr>
          <w:rFonts w:ascii="Angsana New" w:hAnsi="Angsana New"/>
          <w:sz w:val="30"/>
          <w:szCs w:val="30"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256</w:t>
      </w:r>
      <w:r w:rsidR="00066948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="00EE0B24">
        <w:rPr>
          <w:rFonts w:ascii="Angsana New" w:hAnsi="Angsana New" w:hint="cs"/>
          <w:sz w:val="30"/>
          <w:szCs w:val="30"/>
          <w:cs/>
        </w:rPr>
        <w:t>แต่ละปีสิ้นสุดวันเดียวกัน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มีดังนี้</w:t>
      </w:r>
    </w:p>
    <w:p w14:paraId="2E066A2D" w14:textId="77777777" w:rsidR="00A502CF" w:rsidRPr="00E33E5D" w:rsidRDefault="00A502CF" w:rsidP="004A0B83">
      <w:pPr>
        <w:pStyle w:val="FSBlank"/>
        <w:rPr>
          <w:sz w:val="24"/>
          <w:szCs w:val="24"/>
        </w:rPr>
      </w:pPr>
    </w:p>
    <w:tbl>
      <w:tblPr>
        <w:tblW w:w="1449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430"/>
        <w:gridCol w:w="1890"/>
        <w:gridCol w:w="1080"/>
        <w:gridCol w:w="990"/>
        <w:gridCol w:w="99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00"/>
      </w:tblGrid>
      <w:tr w:rsidR="00A502CF" w:rsidRPr="00E33E5D" w14:paraId="4C8BBF54" w14:textId="77777777" w:rsidTr="00991131">
        <w:trPr>
          <w:trHeight w:val="20"/>
        </w:trPr>
        <w:tc>
          <w:tcPr>
            <w:tcW w:w="2430" w:type="dxa"/>
          </w:tcPr>
          <w:p w14:paraId="47241491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70" w:type="dxa"/>
            <w:gridSpan w:val="2"/>
          </w:tcPr>
          <w:p w14:paraId="4E35DECF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90" w:type="dxa"/>
            <w:gridSpan w:val="13"/>
          </w:tcPr>
          <w:p w14:paraId="03B186C4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502CF" w:rsidRPr="00E33E5D" w14:paraId="718E3A17" w14:textId="77777777" w:rsidTr="00991131">
        <w:trPr>
          <w:trHeight w:val="20"/>
        </w:trPr>
        <w:tc>
          <w:tcPr>
            <w:tcW w:w="2430" w:type="dxa"/>
          </w:tcPr>
          <w:p w14:paraId="2837E736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03ADD977" w14:textId="1807119D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3F7C4B59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980" w:type="dxa"/>
            <w:gridSpan w:val="2"/>
          </w:tcPr>
          <w:p w14:paraId="1E637A1D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2250" w:type="dxa"/>
            <w:gridSpan w:val="3"/>
          </w:tcPr>
          <w:p w14:paraId="695069C6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CF6B675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2FC28511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477997E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0B485915" w14:textId="18FBB979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A502CF" w:rsidRPr="00E33E5D" w14:paraId="1F6D743A" w14:textId="77777777" w:rsidTr="00991131">
        <w:trPr>
          <w:trHeight w:val="20"/>
        </w:trPr>
        <w:tc>
          <w:tcPr>
            <w:tcW w:w="2430" w:type="dxa"/>
          </w:tcPr>
          <w:p w14:paraId="78577EC9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4FA7DDBA" w14:textId="01D65EFF" w:rsidR="00A502CF" w:rsidRPr="00E33E5D" w:rsidRDefault="00B324EC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ลักษณะ</w:t>
            </w:r>
            <w:r w:rsidR="00A502CF"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1080" w:type="dxa"/>
            <w:tcBorders>
              <w:left w:val="nil"/>
            </w:tcBorders>
          </w:tcPr>
          <w:p w14:paraId="75F21A62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1980" w:type="dxa"/>
            <w:gridSpan w:val="2"/>
          </w:tcPr>
          <w:p w14:paraId="63EB1E6E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ความ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250" w:type="dxa"/>
            <w:gridSpan w:val="3"/>
          </w:tcPr>
          <w:p w14:paraId="4DFB537A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3DBE5047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491A8F48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14:paraId="1AF78EAE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262974AA" w14:textId="613D4ECC" w:rsidR="00A502CF" w:rsidRPr="00E33E5D" w:rsidRDefault="00803B42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สำหรับปี</w:t>
            </w:r>
          </w:p>
        </w:tc>
      </w:tr>
      <w:tr w:rsidR="00A502CF" w:rsidRPr="00E33E5D" w14:paraId="1424FC5D" w14:textId="77777777" w:rsidTr="00991131">
        <w:trPr>
          <w:trHeight w:val="20"/>
        </w:trPr>
        <w:tc>
          <w:tcPr>
            <w:tcW w:w="2430" w:type="dxa"/>
          </w:tcPr>
          <w:p w14:paraId="7A945168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2703FC3E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F09AEE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749672" w14:textId="0A81C0B9" w:rsidR="00A502CF" w:rsidRPr="00E33E5D" w:rsidRDefault="004B5E68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6059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90" w:type="dxa"/>
          </w:tcPr>
          <w:p w14:paraId="46BC622A" w14:textId="2ECB31EE" w:rsidR="00A502CF" w:rsidRPr="00E33E5D" w:rsidRDefault="004B5E68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6059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90" w:type="dxa"/>
          </w:tcPr>
          <w:p w14:paraId="440EBB6D" w14:textId="7C632FBB" w:rsidR="00A502CF" w:rsidRPr="00E33E5D" w:rsidRDefault="004B5E68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B7F75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04391A18" w14:textId="77777777" w:rsidR="00A502CF" w:rsidRPr="00E33E5D" w:rsidRDefault="00A502CF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AAC7DD" w14:textId="0475E535" w:rsidR="00A502CF" w:rsidRPr="00E33E5D" w:rsidRDefault="004B5E68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B7F75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3BC22527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2182808" w14:textId="67601B94" w:rsidR="00A502CF" w:rsidRPr="00E33E5D" w:rsidRDefault="004B5E68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B7F75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13C46CBD" w14:textId="77777777" w:rsidR="00A502CF" w:rsidRPr="00E33E5D" w:rsidRDefault="00A502CF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8C3A1E" w14:textId="6FEF4B96" w:rsidR="00A502CF" w:rsidRPr="00E33E5D" w:rsidRDefault="004B5E68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B7F75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2B9E783A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9770F20" w14:textId="3BF20439" w:rsidR="00A502CF" w:rsidRPr="00E33E5D" w:rsidRDefault="004B5E68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B7F75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678C3875" w14:textId="77777777" w:rsidR="00A502CF" w:rsidRPr="00E33E5D" w:rsidRDefault="00A502CF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5EC7D5" w14:textId="597E9B9B" w:rsidR="00A502CF" w:rsidRPr="00E33E5D" w:rsidRDefault="004B5E68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B7F75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A502CF" w:rsidRPr="00E33E5D" w14:paraId="07C9D6A5" w14:textId="77777777" w:rsidTr="00991131">
        <w:trPr>
          <w:trHeight w:val="216"/>
        </w:trPr>
        <w:tc>
          <w:tcPr>
            <w:tcW w:w="2430" w:type="dxa"/>
          </w:tcPr>
          <w:p w14:paraId="69F24849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70" w:type="dxa"/>
            <w:gridSpan w:val="2"/>
          </w:tcPr>
          <w:p w14:paraId="0ECC03D2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43BB46F6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7110" w:type="dxa"/>
            <w:gridSpan w:val="11"/>
            <w:tcBorders>
              <w:left w:val="nil"/>
            </w:tcBorders>
          </w:tcPr>
          <w:p w14:paraId="029E23A3" w14:textId="77777777" w:rsidR="00A502CF" w:rsidRPr="00E33E5D" w:rsidRDefault="00A502CF" w:rsidP="0018047A">
            <w:pPr>
              <w:spacing w:line="240" w:lineRule="auto"/>
              <w:ind w:left="-108" w:right="-108" w:hanging="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E4CA1" w:rsidRPr="00E33E5D" w14:paraId="154B97AE" w14:textId="77777777" w:rsidTr="00991131">
        <w:trPr>
          <w:trHeight w:val="20"/>
        </w:trPr>
        <w:tc>
          <w:tcPr>
            <w:tcW w:w="2430" w:type="dxa"/>
          </w:tcPr>
          <w:p w14:paraId="653C34C9" w14:textId="625BE3E9" w:rsidR="00CE4CA1" w:rsidRPr="00E33E5D" w:rsidRDefault="00CE4CA1" w:rsidP="00D1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๙ เฟรชมาร์เก็ต</w:t>
            </w: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เพลส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890" w:type="dxa"/>
          </w:tcPr>
          <w:p w14:paraId="51C1E05F" w14:textId="3F8A6FB3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ให้เช่าและดำเนินการ</w:t>
            </w:r>
          </w:p>
        </w:tc>
        <w:tc>
          <w:tcPr>
            <w:tcW w:w="1080" w:type="dxa"/>
          </w:tcPr>
          <w:p w14:paraId="15C97382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6C60F147" w14:textId="55C5E535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</w:tcPr>
          <w:p w14:paraId="5E1533B1" w14:textId="35141CA0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  <w:tcBorders>
              <w:left w:val="nil"/>
            </w:tcBorders>
          </w:tcPr>
          <w:p w14:paraId="6E6CF3BA" w14:textId="5D03068E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64CF0C05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0D19EB" w14:textId="0F98A922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6FA8411B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4D6A903" w14:textId="740489B9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5A1EA9D6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665719" w14:textId="55EDE9C9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22284A8D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EC0CF59" w14:textId="562CC53F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5DF7827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113C86" w14:textId="60EAC86A" w:rsidR="00CE4CA1" w:rsidRPr="00E33E5D" w:rsidRDefault="00CE4CA1" w:rsidP="00CE4C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E4CA1" w:rsidRPr="00E33E5D" w14:paraId="6BB61A03" w14:textId="77777777" w:rsidTr="00991131">
        <w:trPr>
          <w:trHeight w:val="20"/>
        </w:trPr>
        <w:tc>
          <w:tcPr>
            <w:tcW w:w="2430" w:type="dxa"/>
          </w:tcPr>
          <w:p w14:paraId="0820FAC0" w14:textId="0762DBE2" w:rsidR="00CE4CA1" w:rsidRPr="00E33E5D" w:rsidRDefault="00CE4CA1" w:rsidP="00D1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74403BDD" w14:textId="721079DA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เกี่ยวกับอสังหาริมทรัพย์</w:t>
            </w:r>
          </w:p>
        </w:tc>
        <w:tc>
          <w:tcPr>
            <w:tcW w:w="1080" w:type="dxa"/>
          </w:tcPr>
          <w:p w14:paraId="5F457C41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7BCA3E8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E8AA09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7AD0024B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F4EE29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615890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8F5299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1607998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259708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1FED71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E4D23C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61F487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EEC9BE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BE61AD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4CA1" w:rsidRPr="00E33E5D" w14:paraId="61D70E34" w14:textId="77777777" w:rsidTr="00991131">
        <w:trPr>
          <w:trHeight w:val="20"/>
        </w:trPr>
        <w:tc>
          <w:tcPr>
            <w:tcW w:w="2430" w:type="dxa"/>
          </w:tcPr>
          <w:p w14:paraId="3CE1BF14" w14:textId="77777777" w:rsidR="00CE4CA1" w:rsidRPr="00E33E5D" w:rsidRDefault="00CE4CA1" w:rsidP="00D1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๙ โฮเทล แอนด์</w:t>
            </w:r>
          </w:p>
        </w:tc>
        <w:tc>
          <w:tcPr>
            <w:tcW w:w="1890" w:type="dxa"/>
          </w:tcPr>
          <w:p w14:paraId="3B6C4313" w14:textId="0F93CF58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ดำเนินกิจการโรงแรม </w:t>
            </w:r>
          </w:p>
        </w:tc>
        <w:tc>
          <w:tcPr>
            <w:tcW w:w="1080" w:type="dxa"/>
          </w:tcPr>
          <w:p w14:paraId="4355FD74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54E924E7" w14:textId="23F7108D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</w:tcPr>
          <w:p w14:paraId="0F39A2FD" w14:textId="18389ED3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  <w:tcBorders>
              <w:left w:val="nil"/>
            </w:tcBorders>
          </w:tcPr>
          <w:p w14:paraId="312E7B0F" w14:textId="581F5964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5F33BC4C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CBA53F" w14:textId="71D163A1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458F4278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3F5D49B" w14:textId="6D247CE9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28E9FE13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C4E87C" w14:textId="4F5F279A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24179EC3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325DC8" w14:textId="0E97DCB4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C448B4F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A144BE" w14:textId="5992A078" w:rsidR="00CE4CA1" w:rsidRPr="00E33E5D" w:rsidRDefault="00CE4CA1" w:rsidP="00CE4C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E4CA1" w:rsidRPr="00E33E5D" w14:paraId="75AD396D" w14:textId="77777777" w:rsidTr="00991131">
        <w:trPr>
          <w:trHeight w:val="135"/>
        </w:trPr>
        <w:tc>
          <w:tcPr>
            <w:tcW w:w="2430" w:type="dxa"/>
          </w:tcPr>
          <w:p w14:paraId="1248D149" w14:textId="77777777" w:rsidR="00CE4CA1" w:rsidRPr="00E33E5D" w:rsidRDefault="00CE4CA1" w:rsidP="00D1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890" w:type="dxa"/>
          </w:tcPr>
          <w:p w14:paraId="0E91A2AF" w14:textId="19AD0758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รีสอร์ท และห้องชุด</w:t>
            </w:r>
          </w:p>
        </w:tc>
        <w:tc>
          <w:tcPr>
            <w:tcW w:w="1080" w:type="dxa"/>
          </w:tcPr>
          <w:p w14:paraId="041AB9CB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056464A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8D3386F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3A28D2F7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B322300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758599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0932D2E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938F516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91F0964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B7E962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880F83B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BFC44A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5DA2CBD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F3310A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E4CA1" w:rsidRPr="00E33E5D" w14:paraId="2FF6C9C3" w14:textId="77777777" w:rsidTr="00991131">
        <w:trPr>
          <w:trHeight w:val="99"/>
        </w:trPr>
        <w:tc>
          <w:tcPr>
            <w:tcW w:w="2430" w:type="dxa"/>
          </w:tcPr>
          <w:p w14:paraId="118100EA" w14:textId="77777777" w:rsidR="00CE4CA1" w:rsidRPr="00E33E5D" w:rsidRDefault="00CE4CA1" w:rsidP="00D1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๙ สมาร์ท </w:t>
            </w:r>
          </w:p>
        </w:tc>
        <w:tc>
          <w:tcPr>
            <w:tcW w:w="1890" w:type="dxa"/>
          </w:tcPr>
          <w:p w14:paraId="1D0CBD4B" w14:textId="3556911A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080" w:type="dxa"/>
          </w:tcPr>
          <w:p w14:paraId="0CC6A723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3C06A8BB" w14:textId="5842B315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</w:tcPr>
          <w:p w14:paraId="6683DE8E" w14:textId="1FDDD4B4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  <w:tcBorders>
              <w:left w:val="nil"/>
            </w:tcBorders>
          </w:tcPr>
          <w:p w14:paraId="6BFDD882" w14:textId="45B52912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0467D4CA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5AE9AE" w14:textId="729BA908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20C376B4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5AD9D9A" w14:textId="2BD8D67B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7083D7FC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01E3D9" w14:textId="7614D221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1C8EB4B5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B73210" w14:textId="72FA9E8F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4084D07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7FEEBD" w14:textId="1A74CCB2" w:rsidR="00CE4CA1" w:rsidRPr="00E33E5D" w:rsidRDefault="00CE4CA1" w:rsidP="00CE4C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E4CA1" w:rsidRPr="00E33E5D" w14:paraId="0A70FFA9" w14:textId="77777777" w:rsidTr="00991131">
        <w:trPr>
          <w:trHeight w:val="20"/>
        </w:trPr>
        <w:tc>
          <w:tcPr>
            <w:tcW w:w="2430" w:type="dxa"/>
          </w:tcPr>
          <w:p w14:paraId="29A7167B" w14:textId="77777777" w:rsidR="00CE4CA1" w:rsidRPr="00E33E5D" w:rsidRDefault="00CE4CA1" w:rsidP="00D1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ดีเวล</w:t>
            </w: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ล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อปเมนท์ จำกัด</w:t>
            </w:r>
          </w:p>
        </w:tc>
        <w:tc>
          <w:tcPr>
            <w:tcW w:w="1890" w:type="dxa"/>
          </w:tcPr>
          <w:p w14:paraId="0A1641F5" w14:textId="5D6B870D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80" w:type="dxa"/>
          </w:tcPr>
          <w:p w14:paraId="12ECFC3E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8959EC2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EF82FDA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62507A96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47BB5C4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F901E9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3CB1C16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2016D09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BC09B1C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0B346C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3E70D5D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F84FF9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E20DD39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D39E6A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E4CA1" w:rsidRPr="00E33E5D" w14:paraId="3444CDEB" w14:textId="77777777" w:rsidTr="00991131">
        <w:trPr>
          <w:trHeight w:val="20"/>
        </w:trPr>
        <w:tc>
          <w:tcPr>
            <w:tcW w:w="2430" w:type="dxa"/>
          </w:tcPr>
          <w:p w14:paraId="2A0D5AC3" w14:textId="4BFE1052" w:rsidR="00CE4CA1" w:rsidRPr="00E33E5D" w:rsidRDefault="00CE4CA1" w:rsidP="00D1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๙ สมาร์ท เรสซิเดนซ์ จำกัด</w:t>
            </w:r>
          </w:p>
        </w:tc>
        <w:tc>
          <w:tcPr>
            <w:tcW w:w="1890" w:type="dxa"/>
          </w:tcPr>
          <w:p w14:paraId="5D5FC32E" w14:textId="2E7D0956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ให้บริการที่พักแรม</w:t>
            </w:r>
          </w:p>
        </w:tc>
        <w:tc>
          <w:tcPr>
            <w:tcW w:w="1080" w:type="dxa"/>
          </w:tcPr>
          <w:p w14:paraId="3DCF9B78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608C29AD" w14:textId="11DD1FDF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</w:tcPr>
          <w:p w14:paraId="7C27BEF1" w14:textId="4C35DE8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  <w:tcBorders>
              <w:left w:val="nil"/>
            </w:tcBorders>
          </w:tcPr>
          <w:p w14:paraId="1BD50F60" w14:textId="51F565EA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57BB9809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C47A05" w14:textId="177D527F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5689E91B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3C0A21B" w14:textId="38A8EC73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10178B80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4F6EFC" w14:textId="5CEDE0B9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6C61B04E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B59CCA" w14:textId="13A1C47F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4CE659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2DACA4" w14:textId="23F3A126" w:rsidR="00CE4CA1" w:rsidRPr="00E33E5D" w:rsidRDefault="00CE4CA1" w:rsidP="00CE4C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E4CA1" w:rsidRPr="00E33E5D" w14:paraId="097C76BD" w14:textId="77777777" w:rsidTr="00991131">
        <w:trPr>
          <w:trHeight w:val="20"/>
        </w:trPr>
        <w:tc>
          <w:tcPr>
            <w:tcW w:w="2430" w:type="dxa"/>
          </w:tcPr>
          <w:p w14:paraId="16B8AB58" w14:textId="581E6EAF" w:rsidR="00CE4CA1" w:rsidRPr="00E33E5D" w:rsidRDefault="00CE4CA1" w:rsidP="00D1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นวนคร</w:t>
            </w:r>
          </w:p>
        </w:tc>
        <w:tc>
          <w:tcPr>
            <w:tcW w:w="1890" w:type="dxa"/>
          </w:tcPr>
          <w:p w14:paraId="45921ADF" w14:textId="5FF3CED0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ให้เช่าและดำเนินการ</w:t>
            </w:r>
          </w:p>
        </w:tc>
        <w:tc>
          <w:tcPr>
            <w:tcW w:w="1080" w:type="dxa"/>
          </w:tcPr>
          <w:p w14:paraId="111DB6EE" w14:textId="092753A3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3BFF7ABD" w14:textId="6B1C6F6C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</w:tcPr>
          <w:p w14:paraId="531479ED" w14:textId="106AA785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  <w:tcBorders>
              <w:left w:val="nil"/>
            </w:tcBorders>
          </w:tcPr>
          <w:p w14:paraId="53966E0F" w14:textId="4E539BB2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4D09240B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B897BB" w14:textId="133AC35A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2EA1C3B1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EDD205D" w14:textId="4383C15B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542F5910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78AD61" w14:textId="35AE6EEB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2BA031AA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9E0EEA" w14:textId="3FFBE905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AEFDC7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4A7BCF" w14:textId="2322F14D" w:rsidR="00CE4CA1" w:rsidRPr="00E33E5D" w:rsidRDefault="00CE4CA1" w:rsidP="00CE4C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E4CA1" w:rsidRPr="00E33E5D" w14:paraId="4B769F3D" w14:textId="77777777" w:rsidTr="00991131">
        <w:trPr>
          <w:trHeight w:val="20"/>
        </w:trPr>
        <w:tc>
          <w:tcPr>
            <w:tcW w:w="2430" w:type="dxa"/>
          </w:tcPr>
          <w:p w14:paraId="4941D811" w14:textId="3B7751BA" w:rsidR="00CE4CA1" w:rsidRPr="00E33E5D" w:rsidRDefault="00CE4CA1" w:rsidP="00D1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-40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ดีเวล</w:t>
            </w: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ล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อปเมนท์ จำกั</w:t>
            </w: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ด</w:t>
            </w:r>
          </w:p>
        </w:tc>
        <w:tc>
          <w:tcPr>
            <w:tcW w:w="1890" w:type="dxa"/>
          </w:tcPr>
          <w:p w14:paraId="7E0AD312" w14:textId="2393F328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เกี่ยวกับโกดังสินค้า</w:t>
            </w:r>
          </w:p>
        </w:tc>
        <w:tc>
          <w:tcPr>
            <w:tcW w:w="1080" w:type="dxa"/>
          </w:tcPr>
          <w:p w14:paraId="00506403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7196DFB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59CF414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414C667A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B042D8A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53CB17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BA327E4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D3E3D4E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</w:tcPr>
          <w:p w14:paraId="77C2AD41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7D813E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3D3C6EC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830356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323BC2E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F7048F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E4CA1" w:rsidRPr="00E33E5D" w14:paraId="5C16A016" w14:textId="77777777" w:rsidTr="00991131">
        <w:trPr>
          <w:trHeight w:val="20"/>
        </w:trPr>
        <w:tc>
          <w:tcPr>
            <w:tcW w:w="2430" w:type="dxa"/>
          </w:tcPr>
          <w:p w14:paraId="0EA201C4" w14:textId="77777777" w:rsidR="00CE4CA1" w:rsidRPr="00E33E5D" w:rsidRDefault="00CE4CA1" w:rsidP="00D1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90" w:type="dxa"/>
          </w:tcPr>
          <w:p w14:paraId="782A7778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362A70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906B746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1B1AED3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88CCFE8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D10EFC4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DCB0F0B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20CCE7F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5AAC24" w14:textId="3F48E0A6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018A97EE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CF33770" w14:textId="619D57FC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59A2A372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6536F6" w14:textId="3E27371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FA6071" w14:textId="77777777" w:rsidR="00CE4CA1" w:rsidRPr="00E33E5D" w:rsidRDefault="00CE4CA1" w:rsidP="00CE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852D087" w14:textId="7E4DAC5C" w:rsidR="00CE4CA1" w:rsidRPr="00E33E5D" w:rsidRDefault="00CE4CA1" w:rsidP="00CE4C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4CF316AC" w14:textId="77777777" w:rsidR="006C3BC8" w:rsidRDefault="00A502CF" w:rsidP="00E3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3"/>
        </w:tabs>
        <w:spacing w:line="240" w:lineRule="auto"/>
        <w:rPr>
          <w:rFonts w:ascii="Angsana New" w:hAnsi="Angsana New"/>
          <w:sz w:val="12"/>
          <w:szCs w:val="12"/>
        </w:rPr>
        <w:sectPr w:rsidR="006C3BC8" w:rsidSect="007B50A0">
          <w:headerReference w:type="default" r:id="rId18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  <w:r w:rsidRPr="004238AD">
        <w:rPr>
          <w:rFonts w:ascii="Angsana New" w:hAnsi="Angsana New"/>
          <w:sz w:val="12"/>
          <w:szCs w:val="12"/>
        </w:rPr>
        <w:tab/>
      </w:r>
      <w:r w:rsidR="00DA3917">
        <w:rPr>
          <w:rFonts w:ascii="Angsana New" w:hAnsi="Angsana New"/>
          <w:sz w:val="12"/>
          <w:szCs w:val="12"/>
        </w:rPr>
        <w:br w:type="page"/>
      </w:r>
    </w:p>
    <w:tbl>
      <w:tblPr>
        <w:tblW w:w="927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61"/>
        <w:gridCol w:w="812"/>
        <w:gridCol w:w="364"/>
        <w:gridCol w:w="1439"/>
        <w:gridCol w:w="360"/>
        <w:gridCol w:w="1437"/>
      </w:tblGrid>
      <w:tr w:rsidR="000865F8" w:rsidRPr="000865F8" w14:paraId="6E0F7975" w14:textId="77777777" w:rsidTr="002268C8">
        <w:trPr>
          <w:trHeight w:val="40"/>
          <w:tblHeader/>
        </w:trPr>
        <w:tc>
          <w:tcPr>
            <w:tcW w:w="2621" w:type="pct"/>
          </w:tcPr>
          <w:p w14:paraId="13F7BBF2" w14:textId="54C14DAE" w:rsidR="000865F8" w:rsidRPr="000865F8" w:rsidRDefault="0008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8" w:type="pct"/>
          </w:tcPr>
          <w:p w14:paraId="21F1E1BF" w14:textId="3D432A7A" w:rsidR="000865F8" w:rsidRPr="000865F8" w:rsidRDefault="0008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6" w:type="pct"/>
          </w:tcPr>
          <w:p w14:paraId="576E2404" w14:textId="7A662FC2" w:rsidR="000865F8" w:rsidRPr="000865F8" w:rsidRDefault="0008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45" w:type="pct"/>
            <w:gridSpan w:val="3"/>
          </w:tcPr>
          <w:p w14:paraId="43D56EFB" w14:textId="2A1BD322" w:rsidR="000865F8" w:rsidRPr="000865F8" w:rsidRDefault="000865F8" w:rsidP="00FD5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0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86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65F8" w:rsidRPr="000865F8" w14:paraId="2F7C2779" w14:textId="77777777" w:rsidTr="00773E64">
        <w:trPr>
          <w:trHeight w:val="39"/>
          <w:tblHeader/>
        </w:trPr>
        <w:tc>
          <w:tcPr>
            <w:tcW w:w="2621" w:type="pct"/>
          </w:tcPr>
          <w:p w14:paraId="62B37B62" w14:textId="77777777" w:rsidR="000865F8" w:rsidRPr="000865F8" w:rsidRDefault="0008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8" w:type="pct"/>
          </w:tcPr>
          <w:p w14:paraId="1A913E70" w14:textId="77777777" w:rsidR="000865F8" w:rsidRPr="000865F8" w:rsidRDefault="0008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6" w:type="pct"/>
          </w:tcPr>
          <w:p w14:paraId="51150E60" w14:textId="30913B92" w:rsidR="000865F8" w:rsidRPr="000865F8" w:rsidRDefault="0008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76" w:type="pct"/>
          </w:tcPr>
          <w:p w14:paraId="0478B23A" w14:textId="45726F55" w:rsidR="000865F8" w:rsidRPr="00084DB0" w:rsidRDefault="000865F8" w:rsidP="00FD5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4D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3E6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94" w:type="pct"/>
          </w:tcPr>
          <w:p w14:paraId="2FD561DA" w14:textId="3ED3451B" w:rsidR="000865F8" w:rsidRPr="00084DB0" w:rsidRDefault="000865F8" w:rsidP="00FD5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5" w:type="pct"/>
          </w:tcPr>
          <w:p w14:paraId="2817AE08" w14:textId="12EBB05F" w:rsidR="000865F8" w:rsidRPr="00084DB0" w:rsidRDefault="000865F8" w:rsidP="00FD5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4D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3E6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865F8" w:rsidRPr="000865F8" w14:paraId="4E8CFCFD" w14:textId="77777777" w:rsidTr="002268C8">
        <w:trPr>
          <w:trHeight w:val="39"/>
          <w:tblHeader/>
        </w:trPr>
        <w:tc>
          <w:tcPr>
            <w:tcW w:w="2621" w:type="pct"/>
          </w:tcPr>
          <w:p w14:paraId="48BFA8AB" w14:textId="77777777" w:rsidR="000865F8" w:rsidRPr="000865F8" w:rsidRDefault="0008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8" w:type="pct"/>
          </w:tcPr>
          <w:p w14:paraId="7BB67991" w14:textId="77777777" w:rsidR="000865F8" w:rsidRPr="000865F8" w:rsidRDefault="0008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6" w:type="pct"/>
          </w:tcPr>
          <w:p w14:paraId="22629A87" w14:textId="77777777" w:rsidR="000865F8" w:rsidRPr="000865F8" w:rsidRDefault="0008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45" w:type="pct"/>
            <w:gridSpan w:val="3"/>
          </w:tcPr>
          <w:p w14:paraId="0AAA9E71" w14:textId="2559FFF0" w:rsidR="000865F8" w:rsidRPr="000865F8" w:rsidRDefault="000865F8" w:rsidP="00FD5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65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142A" w:rsidRPr="000865F8" w14:paraId="107BCF4C" w14:textId="77777777" w:rsidTr="00773E64">
        <w:trPr>
          <w:trHeight w:val="39"/>
          <w:tblHeader/>
        </w:trPr>
        <w:tc>
          <w:tcPr>
            <w:tcW w:w="2621" w:type="pct"/>
          </w:tcPr>
          <w:p w14:paraId="7A936079" w14:textId="23C3D9F3" w:rsidR="000865F8" w:rsidRPr="000865F8" w:rsidRDefault="000865F8" w:rsidP="0008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865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438" w:type="pct"/>
          </w:tcPr>
          <w:p w14:paraId="02E9022A" w14:textId="77777777" w:rsidR="000865F8" w:rsidRPr="000865F8" w:rsidRDefault="0008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6" w:type="pct"/>
          </w:tcPr>
          <w:p w14:paraId="4004B0A4" w14:textId="77777777" w:rsidR="000865F8" w:rsidRPr="000865F8" w:rsidRDefault="0008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76" w:type="pct"/>
          </w:tcPr>
          <w:p w14:paraId="768FCCCB" w14:textId="77777777" w:rsidR="000865F8" w:rsidRPr="000865F8" w:rsidRDefault="000865F8" w:rsidP="00FD5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4" w:type="pct"/>
          </w:tcPr>
          <w:p w14:paraId="152C639A" w14:textId="77777777" w:rsidR="000865F8" w:rsidRPr="000865F8" w:rsidRDefault="000865F8" w:rsidP="00FD5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5" w:type="pct"/>
          </w:tcPr>
          <w:p w14:paraId="0EF963F1" w14:textId="15F5E3AF" w:rsidR="000865F8" w:rsidRPr="000865F8" w:rsidRDefault="000865F8" w:rsidP="00FD5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73E64" w:rsidRPr="000865F8" w14:paraId="5D8FFB4B" w14:textId="77777777" w:rsidTr="00773E64">
        <w:trPr>
          <w:trHeight w:val="39"/>
          <w:tblHeader/>
        </w:trPr>
        <w:tc>
          <w:tcPr>
            <w:tcW w:w="2621" w:type="pct"/>
          </w:tcPr>
          <w:p w14:paraId="1C7C5486" w14:textId="16E04D62" w:rsidR="00773E64" w:rsidRPr="00F81DF1" w:rsidRDefault="00773E64" w:rsidP="00773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DF1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  <w:r w:rsidRPr="00E3648E">
              <w:rPr>
                <w:rFonts w:asciiTheme="majorBidi" w:hAnsiTheme="majorBidi"/>
                <w:sz w:val="30"/>
                <w:szCs w:val="30"/>
              </w:rPr>
              <w:t>1</w:t>
            </w:r>
            <w:r w:rsidRPr="00F81DF1">
              <w:rPr>
                <w:rFonts w:asciiTheme="majorBidi" w:hAnsi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438" w:type="pct"/>
          </w:tcPr>
          <w:p w14:paraId="68C35BF7" w14:textId="77777777" w:rsidR="00773E64" w:rsidRPr="000865F8" w:rsidRDefault="00773E64" w:rsidP="00773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6" w:type="pct"/>
          </w:tcPr>
          <w:p w14:paraId="29ABF0EB" w14:textId="77777777" w:rsidR="00773E64" w:rsidRPr="000865F8" w:rsidRDefault="00773E64" w:rsidP="00773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76" w:type="pct"/>
          </w:tcPr>
          <w:p w14:paraId="44462736" w14:textId="296562D2" w:rsidR="00773E64" w:rsidRPr="00773E64" w:rsidRDefault="00773E64" w:rsidP="00773E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87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73E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235,000</w:t>
            </w:r>
          </w:p>
        </w:tc>
        <w:tc>
          <w:tcPr>
            <w:tcW w:w="194" w:type="pct"/>
          </w:tcPr>
          <w:p w14:paraId="525B132A" w14:textId="77777777" w:rsidR="00773E64" w:rsidRPr="000865F8" w:rsidRDefault="00773E64" w:rsidP="00773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5" w:type="pct"/>
          </w:tcPr>
          <w:p w14:paraId="0AFB1637" w14:textId="15F21BAF" w:rsidR="00773E64" w:rsidRPr="00F81DF1" w:rsidRDefault="00773E64" w:rsidP="00773E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81DF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271,000</w:t>
            </w:r>
          </w:p>
        </w:tc>
      </w:tr>
      <w:tr w:rsidR="00773E64" w:rsidRPr="000865F8" w14:paraId="4D5C47B2" w14:textId="77777777" w:rsidTr="009F4AE6">
        <w:trPr>
          <w:trHeight w:val="39"/>
          <w:tblHeader/>
        </w:trPr>
        <w:tc>
          <w:tcPr>
            <w:tcW w:w="2621" w:type="pct"/>
          </w:tcPr>
          <w:p w14:paraId="2E6D9F12" w14:textId="11206C10" w:rsidR="00773E64" w:rsidRPr="00BF1036" w:rsidRDefault="00773E64" w:rsidP="00773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438" w:type="pct"/>
          </w:tcPr>
          <w:p w14:paraId="3E7C3DD8" w14:textId="68F2D6F4" w:rsidR="00773E64" w:rsidRPr="000865F8" w:rsidRDefault="00773E64" w:rsidP="00773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" w:type="pct"/>
          </w:tcPr>
          <w:p w14:paraId="3F5D6C2C" w14:textId="77777777" w:rsidR="00773E64" w:rsidRPr="000865F8" w:rsidRDefault="00773E64" w:rsidP="00773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76" w:type="pct"/>
          </w:tcPr>
          <w:p w14:paraId="348618B5" w14:textId="452A2DEB" w:rsidR="00773E64" w:rsidRPr="000865F8" w:rsidRDefault="000E658C" w:rsidP="00773E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87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94" w:type="pct"/>
          </w:tcPr>
          <w:p w14:paraId="7E0BB29E" w14:textId="6685C291" w:rsidR="00773E64" w:rsidRPr="000865F8" w:rsidRDefault="00773E64" w:rsidP="00773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75" w:type="pct"/>
          </w:tcPr>
          <w:p w14:paraId="21D0410D" w14:textId="68961B11" w:rsidR="00773E64" w:rsidRPr="000865F8" w:rsidRDefault="00773E64" w:rsidP="00773E6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87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(3,000)</w:t>
            </w:r>
          </w:p>
        </w:tc>
      </w:tr>
      <w:tr w:rsidR="009F4AE6" w:rsidRPr="000865F8" w14:paraId="58AE7E31" w14:textId="77777777" w:rsidTr="009F4AE6">
        <w:trPr>
          <w:trHeight w:val="39"/>
          <w:tblHeader/>
        </w:trPr>
        <w:tc>
          <w:tcPr>
            <w:tcW w:w="2621" w:type="pct"/>
          </w:tcPr>
          <w:p w14:paraId="1D14BD0F" w14:textId="51A2E904" w:rsidR="009F4AE6" w:rsidRDefault="009F4AE6" w:rsidP="009F4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การเปลี่ยนประเภทเงินลงทุนจาก</w:t>
            </w:r>
          </w:p>
        </w:tc>
        <w:tc>
          <w:tcPr>
            <w:tcW w:w="438" w:type="pct"/>
          </w:tcPr>
          <w:p w14:paraId="3FA59C00" w14:textId="77777777" w:rsidR="009F4AE6" w:rsidRPr="000865F8" w:rsidRDefault="009F4AE6" w:rsidP="009F4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" w:type="pct"/>
          </w:tcPr>
          <w:p w14:paraId="4F5E84A4" w14:textId="77777777" w:rsidR="009F4AE6" w:rsidRPr="000865F8" w:rsidRDefault="009F4AE6" w:rsidP="009F4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76" w:type="pct"/>
          </w:tcPr>
          <w:p w14:paraId="78135CD8" w14:textId="77777777" w:rsidR="009F4AE6" w:rsidRDefault="009F4AE6" w:rsidP="009F4AE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87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4" w:type="pct"/>
          </w:tcPr>
          <w:p w14:paraId="19DDBF6F" w14:textId="77777777" w:rsidR="009F4AE6" w:rsidRPr="000865F8" w:rsidRDefault="009F4AE6" w:rsidP="009F4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75" w:type="pct"/>
          </w:tcPr>
          <w:p w14:paraId="6B05CDA1" w14:textId="77777777" w:rsidR="009F4AE6" w:rsidRDefault="009F4AE6" w:rsidP="009F4AE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87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F4AE6" w:rsidRPr="000865F8" w14:paraId="4BC12168" w14:textId="77777777" w:rsidTr="009F4AE6">
        <w:trPr>
          <w:trHeight w:val="39"/>
          <w:tblHeader/>
        </w:trPr>
        <w:tc>
          <w:tcPr>
            <w:tcW w:w="2621" w:type="pct"/>
          </w:tcPr>
          <w:p w14:paraId="03D9B73C" w14:textId="4B8F6AED" w:rsidR="009F4AE6" w:rsidRDefault="009F4AE6" w:rsidP="009F4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8277FF">
              <w:rPr>
                <w:rFonts w:ascii="Angsana New" w:hAnsi="Angsana New"/>
                <w:sz w:val="30"/>
                <w:szCs w:val="30"/>
                <w:cs/>
              </w:rPr>
              <w:t>สูญเสีย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อำนาจ</w:t>
            </w:r>
            <w:r w:rsidRPr="008277FF">
              <w:rPr>
                <w:rFonts w:ascii="Angsana New" w:hAnsi="Angsana New"/>
                <w:sz w:val="30"/>
                <w:szCs w:val="30"/>
                <w:cs/>
              </w:rPr>
              <w:t>ควบคุมใน</w:t>
            </w:r>
          </w:p>
        </w:tc>
        <w:tc>
          <w:tcPr>
            <w:tcW w:w="438" w:type="pct"/>
          </w:tcPr>
          <w:p w14:paraId="52571AE3" w14:textId="77777777" w:rsidR="009F4AE6" w:rsidRPr="000865F8" w:rsidRDefault="009F4AE6" w:rsidP="009F4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" w:type="pct"/>
          </w:tcPr>
          <w:p w14:paraId="72AF691A" w14:textId="77777777" w:rsidR="009F4AE6" w:rsidRPr="000865F8" w:rsidRDefault="009F4AE6" w:rsidP="009F4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76" w:type="pct"/>
          </w:tcPr>
          <w:p w14:paraId="4E600733" w14:textId="77777777" w:rsidR="009F4AE6" w:rsidRDefault="009F4AE6" w:rsidP="009F4AE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87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4" w:type="pct"/>
          </w:tcPr>
          <w:p w14:paraId="55011A00" w14:textId="77777777" w:rsidR="009F4AE6" w:rsidRPr="000865F8" w:rsidRDefault="009F4AE6" w:rsidP="009F4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75" w:type="pct"/>
          </w:tcPr>
          <w:p w14:paraId="264F501D" w14:textId="77777777" w:rsidR="009F4AE6" w:rsidRDefault="009F4AE6" w:rsidP="009F4AE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87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F4AE6" w:rsidRPr="000865F8" w14:paraId="33F6F24A" w14:textId="77777777" w:rsidTr="009F4AE6">
        <w:trPr>
          <w:trHeight w:val="39"/>
          <w:tblHeader/>
        </w:trPr>
        <w:tc>
          <w:tcPr>
            <w:tcW w:w="2621" w:type="pct"/>
          </w:tcPr>
          <w:p w14:paraId="17BA6105" w14:textId="0C591BE3" w:rsidR="009F4AE6" w:rsidRDefault="009F4AE6" w:rsidP="009F4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910E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8" w:type="pct"/>
          </w:tcPr>
          <w:p w14:paraId="6428BED4" w14:textId="77777777" w:rsidR="009F4AE6" w:rsidRPr="000865F8" w:rsidRDefault="009F4AE6" w:rsidP="009F4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" w:type="pct"/>
          </w:tcPr>
          <w:p w14:paraId="0A2DA5D5" w14:textId="77777777" w:rsidR="009F4AE6" w:rsidRPr="000865F8" w:rsidRDefault="009F4AE6" w:rsidP="009F4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143F958D" w14:textId="472B9105" w:rsidR="009F4AE6" w:rsidRDefault="009F4AE6" w:rsidP="009F4AE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87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94" w:type="pct"/>
          </w:tcPr>
          <w:p w14:paraId="66590C66" w14:textId="77777777" w:rsidR="009F4AE6" w:rsidRPr="000865F8" w:rsidRDefault="009F4AE6" w:rsidP="009F4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14:paraId="013D9E85" w14:textId="05CEC632" w:rsidR="009F4AE6" w:rsidRDefault="009F4AE6" w:rsidP="009F4AE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87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(33,000)</w:t>
            </w:r>
          </w:p>
        </w:tc>
      </w:tr>
      <w:tr w:rsidR="009F4AE6" w:rsidRPr="00556C7B" w14:paraId="582EC251" w14:textId="77777777" w:rsidTr="00773E64">
        <w:trPr>
          <w:trHeight w:val="39"/>
          <w:tblHeader/>
        </w:trPr>
        <w:tc>
          <w:tcPr>
            <w:tcW w:w="2621" w:type="pct"/>
          </w:tcPr>
          <w:p w14:paraId="1AF5C047" w14:textId="6BD845FD" w:rsidR="009F4AE6" w:rsidRPr="00556C7B" w:rsidRDefault="009F4AE6" w:rsidP="009F4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6C7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648E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556C7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38" w:type="pct"/>
          </w:tcPr>
          <w:p w14:paraId="60DE2EF2" w14:textId="77777777" w:rsidR="009F4AE6" w:rsidRPr="00556C7B" w:rsidRDefault="009F4AE6" w:rsidP="009F4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6" w:type="pct"/>
          </w:tcPr>
          <w:p w14:paraId="46BBDADF" w14:textId="77777777" w:rsidR="009F4AE6" w:rsidRPr="00556C7B" w:rsidRDefault="009F4AE6" w:rsidP="009F4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</w:tcPr>
          <w:p w14:paraId="2FC87880" w14:textId="3276D30E" w:rsidR="009F4AE6" w:rsidRPr="00556C7B" w:rsidRDefault="009F4AE6" w:rsidP="009F4AE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87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556C7B">
              <w:rPr>
                <w:rFonts w:asciiTheme="majorBidi" w:hAnsiTheme="majorBidi" w:cstheme="majorBidi"/>
                <w:sz w:val="30"/>
                <w:szCs w:val="30"/>
              </w:rPr>
              <w:t>235,000</w:t>
            </w:r>
          </w:p>
        </w:tc>
        <w:tc>
          <w:tcPr>
            <w:tcW w:w="194" w:type="pct"/>
          </w:tcPr>
          <w:p w14:paraId="38C39806" w14:textId="77777777" w:rsidR="009F4AE6" w:rsidRPr="00556C7B" w:rsidRDefault="009F4AE6" w:rsidP="009F4A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</w:tcPr>
          <w:p w14:paraId="42ABE9A2" w14:textId="0EB6F921" w:rsidR="009F4AE6" w:rsidRPr="00556C7B" w:rsidRDefault="009F4AE6" w:rsidP="009F4AE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87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556C7B">
              <w:rPr>
                <w:rFonts w:asciiTheme="majorBidi" w:hAnsiTheme="majorBidi" w:cstheme="majorBidi"/>
                <w:sz w:val="30"/>
                <w:szCs w:val="30"/>
              </w:rPr>
              <w:t>235,000</w:t>
            </w:r>
          </w:p>
        </w:tc>
      </w:tr>
    </w:tbl>
    <w:p w14:paraId="66C19B87" w14:textId="77777777" w:rsidR="0013283B" w:rsidRPr="00D014B0" w:rsidRDefault="0013283B" w:rsidP="000E6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8253031" w14:textId="182DD6DD" w:rsidR="0013283B" w:rsidRPr="000E658C" w:rsidRDefault="0013283B" w:rsidP="00132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0E658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4B5E68" w:rsidRPr="000E658C">
        <w:rPr>
          <w:rFonts w:ascii="Angsana New" w:hAnsi="Angsana New"/>
          <w:sz w:val="30"/>
          <w:szCs w:val="30"/>
        </w:rPr>
        <w:t>11</w:t>
      </w:r>
      <w:r w:rsidRPr="000E658C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4B5E68" w:rsidRPr="000E658C">
        <w:rPr>
          <w:rFonts w:ascii="Angsana New" w:hAnsi="Angsana New"/>
          <w:sz w:val="30"/>
          <w:szCs w:val="30"/>
        </w:rPr>
        <w:t>2567</w:t>
      </w:r>
      <w:r w:rsidRPr="000E658C">
        <w:rPr>
          <w:rFonts w:ascii="Angsana New" w:hAnsi="Angsana New" w:hint="cs"/>
          <w:sz w:val="30"/>
          <w:szCs w:val="30"/>
          <w:cs/>
        </w:rPr>
        <w:t xml:space="preserve"> กลุ่มบริษัทได้ขายส่วนได้เสียในบริษัท ๙ ปิโตร </w:t>
      </w:r>
      <w:r w:rsidR="009C5013">
        <w:rPr>
          <w:rFonts w:ascii="Angsana New" w:hAnsi="Angsana New" w:hint="cs"/>
          <w:sz w:val="30"/>
          <w:szCs w:val="30"/>
          <w:cs/>
        </w:rPr>
        <w:t>แอนด์เซอร์วิส จำกัด</w:t>
      </w:r>
      <w:r w:rsidR="009C5013">
        <w:rPr>
          <w:rFonts w:ascii="Angsana New" w:hAnsi="Angsana New"/>
          <w:sz w:val="30"/>
          <w:szCs w:val="30"/>
        </w:rPr>
        <w:t xml:space="preserve"> </w:t>
      </w:r>
      <w:r w:rsidR="009C5013">
        <w:rPr>
          <w:rFonts w:ascii="Angsana New" w:hAnsi="Angsana New" w:hint="cs"/>
          <w:sz w:val="30"/>
          <w:szCs w:val="30"/>
          <w:cs/>
        </w:rPr>
        <w:t xml:space="preserve">(๙ ปิโตร) </w:t>
      </w:r>
      <w:r w:rsidRPr="000E658C">
        <w:rPr>
          <w:rFonts w:ascii="Angsana New" w:hAnsi="Angsana New" w:hint="cs"/>
          <w:sz w:val="30"/>
          <w:szCs w:val="30"/>
          <w:cs/>
        </w:rPr>
        <w:t>ซึ่งเป็นบริษัทย่อยออกไปร้อยละ</w:t>
      </w:r>
      <w:r w:rsidRPr="000E658C">
        <w:rPr>
          <w:rFonts w:ascii="Angsana New" w:hAnsi="Angsana New"/>
          <w:sz w:val="30"/>
          <w:szCs w:val="30"/>
        </w:rPr>
        <w:t xml:space="preserve"> </w:t>
      </w:r>
      <w:r w:rsidR="004B5E68" w:rsidRPr="000E658C">
        <w:rPr>
          <w:rFonts w:ascii="Angsana New" w:hAnsi="Angsana New"/>
          <w:sz w:val="30"/>
          <w:szCs w:val="30"/>
        </w:rPr>
        <w:t>8</w:t>
      </w:r>
      <w:r w:rsidRPr="000E658C">
        <w:rPr>
          <w:rFonts w:ascii="Angsana New" w:hAnsi="Angsana New"/>
          <w:sz w:val="30"/>
          <w:szCs w:val="30"/>
        </w:rPr>
        <w:t>.</w:t>
      </w:r>
      <w:r w:rsidR="004B5E68" w:rsidRPr="000E658C">
        <w:rPr>
          <w:rFonts w:ascii="Angsana New" w:hAnsi="Angsana New"/>
          <w:sz w:val="30"/>
          <w:szCs w:val="30"/>
        </w:rPr>
        <w:t>3</w:t>
      </w:r>
      <w:r w:rsidRPr="000E658C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4B5E68" w:rsidRPr="000E658C">
        <w:rPr>
          <w:rFonts w:ascii="Angsana New" w:hAnsi="Angsana New"/>
          <w:sz w:val="30"/>
          <w:szCs w:val="30"/>
        </w:rPr>
        <w:t>300</w:t>
      </w:r>
      <w:r w:rsidRPr="000E658C">
        <w:rPr>
          <w:rFonts w:ascii="Angsana New" w:hAnsi="Angsana New"/>
          <w:sz w:val="30"/>
          <w:szCs w:val="30"/>
        </w:rPr>
        <w:t>,</w:t>
      </w:r>
      <w:r w:rsidR="004B5E68" w:rsidRPr="000E658C">
        <w:rPr>
          <w:rFonts w:ascii="Angsana New" w:hAnsi="Angsana New"/>
          <w:sz w:val="30"/>
          <w:szCs w:val="30"/>
        </w:rPr>
        <w:t>000</w:t>
      </w:r>
      <w:r w:rsidRPr="000E658C">
        <w:rPr>
          <w:rFonts w:ascii="Angsana New" w:hAnsi="Angsana New"/>
          <w:sz w:val="30"/>
          <w:szCs w:val="30"/>
        </w:rPr>
        <w:t xml:space="preserve"> </w:t>
      </w:r>
      <w:r w:rsidRPr="000E658C">
        <w:rPr>
          <w:rFonts w:ascii="Angsana New" w:hAnsi="Angsana New" w:hint="cs"/>
          <w:sz w:val="30"/>
          <w:szCs w:val="30"/>
          <w:cs/>
        </w:rPr>
        <w:t xml:space="preserve">หุ้น เป็นจำนวนเงินรวม </w:t>
      </w:r>
      <w:r w:rsidR="004B5E68" w:rsidRPr="000E658C">
        <w:rPr>
          <w:rFonts w:ascii="Angsana New" w:hAnsi="Angsana New"/>
          <w:sz w:val="30"/>
          <w:szCs w:val="30"/>
        </w:rPr>
        <w:t>3</w:t>
      </w:r>
      <w:r w:rsidR="002661BC" w:rsidRPr="000E658C">
        <w:rPr>
          <w:rFonts w:ascii="Angsana New" w:hAnsi="Angsana New"/>
          <w:sz w:val="30"/>
          <w:szCs w:val="30"/>
        </w:rPr>
        <w:t>.</w:t>
      </w:r>
      <w:r w:rsidR="004B5E68" w:rsidRPr="000E658C">
        <w:rPr>
          <w:rFonts w:ascii="Angsana New" w:hAnsi="Angsana New"/>
          <w:sz w:val="30"/>
          <w:szCs w:val="30"/>
        </w:rPr>
        <w:t>0</w:t>
      </w:r>
      <w:r w:rsidRPr="000E658C">
        <w:rPr>
          <w:rFonts w:ascii="Angsana New" w:hAnsi="Angsana New" w:hint="cs"/>
          <w:sz w:val="30"/>
          <w:szCs w:val="30"/>
          <w:cs/>
        </w:rPr>
        <w:t xml:space="preserve"> ล้านบาท มูลค่าตามบัญชีของสินทรัพย์สุทธิดังกล่าวในงบการเงินของกลุ่มบริษัท ณ วันที่ขาย มีจำนวน </w:t>
      </w:r>
      <w:r w:rsidR="004B5E68" w:rsidRPr="000E658C">
        <w:rPr>
          <w:rFonts w:ascii="Angsana New" w:hAnsi="Angsana New"/>
          <w:sz w:val="30"/>
          <w:szCs w:val="30"/>
        </w:rPr>
        <w:t>32</w:t>
      </w:r>
      <w:r w:rsidR="002661BC" w:rsidRPr="000E658C">
        <w:rPr>
          <w:rFonts w:ascii="Angsana New" w:hAnsi="Angsana New"/>
          <w:sz w:val="30"/>
          <w:szCs w:val="30"/>
        </w:rPr>
        <w:t>.</w:t>
      </w:r>
      <w:r w:rsidR="004B5E68" w:rsidRPr="000E658C">
        <w:rPr>
          <w:rFonts w:ascii="Angsana New" w:hAnsi="Angsana New"/>
          <w:sz w:val="30"/>
          <w:szCs w:val="30"/>
        </w:rPr>
        <w:t>0</w:t>
      </w:r>
      <w:r w:rsidRPr="000E658C">
        <w:rPr>
          <w:rFonts w:ascii="Angsana New" w:hAnsi="Angsana New" w:hint="cs"/>
          <w:sz w:val="30"/>
          <w:szCs w:val="30"/>
          <w:cs/>
        </w:rPr>
        <w:t xml:space="preserve"> ล้านบาท กลุ่มบริษัทจึงรับรู้ส่วนได้เสียที่ไม่มีอำนาจควบคุมเพิ่มขึ้นเป็นจำนวนเงิน </w:t>
      </w:r>
      <w:r w:rsidR="004B5E68" w:rsidRPr="000E658C">
        <w:rPr>
          <w:rFonts w:ascii="Angsana New" w:hAnsi="Angsana New"/>
          <w:sz w:val="30"/>
          <w:szCs w:val="30"/>
        </w:rPr>
        <w:t>2</w:t>
      </w:r>
      <w:r w:rsidRPr="000E658C">
        <w:rPr>
          <w:rFonts w:ascii="Angsana New" w:hAnsi="Angsana New"/>
          <w:sz w:val="30"/>
          <w:szCs w:val="30"/>
        </w:rPr>
        <w:t>.</w:t>
      </w:r>
      <w:r w:rsidR="004B5E68" w:rsidRPr="000E658C">
        <w:rPr>
          <w:rFonts w:ascii="Angsana New" w:hAnsi="Angsana New"/>
          <w:sz w:val="30"/>
          <w:szCs w:val="30"/>
        </w:rPr>
        <w:t>7</w:t>
      </w:r>
      <w:r w:rsidRPr="000E658C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75DCF75A" w14:textId="77777777" w:rsidR="00A23B2C" w:rsidRPr="000E658C" w:rsidRDefault="00A23B2C" w:rsidP="00A90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C6FA014" w14:textId="746110B9" w:rsidR="00CA00B5" w:rsidRDefault="00CA00B5" w:rsidP="00A90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E658C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="004B5E68" w:rsidRPr="000E658C">
        <w:rPr>
          <w:rFonts w:ascii="Angsana New" w:hAnsi="Angsana New"/>
          <w:sz w:val="30"/>
          <w:szCs w:val="30"/>
        </w:rPr>
        <w:t>24</w:t>
      </w:r>
      <w:r w:rsidRPr="000E658C">
        <w:rPr>
          <w:rFonts w:ascii="Angsana New" w:hAnsi="Angsana New"/>
          <w:sz w:val="30"/>
          <w:szCs w:val="30"/>
        </w:rPr>
        <w:t xml:space="preserve"> </w:t>
      </w:r>
      <w:r w:rsidRPr="000E658C">
        <w:rPr>
          <w:rFonts w:ascii="Angsana New" w:hAnsi="Angsana New"/>
          <w:sz w:val="30"/>
          <w:szCs w:val="30"/>
          <w:cs/>
        </w:rPr>
        <w:t xml:space="preserve">ตุลาคม </w:t>
      </w:r>
      <w:r w:rsidR="004B5E68" w:rsidRPr="000E658C">
        <w:rPr>
          <w:rFonts w:ascii="Angsana New" w:hAnsi="Angsana New"/>
          <w:sz w:val="30"/>
          <w:szCs w:val="30"/>
        </w:rPr>
        <w:t>2567</w:t>
      </w:r>
      <w:r w:rsidRPr="000E658C">
        <w:rPr>
          <w:rFonts w:ascii="Angsana New" w:hAnsi="Angsana New"/>
          <w:sz w:val="30"/>
          <w:szCs w:val="30"/>
        </w:rPr>
        <w:t xml:space="preserve"> </w:t>
      </w:r>
      <w:r w:rsidRPr="000E658C">
        <w:rPr>
          <w:rFonts w:ascii="Angsana New" w:hAnsi="Angsana New"/>
          <w:sz w:val="30"/>
          <w:szCs w:val="30"/>
          <w:cs/>
        </w:rPr>
        <w:t>กลุ่มบริษัทได้สละสิทธิ์การเข้าซื้อหุ้นสามัญเพิ่มทุนในบริษัท ๙ ปิโตร</w:t>
      </w:r>
      <w:r w:rsidR="005A7EDF" w:rsidRPr="000E658C">
        <w:rPr>
          <w:rFonts w:ascii="Angsana New" w:hAnsi="Angsana New"/>
          <w:sz w:val="30"/>
          <w:szCs w:val="30"/>
        </w:rPr>
        <w:t xml:space="preserve"> </w:t>
      </w:r>
      <w:r w:rsidRPr="000E658C">
        <w:rPr>
          <w:rFonts w:ascii="Angsana New" w:hAnsi="Angsana New"/>
          <w:sz w:val="30"/>
          <w:szCs w:val="30"/>
          <w:cs/>
        </w:rPr>
        <w:t xml:space="preserve">ให้กับบุคคลที่ไม่เกี่ยวข้องกัน จำนวน </w:t>
      </w:r>
      <w:r w:rsidR="004B5E68" w:rsidRPr="000E658C">
        <w:rPr>
          <w:rFonts w:ascii="Angsana New" w:hAnsi="Angsana New"/>
          <w:sz w:val="30"/>
          <w:szCs w:val="30"/>
        </w:rPr>
        <w:t>3</w:t>
      </w:r>
      <w:r w:rsidRPr="000E658C">
        <w:rPr>
          <w:rFonts w:ascii="Angsana New" w:hAnsi="Angsana New"/>
          <w:sz w:val="30"/>
          <w:szCs w:val="30"/>
        </w:rPr>
        <w:t>,</w:t>
      </w:r>
      <w:r w:rsidR="004B5E68" w:rsidRPr="000E658C">
        <w:rPr>
          <w:rFonts w:ascii="Angsana New" w:hAnsi="Angsana New"/>
          <w:sz w:val="30"/>
          <w:szCs w:val="30"/>
        </w:rPr>
        <w:t>000</w:t>
      </w:r>
      <w:r w:rsidRPr="000E658C">
        <w:rPr>
          <w:rFonts w:ascii="Angsana New" w:hAnsi="Angsana New"/>
          <w:sz w:val="30"/>
          <w:szCs w:val="30"/>
        </w:rPr>
        <w:t>,</w:t>
      </w:r>
      <w:r w:rsidR="004B5E68" w:rsidRPr="000E658C">
        <w:rPr>
          <w:rFonts w:ascii="Angsana New" w:hAnsi="Angsana New"/>
          <w:sz w:val="30"/>
          <w:szCs w:val="30"/>
        </w:rPr>
        <w:t>000</w:t>
      </w:r>
      <w:r w:rsidRPr="000E658C">
        <w:rPr>
          <w:rFonts w:ascii="Angsana New" w:hAnsi="Angsana New"/>
          <w:sz w:val="30"/>
          <w:szCs w:val="30"/>
        </w:rPr>
        <w:t xml:space="preserve"> </w:t>
      </w:r>
      <w:r w:rsidRPr="000E658C">
        <w:rPr>
          <w:rFonts w:ascii="Angsana New" w:hAnsi="Angsana New"/>
          <w:sz w:val="30"/>
          <w:szCs w:val="30"/>
          <w:cs/>
        </w:rPr>
        <w:t xml:space="preserve">หุ้น เป็นจำนวนเงินรวม </w:t>
      </w:r>
      <w:r w:rsidR="004B5E68" w:rsidRPr="000E658C">
        <w:rPr>
          <w:rFonts w:ascii="Angsana New" w:hAnsi="Angsana New"/>
          <w:sz w:val="30"/>
          <w:szCs w:val="30"/>
        </w:rPr>
        <w:t>30</w:t>
      </w:r>
      <w:r w:rsidR="002661BC" w:rsidRPr="000E658C">
        <w:rPr>
          <w:rFonts w:ascii="Angsana New" w:hAnsi="Angsana New"/>
          <w:sz w:val="30"/>
          <w:szCs w:val="30"/>
        </w:rPr>
        <w:t>.</w:t>
      </w:r>
      <w:r w:rsidR="004B5E68" w:rsidRPr="000E658C">
        <w:rPr>
          <w:rFonts w:ascii="Angsana New" w:hAnsi="Angsana New"/>
          <w:sz w:val="30"/>
          <w:szCs w:val="30"/>
        </w:rPr>
        <w:t>0</w:t>
      </w:r>
      <w:r w:rsidRPr="000E658C">
        <w:rPr>
          <w:rFonts w:ascii="Angsana New" w:hAnsi="Angsana New"/>
          <w:sz w:val="30"/>
          <w:szCs w:val="30"/>
        </w:rPr>
        <w:t xml:space="preserve"> </w:t>
      </w:r>
      <w:r w:rsidRPr="000E658C">
        <w:rPr>
          <w:rFonts w:ascii="Angsana New" w:hAnsi="Angsana New"/>
          <w:sz w:val="30"/>
          <w:szCs w:val="30"/>
          <w:cs/>
        </w:rPr>
        <w:t>ล้านบาท</w:t>
      </w:r>
      <w:r w:rsidR="00BF1036" w:rsidRPr="000E658C">
        <w:rPr>
          <w:rFonts w:ascii="Angsana New" w:hAnsi="Angsana New"/>
          <w:sz w:val="30"/>
          <w:szCs w:val="30"/>
        </w:rPr>
        <w:t xml:space="preserve"> </w:t>
      </w:r>
      <w:r w:rsidRPr="000E658C">
        <w:rPr>
          <w:rFonts w:ascii="Angsana New" w:hAnsi="Angsana New"/>
          <w:sz w:val="30"/>
          <w:szCs w:val="30"/>
          <w:cs/>
        </w:rPr>
        <w:t xml:space="preserve">ทำให้สัดส่วนการลงทุนของกลุ่มบริษัทเหลือร้อยละ </w:t>
      </w:r>
      <w:r w:rsidR="004B5E68" w:rsidRPr="000E658C">
        <w:rPr>
          <w:rFonts w:ascii="Angsana New" w:hAnsi="Angsana New"/>
          <w:sz w:val="30"/>
          <w:szCs w:val="30"/>
        </w:rPr>
        <w:t>50</w:t>
      </w:r>
      <w:r w:rsidRPr="000E658C">
        <w:rPr>
          <w:rFonts w:ascii="Angsana New" w:hAnsi="Angsana New"/>
          <w:sz w:val="30"/>
          <w:szCs w:val="30"/>
        </w:rPr>
        <w:t>.</w:t>
      </w:r>
      <w:r w:rsidR="004B5E68" w:rsidRPr="000E658C">
        <w:rPr>
          <w:rFonts w:ascii="Angsana New" w:hAnsi="Angsana New"/>
          <w:sz w:val="30"/>
          <w:szCs w:val="30"/>
        </w:rPr>
        <w:t>0</w:t>
      </w:r>
      <w:r w:rsidRPr="000E658C">
        <w:rPr>
          <w:rFonts w:ascii="Angsana New" w:hAnsi="Angsana New"/>
          <w:sz w:val="30"/>
          <w:szCs w:val="30"/>
        </w:rPr>
        <w:t xml:space="preserve"> </w:t>
      </w:r>
      <w:r w:rsidRPr="000E658C">
        <w:rPr>
          <w:rFonts w:ascii="Angsana New" w:hAnsi="Angsana New"/>
          <w:sz w:val="30"/>
          <w:szCs w:val="30"/>
          <w:cs/>
        </w:rPr>
        <w:t>และกลุ่มบริษัทสูญเสียอำนาจการควบคุมในบริษัทย่อยดังกล่าว กลุ่มบริษัทจึงจัดประเภท</w:t>
      </w:r>
      <w:r w:rsidR="00BF1036" w:rsidRPr="000E658C">
        <w:rPr>
          <w:rFonts w:ascii="Angsana New" w:hAnsi="Angsana New"/>
          <w:sz w:val="30"/>
          <w:szCs w:val="30"/>
        </w:rPr>
        <w:br/>
      </w:r>
      <w:r w:rsidRPr="000E658C">
        <w:rPr>
          <w:rFonts w:ascii="Angsana New" w:hAnsi="Angsana New"/>
          <w:sz w:val="30"/>
          <w:szCs w:val="30"/>
          <w:cs/>
        </w:rPr>
        <w:t>เงินลงทุนในบริษัท ๙ ปิโตร เป็นเงินลงทุนในการร่วมค้า มูลค่าตามบัญชีของสินทรัพย์สุทธิของ</w:t>
      </w:r>
      <w:r w:rsidR="00BF1036" w:rsidRPr="000E658C">
        <w:rPr>
          <w:rFonts w:ascii="Angsana New" w:hAnsi="Angsana New"/>
          <w:sz w:val="30"/>
          <w:szCs w:val="30"/>
          <w:cs/>
        </w:rPr>
        <w:t xml:space="preserve">บริษัท ๙ ปิโตร </w:t>
      </w:r>
      <w:r w:rsidR="00BF1036" w:rsidRPr="000E658C">
        <w:rPr>
          <w:rFonts w:ascii="Angsana New" w:hAnsi="Angsana New"/>
          <w:sz w:val="30"/>
          <w:szCs w:val="30"/>
        </w:rPr>
        <w:br/>
      </w:r>
      <w:r w:rsidRPr="000E658C">
        <w:rPr>
          <w:rFonts w:ascii="Angsana New" w:hAnsi="Angsana New"/>
          <w:sz w:val="30"/>
          <w:szCs w:val="30"/>
          <w:cs/>
        </w:rPr>
        <w:t>ในงบการเงินของกลุ่มบริษัท ณ วันที่</w:t>
      </w:r>
      <w:r w:rsidR="00747BAF" w:rsidRPr="000E658C">
        <w:rPr>
          <w:rFonts w:ascii="Angsana New" w:hAnsi="Angsana New" w:hint="cs"/>
          <w:sz w:val="30"/>
          <w:szCs w:val="30"/>
          <w:cs/>
        </w:rPr>
        <w:t>สละสิทธิ์</w:t>
      </w:r>
      <w:r w:rsidRPr="000E658C">
        <w:rPr>
          <w:rFonts w:ascii="Angsana New" w:hAnsi="Angsana New"/>
          <w:sz w:val="30"/>
          <w:szCs w:val="30"/>
          <w:cs/>
        </w:rPr>
        <w:t xml:space="preserve"> มีจำนวน </w:t>
      </w:r>
      <w:r w:rsidR="004B5E68" w:rsidRPr="000E658C">
        <w:rPr>
          <w:rFonts w:ascii="Angsana New" w:hAnsi="Angsana New"/>
          <w:sz w:val="30"/>
          <w:szCs w:val="30"/>
        </w:rPr>
        <w:t>26</w:t>
      </w:r>
      <w:r w:rsidRPr="000E658C">
        <w:rPr>
          <w:rFonts w:ascii="Angsana New" w:hAnsi="Angsana New"/>
          <w:sz w:val="30"/>
          <w:szCs w:val="30"/>
        </w:rPr>
        <w:t>.</w:t>
      </w:r>
      <w:r w:rsidR="004B5E68" w:rsidRPr="000E658C">
        <w:rPr>
          <w:rFonts w:ascii="Angsana New" w:hAnsi="Angsana New"/>
          <w:sz w:val="30"/>
          <w:szCs w:val="30"/>
        </w:rPr>
        <w:t>5</w:t>
      </w:r>
      <w:r w:rsidRPr="000E658C">
        <w:rPr>
          <w:rFonts w:ascii="Angsana New" w:hAnsi="Angsana New"/>
          <w:sz w:val="30"/>
          <w:szCs w:val="30"/>
        </w:rPr>
        <w:t xml:space="preserve"> </w:t>
      </w:r>
      <w:r w:rsidRPr="000E658C">
        <w:rPr>
          <w:rFonts w:ascii="Angsana New" w:hAnsi="Angsana New"/>
          <w:sz w:val="30"/>
          <w:szCs w:val="30"/>
          <w:cs/>
        </w:rPr>
        <w:t>ล้านบาท มูลค่ายุติธรรมของส่วนได้เสียของการร่วมค้า</w:t>
      </w:r>
      <w:r w:rsidR="00F81DF1" w:rsidRPr="000E658C">
        <w:rPr>
          <w:rFonts w:ascii="Angsana New" w:hAnsi="Angsana New"/>
          <w:sz w:val="30"/>
          <w:szCs w:val="30"/>
        </w:rPr>
        <w:br/>
      </w:r>
      <w:r w:rsidRPr="000E658C">
        <w:rPr>
          <w:rFonts w:ascii="Angsana New" w:hAnsi="Angsana New"/>
          <w:sz w:val="30"/>
          <w:szCs w:val="30"/>
          <w:cs/>
        </w:rPr>
        <w:t xml:space="preserve">ที่ยังคงอยู่ในกลุ่มบริษัท ณ วันที่สูญเสียอำนาจการควบคุมมีจำนวน </w:t>
      </w:r>
      <w:r w:rsidR="004B5E68" w:rsidRPr="000E658C">
        <w:rPr>
          <w:rFonts w:ascii="Angsana New" w:hAnsi="Angsana New"/>
          <w:sz w:val="30"/>
          <w:szCs w:val="30"/>
        </w:rPr>
        <w:t>32</w:t>
      </w:r>
      <w:r w:rsidRPr="000E658C">
        <w:rPr>
          <w:rFonts w:ascii="Angsana New" w:hAnsi="Angsana New"/>
          <w:sz w:val="30"/>
          <w:szCs w:val="30"/>
        </w:rPr>
        <w:t>.</w:t>
      </w:r>
      <w:r w:rsidR="004B5E68" w:rsidRPr="000E658C">
        <w:rPr>
          <w:rFonts w:ascii="Angsana New" w:hAnsi="Angsana New"/>
          <w:sz w:val="30"/>
          <w:szCs w:val="30"/>
        </w:rPr>
        <w:t>8</w:t>
      </w:r>
      <w:r w:rsidRPr="000E658C">
        <w:rPr>
          <w:rFonts w:ascii="Angsana New" w:hAnsi="Angsana New"/>
          <w:sz w:val="30"/>
          <w:szCs w:val="30"/>
        </w:rPr>
        <w:t xml:space="preserve"> </w:t>
      </w:r>
      <w:r w:rsidRPr="000E658C">
        <w:rPr>
          <w:rFonts w:ascii="Angsana New" w:hAnsi="Angsana New"/>
          <w:sz w:val="30"/>
          <w:szCs w:val="30"/>
          <w:cs/>
        </w:rPr>
        <w:t>ล้านบาท ได้ถือเป็นมูลค่าเริ่มแรกของ</w:t>
      </w:r>
      <w:r w:rsidR="009A46C3">
        <w:rPr>
          <w:rFonts w:ascii="Angsana New" w:hAnsi="Angsana New"/>
          <w:sz w:val="30"/>
          <w:szCs w:val="30"/>
        </w:rPr>
        <w:br/>
      </w:r>
      <w:r w:rsidRPr="000E658C">
        <w:rPr>
          <w:rFonts w:ascii="Angsana New" w:hAnsi="Angsana New"/>
          <w:sz w:val="30"/>
          <w:szCs w:val="30"/>
          <w:cs/>
        </w:rPr>
        <w:t>เงินลงทุนในการร่วมค้านั้น ณ วันนั้น และกลุ่มบริษัทรับรู้กำไรจากการเสียอำนาจการควบคุมในบริษัทย่อยเป็น</w:t>
      </w:r>
      <w:r w:rsidR="00F81DF1" w:rsidRPr="000E658C">
        <w:rPr>
          <w:rFonts w:ascii="Angsana New" w:hAnsi="Angsana New"/>
          <w:sz w:val="30"/>
          <w:szCs w:val="30"/>
        </w:rPr>
        <w:br/>
      </w:r>
      <w:r w:rsidRPr="000E658C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4B5E68" w:rsidRPr="000E658C">
        <w:rPr>
          <w:rFonts w:ascii="Angsana New" w:hAnsi="Angsana New"/>
          <w:sz w:val="30"/>
          <w:szCs w:val="30"/>
        </w:rPr>
        <w:t>6</w:t>
      </w:r>
      <w:r w:rsidRPr="000E658C">
        <w:rPr>
          <w:rFonts w:ascii="Angsana New" w:hAnsi="Angsana New"/>
          <w:sz w:val="30"/>
          <w:szCs w:val="30"/>
        </w:rPr>
        <w:t>.</w:t>
      </w:r>
      <w:r w:rsidR="004B5E68" w:rsidRPr="000E658C">
        <w:rPr>
          <w:rFonts w:ascii="Angsana New" w:hAnsi="Angsana New"/>
          <w:sz w:val="30"/>
          <w:szCs w:val="30"/>
        </w:rPr>
        <w:t>3</w:t>
      </w:r>
      <w:r w:rsidRPr="000E658C">
        <w:rPr>
          <w:rFonts w:ascii="Angsana New" w:hAnsi="Angsana New"/>
          <w:sz w:val="30"/>
          <w:szCs w:val="30"/>
        </w:rPr>
        <w:t xml:space="preserve"> </w:t>
      </w:r>
      <w:r w:rsidRPr="000E658C">
        <w:rPr>
          <w:rFonts w:ascii="Angsana New" w:hAnsi="Angsana New"/>
          <w:sz w:val="30"/>
          <w:szCs w:val="30"/>
          <w:cs/>
        </w:rPr>
        <w:t>ล้านบาท</w:t>
      </w:r>
    </w:p>
    <w:p w14:paraId="7D47158D" w14:textId="0B1291D4" w:rsidR="00D26C33" w:rsidRDefault="00D26C33" w:rsidP="00D26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542FD79" w14:textId="2441FDF3" w:rsidR="00D81138" w:rsidRPr="007832C5" w:rsidRDefault="00D81138" w:rsidP="00D8113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5819F4">
        <w:rPr>
          <w:rFonts w:ascii="Angsana New" w:hAnsi="Angsana New"/>
          <w:bCs/>
          <w:sz w:val="30"/>
          <w:szCs w:val="30"/>
          <w:cs/>
        </w:rPr>
        <w:t>เงิน</w:t>
      </w:r>
      <w:r w:rsidRPr="00D81138">
        <w:rPr>
          <w:rFonts w:ascii="Angsana New" w:hAnsi="Angsana New"/>
          <w:bCs/>
          <w:sz w:val="30"/>
          <w:szCs w:val="30"/>
          <w:cs/>
        </w:rPr>
        <w:t>ลงทุนในการร่วมค้า</w:t>
      </w:r>
    </w:p>
    <w:p w14:paraId="758FB082" w14:textId="77777777" w:rsidR="007F2C39" w:rsidRPr="00FD6085" w:rsidRDefault="007F2C39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2"/>
          <w:szCs w:val="32"/>
        </w:rPr>
      </w:pPr>
      <w:r w:rsidRPr="00FD6085">
        <w:rPr>
          <w:rFonts w:ascii="Angsana New" w:hAnsi="Angsana New"/>
          <w:sz w:val="32"/>
          <w:szCs w:val="32"/>
          <w:cs/>
        </w:rPr>
        <w:tab/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75"/>
        <w:gridCol w:w="893"/>
        <w:gridCol w:w="1170"/>
        <w:gridCol w:w="273"/>
        <w:gridCol w:w="1274"/>
        <w:gridCol w:w="273"/>
        <w:gridCol w:w="1077"/>
        <w:gridCol w:w="273"/>
        <w:gridCol w:w="1162"/>
      </w:tblGrid>
      <w:tr w:rsidR="00273469" w:rsidRPr="00F3526D" w14:paraId="482A1626" w14:textId="77777777" w:rsidTr="00273469">
        <w:trPr>
          <w:tblHeader/>
        </w:trPr>
        <w:tc>
          <w:tcPr>
            <w:tcW w:w="1551" w:type="pct"/>
          </w:tcPr>
          <w:p w14:paraId="253EA682" w14:textId="77777777" w:rsidR="00273469" w:rsidRPr="00F3526D" w:rsidRDefault="00273469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2" w:type="pct"/>
          </w:tcPr>
          <w:p w14:paraId="6F868B16" w14:textId="77777777" w:rsidR="00273469" w:rsidRPr="00F3526D" w:rsidRDefault="00273469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5" w:type="pct"/>
            <w:gridSpan w:val="3"/>
          </w:tcPr>
          <w:p w14:paraId="46D831CA" w14:textId="4F795730" w:rsidR="00273469" w:rsidRPr="00FF1261" w:rsidRDefault="00273469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352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EFAE46D" w14:textId="77777777" w:rsidR="00273469" w:rsidRPr="00F3526D" w:rsidRDefault="00273469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5" w:type="pct"/>
            <w:gridSpan w:val="3"/>
            <w:vAlign w:val="center"/>
          </w:tcPr>
          <w:p w14:paraId="2A1A25D5" w14:textId="77777777" w:rsidR="00273469" w:rsidRPr="00F3526D" w:rsidRDefault="00273469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2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614D" w:rsidRPr="00F3526D" w14:paraId="36D1E12D" w14:textId="77777777" w:rsidTr="00F3526D">
        <w:trPr>
          <w:tblHeader/>
        </w:trPr>
        <w:tc>
          <w:tcPr>
            <w:tcW w:w="1551" w:type="pct"/>
          </w:tcPr>
          <w:p w14:paraId="11A08B5F" w14:textId="77777777" w:rsidR="001C614D" w:rsidRPr="00F3526D" w:rsidRDefault="001C614D" w:rsidP="001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5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2" w:type="pct"/>
          </w:tcPr>
          <w:p w14:paraId="570F6DA3" w14:textId="62FF20CB" w:rsidR="001C614D" w:rsidRPr="00F3526D" w:rsidRDefault="001C614D" w:rsidP="001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14:paraId="05EDF3EA" w14:textId="2618D9BC" w:rsidR="001C614D" w:rsidRPr="00F3526D" w:rsidRDefault="001C614D" w:rsidP="001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14B3087D" w14:textId="77777777" w:rsidR="001C614D" w:rsidRPr="00F3526D" w:rsidRDefault="001C614D" w:rsidP="001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33596AE5" w14:textId="3316FEA1" w:rsidR="001C614D" w:rsidRPr="00F3526D" w:rsidRDefault="001C614D" w:rsidP="001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0866919C" w14:textId="77777777" w:rsidR="001C614D" w:rsidRPr="00F3526D" w:rsidRDefault="001C614D" w:rsidP="001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61ECCCE9" w14:textId="65AB2908" w:rsidR="001C614D" w:rsidRPr="00F3526D" w:rsidRDefault="001C614D" w:rsidP="001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547DEC2C" w14:textId="77777777" w:rsidR="001C614D" w:rsidRPr="00F3526D" w:rsidRDefault="001C614D" w:rsidP="001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7DDA328A" w14:textId="4E7A29A0" w:rsidR="001C614D" w:rsidRPr="00F3526D" w:rsidRDefault="001C614D" w:rsidP="001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C614D" w:rsidRPr="00F3526D" w14:paraId="26E01CA8" w14:textId="77777777" w:rsidTr="00F3526D">
        <w:trPr>
          <w:tblHeader/>
        </w:trPr>
        <w:tc>
          <w:tcPr>
            <w:tcW w:w="1551" w:type="pct"/>
          </w:tcPr>
          <w:p w14:paraId="2CB85DBB" w14:textId="77777777" w:rsidR="001C614D" w:rsidRPr="00F3526D" w:rsidRDefault="001C614D" w:rsidP="001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</w:tcPr>
          <w:p w14:paraId="37F0955E" w14:textId="77777777" w:rsidR="001C614D" w:rsidRPr="00F3526D" w:rsidRDefault="001C614D" w:rsidP="001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8" w:type="pct"/>
            <w:gridSpan w:val="7"/>
          </w:tcPr>
          <w:p w14:paraId="239F0719" w14:textId="77777777" w:rsidR="001C614D" w:rsidRPr="00F3526D" w:rsidRDefault="001C614D" w:rsidP="001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2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614D" w:rsidRPr="00F3526D" w14:paraId="396B1131" w14:textId="77777777" w:rsidTr="00F3526D">
        <w:tc>
          <w:tcPr>
            <w:tcW w:w="1551" w:type="pct"/>
          </w:tcPr>
          <w:p w14:paraId="7EB812F3" w14:textId="73264AD7" w:rsidR="001C614D" w:rsidRPr="00F3526D" w:rsidRDefault="001C614D" w:rsidP="001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3526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Pr="00F352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526D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82" w:type="pct"/>
          </w:tcPr>
          <w:p w14:paraId="76BBDDC6" w14:textId="77777777" w:rsidR="001C614D" w:rsidRPr="001C614D" w:rsidRDefault="001C614D" w:rsidP="001C61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2037EB8B" w14:textId="53989183" w:rsidR="001C614D" w:rsidRPr="001C614D" w:rsidRDefault="001C614D" w:rsidP="001C61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61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1,102,891</w:t>
            </w:r>
          </w:p>
        </w:tc>
        <w:tc>
          <w:tcPr>
            <w:tcW w:w="147" w:type="pct"/>
          </w:tcPr>
          <w:p w14:paraId="1C53FBA8" w14:textId="77777777" w:rsidR="001C614D" w:rsidRPr="009D2999" w:rsidRDefault="001C614D" w:rsidP="001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14:paraId="5CEA0C6F" w14:textId="67ADB795" w:rsidR="001C614D" w:rsidRPr="009D2999" w:rsidRDefault="001C614D" w:rsidP="001C61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B5E6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994</w:t>
            </w:r>
            <w:r w:rsidRPr="009142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324</w:t>
            </w:r>
          </w:p>
        </w:tc>
        <w:tc>
          <w:tcPr>
            <w:tcW w:w="147" w:type="pct"/>
          </w:tcPr>
          <w:p w14:paraId="19EBE534" w14:textId="77777777" w:rsidR="001C614D" w:rsidRPr="009D2999" w:rsidRDefault="001C614D" w:rsidP="001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14:paraId="09C4BE6E" w14:textId="74697320" w:rsidR="001C614D" w:rsidRPr="001C614D" w:rsidRDefault="001C614D" w:rsidP="001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1C614D">
              <w:rPr>
                <w:rFonts w:ascii="Angsana New" w:hAnsi="Angsana New"/>
                <w:sz w:val="30"/>
                <w:szCs w:val="30"/>
              </w:rPr>
              <w:t>936,630</w:t>
            </w:r>
          </w:p>
        </w:tc>
        <w:tc>
          <w:tcPr>
            <w:tcW w:w="147" w:type="pct"/>
          </w:tcPr>
          <w:p w14:paraId="5BCA40D3" w14:textId="77777777" w:rsidR="001C614D" w:rsidRPr="009D2999" w:rsidRDefault="001C614D" w:rsidP="001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7" w:type="pct"/>
          </w:tcPr>
          <w:p w14:paraId="7925C7B3" w14:textId="53CEEDE9" w:rsidR="001C614D" w:rsidRPr="009D2999" w:rsidRDefault="001C614D" w:rsidP="001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903</w:t>
            </w:r>
            <w:r w:rsidRPr="00914269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630</w:t>
            </w:r>
          </w:p>
        </w:tc>
      </w:tr>
      <w:tr w:rsidR="001C614D" w:rsidRPr="00F3526D" w14:paraId="37CC4B4D" w14:textId="77777777" w:rsidTr="00F3526D">
        <w:tc>
          <w:tcPr>
            <w:tcW w:w="1551" w:type="pct"/>
          </w:tcPr>
          <w:p w14:paraId="4F076C66" w14:textId="3833EB72" w:rsidR="001C614D" w:rsidRPr="00C9336D" w:rsidRDefault="001C614D" w:rsidP="001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 w:hanging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36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C9336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Pr="00F81DF1">
              <w:rPr>
                <w:rFonts w:asciiTheme="majorBidi" w:hAnsi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82" w:type="pct"/>
          </w:tcPr>
          <w:p w14:paraId="6AD66795" w14:textId="77777777" w:rsidR="001C614D" w:rsidRPr="00F3526D" w:rsidRDefault="001C614D" w:rsidP="001C61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3E50B9DD" w14:textId="77777777" w:rsidR="001C614D" w:rsidRPr="00F3526D" w:rsidRDefault="001C614D" w:rsidP="001C61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39F71B24" w14:textId="77777777" w:rsidR="001C614D" w:rsidRPr="00F3526D" w:rsidRDefault="001C614D" w:rsidP="001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14:paraId="57D91555" w14:textId="77777777" w:rsidR="001C614D" w:rsidRPr="00F3526D" w:rsidRDefault="001C614D" w:rsidP="001C61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14553D" w14:textId="77777777" w:rsidR="001C614D" w:rsidRPr="00F3526D" w:rsidRDefault="001C614D" w:rsidP="001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14:paraId="2D16EC90" w14:textId="77777777" w:rsidR="001C614D" w:rsidRPr="00F3526D" w:rsidRDefault="001C614D" w:rsidP="001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7E1D43" w14:textId="77777777" w:rsidR="001C614D" w:rsidRPr="00F3526D" w:rsidRDefault="001C614D" w:rsidP="001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7" w:type="pct"/>
          </w:tcPr>
          <w:p w14:paraId="78358215" w14:textId="77777777" w:rsidR="001C614D" w:rsidRPr="00F3526D" w:rsidRDefault="001C614D" w:rsidP="001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614D" w:rsidRPr="00F3526D" w14:paraId="2798D6CF" w14:textId="77777777" w:rsidTr="00F3526D">
        <w:tc>
          <w:tcPr>
            <w:tcW w:w="1551" w:type="pct"/>
          </w:tcPr>
          <w:p w14:paraId="3371A390" w14:textId="4E9E6EEF" w:rsidR="001C614D" w:rsidRPr="00F3526D" w:rsidRDefault="001C614D" w:rsidP="001C614D">
            <w:pPr>
              <w:pStyle w:val="a"/>
              <w:tabs>
                <w:tab w:val="clear" w:pos="1080"/>
              </w:tabs>
              <w:ind w:left="90" w:right="-43" w:firstLine="164"/>
              <w:rPr>
                <w:rFonts w:asciiTheme="majorBidi" w:hAnsiTheme="majorBidi" w:cstheme="majorBidi"/>
                <w:lang w:val="en-US"/>
              </w:rPr>
            </w:pPr>
            <w:r w:rsidRPr="00351109">
              <w:rPr>
                <w:rFonts w:asciiTheme="majorBidi" w:hAnsiTheme="majorBidi" w:cs="Angsana New"/>
                <w:cs/>
                <w:lang w:val="en-US"/>
              </w:rPr>
              <w:t>ที่</w:t>
            </w:r>
            <w:r w:rsidRPr="00F3526D">
              <w:rPr>
                <w:rFonts w:asciiTheme="majorBidi" w:hAnsiTheme="majorBidi" w:cstheme="majorBidi"/>
                <w:cs/>
                <w:lang w:val="en-US"/>
              </w:rPr>
              <w:t>ใช้วิธีส่วนได้เสีย</w:t>
            </w:r>
          </w:p>
        </w:tc>
        <w:tc>
          <w:tcPr>
            <w:tcW w:w="482" w:type="pct"/>
          </w:tcPr>
          <w:p w14:paraId="299C95F1" w14:textId="77777777" w:rsidR="001C614D" w:rsidRPr="00F3526D" w:rsidRDefault="001C614D" w:rsidP="001C61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77311517" w14:textId="5FFC1C13" w:rsidR="001C614D" w:rsidRPr="00F3526D" w:rsidRDefault="00EC50F8" w:rsidP="001C61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C50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(3,9</w:t>
            </w:r>
            <w:r w:rsidR="000E073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08</w:t>
            </w:r>
            <w:r w:rsidRPr="00EC50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31030BB1" w14:textId="77777777" w:rsidR="001C614D" w:rsidRPr="00F3526D" w:rsidRDefault="001C614D" w:rsidP="001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14:paraId="5CE45459" w14:textId="611B58C5" w:rsidR="001C614D" w:rsidRPr="00F3526D" w:rsidRDefault="001C614D" w:rsidP="001C61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75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738</w:t>
            </w:r>
          </w:p>
        </w:tc>
        <w:tc>
          <w:tcPr>
            <w:tcW w:w="147" w:type="pct"/>
          </w:tcPr>
          <w:p w14:paraId="3E84CC60" w14:textId="77777777" w:rsidR="001C614D" w:rsidRPr="00F3526D" w:rsidRDefault="001C614D" w:rsidP="001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14:paraId="07A143E3" w14:textId="27C33B09" w:rsidR="001C614D" w:rsidRPr="00F3526D" w:rsidRDefault="00EC50F8" w:rsidP="001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0B61A1B" w14:textId="77777777" w:rsidR="001C614D" w:rsidRPr="00F3526D" w:rsidRDefault="001C614D" w:rsidP="001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7" w:type="pct"/>
          </w:tcPr>
          <w:p w14:paraId="751451F3" w14:textId="78618B73" w:rsidR="001C614D" w:rsidRPr="00F3526D" w:rsidRDefault="001C614D" w:rsidP="001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614D" w:rsidRPr="00F3526D" w14:paraId="477EBA50" w14:textId="77777777" w:rsidTr="00F3526D">
        <w:tc>
          <w:tcPr>
            <w:tcW w:w="1551" w:type="pct"/>
          </w:tcPr>
          <w:p w14:paraId="25297F8A" w14:textId="6044CC7F" w:rsidR="001C614D" w:rsidRPr="008910E5" w:rsidRDefault="001C614D" w:rsidP="001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การเปลี่ยนประเภทเงินลงทุนจาก</w:t>
            </w:r>
          </w:p>
        </w:tc>
        <w:tc>
          <w:tcPr>
            <w:tcW w:w="482" w:type="pct"/>
          </w:tcPr>
          <w:p w14:paraId="440E8B21" w14:textId="77777777" w:rsidR="001C614D" w:rsidRPr="00F3526D" w:rsidRDefault="001C614D" w:rsidP="001C61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7CFC3B17" w14:textId="77777777" w:rsidR="001C614D" w:rsidRPr="004B5E68" w:rsidRDefault="001C614D" w:rsidP="001C61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373D3D8" w14:textId="77777777" w:rsidR="001C614D" w:rsidRPr="00F3526D" w:rsidRDefault="001C614D" w:rsidP="001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14:paraId="3D92F44A" w14:textId="77777777" w:rsidR="001C614D" w:rsidRPr="004B5E68" w:rsidRDefault="001C614D" w:rsidP="001C61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B2873C" w14:textId="77777777" w:rsidR="001C614D" w:rsidRPr="00F3526D" w:rsidRDefault="001C614D" w:rsidP="001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14:paraId="60FAE628" w14:textId="77777777" w:rsidR="001C614D" w:rsidRDefault="001C614D" w:rsidP="001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45C72D0" w14:textId="77777777" w:rsidR="001C614D" w:rsidRPr="00F3526D" w:rsidRDefault="001C614D" w:rsidP="001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7" w:type="pct"/>
          </w:tcPr>
          <w:p w14:paraId="39AD46B7" w14:textId="77777777" w:rsidR="001C614D" w:rsidRDefault="001C614D" w:rsidP="001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614D" w:rsidRPr="00F3526D" w14:paraId="2213834B" w14:textId="77777777" w:rsidTr="00F3526D">
        <w:tc>
          <w:tcPr>
            <w:tcW w:w="1551" w:type="pct"/>
          </w:tcPr>
          <w:p w14:paraId="57E15AF6" w14:textId="4A660877" w:rsidR="001C614D" w:rsidRPr="008910E5" w:rsidRDefault="001C614D" w:rsidP="001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firstLine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8277FF">
              <w:rPr>
                <w:rFonts w:ascii="Angsana New" w:hAnsi="Angsana New"/>
                <w:sz w:val="30"/>
                <w:szCs w:val="30"/>
                <w:cs/>
              </w:rPr>
              <w:t>สูญเสีย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อำนาจ</w:t>
            </w:r>
            <w:r w:rsidRPr="008277FF">
              <w:rPr>
                <w:rFonts w:ascii="Angsana New" w:hAnsi="Angsana New"/>
                <w:sz w:val="30"/>
                <w:szCs w:val="30"/>
                <w:cs/>
              </w:rPr>
              <w:t>ควบคุมใน</w:t>
            </w:r>
          </w:p>
        </w:tc>
        <w:tc>
          <w:tcPr>
            <w:tcW w:w="482" w:type="pct"/>
          </w:tcPr>
          <w:p w14:paraId="7B6B6D19" w14:textId="77777777" w:rsidR="001C614D" w:rsidRPr="00F3526D" w:rsidRDefault="001C614D" w:rsidP="001C61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63456133" w14:textId="77777777" w:rsidR="001C614D" w:rsidRPr="004B5E68" w:rsidRDefault="001C614D" w:rsidP="001C61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7AECAF3" w14:textId="77777777" w:rsidR="001C614D" w:rsidRPr="00F3526D" w:rsidRDefault="001C614D" w:rsidP="001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14:paraId="07ACBBED" w14:textId="77777777" w:rsidR="001C614D" w:rsidRPr="004B5E68" w:rsidRDefault="001C614D" w:rsidP="001C61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08B21917" w14:textId="77777777" w:rsidR="001C614D" w:rsidRPr="00F3526D" w:rsidRDefault="001C614D" w:rsidP="001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14:paraId="33793E5B" w14:textId="77777777" w:rsidR="001C614D" w:rsidRDefault="001C614D" w:rsidP="001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D59E8F9" w14:textId="77777777" w:rsidR="001C614D" w:rsidRPr="00F3526D" w:rsidRDefault="001C614D" w:rsidP="001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7" w:type="pct"/>
          </w:tcPr>
          <w:p w14:paraId="0D4B6FFA" w14:textId="77777777" w:rsidR="001C614D" w:rsidRDefault="001C614D" w:rsidP="001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614D" w:rsidRPr="00F3526D" w14:paraId="1A20B2AA" w14:textId="77777777" w:rsidTr="00F3526D">
        <w:tc>
          <w:tcPr>
            <w:tcW w:w="1551" w:type="pct"/>
          </w:tcPr>
          <w:p w14:paraId="5B1E3CD1" w14:textId="475F9F63" w:rsidR="001C614D" w:rsidRPr="008910E5" w:rsidRDefault="001C614D" w:rsidP="001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8910E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82" w:type="pct"/>
          </w:tcPr>
          <w:p w14:paraId="3210069A" w14:textId="655B7877" w:rsidR="001C614D" w:rsidRPr="00F3526D" w:rsidRDefault="00600C96" w:rsidP="001C61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631" w:type="pct"/>
          </w:tcPr>
          <w:p w14:paraId="2BDA1245" w14:textId="2D990ED3" w:rsidR="001C614D" w:rsidRPr="004B5E68" w:rsidRDefault="005E198A" w:rsidP="001C61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7FBB01D" w14:textId="77777777" w:rsidR="001C614D" w:rsidRPr="00F3526D" w:rsidRDefault="001C614D" w:rsidP="001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14:paraId="3DA03A94" w14:textId="5EF8E9AD" w:rsidR="001C614D" w:rsidRPr="004B5E68" w:rsidRDefault="001C614D" w:rsidP="001C61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829</w:t>
            </w:r>
          </w:p>
        </w:tc>
        <w:tc>
          <w:tcPr>
            <w:tcW w:w="147" w:type="pct"/>
          </w:tcPr>
          <w:p w14:paraId="46F404C6" w14:textId="77777777" w:rsidR="001C614D" w:rsidRPr="00F3526D" w:rsidRDefault="001C614D" w:rsidP="001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14:paraId="1A6804F0" w14:textId="77D0A7D8" w:rsidR="001C614D" w:rsidRDefault="000E658C" w:rsidP="001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39218F9" w14:textId="77777777" w:rsidR="001C614D" w:rsidRPr="00F3526D" w:rsidRDefault="001C614D" w:rsidP="001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7" w:type="pct"/>
          </w:tcPr>
          <w:p w14:paraId="36D4BB42" w14:textId="2BF1C5DD" w:rsidR="001C614D" w:rsidRDefault="001C614D" w:rsidP="001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1C614D" w:rsidRPr="00F3526D" w14:paraId="4CDBE99F" w14:textId="77777777" w:rsidTr="00F3526D">
        <w:tc>
          <w:tcPr>
            <w:tcW w:w="1551" w:type="pct"/>
          </w:tcPr>
          <w:p w14:paraId="6CC450D6" w14:textId="6B7D701D" w:rsidR="001C614D" w:rsidRPr="00F3526D" w:rsidRDefault="001C614D" w:rsidP="001C614D">
            <w:pPr>
              <w:pStyle w:val="a"/>
              <w:tabs>
                <w:tab w:val="clear" w:pos="1080"/>
              </w:tabs>
              <w:ind w:left="90" w:right="-43"/>
              <w:rPr>
                <w:rFonts w:ascii="Angsana New" w:hAnsi="Angsana New" w:cs="Angsana New"/>
                <w:lang w:val="en-US"/>
              </w:rPr>
            </w:pPr>
            <w:r w:rsidRPr="00F3526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4B5E68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F3526D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Pr="00F3526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482" w:type="pct"/>
          </w:tcPr>
          <w:p w14:paraId="425E0A91" w14:textId="77777777" w:rsidR="001C614D" w:rsidRPr="00F3526D" w:rsidRDefault="001C614D" w:rsidP="001C61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CC83B03" w14:textId="108F9B3B" w:rsidR="001C614D" w:rsidRPr="00F3526D" w:rsidRDefault="00EC50F8" w:rsidP="001C61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0F8">
              <w:rPr>
                <w:rFonts w:ascii="Angsana New" w:hAnsi="Angsana New" w:cs="Angsana New"/>
                <w:sz w:val="30"/>
                <w:szCs w:val="30"/>
              </w:rPr>
              <w:t>1,098,9</w:t>
            </w:r>
            <w:r w:rsidR="000E0734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  <w:tc>
          <w:tcPr>
            <w:tcW w:w="147" w:type="pct"/>
          </w:tcPr>
          <w:p w14:paraId="188CAFDE" w14:textId="77777777" w:rsidR="001C614D" w:rsidRPr="00F3526D" w:rsidRDefault="001C614D" w:rsidP="001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68439FF4" w14:textId="782B4C7D" w:rsidR="001C614D" w:rsidRPr="00F3526D" w:rsidRDefault="001C614D" w:rsidP="001C614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 w:rsidRPr="004B5E68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 w:cs="Angsana New"/>
                <w:sz w:val="30"/>
                <w:szCs w:val="30"/>
              </w:rPr>
              <w:t>102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 w:cs="Angsana New"/>
                <w:sz w:val="30"/>
                <w:szCs w:val="30"/>
              </w:rPr>
              <w:t>891</w:t>
            </w:r>
          </w:p>
        </w:tc>
        <w:tc>
          <w:tcPr>
            <w:tcW w:w="147" w:type="pct"/>
          </w:tcPr>
          <w:p w14:paraId="055C3859" w14:textId="77777777" w:rsidR="001C614D" w:rsidRPr="00F3526D" w:rsidRDefault="001C614D" w:rsidP="001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DEA669B" w14:textId="1CC63713" w:rsidR="001C614D" w:rsidRPr="003947FF" w:rsidRDefault="00EC50F8" w:rsidP="001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50F8">
              <w:rPr>
                <w:rFonts w:ascii="Angsana New" w:hAnsi="Angsana New"/>
                <w:b/>
                <w:bCs/>
                <w:sz w:val="30"/>
                <w:szCs w:val="30"/>
              </w:rPr>
              <w:t>936,630</w:t>
            </w:r>
          </w:p>
        </w:tc>
        <w:tc>
          <w:tcPr>
            <w:tcW w:w="147" w:type="pct"/>
          </w:tcPr>
          <w:p w14:paraId="646F0B98" w14:textId="77777777" w:rsidR="001C614D" w:rsidRPr="00F3526D" w:rsidRDefault="001C614D" w:rsidP="001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131CA468" w14:textId="2D657F51" w:rsidR="001C614D" w:rsidRPr="00F3526D" w:rsidRDefault="000E658C" w:rsidP="001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936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630</w:t>
            </w:r>
          </w:p>
        </w:tc>
      </w:tr>
    </w:tbl>
    <w:p w14:paraId="31B0292B" w14:textId="77777777" w:rsidR="00D26C33" w:rsidRPr="00FD6085" w:rsidRDefault="00D26C33" w:rsidP="00D26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2"/>
          <w:szCs w:val="32"/>
        </w:rPr>
      </w:pPr>
    </w:p>
    <w:p w14:paraId="18A77656" w14:textId="19992F41" w:rsidR="00F3526D" w:rsidRPr="00BF5B83" w:rsidRDefault="00F3526D" w:rsidP="00B05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  <w:sectPr w:rsidR="00F3526D" w:rsidRPr="00BF5B83" w:rsidSect="00B37ACE">
          <w:headerReference w:type="default" r:id="rId19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6B738EF1" w14:textId="5CD58DB6" w:rsidR="003B744F" w:rsidRPr="003C47FE" w:rsidRDefault="003B744F" w:rsidP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เงินลงทุนในการร่วมค้า ณ วันที่ </w:t>
      </w:r>
      <w:r w:rsidR="004B5E68" w:rsidRPr="004B5E68">
        <w:rPr>
          <w:rFonts w:ascii="Angsana New" w:hAnsi="Angsana New"/>
          <w:sz w:val="30"/>
          <w:szCs w:val="30"/>
        </w:rPr>
        <w:t>31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5E68" w:rsidRPr="004B5E68">
        <w:rPr>
          <w:rFonts w:ascii="Angsana New" w:hAnsi="Angsana New"/>
          <w:sz w:val="30"/>
          <w:szCs w:val="30"/>
        </w:rPr>
        <w:t>256</w:t>
      </w:r>
      <w:r w:rsidR="002C6E8D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  <w:cs/>
        </w:rPr>
        <w:t xml:space="preserve"> และ </w:t>
      </w:r>
      <w:r w:rsidR="004B5E68" w:rsidRPr="004B5E68">
        <w:rPr>
          <w:rFonts w:ascii="Angsana New" w:hAnsi="Angsana New"/>
          <w:sz w:val="30"/>
          <w:szCs w:val="30"/>
        </w:rPr>
        <w:t>256</w:t>
      </w:r>
      <w:r w:rsidR="002C6E8D">
        <w:rPr>
          <w:rFonts w:ascii="Angsana New" w:hAnsi="Angsana New"/>
          <w:sz w:val="30"/>
          <w:szCs w:val="30"/>
        </w:rPr>
        <w:t>7</w:t>
      </w:r>
      <w:r w:rsidRPr="003C47FE">
        <w:rPr>
          <w:rFonts w:ascii="Angsana New" w:hAnsi="Angsana New"/>
          <w:sz w:val="30"/>
          <w:szCs w:val="30"/>
          <w:cs/>
        </w:rPr>
        <w:t xml:space="preserve"> และเงินปันผลรับสำหรับแต่ละปี</w:t>
      </w:r>
      <w:r>
        <w:rPr>
          <w:rFonts w:ascii="Angsana New" w:hAnsi="Angsana New" w:hint="cs"/>
          <w:sz w:val="30"/>
          <w:szCs w:val="30"/>
          <w:cs/>
        </w:rPr>
        <w:t>สิ้นสุดวันเดียวกัน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มีดังนี้</w:t>
      </w:r>
    </w:p>
    <w:p w14:paraId="4B3F9B40" w14:textId="77777777" w:rsidR="003B744F" w:rsidRPr="00976DDE" w:rsidRDefault="003B744F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145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990"/>
        <w:gridCol w:w="720"/>
        <w:gridCol w:w="720"/>
        <w:gridCol w:w="1080"/>
        <w:gridCol w:w="990"/>
        <w:gridCol w:w="900"/>
        <w:gridCol w:w="270"/>
        <w:gridCol w:w="900"/>
        <w:gridCol w:w="270"/>
        <w:gridCol w:w="990"/>
        <w:gridCol w:w="270"/>
        <w:gridCol w:w="990"/>
        <w:gridCol w:w="270"/>
        <w:gridCol w:w="917"/>
        <w:gridCol w:w="270"/>
        <w:gridCol w:w="900"/>
      </w:tblGrid>
      <w:tr w:rsidR="009A4B4C" w:rsidRPr="00815CA7" w14:paraId="27E39D61" w14:textId="77777777">
        <w:tc>
          <w:tcPr>
            <w:tcW w:w="1890" w:type="dxa"/>
          </w:tcPr>
          <w:p w14:paraId="023CB08E" w14:textId="77777777" w:rsidR="009A4B4C" w:rsidRPr="00815CA7" w:rsidRDefault="009A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6D4DDFD2" w14:textId="77777777" w:rsidR="009A4B4C" w:rsidRPr="00815CA7" w:rsidRDefault="009A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5F9069E2" w14:textId="77777777" w:rsidR="009A4B4C" w:rsidRPr="00815CA7" w:rsidRDefault="009A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2"/>
          </w:tcPr>
          <w:p w14:paraId="423AF7EA" w14:textId="77777777" w:rsidR="009A4B4C" w:rsidRPr="00815CA7" w:rsidRDefault="009A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</w:tcPr>
          <w:p w14:paraId="6B45ACAA" w14:textId="77777777" w:rsidR="009A4B4C" w:rsidRPr="00815CA7" w:rsidRDefault="009A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5C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607" w:type="dxa"/>
            <w:gridSpan w:val="7"/>
          </w:tcPr>
          <w:p w14:paraId="6AFDDBBC" w14:textId="77777777" w:rsidR="009A4B4C" w:rsidRPr="00815CA7" w:rsidRDefault="009A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5C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4C" w:rsidRPr="00815CA7" w14:paraId="32CE92E6" w14:textId="77777777">
        <w:tc>
          <w:tcPr>
            <w:tcW w:w="1890" w:type="dxa"/>
          </w:tcPr>
          <w:p w14:paraId="6219633C" w14:textId="77777777" w:rsidR="009A4B4C" w:rsidRPr="00815CA7" w:rsidRDefault="009A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300DC34" w14:textId="77777777" w:rsidR="009A4B4C" w:rsidRPr="00815CA7" w:rsidRDefault="009A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sz w:val="28"/>
                <w:szCs w:val="28"/>
              </w:rPr>
            </w:pPr>
          </w:p>
          <w:p w14:paraId="530C5D7A" w14:textId="77777777" w:rsidR="009A4B4C" w:rsidRPr="00815CA7" w:rsidRDefault="009A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sz w:val="28"/>
                <w:szCs w:val="28"/>
              </w:rPr>
            </w:pPr>
          </w:p>
          <w:p w14:paraId="1C6B0012" w14:textId="77777777" w:rsidR="009A4B4C" w:rsidRPr="00815CA7" w:rsidRDefault="009A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4FEE687D" w14:textId="77777777" w:rsidR="009A4B4C" w:rsidRPr="00815CA7" w:rsidRDefault="009A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ประเทศที่ดำเนินธุรกิจ</w:t>
            </w:r>
          </w:p>
        </w:tc>
        <w:tc>
          <w:tcPr>
            <w:tcW w:w="1440" w:type="dxa"/>
            <w:gridSpan w:val="2"/>
          </w:tcPr>
          <w:p w14:paraId="082B54DC" w14:textId="77777777" w:rsidR="009A4B4C" w:rsidRPr="00815CA7" w:rsidRDefault="009A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1634069" w14:textId="77777777" w:rsidR="009A4B4C" w:rsidRPr="00815CA7" w:rsidRDefault="009A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สัดส่วน</w:t>
            </w:r>
            <w:r w:rsidRPr="00815CA7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ความ</w:t>
            </w:r>
            <w:r w:rsidRPr="00815CA7">
              <w:rPr>
                <w:rFonts w:ascii="Angsana New" w:hAnsi="Angsan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070" w:type="dxa"/>
            <w:gridSpan w:val="2"/>
          </w:tcPr>
          <w:p w14:paraId="57AAB05E" w14:textId="77777777" w:rsidR="009A4B4C" w:rsidRPr="00815CA7" w:rsidRDefault="009A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4A3CF724" w14:textId="77777777" w:rsidR="009A4B4C" w:rsidRPr="00815CA7" w:rsidRDefault="009A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FE20216" w14:textId="77777777" w:rsidR="009A4B4C" w:rsidRPr="00815CA7" w:rsidRDefault="009A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340" w:type="dxa"/>
            <w:gridSpan w:val="4"/>
          </w:tcPr>
          <w:p w14:paraId="3C76CFF2" w14:textId="77777777" w:rsidR="009A4B4C" w:rsidRPr="00815CA7" w:rsidRDefault="009A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35145B78" w14:textId="77777777" w:rsidR="009A4B4C" w:rsidRPr="00815CA7" w:rsidRDefault="009A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905DB4A" w14:textId="77777777" w:rsidR="009A4B4C" w:rsidRPr="00815CA7" w:rsidRDefault="009A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มูลค่าตามวิธีส่วนได้เสีย</w:t>
            </w:r>
          </w:p>
        </w:tc>
        <w:tc>
          <w:tcPr>
            <w:tcW w:w="2250" w:type="dxa"/>
            <w:gridSpan w:val="3"/>
          </w:tcPr>
          <w:p w14:paraId="20BA97C7" w14:textId="77777777" w:rsidR="009A4B4C" w:rsidRPr="00815CA7" w:rsidRDefault="009A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15D645E" w14:textId="77777777" w:rsidR="009A4B4C" w:rsidRPr="00815CA7" w:rsidRDefault="009A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6E03107" w14:textId="77777777" w:rsidR="009A4B4C" w:rsidRPr="00815CA7" w:rsidRDefault="009A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41C5D34D" w14:textId="77777777" w:rsidR="009A4B4C" w:rsidRPr="00815CA7" w:rsidRDefault="009A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7" w:type="dxa"/>
            <w:gridSpan w:val="3"/>
          </w:tcPr>
          <w:p w14:paraId="5D48112E" w14:textId="77777777" w:rsidR="009A4B4C" w:rsidRPr="00815CA7" w:rsidRDefault="009A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30C7F43E" w14:textId="77777777" w:rsidR="009A4B4C" w:rsidRPr="00815CA7" w:rsidRDefault="009A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CA7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  <w:p w14:paraId="01F1C2E6" w14:textId="77777777" w:rsidR="009A4B4C" w:rsidRPr="00815CA7" w:rsidRDefault="009A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</w:p>
        </w:tc>
      </w:tr>
      <w:tr w:rsidR="009A4B4C" w:rsidRPr="00815CA7" w14:paraId="0D53F93D" w14:textId="77777777">
        <w:tc>
          <w:tcPr>
            <w:tcW w:w="1890" w:type="dxa"/>
          </w:tcPr>
          <w:p w14:paraId="39E654E1" w14:textId="77777777" w:rsidR="009A4B4C" w:rsidRPr="00815CA7" w:rsidRDefault="009A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453059E" w14:textId="77777777" w:rsidR="009A4B4C" w:rsidRPr="00815CA7" w:rsidRDefault="009A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00B5BFD" w14:textId="77777777" w:rsidR="009A4B4C" w:rsidRPr="00815CA7" w:rsidRDefault="009A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1ED4A75E" w14:textId="2C8567CA" w:rsidR="009A4B4C" w:rsidRPr="00815CA7" w:rsidRDefault="004B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256</w:t>
            </w:r>
            <w:r w:rsidR="002C6E8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720" w:type="dxa"/>
          </w:tcPr>
          <w:p w14:paraId="5F258C4D" w14:textId="2A8A253C" w:rsidR="009A4B4C" w:rsidRPr="00815CA7" w:rsidRDefault="004B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256</w:t>
            </w:r>
            <w:r w:rsidR="002C6E8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3E8446EE" w14:textId="2E1D7285" w:rsidR="009A4B4C" w:rsidRPr="00815CA7" w:rsidRDefault="004B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256</w:t>
            </w:r>
            <w:r w:rsidR="002C6E8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73A1F3F2" w14:textId="5064C333" w:rsidR="009A4B4C" w:rsidRPr="00815CA7" w:rsidRDefault="004B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256</w:t>
            </w:r>
            <w:r w:rsidR="002C6E8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00" w:type="dxa"/>
          </w:tcPr>
          <w:p w14:paraId="271882CD" w14:textId="7C91261A" w:rsidR="009A4B4C" w:rsidRPr="00815CA7" w:rsidRDefault="004B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256</w:t>
            </w:r>
            <w:r w:rsidR="002C6E8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725EBDEC" w14:textId="77777777" w:rsidR="009A4B4C" w:rsidRPr="00815CA7" w:rsidRDefault="009A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A90391" w14:textId="41C1EAD8" w:rsidR="009A4B4C" w:rsidRPr="00815CA7" w:rsidRDefault="004B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256</w:t>
            </w:r>
            <w:r w:rsidR="002C6E8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9FA9CD4" w14:textId="77777777" w:rsidR="009A4B4C" w:rsidRPr="00815CA7" w:rsidRDefault="009A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E5F51F9" w14:textId="123D55D9" w:rsidR="009A4B4C" w:rsidRPr="00815CA7" w:rsidRDefault="004B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256</w:t>
            </w:r>
            <w:r w:rsidR="002C6E8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9D898F2" w14:textId="77777777" w:rsidR="009A4B4C" w:rsidRPr="00815CA7" w:rsidRDefault="009A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704D70" w14:textId="370F0E3E" w:rsidR="009A4B4C" w:rsidRPr="00815CA7" w:rsidRDefault="004B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256</w:t>
            </w:r>
            <w:r w:rsidR="002C6E8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0578D25" w14:textId="77777777" w:rsidR="009A4B4C" w:rsidRPr="00815CA7" w:rsidRDefault="009A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39CE748C" w14:textId="025019DF" w:rsidR="009A4B4C" w:rsidRPr="00815CA7" w:rsidRDefault="004B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256</w:t>
            </w:r>
            <w:r w:rsidR="002C6E8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059E9DD" w14:textId="77777777" w:rsidR="009A4B4C" w:rsidRPr="00815CA7" w:rsidRDefault="009A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6DA4B1" w14:textId="6D0EFB32" w:rsidR="009A4B4C" w:rsidRPr="00815CA7" w:rsidRDefault="004B5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256</w:t>
            </w:r>
            <w:r w:rsidR="002C6E8D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9A4B4C" w:rsidRPr="00815CA7" w14:paraId="679D0A23" w14:textId="77777777">
        <w:tc>
          <w:tcPr>
            <w:tcW w:w="1890" w:type="dxa"/>
          </w:tcPr>
          <w:p w14:paraId="698D51F4" w14:textId="77777777" w:rsidR="009A4B4C" w:rsidRPr="00815CA7" w:rsidRDefault="009A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D8DF1B4" w14:textId="77777777" w:rsidR="009A4B4C" w:rsidRPr="00815CA7" w:rsidRDefault="009A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97E6E17" w14:textId="77777777" w:rsidR="009A4B4C" w:rsidRPr="00815CA7" w:rsidRDefault="009A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0252512F" w14:textId="77777777" w:rsidR="009A4B4C" w:rsidRPr="00815CA7" w:rsidRDefault="009A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17" w:type="dxa"/>
            <w:gridSpan w:val="13"/>
          </w:tcPr>
          <w:p w14:paraId="2B01300C" w14:textId="77777777" w:rsidR="009A4B4C" w:rsidRPr="00815CA7" w:rsidRDefault="009A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15CA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C50F8" w:rsidRPr="00815CA7" w14:paraId="20DACFC9" w14:textId="77777777">
        <w:tc>
          <w:tcPr>
            <w:tcW w:w="1890" w:type="dxa"/>
          </w:tcPr>
          <w:p w14:paraId="0E9AC007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815CA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5CA7">
              <w:rPr>
                <w:rFonts w:ascii="Angsana New" w:hAnsi="Angsana New"/>
                <w:sz w:val="28"/>
                <w:szCs w:val="28"/>
                <w:cs/>
              </w:rPr>
              <w:t>ผลิต</w:t>
            </w: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ไ</w:t>
            </w:r>
            <w:r w:rsidRPr="00815CA7">
              <w:rPr>
                <w:rFonts w:ascii="Angsana New" w:hAnsi="Angsana New"/>
                <w:sz w:val="28"/>
                <w:szCs w:val="28"/>
                <w:cs/>
              </w:rPr>
              <w:t>ฟฟ้า</w:t>
            </w:r>
          </w:p>
        </w:tc>
        <w:tc>
          <w:tcPr>
            <w:tcW w:w="1170" w:type="dxa"/>
          </w:tcPr>
          <w:p w14:paraId="61C581D1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ผลิตและ</w:t>
            </w:r>
          </w:p>
        </w:tc>
        <w:tc>
          <w:tcPr>
            <w:tcW w:w="990" w:type="dxa"/>
          </w:tcPr>
          <w:p w14:paraId="71120E62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</w:tcPr>
          <w:p w14:paraId="5CBEAF2D" w14:textId="19FE409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29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Pr="004B5E68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720" w:type="dxa"/>
          </w:tcPr>
          <w:p w14:paraId="1A5328A4" w14:textId="13496220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29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Pr="004B5E68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080" w:type="dxa"/>
          </w:tcPr>
          <w:p w14:paraId="034AE683" w14:textId="7BF32B19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050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90" w:type="dxa"/>
          </w:tcPr>
          <w:p w14:paraId="6B79D547" w14:textId="2D09D3D9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050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00" w:type="dxa"/>
          </w:tcPr>
          <w:p w14:paraId="3BF7ECA6" w14:textId="427EC717" w:rsidR="00EC50F8" w:rsidRPr="00C17157" w:rsidRDefault="007D44A8" w:rsidP="00C813D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17157">
              <w:rPr>
                <w:rFonts w:ascii="Angsana New" w:hAnsi="Angsana New"/>
                <w:sz w:val="28"/>
                <w:szCs w:val="28"/>
              </w:rPr>
              <w:t>918,72</w:t>
            </w:r>
            <w:r w:rsidR="00DB484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13E5D6B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92A5CB" w14:textId="43B28E1B" w:rsidR="00EC50F8" w:rsidRPr="00815CA7" w:rsidRDefault="00EC50F8" w:rsidP="00EC50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858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752</w:t>
            </w:r>
          </w:p>
        </w:tc>
        <w:tc>
          <w:tcPr>
            <w:tcW w:w="270" w:type="dxa"/>
          </w:tcPr>
          <w:p w14:paraId="54EF2101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D20F68" w14:textId="440AA16D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614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938</w:t>
            </w:r>
          </w:p>
        </w:tc>
        <w:tc>
          <w:tcPr>
            <w:tcW w:w="270" w:type="dxa"/>
          </w:tcPr>
          <w:p w14:paraId="39A60623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464236" w14:textId="1DE1B32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614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938</w:t>
            </w:r>
          </w:p>
        </w:tc>
        <w:tc>
          <w:tcPr>
            <w:tcW w:w="270" w:type="dxa"/>
          </w:tcPr>
          <w:p w14:paraId="6F66CEC2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5616CAB5" w14:textId="70166E33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90"/>
              <w:rPr>
                <w:rFonts w:ascii="Angsana New" w:hAnsi="Angsana New"/>
                <w:sz w:val="28"/>
                <w:szCs w:val="28"/>
              </w:rPr>
            </w:pPr>
            <w:r w:rsidRPr="00815C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6B60B0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9691F1A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90"/>
              <w:rPr>
                <w:rFonts w:ascii="Angsana New" w:hAnsi="Angsana New"/>
                <w:sz w:val="28"/>
                <w:szCs w:val="28"/>
              </w:rPr>
            </w:pPr>
            <w:r w:rsidRPr="00815C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C50F8" w:rsidRPr="00815CA7" w14:paraId="3013483C" w14:textId="77777777">
        <w:tc>
          <w:tcPr>
            <w:tcW w:w="1890" w:type="dxa"/>
          </w:tcPr>
          <w:p w14:paraId="0562135C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15CA7">
              <w:rPr>
                <w:rFonts w:ascii="Angsana New" w:hAnsi="Angsana New"/>
                <w:sz w:val="28"/>
                <w:szCs w:val="28"/>
                <w:cs/>
              </w:rPr>
              <w:t>นวนคร</w:t>
            </w:r>
            <w:r w:rsidRPr="00815CA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5CA7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</w:tcPr>
          <w:p w14:paraId="1E8D72E3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จัดจำหน่าย</w:t>
            </w:r>
          </w:p>
        </w:tc>
        <w:tc>
          <w:tcPr>
            <w:tcW w:w="990" w:type="dxa"/>
          </w:tcPr>
          <w:p w14:paraId="337D265D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63358497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172C87A6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5CA946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D69E39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80C899" w14:textId="77777777" w:rsidR="00EC50F8" w:rsidRPr="00C17157" w:rsidRDefault="00EC50F8" w:rsidP="00EC50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9C71E4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ECA2FA4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26B0F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221F66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82"/>
              </w:tabs>
              <w:spacing w:line="240" w:lineRule="auto"/>
              <w:ind w:left="-101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1B7D1F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9BEBD8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82"/>
              </w:tabs>
              <w:spacing w:line="240" w:lineRule="auto"/>
              <w:ind w:left="-101" w:right="-1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B3B8A6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7FBFA9D1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E2BE51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AC3251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50F8" w:rsidRPr="00815CA7" w14:paraId="7B74296B" w14:textId="77777777">
        <w:tc>
          <w:tcPr>
            <w:tcW w:w="1890" w:type="dxa"/>
          </w:tcPr>
          <w:p w14:paraId="6EC6F48B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A07506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พลังงานไฟฟ้า</w:t>
            </w:r>
          </w:p>
        </w:tc>
        <w:tc>
          <w:tcPr>
            <w:tcW w:w="990" w:type="dxa"/>
          </w:tcPr>
          <w:p w14:paraId="63B6632F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6707F383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3715E8F1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964528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E8070B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62FFF8" w14:textId="77777777" w:rsidR="00EC50F8" w:rsidRPr="00C17157" w:rsidRDefault="00EC50F8" w:rsidP="00EC50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02B82A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6012D3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BF1454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7B8EAB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82"/>
              </w:tabs>
              <w:spacing w:line="240" w:lineRule="auto"/>
              <w:ind w:left="-101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1CF9C8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A74852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82"/>
              </w:tabs>
              <w:spacing w:line="240" w:lineRule="auto"/>
              <w:ind w:left="-101" w:right="-1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8E4363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73BBFF62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414B50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F30783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50F8" w:rsidRPr="00815CA7" w14:paraId="32821E51" w14:textId="77777777">
        <w:tc>
          <w:tcPr>
            <w:tcW w:w="1890" w:type="dxa"/>
          </w:tcPr>
          <w:p w14:paraId="3265DF63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37BA00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และไอน้ำ</w:t>
            </w:r>
          </w:p>
        </w:tc>
        <w:tc>
          <w:tcPr>
            <w:tcW w:w="990" w:type="dxa"/>
          </w:tcPr>
          <w:p w14:paraId="39E74E18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79ABBC1E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4C5CBD17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CEEE4E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98DCBC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858ED32" w14:textId="77777777" w:rsidR="00EC50F8" w:rsidRPr="00C17157" w:rsidRDefault="00EC50F8" w:rsidP="00EC50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9042EC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7643491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41A0E6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2C68C12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82"/>
              </w:tabs>
              <w:spacing w:line="240" w:lineRule="auto"/>
              <w:ind w:left="-101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F85353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A16741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82"/>
              </w:tabs>
              <w:spacing w:line="240" w:lineRule="auto"/>
              <w:ind w:left="-101" w:right="-1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02E2C2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6AC20484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342634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BAA6218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50F8" w:rsidRPr="00815CA7" w14:paraId="2386F3A3" w14:textId="77777777">
        <w:tc>
          <w:tcPr>
            <w:tcW w:w="1890" w:type="dxa"/>
          </w:tcPr>
          <w:p w14:paraId="44D1DCF9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5CA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</w:t>
            </w:r>
            <w:r w:rsidRPr="00815CA7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815CA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ไทธนันต์</w:t>
            </w:r>
          </w:p>
        </w:tc>
        <w:tc>
          <w:tcPr>
            <w:tcW w:w="1170" w:type="dxa"/>
          </w:tcPr>
          <w:p w14:paraId="4217043D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โทรคมนาคม</w:t>
            </w:r>
          </w:p>
        </w:tc>
        <w:tc>
          <w:tcPr>
            <w:tcW w:w="990" w:type="dxa"/>
          </w:tcPr>
          <w:p w14:paraId="080A7274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</w:tcPr>
          <w:p w14:paraId="13D57AE6" w14:textId="4A00B094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51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Pr="004B5E68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720" w:type="dxa"/>
          </w:tcPr>
          <w:p w14:paraId="7FD88A37" w14:textId="79EA445B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51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Pr="004B5E68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080" w:type="dxa"/>
          </w:tcPr>
          <w:p w14:paraId="313B56D1" w14:textId="3AC962A1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990" w:type="dxa"/>
          </w:tcPr>
          <w:p w14:paraId="4C7E6D10" w14:textId="3CE05986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900" w:type="dxa"/>
          </w:tcPr>
          <w:p w14:paraId="292AD030" w14:textId="2F6FC0C2" w:rsidR="00EC50F8" w:rsidRPr="00C17157" w:rsidRDefault="00C17157" w:rsidP="00EC50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C17157">
              <w:rPr>
                <w:rFonts w:ascii="Angsana New" w:hAnsi="Angsana New"/>
                <w:sz w:val="28"/>
                <w:szCs w:val="28"/>
              </w:rPr>
              <w:t>3,623</w:t>
            </w:r>
          </w:p>
        </w:tc>
        <w:tc>
          <w:tcPr>
            <w:tcW w:w="270" w:type="dxa"/>
          </w:tcPr>
          <w:p w14:paraId="6A817EF4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4F0355B" w14:textId="5DDB6626" w:rsidR="00EC50F8" w:rsidRPr="00815CA7" w:rsidRDefault="00EC50F8" w:rsidP="00EC50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614</w:t>
            </w:r>
          </w:p>
        </w:tc>
        <w:tc>
          <w:tcPr>
            <w:tcW w:w="270" w:type="dxa"/>
          </w:tcPr>
          <w:p w14:paraId="0E3B87F4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CDB4F58" w14:textId="66DFBA85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992</w:t>
            </w:r>
          </w:p>
        </w:tc>
        <w:tc>
          <w:tcPr>
            <w:tcW w:w="270" w:type="dxa"/>
          </w:tcPr>
          <w:p w14:paraId="247FA32F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A40F1A" w14:textId="56A57CC1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992</w:t>
            </w:r>
          </w:p>
        </w:tc>
        <w:tc>
          <w:tcPr>
            <w:tcW w:w="270" w:type="dxa"/>
          </w:tcPr>
          <w:p w14:paraId="63E427CB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42D77E4C" w14:textId="278E99AF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90"/>
              <w:rPr>
                <w:rFonts w:ascii="Angsana New" w:hAnsi="Angsana New"/>
                <w:sz w:val="28"/>
                <w:szCs w:val="28"/>
              </w:rPr>
            </w:pPr>
            <w:r w:rsidRPr="00815C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15047F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5A62A4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90"/>
              <w:rPr>
                <w:rFonts w:ascii="Angsana New" w:hAnsi="Angsana New"/>
                <w:sz w:val="28"/>
                <w:szCs w:val="28"/>
              </w:rPr>
            </w:pPr>
            <w:r w:rsidRPr="00815C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C50F8" w:rsidRPr="00815CA7" w14:paraId="2972907D" w14:textId="77777777">
        <w:tc>
          <w:tcPr>
            <w:tcW w:w="1890" w:type="dxa"/>
          </w:tcPr>
          <w:p w14:paraId="0B3D87B0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1170" w:type="dxa"/>
          </w:tcPr>
          <w:p w14:paraId="528B2BC0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1A4329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4A8F50A3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771567C3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3A88EC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A37A8F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A19BF7" w14:textId="77777777" w:rsidR="00EC50F8" w:rsidRPr="00C17157" w:rsidRDefault="00EC50F8" w:rsidP="00EC50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E9084E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5F06D4F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9E226D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49B8851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C9414C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DAF174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6DB7E5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1A34B458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F759E0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3FD246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50F8" w:rsidRPr="00815CA7" w14:paraId="4279E39C" w14:textId="77777777">
        <w:tc>
          <w:tcPr>
            <w:tcW w:w="1890" w:type="dxa"/>
          </w:tcPr>
          <w:p w14:paraId="2B1DC2B5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บริษัท อาร์ อี เอ็น</w:t>
            </w:r>
          </w:p>
        </w:tc>
        <w:tc>
          <w:tcPr>
            <w:tcW w:w="1170" w:type="dxa"/>
          </w:tcPr>
          <w:p w14:paraId="2FC3758B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ผลิตและ</w:t>
            </w:r>
          </w:p>
        </w:tc>
        <w:tc>
          <w:tcPr>
            <w:tcW w:w="990" w:type="dxa"/>
          </w:tcPr>
          <w:p w14:paraId="78811C86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</w:tcPr>
          <w:p w14:paraId="0C304861" w14:textId="178301CC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35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Pr="004B5E68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720" w:type="dxa"/>
          </w:tcPr>
          <w:p w14:paraId="335562EB" w14:textId="4E78E0E3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35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Pr="004B5E68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080" w:type="dxa"/>
          </w:tcPr>
          <w:p w14:paraId="6DC09541" w14:textId="5AD9A0C4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822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90" w:type="dxa"/>
          </w:tcPr>
          <w:p w14:paraId="102ACE2F" w14:textId="2F378C20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822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00" w:type="dxa"/>
          </w:tcPr>
          <w:p w14:paraId="5534A662" w14:textId="47DE2B00" w:rsidR="00EC50F8" w:rsidRPr="00C17157" w:rsidRDefault="00C17157" w:rsidP="00EC50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C17157">
              <w:rPr>
                <w:rFonts w:ascii="Angsana New" w:hAnsi="Angsana New"/>
                <w:sz w:val="28"/>
                <w:szCs w:val="28"/>
              </w:rPr>
              <w:t>146,338</w:t>
            </w:r>
          </w:p>
        </w:tc>
        <w:tc>
          <w:tcPr>
            <w:tcW w:w="270" w:type="dxa"/>
          </w:tcPr>
          <w:p w14:paraId="5FDFD81D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72BA8F" w14:textId="78B8CDBB" w:rsidR="00EC50F8" w:rsidRPr="00815CA7" w:rsidRDefault="00EC50F8" w:rsidP="00EC50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209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270" w:type="dxa"/>
          </w:tcPr>
          <w:p w14:paraId="316BDA9D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AE8AA3" w14:textId="30037E0C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287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270" w:type="dxa"/>
          </w:tcPr>
          <w:p w14:paraId="70093B45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33BEC7" w14:textId="65D9C684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287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270" w:type="dxa"/>
          </w:tcPr>
          <w:p w14:paraId="352AA3BF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3FD8ACDB" w14:textId="24AA8B7E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90"/>
              <w:rPr>
                <w:rFonts w:ascii="Angsana New" w:hAnsi="Angsana New"/>
                <w:sz w:val="28"/>
                <w:szCs w:val="28"/>
              </w:rPr>
            </w:pPr>
            <w:r w:rsidRPr="00815CA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6C188F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F71F56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90"/>
              <w:rPr>
                <w:rFonts w:ascii="Angsana New" w:hAnsi="Angsana New"/>
                <w:sz w:val="28"/>
                <w:szCs w:val="28"/>
              </w:rPr>
            </w:pPr>
            <w:r w:rsidRPr="00815C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C50F8" w:rsidRPr="00815CA7" w14:paraId="21D3BE54" w14:textId="77777777">
        <w:tc>
          <w:tcPr>
            <w:tcW w:w="1890" w:type="dxa"/>
          </w:tcPr>
          <w:p w14:paraId="591DA872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 xml:space="preserve">   โคราช เอนเนอร์ยี่</w:t>
            </w:r>
          </w:p>
        </w:tc>
        <w:tc>
          <w:tcPr>
            <w:tcW w:w="1170" w:type="dxa"/>
          </w:tcPr>
          <w:p w14:paraId="61D3EFE9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จัดจำหน่าย</w:t>
            </w:r>
          </w:p>
        </w:tc>
        <w:tc>
          <w:tcPr>
            <w:tcW w:w="990" w:type="dxa"/>
          </w:tcPr>
          <w:p w14:paraId="1AA796F6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2A5722A0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6BD823FF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E9DF9A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33FB6C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5414E54" w14:textId="77777777" w:rsidR="00EC50F8" w:rsidRPr="00C17157" w:rsidRDefault="00EC50F8" w:rsidP="00EC50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66BC2B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4D7451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743832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C9C97CD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7871CE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B2DFF9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474220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62C0AA54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533727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779674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50F8" w:rsidRPr="00815CA7" w14:paraId="2D53EC0E" w14:textId="77777777" w:rsidTr="00443E22">
        <w:tc>
          <w:tcPr>
            <w:tcW w:w="1890" w:type="dxa"/>
          </w:tcPr>
          <w:p w14:paraId="53395C5B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1170" w:type="dxa"/>
          </w:tcPr>
          <w:p w14:paraId="5A98DF9B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พลังงานไฟฟ้า</w:t>
            </w:r>
          </w:p>
        </w:tc>
        <w:tc>
          <w:tcPr>
            <w:tcW w:w="990" w:type="dxa"/>
          </w:tcPr>
          <w:p w14:paraId="35C72144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3353ED05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35B89EF3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B6AAB8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C0118A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6D938D" w14:textId="77777777" w:rsidR="00EC50F8" w:rsidRPr="00C17157" w:rsidRDefault="00EC50F8" w:rsidP="00EC50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C27FCE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ADFE24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FB9208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1E068F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EE8AFD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571375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92399C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3BB8E1CD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BB3DEE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439FBD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50F8" w:rsidRPr="00815CA7" w14:paraId="0E3F8779" w14:textId="77777777" w:rsidTr="00443E22">
        <w:tc>
          <w:tcPr>
            <w:tcW w:w="1890" w:type="dxa"/>
          </w:tcPr>
          <w:p w14:paraId="07939920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/>
                <w:sz w:val="28"/>
                <w:szCs w:val="28"/>
                <w:cs/>
              </w:rPr>
              <w:t>บริษัท ๙</w:t>
            </w:r>
            <w:r w:rsidRPr="00815CA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5CA7">
              <w:rPr>
                <w:rFonts w:ascii="Angsana New" w:hAnsi="Angsana New"/>
                <w:sz w:val="28"/>
                <w:szCs w:val="28"/>
                <w:cs/>
              </w:rPr>
              <w:t>ปิโตร แอนด์</w:t>
            </w:r>
          </w:p>
        </w:tc>
        <w:tc>
          <w:tcPr>
            <w:tcW w:w="1170" w:type="dxa"/>
          </w:tcPr>
          <w:p w14:paraId="44661167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ขายปลีกเชื้อ</w:t>
            </w:r>
          </w:p>
        </w:tc>
        <w:tc>
          <w:tcPr>
            <w:tcW w:w="990" w:type="dxa"/>
          </w:tcPr>
          <w:p w14:paraId="1AB67FC7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</w:tcPr>
          <w:p w14:paraId="6650A339" w14:textId="17E8B565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50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Pr="004B5E68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720" w:type="dxa"/>
          </w:tcPr>
          <w:p w14:paraId="3E92A8CF" w14:textId="6BF61583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50</w:t>
            </w:r>
            <w:r>
              <w:rPr>
                <w:rFonts w:ascii="Angsana New" w:hAnsi="Angsana New"/>
                <w:sz w:val="28"/>
                <w:szCs w:val="28"/>
              </w:rPr>
              <w:t>.</w:t>
            </w:r>
            <w:r w:rsidRPr="004B5E68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080" w:type="dxa"/>
          </w:tcPr>
          <w:p w14:paraId="1B62E4A5" w14:textId="69F956B8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66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90" w:type="dxa"/>
          </w:tcPr>
          <w:p w14:paraId="3BEA4072" w14:textId="17CAC63C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66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00" w:type="dxa"/>
          </w:tcPr>
          <w:p w14:paraId="24B7193A" w14:textId="3974FC09" w:rsidR="00EC50F8" w:rsidRPr="00C17157" w:rsidRDefault="00EC50F8" w:rsidP="00EC50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C17157">
              <w:rPr>
                <w:rFonts w:ascii="Angsana New" w:hAnsi="Angsana New"/>
                <w:sz w:val="28"/>
                <w:szCs w:val="28"/>
              </w:rPr>
              <w:t>3</w:t>
            </w:r>
            <w:r w:rsidR="00C17157" w:rsidRPr="00C17157">
              <w:rPr>
                <w:rFonts w:ascii="Angsana New" w:hAnsi="Angsana New"/>
                <w:sz w:val="28"/>
                <w:szCs w:val="28"/>
              </w:rPr>
              <w:t>0,294</w:t>
            </w:r>
          </w:p>
        </w:tc>
        <w:tc>
          <w:tcPr>
            <w:tcW w:w="270" w:type="dxa"/>
          </w:tcPr>
          <w:p w14:paraId="1F4F884F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2D080E" w14:textId="374FE181" w:rsidR="00EC50F8" w:rsidRPr="00815CA7" w:rsidRDefault="00EC50F8" w:rsidP="00EC50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32</w:t>
            </w:r>
            <w:r w:rsidRPr="00521C35"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270" w:type="dxa"/>
          </w:tcPr>
          <w:p w14:paraId="5F9AD441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CDB347" w14:textId="11076442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33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5B6399AF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0BC830" w14:textId="4B04432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33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3A0B8559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67076BBD" w14:textId="3DB62E1A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BD2BA5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E4027B1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C50F8" w:rsidRPr="00815CA7" w14:paraId="179448C2" w14:textId="77777777" w:rsidTr="00443E22">
        <w:tc>
          <w:tcPr>
            <w:tcW w:w="1890" w:type="dxa"/>
          </w:tcPr>
          <w:p w14:paraId="363CDC16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15CA7">
              <w:rPr>
                <w:rFonts w:ascii="Angsana New" w:hAnsi="Angsana New"/>
                <w:sz w:val="28"/>
                <w:szCs w:val="28"/>
                <w:cs/>
              </w:rPr>
              <w:t>เซอร์วิส จำกัด</w:t>
            </w:r>
          </w:p>
        </w:tc>
        <w:tc>
          <w:tcPr>
            <w:tcW w:w="1170" w:type="dxa"/>
          </w:tcPr>
          <w:p w14:paraId="57D41B7F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เพลิงยานยนต์</w:t>
            </w:r>
          </w:p>
        </w:tc>
        <w:tc>
          <w:tcPr>
            <w:tcW w:w="990" w:type="dxa"/>
          </w:tcPr>
          <w:p w14:paraId="7F2FB95D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64E72A01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13436712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D5D6F0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A36DE8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9BC4A61" w14:textId="77777777" w:rsidR="00EC50F8" w:rsidRPr="00D174B7" w:rsidRDefault="00EC50F8" w:rsidP="00EC50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77E30B2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F1F051D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140B52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002FDE9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D3CB87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33EBDB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EC2D76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52990047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AC79BC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DC70840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50F8" w:rsidRPr="00815CA7" w14:paraId="084AE90C" w14:textId="77777777">
        <w:tc>
          <w:tcPr>
            <w:tcW w:w="1890" w:type="dxa"/>
          </w:tcPr>
          <w:p w14:paraId="2EB7F539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5C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62474EC4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4A5A4D8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41B1E509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60AC59B1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F9C9D2" w14:textId="77777777" w:rsidR="00EC50F8" w:rsidRPr="00420FB6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C0540E" w14:textId="77777777" w:rsidR="00EC50F8" w:rsidRPr="00420FB6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06583F6" w14:textId="6350D656" w:rsidR="00EC50F8" w:rsidRPr="00420FB6" w:rsidRDefault="00EC50F8" w:rsidP="00EC50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0FB6"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C17157">
              <w:rPr>
                <w:rFonts w:ascii="Angsana New" w:hAnsi="Angsana New"/>
                <w:b/>
                <w:bCs/>
                <w:sz w:val="28"/>
                <w:szCs w:val="28"/>
              </w:rPr>
              <w:t>098,983</w:t>
            </w:r>
          </w:p>
        </w:tc>
        <w:tc>
          <w:tcPr>
            <w:tcW w:w="270" w:type="dxa"/>
          </w:tcPr>
          <w:p w14:paraId="01845D45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DFADEEE" w14:textId="7F1FF0FC" w:rsidR="00EC50F8" w:rsidRPr="00420FB6" w:rsidRDefault="00EC50F8" w:rsidP="00EC50F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0FB6">
              <w:rPr>
                <w:rFonts w:ascii="Angsana New" w:hAnsi="Angsana New"/>
                <w:b/>
                <w:bCs/>
                <w:sz w:val="28"/>
                <w:szCs w:val="28"/>
              </w:rPr>
              <w:t>1,102,891</w:t>
            </w:r>
          </w:p>
        </w:tc>
        <w:tc>
          <w:tcPr>
            <w:tcW w:w="270" w:type="dxa"/>
          </w:tcPr>
          <w:p w14:paraId="2C473983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3762EDB" w14:textId="639DFFE8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B5E68">
              <w:rPr>
                <w:rFonts w:ascii="Angsana New" w:hAnsi="Angsana New"/>
                <w:b/>
                <w:bCs/>
                <w:sz w:val="28"/>
                <w:szCs w:val="28"/>
              </w:rPr>
              <w:t>936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28"/>
                <w:szCs w:val="28"/>
              </w:rPr>
              <w:t>630</w:t>
            </w:r>
          </w:p>
        </w:tc>
        <w:tc>
          <w:tcPr>
            <w:tcW w:w="270" w:type="dxa"/>
          </w:tcPr>
          <w:p w14:paraId="27F0605A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BAD1989" w14:textId="42524989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B5E68">
              <w:rPr>
                <w:rFonts w:ascii="Angsana New" w:hAnsi="Angsana New"/>
                <w:b/>
                <w:bCs/>
                <w:sz w:val="28"/>
                <w:szCs w:val="28"/>
              </w:rPr>
              <w:t>936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28"/>
                <w:szCs w:val="28"/>
              </w:rPr>
              <w:t>630</w:t>
            </w:r>
          </w:p>
        </w:tc>
        <w:tc>
          <w:tcPr>
            <w:tcW w:w="270" w:type="dxa"/>
          </w:tcPr>
          <w:p w14:paraId="4AB9897D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4ADC6FC1" w14:textId="1113604F" w:rsidR="00EC50F8" w:rsidRPr="00443E22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3E2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B815CF" w14:textId="77777777" w:rsidR="00EC50F8" w:rsidRPr="00815CA7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2295FC0" w14:textId="77777777" w:rsidR="00EC50F8" w:rsidRPr="00443E22" w:rsidRDefault="00EC50F8" w:rsidP="00EC5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3E2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4C0A93A9" w14:textId="77777777" w:rsidR="003B744F" w:rsidRDefault="003B744F" w:rsidP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20"/>
          <w:szCs w:val="20"/>
        </w:rPr>
      </w:pPr>
    </w:p>
    <w:p w14:paraId="4CCF87F2" w14:textId="2897CD98" w:rsidR="00FD6085" w:rsidRDefault="006A01E5" w:rsidP="006A0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 w:right="-43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  <w:r w:rsidR="00FD6085">
        <w:rPr>
          <w:rFonts w:ascii="Angsana New" w:hAnsi="Angsana New"/>
          <w:sz w:val="30"/>
          <w:szCs w:val="30"/>
          <w:cs/>
        </w:rPr>
        <w:br w:type="page"/>
      </w:r>
    </w:p>
    <w:p w14:paraId="60ACBBAF" w14:textId="77777777" w:rsidR="00FD6085" w:rsidRPr="003C47FE" w:rsidRDefault="00FD6085" w:rsidP="00FD6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032061">
        <w:rPr>
          <w:rFonts w:ascii="Angsana New" w:hAnsi="Angsana New"/>
          <w:i/>
          <w:iCs/>
          <w:sz w:val="30"/>
          <w:szCs w:val="30"/>
          <w:cs/>
        </w:rPr>
        <w:t>การร่วมค้า</w:t>
      </w:r>
    </w:p>
    <w:p w14:paraId="5DA91777" w14:textId="77777777" w:rsidR="00FD6085" w:rsidRPr="00976DDE" w:rsidRDefault="00FD6085" w:rsidP="00FD6085">
      <w:pPr>
        <w:pStyle w:val="FSBlank"/>
        <w:rPr>
          <w:sz w:val="16"/>
          <w:szCs w:val="16"/>
        </w:rPr>
      </w:pPr>
    </w:p>
    <w:p w14:paraId="3AF629D7" w14:textId="77777777" w:rsidR="00FD6085" w:rsidRDefault="00FD6085" w:rsidP="00FD6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ตารางต่อไปนี้สรุปข้อมูลทางการเงินของการร่วมค้าที่รวมอยู่ในงบการเงินของการร่วมค้าปรับปรุงด้วย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บริษัทในกิจการ</w:t>
      </w:r>
      <w:r>
        <w:rPr>
          <w:rFonts w:ascii="Angsana New" w:hAnsi="Angsana New" w:hint="cs"/>
          <w:sz w:val="30"/>
          <w:szCs w:val="30"/>
          <w:cs/>
        </w:rPr>
        <w:t>เหล่า</w:t>
      </w:r>
      <w:r w:rsidRPr="003C47FE">
        <w:rPr>
          <w:rFonts w:ascii="Angsana New" w:hAnsi="Angsana New"/>
          <w:sz w:val="30"/>
          <w:szCs w:val="30"/>
          <w:cs/>
        </w:rPr>
        <w:t>นี้</w:t>
      </w:r>
    </w:p>
    <w:p w14:paraId="10AFEF61" w14:textId="77777777" w:rsidR="00FD6085" w:rsidRPr="00976DDE" w:rsidRDefault="00FD6085" w:rsidP="00FD6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145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79"/>
        <w:gridCol w:w="270"/>
        <w:gridCol w:w="1080"/>
        <w:gridCol w:w="236"/>
        <w:gridCol w:w="1080"/>
        <w:gridCol w:w="270"/>
        <w:gridCol w:w="1080"/>
        <w:gridCol w:w="236"/>
        <w:gridCol w:w="1080"/>
        <w:gridCol w:w="236"/>
        <w:gridCol w:w="1093"/>
        <w:gridCol w:w="236"/>
        <w:gridCol w:w="1114"/>
        <w:gridCol w:w="236"/>
        <w:gridCol w:w="1204"/>
      </w:tblGrid>
      <w:tr w:rsidR="00FD6085" w:rsidRPr="007626B7" w14:paraId="3E0E4831" w14:textId="77777777" w:rsidTr="008C1C24">
        <w:trPr>
          <w:tblHeader/>
        </w:trPr>
        <w:tc>
          <w:tcPr>
            <w:tcW w:w="4050" w:type="dxa"/>
            <w:vAlign w:val="bottom"/>
          </w:tcPr>
          <w:p w14:paraId="487F20A6" w14:textId="77777777" w:rsidR="00FD6085" w:rsidRPr="007626B7" w:rsidRDefault="00FD608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501453ED" w14:textId="77777777" w:rsidR="00FD6085" w:rsidRDefault="00FD608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ผลิตไฟฟ้า </w:t>
            </w:r>
          </w:p>
          <w:p w14:paraId="36E479D9" w14:textId="77777777" w:rsidR="00FD6085" w:rsidRPr="007626B7" w:rsidRDefault="00FD608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นวนคร จำกัด</w:t>
            </w:r>
          </w:p>
        </w:tc>
        <w:tc>
          <w:tcPr>
            <w:tcW w:w="236" w:type="dxa"/>
            <w:vAlign w:val="bottom"/>
          </w:tcPr>
          <w:p w14:paraId="76234FFF" w14:textId="77777777" w:rsidR="00FD6085" w:rsidRPr="007626B7" w:rsidRDefault="00FD608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3C0E57E" w14:textId="77777777" w:rsidR="00FD6085" w:rsidRPr="007626B7" w:rsidRDefault="00FD608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</w:t>
            </w:r>
            <w:r w:rsidRPr="007626B7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ไทธนันต์</w:t>
            </w: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36" w:type="dxa"/>
          </w:tcPr>
          <w:p w14:paraId="5A30F65A" w14:textId="77777777" w:rsidR="00FD6085" w:rsidRPr="007626B7" w:rsidRDefault="00FD608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2367C3E6" w14:textId="77777777" w:rsidR="00FD6085" w:rsidRDefault="00FD608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อาร์ อี เอ็น </w:t>
            </w:r>
          </w:p>
          <w:p w14:paraId="5ED302EE" w14:textId="77777777" w:rsidR="00FD6085" w:rsidRPr="007626B7" w:rsidRDefault="00FD608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โคราช เอนเนอร์ยี่</w:t>
            </w: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36" w:type="dxa"/>
          </w:tcPr>
          <w:p w14:paraId="60243D06" w14:textId="77777777" w:rsidR="00FD6085" w:rsidRPr="007626B7" w:rsidRDefault="00FD608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554" w:type="dxa"/>
            <w:gridSpan w:val="3"/>
          </w:tcPr>
          <w:p w14:paraId="694603D7" w14:textId="77777777" w:rsidR="00FD6085" w:rsidRPr="007626B7" w:rsidRDefault="00FD608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416D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บริษัท</w:t>
            </w:r>
            <w:r w:rsidRPr="001416D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1416D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๙</w:t>
            </w:r>
            <w:r w:rsidRPr="001416DF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Pr="001416D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ปิโตร</w:t>
            </w:r>
            <w:r w:rsidRPr="001416D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1416D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แอนด์</w:t>
            </w:r>
            <w:r w:rsidRPr="001416D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br/>
              <w:t>เซอร์วิส</w:t>
            </w:r>
            <w:r w:rsidRPr="001416D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1416D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จำกัด</w:t>
            </w:r>
          </w:p>
        </w:tc>
      </w:tr>
      <w:tr w:rsidR="00B83D83" w:rsidRPr="007626B7" w14:paraId="5905DDBE" w14:textId="77777777">
        <w:trPr>
          <w:trHeight w:val="72"/>
          <w:tblHeader/>
        </w:trPr>
        <w:tc>
          <w:tcPr>
            <w:tcW w:w="4050" w:type="dxa"/>
          </w:tcPr>
          <w:p w14:paraId="44F447A8" w14:textId="77777777" w:rsidR="00B83D83" w:rsidRPr="007626B7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6A6DD949" w14:textId="231AA325" w:rsidR="00B83D83" w:rsidRPr="007626B7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335BCE2" w14:textId="77777777" w:rsidR="00B83D83" w:rsidRPr="007626B7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F9BEB25" w14:textId="7ECF5852" w:rsidR="00B83D83" w:rsidRPr="007626B7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6B989107" w14:textId="77777777" w:rsidR="00B83D83" w:rsidRPr="007626B7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700A849" w14:textId="30E6B80A" w:rsidR="00B83D83" w:rsidRPr="007626B7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F44E457" w14:textId="77777777" w:rsidR="00B83D83" w:rsidRPr="007626B7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0F8C60F" w14:textId="1053BC9F" w:rsidR="00B83D83" w:rsidRPr="007626B7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02D2E8DF" w14:textId="77777777" w:rsidR="00B83D83" w:rsidRPr="007626B7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03C680F" w14:textId="7A0D9635" w:rsidR="00B83D83" w:rsidRPr="007626B7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5870F85E" w14:textId="77777777" w:rsidR="00B83D83" w:rsidRPr="007626B7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vAlign w:val="bottom"/>
          </w:tcPr>
          <w:p w14:paraId="00F514BB" w14:textId="5011997B" w:rsidR="00B83D83" w:rsidRPr="007626B7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5528F098" w14:textId="77777777" w:rsidR="00B83D83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1EA2ECEF" w14:textId="1739EA1F" w:rsidR="00B83D83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6B685979" w14:textId="77777777" w:rsidR="00B83D83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vAlign w:val="bottom"/>
          </w:tcPr>
          <w:p w14:paraId="1D3D7032" w14:textId="1B3ECE1D" w:rsidR="00B83D83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</w:p>
        </w:tc>
      </w:tr>
      <w:tr w:rsidR="00B83D83" w:rsidRPr="007626B7" w14:paraId="4C5D5908" w14:textId="77777777" w:rsidTr="008C1C24">
        <w:trPr>
          <w:tblHeader/>
        </w:trPr>
        <w:tc>
          <w:tcPr>
            <w:tcW w:w="4050" w:type="dxa"/>
          </w:tcPr>
          <w:p w14:paraId="5118A8F9" w14:textId="77777777" w:rsidR="00B83D83" w:rsidRPr="007626B7" w:rsidRDefault="00B83D83" w:rsidP="00B83D83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29" w:type="dxa"/>
            <w:gridSpan w:val="3"/>
          </w:tcPr>
          <w:p w14:paraId="3A174853" w14:textId="77777777" w:rsidR="00B83D83" w:rsidRPr="007626B7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  <w:tc>
          <w:tcPr>
            <w:tcW w:w="236" w:type="dxa"/>
            <w:vAlign w:val="bottom"/>
          </w:tcPr>
          <w:p w14:paraId="2A3E7943" w14:textId="77777777" w:rsidR="00B83D83" w:rsidRPr="007626B7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9BEC267" w14:textId="77777777" w:rsidR="00B83D83" w:rsidRPr="007626B7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  <w:tc>
          <w:tcPr>
            <w:tcW w:w="236" w:type="dxa"/>
          </w:tcPr>
          <w:p w14:paraId="6634B2B2" w14:textId="77777777" w:rsidR="00B83D83" w:rsidRPr="007626B7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0EB8493C" w14:textId="77777777" w:rsidR="00B83D83" w:rsidRPr="007626B7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  <w:tc>
          <w:tcPr>
            <w:tcW w:w="236" w:type="dxa"/>
          </w:tcPr>
          <w:p w14:paraId="4EDE2BDB" w14:textId="77777777" w:rsidR="00B83D83" w:rsidRPr="007626B7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554" w:type="dxa"/>
            <w:gridSpan w:val="3"/>
            <w:vAlign w:val="bottom"/>
          </w:tcPr>
          <w:p w14:paraId="3C455F14" w14:textId="77777777" w:rsidR="00B83D83" w:rsidRPr="007626B7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B83D83" w:rsidRPr="007626B7" w14:paraId="2462C331" w14:textId="77777777" w:rsidTr="006D2C92">
        <w:tc>
          <w:tcPr>
            <w:tcW w:w="4050" w:type="dxa"/>
          </w:tcPr>
          <w:p w14:paraId="342D6EC9" w14:textId="77777777" w:rsidR="00B83D83" w:rsidRPr="00132770" w:rsidRDefault="00B83D83" w:rsidP="00B83D83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32770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79" w:type="dxa"/>
          </w:tcPr>
          <w:p w14:paraId="4DFFD78E" w14:textId="3FE037C4" w:rsidR="001375D7" w:rsidRPr="00132770" w:rsidRDefault="001375D7" w:rsidP="001375D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375D7">
              <w:rPr>
                <w:rFonts w:ascii="Angsana New" w:hAnsi="Angsana New"/>
                <w:sz w:val="26"/>
                <w:szCs w:val="26"/>
                <w:lang w:val="en-US" w:bidi="th-TH"/>
              </w:rPr>
              <w:t>4,129,701</w:t>
            </w:r>
          </w:p>
        </w:tc>
        <w:tc>
          <w:tcPr>
            <w:tcW w:w="270" w:type="dxa"/>
          </w:tcPr>
          <w:p w14:paraId="6AFD47D0" w14:textId="77777777" w:rsidR="00B83D83" w:rsidRPr="00132770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11B8DF9D" w14:textId="4892A440" w:rsidR="00B83D83" w:rsidRPr="00132770" w:rsidRDefault="00B83D83" w:rsidP="00B83D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358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426</w:t>
            </w:r>
          </w:p>
        </w:tc>
        <w:tc>
          <w:tcPr>
            <w:tcW w:w="236" w:type="dxa"/>
          </w:tcPr>
          <w:p w14:paraId="7C6756FC" w14:textId="77777777" w:rsidR="00B83D83" w:rsidRPr="00132770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2380F04B" w14:textId="05DACD14" w:rsidR="00B83D83" w:rsidRPr="00132770" w:rsidRDefault="00EF0CBD" w:rsidP="00B83D8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F0CBD">
              <w:rPr>
                <w:rFonts w:ascii="Angsana New" w:hAnsi="Angsana New"/>
                <w:sz w:val="26"/>
                <w:szCs w:val="26"/>
                <w:lang w:val="en-US" w:bidi="th-TH"/>
              </w:rPr>
              <w:t>9,129</w:t>
            </w:r>
          </w:p>
        </w:tc>
        <w:tc>
          <w:tcPr>
            <w:tcW w:w="270" w:type="dxa"/>
          </w:tcPr>
          <w:p w14:paraId="248F32B5" w14:textId="77777777" w:rsidR="00B83D83" w:rsidRPr="00132770" w:rsidRDefault="00B83D83" w:rsidP="00B83D8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24990BD8" w14:textId="4E58C7DA" w:rsidR="00B83D83" w:rsidRPr="00132770" w:rsidRDefault="00B83D83" w:rsidP="00B83D8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178</w:t>
            </w:r>
          </w:p>
        </w:tc>
        <w:tc>
          <w:tcPr>
            <w:tcW w:w="236" w:type="dxa"/>
            <w:vAlign w:val="bottom"/>
          </w:tcPr>
          <w:p w14:paraId="1E6818E4" w14:textId="77777777" w:rsidR="00B83D83" w:rsidRPr="00132770" w:rsidRDefault="00B83D83" w:rsidP="00B83D8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A8F97E1" w14:textId="493C9898" w:rsidR="00B83D83" w:rsidRPr="001C6CD5" w:rsidRDefault="00EF0CBD" w:rsidP="00B83D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9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F0CBD">
              <w:rPr>
                <w:rFonts w:ascii="Angsana New" w:hAnsi="Angsana New"/>
                <w:sz w:val="26"/>
                <w:szCs w:val="26"/>
                <w:lang w:val="en-US" w:bidi="th-TH"/>
              </w:rPr>
              <w:t>245,782</w:t>
            </w:r>
          </w:p>
        </w:tc>
        <w:tc>
          <w:tcPr>
            <w:tcW w:w="236" w:type="dxa"/>
          </w:tcPr>
          <w:p w14:paraId="11C25D4C" w14:textId="77777777" w:rsidR="00B83D83" w:rsidRPr="00132770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vAlign w:val="bottom"/>
          </w:tcPr>
          <w:p w14:paraId="6881D5D1" w14:textId="0D3955A4" w:rsidR="00B83D83" w:rsidRPr="00132770" w:rsidRDefault="00B83D83" w:rsidP="00B83D8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218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572</w:t>
            </w:r>
          </w:p>
        </w:tc>
        <w:tc>
          <w:tcPr>
            <w:tcW w:w="236" w:type="dxa"/>
          </w:tcPr>
          <w:p w14:paraId="57F4AF61" w14:textId="77777777" w:rsidR="00B83D83" w:rsidRDefault="00B83D83" w:rsidP="00B83D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</w:tcPr>
          <w:p w14:paraId="60F91120" w14:textId="2AF456C8" w:rsidR="00B83D83" w:rsidRPr="00280D4C" w:rsidRDefault="00EF0CBD" w:rsidP="00B83D8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0CBD">
              <w:rPr>
                <w:rFonts w:ascii="Angsana New" w:hAnsi="Angsana New"/>
                <w:sz w:val="26"/>
                <w:szCs w:val="26"/>
                <w:lang w:val="en-US"/>
              </w:rPr>
              <w:t>95,</w:t>
            </w:r>
            <w:r w:rsidR="000E0734">
              <w:rPr>
                <w:rFonts w:ascii="Angsana New" w:hAnsi="Angsana New"/>
                <w:sz w:val="26"/>
                <w:szCs w:val="26"/>
                <w:lang w:val="en-US"/>
              </w:rPr>
              <w:t>324</w:t>
            </w:r>
          </w:p>
        </w:tc>
        <w:tc>
          <w:tcPr>
            <w:tcW w:w="236" w:type="dxa"/>
          </w:tcPr>
          <w:p w14:paraId="4E12E040" w14:textId="77777777" w:rsidR="00B83D83" w:rsidRDefault="00B83D83" w:rsidP="00B83D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4531D91B" w14:textId="65E815C6" w:rsidR="00B83D83" w:rsidRPr="00280D4C" w:rsidRDefault="00B83D83" w:rsidP="00B83D8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33</w:t>
            </w:r>
            <w:r w:rsidRPr="00280D4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060</w:t>
            </w:r>
          </w:p>
        </w:tc>
      </w:tr>
      <w:tr w:rsidR="00B83D83" w:rsidRPr="003D12C4" w14:paraId="6BA9481E" w14:textId="77777777" w:rsidTr="006D2C92">
        <w:tc>
          <w:tcPr>
            <w:tcW w:w="4050" w:type="dxa"/>
          </w:tcPr>
          <w:p w14:paraId="7BE6F53B" w14:textId="77777777" w:rsidR="00B83D83" w:rsidRPr="00132770" w:rsidRDefault="00B83D83" w:rsidP="00B83D83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32770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132770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132770">
              <w:rPr>
                <w:rFonts w:ascii="Angsana New" w:hAnsi="Angsana New" w:hint="cs"/>
                <w:sz w:val="26"/>
                <w:szCs w:val="26"/>
                <w:cs/>
              </w:rPr>
              <w:t xml:space="preserve">ขาดทุน) </w:t>
            </w:r>
            <w:r w:rsidRPr="00132770">
              <w:rPr>
                <w:rFonts w:ascii="Angsana New" w:hAnsi="Angsana New"/>
                <w:sz w:val="26"/>
                <w:szCs w:val="26"/>
                <w:cs/>
              </w:rPr>
              <w:t>จากการดำเนินงานอย่างต่อเนื่อง</w:t>
            </w:r>
          </w:p>
        </w:tc>
        <w:tc>
          <w:tcPr>
            <w:tcW w:w="1079" w:type="dxa"/>
            <w:vAlign w:val="bottom"/>
          </w:tcPr>
          <w:p w14:paraId="665ACEBE" w14:textId="4C7205B6" w:rsidR="00B83D83" w:rsidRPr="00752665" w:rsidRDefault="00F2023F" w:rsidP="00B83D8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4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199,997</w:t>
            </w:r>
            <w:r w:rsidR="00830E88" w:rsidRPr="00752665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70" w:type="dxa"/>
          </w:tcPr>
          <w:p w14:paraId="44BA4808" w14:textId="77777777" w:rsidR="00B83D83" w:rsidRPr="00132770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96A4228" w14:textId="60D8192A" w:rsidR="00B83D83" w:rsidRPr="00C53539" w:rsidRDefault="00B83D83" w:rsidP="00B83D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385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298</w:t>
            </w:r>
            <w:r w:rsidRPr="00752665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36" w:type="dxa"/>
          </w:tcPr>
          <w:p w14:paraId="3C78DDE9" w14:textId="77777777" w:rsidR="00B83D83" w:rsidRPr="003D12C4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3E60445" w14:textId="2C549F15" w:rsidR="00B83D83" w:rsidRPr="00132770" w:rsidRDefault="00EF0CBD" w:rsidP="00B83D8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0CBD">
              <w:rPr>
                <w:rFonts w:ascii="Angsana New" w:hAnsi="Angsana New"/>
                <w:sz w:val="26"/>
                <w:szCs w:val="26"/>
                <w:lang w:val="en-US" w:bidi="th-TH"/>
              </w:rPr>
              <w:t>1,979</w:t>
            </w:r>
            <w:r w:rsidR="00830E88" w:rsidRPr="00752665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70" w:type="dxa"/>
          </w:tcPr>
          <w:p w14:paraId="2A3E8FA1" w14:textId="77777777" w:rsidR="00B83D83" w:rsidRPr="00132770" w:rsidRDefault="00B83D83" w:rsidP="00B83D8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18CEAF" w14:textId="471F6D79" w:rsidR="00B83D83" w:rsidRPr="00132770" w:rsidRDefault="00B83D83" w:rsidP="00B83D8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514</w:t>
            </w:r>
            <w:r w:rsidRPr="006D2C92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36" w:type="dxa"/>
            <w:vAlign w:val="bottom"/>
          </w:tcPr>
          <w:p w14:paraId="7BBDD614" w14:textId="77777777" w:rsidR="00B83D83" w:rsidRPr="00132770" w:rsidRDefault="00B83D83" w:rsidP="00B83D83">
            <w:pPr>
              <w:pStyle w:val="acctfourfigures"/>
              <w:tabs>
                <w:tab w:val="clear" w:pos="765"/>
                <w:tab w:val="decimal" w:pos="0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CCABA8C" w14:textId="7E902885" w:rsidR="00B83D83" w:rsidRPr="003D12C4" w:rsidRDefault="00EF0CBD" w:rsidP="00B83D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90"/>
              <w:rPr>
                <w:rFonts w:ascii="Angsana New" w:hAnsi="Angsana New"/>
                <w:sz w:val="26"/>
                <w:szCs w:val="26"/>
                <w:vertAlign w:val="superscript"/>
                <w:cs/>
                <w:lang w:val="en-US" w:bidi="th-TH"/>
              </w:rPr>
            </w:pPr>
            <w:r w:rsidRPr="00EF0CBD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proofErr w:type="gramStart"/>
            <w:r w:rsidR="00825D31" w:rsidRPr="00EF0CBD">
              <w:rPr>
                <w:rFonts w:ascii="Angsana New" w:hAnsi="Angsana New"/>
                <w:sz w:val="26"/>
                <w:szCs w:val="26"/>
                <w:lang w:val="en-US" w:bidi="th-TH"/>
              </w:rPr>
              <w:t>179,592)</w:t>
            </w:r>
            <w:r w:rsidR="00825D31" w:rsidRPr="00752665">
              <w:rPr>
                <w:rFonts w:ascii="Angsana New" w:hAnsi="Angsana New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  <w:proofErr w:type="gramEnd"/>
          </w:p>
        </w:tc>
        <w:tc>
          <w:tcPr>
            <w:tcW w:w="236" w:type="dxa"/>
          </w:tcPr>
          <w:p w14:paraId="48635B4F" w14:textId="77777777" w:rsidR="00B83D83" w:rsidRPr="00132770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26B2C65C" w14:textId="7B6F6249" w:rsidR="00B83D83" w:rsidRPr="006D2C92" w:rsidRDefault="00B83D83" w:rsidP="00B83D8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825D31"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118</w:t>
            </w:r>
            <w:r w:rsidR="00825D31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25D31"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759</w:t>
            </w:r>
            <w:r w:rsidR="00825D31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  <w:r w:rsidR="00825D31" w:rsidRPr="006D2C92">
              <w:rPr>
                <w:rFonts w:ascii="Angsana New" w:hAnsi="Angsana New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36" w:type="dxa"/>
          </w:tcPr>
          <w:p w14:paraId="33707709" w14:textId="77777777" w:rsidR="00B83D83" w:rsidRDefault="00B83D83" w:rsidP="00B83D8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70" w:right="-71" w:hanging="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C937646" w14:textId="1F1AA0FA" w:rsidR="00B83D83" w:rsidRDefault="00EF0CBD" w:rsidP="00B83D8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0CBD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0E0734">
              <w:rPr>
                <w:rFonts w:ascii="Angsana New" w:hAnsi="Angsana New"/>
                <w:sz w:val="26"/>
                <w:szCs w:val="26"/>
                <w:lang w:val="en-US"/>
              </w:rPr>
              <w:t>3,990</w:t>
            </w:r>
            <w:r w:rsidR="00825D31" w:rsidRPr="00EF0CBD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  <w:r w:rsidR="00825D31" w:rsidRPr="00752665">
              <w:rPr>
                <w:rFonts w:ascii="Angsana New" w:hAnsi="Angsana New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36" w:type="dxa"/>
          </w:tcPr>
          <w:p w14:paraId="402D4BBF" w14:textId="77777777" w:rsidR="00B83D83" w:rsidRDefault="00B83D83" w:rsidP="00B83D83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70" w:right="-71" w:hanging="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4BFC304" w14:textId="42D2FDC4" w:rsidR="00B83D83" w:rsidRDefault="00B83D83" w:rsidP="00B83D8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447D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825D31" w:rsidRPr="004B5E68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825D31" w:rsidRPr="0003447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825D31" w:rsidRPr="004B5E68">
              <w:rPr>
                <w:rFonts w:ascii="Angsana New" w:hAnsi="Angsana New"/>
                <w:sz w:val="26"/>
                <w:szCs w:val="26"/>
                <w:lang w:val="en-US"/>
              </w:rPr>
              <w:t>715</w:t>
            </w:r>
            <w:r w:rsidR="00825D31" w:rsidRPr="0003447D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  <w:r w:rsidR="00825D31" w:rsidRPr="006D2C92">
              <w:rPr>
                <w:rFonts w:ascii="Angsana New" w:hAnsi="Angsana New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</w:p>
        </w:tc>
      </w:tr>
      <w:tr w:rsidR="00B83D83" w:rsidRPr="007626B7" w14:paraId="49F8C455" w14:textId="77777777" w:rsidTr="006D2C92">
        <w:trPr>
          <w:trHeight w:val="307"/>
        </w:trPr>
        <w:tc>
          <w:tcPr>
            <w:tcW w:w="4050" w:type="dxa"/>
          </w:tcPr>
          <w:p w14:paraId="584094AB" w14:textId="4478D4A4" w:rsidR="00B83D83" w:rsidRPr="00D300E0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00E0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="009C50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 xml:space="preserve"> (</w:t>
            </w:r>
            <w:r w:rsidRPr="00D300E0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="009C50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 xml:space="preserve">) </w:t>
            </w:r>
            <w:r w:rsidRPr="00D300E0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เบ็ดเสร็จรวม</w:t>
            </w:r>
            <w:r w:rsidRPr="00D300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</w:t>
            </w:r>
            <w:r w:rsidRPr="00D300E0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100</w:t>
            </w:r>
            <w:r w:rsidRPr="00D300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44202" w14:textId="27B916BF" w:rsidR="00B83D83" w:rsidRPr="006D2C92" w:rsidRDefault="00F2023F" w:rsidP="00B83D8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4"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F2023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199,997</w:t>
            </w:r>
          </w:p>
        </w:tc>
        <w:tc>
          <w:tcPr>
            <w:tcW w:w="270" w:type="dxa"/>
          </w:tcPr>
          <w:p w14:paraId="12B5110F" w14:textId="77777777" w:rsidR="00B83D83" w:rsidRPr="006D2C92" w:rsidRDefault="00B83D83" w:rsidP="00B83D83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C271E" w14:textId="06164691" w:rsidR="00B83D83" w:rsidRPr="006D2C92" w:rsidRDefault="00B83D83" w:rsidP="00B83D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385,298</w:t>
            </w:r>
          </w:p>
        </w:tc>
        <w:tc>
          <w:tcPr>
            <w:tcW w:w="236" w:type="dxa"/>
          </w:tcPr>
          <w:p w14:paraId="35558C5B" w14:textId="77777777" w:rsidR="00B83D83" w:rsidRPr="006D2C92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64C76" w14:textId="10FD9AB2" w:rsidR="00B83D83" w:rsidRPr="006D2C92" w:rsidRDefault="00EF0CBD" w:rsidP="00B83D8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F0CB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1,979</w:t>
            </w:r>
          </w:p>
        </w:tc>
        <w:tc>
          <w:tcPr>
            <w:tcW w:w="270" w:type="dxa"/>
          </w:tcPr>
          <w:p w14:paraId="5CE016B1" w14:textId="77777777" w:rsidR="00B83D83" w:rsidRPr="006D2C92" w:rsidRDefault="00B83D83" w:rsidP="00B83D8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37D9D" w14:textId="6F77A963" w:rsidR="00B83D83" w:rsidRPr="006D2C92" w:rsidRDefault="00B83D83" w:rsidP="00B83D8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1,514</w:t>
            </w:r>
          </w:p>
        </w:tc>
        <w:tc>
          <w:tcPr>
            <w:tcW w:w="236" w:type="dxa"/>
            <w:vAlign w:val="bottom"/>
          </w:tcPr>
          <w:p w14:paraId="1B86A670" w14:textId="77777777" w:rsidR="00B83D83" w:rsidRPr="006D2C92" w:rsidRDefault="00B83D83" w:rsidP="00B83D83">
            <w:pPr>
              <w:pStyle w:val="acctfourfigures"/>
              <w:tabs>
                <w:tab w:val="clear" w:pos="765"/>
                <w:tab w:val="decimal" w:pos="0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BC539" w14:textId="2F3E06F6" w:rsidR="00B83D83" w:rsidRPr="006D2C92" w:rsidRDefault="00EF0CBD" w:rsidP="00B83D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9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F0CB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(179,592)</w:t>
            </w:r>
          </w:p>
        </w:tc>
        <w:tc>
          <w:tcPr>
            <w:tcW w:w="236" w:type="dxa"/>
          </w:tcPr>
          <w:p w14:paraId="33B9C777" w14:textId="77777777" w:rsidR="00B83D83" w:rsidRPr="006D2C92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5FD10" w14:textId="1EF2CAAD" w:rsidR="00B83D83" w:rsidRPr="006D2C92" w:rsidRDefault="00B83D83" w:rsidP="00B83D8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(118,</w:t>
            </w:r>
            <w:r w:rsidR="0007015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75</w:t>
            </w: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9)</w:t>
            </w:r>
          </w:p>
        </w:tc>
        <w:tc>
          <w:tcPr>
            <w:tcW w:w="236" w:type="dxa"/>
          </w:tcPr>
          <w:p w14:paraId="416A510A" w14:textId="77777777" w:rsidR="00B83D83" w:rsidRPr="006D2C92" w:rsidRDefault="00B83D83" w:rsidP="00B83D8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26B3BAC9" w14:textId="48A06CAC" w:rsidR="00B83D83" w:rsidRPr="006D2C92" w:rsidRDefault="00EF0CBD" w:rsidP="00B83D8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0C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</w:t>
            </w:r>
            <w:r w:rsidR="000E073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3,990</w:t>
            </w:r>
            <w:r w:rsidRPr="00EF0C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</w:tcPr>
          <w:p w14:paraId="581175CD" w14:textId="77777777" w:rsidR="00B83D83" w:rsidRPr="006D2C92" w:rsidRDefault="00B83D83" w:rsidP="00B83D8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30E12FEF" w14:textId="6CF6FF66" w:rsidR="00B83D83" w:rsidRPr="006D2C92" w:rsidRDefault="00B83D83" w:rsidP="00B83D8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(3,715)</w:t>
            </w:r>
          </w:p>
        </w:tc>
      </w:tr>
      <w:tr w:rsidR="00B83D83" w:rsidRPr="007626B7" w14:paraId="2A8353E6" w14:textId="77777777" w:rsidTr="006D2C92">
        <w:tc>
          <w:tcPr>
            <w:tcW w:w="4050" w:type="dxa"/>
          </w:tcPr>
          <w:p w14:paraId="6790C8EB" w14:textId="77777777" w:rsidR="00B83D83" w:rsidRPr="008F12C2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16"/>
                <w:szCs w:val="16"/>
                <w:highlight w:val="yellow"/>
                <w:cs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878C99F" w14:textId="77777777" w:rsidR="00B83D83" w:rsidRPr="003D12C4" w:rsidRDefault="00B83D83" w:rsidP="00B83D8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4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CDBA1F8" w14:textId="77777777" w:rsidR="00B83D83" w:rsidRPr="00C47AF1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E16C53" w14:textId="77777777" w:rsidR="00B83D83" w:rsidRPr="00EF5036" w:rsidRDefault="00B83D83" w:rsidP="00B83D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305A610" w14:textId="77777777" w:rsidR="00B83D83" w:rsidRPr="003D12C4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C07B98" w14:textId="77777777" w:rsidR="00B83D83" w:rsidRPr="0061326D" w:rsidRDefault="00B83D83" w:rsidP="00B83D8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5525082" w14:textId="77777777" w:rsidR="00B83D83" w:rsidRPr="00C47AF1" w:rsidRDefault="00B83D83" w:rsidP="00B83D8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51E76058" w14:textId="77777777" w:rsidR="00B83D83" w:rsidRPr="00C47AF1" w:rsidRDefault="00B83D83" w:rsidP="00B83D8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467F6FF" w14:textId="77777777" w:rsidR="00B83D83" w:rsidRPr="00C47AF1" w:rsidRDefault="00B83D83" w:rsidP="00B83D83">
            <w:pPr>
              <w:pStyle w:val="acctfourfigures"/>
              <w:tabs>
                <w:tab w:val="clear" w:pos="765"/>
                <w:tab w:val="decimal" w:pos="0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37B651D" w14:textId="77777777" w:rsidR="00B83D83" w:rsidRPr="00C47AF1" w:rsidRDefault="00B83D83" w:rsidP="00B83D83">
            <w:pPr>
              <w:pStyle w:val="acctfourfigures"/>
              <w:tabs>
                <w:tab w:val="clear" w:pos="765"/>
                <w:tab w:val="decimal" w:pos="0"/>
                <w:tab w:val="decimal" w:pos="770"/>
              </w:tabs>
              <w:spacing w:line="240" w:lineRule="auto"/>
              <w:ind w:left="-130" w:right="-90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FE2C028" w14:textId="77777777" w:rsidR="00B83D83" w:rsidRPr="003D12C4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93" w:type="dxa"/>
            <w:vAlign w:val="bottom"/>
          </w:tcPr>
          <w:p w14:paraId="38F2A855" w14:textId="77777777" w:rsidR="00B83D83" w:rsidRPr="006D2C92" w:rsidRDefault="00B83D83" w:rsidP="00B83D8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50308AA3" w14:textId="77777777" w:rsidR="00B83D83" w:rsidRPr="00C47AF1" w:rsidRDefault="00B83D83" w:rsidP="00B83D83">
            <w:pPr>
              <w:pStyle w:val="acctfourfigures"/>
              <w:tabs>
                <w:tab w:val="clear" w:pos="765"/>
                <w:tab w:val="decimal" w:pos="793"/>
                <w:tab w:val="decimal" w:pos="96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1436D2C" w14:textId="77777777" w:rsidR="00B83D83" w:rsidRPr="00752665" w:rsidRDefault="00B83D83" w:rsidP="00B83D8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2C028A5" w14:textId="77777777" w:rsidR="00B83D83" w:rsidRPr="00C47AF1" w:rsidRDefault="00B83D83" w:rsidP="00B83D83">
            <w:pPr>
              <w:pStyle w:val="acctfourfigures"/>
              <w:tabs>
                <w:tab w:val="clear" w:pos="765"/>
                <w:tab w:val="decimal" w:pos="793"/>
                <w:tab w:val="decimal" w:pos="96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0E41EED" w14:textId="77777777" w:rsidR="00B83D83" w:rsidRPr="006D2C92" w:rsidRDefault="00B83D83" w:rsidP="00B83D8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</w:tr>
      <w:tr w:rsidR="00B83D83" w:rsidRPr="007626B7" w14:paraId="77498559" w14:textId="77777777" w:rsidTr="006D2C92">
        <w:trPr>
          <w:trHeight w:val="279"/>
        </w:trPr>
        <w:tc>
          <w:tcPr>
            <w:tcW w:w="4050" w:type="dxa"/>
          </w:tcPr>
          <w:p w14:paraId="0B366451" w14:textId="55FD938E" w:rsidR="00B83D83" w:rsidRPr="005F6F91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F6F9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กำไร</w:t>
            </w:r>
            <w:r w:rsidR="009C50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 xml:space="preserve"> (</w:t>
            </w:r>
            <w:r w:rsidRPr="005F6F9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ขาดทุน</w:t>
            </w:r>
            <w:r w:rsidR="009C5013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 xml:space="preserve">) </w:t>
            </w:r>
            <w:r w:rsidRPr="005F6F9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เบ็ดเสร็จรวม</w:t>
            </w:r>
            <w:r w:rsidRPr="005F6F9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>ตามส่วนได้เสีย</w:t>
            </w:r>
            <w:r w:rsidRPr="005F6F9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ของบริษัท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0B32F06" w14:textId="1422A7FC" w:rsidR="00B83D83" w:rsidRPr="006D2C92" w:rsidRDefault="00EF0CBD" w:rsidP="00B83D8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4"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F0CB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59,975</w:t>
            </w:r>
          </w:p>
        </w:tc>
        <w:tc>
          <w:tcPr>
            <w:tcW w:w="270" w:type="dxa"/>
          </w:tcPr>
          <w:p w14:paraId="351FCA7A" w14:textId="77777777" w:rsidR="00B83D83" w:rsidRPr="006D2C92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A7873C" w14:textId="039B324C" w:rsidR="00B83D83" w:rsidRPr="006D2C92" w:rsidRDefault="00B83D83" w:rsidP="00B83D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116,934</w:t>
            </w:r>
          </w:p>
        </w:tc>
        <w:tc>
          <w:tcPr>
            <w:tcW w:w="236" w:type="dxa"/>
          </w:tcPr>
          <w:p w14:paraId="78FBC543" w14:textId="77777777" w:rsidR="00B83D83" w:rsidRPr="006D2C92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CB8B94" w14:textId="55600D2F" w:rsidR="00B83D83" w:rsidRPr="006D2C92" w:rsidRDefault="00EF0CBD" w:rsidP="00B83D8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F0CB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1,009</w:t>
            </w:r>
          </w:p>
        </w:tc>
        <w:tc>
          <w:tcPr>
            <w:tcW w:w="270" w:type="dxa"/>
          </w:tcPr>
          <w:p w14:paraId="34B6B0DD" w14:textId="77777777" w:rsidR="00B83D83" w:rsidRPr="006D2C92" w:rsidRDefault="00B83D83" w:rsidP="00B83D8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ABF11D" w14:textId="0834233D" w:rsidR="00B83D83" w:rsidRPr="006D2C92" w:rsidRDefault="00B83D83" w:rsidP="00B83D8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870</w:t>
            </w:r>
          </w:p>
        </w:tc>
        <w:tc>
          <w:tcPr>
            <w:tcW w:w="236" w:type="dxa"/>
            <w:vAlign w:val="bottom"/>
          </w:tcPr>
          <w:p w14:paraId="624DD5C7" w14:textId="77777777" w:rsidR="00B83D83" w:rsidRPr="006D2C92" w:rsidRDefault="00B83D83" w:rsidP="00B83D83">
            <w:pPr>
              <w:pStyle w:val="acctfourfigures"/>
              <w:tabs>
                <w:tab w:val="clear" w:pos="765"/>
                <w:tab w:val="decimal" w:pos="0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0F10E0" w14:textId="28DD1372" w:rsidR="00B83D83" w:rsidRPr="006D2C92" w:rsidRDefault="00EF0CBD" w:rsidP="00B83D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9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F0CB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(62,857)</w:t>
            </w:r>
          </w:p>
        </w:tc>
        <w:tc>
          <w:tcPr>
            <w:tcW w:w="236" w:type="dxa"/>
          </w:tcPr>
          <w:p w14:paraId="60075C8E" w14:textId="77777777" w:rsidR="00B83D83" w:rsidRPr="006D2C92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1576A51B" w14:textId="3CF270D1" w:rsidR="00B83D83" w:rsidRPr="006D2C92" w:rsidRDefault="00B83D83" w:rsidP="00B83D8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(41,566)</w:t>
            </w:r>
          </w:p>
        </w:tc>
        <w:tc>
          <w:tcPr>
            <w:tcW w:w="236" w:type="dxa"/>
          </w:tcPr>
          <w:p w14:paraId="03A8B768" w14:textId="77777777" w:rsidR="00B83D83" w:rsidRPr="006D2C92" w:rsidRDefault="00B83D83" w:rsidP="00B83D8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A90C5E7" w14:textId="0B2ABBEA" w:rsidR="00B83D83" w:rsidRPr="006D2C92" w:rsidRDefault="00EF0CBD" w:rsidP="00B83D8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0C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(2,0</w:t>
            </w:r>
            <w:r w:rsidR="000E073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35</w:t>
            </w:r>
            <w:r w:rsidRPr="00EF0C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</w:tcPr>
          <w:p w14:paraId="1F0526CE" w14:textId="77777777" w:rsidR="00B83D83" w:rsidRPr="006D2C92" w:rsidRDefault="00B83D83" w:rsidP="00B83D8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3AE784A" w14:textId="4FB7F97B" w:rsidR="00B83D83" w:rsidRPr="006D2C92" w:rsidRDefault="00B83D83" w:rsidP="00B83D8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(500)</w:t>
            </w:r>
          </w:p>
        </w:tc>
      </w:tr>
      <w:tr w:rsidR="00B83D83" w:rsidRPr="007626B7" w14:paraId="56D7E530" w14:textId="77777777" w:rsidTr="006D2C92">
        <w:trPr>
          <w:trHeight w:val="190"/>
        </w:trPr>
        <w:tc>
          <w:tcPr>
            <w:tcW w:w="4050" w:type="dxa"/>
          </w:tcPr>
          <w:p w14:paraId="5A8D98B2" w14:textId="77777777" w:rsidR="00B83D83" w:rsidRPr="008F12C2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16"/>
                <w:szCs w:val="16"/>
                <w:highlight w:val="yellow"/>
                <w:cs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0527DE20" w14:textId="77777777" w:rsidR="00B83D83" w:rsidRPr="003D12C4" w:rsidRDefault="00B83D83" w:rsidP="00B83D8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4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58135F5" w14:textId="77777777" w:rsidR="00B83D83" w:rsidRPr="007626B7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FFEB05" w14:textId="77777777" w:rsidR="00B83D83" w:rsidRPr="00EF5036" w:rsidRDefault="00B83D83" w:rsidP="00B83D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CE7F1AF" w14:textId="77777777" w:rsidR="00B83D83" w:rsidRPr="003D12C4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2FC2BA" w14:textId="77777777" w:rsidR="00B83D83" w:rsidRPr="0061326D" w:rsidRDefault="00B83D83" w:rsidP="00B83D8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84E5905" w14:textId="77777777" w:rsidR="00B83D83" w:rsidRPr="007626B7" w:rsidRDefault="00B83D83" w:rsidP="00B83D8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BA13E6" w14:textId="77777777" w:rsidR="00B83D83" w:rsidRPr="007626B7" w:rsidRDefault="00B83D83" w:rsidP="00B83D8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D9A146E" w14:textId="77777777" w:rsidR="00B83D83" w:rsidRPr="007626B7" w:rsidRDefault="00B83D83" w:rsidP="00B83D83">
            <w:pPr>
              <w:pStyle w:val="acctfourfigures"/>
              <w:tabs>
                <w:tab w:val="clear" w:pos="765"/>
                <w:tab w:val="decimal" w:pos="0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0E8A71" w14:textId="77777777" w:rsidR="00B83D83" w:rsidRPr="007626B7" w:rsidRDefault="00B83D83" w:rsidP="00B83D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90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236" w:type="dxa"/>
          </w:tcPr>
          <w:p w14:paraId="37E1D9A8" w14:textId="77777777" w:rsidR="00B83D83" w:rsidRPr="003D12C4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6E67DC3E" w14:textId="77777777" w:rsidR="00B83D83" w:rsidRPr="006D2C92" w:rsidRDefault="00B83D83" w:rsidP="00B83D8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21792B0A" w14:textId="77777777" w:rsidR="00B83D83" w:rsidRPr="007626B7" w:rsidRDefault="00B83D83" w:rsidP="00B83D83">
            <w:pPr>
              <w:pStyle w:val="acctfourfigures"/>
              <w:tabs>
                <w:tab w:val="clear" w:pos="765"/>
                <w:tab w:val="decimal" w:pos="793"/>
                <w:tab w:val="decimal" w:pos="96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074E37E" w14:textId="77777777" w:rsidR="00B83D83" w:rsidRPr="00752665" w:rsidRDefault="00B83D83" w:rsidP="00B83D8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F482FD7" w14:textId="77777777" w:rsidR="00B83D83" w:rsidRPr="007626B7" w:rsidRDefault="00B83D83" w:rsidP="00B83D83">
            <w:pPr>
              <w:pStyle w:val="acctfourfigures"/>
              <w:tabs>
                <w:tab w:val="clear" w:pos="765"/>
                <w:tab w:val="decimal" w:pos="793"/>
                <w:tab w:val="decimal" w:pos="96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F60277D" w14:textId="77777777" w:rsidR="00B83D83" w:rsidRPr="006D2C92" w:rsidRDefault="00B83D83" w:rsidP="00B83D8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B83D83" w:rsidRPr="007626B7" w14:paraId="45445ADD" w14:textId="77777777" w:rsidTr="006D2C92">
        <w:tc>
          <w:tcPr>
            <w:tcW w:w="4050" w:type="dxa"/>
          </w:tcPr>
          <w:p w14:paraId="3380492A" w14:textId="77777777" w:rsidR="00B83D83" w:rsidRPr="00B14B3E" w:rsidRDefault="00B83D83" w:rsidP="00B83D83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B14B3E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079" w:type="dxa"/>
          </w:tcPr>
          <w:p w14:paraId="5B83AB38" w14:textId="65A53E32" w:rsidR="00B83D83" w:rsidRPr="00752665" w:rsidRDefault="00EF0CBD" w:rsidP="00B83D8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4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0CBD">
              <w:rPr>
                <w:rFonts w:ascii="Angsana New" w:hAnsi="Angsana New"/>
                <w:sz w:val="26"/>
                <w:szCs w:val="26"/>
                <w:lang w:val="en-US" w:bidi="th-TH"/>
              </w:rPr>
              <w:t>1,405,785</w:t>
            </w:r>
            <w:r w:rsidR="00830E88" w:rsidRPr="00752665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70" w:type="dxa"/>
          </w:tcPr>
          <w:p w14:paraId="654C70D0" w14:textId="77777777" w:rsidR="00B83D83" w:rsidRPr="00C47AF1" w:rsidRDefault="00B83D83" w:rsidP="00B83D83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4090C3DD" w14:textId="3AD113C1" w:rsidR="00B83D83" w:rsidRPr="007707C5" w:rsidRDefault="00B83D83" w:rsidP="00B83D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778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229</w:t>
            </w:r>
            <w:r w:rsidRPr="00752665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36" w:type="dxa"/>
          </w:tcPr>
          <w:p w14:paraId="0CB6C922" w14:textId="77777777" w:rsidR="00B83D83" w:rsidRPr="003D12C4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5B4EDAA4" w14:textId="0F4FFDDA" w:rsidR="00B83D83" w:rsidRPr="00EF5036" w:rsidRDefault="00EF0CBD" w:rsidP="00B83D8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0CBD">
              <w:rPr>
                <w:rFonts w:ascii="Angsana New" w:hAnsi="Angsana New"/>
                <w:sz w:val="26"/>
                <w:szCs w:val="26"/>
                <w:lang w:val="en-US" w:bidi="th-TH"/>
              </w:rPr>
              <w:t>10,275</w:t>
            </w:r>
            <w:r w:rsidR="00830E88" w:rsidRPr="00752665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70" w:type="dxa"/>
          </w:tcPr>
          <w:p w14:paraId="7B26B5BE" w14:textId="77777777" w:rsidR="00B83D83" w:rsidRPr="00C47AF1" w:rsidRDefault="00B83D83" w:rsidP="00B83D8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17173702" w14:textId="3C1DF0E1" w:rsidR="00B83D83" w:rsidRPr="007707C5" w:rsidRDefault="00B83D83" w:rsidP="00B83D8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10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011</w:t>
            </w:r>
            <w:r w:rsidRPr="00EF5036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36" w:type="dxa"/>
            <w:vAlign w:val="bottom"/>
          </w:tcPr>
          <w:p w14:paraId="70A5FA4D" w14:textId="77777777" w:rsidR="00B83D83" w:rsidRPr="00C47AF1" w:rsidRDefault="00B83D83" w:rsidP="00B83D83">
            <w:pPr>
              <w:pStyle w:val="acctfourfigures"/>
              <w:tabs>
                <w:tab w:val="clear" w:pos="765"/>
                <w:tab w:val="decimal" w:pos="0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A804D1E" w14:textId="0ACA528A" w:rsidR="00B83D83" w:rsidRPr="00760589" w:rsidRDefault="00EF0CBD" w:rsidP="00B83D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9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F0CBD">
              <w:rPr>
                <w:rFonts w:ascii="Angsana New" w:hAnsi="Angsana New"/>
                <w:sz w:val="26"/>
                <w:szCs w:val="26"/>
                <w:lang w:val="en-US" w:bidi="th-TH"/>
              </w:rPr>
              <w:t>221,284</w:t>
            </w:r>
            <w:r w:rsidR="00830E88" w:rsidRPr="00752665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36" w:type="dxa"/>
          </w:tcPr>
          <w:p w14:paraId="171B362B" w14:textId="77777777" w:rsidR="00B83D83" w:rsidRPr="00760589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vAlign w:val="bottom"/>
          </w:tcPr>
          <w:p w14:paraId="09F9C0ED" w14:textId="70B5B375" w:rsidR="00B83D83" w:rsidRPr="00F8307E" w:rsidRDefault="00B83D83" w:rsidP="00B83D8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373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141</w:t>
            </w:r>
            <w:r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36" w:type="dxa"/>
          </w:tcPr>
          <w:p w14:paraId="4D6B0B81" w14:textId="77777777" w:rsidR="00B83D83" w:rsidRPr="00760589" w:rsidRDefault="00B83D83" w:rsidP="00B83D8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</w:tcPr>
          <w:p w14:paraId="1EA531AD" w14:textId="7723DF71" w:rsidR="00B83D83" w:rsidRPr="00760589" w:rsidRDefault="00EF0CBD" w:rsidP="00B83D8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0CBD">
              <w:rPr>
                <w:rFonts w:ascii="Angsana New" w:hAnsi="Angsana New"/>
                <w:sz w:val="26"/>
                <w:szCs w:val="26"/>
                <w:lang w:val="en-US"/>
              </w:rPr>
              <w:t>8,0</w:t>
            </w:r>
            <w:r w:rsidR="000E0734">
              <w:rPr>
                <w:rFonts w:ascii="Angsana New" w:hAnsi="Angsana New"/>
                <w:sz w:val="26"/>
                <w:szCs w:val="26"/>
                <w:lang w:val="en-US"/>
              </w:rPr>
              <w:t>90</w:t>
            </w:r>
            <w:r w:rsidR="00830E88" w:rsidRPr="00752665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36" w:type="dxa"/>
          </w:tcPr>
          <w:p w14:paraId="426F7D35" w14:textId="77777777" w:rsidR="00B83D83" w:rsidRPr="00760589" w:rsidRDefault="00B83D83" w:rsidP="00B83D8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4A233F68" w14:textId="4EFF069D" w:rsidR="00B83D83" w:rsidRPr="00760589" w:rsidRDefault="00B83D83" w:rsidP="00B83D8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03447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941</w:t>
            </w:r>
            <w:r w:rsidRPr="006D2C92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</w:tr>
      <w:tr w:rsidR="00B83D83" w:rsidRPr="007626B7" w14:paraId="09FDA155" w14:textId="77777777" w:rsidTr="006D2C92">
        <w:tc>
          <w:tcPr>
            <w:tcW w:w="4050" w:type="dxa"/>
          </w:tcPr>
          <w:p w14:paraId="6A5EA135" w14:textId="77777777" w:rsidR="00B83D83" w:rsidRPr="00B14B3E" w:rsidRDefault="00B83D83" w:rsidP="00B83D83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B14B3E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079" w:type="dxa"/>
          </w:tcPr>
          <w:p w14:paraId="4B5B4EB0" w14:textId="39C55C7A" w:rsidR="00B83D83" w:rsidRPr="00A3400A" w:rsidRDefault="00EF0CBD" w:rsidP="00B83D8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4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F0CBD">
              <w:rPr>
                <w:rFonts w:ascii="Angsana New" w:hAnsi="Angsana New"/>
                <w:sz w:val="26"/>
                <w:szCs w:val="26"/>
                <w:lang w:val="en-US" w:bidi="th-TH"/>
              </w:rPr>
              <w:t>7,134,271</w:t>
            </w:r>
          </w:p>
        </w:tc>
        <w:tc>
          <w:tcPr>
            <w:tcW w:w="270" w:type="dxa"/>
          </w:tcPr>
          <w:p w14:paraId="08E68703" w14:textId="77777777" w:rsidR="00B83D83" w:rsidRPr="00C47AF1" w:rsidRDefault="00B83D83" w:rsidP="00B83D83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0ED64619" w14:textId="61CDE9B1" w:rsidR="00B83D83" w:rsidRPr="007707C5" w:rsidRDefault="00B83D83" w:rsidP="00B83D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952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279</w:t>
            </w:r>
          </w:p>
        </w:tc>
        <w:tc>
          <w:tcPr>
            <w:tcW w:w="236" w:type="dxa"/>
          </w:tcPr>
          <w:p w14:paraId="4D4BF5E9" w14:textId="77777777" w:rsidR="00B83D83" w:rsidRPr="003D12C4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7625DAC3" w14:textId="6B2EE9A6" w:rsidR="00B83D83" w:rsidRPr="0061326D" w:rsidRDefault="00EF0CBD" w:rsidP="00B83D8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0CBD">
              <w:rPr>
                <w:rFonts w:ascii="Angsana New" w:hAnsi="Angsana New"/>
                <w:sz w:val="26"/>
                <w:szCs w:val="26"/>
                <w:lang w:val="en-US" w:bidi="th-TH"/>
              </w:rPr>
              <w:t>9,021</w:t>
            </w:r>
          </w:p>
        </w:tc>
        <w:tc>
          <w:tcPr>
            <w:tcW w:w="270" w:type="dxa"/>
          </w:tcPr>
          <w:p w14:paraId="254652FE" w14:textId="77777777" w:rsidR="00B83D83" w:rsidRPr="00C47AF1" w:rsidRDefault="00B83D83" w:rsidP="00B83D8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15EAA056" w14:textId="404E1312" w:rsidR="00B83D83" w:rsidRPr="007707C5" w:rsidRDefault="00B83D83" w:rsidP="00B83D8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013</w:t>
            </w:r>
          </w:p>
        </w:tc>
        <w:tc>
          <w:tcPr>
            <w:tcW w:w="236" w:type="dxa"/>
            <w:vAlign w:val="bottom"/>
          </w:tcPr>
          <w:p w14:paraId="6515B059" w14:textId="77777777" w:rsidR="00B83D83" w:rsidRPr="00C47AF1" w:rsidRDefault="00B83D83" w:rsidP="00B83D83">
            <w:pPr>
              <w:pStyle w:val="acctfourfigures"/>
              <w:tabs>
                <w:tab w:val="clear" w:pos="765"/>
                <w:tab w:val="decimal" w:pos="0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C1B2D83" w14:textId="4AA6E87C" w:rsidR="00B83D83" w:rsidRPr="00760589" w:rsidRDefault="00EF0CBD" w:rsidP="00B83D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9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F0CBD">
              <w:rPr>
                <w:rFonts w:ascii="Angsana New" w:hAnsi="Angsana New"/>
                <w:sz w:val="26"/>
                <w:szCs w:val="26"/>
                <w:lang w:val="en-US" w:bidi="th-TH"/>
              </w:rPr>
              <w:t>1,497,929</w:t>
            </w:r>
          </w:p>
        </w:tc>
        <w:tc>
          <w:tcPr>
            <w:tcW w:w="236" w:type="dxa"/>
          </w:tcPr>
          <w:p w14:paraId="09ADB2A4" w14:textId="77777777" w:rsidR="00B83D83" w:rsidRPr="00760589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vAlign w:val="bottom"/>
          </w:tcPr>
          <w:p w14:paraId="67AAEBF5" w14:textId="2C62B9F8" w:rsidR="00B83D83" w:rsidRPr="00F8307E" w:rsidRDefault="00B83D83" w:rsidP="00B83D8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566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844</w:t>
            </w:r>
          </w:p>
        </w:tc>
        <w:tc>
          <w:tcPr>
            <w:tcW w:w="236" w:type="dxa"/>
          </w:tcPr>
          <w:p w14:paraId="232B008E" w14:textId="77777777" w:rsidR="00B83D83" w:rsidRPr="00760589" w:rsidRDefault="00B83D83" w:rsidP="00B83D8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</w:tcPr>
          <w:p w14:paraId="43C1064D" w14:textId="3B8D1C38" w:rsidR="00B83D83" w:rsidRPr="00760589" w:rsidRDefault="00EF0CBD" w:rsidP="00B83D8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0CBD">
              <w:rPr>
                <w:rFonts w:ascii="Angsana New" w:hAnsi="Angsana New"/>
                <w:sz w:val="26"/>
                <w:szCs w:val="26"/>
                <w:lang w:val="en-US"/>
              </w:rPr>
              <w:t>51,035</w:t>
            </w:r>
          </w:p>
        </w:tc>
        <w:tc>
          <w:tcPr>
            <w:tcW w:w="236" w:type="dxa"/>
          </w:tcPr>
          <w:p w14:paraId="5F1B9315" w14:textId="77777777" w:rsidR="00B83D83" w:rsidRPr="00760589" w:rsidRDefault="00B83D83" w:rsidP="00B83D8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3FE68809" w14:textId="262C4F17" w:rsidR="00B83D83" w:rsidRPr="00760589" w:rsidRDefault="00B83D83" w:rsidP="00B83D8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55</w:t>
            </w:r>
            <w:r w:rsidRPr="0003447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442</w:t>
            </w:r>
          </w:p>
        </w:tc>
      </w:tr>
      <w:tr w:rsidR="00B83D83" w:rsidRPr="007626B7" w14:paraId="4A3B87DA" w14:textId="77777777" w:rsidTr="006D2C92">
        <w:tc>
          <w:tcPr>
            <w:tcW w:w="4050" w:type="dxa"/>
          </w:tcPr>
          <w:p w14:paraId="6222E81C" w14:textId="77777777" w:rsidR="00B83D83" w:rsidRPr="00B14B3E" w:rsidRDefault="00B83D83" w:rsidP="00B83D83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B14B3E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079" w:type="dxa"/>
            <w:vAlign w:val="bottom"/>
          </w:tcPr>
          <w:p w14:paraId="702F56C8" w14:textId="77873BCE" w:rsidR="00B83D83" w:rsidRPr="00A3400A" w:rsidRDefault="00EF0CBD" w:rsidP="00B83D8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4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0CBD">
              <w:rPr>
                <w:rFonts w:ascii="Angsana New" w:hAnsi="Angsana New"/>
                <w:sz w:val="26"/>
                <w:szCs w:val="26"/>
                <w:lang w:val="en-US" w:bidi="th-TH"/>
              </w:rPr>
              <w:t>(1,132,419)</w:t>
            </w:r>
          </w:p>
        </w:tc>
        <w:tc>
          <w:tcPr>
            <w:tcW w:w="270" w:type="dxa"/>
          </w:tcPr>
          <w:p w14:paraId="632123FA" w14:textId="77777777" w:rsidR="00B83D83" w:rsidRPr="00C47AF1" w:rsidRDefault="00B83D83" w:rsidP="00B83D83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96E0843" w14:textId="79DAC186" w:rsidR="00B83D83" w:rsidRPr="00C53539" w:rsidRDefault="00B83D83" w:rsidP="00B83D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984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593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D3FAF08" w14:textId="77777777" w:rsidR="00B83D83" w:rsidRPr="003D12C4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F2AA4B0" w14:textId="2F1176FB" w:rsidR="00B83D83" w:rsidRPr="0061326D" w:rsidRDefault="00EF0CBD" w:rsidP="00B83D8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0CBD">
              <w:rPr>
                <w:rFonts w:ascii="Angsana New" w:hAnsi="Angsana New"/>
                <w:sz w:val="26"/>
                <w:szCs w:val="26"/>
                <w:lang w:val="en-US" w:bidi="th-TH"/>
              </w:rPr>
              <w:t>(10,791)</w:t>
            </w:r>
          </w:p>
        </w:tc>
        <w:tc>
          <w:tcPr>
            <w:tcW w:w="270" w:type="dxa"/>
          </w:tcPr>
          <w:p w14:paraId="51FCEB86" w14:textId="77777777" w:rsidR="00B83D83" w:rsidRPr="00C47AF1" w:rsidRDefault="00B83D83" w:rsidP="00B83D8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27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EE4499F" w14:textId="0BA3D003" w:rsidR="00B83D83" w:rsidRPr="007707C5" w:rsidRDefault="00B83D83" w:rsidP="00B83D8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14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574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6E93FB7" w14:textId="77777777" w:rsidR="00B83D83" w:rsidRPr="00C47AF1" w:rsidRDefault="00B83D83" w:rsidP="00B83D83">
            <w:pPr>
              <w:pStyle w:val="acctfourfigures"/>
              <w:tabs>
                <w:tab w:val="clear" w:pos="765"/>
                <w:tab w:val="decimal" w:pos="0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D3E1922" w14:textId="09B12148" w:rsidR="00B83D83" w:rsidRPr="00760589" w:rsidRDefault="00EF0CBD" w:rsidP="00B83D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9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F0CBD">
              <w:rPr>
                <w:rFonts w:ascii="Angsana New" w:hAnsi="Angsana New"/>
                <w:sz w:val="26"/>
                <w:szCs w:val="26"/>
                <w:lang w:val="en-US" w:bidi="th-TH"/>
              </w:rPr>
              <w:t>(182,496)</w:t>
            </w:r>
          </w:p>
        </w:tc>
        <w:tc>
          <w:tcPr>
            <w:tcW w:w="236" w:type="dxa"/>
          </w:tcPr>
          <w:p w14:paraId="52571C65" w14:textId="77777777" w:rsidR="00B83D83" w:rsidRPr="00760589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vAlign w:val="bottom"/>
          </w:tcPr>
          <w:p w14:paraId="72E93005" w14:textId="2BE8DA5E" w:rsidR="00B83D83" w:rsidRPr="00F8307E" w:rsidRDefault="00B83D83" w:rsidP="00B83D8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144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376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6E42E24" w14:textId="77777777" w:rsidR="00B83D83" w:rsidRPr="00760589" w:rsidRDefault="00B83D83" w:rsidP="00B83D8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</w:tcPr>
          <w:p w14:paraId="2ACB24DF" w14:textId="4D1504BA" w:rsidR="00B83D83" w:rsidRPr="00760589" w:rsidRDefault="00EF0CBD" w:rsidP="00B83D8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0CBD">
              <w:rPr>
                <w:rFonts w:ascii="Angsana New" w:hAnsi="Angsana New"/>
                <w:sz w:val="26"/>
                <w:szCs w:val="26"/>
                <w:lang w:val="en-US"/>
              </w:rPr>
              <w:t>(979)</w:t>
            </w:r>
          </w:p>
        </w:tc>
        <w:tc>
          <w:tcPr>
            <w:tcW w:w="236" w:type="dxa"/>
          </w:tcPr>
          <w:p w14:paraId="4E525A59" w14:textId="77777777" w:rsidR="00B83D83" w:rsidRPr="00760589" w:rsidRDefault="00B83D83" w:rsidP="00B83D8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4860F248" w14:textId="79C42596" w:rsidR="00B83D83" w:rsidRPr="00760589" w:rsidRDefault="00B83D83" w:rsidP="00B83D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3447D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03447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166</w:t>
            </w:r>
            <w:r w:rsidRPr="0003447D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B83D83" w:rsidRPr="007626B7" w14:paraId="1DBC2FD1" w14:textId="77777777" w:rsidTr="006D2C92">
        <w:tc>
          <w:tcPr>
            <w:tcW w:w="4050" w:type="dxa"/>
          </w:tcPr>
          <w:p w14:paraId="68D78BE9" w14:textId="77777777" w:rsidR="00B83D83" w:rsidRPr="00B14B3E" w:rsidRDefault="00B83D83" w:rsidP="00B83D83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B14B3E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301F620E" w14:textId="4F28B675" w:rsidR="00B83D83" w:rsidRPr="00A3400A" w:rsidRDefault="00EF0CBD" w:rsidP="00B83D8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4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0CBD">
              <w:rPr>
                <w:rFonts w:ascii="Angsana New" w:hAnsi="Angsana New"/>
                <w:sz w:val="26"/>
                <w:szCs w:val="26"/>
                <w:lang w:val="en-US" w:bidi="th-TH"/>
              </w:rPr>
              <w:t>(4,344,903)</w:t>
            </w:r>
          </w:p>
        </w:tc>
        <w:tc>
          <w:tcPr>
            <w:tcW w:w="270" w:type="dxa"/>
          </w:tcPr>
          <w:p w14:paraId="3F0188F4" w14:textId="77777777" w:rsidR="00B83D83" w:rsidRPr="00C47AF1" w:rsidRDefault="00B83D83" w:rsidP="00B83D83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8EFD8A0" w14:textId="08643FB7" w:rsidR="00B83D83" w:rsidRPr="00C53539" w:rsidRDefault="00B83D83" w:rsidP="00B83D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20744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Pr="00820744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883</w:t>
            </w:r>
            <w:r w:rsidRPr="00820744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120</w:t>
            </w:r>
            <w:r w:rsidRPr="00820744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4563FC0" w14:textId="77777777" w:rsidR="00B83D83" w:rsidRPr="003D12C4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BD8897B" w14:textId="690CFAA7" w:rsidR="00B83D83" w:rsidRPr="001D2BD0" w:rsidRDefault="00EF0CBD" w:rsidP="00B83D8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0CBD">
              <w:rPr>
                <w:rFonts w:ascii="Angsana New" w:hAnsi="Angsana New"/>
                <w:sz w:val="26"/>
                <w:szCs w:val="26"/>
                <w:lang w:val="en-US" w:bidi="th-TH"/>
              </w:rPr>
              <w:t>(1,400)</w:t>
            </w:r>
          </w:p>
        </w:tc>
        <w:tc>
          <w:tcPr>
            <w:tcW w:w="270" w:type="dxa"/>
          </w:tcPr>
          <w:p w14:paraId="1D1F20A2" w14:textId="77777777" w:rsidR="00B83D83" w:rsidRPr="00DE1DC6" w:rsidRDefault="00B83D83" w:rsidP="00B83D8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2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339E5F" w14:textId="24FE1E65" w:rsidR="00B83D83" w:rsidRPr="007707C5" w:rsidRDefault="00B83D83" w:rsidP="00B83D8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325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D4F9335" w14:textId="77777777" w:rsidR="00B83D83" w:rsidRPr="00C47AF1" w:rsidRDefault="00B83D83" w:rsidP="00B83D83">
            <w:pPr>
              <w:pStyle w:val="acctfourfigures"/>
              <w:tabs>
                <w:tab w:val="clear" w:pos="765"/>
                <w:tab w:val="decimal" w:pos="0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CF12EC" w14:textId="5C040C81" w:rsidR="00B83D83" w:rsidRPr="00760589" w:rsidRDefault="00EF0CBD" w:rsidP="00B83D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9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F0CBD">
              <w:rPr>
                <w:rFonts w:ascii="Angsana New" w:hAnsi="Angsana New"/>
                <w:sz w:val="26"/>
                <w:szCs w:val="26"/>
                <w:lang w:val="en-US" w:bidi="th-TH"/>
              </w:rPr>
              <w:t>(1,118,607)</w:t>
            </w:r>
          </w:p>
        </w:tc>
        <w:tc>
          <w:tcPr>
            <w:tcW w:w="236" w:type="dxa"/>
          </w:tcPr>
          <w:p w14:paraId="0315CA32" w14:textId="77777777" w:rsidR="00B83D83" w:rsidRPr="00760589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75FA8733" w14:textId="7B8B6078" w:rsidR="00B83D83" w:rsidRPr="00F8307E" w:rsidRDefault="00B83D83" w:rsidP="00B83D8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197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908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721A1B9" w14:textId="77777777" w:rsidR="00B83D83" w:rsidRPr="00760589" w:rsidRDefault="00B83D83" w:rsidP="00B83D8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045F9DE" w14:textId="3A6324DE" w:rsidR="00B83D83" w:rsidRPr="00280D4C" w:rsidRDefault="00EF0CBD" w:rsidP="00B83D8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278F9450" w14:textId="77777777" w:rsidR="00B83D83" w:rsidRPr="00760589" w:rsidRDefault="00B83D83" w:rsidP="00B83D8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A3992A9" w14:textId="3DF7DA2D" w:rsidR="00B83D83" w:rsidRPr="00280D4C" w:rsidRDefault="00B83D83" w:rsidP="00B83D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80D4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B83D83" w:rsidRPr="007626B7" w14:paraId="11066FF4" w14:textId="77777777" w:rsidTr="006D2C92">
        <w:tc>
          <w:tcPr>
            <w:tcW w:w="4050" w:type="dxa"/>
          </w:tcPr>
          <w:p w14:paraId="57833745" w14:textId="77777777" w:rsidR="00B83D83" w:rsidRPr="00B14B3E" w:rsidRDefault="00B83D83" w:rsidP="00B83D83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4B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สินทรัพย์สุทธิ</w:t>
            </w:r>
            <w:r w:rsidRPr="00B14B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B14B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(ร้อยละ</w:t>
            </w:r>
            <w:r w:rsidRPr="00B14B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B5E68">
              <w:rPr>
                <w:rFonts w:ascii="Angsana New" w:hAnsi="Angsana New"/>
                <w:b/>
                <w:bCs/>
                <w:sz w:val="26"/>
                <w:szCs w:val="26"/>
              </w:rPr>
              <w:t>100</w:t>
            </w:r>
            <w:r w:rsidRPr="00B14B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5FEC43CE" w14:textId="502C3C9D" w:rsidR="00B83D83" w:rsidRPr="006D2C92" w:rsidRDefault="00EF0CBD" w:rsidP="00B83D8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4"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F0C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3,062,734</w:t>
            </w:r>
          </w:p>
        </w:tc>
        <w:tc>
          <w:tcPr>
            <w:tcW w:w="270" w:type="dxa"/>
          </w:tcPr>
          <w:p w14:paraId="05F22BB4" w14:textId="77777777" w:rsidR="00B83D83" w:rsidRPr="006D2C92" w:rsidRDefault="00B83D83" w:rsidP="00B83D83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834127" w14:textId="09045241" w:rsidR="00B83D83" w:rsidRPr="006D2C92" w:rsidRDefault="00B83D83" w:rsidP="00B83D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2,862,795</w:t>
            </w:r>
          </w:p>
        </w:tc>
        <w:tc>
          <w:tcPr>
            <w:tcW w:w="236" w:type="dxa"/>
          </w:tcPr>
          <w:p w14:paraId="646747D0" w14:textId="77777777" w:rsidR="00B83D83" w:rsidRPr="006D2C92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3ADDD0" w14:textId="07E80D9C" w:rsidR="00B83D83" w:rsidRPr="006D2C92" w:rsidRDefault="00EF0CBD" w:rsidP="00B83D8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F0CB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7,105</w:t>
            </w:r>
          </w:p>
        </w:tc>
        <w:tc>
          <w:tcPr>
            <w:tcW w:w="270" w:type="dxa"/>
          </w:tcPr>
          <w:p w14:paraId="125C59F2" w14:textId="77777777" w:rsidR="00B83D83" w:rsidRPr="006D2C92" w:rsidRDefault="00B83D83" w:rsidP="00B83D8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BF3432C" w14:textId="234B8501" w:rsidR="00B83D83" w:rsidRPr="006D2C92" w:rsidRDefault="00B83D83" w:rsidP="00B83D8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5,125</w:t>
            </w:r>
          </w:p>
        </w:tc>
        <w:tc>
          <w:tcPr>
            <w:tcW w:w="236" w:type="dxa"/>
            <w:vAlign w:val="bottom"/>
          </w:tcPr>
          <w:p w14:paraId="3E64D9E8" w14:textId="77777777" w:rsidR="00B83D83" w:rsidRPr="006D2C92" w:rsidRDefault="00B83D83" w:rsidP="00B83D83">
            <w:pPr>
              <w:pStyle w:val="acctfourfigures"/>
              <w:tabs>
                <w:tab w:val="clear" w:pos="765"/>
                <w:tab w:val="decimal" w:pos="0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87AEA" w14:textId="434E93C4" w:rsidR="00B83D83" w:rsidRPr="006D2C92" w:rsidRDefault="00EF0CBD" w:rsidP="00B83D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9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F0CB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418,110</w:t>
            </w:r>
          </w:p>
        </w:tc>
        <w:tc>
          <w:tcPr>
            <w:tcW w:w="236" w:type="dxa"/>
          </w:tcPr>
          <w:p w14:paraId="6660307B" w14:textId="77777777" w:rsidR="00B83D83" w:rsidRPr="006D2C92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0D7D8" w14:textId="1259712D" w:rsidR="00B83D83" w:rsidRPr="006D2C92" w:rsidRDefault="00B83D83" w:rsidP="00B83D8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597,701</w:t>
            </w:r>
          </w:p>
        </w:tc>
        <w:tc>
          <w:tcPr>
            <w:tcW w:w="236" w:type="dxa"/>
          </w:tcPr>
          <w:p w14:paraId="53D5484B" w14:textId="77777777" w:rsidR="00B83D83" w:rsidRPr="006D2C92" w:rsidRDefault="00B83D83" w:rsidP="00B83D8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38434262" w14:textId="71F3A635" w:rsidR="00B83D83" w:rsidRPr="006D2C92" w:rsidRDefault="00EF0CBD" w:rsidP="00B83D8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F0C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58,</w:t>
            </w:r>
            <w:r w:rsidR="000E073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146</w:t>
            </w:r>
          </w:p>
        </w:tc>
        <w:tc>
          <w:tcPr>
            <w:tcW w:w="236" w:type="dxa"/>
          </w:tcPr>
          <w:p w14:paraId="07567AFA" w14:textId="77777777" w:rsidR="00B83D83" w:rsidRPr="006D2C92" w:rsidRDefault="00B83D83" w:rsidP="00B83D8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BB88657" w14:textId="22FDE8BC" w:rsidR="00B83D83" w:rsidRPr="006D2C92" w:rsidRDefault="00B83D83" w:rsidP="00B83D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62,217</w:t>
            </w:r>
          </w:p>
        </w:tc>
      </w:tr>
      <w:tr w:rsidR="00B83D83" w:rsidRPr="007626B7" w14:paraId="4AB9D296" w14:textId="77777777" w:rsidTr="006D2C92">
        <w:tc>
          <w:tcPr>
            <w:tcW w:w="4050" w:type="dxa"/>
          </w:tcPr>
          <w:p w14:paraId="3F01ADE5" w14:textId="77777777" w:rsidR="00B83D83" w:rsidRPr="008F12C2" w:rsidRDefault="00B83D83" w:rsidP="00B83D83">
            <w:pPr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E790441" w14:textId="77777777" w:rsidR="00B83D83" w:rsidRPr="00A3400A" w:rsidRDefault="00B83D83" w:rsidP="00B83D8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4" w:right="-7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43A51831" w14:textId="77777777" w:rsidR="00B83D83" w:rsidRPr="00C47AF1" w:rsidRDefault="00B83D83" w:rsidP="00B83D83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9DDCD4" w14:textId="77777777" w:rsidR="00B83D83" w:rsidRPr="00C53539" w:rsidRDefault="00B83D83" w:rsidP="00B83D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562D805D" w14:textId="77777777" w:rsidR="00B83D83" w:rsidRPr="003D12C4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A25756" w14:textId="77777777" w:rsidR="00B83D83" w:rsidRPr="001D2BD0" w:rsidRDefault="00B83D83" w:rsidP="00B83D8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0FD5922" w14:textId="77777777" w:rsidR="00B83D83" w:rsidRPr="00C47AF1" w:rsidRDefault="00B83D83" w:rsidP="00B83D8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02512D7F" w14:textId="77777777" w:rsidR="00B83D83" w:rsidRPr="002175BF" w:rsidRDefault="00B83D83" w:rsidP="00B83D8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F4B00D4" w14:textId="77777777" w:rsidR="00B83D83" w:rsidRPr="00C47AF1" w:rsidRDefault="00B83D83" w:rsidP="00B83D83">
            <w:pPr>
              <w:pStyle w:val="acctfourfigures"/>
              <w:tabs>
                <w:tab w:val="clear" w:pos="765"/>
                <w:tab w:val="decimal" w:pos="0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B6BBED9" w14:textId="77777777" w:rsidR="00B83D83" w:rsidRPr="00F8307E" w:rsidRDefault="00B83D83" w:rsidP="00B83D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9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6F858915" w14:textId="77777777" w:rsidR="00B83D83" w:rsidRPr="00F8307E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vAlign w:val="bottom"/>
          </w:tcPr>
          <w:p w14:paraId="70E8ED60" w14:textId="77777777" w:rsidR="00B83D83" w:rsidRPr="00F8307E" w:rsidRDefault="00B83D83" w:rsidP="00B83D8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32E77ABB" w14:textId="77777777" w:rsidR="00B83D83" w:rsidRPr="00F8307E" w:rsidRDefault="00B83D83" w:rsidP="00B83D83">
            <w:pPr>
              <w:pStyle w:val="acctfourfigures"/>
              <w:tabs>
                <w:tab w:val="clear" w:pos="765"/>
                <w:tab w:val="decimal" w:pos="793"/>
                <w:tab w:val="decimal" w:pos="9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55C1F56" w14:textId="77777777" w:rsidR="00B83D83" w:rsidRPr="00F8307E" w:rsidRDefault="00B83D83" w:rsidP="00B83D8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A2B2A6A" w14:textId="77777777" w:rsidR="00B83D83" w:rsidRPr="00F8307E" w:rsidRDefault="00B83D83" w:rsidP="00B83D83">
            <w:pPr>
              <w:pStyle w:val="acctfourfigures"/>
              <w:tabs>
                <w:tab w:val="clear" w:pos="765"/>
                <w:tab w:val="decimal" w:pos="793"/>
                <w:tab w:val="decimal" w:pos="9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5070E3C" w14:textId="77777777" w:rsidR="00B83D83" w:rsidRPr="00F8307E" w:rsidRDefault="00B83D83" w:rsidP="00B83D8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B83D83" w:rsidRPr="007626B7" w14:paraId="45348307" w14:textId="77777777" w:rsidTr="00241A0E">
        <w:tc>
          <w:tcPr>
            <w:tcW w:w="4050" w:type="dxa"/>
          </w:tcPr>
          <w:p w14:paraId="55D0A693" w14:textId="77777777" w:rsidR="00B83D83" w:rsidRPr="00177A5A" w:rsidRDefault="00B83D83" w:rsidP="00B83D83">
            <w:pPr>
              <w:spacing w:line="240" w:lineRule="auto"/>
              <w:ind w:right="-104"/>
              <w:rPr>
                <w:rFonts w:ascii="Angsana New" w:hAnsi="Angsana New"/>
                <w:sz w:val="26"/>
                <w:szCs w:val="26"/>
                <w:cs/>
              </w:rPr>
            </w:pPr>
            <w:r w:rsidRPr="00177A5A">
              <w:rPr>
                <w:rFonts w:ascii="Angsana New" w:hAnsi="Angsana New"/>
                <w:sz w:val="26"/>
                <w:szCs w:val="26"/>
                <w:cs/>
              </w:rPr>
              <w:t>สินทรัพย์สุทธิส่วนที่เป็นของบริษัท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0932653" w14:textId="0295152B" w:rsidR="00B83D83" w:rsidRPr="00A3400A" w:rsidRDefault="00EF0CBD" w:rsidP="00B83D8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4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0CBD">
              <w:rPr>
                <w:rFonts w:ascii="Angsana New" w:hAnsi="Angsana New"/>
                <w:sz w:val="26"/>
                <w:szCs w:val="26"/>
                <w:lang w:val="en-US" w:bidi="th-TH"/>
              </w:rPr>
              <w:t>918,72</w:t>
            </w:r>
            <w:r w:rsidR="00A51752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8321E95" w14:textId="77777777" w:rsidR="00B83D83" w:rsidRPr="00204EC9" w:rsidRDefault="00B83D83" w:rsidP="00B83D83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CC3190" w14:textId="3BE87C23" w:rsidR="00B83D83" w:rsidRPr="00C53539" w:rsidRDefault="00B83D83" w:rsidP="00B83D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858</w:t>
            </w:r>
            <w:r w:rsidRPr="00820744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752</w:t>
            </w:r>
          </w:p>
        </w:tc>
        <w:tc>
          <w:tcPr>
            <w:tcW w:w="236" w:type="dxa"/>
          </w:tcPr>
          <w:p w14:paraId="65964FAE" w14:textId="77777777" w:rsidR="00B83D83" w:rsidRPr="003D12C4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7BB567" w14:textId="710E36FD" w:rsidR="00B83D83" w:rsidRPr="00850D73" w:rsidRDefault="00EF0CBD" w:rsidP="00B83D8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0CBD">
              <w:rPr>
                <w:rFonts w:ascii="Angsana New" w:hAnsi="Angsana New"/>
                <w:sz w:val="26"/>
                <w:szCs w:val="26"/>
                <w:lang w:val="en-US" w:bidi="th-TH"/>
              </w:rPr>
              <w:t>3,623</w:t>
            </w:r>
          </w:p>
        </w:tc>
        <w:tc>
          <w:tcPr>
            <w:tcW w:w="270" w:type="dxa"/>
          </w:tcPr>
          <w:p w14:paraId="6EEB1F89" w14:textId="77777777" w:rsidR="00B83D83" w:rsidRPr="00850D73" w:rsidRDefault="00B83D83" w:rsidP="00B83D8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25B2EB" w14:textId="0E7DF2BF" w:rsidR="00B83D83" w:rsidRPr="00850D73" w:rsidRDefault="00B83D83" w:rsidP="00B83D8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,614</w:t>
            </w:r>
          </w:p>
        </w:tc>
        <w:tc>
          <w:tcPr>
            <w:tcW w:w="236" w:type="dxa"/>
            <w:vAlign w:val="bottom"/>
          </w:tcPr>
          <w:p w14:paraId="3A4DCDCB" w14:textId="77777777" w:rsidR="00B83D83" w:rsidRPr="00850D73" w:rsidRDefault="00B83D83" w:rsidP="00B83D83">
            <w:pPr>
              <w:pStyle w:val="acctfourfigures"/>
              <w:tabs>
                <w:tab w:val="clear" w:pos="765"/>
                <w:tab w:val="decimal" w:pos="0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5DCB837" w14:textId="4EEDD13A" w:rsidR="00B83D83" w:rsidRPr="00850D73" w:rsidRDefault="00EF0CBD" w:rsidP="00B83D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9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F0CBD">
              <w:rPr>
                <w:rFonts w:ascii="Angsana New" w:hAnsi="Angsana New"/>
                <w:sz w:val="26"/>
                <w:szCs w:val="26"/>
                <w:lang w:val="en-US" w:bidi="th-TH"/>
              </w:rPr>
              <w:t>146,338</w:t>
            </w:r>
          </w:p>
        </w:tc>
        <w:tc>
          <w:tcPr>
            <w:tcW w:w="236" w:type="dxa"/>
          </w:tcPr>
          <w:p w14:paraId="0F93FD29" w14:textId="77777777" w:rsidR="00B83D83" w:rsidRPr="00F8307E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3B63C5F1" w14:textId="14FF46F0" w:rsidR="00B83D83" w:rsidRPr="00F8307E" w:rsidRDefault="00B83D83" w:rsidP="00B83D8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209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19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7DAD834B" w14:textId="77777777" w:rsidR="00B83D83" w:rsidRPr="00850D73" w:rsidRDefault="00B83D83" w:rsidP="00B83D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492BECC" w14:textId="6290D5D1" w:rsidR="00B83D83" w:rsidRPr="00752665" w:rsidRDefault="00EF0CBD" w:rsidP="00B83D8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0CBD">
              <w:rPr>
                <w:rFonts w:ascii="Angsana New" w:hAnsi="Angsana New"/>
                <w:sz w:val="26"/>
                <w:szCs w:val="26"/>
                <w:lang w:val="en-US"/>
              </w:rPr>
              <w:t>30,</w:t>
            </w:r>
            <w:r w:rsidR="000E0734">
              <w:rPr>
                <w:rFonts w:ascii="Angsana New" w:hAnsi="Angsana New"/>
                <w:sz w:val="26"/>
                <w:szCs w:val="26"/>
                <w:lang w:val="en-US"/>
              </w:rPr>
              <w:t>294</w:t>
            </w:r>
          </w:p>
        </w:tc>
        <w:tc>
          <w:tcPr>
            <w:tcW w:w="236" w:type="dxa"/>
          </w:tcPr>
          <w:p w14:paraId="0CAE56FA" w14:textId="77777777" w:rsidR="00B83D83" w:rsidRPr="00850D73" w:rsidRDefault="00B83D83" w:rsidP="00B83D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74B7782" w14:textId="0FBAE8DD" w:rsidR="00B83D83" w:rsidRPr="00850D73" w:rsidRDefault="00B83D83" w:rsidP="00B83D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52665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75266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33</w:t>
            </w:r>
            <w:r w:rsidRPr="00752665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</w:tr>
      <w:tr w:rsidR="00B83D83" w:rsidRPr="007626B7" w14:paraId="63461D1B" w14:textId="77777777" w:rsidTr="00241A0E">
        <w:tc>
          <w:tcPr>
            <w:tcW w:w="4050" w:type="dxa"/>
          </w:tcPr>
          <w:p w14:paraId="0A93845B" w14:textId="77777777" w:rsidR="00B83D83" w:rsidRPr="00177A5A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77A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มูลค่าตามบัญชีของเงินลงทุนในการร่วมค้า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93E3F" w14:textId="0D6763DC" w:rsidR="00B83D83" w:rsidRPr="006D2C92" w:rsidRDefault="00EF0CBD" w:rsidP="00B83D83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4"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F0CB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918,72</w:t>
            </w:r>
            <w:r w:rsidR="00A5175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0CE5D0A7" w14:textId="77777777" w:rsidR="00B83D83" w:rsidRPr="006D2C92" w:rsidRDefault="00B83D83" w:rsidP="00B83D83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2615F" w14:textId="5134CEF0" w:rsidR="00B83D83" w:rsidRPr="006D2C92" w:rsidRDefault="00B83D83" w:rsidP="00B83D8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858,752</w:t>
            </w:r>
          </w:p>
        </w:tc>
        <w:tc>
          <w:tcPr>
            <w:tcW w:w="236" w:type="dxa"/>
          </w:tcPr>
          <w:p w14:paraId="0FDE5707" w14:textId="77777777" w:rsidR="00B83D83" w:rsidRPr="006D2C92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BD4F07" w14:textId="5139BB83" w:rsidR="00B83D83" w:rsidRPr="006D2C92" w:rsidRDefault="00EF0CBD" w:rsidP="00B83D8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F0CB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3,623</w:t>
            </w:r>
          </w:p>
        </w:tc>
        <w:tc>
          <w:tcPr>
            <w:tcW w:w="270" w:type="dxa"/>
          </w:tcPr>
          <w:p w14:paraId="7C8DB52D" w14:textId="77777777" w:rsidR="00B83D83" w:rsidRPr="006D2C92" w:rsidRDefault="00B83D83" w:rsidP="00B83D8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C864B" w14:textId="09733339" w:rsidR="00B83D83" w:rsidRPr="006D2C92" w:rsidRDefault="00B83D83" w:rsidP="00B83D8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614</w:t>
            </w:r>
          </w:p>
        </w:tc>
        <w:tc>
          <w:tcPr>
            <w:tcW w:w="236" w:type="dxa"/>
            <w:vAlign w:val="bottom"/>
          </w:tcPr>
          <w:p w14:paraId="5568CA54" w14:textId="77777777" w:rsidR="00B83D83" w:rsidRPr="006D2C92" w:rsidRDefault="00B83D83" w:rsidP="00B83D83">
            <w:pPr>
              <w:pStyle w:val="acctfourfigures"/>
              <w:tabs>
                <w:tab w:val="clear" w:pos="765"/>
                <w:tab w:val="decimal" w:pos="0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6E59D" w14:textId="28323714" w:rsidR="00B83D83" w:rsidRPr="006D2C92" w:rsidRDefault="00EF0CBD" w:rsidP="00B83D83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9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F0CB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146,338</w:t>
            </w:r>
          </w:p>
        </w:tc>
        <w:tc>
          <w:tcPr>
            <w:tcW w:w="236" w:type="dxa"/>
          </w:tcPr>
          <w:p w14:paraId="5F437D7E" w14:textId="77777777" w:rsidR="00B83D83" w:rsidRPr="006D2C92" w:rsidRDefault="00B83D83" w:rsidP="00B83D8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23339" w14:textId="6359D5D9" w:rsidR="00B83D83" w:rsidRPr="006D2C92" w:rsidRDefault="00B83D83" w:rsidP="00B83D8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209,195</w:t>
            </w:r>
          </w:p>
        </w:tc>
        <w:tc>
          <w:tcPr>
            <w:tcW w:w="236" w:type="dxa"/>
          </w:tcPr>
          <w:p w14:paraId="0FE3F37E" w14:textId="77777777" w:rsidR="00B83D83" w:rsidRPr="006D2C92" w:rsidRDefault="00B83D83" w:rsidP="00B83D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700DDD3" w14:textId="14420CF4" w:rsidR="00B83D83" w:rsidRPr="006D2C92" w:rsidRDefault="00EF0CBD" w:rsidP="00B83D8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F0CBD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30,</w:t>
            </w:r>
            <w:r w:rsidR="000E073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294</w:t>
            </w:r>
          </w:p>
        </w:tc>
        <w:tc>
          <w:tcPr>
            <w:tcW w:w="236" w:type="dxa"/>
          </w:tcPr>
          <w:p w14:paraId="374AB235" w14:textId="77777777" w:rsidR="00B83D83" w:rsidRPr="006D2C92" w:rsidRDefault="00B83D83" w:rsidP="00B83D83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7A36AD4" w14:textId="38082911" w:rsidR="00B83D83" w:rsidRPr="006D2C92" w:rsidRDefault="00B83D83" w:rsidP="00B83D8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33</w:t>
            </w: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</w:t>
            </w:r>
          </w:p>
        </w:tc>
      </w:tr>
    </w:tbl>
    <w:p w14:paraId="13D789B3" w14:textId="77777777" w:rsidR="00FD6085" w:rsidRDefault="00FD6085" w:rsidP="00FD6085">
      <w:pPr>
        <w:pStyle w:val="acctfourfigures"/>
        <w:tabs>
          <w:tab w:val="clear" w:pos="765"/>
        </w:tabs>
        <w:spacing w:line="240" w:lineRule="auto"/>
        <w:ind w:left="180" w:right="-108" w:hanging="180"/>
        <w:rPr>
          <w:rFonts w:ascii="Angsana New" w:hAnsi="Angsana New"/>
          <w:b/>
          <w:sz w:val="12"/>
          <w:szCs w:val="12"/>
          <w:highlight w:val="yellow"/>
        </w:rPr>
      </w:pPr>
      <w:r>
        <w:rPr>
          <w:rFonts w:ascii="Angsana New" w:hAnsi="Angsana New"/>
          <w:b/>
          <w:sz w:val="12"/>
          <w:szCs w:val="12"/>
          <w:highlight w:val="yellow"/>
        </w:rPr>
        <w:br w:type="page"/>
      </w:r>
    </w:p>
    <w:tbl>
      <w:tblPr>
        <w:tblW w:w="145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79"/>
        <w:gridCol w:w="270"/>
        <w:gridCol w:w="1080"/>
        <w:gridCol w:w="236"/>
        <w:gridCol w:w="1080"/>
        <w:gridCol w:w="270"/>
        <w:gridCol w:w="1080"/>
        <w:gridCol w:w="236"/>
        <w:gridCol w:w="1080"/>
        <w:gridCol w:w="236"/>
        <w:gridCol w:w="1093"/>
        <w:gridCol w:w="236"/>
        <w:gridCol w:w="1114"/>
        <w:gridCol w:w="236"/>
        <w:gridCol w:w="1204"/>
      </w:tblGrid>
      <w:tr w:rsidR="00241A0E" w:rsidRPr="007626B7" w14:paraId="5C62848E" w14:textId="77777777">
        <w:trPr>
          <w:tblHeader/>
        </w:trPr>
        <w:tc>
          <w:tcPr>
            <w:tcW w:w="4050" w:type="dxa"/>
            <w:vAlign w:val="bottom"/>
          </w:tcPr>
          <w:p w14:paraId="5FDB0857" w14:textId="77777777" w:rsidR="00241A0E" w:rsidRPr="007626B7" w:rsidRDefault="00241A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70DBE25F" w14:textId="77777777" w:rsidR="00241A0E" w:rsidRDefault="00241A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ผลิตไฟฟ้า </w:t>
            </w:r>
          </w:p>
          <w:p w14:paraId="3E883E83" w14:textId="77777777" w:rsidR="00241A0E" w:rsidRPr="007626B7" w:rsidRDefault="00241A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นวนคร จำกัด</w:t>
            </w:r>
          </w:p>
        </w:tc>
        <w:tc>
          <w:tcPr>
            <w:tcW w:w="236" w:type="dxa"/>
            <w:vAlign w:val="bottom"/>
          </w:tcPr>
          <w:p w14:paraId="0BD305EE" w14:textId="77777777" w:rsidR="00241A0E" w:rsidRPr="007626B7" w:rsidRDefault="00241A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99722E0" w14:textId="77777777" w:rsidR="00241A0E" w:rsidRPr="007626B7" w:rsidRDefault="00241A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</w:t>
            </w:r>
            <w:r w:rsidRPr="007626B7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ไทธนันต์</w:t>
            </w: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36" w:type="dxa"/>
          </w:tcPr>
          <w:p w14:paraId="7621B3AE" w14:textId="77777777" w:rsidR="00241A0E" w:rsidRPr="007626B7" w:rsidRDefault="00241A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05F6FEEB" w14:textId="77777777" w:rsidR="00241A0E" w:rsidRDefault="00241A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อาร์ อี เอ็น </w:t>
            </w:r>
          </w:p>
          <w:p w14:paraId="6F9E35A4" w14:textId="77777777" w:rsidR="00241A0E" w:rsidRPr="007626B7" w:rsidRDefault="00241A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โคราช เอนเนอร์ยี่</w:t>
            </w: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36" w:type="dxa"/>
          </w:tcPr>
          <w:p w14:paraId="237CBE3B" w14:textId="77777777" w:rsidR="00241A0E" w:rsidRPr="007626B7" w:rsidRDefault="00241A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554" w:type="dxa"/>
            <w:gridSpan w:val="3"/>
          </w:tcPr>
          <w:p w14:paraId="039A9569" w14:textId="77777777" w:rsidR="00241A0E" w:rsidRPr="007626B7" w:rsidRDefault="00241A0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416D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บริษัท</w:t>
            </w:r>
            <w:r w:rsidRPr="001416D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1416D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๙</w:t>
            </w:r>
            <w:r w:rsidRPr="001416DF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Pr="001416D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ปิโตร</w:t>
            </w:r>
            <w:r w:rsidRPr="001416D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1416D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แอนด์</w:t>
            </w:r>
            <w:r w:rsidRPr="001416D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br/>
              <w:t>เซอร์วิส</w:t>
            </w:r>
            <w:r w:rsidRPr="001416D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1416D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จำกัด</w:t>
            </w:r>
          </w:p>
        </w:tc>
      </w:tr>
      <w:tr w:rsidR="00234852" w:rsidRPr="007626B7" w14:paraId="18A5E58B" w14:textId="77777777">
        <w:trPr>
          <w:trHeight w:val="72"/>
          <w:tblHeader/>
        </w:trPr>
        <w:tc>
          <w:tcPr>
            <w:tcW w:w="4050" w:type="dxa"/>
          </w:tcPr>
          <w:p w14:paraId="4A842A41" w14:textId="77777777" w:rsidR="00234852" w:rsidRPr="007626B7" w:rsidRDefault="00234852" w:rsidP="00234852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4B55E451" w14:textId="37285D15" w:rsidR="00234852" w:rsidRPr="007626B7" w:rsidRDefault="00234852" w:rsidP="0023485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3924D610" w14:textId="77777777" w:rsidR="00234852" w:rsidRPr="007626B7" w:rsidRDefault="00234852" w:rsidP="0023485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534E719" w14:textId="21843825" w:rsidR="00234852" w:rsidRPr="007626B7" w:rsidRDefault="00234852" w:rsidP="0023485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69928844" w14:textId="77777777" w:rsidR="00234852" w:rsidRPr="007626B7" w:rsidRDefault="00234852" w:rsidP="0023485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5827EE8" w14:textId="76F84B85" w:rsidR="00234852" w:rsidRPr="007626B7" w:rsidRDefault="00234852" w:rsidP="0023485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A4B5AD4" w14:textId="77777777" w:rsidR="00234852" w:rsidRPr="007626B7" w:rsidRDefault="00234852" w:rsidP="0023485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7E85AF8" w14:textId="07D6CC65" w:rsidR="00234852" w:rsidRPr="007626B7" w:rsidRDefault="00234852" w:rsidP="0023485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57F6C1C5" w14:textId="77777777" w:rsidR="00234852" w:rsidRPr="007626B7" w:rsidRDefault="00234852" w:rsidP="0023485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0748F10" w14:textId="4C969F92" w:rsidR="00234852" w:rsidRPr="007626B7" w:rsidRDefault="00234852" w:rsidP="0023485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02A13341" w14:textId="77777777" w:rsidR="00234852" w:rsidRPr="007626B7" w:rsidRDefault="00234852" w:rsidP="0023485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vAlign w:val="bottom"/>
          </w:tcPr>
          <w:p w14:paraId="7D38014D" w14:textId="14F6F373" w:rsidR="00234852" w:rsidRPr="007626B7" w:rsidRDefault="00234852" w:rsidP="0023485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6896EC1F" w14:textId="77777777" w:rsidR="00234852" w:rsidRDefault="00234852" w:rsidP="0023485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00ED497E" w14:textId="0B90BEAB" w:rsidR="00234852" w:rsidRDefault="00234852" w:rsidP="0023485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2A290D4A" w14:textId="77777777" w:rsidR="00234852" w:rsidRDefault="00234852" w:rsidP="0023485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vAlign w:val="bottom"/>
          </w:tcPr>
          <w:p w14:paraId="03EF914D" w14:textId="59058E81" w:rsidR="00234852" w:rsidRDefault="00234852" w:rsidP="0023485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</w:p>
        </w:tc>
      </w:tr>
      <w:tr w:rsidR="00234852" w:rsidRPr="007626B7" w14:paraId="551AB15F" w14:textId="77777777">
        <w:trPr>
          <w:tblHeader/>
        </w:trPr>
        <w:tc>
          <w:tcPr>
            <w:tcW w:w="4050" w:type="dxa"/>
          </w:tcPr>
          <w:p w14:paraId="2F63C7EC" w14:textId="77777777" w:rsidR="00234852" w:rsidRPr="007626B7" w:rsidRDefault="00234852" w:rsidP="00234852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29" w:type="dxa"/>
            <w:gridSpan w:val="3"/>
          </w:tcPr>
          <w:p w14:paraId="21F97055" w14:textId="77777777" w:rsidR="00234852" w:rsidRPr="007626B7" w:rsidRDefault="00234852" w:rsidP="0023485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  <w:tc>
          <w:tcPr>
            <w:tcW w:w="236" w:type="dxa"/>
            <w:vAlign w:val="bottom"/>
          </w:tcPr>
          <w:p w14:paraId="79572290" w14:textId="77777777" w:rsidR="00234852" w:rsidRPr="007626B7" w:rsidRDefault="00234852" w:rsidP="0023485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ED5E0EB" w14:textId="77777777" w:rsidR="00234852" w:rsidRPr="007626B7" w:rsidRDefault="00234852" w:rsidP="0023485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  <w:tc>
          <w:tcPr>
            <w:tcW w:w="236" w:type="dxa"/>
          </w:tcPr>
          <w:p w14:paraId="0E225723" w14:textId="77777777" w:rsidR="00234852" w:rsidRPr="007626B7" w:rsidRDefault="00234852" w:rsidP="0023485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5675A34B" w14:textId="77777777" w:rsidR="00234852" w:rsidRPr="007626B7" w:rsidRDefault="00234852" w:rsidP="0023485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  <w:tc>
          <w:tcPr>
            <w:tcW w:w="236" w:type="dxa"/>
          </w:tcPr>
          <w:p w14:paraId="7A065C51" w14:textId="77777777" w:rsidR="00234852" w:rsidRPr="007626B7" w:rsidRDefault="00234852" w:rsidP="0023485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554" w:type="dxa"/>
            <w:gridSpan w:val="3"/>
            <w:vAlign w:val="bottom"/>
          </w:tcPr>
          <w:p w14:paraId="61109B17" w14:textId="77777777" w:rsidR="00234852" w:rsidRPr="007626B7" w:rsidRDefault="00234852" w:rsidP="0023485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234852" w:rsidRPr="007626B7" w14:paraId="1071B522" w14:textId="77777777">
        <w:tc>
          <w:tcPr>
            <w:tcW w:w="4050" w:type="dxa"/>
          </w:tcPr>
          <w:p w14:paraId="09D61224" w14:textId="5AB0165B" w:rsidR="00234852" w:rsidRPr="00B14B3E" w:rsidRDefault="00234852" w:rsidP="00234852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41A0E">
              <w:rPr>
                <w:rFonts w:ascii="Angsana New" w:hAnsi="Angsana New"/>
                <w:sz w:val="26"/>
                <w:szCs w:val="26"/>
                <w:cs/>
              </w:rPr>
              <w:t>หมายเหตุ:</w:t>
            </w:r>
          </w:p>
        </w:tc>
        <w:tc>
          <w:tcPr>
            <w:tcW w:w="1079" w:type="dxa"/>
          </w:tcPr>
          <w:p w14:paraId="7482B223" w14:textId="1DF9C641" w:rsidR="00234852" w:rsidRPr="00752665" w:rsidRDefault="00234852" w:rsidP="0023485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4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4F8D85B" w14:textId="77777777" w:rsidR="00234852" w:rsidRPr="00C47AF1" w:rsidRDefault="00234852" w:rsidP="00234852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69910DC6" w14:textId="65DB0272" w:rsidR="00234852" w:rsidRPr="007707C5" w:rsidRDefault="00234852" w:rsidP="0023485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7CCA4249" w14:textId="77777777" w:rsidR="00234852" w:rsidRPr="003D12C4" w:rsidRDefault="00234852" w:rsidP="00234852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765DF728" w14:textId="22D87A5D" w:rsidR="00234852" w:rsidRPr="00EF5036" w:rsidRDefault="00234852" w:rsidP="0023485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DDFB77D" w14:textId="77777777" w:rsidR="00234852" w:rsidRPr="00C47AF1" w:rsidRDefault="00234852" w:rsidP="00234852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5A8EF6EC" w14:textId="75DFB966" w:rsidR="00234852" w:rsidRPr="007707C5" w:rsidRDefault="00234852" w:rsidP="0023485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9A3A4A2" w14:textId="77777777" w:rsidR="00234852" w:rsidRPr="00C47AF1" w:rsidRDefault="00234852" w:rsidP="00234852">
            <w:pPr>
              <w:pStyle w:val="acctfourfigures"/>
              <w:tabs>
                <w:tab w:val="clear" w:pos="765"/>
                <w:tab w:val="decimal" w:pos="0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5EFC014" w14:textId="78B5EA05" w:rsidR="00234852" w:rsidRPr="00760589" w:rsidRDefault="00234852" w:rsidP="0023485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9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69A8A850" w14:textId="77777777" w:rsidR="00234852" w:rsidRPr="00760589" w:rsidRDefault="00234852" w:rsidP="00234852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vAlign w:val="bottom"/>
          </w:tcPr>
          <w:p w14:paraId="064DF83B" w14:textId="39186A61" w:rsidR="00234852" w:rsidRPr="00F8307E" w:rsidRDefault="00234852" w:rsidP="0023485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7838A9E0" w14:textId="77777777" w:rsidR="00234852" w:rsidRPr="00760589" w:rsidRDefault="00234852" w:rsidP="0023485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</w:tcPr>
          <w:p w14:paraId="30D9EA4A" w14:textId="0DCE2970" w:rsidR="00234852" w:rsidRPr="00760589" w:rsidRDefault="00234852" w:rsidP="0023485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2FDF2B9" w14:textId="77777777" w:rsidR="00234852" w:rsidRPr="00760589" w:rsidRDefault="00234852" w:rsidP="0023485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535574E1" w14:textId="3C556401" w:rsidR="00234852" w:rsidRPr="00760589" w:rsidRDefault="00234852" w:rsidP="0023485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234852" w:rsidRPr="007626B7" w14:paraId="46BB3068" w14:textId="77777777">
        <w:tc>
          <w:tcPr>
            <w:tcW w:w="4050" w:type="dxa"/>
          </w:tcPr>
          <w:p w14:paraId="753E8136" w14:textId="24528D14" w:rsidR="00234852" w:rsidRPr="00241A0E" w:rsidRDefault="00234852" w:rsidP="00234852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rPr>
                <w:rFonts w:ascii="Angsana New" w:hAnsi="Angsana New"/>
                <w:sz w:val="26"/>
                <w:szCs w:val="26"/>
              </w:rPr>
            </w:pPr>
            <w:r w:rsidRPr="00241A0E">
              <w:rPr>
                <w:rFonts w:ascii="Angsana New" w:hAnsi="Angsana New"/>
                <w:sz w:val="26"/>
                <w:szCs w:val="26"/>
                <w:cs/>
              </w:rPr>
              <w:t>รวมรายการต่อไปนี้</w:t>
            </w:r>
          </w:p>
        </w:tc>
        <w:tc>
          <w:tcPr>
            <w:tcW w:w="1079" w:type="dxa"/>
          </w:tcPr>
          <w:p w14:paraId="79EFE6BB" w14:textId="61DF8457" w:rsidR="00234852" w:rsidRPr="00A3400A" w:rsidRDefault="00234852" w:rsidP="0023485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4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373865A" w14:textId="77777777" w:rsidR="00234852" w:rsidRPr="00C47AF1" w:rsidRDefault="00234852" w:rsidP="00234852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01F5EC43" w14:textId="2C2350CD" w:rsidR="00234852" w:rsidRPr="007707C5" w:rsidRDefault="00234852" w:rsidP="0023485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52757758" w14:textId="77777777" w:rsidR="00234852" w:rsidRPr="003D12C4" w:rsidRDefault="00234852" w:rsidP="00234852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7F703CDD" w14:textId="739166D8" w:rsidR="00234852" w:rsidRPr="0061326D" w:rsidRDefault="00234852" w:rsidP="0023485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FDBEF96" w14:textId="77777777" w:rsidR="00234852" w:rsidRPr="00C47AF1" w:rsidRDefault="00234852" w:rsidP="00234852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0383065E" w14:textId="720637A3" w:rsidR="00234852" w:rsidRPr="007707C5" w:rsidRDefault="00234852" w:rsidP="0023485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497F274" w14:textId="77777777" w:rsidR="00234852" w:rsidRPr="00C47AF1" w:rsidRDefault="00234852" w:rsidP="00234852">
            <w:pPr>
              <w:pStyle w:val="acctfourfigures"/>
              <w:tabs>
                <w:tab w:val="clear" w:pos="765"/>
                <w:tab w:val="decimal" w:pos="0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43D2FB8" w14:textId="01389058" w:rsidR="00234852" w:rsidRPr="00760589" w:rsidRDefault="00234852" w:rsidP="0023485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9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A5C8F0C" w14:textId="77777777" w:rsidR="00234852" w:rsidRPr="00760589" w:rsidRDefault="00234852" w:rsidP="00234852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vAlign w:val="bottom"/>
          </w:tcPr>
          <w:p w14:paraId="6BE873BB" w14:textId="71C08198" w:rsidR="00234852" w:rsidRPr="00F8307E" w:rsidRDefault="00234852" w:rsidP="0023485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4FACCBDD" w14:textId="77777777" w:rsidR="00234852" w:rsidRPr="00760589" w:rsidRDefault="00234852" w:rsidP="0023485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</w:tcPr>
          <w:p w14:paraId="3315ABBC" w14:textId="1237623D" w:rsidR="00234852" w:rsidRPr="00760589" w:rsidRDefault="00234852" w:rsidP="0023485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16A2BF4" w14:textId="77777777" w:rsidR="00234852" w:rsidRPr="00760589" w:rsidRDefault="00234852" w:rsidP="0023485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4125159E" w14:textId="32EA4884" w:rsidR="00234852" w:rsidRPr="00760589" w:rsidRDefault="00234852" w:rsidP="0023485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234852" w:rsidRPr="007626B7" w14:paraId="2AAA8727" w14:textId="77777777" w:rsidTr="00241A0E">
        <w:tc>
          <w:tcPr>
            <w:tcW w:w="4050" w:type="dxa"/>
          </w:tcPr>
          <w:p w14:paraId="163CCFBD" w14:textId="1EEAFE2A" w:rsidR="00234852" w:rsidRPr="00B14B3E" w:rsidRDefault="00234852" w:rsidP="0023485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241A0E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079" w:type="dxa"/>
            <w:vAlign w:val="bottom"/>
          </w:tcPr>
          <w:p w14:paraId="35FA43DA" w14:textId="36E5DB32" w:rsidR="00234852" w:rsidRPr="00A3400A" w:rsidRDefault="00EF0CBD" w:rsidP="0023485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4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0CBD">
              <w:rPr>
                <w:rFonts w:ascii="Angsana New" w:hAnsi="Angsana New"/>
                <w:sz w:val="26"/>
                <w:szCs w:val="26"/>
                <w:lang w:val="en-US" w:bidi="th-TH"/>
              </w:rPr>
              <w:t>399,453</w:t>
            </w:r>
          </w:p>
        </w:tc>
        <w:tc>
          <w:tcPr>
            <w:tcW w:w="270" w:type="dxa"/>
          </w:tcPr>
          <w:p w14:paraId="5D09D2E4" w14:textId="77777777" w:rsidR="00234852" w:rsidRPr="00C47AF1" w:rsidRDefault="00234852" w:rsidP="00234852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5CEC66B8" w14:textId="1CDF5F52" w:rsidR="00234852" w:rsidRPr="00C53539" w:rsidRDefault="00234852" w:rsidP="0023485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94048">
              <w:rPr>
                <w:rFonts w:ascii="Angsana New" w:hAnsi="Angsana New"/>
                <w:sz w:val="26"/>
                <w:szCs w:val="26"/>
                <w:lang w:val="en-US" w:bidi="th-TH"/>
              </w:rPr>
              <w:t>397,387</w:t>
            </w:r>
          </w:p>
        </w:tc>
        <w:tc>
          <w:tcPr>
            <w:tcW w:w="236" w:type="dxa"/>
          </w:tcPr>
          <w:p w14:paraId="742D7E47" w14:textId="77777777" w:rsidR="00234852" w:rsidRPr="003D12C4" w:rsidRDefault="00234852" w:rsidP="00234852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052570B" w14:textId="63715C22" w:rsidR="00234852" w:rsidRPr="0061326D" w:rsidRDefault="00EF0CBD" w:rsidP="0023485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0CBD">
              <w:rPr>
                <w:rFonts w:ascii="Angsana New" w:hAnsi="Angsana New"/>
                <w:sz w:val="26"/>
                <w:szCs w:val="26"/>
                <w:lang w:val="en-US" w:bidi="th-TH"/>
              </w:rPr>
              <w:t>1,993</w:t>
            </w:r>
          </w:p>
        </w:tc>
        <w:tc>
          <w:tcPr>
            <w:tcW w:w="270" w:type="dxa"/>
          </w:tcPr>
          <w:p w14:paraId="41E1EE2E" w14:textId="77777777" w:rsidR="00234852" w:rsidRPr="00C47AF1" w:rsidRDefault="00234852" w:rsidP="00234852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27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37B227F" w14:textId="343F041B" w:rsidR="00234852" w:rsidRPr="007707C5" w:rsidRDefault="00234852" w:rsidP="0023485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A2BC8">
              <w:rPr>
                <w:rFonts w:ascii="Angsana New" w:hAnsi="Angsana New"/>
                <w:sz w:val="26"/>
                <w:szCs w:val="26"/>
                <w:lang w:val="en-US" w:bidi="th-TH"/>
              </w:rPr>
              <w:t>2,181</w:t>
            </w:r>
          </w:p>
        </w:tc>
        <w:tc>
          <w:tcPr>
            <w:tcW w:w="236" w:type="dxa"/>
            <w:vAlign w:val="bottom"/>
          </w:tcPr>
          <w:p w14:paraId="75E7160F" w14:textId="77777777" w:rsidR="00234852" w:rsidRPr="00C47AF1" w:rsidRDefault="00234852" w:rsidP="00234852">
            <w:pPr>
              <w:pStyle w:val="acctfourfigures"/>
              <w:tabs>
                <w:tab w:val="clear" w:pos="765"/>
                <w:tab w:val="decimal" w:pos="0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D4638EE" w14:textId="47F88122" w:rsidR="00234852" w:rsidRPr="00760589" w:rsidRDefault="00EF0CBD" w:rsidP="0023485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9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F0CBD">
              <w:rPr>
                <w:rFonts w:ascii="Angsana New" w:hAnsi="Angsana New"/>
                <w:sz w:val="26"/>
                <w:szCs w:val="26"/>
                <w:lang w:val="en-US" w:bidi="th-TH"/>
              </w:rPr>
              <w:t>71,439</w:t>
            </w:r>
          </w:p>
        </w:tc>
        <w:tc>
          <w:tcPr>
            <w:tcW w:w="236" w:type="dxa"/>
          </w:tcPr>
          <w:p w14:paraId="4A02E97D" w14:textId="77777777" w:rsidR="00234852" w:rsidRPr="00760589" w:rsidRDefault="00234852" w:rsidP="00234852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vAlign w:val="bottom"/>
          </w:tcPr>
          <w:p w14:paraId="6CC430E1" w14:textId="3A08D2F6" w:rsidR="00234852" w:rsidRPr="00F8307E" w:rsidRDefault="00234852" w:rsidP="0023485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E211B">
              <w:rPr>
                <w:rFonts w:ascii="Angsana New" w:hAnsi="Angsana New"/>
                <w:sz w:val="26"/>
                <w:szCs w:val="26"/>
                <w:lang w:val="en-US" w:bidi="th-TH"/>
              </w:rPr>
              <w:t>48,388</w:t>
            </w:r>
          </w:p>
        </w:tc>
        <w:tc>
          <w:tcPr>
            <w:tcW w:w="236" w:type="dxa"/>
          </w:tcPr>
          <w:p w14:paraId="3D942B17" w14:textId="77777777" w:rsidR="00234852" w:rsidRPr="00760589" w:rsidRDefault="00234852" w:rsidP="0023485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</w:tcPr>
          <w:p w14:paraId="7845D4DD" w14:textId="7776D764" w:rsidR="00234852" w:rsidRPr="00760589" w:rsidRDefault="00EF0CBD" w:rsidP="0023485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0CBD">
              <w:rPr>
                <w:rFonts w:ascii="Angsana New" w:hAnsi="Angsana New"/>
                <w:sz w:val="26"/>
                <w:szCs w:val="26"/>
                <w:lang w:val="en-US"/>
              </w:rPr>
              <w:t>4,422</w:t>
            </w:r>
          </w:p>
        </w:tc>
        <w:tc>
          <w:tcPr>
            <w:tcW w:w="236" w:type="dxa"/>
          </w:tcPr>
          <w:p w14:paraId="2A041560" w14:textId="77777777" w:rsidR="00234852" w:rsidRPr="00760589" w:rsidRDefault="00234852" w:rsidP="0023485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79B4DDB6" w14:textId="53C3CBDF" w:rsidR="00234852" w:rsidRPr="00760589" w:rsidRDefault="00234852" w:rsidP="0023485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E211B">
              <w:rPr>
                <w:rFonts w:ascii="Angsana New" w:hAnsi="Angsana New"/>
                <w:sz w:val="26"/>
                <w:szCs w:val="26"/>
                <w:lang w:val="en-US"/>
              </w:rPr>
              <w:t>80</w:t>
            </w:r>
          </w:p>
        </w:tc>
      </w:tr>
      <w:tr w:rsidR="00234852" w:rsidRPr="007626B7" w14:paraId="592BEFA6" w14:textId="77777777" w:rsidTr="00241A0E">
        <w:tc>
          <w:tcPr>
            <w:tcW w:w="4050" w:type="dxa"/>
          </w:tcPr>
          <w:p w14:paraId="6B0FBCB4" w14:textId="50B88FDF" w:rsidR="00234852" w:rsidRPr="00B14B3E" w:rsidRDefault="00234852" w:rsidP="0023485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241A0E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79" w:type="dxa"/>
            <w:vAlign w:val="bottom"/>
          </w:tcPr>
          <w:p w14:paraId="55C747EA" w14:textId="63B69354" w:rsidR="00234852" w:rsidRPr="00A3400A" w:rsidRDefault="00EF0CBD" w:rsidP="0023485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4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0CBD">
              <w:rPr>
                <w:rFonts w:ascii="Angsana New" w:hAnsi="Angsana New"/>
                <w:sz w:val="26"/>
                <w:szCs w:val="26"/>
                <w:lang w:val="en-US" w:bidi="th-TH"/>
              </w:rPr>
              <w:t>183,377</w:t>
            </w:r>
          </w:p>
        </w:tc>
        <w:tc>
          <w:tcPr>
            <w:tcW w:w="270" w:type="dxa"/>
          </w:tcPr>
          <w:p w14:paraId="591EC608" w14:textId="77777777" w:rsidR="00234852" w:rsidRPr="00C47AF1" w:rsidRDefault="00234852" w:rsidP="00234852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C9FFB93" w14:textId="1DE46663" w:rsidR="00234852" w:rsidRPr="00C53539" w:rsidRDefault="00234852" w:rsidP="0023485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94048">
              <w:rPr>
                <w:rFonts w:ascii="Angsana New" w:hAnsi="Angsana New"/>
                <w:sz w:val="26"/>
                <w:szCs w:val="26"/>
                <w:lang w:val="en-US" w:bidi="th-TH"/>
              </w:rPr>
              <w:t>207,243</w:t>
            </w:r>
          </w:p>
        </w:tc>
        <w:tc>
          <w:tcPr>
            <w:tcW w:w="236" w:type="dxa"/>
          </w:tcPr>
          <w:p w14:paraId="7082E1A2" w14:textId="77777777" w:rsidR="00234852" w:rsidRPr="003D12C4" w:rsidRDefault="00234852" w:rsidP="00234852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816FCA2" w14:textId="215DB8D2" w:rsidR="00234852" w:rsidRPr="001D2BD0" w:rsidRDefault="00EF0CBD" w:rsidP="0023485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0CBD">
              <w:rPr>
                <w:rFonts w:ascii="Angsana New" w:hAnsi="Angsana New"/>
                <w:sz w:val="26"/>
                <w:szCs w:val="26"/>
                <w:lang w:val="en-US" w:bidi="th-TH"/>
              </w:rPr>
              <w:t>502</w:t>
            </w:r>
          </w:p>
        </w:tc>
        <w:tc>
          <w:tcPr>
            <w:tcW w:w="270" w:type="dxa"/>
          </w:tcPr>
          <w:p w14:paraId="54E6CB8F" w14:textId="77777777" w:rsidR="00234852" w:rsidRPr="00DE1DC6" w:rsidRDefault="00234852" w:rsidP="00234852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2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51C1EB1" w14:textId="76E3876F" w:rsidR="00234852" w:rsidRPr="007707C5" w:rsidRDefault="00234852" w:rsidP="0023485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A2BC8">
              <w:rPr>
                <w:rFonts w:ascii="Angsana New" w:hAnsi="Angsana New"/>
                <w:sz w:val="26"/>
                <w:szCs w:val="26"/>
                <w:lang w:val="en-US" w:bidi="th-TH"/>
              </w:rPr>
              <w:t>712</w:t>
            </w:r>
          </w:p>
        </w:tc>
        <w:tc>
          <w:tcPr>
            <w:tcW w:w="236" w:type="dxa"/>
            <w:vAlign w:val="bottom"/>
          </w:tcPr>
          <w:p w14:paraId="12D23BCE" w14:textId="77777777" w:rsidR="00234852" w:rsidRPr="00C47AF1" w:rsidRDefault="00234852" w:rsidP="00234852">
            <w:pPr>
              <w:pStyle w:val="acctfourfigures"/>
              <w:tabs>
                <w:tab w:val="clear" w:pos="765"/>
                <w:tab w:val="decimal" w:pos="0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64CF699" w14:textId="45076B3E" w:rsidR="00234852" w:rsidRPr="00760589" w:rsidRDefault="00EF0CBD" w:rsidP="0023485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9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F0CBD">
              <w:rPr>
                <w:rFonts w:ascii="Angsana New" w:hAnsi="Angsana New"/>
                <w:sz w:val="26"/>
                <w:szCs w:val="26"/>
                <w:lang w:val="en-US" w:bidi="th-TH"/>
              </w:rPr>
              <w:t>54,597</w:t>
            </w:r>
          </w:p>
        </w:tc>
        <w:tc>
          <w:tcPr>
            <w:tcW w:w="236" w:type="dxa"/>
          </w:tcPr>
          <w:p w14:paraId="719D1E3A" w14:textId="77777777" w:rsidR="00234852" w:rsidRPr="00760589" w:rsidRDefault="00234852" w:rsidP="00234852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vAlign w:val="bottom"/>
          </w:tcPr>
          <w:p w14:paraId="339D7E53" w14:textId="20A98FE4" w:rsidR="00234852" w:rsidRPr="00F8307E" w:rsidRDefault="00234852" w:rsidP="0023485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E211B">
              <w:rPr>
                <w:rFonts w:ascii="Angsana New" w:hAnsi="Angsana New"/>
                <w:sz w:val="26"/>
                <w:szCs w:val="26"/>
                <w:lang w:val="en-US" w:bidi="th-TH"/>
              </w:rPr>
              <w:t>47,910</w:t>
            </w:r>
          </w:p>
        </w:tc>
        <w:tc>
          <w:tcPr>
            <w:tcW w:w="236" w:type="dxa"/>
          </w:tcPr>
          <w:p w14:paraId="3C03F551" w14:textId="77777777" w:rsidR="00234852" w:rsidRPr="00760589" w:rsidRDefault="00234852" w:rsidP="0023485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</w:tcPr>
          <w:p w14:paraId="7EE702FB" w14:textId="1207E43F" w:rsidR="00234852" w:rsidRPr="00280D4C" w:rsidRDefault="00EF0CBD" w:rsidP="0023485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7F6A6039" w14:textId="77777777" w:rsidR="00234852" w:rsidRPr="00760589" w:rsidRDefault="00234852" w:rsidP="0023485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2EFA7374" w14:textId="1ED5FD92" w:rsidR="00234852" w:rsidRPr="00280D4C" w:rsidRDefault="00234852" w:rsidP="0023485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E211B">
              <w:rPr>
                <w:rFonts w:ascii="Angsana New" w:hAnsi="Angsana New"/>
                <w:sz w:val="26"/>
                <w:szCs w:val="26"/>
                <w:lang w:val="en-US"/>
              </w:rPr>
              <w:t>214</w:t>
            </w:r>
          </w:p>
        </w:tc>
      </w:tr>
      <w:tr w:rsidR="00234852" w:rsidRPr="007626B7" w14:paraId="1EA85E16" w14:textId="77777777" w:rsidTr="00241A0E">
        <w:tc>
          <w:tcPr>
            <w:tcW w:w="4050" w:type="dxa"/>
          </w:tcPr>
          <w:p w14:paraId="7C460ABF" w14:textId="69CEC456" w:rsidR="00234852" w:rsidRPr="00241A0E" w:rsidRDefault="00234852" w:rsidP="00234852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rPr>
                <w:rFonts w:ascii="Angsana New" w:hAnsi="Angsana New"/>
                <w:sz w:val="26"/>
                <w:szCs w:val="26"/>
              </w:rPr>
            </w:pPr>
            <w:r w:rsidRPr="00241A0E">
              <w:rPr>
                <w:rFonts w:ascii="Angsana New" w:hAnsi="Angsana New"/>
                <w:sz w:val="26"/>
                <w:szCs w:val="26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079" w:type="dxa"/>
            <w:vAlign w:val="bottom"/>
          </w:tcPr>
          <w:p w14:paraId="261737B3" w14:textId="7B12F851" w:rsidR="00234852" w:rsidRPr="00A3400A" w:rsidRDefault="00EF0CBD" w:rsidP="00234852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4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0CBD">
              <w:rPr>
                <w:rFonts w:ascii="Angsana New" w:hAnsi="Angsana New"/>
                <w:sz w:val="26"/>
                <w:szCs w:val="26"/>
                <w:lang w:val="en-US" w:bidi="th-TH"/>
              </w:rPr>
              <w:t>51,273</w:t>
            </w:r>
          </w:p>
        </w:tc>
        <w:tc>
          <w:tcPr>
            <w:tcW w:w="270" w:type="dxa"/>
          </w:tcPr>
          <w:p w14:paraId="63C0A0AC" w14:textId="77777777" w:rsidR="00234852" w:rsidRPr="00C47AF1" w:rsidRDefault="00234852" w:rsidP="00234852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FE0CDBC" w14:textId="3DEB26A5" w:rsidR="00234852" w:rsidRPr="00C53539" w:rsidRDefault="00234852" w:rsidP="0023485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94048">
              <w:rPr>
                <w:rFonts w:ascii="Angsana New" w:hAnsi="Angsana New"/>
                <w:sz w:val="26"/>
                <w:szCs w:val="26"/>
                <w:lang w:val="en-US" w:bidi="th-TH"/>
              </w:rPr>
              <w:t>153,123</w:t>
            </w:r>
          </w:p>
        </w:tc>
        <w:tc>
          <w:tcPr>
            <w:tcW w:w="236" w:type="dxa"/>
          </w:tcPr>
          <w:p w14:paraId="1E418AAD" w14:textId="77777777" w:rsidR="00234852" w:rsidRPr="003D12C4" w:rsidRDefault="00234852" w:rsidP="00234852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371DF8B" w14:textId="4DFBB373" w:rsidR="00234852" w:rsidRPr="001D2BD0" w:rsidRDefault="00EF0CBD" w:rsidP="0023485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EF0CBD">
              <w:rPr>
                <w:rFonts w:ascii="Angsana New" w:hAnsi="Angsana New"/>
                <w:sz w:val="26"/>
                <w:szCs w:val="26"/>
                <w:lang w:val="en-US" w:bidi="th-TH"/>
              </w:rPr>
              <w:t>8,709</w:t>
            </w:r>
          </w:p>
        </w:tc>
        <w:tc>
          <w:tcPr>
            <w:tcW w:w="270" w:type="dxa"/>
          </w:tcPr>
          <w:p w14:paraId="5299C963" w14:textId="77777777" w:rsidR="00234852" w:rsidRPr="00DE1DC6" w:rsidRDefault="00234852" w:rsidP="00234852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2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0CFB866" w14:textId="66FBE8E4" w:rsidR="00234852" w:rsidRPr="007707C5" w:rsidRDefault="00234852" w:rsidP="0023485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A2BC8">
              <w:rPr>
                <w:rFonts w:ascii="Angsana New" w:hAnsi="Angsana New"/>
                <w:sz w:val="26"/>
                <w:szCs w:val="26"/>
                <w:lang w:val="en-US" w:bidi="th-TH"/>
              </w:rPr>
              <w:t>7,523</w:t>
            </w:r>
          </w:p>
        </w:tc>
        <w:tc>
          <w:tcPr>
            <w:tcW w:w="236" w:type="dxa"/>
            <w:vAlign w:val="bottom"/>
          </w:tcPr>
          <w:p w14:paraId="6BE20E4C" w14:textId="77777777" w:rsidR="00234852" w:rsidRPr="00C47AF1" w:rsidRDefault="00234852" w:rsidP="00234852">
            <w:pPr>
              <w:pStyle w:val="acctfourfigures"/>
              <w:tabs>
                <w:tab w:val="clear" w:pos="765"/>
                <w:tab w:val="decimal" w:pos="0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A4B7384" w14:textId="04176308" w:rsidR="00234852" w:rsidRPr="00760589" w:rsidRDefault="00EF0CBD" w:rsidP="0023485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9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F0CBD">
              <w:rPr>
                <w:rFonts w:ascii="Angsana New" w:hAnsi="Angsana New"/>
                <w:sz w:val="26"/>
                <w:szCs w:val="26"/>
                <w:lang w:val="en-US" w:bidi="th-TH"/>
              </w:rPr>
              <w:t>181,764</w:t>
            </w:r>
          </w:p>
        </w:tc>
        <w:tc>
          <w:tcPr>
            <w:tcW w:w="236" w:type="dxa"/>
          </w:tcPr>
          <w:p w14:paraId="1B9B7D2D" w14:textId="77777777" w:rsidR="00234852" w:rsidRPr="00760589" w:rsidRDefault="00234852" w:rsidP="00234852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vAlign w:val="bottom"/>
          </w:tcPr>
          <w:p w14:paraId="371DE23E" w14:textId="78A44284" w:rsidR="00234852" w:rsidRPr="00F8307E" w:rsidRDefault="00234852" w:rsidP="0023485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E211B">
              <w:rPr>
                <w:rFonts w:ascii="Angsana New" w:hAnsi="Angsana New"/>
                <w:sz w:val="26"/>
                <w:szCs w:val="26"/>
                <w:lang w:val="en-US" w:bidi="th-TH"/>
              </w:rPr>
              <w:t>318,939</w:t>
            </w:r>
          </w:p>
        </w:tc>
        <w:tc>
          <w:tcPr>
            <w:tcW w:w="236" w:type="dxa"/>
          </w:tcPr>
          <w:p w14:paraId="107D3586" w14:textId="77777777" w:rsidR="00234852" w:rsidRPr="00760589" w:rsidRDefault="00234852" w:rsidP="0023485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</w:tcPr>
          <w:p w14:paraId="2E7B16B8" w14:textId="49851874" w:rsidR="00234852" w:rsidRPr="00280D4C" w:rsidRDefault="00EF0CBD" w:rsidP="0023485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F0CBD">
              <w:rPr>
                <w:rFonts w:ascii="Angsana New" w:hAnsi="Angsana New"/>
                <w:sz w:val="26"/>
                <w:szCs w:val="26"/>
                <w:lang w:val="en-US"/>
              </w:rPr>
              <w:t>2,675</w:t>
            </w:r>
          </w:p>
        </w:tc>
        <w:tc>
          <w:tcPr>
            <w:tcW w:w="236" w:type="dxa"/>
          </w:tcPr>
          <w:p w14:paraId="43235DCC" w14:textId="77777777" w:rsidR="00234852" w:rsidRPr="00760589" w:rsidRDefault="00234852" w:rsidP="0023485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3ED2237E" w14:textId="0DB71FA7" w:rsidR="00234852" w:rsidRPr="00280D4C" w:rsidRDefault="00234852" w:rsidP="0023485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E211B">
              <w:rPr>
                <w:rFonts w:ascii="Angsana New" w:hAnsi="Angsana New"/>
                <w:sz w:val="26"/>
                <w:szCs w:val="26"/>
                <w:lang w:val="en-US"/>
              </w:rPr>
              <w:t>3,870</w:t>
            </w:r>
          </w:p>
        </w:tc>
      </w:tr>
    </w:tbl>
    <w:p w14:paraId="7987CCAF" w14:textId="77777777" w:rsidR="00FD6085" w:rsidRDefault="00FD6085" w:rsidP="00C30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sz w:val="30"/>
          <w:szCs w:val="30"/>
        </w:rPr>
      </w:pPr>
    </w:p>
    <w:p w14:paraId="3E81AE26" w14:textId="77777777" w:rsidR="00FD6085" w:rsidRDefault="00FD6085" w:rsidP="00C30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sz w:val="30"/>
          <w:szCs w:val="30"/>
        </w:rPr>
      </w:pPr>
    </w:p>
    <w:p w14:paraId="529E01B4" w14:textId="77777777" w:rsidR="00FD6085" w:rsidRDefault="00FD6085" w:rsidP="00C30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sz w:val="30"/>
          <w:szCs w:val="30"/>
        </w:rPr>
      </w:pPr>
    </w:p>
    <w:p w14:paraId="24AE247D" w14:textId="77777777" w:rsidR="00FD6085" w:rsidRDefault="00FD6085" w:rsidP="00C30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sz w:val="30"/>
          <w:szCs w:val="30"/>
        </w:rPr>
      </w:pPr>
    </w:p>
    <w:p w14:paraId="791F90A6" w14:textId="77777777" w:rsidR="00FD6085" w:rsidRPr="003C47FE" w:rsidRDefault="00FD6085" w:rsidP="00C30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sz w:val="30"/>
          <w:szCs w:val="30"/>
          <w:cs/>
        </w:rPr>
        <w:sectPr w:rsidR="00FD6085" w:rsidRPr="003C47FE" w:rsidSect="00B37ACE">
          <w:headerReference w:type="defaul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C9A556A" w14:textId="65E5097F" w:rsidR="00D81138" w:rsidRPr="0020549A" w:rsidRDefault="007D014D" w:rsidP="00D8113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D81138">
        <w:rPr>
          <w:rFonts w:ascii="Angsana New" w:hAnsi="Angsana New"/>
          <w:bCs/>
          <w:sz w:val="30"/>
          <w:szCs w:val="30"/>
          <w:cs/>
        </w:rPr>
        <w:t>อสังหาริมทรัพย์เพื่อการลงทุน</w:t>
      </w:r>
    </w:p>
    <w:p w14:paraId="6E29287B" w14:textId="77777777" w:rsidR="000932A9" w:rsidRPr="00CE546B" w:rsidRDefault="000932A9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69"/>
        <w:gridCol w:w="1192"/>
        <w:gridCol w:w="270"/>
        <w:gridCol w:w="1168"/>
        <w:gridCol w:w="270"/>
        <w:gridCol w:w="1076"/>
      </w:tblGrid>
      <w:tr w:rsidR="00362974" w:rsidRPr="003C47FE" w14:paraId="07654D7E" w14:textId="77777777" w:rsidTr="00362974">
        <w:trPr>
          <w:cantSplit/>
        </w:trPr>
        <w:tc>
          <w:tcPr>
            <w:tcW w:w="2055" w:type="pct"/>
          </w:tcPr>
          <w:p w14:paraId="7926CBB5" w14:textId="77777777" w:rsidR="00362974" w:rsidRPr="003C47FE" w:rsidRDefault="00362974" w:rsidP="00C034A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1" w:type="pct"/>
            <w:gridSpan w:val="3"/>
          </w:tcPr>
          <w:p w14:paraId="25822145" w14:textId="0FFC806C" w:rsidR="00362974" w:rsidRPr="000919AA" w:rsidRDefault="00362974" w:rsidP="00C0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C4316FB" w14:textId="77777777" w:rsidR="00362974" w:rsidRPr="003C47FE" w:rsidRDefault="00362974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04D55688" w14:textId="77777777" w:rsidR="00362974" w:rsidRDefault="00362974" w:rsidP="00C0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37FA" w:rsidRPr="003C47FE" w14:paraId="5778E4B0" w14:textId="77777777" w:rsidTr="00176203">
        <w:trPr>
          <w:cantSplit/>
        </w:trPr>
        <w:tc>
          <w:tcPr>
            <w:tcW w:w="2055" w:type="pct"/>
          </w:tcPr>
          <w:p w14:paraId="545A8315" w14:textId="77777777" w:rsidR="007F37FA" w:rsidRPr="00462575" w:rsidRDefault="007F37FA" w:rsidP="007F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</w:tcPr>
          <w:p w14:paraId="2F63B231" w14:textId="5A92CDE3" w:rsidR="007F37FA" w:rsidRPr="003C47FE" w:rsidRDefault="007F37FA" w:rsidP="007F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1EB7DB6B" w14:textId="77777777" w:rsidR="007F37FA" w:rsidRPr="003C47FE" w:rsidRDefault="007F37FA" w:rsidP="007F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0E6954A4" w14:textId="6546F39F" w:rsidR="007F37FA" w:rsidRPr="003C47FE" w:rsidRDefault="007F37FA" w:rsidP="007F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79E0D6F7" w14:textId="77777777" w:rsidR="007F37FA" w:rsidRPr="003C47FE" w:rsidRDefault="007F37FA" w:rsidP="007F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1A3B532" w14:textId="2DD4F963" w:rsidR="007F37FA" w:rsidRPr="003C47FE" w:rsidRDefault="007F37FA" w:rsidP="007F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406B158F" w14:textId="77777777" w:rsidR="007F37FA" w:rsidRPr="003C47FE" w:rsidRDefault="007F37FA" w:rsidP="007F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726D2FB" w14:textId="0D0A7DFD" w:rsidR="007F37FA" w:rsidRPr="003C47FE" w:rsidRDefault="007F37FA" w:rsidP="007F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F37FA" w:rsidRPr="003C47FE" w14:paraId="642CD13B" w14:textId="77777777" w:rsidTr="00176203">
        <w:trPr>
          <w:cantSplit/>
        </w:trPr>
        <w:tc>
          <w:tcPr>
            <w:tcW w:w="2055" w:type="pct"/>
          </w:tcPr>
          <w:p w14:paraId="53EA174B" w14:textId="77777777" w:rsidR="007F37FA" w:rsidRPr="003C47FE" w:rsidRDefault="007F37FA" w:rsidP="007F37F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5" w:type="pct"/>
            <w:gridSpan w:val="7"/>
          </w:tcPr>
          <w:p w14:paraId="568C6C8A" w14:textId="77777777" w:rsidR="007F37FA" w:rsidRPr="003C47FE" w:rsidRDefault="007F37FA" w:rsidP="007F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37FA" w:rsidRPr="003C47FE" w14:paraId="2B4E1130" w14:textId="77777777" w:rsidTr="00176203">
        <w:trPr>
          <w:cantSplit/>
        </w:trPr>
        <w:tc>
          <w:tcPr>
            <w:tcW w:w="2055" w:type="pct"/>
          </w:tcPr>
          <w:p w14:paraId="2663C23D" w14:textId="77777777" w:rsidR="007F37FA" w:rsidRPr="003C47FE" w:rsidRDefault="007F37FA" w:rsidP="007F37F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37" w:type="pct"/>
          </w:tcPr>
          <w:p w14:paraId="5C1F7706" w14:textId="77777777" w:rsidR="007F37FA" w:rsidRPr="003C47FE" w:rsidRDefault="007F37FA" w:rsidP="007F37F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E260B5A" w14:textId="77777777" w:rsidR="007F37FA" w:rsidRPr="00C108B2" w:rsidRDefault="007F37FA" w:rsidP="007F37F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548E644B" w14:textId="77777777" w:rsidR="007F37FA" w:rsidRPr="003C47FE" w:rsidRDefault="007F37FA" w:rsidP="007F37F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5AA80F6" w14:textId="77777777" w:rsidR="007F37FA" w:rsidRPr="003C47FE" w:rsidRDefault="007F37FA" w:rsidP="007F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92256E7" w14:textId="77777777" w:rsidR="007F37FA" w:rsidRPr="003C47FE" w:rsidRDefault="007F37FA" w:rsidP="007F37F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56CA75F" w14:textId="77777777" w:rsidR="007F37FA" w:rsidRPr="003C47FE" w:rsidRDefault="007F37FA" w:rsidP="007F3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45DBDFA" w14:textId="77777777" w:rsidR="007F37FA" w:rsidRPr="003C47FE" w:rsidRDefault="007F37FA" w:rsidP="007F37F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F37FA" w:rsidRPr="003C47FE" w14:paraId="301E21C8" w14:textId="77777777" w:rsidTr="00176203">
        <w:trPr>
          <w:cantSplit/>
        </w:trPr>
        <w:tc>
          <w:tcPr>
            <w:tcW w:w="2055" w:type="pct"/>
          </w:tcPr>
          <w:p w14:paraId="6CF63175" w14:textId="086FB50B" w:rsidR="007F37FA" w:rsidRPr="003C47FE" w:rsidRDefault="007F37FA" w:rsidP="007F37F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37" w:type="pct"/>
          </w:tcPr>
          <w:p w14:paraId="3BD4393C" w14:textId="57D9A392" w:rsidR="007F37FA" w:rsidRPr="007F37FA" w:rsidRDefault="007F37FA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37FA">
              <w:rPr>
                <w:rFonts w:ascii="Angsana New" w:hAnsi="Angsana New"/>
                <w:sz w:val="30"/>
                <w:szCs w:val="30"/>
                <w:lang w:val="en-US" w:bidi="th-TH"/>
              </w:rPr>
              <w:t>654,395</w:t>
            </w:r>
          </w:p>
        </w:tc>
        <w:tc>
          <w:tcPr>
            <w:tcW w:w="146" w:type="pct"/>
          </w:tcPr>
          <w:p w14:paraId="57A483A5" w14:textId="77777777" w:rsidR="007F37FA" w:rsidRPr="009D0FFC" w:rsidRDefault="007F37FA" w:rsidP="007F37F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5D5B2A68" w14:textId="2ABE5730" w:rsidR="007F37FA" w:rsidRPr="009D0FFC" w:rsidRDefault="007F37FA" w:rsidP="007F37F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470</w:t>
            </w:r>
            <w:r w:rsidRPr="009D0FF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945</w:t>
            </w:r>
          </w:p>
        </w:tc>
        <w:tc>
          <w:tcPr>
            <w:tcW w:w="147" w:type="pct"/>
          </w:tcPr>
          <w:p w14:paraId="0D76ACFA" w14:textId="77777777" w:rsidR="007F37FA" w:rsidRPr="009D0FFC" w:rsidRDefault="007F37FA" w:rsidP="007F37F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</w:tcPr>
          <w:p w14:paraId="1CD6BA74" w14:textId="63A2EB02" w:rsidR="007F37FA" w:rsidRPr="007F37FA" w:rsidRDefault="007F37FA" w:rsidP="0073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7F37FA">
              <w:rPr>
                <w:rFonts w:ascii="Angsana New" w:hAnsi="Angsana New"/>
                <w:sz w:val="30"/>
                <w:szCs w:val="30"/>
              </w:rPr>
              <w:t>654,395</w:t>
            </w:r>
          </w:p>
        </w:tc>
        <w:tc>
          <w:tcPr>
            <w:tcW w:w="147" w:type="pct"/>
          </w:tcPr>
          <w:p w14:paraId="74BBC07D" w14:textId="77777777" w:rsidR="007F37FA" w:rsidRPr="003C47FE" w:rsidRDefault="007F37FA" w:rsidP="007F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61D47F22" w14:textId="7C9F8389" w:rsidR="007F37FA" w:rsidRPr="003C47FE" w:rsidRDefault="007F37FA" w:rsidP="007F37FA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470</w:t>
            </w:r>
            <w:r w:rsidRPr="009D0FFC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945</w:t>
            </w:r>
          </w:p>
        </w:tc>
      </w:tr>
      <w:tr w:rsidR="00730395" w:rsidRPr="003C47FE" w14:paraId="487CF578" w14:textId="77777777" w:rsidTr="00176203">
        <w:trPr>
          <w:cantSplit/>
        </w:trPr>
        <w:tc>
          <w:tcPr>
            <w:tcW w:w="2055" w:type="pct"/>
          </w:tcPr>
          <w:p w14:paraId="0F02B4C0" w14:textId="77777777" w:rsidR="00730395" w:rsidRPr="003C47FE" w:rsidRDefault="00730395" w:rsidP="0073039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7" w:type="pct"/>
          </w:tcPr>
          <w:p w14:paraId="75DCDAFA" w14:textId="1AB13FA9" w:rsidR="00730395" w:rsidRPr="009D0FFC" w:rsidRDefault="00730395" w:rsidP="0073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65,834</w:t>
            </w:r>
          </w:p>
        </w:tc>
        <w:tc>
          <w:tcPr>
            <w:tcW w:w="146" w:type="pct"/>
          </w:tcPr>
          <w:p w14:paraId="34C98F9F" w14:textId="77777777" w:rsidR="00730395" w:rsidRPr="009D0FFC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3397A8B2" w14:textId="699204C1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12</w:t>
            </w:r>
            <w:r w:rsidRPr="0034709C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147" w:type="pct"/>
          </w:tcPr>
          <w:p w14:paraId="5C2F77A6" w14:textId="77777777" w:rsidR="00730395" w:rsidRPr="009D0FFC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40E03FB" w14:textId="48B61497" w:rsidR="00730395" w:rsidRPr="009D0FFC" w:rsidRDefault="00730395" w:rsidP="0073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65,834</w:t>
            </w:r>
          </w:p>
        </w:tc>
        <w:tc>
          <w:tcPr>
            <w:tcW w:w="147" w:type="pct"/>
          </w:tcPr>
          <w:p w14:paraId="48BB8482" w14:textId="77777777" w:rsidR="00730395" w:rsidRPr="00506DE7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5CD73E46" w14:textId="47A76780" w:rsidR="00730395" w:rsidRDefault="00730395" w:rsidP="0073039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753</w:t>
            </w:r>
          </w:p>
        </w:tc>
      </w:tr>
      <w:tr w:rsidR="00730395" w:rsidRPr="003C47FE" w14:paraId="7214085C" w14:textId="77777777" w:rsidTr="00176203">
        <w:trPr>
          <w:cantSplit/>
        </w:trPr>
        <w:tc>
          <w:tcPr>
            <w:tcW w:w="2055" w:type="pct"/>
          </w:tcPr>
          <w:p w14:paraId="0A90342A" w14:textId="0772117C" w:rsidR="00730395" w:rsidRDefault="00730395" w:rsidP="0073039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โอนจาก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637" w:type="pct"/>
          </w:tcPr>
          <w:p w14:paraId="592DD971" w14:textId="1CE3EAB2" w:rsidR="00730395" w:rsidRPr="009D0FFC" w:rsidRDefault="00730395" w:rsidP="0073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EFBA801" w14:textId="77777777" w:rsidR="00730395" w:rsidRPr="009D0FFC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2769140B" w14:textId="5F50D0F5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173</w:t>
            </w:r>
            <w:r w:rsidRPr="00CC2C17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697</w:t>
            </w:r>
          </w:p>
        </w:tc>
        <w:tc>
          <w:tcPr>
            <w:tcW w:w="147" w:type="pct"/>
          </w:tcPr>
          <w:p w14:paraId="0532B022" w14:textId="77777777" w:rsidR="00730395" w:rsidRPr="009D0FFC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49BBC6E" w14:textId="0C40C4FE" w:rsidR="00730395" w:rsidRPr="009D0FFC" w:rsidRDefault="00730395" w:rsidP="0073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59884A7" w14:textId="77777777" w:rsidR="00730395" w:rsidRPr="00506DE7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2725D974" w14:textId="6A5BF748" w:rsidR="00730395" w:rsidRPr="00AE6E05" w:rsidRDefault="00730395" w:rsidP="0073039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173</w:t>
            </w:r>
            <w:r w:rsidRPr="00CC2C17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697</w:t>
            </w:r>
          </w:p>
        </w:tc>
      </w:tr>
      <w:tr w:rsidR="00730395" w:rsidRPr="003C47FE" w14:paraId="524ACD8E" w14:textId="77777777" w:rsidTr="00176203">
        <w:trPr>
          <w:cantSplit/>
        </w:trPr>
        <w:tc>
          <w:tcPr>
            <w:tcW w:w="2055" w:type="pct"/>
          </w:tcPr>
          <w:p w14:paraId="4D2D3E31" w14:textId="0844A258" w:rsidR="00730395" w:rsidRPr="003C47FE" w:rsidRDefault="00730395" w:rsidP="0073039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C2E18">
              <w:rPr>
                <w:rFonts w:ascii="Angsana New" w:hAnsi="Angsana New"/>
                <w:sz w:val="30"/>
                <w:szCs w:val="30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637" w:type="pct"/>
          </w:tcPr>
          <w:p w14:paraId="5BB7BFBB" w14:textId="5DD85CC2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33435249" w14:textId="77777777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8B87CD5" w14:textId="100FF901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C2E1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8C2E1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661</w:t>
            </w:r>
            <w:r w:rsidRPr="008C2E1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1899C7B4" w14:textId="77777777" w:rsidR="00730395" w:rsidRPr="009D0FFC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E8F1370" w14:textId="315C6F73" w:rsidR="00730395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31E9A1BB" w14:textId="77777777" w:rsidR="00730395" w:rsidRPr="003C47FE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6AEE47F1" w14:textId="558F27CC" w:rsidR="00730395" w:rsidRDefault="00730395" w:rsidP="00730395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30395" w:rsidRPr="003C47FE" w14:paraId="748B9983" w14:textId="77777777" w:rsidTr="00176203">
        <w:trPr>
          <w:cantSplit/>
        </w:trPr>
        <w:tc>
          <w:tcPr>
            <w:tcW w:w="2055" w:type="pct"/>
          </w:tcPr>
          <w:p w14:paraId="6212F16B" w14:textId="0AEF0345" w:rsidR="00730395" w:rsidRPr="003C47FE" w:rsidRDefault="00730395" w:rsidP="0073039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0BC47974" w14:textId="418AB7F1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720,229</w:t>
            </w:r>
          </w:p>
        </w:tc>
        <w:tc>
          <w:tcPr>
            <w:tcW w:w="146" w:type="pct"/>
          </w:tcPr>
          <w:p w14:paraId="0B7419FB" w14:textId="77777777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00156690" w14:textId="03FD7056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654</w:t>
            </w:r>
            <w:r w:rsidRP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395</w:t>
            </w:r>
          </w:p>
        </w:tc>
        <w:tc>
          <w:tcPr>
            <w:tcW w:w="147" w:type="pct"/>
          </w:tcPr>
          <w:p w14:paraId="500C5484" w14:textId="77777777" w:rsidR="00730395" w:rsidRPr="009D0FFC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04131A42" w14:textId="422C561C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720,229</w:t>
            </w:r>
          </w:p>
        </w:tc>
        <w:tc>
          <w:tcPr>
            <w:tcW w:w="147" w:type="pct"/>
          </w:tcPr>
          <w:p w14:paraId="6BE30FF8" w14:textId="77777777" w:rsidR="00730395" w:rsidRPr="004D3954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00E88D91" w14:textId="636E29E9" w:rsidR="00730395" w:rsidRPr="004D3954" w:rsidRDefault="00730395" w:rsidP="0073039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654</w:t>
            </w:r>
            <w:r w:rsidRP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395</w:t>
            </w:r>
          </w:p>
        </w:tc>
      </w:tr>
      <w:tr w:rsidR="00730395" w:rsidRPr="003C47FE" w14:paraId="6C4979AA" w14:textId="77777777" w:rsidTr="00176203">
        <w:trPr>
          <w:cantSplit/>
        </w:trPr>
        <w:tc>
          <w:tcPr>
            <w:tcW w:w="2055" w:type="pct"/>
          </w:tcPr>
          <w:p w14:paraId="2A8D2C61" w14:textId="77777777" w:rsidR="00730395" w:rsidRPr="003C47FE" w:rsidRDefault="00730395" w:rsidP="0073039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04EC58F0" w14:textId="77777777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A1C9E8A" w14:textId="77777777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36FB0C8B" w14:textId="77777777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81D0670" w14:textId="77777777" w:rsidR="00730395" w:rsidRPr="009D0FFC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6C8CDDA3" w14:textId="77777777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31FA614" w14:textId="77777777" w:rsidR="00730395" w:rsidRPr="003C47FE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03354D0" w14:textId="77777777" w:rsidR="00730395" w:rsidRPr="00FE24B6" w:rsidRDefault="00730395" w:rsidP="00730395">
            <w:pPr>
              <w:pStyle w:val="acctfourfigures"/>
              <w:tabs>
                <w:tab w:val="clear" w:pos="765"/>
                <w:tab w:val="decimal" w:pos="770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0395" w:rsidRPr="003C47FE" w14:paraId="310097E0" w14:textId="77777777" w:rsidTr="00176203">
        <w:trPr>
          <w:cantSplit/>
        </w:trPr>
        <w:tc>
          <w:tcPr>
            <w:tcW w:w="2055" w:type="pct"/>
          </w:tcPr>
          <w:p w14:paraId="59CD613F" w14:textId="77777777" w:rsidR="00730395" w:rsidRPr="003C47FE" w:rsidRDefault="00730395" w:rsidP="0073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637" w:type="pct"/>
          </w:tcPr>
          <w:p w14:paraId="37189CB5" w14:textId="53572EC3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46409808" w14:textId="77777777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715414D" w14:textId="77777777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576EB02" w14:textId="77777777" w:rsidR="00730395" w:rsidRPr="009D0FFC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E2282DD" w14:textId="77777777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D036202" w14:textId="77777777" w:rsidR="00730395" w:rsidRPr="003C47FE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55D394CE" w14:textId="77777777" w:rsidR="00730395" w:rsidRPr="00FE24B6" w:rsidRDefault="00730395" w:rsidP="00730395">
            <w:pPr>
              <w:pStyle w:val="acctfourfigures"/>
              <w:tabs>
                <w:tab w:val="clear" w:pos="765"/>
                <w:tab w:val="decimal" w:pos="770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0395" w:rsidRPr="003C47FE" w14:paraId="68A220A0" w14:textId="77777777" w:rsidTr="00176203">
        <w:trPr>
          <w:cantSplit/>
        </w:trPr>
        <w:tc>
          <w:tcPr>
            <w:tcW w:w="2055" w:type="pct"/>
          </w:tcPr>
          <w:p w14:paraId="7ECF3B92" w14:textId="27BF8D71" w:rsidR="00730395" w:rsidRPr="003C47FE" w:rsidRDefault="00730395" w:rsidP="0073039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37" w:type="pct"/>
          </w:tcPr>
          <w:p w14:paraId="6F2D5004" w14:textId="116DA440" w:rsidR="00730395" w:rsidRPr="007F37FA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F37FA">
              <w:rPr>
                <w:rFonts w:ascii="Angsana New" w:hAnsi="Angsana New"/>
                <w:sz w:val="30"/>
                <w:szCs w:val="30"/>
                <w:lang w:val="en-US" w:bidi="th-TH"/>
              </w:rPr>
              <w:t>(120,035)</w:t>
            </w:r>
          </w:p>
        </w:tc>
        <w:tc>
          <w:tcPr>
            <w:tcW w:w="146" w:type="pct"/>
          </w:tcPr>
          <w:p w14:paraId="38638C96" w14:textId="77777777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5E1515F4" w14:textId="0BE3A3D9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0FF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106</w:t>
            </w:r>
            <w:r w:rsidRPr="009D0FF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686</w:t>
            </w:r>
            <w:r w:rsidRPr="009D0FF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69F82C12" w14:textId="77777777" w:rsidR="00730395" w:rsidRPr="009D0FFC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0BFA719" w14:textId="6042CA01" w:rsidR="00730395" w:rsidRPr="007F37FA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37FA">
              <w:rPr>
                <w:rFonts w:ascii="Angsana New" w:hAnsi="Angsana New"/>
                <w:sz w:val="30"/>
                <w:szCs w:val="30"/>
                <w:lang w:val="en-US" w:bidi="th-TH"/>
              </w:rPr>
              <w:t>(120,035)</w:t>
            </w:r>
          </w:p>
        </w:tc>
        <w:tc>
          <w:tcPr>
            <w:tcW w:w="147" w:type="pct"/>
          </w:tcPr>
          <w:p w14:paraId="037A4DE4" w14:textId="77777777" w:rsidR="00730395" w:rsidRPr="00914269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5" w:type="pct"/>
          </w:tcPr>
          <w:p w14:paraId="060AD536" w14:textId="13319F3C" w:rsidR="00730395" w:rsidRPr="003C47FE" w:rsidRDefault="00730395" w:rsidP="0073039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0FF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106</w:t>
            </w:r>
            <w:r w:rsidRPr="009D0FF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686</w:t>
            </w:r>
            <w:r w:rsidRPr="009D0FF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30395" w:rsidRPr="003C47FE" w14:paraId="7026E7A8" w14:textId="77777777" w:rsidTr="00176203">
        <w:trPr>
          <w:cantSplit/>
        </w:trPr>
        <w:tc>
          <w:tcPr>
            <w:tcW w:w="2055" w:type="pct"/>
          </w:tcPr>
          <w:p w14:paraId="2ECA9A2E" w14:textId="77777777" w:rsidR="00730395" w:rsidRPr="003C47FE" w:rsidRDefault="00730395" w:rsidP="0073039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637" w:type="pct"/>
          </w:tcPr>
          <w:p w14:paraId="2D899A73" w14:textId="4F7A8D98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(14,447)</w:t>
            </w:r>
          </w:p>
        </w:tc>
        <w:tc>
          <w:tcPr>
            <w:tcW w:w="146" w:type="pct"/>
          </w:tcPr>
          <w:p w14:paraId="12F6E90C" w14:textId="77777777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25573ED6" w14:textId="351B6206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C2E1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Pr="008C2E1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374</w:t>
            </w:r>
            <w:r w:rsidRPr="008C2E1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1F126A8A" w14:textId="77777777" w:rsidR="00730395" w:rsidRPr="009D0FFC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08DFEF6" w14:textId="156B30A1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(14,447)</w:t>
            </w:r>
          </w:p>
        </w:tc>
        <w:tc>
          <w:tcPr>
            <w:tcW w:w="147" w:type="pct"/>
          </w:tcPr>
          <w:p w14:paraId="027ADA25" w14:textId="77777777" w:rsidR="00730395" w:rsidRPr="003C47FE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3E0F6873" w14:textId="7FCB30C5" w:rsidR="00730395" w:rsidRPr="003C47FE" w:rsidRDefault="00730395" w:rsidP="0073039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2C1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Pr="00CC2C1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349</w:t>
            </w:r>
            <w:r w:rsidRPr="00CC2C1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30395" w:rsidRPr="003C47FE" w14:paraId="389A4363" w14:textId="77777777" w:rsidTr="00176203">
        <w:trPr>
          <w:cantSplit/>
        </w:trPr>
        <w:tc>
          <w:tcPr>
            <w:tcW w:w="2055" w:type="pct"/>
          </w:tcPr>
          <w:p w14:paraId="435D1515" w14:textId="02F4AA71" w:rsidR="00730395" w:rsidRPr="003C47FE" w:rsidRDefault="00730395" w:rsidP="0073039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C2E18">
              <w:rPr>
                <w:rFonts w:ascii="Angsana New" w:hAnsi="Angsana New"/>
                <w:sz w:val="30"/>
                <w:szCs w:val="30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637" w:type="pct"/>
          </w:tcPr>
          <w:p w14:paraId="64FE9108" w14:textId="3CF23FCA" w:rsidR="00730395" w:rsidRPr="00CC2C17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150EC7E9" w14:textId="77777777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7317ED9D" w14:textId="010487E4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47" w:type="pct"/>
          </w:tcPr>
          <w:p w14:paraId="7803942C" w14:textId="77777777" w:rsidR="00730395" w:rsidRPr="009D0FFC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C584ACE" w14:textId="4C356049" w:rsidR="00730395" w:rsidRPr="00CC2C17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223A8D31" w14:textId="77777777" w:rsidR="00730395" w:rsidRPr="003C47FE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3B4747CC" w14:textId="72A3D4B0" w:rsidR="00730395" w:rsidRDefault="00730395" w:rsidP="0073039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30395" w:rsidRPr="003C47FE" w14:paraId="233A151F" w14:textId="77777777" w:rsidTr="00176203">
        <w:trPr>
          <w:cantSplit/>
        </w:trPr>
        <w:tc>
          <w:tcPr>
            <w:tcW w:w="2055" w:type="pct"/>
          </w:tcPr>
          <w:p w14:paraId="27970F25" w14:textId="5062AABE" w:rsidR="00730395" w:rsidRPr="003C47FE" w:rsidRDefault="00730395" w:rsidP="0073039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692CC6AC" w14:textId="28F84BA2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(134,482)</w:t>
            </w:r>
          </w:p>
        </w:tc>
        <w:tc>
          <w:tcPr>
            <w:tcW w:w="146" w:type="pct"/>
          </w:tcPr>
          <w:p w14:paraId="75CE9237" w14:textId="77777777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10CC511A" w14:textId="4B3B3ECE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120</w:t>
            </w:r>
            <w:r w:rsidRP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035</w:t>
            </w:r>
            <w:r w:rsidRP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09501583" w14:textId="77777777" w:rsidR="00730395" w:rsidRPr="009D0FFC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6055E581" w14:textId="36BBBB85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(134,482)</w:t>
            </w:r>
          </w:p>
        </w:tc>
        <w:tc>
          <w:tcPr>
            <w:tcW w:w="147" w:type="pct"/>
          </w:tcPr>
          <w:p w14:paraId="5A52786D" w14:textId="77777777" w:rsidR="00730395" w:rsidRPr="004D3954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28E2E363" w14:textId="73B4202A" w:rsidR="00730395" w:rsidRPr="004D3954" w:rsidRDefault="00730395" w:rsidP="0073039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120</w:t>
            </w:r>
            <w:r w:rsidRP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035</w:t>
            </w:r>
            <w:r w:rsidRP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730395" w:rsidRPr="003C47FE" w14:paraId="7D471710" w14:textId="77777777" w:rsidTr="00176203">
        <w:trPr>
          <w:cantSplit/>
        </w:trPr>
        <w:tc>
          <w:tcPr>
            <w:tcW w:w="2055" w:type="pct"/>
          </w:tcPr>
          <w:p w14:paraId="06491D08" w14:textId="77777777" w:rsidR="00730395" w:rsidRPr="003C47FE" w:rsidRDefault="00730395" w:rsidP="0073039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3DEB7C6C" w14:textId="77777777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E10FDC6" w14:textId="77777777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3CE453CC" w14:textId="77777777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E6F7BCC" w14:textId="77777777" w:rsidR="00730395" w:rsidRPr="009D0FFC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35ED0DE9" w14:textId="77777777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23B8473" w14:textId="77777777" w:rsidR="00730395" w:rsidRPr="003C47FE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05523B2" w14:textId="77777777" w:rsidR="00730395" w:rsidRPr="00FE24B6" w:rsidRDefault="00730395" w:rsidP="00730395">
            <w:pPr>
              <w:pStyle w:val="acctfourfigures"/>
              <w:tabs>
                <w:tab w:val="clear" w:pos="765"/>
                <w:tab w:val="decimal" w:pos="770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0395" w:rsidRPr="003C47FE" w14:paraId="1451E1B4" w14:textId="77777777" w:rsidTr="00CC2C17">
        <w:trPr>
          <w:cantSplit/>
        </w:trPr>
        <w:tc>
          <w:tcPr>
            <w:tcW w:w="2055" w:type="pct"/>
          </w:tcPr>
          <w:p w14:paraId="2B4CB1E2" w14:textId="77777777" w:rsidR="00730395" w:rsidRPr="003C47FE" w:rsidRDefault="00730395" w:rsidP="0073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ค่าเผื่อ</w:t>
            </w:r>
            <w:r w:rsidRPr="003C47F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37" w:type="pct"/>
          </w:tcPr>
          <w:p w14:paraId="3850E253" w14:textId="54197493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2075EF9" w14:textId="77777777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FD3419C" w14:textId="77777777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688DEA2" w14:textId="77777777" w:rsidR="00730395" w:rsidRPr="009D0FFC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BD1A1F9" w14:textId="77777777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43FC557" w14:textId="77777777" w:rsidR="00730395" w:rsidRPr="003C47FE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7D828C6B" w14:textId="77777777" w:rsidR="00730395" w:rsidRPr="00FE24B6" w:rsidRDefault="00730395" w:rsidP="00730395">
            <w:pPr>
              <w:pStyle w:val="acctfourfigures"/>
              <w:tabs>
                <w:tab w:val="clear" w:pos="765"/>
                <w:tab w:val="decimal" w:pos="770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0395" w:rsidRPr="003C47FE" w14:paraId="0192A15D" w14:textId="77777777" w:rsidTr="00CC2C17">
        <w:trPr>
          <w:cantSplit/>
        </w:trPr>
        <w:tc>
          <w:tcPr>
            <w:tcW w:w="2055" w:type="pct"/>
          </w:tcPr>
          <w:p w14:paraId="244C818C" w14:textId="6572624D" w:rsidR="00730395" w:rsidRPr="003C47FE" w:rsidRDefault="00730395" w:rsidP="0073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7" w:type="pct"/>
          </w:tcPr>
          <w:p w14:paraId="26129275" w14:textId="44B99E94" w:rsidR="00730395" w:rsidRPr="007F37FA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37FA">
              <w:rPr>
                <w:rFonts w:ascii="Angsana New" w:hAnsi="Angsana New"/>
                <w:sz w:val="30"/>
                <w:szCs w:val="30"/>
                <w:lang w:val="en-US" w:bidi="th-TH"/>
              </w:rPr>
              <w:t>(337,268)</w:t>
            </w:r>
          </w:p>
        </w:tc>
        <w:tc>
          <w:tcPr>
            <w:tcW w:w="146" w:type="pct"/>
          </w:tcPr>
          <w:p w14:paraId="318947A1" w14:textId="77777777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7A8DBD02" w14:textId="07F15101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0FF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166</w:t>
            </w:r>
            <w:r w:rsidRPr="009D0FF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505</w:t>
            </w:r>
            <w:r w:rsidRPr="009D0FF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2A98E78B" w14:textId="77777777" w:rsidR="00730395" w:rsidRPr="009D0FFC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6F7960A" w14:textId="5E311662" w:rsidR="00730395" w:rsidRPr="007F37FA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37FA">
              <w:rPr>
                <w:rFonts w:ascii="Angsana New" w:hAnsi="Angsana New"/>
                <w:sz w:val="30"/>
                <w:szCs w:val="30"/>
                <w:lang w:val="en-US" w:bidi="th-TH"/>
              </w:rPr>
              <w:t>(337,268)</w:t>
            </w:r>
          </w:p>
        </w:tc>
        <w:tc>
          <w:tcPr>
            <w:tcW w:w="147" w:type="pct"/>
          </w:tcPr>
          <w:p w14:paraId="2343CF9B" w14:textId="77777777" w:rsidR="00730395" w:rsidRPr="003C47FE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7B803C34" w14:textId="7F11250F" w:rsidR="00730395" w:rsidRPr="00D44CE2" w:rsidRDefault="00730395" w:rsidP="0073039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0FF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166</w:t>
            </w:r>
            <w:r w:rsidRPr="009D0FF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505</w:t>
            </w:r>
            <w:r w:rsidRPr="009D0FF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30395" w:rsidRPr="003C47FE" w14:paraId="3D37AA72" w14:textId="77777777" w:rsidTr="00CC2C17">
        <w:trPr>
          <w:cantSplit/>
        </w:trPr>
        <w:tc>
          <w:tcPr>
            <w:tcW w:w="2055" w:type="pct"/>
          </w:tcPr>
          <w:p w14:paraId="08376B24" w14:textId="622EA43F" w:rsidR="00730395" w:rsidRPr="003C47FE" w:rsidRDefault="00730395" w:rsidP="0073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โอนจาก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511608C9" w14:textId="4B90B6A0" w:rsidR="00730395" w:rsidRPr="00CC2C17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555BF683" w14:textId="77777777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440CE438" w14:textId="2C0B6F81" w:rsidR="00730395" w:rsidRPr="00CC2C17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2C1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170</w:t>
            </w:r>
            <w:r w:rsidRPr="00CC2C1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763</w:t>
            </w:r>
            <w:r w:rsidRPr="00CC2C1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3D9C1003" w14:textId="77777777" w:rsidR="00730395" w:rsidRPr="00CC2C17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71F0A80" w14:textId="09DF0FAD" w:rsidR="00730395" w:rsidRPr="00CC2C17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6CE287F2" w14:textId="77777777" w:rsidR="00730395" w:rsidRPr="00CC2C17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98638A3" w14:textId="3D184E3D" w:rsidR="00730395" w:rsidRPr="00CC2C17" w:rsidRDefault="00730395" w:rsidP="0073039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2C1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170</w:t>
            </w:r>
            <w:r w:rsidRPr="00CC2C1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763</w:t>
            </w:r>
            <w:r w:rsidRPr="00CC2C1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30395" w:rsidRPr="003C47FE" w14:paraId="52746656" w14:textId="77777777" w:rsidTr="00176203">
        <w:trPr>
          <w:cantSplit/>
        </w:trPr>
        <w:tc>
          <w:tcPr>
            <w:tcW w:w="2055" w:type="pct"/>
          </w:tcPr>
          <w:p w14:paraId="714513AC" w14:textId="7662D510" w:rsidR="00730395" w:rsidRPr="003C47FE" w:rsidRDefault="00730395" w:rsidP="00730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021091BE" w14:textId="3C13556F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(337,268)</w:t>
            </w:r>
          </w:p>
        </w:tc>
        <w:tc>
          <w:tcPr>
            <w:tcW w:w="146" w:type="pct"/>
          </w:tcPr>
          <w:p w14:paraId="50B3E663" w14:textId="77777777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209A3EEF" w14:textId="0E80A2C8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337</w:t>
            </w:r>
            <w:r w:rsidRP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268</w:t>
            </w:r>
            <w:r w:rsidRP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586D0E92" w14:textId="77777777" w:rsidR="00730395" w:rsidRPr="009D0FFC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6AD4D645" w14:textId="4D69186B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(337,268)</w:t>
            </w:r>
          </w:p>
        </w:tc>
        <w:tc>
          <w:tcPr>
            <w:tcW w:w="147" w:type="pct"/>
          </w:tcPr>
          <w:p w14:paraId="022D101A" w14:textId="77777777" w:rsidR="00730395" w:rsidRPr="003C47FE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15CF72D1" w14:textId="4ECB93CE" w:rsidR="00730395" w:rsidRPr="00D44CE2" w:rsidRDefault="00730395" w:rsidP="0073039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337</w:t>
            </w:r>
            <w:r w:rsidRP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268</w:t>
            </w:r>
            <w:r w:rsidRP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730395" w:rsidRPr="003C47FE" w14:paraId="1D54901F" w14:textId="77777777" w:rsidTr="00176203">
        <w:trPr>
          <w:cantSplit/>
        </w:trPr>
        <w:tc>
          <w:tcPr>
            <w:tcW w:w="2055" w:type="pct"/>
          </w:tcPr>
          <w:p w14:paraId="5686DABD" w14:textId="77777777" w:rsidR="00730395" w:rsidRPr="003C47FE" w:rsidRDefault="00730395" w:rsidP="0073039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0E827B46" w14:textId="77777777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EBFF483" w14:textId="77777777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65141563" w14:textId="77777777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E8561F6" w14:textId="77777777" w:rsidR="00730395" w:rsidRPr="009D0FFC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6E0C02E4" w14:textId="77777777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DD7CD94" w14:textId="77777777" w:rsidR="00730395" w:rsidRPr="003C47FE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3AF67E35" w14:textId="77777777" w:rsidR="00730395" w:rsidRPr="00FE24B6" w:rsidRDefault="00730395" w:rsidP="00730395">
            <w:pPr>
              <w:pStyle w:val="acctfourfigures"/>
              <w:tabs>
                <w:tab w:val="clear" w:pos="765"/>
                <w:tab w:val="decimal" w:pos="770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0395" w:rsidRPr="003C47FE" w14:paraId="12D44E33" w14:textId="77777777" w:rsidTr="00176203">
        <w:trPr>
          <w:cantSplit/>
        </w:trPr>
        <w:tc>
          <w:tcPr>
            <w:tcW w:w="2055" w:type="pct"/>
          </w:tcPr>
          <w:p w14:paraId="5029B912" w14:textId="77777777" w:rsidR="00730395" w:rsidRPr="003C47FE" w:rsidRDefault="00730395" w:rsidP="0073039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37" w:type="pct"/>
          </w:tcPr>
          <w:p w14:paraId="6BADD023" w14:textId="77777777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616BE70" w14:textId="77777777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1947B92" w14:textId="77777777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8556250" w14:textId="77777777" w:rsidR="00730395" w:rsidRPr="009D0FFC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EA95B78" w14:textId="77777777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2270493" w14:textId="77777777" w:rsidR="00730395" w:rsidRPr="003C47FE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5DE77084" w14:textId="77777777" w:rsidR="00730395" w:rsidRPr="00FE24B6" w:rsidRDefault="00730395" w:rsidP="00730395">
            <w:pPr>
              <w:pStyle w:val="acctfourfigures"/>
              <w:tabs>
                <w:tab w:val="clear" w:pos="765"/>
                <w:tab w:val="decimal" w:pos="770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0395" w:rsidRPr="003C47FE" w14:paraId="41323622" w14:textId="77777777" w:rsidTr="00176203">
        <w:trPr>
          <w:cantSplit/>
        </w:trPr>
        <w:tc>
          <w:tcPr>
            <w:tcW w:w="2055" w:type="pct"/>
          </w:tcPr>
          <w:p w14:paraId="75C8B09F" w14:textId="6B16815B" w:rsidR="00730395" w:rsidRPr="003C47FE" w:rsidRDefault="00730395" w:rsidP="0073039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2F2CC983" w14:textId="5713878F" w:rsidR="00730395" w:rsidRPr="004D57F4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197</w:t>
            </w:r>
            <w:r w:rsidRP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092</w:t>
            </w:r>
          </w:p>
        </w:tc>
        <w:tc>
          <w:tcPr>
            <w:tcW w:w="146" w:type="pct"/>
          </w:tcPr>
          <w:p w14:paraId="643B62E8" w14:textId="77777777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554E4096" w14:textId="064F2810" w:rsidR="00730395" w:rsidRPr="009D0FFC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197</w:t>
            </w:r>
            <w:r w:rsidRPr="004D57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754</w:t>
            </w:r>
          </w:p>
        </w:tc>
        <w:tc>
          <w:tcPr>
            <w:tcW w:w="147" w:type="pct"/>
          </w:tcPr>
          <w:p w14:paraId="3610A052" w14:textId="77777777" w:rsidR="00730395" w:rsidRPr="009D0FFC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36E33DDC" w14:textId="51E0F8CD" w:rsidR="00730395" w:rsidRPr="004D57F4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197</w:t>
            </w:r>
            <w:r w:rsidRP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092</w:t>
            </w:r>
          </w:p>
        </w:tc>
        <w:tc>
          <w:tcPr>
            <w:tcW w:w="147" w:type="pct"/>
          </w:tcPr>
          <w:p w14:paraId="46C8F31E" w14:textId="77777777" w:rsidR="00730395" w:rsidRPr="003C47FE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2623A9B4" w14:textId="4DCFE05B" w:rsidR="00730395" w:rsidRPr="00D44CE2" w:rsidRDefault="00730395" w:rsidP="0073039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197</w:t>
            </w:r>
            <w:r w:rsidRPr="004D57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754</w:t>
            </w:r>
          </w:p>
        </w:tc>
      </w:tr>
      <w:tr w:rsidR="00730395" w:rsidRPr="003C47FE" w14:paraId="6136709B" w14:textId="77777777" w:rsidTr="00176203">
        <w:trPr>
          <w:cantSplit/>
        </w:trPr>
        <w:tc>
          <w:tcPr>
            <w:tcW w:w="2055" w:type="pct"/>
          </w:tcPr>
          <w:p w14:paraId="3E5384BA" w14:textId="5E26C451" w:rsidR="00730395" w:rsidRPr="003C47FE" w:rsidRDefault="00730395" w:rsidP="0073039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637" w:type="pct"/>
            <w:tcBorders>
              <w:top w:val="double" w:sz="4" w:space="0" w:color="auto"/>
              <w:bottom w:val="double" w:sz="4" w:space="0" w:color="auto"/>
            </w:tcBorders>
          </w:tcPr>
          <w:p w14:paraId="2517AD43" w14:textId="052F4EFD" w:rsidR="00730395" w:rsidRPr="009970AB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248,479</w:t>
            </w:r>
          </w:p>
        </w:tc>
        <w:tc>
          <w:tcPr>
            <w:tcW w:w="146" w:type="pct"/>
          </w:tcPr>
          <w:p w14:paraId="185EA714" w14:textId="77777777" w:rsidR="00730395" w:rsidRPr="009970AB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double" w:sz="4" w:space="0" w:color="auto"/>
              <w:bottom w:val="double" w:sz="4" w:space="0" w:color="auto"/>
            </w:tcBorders>
          </w:tcPr>
          <w:p w14:paraId="023C658A" w14:textId="6BC450DC" w:rsidR="00730395" w:rsidRPr="009970AB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197</w:t>
            </w:r>
            <w:r w:rsidRP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092</w:t>
            </w:r>
          </w:p>
        </w:tc>
        <w:tc>
          <w:tcPr>
            <w:tcW w:w="147" w:type="pct"/>
          </w:tcPr>
          <w:p w14:paraId="6210063E" w14:textId="77777777" w:rsidR="00730395" w:rsidRPr="009970AB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double" w:sz="4" w:space="0" w:color="auto"/>
              <w:bottom w:val="double" w:sz="4" w:space="0" w:color="auto"/>
            </w:tcBorders>
          </w:tcPr>
          <w:p w14:paraId="1BCC71B0" w14:textId="32195C88" w:rsidR="00730395" w:rsidRPr="009970AB" w:rsidRDefault="00730395" w:rsidP="0073039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248,479</w:t>
            </w:r>
          </w:p>
        </w:tc>
        <w:tc>
          <w:tcPr>
            <w:tcW w:w="147" w:type="pct"/>
          </w:tcPr>
          <w:p w14:paraId="0D322C68" w14:textId="77777777" w:rsidR="00730395" w:rsidRPr="009970AB" w:rsidRDefault="00730395" w:rsidP="007303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</w:tcPr>
          <w:p w14:paraId="58DE3F7C" w14:textId="12EFB3AD" w:rsidR="00730395" w:rsidRPr="009970AB" w:rsidRDefault="00730395" w:rsidP="00730395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197</w:t>
            </w:r>
            <w:r w:rsidRP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092</w:t>
            </w:r>
          </w:p>
        </w:tc>
      </w:tr>
    </w:tbl>
    <w:p w14:paraId="008ACE1E" w14:textId="77777777" w:rsidR="00296F27" w:rsidRPr="00CE546B" w:rsidRDefault="00296F27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1687A02C" w14:textId="450C5104" w:rsidR="00296F27" w:rsidRDefault="00296F27" w:rsidP="00EC6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ข้อมูลเกี่ยวกับสัญญาเช่าเปิดเผยในหมายเหตุประกอบงบการเงินข้อ </w:t>
      </w:r>
      <w:r w:rsidR="004B5E68" w:rsidRPr="004B5E68">
        <w:rPr>
          <w:rFonts w:ascii="Angsana New" w:hAnsi="Angsana New"/>
          <w:sz w:val="30"/>
          <w:szCs w:val="30"/>
        </w:rPr>
        <w:t>1</w:t>
      </w:r>
      <w:r w:rsidR="002A0F0C">
        <w:rPr>
          <w:rFonts w:ascii="Angsana New" w:hAnsi="Angsana New"/>
          <w:sz w:val="30"/>
          <w:szCs w:val="30"/>
        </w:rPr>
        <w:t>3</w:t>
      </w:r>
      <w:r w:rsidR="00EC6B7E">
        <w:rPr>
          <w:rFonts w:ascii="Angsana New" w:hAnsi="Angsana New"/>
          <w:sz w:val="30"/>
          <w:szCs w:val="30"/>
        </w:rPr>
        <w:br w:type="page"/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69"/>
        <w:gridCol w:w="1192"/>
        <w:gridCol w:w="270"/>
        <w:gridCol w:w="1168"/>
        <w:gridCol w:w="270"/>
        <w:gridCol w:w="1076"/>
      </w:tblGrid>
      <w:tr w:rsidR="0067022A" w:rsidRPr="003C47FE" w14:paraId="3B26F299" w14:textId="77777777" w:rsidTr="0067022A">
        <w:trPr>
          <w:cantSplit/>
        </w:trPr>
        <w:tc>
          <w:tcPr>
            <w:tcW w:w="2055" w:type="pct"/>
          </w:tcPr>
          <w:p w14:paraId="480B9578" w14:textId="77777777" w:rsidR="0067022A" w:rsidRPr="003C47FE" w:rsidRDefault="0067022A" w:rsidP="006D63C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1" w:type="pct"/>
            <w:gridSpan w:val="3"/>
          </w:tcPr>
          <w:p w14:paraId="6FC1EF3C" w14:textId="2164F426" w:rsidR="0067022A" w:rsidRPr="00884D6D" w:rsidRDefault="0067022A" w:rsidP="006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E03B0DA" w14:textId="77777777" w:rsidR="0067022A" w:rsidRPr="003C47FE" w:rsidRDefault="0067022A" w:rsidP="006D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6EA4964D" w14:textId="77777777" w:rsidR="0067022A" w:rsidRDefault="0067022A" w:rsidP="006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02FE" w:rsidRPr="003C47FE" w14:paraId="3D3EE3F6" w14:textId="77777777" w:rsidTr="00176203">
        <w:trPr>
          <w:cantSplit/>
        </w:trPr>
        <w:tc>
          <w:tcPr>
            <w:tcW w:w="2055" w:type="pct"/>
          </w:tcPr>
          <w:p w14:paraId="60359D57" w14:textId="6F460C98" w:rsidR="009602FE" w:rsidRPr="00462575" w:rsidRDefault="009602FE" w:rsidP="0096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B5E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</w:tcPr>
          <w:p w14:paraId="03E1F092" w14:textId="27D25DD9" w:rsidR="009602FE" w:rsidRPr="003C47FE" w:rsidRDefault="009602FE" w:rsidP="0096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0DD6BBFA" w14:textId="77777777" w:rsidR="009602FE" w:rsidRPr="003C47FE" w:rsidRDefault="009602FE" w:rsidP="0096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01F61C5F" w14:textId="2C1C26A6" w:rsidR="009602FE" w:rsidRPr="003C47FE" w:rsidRDefault="009602FE" w:rsidP="0096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59AB24FA" w14:textId="77777777" w:rsidR="009602FE" w:rsidRPr="003C47FE" w:rsidRDefault="009602FE" w:rsidP="0096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5B67B11" w14:textId="2DDA6FBD" w:rsidR="009602FE" w:rsidRPr="003C47FE" w:rsidRDefault="009602FE" w:rsidP="0096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149C0967" w14:textId="77777777" w:rsidR="009602FE" w:rsidRPr="003C47FE" w:rsidRDefault="009602FE" w:rsidP="0096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121802C" w14:textId="296A962F" w:rsidR="009602FE" w:rsidRPr="003C47FE" w:rsidRDefault="009602FE" w:rsidP="0096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602FE" w:rsidRPr="003C47FE" w14:paraId="0817D737" w14:textId="77777777" w:rsidTr="00176203">
        <w:trPr>
          <w:cantSplit/>
        </w:trPr>
        <w:tc>
          <w:tcPr>
            <w:tcW w:w="2055" w:type="pct"/>
          </w:tcPr>
          <w:p w14:paraId="30BC3540" w14:textId="77777777" w:rsidR="009602FE" w:rsidRPr="003C47FE" w:rsidRDefault="009602FE" w:rsidP="009602FE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5" w:type="pct"/>
            <w:gridSpan w:val="7"/>
          </w:tcPr>
          <w:p w14:paraId="3F53ACC5" w14:textId="77777777" w:rsidR="009602FE" w:rsidRPr="003C47FE" w:rsidRDefault="009602FE" w:rsidP="0096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02FE" w:rsidRPr="003C47FE" w14:paraId="176D7BD6" w14:textId="77777777" w:rsidTr="00176203">
        <w:trPr>
          <w:cantSplit/>
        </w:trPr>
        <w:tc>
          <w:tcPr>
            <w:tcW w:w="2055" w:type="pct"/>
          </w:tcPr>
          <w:p w14:paraId="15A7FDB3" w14:textId="77777777" w:rsidR="009602FE" w:rsidRPr="00462575" w:rsidRDefault="009602FE" w:rsidP="0096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</w:t>
            </w:r>
            <w:r w:rsidRPr="004625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637" w:type="pct"/>
          </w:tcPr>
          <w:p w14:paraId="68BC6FA7" w14:textId="77777777" w:rsidR="009602FE" w:rsidRPr="002B0DC8" w:rsidRDefault="009602FE" w:rsidP="009602FE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0143947" w14:textId="77777777" w:rsidR="009602FE" w:rsidRPr="002B0DC8" w:rsidRDefault="009602FE" w:rsidP="009602F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42E629F1" w14:textId="77777777" w:rsidR="009602FE" w:rsidRPr="002B0DC8" w:rsidRDefault="009602FE" w:rsidP="009602F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2E3D187" w14:textId="77777777" w:rsidR="009602FE" w:rsidRPr="002B0DC8" w:rsidRDefault="009602FE" w:rsidP="00960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8E9ECC1" w14:textId="77777777" w:rsidR="009602FE" w:rsidRPr="002B0DC8" w:rsidRDefault="009602FE" w:rsidP="009602F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12C713E" w14:textId="77777777" w:rsidR="009602FE" w:rsidRPr="002B0DC8" w:rsidRDefault="009602FE" w:rsidP="00960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1013C27" w14:textId="77777777" w:rsidR="009602FE" w:rsidRPr="002B0DC8" w:rsidRDefault="009602FE" w:rsidP="009602FE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F694F" w:rsidRPr="003C47FE" w14:paraId="72623211" w14:textId="77777777" w:rsidTr="009D272D">
        <w:trPr>
          <w:cantSplit/>
        </w:trPr>
        <w:tc>
          <w:tcPr>
            <w:tcW w:w="2055" w:type="pct"/>
          </w:tcPr>
          <w:p w14:paraId="5E348826" w14:textId="77777777" w:rsidR="00EF694F" w:rsidRPr="00462575" w:rsidRDefault="00EF694F" w:rsidP="00EF694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2575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7" w:type="pct"/>
            <w:vAlign w:val="bottom"/>
          </w:tcPr>
          <w:p w14:paraId="2057F79E" w14:textId="56DEF05F" w:rsidR="00EF694F" w:rsidRPr="000A66C3" w:rsidRDefault="00EF694F" w:rsidP="00EF694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48,570</w:t>
            </w:r>
          </w:p>
        </w:tc>
        <w:tc>
          <w:tcPr>
            <w:tcW w:w="146" w:type="pct"/>
            <w:vAlign w:val="bottom"/>
          </w:tcPr>
          <w:p w14:paraId="69C32BC2" w14:textId="77777777" w:rsidR="00EF694F" w:rsidRPr="000A66C3" w:rsidRDefault="00EF694F" w:rsidP="00EF694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vAlign w:val="bottom"/>
          </w:tcPr>
          <w:p w14:paraId="7F7296A0" w14:textId="74B7C694" w:rsidR="00EF694F" w:rsidRPr="000A66C3" w:rsidRDefault="00EF694F" w:rsidP="00EF694F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087</w:t>
            </w:r>
          </w:p>
        </w:tc>
        <w:tc>
          <w:tcPr>
            <w:tcW w:w="147" w:type="pct"/>
            <w:vAlign w:val="bottom"/>
          </w:tcPr>
          <w:p w14:paraId="6A098091" w14:textId="77777777" w:rsidR="00EF694F" w:rsidRPr="000A66C3" w:rsidRDefault="00EF694F" w:rsidP="00EF694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vAlign w:val="bottom"/>
          </w:tcPr>
          <w:p w14:paraId="0996320A" w14:textId="46081EE5" w:rsidR="00EF694F" w:rsidRPr="000A66C3" w:rsidRDefault="00EF694F" w:rsidP="00EF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48,570</w:t>
            </w:r>
          </w:p>
        </w:tc>
        <w:tc>
          <w:tcPr>
            <w:tcW w:w="147" w:type="pct"/>
            <w:vAlign w:val="bottom"/>
          </w:tcPr>
          <w:p w14:paraId="620A6AAB" w14:textId="77777777" w:rsidR="00EF694F" w:rsidRPr="000A66C3" w:rsidRDefault="00EF694F" w:rsidP="00EF6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44AB1570" w14:textId="365F1EFB" w:rsidR="00EF694F" w:rsidRPr="000A66C3" w:rsidRDefault="00EF694F" w:rsidP="00EF694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066</w:t>
            </w:r>
          </w:p>
        </w:tc>
      </w:tr>
      <w:tr w:rsidR="00EF694F" w:rsidRPr="003C47FE" w14:paraId="234107C0" w14:textId="77777777" w:rsidTr="002B0DC8">
        <w:trPr>
          <w:cantSplit/>
        </w:trPr>
        <w:tc>
          <w:tcPr>
            <w:tcW w:w="2055" w:type="pct"/>
          </w:tcPr>
          <w:p w14:paraId="3C27A1D9" w14:textId="77777777" w:rsidR="00EF694F" w:rsidRPr="00462575" w:rsidRDefault="00EF694F" w:rsidP="00EF694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2575">
              <w:rPr>
                <w:rFonts w:ascii="Angsana New" w:hAnsi="Angsana New"/>
                <w:sz w:val="30"/>
                <w:szCs w:val="30"/>
                <w:cs/>
              </w:rPr>
              <w:t>ค่าซ่อมแซมและค่าบำรุงรักษา</w:t>
            </w:r>
          </w:p>
        </w:tc>
        <w:tc>
          <w:tcPr>
            <w:tcW w:w="637" w:type="pct"/>
            <w:vAlign w:val="bottom"/>
          </w:tcPr>
          <w:p w14:paraId="5778DC6B" w14:textId="77777777" w:rsidR="00EF694F" w:rsidRPr="000A66C3" w:rsidRDefault="00EF694F" w:rsidP="00EF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52ACE5DD" w14:textId="77777777" w:rsidR="00EF694F" w:rsidRPr="000A66C3" w:rsidRDefault="00EF694F" w:rsidP="00EF6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vAlign w:val="bottom"/>
          </w:tcPr>
          <w:p w14:paraId="4DFB25D4" w14:textId="77777777" w:rsidR="00EF694F" w:rsidRPr="000A66C3" w:rsidRDefault="00EF694F" w:rsidP="00EF694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6E707FD" w14:textId="77777777" w:rsidR="00EF694F" w:rsidRPr="000A66C3" w:rsidRDefault="00EF694F" w:rsidP="00EF6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582A43CF" w14:textId="77777777" w:rsidR="00EF694F" w:rsidRPr="000A66C3" w:rsidRDefault="00EF694F" w:rsidP="00EF69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6878404D" w14:textId="77777777" w:rsidR="00EF694F" w:rsidRPr="000A66C3" w:rsidRDefault="00EF694F" w:rsidP="00EF6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6847BD96" w14:textId="77777777" w:rsidR="00EF694F" w:rsidRPr="000A66C3" w:rsidRDefault="00EF694F" w:rsidP="00EF694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94F" w:rsidRPr="003C47FE" w14:paraId="09D0D86B" w14:textId="77777777" w:rsidTr="0034709C">
        <w:trPr>
          <w:cantSplit/>
        </w:trPr>
        <w:tc>
          <w:tcPr>
            <w:tcW w:w="2055" w:type="pct"/>
          </w:tcPr>
          <w:p w14:paraId="10D30594" w14:textId="77777777" w:rsidR="00EF694F" w:rsidRDefault="00EF694F" w:rsidP="00EF694F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hanging="26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46257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อสังหาริมทรัพย์เพื่อการลงทุนที่มี</w:t>
            </w:r>
          </w:p>
          <w:p w14:paraId="0A89B46B" w14:textId="77777777" w:rsidR="00EF694F" w:rsidRPr="00462575" w:rsidRDefault="00EF694F" w:rsidP="00EF694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62575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7" w:type="pct"/>
            <w:vAlign w:val="bottom"/>
          </w:tcPr>
          <w:p w14:paraId="74C54461" w14:textId="41B85616" w:rsidR="00EF694F" w:rsidRPr="000A66C3" w:rsidRDefault="00EF694F" w:rsidP="00EF694F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15,190</w:t>
            </w:r>
          </w:p>
        </w:tc>
        <w:tc>
          <w:tcPr>
            <w:tcW w:w="146" w:type="pct"/>
            <w:vAlign w:val="bottom"/>
          </w:tcPr>
          <w:p w14:paraId="4EDD3CB1" w14:textId="77777777" w:rsidR="00EF694F" w:rsidRPr="000A66C3" w:rsidRDefault="00EF694F" w:rsidP="00EF694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vAlign w:val="bottom"/>
          </w:tcPr>
          <w:p w14:paraId="5577F48F" w14:textId="3A4554AC" w:rsidR="00EF694F" w:rsidRPr="000A66C3" w:rsidRDefault="00EF694F" w:rsidP="00EF694F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Pr="00713C86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341</w:t>
            </w:r>
          </w:p>
        </w:tc>
        <w:tc>
          <w:tcPr>
            <w:tcW w:w="147" w:type="pct"/>
            <w:vAlign w:val="bottom"/>
          </w:tcPr>
          <w:p w14:paraId="75EDFEAB" w14:textId="77777777" w:rsidR="00EF694F" w:rsidRPr="000A66C3" w:rsidRDefault="00EF694F" w:rsidP="00EF6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7FBD0D12" w14:textId="6BBAFEBA" w:rsidR="00EF694F" w:rsidRPr="000A66C3" w:rsidRDefault="00EF694F" w:rsidP="00EF694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15,190</w:t>
            </w:r>
          </w:p>
        </w:tc>
        <w:tc>
          <w:tcPr>
            <w:tcW w:w="147" w:type="pct"/>
            <w:vAlign w:val="bottom"/>
          </w:tcPr>
          <w:p w14:paraId="12AB5963" w14:textId="77777777" w:rsidR="00EF694F" w:rsidRPr="000A66C3" w:rsidRDefault="00EF694F" w:rsidP="00EF6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1C5BD396" w14:textId="475FCFA7" w:rsidR="00EF694F" w:rsidRPr="000A66C3" w:rsidRDefault="00EF694F" w:rsidP="00EF694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Pr="00713C8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316</w:t>
            </w:r>
          </w:p>
        </w:tc>
      </w:tr>
      <w:tr w:rsidR="00EF694F" w:rsidRPr="003C47FE" w14:paraId="2EF51500" w14:textId="77777777" w:rsidTr="0034709C">
        <w:trPr>
          <w:cantSplit/>
        </w:trPr>
        <w:tc>
          <w:tcPr>
            <w:tcW w:w="2055" w:type="pct"/>
          </w:tcPr>
          <w:p w14:paraId="2C0B39D1" w14:textId="77777777" w:rsidR="00EF694F" w:rsidRDefault="00EF694F" w:rsidP="00EF694F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hanging="268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46257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อสังหาริมทรัพย์เพื่อการลงทุนที่ไม่มี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  <w:p w14:paraId="45B5E290" w14:textId="77777777" w:rsidR="00EF694F" w:rsidRPr="00462575" w:rsidRDefault="00EF694F" w:rsidP="00EF694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62575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7" w:type="pct"/>
            <w:vAlign w:val="bottom"/>
          </w:tcPr>
          <w:p w14:paraId="3568A824" w14:textId="57CB6135" w:rsidR="00EF694F" w:rsidRPr="000A66C3" w:rsidRDefault="00EF694F" w:rsidP="00EF694F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1,853</w:t>
            </w:r>
          </w:p>
        </w:tc>
        <w:tc>
          <w:tcPr>
            <w:tcW w:w="146" w:type="pct"/>
            <w:vAlign w:val="bottom"/>
          </w:tcPr>
          <w:p w14:paraId="0B074460" w14:textId="77777777" w:rsidR="00EF694F" w:rsidRPr="000A66C3" w:rsidRDefault="00EF694F" w:rsidP="00EF694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vAlign w:val="bottom"/>
          </w:tcPr>
          <w:p w14:paraId="38E1AA1B" w14:textId="4B8021ED" w:rsidR="00EF694F" w:rsidRPr="000A66C3" w:rsidRDefault="00EF694F" w:rsidP="00EF694F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290</w:t>
            </w:r>
          </w:p>
        </w:tc>
        <w:tc>
          <w:tcPr>
            <w:tcW w:w="147" w:type="pct"/>
            <w:vAlign w:val="bottom"/>
          </w:tcPr>
          <w:p w14:paraId="44478F4C" w14:textId="77777777" w:rsidR="00EF694F" w:rsidRPr="000A66C3" w:rsidRDefault="00EF694F" w:rsidP="00EF6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2C524DBF" w14:textId="06E29F94" w:rsidR="00EF694F" w:rsidRPr="000A66C3" w:rsidRDefault="00EF694F" w:rsidP="00EF694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1,853</w:t>
            </w:r>
          </w:p>
        </w:tc>
        <w:tc>
          <w:tcPr>
            <w:tcW w:w="147" w:type="pct"/>
            <w:vAlign w:val="bottom"/>
          </w:tcPr>
          <w:p w14:paraId="6C7D5FF1" w14:textId="77777777" w:rsidR="00EF694F" w:rsidRPr="000A66C3" w:rsidRDefault="00EF694F" w:rsidP="00EF69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61D1213D" w14:textId="4C7A478E" w:rsidR="00EF694F" w:rsidRPr="000A66C3" w:rsidRDefault="00EF694F" w:rsidP="00EF694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290</w:t>
            </w:r>
          </w:p>
        </w:tc>
      </w:tr>
    </w:tbl>
    <w:p w14:paraId="0B3373CD" w14:textId="77777777" w:rsidR="00230DAF" w:rsidRDefault="00230DAF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FEE27EF" w14:textId="0273D58C" w:rsidR="00230DAF" w:rsidRDefault="00230DAF" w:rsidP="0023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A1EBE">
        <w:rPr>
          <w:rFonts w:ascii="Angsana New" w:hAnsi="Angsana New"/>
          <w:sz w:val="30"/>
          <w:szCs w:val="30"/>
          <w:cs/>
        </w:rPr>
        <w:t>อสังหาริมทรัพย์เพื่อการลงทุน ประกอบด้วยที่ดิน โรงงาน</w:t>
      </w:r>
      <w:r w:rsidRPr="007A1EBE">
        <w:rPr>
          <w:rFonts w:ascii="Angsana New" w:hAnsi="Angsana New"/>
          <w:sz w:val="30"/>
          <w:szCs w:val="30"/>
        </w:rPr>
        <w:t xml:space="preserve"> </w:t>
      </w:r>
      <w:r w:rsidRPr="007A1EBE">
        <w:rPr>
          <w:rFonts w:ascii="Angsana New" w:hAnsi="Angsana New"/>
          <w:sz w:val="30"/>
          <w:szCs w:val="30"/>
          <w:cs/>
        </w:rPr>
        <w:t>ศูนย์การค้า</w:t>
      </w:r>
      <w:r w:rsidRPr="007A1EBE">
        <w:rPr>
          <w:rFonts w:ascii="Angsana New" w:hAnsi="Angsana New" w:hint="cs"/>
          <w:sz w:val="30"/>
          <w:szCs w:val="30"/>
          <w:cs/>
        </w:rPr>
        <w:t>และอาคารที่พักอาศัย</w:t>
      </w:r>
      <w:r w:rsidRPr="007A1EBE">
        <w:rPr>
          <w:rFonts w:ascii="Angsana New" w:hAnsi="Angsana New"/>
          <w:sz w:val="30"/>
          <w:szCs w:val="30"/>
          <w:cs/>
        </w:rPr>
        <w:t>ให้เช่า สัญญาเช่า</w:t>
      </w:r>
      <w:r w:rsidR="00AF1D2C">
        <w:rPr>
          <w:rFonts w:ascii="Angsana New" w:hAnsi="Angsana New"/>
          <w:sz w:val="30"/>
          <w:szCs w:val="30"/>
        </w:rPr>
        <w:br/>
      </w:r>
      <w:r w:rsidRPr="007A1EBE">
        <w:rPr>
          <w:rFonts w:ascii="Angsana New" w:hAnsi="Angsana New"/>
          <w:sz w:val="30"/>
          <w:szCs w:val="30"/>
          <w:cs/>
        </w:rPr>
        <w:t>ไม่สามารถบอกเลิกได้เป็นระยะเวลา</w:t>
      </w:r>
      <w:r w:rsidRPr="007A1EBE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1</w:t>
      </w:r>
      <w:r w:rsidRPr="007A1EB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ถึง</w:t>
      </w:r>
      <w:r w:rsidRPr="007A1EBE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3</w:t>
      </w:r>
      <w:r w:rsidRPr="007A1EBE">
        <w:rPr>
          <w:rFonts w:ascii="Angsana New" w:hAnsi="Angsana New"/>
          <w:sz w:val="30"/>
          <w:szCs w:val="30"/>
          <w:cs/>
        </w:rPr>
        <w:t xml:space="preserve"> ปี การต่อ</w:t>
      </w:r>
      <w:r>
        <w:rPr>
          <w:rFonts w:ascii="Angsana New" w:hAnsi="Angsana New" w:hint="cs"/>
          <w:sz w:val="30"/>
          <w:szCs w:val="30"/>
          <w:cs/>
        </w:rPr>
        <w:t>อายุ</w:t>
      </w:r>
      <w:r w:rsidRPr="007A1EBE">
        <w:rPr>
          <w:rFonts w:ascii="Angsana New" w:hAnsi="Angsana New"/>
          <w:sz w:val="30"/>
          <w:szCs w:val="30"/>
          <w:cs/>
        </w:rPr>
        <w:t>สัญญาจะเป็นไปตามการต่อรองกับผู้เช่า ทั้งนี้ไม่มีค่าเช่า</w:t>
      </w:r>
      <w:r w:rsidR="007E6089">
        <w:rPr>
          <w:rFonts w:ascii="Angsana New" w:hAnsi="Angsana New"/>
          <w:sz w:val="30"/>
          <w:szCs w:val="30"/>
        </w:rPr>
        <w:br/>
      </w:r>
      <w:r w:rsidRPr="007A1EBE">
        <w:rPr>
          <w:rFonts w:ascii="Angsana New" w:hAnsi="Angsana New"/>
          <w:sz w:val="30"/>
          <w:szCs w:val="30"/>
          <w:cs/>
        </w:rPr>
        <w:t>ที่อาจเกิดขึ้น</w:t>
      </w:r>
    </w:p>
    <w:p w14:paraId="7E7ED8F5" w14:textId="77777777" w:rsidR="00230DAF" w:rsidRPr="00CE546B" w:rsidRDefault="00230DAF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635626BD" w14:textId="099496B9" w:rsidR="00230DAF" w:rsidRDefault="00230DAF" w:rsidP="0023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A46A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B5E68" w:rsidRPr="004B5E68">
        <w:rPr>
          <w:rFonts w:ascii="Angsana New" w:hAnsi="Angsana New"/>
          <w:sz w:val="30"/>
          <w:szCs w:val="30"/>
        </w:rPr>
        <w:t>31</w:t>
      </w:r>
      <w:r w:rsidRPr="001A46AF">
        <w:rPr>
          <w:rFonts w:ascii="Angsana New" w:hAnsi="Angsana New"/>
          <w:sz w:val="30"/>
          <w:szCs w:val="30"/>
        </w:rPr>
        <w:t xml:space="preserve"> </w:t>
      </w:r>
      <w:r w:rsidRPr="001A46AF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5E68" w:rsidRPr="004B5E68">
        <w:rPr>
          <w:rFonts w:ascii="Angsana New" w:hAnsi="Angsana New"/>
          <w:sz w:val="30"/>
          <w:szCs w:val="30"/>
        </w:rPr>
        <w:t>256</w:t>
      </w:r>
      <w:r w:rsidR="009602FE">
        <w:rPr>
          <w:rFonts w:ascii="Angsana New" w:hAnsi="Angsana New"/>
          <w:sz w:val="30"/>
          <w:szCs w:val="30"/>
        </w:rPr>
        <w:t>8</w:t>
      </w:r>
      <w:r w:rsidRPr="001A46AF">
        <w:rPr>
          <w:rFonts w:ascii="Angsana New" w:hAnsi="Angsana New"/>
          <w:sz w:val="30"/>
          <w:szCs w:val="30"/>
          <w:cs/>
        </w:rPr>
        <w:t xml:space="preserve"> ศูนย์การค้าให้เช่ามีราคาทุน </w:t>
      </w:r>
      <w:r w:rsidR="00EF694F">
        <w:rPr>
          <w:rFonts w:ascii="Angsana New" w:hAnsi="Angsana New"/>
          <w:sz w:val="30"/>
          <w:szCs w:val="30"/>
        </w:rPr>
        <w:t>228.7</w:t>
      </w:r>
      <w:r w:rsidRPr="001A46AF">
        <w:rPr>
          <w:rFonts w:ascii="Angsana New" w:hAnsi="Angsana New"/>
          <w:sz w:val="30"/>
          <w:szCs w:val="30"/>
        </w:rPr>
        <w:t xml:space="preserve"> </w:t>
      </w:r>
      <w:r w:rsidRPr="001A46AF">
        <w:rPr>
          <w:rFonts w:ascii="Angsana New" w:hAnsi="Angsana New"/>
          <w:sz w:val="30"/>
          <w:szCs w:val="30"/>
          <w:cs/>
        </w:rPr>
        <w:t>ล้านบาท และค่าเสื่อมราคาสะสม</w:t>
      </w:r>
      <w:r w:rsidRPr="001A46AF">
        <w:rPr>
          <w:rFonts w:ascii="Angsana New" w:hAnsi="Angsana New"/>
          <w:sz w:val="30"/>
          <w:szCs w:val="30"/>
        </w:rPr>
        <w:t xml:space="preserve"> </w:t>
      </w:r>
      <w:r w:rsidR="00EF694F">
        <w:rPr>
          <w:rFonts w:ascii="Angsana New" w:hAnsi="Angsana New"/>
          <w:sz w:val="30"/>
          <w:szCs w:val="30"/>
        </w:rPr>
        <w:t>62.</w:t>
      </w:r>
      <w:r w:rsidR="002A0F0C">
        <w:rPr>
          <w:rFonts w:ascii="Angsana New" w:hAnsi="Angsana New"/>
          <w:sz w:val="30"/>
          <w:szCs w:val="30"/>
        </w:rPr>
        <w:t>3</w:t>
      </w:r>
      <w:r w:rsidR="009602FE">
        <w:rPr>
          <w:rFonts w:ascii="Angsana New" w:hAnsi="Angsana New"/>
          <w:sz w:val="30"/>
          <w:szCs w:val="30"/>
        </w:rPr>
        <w:t xml:space="preserve"> </w:t>
      </w:r>
      <w:r w:rsidRPr="001A46AF">
        <w:rPr>
          <w:rFonts w:ascii="Angsana New" w:hAnsi="Angsana New"/>
          <w:sz w:val="30"/>
          <w:szCs w:val="30"/>
          <w:cs/>
        </w:rPr>
        <w:t>ล้านบาท</w:t>
      </w:r>
      <w:r w:rsidRPr="001A46AF">
        <w:rPr>
          <w:rFonts w:ascii="Angsana New" w:hAnsi="Angsana New"/>
          <w:sz w:val="30"/>
          <w:szCs w:val="30"/>
        </w:rPr>
        <w:t xml:space="preserve"> </w:t>
      </w:r>
      <w:r w:rsidRPr="00E97035">
        <w:rPr>
          <w:rFonts w:ascii="Angsana New" w:hAnsi="Angsana New" w:hint="cs"/>
          <w:sz w:val="30"/>
          <w:szCs w:val="30"/>
          <w:cs/>
        </w:rPr>
        <w:t xml:space="preserve">อาคารที่พักอาศัยให้เช่าซึ่งมีราคาทุน </w:t>
      </w:r>
      <w:r w:rsidR="00EF694F">
        <w:rPr>
          <w:rFonts w:ascii="Angsana New" w:hAnsi="Angsana New"/>
          <w:sz w:val="30"/>
          <w:szCs w:val="30"/>
        </w:rPr>
        <w:t>195.3</w:t>
      </w:r>
      <w:r w:rsidR="009602FE">
        <w:rPr>
          <w:rFonts w:ascii="Angsana New" w:hAnsi="Angsana New"/>
          <w:sz w:val="30"/>
          <w:szCs w:val="30"/>
        </w:rPr>
        <w:t xml:space="preserve"> </w:t>
      </w:r>
      <w:r w:rsidRPr="00E97035">
        <w:rPr>
          <w:rFonts w:ascii="Angsana New" w:hAnsi="Angsana New" w:hint="cs"/>
          <w:sz w:val="30"/>
          <w:szCs w:val="30"/>
          <w:cs/>
        </w:rPr>
        <w:t>ล้านบาท</w:t>
      </w:r>
      <w:r w:rsidRPr="00E97035">
        <w:rPr>
          <w:rFonts w:ascii="Angsana New" w:hAnsi="Angsana New"/>
          <w:sz w:val="30"/>
          <w:szCs w:val="30"/>
        </w:rPr>
        <w:t xml:space="preserve"> </w:t>
      </w:r>
      <w:r w:rsidRPr="00E97035">
        <w:rPr>
          <w:rFonts w:ascii="Angsana New" w:hAnsi="Angsana New" w:hint="cs"/>
          <w:sz w:val="30"/>
          <w:szCs w:val="30"/>
          <w:cs/>
        </w:rPr>
        <w:t xml:space="preserve">และค่าเสื่อมราคาสะสม </w:t>
      </w:r>
      <w:r w:rsidR="00EF694F">
        <w:rPr>
          <w:rFonts w:ascii="Angsana New" w:hAnsi="Angsana New"/>
          <w:sz w:val="30"/>
          <w:szCs w:val="30"/>
        </w:rPr>
        <w:t>34.8</w:t>
      </w:r>
      <w:r w:rsidR="009602FE">
        <w:rPr>
          <w:rFonts w:ascii="Angsana New" w:hAnsi="Angsana New"/>
          <w:sz w:val="30"/>
          <w:szCs w:val="30"/>
        </w:rPr>
        <w:t xml:space="preserve"> </w:t>
      </w:r>
      <w:r w:rsidRPr="00E97035">
        <w:rPr>
          <w:rFonts w:ascii="Angsana New" w:hAnsi="Angsana New" w:hint="cs"/>
          <w:sz w:val="30"/>
          <w:szCs w:val="30"/>
          <w:cs/>
        </w:rPr>
        <w:t>ล้านบาท ศูนย์การค้าและอาคาร</w:t>
      </w:r>
      <w:r w:rsidRPr="00E97035">
        <w:rPr>
          <w:rFonts w:ascii="Angsana New" w:hAnsi="Angsana New"/>
          <w:sz w:val="30"/>
          <w:szCs w:val="30"/>
          <w:cs/>
        </w:rPr>
        <w:br/>
      </w:r>
      <w:r w:rsidRPr="00E97035">
        <w:rPr>
          <w:rFonts w:ascii="Angsana New" w:hAnsi="Angsana New" w:hint="cs"/>
          <w:sz w:val="30"/>
          <w:szCs w:val="30"/>
          <w:cs/>
        </w:rPr>
        <w:t>ที่พักอาศัยให้เช่าดังกล่าว</w:t>
      </w:r>
      <w:r w:rsidRPr="00E97035">
        <w:rPr>
          <w:rFonts w:ascii="Angsana New" w:hAnsi="Angsana New"/>
          <w:sz w:val="30"/>
          <w:szCs w:val="30"/>
          <w:cs/>
        </w:rPr>
        <w:t>ยังมีพื้นที่เช่าบางส่วนว่างอยู่ ปัจจัยดังกล่าวเป็นข้อบ่งชี้ของการด้อยค่า</w:t>
      </w:r>
      <w:r w:rsidRPr="00BC7D0F">
        <w:rPr>
          <w:rFonts w:ascii="Angsana New" w:hAnsi="Angsana New"/>
          <w:sz w:val="30"/>
          <w:szCs w:val="30"/>
        </w:rPr>
        <w:t xml:space="preserve"> </w:t>
      </w:r>
    </w:p>
    <w:p w14:paraId="7B1904B0" w14:textId="77777777" w:rsidR="00230DAF" w:rsidRPr="00CE546B" w:rsidRDefault="00230DAF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6849FCA7" w14:textId="570A9B6D" w:rsidR="00230DAF" w:rsidRPr="00982B74" w:rsidRDefault="00230DAF" w:rsidP="0023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C7D0F">
        <w:rPr>
          <w:rFonts w:ascii="Angsana New" w:hAnsi="Angsana New"/>
          <w:sz w:val="30"/>
          <w:szCs w:val="30"/>
          <w:cs/>
        </w:rPr>
        <w:t>ผู้บริหาร</w:t>
      </w:r>
      <w:r w:rsidRPr="00BC7D0F">
        <w:rPr>
          <w:rFonts w:ascii="Angsana New" w:hAnsi="Angsana New" w:hint="cs"/>
          <w:sz w:val="30"/>
          <w:szCs w:val="30"/>
          <w:cs/>
        </w:rPr>
        <w:t>ได้มีการทบทวนและ</w:t>
      </w:r>
      <w:r w:rsidRPr="00BC7D0F">
        <w:rPr>
          <w:rFonts w:ascii="Angsana New" w:hAnsi="Angsana New"/>
          <w:sz w:val="30"/>
          <w:szCs w:val="30"/>
          <w:cs/>
        </w:rPr>
        <w:t>ทดสอบการด้อยค่า</w:t>
      </w:r>
      <w:r w:rsidRPr="00BC7D0F">
        <w:rPr>
          <w:rFonts w:ascii="Angsana New" w:hAnsi="Angsana New" w:hint="cs"/>
          <w:sz w:val="30"/>
          <w:szCs w:val="30"/>
          <w:cs/>
        </w:rPr>
        <w:t xml:space="preserve">ของอสังหาริมทรัพย์เพื่อการลงทุนที่มีข้อบ่งชี้ของการด้อยค่า </w:t>
      </w:r>
      <w:r w:rsidRPr="00BC7D0F">
        <w:rPr>
          <w:rFonts w:ascii="Angsana New" w:hAnsi="Angsana New"/>
          <w:sz w:val="30"/>
          <w:szCs w:val="30"/>
          <w:cs/>
        </w:rPr>
        <w:t>โดยการกำหนดมูลค่าที่คาดว่าจะได้รับคืนจากมูลค่า</w:t>
      </w:r>
      <w:r w:rsidRPr="00BC7D0F">
        <w:rPr>
          <w:rFonts w:ascii="Angsana New" w:hAnsi="Angsana New" w:hint="cs"/>
          <w:sz w:val="30"/>
          <w:szCs w:val="30"/>
          <w:cs/>
        </w:rPr>
        <w:t xml:space="preserve">จากการใช้ของศูนย์การค้าและอาคารที่พักอาศัยให้เช่าซึ่งเป็นหน่วยของสินทรัพย์ที่ก่อให้เกิดเงินสด โดยวิธีประมาณการคิดลดกระแสเงินสดในอนาคต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โดยใช้อัตราคิดลดร้อยละ </w:t>
      </w:r>
      <w:r w:rsidR="00FD46C5">
        <w:rPr>
          <w:rFonts w:ascii="Angsana New" w:hAnsi="Angsana New"/>
          <w:sz w:val="30"/>
          <w:szCs w:val="30"/>
        </w:rPr>
        <w:t>10</w:t>
      </w:r>
      <w:r w:rsidRPr="00BC7D0F">
        <w:rPr>
          <w:rFonts w:ascii="Angsana New" w:hAnsi="Angsana New" w:hint="cs"/>
          <w:sz w:val="30"/>
          <w:szCs w:val="30"/>
          <w:cs/>
        </w:rPr>
        <w:t xml:space="preserve"> สำหรับศูนย์การค้าให้เช่าและร้อยละ </w:t>
      </w:r>
      <w:r w:rsidR="00EF694F">
        <w:rPr>
          <w:rFonts w:ascii="Angsana New" w:hAnsi="Angsana New"/>
          <w:sz w:val="30"/>
          <w:szCs w:val="30"/>
        </w:rPr>
        <w:t>8</w:t>
      </w:r>
      <w:r w:rsidR="00576188">
        <w:rPr>
          <w:rFonts w:ascii="Angsana New" w:hAnsi="Angsana New"/>
          <w:sz w:val="30"/>
          <w:szCs w:val="30"/>
        </w:rPr>
        <w:tab/>
      </w:r>
      <w:r w:rsidRPr="00BC7D0F">
        <w:rPr>
          <w:rFonts w:ascii="Angsana New" w:hAnsi="Angsana New" w:hint="cs"/>
          <w:sz w:val="30"/>
          <w:szCs w:val="30"/>
          <w:cs/>
        </w:rPr>
        <w:t xml:space="preserve"> สำหรับอาคารที่พักอาศัยให้เช่า</w:t>
      </w:r>
      <w:r w:rsidRPr="00BC7D0F">
        <w:rPr>
          <w:rFonts w:ascii="Angsana New" w:hAnsi="Angsana New"/>
          <w:sz w:val="30"/>
          <w:szCs w:val="30"/>
          <w:cs/>
        </w:rPr>
        <w:br/>
      </w:r>
      <w:r w:rsidRPr="000A66C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B5E68" w:rsidRPr="004B5E68">
        <w:rPr>
          <w:rFonts w:ascii="Angsana New" w:hAnsi="Angsana New"/>
          <w:sz w:val="30"/>
          <w:szCs w:val="30"/>
        </w:rPr>
        <w:t>31</w:t>
      </w:r>
      <w:r w:rsidRPr="000A66C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B5E68" w:rsidRPr="004B5E68">
        <w:rPr>
          <w:rFonts w:ascii="Angsana New" w:hAnsi="Angsana New"/>
          <w:sz w:val="30"/>
          <w:szCs w:val="30"/>
        </w:rPr>
        <w:t>256</w:t>
      </w:r>
      <w:r w:rsidR="00BD578B">
        <w:rPr>
          <w:rFonts w:ascii="Angsana New" w:hAnsi="Angsana New"/>
          <w:sz w:val="30"/>
          <w:szCs w:val="30"/>
        </w:rPr>
        <w:t>8</w:t>
      </w:r>
      <w:r w:rsidRPr="000A66C3">
        <w:rPr>
          <w:rFonts w:ascii="Angsana New" w:hAnsi="Angsana New" w:hint="cs"/>
          <w:sz w:val="30"/>
          <w:szCs w:val="30"/>
          <w:cs/>
        </w:rPr>
        <w:t xml:space="preserve"> มูลค่าที่คาดว่าจะได้รับคืนของศูนย์การค้าและอาคารที่พักอาศัยให้เช่าต่ำกว่ามูลค่าตามบัญชี เป็นผลให้บริษัทมีค่าเผื่อขาดทุนจากการด้อยค่าจำนวน</w:t>
      </w:r>
      <w:r w:rsidR="000A66C3" w:rsidRPr="000A66C3">
        <w:rPr>
          <w:rFonts w:ascii="Angsana New" w:hAnsi="Angsana New"/>
          <w:sz w:val="30"/>
          <w:szCs w:val="30"/>
        </w:rPr>
        <w:t xml:space="preserve"> </w:t>
      </w:r>
      <w:r w:rsidR="00EF694F">
        <w:rPr>
          <w:rFonts w:ascii="Angsana New" w:hAnsi="Angsana New"/>
          <w:sz w:val="30"/>
          <w:szCs w:val="30"/>
        </w:rPr>
        <w:t>149.5</w:t>
      </w:r>
      <w:r w:rsidR="00BD578B">
        <w:rPr>
          <w:rFonts w:ascii="Angsana New" w:hAnsi="Angsana New"/>
          <w:sz w:val="30"/>
          <w:szCs w:val="30"/>
        </w:rPr>
        <w:t xml:space="preserve"> </w:t>
      </w:r>
      <w:r w:rsidRPr="000A66C3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0A66C3">
        <w:rPr>
          <w:rFonts w:ascii="Angsana New" w:hAnsi="Angsana New"/>
          <w:sz w:val="30"/>
          <w:szCs w:val="30"/>
          <w:cs/>
        </w:rPr>
        <w:t>และ</w:t>
      </w:r>
      <w:r w:rsidR="00EF694F">
        <w:rPr>
          <w:rFonts w:ascii="Angsana New" w:hAnsi="Angsana New"/>
          <w:sz w:val="30"/>
          <w:szCs w:val="30"/>
        </w:rPr>
        <w:t>17.0</w:t>
      </w:r>
      <w:r w:rsidR="00BD578B">
        <w:rPr>
          <w:rFonts w:ascii="Angsana New" w:hAnsi="Angsana New"/>
          <w:sz w:val="30"/>
          <w:szCs w:val="30"/>
        </w:rPr>
        <w:t xml:space="preserve"> </w:t>
      </w:r>
      <w:r w:rsidRPr="000A66C3">
        <w:rPr>
          <w:rFonts w:ascii="Angsana New" w:hAnsi="Angsana New"/>
          <w:sz w:val="30"/>
          <w:szCs w:val="30"/>
          <w:cs/>
        </w:rPr>
        <w:t>ล้านบาท ตามลำดับ</w:t>
      </w:r>
      <w:r w:rsidRPr="000A66C3">
        <w:rPr>
          <w:rFonts w:ascii="Angsana New" w:hAnsi="Angsana New" w:hint="cs"/>
          <w:sz w:val="30"/>
          <w:szCs w:val="30"/>
          <w:cs/>
        </w:rPr>
        <w:t xml:space="preserve"> </w:t>
      </w:r>
      <w:r w:rsidR="00502400" w:rsidRPr="000919AA">
        <w:rPr>
          <w:rFonts w:ascii="Angsana New" w:hAnsi="Angsana New"/>
          <w:sz w:val="30"/>
          <w:szCs w:val="30"/>
          <w:highlight w:val="yellow"/>
        </w:rPr>
        <w:br/>
      </w:r>
      <w:r w:rsidRPr="00FC17B9">
        <w:rPr>
          <w:rFonts w:ascii="Angsana New" w:hAnsi="Angsana New"/>
          <w:i/>
          <w:iCs/>
          <w:sz w:val="30"/>
          <w:szCs w:val="30"/>
        </w:rPr>
        <w:t>(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256</w:t>
      </w:r>
      <w:r w:rsidR="00BD578B">
        <w:rPr>
          <w:rFonts w:ascii="Angsana New" w:hAnsi="Angsana New"/>
          <w:i/>
          <w:iCs/>
          <w:sz w:val="30"/>
          <w:szCs w:val="30"/>
        </w:rPr>
        <w:t>7</w:t>
      </w:r>
      <w:r w:rsidRPr="00FC17B9">
        <w:rPr>
          <w:rFonts w:ascii="Angsana New" w:hAnsi="Angsana New"/>
          <w:i/>
          <w:iCs/>
          <w:sz w:val="30"/>
          <w:szCs w:val="30"/>
        </w:rPr>
        <w:t xml:space="preserve">: 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149</w:t>
      </w:r>
      <w:r w:rsidRPr="00FC17B9">
        <w:rPr>
          <w:rFonts w:ascii="Angsana New" w:hAnsi="Angsana New"/>
          <w:i/>
          <w:iCs/>
          <w:sz w:val="30"/>
          <w:szCs w:val="30"/>
        </w:rPr>
        <w:t>.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5</w:t>
      </w:r>
      <w:r w:rsidRPr="00FC17B9">
        <w:rPr>
          <w:rFonts w:ascii="Angsana New" w:hAnsi="Angsana New"/>
          <w:i/>
          <w:iCs/>
          <w:sz w:val="30"/>
          <w:szCs w:val="30"/>
        </w:rPr>
        <w:t xml:space="preserve"> </w:t>
      </w:r>
      <w:r w:rsidRPr="00FC17B9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</w:t>
      </w:r>
      <w:bookmarkStart w:id="0" w:name="_Hlk32434283"/>
      <w:r w:rsidRPr="00FC17B9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17</w:t>
      </w:r>
      <w:r w:rsidRPr="00FC17B9">
        <w:rPr>
          <w:rFonts w:ascii="Angsana New" w:hAnsi="Angsana New"/>
          <w:i/>
          <w:iCs/>
          <w:sz w:val="30"/>
          <w:szCs w:val="30"/>
        </w:rPr>
        <w:t>.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0</w:t>
      </w:r>
      <w:r w:rsidRPr="00FC17B9">
        <w:rPr>
          <w:rFonts w:ascii="Angsana New" w:hAnsi="Angsana New"/>
          <w:i/>
          <w:iCs/>
          <w:sz w:val="30"/>
          <w:szCs w:val="30"/>
        </w:rPr>
        <w:t xml:space="preserve"> </w:t>
      </w:r>
      <w:r w:rsidRPr="00FC17B9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bookmarkEnd w:id="0"/>
      <w:r w:rsidRPr="00FC17B9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796E7B6A" w14:textId="6628D03E" w:rsidR="00230DAF" w:rsidRDefault="00230DAF" w:rsidP="0023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17C1C1B3" w14:textId="776E5F8C" w:rsidR="006206AC" w:rsidRDefault="006206AC" w:rsidP="0062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67787">
        <w:rPr>
          <w:rFonts w:ascii="Angsana New" w:hAnsi="Angsana New"/>
          <w:sz w:val="30"/>
          <w:szCs w:val="30"/>
          <w:cs/>
        </w:rPr>
        <w:t>มูลค่ายุติธรรมของอสังหาริมทรัพย์เพื่อการลงทุน ณ วันที่</w:t>
      </w:r>
      <w:r w:rsidR="006A6F98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31</w:t>
      </w:r>
      <w:r w:rsidR="006A6F98">
        <w:rPr>
          <w:rFonts w:ascii="Angsana New" w:hAnsi="Angsana New"/>
          <w:sz w:val="30"/>
          <w:szCs w:val="30"/>
        </w:rPr>
        <w:t xml:space="preserve"> </w:t>
      </w:r>
      <w:r w:rsidRPr="00B67787">
        <w:rPr>
          <w:rFonts w:ascii="Angsana New" w:hAnsi="Angsana New"/>
          <w:sz w:val="30"/>
          <w:szCs w:val="30"/>
          <w:cs/>
        </w:rPr>
        <w:t>ธันวาคม</w:t>
      </w:r>
      <w:r w:rsidR="006A6F98" w:rsidRPr="001A46AF">
        <w:rPr>
          <w:rFonts w:ascii="Angsana New" w:hAnsi="Angsana New"/>
          <w:sz w:val="30"/>
          <w:szCs w:val="30"/>
          <w:cs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256</w:t>
      </w:r>
      <w:r w:rsidR="0035537F">
        <w:rPr>
          <w:rFonts w:ascii="Angsana New" w:hAnsi="Angsana New"/>
          <w:sz w:val="30"/>
          <w:szCs w:val="30"/>
        </w:rPr>
        <w:t>8</w:t>
      </w:r>
      <w:r w:rsidR="006A6F98" w:rsidRPr="001A46AF">
        <w:rPr>
          <w:rFonts w:ascii="Angsana New" w:hAnsi="Angsana New"/>
          <w:sz w:val="30"/>
          <w:szCs w:val="30"/>
          <w:cs/>
        </w:rPr>
        <w:t xml:space="preserve"> </w:t>
      </w:r>
      <w:r w:rsidRPr="00B67787">
        <w:rPr>
          <w:rFonts w:ascii="Angsana New" w:hAnsi="Angsana New"/>
          <w:sz w:val="30"/>
          <w:szCs w:val="30"/>
          <w:cs/>
        </w:rPr>
        <w:t xml:space="preserve">จำนวน </w:t>
      </w:r>
      <w:r w:rsidR="00EF694F">
        <w:rPr>
          <w:rFonts w:ascii="Angsana New" w:hAnsi="Angsana New"/>
          <w:sz w:val="30"/>
          <w:szCs w:val="30"/>
        </w:rPr>
        <w:t>4</w:t>
      </w:r>
      <w:r w:rsidR="00FD46C5">
        <w:rPr>
          <w:rFonts w:ascii="Angsana New" w:hAnsi="Angsana New"/>
          <w:sz w:val="30"/>
          <w:szCs w:val="30"/>
        </w:rPr>
        <w:t>4</w:t>
      </w:r>
      <w:r w:rsidR="00EF694F">
        <w:rPr>
          <w:rFonts w:ascii="Angsana New" w:hAnsi="Angsana New"/>
          <w:sz w:val="30"/>
          <w:szCs w:val="30"/>
        </w:rPr>
        <w:t>2.</w:t>
      </w:r>
      <w:r w:rsidR="00FD46C5">
        <w:rPr>
          <w:rFonts w:ascii="Angsana New" w:hAnsi="Angsana New"/>
          <w:sz w:val="30"/>
          <w:szCs w:val="30"/>
        </w:rPr>
        <w:t>3</w:t>
      </w:r>
      <w:r w:rsidR="00B67787" w:rsidRPr="00B67787">
        <w:rPr>
          <w:rFonts w:ascii="Angsana New" w:hAnsi="Angsana New"/>
          <w:sz w:val="30"/>
          <w:szCs w:val="30"/>
        </w:rPr>
        <w:t xml:space="preserve"> </w:t>
      </w:r>
      <w:r w:rsidRPr="00B67787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87291">
        <w:rPr>
          <w:rFonts w:ascii="Angsana New" w:hAnsi="Angsana New"/>
          <w:i/>
          <w:iCs/>
          <w:sz w:val="30"/>
          <w:szCs w:val="30"/>
          <w:cs/>
        </w:rPr>
        <w:t>(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256</w:t>
      </w:r>
      <w:r w:rsidR="0035537F">
        <w:rPr>
          <w:rFonts w:ascii="Angsana New" w:hAnsi="Angsana New"/>
          <w:i/>
          <w:iCs/>
          <w:sz w:val="30"/>
          <w:szCs w:val="30"/>
        </w:rPr>
        <w:t>7</w:t>
      </w:r>
      <w:r w:rsidR="005962B1" w:rsidRPr="00B87291">
        <w:rPr>
          <w:rFonts w:ascii="Angsana New" w:hAnsi="Angsana New"/>
          <w:i/>
          <w:iCs/>
          <w:sz w:val="30"/>
          <w:szCs w:val="30"/>
        </w:rPr>
        <w:t xml:space="preserve">: </w:t>
      </w:r>
      <w:r w:rsidR="0035537F">
        <w:rPr>
          <w:rFonts w:ascii="Angsana New" w:hAnsi="Angsana New"/>
          <w:i/>
          <w:iCs/>
          <w:sz w:val="30"/>
          <w:szCs w:val="30"/>
        </w:rPr>
        <w:t>396.8</w:t>
      </w:r>
      <w:r w:rsidRPr="00B87291">
        <w:rPr>
          <w:rFonts w:ascii="Angsana New" w:hAnsi="Angsana New"/>
          <w:i/>
          <w:iCs/>
          <w:sz w:val="30"/>
          <w:szCs w:val="30"/>
        </w:rPr>
        <w:br/>
      </w:r>
      <w:r w:rsidRPr="00B87291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3A56C5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ประเมินราคาโดยผู้ประเมินราคาอิสระ</w:t>
      </w:r>
      <w:r w:rsidR="008028D5">
        <w:rPr>
          <w:rFonts w:ascii="Angsana New" w:hAnsi="Angsana New" w:hint="cs"/>
          <w:sz w:val="30"/>
          <w:szCs w:val="30"/>
          <w:cs/>
        </w:rPr>
        <w:t>ซึ่งไม่รวมอสังหาริมทรัพย์เพื่อการลงทุน</w:t>
      </w:r>
      <w:r w:rsidR="00F6103B">
        <w:rPr>
          <w:rFonts w:ascii="Angsana New" w:hAnsi="Angsana New" w:hint="cs"/>
          <w:sz w:val="30"/>
          <w:szCs w:val="30"/>
          <w:cs/>
        </w:rPr>
        <w:t>ที่อยู่ระหว่าง</w:t>
      </w:r>
      <w:r w:rsidR="00C06108">
        <w:rPr>
          <w:rFonts w:ascii="Angsana New" w:hAnsi="Angsana New" w:hint="cs"/>
          <w:sz w:val="30"/>
          <w:szCs w:val="30"/>
          <w:cs/>
        </w:rPr>
        <w:t>การ</w:t>
      </w:r>
      <w:r w:rsidR="00F6103B">
        <w:rPr>
          <w:rFonts w:ascii="Angsana New" w:hAnsi="Angsana New" w:hint="cs"/>
          <w:sz w:val="30"/>
          <w:szCs w:val="30"/>
          <w:cs/>
        </w:rPr>
        <w:t>ก่อสร้าง</w:t>
      </w:r>
      <w:r w:rsidR="00AF2F64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EF694F">
        <w:rPr>
          <w:rFonts w:ascii="Angsana New" w:hAnsi="Angsana New"/>
          <w:sz w:val="30"/>
          <w:szCs w:val="30"/>
        </w:rPr>
        <w:t>2</w:t>
      </w:r>
      <w:r w:rsidR="005969F3">
        <w:rPr>
          <w:rFonts w:ascii="Angsana New" w:hAnsi="Angsana New"/>
          <w:sz w:val="30"/>
          <w:szCs w:val="30"/>
        </w:rPr>
        <w:t>9</w:t>
      </w:r>
      <w:r w:rsidR="00EF694F">
        <w:rPr>
          <w:rFonts w:ascii="Angsana New" w:hAnsi="Angsana New"/>
          <w:sz w:val="30"/>
          <w:szCs w:val="30"/>
        </w:rPr>
        <w:t>.</w:t>
      </w:r>
      <w:r w:rsidR="005969F3">
        <w:rPr>
          <w:rFonts w:ascii="Angsana New" w:hAnsi="Angsana New"/>
          <w:sz w:val="30"/>
          <w:szCs w:val="30"/>
        </w:rPr>
        <w:t>0</w:t>
      </w:r>
      <w:r w:rsidR="009D272D" w:rsidRPr="009D272D">
        <w:rPr>
          <w:rFonts w:ascii="Angsana New" w:hAnsi="Angsana New"/>
          <w:sz w:val="30"/>
          <w:szCs w:val="30"/>
          <w:cs/>
        </w:rPr>
        <w:t xml:space="preserve"> ล้านบาท </w:t>
      </w:r>
      <w:r w:rsidR="009D272D" w:rsidRPr="00B87291">
        <w:rPr>
          <w:rFonts w:ascii="Angsana New" w:hAnsi="Angsana New"/>
          <w:i/>
          <w:iCs/>
          <w:sz w:val="30"/>
          <w:szCs w:val="30"/>
          <w:cs/>
        </w:rPr>
        <w:t>(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256</w:t>
      </w:r>
      <w:r w:rsidR="00D21A93">
        <w:rPr>
          <w:rFonts w:ascii="Angsana New" w:hAnsi="Angsana New"/>
          <w:i/>
          <w:iCs/>
          <w:sz w:val="30"/>
          <w:szCs w:val="30"/>
        </w:rPr>
        <w:t>7</w:t>
      </w:r>
      <w:r w:rsidR="009D272D" w:rsidRPr="00B87291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D21A93">
        <w:rPr>
          <w:rFonts w:ascii="Angsana New" w:hAnsi="Angsana New"/>
          <w:i/>
          <w:iCs/>
          <w:sz w:val="30"/>
          <w:szCs w:val="30"/>
        </w:rPr>
        <w:t>0.8</w:t>
      </w:r>
      <w:r w:rsidR="00B87291" w:rsidRPr="00B87291">
        <w:rPr>
          <w:rFonts w:ascii="Angsana New" w:hAnsi="Angsana New"/>
          <w:i/>
          <w:iCs/>
          <w:sz w:val="30"/>
          <w:szCs w:val="30"/>
        </w:rPr>
        <w:t xml:space="preserve"> </w:t>
      </w:r>
      <w:r w:rsidR="009D272D" w:rsidRPr="00B87291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9D272D" w:rsidRPr="00B87291">
        <w:rPr>
          <w:rFonts w:ascii="Angsana New" w:hAnsi="Angsana New"/>
          <w:i/>
          <w:iCs/>
          <w:sz w:val="30"/>
          <w:szCs w:val="30"/>
        </w:rPr>
        <w:t>)</w:t>
      </w:r>
    </w:p>
    <w:p w14:paraId="0781C31A" w14:textId="77777777" w:rsidR="006206AC" w:rsidRPr="00CE546B" w:rsidRDefault="006206AC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1FC16972" w14:textId="77777777" w:rsidR="00CD6C77" w:rsidRPr="00C903D9" w:rsidRDefault="00CD6C77" w:rsidP="00CD6C77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C903D9">
        <w:rPr>
          <w:rFonts w:ascii="Angsana New" w:hAnsi="Angsana New" w:hint="cs"/>
          <w:i/>
          <w:iCs/>
          <w:sz w:val="30"/>
          <w:szCs w:val="30"/>
          <w:cs/>
        </w:rPr>
        <w:t>เทคนิคการประเมินมูลค่า</w:t>
      </w:r>
    </w:p>
    <w:p w14:paraId="59F70245" w14:textId="77777777" w:rsidR="00CD6C77" w:rsidRPr="00CE546B" w:rsidRDefault="00CD6C77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tbl>
      <w:tblPr>
        <w:tblStyle w:val="TableGrid"/>
        <w:tblW w:w="9261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5"/>
        <w:gridCol w:w="6026"/>
      </w:tblGrid>
      <w:tr w:rsidR="00CD6C77" w:rsidRPr="00C903D9" w14:paraId="45DB3848" w14:textId="77777777" w:rsidTr="00176203">
        <w:tc>
          <w:tcPr>
            <w:tcW w:w="3235" w:type="dxa"/>
          </w:tcPr>
          <w:p w14:paraId="741EF252" w14:textId="77777777" w:rsidR="00CD6C77" w:rsidRPr="00C903D9" w:rsidRDefault="00CD6C77" w:rsidP="00176203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3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ประเภทของสินทรัพย์</w:t>
            </w:r>
          </w:p>
        </w:tc>
        <w:tc>
          <w:tcPr>
            <w:tcW w:w="6026" w:type="dxa"/>
          </w:tcPr>
          <w:p w14:paraId="62432B26" w14:textId="77777777" w:rsidR="00CD6C77" w:rsidRPr="00C903D9" w:rsidRDefault="00CD6C77" w:rsidP="00176203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3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</w:t>
            </w:r>
            <w:r w:rsidRPr="00C903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</w:t>
            </w:r>
            <w:r w:rsidRPr="00C903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รประเมินมูลค่</w:t>
            </w:r>
            <w:r w:rsidRPr="00C903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</w:t>
            </w:r>
          </w:p>
        </w:tc>
      </w:tr>
      <w:tr w:rsidR="00CD6C77" w:rsidRPr="00C903D9" w14:paraId="2705FDBA" w14:textId="77777777" w:rsidTr="00176203">
        <w:tc>
          <w:tcPr>
            <w:tcW w:w="3235" w:type="dxa"/>
          </w:tcPr>
          <w:p w14:paraId="060AF614" w14:textId="77777777" w:rsidR="00CD6C77" w:rsidRPr="00C903D9" w:rsidRDefault="00CD6C77" w:rsidP="00176203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03D9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6026" w:type="dxa"/>
          </w:tcPr>
          <w:p w14:paraId="6D8F2186" w14:textId="77777777" w:rsidR="00CD6C77" w:rsidRPr="00C903D9" w:rsidRDefault="00CD6C77" w:rsidP="00176203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03D9">
              <w:rPr>
                <w:rFonts w:ascii="Angsana New" w:hAnsi="Angsana New"/>
                <w:sz w:val="30"/>
                <w:szCs w:val="30"/>
                <w:cs/>
              </w:rPr>
              <w:t>วิธีการเปรียบเทียบราคาตลาด</w:t>
            </w:r>
          </w:p>
        </w:tc>
      </w:tr>
      <w:tr w:rsidR="00CD6C77" w:rsidRPr="00C903D9" w14:paraId="5A51285A" w14:textId="77777777" w:rsidTr="00176203">
        <w:tc>
          <w:tcPr>
            <w:tcW w:w="3235" w:type="dxa"/>
          </w:tcPr>
          <w:p w14:paraId="5672EC79" w14:textId="0D996DA5" w:rsidR="00CD6C77" w:rsidRPr="00C903D9" w:rsidRDefault="00CD6C77" w:rsidP="00176203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03D9">
              <w:rPr>
                <w:rFonts w:ascii="Angsana New" w:hAnsi="Angsana New" w:hint="cs"/>
                <w:sz w:val="30"/>
                <w:szCs w:val="30"/>
                <w:cs/>
              </w:rPr>
              <w:t>โรงงานให้เช่า</w:t>
            </w:r>
            <w:r w:rsidR="00FF39E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F39E0" w:rsidRPr="00C903D9">
              <w:rPr>
                <w:rFonts w:ascii="Angsana New" w:hAnsi="Angsana New" w:hint="cs"/>
                <w:sz w:val="30"/>
                <w:szCs w:val="30"/>
                <w:cs/>
              </w:rPr>
              <w:t>ศูนย์การค้</w:t>
            </w:r>
            <w:r w:rsidR="00FF39E0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6026" w:type="dxa"/>
          </w:tcPr>
          <w:p w14:paraId="11E6B241" w14:textId="41C22112" w:rsidR="00CD6C77" w:rsidRPr="00C903D9" w:rsidRDefault="00CD6C77" w:rsidP="00B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8" w:right="-45" w:hanging="2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D6C77" w14:paraId="26A52F17" w14:textId="77777777" w:rsidTr="00176203">
        <w:tc>
          <w:tcPr>
            <w:tcW w:w="3235" w:type="dxa"/>
          </w:tcPr>
          <w:p w14:paraId="7685DC22" w14:textId="64218299" w:rsidR="00CD6C77" w:rsidRPr="00C903D9" w:rsidRDefault="00FF39E0" w:rsidP="00176203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CD6C77" w:rsidRPr="00C903D9">
              <w:rPr>
                <w:rFonts w:ascii="Angsana New" w:hAnsi="Angsana New" w:hint="cs"/>
                <w:sz w:val="30"/>
                <w:szCs w:val="30"/>
                <w:cs/>
              </w:rPr>
              <w:t>และอาคารที่พักอาศัยให้เช่า</w:t>
            </w:r>
          </w:p>
        </w:tc>
        <w:tc>
          <w:tcPr>
            <w:tcW w:w="6026" w:type="dxa"/>
          </w:tcPr>
          <w:p w14:paraId="085B0395" w14:textId="77777777" w:rsidR="00CD6C77" w:rsidRDefault="00CD6C7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8" w:right="-45" w:hanging="2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03D9">
              <w:rPr>
                <w:rFonts w:ascii="Angsana New" w:hAnsi="Angsana New" w:hint="cs"/>
                <w:sz w:val="30"/>
                <w:szCs w:val="30"/>
                <w:cs/>
              </w:rPr>
              <w:t>วิธีรายได้ โดยการคิดลดกระแสเงินสด</w:t>
            </w:r>
          </w:p>
        </w:tc>
      </w:tr>
    </w:tbl>
    <w:p w14:paraId="47003DA0" w14:textId="77777777" w:rsidR="00445C5E" w:rsidRPr="00CE546B" w:rsidRDefault="00445C5E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2A0C5588" w14:textId="5F49131D" w:rsidR="00CD6C77" w:rsidRPr="00445C5E" w:rsidRDefault="00445C5E" w:rsidP="00445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903D9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4B5E68" w:rsidRPr="004B5E68">
        <w:rPr>
          <w:rFonts w:ascii="Angsana New" w:hAnsi="Angsana New"/>
          <w:sz w:val="30"/>
          <w:szCs w:val="30"/>
        </w:rPr>
        <w:t>3</w:t>
      </w:r>
    </w:p>
    <w:p w14:paraId="363A0385" w14:textId="77777777" w:rsidR="00CD6C77" w:rsidRPr="00CE546B" w:rsidRDefault="00CD6C77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6AA5D93C" w14:textId="77777777" w:rsidR="00CD6C77" w:rsidRPr="00D93995" w:rsidRDefault="00CD6C77" w:rsidP="00CD6C77">
      <w:pPr>
        <w:pStyle w:val="FSBlank"/>
        <w:rPr>
          <w:sz w:val="30"/>
          <w:szCs w:val="30"/>
        </w:rPr>
      </w:pPr>
    </w:p>
    <w:p w14:paraId="778BBD6B" w14:textId="77777777" w:rsidR="005440CB" w:rsidRPr="00227882" w:rsidRDefault="005440CB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</w:rPr>
        <w:sectPr w:rsidR="005440CB" w:rsidRPr="00227882" w:rsidSect="00B37ACE">
          <w:headerReference w:type="default" r:id="rId21"/>
          <w:footerReference w:type="default" r:id="rId22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474F03BA" w14:textId="4CE46F0D" w:rsidR="0020549A" w:rsidRPr="0020549A" w:rsidRDefault="0020549A" w:rsidP="0020549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20549A">
        <w:rPr>
          <w:rFonts w:ascii="Angsana New" w:hAnsi="Angsana New"/>
          <w:b/>
          <w:bCs/>
          <w:sz w:val="30"/>
          <w:szCs w:val="30"/>
          <w:cs/>
        </w:rPr>
        <w:t xml:space="preserve">ที่ดิน </w:t>
      </w:r>
      <w:r w:rsidRPr="0020549A">
        <w:rPr>
          <w:rFonts w:ascii="Angsana New" w:hAnsi="Angsana New"/>
          <w:bCs/>
          <w:sz w:val="30"/>
          <w:szCs w:val="30"/>
          <w:cs/>
        </w:rPr>
        <w:t>อาคาร</w:t>
      </w:r>
      <w:r w:rsidRPr="0020549A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</w:p>
    <w:p w14:paraId="4B2D1783" w14:textId="77777777" w:rsidR="007D014D" w:rsidRPr="00B2384A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4"/>
          <w:szCs w:val="24"/>
        </w:rPr>
      </w:pPr>
      <w:r w:rsidRPr="00162E76">
        <w:rPr>
          <w:rFonts w:ascii="Angsana New" w:hAnsi="Angsana New"/>
          <w:sz w:val="20"/>
          <w:szCs w:val="20"/>
          <w:cs/>
        </w:rPr>
        <w:tab/>
      </w:r>
    </w:p>
    <w:tbl>
      <w:tblPr>
        <w:tblW w:w="14411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9"/>
        <w:gridCol w:w="900"/>
        <w:gridCol w:w="182"/>
        <w:gridCol w:w="990"/>
        <w:gridCol w:w="180"/>
        <w:gridCol w:w="880"/>
        <w:gridCol w:w="180"/>
        <w:gridCol w:w="101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1080"/>
      </w:tblGrid>
      <w:tr w:rsidR="004F1577" w:rsidRPr="00B2384A" w14:paraId="364FA75B" w14:textId="77777777" w:rsidTr="00340998">
        <w:trPr>
          <w:cantSplit/>
          <w:tblHeader/>
        </w:trPr>
        <w:tc>
          <w:tcPr>
            <w:tcW w:w="2979" w:type="dxa"/>
          </w:tcPr>
          <w:p w14:paraId="1BEBDFF3" w14:textId="77777777" w:rsidR="004F1577" w:rsidRPr="00B2384A" w:rsidRDefault="004F1577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bookmarkStart w:id="1" w:name="_Hlk63420027"/>
          </w:p>
        </w:tc>
        <w:tc>
          <w:tcPr>
            <w:tcW w:w="11432" w:type="dxa"/>
            <w:gridSpan w:val="19"/>
          </w:tcPr>
          <w:p w14:paraId="42FB1B35" w14:textId="09ABE05B" w:rsidR="004F1577" w:rsidRPr="00B2384A" w:rsidRDefault="00340998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F1577" w:rsidRPr="00B2384A" w14:paraId="205869DF" w14:textId="77777777" w:rsidTr="00340998">
        <w:trPr>
          <w:cantSplit/>
          <w:tblHeader/>
        </w:trPr>
        <w:tc>
          <w:tcPr>
            <w:tcW w:w="2979" w:type="dxa"/>
          </w:tcPr>
          <w:p w14:paraId="28D42580" w14:textId="77777777" w:rsidR="004F1577" w:rsidRPr="00B2384A" w:rsidRDefault="004F1577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DAF785D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7FA971F4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2285ACAE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D3E5F9B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CE6B9B0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A6E82DC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1C9EF74F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9824CD2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C9D3D4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ระบบ</w:t>
            </w:r>
          </w:p>
        </w:tc>
        <w:tc>
          <w:tcPr>
            <w:tcW w:w="180" w:type="dxa"/>
          </w:tcPr>
          <w:p w14:paraId="77D0470D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42B22A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5B9B338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1D73DC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hanging="1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14:paraId="34F2BD54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560379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1D02F7F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BADC40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</w:tcPr>
          <w:p w14:paraId="5DA0572C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3D0E3F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F1577" w:rsidRPr="00B2384A" w14:paraId="07B60BA3" w14:textId="77777777" w:rsidTr="00340998">
        <w:trPr>
          <w:cantSplit/>
          <w:tblHeader/>
        </w:trPr>
        <w:tc>
          <w:tcPr>
            <w:tcW w:w="2979" w:type="dxa"/>
          </w:tcPr>
          <w:p w14:paraId="7AE24189" w14:textId="77777777" w:rsidR="004F1577" w:rsidRPr="00B2384A" w:rsidRDefault="004F1577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4F92772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756B11DC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27990FC5" w14:textId="77777777" w:rsidR="004F1577" w:rsidRPr="00B2384A" w:rsidRDefault="00D17BD5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อาคาร</w:t>
            </w:r>
            <w:r w:rsidR="00A35BF6" w:rsidRPr="00B2384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และ</w:t>
            </w:r>
          </w:p>
        </w:tc>
        <w:tc>
          <w:tcPr>
            <w:tcW w:w="180" w:type="dxa"/>
          </w:tcPr>
          <w:p w14:paraId="35FED34E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BFD2FE8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B237F39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6BD45A10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ระบบ</w:t>
            </w:r>
          </w:p>
        </w:tc>
        <w:tc>
          <w:tcPr>
            <w:tcW w:w="1350" w:type="dxa"/>
            <w:gridSpan w:val="3"/>
          </w:tcPr>
          <w:p w14:paraId="4C900608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สาธารณูปโภค</w:t>
            </w:r>
          </w:p>
        </w:tc>
        <w:tc>
          <w:tcPr>
            <w:tcW w:w="990" w:type="dxa"/>
          </w:tcPr>
          <w:p w14:paraId="4C44423D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เครื่องจักร</w:t>
            </w:r>
          </w:p>
        </w:tc>
        <w:tc>
          <w:tcPr>
            <w:tcW w:w="180" w:type="dxa"/>
          </w:tcPr>
          <w:p w14:paraId="71ADF620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C80CE8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hanging="1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ติดตั้ง</w:t>
            </w:r>
          </w:p>
        </w:tc>
        <w:tc>
          <w:tcPr>
            <w:tcW w:w="180" w:type="dxa"/>
          </w:tcPr>
          <w:p w14:paraId="4AA3EDAF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E21E68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6B5285D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DA548B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ระหว่าง</w:t>
            </w:r>
          </w:p>
        </w:tc>
        <w:tc>
          <w:tcPr>
            <w:tcW w:w="180" w:type="dxa"/>
          </w:tcPr>
          <w:p w14:paraId="78EA53C0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9BE53C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F1577" w:rsidRPr="00B2384A" w14:paraId="74526DD4" w14:textId="77777777" w:rsidTr="00340998">
        <w:trPr>
          <w:cantSplit/>
          <w:tblHeader/>
        </w:trPr>
        <w:tc>
          <w:tcPr>
            <w:tcW w:w="2979" w:type="dxa"/>
          </w:tcPr>
          <w:p w14:paraId="6DE921B6" w14:textId="77777777" w:rsidR="004F1577" w:rsidRPr="00B2384A" w:rsidRDefault="004F1577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3BF377C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79C046F7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606F7767" w14:textId="77777777" w:rsidR="004F1577" w:rsidRPr="00B2384A" w:rsidRDefault="00A35BF6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ส่วนปรับปร</w:t>
            </w:r>
            <w:r w:rsidR="006D6A99" w:rsidRPr="00B2384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ุง</w:t>
            </w:r>
          </w:p>
        </w:tc>
        <w:tc>
          <w:tcPr>
            <w:tcW w:w="180" w:type="dxa"/>
          </w:tcPr>
          <w:p w14:paraId="2F44860E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2D7A68B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hanging="1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70" w:type="dxa"/>
            <w:gridSpan w:val="3"/>
          </w:tcPr>
          <w:p w14:paraId="561D0C12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ผลิตน้ำเพื่อการ</w:t>
            </w:r>
          </w:p>
        </w:tc>
        <w:tc>
          <w:tcPr>
            <w:tcW w:w="990" w:type="dxa"/>
          </w:tcPr>
          <w:p w14:paraId="3364E5D5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และระบบ</w:t>
            </w:r>
          </w:p>
        </w:tc>
        <w:tc>
          <w:tcPr>
            <w:tcW w:w="180" w:type="dxa"/>
          </w:tcPr>
          <w:p w14:paraId="40D1E74F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A38DC0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และ</w:t>
            </w:r>
          </w:p>
        </w:tc>
        <w:tc>
          <w:tcPr>
            <w:tcW w:w="180" w:type="dxa"/>
          </w:tcPr>
          <w:p w14:paraId="5081E69A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787258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hanging="1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และอุปกรณ์</w:t>
            </w:r>
          </w:p>
        </w:tc>
        <w:tc>
          <w:tcPr>
            <w:tcW w:w="180" w:type="dxa"/>
          </w:tcPr>
          <w:p w14:paraId="01C76FFE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200477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65834FA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F5534E" w14:textId="77777777" w:rsidR="004F1577" w:rsidRPr="00B2384A" w:rsidRDefault="00455E8A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การ</w:t>
            </w:r>
            <w:r w:rsidR="004F1577"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ก่อสร้าง</w:t>
            </w:r>
          </w:p>
        </w:tc>
        <w:tc>
          <w:tcPr>
            <w:tcW w:w="180" w:type="dxa"/>
          </w:tcPr>
          <w:p w14:paraId="4E89B42C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D1D7D9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F1577" w:rsidRPr="00B2384A" w14:paraId="3AC6AAFC" w14:textId="77777777" w:rsidTr="00340998">
        <w:trPr>
          <w:cantSplit/>
          <w:tblHeader/>
        </w:trPr>
        <w:tc>
          <w:tcPr>
            <w:tcW w:w="2979" w:type="dxa"/>
          </w:tcPr>
          <w:p w14:paraId="194C6198" w14:textId="77777777" w:rsidR="004F1577" w:rsidRPr="00B2384A" w:rsidRDefault="004F1577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248B633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82" w:type="dxa"/>
          </w:tcPr>
          <w:p w14:paraId="5A827BEC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5AD8EBD1" w14:textId="77777777" w:rsidR="004F1577" w:rsidRPr="00B2384A" w:rsidRDefault="006D6A99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14:paraId="4EDB9E05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A4A11A3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ศูนย์การค้า</w:t>
            </w:r>
          </w:p>
        </w:tc>
        <w:tc>
          <w:tcPr>
            <w:tcW w:w="180" w:type="dxa"/>
          </w:tcPr>
          <w:p w14:paraId="669382AA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4408958A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อุตสาหกรรม</w:t>
            </w:r>
          </w:p>
        </w:tc>
        <w:tc>
          <w:tcPr>
            <w:tcW w:w="1350" w:type="dxa"/>
            <w:gridSpan w:val="3"/>
          </w:tcPr>
          <w:p w14:paraId="185DAA8C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ป้องกันอุทกภัย</w:t>
            </w:r>
          </w:p>
        </w:tc>
        <w:tc>
          <w:tcPr>
            <w:tcW w:w="990" w:type="dxa"/>
          </w:tcPr>
          <w:p w14:paraId="5C648769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180" w:type="dxa"/>
          </w:tcPr>
          <w:p w14:paraId="17ABBD16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81A4B9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hanging="1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32991BBC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C9BC8F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74539BCD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8D1037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</w:tcPr>
          <w:p w14:paraId="2CB3FADA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AB541E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F1577" w:rsidRPr="00B2384A" w14:paraId="165A2CBC" w14:textId="77777777" w:rsidTr="00340998">
        <w:trPr>
          <w:cantSplit/>
          <w:tblHeader/>
        </w:trPr>
        <w:tc>
          <w:tcPr>
            <w:tcW w:w="2979" w:type="dxa"/>
          </w:tcPr>
          <w:p w14:paraId="729A6634" w14:textId="77777777" w:rsidR="004F1577" w:rsidRPr="00B2384A" w:rsidRDefault="004F1577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432" w:type="dxa"/>
            <w:gridSpan w:val="19"/>
          </w:tcPr>
          <w:p w14:paraId="284FBEDF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F1577" w:rsidRPr="00B2384A" w14:paraId="7B40C79E" w14:textId="77777777" w:rsidTr="00340998">
        <w:trPr>
          <w:cantSplit/>
        </w:trPr>
        <w:tc>
          <w:tcPr>
            <w:tcW w:w="2979" w:type="dxa"/>
          </w:tcPr>
          <w:p w14:paraId="1C72D2DC" w14:textId="77777777" w:rsidR="004F1577" w:rsidRPr="00B2384A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23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  <w:r w:rsidRPr="00B2384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ab/>
            </w:r>
          </w:p>
        </w:tc>
        <w:tc>
          <w:tcPr>
            <w:tcW w:w="900" w:type="dxa"/>
          </w:tcPr>
          <w:p w14:paraId="7C0FFBFD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14:paraId="0C431059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3D6EE7E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788082D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8AE8D39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B6CAC9C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63269B89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B29BFD1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B0A817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32D5B29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E0F27CF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6770A0B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FC8F34D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B2AD0BB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963DE0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2D066BC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020227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819736D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6DED99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014A1" w:rsidRPr="00B2384A" w14:paraId="648EA419" w14:textId="77777777" w:rsidTr="00340998">
        <w:trPr>
          <w:cantSplit/>
        </w:trPr>
        <w:tc>
          <w:tcPr>
            <w:tcW w:w="2979" w:type="dxa"/>
          </w:tcPr>
          <w:p w14:paraId="7F36EBB6" w14:textId="52DAD193" w:rsidR="006014A1" w:rsidRPr="00B2384A" w:rsidRDefault="006014A1" w:rsidP="0060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B2384A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B2384A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B2384A">
              <w:rPr>
                <w:rFonts w:ascii="Angsana New" w:hAnsi="Angsana New"/>
                <w:sz w:val="24"/>
                <w:szCs w:val="24"/>
              </w:rPr>
              <w:t>256</w:t>
            </w:r>
            <w:r w:rsidR="000812A3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900" w:type="dxa"/>
          </w:tcPr>
          <w:p w14:paraId="78FD93EF" w14:textId="389E3315" w:rsidR="006014A1" w:rsidRPr="006014A1" w:rsidRDefault="006014A1" w:rsidP="006014A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6014A1">
              <w:rPr>
                <w:rFonts w:ascii="Angsana New" w:hAnsi="Angsana New"/>
                <w:sz w:val="24"/>
                <w:szCs w:val="24"/>
                <w:lang w:val="en-US"/>
              </w:rPr>
              <w:t>530</w:t>
            </w:r>
            <w:r w:rsidRPr="006014A1">
              <w:rPr>
                <w:rFonts w:ascii="Angsana New" w:hAnsi="Angsana New"/>
                <w:sz w:val="24"/>
                <w:szCs w:val="24"/>
              </w:rPr>
              <w:t>,</w:t>
            </w:r>
            <w:r w:rsidRPr="006014A1">
              <w:rPr>
                <w:rFonts w:ascii="Angsana New" w:hAnsi="Angsana New"/>
                <w:sz w:val="24"/>
                <w:szCs w:val="24"/>
                <w:lang w:val="en-US"/>
              </w:rPr>
              <w:t>087</w:t>
            </w:r>
          </w:p>
        </w:tc>
        <w:tc>
          <w:tcPr>
            <w:tcW w:w="182" w:type="dxa"/>
          </w:tcPr>
          <w:p w14:paraId="33212A8A" w14:textId="77777777" w:rsidR="006014A1" w:rsidRPr="006014A1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69CD92" w14:textId="1D6052DD" w:rsidR="006014A1" w:rsidRPr="006014A1" w:rsidRDefault="006014A1" w:rsidP="006014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6014A1">
              <w:rPr>
                <w:rFonts w:ascii="Angsana New" w:hAnsi="Angsana New"/>
                <w:sz w:val="24"/>
                <w:szCs w:val="24"/>
                <w:lang w:val="en-US"/>
              </w:rPr>
              <w:t>63</w:t>
            </w:r>
            <w:r w:rsidRPr="006014A1">
              <w:rPr>
                <w:rFonts w:ascii="Angsana New" w:hAnsi="Angsana New"/>
                <w:sz w:val="24"/>
                <w:szCs w:val="24"/>
              </w:rPr>
              <w:t>,</w:t>
            </w:r>
            <w:r w:rsidRPr="006014A1">
              <w:rPr>
                <w:rFonts w:ascii="Angsana New" w:hAnsi="Angsana New"/>
                <w:sz w:val="24"/>
                <w:szCs w:val="24"/>
                <w:lang w:val="en-US"/>
              </w:rPr>
              <w:t>765</w:t>
            </w:r>
          </w:p>
        </w:tc>
        <w:tc>
          <w:tcPr>
            <w:tcW w:w="180" w:type="dxa"/>
          </w:tcPr>
          <w:p w14:paraId="680020EB" w14:textId="77777777" w:rsidR="006014A1" w:rsidRPr="006014A1" w:rsidRDefault="006014A1" w:rsidP="006014A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7FBD121" w14:textId="2307F920" w:rsidR="006014A1" w:rsidRPr="006014A1" w:rsidRDefault="006014A1" w:rsidP="006014A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6014A1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6014A1">
              <w:rPr>
                <w:rFonts w:ascii="Angsana New" w:hAnsi="Angsana New"/>
                <w:sz w:val="24"/>
                <w:szCs w:val="24"/>
              </w:rPr>
              <w:t>,</w:t>
            </w:r>
            <w:r w:rsidRPr="006014A1">
              <w:rPr>
                <w:rFonts w:ascii="Angsana New" w:hAnsi="Angsana New"/>
                <w:sz w:val="24"/>
                <w:szCs w:val="24"/>
                <w:lang w:val="en-US"/>
              </w:rPr>
              <w:t>273</w:t>
            </w:r>
          </w:p>
        </w:tc>
        <w:tc>
          <w:tcPr>
            <w:tcW w:w="180" w:type="dxa"/>
          </w:tcPr>
          <w:p w14:paraId="4292BF32" w14:textId="77777777" w:rsidR="006014A1" w:rsidRPr="006014A1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12BDC3B3" w14:textId="38318F05" w:rsidR="006014A1" w:rsidRPr="006014A1" w:rsidRDefault="006014A1" w:rsidP="006014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6014A1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6014A1">
              <w:rPr>
                <w:rFonts w:ascii="Angsana New" w:hAnsi="Angsana New"/>
                <w:sz w:val="24"/>
                <w:szCs w:val="24"/>
              </w:rPr>
              <w:t>,</w:t>
            </w:r>
            <w:r w:rsidRPr="006014A1">
              <w:rPr>
                <w:rFonts w:ascii="Angsana New" w:hAnsi="Angsana New"/>
                <w:sz w:val="24"/>
                <w:szCs w:val="24"/>
                <w:lang w:val="en-US"/>
              </w:rPr>
              <w:t>083</w:t>
            </w:r>
            <w:r w:rsidRPr="006014A1">
              <w:rPr>
                <w:rFonts w:ascii="Angsana New" w:hAnsi="Angsana New"/>
                <w:sz w:val="24"/>
                <w:szCs w:val="24"/>
              </w:rPr>
              <w:t>,</w:t>
            </w:r>
            <w:r w:rsidRPr="006014A1">
              <w:rPr>
                <w:rFonts w:ascii="Angsana New" w:hAnsi="Angsana New"/>
                <w:sz w:val="24"/>
                <w:szCs w:val="24"/>
                <w:lang w:val="en-US"/>
              </w:rPr>
              <w:t>004</w:t>
            </w:r>
          </w:p>
        </w:tc>
        <w:tc>
          <w:tcPr>
            <w:tcW w:w="180" w:type="dxa"/>
          </w:tcPr>
          <w:p w14:paraId="15095809" w14:textId="77777777" w:rsidR="006014A1" w:rsidRPr="006014A1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8318FA" w14:textId="56972540" w:rsidR="006014A1" w:rsidRPr="006014A1" w:rsidRDefault="006014A1" w:rsidP="006014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14A1">
              <w:rPr>
                <w:rFonts w:ascii="Angsana New" w:hAnsi="Angsana New"/>
                <w:sz w:val="24"/>
                <w:szCs w:val="24"/>
                <w:lang w:val="en-US" w:bidi="th-TH"/>
              </w:rPr>
              <w:t>1,711,272</w:t>
            </w:r>
          </w:p>
        </w:tc>
        <w:tc>
          <w:tcPr>
            <w:tcW w:w="180" w:type="dxa"/>
          </w:tcPr>
          <w:p w14:paraId="1A620225" w14:textId="77777777" w:rsidR="006014A1" w:rsidRPr="006014A1" w:rsidRDefault="006014A1" w:rsidP="006014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F8F851" w14:textId="76E0282B" w:rsidR="006014A1" w:rsidRPr="006014A1" w:rsidRDefault="006014A1" w:rsidP="006014A1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014A1">
              <w:rPr>
                <w:rFonts w:ascii="Angsana New" w:hAnsi="Angsana New"/>
                <w:sz w:val="24"/>
                <w:szCs w:val="24"/>
                <w:lang w:val="en-US" w:bidi="th-TH"/>
              </w:rPr>
              <w:t>134</w:t>
            </w:r>
            <w:r w:rsidRPr="006014A1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14A1">
              <w:rPr>
                <w:rFonts w:ascii="Angsana New" w:hAnsi="Angsana New"/>
                <w:sz w:val="24"/>
                <w:szCs w:val="24"/>
                <w:lang w:val="en-US" w:bidi="th-TH"/>
              </w:rPr>
              <w:t>156</w:t>
            </w:r>
          </w:p>
        </w:tc>
        <w:tc>
          <w:tcPr>
            <w:tcW w:w="180" w:type="dxa"/>
            <w:vAlign w:val="bottom"/>
          </w:tcPr>
          <w:p w14:paraId="365B2214" w14:textId="77777777" w:rsidR="006014A1" w:rsidRPr="006014A1" w:rsidRDefault="006014A1" w:rsidP="006014A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372D42" w14:textId="7E987042" w:rsidR="006014A1" w:rsidRPr="006014A1" w:rsidRDefault="006014A1" w:rsidP="006014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014A1">
              <w:rPr>
                <w:rFonts w:ascii="Angsana New" w:hAnsi="Angsana New"/>
                <w:sz w:val="24"/>
                <w:szCs w:val="24"/>
                <w:lang w:val="en-US" w:bidi="th-TH"/>
              </w:rPr>
              <w:t>53</w:t>
            </w:r>
            <w:r w:rsidRPr="006014A1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14A1">
              <w:rPr>
                <w:rFonts w:ascii="Angsana New" w:hAnsi="Angsana New"/>
                <w:sz w:val="24"/>
                <w:szCs w:val="24"/>
                <w:lang w:val="en-US" w:bidi="th-TH"/>
              </w:rPr>
              <w:t>835</w:t>
            </w:r>
          </w:p>
        </w:tc>
        <w:tc>
          <w:tcPr>
            <w:tcW w:w="180" w:type="dxa"/>
            <w:vAlign w:val="bottom"/>
          </w:tcPr>
          <w:p w14:paraId="1CD02E92" w14:textId="77777777" w:rsidR="006014A1" w:rsidRPr="006014A1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975899" w14:textId="59B90DBA" w:rsidR="006014A1" w:rsidRPr="006014A1" w:rsidRDefault="006014A1" w:rsidP="006014A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6014A1">
              <w:rPr>
                <w:rFonts w:ascii="Angsana New" w:hAnsi="Angsana New"/>
                <w:sz w:val="24"/>
                <w:szCs w:val="24"/>
                <w:lang w:val="en-US" w:bidi="th-TH"/>
              </w:rPr>
              <w:t>60</w:t>
            </w:r>
            <w:r w:rsidRPr="006014A1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14A1">
              <w:rPr>
                <w:rFonts w:ascii="Angsana New" w:hAnsi="Angsana New"/>
                <w:sz w:val="24"/>
                <w:szCs w:val="24"/>
                <w:lang w:val="en-US" w:bidi="th-TH"/>
              </w:rPr>
              <w:t>427</w:t>
            </w:r>
          </w:p>
        </w:tc>
        <w:tc>
          <w:tcPr>
            <w:tcW w:w="180" w:type="dxa"/>
            <w:vAlign w:val="bottom"/>
          </w:tcPr>
          <w:p w14:paraId="3E2EE350" w14:textId="77777777" w:rsidR="006014A1" w:rsidRPr="006014A1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D3461C" w14:textId="4C60E85A" w:rsidR="006014A1" w:rsidRPr="006014A1" w:rsidRDefault="006014A1" w:rsidP="006014A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6014A1">
              <w:rPr>
                <w:rFonts w:ascii="Angsana New" w:hAnsi="Angsana New"/>
                <w:sz w:val="24"/>
                <w:szCs w:val="24"/>
                <w:lang w:val="en-US"/>
              </w:rPr>
              <w:t>18</w:t>
            </w:r>
            <w:r w:rsidRPr="006014A1">
              <w:rPr>
                <w:rFonts w:ascii="Angsana New" w:hAnsi="Angsana New"/>
                <w:sz w:val="24"/>
                <w:szCs w:val="24"/>
              </w:rPr>
              <w:t>,</w:t>
            </w:r>
            <w:r w:rsidRPr="006014A1">
              <w:rPr>
                <w:rFonts w:ascii="Angsana New" w:hAnsi="Angsana New"/>
                <w:sz w:val="24"/>
                <w:szCs w:val="24"/>
                <w:lang w:val="en-US"/>
              </w:rPr>
              <w:t>603</w:t>
            </w:r>
          </w:p>
        </w:tc>
        <w:tc>
          <w:tcPr>
            <w:tcW w:w="180" w:type="dxa"/>
            <w:vAlign w:val="bottom"/>
          </w:tcPr>
          <w:p w14:paraId="6F35760A" w14:textId="77777777" w:rsidR="006014A1" w:rsidRPr="006014A1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FE3D9D" w14:textId="7B137A10" w:rsidR="006014A1" w:rsidRPr="006014A1" w:rsidRDefault="006014A1" w:rsidP="006014A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6014A1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6014A1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14A1">
              <w:rPr>
                <w:rFonts w:ascii="Angsana New" w:hAnsi="Angsana New"/>
                <w:sz w:val="24"/>
                <w:szCs w:val="24"/>
                <w:lang w:val="en-US" w:bidi="th-TH"/>
              </w:rPr>
              <w:t>658</w:t>
            </w:r>
            <w:r w:rsidRPr="006014A1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14A1">
              <w:rPr>
                <w:rFonts w:ascii="Angsana New" w:hAnsi="Angsana New"/>
                <w:sz w:val="24"/>
                <w:szCs w:val="24"/>
                <w:lang w:val="en-US" w:bidi="th-TH"/>
              </w:rPr>
              <w:t>422</w:t>
            </w:r>
          </w:p>
        </w:tc>
      </w:tr>
      <w:tr w:rsidR="006014A1" w:rsidRPr="00B2384A" w14:paraId="3BFA7BC8" w14:textId="77777777">
        <w:trPr>
          <w:cantSplit/>
        </w:trPr>
        <w:tc>
          <w:tcPr>
            <w:tcW w:w="2979" w:type="dxa"/>
          </w:tcPr>
          <w:p w14:paraId="22E36F4F" w14:textId="7C4E343A" w:rsidR="006014A1" w:rsidRPr="00B2384A" w:rsidRDefault="006014A1" w:rsidP="0060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0A31DEC1" w14:textId="41D2E707" w:rsidR="006014A1" w:rsidRPr="00B2384A" w:rsidRDefault="006014A1" w:rsidP="006014A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5,403</w:t>
            </w:r>
          </w:p>
        </w:tc>
        <w:tc>
          <w:tcPr>
            <w:tcW w:w="182" w:type="dxa"/>
          </w:tcPr>
          <w:p w14:paraId="363B364E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9F1DEA" w14:textId="385DB195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2,516</w:t>
            </w:r>
          </w:p>
        </w:tc>
        <w:tc>
          <w:tcPr>
            <w:tcW w:w="180" w:type="dxa"/>
          </w:tcPr>
          <w:p w14:paraId="2B4B49BD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258A630" w14:textId="27F35B29" w:rsidR="006014A1" w:rsidRPr="00B2384A" w:rsidRDefault="006014A1" w:rsidP="006014A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472</w:t>
            </w:r>
          </w:p>
        </w:tc>
        <w:tc>
          <w:tcPr>
            <w:tcW w:w="180" w:type="dxa"/>
          </w:tcPr>
          <w:p w14:paraId="1DEC40B4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0B7AF4E4" w14:textId="2E444B25" w:rsidR="006014A1" w:rsidRPr="00B2384A" w:rsidRDefault="006014A1" w:rsidP="006014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487</w:t>
            </w:r>
          </w:p>
        </w:tc>
        <w:tc>
          <w:tcPr>
            <w:tcW w:w="180" w:type="dxa"/>
          </w:tcPr>
          <w:p w14:paraId="07117B7D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BB27C7" w14:textId="5E4C80A4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B2384A">
              <w:rPr>
                <w:rFonts w:ascii="Angsana New" w:hAnsi="Angsana New"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851</w:t>
            </w:r>
          </w:p>
        </w:tc>
        <w:tc>
          <w:tcPr>
            <w:tcW w:w="180" w:type="dxa"/>
          </w:tcPr>
          <w:p w14:paraId="5AF1CE10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7B34AD" w14:textId="0A2EF6A6" w:rsidR="006014A1" w:rsidRPr="00B2384A" w:rsidRDefault="006014A1" w:rsidP="006014A1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3,090</w:t>
            </w:r>
          </w:p>
        </w:tc>
        <w:tc>
          <w:tcPr>
            <w:tcW w:w="180" w:type="dxa"/>
            <w:vAlign w:val="bottom"/>
          </w:tcPr>
          <w:p w14:paraId="56A083CC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6ED16BA" w14:textId="4361F1D3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7,727</w:t>
            </w:r>
          </w:p>
        </w:tc>
        <w:tc>
          <w:tcPr>
            <w:tcW w:w="180" w:type="dxa"/>
            <w:vAlign w:val="bottom"/>
          </w:tcPr>
          <w:p w14:paraId="308DD3CF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C0377CD" w14:textId="18F90F50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1,124</w:t>
            </w:r>
          </w:p>
        </w:tc>
        <w:tc>
          <w:tcPr>
            <w:tcW w:w="180" w:type="dxa"/>
          </w:tcPr>
          <w:p w14:paraId="3C17D7E1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C1957F" w14:textId="49EA760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157,895</w:t>
            </w:r>
          </w:p>
        </w:tc>
        <w:tc>
          <w:tcPr>
            <w:tcW w:w="180" w:type="dxa"/>
            <w:vAlign w:val="bottom"/>
          </w:tcPr>
          <w:p w14:paraId="12912346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502EAE7" w14:textId="2D7A9E83" w:rsidR="006014A1" w:rsidRPr="00B2384A" w:rsidRDefault="006014A1" w:rsidP="006014A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181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565</w:t>
            </w:r>
          </w:p>
        </w:tc>
      </w:tr>
      <w:tr w:rsidR="006014A1" w:rsidRPr="00B2384A" w14:paraId="774F6366" w14:textId="77777777">
        <w:trPr>
          <w:cantSplit/>
        </w:trPr>
        <w:tc>
          <w:tcPr>
            <w:tcW w:w="2979" w:type="dxa"/>
          </w:tcPr>
          <w:p w14:paraId="4F3A3ADB" w14:textId="4B43192D" w:rsidR="006014A1" w:rsidRPr="00B2384A" w:rsidRDefault="006014A1" w:rsidP="0060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900" w:type="dxa"/>
          </w:tcPr>
          <w:p w14:paraId="07F0D35B" w14:textId="6690C533" w:rsidR="006014A1" w:rsidRPr="00B2384A" w:rsidRDefault="006014A1" w:rsidP="006014A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CE8FDD6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5EC1EC" w14:textId="6319BB43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38,379</w:t>
            </w:r>
          </w:p>
        </w:tc>
        <w:tc>
          <w:tcPr>
            <w:tcW w:w="180" w:type="dxa"/>
          </w:tcPr>
          <w:p w14:paraId="3B426A01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DE97815" w14:textId="2FF769EA" w:rsidR="006014A1" w:rsidRPr="00B2384A" w:rsidRDefault="006014A1" w:rsidP="006014A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6,353</w:t>
            </w:r>
          </w:p>
        </w:tc>
        <w:tc>
          <w:tcPr>
            <w:tcW w:w="180" w:type="dxa"/>
          </w:tcPr>
          <w:p w14:paraId="00B0C807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18F6548A" w14:textId="3CB0FC33" w:rsidR="006014A1" w:rsidRPr="00B2384A" w:rsidRDefault="006014A1" w:rsidP="006014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2,571</w:t>
            </w:r>
          </w:p>
        </w:tc>
        <w:tc>
          <w:tcPr>
            <w:tcW w:w="180" w:type="dxa"/>
          </w:tcPr>
          <w:p w14:paraId="3D15FB1D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4F69BB" w14:textId="51D2435A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69,930</w:t>
            </w:r>
          </w:p>
        </w:tc>
        <w:tc>
          <w:tcPr>
            <w:tcW w:w="180" w:type="dxa"/>
          </w:tcPr>
          <w:p w14:paraId="7497F329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586FFF" w14:textId="56908993" w:rsidR="006014A1" w:rsidRPr="00B2384A" w:rsidRDefault="006014A1" w:rsidP="006014A1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3,142</w:t>
            </w:r>
          </w:p>
        </w:tc>
        <w:tc>
          <w:tcPr>
            <w:tcW w:w="180" w:type="dxa"/>
            <w:vAlign w:val="bottom"/>
          </w:tcPr>
          <w:p w14:paraId="4FCD461A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0743B1" w14:textId="0807A75B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7,570</w:t>
            </w:r>
          </w:p>
        </w:tc>
        <w:tc>
          <w:tcPr>
            <w:tcW w:w="180" w:type="dxa"/>
          </w:tcPr>
          <w:p w14:paraId="5EBC9485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39AAD81" w14:textId="679BE643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FFED2A7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E431A0" w14:textId="6A13AF90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(127,945)</w:t>
            </w:r>
          </w:p>
        </w:tc>
        <w:tc>
          <w:tcPr>
            <w:tcW w:w="180" w:type="dxa"/>
            <w:vAlign w:val="bottom"/>
          </w:tcPr>
          <w:p w14:paraId="4650A29D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7B328F" w14:textId="76C0B921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6014A1" w:rsidRPr="00B2384A" w14:paraId="166E70FA" w14:textId="77777777">
        <w:trPr>
          <w:cantSplit/>
        </w:trPr>
        <w:tc>
          <w:tcPr>
            <w:tcW w:w="2979" w:type="dxa"/>
          </w:tcPr>
          <w:p w14:paraId="3BA53CE3" w14:textId="208A0BC3" w:rsidR="006014A1" w:rsidRPr="00B2384A" w:rsidRDefault="006014A1" w:rsidP="0060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 w:hint="cs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4D1D9B9E" w14:textId="2520EEEF" w:rsidR="006014A1" w:rsidRPr="00B2384A" w:rsidRDefault="006014A1" w:rsidP="006014A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3E7DD5C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23C78B" w14:textId="385CC816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AB1763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2ACD60E" w14:textId="4A6B9FB2" w:rsidR="006014A1" w:rsidRPr="00B2384A" w:rsidRDefault="006014A1" w:rsidP="006014A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B9CAD8E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34BAEB97" w14:textId="57D5C778" w:rsidR="006014A1" w:rsidRPr="00B2384A" w:rsidRDefault="006014A1" w:rsidP="006014A1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ECD2E1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813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62BF1A" w14:textId="4DCCC752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84A3F95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37620B5" w14:textId="6ED249A3" w:rsidR="006014A1" w:rsidRPr="00B2384A" w:rsidRDefault="006014A1" w:rsidP="006014A1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5D1709B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ED9D4A2" w14:textId="3DCD1CAC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5BF1B06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7C9CA8" w14:textId="0C75B3DF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969</w:t>
            </w:r>
          </w:p>
        </w:tc>
        <w:tc>
          <w:tcPr>
            <w:tcW w:w="180" w:type="dxa"/>
          </w:tcPr>
          <w:p w14:paraId="2A92AD07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04B0C5" w14:textId="0C443C5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6FE5D7E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558224" w14:textId="0B07AFDC" w:rsidR="006014A1" w:rsidRPr="00B2384A" w:rsidRDefault="006014A1" w:rsidP="006014A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969</w:t>
            </w:r>
          </w:p>
        </w:tc>
      </w:tr>
      <w:tr w:rsidR="006014A1" w:rsidRPr="00B2384A" w14:paraId="4890E095" w14:textId="77777777">
        <w:trPr>
          <w:cantSplit/>
        </w:trPr>
        <w:tc>
          <w:tcPr>
            <w:tcW w:w="2979" w:type="dxa"/>
          </w:tcPr>
          <w:p w14:paraId="713F4416" w14:textId="1A1D6505" w:rsidR="006014A1" w:rsidRPr="00B2384A" w:rsidRDefault="006014A1" w:rsidP="0060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 w:rsidRPr="00B2384A">
              <w:rPr>
                <w:rFonts w:ascii="Angsana New" w:hAnsi="Angsana New" w:hint="cs"/>
                <w:sz w:val="24"/>
                <w:szCs w:val="24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14:paraId="2323F1CF" w14:textId="2ADBB370" w:rsidR="006014A1" w:rsidRPr="00B2384A" w:rsidRDefault="006014A1" w:rsidP="006014A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50068BE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BF12FE" w14:textId="3CC08974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C488F8A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6B75EF3" w14:textId="02E6FBD9" w:rsidR="006014A1" w:rsidRPr="00B2384A" w:rsidRDefault="006014A1" w:rsidP="006014A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3C2647F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33963C45" w14:textId="45A26650" w:rsidR="006014A1" w:rsidRPr="00B2384A" w:rsidRDefault="006014A1" w:rsidP="006014A1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592FEA1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813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3F3EFB" w14:textId="4D4814EB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(</w:t>
            </w: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  <w:r w:rsidRPr="00B2384A">
              <w:rPr>
                <w:rFonts w:ascii="Angsana New" w:hAnsi="Angsana New"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959</w:t>
            </w:r>
            <w:r w:rsidRPr="00B2384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C5FEA83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B4A0CD" w14:textId="70A047F1" w:rsidR="006014A1" w:rsidRPr="00B2384A" w:rsidRDefault="006014A1" w:rsidP="006014A1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(</w:t>
            </w: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B2384A">
              <w:rPr>
                <w:rFonts w:ascii="Angsana New" w:hAnsi="Angsana New"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140</w:t>
            </w:r>
            <w:r w:rsidRPr="00B2384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5A8979AA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0D5A81" w14:textId="7FD479D4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692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0655E859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BF5DDF" w14:textId="1FAB0018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834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50810F0D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2B33CD" w14:textId="78D57CF6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E6EFD4A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2F7D41C" w14:textId="6121AFD7" w:rsidR="006014A1" w:rsidRPr="00B2384A" w:rsidRDefault="006014A1" w:rsidP="006014A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18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625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</w:tr>
      <w:tr w:rsidR="006014A1" w:rsidRPr="00B2384A" w14:paraId="54E95BFA" w14:textId="77777777">
        <w:trPr>
          <w:cantSplit/>
        </w:trPr>
        <w:tc>
          <w:tcPr>
            <w:tcW w:w="2979" w:type="dxa"/>
          </w:tcPr>
          <w:p w14:paraId="6E2EDE78" w14:textId="0232CF10" w:rsidR="006014A1" w:rsidRPr="00B2384A" w:rsidRDefault="006014A1" w:rsidP="0060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</w:rPr>
              <w:t>ลดลงจากการขาย</w:t>
            </w:r>
            <w:r w:rsidRPr="00D34725">
              <w:rPr>
                <w:rFonts w:ascii="Angsana New" w:hAnsi="Angsana New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900" w:type="dxa"/>
          </w:tcPr>
          <w:p w14:paraId="17199BF4" w14:textId="6463AAB6" w:rsidR="006014A1" w:rsidRPr="00B2384A" w:rsidRDefault="006014A1" w:rsidP="006014A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4C80AAF1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2ACE71" w14:textId="5E98FFA0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83EBEA9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A252BBF" w14:textId="2E9392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F0BE367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161FB5EB" w14:textId="6E66A3F0" w:rsidR="006014A1" w:rsidRPr="00B2384A" w:rsidRDefault="006014A1" w:rsidP="006014A1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992C77E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813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FC25C8" w14:textId="72AC1DAE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A4250E8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26B9CF" w14:textId="4FFB80D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1B318C3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C9AD29" w14:textId="7E8A8FD8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A04B9D6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5A2C91" w14:textId="24BD4636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386CB11C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D3515E" w14:textId="0C3B3919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1E566F5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8AB7662" w14:textId="570A1F64" w:rsidR="006014A1" w:rsidRPr="00B2384A" w:rsidRDefault="006014A1" w:rsidP="006014A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6014A1" w:rsidRPr="00B2384A" w14:paraId="4A49CF4A" w14:textId="77777777">
        <w:trPr>
          <w:cantSplit/>
        </w:trPr>
        <w:tc>
          <w:tcPr>
            <w:tcW w:w="2979" w:type="dxa"/>
          </w:tcPr>
          <w:p w14:paraId="3F58B2A4" w14:textId="629E9B93" w:rsidR="006014A1" w:rsidRPr="00B2384A" w:rsidRDefault="006014A1" w:rsidP="0060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D34725">
              <w:rPr>
                <w:rFonts w:ascii="Angsana New" w:hAnsi="Angsana New"/>
                <w:sz w:val="24"/>
                <w:szCs w:val="24"/>
              </w:rPr>
              <w:t>(</w:t>
            </w:r>
            <w:r w:rsidRPr="00D34725"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หมายเหตุประกอบงบการเงินข้อ </w:t>
            </w:r>
            <w:r w:rsidR="00C93C4D">
              <w:rPr>
                <w:rFonts w:ascii="Angsana New" w:hAnsi="Angsana New"/>
                <w:sz w:val="24"/>
                <w:szCs w:val="24"/>
              </w:rPr>
              <w:t>9</w:t>
            </w:r>
            <w:r w:rsidRPr="00D3472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8CA05E2" w14:textId="06B81913" w:rsidR="006014A1" w:rsidRPr="00B2384A" w:rsidRDefault="006014A1" w:rsidP="006014A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(5,403)</w:t>
            </w:r>
          </w:p>
        </w:tc>
        <w:tc>
          <w:tcPr>
            <w:tcW w:w="182" w:type="dxa"/>
          </w:tcPr>
          <w:p w14:paraId="095093CF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432478" w14:textId="146D703A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(</w:t>
            </w: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32</w:t>
            </w:r>
            <w:r w:rsidRPr="00B2384A">
              <w:rPr>
                <w:rFonts w:ascii="Angsana New" w:hAnsi="Angsana New"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382</w:t>
            </w:r>
            <w:r w:rsidRPr="00B2384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1DAF93D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78989DDB" w14:textId="056A4461" w:rsidR="006014A1" w:rsidRPr="00B2384A" w:rsidRDefault="006014A1" w:rsidP="006014A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1ECCEC7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44C55147" w14:textId="6EF77564" w:rsidR="006014A1" w:rsidRPr="00B2384A" w:rsidRDefault="006014A1" w:rsidP="006014A1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0CBF858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813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0322DC" w14:textId="38655BE5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(</w:t>
            </w: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Pr="00B2384A">
              <w:rPr>
                <w:rFonts w:ascii="Angsana New" w:hAnsi="Angsana New"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268</w:t>
            </w:r>
            <w:r w:rsidRPr="00B2384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6F5D120F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08AB5DE" w14:textId="7C13F98D" w:rsidR="006014A1" w:rsidRPr="00B2384A" w:rsidRDefault="006014A1" w:rsidP="006014A1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46FFF8F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ABD8BC" w14:textId="75D0693D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(4,488)</w:t>
            </w:r>
          </w:p>
        </w:tc>
        <w:tc>
          <w:tcPr>
            <w:tcW w:w="180" w:type="dxa"/>
          </w:tcPr>
          <w:p w14:paraId="36A65839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9357D4" w14:textId="71435F7E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D9D20AD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FB83B0" w14:textId="3A026180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EF7ADB6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CFF07D" w14:textId="63370E79" w:rsidR="006014A1" w:rsidRPr="00B2384A" w:rsidRDefault="006014A1" w:rsidP="006014A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(49,541)</w:t>
            </w:r>
          </w:p>
        </w:tc>
      </w:tr>
      <w:tr w:rsidR="006014A1" w:rsidRPr="00B2384A" w14:paraId="2F20B02D" w14:textId="77777777" w:rsidTr="00340998">
        <w:trPr>
          <w:cantSplit/>
        </w:trPr>
        <w:tc>
          <w:tcPr>
            <w:tcW w:w="2979" w:type="dxa"/>
          </w:tcPr>
          <w:p w14:paraId="0CA22898" w14:textId="2E2EA798" w:rsidR="006014A1" w:rsidRPr="00B2384A" w:rsidRDefault="006014A1" w:rsidP="0060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8"/>
                <w:tab w:val="left" w:pos="226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812A3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B2384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3FC1979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396A1106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1BD365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78996B9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4467E031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0109F5A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78BE1A95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00EACA2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E0188E9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BEE261D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390DB6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9CFDD87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7258CA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C50191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FD9FCC2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8C2533A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1FFAD1E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8A11199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62CC8CF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014A1" w:rsidRPr="00B2384A" w14:paraId="62EDB898" w14:textId="77777777" w:rsidTr="00340998">
        <w:trPr>
          <w:cantSplit/>
        </w:trPr>
        <w:tc>
          <w:tcPr>
            <w:tcW w:w="2979" w:type="dxa"/>
          </w:tcPr>
          <w:p w14:paraId="1413754F" w14:textId="091B6371" w:rsidR="006014A1" w:rsidRPr="00B2384A" w:rsidRDefault="006014A1" w:rsidP="0060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</w:t>
            </w:r>
            <w:r w:rsidRPr="00B2384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B2384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812A3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0" w:type="dxa"/>
          </w:tcPr>
          <w:p w14:paraId="49880BB3" w14:textId="75A1F6DB" w:rsidR="006014A1" w:rsidRPr="00B2384A" w:rsidRDefault="006014A1" w:rsidP="006014A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530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087</w:t>
            </w:r>
          </w:p>
        </w:tc>
        <w:tc>
          <w:tcPr>
            <w:tcW w:w="182" w:type="dxa"/>
          </w:tcPr>
          <w:p w14:paraId="0335AE1E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D657171" w14:textId="3EB47393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72,278</w:t>
            </w:r>
          </w:p>
        </w:tc>
        <w:tc>
          <w:tcPr>
            <w:tcW w:w="180" w:type="dxa"/>
          </w:tcPr>
          <w:p w14:paraId="77BDCCE6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</w:tcPr>
          <w:p w14:paraId="476A8406" w14:textId="6278A9D4" w:rsidR="006014A1" w:rsidRPr="00B2384A" w:rsidRDefault="006014A1" w:rsidP="006014A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10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098</w:t>
            </w:r>
          </w:p>
        </w:tc>
        <w:tc>
          <w:tcPr>
            <w:tcW w:w="180" w:type="dxa"/>
          </w:tcPr>
          <w:p w14:paraId="5C57A661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</w:tcPr>
          <w:p w14:paraId="2996CD07" w14:textId="17C5C9CF" w:rsidR="006014A1" w:rsidRPr="00B2384A" w:rsidRDefault="006014A1" w:rsidP="006014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1,086,062</w:t>
            </w:r>
          </w:p>
        </w:tc>
        <w:tc>
          <w:tcPr>
            <w:tcW w:w="180" w:type="dxa"/>
          </w:tcPr>
          <w:p w14:paraId="19444DB4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C65A2CB" w14:textId="200530A2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1,764,826</w:t>
            </w:r>
          </w:p>
        </w:tc>
        <w:tc>
          <w:tcPr>
            <w:tcW w:w="180" w:type="dxa"/>
          </w:tcPr>
          <w:p w14:paraId="12232CA0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A73B8BC" w14:textId="3D018BDF" w:rsidR="006014A1" w:rsidRPr="00B2384A" w:rsidRDefault="006014A1" w:rsidP="006014A1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137,248</w:t>
            </w:r>
          </w:p>
        </w:tc>
        <w:tc>
          <w:tcPr>
            <w:tcW w:w="180" w:type="dxa"/>
            <w:vAlign w:val="bottom"/>
          </w:tcPr>
          <w:p w14:paraId="7482F07E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E50F6B3" w14:textId="145FF39C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62,952</w:t>
            </w:r>
          </w:p>
        </w:tc>
        <w:tc>
          <w:tcPr>
            <w:tcW w:w="180" w:type="dxa"/>
            <w:vAlign w:val="bottom"/>
          </w:tcPr>
          <w:p w14:paraId="631524A4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D2B8BD5" w14:textId="784C6B29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63,686</w:t>
            </w:r>
          </w:p>
        </w:tc>
        <w:tc>
          <w:tcPr>
            <w:tcW w:w="180" w:type="dxa"/>
            <w:vAlign w:val="bottom"/>
          </w:tcPr>
          <w:p w14:paraId="4AA04591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99A7B1" w14:textId="78AAF10E" w:rsidR="006014A1" w:rsidRPr="00B2384A" w:rsidRDefault="006014A1" w:rsidP="006014A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48,553</w:t>
            </w:r>
          </w:p>
        </w:tc>
        <w:tc>
          <w:tcPr>
            <w:tcW w:w="180" w:type="dxa"/>
            <w:vAlign w:val="bottom"/>
          </w:tcPr>
          <w:p w14:paraId="7EC2E6DF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61FF459" w14:textId="6DE71CA1" w:rsidR="006014A1" w:rsidRPr="00B2384A" w:rsidRDefault="006014A1" w:rsidP="006014A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3,775,790</w:t>
            </w:r>
          </w:p>
        </w:tc>
      </w:tr>
      <w:tr w:rsidR="006014A1" w:rsidRPr="00B2384A" w14:paraId="649B3F66" w14:textId="77777777" w:rsidTr="003C13FB">
        <w:trPr>
          <w:cantSplit/>
        </w:trPr>
        <w:tc>
          <w:tcPr>
            <w:tcW w:w="2979" w:type="dxa"/>
          </w:tcPr>
          <w:p w14:paraId="52FC50F2" w14:textId="77777777" w:rsidR="006014A1" w:rsidRPr="00B2384A" w:rsidRDefault="006014A1" w:rsidP="0060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34BA45CE" w14:textId="35E01A4A" w:rsidR="006014A1" w:rsidRPr="00B2384A" w:rsidRDefault="00445B43" w:rsidP="006014A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CA7357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2" w:type="dxa"/>
          </w:tcPr>
          <w:p w14:paraId="6914CD45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13BD4F" w14:textId="17E0FBD2" w:rsidR="006014A1" w:rsidRPr="00B2384A" w:rsidRDefault="00817795" w:rsidP="006014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527975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150A5DB7" w14:textId="1FE36544" w:rsidR="006014A1" w:rsidRPr="00B2384A" w:rsidRDefault="00F76C64" w:rsidP="006014A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726</w:t>
            </w:r>
          </w:p>
        </w:tc>
        <w:tc>
          <w:tcPr>
            <w:tcW w:w="180" w:type="dxa"/>
          </w:tcPr>
          <w:p w14:paraId="49B9F1A6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7D7841AC" w14:textId="05E49FE5" w:rsidR="006014A1" w:rsidRPr="00B2384A" w:rsidRDefault="00F76C64" w:rsidP="006014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6,000</w:t>
            </w:r>
          </w:p>
        </w:tc>
        <w:tc>
          <w:tcPr>
            <w:tcW w:w="180" w:type="dxa"/>
          </w:tcPr>
          <w:p w14:paraId="097C518F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5187FC" w14:textId="62AB71AF" w:rsidR="006014A1" w:rsidRPr="00B2384A" w:rsidRDefault="00F76C64" w:rsidP="006014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F76C64">
              <w:rPr>
                <w:rFonts w:ascii="Angsana New" w:hAnsi="Angsana New"/>
                <w:sz w:val="24"/>
                <w:szCs w:val="24"/>
              </w:rPr>
              <w:t>17,072</w:t>
            </w:r>
          </w:p>
        </w:tc>
        <w:tc>
          <w:tcPr>
            <w:tcW w:w="180" w:type="dxa"/>
          </w:tcPr>
          <w:p w14:paraId="2FDA8865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AF46DC" w14:textId="74524457" w:rsidR="006014A1" w:rsidRPr="00B2384A" w:rsidRDefault="00F76C64" w:rsidP="006014A1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F76C64">
              <w:rPr>
                <w:rFonts w:ascii="Angsana New" w:hAnsi="Angsana New"/>
                <w:sz w:val="24"/>
                <w:szCs w:val="24"/>
              </w:rPr>
              <w:t>5,136</w:t>
            </w:r>
          </w:p>
        </w:tc>
        <w:tc>
          <w:tcPr>
            <w:tcW w:w="180" w:type="dxa"/>
            <w:vAlign w:val="bottom"/>
          </w:tcPr>
          <w:p w14:paraId="783E45CA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8085324" w14:textId="0C7749DC" w:rsidR="006014A1" w:rsidRPr="00B2384A" w:rsidRDefault="00F76C64" w:rsidP="006014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F76C64">
              <w:rPr>
                <w:rFonts w:ascii="Angsana New" w:hAnsi="Angsana New"/>
                <w:sz w:val="24"/>
                <w:szCs w:val="24"/>
              </w:rPr>
              <w:t>3,878</w:t>
            </w:r>
          </w:p>
        </w:tc>
        <w:tc>
          <w:tcPr>
            <w:tcW w:w="180" w:type="dxa"/>
            <w:vAlign w:val="bottom"/>
          </w:tcPr>
          <w:p w14:paraId="426A5030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3931F8D" w14:textId="4B09B39D" w:rsidR="006014A1" w:rsidRPr="00B2384A" w:rsidRDefault="00F76C64" w:rsidP="006014A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76C64">
              <w:rPr>
                <w:rFonts w:ascii="Angsana New" w:hAnsi="Angsana New"/>
                <w:sz w:val="24"/>
                <w:szCs w:val="24"/>
                <w:lang w:val="en-US" w:bidi="th-TH"/>
              </w:rPr>
              <w:t>4,011</w:t>
            </w:r>
          </w:p>
        </w:tc>
        <w:tc>
          <w:tcPr>
            <w:tcW w:w="180" w:type="dxa"/>
          </w:tcPr>
          <w:p w14:paraId="3E2E1D18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1EF664" w14:textId="3215450F" w:rsidR="006014A1" w:rsidRPr="00B2384A" w:rsidRDefault="00F76C64" w:rsidP="006014A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76C64">
              <w:rPr>
                <w:rFonts w:ascii="Angsana New" w:hAnsi="Angsana New"/>
                <w:sz w:val="24"/>
                <w:szCs w:val="24"/>
                <w:lang w:val="en-US" w:bidi="th-TH"/>
              </w:rPr>
              <w:t>68,559</w:t>
            </w:r>
          </w:p>
        </w:tc>
        <w:tc>
          <w:tcPr>
            <w:tcW w:w="180" w:type="dxa"/>
            <w:vAlign w:val="bottom"/>
          </w:tcPr>
          <w:p w14:paraId="60DF178B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99718B1" w14:textId="20968AD6" w:rsidR="006014A1" w:rsidRPr="00B2384A" w:rsidRDefault="00F76C64" w:rsidP="006014A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76C64">
              <w:rPr>
                <w:rFonts w:ascii="Angsana New" w:hAnsi="Angsana New"/>
                <w:sz w:val="24"/>
                <w:szCs w:val="24"/>
                <w:lang w:bidi="th-TH"/>
              </w:rPr>
              <w:t>105,</w:t>
            </w:r>
            <w:r w:rsidR="009321FC"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  <w:r w:rsidR="00CA7357">
              <w:rPr>
                <w:rFonts w:ascii="Angsana New" w:hAnsi="Angsana New"/>
                <w:sz w:val="24"/>
                <w:szCs w:val="24"/>
                <w:lang w:bidi="th-TH"/>
              </w:rPr>
              <w:t>90</w:t>
            </w:r>
          </w:p>
        </w:tc>
      </w:tr>
      <w:tr w:rsidR="006014A1" w:rsidRPr="00B2384A" w14:paraId="57632C1B" w14:textId="77777777" w:rsidTr="00617C5A">
        <w:trPr>
          <w:cantSplit/>
        </w:trPr>
        <w:tc>
          <w:tcPr>
            <w:tcW w:w="2979" w:type="dxa"/>
          </w:tcPr>
          <w:p w14:paraId="32DC2AFC" w14:textId="77777777" w:rsidR="006014A1" w:rsidRPr="00B2384A" w:rsidRDefault="006014A1" w:rsidP="0060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900" w:type="dxa"/>
          </w:tcPr>
          <w:p w14:paraId="4369D3D9" w14:textId="43A3F234" w:rsidR="006014A1" w:rsidRPr="00B2384A" w:rsidRDefault="00F9058D" w:rsidP="006014A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DF0FE8D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625572" w14:textId="62F45473" w:rsidR="006014A1" w:rsidRPr="00B2384A" w:rsidRDefault="00F76C64" w:rsidP="006014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74B14F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BC2F4B3" w14:textId="52589A37" w:rsidR="006014A1" w:rsidRPr="00B2384A" w:rsidRDefault="00F76C64" w:rsidP="006014A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1323810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2E9DB121" w14:textId="47033399" w:rsidR="006014A1" w:rsidRPr="00B2384A" w:rsidRDefault="00F76C64" w:rsidP="006014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76C64">
              <w:rPr>
                <w:rFonts w:ascii="Angsana New" w:hAnsi="Angsana New"/>
                <w:sz w:val="24"/>
                <w:szCs w:val="24"/>
                <w:lang w:val="en-US" w:bidi="th-TH"/>
              </w:rPr>
              <w:t>53,669</w:t>
            </w:r>
          </w:p>
        </w:tc>
        <w:tc>
          <w:tcPr>
            <w:tcW w:w="180" w:type="dxa"/>
          </w:tcPr>
          <w:p w14:paraId="72A10771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A76CB1" w14:textId="49CA0A5C" w:rsidR="006014A1" w:rsidRPr="00B2384A" w:rsidRDefault="00F76C64" w:rsidP="006014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F76C64">
              <w:rPr>
                <w:rFonts w:ascii="Angsana New" w:hAnsi="Angsana New"/>
                <w:sz w:val="24"/>
                <w:szCs w:val="24"/>
              </w:rPr>
              <w:t>19,203</w:t>
            </w:r>
          </w:p>
        </w:tc>
        <w:tc>
          <w:tcPr>
            <w:tcW w:w="180" w:type="dxa"/>
          </w:tcPr>
          <w:p w14:paraId="000198D9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516870" w14:textId="3E024692" w:rsidR="006014A1" w:rsidRPr="00B2384A" w:rsidRDefault="00F76C64" w:rsidP="006014A1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F76C64">
              <w:rPr>
                <w:rFonts w:ascii="Angsana New" w:hAnsi="Angsana New"/>
                <w:sz w:val="24"/>
                <w:szCs w:val="24"/>
              </w:rPr>
              <w:t>1,083</w:t>
            </w:r>
          </w:p>
        </w:tc>
        <w:tc>
          <w:tcPr>
            <w:tcW w:w="180" w:type="dxa"/>
            <w:vAlign w:val="bottom"/>
          </w:tcPr>
          <w:p w14:paraId="462085F4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BFAD3E" w14:textId="6F9A13CF" w:rsidR="006014A1" w:rsidRPr="00B2384A" w:rsidRDefault="00F76C64" w:rsidP="006014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76C64">
              <w:rPr>
                <w:rFonts w:ascii="Angsana New" w:hAnsi="Angsana New"/>
                <w:sz w:val="24"/>
                <w:szCs w:val="24"/>
                <w:lang w:val="en-US" w:bidi="th-TH"/>
              </w:rPr>
              <w:t>1,562</w:t>
            </w:r>
          </w:p>
        </w:tc>
        <w:tc>
          <w:tcPr>
            <w:tcW w:w="180" w:type="dxa"/>
          </w:tcPr>
          <w:p w14:paraId="1C6607EE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4AF83A" w14:textId="04F6D028" w:rsidR="006014A1" w:rsidRPr="00B2384A" w:rsidRDefault="00F76C64" w:rsidP="006014A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421767B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CB0302" w14:textId="01E2912E" w:rsidR="006014A1" w:rsidRPr="00B2384A" w:rsidRDefault="00F76C64" w:rsidP="006014A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76C64">
              <w:rPr>
                <w:rFonts w:ascii="Angsana New" w:hAnsi="Angsana New"/>
                <w:sz w:val="24"/>
                <w:szCs w:val="24"/>
                <w:lang w:bidi="th-TH"/>
              </w:rPr>
              <w:t>(75,517)</w:t>
            </w:r>
          </w:p>
        </w:tc>
        <w:tc>
          <w:tcPr>
            <w:tcW w:w="180" w:type="dxa"/>
            <w:vAlign w:val="bottom"/>
          </w:tcPr>
          <w:p w14:paraId="113F31A8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60A9E9" w14:textId="53F9115D" w:rsidR="006014A1" w:rsidRPr="00B2384A" w:rsidRDefault="00817795" w:rsidP="006014A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6014A1" w:rsidRPr="00B2384A" w14:paraId="22BCC8D8" w14:textId="77777777" w:rsidTr="00617C5A">
        <w:trPr>
          <w:cantSplit/>
        </w:trPr>
        <w:tc>
          <w:tcPr>
            <w:tcW w:w="2979" w:type="dxa"/>
          </w:tcPr>
          <w:p w14:paraId="129FE732" w14:textId="77777777" w:rsidR="006014A1" w:rsidRPr="00B2384A" w:rsidRDefault="006014A1" w:rsidP="0060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 w:hint="cs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1B752569" w14:textId="038F7D33" w:rsidR="006014A1" w:rsidRPr="00B2384A" w:rsidRDefault="00F9058D" w:rsidP="006014A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828E21E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7782D9" w14:textId="7D9D21EB" w:rsidR="006014A1" w:rsidRPr="00B2384A" w:rsidRDefault="00F76C64" w:rsidP="006014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E392AE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77EDA80" w14:textId="102B33E7" w:rsidR="006014A1" w:rsidRPr="00B2384A" w:rsidRDefault="00F76C64" w:rsidP="006014A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89150AB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59D086D0" w14:textId="6472DE63" w:rsidR="006014A1" w:rsidRPr="00B2384A" w:rsidRDefault="00F76C64" w:rsidP="006014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D0B979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681D9D" w14:textId="25CA6205" w:rsidR="006014A1" w:rsidRPr="00B2384A" w:rsidRDefault="00F76C64" w:rsidP="006014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644F4E4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739530" w14:textId="601F1C6D" w:rsidR="006014A1" w:rsidRPr="00B2384A" w:rsidRDefault="00F76C64" w:rsidP="006014A1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32F1B6C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3BAE90" w14:textId="24926DCC" w:rsidR="006014A1" w:rsidRPr="00B2384A" w:rsidRDefault="00F76C64" w:rsidP="006014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9A4AA3A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D232A5E" w14:textId="2AF7E964" w:rsidR="006014A1" w:rsidRPr="00B2384A" w:rsidRDefault="00F76C64" w:rsidP="006014A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76C64">
              <w:rPr>
                <w:rFonts w:ascii="Angsana New" w:hAnsi="Angsana New"/>
                <w:sz w:val="24"/>
                <w:szCs w:val="24"/>
                <w:lang w:bidi="th-TH"/>
              </w:rPr>
              <w:t>5,737</w:t>
            </w:r>
          </w:p>
        </w:tc>
        <w:tc>
          <w:tcPr>
            <w:tcW w:w="180" w:type="dxa"/>
          </w:tcPr>
          <w:p w14:paraId="391D33F0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5E4539" w14:textId="76AEC1B4" w:rsidR="006014A1" w:rsidRPr="00B2384A" w:rsidRDefault="00F76C64" w:rsidP="006014A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9256AD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1402D1" w14:textId="77E3BBF6" w:rsidR="006014A1" w:rsidRPr="00B2384A" w:rsidRDefault="00F76C64" w:rsidP="006014A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76C64">
              <w:rPr>
                <w:rFonts w:ascii="Angsana New" w:hAnsi="Angsana New"/>
                <w:sz w:val="24"/>
                <w:szCs w:val="24"/>
                <w:lang w:bidi="th-TH"/>
              </w:rPr>
              <w:t>5,737</w:t>
            </w:r>
          </w:p>
        </w:tc>
      </w:tr>
      <w:tr w:rsidR="00F67A26" w:rsidRPr="00B2384A" w14:paraId="529D6705" w14:textId="77777777" w:rsidTr="00617C5A">
        <w:trPr>
          <w:cantSplit/>
        </w:trPr>
        <w:tc>
          <w:tcPr>
            <w:tcW w:w="2979" w:type="dxa"/>
          </w:tcPr>
          <w:p w14:paraId="2ECA152D" w14:textId="4182C0CA" w:rsidR="00F67A26" w:rsidRPr="00B2384A" w:rsidRDefault="001B09D9" w:rsidP="0060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1B09D9">
              <w:rPr>
                <w:rFonts w:ascii="Angsana New" w:hAnsi="Angsana New"/>
                <w:sz w:val="24"/>
                <w:szCs w:val="24"/>
                <w:cs/>
              </w:rPr>
              <w:t>โอนจากอสังหาริมทรัพย์พัฒนาเพื่อขาย</w:t>
            </w:r>
          </w:p>
        </w:tc>
        <w:tc>
          <w:tcPr>
            <w:tcW w:w="900" w:type="dxa"/>
          </w:tcPr>
          <w:p w14:paraId="199B2422" w14:textId="66D9E5D9" w:rsidR="00F67A26" w:rsidRDefault="00445B43" w:rsidP="006014A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8,4</w:t>
            </w:r>
            <w:r w:rsidR="00CA7357">
              <w:rPr>
                <w:rFonts w:ascii="Angsana New" w:hAnsi="Angsana New"/>
                <w:sz w:val="24"/>
                <w:szCs w:val="24"/>
                <w:lang w:val="en-US" w:bidi="th-TH"/>
              </w:rPr>
              <w:t>19</w:t>
            </w:r>
          </w:p>
        </w:tc>
        <w:tc>
          <w:tcPr>
            <w:tcW w:w="182" w:type="dxa"/>
          </w:tcPr>
          <w:p w14:paraId="6FC5FC73" w14:textId="77777777" w:rsidR="00F67A26" w:rsidRPr="00B2384A" w:rsidRDefault="00F67A26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72A84A" w14:textId="538ABE54" w:rsidR="00F67A26" w:rsidRDefault="001B09D9" w:rsidP="006014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EAED08F" w14:textId="77777777" w:rsidR="00F67A26" w:rsidRPr="00B2384A" w:rsidRDefault="00F67A26" w:rsidP="006014A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383E832" w14:textId="0CB478E8" w:rsidR="00F67A26" w:rsidRDefault="001B09D9" w:rsidP="006014A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66FB5BC" w14:textId="77777777" w:rsidR="00F67A26" w:rsidRPr="00B2384A" w:rsidRDefault="00F67A26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269BB29C" w14:textId="028F0E56" w:rsidR="00F67A26" w:rsidRDefault="001B09D9" w:rsidP="006014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E1FBED3" w14:textId="77777777" w:rsidR="00F67A26" w:rsidRPr="00B2384A" w:rsidRDefault="00F67A26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E86850" w14:textId="4525B99B" w:rsidR="00F67A26" w:rsidRDefault="001B09D9" w:rsidP="006014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8F69FBB" w14:textId="77777777" w:rsidR="00F67A26" w:rsidRPr="00B2384A" w:rsidRDefault="00F67A26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5A742A" w14:textId="534E4A46" w:rsidR="00F67A26" w:rsidRDefault="001B09D9" w:rsidP="006014A1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127680B" w14:textId="77777777" w:rsidR="00F67A26" w:rsidRPr="00B2384A" w:rsidRDefault="00F67A26" w:rsidP="006014A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CF4058" w14:textId="7D843D89" w:rsidR="00F67A26" w:rsidRDefault="001B09D9" w:rsidP="006014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CE43B58" w14:textId="77777777" w:rsidR="00F67A26" w:rsidRPr="00B2384A" w:rsidRDefault="00F67A26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C594D6" w14:textId="5539B65E" w:rsidR="00F67A26" w:rsidRPr="00F76C64" w:rsidRDefault="001B09D9" w:rsidP="006014A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8EB7E94" w14:textId="77777777" w:rsidR="00F67A26" w:rsidRPr="00B2384A" w:rsidRDefault="00F67A26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63CD61" w14:textId="221608E5" w:rsidR="00F67A26" w:rsidRDefault="001B09D9" w:rsidP="006014A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CAE55E" w14:textId="77777777" w:rsidR="00F67A26" w:rsidRPr="00B2384A" w:rsidRDefault="00F67A26" w:rsidP="006014A1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CE2CE6" w14:textId="705DC4CC" w:rsidR="00F67A26" w:rsidRPr="00F76C64" w:rsidRDefault="00445B43" w:rsidP="006014A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8,4</w:t>
            </w:r>
            <w:r w:rsidR="00CA7357">
              <w:rPr>
                <w:rFonts w:ascii="Angsana New" w:hAnsi="Angsana New"/>
                <w:sz w:val="24"/>
                <w:szCs w:val="24"/>
                <w:lang w:bidi="th-TH"/>
              </w:rPr>
              <w:t>19</w:t>
            </w:r>
          </w:p>
        </w:tc>
      </w:tr>
      <w:tr w:rsidR="006014A1" w:rsidRPr="00B2384A" w14:paraId="2E6A1A5E" w14:textId="77777777" w:rsidTr="003C13FB">
        <w:trPr>
          <w:cantSplit/>
        </w:trPr>
        <w:tc>
          <w:tcPr>
            <w:tcW w:w="2979" w:type="dxa"/>
          </w:tcPr>
          <w:p w14:paraId="3F71D3CC" w14:textId="77777777" w:rsidR="006014A1" w:rsidRPr="00B2384A" w:rsidRDefault="006014A1" w:rsidP="0060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 w:rsidRPr="00B2384A">
              <w:rPr>
                <w:rFonts w:ascii="Angsana New" w:hAnsi="Angsana New" w:hint="cs"/>
                <w:sz w:val="24"/>
                <w:szCs w:val="24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14:paraId="0CD6FDF9" w14:textId="294A019D" w:rsidR="006014A1" w:rsidRPr="00B2384A" w:rsidRDefault="00F76C64" w:rsidP="006014A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ED9EA29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F90347" w14:textId="172CBB2E" w:rsidR="006014A1" w:rsidRPr="00B2384A" w:rsidRDefault="00F76C64" w:rsidP="006014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3FFB993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47EFCC5" w14:textId="2A1590B4" w:rsidR="006014A1" w:rsidRPr="00B2384A" w:rsidRDefault="00F76C64" w:rsidP="006014A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6B3C62B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09C626BB" w14:textId="185D1DB0" w:rsidR="006014A1" w:rsidRPr="00B2384A" w:rsidRDefault="00F76C64" w:rsidP="006014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C895E0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2A5FDB" w14:textId="4748A9AD" w:rsidR="006014A1" w:rsidRPr="00B2384A" w:rsidRDefault="00F76C64" w:rsidP="006014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FAC3837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F55FC9" w14:textId="271A192A" w:rsidR="006014A1" w:rsidRPr="00B2384A" w:rsidRDefault="00F76C64" w:rsidP="006014A1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F76C64">
              <w:rPr>
                <w:rFonts w:ascii="Angsana New" w:hAnsi="Angsana New"/>
                <w:sz w:val="24"/>
                <w:szCs w:val="24"/>
              </w:rPr>
              <w:t>(14)</w:t>
            </w:r>
          </w:p>
        </w:tc>
        <w:tc>
          <w:tcPr>
            <w:tcW w:w="180" w:type="dxa"/>
            <w:vAlign w:val="bottom"/>
          </w:tcPr>
          <w:p w14:paraId="4C6878A3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E8DE27" w14:textId="6AA52547" w:rsidR="006014A1" w:rsidRPr="00B2384A" w:rsidRDefault="00F76C64" w:rsidP="006014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76C64">
              <w:rPr>
                <w:rFonts w:ascii="Angsana New" w:hAnsi="Angsana New"/>
                <w:sz w:val="24"/>
                <w:szCs w:val="24"/>
                <w:lang w:bidi="th-TH"/>
              </w:rPr>
              <w:t>(830)</w:t>
            </w:r>
          </w:p>
        </w:tc>
        <w:tc>
          <w:tcPr>
            <w:tcW w:w="180" w:type="dxa"/>
          </w:tcPr>
          <w:p w14:paraId="269F6F50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7E0E2D" w14:textId="14647762" w:rsidR="006014A1" w:rsidRPr="00B2384A" w:rsidRDefault="00F76C64" w:rsidP="006014A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76C64">
              <w:rPr>
                <w:rFonts w:ascii="Angsana New" w:hAnsi="Angsana New"/>
                <w:sz w:val="24"/>
                <w:szCs w:val="24"/>
                <w:lang w:bidi="th-TH"/>
              </w:rPr>
              <w:t>(2,638)</w:t>
            </w:r>
          </w:p>
        </w:tc>
        <w:tc>
          <w:tcPr>
            <w:tcW w:w="180" w:type="dxa"/>
          </w:tcPr>
          <w:p w14:paraId="77F2C470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66F2B3" w14:textId="5BA9768C" w:rsidR="006014A1" w:rsidRPr="00B2384A" w:rsidRDefault="00F76C64" w:rsidP="006014A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3799A2B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1C0EA1" w14:textId="6622AF3C" w:rsidR="006014A1" w:rsidRPr="00B2384A" w:rsidRDefault="00F76C64" w:rsidP="006014A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76C64">
              <w:rPr>
                <w:rFonts w:ascii="Angsana New" w:hAnsi="Angsana New"/>
                <w:sz w:val="24"/>
                <w:szCs w:val="24"/>
                <w:lang w:bidi="th-TH"/>
              </w:rPr>
              <w:t>(3,482)</w:t>
            </w:r>
          </w:p>
        </w:tc>
      </w:tr>
      <w:tr w:rsidR="006014A1" w:rsidRPr="00B2384A" w14:paraId="0826AADE" w14:textId="77777777" w:rsidTr="00617C5A">
        <w:trPr>
          <w:cantSplit/>
        </w:trPr>
        <w:tc>
          <w:tcPr>
            <w:tcW w:w="2979" w:type="dxa"/>
          </w:tcPr>
          <w:p w14:paraId="378266EF" w14:textId="1723DABC" w:rsidR="006014A1" w:rsidRPr="00B2384A" w:rsidRDefault="006014A1" w:rsidP="0060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0812A3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0B3B00C" w14:textId="55ABE345" w:rsidR="006014A1" w:rsidRPr="00B2384A" w:rsidRDefault="00F76C64" w:rsidP="006014A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76C64">
              <w:rPr>
                <w:rFonts w:ascii="Angsana New" w:hAnsi="Angsana New"/>
                <w:b/>
                <w:bCs/>
                <w:sz w:val="24"/>
                <w:szCs w:val="24"/>
              </w:rPr>
              <w:t>53</w:t>
            </w:r>
            <w:r w:rsidR="00445B43">
              <w:rPr>
                <w:rFonts w:ascii="Angsana New" w:hAnsi="Angsana New"/>
                <w:b/>
                <w:bCs/>
                <w:sz w:val="24"/>
                <w:szCs w:val="24"/>
              </w:rPr>
              <w:t>8,</w:t>
            </w:r>
            <w:r w:rsidR="009321FC">
              <w:rPr>
                <w:rFonts w:ascii="Angsana New" w:hAnsi="Angsana New"/>
                <w:b/>
                <w:bCs/>
                <w:sz w:val="24"/>
                <w:szCs w:val="24"/>
              </w:rPr>
              <w:t>814</w:t>
            </w:r>
          </w:p>
        </w:tc>
        <w:tc>
          <w:tcPr>
            <w:tcW w:w="182" w:type="dxa"/>
          </w:tcPr>
          <w:p w14:paraId="2875924E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17A7AED" w14:textId="6F2551CE" w:rsidR="006014A1" w:rsidRPr="00B2384A" w:rsidRDefault="00F76C64" w:rsidP="006014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76C64">
              <w:rPr>
                <w:rFonts w:ascii="Angsana New" w:hAnsi="Angsana New"/>
                <w:b/>
                <w:bCs/>
                <w:sz w:val="24"/>
                <w:szCs w:val="24"/>
              </w:rPr>
              <w:t>72,278</w:t>
            </w:r>
          </w:p>
        </w:tc>
        <w:tc>
          <w:tcPr>
            <w:tcW w:w="180" w:type="dxa"/>
          </w:tcPr>
          <w:p w14:paraId="12CA9F9B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0259B80E" w14:textId="63A68487" w:rsidR="006014A1" w:rsidRPr="00B2384A" w:rsidRDefault="00F76C64" w:rsidP="006014A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76C64">
              <w:rPr>
                <w:rFonts w:ascii="Angsana New" w:hAnsi="Angsana New"/>
                <w:b/>
                <w:bCs/>
                <w:sz w:val="24"/>
                <w:szCs w:val="24"/>
              </w:rPr>
              <w:t>10,824</w:t>
            </w:r>
          </w:p>
        </w:tc>
        <w:tc>
          <w:tcPr>
            <w:tcW w:w="180" w:type="dxa"/>
          </w:tcPr>
          <w:p w14:paraId="46F6B426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0169DF17" w14:textId="2C2E983A" w:rsidR="006014A1" w:rsidRPr="00B2384A" w:rsidRDefault="00F76C64" w:rsidP="006014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76C64">
              <w:rPr>
                <w:rFonts w:ascii="Angsana New" w:hAnsi="Angsana New"/>
                <w:b/>
                <w:bCs/>
                <w:sz w:val="24"/>
                <w:szCs w:val="24"/>
              </w:rPr>
              <w:t>1,145,731</w:t>
            </w:r>
          </w:p>
        </w:tc>
        <w:tc>
          <w:tcPr>
            <w:tcW w:w="180" w:type="dxa"/>
          </w:tcPr>
          <w:p w14:paraId="55A03232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DB294E2" w14:textId="451117D5" w:rsidR="006014A1" w:rsidRPr="00B2384A" w:rsidRDefault="00F76C64" w:rsidP="006014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76C6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1,801,101</w:t>
            </w:r>
          </w:p>
        </w:tc>
        <w:tc>
          <w:tcPr>
            <w:tcW w:w="180" w:type="dxa"/>
          </w:tcPr>
          <w:p w14:paraId="47069CE9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3BE6564" w14:textId="27F4FA84" w:rsidR="006014A1" w:rsidRPr="00B2384A" w:rsidRDefault="00F76C64" w:rsidP="006014A1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76C64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143,453</w:t>
            </w:r>
          </w:p>
        </w:tc>
        <w:tc>
          <w:tcPr>
            <w:tcW w:w="180" w:type="dxa"/>
            <w:vAlign w:val="bottom"/>
          </w:tcPr>
          <w:p w14:paraId="1A44A9DD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735326A" w14:textId="33749E1B" w:rsidR="006014A1" w:rsidRPr="00B2384A" w:rsidRDefault="00F76C64" w:rsidP="006014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76C6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67,562</w:t>
            </w:r>
          </w:p>
        </w:tc>
        <w:tc>
          <w:tcPr>
            <w:tcW w:w="180" w:type="dxa"/>
            <w:vAlign w:val="bottom"/>
          </w:tcPr>
          <w:p w14:paraId="2EDBF004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38552" w14:textId="61477788" w:rsidR="006014A1" w:rsidRPr="00B2384A" w:rsidRDefault="00F76C64" w:rsidP="006014A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76C6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70,796</w:t>
            </w:r>
          </w:p>
        </w:tc>
        <w:tc>
          <w:tcPr>
            <w:tcW w:w="180" w:type="dxa"/>
            <w:vAlign w:val="bottom"/>
          </w:tcPr>
          <w:p w14:paraId="246E79A6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DAD7F" w14:textId="408D4AB7" w:rsidR="006014A1" w:rsidRPr="00B2384A" w:rsidRDefault="00F76C64" w:rsidP="006014A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76C64">
              <w:rPr>
                <w:rFonts w:ascii="Angsana New" w:hAnsi="Angsana New"/>
                <w:b/>
                <w:bCs/>
                <w:sz w:val="24"/>
                <w:szCs w:val="24"/>
              </w:rPr>
              <w:t>41,595</w:t>
            </w:r>
          </w:p>
        </w:tc>
        <w:tc>
          <w:tcPr>
            <w:tcW w:w="180" w:type="dxa"/>
            <w:vAlign w:val="bottom"/>
          </w:tcPr>
          <w:p w14:paraId="0235B2F6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F4854" w14:textId="1C26C5AE" w:rsidR="006014A1" w:rsidRPr="00B2384A" w:rsidRDefault="00F76C64" w:rsidP="006014A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76C64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3,8</w:t>
            </w:r>
            <w:r w:rsidR="007254BE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92,154</w:t>
            </w:r>
          </w:p>
        </w:tc>
      </w:tr>
      <w:tr w:rsidR="00617C5A" w:rsidRPr="00B2384A" w14:paraId="35BA9454" w14:textId="77777777" w:rsidTr="00617C5A">
        <w:trPr>
          <w:cantSplit/>
        </w:trPr>
        <w:tc>
          <w:tcPr>
            <w:tcW w:w="2979" w:type="dxa"/>
          </w:tcPr>
          <w:p w14:paraId="76E77175" w14:textId="77777777" w:rsidR="00617C5A" w:rsidRPr="00B2384A" w:rsidRDefault="00617C5A" w:rsidP="0060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7F893AF" w14:textId="77777777" w:rsidR="00617C5A" w:rsidRPr="00F76C64" w:rsidRDefault="00617C5A" w:rsidP="006014A1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064675EC" w14:textId="77777777" w:rsidR="00617C5A" w:rsidRPr="00B2384A" w:rsidRDefault="00617C5A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8268DF0" w14:textId="77777777" w:rsidR="00617C5A" w:rsidRPr="00F76C64" w:rsidRDefault="00617C5A" w:rsidP="006014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A201AA9" w14:textId="77777777" w:rsidR="00617C5A" w:rsidRPr="00B2384A" w:rsidRDefault="00617C5A" w:rsidP="006014A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1CABA382" w14:textId="77777777" w:rsidR="00617C5A" w:rsidRPr="00F76C64" w:rsidRDefault="00617C5A" w:rsidP="006014A1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FAC6B18" w14:textId="77777777" w:rsidR="00617C5A" w:rsidRPr="00B2384A" w:rsidRDefault="00617C5A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149572C1" w14:textId="77777777" w:rsidR="00617C5A" w:rsidRPr="00F76C64" w:rsidRDefault="00617C5A" w:rsidP="006014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460137B" w14:textId="77777777" w:rsidR="00617C5A" w:rsidRPr="00B2384A" w:rsidRDefault="00617C5A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4D82675" w14:textId="77777777" w:rsidR="00617C5A" w:rsidRPr="00F76C64" w:rsidRDefault="00617C5A" w:rsidP="006014A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3482900" w14:textId="77777777" w:rsidR="00617C5A" w:rsidRPr="00B2384A" w:rsidRDefault="00617C5A" w:rsidP="006014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259BE50" w14:textId="77777777" w:rsidR="00617C5A" w:rsidRPr="00F76C64" w:rsidRDefault="00617C5A" w:rsidP="006014A1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7E6F0AF" w14:textId="77777777" w:rsidR="00617C5A" w:rsidRPr="00B2384A" w:rsidRDefault="00617C5A" w:rsidP="006014A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1AC3972" w14:textId="77777777" w:rsidR="00617C5A" w:rsidRPr="00F76C64" w:rsidRDefault="00617C5A" w:rsidP="006014A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724BC62" w14:textId="77777777" w:rsidR="00617C5A" w:rsidRPr="00B2384A" w:rsidRDefault="00617C5A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75BB9A4" w14:textId="77777777" w:rsidR="00617C5A" w:rsidRPr="00F76C64" w:rsidRDefault="00617C5A" w:rsidP="006014A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EDB1B4" w14:textId="77777777" w:rsidR="00617C5A" w:rsidRPr="00B2384A" w:rsidRDefault="00617C5A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DC71A29" w14:textId="77777777" w:rsidR="00617C5A" w:rsidRPr="00F76C64" w:rsidRDefault="00617C5A" w:rsidP="006014A1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A437394" w14:textId="77777777" w:rsidR="00617C5A" w:rsidRPr="00B2384A" w:rsidRDefault="00617C5A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8B5E90E" w14:textId="77777777" w:rsidR="00617C5A" w:rsidRPr="00F76C64" w:rsidRDefault="00617C5A" w:rsidP="006014A1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6014A1" w:rsidRPr="00B2384A" w14:paraId="1AF3275E" w14:textId="77777777" w:rsidTr="00617C5A">
        <w:trPr>
          <w:cantSplit/>
        </w:trPr>
        <w:tc>
          <w:tcPr>
            <w:tcW w:w="2979" w:type="dxa"/>
          </w:tcPr>
          <w:p w14:paraId="0E04AF6F" w14:textId="5ED6D079" w:rsidR="006014A1" w:rsidRPr="00B2384A" w:rsidRDefault="006014A1" w:rsidP="0060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ค่าเสื่อมราคาสะสมและขาดทุน</w:t>
            </w:r>
          </w:p>
        </w:tc>
        <w:tc>
          <w:tcPr>
            <w:tcW w:w="900" w:type="dxa"/>
          </w:tcPr>
          <w:p w14:paraId="64CADFE2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14:paraId="55FBC189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3C75D8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881A77A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102BC27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F8ECEC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78A601E2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3A32760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2A537B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3D18C11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F76814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660A380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6D5657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1963694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B87F9D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3049E8E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43579F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98544C8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AC7436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014A1" w:rsidRPr="00B2384A" w14:paraId="0D3F8A41" w14:textId="77777777" w:rsidTr="00F70B44">
        <w:trPr>
          <w:cantSplit/>
        </w:trPr>
        <w:tc>
          <w:tcPr>
            <w:tcW w:w="2979" w:type="dxa"/>
          </w:tcPr>
          <w:p w14:paraId="71C92F20" w14:textId="4E3833A6" w:rsidR="006014A1" w:rsidRPr="00B2384A" w:rsidRDefault="006014A1" w:rsidP="00601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  จากการด้อยค่า</w:t>
            </w:r>
          </w:p>
        </w:tc>
        <w:tc>
          <w:tcPr>
            <w:tcW w:w="900" w:type="dxa"/>
          </w:tcPr>
          <w:p w14:paraId="4E21D443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14:paraId="02D8EF14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58727C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72CDCEE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F249E29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AD43C93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0B24974A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5CCBB17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322696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20FF4267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A33132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EA34BD1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A0661F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97A7AE5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C96F8C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CC904DC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CC2BD7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1BA8842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0A2BCF" w14:textId="77777777" w:rsidR="006014A1" w:rsidRPr="00B2384A" w:rsidRDefault="006014A1" w:rsidP="006014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812A3" w:rsidRPr="00B2384A" w14:paraId="1B7E7DFD" w14:textId="77777777" w:rsidTr="00340998">
        <w:trPr>
          <w:cantSplit/>
        </w:trPr>
        <w:tc>
          <w:tcPr>
            <w:tcW w:w="2979" w:type="dxa"/>
          </w:tcPr>
          <w:p w14:paraId="1AABBADC" w14:textId="4A16CB1C" w:rsidR="000812A3" w:rsidRPr="00B2384A" w:rsidRDefault="000812A3" w:rsidP="00081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B2384A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B2384A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B2384A">
              <w:rPr>
                <w:rFonts w:ascii="Angsana New" w:hAnsi="Angsana New"/>
                <w:sz w:val="24"/>
                <w:szCs w:val="24"/>
              </w:rPr>
              <w:t>256</w:t>
            </w:r>
            <w:r w:rsidR="004C5287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900" w:type="dxa"/>
          </w:tcPr>
          <w:p w14:paraId="492C44BE" w14:textId="5B7569FA" w:rsidR="000812A3" w:rsidRPr="00D64F29" w:rsidRDefault="000812A3" w:rsidP="000812A3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64F29">
              <w:rPr>
                <w:rFonts w:ascii="Angsana New" w:hAnsi="Angsana New"/>
                <w:sz w:val="24"/>
                <w:szCs w:val="24"/>
              </w:rPr>
              <w:t>(</w:t>
            </w:r>
            <w:r w:rsidRPr="00D64F29"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 w:rsidRPr="00D64F29">
              <w:rPr>
                <w:rFonts w:ascii="Angsana New" w:hAnsi="Angsana New"/>
                <w:sz w:val="24"/>
                <w:szCs w:val="24"/>
              </w:rPr>
              <w:t>,</w:t>
            </w:r>
            <w:r w:rsidRPr="00D64F29">
              <w:rPr>
                <w:rFonts w:ascii="Angsana New" w:hAnsi="Angsana New"/>
                <w:sz w:val="24"/>
                <w:szCs w:val="24"/>
                <w:lang w:val="en-US"/>
              </w:rPr>
              <w:t>552</w:t>
            </w:r>
            <w:r w:rsidRPr="00D64F2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2" w:type="dxa"/>
          </w:tcPr>
          <w:p w14:paraId="4255F70E" w14:textId="77777777" w:rsidR="000812A3" w:rsidRPr="00D64F29" w:rsidRDefault="000812A3" w:rsidP="000812A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F3993E" w14:textId="48D0C844" w:rsidR="000812A3" w:rsidRPr="00D64F29" w:rsidRDefault="000812A3" w:rsidP="000812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64F29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Pr="00D64F29">
              <w:rPr>
                <w:rFonts w:ascii="Angsana New" w:hAnsi="Angsana New"/>
                <w:sz w:val="24"/>
                <w:szCs w:val="24"/>
                <w:lang w:val="en-US" w:bidi="th-TH"/>
              </w:rPr>
              <w:t>43</w:t>
            </w:r>
            <w:r w:rsidRPr="00D64F29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D64F29">
              <w:rPr>
                <w:rFonts w:ascii="Angsana New" w:hAnsi="Angsana New"/>
                <w:sz w:val="24"/>
                <w:szCs w:val="24"/>
                <w:lang w:val="en-US" w:bidi="th-TH"/>
              </w:rPr>
              <w:t>242</w:t>
            </w:r>
            <w:r w:rsidRPr="00D64F29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7A4AD276" w14:textId="77777777" w:rsidR="000812A3" w:rsidRPr="00D64F29" w:rsidRDefault="000812A3" w:rsidP="000812A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378EB49" w14:textId="64803C74" w:rsidR="000812A3" w:rsidRPr="00D64F29" w:rsidRDefault="000812A3" w:rsidP="000812A3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D64F29">
              <w:rPr>
                <w:rFonts w:ascii="Angsana New" w:hAnsi="Angsana New"/>
                <w:sz w:val="24"/>
                <w:szCs w:val="24"/>
              </w:rPr>
              <w:t>(</w:t>
            </w:r>
            <w:r w:rsidRPr="00D64F29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D64F29">
              <w:rPr>
                <w:rFonts w:ascii="Angsana New" w:hAnsi="Angsana New"/>
                <w:sz w:val="24"/>
                <w:szCs w:val="24"/>
              </w:rPr>
              <w:t>,</w:t>
            </w:r>
            <w:r w:rsidRPr="00D64F29">
              <w:rPr>
                <w:rFonts w:ascii="Angsana New" w:hAnsi="Angsana New"/>
                <w:sz w:val="24"/>
                <w:szCs w:val="24"/>
                <w:lang w:val="en-US"/>
              </w:rPr>
              <w:t>060</w:t>
            </w:r>
            <w:r w:rsidRPr="00D64F2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0E71114" w14:textId="77777777" w:rsidR="000812A3" w:rsidRPr="00D64F29" w:rsidRDefault="000812A3" w:rsidP="000812A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6B8729FE" w14:textId="4C078D0D" w:rsidR="000812A3" w:rsidRPr="00D64F29" w:rsidRDefault="000812A3" w:rsidP="000812A3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D64F29">
              <w:rPr>
                <w:rFonts w:ascii="Angsana New" w:hAnsi="Angsana New"/>
                <w:sz w:val="24"/>
                <w:szCs w:val="24"/>
              </w:rPr>
              <w:t>(</w:t>
            </w:r>
            <w:r w:rsidRPr="00D64F29">
              <w:rPr>
                <w:rFonts w:ascii="Angsana New" w:hAnsi="Angsana New"/>
                <w:sz w:val="24"/>
                <w:szCs w:val="24"/>
                <w:lang w:val="en-US"/>
              </w:rPr>
              <w:t>786</w:t>
            </w:r>
            <w:r w:rsidRPr="00D64F29">
              <w:rPr>
                <w:rFonts w:ascii="Angsana New" w:hAnsi="Angsana New"/>
                <w:sz w:val="24"/>
                <w:szCs w:val="24"/>
              </w:rPr>
              <w:t>,</w:t>
            </w:r>
            <w:r w:rsidRPr="00D64F29">
              <w:rPr>
                <w:rFonts w:ascii="Angsana New" w:hAnsi="Angsana New"/>
                <w:sz w:val="24"/>
                <w:szCs w:val="24"/>
                <w:lang w:val="en-US"/>
              </w:rPr>
              <w:t>313</w:t>
            </w:r>
            <w:r w:rsidRPr="00D64F2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B62EDAF" w14:textId="77777777" w:rsidR="000812A3" w:rsidRPr="00D64F29" w:rsidRDefault="000812A3" w:rsidP="000812A3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5D452884" w14:textId="1BD97F94" w:rsidR="000812A3" w:rsidRPr="00D64F29" w:rsidRDefault="000812A3" w:rsidP="000812A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64F29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Pr="00D64F29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D64F29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D64F29">
              <w:rPr>
                <w:rFonts w:ascii="Angsana New" w:hAnsi="Angsana New"/>
                <w:sz w:val="24"/>
                <w:szCs w:val="24"/>
                <w:lang w:val="en-US" w:bidi="th-TH"/>
              </w:rPr>
              <w:t>129</w:t>
            </w:r>
            <w:r w:rsidRPr="00D64F29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D64F29">
              <w:rPr>
                <w:rFonts w:ascii="Angsana New" w:hAnsi="Angsana New"/>
                <w:sz w:val="24"/>
                <w:szCs w:val="24"/>
                <w:lang w:val="en-US" w:bidi="th-TH"/>
              </w:rPr>
              <w:t>238</w:t>
            </w:r>
            <w:r w:rsidRPr="00D64F29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413036E8" w14:textId="77777777" w:rsidR="000812A3" w:rsidRPr="00D64F29" w:rsidRDefault="000812A3" w:rsidP="000812A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B72BC8" w14:textId="58D18C1D" w:rsidR="000812A3" w:rsidRPr="00D64F29" w:rsidRDefault="000812A3" w:rsidP="000812A3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D64F29">
              <w:rPr>
                <w:rFonts w:ascii="Angsana New" w:hAnsi="Angsana New"/>
                <w:sz w:val="24"/>
                <w:szCs w:val="24"/>
              </w:rPr>
              <w:t>(</w:t>
            </w:r>
            <w:r w:rsidRPr="00D64F29">
              <w:rPr>
                <w:rFonts w:ascii="Angsana New" w:hAnsi="Angsana New"/>
                <w:sz w:val="24"/>
                <w:szCs w:val="24"/>
                <w:lang w:val="en-US"/>
              </w:rPr>
              <w:t>112</w:t>
            </w:r>
            <w:r w:rsidRPr="00D64F29">
              <w:rPr>
                <w:rFonts w:ascii="Angsana New" w:hAnsi="Angsana New"/>
                <w:sz w:val="24"/>
                <w:szCs w:val="24"/>
              </w:rPr>
              <w:t>,</w:t>
            </w:r>
            <w:r w:rsidRPr="00D64F29">
              <w:rPr>
                <w:rFonts w:ascii="Angsana New" w:hAnsi="Angsana New"/>
                <w:sz w:val="24"/>
                <w:szCs w:val="24"/>
                <w:lang w:val="en-US"/>
              </w:rPr>
              <w:t>603</w:t>
            </w:r>
            <w:r w:rsidRPr="00D64F2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1B179F21" w14:textId="77777777" w:rsidR="000812A3" w:rsidRPr="00D64F29" w:rsidRDefault="000812A3" w:rsidP="000812A3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440780C" w14:textId="62C34062" w:rsidR="000812A3" w:rsidRPr="00D64F29" w:rsidRDefault="000812A3" w:rsidP="000812A3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64F29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Pr="00D64F29">
              <w:rPr>
                <w:rFonts w:ascii="Angsana New" w:hAnsi="Angsana New"/>
                <w:sz w:val="24"/>
                <w:szCs w:val="24"/>
                <w:lang w:val="en-US" w:bidi="th-TH"/>
              </w:rPr>
              <w:t>44</w:t>
            </w:r>
            <w:r w:rsidRPr="00D64F29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D64F29">
              <w:rPr>
                <w:rFonts w:ascii="Angsana New" w:hAnsi="Angsana New"/>
                <w:sz w:val="24"/>
                <w:szCs w:val="24"/>
                <w:lang w:val="en-US" w:bidi="th-TH"/>
              </w:rPr>
              <w:t>260</w:t>
            </w:r>
            <w:r w:rsidRPr="00D64F29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84A5400" w14:textId="77777777" w:rsidR="000812A3" w:rsidRPr="00D64F29" w:rsidRDefault="000812A3" w:rsidP="000812A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68576B8" w14:textId="008B117B" w:rsidR="000812A3" w:rsidRPr="00D64F29" w:rsidRDefault="000812A3" w:rsidP="000812A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64F29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Pr="00D64F29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  <w:r w:rsidRPr="00D64F29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D64F29">
              <w:rPr>
                <w:rFonts w:ascii="Angsana New" w:hAnsi="Angsana New"/>
                <w:sz w:val="24"/>
                <w:szCs w:val="24"/>
                <w:lang w:val="en-US" w:bidi="th-TH"/>
              </w:rPr>
              <w:t>202</w:t>
            </w:r>
            <w:r w:rsidRPr="00D64F29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92827D7" w14:textId="77777777" w:rsidR="000812A3" w:rsidRPr="00D64F29" w:rsidRDefault="000812A3" w:rsidP="000812A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48D4962" w14:textId="59D5C477" w:rsidR="000812A3" w:rsidRPr="00D64F29" w:rsidRDefault="000812A3" w:rsidP="000812A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64F2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B450C1E" w14:textId="77777777" w:rsidR="000812A3" w:rsidRPr="00D64F29" w:rsidRDefault="000812A3" w:rsidP="000812A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EEBABC" w14:textId="1D5D5150" w:rsidR="000812A3" w:rsidRPr="00D64F29" w:rsidRDefault="000812A3" w:rsidP="000812A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64F29">
              <w:rPr>
                <w:rFonts w:ascii="Angsana New" w:hAnsi="Angsana New"/>
                <w:sz w:val="24"/>
                <w:szCs w:val="24"/>
                <w:lang w:val="en-US" w:bidi="th-TH"/>
              </w:rPr>
              <w:t>(2</w:t>
            </w:r>
            <w:r w:rsidRPr="00D64F29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D64F29">
              <w:rPr>
                <w:rFonts w:ascii="Angsana New" w:hAnsi="Angsana New"/>
                <w:sz w:val="24"/>
                <w:szCs w:val="24"/>
                <w:lang w:val="en-US" w:bidi="th-TH"/>
              </w:rPr>
              <w:t>187</w:t>
            </w:r>
            <w:r w:rsidRPr="00D64F29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D64F29">
              <w:rPr>
                <w:rFonts w:ascii="Angsana New" w:hAnsi="Angsana New"/>
                <w:sz w:val="24"/>
                <w:szCs w:val="24"/>
                <w:lang w:val="en-US" w:bidi="th-TH"/>
              </w:rPr>
              <w:t>470</w:t>
            </w:r>
            <w:r w:rsidRPr="00D64F29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</w:tr>
      <w:tr w:rsidR="000812A3" w:rsidRPr="00B2384A" w14:paraId="71B4E2A9" w14:textId="77777777">
        <w:trPr>
          <w:cantSplit/>
        </w:trPr>
        <w:tc>
          <w:tcPr>
            <w:tcW w:w="2979" w:type="dxa"/>
          </w:tcPr>
          <w:p w14:paraId="5EB41586" w14:textId="10AD5ADB" w:rsidR="000812A3" w:rsidRPr="00B2384A" w:rsidRDefault="000812A3" w:rsidP="00081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3DAA9284" w14:textId="005EFC65" w:rsidR="000812A3" w:rsidRPr="00B2384A" w:rsidRDefault="000812A3" w:rsidP="000812A3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3C3ADD0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4EFF8EE" w14:textId="02B6B2C4" w:rsidR="000812A3" w:rsidRPr="00B2384A" w:rsidRDefault="000812A3" w:rsidP="000812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(3,352)</w:t>
            </w:r>
          </w:p>
        </w:tc>
        <w:tc>
          <w:tcPr>
            <w:tcW w:w="180" w:type="dxa"/>
          </w:tcPr>
          <w:p w14:paraId="552D794F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C93A40A" w14:textId="0A16A3F5" w:rsidR="000812A3" w:rsidRPr="00B2384A" w:rsidRDefault="000812A3" w:rsidP="000812A3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(772)</w:t>
            </w:r>
          </w:p>
        </w:tc>
        <w:tc>
          <w:tcPr>
            <w:tcW w:w="180" w:type="dxa"/>
          </w:tcPr>
          <w:p w14:paraId="5708F364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0D6E226A" w14:textId="1008A793" w:rsidR="000812A3" w:rsidRPr="00B2384A" w:rsidRDefault="000812A3" w:rsidP="000812A3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(33,231)</w:t>
            </w:r>
          </w:p>
        </w:tc>
        <w:tc>
          <w:tcPr>
            <w:tcW w:w="180" w:type="dxa"/>
          </w:tcPr>
          <w:p w14:paraId="552B033D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2826FB" w14:textId="3438BAFC" w:rsidR="000812A3" w:rsidRPr="00B2384A" w:rsidRDefault="000812A3" w:rsidP="000812A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(64,845)</w:t>
            </w:r>
          </w:p>
        </w:tc>
        <w:tc>
          <w:tcPr>
            <w:tcW w:w="180" w:type="dxa"/>
          </w:tcPr>
          <w:p w14:paraId="156C53A3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D14FC8" w14:textId="26FF2245" w:rsidR="000812A3" w:rsidRPr="00B2384A" w:rsidRDefault="000812A3" w:rsidP="000812A3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(8,150)</w:t>
            </w:r>
          </w:p>
        </w:tc>
        <w:tc>
          <w:tcPr>
            <w:tcW w:w="180" w:type="dxa"/>
            <w:vAlign w:val="bottom"/>
          </w:tcPr>
          <w:p w14:paraId="33EE9502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D73030" w14:textId="384AE471" w:rsidR="000812A3" w:rsidRPr="00B2384A" w:rsidRDefault="000812A3" w:rsidP="000812A3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(6,344)</w:t>
            </w:r>
          </w:p>
        </w:tc>
        <w:tc>
          <w:tcPr>
            <w:tcW w:w="180" w:type="dxa"/>
            <w:vAlign w:val="bottom"/>
          </w:tcPr>
          <w:p w14:paraId="74607FB2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0FBCD6" w14:textId="797B6C60" w:rsidR="000812A3" w:rsidRPr="00B2384A" w:rsidRDefault="000812A3" w:rsidP="000812A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(3,851)</w:t>
            </w:r>
          </w:p>
        </w:tc>
        <w:tc>
          <w:tcPr>
            <w:tcW w:w="180" w:type="dxa"/>
          </w:tcPr>
          <w:p w14:paraId="37CC2A3F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E7D77D2" w14:textId="1A8F060C" w:rsidR="000812A3" w:rsidRPr="00B2384A" w:rsidRDefault="000812A3" w:rsidP="000812A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6A9154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955F56A" w14:textId="054936C9" w:rsidR="000812A3" w:rsidRPr="00B2384A" w:rsidRDefault="000812A3" w:rsidP="000812A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(120,545)</w:t>
            </w:r>
          </w:p>
        </w:tc>
      </w:tr>
      <w:tr w:rsidR="000812A3" w:rsidRPr="00B2384A" w14:paraId="5224A69A" w14:textId="77777777">
        <w:trPr>
          <w:cantSplit/>
        </w:trPr>
        <w:tc>
          <w:tcPr>
            <w:tcW w:w="2979" w:type="dxa"/>
          </w:tcPr>
          <w:p w14:paraId="630EACB6" w14:textId="78B78559" w:rsidR="000812A3" w:rsidRPr="00B2384A" w:rsidRDefault="000812A3" w:rsidP="00081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 w:hint="cs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4504AE04" w14:textId="50A6DBA8" w:rsidR="000812A3" w:rsidRPr="00B2384A" w:rsidRDefault="000812A3" w:rsidP="000812A3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F949882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AB90E3" w14:textId="037F6A1A" w:rsidR="000812A3" w:rsidRPr="00B2384A" w:rsidRDefault="000812A3" w:rsidP="000812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AE23040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261F4A6" w14:textId="4ECE4D7D" w:rsidR="000812A3" w:rsidRPr="00B2384A" w:rsidRDefault="000812A3" w:rsidP="000812A3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2F33F47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48CF3866" w14:textId="4A10616F" w:rsidR="000812A3" w:rsidRPr="00B2384A" w:rsidRDefault="000812A3" w:rsidP="000812A3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0B374F8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9B3114" w14:textId="75847114" w:rsidR="000812A3" w:rsidRPr="00B2384A" w:rsidRDefault="000812A3" w:rsidP="000812A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FB67DB8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01D130" w14:textId="297D3D00" w:rsidR="000812A3" w:rsidRPr="00B2384A" w:rsidRDefault="000812A3" w:rsidP="000812A3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BC2F402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117B4D6" w14:textId="608BE4E2" w:rsidR="000812A3" w:rsidRPr="00B2384A" w:rsidRDefault="000812A3" w:rsidP="000812A3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58153DB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7AB16E" w14:textId="1E4C0DE5" w:rsidR="000812A3" w:rsidRPr="00B2384A" w:rsidRDefault="000812A3" w:rsidP="000812A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(3,077)</w:t>
            </w:r>
          </w:p>
        </w:tc>
        <w:tc>
          <w:tcPr>
            <w:tcW w:w="180" w:type="dxa"/>
          </w:tcPr>
          <w:p w14:paraId="06F59DA2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AD0D12" w14:textId="18E59200" w:rsidR="000812A3" w:rsidRPr="00B2384A" w:rsidRDefault="000812A3" w:rsidP="000812A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DB2E60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78EF39D" w14:textId="4C45D5BA" w:rsidR="000812A3" w:rsidRPr="00B2384A" w:rsidRDefault="000812A3" w:rsidP="000812A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(3,077)</w:t>
            </w:r>
          </w:p>
        </w:tc>
      </w:tr>
      <w:tr w:rsidR="000812A3" w:rsidRPr="00B2384A" w14:paraId="51313990" w14:textId="77777777">
        <w:trPr>
          <w:cantSplit/>
        </w:trPr>
        <w:tc>
          <w:tcPr>
            <w:tcW w:w="2979" w:type="dxa"/>
          </w:tcPr>
          <w:p w14:paraId="436850AD" w14:textId="5C4649F2" w:rsidR="000812A3" w:rsidRPr="00B2384A" w:rsidRDefault="000812A3" w:rsidP="00081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 w:rsidRPr="00B2384A">
              <w:rPr>
                <w:rFonts w:ascii="Angsana New" w:hAnsi="Angsana New" w:hint="cs"/>
                <w:sz w:val="24"/>
                <w:szCs w:val="24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14:paraId="13EBCA40" w14:textId="62B1E5F3" w:rsidR="000812A3" w:rsidRPr="00B2384A" w:rsidRDefault="000812A3" w:rsidP="000812A3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7BAC514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276336" w14:textId="7DB27033" w:rsidR="000812A3" w:rsidRPr="00B2384A" w:rsidRDefault="000812A3" w:rsidP="000812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915EB62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8F3BD22" w14:textId="015CC994" w:rsidR="000812A3" w:rsidRPr="00B2384A" w:rsidRDefault="000812A3" w:rsidP="000812A3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9AB937A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10" w:type="dxa"/>
          </w:tcPr>
          <w:p w14:paraId="364565CB" w14:textId="2E274188" w:rsidR="000812A3" w:rsidRPr="00B2384A" w:rsidRDefault="000812A3" w:rsidP="000812A3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F5EF89C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661"/>
                <w:tab w:val="decimal" w:pos="821"/>
                <w:tab w:val="decimal" w:pos="91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7446AD" w14:textId="1C3DF49D" w:rsidR="000812A3" w:rsidRPr="00B2384A" w:rsidRDefault="000812A3" w:rsidP="000812A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6,850</w:t>
            </w:r>
          </w:p>
        </w:tc>
        <w:tc>
          <w:tcPr>
            <w:tcW w:w="180" w:type="dxa"/>
          </w:tcPr>
          <w:p w14:paraId="1CC811B3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5BB201" w14:textId="4DF31628" w:rsidR="000812A3" w:rsidRPr="00B2384A" w:rsidRDefault="000812A3" w:rsidP="000812A3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3,136</w:t>
            </w:r>
          </w:p>
        </w:tc>
        <w:tc>
          <w:tcPr>
            <w:tcW w:w="180" w:type="dxa"/>
            <w:vAlign w:val="bottom"/>
          </w:tcPr>
          <w:p w14:paraId="52C8B01F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197458" w14:textId="54797106" w:rsidR="000812A3" w:rsidRPr="00B2384A" w:rsidRDefault="000812A3" w:rsidP="000812A3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1,692</w:t>
            </w:r>
          </w:p>
        </w:tc>
        <w:tc>
          <w:tcPr>
            <w:tcW w:w="180" w:type="dxa"/>
            <w:vAlign w:val="bottom"/>
          </w:tcPr>
          <w:p w14:paraId="03914111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79EEA2" w14:textId="46CB7980" w:rsidR="000812A3" w:rsidRPr="00B2384A" w:rsidRDefault="000812A3" w:rsidP="000812A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1,834</w:t>
            </w:r>
          </w:p>
        </w:tc>
        <w:tc>
          <w:tcPr>
            <w:tcW w:w="180" w:type="dxa"/>
          </w:tcPr>
          <w:p w14:paraId="3EC4A54D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065CE8" w14:textId="4CDB5A94" w:rsidR="000812A3" w:rsidRPr="00B2384A" w:rsidRDefault="000812A3" w:rsidP="000812A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26F345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54F6062" w14:textId="192EA582" w:rsidR="000812A3" w:rsidRPr="00B2384A" w:rsidRDefault="000812A3" w:rsidP="000812A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13,512</w:t>
            </w:r>
          </w:p>
        </w:tc>
      </w:tr>
      <w:tr w:rsidR="000812A3" w:rsidRPr="00B2384A" w14:paraId="32CD2553" w14:textId="77777777">
        <w:trPr>
          <w:cantSplit/>
        </w:trPr>
        <w:tc>
          <w:tcPr>
            <w:tcW w:w="2979" w:type="dxa"/>
          </w:tcPr>
          <w:p w14:paraId="1EEE47FF" w14:textId="46831F1F" w:rsidR="000812A3" w:rsidRPr="00B2384A" w:rsidRDefault="000812A3" w:rsidP="00081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</w:rPr>
              <w:t>ลดลงจากการขาย</w:t>
            </w:r>
            <w:r w:rsidRPr="00CB5CD2">
              <w:rPr>
                <w:rFonts w:ascii="Angsana New" w:hAnsi="Angsana New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900" w:type="dxa"/>
          </w:tcPr>
          <w:p w14:paraId="364CB437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37AA6CC2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1B32F5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E7EAABC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C68BDF1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94BC9FB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10" w:type="dxa"/>
          </w:tcPr>
          <w:p w14:paraId="3B904660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8E8A073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661"/>
                <w:tab w:val="decimal" w:pos="821"/>
                <w:tab w:val="decimal" w:pos="91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6031DE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866068A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159D65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1440D8C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C89664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3E4EC5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60D09A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62F9981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20E9D7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8B7C03C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C56A38D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0812A3" w:rsidRPr="00B2384A" w14:paraId="33574AC8" w14:textId="77777777">
        <w:trPr>
          <w:cantSplit/>
        </w:trPr>
        <w:tc>
          <w:tcPr>
            <w:tcW w:w="2979" w:type="dxa"/>
          </w:tcPr>
          <w:p w14:paraId="1331875E" w14:textId="6F997F2F" w:rsidR="000812A3" w:rsidRPr="00B2384A" w:rsidRDefault="000812A3" w:rsidP="00081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217B25">
              <w:rPr>
                <w:rFonts w:ascii="Angsana New" w:hAnsi="Angsana New"/>
                <w:sz w:val="24"/>
                <w:szCs w:val="24"/>
              </w:rPr>
              <w:t>(</w:t>
            </w:r>
            <w:r w:rsidRPr="00217B25">
              <w:rPr>
                <w:rFonts w:ascii="Angsana New" w:hAnsi="Angsana New"/>
                <w:sz w:val="24"/>
                <w:szCs w:val="24"/>
                <w:cs/>
              </w:rPr>
              <w:t xml:space="preserve">หมายเหตุประกอบงบการเงินข้อ </w:t>
            </w:r>
            <w:r w:rsidR="00C93C4D">
              <w:rPr>
                <w:rFonts w:ascii="Angsana New" w:hAnsi="Angsana New"/>
                <w:sz w:val="24"/>
                <w:szCs w:val="24"/>
              </w:rPr>
              <w:t>9</w:t>
            </w:r>
            <w:r w:rsidRPr="00217B2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</w:tcPr>
          <w:p w14:paraId="6E22DB71" w14:textId="2D903C67" w:rsidR="000812A3" w:rsidRPr="00B2384A" w:rsidRDefault="000812A3" w:rsidP="000812A3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A496407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8F429F" w14:textId="1169FC89" w:rsidR="000812A3" w:rsidRPr="00B2384A" w:rsidRDefault="000812A3" w:rsidP="000812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396</w:t>
            </w:r>
          </w:p>
        </w:tc>
        <w:tc>
          <w:tcPr>
            <w:tcW w:w="180" w:type="dxa"/>
          </w:tcPr>
          <w:p w14:paraId="1EFBC50D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BC33DCB" w14:textId="2A09C154" w:rsidR="000812A3" w:rsidRPr="00B2384A" w:rsidRDefault="000812A3" w:rsidP="000812A3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C2665D1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10" w:type="dxa"/>
          </w:tcPr>
          <w:p w14:paraId="781CF14B" w14:textId="534A77C6" w:rsidR="000812A3" w:rsidRPr="00B2384A" w:rsidRDefault="000812A3" w:rsidP="000812A3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961B971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661"/>
                <w:tab w:val="decimal" w:pos="821"/>
                <w:tab w:val="decimal" w:pos="91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13ECCF" w14:textId="6AE1D2F9" w:rsidR="000812A3" w:rsidRPr="00B2384A" w:rsidRDefault="000812A3" w:rsidP="000812A3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117</w:t>
            </w:r>
          </w:p>
        </w:tc>
        <w:tc>
          <w:tcPr>
            <w:tcW w:w="180" w:type="dxa"/>
          </w:tcPr>
          <w:p w14:paraId="687082FC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5DE9D2" w14:textId="746797CF" w:rsidR="000812A3" w:rsidRPr="00B2384A" w:rsidRDefault="000812A3" w:rsidP="000812A3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0DFE2D3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0D81B4" w14:textId="4537DC0E" w:rsidR="000812A3" w:rsidRPr="00B2384A" w:rsidRDefault="000812A3" w:rsidP="000812A3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144</w:t>
            </w:r>
          </w:p>
        </w:tc>
        <w:tc>
          <w:tcPr>
            <w:tcW w:w="180" w:type="dxa"/>
            <w:vAlign w:val="bottom"/>
          </w:tcPr>
          <w:p w14:paraId="3935DA6A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08F071" w14:textId="0B01E8AB" w:rsidR="000812A3" w:rsidRPr="00B2384A" w:rsidRDefault="000812A3" w:rsidP="000812A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BFD1A63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E9FAB2" w14:textId="6347AAF5" w:rsidR="000812A3" w:rsidRPr="00B2384A" w:rsidRDefault="000812A3" w:rsidP="000812A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433104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ABC42B1" w14:textId="4F7653BE" w:rsidR="000812A3" w:rsidRPr="00B2384A" w:rsidRDefault="000812A3" w:rsidP="000812A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657</w:t>
            </w:r>
          </w:p>
        </w:tc>
      </w:tr>
      <w:tr w:rsidR="000812A3" w:rsidRPr="00B2384A" w14:paraId="3A3D7D3D" w14:textId="77777777" w:rsidTr="00340998">
        <w:trPr>
          <w:cantSplit/>
        </w:trPr>
        <w:tc>
          <w:tcPr>
            <w:tcW w:w="2979" w:type="dxa"/>
          </w:tcPr>
          <w:p w14:paraId="687A185C" w14:textId="6ACB5AC8" w:rsidR="000812A3" w:rsidRPr="00B2384A" w:rsidRDefault="000812A3" w:rsidP="00081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4C5287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B2384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F057377" w14:textId="0446FEBC" w:rsidR="000812A3" w:rsidRPr="00B2384A" w:rsidRDefault="000812A3" w:rsidP="000812A3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7F2B613C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E3E462A" w14:textId="1A45D69D" w:rsidR="000812A3" w:rsidRPr="00B2384A" w:rsidRDefault="000812A3" w:rsidP="000812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6168D66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5A3B8195" w14:textId="5B59ACC5" w:rsidR="000812A3" w:rsidRPr="00B2384A" w:rsidRDefault="000812A3" w:rsidP="000812A3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7E710F7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3682936C" w14:textId="7400BCD8" w:rsidR="000812A3" w:rsidRPr="00B2384A" w:rsidRDefault="000812A3" w:rsidP="000812A3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A5E58D8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08342AB" w14:textId="2894EACF" w:rsidR="000812A3" w:rsidRPr="00B2384A" w:rsidRDefault="000812A3" w:rsidP="000812A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6A158AF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D4251D" w14:textId="5C905836" w:rsidR="000812A3" w:rsidRPr="00B2384A" w:rsidRDefault="000812A3" w:rsidP="000812A3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3A0A6D3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52CA599" w14:textId="073D7A7A" w:rsidR="000812A3" w:rsidRPr="00B2384A" w:rsidRDefault="000812A3" w:rsidP="000812A3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D9BA37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7C9D5CD" w14:textId="4A38FC8D" w:rsidR="000812A3" w:rsidRPr="00B2384A" w:rsidRDefault="000812A3" w:rsidP="000812A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1C0333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EB37A51" w14:textId="287FCF1B" w:rsidR="000812A3" w:rsidRPr="00B2384A" w:rsidRDefault="000812A3" w:rsidP="000812A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6685783" w14:textId="77777777" w:rsidR="000812A3" w:rsidRPr="00B2384A" w:rsidRDefault="000812A3" w:rsidP="000812A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F1E726" w14:textId="2FF015C4" w:rsidR="000812A3" w:rsidRPr="00B2384A" w:rsidRDefault="000812A3" w:rsidP="000812A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4C5287" w:rsidRPr="00B2384A" w14:paraId="18A58251" w14:textId="77777777" w:rsidTr="00340998">
        <w:trPr>
          <w:cantSplit/>
        </w:trPr>
        <w:tc>
          <w:tcPr>
            <w:tcW w:w="2979" w:type="dxa"/>
          </w:tcPr>
          <w:p w14:paraId="63FA5E4E" w14:textId="7696C6A3" w:rsidR="004C5287" w:rsidRPr="00B2384A" w:rsidRDefault="004C5287" w:rsidP="004C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B2384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วันที่ 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B2384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0" w:type="dxa"/>
          </w:tcPr>
          <w:p w14:paraId="1700CBAD" w14:textId="258E386D" w:rsidR="004C5287" w:rsidRPr="00B2384A" w:rsidRDefault="004C5287" w:rsidP="004C528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13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552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2" w:type="dxa"/>
          </w:tcPr>
          <w:p w14:paraId="1492708F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0F4E714" w14:textId="09021B6C" w:rsidR="004C5287" w:rsidRPr="00B2384A" w:rsidRDefault="004C5287" w:rsidP="004C52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46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198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5E51CEE5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</w:tcPr>
          <w:p w14:paraId="037AFEDD" w14:textId="03276C09" w:rsidR="004C5287" w:rsidRPr="00B2384A" w:rsidRDefault="004C5287" w:rsidP="004C5287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(2,832)</w:t>
            </w:r>
          </w:p>
        </w:tc>
        <w:tc>
          <w:tcPr>
            <w:tcW w:w="180" w:type="dxa"/>
          </w:tcPr>
          <w:p w14:paraId="20900555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</w:tcPr>
          <w:p w14:paraId="50294553" w14:textId="2DC158CE" w:rsidR="004C5287" w:rsidRPr="00B2384A" w:rsidRDefault="004C5287" w:rsidP="004C528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(819,544)</w:t>
            </w:r>
          </w:p>
        </w:tc>
        <w:tc>
          <w:tcPr>
            <w:tcW w:w="180" w:type="dxa"/>
          </w:tcPr>
          <w:p w14:paraId="5A556AE0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19F1F888" w14:textId="4683F808" w:rsidR="004C5287" w:rsidRPr="00B2384A" w:rsidRDefault="004C5287" w:rsidP="004C528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(1,187,116)</w:t>
            </w:r>
          </w:p>
        </w:tc>
        <w:tc>
          <w:tcPr>
            <w:tcW w:w="180" w:type="dxa"/>
          </w:tcPr>
          <w:p w14:paraId="72D8351F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B7ADD8C" w14:textId="5B7925C3" w:rsidR="004C5287" w:rsidRPr="00B2384A" w:rsidRDefault="004C5287" w:rsidP="004C528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(117,617)</w:t>
            </w:r>
          </w:p>
        </w:tc>
        <w:tc>
          <w:tcPr>
            <w:tcW w:w="180" w:type="dxa"/>
            <w:vAlign w:val="bottom"/>
          </w:tcPr>
          <w:p w14:paraId="6392244A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8872264" w14:textId="157EFC67" w:rsidR="004C5287" w:rsidRPr="00B2384A" w:rsidRDefault="004C5287" w:rsidP="004C5287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(48,768)</w:t>
            </w:r>
          </w:p>
        </w:tc>
        <w:tc>
          <w:tcPr>
            <w:tcW w:w="180" w:type="dxa"/>
            <w:vAlign w:val="bottom"/>
          </w:tcPr>
          <w:p w14:paraId="733F4BAA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46A3FB" w14:textId="489A7D30" w:rsidR="004C5287" w:rsidRPr="00B2384A" w:rsidRDefault="004C5287" w:rsidP="004C52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(61,296)</w:t>
            </w:r>
          </w:p>
        </w:tc>
        <w:tc>
          <w:tcPr>
            <w:tcW w:w="180" w:type="dxa"/>
            <w:vAlign w:val="bottom"/>
          </w:tcPr>
          <w:p w14:paraId="570DAB53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727282" w14:textId="3D9699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B9FB986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9D0A6A" w14:textId="3450F8FD" w:rsidR="004C5287" w:rsidRPr="00B2384A" w:rsidRDefault="004C5287" w:rsidP="004C528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(2,296,923)</w:t>
            </w:r>
          </w:p>
        </w:tc>
      </w:tr>
      <w:tr w:rsidR="004C5287" w:rsidRPr="00B2384A" w14:paraId="652629D8" w14:textId="77777777" w:rsidTr="00F70B44">
        <w:trPr>
          <w:cantSplit/>
        </w:trPr>
        <w:tc>
          <w:tcPr>
            <w:tcW w:w="2979" w:type="dxa"/>
          </w:tcPr>
          <w:p w14:paraId="12D54FB6" w14:textId="77777777" w:rsidR="004C5287" w:rsidRPr="00B2384A" w:rsidRDefault="004C5287" w:rsidP="004C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1C5FA793" w14:textId="142EDB24" w:rsidR="004C5287" w:rsidRPr="00B2384A" w:rsidRDefault="0058199F" w:rsidP="004C528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1CAC7D8F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59918C" w14:textId="45FA1C1A" w:rsidR="004C5287" w:rsidRPr="00B2384A" w:rsidRDefault="0058199F" w:rsidP="004C52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8199F">
              <w:rPr>
                <w:rFonts w:ascii="Angsana New" w:hAnsi="Angsana New"/>
                <w:sz w:val="24"/>
                <w:szCs w:val="24"/>
                <w:lang w:bidi="th-TH"/>
              </w:rPr>
              <w:t>(3,255)</w:t>
            </w:r>
          </w:p>
        </w:tc>
        <w:tc>
          <w:tcPr>
            <w:tcW w:w="180" w:type="dxa"/>
          </w:tcPr>
          <w:p w14:paraId="27315CFC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BC90112" w14:textId="499CE556" w:rsidR="004C5287" w:rsidRPr="00B2384A" w:rsidRDefault="0058199F" w:rsidP="004C5287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58199F">
              <w:rPr>
                <w:rFonts w:ascii="Angsana New" w:hAnsi="Angsana New"/>
                <w:sz w:val="24"/>
                <w:szCs w:val="24"/>
              </w:rPr>
              <w:t>(1,369)</w:t>
            </w:r>
          </w:p>
        </w:tc>
        <w:tc>
          <w:tcPr>
            <w:tcW w:w="180" w:type="dxa"/>
          </w:tcPr>
          <w:p w14:paraId="593ADAFE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41F018BE" w14:textId="5594595E" w:rsidR="004C5287" w:rsidRPr="00B2384A" w:rsidRDefault="0058199F" w:rsidP="004C528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58199F">
              <w:rPr>
                <w:rFonts w:ascii="Angsana New" w:hAnsi="Angsana New"/>
                <w:sz w:val="24"/>
                <w:szCs w:val="24"/>
              </w:rPr>
              <w:t>(37,106)</w:t>
            </w:r>
          </w:p>
        </w:tc>
        <w:tc>
          <w:tcPr>
            <w:tcW w:w="180" w:type="dxa"/>
          </w:tcPr>
          <w:p w14:paraId="32F1FC07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5E6B91" w14:textId="38B324ED" w:rsidR="004C5287" w:rsidRPr="00B2384A" w:rsidRDefault="0058199F" w:rsidP="004C528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58199F">
              <w:rPr>
                <w:rFonts w:ascii="Angsana New" w:hAnsi="Angsana New"/>
                <w:sz w:val="24"/>
                <w:szCs w:val="24"/>
              </w:rPr>
              <w:t>(68,417)</w:t>
            </w:r>
          </w:p>
        </w:tc>
        <w:tc>
          <w:tcPr>
            <w:tcW w:w="180" w:type="dxa"/>
          </w:tcPr>
          <w:p w14:paraId="2951570B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8511C5" w14:textId="06C29AEF" w:rsidR="004C5287" w:rsidRPr="00B2384A" w:rsidRDefault="0058199F" w:rsidP="004C528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58199F">
              <w:rPr>
                <w:rFonts w:ascii="Angsana New" w:hAnsi="Angsana New"/>
                <w:sz w:val="24"/>
                <w:szCs w:val="24"/>
              </w:rPr>
              <w:t>(5,184)</w:t>
            </w:r>
          </w:p>
        </w:tc>
        <w:tc>
          <w:tcPr>
            <w:tcW w:w="180" w:type="dxa"/>
            <w:vAlign w:val="bottom"/>
          </w:tcPr>
          <w:p w14:paraId="7C07850F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889020" w14:textId="04371E64" w:rsidR="004C5287" w:rsidRPr="00B2384A" w:rsidRDefault="0058199F" w:rsidP="004C5287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58199F">
              <w:rPr>
                <w:rFonts w:ascii="Angsana New" w:hAnsi="Angsana New"/>
                <w:sz w:val="24"/>
                <w:szCs w:val="24"/>
              </w:rPr>
              <w:t>(5,66</w:t>
            </w:r>
            <w:r w:rsidR="002C7A90">
              <w:rPr>
                <w:rFonts w:ascii="Angsana New" w:hAnsi="Angsana New"/>
                <w:sz w:val="24"/>
                <w:szCs w:val="24"/>
              </w:rPr>
              <w:t>7</w:t>
            </w:r>
            <w:r w:rsidRPr="0058199F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5D0E093E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E8585C2" w14:textId="09D80A8B" w:rsidR="004C5287" w:rsidRPr="00B2384A" w:rsidRDefault="0058199F" w:rsidP="004C52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8199F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5F0A02">
              <w:rPr>
                <w:rFonts w:ascii="Angsana New" w:hAnsi="Angsana New"/>
                <w:sz w:val="24"/>
                <w:szCs w:val="24"/>
                <w:lang w:bidi="th-TH"/>
              </w:rPr>
              <w:t>2,526</w:t>
            </w:r>
            <w:r w:rsidRPr="0058199F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63695571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FFB487" w14:textId="106AEF6D" w:rsidR="004C5287" w:rsidRPr="00B2384A" w:rsidRDefault="0058199F" w:rsidP="004C52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BD8F23" w14:textId="4C67B1B1" w:rsidR="004C5287" w:rsidRPr="00B2384A" w:rsidRDefault="004C5287" w:rsidP="004C5287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929015D" w14:textId="6A35E132" w:rsidR="004C5287" w:rsidRPr="00B2384A" w:rsidRDefault="0058199F" w:rsidP="004C528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8199F">
              <w:rPr>
                <w:rFonts w:ascii="Angsana New" w:hAnsi="Angsana New"/>
                <w:sz w:val="24"/>
                <w:szCs w:val="24"/>
                <w:lang w:bidi="th-TH"/>
              </w:rPr>
              <w:t>(12</w:t>
            </w:r>
            <w:r w:rsidR="00C071B3">
              <w:rPr>
                <w:rFonts w:ascii="Angsana New" w:hAnsi="Angsana New"/>
                <w:sz w:val="24"/>
                <w:szCs w:val="24"/>
                <w:lang w:bidi="th-TH"/>
              </w:rPr>
              <w:t>3,524</w:t>
            </w:r>
            <w:r w:rsidRPr="0058199F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</w:tr>
      <w:tr w:rsidR="004C5287" w:rsidRPr="00B2384A" w14:paraId="63A9F3B3" w14:textId="77777777" w:rsidTr="00F70B44">
        <w:trPr>
          <w:cantSplit/>
        </w:trPr>
        <w:tc>
          <w:tcPr>
            <w:tcW w:w="2979" w:type="dxa"/>
          </w:tcPr>
          <w:p w14:paraId="0420343D" w14:textId="77777777" w:rsidR="004C5287" w:rsidRPr="00B2384A" w:rsidRDefault="004C5287" w:rsidP="004C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 w:hint="cs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6280C9CC" w14:textId="3848E887" w:rsidR="004C5287" w:rsidRPr="00B2384A" w:rsidRDefault="0058199F" w:rsidP="004C528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1CA7573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086430" w14:textId="600D55B0" w:rsidR="004C5287" w:rsidRPr="00B2384A" w:rsidRDefault="0058199F" w:rsidP="004C52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FF8741D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498B2B84" w14:textId="7A9D282F" w:rsidR="004C5287" w:rsidRPr="00B2384A" w:rsidRDefault="0058199F" w:rsidP="004C5287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B113C85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5F4BA4CA" w14:textId="7A1B9ED0" w:rsidR="004C5287" w:rsidRPr="00B2384A" w:rsidRDefault="0058199F" w:rsidP="004C528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3FDB791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781BE0" w14:textId="10A888A0" w:rsidR="004C5287" w:rsidRPr="00B2384A" w:rsidRDefault="0058199F" w:rsidP="004C528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5D2574A" w14:textId="68E667D4" w:rsidR="004C5287" w:rsidRPr="00B2384A" w:rsidRDefault="004C5287" w:rsidP="004C528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6B6F79" w14:textId="2C8E2DBB" w:rsidR="004C5287" w:rsidRPr="00B2384A" w:rsidRDefault="0058199F" w:rsidP="004C528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1A05AA3" w14:textId="33F0128D" w:rsidR="004C5287" w:rsidRPr="00B2384A" w:rsidRDefault="004C5287" w:rsidP="004C528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C1E56C" w14:textId="657D1CF9" w:rsidR="004C5287" w:rsidRPr="00B2384A" w:rsidRDefault="00E02463" w:rsidP="004C5287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C8B41A5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620F83" w14:textId="488F8785" w:rsidR="004C5287" w:rsidRPr="00B2384A" w:rsidRDefault="0058199F" w:rsidP="004C52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8199F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B1259E">
              <w:rPr>
                <w:rFonts w:ascii="Angsana New" w:hAnsi="Angsana New"/>
                <w:sz w:val="24"/>
                <w:szCs w:val="24"/>
                <w:lang w:bidi="th-TH"/>
              </w:rPr>
              <w:t>4,437</w:t>
            </w:r>
            <w:r w:rsidRPr="0058199F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2DF9F3C0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08DA73" w14:textId="5BF1B519" w:rsidR="004C5287" w:rsidRPr="00B2384A" w:rsidRDefault="0058199F" w:rsidP="004C52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B1557B" w14:textId="735F3AC3" w:rsidR="004C5287" w:rsidRPr="00B2384A" w:rsidRDefault="004C5287" w:rsidP="004C5287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5291226" w14:textId="0E8744E2" w:rsidR="004C5287" w:rsidRPr="00B2384A" w:rsidRDefault="0058199F" w:rsidP="004C528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8199F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4D512B">
              <w:rPr>
                <w:rFonts w:ascii="Angsana New" w:hAnsi="Angsana New"/>
                <w:sz w:val="24"/>
                <w:szCs w:val="24"/>
                <w:lang w:bidi="th-TH"/>
              </w:rPr>
              <w:t>4,437</w:t>
            </w:r>
            <w:r w:rsidRPr="0058199F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</w:tr>
      <w:tr w:rsidR="004C5287" w:rsidRPr="00B2384A" w14:paraId="333CD6D6" w14:textId="77777777" w:rsidTr="00F70B44">
        <w:trPr>
          <w:cantSplit/>
        </w:trPr>
        <w:tc>
          <w:tcPr>
            <w:tcW w:w="2979" w:type="dxa"/>
          </w:tcPr>
          <w:p w14:paraId="09F70734" w14:textId="77777777" w:rsidR="004C5287" w:rsidRPr="00B2384A" w:rsidRDefault="004C5287" w:rsidP="004C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 w:rsidRPr="00B2384A">
              <w:rPr>
                <w:rFonts w:ascii="Angsana New" w:hAnsi="Angsana New" w:hint="cs"/>
                <w:sz w:val="24"/>
                <w:szCs w:val="24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14:paraId="64DBFBF4" w14:textId="1EBF2DC8" w:rsidR="004C5287" w:rsidRPr="00B2384A" w:rsidRDefault="0058199F" w:rsidP="004C528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665DA3F8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1684340" w14:textId="274C06DB" w:rsidR="004C5287" w:rsidRPr="00B2384A" w:rsidRDefault="0058199F" w:rsidP="004C52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7E8C625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</w:tcPr>
          <w:p w14:paraId="08062F65" w14:textId="2AAFD80D" w:rsidR="004C5287" w:rsidRPr="00B2384A" w:rsidRDefault="0058199F" w:rsidP="004C5287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054E0C6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10" w:type="dxa"/>
          </w:tcPr>
          <w:p w14:paraId="033FF6C8" w14:textId="3700320E" w:rsidR="004C5287" w:rsidRPr="00B2384A" w:rsidRDefault="0058199F" w:rsidP="004C528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7EB0B08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661"/>
                <w:tab w:val="decimal" w:pos="821"/>
                <w:tab w:val="decimal" w:pos="91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130A7A" w14:textId="1D8D19EE" w:rsidR="004C5287" w:rsidRPr="00B2384A" w:rsidRDefault="0058199F" w:rsidP="004C528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885A943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BB38FE" w14:textId="13A849FF" w:rsidR="004C5287" w:rsidRPr="00B2384A" w:rsidRDefault="0058199F" w:rsidP="004C528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58199F"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180" w:type="dxa"/>
            <w:vAlign w:val="bottom"/>
          </w:tcPr>
          <w:p w14:paraId="7B865750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BD09FC1" w14:textId="339BEDCC" w:rsidR="004C5287" w:rsidRPr="00B2384A" w:rsidRDefault="0058199F" w:rsidP="004C5287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8199F">
              <w:rPr>
                <w:rFonts w:ascii="Angsana New" w:hAnsi="Angsana New"/>
                <w:sz w:val="24"/>
                <w:szCs w:val="24"/>
                <w:lang w:bidi="th-TH"/>
              </w:rPr>
              <w:t>81</w:t>
            </w:r>
            <w:r w:rsidR="00E02463">
              <w:rPr>
                <w:rFonts w:ascii="Angsana New" w:hAnsi="Angsana New"/>
                <w:sz w:val="24"/>
                <w:szCs w:val="24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D8DAD85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F468B46" w14:textId="25D67D7D" w:rsidR="004C5287" w:rsidRPr="00B2384A" w:rsidRDefault="0058199F" w:rsidP="004C52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8199F">
              <w:rPr>
                <w:rFonts w:ascii="Angsana New" w:hAnsi="Angsana New"/>
                <w:sz w:val="24"/>
                <w:szCs w:val="24"/>
                <w:lang w:bidi="th-TH"/>
              </w:rPr>
              <w:t>2,639</w:t>
            </w:r>
          </w:p>
        </w:tc>
        <w:tc>
          <w:tcPr>
            <w:tcW w:w="180" w:type="dxa"/>
          </w:tcPr>
          <w:p w14:paraId="5059F2F7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5CAD55C" w14:textId="492886F1" w:rsidR="004C5287" w:rsidRPr="00B2384A" w:rsidRDefault="0058199F" w:rsidP="004C52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67E5EA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9EC2464" w14:textId="5058AD1F" w:rsidR="004C5287" w:rsidRPr="00B2384A" w:rsidRDefault="0058199F" w:rsidP="004C528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8199F">
              <w:rPr>
                <w:rFonts w:ascii="Angsana New" w:hAnsi="Angsana New"/>
                <w:sz w:val="24"/>
                <w:szCs w:val="24"/>
                <w:lang w:bidi="th-TH"/>
              </w:rPr>
              <w:t>3,46</w:t>
            </w:r>
            <w:r w:rsidR="001B6B5B">
              <w:rPr>
                <w:rFonts w:ascii="Angsana New" w:hAnsi="Angsana New"/>
                <w:sz w:val="24"/>
                <w:szCs w:val="24"/>
                <w:lang w:bidi="th-TH"/>
              </w:rPr>
              <w:t>8</w:t>
            </w:r>
          </w:p>
        </w:tc>
      </w:tr>
      <w:tr w:rsidR="004C5287" w:rsidRPr="00B2384A" w14:paraId="61A30140" w14:textId="77777777" w:rsidTr="00F70B44">
        <w:trPr>
          <w:cantSplit/>
        </w:trPr>
        <w:tc>
          <w:tcPr>
            <w:tcW w:w="2979" w:type="dxa"/>
          </w:tcPr>
          <w:p w14:paraId="400AA6A9" w14:textId="2D55FF7A" w:rsidR="004C5287" w:rsidRPr="00B2384A" w:rsidRDefault="004C5287" w:rsidP="004C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3A86FD7" w14:textId="6E81C0D6" w:rsidR="004C5287" w:rsidRPr="00B2384A" w:rsidRDefault="0058199F" w:rsidP="004C528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8199F">
              <w:rPr>
                <w:rFonts w:ascii="Angsana New" w:hAnsi="Angsana New"/>
                <w:b/>
                <w:bCs/>
                <w:sz w:val="24"/>
                <w:szCs w:val="24"/>
              </w:rPr>
              <w:t>(13,552)</w:t>
            </w:r>
          </w:p>
        </w:tc>
        <w:tc>
          <w:tcPr>
            <w:tcW w:w="182" w:type="dxa"/>
          </w:tcPr>
          <w:p w14:paraId="1FD79221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C0DBBC1" w14:textId="5595F212" w:rsidR="004C5287" w:rsidRPr="00B2384A" w:rsidRDefault="0058199F" w:rsidP="004C52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8199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(49,453)</w:t>
            </w:r>
          </w:p>
        </w:tc>
        <w:tc>
          <w:tcPr>
            <w:tcW w:w="180" w:type="dxa"/>
          </w:tcPr>
          <w:p w14:paraId="25E8A4B2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69030260" w14:textId="2ACC8A38" w:rsidR="004C5287" w:rsidRPr="00B2384A" w:rsidRDefault="0058199F" w:rsidP="004C5287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8199F">
              <w:rPr>
                <w:rFonts w:ascii="Angsana New" w:hAnsi="Angsana New"/>
                <w:b/>
                <w:bCs/>
                <w:sz w:val="24"/>
                <w:szCs w:val="24"/>
              </w:rPr>
              <w:t>(4,201)</w:t>
            </w:r>
          </w:p>
        </w:tc>
        <w:tc>
          <w:tcPr>
            <w:tcW w:w="180" w:type="dxa"/>
          </w:tcPr>
          <w:p w14:paraId="337F022E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2A83685E" w14:textId="1A550C32" w:rsidR="004C5287" w:rsidRPr="00B2384A" w:rsidRDefault="0058199F" w:rsidP="004C528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8199F">
              <w:rPr>
                <w:rFonts w:ascii="Angsana New" w:hAnsi="Angsana New"/>
                <w:b/>
                <w:bCs/>
                <w:sz w:val="24"/>
                <w:szCs w:val="24"/>
              </w:rPr>
              <w:t>(856,650)</w:t>
            </w:r>
          </w:p>
        </w:tc>
        <w:tc>
          <w:tcPr>
            <w:tcW w:w="180" w:type="dxa"/>
          </w:tcPr>
          <w:p w14:paraId="0E47A6D5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DD7F432" w14:textId="393C9565" w:rsidR="004C5287" w:rsidRPr="00B2384A" w:rsidRDefault="0058199F" w:rsidP="004C528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8199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(1,255,533)</w:t>
            </w:r>
          </w:p>
        </w:tc>
        <w:tc>
          <w:tcPr>
            <w:tcW w:w="180" w:type="dxa"/>
          </w:tcPr>
          <w:p w14:paraId="10C0128F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394BD1C" w14:textId="225F3D6D" w:rsidR="004C5287" w:rsidRPr="00B2384A" w:rsidRDefault="0058199F" w:rsidP="004C5287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8199F">
              <w:rPr>
                <w:rFonts w:ascii="Angsana New" w:hAnsi="Angsana New"/>
                <w:b/>
                <w:bCs/>
                <w:sz w:val="24"/>
                <w:szCs w:val="24"/>
              </w:rPr>
              <w:t>(122,787)</w:t>
            </w:r>
          </w:p>
        </w:tc>
        <w:tc>
          <w:tcPr>
            <w:tcW w:w="180" w:type="dxa"/>
            <w:vAlign w:val="bottom"/>
          </w:tcPr>
          <w:p w14:paraId="6C27A7BF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85B3CA7" w14:textId="7094D20E" w:rsidR="004C5287" w:rsidRPr="00B2384A" w:rsidRDefault="0058199F" w:rsidP="004C5287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8199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(53,620)</w:t>
            </w:r>
          </w:p>
        </w:tc>
        <w:tc>
          <w:tcPr>
            <w:tcW w:w="180" w:type="dxa"/>
            <w:vAlign w:val="bottom"/>
          </w:tcPr>
          <w:p w14:paraId="6F32ACA7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688A5" w14:textId="39B71857" w:rsidR="004C5287" w:rsidRPr="00B2384A" w:rsidRDefault="0058199F" w:rsidP="004C52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8199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(65,620)</w:t>
            </w:r>
          </w:p>
        </w:tc>
        <w:tc>
          <w:tcPr>
            <w:tcW w:w="180" w:type="dxa"/>
            <w:vAlign w:val="bottom"/>
          </w:tcPr>
          <w:p w14:paraId="2984CCBA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ECA8B" w14:textId="402D886A" w:rsidR="004C5287" w:rsidRPr="00B2384A" w:rsidRDefault="0058199F" w:rsidP="004C52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A9D2191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1DA72B" w14:textId="5F3ECD78" w:rsidR="004C5287" w:rsidRPr="00B2384A" w:rsidRDefault="0058199F" w:rsidP="004C528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8199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(2,421,416)</w:t>
            </w:r>
          </w:p>
        </w:tc>
      </w:tr>
      <w:tr w:rsidR="004C5287" w:rsidRPr="00B2384A" w14:paraId="1D03E3D0" w14:textId="77777777" w:rsidTr="00F70B44">
        <w:trPr>
          <w:cantSplit/>
        </w:trPr>
        <w:tc>
          <w:tcPr>
            <w:tcW w:w="2979" w:type="dxa"/>
          </w:tcPr>
          <w:p w14:paraId="4573CBEB" w14:textId="77777777" w:rsidR="004C5287" w:rsidRPr="00B2384A" w:rsidRDefault="004C5287" w:rsidP="004C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662BDC8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14:paraId="1517591B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BC2242B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51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1F26AC7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6BF71002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551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2E1404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02C29787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641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E3BC0C0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55E827E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621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5C10666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1F3CBC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641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E69F5A7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01DD2A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641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8E5167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AD5984A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F401E63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9DA64BA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570638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96533C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4C5287" w:rsidRPr="00B2384A" w14:paraId="3EC34A3A" w14:textId="77777777" w:rsidTr="00F70B44">
        <w:trPr>
          <w:cantSplit/>
        </w:trPr>
        <w:tc>
          <w:tcPr>
            <w:tcW w:w="2979" w:type="dxa"/>
            <w:vAlign w:val="bottom"/>
          </w:tcPr>
          <w:p w14:paraId="0A4C5168" w14:textId="65035707" w:rsidR="004C5287" w:rsidRPr="00B2384A" w:rsidRDefault="004C5287" w:rsidP="004C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00" w:type="dxa"/>
            <w:vAlign w:val="bottom"/>
          </w:tcPr>
          <w:p w14:paraId="2CDBB1D6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03423B48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EE8F926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51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AAADEED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38371CD0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551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55934ED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3A502803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641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01BD29B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66B6425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621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0ED9F21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6FE9DF6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641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0FED291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E0C33E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641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BAEEEB3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1082650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0B2AA60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13EDA26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343C343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9A6CAE9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4C5287" w:rsidRPr="00B2384A" w14:paraId="1F83245D" w14:textId="77777777" w:rsidTr="00324674">
        <w:trPr>
          <w:cantSplit/>
        </w:trPr>
        <w:tc>
          <w:tcPr>
            <w:tcW w:w="2979" w:type="dxa"/>
            <w:vAlign w:val="bottom"/>
          </w:tcPr>
          <w:p w14:paraId="4E2BB62F" w14:textId="6F8060F9" w:rsidR="004C5287" w:rsidRPr="00B2384A" w:rsidRDefault="004C5287" w:rsidP="004C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DF8FD24" w14:textId="0E46A73E" w:rsidR="004C5287" w:rsidRPr="00B2384A" w:rsidRDefault="004C5287" w:rsidP="004C528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516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535</w:t>
            </w:r>
          </w:p>
        </w:tc>
        <w:tc>
          <w:tcPr>
            <w:tcW w:w="182" w:type="dxa"/>
            <w:vAlign w:val="bottom"/>
          </w:tcPr>
          <w:p w14:paraId="541446A3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8E6BF19" w14:textId="2F1D442E" w:rsidR="004C5287" w:rsidRPr="00B2384A" w:rsidRDefault="004C5287" w:rsidP="004C52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080</w:t>
            </w:r>
          </w:p>
        </w:tc>
        <w:tc>
          <w:tcPr>
            <w:tcW w:w="180" w:type="dxa"/>
            <w:vAlign w:val="bottom"/>
          </w:tcPr>
          <w:p w14:paraId="373DDA6E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14:paraId="5AF17837" w14:textId="328B5599" w:rsidR="004C5287" w:rsidRPr="00B2384A" w:rsidRDefault="004C5287" w:rsidP="004C5287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266</w:t>
            </w:r>
          </w:p>
        </w:tc>
        <w:tc>
          <w:tcPr>
            <w:tcW w:w="180" w:type="dxa"/>
            <w:vAlign w:val="bottom"/>
          </w:tcPr>
          <w:p w14:paraId="7C9DB00A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vAlign w:val="bottom"/>
          </w:tcPr>
          <w:p w14:paraId="48777C93" w14:textId="3BF5C9A0" w:rsidR="004C5287" w:rsidRPr="00B2384A" w:rsidRDefault="004C5287" w:rsidP="004C528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266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518</w:t>
            </w:r>
          </w:p>
        </w:tc>
        <w:tc>
          <w:tcPr>
            <w:tcW w:w="180" w:type="dxa"/>
            <w:vAlign w:val="bottom"/>
          </w:tcPr>
          <w:p w14:paraId="2AF2E081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29B8B2E" w14:textId="7038A268" w:rsidR="004C5287" w:rsidRPr="00B2384A" w:rsidRDefault="004C5287" w:rsidP="004C528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577,710</w:t>
            </w:r>
          </w:p>
        </w:tc>
        <w:tc>
          <w:tcPr>
            <w:tcW w:w="180" w:type="dxa"/>
            <w:vAlign w:val="bottom"/>
          </w:tcPr>
          <w:p w14:paraId="64374724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7B10B57" w14:textId="7BF211CE" w:rsidR="004C5287" w:rsidRPr="00B2384A" w:rsidRDefault="004C5287" w:rsidP="004C528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19,631</w:t>
            </w:r>
          </w:p>
        </w:tc>
        <w:tc>
          <w:tcPr>
            <w:tcW w:w="180" w:type="dxa"/>
            <w:vAlign w:val="bottom"/>
          </w:tcPr>
          <w:p w14:paraId="1E0CEB97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0B6B14E" w14:textId="34D140A7" w:rsidR="004C5287" w:rsidRPr="00B2384A" w:rsidRDefault="004C5287" w:rsidP="004C5287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14,184</w:t>
            </w:r>
          </w:p>
        </w:tc>
        <w:tc>
          <w:tcPr>
            <w:tcW w:w="180" w:type="dxa"/>
            <w:vAlign w:val="bottom"/>
          </w:tcPr>
          <w:p w14:paraId="2BBCF90B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BAAF0A5" w14:textId="4A0D1FA6" w:rsidR="004C5287" w:rsidRPr="00B2384A" w:rsidRDefault="004C5287" w:rsidP="004C52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2,390</w:t>
            </w:r>
          </w:p>
        </w:tc>
        <w:tc>
          <w:tcPr>
            <w:tcW w:w="180" w:type="dxa"/>
            <w:vAlign w:val="bottom"/>
          </w:tcPr>
          <w:p w14:paraId="37DE8EA8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0139D04" w14:textId="09D200BE" w:rsidR="004C5287" w:rsidRPr="00B2384A" w:rsidRDefault="004C5287" w:rsidP="004C528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48,553</w:t>
            </w:r>
          </w:p>
        </w:tc>
        <w:tc>
          <w:tcPr>
            <w:tcW w:w="180" w:type="dxa"/>
            <w:vAlign w:val="bottom"/>
          </w:tcPr>
          <w:p w14:paraId="3B7BA86D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1F92EC0" w14:textId="552E7FCB" w:rsidR="004C5287" w:rsidRPr="00B2384A" w:rsidRDefault="004C5287" w:rsidP="004C528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478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867</w:t>
            </w:r>
          </w:p>
        </w:tc>
      </w:tr>
      <w:tr w:rsidR="004C5287" w:rsidRPr="00B2384A" w14:paraId="1A0A2DB0" w14:textId="77777777" w:rsidTr="00F70B44">
        <w:trPr>
          <w:cantSplit/>
        </w:trPr>
        <w:tc>
          <w:tcPr>
            <w:tcW w:w="2979" w:type="dxa"/>
            <w:vAlign w:val="bottom"/>
          </w:tcPr>
          <w:p w14:paraId="0516C880" w14:textId="667A1AD4" w:rsidR="004C5287" w:rsidRPr="00B2384A" w:rsidRDefault="004C5287" w:rsidP="004C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167944" w14:textId="5FA2F471" w:rsidR="004C5287" w:rsidRPr="00B2384A" w:rsidRDefault="0058199F" w:rsidP="004C5287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8199F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7254BE">
              <w:rPr>
                <w:rFonts w:ascii="Angsana New" w:hAnsi="Angsana New"/>
                <w:b/>
                <w:bCs/>
                <w:sz w:val="24"/>
                <w:szCs w:val="24"/>
              </w:rPr>
              <w:t>25,262</w:t>
            </w:r>
          </w:p>
        </w:tc>
        <w:tc>
          <w:tcPr>
            <w:tcW w:w="182" w:type="dxa"/>
            <w:vAlign w:val="bottom"/>
          </w:tcPr>
          <w:p w14:paraId="37370A55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94368B" w14:textId="22304588" w:rsidR="004C5287" w:rsidRPr="00B2384A" w:rsidRDefault="0058199F" w:rsidP="004C528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58199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22,825</w:t>
            </w:r>
          </w:p>
        </w:tc>
        <w:tc>
          <w:tcPr>
            <w:tcW w:w="180" w:type="dxa"/>
            <w:vAlign w:val="bottom"/>
          </w:tcPr>
          <w:p w14:paraId="31FD6044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double" w:sz="4" w:space="0" w:color="auto"/>
              <w:bottom w:val="double" w:sz="4" w:space="0" w:color="auto"/>
            </w:tcBorders>
          </w:tcPr>
          <w:p w14:paraId="6062EE83" w14:textId="7B313BB6" w:rsidR="004C5287" w:rsidRPr="00B2384A" w:rsidRDefault="0058199F" w:rsidP="004C5287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8199F">
              <w:rPr>
                <w:rFonts w:ascii="Angsana New" w:hAnsi="Angsana New"/>
                <w:b/>
                <w:bCs/>
                <w:sz w:val="24"/>
                <w:szCs w:val="24"/>
              </w:rPr>
              <w:t>6,623</w:t>
            </w:r>
          </w:p>
        </w:tc>
        <w:tc>
          <w:tcPr>
            <w:tcW w:w="180" w:type="dxa"/>
            <w:vAlign w:val="bottom"/>
          </w:tcPr>
          <w:p w14:paraId="4E650150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F03F38" w14:textId="4D3CF19B" w:rsidR="004C5287" w:rsidRPr="00B2384A" w:rsidRDefault="0058199F" w:rsidP="004C528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8199F">
              <w:rPr>
                <w:rFonts w:ascii="Angsana New" w:hAnsi="Angsana New"/>
                <w:b/>
                <w:bCs/>
                <w:sz w:val="24"/>
                <w:szCs w:val="24"/>
              </w:rPr>
              <w:t>289,081</w:t>
            </w:r>
          </w:p>
        </w:tc>
        <w:tc>
          <w:tcPr>
            <w:tcW w:w="180" w:type="dxa"/>
            <w:vAlign w:val="bottom"/>
          </w:tcPr>
          <w:p w14:paraId="02B60311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A04DBD" w14:textId="3460EF72" w:rsidR="004C5287" w:rsidRPr="00B2384A" w:rsidRDefault="0058199F" w:rsidP="004C528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58199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545,568</w:t>
            </w:r>
          </w:p>
        </w:tc>
        <w:tc>
          <w:tcPr>
            <w:tcW w:w="180" w:type="dxa"/>
            <w:vAlign w:val="bottom"/>
          </w:tcPr>
          <w:p w14:paraId="6FD305BB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8FBF03" w14:textId="70BAD1B3" w:rsidR="004C5287" w:rsidRPr="00B2384A" w:rsidRDefault="0058199F" w:rsidP="004C528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8199F">
              <w:rPr>
                <w:rFonts w:ascii="Angsana New" w:hAnsi="Angsana New"/>
                <w:b/>
                <w:bCs/>
                <w:sz w:val="24"/>
                <w:szCs w:val="24"/>
              </w:rPr>
              <w:t>20,666</w:t>
            </w:r>
          </w:p>
        </w:tc>
        <w:tc>
          <w:tcPr>
            <w:tcW w:w="180" w:type="dxa"/>
            <w:vAlign w:val="bottom"/>
          </w:tcPr>
          <w:p w14:paraId="5E9F951A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27FD6F" w14:textId="5C062B0D" w:rsidR="004C5287" w:rsidRPr="00B2384A" w:rsidRDefault="0058199F" w:rsidP="004C5287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58199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13,942</w:t>
            </w:r>
          </w:p>
        </w:tc>
        <w:tc>
          <w:tcPr>
            <w:tcW w:w="180" w:type="dxa"/>
            <w:vAlign w:val="bottom"/>
          </w:tcPr>
          <w:p w14:paraId="38324FE2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2F72A8" w14:textId="67FEE722" w:rsidR="004C5287" w:rsidRPr="00B2384A" w:rsidRDefault="0058199F" w:rsidP="004C52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58199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5,176</w:t>
            </w:r>
          </w:p>
        </w:tc>
        <w:tc>
          <w:tcPr>
            <w:tcW w:w="180" w:type="dxa"/>
            <w:vAlign w:val="bottom"/>
          </w:tcPr>
          <w:p w14:paraId="204E83E8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270BE8" w14:textId="2958BDE8" w:rsidR="004C5287" w:rsidRPr="00B2384A" w:rsidRDefault="0058199F" w:rsidP="004C5287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58199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41,595</w:t>
            </w:r>
          </w:p>
        </w:tc>
        <w:tc>
          <w:tcPr>
            <w:tcW w:w="180" w:type="dxa"/>
            <w:vAlign w:val="bottom"/>
          </w:tcPr>
          <w:p w14:paraId="1800BF11" w14:textId="77777777" w:rsidR="004C5287" w:rsidRPr="00B2384A" w:rsidRDefault="004C5287" w:rsidP="004C5287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AEA559" w14:textId="0EFC13CE" w:rsidR="004C5287" w:rsidRPr="00B2384A" w:rsidRDefault="0058199F" w:rsidP="004C5287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58199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1,4</w:t>
            </w:r>
            <w:r w:rsidR="00DC6983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70,</w:t>
            </w:r>
            <w:r w:rsidR="00F353FC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738</w:t>
            </w:r>
          </w:p>
        </w:tc>
      </w:tr>
    </w:tbl>
    <w:p w14:paraId="77B5BBBE" w14:textId="77777777" w:rsidR="00742A40" w:rsidRPr="00957C34" w:rsidRDefault="00742A40">
      <w:pPr>
        <w:rPr>
          <w:sz w:val="16"/>
          <w:szCs w:val="16"/>
        </w:rPr>
      </w:pPr>
      <w:r>
        <w:br w:type="page"/>
      </w:r>
    </w:p>
    <w:tbl>
      <w:tblPr>
        <w:tblW w:w="14411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9"/>
        <w:gridCol w:w="900"/>
        <w:gridCol w:w="182"/>
        <w:gridCol w:w="990"/>
        <w:gridCol w:w="180"/>
        <w:gridCol w:w="880"/>
        <w:gridCol w:w="180"/>
        <w:gridCol w:w="101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1080"/>
      </w:tblGrid>
      <w:tr w:rsidR="00FD43FD" w:rsidRPr="003562C4" w14:paraId="06910C3E" w14:textId="77777777" w:rsidTr="00742A40">
        <w:trPr>
          <w:cantSplit/>
          <w:tblHeader/>
        </w:trPr>
        <w:tc>
          <w:tcPr>
            <w:tcW w:w="2979" w:type="dxa"/>
          </w:tcPr>
          <w:p w14:paraId="723BACCD" w14:textId="77777777"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32" w:type="dxa"/>
            <w:gridSpan w:val="19"/>
          </w:tcPr>
          <w:p w14:paraId="76611C8C" w14:textId="77777777" w:rsidR="00FD43FD" w:rsidRPr="00FD43FD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D43FD" w:rsidRPr="003562C4" w14:paraId="719831A0" w14:textId="77777777" w:rsidTr="00742A40">
        <w:trPr>
          <w:cantSplit/>
          <w:tblHeader/>
        </w:trPr>
        <w:tc>
          <w:tcPr>
            <w:tcW w:w="2979" w:type="dxa"/>
          </w:tcPr>
          <w:p w14:paraId="058F50DD" w14:textId="77777777"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61DD373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145C03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0BEBC4DE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EEC25AE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746E646A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A0F3F6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460026DD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EDFBAF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143E91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ระบบ</w:t>
            </w:r>
          </w:p>
        </w:tc>
        <w:tc>
          <w:tcPr>
            <w:tcW w:w="180" w:type="dxa"/>
          </w:tcPr>
          <w:p w14:paraId="7BB11A49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44A6C03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61E94EB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43CF71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14:paraId="2A79F440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9BF8B1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1A0760B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DD525E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</w:tcPr>
          <w:p w14:paraId="0CADE034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7EEEB4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43FD" w:rsidRPr="003562C4" w14:paraId="4828A6F4" w14:textId="77777777" w:rsidTr="00742A40">
        <w:trPr>
          <w:cantSplit/>
          <w:tblHeader/>
        </w:trPr>
        <w:tc>
          <w:tcPr>
            <w:tcW w:w="2979" w:type="dxa"/>
          </w:tcPr>
          <w:p w14:paraId="76B4B6D7" w14:textId="77777777"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DD74FB8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1819F1D4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365F1D65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อาคาร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และ</w:t>
            </w:r>
          </w:p>
        </w:tc>
        <w:tc>
          <w:tcPr>
            <w:tcW w:w="180" w:type="dxa"/>
          </w:tcPr>
          <w:p w14:paraId="79F77B30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263DD5ED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D44B7BF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4049DB46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ระบบ</w:t>
            </w:r>
          </w:p>
        </w:tc>
        <w:tc>
          <w:tcPr>
            <w:tcW w:w="1350" w:type="dxa"/>
            <w:gridSpan w:val="3"/>
          </w:tcPr>
          <w:p w14:paraId="6C6DF1CE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สาธารณูปโภค</w:t>
            </w:r>
          </w:p>
        </w:tc>
        <w:tc>
          <w:tcPr>
            <w:tcW w:w="990" w:type="dxa"/>
          </w:tcPr>
          <w:p w14:paraId="50E262D2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80" w:type="dxa"/>
          </w:tcPr>
          <w:p w14:paraId="17F5FD3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FFE22C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</w:tcPr>
          <w:p w14:paraId="3D949EDB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9F0E7B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5FB2CC5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F16238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ระหว่าง</w:t>
            </w:r>
          </w:p>
        </w:tc>
        <w:tc>
          <w:tcPr>
            <w:tcW w:w="180" w:type="dxa"/>
          </w:tcPr>
          <w:p w14:paraId="6A520AAF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70BDA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43FD" w:rsidRPr="003562C4" w14:paraId="19F81926" w14:textId="77777777" w:rsidTr="00742A40">
        <w:trPr>
          <w:cantSplit/>
          <w:tblHeader/>
        </w:trPr>
        <w:tc>
          <w:tcPr>
            <w:tcW w:w="2979" w:type="dxa"/>
          </w:tcPr>
          <w:p w14:paraId="5A99BF12" w14:textId="77777777"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7440CF9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68B29AD3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26EA7FD9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</w:tcPr>
          <w:p w14:paraId="0D37709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22E712A5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70" w:type="dxa"/>
            <w:gridSpan w:val="3"/>
          </w:tcPr>
          <w:p w14:paraId="15C309DA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ผลิตน้ำเพื่อการ</w:t>
            </w:r>
          </w:p>
        </w:tc>
        <w:tc>
          <w:tcPr>
            <w:tcW w:w="990" w:type="dxa"/>
          </w:tcPr>
          <w:p w14:paraId="765DB5BA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และระบบ</w:t>
            </w:r>
          </w:p>
        </w:tc>
        <w:tc>
          <w:tcPr>
            <w:tcW w:w="180" w:type="dxa"/>
          </w:tcPr>
          <w:p w14:paraId="04118FFE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CDBAA6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</w:t>
            </w:r>
          </w:p>
        </w:tc>
        <w:tc>
          <w:tcPr>
            <w:tcW w:w="180" w:type="dxa"/>
          </w:tcPr>
          <w:p w14:paraId="5F7E2EB2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D24BF1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80" w:type="dxa"/>
          </w:tcPr>
          <w:p w14:paraId="4CB817E5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7980A3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948BBE4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5CE908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การ</w:t>
            </w: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ก่อสร้าง</w:t>
            </w:r>
          </w:p>
        </w:tc>
        <w:tc>
          <w:tcPr>
            <w:tcW w:w="180" w:type="dxa"/>
          </w:tcPr>
          <w:p w14:paraId="35648B28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3B60A9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43FD" w:rsidRPr="003562C4" w14:paraId="1C423622" w14:textId="77777777" w:rsidTr="00742A40">
        <w:trPr>
          <w:cantSplit/>
          <w:tblHeader/>
        </w:trPr>
        <w:tc>
          <w:tcPr>
            <w:tcW w:w="2979" w:type="dxa"/>
          </w:tcPr>
          <w:p w14:paraId="5DE9940E" w14:textId="77777777"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4E1C15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82" w:type="dxa"/>
          </w:tcPr>
          <w:p w14:paraId="43C301CB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2B28A4C2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14:paraId="5145826A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72A8F179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ศูนย์การค้า</w:t>
            </w:r>
          </w:p>
        </w:tc>
        <w:tc>
          <w:tcPr>
            <w:tcW w:w="180" w:type="dxa"/>
          </w:tcPr>
          <w:p w14:paraId="5644AE69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23E3CAF0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อุตสาหกรรม</w:t>
            </w:r>
          </w:p>
        </w:tc>
        <w:tc>
          <w:tcPr>
            <w:tcW w:w="1350" w:type="dxa"/>
            <w:gridSpan w:val="3"/>
          </w:tcPr>
          <w:p w14:paraId="74ED160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ป้องกันอุทกภัย</w:t>
            </w:r>
          </w:p>
        </w:tc>
        <w:tc>
          <w:tcPr>
            <w:tcW w:w="990" w:type="dxa"/>
          </w:tcPr>
          <w:p w14:paraId="4672F744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อุปกรณ์</w:t>
            </w:r>
          </w:p>
        </w:tc>
        <w:tc>
          <w:tcPr>
            <w:tcW w:w="180" w:type="dxa"/>
          </w:tcPr>
          <w:p w14:paraId="4384B4C2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175423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7B039E80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4E481E5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5D580F86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6585FA6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</w:tcPr>
          <w:p w14:paraId="575A2038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92F809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D43FD" w:rsidRPr="003562C4" w14:paraId="4AC2DA5F" w14:textId="77777777" w:rsidTr="00742A40">
        <w:trPr>
          <w:cantSplit/>
          <w:tblHeader/>
        </w:trPr>
        <w:tc>
          <w:tcPr>
            <w:tcW w:w="2979" w:type="dxa"/>
          </w:tcPr>
          <w:p w14:paraId="3323670E" w14:textId="77777777"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32" w:type="dxa"/>
            <w:gridSpan w:val="19"/>
          </w:tcPr>
          <w:p w14:paraId="70356078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D43FD" w:rsidRPr="003562C4" w14:paraId="0BFAD044" w14:textId="77777777" w:rsidTr="00742A40">
        <w:trPr>
          <w:cantSplit/>
        </w:trPr>
        <w:tc>
          <w:tcPr>
            <w:tcW w:w="2979" w:type="dxa"/>
          </w:tcPr>
          <w:p w14:paraId="3040553D" w14:textId="77777777"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23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ab/>
            </w:r>
          </w:p>
        </w:tc>
        <w:tc>
          <w:tcPr>
            <w:tcW w:w="900" w:type="dxa"/>
          </w:tcPr>
          <w:p w14:paraId="2F12E020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022CF2BC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68D83D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E3C49A4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69E2133C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108CBFA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6985EDDD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2033264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B110E0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6E14675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58AB41" w14:textId="634FE1BE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3AEB1A9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E25A16" w14:textId="7008D2A9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9A6F8F4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A95EE3" w14:textId="55F986D6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DAA17C9" w14:textId="2CAE80FB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5F5461" w14:textId="2D8552A0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1350FB0" w14:textId="7DC7400F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A7B5EC" w14:textId="50F80A4E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4F29" w:rsidRPr="003562C4" w14:paraId="69379B0D" w14:textId="77777777" w:rsidTr="00742A40">
        <w:trPr>
          <w:cantSplit/>
        </w:trPr>
        <w:tc>
          <w:tcPr>
            <w:tcW w:w="2979" w:type="dxa"/>
          </w:tcPr>
          <w:p w14:paraId="301476A7" w14:textId="65D4DF45" w:rsidR="00D64F29" w:rsidRPr="00965562" w:rsidRDefault="00D64F29" w:rsidP="00D6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4B5E68">
              <w:rPr>
                <w:rFonts w:ascii="Angsana New" w:hAnsi="Angsana New"/>
                <w:sz w:val="26"/>
                <w:szCs w:val="26"/>
              </w:rPr>
              <w:t>1</w:t>
            </w:r>
            <w:r w:rsidRPr="009655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4B5E6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14:paraId="1C18B61E" w14:textId="1B610FBA" w:rsidR="00D64F29" w:rsidRPr="00D64F29" w:rsidRDefault="00D64F29" w:rsidP="00D64F29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D64F29">
              <w:rPr>
                <w:rFonts w:ascii="Angsana New" w:hAnsi="Angsana New"/>
                <w:sz w:val="26"/>
                <w:szCs w:val="26"/>
                <w:lang w:val="en-US"/>
              </w:rPr>
              <w:t>316</w:t>
            </w:r>
            <w:r w:rsidRPr="00D64F29">
              <w:rPr>
                <w:rFonts w:ascii="Angsana New" w:hAnsi="Angsana New"/>
                <w:sz w:val="26"/>
                <w:szCs w:val="26"/>
              </w:rPr>
              <w:t>,</w:t>
            </w:r>
            <w:r w:rsidRPr="00D64F29">
              <w:rPr>
                <w:rFonts w:ascii="Angsana New" w:hAnsi="Angsana New"/>
                <w:sz w:val="26"/>
                <w:szCs w:val="26"/>
                <w:lang w:val="en-US"/>
              </w:rPr>
              <w:t>155</w:t>
            </w:r>
          </w:p>
        </w:tc>
        <w:tc>
          <w:tcPr>
            <w:tcW w:w="182" w:type="dxa"/>
          </w:tcPr>
          <w:p w14:paraId="7B0F6161" w14:textId="77777777" w:rsidR="00D64F29" w:rsidRPr="00D64F29" w:rsidRDefault="00D64F29" w:rsidP="00D64F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17C731" w14:textId="5633940C" w:rsidR="00D64F29" w:rsidRPr="00D64F29" w:rsidRDefault="00D64F29" w:rsidP="00D64F2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D64F29">
              <w:rPr>
                <w:rFonts w:ascii="Angsana New" w:hAnsi="Angsana New"/>
                <w:sz w:val="26"/>
                <w:szCs w:val="26"/>
                <w:lang w:val="en-US"/>
              </w:rPr>
              <w:t>63</w:t>
            </w:r>
            <w:r w:rsidRPr="00D64F29">
              <w:rPr>
                <w:rFonts w:ascii="Angsana New" w:hAnsi="Angsana New"/>
                <w:sz w:val="26"/>
                <w:szCs w:val="26"/>
              </w:rPr>
              <w:t>,</w:t>
            </w:r>
            <w:r w:rsidRPr="00D64F29">
              <w:rPr>
                <w:rFonts w:ascii="Angsana New" w:hAnsi="Angsana New"/>
                <w:sz w:val="26"/>
                <w:szCs w:val="26"/>
                <w:lang w:val="en-US"/>
              </w:rPr>
              <w:t>765</w:t>
            </w:r>
          </w:p>
        </w:tc>
        <w:tc>
          <w:tcPr>
            <w:tcW w:w="180" w:type="dxa"/>
          </w:tcPr>
          <w:p w14:paraId="63416D81" w14:textId="77777777" w:rsidR="00D64F29" w:rsidRPr="00D64F29" w:rsidRDefault="00D64F29" w:rsidP="00D64F2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6012CB5F" w14:textId="4E884D43" w:rsidR="00D64F29" w:rsidRPr="00D64F29" w:rsidRDefault="00D64F29" w:rsidP="00D64F2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D64F29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D64F29">
              <w:rPr>
                <w:rFonts w:ascii="Angsana New" w:hAnsi="Angsana New"/>
                <w:sz w:val="26"/>
                <w:szCs w:val="26"/>
              </w:rPr>
              <w:t>,</w:t>
            </w:r>
            <w:r w:rsidRPr="00D64F29">
              <w:rPr>
                <w:rFonts w:ascii="Angsana New" w:hAnsi="Angsana New"/>
                <w:sz w:val="26"/>
                <w:szCs w:val="26"/>
                <w:lang w:val="en-US"/>
              </w:rPr>
              <w:t>273</w:t>
            </w:r>
          </w:p>
        </w:tc>
        <w:tc>
          <w:tcPr>
            <w:tcW w:w="180" w:type="dxa"/>
          </w:tcPr>
          <w:p w14:paraId="4C10EFBA" w14:textId="77777777" w:rsidR="00D64F29" w:rsidRPr="00D64F29" w:rsidRDefault="00D64F29" w:rsidP="00D64F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40C981D8" w14:textId="16F729EB" w:rsidR="00D64F29" w:rsidRPr="00D64F29" w:rsidRDefault="00D64F29" w:rsidP="00D64F29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D64F29">
              <w:rPr>
                <w:rFonts w:ascii="Angsana New" w:hAnsi="Angsana New"/>
                <w:sz w:val="26"/>
                <w:szCs w:val="26"/>
                <w:lang w:val="en-US"/>
              </w:rPr>
              <w:t>1,083,004</w:t>
            </w:r>
          </w:p>
        </w:tc>
        <w:tc>
          <w:tcPr>
            <w:tcW w:w="180" w:type="dxa"/>
          </w:tcPr>
          <w:p w14:paraId="0D871C0E" w14:textId="77777777" w:rsidR="00D64F29" w:rsidRPr="00D64F29" w:rsidRDefault="00D64F29" w:rsidP="00D64F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34BFDBC" w14:textId="318B7F29" w:rsidR="00D64F29" w:rsidRPr="00D64F29" w:rsidRDefault="00D64F29" w:rsidP="00855BF8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64F29">
              <w:rPr>
                <w:rFonts w:ascii="Angsana New" w:hAnsi="Angsana New"/>
                <w:sz w:val="26"/>
                <w:szCs w:val="26"/>
                <w:lang w:val="en-US" w:bidi="th-TH"/>
              </w:rPr>
              <w:t>1,711,272</w:t>
            </w:r>
          </w:p>
        </w:tc>
        <w:tc>
          <w:tcPr>
            <w:tcW w:w="180" w:type="dxa"/>
          </w:tcPr>
          <w:p w14:paraId="6551D50F" w14:textId="77777777" w:rsidR="00D64F29" w:rsidRPr="00D64F29" w:rsidRDefault="00D64F29" w:rsidP="00D64F2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679065" w14:textId="6391E30F" w:rsidR="00D64F29" w:rsidRPr="00D64F29" w:rsidRDefault="00D64F29" w:rsidP="00D64F29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D64F29">
              <w:rPr>
                <w:rFonts w:ascii="Angsana New" w:hAnsi="Angsana New"/>
                <w:sz w:val="26"/>
                <w:szCs w:val="26"/>
                <w:lang w:val="en-US" w:bidi="th-TH"/>
              </w:rPr>
              <w:t>134</w:t>
            </w:r>
            <w:r w:rsidRPr="00D64F29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D64F29">
              <w:rPr>
                <w:rFonts w:ascii="Angsana New" w:hAnsi="Angsana New"/>
                <w:sz w:val="26"/>
                <w:szCs w:val="26"/>
                <w:lang w:val="en-US" w:bidi="th-TH"/>
              </w:rPr>
              <w:t>156</w:t>
            </w:r>
          </w:p>
        </w:tc>
        <w:tc>
          <w:tcPr>
            <w:tcW w:w="180" w:type="dxa"/>
            <w:vAlign w:val="bottom"/>
          </w:tcPr>
          <w:p w14:paraId="131B3468" w14:textId="77777777" w:rsidR="00D64F29" w:rsidRPr="00D64F29" w:rsidRDefault="00D64F29" w:rsidP="00D64F2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B638B9" w14:textId="6E15A569" w:rsidR="00D64F29" w:rsidRPr="00D64F29" w:rsidRDefault="00D64F29" w:rsidP="00D64F2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D64F29">
              <w:rPr>
                <w:rFonts w:ascii="Angsana New" w:hAnsi="Angsana New"/>
                <w:sz w:val="26"/>
                <w:szCs w:val="26"/>
                <w:lang w:val="en-US" w:bidi="th-TH"/>
              </w:rPr>
              <w:t>53</w:t>
            </w:r>
            <w:r w:rsidRPr="00D64F29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D64F29">
              <w:rPr>
                <w:rFonts w:ascii="Angsana New" w:hAnsi="Angsana New"/>
                <w:sz w:val="26"/>
                <w:szCs w:val="26"/>
                <w:lang w:val="en-US" w:bidi="th-TH"/>
              </w:rPr>
              <w:t>835</w:t>
            </w:r>
          </w:p>
        </w:tc>
        <w:tc>
          <w:tcPr>
            <w:tcW w:w="180" w:type="dxa"/>
            <w:vAlign w:val="bottom"/>
          </w:tcPr>
          <w:p w14:paraId="0AAADADD" w14:textId="77777777" w:rsidR="00D64F29" w:rsidRPr="00D64F29" w:rsidRDefault="00D64F29" w:rsidP="00D64F2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79B18F7" w14:textId="3DCBFADF" w:rsidR="00D64F29" w:rsidRPr="00D64F29" w:rsidRDefault="00D64F29" w:rsidP="00D64F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D64F29">
              <w:rPr>
                <w:rFonts w:ascii="Angsana New" w:hAnsi="Angsana New"/>
                <w:sz w:val="26"/>
                <w:szCs w:val="26"/>
                <w:lang w:val="en-US" w:bidi="th-TH"/>
              </w:rPr>
              <w:t>60</w:t>
            </w:r>
            <w:r w:rsidRPr="00D64F29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D64F29">
              <w:rPr>
                <w:rFonts w:ascii="Angsana New" w:hAnsi="Angsana New"/>
                <w:sz w:val="26"/>
                <w:szCs w:val="26"/>
                <w:lang w:val="en-US" w:bidi="th-TH"/>
              </w:rPr>
              <w:t>427</w:t>
            </w:r>
          </w:p>
        </w:tc>
        <w:tc>
          <w:tcPr>
            <w:tcW w:w="180" w:type="dxa"/>
            <w:vAlign w:val="bottom"/>
          </w:tcPr>
          <w:p w14:paraId="74199CE9" w14:textId="77777777" w:rsidR="00D64F29" w:rsidRPr="00D64F29" w:rsidRDefault="00D64F29" w:rsidP="00D64F2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A5870A" w14:textId="7BE199F5" w:rsidR="00D64F29" w:rsidRPr="00D64F29" w:rsidRDefault="00D64F29" w:rsidP="00D64F29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D64F29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  <w:r w:rsidRPr="00D64F29">
              <w:rPr>
                <w:rFonts w:ascii="Angsana New" w:hAnsi="Angsana New"/>
                <w:sz w:val="26"/>
                <w:szCs w:val="26"/>
              </w:rPr>
              <w:t>,</w:t>
            </w:r>
            <w:r w:rsidRPr="00D64F29">
              <w:rPr>
                <w:rFonts w:ascii="Angsana New" w:hAnsi="Angsana New"/>
                <w:sz w:val="26"/>
                <w:szCs w:val="26"/>
                <w:lang w:val="en-US"/>
              </w:rPr>
              <w:t>603</w:t>
            </w:r>
          </w:p>
        </w:tc>
        <w:tc>
          <w:tcPr>
            <w:tcW w:w="180" w:type="dxa"/>
            <w:vAlign w:val="bottom"/>
          </w:tcPr>
          <w:p w14:paraId="0A3A4FCC" w14:textId="77777777" w:rsidR="00D64F29" w:rsidRPr="00D64F29" w:rsidRDefault="00D64F29" w:rsidP="00D64F2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A13EB52" w14:textId="57C02F47" w:rsidR="00D64F29" w:rsidRPr="00D64F29" w:rsidRDefault="00D64F29" w:rsidP="00D64F2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D64F29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D64F29">
              <w:rPr>
                <w:rFonts w:ascii="Angsana New" w:hAnsi="Angsana New"/>
                <w:sz w:val="26"/>
                <w:szCs w:val="26"/>
              </w:rPr>
              <w:t>,</w:t>
            </w:r>
            <w:r w:rsidRPr="00D64F29">
              <w:rPr>
                <w:rFonts w:ascii="Angsana New" w:hAnsi="Angsana New"/>
                <w:sz w:val="26"/>
                <w:szCs w:val="26"/>
                <w:lang w:val="en-US"/>
              </w:rPr>
              <w:t>444</w:t>
            </w:r>
            <w:r w:rsidRPr="00D64F29">
              <w:rPr>
                <w:rFonts w:ascii="Angsana New" w:hAnsi="Angsana New"/>
                <w:sz w:val="26"/>
                <w:szCs w:val="26"/>
              </w:rPr>
              <w:t>,</w:t>
            </w:r>
            <w:r w:rsidRPr="00D64F29">
              <w:rPr>
                <w:rFonts w:ascii="Angsana New" w:hAnsi="Angsana New"/>
                <w:sz w:val="26"/>
                <w:szCs w:val="26"/>
                <w:lang w:val="en-US"/>
              </w:rPr>
              <w:t>490</w:t>
            </w:r>
          </w:p>
        </w:tc>
      </w:tr>
      <w:tr w:rsidR="00D64F29" w:rsidRPr="003562C4" w14:paraId="379FDA22" w14:textId="77777777">
        <w:trPr>
          <w:cantSplit/>
        </w:trPr>
        <w:tc>
          <w:tcPr>
            <w:tcW w:w="2979" w:type="dxa"/>
          </w:tcPr>
          <w:p w14:paraId="15444214" w14:textId="30380B88" w:rsidR="00D64F29" w:rsidRPr="00965562" w:rsidRDefault="00D64F29" w:rsidP="00D6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76A7B282" w14:textId="48C5092B" w:rsidR="00D64F29" w:rsidRPr="00380438" w:rsidRDefault="00D64F29" w:rsidP="00D64F29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1A781CBD" w14:textId="77777777" w:rsidR="00D64F29" w:rsidRPr="00380438" w:rsidRDefault="00D64F29" w:rsidP="00D64F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F34DB7" w14:textId="22A124C1" w:rsidR="00D64F29" w:rsidRPr="00380438" w:rsidRDefault="00D64F29" w:rsidP="00D64F2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CF90ACB" w14:textId="77777777" w:rsidR="00D64F29" w:rsidRPr="00380438" w:rsidRDefault="00D64F29" w:rsidP="00D64F2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291FF91F" w14:textId="2FE080E2" w:rsidR="00D64F29" w:rsidRPr="00380438" w:rsidRDefault="00D64F29" w:rsidP="00D64F2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472</w:t>
            </w:r>
          </w:p>
        </w:tc>
        <w:tc>
          <w:tcPr>
            <w:tcW w:w="180" w:type="dxa"/>
          </w:tcPr>
          <w:p w14:paraId="4AA4D8FA" w14:textId="77777777" w:rsidR="00D64F29" w:rsidRPr="00380438" w:rsidRDefault="00D64F29" w:rsidP="00D64F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3124C9EF" w14:textId="3FBBEE5D" w:rsidR="00D64F29" w:rsidRPr="00380438" w:rsidRDefault="00D64F29" w:rsidP="00D64F29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487</w:t>
            </w:r>
          </w:p>
        </w:tc>
        <w:tc>
          <w:tcPr>
            <w:tcW w:w="180" w:type="dxa"/>
          </w:tcPr>
          <w:p w14:paraId="6B63AADE" w14:textId="77777777" w:rsidR="00D64F29" w:rsidRPr="00380438" w:rsidRDefault="00D64F29" w:rsidP="00D64F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9EE6B4" w14:textId="45AC94D2" w:rsidR="00D64F29" w:rsidRPr="00380438" w:rsidRDefault="00D64F29" w:rsidP="00D64F29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662642">
              <w:rPr>
                <w:rFonts w:ascii="Angsana New" w:hAnsi="Angsana New"/>
                <w:sz w:val="26"/>
                <w:szCs w:val="26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759</w:t>
            </w:r>
          </w:p>
        </w:tc>
        <w:tc>
          <w:tcPr>
            <w:tcW w:w="180" w:type="dxa"/>
          </w:tcPr>
          <w:p w14:paraId="10058280" w14:textId="77777777" w:rsidR="00D64F29" w:rsidRPr="00380438" w:rsidRDefault="00D64F29" w:rsidP="00D64F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6C2CAF" w14:textId="15A35E1D" w:rsidR="00D64F29" w:rsidRPr="00380438" w:rsidRDefault="00D64F29" w:rsidP="00D64F29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891950">
              <w:rPr>
                <w:rFonts w:ascii="Angsana New" w:hAnsi="Angsana New"/>
                <w:sz w:val="26"/>
                <w:szCs w:val="26"/>
                <w:lang w:val="en-US" w:bidi="th-TH"/>
              </w:rPr>
              <w:t>3,090</w:t>
            </w:r>
          </w:p>
        </w:tc>
        <w:tc>
          <w:tcPr>
            <w:tcW w:w="180" w:type="dxa"/>
            <w:vAlign w:val="bottom"/>
          </w:tcPr>
          <w:p w14:paraId="56FB1AA7" w14:textId="77777777" w:rsidR="00D64F29" w:rsidRPr="00380438" w:rsidRDefault="00D64F29" w:rsidP="00D64F2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A3A53C7" w14:textId="374385A3" w:rsidR="00D64F29" w:rsidRPr="00380438" w:rsidRDefault="00D64F29" w:rsidP="00D64F2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891950">
              <w:rPr>
                <w:rFonts w:ascii="Angsana New" w:hAnsi="Angsana New"/>
                <w:sz w:val="26"/>
                <w:szCs w:val="26"/>
                <w:lang w:val="en-US"/>
              </w:rPr>
              <w:t>3,238</w:t>
            </w:r>
          </w:p>
        </w:tc>
        <w:tc>
          <w:tcPr>
            <w:tcW w:w="180" w:type="dxa"/>
            <w:vAlign w:val="bottom"/>
          </w:tcPr>
          <w:p w14:paraId="2AACF4B4" w14:textId="77777777" w:rsidR="00D64F29" w:rsidRPr="00380438" w:rsidRDefault="00D64F29" w:rsidP="00D64F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8345729" w14:textId="775B2E23" w:rsidR="00D64F29" w:rsidRPr="00380438" w:rsidRDefault="00D64F29" w:rsidP="00D64F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662642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124</w:t>
            </w:r>
          </w:p>
        </w:tc>
        <w:tc>
          <w:tcPr>
            <w:tcW w:w="180" w:type="dxa"/>
          </w:tcPr>
          <w:p w14:paraId="1B009B76" w14:textId="77777777" w:rsidR="00D64F29" w:rsidRPr="00380438" w:rsidRDefault="00D64F29" w:rsidP="00D64F2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58B000" w14:textId="7C5B921A" w:rsidR="00D64F29" w:rsidRPr="00380438" w:rsidRDefault="00D64F29" w:rsidP="00D64F29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121</w:t>
            </w:r>
            <w:r w:rsidRPr="0066264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853</w:t>
            </w:r>
          </w:p>
        </w:tc>
        <w:tc>
          <w:tcPr>
            <w:tcW w:w="180" w:type="dxa"/>
            <w:vAlign w:val="bottom"/>
          </w:tcPr>
          <w:p w14:paraId="426490F8" w14:textId="77777777" w:rsidR="00D64F29" w:rsidRPr="00380438" w:rsidRDefault="00D64F29" w:rsidP="00D64F29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71A50F0" w14:textId="1E587A07" w:rsidR="00D64F29" w:rsidRPr="00380438" w:rsidRDefault="00D64F29" w:rsidP="00D64F2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C0FC9">
              <w:rPr>
                <w:rFonts w:ascii="Angsana New" w:hAnsi="Angsana New"/>
                <w:sz w:val="26"/>
                <w:szCs w:val="26"/>
                <w:lang w:val="en-US" w:bidi="th-TH"/>
              </w:rPr>
              <w:t>132,023</w:t>
            </w:r>
          </w:p>
        </w:tc>
      </w:tr>
      <w:tr w:rsidR="00D64F29" w:rsidRPr="003562C4" w14:paraId="299CA805" w14:textId="77777777">
        <w:trPr>
          <w:cantSplit/>
        </w:trPr>
        <w:tc>
          <w:tcPr>
            <w:tcW w:w="2979" w:type="dxa"/>
          </w:tcPr>
          <w:p w14:paraId="10B941E6" w14:textId="711F4016" w:rsidR="00D64F29" w:rsidRPr="00965562" w:rsidRDefault="00D64F29" w:rsidP="00D6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14:paraId="2E21C9E8" w14:textId="29014E5B" w:rsidR="00D64F29" w:rsidRPr="00380438" w:rsidRDefault="00D64F29" w:rsidP="00D64F29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614B8958" w14:textId="77777777" w:rsidR="00D64F29" w:rsidRPr="00380438" w:rsidRDefault="00D64F29" w:rsidP="00D64F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E0DA6C" w14:textId="39EFD477" w:rsidR="00D64F29" w:rsidRPr="00380438" w:rsidRDefault="00D64F29" w:rsidP="00D64F2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C0FC9">
              <w:rPr>
                <w:rFonts w:ascii="Angsana New" w:hAnsi="Angsana New"/>
                <w:sz w:val="26"/>
                <w:szCs w:val="26"/>
                <w:lang w:val="en-US" w:bidi="th-TH"/>
              </w:rPr>
              <w:t>8,513</w:t>
            </w:r>
          </w:p>
        </w:tc>
        <w:tc>
          <w:tcPr>
            <w:tcW w:w="180" w:type="dxa"/>
          </w:tcPr>
          <w:p w14:paraId="322838D4" w14:textId="77777777" w:rsidR="00D64F29" w:rsidRPr="00380438" w:rsidRDefault="00D64F29" w:rsidP="00D64F2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4C18DD74" w14:textId="39AD85FB" w:rsidR="00D64F29" w:rsidRPr="00380438" w:rsidRDefault="00D64F29" w:rsidP="00D64F2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353</w:t>
            </w:r>
          </w:p>
        </w:tc>
        <w:tc>
          <w:tcPr>
            <w:tcW w:w="180" w:type="dxa"/>
          </w:tcPr>
          <w:p w14:paraId="70F48D12" w14:textId="77777777" w:rsidR="00D64F29" w:rsidRPr="00380438" w:rsidRDefault="00D64F29" w:rsidP="00D64F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70D4D4E3" w14:textId="1AC5F0FB" w:rsidR="00D64F29" w:rsidRPr="00380438" w:rsidRDefault="00D64F29" w:rsidP="00D64F29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C0FC9">
              <w:rPr>
                <w:rFonts w:ascii="Angsana New" w:hAnsi="Angsana New"/>
                <w:sz w:val="26"/>
                <w:szCs w:val="26"/>
                <w:lang w:val="en-US" w:bidi="th-TH"/>
              </w:rPr>
              <w:t>2,571</w:t>
            </w:r>
          </w:p>
        </w:tc>
        <w:tc>
          <w:tcPr>
            <w:tcW w:w="180" w:type="dxa"/>
          </w:tcPr>
          <w:p w14:paraId="2FF7F14A" w14:textId="77777777" w:rsidR="00D64F29" w:rsidRPr="00380438" w:rsidRDefault="00D64F29" w:rsidP="00D64F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F08237" w14:textId="2F8CDB09" w:rsidR="00D64F29" w:rsidRPr="00380438" w:rsidRDefault="00D64F29" w:rsidP="00D64F29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63</w:t>
            </w:r>
            <w:r w:rsidRPr="00662642">
              <w:rPr>
                <w:rFonts w:ascii="Angsana New" w:hAnsi="Angsana New"/>
                <w:sz w:val="26"/>
                <w:szCs w:val="26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754</w:t>
            </w:r>
          </w:p>
        </w:tc>
        <w:tc>
          <w:tcPr>
            <w:tcW w:w="180" w:type="dxa"/>
          </w:tcPr>
          <w:p w14:paraId="06C06C20" w14:textId="77777777" w:rsidR="00D64F29" w:rsidRPr="00380438" w:rsidRDefault="00D64F29" w:rsidP="00D64F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F00A992" w14:textId="438298CD" w:rsidR="00D64F29" w:rsidRPr="00380438" w:rsidRDefault="00D64F29" w:rsidP="00D64F29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662642">
              <w:rPr>
                <w:rFonts w:ascii="Angsana New" w:hAnsi="Angsana New"/>
                <w:sz w:val="26"/>
                <w:szCs w:val="26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142</w:t>
            </w:r>
          </w:p>
        </w:tc>
        <w:tc>
          <w:tcPr>
            <w:tcW w:w="180" w:type="dxa"/>
            <w:vAlign w:val="bottom"/>
          </w:tcPr>
          <w:p w14:paraId="77760460" w14:textId="77777777" w:rsidR="00D64F29" w:rsidRPr="00380438" w:rsidRDefault="00D64F29" w:rsidP="00D64F2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592DBE0" w14:textId="44321E0E" w:rsidR="00D64F29" w:rsidRPr="00380438" w:rsidRDefault="00D64F29" w:rsidP="00D64F2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Pr="0066264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570</w:t>
            </w:r>
          </w:p>
        </w:tc>
        <w:tc>
          <w:tcPr>
            <w:tcW w:w="180" w:type="dxa"/>
          </w:tcPr>
          <w:p w14:paraId="6E09E3BC" w14:textId="77777777" w:rsidR="00D64F29" w:rsidRPr="00380438" w:rsidRDefault="00D64F29" w:rsidP="00D64F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728874" w14:textId="15576A48" w:rsidR="00D64F29" w:rsidRPr="00380438" w:rsidRDefault="00D64F29" w:rsidP="00D64F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0E98603" w14:textId="77777777" w:rsidR="00D64F29" w:rsidRPr="00380438" w:rsidRDefault="00D64F29" w:rsidP="00D64F2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C6D996" w14:textId="50A115B4" w:rsidR="00D64F29" w:rsidRPr="00380438" w:rsidRDefault="00D64F29" w:rsidP="00D64F29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62642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91</w:t>
            </w:r>
            <w:r w:rsidRPr="00662642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903</w:t>
            </w:r>
            <w:r w:rsidRPr="00662642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C9627AF" w14:textId="77777777" w:rsidR="00D64F29" w:rsidRPr="00380438" w:rsidRDefault="00D64F29" w:rsidP="00D64F29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7D3665" w14:textId="48BCE2E3" w:rsidR="00D64F29" w:rsidRPr="00380438" w:rsidRDefault="00D64F29" w:rsidP="00D64F2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D64F29" w:rsidRPr="003562C4" w14:paraId="3C106CF1" w14:textId="77777777">
        <w:trPr>
          <w:cantSplit/>
        </w:trPr>
        <w:tc>
          <w:tcPr>
            <w:tcW w:w="2979" w:type="dxa"/>
          </w:tcPr>
          <w:p w14:paraId="0A80271E" w14:textId="7ECF0ECF" w:rsidR="00D64F29" w:rsidRPr="00965562" w:rsidRDefault="00D64F29" w:rsidP="00D6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7169586D" w14:textId="201D58C6" w:rsidR="00D64F29" w:rsidRPr="00380438" w:rsidRDefault="00D64F29" w:rsidP="00D64F29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1724614" w14:textId="77777777" w:rsidR="00D64F29" w:rsidRPr="00380438" w:rsidRDefault="00D64F29" w:rsidP="00D64F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F77077" w14:textId="4ECD893C" w:rsidR="00D64F29" w:rsidRPr="00380438" w:rsidRDefault="00D64F29" w:rsidP="00D64F2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A2612A" w14:textId="77777777" w:rsidR="00D64F29" w:rsidRPr="00380438" w:rsidRDefault="00D64F29" w:rsidP="00D64F2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42768397" w14:textId="04C0482D" w:rsidR="00D64F29" w:rsidRPr="00380438" w:rsidRDefault="00D64F29" w:rsidP="00D64F2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7A31118" w14:textId="77777777" w:rsidR="00D64F29" w:rsidRPr="00380438" w:rsidRDefault="00D64F29" w:rsidP="00D64F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25D3AC5F" w14:textId="3A99370B" w:rsidR="00D64F29" w:rsidRPr="00380438" w:rsidRDefault="00D64F29" w:rsidP="00D64F29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888C82" w14:textId="77777777" w:rsidR="00D64F29" w:rsidRPr="00380438" w:rsidRDefault="00D64F29" w:rsidP="00D64F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832274" w14:textId="3D8028F1" w:rsidR="00D64F29" w:rsidRPr="00380438" w:rsidRDefault="00D64F29" w:rsidP="00D64F29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2CDA411" w14:textId="77777777" w:rsidR="00D64F29" w:rsidRPr="00380438" w:rsidRDefault="00D64F29" w:rsidP="00D64F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1BF78B" w14:textId="00EA832B" w:rsidR="00D64F29" w:rsidRPr="00380438" w:rsidRDefault="00D64F29" w:rsidP="00D64F29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9F46164" w14:textId="77777777" w:rsidR="00D64F29" w:rsidRPr="00380438" w:rsidRDefault="00D64F29" w:rsidP="00D64F2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49279F" w14:textId="5D753E1F" w:rsidR="00D64F29" w:rsidRPr="00380438" w:rsidRDefault="00D64F29" w:rsidP="00D64F2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481E6FD" w14:textId="77777777" w:rsidR="00D64F29" w:rsidRPr="00380438" w:rsidRDefault="00D64F29" w:rsidP="00D64F2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8744C9" w14:textId="3B1C67FD" w:rsidR="00D64F29" w:rsidRPr="00380438" w:rsidRDefault="00D64F29" w:rsidP="00D64F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969</w:t>
            </w:r>
          </w:p>
        </w:tc>
        <w:tc>
          <w:tcPr>
            <w:tcW w:w="180" w:type="dxa"/>
          </w:tcPr>
          <w:p w14:paraId="1E66BACC" w14:textId="77777777" w:rsidR="00D64F29" w:rsidRPr="00380438" w:rsidRDefault="00D64F29" w:rsidP="00D64F2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18ED89" w14:textId="3F37D52F" w:rsidR="00D64F29" w:rsidRPr="00380438" w:rsidRDefault="00D64F29" w:rsidP="00D64F29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5DA145" w14:textId="77777777" w:rsidR="00D64F29" w:rsidRPr="00380438" w:rsidRDefault="00D64F29" w:rsidP="00D64F29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00C19C" w14:textId="28175930" w:rsidR="00D64F29" w:rsidRPr="00380438" w:rsidRDefault="00D64F29" w:rsidP="00D64F2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969</w:t>
            </w:r>
          </w:p>
        </w:tc>
      </w:tr>
      <w:tr w:rsidR="00D64F29" w:rsidRPr="003562C4" w14:paraId="2D8BE189" w14:textId="77777777">
        <w:trPr>
          <w:cantSplit/>
        </w:trPr>
        <w:tc>
          <w:tcPr>
            <w:tcW w:w="2979" w:type="dxa"/>
          </w:tcPr>
          <w:p w14:paraId="0DBC0C6E" w14:textId="6ACD4839" w:rsidR="00D64F29" w:rsidRPr="00965562" w:rsidRDefault="00D64F29" w:rsidP="00D6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14:paraId="023590D6" w14:textId="041A8E5F" w:rsidR="00D64F29" w:rsidRPr="00380438" w:rsidRDefault="00D64F29" w:rsidP="00D64F29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C02100C" w14:textId="77777777" w:rsidR="00D64F29" w:rsidRPr="00380438" w:rsidRDefault="00D64F29" w:rsidP="00D64F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2E7FF1" w14:textId="3A9ABBC5" w:rsidR="00D64F29" w:rsidRPr="00380438" w:rsidRDefault="00D64F29" w:rsidP="00D64F2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0EF1A64" w14:textId="210B995A" w:rsidR="00D64F29" w:rsidRPr="00380438" w:rsidRDefault="00D64F29" w:rsidP="00D64F2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7FD43FFF" w14:textId="08493BE8" w:rsidR="00D64F29" w:rsidRPr="00380438" w:rsidRDefault="00D64F29" w:rsidP="00D64F2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CA81965" w14:textId="44B75FC3" w:rsidR="00D64F29" w:rsidRPr="00380438" w:rsidRDefault="00D64F29" w:rsidP="00D64F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27E2DFA1" w14:textId="1C65C611" w:rsidR="00D64F29" w:rsidRPr="00380438" w:rsidRDefault="00D64F29" w:rsidP="00D64F29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A9F636" w14:textId="0648B79B" w:rsidR="00D64F29" w:rsidRPr="00380438" w:rsidRDefault="00D64F29" w:rsidP="00D64F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573D7A" w14:textId="5F2E0E29" w:rsidR="00D64F29" w:rsidRPr="00380438" w:rsidRDefault="00D64F29" w:rsidP="00D64F29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662642">
              <w:rPr>
                <w:rFonts w:ascii="Angsana New" w:hAnsi="Angsana New"/>
                <w:sz w:val="26"/>
                <w:szCs w:val="26"/>
              </w:rPr>
              <w:t>(</w:t>
            </w: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Pr="00662642">
              <w:rPr>
                <w:rFonts w:ascii="Angsana New" w:hAnsi="Angsana New"/>
                <w:sz w:val="26"/>
                <w:szCs w:val="26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959</w:t>
            </w:r>
            <w:r w:rsidRPr="0066264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1DE2C37" w14:textId="77777777" w:rsidR="00D64F29" w:rsidRPr="00380438" w:rsidRDefault="00D64F29" w:rsidP="00D64F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530AFB" w14:textId="74AECF03" w:rsidR="00D64F29" w:rsidRPr="00380438" w:rsidRDefault="00D64F29" w:rsidP="00D64F29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662642">
              <w:rPr>
                <w:rFonts w:ascii="Angsana New" w:hAnsi="Angsana New"/>
                <w:sz w:val="26"/>
                <w:szCs w:val="26"/>
              </w:rPr>
              <w:t>(</w:t>
            </w: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662642">
              <w:rPr>
                <w:rFonts w:ascii="Angsana New" w:hAnsi="Angsana New"/>
                <w:sz w:val="26"/>
                <w:szCs w:val="26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140</w:t>
            </w:r>
            <w:r w:rsidRPr="0066264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23D90039" w14:textId="77777777" w:rsidR="00D64F29" w:rsidRPr="00380438" w:rsidRDefault="00D64F29" w:rsidP="00D64F2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EA57A9" w14:textId="0931F33E" w:rsidR="00D64F29" w:rsidRPr="00380438" w:rsidRDefault="00D64F29" w:rsidP="00D64F2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692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7731CDC6" w14:textId="77777777" w:rsidR="00D64F29" w:rsidRPr="00380438" w:rsidRDefault="00D64F29" w:rsidP="00D64F2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B02DE6" w14:textId="195779F4" w:rsidR="00D64F29" w:rsidRPr="00380438" w:rsidRDefault="00D64F29" w:rsidP="00D64F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834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1DDDABE5" w14:textId="77777777" w:rsidR="00D64F29" w:rsidRPr="00380438" w:rsidRDefault="00D64F29" w:rsidP="00D64F2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1833C6" w14:textId="0EEF301B" w:rsidR="00D64F29" w:rsidRPr="00380438" w:rsidRDefault="00D64F29" w:rsidP="00D64F29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7872CFD" w14:textId="77777777" w:rsidR="00D64F29" w:rsidRPr="00380438" w:rsidRDefault="00D64F29" w:rsidP="00D64F29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7D5BBA2" w14:textId="0DA9CAD9" w:rsidR="00D64F29" w:rsidRPr="00380438" w:rsidRDefault="00D64F29" w:rsidP="00D64F2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62642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18</w:t>
            </w:r>
            <w:r w:rsidRPr="00662642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625</w:t>
            </w:r>
            <w:r w:rsidRPr="00662642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D64F29" w:rsidRPr="003562C4" w14:paraId="3BA999AE" w14:textId="77777777" w:rsidTr="00742A40">
        <w:trPr>
          <w:cantSplit/>
        </w:trPr>
        <w:tc>
          <w:tcPr>
            <w:tcW w:w="2979" w:type="dxa"/>
          </w:tcPr>
          <w:p w14:paraId="6A581AA3" w14:textId="6D7676BE" w:rsidR="00D64F29" w:rsidRPr="00965562" w:rsidRDefault="00D64F29" w:rsidP="00D6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B5E68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B5E6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CF07C7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102BF33" w14:textId="5C3EBBE2" w:rsidR="00D64F29" w:rsidRPr="00340998" w:rsidRDefault="00D64F29" w:rsidP="00D64F29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</w:tcPr>
          <w:p w14:paraId="716DD526" w14:textId="77777777" w:rsidR="00D64F29" w:rsidRPr="00340998" w:rsidRDefault="00D64F29" w:rsidP="00D64F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9719E7" w14:textId="5610C412" w:rsidR="00D64F29" w:rsidRPr="00340998" w:rsidRDefault="00D64F29" w:rsidP="00D64F2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8C97993" w14:textId="77777777" w:rsidR="00D64F29" w:rsidRPr="00340998" w:rsidRDefault="00D64F29" w:rsidP="00D64F2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7449E141" w14:textId="72AC4645" w:rsidR="00D64F29" w:rsidRPr="00340998" w:rsidRDefault="00D64F29" w:rsidP="00D64F2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153672F" w14:textId="77777777" w:rsidR="00D64F29" w:rsidRPr="00340998" w:rsidRDefault="00D64F29" w:rsidP="00D64F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07AA578F" w14:textId="0CFA200D" w:rsidR="00D64F29" w:rsidRPr="00CD5EFE" w:rsidRDefault="00D64F29" w:rsidP="00D64F29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CEDC87D" w14:textId="77777777" w:rsidR="00D64F29" w:rsidRPr="00340998" w:rsidRDefault="00D64F29" w:rsidP="00D64F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9313E73" w14:textId="5D4A7868" w:rsidR="00D64F29" w:rsidRPr="00340998" w:rsidRDefault="00D64F29" w:rsidP="00D64F29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1358FDB" w14:textId="77777777" w:rsidR="00D64F29" w:rsidRPr="00340998" w:rsidRDefault="00D64F29" w:rsidP="00D64F2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EDC825F" w14:textId="379153D9" w:rsidR="00D64F29" w:rsidRPr="00340998" w:rsidRDefault="00D64F29" w:rsidP="00D64F29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827119" w14:textId="77777777" w:rsidR="00D64F29" w:rsidRPr="00340998" w:rsidRDefault="00D64F29" w:rsidP="00D64F2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3985DA" w14:textId="32BA7E70" w:rsidR="00D64F29" w:rsidRPr="00340998" w:rsidRDefault="00D64F29" w:rsidP="00D64F2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0D0D7C2" w14:textId="77777777" w:rsidR="00D64F29" w:rsidRPr="00340998" w:rsidRDefault="00D64F29" w:rsidP="00D64F2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6F205F7" w14:textId="65636F87" w:rsidR="00D64F29" w:rsidRPr="00340998" w:rsidRDefault="00D64F29" w:rsidP="00D64F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DDBC26D" w14:textId="77777777" w:rsidR="00D64F29" w:rsidRPr="00340998" w:rsidRDefault="00D64F29" w:rsidP="00D64F2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2BEA672" w14:textId="435D17B6" w:rsidR="00D64F29" w:rsidRPr="00340998" w:rsidRDefault="00D64F29" w:rsidP="00D64F29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7040488" w14:textId="77777777" w:rsidR="00D64F29" w:rsidRPr="00340998" w:rsidRDefault="00D64F29" w:rsidP="00D64F2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2EBA30" w14:textId="0E9348D0" w:rsidR="00D64F29" w:rsidRPr="00340998" w:rsidRDefault="00D64F29" w:rsidP="00D64F2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64F29" w:rsidRPr="003562C4" w14:paraId="50D80B20" w14:textId="77777777" w:rsidTr="00742A40">
        <w:trPr>
          <w:cantSplit/>
        </w:trPr>
        <w:tc>
          <w:tcPr>
            <w:tcW w:w="2979" w:type="dxa"/>
          </w:tcPr>
          <w:p w14:paraId="747984AB" w14:textId="0F15623C" w:rsidR="00D64F29" w:rsidRPr="00965562" w:rsidRDefault="00D64F29" w:rsidP="00D6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4B5E6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4B5E6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CF07C7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00" w:type="dxa"/>
          </w:tcPr>
          <w:p w14:paraId="74E399DD" w14:textId="0D30BAD5" w:rsidR="00D64F29" w:rsidRPr="00F160FE" w:rsidRDefault="00D64F29" w:rsidP="00D64F29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155</w:t>
            </w:r>
          </w:p>
        </w:tc>
        <w:tc>
          <w:tcPr>
            <w:tcW w:w="182" w:type="dxa"/>
          </w:tcPr>
          <w:p w14:paraId="5A92BC54" w14:textId="77777777" w:rsidR="00D64F29" w:rsidRPr="00F160FE" w:rsidRDefault="00D64F29" w:rsidP="00D64F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A4FC4E5" w14:textId="34DB2E30" w:rsidR="00D64F29" w:rsidRPr="00F160FE" w:rsidRDefault="00D64F29" w:rsidP="00D64F2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C0FC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72,278</w:t>
            </w:r>
          </w:p>
        </w:tc>
        <w:tc>
          <w:tcPr>
            <w:tcW w:w="180" w:type="dxa"/>
          </w:tcPr>
          <w:p w14:paraId="714171FC" w14:textId="77777777" w:rsidR="00D64F29" w:rsidRPr="00F160FE" w:rsidRDefault="00D64F29" w:rsidP="00D64F2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76BEC6DB" w14:textId="0CE67FCA" w:rsidR="00D64F29" w:rsidRPr="00F160FE" w:rsidRDefault="00D64F29" w:rsidP="00D64F2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098</w:t>
            </w:r>
          </w:p>
        </w:tc>
        <w:tc>
          <w:tcPr>
            <w:tcW w:w="180" w:type="dxa"/>
          </w:tcPr>
          <w:p w14:paraId="0FDFB892" w14:textId="77777777" w:rsidR="00D64F29" w:rsidRPr="00F160FE" w:rsidRDefault="00D64F29" w:rsidP="00D64F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14B87A01" w14:textId="68A4351A" w:rsidR="00D64F29" w:rsidRPr="00CD5EFE" w:rsidRDefault="00D64F29" w:rsidP="00D64F29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C0FC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1,086,062</w:t>
            </w:r>
          </w:p>
        </w:tc>
        <w:tc>
          <w:tcPr>
            <w:tcW w:w="180" w:type="dxa"/>
          </w:tcPr>
          <w:p w14:paraId="042D3E5A" w14:textId="0297BEE1" w:rsidR="00D64F29" w:rsidRPr="00F160FE" w:rsidRDefault="00D64F29" w:rsidP="00D64F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6BDA8D5" w14:textId="5C173360" w:rsidR="00D64F29" w:rsidRPr="00F160FE" w:rsidRDefault="00D64F29" w:rsidP="00D64F29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Pr="0066264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764</w:t>
            </w:r>
            <w:r w:rsidRPr="0066264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826</w:t>
            </w:r>
          </w:p>
        </w:tc>
        <w:tc>
          <w:tcPr>
            <w:tcW w:w="180" w:type="dxa"/>
          </w:tcPr>
          <w:p w14:paraId="4502DEAD" w14:textId="6EB9643F" w:rsidR="00D64F29" w:rsidRPr="00F160FE" w:rsidRDefault="00D64F29" w:rsidP="00D64F2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A2570E3" w14:textId="7A601A52" w:rsidR="00D64F29" w:rsidRPr="00602E78" w:rsidRDefault="00D64F29" w:rsidP="00D64F29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cs/>
                <w:lang w:bidi="th-TH"/>
              </w:rPr>
            </w:pPr>
            <w:r w:rsidRPr="000C0FC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137,248</w:t>
            </w:r>
          </w:p>
        </w:tc>
        <w:tc>
          <w:tcPr>
            <w:tcW w:w="180" w:type="dxa"/>
            <w:vAlign w:val="bottom"/>
          </w:tcPr>
          <w:p w14:paraId="2968665E" w14:textId="77777777" w:rsidR="00D64F29" w:rsidRPr="00F160FE" w:rsidRDefault="00D64F29" w:rsidP="00D64F2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52BFCF1" w14:textId="248289AE" w:rsidR="00D64F29" w:rsidRPr="00F160FE" w:rsidRDefault="00D64F29" w:rsidP="00D64F2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0C0FC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62,951</w:t>
            </w:r>
          </w:p>
        </w:tc>
        <w:tc>
          <w:tcPr>
            <w:tcW w:w="180" w:type="dxa"/>
            <w:vAlign w:val="bottom"/>
          </w:tcPr>
          <w:p w14:paraId="23936665" w14:textId="70801593" w:rsidR="00D64F29" w:rsidRPr="00F160FE" w:rsidRDefault="00D64F29" w:rsidP="00D64F2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8CBF70C" w14:textId="7CE73237" w:rsidR="00D64F29" w:rsidRPr="00602E78" w:rsidRDefault="00D64F29" w:rsidP="00D64F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cs/>
                <w:lang w:bidi="th-TH"/>
              </w:rPr>
            </w:pP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63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686</w:t>
            </w:r>
          </w:p>
        </w:tc>
        <w:tc>
          <w:tcPr>
            <w:tcW w:w="180" w:type="dxa"/>
            <w:vAlign w:val="bottom"/>
          </w:tcPr>
          <w:p w14:paraId="73D176B3" w14:textId="77777777" w:rsidR="00D64F29" w:rsidRPr="00F160FE" w:rsidRDefault="00D64F29" w:rsidP="00D64F2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5C3AE15" w14:textId="26F715B1" w:rsidR="00D64F29" w:rsidRPr="00F160FE" w:rsidRDefault="00D64F29" w:rsidP="00D64F29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48</w:t>
            </w:r>
            <w:r w:rsidRPr="0066264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553</w:t>
            </w:r>
          </w:p>
        </w:tc>
        <w:tc>
          <w:tcPr>
            <w:tcW w:w="180" w:type="dxa"/>
            <w:vAlign w:val="bottom"/>
          </w:tcPr>
          <w:p w14:paraId="7EFA3B9C" w14:textId="63BE273A" w:rsidR="00D64F29" w:rsidRPr="00F160FE" w:rsidRDefault="00D64F29" w:rsidP="00D64F2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0CDC3A9" w14:textId="78B9F1F4" w:rsidR="00D64F29" w:rsidRPr="00F160FE" w:rsidRDefault="00D64F29" w:rsidP="00D64F2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C0FC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3,561,857</w:t>
            </w:r>
          </w:p>
        </w:tc>
      </w:tr>
      <w:tr w:rsidR="00D64F29" w:rsidRPr="003562C4" w14:paraId="4DFC9814" w14:textId="77777777" w:rsidTr="00662642">
        <w:trPr>
          <w:cantSplit/>
        </w:trPr>
        <w:tc>
          <w:tcPr>
            <w:tcW w:w="2979" w:type="dxa"/>
          </w:tcPr>
          <w:p w14:paraId="38A98CB0" w14:textId="77777777" w:rsidR="00D64F29" w:rsidRPr="00965562" w:rsidRDefault="00D64F29" w:rsidP="00D6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5B871D31" w14:textId="4B5440BB" w:rsidR="00D64F29" w:rsidRPr="00965562" w:rsidRDefault="00286078" w:rsidP="00D64F29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7B60F9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2" w:type="dxa"/>
          </w:tcPr>
          <w:p w14:paraId="6977D829" w14:textId="3F4A11B5" w:rsidR="00D64F29" w:rsidRPr="00965562" w:rsidRDefault="00D64F29" w:rsidP="00D64F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AC844C" w14:textId="03ECC02E" w:rsidR="00D64F29" w:rsidRPr="00965562" w:rsidRDefault="00700705" w:rsidP="00D64F2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5C2490" w14:textId="792EA880" w:rsidR="00D64F29" w:rsidRPr="00965562" w:rsidRDefault="00D64F29" w:rsidP="00D64F2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07F370B2" w14:textId="60E8075F" w:rsidR="00D64F29" w:rsidRPr="00F75A87" w:rsidRDefault="0058199F" w:rsidP="00D64F2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726</w:t>
            </w:r>
          </w:p>
        </w:tc>
        <w:tc>
          <w:tcPr>
            <w:tcW w:w="180" w:type="dxa"/>
          </w:tcPr>
          <w:p w14:paraId="213721FA" w14:textId="2BD9D6F3" w:rsidR="00D64F29" w:rsidRPr="00965562" w:rsidRDefault="00D64F29" w:rsidP="00D64F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5B1F27F8" w14:textId="7B232462" w:rsidR="00D64F29" w:rsidRPr="00965562" w:rsidRDefault="0058199F" w:rsidP="00D64F29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8199F">
              <w:rPr>
                <w:rFonts w:ascii="Angsana New" w:hAnsi="Angsana New"/>
                <w:sz w:val="26"/>
                <w:szCs w:val="26"/>
                <w:lang w:val="en-US" w:bidi="th-TH"/>
              </w:rPr>
              <w:t>6,000</w:t>
            </w:r>
          </w:p>
        </w:tc>
        <w:tc>
          <w:tcPr>
            <w:tcW w:w="180" w:type="dxa"/>
          </w:tcPr>
          <w:p w14:paraId="554D3F1E" w14:textId="77777777" w:rsidR="00D64F29" w:rsidRPr="00965562" w:rsidRDefault="00D64F29" w:rsidP="00D64F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7B3C91" w14:textId="5BA0E641" w:rsidR="00D64F29" w:rsidRPr="00965562" w:rsidRDefault="0058199F" w:rsidP="00D64F29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58199F">
              <w:rPr>
                <w:rFonts w:ascii="Angsana New" w:hAnsi="Angsana New"/>
                <w:sz w:val="26"/>
                <w:szCs w:val="26"/>
              </w:rPr>
              <w:t>17,072</w:t>
            </w:r>
          </w:p>
        </w:tc>
        <w:tc>
          <w:tcPr>
            <w:tcW w:w="180" w:type="dxa"/>
          </w:tcPr>
          <w:p w14:paraId="05CF31EA" w14:textId="77777777" w:rsidR="00D64F29" w:rsidRPr="00965562" w:rsidRDefault="00D64F29" w:rsidP="00D64F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8BA8A10" w14:textId="25B60C7E" w:rsidR="00D64F29" w:rsidRPr="00441854" w:rsidRDefault="0058199F" w:rsidP="00D64F29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8199F">
              <w:rPr>
                <w:rFonts w:ascii="Angsana New" w:hAnsi="Angsana New"/>
                <w:sz w:val="26"/>
                <w:szCs w:val="26"/>
                <w:lang w:val="en-US" w:bidi="th-TH"/>
              </w:rPr>
              <w:t>5,136</w:t>
            </w:r>
          </w:p>
        </w:tc>
        <w:tc>
          <w:tcPr>
            <w:tcW w:w="180" w:type="dxa"/>
            <w:vAlign w:val="bottom"/>
          </w:tcPr>
          <w:p w14:paraId="274F8086" w14:textId="77777777" w:rsidR="00D64F29" w:rsidRPr="00936EC3" w:rsidRDefault="00D64F29" w:rsidP="00D64F2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0026022" w14:textId="7DA8999C" w:rsidR="00D64F29" w:rsidRPr="00936EC3" w:rsidRDefault="0058199F" w:rsidP="00D64F2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58199F">
              <w:rPr>
                <w:rFonts w:ascii="Angsana New" w:hAnsi="Angsana New"/>
                <w:sz w:val="26"/>
                <w:szCs w:val="26"/>
              </w:rPr>
              <w:t>3,878</w:t>
            </w:r>
          </w:p>
        </w:tc>
        <w:tc>
          <w:tcPr>
            <w:tcW w:w="180" w:type="dxa"/>
            <w:vAlign w:val="bottom"/>
          </w:tcPr>
          <w:p w14:paraId="662ECED1" w14:textId="77777777" w:rsidR="00D64F29" w:rsidRPr="00936EC3" w:rsidRDefault="00D64F29" w:rsidP="00D64F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CC1194B" w14:textId="7FE3B8D8" w:rsidR="00D64F29" w:rsidRPr="00936EC3" w:rsidRDefault="0058199F" w:rsidP="00D64F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8199F">
              <w:rPr>
                <w:rFonts w:ascii="Angsana New" w:hAnsi="Angsana New"/>
                <w:sz w:val="26"/>
                <w:szCs w:val="26"/>
                <w:lang w:bidi="th-TH"/>
              </w:rPr>
              <w:t>4,011</w:t>
            </w:r>
          </w:p>
        </w:tc>
        <w:tc>
          <w:tcPr>
            <w:tcW w:w="180" w:type="dxa"/>
          </w:tcPr>
          <w:p w14:paraId="06F42545" w14:textId="77777777" w:rsidR="00D64F29" w:rsidRPr="00936EC3" w:rsidRDefault="00D64F29" w:rsidP="00D64F2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46856E" w14:textId="0F02D55E" w:rsidR="00D64F29" w:rsidRPr="00936EC3" w:rsidRDefault="0058199F" w:rsidP="00D64F29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8199F">
              <w:rPr>
                <w:rFonts w:ascii="Angsana New" w:hAnsi="Angsana New"/>
                <w:sz w:val="26"/>
                <w:szCs w:val="26"/>
                <w:lang w:val="en-US" w:bidi="th-TH"/>
              </w:rPr>
              <w:t>68,559</w:t>
            </w:r>
          </w:p>
        </w:tc>
        <w:tc>
          <w:tcPr>
            <w:tcW w:w="180" w:type="dxa"/>
            <w:vAlign w:val="bottom"/>
          </w:tcPr>
          <w:p w14:paraId="2F79C419" w14:textId="77777777" w:rsidR="00D64F29" w:rsidRPr="00936EC3" w:rsidRDefault="00D64F29" w:rsidP="00D64F29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D64C593" w14:textId="19A086FF" w:rsidR="00D64F29" w:rsidRPr="007D6B6E" w:rsidRDefault="00886576" w:rsidP="00D64F2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86576">
              <w:rPr>
                <w:rFonts w:ascii="Angsana New" w:hAnsi="Angsana New"/>
                <w:sz w:val="26"/>
                <w:szCs w:val="26"/>
                <w:lang w:bidi="th-TH"/>
              </w:rPr>
              <w:t>105,</w:t>
            </w:r>
            <w:r w:rsidR="00700705">
              <w:rPr>
                <w:rFonts w:ascii="Angsana New" w:hAnsi="Angsana New"/>
                <w:sz w:val="26"/>
                <w:szCs w:val="26"/>
                <w:lang w:bidi="th-TH"/>
              </w:rPr>
              <w:t>6</w:t>
            </w:r>
            <w:r w:rsidR="00487EE8">
              <w:rPr>
                <w:rFonts w:ascii="Angsana New" w:hAnsi="Angsana New"/>
                <w:sz w:val="26"/>
                <w:szCs w:val="26"/>
                <w:lang w:bidi="th-TH"/>
              </w:rPr>
              <w:t>90</w:t>
            </w:r>
          </w:p>
        </w:tc>
      </w:tr>
      <w:tr w:rsidR="00D64F29" w:rsidRPr="003562C4" w14:paraId="2D640099" w14:textId="77777777" w:rsidTr="00662642">
        <w:trPr>
          <w:cantSplit/>
        </w:trPr>
        <w:tc>
          <w:tcPr>
            <w:tcW w:w="2979" w:type="dxa"/>
          </w:tcPr>
          <w:p w14:paraId="6E6324E2" w14:textId="77777777" w:rsidR="00D64F29" w:rsidRPr="00965562" w:rsidRDefault="00D64F29" w:rsidP="00D6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14:paraId="6C8AE856" w14:textId="3B461F73" w:rsidR="00D64F29" w:rsidRPr="00B777ED" w:rsidRDefault="00700705" w:rsidP="00D64F29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8001D5C" w14:textId="77777777" w:rsidR="00D64F29" w:rsidRPr="00965562" w:rsidRDefault="00D64F29" w:rsidP="00D64F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731E7A" w14:textId="0C31650F" w:rsidR="00D64F29" w:rsidRPr="00965562" w:rsidRDefault="00886576" w:rsidP="00D64F2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64EFD0" w14:textId="77777777" w:rsidR="00D64F29" w:rsidRPr="00965562" w:rsidRDefault="00D64F29" w:rsidP="00D64F2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6950A898" w14:textId="5DFEA19A" w:rsidR="00D64F29" w:rsidRPr="00965562" w:rsidRDefault="00886576" w:rsidP="00D64F2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660CB99" w14:textId="77777777" w:rsidR="00D64F29" w:rsidRPr="00965562" w:rsidRDefault="00D64F29" w:rsidP="00D64F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5A6F9A80" w14:textId="5B7BB389" w:rsidR="00D64F29" w:rsidRPr="00965562" w:rsidRDefault="00886576" w:rsidP="00D64F29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86576">
              <w:rPr>
                <w:rFonts w:ascii="Angsana New" w:hAnsi="Angsana New"/>
                <w:sz w:val="26"/>
                <w:szCs w:val="26"/>
                <w:lang w:val="en-US" w:bidi="th-TH"/>
              </w:rPr>
              <w:t>53,669</w:t>
            </w:r>
          </w:p>
        </w:tc>
        <w:tc>
          <w:tcPr>
            <w:tcW w:w="180" w:type="dxa"/>
          </w:tcPr>
          <w:p w14:paraId="06870C40" w14:textId="77777777" w:rsidR="00D64F29" w:rsidRPr="00965562" w:rsidRDefault="00D64F29" w:rsidP="00D64F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5EDAE5F" w14:textId="028ED3BB" w:rsidR="00D64F29" w:rsidRPr="00965562" w:rsidRDefault="00886576" w:rsidP="00D64F29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886576">
              <w:rPr>
                <w:rFonts w:ascii="Angsana New" w:hAnsi="Angsana New"/>
                <w:sz w:val="26"/>
                <w:szCs w:val="26"/>
              </w:rPr>
              <w:t>19,203</w:t>
            </w:r>
          </w:p>
        </w:tc>
        <w:tc>
          <w:tcPr>
            <w:tcW w:w="180" w:type="dxa"/>
          </w:tcPr>
          <w:p w14:paraId="0A47320E" w14:textId="77777777" w:rsidR="00D64F29" w:rsidRPr="00965562" w:rsidRDefault="00D64F29" w:rsidP="00D64F2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57F7C2" w14:textId="401085B9" w:rsidR="00D64F29" w:rsidRPr="00936EC3" w:rsidRDefault="00886576" w:rsidP="00D64F29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886576">
              <w:rPr>
                <w:rFonts w:ascii="Angsana New" w:hAnsi="Angsana New"/>
                <w:sz w:val="26"/>
                <w:szCs w:val="26"/>
              </w:rPr>
              <w:t>1,083</w:t>
            </w:r>
          </w:p>
        </w:tc>
        <w:tc>
          <w:tcPr>
            <w:tcW w:w="180" w:type="dxa"/>
            <w:vAlign w:val="bottom"/>
          </w:tcPr>
          <w:p w14:paraId="11C8C1EB" w14:textId="77777777" w:rsidR="00D64F29" w:rsidRPr="00936EC3" w:rsidRDefault="00D64F29" w:rsidP="00D64F2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C4122F" w14:textId="239EC30B" w:rsidR="00D64F29" w:rsidRPr="00936EC3" w:rsidRDefault="00886576" w:rsidP="00D64F29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86576">
              <w:rPr>
                <w:rFonts w:ascii="Angsana New" w:hAnsi="Angsana New"/>
                <w:sz w:val="26"/>
                <w:szCs w:val="26"/>
                <w:lang w:val="en-US" w:bidi="th-TH"/>
              </w:rPr>
              <w:t>1,562</w:t>
            </w:r>
          </w:p>
        </w:tc>
        <w:tc>
          <w:tcPr>
            <w:tcW w:w="180" w:type="dxa"/>
          </w:tcPr>
          <w:p w14:paraId="45FA8FA8" w14:textId="77777777" w:rsidR="00D64F29" w:rsidRPr="00936EC3" w:rsidRDefault="00D64F29" w:rsidP="00D64F2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66002A" w14:textId="15160CBA" w:rsidR="00D64F29" w:rsidRPr="00936EC3" w:rsidRDefault="00886576" w:rsidP="00D64F2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C2126D2" w14:textId="77777777" w:rsidR="00D64F29" w:rsidRPr="00936EC3" w:rsidRDefault="00D64F29" w:rsidP="00D64F2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DB1EC7" w14:textId="141F6FF0" w:rsidR="00D64F29" w:rsidRPr="00936EC3" w:rsidRDefault="00886576" w:rsidP="00D64F29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886576">
              <w:rPr>
                <w:rFonts w:ascii="Angsana New" w:hAnsi="Angsana New"/>
                <w:sz w:val="26"/>
                <w:szCs w:val="26"/>
                <w:lang w:bidi="th-TH"/>
              </w:rPr>
              <w:t>(75,517)</w:t>
            </w:r>
          </w:p>
        </w:tc>
        <w:tc>
          <w:tcPr>
            <w:tcW w:w="180" w:type="dxa"/>
            <w:vAlign w:val="bottom"/>
          </w:tcPr>
          <w:p w14:paraId="1738A5FE" w14:textId="77777777" w:rsidR="00D64F29" w:rsidRPr="00936EC3" w:rsidRDefault="00D64F29" w:rsidP="00D64F29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344B1C0" w14:textId="09F2FA70" w:rsidR="00D64F29" w:rsidRPr="007D6B6E" w:rsidRDefault="00700705" w:rsidP="00D64F2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886576" w:rsidRPr="003562C4" w14:paraId="382BB8CD" w14:textId="77777777" w:rsidTr="00662642">
        <w:trPr>
          <w:cantSplit/>
        </w:trPr>
        <w:tc>
          <w:tcPr>
            <w:tcW w:w="2979" w:type="dxa"/>
          </w:tcPr>
          <w:p w14:paraId="7077AC25" w14:textId="5C05C2F4" w:rsidR="00886576" w:rsidRPr="00965562" w:rsidRDefault="00886576" w:rsidP="0088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3A13FAFB" w14:textId="348AA62C" w:rsidR="00886576" w:rsidRDefault="00700705" w:rsidP="00886576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B904C9F" w14:textId="77777777" w:rsidR="00886576" w:rsidRPr="00965562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D836A5" w14:textId="4944EC28" w:rsidR="00886576" w:rsidRDefault="00886576" w:rsidP="008865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B52B56" w14:textId="77777777" w:rsidR="00886576" w:rsidRPr="00965562" w:rsidRDefault="00886576" w:rsidP="00886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7F4C6272" w14:textId="3823ABCA" w:rsidR="00886576" w:rsidRDefault="00886576" w:rsidP="0088657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069B84F" w14:textId="77777777" w:rsidR="00886576" w:rsidRPr="00965562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62D08324" w14:textId="6015514E" w:rsidR="00886576" w:rsidRDefault="00886576" w:rsidP="00886576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43F11D" w14:textId="77777777" w:rsidR="00886576" w:rsidRPr="00965562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85DB18" w14:textId="38A9557B" w:rsidR="00886576" w:rsidRDefault="00886576" w:rsidP="00886576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33327C5" w14:textId="77777777" w:rsidR="00886576" w:rsidRPr="00965562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899ABE" w14:textId="0319EB6E" w:rsidR="00886576" w:rsidRPr="00936EC3" w:rsidRDefault="00886576" w:rsidP="0088657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6022D42" w14:textId="77777777" w:rsidR="00886576" w:rsidRPr="00936EC3" w:rsidRDefault="00886576" w:rsidP="008865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8F2CB1" w14:textId="2E6808EF" w:rsidR="00886576" w:rsidRPr="00936EC3" w:rsidRDefault="00886576" w:rsidP="008865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BB27BD6" w14:textId="77777777" w:rsidR="00886576" w:rsidRPr="00936EC3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458C32" w14:textId="6AA3758F" w:rsidR="00886576" w:rsidRPr="00936EC3" w:rsidRDefault="00886576" w:rsidP="0088657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86576">
              <w:rPr>
                <w:rFonts w:ascii="Angsana New" w:hAnsi="Angsana New"/>
                <w:sz w:val="26"/>
                <w:szCs w:val="26"/>
                <w:lang w:bidi="th-TH"/>
              </w:rPr>
              <w:t>5,738</w:t>
            </w:r>
          </w:p>
        </w:tc>
        <w:tc>
          <w:tcPr>
            <w:tcW w:w="180" w:type="dxa"/>
          </w:tcPr>
          <w:p w14:paraId="6C2030A1" w14:textId="77777777" w:rsidR="00886576" w:rsidRPr="00936EC3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F681DB" w14:textId="406D98B8" w:rsidR="00886576" w:rsidRPr="00936EC3" w:rsidRDefault="00886576" w:rsidP="0088657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0E081A7" w14:textId="77777777" w:rsidR="00886576" w:rsidRPr="00936EC3" w:rsidRDefault="00886576" w:rsidP="00886576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DACE5D" w14:textId="5E8D517B" w:rsidR="00886576" w:rsidRPr="007D6B6E" w:rsidRDefault="00886576" w:rsidP="0088657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86576">
              <w:rPr>
                <w:rFonts w:ascii="Angsana New" w:hAnsi="Angsana New"/>
                <w:sz w:val="26"/>
                <w:szCs w:val="26"/>
                <w:lang w:bidi="th-TH"/>
              </w:rPr>
              <w:t>5,738</w:t>
            </w:r>
          </w:p>
        </w:tc>
      </w:tr>
      <w:tr w:rsidR="00855BF8" w:rsidRPr="003562C4" w14:paraId="5B0BB4E0" w14:textId="77777777" w:rsidTr="00662642">
        <w:trPr>
          <w:cantSplit/>
        </w:trPr>
        <w:tc>
          <w:tcPr>
            <w:tcW w:w="2979" w:type="dxa"/>
          </w:tcPr>
          <w:p w14:paraId="48053EB7" w14:textId="4CDC6C26" w:rsidR="00855BF8" w:rsidRDefault="00855BF8" w:rsidP="0088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86576">
              <w:rPr>
                <w:rFonts w:ascii="Angsana New" w:hAnsi="Angsana New"/>
                <w:sz w:val="26"/>
                <w:szCs w:val="26"/>
                <w:cs/>
              </w:rPr>
              <w:t>โอนจากอสังหาริมทรัพย์พัฒนาเพื่อขาย</w:t>
            </w:r>
          </w:p>
        </w:tc>
        <w:tc>
          <w:tcPr>
            <w:tcW w:w="900" w:type="dxa"/>
          </w:tcPr>
          <w:p w14:paraId="0C43C31B" w14:textId="239D73EE" w:rsidR="00855BF8" w:rsidRDefault="00286078" w:rsidP="00886576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6,83</w:t>
            </w:r>
            <w:r w:rsidR="007B60F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2" w:type="dxa"/>
          </w:tcPr>
          <w:p w14:paraId="1EA0A75F" w14:textId="77777777" w:rsidR="00855BF8" w:rsidRPr="00965562" w:rsidRDefault="00855BF8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41A2B5" w14:textId="74BEE541" w:rsidR="00855BF8" w:rsidRDefault="00855BF8" w:rsidP="008865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0BC043" w14:textId="77777777" w:rsidR="00855BF8" w:rsidRPr="00965562" w:rsidRDefault="00855BF8" w:rsidP="00886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1EDBA142" w14:textId="5A6DF0FD" w:rsidR="00855BF8" w:rsidRDefault="00855BF8" w:rsidP="0088657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AC62F6D" w14:textId="77777777" w:rsidR="00855BF8" w:rsidRPr="00965562" w:rsidRDefault="00855BF8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50164941" w14:textId="46C2F5D9" w:rsidR="00855BF8" w:rsidRDefault="00855BF8" w:rsidP="00886576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20528BF" w14:textId="77777777" w:rsidR="00855BF8" w:rsidRPr="00965562" w:rsidRDefault="00855BF8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F8CA9B" w14:textId="405E5ACD" w:rsidR="00855BF8" w:rsidRDefault="00855BF8" w:rsidP="00886576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5815E06" w14:textId="77777777" w:rsidR="00855BF8" w:rsidRPr="00965562" w:rsidRDefault="00855BF8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00E21F" w14:textId="7ECE438F" w:rsidR="00855BF8" w:rsidRDefault="00855BF8" w:rsidP="0088657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FEFA637" w14:textId="77777777" w:rsidR="00855BF8" w:rsidRPr="00936EC3" w:rsidRDefault="00855BF8" w:rsidP="008865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C8557C" w14:textId="4A02C407" w:rsidR="00855BF8" w:rsidRDefault="00855BF8" w:rsidP="008865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B845728" w14:textId="77777777" w:rsidR="00855BF8" w:rsidRPr="00936EC3" w:rsidRDefault="00855BF8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105C97" w14:textId="67271CC7" w:rsidR="00855BF8" w:rsidRPr="00886576" w:rsidRDefault="00855BF8" w:rsidP="0088657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1BCFC7F" w14:textId="77777777" w:rsidR="00855BF8" w:rsidRPr="00936EC3" w:rsidRDefault="00855BF8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2F86DB" w14:textId="6287EF22" w:rsidR="00855BF8" w:rsidRDefault="00855BF8" w:rsidP="0088657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55368D" w14:textId="77777777" w:rsidR="00855BF8" w:rsidRPr="00936EC3" w:rsidRDefault="00855BF8" w:rsidP="00886576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1ACBDC" w14:textId="332498C2" w:rsidR="00855BF8" w:rsidRPr="00886576" w:rsidRDefault="00700705" w:rsidP="00855BF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6,83</w:t>
            </w:r>
            <w:r w:rsidR="00ED2F63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</w:tr>
      <w:tr w:rsidR="00886576" w:rsidRPr="003562C4" w14:paraId="491EAB24" w14:textId="77777777" w:rsidTr="00662642">
        <w:trPr>
          <w:cantSplit/>
        </w:trPr>
        <w:tc>
          <w:tcPr>
            <w:tcW w:w="2979" w:type="dxa"/>
          </w:tcPr>
          <w:p w14:paraId="005D636C" w14:textId="77777777" w:rsidR="00886576" w:rsidRPr="00965562" w:rsidRDefault="00886576" w:rsidP="0088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14:paraId="19BBDCA3" w14:textId="26A0DD81" w:rsidR="00886576" w:rsidRPr="00B777ED" w:rsidRDefault="00886576" w:rsidP="00886576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70C07BF" w14:textId="77777777" w:rsidR="00886576" w:rsidRPr="00965562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920AE1" w14:textId="045E711D" w:rsidR="00886576" w:rsidRPr="00965562" w:rsidRDefault="00886576" w:rsidP="008865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4B81349" w14:textId="77777777" w:rsidR="00886576" w:rsidRPr="00965562" w:rsidRDefault="00886576" w:rsidP="00886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74C89E2D" w14:textId="36261172" w:rsidR="00886576" w:rsidRPr="00965562" w:rsidRDefault="00886576" w:rsidP="0088657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F690933" w14:textId="77777777" w:rsidR="00886576" w:rsidRPr="00965562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0B92D640" w14:textId="6D7806D2" w:rsidR="00886576" w:rsidRPr="00965562" w:rsidRDefault="00886576" w:rsidP="00886576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321E3C" w14:textId="77777777" w:rsidR="00886576" w:rsidRPr="00965562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BE9420" w14:textId="30AAA046" w:rsidR="00886576" w:rsidRPr="00965562" w:rsidRDefault="00886576" w:rsidP="00886576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6456F88" w14:textId="77777777" w:rsidR="00886576" w:rsidRPr="00965562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D4A16E" w14:textId="031BCB15" w:rsidR="00886576" w:rsidRPr="00936EC3" w:rsidRDefault="00886576" w:rsidP="0088657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886576">
              <w:rPr>
                <w:rFonts w:ascii="Angsana New" w:hAnsi="Angsana New"/>
                <w:sz w:val="26"/>
                <w:szCs w:val="26"/>
              </w:rPr>
              <w:t>(14)</w:t>
            </w:r>
          </w:p>
        </w:tc>
        <w:tc>
          <w:tcPr>
            <w:tcW w:w="180" w:type="dxa"/>
            <w:vAlign w:val="bottom"/>
          </w:tcPr>
          <w:p w14:paraId="4841B773" w14:textId="77777777" w:rsidR="00886576" w:rsidRPr="00936EC3" w:rsidRDefault="00886576" w:rsidP="008865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27A35A" w14:textId="58CD1FA9" w:rsidR="00886576" w:rsidRPr="00936EC3" w:rsidRDefault="00886576" w:rsidP="008865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886576">
              <w:rPr>
                <w:rFonts w:ascii="Angsana New" w:hAnsi="Angsana New"/>
                <w:sz w:val="26"/>
                <w:szCs w:val="26"/>
                <w:lang w:bidi="th-TH"/>
              </w:rPr>
              <w:t>(829)</w:t>
            </w:r>
          </w:p>
        </w:tc>
        <w:tc>
          <w:tcPr>
            <w:tcW w:w="180" w:type="dxa"/>
          </w:tcPr>
          <w:p w14:paraId="37B26EBD" w14:textId="77777777" w:rsidR="00886576" w:rsidRPr="00936EC3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4F2798" w14:textId="18FCE0A0" w:rsidR="00886576" w:rsidRPr="00936EC3" w:rsidRDefault="00886576" w:rsidP="0088657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886576">
              <w:rPr>
                <w:rFonts w:ascii="Angsana New" w:hAnsi="Angsana New"/>
                <w:sz w:val="26"/>
                <w:szCs w:val="26"/>
                <w:lang w:bidi="th-TH"/>
              </w:rPr>
              <w:t>(2,639)</w:t>
            </w:r>
          </w:p>
        </w:tc>
        <w:tc>
          <w:tcPr>
            <w:tcW w:w="180" w:type="dxa"/>
          </w:tcPr>
          <w:p w14:paraId="1EAED161" w14:textId="77777777" w:rsidR="00886576" w:rsidRPr="00936EC3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A343F1" w14:textId="38420E80" w:rsidR="00886576" w:rsidRPr="00936EC3" w:rsidRDefault="00886576" w:rsidP="0088657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97235E4" w14:textId="77777777" w:rsidR="00886576" w:rsidRPr="00936EC3" w:rsidRDefault="00886576" w:rsidP="00886576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D8A2E4A" w14:textId="30540523" w:rsidR="00886576" w:rsidRPr="007D6B6E" w:rsidRDefault="00886576" w:rsidP="0088657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86576">
              <w:rPr>
                <w:rFonts w:ascii="Angsana New" w:hAnsi="Angsana New"/>
                <w:sz w:val="26"/>
                <w:szCs w:val="26"/>
                <w:lang w:bidi="th-TH"/>
              </w:rPr>
              <w:t>(3,482)</w:t>
            </w:r>
          </w:p>
        </w:tc>
      </w:tr>
      <w:tr w:rsidR="00886576" w:rsidRPr="003562C4" w14:paraId="22001B30" w14:textId="77777777" w:rsidTr="00662642">
        <w:trPr>
          <w:cantSplit/>
        </w:trPr>
        <w:tc>
          <w:tcPr>
            <w:tcW w:w="2979" w:type="dxa"/>
          </w:tcPr>
          <w:p w14:paraId="38987140" w14:textId="6C7BEA68" w:rsidR="00886576" w:rsidRPr="00965562" w:rsidRDefault="00886576" w:rsidP="0088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B5E68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4B5E68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B3D70AD" w14:textId="4E341C30" w:rsidR="00886576" w:rsidRPr="00F160FE" w:rsidRDefault="00886576" w:rsidP="00886576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6576">
              <w:rPr>
                <w:rFonts w:ascii="Angsana New" w:hAnsi="Angsana New"/>
                <w:b/>
                <w:bCs/>
                <w:sz w:val="26"/>
                <w:szCs w:val="26"/>
              </w:rPr>
              <w:t>323,296</w:t>
            </w:r>
          </w:p>
        </w:tc>
        <w:tc>
          <w:tcPr>
            <w:tcW w:w="182" w:type="dxa"/>
          </w:tcPr>
          <w:p w14:paraId="0F18812E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A207D81" w14:textId="7E789CB0" w:rsidR="00886576" w:rsidRPr="00F160FE" w:rsidRDefault="00886576" w:rsidP="008865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6576">
              <w:rPr>
                <w:rFonts w:ascii="Angsana New" w:hAnsi="Angsana New"/>
                <w:b/>
                <w:bCs/>
                <w:sz w:val="26"/>
                <w:szCs w:val="26"/>
              </w:rPr>
              <w:t>72,278</w:t>
            </w:r>
          </w:p>
        </w:tc>
        <w:tc>
          <w:tcPr>
            <w:tcW w:w="180" w:type="dxa"/>
          </w:tcPr>
          <w:p w14:paraId="0B7B95C2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1F2CE96D" w14:textId="6CC4C3A7" w:rsidR="00886576" w:rsidRPr="00F160FE" w:rsidRDefault="00886576" w:rsidP="00886576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6576">
              <w:rPr>
                <w:rFonts w:ascii="Angsana New" w:hAnsi="Angsana New"/>
                <w:b/>
                <w:bCs/>
                <w:sz w:val="26"/>
                <w:szCs w:val="26"/>
              </w:rPr>
              <w:t>10,824</w:t>
            </w:r>
          </w:p>
        </w:tc>
        <w:tc>
          <w:tcPr>
            <w:tcW w:w="180" w:type="dxa"/>
          </w:tcPr>
          <w:p w14:paraId="1903CC0C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41B7ACD8" w14:textId="3845A9A2" w:rsidR="00886576" w:rsidRPr="00EB04C9" w:rsidRDefault="00886576" w:rsidP="00886576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8657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1,145,731</w:t>
            </w:r>
          </w:p>
        </w:tc>
        <w:tc>
          <w:tcPr>
            <w:tcW w:w="180" w:type="dxa"/>
          </w:tcPr>
          <w:p w14:paraId="3E6EB50F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824CB14" w14:textId="5D4331DD" w:rsidR="00886576" w:rsidRPr="00F160FE" w:rsidRDefault="00886576" w:rsidP="00886576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88657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1,801,101</w:t>
            </w:r>
          </w:p>
        </w:tc>
        <w:tc>
          <w:tcPr>
            <w:tcW w:w="180" w:type="dxa"/>
          </w:tcPr>
          <w:p w14:paraId="768F94CE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D4C9B2B" w14:textId="1180034D" w:rsidR="00886576" w:rsidRPr="00936EC3" w:rsidRDefault="00886576" w:rsidP="0088657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8657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143,453</w:t>
            </w:r>
          </w:p>
        </w:tc>
        <w:tc>
          <w:tcPr>
            <w:tcW w:w="180" w:type="dxa"/>
            <w:vAlign w:val="bottom"/>
          </w:tcPr>
          <w:p w14:paraId="7EE9B608" w14:textId="77777777" w:rsidR="00886576" w:rsidRPr="00936EC3" w:rsidRDefault="00886576" w:rsidP="008865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6F94305" w14:textId="0D44E272" w:rsidR="00886576" w:rsidRPr="00936EC3" w:rsidRDefault="00886576" w:rsidP="008865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8657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67,562</w:t>
            </w:r>
          </w:p>
        </w:tc>
        <w:tc>
          <w:tcPr>
            <w:tcW w:w="180" w:type="dxa"/>
            <w:vAlign w:val="bottom"/>
          </w:tcPr>
          <w:p w14:paraId="038D093C" w14:textId="77777777" w:rsidR="00886576" w:rsidRPr="00936EC3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80449" w14:textId="78C7FABC" w:rsidR="00886576" w:rsidRPr="00936EC3" w:rsidRDefault="00886576" w:rsidP="0088657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8657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70,796</w:t>
            </w:r>
          </w:p>
        </w:tc>
        <w:tc>
          <w:tcPr>
            <w:tcW w:w="180" w:type="dxa"/>
            <w:vAlign w:val="bottom"/>
          </w:tcPr>
          <w:p w14:paraId="4CB934EB" w14:textId="77777777" w:rsidR="00886576" w:rsidRPr="00936EC3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FF163" w14:textId="45D23446" w:rsidR="00886576" w:rsidRPr="00936EC3" w:rsidRDefault="00886576" w:rsidP="0088657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6576">
              <w:rPr>
                <w:rFonts w:ascii="Angsana New" w:hAnsi="Angsana New"/>
                <w:b/>
                <w:bCs/>
                <w:sz w:val="26"/>
                <w:szCs w:val="26"/>
              </w:rPr>
              <w:t>41,595</w:t>
            </w:r>
          </w:p>
        </w:tc>
        <w:tc>
          <w:tcPr>
            <w:tcW w:w="180" w:type="dxa"/>
            <w:vAlign w:val="bottom"/>
          </w:tcPr>
          <w:p w14:paraId="624C50E2" w14:textId="77777777" w:rsidR="00886576" w:rsidRPr="00936EC3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7D9ED" w14:textId="2258F398" w:rsidR="00886576" w:rsidRPr="007D6B6E" w:rsidRDefault="00886576" w:rsidP="00886576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6576">
              <w:rPr>
                <w:rFonts w:ascii="Angsana New" w:hAnsi="Angsana New"/>
                <w:b/>
                <w:bCs/>
                <w:sz w:val="26"/>
                <w:szCs w:val="26"/>
              </w:rPr>
              <w:t>3,676,636</w:t>
            </w:r>
          </w:p>
        </w:tc>
      </w:tr>
      <w:tr w:rsidR="00886576" w:rsidRPr="003562C4" w14:paraId="79786121" w14:textId="77777777" w:rsidTr="00BD74CA">
        <w:trPr>
          <w:cantSplit/>
        </w:trPr>
        <w:tc>
          <w:tcPr>
            <w:tcW w:w="2979" w:type="dxa"/>
          </w:tcPr>
          <w:p w14:paraId="791FBBDA" w14:textId="77777777" w:rsidR="00886576" w:rsidRPr="00965562" w:rsidRDefault="00886576" w:rsidP="0088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1769BF8" w14:textId="77777777" w:rsidR="00886576" w:rsidRDefault="00886576" w:rsidP="008865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</w:tcPr>
          <w:p w14:paraId="4E4A6A03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D1C4AB" w14:textId="77777777" w:rsidR="00886576" w:rsidRDefault="00886576" w:rsidP="008865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57283D9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753910B8" w14:textId="77777777" w:rsidR="00886576" w:rsidRDefault="00886576" w:rsidP="0088657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9434A79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158CBF87" w14:textId="77777777" w:rsidR="00886576" w:rsidRDefault="00886576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39C6107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1433238" w14:textId="77777777" w:rsidR="00886576" w:rsidRDefault="00886576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9EA5EAA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F3E952C" w14:textId="77777777" w:rsidR="00886576" w:rsidRPr="00D30C12" w:rsidRDefault="00886576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EED84BD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0A12A3" w14:textId="77777777" w:rsidR="00886576" w:rsidRDefault="00886576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279D819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7640B9A" w14:textId="77777777" w:rsidR="00886576" w:rsidRPr="001B6199" w:rsidRDefault="00886576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41DE897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A70B3EF" w14:textId="77777777" w:rsidR="00886576" w:rsidRDefault="00886576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0B3B1D0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B9582B" w14:textId="77777777" w:rsidR="00886576" w:rsidRPr="00D30C12" w:rsidRDefault="00886576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</w:rPr>
            </w:pPr>
          </w:p>
        </w:tc>
      </w:tr>
      <w:tr w:rsidR="00886576" w:rsidRPr="003562C4" w14:paraId="32B7EEDA" w14:textId="77777777" w:rsidTr="00E41047">
        <w:trPr>
          <w:cantSplit/>
        </w:trPr>
        <w:tc>
          <w:tcPr>
            <w:tcW w:w="2979" w:type="dxa"/>
          </w:tcPr>
          <w:p w14:paraId="690CCE50" w14:textId="77777777" w:rsidR="00886576" w:rsidRPr="00965562" w:rsidRDefault="00886576" w:rsidP="0088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B53B6B8" w14:textId="77777777" w:rsidR="00886576" w:rsidRDefault="00886576" w:rsidP="008865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</w:tcPr>
          <w:p w14:paraId="45957AA6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28F08ED" w14:textId="77777777" w:rsidR="00886576" w:rsidRDefault="00886576" w:rsidP="008865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4561EAD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46E39DA0" w14:textId="77777777" w:rsidR="00886576" w:rsidRDefault="00886576" w:rsidP="0088657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522E79B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471BEF0A" w14:textId="77777777" w:rsidR="00886576" w:rsidRDefault="00886576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5AE2249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4660137" w14:textId="77777777" w:rsidR="00886576" w:rsidRDefault="00886576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8498BBF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8830663" w14:textId="77777777" w:rsidR="00886576" w:rsidRPr="00D30C12" w:rsidRDefault="00886576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598E24E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52E71BF" w14:textId="77777777" w:rsidR="00886576" w:rsidRDefault="00886576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1CE9B0E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E1F4CCB" w14:textId="77777777" w:rsidR="00886576" w:rsidRPr="001B6199" w:rsidRDefault="00886576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1D1C005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6C0431A" w14:textId="77777777" w:rsidR="00886576" w:rsidRDefault="00886576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8DB1AA2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89978B0" w14:textId="77777777" w:rsidR="00886576" w:rsidRPr="00D30C12" w:rsidRDefault="00886576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</w:rPr>
            </w:pPr>
          </w:p>
        </w:tc>
      </w:tr>
      <w:tr w:rsidR="00886576" w:rsidRPr="003562C4" w14:paraId="7761D3E4" w14:textId="77777777" w:rsidTr="00E41047">
        <w:trPr>
          <w:cantSplit/>
        </w:trPr>
        <w:tc>
          <w:tcPr>
            <w:tcW w:w="2979" w:type="dxa"/>
          </w:tcPr>
          <w:p w14:paraId="378C6CE1" w14:textId="77777777" w:rsidR="00886576" w:rsidRPr="00965562" w:rsidRDefault="00886576" w:rsidP="0088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139C4D0" w14:textId="77777777" w:rsidR="00886576" w:rsidRDefault="00886576" w:rsidP="008865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</w:tcPr>
          <w:p w14:paraId="40402792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83AD4DE" w14:textId="77777777" w:rsidR="00886576" w:rsidRDefault="00886576" w:rsidP="008865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40537C5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5739426D" w14:textId="77777777" w:rsidR="00886576" w:rsidRDefault="00886576" w:rsidP="0088657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AB642D6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4D2EF384" w14:textId="77777777" w:rsidR="00886576" w:rsidRDefault="00886576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D40FEC0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179BF86" w14:textId="77777777" w:rsidR="00886576" w:rsidRDefault="00886576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6B5653A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7F92AFA" w14:textId="77777777" w:rsidR="00886576" w:rsidRPr="00D30C12" w:rsidRDefault="00886576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CF2888B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F6D2087" w14:textId="77777777" w:rsidR="00886576" w:rsidRDefault="00886576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885A153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98AD588" w14:textId="77777777" w:rsidR="00886576" w:rsidRPr="001B6199" w:rsidRDefault="00886576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E2E76DA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7928F17" w14:textId="77777777" w:rsidR="00886576" w:rsidRDefault="00886576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C8855F9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5570B86" w14:textId="77777777" w:rsidR="00886576" w:rsidRPr="00D30C12" w:rsidRDefault="00886576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</w:rPr>
            </w:pPr>
          </w:p>
        </w:tc>
      </w:tr>
      <w:tr w:rsidR="00886576" w:rsidRPr="003562C4" w14:paraId="26EF8A46" w14:textId="77777777" w:rsidTr="00E41047">
        <w:trPr>
          <w:cantSplit/>
        </w:trPr>
        <w:tc>
          <w:tcPr>
            <w:tcW w:w="2979" w:type="dxa"/>
          </w:tcPr>
          <w:p w14:paraId="78637DBA" w14:textId="334E8E5A" w:rsidR="00886576" w:rsidRPr="00E41047" w:rsidRDefault="00886576" w:rsidP="0088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4104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ค่าเสื่อมราคาสะสมและขาดทุน</w:t>
            </w:r>
          </w:p>
        </w:tc>
        <w:tc>
          <w:tcPr>
            <w:tcW w:w="900" w:type="dxa"/>
          </w:tcPr>
          <w:p w14:paraId="1BDB39F0" w14:textId="77777777" w:rsidR="00886576" w:rsidRDefault="00886576" w:rsidP="008865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</w:tcPr>
          <w:p w14:paraId="444A7F48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901D7DA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6C2B936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07481F91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4EFB412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2ADC11CC" w14:textId="77777777" w:rsidR="00886576" w:rsidRPr="00E41047" w:rsidRDefault="00886576" w:rsidP="00886576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7A3914E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90A4124" w14:textId="77777777" w:rsidR="00886576" w:rsidRPr="00E41047" w:rsidRDefault="00886576" w:rsidP="00886576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971D9D1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FBE1BA9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B382273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38E5996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0FB818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163A12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BEBE12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C8EAA5B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82A3B9A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73D54EB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886576" w:rsidRPr="003562C4" w14:paraId="7F99C913" w14:textId="77777777" w:rsidTr="00E41047">
        <w:trPr>
          <w:cantSplit/>
        </w:trPr>
        <w:tc>
          <w:tcPr>
            <w:tcW w:w="2979" w:type="dxa"/>
          </w:tcPr>
          <w:p w14:paraId="75C024DD" w14:textId="67B7F380" w:rsidR="00886576" w:rsidRPr="00E41047" w:rsidRDefault="00886576" w:rsidP="0088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4104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  จากการด้อยค่า</w:t>
            </w:r>
          </w:p>
        </w:tc>
        <w:tc>
          <w:tcPr>
            <w:tcW w:w="900" w:type="dxa"/>
          </w:tcPr>
          <w:p w14:paraId="675332B6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7DCD56D7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989776E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9B7A495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5531B800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F6CC9F7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3B8CED23" w14:textId="77777777" w:rsidR="00886576" w:rsidRPr="00E41047" w:rsidRDefault="00886576" w:rsidP="00886576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8721A7A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C6E8E17" w14:textId="77777777" w:rsidR="00886576" w:rsidRPr="00E41047" w:rsidRDefault="00886576" w:rsidP="00886576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84DE50A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F58A4EC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BBC7FA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CF39E48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0C0F8A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EBD03BE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44544FF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074D497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D0C5231" w14:textId="77777777" w:rsidR="00886576" w:rsidRPr="00F160FE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CB9D127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886576" w:rsidRPr="003562C4" w14:paraId="3124F43C" w14:textId="77777777">
        <w:trPr>
          <w:cantSplit/>
        </w:trPr>
        <w:tc>
          <w:tcPr>
            <w:tcW w:w="2979" w:type="dxa"/>
          </w:tcPr>
          <w:p w14:paraId="137C6922" w14:textId="4FD931C4" w:rsidR="00886576" w:rsidRPr="00E41047" w:rsidRDefault="00886576" w:rsidP="0088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4104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E41047">
              <w:rPr>
                <w:rFonts w:ascii="Angsana New" w:hAnsi="Angsana New"/>
                <w:sz w:val="26"/>
                <w:szCs w:val="26"/>
              </w:rPr>
              <w:t>1</w:t>
            </w:r>
            <w:r w:rsidRPr="00E41047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E41047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0" w:type="dxa"/>
          </w:tcPr>
          <w:p w14:paraId="26DA0296" w14:textId="4D780410" w:rsidR="00886576" w:rsidRPr="00CF07C7" w:rsidRDefault="00886576" w:rsidP="00886576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F07C7">
              <w:rPr>
                <w:rFonts w:asciiTheme="majorBidi" w:hAnsiTheme="majorBidi" w:cstheme="majorBidi"/>
                <w:sz w:val="26"/>
                <w:szCs w:val="26"/>
              </w:rPr>
              <w:t>(13,552)</w:t>
            </w:r>
          </w:p>
        </w:tc>
        <w:tc>
          <w:tcPr>
            <w:tcW w:w="182" w:type="dxa"/>
          </w:tcPr>
          <w:p w14:paraId="14A2080A" w14:textId="77777777" w:rsidR="00886576" w:rsidRPr="00CF07C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1B2F6A" w14:textId="20C81659" w:rsidR="00886576" w:rsidRPr="00CF07C7" w:rsidRDefault="00886576" w:rsidP="008865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F07C7">
              <w:rPr>
                <w:rFonts w:asciiTheme="majorBidi" w:hAnsiTheme="majorBidi" w:cstheme="majorBidi"/>
                <w:sz w:val="26"/>
                <w:szCs w:val="26"/>
              </w:rPr>
              <w:t>(43,242)</w:t>
            </w:r>
          </w:p>
        </w:tc>
        <w:tc>
          <w:tcPr>
            <w:tcW w:w="180" w:type="dxa"/>
          </w:tcPr>
          <w:p w14:paraId="58F6CFCC" w14:textId="77777777" w:rsidR="00886576" w:rsidRPr="00CF07C7" w:rsidRDefault="00886576" w:rsidP="00886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0" w:type="dxa"/>
          </w:tcPr>
          <w:p w14:paraId="0F8E9A3B" w14:textId="2FEF8624" w:rsidR="00886576" w:rsidRPr="00CF07C7" w:rsidRDefault="00886576" w:rsidP="0088657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F07C7">
              <w:rPr>
                <w:rFonts w:asciiTheme="majorBidi" w:hAnsiTheme="majorBidi" w:cstheme="majorBidi"/>
                <w:sz w:val="26"/>
                <w:szCs w:val="26"/>
              </w:rPr>
              <w:t>(2,060)</w:t>
            </w:r>
          </w:p>
        </w:tc>
        <w:tc>
          <w:tcPr>
            <w:tcW w:w="180" w:type="dxa"/>
          </w:tcPr>
          <w:p w14:paraId="6CBF8A18" w14:textId="77777777" w:rsidR="00886576" w:rsidRPr="00CF07C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0" w:type="dxa"/>
          </w:tcPr>
          <w:p w14:paraId="0B21B18F" w14:textId="1653C3F4" w:rsidR="00886576" w:rsidRPr="00CF07C7" w:rsidRDefault="00886576" w:rsidP="0088657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F07C7">
              <w:rPr>
                <w:rFonts w:asciiTheme="majorBidi" w:hAnsiTheme="majorBidi" w:cstheme="majorBidi"/>
                <w:sz w:val="26"/>
                <w:szCs w:val="26"/>
              </w:rPr>
              <w:t>(786,313)</w:t>
            </w:r>
          </w:p>
        </w:tc>
        <w:tc>
          <w:tcPr>
            <w:tcW w:w="180" w:type="dxa"/>
          </w:tcPr>
          <w:p w14:paraId="26A571B9" w14:textId="77777777" w:rsidR="00886576" w:rsidRPr="00CF07C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089795" w14:textId="2B9893BB" w:rsidR="00886576" w:rsidRPr="00CF07C7" w:rsidRDefault="00886576" w:rsidP="0088657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F07C7">
              <w:rPr>
                <w:rFonts w:asciiTheme="majorBidi" w:hAnsiTheme="majorBidi" w:cstheme="majorBidi"/>
                <w:sz w:val="26"/>
                <w:szCs w:val="26"/>
              </w:rPr>
              <w:t>(1,129,238)</w:t>
            </w:r>
          </w:p>
        </w:tc>
        <w:tc>
          <w:tcPr>
            <w:tcW w:w="180" w:type="dxa"/>
          </w:tcPr>
          <w:p w14:paraId="48ABECA5" w14:textId="77777777" w:rsidR="00886576" w:rsidRPr="00CF07C7" w:rsidRDefault="00886576" w:rsidP="0088657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A254A8" w14:textId="13FA67ED" w:rsidR="00886576" w:rsidRPr="00CF07C7" w:rsidRDefault="00886576" w:rsidP="0088657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F07C7">
              <w:rPr>
                <w:rFonts w:asciiTheme="majorBidi" w:hAnsiTheme="majorBidi" w:cstheme="majorBidi"/>
                <w:sz w:val="26"/>
                <w:szCs w:val="26"/>
              </w:rPr>
              <w:t>(112,603)</w:t>
            </w:r>
          </w:p>
        </w:tc>
        <w:tc>
          <w:tcPr>
            <w:tcW w:w="180" w:type="dxa"/>
          </w:tcPr>
          <w:p w14:paraId="1C9654ED" w14:textId="77777777" w:rsidR="00886576" w:rsidRPr="00CF07C7" w:rsidRDefault="00886576" w:rsidP="008865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44BBCC" w14:textId="0D6AB111" w:rsidR="00886576" w:rsidRPr="00CF07C7" w:rsidRDefault="00886576" w:rsidP="008865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F07C7">
              <w:rPr>
                <w:rFonts w:asciiTheme="majorBidi" w:hAnsiTheme="majorBidi" w:cstheme="majorBidi"/>
                <w:sz w:val="26"/>
                <w:szCs w:val="26"/>
              </w:rPr>
              <w:t>(44,260)</w:t>
            </w:r>
          </w:p>
        </w:tc>
        <w:tc>
          <w:tcPr>
            <w:tcW w:w="180" w:type="dxa"/>
          </w:tcPr>
          <w:p w14:paraId="3DE567B0" w14:textId="77777777" w:rsidR="00886576" w:rsidRPr="00CF07C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C797F7" w14:textId="0DF7A5CD" w:rsidR="00886576" w:rsidRPr="00CF07C7" w:rsidRDefault="00886576" w:rsidP="0088657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F07C7">
              <w:rPr>
                <w:rFonts w:asciiTheme="majorBidi" w:hAnsiTheme="majorBidi" w:cstheme="majorBidi"/>
                <w:sz w:val="26"/>
                <w:szCs w:val="26"/>
              </w:rPr>
              <w:t>(56,202)</w:t>
            </w:r>
          </w:p>
        </w:tc>
        <w:tc>
          <w:tcPr>
            <w:tcW w:w="180" w:type="dxa"/>
          </w:tcPr>
          <w:p w14:paraId="181DAE15" w14:textId="77777777" w:rsidR="00886576" w:rsidRPr="00CF07C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AC1CD1" w14:textId="55EC277D" w:rsidR="00886576" w:rsidRPr="00CF07C7" w:rsidRDefault="00886576" w:rsidP="0088657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F07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6DA58D0" w14:textId="77777777" w:rsidR="00886576" w:rsidRPr="00CF07C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8E0A11" w14:textId="0E0B671D" w:rsidR="00886576" w:rsidRPr="00CF07C7" w:rsidRDefault="00886576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F07C7">
              <w:rPr>
                <w:rFonts w:asciiTheme="majorBidi" w:hAnsiTheme="majorBidi" w:cstheme="majorBidi"/>
                <w:sz w:val="26"/>
                <w:szCs w:val="26"/>
              </w:rPr>
              <w:t>(2,187,470)</w:t>
            </w:r>
          </w:p>
        </w:tc>
      </w:tr>
      <w:tr w:rsidR="00886576" w:rsidRPr="003562C4" w14:paraId="3CC352C6" w14:textId="77777777">
        <w:trPr>
          <w:cantSplit/>
        </w:trPr>
        <w:tc>
          <w:tcPr>
            <w:tcW w:w="2979" w:type="dxa"/>
          </w:tcPr>
          <w:p w14:paraId="4A6D93FE" w14:textId="45A9E146" w:rsidR="00886576" w:rsidRPr="00E41047" w:rsidRDefault="00886576" w:rsidP="0088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4104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68D343A0" w14:textId="45CE5FB0" w:rsidR="00886576" w:rsidRPr="00E41047" w:rsidRDefault="00886576" w:rsidP="00886576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0BD62E7D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2C23153" w14:textId="590B98F2" w:rsidR="00886576" w:rsidRPr="00E41047" w:rsidRDefault="00886576" w:rsidP="008865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(2,956)</w:t>
            </w:r>
          </w:p>
        </w:tc>
        <w:tc>
          <w:tcPr>
            <w:tcW w:w="180" w:type="dxa"/>
          </w:tcPr>
          <w:p w14:paraId="5EEB14AB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7B84C3F3" w14:textId="26DE2795" w:rsidR="00886576" w:rsidRPr="00E41047" w:rsidRDefault="00886576" w:rsidP="0088657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(772)</w:t>
            </w:r>
          </w:p>
        </w:tc>
        <w:tc>
          <w:tcPr>
            <w:tcW w:w="180" w:type="dxa"/>
          </w:tcPr>
          <w:p w14:paraId="2F5E4DB2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4FD7686D" w14:textId="4BCE6295" w:rsidR="00886576" w:rsidRPr="00E41047" w:rsidRDefault="00886576" w:rsidP="0088657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(33,231)</w:t>
            </w:r>
          </w:p>
        </w:tc>
        <w:tc>
          <w:tcPr>
            <w:tcW w:w="180" w:type="dxa"/>
          </w:tcPr>
          <w:p w14:paraId="15CDF15F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8B17FD6" w14:textId="30544F0B" w:rsidR="00886576" w:rsidRPr="00E41047" w:rsidRDefault="00886576" w:rsidP="0088657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(64,728)</w:t>
            </w:r>
          </w:p>
        </w:tc>
        <w:tc>
          <w:tcPr>
            <w:tcW w:w="180" w:type="dxa"/>
          </w:tcPr>
          <w:p w14:paraId="6C8202AA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2AD305D" w14:textId="3706D678" w:rsidR="00886576" w:rsidRPr="00E41047" w:rsidRDefault="00886576" w:rsidP="0088657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(8,150)</w:t>
            </w:r>
          </w:p>
        </w:tc>
        <w:tc>
          <w:tcPr>
            <w:tcW w:w="180" w:type="dxa"/>
          </w:tcPr>
          <w:p w14:paraId="59253C52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487FC25" w14:textId="70767B95" w:rsidR="00886576" w:rsidRPr="00E41047" w:rsidRDefault="00886576" w:rsidP="008865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(6,199)</w:t>
            </w:r>
          </w:p>
        </w:tc>
        <w:tc>
          <w:tcPr>
            <w:tcW w:w="180" w:type="dxa"/>
          </w:tcPr>
          <w:p w14:paraId="6FE0CF8F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E87A307" w14:textId="4092E1BF" w:rsidR="00886576" w:rsidRPr="00E41047" w:rsidRDefault="00886576" w:rsidP="0088657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(3,851)</w:t>
            </w:r>
          </w:p>
        </w:tc>
        <w:tc>
          <w:tcPr>
            <w:tcW w:w="180" w:type="dxa"/>
          </w:tcPr>
          <w:p w14:paraId="5486039B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44536C3" w14:textId="233E843C" w:rsidR="00886576" w:rsidRPr="00E41047" w:rsidRDefault="00886576" w:rsidP="0088657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E52AE6E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FA98C4" w14:textId="7EE42541" w:rsidR="00886576" w:rsidRPr="00E41047" w:rsidRDefault="00886576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(119,887)</w:t>
            </w:r>
          </w:p>
        </w:tc>
      </w:tr>
      <w:tr w:rsidR="00886576" w:rsidRPr="003562C4" w14:paraId="1B12179E" w14:textId="77777777" w:rsidTr="00F35410">
        <w:trPr>
          <w:cantSplit/>
        </w:trPr>
        <w:tc>
          <w:tcPr>
            <w:tcW w:w="2979" w:type="dxa"/>
          </w:tcPr>
          <w:p w14:paraId="04D4D3A1" w14:textId="21340523" w:rsidR="00886576" w:rsidRPr="00E41047" w:rsidRDefault="00886576" w:rsidP="0088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41047">
              <w:rPr>
                <w:rFonts w:ascii="Angsana New" w:hAnsi="Angsana New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73C772CB" w14:textId="7E92B239" w:rsidR="00886576" w:rsidRPr="00E41047" w:rsidRDefault="00886576" w:rsidP="00886576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458BD580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08A5DCD" w14:textId="20504964" w:rsidR="00886576" w:rsidRPr="00E41047" w:rsidRDefault="00886576" w:rsidP="008865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73D5431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06D3CA06" w14:textId="308681F1" w:rsidR="00886576" w:rsidRPr="00E41047" w:rsidRDefault="00886576" w:rsidP="0088657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5FA0327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6357A0C5" w14:textId="6653B2E7" w:rsidR="00886576" w:rsidRPr="00E41047" w:rsidRDefault="00886576" w:rsidP="0088657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3BF88D9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5F1BA28" w14:textId="7B745021" w:rsidR="00886576" w:rsidRPr="00E41047" w:rsidRDefault="00886576" w:rsidP="0088657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57F7BC1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6BB722D" w14:textId="197D313E" w:rsidR="00886576" w:rsidRPr="00E41047" w:rsidRDefault="00886576" w:rsidP="0088657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0182B1A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A3A3693" w14:textId="344DBB26" w:rsidR="00886576" w:rsidRPr="00E41047" w:rsidRDefault="00886576" w:rsidP="008865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64C6CBB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CF43F23" w14:textId="28D4B20C" w:rsidR="00886576" w:rsidRPr="00E41047" w:rsidRDefault="00886576" w:rsidP="0088657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(3,077)</w:t>
            </w:r>
          </w:p>
        </w:tc>
        <w:tc>
          <w:tcPr>
            <w:tcW w:w="180" w:type="dxa"/>
          </w:tcPr>
          <w:p w14:paraId="71270FA2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28FA5AD" w14:textId="003B08CA" w:rsidR="00886576" w:rsidRPr="00E41047" w:rsidRDefault="00886576" w:rsidP="0088657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BD3A002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AE557A" w14:textId="16A4778B" w:rsidR="00886576" w:rsidRPr="00E41047" w:rsidRDefault="00886576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(3,077)</w:t>
            </w:r>
          </w:p>
        </w:tc>
      </w:tr>
      <w:tr w:rsidR="00886576" w:rsidRPr="003562C4" w14:paraId="712115C2" w14:textId="77777777" w:rsidTr="00F35410">
        <w:trPr>
          <w:cantSplit/>
        </w:trPr>
        <w:tc>
          <w:tcPr>
            <w:tcW w:w="2979" w:type="dxa"/>
          </w:tcPr>
          <w:p w14:paraId="49B30B02" w14:textId="63B5C6DC" w:rsidR="00886576" w:rsidRPr="00E41047" w:rsidRDefault="00886576" w:rsidP="0088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41047">
              <w:rPr>
                <w:rFonts w:ascii="Angsana New" w:hAnsi="Angsan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4BA2BA2" w14:textId="6B52A88B" w:rsidR="00886576" w:rsidRPr="00E41047" w:rsidRDefault="00886576" w:rsidP="00886576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2528D2E0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2E99F1" w14:textId="19D27F13" w:rsidR="00886576" w:rsidRPr="00E41047" w:rsidRDefault="00886576" w:rsidP="008865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8D47FBA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6B34DFDB" w14:textId="312CA466" w:rsidR="00886576" w:rsidRPr="00E41047" w:rsidRDefault="00886576" w:rsidP="0088657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67CB3DE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590D2749" w14:textId="0BBD0196" w:rsidR="00886576" w:rsidRPr="00E41047" w:rsidRDefault="00886576" w:rsidP="0088657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8A8FAFA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5B13265" w14:textId="30BE72C6" w:rsidR="00886576" w:rsidRPr="00E41047" w:rsidRDefault="00886576" w:rsidP="0088657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6,850</w:t>
            </w:r>
          </w:p>
        </w:tc>
        <w:tc>
          <w:tcPr>
            <w:tcW w:w="180" w:type="dxa"/>
          </w:tcPr>
          <w:p w14:paraId="69E723E8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359659A" w14:textId="363D338D" w:rsidR="00886576" w:rsidRPr="00E41047" w:rsidRDefault="00886576" w:rsidP="0088657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3,136</w:t>
            </w:r>
          </w:p>
        </w:tc>
        <w:tc>
          <w:tcPr>
            <w:tcW w:w="180" w:type="dxa"/>
          </w:tcPr>
          <w:p w14:paraId="779BBB7B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744529" w14:textId="51C543D9" w:rsidR="00886576" w:rsidRPr="00E41047" w:rsidRDefault="00886576" w:rsidP="008865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1,692</w:t>
            </w:r>
          </w:p>
        </w:tc>
        <w:tc>
          <w:tcPr>
            <w:tcW w:w="180" w:type="dxa"/>
          </w:tcPr>
          <w:p w14:paraId="038E09E5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1E3B0E" w14:textId="0B52C920" w:rsidR="00886576" w:rsidRPr="00E41047" w:rsidRDefault="00886576" w:rsidP="0088657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1,834</w:t>
            </w:r>
          </w:p>
        </w:tc>
        <w:tc>
          <w:tcPr>
            <w:tcW w:w="180" w:type="dxa"/>
          </w:tcPr>
          <w:p w14:paraId="51CC7003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F1FA88" w14:textId="00C2011B" w:rsidR="00886576" w:rsidRPr="00E41047" w:rsidRDefault="00886576" w:rsidP="0088657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0250C46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549D3D" w14:textId="0006F4A4" w:rsidR="00886576" w:rsidRPr="00E41047" w:rsidRDefault="00886576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13,512</w:t>
            </w:r>
          </w:p>
        </w:tc>
      </w:tr>
      <w:tr w:rsidR="00886576" w:rsidRPr="003562C4" w14:paraId="1B74DD04" w14:textId="77777777" w:rsidTr="00F35410">
        <w:trPr>
          <w:cantSplit/>
        </w:trPr>
        <w:tc>
          <w:tcPr>
            <w:tcW w:w="2979" w:type="dxa"/>
          </w:tcPr>
          <w:p w14:paraId="6ECB0714" w14:textId="59FF699A" w:rsidR="00886576" w:rsidRPr="00E41047" w:rsidRDefault="00886576" w:rsidP="0088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410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และ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DDB85C8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69A84775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CA52CE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7D799FB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153AF074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1274372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2A5333D3" w14:textId="77777777" w:rsidR="00886576" w:rsidRPr="00E41047" w:rsidRDefault="00886576" w:rsidP="0088657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4F7DD19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3E9F1CE" w14:textId="77777777" w:rsidR="00886576" w:rsidRPr="00E41047" w:rsidRDefault="00886576" w:rsidP="0088657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0EE50FE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A5DBFE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2F57032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CDE1A0F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F9AA0DD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A1A4263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C718C6E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B254835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04FD0A0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036CE2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86576" w:rsidRPr="003562C4" w14:paraId="71AA6BA0" w14:textId="77777777">
        <w:trPr>
          <w:cantSplit/>
        </w:trPr>
        <w:tc>
          <w:tcPr>
            <w:tcW w:w="2979" w:type="dxa"/>
          </w:tcPr>
          <w:p w14:paraId="7BA81E66" w14:textId="6159EDD0" w:rsidR="00886576" w:rsidRPr="00E41047" w:rsidRDefault="00886576" w:rsidP="0088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410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00" w:type="dxa"/>
          </w:tcPr>
          <w:p w14:paraId="7BA316D4" w14:textId="29C11C0A" w:rsidR="00886576" w:rsidRPr="00E41047" w:rsidRDefault="00886576" w:rsidP="00886576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(13,552)</w:t>
            </w:r>
          </w:p>
        </w:tc>
        <w:tc>
          <w:tcPr>
            <w:tcW w:w="182" w:type="dxa"/>
          </w:tcPr>
          <w:p w14:paraId="3AAFB2E2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16E694A" w14:textId="4B584CD9" w:rsidR="00886576" w:rsidRPr="00E41047" w:rsidRDefault="00886576" w:rsidP="008865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(46,198)</w:t>
            </w:r>
          </w:p>
        </w:tc>
        <w:tc>
          <w:tcPr>
            <w:tcW w:w="180" w:type="dxa"/>
          </w:tcPr>
          <w:p w14:paraId="03C9DF8D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7291E961" w14:textId="454FCFC6" w:rsidR="00886576" w:rsidRPr="00E41047" w:rsidRDefault="00886576" w:rsidP="0088657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(2,832)</w:t>
            </w:r>
          </w:p>
        </w:tc>
        <w:tc>
          <w:tcPr>
            <w:tcW w:w="180" w:type="dxa"/>
          </w:tcPr>
          <w:p w14:paraId="62B32CAC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0EC5BBCC" w14:textId="12446A54" w:rsidR="00886576" w:rsidRPr="00E41047" w:rsidRDefault="00886576" w:rsidP="0088657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(819,544)</w:t>
            </w:r>
          </w:p>
        </w:tc>
        <w:tc>
          <w:tcPr>
            <w:tcW w:w="180" w:type="dxa"/>
          </w:tcPr>
          <w:p w14:paraId="52C23782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FD84B1E" w14:textId="23A7A728" w:rsidR="00886576" w:rsidRPr="00E41047" w:rsidRDefault="00886576" w:rsidP="0088657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(1,187,116)</w:t>
            </w:r>
          </w:p>
        </w:tc>
        <w:tc>
          <w:tcPr>
            <w:tcW w:w="180" w:type="dxa"/>
          </w:tcPr>
          <w:p w14:paraId="27C6B663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D4FAA71" w14:textId="16059DD5" w:rsidR="00886576" w:rsidRPr="00E41047" w:rsidRDefault="00886576" w:rsidP="0088657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(117,617)</w:t>
            </w:r>
          </w:p>
        </w:tc>
        <w:tc>
          <w:tcPr>
            <w:tcW w:w="180" w:type="dxa"/>
          </w:tcPr>
          <w:p w14:paraId="444A668D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54CFD38" w14:textId="2C61CBA5" w:rsidR="00886576" w:rsidRPr="00E41047" w:rsidRDefault="00886576" w:rsidP="008865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(48,767)</w:t>
            </w:r>
          </w:p>
        </w:tc>
        <w:tc>
          <w:tcPr>
            <w:tcW w:w="180" w:type="dxa"/>
          </w:tcPr>
          <w:p w14:paraId="259B50EB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27C1FB6" w14:textId="0B649EAD" w:rsidR="00886576" w:rsidRPr="00E41047" w:rsidRDefault="00886576" w:rsidP="0088657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(61,296)</w:t>
            </w:r>
          </w:p>
        </w:tc>
        <w:tc>
          <w:tcPr>
            <w:tcW w:w="180" w:type="dxa"/>
          </w:tcPr>
          <w:p w14:paraId="7ED968DF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5993875" w14:textId="53E00949" w:rsidR="00886576" w:rsidRPr="00E41047" w:rsidRDefault="00886576" w:rsidP="0088657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217CDAD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3A325A" w14:textId="73248FA5" w:rsidR="00886576" w:rsidRPr="00E41047" w:rsidRDefault="00886576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(2,296,922)</w:t>
            </w:r>
          </w:p>
        </w:tc>
      </w:tr>
      <w:tr w:rsidR="00886576" w:rsidRPr="003562C4" w14:paraId="3E827AAF" w14:textId="77777777">
        <w:trPr>
          <w:cantSplit/>
        </w:trPr>
        <w:tc>
          <w:tcPr>
            <w:tcW w:w="2979" w:type="dxa"/>
          </w:tcPr>
          <w:p w14:paraId="0B8FE682" w14:textId="1836AD7F" w:rsidR="00886576" w:rsidRPr="00E41047" w:rsidRDefault="00886576" w:rsidP="0088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4104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2A8ACDA3" w14:textId="34487DC4" w:rsidR="00886576" w:rsidRPr="00E41047" w:rsidRDefault="00886576" w:rsidP="00886576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9FFB9D6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289157E" w14:textId="43B436A9" w:rsidR="00886576" w:rsidRPr="00E41047" w:rsidRDefault="00886576" w:rsidP="008865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65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(3,255)</w:t>
            </w:r>
          </w:p>
        </w:tc>
        <w:tc>
          <w:tcPr>
            <w:tcW w:w="180" w:type="dxa"/>
          </w:tcPr>
          <w:p w14:paraId="700A58F0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5802EB0B" w14:textId="71C71539" w:rsidR="00886576" w:rsidRPr="00E41047" w:rsidRDefault="00886576" w:rsidP="0088657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657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(1,369)</w:t>
            </w:r>
          </w:p>
        </w:tc>
        <w:tc>
          <w:tcPr>
            <w:tcW w:w="180" w:type="dxa"/>
          </w:tcPr>
          <w:p w14:paraId="02FFE894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2E8A389A" w14:textId="57AFEB00" w:rsidR="00886576" w:rsidRPr="00E41047" w:rsidRDefault="008B7749" w:rsidP="0088657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77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(37,106)</w:t>
            </w:r>
          </w:p>
        </w:tc>
        <w:tc>
          <w:tcPr>
            <w:tcW w:w="180" w:type="dxa"/>
          </w:tcPr>
          <w:p w14:paraId="07AA46B1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A669725" w14:textId="522CEBFA" w:rsidR="00886576" w:rsidRPr="00E41047" w:rsidRDefault="008B7749" w:rsidP="0088657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774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(68,417)</w:t>
            </w:r>
          </w:p>
        </w:tc>
        <w:tc>
          <w:tcPr>
            <w:tcW w:w="180" w:type="dxa"/>
          </w:tcPr>
          <w:p w14:paraId="3CC12BAD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9B55F64" w14:textId="38FDE988" w:rsidR="00886576" w:rsidRPr="00E41047" w:rsidRDefault="008B7749" w:rsidP="0088657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774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(5,184)</w:t>
            </w:r>
          </w:p>
        </w:tc>
        <w:tc>
          <w:tcPr>
            <w:tcW w:w="180" w:type="dxa"/>
          </w:tcPr>
          <w:p w14:paraId="1E196D7A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089953F" w14:textId="4D85D40F" w:rsidR="00886576" w:rsidRPr="00E41047" w:rsidRDefault="008B7749" w:rsidP="008865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774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(5,66</w:t>
            </w:r>
            <w:r w:rsidR="004676C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8B774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92F6701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A8F7864" w14:textId="332B159B" w:rsidR="00886576" w:rsidRPr="00E41047" w:rsidRDefault="008B7749" w:rsidP="0088657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774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7505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2,526</w:t>
            </w:r>
            <w:r w:rsidRPr="008B774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D0A64CD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2C9E976" w14:textId="759C4987" w:rsidR="00886576" w:rsidRPr="00E41047" w:rsidRDefault="008B7749" w:rsidP="0088657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170E174E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A0D11A" w14:textId="4F76CEA0" w:rsidR="00886576" w:rsidRPr="00E41047" w:rsidRDefault="008B7749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77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2228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123,</w:t>
            </w:r>
            <w:r w:rsidR="00846EE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  <w:r w:rsidR="00F407D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8B77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886576" w:rsidRPr="003562C4" w14:paraId="65F44481" w14:textId="77777777">
        <w:trPr>
          <w:cantSplit/>
        </w:trPr>
        <w:tc>
          <w:tcPr>
            <w:tcW w:w="2979" w:type="dxa"/>
          </w:tcPr>
          <w:p w14:paraId="6D1DD37B" w14:textId="04AA99CA" w:rsidR="00886576" w:rsidRPr="00E41047" w:rsidRDefault="00886576" w:rsidP="0088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41047">
              <w:rPr>
                <w:rFonts w:ascii="Angsana New" w:hAnsi="Angsana New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2C470793" w14:textId="1A79335F" w:rsidR="00886576" w:rsidRPr="00E41047" w:rsidRDefault="008B7749" w:rsidP="00886576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BFA6FD7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1A151FE" w14:textId="36B4769D" w:rsidR="00886576" w:rsidRPr="00E41047" w:rsidRDefault="008B7749" w:rsidP="008865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74D32A4D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640AD28B" w14:textId="44373A3B" w:rsidR="00886576" w:rsidRPr="00E41047" w:rsidRDefault="008B7749" w:rsidP="0088657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0E3C0108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2F003DEA" w14:textId="15C1B111" w:rsidR="00886576" w:rsidRPr="00E41047" w:rsidRDefault="008B7749" w:rsidP="0088657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375401B7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CD29CCD" w14:textId="42B2A587" w:rsidR="00886576" w:rsidRPr="00E41047" w:rsidRDefault="008B7749" w:rsidP="0088657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D63DB7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40A55C6" w14:textId="5A850967" w:rsidR="00886576" w:rsidRPr="00E41047" w:rsidRDefault="008B7749" w:rsidP="0088657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893A90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A98718A" w14:textId="3CC69AB2" w:rsidR="00886576" w:rsidRPr="00E41047" w:rsidRDefault="00332DF3" w:rsidP="008865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48A30F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EA44DE5" w14:textId="51C9032D" w:rsidR="00886576" w:rsidRPr="00E41047" w:rsidRDefault="008B7749" w:rsidP="0088657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774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3E3CD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4,437</w:t>
            </w:r>
            <w:r w:rsidRPr="008B774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04CFCB1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486FC7A" w14:textId="2A29762F" w:rsidR="00886576" w:rsidRPr="00E41047" w:rsidRDefault="008B7749" w:rsidP="0088657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3990968F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ECB54D" w14:textId="027A4CC0" w:rsidR="00886576" w:rsidRPr="00E41047" w:rsidRDefault="008B7749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77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22289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4,437</w:t>
            </w:r>
            <w:r w:rsidRPr="008B77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886576" w:rsidRPr="003562C4" w14:paraId="062FE8CD" w14:textId="77777777" w:rsidTr="00E41047">
        <w:trPr>
          <w:cantSplit/>
        </w:trPr>
        <w:tc>
          <w:tcPr>
            <w:tcW w:w="2979" w:type="dxa"/>
          </w:tcPr>
          <w:p w14:paraId="4EF2DCE9" w14:textId="1FDA8ACA" w:rsidR="00886576" w:rsidRPr="00E41047" w:rsidRDefault="00886576" w:rsidP="0088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41047">
              <w:rPr>
                <w:rFonts w:ascii="Angsana New" w:hAnsi="Angsan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11C3E4" w14:textId="309C25C5" w:rsidR="00886576" w:rsidRPr="00E41047" w:rsidRDefault="008B7749" w:rsidP="00886576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294D53A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C4CBEB" w14:textId="7161B521" w:rsidR="00886576" w:rsidRPr="00E41047" w:rsidRDefault="008B7749" w:rsidP="008865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72CFB28A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25014382" w14:textId="4C6EA687" w:rsidR="00886576" w:rsidRPr="00E41047" w:rsidRDefault="008B7749" w:rsidP="0088657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3C8790F1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37D048AA" w14:textId="4BF7667A" w:rsidR="00886576" w:rsidRPr="00E41047" w:rsidRDefault="008B7749" w:rsidP="0088657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4C8076CD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75A7687" w14:textId="6D234390" w:rsidR="00886576" w:rsidRPr="00E41047" w:rsidRDefault="008B7749" w:rsidP="0088657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4821400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4620AF" w14:textId="02DAFC49" w:rsidR="00886576" w:rsidRPr="00E41047" w:rsidRDefault="008B7749" w:rsidP="0088657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774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</w:t>
            </w:r>
          </w:p>
        </w:tc>
        <w:tc>
          <w:tcPr>
            <w:tcW w:w="180" w:type="dxa"/>
          </w:tcPr>
          <w:p w14:paraId="3660CDDD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C66D87" w14:textId="154CDFCE" w:rsidR="00886576" w:rsidRPr="00E41047" w:rsidRDefault="008B7749" w:rsidP="008865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774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</w:t>
            </w:r>
            <w:r w:rsidR="00F407D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964B081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D4243F" w14:textId="2E2A7D67" w:rsidR="00886576" w:rsidRPr="00E41047" w:rsidRDefault="008B7749" w:rsidP="0088657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774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2,639</w:t>
            </w:r>
          </w:p>
        </w:tc>
        <w:tc>
          <w:tcPr>
            <w:tcW w:w="180" w:type="dxa"/>
          </w:tcPr>
          <w:p w14:paraId="237F677F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B2281C" w14:textId="7CE3E511" w:rsidR="00886576" w:rsidRPr="00E41047" w:rsidRDefault="008B7749" w:rsidP="0088657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72B9A41E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DA0CF5" w14:textId="55061C95" w:rsidR="00886576" w:rsidRPr="00E41047" w:rsidRDefault="008B7749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774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3,46</w:t>
            </w:r>
            <w:r w:rsidR="00332D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886576" w:rsidRPr="003562C4" w14:paraId="3D362308" w14:textId="77777777" w:rsidTr="00E41047">
        <w:trPr>
          <w:cantSplit/>
        </w:trPr>
        <w:tc>
          <w:tcPr>
            <w:tcW w:w="2979" w:type="dxa"/>
          </w:tcPr>
          <w:p w14:paraId="55635ABF" w14:textId="2D8557E3" w:rsidR="00886576" w:rsidRPr="00E41047" w:rsidRDefault="00886576" w:rsidP="0088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410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F9D2ED2" w14:textId="1451D429" w:rsidR="00886576" w:rsidRPr="00E41047" w:rsidRDefault="008B7749" w:rsidP="00886576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B774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(13,552)</w:t>
            </w:r>
          </w:p>
        </w:tc>
        <w:tc>
          <w:tcPr>
            <w:tcW w:w="182" w:type="dxa"/>
          </w:tcPr>
          <w:p w14:paraId="2C1A1B89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09F2A2B" w14:textId="2F624D97" w:rsidR="00886576" w:rsidRPr="00E41047" w:rsidRDefault="008B7749" w:rsidP="008865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B774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(49,453)</w:t>
            </w:r>
          </w:p>
        </w:tc>
        <w:tc>
          <w:tcPr>
            <w:tcW w:w="180" w:type="dxa"/>
          </w:tcPr>
          <w:p w14:paraId="75216D76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1E7150C4" w14:textId="2BAE06CC" w:rsidR="00886576" w:rsidRPr="00E41047" w:rsidRDefault="008B7749" w:rsidP="0088657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B774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(4,201)</w:t>
            </w:r>
          </w:p>
        </w:tc>
        <w:tc>
          <w:tcPr>
            <w:tcW w:w="180" w:type="dxa"/>
          </w:tcPr>
          <w:p w14:paraId="7C3428D2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780EF446" w14:textId="49945ECE" w:rsidR="00886576" w:rsidRPr="00E41047" w:rsidRDefault="008B7749" w:rsidP="0088657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B774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(856,650)</w:t>
            </w:r>
          </w:p>
        </w:tc>
        <w:tc>
          <w:tcPr>
            <w:tcW w:w="180" w:type="dxa"/>
          </w:tcPr>
          <w:p w14:paraId="70BE2886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A2589B3" w14:textId="6648C8A2" w:rsidR="00886576" w:rsidRPr="00E41047" w:rsidRDefault="008B7749" w:rsidP="0088657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B774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(1,255,533)</w:t>
            </w:r>
          </w:p>
        </w:tc>
        <w:tc>
          <w:tcPr>
            <w:tcW w:w="180" w:type="dxa"/>
          </w:tcPr>
          <w:p w14:paraId="1D207CF5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266902F" w14:textId="7498DA8D" w:rsidR="00886576" w:rsidRPr="00E41047" w:rsidRDefault="008B7749" w:rsidP="0088657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B774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(122,787)</w:t>
            </w:r>
          </w:p>
        </w:tc>
        <w:tc>
          <w:tcPr>
            <w:tcW w:w="180" w:type="dxa"/>
          </w:tcPr>
          <w:p w14:paraId="33B611FF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ADD42F2" w14:textId="0F324C20" w:rsidR="00886576" w:rsidRPr="00E41047" w:rsidRDefault="008B7749" w:rsidP="008865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B774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(53,620)</w:t>
            </w:r>
          </w:p>
        </w:tc>
        <w:tc>
          <w:tcPr>
            <w:tcW w:w="180" w:type="dxa"/>
          </w:tcPr>
          <w:p w14:paraId="455E308E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9798E21" w14:textId="79B47A94" w:rsidR="00886576" w:rsidRPr="00E41047" w:rsidRDefault="008B7749" w:rsidP="0088657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B774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(65,620)</w:t>
            </w:r>
          </w:p>
        </w:tc>
        <w:tc>
          <w:tcPr>
            <w:tcW w:w="180" w:type="dxa"/>
          </w:tcPr>
          <w:p w14:paraId="574E59F5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3DE0144" w14:textId="1BCF8750" w:rsidR="00886576" w:rsidRPr="00E41047" w:rsidRDefault="008B7749" w:rsidP="0088657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</w:tcPr>
          <w:p w14:paraId="26E371CF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E91DF72" w14:textId="1AF9A92C" w:rsidR="00886576" w:rsidRPr="00E41047" w:rsidRDefault="008B7749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B774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(2,421,416)</w:t>
            </w:r>
          </w:p>
        </w:tc>
      </w:tr>
      <w:tr w:rsidR="00886576" w:rsidRPr="003562C4" w14:paraId="2E01F674" w14:textId="77777777" w:rsidTr="00E41047">
        <w:trPr>
          <w:cantSplit/>
        </w:trPr>
        <w:tc>
          <w:tcPr>
            <w:tcW w:w="2979" w:type="dxa"/>
          </w:tcPr>
          <w:p w14:paraId="42DF0F6D" w14:textId="34F74510" w:rsidR="00886576" w:rsidRPr="00E41047" w:rsidRDefault="00886576" w:rsidP="0088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25FA2F7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29FB9375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54AC0D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2593036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429B5804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C8C6778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116A5484" w14:textId="77777777" w:rsidR="00886576" w:rsidRPr="00E41047" w:rsidRDefault="00886576" w:rsidP="0088657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7391156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35AF1BA" w14:textId="77777777" w:rsidR="00886576" w:rsidRPr="00E41047" w:rsidRDefault="00886576" w:rsidP="0088657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2F82C1B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C10936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8B2AC4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AF48C59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B928CC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5ED454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047987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7B6EFCF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01AA1C8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BD375F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86576" w:rsidRPr="003562C4" w14:paraId="5723ABB4" w14:textId="77777777" w:rsidTr="00E41047">
        <w:trPr>
          <w:cantSplit/>
        </w:trPr>
        <w:tc>
          <w:tcPr>
            <w:tcW w:w="2979" w:type="dxa"/>
          </w:tcPr>
          <w:p w14:paraId="5FC1B439" w14:textId="3866A31E" w:rsidR="00886576" w:rsidRPr="00E41047" w:rsidRDefault="00886576" w:rsidP="0088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4104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252BC9BF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BE77277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91EFD0D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4DE8994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7850D2E5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FB79D1E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5213608A" w14:textId="77777777" w:rsidR="00886576" w:rsidRPr="00E41047" w:rsidRDefault="00886576" w:rsidP="0088657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C6B6367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ED13504" w14:textId="77777777" w:rsidR="00886576" w:rsidRPr="00E41047" w:rsidRDefault="00886576" w:rsidP="0088657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AEBC90C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28CAF18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A260E79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106213C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335B638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E9C3765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A05E840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FAB9F77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6116542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4666454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86576" w:rsidRPr="003562C4" w14:paraId="0741EDE1" w14:textId="77777777" w:rsidTr="00E41047">
        <w:trPr>
          <w:cantSplit/>
        </w:trPr>
        <w:tc>
          <w:tcPr>
            <w:tcW w:w="2979" w:type="dxa"/>
          </w:tcPr>
          <w:p w14:paraId="3F6A1259" w14:textId="2F1EAB47" w:rsidR="00886576" w:rsidRPr="00E41047" w:rsidRDefault="00886576" w:rsidP="0088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410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E410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วันที่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E410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34EA75D" w14:textId="59EC032F" w:rsidR="00886576" w:rsidRPr="00E41047" w:rsidRDefault="00886576" w:rsidP="00886576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302,603</w:t>
            </w:r>
          </w:p>
        </w:tc>
        <w:tc>
          <w:tcPr>
            <w:tcW w:w="182" w:type="dxa"/>
          </w:tcPr>
          <w:p w14:paraId="5B777C1E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1E162DE" w14:textId="7DA6F092" w:rsidR="00886576" w:rsidRPr="00E41047" w:rsidRDefault="00886576" w:rsidP="008865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26,080</w:t>
            </w:r>
          </w:p>
        </w:tc>
        <w:tc>
          <w:tcPr>
            <w:tcW w:w="180" w:type="dxa"/>
          </w:tcPr>
          <w:p w14:paraId="0E9A9B92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14:paraId="5C4ED700" w14:textId="18792B28" w:rsidR="00886576" w:rsidRPr="00E41047" w:rsidRDefault="00886576" w:rsidP="0088657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7,266</w:t>
            </w:r>
          </w:p>
        </w:tc>
        <w:tc>
          <w:tcPr>
            <w:tcW w:w="180" w:type="dxa"/>
          </w:tcPr>
          <w:p w14:paraId="579B0639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</w:tcPr>
          <w:p w14:paraId="714A8FC5" w14:textId="79F45693" w:rsidR="00886576" w:rsidRPr="00E41047" w:rsidRDefault="00886576" w:rsidP="0088657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266,518</w:t>
            </w:r>
          </w:p>
        </w:tc>
        <w:tc>
          <w:tcPr>
            <w:tcW w:w="180" w:type="dxa"/>
          </w:tcPr>
          <w:p w14:paraId="547A7B51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9D9AAEA" w14:textId="767CB13A" w:rsidR="00886576" w:rsidRPr="00E41047" w:rsidRDefault="00886576" w:rsidP="0088657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577,710</w:t>
            </w:r>
          </w:p>
        </w:tc>
        <w:tc>
          <w:tcPr>
            <w:tcW w:w="180" w:type="dxa"/>
          </w:tcPr>
          <w:p w14:paraId="2E7EC0B4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FB3903B" w14:textId="4F683A09" w:rsidR="00886576" w:rsidRPr="00E41047" w:rsidRDefault="00886576" w:rsidP="0088657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19,631</w:t>
            </w:r>
          </w:p>
        </w:tc>
        <w:tc>
          <w:tcPr>
            <w:tcW w:w="180" w:type="dxa"/>
          </w:tcPr>
          <w:p w14:paraId="36B11548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28A2992" w14:textId="1E531F40" w:rsidR="00886576" w:rsidRPr="00E41047" w:rsidRDefault="00886576" w:rsidP="008865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14,184</w:t>
            </w:r>
          </w:p>
        </w:tc>
        <w:tc>
          <w:tcPr>
            <w:tcW w:w="180" w:type="dxa"/>
          </w:tcPr>
          <w:p w14:paraId="4969ABA4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5EA981A" w14:textId="0FAEA6E2" w:rsidR="00886576" w:rsidRPr="00E41047" w:rsidRDefault="00886576" w:rsidP="0088657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2,390</w:t>
            </w:r>
          </w:p>
        </w:tc>
        <w:tc>
          <w:tcPr>
            <w:tcW w:w="180" w:type="dxa"/>
          </w:tcPr>
          <w:p w14:paraId="43DA225E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26552FB" w14:textId="00617582" w:rsidR="00886576" w:rsidRPr="00E41047" w:rsidRDefault="00886576" w:rsidP="0088657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48,553</w:t>
            </w:r>
          </w:p>
        </w:tc>
        <w:tc>
          <w:tcPr>
            <w:tcW w:w="180" w:type="dxa"/>
          </w:tcPr>
          <w:p w14:paraId="242D3111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4C01065" w14:textId="48FC8DC5" w:rsidR="00886576" w:rsidRPr="00E41047" w:rsidRDefault="00886576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1,264,935</w:t>
            </w:r>
          </w:p>
        </w:tc>
      </w:tr>
      <w:tr w:rsidR="00886576" w:rsidRPr="003562C4" w14:paraId="4069DC0E" w14:textId="77777777" w:rsidTr="00E41047">
        <w:trPr>
          <w:cantSplit/>
        </w:trPr>
        <w:tc>
          <w:tcPr>
            <w:tcW w:w="2979" w:type="dxa"/>
          </w:tcPr>
          <w:p w14:paraId="2A03D9C4" w14:textId="261075BA" w:rsidR="00886576" w:rsidRPr="00E41047" w:rsidRDefault="00886576" w:rsidP="00886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410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E410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วันที่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E410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70C603D9" w14:textId="596A3CC8" w:rsidR="00886576" w:rsidRPr="00E41047" w:rsidRDefault="008B7749" w:rsidP="00886576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B774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309,744</w:t>
            </w:r>
          </w:p>
        </w:tc>
        <w:tc>
          <w:tcPr>
            <w:tcW w:w="182" w:type="dxa"/>
          </w:tcPr>
          <w:p w14:paraId="778E9F41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35807188" w14:textId="50832394" w:rsidR="00886576" w:rsidRPr="00E41047" w:rsidRDefault="008B7749" w:rsidP="008865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B774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22,825</w:t>
            </w:r>
          </w:p>
        </w:tc>
        <w:tc>
          <w:tcPr>
            <w:tcW w:w="180" w:type="dxa"/>
          </w:tcPr>
          <w:p w14:paraId="1B903E0F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double" w:sz="4" w:space="0" w:color="auto"/>
              <w:bottom w:val="double" w:sz="4" w:space="0" w:color="auto"/>
            </w:tcBorders>
          </w:tcPr>
          <w:p w14:paraId="07A97C27" w14:textId="6ECE1CF8" w:rsidR="00886576" w:rsidRPr="00E41047" w:rsidRDefault="008B7749" w:rsidP="0088657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B774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6,623</w:t>
            </w:r>
          </w:p>
        </w:tc>
        <w:tc>
          <w:tcPr>
            <w:tcW w:w="180" w:type="dxa"/>
          </w:tcPr>
          <w:p w14:paraId="0C0C8836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double" w:sz="4" w:space="0" w:color="auto"/>
              <w:bottom w:val="double" w:sz="4" w:space="0" w:color="auto"/>
            </w:tcBorders>
          </w:tcPr>
          <w:p w14:paraId="57D24141" w14:textId="777923E6" w:rsidR="00886576" w:rsidRPr="00E41047" w:rsidRDefault="008B7749" w:rsidP="0088657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B774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289,081</w:t>
            </w:r>
          </w:p>
        </w:tc>
        <w:tc>
          <w:tcPr>
            <w:tcW w:w="180" w:type="dxa"/>
          </w:tcPr>
          <w:p w14:paraId="381E38F3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7A7B900D" w14:textId="646C2E67" w:rsidR="00886576" w:rsidRPr="00E41047" w:rsidRDefault="008B7749" w:rsidP="00886576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B774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545,568</w:t>
            </w:r>
          </w:p>
        </w:tc>
        <w:tc>
          <w:tcPr>
            <w:tcW w:w="180" w:type="dxa"/>
          </w:tcPr>
          <w:p w14:paraId="71523164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793DAE1B" w14:textId="2E98638A" w:rsidR="00886576" w:rsidRPr="00E41047" w:rsidRDefault="008B7749" w:rsidP="00886576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B774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20,666</w:t>
            </w:r>
          </w:p>
        </w:tc>
        <w:tc>
          <w:tcPr>
            <w:tcW w:w="180" w:type="dxa"/>
          </w:tcPr>
          <w:p w14:paraId="4E4D277C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00F0AC9F" w14:textId="4DF825FD" w:rsidR="00886576" w:rsidRPr="00E41047" w:rsidRDefault="008B7749" w:rsidP="00886576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B774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13,942</w:t>
            </w:r>
          </w:p>
        </w:tc>
        <w:tc>
          <w:tcPr>
            <w:tcW w:w="180" w:type="dxa"/>
          </w:tcPr>
          <w:p w14:paraId="2C1B0ACF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247A5FC6" w14:textId="6D6ABDE0" w:rsidR="00886576" w:rsidRPr="00E41047" w:rsidRDefault="008B7749" w:rsidP="0088657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B774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5,176</w:t>
            </w:r>
          </w:p>
        </w:tc>
        <w:tc>
          <w:tcPr>
            <w:tcW w:w="180" w:type="dxa"/>
          </w:tcPr>
          <w:p w14:paraId="05B8F33B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2357D46C" w14:textId="4862CDAC" w:rsidR="00886576" w:rsidRPr="00E41047" w:rsidRDefault="008B7749" w:rsidP="00886576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B774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41,595</w:t>
            </w:r>
          </w:p>
        </w:tc>
        <w:tc>
          <w:tcPr>
            <w:tcW w:w="180" w:type="dxa"/>
          </w:tcPr>
          <w:p w14:paraId="7B7CF4FB" w14:textId="77777777" w:rsidR="00886576" w:rsidRPr="00E41047" w:rsidRDefault="00886576" w:rsidP="00886576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3CF3D28" w14:textId="7E76DAE5" w:rsidR="00886576" w:rsidRPr="00E41047" w:rsidRDefault="008B7749" w:rsidP="0088657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B774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1,255,220</w:t>
            </w:r>
          </w:p>
        </w:tc>
      </w:tr>
    </w:tbl>
    <w:p w14:paraId="119F78D7" w14:textId="6CE9C09B" w:rsidR="00153FF2" w:rsidRPr="00F35410" w:rsidRDefault="00CF16D7" w:rsidP="00F35410">
      <w:pPr>
        <w:sectPr w:rsidR="00153FF2" w:rsidRPr="00F35410" w:rsidSect="00B37ACE">
          <w:headerReference w:type="default" r:id="rId23"/>
          <w:footerReference w:type="default" r:id="rId2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br w:type="page"/>
      </w:r>
      <w:bookmarkEnd w:id="1"/>
    </w:p>
    <w:p w14:paraId="2DEB8D9F" w14:textId="2F6481F0" w:rsidR="001116CF" w:rsidRPr="003C47FE" w:rsidRDefault="001116CF" w:rsidP="001116CF">
      <w:pPr>
        <w:pStyle w:val="a0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  <w:r w:rsidRPr="003C47FE">
        <w:rPr>
          <w:rFonts w:ascii="Angsana New" w:hAnsi="Angsana New" w:cs="Angsana New"/>
          <w:cs/>
          <w:lang w:val="en-US"/>
        </w:rPr>
        <w:t>ราคาทรัพย์สินของ</w:t>
      </w:r>
      <w:r w:rsidR="00566CCB">
        <w:rPr>
          <w:rFonts w:ascii="Angsana New" w:hAnsi="Angsana New" w:cs="Angsana New" w:hint="cs"/>
          <w:cs/>
          <w:lang w:val="en-US"/>
        </w:rPr>
        <w:t>กลุ่ม</w:t>
      </w:r>
      <w:r w:rsidRPr="003C47FE">
        <w:rPr>
          <w:rFonts w:ascii="Angsana New" w:hAnsi="Angsana New" w:cs="Angsana New"/>
          <w:cs/>
          <w:lang w:val="en-US"/>
        </w:rPr>
        <w:t>บริษัท ซึ่งได้คิด</w:t>
      </w:r>
      <w:r w:rsidRPr="003C47FE">
        <w:rPr>
          <w:rFonts w:ascii="Angsana New" w:hAnsi="Angsana New" w:cs="Angsana New"/>
          <w:cs/>
        </w:rPr>
        <w:t xml:space="preserve">ค่าเสื่อมราคาเต็มจำนวนแล้ว แต่ยังคงใช้งานจนถึง </w:t>
      </w:r>
      <w:r w:rsidRPr="0033386E">
        <w:rPr>
          <w:rFonts w:ascii="Angsana New" w:hAnsi="Angsana New" w:cs="Angsana New"/>
          <w:cs/>
        </w:rPr>
        <w:t xml:space="preserve">ณ วันที่ </w:t>
      </w:r>
      <w:r w:rsidR="004B5E68" w:rsidRPr="004B5E68">
        <w:rPr>
          <w:rFonts w:ascii="Angsana New" w:hAnsi="Angsana New" w:cs="Angsana New"/>
          <w:lang w:val="en-US"/>
        </w:rPr>
        <w:t>31</w:t>
      </w:r>
      <w:r w:rsidRPr="0033386E">
        <w:rPr>
          <w:rFonts w:ascii="Angsana New" w:hAnsi="Angsana New" w:cs="Angsana New" w:hint="cs"/>
          <w:cs/>
        </w:rPr>
        <w:t xml:space="preserve"> </w:t>
      </w:r>
      <w:r w:rsidRPr="0033386E">
        <w:rPr>
          <w:rFonts w:ascii="Angsana New" w:hAnsi="Angsana New" w:cs="Angsana New"/>
          <w:cs/>
        </w:rPr>
        <w:t xml:space="preserve">ธันวาคม </w:t>
      </w:r>
      <w:r w:rsidR="004B5E68" w:rsidRPr="004B5E68">
        <w:rPr>
          <w:rFonts w:ascii="Angsana New" w:hAnsi="Angsana New" w:cs="Angsana New"/>
          <w:lang w:val="en-US"/>
        </w:rPr>
        <w:t>256</w:t>
      </w:r>
      <w:r w:rsidR="000C48C4">
        <w:rPr>
          <w:rFonts w:ascii="Angsana New" w:hAnsi="Angsana New" w:cs="Angsana New"/>
          <w:lang w:val="en-US"/>
        </w:rPr>
        <w:t>8</w:t>
      </w:r>
      <w:r w:rsidRPr="0033386E">
        <w:rPr>
          <w:rFonts w:ascii="Angsana New" w:hAnsi="Angsana New" w:cs="Angsana New"/>
          <w:lang w:val="en-US"/>
        </w:rPr>
        <w:t xml:space="preserve"> </w:t>
      </w:r>
      <w:r w:rsidRPr="0033386E">
        <w:rPr>
          <w:rFonts w:ascii="Angsana New" w:hAnsi="Angsana New" w:cs="Angsana New"/>
          <w:cs/>
        </w:rPr>
        <w:t>มีจำนวน</w:t>
      </w:r>
      <w:r w:rsidR="00534961">
        <w:rPr>
          <w:rFonts w:ascii="Angsana New" w:hAnsi="Angsana New" w:cs="Angsana New" w:hint="cs"/>
          <w:cs/>
        </w:rPr>
        <w:t xml:space="preserve"> </w:t>
      </w:r>
      <w:r w:rsidR="00617C5A" w:rsidRPr="00C55CC0">
        <w:rPr>
          <w:rFonts w:ascii="Angsana New" w:hAnsi="Angsana New" w:cs="Angsana New"/>
          <w:lang w:val="en-US"/>
        </w:rPr>
        <w:t>998</w:t>
      </w:r>
      <w:r w:rsidR="00C55CC0" w:rsidRPr="00C55CC0">
        <w:rPr>
          <w:rFonts w:ascii="Angsana New" w:hAnsi="Angsana New" w:cs="Angsana New"/>
          <w:lang w:val="en-US"/>
        </w:rPr>
        <w:t>.5</w:t>
      </w:r>
      <w:r w:rsidR="00534961" w:rsidRPr="00C55CC0">
        <w:rPr>
          <w:rFonts w:ascii="Angsana New" w:hAnsi="Angsana New" w:cs="Angsana New"/>
          <w:lang w:val="en-US"/>
        </w:rPr>
        <w:t xml:space="preserve"> </w:t>
      </w:r>
      <w:r w:rsidRPr="00C55CC0">
        <w:rPr>
          <w:rFonts w:ascii="Angsana New" w:hAnsi="Angsana New" w:cs="Angsana New"/>
          <w:cs/>
          <w:lang w:val="en-US"/>
        </w:rPr>
        <w:t>ล้าน</w:t>
      </w:r>
      <w:r w:rsidRPr="0033386E">
        <w:rPr>
          <w:rFonts w:ascii="Angsana New" w:hAnsi="Angsana New" w:cs="Angsana New"/>
          <w:cs/>
        </w:rPr>
        <w:t xml:space="preserve">บาท </w:t>
      </w:r>
      <w:r w:rsidRPr="0033386E">
        <w:rPr>
          <w:rFonts w:ascii="Angsana New" w:hAnsi="Angsana New" w:cs="Angsana New"/>
          <w:i/>
          <w:iCs/>
          <w:cs/>
          <w:lang w:val="en-US"/>
        </w:rPr>
        <w:t>(</w:t>
      </w:r>
      <w:r w:rsidR="004B5E68" w:rsidRPr="004B5E68">
        <w:rPr>
          <w:rFonts w:ascii="Angsana New" w:hAnsi="Angsana New" w:cs="Angsana New"/>
          <w:i/>
          <w:iCs/>
          <w:lang w:val="en-US"/>
        </w:rPr>
        <w:t>256</w:t>
      </w:r>
      <w:r w:rsidR="00CF07C7">
        <w:rPr>
          <w:rFonts w:ascii="Angsana New" w:hAnsi="Angsana New" w:cs="Angsana New"/>
          <w:i/>
          <w:iCs/>
          <w:lang w:val="en-US"/>
        </w:rPr>
        <w:t>7</w:t>
      </w:r>
      <w:r w:rsidRPr="00080A5A">
        <w:rPr>
          <w:rFonts w:ascii="Angsana New" w:hAnsi="Angsana New" w:cs="Angsana New"/>
          <w:i/>
          <w:iCs/>
          <w:lang w:val="en-US"/>
        </w:rPr>
        <w:t>:</w:t>
      </w:r>
      <w:r w:rsidR="00F33047" w:rsidRPr="00080A5A">
        <w:rPr>
          <w:rFonts w:ascii="Angsana New" w:hAnsi="Angsana New" w:cs="Angsana New"/>
          <w:i/>
          <w:iCs/>
          <w:lang w:val="en-US"/>
        </w:rPr>
        <w:t xml:space="preserve"> </w:t>
      </w:r>
      <w:r w:rsidR="00CF07C7" w:rsidRPr="00080A5A">
        <w:rPr>
          <w:rFonts w:ascii="Angsana New" w:hAnsi="Angsana New" w:cs="Angsana New"/>
          <w:i/>
          <w:iCs/>
          <w:lang w:val="en-US"/>
        </w:rPr>
        <w:t>98</w:t>
      </w:r>
      <w:r w:rsidR="00080A5A" w:rsidRPr="00080A5A">
        <w:rPr>
          <w:rFonts w:ascii="Angsana New" w:hAnsi="Angsana New" w:cs="Angsana New"/>
          <w:i/>
          <w:iCs/>
          <w:lang w:val="en-US"/>
        </w:rPr>
        <w:t>1.5</w:t>
      </w:r>
      <w:r w:rsidR="00EC1D41" w:rsidRPr="00080A5A">
        <w:rPr>
          <w:rFonts w:ascii="Angsana New" w:hAnsi="Angsana New" w:cs="Angsana New"/>
          <w:i/>
          <w:iCs/>
          <w:lang w:val="en-US"/>
        </w:rPr>
        <w:t xml:space="preserve"> </w:t>
      </w:r>
      <w:r w:rsidRPr="00080A5A">
        <w:rPr>
          <w:rFonts w:ascii="Angsana New" w:hAnsi="Angsana New" w:cs="Angsana New"/>
          <w:i/>
          <w:iCs/>
          <w:cs/>
          <w:lang w:val="en-US"/>
        </w:rPr>
        <w:t>ล้าน</w:t>
      </w:r>
      <w:r w:rsidRPr="0033386E">
        <w:rPr>
          <w:rFonts w:ascii="Angsana New" w:hAnsi="Angsana New" w:cs="Angsana New"/>
          <w:i/>
          <w:iCs/>
          <w:cs/>
          <w:lang w:val="en-US"/>
        </w:rPr>
        <w:t>บาท)</w:t>
      </w:r>
    </w:p>
    <w:p w14:paraId="40A4EB79" w14:textId="77777777" w:rsidR="001116CF" w:rsidRPr="00CE546B" w:rsidRDefault="001116CF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11EA4B37" w14:textId="6A8DF490" w:rsidR="001116CF" w:rsidRPr="00D27BA7" w:rsidRDefault="001116CF" w:rsidP="00111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17C5A">
        <w:rPr>
          <w:rFonts w:ascii="Angsana New" w:hAnsi="Angsana New"/>
          <w:sz w:val="30"/>
          <w:szCs w:val="30"/>
          <w:cs/>
        </w:rPr>
        <w:t>ระบบผลิตน้ำเพื่ออุตสาหกรรมและระบบสาธารณูปโภคที่จังหวัดนครรา</w:t>
      </w:r>
      <w:r w:rsidR="00E31D3C" w:rsidRPr="00617C5A">
        <w:rPr>
          <w:rFonts w:ascii="Angsana New" w:hAnsi="Angsana New"/>
          <w:sz w:val="30"/>
          <w:szCs w:val="30"/>
        </w:rPr>
        <w:tab/>
      </w:r>
      <w:r w:rsidRPr="00617C5A">
        <w:rPr>
          <w:rFonts w:ascii="Angsana New" w:hAnsi="Angsana New"/>
          <w:sz w:val="30"/>
          <w:szCs w:val="30"/>
          <w:cs/>
        </w:rPr>
        <w:t>ชสีมา</w:t>
      </w:r>
      <w:r w:rsidRPr="00617C5A">
        <w:rPr>
          <w:rFonts w:ascii="Angsana New" w:hAnsi="Angsana New"/>
          <w:sz w:val="30"/>
          <w:szCs w:val="30"/>
        </w:rPr>
        <w:t xml:space="preserve"> </w:t>
      </w:r>
      <w:r w:rsidRPr="00617C5A">
        <w:rPr>
          <w:rFonts w:ascii="Angsana New" w:hAnsi="Angsana New"/>
          <w:sz w:val="30"/>
          <w:szCs w:val="30"/>
          <w:cs/>
        </w:rPr>
        <w:t xml:space="preserve">ซึ่งมีราคาทุน </w:t>
      </w:r>
      <w:r w:rsidR="004B5E68" w:rsidRPr="00617C5A">
        <w:rPr>
          <w:rFonts w:ascii="Angsana New" w:hAnsi="Angsana New"/>
          <w:sz w:val="30"/>
          <w:szCs w:val="30"/>
        </w:rPr>
        <w:t>4</w:t>
      </w:r>
      <w:r w:rsidR="00617C5A">
        <w:rPr>
          <w:rFonts w:ascii="Angsana New" w:hAnsi="Angsana New"/>
          <w:sz w:val="30"/>
          <w:szCs w:val="30"/>
        </w:rPr>
        <w:t>99</w:t>
      </w:r>
      <w:r w:rsidR="00984784" w:rsidRPr="00617C5A">
        <w:rPr>
          <w:rFonts w:ascii="Angsana New" w:hAnsi="Angsana New"/>
          <w:sz w:val="30"/>
          <w:szCs w:val="30"/>
        </w:rPr>
        <w:t>.</w:t>
      </w:r>
      <w:r w:rsidR="00617C5A">
        <w:rPr>
          <w:rFonts w:ascii="Angsana New" w:hAnsi="Angsana New"/>
          <w:sz w:val="30"/>
          <w:szCs w:val="30"/>
        </w:rPr>
        <w:t>3</w:t>
      </w:r>
      <w:r w:rsidR="00690B41" w:rsidRPr="00617C5A">
        <w:rPr>
          <w:rFonts w:ascii="Angsana New" w:hAnsi="Angsana New"/>
          <w:sz w:val="30"/>
          <w:szCs w:val="30"/>
          <w:cs/>
        </w:rPr>
        <w:t xml:space="preserve"> </w:t>
      </w:r>
      <w:r w:rsidRPr="00617C5A">
        <w:rPr>
          <w:rFonts w:ascii="Angsana New" w:hAnsi="Angsana New"/>
          <w:sz w:val="30"/>
          <w:szCs w:val="30"/>
          <w:cs/>
        </w:rPr>
        <w:t>ล้านบาทและ</w:t>
      </w:r>
      <w:r w:rsidRPr="00617C5A">
        <w:rPr>
          <w:rFonts w:ascii="Angsana New" w:hAnsi="Angsana New"/>
          <w:sz w:val="30"/>
          <w:szCs w:val="30"/>
        </w:rPr>
        <w:br/>
      </w:r>
      <w:r w:rsidRPr="00617C5A">
        <w:rPr>
          <w:rFonts w:ascii="Angsana New" w:hAnsi="Angsana New"/>
          <w:sz w:val="30"/>
          <w:szCs w:val="30"/>
          <w:cs/>
        </w:rPr>
        <w:t xml:space="preserve">ค่าเสื่อมราคาสะสม </w:t>
      </w:r>
      <w:r w:rsidR="004B5E68" w:rsidRPr="00617C5A">
        <w:rPr>
          <w:rFonts w:ascii="Angsana New" w:hAnsi="Angsana New"/>
          <w:sz w:val="30"/>
          <w:szCs w:val="30"/>
        </w:rPr>
        <w:t>2</w:t>
      </w:r>
      <w:r w:rsidR="00617C5A">
        <w:rPr>
          <w:rFonts w:ascii="Angsana New" w:hAnsi="Angsana New"/>
          <w:sz w:val="30"/>
          <w:szCs w:val="30"/>
        </w:rPr>
        <w:t>24</w:t>
      </w:r>
      <w:r w:rsidR="00984784" w:rsidRPr="00617C5A">
        <w:rPr>
          <w:rFonts w:ascii="Angsana New" w:hAnsi="Angsana New"/>
          <w:sz w:val="30"/>
          <w:szCs w:val="30"/>
        </w:rPr>
        <w:t>.</w:t>
      </w:r>
      <w:r w:rsidR="002275A1">
        <w:rPr>
          <w:rFonts w:ascii="Angsana New" w:hAnsi="Angsana New"/>
          <w:sz w:val="30"/>
          <w:szCs w:val="30"/>
        </w:rPr>
        <w:t>1</w:t>
      </w:r>
      <w:r w:rsidRPr="00617C5A">
        <w:rPr>
          <w:rFonts w:ascii="Angsana New" w:hAnsi="Angsana New"/>
          <w:sz w:val="30"/>
          <w:szCs w:val="30"/>
        </w:rPr>
        <w:t xml:space="preserve"> </w:t>
      </w:r>
      <w:r w:rsidRPr="00617C5A">
        <w:rPr>
          <w:rFonts w:ascii="Angsana New" w:hAnsi="Angsana New"/>
          <w:sz w:val="30"/>
          <w:szCs w:val="30"/>
          <w:cs/>
        </w:rPr>
        <w:t>ล้านบาท</w:t>
      </w:r>
      <w:r w:rsidRPr="00617C5A">
        <w:rPr>
          <w:rFonts w:ascii="Angsana New" w:hAnsi="Angsana New"/>
          <w:sz w:val="30"/>
          <w:szCs w:val="30"/>
        </w:rPr>
        <w:t xml:space="preserve"> </w:t>
      </w:r>
      <w:r w:rsidRPr="00617C5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B5E68" w:rsidRPr="00617C5A">
        <w:rPr>
          <w:rFonts w:ascii="Angsana New" w:hAnsi="Angsana New"/>
          <w:sz w:val="30"/>
          <w:szCs w:val="30"/>
        </w:rPr>
        <w:t>31</w:t>
      </w:r>
      <w:r w:rsidRPr="00617C5A">
        <w:rPr>
          <w:rFonts w:ascii="Angsana New" w:hAnsi="Angsana New"/>
          <w:sz w:val="30"/>
          <w:szCs w:val="30"/>
        </w:rPr>
        <w:t xml:space="preserve"> </w:t>
      </w:r>
      <w:r w:rsidRPr="00617C5A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5E68" w:rsidRPr="00617C5A">
        <w:rPr>
          <w:rFonts w:ascii="Angsana New" w:hAnsi="Angsana New"/>
          <w:sz w:val="30"/>
          <w:szCs w:val="30"/>
        </w:rPr>
        <w:t>256</w:t>
      </w:r>
      <w:r w:rsidR="00617C5A">
        <w:rPr>
          <w:rFonts w:ascii="Angsana New" w:hAnsi="Angsana New"/>
          <w:sz w:val="30"/>
          <w:szCs w:val="30"/>
        </w:rPr>
        <w:t>8</w:t>
      </w:r>
      <w:r w:rsidRPr="00617C5A">
        <w:rPr>
          <w:rFonts w:ascii="Angsana New" w:hAnsi="Angsana New"/>
          <w:sz w:val="30"/>
          <w:szCs w:val="30"/>
          <w:cs/>
        </w:rPr>
        <w:t xml:space="preserve"> ยังใช้งานไม่เต็มประสิทธิภาพ ปัจจัยดังกล่าวเป็น</w:t>
      </w:r>
      <w:r w:rsidRPr="00617C5A">
        <w:rPr>
          <w:rFonts w:ascii="Angsana New" w:hAnsi="Angsana New"/>
          <w:sz w:val="30"/>
          <w:szCs w:val="30"/>
        </w:rPr>
        <w:br/>
      </w:r>
      <w:r w:rsidRPr="00617C5A">
        <w:rPr>
          <w:rFonts w:ascii="Angsana New" w:hAnsi="Angsana New"/>
          <w:sz w:val="30"/>
          <w:szCs w:val="30"/>
          <w:cs/>
        </w:rPr>
        <w:t>ข้อบ่งชี้ของการด้อยค่า</w:t>
      </w:r>
    </w:p>
    <w:p w14:paraId="645430AE" w14:textId="77777777" w:rsidR="001116CF" w:rsidRPr="00CE546B" w:rsidRDefault="001116CF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0CDC69CB" w14:textId="4CE38A8B" w:rsidR="001116CF" w:rsidRDefault="001116CF" w:rsidP="00111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27BA7">
        <w:rPr>
          <w:rFonts w:ascii="Angsana New" w:hAnsi="Angsana New"/>
          <w:sz w:val="30"/>
          <w:szCs w:val="30"/>
          <w:cs/>
        </w:rPr>
        <w:t>ผู้บริหาร</w:t>
      </w:r>
      <w:r w:rsidRPr="00D27BA7">
        <w:rPr>
          <w:rFonts w:ascii="Angsana New" w:hAnsi="Angsana New" w:hint="cs"/>
          <w:sz w:val="30"/>
          <w:szCs w:val="30"/>
          <w:cs/>
        </w:rPr>
        <w:t>ได้มีการทบทวนและ</w:t>
      </w:r>
      <w:r w:rsidRPr="00D27BA7">
        <w:rPr>
          <w:rFonts w:ascii="Angsana New" w:hAnsi="Angsana New"/>
          <w:sz w:val="30"/>
          <w:szCs w:val="30"/>
          <w:cs/>
        </w:rPr>
        <w:t>ทดสอบการด้อยค่า</w:t>
      </w:r>
      <w:r w:rsidRPr="00D27BA7">
        <w:rPr>
          <w:rFonts w:ascii="Angsana New" w:hAnsi="Angsana New" w:hint="cs"/>
          <w:sz w:val="30"/>
          <w:szCs w:val="30"/>
          <w:cs/>
        </w:rPr>
        <w:t xml:space="preserve">ของสินทรัพย์ที่มีข้อบ่งชี้ของการด้อยค่า </w:t>
      </w:r>
      <w:r w:rsidRPr="00D27BA7">
        <w:rPr>
          <w:rFonts w:ascii="Angsana New" w:hAnsi="Angsana New"/>
          <w:sz w:val="30"/>
          <w:szCs w:val="30"/>
          <w:cs/>
        </w:rPr>
        <w:t>โดยกำหนดมูลค่าที่คาดว่าจะได้รับคืนจากมูลค่า</w:t>
      </w:r>
      <w:r w:rsidRPr="00D27BA7">
        <w:rPr>
          <w:rFonts w:ascii="Angsana New" w:hAnsi="Angsana New" w:hint="cs"/>
          <w:sz w:val="30"/>
          <w:szCs w:val="30"/>
          <w:cs/>
        </w:rPr>
        <w:t>จากการใช้ของ</w:t>
      </w:r>
      <w:r w:rsidRPr="00D27BA7">
        <w:rPr>
          <w:rFonts w:ascii="Angsana New" w:hAnsi="Angsana New"/>
          <w:sz w:val="30"/>
          <w:szCs w:val="30"/>
          <w:cs/>
        </w:rPr>
        <w:t>ระบบผลิตน้ำเพื่ออุตสาหกรรมและระบบสาธารณูปโภค</w:t>
      </w:r>
      <w:r w:rsidRPr="00D27BA7">
        <w:rPr>
          <w:rFonts w:ascii="Angsana New" w:hAnsi="Angsana New" w:hint="cs"/>
          <w:sz w:val="30"/>
          <w:szCs w:val="30"/>
          <w:cs/>
        </w:rPr>
        <w:t xml:space="preserve">ซึ่งเป็นหน่วยของสินทรัพย์ที่ก่อให้เกิดเงินสด โดยวิธีประมาณการคิดลดกระแสเงินสดในอนาคตซึ่งประเมินโดยผู้ประเมินราคาทรัพย์สินอิสระ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โดยใช้อัตราคิดลดร้อยละ </w:t>
      </w:r>
      <w:r w:rsidR="004B5E68" w:rsidRPr="004B5E68">
        <w:rPr>
          <w:rFonts w:ascii="Angsana New" w:hAnsi="Angsana New"/>
          <w:sz w:val="30"/>
          <w:szCs w:val="30"/>
        </w:rPr>
        <w:t>1</w:t>
      </w:r>
      <w:r w:rsidR="00617C5A">
        <w:rPr>
          <w:rFonts w:ascii="Angsana New" w:hAnsi="Angsana New"/>
          <w:sz w:val="30"/>
          <w:szCs w:val="30"/>
        </w:rPr>
        <w:t>3</w:t>
      </w:r>
      <w:r w:rsidR="00D41651" w:rsidRPr="00D27BA7">
        <w:rPr>
          <w:rFonts w:ascii="Angsana New" w:hAnsi="Angsana New"/>
          <w:sz w:val="30"/>
          <w:szCs w:val="30"/>
        </w:rPr>
        <w:t xml:space="preserve"> </w:t>
      </w:r>
      <w:r w:rsidRPr="00D27BA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B5E68" w:rsidRPr="004B5E68">
        <w:rPr>
          <w:rFonts w:ascii="Angsana New" w:hAnsi="Angsana New" w:hint="cs"/>
          <w:sz w:val="30"/>
          <w:szCs w:val="30"/>
        </w:rPr>
        <w:t>31</w:t>
      </w:r>
      <w:r w:rsidRPr="00D27BA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B5E68" w:rsidRPr="004B5E68">
        <w:rPr>
          <w:rFonts w:ascii="Angsana New" w:hAnsi="Angsana New" w:hint="cs"/>
          <w:sz w:val="30"/>
          <w:szCs w:val="30"/>
        </w:rPr>
        <w:t>256</w:t>
      </w:r>
      <w:r w:rsidR="00972DF1">
        <w:rPr>
          <w:rFonts w:ascii="Angsana New" w:hAnsi="Angsana New"/>
          <w:sz w:val="30"/>
          <w:szCs w:val="30"/>
        </w:rPr>
        <w:t>8</w:t>
      </w:r>
      <w:r w:rsidRPr="00D27BA7">
        <w:rPr>
          <w:rFonts w:ascii="Angsana New" w:hAnsi="Angsana New" w:hint="cs"/>
          <w:sz w:val="30"/>
          <w:szCs w:val="30"/>
          <w:cs/>
        </w:rPr>
        <w:t xml:space="preserve">มูลค่าที่คาดว่าจะได้รับคืนของระบบผลิตน้ำเพื่ออุตสาหกรรมและระบบสาธารณูปโภคต่ำกว่ามูลค่าตามบัญชี เป็นผลให้บริษัทมีค่าเผื่อขาดทุนจากการด้อยค่าจากสินทรัพย์ดังกล่าวจำนวน </w:t>
      </w:r>
      <w:r w:rsidR="00617C5A">
        <w:rPr>
          <w:rFonts w:ascii="Angsana New" w:hAnsi="Angsana New"/>
          <w:sz w:val="30"/>
          <w:szCs w:val="30"/>
        </w:rPr>
        <w:t>77</w:t>
      </w:r>
      <w:r w:rsidR="007776BC">
        <w:rPr>
          <w:rFonts w:ascii="Angsana New" w:hAnsi="Angsana New"/>
          <w:sz w:val="30"/>
          <w:szCs w:val="30"/>
        </w:rPr>
        <w:t>.0</w:t>
      </w:r>
      <w:r w:rsidR="00D27BA7" w:rsidRPr="00D27BA7">
        <w:rPr>
          <w:rFonts w:ascii="Angsana New" w:hAnsi="Angsana New"/>
          <w:sz w:val="30"/>
          <w:szCs w:val="30"/>
        </w:rPr>
        <w:t xml:space="preserve"> </w:t>
      </w:r>
      <w:r w:rsidRPr="00D27BA7">
        <w:rPr>
          <w:rFonts w:ascii="Angsana New" w:hAnsi="Angsana New" w:hint="cs"/>
          <w:sz w:val="30"/>
          <w:szCs w:val="30"/>
          <w:cs/>
        </w:rPr>
        <w:t>ล้านบาท</w:t>
      </w:r>
      <w:r w:rsidRPr="00D27BA7">
        <w:rPr>
          <w:rFonts w:ascii="Angsana New" w:hAnsi="Angsana New"/>
          <w:sz w:val="30"/>
          <w:szCs w:val="30"/>
        </w:rPr>
        <w:t xml:space="preserve"> </w:t>
      </w:r>
      <w:r w:rsidRPr="00D27BA7">
        <w:rPr>
          <w:rFonts w:ascii="Angsana New" w:hAnsi="Angsana New" w:hint="cs"/>
          <w:sz w:val="30"/>
          <w:szCs w:val="30"/>
          <w:cs/>
        </w:rPr>
        <w:t>และ</w:t>
      </w:r>
      <w:r w:rsidR="00617C5A">
        <w:rPr>
          <w:rFonts w:ascii="Angsana New" w:hAnsi="Angsana New"/>
          <w:sz w:val="30"/>
          <w:szCs w:val="30"/>
        </w:rPr>
        <w:t xml:space="preserve"> 59</w:t>
      </w:r>
      <w:r w:rsidR="007776BC">
        <w:rPr>
          <w:rFonts w:ascii="Angsana New" w:hAnsi="Angsana New"/>
          <w:sz w:val="30"/>
          <w:szCs w:val="30"/>
        </w:rPr>
        <w:t>.0</w:t>
      </w:r>
      <w:r w:rsidR="00972DF1">
        <w:rPr>
          <w:rFonts w:ascii="Angsana New" w:hAnsi="Angsana New"/>
          <w:sz w:val="30"/>
          <w:szCs w:val="30"/>
        </w:rPr>
        <w:t xml:space="preserve"> </w:t>
      </w:r>
      <w:r w:rsidRPr="00D27BA7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Pr="00D27BA7">
        <w:rPr>
          <w:rFonts w:ascii="Angsana New" w:hAnsi="Angsana New"/>
          <w:sz w:val="30"/>
          <w:szCs w:val="30"/>
        </w:rPr>
        <w:t xml:space="preserve"> </w:t>
      </w:r>
      <w:r w:rsidRPr="00D27BA7">
        <w:rPr>
          <w:rFonts w:ascii="Angsana New" w:hAnsi="Angsana New"/>
          <w:i/>
          <w:iCs/>
          <w:sz w:val="30"/>
          <w:szCs w:val="30"/>
        </w:rPr>
        <w:t>(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256</w:t>
      </w:r>
      <w:r w:rsidR="00972DF1">
        <w:rPr>
          <w:rFonts w:ascii="Angsana New" w:hAnsi="Angsana New"/>
          <w:i/>
          <w:iCs/>
          <w:sz w:val="30"/>
          <w:szCs w:val="30"/>
        </w:rPr>
        <w:t>7</w:t>
      </w:r>
      <w:r w:rsidRPr="00D27BA7">
        <w:rPr>
          <w:rFonts w:ascii="Angsana New" w:hAnsi="Angsana New"/>
          <w:i/>
          <w:iCs/>
          <w:sz w:val="30"/>
          <w:szCs w:val="30"/>
        </w:rPr>
        <w:t xml:space="preserve">: 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77</w:t>
      </w:r>
      <w:r w:rsidR="00D10FC8">
        <w:rPr>
          <w:rFonts w:ascii="Angsana New" w:hAnsi="Angsana New"/>
          <w:i/>
          <w:iCs/>
          <w:sz w:val="30"/>
          <w:szCs w:val="30"/>
        </w:rPr>
        <w:t>.0</w:t>
      </w:r>
      <w:r w:rsidRPr="00D27BA7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และ 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59</w:t>
      </w:r>
      <w:r w:rsidR="00D10FC8">
        <w:rPr>
          <w:rFonts w:ascii="Angsana New" w:hAnsi="Angsana New"/>
          <w:i/>
          <w:iCs/>
          <w:sz w:val="30"/>
          <w:szCs w:val="30"/>
        </w:rPr>
        <w:t>.0</w:t>
      </w:r>
      <w:r w:rsidRPr="00D27BA7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ตามลำดับ)</w:t>
      </w:r>
      <w:r>
        <w:rPr>
          <w:rFonts w:ascii="Angsana New" w:hAnsi="Angsana New"/>
          <w:sz w:val="30"/>
          <w:szCs w:val="30"/>
        </w:rPr>
        <w:t xml:space="preserve"> </w:t>
      </w:r>
    </w:p>
    <w:p w14:paraId="7ED33768" w14:textId="77777777" w:rsidR="001116CF" w:rsidRPr="00CE546B" w:rsidRDefault="001116CF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0801867F" w14:textId="6568BA55" w:rsidR="001116CF" w:rsidRPr="00FB6820" w:rsidRDefault="001116CF" w:rsidP="007B58BE">
      <w:pPr>
        <w:pStyle w:val="FSContent"/>
      </w:pPr>
      <w:r w:rsidRPr="00FB6820">
        <w:rPr>
          <w:cs/>
        </w:rPr>
        <w:t xml:space="preserve">นอกจากนี้บริษัทมีที่ดินบางส่วนซึ่งใช้ประโยชน์ไม่ได้ ปัจจัยดังกล่าวเป็นข้อบ่งชี้ของการด้อยค่า ณ วันที่ </w:t>
      </w:r>
      <w:r>
        <w:rPr>
          <w:cs/>
        </w:rPr>
        <w:br/>
      </w:r>
      <w:r w:rsidR="004B5E68" w:rsidRPr="004B5E68">
        <w:t>31</w:t>
      </w:r>
      <w:r w:rsidRPr="00B26D93">
        <w:t xml:space="preserve"> </w:t>
      </w:r>
      <w:r w:rsidRPr="00B26D93">
        <w:rPr>
          <w:cs/>
        </w:rPr>
        <w:t xml:space="preserve">ธันวาคม </w:t>
      </w:r>
      <w:r w:rsidR="004B5E68" w:rsidRPr="004B5E68">
        <w:t>256</w:t>
      </w:r>
      <w:r w:rsidR="00972DF1">
        <w:t>8</w:t>
      </w:r>
      <w:r w:rsidRPr="00B26D93">
        <w:rPr>
          <w:cs/>
        </w:rPr>
        <w:t xml:space="preserve"> ที่ดินดังกล่าวมีราคาทุน </w:t>
      </w:r>
      <w:r w:rsidR="00617C5A">
        <w:t>13.</w:t>
      </w:r>
      <w:r w:rsidR="00F03D9D">
        <w:t>6</w:t>
      </w:r>
      <w:r w:rsidR="00690B41" w:rsidRPr="00B26D93">
        <w:rPr>
          <w:cs/>
        </w:rPr>
        <w:t xml:space="preserve"> </w:t>
      </w:r>
      <w:r w:rsidRPr="00B26D93">
        <w:rPr>
          <w:cs/>
        </w:rPr>
        <w:t>ล้านบาท</w:t>
      </w:r>
      <w:r w:rsidRPr="00B26D93">
        <w:t xml:space="preserve"> </w:t>
      </w:r>
      <w:r w:rsidR="00172425" w:rsidRPr="00B26D93">
        <w:rPr>
          <w:i/>
          <w:iCs/>
        </w:rPr>
        <w:t>(</w:t>
      </w:r>
      <w:r w:rsidR="00172425" w:rsidRPr="004B5E68">
        <w:rPr>
          <w:i/>
          <w:iCs/>
        </w:rPr>
        <w:t>256</w:t>
      </w:r>
      <w:r w:rsidR="00972DF1">
        <w:rPr>
          <w:i/>
          <w:iCs/>
        </w:rPr>
        <w:t>7</w:t>
      </w:r>
      <w:r w:rsidR="00172425" w:rsidRPr="00B26D93">
        <w:rPr>
          <w:i/>
          <w:iCs/>
        </w:rPr>
        <w:t xml:space="preserve">: </w:t>
      </w:r>
      <w:r w:rsidR="00172425" w:rsidRPr="004B5E68">
        <w:rPr>
          <w:i/>
          <w:iCs/>
        </w:rPr>
        <w:t>13</w:t>
      </w:r>
      <w:r w:rsidR="00172425" w:rsidRPr="00B26D93">
        <w:rPr>
          <w:i/>
          <w:iCs/>
        </w:rPr>
        <w:t>.</w:t>
      </w:r>
      <w:r w:rsidR="00F03D9D">
        <w:rPr>
          <w:i/>
          <w:iCs/>
        </w:rPr>
        <w:t>6</w:t>
      </w:r>
      <w:r w:rsidR="00172425" w:rsidRPr="00B26D93">
        <w:rPr>
          <w:i/>
          <w:iCs/>
        </w:rPr>
        <w:t xml:space="preserve"> </w:t>
      </w:r>
      <w:r w:rsidR="00172425" w:rsidRPr="00B26D93">
        <w:rPr>
          <w:rFonts w:hint="cs"/>
          <w:i/>
          <w:iCs/>
          <w:cs/>
        </w:rPr>
        <w:t>ล้านบาท)</w:t>
      </w:r>
      <w:r w:rsidR="00172425">
        <w:rPr>
          <w:rFonts w:hint="cs"/>
          <w:cs/>
        </w:rPr>
        <w:t xml:space="preserve"> </w:t>
      </w:r>
      <w:r w:rsidRPr="00B26D93">
        <w:rPr>
          <w:rFonts w:hint="cs"/>
          <w:cs/>
        </w:rPr>
        <w:t>และค่าเผื่อ</w:t>
      </w:r>
      <w:r w:rsidRPr="00B26D93">
        <w:rPr>
          <w:cs/>
        </w:rPr>
        <w:t>ขาดทุน</w:t>
      </w:r>
      <w:r w:rsidRPr="00B26D93">
        <w:rPr>
          <w:rFonts w:hint="cs"/>
          <w:cs/>
        </w:rPr>
        <w:t>จากการด้อยค่า</w:t>
      </w:r>
      <w:r w:rsidRPr="00B26D93">
        <w:rPr>
          <w:cs/>
        </w:rPr>
        <w:t>จำนวน</w:t>
      </w:r>
      <w:r w:rsidR="00D27BA7" w:rsidRPr="00B26D93">
        <w:t xml:space="preserve"> </w:t>
      </w:r>
      <w:r w:rsidR="00617C5A">
        <w:t>13.</w:t>
      </w:r>
      <w:r w:rsidR="00F03D9D">
        <w:t>6</w:t>
      </w:r>
      <w:r w:rsidR="00617C5A" w:rsidRPr="00B26D93">
        <w:rPr>
          <w:cs/>
        </w:rPr>
        <w:t xml:space="preserve"> </w:t>
      </w:r>
      <w:r w:rsidRPr="00B26D93">
        <w:rPr>
          <w:rFonts w:hint="cs"/>
          <w:cs/>
        </w:rPr>
        <w:t>ล้า</w:t>
      </w:r>
      <w:r w:rsidR="00EC1D41" w:rsidRPr="00B26D93">
        <w:rPr>
          <w:rFonts w:hint="cs"/>
          <w:cs/>
        </w:rPr>
        <w:t>นบ</w:t>
      </w:r>
      <w:r w:rsidRPr="00B26D93">
        <w:rPr>
          <w:rFonts w:hint="cs"/>
          <w:cs/>
        </w:rPr>
        <w:t>าท</w:t>
      </w:r>
      <w:r w:rsidRPr="00B26D93">
        <w:t xml:space="preserve"> </w:t>
      </w:r>
      <w:r w:rsidR="007B58BE">
        <w:t xml:space="preserve"> </w:t>
      </w:r>
      <w:r w:rsidRPr="00B26D93">
        <w:rPr>
          <w:i/>
          <w:iCs/>
        </w:rPr>
        <w:t>(</w:t>
      </w:r>
      <w:r w:rsidR="004B5E68" w:rsidRPr="004B5E68">
        <w:rPr>
          <w:i/>
          <w:iCs/>
        </w:rPr>
        <w:t>256</w:t>
      </w:r>
      <w:r w:rsidR="00972DF1">
        <w:rPr>
          <w:i/>
          <w:iCs/>
        </w:rPr>
        <w:t>7</w:t>
      </w:r>
      <w:r w:rsidRPr="00B26D93">
        <w:rPr>
          <w:i/>
          <w:iCs/>
        </w:rPr>
        <w:t xml:space="preserve">: </w:t>
      </w:r>
      <w:r w:rsidR="004B5E68" w:rsidRPr="004B5E68">
        <w:rPr>
          <w:i/>
          <w:iCs/>
        </w:rPr>
        <w:t>13</w:t>
      </w:r>
      <w:r w:rsidRPr="00B26D93">
        <w:rPr>
          <w:i/>
          <w:iCs/>
        </w:rPr>
        <w:t>.</w:t>
      </w:r>
      <w:r w:rsidR="00F03D9D">
        <w:rPr>
          <w:i/>
          <w:iCs/>
        </w:rPr>
        <w:t>6</w:t>
      </w:r>
      <w:r w:rsidRPr="00B26D93">
        <w:rPr>
          <w:i/>
          <w:iCs/>
        </w:rPr>
        <w:t xml:space="preserve"> </w:t>
      </w:r>
      <w:r w:rsidRPr="00B26D93">
        <w:rPr>
          <w:rFonts w:hint="cs"/>
          <w:i/>
          <w:iCs/>
          <w:cs/>
        </w:rPr>
        <w:t>ล้านบาท)</w:t>
      </w:r>
    </w:p>
    <w:p w14:paraId="3D917766" w14:textId="77777777" w:rsidR="001116CF" w:rsidRPr="00CE546B" w:rsidRDefault="001116CF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  <w:cs/>
        </w:rPr>
      </w:pPr>
    </w:p>
    <w:p w14:paraId="109E65EA" w14:textId="77777777"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27B87E07" w14:textId="77777777" w:rsidR="007D014D" w:rsidRPr="00CE546B" w:rsidRDefault="007D014D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6BC798F9" w14:textId="6A52F5FE" w:rsidR="007D014D" w:rsidRPr="003C47FE" w:rsidRDefault="007D014D" w:rsidP="007D014D">
      <w:pPr>
        <w:pStyle w:val="a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3C47FE">
        <w:rPr>
          <w:rFonts w:ascii="Angsana New" w:hAnsi="Angsana New" w:cs="Angsana New"/>
          <w:cs/>
          <w:lang w:val="en-US"/>
        </w:rPr>
        <w:t>บริษัทได้จำนองที่ดินบางแปลง รวมทั้งโครงการระบบผลิตน้ำเพื่อการอุตสาหกรรม</w:t>
      </w:r>
      <w:r w:rsidRPr="003C47FE">
        <w:rPr>
          <w:rFonts w:ascii="Angsana New" w:hAnsi="Angsana New" w:cs="Angsana New"/>
          <w:lang w:val="en-US"/>
        </w:rPr>
        <w:t xml:space="preserve"> </w:t>
      </w:r>
      <w:r w:rsidRPr="003C47FE">
        <w:rPr>
          <w:rFonts w:ascii="Angsana New" w:hAnsi="Angsana New" w:cs="Angsana New"/>
          <w:cs/>
          <w:lang w:val="en-US"/>
        </w:rPr>
        <w:t xml:space="preserve">ระบบบำบัดน้ำเสีย เครื่องจักรและอุปกรณ์ </w:t>
      </w:r>
      <w:r w:rsidR="004E111C">
        <w:rPr>
          <w:rFonts w:ascii="Angsana New" w:hAnsi="Angsana New" w:cs="Angsana New" w:hint="cs"/>
          <w:cs/>
          <w:lang w:val="en-US"/>
        </w:rPr>
        <w:t xml:space="preserve">ที่ดินส่วนกลางเพื่อการสาธารณูปโภคบางแปลง </w:t>
      </w:r>
      <w:r w:rsidRPr="003C47FE">
        <w:rPr>
          <w:rFonts w:ascii="Angsana New" w:hAnsi="Angsana New" w:cs="Angsana New"/>
          <w:cs/>
          <w:lang w:val="en-US"/>
        </w:rPr>
        <w:t>เพื่อค้ำประกันวงเงินสินเชื่อที่ได้รับจาก</w:t>
      </w:r>
      <w:r w:rsidR="00DF7E88">
        <w:rPr>
          <w:rFonts w:ascii="Angsana New" w:hAnsi="Angsana New" w:cs="Angsana New"/>
          <w:lang w:val="en-US"/>
        </w:rPr>
        <w:br/>
      </w:r>
      <w:r w:rsidRPr="003C47FE">
        <w:rPr>
          <w:rFonts w:ascii="Angsana New" w:hAnsi="Angsana New" w:cs="Angsana New"/>
          <w:cs/>
          <w:lang w:val="en-US"/>
        </w:rPr>
        <w:t>สถาบันการเงินในประเทศบางแห่ง</w:t>
      </w:r>
      <w:r w:rsidR="00545221">
        <w:rPr>
          <w:rFonts w:ascii="Angsana New" w:hAnsi="Angsana New" w:cs="Angsana New" w:hint="cs"/>
          <w:cs/>
          <w:lang w:val="en-US"/>
        </w:rPr>
        <w:t xml:space="preserve"> </w:t>
      </w:r>
      <w:r w:rsidRPr="003C47FE">
        <w:rPr>
          <w:rFonts w:ascii="Angsana New" w:hAnsi="Angsana New" w:cs="Angsana New"/>
          <w:lang w:val="en-US"/>
        </w:rPr>
        <w:t>(</w:t>
      </w:r>
      <w:r w:rsidRPr="003C47FE">
        <w:rPr>
          <w:rFonts w:ascii="Angsana New" w:hAnsi="Angsana New" w:cs="Angsana New"/>
          <w:cs/>
          <w:lang w:val="en-US"/>
        </w:rPr>
        <w:t>หมายเหตุ</w:t>
      </w:r>
      <w:r w:rsidR="00C817E6">
        <w:rPr>
          <w:rFonts w:ascii="Angsana New" w:hAnsi="Angsana New" w:cs="Angsana New" w:hint="cs"/>
          <w:cs/>
          <w:lang w:val="en-US"/>
        </w:rPr>
        <w:t>ประกอบงบการเงิน</w:t>
      </w:r>
      <w:r w:rsidR="00C817E6" w:rsidRPr="005E1229">
        <w:rPr>
          <w:rFonts w:ascii="Angsana New" w:hAnsi="Angsana New" w:cs="Angsana New" w:hint="cs"/>
          <w:cs/>
          <w:lang w:val="en-US"/>
        </w:rPr>
        <w:t>ข้อ</w:t>
      </w:r>
      <w:r w:rsidRPr="005E1229">
        <w:rPr>
          <w:rFonts w:ascii="Angsana New" w:hAnsi="Angsana New" w:cs="Angsana New"/>
          <w:cs/>
          <w:lang w:val="en-US"/>
        </w:rPr>
        <w:t xml:space="preserve"> </w:t>
      </w:r>
      <w:r w:rsidR="004B5E68" w:rsidRPr="004B5E68">
        <w:rPr>
          <w:rFonts w:ascii="Angsana New" w:hAnsi="Angsana New" w:cs="Angsana New"/>
          <w:lang w:val="en-US"/>
        </w:rPr>
        <w:t>1</w:t>
      </w:r>
      <w:r w:rsidR="002A34F8">
        <w:rPr>
          <w:rFonts w:ascii="Angsana New" w:hAnsi="Angsana New" w:cs="Angsana New"/>
          <w:lang w:val="en-US"/>
        </w:rPr>
        <w:t>4</w:t>
      </w:r>
      <w:r w:rsidRPr="003C47FE">
        <w:rPr>
          <w:rFonts w:ascii="Angsana New" w:hAnsi="Angsana New" w:cs="Angsana New"/>
          <w:lang w:val="en-US"/>
        </w:rPr>
        <w:t>)</w:t>
      </w:r>
    </w:p>
    <w:p w14:paraId="63447EC4" w14:textId="77777777" w:rsidR="007D014D" w:rsidRPr="00CE546B" w:rsidRDefault="007D014D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55C01E36" w14:textId="77777777" w:rsidR="000F3AB2" w:rsidRPr="000F3AB2" w:rsidRDefault="000F3AB2" w:rsidP="007D01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F3AB2">
        <w:rPr>
          <w:rFonts w:ascii="Angsana New" w:hAnsi="Angsana New" w:hint="cs"/>
          <w:i/>
          <w:iCs/>
          <w:sz w:val="30"/>
          <w:szCs w:val="30"/>
          <w:cs/>
        </w:rPr>
        <w:t>เงินอุดหนุนรัฐบาลรอตัดบัญชี</w:t>
      </w:r>
    </w:p>
    <w:p w14:paraId="4653E4DE" w14:textId="77777777" w:rsidR="000F3AB2" w:rsidRPr="00CE546B" w:rsidRDefault="000F3AB2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1B7FFE07" w14:textId="219486C0" w:rsidR="007D014D" w:rsidRDefault="007D014D" w:rsidP="007D01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บริษัทได้รับเงินอุดหนุนโครงการระหว่างก่อสร้างระบบป้องกันอุทกภัยจากกระทรวงอุตสาหกรรม และได้รับอนุมัติเงินอุดหนุนโครงการสนับสนุนการลงทุนเพื่อปรับปรุงเครื่องจักร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โดยบริษัทบันทึกเป็นรายได้เงินอุดหนุนจากรัฐบาลรอตัดบัญชีใน</w:t>
      </w:r>
      <w:r w:rsidR="007C2992">
        <w:rPr>
          <w:rFonts w:ascii="Angsana New" w:hAnsi="Angsana New"/>
          <w:sz w:val="30"/>
          <w:szCs w:val="30"/>
          <w:cs/>
        </w:rPr>
        <w:t>งบฐานะการเงิน</w:t>
      </w:r>
      <w:r w:rsidRPr="003C47FE">
        <w:rPr>
          <w:rFonts w:ascii="Angsana New" w:hAnsi="Angsana New"/>
          <w:sz w:val="30"/>
          <w:szCs w:val="30"/>
          <w:cs/>
        </w:rPr>
        <w:t xml:space="preserve"> และรับรู้เป็นรายได้ตามวิธีเส้นตรงตลอ</w:t>
      </w:r>
      <w:r w:rsidR="00B621D2">
        <w:rPr>
          <w:rFonts w:ascii="Angsana New" w:hAnsi="Angsana New"/>
          <w:sz w:val="30"/>
          <w:szCs w:val="30"/>
        </w:rPr>
        <w:tab/>
      </w:r>
      <w:r w:rsidRPr="003C47FE">
        <w:rPr>
          <w:rFonts w:ascii="Angsana New" w:hAnsi="Angsana New"/>
          <w:sz w:val="30"/>
          <w:szCs w:val="30"/>
          <w:cs/>
        </w:rPr>
        <w:t>ดอายุการให้ประโยชน์ของสินทรัพย์</w:t>
      </w:r>
    </w:p>
    <w:p w14:paraId="1841232B" w14:textId="77777777" w:rsidR="000F7154" w:rsidRPr="00DE5684" w:rsidRDefault="007D014D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E5684">
        <w:rPr>
          <w:rFonts w:ascii="Angsana New" w:hAnsi="Angsana New"/>
          <w:b/>
          <w:sz w:val="30"/>
          <w:szCs w:val="30"/>
          <w:cs/>
        </w:rPr>
        <w:t>เงินอุดหนุนจากรัฐบาลรอตัดบัญชีสรุปได้ดังนี้</w:t>
      </w:r>
    </w:p>
    <w:p w14:paraId="15EEED2F" w14:textId="77777777" w:rsidR="003E565F" w:rsidRPr="00CE546B" w:rsidRDefault="003E565F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69"/>
        <w:gridCol w:w="1192"/>
        <w:gridCol w:w="270"/>
        <w:gridCol w:w="1168"/>
        <w:gridCol w:w="270"/>
        <w:gridCol w:w="1076"/>
      </w:tblGrid>
      <w:tr w:rsidR="0067022A" w:rsidRPr="00DE5684" w14:paraId="35AD94BB" w14:textId="77777777" w:rsidTr="0067022A">
        <w:trPr>
          <w:cantSplit/>
        </w:trPr>
        <w:tc>
          <w:tcPr>
            <w:tcW w:w="2055" w:type="pct"/>
          </w:tcPr>
          <w:p w14:paraId="321F9056" w14:textId="77777777" w:rsidR="0067022A" w:rsidRPr="00DE5684" w:rsidRDefault="0067022A" w:rsidP="00DE568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1" w:type="pct"/>
            <w:gridSpan w:val="3"/>
          </w:tcPr>
          <w:p w14:paraId="7C5D2283" w14:textId="6AD7373E" w:rsidR="0067022A" w:rsidRPr="00DD6343" w:rsidRDefault="0067022A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C01F055" w14:textId="77777777" w:rsidR="0067022A" w:rsidRPr="00DE5684" w:rsidRDefault="0067022A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116DA05C" w14:textId="77777777" w:rsidR="0067022A" w:rsidRPr="00DE5684" w:rsidRDefault="0067022A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7650" w:rsidRPr="00DE5684" w14:paraId="54D87129" w14:textId="77777777" w:rsidTr="00F56E4C">
        <w:trPr>
          <w:cantSplit/>
        </w:trPr>
        <w:tc>
          <w:tcPr>
            <w:tcW w:w="2055" w:type="pct"/>
          </w:tcPr>
          <w:p w14:paraId="5F2FA352" w14:textId="77777777" w:rsidR="00577650" w:rsidRPr="00DE5684" w:rsidRDefault="00577650" w:rsidP="00577650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41997561" w14:textId="61638102" w:rsidR="00577650" w:rsidRPr="00DE5684" w:rsidRDefault="00577650" w:rsidP="0057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3738D5FE" w14:textId="77777777" w:rsidR="00577650" w:rsidRPr="00DE5684" w:rsidRDefault="00577650" w:rsidP="00577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1A763D41" w14:textId="140C4840" w:rsidR="00577650" w:rsidRPr="00DE5684" w:rsidRDefault="00577650" w:rsidP="0057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4518A122" w14:textId="77777777" w:rsidR="00577650" w:rsidRPr="00DE5684" w:rsidRDefault="00577650" w:rsidP="00577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CEA69DF" w14:textId="7B79E8B0" w:rsidR="00577650" w:rsidRPr="00DE5684" w:rsidRDefault="00577650" w:rsidP="0057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27EC65A8" w14:textId="77777777" w:rsidR="00577650" w:rsidRPr="00DE5684" w:rsidRDefault="00577650" w:rsidP="00577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304A91C" w14:textId="5D45CBE3" w:rsidR="00577650" w:rsidRPr="00DE5684" w:rsidRDefault="00577650" w:rsidP="0057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77650" w:rsidRPr="00DE5684" w14:paraId="66C36910" w14:textId="77777777" w:rsidTr="00F56E4C">
        <w:trPr>
          <w:cantSplit/>
        </w:trPr>
        <w:tc>
          <w:tcPr>
            <w:tcW w:w="2055" w:type="pct"/>
          </w:tcPr>
          <w:p w14:paraId="0E7A1182" w14:textId="77777777" w:rsidR="00577650" w:rsidRPr="00DE5684" w:rsidRDefault="00577650" w:rsidP="00577650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5" w:type="pct"/>
            <w:gridSpan w:val="7"/>
          </w:tcPr>
          <w:p w14:paraId="7BFE5302" w14:textId="77777777" w:rsidR="00577650" w:rsidRPr="00DE5684" w:rsidRDefault="00577650" w:rsidP="00577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7650" w:rsidRPr="00DE5684" w14:paraId="21A27251" w14:textId="77777777" w:rsidTr="00F56E4C">
        <w:trPr>
          <w:cantSplit/>
        </w:trPr>
        <w:tc>
          <w:tcPr>
            <w:tcW w:w="2055" w:type="pct"/>
          </w:tcPr>
          <w:p w14:paraId="71A27608" w14:textId="4779C964" w:rsidR="00577650" w:rsidRPr="00DE5684" w:rsidRDefault="00577650" w:rsidP="0057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Pr="00DE56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7" w:type="pct"/>
          </w:tcPr>
          <w:p w14:paraId="00970E57" w14:textId="16474C4E" w:rsidR="00577650" w:rsidRPr="00577650" w:rsidRDefault="00577650" w:rsidP="00617C5A">
            <w:pPr>
              <w:pStyle w:val="acctfourfigures"/>
              <w:tabs>
                <w:tab w:val="clear" w:pos="765"/>
                <w:tab w:val="decimal" w:pos="87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7650">
              <w:rPr>
                <w:rFonts w:ascii="Angsana New" w:hAnsi="Angsana New"/>
                <w:sz w:val="30"/>
                <w:szCs w:val="30"/>
                <w:lang w:val="en-US" w:bidi="th-TH"/>
              </w:rPr>
              <w:t>183,090</w:t>
            </w:r>
          </w:p>
        </w:tc>
        <w:tc>
          <w:tcPr>
            <w:tcW w:w="146" w:type="pct"/>
          </w:tcPr>
          <w:p w14:paraId="3E0DD5C7" w14:textId="77777777" w:rsidR="00577650" w:rsidRPr="00DE5684" w:rsidRDefault="00577650" w:rsidP="00577650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3CF19A6" w14:textId="68E3F27B" w:rsidR="00577650" w:rsidRPr="00DE5684" w:rsidRDefault="00577650" w:rsidP="00617C5A">
            <w:pPr>
              <w:pStyle w:val="acctfourfigures"/>
              <w:tabs>
                <w:tab w:val="clear" w:pos="765"/>
                <w:tab w:val="decimal" w:pos="8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  <w:r w:rsidRPr="007B36D1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279</w:t>
            </w:r>
          </w:p>
        </w:tc>
        <w:tc>
          <w:tcPr>
            <w:tcW w:w="147" w:type="pct"/>
          </w:tcPr>
          <w:p w14:paraId="2B17B8E4" w14:textId="77777777" w:rsidR="00577650" w:rsidRPr="00DE5684" w:rsidRDefault="00577650" w:rsidP="00577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81CD686" w14:textId="1A75EC30" w:rsidR="00577650" w:rsidRPr="00577650" w:rsidRDefault="00577650" w:rsidP="00617C5A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77650">
              <w:rPr>
                <w:rFonts w:ascii="Angsana New" w:hAnsi="Angsana New"/>
                <w:sz w:val="30"/>
                <w:szCs w:val="30"/>
                <w:lang w:val="en-US" w:bidi="th-TH"/>
              </w:rPr>
              <w:t>183,090</w:t>
            </w:r>
          </w:p>
        </w:tc>
        <w:tc>
          <w:tcPr>
            <w:tcW w:w="147" w:type="pct"/>
          </w:tcPr>
          <w:p w14:paraId="155EA867" w14:textId="77777777" w:rsidR="00577650" w:rsidRPr="00DE5684" w:rsidRDefault="00577650" w:rsidP="0057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B6F2319" w14:textId="6CF149D0" w:rsidR="00577650" w:rsidRPr="00DE5684" w:rsidRDefault="00577650" w:rsidP="00577650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  <w:r w:rsidRPr="007B36D1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279</w:t>
            </w:r>
          </w:p>
        </w:tc>
      </w:tr>
      <w:tr w:rsidR="00577650" w:rsidRPr="00DE5684" w14:paraId="4C769347" w14:textId="77777777" w:rsidTr="009D272D">
        <w:trPr>
          <w:cantSplit/>
        </w:trPr>
        <w:tc>
          <w:tcPr>
            <w:tcW w:w="2055" w:type="pct"/>
          </w:tcPr>
          <w:p w14:paraId="70084731" w14:textId="77777777" w:rsidR="00577650" w:rsidRPr="00DE5684" w:rsidRDefault="00577650" w:rsidP="0057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รับรู้รายได้ในระหว่างปี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8A024BB" w14:textId="0359F9BA" w:rsidR="00577650" w:rsidRPr="00DE5684" w:rsidRDefault="0074170C" w:rsidP="0057765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74170C">
              <w:rPr>
                <w:rFonts w:ascii="Angsana New" w:hAnsi="Angsana New"/>
                <w:sz w:val="30"/>
                <w:szCs w:val="30"/>
                <w:lang w:val="en-US" w:bidi="th-TH"/>
              </w:rPr>
              <w:t>21,627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02ADCC37" w14:textId="77777777" w:rsidR="00577650" w:rsidRPr="00DE5684" w:rsidRDefault="00577650" w:rsidP="00577650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608008E2" w14:textId="50E1A189" w:rsidR="00577650" w:rsidRPr="00DE5684" w:rsidRDefault="00577650" w:rsidP="00577650">
            <w:pPr>
              <w:pStyle w:val="acctfourfigures"/>
              <w:tabs>
                <w:tab w:val="clear" w:pos="765"/>
                <w:tab w:val="decimal" w:pos="8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189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2AE1BB12" w14:textId="77777777" w:rsidR="00577650" w:rsidRPr="00DE5684" w:rsidRDefault="00577650" w:rsidP="00577650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30D25A69" w14:textId="0061E43B" w:rsidR="00577650" w:rsidRPr="00DE5684" w:rsidRDefault="0074170C" w:rsidP="0057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4170C">
              <w:rPr>
                <w:rFonts w:ascii="Angsana New" w:hAnsi="Angsana New"/>
                <w:sz w:val="30"/>
                <w:szCs w:val="30"/>
              </w:rPr>
              <w:t>21,627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10E342D1" w14:textId="77777777" w:rsidR="00577650" w:rsidRPr="00DE5684" w:rsidRDefault="00577650" w:rsidP="00577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36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9870924" w14:textId="27CA70BF" w:rsidR="00577650" w:rsidRPr="00DE5684" w:rsidRDefault="00577650" w:rsidP="0057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189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77650" w:rsidRPr="00DE5684" w14:paraId="7DD58456" w14:textId="77777777" w:rsidTr="009D272D">
        <w:trPr>
          <w:cantSplit/>
        </w:trPr>
        <w:tc>
          <w:tcPr>
            <w:tcW w:w="2055" w:type="pct"/>
          </w:tcPr>
          <w:p w14:paraId="7BFCE587" w14:textId="145391CB" w:rsidR="00577650" w:rsidRPr="00DE5684" w:rsidRDefault="00577650" w:rsidP="0057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2" w:name="_Hlk8133177"/>
            <w:r w:rsidRPr="00DE56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FFE6AF9" w14:textId="35A769D8" w:rsidR="00577650" w:rsidRPr="00DE5684" w:rsidRDefault="0074170C" w:rsidP="00577650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B362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161</w:t>
            </w:r>
            <w:r w:rsidRPr="001B362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1B362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463</w:t>
            </w:r>
          </w:p>
        </w:tc>
        <w:tc>
          <w:tcPr>
            <w:tcW w:w="146" w:type="pct"/>
          </w:tcPr>
          <w:p w14:paraId="4E5AA0E8" w14:textId="77777777" w:rsidR="00577650" w:rsidRPr="00DE5684" w:rsidRDefault="00577650" w:rsidP="00577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36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05DBC4F1" w14:textId="1F44519F" w:rsidR="00577650" w:rsidRPr="00DE5684" w:rsidRDefault="00577650" w:rsidP="00577650">
            <w:pPr>
              <w:pStyle w:val="acctfourfigures"/>
              <w:tabs>
                <w:tab w:val="clear" w:pos="765"/>
                <w:tab w:val="decimal" w:pos="866"/>
              </w:tabs>
              <w:spacing w:line="360" w:lineRule="exac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090</w:t>
            </w:r>
          </w:p>
        </w:tc>
        <w:tc>
          <w:tcPr>
            <w:tcW w:w="147" w:type="pct"/>
          </w:tcPr>
          <w:p w14:paraId="5B1F112A" w14:textId="77777777" w:rsidR="00577650" w:rsidRPr="00DE5684" w:rsidRDefault="00577650" w:rsidP="00577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1E25A43" w14:textId="72945F41" w:rsidR="00577650" w:rsidRPr="00DE5684" w:rsidRDefault="0074170C" w:rsidP="0057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36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161</w:t>
            </w:r>
            <w:r w:rsidRPr="001B36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B36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463</w:t>
            </w:r>
          </w:p>
        </w:tc>
        <w:tc>
          <w:tcPr>
            <w:tcW w:w="147" w:type="pct"/>
          </w:tcPr>
          <w:p w14:paraId="73ADACA8" w14:textId="77777777" w:rsidR="00577650" w:rsidRPr="00DE5684" w:rsidRDefault="00577650" w:rsidP="00577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36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8C58D95" w14:textId="63B2E842" w:rsidR="00577650" w:rsidRPr="00DE5684" w:rsidRDefault="00577650" w:rsidP="0057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183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090</w:t>
            </w:r>
          </w:p>
        </w:tc>
      </w:tr>
      <w:bookmarkEnd w:id="2"/>
      <w:tr w:rsidR="00577650" w:rsidRPr="00DF7E88" w14:paraId="60FC6009" w14:textId="77777777" w:rsidTr="009D272D">
        <w:trPr>
          <w:cantSplit/>
        </w:trPr>
        <w:tc>
          <w:tcPr>
            <w:tcW w:w="2055" w:type="pct"/>
          </w:tcPr>
          <w:p w14:paraId="0342D713" w14:textId="77777777" w:rsidR="00577650" w:rsidRPr="00DF7E88" w:rsidRDefault="00577650" w:rsidP="0057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3641A2E2" w14:textId="77777777" w:rsidR="00577650" w:rsidRPr="00DF7E88" w:rsidRDefault="00577650" w:rsidP="0057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F128DAD" w14:textId="77777777" w:rsidR="00577650" w:rsidRPr="00DF7E88" w:rsidRDefault="00577650" w:rsidP="00577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55D1DA99" w14:textId="77777777" w:rsidR="00577650" w:rsidRPr="00DF7E88" w:rsidRDefault="00577650" w:rsidP="0057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EBBF4A0" w14:textId="77777777" w:rsidR="00577650" w:rsidRPr="00DF7E88" w:rsidRDefault="00577650" w:rsidP="00577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3BA47E2F" w14:textId="77777777" w:rsidR="00577650" w:rsidRPr="00DF7E88" w:rsidRDefault="00577650" w:rsidP="0057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089A5D2" w14:textId="77777777" w:rsidR="00577650" w:rsidRPr="00DF7E88" w:rsidRDefault="00577650" w:rsidP="00577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BAB2D7A" w14:textId="77777777" w:rsidR="00577650" w:rsidRPr="00DF7E88" w:rsidRDefault="00577650" w:rsidP="0057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77650" w:rsidRPr="00DE5684" w14:paraId="083AAB9A" w14:textId="77777777" w:rsidTr="009D272D">
        <w:trPr>
          <w:cantSplit/>
        </w:trPr>
        <w:tc>
          <w:tcPr>
            <w:tcW w:w="2055" w:type="pct"/>
          </w:tcPr>
          <w:p w14:paraId="4CFD1462" w14:textId="77777777" w:rsidR="00577650" w:rsidRPr="00DE5684" w:rsidRDefault="00577650" w:rsidP="0057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E56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37" w:type="pct"/>
          </w:tcPr>
          <w:p w14:paraId="2403C8A6" w14:textId="56EA9791" w:rsidR="00577650" w:rsidRPr="00DE5684" w:rsidRDefault="001B3626" w:rsidP="00577650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362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20</w:t>
            </w:r>
            <w:r w:rsidRPr="001B362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B362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933</w:t>
            </w:r>
          </w:p>
        </w:tc>
        <w:tc>
          <w:tcPr>
            <w:tcW w:w="146" w:type="pct"/>
          </w:tcPr>
          <w:p w14:paraId="40354200" w14:textId="77777777" w:rsidR="00577650" w:rsidRPr="00DE5684" w:rsidRDefault="00577650" w:rsidP="00577650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5631CE98" w14:textId="512B7EEE" w:rsidR="00577650" w:rsidRPr="00DE5684" w:rsidRDefault="00577650" w:rsidP="00577650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045</w:t>
            </w:r>
          </w:p>
        </w:tc>
        <w:tc>
          <w:tcPr>
            <w:tcW w:w="147" w:type="pct"/>
          </w:tcPr>
          <w:p w14:paraId="4FCF79D4" w14:textId="77777777" w:rsidR="00577650" w:rsidRPr="00DE5684" w:rsidRDefault="00577650" w:rsidP="00577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581A756" w14:textId="42183F47" w:rsidR="00577650" w:rsidRPr="00DE5684" w:rsidRDefault="001B3626" w:rsidP="00577650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362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20</w:t>
            </w:r>
            <w:r w:rsidRPr="001B362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B362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933</w:t>
            </w:r>
          </w:p>
        </w:tc>
        <w:tc>
          <w:tcPr>
            <w:tcW w:w="147" w:type="pct"/>
          </w:tcPr>
          <w:p w14:paraId="39FD689B" w14:textId="77777777" w:rsidR="00577650" w:rsidRPr="00DE5684" w:rsidRDefault="00577650" w:rsidP="00577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34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49A2DE65" w14:textId="49A418EC" w:rsidR="00577650" w:rsidRPr="00DE5684" w:rsidRDefault="00577650" w:rsidP="00577650">
            <w:pPr>
              <w:pStyle w:val="acctfourfigures"/>
              <w:tabs>
                <w:tab w:val="clear" w:pos="765"/>
                <w:tab w:val="decimal" w:pos="801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045</w:t>
            </w:r>
          </w:p>
        </w:tc>
      </w:tr>
      <w:tr w:rsidR="00577650" w:rsidRPr="00DE5684" w14:paraId="1FFC169C" w14:textId="77777777" w:rsidTr="009D272D">
        <w:trPr>
          <w:cantSplit/>
        </w:trPr>
        <w:tc>
          <w:tcPr>
            <w:tcW w:w="2055" w:type="pct"/>
          </w:tcPr>
          <w:p w14:paraId="4DD5DD6E" w14:textId="77777777" w:rsidR="00577650" w:rsidRPr="00DE5684" w:rsidRDefault="00577650" w:rsidP="0057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E56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7" w:type="pct"/>
          </w:tcPr>
          <w:p w14:paraId="209C9E6D" w14:textId="54AEE331" w:rsidR="00577650" w:rsidRPr="00DE5684" w:rsidRDefault="001B3626" w:rsidP="00577650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362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140</w:t>
            </w:r>
            <w:r w:rsidRPr="001B362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B362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530</w:t>
            </w:r>
          </w:p>
        </w:tc>
        <w:tc>
          <w:tcPr>
            <w:tcW w:w="146" w:type="pct"/>
          </w:tcPr>
          <w:p w14:paraId="337690CB" w14:textId="77777777" w:rsidR="00577650" w:rsidRPr="00DE5684" w:rsidRDefault="00577650" w:rsidP="00577650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669D8360" w14:textId="0C30D2F8" w:rsidR="00577650" w:rsidRPr="00DE5684" w:rsidRDefault="00577650" w:rsidP="00577650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162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045</w:t>
            </w:r>
          </w:p>
        </w:tc>
        <w:tc>
          <w:tcPr>
            <w:tcW w:w="147" w:type="pct"/>
          </w:tcPr>
          <w:p w14:paraId="43C5EC97" w14:textId="77777777" w:rsidR="00577650" w:rsidRPr="00DE5684" w:rsidRDefault="00577650" w:rsidP="00577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B123A38" w14:textId="3EB32D8C" w:rsidR="00577650" w:rsidRPr="00DE5684" w:rsidRDefault="001B3626" w:rsidP="00577650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362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140</w:t>
            </w:r>
            <w:r w:rsidRPr="001B362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B362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530</w:t>
            </w:r>
          </w:p>
        </w:tc>
        <w:tc>
          <w:tcPr>
            <w:tcW w:w="147" w:type="pct"/>
          </w:tcPr>
          <w:p w14:paraId="25503642" w14:textId="77777777" w:rsidR="00577650" w:rsidRPr="00DE5684" w:rsidRDefault="00577650" w:rsidP="00577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34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113E597F" w14:textId="035FAC14" w:rsidR="00577650" w:rsidRPr="00DE5684" w:rsidRDefault="00577650" w:rsidP="00577650">
            <w:pPr>
              <w:pStyle w:val="acctfourfigures"/>
              <w:tabs>
                <w:tab w:val="clear" w:pos="765"/>
                <w:tab w:val="decimal" w:pos="801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162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045</w:t>
            </w:r>
          </w:p>
        </w:tc>
      </w:tr>
      <w:tr w:rsidR="00577650" w:rsidRPr="00DE5684" w14:paraId="52DF66BD" w14:textId="77777777" w:rsidTr="009D272D">
        <w:trPr>
          <w:cantSplit/>
        </w:trPr>
        <w:tc>
          <w:tcPr>
            <w:tcW w:w="2055" w:type="pct"/>
          </w:tcPr>
          <w:p w14:paraId="24FC1E5D" w14:textId="77777777" w:rsidR="00577650" w:rsidRPr="00DE5684" w:rsidRDefault="00577650" w:rsidP="0057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7259865" w14:textId="6506F990" w:rsidR="00577650" w:rsidRPr="00DE5684" w:rsidRDefault="001B3626" w:rsidP="00577650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B362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161</w:t>
            </w:r>
            <w:r w:rsidRPr="001B362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1B362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463</w:t>
            </w:r>
          </w:p>
        </w:tc>
        <w:tc>
          <w:tcPr>
            <w:tcW w:w="146" w:type="pct"/>
          </w:tcPr>
          <w:p w14:paraId="785446E2" w14:textId="77777777" w:rsidR="00577650" w:rsidRPr="00DE5684" w:rsidRDefault="00577650" w:rsidP="00577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34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54305764" w14:textId="31863A05" w:rsidR="00577650" w:rsidRPr="00DE5684" w:rsidRDefault="00577650" w:rsidP="0057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40" w:lineRule="exact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183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090</w:t>
            </w:r>
          </w:p>
        </w:tc>
        <w:tc>
          <w:tcPr>
            <w:tcW w:w="147" w:type="pct"/>
          </w:tcPr>
          <w:p w14:paraId="5D958AF1" w14:textId="77777777" w:rsidR="00577650" w:rsidRPr="00DE5684" w:rsidRDefault="00577650" w:rsidP="00577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D0023CE" w14:textId="4A913AD1" w:rsidR="00577650" w:rsidRPr="00DE5684" w:rsidRDefault="001B3626" w:rsidP="0057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36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161</w:t>
            </w:r>
            <w:r w:rsidRPr="001B362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B36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463</w:t>
            </w:r>
          </w:p>
        </w:tc>
        <w:tc>
          <w:tcPr>
            <w:tcW w:w="147" w:type="pct"/>
          </w:tcPr>
          <w:p w14:paraId="196A7107" w14:textId="77777777" w:rsidR="00577650" w:rsidRPr="00DE5684" w:rsidRDefault="00577650" w:rsidP="00577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34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37ECF32" w14:textId="6051C178" w:rsidR="00577650" w:rsidRPr="00DE5684" w:rsidRDefault="00577650" w:rsidP="005776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183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090</w:t>
            </w:r>
          </w:p>
        </w:tc>
      </w:tr>
    </w:tbl>
    <w:p w14:paraId="5F7535A1" w14:textId="77777777" w:rsidR="004E111C" w:rsidRPr="00CE546B" w:rsidRDefault="004E111C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  <w:cs/>
        </w:rPr>
      </w:pPr>
    </w:p>
    <w:p w14:paraId="0B454C8D" w14:textId="02178393" w:rsidR="0020549A" w:rsidRPr="0020549A" w:rsidRDefault="0020549A" w:rsidP="0020549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สั</w:t>
      </w:r>
      <w:r w:rsidRPr="003E5AFE">
        <w:rPr>
          <w:rFonts w:ascii="Angsana New" w:hAnsi="Angsana New" w:hint="cs"/>
          <w:bCs/>
          <w:sz w:val="30"/>
          <w:szCs w:val="30"/>
          <w:cs/>
        </w:rPr>
        <w:t>ญญาเช่า</w:t>
      </w:r>
    </w:p>
    <w:p w14:paraId="7AAF187A" w14:textId="77777777" w:rsidR="00DB57AB" w:rsidRPr="00CE546B" w:rsidRDefault="00DB57AB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2A4B02EC" w14:textId="77777777" w:rsidR="0031619B" w:rsidRPr="00DE5684" w:rsidRDefault="0031619B" w:rsidP="00DE568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DE568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1ABBE24A" w14:textId="77777777" w:rsidR="0031619B" w:rsidRPr="00CE546B" w:rsidRDefault="0031619B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34E50075" w14:textId="77777777" w:rsidR="00B9058B" w:rsidRPr="00DE5684" w:rsidRDefault="00B9058B" w:rsidP="00DE568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</w:pPr>
      <w:r w:rsidRPr="00DE568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 w:bidi="th-TH"/>
        </w:rPr>
        <w:t>สินทรัพย์สิทธิการใช้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9"/>
        <w:gridCol w:w="540"/>
        <w:gridCol w:w="990"/>
        <w:gridCol w:w="272"/>
        <w:gridCol w:w="2159"/>
      </w:tblGrid>
      <w:tr w:rsidR="00F33047" w:rsidRPr="00DE5684" w14:paraId="70844F59" w14:textId="77777777" w:rsidTr="009F6BCF">
        <w:trPr>
          <w:cantSplit/>
          <w:tblHeader/>
        </w:trPr>
        <w:tc>
          <w:tcPr>
            <w:tcW w:w="2843" w:type="pct"/>
          </w:tcPr>
          <w:p w14:paraId="378E7A73" w14:textId="77777777" w:rsidR="00F33047" w:rsidRPr="00DE5684" w:rsidRDefault="00F33047" w:rsidP="008B172E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4" w:type="pct"/>
          </w:tcPr>
          <w:p w14:paraId="45DBC061" w14:textId="77777777" w:rsidR="00F33047" w:rsidRPr="00DE5684" w:rsidRDefault="00F33047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39DA8CE3" w14:textId="34047953" w:rsidR="00F33047" w:rsidRPr="00DE5684" w:rsidRDefault="00F33047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05BBAD5" w14:textId="77777777" w:rsidR="00F33047" w:rsidRPr="00DE5684" w:rsidRDefault="00F33047" w:rsidP="008B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</w:tcPr>
          <w:p w14:paraId="2A1B331B" w14:textId="0724CFE6" w:rsidR="00F33047" w:rsidRPr="00DE5684" w:rsidRDefault="009F6BCF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9F6BCF" w:rsidRPr="00DE5684" w14:paraId="32D44159" w14:textId="77777777" w:rsidTr="009F6BCF">
        <w:trPr>
          <w:cantSplit/>
          <w:tblHeader/>
        </w:trPr>
        <w:tc>
          <w:tcPr>
            <w:tcW w:w="2843" w:type="pct"/>
          </w:tcPr>
          <w:p w14:paraId="4E3D310A" w14:textId="77777777" w:rsidR="009F6BCF" w:rsidRPr="00DE5684" w:rsidRDefault="009F6BCF" w:rsidP="008B172E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4" w:type="pct"/>
          </w:tcPr>
          <w:p w14:paraId="1C8F1BAF" w14:textId="77777777" w:rsidR="009F6BCF" w:rsidRPr="00DE5684" w:rsidRDefault="009F6BCF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3925D441" w14:textId="77777777" w:rsidR="009F6BCF" w:rsidRPr="00DE5684" w:rsidRDefault="009F6BCF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B4C869E" w14:textId="77777777" w:rsidR="009F6BCF" w:rsidRPr="00DE5684" w:rsidRDefault="009F6BCF" w:rsidP="008B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</w:tcPr>
          <w:p w14:paraId="41D566C4" w14:textId="67FF9960" w:rsidR="009F6BCF" w:rsidRPr="00DE5684" w:rsidRDefault="009F6BCF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6BCF" w:rsidRPr="00DE5684" w14:paraId="058D4356" w14:textId="77777777" w:rsidTr="009F6BCF">
        <w:trPr>
          <w:cantSplit/>
          <w:tblHeader/>
        </w:trPr>
        <w:tc>
          <w:tcPr>
            <w:tcW w:w="2843" w:type="pct"/>
          </w:tcPr>
          <w:p w14:paraId="04DEA2F7" w14:textId="77777777" w:rsidR="009F6BCF" w:rsidRPr="00DE5684" w:rsidRDefault="009F6BCF" w:rsidP="008B172E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4" w:type="pct"/>
          </w:tcPr>
          <w:p w14:paraId="6C1E94CD" w14:textId="77777777" w:rsidR="009F6BCF" w:rsidRPr="00DE5684" w:rsidRDefault="009F6BCF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6C3F69B7" w14:textId="77777777" w:rsidR="009F6BCF" w:rsidRPr="00DE5684" w:rsidRDefault="009F6BCF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7C78B63" w14:textId="77777777" w:rsidR="009F6BCF" w:rsidRPr="00DE5684" w:rsidRDefault="009F6BCF" w:rsidP="008B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</w:tcPr>
          <w:p w14:paraId="1D3B4330" w14:textId="5BB42460" w:rsidR="009F6BCF" w:rsidRPr="009F6BCF" w:rsidRDefault="009F6BCF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BC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</w:tr>
      <w:tr w:rsidR="009F6BCF" w:rsidRPr="00DE5684" w14:paraId="4816865C" w14:textId="77777777" w:rsidTr="009F6BCF">
        <w:trPr>
          <w:cantSplit/>
          <w:tblHeader/>
        </w:trPr>
        <w:tc>
          <w:tcPr>
            <w:tcW w:w="2843" w:type="pct"/>
          </w:tcPr>
          <w:p w14:paraId="010DAA28" w14:textId="77777777" w:rsidR="009F6BCF" w:rsidRPr="00DE5684" w:rsidRDefault="009F6BCF" w:rsidP="008B172E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4" w:type="pct"/>
          </w:tcPr>
          <w:p w14:paraId="04456C98" w14:textId="77777777" w:rsidR="009F6BCF" w:rsidRPr="00DE5684" w:rsidRDefault="009F6BCF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7663AF33" w14:textId="77777777" w:rsidR="009F6BCF" w:rsidRPr="00DE5684" w:rsidRDefault="009F6BCF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94534C3" w14:textId="77777777" w:rsidR="009F6BCF" w:rsidRPr="00DE5684" w:rsidRDefault="009F6BCF" w:rsidP="008B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</w:tcPr>
          <w:p w14:paraId="1F0619BF" w14:textId="753C6D71" w:rsidR="009F6BCF" w:rsidRPr="009F6BCF" w:rsidRDefault="009F6BCF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3047" w:rsidRPr="00DE5684" w14:paraId="1B984131" w14:textId="77777777" w:rsidTr="009F6BCF">
        <w:trPr>
          <w:cantSplit/>
        </w:trPr>
        <w:tc>
          <w:tcPr>
            <w:tcW w:w="2843" w:type="pct"/>
          </w:tcPr>
          <w:p w14:paraId="0A8544D7" w14:textId="77777777" w:rsidR="00F33047" w:rsidRPr="00DE5684" w:rsidRDefault="00F33047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94" w:type="pct"/>
          </w:tcPr>
          <w:p w14:paraId="12A37787" w14:textId="77777777" w:rsidR="00F33047" w:rsidRPr="00DE5684" w:rsidRDefault="00F33047" w:rsidP="008B172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9" w:type="pct"/>
          </w:tcPr>
          <w:p w14:paraId="7EC976FE" w14:textId="174A2613" w:rsidR="00F33047" w:rsidRPr="00DE5684" w:rsidRDefault="00F33047" w:rsidP="008B172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11E6EE08" w14:textId="77777777" w:rsidR="00F33047" w:rsidRPr="00DE5684" w:rsidRDefault="00F33047" w:rsidP="008B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</w:tcPr>
          <w:p w14:paraId="634650D7" w14:textId="77777777" w:rsidR="00F33047" w:rsidRPr="00DE5684" w:rsidRDefault="00F33047" w:rsidP="008B172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00440" w:rsidRPr="00DE5684" w14:paraId="01000B4A" w14:textId="77777777" w:rsidTr="009F6BCF">
        <w:trPr>
          <w:cantSplit/>
        </w:trPr>
        <w:tc>
          <w:tcPr>
            <w:tcW w:w="2843" w:type="pct"/>
          </w:tcPr>
          <w:p w14:paraId="3B09BCA8" w14:textId="2357417A" w:rsidR="00600440" w:rsidRPr="00DE5684" w:rsidRDefault="00600440" w:rsidP="00600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Pr="00DE56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 w:rsidR="00445AA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94" w:type="pct"/>
          </w:tcPr>
          <w:p w14:paraId="762E0780" w14:textId="77777777" w:rsidR="00600440" w:rsidRPr="004B5E68" w:rsidRDefault="00600440" w:rsidP="00600440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9" w:type="pct"/>
            <w:vAlign w:val="center"/>
          </w:tcPr>
          <w:p w14:paraId="106F3438" w14:textId="2AAF219F" w:rsidR="00600440" w:rsidRPr="007B58BE" w:rsidRDefault="00600440" w:rsidP="0060044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1532F5FA" w14:textId="77777777" w:rsidR="00600440" w:rsidRPr="007B58BE" w:rsidRDefault="00600440" w:rsidP="0060044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pct"/>
          </w:tcPr>
          <w:p w14:paraId="5F13430C" w14:textId="783450C9" w:rsidR="00600440" w:rsidRPr="00600440" w:rsidRDefault="00600440" w:rsidP="00617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left="-126" w:right="-110"/>
              <w:rPr>
                <w:rFonts w:ascii="Angsana New" w:hAnsi="Angsana New"/>
                <w:sz w:val="30"/>
                <w:szCs w:val="30"/>
              </w:rPr>
            </w:pPr>
            <w:r w:rsidRPr="00600440">
              <w:rPr>
                <w:rFonts w:ascii="Angsana New" w:hAnsi="Angsana New"/>
                <w:sz w:val="30"/>
                <w:szCs w:val="30"/>
              </w:rPr>
              <w:t>13,049</w:t>
            </w:r>
          </w:p>
        </w:tc>
      </w:tr>
      <w:tr w:rsidR="00600440" w:rsidRPr="00DE5684" w14:paraId="5DC50787" w14:textId="77777777" w:rsidTr="009F6BCF">
        <w:trPr>
          <w:cantSplit/>
        </w:trPr>
        <w:tc>
          <w:tcPr>
            <w:tcW w:w="2843" w:type="pct"/>
          </w:tcPr>
          <w:p w14:paraId="5A3DC67E" w14:textId="250C4C79" w:rsidR="00600440" w:rsidRPr="00DE5684" w:rsidRDefault="00600440" w:rsidP="00600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94" w:type="pct"/>
          </w:tcPr>
          <w:p w14:paraId="38156181" w14:textId="77777777" w:rsidR="00600440" w:rsidRPr="004B5E68" w:rsidRDefault="00600440" w:rsidP="00600440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9" w:type="pct"/>
          </w:tcPr>
          <w:p w14:paraId="6422555C" w14:textId="1BA99AA5" w:rsidR="00600440" w:rsidRPr="00F33047" w:rsidRDefault="00600440" w:rsidP="0060044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4318649" w14:textId="77777777" w:rsidR="00600440" w:rsidRPr="00DE5684" w:rsidRDefault="00600440" w:rsidP="0060044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pct"/>
          </w:tcPr>
          <w:p w14:paraId="4AF96C85" w14:textId="0FCFF737" w:rsidR="00600440" w:rsidRPr="00DE5684" w:rsidRDefault="00600440" w:rsidP="00600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left="-126" w:right="-110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499</w:t>
            </w:r>
          </w:p>
        </w:tc>
      </w:tr>
      <w:tr w:rsidR="00600440" w:rsidRPr="00DE5684" w14:paraId="3D8D5C99" w14:textId="77777777" w:rsidTr="009F6BCF">
        <w:trPr>
          <w:cantSplit/>
        </w:trPr>
        <w:tc>
          <w:tcPr>
            <w:tcW w:w="2843" w:type="pct"/>
          </w:tcPr>
          <w:p w14:paraId="79BDC6E2" w14:textId="6AA67EFB" w:rsidR="00600440" w:rsidRPr="00DE5684" w:rsidRDefault="00600440" w:rsidP="00600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294" w:type="pct"/>
          </w:tcPr>
          <w:p w14:paraId="6C6911B1" w14:textId="77777777" w:rsidR="00600440" w:rsidRPr="008B172E" w:rsidRDefault="00600440" w:rsidP="00600440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7ED3FA9" w14:textId="549E632A" w:rsidR="00600440" w:rsidRPr="00F33047" w:rsidRDefault="00600440" w:rsidP="0060044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43B01C26" w14:textId="77777777" w:rsidR="00600440" w:rsidRPr="00DE5684" w:rsidRDefault="00600440" w:rsidP="00600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  <w:tcBorders>
              <w:bottom w:val="single" w:sz="4" w:space="0" w:color="auto"/>
            </w:tcBorders>
          </w:tcPr>
          <w:p w14:paraId="5634AAE8" w14:textId="4DAD4D70" w:rsidR="00600440" w:rsidRPr="00DE5684" w:rsidRDefault="00600440" w:rsidP="00600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left="-126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969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00440" w:rsidRPr="00DE5684" w14:paraId="5313904D" w14:textId="77777777" w:rsidTr="009F6BCF">
        <w:trPr>
          <w:cantSplit/>
        </w:trPr>
        <w:tc>
          <w:tcPr>
            <w:tcW w:w="2843" w:type="pct"/>
          </w:tcPr>
          <w:p w14:paraId="73263D02" w14:textId="040AB9A3" w:rsidR="00600440" w:rsidRPr="00FC047A" w:rsidRDefault="00600440" w:rsidP="00600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04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C04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C04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FC04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C04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C04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C04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94" w:type="pct"/>
          </w:tcPr>
          <w:p w14:paraId="318B7A4E" w14:textId="77777777" w:rsidR="00600440" w:rsidRPr="004B5E68" w:rsidRDefault="00600440" w:rsidP="00600440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9" w:type="pct"/>
          </w:tcPr>
          <w:p w14:paraId="064A7669" w14:textId="5B4F1713" w:rsidR="00600440" w:rsidRPr="00F33047" w:rsidRDefault="00600440" w:rsidP="0060044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71AD40E1" w14:textId="77777777" w:rsidR="00600440" w:rsidRPr="00FC047A" w:rsidRDefault="00600440" w:rsidP="00600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pct"/>
            <w:tcBorders>
              <w:top w:val="single" w:sz="4" w:space="0" w:color="auto"/>
            </w:tcBorders>
          </w:tcPr>
          <w:p w14:paraId="1E9EF46C" w14:textId="3DB8B1C2" w:rsidR="00600440" w:rsidRPr="009F6BCF" w:rsidRDefault="00600440" w:rsidP="00600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left="-126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6BCF">
              <w:rPr>
                <w:rFonts w:ascii="Angsana New" w:hAnsi="Angsana New"/>
                <w:b/>
                <w:bCs/>
                <w:sz w:val="30"/>
                <w:szCs w:val="30"/>
              </w:rPr>
              <w:t>19,579</w:t>
            </w:r>
          </w:p>
        </w:tc>
      </w:tr>
      <w:tr w:rsidR="00600440" w:rsidRPr="00DE5684" w14:paraId="28394463" w14:textId="77777777" w:rsidTr="009F6BCF">
        <w:trPr>
          <w:cantSplit/>
        </w:trPr>
        <w:tc>
          <w:tcPr>
            <w:tcW w:w="2843" w:type="pct"/>
          </w:tcPr>
          <w:p w14:paraId="3093B53D" w14:textId="4A987CE6" w:rsidR="00600440" w:rsidRPr="00DE5684" w:rsidRDefault="00600440" w:rsidP="00600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94" w:type="pct"/>
          </w:tcPr>
          <w:p w14:paraId="79AD42F2" w14:textId="77777777" w:rsidR="00600440" w:rsidRPr="004B5E68" w:rsidRDefault="00600440" w:rsidP="00600440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9" w:type="pct"/>
          </w:tcPr>
          <w:p w14:paraId="60A43283" w14:textId="0435256C" w:rsidR="00600440" w:rsidRPr="00F33047" w:rsidRDefault="00600440" w:rsidP="0060044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632C799" w14:textId="77777777" w:rsidR="00600440" w:rsidRPr="00DE5684" w:rsidRDefault="00600440" w:rsidP="00600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</w:tcPr>
          <w:p w14:paraId="352003A9" w14:textId="3A47B4D8" w:rsidR="00600440" w:rsidRPr="00DE5684" w:rsidRDefault="00617C5A" w:rsidP="00600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left="-126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1,249</w:t>
            </w:r>
          </w:p>
        </w:tc>
      </w:tr>
      <w:tr w:rsidR="00600440" w:rsidRPr="00DE5684" w14:paraId="0F079574" w14:textId="77777777" w:rsidTr="009F6BCF">
        <w:trPr>
          <w:cantSplit/>
        </w:trPr>
        <w:tc>
          <w:tcPr>
            <w:tcW w:w="2843" w:type="pct"/>
          </w:tcPr>
          <w:p w14:paraId="0BFC08A4" w14:textId="50674BC7" w:rsidR="00600440" w:rsidRPr="00DE5684" w:rsidRDefault="00600440" w:rsidP="00600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294" w:type="pct"/>
          </w:tcPr>
          <w:p w14:paraId="78EC6371" w14:textId="77777777" w:rsidR="00600440" w:rsidRPr="008B172E" w:rsidRDefault="00600440" w:rsidP="00600440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623478EA" w14:textId="05E95AD5" w:rsidR="00600440" w:rsidRPr="00F33047" w:rsidRDefault="00600440" w:rsidP="0060044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20F9954" w14:textId="77777777" w:rsidR="00600440" w:rsidRPr="00DE5684" w:rsidRDefault="00600440" w:rsidP="00600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</w:tcPr>
          <w:p w14:paraId="7B79E9B4" w14:textId="79B0FFFA" w:rsidR="00600440" w:rsidRPr="00DE5684" w:rsidRDefault="00617C5A" w:rsidP="00600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left="-126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(5,737)</w:t>
            </w:r>
          </w:p>
        </w:tc>
      </w:tr>
      <w:tr w:rsidR="00600440" w:rsidRPr="00DE5684" w14:paraId="286A01ED" w14:textId="77777777" w:rsidTr="009F6BCF">
        <w:trPr>
          <w:cantSplit/>
        </w:trPr>
        <w:tc>
          <w:tcPr>
            <w:tcW w:w="2843" w:type="pct"/>
          </w:tcPr>
          <w:p w14:paraId="45D37B2F" w14:textId="165ED041" w:rsidR="00600440" w:rsidRPr="00FC047A" w:rsidRDefault="00600440" w:rsidP="00600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04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C04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C04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94" w:type="pct"/>
          </w:tcPr>
          <w:p w14:paraId="3BA52BFA" w14:textId="77777777" w:rsidR="00600440" w:rsidRPr="004B5E68" w:rsidRDefault="00600440" w:rsidP="00600440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9" w:type="pct"/>
          </w:tcPr>
          <w:p w14:paraId="42462BBC" w14:textId="644E5280" w:rsidR="00600440" w:rsidRPr="00F33047" w:rsidRDefault="00600440" w:rsidP="0060044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90897BA" w14:textId="77777777" w:rsidR="00600440" w:rsidRPr="00FC047A" w:rsidRDefault="00600440" w:rsidP="00600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pct"/>
            <w:tcBorders>
              <w:top w:val="single" w:sz="4" w:space="0" w:color="auto"/>
            </w:tcBorders>
          </w:tcPr>
          <w:p w14:paraId="79B17888" w14:textId="068A51F9" w:rsidR="00600440" w:rsidRPr="009F6BCF" w:rsidRDefault="00617C5A" w:rsidP="00600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left="-126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15,091</w:t>
            </w:r>
          </w:p>
        </w:tc>
      </w:tr>
      <w:tr w:rsidR="00600440" w:rsidRPr="00DE5684" w14:paraId="03C86E88" w14:textId="77777777" w:rsidTr="009F6BCF">
        <w:trPr>
          <w:cantSplit/>
        </w:trPr>
        <w:tc>
          <w:tcPr>
            <w:tcW w:w="2843" w:type="pct"/>
          </w:tcPr>
          <w:p w14:paraId="2248D0DC" w14:textId="77777777" w:rsidR="00600440" w:rsidRPr="00FC047A" w:rsidRDefault="00600440" w:rsidP="00600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" w:type="pct"/>
          </w:tcPr>
          <w:p w14:paraId="4DDDA206" w14:textId="77777777" w:rsidR="00600440" w:rsidRPr="00FC047A" w:rsidRDefault="00600440" w:rsidP="00600440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5E813F11" w14:textId="4A94E9E4" w:rsidR="00600440" w:rsidRPr="00F33047" w:rsidRDefault="00600440" w:rsidP="0060044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F5D6364" w14:textId="77777777" w:rsidR="00600440" w:rsidRPr="00FC047A" w:rsidRDefault="00600440" w:rsidP="00600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pct"/>
            <w:tcBorders>
              <w:top w:val="single" w:sz="4" w:space="0" w:color="auto"/>
            </w:tcBorders>
          </w:tcPr>
          <w:p w14:paraId="5CBAC29A" w14:textId="77777777" w:rsidR="00600440" w:rsidRPr="00F33047" w:rsidRDefault="00600440" w:rsidP="00600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0440" w:rsidRPr="00DE5684" w14:paraId="2D413CAF" w14:textId="77777777" w:rsidTr="009F6BCF">
        <w:trPr>
          <w:cantSplit/>
        </w:trPr>
        <w:tc>
          <w:tcPr>
            <w:tcW w:w="2843" w:type="pct"/>
          </w:tcPr>
          <w:p w14:paraId="11AD2BAB" w14:textId="77777777" w:rsidR="00600440" w:rsidRPr="00FC047A" w:rsidRDefault="00600440" w:rsidP="00600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" w:type="pct"/>
          </w:tcPr>
          <w:p w14:paraId="1CA8D24A" w14:textId="77777777" w:rsidR="00600440" w:rsidRPr="00FC047A" w:rsidRDefault="00600440" w:rsidP="00600440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3B7108C7" w14:textId="4A9DA3FC" w:rsidR="00600440" w:rsidRPr="00FC047A" w:rsidRDefault="00600440" w:rsidP="00600440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A6A82F8" w14:textId="77777777" w:rsidR="00600440" w:rsidRPr="00FC047A" w:rsidRDefault="00600440" w:rsidP="00600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pct"/>
          </w:tcPr>
          <w:p w14:paraId="632F6BA3" w14:textId="77777777" w:rsidR="00600440" w:rsidRPr="00FC047A" w:rsidRDefault="00600440" w:rsidP="00600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00440" w:rsidRPr="00DE5684" w14:paraId="526A8489" w14:textId="77777777" w:rsidTr="009F6BCF">
        <w:trPr>
          <w:cantSplit/>
        </w:trPr>
        <w:tc>
          <w:tcPr>
            <w:tcW w:w="2843" w:type="pct"/>
          </w:tcPr>
          <w:p w14:paraId="4F412F87" w14:textId="77777777" w:rsidR="00600440" w:rsidRPr="00DE5684" w:rsidRDefault="00600440" w:rsidP="00600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" w:type="pct"/>
          </w:tcPr>
          <w:p w14:paraId="5059D0AA" w14:textId="77777777" w:rsidR="00600440" w:rsidRPr="008B172E" w:rsidRDefault="00600440" w:rsidP="00600440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1C366BA8" w14:textId="13982F43" w:rsidR="00600440" w:rsidRPr="008B172E" w:rsidRDefault="00600440" w:rsidP="00600440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ECCBC5C" w14:textId="77777777" w:rsidR="00600440" w:rsidRPr="00DE5684" w:rsidRDefault="00600440" w:rsidP="00600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</w:tcPr>
          <w:p w14:paraId="3F62F555" w14:textId="77777777" w:rsidR="00600440" w:rsidRPr="00DE5684" w:rsidRDefault="00600440" w:rsidP="00600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0440" w:rsidRPr="00DE5684" w14:paraId="11170E11" w14:textId="77777777" w:rsidTr="009F6BCF">
        <w:trPr>
          <w:cantSplit/>
          <w:trHeight w:val="218"/>
        </w:trPr>
        <w:tc>
          <w:tcPr>
            <w:tcW w:w="2843" w:type="pct"/>
          </w:tcPr>
          <w:p w14:paraId="38014336" w14:textId="41166692" w:rsidR="00600440" w:rsidRPr="00DE5684" w:rsidRDefault="00600440" w:rsidP="00600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4E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94" w:type="pct"/>
          </w:tcPr>
          <w:p w14:paraId="3FE5FA31" w14:textId="77777777" w:rsidR="00600440" w:rsidRPr="008B172E" w:rsidRDefault="00600440" w:rsidP="00600440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44AD66B" w14:textId="20A6F3DC" w:rsidR="00600440" w:rsidRPr="008B172E" w:rsidRDefault="00600440" w:rsidP="00600440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610B670" w14:textId="77777777" w:rsidR="00600440" w:rsidRPr="00DE5684" w:rsidRDefault="00600440" w:rsidP="00600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</w:tcPr>
          <w:p w14:paraId="5A33D249" w14:textId="77777777" w:rsidR="00600440" w:rsidRPr="00DE5684" w:rsidRDefault="00600440" w:rsidP="00600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AA1" w:rsidRPr="00DE5684" w14:paraId="28F87F6A" w14:textId="77777777" w:rsidTr="009F6BCF">
        <w:trPr>
          <w:cantSplit/>
        </w:trPr>
        <w:tc>
          <w:tcPr>
            <w:tcW w:w="2843" w:type="pct"/>
          </w:tcPr>
          <w:p w14:paraId="3C8369F5" w14:textId="6BEACB46" w:rsidR="00445AA1" w:rsidRPr="00DE5684" w:rsidRDefault="00445AA1" w:rsidP="0044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Pr="00DE56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94" w:type="pct"/>
          </w:tcPr>
          <w:p w14:paraId="6A0A3196" w14:textId="77777777" w:rsidR="00445AA1" w:rsidRPr="007B58BE" w:rsidRDefault="00445AA1" w:rsidP="00445AA1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0A1646D1" w14:textId="4803D0BA" w:rsidR="00445AA1" w:rsidRPr="00F33047" w:rsidRDefault="00445AA1" w:rsidP="00445AA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3A76A0A" w14:textId="77777777" w:rsidR="00445AA1" w:rsidRPr="007B58BE" w:rsidRDefault="00445AA1" w:rsidP="00445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</w:tcPr>
          <w:p w14:paraId="189BB842" w14:textId="3A61146D" w:rsidR="00445AA1" w:rsidRPr="00445AA1" w:rsidRDefault="00445AA1" w:rsidP="0044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left="-126" w:right="-110"/>
              <w:rPr>
                <w:rFonts w:ascii="Angsana New" w:hAnsi="Angsana New"/>
                <w:sz w:val="30"/>
                <w:szCs w:val="30"/>
              </w:rPr>
            </w:pPr>
            <w:r w:rsidRPr="00445AA1">
              <w:rPr>
                <w:rFonts w:ascii="Angsana New" w:hAnsi="Angsana New"/>
                <w:sz w:val="30"/>
                <w:szCs w:val="30"/>
              </w:rPr>
              <w:t>(5,999)</w:t>
            </w:r>
          </w:p>
        </w:tc>
      </w:tr>
      <w:tr w:rsidR="00445AA1" w:rsidRPr="00DE5684" w14:paraId="22C0FE8B" w14:textId="77777777" w:rsidTr="009F6BCF">
        <w:trPr>
          <w:cantSplit/>
        </w:trPr>
        <w:tc>
          <w:tcPr>
            <w:tcW w:w="2843" w:type="pct"/>
          </w:tcPr>
          <w:p w14:paraId="603CCB44" w14:textId="77777777" w:rsidR="00445AA1" w:rsidRPr="00DE5684" w:rsidRDefault="00445AA1" w:rsidP="0044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94" w:type="pct"/>
          </w:tcPr>
          <w:p w14:paraId="10B09C38" w14:textId="77777777" w:rsidR="00445AA1" w:rsidRDefault="00445AA1" w:rsidP="00445AA1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14522A00" w14:textId="556B52ED" w:rsidR="00445AA1" w:rsidRPr="00F33047" w:rsidRDefault="00445AA1" w:rsidP="00445AA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2F21FE78" w14:textId="77777777" w:rsidR="00445AA1" w:rsidRPr="00DE5684" w:rsidRDefault="00445AA1" w:rsidP="00445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</w:tcPr>
          <w:p w14:paraId="462C0B79" w14:textId="35303E12" w:rsidR="00445AA1" w:rsidRPr="00DE5684" w:rsidRDefault="00445AA1" w:rsidP="0044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left="-126" w:right="-110"/>
              <w:rPr>
                <w:rFonts w:ascii="Angsana New" w:hAnsi="Angsana New"/>
                <w:sz w:val="30"/>
                <w:szCs w:val="30"/>
              </w:rPr>
            </w:pPr>
            <w:r w:rsidRPr="003E5AFE">
              <w:rPr>
                <w:rFonts w:ascii="Angsana New" w:hAnsi="Angsana New"/>
                <w:sz w:val="30"/>
                <w:szCs w:val="30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</w:rPr>
              <w:t>4</w:t>
            </w:r>
            <w:r w:rsidRPr="003E5AFE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119</w:t>
            </w:r>
            <w:r w:rsidRPr="003E5AF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45AA1" w:rsidRPr="00DE5684" w14:paraId="7C397A4B" w14:textId="77777777" w:rsidTr="009F6BCF">
        <w:trPr>
          <w:cantSplit/>
        </w:trPr>
        <w:tc>
          <w:tcPr>
            <w:tcW w:w="2843" w:type="pct"/>
          </w:tcPr>
          <w:p w14:paraId="60F1EF50" w14:textId="77777777" w:rsidR="00445AA1" w:rsidRPr="00DE5684" w:rsidRDefault="00445AA1" w:rsidP="0044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294" w:type="pct"/>
          </w:tcPr>
          <w:p w14:paraId="78F2F478" w14:textId="77777777" w:rsidR="00445AA1" w:rsidRPr="004B5E68" w:rsidRDefault="00445AA1" w:rsidP="00445AA1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9" w:type="pct"/>
          </w:tcPr>
          <w:p w14:paraId="4FB333B2" w14:textId="11592265" w:rsidR="00445AA1" w:rsidRPr="00F33047" w:rsidRDefault="00445AA1" w:rsidP="00445AA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28D30530" w14:textId="77777777" w:rsidR="00445AA1" w:rsidRPr="00DE5684" w:rsidRDefault="00445AA1" w:rsidP="00445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  <w:tcBorders>
              <w:bottom w:val="single" w:sz="4" w:space="0" w:color="auto"/>
            </w:tcBorders>
          </w:tcPr>
          <w:p w14:paraId="427ACDE4" w14:textId="603E6FC6" w:rsidR="00445AA1" w:rsidRPr="00DE5684" w:rsidRDefault="00445AA1" w:rsidP="0044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left="-126" w:right="-110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</w:t>
            </w:r>
            <w:r w:rsidRPr="003E5AFE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077</w:t>
            </w:r>
          </w:p>
        </w:tc>
      </w:tr>
      <w:tr w:rsidR="00445AA1" w:rsidRPr="00DE5684" w14:paraId="17941ECE" w14:textId="77777777" w:rsidTr="009F6BCF">
        <w:trPr>
          <w:cantSplit/>
        </w:trPr>
        <w:tc>
          <w:tcPr>
            <w:tcW w:w="2843" w:type="pct"/>
          </w:tcPr>
          <w:p w14:paraId="4415809D" w14:textId="26CE71E7" w:rsidR="00445AA1" w:rsidRPr="00DE5684" w:rsidRDefault="00445AA1" w:rsidP="0044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94" w:type="pct"/>
          </w:tcPr>
          <w:p w14:paraId="6FC7E487" w14:textId="77777777" w:rsidR="00445AA1" w:rsidRPr="00713C86" w:rsidRDefault="00445AA1" w:rsidP="00445AA1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03B44298" w14:textId="23893D6E" w:rsidR="00445AA1" w:rsidRPr="00F33047" w:rsidRDefault="00445AA1" w:rsidP="00445AA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356B6DBA" w14:textId="77777777" w:rsidR="00445AA1" w:rsidRPr="00DE5684" w:rsidRDefault="00445AA1" w:rsidP="00445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  <w:tcBorders>
              <w:top w:val="single" w:sz="4" w:space="0" w:color="auto"/>
            </w:tcBorders>
          </w:tcPr>
          <w:p w14:paraId="755D4E5C" w14:textId="43640E76" w:rsidR="00445AA1" w:rsidRPr="009F6BCF" w:rsidRDefault="00445AA1" w:rsidP="0044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left="-126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6BCF">
              <w:rPr>
                <w:rFonts w:ascii="Angsana New" w:hAnsi="Angsana New"/>
                <w:b/>
                <w:bCs/>
                <w:sz w:val="30"/>
                <w:szCs w:val="30"/>
              </w:rPr>
              <w:t>(7,041)</w:t>
            </w:r>
          </w:p>
        </w:tc>
      </w:tr>
      <w:tr w:rsidR="00445AA1" w:rsidRPr="00DE5684" w14:paraId="1AEEBE6E" w14:textId="77777777" w:rsidTr="009F6BCF">
        <w:trPr>
          <w:cantSplit/>
        </w:trPr>
        <w:tc>
          <w:tcPr>
            <w:tcW w:w="2843" w:type="pct"/>
          </w:tcPr>
          <w:p w14:paraId="358F8DE3" w14:textId="364D580D" w:rsidR="00445AA1" w:rsidRPr="00DE5684" w:rsidRDefault="00445AA1" w:rsidP="0044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94" w:type="pct"/>
          </w:tcPr>
          <w:p w14:paraId="53CCC820" w14:textId="77777777" w:rsidR="00445AA1" w:rsidRPr="003E5AFE" w:rsidRDefault="00445AA1" w:rsidP="00445AA1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9908D57" w14:textId="63067C67" w:rsidR="00445AA1" w:rsidRPr="00F33047" w:rsidRDefault="00445AA1" w:rsidP="00445AA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98B19AD" w14:textId="77777777" w:rsidR="00445AA1" w:rsidRPr="00DE5684" w:rsidRDefault="00445AA1" w:rsidP="00445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</w:tcPr>
          <w:p w14:paraId="0864B7E0" w14:textId="24721881" w:rsidR="00445AA1" w:rsidRPr="00DE5684" w:rsidRDefault="00617C5A" w:rsidP="0044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left="-126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12B20">
              <w:rPr>
                <w:rFonts w:ascii="Angsana New" w:hAnsi="Angsana New"/>
                <w:sz w:val="30"/>
                <w:szCs w:val="30"/>
              </w:rPr>
              <w:t>3,401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45AA1" w:rsidRPr="00DE5684" w14:paraId="7B79AE8F" w14:textId="77777777" w:rsidTr="009F6BCF">
        <w:trPr>
          <w:cantSplit/>
        </w:trPr>
        <w:tc>
          <w:tcPr>
            <w:tcW w:w="2843" w:type="pct"/>
          </w:tcPr>
          <w:p w14:paraId="2B3FDBD2" w14:textId="5037A850" w:rsidR="00445AA1" w:rsidRPr="00DE5684" w:rsidRDefault="00445AA1" w:rsidP="0044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294" w:type="pct"/>
          </w:tcPr>
          <w:p w14:paraId="4268408D" w14:textId="77777777" w:rsidR="00445AA1" w:rsidRPr="004B5E68" w:rsidRDefault="00445AA1" w:rsidP="00445AA1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9" w:type="pct"/>
          </w:tcPr>
          <w:p w14:paraId="02F572AF" w14:textId="0ADF5449" w:rsidR="00445AA1" w:rsidRPr="00F33047" w:rsidRDefault="00445AA1" w:rsidP="00445AA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D3D4A64" w14:textId="77777777" w:rsidR="00445AA1" w:rsidRPr="00DE5684" w:rsidRDefault="00445AA1" w:rsidP="00445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  <w:tcBorders>
              <w:bottom w:val="single" w:sz="4" w:space="0" w:color="auto"/>
            </w:tcBorders>
          </w:tcPr>
          <w:p w14:paraId="535B9541" w14:textId="6BB5D40A" w:rsidR="00445AA1" w:rsidRPr="00DE5684" w:rsidRDefault="00993F0B" w:rsidP="0044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left="-126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4,437</w:t>
            </w:r>
          </w:p>
        </w:tc>
      </w:tr>
      <w:tr w:rsidR="00445AA1" w:rsidRPr="00DE5684" w14:paraId="75224E8B" w14:textId="77777777" w:rsidTr="009F6BCF">
        <w:trPr>
          <w:cantSplit/>
        </w:trPr>
        <w:tc>
          <w:tcPr>
            <w:tcW w:w="2843" w:type="pct"/>
          </w:tcPr>
          <w:p w14:paraId="0ECA560F" w14:textId="338826D6" w:rsidR="00445AA1" w:rsidRPr="00DE5684" w:rsidRDefault="00445AA1" w:rsidP="0044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94" w:type="pct"/>
          </w:tcPr>
          <w:p w14:paraId="5A0C05C8" w14:textId="77777777" w:rsidR="00445AA1" w:rsidRPr="00713C86" w:rsidRDefault="00445AA1" w:rsidP="00445AA1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0D87F6EF" w14:textId="34B13855" w:rsidR="00445AA1" w:rsidRPr="00F33047" w:rsidRDefault="00445AA1" w:rsidP="00445AA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3418D88F" w14:textId="77777777" w:rsidR="00445AA1" w:rsidRPr="00DE5684" w:rsidRDefault="00445AA1" w:rsidP="00445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  <w:tcBorders>
              <w:top w:val="single" w:sz="4" w:space="0" w:color="auto"/>
              <w:bottom w:val="single" w:sz="4" w:space="0" w:color="auto"/>
            </w:tcBorders>
          </w:tcPr>
          <w:p w14:paraId="3838C675" w14:textId="632D47E8" w:rsidR="00445AA1" w:rsidRPr="009F6BCF" w:rsidRDefault="00617C5A" w:rsidP="0044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left="-126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(6,005)</w:t>
            </w:r>
          </w:p>
        </w:tc>
      </w:tr>
      <w:tr w:rsidR="00445AA1" w:rsidRPr="00DE5684" w14:paraId="352F9753" w14:textId="77777777" w:rsidTr="009F6BCF">
        <w:trPr>
          <w:cantSplit/>
        </w:trPr>
        <w:tc>
          <w:tcPr>
            <w:tcW w:w="2843" w:type="pct"/>
          </w:tcPr>
          <w:p w14:paraId="286E7039" w14:textId="77777777" w:rsidR="00445AA1" w:rsidRPr="00DE5684" w:rsidRDefault="00445AA1" w:rsidP="0044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" w:type="pct"/>
          </w:tcPr>
          <w:p w14:paraId="22E411D8" w14:textId="77777777" w:rsidR="00445AA1" w:rsidRPr="00713C86" w:rsidRDefault="00445AA1" w:rsidP="00445AA1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74123F43" w14:textId="1A46A2E6" w:rsidR="00445AA1" w:rsidRPr="00F33047" w:rsidRDefault="00445AA1" w:rsidP="00445AA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7B11DC28" w14:textId="77777777" w:rsidR="00445AA1" w:rsidRPr="00DE5684" w:rsidRDefault="00445AA1" w:rsidP="00445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  <w:tcBorders>
              <w:top w:val="single" w:sz="4" w:space="0" w:color="auto"/>
            </w:tcBorders>
          </w:tcPr>
          <w:p w14:paraId="7737DD3E" w14:textId="77777777" w:rsidR="00445AA1" w:rsidRPr="00713C86" w:rsidRDefault="00445AA1" w:rsidP="0044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AA1" w:rsidRPr="00DE5684" w14:paraId="27B48CDE" w14:textId="77777777" w:rsidTr="009F6BCF">
        <w:trPr>
          <w:cantSplit/>
        </w:trPr>
        <w:tc>
          <w:tcPr>
            <w:tcW w:w="2843" w:type="pct"/>
          </w:tcPr>
          <w:p w14:paraId="7DCD121B" w14:textId="77777777" w:rsidR="00445AA1" w:rsidRPr="00DE5684" w:rsidRDefault="00445AA1" w:rsidP="0044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94" w:type="pct"/>
          </w:tcPr>
          <w:p w14:paraId="24942376" w14:textId="77777777" w:rsidR="00445AA1" w:rsidRPr="00713C86" w:rsidRDefault="00445AA1" w:rsidP="00445AA1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6563135" w14:textId="228D5F77" w:rsidR="00445AA1" w:rsidRPr="00F33047" w:rsidRDefault="00445AA1" w:rsidP="00445AA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23AA86DD" w14:textId="77777777" w:rsidR="00445AA1" w:rsidRPr="00DE5684" w:rsidRDefault="00445AA1" w:rsidP="00445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</w:tcPr>
          <w:p w14:paraId="60048022" w14:textId="77777777" w:rsidR="00445AA1" w:rsidRPr="00713C86" w:rsidRDefault="00445AA1" w:rsidP="0044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AA1" w:rsidRPr="00DE5684" w14:paraId="1E47230D" w14:textId="77777777" w:rsidTr="009F6BCF">
        <w:trPr>
          <w:cantSplit/>
          <w:trHeight w:val="236"/>
        </w:trPr>
        <w:tc>
          <w:tcPr>
            <w:tcW w:w="2843" w:type="pct"/>
          </w:tcPr>
          <w:p w14:paraId="548CE56F" w14:textId="39028386" w:rsidR="00445AA1" w:rsidRPr="00DE5684" w:rsidRDefault="00445AA1" w:rsidP="0044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94" w:type="pct"/>
          </w:tcPr>
          <w:p w14:paraId="2CF27E54" w14:textId="77777777" w:rsidR="00445AA1" w:rsidRPr="004B5E68" w:rsidRDefault="00445AA1" w:rsidP="00445AA1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9" w:type="pct"/>
          </w:tcPr>
          <w:p w14:paraId="52E2BF10" w14:textId="0DCAD71E" w:rsidR="00445AA1" w:rsidRPr="00F33047" w:rsidRDefault="00445AA1" w:rsidP="00445AA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5FC8B30F" w14:textId="77777777" w:rsidR="00445AA1" w:rsidRPr="00DE5684" w:rsidRDefault="00445AA1" w:rsidP="00445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  <w:tcBorders>
              <w:bottom w:val="double" w:sz="4" w:space="0" w:color="auto"/>
            </w:tcBorders>
          </w:tcPr>
          <w:p w14:paraId="318A3605" w14:textId="75761F43" w:rsidR="00445AA1" w:rsidRPr="009F6BCF" w:rsidRDefault="00445AA1" w:rsidP="0044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left="-126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6BCF">
              <w:rPr>
                <w:rFonts w:ascii="Angsana New" w:hAnsi="Angsana New"/>
                <w:b/>
                <w:bCs/>
                <w:sz w:val="30"/>
                <w:szCs w:val="30"/>
              </w:rPr>
              <w:t>12,538</w:t>
            </w:r>
          </w:p>
        </w:tc>
      </w:tr>
      <w:tr w:rsidR="00445AA1" w:rsidRPr="00DE5684" w14:paraId="6A1DD455" w14:textId="77777777" w:rsidTr="009F6BCF">
        <w:trPr>
          <w:cantSplit/>
          <w:trHeight w:val="143"/>
        </w:trPr>
        <w:tc>
          <w:tcPr>
            <w:tcW w:w="2843" w:type="pct"/>
          </w:tcPr>
          <w:p w14:paraId="2A187D45" w14:textId="32B6A107" w:rsidR="00445AA1" w:rsidRPr="00DE5684" w:rsidRDefault="00445AA1" w:rsidP="0044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94" w:type="pct"/>
          </w:tcPr>
          <w:p w14:paraId="0C326071" w14:textId="77777777" w:rsidR="00445AA1" w:rsidRPr="004B5E68" w:rsidRDefault="00445AA1" w:rsidP="00445AA1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9" w:type="pct"/>
          </w:tcPr>
          <w:p w14:paraId="6A15FC61" w14:textId="39AB6341" w:rsidR="00445AA1" w:rsidRPr="00F33047" w:rsidRDefault="00445AA1" w:rsidP="00445AA1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687FFC43" w14:textId="77777777" w:rsidR="00445AA1" w:rsidRPr="00DE5684" w:rsidRDefault="00445AA1" w:rsidP="00445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  <w:tcBorders>
              <w:top w:val="double" w:sz="4" w:space="0" w:color="auto"/>
              <w:bottom w:val="double" w:sz="4" w:space="0" w:color="auto"/>
            </w:tcBorders>
          </w:tcPr>
          <w:p w14:paraId="10FD8D2E" w14:textId="1846765B" w:rsidR="00445AA1" w:rsidRPr="009F6BCF" w:rsidRDefault="00617C5A" w:rsidP="00445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left="-126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9,086</w:t>
            </w:r>
          </w:p>
        </w:tc>
      </w:tr>
    </w:tbl>
    <w:p w14:paraId="06D70491" w14:textId="77777777" w:rsidR="00DE5684" w:rsidRDefault="00DE5684" w:rsidP="00263072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50B9AF8" w14:textId="4915FF0D" w:rsidR="00263072" w:rsidRPr="00263072" w:rsidRDefault="00E44A7D" w:rsidP="005C3A5A">
      <w:pPr>
        <w:pStyle w:val="block"/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</w:t>
      </w:r>
      <w:r w:rsidR="00263072" w:rsidRPr="00530F70">
        <w:rPr>
          <w:rFonts w:asciiTheme="majorBidi" w:hAnsiTheme="majorBidi" w:cstheme="majorBidi"/>
          <w:sz w:val="30"/>
          <w:szCs w:val="30"/>
          <w:cs/>
          <w:lang w:bidi="th-TH"/>
        </w:rPr>
        <w:t>บริษัทเช่า</w:t>
      </w:r>
      <w:r w:rsidR="00530F70" w:rsidRPr="00530F70">
        <w:rPr>
          <w:rFonts w:asciiTheme="majorBidi" w:hAnsiTheme="majorBidi" w:cstheme="majorBidi" w:hint="cs"/>
          <w:sz w:val="30"/>
          <w:szCs w:val="30"/>
          <w:cs/>
          <w:lang w:bidi="th-TH"/>
        </w:rPr>
        <w:t>ยานพาหนะ</w:t>
      </w:r>
      <w:r w:rsidR="00263072" w:rsidRPr="00530F70">
        <w:rPr>
          <w:rFonts w:asciiTheme="majorBidi" w:hAnsiTheme="majorBidi" w:cstheme="majorBidi"/>
          <w:sz w:val="30"/>
          <w:szCs w:val="30"/>
          <w:cs/>
          <w:lang w:bidi="th-TH"/>
        </w:rPr>
        <w:t>เป็นระยะเวลา</w:t>
      </w:r>
      <w:r w:rsidR="00263072" w:rsidRPr="00530F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5E68" w:rsidRPr="004B5E68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530F70" w:rsidRPr="00530F70">
        <w:rPr>
          <w:rFonts w:asciiTheme="majorBidi" w:hAnsiTheme="majorBidi" w:cstheme="majorBidi"/>
          <w:sz w:val="30"/>
          <w:szCs w:val="30"/>
        </w:rPr>
        <w:t xml:space="preserve"> </w:t>
      </w:r>
      <w:r w:rsidR="00263072" w:rsidRPr="00530F70">
        <w:rPr>
          <w:rFonts w:asciiTheme="majorBidi" w:hAnsiTheme="majorBidi" w:cstheme="majorBidi"/>
          <w:sz w:val="30"/>
          <w:szCs w:val="30"/>
          <w:cs/>
          <w:lang w:bidi="th-TH"/>
        </w:rPr>
        <w:t>ปี</w:t>
      </w:r>
      <w:r w:rsidR="00263072" w:rsidRPr="00530F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63072" w:rsidRPr="00530F70">
        <w:rPr>
          <w:rFonts w:asciiTheme="majorBidi" w:hAnsiTheme="majorBidi" w:cstheme="majorBidi"/>
          <w:sz w:val="30"/>
          <w:szCs w:val="30"/>
          <w:cs/>
          <w:lang w:bidi="th-TH"/>
        </w:rPr>
        <w:t>ค่าเช่ากำหนดชำระเป็นรายเดือนตามอัตราที่ระบุไว้ในสัญญา</w:t>
      </w:r>
    </w:p>
    <w:p w14:paraId="6944FA0D" w14:textId="77777777" w:rsidR="00263072" w:rsidRPr="00CE546B" w:rsidRDefault="00263072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2070"/>
        <w:gridCol w:w="360"/>
        <w:gridCol w:w="1710"/>
      </w:tblGrid>
      <w:tr w:rsidR="00C94F8A" w:rsidRPr="00BF6810" w14:paraId="620AFC6B" w14:textId="77777777" w:rsidTr="00FC047A">
        <w:trPr>
          <w:cantSplit/>
          <w:tblHeader/>
        </w:trPr>
        <w:tc>
          <w:tcPr>
            <w:tcW w:w="5040" w:type="dxa"/>
            <w:vAlign w:val="bottom"/>
          </w:tcPr>
          <w:p w14:paraId="1639BC63" w14:textId="77777777" w:rsidR="00C94F8A" w:rsidRPr="00BF6810" w:rsidRDefault="00C94F8A" w:rsidP="009D497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 w:eastAsia="en-GB"/>
              </w:rPr>
            </w:pPr>
          </w:p>
        </w:tc>
        <w:tc>
          <w:tcPr>
            <w:tcW w:w="4140" w:type="dxa"/>
            <w:gridSpan w:val="3"/>
            <w:hideMark/>
          </w:tcPr>
          <w:p w14:paraId="3FFCD883" w14:textId="7D10397C" w:rsidR="00C94F8A" w:rsidRPr="00920ADA" w:rsidRDefault="00767217" w:rsidP="009D49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920AD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920A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/</w:t>
            </w:r>
          </w:p>
        </w:tc>
      </w:tr>
      <w:tr w:rsidR="00767217" w:rsidRPr="00BF6810" w14:paraId="72450CA9" w14:textId="77777777" w:rsidTr="00FC047A">
        <w:trPr>
          <w:cantSplit/>
          <w:tblHeader/>
        </w:trPr>
        <w:tc>
          <w:tcPr>
            <w:tcW w:w="5040" w:type="dxa"/>
            <w:vAlign w:val="bottom"/>
          </w:tcPr>
          <w:p w14:paraId="1962E4B5" w14:textId="77777777" w:rsidR="00767217" w:rsidRPr="00BF6810" w:rsidRDefault="00767217" w:rsidP="009D497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 w:eastAsia="en-GB"/>
              </w:rPr>
            </w:pPr>
          </w:p>
        </w:tc>
        <w:tc>
          <w:tcPr>
            <w:tcW w:w="4140" w:type="dxa"/>
            <w:gridSpan w:val="3"/>
          </w:tcPr>
          <w:p w14:paraId="01ECBE16" w14:textId="4E3CA96C" w:rsidR="00767217" w:rsidRPr="00920ADA" w:rsidRDefault="00767217" w:rsidP="009D49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eastAsia="en-GB" w:bidi="th-TH"/>
              </w:rPr>
              <w:t>งบการเงินเฉพาะกิจการ</w:t>
            </w:r>
          </w:p>
        </w:tc>
      </w:tr>
      <w:tr w:rsidR="00C94F8A" w:rsidRPr="00BF6810" w14:paraId="742F91E4" w14:textId="77777777" w:rsidTr="00FC047A">
        <w:trPr>
          <w:cantSplit/>
          <w:tblHeader/>
        </w:trPr>
        <w:tc>
          <w:tcPr>
            <w:tcW w:w="5040" w:type="dxa"/>
            <w:hideMark/>
          </w:tcPr>
          <w:p w14:paraId="4A4E2647" w14:textId="3344FAD2" w:rsidR="00C94F8A" w:rsidRPr="00BF6810" w:rsidRDefault="00C94F8A" w:rsidP="005C3A5A">
            <w:pPr>
              <w:pStyle w:val="acctfourfigures"/>
              <w:tabs>
                <w:tab w:val="left" w:pos="720"/>
              </w:tabs>
              <w:spacing w:line="240" w:lineRule="atLeast"/>
              <w:ind w:left="106" w:hanging="10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US" w:eastAsia="en-GB" w:bidi="th-TH"/>
              </w:rPr>
            </w:pPr>
            <w:r w:rsidRPr="00591F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สำหรับปีสิ้นสุดวันที่ </w:t>
            </w:r>
            <w:r w:rsidR="004B5E68" w:rsidRPr="004B5E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Pr="00591F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 </w:t>
            </w:r>
            <w:r w:rsidRPr="00591F4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2070" w:type="dxa"/>
          </w:tcPr>
          <w:p w14:paraId="331F444A" w14:textId="167E4A0B" w:rsidR="00C94F8A" w:rsidRPr="00C94F8A" w:rsidRDefault="004B5E68" w:rsidP="009D49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4B5E6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256</w:t>
            </w:r>
            <w:r w:rsidR="00445AA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360" w:type="dxa"/>
          </w:tcPr>
          <w:p w14:paraId="518BA432" w14:textId="77777777" w:rsidR="00C94F8A" w:rsidRPr="00C94F8A" w:rsidRDefault="00C94F8A" w:rsidP="009D49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</w:tcPr>
          <w:p w14:paraId="7526FFC8" w14:textId="2E15CE75" w:rsidR="00C94F8A" w:rsidRPr="00C94F8A" w:rsidRDefault="004B5E68" w:rsidP="009D49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4B5E6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</w:t>
            </w:r>
            <w:r w:rsidR="00445AA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7</w:t>
            </w:r>
          </w:p>
        </w:tc>
      </w:tr>
      <w:tr w:rsidR="00C94F8A" w:rsidRPr="00BF6810" w14:paraId="391D2F95" w14:textId="77777777" w:rsidTr="00FC047A">
        <w:trPr>
          <w:cantSplit/>
        </w:trPr>
        <w:tc>
          <w:tcPr>
            <w:tcW w:w="5040" w:type="dxa"/>
            <w:hideMark/>
          </w:tcPr>
          <w:p w14:paraId="5FFCC9F1" w14:textId="77777777" w:rsidR="00C94F8A" w:rsidRPr="00BF6810" w:rsidRDefault="00C94F8A" w:rsidP="009D497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4140" w:type="dxa"/>
            <w:gridSpan w:val="3"/>
          </w:tcPr>
          <w:p w14:paraId="7FDC14F6" w14:textId="77777777" w:rsidR="00C94F8A" w:rsidRPr="00A51494" w:rsidRDefault="00C94F8A" w:rsidP="009D4973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A5149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A5149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A5149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C94F8A" w:rsidRPr="00BF6810" w14:paraId="752BCF68" w14:textId="77777777" w:rsidTr="00FC047A">
        <w:trPr>
          <w:cantSplit/>
        </w:trPr>
        <w:tc>
          <w:tcPr>
            <w:tcW w:w="5040" w:type="dxa"/>
          </w:tcPr>
          <w:p w14:paraId="2FB737AE" w14:textId="77777777" w:rsidR="00C94F8A" w:rsidRPr="00DE0A9C" w:rsidRDefault="00C94F8A" w:rsidP="009D497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DE0A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จำนวนที่รับรู้ในกำไรหรือขาดทุน  </w:t>
            </w:r>
          </w:p>
        </w:tc>
        <w:tc>
          <w:tcPr>
            <w:tcW w:w="2070" w:type="dxa"/>
          </w:tcPr>
          <w:p w14:paraId="22DFCBCE" w14:textId="77777777" w:rsidR="00C94F8A" w:rsidRPr="00BF6810" w:rsidRDefault="00C94F8A" w:rsidP="009D4973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60" w:type="dxa"/>
          </w:tcPr>
          <w:p w14:paraId="7E9A5D26" w14:textId="77777777" w:rsidR="00C94F8A" w:rsidRPr="00BF6810" w:rsidRDefault="00C94F8A" w:rsidP="009D49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</w:tcPr>
          <w:p w14:paraId="02F4674E" w14:textId="77777777" w:rsidR="00C94F8A" w:rsidRPr="00BF6810" w:rsidRDefault="00C94F8A" w:rsidP="009D4973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C94F8A" w:rsidRPr="00BF6810" w14:paraId="1F2DC146" w14:textId="77777777" w:rsidTr="00FC047A">
        <w:trPr>
          <w:cantSplit/>
        </w:trPr>
        <w:tc>
          <w:tcPr>
            <w:tcW w:w="5040" w:type="dxa"/>
            <w:hideMark/>
          </w:tcPr>
          <w:p w14:paraId="2CC0D234" w14:textId="77777777" w:rsidR="00C94F8A" w:rsidRPr="00CF12A6" w:rsidRDefault="00C94F8A" w:rsidP="009D4973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E0A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ค่าเสื่อมราคา</w:t>
            </w:r>
            <w:r w:rsidR="00EA57C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ของสินทรัพย์สิทธิการใช้</w:t>
            </w:r>
          </w:p>
        </w:tc>
        <w:tc>
          <w:tcPr>
            <w:tcW w:w="2070" w:type="dxa"/>
            <w:vAlign w:val="bottom"/>
          </w:tcPr>
          <w:p w14:paraId="7C4CE463" w14:textId="77777777" w:rsidR="00C94F8A" w:rsidRPr="00BF6810" w:rsidRDefault="00C94F8A" w:rsidP="009D4973">
            <w:pPr>
              <w:pStyle w:val="acctfourfigures"/>
              <w:tabs>
                <w:tab w:val="decimal" w:pos="641"/>
              </w:tabs>
              <w:spacing w:line="240" w:lineRule="atLeast"/>
              <w:ind w:right="32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360" w:type="dxa"/>
            <w:vAlign w:val="bottom"/>
          </w:tcPr>
          <w:p w14:paraId="2CE29F74" w14:textId="77777777" w:rsidR="00C94F8A" w:rsidRPr="00BF6810" w:rsidRDefault="00C94F8A" w:rsidP="009D49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</w:tcPr>
          <w:p w14:paraId="0D0BF7CA" w14:textId="77777777" w:rsidR="00C94F8A" w:rsidRPr="00BF6810" w:rsidRDefault="00C94F8A" w:rsidP="009D4973">
            <w:pPr>
              <w:pStyle w:val="acctfourfigures"/>
              <w:tabs>
                <w:tab w:val="decimal" w:pos="641"/>
              </w:tabs>
              <w:spacing w:line="240" w:lineRule="atLeast"/>
              <w:ind w:right="32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445AA1" w:rsidRPr="00BF6810" w14:paraId="72856673" w14:textId="77777777" w:rsidTr="00FC047A">
        <w:trPr>
          <w:cantSplit/>
        </w:trPr>
        <w:tc>
          <w:tcPr>
            <w:tcW w:w="5040" w:type="dxa"/>
          </w:tcPr>
          <w:p w14:paraId="2A3ACB62" w14:textId="77777777" w:rsidR="00445AA1" w:rsidRPr="00EA57C8" w:rsidRDefault="00445AA1" w:rsidP="00445AA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4" w:hanging="28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A57C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2070" w:type="dxa"/>
            <w:vAlign w:val="bottom"/>
          </w:tcPr>
          <w:p w14:paraId="2C9933FD" w14:textId="7D3285C4" w:rsidR="00445AA1" w:rsidRPr="007A7FDB" w:rsidRDefault="00993F0B" w:rsidP="00445AA1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3,401</w:t>
            </w:r>
          </w:p>
        </w:tc>
        <w:tc>
          <w:tcPr>
            <w:tcW w:w="360" w:type="dxa"/>
            <w:vAlign w:val="bottom"/>
          </w:tcPr>
          <w:p w14:paraId="0C6C2C08" w14:textId="77777777" w:rsidR="00445AA1" w:rsidRPr="00BF6810" w:rsidRDefault="00445AA1" w:rsidP="00445AA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vAlign w:val="bottom"/>
          </w:tcPr>
          <w:p w14:paraId="2CE1EE72" w14:textId="36811026" w:rsidR="00445AA1" w:rsidRDefault="00445AA1" w:rsidP="00445AA1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7A7FDB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</w:p>
        </w:tc>
      </w:tr>
      <w:tr w:rsidR="00445AA1" w:rsidRPr="00BF6810" w14:paraId="3CD69555" w14:textId="77777777" w:rsidTr="00FC047A">
        <w:trPr>
          <w:cantSplit/>
        </w:trPr>
        <w:tc>
          <w:tcPr>
            <w:tcW w:w="5040" w:type="dxa"/>
            <w:hideMark/>
          </w:tcPr>
          <w:p w14:paraId="02B83E38" w14:textId="77777777" w:rsidR="00445AA1" w:rsidRPr="00DE0A9C" w:rsidRDefault="00445AA1" w:rsidP="00445AA1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E0A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ดอกเบี้ยจ่ายของหนี้สินตามสัญญาเช่า</w:t>
            </w:r>
          </w:p>
        </w:tc>
        <w:tc>
          <w:tcPr>
            <w:tcW w:w="2070" w:type="dxa"/>
          </w:tcPr>
          <w:p w14:paraId="7137A84F" w14:textId="3A75BEB5" w:rsidR="00445AA1" w:rsidRPr="007A7FDB" w:rsidRDefault="00617C5A" w:rsidP="00445AA1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360" w:type="dxa"/>
            <w:vAlign w:val="bottom"/>
          </w:tcPr>
          <w:p w14:paraId="7F40C0DB" w14:textId="77777777" w:rsidR="00445AA1" w:rsidRPr="00BF6810" w:rsidRDefault="00445AA1" w:rsidP="00445AA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hideMark/>
          </w:tcPr>
          <w:p w14:paraId="72338086" w14:textId="33455629" w:rsidR="00445AA1" w:rsidRPr="00055102" w:rsidRDefault="00445AA1" w:rsidP="00445AA1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366</w:t>
            </w:r>
          </w:p>
        </w:tc>
      </w:tr>
      <w:tr w:rsidR="00445AA1" w:rsidRPr="00BF6810" w14:paraId="140549DC" w14:textId="77777777" w:rsidTr="00FC047A">
        <w:trPr>
          <w:cantSplit/>
        </w:trPr>
        <w:tc>
          <w:tcPr>
            <w:tcW w:w="5040" w:type="dxa"/>
            <w:hideMark/>
          </w:tcPr>
          <w:p w14:paraId="1211B5E5" w14:textId="04B27A0E" w:rsidR="00445AA1" w:rsidRPr="00DE0A9C" w:rsidRDefault="00445AA1" w:rsidP="00445AA1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E0A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2070" w:type="dxa"/>
            <w:vAlign w:val="bottom"/>
          </w:tcPr>
          <w:p w14:paraId="4C7BC36B" w14:textId="1923E8D2" w:rsidR="00445AA1" w:rsidRPr="007A7FDB" w:rsidRDefault="00617C5A" w:rsidP="00445AA1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</w:t>
            </w:r>
          </w:p>
        </w:tc>
        <w:tc>
          <w:tcPr>
            <w:tcW w:w="360" w:type="dxa"/>
            <w:vAlign w:val="bottom"/>
          </w:tcPr>
          <w:p w14:paraId="4304C6AC" w14:textId="77777777" w:rsidR="00445AA1" w:rsidRPr="00BF6810" w:rsidRDefault="00445AA1" w:rsidP="00445AA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vAlign w:val="bottom"/>
          </w:tcPr>
          <w:p w14:paraId="2946966B" w14:textId="5DF132A2" w:rsidR="00445AA1" w:rsidRPr="007977F0" w:rsidRDefault="00445AA1" w:rsidP="00445AA1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308</w:t>
            </w:r>
          </w:p>
        </w:tc>
      </w:tr>
    </w:tbl>
    <w:p w14:paraId="21C26AE9" w14:textId="77777777" w:rsidR="00920ADA" w:rsidRPr="00CE546B" w:rsidRDefault="00920ADA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3A8C40CA" w14:textId="4CAA9ED8" w:rsidR="00C94F8A" w:rsidRPr="00A83CBF" w:rsidRDefault="009D406F" w:rsidP="009D4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  <w:lang w:bidi="ar-SA"/>
        </w:rPr>
      </w:pPr>
      <w:r w:rsidRPr="009D406F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ในปี </w:t>
      </w:r>
      <w:r w:rsidR="004B5E68" w:rsidRPr="004B5E68">
        <w:rPr>
          <w:rFonts w:asciiTheme="majorBidi" w:hAnsiTheme="majorBidi" w:cstheme="majorBidi"/>
          <w:sz w:val="30"/>
          <w:szCs w:val="30"/>
          <w:lang w:bidi="ar-SA"/>
        </w:rPr>
        <w:t>256</w:t>
      </w:r>
      <w:r w:rsidR="00445AA1">
        <w:rPr>
          <w:rFonts w:asciiTheme="majorBidi" w:hAnsiTheme="majorBidi" w:cstheme="majorBidi"/>
          <w:sz w:val="30"/>
          <w:szCs w:val="30"/>
          <w:lang w:bidi="ar-SA"/>
        </w:rPr>
        <w:t>8</w:t>
      </w:r>
      <w:r w:rsidRPr="009D406F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9D406F">
        <w:rPr>
          <w:rFonts w:asciiTheme="majorBidi" w:hAnsiTheme="majorBidi" w:cstheme="majorBidi"/>
          <w:sz w:val="30"/>
          <w:szCs w:val="30"/>
          <w:cs/>
          <w:lang w:val="en-GB"/>
        </w:rPr>
        <w:t>กระแสเงินสดจ่ายทั้งหมดของสัญญาเช่าของ</w:t>
      </w:r>
      <w:r w:rsidR="000C3B80">
        <w:rPr>
          <w:rFonts w:asciiTheme="majorBidi" w:hAnsiTheme="majorBidi" w:cstheme="majorBidi" w:hint="cs"/>
          <w:sz w:val="30"/>
          <w:szCs w:val="30"/>
          <w:cs/>
          <w:lang w:val="en-GB"/>
        </w:rPr>
        <w:t>กลุ่ม</w:t>
      </w:r>
      <w:r w:rsidRPr="009D406F">
        <w:rPr>
          <w:rFonts w:asciiTheme="majorBidi" w:hAnsiTheme="majorBidi" w:cstheme="majorBidi"/>
          <w:sz w:val="30"/>
          <w:szCs w:val="30"/>
          <w:cs/>
          <w:lang w:val="en-GB"/>
        </w:rPr>
        <w:t>บริษั</w:t>
      </w:r>
      <w:r w:rsidRPr="00030C04">
        <w:rPr>
          <w:rFonts w:asciiTheme="majorBidi" w:hAnsiTheme="majorBidi" w:cstheme="majorBidi"/>
          <w:sz w:val="30"/>
          <w:szCs w:val="30"/>
          <w:cs/>
          <w:lang w:val="en-GB"/>
        </w:rPr>
        <w:t>ท มีจำนวน</w:t>
      </w:r>
      <w:r w:rsidR="00030C04" w:rsidRPr="00030C0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617C5A">
        <w:rPr>
          <w:rFonts w:asciiTheme="majorBidi" w:hAnsiTheme="majorBidi" w:cstheme="majorBidi"/>
          <w:sz w:val="30"/>
          <w:szCs w:val="30"/>
        </w:rPr>
        <w:t>3.</w:t>
      </w:r>
      <w:r w:rsidR="00895F42">
        <w:rPr>
          <w:rFonts w:asciiTheme="majorBidi" w:hAnsiTheme="majorBidi" w:cstheme="majorBidi"/>
          <w:sz w:val="30"/>
          <w:szCs w:val="30"/>
        </w:rPr>
        <w:t>9</w:t>
      </w:r>
      <w:r w:rsidR="00030C04" w:rsidRPr="00030C0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030C04">
        <w:rPr>
          <w:rFonts w:asciiTheme="majorBidi" w:hAnsiTheme="majorBidi" w:cstheme="majorBidi"/>
          <w:sz w:val="30"/>
          <w:szCs w:val="30"/>
          <w:cs/>
          <w:lang w:val="en-GB"/>
        </w:rPr>
        <w:t>ล้านบาท</w:t>
      </w:r>
      <w:r w:rsidR="005629A3" w:rsidRPr="00030C0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5629A3" w:rsidRPr="00030C04">
        <w:rPr>
          <w:rFonts w:asciiTheme="majorBidi" w:hAnsiTheme="majorBidi" w:cstheme="majorBidi"/>
          <w:i/>
          <w:iCs/>
          <w:sz w:val="30"/>
          <w:szCs w:val="30"/>
          <w:lang w:val="en-GB"/>
        </w:rPr>
        <w:t>(</w:t>
      </w:r>
      <w:r w:rsidR="004B5E68" w:rsidRPr="004B5E6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45AA1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5629A3" w:rsidRPr="005629A3">
        <w:rPr>
          <w:rFonts w:asciiTheme="majorBidi" w:hAnsiTheme="majorBidi" w:cstheme="majorBidi"/>
          <w:i/>
          <w:iCs/>
          <w:sz w:val="30"/>
          <w:szCs w:val="30"/>
          <w:lang w:val="en-GB"/>
        </w:rPr>
        <w:t>:</w:t>
      </w:r>
      <w:r w:rsidR="007A7FDB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445AA1">
        <w:rPr>
          <w:rFonts w:asciiTheme="majorBidi" w:hAnsiTheme="majorBidi" w:cstheme="majorBidi"/>
          <w:i/>
          <w:iCs/>
          <w:sz w:val="30"/>
          <w:szCs w:val="30"/>
          <w:lang w:val="en-GB"/>
        </w:rPr>
        <w:t>4.</w:t>
      </w:r>
      <w:r w:rsidR="00895F42">
        <w:rPr>
          <w:rFonts w:asciiTheme="majorBidi" w:hAnsiTheme="majorBidi" w:cstheme="majorBidi"/>
          <w:i/>
          <w:iCs/>
          <w:sz w:val="30"/>
          <w:szCs w:val="30"/>
          <w:lang w:val="en-GB"/>
        </w:rPr>
        <w:t>8</w:t>
      </w:r>
      <w:r w:rsidR="005629A3" w:rsidRPr="005629A3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5629A3" w:rsidRPr="005629A3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ล้านบาท)</w:t>
      </w:r>
    </w:p>
    <w:p w14:paraId="1234A0AF" w14:textId="054C76B8" w:rsidR="00F33047" w:rsidRDefault="00F33047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  <w:r>
        <w:rPr>
          <w:rFonts w:ascii="Angsana New" w:hAnsi="Angsana New"/>
          <w:b/>
          <w:sz w:val="30"/>
          <w:szCs w:val="30"/>
          <w:highlight w:val="yellow"/>
        </w:rPr>
        <w:br w:type="page"/>
      </w:r>
    </w:p>
    <w:p w14:paraId="319E5E8C" w14:textId="736F5C4B" w:rsidR="00DB57AB" w:rsidRPr="00EA0D98" w:rsidRDefault="00DB57AB" w:rsidP="00962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EA0D98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</w:t>
      </w:r>
      <w:r w:rsidRPr="00EA0D98">
        <w:rPr>
          <w:rFonts w:asciiTheme="majorBidi" w:hAnsiTheme="majorBidi" w:cstheme="majorBidi" w:hint="cs"/>
          <w:i/>
          <w:iCs/>
          <w:sz w:val="30"/>
          <w:szCs w:val="30"/>
          <w:cs/>
        </w:rPr>
        <w:t>ให้</w:t>
      </w:r>
      <w:r w:rsidRPr="00EA0D98">
        <w:rPr>
          <w:rFonts w:asciiTheme="majorBidi" w:hAnsiTheme="majorBidi" w:cstheme="majorBidi"/>
          <w:i/>
          <w:iCs/>
          <w:sz w:val="30"/>
          <w:szCs w:val="30"/>
          <w:cs/>
        </w:rPr>
        <w:t>เช่า</w:t>
      </w:r>
    </w:p>
    <w:p w14:paraId="239E008B" w14:textId="77777777" w:rsidR="00DB57AB" w:rsidRPr="00CE546B" w:rsidRDefault="00DB57AB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260E6E6F" w14:textId="57C239FD" w:rsidR="00CC1B18" w:rsidRPr="00CC1B18" w:rsidRDefault="00B158BA" w:rsidP="00CC1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795F4E">
        <w:rPr>
          <w:rFonts w:asciiTheme="majorBidi" w:hAnsiTheme="majorBidi" w:cstheme="majorBidi"/>
          <w:sz w:val="30"/>
          <w:szCs w:val="30"/>
          <w:cs/>
        </w:rPr>
        <w:t>สัญญาเช่าอสังหาริมทรัพย์เพื่อการลงทุนประกอบด้วยอาคารสำนักงานหลายแห่งที่ให้เช่าแก่บุคคลที่สาม</w:t>
      </w:r>
      <w:r w:rsidR="00767217">
        <w:rPr>
          <w:rFonts w:asciiTheme="majorBidi" w:hAnsiTheme="majorBidi" w:cstheme="majorBidi" w:hint="cs"/>
          <w:sz w:val="30"/>
          <w:szCs w:val="30"/>
          <w:cs/>
        </w:rPr>
        <w:t>ซึ่งจัดประเภทเป็น</w:t>
      </w:r>
      <w:r w:rsidRPr="00795F4E">
        <w:rPr>
          <w:rFonts w:asciiTheme="majorBidi" w:hAnsiTheme="majorBidi" w:cstheme="majorBidi"/>
          <w:sz w:val="30"/>
          <w:szCs w:val="30"/>
          <w:cs/>
        </w:rPr>
        <w:t>สัญญาเช่าดำเนินงาน</w:t>
      </w:r>
      <w:r w:rsidRPr="00795F4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795F4E">
        <w:rPr>
          <w:rFonts w:asciiTheme="majorBidi" w:hAnsiTheme="majorBidi" w:cstheme="majorBidi"/>
          <w:sz w:val="30"/>
          <w:szCs w:val="30"/>
          <w:cs/>
        </w:rPr>
        <w:t xml:space="preserve">สัญญาเช่าแต่ละฉบับกำหนดระยะเวลาเช่าที่ยกเลิกไม่ได้เป็นเวลา </w:t>
      </w:r>
      <w:r w:rsidR="004B5E68" w:rsidRPr="004B5E68">
        <w:rPr>
          <w:rFonts w:asciiTheme="majorBidi" w:hAnsiTheme="majorBidi" w:cstheme="majorBidi"/>
          <w:sz w:val="30"/>
          <w:szCs w:val="30"/>
        </w:rPr>
        <w:t>1</w:t>
      </w:r>
      <w:r w:rsidR="004F56BD">
        <w:rPr>
          <w:rFonts w:asciiTheme="majorBidi" w:hAnsiTheme="majorBidi" w:cstheme="majorBidi"/>
          <w:sz w:val="30"/>
          <w:szCs w:val="30"/>
        </w:rPr>
        <w:t xml:space="preserve"> </w:t>
      </w:r>
      <w:r w:rsidR="00E01997">
        <w:rPr>
          <w:rFonts w:asciiTheme="majorBidi" w:hAnsiTheme="majorBidi" w:cstheme="majorBidi"/>
          <w:sz w:val="30"/>
          <w:szCs w:val="30"/>
        </w:rPr>
        <w:t>-</w:t>
      </w:r>
      <w:r w:rsidR="004F56BD">
        <w:rPr>
          <w:rFonts w:asciiTheme="majorBidi" w:hAnsiTheme="majorBidi" w:cstheme="majorBidi"/>
          <w:sz w:val="30"/>
          <w:szCs w:val="30"/>
        </w:rPr>
        <w:t xml:space="preserve"> </w:t>
      </w:r>
      <w:r w:rsidR="004B5E68" w:rsidRPr="004B5E68">
        <w:rPr>
          <w:rFonts w:asciiTheme="majorBidi" w:hAnsiTheme="majorBidi" w:cstheme="majorBidi"/>
          <w:sz w:val="30"/>
          <w:szCs w:val="30"/>
        </w:rPr>
        <w:t>3</w:t>
      </w:r>
      <w:r w:rsidRPr="00795F4E">
        <w:rPr>
          <w:rFonts w:asciiTheme="majorBidi" w:hAnsiTheme="majorBidi" w:cstheme="majorBidi"/>
          <w:sz w:val="30"/>
          <w:szCs w:val="30"/>
        </w:rPr>
        <w:t xml:space="preserve"> </w:t>
      </w:r>
      <w:r w:rsidRPr="00795F4E">
        <w:rPr>
          <w:rFonts w:asciiTheme="majorBidi" w:hAnsiTheme="majorBidi" w:cstheme="majorBidi"/>
          <w:sz w:val="30"/>
          <w:szCs w:val="30"/>
          <w:cs/>
        </w:rPr>
        <w:t>ปี โดยการต่ออายุสัญญาเช่าในภายหลังจะมีการตกลงกับผู้เช่า สัญญาเช่าอสังหาริมทรัพย์</w:t>
      </w:r>
      <w:r w:rsidRPr="00795F4E">
        <w:rPr>
          <w:rFonts w:asciiTheme="majorBidi" w:hAnsiTheme="majorBidi" w:cstheme="majorBidi" w:hint="cs"/>
          <w:sz w:val="30"/>
          <w:szCs w:val="30"/>
          <w:cs/>
        </w:rPr>
        <w:t>เพื่อการลงทุน</w:t>
      </w:r>
      <w:r w:rsidRPr="00795F4E">
        <w:rPr>
          <w:rFonts w:asciiTheme="majorBidi" w:hAnsiTheme="majorBidi" w:cstheme="majorBidi"/>
          <w:sz w:val="30"/>
          <w:szCs w:val="30"/>
          <w:cs/>
        </w:rPr>
        <w:t xml:space="preserve">ทั้งหมดกำหนดรายได้ค่าเช่าเป็นจำนวนคงที่ </w:t>
      </w:r>
    </w:p>
    <w:p w14:paraId="6CE72784" w14:textId="77777777" w:rsidR="00CC1B18" w:rsidRPr="00CE546B" w:rsidRDefault="00CC1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530"/>
      </w:tblGrid>
      <w:tr w:rsidR="00767217" w:rsidRPr="00BF6810" w14:paraId="625484B6" w14:textId="77777777" w:rsidTr="00C51CED">
        <w:trPr>
          <w:cantSplit/>
          <w:tblHeader/>
        </w:trPr>
        <w:tc>
          <w:tcPr>
            <w:tcW w:w="5850" w:type="dxa"/>
            <w:vAlign w:val="bottom"/>
          </w:tcPr>
          <w:p w14:paraId="31DB54EC" w14:textId="77777777" w:rsidR="00767217" w:rsidRPr="00BF6810" w:rsidRDefault="00767217" w:rsidP="00DE5684">
            <w:pPr>
              <w:pStyle w:val="acctfourfigures"/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 w:eastAsia="en-GB"/>
              </w:rPr>
            </w:pPr>
          </w:p>
        </w:tc>
        <w:tc>
          <w:tcPr>
            <w:tcW w:w="3330" w:type="dxa"/>
            <w:gridSpan w:val="3"/>
            <w:hideMark/>
          </w:tcPr>
          <w:p w14:paraId="4655BD85" w14:textId="77777777" w:rsidR="00767217" w:rsidRPr="00920ADA" w:rsidRDefault="00767217" w:rsidP="00DE5684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920AD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920A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/</w:t>
            </w:r>
          </w:p>
        </w:tc>
      </w:tr>
      <w:tr w:rsidR="00353871" w:rsidRPr="00BF6810" w14:paraId="3B00764E" w14:textId="77777777" w:rsidTr="00C51CED">
        <w:trPr>
          <w:cantSplit/>
          <w:tblHeader/>
        </w:trPr>
        <w:tc>
          <w:tcPr>
            <w:tcW w:w="5850" w:type="dxa"/>
            <w:vAlign w:val="bottom"/>
          </w:tcPr>
          <w:p w14:paraId="5F741B73" w14:textId="13AB141E" w:rsidR="00353871" w:rsidRPr="00BF6810" w:rsidRDefault="00CC14EC" w:rsidP="00353871">
            <w:pPr>
              <w:pStyle w:val="acctfourfigures"/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 w:eastAsia="en-GB"/>
              </w:rPr>
            </w:pPr>
            <w:r w:rsidRPr="007672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ค่าเช่าที่จะได้รับจากสัญญาให้เช่าดำเนินงาน</w:t>
            </w:r>
          </w:p>
        </w:tc>
        <w:tc>
          <w:tcPr>
            <w:tcW w:w="3330" w:type="dxa"/>
            <w:gridSpan w:val="3"/>
          </w:tcPr>
          <w:p w14:paraId="044DE2BF" w14:textId="031C1896" w:rsidR="00353871" w:rsidRPr="00920ADA" w:rsidRDefault="00353871" w:rsidP="00353871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eastAsia="en-GB" w:bidi="th-TH"/>
              </w:rPr>
              <w:t>งบการเงินเฉพาะกิจการ</w:t>
            </w:r>
          </w:p>
        </w:tc>
      </w:tr>
      <w:tr w:rsidR="00353871" w:rsidRPr="00BF6810" w14:paraId="7C88AC57" w14:textId="77777777" w:rsidTr="00C51CED">
        <w:trPr>
          <w:cantSplit/>
          <w:tblHeader/>
        </w:trPr>
        <w:tc>
          <w:tcPr>
            <w:tcW w:w="5850" w:type="dxa"/>
            <w:hideMark/>
          </w:tcPr>
          <w:p w14:paraId="17C86AD9" w14:textId="31C96E17" w:rsidR="00353871" w:rsidRPr="00BF6810" w:rsidRDefault="00353871" w:rsidP="00353871">
            <w:pPr>
              <w:pStyle w:val="acctfourfigures"/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eastAsia="en-GB" w:bidi="th-TH"/>
              </w:rPr>
            </w:pPr>
            <w:r w:rsidRPr="005A417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ณ วันที่ </w:t>
            </w:r>
            <w:r w:rsidR="004B5E68" w:rsidRPr="004B5E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Pr="005A41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 </w:t>
            </w:r>
            <w:r w:rsidRPr="005A417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530" w:type="dxa"/>
          </w:tcPr>
          <w:p w14:paraId="7EB7CDEF" w14:textId="3197A8AB" w:rsidR="00353871" w:rsidRPr="00C94F8A" w:rsidRDefault="004B5E68" w:rsidP="00353871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4B5E6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256</w:t>
            </w:r>
            <w:r w:rsidR="00445AA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270" w:type="dxa"/>
          </w:tcPr>
          <w:p w14:paraId="6C64587C" w14:textId="77777777" w:rsidR="00353871" w:rsidRPr="00C94F8A" w:rsidRDefault="00353871" w:rsidP="00353871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60A38741" w14:textId="6ACFA7F9" w:rsidR="00353871" w:rsidRPr="00C94F8A" w:rsidRDefault="004B5E68" w:rsidP="00353871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4B5E6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</w:t>
            </w:r>
            <w:r w:rsidR="00445AA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7</w:t>
            </w:r>
          </w:p>
        </w:tc>
      </w:tr>
      <w:tr w:rsidR="00353871" w:rsidRPr="00BF6810" w14:paraId="0CBE2260" w14:textId="77777777" w:rsidTr="00C51CED">
        <w:trPr>
          <w:cantSplit/>
        </w:trPr>
        <w:tc>
          <w:tcPr>
            <w:tcW w:w="5850" w:type="dxa"/>
            <w:hideMark/>
          </w:tcPr>
          <w:p w14:paraId="22487CBE" w14:textId="77777777" w:rsidR="00353871" w:rsidRPr="00BF6810" w:rsidRDefault="00353871" w:rsidP="0035387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3330" w:type="dxa"/>
            <w:gridSpan w:val="3"/>
          </w:tcPr>
          <w:p w14:paraId="51E657AB" w14:textId="77777777" w:rsidR="00353871" w:rsidRPr="00A51494" w:rsidRDefault="00353871" w:rsidP="00353871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A5149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A5149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A5149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445AA1" w:rsidRPr="00BF6810" w14:paraId="156ECD01" w14:textId="77777777" w:rsidTr="009D272D">
        <w:trPr>
          <w:cantSplit/>
        </w:trPr>
        <w:tc>
          <w:tcPr>
            <w:tcW w:w="5850" w:type="dxa"/>
          </w:tcPr>
          <w:p w14:paraId="75397BE3" w14:textId="2886DB1E" w:rsidR="00445AA1" w:rsidRPr="00DE0A9C" w:rsidRDefault="00445AA1" w:rsidP="00445AA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530" w:type="dxa"/>
          </w:tcPr>
          <w:p w14:paraId="3952AA74" w14:textId="2972B8DF" w:rsidR="00445AA1" w:rsidRPr="009D272D" w:rsidRDefault="00617C5A" w:rsidP="00445AA1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24,715</w:t>
            </w:r>
          </w:p>
        </w:tc>
        <w:tc>
          <w:tcPr>
            <w:tcW w:w="270" w:type="dxa"/>
          </w:tcPr>
          <w:p w14:paraId="3361E8B3" w14:textId="77777777" w:rsidR="00445AA1" w:rsidRPr="00BF6810" w:rsidRDefault="00445AA1" w:rsidP="00445AA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4E28FC95" w14:textId="6B319693" w:rsidR="00445AA1" w:rsidRPr="00CD7689" w:rsidRDefault="00445AA1" w:rsidP="00445AA1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792</w:t>
            </w:r>
          </w:p>
        </w:tc>
      </w:tr>
      <w:tr w:rsidR="00445AA1" w:rsidRPr="00BF6810" w14:paraId="397C61A7" w14:textId="77777777" w:rsidTr="009D272D">
        <w:trPr>
          <w:cantSplit/>
        </w:trPr>
        <w:tc>
          <w:tcPr>
            <w:tcW w:w="5850" w:type="dxa"/>
          </w:tcPr>
          <w:p w14:paraId="56BB4FEA" w14:textId="12617A67" w:rsidR="00445AA1" w:rsidRPr="00CF12A6" w:rsidRDefault="00445AA1" w:rsidP="00445AA1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530" w:type="dxa"/>
            <w:vAlign w:val="bottom"/>
          </w:tcPr>
          <w:p w14:paraId="6AF5B8D2" w14:textId="17BF6D0C" w:rsidR="00445AA1" w:rsidRPr="00BF6810" w:rsidRDefault="00617C5A" w:rsidP="00445AA1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1,497</w:t>
            </w:r>
          </w:p>
        </w:tc>
        <w:tc>
          <w:tcPr>
            <w:tcW w:w="270" w:type="dxa"/>
            <w:vAlign w:val="bottom"/>
          </w:tcPr>
          <w:p w14:paraId="6FC030F2" w14:textId="77777777" w:rsidR="00445AA1" w:rsidRPr="00BF6810" w:rsidRDefault="00445AA1" w:rsidP="00445AA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3B229A0B" w14:textId="56D41CD0" w:rsidR="00445AA1" w:rsidRPr="00BF6810" w:rsidRDefault="00445AA1" w:rsidP="00445AA1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146</w:t>
            </w:r>
          </w:p>
        </w:tc>
      </w:tr>
      <w:tr w:rsidR="00445AA1" w:rsidRPr="00BF6810" w14:paraId="6ED3636E" w14:textId="77777777" w:rsidTr="009D272D">
        <w:trPr>
          <w:cantSplit/>
        </w:trPr>
        <w:tc>
          <w:tcPr>
            <w:tcW w:w="5850" w:type="dxa"/>
          </w:tcPr>
          <w:p w14:paraId="2CB14BE4" w14:textId="2FB846B0" w:rsidR="00445AA1" w:rsidRPr="00267155" w:rsidRDefault="00445AA1" w:rsidP="00445AA1">
            <w:pP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8B92B18" w14:textId="5B637193" w:rsidR="00445AA1" w:rsidRPr="00767217" w:rsidRDefault="00617C5A" w:rsidP="00445AA1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26,212</w:t>
            </w:r>
          </w:p>
        </w:tc>
        <w:tc>
          <w:tcPr>
            <w:tcW w:w="270" w:type="dxa"/>
            <w:vAlign w:val="bottom"/>
          </w:tcPr>
          <w:p w14:paraId="62B6F336" w14:textId="77777777" w:rsidR="00445AA1" w:rsidRPr="00BF6810" w:rsidRDefault="00445AA1" w:rsidP="00445AA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F9D4100" w14:textId="2FE801BB" w:rsidR="00445AA1" w:rsidRPr="00767217" w:rsidRDefault="00445AA1" w:rsidP="00445AA1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938</w:t>
            </w:r>
          </w:p>
        </w:tc>
      </w:tr>
      <w:tr w:rsidR="00445AA1" w:rsidRPr="00BF6810" w14:paraId="49A12157" w14:textId="77777777" w:rsidTr="006718B1">
        <w:trPr>
          <w:cantSplit/>
        </w:trPr>
        <w:tc>
          <w:tcPr>
            <w:tcW w:w="5850" w:type="dxa"/>
          </w:tcPr>
          <w:p w14:paraId="11D1DB8A" w14:textId="77777777" w:rsidR="00445AA1" w:rsidRDefault="00445AA1" w:rsidP="00445AA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AE00357" w14:textId="77777777" w:rsidR="00445AA1" w:rsidRDefault="00445AA1" w:rsidP="00445AA1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3EED0203" w14:textId="77777777" w:rsidR="00445AA1" w:rsidRPr="00BF6810" w:rsidRDefault="00445AA1" w:rsidP="00445AA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5730C07" w14:textId="77777777" w:rsidR="00445AA1" w:rsidRPr="00B070E9" w:rsidRDefault="00445AA1" w:rsidP="00445AA1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</w:tbl>
    <w:p w14:paraId="309F0583" w14:textId="77777777" w:rsidR="00A5310D" w:rsidRDefault="00A5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C1F333E" w14:textId="7BAFF403" w:rsidR="0020549A" w:rsidRPr="0020549A" w:rsidRDefault="00CF3F75" w:rsidP="0020549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20549A">
        <w:rPr>
          <w:rFonts w:ascii="Angsana New" w:hAnsi="Angsana New" w:hint="cs"/>
          <w:bCs/>
          <w:sz w:val="30"/>
          <w:szCs w:val="30"/>
          <w:cs/>
        </w:rPr>
        <w:t>หนี้สินที่มีภาระดอกเบี้ย</w:t>
      </w:r>
    </w:p>
    <w:p w14:paraId="7A30FE60" w14:textId="77777777" w:rsidR="00B158BA" w:rsidRPr="00CE546B" w:rsidRDefault="00B158BA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tbl>
      <w:tblPr>
        <w:tblStyle w:val="TableGrid"/>
        <w:tblW w:w="9178" w:type="dxa"/>
        <w:tblInd w:w="4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7"/>
        <w:gridCol w:w="1206"/>
        <w:gridCol w:w="236"/>
        <w:gridCol w:w="1204"/>
        <w:gridCol w:w="270"/>
        <w:gridCol w:w="1215"/>
        <w:gridCol w:w="243"/>
        <w:gridCol w:w="1217"/>
      </w:tblGrid>
      <w:tr w:rsidR="00204FFF" w:rsidRPr="000E5373" w14:paraId="21B93C7A" w14:textId="77777777">
        <w:tc>
          <w:tcPr>
            <w:tcW w:w="3587" w:type="dxa"/>
          </w:tcPr>
          <w:p w14:paraId="6B4608A8" w14:textId="77777777" w:rsidR="00204FFF" w:rsidRPr="000E5373" w:rsidRDefault="00204FFF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591" w:type="dxa"/>
            <w:gridSpan w:val="7"/>
            <w:vAlign w:val="bottom"/>
          </w:tcPr>
          <w:p w14:paraId="6061C46C" w14:textId="3C05242A" w:rsidR="00204FFF" w:rsidRPr="00D45F96" w:rsidRDefault="00204FFF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1942" w:rsidRPr="000E5373" w14:paraId="04400C04" w14:textId="77777777" w:rsidTr="00D522EC">
        <w:tc>
          <w:tcPr>
            <w:tcW w:w="3587" w:type="dxa"/>
          </w:tcPr>
          <w:p w14:paraId="6E765E21" w14:textId="77777777" w:rsidR="00081942" w:rsidRPr="000E5373" w:rsidRDefault="00081942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78DF8740" w14:textId="609C9428" w:rsidR="00081942" w:rsidRPr="00D45F96" w:rsidRDefault="00081942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3254A081" w14:textId="77777777" w:rsidR="00081942" w:rsidRPr="000E5373" w:rsidRDefault="00081942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675" w:type="dxa"/>
            <w:gridSpan w:val="3"/>
            <w:vAlign w:val="bottom"/>
          </w:tcPr>
          <w:p w14:paraId="5EE14C7C" w14:textId="64EEEF8D" w:rsidR="00081942" w:rsidRPr="00D45F96" w:rsidRDefault="00081942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</w:tr>
      <w:tr w:rsidR="00204FFF" w:rsidRPr="000E5373" w14:paraId="54271CF0" w14:textId="77777777" w:rsidTr="00AE540C">
        <w:tc>
          <w:tcPr>
            <w:tcW w:w="3587" w:type="dxa"/>
          </w:tcPr>
          <w:p w14:paraId="1A658273" w14:textId="77777777" w:rsidR="00204FFF" w:rsidRPr="000E5373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6" w:type="dxa"/>
            <w:vAlign w:val="bottom"/>
          </w:tcPr>
          <w:p w14:paraId="434A341E" w14:textId="66D442DA" w:rsidR="00204FFF" w:rsidRPr="000E5373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10BE4189" w14:textId="77777777" w:rsidR="00204FFF" w:rsidRPr="000E5373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DE4E80D" w14:textId="7815A565" w:rsidR="00204FFF" w:rsidRPr="00D45F96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45F9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1A73F46" w14:textId="77777777" w:rsidR="00204FFF" w:rsidRPr="000E5373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8332059" w14:textId="71770BB9" w:rsidR="00204FFF" w:rsidRPr="000E5373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2C6CA77D" w14:textId="77777777" w:rsidR="00204FFF" w:rsidRPr="000E5373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217" w:type="dxa"/>
            <w:vAlign w:val="bottom"/>
          </w:tcPr>
          <w:p w14:paraId="5F622B61" w14:textId="7F09B81B" w:rsidR="00204FFF" w:rsidRPr="00D45F96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45F9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</w:tr>
      <w:tr w:rsidR="00204FFF" w:rsidRPr="000E5373" w14:paraId="2EB5337F" w14:textId="77777777">
        <w:tc>
          <w:tcPr>
            <w:tcW w:w="3587" w:type="dxa"/>
          </w:tcPr>
          <w:p w14:paraId="4C417142" w14:textId="6E71C0E0" w:rsidR="00204FFF" w:rsidRPr="000E5373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89" w:firstLine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91" w:type="dxa"/>
            <w:gridSpan w:val="7"/>
            <w:vAlign w:val="bottom"/>
          </w:tcPr>
          <w:p w14:paraId="57D20275" w14:textId="26613445" w:rsidR="00204FFF" w:rsidRPr="00204FFF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04FF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04FF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204FF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04FFF" w:rsidRPr="000E5373" w14:paraId="572FAAAF" w14:textId="77777777" w:rsidTr="00AE540C">
        <w:tc>
          <w:tcPr>
            <w:tcW w:w="3587" w:type="dxa"/>
          </w:tcPr>
          <w:p w14:paraId="598EE1F0" w14:textId="1D014751" w:rsidR="00204FFF" w:rsidRPr="003E565F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89" w:firstLine="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56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06" w:type="dxa"/>
            <w:vAlign w:val="bottom"/>
          </w:tcPr>
          <w:p w14:paraId="597E8C3A" w14:textId="77777777" w:rsidR="00204FFF" w:rsidRPr="00DE62C7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6D67751" w14:textId="77777777" w:rsidR="00204FFF" w:rsidRPr="00DE62C7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CAC4DFE" w14:textId="77777777" w:rsidR="00204FFF" w:rsidRPr="00AE540C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DFE4FBB" w14:textId="77777777" w:rsidR="00204FFF" w:rsidRPr="000E5373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15" w:type="dxa"/>
            <w:vAlign w:val="bottom"/>
          </w:tcPr>
          <w:p w14:paraId="1045933A" w14:textId="77777777" w:rsidR="00204FFF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82DC6D3" w14:textId="77777777" w:rsidR="00204FFF" w:rsidRPr="000E5373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17" w:type="dxa"/>
            <w:vAlign w:val="bottom"/>
          </w:tcPr>
          <w:p w14:paraId="6F3173AD" w14:textId="77777777" w:rsidR="00204FFF" w:rsidRPr="00B070E9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4FFF" w:rsidRPr="000E5373" w14:paraId="2CE36330" w14:textId="77777777" w:rsidTr="00AE540C">
        <w:tc>
          <w:tcPr>
            <w:tcW w:w="3587" w:type="dxa"/>
          </w:tcPr>
          <w:p w14:paraId="4AE28863" w14:textId="77777777" w:rsidR="00204FFF" w:rsidRPr="000E5373" w:rsidRDefault="00204FFF" w:rsidP="00204FFF">
            <w:pPr>
              <w:pStyle w:val="ListParagraph"/>
              <w:ind w:left="166" w:right="-22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06" w:type="dxa"/>
            <w:vAlign w:val="bottom"/>
          </w:tcPr>
          <w:p w14:paraId="75D01155" w14:textId="4DD900A4" w:rsidR="00204FFF" w:rsidRPr="00E56EB0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62" w:right="73" w:hanging="16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4B5E6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36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000</w:t>
            </w:r>
          </w:p>
        </w:tc>
        <w:tc>
          <w:tcPr>
            <w:tcW w:w="236" w:type="dxa"/>
            <w:vAlign w:val="bottom"/>
          </w:tcPr>
          <w:p w14:paraId="4A35E968" w14:textId="77777777" w:rsidR="00204FFF" w:rsidRPr="000E5373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1481A9E" w14:textId="18FA6C85" w:rsidR="00204FFF" w:rsidRPr="00D30841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E6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36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7797EAED" w14:textId="77777777" w:rsidR="00204FFF" w:rsidRPr="000E5373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A1C6B07" w14:textId="3E6BF0EC" w:rsidR="00204FFF" w:rsidRPr="000E5373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4B5E6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36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000</w:t>
            </w:r>
          </w:p>
        </w:tc>
        <w:tc>
          <w:tcPr>
            <w:tcW w:w="243" w:type="dxa"/>
            <w:vAlign w:val="bottom"/>
          </w:tcPr>
          <w:p w14:paraId="4F42B8CB" w14:textId="77777777" w:rsidR="00204FFF" w:rsidRPr="000E5373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vAlign w:val="bottom"/>
          </w:tcPr>
          <w:p w14:paraId="4DB82800" w14:textId="666FC7B1" w:rsidR="00204FFF" w:rsidRPr="000E5373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4B5E6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36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000</w:t>
            </w:r>
          </w:p>
        </w:tc>
      </w:tr>
      <w:tr w:rsidR="00204FFF" w:rsidRPr="000E5373" w14:paraId="0A877613" w14:textId="77777777" w:rsidTr="00AE540C">
        <w:tc>
          <w:tcPr>
            <w:tcW w:w="3587" w:type="dxa"/>
          </w:tcPr>
          <w:p w14:paraId="2A610473" w14:textId="61FB2BB0" w:rsidR="00204FFF" w:rsidRPr="00C016F9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89" w:firstLine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6F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C016F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0803D4DF" w14:textId="0F0C61F4" w:rsidR="00204FFF" w:rsidRPr="00E56EB0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62" w:right="73" w:hanging="16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2,744</w:t>
            </w:r>
          </w:p>
        </w:tc>
        <w:tc>
          <w:tcPr>
            <w:tcW w:w="236" w:type="dxa"/>
            <w:vAlign w:val="bottom"/>
          </w:tcPr>
          <w:p w14:paraId="160A215E" w14:textId="77777777" w:rsidR="00204FFF" w:rsidRPr="002A64E8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1DAEC906" w14:textId="001FC8E2" w:rsidR="00204FFF" w:rsidRPr="002A64E8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2,744</w:t>
            </w:r>
          </w:p>
        </w:tc>
        <w:tc>
          <w:tcPr>
            <w:tcW w:w="270" w:type="dxa"/>
            <w:vAlign w:val="bottom"/>
          </w:tcPr>
          <w:p w14:paraId="152E2337" w14:textId="77777777" w:rsidR="00204FFF" w:rsidRPr="000E5373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2609C322" w14:textId="430853CB" w:rsidR="00204FFF" w:rsidRPr="000E5373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56EB0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3,183</w:t>
            </w:r>
          </w:p>
        </w:tc>
        <w:tc>
          <w:tcPr>
            <w:tcW w:w="243" w:type="dxa"/>
            <w:vAlign w:val="bottom"/>
          </w:tcPr>
          <w:p w14:paraId="5F8FB422" w14:textId="77777777" w:rsidR="00204FFF" w:rsidRPr="000E5373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26FE72D1" w14:textId="1B147AB7" w:rsidR="00204FFF" w:rsidRPr="000E5373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A64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</w:tr>
      <w:tr w:rsidR="00204FFF" w:rsidRPr="000E5373" w14:paraId="1E56A309" w14:textId="77777777" w:rsidTr="00AE540C">
        <w:trPr>
          <w:trHeight w:val="307"/>
        </w:trPr>
        <w:tc>
          <w:tcPr>
            <w:tcW w:w="3587" w:type="dxa"/>
          </w:tcPr>
          <w:p w14:paraId="09C96895" w14:textId="77777777" w:rsidR="00204FFF" w:rsidRPr="000E5373" w:rsidRDefault="00204FFF" w:rsidP="00204FFF">
            <w:pPr>
              <w:pStyle w:val="ListParagraph"/>
              <w:tabs>
                <w:tab w:val="clear" w:pos="1644"/>
                <w:tab w:val="left" w:pos="1710"/>
              </w:tabs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0E53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392A1" w14:textId="229E1653" w:rsidR="00204FFF" w:rsidRPr="00E56EB0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62" w:right="73" w:hanging="167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38,744</w:t>
            </w:r>
          </w:p>
        </w:tc>
        <w:tc>
          <w:tcPr>
            <w:tcW w:w="236" w:type="dxa"/>
            <w:vAlign w:val="bottom"/>
          </w:tcPr>
          <w:p w14:paraId="1D1CFE09" w14:textId="77777777" w:rsidR="00204FFF" w:rsidRPr="00E56EB0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A670C" w14:textId="650982EE" w:rsidR="00204FFF" w:rsidRPr="00E56EB0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38,744</w:t>
            </w:r>
          </w:p>
        </w:tc>
        <w:tc>
          <w:tcPr>
            <w:tcW w:w="270" w:type="dxa"/>
            <w:vAlign w:val="bottom"/>
          </w:tcPr>
          <w:p w14:paraId="797ED826" w14:textId="77777777" w:rsidR="00204FFF" w:rsidRPr="00E56EB0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71C86" w14:textId="59361F9E" w:rsidR="00204FFF" w:rsidRPr="00E56EB0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6EB0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39,183</w:t>
            </w:r>
          </w:p>
        </w:tc>
        <w:tc>
          <w:tcPr>
            <w:tcW w:w="243" w:type="dxa"/>
            <w:vAlign w:val="bottom"/>
          </w:tcPr>
          <w:p w14:paraId="674DF7C0" w14:textId="77777777" w:rsidR="00204FFF" w:rsidRPr="00E56EB0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66DFF" w14:textId="0544D225" w:rsidR="00204FFF" w:rsidRPr="00E56EB0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6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39,183</w:t>
            </w:r>
          </w:p>
        </w:tc>
      </w:tr>
      <w:tr w:rsidR="00204FFF" w:rsidRPr="000E5373" w14:paraId="010A1984" w14:textId="77777777" w:rsidTr="00AE540C">
        <w:tc>
          <w:tcPr>
            <w:tcW w:w="3587" w:type="dxa"/>
          </w:tcPr>
          <w:p w14:paraId="7CB94A1C" w14:textId="77777777" w:rsidR="00204FFF" w:rsidRPr="000E5373" w:rsidRDefault="00204FFF" w:rsidP="00204FFF">
            <w:pPr>
              <w:pStyle w:val="ListParagraph"/>
              <w:ind w:left="166" w:right="-22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  <w:vAlign w:val="bottom"/>
          </w:tcPr>
          <w:p w14:paraId="657F4782" w14:textId="77777777" w:rsidR="00204FFF" w:rsidRPr="002A64E8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EE742D5" w14:textId="77777777" w:rsidR="00204FFF" w:rsidRPr="002A64E8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8FBC1D7" w14:textId="77777777" w:rsidR="00204FFF" w:rsidRPr="002A64E8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12AECB" w14:textId="77777777" w:rsidR="00204FFF" w:rsidRPr="000E5373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AC86568" w14:textId="77777777" w:rsidR="00204FFF" w:rsidRPr="000E5373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04E72173" w14:textId="77777777" w:rsidR="00204FFF" w:rsidRPr="000E5373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vAlign w:val="bottom"/>
          </w:tcPr>
          <w:p w14:paraId="31FAE403" w14:textId="77777777" w:rsidR="00204FFF" w:rsidRPr="000E5373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</w:tr>
      <w:tr w:rsidR="00204FFF" w:rsidRPr="000E5373" w14:paraId="3EF02313" w14:textId="77777777" w:rsidTr="00AE540C">
        <w:tc>
          <w:tcPr>
            <w:tcW w:w="3587" w:type="dxa"/>
          </w:tcPr>
          <w:p w14:paraId="7B8188EF" w14:textId="77777777" w:rsidR="00204FFF" w:rsidRPr="000E5373" w:rsidRDefault="00204FFF" w:rsidP="00204FFF">
            <w:pPr>
              <w:pStyle w:val="ListParagraph"/>
              <w:ind w:left="166" w:right="-22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6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3E56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06" w:type="dxa"/>
            <w:vAlign w:val="bottom"/>
          </w:tcPr>
          <w:p w14:paraId="6320558E" w14:textId="77777777" w:rsidR="00204FFF" w:rsidRPr="002A64E8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A7F0CC3" w14:textId="77777777" w:rsidR="00204FFF" w:rsidRPr="002A64E8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7198F6D" w14:textId="77777777" w:rsidR="00204FFF" w:rsidRPr="002A64E8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D33D9B" w14:textId="77777777" w:rsidR="00204FFF" w:rsidRPr="000E5373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4EF5102" w14:textId="53AA3318" w:rsidR="00204FFF" w:rsidRPr="000E5373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3C036A35" w14:textId="7402F955" w:rsidR="00204FFF" w:rsidRPr="000E5373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vAlign w:val="bottom"/>
          </w:tcPr>
          <w:p w14:paraId="6A0E3ABC" w14:textId="4542DD5F" w:rsidR="00204FFF" w:rsidRPr="000E5373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</w:tr>
      <w:tr w:rsidR="00204FFF" w:rsidRPr="000E5373" w14:paraId="28B5E1DD" w14:textId="77777777" w:rsidTr="00AE540C">
        <w:tc>
          <w:tcPr>
            <w:tcW w:w="3587" w:type="dxa"/>
          </w:tcPr>
          <w:p w14:paraId="1D7E7582" w14:textId="77777777" w:rsidR="00204FFF" w:rsidRPr="000E5373" w:rsidRDefault="00204FFF" w:rsidP="00204FFF">
            <w:pPr>
              <w:pStyle w:val="ListParagraph"/>
              <w:ind w:left="166" w:right="-22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06" w:type="dxa"/>
            <w:vAlign w:val="bottom"/>
          </w:tcPr>
          <w:p w14:paraId="41A8EC25" w14:textId="61D12CDE" w:rsidR="00204FFF" w:rsidRPr="00E56EB0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62" w:right="73" w:hanging="16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56,115</w:t>
            </w:r>
          </w:p>
        </w:tc>
        <w:tc>
          <w:tcPr>
            <w:tcW w:w="236" w:type="dxa"/>
            <w:vAlign w:val="bottom"/>
          </w:tcPr>
          <w:p w14:paraId="087829C0" w14:textId="77777777" w:rsidR="00204FFF" w:rsidRPr="002A64E8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4E66A38" w14:textId="65113C4B" w:rsidR="00204FFF" w:rsidRPr="002A64E8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56,115</w:t>
            </w:r>
          </w:p>
        </w:tc>
        <w:tc>
          <w:tcPr>
            <w:tcW w:w="270" w:type="dxa"/>
            <w:vAlign w:val="bottom"/>
          </w:tcPr>
          <w:p w14:paraId="59CA832D" w14:textId="77777777" w:rsidR="00204FFF" w:rsidRPr="000E5373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9172D17" w14:textId="47989FB7" w:rsidR="00204FFF" w:rsidRPr="000E5373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56EB0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92,103</w:t>
            </w:r>
          </w:p>
        </w:tc>
        <w:tc>
          <w:tcPr>
            <w:tcW w:w="243" w:type="dxa"/>
            <w:vAlign w:val="bottom"/>
          </w:tcPr>
          <w:p w14:paraId="192999BC" w14:textId="77777777" w:rsidR="00204FFF" w:rsidRPr="000E5373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vAlign w:val="bottom"/>
          </w:tcPr>
          <w:p w14:paraId="6BFB749F" w14:textId="76007B5C" w:rsidR="00204FFF" w:rsidRPr="000E5373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Pr="002A64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</w:tr>
      <w:tr w:rsidR="00204FFF" w:rsidRPr="000E5373" w14:paraId="282621ED" w14:textId="77777777" w:rsidTr="00AE540C">
        <w:tc>
          <w:tcPr>
            <w:tcW w:w="3587" w:type="dxa"/>
          </w:tcPr>
          <w:p w14:paraId="64A6968D" w14:textId="071A0EF1" w:rsidR="00204FFF" w:rsidRPr="000E5373" w:rsidRDefault="00204FFF" w:rsidP="00204FFF">
            <w:pPr>
              <w:ind w:left="166" w:right="-107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12AFF280" w14:textId="5E97135C" w:rsidR="00204FFF" w:rsidRPr="00E56EB0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62" w:right="73" w:hanging="16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2,931</w:t>
            </w:r>
          </w:p>
        </w:tc>
        <w:tc>
          <w:tcPr>
            <w:tcW w:w="236" w:type="dxa"/>
            <w:vAlign w:val="bottom"/>
          </w:tcPr>
          <w:p w14:paraId="02F6CF47" w14:textId="77777777" w:rsidR="00204FFF" w:rsidRPr="002A64E8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17A81CD" w14:textId="219AC21B" w:rsidR="00204FFF" w:rsidRPr="002A64E8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2,931</w:t>
            </w:r>
          </w:p>
        </w:tc>
        <w:tc>
          <w:tcPr>
            <w:tcW w:w="270" w:type="dxa"/>
            <w:vAlign w:val="bottom"/>
          </w:tcPr>
          <w:p w14:paraId="6B39E854" w14:textId="77777777" w:rsidR="00204FFF" w:rsidRPr="000E5373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2792DFC5" w14:textId="300E501A" w:rsidR="00204FFF" w:rsidRPr="000E5373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56EB0">
              <w:rPr>
                <w:rFonts w:asciiTheme="majorBidi" w:hAnsiTheme="majorBidi" w:cstheme="majorBidi"/>
                <w:spacing w:val="-2"/>
                <w:sz w:val="30"/>
                <w:szCs w:val="30"/>
              </w:rPr>
              <w:t>4,964</w:t>
            </w:r>
          </w:p>
        </w:tc>
        <w:tc>
          <w:tcPr>
            <w:tcW w:w="243" w:type="dxa"/>
            <w:vAlign w:val="bottom"/>
          </w:tcPr>
          <w:p w14:paraId="489F48C8" w14:textId="77777777" w:rsidR="00204FFF" w:rsidRPr="000E5373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21B7EDAF" w14:textId="684CDB44" w:rsidR="00204FFF" w:rsidRPr="000E5373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A64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964</w:t>
            </w:r>
          </w:p>
        </w:tc>
      </w:tr>
      <w:tr w:rsidR="00204FFF" w:rsidRPr="000E5373" w14:paraId="22313B17" w14:textId="77777777" w:rsidTr="00AE540C">
        <w:tc>
          <w:tcPr>
            <w:tcW w:w="3587" w:type="dxa"/>
          </w:tcPr>
          <w:p w14:paraId="59F04249" w14:textId="77777777" w:rsidR="00204FFF" w:rsidRPr="000E5373" w:rsidRDefault="00204FFF" w:rsidP="00204FFF">
            <w:pPr>
              <w:pStyle w:val="ListParagraph"/>
              <w:tabs>
                <w:tab w:val="clear" w:pos="1644"/>
                <w:tab w:val="left" w:pos="1710"/>
              </w:tabs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0E53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76F94" w14:textId="2E42539A" w:rsidR="00204FFF" w:rsidRPr="00E56EB0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62" w:right="73" w:hanging="1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59,046</w:t>
            </w:r>
          </w:p>
        </w:tc>
        <w:tc>
          <w:tcPr>
            <w:tcW w:w="236" w:type="dxa"/>
            <w:vAlign w:val="bottom"/>
          </w:tcPr>
          <w:p w14:paraId="1370543D" w14:textId="77777777" w:rsidR="00204FFF" w:rsidRPr="00E56EB0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C68F9" w14:textId="2553D666" w:rsidR="00204FFF" w:rsidRPr="00E56EB0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59,046</w:t>
            </w:r>
          </w:p>
        </w:tc>
        <w:tc>
          <w:tcPr>
            <w:tcW w:w="270" w:type="dxa"/>
            <w:vAlign w:val="bottom"/>
          </w:tcPr>
          <w:p w14:paraId="28FB21E1" w14:textId="77777777" w:rsidR="00204FFF" w:rsidRPr="00E56EB0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F7374" w14:textId="6AF9967E" w:rsidR="00204FFF" w:rsidRPr="00E56EB0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6EB0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97,067</w:t>
            </w:r>
          </w:p>
        </w:tc>
        <w:tc>
          <w:tcPr>
            <w:tcW w:w="243" w:type="dxa"/>
            <w:vAlign w:val="bottom"/>
          </w:tcPr>
          <w:p w14:paraId="140D0442" w14:textId="77777777" w:rsidR="00204FFF" w:rsidRPr="00E56EB0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906A8" w14:textId="5C942EFC" w:rsidR="00204FFF" w:rsidRPr="00E56EB0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6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97,067</w:t>
            </w:r>
          </w:p>
        </w:tc>
      </w:tr>
      <w:tr w:rsidR="00204FFF" w:rsidRPr="000E5373" w14:paraId="42A59859" w14:textId="77777777" w:rsidTr="00AE540C">
        <w:tc>
          <w:tcPr>
            <w:tcW w:w="3587" w:type="dxa"/>
          </w:tcPr>
          <w:p w14:paraId="55B4B5F3" w14:textId="77777777" w:rsidR="00204FFF" w:rsidRPr="000E5373" w:rsidRDefault="00204FFF" w:rsidP="00204FFF">
            <w:pPr>
              <w:pStyle w:val="ListParagraph"/>
              <w:tabs>
                <w:tab w:val="clear" w:pos="1644"/>
                <w:tab w:val="left" w:pos="171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4C0561" w14:textId="21075734" w:rsidR="00204FFF" w:rsidRPr="00E56EB0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62" w:right="73" w:hanging="167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97,790</w:t>
            </w:r>
          </w:p>
        </w:tc>
        <w:tc>
          <w:tcPr>
            <w:tcW w:w="236" w:type="dxa"/>
            <w:vAlign w:val="bottom"/>
          </w:tcPr>
          <w:p w14:paraId="2F775CB1" w14:textId="77777777" w:rsidR="00204FFF" w:rsidRPr="00E56EB0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2BAEEC" w14:textId="236465CB" w:rsidR="00204FFF" w:rsidRPr="00E56EB0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97,790</w:t>
            </w:r>
          </w:p>
        </w:tc>
        <w:tc>
          <w:tcPr>
            <w:tcW w:w="270" w:type="dxa"/>
            <w:vAlign w:val="bottom"/>
          </w:tcPr>
          <w:p w14:paraId="4EEE2939" w14:textId="77777777" w:rsidR="00204FFF" w:rsidRPr="00E56EB0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05A2F" w14:textId="6776F602" w:rsidR="00204FFF" w:rsidRPr="00E56EB0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6EB0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136,250</w:t>
            </w:r>
          </w:p>
        </w:tc>
        <w:tc>
          <w:tcPr>
            <w:tcW w:w="243" w:type="dxa"/>
            <w:vAlign w:val="bottom"/>
          </w:tcPr>
          <w:p w14:paraId="058074D3" w14:textId="77777777" w:rsidR="00204FFF" w:rsidRPr="00E56EB0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E7B86" w14:textId="7D3658F9" w:rsidR="00204FFF" w:rsidRPr="00E56EB0" w:rsidRDefault="00204FFF" w:rsidP="0020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6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136,250</w:t>
            </w:r>
          </w:p>
        </w:tc>
      </w:tr>
    </w:tbl>
    <w:p w14:paraId="5F41EEE1" w14:textId="7BFBE26F" w:rsidR="00CC14EC" w:rsidRDefault="00CC14EC" w:rsidP="008B0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ABF604B" w14:textId="5ED403DB" w:rsidR="008B09BE" w:rsidRDefault="003156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33869935" w14:textId="4BA049F4" w:rsidR="007337DA" w:rsidRPr="003C47FE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147B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4DB05ED2" w14:textId="77777777" w:rsidR="007337DA" w:rsidRPr="00CE546B" w:rsidRDefault="007337DA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02326C98" w14:textId="77777777" w:rsidR="007337DA" w:rsidRPr="003C47FE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C6304">
        <w:rPr>
          <w:rFonts w:ascii="Angsana New" w:hAnsi="Angsana New"/>
          <w:sz w:val="30"/>
          <w:szCs w:val="30"/>
          <w:cs/>
        </w:rPr>
        <w:t>รายละเอียดของเงินกู้ยืมระยะยาวจากสถาบันการเงินในประเทศ มีดังนี้</w:t>
      </w:r>
    </w:p>
    <w:p w14:paraId="637CAF93" w14:textId="77777777" w:rsidR="007337DA" w:rsidRPr="00CE546B" w:rsidRDefault="007337DA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tbl>
      <w:tblPr>
        <w:tblW w:w="9337" w:type="dxa"/>
        <w:tblInd w:w="459" w:type="dxa"/>
        <w:tblLook w:val="0000" w:firstRow="0" w:lastRow="0" w:firstColumn="0" w:lastColumn="0" w:noHBand="0" w:noVBand="0"/>
      </w:tblPr>
      <w:tblGrid>
        <w:gridCol w:w="2781"/>
        <w:gridCol w:w="1120"/>
        <w:gridCol w:w="1400"/>
        <w:gridCol w:w="1685"/>
        <w:gridCol w:w="2351"/>
      </w:tblGrid>
      <w:tr w:rsidR="00565F2B" w:rsidRPr="003C47FE" w14:paraId="2A97008A" w14:textId="77777777" w:rsidTr="006F171E">
        <w:trPr>
          <w:trHeight w:val="346"/>
        </w:trPr>
        <w:tc>
          <w:tcPr>
            <w:tcW w:w="2781" w:type="dxa"/>
          </w:tcPr>
          <w:p w14:paraId="1E2446B7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0B99FC9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0" w:type="dxa"/>
          </w:tcPr>
          <w:p w14:paraId="1C33E2E6" w14:textId="294ECCDB" w:rsidR="00565F2B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ยอดเงินกู้ยืม </w:t>
            </w:r>
          </w:p>
        </w:tc>
        <w:tc>
          <w:tcPr>
            <w:tcW w:w="1685" w:type="dxa"/>
          </w:tcPr>
          <w:p w14:paraId="0D945538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1" w:type="dxa"/>
          </w:tcPr>
          <w:p w14:paraId="0E95F9A6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5F2B" w:rsidRPr="003C47FE" w14:paraId="24C14029" w14:textId="77777777" w:rsidTr="006F171E">
        <w:trPr>
          <w:trHeight w:val="346"/>
        </w:trPr>
        <w:tc>
          <w:tcPr>
            <w:tcW w:w="2781" w:type="dxa"/>
          </w:tcPr>
          <w:p w14:paraId="1AEC5B55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8789CA6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0" w:type="dxa"/>
          </w:tcPr>
          <w:p w14:paraId="461E852A" w14:textId="60880E5E" w:rsidR="00565F2B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685" w:type="dxa"/>
          </w:tcPr>
          <w:p w14:paraId="1BE775A6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1" w:type="dxa"/>
          </w:tcPr>
          <w:p w14:paraId="19992F88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5F2B" w:rsidRPr="003C47FE" w14:paraId="03892A03" w14:textId="77777777" w:rsidTr="006F171E">
        <w:trPr>
          <w:trHeight w:val="346"/>
        </w:trPr>
        <w:tc>
          <w:tcPr>
            <w:tcW w:w="2781" w:type="dxa"/>
          </w:tcPr>
          <w:p w14:paraId="416888A0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24E3405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วงเงินสินเชื่อ</w:t>
            </w:r>
          </w:p>
        </w:tc>
        <w:tc>
          <w:tcPr>
            <w:tcW w:w="1400" w:type="dxa"/>
          </w:tcPr>
          <w:p w14:paraId="41B3DBCC" w14:textId="1D74356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85" w:type="dxa"/>
          </w:tcPr>
          <w:p w14:paraId="6D2E921C" w14:textId="16A48CA2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1" w:type="dxa"/>
          </w:tcPr>
          <w:p w14:paraId="2EA82466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5F2B" w:rsidRPr="003C47FE" w14:paraId="37A4FF1A" w14:textId="77777777" w:rsidTr="006F171E">
        <w:tc>
          <w:tcPr>
            <w:tcW w:w="2781" w:type="dxa"/>
          </w:tcPr>
          <w:p w14:paraId="401D571C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สัญญาเงินกู้ยืม</w:t>
            </w:r>
          </w:p>
        </w:tc>
        <w:tc>
          <w:tcPr>
            <w:tcW w:w="1120" w:type="dxa"/>
          </w:tcPr>
          <w:p w14:paraId="40A3927B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ที่ได้รับอนุมัติ</w:t>
            </w:r>
          </w:p>
        </w:tc>
        <w:tc>
          <w:tcPr>
            <w:tcW w:w="1400" w:type="dxa"/>
          </w:tcPr>
          <w:p w14:paraId="57BF7F36" w14:textId="40C6A0FA" w:rsidR="00565F2B" w:rsidRPr="003C47FE" w:rsidRDefault="004B5E68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 w:rsidR="00D71C9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85" w:type="dxa"/>
          </w:tcPr>
          <w:p w14:paraId="5E375332" w14:textId="2620EA0B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51" w:type="dxa"/>
          </w:tcPr>
          <w:p w14:paraId="0B7F8F31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กำหนดการจ่ายชำระคืน</w:t>
            </w:r>
          </w:p>
        </w:tc>
      </w:tr>
      <w:tr w:rsidR="00565F2B" w:rsidRPr="003C47FE" w14:paraId="037E60B6" w14:textId="77777777" w:rsidTr="006F171E">
        <w:tc>
          <w:tcPr>
            <w:tcW w:w="2781" w:type="dxa"/>
          </w:tcPr>
          <w:p w14:paraId="4FDB5A0B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1EACF67F" w14:textId="13EB407E" w:rsidR="00565F2B" w:rsidRPr="005D6FF2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D6F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685" w:type="dxa"/>
          </w:tcPr>
          <w:p w14:paraId="5FDA1D37" w14:textId="424CFDAF" w:rsidR="00565F2B" w:rsidRPr="005D6FF2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6F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51" w:type="dxa"/>
          </w:tcPr>
          <w:p w14:paraId="4D9FB8B9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5F2B" w:rsidRPr="003C47FE" w14:paraId="3709CE07" w14:textId="77777777" w:rsidTr="005D6FF2">
        <w:tc>
          <w:tcPr>
            <w:tcW w:w="2781" w:type="dxa"/>
          </w:tcPr>
          <w:p w14:paraId="2250CEE1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620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เพื่อจ่ายค่าก่อสร้างระบบป้องกัน</w:t>
            </w:r>
          </w:p>
        </w:tc>
        <w:tc>
          <w:tcPr>
            <w:tcW w:w="1120" w:type="dxa"/>
          </w:tcPr>
          <w:p w14:paraId="111D6063" w14:textId="7735809D" w:rsidR="00565F2B" w:rsidRPr="005D6FF2" w:rsidRDefault="004B5E68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1400" w:type="dxa"/>
          </w:tcPr>
          <w:p w14:paraId="6BC050E6" w14:textId="31090F67" w:rsidR="00565F2B" w:rsidRPr="005D6FF2" w:rsidRDefault="00D71C99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1685" w:type="dxa"/>
          </w:tcPr>
          <w:p w14:paraId="2F0776DB" w14:textId="063764AB" w:rsidR="00565F2B" w:rsidRPr="005D6FF2" w:rsidRDefault="004B5E68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0</w:t>
            </w:r>
            <w:r w:rsidR="005D6FF2" w:rsidRPr="005D6FF2">
              <w:rPr>
                <w:rFonts w:ascii="Angsana New" w:hAnsi="Angsana New"/>
                <w:sz w:val="30"/>
                <w:szCs w:val="30"/>
              </w:rPr>
              <w:t>.</w:t>
            </w:r>
            <w:r w:rsidRPr="004B5E68"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2351" w:type="dxa"/>
          </w:tcPr>
          <w:p w14:paraId="4C676E93" w14:textId="49CA2828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  <w:r w:rsidR="0025699E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 ระยะเวลา</w:t>
            </w:r>
          </w:p>
        </w:tc>
      </w:tr>
      <w:tr w:rsidR="00565F2B" w:rsidRPr="003C47FE" w14:paraId="4C8B9BE9" w14:textId="77777777" w:rsidTr="006F171E">
        <w:tc>
          <w:tcPr>
            <w:tcW w:w="2781" w:type="dxa"/>
          </w:tcPr>
          <w:p w14:paraId="0E31A71B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62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อุทกภัย (จังหวัดปทุมธานี)</w:t>
            </w:r>
          </w:p>
        </w:tc>
        <w:tc>
          <w:tcPr>
            <w:tcW w:w="1120" w:type="dxa"/>
          </w:tcPr>
          <w:p w14:paraId="21E47201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00" w:type="dxa"/>
          </w:tcPr>
          <w:p w14:paraId="33F83A06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73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85" w:type="dxa"/>
          </w:tcPr>
          <w:p w14:paraId="53F656DF" w14:textId="55C2F9DB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73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51" w:type="dxa"/>
          </w:tcPr>
          <w:p w14:paraId="2C6F7FEE" w14:textId="091E1C7E" w:rsidR="00565F2B" w:rsidRPr="003C47FE" w:rsidRDefault="00565F2B" w:rsidP="009B1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30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120</w:t>
            </w:r>
            <w:r w:rsidRPr="00521F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1FB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="0025699E">
              <w:rPr>
                <w:rFonts w:ascii="Angsana New" w:hAnsi="Angsana New" w:hint="cs"/>
                <w:sz w:val="30"/>
                <w:szCs w:val="30"/>
                <w:cs/>
              </w:rPr>
              <w:t xml:space="preserve"> สิ้นสุดในเดือน</w:t>
            </w:r>
            <w:r w:rsidR="009B137C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="00556377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2571</w:t>
            </w:r>
          </w:p>
        </w:tc>
      </w:tr>
    </w:tbl>
    <w:p w14:paraId="7AC30948" w14:textId="0A55E7AF" w:rsidR="007337DA" w:rsidRPr="00CE546B" w:rsidRDefault="007337DA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tbl>
      <w:tblPr>
        <w:tblW w:w="92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1"/>
        <w:gridCol w:w="810"/>
        <w:gridCol w:w="1172"/>
        <w:gridCol w:w="269"/>
        <w:gridCol w:w="1193"/>
        <w:gridCol w:w="269"/>
        <w:gridCol w:w="1169"/>
        <w:gridCol w:w="269"/>
        <w:gridCol w:w="1078"/>
      </w:tblGrid>
      <w:tr w:rsidR="0067022A" w:rsidRPr="003C47FE" w14:paraId="7A7726D4" w14:textId="77777777" w:rsidTr="0067022A">
        <w:trPr>
          <w:cantSplit/>
        </w:trPr>
        <w:tc>
          <w:tcPr>
            <w:tcW w:w="1647" w:type="pct"/>
          </w:tcPr>
          <w:p w14:paraId="714A1B88" w14:textId="2E6EE5F0" w:rsidR="0067022A" w:rsidRPr="00185BCE" w:rsidRDefault="0067022A" w:rsidP="00185BCE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85B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436" w:type="pct"/>
          </w:tcPr>
          <w:p w14:paraId="430F1DF4" w14:textId="77777777" w:rsidR="0067022A" w:rsidRPr="00884D6D" w:rsidRDefault="0067022A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pct"/>
            <w:gridSpan w:val="3"/>
          </w:tcPr>
          <w:p w14:paraId="0B59DFF1" w14:textId="6827DC70" w:rsidR="0067022A" w:rsidRPr="000B70DF" w:rsidRDefault="0067022A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1F0E796" w14:textId="77777777" w:rsidR="0067022A" w:rsidRPr="003C47FE" w:rsidRDefault="0067022A" w:rsidP="00F92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61F12076" w14:textId="77777777" w:rsidR="0067022A" w:rsidRDefault="0067022A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2397" w:rsidRPr="003C47FE" w14:paraId="05FAE098" w14:textId="77777777" w:rsidTr="00176203">
        <w:trPr>
          <w:cantSplit/>
        </w:trPr>
        <w:tc>
          <w:tcPr>
            <w:tcW w:w="1647" w:type="pct"/>
          </w:tcPr>
          <w:p w14:paraId="48199CA9" w14:textId="0660B611" w:rsidR="00902397" w:rsidRPr="00185BCE" w:rsidRDefault="00902397" w:rsidP="00902397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firstLine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85B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B5E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85B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185B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436" w:type="pct"/>
          </w:tcPr>
          <w:p w14:paraId="199BCCCC" w14:textId="77777777" w:rsidR="00902397" w:rsidRPr="00E11705" w:rsidRDefault="00902397" w:rsidP="0090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117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14:paraId="090C79F1" w14:textId="115DC133" w:rsidR="00902397" w:rsidRPr="003C47FE" w:rsidRDefault="00902397" w:rsidP="0090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3EAEBF22" w14:textId="77777777" w:rsidR="00902397" w:rsidRPr="003C47FE" w:rsidRDefault="00902397" w:rsidP="00902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50E7581D" w14:textId="4DD72D57" w:rsidR="00902397" w:rsidRPr="003C47FE" w:rsidRDefault="00902397" w:rsidP="0090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562C256E" w14:textId="77777777" w:rsidR="00902397" w:rsidRPr="003C47FE" w:rsidRDefault="00902397" w:rsidP="00902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76A4BF14" w14:textId="2A6C3823" w:rsidR="00902397" w:rsidRPr="003C47FE" w:rsidRDefault="00902397" w:rsidP="0090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29436577" w14:textId="77777777" w:rsidR="00902397" w:rsidRPr="003C47FE" w:rsidRDefault="00902397" w:rsidP="00902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998622C" w14:textId="1B9AB483" w:rsidR="00902397" w:rsidRPr="003C47FE" w:rsidRDefault="00902397" w:rsidP="0090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02397" w:rsidRPr="003C47FE" w14:paraId="3F656F0D" w14:textId="77777777" w:rsidTr="00176203">
        <w:trPr>
          <w:cantSplit/>
        </w:trPr>
        <w:tc>
          <w:tcPr>
            <w:tcW w:w="1647" w:type="pct"/>
          </w:tcPr>
          <w:p w14:paraId="0486D9F3" w14:textId="77777777" w:rsidR="00902397" w:rsidRPr="003C47FE" w:rsidRDefault="00902397" w:rsidP="00902397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4463F1A1" w14:textId="77777777" w:rsidR="00902397" w:rsidRPr="00E11705" w:rsidRDefault="00902397" w:rsidP="00902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7" w:type="pct"/>
            <w:gridSpan w:val="7"/>
          </w:tcPr>
          <w:p w14:paraId="493989BA" w14:textId="77777777" w:rsidR="00902397" w:rsidRPr="003C47FE" w:rsidRDefault="00902397" w:rsidP="00902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2397" w:rsidRPr="003C47FE" w14:paraId="6D7B88A4" w14:textId="77777777" w:rsidTr="00176203">
        <w:trPr>
          <w:cantSplit/>
        </w:trPr>
        <w:tc>
          <w:tcPr>
            <w:tcW w:w="1647" w:type="pct"/>
          </w:tcPr>
          <w:p w14:paraId="31620E54" w14:textId="77777777" w:rsidR="00902397" w:rsidRPr="00951FBB" w:rsidRDefault="00902397" w:rsidP="0090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/>
                <w:sz w:val="30"/>
                <w:szCs w:val="30"/>
                <w:cs/>
              </w:rPr>
              <w:t>ที่ดินที่พัฒนาเสร็จแล้วพร้อมขาย</w:t>
            </w:r>
            <w:r w:rsidRPr="00951FBB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436" w:type="pct"/>
          </w:tcPr>
          <w:p w14:paraId="19CC86BB" w14:textId="77777777" w:rsidR="00902397" w:rsidRPr="00162C8E" w:rsidRDefault="00902397" w:rsidP="00902397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31" w:type="pct"/>
          </w:tcPr>
          <w:p w14:paraId="56598215" w14:textId="77777777" w:rsidR="00902397" w:rsidRPr="00162C8E" w:rsidRDefault="00902397" w:rsidP="00902397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5" w:type="pct"/>
          </w:tcPr>
          <w:p w14:paraId="42E04AC7" w14:textId="77777777" w:rsidR="00902397" w:rsidRPr="00162C8E" w:rsidRDefault="00902397" w:rsidP="0090239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42" w:type="pct"/>
          </w:tcPr>
          <w:p w14:paraId="31A18464" w14:textId="77777777" w:rsidR="00902397" w:rsidRPr="00162C8E" w:rsidRDefault="00902397" w:rsidP="0090239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5" w:type="pct"/>
          </w:tcPr>
          <w:p w14:paraId="1C60D0D7" w14:textId="77777777" w:rsidR="00902397" w:rsidRPr="00162C8E" w:rsidRDefault="00902397" w:rsidP="00902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9" w:type="pct"/>
          </w:tcPr>
          <w:p w14:paraId="493879C8" w14:textId="77777777" w:rsidR="00902397" w:rsidRPr="00162C8E" w:rsidRDefault="00902397" w:rsidP="0090239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5" w:type="pct"/>
          </w:tcPr>
          <w:p w14:paraId="16A4D7E8" w14:textId="77777777" w:rsidR="00902397" w:rsidRPr="00162C8E" w:rsidRDefault="00902397" w:rsidP="0090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</w:tcPr>
          <w:p w14:paraId="4CFBA87C" w14:textId="77777777" w:rsidR="00902397" w:rsidRPr="00162C8E" w:rsidRDefault="00902397" w:rsidP="00902397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902397" w:rsidRPr="003C47FE" w14:paraId="34CEDEA9" w14:textId="77777777" w:rsidTr="00176203">
        <w:trPr>
          <w:cantSplit/>
        </w:trPr>
        <w:tc>
          <w:tcPr>
            <w:tcW w:w="1647" w:type="pct"/>
          </w:tcPr>
          <w:p w14:paraId="3735F57D" w14:textId="77777777" w:rsidR="00902397" w:rsidRPr="00951FBB" w:rsidRDefault="00902397" w:rsidP="0090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51FBB">
              <w:rPr>
                <w:rFonts w:ascii="Angsana New" w:hAnsi="Angsana New"/>
                <w:sz w:val="30"/>
                <w:szCs w:val="30"/>
                <w:cs/>
              </w:rPr>
              <w:t>บางแปลง</w:t>
            </w:r>
          </w:p>
        </w:tc>
        <w:tc>
          <w:tcPr>
            <w:tcW w:w="436" w:type="pct"/>
          </w:tcPr>
          <w:p w14:paraId="2C178445" w14:textId="3BBC52B2" w:rsidR="00902397" w:rsidRPr="000739BE" w:rsidRDefault="00D70C21" w:rsidP="00902397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631" w:type="pct"/>
          </w:tcPr>
          <w:p w14:paraId="1D3A05F6" w14:textId="0C28AA26" w:rsidR="00902397" w:rsidRPr="0046355A" w:rsidRDefault="00FC6304" w:rsidP="00902397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15,136</w:t>
            </w:r>
          </w:p>
        </w:tc>
        <w:tc>
          <w:tcPr>
            <w:tcW w:w="145" w:type="pct"/>
          </w:tcPr>
          <w:p w14:paraId="56037F5D" w14:textId="77777777" w:rsidR="00902397" w:rsidRPr="0046355A" w:rsidRDefault="00902397" w:rsidP="0090239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5F39FA2F" w14:textId="397F3EFB" w:rsidR="00902397" w:rsidRPr="0046355A" w:rsidRDefault="00902397" w:rsidP="0090239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15,136</w:t>
            </w:r>
          </w:p>
        </w:tc>
        <w:tc>
          <w:tcPr>
            <w:tcW w:w="145" w:type="pct"/>
          </w:tcPr>
          <w:p w14:paraId="4E3FD063" w14:textId="77777777" w:rsidR="00902397" w:rsidRPr="0046355A" w:rsidRDefault="00902397" w:rsidP="00902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12A54B7" w14:textId="544E3F24" w:rsidR="00902397" w:rsidRPr="0046355A" w:rsidRDefault="00D14A88" w:rsidP="0090239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15,136</w:t>
            </w:r>
          </w:p>
        </w:tc>
        <w:tc>
          <w:tcPr>
            <w:tcW w:w="145" w:type="pct"/>
          </w:tcPr>
          <w:p w14:paraId="50008F6D" w14:textId="77777777" w:rsidR="00902397" w:rsidRPr="0046355A" w:rsidRDefault="00902397" w:rsidP="0090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08B231D" w14:textId="659635A4" w:rsidR="00902397" w:rsidRPr="0046355A" w:rsidRDefault="00902397" w:rsidP="00902397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6C79">
              <w:rPr>
                <w:rFonts w:ascii="Angsana New" w:hAnsi="Angsana New"/>
                <w:sz w:val="30"/>
                <w:szCs w:val="30"/>
                <w:lang w:val="en-US" w:bidi="th-TH"/>
              </w:rPr>
              <w:t>15,136</w:t>
            </w:r>
          </w:p>
        </w:tc>
      </w:tr>
      <w:tr w:rsidR="00902397" w:rsidRPr="003C47FE" w14:paraId="498C857C" w14:textId="77777777" w:rsidTr="00176203">
        <w:trPr>
          <w:cantSplit/>
        </w:trPr>
        <w:tc>
          <w:tcPr>
            <w:tcW w:w="1647" w:type="pct"/>
          </w:tcPr>
          <w:p w14:paraId="7F40CC09" w14:textId="77777777" w:rsidR="00902397" w:rsidRPr="00951FBB" w:rsidRDefault="00902397" w:rsidP="0090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 w:hint="cs"/>
                <w:sz w:val="30"/>
                <w:szCs w:val="30"/>
                <w:cs/>
              </w:rPr>
              <w:t>เงินฝากสถาบันการเงินที่มีข้อจำกัด</w:t>
            </w:r>
          </w:p>
        </w:tc>
        <w:tc>
          <w:tcPr>
            <w:tcW w:w="436" w:type="pct"/>
          </w:tcPr>
          <w:p w14:paraId="73E082E2" w14:textId="77777777" w:rsidR="00902397" w:rsidRPr="000739BE" w:rsidRDefault="00902397" w:rsidP="0090239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</w:tcPr>
          <w:p w14:paraId="0709FDA2" w14:textId="77777777" w:rsidR="00902397" w:rsidRPr="0046355A" w:rsidRDefault="00902397" w:rsidP="0090239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2553E820" w14:textId="77777777" w:rsidR="00902397" w:rsidRPr="0046355A" w:rsidRDefault="00902397" w:rsidP="0090239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1EFCD6EA" w14:textId="77777777" w:rsidR="00902397" w:rsidRPr="0046355A" w:rsidRDefault="00902397" w:rsidP="0090239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64CD86D4" w14:textId="77777777" w:rsidR="00902397" w:rsidRPr="0046355A" w:rsidRDefault="00902397" w:rsidP="0090239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</w:tcPr>
          <w:p w14:paraId="3BBA5938" w14:textId="77777777" w:rsidR="00902397" w:rsidRPr="0046355A" w:rsidRDefault="00902397" w:rsidP="0090239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76FD89E3" w14:textId="77777777" w:rsidR="00902397" w:rsidRPr="0046355A" w:rsidRDefault="00902397" w:rsidP="00902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79FD3C8" w14:textId="77777777" w:rsidR="00902397" w:rsidRPr="0046355A" w:rsidRDefault="00902397" w:rsidP="0090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2397" w:rsidRPr="003C47FE" w14:paraId="6EF01A62" w14:textId="77777777" w:rsidTr="00176203">
        <w:trPr>
          <w:cantSplit/>
        </w:trPr>
        <w:tc>
          <w:tcPr>
            <w:tcW w:w="1647" w:type="pct"/>
          </w:tcPr>
          <w:p w14:paraId="2EE9BA31" w14:textId="77777777" w:rsidR="00902397" w:rsidRPr="00951FBB" w:rsidRDefault="00902397" w:rsidP="0090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51FBB">
              <w:rPr>
                <w:rFonts w:ascii="Angsana New" w:hAnsi="Angsana New" w:hint="cs"/>
                <w:sz w:val="30"/>
                <w:szCs w:val="30"/>
                <w:cs/>
              </w:rPr>
              <w:t>ในการเบิกใช้</w:t>
            </w:r>
          </w:p>
        </w:tc>
        <w:tc>
          <w:tcPr>
            <w:tcW w:w="436" w:type="pct"/>
          </w:tcPr>
          <w:p w14:paraId="5798C2F7" w14:textId="77777777" w:rsidR="00902397" w:rsidRPr="000739BE" w:rsidRDefault="00902397" w:rsidP="0090239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</w:tcPr>
          <w:p w14:paraId="1A7C5D6B" w14:textId="15F8F9E9" w:rsidR="00902397" w:rsidRPr="0046355A" w:rsidRDefault="00D71C99" w:rsidP="0090239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B5EB7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5" w:type="pct"/>
          </w:tcPr>
          <w:p w14:paraId="301883A0" w14:textId="77777777" w:rsidR="00902397" w:rsidRPr="0046355A" w:rsidRDefault="00902397" w:rsidP="0090239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377E5BFB" w14:textId="5310B176" w:rsidR="00902397" w:rsidRPr="0046355A" w:rsidRDefault="00902397" w:rsidP="0090239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5" w:type="pct"/>
          </w:tcPr>
          <w:p w14:paraId="059B7145" w14:textId="77777777" w:rsidR="00902397" w:rsidRPr="0046355A" w:rsidRDefault="00902397" w:rsidP="0090239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</w:tcPr>
          <w:p w14:paraId="375529AD" w14:textId="7350FB86" w:rsidR="00902397" w:rsidRPr="0046355A" w:rsidRDefault="00D71C99" w:rsidP="0090239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B5EB7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5" w:type="pct"/>
          </w:tcPr>
          <w:p w14:paraId="592CA1DF" w14:textId="77777777" w:rsidR="00902397" w:rsidRPr="0046355A" w:rsidRDefault="00902397" w:rsidP="00902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04AC18E" w14:textId="3B10783B" w:rsidR="00902397" w:rsidRPr="0046355A" w:rsidRDefault="00902397" w:rsidP="0090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902397" w:rsidRPr="003C47FE" w14:paraId="55091D62" w14:textId="77777777" w:rsidTr="00176203">
        <w:trPr>
          <w:cantSplit/>
        </w:trPr>
        <w:tc>
          <w:tcPr>
            <w:tcW w:w="1647" w:type="pct"/>
          </w:tcPr>
          <w:p w14:paraId="0C310B7B" w14:textId="77777777" w:rsidR="00902397" w:rsidRPr="00951FBB" w:rsidRDefault="00902397" w:rsidP="0090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/>
                <w:sz w:val="30"/>
                <w:szCs w:val="30"/>
                <w:cs/>
              </w:rPr>
              <w:t>ที่ดินบางแปลง รวมทั้งโครงการ</w:t>
            </w:r>
          </w:p>
        </w:tc>
        <w:tc>
          <w:tcPr>
            <w:tcW w:w="436" w:type="pct"/>
          </w:tcPr>
          <w:p w14:paraId="5092141F" w14:textId="77777777" w:rsidR="00902397" w:rsidRPr="000739BE" w:rsidRDefault="00902397" w:rsidP="0090239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</w:tcPr>
          <w:p w14:paraId="0F1ACA13" w14:textId="77777777" w:rsidR="00902397" w:rsidRPr="0046355A" w:rsidRDefault="00902397" w:rsidP="0090239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11C6E218" w14:textId="77777777" w:rsidR="00902397" w:rsidRPr="0046355A" w:rsidRDefault="00902397" w:rsidP="00902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15DC661F" w14:textId="77777777" w:rsidR="00902397" w:rsidRPr="0046355A" w:rsidRDefault="00902397" w:rsidP="0090239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43467DF7" w14:textId="77777777" w:rsidR="00902397" w:rsidRPr="0046355A" w:rsidRDefault="00902397" w:rsidP="00902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25B4A3F" w14:textId="77777777" w:rsidR="00902397" w:rsidRPr="0046355A" w:rsidRDefault="00902397" w:rsidP="0090239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033BFA61" w14:textId="77777777" w:rsidR="00902397" w:rsidRPr="0046355A" w:rsidRDefault="00902397" w:rsidP="00902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F010427" w14:textId="77777777" w:rsidR="00902397" w:rsidRPr="0046355A" w:rsidRDefault="00902397" w:rsidP="0090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02397" w:rsidRPr="003C47FE" w14:paraId="4E6A600C" w14:textId="77777777" w:rsidTr="00176203">
        <w:trPr>
          <w:cantSplit/>
        </w:trPr>
        <w:tc>
          <w:tcPr>
            <w:tcW w:w="1647" w:type="pct"/>
          </w:tcPr>
          <w:p w14:paraId="59B92D43" w14:textId="77777777" w:rsidR="00902397" w:rsidRPr="00951FBB" w:rsidRDefault="00902397" w:rsidP="0090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51FBB">
              <w:rPr>
                <w:rFonts w:ascii="Angsana New" w:hAnsi="Angsana New"/>
                <w:sz w:val="30"/>
                <w:szCs w:val="30"/>
                <w:cs/>
              </w:rPr>
              <w:t>ระบบผลิตน้ำเพื่อการอุตสาหกรรม</w:t>
            </w:r>
          </w:p>
        </w:tc>
        <w:tc>
          <w:tcPr>
            <w:tcW w:w="436" w:type="pct"/>
          </w:tcPr>
          <w:p w14:paraId="300A5C6D" w14:textId="77777777" w:rsidR="00902397" w:rsidRPr="000739BE" w:rsidRDefault="00902397" w:rsidP="0090239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</w:tcPr>
          <w:p w14:paraId="18888975" w14:textId="77777777" w:rsidR="00902397" w:rsidRPr="0046355A" w:rsidRDefault="00902397" w:rsidP="0090239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490E0866" w14:textId="77777777" w:rsidR="00902397" w:rsidRPr="0046355A" w:rsidRDefault="00902397" w:rsidP="00902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3A65020E" w14:textId="77777777" w:rsidR="00902397" w:rsidRPr="0046355A" w:rsidRDefault="00902397" w:rsidP="0090239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500C941F" w14:textId="77777777" w:rsidR="00902397" w:rsidRPr="0046355A" w:rsidRDefault="00902397" w:rsidP="00902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D9B5C94" w14:textId="77777777" w:rsidR="00902397" w:rsidRPr="0046355A" w:rsidRDefault="00902397" w:rsidP="0090239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1C3B6226" w14:textId="77777777" w:rsidR="00902397" w:rsidRPr="0046355A" w:rsidRDefault="00902397" w:rsidP="00902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D31111D" w14:textId="77777777" w:rsidR="00902397" w:rsidRPr="0046355A" w:rsidRDefault="00902397" w:rsidP="0090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02397" w:rsidRPr="003C47FE" w14:paraId="209AAA45" w14:textId="77777777" w:rsidTr="00176203">
        <w:trPr>
          <w:cantSplit/>
        </w:trPr>
        <w:tc>
          <w:tcPr>
            <w:tcW w:w="1647" w:type="pct"/>
          </w:tcPr>
          <w:p w14:paraId="61F39662" w14:textId="77777777" w:rsidR="00902397" w:rsidRPr="00951FBB" w:rsidRDefault="00902397" w:rsidP="0090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51FBB">
              <w:rPr>
                <w:rFonts w:ascii="Angsana New" w:hAnsi="Angsana New"/>
                <w:sz w:val="30"/>
                <w:szCs w:val="30"/>
                <w:cs/>
              </w:rPr>
              <w:t>ระบบบำบัดน้ำเสีย</w:t>
            </w:r>
            <w:r w:rsidRPr="00951FB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51FB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436" w:type="pct"/>
          </w:tcPr>
          <w:p w14:paraId="58DD0843" w14:textId="77777777" w:rsidR="00902397" w:rsidRPr="000739BE" w:rsidRDefault="00902397" w:rsidP="0090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292EA4D" w14:textId="27117BFB" w:rsidR="00902397" w:rsidRPr="0046355A" w:rsidRDefault="00902397" w:rsidP="0090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9335E65" w14:textId="77777777" w:rsidR="00902397" w:rsidRPr="0046355A" w:rsidRDefault="00902397" w:rsidP="00902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52B91B09" w14:textId="77777777" w:rsidR="00902397" w:rsidRPr="0046355A" w:rsidRDefault="00902397" w:rsidP="0090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24F1A03" w14:textId="77777777" w:rsidR="00902397" w:rsidRPr="0046355A" w:rsidRDefault="00902397" w:rsidP="00902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FA5B497" w14:textId="77777777" w:rsidR="00902397" w:rsidRPr="0046355A" w:rsidRDefault="00902397" w:rsidP="0090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30DD3FB" w14:textId="77777777" w:rsidR="00902397" w:rsidRPr="0046355A" w:rsidRDefault="00902397" w:rsidP="00902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48A16D4" w14:textId="77777777" w:rsidR="00902397" w:rsidRPr="0046355A" w:rsidRDefault="00902397" w:rsidP="0090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02397" w:rsidRPr="003C47FE" w14:paraId="03883803" w14:textId="77777777" w:rsidTr="00176203">
        <w:trPr>
          <w:cantSplit/>
        </w:trPr>
        <w:tc>
          <w:tcPr>
            <w:tcW w:w="1647" w:type="pct"/>
          </w:tcPr>
          <w:p w14:paraId="6882D814" w14:textId="77777777" w:rsidR="00902397" w:rsidRPr="00951FBB" w:rsidRDefault="00902397" w:rsidP="0090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951FB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51FB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436" w:type="pct"/>
          </w:tcPr>
          <w:p w14:paraId="7EA86E40" w14:textId="728FC480" w:rsidR="00902397" w:rsidRPr="000739BE" w:rsidRDefault="00902397" w:rsidP="00902397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D70C2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E9A782D" w14:textId="231200AB" w:rsidR="00902397" w:rsidRPr="0046355A" w:rsidRDefault="00FC6304" w:rsidP="0090239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038</w:t>
            </w:r>
          </w:p>
        </w:tc>
        <w:tc>
          <w:tcPr>
            <w:tcW w:w="145" w:type="pct"/>
          </w:tcPr>
          <w:p w14:paraId="2701119E" w14:textId="77777777" w:rsidR="00902397" w:rsidRPr="0046355A" w:rsidRDefault="00902397" w:rsidP="0090239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6F0DA7DF" w14:textId="186524D9" w:rsidR="00902397" w:rsidRPr="0046355A" w:rsidRDefault="00902397" w:rsidP="0090239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038</w:t>
            </w:r>
          </w:p>
        </w:tc>
        <w:tc>
          <w:tcPr>
            <w:tcW w:w="145" w:type="pct"/>
          </w:tcPr>
          <w:p w14:paraId="79EE0F2B" w14:textId="77777777" w:rsidR="00902397" w:rsidRPr="0046355A" w:rsidRDefault="00902397" w:rsidP="00902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3CC8D9E2" w14:textId="04B05B52" w:rsidR="00902397" w:rsidRPr="0046355A" w:rsidRDefault="00FC6304" w:rsidP="0090239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038</w:t>
            </w:r>
          </w:p>
        </w:tc>
        <w:tc>
          <w:tcPr>
            <w:tcW w:w="145" w:type="pct"/>
          </w:tcPr>
          <w:p w14:paraId="005B9749" w14:textId="77777777" w:rsidR="00902397" w:rsidRPr="0046355A" w:rsidRDefault="00902397" w:rsidP="00902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4C77960" w14:textId="399421D0" w:rsidR="00902397" w:rsidRPr="0046355A" w:rsidRDefault="00902397" w:rsidP="00902397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038</w:t>
            </w:r>
          </w:p>
        </w:tc>
      </w:tr>
      <w:tr w:rsidR="00902397" w:rsidRPr="003C47FE" w14:paraId="2E0AF3B1" w14:textId="77777777" w:rsidTr="00176203">
        <w:trPr>
          <w:cantSplit/>
        </w:trPr>
        <w:tc>
          <w:tcPr>
            <w:tcW w:w="1647" w:type="pct"/>
          </w:tcPr>
          <w:p w14:paraId="1BD98EAD" w14:textId="77777777" w:rsidR="00902397" w:rsidRPr="00951FBB" w:rsidRDefault="00902397" w:rsidP="0090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1F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436" w:type="pct"/>
          </w:tcPr>
          <w:p w14:paraId="0443568C" w14:textId="77777777" w:rsidR="00902397" w:rsidRPr="00162C8E" w:rsidRDefault="00902397" w:rsidP="0090239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65BE837" w14:textId="43E9B426" w:rsidR="00902397" w:rsidRPr="0046355A" w:rsidRDefault="00FC6304" w:rsidP="0090239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100,</w:t>
            </w:r>
            <w:r w:rsidR="00DB7A7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174</w:t>
            </w:r>
          </w:p>
        </w:tc>
        <w:tc>
          <w:tcPr>
            <w:tcW w:w="145" w:type="pct"/>
          </w:tcPr>
          <w:p w14:paraId="2EE85807" w14:textId="77777777" w:rsidR="00902397" w:rsidRPr="0046355A" w:rsidRDefault="00902397" w:rsidP="0090239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2285DA6A" w14:textId="63E6B56D" w:rsidR="00902397" w:rsidRPr="0046355A" w:rsidRDefault="00902397" w:rsidP="0090239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0,174</w:t>
            </w:r>
          </w:p>
        </w:tc>
        <w:tc>
          <w:tcPr>
            <w:tcW w:w="145" w:type="pct"/>
          </w:tcPr>
          <w:p w14:paraId="0418CE22" w14:textId="77777777" w:rsidR="00902397" w:rsidRPr="0046355A" w:rsidRDefault="00902397" w:rsidP="00902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46A8959D" w14:textId="0FC689F1" w:rsidR="00902397" w:rsidRPr="0046355A" w:rsidRDefault="00FC6304" w:rsidP="00902397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100,</w:t>
            </w:r>
            <w:r w:rsidR="00DB7A7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174</w:t>
            </w:r>
          </w:p>
        </w:tc>
        <w:tc>
          <w:tcPr>
            <w:tcW w:w="145" w:type="pct"/>
          </w:tcPr>
          <w:p w14:paraId="4C8088C4" w14:textId="77777777" w:rsidR="00902397" w:rsidRPr="0046355A" w:rsidRDefault="00902397" w:rsidP="00902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A0BB425" w14:textId="2FEB3B7A" w:rsidR="00902397" w:rsidRPr="0046355A" w:rsidRDefault="00902397" w:rsidP="00902397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6C7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100,174</w:t>
            </w:r>
          </w:p>
        </w:tc>
      </w:tr>
    </w:tbl>
    <w:p w14:paraId="753397B4" w14:textId="77777777" w:rsidR="007337DA" w:rsidRPr="00CE546B" w:rsidRDefault="007337DA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574FBC64" w14:textId="0B2D578D" w:rsidR="007337DA" w:rsidRPr="007337DA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7337DA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4B5E68" w:rsidRPr="004B5E68">
        <w:rPr>
          <w:rFonts w:ascii="Angsana New" w:hAnsi="Angsana New"/>
          <w:spacing w:val="-6"/>
          <w:sz w:val="30"/>
          <w:szCs w:val="30"/>
        </w:rPr>
        <w:t>31</w:t>
      </w:r>
      <w:r w:rsidRPr="007337DA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4B5E68" w:rsidRPr="004B5E68">
        <w:rPr>
          <w:rFonts w:ascii="Angsana New" w:hAnsi="Angsana New"/>
          <w:spacing w:val="-6"/>
          <w:sz w:val="30"/>
          <w:szCs w:val="30"/>
        </w:rPr>
        <w:t>256</w:t>
      </w:r>
      <w:r w:rsidR="00902397">
        <w:rPr>
          <w:rFonts w:ascii="Angsana New" w:hAnsi="Angsana New"/>
          <w:spacing w:val="-6"/>
          <w:sz w:val="30"/>
          <w:szCs w:val="30"/>
        </w:rPr>
        <w:t>8</w:t>
      </w:r>
      <w:r w:rsidRPr="007337DA">
        <w:rPr>
          <w:rFonts w:ascii="Angsana New" w:hAnsi="Angsana New"/>
          <w:spacing w:val="-6"/>
          <w:sz w:val="30"/>
          <w:szCs w:val="30"/>
        </w:rPr>
        <w:t xml:space="preserve"> </w:t>
      </w:r>
      <w:r w:rsidR="00B62172">
        <w:rPr>
          <w:rFonts w:ascii="Angsana New" w:hAnsi="Angsana New" w:hint="cs"/>
          <w:spacing w:val="-6"/>
          <w:sz w:val="30"/>
          <w:szCs w:val="30"/>
          <w:cs/>
        </w:rPr>
        <w:t>กลุ่ม</w:t>
      </w:r>
      <w:r w:rsidRPr="007337DA">
        <w:rPr>
          <w:rFonts w:ascii="Angsana New" w:hAnsi="Angsana New"/>
          <w:spacing w:val="-6"/>
          <w:sz w:val="30"/>
          <w:szCs w:val="30"/>
          <w:cs/>
        </w:rPr>
        <w:t>บริษัทมีวงเงินสินเชื่อซึ่งยังมิได้เบิกใช้</w:t>
      </w:r>
      <w:r w:rsidRPr="009D18EF">
        <w:rPr>
          <w:rFonts w:ascii="Angsana New" w:hAnsi="Angsana New"/>
          <w:spacing w:val="-6"/>
          <w:sz w:val="30"/>
          <w:szCs w:val="30"/>
          <w:cs/>
        </w:rPr>
        <w:t>เป็</w:t>
      </w:r>
      <w:r w:rsidRPr="009D18EF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Pr="009D18EF">
        <w:rPr>
          <w:rFonts w:ascii="Angsana New" w:hAnsi="Angsana New"/>
          <w:spacing w:val="-6"/>
          <w:sz w:val="30"/>
          <w:szCs w:val="30"/>
          <w:cs/>
        </w:rPr>
        <w:t>จำนวนเงิน</w:t>
      </w:r>
      <w:r w:rsidRPr="00A7475A">
        <w:rPr>
          <w:rFonts w:ascii="Angsana New" w:hAnsi="Angsana New"/>
          <w:spacing w:val="-6"/>
          <w:sz w:val="30"/>
          <w:szCs w:val="30"/>
          <w:cs/>
        </w:rPr>
        <w:t>รวม</w:t>
      </w:r>
      <w:r w:rsidR="009D18EF" w:rsidRPr="00A7475A">
        <w:rPr>
          <w:rFonts w:ascii="Angsana New" w:hAnsi="Angsana New"/>
          <w:spacing w:val="-6"/>
          <w:sz w:val="30"/>
          <w:szCs w:val="30"/>
        </w:rPr>
        <w:t xml:space="preserve"> </w:t>
      </w:r>
      <w:r w:rsidR="00FC6304">
        <w:rPr>
          <w:rFonts w:ascii="Angsana New" w:hAnsi="Angsana New"/>
          <w:spacing w:val="-6"/>
          <w:sz w:val="30"/>
          <w:szCs w:val="30"/>
        </w:rPr>
        <w:t>169.9</w:t>
      </w:r>
      <w:r w:rsidR="00771290" w:rsidRPr="009D18EF">
        <w:rPr>
          <w:rFonts w:ascii="Angsana New" w:hAnsi="Angsana New"/>
          <w:spacing w:val="-6"/>
          <w:sz w:val="30"/>
          <w:szCs w:val="30"/>
        </w:rPr>
        <w:t xml:space="preserve"> </w:t>
      </w:r>
      <w:r w:rsidRPr="009D18EF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9D18EF">
        <w:rPr>
          <w:rFonts w:ascii="Angsana New" w:hAnsi="Angsana New"/>
          <w:spacing w:val="-6"/>
          <w:sz w:val="30"/>
          <w:szCs w:val="30"/>
        </w:rPr>
        <w:t xml:space="preserve"> </w:t>
      </w:r>
      <w:r w:rsidRPr="009D18EF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4B5E68" w:rsidRPr="004B5E68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902397">
        <w:rPr>
          <w:rFonts w:ascii="Angsana New" w:hAnsi="Angsana New"/>
          <w:i/>
          <w:iCs/>
          <w:spacing w:val="-6"/>
          <w:sz w:val="30"/>
          <w:szCs w:val="30"/>
        </w:rPr>
        <w:t>7</w:t>
      </w:r>
      <w:r w:rsidRPr="007337DA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4B5E68" w:rsidRPr="004B5E68">
        <w:rPr>
          <w:rFonts w:ascii="Angsana New" w:hAnsi="Angsana New"/>
          <w:i/>
          <w:iCs/>
          <w:spacing w:val="-6"/>
          <w:sz w:val="30"/>
          <w:szCs w:val="30"/>
        </w:rPr>
        <w:t>169</w:t>
      </w:r>
      <w:r w:rsidR="007B58BE">
        <w:rPr>
          <w:rFonts w:ascii="Angsana New" w:hAnsi="Angsana New"/>
          <w:i/>
          <w:iCs/>
          <w:spacing w:val="-6"/>
          <w:sz w:val="30"/>
          <w:szCs w:val="30"/>
        </w:rPr>
        <w:t>.</w:t>
      </w:r>
      <w:r w:rsidR="004B5E68" w:rsidRPr="004B5E68">
        <w:rPr>
          <w:rFonts w:ascii="Angsana New" w:hAnsi="Angsana New"/>
          <w:i/>
          <w:iCs/>
          <w:spacing w:val="-6"/>
          <w:sz w:val="30"/>
          <w:szCs w:val="30"/>
        </w:rPr>
        <w:t>9</w:t>
      </w:r>
      <w:r w:rsidR="00EC1D41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7337DA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A73ED0">
        <w:rPr>
          <w:rFonts w:ascii="Angsana New" w:hAnsi="Angsana New"/>
          <w:i/>
          <w:iCs/>
          <w:spacing w:val="-6"/>
          <w:sz w:val="30"/>
          <w:szCs w:val="30"/>
        </w:rPr>
        <w:br/>
      </w:r>
      <w:r w:rsidRPr="007337DA">
        <w:rPr>
          <w:rFonts w:ascii="Angsana New" w:hAnsi="Angsana New"/>
          <w:i/>
          <w:iCs/>
          <w:spacing w:val="-6"/>
          <w:sz w:val="30"/>
          <w:szCs w:val="30"/>
          <w:cs/>
        </w:rPr>
        <w:t>ล้านบาท)</w:t>
      </w:r>
    </w:p>
    <w:p w14:paraId="28FB26AA" w14:textId="77777777" w:rsidR="007337DA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7FAA9ABB" w14:textId="00368365" w:rsidR="0020549A" w:rsidRPr="0020549A" w:rsidRDefault="0020549A" w:rsidP="0020549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984784">
        <w:rPr>
          <w:rFonts w:ascii="Angsana New" w:hAnsi="Angsana New" w:hint="cs"/>
          <w:bCs/>
          <w:sz w:val="30"/>
          <w:szCs w:val="30"/>
          <w:cs/>
        </w:rPr>
        <w:t>ประมาณการหนี้สินสำหรับ</w:t>
      </w:r>
      <w:r w:rsidRPr="00984784">
        <w:rPr>
          <w:rFonts w:ascii="Angsana New" w:hAnsi="Angsana New"/>
          <w:bCs/>
          <w:sz w:val="30"/>
          <w:szCs w:val="30"/>
          <w:cs/>
        </w:rPr>
        <w:t>ผลประโยชน์พนักงาน</w:t>
      </w:r>
    </w:p>
    <w:p w14:paraId="1814FFF1" w14:textId="77777777" w:rsidR="00A766A5" w:rsidRPr="00CE546B" w:rsidRDefault="00A766A5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78AB77FF" w14:textId="77777777" w:rsidR="00A766A5" w:rsidRDefault="00A766A5" w:rsidP="00A76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D6CC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5275B5C" w14:textId="77777777" w:rsidR="00A766A5" w:rsidRPr="00CE546B" w:rsidRDefault="00A766A5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31E8BDA7" w14:textId="5360D933" w:rsidR="00A766A5" w:rsidRPr="00B221D1" w:rsidRDefault="0009053A" w:rsidP="00A766A5">
      <w:pPr>
        <w:pStyle w:val="FSContent"/>
        <w:ind w:right="-25"/>
        <w:rPr>
          <w:cs/>
        </w:rPr>
      </w:pPr>
      <w:r>
        <w:rPr>
          <w:rFonts w:hint="cs"/>
          <w:cs/>
        </w:rPr>
        <w:t>กลุ่ม</w:t>
      </w:r>
      <w:r w:rsidR="00A766A5" w:rsidRPr="006D6CC7">
        <w:rPr>
          <w:cs/>
        </w:rPr>
        <w:t>บริษัท</w:t>
      </w:r>
      <w:r w:rsidR="00A766A5" w:rsidRPr="007B0175">
        <w:rPr>
          <w:cs/>
        </w:rPr>
        <w:t>จัดการโครงการ</w:t>
      </w:r>
      <w:r w:rsidR="00A766A5">
        <w:rPr>
          <w:rFonts w:hint="cs"/>
          <w:cs/>
        </w:rPr>
        <w:t>ผลประโยชน์ที่กำหนดไว้</w:t>
      </w:r>
      <w:r w:rsidR="00A766A5" w:rsidRPr="007B0175">
        <w:rPr>
          <w:cs/>
        </w:rPr>
        <w:t xml:space="preserve">ตามข้อกำหนดของพระราชบัญญัติคุ้มครองแรงงาน พ.ศ. </w:t>
      </w:r>
      <w:r w:rsidR="004B5E68" w:rsidRPr="004B5E68">
        <w:t>2541</w:t>
      </w:r>
      <w:r w:rsidR="00A766A5" w:rsidRPr="007B0175">
        <w:t xml:space="preserve"> </w:t>
      </w:r>
      <w:r w:rsidR="00A766A5">
        <w:rPr>
          <w:cs/>
        </w:rPr>
        <w:br/>
        <w:t>ใน</w:t>
      </w:r>
      <w:r w:rsidR="00A766A5" w:rsidRPr="007B0175">
        <w:rPr>
          <w:cs/>
        </w:rPr>
        <w:t>การให้ผลประโยชน์เมื่อเกษียณแก่พนักงานตามสิทธิและอายุงาน</w:t>
      </w:r>
      <w:r w:rsidR="00A766A5">
        <w:t xml:space="preserve"> </w:t>
      </w:r>
      <w:r w:rsidR="00A766A5" w:rsidRPr="00EA6008">
        <w:rPr>
          <w:rFonts w:asciiTheme="majorBidi" w:hAnsiTheme="majorBidi" w:cstheme="majorBidi"/>
          <w:cs/>
        </w:rPr>
        <w:t>โครงการผลประโยชน์</w:t>
      </w:r>
      <w:r w:rsidR="00A766A5" w:rsidRPr="00EA6008">
        <w:rPr>
          <w:rFonts w:asciiTheme="majorBidi" w:hAnsiTheme="majorBidi" w:cstheme="majorBidi" w:hint="cs"/>
          <w:cs/>
        </w:rPr>
        <w:t>ที่กำหนดไว้</w:t>
      </w:r>
      <w:r w:rsidR="00A766A5" w:rsidRPr="00EA6008">
        <w:rPr>
          <w:rFonts w:asciiTheme="majorBidi" w:hAnsiTheme="majorBidi" w:cstheme="majorBidi"/>
          <w:cs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344D96">
        <w:rPr>
          <w:rFonts w:asciiTheme="majorBidi" w:hAnsiTheme="majorBidi" w:cstheme="majorBidi" w:hint="cs"/>
          <w:cs/>
        </w:rPr>
        <w:t>และ</w:t>
      </w:r>
      <w:r w:rsidR="00A766A5" w:rsidRPr="00EA6008">
        <w:rPr>
          <w:rFonts w:asciiTheme="majorBidi" w:hAnsiTheme="majorBidi" w:cstheme="majorBidi"/>
          <w:cs/>
        </w:rPr>
        <w:t>ความเสี่ยงจาก</w:t>
      </w:r>
      <w:r w:rsidR="00122C23">
        <w:rPr>
          <w:rFonts w:asciiTheme="majorBidi" w:hAnsiTheme="majorBidi" w:cstheme="majorBidi"/>
          <w:cs/>
        </w:rPr>
        <w:br/>
      </w:r>
      <w:r w:rsidR="00A766A5" w:rsidRPr="00EA6008">
        <w:rPr>
          <w:rFonts w:asciiTheme="majorBidi" w:hAnsiTheme="majorBidi" w:cstheme="majorBidi"/>
          <w:cs/>
        </w:rPr>
        <w:t>อัตราดอกเบี้ย</w:t>
      </w:r>
    </w:p>
    <w:p w14:paraId="5AB64968" w14:textId="15FC369A" w:rsidR="00A766A5" w:rsidRPr="00CE546B" w:rsidRDefault="00A766A5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tbl>
      <w:tblPr>
        <w:tblW w:w="91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9"/>
        <w:gridCol w:w="1440"/>
        <w:gridCol w:w="270"/>
        <w:gridCol w:w="1464"/>
      </w:tblGrid>
      <w:tr w:rsidR="007F07A9" w:rsidRPr="003C47FE" w14:paraId="2ED82637" w14:textId="77777777" w:rsidTr="008E75D9">
        <w:trPr>
          <w:cantSplit/>
          <w:tblHeader/>
        </w:trPr>
        <w:tc>
          <w:tcPr>
            <w:tcW w:w="3259" w:type="pct"/>
          </w:tcPr>
          <w:p w14:paraId="1DF3EAD0" w14:textId="77777777" w:rsidR="007F07A9" w:rsidRPr="003C47FE" w:rsidRDefault="007F07A9" w:rsidP="007F07A9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1" w:type="pct"/>
            <w:gridSpan w:val="3"/>
          </w:tcPr>
          <w:p w14:paraId="3183F844" w14:textId="0F5C7FE1" w:rsidR="007F07A9" w:rsidRPr="00AF45C7" w:rsidRDefault="007F07A9" w:rsidP="007F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F45C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7F07A9" w:rsidRPr="003C47FE" w14:paraId="398EDA40" w14:textId="77777777" w:rsidTr="008E75D9">
        <w:trPr>
          <w:cantSplit/>
          <w:tblHeader/>
        </w:trPr>
        <w:tc>
          <w:tcPr>
            <w:tcW w:w="3259" w:type="pct"/>
          </w:tcPr>
          <w:p w14:paraId="353ED9D5" w14:textId="77777777" w:rsidR="007F07A9" w:rsidRPr="003C47FE" w:rsidRDefault="007F07A9" w:rsidP="007F07A9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1741" w:type="pct"/>
            <w:gridSpan w:val="3"/>
          </w:tcPr>
          <w:p w14:paraId="47378FA7" w14:textId="6AA2A24B" w:rsidR="007F07A9" w:rsidRPr="00AF45C7" w:rsidRDefault="007F07A9" w:rsidP="007F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A3B" w:rsidRPr="003C47FE" w14:paraId="4238C1F0" w14:textId="77777777" w:rsidTr="008E75D9">
        <w:trPr>
          <w:cantSplit/>
          <w:tblHeader/>
        </w:trPr>
        <w:tc>
          <w:tcPr>
            <w:tcW w:w="3259" w:type="pct"/>
          </w:tcPr>
          <w:p w14:paraId="3857A843" w14:textId="77777777" w:rsidR="00564A3B" w:rsidRPr="003C47FE" w:rsidRDefault="00564A3B" w:rsidP="00564A3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0" w:type="pct"/>
          </w:tcPr>
          <w:p w14:paraId="15DED21B" w14:textId="0CBE13F2" w:rsidR="00564A3B" w:rsidRPr="003C47FE" w:rsidRDefault="004B5E68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 w:rsidR="0090239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202F1F64" w14:textId="77777777" w:rsidR="00564A3B" w:rsidRPr="003C47FE" w:rsidRDefault="00564A3B" w:rsidP="0056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</w:tcPr>
          <w:p w14:paraId="4AD4010A" w14:textId="44FE3B0A" w:rsidR="00564A3B" w:rsidRPr="003C47FE" w:rsidRDefault="004B5E68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 w:rsidR="0090239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64A3B" w:rsidRPr="003C47FE" w14:paraId="7A2E42FC" w14:textId="77777777" w:rsidTr="008E75D9">
        <w:trPr>
          <w:cantSplit/>
          <w:tblHeader/>
        </w:trPr>
        <w:tc>
          <w:tcPr>
            <w:tcW w:w="3259" w:type="pct"/>
          </w:tcPr>
          <w:p w14:paraId="1674DDD8" w14:textId="77777777" w:rsidR="00564A3B" w:rsidRPr="003C47FE" w:rsidRDefault="00564A3B" w:rsidP="00564A3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1" w:type="pct"/>
            <w:gridSpan w:val="3"/>
          </w:tcPr>
          <w:p w14:paraId="1C6F7027" w14:textId="77777777" w:rsidR="00564A3B" w:rsidRPr="00AF45C7" w:rsidRDefault="00564A3B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F45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2397" w:rsidRPr="003C47FE" w14:paraId="1441F5AB" w14:textId="77777777" w:rsidTr="008E75D9">
        <w:trPr>
          <w:cantSplit/>
        </w:trPr>
        <w:tc>
          <w:tcPr>
            <w:tcW w:w="3259" w:type="pct"/>
          </w:tcPr>
          <w:p w14:paraId="5BCCADF0" w14:textId="5AAB2CE1" w:rsidR="00902397" w:rsidRPr="005B630A" w:rsidRDefault="00902397" w:rsidP="00902397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B5E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B63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90" w:type="pct"/>
          </w:tcPr>
          <w:p w14:paraId="5639BBB5" w14:textId="29D8DEF2" w:rsidR="00902397" w:rsidRPr="00902397" w:rsidRDefault="00902397" w:rsidP="0090239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2397">
              <w:rPr>
                <w:rFonts w:ascii="Angsana New" w:hAnsi="Angsana New"/>
                <w:sz w:val="30"/>
                <w:szCs w:val="30"/>
                <w:lang w:val="en-US" w:bidi="th-TH"/>
              </w:rPr>
              <w:t>31,555</w:t>
            </w:r>
          </w:p>
        </w:tc>
        <w:tc>
          <w:tcPr>
            <w:tcW w:w="148" w:type="pct"/>
          </w:tcPr>
          <w:p w14:paraId="7FE301B1" w14:textId="77777777" w:rsidR="00902397" w:rsidRPr="00C108B2" w:rsidRDefault="00902397" w:rsidP="0090239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</w:tcPr>
          <w:p w14:paraId="42C4D591" w14:textId="24F4757F" w:rsidR="00902397" w:rsidRPr="005B630A" w:rsidRDefault="00902397" w:rsidP="00107B6B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Pr="007B36D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207</w:t>
            </w:r>
          </w:p>
        </w:tc>
      </w:tr>
      <w:tr w:rsidR="00902397" w:rsidRPr="003C47FE" w14:paraId="033DB606" w14:textId="77777777" w:rsidTr="008E75D9">
        <w:trPr>
          <w:cantSplit/>
        </w:trPr>
        <w:tc>
          <w:tcPr>
            <w:tcW w:w="3259" w:type="pct"/>
          </w:tcPr>
          <w:p w14:paraId="417A5A5E" w14:textId="77777777" w:rsidR="00902397" w:rsidRPr="005C4EF2" w:rsidRDefault="00902397" w:rsidP="00902397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90" w:type="pct"/>
          </w:tcPr>
          <w:p w14:paraId="0DE9994D" w14:textId="77777777" w:rsidR="00902397" w:rsidRPr="005C4EF2" w:rsidRDefault="00902397" w:rsidP="0090239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8" w:type="pct"/>
          </w:tcPr>
          <w:p w14:paraId="55AAC795" w14:textId="77777777" w:rsidR="00902397" w:rsidRPr="005C4EF2" w:rsidRDefault="00902397" w:rsidP="0090239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3" w:type="pct"/>
          </w:tcPr>
          <w:p w14:paraId="13B78A34" w14:textId="77777777" w:rsidR="00902397" w:rsidRPr="005C4EF2" w:rsidRDefault="00902397" w:rsidP="0090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9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2397" w:rsidRPr="003C47FE" w14:paraId="653B6250" w14:textId="77777777" w:rsidTr="008E75D9">
        <w:trPr>
          <w:cantSplit/>
        </w:trPr>
        <w:tc>
          <w:tcPr>
            <w:tcW w:w="3259" w:type="pct"/>
          </w:tcPr>
          <w:p w14:paraId="717CC271" w14:textId="554F9B1C" w:rsidR="00902397" w:rsidRPr="0009053A" w:rsidRDefault="00902397" w:rsidP="00902397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05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09053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0905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790" w:type="pct"/>
          </w:tcPr>
          <w:p w14:paraId="5A3C6715" w14:textId="77777777" w:rsidR="00902397" w:rsidRPr="002E6E2F" w:rsidRDefault="00902397" w:rsidP="0090239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5A4B6F1D" w14:textId="77777777" w:rsidR="00902397" w:rsidRPr="003C47FE" w:rsidRDefault="00902397" w:rsidP="00902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03" w:type="pct"/>
          </w:tcPr>
          <w:p w14:paraId="1AF28740" w14:textId="77777777" w:rsidR="00902397" w:rsidRPr="005B630A" w:rsidRDefault="00902397" w:rsidP="00902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9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2397" w:rsidRPr="003C47FE" w14:paraId="29C6D27C" w14:textId="77777777" w:rsidTr="008E75D9">
        <w:trPr>
          <w:cantSplit/>
        </w:trPr>
        <w:tc>
          <w:tcPr>
            <w:tcW w:w="3259" w:type="pct"/>
          </w:tcPr>
          <w:p w14:paraId="32377C84" w14:textId="77777777" w:rsidR="00902397" w:rsidRPr="005B630A" w:rsidRDefault="00902397" w:rsidP="00902397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  <w:r w:rsidRPr="005B63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90" w:type="pct"/>
          </w:tcPr>
          <w:p w14:paraId="15B0AB8C" w14:textId="1FAC856D" w:rsidR="00902397" w:rsidRPr="008E75D9" w:rsidRDefault="004C44FF" w:rsidP="00107B6B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44FF">
              <w:rPr>
                <w:rFonts w:ascii="Angsana New" w:hAnsi="Angsana New"/>
                <w:sz w:val="30"/>
                <w:szCs w:val="30"/>
                <w:lang w:val="en-US" w:bidi="th-TH"/>
              </w:rPr>
              <w:t>2,52</w:t>
            </w:r>
            <w:r w:rsidR="008E34DD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8" w:type="pct"/>
          </w:tcPr>
          <w:p w14:paraId="35B1DA4C" w14:textId="77777777" w:rsidR="00902397" w:rsidRPr="00506DE7" w:rsidRDefault="00902397" w:rsidP="009023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03" w:type="pct"/>
          </w:tcPr>
          <w:p w14:paraId="0310778B" w14:textId="75EBF720" w:rsidR="00902397" w:rsidRPr="005B630A" w:rsidRDefault="00902397" w:rsidP="00902397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6A4AB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127</w:t>
            </w:r>
          </w:p>
        </w:tc>
      </w:tr>
      <w:tr w:rsidR="00902397" w:rsidRPr="003C47FE" w14:paraId="707A4EFA" w14:textId="77777777" w:rsidTr="00A34EBD">
        <w:trPr>
          <w:cantSplit/>
        </w:trPr>
        <w:tc>
          <w:tcPr>
            <w:tcW w:w="3259" w:type="pct"/>
          </w:tcPr>
          <w:p w14:paraId="6EAFE8B0" w14:textId="77777777" w:rsidR="00902397" w:rsidRPr="005B630A" w:rsidRDefault="00902397" w:rsidP="00902397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6D7E9315" w14:textId="3C643008" w:rsidR="00902397" w:rsidRPr="002E6E2F" w:rsidRDefault="004C44FF" w:rsidP="0090239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44FF">
              <w:rPr>
                <w:rFonts w:ascii="Angsana New" w:hAnsi="Angsana New"/>
                <w:sz w:val="30"/>
                <w:szCs w:val="30"/>
                <w:lang w:val="en-US" w:bidi="th-TH"/>
              </w:rPr>
              <w:t>837</w:t>
            </w:r>
          </w:p>
        </w:tc>
        <w:tc>
          <w:tcPr>
            <w:tcW w:w="148" w:type="pct"/>
          </w:tcPr>
          <w:p w14:paraId="2BDD833E" w14:textId="77777777" w:rsidR="00902397" w:rsidRPr="00C108B2" w:rsidRDefault="00902397" w:rsidP="0090239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6C00A9AD" w14:textId="27B8F81C" w:rsidR="00902397" w:rsidRPr="005B630A" w:rsidRDefault="00902397" w:rsidP="00902397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584</w:t>
            </w:r>
          </w:p>
        </w:tc>
      </w:tr>
      <w:tr w:rsidR="00902397" w:rsidRPr="003C47FE" w14:paraId="5CDEBED1" w14:textId="77777777" w:rsidTr="00A34EBD">
        <w:trPr>
          <w:cantSplit/>
        </w:trPr>
        <w:tc>
          <w:tcPr>
            <w:tcW w:w="3259" w:type="pct"/>
          </w:tcPr>
          <w:p w14:paraId="1F34B3D9" w14:textId="77777777" w:rsidR="00902397" w:rsidRPr="005B630A" w:rsidRDefault="00902397" w:rsidP="00902397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</w:tcPr>
          <w:p w14:paraId="43E45C61" w14:textId="3F770FF5" w:rsidR="00902397" w:rsidRPr="00C41D46" w:rsidRDefault="004C44FF" w:rsidP="0090239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C44F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3,36</w:t>
            </w:r>
            <w:r w:rsidR="008E34D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8" w:type="pct"/>
          </w:tcPr>
          <w:p w14:paraId="2AB8D932" w14:textId="77777777" w:rsidR="00902397" w:rsidRPr="00A34EBD" w:rsidRDefault="00902397" w:rsidP="0090239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</w:tcPr>
          <w:p w14:paraId="1071127B" w14:textId="3BAA832E" w:rsidR="00902397" w:rsidRPr="00A34EBD" w:rsidRDefault="00902397" w:rsidP="00902397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C41D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711</w:t>
            </w:r>
          </w:p>
        </w:tc>
      </w:tr>
      <w:tr w:rsidR="00902397" w:rsidRPr="003C47FE" w14:paraId="68244CD2" w14:textId="77777777" w:rsidTr="00A34EBD">
        <w:trPr>
          <w:cantSplit/>
        </w:trPr>
        <w:tc>
          <w:tcPr>
            <w:tcW w:w="3259" w:type="pct"/>
          </w:tcPr>
          <w:p w14:paraId="26C65CB7" w14:textId="375325A1" w:rsidR="00902397" w:rsidRPr="00146857" w:rsidRDefault="00902397" w:rsidP="00902397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6F1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22DFA2A9" w14:textId="77777777" w:rsidR="00902397" w:rsidRPr="008E75D9" w:rsidRDefault="00902397" w:rsidP="0090239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8" w:type="pct"/>
          </w:tcPr>
          <w:p w14:paraId="7870007D" w14:textId="77777777" w:rsidR="00902397" w:rsidRPr="008E75D9" w:rsidRDefault="00902397" w:rsidP="0090239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</w:tcPr>
          <w:p w14:paraId="7BCFA61B" w14:textId="77777777" w:rsidR="00902397" w:rsidRPr="008E75D9" w:rsidRDefault="00902397" w:rsidP="00902397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902397" w:rsidRPr="003C47FE" w14:paraId="648BC420" w14:textId="77777777" w:rsidTr="00146857">
        <w:trPr>
          <w:cantSplit/>
        </w:trPr>
        <w:tc>
          <w:tcPr>
            <w:tcW w:w="3259" w:type="pct"/>
          </w:tcPr>
          <w:p w14:paraId="0E3CDD54" w14:textId="0CDCC501" w:rsidR="00902397" w:rsidRPr="00146857" w:rsidRDefault="000F3B00" w:rsidP="00902397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0239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FB0F9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68E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902397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790" w:type="pct"/>
          </w:tcPr>
          <w:p w14:paraId="5003A25A" w14:textId="77777777" w:rsidR="00902397" w:rsidRPr="00BC43D5" w:rsidRDefault="00902397" w:rsidP="0090239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8" w:type="pct"/>
          </w:tcPr>
          <w:p w14:paraId="3678316F" w14:textId="77777777" w:rsidR="00902397" w:rsidRPr="008E75D9" w:rsidRDefault="00902397" w:rsidP="0090239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3" w:type="pct"/>
          </w:tcPr>
          <w:p w14:paraId="3C0D47E4" w14:textId="77777777" w:rsidR="00902397" w:rsidRPr="00BC43D5" w:rsidRDefault="00902397" w:rsidP="00902397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02397" w:rsidRPr="003C47FE" w14:paraId="30944C74" w14:textId="77777777" w:rsidTr="00FC6304">
        <w:trPr>
          <w:cantSplit/>
        </w:trPr>
        <w:tc>
          <w:tcPr>
            <w:tcW w:w="3259" w:type="pct"/>
          </w:tcPr>
          <w:p w14:paraId="14B069AF" w14:textId="3E9E146B" w:rsidR="00902397" w:rsidRPr="004D0A44" w:rsidRDefault="00902397" w:rsidP="00BC5835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2" w:hanging="214"/>
              <w:rPr>
                <w:rFonts w:asciiTheme="majorBidi" w:hAnsiTheme="majorBidi" w:cstheme="majorBidi"/>
                <w:sz w:val="30"/>
                <w:szCs w:val="30"/>
              </w:rPr>
            </w:pPr>
            <w:r w:rsidRPr="004D0A4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790" w:type="pct"/>
          </w:tcPr>
          <w:p w14:paraId="4ED31772" w14:textId="6E54F08E" w:rsidR="00902397" w:rsidRPr="00FC6304" w:rsidRDefault="00FC6304" w:rsidP="0090239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(910)</w:t>
            </w:r>
          </w:p>
        </w:tc>
        <w:tc>
          <w:tcPr>
            <w:tcW w:w="148" w:type="pct"/>
          </w:tcPr>
          <w:p w14:paraId="13374516" w14:textId="77777777" w:rsidR="00902397" w:rsidRPr="00FC6304" w:rsidRDefault="00902397" w:rsidP="0090239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</w:tcPr>
          <w:p w14:paraId="4A621A35" w14:textId="596744E4" w:rsidR="00902397" w:rsidRPr="00FC6304" w:rsidRDefault="00902397" w:rsidP="00902397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6304">
              <w:rPr>
                <w:rFonts w:ascii="Angsana New" w:hAnsi="Angsana New"/>
                <w:sz w:val="30"/>
                <w:szCs w:val="30"/>
                <w:lang w:val="en-US" w:bidi="th-TH"/>
              </w:rPr>
              <w:t>(1,425)</w:t>
            </w:r>
          </w:p>
        </w:tc>
      </w:tr>
      <w:tr w:rsidR="00902397" w:rsidRPr="003C47FE" w14:paraId="241DB7B7" w14:textId="77777777" w:rsidTr="00FC6304">
        <w:trPr>
          <w:cantSplit/>
        </w:trPr>
        <w:tc>
          <w:tcPr>
            <w:tcW w:w="3259" w:type="pct"/>
          </w:tcPr>
          <w:p w14:paraId="2A2363D2" w14:textId="09E8C54F" w:rsidR="00902397" w:rsidRPr="004D0A44" w:rsidRDefault="00902397" w:rsidP="00BC5835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2" w:hanging="2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A4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790" w:type="pct"/>
          </w:tcPr>
          <w:p w14:paraId="2AB9459C" w14:textId="714F6090" w:rsidR="00902397" w:rsidRPr="00BC43D5" w:rsidRDefault="004C44FF" w:rsidP="0090239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C44FF">
              <w:rPr>
                <w:rFonts w:ascii="Angsana New" w:hAnsi="Angsana New"/>
                <w:sz w:val="30"/>
                <w:szCs w:val="30"/>
                <w:lang w:val="en-US" w:bidi="th-TH"/>
              </w:rPr>
              <w:t>2,870</w:t>
            </w:r>
          </w:p>
        </w:tc>
        <w:tc>
          <w:tcPr>
            <w:tcW w:w="148" w:type="pct"/>
          </w:tcPr>
          <w:p w14:paraId="20B02EBE" w14:textId="77777777" w:rsidR="00902397" w:rsidRPr="00BC43D5" w:rsidRDefault="00902397" w:rsidP="0090239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</w:tcPr>
          <w:p w14:paraId="21FDE3ED" w14:textId="242366E1" w:rsidR="00902397" w:rsidRPr="00BC43D5" w:rsidRDefault="00902397" w:rsidP="00902397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Pr="006A4AB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655</w:t>
            </w:r>
          </w:p>
        </w:tc>
      </w:tr>
      <w:tr w:rsidR="00FC6304" w:rsidRPr="003C47FE" w14:paraId="3B4506F7" w14:textId="77777777" w:rsidTr="00FC6304">
        <w:trPr>
          <w:cantSplit/>
        </w:trPr>
        <w:tc>
          <w:tcPr>
            <w:tcW w:w="3259" w:type="pct"/>
          </w:tcPr>
          <w:p w14:paraId="7359652A" w14:textId="44B1826D" w:rsidR="00FC6304" w:rsidRPr="004D0A44" w:rsidRDefault="00FC6304" w:rsidP="00BC5835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2" w:hanging="2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ข้อสมมติทางประชากรศาสตร์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478B029B" w14:textId="56FF9C4F" w:rsidR="00FC6304" w:rsidRPr="004C44FF" w:rsidRDefault="00FC6304" w:rsidP="0090239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C6304">
              <w:rPr>
                <w:rFonts w:ascii="Angsana New" w:hAnsi="Angsana New"/>
                <w:sz w:val="30"/>
                <w:szCs w:val="30"/>
                <w:lang w:val="en-US" w:bidi="th-TH"/>
              </w:rPr>
              <w:t>3,532</w:t>
            </w:r>
          </w:p>
        </w:tc>
        <w:tc>
          <w:tcPr>
            <w:tcW w:w="148" w:type="pct"/>
          </w:tcPr>
          <w:p w14:paraId="3AEFD8F0" w14:textId="77777777" w:rsidR="00FC6304" w:rsidRPr="00BC43D5" w:rsidRDefault="00FC6304" w:rsidP="0090239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1E6246DB" w14:textId="7150127A" w:rsidR="00FC6304" w:rsidRPr="004B5E68" w:rsidRDefault="00FC6304" w:rsidP="00902397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02397" w:rsidRPr="003C47FE" w14:paraId="18EA9D4A" w14:textId="77777777" w:rsidTr="006B49C9">
        <w:trPr>
          <w:cantSplit/>
        </w:trPr>
        <w:tc>
          <w:tcPr>
            <w:tcW w:w="3259" w:type="pct"/>
          </w:tcPr>
          <w:p w14:paraId="4E8307D8" w14:textId="17CEECBE" w:rsidR="00902397" w:rsidRPr="00146857" w:rsidRDefault="00902397" w:rsidP="009023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</w:tcPr>
          <w:p w14:paraId="13D0CC9A" w14:textId="3C6ED23E" w:rsidR="00902397" w:rsidRPr="00A34EBD" w:rsidRDefault="00FC6304" w:rsidP="0090239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5,492</w:t>
            </w:r>
          </w:p>
        </w:tc>
        <w:tc>
          <w:tcPr>
            <w:tcW w:w="148" w:type="pct"/>
          </w:tcPr>
          <w:p w14:paraId="4C45EF56" w14:textId="77777777" w:rsidR="00902397" w:rsidRPr="00A34EBD" w:rsidRDefault="00902397" w:rsidP="0090239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</w:tcPr>
          <w:p w14:paraId="31FB8358" w14:textId="7AD605AF" w:rsidR="00902397" w:rsidRPr="00A34EBD" w:rsidRDefault="00902397" w:rsidP="00902397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Pr="006A4AB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230</w:t>
            </w:r>
          </w:p>
        </w:tc>
      </w:tr>
      <w:tr w:rsidR="00902397" w:rsidRPr="003C47FE" w14:paraId="60EFB137" w14:textId="77777777" w:rsidTr="006B49C9">
        <w:trPr>
          <w:cantSplit/>
        </w:trPr>
        <w:tc>
          <w:tcPr>
            <w:tcW w:w="3259" w:type="pct"/>
          </w:tcPr>
          <w:p w14:paraId="03379244" w14:textId="77777777" w:rsidR="00902397" w:rsidRPr="00146857" w:rsidRDefault="00902397" w:rsidP="009023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05F2EF15" w14:textId="77777777" w:rsidR="00902397" w:rsidRDefault="00902397" w:rsidP="0090239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53CAAAD5" w14:textId="77777777" w:rsidR="00902397" w:rsidRPr="00BC43D5" w:rsidRDefault="00902397" w:rsidP="0090239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</w:tcPr>
          <w:p w14:paraId="210892AD" w14:textId="77777777" w:rsidR="00902397" w:rsidRDefault="00902397" w:rsidP="00902397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02397" w:rsidRPr="003C47FE" w14:paraId="2A7A559E" w14:textId="77777777" w:rsidTr="006B49C9">
        <w:trPr>
          <w:cantSplit/>
        </w:trPr>
        <w:tc>
          <w:tcPr>
            <w:tcW w:w="3259" w:type="pct"/>
          </w:tcPr>
          <w:p w14:paraId="53A40D99" w14:textId="77777777" w:rsidR="00902397" w:rsidRPr="005B630A" w:rsidRDefault="00902397" w:rsidP="00902397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57AA8358" w14:textId="730FABD8" w:rsidR="00902397" w:rsidRPr="002E6E2F" w:rsidRDefault="004C44FF" w:rsidP="0090239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44FF">
              <w:rPr>
                <w:rFonts w:ascii="Angsana New" w:hAnsi="Angsana New"/>
                <w:sz w:val="30"/>
                <w:szCs w:val="30"/>
                <w:lang w:val="en-US" w:bidi="th-TH"/>
              </w:rPr>
              <w:t>(785)</w:t>
            </w:r>
          </w:p>
        </w:tc>
        <w:tc>
          <w:tcPr>
            <w:tcW w:w="148" w:type="pct"/>
          </w:tcPr>
          <w:p w14:paraId="437D9BDD" w14:textId="77777777" w:rsidR="00902397" w:rsidRPr="00C108B2" w:rsidRDefault="00902397" w:rsidP="0090239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44D13F68" w14:textId="78C0CFDE" w:rsidR="00902397" w:rsidRPr="005B630A" w:rsidRDefault="00902397" w:rsidP="00902397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4AB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6A4AB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593</w:t>
            </w:r>
            <w:r w:rsidRPr="006A4AB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902397" w:rsidRPr="003C47FE" w14:paraId="5C53AA76" w14:textId="77777777" w:rsidTr="008E75D9">
        <w:trPr>
          <w:cantSplit/>
        </w:trPr>
        <w:tc>
          <w:tcPr>
            <w:tcW w:w="3259" w:type="pct"/>
          </w:tcPr>
          <w:p w14:paraId="32336A43" w14:textId="6B2E225F" w:rsidR="00902397" w:rsidRPr="005B630A" w:rsidRDefault="00902397" w:rsidP="00902397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B63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B63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</w:tcPr>
          <w:p w14:paraId="79805A56" w14:textId="672CB6D4" w:rsidR="00902397" w:rsidRPr="00AF55E1" w:rsidRDefault="00107B6B" w:rsidP="0090239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39,624</w:t>
            </w:r>
          </w:p>
        </w:tc>
        <w:tc>
          <w:tcPr>
            <w:tcW w:w="148" w:type="pct"/>
          </w:tcPr>
          <w:p w14:paraId="4C1698D1" w14:textId="77777777" w:rsidR="00902397" w:rsidRPr="00C108B2" w:rsidRDefault="00902397" w:rsidP="0090239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double" w:sz="4" w:space="0" w:color="auto"/>
            </w:tcBorders>
          </w:tcPr>
          <w:p w14:paraId="19F16245" w14:textId="6E7863E9" w:rsidR="00902397" w:rsidRPr="008E75D9" w:rsidRDefault="00902397" w:rsidP="00902397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6A4AB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555</w:t>
            </w:r>
          </w:p>
        </w:tc>
      </w:tr>
    </w:tbl>
    <w:p w14:paraId="64B40C82" w14:textId="77777777" w:rsidR="00AA2822" w:rsidRDefault="00AA2822" w:rsidP="00AA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1"/>
        <w:gridCol w:w="1529"/>
        <w:gridCol w:w="268"/>
        <w:gridCol w:w="1376"/>
      </w:tblGrid>
      <w:tr w:rsidR="0009053A" w:rsidRPr="003C47FE" w14:paraId="3CAA034C" w14:textId="77777777" w:rsidTr="00564A3B">
        <w:trPr>
          <w:cantSplit/>
          <w:tblHeader/>
        </w:trPr>
        <w:tc>
          <w:tcPr>
            <w:tcW w:w="3259" w:type="pct"/>
          </w:tcPr>
          <w:p w14:paraId="2379CA56" w14:textId="77777777" w:rsidR="0009053A" w:rsidRPr="003C47FE" w:rsidRDefault="0009053A" w:rsidP="0009053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1" w:type="pct"/>
            <w:gridSpan w:val="3"/>
          </w:tcPr>
          <w:p w14:paraId="12540755" w14:textId="049F6CD8" w:rsidR="0009053A" w:rsidRPr="00AF45C7" w:rsidRDefault="0009053A" w:rsidP="0009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F45C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09053A" w:rsidRPr="003C47FE" w14:paraId="1F7871E0" w14:textId="77777777" w:rsidTr="00564A3B">
        <w:trPr>
          <w:cantSplit/>
          <w:tblHeader/>
        </w:trPr>
        <w:tc>
          <w:tcPr>
            <w:tcW w:w="3259" w:type="pct"/>
          </w:tcPr>
          <w:p w14:paraId="614D5605" w14:textId="3DC65E53" w:rsidR="0009053A" w:rsidRPr="00F56E4C" w:rsidRDefault="008B09BE" w:rsidP="0009053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4A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1741" w:type="pct"/>
            <w:gridSpan w:val="3"/>
          </w:tcPr>
          <w:p w14:paraId="6EE9EEBB" w14:textId="630D62E3" w:rsidR="0009053A" w:rsidRPr="00AF45C7" w:rsidRDefault="008B09BE" w:rsidP="0009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A3B" w:rsidRPr="003C47FE" w14:paraId="5321BDFB" w14:textId="77777777" w:rsidTr="00FF5384">
        <w:trPr>
          <w:cantSplit/>
          <w:tblHeader/>
        </w:trPr>
        <w:tc>
          <w:tcPr>
            <w:tcW w:w="3259" w:type="pct"/>
          </w:tcPr>
          <w:p w14:paraId="24091B21" w14:textId="77777777" w:rsidR="00564A3B" w:rsidRPr="003C47FE" w:rsidRDefault="00564A3B" w:rsidP="00564A3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9" w:type="pct"/>
          </w:tcPr>
          <w:p w14:paraId="0C6275F7" w14:textId="4754E6D7" w:rsidR="00564A3B" w:rsidRPr="003C47FE" w:rsidRDefault="004B5E68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 w:rsidR="00D3026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38544851" w14:textId="77777777" w:rsidR="00564A3B" w:rsidRPr="003C47FE" w:rsidRDefault="00564A3B" w:rsidP="0056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" w:type="pct"/>
          </w:tcPr>
          <w:p w14:paraId="14671F20" w14:textId="777B16D4" w:rsidR="00564A3B" w:rsidRPr="003C47FE" w:rsidRDefault="004B5E68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 w:rsidR="00D3026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64A3B" w:rsidRPr="003C47FE" w14:paraId="53831AF4" w14:textId="77777777" w:rsidTr="00564A3B">
        <w:trPr>
          <w:cantSplit/>
          <w:tblHeader/>
        </w:trPr>
        <w:tc>
          <w:tcPr>
            <w:tcW w:w="3259" w:type="pct"/>
          </w:tcPr>
          <w:p w14:paraId="5082183B" w14:textId="77777777" w:rsidR="00564A3B" w:rsidRPr="003C47FE" w:rsidRDefault="00564A3B" w:rsidP="00564A3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1" w:type="pct"/>
            <w:gridSpan w:val="3"/>
          </w:tcPr>
          <w:p w14:paraId="29E8654E" w14:textId="77777777" w:rsidR="00564A3B" w:rsidRPr="00B629AD" w:rsidRDefault="00564A3B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629A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30266" w:rsidRPr="003C47FE" w14:paraId="172067E6" w14:textId="77777777" w:rsidTr="00FF5384">
        <w:trPr>
          <w:cantSplit/>
        </w:trPr>
        <w:tc>
          <w:tcPr>
            <w:tcW w:w="3259" w:type="pct"/>
          </w:tcPr>
          <w:p w14:paraId="67ADF6A1" w14:textId="77777777" w:rsidR="00D30266" w:rsidRPr="003C47FE" w:rsidRDefault="00D30266" w:rsidP="00D30266">
            <w:pPr>
              <w:tabs>
                <w:tab w:val="clear" w:pos="227"/>
                <w:tab w:val="left" w:pos="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839" w:type="pct"/>
          </w:tcPr>
          <w:p w14:paraId="17DB5F39" w14:textId="5FFF5D47" w:rsidR="00D30266" w:rsidRPr="003C47FE" w:rsidRDefault="004C44FF" w:rsidP="0010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44FF">
              <w:rPr>
                <w:rFonts w:ascii="Angsana New" w:hAnsi="Angsana New"/>
                <w:sz w:val="30"/>
                <w:szCs w:val="30"/>
              </w:rPr>
              <w:t>1.69</w:t>
            </w:r>
          </w:p>
        </w:tc>
        <w:tc>
          <w:tcPr>
            <w:tcW w:w="147" w:type="pct"/>
          </w:tcPr>
          <w:p w14:paraId="55E0D44A" w14:textId="77777777" w:rsidR="00D30266" w:rsidRPr="00C108B2" w:rsidRDefault="00D30266" w:rsidP="00D302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" w:type="pct"/>
          </w:tcPr>
          <w:p w14:paraId="2D3CF8C5" w14:textId="25D8588B" w:rsidR="00D30266" w:rsidRPr="003C47FE" w:rsidRDefault="00D30266" w:rsidP="0010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4B5E68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D30266" w:rsidRPr="003C47FE" w14:paraId="241AC6A8" w14:textId="77777777" w:rsidTr="00FF5384">
        <w:trPr>
          <w:cantSplit/>
        </w:trPr>
        <w:tc>
          <w:tcPr>
            <w:tcW w:w="3259" w:type="pct"/>
          </w:tcPr>
          <w:p w14:paraId="513E9D39" w14:textId="77777777" w:rsidR="00D30266" w:rsidRPr="003C47FE" w:rsidRDefault="00D30266" w:rsidP="00D30266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839" w:type="pct"/>
          </w:tcPr>
          <w:p w14:paraId="6A227629" w14:textId="62AA552B" w:rsidR="00D30266" w:rsidRPr="00C80D24" w:rsidRDefault="004C44FF" w:rsidP="00A5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9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44FF">
              <w:rPr>
                <w:rFonts w:ascii="Angsana New" w:hAnsi="Angsana New"/>
                <w:sz w:val="30"/>
                <w:szCs w:val="30"/>
              </w:rPr>
              <w:t>5.02</w:t>
            </w:r>
          </w:p>
        </w:tc>
        <w:tc>
          <w:tcPr>
            <w:tcW w:w="147" w:type="pct"/>
          </w:tcPr>
          <w:p w14:paraId="471BF6A9" w14:textId="77777777" w:rsidR="00D30266" w:rsidRPr="00FF5384" w:rsidRDefault="00D30266" w:rsidP="00D302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" w:type="pct"/>
          </w:tcPr>
          <w:p w14:paraId="16D27D3A" w14:textId="0A4A6D98" w:rsidR="00D30266" w:rsidRPr="003C47FE" w:rsidRDefault="00D30266" w:rsidP="00D30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4B5E68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D30266" w:rsidRPr="003C47FE" w14:paraId="35870439" w14:textId="77777777" w:rsidTr="00FF5384">
        <w:trPr>
          <w:cantSplit/>
        </w:trPr>
        <w:tc>
          <w:tcPr>
            <w:tcW w:w="3259" w:type="pct"/>
          </w:tcPr>
          <w:p w14:paraId="3243D16E" w14:textId="77777777" w:rsidR="00D30266" w:rsidRPr="003C47FE" w:rsidRDefault="00D30266" w:rsidP="00D30266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839" w:type="pct"/>
          </w:tcPr>
          <w:p w14:paraId="6EC63DDA" w14:textId="3B922D6F" w:rsidR="00D30266" w:rsidRPr="00C80D24" w:rsidRDefault="004C44FF" w:rsidP="00A50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  <w:tab w:val="left" w:pos="792"/>
              </w:tabs>
              <w:spacing w:line="240" w:lineRule="auto"/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44FF">
              <w:rPr>
                <w:rFonts w:ascii="Angsana New" w:hAnsi="Angsana New"/>
                <w:sz w:val="30"/>
                <w:szCs w:val="30"/>
              </w:rPr>
              <w:t>8.00</w:t>
            </w:r>
          </w:p>
        </w:tc>
        <w:tc>
          <w:tcPr>
            <w:tcW w:w="147" w:type="pct"/>
          </w:tcPr>
          <w:p w14:paraId="463FCCAE" w14:textId="77777777" w:rsidR="00D30266" w:rsidRPr="00FF5384" w:rsidRDefault="00D30266" w:rsidP="00D302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" w:type="pct"/>
          </w:tcPr>
          <w:p w14:paraId="189C0C0D" w14:textId="1793485F" w:rsidR="00D30266" w:rsidRPr="003C47FE" w:rsidRDefault="00D30266" w:rsidP="00A502A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  <w:tab w:val="left" w:pos="705"/>
              </w:tabs>
              <w:spacing w:line="240" w:lineRule="auto"/>
              <w:ind w:left="-108" w:right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4B5E68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</w:tbl>
    <w:p w14:paraId="03C101F7" w14:textId="77777777" w:rsidR="00CE020C" w:rsidRPr="00CE546B" w:rsidRDefault="00CE020C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4DEF18F7" w14:textId="43E35858" w:rsidR="004F4833" w:rsidRPr="00DE5684" w:rsidRDefault="00ED3836" w:rsidP="00DE5684">
      <w:pPr>
        <w:pStyle w:val="FSBlank"/>
        <w:tabs>
          <w:tab w:val="left" w:pos="630"/>
        </w:tabs>
        <w:rPr>
          <w:sz w:val="30"/>
          <w:szCs w:val="30"/>
        </w:rPr>
      </w:pPr>
      <w:r w:rsidRPr="00DE5684">
        <w:rPr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89D9412" w14:textId="77777777" w:rsidR="004F4833" w:rsidRPr="00CE546B" w:rsidRDefault="004F4833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0046564D" w14:textId="373ADEFE" w:rsidR="00ED3836" w:rsidRPr="00181FDA" w:rsidRDefault="00ED3836" w:rsidP="00A7291C">
      <w:pPr>
        <w:pStyle w:val="FSBlank"/>
        <w:tabs>
          <w:tab w:val="left" w:pos="630"/>
        </w:tabs>
        <w:ind w:left="540" w:firstLine="0"/>
        <w:rPr>
          <w:spacing w:val="-6"/>
          <w:sz w:val="30"/>
          <w:szCs w:val="30"/>
        </w:rPr>
      </w:pPr>
      <w:r w:rsidRPr="00181FDA">
        <w:rPr>
          <w:spacing w:val="-6"/>
          <w:sz w:val="30"/>
          <w:szCs w:val="30"/>
          <w:cs/>
        </w:rPr>
        <w:t>ณ</w:t>
      </w:r>
      <w:r w:rsidRPr="00181FDA">
        <w:rPr>
          <w:spacing w:val="-6"/>
          <w:sz w:val="30"/>
          <w:szCs w:val="30"/>
        </w:rPr>
        <w:t xml:space="preserve"> </w:t>
      </w:r>
      <w:r w:rsidRPr="00181FDA">
        <w:rPr>
          <w:spacing w:val="-6"/>
          <w:sz w:val="30"/>
          <w:szCs w:val="30"/>
          <w:cs/>
        </w:rPr>
        <w:t>วันที่</w:t>
      </w:r>
      <w:r w:rsidRPr="00181FDA">
        <w:rPr>
          <w:spacing w:val="-6"/>
          <w:sz w:val="30"/>
          <w:szCs w:val="30"/>
        </w:rPr>
        <w:t xml:space="preserve"> </w:t>
      </w:r>
      <w:r w:rsidR="004B5E68" w:rsidRPr="004B5E68">
        <w:rPr>
          <w:spacing w:val="-6"/>
          <w:sz w:val="30"/>
          <w:szCs w:val="30"/>
        </w:rPr>
        <w:t>31</w:t>
      </w:r>
      <w:r w:rsidRPr="00181FDA">
        <w:rPr>
          <w:spacing w:val="-6"/>
          <w:sz w:val="30"/>
          <w:szCs w:val="30"/>
        </w:rPr>
        <w:t xml:space="preserve"> </w:t>
      </w:r>
      <w:r w:rsidRPr="00181FDA">
        <w:rPr>
          <w:spacing w:val="-6"/>
          <w:sz w:val="30"/>
          <w:szCs w:val="30"/>
          <w:cs/>
        </w:rPr>
        <w:t>ธันวาคม</w:t>
      </w:r>
      <w:r w:rsidRPr="00181FDA">
        <w:rPr>
          <w:spacing w:val="-6"/>
          <w:sz w:val="30"/>
          <w:szCs w:val="30"/>
        </w:rPr>
        <w:t xml:space="preserve"> </w:t>
      </w:r>
      <w:r w:rsidR="004B5E68" w:rsidRPr="004B5E68">
        <w:rPr>
          <w:spacing w:val="-6"/>
          <w:sz w:val="30"/>
          <w:szCs w:val="30"/>
        </w:rPr>
        <w:t>256</w:t>
      </w:r>
      <w:r w:rsidR="00D30266">
        <w:rPr>
          <w:spacing w:val="-6"/>
          <w:sz w:val="30"/>
          <w:szCs w:val="30"/>
        </w:rPr>
        <w:t>8</w:t>
      </w:r>
      <w:r w:rsidRPr="00181FDA">
        <w:rPr>
          <w:spacing w:val="-6"/>
          <w:sz w:val="30"/>
          <w:szCs w:val="30"/>
        </w:rPr>
        <w:t xml:space="preserve"> </w:t>
      </w:r>
      <w:r w:rsidRPr="00181FDA">
        <w:rPr>
          <w:spacing w:val="-6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Pr="00181FDA">
        <w:rPr>
          <w:spacing w:val="-6"/>
          <w:sz w:val="30"/>
          <w:szCs w:val="30"/>
        </w:rPr>
        <w:t xml:space="preserve"> </w:t>
      </w:r>
      <w:r w:rsidR="004C44FF">
        <w:rPr>
          <w:spacing w:val="-6"/>
          <w:sz w:val="30"/>
          <w:szCs w:val="30"/>
        </w:rPr>
        <w:t>10</w:t>
      </w:r>
      <w:r w:rsidRPr="00181FDA">
        <w:rPr>
          <w:spacing w:val="-6"/>
          <w:sz w:val="30"/>
          <w:szCs w:val="30"/>
          <w:cs/>
        </w:rPr>
        <w:t xml:space="preserve"> ปี</w:t>
      </w:r>
      <w:r w:rsidRPr="00181FDA">
        <w:rPr>
          <w:spacing w:val="-6"/>
          <w:sz w:val="30"/>
          <w:szCs w:val="30"/>
        </w:rPr>
        <w:t xml:space="preserve"> </w:t>
      </w:r>
      <w:r w:rsidRPr="00181FDA">
        <w:rPr>
          <w:i/>
          <w:iCs/>
          <w:spacing w:val="-6"/>
          <w:sz w:val="30"/>
          <w:szCs w:val="30"/>
          <w:cs/>
        </w:rPr>
        <w:t>(</w:t>
      </w:r>
      <w:r w:rsidR="004B5E68" w:rsidRPr="004B5E68">
        <w:rPr>
          <w:i/>
          <w:iCs/>
          <w:spacing w:val="-6"/>
          <w:sz w:val="30"/>
          <w:szCs w:val="30"/>
        </w:rPr>
        <w:t>256</w:t>
      </w:r>
      <w:r w:rsidR="00D30266">
        <w:rPr>
          <w:i/>
          <w:iCs/>
          <w:spacing w:val="-6"/>
          <w:sz w:val="30"/>
          <w:szCs w:val="30"/>
        </w:rPr>
        <w:t>7</w:t>
      </w:r>
      <w:r w:rsidRPr="00181FDA">
        <w:rPr>
          <w:i/>
          <w:iCs/>
          <w:spacing w:val="-6"/>
          <w:sz w:val="30"/>
          <w:szCs w:val="30"/>
        </w:rPr>
        <w:t xml:space="preserve">: </w:t>
      </w:r>
      <w:r w:rsidR="00D30266">
        <w:rPr>
          <w:i/>
          <w:iCs/>
          <w:spacing w:val="-6"/>
          <w:sz w:val="30"/>
          <w:szCs w:val="30"/>
        </w:rPr>
        <w:t>8</w:t>
      </w:r>
      <w:r w:rsidRPr="00181FDA">
        <w:rPr>
          <w:i/>
          <w:iCs/>
          <w:spacing w:val="-6"/>
          <w:sz w:val="30"/>
          <w:szCs w:val="30"/>
        </w:rPr>
        <w:t xml:space="preserve"> </w:t>
      </w:r>
      <w:r w:rsidRPr="00181FDA">
        <w:rPr>
          <w:i/>
          <w:iCs/>
          <w:spacing w:val="-6"/>
          <w:sz w:val="30"/>
          <w:szCs w:val="30"/>
          <w:cs/>
        </w:rPr>
        <w:t>ปี)</w:t>
      </w:r>
    </w:p>
    <w:p w14:paraId="77B4F819" w14:textId="07C7637A" w:rsidR="005C4EF2" w:rsidRPr="00CE546B" w:rsidRDefault="005C4EF2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  <w:cs/>
        </w:rPr>
      </w:pPr>
    </w:p>
    <w:p w14:paraId="5B7AF366" w14:textId="77777777" w:rsidR="005A68F1" w:rsidRPr="00DE5684" w:rsidRDefault="005A68F1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5684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16D863E7" w14:textId="77777777" w:rsidR="005A68F1" w:rsidRPr="00CE546B" w:rsidRDefault="005A68F1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067D5237" w14:textId="3F33DC58" w:rsidR="005A68F1" w:rsidRPr="00DE5684" w:rsidRDefault="005A68F1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E5684">
        <w:rPr>
          <w:rFonts w:ascii="Angsana New" w:hAnsi="Angsana New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  <w:r w:rsidRPr="00DE5684">
        <w:rPr>
          <w:rFonts w:ascii="Angsana New" w:hAnsi="Angsana New" w:hint="cs"/>
          <w:sz w:val="30"/>
          <w:szCs w:val="30"/>
          <w:cs/>
        </w:rPr>
        <w:t>จะมีผลกระทบต่อภาระผูกพันของโครงการผลประโยชน์เป็นจำนวนเงินดังต่อไปนี้</w:t>
      </w:r>
    </w:p>
    <w:p w14:paraId="10C7AB6D" w14:textId="77777777" w:rsidR="005A68F1" w:rsidRPr="00CE546B" w:rsidRDefault="005A68F1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1080"/>
        <w:gridCol w:w="270"/>
        <w:gridCol w:w="1080"/>
        <w:gridCol w:w="270"/>
        <w:gridCol w:w="990"/>
      </w:tblGrid>
      <w:tr w:rsidR="00B53173" w:rsidRPr="00DE5684" w14:paraId="702B417E" w14:textId="77777777" w:rsidTr="00874BCD">
        <w:tc>
          <w:tcPr>
            <w:tcW w:w="4320" w:type="dxa"/>
          </w:tcPr>
          <w:p w14:paraId="570824DA" w14:textId="77777777" w:rsidR="00B53173" w:rsidRPr="00DE5684" w:rsidRDefault="00B53173" w:rsidP="00DE5684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6E7A9822" w14:textId="47744B94" w:rsidR="00B53173" w:rsidRPr="00DE5684" w:rsidRDefault="00B32E66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="003A06EE"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A68F1" w:rsidRPr="00DE5684" w14:paraId="28E1EA5E" w14:textId="77777777" w:rsidTr="00874BCD">
        <w:tc>
          <w:tcPr>
            <w:tcW w:w="4320" w:type="dxa"/>
          </w:tcPr>
          <w:p w14:paraId="0A7025C2" w14:textId="554932F0" w:rsidR="005A68F1" w:rsidRPr="00DE5684" w:rsidRDefault="00D5543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6"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</w:tcPr>
          <w:p w14:paraId="0B654737" w14:textId="4D021637" w:rsidR="005A68F1" w:rsidRPr="00DE5684" w:rsidRDefault="005A68F1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CE020C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769C440" w14:textId="77777777" w:rsidR="005A68F1" w:rsidRPr="00DE5684" w:rsidRDefault="005A68F1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3F9A98BA" w14:textId="7DD90E31" w:rsidR="005A68F1" w:rsidRPr="00DE5684" w:rsidRDefault="005A68F1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ข้อสมมติลดลงร้อยละ 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CE020C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B52177" w:rsidRPr="00DE5684" w14:paraId="33D07B65" w14:textId="77777777" w:rsidTr="00874BCD">
        <w:trPr>
          <w:trHeight w:val="434"/>
        </w:trPr>
        <w:tc>
          <w:tcPr>
            <w:tcW w:w="4320" w:type="dxa"/>
          </w:tcPr>
          <w:p w14:paraId="7DE8E6F8" w14:textId="3DAE1889" w:rsidR="00B52177" w:rsidRPr="00DE5684" w:rsidRDefault="00B52177" w:rsidP="00B52177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56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B5E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E56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6AF1BB97" w14:textId="7654816F" w:rsidR="00B52177" w:rsidRPr="00DE5684" w:rsidRDefault="00B52177" w:rsidP="00B52177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56B687AA" w14:textId="77777777" w:rsidR="00B52177" w:rsidRPr="00DE5684" w:rsidRDefault="00B52177" w:rsidP="00B52177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337F6FAE" w14:textId="655EF199" w:rsidR="00B52177" w:rsidRPr="00DE5684" w:rsidRDefault="00B52177" w:rsidP="00B52177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3AEC47C5" w14:textId="77777777" w:rsidR="00B52177" w:rsidRPr="00DE5684" w:rsidRDefault="00B52177" w:rsidP="00B52177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158A1714" w14:textId="3A7A6241" w:rsidR="00B52177" w:rsidRPr="00DE5684" w:rsidRDefault="00B52177" w:rsidP="00B52177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6DA40AD1" w14:textId="77777777" w:rsidR="00B52177" w:rsidRPr="00DE5684" w:rsidRDefault="00B52177" w:rsidP="00B5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3FE8BD" w14:textId="2CCC9C3B" w:rsidR="00B52177" w:rsidRPr="00DE5684" w:rsidRDefault="00B52177" w:rsidP="00B52177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B52177" w:rsidRPr="00DE5684" w14:paraId="693054C1" w14:textId="77777777" w:rsidTr="00874BCD">
        <w:trPr>
          <w:trHeight w:val="182"/>
        </w:trPr>
        <w:tc>
          <w:tcPr>
            <w:tcW w:w="4320" w:type="dxa"/>
          </w:tcPr>
          <w:p w14:paraId="601A9846" w14:textId="77777777" w:rsidR="00B52177" w:rsidRPr="00DE5684" w:rsidRDefault="00B52177" w:rsidP="00B52177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77509350" w14:textId="77777777" w:rsidR="00B52177" w:rsidRPr="00DE5684" w:rsidRDefault="00B52177" w:rsidP="00B52177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E568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B52177" w:rsidRPr="00DE5684" w14:paraId="63A2D3C7" w14:textId="77777777" w:rsidTr="00874BCD">
        <w:tc>
          <w:tcPr>
            <w:tcW w:w="4320" w:type="dxa"/>
          </w:tcPr>
          <w:p w14:paraId="7E305124" w14:textId="77777777" w:rsidR="00B52177" w:rsidRPr="00DE5684" w:rsidRDefault="00B52177" w:rsidP="00B52177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990" w:type="dxa"/>
          </w:tcPr>
          <w:p w14:paraId="1EA5DAE6" w14:textId="7103D85F" w:rsidR="00B52177" w:rsidRPr="00DE5684" w:rsidRDefault="00AE4CC4" w:rsidP="00B5217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4C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(1,436)</w:t>
            </w:r>
          </w:p>
        </w:tc>
        <w:tc>
          <w:tcPr>
            <w:tcW w:w="270" w:type="dxa"/>
          </w:tcPr>
          <w:p w14:paraId="5BCB771B" w14:textId="77777777" w:rsidR="00B52177" w:rsidRPr="00DE5684" w:rsidRDefault="00B52177" w:rsidP="00B52177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7A52093" w14:textId="2AC0B7E3" w:rsidR="00B52177" w:rsidRPr="00DE5684" w:rsidRDefault="00B52177" w:rsidP="00B521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A4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4B5E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808</w:t>
            </w:r>
            <w:r w:rsidRPr="006A4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4DF721C" w14:textId="77777777" w:rsidR="00B52177" w:rsidRPr="00DE5684" w:rsidRDefault="00B52177" w:rsidP="00B52177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B295353" w14:textId="72601333" w:rsidR="00B52177" w:rsidRPr="00DE5684" w:rsidRDefault="005E5029" w:rsidP="00B521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5029">
              <w:rPr>
                <w:rFonts w:ascii="Angsana New" w:hAnsi="Angsana New"/>
                <w:sz w:val="30"/>
                <w:szCs w:val="30"/>
                <w:lang w:val="en-US" w:bidi="th-TH"/>
              </w:rPr>
              <w:t>1,521</w:t>
            </w:r>
          </w:p>
        </w:tc>
        <w:tc>
          <w:tcPr>
            <w:tcW w:w="270" w:type="dxa"/>
          </w:tcPr>
          <w:p w14:paraId="4B6E3EA4" w14:textId="77777777" w:rsidR="00B52177" w:rsidRPr="00DE5684" w:rsidRDefault="00B52177" w:rsidP="00B52177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F65E8DA" w14:textId="54846939" w:rsidR="00B52177" w:rsidRPr="00DE5684" w:rsidRDefault="00B52177" w:rsidP="00B5217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846</w:t>
            </w:r>
          </w:p>
        </w:tc>
      </w:tr>
      <w:tr w:rsidR="00B52177" w:rsidRPr="00DE5684" w14:paraId="2BD76D03" w14:textId="77777777" w:rsidTr="00874BCD">
        <w:tc>
          <w:tcPr>
            <w:tcW w:w="4320" w:type="dxa"/>
          </w:tcPr>
          <w:p w14:paraId="78A3584D" w14:textId="77777777" w:rsidR="00B52177" w:rsidRPr="00DE5684" w:rsidRDefault="00B52177" w:rsidP="00B5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4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990" w:type="dxa"/>
          </w:tcPr>
          <w:p w14:paraId="2D7F681A" w14:textId="0B8491D0" w:rsidR="00B52177" w:rsidRPr="00DE5684" w:rsidRDefault="00AE4CC4" w:rsidP="00B5217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4C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1,458</w:t>
            </w:r>
          </w:p>
        </w:tc>
        <w:tc>
          <w:tcPr>
            <w:tcW w:w="270" w:type="dxa"/>
          </w:tcPr>
          <w:p w14:paraId="0BC9771A" w14:textId="77777777" w:rsidR="00B52177" w:rsidRPr="00DE5684" w:rsidRDefault="00B52177" w:rsidP="00B52177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AEAE920" w14:textId="4D000ABD" w:rsidR="00B52177" w:rsidRPr="00DE5684" w:rsidRDefault="00B52177" w:rsidP="00B521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805</w:t>
            </w:r>
          </w:p>
        </w:tc>
        <w:tc>
          <w:tcPr>
            <w:tcW w:w="270" w:type="dxa"/>
          </w:tcPr>
          <w:p w14:paraId="30FE51CF" w14:textId="77777777" w:rsidR="00B52177" w:rsidRPr="00DE5684" w:rsidRDefault="00B52177" w:rsidP="00B52177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7953C3B" w14:textId="6F3E40D9" w:rsidR="00B52177" w:rsidRPr="00874BCD" w:rsidRDefault="005E5029" w:rsidP="00B521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E5029">
              <w:rPr>
                <w:rFonts w:ascii="Angsana New" w:hAnsi="Angsana New"/>
                <w:sz w:val="30"/>
                <w:szCs w:val="30"/>
                <w:lang w:val="en-US"/>
              </w:rPr>
              <w:t>(1,393)</w:t>
            </w:r>
          </w:p>
        </w:tc>
        <w:tc>
          <w:tcPr>
            <w:tcW w:w="270" w:type="dxa"/>
          </w:tcPr>
          <w:p w14:paraId="23346898" w14:textId="77777777" w:rsidR="00B52177" w:rsidRPr="00DE5684" w:rsidRDefault="00B52177" w:rsidP="00B52177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C9D5BCC" w14:textId="16AFE9B4" w:rsidR="00B52177" w:rsidRPr="00DE5684" w:rsidRDefault="00B52177" w:rsidP="00B521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74BC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777</w:t>
            </w:r>
            <w:r w:rsidRPr="00874BC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52177" w:rsidRPr="00DE5684" w14:paraId="6942A161" w14:textId="77777777" w:rsidTr="00874BCD">
        <w:tc>
          <w:tcPr>
            <w:tcW w:w="4320" w:type="dxa"/>
          </w:tcPr>
          <w:p w14:paraId="027DE602" w14:textId="77777777" w:rsidR="00B52177" w:rsidRPr="00DE5684" w:rsidRDefault="00B52177" w:rsidP="00B52177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990" w:type="dxa"/>
          </w:tcPr>
          <w:p w14:paraId="32ED8D01" w14:textId="17F9283F" w:rsidR="00B52177" w:rsidRPr="00DE5684" w:rsidRDefault="00AE4CC4" w:rsidP="00B5217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E4CC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(944)</w:t>
            </w:r>
          </w:p>
        </w:tc>
        <w:tc>
          <w:tcPr>
            <w:tcW w:w="270" w:type="dxa"/>
          </w:tcPr>
          <w:p w14:paraId="5E4734A2" w14:textId="77777777" w:rsidR="00B52177" w:rsidRPr="00DE5684" w:rsidRDefault="00B52177" w:rsidP="00B52177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CBB1074" w14:textId="07C79905" w:rsidR="00B52177" w:rsidRPr="00DE5684" w:rsidRDefault="00B52177" w:rsidP="00B521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4B5E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F7317AB" w14:textId="77777777" w:rsidR="00B52177" w:rsidRPr="00DE5684" w:rsidRDefault="00B52177" w:rsidP="00B52177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D5FD9C1" w14:textId="6269ED1B" w:rsidR="00B52177" w:rsidRPr="00874BCD" w:rsidRDefault="005E5029" w:rsidP="00B5217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E5029">
              <w:rPr>
                <w:rFonts w:ascii="Angsana New" w:hAnsi="Angsana New"/>
                <w:sz w:val="30"/>
                <w:szCs w:val="30"/>
                <w:lang w:val="en-US" w:bidi="th-TH"/>
              </w:rPr>
              <w:t>989</w:t>
            </w:r>
          </w:p>
        </w:tc>
        <w:tc>
          <w:tcPr>
            <w:tcW w:w="270" w:type="dxa"/>
          </w:tcPr>
          <w:p w14:paraId="4131AAC3" w14:textId="77777777" w:rsidR="00B52177" w:rsidRPr="00DE5684" w:rsidRDefault="00B52177" w:rsidP="00B52177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970D907" w14:textId="61B88987" w:rsidR="00B52177" w:rsidRPr="00DE5684" w:rsidRDefault="00B52177" w:rsidP="00B52177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800</w:t>
            </w:r>
          </w:p>
        </w:tc>
      </w:tr>
    </w:tbl>
    <w:p w14:paraId="7E3D7EC1" w14:textId="5106A5D7" w:rsidR="00AD3AB0" w:rsidRPr="00CE546B" w:rsidRDefault="00AD3AB0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67DD0723" w14:textId="6F51A41F" w:rsidR="009A4B4C" w:rsidRPr="00DC1F9B" w:rsidRDefault="00016A7D" w:rsidP="00DC1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73CBF30E" w14:textId="10AFFBA0" w:rsidR="0020549A" w:rsidRPr="0020549A" w:rsidRDefault="0020549A" w:rsidP="0020549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20549A">
        <w:rPr>
          <w:rFonts w:ascii="Angsana New" w:hAnsi="Angsana New"/>
          <w:bCs/>
          <w:sz w:val="30"/>
          <w:szCs w:val="30"/>
          <w:cs/>
        </w:rPr>
        <w:t>ส่วนเกินทุนและสำรอง</w:t>
      </w:r>
    </w:p>
    <w:p w14:paraId="7B16D2BB" w14:textId="77777777" w:rsidR="009A4B4C" w:rsidRPr="00CE546B" w:rsidRDefault="009A4B4C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359F43A0" w14:textId="77777777" w:rsidR="009A4B4C" w:rsidRPr="00A31B39" w:rsidRDefault="009A4B4C" w:rsidP="009A4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31B39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39F215FC" w14:textId="77777777" w:rsidR="009A4B4C" w:rsidRPr="00CE546B" w:rsidRDefault="009A4B4C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17423B9E" w14:textId="4B47CA18" w:rsidR="009A4B4C" w:rsidRPr="00A31B39" w:rsidRDefault="009A4B4C" w:rsidP="009A4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31B39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4B5E68" w:rsidRPr="004B5E68">
        <w:rPr>
          <w:rFonts w:ascii="Angsana New" w:hAnsi="Angsana New"/>
          <w:sz w:val="30"/>
          <w:szCs w:val="30"/>
        </w:rPr>
        <w:t>2535</w:t>
      </w:r>
      <w:r w:rsidRPr="00A31B39">
        <w:rPr>
          <w:rFonts w:ascii="Angsana New" w:hAnsi="Angsana New"/>
          <w:sz w:val="30"/>
          <w:szCs w:val="30"/>
          <w:cs/>
        </w:rPr>
        <w:t xml:space="preserve"> มาตรา </w:t>
      </w:r>
      <w:r w:rsidR="004B5E68" w:rsidRPr="004B5E68">
        <w:rPr>
          <w:rFonts w:ascii="Angsana New" w:hAnsi="Angsana New"/>
          <w:sz w:val="30"/>
          <w:szCs w:val="30"/>
        </w:rPr>
        <w:t>51</w:t>
      </w:r>
      <w:r w:rsidRPr="00A31B39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</w:t>
      </w:r>
      <w:r w:rsidRPr="00A31B39">
        <w:rPr>
          <w:rFonts w:ascii="Angsana New" w:hAnsi="Angsana New"/>
          <w:spacing w:val="-6"/>
          <w:sz w:val="30"/>
          <w:szCs w:val="30"/>
          <w:cs/>
        </w:rPr>
        <w:t>มูลค่าหุ้นที่จดทะเบียนไว้ บริษัทต้องนำเงินค่าหุ้นส่วนเกินนี้ตั้งเป็นทุนสำรอง (</w:t>
      </w:r>
      <w:r w:rsidRPr="00A31B39">
        <w:rPr>
          <w:rFonts w:ascii="Angsana New" w:hAnsi="Angsana New"/>
          <w:spacing w:val="-6"/>
          <w:sz w:val="30"/>
          <w:szCs w:val="30"/>
        </w:rPr>
        <w:t>“</w:t>
      </w:r>
      <w:r w:rsidRPr="00A31B39">
        <w:rPr>
          <w:rFonts w:ascii="Angsana New" w:hAnsi="Angsana New"/>
          <w:spacing w:val="-6"/>
          <w:sz w:val="30"/>
          <w:szCs w:val="30"/>
          <w:cs/>
        </w:rPr>
        <w:t>ส่วนเกินมูลค่าหุ้น</w:t>
      </w:r>
      <w:r w:rsidRPr="00A31B39">
        <w:rPr>
          <w:rFonts w:ascii="Angsana New" w:hAnsi="Angsana New"/>
          <w:spacing w:val="-6"/>
          <w:sz w:val="30"/>
          <w:szCs w:val="30"/>
        </w:rPr>
        <w:t>”</w:t>
      </w:r>
      <w:r w:rsidRPr="00A31B39">
        <w:rPr>
          <w:rFonts w:ascii="Angsana New" w:hAnsi="Angsana New"/>
          <w:spacing w:val="-6"/>
          <w:sz w:val="30"/>
          <w:szCs w:val="30"/>
          <w:cs/>
        </w:rPr>
        <w:t>) ส่วนเกินมูลค่าหุ้นนี้</w:t>
      </w:r>
      <w:r w:rsidRPr="00A31B39">
        <w:rPr>
          <w:rFonts w:ascii="Angsana New" w:hAnsi="Angsana New"/>
          <w:spacing w:val="-4"/>
          <w:sz w:val="30"/>
          <w:szCs w:val="30"/>
          <w:cs/>
        </w:rPr>
        <w:t>จะ</w:t>
      </w:r>
      <w:r w:rsidRPr="00A31B39">
        <w:rPr>
          <w:rFonts w:ascii="Angsana New" w:hAnsi="Angsana New"/>
          <w:sz w:val="30"/>
          <w:szCs w:val="30"/>
          <w:cs/>
        </w:rPr>
        <w:t>นำไปจ่ายเป็นเงินปันผลไม่ได้</w:t>
      </w:r>
    </w:p>
    <w:p w14:paraId="62F5D26C" w14:textId="77777777" w:rsidR="009A4B4C" w:rsidRPr="00CE546B" w:rsidRDefault="009A4B4C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  <w:cs/>
        </w:rPr>
      </w:pPr>
    </w:p>
    <w:p w14:paraId="0B9651A7" w14:textId="77777777" w:rsidR="009A4B4C" w:rsidRPr="00A31B39" w:rsidRDefault="009A4B4C" w:rsidP="009A4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31B3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ทุน</w:t>
      </w:r>
      <w:r w:rsidRPr="00A31B39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14:paraId="20C73409" w14:textId="77777777" w:rsidR="009A4B4C" w:rsidRPr="00CE546B" w:rsidRDefault="009A4B4C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1523F1DF" w14:textId="222664F5" w:rsidR="009A4B4C" w:rsidRPr="00A31B39" w:rsidRDefault="009A4B4C" w:rsidP="009A4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31B39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4B5E68" w:rsidRPr="004B5E68">
        <w:rPr>
          <w:rFonts w:ascii="Angsana New" w:hAnsi="Angsana New"/>
          <w:sz w:val="30"/>
          <w:szCs w:val="30"/>
        </w:rPr>
        <w:t>2535</w:t>
      </w:r>
      <w:r w:rsidRPr="00A31B39">
        <w:rPr>
          <w:rFonts w:ascii="Angsana New" w:hAnsi="Angsana New"/>
          <w:sz w:val="30"/>
          <w:szCs w:val="30"/>
          <w:cs/>
        </w:rPr>
        <w:t xml:space="preserve"> มาตรา </w:t>
      </w:r>
      <w:r w:rsidR="004B5E68" w:rsidRPr="004B5E68">
        <w:rPr>
          <w:rFonts w:ascii="Angsana New" w:hAnsi="Angsana New"/>
          <w:sz w:val="30"/>
          <w:szCs w:val="30"/>
        </w:rPr>
        <w:t>116</w:t>
      </w:r>
      <w:r w:rsidRPr="00A31B39">
        <w:rPr>
          <w:rFonts w:ascii="Angsana New" w:hAnsi="Angsana New"/>
          <w:sz w:val="30"/>
          <w:szCs w:val="30"/>
          <w:cs/>
        </w:rPr>
        <w:t xml:space="preserve"> บริษัทจะต้องจัดสรร</w:t>
      </w:r>
      <w:r w:rsidRPr="00A31B39">
        <w:rPr>
          <w:rFonts w:ascii="Angsana New" w:hAnsi="Angsana New" w:hint="cs"/>
          <w:sz w:val="30"/>
          <w:szCs w:val="30"/>
          <w:cs/>
        </w:rPr>
        <w:t>ทุน</w:t>
      </w:r>
      <w:r w:rsidRPr="00A31B39">
        <w:rPr>
          <w:rFonts w:ascii="Angsana New" w:hAnsi="Angsana New"/>
          <w:sz w:val="30"/>
          <w:szCs w:val="30"/>
          <w:cs/>
        </w:rPr>
        <w:t xml:space="preserve">สำรอง </w:t>
      </w:r>
      <w:r w:rsidRPr="00A31B39">
        <w:rPr>
          <w:rFonts w:ascii="Angsana New" w:hAnsi="Angsana New"/>
          <w:sz w:val="30"/>
          <w:szCs w:val="30"/>
        </w:rPr>
        <w:br/>
      </w:r>
      <w:r w:rsidRPr="00A31B39">
        <w:rPr>
          <w:rFonts w:ascii="Angsana New" w:hAnsi="Angsana New"/>
          <w:sz w:val="30"/>
          <w:szCs w:val="30"/>
          <w:cs/>
        </w:rPr>
        <w:t>(</w:t>
      </w:r>
      <w:r w:rsidRPr="00A31B39">
        <w:rPr>
          <w:rFonts w:ascii="Angsana New" w:hAnsi="Angsana New"/>
          <w:sz w:val="30"/>
          <w:szCs w:val="30"/>
        </w:rPr>
        <w:t>“</w:t>
      </w:r>
      <w:r w:rsidRPr="00A31B39">
        <w:rPr>
          <w:rFonts w:ascii="Angsana New" w:hAnsi="Angsana New" w:hint="cs"/>
          <w:sz w:val="30"/>
          <w:szCs w:val="30"/>
          <w:cs/>
        </w:rPr>
        <w:t>ทุน</w:t>
      </w:r>
      <w:r w:rsidRPr="00A31B39">
        <w:rPr>
          <w:rFonts w:ascii="Angsana New" w:hAnsi="Angsana New"/>
          <w:sz w:val="30"/>
          <w:szCs w:val="30"/>
          <w:cs/>
        </w:rPr>
        <w:t>สำรองตามกฎหมาย</w:t>
      </w:r>
      <w:r w:rsidRPr="00A31B39">
        <w:rPr>
          <w:rFonts w:ascii="Angsana New" w:hAnsi="Angsana New"/>
          <w:sz w:val="30"/>
          <w:szCs w:val="30"/>
        </w:rPr>
        <w:t>”</w:t>
      </w:r>
      <w:r w:rsidRPr="00A31B39">
        <w:rPr>
          <w:rFonts w:ascii="Angsana New" w:hAnsi="Angsana New"/>
          <w:sz w:val="30"/>
          <w:szCs w:val="30"/>
          <w:cs/>
        </w:rPr>
        <w:t>)</w:t>
      </w:r>
      <w:r w:rsidRPr="00A31B39">
        <w:rPr>
          <w:rFonts w:ascii="Angsana New" w:hAnsi="Angsana New"/>
          <w:sz w:val="30"/>
          <w:szCs w:val="30"/>
        </w:rPr>
        <w:t xml:space="preserve"> </w:t>
      </w:r>
      <w:r w:rsidRPr="00A31B39">
        <w:rPr>
          <w:rFonts w:ascii="Angsana New" w:hAnsi="Angsana New"/>
          <w:sz w:val="30"/>
          <w:szCs w:val="30"/>
          <w:cs/>
        </w:rPr>
        <w:t xml:space="preserve">อย่างน้อยร้อยละ </w:t>
      </w:r>
      <w:r w:rsidR="004B5E68" w:rsidRPr="004B5E68">
        <w:rPr>
          <w:rFonts w:ascii="Angsana New" w:hAnsi="Angsana New"/>
          <w:sz w:val="30"/>
          <w:szCs w:val="30"/>
        </w:rPr>
        <w:t>5</w:t>
      </w:r>
      <w:r w:rsidRPr="00A31B39">
        <w:rPr>
          <w:rFonts w:ascii="Angsana New" w:hAnsi="Angsana New"/>
          <w:sz w:val="30"/>
          <w:szCs w:val="30"/>
        </w:rPr>
        <w:t xml:space="preserve"> </w:t>
      </w:r>
      <w:r w:rsidRPr="00A31B39">
        <w:rPr>
          <w:rFonts w:ascii="Angsana New" w:hAnsi="Angsana New"/>
          <w:sz w:val="30"/>
          <w:szCs w:val="30"/>
          <w:cs/>
        </w:rPr>
        <w:t>ของกำไรสุทธิประจำปีหลังจากหักขาดทุนสะสมยกมา (ถ้ามี) จนกว่า</w:t>
      </w:r>
      <w:r w:rsidRPr="00A31B39">
        <w:rPr>
          <w:rFonts w:ascii="Angsana New" w:hAnsi="Angsana New" w:hint="cs"/>
          <w:sz w:val="30"/>
          <w:szCs w:val="30"/>
          <w:cs/>
        </w:rPr>
        <w:t>ทุน</w:t>
      </w:r>
      <w:r w:rsidRPr="00A31B39">
        <w:rPr>
          <w:rFonts w:ascii="Angsana New" w:hAnsi="Angsana New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="004B5E68" w:rsidRPr="004B5E68">
        <w:rPr>
          <w:rFonts w:ascii="Angsana New" w:hAnsi="Angsana New"/>
          <w:sz w:val="30"/>
          <w:szCs w:val="30"/>
        </w:rPr>
        <w:t>10</w:t>
      </w:r>
      <w:r w:rsidRPr="00A31B39">
        <w:rPr>
          <w:rFonts w:ascii="Angsana New" w:hAnsi="Angsana New"/>
          <w:sz w:val="30"/>
          <w:szCs w:val="30"/>
        </w:rPr>
        <w:t xml:space="preserve"> </w:t>
      </w:r>
      <w:r w:rsidRPr="00A31B39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F02BF1F" w14:textId="77777777" w:rsidR="009A4B4C" w:rsidRPr="00CE546B" w:rsidRDefault="009A4B4C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476ACA33" w14:textId="5A8605BF" w:rsidR="009A4B4C" w:rsidRDefault="009A4B4C" w:rsidP="009A4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31B39">
        <w:rPr>
          <w:rFonts w:ascii="Angsana New" w:hAnsi="Angsana New" w:hint="cs"/>
          <w:sz w:val="30"/>
          <w:szCs w:val="30"/>
          <w:cs/>
        </w:rPr>
        <w:t xml:space="preserve">ทุนสำรองตามกฎหมายของบริษัท ณ วันที่ </w:t>
      </w:r>
      <w:r w:rsidR="004B5E68" w:rsidRPr="004B5E68">
        <w:rPr>
          <w:rFonts w:ascii="Angsana New" w:hAnsi="Angsana New"/>
          <w:sz w:val="30"/>
          <w:szCs w:val="30"/>
        </w:rPr>
        <w:t>31</w:t>
      </w:r>
      <w:r w:rsidRPr="00A31B39">
        <w:rPr>
          <w:rFonts w:ascii="Angsana New" w:hAnsi="Angsana New"/>
          <w:sz w:val="30"/>
          <w:szCs w:val="30"/>
        </w:rPr>
        <w:t xml:space="preserve"> </w:t>
      </w:r>
      <w:r w:rsidRPr="00A31B3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B5E68" w:rsidRPr="004B5E68">
        <w:rPr>
          <w:rFonts w:ascii="Angsana New" w:hAnsi="Angsana New"/>
          <w:sz w:val="30"/>
          <w:szCs w:val="30"/>
        </w:rPr>
        <w:t>256</w:t>
      </w:r>
      <w:r w:rsidR="000F1317">
        <w:rPr>
          <w:rFonts w:ascii="Angsana New" w:hAnsi="Angsana New"/>
          <w:sz w:val="30"/>
          <w:szCs w:val="30"/>
        </w:rPr>
        <w:t>8</w:t>
      </w:r>
      <w:r w:rsidRPr="00A31B3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4B5E68" w:rsidRPr="004B5E68">
        <w:rPr>
          <w:rFonts w:ascii="Angsana New" w:hAnsi="Angsana New"/>
          <w:sz w:val="30"/>
          <w:szCs w:val="30"/>
        </w:rPr>
        <w:t>256</w:t>
      </w:r>
      <w:r w:rsidR="000F1317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 w:rsidRPr="00A31B39">
        <w:rPr>
          <w:rFonts w:ascii="Angsana New" w:hAnsi="Angsana New" w:hint="cs"/>
          <w:sz w:val="30"/>
          <w:szCs w:val="30"/>
          <w:cs/>
        </w:rPr>
        <w:t xml:space="preserve">มีจำนวนเท่ากับร้อยละ </w:t>
      </w:r>
      <w:r w:rsidR="004B5E68" w:rsidRPr="004B5E68">
        <w:rPr>
          <w:rFonts w:ascii="Angsana New" w:hAnsi="Angsana New"/>
          <w:sz w:val="30"/>
          <w:szCs w:val="30"/>
        </w:rPr>
        <w:t>10</w:t>
      </w:r>
      <w:r w:rsidRPr="00A31B39">
        <w:rPr>
          <w:rFonts w:ascii="Angsana New" w:hAnsi="Angsana New"/>
          <w:sz w:val="30"/>
          <w:szCs w:val="30"/>
        </w:rPr>
        <w:t xml:space="preserve"> </w:t>
      </w:r>
      <w:r w:rsidRPr="00A31B39">
        <w:rPr>
          <w:rFonts w:ascii="Angsana New" w:hAnsi="Angsana New" w:hint="cs"/>
          <w:sz w:val="30"/>
          <w:szCs w:val="30"/>
          <w:cs/>
        </w:rPr>
        <w:t>ของทุนจดทะเบียนแล้ว</w:t>
      </w:r>
    </w:p>
    <w:p w14:paraId="255C0727" w14:textId="26768F3F" w:rsidR="00A943E7" w:rsidRDefault="00A94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  <w:r>
        <w:rPr>
          <w:rFonts w:ascii="Angsana New" w:hAnsi="Angsana New"/>
          <w:b/>
          <w:sz w:val="30"/>
          <w:szCs w:val="30"/>
          <w:highlight w:val="yellow"/>
        </w:rPr>
        <w:br w:type="page"/>
      </w:r>
    </w:p>
    <w:p w14:paraId="5BD94659" w14:textId="57ADAA53" w:rsidR="0020549A" w:rsidRPr="0020549A" w:rsidRDefault="0020549A" w:rsidP="0020549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20549A">
        <w:rPr>
          <w:rFonts w:ascii="Angsana New" w:hAnsi="Angsana New"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4A731DAD" w14:textId="77777777" w:rsidR="0073237F" w:rsidRPr="00CE546B" w:rsidRDefault="0073237F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4617892F" w14:textId="3DF9AD56" w:rsidR="007001C2" w:rsidRPr="0073237F" w:rsidRDefault="00E45B57" w:rsidP="00732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6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DE5684">
        <w:rPr>
          <w:rFonts w:ascii="Angsana New" w:hAnsi="Angsana New" w:hint="cs"/>
          <w:sz w:val="30"/>
          <w:szCs w:val="30"/>
          <w:cs/>
        </w:rPr>
        <w:t>กลุ่ม</w:t>
      </w:r>
      <w:r w:rsidR="007001C2" w:rsidRPr="00DE5684">
        <w:rPr>
          <w:rFonts w:ascii="Angsana New" w:hAnsi="Angsana New"/>
          <w:sz w:val="30"/>
          <w:szCs w:val="30"/>
          <w:cs/>
        </w:rPr>
        <w:t>บริษัทมี</w:t>
      </w:r>
      <w:r w:rsidR="007001C2" w:rsidRPr="00DE5684">
        <w:rPr>
          <w:rFonts w:ascii="Angsana New" w:hAnsi="Angsana New"/>
          <w:color w:val="FFFFFF"/>
          <w:sz w:val="30"/>
          <w:szCs w:val="30"/>
        </w:rPr>
        <w:t>/</w:t>
      </w:r>
      <w:r w:rsidR="004B5E68" w:rsidRPr="004B5E68">
        <w:rPr>
          <w:rFonts w:ascii="Angsana New" w:hAnsi="Angsana New"/>
          <w:sz w:val="30"/>
          <w:szCs w:val="30"/>
        </w:rPr>
        <w:t>2</w:t>
      </w:r>
      <w:r w:rsidR="007001C2" w:rsidRPr="00DE5684">
        <w:rPr>
          <w:rFonts w:ascii="Angsana New" w:hAnsi="Angsana New"/>
          <w:color w:val="FFFFFF"/>
          <w:sz w:val="30"/>
          <w:szCs w:val="30"/>
        </w:rPr>
        <w:t>/</w:t>
      </w:r>
      <w:r w:rsidR="007001C2" w:rsidRPr="00DE5684">
        <w:rPr>
          <w:rFonts w:ascii="Angsana New" w:hAnsi="Angsana New"/>
          <w:sz w:val="30"/>
          <w:szCs w:val="30"/>
          <w:cs/>
        </w:rPr>
        <w:t>ส่วนงานที่รายงานดังรายละเอียดข้างล่าง</w:t>
      </w:r>
      <w:r w:rsidR="007001C2" w:rsidRPr="00DE5684">
        <w:rPr>
          <w:rFonts w:ascii="Angsana New" w:hAnsi="Angsana New"/>
          <w:color w:val="FFFFFF"/>
          <w:sz w:val="30"/>
          <w:szCs w:val="30"/>
        </w:rPr>
        <w:t>/</w:t>
      </w:r>
      <w:r w:rsidR="007001C2" w:rsidRPr="00DE5684">
        <w:rPr>
          <w:rFonts w:ascii="Angsana New" w:hAnsi="Angsana New"/>
          <w:sz w:val="30"/>
          <w:szCs w:val="30"/>
          <w:cs/>
        </w:rPr>
        <w:t>ซึ่งเป็นหน่วยงานธุรกิจที่สำคัญขอ</w:t>
      </w:r>
      <w:r w:rsidRPr="00DE5684">
        <w:rPr>
          <w:rFonts w:ascii="Angsana New" w:hAnsi="Angsana New" w:hint="cs"/>
          <w:sz w:val="30"/>
          <w:szCs w:val="30"/>
          <w:cs/>
        </w:rPr>
        <w:t>งกลุ่ม</w:t>
      </w:r>
      <w:r w:rsidR="007001C2" w:rsidRPr="00DE5684">
        <w:rPr>
          <w:rFonts w:ascii="Angsana New" w:hAnsi="Angsana New"/>
          <w:sz w:val="30"/>
          <w:szCs w:val="30"/>
          <w:cs/>
        </w:rPr>
        <w:t>บริษัท</w:t>
      </w:r>
      <w:r w:rsidR="007001C2" w:rsidRPr="00DE5684">
        <w:rPr>
          <w:rFonts w:ascii="Angsana New" w:hAnsi="Angsana New"/>
          <w:color w:val="FFFFFF"/>
          <w:sz w:val="30"/>
          <w:szCs w:val="30"/>
        </w:rPr>
        <w:t>/</w:t>
      </w:r>
      <w:r w:rsidR="007001C2" w:rsidRPr="00DE5684">
        <w:rPr>
          <w:rFonts w:ascii="Angsana New" w:hAnsi="Angsana New"/>
          <w:sz w:val="30"/>
          <w:szCs w:val="30"/>
          <w:cs/>
        </w:rPr>
        <w:t>หน่วยงานธุรกิจที่สำคัญนี้ขายสินค้าและให้บริการที่แตกต่างกัน และมีการบริหารจัดการแยกต่างหาก เนื่องจากใช้กลยุทธ์ทางการตลาดที่แตกต่างกัน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</w:t>
      </w:r>
      <w:r w:rsidR="00413094" w:rsidRPr="00DE5684">
        <w:rPr>
          <w:rFonts w:ascii="Angsana New" w:hAnsi="Angsana New" w:hint="cs"/>
          <w:sz w:val="30"/>
          <w:szCs w:val="30"/>
          <w:cs/>
        </w:rPr>
        <w:t>กลุ่ม</w:t>
      </w:r>
      <w:r w:rsidR="007001C2" w:rsidRPr="00DE5684">
        <w:rPr>
          <w:rFonts w:ascii="Angsana New" w:hAnsi="Angsana New"/>
          <w:sz w:val="30"/>
          <w:szCs w:val="30"/>
          <w:cs/>
        </w:rPr>
        <w:t>บริษัทโดยสรุปมีดังนี้</w:t>
      </w:r>
    </w:p>
    <w:p w14:paraId="0FF6A08D" w14:textId="77777777" w:rsidR="007001C2" w:rsidRPr="00CE546B" w:rsidRDefault="007001C2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0379F7D9" w14:textId="25AF777E" w:rsidR="007001C2" w:rsidRPr="00DE5684" w:rsidRDefault="007001C2" w:rsidP="00DE5684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DE5684">
        <w:rPr>
          <w:rFonts w:ascii="Angsana New" w:hAnsi="Angsana New"/>
          <w:sz w:val="30"/>
          <w:szCs w:val="30"/>
          <w:cs/>
        </w:rPr>
        <w:t>ส่วนงาน</w:t>
      </w:r>
      <w:r w:rsidRPr="00DE5684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1</w:t>
      </w:r>
      <w:r w:rsidRPr="00DE5684">
        <w:rPr>
          <w:rFonts w:ascii="Angsana New" w:hAnsi="Angsana New"/>
          <w:sz w:val="30"/>
          <w:szCs w:val="30"/>
          <w:cs/>
        </w:rPr>
        <w:t xml:space="preserve"> ธุรกิจอสังหาริมทรัพย์</w:t>
      </w:r>
    </w:p>
    <w:p w14:paraId="79260344" w14:textId="53599668" w:rsidR="007001C2" w:rsidRPr="00DE5684" w:rsidRDefault="007001C2" w:rsidP="00DE5684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DE5684">
        <w:rPr>
          <w:rFonts w:ascii="Angsana New" w:hAnsi="Angsana New"/>
          <w:sz w:val="30"/>
          <w:szCs w:val="30"/>
          <w:cs/>
        </w:rPr>
        <w:t>ส่วนงาน</w:t>
      </w:r>
      <w:r w:rsidRPr="00DE5684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2</w:t>
      </w:r>
      <w:r w:rsidRPr="00DE5684">
        <w:rPr>
          <w:rFonts w:ascii="Angsana New" w:hAnsi="Angsana New"/>
          <w:sz w:val="30"/>
          <w:szCs w:val="30"/>
          <w:cs/>
        </w:rPr>
        <w:t xml:space="preserve"> ธุรกิจให้บริการสาธารณูปโภค</w:t>
      </w:r>
    </w:p>
    <w:p w14:paraId="425833D3" w14:textId="77777777" w:rsidR="007001C2" w:rsidRPr="00CE546B" w:rsidRDefault="007001C2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4CC903B0" w14:textId="62EB9813" w:rsidR="007001C2" w:rsidRPr="00DE5684" w:rsidRDefault="007001C2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E5684">
        <w:rPr>
          <w:rFonts w:ascii="Angsana New" w:hAnsi="Angsana New"/>
          <w:sz w:val="30"/>
          <w:szCs w:val="30"/>
          <w:cs/>
        </w:rPr>
        <w:t>การดำเนินงานอื่น</w:t>
      </w:r>
      <w:r w:rsidRPr="00DE5684">
        <w:rPr>
          <w:rFonts w:ascii="Angsana New" w:hAnsi="Angsana New"/>
          <w:sz w:val="30"/>
          <w:szCs w:val="30"/>
        </w:rPr>
        <w:t xml:space="preserve"> </w:t>
      </w:r>
      <w:r w:rsidRPr="00DE5684">
        <w:rPr>
          <w:rFonts w:ascii="Angsana New" w:hAnsi="Angsana New"/>
          <w:sz w:val="30"/>
          <w:szCs w:val="30"/>
          <w:cs/>
        </w:rPr>
        <w:t>ไม่มีส่วนงานใดที่เข้าเกณฑ์เชิงปริมาณเพื่อกำหนดส่วนงานที่รายงานใน</w:t>
      </w:r>
      <w:r w:rsidRPr="007A4069">
        <w:rPr>
          <w:rFonts w:ascii="Angsana New" w:hAnsi="Angsana New"/>
          <w:sz w:val="30"/>
          <w:szCs w:val="30"/>
          <w:cs/>
        </w:rPr>
        <w:t xml:space="preserve">ปี </w:t>
      </w:r>
      <w:r w:rsidR="004B5E68" w:rsidRPr="004B5E68">
        <w:rPr>
          <w:rFonts w:ascii="Angsana New" w:hAnsi="Angsana New"/>
          <w:sz w:val="30"/>
          <w:szCs w:val="30"/>
        </w:rPr>
        <w:t>256</w:t>
      </w:r>
      <w:r w:rsidR="000F1317">
        <w:rPr>
          <w:rFonts w:ascii="Angsana New" w:hAnsi="Angsana New"/>
          <w:sz w:val="30"/>
          <w:szCs w:val="30"/>
        </w:rPr>
        <w:t>8</w:t>
      </w:r>
      <w:r w:rsidRPr="007A4069">
        <w:rPr>
          <w:rFonts w:ascii="Angsana New" w:hAnsi="Angsana New"/>
          <w:sz w:val="30"/>
          <w:szCs w:val="30"/>
          <w:cs/>
        </w:rPr>
        <w:t xml:space="preserve"> หรือ</w:t>
      </w:r>
      <w:r w:rsidRPr="007A4069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256</w:t>
      </w:r>
      <w:r w:rsidR="000F1317">
        <w:rPr>
          <w:rFonts w:ascii="Angsana New" w:hAnsi="Angsana New"/>
          <w:sz w:val="30"/>
          <w:szCs w:val="30"/>
        </w:rPr>
        <w:t>7</w:t>
      </w:r>
    </w:p>
    <w:p w14:paraId="569F4F34" w14:textId="77777777" w:rsidR="007001C2" w:rsidRPr="00CE546B" w:rsidRDefault="007001C2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  <w:cs/>
        </w:rPr>
      </w:pPr>
    </w:p>
    <w:p w14:paraId="38AE56AE" w14:textId="53CBEDA7" w:rsidR="007001C2" w:rsidRPr="00DE5684" w:rsidRDefault="007001C2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E5684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</w:t>
      </w:r>
      <w:r w:rsidRPr="00DE5684">
        <w:rPr>
          <w:rFonts w:ascii="Angsana New" w:hAnsi="Angsana New"/>
          <w:spacing w:val="4"/>
          <w:sz w:val="30"/>
          <w:szCs w:val="30"/>
          <w:cs/>
        </w:rPr>
        <w:t>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</w:t>
      </w:r>
      <w:r w:rsidRPr="00DE5684">
        <w:rPr>
          <w:rFonts w:ascii="Angsana New" w:hAnsi="Angsana New"/>
          <w:sz w:val="30"/>
          <w:szCs w:val="30"/>
          <w:cs/>
        </w:rPr>
        <w:t>ของ</w:t>
      </w:r>
      <w:r w:rsidR="00CD7201" w:rsidRPr="00DE5684">
        <w:rPr>
          <w:rFonts w:ascii="Angsana New" w:hAnsi="Angsana New" w:hint="cs"/>
          <w:sz w:val="30"/>
          <w:szCs w:val="30"/>
          <w:cs/>
        </w:rPr>
        <w:t>กลุ่ม</w:t>
      </w:r>
      <w:r w:rsidRPr="00DE5684">
        <w:rPr>
          <w:rFonts w:ascii="Angsana New" w:hAnsi="Angsana New"/>
          <w:sz w:val="30"/>
          <w:szCs w:val="30"/>
          <w:cs/>
        </w:rPr>
        <w:t>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DE5684">
        <w:rPr>
          <w:rFonts w:ascii="Angsana New" w:hAnsi="Angsana New"/>
          <w:sz w:val="30"/>
          <w:szCs w:val="30"/>
        </w:rPr>
        <w:t xml:space="preserve"> </w:t>
      </w:r>
      <w:r w:rsidRPr="00DE5684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  <w:r w:rsidRPr="00DE568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340346B" w14:textId="77777777"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127B33B" w14:textId="77777777"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7D014D" w:rsidRPr="003C47FE" w:rsidSect="00B37ACE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13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9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170"/>
        <w:gridCol w:w="270"/>
        <w:gridCol w:w="990"/>
        <w:gridCol w:w="270"/>
        <w:gridCol w:w="1080"/>
        <w:gridCol w:w="270"/>
        <w:gridCol w:w="1177"/>
      </w:tblGrid>
      <w:tr w:rsidR="00FA4BE4" w:rsidRPr="009114A3" w14:paraId="05B2D870" w14:textId="77777777" w:rsidTr="008B5ED3">
        <w:trPr>
          <w:trHeight w:val="353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13A76B" w14:textId="77777777" w:rsidR="00FA4BE4" w:rsidRPr="00CA4D5C" w:rsidRDefault="00FA4BE4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47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0C0A6434" w14:textId="213360A6" w:rsidR="00FA4BE4" w:rsidRPr="00CA4D5C" w:rsidRDefault="001E7026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CA4D5C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D7E98" w:rsidRPr="009114A3" w14:paraId="33EFACBC" w14:textId="77777777" w:rsidTr="008B5ED3">
        <w:trPr>
          <w:trHeight w:val="353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260758" w14:textId="77777777" w:rsidR="00FD7E98" w:rsidRPr="00774852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49FD4" w14:textId="77777777"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427DB" w14:textId="77777777"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A0455" w14:textId="77777777" w:rsidR="00FD7E98" w:rsidRPr="008B5ED3" w:rsidRDefault="00FD7E98" w:rsidP="008B5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color w:val="000000"/>
                <w:spacing w:val="-6"/>
                <w:sz w:val="28"/>
                <w:szCs w:val="28"/>
                <w:highlight w:val="yellow"/>
              </w:rPr>
            </w:pPr>
            <w:r w:rsidRPr="008B5ED3">
              <w:rPr>
                <w:rFonts w:ascii="Angsana New" w:hAnsi="Angsana New"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ธุรกิจให้บริกา</w:t>
            </w:r>
            <w:r w:rsidR="008B5ED3">
              <w:rPr>
                <w:rFonts w:ascii="Angsana New" w:hAnsi="Angsana New" w:hint="cs"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ร</w:t>
            </w:r>
            <w:r w:rsidRPr="008B5ED3">
              <w:rPr>
                <w:rFonts w:ascii="Angsana New" w:hAnsi="Angsana New"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50087" w14:textId="77777777"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2181B" w14:textId="77777777"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38E37" w14:textId="77777777"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7" w:type="dxa"/>
            <w:gridSpan w:val="3"/>
            <w:vAlign w:val="bottom"/>
          </w:tcPr>
          <w:p w14:paraId="16E3959F" w14:textId="77777777"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0F1317" w:rsidRPr="009114A3" w14:paraId="04B2BB75" w14:textId="77777777" w:rsidTr="008B5ED3">
        <w:trPr>
          <w:trHeight w:val="247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C27613" w14:textId="146EC955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8A31FE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B5E6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8A31F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8A31FE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87F36" w14:textId="2006CF2E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4F8F5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FADA3" w14:textId="7AD0555C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52FDD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A0F78" w14:textId="5785F65F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054CD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1E6A8" w14:textId="233224A9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A9EFC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20F39" w14:textId="4C092E74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EEA34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BA755" w14:textId="3E93B66D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F2493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5AD3D3" w14:textId="7B93E1CD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797D16DF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4EE36551" w14:textId="092CCFA2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0F1317" w:rsidRPr="009114A3" w14:paraId="1C52E69E" w14:textId="77777777" w:rsidTr="008B5ED3">
        <w:trPr>
          <w:trHeight w:val="137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CE219D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47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19EC6106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0F1317" w:rsidRPr="009114A3" w14:paraId="26756813" w14:textId="77777777" w:rsidTr="008B5ED3">
        <w:trPr>
          <w:trHeight w:val="191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660128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F30A6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0447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6B47397D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0F1317" w:rsidRPr="009114A3" w14:paraId="3BF24F19" w14:textId="77777777" w:rsidTr="00443E22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65787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รายได้จาก</w:t>
            </w:r>
            <w:r w:rsidRPr="009114A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บุคคล</w:t>
            </w:r>
            <w:r w:rsidRPr="009114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6F8997B" w14:textId="02FFFEF0" w:rsidR="000F1317" w:rsidRPr="00C15FA6" w:rsidRDefault="00B84A4C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84A4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165,541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24C971" w14:textId="77777777" w:rsidR="000F1317" w:rsidRPr="00C15FA6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050DD79" w14:textId="3C1DED41" w:rsidR="000F1317" w:rsidRPr="00C15FA6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8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113</w:t>
            </w:r>
            <w:r w:rsidRPr="00443E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182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4D5AAC" w14:textId="77777777" w:rsidR="000F1317" w:rsidRPr="00C15FA6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79C7218" w14:textId="105AB11F" w:rsidR="000F1317" w:rsidRPr="00C15FA6" w:rsidRDefault="00B84A4C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84A4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681,465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D1D4FE" w14:textId="77777777" w:rsidR="000F1317" w:rsidRPr="00C15FA6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7E4D8AF" w14:textId="66CD0D58" w:rsidR="000F1317" w:rsidRPr="00C15FA6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689</w:t>
            </w:r>
            <w:r w:rsidRPr="00443E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087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598531" w14:textId="77777777" w:rsidR="000F1317" w:rsidRPr="00C15FA6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2579DEA" w14:textId="69171744" w:rsidR="000F1317" w:rsidRPr="002E26AD" w:rsidRDefault="00B84A4C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84A4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37,406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651F02D" w14:textId="77777777" w:rsidR="000F1317" w:rsidRPr="00C15FA6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077C3D8" w14:textId="4AF7839D" w:rsidR="000F1317" w:rsidRPr="002E26AD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61</w:t>
            </w:r>
            <w:r w:rsidRPr="00443E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A0F29D" w14:textId="77777777" w:rsidR="000F1317" w:rsidRPr="00C15FA6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882CE7" w14:textId="2C21D0B7" w:rsidR="000F1317" w:rsidRPr="00C15FA6" w:rsidRDefault="00B84A4C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84A4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884,412</w:t>
            </w:r>
          </w:p>
        </w:tc>
        <w:tc>
          <w:tcPr>
            <w:tcW w:w="270" w:type="dxa"/>
            <w:vAlign w:val="bottom"/>
          </w:tcPr>
          <w:p w14:paraId="6D2F8447" w14:textId="77777777" w:rsidR="000F1317" w:rsidRPr="00C15FA6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52F27EAB" w14:textId="0BEF0A00" w:rsidR="000F1317" w:rsidRPr="00C15FA6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63,967</w:t>
            </w:r>
          </w:p>
        </w:tc>
      </w:tr>
      <w:tr w:rsidR="000F1317" w:rsidRPr="009114A3" w14:paraId="7C62E3D2" w14:textId="77777777" w:rsidTr="00443E22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137EA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</w:t>
            </w:r>
            <w:r w:rsidRPr="009114A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5AF0F0" w14:textId="51ACBCC7" w:rsidR="000F1317" w:rsidRPr="00C15FA6" w:rsidRDefault="00B84A4C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84A4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165,541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9F45E" w14:textId="77777777" w:rsidR="000F1317" w:rsidRPr="00C15FA6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807112" w14:textId="691E7BDD" w:rsidR="000F1317" w:rsidRPr="00C15FA6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113</w:t>
            </w:r>
            <w:r w:rsidRPr="00443E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E9ED9" w14:textId="77777777" w:rsidR="000F1317" w:rsidRPr="00C15FA6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A0C678" w14:textId="7837424B" w:rsidR="000F1317" w:rsidRPr="00C15FA6" w:rsidRDefault="00B84A4C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84A4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681,465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AC90E" w14:textId="77777777" w:rsidR="000F1317" w:rsidRPr="00C15FA6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2FE14C" w14:textId="23466F0C" w:rsidR="000F1317" w:rsidRPr="00C15FA6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689</w:t>
            </w:r>
            <w:r w:rsidRPr="00443E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2F7D4" w14:textId="77777777" w:rsidR="000F1317" w:rsidRPr="00C15FA6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4A43FA" w14:textId="7013D8E2" w:rsidR="000F1317" w:rsidRPr="002E26AD" w:rsidRDefault="00B84A4C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84A4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175,491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E9DFE" w14:textId="77777777" w:rsidR="000F1317" w:rsidRPr="00C15FA6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A000BF" w14:textId="30DAB342" w:rsidR="000F1317" w:rsidRPr="002E26AD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199</w:t>
            </w:r>
            <w:r w:rsidRPr="00443E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999AB" w14:textId="77777777" w:rsidR="000F1317" w:rsidRPr="00C15FA6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91FBF" w14:textId="32CC7377" w:rsidR="000F1317" w:rsidRPr="00C15FA6" w:rsidRDefault="00B84A4C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84A4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1,022,497</w:t>
            </w:r>
          </w:p>
        </w:tc>
        <w:tc>
          <w:tcPr>
            <w:tcW w:w="270" w:type="dxa"/>
            <w:vAlign w:val="bottom"/>
          </w:tcPr>
          <w:p w14:paraId="5D63A812" w14:textId="77777777" w:rsidR="000F1317" w:rsidRPr="00C15FA6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339188" w14:textId="1F64E63F" w:rsidR="000F1317" w:rsidRPr="00C15FA6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443E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002</w:t>
            </w:r>
            <w:r w:rsidRPr="00443E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0F1317" w:rsidRPr="002E26AD" w14:paraId="5103F00C" w14:textId="77777777" w:rsidTr="00443E22">
        <w:trPr>
          <w:trHeight w:val="1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AF230" w14:textId="77777777" w:rsidR="000F1317" w:rsidRPr="002E26AD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BA01DE" w14:textId="77777777" w:rsidR="000F1317" w:rsidRPr="002E26AD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660D1" w14:textId="77777777" w:rsidR="000F1317" w:rsidRPr="002E26AD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1CEA1F" w14:textId="77777777" w:rsidR="000F1317" w:rsidRPr="002E26AD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E89F1" w14:textId="77777777" w:rsidR="000F1317" w:rsidRPr="002E26AD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0EC4EF" w14:textId="77777777" w:rsidR="000F1317" w:rsidRPr="002E26AD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5CB42" w14:textId="77777777" w:rsidR="000F1317" w:rsidRPr="002E26AD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7372EE" w14:textId="77777777" w:rsidR="000F1317" w:rsidRPr="002E26AD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CC0AB" w14:textId="77777777" w:rsidR="000F1317" w:rsidRPr="002E26AD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484068" w14:textId="77777777" w:rsidR="000F1317" w:rsidRPr="002E26AD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B98EA" w14:textId="77777777" w:rsidR="000F1317" w:rsidRPr="002E26AD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863F9E" w14:textId="77777777" w:rsidR="000F1317" w:rsidRPr="002E26AD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37ED9" w14:textId="77777777" w:rsidR="000F1317" w:rsidRPr="002E26AD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165F444" w14:textId="77777777" w:rsidR="000F1317" w:rsidRPr="002E26AD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F58BFB3" w14:textId="77777777" w:rsidR="000F1317" w:rsidRPr="002E26AD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3ABF1E8E" w14:textId="77777777" w:rsidR="000F1317" w:rsidRPr="002E26AD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F1317" w:rsidRPr="009114A3" w14:paraId="17819C13" w14:textId="77777777" w:rsidTr="00443E22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1CDA9F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ผลการดำเนินงานส่วนงาน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0FBCC92" w14:textId="3E786764" w:rsidR="000F1317" w:rsidRPr="00C15FA6" w:rsidRDefault="00B84A4C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84A4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130,679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3C977" w14:textId="77777777" w:rsidR="000F1317" w:rsidRPr="00C15FA6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B4BE90" w14:textId="21E40827" w:rsidR="000F1317" w:rsidRPr="00C15FA6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104</w:t>
            </w:r>
            <w:r w:rsidRPr="00443E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F561B" w14:textId="77777777" w:rsidR="000F1317" w:rsidRPr="00C15FA6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19721B4" w14:textId="257CC175" w:rsidR="000F1317" w:rsidRPr="00C15FA6" w:rsidRDefault="00B84A4C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84A4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346,807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4AC56" w14:textId="77777777" w:rsidR="000F1317" w:rsidRPr="00C15FA6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84570D" w14:textId="1B5438DB" w:rsidR="000F1317" w:rsidRPr="00C15FA6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Pr="00443E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C78A6" w14:textId="77777777" w:rsidR="000F1317" w:rsidRPr="00C15FA6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77D337F" w14:textId="76ABB24A" w:rsidR="000F1317" w:rsidRPr="002E26AD" w:rsidRDefault="00292542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D7C03" w14:textId="77777777" w:rsidR="000F1317" w:rsidRPr="00C15FA6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FB2FB9" w14:textId="2F15B1B9" w:rsidR="000F1317" w:rsidRPr="002E26AD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(655)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7B43" w14:textId="77777777" w:rsidR="000F1317" w:rsidRPr="00C15FA6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1F95E1" w14:textId="51060DE2" w:rsidR="000F1317" w:rsidRPr="00C15FA6" w:rsidRDefault="00292542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477,486</w:t>
            </w:r>
          </w:p>
        </w:tc>
        <w:tc>
          <w:tcPr>
            <w:tcW w:w="270" w:type="dxa"/>
            <w:vAlign w:val="bottom"/>
          </w:tcPr>
          <w:p w14:paraId="16C5A432" w14:textId="77777777" w:rsidR="000F1317" w:rsidRPr="00C15FA6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3738C245" w14:textId="7B72D536" w:rsidR="000F1317" w:rsidRPr="00C15FA6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466</w:t>
            </w:r>
            <w:r w:rsidRPr="00443E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0F1317" w:rsidRPr="009114A3" w14:paraId="416B1810" w14:textId="77777777" w:rsidTr="00443E22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D318F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731EAE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6CC9FC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8D9B0A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81CE4F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D49A52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310BBD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9C243B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26CBB8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6214FB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CBB16E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62B768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22E094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0E78C4" w14:textId="208C4A90" w:rsidR="000F1317" w:rsidRPr="009114A3" w:rsidRDefault="00292542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(94,356)</w:t>
            </w:r>
          </w:p>
        </w:tc>
        <w:tc>
          <w:tcPr>
            <w:tcW w:w="270" w:type="dxa"/>
            <w:vAlign w:val="bottom"/>
          </w:tcPr>
          <w:p w14:paraId="643BB95D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62430D88" w14:textId="2FE1021C" w:rsidR="000F1317" w:rsidRPr="002E26AD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E2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  <w:r w:rsidRPr="00443E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  <w:r w:rsidRPr="00443E2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0F1317" w:rsidRPr="009114A3" w14:paraId="1822CD2B" w14:textId="77777777" w:rsidTr="00443E22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B7DB18" w14:textId="0166A0A2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="00EA5E1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D52F0">
              <w:rPr>
                <w:rFonts w:ascii="Angsana New" w:hAnsi="Angsana New"/>
                <w:sz w:val="28"/>
                <w:szCs w:val="28"/>
              </w:rPr>
              <w:t>(</w:t>
            </w:r>
            <w:r w:rsidR="005D52F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5D52F0">
              <w:rPr>
                <w:rFonts w:ascii="Angsana New" w:hAnsi="Angsana New"/>
                <w:sz w:val="28"/>
                <w:szCs w:val="28"/>
              </w:rPr>
              <w:t>)</w:t>
            </w:r>
            <w:r w:rsidR="00EA5E12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ของการร่วมค้า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55CF366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F2550F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0B62BD0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BBC512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9841CB5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4E0513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8258205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F9C4AB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5FABF91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9409A6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D42F554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CA710D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60023F" w14:textId="77777777" w:rsidR="000F1317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4314E8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13860963" w14:textId="77777777" w:rsidR="000F1317" w:rsidRPr="002E26AD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F1317" w:rsidRPr="009114A3" w14:paraId="4370D8BE" w14:textId="77777777" w:rsidTr="00443E22">
        <w:trPr>
          <w:trHeight w:val="20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6E8BE" w14:textId="6FD5BEB8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ที่ใช้วิธีส่วนได้เสีย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69B8D14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7FF9C1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09D3184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81449C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F31DC3A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DA9452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A78D784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F0D8F7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AC058CA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1B2E26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C64FE1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F3500A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527FA6" w14:textId="50261FD8" w:rsidR="000F1317" w:rsidRPr="009B6ACA" w:rsidRDefault="00F81FB4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FB4">
              <w:rPr>
                <w:rFonts w:ascii="Angsana New" w:hAnsi="Angsana New"/>
                <w:color w:val="000000"/>
                <w:sz w:val="28"/>
                <w:szCs w:val="28"/>
              </w:rPr>
              <w:t>(3,9</w:t>
            </w:r>
            <w:r w:rsidR="00292542">
              <w:rPr>
                <w:rFonts w:ascii="Angsana New" w:hAnsi="Angsana New"/>
                <w:color w:val="000000"/>
                <w:sz w:val="28"/>
                <w:szCs w:val="28"/>
              </w:rPr>
              <w:t>08</w:t>
            </w:r>
            <w:r w:rsidRPr="00F81FB4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7F7F26D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6E1C0175" w14:textId="2B173F2E" w:rsidR="000F1317" w:rsidRPr="002E26AD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75</w:t>
            </w:r>
            <w:r w:rsidRPr="00443E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738</w:t>
            </w:r>
          </w:p>
        </w:tc>
      </w:tr>
      <w:tr w:rsidR="000F1317" w:rsidRPr="009114A3" w14:paraId="742843BD" w14:textId="77777777" w:rsidTr="00443E22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37D8F3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114A3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9114A3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88AB9A6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00C0D6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0F2C00A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BE017E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34C3203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278504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026C1E6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E9470E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557CE43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90B0F7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DE1B84A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67D071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B44590" w14:textId="47C8619C" w:rsidR="000F1317" w:rsidRPr="009114A3" w:rsidRDefault="00F81FB4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81FB4">
              <w:rPr>
                <w:rFonts w:ascii="Angsana New" w:hAnsi="Angsana New"/>
                <w:color w:val="000000"/>
                <w:sz w:val="28"/>
                <w:szCs w:val="28"/>
              </w:rPr>
              <w:t>(7</w:t>
            </w:r>
            <w:r w:rsidR="00292542">
              <w:rPr>
                <w:rFonts w:ascii="Angsana New" w:hAnsi="Angsana New"/>
                <w:color w:val="000000"/>
                <w:sz w:val="28"/>
                <w:szCs w:val="28"/>
              </w:rPr>
              <w:t>2,276</w:t>
            </w:r>
            <w:r w:rsidRPr="00F81FB4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2DD55DE" w14:textId="77777777" w:rsidR="000F1317" w:rsidRPr="009114A3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5033F419" w14:textId="5B405E31" w:rsidR="000F1317" w:rsidRPr="002E26AD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E2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78</w:t>
            </w:r>
            <w:r w:rsidRPr="00443E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984</w:t>
            </w:r>
            <w:r w:rsidRPr="00443E2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0F1317" w:rsidRPr="009114A3" w14:paraId="23720491" w14:textId="77777777" w:rsidTr="00443E22">
        <w:trPr>
          <w:trHeight w:val="25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BB8FA3" w14:textId="77777777" w:rsidR="000F1317" w:rsidRPr="00CA4D5C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D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182424D" w14:textId="77777777" w:rsidR="000F1317" w:rsidRPr="00CA4D5C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362E87" w14:textId="77777777" w:rsidR="000F1317" w:rsidRPr="00CA4D5C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2A3F7D8" w14:textId="77777777" w:rsidR="000F1317" w:rsidRPr="00CA4D5C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67CFCC" w14:textId="77777777" w:rsidR="000F1317" w:rsidRPr="00CA4D5C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9B6CAC" w14:textId="77777777" w:rsidR="000F1317" w:rsidRPr="00CA4D5C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A4D8BA" w14:textId="77777777" w:rsidR="000F1317" w:rsidRPr="00CA4D5C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41B3408" w14:textId="77777777" w:rsidR="000F1317" w:rsidRPr="00CA4D5C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A7F64B" w14:textId="77777777" w:rsidR="000F1317" w:rsidRPr="00CA4D5C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0A0577C" w14:textId="77777777" w:rsidR="000F1317" w:rsidRPr="00CA4D5C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4931BF" w14:textId="77777777" w:rsidR="000F1317" w:rsidRPr="00CA4D5C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D065669" w14:textId="77777777" w:rsidR="000F1317" w:rsidRPr="00CA4D5C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2DD4CF" w14:textId="77777777" w:rsidR="000F1317" w:rsidRPr="00CA4D5C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9DACD" w14:textId="120C54D5" w:rsidR="000F1317" w:rsidRPr="00CA4D5C" w:rsidRDefault="00F81FB4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81FB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29254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06,946</w:t>
            </w:r>
          </w:p>
        </w:tc>
        <w:tc>
          <w:tcPr>
            <w:tcW w:w="270" w:type="dxa"/>
            <w:vAlign w:val="bottom"/>
          </w:tcPr>
          <w:p w14:paraId="705B9687" w14:textId="77777777" w:rsidR="000F1317" w:rsidRPr="00CA4D5C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8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AB1C2" w14:textId="404062C4" w:rsidR="000F1317" w:rsidRPr="00CA4D5C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395</w:t>
            </w:r>
            <w:r w:rsidRPr="00443E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675</w:t>
            </w:r>
          </w:p>
        </w:tc>
      </w:tr>
      <w:tr w:rsidR="000F1317" w:rsidRPr="009114A3" w14:paraId="3BF2CA5B" w14:textId="77777777" w:rsidTr="008B5ED3">
        <w:trPr>
          <w:trHeight w:val="19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260524" w14:textId="77777777" w:rsidR="000F1317" w:rsidRPr="00CA4D5C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5A02773" w14:textId="77777777" w:rsidR="000F1317" w:rsidRPr="00CA4D5C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16136F" w14:textId="77777777" w:rsidR="000F1317" w:rsidRPr="00CA4D5C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F46D0E" w14:textId="77777777" w:rsidR="000F1317" w:rsidRPr="00CA4D5C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0882DB" w14:textId="77777777" w:rsidR="000F1317" w:rsidRPr="00CA4D5C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A91046B" w14:textId="77777777" w:rsidR="000F1317" w:rsidRPr="00CA4D5C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635643" w14:textId="77777777" w:rsidR="000F1317" w:rsidRPr="00CA4D5C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5F11690" w14:textId="77777777" w:rsidR="000F1317" w:rsidRPr="00CA4D5C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FB846E" w14:textId="77777777" w:rsidR="000F1317" w:rsidRPr="00CA4D5C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8143BEF" w14:textId="77777777" w:rsidR="000F1317" w:rsidRPr="00CA4D5C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4C4712" w14:textId="77777777" w:rsidR="000F1317" w:rsidRPr="00CA4D5C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84F5221" w14:textId="77777777" w:rsidR="000F1317" w:rsidRPr="00CA4D5C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0EBEF7" w14:textId="77777777" w:rsidR="000F1317" w:rsidRPr="00CA4D5C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C0D0B0" w14:textId="77777777" w:rsidR="000F1317" w:rsidRPr="00CA4D5C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12CA4D" w14:textId="77777777" w:rsidR="000F1317" w:rsidRPr="00CA4D5C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29E7C810" w14:textId="77777777" w:rsidR="000F1317" w:rsidRPr="00CA4D5C" w:rsidRDefault="000F1317" w:rsidP="000F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3EBEDB9F" w14:textId="64B11E5C" w:rsidR="00DE5684" w:rsidRDefault="00870DC8" w:rsidP="00684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จังหวะในการรับรู้รายได้ตามส่วนงาน</w:t>
      </w:r>
      <w:r w:rsidR="00F04791">
        <w:rPr>
          <w:rFonts w:ascii="Angsana New" w:hAnsi="Angsana New" w:hint="cs"/>
          <w:sz w:val="30"/>
          <w:szCs w:val="30"/>
          <w:cs/>
        </w:rPr>
        <w:t>ธุรกิจอสังหาริมทรัพย์เป็นแบบ ณ เวลาใดเวลาหนึ่ง</w:t>
      </w:r>
      <w:r w:rsidR="003814B2">
        <w:rPr>
          <w:rFonts w:ascii="Angsana New" w:hAnsi="Angsana New" w:hint="cs"/>
          <w:sz w:val="30"/>
          <w:szCs w:val="30"/>
          <w:cs/>
        </w:rPr>
        <w:t xml:space="preserve"> </w:t>
      </w:r>
      <w:r w:rsidR="00ED6D5D">
        <w:rPr>
          <w:rFonts w:ascii="Angsana New" w:hAnsi="Angsana New" w:hint="cs"/>
          <w:sz w:val="30"/>
          <w:szCs w:val="30"/>
          <w:cs/>
        </w:rPr>
        <w:t>และ</w:t>
      </w:r>
      <w:r w:rsidR="00F04791">
        <w:rPr>
          <w:rFonts w:ascii="Angsana New" w:hAnsi="Angsana New" w:hint="cs"/>
          <w:sz w:val="30"/>
          <w:szCs w:val="30"/>
          <w:cs/>
        </w:rPr>
        <w:t>ส่วนงานธุรกิจให้บริการสาธารณูปโภคเป็นแบบตลอดช่วงเวลาหนึ่ง</w:t>
      </w:r>
    </w:p>
    <w:p w14:paraId="39B106D7" w14:textId="0B0207D9" w:rsidR="00E37374" w:rsidRDefault="00024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06F3FE0" w14:textId="55AFE6EA" w:rsidR="005074BE" w:rsidRPr="00C17DD3" w:rsidRDefault="005074BE" w:rsidP="00507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9442F4">
        <w:rPr>
          <w:rFonts w:ascii="Angsana New" w:hAnsi="Angsana New" w:hint="cs"/>
          <w:sz w:val="30"/>
          <w:szCs w:val="30"/>
          <w:cs/>
        </w:rPr>
        <w:t xml:space="preserve">รายละเอียดสินทรัพย์และหนี้สินจำแนกตามส่วนที่รายงาน ณ วันที่ </w:t>
      </w:r>
      <w:r w:rsidR="004B5E68" w:rsidRPr="004B5E68">
        <w:rPr>
          <w:rFonts w:ascii="Angsana New" w:hAnsi="Angsana New"/>
          <w:sz w:val="30"/>
          <w:szCs w:val="30"/>
        </w:rPr>
        <w:t>31</w:t>
      </w:r>
      <w:r w:rsidRPr="009442F4">
        <w:rPr>
          <w:rFonts w:ascii="Angsana New" w:hAnsi="Angsana New"/>
          <w:sz w:val="30"/>
          <w:szCs w:val="30"/>
        </w:rPr>
        <w:t xml:space="preserve"> </w:t>
      </w:r>
      <w:r w:rsidRPr="009442F4">
        <w:rPr>
          <w:rFonts w:ascii="Angsana New" w:hAnsi="Angsana New" w:hint="cs"/>
          <w:sz w:val="30"/>
          <w:szCs w:val="30"/>
          <w:cs/>
        </w:rPr>
        <w:t>ธันวาคม</w:t>
      </w:r>
      <w:r w:rsidR="00C17DD3" w:rsidRPr="009442F4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256</w:t>
      </w:r>
      <w:r w:rsidR="000F1317">
        <w:rPr>
          <w:rFonts w:ascii="Angsana New" w:hAnsi="Angsana New"/>
          <w:sz w:val="30"/>
          <w:szCs w:val="30"/>
        </w:rPr>
        <w:t>8</w:t>
      </w:r>
      <w:r w:rsidR="00C17DD3" w:rsidRPr="009442F4">
        <w:rPr>
          <w:rFonts w:ascii="Angsana New" w:hAnsi="Angsana New"/>
          <w:sz w:val="30"/>
          <w:szCs w:val="30"/>
        </w:rPr>
        <w:t xml:space="preserve"> </w:t>
      </w:r>
      <w:r w:rsidR="00C17DD3" w:rsidRPr="009442F4">
        <w:rPr>
          <w:rFonts w:ascii="Angsana New" w:hAnsi="Angsana New" w:hint="cs"/>
          <w:sz w:val="30"/>
          <w:szCs w:val="30"/>
          <w:cs/>
        </w:rPr>
        <w:t xml:space="preserve">และ </w:t>
      </w:r>
      <w:r w:rsidR="004B5E68" w:rsidRPr="004B5E68">
        <w:rPr>
          <w:rFonts w:ascii="Angsana New" w:hAnsi="Angsana New"/>
          <w:sz w:val="30"/>
          <w:szCs w:val="30"/>
        </w:rPr>
        <w:t>256</w:t>
      </w:r>
      <w:r w:rsidR="000F1317">
        <w:rPr>
          <w:rFonts w:ascii="Angsana New" w:hAnsi="Angsana New"/>
          <w:sz w:val="30"/>
          <w:szCs w:val="30"/>
        </w:rPr>
        <w:t>7</w:t>
      </w:r>
      <w:r w:rsidRPr="009442F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26F26512" w14:textId="77777777" w:rsidR="00825139" w:rsidRPr="00CE546B" w:rsidRDefault="005074BE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tbl>
      <w:tblPr>
        <w:tblW w:w="1386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24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D832C9" w:rsidRPr="009114A3" w14:paraId="5F444884" w14:textId="77777777" w:rsidTr="003137E3">
        <w:trPr>
          <w:trHeight w:val="353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1C1E35" w14:textId="77777777" w:rsidR="00D832C9" w:rsidRPr="00CA4D5C" w:rsidRDefault="00D832C9" w:rsidP="00D8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0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1DBFB9B6" w14:textId="5CCBC08E" w:rsidR="00D832C9" w:rsidRPr="00CA4D5C" w:rsidRDefault="00A746C9" w:rsidP="00D8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CA4D5C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5074BE" w:rsidRPr="009114A3" w14:paraId="764E88C1" w14:textId="77777777" w:rsidTr="001731B1">
        <w:trPr>
          <w:trHeight w:val="353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9EE225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67863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54AB9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09677" w14:textId="3F0C2F3A" w:rsidR="005074BE" w:rsidRPr="009114A3" w:rsidRDefault="00A44085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ธุรกิจให้บริการ</w:t>
            </w:r>
            <w:r w:rsidR="005074BE"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9256D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DAA68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F0929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AEF3844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E97CEA" w:rsidRPr="009114A3" w14:paraId="2827CA34" w14:textId="77777777" w:rsidTr="001731B1">
        <w:trPr>
          <w:trHeight w:val="247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E13E4A" w14:textId="77777777" w:rsidR="00E97CEA" w:rsidRPr="009114A3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F5F33" w14:textId="5499B4B5" w:rsidR="00E97CEA" w:rsidRPr="009114A3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3D17D" w14:textId="77777777" w:rsidR="00E97CEA" w:rsidRPr="009114A3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87777" w14:textId="1B735369" w:rsidR="00E97CEA" w:rsidRPr="009114A3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BB58B" w14:textId="77777777" w:rsidR="00E97CEA" w:rsidRPr="009114A3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080DE" w14:textId="5A499BD2" w:rsidR="00E97CEA" w:rsidRPr="009114A3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CA9BB" w14:textId="77777777" w:rsidR="00E97CEA" w:rsidRPr="009114A3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81FAE" w14:textId="7212184F" w:rsidR="00E97CEA" w:rsidRPr="009114A3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4519E" w14:textId="77777777" w:rsidR="00E97CEA" w:rsidRPr="009114A3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BFA76" w14:textId="3A80B2EE" w:rsidR="00E97CEA" w:rsidRPr="000F1317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42F19" w14:textId="77777777" w:rsidR="00E97CEA" w:rsidRPr="009114A3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FAEB2" w14:textId="6CFA51D8" w:rsidR="00E97CEA" w:rsidRPr="009114A3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DC09F" w14:textId="77777777" w:rsidR="00E97CEA" w:rsidRPr="009114A3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B38B6C" w14:textId="083F2E08" w:rsidR="00E97CEA" w:rsidRPr="009114A3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66F88B38" w14:textId="77777777" w:rsidR="00E97CEA" w:rsidRPr="009114A3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01CD24" w14:textId="712A9E45" w:rsidR="00E97CEA" w:rsidRPr="009114A3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E97CEA" w:rsidRPr="009114A3" w14:paraId="6610DCAA" w14:textId="77777777" w:rsidTr="003137E3">
        <w:trPr>
          <w:trHeight w:val="137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84E47D" w14:textId="77777777" w:rsidR="00E97CEA" w:rsidRPr="009114A3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0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1A3E60B6" w14:textId="77777777" w:rsidR="00E97CEA" w:rsidRPr="009114A3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E97CEA" w:rsidRPr="002F282A" w14:paraId="2F6B88F8" w14:textId="77777777" w:rsidTr="00443E22">
        <w:trPr>
          <w:trHeight w:val="23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EE4897" w14:textId="77777777" w:rsidR="00E97CEA" w:rsidRPr="009114A3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9114A3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6392BC" w14:textId="4437E655" w:rsidR="00E97CEA" w:rsidRPr="009114A3" w:rsidRDefault="00AA6F64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6F64">
              <w:rPr>
                <w:rFonts w:ascii="Angsana New" w:hAnsi="Angsana New"/>
                <w:color w:val="000000"/>
                <w:sz w:val="28"/>
                <w:szCs w:val="28"/>
              </w:rPr>
              <w:t>1,276,086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113E1" w14:textId="77777777" w:rsidR="00E97CEA" w:rsidRPr="009114A3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A6499ED" w14:textId="61E3F621" w:rsidR="00E97CEA" w:rsidRPr="00E97B41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911</w:t>
            </w:r>
            <w:r w:rsidRPr="00443E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517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1BDE3" w14:textId="77777777" w:rsidR="00E97CEA" w:rsidRPr="00E97B41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68E8E6C" w14:textId="61218A66" w:rsidR="00E97CEA" w:rsidRPr="00E97B41" w:rsidRDefault="00AA6F64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6F64">
              <w:rPr>
                <w:rFonts w:ascii="Angsana New" w:hAnsi="Angsana New"/>
                <w:color w:val="000000"/>
                <w:sz w:val="28"/>
                <w:szCs w:val="28"/>
              </w:rPr>
              <w:t>677,392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AA0BA" w14:textId="77777777" w:rsidR="00E97CEA" w:rsidRPr="00E97B41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AF4AABB" w14:textId="4A5F7294" w:rsidR="00E97CEA" w:rsidRPr="00E97B41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9AF">
              <w:rPr>
                <w:rFonts w:ascii="Angsana New" w:hAnsi="Angsana New"/>
                <w:color w:val="000000"/>
                <w:sz w:val="28"/>
                <w:szCs w:val="28"/>
              </w:rPr>
              <w:t>519,375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69363" w14:textId="77777777" w:rsidR="00E97CEA" w:rsidRPr="00E97B41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991136E" w14:textId="78976335" w:rsidR="00E97CEA" w:rsidRPr="00E97B41" w:rsidRDefault="00AA6F64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6F64">
              <w:rPr>
                <w:rFonts w:ascii="Angsana New" w:hAnsi="Angsana New"/>
                <w:color w:val="000000"/>
                <w:sz w:val="28"/>
                <w:szCs w:val="28"/>
              </w:rPr>
              <w:t>3,027,3</w:t>
            </w:r>
            <w:r w:rsidR="009807EE">
              <w:rPr>
                <w:rFonts w:ascii="Angsana New" w:hAnsi="Angsana New"/>
                <w:color w:val="000000"/>
                <w:sz w:val="28"/>
                <w:szCs w:val="28"/>
              </w:rPr>
              <w:t>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35454" w14:textId="77777777" w:rsidR="00E97CEA" w:rsidRPr="00E97B41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E6ED89" w14:textId="1F0C4018" w:rsidR="00E97CEA" w:rsidRPr="00E97B41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9AF">
              <w:rPr>
                <w:rFonts w:ascii="Angsana New" w:hAnsi="Angsana New"/>
                <w:color w:val="000000"/>
                <w:sz w:val="28"/>
                <w:szCs w:val="28"/>
              </w:rPr>
              <w:t>3,236,114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38480" w14:textId="77777777" w:rsidR="00E97CEA" w:rsidRPr="00E97B41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66EF35A" w14:textId="7F169821" w:rsidR="00E97CEA" w:rsidRPr="00E97B41" w:rsidRDefault="009807EE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4,980,807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A76CB" w14:textId="77777777" w:rsidR="00E97CEA" w:rsidRPr="00E97B41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A2C454E" w14:textId="4B187BCD" w:rsidR="00E97CEA" w:rsidRPr="00AB621F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9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443E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667</w:t>
            </w:r>
            <w:r w:rsidRPr="00443E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006</w:t>
            </w:r>
          </w:p>
        </w:tc>
      </w:tr>
      <w:tr w:rsidR="00E97CEA" w:rsidRPr="002F282A" w14:paraId="3FE4BDD0" w14:textId="77777777" w:rsidTr="00443E22">
        <w:trPr>
          <w:trHeight w:val="23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725E72" w14:textId="77777777" w:rsidR="00E97CEA" w:rsidRPr="009114A3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  <w:r w:rsidRPr="009114A3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9E18C5" w14:textId="2DAE4EAA" w:rsidR="00E97CEA" w:rsidRPr="001731B1" w:rsidRDefault="00AA6F64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6F64">
              <w:rPr>
                <w:rFonts w:ascii="Angsana New" w:hAnsi="Angsana New"/>
                <w:color w:val="000000"/>
                <w:sz w:val="28"/>
                <w:szCs w:val="28"/>
              </w:rPr>
              <w:t>204,301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94A35" w14:textId="77777777" w:rsidR="00E97CEA" w:rsidRPr="009114A3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10AAD9" w14:textId="4B7E6C39" w:rsidR="00E97CEA" w:rsidRPr="001731B1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443E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841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70744" w14:textId="77777777" w:rsidR="00E97CEA" w:rsidRPr="001731B1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5EC3FF" w14:textId="1622EA85" w:rsidR="00E97CEA" w:rsidRPr="001731B1" w:rsidRDefault="00AA6F64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6F64">
              <w:rPr>
                <w:rFonts w:ascii="Angsana New" w:hAnsi="Angsana New"/>
                <w:color w:val="000000"/>
                <w:sz w:val="28"/>
                <w:szCs w:val="28"/>
              </w:rPr>
              <w:t>50,663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1F711" w14:textId="77777777" w:rsidR="00E97CEA" w:rsidRPr="009114A3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BFEA17" w14:textId="15B70553" w:rsidR="00E97CEA" w:rsidRPr="001731B1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46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466EB" w14:textId="77777777" w:rsidR="00E97CEA" w:rsidRPr="009114A3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6D46A0" w14:textId="7AF270DC" w:rsidR="00E97CEA" w:rsidRPr="009114A3" w:rsidRDefault="009807EE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878,980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B2857" w14:textId="77777777" w:rsidR="00E97CEA" w:rsidRPr="009114A3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875EA3" w14:textId="0700CD85" w:rsidR="00E97CEA" w:rsidRPr="009114A3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843</w:t>
            </w:r>
            <w:r w:rsidRPr="00443E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63C33" w14:textId="77777777" w:rsidR="00E97CEA" w:rsidRPr="009114A3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805814" w14:textId="343A6B52" w:rsidR="00E97CEA" w:rsidRPr="009114A3" w:rsidRDefault="009807EE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1,133,944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FDD9E" w14:textId="77777777" w:rsidR="00E97CEA" w:rsidRPr="009114A3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A5D4E2" w14:textId="41CB32C6" w:rsidR="00E97CEA" w:rsidRPr="00AB621F" w:rsidRDefault="00E97CEA" w:rsidP="00E97C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9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897</w:t>
            </w:r>
            <w:r w:rsidRPr="00443E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392</w:t>
            </w:r>
          </w:p>
        </w:tc>
      </w:tr>
    </w:tbl>
    <w:p w14:paraId="11DC615E" w14:textId="274550B7" w:rsidR="005074BE" w:rsidRPr="005074BE" w:rsidRDefault="005074BE" w:rsidP="005074BE">
      <w:pPr>
        <w:tabs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20"/>
        </w:tabs>
        <w:rPr>
          <w:rFonts w:ascii="Angsana New" w:hAnsi="Angsana New"/>
          <w:sz w:val="30"/>
          <w:szCs w:val="30"/>
          <w:cs/>
        </w:rPr>
        <w:sectPr w:rsidR="005074BE" w:rsidRPr="005074BE" w:rsidSect="00B37ACE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E900460" w14:textId="77777777" w:rsidR="00A92316" w:rsidRPr="00E6218F" w:rsidRDefault="00A92316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b/>
          <w:bCs/>
          <w:i/>
          <w:iCs/>
          <w:sz w:val="30"/>
          <w:szCs w:val="30"/>
        </w:rPr>
      </w:pPr>
      <w:r w:rsidRPr="00E6218F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604BDAE" w14:textId="77777777" w:rsidR="00A92316" w:rsidRPr="00CE546B" w:rsidRDefault="00A92316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7EED77C7" w14:textId="2A5F8CD3" w:rsidR="00A92316" w:rsidRPr="003C47FE" w:rsidRDefault="00280A8E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61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A92316" w:rsidRPr="003C47FE">
        <w:rPr>
          <w:rFonts w:ascii="Angsana New" w:hAnsi="Angsana New"/>
          <w:sz w:val="30"/>
          <w:szCs w:val="30"/>
          <w:cs/>
        </w:rPr>
        <w:t>บริษัทดำเนินธุรกิจในประเทศ</w:t>
      </w:r>
      <w:r w:rsidR="00A92316">
        <w:rPr>
          <w:rFonts w:ascii="Angsana New" w:hAnsi="Angsana New" w:hint="cs"/>
          <w:sz w:val="30"/>
          <w:szCs w:val="30"/>
          <w:cs/>
        </w:rPr>
        <w:t>ไทย</w:t>
      </w:r>
      <w:r w:rsidR="00A92316" w:rsidRPr="003C47FE">
        <w:rPr>
          <w:rFonts w:ascii="Angsana New" w:hAnsi="Angsana New"/>
          <w:sz w:val="30"/>
          <w:szCs w:val="30"/>
          <w:cs/>
        </w:rPr>
        <w:t xml:space="preserve"> ไม่มีรายได้จากต่างประเทศหรือสินทรัพย์ในต่างประเทศที่ม</w:t>
      </w:r>
      <w:r w:rsidR="00825139">
        <w:rPr>
          <w:rFonts w:ascii="Angsana New" w:hAnsi="Angsana New" w:hint="cs"/>
          <w:sz w:val="30"/>
          <w:szCs w:val="30"/>
          <w:cs/>
        </w:rPr>
        <w:t>ี</w:t>
      </w:r>
      <w:r w:rsidR="00A92316" w:rsidRPr="003C47FE">
        <w:rPr>
          <w:rFonts w:ascii="Angsana New" w:hAnsi="Angsana New"/>
          <w:sz w:val="30"/>
          <w:szCs w:val="30"/>
          <w:cs/>
        </w:rPr>
        <w:t>สาระสำคัญ</w:t>
      </w:r>
    </w:p>
    <w:p w14:paraId="7718F6A4" w14:textId="77777777" w:rsidR="00A92316" w:rsidRPr="00CE546B" w:rsidRDefault="00A92316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13BADA68" w14:textId="77777777" w:rsidR="00A92316" w:rsidRPr="00E6218F" w:rsidRDefault="00A92316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b/>
          <w:bCs/>
          <w:i/>
          <w:iCs/>
          <w:sz w:val="30"/>
          <w:szCs w:val="30"/>
        </w:rPr>
      </w:pPr>
      <w:r w:rsidRPr="008502B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</w:t>
      </w:r>
      <w:r w:rsidRPr="008502B5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02597FC2" w14:textId="77777777" w:rsidR="00A92316" w:rsidRPr="00CE546B" w:rsidRDefault="00A92316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3E86DCE4" w14:textId="2B829C57" w:rsidR="00A92316" w:rsidRPr="007E4FA6" w:rsidRDefault="00280A8E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D06A35">
        <w:rPr>
          <w:rFonts w:ascii="Angsana New" w:hAnsi="Angsana New" w:hint="cs"/>
          <w:color w:val="000000"/>
          <w:sz w:val="30"/>
          <w:szCs w:val="30"/>
          <w:cs/>
        </w:rPr>
        <w:t>บริษัทมีรายได้จากลูกค้า</w:t>
      </w:r>
      <w:r w:rsidR="00D425D5">
        <w:rPr>
          <w:rFonts w:ascii="Angsana New" w:hAnsi="Angsana New" w:hint="cs"/>
          <w:color w:val="000000"/>
          <w:sz w:val="30"/>
          <w:szCs w:val="30"/>
          <w:cs/>
        </w:rPr>
        <w:t>ราย</w:t>
      </w:r>
      <w:r w:rsidR="00E6218F">
        <w:rPr>
          <w:rFonts w:ascii="Angsana New" w:hAnsi="Angsana New" w:hint="cs"/>
          <w:color w:val="000000"/>
          <w:sz w:val="30"/>
          <w:szCs w:val="30"/>
          <w:cs/>
        </w:rPr>
        <w:t>หนึ่ง</w:t>
      </w:r>
      <w:r w:rsidR="00BC2AC8">
        <w:rPr>
          <w:rFonts w:ascii="Angsana New" w:hAnsi="Angsana New" w:hint="cs"/>
          <w:color w:val="000000"/>
          <w:sz w:val="30"/>
          <w:szCs w:val="30"/>
          <w:cs/>
        </w:rPr>
        <w:t>จากส</w:t>
      </w:r>
      <w:r w:rsidR="00E6218F">
        <w:rPr>
          <w:rFonts w:ascii="Angsana New" w:hAnsi="Angsana New" w:hint="cs"/>
          <w:color w:val="000000"/>
          <w:sz w:val="30"/>
          <w:szCs w:val="30"/>
          <w:cs/>
        </w:rPr>
        <w:t>่</w:t>
      </w:r>
      <w:r w:rsidR="00BC2AC8">
        <w:rPr>
          <w:rFonts w:ascii="Angsana New" w:hAnsi="Angsana New" w:hint="cs"/>
          <w:color w:val="000000"/>
          <w:sz w:val="30"/>
          <w:szCs w:val="30"/>
          <w:cs/>
        </w:rPr>
        <w:t>วนงานธุรกิจอสังหาริมทรัพย์เป็น</w:t>
      </w:r>
      <w:r w:rsidR="00BC2AC8" w:rsidRPr="00CE7D5B">
        <w:rPr>
          <w:rFonts w:ascii="Angsana New" w:hAnsi="Angsana New" w:hint="cs"/>
          <w:color w:val="000000"/>
          <w:sz w:val="30"/>
          <w:szCs w:val="30"/>
          <w:cs/>
        </w:rPr>
        <w:t>เงินประมาณ</w:t>
      </w:r>
      <w:r w:rsidR="008502B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AF114F">
        <w:rPr>
          <w:rFonts w:ascii="Angsana New" w:hAnsi="Angsana New"/>
          <w:color w:val="000000"/>
          <w:sz w:val="30"/>
          <w:szCs w:val="30"/>
        </w:rPr>
        <w:t>121</w:t>
      </w:r>
      <w:r w:rsidR="00C94DBF">
        <w:rPr>
          <w:rFonts w:ascii="Angsana New" w:hAnsi="Angsana New"/>
          <w:color w:val="000000"/>
          <w:sz w:val="30"/>
          <w:szCs w:val="30"/>
        </w:rPr>
        <w:t>.5</w:t>
      </w:r>
      <w:r w:rsidR="00BC2AC8" w:rsidRPr="00CE7D5B">
        <w:rPr>
          <w:rFonts w:ascii="Angsana New" w:hAnsi="Angsana New"/>
          <w:color w:val="000000"/>
          <w:sz w:val="30"/>
          <w:szCs w:val="30"/>
        </w:rPr>
        <w:t xml:space="preserve"> </w:t>
      </w:r>
      <w:r w:rsidR="00BC2AC8" w:rsidRPr="00CE7D5B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BC2AC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br/>
      </w:r>
      <w:r w:rsidR="00A92316" w:rsidRPr="003C47FE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4B5E68" w:rsidRPr="004B5E68">
        <w:rPr>
          <w:rFonts w:ascii="Angsana New" w:hAnsi="Angsana New"/>
          <w:i/>
          <w:iCs/>
          <w:color w:val="000000"/>
          <w:sz w:val="30"/>
          <w:szCs w:val="30"/>
        </w:rPr>
        <w:t>256</w:t>
      </w:r>
      <w:r w:rsidR="000F1317">
        <w:rPr>
          <w:rFonts w:ascii="Angsana New" w:hAnsi="Angsana New"/>
          <w:i/>
          <w:iCs/>
          <w:color w:val="000000"/>
          <w:sz w:val="30"/>
          <w:szCs w:val="30"/>
        </w:rPr>
        <w:t>7</w:t>
      </w:r>
      <w:r w:rsidR="00A92316">
        <w:rPr>
          <w:rFonts w:ascii="Angsana New" w:hAnsi="Angsana New"/>
          <w:i/>
          <w:iCs/>
          <w:color w:val="000000"/>
          <w:sz w:val="30"/>
          <w:szCs w:val="30"/>
        </w:rPr>
        <w:t xml:space="preserve">: </w:t>
      </w:r>
      <w:r w:rsidR="004B5E68" w:rsidRPr="004B5E68">
        <w:rPr>
          <w:rFonts w:ascii="Angsana New" w:hAnsi="Angsana New"/>
          <w:i/>
          <w:iCs/>
          <w:color w:val="000000"/>
          <w:sz w:val="30"/>
          <w:szCs w:val="30"/>
        </w:rPr>
        <w:t>9</w:t>
      </w:r>
      <w:r w:rsidR="000F1317">
        <w:rPr>
          <w:rFonts w:ascii="Angsana New" w:hAnsi="Angsana New"/>
          <w:i/>
          <w:iCs/>
          <w:color w:val="000000"/>
          <w:sz w:val="30"/>
          <w:szCs w:val="30"/>
        </w:rPr>
        <w:t>9</w:t>
      </w:r>
      <w:r w:rsidR="00C94DBF">
        <w:rPr>
          <w:rFonts w:ascii="Angsana New" w:hAnsi="Angsana New"/>
          <w:i/>
          <w:iCs/>
          <w:color w:val="000000"/>
          <w:sz w:val="30"/>
          <w:szCs w:val="30"/>
        </w:rPr>
        <w:t>.0</w:t>
      </w:r>
      <w:r w:rsidR="00DA681C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ล้านบาท</w:t>
      </w:r>
      <w:r w:rsidR="00A92316" w:rsidRPr="003C47FE">
        <w:rPr>
          <w:rFonts w:ascii="Angsana New" w:hAnsi="Angsana New"/>
          <w:i/>
          <w:iCs/>
          <w:color w:val="000000"/>
          <w:sz w:val="30"/>
          <w:szCs w:val="30"/>
          <w:cs/>
        </w:rPr>
        <w:t>)</w:t>
      </w:r>
    </w:p>
    <w:p w14:paraId="56D4DF23" w14:textId="77777777" w:rsidR="00835F9B" w:rsidRPr="00CE546B" w:rsidRDefault="00835F9B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3F81170F" w14:textId="77777777" w:rsidR="00897291" w:rsidRPr="00E6218F" w:rsidRDefault="00897291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bCs/>
          <w:i/>
          <w:iCs/>
          <w:sz w:val="30"/>
          <w:szCs w:val="30"/>
        </w:rPr>
      </w:pPr>
      <w:r w:rsidRPr="00E6218F">
        <w:rPr>
          <w:rFonts w:ascii="Angsana New" w:hAnsi="Angsana New"/>
          <w:bCs/>
          <w:i/>
          <w:iCs/>
          <w:sz w:val="30"/>
          <w:szCs w:val="30"/>
          <w:cs/>
        </w:rPr>
        <w:t>สิทธิ</w:t>
      </w:r>
      <w:r w:rsidRPr="00E6218F">
        <w:rPr>
          <w:rFonts w:ascii="Angsana New" w:hAnsi="Angsana New"/>
          <w:b/>
          <w:bCs/>
          <w:i/>
          <w:iCs/>
          <w:sz w:val="30"/>
          <w:szCs w:val="30"/>
          <w:cs/>
        </w:rPr>
        <w:t>ประโยชน์</w:t>
      </w:r>
      <w:r w:rsidRPr="00E6218F">
        <w:rPr>
          <w:rFonts w:ascii="Angsana New" w:hAnsi="Angsana New"/>
          <w:bCs/>
          <w:i/>
          <w:iCs/>
          <w:sz w:val="30"/>
          <w:szCs w:val="30"/>
          <w:cs/>
        </w:rPr>
        <w:t>จากการส่งเสริมการลงทุน</w:t>
      </w:r>
    </w:p>
    <w:p w14:paraId="565E7004" w14:textId="77777777" w:rsidR="00897291" w:rsidRPr="00CE546B" w:rsidRDefault="00897291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7FFC33EC" w14:textId="20585589" w:rsidR="00897291" w:rsidRDefault="008E4ED2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897291" w:rsidRPr="00897291">
        <w:rPr>
          <w:rFonts w:ascii="Angsana New" w:hAnsi="Angsana New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</w:t>
      </w:r>
      <w:r w:rsidR="00897291" w:rsidRPr="00714D13">
        <w:rPr>
          <w:rFonts w:ascii="Angsana New" w:hAnsi="Angsana New"/>
          <w:spacing w:val="6"/>
          <w:sz w:val="30"/>
          <w:szCs w:val="30"/>
          <w:cs/>
        </w:rPr>
        <w:t>กิจการพัฒนา</w:t>
      </w:r>
      <w:r w:rsidR="00897291" w:rsidRPr="00F3695E">
        <w:rPr>
          <w:rFonts w:ascii="Angsana New" w:hAnsi="Angsana New"/>
          <w:spacing w:val="6"/>
          <w:sz w:val="30"/>
          <w:szCs w:val="30"/>
          <w:cs/>
        </w:rPr>
        <w:t>โครงการอสังหาริมทรัพย์และเขตส่งเสริมอุตสาหกรรม (จังหวัดนครราชสีมา) การผลิตน้ำเพื่อใช้ในเขตส่งเสริมอุตสาหกรรม (จังหวัดปทุมธานี) และกิจการบริการบำบัดน้ำเสีย (จังหวัดปทุมธานี)</w:t>
      </w:r>
      <w:r w:rsidR="00897291" w:rsidRPr="00F3695E">
        <w:rPr>
          <w:rFonts w:ascii="Angsana New" w:hAnsi="Angsana New"/>
          <w:spacing w:val="6"/>
          <w:sz w:val="30"/>
          <w:szCs w:val="30"/>
        </w:rPr>
        <w:t xml:space="preserve"> </w:t>
      </w:r>
      <w:r w:rsidR="00897291" w:rsidRPr="00F3695E">
        <w:rPr>
          <w:rFonts w:ascii="Angsana New" w:hAnsi="Angsana New"/>
          <w:spacing w:val="6"/>
          <w:sz w:val="30"/>
          <w:szCs w:val="30"/>
          <w:cs/>
        </w:rPr>
        <w:t>จึงได้รับสิทธิประโยชน์หลายประการรวมถึงการยกเว้นภาษีเงินได้นิติบุคคลสำหรับกำไรสุทธิที่ได้จากการ</w:t>
      </w:r>
      <w:r w:rsidR="00897291" w:rsidRPr="00897291">
        <w:rPr>
          <w:rFonts w:ascii="Angsana New" w:hAnsi="Angsana New"/>
          <w:sz w:val="30"/>
          <w:szCs w:val="30"/>
          <w:cs/>
        </w:rPr>
        <w:t>ประกอบกิจการที่ได้รับการส่งเสริมตามระยะเวลาเงื่อนไขและข้อกำหนดที่ระบุในบัตรส่งเสริมการลงทุน</w:t>
      </w:r>
      <w:r w:rsidR="00EB7A2E">
        <w:rPr>
          <w:rFonts w:ascii="Angsana New" w:hAnsi="Angsana New" w:hint="cs"/>
          <w:sz w:val="30"/>
          <w:szCs w:val="30"/>
          <w:cs/>
        </w:rPr>
        <w:t xml:space="preserve"> ซึ่งบริษัทต้องถือปฎิบัติตาม</w:t>
      </w:r>
    </w:p>
    <w:p w14:paraId="54CCC559" w14:textId="24CB95E0" w:rsidR="006F1355" w:rsidRDefault="006F1355">
      <w:r>
        <w:br w:type="page"/>
      </w:r>
    </w:p>
    <w:p w14:paraId="2D2024DE" w14:textId="3225F3EC" w:rsidR="0020549A" w:rsidRPr="0020549A" w:rsidRDefault="0020549A" w:rsidP="0020549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20549A">
        <w:rPr>
          <w:rFonts w:ascii="Angsana New" w:hAnsi="Angsana New"/>
          <w:bCs/>
          <w:sz w:val="30"/>
          <w:szCs w:val="30"/>
          <w:cs/>
        </w:rPr>
        <w:t>ค่าใช้จ่ายตามธรรมชาติ</w:t>
      </w:r>
    </w:p>
    <w:p w14:paraId="632B95B9" w14:textId="77777777" w:rsidR="00B104B2" w:rsidRPr="00CE546B" w:rsidRDefault="00B104B2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tbl>
      <w:tblPr>
        <w:tblW w:w="92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810"/>
        <w:gridCol w:w="1263"/>
        <w:gridCol w:w="269"/>
        <w:gridCol w:w="1193"/>
        <w:gridCol w:w="269"/>
        <w:gridCol w:w="1169"/>
        <w:gridCol w:w="269"/>
        <w:gridCol w:w="1078"/>
      </w:tblGrid>
      <w:tr w:rsidR="00655A29" w:rsidRPr="003C47FE" w14:paraId="182466B3" w14:textId="77777777" w:rsidTr="00655A29">
        <w:trPr>
          <w:cantSplit/>
        </w:trPr>
        <w:tc>
          <w:tcPr>
            <w:tcW w:w="1598" w:type="pct"/>
          </w:tcPr>
          <w:p w14:paraId="5003B552" w14:textId="77777777" w:rsidR="00655A29" w:rsidRPr="003C47FE" w:rsidRDefault="00655A29" w:rsidP="002760A7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394FECCC" w14:textId="77777777" w:rsidR="00655A29" w:rsidRPr="00456D21" w:rsidRDefault="00655A29" w:rsidP="0027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7" w:type="pct"/>
            <w:gridSpan w:val="3"/>
          </w:tcPr>
          <w:p w14:paraId="438BA0D9" w14:textId="6E6FE8B6" w:rsidR="00655A29" w:rsidRPr="00884D6D" w:rsidRDefault="00655A29" w:rsidP="0027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EA6706F" w14:textId="77777777" w:rsidR="00655A29" w:rsidRPr="003C47FE" w:rsidRDefault="00655A29" w:rsidP="0027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323436BB" w14:textId="77777777" w:rsidR="00655A29" w:rsidRDefault="00655A29" w:rsidP="0027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0700" w:rsidRPr="003C47FE" w14:paraId="74C6BD27" w14:textId="77777777" w:rsidTr="002760A7">
        <w:trPr>
          <w:cantSplit/>
        </w:trPr>
        <w:tc>
          <w:tcPr>
            <w:tcW w:w="1598" w:type="pct"/>
          </w:tcPr>
          <w:p w14:paraId="47848E6F" w14:textId="77777777" w:rsidR="00980700" w:rsidRPr="003C47FE" w:rsidRDefault="00980700" w:rsidP="00980700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43591503" w14:textId="592F4C9A" w:rsidR="00980700" w:rsidRPr="00456D21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4B87E204" w14:textId="68B2120A" w:rsidR="00980700" w:rsidRPr="003C47FE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36F689B2" w14:textId="77777777" w:rsidR="00980700" w:rsidRPr="003C47FE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2B0D4E21" w14:textId="2D264248" w:rsidR="00980700" w:rsidRPr="003C47FE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387B0102" w14:textId="77777777" w:rsidR="00980700" w:rsidRPr="003C47FE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1E28C55" w14:textId="69E1B03E" w:rsidR="00980700" w:rsidRPr="003C47FE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4B2E7437" w14:textId="77777777" w:rsidR="00980700" w:rsidRPr="003C47FE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02D4BEE" w14:textId="52BCBF1A" w:rsidR="00980700" w:rsidRPr="003C47FE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80700" w:rsidRPr="003C47FE" w14:paraId="17C8BF4E" w14:textId="77777777" w:rsidTr="002760A7">
        <w:trPr>
          <w:cantSplit/>
        </w:trPr>
        <w:tc>
          <w:tcPr>
            <w:tcW w:w="1598" w:type="pct"/>
          </w:tcPr>
          <w:p w14:paraId="07537D41" w14:textId="77777777" w:rsidR="00980700" w:rsidRPr="003C47FE" w:rsidRDefault="00980700" w:rsidP="00980700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28F8D24C" w14:textId="77777777" w:rsidR="00980700" w:rsidRPr="00456D21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6" w:type="pct"/>
            <w:gridSpan w:val="7"/>
          </w:tcPr>
          <w:p w14:paraId="6CA8837A" w14:textId="77777777" w:rsidR="00980700" w:rsidRPr="003C47FE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0700" w:rsidRPr="003C47FE" w14:paraId="00E6FB4A" w14:textId="77777777" w:rsidTr="002760A7">
        <w:trPr>
          <w:cantSplit/>
        </w:trPr>
        <w:tc>
          <w:tcPr>
            <w:tcW w:w="1598" w:type="pct"/>
            <w:vAlign w:val="center"/>
          </w:tcPr>
          <w:p w14:paraId="5ED5BD48" w14:textId="7A490633" w:rsidR="00980700" w:rsidRPr="003C47FE" w:rsidRDefault="00980700" w:rsidP="00980700">
            <w:pPr>
              <w:rPr>
                <w:rFonts w:ascii="Angsana New" w:hAnsi="Angsana New"/>
                <w:sz w:val="30"/>
                <w:szCs w:val="30"/>
              </w:rPr>
            </w:pPr>
            <w:r w:rsidRPr="003745A8">
              <w:rPr>
                <w:rFonts w:ascii="Angsana New" w:hAnsi="Angsana New"/>
                <w:sz w:val="30"/>
                <w:szCs w:val="30"/>
                <w:cs/>
              </w:rPr>
              <w:t>ต้นทุนขายอสังหาริมทรัพย์</w:t>
            </w:r>
          </w:p>
        </w:tc>
        <w:tc>
          <w:tcPr>
            <w:tcW w:w="436" w:type="pct"/>
          </w:tcPr>
          <w:p w14:paraId="48CB6EF0" w14:textId="77777777" w:rsidR="00980700" w:rsidRPr="00456D21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3F6BC9B9" w14:textId="0864ADA5" w:rsidR="00980700" w:rsidRPr="00091632" w:rsidRDefault="00586E7F" w:rsidP="009807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34,862</w:t>
            </w:r>
          </w:p>
        </w:tc>
        <w:tc>
          <w:tcPr>
            <w:tcW w:w="145" w:type="pct"/>
          </w:tcPr>
          <w:p w14:paraId="2526A490" w14:textId="77777777" w:rsidR="00980700" w:rsidRPr="00C108B2" w:rsidRDefault="00980700" w:rsidP="0098070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5683E06F" w14:textId="66D91261" w:rsidR="00980700" w:rsidRPr="009868A9" w:rsidRDefault="00980700" w:rsidP="009807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983</w:t>
            </w:r>
          </w:p>
        </w:tc>
        <w:tc>
          <w:tcPr>
            <w:tcW w:w="145" w:type="pct"/>
          </w:tcPr>
          <w:p w14:paraId="1C45DE0A" w14:textId="77777777" w:rsidR="00980700" w:rsidRPr="001A080F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F63E5B2" w14:textId="63327DD1" w:rsidR="00980700" w:rsidRPr="005961F3" w:rsidRDefault="00586E7F" w:rsidP="009807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34,862</w:t>
            </w:r>
          </w:p>
        </w:tc>
        <w:tc>
          <w:tcPr>
            <w:tcW w:w="145" w:type="pct"/>
          </w:tcPr>
          <w:p w14:paraId="766FC31D" w14:textId="77777777" w:rsidR="00980700" w:rsidRPr="001A080F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89D2D7E" w14:textId="133E3822" w:rsidR="00980700" w:rsidRPr="009868A9" w:rsidRDefault="00980700" w:rsidP="009807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  <w:r w:rsidRPr="000A1A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385</w:t>
            </w:r>
          </w:p>
        </w:tc>
      </w:tr>
      <w:tr w:rsidR="00980700" w:rsidRPr="003C47FE" w14:paraId="6640FE87" w14:textId="77777777" w:rsidTr="002760A7">
        <w:trPr>
          <w:cantSplit/>
        </w:trPr>
        <w:tc>
          <w:tcPr>
            <w:tcW w:w="1598" w:type="pct"/>
            <w:vAlign w:val="center"/>
          </w:tcPr>
          <w:p w14:paraId="79164FE4" w14:textId="6643CB90" w:rsidR="00980700" w:rsidRPr="003C47FE" w:rsidRDefault="00980700" w:rsidP="0098070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36" w:type="pct"/>
          </w:tcPr>
          <w:p w14:paraId="6803D8C9" w14:textId="77777777" w:rsidR="00980700" w:rsidRPr="00456D21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76A073B4" w14:textId="4DCD45B3" w:rsidR="00980700" w:rsidRPr="00091632" w:rsidRDefault="00586E7F" w:rsidP="009807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141,</w:t>
            </w:r>
            <w:r w:rsidR="00D14F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372</w:t>
            </w:r>
          </w:p>
        </w:tc>
        <w:tc>
          <w:tcPr>
            <w:tcW w:w="145" w:type="pct"/>
          </w:tcPr>
          <w:p w14:paraId="0483B4AF" w14:textId="77777777" w:rsidR="00980700" w:rsidRPr="00C108B2" w:rsidRDefault="00980700" w:rsidP="0098070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4BB74D74" w14:textId="78A9C4B0" w:rsidR="00980700" w:rsidRPr="001A080F" w:rsidRDefault="00980700" w:rsidP="009807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138</w:t>
            </w:r>
            <w:r w:rsidRPr="00BB5C4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044</w:t>
            </w:r>
          </w:p>
        </w:tc>
        <w:tc>
          <w:tcPr>
            <w:tcW w:w="145" w:type="pct"/>
          </w:tcPr>
          <w:p w14:paraId="5223379A" w14:textId="77777777" w:rsidR="00980700" w:rsidRPr="001A080F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2C18EE55" w14:textId="1732B1FE" w:rsidR="00980700" w:rsidRPr="005961F3" w:rsidRDefault="00586E7F" w:rsidP="009807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141,</w:t>
            </w:r>
            <w:r w:rsidR="00D14F5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372</w:t>
            </w:r>
          </w:p>
        </w:tc>
        <w:tc>
          <w:tcPr>
            <w:tcW w:w="145" w:type="pct"/>
          </w:tcPr>
          <w:p w14:paraId="537BEF1F" w14:textId="77777777" w:rsidR="00980700" w:rsidRPr="001A080F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4915399" w14:textId="68140C64" w:rsidR="00980700" w:rsidRPr="001A080F" w:rsidRDefault="00980700" w:rsidP="009807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137</w:t>
            </w:r>
            <w:r w:rsidRPr="008869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355</w:t>
            </w:r>
          </w:p>
        </w:tc>
      </w:tr>
      <w:tr w:rsidR="00980700" w:rsidRPr="003C47FE" w14:paraId="21DB5B8C" w14:textId="77777777" w:rsidTr="002760A7">
        <w:trPr>
          <w:cantSplit/>
        </w:trPr>
        <w:tc>
          <w:tcPr>
            <w:tcW w:w="1598" w:type="pct"/>
          </w:tcPr>
          <w:p w14:paraId="3843086C" w14:textId="77777777" w:rsidR="00980700" w:rsidRPr="006D32E8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2807"/>
                <w:tab w:val="left" w:pos="2686"/>
              </w:tabs>
              <w:ind w:left="180" w:right="-11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436" w:type="pct"/>
          </w:tcPr>
          <w:p w14:paraId="7EA6D619" w14:textId="1770B07C" w:rsidR="00980700" w:rsidRPr="00456D21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61707198" w14:textId="5B980EF8" w:rsidR="00980700" w:rsidRPr="00091632" w:rsidRDefault="00586E7F" w:rsidP="009807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3F386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30,249</w:t>
            </w:r>
          </w:p>
        </w:tc>
        <w:tc>
          <w:tcPr>
            <w:tcW w:w="145" w:type="pct"/>
          </w:tcPr>
          <w:p w14:paraId="31C2BF71" w14:textId="77777777" w:rsidR="00980700" w:rsidRPr="00C108B2" w:rsidRDefault="00980700" w:rsidP="0098070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1737291F" w14:textId="1FE9B777" w:rsidR="00980700" w:rsidRPr="009868A9" w:rsidRDefault="00980700" w:rsidP="009807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129</w:t>
            </w:r>
            <w:r w:rsidRPr="00BB5C4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930</w:t>
            </w:r>
          </w:p>
        </w:tc>
        <w:tc>
          <w:tcPr>
            <w:tcW w:w="145" w:type="pct"/>
          </w:tcPr>
          <w:p w14:paraId="3A314049" w14:textId="77777777" w:rsidR="00980700" w:rsidRPr="001A080F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E7C08F0" w14:textId="6ED04FEA" w:rsidR="00980700" w:rsidRPr="005961F3" w:rsidRDefault="003F386C" w:rsidP="009807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130,249</w:t>
            </w:r>
          </w:p>
        </w:tc>
        <w:tc>
          <w:tcPr>
            <w:tcW w:w="145" w:type="pct"/>
          </w:tcPr>
          <w:p w14:paraId="476F9F8D" w14:textId="77777777" w:rsidR="00980700" w:rsidRPr="001A080F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048BF30" w14:textId="13CEB0C5" w:rsidR="00980700" w:rsidRPr="009868A9" w:rsidRDefault="00980700" w:rsidP="009807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129</w:t>
            </w:r>
            <w:r w:rsidRPr="008869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309</w:t>
            </w:r>
          </w:p>
        </w:tc>
      </w:tr>
      <w:tr w:rsidR="003F386C" w:rsidRPr="003C47FE" w14:paraId="793FE76D" w14:textId="77777777" w:rsidTr="002760A7">
        <w:trPr>
          <w:cantSplit/>
        </w:trPr>
        <w:tc>
          <w:tcPr>
            <w:tcW w:w="1598" w:type="pct"/>
          </w:tcPr>
          <w:p w14:paraId="73F80F3F" w14:textId="3A96583F" w:rsidR="003F386C" w:rsidRPr="006D32E8" w:rsidRDefault="003F386C" w:rsidP="003F386C">
            <w:pPr>
              <w:tabs>
                <w:tab w:val="clear" w:pos="227"/>
                <w:tab w:val="clear" w:pos="454"/>
                <w:tab w:val="clear" w:pos="680"/>
                <w:tab w:val="clear" w:pos="2807"/>
                <w:tab w:val="left" w:pos="2686"/>
              </w:tabs>
              <w:ind w:left="180" w:right="-11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ค่าดูแลระบบสาธารณูปโภค</w:t>
            </w:r>
          </w:p>
        </w:tc>
        <w:tc>
          <w:tcPr>
            <w:tcW w:w="436" w:type="pct"/>
          </w:tcPr>
          <w:p w14:paraId="0E6DDD20" w14:textId="77777777" w:rsidR="003F386C" w:rsidRPr="00456D21" w:rsidRDefault="003F386C" w:rsidP="003F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27C8C435" w14:textId="34C42B46" w:rsidR="003F386C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60,668</w:t>
            </w:r>
          </w:p>
        </w:tc>
        <w:tc>
          <w:tcPr>
            <w:tcW w:w="145" w:type="pct"/>
          </w:tcPr>
          <w:p w14:paraId="5C1BE5D7" w14:textId="77777777" w:rsidR="003F386C" w:rsidRPr="00C108B2" w:rsidRDefault="003F386C" w:rsidP="003F386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354D58F9" w14:textId="64BCF3B8" w:rsidR="003F386C" w:rsidRPr="004B5E68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59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011</w:t>
            </w:r>
          </w:p>
        </w:tc>
        <w:tc>
          <w:tcPr>
            <w:tcW w:w="145" w:type="pct"/>
          </w:tcPr>
          <w:p w14:paraId="735B2990" w14:textId="77777777" w:rsidR="003F386C" w:rsidRPr="001A080F" w:rsidRDefault="003F386C" w:rsidP="003F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B5662BD" w14:textId="3FDECB23" w:rsidR="003F386C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60,668</w:t>
            </w:r>
          </w:p>
        </w:tc>
        <w:tc>
          <w:tcPr>
            <w:tcW w:w="145" w:type="pct"/>
          </w:tcPr>
          <w:p w14:paraId="0C16B605" w14:textId="77777777" w:rsidR="003F386C" w:rsidRPr="001A080F" w:rsidRDefault="003F386C" w:rsidP="003F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E518A9F" w14:textId="6123C9C4" w:rsidR="003F386C" w:rsidRPr="004B5E68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59</w:t>
            </w:r>
            <w:r w:rsidRPr="008869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011</w:t>
            </w:r>
          </w:p>
        </w:tc>
      </w:tr>
      <w:tr w:rsidR="003F386C" w:rsidRPr="003C47FE" w14:paraId="0F32E363" w14:textId="77777777" w:rsidTr="002760A7">
        <w:trPr>
          <w:cantSplit/>
        </w:trPr>
        <w:tc>
          <w:tcPr>
            <w:tcW w:w="1598" w:type="pct"/>
          </w:tcPr>
          <w:p w14:paraId="69934E24" w14:textId="444CC51F" w:rsidR="003F386C" w:rsidRPr="006D32E8" w:rsidRDefault="003F386C" w:rsidP="003F386C">
            <w:pPr>
              <w:tabs>
                <w:tab w:val="clear" w:pos="227"/>
                <w:tab w:val="clear" w:pos="454"/>
                <w:tab w:val="clear" w:pos="680"/>
                <w:tab w:val="clear" w:pos="2807"/>
                <w:tab w:val="left" w:pos="2686"/>
              </w:tabs>
              <w:ind w:left="180" w:right="-11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436" w:type="pct"/>
          </w:tcPr>
          <w:p w14:paraId="5329B476" w14:textId="77777777" w:rsidR="003F386C" w:rsidRPr="00456D21" w:rsidRDefault="003F386C" w:rsidP="003F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01FCF69A" w14:textId="548DF6AF" w:rsidR="003F386C" w:rsidRPr="00091632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="Angsana New"/>
                <w:b w:val="0"/>
                <w:bCs w:val="0"/>
                <w:sz w:val="30"/>
                <w:szCs w:val="38"/>
              </w:rPr>
            </w:pPr>
            <w:r>
              <w:rPr>
                <w:rFonts w:asciiTheme="majorBidi" w:hAnsiTheme="majorBidi" w:cs="Angsana New"/>
                <w:b w:val="0"/>
                <w:bCs w:val="0"/>
                <w:sz w:val="30"/>
                <w:szCs w:val="38"/>
              </w:rPr>
              <w:t>58,449</w:t>
            </w:r>
          </w:p>
        </w:tc>
        <w:tc>
          <w:tcPr>
            <w:tcW w:w="145" w:type="pct"/>
          </w:tcPr>
          <w:p w14:paraId="608D1C5A" w14:textId="54AF6814" w:rsidR="003F386C" w:rsidRPr="00C108B2" w:rsidRDefault="003F386C" w:rsidP="003F386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642" w:type="pct"/>
          </w:tcPr>
          <w:p w14:paraId="2085A18F" w14:textId="2335CF78" w:rsidR="003F386C" w:rsidRPr="009868A9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Theme="majorBidi" w:hAnsiTheme="majorBidi" w:cs="Angsana New"/>
                <w:b w:val="0"/>
                <w:bCs w:val="0"/>
                <w:sz w:val="30"/>
                <w:szCs w:val="38"/>
              </w:rPr>
              <w:t>63</w:t>
            </w:r>
            <w:r>
              <w:rPr>
                <w:rFonts w:asciiTheme="majorBidi" w:hAnsiTheme="majorBidi" w:cs="Angsana New"/>
                <w:b w:val="0"/>
                <w:bCs w:val="0"/>
                <w:sz w:val="30"/>
                <w:szCs w:val="38"/>
              </w:rPr>
              <w:t>,</w:t>
            </w:r>
            <w:r w:rsidRPr="004B5E68">
              <w:rPr>
                <w:rFonts w:asciiTheme="majorBidi" w:hAnsiTheme="majorBidi" w:cs="Angsana New"/>
                <w:b w:val="0"/>
                <w:bCs w:val="0"/>
                <w:sz w:val="30"/>
                <w:szCs w:val="38"/>
              </w:rPr>
              <w:t>535</w:t>
            </w:r>
          </w:p>
        </w:tc>
        <w:tc>
          <w:tcPr>
            <w:tcW w:w="145" w:type="pct"/>
          </w:tcPr>
          <w:p w14:paraId="4193B4E7" w14:textId="46798E18" w:rsidR="003F386C" w:rsidRPr="001A080F" w:rsidRDefault="003F386C" w:rsidP="003F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29" w:type="pct"/>
          </w:tcPr>
          <w:p w14:paraId="5A8FE678" w14:textId="4651156B" w:rsidR="003F386C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58,449</w:t>
            </w:r>
          </w:p>
        </w:tc>
        <w:tc>
          <w:tcPr>
            <w:tcW w:w="145" w:type="pct"/>
          </w:tcPr>
          <w:p w14:paraId="5D8980A7" w14:textId="77777777" w:rsidR="003F386C" w:rsidRPr="001A080F" w:rsidRDefault="003F386C" w:rsidP="003F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F19788E" w14:textId="372F6D56" w:rsidR="003F386C" w:rsidRPr="001A080F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Theme="majorBidi" w:hAnsiTheme="majorBidi" w:cs="Angsana New"/>
                <w:b w:val="0"/>
                <w:bCs w:val="0"/>
                <w:sz w:val="30"/>
                <w:szCs w:val="38"/>
              </w:rPr>
              <w:t>63</w:t>
            </w:r>
            <w:r w:rsidRPr="00886929">
              <w:rPr>
                <w:rFonts w:asciiTheme="majorBidi" w:hAnsiTheme="majorBidi" w:cs="Angsana New"/>
                <w:b w:val="0"/>
                <w:bCs w:val="0"/>
                <w:sz w:val="30"/>
                <w:szCs w:val="38"/>
              </w:rPr>
              <w:t>,</w:t>
            </w:r>
            <w:r w:rsidRPr="004B5E68">
              <w:rPr>
                <w:rFonts w:asciiTheme="majorBidi" w:hAnsiTheme="majorBidi" w:cs="Angsana New"/>
                <w:b w:val="0"/>
                <w:bCs w:val="0"/>
                <w:sz w:val="30"/>
                <w:szCs w:val="38"/>
              </w:rPr>
              <w:t>535</w:t>
            </w:r>
          </w:p>
        </w:tc>
      </w:tr>
      <w:tr w:rsidR="00CB361E" w:rsidRPr="003C47FE" w14:paraId="46797BEB" w14:textId="77777777">
        <w:trPr>
          <w:cantSplit/>
        </w:trPr>
        <w:tc>
          <w:tcPr>
            <w:tcW w:w="1598" w:type="pct"/>
            <w:vAlign w:val="center"/>
          </w:tcPr>
          <w:p w14:paraId="7753CBCB" w14:textId="2C6D70AC" w:rsidR="00CB361E" w:rsidRPr="006D32E8" w:rsidRDefault="00CB361E" w:rsidP="00CB361E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ค่าบริการรักษาความปลอดภัย</w:t>
            </w:r>
          </w:p>
        </w:tc>
        <w:tc>
          <w:tcPr>
            <w:tcW w:w="436" w:type="pct"/>
          </w:tcPr>
          <w:p w14:paraId="64BE24F4" w14:textId="77777777" w:rsidR="00CB361E" w:rsidRPr="00456D21" w:rsidRDefault="00CB361E" w:rsidP="00CB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6D9C885E" w14:textId="55188DDA" w:rsidR="00CB361E" w:rsidRPr="00091632" w:rsidRDefault="00CB361E" w:rsidP="00CB36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33,412</w:t>
            </w:r>
          </w:p>
        </w:tc>
        <w:tc>
          <w:tcPr>
            <w:tcW w:w="145" w:type="pct"/>
          </w:tcPr>
          <w:p w14:paraId="29287549" w14:textId="77777777" w:rsidR="00CB361E" w:rsidRPr="00536488" w:rsidRDefault="00CB361E" w:rsidP="00CB36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1028442B" w14:textId="22C1D134" w:rsidR="00CB361E" w:rsidRPr="009868A9" w:rsidRDefault="00CB361E" w:rsidP="00CB36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</w:t>
            </w:r>
            <w:r w:rsidRPr="006005D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493</w:t>
            </w:r>
          </w:p>
        </w:tc>
        <w:tc>
          <w:tcPr>
            <w:tcW w:w="145" w:type="pct"/>
          </w:tcPr>
          <w:p w14:paraId="73CBE682" w14:textId="77777777" w:rsidR="00CB361E" w:rsidRPr="001A080F" w:rsidRDefault="00CB361E" w:rsidP="00CB3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7056EE9A" w14:textId="73955E84" w:rsidR="00CB361E" w:rsidRPr="005961F3" w:rsidRDefault="00CB361E" w:rsidP="00CB36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33,412</w:t>
            </w:r>
          </w:p>
        </w:tc>
        <w:tc>
          <w:tcPr>
            <w:tcW w:w="145" w:type="pct"/>
          </w:tcPr>
          <w:p w14:paraId="520C8101" w14:textId="77777777" w:rsidR="00CB361E" w:rsidRPr="001A080F" w:rsidRDefault="00CB361E" w:rsidP="00CB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BDF554" w14:textId="6297C7E2" w:rsidR="00CB361E" w:rsidRPr="009868A9" w:rsidRDefault="00CB361E" w:rsidP="00CB36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</w:t>
            </w:r>
            <w:r w:rsidRPr="006005D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493</w:t>
            </w:r>
          </w:p>
        </w:tc>
      </w:tr>
      <w:tr w:rsidR="00CB361E" w:rsidRPr="003C47FE" w14:paraId="3DF60DD9" w14:textId="77777777" w:rsidTr="00F8463B">
        <w:trPr>
          <w:cantSplit/>
        </w:trPr>
        <w:tc>
          <w:tcPr>
            <w:tcW w:w="1598" w:type="pct"/>
            <w:vAlign w:val="center"/>
          </w:tcPr>
          <w:p w14:paraId="20CBC138" w14:textId="0FFC931A" w:rsidR="00CB361E" w:rsidRDefault="00CB361E" w:rsidP="00CB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436" w:type="pct"/>
          </w:tcPr>
          <w:p w14:paraId="43C03B43" w14:textId="77777777" w:rsidR="00CB361E" w:rsidRPr="00456D21" w:rsidRDefault="00CB361E" w:rsidP="00CB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40AE62D7" w14:textId="1672BDF6" w:rsidR="00CB361E" w:rsidRPr="00091632" w:rsidRDefault="00CB361E" w:rsidP="00CB36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38,692</w:t>
            </w:r>
          </w:p>
        </w:tc>
        <w:tc>
          <w:tcPr>
            <w:tcW w:w="145" w:type="pct"/>
          </w:tcPr>
          <w:p w14:paraId="7D12A25A" w14:textId="77777777" w:rsidR="00CB361E" w:rsidRDefault="00CB361E" w:rsidP="00CB36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4EEB4524" w14:textId="4ED16EC4" w:rsidR="00CB361E" w:rsidRPr="001A080F" w:rsidRDefault="00CB361E" w:rsidP="00CB36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515</w:t>
            </w:r>
          </w:p>
        </w:tc>
        <w:tc>
          <w:tcPr>
            <w:tcW w:w="145" w:type="pct"/>
          </w:tcPr>
          <w:p w14:paraId="32C84607" w14:textId="77777777" w:rsidR="00CB361E" w:rsidRPr="001A080F" w:rsidRDefault="00CB361E" w:rsidP="00CB3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8334D1D" w14:textId="29763233" w:rsidR="00CB361E" w:rsidRPr="005961F3" w:rsidRDefault="00CB361E" w:rsidP="00CB36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38,692</w:t>
            </w:r>
          </w:p>
        </w:tc>
        <w:tc>
          <w:tcPr>
            <w:tcW w:w="145" w:type="pct"/>
          </w:tcPr>
          <w:p w14:paraId="732231D1" w14:textId="77777777" w:rsidR="00CB361E" w:rsidRPr="001A080F" w:rsidRDefault="00CB361E" w:rsidP="00CB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1DE086E" w14:textId="4CE1AC3A" w:rsidR="00CB361E" w:rsidRPr="001A080F" w:rsidRDefault="00CB361E" w:rsidP="00CB36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515</w:t>
            </w:r>
          </w:p>
        </w:tc>
      </w:tr>
      <w:tr w:rsidR="003F386C" w:rsidRPr="003C47FE" w14:paraId="6729D808" w14:textId="77777777" w:rsidTr="002760A7">
        <w:trPr>
          <w:cantSplit/>
        </w:trPr>
        <w:tc>
          <w:tcPr>
            <w:tcW w:w="1598" w:type="pct"/>
          </w:tcPr>
          <w:p w14:paraId="57F7A071" w14:textId="77777777" w:rsidR="003F386C" w:rsidRPr="003C47FE" w:rsidRDefault="003F386C" w:rsidP="003F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436" w:type="pct"/>
          </w:tcPr>
          <w:p w14:paraId="51D2E165" w14:textId="77777777" w:rsidR="003F386C" w:rsidRPr="00456D21" w:rsidRDefault="003F386C" w:rsidP="003F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221DD16F" w14:textId="5760A3A1" w:rsidR="003F386C" w:rsidRPr="00091632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33,</w:t>
            </w:r>
            <w:r w:rsidR="00B669C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572</w:t>
            </w:r>
          </w:p>
        </w:tc>
        <w:tc>
          <w:tcPr>
            <w:tcW w:w="145" w:type="pct"/>
          </w:tcPr>
          <w:p w14:paraId="6CF85ED2" w14:textId="77777777" w:rsidR="003F386C" w:rsidRPr="00C108B2" w:rsidRDefault="003F386C" w:rsidP="003F386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0F5A93C8" w14:textId="32C989D9" w:rsidR="003F386C" w:rsidRPr="009868A9" w:rsidRDefault="008B4E10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374</w:t>
            </w:r>
          </w:p>
        </w:tc>
        <w:tc>
          <w:tcPr>
            <w:tcW w:w="145" w:type="pct"/>
          </w:tcPr>
          <w:p w14:paraId="20E40BF1" w14:textId="77777777" w:rsidR="003F386C" w:rsidRPr="001A080F" w:rsidRDefault="003F386C" w:rsidP="003F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7AADD70" w14:textId="316A3D5E" w:rsidR="003F386C" w:rsidRPr="005961F3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33,</w:t>
            </w:r>
            <w:r w:rsidR="00031C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460</w:t>
            </w:r>
          </w:p>
        </w:tc>
        <w:tc>
          <w:tcPr>
            <w:tcW w:w="145" w:type="pct"/>
          </w:tcPr>
          <w:p w14:paraId="20FDF711" w14:textId="77777777" w:rsidR="003F386C" w:rsidRPr="001A080F" w:rsidRDefault="003F386C" w:rsidP="003F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9FC17CC" w14:textId="23274625" w:rsidR="003F386C" w:rsidRPr="009868A9" w:rsidRDefault="00871E36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</w:t>
            </w:r>
            <w:r w:rsidRPr="008869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542</w:t>
            </w:r>
          </w:p>
        </w:tc>
      </w:tr>
      <w:tr w:rsidR="003F386C" w:rsidRPr="003C47FE" w14:paraId="3CB2D42D" w14:textId="77777777" w:rsidTr="002D3738">
        <w:trPr>
          <w:cantSplit/>
        </w:trPr>
        <w:tc>
          <w:tcPr>
            <w:tcW w:w="1598" w:type="pct"/>
            <w:vAlign w:val="center"/>
          </w:tcPr>
          <w:p w14:paraId="43BD2D93" w14:textId="5FE0E4BB" w:rsidR="003F386C" w:rsidRPr="003C47FE" w:rsidRDefault="003F386C" w:rsidP="003F386C">
            <w:pPr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ต้นทุนน้ำ</w:t>
            </w:r>
          </w:p>
        </w:tc>
        <w:tc>
          <w:tcPr>
            <w:tcW w:w="436" w:type="pct"/>
          </w:tcPr>
          <w:p w14:paraId="4B8A4987" w14:textId="77777777" w:rsidR="003F386C" w:rsidRPr="00456D21" w:rsidRDefault="003F386C" w:rsidP="003F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vAlign w:val="bottom"/>
          </w:tcPr>
          <w:p w14:paraId="133393D1" w14:textId="65E5C088" w:rsidR="003F386C" w:rsidRPr="00091632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11,427</w:t>
            </w:r>
          </w:p>
        </w:tc>
        <w:tc>
          <w:tcPr>
            <w:tcW w:w="145" w:type="pct"/>
            <w:vAlign w:val="bottom"/>
          </w:tcPr>
          <w:p w14:paraId="3CBA6F40" w14:textId="77777777" w:rsidR="003F386C" w:rsidRPr="002D3738" w:rsidRDefault="003F386C" w:rsidP="003F386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vAlign w:val="bottom"/>
          </w:tcPr>
          <w:p w14:paraId="574AB82D" w14:textId="4FE908AF" w:rsidR="003F386C" w:rsidRPr="002D3738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13" w:right="-80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602</w:t>
            </w:r>
          </w:p>
        </w:tc>
        <w:tc>
          <w:tcPr>
            <w:tcW w:w="145" w:type="pct"/>
            <w:vAlign w:val="bottom"/>
          </w:tcPr>
          <w:p w14:paraId="68886C97" w14:textId="77777777" w:rsidR="003F386C" w:rsidRPr="002D3738" w:rsidRDefault="003F386C" w:rsidP="003F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54BAB951" w14:textId="01A9212D" w:rsidR="003F386C" w:rsidRPr="002D3738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0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11,427</w:t>
            </w:r>
          </w:p>
        </w:tc>
        <w:tc>
          <w:tcPr>
            <w:tcW w:w="145" w:type="pct"/>
            <w:vAlign w:val="bottom"/>
          </w:tcPr>
          <w:p w14:paraId="1A6437D0" w14:textId="77777777" w:rsidR="003F386C" w:rsidRPr="002D3738" w:rsidRDefault="003F386C" w:rsidP="003F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11BDE2CF" w14:textId="205C6538" w:rsidR="003F386C" w:rsidRPr="002D3738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  <w:r w:rsidRPr="006005D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602</w:t>
            </w:r>
          </w:p>
        </w:tc>
      </w:tr>
      <w:tr w:rsidR="003F386C" w:rsidRPr="003C47FE" w14:paraId="10684751" w14:textId="77777777" w:rsidTr="002D3738">
        <w:trPr>
          <w:cantSplit/>
        </w:trPr>
        <w:tc>
          <w:tcPr>
            <w:tcW w:w="1598" w:type="pct"/>
            <w:vAlign w:val="center"/>
          </w:tcPr>
          <w:p w14:paraId="3FC319CD" w14:textId="4048CFC7" w:rsidR="003F386C" w:rsidRDefault="003F386C" w:rsidP="003F386C">
            <w:pPr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92D5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436" w:type="pct"/>
          </w:tcPr>
          <w:p w14:paraId="3AC1A3B7" w14:textId="77777777" w:rsidR="003F386C" w:rsidRPr="00456D21" w:rsidRDefault="003F386C" w:rsidP="003F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vAlign w:val="bottom"/>
          </w:tcPr>
          <w:p w14:paraId="31B27FF1" w14:textId="1E033E6D" w:rsidR="003F386C" w:rsidRPr="00091632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27E31FF0" w14:textId="77777777" w:rsidR="003F386C" w:rsidRPr="002D3738" w:rsidRDefault="003F386C" w:rsidP="003F386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vAlign w:val="bottom"/>
          </w:tcPr>
          <w:p w14:paraId="4F4CF66E" w14:textId="77777777" w:rsidR="003F386C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13" w:right="-80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5696B54C" w14:textId="77777777" w:rsidR="003F386C" w:rsidRPr="002D3738" w:rsidRDefault="003F386C" w:rsidP="003F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6EB60E8E" w14:textId="1A9721A6" w:rsidR="003F386C" w:rsidRPr="002D3738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0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595957A5" w14:textId="77777777" w:rsidR="003F386C" w:rsidRPr="002D3738" w:rsidRDefault="003F386C" w:rsidP="003F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53842ABC" w14:textId="77777777" w:rsidR="003F386C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F386C" w:rsidRPr="003C47FE" w14:paraId="2C1690F5" w14:textId="77777777" w:rsidTr="00F92D5C">
        <w:trPr>
          <w:cantSplit/>
        </w:trPr>
        <w:tc>
          <w:tcPr>
            <w:tcW w:w="1598" w:type="pct"/>
            <w:vAlign w:val="center"/>
          </w:tcPr>
          <w:p w14:paraId="44223D4A" w14:textId="1520DA2E" w:rsidR="003F386C" w:rsidRPr="003C47FE" w:rsidRDefault="003F386C" w:rsidP="003F386C">
            <w:pPr>
              <w:ind w:left="252" w:hanging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436" w:type="pct"/>
          </w:tcPr>
          <w:p w14:paraId="7096106E" w14:textId="77777777" w:rsidR="003F386C" w:rsidRPr="00456D21" w:rsidRDefault="003F386C" w:rsidP="003F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vAlign w:val="bottom"/>
          </w:tcPr>
          <w:p w14:paraId="709809D5" w14:textId="5B5A3490" w:rsidR="003F386C" w:rsidRPr="00091632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11,892</w:t>
            </w:r>
          </w:p>
        </w:tc>
        <w:tc>
          <w:tcPr>
            <w:tcW w:w="145" w:type="pct"/>
            <w:vAlign w:val="bottom"/>
          </w:tcPr>
          <w:p w14:paraId="13BE2AD1" w14:textId="77777777" w:rsidR="003F386C" w:rsidRPr="002D3738" w:rsidRDefault="003F386C" w:rsidP="003F386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vAlign w:val="bottom"/>
          </w:tcPr>
          <w:p w14:paraId="017D3FEA" w14:textId="072AD5BC" w:rsidR="003F386C" w:rsidRPr="002D3738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0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605</w:t>
            </w:r>
          </w:p>
        </w:tc>
        <w:tc>
          <w:tcPr>
            <w:tcW w:w="145" w:type="pct"/>
            <w:vAlign w:val="bottom"/>
          </w:tcPr>
          <w:p w14:paraId="3D099906" w14:textId="77777777" w:rsidR="003F386C" w:rsidRPr="002D3738" w:rsidRDefault="003F386C" w:rsidP="003F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217DCFCD" w14:textId="64909AFF" w:rsidR="003F386C" w:rsidRPr="002D3738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38" w:right="-80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11,892</w:t>
            </w:r>
          </w:p>
        </w:tc>
        <w:tc>
          <w:tcPr>
            <w:tcW w:w="145" w:type="pct"/>
            <w:vAlign w:val="bottom"/>
          </w:tcPr>
          <w:p w14:paraId="7299B619" w14:textId="77777777" w:rsidR="003F386C" w:rsidRPr="002D3738" w:rsidRDefault="003F386C" w:rsidP="003F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0DEBD9FE" w14:textId="0DE30BE3" w:rsidR="003F386C" w:rsidRPr="002D3738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  <w:r w:rsidRPr="006005D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605</w:t>
            </w:r>
          </w:p>
        </w:tc>
      </w:tr>
      <w:tr w:rsidR="003F386C" w:rsidRPr="003C47FE" w14:paraId="3BBA8D3E" w14:textId="77777777" w:rsidTr="00F92D5C">
        <w:trPr>
          <w:cantSplit/>
        </w:trPr>
        <w:tc>
          <w:tcPr>
            <w:tcW w:w="1598" w:type="pct"/>
            <w:vAlign w:val="center"/>
          </w:tcPr>
          <w:p w14:paraId="78C3DCDE" w14:textId="77777777" w:rsidR="003F386C" w:rsidRPr="003C47FE" w:rsidRDefault="003F386C" w:rsidP="003F386C">
            <w:pPr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436" w:type="pct"/>
          </w:tcPr>
          <w:p w14:paraId="0CFD3700" w14:textId="77777777" w:rsidR="003F386C" w:rsidRPr="00456D21" w:rsidRDefault="003F386C" w:rsidP="003F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6933A256" w14:textId="1BE306DA" w:rsidR="003F386C" w:rsidRPr="00091632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83,</w:t>
            </w:r>
            <w:r w:rsidR="00D14F5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581</w:t>
            </w:r>
          </w:p>
        </w:tc>
        <w:tc>
          <w:tcPr>
            <w:tcW w:w="145" w:type="pct"/>
          </w:tcPr>
          <w:p w14:paraId="7CE7A4F1" w14:textId="77777777" w:rsidR="003F386C" w:rsidRPr="002D3738" w:rsidRDefault="003F386C" w:rsidP="003F386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5DAF9A60" w14:textId="33F189C2" w:rsidR="003F386C" w:rsidRPr="002D3738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Theme="majorBidi" w:hAnsiTheme="majorBidi"/>
                <w:b w:val="0"/>
                <w:bCs w:val="0"/>
                <w:sz w:val="30"/>
                <w:szCs w:val="30"/>
              </w:rPr>
              <w:t>95</w:t>
            </w:r>
            <w:r>
              <w:rPr>
                <w:rFonts w:asciiTheme="majorBidi" w:hAnsiTheme="majorBidi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/>
                <w:b w:val="0"/>
                <w:bCs w:val="0"/>
                <w:sz w:val="30"/>
                <w:szCs w:val="30"/>
              </w:rPr>
              <w:t>717</w:t>
            </w:r>
          </w:p>
        </w:tc>
        <w:tc>
          <w:tcPr>
            <w:tcW w:w="145" w:type="pct"/>
          </w:tcPr>
          <w:p w14:paraId="34C23336" w14:textId="77777777" w:rsidR="003F386C" w:rsidRPr="002D3738" w:rsidRDefault="003F386C" w:rsidP="003F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19336C65" w14:textId="78C93D51" w:rsidR="003F386C" w:rsidRPr="002D3738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81,7</w:t>
            </w:r>
            <w:r w:rsidR="00D14F5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72</w:t>
            </w:r>
          </w:p>
        </w:tc>
        <w:tc>
          <w:tcPr>
            <w:tcW w:w="145" w:type="pct"/>
          </w:tcPr>
          <w:p w14:paraId="64D226FF" w14:textId="77777777" w:rsidR="003F386C" w:rsidRPr="002D3738" w:rsidRDefault="003F386C" w:rsidP="003F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D2EE957" w14:textId="255CF13C" w:rsidR="003F386C" w:rsidRPr="002D3738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76</w:t>
            </w:r>
            <w:r w:rsidRPr="00BB203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041</w:t>
            </w:r>
          </w:p>
        </w:tc>
      </w:tr>
      <w:tr w:rsidR="003F386C" w:rsidRPr="003C47FE" w14:paraId="122A29FE" w14:textId="77777777" w:rsidTr="00F92D5C">
        <w:trPr>
          <w:cantSplit/>
        </w:trPr>
        <w:tc>
          <w:tcPr>
            <w:tcW w:w="1598" w:type="pct"/>
            <w:vAlign w:val="center"/>
          </w:tcPr>
          <w:p w14:paraId="1C9C81DD" w14:textId="1B0FF8D0" w:rsidR="003F386C" w:rsidRDefault="003F386C" w:rsidP="003F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3C20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</w:t>
            </w:r>
            <w:r w:rsidRPr="003C20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436" w:type="pct"/>
          </w:tcPr>
          <w:p w14:paraId="3B2ECCCF" w14:textId="77777777" w:rsidR="003F386C" w:rsidRPr="00456D21" w:rsidRDefault="003F386C" w:rsidP="003F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0D73ECA8" w14:textId="77777777" w:rsidR="003F386C" w:rsidRPr="00091632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334A9923" w14:textId="77777777" w:rsidR="003F386C" w:rsidRPr="002D3738" w:rsidRDefault="003F386C" w:rsidP="003F386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4FE19EB8" w14:textId="77777777" w:rsidR="003F386C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D92CBDE" w14:textId="77777777" w:rsidR="003F386C" w:rsidRPr="002D3738" w:rsidRDefault="003F386C" w:rsidP="003F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23A3C104" w14:textId="77777777" w:rsidR="003F386C" w:rsidRPr="00A108F4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 w:cstheme="min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C308739" w14:textId="77777777" w:rsidR="003F386C" w:rsidRPr="002D3738" w:rsidRDefault="003F386C" w:rsidP="003F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4CC08E91" w14:textId="77777777" w:rsidR="003F386C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F386C" w:rsidRPr="003C47FE" w14:paraId="030991EC" w14:textId="77777777" w:rsidTr="00F92D5C">
        <w:trPr>
          <w:cantSplit/>
        </w:trPr>
        <w:tc>
          <w:tcPr>
            <w:tcW w:w="1598" w:type="pct"/>
            <w:vAlign w:val="center"/>
          </w:tcPr>
          <w:p w14:paraId="35B661D5" w14:textId="771DDD80" w:rsidR="003F386C" w:rsidRDefault="003F386C" w:rsidP="003F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8"/>
              <w:rPr>
                <w:rFonts w:ascii="Angsana New" w:hAnsi="Angsana New"/>
                <w:sz w:val="30"/>
                <w:szCs w:val="30"/>
                <w:cs/>
              </w:rPr>
            </w:pPr>
            <w:r w:rsidRPr="003C20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ต้นทุนการให้บริการ </w:t>
            </w:r>
            <w:r w:rsidRPr="003C20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ต้นทุน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436" w:type="pct"/>
          </w:tcPr>
          <w:p w14:paraId="30D3EE23" w14:textId="77777777" w:rsidR="003F386C" w:rsidRPr="00456D21" w:rsidRDefault="003F386C" w:rsidP="003F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4D6392AD" w14:textId="77777777" w:rsidR="003F386C" w:rsidRPr="00091632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FFEC824" w14:textId="77777777" w:rsidR="003F386C" w:rsidRPr="002D3738" w:rsidRDefault="003F386C" w:rsidP="003F386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6C51105A" w14:textId="77777777" w:rsidR="003F386C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CED2F86" w14:textId="77777777" w:rsidR="003F386C" w:rsidRPr="002D3738" w:rsidRDefault="003F386C" w:rsidP="003F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2451800" w14:textId="77777777" w:rsidR="003F386C" w:rsidRPr="002D3738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FB67645" w14:textId="77777777" w:rsidR="003F386C" w:rsidRPr="002D3738" w:rsidRDefault="003F386C" w:rsidP="003F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5E3E65F" w14:textId="77777777" w:rsidR="003F386C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F386C" w:rsidRPr="003C47FE" w14:paraId="1D81941A" w14:textId="77777777" w:rsidTr="00F92D5C">
        <w:trPr>
          <w:cantSplit/>
        </w:trPr>
        <w:tc>
          <w:tcPr>
            <w:tcW w:w="1598" w:type="pct"/>
            <w:vAlign w:val="center"/>
          </w:tcPr>
          <w:p w14:paraId="0C27ADE5" w14:textId="7739E76A" w:rsidR="003F386C" w:rsidRDefault="003F386C" w:rsidP="003F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สินค้า ต้นทุน</w:t>
            </w:r>
            <w:r w:rsidRPr="003C20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ในการจัดจำหน่าย</w:t>
            </w:r>
          </w:p>
        </w:tc>
        <w:tc>
          <w:tcPr>
            <w:tcW w:w="436" w:type="pct"/>
          </w:tcPr>
          <w:p w14:paraId="6946F425" w14:textId="77777777" w:rsidR="003F386C" w:rsidRPr="00456D21" w:rsidRDefault="003F386C" w:rsidP="003F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621113FE" w14:textId="77777777" w:rsidR="003F386C" w:rsidRPr="00091632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38EE56" w14:textId="77777777" w:rsidR="003F386C" w:rsidRPr="002D3738" w:rsidRDefault="003F386C" w:rsidP="003F386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571C24C5" w14:textId="77777777" w:rsidR="003F386C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DBB7700" w14:textId="77777777" w:rsidR="003F386C" w:rsidRPr="002D3738" w:rsidRDefault="003F386C" w:rsidP="003F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BD1283F" w14:textId="77777777" w:rsidR="003F386C" w:rsidRPr="002D3738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3201CC6F" w14:textId="77777777" w:rsidR="003F386C" w:rsidRPr="002D3738" w:rsidRDefault="003F386C" w:rsidP="003F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A0C861C" w14:textId="77777777" w:rsidR="003F386C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3F386C" w:rsidRPr="003C47FE" w14:paraId="5866C4CE" w14:textId="77777777" w:rsidTr="00F92D5C">
        <w:trPr>
          <w:cantSplit/>
        </w:trPr>
        <w:tc>
          <w:tcPr>
            <w:tcW w:w="1598" w:type="pct"/>
          </w:tcPr>
          <w:p w14:paraId="7EC946E1" w14:textId="036FC566" w:rsidR="003F386C" w:rsidRPr="00F92D5C" w:rsidRDefault="003F386C" w:rsidP="003F3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20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436" w:type="pct"/>
          </w:tcPr>
          <w:p w14:paraId="0AB13142" w14:textId="77777777" w:rsidR="003F386C" w:rsidRPr="00456D21" w:rsidRDefault="003F386C" w:rsidP="003F386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vAlign w:val="bottom"/>
          </w:tcPr>
          <w:p w14:paraId="5F4FE893" w14:textId="088D8A29" w:rsidR="003F386C" w:rsidRPr="00091632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638,176</w:t>
            </w:r>
          </w:p>
        </w:tc>
        <w:tc>
          <w:tcPr>
            <w:tcW w:w="145" w:type="pct"/>
            <w:vAlign w:val="bottom"/>
          </w:tcPr>
          <w:p w14:paraId="179A36BB" w14:textId="77777777" w:rsidR="003F386C" w:rsidRPr="0014496D" w:rsidRDefault="003F386C" w:rsidP="003F386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  <w:vAlign w:val="bottom"/>
          </w:tcPr>
          <w:p w14:paraId="2B9F5ABC" w14:textId="04A3BC69" w:rsidR="003F386C" w:rsidRPr="006B647F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601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809</w:t>
            </w:r>
          </w:p>
        </w:tc>
        <w:tc>
          <w:tcPr>
            <w:tcW w:w="145" w:type="pct"/>
            <w:vAlign w:val="bottom"/>
          </w:tcPr>
          <w:p w14:paraId="1B68B6A4" w14:textId="77777777" w:rsidR="003F386C" w:rsidRPr="0014496D" w:rsidRDefault="003F386C" w:rsidP="003F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 w:right="-90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  <w:vAlign w:val="bottom"/>
          </w:tcPr>
          <w:p w14:paraId="7C37E4E4" w14:textId="41233D9E" w:rsidR="003F386C" w:rsidRPr="0014496D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636,255</w:t>
            </w:r>
          </w:p>
        </w:tc>
        <w:tc>
          <w:tcPr>
            <w:tcW w:w="145" w:type="pct"/>
            <w:vAlign w:val="bottom"/>
          </w:tcPr>
          <w:p w14:paraId="0754E748" w14:textId="77777777" w:rsidR="003F386C" w:rsidRPr="0014496D" w:rsidRDefault="003F386C" w:rsidP="003F38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85"/>
              </w:tabs>
              <w:spacing w:after="0" w:line="240" w:lineRule="auto"/>
              <w:ind w:right="-90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vAlign w:val="bottom"/>
          </w:tcPr>
          <w:p w14:paraId="45C2ACAA" w14:textId="6EF96005" w:rsidR="003F386C" w:rsidRPr="006B647F" w:rsidRDefault="003F386C" w:rsidP="003F38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585</w:t>
            </w:r>
            <w:r w:rsidRPr="0018438C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393</w:t>
            </w:r>
          </w:p>
        </w:tc>
      </w:tr>
    </w:tbl>
    <w:p w14:paraId="2A6171B8" w14:textId="77777777" w:rsidR="00AA0F14" w:rsidRDefault="00AA0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14:paraId="760D4A94" w14:textId="6182826E" w:rsidR="0020549A" w:rsidRPr="0020549A" w:rsidRDefault="0020549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20549A">
        <w:rPr>
          <w:rFonts w:ascii="Angsana New" w:hAnsi="Angsana New"/>
          <w:bCs/>
          <w:sz w:val="30"/>
          <w:szCs w:val="30"/>
          <w:cs/>
        </w:rPr>
        <w:t>ภาษีเงินได้</w:t>
      </w:r>
    </w:p>
    <w:p w14:paraId="06F4146C" w14:textId="66D29724" w:rsidR="007D014D" w:rsidRPr="00B33F84" w:rsidRDefault="007D014D" w:rsidP="0020549A">
      <w:pPr>
        <w:pStyle w:val="FSBlank"/>
        <w:ind w:firstLine="0"/>
        <w:rPr>
          <w:sz w:val="30"/>
          <w:szCs w:val="30"/>
        </w:rPr>
      </w:pPr>
    </w:p>
    <w:p w14:paraId="5CC028E2" w14:textId="77777777" w:rsidR="00D5227B" w:rsidRDefault="00D5227B" w:rsidP="008A4940">
      <w:pPr>
        <w:pStyle w:val="FSBlank"/>
        <w:rPr>
          <w:bCs/>
          <w:i/>
          <w:iCs/>
          <w:sz w:val="30"/>
          <w:szCs w:val="30"/>
        </w:rPr>
      </w:pPr>
      <w:r w:rsidRPr="003C47FE">
        <w:rPr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52ED420A" w14:textId="77777777" w:rsidR="00D5227B" w:rsidRPr="00B33F84" w:rsidRDefault="00D5227B" w:rsidP="000F556F">
      <w:pPr>
        <w:pStyle w:val="FSBlank"/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1"/>
        <w:gridCol w:w="1438"/>
        <w:gridCol w:w="237"/>
        <w:gridCol w:w="1564"/>
      </w:tblGrid>
      <w:tr w:rsidR="009A05D1" w:rsidRPr="003C47FE" w14:paraId="2ABF8910" w14:textId="77777777" w:rsidTr="009104E4">
        <w:trPr>
          <w:cantSplit/>
        </w:trPr>
        <w:tc>
          <w:tcPr>
            <w:tcW w:w="3236" w:type="pct"/>
          </w:tcPr>
          <w:p w14:paraId="730B4E99" w14:textId="77777777" w:rsidR="009A05D1" w:rsidRPr="003C47FE" w:rsidRDefault="009A05D1" w:rsidP="009A05D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4" w:type="pct"/>
            <w:gridSpan w:val="3"/>
          </w:tcPr>
          <w:p w14:paraId="13D3430A" w14:textId="79F478C7" w:rsidR="009A05D1" w:rsidRPr="00AF45C7" w:rsidRDefault="009A05D1" w:rsidP="009A0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F45C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9A05D1" w:rsidRPr="003C47FE" w14:paraId="46B86B4F" w14:textId="77777777" w:rsidTr="009104E4">
        <w:trPr>
          <w:cantSplit/>
        </w:trPr>
        <w:tc>
          <w:tcPr>
            <w:tcW w:w="3236" w:type="pct"/>
          </w:tcPr>
          <w:p w14:paraId="10F9E7A8" w14:textId="77777777" w:rsidR="009A05D1" w:rsidRPr="003C47FE" w:rsidRDefault="009A05D1" w:rsidP="009A05D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4" w:type="pct"/>
            <w:gridSpan w:val="3"/>
          </w:tcPr>
          <w:p w14:paraId="5E38DE63" w14:textId="5E7CE694" w:rsidR="009A05D1" w:rsidRPr="00AF45C7" w:rsidRDefault="002E307D" w:rsidP="009A0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04E4" w:rsidRPr="003C47FE" w14:paraId="07222AF6" w14:textId="77777777" w:rsidTr="009104E4">
        <w:trPr>
          <w:cantSplit/>
        </w:trPr>
        <w:tc>
          <w:tcPr>
            <w:tcW w:w="3236" w:type="pct"/>
          </w:tcPr>
          <w:p w14:paraId="6669B0C7" w14:textId="77777777" w:rsidR="009104E4" w:rsidRPr="003C47FE" w:rsidRDefault="009104E4" w:rsidP="009104E4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3" w:type="pct"/>
          </w:tcPr>
          <w:p w14:paraId="7FAFAEDC" w14:textId="2B92F7CA" w:rsidR="009104E4" w:rsidRPr="003C47FE" w:rsidRDefault="004B5E68" w:rsidP="0091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 w:rsidR="0098070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11D435B2" w14:textId="77777777" w:rsidR="009104E4" w:rsidRPr="003C47FE" w:rsidRDefault="009104E4" w:rsidP="00910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" w:type="pct"/>
          </w:tcPr>
          <w:p w14:paraId="151CA63D" w14:textId="5D892BDD" w:rsidR="009104E4" w:rsidRPr="003C47FE" w:rsidRDefault="004B5E68" w:rsidP="0091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 w:rsidR="0098070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104E4" w:rsidRPr="003C47FE" w14:paraId="3AC28E2E" w14:textId="77777777" w:rsidTr="009104E4">
        <w:trPr>
          <w:cantSplit/>
        </w:trPr>
        <w:tc>
          <w:tcPr>
            <w:tcW w:w="3236" w:type="pct"/>
          </w:tcPr>
          <w:p w14:paraId="44D6C6B4" w14:textId="77777777" w:rsidR="009104E4" w:rsidRPr="003C47FE" w:rsidRDefault="009104E4" w:rsidP="009104E4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4" w:type="pct"/>
            <w:gridSpan w:val="3"/>
          </w:tcPr>
          <w:p w14:paraId="7E91CF16" w14:textId="77777777" w:rsidR="009104E4" w:rsidRPr="009104E4" w:rsidRDefault="009104E4" w:rsidP="0091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104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04E4" w:rsidRPr="003C47FE" w14:paraId="55558AF3" w14:textId="77777777" w:rsidTr="009104E4">
        <w:trPr>
          <w:cantSplit/>
        </w:trPr>
        <w:tc>
          <w:tcPr>
            <w:tcW w:w="3236" w:type="pct"/>
          </w:tcPr>
          <w:p w14:paraId="54D5590B" w14:textId="77777777" w:rsidR="009104E4" w:rsidRPr="00D67E3E" w:rsidRDefault="009104E4" w:rsidP="00910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67E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D67E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783" w:type="pct"/>
          </w:tcPr>
          <w:p w14:paraId="17C5EF23" w14:textId="77777777" w:rsidR="009104E4" w:rsidRPr="003C47FE" w:rsidRDefault="009104E4" w:rsidP="009104E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1F73DA06" w14:textId="77777777" w:rsidR="009104E4" w:rsidRPr="00C108B2" w:rsidRDefault="009104E4" w:rsidP="009104E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</w:tcPr>
          <w:p w14:paraId="3A7FD685" w14:textId="77777777" w:rsidR="009104E4" w:rsidRPr="003C47FE" w:rsidRDefault="009104E4" w:rsidP="009104E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80700" w:rsidRPr="003C47FE" w14:paraId="1CCF420D" w14:textId="77777777" w:rsidTr="00BF26A8">
        <w:trPr>
          <w:cantSplit/>
        </w:trPr>
        <w:tc>
          <w:tcPr>
            <w:tcW w:w="3236" w:type="pct"/>
          </w:tcPr>
          <w:p w14:paraId="4DC075ED" w14:textId="77777777" w:rsidR="00980700" w:rsidRPr="00D67E3E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7E3E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  <w:r w:rsidRPr="00D67E3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83" w:type="pct"/>
          </w:tcPr>
          <w:p w14:paraId="6B78E348" w14:textId="5BC34EE7" w:rsidR="00980700" w:rsidRPr="004F5DE1" w:rsidRDefault="0009572D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79,23</w:t>
            </w:r>
            <w:r w:rsidR="0007799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17B4275C" w14:textId="77777777" w:rsidR="00980700" w:rsidRPr="00506DE7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52" w:type="pct"/>
          </w:tcPr>
          <w:p w14:paraId="7556C4F8" w14:textId="6941FC4A" w:rsidR="00980700" w:rsidRPr="007C1887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85</w:t>
            </w:r>
            <w:r w:rsidRPr="00BF26A8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008</w:t>
            </w:r>
          </w:p>
        </w:tc>
      </w:tr>
      <w:tr w:rsidR="00980700" w:rsidRPr="003C47FE" w14:paraId="24EA183F" w14:textId="77777777" w:rsidTr="00BF26A8">
        <w:trPr>
          <w:cantSplit/>
        </w:trPr>
        <w:tc>
          <w:tcPr>
            <w:tcW w:w="3236" w:type="pct"/>
          </w:tcPr>
          <w:p w14:paraId="5625AC30" w14:textId="47044ACC" w:rsidR="00980700" w:rsidRPr="00D67E3E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67E3E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14:paraId="7E4B8181" w14:textId="5A1C7185" w:rsidR="00980700" w:rsidRPr="002E6E2F" w:rsidRDefault="0009572D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1B42A6D" w14:textId="77777777" w:rsidR="00980700" w:rsidRPr="00C108B2" w:rsidRDefault="00980700" w:rsidP="0098070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  <w:tcBorders>
              <w:bottom w:val="single" w:sz="4" w:space="0" w:color="auto"/>
            </w:tcBorders>
          </w:tcPr>
          <w:p w14:paraId="67CC551D" w14:textId="65B3990F" w:rsidR="00980700" w:rsidRPr="007C1887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BF26A8">
              <w:rPr>
                <w:rFonts w:ascii="Angsana New" w:hAnsi="Angsana New"/>
                <w:sz w:val="30"/>
                <w:szCs w:val="30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</w:rPr>
              <w:t>114</w:t>
            </w:r>
            <w:r w:rsidRPr="00BF26A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80700" w:rsidRPr="003C47FE" w14:paraId="5D8441AB" w14:textId="77777777" w:rsidTr="00BF26A8">
        <w:trPr>
          <w:cantSplit/>
        </w:trPr>
        <w:tc>
          <w:tcPr>
            <w:tcW w:w="3236" w:type="pct"/>
          </w:tcPr>
          <w:p w14:paraId="43B0F324" w14:textId="77777777" w:rsidR="00980700" w:rsidRPr="00D67E3E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</w:tcPr>
          <w:p w14:paraId="766C8624" w14:textId="0C33D2B3" w:rsidR="00980700" w:rsidRPr="00057BB8" w:rsidRDefault="00CF2872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79,23</w:t>
            </w:r>
            <w:r w:rsidR="0007799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3C62F9A8" w14:textId="77777777" w:rsidR="00980700" w:rsidRPr="00C108B2" w:rsidRDefault="00980700" w:rsidP="0098070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</w:tcPr>
          <w:p w14:paraId="3C106F22" w14:textId="49F0F423" w:rsidR="00980700" w:rsidRPr="00057BB8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BB8">
              <w:rPr>
                <w:rFonts w:ascii="Angsana New" w:hAnsi="Angsana New"/>
                <w:b/>
                <w:bCs/>
                <w:sz w:val="30"/>
                <w:szCs w:val="30"/>
              </w:rPr>
              <w:t>84,894</w:t>
            </w:r>
          </w:p>
        </w:tc>
      </w:tr>
      <w:tr w:rsidR="00980700" w:rsidRPr="001A080F" w14:paraId="4127B6C4" w14:textId="77777777" w:rsidTr="00C51CED">
        <w:trPr>
          <w:cantSplit/>
        </w:trPr>
        <w:tc>
          <w:tcPr>
            <w:tcW w:w="3236" w:type="pct"/>
          </w:tcPr>
          <w:p w14:paraId="35D8208D" w14:textId="77777777" w:rsidR="00980700" w:rsidRPr="00B33F84" w:rsidRDefault="00980700" w:rsidP="00980700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</w:tcPr>
          <w:p w14:paraId="3F659C7C" w14:textId="77777777" w:rsidR="00980700" w:rsidRPr="00B33F8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8312407" w14:textId="77777777" w:rsidR="00980700" w:rsidRPr="00B33F84" w:rsidRDefault="00980700" w:rsidP="0098070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  <w:tcBorders>
              <w:top w:val="single" w:sz="4" w:space="0" w:color="auto"/>
            </w:tcBorders>
          </w:tcPr>
          <w:p w14:paraId="503FF85C" w14:textId="77777777" w:rsidR="00980700" w:rsidRPr="00B33F8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0700" w:rsidRPr="003C47FE" w14:paraId="2F3BE31C" w14:textId="77777777" w:rsidTr="00C51CED">
        <w:trPr>
          <w:cantSplit/>
        </w:trPr>
        <w:tc>
          <w:tcPr>
            <w:tcW w:w="3236" w:type="pct"/>
          </w:tcPr>
          <w:p w14:paraId="2B9B52C6" w14:textId="77777777" w:rsidR="00980700" w:rsidRPr="003F67E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67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83" w:type="pct"/>
          </w:tcPr>
          <w:p w14:paraId="00C33A0B" w14:textId="77777777" w:rsidR="00980700" w:rsidRPr="002E6E2F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C966FBE" w14:textId="77777777" w:rsidR="00980700" w:rsidRPr="00C108B2" w:rsidRDefault="00980700" w:rsidP="0098070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</w:tcPr>
          <w:p w14:paraId="1249AB43" w14:textId="77777777" w:rsidR="00980700" w:rsidRPr="00975C5A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0700" w:rsidRPr="003C47FE" w14:paraId="768CD2A2" w14:textId="77777777" w:rsidTr="00BF26A8">
        <w:trPr>
          <w:cantSplit/>
        </w:trPr>
        <w:tc>
          <w:tcPr>
            <w:tcW w:w="3236" w:type="pct"/>
          </w:tcPr>
          <w:p w14:paraId="278484BC" w14:textId="77777777" w:rsidR="00980700" w:rsidRPr="003C47FE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14:paraId="21E4F8CA" w14:textId="79BD9214" w:rsidR="00980700" w:rsidRPr="002E6E2F" w:rsidRDefault="00CF2872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(6,95</w:t>
            </w:r>
            <w:r w:rsidR="0007799D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682924B6" w14:textId="77777777" w:rsidR="00980700" w:rsidRPr="00C108B2" w:rsidRDefault="00980700" w:rsidP="0098070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  <w:tcBorders>
              <w:bottom w:val="single" w:sz="4" w:space="0" w:color="auto"/>
            </w:tcBorders>
          </w:tcPr>
          <w:p w14:paraId="0D725753" w14:textId="1D2E358E" w:rsidR="00980700" w:rsidRPr="007C1887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BF26A8">
              <w:rPr>
                <w:rFonts w:ascii="Angsana New" w:hAnsi="Angsana New"/>
                <w:sz w:val="30"/>
                <w:szCs w:val="30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</w:rPr>
              <w:t>5</w:t>
            </w:r>
            <w:r w:rsidRPr="00BF26A8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910</w:t>
            </w:r>
            <w:r w:rsidRPr="00BF26A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80700" w:rsidRPr="003C47FE" w14:paraId="7208C446" w14:textId="77777777" w:rsidTr="00B33F84">
        <w:trPr>
          <w:cantSplit/>
        </w:trPr>
        <w:tc>
          <w:tcPr>
            <w:tcW w:w="3236" w:type="pct"/>
          </w:tcPr>
          <w:p w14:paraId="137975A2" w14:textId="77777777" w:rsidR="00980700" w:rsidRPr="003C47FE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</w:tcPr>
          <w:p w14:paraId="35A2872B" w14:textId="51CAC242" w:rsidR="00980700" w:rsidRPr="00057BB8" w:rsidRDefault="00CF2872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(6,95</w:t>
            </w:r>
            <w:r w:rsidR="005D523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372842C1" w14:textId="77777777" w:rsidR="00980700" w:rsidRPr="00C108B2" w:rsidRDefault="00980700" w:rsidP="0098070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</w:tcPr>
          <w:p w14:paraId="1E95C08E" w14:textId="161460D4" w:rsidR="00980700" w:rsidRPr="00057BB8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BB8">
              <w:rPr>
                <w:rFonts w:ascii="Angsana New" w:hAnsi="Angsana New"/>
                <w:b/>
                <w:bCs/>
                <w:sz w:val="30"/>
                <w:szCs w:val="30"/>
              </w:rPr>
              <w:t>(5,910)</w:t>
            </w:r>
          </w:p>
        </w:tc>
      </w:tr>
      <w:tr w:rsidR="00980700" w:rsidRPr="003C47FE" w14:paraId="5A1F5883" w14:textId="77777777" w:rsidTr="00B33F84">
        <w:trPr>
          <w:cantSplit/>
        </w:trPr>
        <w:tc>
          <w:tcPr>
            <w:tcW w:w="3236" w:type="pct"/>
          </w:tcPr>
          <w:p w14:paraId="555EB694" w14:textId="77777777" w:rsidR="00980700" w:rsidRPr="003C47FE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E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</w:tcPr>
          <w:p w14:paraId="2D8F1D10" w14:textId="78367C6D" w:rsidR="00980700" w:rsidRPr="00057BB8" w:rsidRDefault="00CF2872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72,276</w:t>
            </w:r>
          </w:p>
        </w:tc>
        <w:tc>
          <w:tcPr>
            <w:tcW w:w="129" w:type="pct"/>
          </w:tcPr>
          <w:p w14:paraId="665ACBB9" w14:textId="77777777" w:rsidR="00980700" w:rsidRPr="003C47FE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</w:tcPr>
          <w:p w14:paraId="44465B0A" w14:textId="161BDE42" w:rsidR="00980700" w:rsidRPr="00057BB8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BB8">
              <w:rPr>
                <w:rFonts w:ascii="Angsana New" w:hAnsi="Angsana New"/>
                <w:b/>
                <w:bCs/>
                <w:sz w:val="30"/>
                <w:szCs w:val="30"/>
              </w:rPr>
              <w:t>78,984</w:t>
            </w:r>
          </w:p>
        </w:tc>
      </w:tr>
    </w:tbl>
    <w:p w14:paraId="301E45ED" w14:textId="77777777" w:rsidR="001A080F" w:rsidRPr="00B33F84" w:rsidRDefault="001A080F" w:rsidP="00B33F84">
      <w:pPr>
        <w:pStyle w:val="FSBlank"/>
        <w:rPr>
          <w:sz w:val="30"/>
          <w:szCs w:val="30"/>
        </w:rPr>
      </w:pPr>
    </w:p>
    <w:p w14:paraId="66374542" w14:textId="124B7955" w:rsidR="00EC0BA8" w:rsidRDefault="00EC0BA8" w:rsidP="00EC0BA8">
      <w:pPr>
        <w:pStyle w:val="FSBlank"/>
        <w:rPr>
          <w:bCs/>
          <w:i/>
          <w:iCs/>
          <w:sz w:val="30"/>
          <w:szCs w:val="30"/>
        </w:rPr>
      </w:pPr>
      <w:r w:rsidRPr="003C47FE">
        <w:rPr>
          <w:bCs/>
          <w:i/>
          <w:iCs/>
          <w:sz w:val="30"/>
          <w:szCs w:val="30"/>
          <w:cs/>
        </w:rPr>
        <w:t>ภาษีเงินได้ที่รับรู้ในกำไรขาดทุน</w:t>
      </w:r>
      <w:r w:rsidR="00E279D8">
        <w:rPr>
          <w:rFonts w:hint="cs"/>
          <w:bCs/>
          <w:i/>
          <w:iCs/>
          <w:sz w:val="30"/>
          <w:szCs w:val="30"/>
          <w:cs/>
        </w:rPr>
        <w:t>เบ็ตเสร็จอื่น</w:t>
      </w:r>
    </w:p>
    <w:p w14:paraId="7168F207" w14:textId="77777777" w:rsidR="00EC0BA8" w:rsidRPr="003F60AF" w:rsidRDefault="00EC0BA8" w:rsidP="00EC0BA8">
      <w:pPr>
        <w:pStyle w:val="FSBlank"/>
        <w:rPr>
          <w:sz w:val="30"/>
          <w:szCs w:val="30"/>
        </w:rPr>
      </w:pPr>
    </w:p>
    <w:tbl>
      <w:tblPr>
        <w:tblW w:w="91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901"/>
        <w:gridCol w:w="272"/>
        <w:gridCol w:w="895"/>
        <w:gridCol w:w="272"/>
        <w:gridCol w:w="899"/>
        <w:gridCol w:w="262"/>
        <w:gridCol w:w="908"/>
        <w:gridCol w:w="262"/>
        <w:gridCol w:w="908"/>
        <w:gridCol w:w="237"/>
        <w:gridCol w:w="928"/>
      </w:tblGrid>
      <w:tr w:rsidR="00713A44" w:rsidRPr="003C47FE" w14:paraId="3F2ACCFC" w14:textId="77777777" w:rsidTr="00057BB8">
        <w:trPr>
          <w:cantSplit/>
        </w:trPr>
        <w:tc>
          <w:tcPr>
            <w:tcW w:w="1324" w:type="pct"/>
          </w:tcPr>
          <w:p w14:paraId="6219FCD0" w14:textId="77777777" w:rsidR="00713A44" w:rsidRPr="003C47FE" w:rsidRDefault="00713A44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76" w:type="pct"/>
            <w:gridSpan w:val="11"/>
          </w:tcPr>
          <w:p w14:paraId="1A04A496" w14:textId="21B30F93" w:rsidR="00713A44" w:rsidRPr="00AF45C7" w:rsidRDefault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F45C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A44" w:rsidRPr="003C47FE" w14:paraId="5DC6D340" w14:textId="77777777" w:rsidTr="00057BB8">
        <w:trPr>
          <w:cantSplit/>
        </w:trPr>
        <w:tc>
          <w:tcPr>
            <w:tcW w:w="1324" w:type="pct"/>
          </w:tcPr>
          <w:p w14:paraId="6806A5C1" w14:textId="77777777" w:rsidR="00713A44" w:rsidRPr="003C47FE" w:rsidRDefault="00713A44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5" w:type="pct"/>
            <w:gridSpan w:val="5"/>
          </w:tcPr>
          <w:p w14:paraId="4A84FB86" w14:textId="0970B6C1" w:rsidR="00713A44" w:rsidRPr="00783A98" w:rsidRDefault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A98">
              <w:rPr>
                <w:rFonts w:ascii="Angsana New" w:hAnsi="Angsana New"/>
                <w:sz w:val="30"/>
                <w:szCs w:val="30"/>
              </w:rPr>
              <w:t>256</w:t>
            </w:r>
            <w:r w:rsidR="0098070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500C7C32" w14:textId="77777777" w:rsidR="00713A44" w:rsidRPr="00783A98" w:rsidRDefault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7" w:type="pct"/>
            <w:gridSpan w:val="5"/>
          </w:tcPr>
          <w:p w14:paraId="6211BE85" w14:textId="0F184E48" w:rsidR="00713A44" w:rsidRPr="00783A98" w:rsidRDefault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A98">
              <w:rPr>
                <w:rFonts w:ascii="Angsana New" w:hAnsi="Angsana New"/>
                <w:sz w:val="30"/>
                <w:szCs w:val="30"/>
              </w:rPr>
              <w:t>256</w:t>
            </w:r>
            <w:r w:rsidR="0098070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57BB8" w:rsidRPr="003C47FE" w14:paraId="7410D99C" w14:textId="77777777" w:rsidTr="00057BB8">
        <w:trPr>
          <w:cantSplit/>
        </w:trPr>
        <w:tc>
          <w:tcPr>
            <w:tcW w:w="1324" w:type="pct"/>
          </w:tcPr>
          <w:p w14:paraId="229935D6" w14:textId="77777777" w:rsidR="00713A44" w:rsidRPr="003C47FE" w:rsidRDefault="00713A44" w:rsidP="00713A44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6B1370AE" w14:textId="1873C1B3" w:rsidR="00713A44" w:rsidRPr="00783A98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A98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</w:p>
        </w:tc>
        <w:tc>
          <w:tcPr>
            <w:tcW w:w="148" w:type="pct"/>
          </w:tcPr>
          <w:p w14:paraId="34C7A660" w14:textId="77777777" w:rsidR="00713A44" w:rsidRPr="00783A98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8" w:type="pct"/>
          </w:tcPr>
          <w:p w14:paraId="13F4194C" w14:textId="477382DE" w:rsidR="00713A44" w:rsidRPr="00783A98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A98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48" w:type="pct"/>
          </w:tcPr>
          <w:p w14:paraId="4F4BBF96" w14:textId="77777777" w:rsidR="00713A44" w:rsidRPr="00783A98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4FC4163C" w14:textId="3570520B" w:rsidR="00713A44" w:rsidRPr="00783A98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A98">
              <w:rPr>
                <w:rFonts w:ascii="Angsana New" w:hAnsi="Angsana New"/>
                <w:sz w:val="30"/>
                <w:szCs w:val="30"/>
                <w:cs/>
              </w:rPr>
              <w:t>สุทธิจาก</w:t>
            </w:r>
          </w:p>
        </w:tc>
        <w:tc>
          <w:tcPr>
            <w:tcW w:w="143" w:type="pct"/>
          </w:tcPr>
          <w:p w14:paraId="0C6FC550" w14:textId="77777777" w:rsidR="00713A44" w:rsidRPr="00783A98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" w:type="pct"/>
          </w:tcPr>
          <w:p w14:paraId="6AB30E88" w14:textId="0A0567E7" w:rsidR="00713A44" w:rsidRPr="00B070E9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A98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</w:p>
        </w:tc>
        <w:tc>
          <w:tcPr>
            <w:tcW w:w="143" w:type="pct"/>
          </w:tcPr>
          <w:p w14:paraId="724175A8" w14:textId="77777777" w:rsidR="00713A44" w:rsidRPr="00B070E9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544BB0B5" w14:textId="5AE0F773" w:rsidR="00713A44" w:rsidRPr="00B070E9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A98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29" w:type="pct"/>
          </w:tcPr>
          <w:p w14:paraId="76C6E133" w14:textId="77777777" w:rsidR="00713A44" w:rsidRPr="003C47FE" w:rsidRDefault="00713A44" w:rsidP="0071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</w:tcPr>
          <w:p w14:paraId="46BA4C60" w14:textId="084DDB22" w:rsidR="00713A44" w:rsidRPr="00B070E9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A98">
              <w:rPr>
                <w:rFonts w:ascii="Angsana New" w:hAnsi="Angsana New"/>
                <w:sz w:val="30"/>
                <w:szCs w:val="30"/>
                <w:cs/>
              </w:rPr>
              <w:t>สุทธิจาก</w:t>
            </w:r>
          </w:p>
        </w:tc>
      </w:tr>
      <w:tr w:rsidR="00057BB8" w:rsidRPr="003C47FE" w14:paraId="7F934ECA" w14:textId="77777777" w:rsidTr="00057BB8">
        <w:trPr>
          <w:cantSplit/>
        </w:trPr>
        <w:tc>
          <w:tcPr>
            <w:tcW w:w="1324" w:type="pct"/>
          </w:tcPr>
          <w:p w14:paraId="1262C677" w14:textId="77777777" w:rsidR="00713A44" w:rsidRPr="003C47FE" w:rsidRDefault="00713A44" w:rsidP="00713A44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3CC69CB6" w14:textId="7F37EC97" w:rsidR="00713A44" w:rsidRPr="00783A98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A98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8" w:type="pct"/>
          </w:tcPr>
          <w:p w14:paraId="2AF1B1F2" w14:textId="77777777" w:rsidR="00713A44" w:rsidRPr="00783A98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8" w:type="pct"/>
          </w:tcPr>
          <w:p w14:paraId="0F84EC17" w14:textId="26F9BD6C" w:rsidR="00713A44" w:rsidRPr="00783A98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A98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8" w:type="pct"/>
          </w:tcPr>
          <w:p w14:paraId="67C2E871" w14:textId="77777777" w:rsidR="00713A44" w:rsidRPr="00783A98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0190249A" w14:textId="55E4AC9A" w:rsidR="00713A44" w:rsidRPr="00783A98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A98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3" w:type="pct"/>
          </w:tcPr>
          <w:p w14:paraId="62BC4229" w14:textId="77777777" w:rsidR="00713A44" w:rsidRPr="00783A98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" w:type="pct"/>
          </w:tcPr>
          <w:p w14:paraId="7264907B" w14:textId="36F150F9" w:rsidR="00713A44" w:rsidRPr="00783A98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A98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3" w:type="pct"/>
          </w:tcPr>
          <w:p w14:paraId="1707A2F1" w14:textId="77777777" w:rsidR="00713A44" w:rsidRPr="00B070E9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1B02AC87" w14:textId="0F4B67FC" w:rsidR="00713A44" w:rsidRPr="00783A98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A98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9" w:type="pct"/>
          </w:tcPr>
          <w:p w14:paraId="50A17AA1" w14:textId="77777777" w:rsidR="00713A44" w:rsidRPr="003C47FE" w:rsidRDefault="00713A44" w:rsidP="0071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</w:tcPr>
          <w:p w14:paraId="5DEA462F" w14:textId="0F59EFB6" w:rsidR="00713A44" w:rsidRPr="00783A98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A98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FD5441" w:rsidRPr="003C47FE" w14:paraId="5EE0BDB4" w14:textId="77777777" w:rsidTr="00FD5441">
        <w:trPr>
          <w:cantSplit/>
        </w:trPr>
        <w:tc>
          <w:tcPr>
            <w:tcW w:w="1324" w:type="pct"/>
          </w:tcPr>
          <w:p w14:paraId="4579349A" w14:textId="77777777" w:rsidR="00FD5441" w:rsidRPr="003C47FE" w:rsidRDefault="00FD544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76" w:type="pct"/>
            <w:gridSpan w:val="11"/>
          </w:tcPr>
          <w:p w14:paraId="6FBDC94F" w14:textId="77777777" w:rsidR="00FD5441" w:rsidRPr="009104E4" w:rsidRDefault="00FD5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104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7BB8" w:rsidRPr="003C47FE" w14:paraId="5C52F715" w14:textId="77777777" w:rsidTr="00057BB8">
        <w:trPr>
          <w:cantSplit/>
        </w:trPr>
        <w:tc>
          <w:tcPr>
            <w:tcW w:w="1324" w:type="pct"/>
          </w:tcPr>
          <w:p w14:paraId="6EDA92B5" w14:textId="6065CF8C" w:rsidR="00713A44" w:rsidRPr="003C47FE" w:rsidRDefault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83A98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</w:t>
            </w:r>
          </w:p>
        </w:tc>
        <w:tc>
          <w:tcPr>
            <w:tcW w:w="491" w:type="pct"/>
          </w:tcPr>
          <w:p w14:paraId="6DBE9CF8" w14:textId="75DA4C2C" w:rsidR="00713A44" w:rsidRDefault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C202597" w14:textId="77777777" w:rsidR="00713A44" w:rsidRDefault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14:paraId="60AC3E6B" w14:textId="77777777" w:rsidR="00713A44" w:rsidRDefault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09E02BF" w14:textId="77777777" w:rsidR="00713A44" w:rsidRDefault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26C2D247" w14:textId="77777777" w:rsidR="00713A44" w:rsidRDefault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EF2903B" w14:textId="77777777" w:rsidR="00713A44" w:rsidRDefault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523B0E4F" w14:textId="4856A486" w:rsidR="00713A44" w:rsidRDefault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EA0BD8C" w14:textId="77777777" w:rsidR="00713A44" w:rsidRDefault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37947D53" w14:textId="77777777" w:rsidR="00713A44" w:rsidRPr="002E6E2F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698AE58" w14:textId="77777777" w:rsidR="00713A44" w:rsidRPr="00C108B2" w:rsidRDefault="00713A4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06" w:type="pct"/>
          </w:tcPr>
          <w:p w14:paraId="3A6553F7" w14:textId="77777777" w:rsidR="00713A44" w:rsidRPr="007C1887" w:rsidRDefault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7BB8" w:rsidRPr="003C47FE" w14:paraId="1E7137A5" w14:textId="77777777" w:rsidTr="00057BB8">
        <w:trPr>
          <w:cantSplit/>
        </w:trPr>
        <w:tc>
          <w:tcPr>
            <w:tcW w:w="1324" w:type="pct"/>
          </w:tcPr>
          <w:p w14:paraId="3DC62B7E" w14:textId="4619A1ED" w:rsidR="00713A44" w:rsidRPr="00783A98" w:rsidRDefault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13A44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</w:t>
            </w:r>
          </w:p>
        </w:tc>
        <w:tc>
          <w:tcPr>
            <w:tcW w:w="491" w:type="pct"/>
          </w:tcPr>
          <w:p w14:paraId="767F56B7" w14:textId="3F931F1A" w:rsidR="00713A44" w:rsidRDefault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E2E916F" w14:textId="77777777" w:rsidR="00713A44" w:rsidRDefault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14:paraId="2B8E18FB" w14:textId="77777777" w:rsidR="00713A44" w:rsidRDefault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5611DDE" w14:textId="77777777" w:rsidR="00713A44" w:rsidRDefault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79C38877" w14:textId="77777777" w:rsidR="00713A44" w:rsidRDefault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D572D9F" w14:textId="77777777" w:rsidR="00713A44" w:rsidRDefault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747E1848" w14:textId="77777777" w:rsidR="00713A44" w:rsidRDefault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4767519" w14:textId="77777777" w:rsidR="00713A44" w:rsidRDefault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6F770C22" w14:textId="77777777" w:rsidR="00713A44" w:rsidRPr="002E6E2F" w:rsidRDefault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5195C34" w14:textId="77777777" w:rsidR="00713A44" w:rsidRPr="00C108B2" w:rsidRDefault="00713A4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06" w:type="pct"/>
          </w:tcPr>
          <w:p w14:paraId="78F3076F" w14:textId="77777777" w:rsidR="00713A44" w:rsidRPr="007C1887" w:rsidRDefault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0700" w:rsidRPr="003C47FE" w14:paraId="75C3DC97" w14:textId="77777777" w:rsidTr="00057BB8">
        <w:trPr>
          <w:cantSplit/>
        </w:trPr>
        <w:tc>
          <w:tcPr>
            <w:tcW w:w="1324" w:type="pct"/>
          </w:tcPr>
          <w:p w14:paraId="75DDBDFD" w14:textId="78707467" w:rsidR="00980700" w:rsidRPr="00783A98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83A98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491" w:type="pct"/>
            <w:tcBorders>
              <w:bottom w:val="single" w:sz="4" w:space="0" w:color="auto"/>
            </w:tcBorders>
          </w:tcPr>
          <w:p w14:paraId="336835B4" w14:textId="218CB7D7" w:rsidR="00980700" w:rsidRPr="003F60AF" w:rsidRDefault="00CF2872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(5,492)</w:t>
            </w:r>
          </w:p>
        </w:tc>
        <w:tc>
          <w:tcPr>
            <w:tcW w:w="148" w:type="pct"/>
          </w:tcPr>
          <w:p w14:paraId="7B01CBF3" w14:textId="77777777" w:rsidR="00980700" w:rsidRPr="003F60AF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</w:tcPr>
          <w:p w14:paraId="125FD258" w14:textId="3DE3E6C8" w:rsidR="00980700" w:rsidRPr="003F60AF" w:rsidRDefault="00CF2872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1,098</w:t>
            </w:r>
          </w:p>
        </w:tc>
        <w:tc>
          <w:tcPr>
            <w:tcW w:w="148" w:type="pct"/>
          </w:tcPr>
          <w:p w14:paraId="00D45EB2" w14:textId="77777777" w:rsidR="00980700" w:rsidRPr="003F60AF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14:paraId="60B269BB" w14:textId="727B247C" w:rsidR="00980700" w:rsidRPr="003F60AF" w:rsidRDefault="00555554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(4,394)</w:t>
            </w:r>
          </w:p>
        </w:tc>
        <w:tc>
          <w:tcPr>
            <w:tcW w:w="143" w:type="pct"/>
          </w:tcPr>
          <w:p w14:paraId="1B29EA4B" w14:textId="77777777" w:rsidR="00980700" w:rsidRPr="003F60AF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14:paraId="56CE7930" w14:textId="29D07F34" w:rsidR="00980700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6" w:right="-110"/>
              <w:rPr>
                <w:rFonts w:ascii="Angsana New" w:hAnsi="Angsana New"/>
                <w:sz w:val="30"/>
                <w:szCs w:val="30"/>
              </w:rPr>
            </w:pPr>
            <w:r w:rsidRPr="00713A44">
              <w:rPr>
                <w:rFonts w:ascii="Angsana New" w:hAnsi="Angsana New"/>
                <w:sz w:val="30"/>
                <w:szCs w:val="30"/>
              </w:rPr>
              <w:t>(13,230)</w:t>
            </w:r>
          </w:p>
        </w:tc>
        <w:tc>
          <w:tcPr>
            <w:tcW w:w="143" w:type="pct"/>
          </w:tcPr>
          <w:p w14:paraId="4A0BFE07" w14:textId="77777777" w:rsidR="00980700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14:paraId="491D3958" w14:textId="030FFE49" w:rsidR="00980700" w:rsidRPr="002E6E2F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6" w:right="-110"/>
              <w:rPr>
                <w:rFonts w:ascii="Angsana New" w:hAnsi="Angsana New"/>
                <w:sz w:val="30"/>
                <w:szCs w:val="30"/>
              </w:rPr>
            </w:pPr>
            <w:r w:rsidRPr="00713A44">
              <w:rPr>
                <w:rFonts w:ascii="Angsana New" w:hAnsi="Angsana New"/>
                <w:sz w:val="30"/>
                <w:szCs w:val="30"/>
              </w:rPr>
              <w:t>2,646</w:t>
            </w:r>
          </w:p>
        </w:tc>
        <w:tc>
          <w:tcPr>
            <w:tcW w:w="129" w:type="pct"/>
          </w:tcPr>
          <w:p w14:paraId="012DC6E7" w14:textId="77777777" w:rsidR="00980700" w:rsidRPr="00C108B2" w:rsidRDefault="00980700" w:rsidP="0098070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</w:tcPr>
          <w:p w14:paraId="54344EE7" w14:textId="2CED2EDD" w:rsidR="00980700" w:rsidRPr="007C1887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6" w:right="-110"/>
              <w:rPr>
                <w:rFonts w:ascii="Angsana New" w:hAnsi="Angsana New"/>
                <w:sz w:val="30"/>
                <w:szCs w:val="30"/>
              </w:rPr>
            </w:pPr>
            <w:r w:rsidRPr="00713A44">
              <w:rPr>
                <w:rFonts w:ascii="Angsana New" w:hAnsi="Angsana New"/>
                <w:sz w:val="30"/>
                <w:szCs w:val="30"/>
              </w:rPr>
              <w:t>(10,584)</w:t>
            </w:r>
          </w:p>
        </w:tc>
      </w:tr>
      <w:tr w:rsidR="00980700" w:rsidRPr="003C47FE" w14:paraId="5258ED34" w14:textId="77777777" w:rsidTr="00057BB8">
        <w:trPr>
          <w:cantSplit/>
        </w:trPr>
        <w:tc>
          <w:tcPr>
            <w:tcW w:w="1324" w:type="pct"/>
          </w:tcPr>
          <w:p w14:paraId="75F28F01" w14:textId="77777777" w:rsidR="00980700" w:rsidRPr="003F60AF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60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37C69922" w14:textId="2371BD9D" w:rsidR="00980700" w:rsidRPr="003F60AF" w:rsidRDefault="00CF2872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(5,492)</w:t>
            </w:r>
          </w:p>
        </w:tc>
        <w:tc>
          <w:tcPr>
            <w:tcW w:w="148" w:type="pct"/>
          </w:tcPr>
          <w:p w14:paraId="2F49B7AB" w14:textId="77777777" w:rsidR="00980700" w:rsidRPr="003F60AF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</w:tcPr>
          <w:p w14:paraId="236F0C3F" w14:textId="5464A1FD" w:rsidR="00980700" w:rsidRPr="003F60AF" w:rsidRDefault="00CF2872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1,098</w:t>
            </w:r>
          </w:p>
        </w:tc>
        <w:tc>
          <w:tcPr>
            <w:tcW w:w="148" w:type="pct"/>
          </w:tcPr>
          <w:p w14:paraId="6502CAE2" w14:textId="77777777" w:rsidR="00980700" w:rsidRPr="003F60AF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058BA809" w14:textId="55BF18C8" w:rsidR="00980700" w:rsidRPr="003F60AF" w:rsidRDefault="00555554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(4,394)</w:t>
            </w:r>
          </w:p>
        </w:tc>
        <w:tc>
          <w:tcPr>
            <w:tcW w:w="143" w:type="pct"/>
          </w:tcPr>
          <w:p w14:paraId="5EEE54CE" w14:textId="77777777" w:rsidR="00980700" w:rsidRPr="003F60AF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</w:tcPr>
          <w:p w14:paraId="756506D5" w14:textId="000EBB73" w:rsidR="00980700" w:rsidRPr="00713A4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3A44">
              <w:rPr>
                <w:rFonts w:ascii="Angsana New" w:hAnsi="Angsana New"/>
                <w:b/>
                <w:bCs/>
                <w:sz w:val="30"/>
                <w:szCs w:val="30"/>
              </w:rPr>
              <w:t>(13,230)</w:t>
            </w:r>
          </w:p>
        </w:tc>
        <w:tc>
          <w:tcPr>
            <w:tcW w:w="143" w:type="pct"/>
          </w:tcPr>
          <w:p w14:paraId="3FC401C1" w14:textId="77777777" w:rsidR="00980700" w:rsidRPr="00713A4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</w:tcPr>
          <w:p w14:paraId="5D842400" w14:textId="55A8E574" w:rsidR="00980700" w:rsidRPr="00713A4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6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3A44">
              <w:rPr>
                <w:rFonts w:ascii="Angsana New" w:hAnsi="Angsana New"/>
                <w:b/>
                <w:bCs/>
                <w:sz w:val="30"/>
                <w:szCs w:val="30"/>
              </w:rPr>
              <w:t>2,646</w:t>
            </w:r>
          </w:p>
        </w:tc>
        <w:tc>
          <w:tcPr>
            <w:tcW w:w="129" w:type="pct"/>
          </w:tcPr>
          <w:p w14:paraId="3165FA81" w14:textId="77777777" w:rsidR="00980700" w:rsidRPr="00713A44" w:rsidRDefault="00980700" w:rsidP="0098070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double" w:sz="4" w:space="0" w:color="auto"/>
            </w:tcBorders>
          </w:tcPr>
          <w:p w14:paraId="3047ECEC" w14:textId="3E4C59FD" w:rsidR="00980700" w:rsidRPr="00713A4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6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3A44">
              <w:rPr>
                <w:rFonts w:ascii="Angsana New" w:hAnsi="Angsana New"/>
                <w:b/>
                <w:bCs/>
                <w:sz w:val="30"/>
                <w:szCs w:val="30"/>
              </w:rPr>
              <w:t>(10,584)</w:t>
            </w:r>
          </w:p>
        </w:tc>
      </w:tr>
    </w:tbl>
    <w:p w14:paraId="303B18E8" w14:textId="77777777" w:rsidR="00EC0BA8" w:rsidRDefault="00EC0BA8" w:rsidP="00704A21">
      <w:pPr>
        <w:tabs>
          <w:tab w:val="clear" w:pos="454"/>
        </w:tabs>
        <w:spacing w:line="240" w:lineRule="auto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D6ED1A1" w14:textId="33A3DBFC" w:rsidR="00B33F84" w:rsidRDefault="00B33F84" w:rsidP="00704A21">
      <w:pPr>
        <w:tabs>
          <w:tab w:val="clear" w:pos="454"/>
        </w:tabs>
        <w:spacing w:line="240" w:lineRule="auto"/>
        <w:ind w:left="547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7378E20" w14:textId="382C1001" w:rsidR="00704A21" w:rsidRPr="003C47FE" w:rsidRDefault="00704A21" w:rsidP="00704A21">
      <w:pPr>
        <w:tabs>
          <w:tab w:val="clear" w:pos="454"/>
        </w:tabs>
        <w:spacing w:line="240" w:lineRule="auto"/>
        <w:ind w:left="547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695427E8" w14:textId="77777777" w:rsidR="00704A21" w:rsidRPr="00B33F84" w:rsidRDefault="00704A21" w:rsidP="00B33F84">
      <w:pPr>
        <w:tabs>
          <w:tab w:val="left" w:pos="540"/>
        </w:tabs>
        <w:spacing w:line="240" w:lineRule="auto"/>
        <w:ind w:right="-1080"/>
        <w:rPr>
          <w:rFonts w:ascii="Angsana New" w:hAnsi="Angsana New"/>
          <w:sz w:val="24"/>
          <w:szCs w:val="24"/>
        </w:rPr>
      </w:pPr>
    </w:p>
    <w:tbl>
      <w:tblPr>
        <w:tblW w:w="920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990"/>
        <w:gridCol w:w="270"/>
        <w:gridCol w:w="1080"/>
        <w:gridCol w:w="270"/>
        <w:gridCol w:w="1091"/>
        <w:gridCol w:w="10"/>
      </w:tblGrid>
      <w:tr w:rsidR="001C5E57" w:rsidRPr="003C47FE" w14:paraId="306AE81B" w14:textId="77777777">
        <w:trPr>
          <w:gridAfter w:val="1"/>
          <w:wAfter w:w="10" w:type="dxa"/>
        </w:trPr>
        <w:tc>
          <w:tcPr>
            <w:tcW w:w="4140" w:type="dxa"/>
          </w:tcPr>
          <w:p w14:paraId="1051E851" w14:textId="77777777" w:rsidR="001C5E57" w:rsidRPr="003C47FE" w:rsidRDefault="001C5E57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51" w:type="dxa"/>
            <w:gridSpan w:val="7"/>
            <w:tcBorders>
              <w:bottom w:val="nil"/>
            </w:tcBorders>
          </w:tcPr>
          <w:p w14:paraId="05DAA7FA" w14:textId="7B3524DD" w:rsidR="001C5E57" w:rsidRPr="000B70DF" w:rsidRDefault="001C5E57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04A21" w:rsidRPr="003C47FE" w14:paraId="66D5B5C0" w14:textId="77777777" w:rsidTr="00C75165">
        <w:trPr>
          <w:gridAfter w:val="1"/>
          <w:wAfter w:w="10" w:type="dxa"/>
        </w:trPr>
        <w:tc>
          <w:tcPr>
            <w:tcW w:w="4140" w:type="dxa"/>
          </w:tcPr>
          <w:p w14:paraId="105715D3" w14:textId="77777777"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nil"/>
            </w:tcBorders>
          </w:tcPr>
          <w:p w14:paraId="77ECF419" w14:textId="2A78B589" w:rsidR="00704A21" w:rsidRPr="003C47FE" w:rsidRDefault="004B5E68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 w:rsidR="0098070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</w:tcPr>
          <w:p w14:paraId="585D68FA" w14:textId="77777777" w:rsidR="00704A21" w:rsidRPr="003C47FE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tcBorders>
              <w:bottom w:val="nil"/>
            </w:tcBorders>
          </w:tcPr>
          <w:p w14:paraId="12912F71" w14:textId="66EFE772" w:rsidR="00704A21" w:rsidRPr="003C47FE" w:rsidRDefault="004B5E68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 w:rsidR="0098070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04A21" w:rsidRPr="003C47FE" w14:paraId="662F5454" w14:textId="77777777" w:rsidTr="00C75165">
        <w:trPr>
          <w:gridAfter w:val="1"/>
          <w:wAfter w:w="10" w:type="dxa"/>
        </w:trPr>
        <w:tc>
          <w:tcPr>
            <w:tcW w:w="4140" w:type="dxa"/>
          </w:tcPr>
          <w:p w14:paraId="2FAA6D54" w14:textId="77777777" w:rsidR="00704A21" w:rsidRPr="003C47FE" w:rsidRDefault="00704A21" w:rsidP="004428E4">
            <w:pPr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3830FC8B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A552FD8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nil"/>
            </w:tcBorders>
          </w:tcPr>
          <w:p w14:paraId="41195905" w14:textId="77777777"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478EFB5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E90B2E5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top w:val="nil"/>
            </w:tcBorders>
          </w:tcPr>
          <w:p w14:paraId="002BC141" w14:textId="77777777"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29A187B9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4E08506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nil"/>
            </w:tcBorders>
          </w:tcPr>
          <w:p w14:paraId="245BFD9D" w14:textId="77777777"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781D3FFB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52C791F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80700" w:rsidRPr="003C47FE" w14:paraId="251335B1" w14:textId="77777777" w:rsidTr="002E7C35">
        <w:trPr>
          <w:gridAfter w:val="1"/>
          <w:wAfter w:w="10" w:type="dxa"/>
        </w:trPr>
        <w:tc>
          <w:tcPr>
            <w:tcW w:w="4140" w:type="dxa"/>
          </w:tcPr>
          <w:p w14:paraId="40C311F4" w14:textId="77777777" w:rsidR="00980700" w:rsidRPr="00957064" w:rsidRDefault="00980700" w:rsidP="00980700">
            <w:pPr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กำไรก่อน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57064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169485A6" w14:textId="77777777" w:rsidR="00980700" w:rsidRPr="00957064" w:rsidRDefault="00980700" w:rsidP="0098070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D7FA22" w14:textId="77777777" w:rsidR="00980700" w:rsidRPr="0095706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AA3D979" w14:textId="34C9E20F" w:rsidR="00980700" w:rsidRPr="00957064" w:rsidRDefault="00555554" w:rsidP="006E3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379,221</w:t>
            </w:r>
          </w:p>
        </w:tc>
        <w:tc>
          <w:tcPr>
            <w:tcW w:w="270" w:type="dxa"/>
          </w:tcPr>
          <w:p w14:paraId="6ADAB8BE" w14:textId="77777777" w:rsidR="00980700" w:rsidRPr="0095706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EE3D4B" w14:textId="77777777" w:rsidR="00980700" w:rsidRPr="00957064" w:rsidRDefault="00980700" w:rsidP="0098070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B25238" w14:textId="77777777" w:rsidR="00980700" w:rsidRPr="0095706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6508FE5D" w14:textId="7CD15F39" w:rsidR="00980700" w:rsidRPr="00957064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474</w:t>
            </w:r>
            <w:r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659</w:t>
            </w:r>
          </w:p>
        </w:tc>
      </w:tr>
      <w:tr w:rsidR="00980700" w:rsidRPr="003C47FE" w14:paraId="441EC7AB" w14:textId="77777777" w:rsidTr="00BF26A8">
        <w:trPr>
          <w:gridAfter w:val="1"/>
          <w:wAfter w:w="10" w:type="dxa"/>
        </w:trPr>
        <w:tc>
          <w:tcPr>
            <w:tcW w:w="4140" w:type="dxa"/>
          </w:tcPr>
          <w:p w14:paraId="6CFF7D19" w14:textId="77777777" w:rsidR="00980700" w:rsidRPr="00A27E3A" w:rsidRDefault="00980700" w:rsidP="00980700">
            <w:pPr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A27E3A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206F11F5" w14:textId="3EA3E9AF" w:rsidR="00980700" w:rsidRPr="00957064" w:rsidRDefault="00555554" w:rsidP="006E3E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6010B0CE" w14:textId="77777777" w:rsidR="00980700" w:rsidRPr="0095706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7B5BAFA4" w14:textId="17519E0C" w:rsidR="00980700" w:rsidRPr="00957064" w:rsidRDefault="007A75D2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75,844</w:t>
            </w:r>
          </w:p>
        </w:tc>
        <w:tc>
          <w:tcPr>
            <w:tcW w:w="270" w:type="dxa"/>
            <w:tcBorders>
              <w:bottom w:val="nil"/>
            </w:tcBorders>
          </w:tcPr>
          <w:p w14:paraId="076E1A7F" w14:textId="77777777" w:rsidR="00980700" w:rsidRPr="0095706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FB2D9D" w14:textId="17A3E53A" w:rsidR="00980700" w:rsidRPr="00957064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3011B1B5" w14:textId="77777777" w:rsidR="00980700" w:rsidRPr="0095706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nil"/>
            </w:tcBorders>
          </w:tcPr>
          <w:p w14:paraId="31DB4625" w14:textId="0AA70037" w:rsidR="00980700" w:rsidRPr="00957064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94</w:t>
            </w:r>
            <w:r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932</w:t>
            </w:r>
          </w:p>
        </w:tc>
      </w:tr>
      <w:tr w:rsidR="00980700" w:rsidRPr="003C47FE" w14:paraId="18482999" w14:textId="77777777" w:rsidTr="00BF26A8">
        <w:trPr>
          <w:gridAfter w:val="1"/>
          <w:wAfter w:w="10" w:type="dxa"/>
        </w:trPr>
        <w:tc>
          <w:tcPr>
            <w:tcW w:w="4140" w:type="dxa"/>
          </w:tcPr>
          <w:p w14:paraId="458EA678" w14:textId="5ABEE36D" w:rsidR="00980700" w:rsidRPr="00A27E3A" w:rsidRDefault="00980700" w:rsidP="00980700">
            <w:pPr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A27E3A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 w:rsidR="003D42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D42E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27E3A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3D42E3">
              <w:rPr>
                <w:rFonts w:ascii="Angsana New" w:hAnsi="Angsana New" w:hint="cs"/>
                <w:sz w:val="30"/>
                <w:szCs w:val="30"/>
                <w:cs/>
              </w:rPr>
              <w:t>) ขาดทุน</w:t>
            </w:r>
            <w:r w:rsidRPr="00A27E3A">
              <w:rPr>
                <w:rFonts w:ascii="Angsana New" w:hAnsi="Angsana New" w:hint="cs"/>
                <w:sz w:val="30"/>
                <w:szCs w:val="30"/>
                <w:cs/>
              </w:rPr>
              <w:t>ของการร่วมค้า</w:t>
            </w:r>
          </w:p>
        </w:tc>
        <w:tc>
          <w:tcPr>
            <w:tcW w:w="1080" w:type="dxa"/>
          </w:tcPr>
          <w:p w14:paraId="0C9532F2" w14:textId="77777777" w:rsidR="00980700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D0303A" w14:textId="77777777" w:rsidR="00980700" w:rsidRPr="0095706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7D6F165" w14:textId="77777777" w:rsidR="00980700" w:rsidRPr="00957064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BF77EBE" w14:textId="77777777" w:rsidR="00980700" w:rsidRPr="0095706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C60AB3" w14:textId="77777777" w:rsidR="00980700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956066" w14:textId="77777777" w:rsidR="00980700" w:rsidRPr="0095706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</w:tcPr>
          <w:p w14:paraId="75A00E0E" w14:textId="77777777" w:rsidR="00980700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0700" w:rsidRPr="003C47FE" w14:paraId="7833263C" w14:textId="77777777" w:rsidTr="002E7C35">
        <w:trPr>
          <w:gridAfter w:val="1"/>
          <w:wAfter w:w="10" w:type="dxa"/>
        </w:trPr>
        <w:tc>
          <w:tcPr>
            <w:tcW w:w="4140" w:type="dxa"/>
          </w:tcPr>
          <w:p w14:paraId="084E3952" w14:textId="6C8D9A78" w:rsidR="00980700" w:rsidRPr="00A27E3A" w:rsidRDefault="00980700" w:rsidP="00980700">
            <w:pPr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A27E3A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ที่ใช้วิธีส่วนได้เสีย</w:t>
            </w:r>
          </w:p>
        </w:tc>
        <w:tc>
          <w:tcPr>
            <w:tcW w:w="1080" w:type="dxa"/>
            <w:vAlign w:val="bottom"/>
          </w:tcPr>
          <w:p w14:paraId="3BF9B065" w14:textId="77777777" w:rsidR="00980700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F0DB1B" w14:textId="77777777" w:rsidR="00980700" w:rsidRPr="0095706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7129D2F" w14:textId="1A31CBF4" w:rsidR="00980700" w:rsidRPr="00F042AC" w:rsidRDefault="007A75D2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024F004" w14:textId="77777777" w:rsidR="00980700" w:rsidRPr="0095706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187810" w14:textId="77777777" w:rsidR="00980700" w:rsidRPr="00B070E9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C2B08A" w14:textId="77777777" w:rsidR="00980700" w:rsidRPr="0095706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vAlign w:val="bottom"/>
          </w:tcPr>
          <w:p w14:paraId="1CFB853D" w14:textId="352ECC38" w:rsidR="00980700" w:rsidRPr="00814E80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2E7C35">
              <w:rPr>
                <w:rFonts w:ascii="Angsana New" w:hAnsi="Angsana New"/>
                <w:sz w:val="30"/>
                <w:szCs w:val="30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</w:rPr>
              <w:t>15</w:t>
            </w:r>
            <w:r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148</w:t>
            </w:r>
            <w:r w:rsidRPr="002E7C3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80700" w:rsidRPr="003C47FE" w14:paraId="025DAB8D" w14:textId="77777777" w:rsidTr="002E7C35">
        <w:trPr>
          <w:gridAfter w:val="1"/>
          <w:wAfter w:w="10" w:type="dxa"/>
        </w:trPr>
        <w:tc>
          <w:tcPr>
            <w:tcW w:w="4140" w:type="dxa"/>
          </w:tcPr>
          <w:p w14:paraId="6BDEB6DF" w14:textId="77777777" w:rsidR="00980700" w:rsidRPr="00957064" w:rsidRDefault="00980700" w:rsidP="00980700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</w:tcPr>
          <w:p w14:paraId="5A1A7B5A" w14:textId="77777777" w:rsidR="00980700" w:rsidRPr="00957064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FB0CBA" w14:textId="77777777" w:rsidR="00980700" w:rsidRPr="0095706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E241E06" w14:textId="0C909CA4" w:rsidR="00980700" w:rsidRPr="00F042AC" w:rsidRDefault="007A75D2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A47B9">
              <w:rPr>
                <w:rFonts w:ascii="Angsana New" w:hAnsi="Angsana New"/>
                <w:sz w:val="30"/>
                <w:szCs w:val="30"/>
              </w:rPr>
              <w:t>8,335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7AA0BFF1" w14:textId="77777777" w:rsidR="00980700" w:rsidRPr="0095706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F072D2" w14:textId="77777777" w:rsidR="00980700" w:rsidRPr="00957064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195EA" w14:textId="77777777" w:rsidR="00980700" w:rsidRPr="0095706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</w:tcBorders>
          </w:tcPr>
          <w:p w14:paraId="3291119E" w14:textId="1C5F22FB" w:rsidR="00980700" w:rsidRPr="00957064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2E7C35">
              <w:rPr>
                <w:rFonts w:ascii="Angsana New" w:hAnsi="Angsana New"/>
                <w:sz w:val="30"/>
                <w:szCs w:val="30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</w:rPr>
              <w:t>5</w:t>
            </w:r>
            <w:r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445</w:t>
            </w:r>
            <w:r w:rsidRPr="002E7C3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80700" w:rsidRPr="003C47FE" w14:paraId="491644B9" w14:textId="77777777" w:rsidTr="002E7C35">
        <w:trPr>
          <w:gridAfter w:val="1"/>
          <w:wAfter w:w="10" w:type="dxa"/>
        </w:trPr>
        <w:tc>
          <w:tcPr>
            <w:tcW w:w="4140" w:type="dxa"/>
          </w:tcPr>
          <w:p w14:paraId="5E8AE8D5" w14:textId="77777777" w:rsidR="00980700" w:rsidRPr="00957064" w:rsidRDefault="00980700" w:rsidP="00980700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12131E75" w14:textId="77777777" w:rsidR="00980700" w:rsidRPr="00957064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842847" w14:textId="77777777" w:rsidR="00980700" w:rsidRPr="0095706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309E0FF" w14:textId="77DDC8C2" w:rsidR="00980700" w:rsidRPr="00F042AC" w:rsidRDefault="007A75D2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</w:t>
            </w:r>
            <w:r w:rsidR="006E3E2D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70" w:type="dxa"/>
          </w:tcPr>
          <w:p w14:paraId="4D0948C4" w14:textId="77777777" w:rsidR="00980700" w:rsidRPr="0095706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396589" w14:textId="77777777" w:rsidR="00980700" w:rsidRPr="00957064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F92CE8" w14:textId="77777777" w:rsidR="00980700" w:rsidRPr="0095706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0E3CAF1B" w14:textId="565238F8" w:rsidR="00980700" w:rsidRPr="00957064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</w:t>
            </w:r>
            <w:r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759</w:t>
            </w:r>
          </w:p>
        </w:tc>
      </w:tr>
      <w:tr w:rsidR="00980700" w:rsidRPr="003C47FE" w14:paraId="62253865" w14:textId="77777777" w:rsidTr="00B33F84">
        <w:trPr>
          <w:gridAfter w:val="1"/>
          <w:wAfter w:w="10" w:type="dxa"/>
        </w:trPr>
        <w:tc>
          <w:tcPr>
            <w:tcW w:w="4140" w:type="dxa"/>
            <w:tcBorders>
              <w:bottom w:val="nil"/>
            </w:tcBorders>
          </w:tcPr>
          <w:p w14:paraId="6DE8BFFD" w14:textId="61BC48B7" w:rsidR="00980700" w:rsidRPr="00957064" w:rsidRDefault="00980700" w:rsidP="00980700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1A440D" w14:textId="77777777" w:rsidR="00980700" w:rsidRPr="00957064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BB15302" w14:textId="77777777" w:rsidR="00980700" w:rsidRPr="0095706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4CCA349D" w14:textId="5A8E0A47" w:rsidR="00980700" w:rsidRPr="00F042AC" w:rsidRDefault="006E3E2D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51506B" w14:textId="77777777" w:rsidR="00980700" w:rsidRPr="0095706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86C322" w14:textId="77777777" w:rsidR="00980700" w:rsidRPr="00957064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2F8B3E9" w14:textId="77777777" w:rsidR="00980700" w:rsidRPr="0095706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single" w:sz="4" w:space="0" w:color="auto"/>
            </w:tcBorders>
          </w:tcPr>
          <w:p w14:paraId="2A1AD334" w14:textId="2C4EBF01" w:rsidR="00980700" w:rsidRPr="006709EF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2E7C35">
              <w:rPr>
                <w:rFonts w:ascii="Angsana New" w:hAnsi="Angsana New"/>
                <w:sz w:val="30"/>
                <w:szCs w:val="30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</w:rPr>
              <w:t>114</w:t>
            </w:r>
            <w:r w:rsidRPr="002E7C3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80700" w:rsidRPr="003C47FE" w14:paraId="63756A8C" w14:textId="77777777" w:rsidTr="00B33F84">
        <w:trPr>
          <w:gridAfter w:val="1"/>
          <w:wAfter w:w="10" w:type="dxa"/>
        </w:trPr>
        <w:tc>
          <w:tcPr>
            <w:tcW w:w="4140" w:type="dxa"/>
            <w:tcBorders>
              <w:bottom w:val="nil"/>
            </w:tcBorders>
          </w:tcPr>
          <w:p w14:paraId="48F177F9" w14:textId="77777777" w:rsidR="00980700" w:rsidRPr="00957064" w:rsidRDefault="00980700" w:rsidP="00980700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9459E7" w14:textId="4EB7C217" w:rsidR="00980700" w:rsidRPr="00312D93" w:rsidRDefault="00555554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bottom w:val="nil"/>
            </w:tcBorders>
          </w:tcPr>
          <w:p w14:paraId="4049F9F0" w14:textId="77777777" w:rsidR="00980700" w:rsidRPr="0095706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65250" w14:textId="5F3ECD1D" w:rsidR="00980700" w:rsidRPr="00A724FC" w:rsidRDefault="006E3E2D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72,276</w:t>
            </w:r>
          </w:p>
        </w:tc>
        <w:tc>
          <w:tcPr>
            <w:tcW w:w="270" w:type="dxa"/>
            <w:tcBorders>
              <w:bottom w:val="nil"/>
            </w:tcBorders>
          </w:tcPr>
          <w:p w14:paraId="1A90B702" w14:textId="77777777" w:rsidR="00980700" w:rsidRPr="0095706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C98997" w14:textId="487F8C43" w:rsidR="00980700" w:rsidRPr="00957064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70" w:type="dxa"/>
            <w:tcBorders>
              <w:bottom w:val="nil"/>
            </w:tcBorders>
          </w:tcPr>
          <w:p w14:paraId="1AB032BC" w14:textId="77777777" w:rsidR="00980700" w:rsidRPr="0095706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9717B5" w14:textId="65A5F4E3" w:rsidR="00980700" w:rsidRPr="00A724FC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Pr="002E7C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984</w:t>
            </w:r>
          </w:p>
        </w:tc>
      </w:tr>
      <w:tr w:rsidR="00980700" w:rsidRPr="003C47FE" w14:paraId="5C76C2EC" w14:textId="77777777" w:rsidTr="00B33F84">
        <w:trPr>
          <w:gridAfter w:val="1"/>
          <w:wAfter w:w="10" w:type="dxa"/>
        </w:trPr>
        <w:tc>
          <w:tcPr>
            <w:tcW w:w="4140" w:type="dxa"/>
            <w:tcBorders>
              <w:bottom w:val="nil"/>
            </w:tcBorders>
          </w:tcPr>
          <w:p w14:paraId="3BE2B7B0" w14:textId="77777777" w:rsidR="00980700" w:rsidRPr="00B33F84" w:rsidRDefault="00980700" w:rsidP="00980700">
            <w:pPr>
              <w:tabs>
                <w:tab w:val="left" w:pos="540"/>
              </w:tabs>
              <w:spacing w:line="240" w:lineRule="auto"/>
              <w:ind w:right="-10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03AD9E61" w14:textId="77777777" w:rsidR="00980700" w:rsidRPr="00B33F84" w:rsidRDefault="00980700" w:rsidP="00980700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99"/>
              </w:tabs>
              <w:spacing w:after="0" w:line="240" w:lineRule="auto"/>
              <w:ind w:right="-10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A18EA2" w14:textId="77777777" w:rsidR="00980700" w:rsidRPr="00B33F84" w:rsidRDefault="00980700" w:rsidP="0098070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14:paraId="6EE9BACF" w14:textId="77777777" w:rsidR="00980700" w:rsidRPr="00B33F84" w:rsidRDefault="00980700" w:rsidP="00980700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99"/>
              </w:tabs>
              <w:spacing w:after="0" w:line="240" w:lineRule="auto"/>
              <w:ind w:right="-10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B08EDD" w14:textId="77777777" w:rsidR="00980700" w:rsidRPr="00B33F84" w:rsidRDefault="00980700" w:rsidP="0098070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6B656AE8" w14:textId="77777777" w:rsidR="00980700" w:rsidRPr="00B33F84" w:rsidRDefault="00980700" w:rsidP="00980700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99"/>
              </w:tabs>
              <w:spacing w:after="0" w:line="240" w:lineRule="auto"/>
              <w:ind w:right="-10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C33015" w14:textId="77777777" w:rsidR="00980700" w:rsidRPr="00B33F84" w:rsidRDefault="00980700" w:rsidP="0098070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nil"/>
            </w:tcBorders>
            <w:vAlign w:val="bottom"/>
          </w:tcPr>
          <w:p w14:paraId="57185B63" w14:textId="77777777" w:rsidR="00980700" w:rsidRPr="00B33F84" w:rsidRDefault="00980700" w:rsidP="00980700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8"/>
              </w:tabs>
              <w:spacing w:after="0" w:line="240" w:lineRule="auto"/>
              <w:ind w:right="-108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0700" w:rsidRPr="003C47FE" w14:paraId="3D3E05E8" w14:textId="77777777" w:rsidTr="000756F3">
        <w:tc>
          <w:tcPr>
            <w:tcW w:w="4140" w:type="dxa"/>
            <w:tcBorders>
              <w:bottom w:val="nil"/>
            </w:tcBorders>
          </w:tcPr>
          <w:p w14:paraId="5867622E" w14:textId="77777777" w:rsidR="00980700" w:rsidRPr="000756F3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  <w:u w:val="single"/>
              </w:rPr>
            </w:pPr>
          </w:p>
        </w:tc>
        <w:tc>
          <w:tcPr>
            <w:tcW w:w="5061" w:type="dxa"/>
            <w:gridSpan w:val="8"/>
            <w:tcBorders>
              <w:bottom w:val="nil"/>
            </w:tcBorders>
          </w:tcPr>
          <w:p w14:paraId="112E6DFC" w14:textId="40D43962" w:rsidR="00980700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0700" w:rsidRPr="003C47FE" w14:paraId="5FBBEA30" w14:textId="77777777" w:rsidTr="00C75165">
        <w:tc>
          <w:tcPr>
            <w:tcW w:w="4140" w:type="dxa"/>
            <w:tcBorders>
              <w:top w:val="nil"/>
            </w:tcBorders>
          </w:tcPr>
          <w:p w14:paraId="0F757950" w14:textId="77777777" w:rsidR="00980700" w:rsidRPr="003C47FE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nil"/>
            </w:tcBorders>
          </w:tcPr>
          <w:p w14:paraId="28BBB859" w14:textId="6A518842" w:rsidR="00980700" w:rsidRPr="003C47FE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</w:tcPr>
          <w:p w14:paraId="449BF058" w14:textId="77777777" w:rsidR="00980700" w:rsidRPr="003C47FE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1" w:type="dxa"/>
            <w:gridSpan w:val="4"/>
            <w:tcBorders>
              <w:bottom w:val="nil"/>
            </w:tcBorders>
          </w:tcPr>
          <w:p w14:paraId="2D603AC9" w14:textId="769DAC72" w:rsidR="00980700" w:rsidRPr="003C47FE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80700" w:rsidRPr="003C47FE" w14:paraId="497B75AA" w14:textId="77777777" w:rsidTr="00C75165">
        <w:tc>
          <w:tcPr>
            <w:tcW w:w="4140" w:type="dxa"/>
          </w:tcPr>
          <w:p w14:paraId="471423FB" w14:textId="77777777" w:rsidR="00980700" w:rsidRPr="003C47FE" w:rsidRDefault="00980700" w:rsidP="00980700">
            <w:pPr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6AB52747" w14:textId="77777777" w:rsidR="00980700" w:rsidRPr="003C47FE" w:rsidRDefault="00980700" w:rsidP="0098070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2B0B97E" w14:textId="77777777" w:rsidR="00980700" w:rsidRPr="003C47FE" w:rsidRDefault="00980700" w:rsidP="0098070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nil"/>
            </w:tcBorders>
          </w:tcPr>
          <w:p w14:paraId="10C8E36E" w14:textId="77777777" w:rsidR="00980700" w:rsidRPr="003C47FE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5C99F79" w14:textId="77777777" w:rsidR="00980700" w:rsidRPr="003C47FE" w:rsidRDefault="00980700" w:rsidP="0098070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2F79464" w14:textId="77777777" w:rsidR="00980700" w:rsidRPr="003C47FE" w:rsidRDefault="00980700" w:rsidP="0098070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top w:val="nil"/>
            </w:tcBorders>
          </w:tcPr>
          <w:p w14:paraId="0F0472FC" w14:textId="77777777" w:rsidR="00980700" w:rsidRPr="003C47FE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38BBD8EE" w14:textId="77777777" w:rsidR="00980700" w:rsidRPr="003C47FE" w:rsidRDefault="00980700" w:rsidP="0098070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97E02D2" w14:textId="77777777" w:rsidR="00980700" w:rsidRPr="003C47FE" w:rsidRDefault="00980700" w:rsidP="0098070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nil"/>
            </w:tcBorders>
          </w:tcPr>
          <w:p w14:paraId="123EFC65" w14:textId="77777777" w:rsidR="00980700" w:rsidRPr="003C47FE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tcBorders>
              <w:top w:val="nil"/>
              <w:bottom w:val="nil"/>
            </w:tcBorders>
          </w:tcPr>
          <w:p w14:paraId="15657AD2" w14:textId="77777777" w:rsidR="00980700" w:rsidRPr="003C47FE" w:rsidRDefault="00980700" w:rsidP="0098070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12592BE" w14:textId="77777777" w:rsidR="00980700" w:rsidRPr="003C47FE" w:rsidRDefault="00980700" w:rsidP="0098070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80700" w:rsidRPr="003C47FE" w14:paraId="34A8118B" w14:textId="77777777" w:rsidTr="002E7C35">
        <w:tc>
          <w:tcPr>
            <w:tcW w:w="4140" w:type="dxa"/>
          </w:tcPr>
          <w:p w14:paraId="205DD14D" w14:textId="77777777" w:rsidR="00980700" w:rsidRPr="00957064" w:rsidRDefault="00980700" w:rsidP="00980700">
            <w:pPr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กำไรก่อน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57064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</w:tcPr>
          <w:p w14:paraId="4A3348F2" w14:textId="3DBA6ADC" w:rsidR="00980700" w:rsidRPr="00957064" w:rsidRDefault="00980700" w:rsidP="0098070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823AD1" w14:textId="77777777" w:rsidR="00980700" w:rsidRPr="0095706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B1721AB" w14:textId="2D757774" w:rsidR="00980700" w:rsidRPr="006709EF" w:rsidRDefault="00260BD6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387,400</w:t>
            </w:r>
          </w:p>
        </w:tc>
        <w:tc>
          <w:tcPr>
            <w:tcW w:w="270" w:type="dxa"/>
          </w:tcPr>
          <w:p w14:paraId="61736A5F" w14:textId="77777777" w:rsidR="00980700" w:rsidRPr="006709EF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C4A2C5" w14:textId="77777777" w:rsidR="00980700" w:rsidRPr="00957064" w:rsidRDefault="00980700" w:rsidP="0098070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A51464" w14:textId="77777777" w:rsidR="00980700" w:rsidRPr="0095706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tcBorders>
              <w:bottom w:val="double" w:sz="4" w:space="0" w:color="auto"/>
            </w:tcBorders>
          </w:tcPr>
          <w:p w14:paraId="5D0C1C57" w14:textId="0AE63353" w:rsidR="00980700" w:rsidRPr="006709EF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405</w:t>
            </w:r>
            <w:r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681</w:t>
            </w:r>
          </w:p>
        </w:tc>
      </w:tr>
      <w:tr w:rsidR="00980700" w:rsidRPr="003C47FE" w14:paraId="3AC9ECA7" w14:textId="77777777" w:rsidTr="002E7C35">
        <w:tc>
          <w:tcPr>
            <w:tcW w:w="4140" w:type="dxa"/>
          </w:tcPr>
          <w:p w14:paraId="2EB5D677" w14:textId="77777777" w:rsidR="00980700" w:rsidRPr="00957064" w:rsidRDefault="00980700" w:rsidP="00980700">
            <w:pPr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10F16C53" w14:textId="3D0A7F80" w:rsidR="00980700" w:rsidRPr="006709EF" w:rsidRDefault="006E3E2D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18D55E82" w14:textId="77777777" w:rsidR="00980700" w:rsidRPr="006709EF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4C975719" w14:textId="51742CEF" w:rsidR="00980700" w:rsidRPr="006709EF" w:rsidRDefault="00260BD6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77,480</w:t>
            </w:r>
          </w:p>
        </w:tc>
        <w:tc>
          <w:tcPr>
            <w:tcW w:w="270" w:type="dxa"/>
            <w:tcBorders>
              <w:bottom w:val="nil"/>
            </w:tcBorders>
          </w:tcPr>
          <w:p w14:paraId="64F54AEC" w14:textId="77777777" w:rsidR="00980700" w:rsidRPr="006709EF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482EB4" w14:textId="3C766FD4" w:rsidR="00980700" w:rsidRPr="006709EF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3934899B" w14:textId="77777777" w:rsidR="00980700" w:rsidRPr="006709EF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tcBorders>
              <w:top w:val="double" w:sz="4" w:space="0" w:color="auto"/>
              <w:bottom w:val="nil"/>
            </w:tcBorders>
          </w:tcPr>
          <w:p w14:paraId="2F8FCD76" w14:textId="529F1D8D" w:rsidR="00980700" w:rsidRPr="006709EF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81</w:t>
            </w:r>
            <w:r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136</w:t>
            </w:r>
          </w:p>
        </w:tc>
      </w:tr>
      <w:tr w:rsidR="00980700" w:rsidRPr="003C47FE" w14:paraId="1F08309E" w14:textId="77777777" w:rsidTr="002E7C35">
        <w:tc>
          <w:tcPr>
            <w:tcW w:w="4140" w:type="dxa"/>
          </w:tcPr>
          <w:p w14:paraId="6F8892C4" w14:textId="77777777" w:rsidR="00980700" w:rsidRPr="00957064" w:rsidRDefault="00980700" w:rsidP="00980700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</w:tcPr>
          <w:p w14:paraId="657349B5" w14:textId="77777777" w:rsidR="00980700" w:rsidRPr="00957064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FA329" w14:textId="77777777" w:rsidR="00980700" w:rsidRPr="0095706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28831FC8" w14:textId="764A0D0C" w:rsidR="00980700" w:rsidRPr="00995C0C" w:rsidRDefault="00191A3B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(9,189)</w:t>
            </w:r>
          </w:p>
        </w:tc>
        <w:tc>
          <w:tcPr>
            <w:tcW w:w="270" w:type="dxa"/>
            <w:tcBorders>
              <w:top w:val="nil"/>
            </w:tcBorders>
          </w:tcPr>
          <w:p w14:paraId="496704DC" w14:textId="77777777" w:rsidR="00980700" w:rsidRPr="0095706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325786" w14:textId="77777777" w:rsidR="00980700" w:rsidRPr="00957064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45CDC" w14:textId="77777777" w:rsidR="00980700" w:rsidRPr="0095706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tcBorders>
              <w:top w:val="nil"/>
            </w:tcBorders>
          </w:tcPr>
          <w:p w14:paraId="1D7B5212" w14:textId="7C4DC7FD" w:rsidR="00980700" w:rsidRPr="00A47AF0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2E7C35">
              <w:rPr>
                <w:rFonts w:ascii="Angsana New" w:hAnsi="Angsana New"/>
                <w:sz w:val="30"/>
                <w:szCs w:val="30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</w:rPr>
              <w:t>6</w:t>
            </w:r>
            <w:r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797</w:t>
            </w:r>
            <w:r w:rsidRPr="002E7C3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80700" w:rsidRPr="003C47FE" w14:paraId="47AA8A82" w14:textId="77777777" w:rsidTr="002E7C35">
        <w:tc>
          <w:tcPr>
            <w:tcW w:w="4140" w:type="dxa"/>
          </w:tcPr>
          <w:p w14:paraId="183DDA18" w14:textId="77777777" w:rsidR="00980700" w:rsidRPr="00957064" w:rsidRDefault="00980700" w:rsidP="00980700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17E48324" w14:textId="77777777" w:rsidR="00980700" w:rsidRPr="00957064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87CD4D" w14:textId="77777777" w:rsidR="00980700" w:rsidRPr="0095706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8DBD8EA" w14:textId="6231CA51" w:rsidR="00980700" w:rsidRPr="00995C0C" w:rsidRDefault="00191A3B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3,985</w:t>
            </w:r>
          </w:p>
        </w:tc>
        <w:tc>
          <w:tcPr>
            <w:tcW w:w="270" w:type="dxa"/>
          </w:tcPr>
          <w:p w14:paraId="051D6FF7" w14:textId="77777777" w:rsidR="00980700" w:rsidRPr="0095706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5CF9DF" w14:textId="77777777" w:rsidR="00980700" w:rsidRPr="00957064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EAC11E" w14:textId="77777777" w:rsidR="00980700" w:rsidRPr="0095706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2"/>
          </w:tcPr>
          <w:p w14:paraId="4AFF8552" w14:textId="09C9C564" w:rsidR="00980700" w:rsidRPr="00957064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</w:t>
            </w:r>
            <w:r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759</w:t>
            </w:r>
          </w:p>
        </w:tc>
      </w:tr>
      <w:tr w:rsidR="00980700" w:rsidRPr="003C47FE" w14:paraId="1810BA23" w14:textId="77777777" w:rsidTr="002E7C35">
        <w:tc>
          <w:tcPr>
            <w:tcW w:w="4140" w:type="dxa"/>
            <w:tcBorders>
              <w:bottom w:val="nil"/>
            </w:tcBorders>
          </w:tcPr>
          <w:p w14:paraId="74907065" w14:textId="1F87C48E" w:rsidR="00980700" w:rsidRPr="00957064" w:rsidRDefault="00980700" w:rsidP="00980700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34C45B" w14:textId="77777777" w:rsidR="00980700" w:rsidRPr="00957064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75DC607" w14:textId="77777777" w:rsidR="00980700" w:rsidRPr="0095706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4382D4C2" w14:textId="2B2B7872" w:rsidR="00980700" w:rsidRPr="00995C0C" w:rsidRDefault="00191A3B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28E4A1" w14:textId="77777777" w:rsidR="00980700" w:rsidRPr="0095706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D7B945" w14:textId="77777777" w:rsidR="00980700" w:rsidRPr="00957064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2EB8288" w14:textId="77777777" w:rsidR="00980700" w:rsidRPr="00957064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tcBorders>
              <w:top w:val="nil"/>
              <w:bottom w:val="single" w:sz="4" w:space="0" w:color="auto"/>
            </w:tcBorders>
          </w:tcPr>
          <w:p w14:paraId="6FFB559F" w14:textId="31F4064B" w:rsidR="00980700" w:rsidRPr="006709EF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2E7C35">
              <w:rPr>
                <w:rFonts w:ascii="Angsana New" w:hAnsi="Angsana New"/>
                <w:sz w:val="30"/>
                <w:szCs w:val="30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</w:rPr>
              <w:t>114</w:t>
            </w:r>
            <w:r w:rsidRPr="002E7C3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80700" w:rsidRPr="003C47FE" w14:paraId="02D47617" w14:textId="77777777" w:rsidTr="002E7C35">
        <w:tc>
          <w:tcPr>
            <w:tcW w:w="4140" w:type="dxa"/>
            <w:tcBorders>
              <w:bottom w:val="nil"/>
            </w:tcBorders>
          </w:tcPr>
          <w:p w14:paraId="54C1907A" w14:textId="77777777" w:rsidR="00980700" w:rsidRPr="00957064" w:rsidRDefault="00980700" w:rsidP="00980700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D08844" w14:textId="734F6822" w:rsidR="00980700" w:rsidRPr="004F6F58" w:rsidRDefault="00260BD6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bottom w:val="nil"/>
            </w:tcBorders>
          </w:tcPr>
          <w:p w14:paraId="7B085A69" w14:textId="77777777" w:rsidR="00980700" w:rsidRPr="004F6F58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179D0" w14:textId="2CA90610" w:rsidR="00980700" w:rsidRPr="004F6F58" w:rsidRDefault="00191A3B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72,276</w:t>
            </w:r>
          </w:p>
        </w:tc>
        <w:tc>
          <w:tcPr>
            <w:tcW w:w="270" w:type="dxa"/>
            <w:tcBorders>
              <w:bottom w:val="nil"/>
            </w:tcBorders>
          </w:tcPr>
          <w:p w14:paraId="242AEA38" w14:textId="77777777" w:rsidR="00980700" w:rsidRPr="004F6F58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682F07" w14:textId="5E642FA4" w:rsidR="00980700" w:rsidRPr="004F6F58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bottom w:val="nil"/>
            </w:tcBorders>
          </w:tcPr>
          <w:p w14:paraId="40E0DA5D" w14:textId="77777777" w:rsidR="00980700" w:rsidRPr="002544EB" w:rsidRDefault="00980700" w:rsidP="00980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5EBD1" w14:textId="2C72C132" w:rsidR="00980700" w:rsidRPr="002544EB" w:rsidRDefault="00980700" w:rsidP="009807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Pr="002E7C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984</w:t>
            </w:r>
          </w:p>
        </w:tc>
      </w:tr>
    </w:tbl>
    <w:p w14:paraId="577416A9" w14:textId="51B31029" w:rsidR="00D5227B" w:rsidRDefault="00D5227B" w:rsidP="00D52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B3B0170" w14:textId="77777777" w:rsidR="00AB784F" w:rsidRDefault="00AB784F" w:rsidP="00376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88D926D" w14:textId="537DEA99" w:rsidR="00CC44EA" w:rsidRPr="00376D45" w:rsidRDefault="00D5227B" w:rsidP="00376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รายการเคลื่อนไหวของสินทรัพย์ภาษีเงินได้รอตัดบัญชีที่เกิดขึ้นในระหว่างปีสิ้นสุดวันที่ </w:t>
      </w:r>
      <w:r w:rsidR="004B5E68" w:rsidRPr="004B5E68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B5E68" w:rsidRPr="004B5E68">
        <w:rPr>
          <w:rFonts w:ascii="Angsana New" w:hAnsi="Angsana New"/>
          <w:sz w:val="30"/>
          <w:szCs w:val="30"/>
        </w:rPr>
        <w:t>256</w:t>
      </w:r>
      <w:r w:rsidR="00980700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4B5E68" w:rsidRPr="004B5E68">
        <w:rPr>
          <w:rFonts w:ascii="Angsana New" w:hAnsi="Angsana New"/>
          <w:sz w:val="30"/>
          <w:szCs w:val="30"/>
        </w:rPr>
        <w:t>256</w:t>
      </w:r>
      <w:r w:rsidR="00980700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F770CA1" w14:textId="252C5162" w:rsidR="00C9288F" w:rsidRPr="00B33F84" w:rsidRDefault="00C9288F" w:rsidP="00B33F84">
      <w:pPr>
        <w:tabs>
          <w:tab w:val="left" w:pos="540"/>
        </w:tabs>
        <w:spacing w:line="240" w:lineRule="auto"/>
        <w:ind w:right="-1080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4"/>
        <w:gridCol w:w="1262"/>
        <w:gridCol w:w="270"/>
        <w:gridCol w:w="1350"/>
        <w:gridCol w:w="270"/>
        <w:gridCol w:w="1265"/>
        <w:gridCol w:w="271"/>
        <w:gridCol w:w="1258"/>
      </w:tblGrid>
      <w:tr w:rsidR="00C9288F" w:rsidRPr="00247382" w14:paraId="3236D646" w14:textId="77777777" w:rsidTr="00C9288F">
        <w:tc>
          <w:tcPr>
            <w:tcW w:w="18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4F76F3" w14:textId="77777777" w:rsidR="00C9288F" w:rsidRPr="00BC4A3B" w:rsidRDefault="00C9288F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176" w:type="pct"/>
            <w:gridSpan w:val="7"/>
            <w:tcBorders>
              <w:top w:val="nil"/>
              <w:left w:val="nil"/>
              <w:right w:val="nil"/>
            </w:tcBorders>
            <w:noWrap/>
          </w:tcPr>
          <w:p w14:paraId="72F1682F" w14:textId="36CDF4C6" w:rsidR="00C9288F" w:rsidRPr="00C9288F" w:rsidRDefault="00C9288F" w:rsidP="00C9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highlight w:val="yellow"/>
              </w:rPr>
            </w:pPr>
            <w:r w:rsidRPr="00C9288F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  <w:r w:rsidRPr="00C9288F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/</w:t>
            </w:r>
            <w:r w:rsidRPr="00C9288F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6A54" w:rsidRPr="00247382" w14:paraId="6D599D2D" w14:textId="77777777" w:rsidTr="00C06A54">
        <w:tc>
          <w:tcPr>
            <w:tcW w:w="18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E8F84" w14:textId="77777777" w:rsidR="00C06A54" w:rsidRPr="00BC4A3B" w:rsidRDefault="00C06A54" w:rsidP="00C9288F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7946549" w14:textId="4D872763" w:rsidR="00C06A54" w:rsidRPr="00884D6D" w:rsidRDefault="00C06A54" w:rsidP="00C9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E9368" w14:textId="77777777" w:rsidR="00C06A54" w:rsidRPr="00BC4A3B" w:rsidRDefault="00C06A54" w:rsidP="00C9288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50CF55C" w14:textId="417994D1" w:rsidR="00C06A54" w:rsidRPr="00BC4A3B" w:rsidRDefault="00C06A54" w:rsidP="00C9288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บันทึกเป็น(รายจ่าย)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2D8025" w14:textId="77777777" w:rsidR="00C06A54" w:rsidRPr="00BC4A3B" w:rsidRDefault="00C06A54" w:rsidP="00C9288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599EE59" w14:textId="5F52E85E" w:rsidR="00C06A54" w:rsidRPr="00BC4A3B" w:rsidRDefault="00C06A54" w:rsidP="00C9288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6A54" w:rsidRPr="00247382" w14:paraId="2E36D46D" w14:textId="77777777" w:rsidTr="00C06A54">
        <w:tc>
          <w:tcPr>
            <w:tcW w:w="18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5550B6" w14:textId="77777777" w:rsidR="00C06A54" w:rsidRPr="00BC4A3B" w:rsidRDefault="00C06A54" w:rsidP="00C06A54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8062E15" w14:textId="269858AB" w:rsidR="00C06A54" w:rsidRPr="003C47FE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B5E68"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22BEE9" w14:textId="77777777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nil"/>
              <w:left w:val="nil"/>
              <w:right w:val="nil"/>
            </w:tcBorders>
            <w:noWrap/>
          </w:tcPr>
          <w:p w14:paraId="6002BDF8" w14:textId="4263FC38" w:rsidR="00C06A54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3EBE50" w14:textId="77777777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618007E" w14:textId="10CFC8D6" w:rsidR="00C06A54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D7BE28" w14:textId="77777777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CA7034E" w14:textId="18E28824" w:rsidR="00C06A54" w:rsidRPr="003C47FE" w:rsidRDefault="00C06A54" w:rsidP="00C06A54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B5E68"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06A54" w:rsidRPr="00247382" w14:paraId="6E4C43F2" w14:textId="77777777" w:rsidTr="00C06A54">
        <w:tc>
          <w:tcPr>
            <w:tcW w:w="18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FC72D" w14:textId="77777777" w:rsidR="00C06A54" w:rsidRPr="00BC4A3B" w:rsidRDefault="00C06A54" w:rsidP="00C06A54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6B8DEB2" w14:textId="43887C55" w:rsidR="00C06A54" w:rsidRPr="00884D6D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4401DE" w14:textId="77777777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nil"/>
              <w:left w:val="nil"/>
              <w:right w:val="nil"/>
            </w:tcBorders>
            <w:noWrap/>
          </w:tcPr>
          <w:p w14:paraId="35088C1F" w14:textId="630C0C4E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F45F73" w14:textId="77777777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F411099" w14:textId="121B6843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5" w:type="pct"/>
            <w:tcBorders>
              <w:top w:val="nil"/>
              <w:left w:val="nil"/>
              <w:right w:val="nil"/>
            </w:tcBorders>
            <w:vAlign w:val="bottom"/>
          </w:tcPr>
          <w:p w14:paraId="7E26AFD8" w14:textId="77777777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  <w:vAlign w:val="bottom"/>
          </w:tcPr>
          <w:p w14:paraId="70FE7E9D" w14:textId="584FFC70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06A54" w:rsidRPr="00247382" w14:paraId="2612A8B9" w14:textId="77777777">
        <w:tc>
          <w:tcPr>
            <w:tcW w:w="182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9ADA81B" w14:textId="77777777" w:rsidR="00C06A54" w:rsidRPr="00BC4A3B" w:rsidRDefault="00C06A54" w:rsidP="00C06A54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6" w:type="pct"/>
            <w:gridSpan w:val="7"/>
            <w:tcBorders>
              <w:top w:val="nil"/>
              <w:left w:val="nil"/>
              <w:right w:val="nil"/>
            </w:tcBorders>
            <w:noWrap/>
            <w:vAlign w:val="bottom"/>
          </w:tcPr>
          <w:p w14:paraId="3616DC6A" w14:textId="77777777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6A54" w:rsidRPr="00247382" w14:paraId="2473A16B" w14:textId="77777777" w:rsidTr="00C06A54">
        <w:tc>
          <w:tcPr>
            <w:tcW w:w="1824" w:type="pct"/>
            <w:noWrap/>
          </w:tcPr>
          <w:p w14:paraId="34DF8F5C" w14:textId="31292AB9" w:rsidR="00C06A54" w:rsidRPr="00F61C54" w:rsidRDefault="004B5E68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5E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67E9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674" w:type="pct"/>
            <w:tcBorders>
              <w:left w:val="nil"/>
              <w:right w:val="nil"/>
            </w:tcBorders>
            <w:noWrap/>
            <w:vAlign w:val="bottom"/>
          </w:tcPr>
          <w:p w14:paraId="7F8B8134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25E89E5B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left w:val="nil"/>
              <w:right w:val="nil"/>
            </w:tcBorders>
            <w:noWrap/>
            <w:vAlign w:val="bottom"/>
          </w:tcPr>
          <w:p w14:paraId="680FC347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3FC359CD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noWrap/>
            <w:vAlign w:val="bottom"/>
          </w:tcPr>
          <w:p w14:paraId="4458F39A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noWrap/>
            <w:vAlign w:val="bottom"/>
          </w:tcPr>
          <w:p w14:paraId="23862487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  <w:noWrap/>
            <w:vAlign w:val="bottom"/>
          </w:tcPr>
          <w:p w14:paraId="6C3410C1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6A54" w:rsidRPr="00247382" w14:paraId="1116B804" w14:textId="77777777" w:rsidTr="00C06A54">
        <w:tc>
          <w:tcPr>
            <w:tcW w:w="1824" w:type="pct"/>
            <w:noWrap/>
          </w:tcPr>
          <w:p w14:paraId="576BB6B9" w14:textId="6161844E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74" w:type="pct"/>
            <w:noWrap/>
            <w:vAlign w:val="bottom"/>
          </w:tcPr>
          <w:p w14:paraId="5A4DB864" w14:textId="788B6565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72A7B55C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26E56CE1" w14:textId="1D279FBC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4A8EC14A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619A0DA5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noWrap/>
            <w:vAlign w:val="bottom"/>
          </w:tcPr>
          <w:p w14:paraId="6E0A6401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noWrap/>
            <w:vAlign w:val="bottom"/>
          </w:tcPr>
          <w:p w14:paraId="1FAB7E3D" w14:textId="585834B0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87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6A54" w:rsidRPr="00247382" w14:paraId="27E046FE" w14:textId="77777777" w:rsidTr="00C06A54">
        <w:tc>
          <w:tcPr>
            <w:tcW w:w="1824" w:type="pct"/>
            <w:noWrap/>
          </w:tcPr>
          <w:p w14:paraId="7A92ED4E" w14:textId="5643C41E" w:rsidR="00C06A54" w:rsidRPr="003C47FE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</w:t>
            </w:r>
          </w:p>
        </w:tc>
        <w:tc>
          <w:tcPr>
            <w:tcW w:w="674" w:type="pct"/>
            <w:noWrap/>
            <w:vAlign w:val="bottom"/>
          </w:tcPr>
          <w:p w14:paraId="71A6D60C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286E8F5C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347E7FC9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73F900CE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32A0E748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noWrap/>
            <w:vAlign w:val="bottom"/>
          </w:tcPr>
          <w:p w14:paraId="61D58627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noWrap/>
            <w:vAlign w:val="bottom"/>
          </w:tcPr>
          <w:p w14:paraId="57886D91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87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7E94" w:rsidRPr="00247382" w14:paraId="235450C3" w14:textId="77777777" w:rsidTr="002E7C35">
        <w:tc>
          <w:tcPr>
            <w:tcW w:w="1824" w:type="pct"/>
            <w:noWrap/>
          </w:tcPr>
          <w:p w14:paraId="5F66425E" w14:textId="02D5EEA8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เกิดขึ้นของลูกหนี้การค้า</w:t>
            </w:r>
          </w:p>
        </w:tc>
        <w:tc>
          <w:tcPr>
            <w:tcW w:w="674" w:type="pct"/>
            <w:noWrap/>
            <w:vAlign w:val="bottom"/>
          </w:tcPr>
          <w:p w14:paraId="710CEF28" w14:textId="2E7D7752" w:rsidR="00167E94" w:rsidRPr="005B0435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183FB7A9" w14:textId="77777777" w:rsidR="00167E94" w:rsidRPr="005B0435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5F75980C" w14:textId="5614AF99" w:rsidR="00167E94" w:rsidRPr="005B0435" w:rsidRDefault="00191A3B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3D56F367" w14:textId="77777777" w:rsidR="00167E94" w:rsidRPr="005B0435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4BC49799" w14:textId="428EB099" w:rsidR="00167E94" w:rsidRPr="005B0435" w:rsidRDefault="00DC07A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left w:val="nil"/>
              <w:right w:val="nil"/>
            </w:tcBorders>
            <w:noWrap/>
            <w:vAlign w:val="bottom"/>
          </w:tcPr>
          <w:p w14:paraId="4FF8B8F9" w14:textId="77777777" w:rsidR="00167E94" w:rsidRPr="005B0435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noWrap/>
            <w:vAlign w:val="bottom"/>
          </w:tcPr>
          <w:p w14:paraId="13DD13FB" w14:textId="42A81377" w:rsidR="00167E94" w:rsidRPr="005B0435" w:rsidRDefault="001B5BB3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804</w:t>
            </w:r>
          </w:p>
        </w:tc>
      </w:tr>
      <w:tr w:rsidR="00167E94" w:rsidRPr="00247382" w14:paraId="00ACABFF" w14:textId="77777777" w:rsidTr="002E7C35">
        <w:tc>
          <w:tcPr>
            <w:tcW w:w="1824" w:type="pct"/>
            <w:noWrap/>
          </w:tcPr>
          <w:p w14:paraId="75E7A9A6" w14:textId="3CE68FCD" w:rsidR="00167E9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</w:t>
            </w:r>
          </w:p>
        </w:tc>
        <w:tc>
          <w:tcPr>
            <w:tcW w:w="674" w:type="pct"/>
            <w:noWrap/>
            <w:vAlign w:val="bottom"/>
          </w:tcPr>
          <w:p w14:paraId="53644595" w14:textId="77777777" w:rsidR="00167E94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48CE3DC5" w14:textId="77777777" w:rsidR="00167E94" w:rsidRPr="005B0435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2B2483D6" w14:textId="77777777" w:rsidR="00167E94" w:rsidRPr="002E7C35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32E27758" w14:textId="77777777" w:rsidR="00167E94" w:rsidRPr="005B0435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35093333" w14:textId="77777777" w:rsidR="00167E94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noWrap/>
            <w:vAlign w:val="bottom"/>
          </w:tcPr>
          <w:p w14:paraId="3CFE0943" w14:textId="77777777" w:rsidR="00167E94" w:rsidRPr="005B0435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noWrap/>
            <w:vAlign w:val="bottom"/>
          </w:tcPr>
          <w:p w14:paraId="78B63218" w14:textId="77777777" w:rsidR="00167E94" w:rsidRPr="005B0435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7E94" w:rsidRPr="00247382" w14:paraId="4FA4F446" w14:textId="77777777" w:rsidTr="002E7C35">
        <w:tc>
          <w:tcPr>
            <w:tcW w:w="1824" w:type="pct"/>
            <w:noWrap/>
          </w:tcPr>
          <w:p w14:paraId="21696383" w14:textId="4A0754CD" w:rsidR="00167E94" w:rsidRPr="003C47FE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เกิดขึ้นของรายได้ค้างรับ</w:t>
            </w:r>
          </w:p>
        </w:tc>
        <w:tc>
          <w:tcPr>
            <w:tcW w:w="674" w:type="pct"/>
            <w:noWrap/>
            <w:vAlign w:val="bottom"/>
          </w:tcPr>
          <w:p w14:paraId="631B6DB5" w14:textId="167A7352" w:rsidR="00167E94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844</w:t>
            </w: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2E4C9FC8" w14:textId="77777777" w:rsidR="00167E94" w:rsidRPr="005B0435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4C9A8C21" w14:textId="2C962765" w:rsidR="00167E94" w:rsidRPr="002E7C35" w:rsidRDefault="00191A3B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(179)</w:t>
            </w: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5FFEAAF9" w14:textId="77777777" w:rsidR="00167E94" w:rsidRPr="005B0435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47F1FC41" w14:textId="7719C5E1" w:rsidR="00167E94" w:rsidRDefault="00DC07A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left w:val="nil"/>
              <w:right w:val="nil"/>
            </w:tcBorders>
            <w:noWrap/>
            <w:vAlign w:val="bottom"/>
          </w:tcPr>
          <w:p w14:paraId="296735BD" w14:textId="77777777" w:rsidR="00167E94" w:rsidRPr="005B0435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noWrap/>
            <w:vAlign w:val="bottom"/>
          </w:tcPr>
          <w:p w14:paraId="77854B41" w14:textId="4263E07C" w:rsidR="00167E94" w:rsidRPr="005B0435" w:rsidRDefault="001B5BB3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665</w:t>
            </w:r>
          </w:p>
        </w:tc>
      </w:tr>
      <w:tr w:rsidR="00167E94" w:rsidRPr="00247382" w14:paraId="0359891A" w14:textId="77777777" w:rsidTr="002E7C35">
        <w:tc>
          <w:tcPr>
            <w:tcW w:w="1824" w:type="pct"/>
            <w:noWrap/>
          </w:tcPr>
          <w:p w14:paraId="624796F0" w14:textId="08F40536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674" w:type="pct"/>
            <w:noWrap/>
            <w:vAlign w:val="bottom"/>
          </w:tcPr>
          <w:p w14:paraId="6F764DD3" w14:textId="05E9122B" w:rsidR="00167E94" w:rsidRPr="005B0435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349</w:t>
            </w: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28949349" w14:textId="77777777" w:rsidR="00167E94" w:rsidRPr="005B0435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66E32644" w14:textId="61376816" w:rsidR="00167E94" w:rsidRPr="005B0435" w:rsidRDefault="00F30708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(349)</w:t>
            </w: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333FFB3C" w14:textId="77777777" w:rsidR="00167E94" w:rsidRPr="005B0435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3896024A" w14:textId="32C942F3" w:rsidR="00167E94" w:rsidRPr="005B0435" w:rsidRDefault="00DC07A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left w:val="nil"/>
              <w:right w:val="nil"/>
            </w:tcBorders>
            <w:noWrap/>
            <w:vAlign w:val="bottom"/>
          </w:tcPr>
          <w:p w14:paraId="6DE2B463" w14:textId="77777777" w:rsidR="00167E94" w:rsidRPr="005B0435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noWrap/>
            <w:vAlign w:val="bottom"/>
          </w:tcPr>
          <w:p w14:paraId="2D2F1C33" w14:textId="5D13E6E1" w:rsidR="00167E94" w:rsidRPr="005B0435" w:rsidRDefault="00EB77BA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67E94" w:rsidRPr="00CD7F65" w14:paraId="6361B17D" w14:textId="77777777" w:rsidTr="002E7C35">
        <w:tc>
          <w:tcPr>
            <w:tcW w:w="1824" w:type="pct"/>
            <w:noWrap/>
          </w:tcPr>
          <w:p w14:paraId="1CED633E" w14:textId="14789CFF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674" w:type="pct"/>
            <w:tcBorders>
              <w:left w:val="nil"/>
              <w:right w:val="nil"/>
            </w:tcBorders>
            <w:noWrap/>
            <w:vAlign w:val="bottom"/>
          </w:tcPr>
          <w:p w14:paraId="5A050F39" w14:textId="6C4DA971" w:rsidR="00167E94" w:rsidRPr="005B0435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40</w:t>
            </w:r>
            <w:r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071</w:t>
            </w: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0F25E569" w14:textId="77777777" w:rsidR="00167E94" w:rsidRPr="005B0435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3BDEAF9B" w14:textId="6D3C532A" w:rsidR="00167E94" w:rsidRPr="005B0435" w:rsidRDefault="00F30708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6,73</w:t>
            </w:r>
            <w:r w:rsidR="00BE551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6903AB91" w14:textId="77777777" w:rsidR="00167E94" w:rsidRPr="005B0435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noWrap/>
            <w:vAlign w:val="bottom"/>
          </w:tcPr>
          <w:p w14:paraId="4CD9C6D9" w14:textId="6E1A21A4" w:rsidR="00167E94" w:rsidRPr="005B0435" w:rsidRDefault="00DC07A4" w:rsidP="00DC07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left w:val="nil"/>
              <w:right w:val="nil"/>
            </w:tcBorders>
            <w:noWrap/>
            <w:vAlign w:val="bottom"/>
          </w:tcPr>
          <w:p w14:paraId="59AE3F42" w14:textId="77777777" w:rsidR="00167E94" w:rsidRPr="005B0435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  <w:noWrap/>
            <w:vAlign w:val="bottom"/>
          </w:tcPr>
          <w:p w14:paraId="0CBDAB4F" w14:textId="3F2EF1F1" w:rsidR="00167E94" w:rsidRPr="005B0435" w:rsidRDefault="00B31ECE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46,80</w:t>
            </w:r>
            <w:r w:rsidR="007334E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67E94" w:rsidRPr="00CD7F65" w14:paraId="2D9695F8" w14:textId="77777777" w:rsidTr="002E7C35">
        <w:tc>
          <w:tcPr>
            <w:tcW w:w="1824" w:type="pct"/>
            <w:noWrap/>
          </w:tcPr>
          <w:p w14:paraId="458F7724" w14:textId="4ADC7077" w:rsidR="00167E94" w:rsidRPr="003C47FE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674" w:type="pct"/>
            <w:tcBorders>
              <w:left w:val="nil"/>
              <w:right w:val="nil"/>
            </w:tcBorders>
            <w:noWrap/>
            <w:vAlign w:val="bottom"/>
          </w:tcPr>
          <w:p w14:paraId="2BDA81A3" w14:textId="77777777" w:rsidR="00167E94" w:rsidRPr="005B0435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78AC10B8" w14:textId="77777777" w:rsidR="00167E94" w:rsidRPr="005B0435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7C0A601F" w14:textId="77777777" w:rsidR="00167E94" w:rsidRPr="005B0435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35167A13" w14:textId="77777777" w:rsidR="00167E94" w:rsidRPr="005B0435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noWrap/>
            <w:vAlign w:val="bottom"/>
          </w:tcPr>
          <w:p w14:paraId="3A560BA3" w14:textId="77777777" w:rsidR="00167E94" w:rsidRPr="005B0435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noWrap/>
            <w:vAlign w:val="bottom"/>
          </w:tcPr>
          <w:p w14:paraId="120932CD" w14:textId="77777777" w:rsidR="00167E94" w:rsidRPr="005B0435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  <w:noWrap/>
            <w:vAlign w:val="bottom"/>
          </w:tcPr>
          <w:p w14:paraId="05EE9A00" w14:textId="77777777" w:rsidR="00167E94" w:rsidRPr="005B0435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7E94" w:rsidRPr="00CD7F65" w14:paraId="4D572345" w14:textId="77777777" w:rsidTr="002E7C35">
        <w:tc>
          <w:tcPr>
            <w:tcW w:w="1824" w:type="pct"/>
            <w:noWrap/>
          </w:tcPr>
          <w:p w14:paraId="29550589" w14:textId="324474FC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674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C21649" w14:textId="5A8B663E" w:rsidR="00167E94" w:rsidRPr="005B0435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6</w:t>
            </w:r>
            <w:r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311</w:t>
            </w: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59DDCD3A" w14:textId="77777777" w:rsidR="00167E94" w:rsidRPr="005B0435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2D171AB0" w14:textId="4175BAF1" w:rsidR="00167E94" w:rsidRPr="00F61C54" w:rsidRDefault="001B5BB3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="0073542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6A67AC00" w14:textId="77777777" w:rsidR="00167E94" w:rsidRPr="005B0435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3E6294" w14:textId="1C8D57D3" w:rsidR="00167E94" w:rsidRPr="005B0435" w:rsidRDefault="001B5BB3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1,098</w:t>
            </w:r>
          </w:p>
        </w:tc>
        <w:tc>
          <w:tcPr>
            <w:tcW w:w="145" w:type="pct"/>
            <w:tcBorders>
              <w:left w:val="nil"/>
              <w:right w:val="nil"/>
            </w:tcBorders>
            <w:noWrap/>
            <w:vAlign w:val="bottom"/>
          </w:tcPr>
          <w:p w14:paraId="425894CB" w14:textId="77777777" w:rsidR="00167E94" w:rsidRPr="005B0435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50FF18" w14:textId="5366215A" w:rsidR="00167E94" w:rsidRPr="005B0435" w:rsidRDefault="00B31ECE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7,92</w:t>
            </w:r>
            <w:r w:rsidR="007334E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67E94" w:rsidRPr="00CD7F65" w14:paraId="693D5091" w14:textId="77777777" w:rsidTr="002E7C35">
        <w:tc>
          <w:tcPr>
            <w:tcW w:w="1824" w:type="pct"/>
            <w:noWrap/>
          </w:tcPr>
          <w:p w14:paraId="35E306AA" w14:textId="77777777" w:rsidR="00167E94" w:rsidRPr="002060DA" w:rsidRDefault="00167E94" w:rsidP="00167E94">
            <w:pPr>
              <w:spacing w:line="240" w:lineRule="auto"/>
              <w:ind w:right="-6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60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1838411" w14:textId="566A3507" w:rsidR="00167E94" w:rsidRPr="005B0435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Pr="002E7C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144</w:t>
            </w: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0D6E77FD" w14:textId="77777777" w:rsidR="00167E94" w:rsidRPr="005B0435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  <w:noWrap/>
          </w:tcPr>
          <w:p w14:paraId="61FDE965" w14:textId="11CD77E2" w:rsidR="00167E94" w:rsidRPr="005B0435" w:rsidRDefault="001B5BB3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6,95</w:t>
            </w:r>
            <w:r w:rsidR="0073542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64EFA247" w14:textId="77777777" w:rsidR="00167E94" w:rsidRPr="005B0435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8316EC9" w14:textId="773FAC6A" w:rsidR="00167E94" w:rsidRPr="005B0435" w:rsidRDefault="001B5BB3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1,098</w:t>
            </w:r>
          </w:p>
        </w:tc>
        <w:tc>
          <w:tcPr>
            <w:tcW w:w="145" w:type="pct"/>
            <w:tcBorders>
              <w:left w:val="nil"/>
              <w:right w:val="nil"/>
            </w:tcBorders>
            <w:noWrap/>
            <w:vAlign w:val="bottom"/>
          </w:tcPr>
          <w:p w14:paraId="7B73EB8F" w14:textId="77777777" w:rsidR="00167E94" w:rsidRPr="005B0435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920C549" w14:textId="5F9B8291" w:rsidR="00167E94" w:rsidRPr="005B0435" w:rsidRDefault="00B31ECE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56,19</w:t>
            </w:r>
            <w:r w:rsidR="007334E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167E94" w:rsidRPr="00247382" w14:paraId="567785A6" w14:textId="77777777" w:rsidTr="00C06A54">
        <w:tc>
          <w:tcPr>
            <w:tcW w:w="1824" w:type="pct"/>
            <w:noWrap/>
          </w:tcPr>
          <w:p w14:paraId="3D852770" w14:textId="556C8F5E" w:rsidR="00167E94" w:rsidRPr="00B33F84" w:rsidRDefault="00167E94" w:rsidP="00167E94">
            <w:pPr>
              <w:tabs>
                <w:tab w:val="left" w:pos="540"/>
              </w:tabs>
              <w:spacing w:line="240" w:lineRule="auto"/>
              <w:ind w:right="-10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left w:val="nil"/>
              <w:right w:val="nil"/>
            </w:tcBorders>
            <w:noWrap/>
            <w:vAlign w:val="bottom"/>
          </w:tcPr>
          <w:p w14:paraId="3846D8D7" w14:textId="77777777" w:rsidR="00167E94" w:rsidRPr="00B33F84" w:rsidRDefault="00167E94" w:rsidP="00167E94">
            <w:pPr>
              <w:tabs>
                <w:tab w:val="left" w:pos="540"/>
              </w:tabs>
              <w:spacing w:line="240" w:lineRule="auto"/>
              <w:ind w:right="-10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10F99231" w14:textId="77777777" w:rsidR="00167E94" w:rsidRPr="00B33F84" w:rsidRDefault="00167E94" w:rsidP="00167E94">
            <w:pPr>
              <w:tabs>
                <w:tab w:val="left" w:pos="540"/>
              </w:tabs>
              <w:spacing w:line="240" w:lineRule="auto"/>
              <w:ind w:left="-102" w:right="-10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tcBorders>
              <w:left w:val="nil"/>
              <w:right w:val="nil"/>
            </w:tcBorders>
            <w:noWrap/>
            <w:vAlign w:val="bottom"/>
          </w:tcPr>
          <w:p w14:paraId="516A0C5C" w14:textId="77777777" w:rsidR="00167E94" w:rsidRPr="00B33F84" w:rsidRDefault="00167E94" w:rsidP="00167E94">
            <w:pPr>
              <w:tabs>
                <w:tab w:val="left" w:pos="540"/>
              </w:tabs>
              <w:spacing w:line="240" w:lineRule="auto"/>
              <w:ind w:right="-10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6C6905DA" w14:textId="77777777" w:rsidR="00167E94" w:rsidRPr="00B33F84" w:rsidRDefault="00167E94" w:rsidP="00167E94">
            <w:pPr>
              <w:tabs>
                <w:tab w:val="left" w:pos="540"/>
              </w:tabs>
              <w:spacing w:line="240" w:lineRule="auto"/>
              <w:ind w:left="-102" w:right="-10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noWrap/>
            <w:vAlign w:val="bottom"/>
          </w:tcPr>
          <w:p w14:paraId="141273A2" w14:textId="77777777" w:rsidR="00167E94" w:rsidRPr="00B33F84" w:rsidRDefault="00167E94" w:rsidP="00167E94">
            <w:pPr>
              <w:tabs>
                <w:tab w:val="left" w:pos="540"/>
                <w:tab w:val="decimal" w:pos="792"/>
              </w:tabs>
              <w:spacing w:line="240" w:lineRule="auto"/>
              <w:ind w:right="-10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noWrap/>
            <w:vAlign w:val="bottom"/>
          </w:tcPr>
          <w:p w14:paraId="22EAD602" w14:textId="77777777" w:rsidR="00167E94" w:rsidRPr="00B33F84" w:rsidRDefault="00167E94" w:rsidP="00167E94">
            <w:pPr>
              <w:tabs>
                <w:tab w:val="left" w:pos="540"/>
              </w:tabs>
              <w:spacing w:line="240" w:lineRule="auto"/>
              <w:ind w:left="-102" w:right="-10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  <w:noWrap/>
            <w:vAlign w:val="bottom"/>
          </w:tcPr>
          <w:p w14:paraId="2620E17F" w14:textId="77777777" w:rsidR="00167E94" w:rsidRPr="00B33F84" w:rsidRDefault="00167E94" w:rsidP="00167E94">
            <w:pPr>
              <w:tabs>
                <w:tab w:val="left" w:pos="540"/>
                <w:tab w:val="decimal" w:pos="792"/>
              </w:tabs>
              <w:spacing w:line="240" w:lineRule="auto"/>
              <w:ind w:right="-10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7E94" w:rsidRPr="00247382" w14:paraId="589DA696" w14:textId="77777777" w:rsidTr="00C06A54">
        <w:tc>
          <w:tcPr>
            <w:tcW w:w="1824" w:type="pct"/>
            <w:noWrap/>
          </w:tcPr>
          <w:p w14:paraId="28C10882" w14:textId="4EE70214" w:rsidR="00167E94" w:rsidRPr="00B070E9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74" w:type="pct"/>
            <w:tcBorders>
              <w:left w:val="nil"/>
              <w:right w:val="nil"/>
            </w:tcBorders>
            <w:noWrap/>
            <w:vAlign w:val="bottom"/>
          </w:tcPr>
          <w:p w14:paraId="107033ED" w14:textId="77777777" w:rsidR="00167E94" w:rsidRPr="002060DA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3B84D6A0" w14:textId="77777777" w:rsidR="00167E94" w:rsidRPr="002060DA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left w:val="nil"/>
              <w:right w:val="nil"/>
            </w:tcBorders>
            <w:noWrap/>
            <w:vAlign w:val="bottom"/>
          </w:tcPr>
          <w:p w14:paraId="722A958F" w14:textId="77777777" w:rsidR="00167E94" w:rsidRPr="002060DA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66B87C31" w14:textId="77777777" w:rsidR="00167E94" w:rsidRPr="002060DA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noWrap/>
            <w:vAlign w:val="bottom"/>
          </w:tcPr>
          <w:p w14:paraId="4E815DB5" w14:textId="77777777" w:rsidR="00167E94" w:rsidRPr="002060DA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noWrap/>
            <w:vAlign w:val="bottom"/>
          </w:tcPr>
          <w:p w14:paraId="53F4D6E6" w14:textId="77777777" w:rsidR="00167E94" w:rsidRPr="002060DA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  <w:noWrap/>
            <w:vAlign w:val="bottom"/>
          </w:tcPr>
          <w:p w14:paraId="72E50FD7" w14:textId="77777777" w:rsidR="00167E94" w:rsidRPr="002060DA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7E94" w:rsidRPr="00247382" w14:paraId="5FC1F1DE" w14:textId="77777777" w:rsidTr="00C06A54">
        <w:tc>
          <w:tcPr>
            <w:tcW w:w="1824" w:type="pct"/>
            <w:noWrap/>
          </w:tcPr>
          <w:p w14:paraId="424F1A34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74" w:type="pct"/>
            <w:noWrap/>
            <w:vAlign w:val="bottom"/>
          </w:tcPr>
          <w:p w14:paraId="6FAD221E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6002C1F2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64D7543A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33C723D1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79B5CE3B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noWrap/>
            <w:vAlign w:val="bottom"/>
          </w:tcPr>
          <w:p w14:paraId="4EB5AE4F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noWrap/>
            <w:vAlign w:val="bottom"/>
          </w:tcPr>
          <w:p w14:paraId="2AECF6B9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87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7E94" w:rsidRPr="00247382" w14:paraId="792336CF" w14:textId="77777777" w:rsidTr="00C06A54">
        <w:tc>
          <w:tcPr>
            <w:tcW w:w="1824" w:type="pct"/>
            <w:noWrap/>
          </w:tcPr>
          <w:p w14:paraId="1749AE5E" w14:textId="09C2F0B0" w:rsidR="00167E94" w:rsidRPr="003C47FE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</w:t>
            </w:r>
          </w:p>
        </w:tc>
        <w:tc>
          <w:tcPr>
            <w:tcW w:w="674" w:type="pct"/>
            <w:noWrap/>
            <w:vAlign w:val="bottom"/>
          </w:tcPr>
          <w:p w14:paraId="00B315F5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715E0841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3F6FA4EB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3916A1C4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3448A03D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noWrap/>
            <w:vAlign w:val="bottom"/>
          </w:tcPr>
          <w:p w14:paraId="61381B4D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noWrap/>
            <w:vAlign w:val="bottom"/>
          </w:tcPr>
          <w:p w14:paraId="407C3C54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87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7E94" w:rsidRPr="00247382" w14:paraId="71E5F0C3" w14:textId="77777777" w:rsidTr="00C06A54">
        <w:tc>
          <w:tcPr>
            <w:tcW w:w="1824" w:type="pct"/>
            <w:noWrap/>
          </w:tcPr>
          <w:p w14:paraId="2E68C99C" w14:textId="376C3990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เกิดขึ้นของลูกหนี้การค้า</w:t>
            </w:r>
          </w:p>
        </w:tc>
        <w:tc>
          <w:tcPr>
            <w:tcW w:w="674" w:type="pct"/>
            <w:noWrap/>
            <w:vAlign w:val="bottom"/>
          </w:tcPr>
          <w:p w14:paraId="050B3819" w14:textId="52F6C9C9" w:rsidR="00167E94" w:rsidRPr="003E4ABC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916</w:t>
            </w: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1A73C311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660F2E8D" w14:textId="60A7F82A" w:rsidR="00167E94" w:rsidRPr="003E4ABC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2E7C35">
              <w:rPr>
                <w:rFonts w:ascii="Angsana New" w:hAnsi="Angsana New"/>
                <w:sz w:val="30"/>
                <w:szCs w:val="30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</w:rPr>
              <w:t>347</w:t>
            </w:r>
            <w:r w:rsidRPr="002E7C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6F79CD15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2EBD941E" w14:textId="26E83C6D" w:rsidR="00167E94" w:rsidRPr="003E4ABC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left w:val="nil"/>
              <w:right w:val="nil"/>
            </w:tcBorders>
            <w:noWrap/>
            <w:vAlign w:val="bottom"/>
          </w:tcPr>
          <w:p w14:paraId="39E8158C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noWrap/>
            <w:vAlign w:val="bottom"/>
          </w:tcPr>
          <w:p w14:paraId="178F5CC0" w14:textId="3662DAEB" w:rsidR="00167E94" w:rsidRPr="003E4ABC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569</w:t>
            </w:r>
          </w:p>
        </w:tc>
      </w:tr>
      <w:tr w:rsidR="00167E94" w:rsidRPr="00247382" w14:paraId="6EEE2852" w14:textId="77777777" w:rsidTr="00C06A54">
        <w:tc>
          <w:tcPr>
            <w:tcW w:w="1824" w:type="pct"/>
            <w:noWrap/>
          </w:tcPr>
          <w:p w14:paraId="103325EE" w14:textId="2EAA1CBF" w:rsidR="00167E9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</w:t>
            </w:r>
          </w:p>
        </w:tc>
        <w:tc>
          <w:tcPr>
            <w:tcW w:w="674" w:type="pct"/>
            <w:noWrap/>
            <w:vAlign w:val="bottom"/>
          </w:tcPr>
          <w:p w14:paraId="1542C5F3" w14:textId="77777777" w:rsidR="00167E94" w:rsidRPr="004B5E68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3DB0AE61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3E1E946F" w14:textId="77777777" w:rsidR="00167E94" w:rsidRPr="004B5E68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36312DF5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17BCDC5C" w14:textId="77777777" w:rsidR="00167E94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noWrap/>
            <w:vAlign w:val="bottom"/>
          </w:tcPr>
          <w:p w14:paraId="435E6C6B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noWrap/>
            <w:vAlign w:val="bottom"/>
          </w:tcPr>
          <w:p w14:paraId="18722B27" w14:textId="77777777" w:rsidR="00167E94" w:rsidRPr="004B5E68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7E94" w:rsidRPr="00247382" w14:paraId="0EDEA7EE" w14:textId="77777777" w:rsidTr="00C06A54">
        <w:tc>
          <w:tcPr>
            <w:tcW w:w="1824" w:type="pct"/>
            <w:noWrap/>
          </w:tcPr>
          <w:p w14:paraId="6E65DA41" w14:textId="4F1D975D" w:rsidR="00167E9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เกิดขึ้นของรายได้ค้างรับ</w:t>
            </w:r>
          </w:p>
        </w:tc>
        <w:tc>
          <w:tcPr>
            <w:tcW w:w="674" w:type="pct"/>
            <w:noWrap/>
            <w:vAlign w:val="bottom"/>
          </w:tcPr>
          <w:p w14:paraId="5472D61D" w14:textId="0975417E" w:rsidR="00167E94" w:rsidRPr="004B5E68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548D02F5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40B74479" w14:textId="725E2343" w:rsidR="00167E94" w:rsidRPr="004B5E68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844</w:t>
            </w: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51CABD22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69C69FC2" w14:textId="207BACCA" w:rsidR="00167E94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2E7C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left w:val="nil"/>
              <w:right w:val="nil"/>
            </w:tcBorders>
            <w:noWrap/>
            <w:vAlign w:val="bottom"/>
          </w:tcPr>
          <w:p w14:paraId="03EBD096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noWrap/>
            <w:vAlign w:val="bottom"/>
          </w:tcPr>
          <w:p w14:paraId="08ADCEAE" w14:textId="43A08724" w:rsidR="00167E94" w:rsidRPr="004B5E68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844</w:t>
            </w:r>
          </w:p>
        </w:tc>
      </w:tr>
      <w:tr w:rsidR="00167E94" w:rsidRPr="00247382" w14:paraId="1D7D3906" w14:textId="77777777" w:rsidTr="00C06A54">
        <w:tc>
          <w:tcPr>
            <w:tcW w:w="1824" w:type="pct"/>
            <w:noWrap/>
          </w:tcPr>
          <w:p w14:paraId="1D525FD4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674" w:type="pct"/>
            <w:noWrap/>
            <w:vAlign w:val="bottom"/>
          </w:tcPr>
          <w:p w14:paraId="7C330C92" w14:textId="006D4E0B" w:rsidR="00167E94" w:rsidRPr="003E4ABC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349</w:t>
            </w: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4D7644F5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4D405806" w14:textId="7C57A6ED" w:rsidR="00167E94" w:rsidRPr="003E4ABC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2E7C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387DC309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4BAFF67A" w14:textId="49ABD55F" w:rsidR="00167E94" w:rsidRPr="003E4ABC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left w:val="nil"/>
              <w:right w:val="nil"/>
            </w:tcBorders>
            <w:noWrap/>
            <w:vAlign w:val="bottom"/>
          </w:tcPr>
          <w:p w14:paraId="388F87BA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noWrap/>
            <w:vAlign w:val="bottom"/>
          </w:tcPr>
          <w:p w14:paraId="7556C980" w14:textId="60258BE1" w:rsidR="00167E94" w:rsidRPr="003E4ABC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349</w:t>
            </w:r>
          </w:p>
        </w:tc>
      </w:tr>
      <w:tr w:rsidR="00167E94" w:rsidRPr="00CD7F65" w14:paraId="215EF4EB" w14:textId="77777777" w:rsidTr="00C06A54">
        <w:tc>
          <w:tcPr>
            <w:tcW w:w="1824" w:type="pct"/>
            <w:noWrap/>
          </w:tcPr>
          <w:p w14:paraId="68016907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674" w:type="pct"/>
            <w:noWrap/>
            <w:vAlign w:val="bottom"/>
          </w:tcPr>
          <w:p w14:paraId="1927272F" w14:textId="1B7425EF" w:rsidR="00167E94" w:rsidRPr="003E4ABC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0E16F04C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210D4C42" w14:textId="51E00A94" w:rsidR="00167E94" w:rsidRPr="003E4ABC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5</w:t>
            </w:r>
            <w:r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789</w:t>
            </w: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16333FBE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noWrap/>
            <w:vAlign w:val="bottom"/>
          </w:tcPr>
          <w:p w14:paraId="4721259A" w14:textId="1B02B7EB" w:rsidR="00167E94" w:rsidRPr="003E4ABC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2E7C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left w:val="nil"/>
              <w:right w:val="nil"/>
            </w:tcBorders>
            <w:noWrap/>
            <w:vAlign w:val="bottom"/>
          </w:tcPr>
          <w:p w14:paraId="5DAC6D05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  <w:noWrap/>
            <w:vAlign w:val="bottom"/>
          </w:tcPr>
          <w:p w14:paraId="3ADF3E1F" w14:textId="52567847" w:rsidR="00167E94" w:rsidRPr="003E4ABC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40</w:t>
            </w:r>
            <w:r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071</w:t>
            </w:r>
          </w:p>
        </w:tc>
      </w:tr>
      <w:tr w:rsidR="00167E94" w:rsidRPr="00CD7F65" w14:paraId="100B43CC" w14:textId="77777777" w:rsidTr="00C06A54">
        <w:tc>
          <w:tcPr>
            <w:tcW w:w="1824" w:type="pct"/>
            <w:noWrap/>
          </w:tcPr>
          <w:p w14:paraId="4217B520" w14:textId="32DC0B9E" w:rsidR="00167E94" w:rsidRPr="003C47FE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674" w:type="pct"/>
            <w:noWrap/>
            <w:vAlign w:val="bottom"/>
          </w:tcPr>
          <w:p w14:paraId="228C6797" w14:textId="77777777" w:rsidR="00167E94" w:rsidRPr="003E4ABC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7F6ED2F5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59A00FAB" w14:textId="77777777" w:rsidR="00167E94" w:rsidRPr="003E4ABC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6C85E6F7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noWrap/>
            <w:vAlign w:val="bottom"/>
          </w:tcPr>
          <w:p w14:paraId="67FA7562" w14:textId="77777777" w:rsidR="00167E94" w:rsidRPr="003E4ABC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noWrap/>
            <w:vAlign w:val="bottom"/>
          </w:tcPr>
          <w:p w14:paraId="0E7620EC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  <w:noWrap/>
            <w:vAlign w:val="bottom"/>
          </w:tcPr>
          <w:p w14:paraId="64D9BBEC" w14:textId="77777777" w:rsidR="00167E94" w:rsidRPr="003E4ABC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7E94" w:rsidRPr="00CD7F65" w14:paraId="78B4BBAE" w14:textId="77777777" w:rsidTr="00C06A54">
        <w:tc>
          <w:tcPr>
            <w:tcW w:w="1824" w:type="pct"/>
            <w:noWrap/>
          </w:tcPr>
          <w:p w14:paraId="52E6A40D" w14:textId="4A232479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674" w:type="pct"/>
            <w:noWrap/>
            <w:vAlign w:val="bottom"/>
          </w:tcPr>
          <w:p w14:paraId="753067E7" w14:textId="5A5127B0" w:rsidR="00167E94" w:rsidRPr="003E4ABC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041</w:t>
            </w: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5D0EF94F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227F3739" w14:textId="766C7A5A" w:rsidR="00167E94" w:rsidRPr="00F61C54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2E7C35">
              <w:rPr>
                <w:rFonts w:ascii="Angsana New" w:hAnsi="Angsana New"/>
                <w:sz w:val="30"/>
                <w:szCs w:val="30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</w:rPr>
              <w:t>376</w:t>
            </w:r>
            <w:r w:rsidRPr="002E7C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0576524A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3F866C" w14:textId="3A9ED2B8" w:rsidR="00167E94" w:rsidRPr="003E4ABC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</w:t>
            </w:r>
            <w:r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145" w:type="pct"/>
            <w:tcBorders>
              <w:left w:val="nil"/>
              <w:right w:val="nil"/>
            </w:tcBorders>
            <w:noWrap/>
            <w:vAlign w:val="bottom"/>
          </w:tcPr>
          <w:p w14:paraId="4B14B726" w14:textId="77777777" w:rsidR="00167E94" w:rsidRPr="00F61C54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4C30571" w14:textId="7A06B8C7" w:rsidR="00167E94" w:rsidRPr="003E4ABC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6</w:t>
            </w:r>
            <w:r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311</w:t>
            </w:r>
          </w:p>
        </w:tc>
      </w:tr>
      <w:tr w:rsidR="00167E94" w:rsidRPr="00CD7F65" w14:paraId="64E8E91D" w14:textId="77777777">
        <w:tc>
          <w:tcPr>
            <w:tcW w:w="1824" w:type="pct"/>
            <w:noWrap/>
          </w:tcPr>
          <w:p w14:paraId="4890F753" w14:textId="77777777" w:rsidR="00167E94" w:rsidRPr="002060DA" w:rsidRDefault="00167E94" w:rsidP="00167E94">
            <w:pPr>
              <w:spacing w:line="240" w:lineRule="auto"/>
              <w:ind w:right="-6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60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C6D0164" w14:textId="6EEBA59F" w:rsidR="00167E94" w:rsidRPr="003E4ABC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588</w:t>
            </w: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7CDB5C26" w14:textId="77777777" w:rsidR="00167E94" w:rsidRPr="003E4ABC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  <w:noWrap/>
          </w:tcPr>
          <w:p w14:paraId="066B23B5" w14:textId="613DC45D" w:rsidR="00167E94" w:rsidRPr="003E4ABC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2E7C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910</w:t>
            </w: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57457AA5" w14:textId="77777777" w:rsidR="00167E94" w:rsidRPr="003E4ABC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F7EE602" w14:textId="19A30A84" w:rsidR="00167E94" w:rsidRPr="003E4ABC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2E7C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646</w:t>
            </w:r>
          </w:p>
        </w:tc>
        <w:tc>
          <w:tcPr>
            <w:tcW w:w="145" w:type="pct"/>
            <w:tcBorders>
              <w:left w:val="nil"/>
              <w:right w:val="nil"/>
            </w:tcBorders>
            <w:noWrap/>
            <w:vAlign w:val="bottom"/>
          </w:tcPr>
          <w:p w14:paraId="624A9AF0" w14:textId="77777777" w:rsidR="00167E94" w:rsidRPr="003E4ABC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326DC93" w14:textId="1ED71E8E" w:rsidR="00167E94" w:rsidRPr="003E4ABC" w:rsidRDefault="00167E94" w:rsidP="00167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Pr="002E7C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144</w:t>
            </w:r>
          </w:p>
        </w:tc>
      </w:tr>
    </w:tbl>
    <w:p w14:paraId="713CEA4E" w14:textId="77777777" w:rsidR="008D6A58" w:rsidRPr="008D6A58" w:rsidRDefault="008D6A58" w:rsidP="008D6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0"/>
        <w:rPr>
          <w:rFonts w:ascii="Angsana New" w:hAnsi="Angsana New"/>
          <w:sz w:val="30"/>
          <w:szCs w:val="30"/>
        </w:rPr>
      </w:pPr>
    </w:p>
    <w:p w14:paraId="1D3B0112" w14:textId="29DBED63" w:rsidR="00D5227B" w:rsidRDefault="00D5227B" w:rsidP="00D00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08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24B24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สินทรัพย์ภาษีเงินได้รอการตัดบัญชีที่ยังไม่ได้รับรู้</w:t>
      </w:r>
    </w:p>
    <w:p w14:paraId="7BA4CE40" w14:textId="77777777" w:rsidR="00D5227B" w:rsidRPr="00F3521E" w:rsidRDefault="00D5227B" w:rsidP="002C2E59">
      <w:pPr>
        <w:tabs>
          <w:tab w:val="left" w:pos="540"/>
        </w:tabs>
        <w:spacing w:line="240" w:lineRule="auto"/>
        <w:ind w:right="-1080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4"/>
        <w:gridCol w:w="1261"/>
        <w:gridCol w:w="270"/>
        <w:gridCol w:w="1350"/>
        <w:gridCol w:w="270"/>
        <w:gridCol w:w="1260"/>
        <w:gridCol w:w="270"/>
        <w:gridCol w:w="1265"/>
      </w:tblGrid>
      <w:tr w:rsidR="008C22B3" w:rsidRPr="00247382" w14:paraId="48D17293" w14:textId="77777777" w:rsidTr="008C22B3">
        <w:tc>
          <w:tcPr>
            <w:tcW w:w="18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B181B8" w14:textId="77777777" w:rsidR="008C22B3" w:rsidRPr="00BC4A3B" w:rsidRDefault="008C22B3" w:rsidP="000565FF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9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9349DBC" w14:textId="32306E8F" w:rsidR="008C22B3" w:rsidRPr="00BC4A3B" w:rsidRDefault="008C22B3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940EFD" w14:textId="77777777" w:rsidR="008C22B3" w:rsidRPr="00BC4A3B" w:rsidRDefault="008C22B3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3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050FC3A6" w14:textId="77777777" w:rsidR="008C22B3" w:rsidRPr="00BC4A3B" w:rsidRDefault="008C22B3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681C" w:rsidRPr="00247382" w14:paraId="6CDF21E3" w14:textId="77777777" w:rsidTr="008C22B3">
        <w:tc>
          <w:tcPr>
            <w:tcW w:w="18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2555E0" w14:textId="77777777" w:rsidR="00DA681C" w:rsidRPr="00BC4A3B" w:rsidRDefault="00DA681C" w:rsidP="00DA681C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right w:val="nil"/>
            </w:tcBorders>
            <w:noWrap/>
          </w:tcPr>
          <w:p w14:paraId="015C2CD3" w14:textId="1D2EEEEB" w:rsidR="00DA681C" w:rsidRPr="00BC4A3B" w:rsidRDefault="004B5E68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 w:rsidR="00167E9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83041D7" w14:textId="77777777" w:rsidR="00DA681C" w:rsidRPr="00BC4A3B" w:rsidRDefault="00DA681C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nil"/>
              <w:left w:val="nil"/>
              <w:right w:val="nil"/>
            </w:tcBorders>
            <w:noWrap/>
          </w:tcPr>
          <w:p w14:paraId="7E5AAEDE" w14:textId="3EBFBE60" w:rsidR="00DA681C" w:rsidRPr="00BC4A3B" w:rsidRDefault="004B5E68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 w:rsidR="00167E9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7F3772D" w14:textId="77777777" w:rsidR="00DA681C" w:rsidRPr="00BC4A3B" w:rsidRDefault="00DA681C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nil"/>
              <w:left w:val="nil"/>
              <w:right w:val="nil"/>
            </w:tcBorders>
            <w:noWrap/>
          </w:tcPr>
          <w:p w14:paraId="522FF55A" w14:textId="6848CCA9" w:rsidR="00DA681C" w:rsidRPr="00BC4A3B" w:rsidRDefault="004B5E68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 w:rsidR="00167E9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4E46F37" w14:textId="77777777" w:rsidR="00DA681C" w:rsidRPr="00BC4A3B" w:rsidRDefault="00DA681C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nil"/>
              <w:left w:val="nil"/>
              <w:right w:val="nil"/>
            </w:tcBorders>
            <w:noWrap/>
          </w:tcPr>
          <w:p w14:paraId="1A8B4B94" w14:textId="79DE8C81" w:rsidR="00DA681C" w:rsidRPr="00BC4A3B" w:rsidRDefault="004B5E68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 w:rsidR="00167E9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A681C" w:rsidRPr="00247382" w14:paraId="0B623147" w14:textId="77777777" w:rsidTr="001A080F">
        <w:tc>
          <w:tcPr>
            <w:tcW w:w="182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723F95A" w14:textId="77777777" w:rsidR="00DA681C" w:rsidRPr="00BC4A3B" w:rsidRDefault="00DA681C" w:rsidP="00DA681C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6" w:type="pct"/>
            <w:gridSpan w:val="7"/>
            <w:tcBorders>
              <w:top w:val="nil"/>
              <w:left w:val="nil"/>
              <w:right w:val="nil"/>
            </w:tcBorders>
            <w:noWrap/>
            <w:vAlign w:val="bottom"/>
          </w:tcPr>
          <w:p w14:paraId="4A21BD26" w14:textId="62B79CF9" w:rsidR="00DA681C" w:rsidRPr="00BC4A3B" w:rsidRDefault="00DA681C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681C" w:rsidRPr="00247382" w14:paraId="076842CA" w14:textId="77777777" w:rsidTr="008C22B3">
        <w:tc>
          <w:tcPr>
            <w:tcW w:w="1824" w:type="pct"/>
            <w:noWrap/>
          </w:tcPr>
          <w:p w14:paraId="35DC00FC" w14:textId="338323BB" w:rsidR="00DA681C" w:rsidRPr="002060DA" w:rsidRDefault="00DA681C" w:rsidP="00DA681C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60DA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674" w:type="pct"/>
            <w:tcBorders>
              <w:left w:val="nil"/>
              <w:right w:val="nil"/>
            </w:tcBorders>
            <w:noWrap/>
            <w:vAlign w:val="bottom"/>
          </w:tcPr>
          <w:p w14:paraId="541EA0E8" w14:textId="77777777" w:rsidR="00DA681C" w:rsidRPr="002060DA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360FCA8F" w14:textId="77777777" w:rsidR="00DA681C" w:rsidRPr="002060DA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left w:val="nil"/>
              <w:right w:val="nil"/>
            </w:tcBorders>
            <w:noWrap/>
            <w:vAlign w:val="bottom"/>
          </w:tcPr>
          <w:p w14:paraId="16DAA778" w14:textId="77777777" w:rsidR="00DA681C" w:rsidRPr="002060DA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5D576010" w14:textId="77777777" w:rsidR="00DA681C" w:rsidRPr="002060DA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noWrap/>
            <w:vAlign w:val="bottom"/>
          </w:tcPr>
          <w:p w14:paraId="7C0D2BDD" w14:textId="77777777" w:rsidR="00DA681C" w:rsidRPr="002060DA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2058A643" w14:textId="77777777" w:rsidR="00DA681C" w:rsidRPr="002060DA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noWrap/>
            <w:vAlign w:val="bottom"/>
          </w:tcPr>
          <w:p w14:paraId="03EF1E40" w14:textId="77777777" w:rsidR="00DA681C" w:rsidRPr="002060DA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C35" w:rsidRPr="00247382" w14:paraId="66569923" w14:textId="77777777" w:rsidTr="008C22B3">
        <w:tc>
          <w:tcPr>
            <w:tcW w:w="1824" w:type="pct"/>
            <w:noWrap/>
          </w:tcPr>
          <w:p w14:paraId="4D6208D4" w14:textId="29C35E0B" w:rsidR="002E7C35" w:rsidRPr="002060DA" w:rsidRDefault="002E7C35" w:rsidP="002E7C35">
            <w:pPr>
              <w:spacing w:line="240" w:lineRule="auto"/>
              <w:ind w:left="-15" w:right="-662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060DA">
              <w:rPr>
                <w:rFonts w:ascii="Angsana New" w:hAnsi="Angsana New" w:hint="cs"/>
                <w:sz w:val="30"/>
                <w:szCs w:val="30"/>
                <w:cs/>
              </w:rPr>
              <w:t>ค่าเผื่อขาดทุนจากการลดมูลค่า</w:t>
            </w:r>
          </w:p>
        </w:tc>
        <w:tc>
          <w:tcPr>
            <w:tcW w:w="674" w:type="pct"/>
            <w:tcBorders>
              <w:left w:val="nil"/>
              <w:right w:val="nil"/>
            </w:tcBorders>
            <w:noWrap/>
            <w:vAlign w:val="bottom"/>
          </w:tcPr>
          <w:p w14:paraId="44F97F49" w14:textId="77777777" w:rsidR="002E7C35" w:rsidRPr="002E7C35" w:rsidRDefault="002E7C35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3294FE4B" w14:textId="77777777" w:rsidR="002E7C35" w:rsidRPr="002E7C35" w:rsidRDefault="002E7C35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left w:val="nil"/>
              <w:right w:val="nil"/>
            </w:tcBorders>
            <w:noWrap/>
            <w:vAlign w:val="bottom"/>
          </w:tcPr>
          <w:p w14:paraId="18EC56DE" w14:textId="77777777" w:rsidR="002E7C35" w:rsidRPr="002E7C35" w:rsidRDefault="002E7C35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3DCD5166" w14:textId="77777777" w:rsidR="002E7C35" w:rsidRPr="002E7C35" w:rsidRDefault="002E7C35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noWrap/>
            <w:vAlign w:val="bottom"/>
          </w:tcPr>
          <w:p w14:paraId="08B88C3A" w14:textId="77777777" w:rsidR="002E7C35" w:rsidRPr="002E7C35" w:rsidRDefault="002E7C35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2AE83C34" w14:textId="77777777" w:rsidR="002E7C35" w:rsidRPr="002060DA" w:rsidRDefault="002E7C35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noWrap/>
            <w:vAlign w:val="bottom"/>
          </w:tcPr>
          <w:p w14:paraId="2A5A5409" w14:textId="77777777" w:rsidR="002E7C35" w:rsidRPr="002060DA" w:rsidRDefault="002E7C35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0851" w:rsidRPr="00247382" w14:paraId="7858EE03" w14:textId="77777777" w:rsidTr="002E7C35">
        <w:tc>
          <w:tcPr>
            <w:tcW w:w="1824" w:type="pct"/>
            <w:noWrap/>
          </w:tcPr>
          <w:p w14:paraId="45D6E213" w14:textId="1A39697E" w:rsidR="00150851" w:rsidRPr="00652F52" w:rsidRDefault="00150851" w:rsidP="00150851">
            <w:pPr>
              <w:spacing w:line="240" w:lineRule="auto"/>
              <w:ind w:left="255" w:right="-662" w:firstLine="15"/>
              <w:rPr>
                <w:rFonts w:ascii="Angsana New" w:hAnsi="Angsana New"/>
                <w:sz w:val="30"/>
                <w:szCs w:val="30"/>
              </w:rPr>
            </w:pPr>
            <w:r w:rsidRPr="002060DA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674" w:type="pct"/>
            <w:noWrap/>
            <w:vAlign w:val="bottom"/>
          </w:tcPr>
          <w:p w14:paraId="5FABD090" w14:textId="61066002" w:rsidR="00150851" w:rsidRPr="002E7C35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</w:t>
            </w:r>
            <w:r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728</w:t>
            </w: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5D6D0019" w14:textId="77777777" w:rsidR="00150851" w:rsidRPr="002E7C35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39A9AC7A" w14:textId="158A6E60" w:rsidR="00150851" w:rsidRPr="002E7C35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</w:t>
            </w:r>
            <w:r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728</w:t>
            </w: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3D4AA5A7" w14:textId="77777777" w:rsidR="00150851" w:rsidRPr="002E7C35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noWrap/>
            <w:vAlign w:val="bottom"/>
          </w:tcPr>
          <w:p w14:paraId="73C1CFA2" w14:textId="426DA6F1" w:rsidR="00150851" w:rsidRPr="002E7C35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</w:t>
            </w:r>
            <w:r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728</w:t>
            </w: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6D475D21" w14:textId="77777777" w:rsidR="00150851" w:rsidRPr="001455BD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65CCAEC0" w14:textId="06D7DD14" w:rsidR="00150851" w:rsidRPr="001455BD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</w:t>
            </w:r>
            <w:r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728</w:t>
            </w:r>
          </w:p>
        </w:tc>
      </w:tr>
      <w:tr w:rsidR="00150851" w:rsidRPr="00247382" w14:paraId="4B227CBA" w14:textId="77777777" w:rsidTr="002E7C35">
        <w:tc>
          <w:tcPr>
            <w:tcW w:w="1824" w:type="pct"/>
            <w:noWrap/>
          </w:tcPr>
          <w:p w14:paraId="79228854" w14:textId="49415730" w:rsidR="00150851" w:rsidRDefault="00150851" w:rsidP="00150851">
            <w:pPr>
              <w:spacing w:line="240" w:lineRule="auto"/>
              <w:ind w:right="-6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060DA">
              <w:rPr>
                <w:rFonts w:ascii="Angsana New" w:hAnsi="Angsana New" w:hint="cs"/>
                <w:sz w:val="30"/>
                <w:szCs w:val="30"/>
                <w:cs/>
              </w:rPr>
              <w:t>ค่าเผื่อขาดทุนจากการ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674" w:type="pct"/>
            <w:noWrap/>
            <w:vAlign w:val="bottom"/>
          </w:tcPr>
          <w:p w14:paraId="3CD4E64B" w14:textId="77777777" w:rsidR="00150851" w:rsidRPr="002E7C35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4E9394C0" w14:textId="77777777" w:rsidR="00150851" w:rsidRPr="002E7C35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0EBE6ADC" w14:textId="77777777" w:rsidR="00150851" w:rsidRPr="002E7C35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3A163CFC" w14:textId="77777777" w:rsidR="00150851" w:rsidRPr="002E7C35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noWrap/>
            <w:vAlign w:val="bottom"/>
          </w:tcPr>
          <w:p w14:paraId="022E58D5" w14:textId="77777777" w:rsidR="00150851" w:rsidRPr="002E7C35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47128938" w14:textId="77777777" w:rsidR="00150851" w:rsidRPr="001455BD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2D26F8C6" w14:textId="77777777" w:rsidR="00150851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851" w:rsidRPr="00247382" w14:paraId="57F3AA64" w14:textId="77777777" w:rsidTr="002E7C35">
        <w:tc>
          <w:tcPr>
            <w:tcW w:w="1824" w:type="pct"/>
            <w:noWrap/>
          </w:tcPr>
          <w:p w14:paraId="06AFE95F" w14:textId="0C654CBD" w:rsidR="00150851" w:rsidRPr="002060DA" w:rsidRDefault="00150851" w:rsidP="00150851">
            <w:pPr>
              <w:spacing w:line="240" w:lineRule="auto"/>
              <w:ind w:left="255" w:right="-662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2060DA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74" w:type="pct"/>
            <w:noWrap/>
            <w:vAlign w:val="bottom"/>
          </w:tcPr>
          <w:p w14:paraId="259893CA" w14:textId="4C9E1C25" w:rsidR="00150851" w:rsidRPr="002E7C35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337</w:t>
            </w:r>
            <w:r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696A81A6" w14:textId="77777777" w:rsidR="00150851" w:rsidRPr="002E7C35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35FCB245" w14:textId="2A29B2B4" w:rsidR="00150851" w:rsidRPr="002E7C35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337</w:t>
            </w:r>
            <w:r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3A4FC94C" w14:textId="77777777" w:rsidR="00150851" w:rsidRPr="002E7C35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noWrap/>
            <w:vAlign w:val="bottom"/>
          </w:tcPr>
          <w:p w14:paraId="21EA4659" w14:textId="03AA4E4F" w:rsidR="00150851" w:rsidRPr="002E7C35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337</w:t>
            </w:r>
            <w:r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339980BA" w14:textId="77777777" w:rsidR="00150851" w:rsidRPr="001455BD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22EC227C" w14:textId="65E2CEB3" w:rsidR="00150851" w:rsidRPr="002068F7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337</w:t>
            </w:r>
            <w:r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267</w:t>
            </w:r>
          </w:p>
        </w:tc>
      </w:tr>
      <w:tr w:rsidR="00150851" w:rsidRPr="00247382" w14:paraId="1191E972" w14:textId="77777777" w:rsidTr="002E7C35">
        <w:tc>
          <w:tcPr>
            <w:tcW w:w="1824" w:type="pct"/>
            <w:noWrap/>
          </w:tcPr>
          <w:p w14:paraId="1330715F" w14:textId="4B7B74C5" w:rsidR="00150851" w:rsidRDefault="00150851" w:rsidP="00150851">
            <w:pPr>
              <w:spacing w:line="240" w:lineRule="auto"/>
              <w:ind w:right="-662"/>
              <w:rPr>
                <w:rFonts w:ascii="Angsana New" w:hAnsi="Angsana New"/>
                <w:sz w:val="30"/>
                <w:szCs w:val="30"/>
              </w:rPr>
            </w:pPr>
            <w:r w:rsidRPr="00D5267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52676">
              <w:rPr>
                <w:rFonts w:ascii="Angsana New" w:hAnsi="Angsana New" w:hint="cs"/>
                <w:sz w:val="30"/>
                <w:szCs w:val="30"/>
                <w:cs/>
              </w:rPr>
              <w:t>ค่าเผื่อขาดทุนจากการด้อยค่า</w:t>
            </w:r>
          </w:p>
        </w:tc>
        <w:tc>
          <w:tcPr>
            <w:tcW w:w="674" w:type="pct"/>
            <w:noWrap/>
            <w:vAlign w:val="bottom"/>
          </w:tcPr>
          <w:p w14:paraId="447A07B4" w14:textId="77777777" w:rsidR="00150851" w:rsidRPr="002E7C35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18865517" w14:textId="77777777" w:rsidR="00150851" w:rsidRPr="002E7C35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747B1EE1" w14:textId="77777777" w:rsidR="00150851" w:rsidRPr="002E7C35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325CA18A" w14:textId="77777777" w:rsidR="00150851" w:rsidRPr="002E7C35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noWrap/>
            <w:vAlign w:val="bottom"/>
          </w:tcPr>
          <w:p w14:paraId="26ADF217" w14:textId="77777777" w:rsidR="00150851" w:rsidRPr="002E7C35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7A2D36B7" w14:textId="77777777" w:rsidR="00150851" w:rsidRPr="001455BD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33990CEF" w14:textId="77777777" w:rsidR="00150851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851" w:rsidRPr="00247382" w14:paraId="1075A772" w14:textId="77777777" w:rsidTr="002E7C35">
        <w:tc>
          <w:tcPr>
            <w:tcW w:w="1824" w:type="pct"/>
            <w:noWrap/>
          </w:tcPr>
          <w:p w14:paraId="5DF7849A" w14:textId="6EAF10B6" w:rsidR="00150851" w:rsidRPr="00652F52" w:rsidRDefault="00150851" w:rsidP="00150851">
            <w:pPr>
              <w:spacing w:line="240" w:lineRule="auto"/>
              <w:ind w:left="255" w:right="-662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D52676">
              <w:rPr>
                <w:rFonts w:ascii="Angsana New" w:hAnsi="Angsana New" w:hint="cs"/>
                <w:sz w:val="30"/>
                <w:szCs w:val="30"/>
                <w:cs/>
              </w:rPr>
              <w:t>ดิน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060DA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674" w:type="pct"/>
            <w:noWrap/>
            <w:vAlign w:val="bottom"/>
          </w:tcPr>
          <w:p w14:paraId="7BA6FD81" w14:textId="68AA951A" w:rsidR="00150851" w:rsidRPr="002E7C35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149</w:t>
            </w:r>
            <w:r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50583DD7" w14:textId="77777777" w:rsidR="00150851" w:rsidRPr="002E7C35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6449443C" w14:textId="0F2EFE57" w:rsidR="00150851" w:rsidRPr="002E7C35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149</w:t>
            </w:r>
            <w:r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69CB978C" w14:textId="77777777" w:rsidR="00150851" w:rsidRPr="002E7C35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noWrap/>
            <w:vAlign w:val="bottom"/>
          </w:tcPr>
          <w:p w14:paraId="4281C953" w14:textId="378AEF9C" w:rsidR="00150851" w:rsidRPr="002E7C35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149</w:t>
            </w:r>
            <w:r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08154B79" w14:textId="77777777" w:rsidR="00150851" w:rsidRPr="001455BD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33FD1E06" w14:textId="0437378D" w:rsidR="00150851" w:rsidRPr="001455BD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149</w:t>
            </w:r>
            <w:r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552</w:t>
            </w:r>
          </w:p>
        </w:tc>
      </w:tr>
      <w:tr w:rsidR="00150851" w:rsidRPr="00CD7F65" w14:paraId="64186106" w14:textId="77777777" w:rsidTr="002E7C35">
        <w:tc>
          <w:tcPr>
            <w:tcW w:w="1824" w:type="pct"/>
            <w:noWrap/>
          </w:tcPr>
          <w:p w14:paraId="2EDF5BA4" w14:textId="34E3B1A6" w:rsidR="00150851" w:rsidRPr="002060DA" w:rsidRDefault="00150851" w:rsidP="00150851">
            <w:pPr>
              <w:spacing w:line="240" w:lineRule="auto"/>
              <w:ind w:right="-6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60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noWrap/>
          </w:tcPr>
          <w:p w14:paraId="49CB70E1" w14:textId="7326E23B" w:rsidR="00150851" w:rsidRPr="002E7C35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491</w:t>
            </w:r>
            <w:r w:rsidRPr="002E7C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547</w:t>
            </w: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1CB63A76" w14:textId="77777777" w:rsidR="00150851" w:rsidRPr="002E7C35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  <w:noWrap/>
          </w:tcPr>
          <w:p w14:paraId="15ED88BA" w14:textId="6350A068" w:rsidR="00150851" w:rsidRPr="002E7C35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491</w:t>
            </w:r>
            <w:r w:rsidRPr="002E7C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547</w:t>
            </w: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54A30277" w14:textId="77777777" w:rsidR="00150851" w:rsidRPr="002E7C35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noWrap/>
          </w:tcPr>
          <w:p w14:paraId="0CA2603B" w14:textId="68171560" w:rsidR="00150851" w:rsidRPr="002E7C35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491</w:t>
            </w:r>
            <w:r w:rsidRPr="002E7C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547</w:t>
            </w:r>
          </w:p>
        </w:tc>
        <w:tc>
          <w:tcPr>
            <w:tcW w:w="144" w:type="pct"/>
            <w:tcBorders>
              <w:left w:val="nil"/>
              <w:right w:val="nil"/>
            </w:tcBorders>
            <w:noWrap/>
            <w:vAlign w:val="bottom"/>
          </w:tcPr>
          <w:p w14:paraId="4C527879" w14:textId="77777777" w:rsidR="00150851" w:rsidRPr="001455BD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12E486E9" w14:textId="16E4C2F4" w:rsidR="00150851" w:rsidRPr="001455BD" w:rsidRDefault="00150851" w:rsidP="001508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491</w:t>
            </w:r>
            <w:r w:rsidRPr="002E7C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547</w:t>
            </w:r>
          </w:p>
        </w:tc>
      </w:tr>
    </w:tbl>
    <w:p w14:paraId="0806BEAC" w14:textId="77777777" w:rsidR="001A080F" w:rsidRPr="00F3521E" w:rsidRDefault="001A080F" w:rsidP="00F3521E">
      <w:pPr>
        <w:tabs>
          <w:tab w:val="left" w:pos="540"/>
        </w:tabs>
        <w:spacing w:line="240" w:lineRule="auto"/>
        <w:ind w:right="-1080"/>
        <w:rPr>
          <w:rFonts w:ascii="Angsana New" w:hAnsi="Angsana New"/>
          <w:sz w:val="30"/>
          <w:szCs w:val="30"/>
        </w:rPr>
      </w:pPr>
    </w:p>
    <w:p w14:paraId="5711E0C5" w14:textId="77777777" w:rsidR="00BF7256" w:rsidRDefault="00704A21" w:rsidP="00D40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B3CA5">
        <w:rPr>
          <w:rFonts w:ascii="Angsana New" w:hAnsi="Angsana New"/>
          <w:sz w:val="30"/>
          <w:szCs w:val="30"/>
          <w:cs/>
        </w:rPr>
        <w:t xml:space="preserve">ผลแตกต่างชั่วคราวที่ใช้หักภาษีที่ยังไม่สิ้นสุดอายุตามกฎหมายเกี่ยวกับภาษีเงินได้ปัจจุบันนั้น </w:t>
      </w:r>
      <w:r w:rsidR="00292AF1">
        <w:rPr>
          <w:rFonts w:ascii="Angsana New" w:hAnsi="Angsana New" w:hint="cs"/>
          <w:sz w:val="30"/>
          <w:szCs w:val="30"/>
          <w:cs/>
        </w:rPr>
        <w:t>กลุ่ม</w:t>
      </w:r>
      <w:r w:rsidRPr="00BB3CA5">
        <w:rPr>
          <w:rFonts w:ascii="Angsana New" w:hAnsi="Angsana New"/>
          <w:sz w:val="30"/>
          <w:szCs w:val="30"/>
          <w:cs/>
        </w:rPr>
        <w:t>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</w:t>
      </w:r>
      <w:r w:rsidR="00292AF1">
        <w:rPr>
          <w:rFonts w:ascii="Angsana New" w:hAnsi="Angsana New" w:hint="cs"/>
          <w:sz w:val="30"/>
          <w:szCs w:val="30"/>
          <w:cs/>
        </w:rPr>
        <w:t>กลุ่ม</w:t>
      </w:r>
      <w:r w:rsidRPr="00BB3CA5">
        <w:rPr>
          <w:rFonts w:ascii="Angsana New" w:hAnsi="Angsana New"/>
          <w:sz w:val="30"/>
          <w:szCs w:val="30"/>
          <w:cs/>
        </w:rPr>
        <w:t>บริษัทจะใช้ประโยชน์ทางภาษีดังกล่าว</w:t>
      </w:r>
    </w:p>
    <w:p w14:paraId="39A41BAB" w14:textId="4CAB64C5" w:rsidR="001A080F" w:rsidRPr="00F3521E" w:rsidRDefault="001A080F" w:rsidP="00F3521E">
      <w:pPr>
        <w:tabs>
          <w:tab w:val="left" w:pos="540"/>
        </w:tabs>
        <w:spacing w:line="240" w:lineRule="auto"/>
        <w:ind w:right="-1080"/>
        <w:rPr>
          <w:rFonts w:ascii="Angsana New" w:hAnsi="Angsana New"/>
          <w:sz w:val="30"/>
          <w:szCs w:val="30"/>
        </w:rPr>
      </w:pPr>
    </w:p>
    <w:p w14:paraId="3EE6D9D6" w14:textId="77777777" w:rsidR="00F3521E" w:rsidRDefault="00F3521E" w:rsidP="00174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14:paraId="272857C6" w14:textId="5761BFF9" w:rsidR="007D014D" w:rsidRPr="0020549A" w:rsidRDefault="0020549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0"/>
          <w:szCs w:val="20"/>
        </w:rPr>
      </w:pPr>
      <w:r w:rsidRPr="0020549A">
        <w:rPr>
          <w:rFonts w:ascii="Angsana New" w:hAnsi="Angsana New"/>
          <w:bCs/>
          <w:sz w:val="30"/>
          <w:szCs w:val="30"/>
          <w:cs/>
        </w:rPr>
        <w:t>กำไรต่อหุ้นขั้นพื้นฐาน</w:t>
      </w:r>
    </w:p>
    <w:p w14:paraId="59C91F65" w14:textId="77777777" w:rsidR="00D65890" w:rsidRPr="0020549A" w:rsidRDefault="00D65890" w:rsidP="00D658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32B37470" w14:textId="3DF1407C" w:rsidR="00F3521E" w:rsidRPr="00F3521E" w:rsidRDefault="009C5013" w:rsidP="00F35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การคำนวณ</w:t>
      </w:r>
      <w:r w:rsidR="00F3521E" w:rsidRPr="00F3521E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>
        <w:rPr>
          <w:rFonts w:ascii="Angsana New" w:hAnsi="Angsana New" w:hint="cs"/>
          <w:sz w:val="30"/>
          <w:szCs w:val="30"/>
          <w:cs/>
        </w:rPr>
        <w:t>มาจาก</w:t>
      </w:r>
      <w:r w:rsidR="00F3521E" w:rsidRPr="00F3521E">
        <w:rPr>
          <w:rFonts w:ascii="Angsana New" w:hAnsi="Angsana New"/>
          <w:sz w:val="30"/>
          <w:szCs w:val="30"/>
          <w:cs/>
        </w:rPr>
        <w:t>กำไรของผู้ถือหุ้นสามัญของบริษัท</w:t>
      </w:r>
      <w:r>
        <w:rPr>
          <w:rFonts w:ascii="Angsana New" w:hAnsi="Angsana New" w:hint="cs"/>
          <w:sz w:val="30"/>
          <w:szCs w:val="30"/>
          <w:cs/>
        </w:rPr>
        <w:t>กับ</w:t>
      </w:r>
      <w:r w:rsidR="00F3521E" w:rsidRPr="00F3521E">
        <w:rPr>
          <w:rFonts w:ascii="Angsana New" w:hAnsi="Angsana New"/>
          <w:sz w:val="30"/>
          <w:szCs w:val="30"/>
          <w:cs/>
        </w:rPr>
        <w:t>จำนวนหุ้นสามัญถัวเฉลี่ย</w:t>
      </w:r>
      <w:r w:rsidR="00325DF4">
        <w:rPr>
          <w:rFonts w:ascii="Angsana New" w:hAnsi="Angsana New"/>
          <w:sz w:val="30"/>
          <w:szCs w:val="30"/>
        </w:rPr>
        <w:br/>
      </w:r>
      <w:r w:rsidR="00F3521E" w:rsidRPr="00F3521E">
        <w:rPr>
          <w:rFonts w:ascii="Angsana New" w:hAnsi="Angsana New"/>
          <w:sz w:val="30"/>
          <w:szCs w:val="30"/>
          <w:cs/>
        </w:rPr>
        <w:t>ถ่วงน้ำหนักที่ออกจำหน่ายระหว่างปีปรับปรุงด้วยจำนวนหุ้นสามัญที่ซื้อคืน</w:t>
      </w:r>
    </w:p>
    <w:p w14:paraId="30E2CD15" w14:textId="77777777" w:rsidR="00F3521E" w:rsidRPr="00F3521E" w:rsidRDefault="00F3521E" w:rsidP="00F35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432" w:type="dxa"/>
        <w:tblInd w:w="450" w:type="dxa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260"/>
        <w:gridCol w:w="270"/>
        <w:gridCol w:w="1152"/>
        <w:gridCol w:w="270"/>
        <w:gridCol w:w="1170"/>
      </w:tblGrid>
      <w:tr w:rsidR="0056061B" w:rsidRPr="00247382" w14:paraId="4364FBEC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CE93A" w14:textId="77777777" w:rsidR="0056061B" w:rsidRPr="00BC4A3B" w:rsidRDefault="0056061B" w:rsidP="008760F2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noWrap/>
          </w:tcPr>
          <w:p w14:paraId="3DE0B41E" w14:textId="7AF52D4D" w:rsidR="0056061B" w:rsidRPr="005A2329" w:rsidRDefault="0056061B" w:rsidP="008760F2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6AC3EE" w14:textId="77777777" w:rsidR="0056061B" w:rsidRPr="00BC4A3B" w:rsidRDefault="0056061B" w:rsidP="008760F2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4AEB63EB" w14:textId="77777777" w:rsidR="0056061B" w:rsidRPr="00BC4A3B" w:rsidRDefault="0056061B" w:rsidP="008760F2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7E94" w:rsidRPr="00247382" w14:paraId="23566914" w14:textId="77777777" w:rsidTr="001A080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216680" w14:textId="77777777" w:rsidR="00167E94" w:rsidRPr="00BC4A3B" w:rsidRDefault="00167E94" w:rsidP="00167E94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</w:tcPr>
          <w:p w14:paraId="60660734" w14:textId="138FDD3D" w:rsidR="00167E94" w:rsidRPr="00BC4A3B" w:rsidRDefault="00167E94" w:rsidP="00167E9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2F3367" w14:textId="77777777" w:rsidR="00167E94" w:rsidRPr="00BC4A3B" w:rsidRDefault="00167E94" w:rsidP="00167E9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</w:tcPr>
          <w:p w14:paraId="3ED3C445" w14:textId="26804EDA" w:rsidR="00167E94" w:rsidRPr="00BC4A3B" w:rsidRDefault="00167E94" w:rsidP="00167E9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1D5A57" w14:textId="77777777" w:rsidR="00167E94" w:rsidRPr="00BC4A3B" w:rsidRDefault="00167E94" w:rsidP="00167E9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</w:tcPr>
          <w:p w14:paraId="4A1F9C30" w14:textId="694A917B" w:rsidR="00167E94" w:rsidRPr="00BC4A3B" w:rsidRDefault="00167E94" w:rsidP="00167E9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B7BC73" w14:textId="77777777" w:rsidR="00167E94" w:rsidRPr="00BC4A3B" w:rsidRDefault="00167E94" w:rsidP="00167E9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</w:tcPr>
          <w:p w14:paraId="58C5478A" w14:textId="06C04E10" w:rsidR="00167E94" w:rsidRPr="00BC4A3B" w:rsidRDefault="00167E94" w:rsidP="00167E9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67E94" w:rsidRPr="00247382" w14:paraId="53DACE47" w14:textId="77777777" w:rsidTr="001A080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9E5FA" w14:textId="77777777" w:rsidR="00167E94" w:rsidRPr="00BC4A3B" w:rsidRDefault="00167E94" w:rsidP="00167E94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2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</w:tcPr>
          <w:p w14:paraId="27C88D20" w14:textId="77777777" w:rsidR="00167E94" w:rsidRPr="00BC4A3B" w:rsidRDefault="00167E94" w:rsidP="00167E9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BC4A3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BC4A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167E94" w:rsidRPr="00247382" w14:paraId="39FC1618" w14:textId="77777777" w:rsidTr="00850EB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50033F" w14:textId="77777777" w:rsidR="00167E94" w:rsidRDefault="00167E94" w:rsidP="00167E94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0C2868D7" w14:textId="03B972E5" w:rsidR="00167E94" w:rsidRPr="00BC4A3B" w:rsidRDefault="00167E94" w:rsidP="009344CB">
            <w:pPr>
              <w:tabs>
                <w:tab w:val="clear" w:pos="227"/>
                <w:tab w:val="clear" w:pos="454"/>
                <w:tab w:val="left" w:pos="435"/>
                <w:tab w:val="left" w:pos="504"/>
              </w:tabs>
              <w:spacing w:line="240" w:lineRule="auto"/>
              <w:ind w:left="345" w:right="-662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54ABAEE" w14:textId="086966E2" w:rsidR="00167E94" w:rsidRPr="00BC4A3B" w:rsidRDefault="005A0D63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CB4B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B4B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EF1E021" w14:textId="77777777" w:rsidR="00167E94" w:rsidRPr="00BC4A3B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0301726" w14:textId="55B16680" w:rsidR="00167E94" w:rsidRPr="00BC4A3B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B4B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95,571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FF4D962" w14:textId="77777777" w:rsidR="00167E94" w:rsidRPr="00BC4A3B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F445081" w14:textId="2BBC97AC" w:rsidR="00167E94" w:rsidRPr="00BA215B" w:rsidRDefault="0096764A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47A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AD13EC7" w14:textId="77777777" w:rsidR="00167E94" w:rsidRPr="00BC4A3B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86230F0" w14:textId="080BDE0A" w:rsidR="00167E94" w:rsidRPr="00BC4A3B" w:rsidRDefault="00847A25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8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326,697</w:t>
            </w:r>
          </w:p>
        </w:tc>
      </w:tr>
      <w:tr w:rsidR="00167E94" w:rsidRPr="00247382" w14:paraId="46B88847" w14:textId="77777777" w:rsidTr="00C463F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5E8BE8" w14:textId="77777777" w:rsidR="00167E94" w:rsidRPr="00F3521E" w:rsidRDefault="00167E94" w:rsidP="00167E94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3A29FD34" w14:textId="77777777" w:rsidR="00167E94" w:rsidRPr="00F3521E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7E37706" w14:textId="77777777" w:rsidR="00167E94" w:rsidRPr="00F3521E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6C5A17CA" w14:textId="77777777" w:rsidR="00167E94" w:rsidRPr="00F3521E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74F8EE7" w14:textId="77777777" w:rsidR="00167E94" w:rsidRPr="00F3521E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bottom"/>
          </w:tcPr>
          <w:p w14:paraId="222A0AC3" w14:textId="77777777" w:rsidR="00167E94" w:rsidRPr="00F3521E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1EBA252" w14:textId="77777777" w:rsidR="00167E94" w:rsidRPr="00F3521E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07BF0892" w14:textId="77777777" w:rsidR="00167E94" w:rsidRPr="00F3521E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85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67E94" w:rsidRPr="00247382" w14:paraId="441203EF" w14:textId="77777777" w:rsidTr="00C463F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63D214" w14:textId="751E76D9" w:rsidR="00167E94" w:rsidRPr="00CB4B89" w:rsidRDefault="00167E94" w:rsidP="00167E94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4B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567F3E61" w14:textId="77777777" w:rsidR="00167E94" w:rsidRPr="00BC4A3B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A88E57A" w14:textId="77777777" w:rsidR="00167E94" w:rsidRPr="00BC4A3B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20D87C26" w14:textId="77777777" w:rsidR="00167E94" w:rsidRPr="00BC4A3B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C1F76D4" w14:textId="77777777" w:rsidR="00167E94" w:rsidRPr="00BC4A3B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noWrap/>
            <w:vAlign w:val="bottom"/>
          </w:tcPr>
          <w:p w14:paraId="4E1E5F42" w14:textId="77777777" w:rsidR="00167E94" w:rsidRPr="00BC4A3B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E394250" w14:textId="77777777" w:rsidR="00167E94" w:rsidRPr="00BC4A3B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noWrap/>
            <w:vAlign w:val="bottom"/>
          </w:tcPr>
          <w:p w14:paraId="75B1E102" w14:textId="77777777" w:rsidR="00167E94" w:rsidRPr="00BC4A3B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8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67E94" w:rsidRPr="00247382" w14:paraId="2276771C" w14:textId="77777777" w:rsidTr="00C463F1">
        <w:tc>
          <w:tcPr>
            <w:tcW w:w="3870" w:type="dxa"/>
            <w:tcBorders>
              <w:top w:val="nil"/>
              <w:left w:val="nil"/>
              <w:right w:val="nil"/>
            </w:tcBorders>
            <w:noWrap/>
          </w:tcPr>
          <w:p w14:paraId="2104F45E" w14:textId="5EE67DF6" w:rsidR="00167E94" w:rsidRPr="00BC4A3B" w:rsidRDefault="00167E94" w:rsidP="009344CB">
            <w:pPr>
              <w:tabs>
                <w:tab w:val="clear" w:pos="227"/>
                <w:tab w:val="clear" w:pos="454"/>
                <w:tab w:val="left" w:pos="435"/>
                <w:tab w:val="left" w:pos="504"/>
              </w:tabs>
              <w:spacing w:line="240" w:lineRule="auto"/>
              <w:ind w:left="345" w:right="-662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61F9004" w14:textId="475D9959" w:rsidR="00167E94" w:rsidRPr="00971900" w:rsidRDefault="00471F59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3E4C970" w14:textId="77777777" w:rsidR="00167E94" w:rsidRPr="00BC4A3B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B109B50" w14:textId="135D3D42" w:rsidR="00167E94" w:rsidRPr="00BC4A3B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7232CCB" w14:textId="77777777" w:rsidR="00167E94" w:rsidRPr="00BC4A3B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B7A54B0" w14:textId="18BE2402" w:rsidR="00167E94" w:rsidRPr="00BA215B" w:rsidRDefault="002F5AB5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F0FE830" w14:textId="77777777" w:rsidR="00167E94" w:rsidRPr="00BC4A3B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04B43D7" w14:textId="00130C37" w:rsidR="00167E94" w:rsidRPr="00BC4A3B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8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</w:t>
            </w:r>
          </w:p>
        </w:tc>
      </w:tr>
      <w:tr w:rsidR="00167E94" w:rsidRPr="00247382" w14:paraId="54AD0D80" w14:textId="77777777" w:rsidTr="00C463F1">
        <w:tc>
          <w:tcPr>
            <w:tcW w:w="3870" w:type="dxa"/>
            <w:tcBorders>
              <w:top w:val="nil"/>
              <w:left w:val="nil"/>
              <w:right w:val="nil"/>
            </w:tcBorders>
            <w:noWrap/>
          </w:tcPr>
          <w:p w14:paraId="7A6C69CB" w14:textId="77777777" w:rsidR="00167E94" w:rsidRPr="00F3521E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C238C01" w14:textId="77777777" w:rsidR="00167E94" w:rsidRPr="00F3521E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ABED48F" w14:textId="77777777" w:rsidR="00167E94" w:rsidRPr="00F3521E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5ED55C1" w14:textId="77777777" w:rsidR="00167E94" w:rsidRPr="00F3521E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CFFA4DA" w14:textId="77777777" w:rsidR="00167E94" w:rsidRPr="00F3521E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66433EF" w14:textId="77777777" w:rsidR="00167E94" w:rsidRPr="00F3521E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D2931A9" w14:textId="77777777" w:rsidR="00167E94" w:rsidRPr="00F3521E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063186E" w14:textId="77777777" w:rsidR="00167E94" w:rsidRPr="00F3521E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85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67E94" w:rsidRPr="00247382" w14:paraId="5BB42971" w14:textId="77777777" w:rsidTr="00B66A5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49CC8E" w14:textId="579C0E9E" w:rsidR="00167E94" w:rsidRPr="00BC4A3B" w:rsidRDefault="00167E94" w:rsidP="00167E94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BC4A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2391C3B" w14:textId="6430C50D" w:rsidR="00167E94" w:rsidRPr="00BC4A3B" w:rsidRDefault="005A0D63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3FCE990" w14:textId="77777777" w:rsidR="00167E94" w:rsidRPr="00BC4A3B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89902E4" w14:textId="5D1FCF9A" w:rsidR="00167E94" w:rsidRPr="00BC4A3B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10CCE8" w14:textId="77777777" w:rsidR="00167E94" w:rsidRPr="00BC4A3B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C919F38" w14:textId="7A25E98D" w:rsidR="00167E94" w:rsidRPr="00971900" w:rsidRDefault="00CA4382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96175C" w14:textId="77777777" w:rsidR="00167E94" w:rsidRPr="00BC4A3B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635"/>
              </w:tabs>
              <w:spacing w:line="240" w:lineRule="auto"/>
              <w:ind w:left="-8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E0B1F15" w14:textId="51E3EB36" w:rsidR="00167E94" w:rsidRPr="00BC4A3B" w:rsidRDefault="00167E94" w:rsidP="00167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74A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4E60D70E" w14:textId="393FAE00" w:rsidR="002E7C35" w:rsidRPr="00F3521E" w:rsidRDefault="002E7C35" w:rsidP="00F35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58C5FA7D" w14:textId="64FB849A" w:rsidR="0020549A" w:rsidRPr="0020549A" w:rsidRDefault="0020549A" w:rsidP="0020549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0"/>
          <w:szCs w:val="20"/>
        </w:rPr>
      </w:pPr>
      <w:r w:rsidRPr="0020549A">
        <w:rPr>
          <w:rFonts w:ascii="Angsana New" w:hAnsi="Angsana New"/>
          <w:bCs/>
          <w:sz w:val="30"/>
          <w:szCs w:val="30"/>
          <w:cs/>
        </w:rPr>
        <w:t>เงินปันผล</w:t>
      </w:r>
    </w:p>
    <w:p w14:paraId="0FF7A439" w14:textId="77777777" w:rsidR="00EB315A" w:rsidRPr="00F3521E" w:rsidRDefault="00EB315A" w:rsidP="000A5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A63DD93" w14:textId="77777777" w:rsidR="00BE1280" w:rsidRPr="001A080F" w:rsidRDefault="00BE1280" w:rsidP="00BE1280">
      <w:pPr>
        <w:pStyle w:val="block"/>
        <w:spacing w:after="0" w:line="240" w:lineRule="atLeast"/>
        <w:ind w:right="-252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1A080F">
        <w:rPr>
          <w:rFonts w:ascii="Angsana New" w:hAnsi="Angsana New" w:hint="cs"/>
          <w:sz w:val="30"/>
          <w:szCs w:val="30"/>
          <w:cs/>
          <w:lang w:bidi="th-TH"/>
        </w:rPr>
        <w:t>ผู้ถือหุ้นของบริษัทได้อนุมัติเงินปันผลดังต่อไปนี้</w:t>
      </w:r>
    </w:p>
    <w:p w14:paraId="54381316" w14:textId="77777777" w:rsidR="00BE1280" w:rsidRPr="00F3521E" w:rsidRDefault="00BE1280" w:rsidP="000A5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0"/>
          <w:szCs w:val="20"/>
        </w:rPr>
      </w:pPr>
      <w:r w:rsidRPr="00F3521E">
        <w:rPr>
          <w:rFonts w:ascii="Angsana New" w:hAnsi="Angsana New"/>
          <w:b/>
          <w:bCs/>
          <w:sz w:val="20"/>
          <w:szCs w:val="20"/>
          <w:cs/>
        </w:rPr>
        <w:tab/>
      </w:r>
    </w:p>
    <w:tbl>
      <w:tblPr>
        <w:tblStyle w:val="TableGrid"/>
        <w:tblW w:w="91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241"/>
        <w:gridCol w:w="1471"/>
        <w:gridCol w:w="239"/>
        <w:gridCol w:w="1440"/>
        <w:gridCol w:w="258"/>
        <w:gridCol w:w="1316"/>
      </w:tblGrid>
      <w:tr w:rsidR="00BE1280" w:rsidRPr="0075189E" w14:paraId="3BD8608D" w14:textId="77777777" w:rsidTr="001A080F">
        <w:trPr>
          <w:trHeight w:val="144"/>
        </w:trPr>
        <w:tc>
          <w:tcPr>
            <w:tcW w:w="2610" w:type="dxa"/>
            <w:vAlign w:val="bottom"/>
          </w:tcPr>
          <w:p w14:paraId="4D9B095E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FC34146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41" w:type="dxa"/>
          </w:tcPr>
          <w:p w14:paraId="10AC0A60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vAlign w:val="bottom"/>
          </w:tcPr>
          <w:p w14:paraId="3316C697" w14:textId="0843A044" w:rsidR="00BE1280" w:rsidRPr="0075189E" w:rsidRDefault="001A6623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39" w:type="dxa"/>
          </w:tcPr>
          <w:p w14:paraId="0BCD4DCC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E2E54C3" w14:textId="099FED86" w:rsidR="00BE1280" w:rsidRPr="0075189E" w:rsidRDefault="001A6623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อัตรา</w:t>
            </w:r>
            <w:r w:rsidR="00BE1280"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58" w:type="dxa"/>
          </w:tcPr>
          <w:p w14:paraId="3276ABE2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316" w:type="dxa"/>
            <w:vAlign w:val="bottom"/>
          </w:tcPr>
          <w:p w14:paraId="0DACDE49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BE1280" w:rsidRPr="0075189E" w14:paraId="69C419CC" w14:textId="77777777" w:rsidTr="001A080F">
        <w:trPr>
          <w:trHeight w:val="144"/>
        </w:trPr>
        <w:tc>
          <w:tcPr>
            <w:tcW w:w="2610" w:type="dxa"/>
          </w:tcPr>
          <w:p w14:paraId="76FCC661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A536A2D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4D1D32C3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</w:tcPr>
          <w:p w14:paraId="74314AB0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220B38B3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8B011F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18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58" w:type="dxa"/>
          </w:tcPr>
          <w:p w14:paraId="26B6D0CA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14:paraId="4E7496A5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518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E1280" w:rsidRPr="0075189E" w14:paraId="6C6E3924" w14:textId="77777777" w:rsidTr="001A080F">
        <w:trPr>
          <w:trHeight w:val="144"/>
        </w:trPr>
        <w:tc>
          <w:tcPr>
            <w:tcW w:w="2610" w:type="dxa"/>
          </w:tcPr>
          <w:p w14:paraId="231E897E" w14:textId="0753DA16" w:rsidR="00BE1280" w:rsidRPr="009A5111" w:rsidRDefault="004B5E68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E013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658D6D34" w14:textId="77777777"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7DA35A33" w14:textId="77777777"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</w:tcPr>
          <w:p w14:paraId="7EC84F75" w14:textId="77777777"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659D424C" w14:textId="77777777"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D05551E" w14:textId="77777777"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8" w:type="dxa"/>
          </w:tcPr>
          <w:p w14:paraId="309F553D" w14:textId="77777777"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14:paraId="6B95C9DE" w14:textId="77777777"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340A4" w:rsidRPr="0075189E" w14:paraId="44486307" w14:textId="77777777" w:rsidTr="00C41D46">
        <w:trPr>
          <w:trHeight w:val="144"/>
        </w:trPr>
        <w:tc>
          <w:tcPr>
            <w:tcW w:w="2610" w:type="dxa"/>
          </w:tcPr>
          <w:p w14:paraId="5B92FEB5" w14:textId="0F209727" w:rsidR="008340A4" w:rsidRPr="00BE1280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6" w:right="-115"/>
              <w:rPr>
                <w:rFonts w:ascii="Angsana New" w:hAnsi="Angsana New"/>
                <w:sz w:val="30"/>
                <w:szCs w:val="30"/>
              </w:rPr>
            </w:pPr>
            <w:r w:rsidRPr="00BE128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31423D7F" w14:textId="196BF2A7" w:rsidR="008340A4" w:rsidRPr="00846CFF" w:rsidRDefault="001E13BC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/>
                <w:spacing w:val="-2"/>
                <w:sz w:val="30"/>
                <w:szCs w:val="30"/>
                <w:lang w:eastAsia="x-none"/>
              </w:rPr>
              <w:t>29</w:t>
            </w:r>
            <w:r>
              <w:rPr>
                <w:rFonts w:asciiTheme="majorBidi" w:hAnsiTheme="majorBidi" w:hint="cs"/>
                <w:spacing w:val="-2"/>
                <w:sz w:val="30"/>
                <w:szCs w:val="30"/>
                <w:cs/>
                <w:lang w:eastAsia="x-none"/>
              </w:rPr>
              <w:t xml:space="preserve"> เมษายน</w:t>
            </w:r>
            <w:r w:rsidR="003C286C" w:rsidRPr="009B18E8">
              <w:rPr>
                <w:rFonts w:asciiTheme="majorBidi" w:hAnsiTheme="majorBidi"/>
                <w:spacing w:val="-2"/>
                <w:sz w:val="30"/>
                <w:szCs w:val="30"/>
                <w:cs/>
                <w:lang w:eastAsia="x-none"/>
              </w:rPr>
              <w:t xml:space="preserve"> </w:t>
            </w:r>
            <w:r w:rsidR="008340A4" w:rsidRPr="004B5E68">
              <w:rPr>
                <w:rFonts w:ascii="Angsana New" w:hAnsi="Angsana New"/>
                <w:sz w:val="30"/>
                <w:szCs w:val="30"/>
              </w:rPr>
              <w:t>256</w:t>
            </w:r>
            <w:r w:rsidR="008340A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1" w:type="dxa"/>
          </w:tcPr>
          <w:p w14:paraId="553DFF83" w14:textId="77777777" w:rsidR="008340A4" w:rsidRPr="00846CFF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</w:tcPr>
          <w:p w14:paraId="46801E47" w14:textId="4EE1E9E9" w:rsidR="008340A4" w:rsidRPr="00846CFF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</w:rPr>
            </w:pPr>
            <w:r w:rsidRPr="00846CFF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9" w:type="dxa"/>
          </w:tcPr>
          <w:p w14:paraId="3C1673E4" w14:textId="77777777" w:rsidR="008340A4" w:rsidRPr="00BE1280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68D376" w14:textId="0C960515" w:rsidR="008340A4" w:rsidRPr="001B1B48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4B5E68"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258" w:type="dxa"/>
          </w:tcPr>
          <w:p w14:paraId="04852359" w14:textId="77777777" w:rsidR="008340A4" w:rsidRPr="00BE1280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02A9B9C5" w14:textId="724DAA54" w:rsidR="008340A4" w:rsidRPr="00C7692D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58"/>
              <w:rPr>
                <w:rFonts w:ascii="Angsana New" w:hAnsi="Angsana New"/>
                <w:sz w:val="30"/>
                <w:szCs w:val="30"/>
              </w:rPr>
            </w:pPr>
            <w:r w:rsidRPr="00C7692D">
              <w:rPr>
                <w:rFonts w:ascii="Angsana New" w:hAnsi="Angsana New"/>
                <w:sz w:val="30"/>
                <w:szCs w:val="30"/>
              </w:rPr>
              <w:t>122.90</w:t>
            </w:r>
          </w:p>
        </w:tc>
      </w:tr>
      <w:tr w:rsidR="008340A4" w:rsidRPr="0075189E" w14:paraId="69214055" w14:textId="77777777" w:rsidTr="00C7692D">
        <w:trPr>
          <w:trHeight w:val="144"/>
        </w:trPr>
        <w:tc>
          <w:tcPr>
            <w:tcW w:w="2610" w:type="dxa"/>
          </w:tcPr>
          <w:p w14:paraId="2A64DCDD" w14:textId="48CC8E2D" w:rsidR="008340A4" w:rsidRPr="00BE1280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6" w:right="-115"/>
              <w:rPr>
                <w:rFonts w:ascii="Angsana New" w:hAnsi="Angsana New"/>
                <w:sz w:val="30"/>
                <w:szCs w:val="30"/>
              </w:rPr>
            </w:pPr>
            <w:r w:rsidRPr="004116D2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7A79DA15" w14:textId="525D65FC" w:rsidR="008340A4" w:rsidRPr="00846CFF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14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สิงห</w:t>
            </w:r>
            <w:r w:rsidRPr="00846CFF">
              <w:rPr>
                <w:rFonts w:ascii="Angsana New" w:hAnsi="Angsana New" w:hint="cs"/>
                <w:sz w:val="30"/>
                <w:szCs w:val="30"/>
                <w:cs/>
              </w:rPr>
              <w:t xml:space="preserve">าคม </w:t>
            </w: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1" w:type="dxa"/>
          </w:tcPr>
          <w:p w14:paraId="2FB042A1" w14:textId="1648D105" w:rsidR="008340A4" w:rsidRPr="00846CFF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</w:tcPr>
          <w:p w14:paraId="17F8DCA7" w14:textId="24E4C9F7" w:rsidR="008340A4" w:rsidRPr="00846CFF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846CF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B5E6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9" w:type="dxa"/>
          </w:tcPr>
          <w:p w14:paraId="4135B50E" w14:textId="77777777" w:rsidR="008340A4" w:rsidRPr="00BE1280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6FB161" w14:textId="288C3F18" w:rsidR="008340A4" w:rsidRPr="001B1B48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4B5E68">
              <w:rPr>
                <w:rFonts w:ascii="Angsana New" w:hAnsi="Angsana New"/>
                <w:sz w:val="30"/>
                <w:szCs w:val="30"/>
              </w:rPr>
              <w:t>05</w:t>
            </w:r>
          </w:p>
        </w:tc>
        <w:tc>
          <w:tcPr>
            <w:tcW w:w="258" w:type="dxa"/>
          </w:tcPr>
          <w:p w14:paraId="0BF4A12C" w14:textId="77777777" w:rsidR="008340A4" w:rsidRPr="00BE1280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42D7BAAC" w14:textId="275D48D2" w:rsidR="008340A4" w:rsidRPr="00C7692D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58"/>
              <w:rPr>
                <w:rFonts w:ascii="Angsana New" w:hAnsi="Angsana New"/>
                <w:sz w:val="30"/>
                <w:szCs w:val="30"/>
              </w:rPr>
            </w:pPr>
            <w:r w:rsidRPr="00C7692D">
              <w:rPr>
                <w:rFonts w:ascii="Angsana New" w:hAnsi="Angsana New"/>
                <w:sz w:val="30"/>
                <w:szCs w:val="30"/>
              </w:rPr>
              <w:t>102.41</w:t>
            </w:r>
          </w:p>
        </w:tc>
      </w:tr>
      <w:tr w:rsidR="008340A4" w:rsidRPr="0075189E" w14:paraId="65DEA2B4" w14:textId="77777777" w:rsidTr="00C7692D">
        <w:trPr>
          <w:trHeight w:val="144"/>
        </w:trPr>
        <w:tc>
          <w:tcPr>
            <w:tcW w:w="2610" w:type="dxa"/>
          </w:tcPr>
          <w:p w14:paraId="4E512E14" w14:textId="77777777" w:rsidR="008340A4" w:rsidRPr="004116D2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6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B61A091" w14:textId="77777777" w:rsidR="008340A4" w:rsidRPr="004B5E68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0B59925A" w14:textId="77777777" w:rsidR="008340A4" w:rsidRPr="00846CFF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</w:tcPr>
          <w:p w14:paraId="0650389A" w14:textId="77777777" w:rsidR="008340A4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4E981E5F" w14:textId="77777777" w:rsidR="008340A4" w:rsidRPr="00BE1280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D205B8" w14:textId="77777777" w:rsidR="008340A4" w:rsidRPr="004B5E68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60322A33" w14:textId="77777777" w:rsidR="008340A4" w:rsidRPr="00BE1280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7F89D5DE" w14:textId="21585242" w:rsidR="008340A4" w:rsidRPr="00C7692D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58"/>
              <w:rPr>
                <w:rFonts w:ascii="Angsana New" w:hAnsi="Angsana New"/>
                <w:sz w:val="30"/>
                <w:szCs w:val="30"/>
              </w:rPr>
            </w:pPr>
            <w:r w:rsidRPr="00C7692D">
              <w:rPr>
                <w:rFonts w:ascii="Angsana New" w:hAnsi="Angsana New"/>
                <w:sz w:val="30"/>
                <w:szCs w:val="30"/>
              </w:rPr>
              <w:t>225.31</w:t>
            </w:r>
          </w:p>
        </w:tc>
      </w:tr>
      <w:tr w:rsidR="008340A4" w:rsidRPr="0075189E" w14:paraId="6829FBF3" w14:textId="77777777" w:rsidTr="00C7692D">
        <w:trPr>
          <w:trHeight w:val="215"/>
        </w:trPr>
        <w:tc>
          <w:tcPr>
            <w:tcW w:w="2610" w:type="dxa"/>
          </w:tcPr>
          <w:p w14:paraId="1C222A88" w14:textId="77777777" w:rsidR="008340A4" w:rsidRPr="00F3521E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65C66484" w14:textId="77777777" w:rsidR="008340A4" w:rsidRPr="00F3521E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</w:tcPr>
          <w:p w14:paraId="070B163D" w14:textId="77777777" w:rsidR="008340A4" w:rsidRPr="00F3521E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1" w:type="dxa"/>
          </w:tcPr>
          <w:p w14:paraId="4F60E66B" w14:textId="77777777" w:rsidR="008340A4" w:rsidRPr="00F3521E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9" w:type="dxa"/>
          </w:tcPr>
          <w:p w14:paraId="537482EB" w14:textId="77777777" w:rsidR="008340A4" w:rsidRPr="00F3521E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63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37CF485D" w14:textId="77777777" w:rsidR="008340A4" w:rsidRPr="00F3521E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9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</w:tcPr>
          <w:p w14:paraId="2617ED35" w14:textId="77777777" w:rsidR="008340A4" w:rsidRPr="00F3521E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</w:tcPr>
          <w:p w14:paraId="7EF3C06C" w14:textId="77777777" w:rsidR="008340A4" w:rsidRPr="00F3521E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8340A4" w:rsidRPr="0075189E" w14:paraId="0769B3BA" w14:textId="77777777" w:rsidTr="001A080F">
        <w:trPr>
          <w:trHeight w:val="144"/>
        </w:trPr>
        <w:tc>
          <w:tcPr>
            <w:tcW w:w="2610" w:type="dxa"/>
          </w:tcPr>
          <w:p w14:paraId="6A52370B" w14:textId="038EF20F" w:rsidR="008340A4" w:rsidRPr="00B070E9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6F1693B5" w14:textId="77777777" w:rsidR="008340A4" w:rsidRPr="00C1755F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502D8A7A" w14:textId="77777777" w:rsidR="008340A4" w:rsidRPr="00BE1280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</w:tcPr>
          <w:p w14:paraId="7E2650BE" w14:textId="77777777" w:rsidR="008340A4" w:rsidRPr="00C1755F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1EF494D8" w14:textId="77777777" w:rsidR="008340A4" w:rsidRPr="00BE1280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7FED3D9" w14:textId="77777777" w:rsidR="008340A4" w:rsidRPr="00BE1280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8" w:type="dxa"/>
          </w:tcPr>
          <w:p w14:paraId="7611FA34" w14:textId="77777777" w:rsidR="008340A4" w:rsidRPr="00BE1280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14:paraId="2AB89CF2" w14:textId="77777777" w:rsidR="008340A4" w:rsidRPr="00C7692D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5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340A4" w:rsidRPr="0075189E" w14:paraId="32EA2BDF" w14:textId="77777777" w:rsidTr="001A080F">
        <w:trPr>
          <w:trHeight w:val="144"/>
        </w:trPr>
        <w:tc>
          <w:tcPr>
            <w:tcW w:w="2610" w:type="dxa"/>
          </w:tcPr>
          <w:p w14:paraId="78635986" w14:textId="63F8B28F" w:rsidR="008340A4" w:rsidRPr="00B070E9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128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166E701B" w14:textId="7524408F" w:rsidR="008340A4" w:rsidRPr="00C1755F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46CFF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1" w:type="dxa"/>
          </w:tcPr>
          <w:p w14:paraId="25CF6A31" w14:textId="77777777" w:rsidR="008340A4" w:rsidRPr="00BE1280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</w:tcPr>
          <w:p w14:paraId="21299DFD" w14:textId="10203A06" w:rsidR="008340A4" w:rsidRPr="00C1755F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46CFF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549EB1A0" w14:textId="77777777" w:rsidR="008340A4" w:rsidRPr="00BE1280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711223C" w14:textId="2ECF337D" w:rsidR="008340A4" w:rsidRPr="00A97622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4B5E68"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258" w:type="dxa"/>
          </w:tcPr>
          <w:p w14:paraId="175B5335" w14:textId="77777777" w:rsidR="008340A4" w:rsidRPr="00BE1280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14:paraId="2593D1F3" w14:textId="692695E6" w:rsidR="008340A4" w:rsidRPr="00C7692D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5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7692D">
              <w:rPr>
                <w:rFonts w:ascii="Angsana New" w:hAnsi="Angsana New"/>
                <w:sz w:val="30"/>
                <w:szCs w:val="30"/>
              </w:rPr>
              <w:t>122.90</w:t>
            </w:r>
          </w:p>
        </w:tc>
      </w:tr>
      <w:tr w:rsidR="008340A4" w:rsidRPr="0075189E" w14:paraId="491C21E4" w14:textId="77777777" w:rsidTr="00C7692D">
        <w:trPr>
          <w:trHeight w:val="144"/>
        </w:trPr>
        <w:tc>
          <w:tcPr>
            <w:tcW w:w="2610" w:type="dxa"/>
          </w:tcPr>
          <w:p w14:paraId="07405662" w14:textId="39CEE525" w:rsidR="008340A4" w:rsidRPr="009A5111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116D2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4A3EA041" w14:textId="2983771D" w:rsidR="008340A4" w:rsidRPr="00C1755F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13</w:t>
            </w:r>
            <w:r w:rsidRPr="00846CFF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สิงห</w:t>
            </w:r>
            <w:r w:rsidRPr="00846CFF">
              <w:rPr>
                <w:rFonts w:ascii="Angsana New" w:hAnsi="Angsana New" w:hint="cs"/>
                <w:sz w:val="30"/>
                <w:szCs w:val="30"/>
                <w:cs/>
              </w:rPr>
              <w:t xml:space="preserve">าคม </w:t>
            </w: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1" w:type="dxa"/>
          </w:tcPr>
          <w:p w14:paraId="5F96AF5C" w14:textId="77777777" w:rsidR="008340A4" w:rsidRPr="00BE1280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</w:tcPr>
          <w:p w14:paraId="32D23CC8" w14:textId="6C4FFF43" w:rsidR="008340A4" w:rsidRPr="00C1755F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846CF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46728EC3" w14:textId="77777777" w:rsidR="008340A4" w:rsidRPr="00BE1280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3DB9AF8" w14:textId="375C72B2" w:rsidR="008340A4" w:rsidRPr="00A97622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4B5E68">
              <w:rPr>
                <w:rFonts w:ascii="Angsana New" w:hAnsi="Angsana New"/>
                <w:sz w:val="30"/>
                <w:szCs w:val="30"/>
              </w:rPr>
              <w:t>05</w:t>
            </w:r>
          </w:p>
        </w:tc>
        <w:tc>
          <w:tcPr>
            <w:tcW w:w="258" w:type="dxa"/>
          </w:tcPr>
          <w:p w14:paraId="0AD4E48E" w14:textId="77777777" w:rsidR="008340A4" w:rsidRPr="00BE1280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2450C180" w14:textId="1D52E8B3" w:rsidR="008340A4" w:rsidRPr="00C7692D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5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7692D">
              <w:rPr>
                <w:rFonts w:ascii="Angsana New" w:hAnsi="Angsana New"/>
                <w:sz w:val="30"/>
                <w:szCs w:val="30"/>
              </w:rPr>
              <w:t>102.41</w:t>
            </w:r>
          </w:p>
        </w:tc>
      </w:tr>
      <w:tr w:rsidR="008340A4" w:rsidRPr="0075189E" w14:paraId="2ECC4D3F" w14:textId="77777777" w:rsidTr="00C7692D">
        <w:trPr>
          <w:trHeight w:val="144"/>
        </w:trPr>
        <w:tc>
          <w:tcPr>
            <w:tcW w:w="2610" w:type="dxa"/>
          </w:tcPr>
          <w:p w14:paraId="1AB07433" w14:textId="77777777" w:rsidR="008340A4" w:rsidRPr="004116D2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E6684EB" w14:textId="77777777" w:rsidR="008340A4" w:rsidRPr="004B5E68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E0614A5" w14:textId="77777777" w:rsidR="008340A4" w:rsidRPr="00BE1280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</w:tcPr>
          <w:p w14:paraId="0A52DFBA" w14:textId="77777777" w:rsidR="008340A4" w:rsidRPr="00846CFF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285D979F" w14:textId="77777777" w:rsidR="008340A4" w:rsidRPr="00BE1280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98E7951" w14:textId="77777777" w:rsidR="008340A4" w:rsidRPr="004B5E68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59D0E800" w14:textId="77777777" w:rsidR="008340A4" w:rsidRPr="00BE1280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3E611E18" w14:textId="2C9A1BB0" w:rsidR="008340A4" w:rsidRPr="00C7692D" w:rsidRDefault="008340A4" w:rsidP="00834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58"/>
              <w:rPr>
                <w:rFonts w:ascii="Angsana New" w:hAnsi="Angsana New"/>
                <w:sz w:val="30"/>
                <w:szCs w:val="30"/>
              </w:rPr>
            </w:pPr>
            <w:r w:rsidRPr="00C7692D">
              <w:rPr>
                <w:rFonts w:ascii="Angsana New" w:hAnsi="Angsana New"/>
                <w:sz w:val="30"/>
                <w:szCs w:val="30"/>
              </w:rPr>
              <w:t>225.31</w:t>
            </w:r>
          </w:p>
        </w:tc>
      </w:tr>
    </w:tbl>
    <w:p w14:paraId="620E323C" w14:textId="77777777" w:rsidR="00CB5E87" w:rsidRPr="00CB5E87" w:rsidRDefault="00CB5E87" w:rsidP="00CB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CB5E87" w:rsidRPr="00CB5E87" w:rsidSect="00B37ACE">
          <w:headerReference w:type="default" r:id="rId25"/>
          <w:footerReference w:type="default" r:id="rId26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0AD59510" w14:textId="69E736DB" w:rsidR="0020549A" w:rsidRPr="0020549A" w:rsidRDefault="00CB5E87" w:rsidP="0020549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20549A">
        <w:rPr>
          <w:rFonts w:ascii="Angsana New" w:hAnsi="Angsana New"/>
          <w:bCs/>
          <w:sz w:val="30"/>
          <w:szCs w:val="30"/>
          <w:cs/>
        </w:rPr>
        <w:t>เครื่องมือทางการเง</w:t>
      </w:r>
      <w:r w:rsidRPr="0020549A">
        <w:rPr>
          <w:rFonts w:ascii="Angsana New" w:hAnsi="Angsana New" w:hint="cs"/>
          <w:bCs/>
          <w:sz w:val="30"/>
          <w:szCs w:val="30"/>
          <w:cs/>
        </w:rPr>
        <w:t>ิ</w:t>
      </w:r>
      <w:r w:rsidRPr="0020549A">
        <w:rPr>
          <w:rFonts w:ascii="Angsana New" w:hAnsi="Angsana New" w:hint="cs"/>
          <w:b/>
          <w:bCs/>
          <w:sz w:val="30"/>
          <w:szCs w:val="30"/>
          <w:cs/>
        </w:rPr>
        <w:t>น</w:t>
      </w:r>
    </w:p>
    <w:p w14:paraId="7ACD852E" w14:textId="691F6EE8" w:rsidR="00CB5E87" w:rsidRPr="00FA4484" w:rsidRDefault="00CB5E87" w:rsidP="00CB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8"/>
          <w:szCs w:val="8"/>
        </w:rPr>
      </w:pPr>
    </w:p>
    <w:p w14:paraId="397B249B" w14:textId="77777777" w:rsidR="00CB5E87" w:rsidRPr="00407377" w:rsidRDefault="00CB5E87" w:rsidP="00FA4484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 w:hanging="351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07377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438218E" w14:textId="77777777" w:rsidR="00CB5E87" w:rsidRPr="00FA4484" w:rsidRDefault="00CB5E87" w:rsidP="00CB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8"/>
          <w:szCs w:val="8"/>
        </w:rPr>
      </w:pPr>
    </w:p>
    <w:p w14:paraId="386C16DC" w14:textId="77777777" w:rsidR="007C2284" w:rsidRDefault="007C2284" w:rsidP="00DA681C">
      <w:pPr>
        <w:pStyle w:val="block"/>
        <w:spacing w:after="0" w:line="240" w:lineRule="atLeast"/>
        <w:ind w:left="900" w:right="-50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4046A0">
        <w:rPr>
          <w:rFonts w:ascii="Angsana New" w:hAnsi="Angsana New" w:hint="cs"/>
          <w:sz w:val="30"/>
          <w:szCs w:val="30"/>
          <w:cs/>
          <w:lang w:bidi="th-TH"/>
        </w:rPr>
        <w:t>รวมถึงลำดับชั้นมูลค่ายุติธรรม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4046A0">
        <w:rPr>
          <w:rFonts w:ascii="Angsana New" w:hAnsi="Angsana New" w:hint="cs"/>
          <w:sz w:val="30"/>
          <w:szCs w:val="30"/>
          <w:cs/>
          <w:lang w:val="en-US" w:bidi="th-TH"/>
        </w:rPr>
        <w:t>ราคาทุนตัดจำหน่ายหาก</w:t>
      </w:r>
      <w:r>
        <w:rPr>
          <w:rFonts w:ascii="Angsana New" w:hAnsi="Angsana New" w:hint="cs"/>
          <w:sz w:val="30"/>
          <w:szCs w:val="30"/>
          <w:cs/>
          <w:lang w:bidi="th-TH"/>
        </w:rPr>
        <w:t>มูลค่าตามบัญชีใกล้เคียงกับมูลค่ายุติธรรมอย่างสมเหตุสมผล</w:t>
      </w:r>
    </w:p>
    <w:p w14:paraId="57BB8C40" w14:textId="21A5E9E9" w:rsidR="00B47480" w:rsidRPr="00FA4484" w:rsidRDefault="00B47480" w:rsidP="00DE5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8"/>
          <w:szCs w:val="8"/>
        </w:rPr>
      </w:pPr>
    </w:p>
    <w:tbl>
      <w:tblPr>
        <w:tblStyle w:val="TableGrid"/>
        <w:tblW w:w="1397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868"/>
        <w:gridCol w:w="10"/>
        <w:gridCol w:w="236"/>
        <w:gridCol w:w="25"/>
        <w:gridCol w:w="1856"/>
        <w:gridCol w:w="241"/>
        <w:gridCol w:w="1434"/>
        <w:gridCol w:w="15"/>
        <w:gridCol w:w="255"/>
        <w:gridCol w:w="14"/>
        <w:gridCol w:w="1404"/>
        <w:gridCol w:w="22"/>
        <w:gridCol w:w="45"/>
        <w:gridCol w:w="202"/>
        <w:gridCol w:w="23"/>
        <w:gridCol w:w="44"/>
        <w:gridCol w:w="1363"/>
        <w:gridCol w:w="33"/>
        <w:gridCol w:w="270"/>
        <w:gridCol w:w="1287"/>
      </w:tblGrid>
      <w:tr w:rsidR="00803A87" w:rsidRPr="00032D1D" w14:paraId="6F2F845E" w14:textId="77777777" w:rsidTr="00126158">
        <w:trPr>
          <w:trHeight w:val="72"/>
        </w:trPr>
        <w:tc>
          <w:tcPr>
            <w:tcW w:w="3330" w:type="dxa"/>
          </w:tcPr>
          <w:p w14:paraId="510068E3" w14:textId="4D60E4F9" w:rsidR="003872F5" w:rsidRPr="00756075" w:rsidRDefault="00B47480" w:rsidP="00756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  <w:lang w:eastAsia="x-none"/>
              </w:rPr>
            </w:pPr>
            <w:r>
              <w:rPr>
                <w:lang w:eastAsia="x-none"/>
              </w:rPr>
              <w:br w:type="page"/>
            </w:r>
          </w:p>
        </w:tc>
        <w:tc>
          <w:tcPr>
            <w:tcW w:w="10647" w:type="dxa"/>
            <w:gridSpan w:val="20"/>
          </w:tcPr>
          <w:p w14:paraId="17C4AD0D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803A87" w:rsidRPr="00032D1D" w14:paraId="1C4483F8" w14:textId="77777777" w:rsidTr="00126158">
        <w:trPr>
          <w:trHeight w:val="72"/>
        </w:trPr>
        <w:tc>
          <w:tcPr>
            <w:tcW w:w="3330" w:type="dxa"/>
          </w:tcPr>
          <w:p w14:paraId="0CF5F047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685" w:type="dxa"/>
            <w:gridSpan w:val="8"/>
          </w:tcPr>
          <w:p w14:paraId="520F9D72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9" w:type="dxa"/>
            <w:gridSpan w:val="2"/>
          </w:tcPr>
          <w:p w14:paraId="3C180D75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firstLine="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93" w:type="dxa"/>
            <w:gridSpan w:val="10"/>
          </w:tcPr>
          <w:p w14:paraId="01C922B1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74A85" w:rsidRPr="00032D1D" w14:paraId="76802758" w14:textId="77777777" w:rsidTr="006E4171">
        <w:trPr>
          <w:trHeight w:val="72"/>
        </w:trPr>
        <w:tc>
          <w:tcPr>
            <w:tcW w:w="3330" w:type="dxa"/>
          </w:tcPr>
          <w:p w14:paraId="0B878642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868" w:type="dxa"/>
          </w:tcPr>
          <w:p w14:paraId="69364F31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6388F400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18057EBE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1" w:type="dxa"/>
            <w:gridSpan w:val="3"/>
          </w:tcPr>
          <w:p w14:paraId="25DBF13A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4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6" w:type="dxa"/>
          </w:tcPr>
          <w:p w14:paraId="01C20C60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0C616B3C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105BA4A9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</w:t>
            </w:r>
          </w:p>
          <w:p w14:paraId="26C892EC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 </w:t>
            </w:r>
            <w:r w:rsidRPr="00032D1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41" w:type="dxa"/>
          </w:tcPr>
          <w:p w14:paraId="77B9206A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gridSpan w:val="2"/>
          </w:tcPr>
          <w:p w14:paraId="141D7F4E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A987B6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C829AE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F3ECDF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  <w:gridSpan w:val="2"/>
          </w:tcPr>
          <w:p w14:paraId="41D32019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1" w:type="dxa"/>
            <w:gridSpan w:val="3"/>
          </w:tcPr>
          <w:p w14:paraId="5B8326F0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79A672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F33469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2E878D" w14:textId="1B7CF0D1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4B5E68" w:rsidRPr="004B5E6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9" w:type="dxa"/>
            <w:gridSpan w:val="3"/>
          </w:tcPr>
          <w:p w14:paraId="1F12D2D0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302E3DF2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0B3238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928F39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8D415E" w14:textId="4BAC5134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4B5E68" w:rsidRPr="004B5E6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03" w:type="dxa"/>
            <w:gridSpan w:val="2"/>
          </w:tcPr>
          <w:p w14:paraId="58118DCF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47A3629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7C9551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7916C5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6B754F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03A87" w:rsidRPr="00032D1D" w14:paraId="599B2776" w14:textId="77777777" w:rsidTr="00126158">
        <w:trPr>
          <w:trHeight w:val="72"/>
        </w:trPr>
        <w:tc>
          <w:tcPr>
            <w:tcW w:w="3330" w:type="dxa"/>
          </w:tcPr>
          <w:p w14:paraId="2D725E65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647" w:type="dxa"/>
            <w:gridSpan w:val="20"/>
          </w:tcPr>
          <w:p w14:paraId="179C133F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4A85" w:rsidRPr="00032D1D" w14:paraId="06554195" w14:textId="77777777" w:rsidTr="00C7692D">
        <w:trPr>
          <w:trHeight w:val="72"/>
          <w:tblHeader/>
        </w:trPr>
        <w:tc>
          <w:tcPr>
            <w:tcW w:w="3330" w:type="dxa"/>
            <w:vAlign w:val="bottom"/>
          </w:tcPr>
          <w:p w14:paraId="3045AFF6" w14:textId="20B8E5CA" w:rsidR="00B47480" w:rsidRPr="00032D1D" w:rsidRDefault="00BC6745" w:rsidP="00FA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9"/>
              </w:tabs>
              <w:ind w:left="162" w:firstLine="9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B5E68" w:rsidRPr="004B5E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4464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B5E68" w:rsidRPr="004B5E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C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78" w:type="dxa"/>
            <w:gridSpan w:val="2"/>
            <w:vAlign w:val="bottom"/>
          </w:tcPr>
          <w:p w14:paraId="7C7C3EE4" w14:textId="77777777" w:rsidR="00B47480" w:rsidRPr="00032D1D" w:rsidRDefault="00B47480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5859874" w14:textId="77777777" w:rsidR="00B47480" w:rsidRPr="00032D1D" w:rsidRDefault="00B47480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1" w:type="dxa"/>
            <w:gridSpan w:val="2"/>
            <w:vAlign w:val="bottom"/>
          </w:tcPr>
          <w:p w14:paraId="31367C13" w14:textId="77777777" w:rsidR="00B47480" w:rsidRDefault="00B47480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  <w:vAlign w:val="bottom"/>
          </w:tcPr>
          <w:p w14:paraId="1242A7E4" w14:textId="77777777" w:rsidR="00B47480" w:rsidRPr="00032D1D" w:rsidRDefault="00B47480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222F9824" w14:textId="77777777" w:rsidR="00B47480" w:rsidRDefault="00B47480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16EC6D67" w14:textId="77777777" w:rsidR="00B47480" w:rsidRPr="00032D1D" w:rsidRDefault="00B47480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1" w:type="dxa"/>
            <w:gridSpan w:val="3"/>
            <w:vAlign w:val="bottom"/>
          </w:tcPr>
          <w:p w14:paraId="072DD779" w14:textId="77777777" w:rsidR="00B47480" w:rsidRDefault="00B47480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3"/>
            <w:vAlign w:val="bottom"/>
          </w:tcPr>
          <w:p w14:paraId="04AFE246" w14:textId="77777777" w:rsidR="00B47480" w:rsidRPr="00032D1D" w:rsidRDefault="00B47480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6A885C70" w14:textId="77777777" w:rsidR="00B47480" w:rsidRDefault="00B47480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" w:type="dxa"/>
            <w:gridSpan w:val="2"/>
            <w:vAlign w:val="bottom"/>
          </w:tcPr>
          <w:p w14:paraId="0C4F19B2" w14:textId="77777777" w:rsidR="00B47480" w:rsidRPr="00032D1D" w:rsidRDefault="00B47480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51996F72" w14:textId="77777777" w:rsidR="00B47480" w:rsidRDefault="00B47480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6075" w:rsidRPr="00032D1D" w14:paraId="477F0BCC" w14:textId="77777777" w:rsidTr="00C7692D">
        <w:trPr>
          <w:trHeight w:val="72"/>
        </w:trPr>
        <w:tc>
          <w:tcPr>
            <w:tcW w:w="3330" w:type="dxa"/>
            <w:vAlign w:val="bottom"/>
          </w:tcPr>
          <w:p w14:paraId="0FC1AA74" w14:textId="1511E5EA" w:rsidR="00B47480" w:rsidRPr="00032D1D" w:rsidRDefault="00B47480" w:rsidP="00FA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firstLine="9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78" w:type="dxa"/>
            <w:gridSpan w:val="2"/>
            <w:vAlign w:val="bottom"/>
          </w:tcPr>
          <w:p w14:paraId="13B4D5E5" w14:textId="77777777" w:rsidR="00B47480" w:rsidRPr="00571B58" w:rsidRDefault="00B47480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B7E7D0C" w14:textId="77777777" w:rsidR="00B47480" w:rsidRPr="00032D1D" w:rsidRDefault="00B47480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gridSpan w:val="2"/>
            <w:vAlign w:val="bottom"/>
          </w:tcPr>
          <w:p w14:paraId="5E8FFA71" w14:textId="77777777" w:rsidR="00B47480" w:rsidRPr="00571B58" w:rsidRDefault="00B47480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5487AD06" w14:textId="77777777" w:rsidR="00B47480" w:rsidRPr="00571B58" w:rsidRDefault="00B47480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74058F33" w14:textId="2C3D4482" w:rsidR="00B47480" w:rsidRPr="00571B58" w:rsidRDefault="00B47480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1453976F" w14:textId="77777777" w:rsidR="00B47480" w:rsidRPr="00571B58" w:rsidRDefault="00B47480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gridSpan w:val="3"/>
            <w:vAlign w:val="bottom"/>
          </w:tcPr>
          <w:p w14:paraId="65E53332" w14:textId="77777777" w:rsidR="00B47480" w:rsidRPr="00571B58" w:rsidRDefault="00B47480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3"/>
            <w:vAlign w:val="bottom"/>
          </w:tcPr>
          <w:p w14:paraId="24E9F602" w14:textId="77777777" w:rsidR="00B47480" w:rsidRPr="00571B58" w:rsidRDefault="00B47480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3E8F7355" w14:textId="77777777" w:rsidR="00B47480" w:rsidRPr="00571B58" w:rsidRDefault="00B47480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" w:type="dxa"/>
            <w:gridSpan w:val="2"/>
            <w:vAlign w:val="bottom"/>
          </w:tcPr>
          <w:p w14:paraId="20485E18" w14:textId="77777777" w:rsidR="00B47480" w:rsidRPr="00571B58" w:rsidRDefault="00B47480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134E8CDF" w14:textId="77777777" w:rsidR="00B47480" w:rsidRPr="00571B58" w:rsidRDefault="00B47480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A85" w:rsidRPr="00032D1D" w14:paraId="29D5CC0F" w14:textId="77777777" w:rsidTr="00C7692D">
        <w:trPr>
          <w:trHeight w:val="72"/>
        </w:trPr>
        <w:tc>
          <w:tcPr>
            <w:tcW w:w="3330" w:type="dxa"/>
            <w:vAlign w:val="bottom"/>
          </w:tcPr>
          <w:p w14:paraId="6FF46135" w14:textId="77777777" w:rsidR="00BC6745" w:rsidRPr="00A217C7" w:rsidRDefault="00BC6745" w:rsidP="00FA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firstLine="97"/>
              <w:rPr>
                <w:rFonts w:asciiTheme="majorBidi" w:hAnsiTheme="majorBidi" w:cstheme="majorBidi"/>
                <w:sz w:val="30"/>
                <w:szCs w:val="30"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78" w:type="dxa"/>
            <w:gridSpan w:val="2"/>
            <w:vAlign w:val="bottom"/>
          </w:tcPr>
          <w:p w14:paraId="0D420EC4" w14:textId="31336269" w:rsidR="00BC6745" w:rsidRPr="00571B58" w:rsidRDefault="00BC6745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A3D26E2" w14:textId="77777777" w:rsidR="00BC6745" w:rsidRPr="00032D1D" w:rsidRDefault="00BC6745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gridSpan w:val="2"/>
            <w:vAlign w:val="bottom"/>
          </w:tcPr>
          <w:p w14:paraId="57096FFC" w14:textId="4419EA04" w:rsidR="00BC6745" w:rsidRPr="00571B58" w:rsidRDefault="00BC6745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201A061E" w14:textId="77777777" w:rsidR="00BC6745" w:rsidRPr="00571B58" w:rsidRDefault="00BC6745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21697222" w14:textId="3A96BE93" w:rsidR="00BC6745" w:rsidRPr="00571B58" w:rsidRDefault="00BC6745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654C55E5" w14:textId="77777777" w:rsidR="00BC6745" w:rsidRPr="00571B58" w:rsidRDefault="00BC6745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gridSpan w:val="3"/>
            <w:vAlign w:val="bottom"/>
          </w:tcPr>
          <w:p w14:paraId="3C882056" w14:textId="44959C37" w:rsidR="00BC6745" w:rsidRPr="00571B58" w:rsidRDefault="00BC6745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3"/>
            <w:vAlign w:val="bottom"/>
          </w:tcPr>
          <w:p w14:paraId="4D4D5D88" w14:textId="77777777" w:rsidR="00BC6745" w:rsidRPr="00571B58" w:rsidRDefault="00BC6745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2C09FF87" w14:textId="7E48A958" w:rsidR="00BC6745" w:rsidRPr="00933563" w:rsidRDefault="00BC6745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" w:type="dxa"/>
            <w:gridSpan w:val="2"/>
            <w:vAlign w:val="bottom"/>
          </w:tcPr>
          <w:p w14:paraId="169C9EB5" w14:textId="77777777" w:rsidR="00BC6745" w:rsidRPr="00571B58" w:rsidRDefault="00BC6745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1181563B" w14:textId="03E4DEEC" w:rsidR="00BC6745" w:rsidRPr="00571B58" w:rsidRDefault="00BC6745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CC2" w:rsidRPr="00032D1D" w14:paraId="260EFB99" w14:textId="77777777" w:rsidTr="00C7692D">
        <w:trPr>
          <w:trHeight w:val="72"/>
        </w:trPr>
        <w:tc>
          <w:tcPr>
            <w:tcW w:w="3330" w:type="dxa"/>
            <w:vAlign w:val="bottom"/>
          </w:tcPr>
          <w:p w14:paraId="0A021EE3" w14:textId="6CFF8C61" w:rsidR="00986CC2" w:rsidRPr="00032D1D" w:rsidRDefault="00FA4484" w:rsidP="00FA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4" w:firstLine="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986CC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="00986CC2"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878" w:type="dxa"/>
            <w:gridSpan w:val="2"/>
            <w:vAlign w:val="bottom"/>
          </w:tcPr>
          <w:p w14:paraId="0E67B03A" w14:textId="3DC55660" w:rsidR="00986CC2" w:rsidRPr="00571B58" w:rsidRDefault="00AB7799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7799">
              <w:rPr>
                <w:rFonts w:asciiTheme="majorBidi" w:hAnsiTheme="majorBidi"/>
                <w:sz w:val="30"/>
                <w:szCs w:val="30"/>
                <w:cs/>
              </w:rPr>
              <w:t>60</w:t>
            </w:r>
            <w:r w:rsidRPr="00AB77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7799">
              <w:rPr>
                <w:rFonts w:asciiTheme="majorBidi" w:hAnsiTheme="majorBidi"/>
                <w:sz w:val="30"/>
                <w:szCs w:val="30"/>
                <w:cs/>
              </w:rPr>
              <w:t>211</w:t>
            </w:r>
          </w:p>
        </w:tc>
        <w:tc>
          <w:tcPr>
            <w:tcW w:w="236" w:type="dxa"/>
            <w:vAlign w:val="bottom"/>
          </w:tcPr>
          <w:p w14:paraId="3AE058AB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gridSpan w:val="2"/>
            <w:vAlign w:val="bottom"/>
          </w:tcPr>
          <w:p w14:paraId="4BB6696B" w14:textId="068F59C5" w:rsidR="00986CC2" w:rsidRPr="00571B58" w:rsidRDefault="00AB7799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2FF70AC9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33657D7D" w14:textId="012EF1F9" w:rsidR="00986CC2" w:rsidRPr="00571B58" w:rsidRDefault="00AB7799" w:rsidP="00AF20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7799">
              <w:rPr>
                <w:rFonts w:asciiTheme="majorBidi" w:hAnsiTheme="majorBidi" w:cstheme="majorBidi"/>
                <w:sz w:val="30"/>
                <w:szCs w:val="30"/>
              </w:rPr>
              <w:t>60,211</w:t>
            </w:r>
          </w:p>
        </w:tc>
        <w:tc>
          <w:tcPr>
            <w:tcW w:w="269" w:type="dxa"/>
            <w:gridSpan w:val="2"/>
            <w:vAlign w:val="bottom"/>
          </w:tcPr>
          <w:p w14:paraId="578BEE4A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gridSpan w:val="3"/>
            <w:vAlign w:val="bottom"/>
          </w:tcPr>
          <w:p w14:paraId="2E416A78" w14:textId="41B3D935" w:rsidR="00986CC2" w:rsidRPr="00571B58" w:rsidRDefault="00AB7799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7799">
              <w:rPr>
                <w:rFonts w:asciiTheme="majorBidi" w:hAnsiTheme="majorBidi" w:cstheme="majorBidi"/>
                <w:sz w:val="30"/>
                <w:szCs w:val="30"/>
              </w:rPr>
              <w:t>60,211</w:t>
            </w:r>
          </w:p>
        </w:tc>
        <w:tc>
          <w:tcPr>
            <w:tcW w:w="269" w:type="dxa"/>
            <w:gridSpan w:val="3"/>
            <w:vAlign w:val="bottom"/>
          </w:tcPr>
          <w:p w14:paraId="1E9E526A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3ACC77A9" w14:textId="797E786D" w:rsidR="00986CC2" w:rsidRPr="00933563" w:rsidRDefault="00AB7799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3" w:type="dxa"/>
            <w:gridSpan w:val="2"/>
            <w:vAlign w:val="bottom"/>
          </w:tcPr>
          <w:p w14:paraId="51176F5A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0B17AB30" w14:textId="06B5E70C" w:rsidR="00986CC2" w:rsidRPr="00571B58" w:rsidRDefault="00AB7799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7799">
              <w:rPr>
                <w:rFonts w:asciiTheme="majorBidi" w:hAnsiTheme="majorBidi" w:cstheme="majorBidi"/>
                <w:sz w:val="30"/>
                <w:szCs w:val="30"/>
              </w:rPr>
              <w:t>60,211</w:t>
            </w:r>
          </w:p>
        </w:tc>
      </w:tr>
      <w:tr w:rsidR="00986CC2" w:rsidRPr="00032D1D" w14:paraId="6EB361D8" w14:textId="77777777" w:rsidTr="00C7692D">
        <w:trPr>
          <w:trHeight w:val="72"/>
        </w:trPr>
        <w:tc>
          <w:tcPr>
            <w:tcW w:w="3330" w:type="dxa"/>
            <w:vAlign w:val="bottom"/>
          </w:tcPr>
          <w:p w14:paraId="27D6E809" w14:textId="77777777" w:rsidR="00986CC2" w:rsidRDefault="00986CC2" w:rsidP="00FA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firstLine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878" w:type="dxa"/>
            <w:gridSpan w:val="2"/>
            <w:vAlign w:val="bottom"/>
          </w:tcPr>
          <w:p w14:paraId="7A9077BC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34E58AB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gridSpan w:val="2"/>
            <w:vAlign w:val="bottom"/>
          </w:tcPr>
          <w:p w14:paraId="3FAC44DB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EDA49E5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2751A2D8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01E10B58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gridSpan w:val="3"/>
            <w:vAlign w:val="bottom"/>
          </w:tcPr>
          <w:p w14:paraId="317CDE66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3"/>
            <w:vAlign w:val="bottom"/>
          </w:tcPr>
          <w:p w14:paraId="1E6CC813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4E44434A" w14:textId="77777777" w:rsidR="00986CC2" w:rsidRPr="00933563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" w:type="dxa"/>
            <w:gridSpan w:val="2"/>
            <w:vAlign w:val="bottom"/>
          </w:tcPr>
          <w:p w14:paraId="2BD6452D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56289A46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CC2" w:rsidRPr="00032D1D" w14:paraId="580CBB85" w14:textId="77777777" w:rsidTr="00C7692D">
        <w:trPr>
          <w:trHeight w:val="72"/>
        </w:trPr>
        <w:tc>
          <w:tcPr>
            <w:tcW w:w="3330" w:type="dxa"/>
            <w:vAlign w:val="bottom"/>
          </w:tcPr>
          <w:p w14:paraId="72BD8351" w14:textId="02F58FC1" w:rsidR="00986CC2" w:rsidRPr="007A1D24" w:rsidRDefault="00FA4484" w:rsidP="00FA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4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986CC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1878" w:type="dxa"/>
            <w:gridSpan w:val="2"/>
            <w:vAlign w:val="bottom"/>
          </w:tcPr>
          <w:p w14:paraId="6B63B156" w14:textId="7F569935" w:rsidR="00986CC2" w:rsidRPr="00571B58" w:rsidRDefault="00AB7799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7799">
              <w:rPr>
                <w:rFonts w:asciiTheme="majorBidi" w:hAnsiTheme="majorBidi"/>
                <w:sz w:val="30"/>
                <w:szCs w:val="30"/>
                <w:cs/>
              </w:rPr>
              <w:t>50</w:t>
            </w:r>
            <w:r w:rsidRPr="00AB77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7799">
              <w:rPr>
                <w:rFonts w:asciiTheme="majorBidi" w:hAnsiTheme="majorBidi"/>
                <w:sz w:val="30"/>
                <w:szCs w:val="30"/>
                <w:cs/>
              </w:rPr>
              <w:t>534</w:t>
            </w:r>
          </w:p>
        </w:tc>
        <w:tc>
          <w:tcPr>
            <w:tcW w:w="236" w:type="dxa"/>
            <w:vAlign w:val="bottom"/>
          </w:tcPr>
          <w:p w14:paraId="6A971445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gridSpan w:val="2"/>
            <w:vAlign w:val="bottom"/>
          </w:tcPr>
          <w:p w14:paraId="40F187CA" w14:textId="44738CEB" w:rsidR="00986CC2" w:rsidRPr="00A01958" w:rsidRDefault="00AB7799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0CF3195E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6520DB7A" w14:textId="31B99855" w:rsidR="00986CC2" w:rsidRPr="00571B58" w:rsidRDefault="00AB7799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7799">
              <w:rPr>
                <w:rFonts w:asciiTheme="majorBidi" w:hAnsiTheme="majorBidi" w:cstheme="majorBidi"/>
                <w:sz w:val="30"/>
                <w:szCs w:val="30"/>
              </w:rPr>
              <w:t>50,534</w:t>
            </w:r>
          </w:p>
        </w:tc>
        <w:tc>
          <w:tcPr>
            <w:tcW w:w="269" w:type="dxa"/>
            <w:gridSpan w:val="2"/>
            <w:vAlign w:val="bottom"/>
          </w:tcPr>
          <w:p w14:paraId="3890B73B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gridSpan w:val="3"/>
            <w:vAlign w:val="bottom"/>
          </w:tcPr>
          <w:p w14:paraId="22D21918" w14:textId="50E27E81" w:rsidR="00986CC2" w:rsidRPr="00933563" w:rsidRDefault="00AB7799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7799">
              <w:rPr>
                <w:rFonts w:asciiTheme="majorBidi" w:hAnsiTheme="majorBidi" w:cstheme="majorBidi"/>
                <w:sz w:val="30"/>
                <w:szCs w:val="30"/>
              </w:rPr>
              <w:t>50,534</w:t>
            </w:r>
          </w:p>
        </w:tc>
        <w:tc>
          <w:tcPr>
            <w:tcW w:w="269" w:type="dxa"/>
            <w:gridSpan w:val="3"/>
            <w:vAlign w:val="bottom"/>
          </w:tcPr>
          <w:p w14:paraId="71196C35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775919D2" w14:textId="03DEF512" w:rsidR="00986CC2" w:rsidRPr="00933563" w:rsidRDefault="00AB7799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3" w:type="dxa"/>
            <w:gridSpan w:val="2"/>
            <w:vAlign w:val="bottom"/>
          </w:tcPr>
          <w:p w14:paraId="30409523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38A61F54" w14:textId="0484F0BD" w:rsidR="00986CC2" w:rsidRPr="00933563" w:rsidRDefault="00AB7799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7799">
              <w:rPr>
                <w:rFonts w:asciiTheme="majorBidi" w:hAnsiTheme="majorBidi" w:cstheme="majorBidi"/>
                <w:sz w:val="30"/>
                <w:szCs w:val="30"/>
              </w:rPr>
              <w:t>50,534</w:t>
            </w:r>
          </w:p>
        </w:tc>
      </w:tr>
      <w:tr w:rsidR="00986CC2" w:rsidRPr="006A520A" w14:paraId="5C377A90" w14:textId="77777777" w:rsidTr="00C7692D">
        <w:trPr>
          <w:trHeight w:val="72"/>
        </w:trPr>
        <w:tc>
          <w:tcPr>
            <w:tcW w:w="3330" w:type="dxa"/>
            <w:vAlign w:val="bottom"/>
          </w:tcPr>
          <w:p w14:paraId="7B82CDA1" w14:textId="77777777" w:rsidR="00986CC2" w:rsidRPr="00FA4484" w:rsidRDefault="00986CC2" w:rsidP="00FA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firstLine="97"/>
              <w:contextualSpacing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878" w:type="dxa"/>
            <w:gridSpan w:val="2"/>
            <w:vAlign w:val="bottom"/>
          </w:tcPr>
          <w:p w14:paraId="6417A467" w14:textId="77777777" w:rsidR="00986CC2" w:rsidRPr="00FA4484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600"/>
              </w:tabs>
              <w:spacing w:line="240" w:lineRule="auto"/>
              <w:ind w:left="547" w:right="-43"/>
              <w:contextualSpacing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7A0AFAA0" w14:textId="77777777" w:rsidR="00986CC2" w:rsidRPr="00FA4484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firstLine="18"/>
              <w:contextualSpacing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881" w:type="dxa"/>
            <w:gridSpan w:val="2"/>
            <w:vAlign w:val="bottom"/>
          </w:tcPr>
          <w:p w14:paraId="123DCBF5" w14:textId="77777777" w:rsidR="00986CC2" w:rsidRPr="00FA4484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557"/>
              </w:tabs>
              <w:spacing w:line="240" w:lineRule="auto"/>
              <w:ind w:left="547" w:right="-43"/>
              <w:contextualSpacing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41" w:type="dxa"/>
            <w:vAlign w:val="bottom"/>
          </w:tcPr>
          <w:p w14:paraId="67C624FB" w14:textId="77777777" w:rsidR="00986CC2" w:rsidRPr="00FA4484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3785AD1E" w14:textId="77777777" w:rsidR="00986CC2" w:rsidRPr="00FA4484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95"/>
              </w:tabs>
              <w:spacing w:line="240" w:lineRule="auto"/>
              <w:ind w:left="547" w:right="-43" w:firstLine="18"/>
              <w:contextualSpacing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1E4F1C03" w14:textId="77777777" w:rsidR="00986CC2" w:rsidRPr="00FA4484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71" w:type="dxa"/>
            <w:gridSpan w:val="3"/>
            <w:vAlign w:val="bottom"/>
          </w:tcPr>
          <w:p w14:paraId="5BF256D6" w14:textId="77777777" w:rsidR="00986CC2" w:rsidRPr="00FA4484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53"/>
              </w:tabs>
              <w:spacing w:line="240" w:lineRule="auto"/>
              <w:ind w:left="547" w:right="-43"/>
              <w:contextualSpacing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69" w:type="dxa"/>
            <w:gridSpan w:val="3"/>
            <w:vAlign w:val="bottom"/>
          </w:tcPr>
          <w:p w14:paraId="7AFA2EF9" w14:textId="77777777" w:rsidR="00986CC2" w:rsidRPr="00FA4484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363" w:type="dxa"/>
            <w:vAlign w:val="bottom"/>
          </w:tcPr>
          <w:p w14:paraId="6AE9017D" w14:textId="77777777" w:rsidR="00986CC2" w:rsidRPr="00FA4484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6"/>
                <w:tab w:val="decimal" w:pos="1013"/>
              </w:tabs>
              <w:spacing w:line="240" w:lineRule="auto"/>
              <w:ind w:left="547" w:right="-43"/>
              <w:contextualSpacing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303" w:type="dxa"/>
            <w:gridSpan w:val="2"/>
            <w:vAlign w:val="bottom"/>
          </w:tcPr>
          <w:p w14:paraId="07EAFC25" w14:textId="77777777" w:rsidR="00986CC2" w:rsidRPr="00FA4484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287" w:type="dxa"/>
            <w:vAlign w:val="bottom"/>
          </w:tcPr>
          <w:p w14:paraId="5CD7C1ED" w14:textId="77777777" w:rsidR="00986CC2" w:rsidRPr="00FA4484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6"/>
              </w:tabs>
              <w:spacing w:line="240" w:lineRule="auto"/>
              <w:ind w:left="547" w:right="-43"/>
              <w:contextualSpacing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</w:tr>
      <w:tr w:rsidR="00986CC2" w:rsidRPr="00032D1D" w14:paraId="69D10325" w14:textId="77777777" w:rsidTr="00C7692D">
        <w:trPr>
          <w:trHeight w:val="72"/>
        </w:trPr>
        <w:tc>
          <w:tcPr>
            <w:tcW w:w="3330" w:type="dxa"/>
            <w:vAlign w:val="bottom"/>
          </w:tcPr>
          <w:p w14:paraId="5765BB81" w14:textId="77777777" w:rsidR="00986CC2" w:rsidRPr="00032D1D" w:rsidRDefault="00986CC2" w:rsidP="00FA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9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78" w:type="dxa"/>
            <w:gridSpan w:val="2"/>
            <w:vAlign w:val="bottom"/>
          </w:tcPr>
          <w:p w14:paraId="74D731DB" w14:textId="77777777" w:rsidR="00986CC2" w:rsidRPr="000F0586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EA09145" w14:textId="77777777" w:rsidR="00986CC2" w:rsidRPr="00E64F58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81" w:type="dxa"/>
            <w:gridSpan w:val="2"/>
            <w:vAlign w:val="bottom"/>
          </w:tcPr>
          <w:p w14:paraId="70F207DD" w14:textId="77777777" w:rsidR="00986CC2" w:rsidRPr="000F0586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1024969C" w14:textId="77777777" w:rsidR="00986CC2" w:rsidRPr="000F0586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66B292BF" w14:textId="77777777" w:rsidR="00986CC2" w:rsidRPr="000F0586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6BB48C71" w14:textId="77777777" w:rsidR="00986CC2" w:rsidRPr="000F0586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gridSpan w:val="3"/>
            <w:vAlign w:val="bottom"/>
          </w:tcPr>
          <w:p w14:paraId="087CA9D7" w14:textId="77777777" w:rsidR="00986CC2" w:rsidRPr="000F0586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3"/>
            <w:vAlign w:val="bottom"/>
          </w:tcPr>
          <w:p w14:paraId="318C480A" w14:textId="77777777" w:rsidR="00986CC2" w:rsidRPr="000F0586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6DB4848B" w14:textId="77777777" w:rsidR="00986CC2" w:rsidRPr="00933563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" w:type="dxa"/>
            <w:gridSpan w:val="2"/>
            <w:vAlign w:val="bottom"/>
          </w:tcPr>
          <w:p w14:paraId="414DAB54" w14:textId="77777777" w:rsidR="00986CC2" w:rsidRPr="000F0586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5BB27F78" w14:textId="77777777" w:rsidR="00986CC2" w:rsidRPr="000F0586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CC2" w:rsidRPr="00A7632D" w14:paraId="2ABD0508" w14:textId="77777777" w:rsidTr="00C7692D">
        <w:trPr>
          <w:trHeight w:val="72"/>
        </w:trPr>
        <w:tc>
          <w:tcPr>
            <w:tcW w:w="3330" w:type="dxa"/>
            <w:vAlign w:val="bottom"/>
          </w:tcPr>
          <w:p w14:paraId="12729981" w14:textId="77777777" w:rsidR="00986CC2" w:rsidRPr="00032D1D" w:rsidRDefault="00986CC2" w:rsidP="00FA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9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032D1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878" w:type="dxa"/>
            <w:gridSpan w:val="2"/>
            <w:vAlign w:val="bottom"/>
          </w:tcPr>
          <w:p w14:paraId="5177B564" w14:textId="3C077E91" w:rsidR="00986CC2" w:rsidRPr="00571B58" w:rsidRDefault="00AB7799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8769AC3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gridSpan w:val="2"/>
            <w:vAlign w:val="bottom"/>
          </w:tcPr>
          <w:p w14:paraId="791C1815" w14:textId="787DDD29" w:rsidR="00986CC2" w:rsidRPr="00A01958" w:rsidRDefault="00AB7799" w:rsidP="00FA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7799">
              <w:rPr>
                <w:rFonts w:asciiTheme="majorBidi" w:hAnsiTheme="majorBidi" w:cstheme="majorBidi"/>
                <w:sz w:val="30"/>
                <w:szCs w:val="30"/>
              </w:rPr>
              <w:t xml:space="preserve">92,115 </w:t>
            </w:r>
            <w:r w:rsidRPr="00AB7799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41" w:type="dxa"/>
            <w:vAlign w:val="bottom"/>
          </w:tcPr>
          <w:p w14:paraId="45D4D78A" w14:textId="77777777" w:rsidR="00986CC2" w:rsidRPr="00933563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115D90FE" w14:textId="292A4CDB" w:rsidR="00986CC2" w:rsidRPr="00A01958" w:rsidRDefault="00AB7799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7799">
              <w:rPr>
                <w:rFonts w:asciiTheme="majorBidi" w:hAnsiTheme="majorBidi" w:cstheme="majorBidi"/>
                <w:sz w:val="30"/>
                <w:szCs w:val="30"/>
              </w:rPr>
              <w:t>92,115</w:t>
            </w:r>
          </w:p>
        </w:tc>
        <w:tc>
          <w:tcPr>
            <w:tcW w:w="269" w:type="dxa"/>
            <w:gridSpan w:val="2"/>
            <w:vAlign w:val="bottom"/>
          </w:tcPr>
          <w:p w14:paraId="4D901B2B" w14:textId="77777777" w:rsidR="00986CC2" w:rsidRPr="00A019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gridSpan w:val="3"/>
            <w:vAlign w:val="bottom"/>
          </w:tcPr>
          <w:p w14:paraId="2C6F119F" w14:textId="1C1C01D1" w:rsidR="00986CC2" w:rsidRPr="00933563" w:rsidRDefault="00AB7799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3"/>
            <w:vAlign w:val="bottom"/>
          </w:tcPr>
          <w:p w14:paraId="3C03C1CD" w14:textId="77777777" w:rsidR="00986CC2" w:rsidRPr="00933563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772EA26C" w14:textId="22B5043A" w:rsidR="00986CC2" w:rsidRPr="00933563" w:rsidRDefault="00AB7799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7799">
              <w:rPr>
                <w:rFonts w:asciiTheme="majorBidi" w:hAnsiTheme="majorBidi" w:cstheme="majorBidi"/>
                <w:sz w:val="30"/>
                <w:szCs w:val="30"/>
              </w:rPr>
              <w:t>84,282</w:t>
            </w:r>
          </w:p>
        </w:tc>
        <w:tc>
          <w:tcPr>
            <w:tcW w:w="303" w:type="dxa"/>
            <w:gridSpan w:val="2"/>
            <w:vAlign w:val="bottom"/>
          </w:tcPr>
          <w:p w14:paraId="5319F7FA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264B1DA5" w14:textId="54DE5D47" w:rsidR="00986CC2" w:rsidRPr="00803A87" w:rsidRDefault="00AB7799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7799">
              <w:rPr>
                <w:rFonts w:asciiTheme="majorBidi" w:hAnsiTheme="majorBidi" w:cstheme="majorBidi"/>
                <w:sz w:val="30"/>
                <w:szCs w:val="30"/>
              </w:rPr>
              <w:t>84,282</w:t>
            </w:r>
          </w:p>
        </w:tc>
      </w:tr>
      <w:tr w:rsidR="00986CC2" w:rsidRPr="00304DB2" w14:paraId="40E4FF45" w14:textId="77777777" w:rsidTr="00126158">
        <w:trPr>
          <w:trHeight w:val="72"/>
        </w:trPr>
        <w:tc>
          <w:tcPr>
            <w:tcW w:w="3330" w:type="dxa"/>
          </w:tcPr>
          <w:p w14:paraId="593619A8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47" w:type="dxa"/>
            <w:gridSpan w:val="20"/>
          </w:tcPr>
          <w:p w14:paraId="0B832311" w14:textId="2ABAA774" w:rsidR="00986CC2" w:rsidRPr="00304DB2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986CC2" w:rsidRPr="00032D1D" w14:paraId="28E8FFDA" w14:textId="77777777" w:rsidTr="006E4171">
        <w:trPr>
          <w:trHeight w:val="72"/>
          <w:tblHeader/>
        </w:trPr>
        <w:tc>
          <w:tcPr>
            <w:tcW w:w="3330" w:type="dxa"/>
          </w:tcPr>
          <w:p w14:paraId="2C21C778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26EE126C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16458C2F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07" w:type="dxa"/>
            <w:gridSpan w:val="11"/>
          </w:tcPr>
          <w:p w14:paraId="051F9D7A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86CC2" w:rsidRPr="00032D1D" w14:paraId="394EA969" w14:textId="77777777" w:rsidTr="006E4171">
        <w:trPr>
          <w:trHeight w:val="72"/>
          <w:tblHeader/>
        </w:trPr>
        <w:tc>
          <w:tcPr>
            <w:tcW w:w="3330" w:type="dxa"/>
          </w:tcPr>
          <w:p w14:paraId="7F5477B8" w14:textId="77777777" w:rsidR="00986CC2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99FD894" w14:textId="77777777" w:rsidR="00986CC2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FC9B28B" w14:textId="77777777" w:rsidR="00986CC2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DAC2052" w14:textId="309DB3C5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868" w:type="dxa"/>
          </w:tcPr>
          <w:p w14:paraId="1F60A044" w14:textId="77777777" w:rsidR="00986CC2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58F10633" w14:textId="77777777" w:rsidR="00986CC2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</w:t>
            </w:r>
          </w:p>
          <w:p w14:paraId="3187C6E4" w14:textId="77777777" w:rsidR="00986CC2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</w:t>
            </w:r>
          </w:p>
          <w:p w14:paraId="40E5F60A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1" w:type="dxa"/>
            <w:gridSpan w:val="3"/>
          </w:tcPr>
          <w:p w14:paraId="511CB5F9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6" w:type="dxa"/>
          </w:tcPr>
          <w:p w14:paraId="557DF137" w14:textId="77777777" w:rsidR="00986CC2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1" w:hanging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5B9BAA10" w14:textId="77777777" w:rsidR="00986CC2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1" w:hanging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</w:t>
            </w:r>
          </w:p>
          <w:p w14:paraId="7DD814E8" w14:textId="77777777" w:rsidR="00986CC2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</w:t>
            </w:r>
          </w:p>
          <w:p w14:paraId="65A6F41A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 </w:t>
            </w:r>
            <w:r w:rsidRPr="00032D1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41" w:type="dxa"/>
          </w:tcPr>
          <w:p w14:paraId="50EF71F8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0CF41FD9" w14:textId="77777777" w:rsidR="00986CC2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7678C4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039BC5" w14:textId="77777777" w:rsidR="00986CC2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7BA09D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14:paraId="4CB954E8" w14:textId="76E89D5F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gridSpan w:val="2"/>
          </w:tcPr>
          <w:p w14:paraId="496FCFE6" w14:textId="77777777" w:rsidR="00986CC2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87897D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B25F92" w14:textId="77777777" w:rsidR="00986CC2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0931BE" w14:textId="55631F5B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4B5E68" w:rsidRPr="004B5E6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9" w:type="dxa"/>
            <w:gridSpan w:val="3"/>
          </w:tcPr>
          <w:p w14:paraId="58C6075C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  <w:gridSpan w:val="3"/>
          </w:tcPr>
          <w:p w14:paraId="40153D3F" w14:textId="77777777" w:rsidR="00986CC2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DB839D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54DCD3" w14:textId="77777777" w:rsidR="00986CC2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A86CBB" w14:textId="0A21E2E3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4B5E68" w:rsidRPr="004B5E6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03" w:type="dxa"/>
            <w:gridSpan w:val="2"/>
          </w:tcPr>
          <w:p w14:paraId="4F603938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97FF9C7" w14:textId="77777777" w:rsidR="00986CC2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9E185D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199628" w14:textId="77777777" w:rsidR="00986CC2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A24570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86CC2" w:rsidRPr="00032D1D" w14:paraId="7FFEE9DC" w14:textId="77777777" w:rsidTr="00126158">
        <w:trPr>
          <w:trHeight w:val="72"/>
          <w:tblHeader/>
        </w:trPr>
        <w:tc>
          <w:tcPr>
            <w:tcW w:w="3330" w:type="dxa"/>
          </w:tcPr>
          <w:p w14:paraId="19C6052D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647" w:type="dxa"/>
            <w:gridSpan w:val="20"/>
          </w:tcPr>
          <w:p w14:paraId="5CC155A1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6CC2" w:rsidRPr="00032D1D" w14:paraId="2791EBA7" w14:textId="77777777" w:rsidTr="00126158">
        <w:trPr>
          <w:trHeight w:val="72"/>
          <w:tblHeader/>
        </w:trPr>
        <w:tc>
          <w:tcPr>
            <w:tcW w:w="3330" w:type="dxa"/>
          </w:tcPr>
          <w:p w14:paraId="715E9E18" w14:textId="67C84F3D" w:rsidR="00986CC2" w:rsidRPr="001A080F" w:rsidRDefault="00986CC2" w:rsidP="00024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212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B5E68" w:rsidRPr="004B5E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212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212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B5E68" w:rsidRPr="004B5E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C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647" w:type="dxa"/>
            <w:gridSpan w:val="20"/>
          </w:tcPr>
          <w:p w14:paraId="55E4049D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86CC2" w:rsidRPr="00032D1D" w14:paraId="70269E73" w14:textId="77777777" w:rsidTr="006E4171">
        <w:trPr>
          <w:trHeight w:val="72"/>
        </w:trPr>
        <w:tc>
          <w:tcPr>
            <w:tcW w:w="3330" w:type="dxa"/>
          </w:tcPr>
          <w:p w14:paraId="240A3FBC" w14:textId="1624CDF5" w:rsidR="00986CC2" w:rsidRPr="00032D1D" w:rsidRDefault="00986CC2" w:rsidP="00024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4"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68" w:type="dxa"/>
          </w:tcPr>
          <w:p w14:paraId="383BCF83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3"/>
          </w:tcPr>
          <w:p w14:paraId="6994A19D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6" w:type="dxa"/>
          </w:tcPr>
          <w:p w14:paraId="0608F9C0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161FBF1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470B0113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Merge w:val="restart"/>
          </w:tcPr>
          <w:p w14:paraId="6C8F87D6" w14:textId="54EA4484" w:rsidR="00986CC2" w:rsidRPr="00032D1D" w:rsidRDefault="00986CC2" w:rsidP="006E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167DECBB" w14:textId="77777777" w:rsidR="00986CC2" w:rsidRPr="00032D1D" w:rsidRDefault="00986CC2" w:rsidP="006E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14:paraId="77EF87EA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3B3E0EE0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CD6C62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1C3D09B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CC2" w:rsidRPr="00032D1D" w14:paraId="1EDA8CDE" w14:textId="77777777" w:rsidTr="006E4171">
        <w:trPr>
          <w:trHeight w:val="72"/>
        </w:trPr>
        <w:tc>
          <w:tcPr>
            <w:tcW w:w="3330" w:type="dxa"/>
          </w:tcPr>
          <w:p w14:paraId="1499A14F" w14:textId="228F03F4" w:rsidR="00986CC2" w:rsidRPr="00A217C7" w:rsidRDefault="00986CC2" w:rsidP="00024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4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68" w:type="dxa"/>
          </w:tcPr>
          <w:p w14:paraId="64CE0D2B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3"/>
          </w:tcPr>
          <w:p w14:paraId="4FDC10AC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6" w:type="dxa"/>
          </w:tcPr>
          <w:p w14:paraId="48787F75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1BE97B3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17CE92F5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Merge/>
          </w:tcPr>
          <w:p w14:paraId="76A357FE" w14:textId="76B459D3" w:rsidR="00986CC2" w:rsidRPr="00032D1D" w:rsidRDefault="00986CC2" w:rsidP="00986CC2">
            <w:pPr>
              <w:tabs>
                <w:tab w:val="left" w:pos="366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385AEF7F" w14:textId="77777777" w:rsidR="00986CC2" w:rsidRPr="00032D1D" w:rsidRDefault="00986CC2" w:rsidP="006E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14:paraId="13A2BD85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654D5DBF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125EB2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FC7CB9A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2D1D" w:rsidRPr="0047177D" w14:paraId="0F061789" w14:textId="77777777">
        <w:trPr>
          <w:trHeight w:val="72"/>
        </w:trPr>
        <w:tc>
          <w:tcPr>
            <w:tcW w:w="3330" w:type="dxa"/>
          </w:tcPr>
          <w:p w14:paraId="415AE3C9" w14:textId="6D677B11" w:rsidR="008C2D1D" w:rsidRPr="00032D1D" w:rsidRDefault="008C2D1D" w:rsidP="00024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4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868" w:type="dxa"/>
            <w:vAlign w:val="bottom"/>
          </w:tcPr>
          <w:p w14:paraId="56E16644" w14:textId="569A8346" w:rsidR="008C2D1D" w:rsidRPr="0047177D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71B58">
              <w:rPr>
                <w:rFonts w:asciiTheme="majorBidi" w:hAnsiTheme="majorBidi" w:cstheme="majorBidi"/>
                <w:sz w:val="30"/>
                <w:szCs w:val="30"/>
              </w:rPr>
              <w:t>53,595</w:t>
            </w:r>
          </w:p>
        </w:tc>
        <w:tc>
          <w:tcPr>
            <w:tcW w:w="271" w:type="dxa"/>
            <w:gridSpan w:val="3"/>
            <w:vAlign w:val="bottom"/>
          </w:tcPr>
          <w:p w14:paraId="201D2D26" w14:textId="77777777" w:rsidR="008C2D1D" w:rsidRPr="0047177D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6" w:type="dxa"/>
            <w:vAlign w:val="bottom"/>
          </w:tcPr>
          <w:p w14:paraId="1A59DA9B" w14:textId="3C5AB282" w:rsidR="008C2D1D" w:rsidRPr="0047177D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71B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042430F2" w14:textId="77777777" w:rsidR="008C2D1D" w:rsidRPr="0047177D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14:paraId="7B767613" w14:textId="6A7BFBC1" w:rsidR="008C2D1D" w:rsidRPr="0047177D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5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71B58">
              <w:rPr>
                <w:rFonts w:asciiTheme="majorBidi" w:hAnsiTheme="majorBidi" w:cstheme="majorBidi"/>
                <w:sz w:val="30"/>
                <w:szCs w:val="30"/>
              </w:rPr>
              <w:t>53,595</w:t>
            </w:r>
          </w:p>
        </w:tc>
        <w:tc>
          <w:tcPr>
            <w:tcW w:w="270" w:type="dxa"/>
            <w:gridSpan w:val="2"/>
            <w:vMerge/>
            <w:vAlign w:val="bottom"/>
          </w:tcPr>
          <w:p w14:paraId="35A5A11C" w14:textId="3582FBD9" w:rsidR="008C2D1D" w:rsidRPr="0047177D" w:rsidRDefault="008C2D1D" w:rsidP="008C2D1D">
            <w:pPr>
              <w:tabs>
                <w:tab w:val="left" w:pos="366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7DC9AB71" w14:textId="1B30C208" w:rsidR="008C2D1D" w:rsidRPr="0047177D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571B58">
              <w:rPr>
                <w:rFonts w:asciiTheme="majorBidi" w:hAnsiTheme="majorBidi" w:cstheme="majorBidi"/>
                <w:sz w:val="30"/>
                <w:szCs w:val="30"/>
              </w:rPr>
              <w:t>53,595</w:t>
            </w:r>
          </w:p>
        </w:tc>
        <w:tc>
          <w:tcPr>
            <w:tcW w:w="270" w:type="dxa"/>
            <w:gridSpan w:val="3"/>
            <w:vAlign w:val="bottom"/>
          </w:tcPr>
          <w:p w14:paraId="3CC2F6A7" w14:textId="77777777" w:rsidR="008C2D1D" w:rsidRPr="0047177D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E7D2E06" w14:textId="175B0F6E" w:rsidR="008C2D1D" w:rsidRPr="0047177D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5B6F5A" w14:textId="77777777" w:rsidR="008C2D1D" w:rsidRPr="0047177D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25CB9B00" w14:textId="0C34E980" w:rsidR="008C2D1D" w:rsidRPr="0047177D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71B58">
              <w:rPr>
                <w:rFonts w:asciiTheme="majorBidi" w:hAnsiTheme="majorBidi" w:cstheme="majorBidi"/>
                <w:sz w:val="30"/>
                <w:szCs w:val="30"/>
              </w:rPr>
              <w:t>53,595</w:t>
            </w:r>
          </w:p>
        </w:tc>
      </w:tr>
      <w:tr w:rsidR="008C2D1D" w:rsidRPr="00E64F58" w14:paraId="17462CEE" w14:textId="77777777">
        <w:trPr>
          <w:trHeight w:val="72"/>
        </w:trPr>
        <w:tc>
          <w:tcPr>
            <w:tcW w:w="3330" w:type="dxa"/>
          </w:tcPr>
          <w:p w14:paraId="77C18FA6" w14:textId="5442D26A" w:rsidR="008C2D1D" w:rsidRPr="0002460D" w:rsidRDefault="008C2D1D" w:rsidP="00024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4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4"/>
                <w:szCs w:val="24"/>
                <w:cs/>
              </w:rPr>
            </w:pPr>
            <w:r w:rsidRPr="0002460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68" w:type="dxa"/>
            <w:vAlign w:val="bottom"/>
          </w:tcPr>
          <w:p w14:paraId="57B0CBF0" w14:textId="77777777" w:rsidR="008C2D1D" w:rsidRPr="00A31604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1" w:type="dxa"/>
            <w:gridSpan w:val="3"/>
            <w:vAlign w:val="bottom"/>
          </w:tcPr>
          <w:p w14:paraId="348CA11C" w14:textId="77777777" w:rsidR="008C2D1D" w:rsidRPr="00A31604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856" w:type="dxa"/>
            <w:vAlign w:val="bottom"/>
          </w:tcPr>
          <w:p w14:paraId="120D90BB" w14:textId="77777777" w:rsidR="008C2D1D" w:rsidRPr="00A31604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537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41" w:type="dxa"/>
            <w:vAlign w:val="bottom"/>
          </w:tcPr>
          <w:p w14:paraId="2D761C71" w14:textId="77777777" w:rsidR="008C2D1D" w:rsidRPr="006E4171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14:paraId="272DF1F8" w14:textId="77777777" w:rsidR="008C2D1D" w:rsidRPr="00A31604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  <w:gridSpan w:val="2"/>
            <w:vMerge/>
            <w:vAlign w:val="bottom"/>
          </w:tcPr>
          <w:p w14:paraId="64180627" w14:textId="02025518" w:rsidR="008C2D1D" w:rsidRPr="00A31604" w:rsidRDefault="008C2D1D" w:rsidP="008C2D1D">
            <w:pPr>
              <w:tabs>
                <w:tab w:val="left" w:pos="366"/>
              </w:tabs>
              <w:ind w:right="44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6602974" w14:textId="77777777" w:rsidR="008C2D1D" w:rsidRPr="00A31604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  <w:tab w:val="decimal" w:pos="1338"/>
              </w:tabs>
              <w:ind w:left="-129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3222EABC" w14:textId="77777777" w:rsidR="008C2D1D" w:rsidRPr="006E4171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093EC7E" w14:textId="77777777" w:rsidR="008C2D1D" w:rsidRPr="00F56841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E4481C" w14:textId="77777777" w:rsidR="008C2D1D" w:rsidRPr="006E4171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61AF25B3" w14:textId="77777777" w:rsidR="008C2D1D" w:rsidRPr="00F56841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2D1D" w:rsidRPr="00E64F58" w14:paraId="12A0F11B" w14:textId="77777777">
        <w:trPr>
          <w:trHeight w:val="72"/>
        </w:trPr>
        <w:tc>
          <w:tcPr>
            <w:tcW w:w="3330" w:type="dxa"/>
          </w:tcPr>
          <w:p w14:paraId="78D7033A" w14:textId="48BEEDA4" w:rsidR="008C2D1D" w:rsidRPr="00A31604" w:rsidRDefault="008C2D1D" w:rsidP="00024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1868" w:type="dxa"/>
            <w:vAlign w:val="bottom"/>
          </w:tcPr>
          <w:p w14:paraId="6BA3BFCE" w14:textId="2D8938D2" w:rsidR="008C2D1D" w:rsidRPr="00A31604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571B58">
              <w:rPr>
                <w:rFonts w:asciiTheme="majorBidi" w:hAnsiTheme="majorBidi" w:cstheme="majorBidi"/>
                <w:sz w:val="30"/>
                <w:szCs w:val="30"/>
              </w:rPr>
              <w:t>49,138</w:t>
            </w:r>
          </w:p>
        </w:tc>
        <w:tc>
          <w:tcPr>
            <w:tcW w:w="271" w:type="dxa"/>
            <w:gridSpan w:val="3"/>
            <w:vAlign w:val="bottom"/>
          </w:tcPr>
          <w:p w14:paraId="040225DF" w14:textId="77777777" w:rsidR="008C2D1D" w:rsidRPr="00A31604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856" w:type="dxa"/>
            <w:vAlign w:val="bottom"/>
          </w:tcPr>
          <w:p w14:paraId="61737C01" w14:textId="64F98AD5" w:rsidR="008C2D1D" w:rsidRPr="00A31604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7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266921B5" w14:textId="77777777" w:rsidR="008C2D1D" w:rsidRPr="006E4171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14:paraId="2A3EF373" w14:textId="1A09CE23" w:rsidR="008C2D1D" w:rsidRPr="00A31604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5" w:firstLine="18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571B58">
              <w:rPr>
                <w:rFonts w:asciiTheme="majorBidi" w:hAnsiTheme="majorBidi" w:cstheme="majorBidi"/>
                <w:sz w:val="30"/>
                <w:szCs w:val="30"/>
              </w:rPr>
              <w:t>49,138</w:t>
            </w:r>
          </w:p>
        </w:tc>
        <w:tc>
          <w:tcPr>
            <w:tcW w:w="270" w:type="dxa"/>
            <w:gridSpan w:val="2"/>
            <w:vMerge/>
            <w:vAlign w:val="bottom"/>
          </w:tcPr>
          <w:p w14:paraId="4C0E3C52" w14:textId="77777777" w:rsidR="008C2D1D" w:rsidRPr="00A31604" w:rsidRDefault="008C2D1D" w:rsidP="008C2D1D">
            <w:pPr>
              <w:tabs>
                <w:tab w:val="left" w:pos="366"/>
              </w:tabs>
              <w:ind w:right="44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92D02CF" w14:textId="7D0E3D4B" w:rsidR="008C2D1D" w:rsidRPr="00A31604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ind w:left="-129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571B58">
              <w:rPr>
                <w:rFonts w:asciiTheme="majorBidi" w:hAnsiTheme="majorBidi" w:cstheme="majorBidi"/>
                <w:sz w:val="30"/>
                <w:szCs w:val="30"/>
              </w:rPr>
              <w:t>49,138</w:t>
            </w:r>
          </w:p>
        </w:tc>
        <w:tc>
          <w:tcPr>
            <w:tcW w:w="270" w:type="dxa"/>
            <w:gridSpan w:val="3"/>
            <w:vAlign w:val="bottom"/>
          </w:tcPr>
          <w:p w14:paraId="2ED1A40E" w14:textId="77777777" w:rsidR="008C2D1D" w:rsidRPr="006E4171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B8F734B" w14:textId="43844C44" w:rsidR="008C2D1D" w:rsidRPr="00F56841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946E5A8" w14:textId="77777777" w:rsidR="008C2D1D" w:rsidRPr="006E4171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7FE51699" w14:textId="3E0F75AA" w:rsidR="008C2D1D" w:rsidRPr="00F56841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71B58">
              <w:rPr>
                <w:rFonts w:asciiTheme="majorBidi" w:hAnsiTheme="majorBidi" w:cstheme="majorBidi"/>
                <w:sz w:val="30"/>
                <w:szCs w:val="30"/>
              </w:rPr>
              <w:t>49,138</w:t>
            </w:r>
          </w:p>
        </w:tc>
      </w:tr>
      <w:tr w:rsidR="008C2D1D" w:rsidRPr="00E64F58" w14:paraId="526CC3BB" w14:textId="77777777">
        <w:trPr>
          <w:trHeight w:val="182"/>
        </w:trPr>
        <w:tc>
          <w:tcPr>
            <w:tcW w:w="3330" w:type="dxa"/>
          </w:tcPr>
          <w:p w14:paraId="725D0D49" w14:textId="77777777" w:rsidR="008C2D1D" w:rsidRPr="00A31604" w:rsidRDefault="008C2D1D" w:rsidP="00024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8" w:type="dxa"/>
            <w:vAlign w:val="bottom"/>
          </w:tcPr>
          <w:p w14:paraId="76D39C88" w14:textId="77777777" w:rsidR="008C2D1D" w:rsidRPr="00A31604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1" w:type="dxa"/>
            <w:gridSpan w:val="3"/>
            <w:vAlign w:val="bottom"/>
          </w:tcPr>
          <w:p w14:paraId="2F2906B7" w14:textId="77777777" w:rsidR="008C2D1D" w:rsidRPr="00A31604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856" w:type="dxa"/>
            <w:vAlign w:val="bottom"/>
          </w:tcPr>
          <w:p w14:paraId="53F37751" w14:textId="77777777" w:rsidR="008C2D1D" w:rsidRPr="00A31604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537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41" w:type="dxa"/>
            <w:vAlign w:val="bottom"/>
          </w:tcPr>
          <w:p w14:paraId="3E353A4A" w14:textId="77777777" w:rsidR="008C2D1D" w:rsidRPr="006E4171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14:paraId="1B09F6E3" w14:textId="77777777" w:rsidR="008C2D1D" w:rsidRPr="00A31604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  <w:gridSpan w:val="2"/>
            <w:vMerge/>
            <w:vAlign w:val="bottom"/>
          </w:tcPr>
          <w:p w14:paraId="6851194F" w14:textId="77777777" w:rsidR="008C2D1D" w:rsidRPr="00A31604" w:rsidRDefault="008C2D1D" w:rsidP="008C2D1D">
            <w:pPr>
              <w:tabs>
                <w:tab w:val="left" w:pos="366"/>
              </w:tabs>
              <w:ind w:right="44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A44EA68" w14:textId="77777777" w:rsidR="008C2D1D" w:rsidRPr="00A31604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  <w:tab w:val="decimal" w:pos="1338"/>
              </w:tabs>
              <w:ind w:left="-129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10E1512E" w14:textId="77777777" w:rsidR="008C2D1D" w:rsidRPr="006E4171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2EF40A6F" w14:textId="77777777" w:rsidR="008C2D1D" w:rsidRPr="00F56841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410B0E" w14:textId="77777777" w:rsidR="008C2D1D" w:rsidRPr="006E4171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515203E8" w14:textId="77777777" w:rsidR="008C2D1D" w:rsidRPr="00F56841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2D1D" w:rsidRPr="00E64F58" w14:paraId="0712E781" w14:textId="77777777">
        <w:trPr>
          <w:trHeight w:val="72"/>
        </w:trPr>
        <w:tc>
          <w:tcPr>
            <w:tcW w:w="3330" w:type="dxa"/>
          </w:tcPr>
          <w:p w14:paraId="7A366553" w14:textId="7AD65464" w:rsidR="008C2D1D" w:rsidRPr="00032D1D" w:rsidRDefault="008C2D1D" w:rsidP="00024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68" w:type="dxa"/>
            <w:vAlign w:val="bottom"/>
          </w:tcPr>
          <w:p w14:paraId="13DA0A34" w14:textId="77777777" w:rsidR="008C2D1D" w:rsidRPr="00E64F58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  <w:gridSpan w:val="3"/>
            <w:vAlign w:val="bottom"/>
          </w:tcPr>
          <w:p w14:paraId="2EC639D8" w14:textId="77777777" w:rsidR="008C2D1D" w:rsidRPr="00E64F58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56" w:type="dxa"/>
            <w:vAlign w:val="bottom"/>
          </w:tcPr>
          <w:p w14:paraId="05A5DBDA" w14:textId="77777777" w:rsidR="008C2D1D" w:rsidRPr="00E64F58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53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41" w:type="dxa"/>
            <w:vAlign w:val="bottom"/>
          </w:tcPr>
          <w:p w14:paraId="46EFFF81" w14:textId="77777777" w:rsidR="008C2D1D" w:rsidRPr="006E4171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14:paraId="0029D262" w14:textId="77777777" w:rsidR="008C2D1D" w:rsidRPr="00E64F58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gridSpan w:val="2"/>
            <w:vMerge/>
            <w:vAlign w:val="bottom"/>
          </w:tcPr>
          <w:p w14:paraId="3041D038" w14:textId="2970A811" w:rsidR="008C2D1D" w:rsidRPr="00E64F58" w:rsidRDefault="008C2D1D" w:rsidP="008C2D1D">
            <w:pPr>
              <w:tabs>
                <w:tab w:val="left" w:pos="366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4276824" w14:textId="77777777" w:rsidR="008C2D1D" w:rsidRPr="00E64F58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  <w:tab w:val="decimal" w:pos="1338"/>
              </w:tabs>
              <w:ind w:left="-12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36D30DD0" w14:textId="77777777" w:rsidR="008C2D1D" w:rsidRPr="006E4171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9C5AB25" w14:textId="77777777" w:rsidR="008C2D1D" w:rsidRPr="00F56841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438854" w14:textId="77777777" w:rsidR="008C2D1D" w:rsidRPr="006E4171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2CD1C8D9" w14:textId="77777777" w:rsidR="008C2D1D" w:rsidRPr="00F56841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2D1D" w:rsidRPr="00E64F58" w14:paraId="382E58FD" w14:textId="77777777">
        <w:trPr>
          <w:trHeight w:val="72"/>
        </w:trPr>
        <w:tc>
          <w:tcPr>
            <w:tcW w:w="3330" w:type="dxa"/>
          </w:tcPr>
          <w:p w14:paraId="7B47FBF4" w14:textId="73818FDC" w:rsidR="008C2D1D" w:rsidRPr="0002460D" w:rsidRDefault="008C2D1D" w:rsidP="00024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4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02460D">
              <w:rPr>
                <w:rFonts w:ascii="Angsana New" w:hAnsi="Angsana New" w:hint="cs"/>
                <w:spacing w:val="-2"/>
                <w:sz w:val="30"/>
                <w:szCs w:val="30"/>
                <w:cs/>
                <w:lang w:val="en-GB" w:eastAsia="en-GB"/>
              </w:rPr>
              <w:t>เงินก</w:t>
            </w:r>
            <w:r w:rsidRPr="0002460D">
              <w:rPr>
                <w:rFonts w:ascii="Angsana New" w:hAnsi="Angsana New" w:hint="cs"/>
                <w:spacing w:val="-2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868" w:type="dxa"/>
            <w:vAlign w:val="bottom"/>
          </w:tcPr>
          <w:p w14:paraId="1399B368" w14:textId="15CEEFCD" w:rsidR="008C2D1D" w:rsidRPr="005B10E8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71B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3"/>
            <w:vAlign w:val="bottom"/>
          </w:tcPr>
          <w:p w14:paraId="0A8468B0" w14:textId="77777777" w:rsidR="008C2D1D" w:rsidRPr="005B10E8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6" w:type="dxa"/>
            <w:vAlign w:val="bottom"/>
          </w:tcPr>
          <w:p w14:paraId="14B0DB7E" w14:textId="252166CB" w:rsidR="008C2D1D" w:rsidRPr="005B10E8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Pr="00986C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41" w:type="dxa"/>
            <w:vAlign w:val="bottom"/>
          </w:tcPr>
          <w:p w14:paraId="5FE1230C" w14:textId="77777777" w:rsidR="008C2D1D" w:rsidRPr="005B10E8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14:paraId="5B0A7EFD" w14:textId="4C5918ED" w:rsidR="008C2D1D" w:rsidRPr="005B10E8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5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Pr="00986C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70" w:type="dxa"/>
            <w:gridSpan w:val="2"/>
            <w:vMerge/>
            <w:vAlign w:val="bottom"/>
          </w:tcPr>
          <w:p w14:paraId="45DFED9B" w14:textId="46E421F8" w:rsidR="008C2D1D" w:rsidRPr="005B10E8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48555C0" w14:textId="4C479252" w:rsidR="008C2D1D" w:rsidRPr="005B10E8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1A379007" w14:textId="77777777" w:rsidR="008C2D1D" w:rsidRPr="005B10E8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09D17E2" w14:textId="178BBB0F" w:rsidR="008C2D1D" w:rsidRPr="005B10E8" w:rsidRDefault="004A5FC5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</w:t>
            </w:r>
            <w:r w:rsidR="00625DA9">
              <w:rPr>
                <w:rFonts w:asciiTheme="majorBidi" w:hAnsiTheme="majorBidi" w:cstheme="majorBidi"/>
                <w:sz w:val="30"/>
                <w:szCs w:val="30"/>
              </w:rPr>
              <w:t>825</w:t>
            </w:r>
          </w:p>
        </w:tc>
        <w:tc>
          <w:tcPr>
            <w:tcW w:w="270" w:type="dxa"/>
            <w:vAlign w:val="bottom"/>
          </w:tcPr>
          <w:p w14:paraId="05AA33EA" w14:textId="77777777" w:rsidR="008C2D1D" w:rsidRPr="005B10E8" w:rsidRDefault="008C2D1D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6D964051" w14:textId="61E0F856" w:rsidR="008C2D1D" w:rsidRPr="00DF1988" w:rsidRDefault="00625DA9" w:rsidP="008C2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5DA9">
              <w:rPr>
                <w:rFonts w:asciiTheme="majorBidi" w:hAnsiTheme="majorBidi" w:cstheme="majorBidi"/>
                <w:sz w:val="30"/>
                <w:szCs w:val="30"/>
              </w:rPr>
              <w:t>109,825</w:t>
            </w:r>
          </w:p>
        </w:tc>
      </w:tr>
    </w:tbl>
    <w:p w14:paraId="2490FC48" w14:textId="77777777" w:rsidR="00A31604" w:rsidRDefault="00A31604" w:rsidP="00CB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1F5E93DB" w14:textId="4426EE4E" w:rsidR="00A31604" w:rsidRDefault="00A31604" w:rsidP="006E4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right"/>
        <w:rPr>
          <w:rFonts w:ascii="Angsana New" w:hAnsi="Angsana New"/>
          <w:sz w:val="30"/>
          <w:szCs w:val="30"/>
          <w:lang w:val="en-GB"/>
        </w:rPr>
        <w:sectPr w:rsidR="00A31604" w:rsidSect="00B37ACE">
          <w:headerReference w:type="default" r:id="rId2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B76FA41" w14:textId="40B8B94D" w:rsidR="004B3AA5" w:rsidRDefault="00543061" w:rsidP="005D1D5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43061">
        <w:rPr>
          <w:rFonts w:ascii="Angsana New" w:hAnsi="Angsana New"/>
          <w:sz w:val="30"/>
          <w:szCs w:val="30"/>
          <w:cs/>
          <w:lang w:val="en-US"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>
        <w:rPr>
          <w:rFonts w:ascii="Angsana New" w:hAnsi="Angsana New"/>
          <w:sz w:val="30"/>
          <w:szCs w:val="30"/>
          <w:lang w:val="en-US" w:bidi="th-TH"/>
        </w:rPr>
        <w:br/>
      </w:r>
      <w:r w:rsidR="007C2992">
        <w:rPr>
          <w:rFonts w:ascii="Angsana New" w:hAnsi="Angsana New"/>
          <w:sz w:val="30"/>
          <w:szCs w:val="30"/>
          <w:cs/>
          <w:lang w:val="en-US" w:bidi="th-TH"/>
        </w:rPr>
        <w:t>งบฐานะการเงิน</w:t>
      </w:r>
    </w:p>
    <w:p w14:paraId="6005E5A0" w14:textId="77777777" w:rsidR="00543061" w:rsidRPr="00CE546B" w:rsidRDefault="00543061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3780"/>
        <w:gridCol w:w="270"/>
        <w:gridCol w:w="5220"/>
      </w:tblGrid>
      <w:tr w:rsidR="004B3AA5" w:rsidRPr="00474634" w14:paraId="3CA7D1AB" w14:textId="77777777" w:rsidTr="001A080F">
        <w:trPr>
          <w:tblHeader/>
        </w:trPr>
        <w:tc>
          <w:tcPr>
            <w:tcW w:w="3780" w:type="dxa"/>
          </w:tcPr>
          <w:p w14:paraId="0E6B4E68" w14:textId="77777777" w:rsidR="004B3AA5" w:rsidRPr="0065759C" w:rsidRDefault="004B3AA5" w:rsidP="00651D1B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45ABA780" w14:textId="77777777" w:rsidR="004B3AA5" w:rsidRPr="0065759C" w:rsidRDefault="004B3AA5" w:rsidP="00651D1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</w:tcPr>
          <w:p w14:paraId="6545AA6C" w14:textId="77777777" w:rsidR="004B3AA5" w:rsidRPr="00385421" w:rsidRDefault="004B3AA5" w:rsidP="00651D1B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B3AA5" w:rsidRPr="00474634" w14:paraId="232FC6AF" w14:textId="77777777" w:rsidTr="001A080F">
        <w:tc>
          <w:tcPr>
            <w:tcW w:w="3780" w:type="dxa"/>
          </w:tcPr>
          <w:p w14:paraId="0D235E32" w14:textId="358A5A4A" w:rsidR="004B3AA5" w:rsidRPr="00790E2C" w:rsidRDefault="004B3AA5" w:rsidP="00651D1B">
            <w:pPr>
              <w:pStyle w:val="block"/>
              <w:spacing w:after="0" w:line="240" w:lineRule="atLeast"/>
              <w:ind w:left="5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เงินลงทุนที่วัดมูลค่าด้วย</w:t>
            </w:r>
            <w:r w:rsidR="001B4C80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มูลค่ายุติธรรมผ่า</w:t>
            </w:r>
            <w:r w:rsidR="003526D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น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กำไรหรือขาดทุน</w:t>
            </w:r>
          </w:p>
        </w:tc>
        <w:tc>
          <w:tcPr>
            <w:tcW w:w="270" w:type="dxa"/>
          </w:tcPr>
          <w:p w14:paraId="20E16C2C" w14:textId="77777777" w:rsidR="004B3AA5" w:rsidRPr="00790E2C" w:rsidRDefault="004B3AA5" w:rsidP="00651D1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</w:tcPr>
          <w:p w14:paraId="02FF9CD2" w14:textId="3373C973" w:rsidR="004B3AA5" w:rsidRPr="00C7692D" w:rsidRDefault="00DB3D91" w:rsidP="00651D1B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C7692D"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  <w:t xml:space="preserve">มูลค่าสินทรัพย์สุทธิ ณ วันที่รายงาน </w:t>
            </w:r>
            <w:r w:rsidR="00C7692D" w:rsidRPr="00C7692D"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และเทคนิคเปรียบเทียบตลาด</w:t>
            </w:r>
          </w:p>
        </w:tc>
      </w:tr>
    </w:tbl>
    <w:p w14:paraId="50EF4A4E" w14:textId="741B5892" w:rsidR="000201E8" w:rsidRPr="00CE546B" w:rsidRDefault="000201E8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821BF77" w14:textId="2EC6CD43" w:rsidR="00ED4E02" w:rsidRPr="00630DA5" w:rsidRDefault="006C3D6C" w:rsidP="001A0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630DA5">
        <w:rPr>
          <w:rFonts w:ascii="Angsana New" w:hAnsi="Angsana New" w:hint="cs"/>
          <w:spacing w:val="-2"/>
          <w:sz w:val="30"/>
          <w:szCs w:val="30"/>
          <w:cs/>
        </w:rPr>
        <w:t>มูลค่ายุติธรรมของ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22717A0A" w14:textId="77777777" w:rsidR="00ED4E02" w:rsidRPr="00CE546B" w:rsidRDefault="00ED4E02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7027A91" w14:textId="77777777" w:rsidR="007D014D" w:rsidRPr="009F55A3" w:rsidRDefault="007D014D" w:rsidP="004C554B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0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F55A3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524B331" w14:textId="77777777" w:rsidR="007D014D" w:rsidRPr="00CE546B" w:rsidRDefault="007D014D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BFB2036" w14:textId="77777777" w:rsidR="0079387C" w:rsidRPr="0079387C" w:rsidRDefault="0079387C" w:rsidP="005E275D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387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C0FA76A" w14:textId="77777777" w:rsidR="0079387C" w:rsidRPr="00CE546B" w:rsidRDefault="0079387C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F964149" w14:textId="081A764A" w:rsidR="0079387C" w:rsidRPr="0079387C" w:rsidRDefault="0079387C" w:rsidP="005E275D">
      <w:pPr>
        <w:tabs>
          <w:tab w:val="clear" w:pos="454"/>
          <w:tab w:val="left" w:pos="63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9387C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บริษัทมีความรับผิดชอบโดยรวมในการจัดให้มีและการควบคุมกรอบการบริหาร</w:t>
      </w:r>
      <w:r w:rsidR="00FE2E1F">
        <w:rPr>
          <w:rFonts w:asciiTheme="majorBidi" w:hAnsiTheme="majorBidi" w:cstheme="majorBidi"/>
          <w:sz w:val="30"/>
          <w:szCs w:val="30"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ความเสี่ยงของ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9387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</w:t>
      </w:r>
      <w:r w:rsidR="00FE2E1F">
        <w:rPr>
          <w:rFonts w:asciiTheme="majorBidi" w:hAnsiTheme="majorBidi" w:cstheme="majorBidi"/>
          <w:sz w:val="30"/>
          <w:szCs w:val="30"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และติดตามนโยบายการบริหารความเสี่ยงของ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25354B3" w14:textId="77777777" w:rsidR="0079387C" w:rsidRPr="00CE546B" w:rsidRDefault="0079387C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E5464C" w14:textId="3A329290" w:rsidR="0079387C" w:rsidRPr="0079387C" w:rsidRDefault="0079387C" w:rsidP="005E275D">
      <w:pPr>
        <w:tabs>
          <w:tab w:val="clear" w:pos="454"/>
          <w:tab w:val="clear" w:pos="680"/>
          <w:tab w:val="left" w:pos="81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9387C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บริษัทจัดทำขึ้นเพื่อระบุและวิเคราะห์ความเสี่ยงที่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</w:t>
      </w:r>
      <w:r w:rsidR="00543061">
        <w:rPr>
          <w:rFonts w:asciiTheme="majorBidi" w:hAnsiTheme="majorBidi" w:cstheme="majorBidi"/>
          <w:sz w:val="30"/>
          <w:szCs w:val="30"/>
          <w:cs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ในตลาดและการดำเนินงานของ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9387C">
        <w:rPr>
          <w:rFonts w:asciiTheme="majorBidi" w:hAnsiTheme="majorBidi" w:cstheme="majorBidi" w:hint="cs"/>
          <w:sz w:val="30"/>
          <w:szCs w:val="30"/>
        </w:rPr>
        <w:t xml:space="preserve"> </w:t>
      </w:r>
      <w:r w:rsidR="00D2781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บริษัทมีเป้าหมายในการรักษาสภาพแวดล้อมการควบคุมให้เป็น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3C6A155" w14:textId="77777777" w:rsidR="0079387C" w:rsidRPr="00CE546B" w:rsidRDefault="0079387C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CC2CA29" w14:textId="531A2292" w:rsidR="00543061" w:rsidRPr="00FF11E4" w:rsidRDefault="0079387C" w:rsidP="00FF11E4">
      <w:pPr>
        <w:tabs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9387C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บริษัทกำกับดูแลว่าผู้บริหารมีการติดตามการปฏิบัติตามวิธีปฏิบัติและนโยบาย</w:t>
      </w:r>
      <w:r w:rsidR="00FE2E1F">
        <w:rPr>
          <w:rFonts w:asciiTheme="majorBidi" w:hAnsiTheme="majorBidi" w:cstheme="majorBidi"/>
          <w:sz w:val="30"/>
          <w:szCs w:val="30"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</w:t>
      </w:r>
      <w:r w:rsidR="00D2781C">
        <w:rPr>
          <w:rFonts w:asciiTheme="majorBidi" w:hAnsiTheme="majorBidi" w:cstheme="majorBidi"/>
          <w:sz w:val="30"/>
          <w:szCs w:val="30"/>
          <w:cs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บริษัทเผชิญอยู่ คณะกรรมการตรวจสอบของ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 xml:space="preserve">บริษัทกำกับดูแลโดยผ่านทางผู้ตรวจสอบภายใน </w:t>
      </w:r>
      <w:r w:rsidR="00D2781C">
        <w:rPr>
          <w:rFonts w:asciiTheme="majorBidi" w:hAnsiTheme="majorBidi" w:cstheme="majorBidi"/>
          <w:sz w:val="30"/>
          <w:szCs w:val="30"/>
          <w:cs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A50AEFF" w14:textId="77777777" w:rsidR="00DB3D91" w:rsidRPr="00CE546B" w:rsidRDefault="00DB3D91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0F5308E" w14:textId="77777777" w:rsidR="0016175E" w:rsidRPr="00CE546B" w:rsidRDefault="0016175E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58B2179" w14:textId="3D19A53A" w:rsidR="0079387C" w:rsidRPr="009F55A3" w:rsidRDefault="0079387C" w:rsidP="00001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F55A3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117365" w:rsidRPr="009F55A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9F55A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4B5E68" w:rsidRPr="004B5E68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9F55A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9F55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558FF9C5" w14:textId="77777777" w:rsidR="0079387C" w:rsidRPr="00CE546B" w:rsidRDefault="0079387C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F6DDA1A" w14:textId="07386D2B" w:rsidR="0079387C" w:rsidRPr="00543061" w:rsidRDefault="0079387C" w:rsidP="00E94B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08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543061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43061">
        <w:rPr>
          <w:rFonts w:asciiTheme="majorBidi" w:hAnsiTheme="majorBidi" w:cstheme="majorBidi"/>
          <w:sz w:val="30"/>
          <w:szCs w:val="30"/>
          <w:cs/>
        </w:rPr>
        <w:t>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0454E1A1" w14:textId="77777777" w:rsidR="0079387C" w:rsidRPr="00CE546B" w:rsidRDefault="0079387C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608A38" w14:textId="39A274C1" w:rsidR="0079387C" w:rsidRPr="00791B85" w:rsidRDefault="0079387C" w:rsidP="00460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  <w:tab w:val="left" w:pos="216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91B85">
        <w:rPr>
          <w:rFonts w:asciiTheme="majorBidi" w:hAnsiTheme="majorBidi" w:cstheme="majorBidi"/>
          <w:sz w:val="30"/>
          <w:szCs w:val="30"/>
        </w:rPr>
        <w:t>(</w:t>
      </w:r>
      <w:r w:rsidR="00FE3347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791B85">
        <w:rPr>
          <w:rFonts w:asciiTheme="majorBidi" w:hAnsiTheme="majorBidi" w:cstheme="majorBidi"/>
          <w:sz w:val="30"/>
          <w:szCs w:val="30"/>
        </w:rPr>
        <w:t>.</w:t>
      </w:r>
      <w:r w:rsidR="004B5E68" w:rsidRPr="004B5E68">
        <w:rPr>
          <w:rFonts w:asciiTheme="majorBidi" w:hAnsiTheme="majorBidi" w:cstheme="majorBidi"/>
          <w:sz w:val="30"/>
          <w:szCs w:val="30"/>
        </w:rPr>
        <w:t>1</w:t>
      </w:r>
      <w:r w:rsidRPr="00791B85">
        <w:rPr>
          <w:rFonts w:asciiTheme="majorBidi" w:hAnsiTheme="majorBidi" w:cstheme="majorBidi"/>
          <w:sz w:val="30"/>
          <w:szCs w:val="30"/>
        </w:rPr>
        <w:t>.</w:t>
      </w:r>
      <w:r w:rsidR="004B5E68" w:rsidRPr="004B5E68">
        <w:rPr>
          <w:rFonts w:asciiTheme="majorBidi" w:hAnsiTheme="majorBidi" w:cstheme="majorBidi"/>
          <w:sz w:val="30"/>
          <w:szCs w:val="30"/>
        </w:rPr>
        <w:t>1</w:t>
      </w:r>
      <w:r w:rsidRPr="00791B85">
        <w:rPr>
          <w:rFonts w:asciiTheme="majorBidi" w:hAnsiTheme="majorBidi" w:cstheme="majorBidi"/>
          <w:sz w:val="30"/>
          <w:szCs w:val="30"/>
        </w:rPr>
        <w:t>)</w:t>
      </w:r>
      <w:r w:rsidRPr="00791B8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91B85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5DA3710A" w14:textId="77777777" w:rsidR="00477910" w:rsidRPr="00CE546B" w:rsidRDefault="00477910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2347FA5" w14:textId="2CE3C047" w:rsidR="00477910" w:rsidRPr="00001B7D" w:rsidRDefault="00477910" w:rsidP="00E94B04">
      <w:pPr>
        <w:tabs>
          <w:tab w:val="clear" w:pos="907"/>
          <w:tab w:val="left" w:pos="1170"/>
        </w:tabs>
        <w:spacing w:line="240" w:lineRule="auto"/>
        <w:ind w:left="1611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3E12E7">
        <w:rPr>
          <w:rFonts w:asciiTheme="majorBidi" w:hAnsiTheme="majorBidi" w:cstheme="majorBidi"/>
          <w:spacing w:val="-6"/>
          <w:sz w:val="30"/>
          <w:szCs w:val="30"/>
          <w:cs/>
        </w:rPr>
        <w:t>ความเสี่ยงด้านเครดิตของ</w:t>
      </w:r>
      <w:r w:rsidR="00C51CED">
        <w:rPr>
          <w:rFonts w:asciiTheme="majorBidi" w:hAnsiTheme="majorBidi" w:cstheme="majorBidi" w:hint="cs"/>
          <w:spacing w:val="-6"/>
          <w:sz w:val="30"/>
          <w:szCs w:val="30"/>
          <w:cs/>
        </w:rPr>
        <w:t>กลุ่ม</w:t>
      </w:r>
      <w:r w:rsidRPr="003E12E7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</w:t>
      </w:r>
      <w:r w:rsidRPr="003E12E7">
        <w:rPr>
          <w:rFonts w:asciiTheme="majorBidi" w:hAnsiTheme="majorBidi" w:cstheme="majorBidi"/>
          <w:spacing w:val="-6"/>
          <w:sz w:val="30"/>
          <w:szCs w:val="30"/>
          <w:cs/>
        </w:rPr>
        <w:t>ได้รับอิทธิพลมาจากลักษณะเฉพาะตัวของลูกค้าแต่ละราย</w:t>
      </w:r>
      <w:r w:rsidR="00C51CE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3E12E7">
        <w:rPr>
          <w:rFonts w:asciiTheme="majorBidi" w:hAnsiTheme="majorBidi" w:cstheme="majorBidi"/>
          <w:spacing w:val="-6"/>
          <w:sz w:val="30"/>
          <w:szCs w:val="30"/>
          <w:cs/>
        </w:rPr>
        <w:t>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</w:t>
      </w:r>
      <w:r w:rsidR="0076123F">
        <w:rPr>
          <w:rFonts w:asciiTheme="majorBidi" w:hAnsiTheme="majorBidi" w:cstheme="majorBidi" w:hint="cs"/>
          <w:spacing w:val="-6"/>
          <w:sz w:val="30"/>
          <w:szCs w:val="30"/>
          <w:cs/>
        </w:rPr>
        <w:t>และประเทศ</w:t>
      </w:r>
      <w:r w:rsidRPr="003E12E7">
        <w:rPr>
          <w:rFonts w:asciiTheme="majorBidi" w:hAnsiTheme="majorBidi" w:cstheme="majorBidi"/>
          <w:spacing w:val="-6"/>
          <w:sz w:val="30"/>
          <w:szCs w:val="30"/>
          <w:cs/>
        </w:rPr>
        <w:t>ที่ลูกค้าดำเนินธุรกิจอยู่</w:t>
      </w:r>
      <w:r w:rsidRPr="003E12E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</w:p>
    <w:p w14:paraId="1311D62E" w14:textId="77777777" w:rsidR="00477910" w:rsidRPr="00CE546B" w:rsidRDefault="00477910" w:rsidP="00E94B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611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525224" w14:textId="1ACBF530" w:rsidR="00477910" w:rsidRPr="00791B85" w:rsidRDefault="00DB72DA" w:rsidP="00E94B04">
      <w:pPr>
        <w:tabs>
          <w:tab w:val="clear" w:pos="907"/>
          <w:tab w:val="left" w:pos="1080"/>
        </w:tabs>
        <w:spacing w:line="240" w:lineRule="auto"/>
        <w:ind w:left="1611"/>
        <w:jc w:val="thaiDistribute"/>
        <w:rPr>
          <w:rFonts w:ascii="Times New Roman" w:hAnsi="Times New Roman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="00C51CED">
        <w:rPr>
          <w:rFonts w:asciiTheme="majorBidi" w:hAnsiTheme="majorBidi" w:hint="cs"/>
          <w:sz w:val="30"/>
          <w:szCs w:val="30"/>
          <w:cs/>
        </w:rPr>
        <w:t>กำหนด</w:t>
      </w:r>
      <w:r w:rsidR="00142858" w:rsidRPr="00142858">
        <w:rPr>
          <w:rFonts w:asciiTheme="majorBidi" w:hAnsiTheme="majorBidi"/>
          <w:sz w:val="30"/>
          <w:szCs w:val="30"/>
          <w:cs/>
        </w:rPr>
        <w:t>นโยบายด้านเครดิตเพื่อวิเคราะห์ความน่าเชื่อถือของลูกค้ารายใหม่แต่ละรายก่อนที่</w:t>
      </w:r>
      <w:r>
        <w:rPr>
          <w:rFonts w:asciiTheme="majorBidi" w:hAnsiTheme="majorBidi"/>
          <w:sz w:val="30"/>
          <w:szCs w:val="30"/>
          <w:cs/>
        </w:rPr>
        <w:br/>
      </w:r>
      <w:r>
        <w:rPr>
          <w:rFonts w:asciiTheme="majorBidi" w:hAnsiTheme="majorBidi" w:hint="cs"/>
          <w:sz w:val="30"/>
          <w:szCs w:val="30"/>
          <w:cs/>
        </w:rPr>
        <w:t>กลุ่ม</w:t>
      </w:r>
      <w:r w:rsidR="00142858" w:rsidRPr="00142858">
        <w:rPr>
          <w:rFonts w:asciiTheme="majorBidi" w:hAnsiTheme="majorBidi"/>
          <w:sz w:val="30"/>
          <w:szCs w:val="30"/>
          <w:cs/>
        </w:rPr>
        <w:t>บริษัทจะเสนอระยะเวลาและเงื่อนไข</w:t>
      </w:r>
      <w:r w:rsidR="002A4D53">
        <w:rPr>
          <w:rFonts w:asciiTheme="majorBidi" w:hAnsiTheme="majorBidi" w:hint="cs"/>
          <w:sz w:val="30"/>
          <w:szCs w:val="30"/>
          <w:cs/>
        </w:rPr>
        <w:t>ทางการค้า</w:t>
      </w:r>
      <w:r w:rsidR="00142858" w:rsidRPr="00142858">
        <w:rPr>
          <w:rFonts w:asciiTheme="majorBidi" w:hAnsiTheme="majorBidi"/>
          <w:sz w:val="30"/>
          <w:szCs w:val="30"/>
          <w:cs/>
        </w:rPr>
        <w:t xml:space="preserve"> </w:t>
      </w:r>
      <w:r w:rsidR="003F1905">
        <w:rPr>
          <w:rFonts w:asciiTheme="majorBidi" w:hAnsiTheme="majorBidi" w:hint="cs"/>
          <w:sz w:val="30"/>
          <w:szCs w:val="30"/>
          <w:cs/>
        </w:rPr>
        <w:t>กลุ่ม</w:t>
      </w:r>
      <w:r w:rsidR="00142858" w:rsidRPr="00142858">
        <w:rPr>
          <w:rFonts w:asciiTheme="majorBidi" w:hAnsiTheme="majorBidi"/>
          <w:sz w:val="30"/>
          <w:szCs w:val="30"/>
          <w:cs/>
        </w:rPr>
        <w:t>บริษัทจะทบทวนวงเงิน</w:t>
      </w:r>
      <w:r w:rsidR="00142858" w:rsidRPr="00142858">
        <w:rPr>
          <w:rFonts w:asciiTheme="majorBidi" w:hAnsiTheme="majorBidi"/>
          <w:spacing w:val="-6"/>
          <w:sz w:val="30"/>
          <w:szCs w:val="30"/>
          <w:cs/>
        </w:rPr>
        <w:t>ยอดขายจะกำหนดไว้สำหรับลูกค้าแต่ละรายและจะทบทวนอย่างสม่ำเสมอ ยอดขายที่เกินกว่า</w:t>
      </w:r>
      <w:r w:rsidR="00142858" w:rsidRPr="00142858">
        <w:rPr>
          <w:rFonts w:asciiTheme="majorBidi" w:hAnsiTheme="majorBidi"/>
          <w:sz w:val="30"/>
          <w:szCs w:val="30"/>
          <w:cs/>
        </w:rPr>
        <w:t>วงเงินดังกล่าวต้องได้รับการอนุมัติจากผู้อำนวยการฝ่ายบัญชีและการเงิน และรองกรรมการผู้จัดการ</w:t>
      </w:r>
      <w:r w:rsidR="00477910" w:rsidRPr="00791B8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27260818" w14:textId="77777777" w:rsidR="00477910" w:rsidRPr="00CE546B" w:rsidRDefault="00477910" w:rsidP="00E94B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611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115276" w14:textId="0F328B0A" w:rsidR="00477910" w:rsidRDefault="002A4D53" w:rsidP="00E94B04">
      <w:pPr>
        <w:tabs>
          <w:tab w:val="clear" w:pos="907"/>
          <w:tab w:val="left" w:pos="1080"/>
        </w:tabs>
        <w:spacing w:line="240" w:lineRule="auto"/>
        <w:ind w:left="1611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477910" w:rsidRPr="00791B8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477910" w:rsidRPr="00791B85">
        <w:rPr>
          <w:rFonts w:asciiTheme="majorBidi" w:hAnsiTheme="majorBidi" w:cstheme="majorBidi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477910" w:rsidRPr="00791B8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B5E68" w:rsidRPr="004B5E68">
        <w:rPr>
          <w:rFonts w:asciiTheme="majorBidi" w:hAnsiTheme="majorBidi" w:cstheme="majorBidi"/>
          <w:sz w:val="30"/>
          <w:szCs w:val="30"/>
        </w:rPr>
        <w:t>30</w:t>
      </w:r>
      <w:r w:rsidR="00477910" w:rsidRPr="00791B85">
        <w:rPr>
          <w:rFonts w:asciiTheme="majorBidi" w:hAnsiTheme="majorBidi" w:cstheme="majorBidi" w:hint="cs"/>
          <w:sz w:val="30"/>
          <w:szCs w:val="30"/>
        </w:rPr>
        <w:t xml:space="preserve"> </w:t>
      </w:r>
      <w:r w:rsidR="00C70C5D">
        <w:rPr>
          <w:rFonts w:asciiTheme="majorBidi" w:hAnsiTheme="majorBidi" w:cstheme="majorBidi" w:hint="cs"/>
          <w:sz w:val="30"/>
          <w:szCs w:val="30"/>
          <w:cs/>
        </w:rPr>
        <w:t>วัน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A4D53">
        <w:rPr>
          <w:rFonts w:asciiTheme="majorBidi" w:hAnsiTheme="majorBidi"/>
          <w:sz w:val="30"/>
          <w:szCs w:val="30"/>
          <w:cs/>
        </w:rPr>
        <w:t>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FF11E4">
        <w:rPr>
          <w:rFonts w:asciiTheme="majorBidi" w:hAnsiTheme="majorBidi" w:hint="cs"/>
          <w:sz w:val="30"/>
          <w:szCs w:val="30"/>
          <w:cs/>
        </w:rPr>
        <w:t>ลูกหนี้แต่ละราย</w:t>
      </w:r>
      <w:r w:rsidRPr="002A4D53">
        <w:rPr>
          <w:rFonts w:asciiTheme="majorBidi" w:hAnsiTheme="majorBidi"/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28957F97" w14:textId="77777777" w:rsidR="00EA15A4" w:rsidRPr="00CE546B" w:rsidRDefault="00EA15A4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5F4A23D" w14:textId="741E0E85" w:rsidR="00791B85" w:rsidRDefault="002A4D53" w:rsidP="00E94B04">
      <w:pPr>
        <w:tabs>
          <w:tab w:val="clear" w:pos="907"/>
          <w:tab w:val="clear" w:pos="1644"/>
          <w:tab w:val="left" w:pos="1080"/>
          <w:tab w:val="left" w:pos="1620"/>
        </w:tabs>
        <w:spacing w:line="240" w:lineRule="auto"/>
        <w:ind w:left="1620"/>
        <w:jc w:val="thaiDistribute"/>
        <w:rPr>
          <w:sz w:val="30"/>
          <w:szCs w:val="30"/>
        </w:rPr>
      </w:pPr>
      <w:r w:rsidRPr="002A4D53">
        <w:rPr>
          <w:sz w:val="30"/>
          <w:szCs w:val="30"/>
          <w:cs/>
        </w:rPr>
        <w:t>ข้อมูลเกี่ยวกับลูกหนี้การค้าเปิดเผยในหมายเหตุ</w:t>
      </w:r>
      <w:r w:rsidR="00F12E43">
        <w:rPr>
          <w:rFonts w:hint="cs"/>
          <w:sz w:val="30"/>
          <w:szCs w:val="30"/>
          <w:cs/>
        </w:rPr>
        <w:t>ประกอบงบการเงิน</w:t>
      </w:r>
      <w:r w:rsidRPr="002A4D53">
        <w:rPr>
          <w:sz w:val="30"/>
          <w:szCs w:val="30"/>
          <w:cs/>
        </w:rPr>
        <w:t>ข้อ</w:t>
      </w:r>
      <w:r w:rsidR="007A55DC">
        <w:rPr>
          <w:sz w:val="30"/>
          <w:szCs w:val="30"/>
        </w:rPr>
        <w:t xml:space="preserve"> </w:t>
      </w:r>
      <w:r w:rsidR="001C418D">
        <w:rPr>
          <w:rFonts w:ascii="Angsana New" w:hAnsi="Angsana New"/>
          <w:bCs/>
          <w:sz w:val="30"/>
          <w:szCs w:val="30"/>
        </w:rPr>
        <w:t>6</w:t>
      </w:r>
    </w:p>
    <w:p w14:paraId="1E63D5E2" w14:textId="3B56154E" w:rsidR="007253ED" w:rsidRPr="00CE546B" w:rsidRDefault="007253ED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288F43" w14:textId="693482A8" w:rsidR="00343AAE" w:rsidRPr="00791B85" w:rsidRDefault="00343AAE" w:rsidP="00B04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91B85">
        <w:rPr>
          <w:rFonts w:asciiTheme="majorBidi" w:hAnsiTheme="majorBidi" w:cstheme="majorBidi"/>
          <w:sz w:val="30"/>
          <w:szCs w:val="30"/>
        </w:rPr>
        <w:t>(</w:t>
      </w:r>
      <w:r w:rsidR="0011579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791B85">
        <w:rPr>
          <w:rFonts w:asciiTheme="majorBidi" w:hAnsiTheme="majorBidi" w:cstheme="majorBidi"/>
          <w:sz w:val="30"/>
          <w:szCs w:val="30"/>
        </w:rPr>
        <w:t>.</w:t>
      </w:r>
      <w:r w:rsidR="004B5E68" w:rsidRPr="004B5E68">
        <w:rPr>
          <w:rFonts w:asciiTheme="majorBidi" w:hAnsiTheme="majorBidi" w:cstheme="majorBidi"/>
          <w:sz w:val="30"/>
          <w:szCs w:val="30"/>
        </w:rPr>
        <w:t>1</w:t>
      </w:r>
      <w:r w:rsidRPr="00791B85">
        <w:rPr>
          <w:rFonts w:asciiTheme="majorBidi" w:hAnsiTheme="majorBidi" w:cstheme="majorBidi"/>
          <w:sz w:val="30"/>
          <w:szCs w:val="30"/>
        </w:rPr>
        <w:t>.</w:t>
      </w:r>
      <w:r w:rsidR="004B5E68" w:rsidRPr="004B5E68">
        <w:rPr>
          <w:rFonts w:asciiTheme="majorBidi" w:hAnsiTheme="majorBidi" w:cstheme="majorBidi"/>
          <w:sz w:val="30"/>
          <w:szCs w:val="30"/>
        </w:rPr>
        <w:t>2</w:t>
      </w:r>
      <w:r w:rsidRPr="00791B85">
        <w:rPr>
          <w:rFonts w:asciiTheme="majorBidi" w:hAnsiTheme="majorBidi" w:cstheme="majorBidi"/>
          <w:sz w:val="30"/>
          <w:szCs w:val="30"/>
        </w:rPr>
        <w:t>)</w:t>
      </w:r>
      <w:r w:rsidRPr="00791B8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เงินสดและรายการเทียบเท่าเงินสด</w:t>
      </w:r>
    </w:p>
    <w:p w14:paraId="210CAF2B" w14:textId="77777777" w:rsidR="00343AAE" w:rsidRPr="00CE546B" w:rsidRDefault="00343AAE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EA8D670" w14:textId="29FE1DD7" w:rsidR="00343AAE" w:rsidRDefault="00343AAE" w:rsidP="00E94B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84"/>
        <w:jc w:val="thaiDistribute"/>
        <w:rPr>
          <w:rFonts w:ascii="Angsana New" w:hAnsi="Angsana New"/>
          <w:sz w:val="30"/>
          <w:szCs w:val="30"/>
        </w:rPr>
      </w:pPr>
      <w:r w:rsidRPr="00286CE1">
        <w:rPr>
          <w:rFonts w:ascii="Angsana New" w:hAnsi="Angsana New"/>
          <w:spacing w:val="4"/>
          <w:sz w:val="30"/>
          <w:szCs w:val="30"/>
          <w:cs/>
          <w:lang w:eastAsia="x-none"/>
        </w:rPr>
        <w:t>ความเสี่ยงด้านเครดิตของ</w:t>
      </w:r>
      <w:r w:rsidR="009C6068">
        <w:rPr>
          <w:rFonts w:ascii="Angsana New" w:hAnsi="Angsana New" w:hint="cs"/>
          <w:spacing w:val="4"/>
          <w:sz w:val="30"/>
          <w:szCs w:val="30"/>
          <w:cs/>
          <w:lang w:eastAsia="x-none"/>
        </w:rPr>
        <w:t>กลุ่ม</w:t>
      </w:r>
      <w:r w:rsidRPr="00286CE1">
        <w:rPr>
          <w:rFonts w:ascii="Angsana New" w:hAnsi="Angsana New"/>
          <w:spacing w:val="4"/>
          <w:sz w:val="30"/>
          <w:szCs w:val="30"/>
          <w:cs/>
          <w:lang w:eastAsia="x-none"/>
        </w:rPr>
        <w:t>บริษัทที่เกิดจากเงินสดและรายการเทียบเท่าเงินสด</w:t>
      </w:r>
      <w:r w:rsidRPr="00286CE1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9C6068">
        <w:rPr>
          <w:rFonts w:asciiTheme="majorBidi" w:hAnsiTheme="majorBidi" w:hint="cs"/>
          <w:spacing w:val="4"/>
          <w:sz w:val="30"/>
          <w:szCs w:val="30"/>
          <w:cs/>
        </w:rPr>
        <w:t>มี</w:t>
      </w:r>
      <w:r w:rsidRPr="00343AAE">
        <w:rPr>
          <w:rFonts w:asciiTheme="majorBidi" w:hAnsiTheme="majorBidi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2842D8" w:rsidRPr="002A5435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2A5435">
        <w:rPr>
          <w:rFonts w:asciiTheme="majorBidi" w:hAnsiTheme="majorBidi"/>
          <w:spacing w:val="-4"/>
          <w:sz w:val="30"/>
          <w:szCs w:val="30"/>
          <w:cs/>
        </w:rPr>
        <w:t>ซึ่ง</w:t>
      </w:r>
      <w:r w:rsidR="009C6068">
        <w:rPr>
          <w:rFonts w:asciiTheme="majorBidi" w:hAnsiTheme="majorBidi" w:hint="cs"/>
          <w:spacing w:val="-4"/>
          <w:sz w:val="30"/>
          <w:szCs w:val="30"/>
          <w:cs/>
        </w:rPr>
        <w:t>กลุ่ม</w:t>
      </w:r>
      <w:r w:rsidRPr="002A5435">
        <w:rPr>
          <w:rFonts w:asciiTheme="majorBidi" w:hAnsiTheme="majorBidi"/>
          <w:spacing w:val="-4"/>
          <w:sz w:val="30"/>
          <w:szCs w:val="30"/>
          <w:cs/>
        </w:rPr>
        <w:t>บริษัทพิจารณาว่ามีความเสี่ยงด้านเครดิตต่ำ</w:t>
      </w:r>
    </w:p>
    <w:p w14:paraId="2E379461" w14:textId="77777777" w:rsidR="00A7722C" w:rsidRPr="00CE546B" w:rsidRDefault="00A7722C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D99387" w14:textId="77777777" w:rsidR="00534231" w:rsidRDefault="00534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2544134C" w14:textId="671CC3FA" w:rsidR="00A7722C" w:rsidRPr="00055FAA" w:rsidRDefault="00A7722C" w:rsidP="00D90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440"/>
          <w:tab w:val="left" w:pos="153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55FAA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6329F9" w:rsidRPr="00055FA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055FAA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4B5E68" w:rsidRPr="004B5E68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055FA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4326D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</w:t>
      </w:r>
      <w:r w:rsidRPr="004326D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สภาพคล่อง</w:t>
      </w:r>
    </w:p>
    <w:p w14:paraId="3FA51E14" w14:textId="77777777" w:rsidR="00A7722C" w:rsidRPr="00CE546B" w:rsidRDefault="00A7722C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A3C7E1" w14:textId="5B4A1A92" w:rsidR="00534231" w:rsidRDefault="0095207D" w:rsidP="00E94B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08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</w:t>
      </w:r>
      <w:r w:rsidR="00A7722C" w:rsidRPr="00A7722C">
        <w:rPr>
          <w:rFonts w:asciiTheme="majorBidi" w:hAnsiTheme="majorBidi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>
        <w:rPr>
          <w:rFonts w:asciiTheme="majorBidi" w:hAnsiTheme="majorBidi" w:hint="cs"/>
          <w:sz w:val="30"/>
          <w:szCs w:val="30"/>
          <w:cs/>
        </w:rPr>
        <w:t>กลุ่ม</w:t>
      </w:r>
      <w:r w:rsidR="00A7722C" w:rsidRPr="00A7722C">
        <w:rPr>
          <w:rFonts w:asciiTheme="majorBidi" w:hAnsiTheme="majorBidi"/>
          <w:sz w:val="30"/>
          <w:szCs w:val="30"/>
          <w:cs/>
        </w:rPr>
        <w:t>บริษัท และลดผลกระทบจากความผันผวนในกระแสเงินสด</w:t>
      </w:r>
    </w:p>
    <w:p w14:paraId="05BEAA56" w14:textId="77777777" w:rsidR="00534231" w:rsidRPr="00CE546B" w:rsidRDefault="00534231" w:rsidP="00E94B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08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DD2E977" w14:textId="60CDEA12" w:rsidR="00300434" w:rsidRDefault="004F5D60" w:rsidP="00E94B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08"/>
        <w:jc w:val="thaiDistribute"/>
        <w:rPr>
          <w:rFonts w:asciiTheme="majorBidi" w:hAnsiTheme="majorBidi" w:cstheme="majorBidi"/>
          <w:sz w:val="30"/>
          <w:szCs w:val="30"/>
        </w:rPr>
      </w:pPr>
      <w:r w:rsidRPr="0095207D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95207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95207D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95207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95207D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95207D" w:rsidRPr="0095207D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95207D">
        <w:rPr>
          <w:rFonts w:asciiTheme="majorBidi" w:hAnsiTheme="majorBidi" w:cstheme="majorBidi" w:hint="cs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</w:t>
      </w:r>
      <w:r w:rsidRPr="0095207D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p w14:paraId="56998C0E" w14:textId="77777777" w:rsidR="000056C5" w:rsidRPr="00CE546B" w:rsidRDefault="000056C5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6"/>
        <w:gridCol w:w="985"/>
        <w:gridCol w:w="180"/>
        <w:gridCol w:w="989"/>
        <w:gridCol w:w="180"/>
        <w:gridCol w:w="985"/>
        <w:gridCol w:w="180"/>
        <w:gridCol w:w="909"/>
      </w:tblGrid>
      <w:tr w:rsidR="000056C5" w:rsidRPr="00CD10EF" w14:paraId="5C21D813" w14:textId="77777777" w:rsidTr="00DF1988">
        <w:trPr>
          <w:trHeight w:val="364"/>
          <w:tblHeader/>
        </w:trPr>
        <w:tc>
          <w:tcPr>
            <w:tcW w:w="3510" w:type="dxa"/>
            <w:vAlign w:val="bottom"/>
          </w:tcPr>
          <w:p w14:paraId="551719DF" w14:textId="77777777" w:rsidR="000056C5" w:rsidRPr="00CD10EF" w:rsidRDefault="000056C5" w:rsidP="00DF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9"/>
          </w:tcPr>
          <w:p w14:paraId="72485640" w14:textId="523D989B" w:rsidR="000056C5" w:rsidRPr="00CD10EF" w:rsidRDefault="000056C5" w:rsidP="00DF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056C5" w:rsidRPr="00CD10EF" w14:paraId="7D8495DB" w14:textId="77777777" w:rsidTr="00DF1988">
        <w:trPr>
          <w:trHeight w:val="364"/>
          <w:tblHeader/>
        </w:trPr>
        <w:tc>
          <w:tcPr>
            <w:tcW w:w="3510" w:type="dxa"/>
            <w:vAlign w:val="bottom"/>
          </w:tcPr>
          <w:p w14:paraId="196B3070" w14:textId="77777777" w:rsidR="000056C5" w:rsidRPr="009B67A4" w:rsidRDefault="000056C5" w:rsidP="00DF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02E02DE" w14:textId="77777777" w:rsidR="000056C5" w:rsidRDefault="000056C5" w:rsidP="00DF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" w:type="dxa"/>
          </w:tcPr>
          <w:p w14:paraId="4030D1BF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vAlign w:val="bottom"/>
          </w:tcPr>
          <w:p w14:paraId="2BEB50B9" w14:textId="77777777" w:rsidR="000056C5" w:rsidRPr="00CD10EF" w:rsidRDefault="000056C5" w:rsidP="00DF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กระแสเงินสดตามสัญญา</w:t>
            </w:r>
          </w:p>
        </w:tc>
      </w:tr>
      <w:tr w:rsidR="000056C5" w:rsidRPr="00CD10EF" w14:paraId="093AB1E8" w14:textId="77777777" w:rsidTr="00DF1988">
        <w:trPr>
          <w:trHeight w:val="364"/>
          <w:tblHeader/>
        </w:trPr>
        <w:tc>
          <w:tcPr>
            <w:tcW w:w="3510" w:type="dxa"/>
            <w:vAlign w:val="bottom"/>
          </w:tcPr>
          <w:p w14:paraId="6275EBCA" w14:textId="79C8B4AA" w:rsidR="000056C5" w:rsidRPr="009B67A4" w:rsidRDefault="000056C5" w:rsidP="00E12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B6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B5E68" w:rsidRPr="004B5E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B67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B6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60E3A0B0" w14:textId="77777777" w:rsidR="000056C5" w:rsidRDefault="000056C5" w:rsidP="00DF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79866E4" w14:textId="77777777" w:rsidR="000056C5" w:rsidRDefault="000056C5" w:rsidP="00DF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6" w:type="dxa"/>
          </w:tcPr>
          <w:p w14:paraId="4CB00255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175657FD" w14:textId="41BE249A" w:rsidR="000056C5" w:rsidRPr="00CD10EF" w:rsidRDefault="000056C5" w:rsidP="00DF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ภายใน </w:t>
            </w:r>
            <w:r w:rsidR="004B5E68"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หรือน้อยกว่า</w:t>
            </w:r>
          </w:p>
        </w:tc>
        <w:tc>
          <w:tcPr>
            <w:tcW w:w="180" w:type="dxa"/>
            <w:vAlign w:val="bottom"/>
          </w:tcPr>
          <w:p w14:paraId="667A47F8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7C27E4BC" w14:textId="27F9658C" w:rsidR="000056C5" w:rsidRPr="00CD10EF" w:rsidRDefault="000056C5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B5E68"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ปีแต่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ไม่เกิน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217EF2DD" w14:textId="4E0F219E" w:rsidR="000056C5" w:rsidRDefault="004B5E68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0056C5"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0056C5" w:rsidRPr="00CD1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1E37D7C9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5F5E0924" w14:textId="79FE8EAC" w:rsidR="000056C5" w:rsidRDefault="000056C5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4B5E68"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591A317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2F2A6A3F" w14:textId="77777777" w:rsidR="000056C5" w:rsidRPr="00CD10EF" w:rsidRDefault="000056C5" w:rsidP="00DF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056C5" w:rsidRPr="00CD10EF" w14:paraId="388E84B2" w14:textId="77777777" w:rsidTr="00DF1988">
        <w:trPr>
          <w:tblHeader/>
        </w:trPr>
        <w:tc>
          <w:tcPr>
            <w:tcW w:w="3510" w:type="dxa"/>
          </w:tcPr>
          <w:p w14:paraId="2BC7BB8B" w14:textId="77777777" w:rsidR="000056C5" w:rsidRPr="00CD10EF" w:rsidRDefault="000056C5" w:rsidP="00E12EF8">
            <w:pPr>
              <w:ind w:left="4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72880F" w14:textId="77777777" w:rsidR="000056C5" w:rsidRPr="00E84793" w:rsidRDefault="000056C5" w:rsidP="00DF1988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8"/>
                <w:szCs w:val="28"/>
              </w:rPr>
            </w:pPr>
          </w:p>
        </w:tc>
        <w:tc>
          <w:tcPr>
            <w:tcW w:w="186" w:type="dxa"/>
          </w:tcPr>
          <w:p w14:paraId="4CDA62A4" w14:textId="77777777" w:rsidR="000056C5" w:rsidRPr="00CD10EF" w:rsidRDefault="000056C5" w:rsidP="00DF1988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408" w:type="dxa"/>
            <w:gridSpan w:val="7"/>
          </w:tcPr>
          <w:p w14:paraId="71071A72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D10E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B647F" w:rsidRPr="00CD10EF" w14:paraId="37EA90E4" w14:textId="77777777" w:rsidTr="00DF1988">
        <w:tc>
          <w:tcPr>
            <w:tcW w:w="3510" w:type="dxa"/>
          </w:tcPr>
          <w:p w14:paraId="4E856F1D" w14:textId="63760893" w:rsidR="006B647F" w:rsidRPr="003D27CA" w:rsidRDefault="004B5E68" w:rsidP="00E12EF8">
            <w:pPr>
              <w:ind w:left="4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902B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14:paraId="70048C31" w14:textId="77777777" w:rsidR="006B647F" w:rsidRPr="00A07BBB" w:rsidRDefault="006B647F" w:rsidP="006B64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6" w:type="dxa"/>
          </w:tcPr>
          <w:p w14:paraId="798319C6" w14:textId="77777777" w:rsidR="006B647F" w:rsidRPr="00A07BBB" w:rsidRDefault="006B647F" w:rsidP="006B64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85" w:type="dxa"/>
          </w:tcPr>
          <w:p w14:paraId="3580C960" w14:textId="77777777" w:rsidR="006B647F" w:rsidRPr="00A07BBB" w:rsidRDefault="006B647F" w:rsidP="006B64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28BA38E0" w14:textId="77777777" w:rsidR="006B647F" w:rsidRPr="00A07BBB" w:rsidRDefault="006B647F" w:rsidP="006B64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89" w:type="dxa"/>
          </w:tcPr>
          <w:p w14:paraId="0B24AA6B" w14:textId="77777777" w:rsidR="006B647F" w:rsidRPr="00A07BBB" w:rsidRDefault="006B647F" w:rsidP="006B647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18AA7176" w14:textId="77777777" w:rsidR="006B647F" w:rsidRPr="00A07BBB" w:rsidRDefault="006B647F" w:rsidP="006B64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85" w:type="dxa"/>
          </w:tcPr>
          <w:p w14:paraId="5DCF843F" w14:textId="77777777" w:rsidR="006B647F" w:rsidRPr="00A07BBB" w:rsidRDefault="006B647F" w:rsidP="006B64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7D11508E" w14:textId="77777777" w:rsidR="006B647F" w:rsidRPr="00A07BBB" w:rsidRDefault="006B647F" w:rsidP="006B64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</w:tcPr>
          <w:p w14:paraId="1C4C5877" w14:textId="77777777" w:rsidR="006B647F" w:rsidRPr="00A07BBB" w:rsidRDefault="006B647F" w:rsidP="006B64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6B647F" w:rsidRPr="00CD10EF" w14:paraId="45C2E932" w14:textId="77777777" w:rsidTr="00DF1988">
        <w:tc>
          <w:tcPr>
            <w:tcW w:w="3510" w:type="dxa"/>
          </w:tcPr>
          <w:p w14:paraId="3CC5557E" w14:textId="3BB6BF94" w:rsidR="006B647F" w:rsidRPr="003D27CA" w:rsidRDefault="006B647F" w:rsidP="00E12EF8">
            <w:pPr>
              <w:ind w:left="4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D27C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796D945E" w14:textId="77777777" w:rsidR="006B647F" w:rsidRPr="00A07BBB" w:rsidRDefault="006B647F" w:rsidP="006B64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6" w:type="dxa"/>
          </w:tcPr>
          <w:p w14:paraId="7BE1D2EE" w14:textId="77777777" w:rsidR="006B647F" w:rsidRPr="00A07BBB" w:rsidRDefault="006B647F" w:rsidP="006B64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85" w:type="dxa"/>
          </w:tcPr>
          <w:p w14:paraId="2165ED2C" w14:textId="77777777" w:rsidR="006B647F" w:rsidRPr="00A07BBB" w:rsidRDefault="006B647F" w:rsidP="006B64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5E487C70" w14:textId="77777777" w:rsidR="006B647F" w:rsidRPr="00A07BBB" w:rsidRDefault="006B647F" w:rsidP="006B64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89" w:type="dxa"/>
          </w:tcPr>
          <w:p w14:paraId="1DDAAB28" w14:textId="77777777" w:rsidR="006B647F" w:rsidRPr="00A07BBB" w:rsidRDefault="006B647F" w:rsidP="006B647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68E4E888" w14:textId="77777777" w:rsidR="006B647F" w:rsidRPr="00A07BBB" w:rsidRDefault="006B647F" w:rsidP="006B64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85" w:type="dxa"/>
          </w:tcPr>
          <w:p w14:paraId="30B9A2CB" w14:textId="77777777" w:rsidR="006B647F" w:rsidRPr="00A07BBB" w:rsidRDefault="006B647F" w:rsidP="006B64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</w:tcPr>
          <w:p w14:paraId="5CA7031C" w14:textId="77777777" w:rsidR="006B647F" w:rsidRPr="00A07BBB" w:rsidRDefault="006B647F" w:rsidP="006B64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</w:tcPr>
          <w:p w14:paraId="0E2F4050" w14:textId="77777777" w:rsidR="006B647F" w:rsidRPr="00A07BBB" w:rsidRDefault="006B647F" w:rsidP="006B64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4326DB" w:rsidRPr="00D60EF6" w14:paraId="3093E4E7" w14:textId="77777777" w:rsidTr="00DF1988">
        <w:tc>
          <w:tcPr>
            <w:tcW w:w="3510" w:type="dxa"/>
          </w:tcPr>
          <w:p w14:paraId="54276C9B" w14:textId="778C17CE" w:rsidR="004326DB" w:rsidRPr="00D60EF6" w:rsidRDefault="004326DB" w:rsidP="00E12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3"/>
              <w:rPr>
                <w:rFonts w:asciiTheme="majorBidi" w:hAnsiTheme="majorBidi" w:cstheme="majorBidi"/>
                <w:sz w:val="28"/>
                <w:szCs w:val="28"/>
              </w:rPr>
            </w:pPr>
            <w:r w:rsidRPr="00D60EF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D60E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077E5519" w14:textId="4A7D0E93" w:rsidR="004326DB" w:rsidRPr="00D60EF6" w:rsidRDefault="00346B4F" w:rsidP="004326D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19,533</w:t>
            </w:r>
          </w:p>
        </w:tc>
        <w:tc>
          <w:tcPr>
            <w:tcW w:w="186" w:type="dxa"/>
          </w:tcPr>
          <w:p w14:paraId="14934AF2" w14:textId="77777777" w:rsidR="004326DB" w:rsidRPr="00D60EF6" w:rsidRDefault="004326DB" w:rsidP="004326D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71AED57E" w14:textId="16263E4C" w:rsidR="004326DB" w:rsidRPr="00D60EF6" w:rsidRDefault="00346B4F" w:rsidP="004326D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19,533</w:t>
            </w:r>
          </w:p>
        </w:tc>
        <w:tc>
          <w:tcPr>
            <w:tcW w:w="180" w:type="dxa"/>
          </w:tcPr>
          <w:p w14:paraId="5B4129B9" w14:textId="77777777" w:rsidR="004326DB" w:rsidRPr="00D60EF6" w:rsidRDefault="004326DB" w:rsidP="004326DB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DEA8E39" w14:textId="5D2B79D7" w:rsidR="004326DB" w:rsidRPr="00D60EF6" w:rsidRDefault="00346B4F" w:rsidP="004326D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A5F0FC0" w14:textId="77777777" w:rsidR="004326DB" w:rsidRPr="00D60EF6" w:rsidRDefault="004326DB" w:rsidP="004326DB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0BEC1A16" w14:textId="3C6F6630" w:rsidR="004326DB" w:rsidRPr="00D60EF6" w:rsidRDefault="00346B4F" w:rsidP="004326D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BB16F97" w14:textId="77777777" w:rsidR="004326DB" w:rsidRPr="00D60EF6" w:rsidRDefault="004326DB" w:rsidP="004326DB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6112FD7F" w14:textId="2811DFE6" w:rsidR="004326DB" w:rsidRPr="00D60EF6" w:rsidRDefault="00346B4F" w:rsidP="004326D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19,533</w:t>
            </w:r>
          </w:p>
        </w:tc>
      </w:tr>
      <w:tr w:rsidR="004326DB" w:rsidRPr="00D60EF6" w14:paraId="2BF9BF01" w14:textId="77777777" w:rsidTr="004326DB">
        <w:tc>
          <w:tcPr>
            <w:tcW w:w="3510" w:type="dxa"/>
          </w:tcPr>
          <w:p w14:paraId="34C13DBF" w14:textId="547A4008" w:rsidR="004326DB" w:rsidRPr="00D60EF6" w:rsidRDefault="004326DB" w:rsidP="00E12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0EF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14:paraId="746A9B54" w14:textId="49EBE0DE" w:rsidR="004326DB" w:rsidRPr="00D60EF6" w:rsidRDefault="00346B4F" w:rsidP="004326D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277,629</w:t>
            </w:r>
          </w:p>
        </w:tc>
        <w:tc>
          <w:tcPr>
            <w:tcW w:w="186" w:type="dxa"/>
          </w:tcPr>
          <w:p w14:paraId="38D5E8A4" w14:textId="77777777" w:rsidR="004326DB" w:rsidRPr="00D60EF6" w:rsidRDefault="004326DB" w:rsidP="004326D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014AB0A0" w14:textId="66577AAA" w:rsidR="004326DB" w:rsidRPr="00D60EF6" w:rsidRDefault="00346B4F" w:rsidP="004326D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277,629</w:t>
            </w:r>
          </w:p>
        </w:tc>
        <w:tc>
          <w:tcPr>
            <w:tcW w:w="180" w:type="dxa"/>
          </w:tcPr>
          <w:p w14:paraId="2966A3D2" w14:textId="77777777" w:rsidR="004326DB" w:rsidRPr="00D60EF6" w:rsidRDefault="004326DB" w:rsidP="004326DB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1A783E2" w14:textId="67EE13C1" w:rsidR="004326DB" w:rsidRPr="00D60EF6" w:rsidRDefault="00346B4F" w:rsidP="004326D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27B5D36" w14:textId="77777777" w:rsidR="004326DB" w:rsidRPr="00D60EF6" w:rsidRDefault="004326DB" w:rsidP="004326DB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01B3DC8D" w14:textId="18B00101" w:rsidR="004326DB" w:rsidRPr="00D60EF6" w:rsidRDefault="00346B4F" w:rsidP="004326D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C20D17B" w14:textId="77777777" w:rsidR="004326DB" w:rsidRPr="00D60EF6" w:rsidRDefault="004326DB" w:rsidP="004326DB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421147BC" w14:textId="3D541335" w:rsidR="004326DB" w:rsidRPr="00D60EF6" w:rsidRDefault="00346B4F" w:rsidP="004326D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277,629</w:t>
            </w:r>
          </w:p>
        </w:tc>
      </w:tr>
      <w:tr w:rsidR="004326DB" w:rsidRPr="00D60EF6" w14:paraId="5AEC17A1" w14:textId="77777777" w:rsidTr="00DF1988">
        <w:tc>
          <w:tcPr>
            <w:tcW w:w="3510" w:type="dxa"/>
          </w:tcPr>
          <w:p w14:paraId="27215CAF" w14:textId="70F75908" w:rsidR="004326DB" w:rsidRPr="00D60EF6" w:rsidRDefault="004326DB" w:rsidP="00E12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3"/>
              <w:rPr>
                <w:rFonts w:asciiTheme="majorBidi" w:hAnsiTheme="majorBidi" w:cstheme="majorBidi"/>
                <w:sz w:val="28"/>
                <w:szCs w:val="28"/>
              </w:rPr>
            </w:pPr>
            <w:r w:rsidRPr="00D60EF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เจ้าหนี้ค่าซื้ออุปกรณ์</w:t>
            </w:r>
          </w:p>
        </w:tc>
        <w:tc>
          <w:tcPr>
            <w:tcW w:w="1080" w:type="dxa"/>
          </w:tcPr>
          <w:p w14:paraId="45ED7ED0" w14:textId="5A4A8BA7" w:rsidR="004326DB" w:rsidRPr="00D60EF6" w:rsidRDefault="00346B4F" w:rsidP="004326D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9,038</w:t>
            </w:r>
          </w:p>
        </w:tc>
        <w:tc>
          <w:tcPr>
            <w:tcW w:w="186" w:type="dxa"/>
          </w:tcPr>
          <w:p w14:paraId="4326D837" w14:textId="77777777" w:rsidR="004326DB" w:rsidRPr="00D60EF6" w:rsidRDefault="004326DB" w:rsidP="004326D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444189FA" w14:textId="3F5D3DFB" w:rsidR="004326DB" w:rsidRPr="00D60EF6" w:rsidRDefault="00346B4F" w:rsidP="004326D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9,038</w:t>
            </w:r>
          </w:p>
        </w:tc>
        <w:tc>
          <w:tcPr>
            <w:tcW w:w="180" w:type="dxa"/>
          </w:tcPr>
          <w:p w14:paraId="2157070D" w14:textId="77777777" w:rsidR="004326DB" w:rsidRPr="00D60EF6" w:rsidRDefault="004326DB" w:rsidP="004326DB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2B63F49" w14:textId="3378CD79" w:rsidR="004326DB" w:rsidRPr="00D60EF6" w:rsidRDefault="00346B4F" w:rsidP="004326D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4A6AAE3" w14:textId="77777777" w:rsidR="004326DB" w:rsidRPr="00D60EF6" w:rsidRDefault="004326DB" w:rsidP="004326DB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48F6985C" w14:textId="3323345E" w:rsidR="004326DB" w:rsidRPr="00D60EF6" w:rsidRDefault="00346B4F" w:rsidP="004326D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73FEFB8" w14:textId="77777777" w:rsidR="004326DB" w:rsidRPr="00D60EF6" w:rsidRDefault="004326DB" w:rsidP="004326DB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2ADC27B5" w14:textId="157C6D14" w:rsidR="004326DB" w:rsidRPr="00D60EF6" w:rsidRDefault="00346B4F" w:rsidP="004326D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9,038</w:t>
            </w:r>
          </w:p>
        </w:tc>
      </w:tr>
      <w:tr w:rsidR="004326DB" w:rsidRPr="00D60EF6" w14:paraId="2181CF16" w14:textId="77777777" w:rsidTr="00DF1988">
        <w:tc>
          <w:tcPr>
            <w:tcW w:w="3510" w:type="dxa"/>
          </w:tcPr>
          <w:p w14:paraId="2E536344" w14:textId="5C1F77D9" w:rsidR="004326DB" w:rsidRPr="00D60EF6" w:rsidRDefault="004326DB" w:rsidP="00E12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0EF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D60EF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D60EF6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</w:t>
            </w:r>
            <w:r w:rsidRPr="00D60EF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080" w:type="dxa"/>
          </w:tcPr>
          <w:p w14:paraId="5013F122" w14:textId="1B738AA1" w:rsidR="004326DB" w:rsidRPr="00D60EF6" w:rsidRDefault="00346B4F" w:rsidP="004326D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92,115</w:t>
            </w:r>
          </w:p>
        </w:tc>
        <w:tc>
          <w:tcPr>
            <w:tcW w:w="186" w:type="dxa"/>
          </w:tcPr>
          <w:p w14:paraId="28167F7E" w14:textId="77777777" w:rsidR="004326DB" w:rsidRPr="00D60EF6" w:rsidRDefault="004326DB" w:rsidP="004326D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0225CBF6" w14:textId="7CF33CF0" w:rsidR="004326DB" w:rsidRPr="00D60EF6" w:rsidRDefault="00346B4F" w:rsidP="004326D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36,000</w:t>
            </w:r>
          </w:p>
        </w:tc>
        <w:tc>
          <w:tcPr>
            <w:tcW w:w="180" w:type="dxa"/>
          </w:tcPr>
          <w:p w14:paraId="7F0E3EE8" w14:textId="77777777" w:rsidR="004326DB" w:rsidRPr="00D60EF6" w:rsidRDefault="004326DB" w:rsidP="004326DB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090405E" w14:textId="06CBAB3B" w:rsidR="004326DB" w:rsidRPr="00D60EF6" w:rsidRDefault="00346B4F" w:rsidP="004326D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56,127</w:t>
            </w:r>
          </w:p>
        </w:tc>
        <w:tc>
          <w:tcPr>
            <w:tcW w:w="180" w:type="dxa"/>
          </w:tcPr>
          <w:p w14:paraId="19025142" w14:textId="77777777" w:rsidR="004326DB" w:rsidRPr="00D60EF6" w:rsidRDefault="004326DB" w:rsidP="004326DB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08F4152A" w14:textId="689CCC0B" w:rsidR="004326DB" w:rsidRPr="00D60EF6" w:rsidRDefault="00346B4F" w:rsidP="004326D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6DCAAFA" w14:textId="77777777" w:rsidR="004326DB" w:rsidRPr="00D60EF6" w:rsidRDefault="004326DB" w:rsidP="004326DB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2A97ED92" w14:textId="11F46A0D" w:rsidR="004326DB" w:rsidRPr="00D60EF6" w:rsidRDefault="00346B4F" w:rsidP="004326D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92,127</w:t>
            </w:r>
          </w:p>
        </w:tc>
      </w:tr>
      <w:tr w:rsidR="004326DB" w:rsidRPr="00D60EF6" w14:paraId="1DC7C191" w14:textId="77777777">
        <w:tc>
          <w:tcPr>
            <w:tcW w:w="3510" w:type="dxa"/>
          </w:tcPr>
          <w:p w14:paraId="0BF238B1" w14:textId="3E45A80F" w:rsidR="004326DB" w:rsidRPr="00D60EF6" w:rsidRDefault="004326DB" w:rsidP="00E12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0EF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66758C88" w14:textId="75EB7029" w:rsidR="004326DB" w:rsidRPr="00D60EF6" w:rsidRDefault="00346B4F" w:rsidP="004326D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5,675</w:t>
            </w:r>
          </w:p>
        </w:tc>
        <w:tc>
          <w:tcPr>
            <w:tcW w:w="186" w:type="dxa"/>
          </w:tcPr>
          <w:p w14:paraId="469D1A04" w14:textId="77777777" w:rsidR="004326DB" w:rsidRPr="00D60EF6" w:rsidRDefault="004326DB" w:rsidP="004326D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13FBF8C7" w14:textId="793D5D88" w:rsidR="004326DB" w:rsidRPr="00D60EF6" w:rsidRDefault="00346B4F" w:rsidP="004326D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2,889</w:t>
            </w:r>
          </w:p>
        </w:tc>
        <w:tc>
          <w:tcPr>
            <w:tcW w:w="180" w:type="dxa"/>
          </w:tcPr>
          <w:p w14:paraId="44839E4B" w14:textId="77777777" w:rsidR="004326DB" w:rsidRPr="00D60EF6" w:rsidRDefault="004326DB" w:rsidP="004326DB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085C7F56" w14:textId="7940917A" w:rsidR="004326DB" w:rsidRPr="00D60EF6" w:rsidRDefault="00346B4F" w:rsidP="004326D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2,987</w:t>
            </w:r>
          </w:p>
        </w:tc>
        <w:tc>
          <w:tcPr>
            <w:tcW w:w="180" w:type="dxa"/>
          </w:tcPr>
          <w:p w14:paraId="5F8DC2C8" w14:textId="77777777" w:rsidR="004326DB" w:rsidRPr="00D60EF6" w:rsidRDefault="004326DB" w:rsidP="004326DB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5C7669DE" w14:textId="624CB04A" w:rsidR="004326DB" w:rsidRPr="00D60EF6" w:rsidRDefault="00346B4F" w:rsidP="004326D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5C8431D" w14:textId="77777777" w:rsidR="004326DB" w:rsidRPr="00D60EF6" w:rsidRDefault="004326DB" w:rsidP="004326DB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2EC384BB" w14:textId="373E5394" w:rsidR="004326DB" w:rsidRPr="00D60EF6" w:rsidRDefault="00346B4F" w:rsidP="004326D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5,876</w:t>
            </w:r>
          </w:p>
        </w:tc>
      </w:tr>
      <w:tr w:rsidR="004326DB" w:rsidRPr="00D60EF6" w14:paraId="6D427DCB" w14:textId="77777777">
        <w:tc>
          <w:tcPr>
            <w:tcW w:w="3510" w:type="dxa"/>
          </w:tcPr>
          <w:p w14:paraId="1359A408" w14:textId="114D1454" w:rsidR="004326DB" w:rsidRPr="00D60EF6" w:rsidRDefault="004326DB" w:rsidP="00E12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3"/>
              <w:rPr>
                <w:rFonts w:asciiTheme="majorBidi" w:hAnsiTheme="majorBidi" w:cstheme="majorBidi"/>
                <w:sz w:val="28"/>
                <w:szCs w:val="28"/>
              </w:rPr>
            </w:pPr>
            <w:r w:rsidRPr="00D60EF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F67DE7" w14:textId="78FA8FB0" w:rsidR="004326DB" w:rsidRPr="00D60EF6" w:rsidRDefault="00346B4F" w:rsidP="004326D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13,058</w:t>
            </w:r>
          </w:p>
        </w:tc>
        <w:tc>
          <w:tcPr>
            <w:tcW w:w="186" w:type="dxa"/>
          </w:tcPr>
          <w:p w14:paraId="3B48ED32" w14:textId="77777777" w:rsidR="004326DB" w:rsidRPr="00D60EF6" w:rsidRDefault="004326DB" w:rsidP="004326D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77C06EC1" w14:textId="5B24CE0E" w:rsidR="004326DB" w:rsidRPr="00D60EF6" w:rsidRDefault="00346B4F" w:rsidP="004326D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10,571</w:t>
            </w:r>
          </w:p>
        </w:tc>
        <w:tc>
          <w:tcPr>
            <w:tcW w:w="180" w:type="dxa"/>
          </w:tcPr>
          <w:p w14:paraId="2C65C8EB" w14:textId="77777777" w:rsidR="004326DB" w:rsidRPr="00D60EF6" w:rsidRDefault="004326DB" w:rsidP="004326DB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57D99AF0" w14:textId="37C02F68" w:rsidR="004326DB" w:rsidRPr="00D60EF6" w:rsidRDefault="00346B4F" w:rsidP="004326D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2,487</w:t>
            </w:r>
          </w:p>
        </w:tc>
        <w:tc>
          <w:tcPr>
            <w:tcW w:w="180" w:type="dxa"/>
          </w:tcPr>
          <w:p w14:paraId="5219D289" w14:textId="77777777" w:rsidR="004326DB" w:rsidRPr="00D60EF6" w:rsidRDefault="004326DB" w:rsidP="004326DB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43AEBA72" w14:textId="3313EF1C" w:rsidR="004326DB" w:rsidRPr="00D60EF6" w:rsidRDefault="00346B4F" w:rsidP="004326D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13377BD" w14:textId="77777777" w:rsidR="004326DB" w:rsidRPr="00D60EF6" w:rsidRDefault="004326DB" w:rsidP="004326DB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4E855CB5" w14:textId="1EF4CE17" w:rsidR="004326DB" w:rsidRPr="00D60EF6" w:rsidRDefault="00346B4F" w:rsidP="004326D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13,058</w:t>
            </w:r>
          </w:p>
        </w:tc>
      </w:tr>
      <w:tr w:rsidR="004326DB" w:rsidRPr="00D60EF6" w14:paraId="02A4DA2B" w14:textId="77777777" w:rsidTr="004326DB">
        <w:tc>
          <w:tcPr>
            <w:tcW w:w="3510" w:type="dxa"/>
          </w:tcPr>
          <w:p w14:paraId="2AE0C01F" w14:textId="6EECD382" w:rsidR="004326DB" w:rsidRPr="00E12EF8" w:rsidRDefault="00E12EF8" w:rsidP="00E12EF8">
            <w:pPr>
              <w:ind w:left="4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2E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3723FB" w14:textId="52827934" w:rsidR="004326DB" w:rsidRPr="00D60EF6" w:rsidRDefault="00346B4F" w:rsidP="004326D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417,048</w:t>
            </w:r>
          </w:p>
        </w:tc>
        <w:tc>
          <w:tcPr>
            <w:tcW w:w="186" w:type="dxa"/>
          </w:tcPr>
          <w:p w14:paraId="5D6C08EF" w14:textId="77777777" w:rsidR="004326DB" w:rsidRPr="00D60EF6" w:rsidRDefault="004326DB" w:rsidP="004326D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149F8DDF" w14:textId="39015624" w:rsidR="004326DB" w:rsidRPr="00D60EF6" w:rsidRDefault="00346B4F" w:rsidP="004326D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355,660</w:t>
            </w:r>
          </w:p>
        </w:tc>
        <w:tc>
          <w:tcPr>
            <w:tcW w:w="180" w:type="dxa"/>
          </w:tcPr>
          <w:p w14:paraId="48125DB5" w14:textId="77777777" w:rsidR="004326DB" w:rsidRPr="00D60EF6" w:rsidRDefault="004326DB" w:rsidP="004326D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03A1BD5A" w14:textId="4D4EA562" w:rsidR="004326DB" w:rsidRPr="00D60EF6" w:rsidRDefault="00346B4F" w:rsidP="004326D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61,601</w:t>
            </w:r>
          </w:p>
        </w:tc>
        <w:tc>
          <w:tcPr>
            <w:tcW w:w="180" w:type="dxa"/>
          </w:tcPr>
          <w:p w14:paraId="6EE9DBF1" w14:textId="77777777" w:rsidR="004326DB" w:rsidRPr="00D60EF6" w:rsidRDefault="004326DB" w:rsidP="004326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1CA799E0" w14:textId="1EC8D20D" w:rsidR="004326DB" w:rsidRPr="00D60EF6" w:rsidRDefault="00346B4F" w:rsidP="004326D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4C6DA73" w14:textId="77777777" w:rsidR="004326DB" w:rsidRPr="00D60EF6" w:rsidRDefault="004326DB" w:rsidP="004326D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3BB750D5" w14:textId="0F26CD87" w:rsidR="004326DB" w:rsidRPr="00D60EF6" w:rsidRDefault="00346B4F" w:rsidP="004326D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417,261</w:t>
            </w:r>
          </w:p>
        </w:tc>
      </w:tr>
    </w:tbl>
    <w:p w14:paraId="251C989A" w14:textId="77777777" w:rsidR="000056C5" w:rsidRPr="00CE546B" w:rsidRDefault="000056C5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F53289C" w14:textId="3311E99A" w:rsidR="00C7692D" w:rsidRDefault="00C7692D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tbl>
      <w:tblPr>
        <w:tblW w:w="91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6"/>
        <w:gridCol w:w="985"/>
        <w:gridCol w:w="180"/>
        <w:gridCol w:w="989"/>
        <w:gridCol w:w="180"/>
        <w:gridCol w:w="985"/>
        <w:gridCol w:w="180"/>
        <w:gridCol w:w="909"/>
      </w:tblGrid>
      <w:tr w:rsidR="00E81B6B" w:rsidRPr="00CD10EF" w14:paraId="28C10188" w14:textId="77777777" w:rsidTr="00063B2E">
        <w:trPr>
          <w:trHeight w:val="364"/>
          <w:tblHeader/>
        </w:trPr>
        <w:tc>
          <w:tcPr>
            <w:tcW w:w="3510" w:type="dxa"/>
            <w:vAlign w:val="bottom"/>
          </w:tcPr>
          <w:p w14:paraId="6633D632" w14:textId="77777777" w:rsidR="00E81B6B" w:rsidRPr="00CD10EF" w:rsidRDefault="00E81B6B" w:rsidP="0006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9"/>
          </w:tcPr>
          <w:p w14:paraId="6DAD346C" w14:textId="297CAA22" w:rsidR="00E81B6B" w:rsidRPr="00CD10EF" w:rsidRDefault="00E81B6B" w:rsidP="00063B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3D27C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81B6B" w:rsidRPr="00CD10EF" w14:paraId="7108BD0D" w14:textId="77777777" w:rsidTr="00063B2E">
        <w:trPr>
          <w:trHeight w:val="364"/>
          <w:tblHeader/>
        </w:trPr>
        <w:tc>
          <w:tcPr>
            <w:tcW w:w="3510" w:type="dxa"/>
            <w:vAlign w:val="bottom"/>
          </w:tcPr>
          <w:p w14:paraId="0F648046" w14:textId="77777777" w:rsidR="00E81B6B" w:rsidRPr="009B67A4" w:rsidRDefault="00E81B6B" w:rsidP="0006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D99A3F2" w14:textId="77777777" w:rsidR="00E81B6B" w:rsidRDefault="00E81B6B" w:rsidP="00063B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" w:type="dxa"/>
          </w:tcPr>
          <w:p w14:paraId="2A333C54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vAlign w:val="bottom"/>
          </w:tcPr>
          <w:p w14:paraId="0A9E2BF3" w14:textId="77777777" w:rsidR="00E81B6B" w:rsidRPr="00CD10EF" w:rsidRDefault="00E81B6B" w:rsidP="00063B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กระแสเงินสดตามสัญญา</w:t>
            </w:r>
          </w:p>
        </w:tc>
      </w:tr>
      <w:tr w:rsidR="00E81B6B" w:rsidRPr="00CD10EF" w14:paraId="39DB9526" w14:textId="77777777" w:rsidTr="00063B2E">
        <w:trPr>
          <w:trHeight w:val="364"/>
          <w:tblHeader/>
        </w:trPr>
        <w:tc>
          <w:tcPr>
            <w:tcW w:w="3510" w:type="dxa"/>
            <w:vAlign w:val="bottom"/>
          </w:tcPr>
          <w:p w14:paraId="77498944" w14:textId="151B27D0" w:rsidR="00E81B6B" w:rsidRPr="008A0B45" w:rsidRDefault="00E81B6B" w:rsidP="00E12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A0B4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B5E68" w:rsidRPr="004B5E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A0B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A0B4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5B23E51F" w14:textId="77777777" w:rsidR="00E81B6B" w:rsidRPr="008A0B45" w:rsidRDefault="00E81B6B" w:rsidP="00063B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B19B400" w14:textId="77777777" w:rsidR="00E81B6B" w:rsidRPr="008A0B45" w:rsidRDefault="00E81B6B" w:rsidP="00063B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0B4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  <w:r w:rsidRPr="008A0B4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8A0B4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6" w:type="dxa"/>
          </w:tcPr>
          <w:p w14:paraId="741B2064" w14:textId="77777777" w:rsidR="00E81B6B" w:rsidRPr="008A0B45" w:rsidRDefault="00E81B6B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4FB6859A" w14:textId="32DC02D3" w:rsidR="00E81B6B" w:rsidRPr="008A0B45" w:rsidRDefault="00E81B6B" w:rsidP="00063B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A0B4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ภายใน </w:t>
            </w:r>
            <w:r w:rsidR="004B5E68"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8A0B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8A0B4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8A0B4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หรือน้อยกว่า</w:t>
            </w:r>
          </w:p>
        </w:tc>
        <w:tc>
          <w:tcPr>
            <w:tcW w:w="180" w:type="dxa"/>
            <w:vAlign w:val="bottom"/>
          </w:tcPr>
          <w:p w14:paraId="283046BA" w14:textId="77777777" w:rsidR="00E81B6B" w:rsidRPr="008A0B45" w:rsidRDefault="00E81B6B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5F1628FB" w14:textId="6D9CA576" w:rsidR="00E81B6B" w:rsidRPr="008A0B45" w:rsidRDefault="00E81B6B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0B4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8A0B4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B5E68"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8A0B4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8A0B4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ปีแต่</w:t>
            </w:r>
            <w:r w:rsidRPr="008A0B4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ไม่เกิน</w:t>
            </w:r>
            <w:r w:rsidRPr="008A0B4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702F1619" w14:textId="3FC7D4B0" w:rsidR="00E81B6B" w:rsidRPr="008A0B45" w:rsidRDefault="004B5E68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E81B6B" w:rsidRPr="008A0B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81B6B" w:rsidRPr="008A0B4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596FB305" w14:textId="77777777" w:rsidR="00E81B6B" w:rsidRPr="008A0B45" w:rsidRDefault="00E81B6B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2D339D0F" w14:textId="12696B8C" w:rsidR="00E81B6B" w:rsidRPr="008A0B45" w:rsidRDefault="00E81B6B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A0B4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8A0B4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4B5E68"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8A0B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8A0B4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301D24E9" w14:textId="77777777" w:rsidR="00E81B6B" w:rsidRPr="008A0B45" w:rsidRDefault="00E81B6B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691DDE07" w14:textId="77777777" w:rsidR="00E81B6B" w:rsidRPr="008A0B45" w:rsidRDefault="00E81B6B" w:rsidP="00063B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A0B4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81B6B" w:rsidRPr="00CD10EF" w14:paraId="0C0D77CA" w14:textId="77777777" w:rsidTr="00063B2E">
        <w:trPr>
          <w:tblHeader/>
        </w:trPr>
        <w:tc>
          <w:tcPr>
            <w:tcW w:w="3510" w:type="dxa"/>
          </w:tcPr>
          <w:p w14:paraId="37F5AE25" w14:textId="77777777" w:rsidR="00E81B6B" w:rsidRPr="008A0B45" w:rsidRDefault="00E81B6B" w:rsidP="00E12EF8">
            <w:pPr>
              <w:ind w:left="4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268506" w14:textId="77777777" w:rsidR="00E81B6B" w:rsidRPr="008A0B45" w:rsidRDefault="00E81B6B" w:rsidP="00063B2E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8"/>
                <w:szCs w:val="28"/>
              </w:rPr>
            </w:pPr>
          </w:p>
        </w:tc>
        <w:tc>
          <w:tcPr>
            <w:tcW w:w="186" w:type="dxa"/>
          </w:tcPr>
          <w:p w14:paraId="4BCA313D" w14:textId="77777777" w:rsidR="00E81B6B" w:rsidRPr="008A0B45" w:rsidRDefault="00E81B6B" w:rsidP="00063B2E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408" w:type="dxa"/>
            <w:gridSpan w:val="7"/>
          </w:tcPr>
          <w:p w14:paraId="26CFC6E1" w14:textId="77777777" w:rsidR="00E81B6B" w:rsidRPr="008A0B45" w:rsidRDefault="00E81B6B" w:rsidP="00063B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A0B4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B647F" w:rsidRPr="00CD10EF" w14:paraId="712EDC8A" w14:textId="77777777" w:rsidTr="00063B2E">
        <w:tc>
          <w:tcPr>
            <w:tcW w:w="3510" w:type="dxa"/>
          </w:tcPr>
          <w:p w14:paraId="7BB92FE2" w14:textId="724528E9" w:rsidR="006B647F" w:rsidRPr="008A0B45" w:rsidRDefault="004B5E68" w:rsidP="00E12EF8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76"/>
              </w:tabs>
              <w:ind w:left="4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E90D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14:paraId="0A6EF774" w14:textId="77777777" w:rsidR="006B647F" w:rsidRPr="008A0B45" w:rsidRDefault="006B647F" w:rsidP="006B64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</w:tcPr>
          <w:p w14:paraId="5E17C47A" w14:textId="77777777" w:rsidR="006B647F" w:rsidRPr="008A0B45" w:rsidRDefault="006B647F" w:rsidP="006B64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50D96405" w14:textId="77777777" w:rsidR="006B647F" w:rsidRPr="008A0B45" w:rsidRDefault="006B647F" w:rsidP="006B64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DEFCA4" w14:textId="77777777" w:rsidR="006B647F" w:rsidRPr="008A0B45" w:rsidRDefault="006B647F" w:rsidP="006B64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0B8EFDD7" w14:textId="77777777" w:rsidR="006B647F" w:rsidRPr="008A0B45" w:rsidRDefault="006B647F" w:rsidP="006B647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ACE7EB" w14:textId="77777777" w:rsidR="006B647F" w:rsidRPr="008A0B45" w:rsidRDefault="006B647F" w:rsidP="006B64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0F49C870" w14:textId="77777777" w:rsidR="006B647F" w:rsidRPr="008A0B45" w:rsidRDefault="006B647F" w:rsidP="006B64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C9B2EA8" w14:textId="77777777" w:rsidR="006B647F" w:rsidRPr="008A0B45" w:rsidRDefault="006B647F" w:rsidP="006B64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08599ED4" w14:textId="77777777" w:rsidR="006B647F" w:rsidRPr="008A0B45" w:rsidRDefault="006B647F" w:rsidP="006B64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647F" w:rsidRPr="00CD10EF" w14:paraId="67988AAE" w14:textId="77777777" w:rsidTr="00063B2E">
        <w:tc>
          <w:tcPr>
            <w:tcW w:w="3510" w:type="dxa"/>
          </w:tcPr>
          <w:p w14:paraId="2DCF9CCF" w14:textId="658C7B1C" w:rsidR="006B647F" w:rsidRPr="008A0B45" w:rsidRDefault="006B647F" w:rsidP="00E12EF8">
            <w:pPr>
              <w:ind w:left="4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A0B4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10BF82A6" w14:textId="77777777" w:rsidR="006B647F" w:rsidRPr="008A0B45" w:rsidRDefault="006B647F" w:rsidP="006B647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</w:tcPr>
          <w:p w14:paraId="1E03DECB" w14:textId="77777777" w:rsidR="006B647F" w:rsidRPr="008A0B45" w:rsidRDefault="006B647F" w:rsidP="006B64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1586C5F9" w14:textId="77777777" w:rsidR="006B647F" w:rsidRPr="008A0B45" w:rsidRDefault="006B647F" w:rsidP="006B64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65AC15" w14:textId="77777777" w:rsidR="006B647F" w:rsidRPr="008A0B45" w:rsidRDefault="006B647F" w:rsidP="006B64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D879E89" w14:textId="77777777" w:rsidR="006B647F" w:rsidRPr="008A0B45" w:rsidRDefault="006B647F" w:rsidP="006B647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6D9BFD0" w14:textId="77777777" w:rsidR="006B647F" w:rsidRPr="008A0B45" w:rsidRDefault="006B647F" w:rsidP="006B64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4AA08ACB" w14:textId="77777777" w:rsidR="006B647F" w:rsidRPr="008A0B45" w:rsidRDefault="006B647F" w:rsidP="006B64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BF96DBC" w14:textId="77777777" w:rsidR="006B647F" w:rsidRPr="008A0B45" w:rsidRDefault="006B647F" w:rsidP="006B64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7AF36C8E" w14:textId="77777777" w:rsidR="006B647F" w:rsidRPr="008A0B45" w:rsidRDefault="006B647F" w:rsidP="006B64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6B4F" w:rsidRPr="00CD10EF" w14:paraId="5E0C30A9" w14:textId="77777777" w:rsidTr="00063B2E">
        <w:tc>
          <w:tcPr>
            <w:tcW w:w="3510" w:type="dxa"/>
          </w:tcPr>
          <w:p w14:paraId="55267886" w14:textId="3052E60E" w:rsidR="00346B4F" w:rsidRPr="008A0B45" w:rsidRDefault="00346B4F" w:rsidP="00E12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3"/>
              <w:rPr>
                <w:rFonts w:asciiTheme="majorBidi" w:hAnsiTheme="majorBidi" w:cstheme="majorBidi"/>
                <w:sz w:val="28"/>
                <w:szCs w:val="28"/>
              </w:rPr>
            </w:pPr>
            <w:r w:rsidRPr="008A0B4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8A0B4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3FEA97FA" w14:textId="36782D3B" w:rsidR="00346B4F" w:rsidRPr="008A0B45" w:rsidRDefault="00346B4F" w:rsidP="00346B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19,533</w:t>
            </w:r>
          </w:p>
        </w:tc>
        <w:tc>
          <w:tcPr>
            <w:tcW w:w="186" w:type="dxa"/>
          </w:tcPr>
          <w:p w14:paraId="25D52FDB" w14:textId="77777777" w:rsidR="00346B4F" w:rsidRPr="008A0B45" w:rsidRDefault="00346B4F" w:rsidP="00346B4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7E99BCD2" w14:textId="3B6BFCF0" w:rsidR="00346B4F" w:rsidRPr="008A0B45" w:rsidRDefault="00346B4F" w:rsidP="00346B4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19,533</w:t>
            </w:r>
          </w:p>
        </w:tc>
        <w:tc>
          <w:tcPr>
            <w:tcW w:w="180" w:type="dxa"/>
          </w:tcPr>
          <w:p w14:paraId="6AEDC371" w14:textId="77777777" w:rsidR="00346B4F" w:rsidRPr="008A0B45" w:rsidRDefault="00346B4F" w:rsidP="00346B4F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3E6FA955" w14:textId="38D3481F" w:rsidR="00346B4F" w:rsidRPr="008A0B45" w:rsidRDefault="00346B4F" w:rsidP="00346B4F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CBFEF47" w14:textId="77777777" w:rsidR="00346B4F" w:rsidRPr="008A0B45" w:rsidRDefault="00346B4F" w:rsidP="00346B4F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4A4B68FC" w14:textId="1C82AB4D" w:rsidR="00346B4F" w:rsidRPr="008A0B45" w:rsidRDefault="00346B4F" w:rsidP="00346B4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A075E7E" w14:textId="77777777" w:rsidR="00346B4F" w:rsidRPr="008A0B45" w:rsidRDefault="00346B4F" w:rsidP="00346B4F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17C0E48A" w14:textId="5BF25AE0" w:rsidR="00346B4F" w:rsidRPr="008A0B45" w:rsidRDefault="00346B4F" w:rsidP="00346B4F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19,533</w:t>
            </w:r>
          </w:p>
        </w:tc>
      </w:tr>
      <w:tr w:rsidR="00346B4F" w:rsidRPr="00CD10EF" w14:paraId="3937EFF5" w14:textId="77777777" w:rsidTr="00063B2E">
        <w:tc>
          <w:tcPr>
            <w:tcW w:w="3510" w:type="dxa"/>
          </w:tcPr>
          <w:p w14:paraId="14B3BBE2" w14:textId="775071A3" w:rsidR="00346B4F" w:rsidRPr="008A0B45" w:rsidRDefault="00346B4F" w:rsidP="00E12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0B4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14:paraId="4E3B8393" w14:textId="7B951C29" w:rsidR="00346B4F" w:rsidRPr="008A0B45" w:rsidRDefault="00346B4F" w:rsidP="00346B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277,444</w:t>
            </w:r>
          </w:p>
        </w:tc>
        <w:tc>
          <w:tcPr>
            <w:tcW w:w="186" w:type="dxa"/>
          </w:tcPr>
          <w:p w14:paraId="5C337A43" w14:textId="77777777" w:rsidR="00346B4F" w:rsidRPr="008A0B45" w:rsidRDefault="00346B4F" w:rsidP="00346B4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3DE650B4" w14:textId="22665A77" w:rsidR="00346B4F" w:rsidRPr="008A0B45" w:rsidRDefault="00346B4F" w:rsidP="00346B4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277,444</w:t>
            </w:r>
          </w:p>
        </w:tc>
        <w:tc>
          <w:tcPr>
            <w:tcW w:w="180" w:type="dxa"/>
          </w:tcPr>
          <w:p w14:paraId="47B2E69A" w14:textId="77777777" w:rsidR="00346B4F" w:rsidRPr="008A0B45" w:rsidRDefault="00346B4F" w:rsidP="00346B4F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35457A49" w14:textId="4BA94D96" w:rsidR="00346B4F" w:rsidRPr="008A0B45" w:rsidRDefault="00346B4F" w:rsidP="00346B4F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5712247" w14:textId="77777777" w:rsidR="00346B4F" w:rsidRPr="008A0B45" w:rsidRDefault="00346B4F" w:rsidP="00346B4F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203CDCE1" w14:textId="391262D6" w:rsidR="00346B4F" w:rsidRPr="008A0B45" w:rsidRDefault="00346B4F" w:rsidP="00346B4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9F26A78" w14:textId="77777777" w:rsidR="00346B4F" w:rsidRPr="008A0B45" w:rsidRDefault="00346B4F" w:rsidP="00346B4F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43EB696A" w14:textId="11668270" w:rsidR="00346B4F" w:rsidRPr="008A0B45" w:rsidRDefault="00346B4F" w:rsidP="00346B4F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277,444</w:t>
            </w:r>
          </w:p>
        </w:tc>
      </w:tr>
      <w:tr w:rsidR="00346B4F" w:rsidRPr="00CD10EF" w14:paraId="4EDA2115" w14:textId="77777777" w:rsidTr="00063B2E">
        <w:tc>
          <w:tcPr>
            <w:tcW w:w="3510" w:type="dxa"/>
          </w:tcPr>
          <w:p w14:paraId="31FD6BC9" w14:textId="64247026" w:rsidR="00346B4F" w:rsidRPr="008A0B45" w:rsidRDefault="00346B4F" w:rsidP="00E12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3"/>
              <w:rPr>
                <w:rFonts w:asciiTheme="majorBidi" w:hAnsiTheme="majorBidi" w:cstheme="majorBidi"/>
                <w:sz w:val="28"/>
                <w:szCs w:val="28"/>
              </w:rPr>
            </w:pPr>
            <w:r w:rsidRPr="008A0B4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เจ้าหนี้ค่าซื้ออุปกรณ์</w:t>
            </w:r>
          </w:p>
        </w:tc>
        <w:tc>
          <w:tcPr>
            <w:tcW w:w="1080" w:type="dxa"/>
          </w:tcPr>
          <w:p w14:paraId="621CD96E" w14:textId="24A6BC3C" w:rsidR="00346B4F" w:rsidRPr="008A0B45" w:rsidRDefault="00346B4F" w:rsidP="00346B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9,038</w:t>
            </w:r>
          </w:p>
        </w:tc>
        <w:tc>
          <w:tcPr>
            <w:tcW w:w="186" w:type="dxa"/>
          </w:tcPr>
          <w:p w14:paraId="07CE41E2" w14:textId="77777777" w:rsidR="00346B4F" w:rsidRPr="008A0B45" w:rsidRDefault="00346B4F" w:rsidP="00346B4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0EC22451" w14:textId="2B901075" w:rsidR="00346B4F" w:rsidRPr="008A0B45" w:rsidRDefault="00346B4F" w:rsidP="00346B4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9,038</w:t>
            </w:r>
          </w:p>
        </w:tc>
        <w:tc>
          <w:tcPr>
            <w:tcW w:w="180" w:type="dxa"/>
          </w:tcPr>
          <w:p w14:paraId="48F7E728" w14:textId="77777777" w:rsidR="00346B4F" w:rsidRPr="008A0B45" w:rsidRDefault="00346B4F" w:rsidP="00346B4F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96BB80E" w14:textId="50D416FE" w:rsidR="00346B4F" w:rsidRPr="008A0B45" w:rsidRDefault="00346B4F" w:rsidP="00346B4F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480D8B6" w14:textId="77777777" w:rsidR="00346B4F" w:rsidRPr="008A0B45" w:rsidRDefault="00346B4F" w:rsidP="00346B4F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3E069FF9" w14:textId="7382FAD7" w:rsidR="00346B4F" w:rsidRPr="008A0B45" w:rsidRDefault="00346B4F" w:rsidP="00346B4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F33F5D7" w14:textId="77777777" w:rsidR="00346B4F" w:rsidRPr="008A0B45" w:rsidRDefault="00346B4F" w:rsidP="00346B4F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276AFF8A" w14:textId="02DE11E1" w:rsidR="00346B4F" w:rsidRPr="008A0B45" w:rsidRDefault="00346B4F" w:rsidP="00346B4F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9,038</w:t>
            </w:r>
          </w:p>
        </w:tc>
      </w:tr>
      <w:tr w:rsidR="00346B4F" w:rsidRPr="00CD10EF" w14:paraId="28670676" w14:textId="77777777" w:rsidTr="00063B2E">
        <w:tc>
          <w:tcPr>
            <w:tcW w:w="3510" w:type="dxa"/>
          </w:tcPr>
          <w:p w14:paraId="2133F534" w14:textId="64EF5E69" w:rsidR="00346B4F" w:rsidRPr="008A0B45" w:rsidRDefault="00346B4F" w:rsidP="00E12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0B4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8A0B4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8A0B45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</w:t>
            </w:r>
            <w:r w:rsidRPr="008A0B4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080" w:type="dxa"/>
          </w:tcPr>
          <w:p w14:paraId="615285CF" w14:textId="1C609D50" w:rsidR="00346B4F" w:rsidRPr="008A0B45" w:rsidRDefault="00346B4F" w:rsidP="00346B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92,115</w:t>
            </w:r>
          </w:p>
        </w:tc>
        <w:tc>
          <w:tcPr>
            <w:tcW w:w="186" w:type="dxa"/>
          </w:tcPr>
          <w:p w14:paraId="35E43FB3" w14:textId="77777777" w:rsidR="00346B4F" w:rsidRPr="008A0B45" w:rsidRDefault="00346B4F" w:rsidP="00346B4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106C8647" w14:textId="417FBEDC" w:rsidR="00346B4F" w:rsidRPr="008A0B45" w:rsidRDefault="00346B4F" w:rsidP="00346B4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36,000</w:t>
            </w:r>
          </w:p>
        </w:tc>
        <w:tc>
          <w:tcPr>
            <w:tcW w:w="180" w:type="dxa"/>
          </w:tcPr>
          <w:p w14:paraId="2E6819E0" w14:textId="77777777" w:rsidR="00346B4F" w:rsidRPr="008A0B45" w:rsidRDefault="00346B4F" w:rsidP="00346B4F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AB5762C" w14:textId="5CC9E2A0" w:rsidR="00346B4F" w:rsidRPr="008A0B45" w:rsidRDefault="00346B4F" w:rsidP="00346B4F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56,127</w:t>
            </w:r>
          </w:p>
        </w:tc>
        <w:tc>
          <w:tcPr>
            <w:tcW w:w="180" w:type="dxa"/>
          </w:tcPr>
          <w:p w14:paraId="4E8360FB" w14:textId="77777777" w:rsidR="00346B4F" w:rsidRPr="008A0B45" w:rsidRDefault="00346B4F" w:rsidP="00346B4F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212C65B6" w14:textId="4807F2C2" w:rsidR="00346B4F" w:rsidRPr="008A0B45" w:rsidRDefault="00346B4F" w:rsidP="00346B4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F46B981" w14:textId="77777777" w:rsidR="00346B4F" w:rsidRPr="008A0B45" w:rsidRDefault="00346B4F" w:rsidP="00346B4F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17476128" w14:textId="73F8E61F" w:rsidR="00346B4F" w:rsidRPr="008A0B45" w:rsidRDefault="00346B4F" w:rsidP="00346B4F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92,127</w:t>
            </w:r>
          </w:p>
        </w:tc>
      </w:tr>
      <w:tr w:rsidR="00346B4F" w:rsidRPr="00CD10EF" w14:paraId="30ACFF19" w14:textId="77777777">
        <w:tc>
          <w:tcPr>
            <w:tcW w:w="3510" w:type="dxa"/>
          </w:tcPr>
          <w:p w14:paraId="136FA8EC" w14:textId="4E05BE9B" w:rsidR="00346B4F" w:rsidRPr="008A0B45" w:rsidRDefault="00346B4F" w:rsidP="00E12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0B4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3DB02739" w14:textId="2EA137D0" w:rsidR="00346B4F" w:rsidRPr="008A0B45" w:rsidRDefault="00346B4F" w:rsidP="00346B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5,675</w:t>
            </w:r>
          </w:p>
        </w:tc>
        <w:tc>
          <w:tcPr>
            <w:tcW w:w="186" w:type="dxa"/>
          </w:tcPr>
          <w:p w14:paraId="29DD861B" w14:textId="77777777" w:rsidR="00346B4F" w:rsidRPr="008A0B45" w:rsidRDefault="00346B4F" w:rsidP="00346B4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326E8FD4" w14:textId="79E6E679" w:rsidR="00346B4F" w:rsidRPr="008A0B45" w:rsidRDefault="00346B4F" w:rsidP="00346B4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2,889</w:t>
            </w:r>
          </w:p>
        </w:tc>
        <w:tc>
          <w:tcPr>
            <w:tcW w:w="180" w:type="dxa"/>
          </w:tcPr>
          <w:p w14:paraId="56907F92" w14:textId="77777777" w:rsidR="00346B4F" w:rsidRPr="008A0B45" w:rsidRDefault="00346B4F" w:rsidP="00346B4F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007AEFCA" w14:textId="2A24ADD7" w:rsidR="00346B4F" w:rsidRPr="008A0B45" w:rsidRDefault="00346B4F" w:rsidP="00346B4F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2,987</w:t>
            </w:r>
          </w:p>
        </w:tc>
        <w:tc>
          <w:tcPr>
            <w:tcW w:w="180" w:type="dxa"/>
          </w:tcPr>
          <w:p w14:paraId="074DD381" w14:textId="77777777" w:rsidR="00346B4F" w:rsidRPr="008A0B45" w:rsidRDefault="00346B4F" w:rsidP="00346B4F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4FB7BB67" w14:textId="5C2DCA93" w:rsidR="00346B4F" w:rsidRPr="008A0B45" w:rsidRDefault="00346B4F" w:rsidP="00346B4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69D44F5" w14:textId="77777777" w:rsidR="00346B4F" w:rsidRPr="008A0B45" w:rsidRDefault="00346B4F" w:rsidP="00346B4F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6A6B47C3" w14:textId="63C14F74" w:rsidR="00346B4F" w:rsidRPr="008A0B45" w:rsidRDefault="00346B4F" w:rsidP="00346B4F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5,876</w:t>
            </w:r>
          </w:p>
        </w:tc>
      </w:tr>
      <w:tr w:rsidR="00346B4F" w:rsidRPr="00CD10EF" w14:paraId="5E95791B" w14:textId="77777777">
        <w:tc>
          <w:tcPr>
            <w:tcW w:w="3510" w:type="dxa"/>
          </w:tcPr>
          <w:p w14:paraId="77C33433" w14:textId="4D6E1FB1" w:rsidR="00346B4F" w:rsidRPr="008A0B45" w:rsidRDefault="00346B4F" w:rsidP="00E12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3"/>
              <w:rPr>
                <w:rFonts w:asciiTheme="majorBidi" w:hAnsiTheme="majorBidi" w:cstheme="majorBidi"/>
                <w:sz w:val="28"/>
                <w:szCs w:val="28"/>
              </w:rPr>
            </w:pPr>
            <w:r w:rsidRPr="008A0B4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B68BBB" w14:textId="0A11FE1E" w:rsidR="00346B4F" w:rsidRPr="008A0B45" w:rsidRDefault="00346B4F" w:rsidP="00346B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13,058</w:t>
            </w:r>
          </w:p>
        </w:tc>
        <w:tc>
          <w:tcPr>
            <w:tcW w:w="186" w:type="dxa"/>
          </w:tcPr>
          <w:p w14:paraId="741B3A81" w14:textId="77777777" w:rsidR="00346B4F" w:rsidRPr="008A0B45" w:rsidRDefault="00346B4F" w:rsidP="00346B4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53A06232" w14:textId="6F4E8ABB" w:rsidR="00346B4F" w:rsidRPr="008A0B45" w:rsidRDefault="00346B4F" w:rsidP="00346B4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10,571</w:t>
            </w:r>
          </w:p>
        </w:tc>
        <w:tc>
          <w:tcPr>
            <w:tcW w:w="180" w:type="dxa"/>
          </w:tcPr>
          <w:p w14:paraId="4AE3F167" w14:textId="77777777" w:rsidR="00346B4F" w:rsidRPr="008A0B45" w:rsidRDefault="00346B4F" w:rsidP="00346B4F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25B0E312" w14:textId="332D0CDD" w:rsidR="00346B4F" w:rsidRPr="008A0B45" w:rsidRDefault="00346B4F" w:rsidP="00346B4F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2,487</w:t>
            </w:r>
          </w:p>
        </w:tc>
        <w:tc>
          <w:tcPr>
            <w:tcW w:w="180" w:type="dxa"/>
          </w:tcPr>
          <w:p w14:paraId="0E03FD89" w14:textId="77777777" w:rsidR="00346B4F" w:rsidRPr="008A0B45" w:rsidRDefault="00346B4F" w:rsidP="00346B4F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4A223BFF" w14:textId="62534789" w:rsidR="00346B4F" w:rsidRPr="008A0B45" w:rsidRDefault="00346B4F" w:rsidP="00346B4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E648D91" w14:textId="77777777" w:rsidR="00346B4F" w:rsidRPr="008A0B45" w:rsidRDefault="00346B4F" w:rsidP="00346B4F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1297A4AF" w14:textId="2FEC3706" w:rsidR="00346B4F" w:rsidRPr="008A0B45" w:rsidRDefault="00346B4F" w:rsidP="00346B4F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13,058</w:t>
            </w:r>
          </w:p>
        </w:tc>
      </w:tr>
      <w:tr w:rsidR="00346B4F" w:rsidRPr="004A4B64" w14:paraId="60E5759A" w14:textId="77777777" w:rsidTr="00063B2E">
        <w:tc>
          <w:tcPr>
            <w:tcW w:w="3510" w:type="dxa"/>
          </w:tcPr>
          <w:p w14:paraId="2753EF1B" w14:textId="5BD582E5" w:rsidR="00346B4F" w:rsidRPr="00E12EF8" w:rsidRDefault="00E12EF8" w:rsidP="00E12EF8">
            <w:pPr>
              <w:ind w:left="4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2E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08A0AB" w14:textId="1407BC5F" w:rsidR="00346B4F" w:rsidRPr="008A0B45" w:rsidRDefault="00346B4F" w:rsidP="00346B4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416,863</w:t>
            </w:r>
          </w:p>
        </w:tc>
        <w:tc>
          <w:tcPr>
            <w:tcW w:w="186" w:type="dxa"/>
          </w:tcPr>
          <w:p w14:paraId="1808B35D" w14:textId="77777777" w:rsidR="00346B4F" w:rsidRPr="008A0B45" w:rsidRDefault="00346B4F" w:rsidP="00346B4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20D5B833" w14:textId="07D23E2A" w:rsidR="00346B4F" w:rsidRPr="008A0B45" w:rsidRDefault="00346B4F" w:rsidP="00346B4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355,475</w:t>
            </w:r>
          </w:p>
        </w:tc>
        <w:tc>
          <w:tcPr>
            <w:tcW w:w="180" w:type="dxa"/>
          </w:tcPr>
          <w:p w14:paraId="420845F5" w14:textId="77777777" w:rsidR="00346B4F" w:rsidRPr="008A0B45" w:rsidRDefault="00346B4F" w:rsidP="00346B4F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5270A224" w14:textId="27A786D5" w:rsidR="00346B4F" w:rsidRPr="008A0B45" w:rsidRDefault="00346B4F" w:rsidP="00346B4F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61,601</w:t>
            </w:r>
          </w:p>
        </w:tc>
        <w:tc>
          <w:tcPr>
            <w:tcW w:w="180" w:type="dxa"/>
          </w:tcPr>
          <w:p w14:paraId="46092CA0" w14:textId="77777777" w:rsidR="00346B4F" w:rsidRPr="008A0B45" w:rsidRDefault="00346B4F" w:rsidP="00346B4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6901BF07" w14:textId="60EC6E59" w:rsidR="00346B4F" w:rsidRPr="008A0B45" w:rsidRDefault="00346B4F" w:rsidP="00346B4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30A65A2" w14:textId="77777777" w:rsidR="00346B4F" w:rsidRPr="008A0B45" w:rsidRDefault="00346B4F" w:rsidP="00346B4F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40E9B585" w14:textId="6952256B" w:rsidR="00346B4F" w:rsidRPr="008A0B45" w:rsidRDefault="00346B4F" w:rsidP="00346B4F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417,076</w:t>
            </w:r>
          </w:p>
        </w:tc>
      </w:tr>
    </w:tbl>
    <w:p w14:paraId="1F2293DF" w14:textId="69E11415" w:rsidR="00940C9D" w:rsidRPr="00CE546B" w:rsidRDefault="00940C9D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6"/>
        <w:gridCol w:w="985"/>
        <w:gridCol w:w="180"/>
        <w:gridCol w:w="989"/>
        <w:gridCol w:w="180"/>
        <w:gridCol w:w="985"/>
        <w:gridCol w:w="180"/>
        <w:gridCol w:w="909"/>
      </w:tblGrid>
      <w:tr w:rsidR="00936687" w:rsidRPr="00CD10EF" w14:paraId="2938C70F" w14:textId="77777777" w:rsidTr="00063B2E">
        <w:trPr>
          <w:trHeight w:val="364"/>
          <w:tblHeader/>
        </w:trPr>
        <w:tc>
          <w:tcPr>
            <w:tcW w:w="3510" w:type="dxa"/>
            <w:vAlign w:val="bottom"/>
          </w:tcPr>
          <w:p w14:paraId="035EE2D3" w14:textId="3C4DFE02" w:rsidR="00936687" w:rsidRPr="00CD10EF" w:rsidRDefault="00936687" w:rsidP="0093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9"/>
          </w:tcPr>
          <w:p w14:paraId="1F6CBA6E" w14:textId="5E2B63C9" w:rsidR="00936687" w:rsidRPr="00CD10EF" w:rsidRDefault="002F2847" w:rsidP="00936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36687" w:rsidRPr="00CD10EF" w14:paraId="575D3B84" w14:textId="77777777" w:rsidTr="00063B2E">
        <w:trPr>
          <w:trHeight w:val="364"/>
          <w:tblHeader/>
        </w:trPr>
        <w:tc>
          <w:tcPr>
            <w:tcW w:w="3510" w:type="dxa"/>
            <w:vAlign w:val="bottom"/>
          </w:tcPr>
          <w:p w14:paraId="0A61E16E" w14:textId="77777777" w:rsidR="00936687" w:rsidRPr="009B67A4" w:rsidRDefault="00936687" w:rsidP="0093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811F461" w14:textId="77777777" w:rsidR="00936687" w:rsidRDefault="00936687" w:rsidP="00936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" w:type="dxa"/>
          </w:tcPr>
          <w:p w14:paraId="13D908A7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vAlign w:val="bottom"/>
          </w:tcPr>
          <w:p w14:paraId="5A38FD60" w14:textId="7424B8DA" w:rsidR="00936687" w:rsidRPr="00CD10EF" w:rsidRDefault="00936687" w:rsidP="00936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กระแสเงินสดตามสัญญา</w:t>
            </w:r>
          </w:p>
        </w:tc>
      </w:tr>
      <w:tr w:rsidR="00936687" w:rsidRPr="00CD10EF" w14:paraId="550D1336" w14:textId="77777777" w:rsidTr="00063B2E">
        <w:trPr>
          <w:trHeight w:val="364"/>
          <w:tblHeader/>
        </w:trPr>
        <w:tc>
          <w:tcPr>
            <w:tcW w:w="3510" w:type="dxa"/>
            <w:vAlign w:val="bottom"/>
          </w:tcPr>
          <w:p w14:paraId="6FA7F251" w14:textId="57B63795" w:rsidR="00936687" w:rsidRPr="009B67A4" w:rsidRDefault="00936687" w:rsidP="00E12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B6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B5E68" w:rsidRPr="004B5E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B67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B6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1DB0BA49" w14:textId="77777777" w:rsidR="00936687" w:rsidRDefault="00936687" w:rsidP="00936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907FBDF" w14:textId="1FE74762" w:rsidR="00936687" w:rsidRDefault="00936687" w:rsidP="00936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6" w:type="dxa"/>
          </w:tcPr>
          <w:p w14:paraId="625669F5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282BD4F1" w14:textId="1DF9E041" w:rsidR="00936687" w:rsidRPr="00CD10EF" w:rsidRDefault="00936687" w:rsidP="00936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ภายใน </w:t>
            </w:r>
            <w:r w:rsidR="004B5E68"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หรือน้อยกว่า</w:t>
            </w:r>
          </w:p>
        </w:tc>
        <w:tc>
          <w:tcPr>
            <w:tcW w:w="180" w:type="dxa"/>
            <w:vAlign w:val="bottom"/>
          </w:tcPr>
          <w:p w14:paraId="3494DB79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494C2BB9" w14:textId="6E990278" w:rsidR="00936687" w:rsidRPr="00CD10EF" w:rsidRDefault="00936687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B5E68"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ปีแต่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ไม่เกิน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4DB47418" w14:textId="55724289" w:rsidR="00936687" w:rsidRDefault="004B5E68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936687"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936687" w:rsidRPr="00CD1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1ED68CF8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27EACE2D" w14:textId="1B33F4AC" w:rsidR="00936687" w:rsidRDefault="00936687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4B5E68"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75F46425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3BB2CA71" w14:textId="410ED860" w:rsidR="00936687" w:rsidRPr="00CD10EF" w:rsidRDefault="00936687" w:rsidP="00936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36687" w:rsidRPr="00CD10EF" w14:paraId="587D5BF9" w14:textId="77777777" w:rsidTr="00063B2E">
        <w:trPr>
          <w:tblHeader/>
        </w:trPr>
        <w:tc>
          <w:tcPr>
            <w:tcW w:w="3510" w:type="dxa"/>
          </w:tcPr>
          <w:p w14:paraId="02394DAA" w14:textId="77777777" w:rsidR="00936687" w:rsidRPr="00CD10EF" w:rsidRDefault="00936687" w:rsidP="00E12EF8">
            <w:pPr>
              <w:ind w:left="4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65239C" w14:textId="5F71A773" w:rsidR="00936687" w:rsidRPr="00E84793" w:rsidRDefault="00936687" w:rsidP="00936687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8"/>
                <w:szCs w:val="28"/>
              </w:rPr>
            </w:pPr>
          </w:p>
        </w:tc>
        <w:tc>
          <w:tcPr>
            <w:tcW w:w="186" w:type="dxa"/>
          </w:tcPr>
          <w:p w14:paraId="22140200" w14:textId="77777777" w:rsidR="00936687" w:rsidRPr="00CD10EF" w:rsidRDefault="00936687" w:rsidP="00936687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408" w:type="dxa"/>
            <w:gridSpan w:val="7"/>
          </w:tcPr>
          <w:p w14:paraId="749D7ACF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D10E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45EA8" w:rsidRPr="00CD10EF" w14:paraId="48F1D54A" w14:textId="77777777" w:rsidTr="00063B2E">
        <w:tc>
          <w:tcPr>
            <w:tcW w:w="3510" w:type="dxa"/>
          </w:tcPr>
          <w:p w14:paraId="77890AB9" w14:textId="1EADE4B5" w:rsidR="00D45EA8" w:rsidRPr="00CD10EF" w:rsidRDefault="004B5E68" w:rsidP="00E12EF8">
            <w:pPr>
              <w:ind w:left="4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16561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5F6D562A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</w:tcPr>
          <w:p w14:paraId="008F65F3" w14:textId="77777777" w:rsidR="00D45EA8" w:rsidRPr="00CD10EF" w:rsidRDefault="00D45EA8" w:rsidP="00D45E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1846C2D8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DAD8859" w14:textId="77777777" w:rsidR="00D45EA8" w:rsidRPr="00CD10EF" w:rsidRDefault="00D45EA8" w:rsidP="00D45E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3554A64C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B7C7952" w14:textId="77777777" w:rsidR="00D45EA8" w:rsidRPr="00CD10EF" w:rsidRDefault="00D45EA8" w:rsidP="00D45E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4146EBBF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CED7A0" w14:textId="77777777" w:rsidR="00D45EA8" w:rsidRPr="00CD10EF" w:rsidRDefault="00D45EA8" w:rsidP="00D45E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1232FBC8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5EA8" w:rsidRPr="00CD10EF" w14:paraId="671DF026" w14:textId="77777777" w:rsidTr="00063B2E">
        <w:tc>
          <w:tcPr>
            <w:tcW w:w="3510" w:type="dxa"/>
          </w:tcPr>
          <w:p w14:paraId="7FCD4954" w14:textId="2B61E65E" w:rsidR="00D45EA8" w:rsidRPr="00CD10EF" w:rsidRDefault="00D45EA8" w:rsidP="00E12EF8">
            <w:pPr>
              <w:ind w:left="4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130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018328E9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</w:tcPr>
          <w:p w14:paraId="1FC51CD5" w14:textId="77777777" w:rsidR="00D45EA8" w:rsidRPr="00CD10EF" w:rsidRDefault="00D45EA8" w:rsidP="00D45E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67EFD4F8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6CA1F45" w14:textId="77777777" w:rsidR="00D45EA8" w:rsidRPr="00CD10EF" w:rsidRDefault="00D45EA8" w:rsidP="00D45E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31E9540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508368" w14:textId="77777777" w:rsidR="00D45EA8" w:rsidRPr="00CD10EF" w:rsidRDefault="00D45EA8" w:rsidP="00D45E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36CDE760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32295E" w14:textId="77777777" w:rsidR="00D45EA8" w:rsidRPr="00CD10EF" w:rsidRDefault="00D45EA8" w:rsidP="00D45E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6369A64E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561F" w:rsidRPr="00CD10EF" w14:paraId="112F08E1" w14:textId="77777777" w:rsidTr="00063B2E">
        <w:tc>
          <w:tcPr>
            <w:tcW w:w="3510" w:type="dxa"/>
          </w:tcPr>
          <w:p w14:paraId="20AD744B" w14:textId="63EAB204" w:rsidR="0016561F" w:rsidRPr="00CD10EF" w:rsidRDefault="0016561F" w:rsidP="00E12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1"/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A5374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3953182B" w14:textId="6C01F643" w:rsidR="0016561F" w:rsidRPr="00CD10EF" w:rsidRDefault="0016561F" w:rsidP="0016561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D60E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86" w:type="dxa"/>
          </w:tcPr>
          <w:p w14:paraId="43D308EE" w14:textId="77777777" w:rsidR="0016561F" w:rsidRPr="00CD10EF" w:rsidRDefault="0016561F" w:rsidP="001656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120A6E1A" w14:textId="23E8BF13" w:rsidR="0016561F" w:rsidRPr="00CD10EF" w:rsidRDefault="0016561F" w:rsidP="0016561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D60E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410</w:t>
            </w:r>
          </w:p>
        </w:tc>
        <w:tc>
          <w:tcPr>
            <w:tcW w:w="180" w:type="dxa"/>
          </w:tcPr>
          <w:p w14:paraId="352E948B" w14:textId="77777777" w:rsidR="0016561F" w:rsidRPr="00CD10EF" w:rsidRDefault="0016561F" w:rsidP="0016561F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7055BB5" w14:textId="4B2C95A7" w:rsidR="0016561F" w:rsidRPr="00CD10EF" w:rsidRDefault="0016561F" w:rsidP="001656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D60E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39C05F9" w14:textId="77777777" w:rsidR="0016561F" w:rsidRPr="00CD10EF" w:rsidRDefault="0016561F" w:rsidP="0016561F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139DE56C" w14:textId="33A2F8B3" w:rsidR="0016561F" w:rsidRPr="00CD10EF" w:rsidRDefault="0016561F" w:rsidP="0016561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D60E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B770A0C" w14:textId="77777777" w:rsidR="0016561F" w:rsidRPr="00CD10EF" w:rsidRDefault="0016561F" w:rsidP="0016561F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10C92F7A" w14:textId="3E747E1C" w:rsidR="0016561F" w:rsidRPr="00CD10EF" w:rsidRDefault="0016561F" w:rsidP="0016561F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D60E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410</w:t>
            </w:r>
          </w:p>
        </w:tc>
      </w:tr>
      <w:tr w:rsidR="0016561F" w:rsidRPr="00CD10EF" w14:paraId="71EC82C5" w14:textId="77777777" w:rsidTr="00C21581">
        <w:tc>
          <w:tcPr>
            <w:tcW w:w="3510" w:type="dxa"/>
          </w:tcPr>
          <w:p w14:paraId="547463FF" w14:textId="1E681CC9" w:rsidR="0016561F" w:rsidRPr="00CD10EF" w:rsidRDefault="0016561F" w:rsidP="00E12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14:paraId="102D19B0" w14:textId="013394EB" w:rsidR="0016561F" w:rsidRPr="00CD10EF" w:rsidRDefault="0016561F" w:rsidP="0016561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1F05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56,646</w:t>
            </w:r>
          </w:p>
        </w:tc>
        <w:tc>
          <w:tcPr>
            <w:tcW w:w="186" w:type="dxa"/>
          </w:tcPr>
          <w:p w14:paraId="2D3F2591" w14:textId="77777777" w:rsidR="0016561F" w:rsidRPr="00CD10EF" w:rsidRDefault="0016561F" w:rsidP="001656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6A910117" w14:textId="083A41D9" w:rsidR="0016561F" w:rsidRPr="00CD10EF" w:rsidRDefault="0016561F" w:rsidP="0016561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1F05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56,646</w:t>
            </w:r>
          </w:p>
        </w:tc>
        <w:tc>
          <w:tcPr>
            <w:tcW w:w="180" w:type="dxa"/>
          </w:tcPr>
          <w:p w14:paraId="57E3D241" w14:textId="77777777" w:rsidR="0016561F" w:rsidRPr="00CD10EF" w:rsidRDefault="0016561F" w:rsidP="0016561F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A05EDF7" w14:textId="27A2B888" w:rsidR="0016561F" w:rsidRPr="00CD10EF" w:rsidRDefault="0016561F" w:rsidP="001656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D60E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086FB37" w14:textId="77777777" w:rsidR="0016561F" w:rsidRPr="00CD10EF" w:rsidRDefault="0016561F" w:rsidP="0016561F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456048B1" w14:textId="6C519765" w:rsidR="0016561F" w:rsidRPr="00CD10EF" w:rsidRDefault="0016561F" w:rsidP="0016561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D60E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9D194BB" w14:textId="77777777" w:rsidR="0016561F" w:rsidRPr="00CD10EF" w:rsidRDefault="0016561F" w:rsidP="0016561F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18438907" w14:textId="10044E4A" w:rsidR="0016561F" w:rsidRPr="00CD10EF" w:rsidRDefault="0016561F" w:rsidP="0016561F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1F05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56,646</w:t>
            </w:r>
          </w:p>
        </w:tc>
      </w:tr>
      <w:tr w:rsidR="0016561F" w:rsidRPr="00CD10EF" w14:paraId="55BC148E" w14:textId="77777777" w:rsidTr="00063B2E">
        <w:tc>
          <w:tcPr>
            <w:tcW w:w="3510" w:type="dxa"/>
          </w:tcPr>
          <w:p w14:paraId="1961A65F" w14:textId="78697B4E" w:rsidR="0016561F" w:rsidRPr="00CD10EF" w:rsidRDefault="0016561F" w:rsidP="00E12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1"/>
              <w:rPr>
                <w:rFonts w:asciiTheme="majorBidi" w:hAnsiTheme="majorBidi" w:cstheme="majorBidi"/>
                <w:sz w:val="28"/>
                <w:szCs w:val="28"/>
              </w:rPr>
            </w:pPr>
            <w:r w:rsidRPr="003B02D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เจ้าหนี้ค่าซื้ออุปกรณ์</w:t>
            </w:r>
          </w:p>
        </w:tc>
        <w:tc>
          <w:tcPr>
            <w:tcW w:w="1080" w:type="dxa"/>
          </w:tcPr>
          <w:p w14:paraId="52384614" w14:textId="6CA6E71E" w:rsidR="0016561F" w:rsidRPr="00CD10EF" w:rsidRDefault="0016561F" w:rsidP="0016561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D60E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083</w:t>
            </w:r>
          </w:p>
        </w:tc>
        <w:tc>
          <w:tcPr>
            <w:tcW w:w="186" w:type="dxa"/>
          </w:tcPr>
          <w:p w14:paraId="53E5569D" w14:textId="77777777" w:rsidR="0016561F" w:rsidRPr="00CD10EF" w:rsidRDefault="0016561F" w:rsidP="001656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2038ADB6" w14:textId="69BC9A8A" w:rsidR="0016561F" w:rsidRPr="00CD10EF" w:rsidRDefault="0016561F" w:rsidP="0016561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D60E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083</w:t>
            </w:r>
          </w:p>
        </w:tc>
        <w:tc>
          <w:tcPr>
            <w:tcW w:w="180" w:type="dxa"/>
          </w:tcPr>
          <w:p w14:paraId="396CEF71" w14:textId="77777777" w:rsidR="0016561F" w:rsidRPr="00CD10EF" w:rsidRDefault="0016561F" w:rsidP="0016561F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32A911A" w14:textId="1A2B2BE1" w:rsidR="0016561F" w:rsidRPr="00CD10EF" w:rsidRDefault="0016561F" w:rsidP="001656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D60E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30D5E20" w14:textId="77777777" w:rsidR="0016561F" w:rsidRPr="00CD10EF" w:rsidRDefault="0016561F" w:rsidP="0016561F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22E0B6A3" w14:textId="6229671A" w:rsidR="0016561F" w:rsidRPr="00CD10EF" w:rsidRDefault="0016561F" w:rsidP="0016561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D60E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1CB49DB" w14:textId="77777777" w:rsidR="0016561F" w:rsidRPr="00CD10EF" w:rsidRDefault="0016561F" w:rsidP="0016561F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0EDD2AB5" w14:textId="6CCB7962" w:rsidR="0016561F" w:rsidRPr="00CD10EF" w:rsidRDefault="0016561F" w:rsidP="0016561F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D60E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083</w:t>
            </w:r>
          </w:p>
        </w:tc>
      </w:tr>
      <w:tr w:rsidR="0016561F" w:rsidRPr="00CD10EF" w14:paraId="19257A06" w14:textId="77777777" w:rsidTr="00063B2E">
        <w:tc>
          <w:tcPr>
            <w:tcW w:w="3510" w:type="dxa"/>
          </w:tcPr>
          <w:p w14:paraId="2B6D6B45" w14:textId="7619E545" w:rsidR="0016561F" w:rsidRPr="00CD10EF" w:rsidRDefault="0016561F" w:rsidP="00E12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080" w:type="dxa"/>
          </w:tcPr>
          <w:p w14:paraId="1FB90E2F" w14:textId="7806CA23" w:rsidR="0016561F" w:rsidRPr="00CD10EF" w:rsidRDefault="0016561F" w:rsidP="0016561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  <w:r w:rsidRPr="00D60E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</w:p>
        </w:tc>
        <w:tc>
          <w:tcPr>
            <w:tcW w:w="186" w:type="dxa"/>
          </w:tcPr>
          <w:p w14:paraId="1961EBEE" w14:textId="77777777" w:rsidR="0016561F" w:rsidRPr="00CD10EF" w:rsidRDefault="0016561F" w:rsidP="001656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5CA4CE8B" w14:textId="1DE838C5" w:rsidR="0016561F" w:rsidRPr="00CD10EF" w:rsidRDefault="0016561F" w:rsidP="0016561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Pr="00D60E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9949678" w14:textId="77777777" w:rsidR="0016561F" w:rsidRPr="00CD10EF" w:rsidRDefault="0016561F" w:rsidP="0016561F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45D499F" w14:textId="769A95B8" w:rsidR="0016561F" w:rsidRPr="00CD10EF" w:rsidRDefault="0016561F" w:rsidP="0016561F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D60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92,127</w:t>
            </w:r>
          </w:p>
        </w:tc>
        <w:tc>
          <w:tcPr>
            <w:tcW w:w="180" w:type="dxa"/>
          </w:tcPr>
          <w:p w14:paraId="59DE0BF0" w14:textId="77777777" w:rsidR="0016561F" w:rsidRPr="00CD10EF" w:rsidRDefault="0016561F" w:rsidP="0016561F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367CD25A" w14:textId="68F8425D" w:rsidR="0016561F" w:rsidRPr="00CD10EF" w:rsidRDefault="0016561F" w:rsidP="0016561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D60E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D9E8A34" w14:textId="77777777" w:rsidR="0016561F" w:rsidRPr="00CD10EF" w:rsidRDefault="0016561F" w:rsidP="0016561F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7628DFFA" w14:textId="6191E951" w:rsidR="0016561F" w:rsidRPr="00CD10EF" w:rsidRDefault="0016561F" w:rsidP="0016561F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D60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128,127</w:t>
            </w:r>
          </w:p>
        </w:tc>
      </w:tr>
      <w:tr w:rsidR="0016561F" w:rsidRPr="00CD10EF" w14:paraId="6D8591DC" w14:textId="77777777">
        <w:tc>
          <w:tcPr>
            <w:tcW w:w="3510" w:type="dxa"/>
          </w:tcPr>
          <w:p w14:paraId="4DE93A2F" w14:textId="7F521D03" w:rsidR="0016561F" w:rsidRPr="00A53741" w:rsidRDefault="0016561F" w:rsidP="00E12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076A0215" w14:textId="590DC5AB" w:rsidR="0016561F" w:rsidRPr="00CD10EF" w:rsidRDefault="0016561F" w:rsidP="0016561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D60E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</w:p>
        </w:tc>
        <w:tc>
          <w:tcPr>
            <w:tcW w:w="186" w:type="dxa"/>
          </w:tcPr>
          <w:p w14:paraId="08DE8D6A" w14:textId="77777777" w:rsidR="0016561F" w:rsidRPr="00CD10EF" w:rsidRDefault="0016561F" w:rsidP="001656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5CE3CE4F" w14:textId="428A0CB3" w:rsidR="0016561F" w:rsidRPr="00CD10EF" w:rsidRDefault="0016561F" w:rsidP="0016561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D60E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442</w:t>
            </w:r>
          </w:p>
        </w:tc>
        <w:tc>
          <w:tcPr>
            <w:tcW w:w="180" w:type="dxa"/>
          </w:tcPr>
          <w:p w14:paraId="2A6E8C62" w14:textId="77777777" w:rsidR="0016561F" w:rsidRPr="00CD10EF" w:rsidRDefault="0016561F" w:rsidP="0016561F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E0C63B7" w14:textId="783CB9C4" w:rsidR="0016561F" w:rsidRPr="00CD10EF" w:rsidRDefault="0016561F" w:rsidP="0016561F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D60E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670</w:t>
            </w:r>
          </w:p>
        </w:tc>
        <w:tc>
          <w:tcPr>
            <w:tcW w:w="180" w:type="dxa"/>
          </w:tcPr>
          <w:p w14:paraId="6C5A54B2" w14:textId="77777777" w:rsidR="0016561F" w:rsidRPr="00CD10EF" w:rsidRDefault="0016561F" w:rsidP="0016561F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60701C2F" w14:textId="05369E78" w:rsidR="0016561F" w:rsidRPr="00CD10EF" w:rsidRDefault="0016561F" w:rsidP="0016561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D60E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495</w:t>
            </w:r>
          </w:p>
        </w:tc>
        <w:tc>
          <w:tcPr>
            <w:tcW w:w="180" w:type="dxa"/>
          </w:tcPr>
          <w:p w14:paraId="47F62A17" w14:textId="77777777" w:rsidR="0016561F" w:rsidRPr="00CD10EF" w:rsidRDefault="0016561F" w:rsidP="0016561F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49B9873A" w14:textId="4E7253D3" w:rsidR="0016561F" w:rsidRPr="00CD10EF" w:rsidRDefault="0016561F" w:rsidP="0016561F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D60E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607</w:t>
            </w:r>
          </w:p>
        </w:tc>
      </w:tr>
      <w:tr w:rsidR="0016561F" w:rsidRPr="00CD10EF" w14:paraId="75B2E139" w14:textId="77777777">
        <w:tc>
          <w:tcPr>
            <w:tcW w:w="3510" w:type="dxa"/>
          </w:tcPr>
          <w:p w14:paraId="4DC709ED" w14:textId="46F34EAF" w:rsidR="0016561F" w:rsidRPr="00CD10EF" w:rsidRDefault="0016561F" w:rsidP="00E12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D4A974" w14:textId="00DC4E0B" w:rsidR="0016561F" w:rsidRPr="00CD10EF" w:rsidRDefault="0016561F" w:rsidP="0016561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D60E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</w:p>
        </w:tc>
        <w:tc>
          <w:tcPr>
            <w:tcW w:w="186" w:type="dxa"/>
          </w:tcPr>
          <w:p w14:paraId="6475B79B" w14:textId="77777777" w:rsidR="0016561F" w:rsidRPr="00CD10EF" w:rsidRDefault="0016561F" w:rsidP="001656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1311A7CD" w14:textId="1523263F" w:rsidR="0016561F" w:rsidRPr="00CD10EF" w:rsidRDefault="0016561F" w:rsidP="0016561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D60E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866</w:t>
            </w:r>
          </w:p>
        </w:tc>
        <w:tc>
          <w:tcPr>
            <w:tcW w:w="180" w:type="dxa"/>
          </w:tcPr>
          <w:p w14:paraId="275F2BEE" w14:textId="77777777" w:rsidR="0016561F" w:rsidRPr="00CD10EF" w:rsidRDefault="0016561F" w:rsidP="0016561F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092515BE" w14:textId="20F25DB9" w:rsidR="0016561F" w:rsidRPr="00CD10EF" w:rsidRDefault="0016561F" w:rsidP="0016561F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D60E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</w:p>
        </w:tc>
        <w:tc>
          <w:tcPr>
            <w:tcW w:w="180" w:type="dxa"/>
          </w:tcPr>
          <w:p w14:paraId="6EBFCA0D" w14:textId="77777777" w:rsidR="0016561F" w:rsidRPr="00CD10EF" w:rsidRDefault="0016561F" w:rsidP="0016561F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4EB73F1F" w14:textId="2AF02F5F" w:rsidR="0016561F" w:rsidRPr="00CD10EF" w:rsidRDefault="0016561F" w:rsidP="0016561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D60E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6FD5F67" w14:textId="77777777" w:rsidR="0016561F" w:rsidRPr="00CD10EF" w:rsidRDefault="0016561F" w:rsidP="0016561F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2141D5C6" w14:textId="114F8C76" w:rsidR="0016561F" w:rsidRPr="00CD10EF" w:rsidRDefault="0016561F" w:rsidP="0016561F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D60E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</w:p>
        </w:tc>
      </w:tr>
      <w:tr w:rsidR="0016561F" w:rsidRPr="00CD10EF" w14:paraId="4B2AC4E5" w14:textId="77777777" w:rsidTr="00535727">
        <w:tc>
          <w:tcPr>
            <w:tcW w:w="3510" w:type="dxa"/>
          </w:tcPr>
          <w:p w14:paraId="6A772ECE" w14:textId="414054B7" w:rsidR="0016561F" w:rsidRPr="00E12EF8" w:rsidRDefault="00E12EF8" w:rsidP="00E12EF8">
            <w:pPr>
              <w:ind w:left="4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2E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4B92A3" w14:textId="3C839306" w:rsidR="0016561F" w:rsidRPr="00535727" w:rsidRDefault="0016561F" w:rsidP="0016561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05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226,404</w:t>
            </w:r>
          </w:p>
        </w:tc>
        <w:tc>
          <w:tcPr>
            <w:tcW w:w="186" w:type="dxa"/>
          </w:tcPr>
          <w:p w14:paraId="63457671" w14:textId="77777777" w:rsidR="0016561F" w:rsidRPr="00CD10EF" w:rsidRDefault="0016561F" w:rsidP="0016561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7ADDB75F" w14:textId="4A2BA17A" w:rsidR="0016561F" w:rsidRPr="00CD10EF" w:rsidRDefault="0016561F" w:rsidP="0016561F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05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127,447</w:t>
            </w:r>
          </w:p>
        </w:tc>
        <w:tc>
          <w:tcPr>
            <w:tcW w:w="180" w:type="dxa"/>
          </w:tcPr>
          <w:p w14:paraId="26D0AE0D" w14:textId="77777777" w:rsidR="0016561F" w:rsidRPr="00CD10EF" w:rsidRDefault="0016561F" w:rsidP="0016561F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2EB1E9FD" w14:textId="23E34CB5" w:rsidR="0016561F" w:rsidRPr="00CD10EF" w:rsidRDefault="0016561F" w:rsidP="0016561F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6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96,945</w:t>
            </w:r>
          </w:p>
        </w:tc>
        <w:tc>
          <w:tcPr>
            <w:tcW w:w="180" w:type="dxa"/>
          </w:tcPr>
          <w:p w14:paraId="7A6A4A66" w14:textId="77777777" w:rsidR="0016561F" w:rsidRPr="00CD10EF" w:rsidRDefault="0016561F" w:rsidP="0016561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5AB533CC" w14:textId="178B0165" w:rsidR="0016561F" w:rsidRPr="00CD10EF" w:rsidRDefault="0016561F" w:rsidP="0016561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05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2,495</w:t>
            </w:r>
          </w:p>
        </w:tc>
        <w:tc>
          <w:tcPr>
            <w:tcW w:w="180" w:type="dxa"/>
          </w:tcPr>
          <w:p w14:paraId="749105FA" w14:textId="77777777" w:rsidR="0016561F" w:rsidRPr="00CD10EF" w:rsidRDefault="0016561F" w:rsidP="0016561F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7A9F4519" w14:textId="7216BBCE" w:rsidR="0016561F" w:rsidRPr="00CD10EF" w:rsidRDefault="0016561F" w:rsidP="0016561F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6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226,887</w:t>
            </w:r>
          </w:p>
        </w:tc>
      </w:tr>
    </w:tbl>
    <w:p w14:paraId="0EAEA5EF" w14:textId="321C8401" w:rsidR="00940C9D" w:rsidRPr="00CE546B" w:rsidRDefault="00940C9D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6"/>
        <w:gridCol w:w="985"/>
        <w:gridCol w:w="180"/>
        <w:gridCol w:w="989"/>
        <w:gridCol w:w="180"/>
        <w:gridCol w:w="985"/>
        <w:gridCol w:w="180"/>
        <w:gridCol w:w="909"/>
      </w:tblGrid>
      <w:tr w:rsidR="001301F3" w:rsidRPr="00CD10EF" w14:paraId="15B2E9D5" w14:textId="77777777">
        <w:trPr>
          <w:trHeight w:val="364"/>
          <w:tblHeader/>
        </w:trPr>
        <w:tc>
          <w:tcPr>
            <w:tcW w:w="3510" w:type="dxa"/>
            <w:vAlign w:val="bottom"/>
          </w:tcPr>
          <w:p w14:paraId="4B3D4A20" w14:textId="77777777" w:rsidR="001301F3" w:rsidRPr="00CD10EF" w:rsidRDefault="00130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9"/>
          </w:tcPr>
          <w:p w14:paraId="0951799B" w14:textId="0567E19C" w:rsidR="001301F3" w:rsidRPr="00CD10EF" w:rsidRDefault="002F284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301F3" w:rsidRPr="00CD10EF" w14:paraId="15AE164C" w14:textId="77777777">
        <w:trPr>
          <w:trHeight w:val="364"/>
          <w:tblHeader/>
        </w:trPr>
        <w:tc>
          <w:tcPr>
            <w:tcW w:w="3510" w:type="dxa"/>
            <w:vAlign w:val="bottom"/>
          </w:tcPr>
          <w:p w14:paraId="0BC13E8A" w14:textId="77777777" w:rsidR="001301F3" w:rsidRPr="009B67A4" w:rsidRDefault="00130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F88E36A" w14:textId="77777777" w:rsidR="001301F3" w:rsidRDefault="001301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" w:type="dxa"/>
          </w:tcPr>
          <w:p w14:paraId="11892497" w14:textId="77777777" w:rsidR="001301F3" w:rsidRPr="00CD10EF" w:rsidRDefault="001301F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vAlign w:val="bottom"/>
          </w:tcPr>
          <w:p w14:paraId="554D687B" w14:textId="77777777" w:rsidR="001301F3" w:rsidRPr="00CD10EF" w:rsidRDefault="001301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กระแสเงินสดตามสัญญา</w:t>
            </w:r>
          </w:p>
        </w:tc>
      </w:tr>
      <w:tr w:rsidR="001301F3" w:rsidRPr="00CD10EF" w14:paraId="18FFB47B" w14:textId="77777777">
        <w:trPr>
          <w:trHeight w:val="364"/>
          <w:tblHeader/>
        </w:trPr>
        <w:tc>
          <w:tcPr>
            <w:tcW w:w="3510" w:type="dxa"/>
            <w:vAlign w:val="bottom"/>
          </w:tcPr>
          <w:p w14:paraId="529A0C65" w14:textId="231A2400" w:rsidR="001301F3" w:rsidRPr="009B67A4" w:rsidRDefault="001301F3" w:rsidP="00E12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B6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B5E68" w:rsidRPr="004B5E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B67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B6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</w:tcPr>
          <w:p w14:paraId="7ADA4DAA" w14:textId="77777777" w:rsidR="001301F3" w:rsidRDefault="001301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3E25DD5" w14:textId="77777777" w:rsidR="001301F3" w:rsidRDefault="001301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6" w:type="dxa"/>
          </w:tcPr>
          <w:p w14:paraId="3E367D96" w14:textId="77777777" w:rsidR="001301F3" w:rsidRPr="00CD10EF" w:rsidRDefault="001301F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4B7CA8BA" w14:textId="095A05A4" w:rsidR="001301F3" w:rsidRPr="00CD10EF" w:rsidRDefault="001301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ภายใน </w:t>
            </w:r>
            <w:r w:rsidR="004B5E68"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หรือน้อยกว่า</w:t>
            </w:r>
          </w:p>
        </w:tc>
        <w:tc>
          <w:tcPr>
            <w:tcW w:w="180" w:type="dxa"/>
            <w:vAlign w:val="bottom"/>
          </w:tcPr>
          <w:p w14:paraId="0861BB1E" w14:textId="77777777" w:rsidR="001301F3" w:rsidRPr="00CD10EF" w:rsidRDefault="001301F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285435AE" w14:textId="0B87DFF9" w:rsidR="001301F3" w:rsidRPr="00CD10EF" w:rsidRDefault="001301F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B5E68"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ปีแต่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ไม่เกิน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419C2E80" w14:textId="20B2DB6A" w:rsidR="001301F3" w:rsidRDefault="004B5E6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1301F3"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1301F3" w:rsidRPr="00CD1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1FB0B99F" w14:textId="77777777" w:rsidR="001301F3" w:rsidRPr="00CD10EF" w:rsidRDefault="001301F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59CDC96C" w14:textId="53A99CDC" w:rsidR="001301F3" w:rsidRDefault="001301F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4B5E68"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vAlign w:val="bottom"/>
          </w:tcPr>
          <w:p w14:paraId="46B52B12" w14:textId="77777777" w:rsidR="001301F3" w:rsidRPr="00CD10EF" w:rsidRDefault="001301F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2F422E87" w14:textId="77777777" w:rsidR="001301F3" w:rsidRPr="00CD10EF" w:rsidRDefault="001301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301F3" w:rsidRPr="00CD10EF" w14:paraId="13549B35" w14:textId="77777777">
        <w:trPr>
          <w:tblHeader/>
        </w:trPr>
        <w:tc>
          <w:tcPr>
            <w:tcW w:w="3510" w:type="dxa"/>
          </w:tcPr>
          <w:p w14:paraId="24BB9872" w14:textId="77777777" w:rsidR="001301F3" w:rsidRPr="00CD10EF" w:rsidRDefault="001301F3" w:rsidP="00E12EF8">
            <w:pPr>
              <w:ind w:left="4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D40503" w14:textId="77777777" w:rsidR="001301F3" w:rsidRPr="00E84793" w:rsidRDefault="001301F3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8"/>
                <w:szCs w:val="28"/>
              </w:rPr>
            </w:pPr>
          </w:p>
        </w:tc>
        <w:tc>
          <w:tcPr>
            <w:tcW w:w="186" w:type="dxa"/>
          </w:tcPr>
          <w:p w14:paraId="1FD11564" w14:textId="77777777" w:rsidR="001301F3" w:rsidRPr="00CD10EF" w:rsidRDefault="001301F3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408" w:type="dxa"/>
            <w:gridSpan w:val="7"/>
          </w:tcPr>
          <w:p w14:paraId="332E53E1" w14:textId="77777777" w:rsidR="001301F3" w:rsidRPr="00CD10EF" w:rsidRDefault="00130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D10E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45EA8" w:rsidRPr="00CD10EF" w14:paraId="5F997886" w14:textId="77777777">
        <w:tc>
          <w:tcPr>
            <w:tcW w:w="3510" w:type="dxa"/>
          </w:tcPr>
          <w:p w14:paraId="2FD30A22" w14:textId="1FEA7EBA" w:rsidR="00D45EA8" w:rsidRPr="00CD10EF" w:rsidRDefault="004B5E68" w:rsidP="00E12EF8">
            <w:pPr>
              <w:ind w:left="4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52672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4E3897F0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</w:tcPr>
          <w:p w14:paraId="6C29A701" w14:textId="77777777" w:rsidR="00D45EA8" w:rsidRPr="00CD10EF" w:rsidRDefault="00D45EA8" w:rsidP="00D45E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14F8C2E2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65912C6" w14:textId="77777777" w:rsidR="00D45EA8" w:rsidRPr="00CD10EF" w:rsidRDefault="00D45EA8" w:rsidP="00D45E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231F206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11E9D95" w14:textId="77777777" w:rsidR="00D45EA8" w:rsidRPr="00CD10EF" w:rsidRDefault="00D45EA8" w:rsidP="00D45E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5E9028F4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8011F3" w14:textId="77777777" w:rsidR="00D45EA8" w:rsidRPr="00CD10EF" w:rsidRDefault="00D45EA8" w:rsidP="00D45E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5B3D740A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5EA8" w:rsidRPr="00CD10EF" w14:paraId="26C5C145" w14:textId="77777777">
        <w:tc>
          <w:tcPr>
            <w:tcW w:w="3510" w:type="dxa"/>
          </w:tcPr>
          <w:p w14:paraId="1DB1A52B" w14:textId="034E5796" w:rsidR="00D45EA8" w:rsidRPr="00CD10EF" w:rsidRDefault="00D45EA8" w:rsidP="00E12EF8">
            <w:pPr>
              <w:ind w:left="4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130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431A1918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</w:tcPr>
          <w:p w14:paraId="5B418994" w14:textId="77777777" w:rsidR="00D45EA8" w:rsidRPr="00CD10EF" w:rsidRDefault="00D45EA8" w:rsidP="00D45E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7C47E720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D7ABA32" w14:textId="77777777" w:rsidR="00D45EA8" w:rsidRPr="00CD10EF" w:rsidRDefault="00D45EA8" w:rsidP="00D45E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8460EDF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2B53A7B" w14:textId="77777777" w:rsidR="00D45EA8" w:rsidRPr="00CD10EF" w:rsidRDefault="00D45EA8" w:rsidP="00D45E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0D9166BD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1F2346" w14:textId="77777777" w:rsidR="00D45EA8" w:rsidRPr="00CD10EF" w:rsidRDefault="00D45EA8" w:rsidP="00D45E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2B98FA44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2B13" w:rsidRPr="00CD10EF" w14:paraId="22D82F0E" w14:textId="77777777">
        <w:tc>
          <w:tcPr>
            <w:tcW w:w="3510" w:type="dxa"/>
          </w:tcPr>
          <w:p w14:paraId="35E1BF23" w14:textId="2BCFFA21" w:rsidR="00902B13" w:rsidRPr="00CD10EF" w:rsidRDefault="00902B13" w:rsidP="00E12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1"/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A5374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306E6347" w14:textId="09C4E2B5" w:rsidR="00902B13" w:rsidRPr="00CD10EF" w:rsidRDefault="00902B13" w:rsidP="00902B1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8A0B4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86" w:type="dxa"/>
          </w:tcPr>
          <w:p w14:paraId="15E3722A" w14:textId="77777777" w:rsidR="00902B13" w:rsidRPr="00CD10EF" w:rsidRDefault="00902B13" w:rsidP="00902B1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519F60CA" w14:textId="06E15B83" w:rsidR="00902B13" w:rsidRPr="00CD10EF" w:rsidRDefault="00902B13" w:rsidP="00902B1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8A0B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410</w:t>
            </w:r>
          </w:p>
        </w:tc>
        <w:tc>
          <w:tcPr>
            <w:tcW w:w="180" w:type="dxa"/>
          </w:tcPr>
          <w:p w14:paraId="6A5113AD" w14:textId="77777777" w:rsidR="00902B13" w:rsidRPr="00CD10EF" w:rsidRDefault="00902B13" w:rsidP="00902B13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36CBC13" w14:textId="7179F017" w:rsidR="00902B13" w:rsidRPr="00CD10EF" w:rsidRDefault="00902B13" w:rsidP="00902B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A0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D77F1C7" w14:textId="77777777" w:rsidR="00902B13" w:rsidRPr="00CD10EF" w:rsidRDefault="00902B13" w:rsidP="00902B13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3D834712" w14:textId="0FAD3D02" w:rsidR="00902B13" w:rsidRPr="00CD10EF" w:rsidRDefault="00902B13" w:rsidP="00902B13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A0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04A46F7" w14:textId="77777777" w:rsidR="00902B13" w:rsidRPr="00CD10EF" w:rsidRDefault="00902B13" w:rsidP="00902B13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6C91723B" w14:textId="1514FEFB" w:rsidR="00902B13" w:rsidRPr="00CD10EF" w:rsidRDefault="00902B13" w:rsidP="00902B13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8A0B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410</w:t>
            </w:r>
          </w:p>
        </w:tc>
      </w:tr>
      <w:tr w:rsidR="00902B13" w:rsidRPr="00CD10EF" w14:paraId="1FCC0E24" w14:textId="77777777">
        <w:tc>
          <w:tcPr>
            <w:tcW w:w="3510" w:type="dxa"/>
          </w:tcPr>
          <w:p w14:paraId="5A91FC08" w14:textId="1E1A5D9D" w:rsidR="00902B13" w:rsidRPr="00CD10EF" w:rsidRDefault="00902B13" w:rsidP="00E12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</w:tcPr>
          <w:p w14:paraId="2D7EB7D8" w14:textId="0262EDAD" w:rsidR="00902B13" w:rsidRPr="00CD10EF" w:rsidRDefault="00902B13" w:rsidP="00902B1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1A0A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55,605</w:t>
            </w:r>
          </w:p>
        </w:tc>
        <w:tc>
          <w:tcPr>
            <w:tcW w:w="186" w:type="dxa"/>
          </w:tcPr>
          <w:p w14:paraId="715F9363" w14:textId="77777777" w:rsidR="00902B13" w:rsidRPr="00CD10EF" w:rsidRDefault="00902B13" w:rsidP="00902B1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7AA62676" w14:textId="6E5B8446" w:rsidR="00902B13" w:rsidRPr="00CD10EF" w:rsidRDefault="00902B13" w:rsidP="00902B1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1A0A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55,605</w:t>
            </w:r>
          </w:p>
        </w:tc>
        <w:tc>
          <w:tcPr>
            <w:tcW w:w="180" w:type="dxa"/>
          </w:tcPr>
          <w:p w14:paraId="531E737A" w14:textId="77777777" w:rsidR="00902B13" w:rsidRPr="00CD10EF" w:rsidRDefault="00902B13" w:rsidP="00902B13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240FDD7" w14:textId="2028956F" w:rsidR="00902B13" w:rsidRPr="00CD10EF" w:rsidRDefault="00902B13" w:rsidP="00902B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A0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256F7E0" w14:textId="77777777" w:rsidR="00902B13" w:rsidRPr="00CD10EF" w:rsidRDefault="00902B13" w:rsidP="00902B13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7D700CE3" w14:textId="31777AD3" w:rsidR="00902B13" w:rsidRPr="00CD10EF" w:rsidRDefault="00902B13" w:rsidP="00902B13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A0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EAB495D" w14:textId="77777777" w:rsidR="00902B13" w:rsidRPr="00CD10EF" w:rsidRDefault="00902B13" w:rsidP="00902B13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1C2A5A04" w14:textId="2587FA7E" w:rsidR="00902B13" w:rsidRPr="00CD10EF" w:rsidRDefault="00902B13" w:rsidP="00902B13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1A0A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55,605</w:t>
            </w:r>
          </w:p>
        </w:tc>
      </w:tr>
      <w:tr w:rsidR="00902B13" w:rsidRPr="00CD10EF" w14:paraId="3521B128" w14:textId="77777777">
        <w:tc>
          <w:tcPr>
            <w:tcW w:w="3510" w:type="dxa"/>
          </w:tcPr>
          <w:p w14:paraId="724747E0" w14:textId="4BABC818" w:rsidR="00902B13" w:rsidRPr="00CD10EF" w:rsidRDefault="00902B13" w:rsidP="00E12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1"/>
              <w:rPr>
                <w:rFonts w:asciiTheme="majorBidi" w:hAnsiTheme="majorBidi" w:cstheme="majorBidi"/>
                <w:sz w:val="28"/>
                <w:szCs w:val="28"/>
              </w:rPr>
            </w:pPr>
            <w:r w:rsidRPr="003B02D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เจ้าหนี้ค่าซื้ออุปกรณ์</w:t>
            </w:r>
          </w:p>
        </w:tc>
        <w:tc>
          <w:tcPr>
            <w:tcW w:w="1080" w:type="dxa"/>
          </w:tcPr>
          <w:p w14:paraId="339D638C" w14:textId="08086828" w:rsidR="00902B13" w:rsidRPr="00CD10EF" w:rsidRDefault="00902B13" w:rsidP="00902B1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8A0B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083</w:t>
            </w:r>
          </w:p>
        </w:tc>
        <w:tc>
          <w:tcPr>
            <w:tcW w:w="186" w:type="dxa"/>
          </w:tcPr>
          <w:p w14:paraId="3800BF69" w14:textId="77777777" w:rsidR="00902B13" w:rsidRPr="00CD10EF" w:rsidRDefault="00902B13" w:rsidP="00902B1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0FBBF8E9" w14:textId="53E1A22C" w:rsidR="00902B13" w:rsidRPr="00CD10EF" w:rsidRDefault="00902B13" w:rsidP="00902B1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8A0B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083</w:t>
            </w:r>
          </w:p>
        </w:tc>
        <w:tc>
          <w:tcPr>
            <w:tcW w:w="180" w:type="dxa"/>
          </w:tcPr>
          <w:p w14:paraId="3948CD59" w14:textId="77777777" w:rsidR="00902B13" w:rsidRPr="00CD10EF" w:rsidRDefault="00902B13" w:rsidP="00902B13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38FAACD8" w14:textId="23C1A3F2" w:rsidR="00902B13" w:rsidRPr="00CD10EF" w:rsidRDefault="00902B13" w:rsidP="00902B1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A0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3C5A853" w14:textId="77777777" w:rsidR="00902B13" w:rsidRPr="00CD10EF" w:rsidRDefault="00902B13" w:rsidP="00902B13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50D72110" w14:textId="69032090" w:rsidR="00902B13" w:rsidRPr="00CD10EF" w:rsidRDefault="00902B13" w:rsidP="00902B13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A0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81C4365" w14:textId="77777777" w:rsidR="00902B13" w:rsidRPr="00CD10EF" w:rsidRDefault="00902B13" w:rsidP="00902B13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1F5258B4" w14:textId="382D1B1D" w:rsidR="00902B13" w:rsidRPr="00CD10EF" w:rsidRDefault="00902B13" w:rsidP="00902B13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8A0B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083</w:t>
            </w:r>
          </w:p>
        </w:tc>
      </w:tr>
      <w:tr w:rsidR="00902B13" w:rsidRPr="00CD10EF" w14:paraId="26935978" w14:textId="77777777">
        <w:tc>
          <w:tcPr>
            <w:tcW w:w="3510" w:type="dxa"/>
          </w:tcPr>
          <w:p w14:paraId="6896151C" w14:textId="2D014E06" w:rsidR="00902B13" w:rsidRPr="00CD10EF" w:rsidRDefault="00902B13" w:rsidP="00E12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080" w:type="dxa"/>
          </w:tcPr>
          <w:p w14:paraId="60B4BB3F" w14:textId="0822F3F4" w:rsidR="00902B13" w:rsidRPr="00CD10EF" w:rsidRDefault="00902B13" w:rsidP="00902B1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  <w:r w:rsidRPr="008A0B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</w:p>
        </w:tc>
        <w:tc>
          <w:tcPr>
            <w:tcW w:w="186" w:type="dxa"/>
          </w:tcPr>
          <w:p w14:paraId="10804531" w14:textId="77777777" w:rsidR="00902B13" w:rsidRPr="00CD10EF" w:rsidRDefault="00902B13" w:rsidP="00902B1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23EB3275" w14:textId="4762EC8A" w:rsidR="00902B13" w:rsidRPr="00CD10EF" w:rsidRDefault="00902B13" w:rsidP="00902B1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Pr="008A0B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10FB7B30" w14:textId="77777777" w:rsidR="00902B13" w:rsidRPr="00CD10EF" w:rsidRDefault="00902B13" w:rsidP="00902B13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AB19B42" w14:textId="199C35C5" w:rsidR="00902B13" w:rsidRPr="00CD10EF" w:rsidRDefault="00902B13" w:rsidP="00902B13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D60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92,127</w:t>
            </w:r>
          </w:p>
        </w:tc>
        <w:tc>
          <w:tcPr>
            <w:tcW w:w="180" w:type="dxa"/>
          </w:tcPr>
          <w:p w14:paraId="2A9DFD02" w14:textId="77777777" w:rsidR="00902B13" w:rsidRPr="00CD10EF" w:rsidRDefault="00902B13" w:rsidP="00902B13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09FFFAE4" w14:textId="38C13CBC" w:rsidR="00902B13" w:rsidRPr="00CD10EF" w:rsidRDefault="00902B13" w:rsidP="00902B1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A0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C48A30B" w14:textId="77777777" w:rsidR="00902B13" w:rsidRPr="00CD10EF" w:rsidRDefault="00902B13" w:rsidP="00902B13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</w:tcPr>
          <w:p w14:paraId="49A3A8E6" w14:textId="0E4B8A18" w:rsidR="00902B13" w:rsidRPr="00CD10EF" w:rsidRDefault="00902B13" w:rsidP="00902B13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D60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128,127</w:t>
            </w:r>
          </w:p>
        </w:tc>
      </w:tr>
      <w:tr w:rsidR="00902B13" w:rsidRPr="00CD10EF" w14:paraId="48D0041E" w14:textId="77777777">
        <w:tc>
          <w:tcPr>
            <w:tcW w:w="3510" w:type="dxa"/>
          </w:tcPr>
          <w:p w14:paraId="7DDC293B" w14:textId="21440097" w:rsidR="00902B13" w:rsidRPr="00A53741" w:rsidRDefault="00902B13" w:rsidP="00E12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0226B812" w14:textId="521427D5" w:rsidR="00902B13" w:rsidRPr="00CD10EF" w:rsidRDefault="00902B13" w:rsidP="00902B1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8A0B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</w:p>
        </w:tc>
        <w:tc>
          <w:tcPr>
            <w:tcW w:w="186" w:type="dxa"/>
          </w:tcPr>
          <w:p w14:paraId="227032ED" w14:textId="77777777" w:rsidR="00902B13" w:rsidRPr="00CD10EF" w:rsidRDefault="00902B13" w:rsidP="00902B1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455E8444" w14:textId="0B9638A0" w:rsidR="00902B13" w:rsidRPr="00CD10EF" w:rsidRDefault="00902B13" w:rsidP="00902B1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8A0B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442</w:t>
            </w:r>
          </w:p>
        </w:tc>
        <w:tc>
          <w:tcPr>
            <w:tcW w:w="180" w:type="dxa"/>
          </w:tcPr>
          <w:p w14:paraId="56051133" w14:textId="77777777" w:rsidR="00902B13" w:rsidRPr="00CD10EF" w:rsidRDefault="00902B13" w:rsidP="00902B13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B71ABF8" w14:textId="32015006" w:rsidR="00902B13" w:rsidRPr="00CD10EF" w:rsidRDefault="00902B13" w:rsidP="00902B13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8A0B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670</w:t>
            </w:r>
          </w:p>
        </w:tc>
        <w:tc>
          <w:tcPr>
            <w:tcW w:w="180" w:type="dxa"/>
          </w:tcPr>
          <w:p w14:paraId="72DF05C8" w14:textId="77777777" w:rsidR="00902B13" w:rsidRPr="00CD10EF" w:rsidRDefault="00902B13" w:rsidP="00902B13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70EDCECD" w14:textId="61D2A1F3" w:rsidR="00902B13" w:rsidRPr="00CD10EF" w:rsidRDefault="00902B13" w:rsidP="00902B1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8A0B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495</w:t>
            </w:r>
          </w:p>
        </w:tc>
        <w:tc>
          <w:tcPr>
            <w:tcW w:w="180" w:type="dxa"/>
          </w:tcPr>
          <w:p w14:paraId="6E238621" w14:textId="77777777" w:rsidR="00902B13" w:rsidRPr="00CD10EF" w:rsidRDefault="00902B13" w:rsidP="00902B13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vAlign w:val="bottom"/>
          </w:tcPr>
          <w:p w14:paraId="63DDA356" w14:textId="3A0770AD" w:rsidR="00902B13" w:rsidRPr="00CD10EF" w:rsidRDefault="00902B13" w:rsidP="00902B13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8A0B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607</w:t>
            </w:r>
          </w:p>
        </w:tc>
      </w:tr>
      <w:tr w:rsidR="00902B13" w:rsidRPr="00CD10EF" w14:paraId="4393B914" w14:textId="77777777">
        <w:tc>
          <w:tcPr>
            <w:tcW w:w="3510" w:type="dxa"/>
          </w:tcPr>
          <w:p w14:paraId="6F3ABF9F" w14:textId="3F516455" w:rsidR="00902B13" w:rsidRPr="00CD10EF" w:rsidRDefault="00902B13" w:rsidP="00E12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BD636F7" w14:textId="54A9EC52" w:rsidR="00902B13" w:rsidRPr="00CD10EF" w:rsidRDefault="00902B13" w:rsidP="00902B1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8A0B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</w:p>
        </w:tc>
        <w:tc>
          <w:tcPr>
            <w:tcW w:w="186" w:type="dxa"/>
          </w:tcPr>
          <w:p w14:paraId="2407737B" w14:textId="77777777" w:rsidR="00902B13" w:rsidRPr="00CD10EF" w:rsidRDefault="00902B13" w:rsidP="00902B1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4CE5EFAD" w14:textId="2E2D8006" w:rsidR="00902B13" w:rsidRPr="00CD10EF" w:rsidRDefault="00902B13" w:rsidP="00902B1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8A0B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866</w:t>
            </w:r>
          </w:p>
        </w:tc>
        <w:tc>
          <w:tcPr>
            <w:tcW w:w="180" w:type="dxa"/>
          </w:tcPr>
          <w:p w14:paraId="2C28B051" w14:textId="77777777" w:rsidR="00902B13" w:rsidRPr="00CD10EF" w:rsidRDefault="00902B13" w:rsidP="00902B13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3000DF8E" w14:textId="52D710B6" w:rsidR="00902B13" w:rsidRPr="00CD10EF" w:rsidRDefault="00902B13" w:rsidP="00902B13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8A0B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</w:p>
        </w:tc>
        <w:tc>
          <w:tcPr>
            <w:tcW w:w="180" w:type="dxa"/>
          </w:tcPr>
          <w:p w14:paraId="2C8D130B" w14:textId="77777777" w:rsidR="00902B13" w:rsidRPr="00CD10EF" w:rsidRDefault="00902B13" w:rsidP="00902B13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3B205946" w14:textId="310444EA" w:rsidR="00902B13" w:rsidRPr="00CD10EF" w:rsidRDefault="00902B13" w:rsidP="00902B13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A0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30DA8D2" w14:textId="77777777" w:rsidR="00902B13" w:rsidRPr="00CD10EF" w:rsidRDefault="00902B13" w:rsidP="00902B13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1E126AB1" w14:textId="77577712" w:rsidR="00902B13" w:rsidRPr="00CD10EF" w:rsidRDefault="00902B13" w:rsidP="00902B13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8A0B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</w:p>
        </w:tc>
      </w:tr>
      <w:tr w:rsidR="00902B13" w:rsidRPr="00CD10EF" w14:paraId="4A3DDCB1" w14:textId="77777777">
        <w:tc>
          <w:tcPr>
            <w:tcW w:w="3510" w:type="dxa"/>
          </w:tcPr>
          <w:p w14:paraId="153017A0" w14:textId="43B1A59E" w:rsidR="00902B13" w:rsidRPr="00E12EF8" w:rsidRDefault="00E12EF8" w:rsidP="00E12EF8">
            <w:pPr>
              <w:ind w:left="4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12E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07030E" w14:textId="50CE066E" w:rsidR="00902B13" w:rsidRPr="00535727" w:rsidRDefault="00902B13" w:rsidP="00902B1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0A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225,363</w:t>
            </w:r>
          </w:p>
        </w:tc>
        <w:tc>
          <w:tcPr>
            <w:tcW w:w="186" w:type="dxa"/>
          </w:tcPr>
          <w:p w14:paraId="350D1730" w14:textId="77777777" w:rsidR="00902B13" w:rsidRPr="00CD10EF" w:rsidRDefault="00902B13" w:rsidP="00902B1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523F63E1" w14:textId="5568A3BB" w:rsidR="00902B13" w:rsidRPr="00CD10EF" w:rsidRDefault="00902B13" w:rsidP="00902B1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0A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126,406</w:t>
            </w:r>
          </w:p>
        </w:tc>
        <w:tc>
          <w:tcPr>
            <w:tcW w:w="180" w:type="dxa"/>
          </w:tcPr>
          <w:p w14:paraId="64E7879A" w14:textId="77777777" w:rsidR="00902B13" w:rsidRPr="00CD10EF" w:rsidRDefault="00902B13" w:rsidP="00902B1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214A091F" w14:textId="7765B28C" w:rsidR="00902B13" w:rsidRPr="00CD10EF" w:rsidRDefault="00902B13" w:rsidP="00902B13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6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96,945</w:t>
            </w:r>
          </w:p>
        </w:tc>
        <w:tc>
          <w:tcPr>
            <w:tcW w:w="180" w:type="dxa"/>
          </w:tcPr>
          <w:p w14:paraId="304CAC80" w14:textId="77777777" w:rsidR="00902B13" w:rsidRPr="00CD10EF" w:rsidRDefault="00902B13" w:rsidP="00902B1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088273DC" w14:textId="1FDE4BBD" w:rsidR="00902B13" w:rsidRPr="00CD10EF" w:rsidRDefault="00902B13" w:rsidP="00902B1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0A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2,495</w:t>
            </w:r>
          </w:p>
        </w:tc>
        <w:tc>
          <w:tcPr>
            <w:tcW w:w="180" w:type="dxa"/>
          </w:tcPr>
          <w:p w14:paraId="0FA36BBB" w14:textId="77777777" w:rsidR="00902B13" w:rsidRPr="00CD10EF" w:rsidRDefault="00902B13" w:rsidP="00902B13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0B68B03D" w14:textId="2A0127A7" w:rsidR="00902B13" w:rsidRPr="00CD10EF" w:rsidRDefault="00902B13" w:rsidP="00902B13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6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225,846</w:t>
            </w:r>
          </w:p>
        </w:tc>
      </w:tr>
    </w:tbl>
    <w:p w14:paraId="663061E8" w14:textId="77777777" w:rsidR="001301F3" w:rsidRPr="00CE546B" w:rsidRDefault="001301F3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F384357" w14:textId="350CF33D" w:rsidR="003232A6" w:rsidRPr="0011461F" w:rsidRDefault="003232A6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1461F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20519E" w:rsidRPr="0011461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11461F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4B5E68" w:rsidRPr="004B5E68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11461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11461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</w:t>
      </w:r>
      <w:r w:rsidRPr="0011461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ตลาด</w:t>
      </w:r>
    </w:p>
    <w:p w14:paraId="1C7C332E" w14:textId="77777777" w:rsidR="003232A6" w:rsidRPr="00CE546B" w:rsidRDefault="003232A6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6E47AFC" w14:textId="2BD4EBBB" w:rsidR="00CD79E3" w:rsidRPr="004C554B" w:rsidRDefault="00A841A2" w:rsidP="00E94B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4C554B">
        <w:rPr>
          <w:rFonts w:asciiTheme="majorBidi" w:hAnsi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15AAA179" w14:textId="77777777" w:rsidR="00A841A2" w:rsidRPr="00CE546B" w:rsidRDefault="00A841A2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64F0C29" w14:textId="73E773FA" w:rsidR="008C7AFE" w:rsidRPr="004C554B" w:rsidRDefault="008C7AFE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C554B">
        <w:rPr>
          <w:rFonts w:asciiTheme="majorBidi" w:hAnsiTheme="majorBidi" w:cstheme="majorBidi"/>
          <w:sz w:val="30"/>
          <w:szCs w:val="30"/>
        </w:rPr>
        <w:t>(</w:t>
      </w:r>
      <w:r w:rsidR="009F50CA" w:rsidRPr="004C554B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4C554B">
        <w:rPr>
          <w:rFonts w:asciiTheme="majorBidi" w:hAnsiTheme="majorBidi" w:cstheme="majorBidi"/>
          <w:sz w:val="30"/>
          <w:szCs w:val="30"/>
        </w:rPr>
        <w:t>.</w:t>
      </w:r>
      <w:r w:rsidR="004B5E68" w:rsidRPr="004B5E68">
        <w:rPr>
          <w:rFonts w:asciiTheme="majorBidi" w:hAnsiTheme="majorBidi" w:cstheme="majorBidi"/>
          <w:sz w:val="30"/>
          <w:szCs w:val="30"/>
        </w:rPr>
        <w:t>3</w:t>
      </w:r>
      <w:r w:rsidRPr="004C554B">
        <w:rPr>
          <w:rFonts w:asciiTheme="majorBidi" w:hAnsiTheme="majorBidi" w:cstheme="majorBidi"/>
          <w:sz w:val="30"/>
          <w:szCs w:val="30"/>
        </w:rPr>
        <w:t>.</w:t>
      </w:r>
      <w:r w:rsidR="004B5E68" w:rsidRPr="004B5E68">
        <w:rPr>
          <w:rFonts w:asciiTheme="majorBidi" w:hAnsiTheme="majorBidi" w:cstheme="majorBidi"/>
          <w:sz w:val="30"/>
          <w:szCs w:val="30"/>
        </w:rPr>
        <w:t>1</w:t>
      </w:r>
      <w:r w:rsidRPr="004C554B">
        <w:rPr>
          <w:rFonts w:asciiTheme="majorBidi" w:hAnsiTheme="majorBidi" w:cstheme="majorBidi"/>
          <w:sz w:val="30"/>
          <w:szCs w:val="30"/>
        </w:rPr>
        <w:t>)</w:t>
      </w:r>
      <w:r w:rsidRPr="004C554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C554B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ความเสี่ยงด้านอัตราแลกเปลี่ยน</w:t>
      </w:r>
    </w:p>
    <w:p w14:paraId="1192490E" w14:textId="77777777" w:rsidR="00AD02BD" w:rsidRPr="00CE546B" w:rsidRDefault="00AD02BD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4094E7E" w14:textId="2883C5DE" w:rsidR="00CD79E3" w:rsidRPr="004C554B" w:rsidRDefault="00E35408" w:rsidP="00E94B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02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C554B">
        <w:rPr>
          <w:rFonts w:ascii="Angsana New" w:hAnsi="Angsana New" w:hint="cs"/>
          <w:sz w:val="30"/>
          <w:szCs w:val="30"/>
          <w:cs/>
          <w:lang w:eastAsia="x-none"/>
        </w:rPr>
        <w:t>กลุ่ม</w:t>
      </w:r>
      <w:r w:rsidR="008C7AFE" w:rsidRPr="004C554B">
        <w:rPr>
          <w:rFonts w:ascii="Angsana New" w:hAnsi="Angsana New" w:hint="cs"/>
          <w:sz w:val="30"/>
          <w:szCs w:val="30"/>
          <w:cs/>
          <w:lang w:eastAsia="x-none"/>
        </w:rPr>
        <w:t>บริษัทไม่มีสินทรัพย์และหนี้สินที่เป็นเงินตราต่างประเทศ</w:t>
      </w:r>
    </w:p>
    <w:p w14:paraId="18DBE3D9" w14:textId="77777777" w:rsidR="00A841A2" w:rsidRPr="00CE546B" w:rsidRDefault="00A841A2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414F849" w14:textId="28FBCA18" w:rsidR="00CD79E3" w:rsidRPr="004C554B" w:rsidRDefault="00CD79E3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C554B">
        <w:rPr>
          <w:rFonts w:asciiTheme="majorBidi" w:hAnsiTheme="majorBidi" w:cstheme="majorBidi"/>
          <w:sz w:val="30"/>
          <w:szCs w:val="30"/>
        </w:rPr>
        <w:t>(</w:t>
      </w:r>
      <w:r w:rsidR="003C3FF0" w:rsidRPr="004C554B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4C554B">
        <w:rPr>
          <w:rFonts w:asciiTheme="majorBidi" w:hAnsiTheme="majorBidi" w:cstheme="majorBidi"/>
          <w:sz w:val="30"/>
          <w:szCs w:val="30"/>
        </w:rPr>
        <w:t>.</w:t>
      </w:r>
      <w:r w:rsidR="004B5E68" w:rsidRPr="004B5E68">
        <w:rPr>
          <w:rFonts w:asciiTheme="majorBidi" w:hAnsiTheme="majorBidi" w:cstheme="majorBidi"/>
          <w:sz w:val="30"/>
          <w:szCs w:val="30"/>
        </w:rPr>
        <w:t>3</w:t>
      </w:r>
      <w:r w:rsidRPr="004C554B">
        <w:rPr>
          <w:rFonts w:asciiTheme="majorBidi" w:hAnsiTheme="majorBidi" w:cstheme="majorBidi"/>
          <w:sz w:val="30"/>
          <w:szCs w:val="30"/>
        </w:rPr>
        <w:t>.</w:t>
      </w:r>
      <w:r w:rsidR="004B5E68" w:rsidRPr="004B5E68">
        <w:rPr>
          <w:rFonts w:asciiTheme="majorBidi" w:hAnsiTheme="majorBidi" w:cstheme="majorBidi"/>
          <w:sz w:val="30"/>
          <w:szCs w:val="30"/>
        </w:rPr>
        <w:t>2</w:t>
      </w:r>
      <w:r w:rsidRPr="004C554B">
        <w:rPr>
          <w:rFonts w:asciiTheme="majorBidi" w:hAnsiTheme="majorBidi" w:cstheme="majorBidi"/>
          <w:sz w:val="30"/>
          <w:szCs w:val="30"/>
        </w:rPr>
        <w:t>)</w:t>
      </w:r>
      <w:r w:rsidRPr="004C554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C554B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ความเสี่ยงด้านอัตราดอกเบี้ย</w:t>
      </w:r>
    </w:p>
    <w:p w14:paraId="1385F16C" w14:textId="77777777" w:rsidR="00CD79E3" w:rsidRPr="00CE546B" w:rsidRDefault="00CD79E3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5FE5722" w14:textId="761FDA7E" w:rsidR="00CD10EF" w:rsidRDefault="00CD79E3" w:rsidP="00E94B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11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C554B">
        <w:rPr>
          <w:rFonts w:ascii="Angsana New" w:hAnsi="Angsana New"/>
          <w:sz w:val="30"/>
          <w:szCs w:val="30"/>
          <w:cs/>
          <w:lang w:eastAsia="x-none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="00493162" w:rsidRPr="004C554B">
        <w:rPr>
          <w:rFonts w:ascii="Angsana New" w:hAnsi="Angsana New" w:hint="cs"/>
          <w:sz w:val="30"/>
          <w:szCs w:val="30"/>
          <w:cs/>
          <w:lang w:eastAsia="x-none"/>
        </w:rPr>
        <w:t>กลุ่ม</w:t>
      </w:r>
      <w:r w:rsidRPr="004C554B">
        <w:rPr>
          <w:rFonts w:ascii="Angsana New" w:hAnsi="Angsana New"/>
          <w:sz w:val="30"/>
          <w:szCs w:val="30"/>
          <w:cs/>
          <w:lang w:eastAsia="x-none"/>
        </w:rPr>
        <w:t>บริษัทเนื่องจากเงินกู้ยืม</w:t>
      </w:r>
      <w:r w:rsidR="00430834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E94B04">
        <w:rPr>
          <w:rFonts w:ascii="Angsana New" w:hAnsi="Angsana New"/>
          <w:sz w:val="30"/>
          <w:szCs w:val="30"/>
          <w:lang w:eastAsia="x-none"/>
        </w:rPr>
        <w:br/>
      </w:r>
      <w:r w:rsidR="00430834" w:rsidRPr="004C554B">
        <w:rPr>
          <w:rFonts w:ascii="Angsana New" w:hAnsi="Angsana New"/>
          <w:sz w:val="30"/>
          <w:szCs w:val="30"/>
          <w:cs/>
          <w:lang w:eastAsia="x-none"/>
        </w:rPr>
        <w:t>(ดูหมายเหตุ</w:t>
      </w:r>
      <w:r w:rsidR="00430834" w:rsidRPr="004C554B">
        <w:rPr>
          <w:rFonts w:ascii="Angsana New" w:hAnsi="Angsana New" w:hint="cs"/>
          <w:sz w:val="30"/>
          <w:szCs w:val="30"/>
          <w:cs/>
          <w:lang w:eastAsia="x-none"/>
        </w:rPr>
        <w:t>ประกอบงบการเงิน</w:t>
      </w:r>
      <w:r w:rsidR="00430834" w:rsidRPr="004C554B">
        <w:rPr>
          <w:rFonts w:ascii="Angsana New" w:hAnsi="Angsana New"/>
          <w:sz w:val="30"/>
          <w:szCs w:val="30"/>
          <w:cs/>
          <w:lang w:eastAsia="x-none"/>
        </w:rPr>
        <w:t xml:space="preserve">ข้อ </w:t>
      </w:r>
      <w:r w:rsidR="004B5E68" w:rsidRPr="004B5E68">
        <w:rPr>
          <w:rFonts w:ascii="Angsana New" w:hAnsi="Angsana New"/>
          <w:sz w:val="30"/>
          <w:szCs w:val="30"/>
          <w:lang w:eastAsia="x-none"/>
        </w:rPr>
        <w:t>1</w:t>
      </w:r>
      <w:r w:rsidR="00BC5058">
        <w:rPr>
          <w:rFonts w:ascii="Angsana New" w:hAnsi="Angsana New"/>
          <w:sz w:val="30"/>
          <w:szCs w:val="30"/>
          <w:lang w:eastAsia="x-none"/>
        </w:rPr>
        <w:t>4</w:t>
      </w:r>
      <w:r w:rsidR="00430834" w:rsidRPr="004C554B">
        <w:rPr>
          <w:rFonts w:ascii="Angsana New" w:hAnsi="Angsana New"/>
          <w:sz w:val="30"/>
          <w:szCs w:val="30"/>
          <w:cs/>
          <w:lang w:eastAsia="x-none"/>
        </w:rPr>
        <w:t xml:space="preserve">) </w:t>
      </w:r>
      <w:r w:rsidR="00720945" w:rsidRPr="004C554B">
        <w:rPr>
          <w:rFonts w:ascii="Angsana New" w:hAnsi="Angsana New"/>
          <w:sz w:val="30"/>
          <w:szCs w:val="30"/>
          <w:cs/>
          <w:lang w:eastAsia="x-none"/>
        </w:rPr>
        <w:t xml:space="preserve">ส่วนใหญ่มีอัตราดอกเบี้ยคงที่ </w:t>
      </w:r>
      <w:r w:rsidR="00493162" w:rsidRPr="004C554B">
        <w:rPr>
          <w:rFonts w:ascii="Angsana New" w:hAnsi="Angsana New" w:hint="cs"/>
          <w:sz w:val="30"/>
          <w:szCs w:val="30"/>
          <w:cs/>
          <w:lang w:eastAsia="x-none"/>
        </w:rPr>
        <w:t>ทำให้กลุ่ม</w:t>
      </w:r>
      <w:r w:rsidRPr="004C554B">
        <w:rPr>
          <w:rFonts w:ascii="Angsana New" w:hAnsi="Angsana New"/>
          <w:sz w:val="30"/>
          <w:szCs w:val="30"/>
          <w:cs/>
          <w:lang w:eastAsia="x-none"/>
        </w:rPr>
        <w:t>บริษัทมี</w:t>
      </w:r>
      <w:r w:rsidR="00493162" w:rsidRPr="004C554B">
        <w:rPr>
          <w:rFonts w:ascii="Angsana New" w:hAnsi="Angsana New" w:hint="cs"/>
          <w:sz w:val="30"/>
          <w:szCs w:val="30"/>
          <w:cs/>
          <w:lang w:eastAsia="x-none"/>
        </w:rPr>
        <w:t>ความเสี่ยงต่ำจากการเปลี่ยนแปลงของอัตราดอกเบี้ย</w:t>
      </w:r>
      <w:r w:rsidRPr="004C554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493162" w:rsidRPr="004C554B">
        <w:rPr>
          <w:rFonts w:ascii="Angsana New" w:hAnsi="Angsana New"/>
          <w:sz w:val="30"/>
          <w:szCs w:val="30"/>
          <w:cs/>
          <w:lang w:eastAsia="x-none"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  <w:r w:rsidRPr="004C554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</w:p>
    <w:p w14:paraId="09E84653" w14:textId="22289345" w:rsidR="0020549A" w:rsidRPr="0020549A" w:rsidRDefault="003A643E" w:rsidP="0020549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20549A">
        <w:rPr>
          <w:rFonts w:ascii="Angsana New" w:hAnsi="Angsana New" w:hint="cs"/>
          <w:bCs/>
          <w:sz w:val="30"/>
          <w:szCs w:val="30"/>
          <w:cs/>
        </w:rPr>
        <w:t>การบริหารจัดการทุน</w:t>
      </w:r>
    </w:p>
    <w:p w14:paraId="23282DA6" w14:textId="77777777" w:rsidR="00CD10EF" w:rsidRPr="00CE546B" w:rsidRDefault="00CD10EF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6C0727" w14:textId="5D0F1D72" w:rsidR="00A91FB4" w:rsidRPr="004C554B" w:rsidRDefault="007D014D" w:rsidP="004C554B">
      <w:pPr>
        <w:tabs>
          <w:tab w:val="clear" w:pos="4451"/>
          <w:tab w:val="left" w:pos="3420"/>
          <w:tab w:val="left" w:pos="37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eastAsia="ko-KR"/>
        </w:rPr>
      </w:pPr>
      <w:r w:rsidRPr="004C554B">
        <w:rPr>
          <w:rFonts w:ascii="Angsana New" w:hAnsi="Angsana New"/>
          <w:sz w:val="30"/>
          <w:szCs w:val="30"/>
          <w:cs/>
          <w:lang w:eastAsia="ko-KR"/>
        </w:rPr>
        <w:t>นโยบายของคณะกรรมการบริษัทคือ</w:t>
      </w:r>
      <w:r w:rsidR="00A43ABC" w:rsidRPr="004C554B">
        <w:rPr>
          <w:rFonts w:ascii="Angsana New" w:hAnsi="Angsana New"/>
          <w:sz w:val="30"/>
          <w:szCs w:val="30"/>
          <w:lang w:eastAsia="ko-KR"/>
        </w:rPr>
        <w:t xml:space="preserve"> </w:t>
      </w:r>
      <w:r w:rsidRPr="004C554B">
        <w:rPr>
          <w:rFonts w:ascii="Angsana New" w:hAnsi="Angsana New"/>
          <w:sz w:val="30"/>
          <w:szCs w:val="30"/>
          <w:cs/>
          <w:lang w:eastAsia="ko-KR"/>
        </w:rPr>
        <w:t>การรักษาระดับเงินทุนให้มั่นคงเพื่อรักษา</w:t>
      </w:r>
      <w:r w:rsidR="00906847" w:rsidRPr="004C554B">
        <w:rPr>
          <w:rFonts w:ascii="Angsana New" w:hAnsi="Angsana New" w:hint="cs"/>
          <w:sz w:val="30"/>
          <w:szCs w:val="30"/>
          <w:cs/>
          <w:lang w:eastAsia="ko-KR"/>
        </w:rPr>
        <w:t>ความเชื่อมั่นของ</w:t>
      </w:r>
      <w:r w:rsidRPr="004C554B">
        <w:rPr>
          <w:rFonts w:ascii="Angsana New" w:hAnsi="Angsana New"/>
          <w:sz w:val="30"/>
          <w:szCs w:val="30"/>
          <w:cs/>
          <w:lang w:eastAsia="ko-KR"/>
        </w:rPr>
        <w:t>นักลงทุน เจ้าหนี้</w:t>
      </w:r>
      <w:r w:rsidRPr="004C554B">
        <w:rPr>
          <w:rFonts w:ascii="Angsana New" w:hAnsi="Angsana New"/>
          <w:spacing w:val="8"/>
          <w:sz w:val="30"/>
          <w:szCs w:val="30"/>
          <w:cs/>
          <w:lang w:eastAsia="ko-KR"/>
        </w:rPr>
        <w:t>และตลาดและก่อให้เกิดการพัฒนาของธุรกิจในอนาคต</w:t>
      </w:r>
      <w:r w:rsidRPr="004C554B">
        <w:rPr>
          <w:rFonts w:ascii="Angsana New" w:hAnsi="Angsana New"/>
          <w:color w:val="FFFFFF"/>
          <w:spacing w:val="8"/>
          <w:sz w:val="30"/>
          <w:szCs w:val="30"/>
          <w:lang w:eastAsia="ko-KR"/>
        </w:rPr>
        <w:t>/</w:t>
      </w:r>
      <w:r w:rsidRPr="004C554B">
        <w:rPr>
          <w:rFonts w:ascii="Angsana New" w:hAnsi="Angsana New"/>
          <w:spacing w:val="8"/>
          <w:sz w:val="30"/>
          <w:szCs w:val="30"/>
          <w:cs/>
          <w:lang w:eastAsia="ko-KR"/>
        </w:rPr>
        <w:t>คณะกรรมการได้มีการกำกับดูแลผลตอบแทนจากการ</w:t>
      </w:r>
      <w:r w:rsidRPr="004C554B">
        <w:rPr>
          <w:rFonts w:ascii="Angsana New" w:hAnsi="Angsana New"/>
          <w:sz w:val="30"/>
          <w:szCs w:val="30"/>
          <w:cs/>
          <w:lang w:eastAsia="ko-KR"/>
        </w:rPr>
        <w:t>ลงทุน</w:t>
      </w:r>
      <w:r w:rsidR="00843DC1" w:rsidRPr="004C554B">
        <w:rPr>
          <w:rFonts w:ascii="Angsana New" w:hAnsi="Angsana New" w:hint="cs"/>
          <w:sz w:val="30"/>
          <w:szCs w:val="30"/>
          <w:cs/>
          <w:lang w:eastAsia="ko-KR"/>
        </w:rPr>
        <w:t>อย่างสม่ำเสมอ</w:t>
      </w:r>
      <w:r w:rsidRPr="004C554B">
        <w:rPr>
          <w:rFonts w:ascii="Angsana New" w:hAnsi="Angsana New"/>
          <w:color w:val="FFFFFF"/>
          <w:sz w:val="30"/>
          <w:szCs w:val="30"/>
          <w:lang w:eastAsia="ko-KR"/>
        </w:rPr>
        <w:t>/</w:t>
      </w:r>
      <w:r w:rsidR="00843DC1" w:rsidRPr="004C554B">
        <w:rPr>
          <w:rFonts w:ascii="Angsana New" w:hAnsi="Angsana New" w:hint="cs"/>
          <w:sz w:val="30"/>
          <w:szCs w:val="30"/>
          <w:cs/>
          <w:lang w:eastAsia="ko-KR"/>
        </w:rPr>
        <w:t>โดย</w:t>
      </w:r>
      <w:r w:rsidRPr="004C554B">
        <w:rPr>
          <w:rFonts w:ascii="Angsana New" w:hAnsi="Angsana New"/>
          <w:sz w:val="30"/>
          <w:szCs w:val="30"/>
          <w:cs/>
          <w:lang w:eastAsia="ko-KR"/>
        </w:rPr>
        <w:t xml:space="preserve">พิจารณาจากสัดส่วนของผลตอบแทนจากกิจกรรมดำเนินงานต่อส่วนของเจ้าของรวม </w:t>
      </w:r>
      <w:r w:rsidR="00897724" w:rsidRPr="004C554B">
        <w:rPr>
          <w:rFonts w:ascii="Angsana New" w:hAnsi="Angsana New" w:hint="cs"/>
          <w:sz w:val="30"/>
          <w:szCs w:val="30"/>
          <w:cs/>
          <w:lang w:eastAsia="ko-KR"/>
        </w:rPr>
        <w:t xml:space="preserve">ซึ่งไม่รวมส่วนได้เสียที่ไม่มีอำนาจควบคุม </w:t>
      </w:r>
      <w:r w:rsidRPr="004C554B">
        <w:rPr>
          <w:rFonts w:ascii="Angsana New" w:hAnsi="Angsana New"/>
          <w:sz w:val="30"/>
          <w:szCs w:val="30"/>
          <w:cs/>
          <w:lang w:eastAsia="ko-KR"/>
        </w:rPr>
        <w:t>อีกทั้งยังกำกับดูแลระดับการจ่ายเงินปันผลให้แก่ผู้ถือหุ้นสามัญ</w:t>
      </w:r>
    </w:p>
    <w:p w14:paraId="07A84FE6" w14:textId="77777777" w:rsidR="000151E3" w:rsidRPr="00CE546B" w:rsidRDefault="000151E3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1C3E626" w14:textId="041F58C1" w:rsidR="0020549A" w:rsidRPr="0020549A" w:rsidRDefault="00BF3AAF" w:rsidP="0020549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20549A">
        <w:rPr>
          <w:rFonts w:ascii="Angsana New" w:hAnsi="Angsana New"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6E0B62E1" w14:textId="77777777" w:rsidR="007D014D" w:rsidRPr="00CE546B" w:rsidRDefault="007D014D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CE546B">
        <w:rPr>
          <w:rFonts w:ascii="Angsana New" w:hAnsi="Angsana New"/>
          <w:b/>
          <w:bCs/>
          <w:sz w:val="30"/>
          <w:szCs w:val="30"/>
          <w:cs/>
        </w:rPr>
        <w:tab/>
      </w:r>
      <w:r w:rsidR="001310C0" w:rsidRPr="00CE546B">
        <w:rPr>
          <w:rFonts w:ascii="Angsana New" w:hAnsi="Angsana New"/>
          <w:b/>
          <w:bCs/>
          <w:sz w:val="30"/>
          <w:szCs w:val="30"/>
          <w:cs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2"/>
        <w:gridCol w:w="1529"/>
        <w:gridCol w:w="237"/>
        <w:gridCol w:w="1296"/>
        <w:gridCol w:w="270"/>
        <w:gridCol w:w="1256"/>
        <w:gridCol w:w="270"/>
        <w:gridCol w:w="1170"/>
      </w:tblGrid>
      <w:tr w:rsidR="00A67694" w:rsidRPr="00433F02" w14:paraId="3D654BE5" w14:textId="77777777">
        <w:trPr>
          <w:trHeight w:val="272"/>
          <w:tblHeader/>
        </w:trPr>
        <w:tc>
          <w:tcPr>
            <w:tcW w:w="1717" w:type="pct"/>
          </w:tcPr>
          <w:p w14:paraId="504D4C2D" w14:textId="27B65AC8" w:rsidR="00A67694" w:rsidRPr="00472DAE" w:rsidRDefault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8" w:type="pct"/>
            <w:gridSpan w:val="3"/>
          </w:tcPr>
          <w:p w14:paraId="40703862" w14:textId="77777777" w:rsidR="00A67694" w:rsidRPr="00472DAE" w:rsidRDefault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47" w:type="pct"/>
          </w:tcPr>
          <w:p w14:paraId="2C2FDFDE" w14:textId="77777777" w:rsidR="00A67694" w:rsidRPr="00472DAE" w:rsidRDefault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8" w:type="pct"/>
            <w:gridSpan w:val="3"/>
          </w:tcPr>
          <w:p w14:paraId="43AC2070" w14:textId="77777777" w:rsidR="00A67694" w:rsidRPr="00472DAE" w:rsidRDefault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0D0F" w:rsidRPr="00433F02" w14:paraId="13E5A089" w14:textId="77777777">
        <w:trPr>
          <w:trHeight w:val="329"/>
          <w:tblHeader/>
        </w:trPr>
        <w:tc>
          <w:tcPr>
            <w:tcW w:w="1717" w:type="pct"/>
          </w:tcPr>
          <w:p w14:paraId="721D568C" w14:textId="1B77B8C3" w:rsidR="00E90D0F" w:rsidRPr="00CF008D" w:rsidRDefault="00E90D0F" w:rsidP="00E90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00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F00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F00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33" w:type="pct"/>
          </w:tcPr>
          <w:p w14:paraId="6A8E2833" w14:textId="54782A1C" w:rsidR="00E90D0F" w:rsidRPr="0023718A" w:rsidRDefault="00E90D0F" w:rsidP="00E90D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9" w:type="pct"/>
          </w:tcPr>
          <w:p w14:paraId="6AA929BB" w14:textId="77777777" w:rsidR="00E90D0F" w:rsidRPr="0023718A" w:rsidRDefault="00E90D0F" w:rsidP="00E90D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06" w:type="pct"/>
          </w:tcPr>
          <w:p w14:paraId="76B2D8C7" w14:textId="564227B1" w:rsidR="00E90D0F" w:rsidRPr="0023718A" w:rsidRDefault="00E90D0F" w:rsidP="00E90D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7" w:type="pct"/>
          </w:tcPr>
          <w:p w14:paraId="46332F12" w14:textId="77777777" w:rsidR="00E90D0F" w:rsidRPr="0023718A" w:rsidRDefault="00E90D0F" w:rsidP="00E90D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4" w:type="pct"/>
          </w:tcPr>
          <w:p w14:paraId="34A1AB38" w14:textId="1D843DD3" w:rsidR="00E90D0F" w:rsidRPr="0023718A" w:rsidRDefault="00E90D0F" w:rsidP="00E90D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7" w:type="pct"/>
          </w:tcPr>
          <w:p w14:paraId="3932497A" w14:textId="77777777" w:rsidR="00E90D0F" w:rsidRPr="0023718A" w:rsidRDefault="00E90D0F" w:rsidP="00E90D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5939A7C2" w14:textId="6208D211" w:rsidR="00E90D0F" w:rsidRPr="0023718A" w:rsidRDefault="00E90D0F" w:rsidP="00E90D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E90D0F" w:rsidRPr="00433F02" w14:paraId="314E0120" w14:textId="77777777">
        <w:trPr>
          <w:trHeight w:val="329"/>
          <w:tblHeader/>
        </w:trPr>
        <w:tc>
          <w:tcPr>
            <w:tcW w:w="1717" w:type="pct"/>
          </w:tcPr>
          <w:p w14:paraId="6B4C6030" w14:textId="77777777" w:rsidR="00E90D0F" w:rsidRPr="00472DAE" w:rsidRDefault="00E90D0F" w:rsidP="00E90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3" w:type="pct"/>
            <w:gridSpan w:val="7"/>
          </w:tcPr>
          <w:p w14:paraId="6C130905" w14:textId="77777777" w:rsidR="00E90D0F" w:rsidRPr="00472DAE" w:rsidRDefault="00E90D0F" w:rsidP="00E90D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0D0F" w:rsidRPr="00433F02" w14:paraId="7BE01D31" w14:textId="77777777">
        <w:trPr>
          <w:trHeight w:val="339"/>
        </w:trPr>
        <w:tc>
          <w:tcPr>
            <w:tcW w:w="1717" w:type="pct"/>
          </w:tcPr>
          <w:p w14:paraId="188DE94A" w14:textId="77777777" w:rsidR="00E90D0F" w:rsidRPr="00472DAE" w:rsidRDefault="00E90D0F" w:rsidP="00E90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33" w:type="pct"/>
          </w:tcPr>
          <w:p w14:paraId="173B8C5C" w14:textId="77777777" w:rsidR="00E90D0F" w:rsidRPr="00472DAE" w:rsidRDefault="00E90D0F" w:rsidP="00E90D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62845C0B" w14:textId="77777777" w:rsidR="00E90D0F" w:rsidRPr="00472DAE" w:rsidRDefault="00E90D0F" w:rsidP="00E9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06" w:type="pct"/>
          </w:tcPr>
          <w:p w14:paraId="0ACBFBCC" w14:textId="77777777" w:rsidR="00E90D0F" w:rsidRPr="00472DAE" w:rsidRDefault="00E90D0F" w:rsidP="00E90D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E8786DE" w14:textId="77777777" w:rsidR="00E90D0F" w:rsidRPr="00472DAE" w:rsidRDefault="00E90D0F" w:rsidP="00E90D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404DD09C" w14:textId="77777777" w:rsidR="00E90D0F" w:rsidRPr="00472DAE" w:rsidRDefault="00E90D0F" w:rsidP="00E90D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0448C1F9" w14:textId="77777777" w:rsidR="00E90D0F" w:rsidRPr="00472DAE" w:rsidRDefault="00E90D0F" w:rsidP="00E90D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6462400" w14:textId="77777777" w:rsidR="00E90D0F" w:rsidRPr="00472DAE" w:rsidRDefault="00E90D0F" w:rsidP="00E90D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0D0F" w:rsidRPr="00433F02" w14:paraId="02377DD7" w14:textId="77777777">
        <w:trPr>
          <w:trHeight w:val="58"/>
        </w:trPr>
        <w:tc>
          <w:tcPr>
            <w:tcW w:w="1717" w:type="pct"/>
          </w:tcPr>
          <w:p w14:paraId="5FCCD11E" w14:textId="77777777" w:rsidR="00E90D0F" w:rsidRPr="00472DAE" w:rsidRDefault="00E90D0F" w:rsidP="00E90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833" w:type="pct"/>
          </w:tcPr>
          <w:p w14:paraId="4F7F5087" w14:textId="554888A7" w:rsidR="00E90D0F" w:rsidRPr="00CC034B" w:rsidRDefault="00FB5F3A" w:rsidP="00E90D0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</w:t>
            </w:r>
            <w:r w:rsidR="004412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053</w:t>
            </w:r>
          </w:p>
        </w:tc>
        <w:tc>
          <w:tcPr>
            <w:tcW w:w="129" w:type="pct"/>
          </w:tcPr>
          <w:p w14:paraId="624122B5" w14:textId="77777777" w:rsidR="00E90D0F" w:rsidRPr="00472DAE" w:rsidRDefault="00E90D0F" w:rsidP="00E9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06" w:type="pct"/>
          </w:tcPr>
          <w:p w14:paraId="77DD6785" w14:textId="4E1FBDE3" w:rsidR="00E90D0F" w:rsidRPr="007329C0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DD3F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D3F8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388</w:t>
            </w:r>
          </w:p>
        </w:tc>
        <w:tc>
          <w:tcPr>
            <w:tcW w:w="147" w:type="pct"/>
          </w:tcPr>
          <w:p w14:paraId="03D95D7E" w14:textId="77777777" w:rsidR="00E90D0F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84" w:type="pct"/>
          </w:tcPr>
          <w:p w14:paraId="44E46E22" w14:textId="37A76629" w:rsidR="00E90D0F" w:rsidRDefault="00DD3F86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41,053</w:t>
            </w:r>
          </w:p>
        </w:tc>
        <w:tc>
          <w:tcPr>
            <w:tcW w:w="147" w:type="pct"/>
          </w:tcPr>
          <w:p w14:paraId="0A61F382" w14:textId="77777777" w:rsidR="00E90D0F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</w:tcPr>
          <w:p w14:paraId="6AC77DF1" w14:textId="35504639" w:rsidR="00E90D0F" w:rsidRPr="00CA00D2" w:rsidRDefault="00DD3F86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28,388</w:t>
            </w:r>
          </w:p>
        </w:tc>
      </w:tr>
      <w:tr w:rsidR="00E90D0F" w:rsidRPr="00433F02" w14:paraId="7DFF1BC2" w14:textId="77777777" w:rsidTr="00C7692D">
        <w:trPr>
          <w:trHeight w:val="339"/>
        </w:trPr>
        <w:tc>
          <w:tcPr>
            <w:tcW w:w="1717" w:type="pct"/>
          </w:tcPr>
          <w:p w14:paraId="25E35B2D" w14:textId="77777777" w:rsidR="00E90D0F" w:rsidRPr="00472DAE" w:rsidRDefault="00E90D0F" w:rsidP="00E90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833" w:type="pct"/>
          </w:tcPr>
          <w:p w14:paraId="1E2D9E6D" w14:textId="1E414CD8" w:rsidR="00E90D0F" w:rsidRDefault="0076329B" w:rsidP="00E90D0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32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17,089</w:t>
            </w:r>
          </w:p>
        </w:tc>
        <w:tc>
          <w:tcPr>
            <w:tcW w:w="129" w:type="pct"/>
          </w:tcPr>
          <w:p w14:paraId="5723743E" w14:textId="77777777" w:rsidR="00E90D0F" w:rsidRPr="00472DAE" w:rsidRDefault="00E90D0F" w:rsidP="00E9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06" w:type="pct"/>
          </w:tcPr>
          <w:p w14:paraId="062F54A8" w14:textId="01A10894" w:rsidR="00E90D0F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1,762</w:t>
            </w:r>
          </w:p>
        </w:tc>
        <w:tc>
          <w:tcPr>
            <w:tcW w:w="147" w:type="pct"/>
          </w:tcPr>
          <w:p w14:paraId="60CF543F" w14:textId="77777777" w:rsidR="00E90D0F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84" w:type="pct"/>
          </w:tcPr>
          <w:p w14:paraId="0CDFDCF7" w14:textId="67B398D6" w:rsidR="00E90D0F" w:rsidRDefault="0076329B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329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17</w:t>
            </w:r>
            <w:r w:rsidRPr="0076329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6329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089</w:t>
            </w:r>
          </w:p>
        </w:tc>
        <w:tc>
          <w:tcPr>
            <w:tcW w:w="147" w:type="pct"/>
          </w:tcPr>
          <w:p w14:paraId="032CAEAD" w14:textId="77777777" w:rsidR="00E90D0F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</w:tcPr>
          <w:p w14:paraId="6435C623" w14:textId="72B841F1" w:rsidR="00E90D0F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1,762</w:t>
            </w:r>
          </w:p>
        </w:tc>
      </w:tr>
      <w:tr w:rsidR="00E90D0F" w:rsidRPr="00433F02" w14:paraId="52264DDB" w14:textId="77777777" w:rsidTr="00C7692D">
        <w:trPr>
          <w:trHeight w:val="329"/>
        </w:trPr>
        <w:tc>
          <w:tcPr>
            <w:tcW w:w="1717" w:type="pct"/>
          </w:tcPr>
          <w:p w14:paraId="3ED8D9A9" w14:textId="77777777" w:rsidR="00E90D0F" w:rsidRPr="00472DAE" w:rsidRDefault="00E90D0F" w:rsidP="00E90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230FB9" w14:textId="1463A4BA" w:rsidR="00E90D0F" w:rsidRPr="00472DAE" w:rsidRDefault="0076329B" w:rsidP="00E90D0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3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58,142</w:t>
            </w:r>
          </w:p>
        </w:tc>
        <w:tc>
          <w:tcPr>
            <w:tcW w:w="129" w:type="pct"/>
          </w:tcPr>
          <w:p w14:paraId="7C1EF230" w14:textId="77777777" w:rsidR="00E90D0F" w:rsidRPr="00472DAE" w:rsidRDefault="00E90D0F" w:rsidP="00E9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3E0E4D" w14:textId="17669A18" w:rsidR="00E90D0F" w:rsidRPr="00472DAE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150</w:t>
            </w:r>
          </w:p>
        </w:tc>
        <w:tc>
          <w:tcPr>
            <w:tcW w:w="147" w:type="pct"/>
          </w:tcPr>
          <w:p w14:paraId="49B78B58" w14:textId="77777777" w:rsidR="00E90D0F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216993F9" w14:textId="2A13AEC5" w:rsidR="00E90D0F" w:rsidRDefault="0076329B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632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58,142</w:t>
            </w:r>
          </w:p>
        </w:tc>
        <w:tc>
          <w:tcPr>
            <w:tcW w:w="147" w:type="pct"/>
          </w:tcPr>
          <w:p w14:paraId="6A5E8B99" w14:textId="77777777" w:rsidR="00E90D0F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81E6C1C" w14:textId="40351FF9" w:rsidR="00E90D0F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150</w:t>
            </w:r>
          </w:p>
        </w:tc>
      </w:tr>
      <w:tr w:rsidR="00E90D0F" w:rsidRPr="00433F02" w14:paraId="48B71909" w14:textId="77777777" w:rsidTr="00C7692D">
        <w:trPr>
          <w:trHeight w:val="339"/>
        </w:trPr>
        <w:tc>
          <w:tcPr>
            <w:tcW w:w="1717" w:type="pct"/>
          </w:tcPr>
          <w:p w14:paraId="2285A2AD" w14:textId="77777777" w:rsidR="00E90D0F" w:rsidRPr="00472DAE" w:rsidRDefault="00E90D0F" w:rsidP="00E90D0F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7BBE91B3" w14:textId="77777777" w:rsidR="00E90D0F" w:rsidRPr="00472DAE" w:rsidRDefault="00E90D0F" w:rsidP="00E90D0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8E86B79" w14:textId="77777777" w:rsidR="00E90D0F" w:rsidRPr="00472DAE" w:rsidRDefault="00E90D0F" w:rsidP="00E90D0F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06" w:type="pct"/>
            <w:tcBorders>
              <w:top w:val="double" w:sz="4" w:space="0" w:color="auto"/>
            </w:tcBorders>
          </w:tcPr>
          <w:p w14:paraId="676FED14" w14:textId="77777777" w:rsidR="00E90D0F" w:rsidRPr="00472DAE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BE6F63A" w14:textId="77777777" w:rsidR="00E90D0F" w:rsidRPr="00472DAE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7680E05D" w14:textId="3FC45E0B" w:rsidR="00E90D0F" w:rsidRPr="00472DAE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2C530F" w14:textId="77777777" w:rsidR="00E90D0F" w:rsidRPr="00472DAE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447B4948" w14:textId="77777777" w:rsidR="00E90D0F" w:rsidRPr="00472DAE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0D0F" w:rsidRPr="00433F02" w14:paraId="2B9EE2D5" w14:textId="77777777">
        <w:trPr>
          <w:trHeight w:val="339"/>
        </w:trPr>
        <w:tc>
          <w:tcPr>
            <w:tcW w:w="1717" w:type="pct"/>
          </w:tcPr>
          <w:p w14:paraId="33484BDB" w14:textId="77777777" w:rsidR="00E90D0F" w:rsidRPr="00472DAE" w:rsidRDefault="00E90D0F" w:rsidP="00E90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ภาระผูกพันอื่นๆ </w:t>
            </w:r>
          </w:p>
        </w:tc>
        <w:tc>
          <w:tcPr>
            <w:tcW w:w="833" w:type="pct"/>
          </w:tcPr>
          <w:p w14:paraId="7792E560" w14:textId="77777777" w:rsidR="00E90D0F" w:rsidRPr="00472DAE" w:rsidRDefault="00E90D0F" w:rsidP="00E90D0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9768564" w14:textId="77777777" w:rsidR="00E90D0F" w:rsidRPr="00472DAE" w:rsidRDefault="00E90D0F" w:rsidP="00E9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06" w:type="pct"/>
          </w:tcPr>
          <w:p w14:paraId="32E82E5D" w14:textId="77777777" w:rsidR="00E90D0F" w:rsidRPr="00472DAE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4761E2" w14:textId="77777777" w:rsidR="00E90D0F" w:rsidRPr="00472DAE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1D82C224" w14:textId="77777777" w:rsidR="00E90D0F" w:rsidRPr="00472DAE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C5EAAE8" w14:textId="77777777" w:rsidR="00E90D0F" w:rsidRPr="00472DAE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6CF593B" w14:textId="77777777" w:rsidR="00E90D0F" w:rsidRPr="00472DAE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0D0F" w:rsidRPr="00433F02" w14:paraId="7EA48622" w14:textId="77777777">
        <w:trPr>
          <w:trHeight w:val="339"/>
        </w:trPr>
        <w:tc>
          <w:tcPr>
            <w:tcW w:w="1717" w:type="pct"/>
          </w:tcPr>
          <w:p w14:paraId="6B17BE11" w14:textId="6F309651" w:rsidR="00E90D0F" w:rsidRPr="00472DAE" w:rsidRDefault="00E90D0F" w:rsidP="00E90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</w:p>
        </w:tc>
        <w:tc>
          <w:tcPr>
            <w:tcW w:w="833" w:type="pct"/>
          </w:tcPr>
          <w:p w14:paraId="08E36FC4" w14:textId="77777777" w:rsidR="00E90D0F" w:rsidRPr="00472DAE" w:rsidRDefault="00E90D0F" w:rsidP="00E90D0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84360BD" w14:textId="77777777" w:rsidR="00E90D0F" w:rsidRPr="00472DAE" w:rsidRDefault="00E90D0F" w:rsidP="00E9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06" w:type="pct"/>
          </w:tcPr>
          <w:p w14:paraId="6BE2DE6A" w14:textId="77777777" w:rsidR="00E90D0F" w:rsidRPr="00472DAE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97B8BB4" w14:textId="77777777" w:rsidR="00E90D0F" w:rsidRPr="00472DAE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13AB7AB2" w14:textId="77777777" w:rsidR="00E90D0F" w:rsidRPr="00472DAE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48EAD58" w14:textId="77777777" w:rsidR="00E90D0F" w:rsidRPr="00472DAE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09CE906" w14:textId="77777777" w:rsidR="00E90D0F" w:rsidRPr="00472DAE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0D0F" w:rsidRPr="00433F02" w14:paraId="59B10510" w14:textId="77777777">
        <w:trPr>
          <w:trHeight w:val="339"/>
        </w:trPr>
        <w:tc>
          <w:tcPr>
            <w:tcW w:w="1717" w:type="pct"/>
          </w:tcPr>
          <w:p w14:paraId="5C214D84" w14:textId="77F5CD2E" w:rsidR="00E90D0F" w:rsidRPr="00472DAE" w:rsidRDefault="00E90D0F" w:rsidP="00E90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C150E">
              <w:rPr>
                <w:rFonts w:ascii="Angsana New" w:hAnsi="Angsana New"/>
                <w:sz w:val="30"/>
                <w:szCs w:val="30"/>
                <w:cs/>
              </w:rPr>
              <w:t xml:space="preserve">   สินทรัพย์ที่มีม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ู</w:t>
            </w:r>
            <w:r w:rsidRPr="004C150E">
              <w:rPr>
                <w:rFonts w:ascii="Angsana New" w:hAnsi="Angsana New"/>
                <w:sz w:val="30"/>
                <w:szCs w:val="30"/>
                <w:cs/>
              </w:rPr>
              <w:t>ลค่าต่ำ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833" w:type="pct"/>
          </w:tcPr>
          <w:p w14:paraId="04A7AA62" w14:textId="77777777" w:rsidR="00E90D0F" w:rsidRPr="00472DAE" w:rsidRDefault="00E90D0F" w:rsidP="00E90D0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F401485" w14:textId="77777777" w:rsidR="00E90D0F" w:rsidRPr="00472DAE" w:rsidRDefault="00E90D0F" w:rsidP="00E9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06" w:type="pct"/>
          </w:tcPr>
          <w:p w14:paraId="485FFE85" w14:textId="77777777" w:rsidR="00E90D0F" w:rsidRPr="00472DAE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5B403BE" w14:textId="77777777" w:rsidR="00E90D0F" w:rsidRPr="00472DAE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0600582F" w14:textId="77777777" w:rsidR="00E90D0F" w:rsidRPr="00472DAE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643B37A" w14:textId="77777777" w:rsidR="00E90D0F" w:rsidRPr="00472DAE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E493632" w14:textId="77777777" w:rsidR="00E90D0F" w:rsidRPr="00472DAE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0D0F" w:rsidRPr="00433F02" w14:paraId="382F7831" w14:textId="77777777">
        <w:trPr>
          <w:trHeight w:val="329"/>
        </w:trPr>
        <w:tc>
          <w:tcPr>
            <w:tcW w:w="1717" w:type="pct"/>
          </w:tcPr>
          <w:p w14:paraId="0970DA47" w14:textId="5DABC49D" w:rsidR="00E90D0F" w:rsidRPr="00472DAE" w:rsidRDefault="00E90D0F" w:rsidP="00E90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สัญญาเช่าระยะสั้น</w:t>
            </w:r>
          </w:p>
        </w:tc>
        <w:tc>
          <w:tcPr>
            <w:tcW w:w="833" w:type="pct"/>
          </w:tcPr>
          <w:p w14:paraId="4972818D" w14:textId="208FE593" w:rsidR="00E90D0F" w:rsidRPr="00472DAE" w:rsidRDefault="0076329B" w:rsidP="00E90D0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329B">
              <w:rPr>
                <w:rFonts w:asciiTheme="majorBidi" w:hAnsiTheme="majorBidi" w:cstheme="majorBidi"/>
                <w:sz w:val="30"/>
                <w:szCs w:val="30"/>
              </w:rPr>
              <w:t>3,384</w:t>
            </w:r>
          </w:p>
        </w:tc>
        <w:tc>
          <w:tcPr>
            <w:tcW w:w="129" w:type="pct"/>
          </w:tcPr>
          <w:p w14:paraId="48E0DB0F" w14:textId="77777777" w:rsidR="00E90D0F" w:rsidRPr="00472DAE" w:rsidRDefault="00E90D0F" w:rsidP="00E9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pct"/>
          </w:tcPr>
          <w:p w14:paraId="7540AA4F" w14:textId="5FED9CD1" w:rsidR="00E90D0F" w:rsidRPr="00472DAE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018</w:t>
            </w:r>
          </w:p>
        </w:tc>
        <w:tc>
          <w:tcPr>
            <w:tcW w:w="147" w:type="pct"/>
          </w:tcPr>
          <w:p w14:paraId="4CD28D10" w14:textId="77777777" w:rsidR="00E90D0F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84" w:type="pct"/>
          </w:tcPr>
          <w:p w14:paraId="447A7C19" w14:textId="04FCD786" w:rsidR="00E90D0F" w:rsidRDefault="0076329B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32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3,384</w:t>
            </w:r>
          </w:p>
        </w:tc>
        <w:tc>
          <w:tcPr>
            <w:tcW w:w="147" w:type="pct"/>
          </w:tcPr>
          <w:p w14:paraId="29F7AA64" w14:textId="77777777" w:rsidR="00E90D0F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</w:tcPr>
          <w:p w14:paraId="1D5099F8" w14:textId="2EF54780" w:rsidR="00E90D0F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018</w:t>
            </w:r>
          </w:p>
        </w:tc>
      </w:tr>
      <w:tr w:rsidR="0076329B" w:rsidRPr="00433F02" w14:paraId="2DD4322A" w14:textId="77777777">
        <w:trPr>
          <w:trHeight w:val="329"/>
        </w:trPr>
        <w:tc>
          <w:tcPr>
            <w:tcW w:w="1717" w:type="pct"/>
          </w:tcPr>
          <w:p w14:paraId="190DAE1B" w14:textId="3B9DBD08" w:rsidR="0076329B" w:rsidRDefault="0076329B" w:rsidP="00E90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A588F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833" w:type="pct"/>
          </w:tcPr>
          <w:p w14:paraId="3CDCF86F" w14:textId="734300C9" w:rsidR="0076329B" w:rsidRPr="0076329B" w:rsidRDefault="0076329B" w:rsidP="00E90D0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6329B">
              <w:rPr>
                <w:rFonts w:asciiTheme="majorBidi" w:hAnsiTheme="majorBidi" w:cstheme="majorBidi"/>
                <w:sz w:val="30"/>
                <w:szCs w:val="30"/>
              </w:rPr>
              <w:t>36,319</w:t>
            </w:r>
          </w:p>
        </w:tc>
        <w:tc>
          <w:tcPr>
            <w:tcW w:w="129" w:type="pct"/>
          </w:tcPr>
          <w:p w14:paraId="04337DC3" w14:textId="77777777" w:rsidR="0076329B" w:rsidRPr="00472DAE" w:rsidRDefault="0076329B" w:rsidP="00E9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pct"/>
          </w:tcPr>
          <w:p w14:paraId="466C6799" w14:textId="1B71A671" w:rsidR="0076329B" w:rsidRPr="004B5E68" w:rsidRDefault="0076329B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47CF368B" w14:textId="77777777" w:rsidR="0076329B" w:rsidRDefault="0076329B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84" w:type="pct"/>
          </w:tcPr>
          <w:p w14:paraId="736C43CA" w14:textId="3EE12220" w:rsidR="0076329B" w:rsidRPr="0076329B" w:rsidRDefault="0076329B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632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36,319</w:t>
            </w:r>
          </w:p>
        </w:tc>
        <w:tc>
          <w:tcPr>
            <w:tcW w:w="147" w:type="pct"/>
          </w:tcPr>
          <w:p w14:paraId="1B719FA9" w14:textId="77777777" w:rsidR="0076329B" w:rsidRDefault="0076329B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</w:tcPr>
          <w:p w14:paraId="7106D2DC" w14:textId="720B0115" w:rsidR="0076329B" w:rsidRPr="004B5E68" w:rsidRDefault="0076329B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90D0F" w:rsidRPr="00433F02" w14:paraId="267ADD9F" w14:textId="77777777">
        <w:trPr>
          <w:trHeight w:val="318"/>
        </w:trPr>
        <w:tc>
          <w:tcPr>
            <w:tcW w:w="1717" w:type="pct"/>
          </w:tcPr>
          <w:p w14:paraId="1022B304" w14:textId="77777777" w:rsidR="00E90D0F" w:rsidRPr="00472DAE" w:rsidRDefault="00E90D0F" w:rsidP="00E90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3" w:type="pct"/>
          </w:tcPr>
          <w:p w14:paraId="1E3A514F" w14:textId="404BCA4B" w:rsidR="00E90D0F" w:rsidRPr="00091632" w:rsidRDefault="0076329B" w:rsidP="00E90D0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86,634</w:t>
            </w:r>
          </w:p>
        </w:tc>
        <w:tc>
          <w:tcPr>
            <w:tcW w:w="129" w:type="pct"/>
          </w:tcPr>
          <w:p w14:paraId="3E4E07A9" w14:textId="77777777" w:rsidR="00E90D0F" w:rsidRPr="00091632" w:rsidRDefault="00E90D0F" w:rsidP="00E9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pct"/>
          </w:tcPr>
          <w:p w14:paraId="5288AE91" w14:textId="2EDC97A1" w:rsidR="00E90D0F" w:rsidRPr="00091632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Pr="000916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306</w:t>
            </w:r>
          </w:p>
        </w:tc>
        <w:tc>
          <w:tcPr>
            <w:tcW w:w="147" w:type="pct"/>
          </w:tcPr>
          <w:p w14:paraId="609DD826" w14:textId="77777777" w:rsidR="00E90D0F" w:rsidRPr="00091632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4" w:type="pct"/>
          </w:tcPr>
          <w:p w14:paraId="227A2417" w14:textId="297CAE15" w:rsidR="00E90D0F" w:rsidRPr="00091632" w:rsidRDefault="0076329B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86,634</w:t>
            </w:r>
          </w:p>
        </w:tc>
        <w:tc>
          <w:tcPr>
            <w:tcW w:w="147" w:type="pct"/>
          </w:tcPr>
          <w:p w14:paraId="42C74A9E" w14:textId="77777777" w:rsidR="00E90D0F" w:rsidRPr="00CC034B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37" w:type="pct"/>
          </w:tcPr>
          <w:p w14:paraId="72865514" w14:textId="238DA68C" w:rsidR="00E90D0F" w:rsidRPr="00CC034B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Pr="000916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306</w:t>
            </w:r>
          </w:p>
        </w:tc>
      </w:tr>
      <w:tr w:rsidR="00E90D0F" w:rsidRPr="00433F02" w14:paraId="6A49BB00" w14:textId="77777777">
        <w:trPr>
          <w:trHeight w:val="329"/>
        </w:trPr>
        <w:tc>
          <w:tcPr>
            <w:tcW w:w="1717" w:type="pct"/>
          </w:tcPr>
          <w:p w14:paraId="5294F241" w14:textId="77777777" w:rsidR="00E90D0F" w:rsidRPr="00472DAE" w:rsidRDefault="00E90D0F" w:rsidP="00E90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33" w:type="pct"/>
          </w:tcPr>
          <w:p w14:paraId="371E8B1E" w14:textId="49A2CCD1" w:rsidR="00E90D0F" w:rsidRPr="006D1920" w:rsidRDefault="0076329B" w:rsidP="00E90D0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329B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53</w:t>
            </w:r>
            <w:r w:rsidRPr="00763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6329B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117</w:t>
            </w:r>
          </w:p>
        </w:tc>
        <w:tc>
          <w:tcPr>
            <w:tcW w:w="129" w:type="pct"/>
          </w:tcPr>
          <w:p w14:paraId="29CBE022" w14:textId="77777777" w:rsidR="00E90D0F" w:rsidRPr="00472DAE" w:rsidRDefault="00E90D0F" w:rsidP="00E9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pct"/>
          </w:tcPr>
          <w:p w14:paraId="0D6230DA" w14:textId="41F62459" w:rsidR="00E90D0F" w:rsidRPr="00472DAE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205</w:t>
            </w:r>
          </w:p>
        </w:tc>
        <w:tc>
          <w:tcPr>
            <w:tcW w:w="147" w:type="pct"/>
          </w:tcPr>
          <w:p w14:paraId="0AF8CD07" w14:textId="77777777" w:rsidR="00E90D0F" w:rsidRPr="00472DAE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84" w:type="pct"/>
          </w:tcPr>
          <w:p w14:paraId="05DE3101" w14:textId="14C6A1F6" w:rsidR="00E90D0F" w:rsidRPr="00472DAE" w:rsidRDefault="0076329B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6329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53,117</w:t>
            </w:r>
          </w:p>
        </w:tc>
        <w:tc>
          <w:tcPr>
            <w:tcW w:w="147" w:type="pct"/>
          </w:tcPr>
          <w:p w14:paraId="380AB454" w14:textId="77777777" w:rsidR="00E90D0F" w:rsidRPr="00472DAE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</w:tcPr>
          <w:p w14:paraId="0DB4C081" w14:textId="50FFFD9B" w:rsidR="00E90D0F" w:rsidRPr="00472DAE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</w:t>
            </w:r>
          </w:p>
        </w:tc>
      </w:tr>
      <w:tr w:rsidR="00E90D0F" w:rsidRPr="00902C0E" w14:paraId="36E279E7" w14:textId="77777777" w:rsidTr="00C7692D">
        <w:trPr>
          <w:trHeight w:val="329"/>
        </w:trPr>
        <w:tc>
          <w:tcPr>
            <w:tcW w:w="1717" w:type="pct"/>
          </w:tcPr>
          <w:p w14:paraId="2997DA4D" w14:textId="77777777" w:rsidR="00E90D0F" w:rsidRPr="00472DAE" w:rsidRDefault="00E90D0F" w:rsidP="00E90D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9E73A5" w14:textId="7737684A" w:rsidR="00E90D0F" w:rsidRPr="00472DAE" w:rsidRDefault="000D6CA9" w:rsidP="00E90D0F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179,454</w:t>
            </w:r>
          </w:p>
        </w:tc>
        <w:tc>
          <w:tcPr>
            <w:tcW w:w="129" w:type="pct"/>
          </w:tcPr>
          <w:p w14:paraId="76C75934" w14:textId="77777777" w:rsidR="00E90D0F" w:rsidRPr="00472DAE" w:rsidRDefault="00E90D0F" w:rsidP="00E9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B61F0B" w14:textId="150A2A00" w:rsidR="00E90D0F" w:rsidRPr="009437EA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0701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47" w:type="pct"/>
          </w:tcPr>
          <w:p w14:paraId="5DD1CC46" w14:textId="77777777" w:rsidR="00E90D0F" w:rsidRPr="00472DAE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54968D1E" w14:textId="1FC86AFB" w:rsidR="00E90D0F" w:rsidRPr="00472DAE" w:rsidRDefault="000D6CA9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179,454</w:t>
            </w:r>
          </w:p>
        </w:tc>
        <w:tc>
          <w:tcPr>
            <w:tcW w:w="147" w:type="pct"/>
          </w:tcPr>
          <w:p w14:paraId="2EB0A31F" w14:textId="77777777" w:rsidR="00E90D0F" w:rsidRPr="00472DAE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96EB354" w14:textId="59FF3635" w:rsidR="00E90D0F" w:rsidRPr="00472DAE" w:rsidRDefault="00E90D0F" w:rsidP="00E90D0F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0701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7,144</w:t>
            </w:r>
          </w:p>
        </w:tc>
      </w:tr>
    </w:tbl>
    <w:p w14:paraId="7FD60366" w14:textId="77777777" w:rsidR="00A67694" w:rsidRPr="00EE7037" w:rsidRDefault="00A67694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</w:pPr>
    </w:p>
    <w:p w14:paraId="15B940FC" w14:textId="5F9F57CD" w:rsidR="00C1159C" w:rsidRDefault="00C11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90529A1" w14:textId="63E672FE" w:rsidR="0020549A" w:rsidRPr="0020549A" w:rsidRDefault="007C7EFF" w:rsidP="0020549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20549A">
        <w:rPr>
          <w:rFonts w:ascii="Angsana New" w:hAnsi="Angsana New" w:hint="cs"/>
          <w:bCs/>
          <w:sz w:val="30"/>
          <w:szCs w:val="30"/>
          <w:cs/>
        </w:rPr>
        <w:t>สัญญาที่สำคัญ</w:t>
      </w:r>
      <w:r w:rsidRPr="0020549A">
        <w:rPr>
          <w:rFonts w:ascii="Angsana New" w:hAnsi="Angsana New"/>
          <w:bCs/>
          <w:sz w:val="30"/>
          <w:szCs w:val="30"/>
          <w:cs/>
        </w:rPr>
        <w:t>กับกิจการที่ไม่เกี่ยวข้องกัน</w:t>
      </w:r>
    </w:p>
    <w:p w14:paraId="1B25FA6B" w14:textId="77777777" w:rsidR="00B87FB5" w:rsidRPr="00CE546B" w:rsidRDefault="00B87FB5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B04916C" w14:textId="1DA8A5F7" w:rsidR="00722DDC" w:rsidRPr="004359E9" w:rsidRDefault="00B87FB5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C1D1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4B5E68" w:rsidRPr="004B5E68">
        <w:rPr>
          <w:rFonts w:ascii="Angsana New" w:hAnsi="Angsana New"/>
          <w:sz w:val="30"/>
          <w:szCs w:val="30"/>
        </w:rPr>
        <w:t>1</w:t>
      </w:r>
      <w:r w:rsidRPr="00BC1D11">
        <w:rPr>
          <w:rFonts w:ascii="Angsana New" w:hAnsi="Angsana New"/>
          <w:sz w:val="30"/>
          <w:szCs w:val="30"/>
        </w:rPr>
        <w:t xml:space="preserve"> </w:t>
      </w:r>
      <w:r w:rsidRPr="00BC1D11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4B5E68" w:rsidRPr="004B5E68">
        <w:rPr>
          <w:rFonts w:ascii="Angsana New" w:hAnsi="Angsana New"/>
          <w:sz w:val="30"/>
          <w:szCs w:val="30"/>
        </w:rPr>
        <w:t>2560</w:t>
      </w:r>
      <w:r w:rsidRPr="00BC1D11">
        <w:rPr>
          <w:rFonts w:ascii="Angsana New" w:hAnsi="Angsana New"/>
          <w:sz w:val="30"/>
          <w:szCs w:val="30"/>
        </w:rPr>
        <w:t xml:space="preserve"> </w:t>
      </w:r>
      <w:r w:rsidRPr="00BC1D11">
        <w:rPr>
          <w:rFonts w:ascii="Angsana New" w:hAnsi="Angsana New" w:hint="cs"/>
          <w:sz w:val="30"/>
          <w:szCs w:val="30"/>
          <w:cs/>
        </w:rPr>
        <w:t>บริษัทได้ทำสัญญาการให้ใช้พื้นที่ติดตั้งโครงข่ายเคเบิ้ลใยแก้วนำแสงกับบริษัทแห่งหนึ่ง</w:t>
      </w:r>
      <w:r w:rsidRPr="00BC1D11">
        <w:rPr>
          <w:rFonts w:ascii="Angsana New" w:hAnsi="Angsana New"/>
          <w:sz w:val="30"/>
          <w:szCs w:val="30"/>
        </w:rPr>
        <w:t xml:space="preserve"> </w:t>
      </w:r>
      <w:r w:rsidRPr="00BC1D11">
        <w:rPr>
          <w:rFonts w:ascii="Angsana New" w:hAnsi="Angsana New"/>
          <w:b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Pr="00BC1D11">
        <w:rPr>
          <w:rFonts w:ascii="Angsana New" w:hAnsi="Angsana New"/>
          <w:b/>
          <w:spacing w:val="-4"/>
          <w:sz w:val="30"/>
          <w:szCs w:val="30"/>
          <w:cs/>
        </w:rPr>
        <w:t>ตามเงื่อนไขที่ระบุไว้ในสัญญา บริษัทได้รับค่าตอบแทน</w:t>
      </w:r>
      <w:r w:rsidRPr="00BC1D11">
        <w:rPr>
          <w:rFonts w:ascii="Angsana New" w:hAnsi="Angsana New" w:hint="cs"/>
          <w:b/>
          <w:spacing w:val="-4"/>
          <w:sz w:val="30"/>
          <w:szCs w:val="30"/>
          <w:cs/>
        </w:rPr>
        <w:t>ล่วงหน้า</w:t>
      </w:r>
      <w:r w:rsidRPr="00BC1D11">
        <w:rPr>
          <w:rFonts w:ascii="Angsana New" w:hAnsi="Angsana New"/>
          <w:b/>
          <w:spacing w:val="-4"/>
          <w:sz w:val="30"/>
          <w:szCs w:val="30"/>
          <w:cs/>
        </w:rPr>
        <w:t xml:space="preserve">จำนวน </w:t>
      </w:r>
      <w:r w:rsidR="004B5E68" w:rsidRPr="004B5E68">
        <w:rPr>
          <w:rFonts w:ascii="Angsana New" w:hAnsi="Angsana New"/>
          <w:bCs/>
          <w:spacing w:val="-4"/>
          <w:sz w:val="30"/>
          <w:szCs w:val="30"/>
        </w:rPr>
        <w:t>15</w:t>
      </w:r>
      <w:r w:rsidRPr="00BC1D11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BC1D11">
        <w:rPr>
          <w:rFonts w:ascii="Angsana New" w:hAnsi="Angsana New"/>
          <w:b/>
          <w:spacing w:val="-4"/>
          <w:sz w:val="30"/>
          <w:szCs w:val="30"/>
          <w:cs/>
        </w:rPr>
        <w:t>ล้านบาท</w:t>
      </w:r>
      <w:r w:rsidRPr="00BC1D11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BC1D11">
        <w:rPr>
          <w:rFonts w:ascii="Angsana New" w:hAnsi="Angsana New"/>
          <w:b/>
          <w:spacing w:val="-4"/>
          <w:sz w:val="30"/>
          <w:szCs w:val="30"/>
          <w:cs/>
        </w:rPr>
        <w:t>ซึ่งบันทึกเป็นรายได้รอตัดบัญชีใน</w:t>
      </w:r>
      <w:r w:rsidR="007C2992">
        <w:rPr>
          <w:rFonts w:ascii="Angsana New" w:hAnsi="Angsana New"/>
          <w:b/>
          <w:spacing w:val="-4"/>
          <w:sz w:val="30"/>
          <w:szCs w:val="30"/>
          <w:cs/>
        </w:rPr>
        <w:t>งบฐานะการเงิน</w:t>
      </w:r>
      <w:r w:rsidRPr="00BC1D11">
        <w:rPr>
          <w:rFonts w:ascii="Angsana New" w:hAnsi="Angsana New"/>
          <w:b/>
          <w:sz w:val="30"/>
          <w:szCs w:val="30"/>
          <w:cs/>
        </w:rPr>
        <w:t xml:space="preserve"> และรับรู้เป็นรายได้ตามวิธีเส้นตรงตลอดระยะเวลา</w:t>
      </w:r>
      <w:r w:rsidRPr="00BC1D11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4B5E68" w:rsidRPr="004B5E68">
        <w:rPr>
          <w:rFonts w:ascii="Angsana New" w:hAnsi="Angsana New"/>
          <w:bCs/>
          <w:sz w:val="30"/>
          <w:szCs w:val="30"/>
        </w:rPr>
        <w:t>16</w:t>
      </w:r>
      <w:r w:rsidRPr="00BC1D11">
        <w:rPr>
          <w:rFonts w:ascii="Angsana New" w:hAnsi="Angsana New"/>
          <w:bCs/>
          <w:sz w:val="30"/>
          <w:szCs w:val="30"/>
        </w:rPr>
        <w:t xml:space="preserve"> </w:t>
      </w:r>
      <w:r w:rsidRPr="00BC1D11">
        <w:rPr>
          <w:rFonts w:ascii="Angsana New" w:hAnsi="Angsana New"/>
          <w:b/>
          <w:sz w:val="30"/>
          <w:szCs w:val="30"/>
          <w:cs/>
        </w:rPr>
        <w:t>ปีตามอายุสัญญา</w:t>
      </w:r>
      <w:r w:rsidRPr="00BC1D11">
        <w:rPr>
          <w:rFonts w:ascii="Angsana New" w:hAnsi="Angsana New" w:hint="cs"/>
          <w:b/>
          <w:sz w:val="30"/>
          <w:szCs w:val="30"/>
          <w:cs/>
        </w:rPr>
        <w:t xml:space="preserve"> บริษัทมี</w:t>
      </w:r>
      <w:r w:rsidR="00D55F39" w:rsidRPr="00BC1D11">
        <w:rPr>
          <w:rFonts w:ascii="Angsana New" w:hAnsi="Angsana New"/>
          <w:b/>
          <w:sz w:val="30"/>
          <w:szCs w:val="30"/>
        </w:rPr>
        <w:br/>
      </w:r>
      <w:r w:rsidRPr="00BC1D11">
        <w:rPr>
          <w:rFonts w:ascii="Angsana New" w:hAnsi="Angsana New" w:hint="cs"/>
          <w:b/>
          <w:sz w:val="30"/>
          <w:szCs w:val="30"/>
          <w:cs/>
        </w:rPr>
        <w:t xml:space="preserve">รายได้รอตัดบัญชีจากสัญญาดังกล่าว ณ วันที่ </w:t>
      </w:r>
      <w:r w:rsidR="004B5E68" w:rsidRPr="004B5E68">
        <w:rPr>
          <w:rFonts w:ascii="Angsana New" w:hAnsi="Angsana New"/>
          <w:sz w:val="30"/>
          <w:szCs w:val="30"/>
        </w:rPr>
        <w:t>31</w:t>
      </w:r>
      <w:r w:rsidRPr="00BC1D11">
        <w:rPr>
          <w:rFonts w:ascii="Angsana New" w:hAnsi="Angsana New"/>
          <w:color w:val="FFFFFF"/>
          <w:sz w:val="30"/>
          <w:szCs w:val="30"/>
        </w:rPr>
        <w:t>/</w:t>
      </w:r>
      <w:r w:rsidRPr="00BC1D11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5E68" w:rsidRPr="004B5E68">
        <w:rPr>
          <w:rFonts w:ascii="Angsana New" w:hAnsi="Angsana New"/>
          <w:sz w:val="30"/>
          <w:szCs w:val="30"/>
        </w:rPr>
        <w:t>256</w:t>
      </w:r>
      <w:r w:rsidR="00DC68F0">
        <w:rPr>
          <w:rFonts w:ascii="Angsana New" w:hAnsi="Angsana New"/>
          <w:sz w:val="30"/>
          <w:szCs w:val="30"/>
        </w:rPr>
        <w:t>8</w:t>
      </w:r>
      <w:r w:rsidRPr="00BC1D11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D45EA8">
        <w:rPr>
          <w:rFonts w:ascii="Angsana New" w:hAnsi="Angsana New"/>
          <w:sz w:val="30"/>
          <w:szCs w:val="30"/>
        </w:rPr>
        <w:t xml:space="preserve"> </w:t>
      </w:r>
      <w:r w:rsidR="004B05AF">
        <w:rPr>
          <w:rFonts w:ascii="Angsana New" w:hAnsi="Angsana New"/>
          <w:sz w:val="30"/>
          <w:szCs w:val="30"/>
        </w:rPr>
        <w:t>7.2</w:t>
      </w:r>
      <w:r w:rsidR="00E17323">
        <w:rPr>
          <w:rFonts w:ascii="Angsana New" w:hAnsi="Angsana New"/>
          <w:sz w:val="30"/>
          <w:szCs w:val="30"/>
        </w:rPr>
        <w:t xml:space="preserve"> </w:t>
      </w:r>
      <w:r w:rsidRPr="00BC1D11">
        <w:rPr>
          <w:rFonts w:ascii="Angsana New" w:hAnsi="Angsana New" w:hint="cs"/>
          <w:sz w:val="30"/>
          <w:szCs w:val="30"/>
          <w:cs/>
        </w:rPr>
        <w:t>ล้านบาท</w:t>
      </w:r>
      <w:r w:rsidR="00FB5507" w:rsidRPr="00BC1D11">
        <w:rPr>
          <w:rFonts w:ascii="Angsana New" w:hAnsi="Angsana New"/>
          <w:sz w:val="30"/>
          <w:szCs w:val="30"/>
        </w:rPr>
        <w:t xml:space="preserve"> </w:t>
      </w:r>
      <w:r w:rsidR="00FB5507" w:rsidRPr="0016175E">
        <w:rPr>
          <w:rFonts w:ascii="Angsana New" w:hAnsi="Angsana New"/>
          <w:i/>
          <w:iCs/>
          <w:sz w:val="30"/>
          <w:szCs w:val="30"/>
        </w:rPr>
        <w:t>(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256</w:t>
      </w:r>
      <w:r w:rsidR="00DC68F0">
        <w:rPr>
          <w:rFonts w:ascii="Angsana New" w:hAnsi="Angsana New"/>
          <w:i/>
          <w:iCs/>
          <w:sz w:val="30"/>
          <w:szCs w:val="30"/>
        </w:rPr>
        <w:t>7</w:t>
      </w:r>
      <w:r w:rsidR="00FB5507" w:rsidRPr="0016175E">
        <w:rPr>
          <w:rFonts w:ascii="Angsana New" w:hAnsi="Angsana New"/>
          <w:i/>
          <w:iCs/>
          <w:sz w:val="30"/>
          <w:szCs w:val="30"/>
        </w:rPr>
        <w:t xml:space="preserve">: </w:t>
      </w:r>
      <w:r w:rsidR="00DC68F0">
        <w:rPr>
          <w:rFonts w:ascii="Angsana New" w:hAnsi="Angsana New"/>
          <w:i/>
          <w:iCs/>
          <w:sz w:val="30"/>
          <w:szCs w:val="30"/>
        </w:rPr>
        <w:t>8</w:t>
      </w:r>
      <w:r w:rsidR="00D45EA8" w:rsidRPr="0016175E">
        <w:rPr>
          <w:rFonts w:ascii="Angsana New" w:hAnsi="Angsana New"/>
          <w:i/>
          <w:iCs/>
          <w:sz w:val="30"/>
          <w:szCs w:val="30"/>
        </w:rPr>
        <w:t>.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1</w:t>
      </w:r>
      <w:r w:rsidR="00BC1D11" w:rsidRPr="0016175E">
        <w:rPr>
          <w:rFonts w:ascii="Angsana New" w:hAnsi="Angsana New"/>
          <w:i/>
          <w:iCs/>
          <w:sz w:val="30"/>
          <w:szCs w:val="30"/>
        </w:rPr>
        <w:t xml:space="preserve"> </w:t>
      </w:r>
      <w:r w:rsidR="00FB5507" w:rsidRPr="0016175E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194B98B4" w14:textId="77777777" w:rsidR="00D10489" w:rsidRPr="00CE546B" w:rsidRDefault="00D10489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197D0546" w14:textId="11435A11" w:rsidR="00A91BC2" w:rsidRPr="004C554B" w:rsidRDefault="00E20D4F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13015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6E450E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21</w:t>
      </w:r>
      <w:r w:rsidR="006E450E">
        <w:rPr>
          <w:rFonts w:ascii="Angsana New" w:hAnsi="Angsana New"/>
          <w:sz w:val="30"/>
          <w:szCs w:val="30"/>
        </w:rPr>
        <w:t xml:space="preserve"> </w:t>
      </w:r>
      <w:r w:rsidRPr="00313015">
        <w:rPr>
          <w:rFonts w:ascii="Angsana New" w:hAnsi="Angsana New" w:hint="cs"/>
          <w:sz w:val="30"/>
          <w:szCs w:val="30"/>
          <w:cs/>
        </w:rPr>
        <w:t>ตุลาคม</w:t>
      </w:r>
      <w:r w:rsidR="00CB1CD1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2562</w:t>
      </w:r>
      <w:r w:rsidR="00CB1CD1">
        <w:rPr>
          <w:rFonts w:ascii="Angsana New" w:hAnsi="Angsana New"/>
          <w:sz w:val="30"/>
          <w:szCs w:val="30"/>
        </w:rPr>
        <w:t xml:space="preserve"> </w:t>
      </w:r>
      <w:r w:rsidRPr="00313015">
        <w:rPr>
          <w:rFonts w:ascii="Angsana New" w:hAnsi="Angsana New" w:hint="cs"/>
          <w:sz w:val="30"/>
          <w:szCs w:val="30"/>
          <w:cs/>
        </w:rPr>
        <w:t>บริษัทได้ทำสัญญาการใช้</w:t>
      </w:r>
      <w:r w:rsidR="0048443C" w:rsidRPr="00313015">
        <w:rPr>
          <w:rFonts w:ascii="Angsana New" w:hAnsi="Angsana New" w:hint="cs"/>
          <w:sz w:val="30"/>
          <w:szCs w:val="30"/>
          <w:cs/>
        </w:rPr>
        <w:t>โครงสร้างพื้นฐาน และสัญญาการใช้พื้นที่สำหรับระบบสายส่งระบบท่อ และโครงสร้างพื้นฐาน</w:t>
      </w:r>
      <w:r w:rsidRPr="00313015">
        <w:rPr>
          <w:rFonts w:ascii="Angsana New" w:hAnsi="Angsana New" w:hint="cs"/>
          <w:sz w:val="30"/>
          <w:szCs w:val="30"/>
          <w:cs/>
        </w:rPr>
        <w:t>กับบริษัทแห่งหนึ่ง</w:t>
      </w:r>
      <w:r w:rsidRPr="00313015">
        <w:rPr>
          <w:rFonts w:ascii="Angsana New" w:hAnsi="Angsana New"/>
          <w:sz w:val="30"/>
          <w:szCs w:val="30"/>
          <w:cs/>
        </w:rPr>
        <w:t xml:space="preserve"> </w:t>
      </w:r>
      <w:r w:rsidRPr="00D45EA8">
        <w:rPr>
          <w:rFonts w:ascii="Angsana New" w:hAnsi="Angsana New"/>
          <w:sz w:val="30"/>
          <w:szCs w:val="30"/>
          <w:cs/>
        </w:rPr>
        <w:t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 บริษัทได้รับค่าตอบแทน</w:t>
      </w:r>
      <w:r w:rsidRPr="00D45EA8">
        <w:rPr>
          <w:rFonts w:ascii="Angsana New" w:hAnsi="Angsana New" w:hint="cs"/>
          <w:sz w:val="30"/>
          <w:szCs w:val="30"/>
          <w:cs/>
        </w:rPr>
        <w:t>ล่วงหน้า</w:t>
      </w:r>
      <w:r w:rsidRPr="00D45EA8">
        <w:rPr>
          <w:rFonts w:ascii="Angsana New" w:hAnsi="Angsana New"/>
          <w:sz w:val="30"/>
          <w:szCs w:val="30"/>
          <w:cs/>
        </w:rPr>
        <w:t>จำนวน</w:t>
      </w:r>
      <w:r w:rsidR="006E450E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50</w:t>
      </w:r>
      <w:r w:rsidR="006E450E">
        <w:rPr>
          <w:rFonts w:ascii="Angsana New" w:hAnsi="Angsana New"/>
          <w:sz w:val="30"/>
          <w:szCs w:val="30"/>
        </w:rPr>
        <w:t xml:space="preserve"> </w:t>
      </w:r>
      <w:r w:rsidRPr="00D45EA8">
        <w:rPr>
          <w:rFonts w:ascii="Angsana New" w:hAnsi="Angsana New"/>
          <w:sz w:val="30"/>
          <w:szCs w:val="30"/>
          <w:cs/>
        </w:rPr>
        <w:t>ล้านบาท</w:t>
      </w:r>
      <w:r w:rsidRPr="00D45EA8">
        <w:rPr>
          <w:rFonts w:ascii="Angsana New" w:hAnsi="Angsana New" w:hint="cs"/>
          <w:sz w:val="30"/>
          <w:szCs w:val="30"/>
          <w:cs/>
        </w:rPr>
        <w:t xml:space="preserve"> </w:t>
      </w:r>
      <w:r w:rsidRPr="00D45EA8">
        <w:rPr>
          <w:rFonts w:ascii="Angsana New" w:hAnsi="Angsana New"/>
          <w:sz w:val="30"/>
          <w:szCs w:val="30"/>
          <w:cs/>
        </w:rPr>
        <w:t>ซึ่งบันทึกเป็นรายได้รอตัดบัญชีใน</w:t>
      </w:r>
      <w:r w:rsidR="007C2992">
        <w:rPr>
          <w:rFonts w:ascii="Angsana New" w:hAnsi="Angsana New"/>
          <w:sz w:val="30"/>
          <w:szCs w:val="30"/>
          <w:cs/>
        </w:rPr>
        <w:t>งบฐานะการเงิน</w:t>
      </w:r>
      <w:r w:rsidRPr="00D45EA8">
        <w:rPr>
          <w:rFonts w:ascii="Angsana New" w:hAnsi="Angsana New"/>
          <w:sz w:val="30"/>
          <w:szCs w:val="30"/>
          <w:cs/>
        </w:rPr>
        <w:t xml:space="preserve"> และรับรู้เป็นรายได้ตามวิธีเส้นตรงตลอดระยะเวลา</w:t>
      </w:r>
      <w:r w:rsidR="006E450E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19</w:t>
      </w:r>
      <w:r w:rsidR="006E450E">
        <w:rPr>
          <w:rFonts w:ascii="Angsana New" w:hAnsi="Angsana New"/>
          <w:sz w:val="30"/>
          <w:szCs w:val="30"/>
        </w:rPr>
        <w:t xml:space="preserve"> </w:t>
      </w:r>
      <w:r w:rsidRPr="00D45EA8">
        <w:rPr>
          <w:rFonts w:ascii="Angsana New" w:hAnsi="Angsana New"/>
          <w:sz w:val="30"/>
          <w:szCs w:val="30"/>
          <w:cs/>
        </w:rPr>
        <w:t>ปี</w:t>
      </w:r>
      <w:r w:rsidR="00A33084" w:rsidRPr="00D45EA8">
        <w:rPr>
          <w:rFonts w:ascii="Angsana New" w:hAnsi="Angsana New" w:hint="cs"/>
          <w:sz w:val="30"/>
          <w:szCs w:val="30"/>
          <w:cs/>
        </w:rPr>
        <w:t xml:space="preserve"> </w:t>
      </w:r>
      <w:r w:rsidRPr="00D45EA8">
        <w:rPr>
          <w:rFonts w:ascii="Angsana New" w:hAnsi="Angsana New"/>
          <w:sz w:val="30"/>
          <w:szCs w:val="30"/>
          <w:cs/>
        </w:rPr>
        <w:t>ตามอายุสัญญา</w:t>
      </w:r>
      <w:r w:rsidRPr="00D45EA8">
        <w:rPr>
          <w:rFonts w:ascii="Angsana New" w:hAnsi="Angsana New" w:hint="cs"/>
          <w:sz w:val="30"/>
          <w:szCs w:val="30"/>
          <w:cs/>
        </w:rPr>
        <w:t xml:space="preserve"> บริษัทมีรายได้รอตัดบัญชีจากสัญญาดังกล่าว ณ วันที่</w:t>
      </w:r>
      <w:r w:rsidR="006E450E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31</w:t>
      </w:r>
      <w:r w:rsidR="00406C47">
        <w:rPr>
          <w:rFonts w:ascii="Angsana New" w:hAnsi="Angsana New" w:hint="cs"/>
          <w:sz w:val="30"/>
          <w:szCs w:val="30"/>
          <w:cs/>
        </w:rPr>
        <w:t xml:space="preserve"> </w:t>
      </w:r>
      <w:r w:rsidRPr="00313015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5E68" w:rsidRPr="004B5E68">
        <w:rPr>
          <w:rFonts w:ascii="Angsana New" w:hAnsi="Angsana New"/>
          <w:sz w:val="30"/>
          <w:szCs w:val="30"/>
        </w:rPr>
        <w:t>256</w:t>
      </w:r>
      <w:r w:rsidR="00DC68F0">
        <w:rPr>
          <w:rFonts w:ascii="Angsana New" w:hAnsi="Angsana New"/>
          <w:sz w:val="30"/>
          <w:szCs w:val="30"/>
        </w:rPr>
        <w:t>8</w:t>
      </w:r>
      <w:r w:rsidR="00D45EA8" w:rsidRPr="00D45EA8">
        <w:rPr>
          <w:rFonts w:ascii="Angsana New" w:hAnsi="Angsana New"/>
          <w:sz w:val="28"/>
          <w:szCs w:val="28"/>
        </w:rPr>
        <w:t xml:space="preserve"> </w:t>
      </w:r>
      <w:r w:rsidRPr="00A044F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E669C">
        <w:rPr>
          <w:rFonts w:ascii="Angsana New" w:hAnsi="Angsana New"/>
          <w:sz w:val="30"/>
          <w:szCs w:val="30"/>
        </w:rPr>
        <w:br/>
      </w:r>
      <w:r w:rsidR="004B05AF">
        <w:rPr>
          <w:rFonts w:ascii="Angsana New" w:hAnsi="Angsana New"/>
          <w:sz w:val="30"/>
          <w:szCs w:val="30"/>
        </w:rPr>
        <w:t>33.7</w:t>
      </w:r>
      <w:r w:rsidR="00A044FB">
        <w:rPr>
          <w:rFonts w:ascii="Angsana New" w:hAnsi="Angsana New"/>
          <w:sz w:val="30"/>
          <w:szCs w:val="30"/>
          <w:cs/>
        </w:rPr>
        <w:t xml:space="preserve"> </w:t>
      </w:r>
      <w:r w:rsidRPr="00A452EA">
        <w:rPr>
          <w:rFonts w:ascii="Angsana New" w:hAnsi="Angsana New" w:hint="cs"/>
          <w:sz w:val="30"/>
          <w:szCs w:val="30"/>
          <w:cs/>
        </w:rPr>
        <w:t>ล้านบาท</w:t>
      </w:r>
      <w:r w:rsidRPr="00A452EA">
        <w:rPr>
          <w:rFonts w:ascii="Angsana New" w:hAnsi="Angsana New"/>
          <w:sz w:val="30"/>
          <w:szCs w:val="30"/>
          <w:cs/>
        </w:rPr>
        <w:t xml:space="preserve"> </w:t>
      </w:r>
      <w:r w:rsidRPr="0016175E">
        <w:rPr>
          <w:rFonts w:ascii="Angsana New" w:hAnsi="Angsana New"/>
          <w:i/>
          <w:iCs/>
          <w:sz w:val="30"/>
          <w:szCs w:val="30"/>
          <w:cs/>
        </w:rPr>
        <w:t>(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256</w:t>
      </w:r>
      <w:r w:rsidR="00DC68F0">
        <w:rPr>
          <w:rFonts w:ascii="Angsana New" w:hAnsi="Angsana New"/>
          <w:i/>
          <w:iCs/>
          <w:sz w:val="30"/>
          <w:szCs w:val="30"/>
        </w:rPr>
        <w:t>7</w:t>
      </w:r>
      <w:r w:rsidR="00FF5708" w:rsidRPr="0016175E">
        <w:rPr>
          <w:rFonts w:ascii="Angsana New" w:hAnsi="Angsana New"/>
          <w:i/>
          <w:iCs/>
          <w:sz w:val="30"/>
          <w:szCs w:val="30"/>
          <w:cs/>
        </w:rPr>
        <w:t>:</w:t>
      </w:r>
      <w:r w:rsidR="00934513" w:rsidRPr="0016175E">
        <w:rPr>
          <w:rFonts w:ascii="Angsana New" w:hAnsi="Angsana New"/>
          <w:i/>
          <w:iCs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3</w:t>
      </w:r>
      <w:r w:rsidR="00DC68F0">
        <w:rPr>
          <w:rFonts w:ascii="Angsana New" w:hAnsi="Angsana New"/>
          <w:i/>
          <w:iCs/>
          <w:sz w:val="30"/>
          <w:szCs w:val="30"/>
        </w:rPr>
        <w:t>6.3</w:t>
      </w:r>
      <w:r w:rsidR="00085E01" w:rsidRPr="0016175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72D7C" w:rsidRPr="0016175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16175E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707F697C" w14:textId="77777777" w:rsidR="007F1DC1" w:rsidRPr="00CE546B" w:rsidRDefault="007F1DC1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sectPr w:rsidR="007F1DC1" w:rsidRPr="00CE546B" w:rsidSect="00B37ACE">
      <w:headerReference w:type="default" r:id="rId28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04632" w14:textId="77777777" w:rsidR="00160184" w:rsidRDefault="00160184" w:rsidP="004956B4">
      <w:r>
        <w:separator/>
      </w:r>
    </w:p>
  </w:endnote>
  <w:endnote w:type="continuationSeparator" w:id="0">
    <w:p w14:paraId="4FAD16A9" w14:textId="77777777" w:rsidR="00160184" w:rsidRDefault="00160184" w:rsidP="004956B4">
      <w:r>
        <w:continuationSeparator/>
      </w:r>
    </w:p>
  </w:endnote>
  <w:endnote w:type="continuationNotice" w:id="1">
    <w:p w14:paraId="66F41561" w14:textId="77777777" w:rsidR="00160184" w:rsidRDefault="0016018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03D55" w14:textId="1A68E04A" w:rsidR="00CE6DF9" w:rsidRPr="003021FF" w:rsidRDefault="00CE6DF9" w:rsidP="00B06928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4B5E68" w:rsidRPr="004B5E68">
      <w:rPr>
        <w:rStyle w:val="PageNumber"/>
        <w:rFonts w:ascii="Angsana New" w:hAnsi="Angsana New"/>
        <w:noProof/>
        <w:sz w:val="30"/>
        <w:szCs w:val="30"/>
      </w:rPr>
      <w:t>2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16DAE09" w14:textId="77777777" w:rsidR="00CE6DF9" w:rsidRDefault="00CE6DF9" w:rsidP="00B06928">
    <w:pPr>
      <w:pStyle w:val="Footer"/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745A5" w14:textId="426012E4" w:rsidR="00CE6DF9" w:rsidRPr="00D83FF5" w:rsidRDefault="00CE6DF9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right" w:pos="14580"/>
      </w:tabs>
      <w:rPr>
        <w:rFonts w:ascii="Angsana New" w:hAnsi="Angsana New"/>
        <w:sz w:val="30"/>
        <w:szCs w:val="30"/>
      </w:rPr>
    </w:pPr>
    <w:r w:rsidRPr="007D3BAD">
      <w:rPr>
        <w:rFonts w:ascii="Angsana New" w:hAnsi="Angsana New"/>
        <w:sz w:val="30"/>
        <w:szCs w:val="30"/>
      </w:rPr>
      <w:fldChar w:fldCharType="begin"/>
    </w:r>
    <w:r w:rsidRPr="007D3BAD">
      <w:rPr>
        <w:rFonts w:ascii="Angsana New" w:hAnsi="Angsana New"/>
        <w:sz w:val="30"/>
        <w:szCs w:val="30"/>
      </w:rPr>
      <w:instrText xml:space="preserve"> FILENAME </w:instrText>
    </w:r>
    <w:r w:rsidRPr="007D3BAD">
      <w:rPr>
        <w:rFonts w:ascii="Angsana New" w:hAnsi="Angsana New"/>
        <w:sz w:val="30"/>
        <w:szCs w:val="30"/>
      </w:rPr>
      <w:fldChar w:fldCharType="separate"/>
    </w:r>
    <w:r w:rsidR="00737A6E">
      <w:rPr>
        <w:rFonts w:ascii="Angsana New" w:hAnsi="Angsana New"/>
        <w:noProof/>
        <w:sz w:val="30"/>
        <w:szCs w:val="30"/>
      </w:rPr>
      <w:t>NNCLt3-YE'25-set</w:t>
    </w:r>
    <w:r w:rsidRPr="007D3BAD">
      <w:rPr>
        <w:rFonts w:ascii="Angsana New" w:hAnsi="Angsana New"/>
        <w:sz w:val="30"/>
        <w:szCs w:val="30"/>
      </w:rPr>
      <w:fldChar w:fldCharType="end"/>
    </w:r>
    <w:r w:rsidRPr="007D3BAD">
      <w:rPr>
        <w:rFonts w:ascii="Angsana New" w:hAnsi="Angsana New"/>
        <w:sz w:val="30"/>
        <w:szCs w:val="30"/>
        <w:cs/>
      </w:rPr>
      <w:t xml:space="preserve">     </w:t>
    </w:r>
    <w:r>
      <w:rPr>
        <w:rFonts w:ascii="Angsana New" w:hAnsi="Angsana New" w:hint="cs"/>
        <w:sz w:val="30"/>
        <w:szCs w:val="30"/>
        <w:cs/>
      </w:rPr>
      <w:tab/>
    </w:r>
    <w:r w:rsidRPr="007D3BAD">
      <w:rPr>
        <w:rFonts w:ascii="Angsana New" w:hAnsi="Angsana New"/>
        <w:sz w:val="30"/>
        <w:szCs w:val="30"/>
      </w:rPr>
      <w:t xml:space="preserve"> </w:t>
    </w:r>
    <w:r w:rsidRPr="007D3BAD">
      <w:rPr>
        <w:rStyle w:val="PageNumber"/>
        <w:rFonts w:ascii="Angsana New" w:hAnsi="Angsana New"/>
        <w:sz w:val="30"/>
        <w:szCs w:val="30"/>
      </w:rPr>
      <w:fldChar w:fldCharType="begin"/>
    </w:r>
    <w:r w:rsidRPr="007D3BAD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D3BA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4B5E68" w:rsidRPr="004B5E68">
      <w:rPr>
        <w:rStyle w:val="PageNumber"/>
        <w:rFonts w:ascii="Angsana New" w:hAnsi="Angsana New"/>
        <w:noProof/>
        <w:sz w:val="30"/>
        <w:szCs w:val="30"/>
      </w:rPr>
      <w:t>3</w:t>
    </w:r>
    <w:r w:rsidRPr="007D3BAD">
      <w:rPr>
        <w:rStyle w:val="PageNumber"/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 xml:space="preserve">     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4B5E68" w:rsidRPr="004B5E68">
      <w:rPr>
        <w:rStyle w:val="PageNumber"/>
        <w:rFonts w:ascii="Angsana New" w:hAnsi="Angsana New"/>
        <w:noProof/>
        <w:sz w:val="30"/>
        <w:szCs w:val="30"/>
      </w:rPr>
      <w:t>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7D00E" w14:textId="4881826D" w:rsidR="00764E16" w:rsidRPr="003021FF" w:rsidRDefault="00764E16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4B5E68" w:rsidRPr="004B5E68">
      <w:rPr>
        <w:rStyle w:val="PageNumber"/>
        <w:rFonts w:ascii="Angsana New" w:hAnsi="Angsana New"/>
        <w:noProof/>
        <w:sz w:val="30"/>
        <w:szCs w:val="30"/>
      </w:rPr>
      <w:t>8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7E258C4A" w14:textId="77777777" w:rsidR="00764E16" w:rsidRPr="00080062" w:rsidRDefault="00764E16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78F0A" w14:textId="6D3AB6EC" w:rsidR="00764E16" w:rsidRPr="00D83FF5" w:rsidRDefault="00764E16" w:rsidP="006D0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44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737A6E">
      <w:rPr>
        <w:rFonts w:ascii="Angsana New" w:hAnsi="Angsana New"/>
        <w:noProof/>
        <w:sz w:val="30"/>
        <w:szCs w:val="30"/>
      </w:rPr>
      <w:t>NNCLt3-YE'25-set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="004B5E68" w:rsidRPr="004B5E68">
      <w:rPr>
        <w:rStyle w:val="PageNumber"/>
        <w:rFonts w:ascii="Angsana New" w:hAnsi="Angsana New"/>
        <w:noProof/>
        <w:sz w:val="30"/>
        <w:szCs w:val="30"/>
      </w:rPr>
      <w:t>9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8BEA4" w14:textId="3DF238E2" w:rsidR="00CE6DF9" w:rsidRPr="003021FF" w:rsidRDefault="00CE6DF9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="004B5E68" w:rsidRPr="004B5E68">
      <w:rPr>
        <w:rStyle w:val="PageNumber"/>
        <w:rFonts w:ascii="Angsana New" w:hAnsi="Angsana New"/>
        <w:noProof/>
        <w:sz w:val="30"/>
        <w:szCs w:val="30"/>
      </w:rPr>
      <w:t>1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23C64F27" w14:textId="77777777" w:rsidR="00CE6DF9" w:rsidRPr="00080062" w:rsidRDefault="00CE6DF9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92571" w14:textId="74158322" w:rsidR="00CE6DF9" w:rsidRPr="003021FF" w:rsidRDefault="00CE6DF9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="004B5E68" w:rsidRPr="004B5E68">
      <w:rPr>
        <w:rStyle w:val="PageNumber"/>
        <w:rFonts w:ascii="Angsana New" w:hAnsi="Angsana New"/>
        <w:noProof/>
        <w:sz w:val="30"/>
        <w:szCs w:val="30"/>
      </w:rPr>
      <w:t>5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681E3C96" w14:textId="77777777" w:rsidR="00CE6DF9" w:rsidRPr="00080062" w:rsidRDefault="00CE6DF9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D71B6" w14:textId="5561ED68" w:rsidR="00CE6DF9" w:rsidRPr="003021FF" w:rsidRDefault="00CE6DF9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="004B5E68" w:rsidRPr="004B5E68">
      <w:rPr>
        <w:rStyle w:val="PageNumber"/>
        <w:rFonts w:ascii="Angsana New" w:hAnsi="Angsana New"/>
        <w:noProof/>
        <w:sz w:val="30"/>
        <w:szCs w:val="30"/>
      </w:rPr>
      <w:t>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5BA02084" w14:textId="77777777" w:rsidR="00CE6DF9" w:rsidRPr="00080062" w:rsidRDefault="00CE6DF9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1466D" w14:textId="77777777" w:rsidR="00160184" w:rsidRDefault="00160184" w:rsidP="004956B4">
      <w:r>
        <w:separator/>
      </w:r>
    </w:p>
  </w:footnote>
  <w:footnote w:type="continuationSeparator" w:id="0">
    <w:p w14:paraId="0655D186" w14:textId="77777777" w:rsidR="00160184" w:rsidRDefault="00160184" w:rsidP="004956B4">
      <w:r>
        <w:continuationSeparator/>
      </w:r>
    </w:p>
  </w:footnote>
  <w:footnote w:type="continuationNotice" w:id="1">
    <w:p w14:paraId="176510B0" w14:textId="77777777" w:rsidR="00160184" w:rsidRDefault="0016018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3BF10" w14:textId="587947F4" w:rsidR="00CE6DF9" w:rsidRPr="001E2301" w:rsidRDefault="00CE6DF9" w:rsidP="00CF30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62598C2" w14:textId="77777777" w:rsidR="00CE6DF9" w:rsidRDefault="00CE6DF9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E8D4433" w14:textId="46F7A280" w:rsidR="00FF3544" w:rsidRPr="00FF3544" w:rsidRDefault="00CE6DF9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</w:rPr>
    </w:pPr>
    <w:r w:rsidRPr="00D85706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4B5E68" w:rsidRPr="004B5E68">
      <w:rPr>
        <w:rFonts w:ascii="Angsana New" w:hAnsi="Angsana New"/>
        <w:b/>
        <w:bCs/>
        <w:sz w:val="32"/>
        <w:szCs w:val="32"/>
      </w:rPr>
      <w:t>31</w:t>
    </w:r>
    <w:r w:rsidRPr="00D85706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4B5E68" w:rsidRPr="004B5E68">
      <w:rPr>
        <w:rFonts w:ascii="Angsana New" w:hAnsi="Angsana New"/>
        <w:b/>
        <w:bCs/>
        <w:sz w:val="32"/>
        <w:szCs w:val="32"/>
      </w:rPr>
      <w:t>256</w:t>
    </w:r>
    <w:r w:rsidR="00C810BE" w:rsidRPr="00C810BE">
      <w:rPr>
        <w:rFonts w:ascii="Angsana New" w:hAnsi="Angsana New"/>
        <w:b/>
        <w:bCs/>
        <w:sz w:val="32"/>
        <w:szCs w:val="32"/>
      </w:rPr>
      <w:t>8</w:t>
    </w:r>
  </w:p>
  <w:p w14:paraId="13C0F36E" w14:textId="68B1F1CF" w:rsidR="00CE6DF9" w:rsidRPr="007A57EE" w:rsidRDefault="00CE6DF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B1063" w14:textId="61A1BE3A" w:rsidR="00CE6DF9" w:rsidRPr="001E2301" w:rsidRDefault="00CE6DF9" w:rsidP="00BD44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630"/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9E082BA" w14:textId="77777777" w:rsidR="00CE6DF9" w:rsidRPr="001E2301" w:rsidRDefault="00CE6DF9" w:rsidP="00BD44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630"/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503EE77" w14:textId="049467B0" w:rsidR="00CE6DF9" w:rsidRPr="00850A09" w:rsidRDefault="00CE6DF9" w:rsidP="00BD4462">
    <w:pPr>
      <w:pStyle w:val="acctmainheading"/>
      <w:spacing w:after="0" w:line="240" w:lineRule="atLeast"/>
      <w:ind w:left="630" w:hanging="630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="004B5E68" w:rsidRPr="004B5E68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 w:rsidR="004B5E68" w:rsidRPr="004B5E68">
      <w:rPr>
        <w:rFonts w:ascii="Angsana New" w:hAnsi="Angsana New"/>
        <w:bCs/>
        <w:iCs/>
        <w:sz w:val="32"/>
        <w:szCs w:val="32"/>
        <w:lang w:val="en-US" w:bidi="th-TH"/>
      </w:rPr>
      <w:t>256</w:t>
    </w:r>
    <w:r w:rsidR="0094682E">
      <w:rPr>
        <w:rFonts w:ascii="Angsana New" w:hAnsi="Angsana New"/>
        <w:bCs/>
        <w:iCs/>
        <w:sz w:val="32"/>
        <w:szCs w:val="32"/>
        <w:lang w:val="en-US" w:bidi="th-TH"/>
      </w:rPr>
      <w:t>8</w:t>
    </w:r>
  </w:p>
  <w:p w14:paraId="22E01D5B" w14:textId="77777777" w:rsidR="00CE6DF9" w:rsidRPr="00850A09" w:rsidRDefault="00CE6DF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95744" w14:textId="5463B955" w:rsidR="00CE6DF9" w:rsidRPr="001E2301" w:rsidRDefault="00CE6DF9" w:rsidP="008251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3A5C011" w14:textId="77777777" w:rsidR="00CE6DF9" w:rsidRPr="001E2301" w:rsidRDefault="00CE6DF9" w:rsidP="008251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8C62962" w14:textId="04DA62BF" w:rsidR="00CE6DF9" w:rsidRPr="00850A09" w:rsidRDefault="00CE6DF9" w:rsidP="00825139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="004B5E68" w:rsidRPr="004B5E68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 w:rsidR="004B5E68" w:rsidRPr="004B5E68">
      <w:rPr>
        <w:rFonts w:ascii="Angsana New" w:hAnsi="Angsana New"/>
        <w:bCs/>
        <w:iCs/>
        <w:sz w:val="32"/>
        <w:szCs w:val="32"/>
        <w:lang w:val="en-US" w:bidi="th-TH"/>
      </w:rPr>
      <w:t>256</w:t>
    </w:r>
    <w:r w:rsidR="008C2D1D">
      <w:rPr>
        <w:rFonts w:ascii="Angsana New" w:hAnsi="Angsana New"/>
        <w:bCs/>
        <w:iCs/>
        <w:sz w:val="32"/>
        <w:szCs w:val="32"/>
        <w:lang w:val="en-US" w:bidi="th-TH"/>
      </w:rPr>
      <w:t>8</w:t>
    </w:r>
  </w:p>
  <w:p w14:paraId="652E934E" w14:textId="77777777" w:rsidR="00CE6DF9" w:rsidRPr="00850A09" w:rsidRDefault="00CE6DF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94E26" w14:textId="77777777" w:rsidR="00CE6DF9" w:rsidRPr="00FA7747" w:rsidRDefault="00737A6E" w:rsidP="004E3499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noProof/>
        <w:sz w:val="32"/>
        <w:szCs w:val="32"/>
      </w:rPr>
      <w:pict w14:anchorId="2E71397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5" type="#_x0000_t136" style="position:absolute;margin-left:78pt;margin-top:203.75pt;width:276pt;height:108pt;rotation:-2098978fd;z-index:251658240" filled="f" strokecolor="silver">
          <v:shadow color="#868686"/>
          <v:textpath style="font-family:&quot;Times New Roman&quot;;v-text-kern:t" trim="t" fitpath="t" string="Draft"/>
        </v:shape>
      </w:pict>
    </w:r>
    <w:r w:rsidR="00CE6DF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CE6DF9">
      <w:rPr>
        <w:rFonts w:ascii="Angsana New" w:hAnsi="Angsana New" w:hint="cs"/>
        <w:b/>
        <w:bCs/>
        <w:sz w:val="32"/>
        <w:szCs w:val="32"/>
        <w:cs/>
      </w:rPr>
      <w:t>นวนคร</w:t>
    </w:r>
    <w:r w:rsidR="00CE6DF9"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</w:p>
  <w:p w14:paraId="2567CA58" w14:textId="77777777" w:rsidR="00CE6DF9" w:rsidRPr="00FA7747" w:rsidRDefault="00CE6DF9" w:rsidP="004E3499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9CA50D6" w14:textId="509FF565" w:rsidR="00CE6DF9" w:rsidRDefault="00CE6DF9" w:rsidP="004E3499">
    <w:pPr>
      <w:pStyle w:val="acctmainheading"/>
      <w:spacing w:after="60"/>
      <w:rPr>
        <w:rFonts w:ascii="Angsana New" w:hAnsi="Angsana New"/>
        <w:b w:val="0"/>
        <w:bCs/>
        <w:sz w:val="32"/>
        <w:szCs w:val="32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สำหรับแต่ละปีสิ้นสุดวันที่ </w:t>
    </w:r>
    <w:r w:rsidR="004B5E68" w:rsidRPr="004B5E68">
      <w:rPr>
        <w:rFonts w:ascii="Angsana New" w:hAnsi="Angsana New"/>
        <w:sz w:val="32"/>
        <w:szCs w:val="32"/>
        <w:lang w:val="en-US"/>
      </w:rPr>
      <w:t>31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ธันวาคม </w:t>
    </w:r>
    <w:r w:rsidR="004B5E68" w:rsidRPr="004B5E68">
      <w:rPr>
        <w:rFonts w:ascii="Angsana New" w:hAnsi="Angsana New"/>
        <w:sz w:val="32"/>
        <w:szCs w:val="32"/>
        <w:lang w:val="en-US"/>
      </w:rPr>
      <w:t>2549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และ </w:t>
    </w:r>
    <w:r w:rsidR="004B5E68" w:rsidRPr="004B5E68">
      <w:rPr>
        <w:rFonts w:ascii="Angsana New" w:hAnsi="Angsana New"/>
        <w:sz w:val="32"/>
        <w:szCs w:val="32"/>
        <w:lang w:val="en-US"/>
      </w:rPr>
      <w:t>2548</w:t>
    </w:r>
  </w:p>
  <w:p w14:paraId="018BE46F" w14:textId="77777777" w:rsidR="00CE6DF9" w:rsidRPr="00D8216C" w:rsidRDefault="00CE6DF9" w:rsidP="004E3499">
    <w:pPr>
      <w:pStyle w:val="acctmainheading"/>
      <w:spacing w:after="60"/>
      <w:rPr>
        <w:rFonts w:ascii="Angsana New" w:hAnsi="Angsana New"/>
        <w:b w:val="0"/>
        <w:i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6065D" w14:textId="77777777" w:rsidR="00764E16" w:rsidRPr="00206630" w:rsidRDefault="00764E16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บริษัท นวนคร จำกัด (มหาชน)</w:t>
    </w:r>
  </w:p>
  <w:p w14:paraId="3CCEFB72" w14:textId="77777777" w:rsidR="00764E16" w:rsidRPr="00206630" w:rsidRDefault="00764E16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B912BAA" w14:textId="7DC45EEE" w:rsidR="00764E16" w:rsidRDefault="00764E16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="004B5E68" w:rsidRPr="004B5E68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4B5E68" w:rsidRPr="004B5E68">
      <w:rPr>
        <w:rFonts w:ascii="Angsana New" w:hAnsi="Angsana New" w:hint="cs"/>
        <w:b/>
        <w:bCs/>
        <w:sz w:val="32"/>
        <w:szCs w:val="32"/>
      </w:rPr>
      <w:t>2550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="004B5E68" w:rsidRPr="004B5E68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B44FE23" w14:textId="77777777" w:rsidR="00764E16" w:rsidRPr="00206630" w:rsidRDefault="00764E16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0AEAE" w14:textId="77777777" w:rsidR="00CE6DF9" w:rsidRPr="001E2301" w:rsidRDefault="00CE6DF9" w:rsidP="00F24D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630"/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05A00F5" w14:textId="080E6AB4" w:rsidR="00CE6DF9" w:rsidRDefault="00CE6DF9" w:rsidP="00F24D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630"/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F5B733B" w14:textId="54F78E8F" w:rsidR="00CE6DF9" w:rsidRDefault="00CE6DF9" w:rsidP="00F24D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6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4B5E68" w:rsidRPr="004B5E6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4B5E68" w:rsidRPr="004B5E68">
      <w:rPr>
        <w:rFonts w:ascii="Angsana New" w:hAnsi="Angsana New"/>
        <w:b/>
        <w:bCs/>
        <w:sz w:val="32"/>
        <w:szCs w:val="32"/>
      </w:rPr>
      <w:t>256</w:t>
    </w:r>
    <w:r w:rsidR="00066948">
      <w:rPr>
        <w:rFonts w:ascii="Angsana New" w:hAnsi="Angsana New"/>
        <w:b/>
        <w:bCs/>
        <w:sz w:val="32"/>
        <w:szCs w:val="32"/>
      </w:rPr>
      <w:t>8</w:t>
    </w:r>
  </w:p>
  <w:p w14:paraId="610776D4" w14:textId="72C79FFD" w:rsidR="00CE6DF9" w:rsidRPr="001E2301" w:rsidRDefault="00CE6DF9" w:rsidP="00DC7D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A6251" w14:textId="77777777" w:rsidR="00F3644F" w:rsidRPr="001E2301" w:rsidRDefault="00F3644F" w:rsidP="002218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D8AAD4B" w14:textId="77777777" w:rsidR="00F3644F" w:rsidRDefault="00F3644F" w:rsidP="002218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C26F75A" w14:textId="1739A4C8" w:rsidR="00F3644F" w:rsidRPr="00285A52" w:rsidRDefault="00F3644F" w:rsidP="002218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4B5E68" w:rsidRPr="004B5E6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4B5E68" w:rsidRPr="004B5E68">
      <w:rPr>
        <w:rFonts w:ascii="Angsana New" w:hAnsi="Angsana New"/>
        <w:b/>
        <w:bCs/>
        <w:sz w:val="32"/>
        <w:szCs w:val="32"/>
      </w:rPr>
      <w:t>256</w:t>
    </w:r>
    <w:r w:rsidR="00773E64" w:rsidRPr="009D441B">
      <w:rPr>
        <w:rFonts w:ascii="Angsana New" w:hAnsi="Angsana New"/>
        <w:b/>
        <w:bCs/>
        <w:sz w:val="32"/>
        <w:szCs w:val="32"/>
      </w:rPr>
      <w:t>8</w:t>
    </w:r>
  </w:p>
  <w:p w14:paraId="7DEC211E" w14:textId="77777777" w:rsidR="008358C6" w:rsidRDefault="008358C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F7D41" w14:textId="52AE48C4" w:rsidR="00CE6DF9" w:rsidRPr="001E2301" w:rsidRDefault="00CE6DF9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BF52C5B" w14:textId="77777777" w:rsidR="00CE6DF9" w:rsidRDefault="00CE6DF9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7B3A81B" w14:textId="52F7DA30" w:rsidR="00CE6DF9" w:rsidRPr="00D85706" w:rsidRDefault="00CE6DF9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85706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4B5E68" w:rsidRPr="004B5E68">
      <w:rPr>
        <w:rFonts w:ascii="Angsana New" w:hAnsi="Angsana New"/>
        <w:b/>
        <w:bCs/>
        <w:sz w:val="32"/>
        <w:szCs w:val="32"/>
      </w:rPr>
      <w:t>31</w:t>
    </w:r>
    <w:r w:rsidRPr="00D85706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4B5E68" w:rsidRPr="004B5E68">
      <w:rPr>
        <w:rFonts w:ascii="Angsana New" w:hAnsi="Angsana New"/>
        <w:b/>
        <w:bCs/>
        <w:sz w:val="32"/>
        <w:szCs w:val="32"/>
      </w:rPr>
      <w:t>256</w:t>
    </w:r>
    <w:r w:rsidR="002C6E8D">
      <w:rPr>
        <w:rFonts w:ascii="Angsana New" w:hAnsi="Angsana New"/>
        <w:b/>
        <w:bCs/>
        <w:sz w:val="32"/>
        <w:szCs w:val="32"/>
      </w:rPr>
      <w:t>8</w:t>
    </w:r>
  </w:p>
  <w:p w14:paraId="1244CFD4" w14:textId="77777777" w:rsidR="00CE6DF9" w:rsidRPr="007A57EE" w:rsidRDefault="00CE6DF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713CB" w14:textId="0B0363C7" w:rsidR="00CE6DF9" w:rsidRPr="001E2301" w:rsidRDefault="00CE6DF9" w:rsidP="009D52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CEF3AE5" w14:textId="77777777" w:rsidR="00CE6DF9" w:rsidRDefault="00CE6DF9" w:rsidP="009D52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0B34F77" w14:textId="21186C56" w:rsidR="00CE6DF9" w:rsidRPr="00850A09" w:rsidRDefault="00CE6DF9" w:rsidP="009D5230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="004B5E68" w:rsidRPr="004B5E68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 w:rsidR="004B5E68" w:rsidRPr="004B5E68">
      <w:rPr>
        <w:rFonts w:ascii="Angsana New" w:hAnsi="Angsana New"/>
        <w:bCs/>
        <w:iCs/>
        <w:sz w:val="32"/>
        <w:szCs w:val="32"/>
        <w:lang w:val="en-US" w:bidi="th-TH"/>
      </w:rPr>
      <w:t>256</w:t>
    </w:r>
    <w:r w:rsidR="00234852">
      <w:rPr>
        <w:rFonts w:ascii="Angsana New" w:hAnsi="Angsana New"/>
        <w:bCs/>
        <w:iCs/>
        <w:sz w:val="32"/>
        <w:szCs w:val="32"/>
        <w:lang w:val="en-US" w:bidi="th-TH"/>
      </w:rPr>
      <w:t>8</w:t>
    </w:r>
  </w:p>
  <w:p w14:paraId="49FC4DC3" w14:textId="77777777" w:rsidR="00CE6DF9" w:rsidRPr="00133A03" w:rsidRDefault="00CE6DF9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FF7CE" w14:textId="38C84B1C" w:rsidR="00CE6DF9" w:rsidRPr="001E2301" w:rsidRDefault="00CE6DF9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C22728C" w14:textId="77777777" w:rsidR="00CE6DF9" w:rsidRPr="001E2301" w:rsidRDefault="00CE6DF9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0916775" w14:textId="04EBCA11" w:rsidR="00CE6DF9" w:rsidRPr="00850A09" w:rsidRDefault="00CE6DF9" w:rsidP="00850A09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="004B5E68" w:rsidRPr="004B5E68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 w:rsidR="004B5E68" w:rsidRPr="004B5E68">
      <w:rPr>
        <w:rFonts w:ascii="Angsana New" w:hAnsi="Angsana New"/>
        <w:bCs/>
        <w:iCs/>
        <w:sz w:val="32"/>
        <w:szCs w:val="32"/>
        <w:lang w:val="en-US" w:bidi="th-TH"/>
      </w:rPr>
      <w:t>256</w:t>
    </w:r>
    <w:r w:rsidR="004B4FD8">
      <w:rPr>
        <w:rFonts w:ascii="Angsana New" w:hAnsi="Angsana New"/>
        <w:bCs/>
        <w:iCs/>
        <w:sz w:val="32"/>
        <w:szCs w:val="32"/>
        <w:lang w:val="en-US" w:bidi="th-TH"/>
      </w:rPr>
      <w:t>8</w:t>
    </w:r>
  </w:p>
  <w:p w14:paraId="753AE46B" w14:textId="77777777" w:rsidR="00CE6DF9" w:rsidRPr="00850A09" w:rsidRDefault="00CE6DF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038F5" w14:textId="7C1D6C2A" w:rsidR="00CE6DF9" w:rsidRPr="001E2301" w:rsidRDefault="00CE6DF9" w:rsidP="008251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9A5C46D" w14:textId="77777777" w:rsidR="00CE6DF9" w:rsidRPr="001E2301" w:rsidRDefault="00CE6DF9" w:rsidP="008251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9273882" w14:textId="668D57C4" w:rsidR="00AB621F" w:rsidRPr="00AB621F" w:rsidRDefault="00CE6DF9" w:rsidP="00825139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="004B5E68" w:rsidRPr="004B5E68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 w:rsidR="004B5E68" w:rsidRPr="004B5E68">
      <w:rPr>
        <w:rFonts w:ascii="Angsana New" w:hAnsi="Angsana New"/>
        <w:bCs/>
        <w:iCs/>
        <w:sz w:val="32"/>
        <w:szCs w:val="32"/>
        <w:lang w:val="en-US" w:bidi="th-TH"/>
      </w:rPr>
      <w:t>256</w:t>
    </w:r>
    <w:r w:rsidR="000F1317">
      <w:rPr>
        <w:rFonts w:ascii="Angsana New" w:hAnsi="Angsana New"/>
        <w:bCs/>
        <w:iCs/>
        <w:sz w:val="32"/>
        <w:szCs w:val="32"/>
        <w:lang w:val="en-US" w:bidi="th-TH"/>
      </w:rPr>
      <w:t>8</w:t>
    </w:r>
  </w:p>
  <w:p w14:paraId="4D7ACF9B" w14:textId="77777777" w:rsidR="00CE6DF9" w:rsidRPr="00850A09" w:rsidRDefault="00CE6DF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7AC0A77"/>
    <w:multiLevelType w:val="hybridMultilevel"/>
    <w:tmpl w:val="05C6FC48"/>
    <w:lvl w:ilvl="0" w:tplc="7DF247C6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EAB759F"/>
    <w:multiLevelType w:val="hybridMultilevel"/>
    <w:tmpl w:val="9A401CB6"/>
    <w:lvl w:ilvl="0" w:tplc="FFFFFFFF">
      <w:start w:val="1"/>
      <w:numFmt w:val="decimal"/>
      <w:lvlText w:val="%1"/>
      <w:lvlJc w:val="left"/>
      <w:pPr>
        <w:ind w:left="55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D72A42"/>
    <w:multiLevelType w:val="hybridMultilevel"/>
    <w:tmpl w:val="81309F34"/>
    <w:lvl w:ilvl="0" w:tplc="48067A0C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E66802"/>
    <w:multiLevelType w:val="hybridMultilevel"/>
    <w:tmpl w:val="19287582"/>
    <w:lvl w:ilvl="0" w:tplc="82CEC11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DEC269F"/>
    <w:multiLevelType w:val="hybridMultilevel"/>
    <w:tmpl w:val="D1507882"/>
    <w:lvl w:ilvl="0" w:tplc="FFFFFFFF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AEF4B7A"/>
    <w:multiLevelType w:val="hybridMultilevel"/>
    <w:tmpl w:val="4DC4D260"/>
    <w:lvl w:ilvl="0" w:tplc="FFFFFFFF">
      <w:start w:val="1"/>
      <w:numFmt w:val="decimal"/>
      <w:lvlText w:val="%1"/>
      <w:lvlJc w:val="left"/>
      <w:pPr>
        <w:ind w:left="118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D22261"/>
    <w:multiLevelType w:val="hybridMultilevel"/>
    <w:tmpl w:val="7A242830"/>
    <w:lvl w:ilvl="0" w:tplc="7046975E">
      <w:start w:val="1"/>
      <w:numFmt w:val="thaiLetters"/>
      <w:lvlText w:val="(%1)"/>
      <w:lvlJc w:val="left"/>
      <w:pPr>
        <w:ind w:left="10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6" w:hanging="360"/>
      </w:pPr>
    </w:lvl>
    <w:lvl w:ilvl="2" w:tplc="0409001B" w:tentative="1">
      <w:start w:val="1"/>
      <w:numFmt w:val="lowerRoman"/>
      <w:lvlText w:val="%3."/>
      <w:lvlJc w:val="right"/>
      <w:pPr>
        <w:ind w:left="2486" w:hanging="180"/>
      </w:pPr>
    </w:lvl>
    <w:lvl w:ilvl="3" w:tplc="0409000F" w:tentative="1">
      <w:start w:val="1"/>
      <w:numFmt w:val="decimal"/>
      <w:lvlText w:val="%4."/>
      <w:lvlJc w:val="left"/>
      <w:pPr>
        <w:ind w:left="3206" w:hanging="360"/>
      </w:pPr>
    </w:lvl>
    <w:lvl w:ilvl="4" w:tplc="04090019" w:tentative="1">
      <w:start w:val="1"/>
      <w:numFmt w:val="lowerLetter"/>
      <w:lvlText w:val="%5."/>
      <w:lvlJc w:val="left"/>
      <w:pPr>
        <w:ind w:left="3926" w:hanging="360"/>
      </w:pPr>
    </w:lvl>
    <w:lvl w:ilvl="5" w:tplc="0409001B" w:tentative="1">
      <w:start w:val="1"/>
      <w:numFmt w:val="lowerRoman"/>
      <w:lvlText w:val="%6."/>
      <w:lvlJc w:val="right"/>
      <w:pPr>
        <w:ind w:left="4646" w:hanging="180"/>
      </w:pPr>
    </w:lvl>
    <w:lvl w:ilvl="6" w:tplc="0409000F" w:tentative="1">
      <w:start w:val="1"/>
      <w:numFmt w:val="decimal"/>
      <w:lvlText w:val="%7."/>
      <w:lvlJc w:val="left"/>
      <w:pPr>
        <w:ind w:left="5366" w:hanging="360"/>
      </w:pPr>
    </w:lvl>
    <w:lvl w:ilvl="7" w:tplc="04090019" w:tentative="1">
      <w:start w:val="1"/>
      <w:numFmt w:val="lowerLetter"/>
      <w:lvlText w:val="%8."/>
      <w:lvlJc w:val="left"/>
      <w:pPr>
        <w:ind w:left="6086" w:hanging="360"/>
      </w:pPr>
    </w:lvl>
    <w:lvl w:ilvl="8" w:tplc="040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1" w15:restartNumberingAfterBreak="0">
    <w:nsid w:val="301137AB"/>
    <w:multiLevelType w:val="hybridMultilevel"/>
    <w:tmpl w:val="E530E39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5B4C34"/>
    <w:multiLevelType w:val="hybridMultilevel"/>
    <w:tmpl w:val="36969FB0"/>
    <w:lvl w:ilvl="0" w:tplc="6BE6F6A0">
      <w:start w:val="3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784489"/>
    <w:multiLevelType w:val="hybridMultilevel"/>
    <w:tmpl w:val="E7182FD6"/>
    <w:lvl w:ilvl="0" w:tplc="A090269E">
      <w:start w:val="1"/>
      <w:numFmt w:val="upperLetter"/>
      <w:lvlText w:val="%1."/>
      <w:lvlJc w:val="left"/>
      <w:pPr>
        <w:ind w:left="1980" w:hanging="360"/>
      </w:pPr>
      <w:rPr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E47B7"/>
    <w:multiLevelType w:val="multilevel"/>
    <w:tmpl w:val="A36CEC4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3FC94AA7"/>
    <w:multiLevelType w:val="hybridMultilevel"/>
    <w:tmpl w:val="F872F8CE"/>
    <w:lvl w:ilvl="0" w:tplc="7D1E58A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28E75C6"/>
    <w:multiLevelType w:val="hybridMultilevel"/>
    <w:tmpl w:val="53B495C6"/>
    <w:lvl w:ilvl="0" w:tplc="AF947360">
      <w:start w:val="1"/>
      <w:numFmt w:val="decimal"/>
      <w:lvlText w:val="%1"/>
      <w:lvlJc w:val="left"/>
      <w:pPr>
        <w:ind w:left="55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752BAC"/>
    <w:multiLevelType w:val="hybridMultilevel"/>
    <w:tmpl w:val="20640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24395A"/>
    <w:multiLevelType w:val="hybridMultilevel"/>
    <w:tmpl w:val="135AE152"/>
    <w:lvl w:ilvl="0" w:tplc="9B30205C">
      <w:start w:val="1"/>
      <w:numFmt w:val="upperLetter"/>
      <w:lvlText w:val="%1)"/>
      <w:lvlJc w:val="left"/>
      <w:pPr>
        <w:ind w:left="12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3803CD"/>
    <w:multiLevelType w:val="hybridMultilevel"/>
    <w:tmpl w:val="D1507882"/>
    <w:lvl w:ilvl="0" w:tplc="FFFFFFFF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1672EFA"/>
    <w:multiLevelType w:val="hybridMultilevel"/>
    <w:tmpl w:val="81DA1616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C35110"/>
    <w:multiLevelType w:val="multilevel"/>
    <w:tmpl w:val="99D282FA"/>
    <w:lvl w:ilvl="0">
      <w:start w:val="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36D6198"/>
    <w:multiLevelType w:val="hybridMultilevel"/>
    <w:tmpl w:val="D1507882"/>
    <w:lvl w:ilvl="0" w:tplc="FFFFFFFF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AA1CB3"/>
    <w:multiLevelType w:val="hybridMultilevel"/>
    <w:tmpl w:val="55E24922"/>
    <w:lvl w:ilvl="0" w:tplc="3452923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F082A93"/>
    <w:multiLevelType w:val="hybridMultilevel"/>
    <w:tmpl w:val="115683EE"/>
    <w:lvl w:ilvl="0" w:tplc="A4C6CBA0">
      <w:start w:val="1"/>
      <w:numFmt w:val="bullet"/>
      <w:lvlText w:val="-"/>
      <w:lvlJc w:val="left"/>
      <w:pPr>
        <w:ind w:left="17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176186461">
    <w:abstractNumId w:val="6"/>
  </w:num>
  <w:num w:numId="2" w16cid:durableId="515537896">
    <w:abstractNumId w:val="5"/>
  </w:num>
  <w:num w:numId="3" w16cid:durableId="1994216745">
    <w:abstractNumId w:val="7"/>
  </w:num>
  <w:num w:numId="4" w16cid:durableId="596712482">
    <w:abstractNumId w:val="3"/>
  </w:num>
  <w:num w:numId="5" w16cid:durableId="1625116877">
    <w:abstractNumId w:val="2"/>
  </w:num>
  <w:num w:numId="6" w16cid:durableId="1959532205">
    <w:abstractNumId w:val="0"/>
  </w:num>
  <w:num w:numId="7" w16cid:durableId="1628320800">
    <w:abstractNumId w:val="1"/>
  </w:num>
  <w:num w:numId="8" w16cid:durableId="2095978342">
    <w:abstractNumId w:val="4"/>
  </w:num>
  <w:num w:numId="9" w16cid:durableId="406730780">
    <w:abstractNumId w:val="23"/>
  </w:num>
  <w:num w:numId="10" w16cid:durableId="245919703">
    <w:abstractNumId w:val="17"/>
  </w:num>
  <w:num w:numId="11" w16cid:durableId="2129813621">
    <w:abstractNumId w:val="37"/>
  </w:num>
  <w:num w:numId="12" w16cid:durableId="1717463849">
    <w:abstractNumId w:val="25"/>
  </w:num>
  <w:num w:numId="13" w16cid:durableId="1857693">
    <w:abstractNumId w:val="41"/>
  </w:num>
  <w:num w:numId="14" w16cid:durableId="1496147336">
    <w:abstractNumId w:val="33"/>
  </w:num>
  <w:num w:numId="15" w16cid:durableId="55082290">
    <w:abstractNumId w:val="27"/>
  </w:num>
  <w:num w:numId="16" w16cid:durableId="1592464810">
    <w:abstractNumId w:val="16"/>
  </w:num>
  <w:num w:numId="17" w16cid:durableId="2125223997">
    <w:abstractNumId w:val="9"/>
  </w:num>
  <w:num w:numId="18" w16cid:durableId="271860395">
    <w:abstractNumId w:val="15"/>
  </w:num>
  <w:num w:numId="19" w16cid:durableId="1402950333">
    <w:abstractNumId w:val="34"/>
  </w:num>
  <w:num w:numId="20" w16cid:durableId="212738320">
    <w:abstractNumId w:val="28"/>
  </w:num>
  <w:num w:numId="21" w16cid:durableId="2110157603">
    <w:abstractNumId w:val="21"/>
  </w:num>
  <w:num w:numId="22" w16cid:durableId="20784567">
    <w:abstractNumId w:val="13"/>
  </w:num>
  <w:num w:numId="23" w16cid:durableId="452292478">
    <w:abstractNumId w:val="36"/>
  </w:num>
  <w:num w:numId="24" w16cid:durableId="344015385">
    <w:abstractNumId w:val="32"/>
  </w:num>
  <w:num w:numId="25" w16cid:durableId="756948053">
    <w:abstractNumId w:val="38"/>
  </w:num>
  <w:num w:numId="26" w16cid:durableId="738098225">
    <w:abstractNumId w:val="18"/>
  </w:num>
  <w:num w:numId="27" w16cid:durableId="1194920532">
    <w:abstractNumId w:val="43"/>
  </w:num>
  <w:num w:numId="28" w16cid:durableId="158498236">
    <w:abstractNumId w:val="22"/>
  </w:num>
  <w:num w:numId="29" w16cid:durableId="1019352607">
    <w:abstractNumId w:val="20"/>
  </w:num>
  <w:num w:numId="30" w16cid:durableId="1615557097">
    <w:abstractNumId w:val="24"/>
  </w:num>
  <w:num w:numId="31" w16cid:durableId="801964677">
    <w:abstractNumId w:val="30"/>
  </w:num>
  <w:num w:numId="32" w16cid:durableId="1376388254">
    <w:abstractNumId w:val="42"/>
  </w:num>
  <w:num w:numId="33" w16cid:durableId="901062155">
    <w:abstractNumId w:val="8"/>
  </w:num>
  <w:num w:numId="34" w16cid:durableId="648368294">
    <w:abstractNumId w:val="29"/>
  </w:num>
  <w:num w:numId="35" w16cid:durableId="1265649615">
    <w:abstractNumId w:val="12"/>
  </w:num>
  <w:num w:numId="36" w16cid:durableId="1223757918">
    <w:abstractNumId w:val="11"/>
  </w:num>
  <w:num w:numId="37" w16cid:durableId="1829057639">
    <w:abstractNumId w:val="40"/>
  </w:num>
  <w:num w:numId="38" w16cid:durableId="103039408">
    <w:abstractNumId w:val="26"/>
  </w:num>
  <w:num w:numId="39" w16cid:durableId="468980747">
    <w:abstractNumId w:val="35"/>
  </w:num>
  <w:num w:numId="40" w16cid:durableId="2120491056">
    <w:abstractNumId w:val="31"/>
  </w:num>
  <w:num w:numId="41" w16cid:durableId="1266504142">
    <w:abstractNumId w:val="39"/>
  </w:num>
  <w:num w:numId="42" w16cid:durableId="1659649641">
    <w:abstractNumId w:val="14"/>
  </w:num>
  <w:num w:numId="43" w16cid:durableId="604728587">
    <w:abstractNumId w:val="10"/>
  </w:num>
  <w:num w:numId="44" w16cid:durableId="1391927487">
    <w:abstractNumId w:val="1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1E2"/>
    <w:rsid w:val="000002C2"/>
    <w:rsid w:val="000002F2"/>
    <w:rsid w:val="00000481"/>
    <w:rsid w:val="0000074E"/>
    <w:rsid w:val="0000090B"/>
    <w:rsid w:val="00000950"/>
    <w:rsid w:val="00000D51"/>
    <w:rsid w:val="00000FBB"/>
    <w:rsid w:val="0000105E"/>
    <w:rsid w:val="000013B4"/>
    <w:rsid w:val="000016FE"/>
    <w:rsid w:val="000018BC"/>
    <w:rsid w:val="000019C7"/>
    <w:rsid w:val="00001B7D"/>
    <w:rsid w:val="00001C58"/>
    <w:rsid w:val="00001FA3"/>
    <w:rsid w:val="00001FC3"/>
    <w:rsid w:val="0000201D"/>
    <w:rsid w:val="0000222D"/>
    <w:rsid w:val="0000230D"/>
    <w:rsid w:val="00002340"/>
    <w:rsid w:val="00002354"/>
    <w:rsid w:val="00002658"/>
    <w:rsid w:val="00002802"/>
    <w:rsid w:val="00002D71"/>
    <w:rsid w:val="00003115"/>
    <w:rsid w:val="00003142"/>
    <w:rsid w:val="000031E5"/>
    <w:rsid w:val="000033BE"/>
    <w:rsid w:val="00003415"/>
    <w:rsid w:val="00003493"/>
    <w:rsid w:val="000036A4"/>
    <w:rsid w:val="0000395F"/>
    <w:rsid w:val="00003BAD"/>
    <w:rsid w:val="00003DB1"/>
    <w:rsid w:val="00004362"/>
    <w:rsid w:val="0000469C"/>
    <w:rsid w:val="000049F3"/>
    <w:rsid w:val="00004BD0"/>
    <w:rsid w:val="00004E9C"/>
    <w:rsid w:val="00005027"/>
    <w:rsid w:val="000051B6"/>
    <w:rsid w:val="00005374"/>
    <w:rsid w:val="000056C5"/>
    <w:rsid w:val="000059A4"/>
    <w:rsid w:val="00005A60"/>
    <w:rsid w:val="00005AAF"/>
    <w:rsid w:val="00005B2E"/>
    <w:rsid w:val="00005BE1"/>
    <w:rsid w:val="00006302"/>
    <w:rsid w:val="00006328"/>
    <w:rsid w:val="000064B9"/>
    <w:rsid w:val="000064BA"/>
    <w:rsid w:val="0000666C"/>
    <w:rsid w:val="00006761"/>
    <w:rsid w:val="000068D4"/>
    <w:rsid w:val="00006916"/>
    <w:rsid w:val="00006BA5"/>
    <w:rsid w:val="00006BC9"/>
    <w:rsid w:val="00006D92"/>
    <w:rsid w:val="00006FA5"/>
    <w:rsid w:val="00007557"/>
    <w:rsid w:val="00007CC1"/>
    <w:rsid w:val="00007CC8"/>
    <w:rsid w:val="00010129"/>
    <w:rsid w:val="0001023E"/>
    <w:rsid w:val="00010386"/>
    <w:rsid w:val="00010442"/>
    <w:rsid w:val="00010447"/>
    <w:rsid w:val="00010450"/>
    <w:rsid w:val="00010480"/>
    <w:rsid w:val="000105D0"/>
    <w:rsid w:val="000106EF"/>
    <w:rsid w:val="00010BB5"/>
    <w:rsid w:val="00010EB4"/>
    <w:rsid w:val="0001130D"/>
    <w:rsid w:val="000115E8"/>
    <w:rsid w:val="00011912"/>
    <w:rsid w:val="0001195F"/>
    <w:rsid w:val="00011AE8"/>
    <w:rsid w:val="0001239A"/>
    <w:rsid w:val="00012584"/>
    <w:rsid w:val="00012669"/>
    <w:rsid w:val="000126DC"/>
    <w:rsid w:val="00012704"/>
    <w:rsid w:val="000127B6"/>
    <w:rsid w:val="000129CD"/>
    <w:rsid w:val="00012E31"/>
    <w:rsid w:val="00012F7A"/>
    <w:rsid w:val="00013704"/>
    <w:rsid w:val="000137AD"/>
    <w:rsid w:val="00013C6C"/>
    <w:rsid w:val="00013C87"/>
    <w:rsid w:val="00013D84"/>
    <w:rsid w:val="00013DCD"/>
    <w:rsid w:val="00013EF4"/>
    <w:rsid w:val="00013FB5"/>
    <w:rsid w:val="000142AE"/>
    <w:rsid w:val="00014406"/>
    <w:rsid w:val="00014491"/>
    <w:rsid w:val="000144C5"/>
    <w:rsid w:val="000144EE"/>
    <w:rsid w:val="0001452C"/>
    <w:rsid w:val="000146A9"/>
    <w:rsid w:val="0001489D"/>
    <w:rsid w:val="000150A4"/>
    <w:rsid w:val="000151CC"/>
    <w:rsid w:val="000151E3"/>
    <w:rsid w:val="00015272"/>
    <w:rsid w:val="00015625"/>
    <w:rsid w:val="00015878"/>
    <w:rsid w:val="00015D44"/>
    <w:rsid w:val="00015F6E"/>
    <w:rsid w:val="00015F76"/>
    <w:rsid w:val="0001632B"/>
    <w:rsid w:val="000163BF"/>
    <w:rsid w:val="000165FD"/>
    <w:rsid w:val="000166DF"/>
    <w:rsid w:val="0001678E"/>
    <w:rsid w:val="00016812"/>
    <w:rsid w:val="00016876"/>
    <w:rsid w:val="0001698E"/>
    <w:rsid w:val="00016A7D"/>
    <w:rsid w:val="00016AF6"/>
    <w:rsid w:val="00016CE3"/>
    <w:rsid w:val="00016D75"/>
    <w:rsid w:val="00016F35"/>
    <w:rsid w:val="000175B6"/>
    <w:rsid w:val="00017639"/>
    <w:rsid w:val="00017B6E"/>
    <w:rsid w:val="00017E07"/>
    <w:rsid w:val="00017E99"/>
    <w:rsid w:val="00017EB4"/>
    <w:rsid w:val="00017FF8"/>
    <w:rsid w:val="00020094"/>
    <w:rsid w:val="000201E8"/>
    <w:rsid w:val="00020479"/>
    <w:rsid w:val="00020ADE"/>
    <w:rsid w:val="00020D82"/>
    <w:rsid w:val="00020D9C"/>
    <w:rsid w:val="00020EAD"/>
    <w:rsid w:val="00020EFA"/>
    <w:rsid w:val="00020FC5"/>
    <w:rsid w:val="000210E9"/>
    <w:rsid w:val="000215BB"/>
    <w:rsid w:val="0002160F"/>
    <w:rsid w:val="00021618"/>
    <w:rsid w:val="000216F4"/>
    <w:rsid w:val="00021A27"/>
    <w:rsid w:val="00022033"/>
    <w:rsid w:val="00022050"/>
    <w:rsid w:val="0002211B"/>
    <w:rsid w:val="0002225D"/>
    <w:rsid w:val="000222AC"/>
    <w:rsid w:val="00022579"/>
    <w:rsid w:val="000225F0"/>
    <w:rsid w:val="00022705"/>
    <w:rsid w:val="00022951"/>
    <w:rsid w:val="000229AD"/>
    <w:rsid w:val="00022B18"/>
    <w:rsid w:val="000233CC"/>
    <w:rsid w:val="00023491"/>
    <w:rsid w:val="0002350A"/>
    <w:rsid w:val="0002356F"/>
    <w:rsid w:val="000235A7"/>
    <w:rsid w:val="00023CF3"/>
    <w:rsid w:val="00023E11"/>
    <w:rsid w:val="00024246"/>
    <w:rsid w:val="000242B8"/>
    <w:rsid w:val="0002445A"/>
    <w:rsid w:val="000244B4"/>
    <w:rsid w:val="000244F1"/>
    <w:rsid w:val="0002460D"/>
    <w:rsid w:val="0002466E"/>
    <w:rsid w:val="000246FE"/>
    <w:rsid w:val="000247B2"/>
    <w:rsid w:val="00024846"/>
    <w:rsid w:val="000248A8"/>
    <w:rsid w:val="000248DE"/>
    <w:rsid w:val="00024ABC"/>
    <w:rsid w:val="00024C07"/>
    <w:rsid w:val="00024C30"/>
    <w:rsid w:val="00024CCA"/>
    <w:rsid w:val="000250A9"/>
    <w:rsid w:val="0002548D"/>
    <w:rsid w:val="000256D4"/>
    <w:rsid w:val="00025798"/>
    <w:rsid w:val="0002589B"/>
    <w:rsid w:val="00025BEB"/>
    <w:rsid w:val="00025CDE"/>
    <w:rsid w:val="00025CFD"/>
    <w:rsid w:val="00025D5D"/>
    <w:rsid w:val="00025EF4"/>
    <w:rsid w:val="00026699"/>
    <w:rsid w:val="0002671B"/>
    <w:rsid w:val="00026788"/>
    <w:rsid w:val="00026898"/>
    <w:rsid w:val="00026A96"/>
    <w:rsid w:val="00027030"/>
    <w:rsid w:val="000273D0"/>
    <w:rsid w:val="000275FA"/>
    <w:rsid w:val="00027AC8"/>
    <w:rsid w:val="00027E22"/>
    <w:rsid w:val="00027F26"/>
    <w:rsid w:val="00027FA7"/>
    <w:rsid w:val="0003064B"/>
    <w:rsid w:val="0003070B"/>
    <w:rsid w:val="0003080A"/>
    <w:rsid w:val="00030C04"/>
    <w:rsid w:val="00030D14"/>
    <w:rsid w:val="00030D42"/>
    <w:rsid w:val="00030F9A"/>
    <w:rsid w:val="00030FAF"/>
    <w:rsid w:val="0003104C"/>
    <w:rsid w:val="00031101"/>
    <w:rsid w:val="0003123B"/>
    <w:rsid w:val="00031385"/>
    <w:rsid w:val="000314B7"/>
    <w:rsid w:val="0003150C"/>
    <w:rsid w:val="000318A6"/>
    <w:rsid w:val="00031946"/>
    <w:rsid w:val="00031A5D"/>
    <w:rsid w:val="00031CDC"/>
    <w:rsid w:val="00031ED6"/>
    <w:rsid w:val="00031FB9"/>
    <w:rsid w:val="00032061"/>
    <w:rsid w:val="0003216C"/>
    <w:rsid w:val="000322F8"/>
    <w:rsid w:val="000323B6"/>
    <w:rsid w:val="000323BD"/>
    <w:rsid w:val="000323F7"/>
    <w:rsid w:val="0003241B"/>
    <w:rsid w:val="0003244C"/>
    <w:rsid w:val="000324AF"/>
    <w:rsid w:val="000325C1"/>
    <w:rsid w:val="0003265D"/>
    <w:rsid w:val="0003266A"/>
    <w:rsid w:val="00032817"/>
    <w:rsid w:val="00032865"/>
    <w:rsid w:val="000328E7"/>
    <w:rsid w:val="000329B7"/>
    <w:rsid w:val="00032A32"/>
    <w:rsid w:val="00032AB2"/>
    <w:rsid w:val="00032AB9"/>
    <w:rsid w:val="00032BFC"/>
    <w:rsid w:val="00032C4A"/>
    <w:rsid w:val="00032D78"/>
    <w:rsid w:val="000330C8"/>
    <w:rsid w:val="0003325C"/>
    <w:rsid w:val="000334A8"/>
    <w:rsid w:val="0003353C"/>
    <w:rsid w:val="000335E0"/>
    <w:rsid w:val="000336C9"/>
    <w:rsid w:val="00033753"/>
    <w:rsid w:val="00033863"/>
    <w:rsid w:val="000339B8"/>
    <w:rsid w:val="00033A26"/>
    <w:rsid w:val="00033DE5"/>
    <w:rsid w:val="00033E76"/>
    <w:rsid w:val="0003434C"/>
    <w:rsid w:val="0003450C"/>
    <w:rsid w:val="0003482C"/>
    <w:rsid w:val="00034899"/>
    <w:rsid w:val="000348FE"/>
    <w:rsid w:val="00034BAD"/>
    <w:rsid w:val="00034BDB"/>
    <w:rsid w:val="00034C75"/>
    <w:rsid w:val="00034F6E"/>
    <w:rsid w:val="00035A11"/>
    <w:rsid w:val="00035AA5"/>
    <w:rsid w:val="00035AB5"/>
    <w:rsid w:val="00035B14"/>
    <w:rsid w:val="00035B3D"/>
    <w:rsid w:val="00035DBC"/>
    <w:rsid w:val="00035F1E"/>
    <w:rsid w:val="00036238"/>
    <w:rsid w:val="000368F6"/>
    <w:rsid w:val="0003693B"/>
    <w:rsid w:val="00036AF0"/>
    <w:rsid w:val="00036DAD"/>
    <w:rsid w:val="00036F46"/>
    <w:rsid w:val="00037047"/>
    <w:rsid w:val="000374B9"/>
    <w:rsid w:val="00037564"/>
    <w:rsid w:val="00037721"/>
    <w:rsid w:val="00037A20"/>
    <w:rsid w:val="00037B04"/>
    <w:rsid w:val="00037B46"/>
    <w:rsid w:val="00037BD9"/>
    <w:rsid w:val="00037EF7"/>
    <w:rsid w:val="000402BF"/>
    <w:rsid w:val="000403E3"/>
    <w:rsid w:val="0004044A"/>
    <w:rsid w:val="00040571"/>
    <w:rsid w:val="00040649"/>
    <w:rsid w:val="00040738"/>
    <w:rsid w:val="00040C3B"/>
    <w:rsid w:val="00040F4E"/>
    <w:rsid w:val="00041055"/>
    <w:rsid w:val="000410F1"/>
    <w:rsid w:val="00041371"/>
    <w:rsid w:val="0004156E"/>
    <w:rsid w:val="000415CE"/>
    <w:rsid w:val="000417A1"/>
    <w:rsid w:val="000417C7"/>
    <w:rsid w:val="000419C0"/>
    <w:rsid w:val="00041A23"/>
    <w:rsid w:val="00041AE0"/>
    <w:rsid w:val="00041D10"/>
    <w:rsid w:val="00041D11"/>
    <w:rsid w:val="00042290"/>
    <w:rsid w:val="000422B0"/>
    <w:rsid w:val="0004266D"/>
    <w:rsid w:val="000429ED"/>
    <w:rsid w:val="000429EE"/>
    <w:rsid w:val="00042B76"/>
    <w:rsid w:val="00042CEB"/>
    <w:rsid w:val="000430E9"/>
    <w:rsid w:val="00043578"/>
    <w:rsid w:val="00043590"/>
    <w:rsid w:val="0004368E"/>
    <w:rsid w:val="00043728"/>
    <w:rsid w:val="00043917"/>
    <w:rsid w:val="00043984"/>
    <w:rsid w:val="000439DE"/>
    <w:rsid w:val="00043AB2"/>
    <w:rsid w:val="0004420A"/>
    <w:rsid w:val="00044303"/>
    <w:rsid w:val="00044405"/>
    <w:rsid w:val="00044849"/>
    <w:rsid w:val="00044B66"/>
    <w:rsid w:val="00044C2B"/>
    <w:rsid w:val="00044DCE"/>
    <w:rsid w:val="00044E11"/>
    <w:rsid w:val="00044F09"/>
    <w:rsid w:val="00045003"/>
    <w:rsid w:val="00045022"/>
    <w:rsid w:val="00045102"/>
    <w:rsid w:val="00045621"/>
    <w:rsid w:val="000456B5"/>
    <w:rsid w:val="000458F3"/>
    <w:rsid w:val="00045BF4"/>
    <w:rsid w:val="00045E2D"/>
    <w:rsid w:val="00045F04"/>
    <w:rsid w:val="0004627B"/>
    <w:rsid w:val="000467C4"/>
    <w:rsid w:val="0004685C"/>
    <w:rsid w:val="00046BE4"/>
    <w:rsid w:val="00046DB4"/>
    <w:rsid w:val="00046ED3"/>
    <w:rsid w:val="00047035"/>
    <w:rsid w:val="00047053"/>
    <w:rsid w:val="0004719A"/>
    <w:rsid w:val="000471F2"/>
    <w:rsid w:val="000472C4"/>
    <w:rsid w:val="0004740E"/>
    <w:rsid w:val="000474F2"/>
    <w:rsid w:val="00047524"/>
    <w:rsid w:val="000475A6"/>
    <w:rsid w:val="000476BF"/>
    <w:rsid w:val="00047751"/>
    <w:rsid w:val="000477AE"/>
    <w:rsid w:val="000500F9"/>
    <w:rsid w:val="00050156"/>
    <w:rsid w:val="00050238"/>
    <w:rsid w:val="000502A1"/>
    <w:rsid w:val="000502EB"/>
    <w:rsid w:val="00050579"/>
    <w:rsid w:val="000506A7"/>
    <w:rsid w:val="00050717"/>
    <w:rsid w:val="00050893"/>
    <w:rsid w:val="00050911"/>
    <w:rsid w:val="00050965"/>
    <w:rsid w:val="0005098D"/>
    <w:rsid w:val="00050A4A"/>
    <w:rsid w:val="00050AB1"/>
    <w:rsid w:val="00050DC9"/>
    <w:rsid w:val="00050EE5"/>
    <w:rsid w:val="000510F1"/>
    <w:rsid w:val="000512D8"/>
    <w:rsid w:val="00051488"/>
    <w:rsid w:val="00051576"/>
    <w:rsid w:val="00051636"/>
    <w:rsid w:val="0005187E"/>
    <w:rsid w:val="000519F1"/>
    <w:rsid w:val="00051B10"/>
    <w:rsid w:val="00051ED0"/>
    <w:rsid w:val="0005206F"/>
    <w:rsid w:val="0005210B"/>
    <w:rsid w:val="000523EF"/>
    <w:rsid w:val="000527C7"/>
    <w:rsid w:val="00052884"/>
    <w:rsid w:val="00052B57"/>
    <w:rsid w:val="00052D5D"/>
    <w:rsid w:val="00052DEF"/>
    <w:rsid w:val="00052E8F"/>
    <w:rsid w:val="00052F90"/>
    <w:rsid w:val="00053459"/>
    <w:rsid w:val="0005346E"/>
    <w:rsid w:val="000535E3"/>
    <w:rsid w:val="0005396C"/>
    <w:rsid w:val="000539DD"/>
    <w:rsid w:val="00053B2B"/>
    <w:rsid w:val="00053DBC"/>
    <w:rsid w:val="00053DF3"/>
    <w:rsid w:val="00053F43"/>
    <w:rsid w:val="0005410E"/>
    <w:rsid w:val="0005469B"/>
    <w:rsid w:val="0005508B"/>
    <w:rsid w:val="000550F4"/>
    <w:rsid w:val="00055100"/>
    <w:rsid w:val="00055231"/>
    <w:rsid w:val="0005538E"/>
    <w:rsid w:val="000554B7"/>
    <w:rsid w:val="0005580F"/>
    <w:rsid w:val="0005591B"/>
    <w:rsid w:val="00055960"/>
    <w:rsid w:val="000559FD"/>
    <w:rsid w:val="00055A1C"/>
    <w:rsid w:val="00055D1B"/>
    <w:rsid w:val="00055D63"/>
    <w:rsid w:val="00055F12"/>
    <w:rsid w:val="00055F2B"/>
    <w:rsid w:val="00055FAA"/>
    <w:rsid w:val="0005649A"/>
    <w:rsid w:val="0005656C"/>
    <w:rsid w:val="000565FF"/>
    <w:rsid w:val="000566B0"/>
    <w:rsid w:val="00056791"/>
    <w:rsid w:val="0005696D"/>
    <w:rsid w:val="00056E0A"/>
    <w:rsid w:val="0005704C"/>
    <w:rsid w:val="000570F9"/>
    <w:rsid w:val="000571A7"/>
    <w:rsid w:val="000571BD"/>
    <w:rsid w:val="0005722F"/>
    <w:rsid w:val="000574DA"/>
    <w:rsid w:val="0005772F"/>
    <w:rsid w:val="00057763"/>
    <w:rsid w:val="000578B0"/>
    <w:rsid w:val="00057BB8"/>
    <w:rsid w:val="000601EC"/>
    <w:rsid w:val="000602E6"/>
    <w:rsid w:val="0006047D"/>
    <w:rsid w:val="00060646"/>
    <w:rsid w:val="00060795"/>
    <w:rsid w:val="00060836"/>
    <w:rsid w:val="000609F7"/>
    <w:rsid w:val="00060C2A"/>
    <w:rsid w:val="00060C8F"/>
    <w:rsid w:val="00060D24"/>
    <w:rsid w:val="000610A7"/>
    <w:rsid w:val="00061234"/>
    <w:rsid w:val="00061278"/>
    <w:rsid w:val="00061340"/>
    <w:rsid w:val="0006147E"/>
    <w:rsid w:val="00061891"/>
    <w:rsid w:val="00061A9B"/>
    <w:rsid w:val="00061B08"/>
    <w:rsid w:val="00061B37"/>
    <w:rsid w:val="00061BB6"/>
    <w:rsid w:val="00061C4E"/>
    <w:rsid w:val="00061D4A"/>
    <w:rsid w:val="00061E76"/>
    <w:rsid w:val="00061FF7"/>
    <w:rsid w:val="000622B0"/>
    <w:rsid w:val="000622FB"/>
    <w:rsid w:val="000623D3"/>
    <w:rsid w:val="00062598"/>
    <w:rsid w:val="0006265F"/>
    <w:rsid w:val="00062911"/>
    <w:rsid w:val="00062C32"/>
    <w:rsid w:val="00062C41"/>
    <w:rsid w:val="00062C9B"/>
    <w:rsid w:val="00062D6A"/>
    <w:rsid w:val="00062D8A"/>
    <w:rsid w:val="00062F2D"/>
    <w:rsid w:val="000632E1"/>
    <w:rsid w:val="00063672"/>
    <w:rsid w:val="000638B7"/>
    <w:rsid w:val="000638C0"/>
    <w:rsid w:val="00063B2E"/>
    <w:rsid w:val="00063BB9"/>
    <w:rsid w:val="00063FA4"/>
    <w:rsid w:val="000640DB"/>
    <w:rsid w:val="00064158"/>
    <w:rsid w:val="000641EB"/>
    <w:rsid w:val="00064381"/>
    <w:rsid w:val="000643DA"/>
    <w:rsid w:val="0006453B"/>
    <w:rsid w:val="0006460C"/>
    <w:rsid w:val="000646A7"/>
    <w:rsid w:val="000646B6"/>
    <w:rsid w:val="00064E76"/>
    <w:rsid w:val="00065060"/>
    <w:rsid w:val="000652A3"/>
    <w:rsid w:val="00065308"/>
    <w:rsid w:val="000656E1"/>
    <w:rsid w:val="00065853"/>
    <w:rsid w:val="00065874"/>
    <w:rsid w:val="00065A87"/>
    <w:rsid w:val="00065AD3"/>
    <w:rsid w:val="00065C80"/>
    <w:rsid w:val="00065D08"/>
    <w:rsid w:val="00065F23"/>
    <w:rsid w:val="00066107"/>
    <w:rsid w:val="00066111"/>
    <w:rsid w:val="000661E1"/>
    <w:rsid w:val="00066342"/>
    <w:rsid w:val="000663FD"/>
    <w:rsid w:val="00066558"/>
    <w:rsid w:val="00066700"/>
    <w:rsid w:val="000668A7"/>
    <w:rsid w:val="00066948"/>
    <w:rsid w:val="00066AED"/>
    <w:rsid w:val="00066E95"/>
    <w:rsid w:val="0006703F"/>
    <w:rsid w:val="000670E4"/>
    <w:rsid w:val="0006756E"/>
    <w:rsid w:val="00067810"/>
    <w:rsid w:val="00067CD0"/>
    <w:rsid w:val="00067D22"/>
    <w:rsid w:val="00067DEB"/>
    <w:rsid w:val="00067F3B"/>
    <w:rsid w:val="00070155"/>
    <w:rsid w:val="00070BDA"/>
    <w:rsid w:val="00070FC4"/>
    <w:rsid w:val="000710A9"/>
    <w:rsid w:val="000710C7"/>
    <w:rsid w:val="000710D1"/>
    <w:rsid w:val="0007112A"/>
    <w:rsid w:val="00071354"/>
    <w:rsid w:val="00071380"/>
    <w:rsid w:val="00071734"/>
    <w:rsid w:val="00071746"/>
    <w:rsid w:val="0007174D"/>
    <w:rsid w:val="0007190F"/>
    <w:rsid w:val="0007193C"/>
    <w:rsid w:val="000721D1"/>
    <w:rsid w:val="0007262C"/>
    <w:rsid w:val="000726A8"/>
    <w:rsid w:val="000727AC"/>
    <w:rsid w:val="00072A58"/>
    <w:rsid w:val="000730CF"/>
    <w:rsid w:val="000730D4"/>
    <w:rsid w:val="000731EF"/>
    <w:rsid w:val="0007345D"/>
    <w:rsid w:val="0007390B"/>
    <w:rsid w:val="000739BE"/>
    <w:rsid w:val="00073A03"/>
    <w:rsid w:val="00073BB8"/>
    <w:rsid w:val="00073DB7"/>
    <w:rsid w:val="000744FA"/>
    <w:rsid w:val="0007454C"/>
    <w:rsid w:val="00074605"/>
    <w:rsid w:val="00074C63"/>
    <w:rsid w:val="0007509B"/>
    <w:rsid w:val="000750F5"/>
    <w:rsid w:val="000751B4"/>
    <w:rsid w:val="000754D3"/>
    <w:rsid w:val="00075699"/>
    <w:rsid w:val="000756F3"/>
    <w:rsid w:val="00075763"/>
    <w:rsid w:val="00075877"/>
    <w:rsid w:val="000758F0"/>
    <w:rsid w:val="000759E5"/>
    <w:rsid w:val="00075A10"/>
    <w:rsid w:val="00075ACD"/>
    <w:rsid w:val="00075D0D"/>
    <w:rsid w:val="00075E91"/>
    <w:rsid w:val="00075EA9"/>
    <w:rsid w:val="000760D3"/>
    <w:rsid w:val="00076119"/>
    <w:rsid w:val="000761BE"/>
    <w:rsid w:val="0007623F"/>
    <w:rsid w:val="00076434"/>
    <w:rsid w:val="00076713"/>
    <w:rsid w:val="00076839"/>
    <w:rsid w:val="0007684C"/>
    <w:rsid w:val="00076BC0"/>
    <w:rsid w:val="00077591"/>
    <w:rsid w:val="000775CF"/>
    <w:rsid w:val="00077692"/>
    <w:rsid w:val="000778AC"/>
    <w:rsid w:val="000778C6"/>
    <w:rsid w:val="0007799D"/>
    <w:rsid w:val="00077D0C"/>
    <w:rsid w:val="00077F09"/>
    <w:rsid w:val="00080062"/>
    <w:rsid w:val="000800C4"/>
    <w:rsid w:val="000800FC"/>
    <w:rsid w:val="00080150"/>
    <w:rsid w:val="000802D7"/>
    <w:rsid w:val="00080408"/>
    <w:rsid w:val="00080589"/>
    <w:rsid w:val="00080798"/>
    <w:rsid w:val="000807BA"/>
    <w:rsid w:val="00080899"/>
    <w:rsid w:val="00080A5A"/>
    <w:rsid w:val="00080BD0"/>
    <w:rsid w:val="00080C39"/>
    <w:rsid w:val="00080EC0"/>
    <w:rsid w:val="00080F9A"/>
    <w:rsid w:val="000810A4"/>
    <w:rsid w:val="0008111C"/>
    <w:rsid w:val="000812A3"/>
    <w:rsid w:val="000813CA"/>
    <w:rsid w:val="00081889"/>
    <w:rsid w:val="00081942"/>
    <w:rsid w:val="00081C88"/>
    <w:rsid w:val="00081E56"/>
    <w:rsid w:val="00082097"/>
    <w:rsid w:val="00082414"/>
    <w:rsid w:val="00082626"/>
    <w:rsid w:val="000828C3"/>
    <w:rsid w:val="000829DF"/>
    <w:rsid w:val="00082A63"/>
    <w:rsid w:val="00082DD5"/>
    <w:rsid w:val="00082E90"/>
    <w:rsid w:val="00082F02"/>
    <w:rsid w:val="00082F4B"/>
    <w:rsid w:val="0008311E"/>
    <w:rsid w:val="0008356D"/>
    <w:rsid w:val="000836E6"/>
    <w:rsid w:val="00083A87"/>
    <w:rsid w:val="00083AFE"/>
    <w:rsid w:val="00083E02"/>
    <w:rsid w:val="00083F8E"/>
    <w:rsid w:val="000841AA"/>
    <w:rsid w:val="00084371"/>
    <w:rsid w:val="0008438D"/>
    <w:rsid w:val="000844E7"/>
    <w:rsid w:val="000845B0"/>
    <w:rsid w:val="000846AE"/>
    <w:rsid w:val="000847E4"/>
    <w:rsid w:val="00084B0F"/>
    <w:rsid w:val="00084BB8"/>
    <w:rsid w:val="00084BF2"/>
    <w:rsid w:val="00084DB0"/>
    <w:rsid w:val="00084E54"/>
    <w:rsid w:val="00084E9B"/>
    <w:rsid w:val="0008510A"/>
    <w:rsid w:val="000852E4"/>
    <w:rsid w:val="00085398"/>
    <w:rsid w:val="0008560B"/>
    <w:rsid w:val="0008566E"/>
    <w:rsid w:val="0008574B"/>
    <w:rsid w:val="0008590D"/>
    <w:rsid w:val="00085975"/>
    <w:rsid w:val="00085A8E"/>
    <w:rsid w:val="00085AFA"/>
    <w:rsid w:val="00085D33"/>
    <w:rsid w:val="00085E01"/>
    <w:rsid w:val="00085E5A"/>
    <w:rsid w:val="00085EC8"/>
    <w:rsid w:val="00085EE5"/>
    <w:rsid w:val="00085F24"/>
    <w:rsid w:val="00085FF8"/>
    <w:rsid w:val="000862E7"/>
    <w:rsid w:val="0008639F"/>
    <w:rsid w:val="000865F8"/>
    <w:rsid w:val="00086A6C"/>
    <w:rsid w:val="00086CC9"/>
    <w:rsid w:val="000870E1"/>
    <w:rsid w:val="000871E5"/>
    <w:rsid w:val="00087319"/>
    <w:rsid w:val="000875E3"/>
    <w:rsid w:val="0008760E"/>
    <w:rsid w:val="00087628"/>
    <w:rsid w:val="00087991"/>
    <w:rsid w:val="00087A8B"/>
    <w:rsid w:val="00087C50"/>
    <w:rsid w:val="00087C9A"/>
    <w:rsid w:val="00087CBA"/>
    <w:rsid w:val="00087CE6"/>
    <w:rsid w:val="00087E24"/>
    <w:rsid w:val="00087E71"/>
    <w:rsid w:val="00087E9D"/>
    <w:rsid w:val="00090108"/>
    <w:rsid w:val="00090216"/>
    <w:rsid w:val="0009053A"/>
    <w:rsid w:val="0009082D"/>
    <w:rsid w:val="00090C2A"/>
    <w:rsid w:val="00090CF7"/>
    <w:rsid w:val="00090D2D"/>
    <w:rsid w:val="00090FC8"/>
    <w:rsid w:val="00091520"/>
    <w:rsid w:val="00091632"/>
    <w:rsid w:val="0009187F"/>
    <w:rsid w:val="00091991"/>
    <w:rsid w:val="000919AA"/>
    <w:rsid w:val="00091A56"/>
    <w:rsid w:val="00091B12"/>
    <w:rsid w:val="00091B76"/>
    <w:rsid w:val="00091C53"/>
    <w:rsid w:val="00092337"/>
    <w:rsid w:val="0009250E"/>
    <w:rsid w:val="00092559"/>
    <w:rsid w:val="00092863"/>
    <w:rsid w:val="000928B2"/>
    <w:rsid w:val="00092977"/>
    <w:rsid w:val="00092B62"/>
    <w:rsid w:val="00092C6C"/>
    <w:rsid w:val="00092CE4"/>
    <w:rsid w:val="00092D1C"/>
    <w:rsid w:val="00093030"/>
    <w:rsid w:val="000930AE"/>
    <w:rsid w:val="000931EA"/>
    <w:rsid w:val="000932A9"/>
    <w:rsid w:val="00093740"/>
    <w:rsid w:val="0009378E"/>
    <w:rsid w:val="000938A1"/>
    <w:rsid w:val="00093923"/>
    <w:rsid w:val="00093DD9"/>
    <w:rsid w:val="00093F26"/>
    <w:rsid w:val="00094048"/>
    <w:rsid w:val="00094249"/>
    <w:rsid w:val="000942D5"/>
    <w:rsid w:val="000942DA"/>
    <w:rsid w:val="000946F5"/>
    <w:rsid w:val="00094B28"/>
    <w:rsid w:val="00094B4C"/>
    <w:rsid w:val="00094C94"/>
    <w:rsid w:val="00094CB6"/>
    <w:rsid w:val="00094D6E"/>
    <w:rsid w:val="00094F99"/>
    <w:rsid w:val="000954B9"/>
    <w:rsid w:val="0009572D"/>
    <w:rsid w:val="00095878"/>
    <w:rsid w:val="00095A18"/>
    <w:rsid w:val="00095E0D"/>
    <w:rsid w:val="00096008"/>
    <w:rsid w:val="0009618A"/>
    <w:rsid w:val="00096788"/>
    <w:rsid w:val="00096AD8"/>
    <w:rsid w:val="00096B30"/>
    <w:rsid w:val="00096B58"/>
    <w:rsid w:val="00096B59"/>
    <w:rsid w:val="00096EE2"/>
    <w:rsid w:val="00096EF9"/>
    <w:rsid w:val="00097006"/>
    <w:rsid w:val="000971E5"/>
    <w:rsid w:val="000972B1"/>
    <w:rsid w:val="0009756E"/>
    <w:rsid w:val="00097751"/>
    <w:rsid w:val="000978F0"/>
    <w:rsid w:val="000979B3"/>
    <w:rsid w:val="00097ACD"/>
    <w:rsid w:val="00097B75"/>
    <w:rsid w:val="00097C69"/>
    <w:rsid w:val="00097D16"/>
    <w:rsid w:val="00097EF5"/>
    <w:rsid w:val="000A015C"/>
    <w:rsid w:val="000A02CB"/>
    <w:rsid w:val="000A0876"/>
    <w:rsid w:val="000A0ACB"/>
    <w:rsid w:val="000A0BD9"/>
    <w:rsid w:val="000A0C5A"/>
    <w:rsid w:val="000A0D44"/>
    <w:rsid w:val="000A0F01"/>
    <w:rsid w:val="000A1017"/>
    <w:rsid w:val="000A10B0"/>
    <w:rsid w:val="000A149B"/>
    <w:rsid w:val="000A1725"/>
    <w:rsid w:val="000A1762"/>
    <w:rsid w:val="000A17D2"/>
    <w:rsid w:val="000A1ADC"/>
    <w:rsid w:val="000A1D5D"/>
    <w:rsid w:val="000A1E81"/>
    <w:rsid w:val="000A23C1"/>
    <w:rsid w:val="000A253B"/>
    <w:rsid w:val="000A2808"/>
    <w:rsid w:val="000A2877"/>
    <w:rsid w:val="000A29B0"/>
    <w:rsid w:val="000A2AEB"/>
    <w:rsid w:val="000A2DD1"/>
    <w:rsid w:val="000A30B4"/>
    <w:rsid w:val="000A31C0"/>
    <w:rsid w:val="000A3257"/>
    <w:rsid w:val="000A343F"/>
    <w:rsid w:val="000A3536"/>
    <w:rsid w:val="000A3543"/>
    <w:rsid w:val="000A3557"/>
    <w:rsid w:val="000A363D"/>
    <w:rsid w:val="000A36F5"/>
    <w:rsid w:val="000A37D3"/>
    <w:rsid w:val="000A38D8"/>
    <w:rsid w:val="000A3C1A"/>
    <w:rsid w:val="000A3EE9"/>
    <w:rsid w:val="000A4212"/>
    <w:rsid w:val="000A42B7"/>
    <w:rsid w:val="000A42CE"/>
    <w:rsid w:val="000A4348"/>
    <w:rsid w:val="000A4806"/>
    <w:rsid w:val="000A4B14"/>
    <w:rsid w:val="000A50DB"/>
    <w:rsid w:val="000A547F"/>
    <w:rsid w:val="000A54B0"/>
    <w:rsid w:val="000A57D8"/>
    <w:rsid w:val="000A58A5"/>
    <w:rsid w:val="000A5B8C"/>
    <w:rsid w:val="000A5F94"/>
    <w:rsid w:val="000A60B7"/>
    <w:rsid w:val="000A6176"/>
    <w:rsid w:val="000A654E"/>
    <w:rsid w:val="000A66C3"/>
    <w:rsid w:val="000A6C35"/>
    <w:rsid w:val="000A71A6"/>
    <w:rsid w:val="000A71CB"/>
    <w:rsid w:val="000A776B"/>
    <w:rsid w:val="000A7912"/>
    <w:rsid w:val="000A792C"/>
    <w:rsid w:val="000A7959"/>
    <w:rsid w:val="000A7BD5"/>
    <w:rsid w:val="000A7D4D"/>
    <w:rsid w:val="000A7F04"/>
    <w:rsid w:val="000B00FF"/>
    <w:rsid w:val="000B021C"/>
    <w:rsid w:val="000B071A"/>
    <w:rsid w:val="000B09D3"/>
    <w:rsid w:val="000B09E1"/>
    <w:rsid w:val="000B0D52"/>
    <w:rsid w:val="000B0DBE"/>
    <w:rsid w:val="000B0E74"/>
    <w:rsid w:val="000B120C"/>
    <w:rsid w:val="000B125C"/>
    <w:rsid w:val="000B140F"/>
    <w:rsid w:val="000B16B8"/>
    <w:rsid w:val="000B19B4"/>
    <w:rsid w:val="000B1A5A"/>
    <w:rsid w:val="000B1B44"/>
    <w:rsid w:val="000B1F9D"/>
    <w:rsid w:val="000B2256"/>
    <w:rsid w:val="000B2321"/>
    <w:rsid w:val="000B2497"/>
    <w:rsid w:val="000B249C"/>
    <w:rsid w:val="000B24A7"/>
    <w:rsid w:val="000B25B4"/>
    <w:rsid w:val="000B2884"/>
    <w:rsid w:val="000B28AB"/>
    <w:rsid w:val="000B2A40"/>
    <w:rsid w:val="000B2BEF"/>
    <w:rsid w:val="000B2EB1"/>
    <w:rsid w:val="000B3377"/>
    <w:rsid w:val="000B33C3"/>
    <w:rsid w:val="000B33FF"/>
    <w:rsid w:val="000B3492"/>
    <w:rsid w:val="000B35A7"/>
    <w:rsid w:val="000B360A"/>
    <w:rsid w:val="000B3633"/>
    <w:rsid w:val="000B3C55"/>
    <w:rsid w:val="000B3FE3"/>
    <w:rsid w:val="000B4066"/>
    <w:rsid w:val="000B419D"/>
    <w:rsid w:val="000B423C"/>
    <w:rsid w:val="000B45B6"/>
    <w:rsid w:val="000B473F"/>
    <w:rsid w:val="000B48D0"/>
    <w:rsid w:val="000B4A08"/>
    <w:rsid w:val="000B4AF1"/>
    <w:rsid w:val="000B4E95"/>
    <w:rsid w:val="000B502F"/>
    <w:rsid w:val="000B5467"/>
    <w:rsid w:val="000B5728"/>
    <w:rsid w:val="000B57EB"/>
    <w:rsid w:val="000B5A73"/>
    <w:rsid w:val="000B5B7F"/>
    <w:rsid w:val="000B61DB"/>
    <w:rsid w:val="000B64A9"/>
    <w:rsid w:val="000B6951"/>
    <w:rsid w:val="000B695A"/>
    <w:rsid w:val="000B6979"/>
    <w:rsid w:val="000B6AC4"/>
    <w:rsid w:val="000B6AFE"/>
    <w:rsid w:val="000B6FD1"/>
    <w:rsid w:val="000B70DF"/>
    <w:rsid w:val="000B7297"/>
    <w:rsid w:val="000B73C2"/>
    <w:rsid w:val="000B75ED"/>
    <w:rsid w:val="000B7671"/>
    <w:rsid w:val="000B771A"/>
    <w:rsid w:val="000B788F"/>
    <w:rsid w:val="000B78AD"/>
    <w:rsid w:val="000B7A60"/>
    <w:rsid w:val="000B7C01"/>
    <w:rsid w:val="000B7E25"/>
    <w:rsid w:val="000C005A"/>
    <w:rsid w:val="000C008C"/>
    <w:rsid w:val="000C025A"/>
    <w:rsid w:val="000C04EE"/>
    <w:rsid w:val="000C0785"/>
    <w:rsid w:val="000C080D"/>
    <w:rsid w:val="000C08F0"/>
    <w:rsid w:val="000C0946"/>
    <w:rsid w:val="000C095F"/>
    <w:rsid w:val="000C0A43"/>
    <w:rsid w:val="000C0ABF"/>
    <w:rsid w:val="000C0D65"/>
    <w:rsid w:val="000C0E05"/>
    <w:rsid w:val="000C0F31"/>
    <w:rsid w:val="000C0F6A"/>
    <w:rsid w:val="000C0F82"/>
    <w:rsid w:val="000C0FC9"/>
    <w:rsid w:val="000C0FF7"/>
    <w:rsid w:val="000C14CB"/>
    <w:rsid w:val="000C197C"/>
    <w:rsid w:val="000C1A58"/>
    <w:rsid w:val="000C1CA6"/>
    <w:rsid w:val="000C1CD6"/>
    <w:rsid w:val="000C1E0D"/>
    <w:rsid w:val="000C1F03"/>
    <w:rsid w:val="000C20B9"/>
    <w:rsid w:val="000C20C2"/>
    <w:rsid w:val="000C24A6"/>
    <w:rsid w:val="000C29B0"/>
    <w:rsid w:val="000C3536"/>
    <w:rsid w:val="000C37F2"/>
    <w:rsid w:val="000C3B80"/>
    <w:rsid w:val="000C3E39"/>
    <w:rsid w:val="000C3F67"/>
    <w:rsid w:val="000C3FBC"/>
    <w:rsid w:val="000C3FEC"/>
    <w:rsid w:val="000C404C"/>
    <w:rsid w:val="000C4567"/>
    <w:rsid w:val="000C48C4"/>
    <w:rsid w:val="000C4BB4"/>
    <w:rsid w:val="000C4DBD"/>
    <w:rsid w:val="000C4FD8"/>
    <w:rsid w:val="000C5102"/>
    <w:rsid w:val="000C57AA"/>
    <w:rsid w:val="000C57B0"/>
    <w:rsid w:val="000C5951"/>
    <w:rsid w:val="000C5E42"/>
    <w:rsid w:val="000C5EC2"/>
    <w:rsid w:val="000C5EC4"/>
    <w:rsid w:val="000C62AE"/>
    <w:rsid w:val="000C63D1"/>
    <w:rsid w:val="000C6493"/>
    <w:rsid w:val="000C6709"/>
    <w:rsid w:val="000C6AB7"/>
    <w:rsid w:val="000C6B0B"/>
    <w:rsid w:val="000C6D34"/>
    <w:rsid w:val="000C6E61"/>
    <w:rsid w:val="000C779B"/>
    <w:rsid w:val="000C7870"/>
    <w:rsid w:val="000C7976"/>
    <w:rsid w:val="000C7B4E"/>
    <w:rsid w:val="000C7C62"/>
    <w:rsid w:val="000C7F39"/>
    <w:rsid w:val="000D0005"/>
    <w:rsid w:val="000D0065"/>
    <w:rsid w:val="000D0127"/>
    <w:rsid w:val="000D02D5"/>
    <w:rsid w:val="000D0581"/>
    <w:rsid w:val="000D0718"/>
    <w:rsid w:val="000D0918"/>
    <w:rsid w:val="000D09ED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BF9"/>
    <w:rsid w:val="000D1C39"/>
    <w:rsid w:val="000D1CE0"/>
    <w:rsid w:val="000D1E7E"/>
    <w:rsid w:val="000D1FB2"/>
    <w:rsid w:val="000D22B2"/>
    <w:rsid w:val="000D22E7"/>
    <w:rsid w:val="000D2530"/>
    <w:rsid w:val="000D271A"/>
    <w:rsid w:val="000D2878"/>
    <w:rsid w:val="000D2BA5"/>
    <w:rsid w:val="000D2BD1"/>
    <w:rsid w:val="000D2C0C"/>
    <w:rsid w:val="000D2C4E"/>
    <w:rsid w:val="000D2DC1"/>
    <w:rsid w:val="000D306C"/>
    <w:rsid w:val="000D3084"/>
    <w:rsid w:val="000D311B"/>
    <w:rsid w:val="000D325A"/>
    <w:rsid w:val="000D3437"/>
    <w:rsid w:val="000D37B7"/>
    <w:rsid w:val="000D37FB"/>
    <w:rsid w:val="000D3A0F"/>
    <w:rsid w:val="000D3AC7"/>
    <w:rsid w:val="000D3D45"/>
    <w:rsid w:val="000D3E48"/>
    <w:rsid w:val="000D3FAC"/>
    <w:rsid w:val="000D40EA"/>
    <w:rsid w:val="000D40F3"/>
    <w:rsid w:val="000D41FB"/>
    <w:rsid w:val="000D424A"/>
    <w:rsid w:val="000D43A7"/>
    <w:rsid w:val="000D44ED"/>
    <w:rsid w:val="000D455D"/>
    <w:rsid w:val="000D47C1"/>
    <w:rsid w:val="000D49FE"/>
    <w:rsid w:val="000D4AED"/>
    <w:rsid w:val="000D4D7C"/>
    <w:rsid w:val="000D4FC6"/>
    <w:rsid w:val="000D5004"/>
    <w:rsid w:val="000D5118"/>
    <w:rsid w:val="000D5447"/>
    <w:rsid w:val="000D5600"/>
    <w:rsid w:val="000D5662"/>
    <w:rsid w:val="000D5719"/>
    <w:rsid w:val="000D572D"/>
    <w:rsid w:val="000D5D02"/>
    <w:rsid w:val="000D5ED7"/>
    <w:rsid w:val="000D5F44"/>
    <w:rsid w:val="000D6021"/>
    <w:rsid w:val="000D6288"/>
    <w:rsid w:val="000D641B"/>
    <w:rsid w:val="000D64D9"/>
    <w:rsid w:val="000D673D"/>
    <w:rsid w:val="000D682A"/>
    <w:rsid w:val="000D6C4F"/>
    <w:rsid w:val="000D6C72"/>
    <w:rsid w:val="000D6CA9"/>
    <w:rsid w:val="000D6E32"/>
    <w:rsid w:val="000D765D"/>
    <w:rsid w:val="000D76F3"/>
    <w:rsid w:val="000D79DC"/>
    <w:rsid w:val="000D7CD3"/>
    <w:rsid w:val="000E04A6"/>
    <w:rsid w:val="000E0734"/>
    <w:rsid w:val="000E07CD"/>
    <w:rsid w:val="000E085C"/>
    <w:rsid w:val="000E0949"/>
    <w:rsid w:val="000E0B0E"/>
    <w:rsid w:val="000E0BFC"/>
    <w:rsid w:val="000E0F39"/>
    <w:rsid w:val="000E128B"/>
    <w:rsid w:val="000E14DB"/>
    <w:rsid w:val="000E156C"/>
    <w:rsid w:val="000E167D"/>
    <w:rsid w:val="000E1B49"/>
    <w:rsid w:val="000E1C8B"/>
    <w:rsid w:val="000E1DBC"/>
    <w:rsid w:val="000E1E54"/>
    <w:rsid w:val="000E20FC"/>
    <w:rsid w:val="000E234E"/>
    <w:rsid w:val="000E2720"/>
    <w:rsid w:val="000E27CD"/>
    <w:rsid w:val="000E27EE"/>
    <w:rsid w:val="000E29AC"/>
    <w:rsid w:val="000E2E76"/>
    <w:rsid w:val="000E2F63"/>
    <w:rsid w:val="000E2F76"/>
    <w:rsid w:val="000E316E"/>
    <w:rsid w:val="000E3175"/>
    <w:rsid w:val="000E3233"/>
    <w:rsid w:val="000E3259"/>
    <w:rsid w:val="000E3277"/>
    <w:rsid w:val="000E3359"/>
    <w:rsid w:val="000E339C"/>
    <w:rsid w:val="000E382A"/>
    <w:rsid w:val="000E3C1C"/>
    <w:rsid w:val="000E3CC0"/>
    <w:rsid w:val="000E4011"/>
    <w:rsid w:val="000E4088"/>
    <w:rsid w:val="000E4212"/>
    <w:rsid w:val="000E4246"/>
    <w:rsid w:val="000E43A9"/>
    <w:rsid w:val="000E44F6"/>
    <w:rsid w:val="000E4C1E"/>
    <w:rsid w:val="000E4DC1"/>
    <w:rsid w:val="000E4E53"/>
    <w:rsid w:val="000E4FE9"/>
    <w:rsid w:val="000E5150"/>
    <w:rsid w:val="000E5373"/>
    <w:rsid w:val="000E5471"/>
    <w:rsid w:val="000E54A3"/>
    <w:rsid w:val="000E552C"/>
    <w:rsid w:val="000E558B"/>
    <w:rsid w:val="000E56EE"/>
    <w:rsid w:val="000E5801"/>
    <w:rsid w:val="000E5EB3"/>
    <w:rsid w:val="000E62B1"/>
    <w:rsid w:val="000E658C"/>
    <w:rsid w:val="000E6607"/>
    <w:rsid w:val="000E66E6"/>
    <w:rsid w:val="000E6A8C"/>
    <w:rsid w:val="000E6CEA"/>
    <w:rsid w:val="000E6EE1"/>
    <w:rsid w:val="000E6F6D"/>
    <w:rsid w:val="000E705E"/>
    <w:rsid w:val="000E719D"/>
    <w:rsid w:val="000E720C"/>
    <w:rsid w:val="000E7436"/>
    <w:rsid w:val="000E74B3"/>
    <w:rsid w:val="000E74E0"/>
    <w:rsid w:val="000E760D"/>
    <w:rsid w:val="000E763F"/>
    <w:rsid w:val="000E7D0A"/>
    <w:rsid w:val="000E7DFA"/>
    <w:rsid w:val="000E7E01"/>
    <w:rsid w:val="000E7E13"/>
    <w:rsid w:val="000E7EF9"/>
    <w:rsid w:val="000F0073"/>
    <w:rsid w:val="000F00CE"/>
    <w:rsid w:val="000F014E"/>
    <w:rsid w:val="000F01DD"/>
    <w:rsid w:val="000F0345"/>
    <w:rsid w:val="000F0702"/>
    <w:rsid w:val="000F08E3"/>
    <w:rsid w:val="000F0A2E"/>
    <w:rsid w:val="000F0A39"/>
    <w:rsid w:val="000F0A72"/>
    <w:rsid w:val="000F0C0E"/>
    <w:rsid w:val="000F0D9B"/>
    <w:rsid w:val="000F1075"/>
    <w:rsid w:val="000F1317"/>
    <w:rsid w:val="000F1525"/>
    <w:rsid w:val="000F1590"/>
    <w:rsid w:val="000F1701"/>
    <w:rsid w:val="000F1BAD"/>
    <w:rsid w:val="000F1BE3"/>
    <w:rsid w:val="000F1F9B"/>
    <w:rsid w:val="000F21C0"/>
    <w:rsid w:val="000F220D"/>
    <w:rsid w:val="000F2307"/>
    <w:rsid w:val="000F23CE"/>
    <w:rsid w:val="000F2613"/>
    <w:rsid w:val="000F270F"/>
    <w:rsid w:val="000F27F3"/>
    <w:rsid w:val="000F2899"/>
    <w:rsid w:val="000F2EEB"/>
    <w:rsid w:val="000F30D0"/>
    <w:rsid w:val="000F33A0"/>
    <w:rsid w:val="000F354B"/>
    <w:rsid w:val="000F368E"/>
    <w:rsid w:val="000F3734"/>
    <w:rsid w:val="000F3818"/>
    <w:rsid w:val="000F3952"/>
    <w:rsid w:val="000F3AB2"/>
    <w:rsid w:val="000F3B00"/>
    <w:rsid w:val="000F3B8A"/>
    <w:rsid w:val="000F3BF1"/>
    <w:rsid w:val="000F3C4C"/>
    <w:rsid w:val="000F4243"/>
    <w:rsid w:val="000F4328"/>
    <w:rsid w:val="000F4348"/>
    <w:rsid w:val="000F43E9"/>
    <w:rsid w:val="000F47ED"/>
    <w:rsid w:val="000F4C38"/>
    <w:rsid w:val="000F4CD1"/>
    <w:rsid w:val="000F4D8A"/>
    <w:rsid w:val="000F5284"/>
    <w:rsid w:val="000F52F6"/>
    <w:rsid w:val="000F5306"/>
    <w:rsid w:val="000F556F"/>
    <w:rsid w:val="000F574E"/>
    <w:rsid w:val="000F5810"/>
    <w:rsid w:val="000F5B54"/>
    <w:rsid w:val="000F5C4C"/>
    <w:rsid w:val="000F5DA2"/>
    <w:rsid w:val="000F5E74"/>
    <w:rsid w:val="000F6007"/>
    <w:rsid w:val="000F649C"/>
    <w:rsid w:val="000F696F"/>
    <w:rsid w:val="000F69E0"/>
    <w:rsid w:val="000F6C1C"/>
    <w:rsid w:val="000F6EA3"/>
    <w:rsid w:val="000F6FD7"/>
    <w:rsid w:val="000F703B"/>
    <w:rsid w:val="000F7101"/>
    <w:rsid w:val="000F713A"/>
    <w:rsid w:val="000F7154"/>
    <w:rsid w:val="000F72C9"/>
    <w:rsid w:val="000F72D6"/>
    <w:rsid w:val="000F76E9"/>
    <w:rsid w:val="000F7866"/>
    <w:rsid w:val="000F7DAD"/>
    <w:rsid w:val="000F7DDA"/>
    <w:rsid w:val="000F7E8A"/>
    <w:rsid w:val="000F7FF6"/>
    <w:rsid w:val="001001B8"/>
    <w:rsid w:val="0010035A"/>
    <w:rsid w:val="0010041A"/>
    <w:rsid w:val="0010046A"/>
    <w:rsid w:val="001005BA"/>
    <w:rsid w:val="00100906"/>
    <w:rsid w:val="00100CD1"/>
    <w:rsid w:val="00100F4E"/>
    <w:rsid w:val="00100F8D"/>
    <w:rsid w:val="001010DA"/>
    <w:rsid w:val="0010127B"/>
    <w:rsid w:val="00101309"/>
    <w:rsid w:val="0010143A"/>
    <w:rsid w:val="00101461"/>
    <w:rsid w:val="00101714"/>
    <w:rsid w:val="0010189D"/>
    <w:rsid w:val="00101B2D"/>
    <w:rsid w:val="00102041"/>
    <w:rsid w:val="001024B3"/>
    <w:rsid w:val="0010258A"/>
    <w:rsid w:val="00102940"/>
    <w:rsid w:val="00102C62"/>
    <w:rsid w:val="00102FF5"/>
    <w:rsid w:val="001034DB"/>
    <w:rsid w:val="0010366F"/>
    <w:rsid w:val="00103943"/>
    <w:rsid w:val="00103A58"/>
    <w:rsid w:val="00103AB0"/>
    <w:rsid w:val="00103B98"/>
    <w:rsid w:val="00103BC0"/>
    <w:rsid w:val="00103BE8"/>
    <w:rsid w:val="00103DE9"/>
    <w:rsid w:val="001040D6"/>
    <w:rsid w:val="001042A4"/>
    <w:rsid w:val="00104784"/>
    <w:rsid w:val="001047E2"/>
    <w:rsid w:val="00104811"/>
    <w:rsid w:val="0010483C"/>
    <w:rsid w:val="001049B6"/>
    <w:rsid w:val="00104A05"/>
    <w:rsid w:val="00104B52"/>
    <w:rsid w:val="00104BCF"/>
    <w:rsid w:val="00104D03"/>
    <w:rsid w:val="00104E40"/>
    <w:rsid w:val="00104ED3"/>
    <w:rsid w:val="00104FE0"/>
    <w:rsid w:val="001052EF"/>
    <w:rsid w:val="0010541F"/>
    <w:rsid w:val="00105617"/>
    <w:rsid w:val="00105B25"/>
    <w:rsid w:val="00105CB6"/>
    <w:rsid w:val="00105DAA"/>
    <w:rsid w:val="001061E6"/>
    <w:rsid w:val="00106200"/>
    <w:rsid w:val="00106220"/>
    <w:rsid w:val="0010633C"/>
    <w:rsid w:val="00106532"/>
    <w:rsid w:val="0010660E"/>
    <w:rsid w:val="00106614"/>
    <w:rsid w:val="00106705"/>
    <w:rsid w:val="00106783"/>
    <w:rsid w:val="00106841"/>
    <w:rsid w:val="00106D74"/>
    <w:rsid w:val="00106DAA"/>
    <w:rsid w:val="00106E5E"/>
    <w:rsid w:val="001070BD"/>
    <w:rsid w:val="0010714A"/>
    <w:rsid w:val="00107211"/>
    <w:rsid w:val="0010756A"/>
    <w:rsid w:val="00107578"/>
    <w:rsid w:val="00107622"/>
    <w:rsid w:val="00107654"/>
    <w:rsid w:val="0010776E"/>
    <w:rsid w:val="001077C4"/>
    <w:rsid w:val="001077EF"/>
    <w:rsid w:val="0010782D"/>
    <w:rsid w:val="001078EE"/>
    <w:rsid w:val="00107915"/>
    <w:rsid w:val="00107B6B"/>
    <w:rsid w:val="00107BE3"/>
    <w:rsid w:val="00107D32"/>
    <w:rsid w:val="001100FB"/>
    <w:rsid w:val="001100FD"/>
    <w:rsid w:val="0011038F"/>
    <w:rsid w:val="0011040D"/>
    <w:rsid w:val="001105AA"/>
    <w:rsid w:val="001107B1"/>
    <w:rsid w:val="001108F5"/>
    <w:rsid w:val="00110A7F"/>
    <w:rsid w:val="00110B05"/>
    <w:rsid w:val="00110C1C"/>
    <w:rsid w:val="00110CB7"/>
    <w:rsid w:val="00110D69"/>
    <w:rsid w:val="00110D81"/>
    <w:rsid w:val="001114D0"/>
    <w:rsid w:val="00111510"/>
    <w:rsid w:val="0011158C"/>
    <w:rsid w:val="001115D8"/>
    <w:rsid w:val="001116CF"/>
    <w:rsid w:val="001116DD"/>
    <w:rsid w:val="00111842"/>
    <w:rsid w:val="00111913"/>
    <w:rsid w:val="00111939"/>
    <w:rsid w:val="00111A1C"/>
    <w:rsid w:val="00111ACA"/>
    <w:rsid w:val="00111C17"/>
    <w:rsid w:val="00111C49"/>
    <w:rsid w:val="00111FA5"/>
    <w:rsid w:val="00112270"/>
    <w:rsid w:val="0011270B"/>
    <w:rsid w:val="00112760"/>
    <w:rsid w:val="0011279F"/>
    <w:rsid w:val="00112842"/>
    <w:rsid w:val="00112B36"/>
    <w:rsid w:val="00112B5A"/>
    <w:rsid w:val="00112B8A"/>
    <w:rsid w:val="00112C3D"/>
    <w:rsid w:val="00112CF7"/>
    <w:rsid w:val="00112D93"/>
    <w:rsid w:val="00112FAA"/>
    <w:rsid w:val="001130F6"/>
    <w:rsid w:val="001132AD"/>
    <w:rsid w:val="00113550"/>
    <w:rsid w:val="001137B5"/>
    <w:rsid w:val="001138F2"/>
    <w:rsid w:val="00113C18"/>
    <w:rsid w:val="00113E4B"/>
    <w:rsid w:val="001142A1"/>
    <w:rsid w:val="001142BD"/>
    <w:rsid w:val="0011461F"/>
    <w:rsid w:val="0011485F"/>
    <w:rsid w:val="00114BFB"/>
    <w:rsid w:val="00114DE9"/>
    <w:rsid w:val="0011507C"/>
    <w:rsid w:val="00115442"/>
    <w:rsid w:val="001154BB"/>
    <w:rsid w:val="00115547"/>
    <w:rsid w:val="00115793"/>
    <w:rsid w:val="0011594B"/>
    <w:rsid w:val="001159DB"/>
    <w:rsid w:val="00115AB2"/>
    <w:rsid w:val="00115C40"/>
    <w:rsid w:val="00115CEA"/>
    <w:rsid w:val="00115D25"/>
    <w:rsid w:val="00116002"/>
    <w:rsid w:val="0011618F"/>
    <w:rsid w:val="001161FE"/>
    <w:rsid w:val="0011632B"/>
    <w:rsid w:val="001164DE"/>
    <w:rsid w:val="0011653F"/>
    <w:rsid w:val="00116675"/>
    <w:rsid w:val="001166D0"/>
    <w:rsid w:val="001168A9"/>
    <w:rsid w:val="0011691B"/>
    <w:rsid w:val="00116C89"/>
    <w:rsid w:val="00116F12"/>
    <w:rsid w:val="00117365"/>
    <w:rsid w:val="0011752A"/>
    <w:rsid w:val="00117532"/>
    <w:rsid w:val="00117679"/>
    <w:rsid w:val="00117776"/>
    <w:rsid w:val="0011778F"/>
    <w:rsid w:val="00117F05"/>
    <w:rsid w:val="00117FA8"/>
    <w:rsid w:val="00120126"/>
    <w:rsid w:val="0012012C"/>
    <w:rsid w:val="00120133"/>
    <w:rsid w:val="001202D1"/>
    <w:rsid w:val="00120302"/>
    <w:rsid w:val="001203E0"/>
    <w:rsid w:val="001206F0"/>
    <w:rsid w:val="00120735"/>
    <w:rsid w:val="00120859"/>
    <w:rsid w:val="001208A7"/>
    <w:rsid w:val="00120E1B"/>
    <w:rsid w:val="00120F25"/>
    <w:rsid w:val="00121271"/>
    <w:rsid w:val="001214BA"/>
    <w:rsid w:val="001215B1"/>
    <w:rsid w:val="0012173E"/>
    <w:rsid w:val="00121778"/>
    <w:rsid w:val="001219E9"/>
    <w:rsid w:val="00121B39"/>
    <w:rsid w:val="00121BC8"/>
    <w:rsid w:val="0012211F"/>
    <w:rsid w:val="00122198"/>
    <w:rsid w:val="001223AB"/>
    <w:rsid w:val="00122412"/>
    <w:rsid w:val="0012244E"/>
    <w:rsid w:val="00122507"/>
    <w:rsid w:val="001225E7"/>
    <w:rsid w:val="00122779"/>
    <w:rsid w:val="00122793"/>
    <w:rsid w:val="00122929"/>
    <w:rsid w:val="00122C23"/>
    <w:rsid w:val="00122D82"/>
    <w:rsid w:val="00122F2F"/>
    <w:rsid w:val="00122F95"/>
    <w:rsid w:val="001236CE"/>
    <w:rsid w:val="001238B6"/>
    <w:rsid w:val="001238EB"/>
    <w:rsid w:val="00123ABD"/>
    <w:rsid w:val="00123BEB"/>
    <w:rsid w:val="00124189"/>
    <w:rsid w:val="00124243"/>
    <w:rsid w:val="00124623"/>
    <w:rsid w:val="001248BB"/>
    <w:rsid w:val="001249EF"/>
    <w:rsid w:val="00124B04"/>
    <w:rsid w:val="00124B84"/>
    <w:rsid w:val="00124DF1"/>
    <w:rsid w:val="00125041"/>
    <w:rsid w:val="00125080"/>
    <w:rsid w:val="0012513D"/>
    <w:rsid w:val="0012598E"/>
    <w:rsid w:val="00125E0A"/>
    <w:rsid w:val="00125ECB"/>
    <w:rsid w:val="001260AE"/>
    <w:rsid w:val="00126158"/>
    <w:rsid w:val="00126172"/>
    <w:rsid w:val="001263FB"/>
    <w:rsid w:val="0012642B"/>
    <w:rsid w:val="00126502"/>
    <w:rsid w:val="001265A9"/>
    <w:rsid w:val="001265EA"/>
    <w:rsid w:val="0012669B"/>
    <w:rsid w:val="001268F5"/>
    <w:rsid w:val="001268F8"/>
    <w:rsid w:val="00126A33"/>
    <w:rsid w:val="00126B3A"/>
    <w:rsid w:val="00126BCB"/>
    <w:rsid w:val="00126C10"/>
    <w:rsid w:val="00126DD7"/>
    <w:rsid w:val="00126ED9"/>
    <w:rsid w:val="00127127"/>
    <w:rsid w:val="00127299"/>
    <w:rsid w:val="001272F9"/>
    <w:rsid w:val="00127454"/>
    <w:rsid w:val="00127570"/>
    <w:rsid w:val="00127A2E"/>
    <w:rsid w:val="00127C22"/>
    <w:rsid w:val="00127E35"/>
    <w:rsid w:val="001301F3"/>
    <w:rsid w:val="00130215"/>
    <w:rsid w:val="00130520"/>
    <w:rsid w:val="00130680"/>
    <w:rsid w:val="00130948"/>
    <w:rsid w:val="00130F48"/>
    <w:rsid w:val="00131086"/>
    <w:rsid w:val="001310C0"/>
    <w:rsid w:val="00131295"/>
    <w:rsid w:val="0013131E"/>
    <w:rsid w:val="00131337"/>
    <w:rsid w:val="00131387"/>
    <w:rsid w:val="0013147A"/>
    <w:rsid w:val="00131615"/>
    <w:rsid w:val="001317C9"/>
    <w:rsid w:val="0013192D"/>
    <w:rsid w:val="0013196F"/>
    <w:rsid w:val="00131982"/>
    <w:rsid w:val="00131C4F"/>
    <w:rsid w:val="00131DA6"/>
    <w:rsid w:val="00131EEE"/>
    <w:rsid w:val="00131F3A"/>
    <w:rsid w:val="00131FB9"/>
    <w:rsid w:val="00132190"/>
    <w:rsid w:val="0013248F"/>
    <w:rsid w:val="00132547"/>
    <w:rsid w:val="00132770"/>
    <w:rsid w:val="0013283B"/>
    <w:rsid w:val="001329E7"/>
    <w:rsid w:val="00133B46"/>
    <w:rsid w:val="00133B8E"/>
    <w:rsid w:val="00133C9C"/>
    <w:rsid w:val="00133DDC"/>
    <w:rsid w:val="0013404E"/>
    <w:rsid w:val="00134368"/>
    <w:rsid w:val="001345F1"/>
    <w:rsid w:val="001346CC"/>
    <w:rsid w:val="001348F6"/>
    <w:rsid w:val="00134A49"/>
    <w:rsid w:val="00134BB8"/>
    <w:rsid w:val="00134BF4"/>
    <w:rsid w:val="00134C2A"/>
    <w:rsid w:val="00134CDB"/>
    <w:rsid w:val="00134E4E"/>
    <w:rsid w:val="00134F1A"/>
    <w:rsid w:val="00134F3B"/>
    <w:rsid w:val="00134FC9"/>
    <w:rsid w:val="0013525A"/>
    <w:rsid w:val="00135313"/>
    <w:rsid w:val="0013533C"/>
    <w:rsid w:val="001354A4"/>
    <w:rsid w:val="00135860"/>
    <w:rsid w:val="00135ECD"/>
    <w:rsid w:val="00135F4E"/>
    <w:rsid w:val="00135FB9"/>
    <w:rsid w:val="001362E1"/>
    <w:rsid w:val="001363A0"/>
    <w:rsid w:val="0013678D"/>
    <w:rsid w:val="0013687D"/>
    <w:rsid w:val="00136B62"/>
    <w:rsid w:val="00136C12"/>
    <w:rsid w:val="00136C1E"/>
    <w:rsid w:val="00136C95"/>
    <w:rsid w:val="00136EEA"/>
    <w:rsid w:val="0013706F"/>
    <w:rsid w:val="00137364"/>
    <w:rsid w:val="001374D7"/>
    <w:rsid w:val="00137538"/>
    <w:rsid w:val="001375D7"/>
    <w:rsid w:val="00137610"/>
    <w:rsid w:val="001377A0"/>
    <w:rsid w:val="00137A42"/>
    <w:rsid w:val="00137AA6"/>
    <w:rsid w:val="00137D48"/>
    <w:rsid w:val="00137D4D"/>
    <w:rsid w:val="00137DA7"/>
    <w:rsid w:val="00137DEB"/>
    <w:rsid w:val="00137F08"/>
    <w:rsid w:val="00140677"/>
    <w:rsid w:val="00140A84"/>
    <w:rsid w:val="00140B06"/>
    <w:rsid w:val="00140D64"/>
    <w:rsid w:val="00140FB7"/>
    <w:rsid w:val="00141045"/>
    <w:rsid w:val="00141419"/>
    <w:rsid w:val="001416DF"/>
    <w:rsid w:val="00141873"/>
    <w:rsid w:val="00141879"/>
    <w:rsid w:val="001418F6"/>
    <w:rsid w:val="00141929"/>
    <w:rsid w:val="00141BDE"/>
    <w:rsid w:val="00141EDE"/>
    <w:rsid w:val="00142008"/>
    <w:rsid w:val="00142021"/>
    <w:rsid w:val="001424CA"/>
    <w:rsid w:val="00142780"/>
    <w:rsid w:val="00142858"/>
    <w:rsid w:val="00142999"/>
    <w:rsid w:val="00142C56"/>
    <w:rsid w:val="00142CD3"/>
    <w:rsid w:val="00142F34"/>
    <w:rsid w:val="00142FD0"/>
    <w:rsid w:val="00143166"/>
    <w:rsid w:val="001433E3"/>
    <w:rsid w:val="001433FE"/>
    <w:rsid w:val="001436F6"/>
    <w:rsid w:val="001437DC"/>
    <w:rsid w:val="00143BB7"/>
    <w:rsid w:val="00143E2B"/>
    <w:rsid w:val="00143E65"/>
    <w:rsid w:val="001440C3"/>
    <w:rsid w:val="001441E4"/>
    <w:rsid w:val="001444CD"/>
    <w:rsid w:val="001446EA"/>
    <w:rsid w:val="0014482C"/>
    <w:rsid w:val="00144880"/>
    <w:rsid w:val="0014496D"/>
    <w:rsid w:val="00144A50"/>
    <w:rsid w:val="00144AF3"/>
    <w:rsid w:val="001452D4"/>
    <w:rsid w:val="0014534D"/>
    <w:rsid w:val="0014558A"/>
    <w:rsid w:val="001455BD"/>
    <w:rsid w:val="00145916"/>
    <w:rsid w:val="00145918"/>
    <w:rsid w:val="00145BD5"/>
    <w:rsid w:val="00145D82"/>
    <w:rsid w:val="00145DC4"/>
    <w:rsid w:val="0014617A"/>
    <w:rsid w:val="0014657B"/>
    <w:rsid w:val="00146857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57F"/>
    <w:rsid w:val="001475B8"/>
    <w:rsid w:val="0014769A"/>
    <w:rsid w:val="001476DC"/>
    <w:rsid w:val="001477C4"/>
    <w:rsid w:val="001478FF"/>
    <w:rsid w:val="00147CAF"/>
    <w:rsid w:val="00147E27"/>
    <w:rsid w:val="00147E55"/>
    <w:rsid w:val="001501D6"/>
    <w:rsid w:val="0015021E"/>
    <w:rsid w:val="001503B8"/>
    <w:rsid w:val="00150483"/>
    <w:rsid w:val="0015072B"/>
    <w:rsid w:val="0015079B"/>
    <w:rsid w:val="001507E4"/>
    <w:rsid w:val="001507F2"/>
    <w:rsid w:val="00150851"/>
    <w:rsid w:val="00150A2B"/>
    <w:rsid w:val="00150C9B"/>
    <w:rsid w:val="00150EFB"/>
    <w:rsid w:val="00150F1F"/>
    <w:rsid w:val="00150F25"/>
    <w:rsid w:val="00150F74"/>
    <w:rsid w:val="00151027"/>
    <w:rsid w:val="001512E3"/>
    <w:rsid w:val="00151305"/>
    <w:rsid w:val="00151514"/>
    <w:rsid w:val="00151788"/>
    <w:rsid w:val="00151920"/>
    <w:rsid w:val="00151987"/>
    <w:rsid w:val="00151ACA"/>
    <w:rsid w:val="00151C31"/>
    <w:rsid w:val="00151C80"/>
    <w:rsid w:val="00151DAA"/>
    <w:rsid w:val="00152175"/>
    <w:rsid w:val="0015253E"/>
    <w:rsid w:val="00152543"/>
    <w:rsid w:val="0015267B"/>
    <w:rsid w:val="001527C7"/>
    <w:rsid w:val="00152959"/>
    <w:rsid w:val="001529B7"/>
    <w:rsid w:val="001529E2"/>
    <w:rsid w:val="00152A30"/>
    <w:rsid w:val="00152B06"/>
    <w:rsid w:val="00152B69"/>
    <w:rsid w:val="00152D70"/>
    <w:rsid w:val="00153313"/>
    <w:rsid w:val="001533BB"/>
    <w:rsid w:val="00153516"/>
    <w:rsid w:val="0015359C"/>
    <w:rsid w:val="001535E8"/>
    <w:rsid w:val="00153941"/>
    <w:rsid w:val="00153A7D"/>
    <w:rsid w:val="00153AB5"/>
    <w:rsid w:val="00153D72"/>
    <w:rsid w:val="00153FF2"/>
    <w:rsid w:val="0015435C"/>
    <w:rsid w:val="001549BA"/>
    <w:rsid w:val="00154CC4"/>
    <w:rsid w:val="00154ECD"/>
    <w:rsid w:val="00154EDF"/>
    <w:rsid w:val="00155017"/>
    <w:rsid w:val="0015515B"/>
    <w:rsid w:val="0015520F"/>
    <w:rsid w:val="001552F7"/>
    <w:rsid w:val="00155326"/>
    <w:rsid w:val="00155407"/>
    <w:rsid w:val="001555EC"/>
    <w:rsid w:val="0015576B"/>
    <w:rsid w:val="0015576F"/>
    <w:rsid w:val="0015589C"/>
    <w:rsid w:val="00155AAD"/>
    <w:rsid w:val="00155B29"/>
    <w:rsid w:val="00155C64"/>
    <w:rsid w:val="00156022"/>
    <w:rsid w:val="00156169"/>
    <w:rsid w:val="00156348"/>
    <w:rsid w:val="00156495"/>
    <w:rsid w:val="001564D2"/>
    <w:rsid w:val="001564DB"/>
    <w:rsid w:val="00156735"/>
    <w:rsid w:val="001567FB"/>
    <w:rsid w:val="00156CA4"/>
    <w:rsid w:val="00157052"/>
    <w:rsid w:val="0015712D"/>
    <w:rsid w:val="00157144"/>
    <w:rsid w:val="00157552"/>
    <w:rsid w:val="001576DF"/>
    <w:rsid w:val="001577ED"/>
    <w:rsid w:val="00157800"/>
    <w:rsid w:val="00157D7E"/>
    <w:rsid w:val="00157DFE"/>
    <w:rsid w:val="00157F8B"/>
    <w:rsid w:val="001600F4"/>
    <w:rsid w:val="00160184"/>
    <w:rsid w:val="001605F3"/>
    <w:rsid w:val="0016063F"/>
    <w:rsid w:val="001606C9"/>
    <w:rsid w:val="001607A4"/>
    <w:rsid w:val="001607A5"/>
    <w:rsid w:val="00160B46"/>
    <w:rsid w:val="00160DEC"/>
    <w:rsid w:val="00160FCF"/>
    <w:rsid w:val="0016113B"/>
    <w:rsid w:val="001616CA"/>
    <w:rsid w:val="00161747"/>
    <w:rsid w:val="0016175E"/>
    <w:rsid w:val="00161825"/>
    <w:rsid w:val="00161839"/>
    <w:rsid w:val="001618AE"/>
    <w:rsid w:val="00161D65"/>
    <w:rsid w:val="0016208F"/>
    <w:rsid w:val="001620C9"/>
    <w:rsid w:val="00162181"/>
    <w:rsid w:val="001622DF"/>
    <w:rsid w:val="00162789"/>
    <w:rsid w:val="00162A36"/>
    <w:rsid w:val="00162B4A"/>
    <w:rsid w:val="00162BA8"/>
    <w:rsid w:val="00162C8E"/>
    <w:rsid w:val="00162E76"/>
    <w:rsid w:val="00162F7B"/>
    <w:rsid w:val="0016300B"/>
    <w:rsid w:val="0016317E"/>
    <w:rsid w:val="0016321A"/>
    <w:rsid w:val="0016327D"/>
    <w:rsid w:val="0016333F"/>
    <w:rsid w:val="001633D5"/>
    <w:rsid w:val="0016340E"/>
    <w:rsid w:val="00163531"/>
    <w:rsid w:val="00163556"/>
    <w:rsid w:val="00163769"/>
    <w:rsid w:val="001639EE"/>
    <w:rsid w:val="00163A09"/>
    <w:rsid w:val="00163B99"/>
    <w:rsid w:val="00163BAA"/>
    <w:rsid w:val="00163CB4"/>
    <w:rsid w:val="00163D10"/>
    <w:rsid w:val="00164733"/>
    <w:rsid w:val="001647D8"/>
    <w:rsid w:val="00164972"/>
    <w:rsid w:val="00164A67"/>
    <w:rsid w:val="00164BE0"/>
    <w:rsid w:val="00164C80"/>
    <w:rsid w:val="00164D62"/>
    <w:rsid w:val="00164FCF"/>
    <w:rsid w:val="0016514D"/>
    <w:rsid w:val="0016529D"/>
    <w:rsid w:val="00165427"/>
    <w:rsid w:val="00165472"/>
    <w:rsid w:val="001655E7"/>
    <w:rsid w:val="00165600"/>
    <w:rsid w:val="0016561F"/>
    <w:rsid w:val="0016586A"/>
    <w:rsid w:val="00165ADB"/>
    <w:rsid w:val="00165AEB"/>
    <w:rsid w:val="00165B5A"/>
    <w:rsid w:val="00165B75"/>
    <w:rsid w:val="00165D7C"/>
    <w:rsid w:val="00165F49"/>
    <w:rsid w:val="00166101"/>
    <w:rsid w:val="001662BE"/>
    <w:rsid w:val="001662F1"/>
    <w:rsid w:val="0016633B"/>
    <w:rsid w:val="00166587"/>
    <w:rsid w:val="00166676"/>
    <w:rsid w:val="0016677E"/>
    <w:rsid w:val="0016696C"/>
    <w:rsid w:val="001669C2"/>
    <w:rsid w:val="001669CD"/>
    <w:rsid w:val="00166C2A"/>
    <w:rsid w:val="00166F19"/>
    <w:rsid w:val="00167037"/>
    <w:rsid w:val="0016711F"/>
    <w:rsid w:val="0016736B"/>
    <w:rsid w:val="00167A0E"/>
    <w:rsid w:val="00167A3C"/>
    <w:rsid w:val="00167E94"/>
    <w:rsid w:val="001701F0"/>
    <w:rsid w:val="00170686"/>
    <w:rsid w:val="0017075C"/>
    <w:rsid w:val="001707BE"/>
    <w:rsid w:val="001707C5"/>
    <w:rsid w:val="001707E4"/>
    <w:rsid w:val="00170956"/>
    <w:rsid w:val="001709AB"/>
    <w:rsid w:val="00170B7F"/>
    <w:rsid w:val="00170D1D"/>
    <w:rsid w:val="00170D26"/>
    <w:rsid w:val="00170EEE"/>
    <w:rsid w:val="00170F6D"/>
    <w:rsid w:val="00170FD5"/>
    <w:rsid w:val="00171249"/>
    <w:rsid w:val="00171583"/>
    <w:rsid w:val="001719C5"/>
    <w:rsid w:val="00171A52"/>
    <w:rsid w:val="00171A8A"/>
    <w:rsid w:val="00171D05"/>
    <w:rsid w:val="00171DB9"/>
    <w:rsid w:val="00171F54"/>
    <w:rsid w:val="00171F67"/>
    <w:rsid w:val="001721C6"/>
    <w:rsid w:val="001721FE"/>
    <w:rsid w:val="00172425"/>
    <w:rsid w:val="0017252C"/>
    <w:rsid w:val="0017257A"/>
    <w:rsid w:val="00172697"/>
    <w:rsid w:val="001728B7"/>
    <w:rsid w:val="001728EF"/>
    <w:rsid w:val="00172E04"/>
    <w:rsid w:val="00172F11"/>
    <w:rsid w:val="00173137"/>
    <w:rsid w:val="001731B1"/>
    <w:rsid w:val="001732F7"/>
    <w:rsid w:val="00173601"/>
    <w:rsid w:val="00173BCC"/>
    <w:rsid w:val="00173C57"/>
    <w:rsid w:val="00173CC6"/>
    <w:rsid w:val="00174035"/>
    <w:rsid w:val="001741B9"/>
    <w:rsid w:val="00174289"/>
    <w:rsid w:val="00174294"/>
    <w:rsid w:val="001743B5"/>
    <w:rsid w:val="00174B6E"/>
    <w:rsid w:val="00174B9F"/>
    <w:rsid w:val="00174CD5"/>
    <w:rsid w:val="00174F07"/>
    <w:rsid w:val="00175025"/>
    <w:rsid w:val="001752A3"/>
    <w:rsid w:val="001753CD"/>
    <w:rsid w:val="00175405"/>
    <w:rsid w:val="001758FB"/>
    <w:rsid w:val="00175ED3"/>
    <w:rsid w:val="00175FDB"/>
    <w:rsid w:val="00176203"/>
    <w:rsid w:val="001762F1"/>
    <w:rsid w:val="0017631E"/>
    <w:rsid w:val="00176337"/>
    <w:rsid w:val="00176384"/>
    <w:rsid w:val="00176551"/>
    <w:rsid w:val="001765DE"/>
    <w:rsid w:val="0017672F"/>
    <w:rsid w:val="0017684A"/>
    <w:rsid w:val="00176974"/>
    <w:rsid w:val="00176A0D"/>
    <w:rsid w:val="00176A54"/>
    <w:rsid w:val="00176B18"/>
    <w:rsid w:val="00176B8A"/>
    <w:rsid w:val="00176EBB"/>
    <w:rsid w:val="00176FA5"/>
    <w:rsid w:val="001770C5"/>
    <w:rsid w:val="0017718F"/>
    <w:rsid w:val="001773F0"/>
    <w:rsid w:val="00177A5A"/>
    <w:rsid w:val="0018010C"/>
    <w:rsid w:val="00180433"/>
    <w:rsid w:val="0018047A"/>
    <w:rsid w:val="001804CD"/>
    <w:rsid w:val="001805CF"/>
    <w:rsid w:val="00180612"/>
    <w:rsid w:val="0018074C"/>
    <w:rsid w:val="001808C6"/>
    <w:rsid w:val="00180CDD"/>
    <w:rsid w:val="00180F55"/>
    <w:rsid w:val="00180FD1"/>
    <w:rsid w:val="001810E7"/>
    <w:rsid w:val="001811E0"/>
    <w:rsid w:val="001814B2"/>
    <w:rsid w:val="0018159A"/>
    <w:rsid w:val="0018183A"/>
    <w:rsid w:val="001818EA"/>
    <w:rsid w:val="00181954"/>
    <w:rsid w:val="00181957"/>
    <w:rsid w:val="00181FDA"/>
    <w:rsid w:val="0018232A"/>
    <w:rsid w:val="0018238C"/>
    <w:rsid w:val="001825B6"/>
    <w:rsid w:val="001825C7"/>
    <w:rsid w:val="001829C5"/>
    <w:rsid w:val="00183031"/>
    <w:rsid w:val="0018304C"/>
    <w:rsid w:val="0018320F"/>
    <w:rsid w:val="001833FE"/>
    <w:rsid w:val="001834B8"/>
    <w:rsid w:val="001834F4"/>
    <w:rsid w:val="0018353C"/>
    <w:rsid w:val="001838F4"/>
    <w:rsid w:val="00183AF3"/>
    <w:rsid w:val="00183D34"/>
    <w:rsid w:val="0018438C"/>
    <w:rsid w:val="001844A6"/>
    <w:rsid w:val="0018465B"/>
    <w:rsid w:val="001847EB"/>
    <w:rsid w:val="00184834"/>
    <w:rsid w:val="00184850"/>
    <w:rsid w:val="0018486C"/>
    <w:rsid w:val="00184878"/>
    <w:rsid w:val="001849D0"/>
    <w:rsid w:val="00184BD9"/>
    <w:rsid w:val="00184CD4"/>
    <w:rsid w:val="00185151"/>
    <w:rsid w:val="001851A3"/>
    <w:rsid w:val="001853F3"/>
    <w:rsid w:val="001855BA"/>
    <w:rsid w:val="001857A4"/>
    <w:rsid w:val="001858D4"/>
    <w:rsid w:val="00185A98"/>
    <w:rsid w:val="00185BCE"/>
    <w:rsid w:val="00185F9B"/>
    <w:rsid w:val="00185FFA"/>
    <w:rsid w:val="001861E7"/>
    <w:rsid w:val="001864AF"/>
    <w:rsid w:val="00186696"/>
    <w:rsid w:val="0018670A"/>
    <w:rsid w:val="00186925"/>
    <w:rsid w:val="00186ABE"/>
    <w:rsid w:val="00186D0D"/>
    <w:rsid w:val="00186E60"/>
    <w:rsid w:val="00186FAC"/>
    <w:rsid w:val="0018724F"/>
    <w:rsid w:val="001873BC"/>
    <w:rsid w:val="001875EC"/>
    <w:rsid w:val="00187644"/>
    <w:rsid w:val="001876D4"/>
    <w:rsid w:val="0018774B"/>
    <w:rsid w:val="001879C7"/>
    <w:rsid w:val="00187EED"/>
    <w:rsid w:val="001902B8"/>
    <w:rsid w:val="001903DA"/>
    <w:rsid w:val="001905A1"/>
    <w:rsid w:val="00190671"/>
    <w:rsid w:val="001909FF"/>
    <w:rsid w:val="00190C03"/>
    <w:rsid w:val="00190C63"/>
    <w:rsid w:val="00190CBF"/>
    <w:rsid w:val="00190D1F"/>
    <w:rsid w:val="00190EB1"/>
    <w:rsid w:val="0019104E"/>
    <w:rsid w:val="001910B5"/>
    <w:rsid w:val="00191103"/>
    <w:rsid w:val="001914C6"/>
    <w:rsid w:val="0019155C"/>
    <w:rsid w:val="00191720"/>
    <w:rsid w:val="001917B5"/>
    <w:rsid w:val="00191A3B"/>
    <w:rsid w:val="00191B63"/>
    <w:rsid w:val="00191BEE"/>
    <w:rsid w:val="00191C23"/>
    <w:rsid w:val="00191D39"/>
    <w:rsid w:val="00191D50"/>
    <w:rsid w:val="00191F7D"/>
    <w:rsid w:val="00191FD7"/>
    <w:rsid w:val="00192018"/>
    <w:rsid w:val="001921AD"/>
    <w:rsid w:val="00192212"/>
    <w:rsid w:val="0019231A"/>
    <w:rsid w:val="0019236A"/>
    <w:rsid w:val="00192654"/>
    <w:rsid w:val="001926A9"/>
    <w:rsid w:val="0019270E"/>
    <w:rsid w:val="00192912"/>
    <w:rsid w:val="00192D47"/>
    <w:rsid w:val="00192FAF"/>
    <w:rsid w:val="00193036"/>
    <w:rsid w:val="00193172"/>
    <w:rsid w:val="00193702"/>
    <w:rsid w:val="00193C59"/>
    <w:rsid w:val="00194175"/>
    <w:rsid w:val="00194308"/>
    <w:rsid w:val="0019458C"/>
    <w:rsid w:val="00194633"/>
    <w:rsid w:val="00194725"/>
    <w:rsid w:val="00194750"/>
    <w:rsid w:val="0019481E"/>
    <w:rsid w:val="00194832"/>
    <w:rsid w:val="00194947"/>
    <w:rsid w:val="00194BD3"/>
    <w:rsid w:val="00194BEA"/>
    <w:rsid w:val="00194F3F"/>
    <w:rsid w:val="00195822"/>
    <w:rsid w:val="001958E9"/>
    <w:rsid w:val="0019597B"/>
    <w:rsid w:val="00195AFA"/>
    <w:rsid w:val="00195BEE"/>
    <w:rsid w:val="00195CBD"/>
    <w:rsid w:val="00195D79"/>
    <w:rsid w:val="00195E09"/>
    <w:rsid w:val="00195EF2"/>
    <w:rsid w:val="00195F06"/>
    <w:rsid w:val="00195F8E"/>
    <w:rsid w:val="0019611C"/>
    <w:rsid w:val="001962CB"/>
    <w:rsid w:val="00196649"/>
    <w:rsid w:val="001968C8"/>
    <w:rsid w:val="00196A41"/>
    <w:rsid w:val="00196ABC"/>
    <w:rsid w:val="00196AD6"/>
    <w:rsid w:val="00196B2E"/>
    <w:rsid w:val="00196B75"/>
    <w:rsid w:val="00196BC4"/>
    <w:rsid w:val="00196D35"/>
    <w:rsid w:val="00196E48"/>
    <w:rsid w:val="00196F01"/>
    <w:rsid w:val="00197024"/>
    <w:rsid w:val="001970F3"/>
    <w:rsid w:val="00197106"/>
    <w:rsid w:val="0019727A"/>
    <w:rsid w:val="00197450"/>
    <w:rsid w:val="00197628"/>
    <w:rsid w:val="00197698"/>
    <w:rsid w:val="001977BE"/>
    <w:rsid w:val="00197943"/>
    <w:rsid w:val="00197D34"/>
    <w:rsid w:val="00197EC9"/>
    <w:rsid w:val="001A00B0"/>
    <w:rsid w:val="001A070E"/>
    <w:rsid w:val="001A080F"/>
    <w:rsid w:val="001A0823"/>
    <w:rsid w:val="001A0A40"/>
    <w:rsid w:val="001A0E75"/>
    <w:rsid w:val="001A0ECD"/>
    <w:rsid w:val="001A0F5B"/>
    <w:rsid w:val="001A110F"/>
    <w:rsid w:val="001A1331"/>
    <w:rsid w:val="001A1392"/>
    <w:rsid w:val="001A1518"/>
    <w:rsid w:val="001A16E2"/>
    <w:rsid w:val="001A19AC"/>
    <w:rsid w:val="001A1CA2"/>
    <w:rsid w:val="001A1FB7"/>
    <w:rsid w:val="001A2216"/>
    <w:rsid w:val="001A243B"/>
    <w:rsid w:val="001A251E"/>
    <w:rsid w:val="001A2744"/>
    <w:rsid w:val="001A2DAD"/>
    <w:rsid w:val="001A2E9D"/>
    <w:rsid w:val="001A2F48"/>
    <w:rsid w:val="001A3142"/>
    <w:rsid w:val="001A31E3"/>
    <w:rsid w:val="001A3207"/>
    <w:rsid w:val="001A3234"/>
    <w:rsid w:val="001A32E7"/>
    <w:rsid w:val="001A3320"/>
    <w:rsid w:val="001A3507"/>
    <w:rsid w:val="001A351A"/>
    <w:rsid w:val="001A3663"/>
    <w:rsid w:val="001A3808"/>
    <w:rsid w:val="001A3D94"/>
    <w:rsid w:val="001A3EF3"/>
    <w:rsid w:val="001A40B4"/>
    <w:rsid w:val="001A46AF"/>
    <w:rsid w:val="001A480E"/>
    <w:rsid w:val="001A4A85"/>
    <w:rsid w:val="001A4D95"/>
    <w:rsid w:val="001A4F02"/>
    <w:rsid w:val="001A4F85"/>
    <w:rsid w:val="001A54B4"/>
    <w:rsid w:val="001A5590"/>
    <w:rsid w:val="001A55E3"/>
    <w:rsid w:val="001A56B0"/>
    <w:rsid w:val="001A598A"/>
    <w:rsid w:val="001A5CCD"/>
    <w:rsid w:val="001A5F0E"/>
    <w:rsid w:val="001A61F9"/>
    <w:rsid w:val="001A6298"/>
    <w:rsid w:val="001A62F2"/>
    <w:rsid w:val="001A6450"/>
    <w:rsid w:val="001A6542"/>
    <w:rsid w:val="001A6560"/>
    <w:rsid w:val="001A6623"/>
    <w:rsid w:val="001A6A48"/>
    <w:rsid w:val="001A6DEF"/>
    <w:rsid w:val="001A6F43"/>
    <w:rsid w:val="001A721C"/>
    <w:rsid w:val="001A739C"/>
    <w:rsid w:val="001A73C5"/>
    <w:rsid w:val="001A750C"/>
    <w:rsid w:val="001A76A5"/>
    <w:rsid w:val="001A774F"/>
    <w:rsid w:val="001A77FC"/>
    <w:rsid w:val="001A78DF"/>
    <w:rsid w:val="001A7A14"/>
    <w:rsid w:val="001A7AB9"/>
    <w:rsid w:val="001A7B2F"/>
    <w:rsid w:val="001A7BF3"/>
    <w:rsid w:val="001A7F6F"/>
    <w:rsid w:val="001B00BE"/>
    <w:rsid w:val="001B0207"/>
    <w:rsid w:val="001B02A5"/>
    <w:rsid w:val="001B0387"/>
    <w:rsid w:val="001B03F3"/>
    <w:rsid w:val="001B0418"/>
    <w:rsid w:val="001B05FF"/>
    <w:rsid w:val="001B08E4"/>
    <w:rsid w:val="001B09D9"/>
    <w:rsid w:val="001B0D92"/>
    <w:rsid w:val="001B0DFB"/>
    <w:rsid w:val="001B0E7E"/>
    <w:rsid w:val="001B0F39"/>
    <w:rsid w:val="001B10DB"/>
    <w:rsid w:val="001B1322"/>
    <w:rsid w:val="001B170C"/>
    <w:rsid w:val="001B194B"/>
    <w:rsid w:val="001B1997"/>
    <w:rsid w:val="001B1A6E"/>
    <w:rsid w:val="001B1B48"/>
    <w:rsid w:val="001B1C98"/>
    <w:rsid w:val="001B2549"/>
    <w:rsid w:val="001B25A3"/>
    <w:rsid w:val="001B27BF"/>
    <w:rsid w:val="001B28B7"/>
    <w:rsid w:val="001B2A22"/>
    <w:rsid w:val="001B2A5E"/>
    <w:rsid w:val="001B2F25"/>
    <w:rsid w:val="001B301B"/>
    <w:rsid w:val="001B3478"/>
    <w:rsid w:val="001B34C3"/>
    <w:rsid w:val="001B3626"/>
    <w:rsid w:val="001B37C4"/>
    <w:rsid w:val="001B3823"/>
    <w:rsid w:val="001B3ADC"/>
    <w:rsid w:val="001B3B3A"/>
    <w:rsid w:val="001B3C88"/>
    <w:rsid w:val="001B41B5"/>
    <w:rsid w:val="001B4515"/>
    <w:rsid w:val="001B484E"/>
    <w:rsid w:val="001B4A59"/>
    <w:rsid w:val="001B4AA9"/>
    <w:rsid w:val="001B4ADD"/>
    <w:rsid w:val="001B4C80"/>
    <w:rsid w:val="001B5574"/>
    <w:rsid w:val="001B55F2"/>
    <w:rsid w:val="001B577E"/>
    <w:rsid w:val="001B599F"/>
    <w:rsid w:val="001B5BB3"/>
    <w:rsid w:val="001B5EAC"/>
    <w:rsid w:val="001B6199"/>
    <w:rsid w:val="001B62AF"/>
    <w:rsid w:val="001B6335"/>
    <w:rsid w:val="001B6357"/>
    <w:rsid w:val="001B640B"/>
    <w:rsid w:val="001B6417"/>
    <w:rsid w:val="001B6590"/>
    <w:rsid w:val="001B66D9"/>
    <w:rsid w:val="001B66EE"/>
    <w:rsid w:val="001B672C"/>
    <w:rsid w:val="001B6B5B"/>
    <w:rsid w:val="001B6EB2"/>
    <w:rsid w:val="001B6F4E"/>
    <w:rsid w:val="001B71FD"/>
    <w:rsid w:val="001B7307"/>
    <w:rsid w:val="001B7432"/>
    <w:rsid w:val="001B7662"/>
    <w:rsid w:val="001B779E"/>
    <w:rsid w:val="001B79B1"/>
    <w:rsid w:val="001B7C66"/>
    <w:rsid w:val="001B7DAC"/>
    <w:rsid w:val="001C0007"/>
    <w:rsid w:val="001C006E"/>
    <w:rsid w:val="001C00A5"/>
    <w:rsid w:val="001C00F1"/>
    <w:rsid w:val="001C0319"/>
    <w:rsid w:val="001C0638"/>
    <w:rsid w:val="001C0700"/>
    <w:rsid w:val="001C0885"/>
    <w:rsid w:val="001C093C"/>
    <w:rsid w:val="001C0B23"/>
    <w:rsid w:val="001C0EE3"/>
    <w:rsid w:val="001C0EF3"/>
    <w:rsid w:val="001C0F76"/>
    <w:rsid w:val="001C0FF2"/>
    <w:rsid w:val="001C10D1"/>
    <w:rsid w:val="001C125A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1F78"/>
    <w:rsid w:val="001C212A"/>
    <w:rsid w:val="001C22EC"/>
    <w:rsid w:val="001C2537"/>
    <w:rsid w:val="001C29B9"/>
    <w:rsid w:val="001C29C5"/>
    <w:rsid w:val="001C2D2F"/>
    <w:rsid w:val="001C2E3A"/>
    <w:rsid w:val="001C2E81"/>
    <w:rsid w:val="001C301E"/>
    <w:rsid w:val="001C33D6"/>
    <w:rsid w:val="001C33DF"/>
    <w:rsid w:val="001C3442"/>
    <w:rsid w:val="001C383B"/>
    <w:rsid w:val="001C39B1"/>
    <w:rsid w:val="001C39FB"/>
    <w:rsid w:val="001C3EC5"/>
    <w:rsid w:val="001C3FC0"/>
    <w:rsid w:val="001C404A"/>
    <w:rsid w:val="001C418D"/>
    <w:rsid w:val="001C4253"/>
    <w:rsid w:val="001C4509"/>
    <w:rsid w:val="001C45F2"/>
    <w:rsid w:val="001C47B1"/>
    <w:rsid w:val="001C49A8"/>
    <w:rsid w:val="001C4A79"/>
    <w:rsid w:val="001C4BCD"/>
    <w:rsid w:val="001C4F9F"/>
    <w:rsid w:val="001C52E5"/>
    <w:rsid w:val="001C53F4"/>
    <w:rsid w:val="001C55B9"/>
    <w:rsid w:val="001C56F6"/>
    <w:rsid w:val="001C57C5"/>
    <w:rsid w:val="001C59EE"/>
    <w:rsid w:val="001C5A39"/>
    <w:rsid w:val="001C5E57"/>
    <w:rsid w:val="001C605D"/>
    <w:rsid w:val="001C614D"/>
    <w:rsid w:val="001C628B"/>
    <w:rsid w:val="001C6472"/>
    <w:rsid w:val="001C674F"/>
    <w:rsid w:val="001C67D8"/>
    <w:rsid w:val="001C6992"/>
    <w:rsid w:val="001C6C13"/>
    <w:rsid w:val="001C6F7A"/>
    <w:rsid w:val="001C72CD"/>
    <w:rsid w:val="001C73BC"/>
    <w:rsid w:val="001C74EA"/>
    <w:rsid w:val="001C76A7"/>
    <w:rsid w:val="001C7826"/>
    <w:rsid w:val="001D0408"/>
    <w:rsid w:val="001D0799"/>
    <w:rsid w:val="001D0912"/>
    <w:rsid w:val="001D0B0D"/>
    <w:rsid w:val="001D0B53"/>
    <w:rsid w:val="001D0C46"/>
    <w:rsid w:val="001D0CFB"/>
    <w:rsid w:val="001D0DB1"/>
    <w:rsid w:val="001D0F07"/>
    <w:rsid w:val="001D1208"/>
    <w:rsid w:val="001D123B"/>
    <w:rsid w:val="001D134E"/>
    <w:rsid w:val="001D160D"/>
    <w:rsid w:val="001D16D2"/>
    <w:rsid w:val="001D16E8"/>
    <w:rsid w:val="001D185D"/>
    <w:rsid w:val="001D1979"/>
    <w:rsid w:val="001D1B85"/>
    <w:rsid w:val="001D1D31"/>
    <w:rsid w:val="001D1F16"/>
    <w:rsid w:val="001D2523"/>
    <w:rsid w:val="001D27C3"/>
    <w:rsid w:val="001D288E"/>
    <w:rsid w:val="001D2A31"/>
    <w:rsid w:val="001D2B72"/>
    <w:rsid w:val="001D2B8E"/>
    <w:rsid w:val="001D2BA5"/>
    <w:rsid w:val="001D2D1E"/>
    <w:rsid w:val="001D2E34"/>
    <w:rsid w:val="001D2F45"/>
    <w:rsid w:val="001D2FA3"/>
    <w:rsid w:val="001D3370"/>
    <w:rsid w:val="001D354C"/>
    <w:rsid w:val="001D36E9"/>
    <w:rsid w:val="001D3743"/>
    <w:rsid w:val="001D37A5"/>
    <w:rsid w:val="001D3B2E"/>
    <w:rsid w:val="001D3C79"/>
    <w:rsid w:val="001D3CC9"/>
    <w:rsid w:val="001D3F94"/>
    <w:rsid w:val="001D40E6"/>
    <w:rsid w:val="001D418C"/>
    <w:rsid w:val="001D432F"/>
    <w:rsid w:val="001D446E"/>
    <w:rsid w:val="001D4565"/>
    <w:rsid w:val="001D457C"/>
    <w:rsid w:val="001D457E"/>
    <w:rsid w:val="001D47C3"/>
    <w:rsid w:val="001D4D8F"/>
    <w:rsid w:val="001D4E78"/>
    <w:rsid w:val="001D4EF3"/>
    <w:rsid w:val="001D50D1"/>
    <w:rsid w:val="001D50F1"/>
    <w:rsid w:val="001D5228"/>
    <w:rsid w:val="001D5575"/>
    <w:rsid w:val="001D5579"/>
    <w:rsid w:val="001D57CC"/>
    <w:rsid w:val="001D5838"/>
    <w:rsid w:val="001D588A"/>
    <w:rsid w:val="001D5AFF"/>
    <w:rsid w:val="001D5DFD"/>
    <w:rsid w:val="001D5E9A"/>
    <w:rsid w:val="001D5F25"/>
    <w:rsid w:val="001D60A5"/>
    <w:rsid w:val="001D6139"/>
    <w:rsid w:val="001D633A"/>
    <w:rsid w:val="001D6467"/>
    <w:rsid w:val="001D6522"/>
    <w:rsid w:val="001D6865"/>
    <w:rsid w:val="001D68D7"/>
    <w:rsid w:val="001D6901"/>
    <w:rsid w:val="001D6A21"/>
    <w:rsid w:val="001D6A3C"/>
    <w:rsid w:val="001D6B36"/>
    <w:rsid w:val="001D6C86"/>
    <w:rsid w:val="001D6EE5"/>
    <w:rsid w:val="001D7310"/>
    <w:rsid w:val="001D759B"/>
    <w:rsid w:val="001D7728"/>
    <w:rsid w:val="001D7736"/>
    <w:rsid w:val="001D77FF"/>
    <w:rsid w:val="001D7B7E"/>
    <w:rsid w:val="001D7BD7"/>
    <w:rsid w:val="001D7CB9"/>
    <w:rsid w:val="001D7CD7"/>
    <w:rsid w:val="001D7D68"/>
    <w:rsid w:val="001D7D7A"/>
    <w:rsid w:val="001D7F76"/>
    <w:rsid w:val="001E004E"/>
    <w:rsid w:val="001E031C"/>
    <w:rsid w:val="001E0415"/>
    <w:rsid w:val="001E0569"/>
    <w:rsid w:val="001E078A"/>
    <w:rsid w:val="001E0C12"/>
    <w:rsid w:val="001E0FB8"/>
    <w:rsid w:val="001E0FD7"/>
    <w:rsid w:val="001E13BC"/>
    <w:rsid w:val="001E1415"/>
    <w:rsid w:val="001E14B1"/>
    <w:rsid w:val="001E14F5"/>
    <w:rsid w:val="001E14F8"/>
    <w:rsid w:val="001E157E"/>
    <w:rsid w:val="001E1835"/>
    <w:rsid w:val="001E1B78"/>
    <w:rsid w:val="001E1C6D"/>
    <w:rsid w:val="001E1C75"/>
    <w:rsid w:val="001E1CFD"/>
    <w:rsid w:val="001E1E3E"/>
    <w:rsid w:val="001E1ED5"/>
    <w:rsid w:val="001E1EF8"/>
    <w:rsid w:val="001E1F92"/>
    <w:rsid w:val="001E238E"/>
    <w:rsid w:val="001E2461"/>
    <w:rsid w:val="001E249B"/>
    <w:rsid w:val="001E250A"/>
    <w:rsid w:val="001E28C3"/>
    <w:rsid w:val="001E2B91"/>
    <w:rsid w:val="001E2D44"/>
    <w:rsid w:val="001E2E3F"/>
    <w:rsid w:val="001E2ED6"/>
    <w:rsid w:val="001E2F8F"/>
    <w:rsid w:val="001E3083"/>
    <w:rsid w:val="001E327E"/>
    <w:rsid w:val="001E3340"/>
    <w:rsid w:val="001E3361"/>
    <w:rsid w:val="001E340A"/>
    <w:rsid w:val="001E38D9"/>
    <w:rsid w:val="001E3915"/>
    <w:rsid w:val="001E3954"/>
    <w:rsid w:val="001E3A48"/>
    <w:rsid w:val="001E3B24"/>
    <w:rsid w:val="001E3B6F"/>
    <w:rsid w:val="001E3B79"/>
    <w:rsid w:val="001E3E79"/>
    <w:rsid w:val="001E3F9D"/>
    <w:rsid w:val="001E4178"/>
    <w:rsid w:val="001E42DB"/>
    <w:rsid w:val="001E454D"/>
    <w:rsid w:val="001E491B"/>
    <w:rsid w:val="001E4A3B"/>
    <w:rsid w:val="001E4CEC"/>
    <w:rsid w:val="001E4D9F"/>
    <w:rsid w:val="001E4E5B"/>
    <w:rsid w:val="001E4E7A"/>
    <w:rsid w:val="001E4EDE"/>
    <w:rsid w:val="001E4F0B"/>
    <w:rsid w:val="001E517C"/>
    <w:rsid w:val="001E523C"/>
    <w:rsid w:val="001E52AD"/>
    <w:rsid w:val="001E52F7"/>
    <w:rsid w:val="001E578C"/>
    <w:rsid w:val="001E57CE"/>
    <w:rsid w:val="001E59BD"/>
    <w:rsid w:val="001E59FB"/>
    <w:rsid w:val="001E5BF3"/>
    <w:rsid w:val="001E5DB1"/>
    <w:rsid w:val="001E5DF6"/>
    <w:rsid w:val="001E5FA6"/>
    <w:rsid w:val="001E60F6"/>
    <w:rsid w:val="001E65BF"/>
    <w:rsid w:val="001E660C"/>
    <w:rsid w:val="001E6666"/>
    <w:rsid w:val="001E6A0C"/>
    <w:rsid w:val="001E6E3E"/>
    <w:rsid w:val="001E7026"/>
    <w:rsid w:val="001E7065"/>
    <w:rsid w:val="001E746A"/>
    <w:rsid w:val="001E7859"/>
    <w:rsid w:val="001E789C"/>
    <w:rsid w:val="001E799B"/>
    <w:rsid w:val="001E7BDF"/>
    <w:rsid w:val="001E7EA2"/>
    <w:rsid w:val="001E7FB8"/>
    <w:rsid w:val="001F0048"/>
    <w:rsid w:val="001F007C"/>
    <w:rsid w:val="001F03D0"/>
    <w:rsid w:val="001F0569"/>
    <w:rsid w:val="001F06F5"/>
    <w:rsid w:val="001F08BB"/>
    <w:rsid w:val="001F0960"/>
    <w:rsid w:val="001F0A25"/>
    <w:rsid w:val="001F0AFB"/>
    <w:rsid w:val="001F0C08"/>
    <w:rsid w:val="001F0C8B"/>
    <w:rsid w:val="001F0CAB"/>
    <w:rsid w:val="001F0DE1"/>
    <w:rsid w:val="001F128F"/>
    <w:rsid w:val="001F178C"/>
    <w:rsid w:val="001F1BFC"/>
    <w:rsid w:val="001F1E33"/>
    <w:rsid w:val="001F1E4A"/>
    <w:rsid w:val="001F1F52"/>
    <w:rsid w:val="001F20BD"/>
    <w:rsid w:val="001F22E8"/>
    <w:rsid w:val="001F24B8"/>
    <w:rsid w:val="001F2616"/>
    <w:rsid w:val="001F270A"/>
    <w:rsid w:val="001F291E"/>
    <w:rsid w:val="001F29C4"/>
    <w:rsid w:val="001F2B50"/>
    <w:rsid w:val="001F2BC8"/>
    <w:rsid w:val="001F2EB4"/>
    <w:rsid w:val="001F2FD8"/>
    <w:rsid w:val="001F32E2"/>
    <w:rsid w:val="001F3420"/>
    <w:rsid w:val="001F348E"/>
    <w:rsid w:val="001F349C"/>
    <w:rsid w:val="001F3655"/>
    <w:rsid w:val="001F375E"/>
    <w:rsid w:val="001F379E"/>
    <w:rsid w:val="001F3B0F"/>
    <w:rsid w:val="001F3EDB"/>
    <w:rsid w:val="001F4140"/>
    <w:rsid w:val="001F41CB"/>
    <w:rsid w:val="001F41DD"/>
    <w:rsid w:val="001F4359"/>
    <w:rsid w:val="001F49CE"/>
    <w:rsid w:val="001F4E82"/>
    <w:rsid w:val="001F4EC3"/>
    <w:rsid w:val="001F50E1"/>
    <w:rsid w:val="001F5127"/>
    <w:rsid w:val="001F524E"/>
    <w:rsid w:val="001F53A5"/>
    <w:rsid w:val="001F557D"/>
    <w:rsid w:val="001F5625"/>
    <w:rsid w:val="001F5862"/>
    <w:rsid w:val="001F589B"/>
    <w:rsid w:val="001F5C62"/>
    <w:rsid w:val="001F5D96"/>
    <w:rsid w:val="001F5FF5"/>
    <w:rsid w:val="001F637B"/>
    <w:rsid w:val="001F64ED"/>
    <w:rsid w:val="001F6761"/>
    <w:rsid w:val="001F685D"/>
    <w:rsid w:val="001F68D6"/>
    <w:rsid w:val="001F69DF"/>
    <w:rsid w:val="001F69F8"/>
    <w:rsid w:val="001F6B27"/>
    <w:rsid w:val="001F6BC3"/>
    <w:rsid w:val="001F6DB0"/>
    <w:rsid w:val="001F6DFD"/>
    <w:rsid w:val="001F6E1E"/>
    <w:rsid w:val="001F7016"/>
    <w:rsid w:val="001F724C"/>
    <w:rsid w:val="001F74F5"/>
    <w:rsid w:val="001F758F"/>
    <w:rsid w:val="001F75DC"/>
    <w:rsid w:val="001F76FD"/>
    <w:rsid w:val="001F7A3B"/>
    <w:rsid w:val="001F7C4D"/>
    <w:rsid w:val="001F7CC4"/>
    <w:rsid w:val="001F7DED"/>
    <w:rsid w:val="001F7EC1"/>
    <w:rsid w:val="0020001F"/>
    <w:rsid w:val="002001EB"/>
    <w:rsid w:val="002002F2"/>
    <w:rsid w:val="00200358"/>
    <w:rsid w:val="002004B1"/>
    <w:rsid w:val="00200593"/>
    <w:rsid w:val="00200649"/>
    <w:rsid w:val="002006A9"/>
    <w:rsid w:val="002006EC"/>
    <w:rsid w:val="00200783"/>
    <w:rsid w:val="00200A4E"/>
    <w:rsid w:val="0020103A"/>
    <w:rsid w:val="002015B1"/>
    <w:rsid w:val="0020178D"/>
    <w:rsid w:val="002018B2"/>
    <w:rsid w:val="00201A74"/>
    <w:rsid w:val="00201A84"/>
    <w:rsid w:val="00201BF0"/>
    <w:rsid w:val="00201DAE"/>
    <w:rsid w:val="00202061"/>
    <w:rsid w:val="0020213C"/>
    <w:rsid w:val="00202252"/>
    <w:rsid w:val="00202354"/>
    <w:rsid w:val="00202378"/>
    <w:rsid w:val="0020257E"/>
    <w:rsid w:val="00202694"/>
    <w:rsid w:val="0020294A"/>
    <w:rsid w:val="00202A7C"/>
    <w:rsid w:val="00202DDC"/>
    <w:rsid w:val="00202F0B"/>
    <w:rsid w:val="00203018"/>
    <w:rsid w:val="002032A6"/>
    <w:rsid w:val="002032E0"/>
    <w:rsid w:val="00203332"/>
    <w:rsid w:val="00203512"/>
    <w:rsid w:val="00203898"/>
    <w:rsid w:val="002039D8"/>
    <w:rsid w:val="00203B06"/>
    <w:rsid w:val="00203B3F"/>
    <w:rsid w:val="00203C62"/>
    <w:rsid w:val="00203D36"/>
    <w:rsid w:val="0020416E"/>
    <w:rsid w:val="00204398"/>
    <w:rsid w:val="002045D1"/>
    <w:rsid w:val="00204731"/>
    <w:rsid w:val="00204969"/>
    <w:rsid w:val="002049DB"/>
    <w:rsid w:val="00204B6D"/>
    <w:rsid w:val="00204D9D"/>
    <w:rsid w:val="00204EC9"/>
    <w:rsid w:val="00204FFF"/>
    <w:rsid w:val="00205046"/>
    <w:rsid w:val="0020519E"/>
    <w:rsid w:val="0020549A"/>
    <w:rsid w:val="002056B9"/>
    <w:rsid w:val="002056E9"/>
    <w:rsid w:val="0020591D"/>
    <w:rsid w:val="00205AB9"/>
    <w:rsid w:val="00205B18"/>
    <w:rsid w:val="00205B2F"/>
    <w:rsid w:val="002060DA"/>
    <w:rsid w:val="002061D5"/>
    <w:rsid w:val="002062DC"/>
    <w:rsid w:val="00206555"/>
    <w:rsid w:val="00206630"/>
    <w:rsid w:val="002066C2"/>
    <w:rsid w:val="0020679D"/>
    <w:rsid w:val="002068B3"/>
    <w:rsid w:val="002068F7"/>
    <w:rsid w:val="0020692E"/>
    <w:rsid w:val="00206A4F"/>
    <w:rsid w:val="00206B2A"/>
    <w:rsid w:val="00206CAC"/>
    <w:rsid w:val="00206ECC"/>
    <w:rsid w:val="0020702A"/>
    <w:rsid w:val="00207261"/>
    <w:rsid w:val="002072F0"/>
    <w:rsid w:val="002073EB"/>
    <w:rsid w:val="002075CE"/>
    <w:rsid w:val="002078D7"/>
    <w:rsid w:val="002078DE"/>
    <w:rsid w:val="00207AB5"/>
    <w:rsid w:val="00207C67"/>
    <w:rsid w:val="00207D38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974"/>
    <w:rsid w:val="00210AB8"/>
    <w:rsid w:val="00210E71"/>
    <w:rsid w:val="00210F61"/>
    <w:rsid w:val="002110D3"/>
    <w:rsid w:val="0021146F"/>
    <w:rsid w:val="002115F3"/>
    <w:rsid w:val="002115F9"/>
    <w:rsid w:val="00211822"/>
    <w:rsid w:val="00211981"/>
    <w:rsid w:val="00211BD3"/>
    <w:rsid w:val="00211CFD"/>
    <w:rsid w:val="00211DF4"/>
    <w:rsid w:val="00212136"/>
    <w:rsid w:val="00212228"/>
    <w:rsid w:val="0021227E"/>
    <w:rsid w:val="0021241B"/>
    <w:rsid w:val="00212584"/>
    <w:rsid w:val="0021281A"/>
    <w:rsid w:val="0021281D"/>
    <w:rsid w:val="00212B68"/>
    <w:rsid w:val="00212F87"/>
    <w:rsid w:val="0021303F"/>
    <w:rsid w:val="00213201"/>
    <w:rsid w:val="002134B5"/>
    <w:rsid w:val="0021363E"/>
    <w:rsid w:val="0021377A"/>
    <w:rsid w:val="002139DB"/>
    <w:rsid w:val="00213BB0"/>
    <w:rsid w:val="00213C9D"/>
    <w:rsid w:val="00213CCA"/>
    <w:rsid w:val="00213D3C"/>
    <w:rsid w:val="00213D55"/>
    <w:rsid w:val="00213D9A"/>
    <w:rsid w:val="00213EFD"/>
    <w:rsid w:val="00213F6A"/>
    <w:rsid w:val="00213FCE"/>
    <w:rsid w:val="0021412F"/>
    <w:rsid w:val="002143C3"/>
    <w:rsid w:val="00214476"/>
    <w:rsid w:val="002146DC"/>
    <w:rsid w:val="002147BB"/>
    <w:rsid w:val="0021488E"/>
    <w:rsid w:val="00214AA8"/>
    <w:rsid w:val="00214BD1"/>
    <w:rsid w:val="00214CC2"/>
    <w:rsid w:val="00214CC5"/>
    <w:rsid w:val="002152A4"/>
    <w:rsid w:val="00215753"/>
    <w:rsid w:val="00215797"/>
    <w:rsid w:val="0021589B"/>
    <w:rsid w:val="00215F78"/>
    <w:rsid w:val="0021611C"/>
    <w:rsid w:val="00216213"/>
    <w:rsid w:val="00216780"/>
    <w:rsid w:val="00216860"/>
    <w:rsid w:val="00216BCE"/>
    <w:rsid w:val="00216BE5"/>
    <w:rsid w:val="00216BE6"/>
    <w:rsid w:val="00216D3F"/>
    <w:rsid w:val="00216D68"/>
    <w:rsid w:val="00216DD0"/>
    <w:rsid w:val="00217167"/>
    <w:rsid w:val="0021756C"/>
    <w:rsid w:val="002176D2"/>
    <w:rsid w:val="00217757"/>
    <w:rsid w:val="00217A0D"/>
    <w:rsid w:val="00217B25"/>
    <w:rsid w:val="00220118"/>
    <w:rsid w:val="002205D3"/>
    <w:rsid w:val="002205D8"/>
    <w:rsid w:val="002205ED"/>
    <w:rsid w:val="00220691"/>
    <w:rsid w:val="002206D9"/>
    <w:rsid w:val="0022074A"/>
    <w:rsid w:val="00220CF7"/>
    <w:rsid w:val="00220E0A"/>
    <w:rsid w:val="00220E9B"/>
    <w:rsid w:val="002214CD"/>
    <w:rsid w:val="002215CD"/>
    <w:rsid w:val="0022186E"/>
    <w:rsid w:val="00221887"/>
    <w:rsid w:val="0022189B"/>
    <w:rsid w:val="00221929"/>
    <w:rsid w:val="00221AA0"/>
    <w:rsid w:val="00221CE9"/>
    <w:rsid w:val="00221D3F"/>
    <w:rsid w:val="00221D40"/>
    <w:rsid w:val="00221DCA"/>
    <w:rsid w:val="002221CE"/>
    <w:rsid w:val="002222BD"/>
    <w:rsid w:val="002225A7"/>
    <w:rsid w:val="00222811"/>
    <w:rsid w:val="00222872"/>
    <w:rsid w:val="00222897"/>
    <w:rsid w:val="00222ADA"/>
    <w:rsid w:val="00222CBF"/>
    <w:rsid w:val="0022310A"/>
    <w:rsid w:val="0022312B"/>
    <w:rsid w:val="0022329B"/>
    <w:rsid w:val="0022381A"/>
    <w:rsid w:val="00223F4C"/>
    <w:rsid w:val="00224264"/>
    <w:rsid w:val="002243DC"/>
    <w:rsid w:val="0022474E"/>
    <w:rsid w:val="00224799"/>
    <w:rsid w:val="00224CD0"/>
    <w:rsid w:val="00225000"/>
    <w:rsid w:val="00225018"/>
    <w:rsid w:val="00225443"/>
    <w:rsid w:val="002254D3"/>
    <w:rsid w:val="002255E6"/>
    <w:rsid w:val="00225636"/>
    <w:rsid w:val="0022591B"/>
    <w:rsid w:val="00225AD2"/>
    <w:rsid w:val="00225CB2"/>
    <w:rsid w:val="00226194"/>
    <w:rsid w:val="002261B1"/>
    <w:rsid w:val="002263C1"/>
    <w:rsid w:val="00226453"/>
    <w:rsid w:val="00226479"/>
    <w:rsid w:val="002268C8"/>
    <w:rsid w:val="002269C7"/>
    <w:rsid w:val="00226B03"/>
    <w:rsid w:val="00226E2F"/>
    <w:rsid w:val="00226E70"/>
    <w:rsid w:val="00226FB3"/>
    <w:rsid w:val="00227468"/>
    <w:rsid w:val="002275A1"/>
    <w:rsid w:val="0022761A"/>
    <w:rsid w:val="002276FE"/>
    <w:rsid w:val="00227882"/>
    <w:rsid w:val="00227952"/>
    <w:rsid w:val="002279DE"/>
    <w:rsid w:val="00227BF0"/>
    <w:rsid w:val="00227C4D"/>
    <w:rsid w:val="00227CC1"/>
    <w:rsid w:val="00227E5D"/>
    <w:rsid w:val="00227EF4"/>
    <w:rsid w:val="00227F12"/>
    <w:rsid w:val="0023000B"/>
    <w:rsid w:val="0023004C"/>
    <w:rsid w:val="00230621"/>
    <w:rsid w:val="00230697"/>
    <w:rsid w:val="002307B2"/>
    <w:rsid w:val="002308D7"/>
    <w:rsid w:val="002308EC"/>
    <w:rsid w:val="00230913"/>
    <w:rsid w:val="00230971"/>
    <w:rsid w:val="00230B59"/>
    <w:rsid w:val="00230B75"/>
    <w:rsid w:val="00230DAF"/>
    <w:rsid w:val="00230F61"/>
    <w:rsid w:val="00231142"/>
    <w:rsid w:val="00231242"/>
    <w:rsid w:val="00231367"/>
    <w:rsid w:val="002316F9"/>
    <w:rsid w:val="00231939"/>
    <w:rsid w:val="00231AA6"/>
    <w:rsid w:val="00231B30"/>
    <w:rsid w:val="00231B92"/>
    <w:rsid w:val="00231BCC"/>
    <w:rsid w:val="00231DDA"/>
    <w:rsid w:val="00232072"/>
    <w:rsid w:val="002320E2"/>
    <w:rsid w:val="00232440"/>
    <w:rsid w:val="0023248D"/>
    <w:rsid w:val="002324AE"/>
    <w:rsid w:val="0023289D"/>
    <w:rsid w:val="00232B43"/>
    <w:rsid w:val="00232F1D"/>
    <w:rsid w:val="00232F41"/>
    <w:rsid w:val="00232F70"/>
    <w:rsid w:val="00233213"/>
    <w:rsid w:val="002333EA"/>
    <w:rsid w:val="0023349A"/>
    <w:rsid w:val="002335E7"/>
    <w:rsid w:val="00233725"/>
    <w:rsid w:val="00233947"/>
    <w:rsid w:val="00233A2B"/>
    <w:rsid w:val="00233C2A"/>
    <w:rsid w:val="00233D66"/>
    <w:rsid w:val="00233F09"/>
    <w:rsid w:val="002341EA"/>
    <w:rsid w:val="0023430B"/>
    <w:rsid w:val="00234339"/>
    <w:rsid w:val="00234355"/>
    <w:rsid w:val="00234707"/>
    <w:rsid w:val="00234852"/>
    <w:rsid w:val="00234902"/>
    <w:rsid w:val="002349B5"/>
    <w:rsid w:val="00234C14"/>
    <w:rsid w:val="00234C64"/>
    <w:rsid w:val="00234CF6"/>
    <w:rsid w:val="00234D2E"/>
    <w:rsid w:val="0023504D"/>
    <w:rsid w:val="00235083"/>
    <w:rsid w:val="002350DB"/>
    <w:rsid w:val="002350E6"/>
    <w:rsid w:val="00235126"/>
    <w:rsid w:val="00235196"/>
    <w:rsid w:val="00235273"/>
    <w:rsid w:val="002353C6"/>
    <w:rsid w:val="00235678"/>
    <w:rsid w:val="002357E5"/>
    <w:rsid w:val="00235AB0"/>
    <w:rsid w:val="00235B98"/>
    <w:rsid w:val="00235E9B"/>
    <w:rsid w:val="00236001"/>
    <w:rsid w:val="002362F6"/>
    <w:rsid w:val="00236423"/>
    <w:rsid w:val="00236550"/>
    <w:rsid w:val="002368FA"/>
    <w:rsid w:val="002368FC"/>
    <w:rsid w:val="002369DB"/>
    <w:rsid w:val="00236B80"/>
    <w:rsid w:val="00236C39"/>
    <w:rsid w:val="00236C68"/>
    <w:rsid w:val="00237112"/>
    <w:rsid w:val="002375C0"/>
    <w:rsid w:val="0023799F"/>
    <w:rsid w:val="002379C6"/>
    <w:rsid w:val="00237A31"/>
    <w:rsid w:val="00240203"/>
    <w:rsid w:val="00240217"/>
    <w:rsid w:val="00240491"/>
    <w:rsid w:val="00240501"/>
    <w:rsid w:val="002407C5"/>
    <w:rsid w:val="0024086D"/>
    <w:rsid w:val="00240ED0"/>
    <w:rsid w:val="00240EE4"/>
    <w:rsid w:val="00240FAE"/>
    <w:rsid w:val="002410EB"/>
    <w:rsid w:val="00241169"/>
    <w:rsid w:val="0024121C"/>
    <w:rsid w:val="0024127F"/>
    <w:rsid w:val="002413C1"/>
    <w:rsid w:val="002413EA"/>
    <w:rsid w:val="00241446"/>
    <w:rsid w:val="0024154A"/>
    <w:rsid w:val="00241682"/>
    <w:rsid w:val="002416E6"/>
    <w:rsid w:val="002417F3"/>
    <w:rsid w:val="00241867"/>
    <w:rsid w:val="002418B3"/>
    <w:rsid w:val="0024193A"/>
    <w:rsid w:val="00241A0E"/>
    <w:rsid w:val="00241C20"/>
    <w:rsid w:val="00241CF1"/>
    <w:rsid w:val="002420E9"/>
    <w:rsid w:val="0024221B"/>
    <w:rsid w:val="002423F2"/>
    <w:rsid w:val="00242568"/>
    <w:rsid w:val="0024275A"/>
    <w:rsid w:val="00242B9A"/>
    <w:rsid w:val="00242CE4"/>
    <w:rsid w:val="00242DA2"/>
    <w:rsid w:val="00242F77"/>
    <w:rsid w:val="002433CA"/>
    <w:rsid w:val="00243743"/>
    <w:rsid w:val="00243BC3"/>
    <w:rsid w:val="00243BE2"/>
    <w:rsid w:val="00243EBF"/>
    <w:rsid w:val="00243EE2"/>
    <w:rsid w:val="00244302"/>
    <w:rsid w:val="00244334"/>
    <w:rsid w:val="00244A18"/>
    <w:rsid w:val="00244B92"/>
    <w:rsid w:val="00244D0F"/>
    <w:rsid w:val="00244D82"/>
    <w:rsid w:val="00244E58"/>
    <w:rsid w:val="002451D5"/>
    <w:rsid w:val="00245271"/>
    <w:rsid w:val="00245330"/>
    <w:rsid w:val="00245785"/>
    <w:rsid w:val="002457B1"/>
    <w:rsid w:val="002457C2"/>
    <w:rsid w:val="0024582D"/>
    <w:rsid w:val="0024592B"/>
    <w:rsid w:val="00245B77"/>
    <w:rsid w:val="00245C0B"/>
    <w:rsid w:val="00245D4E"/>
    <w:rsid w:val="00245D73"/>
    <w:rsid w:val="00245F96"/>
    <w:rsid w:val="00246180"/>
    <w:rsid w:val="002464E0"/>
    <w:rsid w:val="00246508"/>
    <w:rsid w:val="00246569"/>
    <w:rsid w:val="002465AB"/>
    <w:rsid w:val="002466B0"/>
    <w:rsid w:val="0024675E"/>
    <w:rsid w:val="002468E1"/>
    <w:rsid w:val="002469F5"/>
    <w:rsid w:val="00246B6B"/>
    <w:rsid w:val="00246D4C"/>
    <w:rsid w:val="00246E15"/>
    <w:rsid w:val="00246F65"/>
    <w:rsid w:val="0024713D"/>
    <w:rsid w:val="00247278"/>
    <w:rsid w:val="0024746D"/>
    <w:rsid w:val="0024768B"/>
    <w:rsid w:val="00247787"/>
    <w:rsid w:val="002479E9"/>
    <w:rsid w:val="00247CD8"/>
    <w:rsid w:val="00247D8C"/>
    <w:rsid w:val="00247DFD"/>
    <w:rsid w:val="00247ED8"/>
    <w:rsid w:val="00247FE7"/>
    <w:rsid w:val="002502EB"/>
    <w:rsid w:val="00250692"/>
    <w:rsid w:val="002506C4"/>
    <w:rsid w:val="00250762"/>
    <w:rsid w:val="00250790"/>
    <w:rsid w:val="002507D8"/>
    <w:rsid w:val="002509AB"/>
    <w:rsid w:val="00250CDC"/>
    <w:rsid w:val="00250E42"/>
    <w:rsid w:val="00250E66"/>
    <w:rsid w:val="00251010"/>
    <w:rsid w:val="002513BF"/>
    <w:rsid w:val="002514CD"/>
    <w:rsid w:val="00251717"/>
    <w:rsid w:val="00251B5C"/>
    <w:rsid w:val="00251CA3"/>
    <w:rsid w:val="00251CC3"/>
    <w:rsid w:val="00252079"/>
    <w:rsid w:val="00252245"/>
    <w:rsid w:val="0025228A"/>
    <w:rsid w:val="002527C9"/>
    <w:rsid w:val="00252871"/>
    <w:rsid w:val="002528B0"/>
    <w:rsid w:val="0025290F"/>
    <w:rsid w:val="00252931"/>
    <w:rsid w:val="00252B0E"/>
    <w:rsid w:val="00252BAA"/>
    <w:rsid w:val="00253119"/>
    <w:rsid w:val="00253171"/>
    <w:rsid w:val="0025327A"/>
    <w:rsid w:val="002534A0"/>
    <w:rsid w:val="0025388D"/>
    <w:rsid w:val="002538F6"/>
    <w:rsid w:val="002539E1"/>
    <w:rsid w:val="00253B54"/>
    <w:rsid w:val="00254300"/>
    <w:rsid w:val="0025446E"/>
    <w:rsid w:val="002544EB"/>
    <w:rsid w:val="00254648"/>
    <w:rsid w:val="0025470B"/>
    <w:rsid w:val="0025475F"/>
    <w:rsid w:val="00254772"/>
    <w:rsid w:val="0025494F"/>
    <w:rsid w:val="00254E1B"/>
    <w:rsid w:val="00255298"/>
    <w:rsid w:val="00255718"/>
    <w:rsid w:val="0025578E"/>
    <w:rsid w:val="00255813"/>
    <w:rsid w:val="00255AAD"/>
    <w:rsid w:val="00255B78"/>
    <w:rsid w:val="00255C1C"/>
    <w:rsid w:val="00255D15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8D5"/>
    <w:rsid w:val="0025699E"/>
    <w:rsid w:val="00256AEF"/>
    <w:rsid w:val="00256BE8"/>
    <w:rsid w:val="00256E83"/>
    <w:rsid w:val="00256F74"/>
    <w:rsid w:val="00256FC2"/>
    <w:rsid w:val="002574C7"/>
    <w:rsid w:val="00257601"/>
    <w:rsid w:val="0025777F"/>
    <w:rsid w:val="00257793"/>
    <w:rsid w:val="00257804"/>
    <w:rsid w:val="00257A09"/>
    <w:rsid w:val="00257C54"/>
    <w:rsid w:val="00257C61"/>
    <w:rsid w:val="00257E26"/>
    <w:rsid w:val="00257E2F"/>
    <w:rsid w:val="00260022"/>
    <w:rsid w:val="002603E4"/>
    <w:rsid w:val="00260536"/>
    <w:rsid w:val="00260555"/>
    <w:rsid w:val="0026059E"/>
    <w:rsid w:val="002605FC"/>
    <w:rsid w:val="00260B87"/>
    <w:rsid w:val="00260BD6"/>
    <w:rsid w:val="00260CAC"/>
    <w:rsid w:val="002610D2"/>
    <w:rsid w:val="00261173"/>
    <w:rsid w:val="00261372"/>
    <w:rsid w:val="002613E8"/>
    <w:rsid w:val="00261408"/>
    <w:rsid w:val="00261A8D"/>
    <w:rsid w:val="00261CC5"/>
    <w:rsid w:val="00261D49"/>
    <w:rsid w:val="00261DE5"/>
    <w:rsid w:val="00261E8E"/>
    <w:rsid w:val="00261F1B"/>
    <w:rsid w:val="00262187"/>
    <w:rsid w:val="002621AA"/>
    <w:rsid w:val="00262525"/>
    <w:rsid w:val="002626DC"/>
    <w:rsid w:val="00262883"/>
    <w:rsid w:val="002628D5"/>
    <w:rsid w:val="00262A8C"/>
    <w:rsid w:val="00263072"/>
    <w:rsid w:val="00263724"/>
    <w:rsid w:val="00263A86"/>
    <w:rsid w:val="00263BC8"/>
    <w:rsid w:val="00263C21"/>
    <w:rsid w:val="00263E8B"/>
    <w:rsid w:val="00264051"/>
    <w:rsid w:val="00264069"/>
    <w:rsid w:val="002640C2"/>
    <w:rsid w:val="00264565"/>
    <w:rsid w:val="0026459E"/>
    <w:rsid w:val="00264778"/>
    <w:rsid w:val="002648C3"/>
    <w:rsid w:val="00264E68"/>
    <w:rsid w:val="00264FFF"/>
    <w:rsid w:val="00265452"/>
    <w:rsid w:val="00265525"/>
    <w:rsid w:val="002655F4"/>
    <w:rsid w:val="00265837"/>
    <w:rsid w:val="002658E2"/>
    <w:rsid w:val="002659BA"/>
    <w:rsid w:val="00265A63"/>
    <w:rsid w:val="00265E05"/>
    <w:rsid w:val="00265FB5"/>
    <w:rsid w:val="002661BC"/>
    <w:rsid w:val="0026644B"/>
    <w:rsid w:val="00266469"/>
    <w:rsid w:val="00266526"/>
    <w:rsid w:val="00266594"/>
    <w:rsid w:val="00266689"/>
    <w:rsid w:val="002666B8"/>
    <w:rsid w:val="002666BF"/>
    <w:rsid w:val="00266810"/>
    <w:rsid w:val="00266827"/>
    <w:rsid w:val="00266F99"/>
    <w:rsid w:val="00267155"/>
    <w:rsid w:val="00267622"/>
    <w:rsid w:val="00267C49"/>
    <w:rsid w:val="00270074"/>
    <w:rsid w:val="00270094"/>
    <w:rsid w:val="002700BF"/>
    <w:rsid w:val="002709BB"/>
    <w:rsid w:val="00270AE6"/>
    <w:rsid w:val="00270F3A"/>
    <w:rsid w:val="002711C9"/>
    <w:rsid w:val="0027162D"/>
    <w:rsid w:val="002719A3"/>
    <w:rsid w:val="00271B1C"/>
    <w:rsid w:val="00271B1F"/>
    <w:rsid w:val="002721EF"/>
    <w:rsid w:val="00272327"/>
    <w:rsid w:val="0027241A"/>
    <w:rsid w:val="00272901"/>
    <w:rsid w:val="00272B47"/>
    <w:rsid w:val="00272C6B"/>
    <w:rsid w:val="00272D83"/>
    <w:rsid w:val="0027314F"/>
    <w:rsid w:val="002731BC"/>
    <w:rsid w:val="00273469"/>
    <w:rsid w:val="00273548"/>
    <w:rsid w:val="00273751"/>
    <w:rsid w:val="00273795"/>
    <w:rsid w:val="00273BA8"/>
    <w:rsid w:val="00273E34"/>
    <w:rsid w:val="00273E4E"/>
    <w:rsid w:val="00274311"/>
    <w:rsid w:val="002744D2"/>
    <w:rsid w:val="002746AA"/>
    <w:rsid w:val="002747D5"/>
    <w:rsid w:val="002747DC"/>
    <w:rsid w:val="00274989"/>
    <w:rsid w:val="00274A3C"/>
    <w:rsid w:val="00274A74"/>
    <w:rsid w:val="00274E5D"/>
    <w:rsid w:val="00275011"/>
    <w:rsid w:val="0027540F"/>
    <w:rsid w:val="00275471"/>
    <w:rsid w:val="0027547A"/>
    <w:rsid w:val="002755DD"/>
    <w:rsid w:val="002758B5"/>
    <w:rsid w:val="00275A44"/>
    <w:rsid w:val="00275E05"/>
    <w:rsid w:val="00275F65"/>
    <w:rsid w:val="00275F84"/>
    <w:rsid w:val="002760A7"/>
    <w:rsid w:val="0027619C"/>
    <w:rsid w:val="00276211"/>
    <w:rsid w:val="00276218"/>
    <w:rsid w:val="002764C1"/>
    <w:rsid w:val="002764D5"/>
    <w:rsid w:val="002767C4"/>
    <w:rsid w:val="002767EB"/>
    <w:rsid w:val="0027692F"/>
    <w:rsid w:val="00276969"/>
    <w:rsid w:val="00276C8B"/>
    <w:rsid w:val="00276CD1"/>
    <w:rsid w:val="00276E3C"/>
    <w:rsid w:val="002773D3"/>
    <w:rsid w:val="002774FD"/>
    <w:rsid w:val="00277603"/>
    <w:rsid w:val="002776E7"/>
    <w:rsid w:val="0027792E"/>
    <w:rsid w:val="002779A4"/>
    <w:rsid w:val="00277ACB"/>
    <w:rsid w:val="00277ADA"/>
    <w:rsid w:val="00277C07"/>
    <w:rsid w:val="00277CC8"/>
    <w:rsid w:val="00277E6D"/>
    <w:rsid w:val="0028006F"/>
    <w:rsid w:val="0028069C"/>
    <w:rsid w:val="002806C4"/>
    <w:rsid w:val="002809FF"/>
    <w:rsid w:val="00280A8E"/>
    <w:rsid w:val="00280CAA"/>
    <w:rsid w:val="00280D4C"/>
    <w:rsid w:val="00280D74"/>
    <w:rsid w:val="00280DEE"/>
    <w:rsid w:val="00280F5F"/>
    <w:rsid w:val="00280FF6"/>
    <w:rsid w:val="00281026"/>
    <w:rsid w:val="002811BA"/>
    <w:rsid w:val="0028122C"/>
    <w:rsid w:val="00281273"/>
    <w:rsid w:val="002812AC"/>
    <w:rsid w:val="002812CE"/>
    <w:rsid w:val="00281940"/>
    <w:rsid w:val="002819B3"/>
    <w:rsid w:val="002819D8"/>
    <w:rsid w:val="00281A2D"/>
    <w:rsid w:val="00281BE0"/>
    <w:rsid w:val="00282240"/>
    <w:rsid w:val="002822EA"/>
    <w:rsid w:val="00282445"/>
    <w:rsid w:val="00282760"/>
    <w:rsid w:val="00282860"/>
    <w:rsid w:val="00282A90"/>
    <w:rsid w:val="00282B33"/>
    <w:rsid w:val="00282E7A"/>
    <w:rsid w:val="002831F6"/>
    <w:rsid w:val="00283248"/>
    <w:rsid w:val="0028353C"/>
    <w:rsid w:val="002835B2"/>
    <w:rsid w:val="002835E8"/>
    <w:rsid w:val="002836EB"/>
    <w:rsid w:val="00283B19"/>
    <w:rsid w:val="00283BEB"/>
    <w:rsid w:val="00283CBC"/>
    <w:rsid w:val="00283D52"/>
    <w:rsid w:val="002840C0"/>
    <w:rsid w:val="002842D8"/>
    <w:rsid w:val="0028452C"/>
    <w:rsid w:val="002845EE"/>
    <w:rsid w:val="00284914"/>
    <w:rsid w:val="002849A4"/>
    <w:rsid w:val="0028554E"/>
    <w:rsid w:val="00285A52"/>
    <w:rsid w:val="00285AAD"/>
    <w:rsid w:val="00285B36"/>
    <w:rsid w:val="00285DDE"/>
    <w:rsid w:val="00286078"/>
    <w:rsid w:val="00286300"/>
    <w:rsid w:val="002864D7"/>
    <w:rsid w:val="002865E9"/>
    <w:rsid w:val="00286939"/>
    <w:rsid w:val="002869B5"/>
    <w:rsid w:val="00286B3F"/>
    <w:rsid w:val="00286CE1"/>
    <w:rsid w:val="00286DD0"/>
    <w:rsid w:val="00287081"/>
    <w:rsid w:val="002870B9"/>
    <w:rsid w:val="002871AF"/>
    <w:rsid w:val="00287254"/>
    <w:rsid w:val="0028733C"/>
    <w:rsid w:val="00287462"/>
    <w:rsid w:val="002877A0"/>
    <w:rsid w:val="00287EAD"/>
    <w:rsid w:val="00287EB1"/>
    <w:rsid w:val="00287EC9"/>
    <w:rsid w:val="00287FA4"/>
    <w:rsid w:val="0029022E"/>
    <w:rsid w:val="002903C0"/>
    <w:rsid w:val="00290407"/>
    <w:rsid w:val="0029041B"/>
    <w:rsid w:val="002904A5"/>
    <w:rsid w:val="0029089F"/>
    <w:rsid w:val="00290EC9"/>
    <w:rsid w:val="00290F95"/>
    <w:rsid w:val="00291042"/>
    <w:rsid w:val="002910A8"/>
    <w:rsid w:val="002914B5"/>
    <w:rsid w:val="002916D1"/>
    <w:rsid w:val="0029178D"/>
    <w:rsid w:val="002918D3"/>
    <w:rsid w:val="0029198F"/>
    <w:rsid w:val="00291B06"/>
    <w:rsid w:val="00291C4C"/>
    <w:rsid w:val="00291CB2"/>
    <w:rsid w:val="00291F01"/>
    <w:rsid w:val="00292060"/>
    <w:rsid w:val="002920CF"/>
    <w:rsid w:val="002920E8"/>
    <w:rsid w:val="00292169"/>
    <w:rsid w:val="0029233C"/>
    <w:rsid w:val="0029238C"/>
    <w:rsid w:val="00292542"/>
    <w:rsid w:val="002927E8"/>
    <w:rsid w:val="002927FB"/>
    <w:rsid w:val="002929A9"/>
    <w:rsid w:val="00292A2D"/>
    <w:rsid w:val="00292AC5"/>
    <w:rsid w:val="00292AF1"/>
    <w:rsid w:val="00292C21"/>
    <w:rsid w:val="00292D54"/>
    <w:rsid w:val="00292F1D"/>
    <w:rsid w:val="0029319C"/>
    <w:rsid w:val="00293223"/>
    <w:rsid w:val="00293580"/>
    <w:rsid w:val="00293592"/>
    <w:rsid w:val="0029376A"/>
    <w:rsid w:val="00293878"/>
    <w:rsid w:val="00293952"/>
    <w:rsid w:val="00293980"/>
    <w:rsid w:val="002939AC"/>
    <w:rsid w:val="00293A10"/>
    <w:rsid w:val="00293B04"/>
    <w:rsid w:val="00293CC7"/>
    <w:rsid w:val="00293CCB"/>
    <w:rsid w:val="00293EF8"/>
    <w:rsid w:val="00293F98"/>
    <w:rsid w:val="0029400B"/>
    <w:rsid w:val="002941DF"/>
    <w:rsid w:val="002943F2"/>
    <w:rsid w:val="0029448A"/>
    <w:rsid w:val="00294BB1"/>
    <w:rsid w:val="00294BE2"/>
    <w:rsid w:val="00294CBC"/>
    <w:rsid w:val="002951AF"/>
    <w:rsid w:val="00295234"/>
    <w:rsid w:val="0029527C"/>
    <w:rsid w:val="0029527F"/>
    <w:rsid w:val="0029534C"/>
    <w:rsid w:val="002953CE"/>
    <w:rsid w:val="00295408"/>
    <w:rsid w:val="0029569D"/>
    <w:rsid w:val="00295772"/>
    <w:rsid w:val="00295840"/>
    <w:rsid w:val="00295872"/>
    <w:rsid w:val="00295900"/>
    <w:rsid w:val="00295B59"/>
    <w:rsid w:val="00295D3D"/>
    <w:rsid w:val="002962FB"/>
    <w:rsid w:val="0029639C"/>
    <w:rsid w:val="00296898"/>
    <w:rsid w:val="00296C5A"/>
    <w:rsid w:val="00296E53"/>
    <w:rsid w:val="00296F27"/>
    <w:rsid w:val="00296F6D"/>
    <w:rsid w:val="002970AA"/>
    <w:rsid w:val="0029723F"/>
    <w:rsid w:val="00297241"/>
    <w:rsid w:val="00297328"/>
    <w:rsid w:val="0029743F"/>
    <w:rsid w:val="002976AC"/>
    <w:rsid w:val="002976EE"/>
    <w:rsid w:val="00297829"/>
    <w:rsid w:val="002978A7"/>
    <w:rsid w:val="00297A1D"/>
    <w:rsid w:val="00297A6B"/>
    <w:rsid w:val="00297B03"/>
    <w:rsid w:val="00297B41"/>
    <w:rsid w:val="00297BF4"/>
    <w:rsid w:val="00297CA2"/>
    <w:rsid w:val="00297FB1"/>
    <w:rsid w:val="002A01E0"/>
    <w:rsid w:val="002A02DC"/>
    <w:rsid w:val="002A0341"/>
    <w:rsid w:val="002A0A61"/>
    <w:rsid w:val="002A0E2D"/>
    <w:rsid w:val="002A0F0C"/>
    <w:rsid w:val="002A10FB"/>
    <w:rsid w:val="002A12B7"/>
    <w:rsid w:val="002A13F6"/>
    <w:rsid w:val="002A155F"/>
    <w:rsid w:val="002A1882"/>
    <w:rsid w:val="002A18F7"/>
    <w:rsid w:val="002A19B9"/>
    <w:rsid w:val="002A1EB7"/>
    <w:rsid w:val="002A1FFF"/>
    <w:rsid w:val="002A218B"/>
    <w:rsid w:val="002A2276"/>
    <w:rsid w:val="002A240F"/>
    <w:rsid w:val="002A2414"/>
    <w:rsid w:val="002A2521"/>
    <w:rsid w:val="002A2CFA"/>
    <w:rsid w:val="002A2DB6"/>
    <w:rsid w:val="002A3008"/>
    <w:rsid w:val="002A3206"/>
    <w:rsid w:val="002A3243"/>
    <w:rsid w:val="002A34F8"/>
    <w:rsid w:val="002A35DC"/>
    <w:rsid w:val="002A3874"/>
    <w:rsid w:val="002A39BD"/>
    <w:rsid w:val="002A39DE"/>
    <w:rsid w:val="002A39EB"/>
    <w:rsid w:val="002A3E0C"/>
    <w:rsid w:val="002A3EFA"/>
    <w:rsid w:val="002A3FCB"/>
    <w:rsid w:val="002A42E5"/>
    <w:rsid w:val="002A445B"/>
    <w:rsid w:val="002A4649"/>
    <w:rsid w:val="002A47E9"/>
    <w:rsid w:val="002A49F8"/>
    <w:rsid w:val="002A4A2F"/>
    <w:rsid w:val="002A4D18"/>
    <w:rsid w:val="002A4D53"/>
    <w:rsid w:val="002A4D7A"/>
    <w:rsid w:val="002A4E29"/>
    <w:rsid w:val="002A511E"/>
    <w:rsid w:val="002A5222"/>
    <w:rsid w:val="002A5285"/>
    <w:rsid w:val="002A5435"/>
    <w:rsid w:val="002A59DC"/>
    <w:rsid w:val="002A5CE5"/>
    <w:rsid w:val="002A619E"/>
    <w:rsid w:val="002A6381"/>
    <w:rsid w:val="002A644F"/>
    <w:rsid w:val="002A64CB"/>
    <w:rsid w:val="002A64E8"/>
    <w:rsid w:val="002A6734"/>
    <w:rsid w:val="002A6796"/>
    <w:rsid w:val="002A6A74"/>
    <w:rsid w:val="002A6D98"/>
    <w:rsid w:val="002A6DF0"/>
    <w:rsid w:val="002A6F93"/>
    <w:rsid w:val="002A6FB7"/>
    <w:rsid w:val="002A7097"/>
    <w:rsid w:val="002A7219"/>
    <w:rsid w:val="002A75DB"/>
    <w:rsid w:val="002A7C5A"/>
    <w:rsid w:val="002A7CD8"/>
    <w:rsid w:val="002A7D42"/>
    <w:rsid w:val="002A7D90"/>
    <w:rsid w:val="002A7EE1"/>
    <w:rsid w:val="002B00C5"/>
    <w:rsid w:val="002B0189"/>
    <w:rsid w:val="002B01F3"/>
    <w:rsid w:val="002B0205"/>
    <w:rsid w:val="002B0592"/>
    <w:rsid w:val="002B081E"/>
    <w:rsid w:val="002B0902"/>
    <w:rsid w:val="002B0C58"/>
    <w:rsid w:val="002B0DC8"/>
    <w:rsid w:val="002B0E1A"/>
    <w:rsid w:val="002B11A6"/>
    <w:rsid w:val="002B1610"/>
    <w:rsid w:val="002B16A7"/>
    <w:rsid w:val="002B1753"/>
    <w:rsid w:val="002B1BEA"/>
    <w:rsid w:val="002B1CC7"/>
    <w:rsid w:val="002B1E07"/>
    <w:rsid w:val="002B1E27"/>
    <w:rsid w:val="002B1EBB"/>
    <w:rsid w:val="002B1ECB"/>
    <w:rsid w:val="002B2346"/>
    <w:rsid w:val="002B2421"/>
    <w:rsid w:val="002B2586"/>
    <w:rsid w:val="002B26A0"/>
    <w:rsid w:val="002B26E7"/>
    <w:rsid w:val="002B2840"/>
    <w:rsid w:val="002B2A72"/>
    <w:rsid w:val="002B2AFC"/>
    <w:rsid w:val="002B2B4C"/>
    <w:rsid w:val="002B2EC2"/>
    <w:rsid w:val="002B2F25"/>
    <w:rsid w:val="002B2F33"/>
    <w:rsid w:val="002B32D0"/>
    <w:rsid w:val="002B3436"/>
    <w:rsid w:val="002B344F"/>
    <w:rsid w:val="002B34B8"/>
    <w:rsid w:val="002B3614"/>
    <w:rsid w:val="002B3619"/>
    <w:rsid w:val="002B3656"/>
    <w:rsid w:val="002B372E"/>
    <w:rsid w:val="002B39F0"/>
    <w:rsid w:val="002B3B3D"/>
    <w:rsid w:val="002B3D67"/>
    <w:rsid w:val="002B3FCB"/>
    <w:rsid w:val="002B4092"/>
    <w:rsid w:val="002B471E"/>
    <w:rsid w:val="002B4793"/>
    <w:rsid w:val="002B4903"/>
    <w:rsid w:val="002B4A0A"/>
    <w:rsid w:val="002B4BDD"/>
    <w:rsid w:val="002B4C61"/>
    <w:rsid w:val="002B4CF1"/>
    <w:rsid w:val="002B4D8C"/>
    <w:rsid w:val="002B5767"/>
    <w:rsid w:val="002B5796"/>
    <w:rsid w:val="002B596C"/>
    <w:rsid w:val="002B5BDD"/>
    <w:rsid w:val="002B5DFE"/>
    <w:rsid w:val="002B61A7"/>
    <w:rsid w:val="002B64A7"/>
    <w:rsid w:val="002B6678"/>
    <w:rsid w:val="002B66C7"/>
    <w:rsid w:val="002B6850"/>
    <w:rsid w:val="002B68BF"/>
    <w:rsid w:val="002B69A0"/>
    <w:rsid w:val="002B6ACD"/>
    <w:rsid w:val="002B6CED"/>
    <w:rsid w:val="002B6D67"/>
    <w:rsid w:val="002B6E19"/>
    <w:rsid w:val="002B701F"/>
    <w:rsid w:val="002B707E"/>
    <w:rsid w:val="002B72BC"/>
    <w:rsid w:val="002B732E"/>
    <w:rsid w:val="002B744A"/>
    <w:rsid w:val="002B744F"/>
    <w:rsid w:val="002B7776"/>
    <w:rsid w:val="002B7863"/>
    <w:rsid w:val="002B793D"/>
    <w:rsid w:val="002B7A19"/>
    <w:rsid w:val="002B7EF9"/>
    <w:rsid w:val="002B7F75"/>
    <w:rsid w:val="002B7FC8"/>
    <w:rsid w:val="002C006F"/>
    <w:rsid w:val="002C0185"/>
    <w:rsid w:val="002C024D"/>
    <w:rsid w:val="002C0523"/>
    <w:rsid w:val="002C05A3"/>
    <w:rsid w:val="002C05B0"/>
    <w:rsid w:val="002C069C"/>
    <w:rsid w:val="002C070B"/>
    <w:rsid w:val="002C0AC0"/>
    <w:rsid w:val="002C0AFC"/>
    <w:rsid w:val="002C0E70"/>
    <w:rsid w:val="002C12DE"/>
    <w:rsid w:val="002C13BE"/>
    <w:rsid w:val="002C140A"/>
    <w:rsid w:val="002C147B"/>
    <w:rsid w:val="002C157A"/>
    <w:rsid w:val="002C1672"/>
    <w:rsid w:val="002C177A"/>
    <w:rsid w:val="002C17E2"/>
    <w:rsid w:val="002C2168"/>
    <w:rsid w:val="002C2244"/>
    <w:rsid w:val="002C24E3"/>
    <w:rsid w:val="002C268B"/>
    <w:rsid w:val="002C280E"/>
    <w:rsid w:val="002C2878"/>
    <w:rsid w:val="002C28FD"/>
    <w:rsid w:val="002C2A0C"/>
    <w:rsid w:val="002C2B21"/>
    <w:rsid w:val="002C2B88"/>
    <w:rsid w:val="002C2C76"/>
    <w:rsid w:val="002C2E31"/>
    <w:rsid w:val="002C2E59"/>
    <w:rsid w:val="002C2F57"/>
    <w:rsid w:val="002C2FB6"/>
    <w:rsid w:val="002C343B"/>
    <w:rsid w:val="002C3A60"/>
    <w:rsid w:val="002C3D6C"/>
    <w:rsid w:val="002C3EEC"/>
    <w:rsid w:val="002C40ED"/>
    <w:rsid w:val="002C443D"/>
    <w:rsid w:val="002C44E8"/>
    <w:rsid w:val="002C47D5"/>
    <w:rsid w:val="002C4913"/>
    <w:rsid w:val="002C4B29"/>
    <w:rsid w:val="002C4CD9"/>
    <w:rsid w:val="002C4D2A"/>
    <w:rsid w:val="002C4D92"/>
    <w:rsid w:val="002C4DBE"/>
    <w:rsid w:val="002C4E85"/>
    <w:rsid w:val="002C5092"/>
    <w:rsid w:val="002C5547"/>
    <w:rsid w:val="002C56E6"/>
    <w:rsid w:val="002C583C"/>
    <w:rsid w:val="002C5B33"/>
    <w:rsid w:val="002C5BF0"/>
    <w:rsid w:val="002C5F6C"/>
    <w:rsid w:val="002C5FF2"/>
    <w:rsid w:val="002C60FA"/>
    <w:rsid w:val="002C626A"/>
    <w:rsid w:val="002C648F"/>
    <w:rsid w:val="002C667E"/>
    <w:rsid w:val="002C6708"/>
    <w:rsid w:val="002C6824"/>
    <w:rsid w:val="002C68F0"/>
    <w:rsid w:val="002C6965"/>
    <w:rsid w:val="002C69A7"/>
    <w:rsid w:val="002C6ABE"/>
    <w:rsid w:val="002C6BBD"/>
    <w:rsid w:val="002C6DA5"/>
    <w:rsid w:val="002C6DC2"/>
    <w:rsid w:val="002C6E8D"/>
    <w:rsid w:val="002C7081"/>
    <w:rsid w:val="002C7114"/>
    <w:rsid w:val="002C7283"/>
    <w:rsid w:val="002C7432"/>
    <w:rsid w:val="002C7639"/>
    <w:rsid w:val="002C767E"/>
    <w:rsid w:val="002C76EA"/>
    <w:rsid w:val="002C792F"/>
    <w:rsid w:val="002C7A90"/>
    <w:rsid w:val="002C7AB2"/>
    <w:rsid w:val="002C7AB8"/>
    <w:rsid w:val="002C7B81"/>
    <w:rsid w:val="002C7D6F"/>
    <w:rsid w:val="002C7EF9"/>
    <w:rsid w:val="002D0289"/>
    <w:rsid w:val="002D05D2"/>
    <w:rsid w:val="002D0688"/>
    <w:rsid w:val="002D078B"/>
    <w:rsid w:val="002D0877"/>
    <w:rsid w:val="002D0888"/>
    <w:rsid w:val="002D0A09"/>
    <w:rsid w:val="002D0B20"/>
    <w:rsid w:val="002D0CC0"/>
    <w:rsid w:val="002D0D98"/>
    <w:rsid w:val="002D0DF2"/>
    <w:rsid w:val="002D114B"/>
    <w:rsid w:val="002D1353"/>
    <w:rsid w:val="002D1363"/>
    <w:rsid w:val="002D14E8"/>
    <w:rsid w:val="002D16FB"/>
    <w:rsid w:val="002D1817"/>
    <w:rsid w:val="002D1927"/>
    <w:rsid w:val="002D1966"/>
    <w:rsid w:val="002D1B0C"/>
    <w:rsid w:val="002D1D0A"/>
    <w:rsid w:val="002D1D24"/>
    <w:rsid w:val="002D1D98"/>
    <w:rsid w:val="002D1DB3"/>
    <w:rsid w:val="002D1DE4"/>
    <w:rsid w:val="002D1FEF"/>
    <w:rsid w:val="002D2112"/>
    <w:rsid w:val="002D2121"/>
    <w:rsid w:val="002D22BD"/>
    <w:rsid w:val="002D239A"/>
    <w:rsid w:val="002D2576"/>
    <w:rsid w:val="002D26CA"/>
    <w:rsid w:val="002D27A0"/>
    <w:rsid w:val="002D28C5"/>
    <w:rsid w:val="002D29E0"/>
    <w:rsid w:val="002D2AAC"/>
    <w:rsid w:val="002D2B6B"/>
    <w:rsid w:val="002D2C6A"/>
    <w:rsid w:val="002D2F73"/>
    <w:rsid w:val="002D30BA"/>
    <w:rsid w:val="002D34CF"/>
    <w:rsid w:val="002D3738"/>
    <w:rsid w:val="002D3817"/>
    <w:rsid w:val="002D3C10"/>
    <w:rsid w:val="002D3F70"/>
    <w:rsid w:val="002D42FD"/>
    <w:rsid w:val="002D444C"/>
    <w:rsid w:val="002D4481"/>
    <w:rsid w:val="002D44E2"/>
    <w:rsid w:val="002D4679"/>
    <w:rsid w:val="002D48A7"/>
    <w:rsid w:val="002D4906"/>
    <w:rsid w:val="002D491B"/>
    <w:rsid w:val="002D49F6"/>
    <w:rsid w:val="002D4A28"/>
    <w:rsid w:val="002D4C78"/>
    <w:rsid w:val="002D4D1E"/>
    <w:rsid w:val="002D4E27"/>
    <w:rsid w:val="002D5068"/>
    <w:rsid w:val="002D52CA"/>
    <w:rsid w:val="002D52DB"/>
    <w:rsid w:val="002D544F"/>
    <w:rsid w:val="002D54B6"/>
    <w:rsid w:val="002D560A"/>
    <w:rsid w:val="002D5665"/>
    <w:rsid w:val="002D5AAD"/>
    <w:rsid w:val="002D5BFA"/>
    <w:rsid w:val="002D5CF8"/>
    <w:rsid w:val="002D5DBA"/>
    <w:rsid w:val="002D5FFF"/>
    <w:rsid w:val="002D6051"/>
    <w:rsid w:val="002D6251"/>
    <w:rsid w:val="002D6294"/>
    <w:rsid w:val="002D639B"/>
    <w:rsid w:val="002D642B"/>
    <w:rsid w:val="002D64DF"/>
    <w:rsid w:val="002D6751"/>
    <w:rsid w:val="002D694D"/>
    <w:rsid w:val="002D6974"/>
    <w:rsid w:val="002D6BA0"/>
    <w:rsid w:val="002D6CC8"/>
    <w:rsid w:val="002D6DF1"/>
    <w:rsid w:val="002D6F25"/>
    <w:rsid w:val="002D6F99"/>
    <w:rsid w:val="002D7180"/>
    <w:rsid w:val="002D75D8"/>
    <w:rsid w:val="002D7942"/>
    <w:rsid w:val="002D7956"/>
    <w:rsid w:val="002D7B06"/>
    <w:rsid w:val="002D7B88"/>
    <w:rsid w:val="002E04F6"/>
    <w:rsid w:val="002E05E6"/>
    <w:rsid w:val="002E0797"/>
    <w:rsid w:val="002E0975"/>
    <w:rsid w:val="002E0B55"/>
    <w:rsid w:val="002E0C93"/>
    <w:rsid w:val="002E0CFE"/>
    <w:rsid w:val="002E0E61"/>
    <w:rsid w:val="002E0E6C"/>
    <w:rsid w:val="002E0F75"/>
    <w:rsid w:val="002E10D2"/>
    <w:rsid w:val="002E10E2"/>
    <w:rsid w:val="002E12ED"/>
    <w:rsid w:val="002E166B"/>
    <w:rsid w:val="002E1AAA"/>
    <w:rsid w:val="002E1C76"/>
    <w:rsid w:val="002E1D05"/>
    <w:rsid w:val="002E1F4C"/>
    <w:rsid w:val="002E20A9"/>
    <w:rsid w:val="002E2301"/>
    <w:rsid w:val="002E2407"/>
    <w:rsid w:val="002E24CC"/>
    <w:rsid w:val="002E2544"/>
    <w:rsid w:val="002E26AD"/>
    <w:rsid w:val="002E2783"/>
    <w:rsid w:val="002E27E4"/>
    <w:rsid w:val="002E2AC1"/>
    <w:rsid w:val="002E2B3F"/>
    <w:rsid w:val="002E2BA4"/>
    <w:rsid w:val="002E2C08"/>
    <w:rsid w:val="002E2C62"/>
    <w:rsid w:val="002E2E9E"/>
    <w:rsid w:val="002E2F37"/>
    <w:rsid w:val="002E307D"/>
    <w:rsid w:val="002E30E6"/>
    <w:rsid w:val="002E310A"/>
    <w:rsid w:val="002E3127"/>
    <w:rsid w:val="002E3278"/>
    <w:rsid w:val="002E3329"/>
    <w:rsid w:val="002E33DF"/>
    <w:rsid w:val="002E34A7"/>
    <w:rsid w:val="002E36C4"/>
    <w:rsid w:val="002E37D3"/>
    <w:rsid w:val="002E3943"/>
    <w:rsid w:val="002E3B6B"/>
    <w:rsid w:val="002E3BAF"/>
    <w:rsid w:val="002E3CF2"/>
    <w:rsid w:val="002E4150"/>
    <w:rsid w:val="002E41A6"/>
    <w:rsid w:val="002E41C9"/>
    <w:rsid w:val="002E42F8"/>
    <w:rsid w:val="002E4364"/>
    <w:rsid w:val="002E4586"/>
    <w:rsid w:val="002E4972"/>
    <w:rsid w:val="002E4B93"/>
    <w:rsid w:val="002E4CC3"/>
    <w:rsid w:val="002E4D17"/>
    <w:rsid w:val="002E4E73"/>
    <w:rsid w:val="002E4F85"/>
    <w:rsid w:val="002E507D"/>
    <w:rsid w:val="002E5315"/>
    <w:rsid w:val="002E574C"/>
    <w:rsid w:val="002E595B"/>
    <w:rsid w:val="002E5AC5"/>
    <w:rsid w:val="002E5ACB"/>
    <w:rsid w:val="002E604E"/>
    <w:rsid w:val="002E6424"/>
    <w:rsid w:val="002E642B"/>
    <w:rsid w:val="002E65CD"/>
    <w:rsid w:val="002E672B"/>
    <w:rsid w:val="002E67CF"/>
    <w:rsid w:val="002E729A"/>
    <w:rsid w:val="002E73E0"/>
    <w:rsid w:val="002E765B"/>
    <w:rsid w:val="002E7A1D"/>
    <w:rsid w:val="002E7A78"/>
    <w:rsid w:val="002E7A84"/>
    <w:rsid w:val="002E7C35"/>
    <w:rsid w:val="002F00F0"/>
    <w:rsid w:val="002F021F"/>
    <w:rsid w:val="002F0643"/>
    <w:rsid w:val="002F07CF"/>
    <w:rsid w:val="002F0836"/>
    <w:rsid w:val="002F0CFE"/>
    <w:rsid w:val="002F0EDD"/>
    <w:rsid w:val="002F10A3"/>
    <w:rsid w:val="002F12E0"/>
    <w:rsid w:val="002F1CD1"/>
    <w:rsid w:val="002F1F25"/>
    <w:rsid w:val="002F1F5C"/>
    <w:rsid w:val="002F2253"/>
    <w:rsid w:val="002F2394"/>
    <w:rsid w:val="002F26DD"/>
    <w:rsid w:val="002F282A"/>
    <w:rsid w:val="002F2847"/>
    <w:rsid w:val="002F286D"/>
    <w:rsid w:val="002F2E54"/>
    <w:rsid w:val="002F3085"/>
    <w:rsid w:val="002F30C1"/>
    <w:rsid w:val="002F318A"/>
    <w:rsid w:val="002F31A4"/>
    <w:rsid w:val="002F3303"/>
    <w:rsid w:val="002F34AF"/>
    <w:rsid w:val="002F3675"/>
    <w:rsid w:val="002F39AA"/>
    <w:rsid w:val="002F3CAB"/>
    <w:rsid w:val="002F3E64"/>
    <w:rsid w:val="002F4192"/>
    <w:rsid w:val="002F4214"/>
    <w:rsid w:val="002F4256"/>
    <w:rsid w:val="002F4304"/>
    <w:rsid w:val="002F4376"/>
    <w:rsid w:val="002F4567"/>
    <w:rsid w:val="002F4587"/>
    <w:rsid w:val="002F45FC"/>
    <w:rsid w:val="002F467C"/>
    <w:rsid w:val="002F4792"/>
    <w:rsid w:val="002F47DE"/>
    <w:rsid w:val="002F4845"/>
    <w:rsid w:val="002F4984"/>
    <w:rsid w:val="002F4A3E"/>
    <w:rsid w:val="002F4AA0"/>
    <w:rsid w:val="002F4C41"/>
    <w:rsid w:val="002F5001"/>
    <w:rsid w:val="002F5033"/>
    <w:rsid w:val="002F5040"/>
    <w:rsid w:val="002F519A"/>
    <w:rsid w:val="002F53C8"/>
    <w:rsid w:val="002F560C"/>
    <w:rsid w:val="002F575F"/>
    <w:rsid w:val="002F588D"/>
    <w:rsid w:val="002F5AB5"/>
    <w:rsid w:val="002F5B4C"/>
    <w:rsid w:val="002F5B55"/>
    <w:rsid w:val="002F5C7A"/>
    <w:rsid w:val="002F6053"/>
    <w:rsid w:val="002F60E2"/>
    <w:rsid w:val="002F64F8"/>
    <w:rsid w:val="002F6560"/>
    <w:rsid w:val="002F6942"/>
    <w:rsid w:val="002F6A2F"/>
    <w:rsid w:val="002F6AE8"/>
    <w:rsid w:val="002F6E2F"/>
    <w:rsid w:val="002F6FFA"/>
    <w:rsid w:val="002F724A"/>
    <w:rsid w:val="002F72B4"/>
    <w:rsid w:val="002F7405"/>
    <w:rsid w:val="002F75AF"/>
    <w:rsid w:val="002F7695"/>
    <w:rsid w:val="002F77D0"/>
    <w:rsid w:val="002F780F"/>
    <w:rsid w:val="002F799A"/>
    <w:rsid w:val="002F7A04"/>
    <w:rsid w:val="002F7ACC"/>
    <w:rsid w:val="002F7C00"/>
    <w:rsid w:val="002F7EFE"/>
    <w:rsid w:val="00300121"/>
    <w:rsid w:val="003002E4"/>
    <w:rsid w:val="00300434"/>
    <w:rsid w:val="003008F2"/>
    <w:rsid w:val="00300AE1"/>
    <w:rsid w:val="00300B38"/>
    <w:rsid w:val="00300BCD"/>
    <w:rsid w:val="00300CBA"/>
    <w:rsid w:val="00300DA9"/>
    <w:rsid w:val="00300F1B"/>
    <w:rsid w:val="0030103A"/>
    <w:rsid w:val="00301214"/>
    <w:rsid w:val="003012AE"/>
    <w:rsid w:val="003012E5"/>
    <w:rsid w:val="003014A2"/>
    <w:rsid w:val="003014AE"/>
    <w:rsid w:val="00301C4A"/>
    <w:rsid w:val="00301C8C"/>
    <w:rsid w:val="00301D00"/>
    <w:rsid w:val="00301D33"/>
    <w:rsid w:val="00301DA2"/>
    <w:rsid w:val="00301FB0"/>
    <w:rsid w:val="00302038"/>
    <w:rsid w:val="00302060"/>
    <w:rsid w:val="0030208F"/>
    <w:rsid w:val="003020CD"/>
    <w:rsid w:val="00302387"/>
    <w:rsid w:val="00302480"/>
    <w:rsid w:val="003024D4"/>
    <w:rsid w:val="003025EF"/>
    <w:rsid w:val="0030266F"/>
    <w:rsid w:val="003026A4"/>
    <w:rsid w:val="00302741"/>
    <w:rsid w:val="0030277A"/>
    <w:rsid w:val="003029EA"/>
    <w:rsid w:val="00302B84"/>
    <w:rsid w:val="00302E09"/>
    <w:rsid w:val="00302E91"/>
    <w:rsid w:val="00303247"/>
    <w:rsid w:val="00303283"/>
    <w:rsid w:val="00303295"/>
    <w:rsid w:val="003033D4"/>
    <w:rsid w:val="00303B92"/>
    <w:rsid w:val="00303C9B"/>
    <w:rsid w:val="00303EB9"/>
    <w:rsid w:val="00303F20"/>
    <w:rsid w:val="003040F0"/>
    <w:rsid w:val="00304119"/>
    <w:rsid w:val="00304511"/>
    <w:rsid w:val="00304677"/>
    <w:rsid w:val="003049D2"/>
    <w:rsid w:val="00304A99"/>
    <w:rsid w:val="00304C05"/>
    <w:rsid w:val="00304CC4"/>
    <w:rsid w:val="00304E4C"/>
    <w:rsid w:val="00304F23"/>
    <w:rsid w:val="00304F72"/>
    <w:rsid w:val="00304F99"/>
    <w:rsid w:val="00305033"/>
    <w:rsid w:val="00305254"/>
    <w:rsid w:val="003053CC"/>
    <w:rsid w:val="00305513"/>
    <w:rsid w:val="0030551B"/>
    <w:rsid w:val="003057D6"/>
    <w:rsid w:val="003058A6"/>
    <w:rsid w:val="003058D6"/>
    <w:rsid w:val="0030594E"/>
    <w:rsid w:val="00305961"/>
    <w:rsid w:val="00305A08"/>
    <w:rsid w:val="00305D97"/>
    <w:rsid w:val="00305F10"/>
    <w:rsid w:val="003060F4"/>
    <w:rsid w:val="003062C4"/>
    <w:rsid w:val="0030647F"/>
    <w:rsid w:val="00306572"/>
    <w:rsid w:val="00306933"/>
    <w:rsid w:val="00306AE5"/>
    <w:rsid w:val="00306CFA"/>
    <w:rsid w:val="003073C2"/>
    <w:rsid w:val="0030746D"/>
    <w:rsid w:val="003074A2"/>
    <w:rsid w:val="0030769B"/>
    <w:rsid w:val="003076DC"/>
    <w:rsid w:val="00307846"/>
    <w:rsid w:val="003078BD"/>
    <w:rsid w:val="00307C6D"/>
    <w:rsid w:val="00307E2A"/>
    <w:rsid w:val="00307F3B"/>
    <w:rsid w:val="0031022B"/>
    <w:rsid w:val="00310241"/>
    <w:rsid w:val="00310368"/>
    <w:rsid w:val="0031062C"/>
    <w:rsid w:val="003108AB"/>
    <w:rsid w:val="00310C96"/>
    <w:rsid w:val="00310DA2"/>
    <w:rsid w:val="00310F35"/>
    <w:rsid w:val="00310FB5"/>
    <w:rsid w:val="003112E2"/>
    <w:rsid w:val="0031143E"/>
    <w:rsid w:val="00311616"/>
    <w:rsid w:val="003118AE"/>
    <w:rsid w:val="00311BAD"/>
    <w:rsid w:val="00311C03"/>
    <w:rsid w:val="00311EE9"/>
    <w:rsid w:val="0031203D"/>
    <w:rsid w:val="00312094"/>
    <w:rsid w:val="003120FB"/>
    <w:rsid w:val="00312174"/>
    <w:rsid w:val="00312179"/>
    <w:rsid w:val="0031219D"/>
    <w:rsid w:val="003122E4"/>
    <w:rsid w:val="0031234D"/>
    <w:rsid w:val="00312423"/>
    <w:rsid w:val="003124DD"/>
    <w:rsid w:val="00312694"/>
    <w:rsid w:val="00312849"/>
    <w:rsid w:val="00312C0A"/>
    <w:rsid w:val="00312D93"/>
    <w:rsid w:val="00312DAD"/>
    <w:rsid w:val="00312FC3"/>
    <w:rsid w:val="00313015"/>
    <w:rsid w:val="003130A1"/>
    <w:rsid w:val="0031347C"/>
    <w:rsid w:val="003134D4"/>
    <w:rsid w:val="003137E3"/>
    <w:rsid w:val="003138B1"/>
    <w:rsid w:val="00313AB0"/>
    <w:rsid w:val="00313E23"/>
    <w:rsid w:val="00313F91"/>
    <w:rsid w:val="003140CE"/>
    <w:rsid w:val="003143F1"/>
    <w:rsid w:val="0031469D"/>
    <w:rsid w:val="00314954"/>
    <w:rsid w:val="00314BBE"/>
    <w:rsid w:val="00314D5F"/>
    <w:rsid w:val="00314E73"/>
    <w:rsid w:val="00314EC0"/>
    <w:rsid w:val="00314EE9"/>
    <w:rsid w:val="00315606"/>
    <w:rsid w:val="00315998"/>
    <w:rsid w:val="00315D43"/>
    <w:rsid w:val="00315DB8"/>
    <w:rsid w:val="00315F48"/>
    <w:rsid w:val="00316146"/>
    <w:rsid w:val="0031614D"/>
    <w:rsid w:val="0031619B"/>
    <w:rsid w:val="00316564"/>
    <w:rsid w:val="0031664B"/>
    <w:rsid w:val="0031664C"/>
    <w:rsid w:val="003166C5"/>
    <w:rsid w:val="003169CE"/>
    <w:rsid w:val="00316A69"/>
    <w:rsid w:val="00316C2D"/>
    <w:rsid w:val="00316C6D"/>
    <w:rsid w:val="00316E96"/>
    <w:rsid w:val="0031712A"/>
    <w:rsid w:val="00317552"/>
    <w:rsid w:val="00317668"/>
    <w:rsid w:val="0031787F"/>
    <w:rsid w:val="00317A48"/>
    <w:rsid w:val="00317B13"/>
    <w:rsid w:val="00317CFC"/>
    <w:rsid w:val="00317D69"/>
    <w:rsid w:val="0032017A"/>
    <w:rsid w:val="003201E2"/>
    <w:rsid w:val="00320369"/>
    <w:rsid w:val="0032067E"/>
    <w:rsid w:val="003207C4"/>
    <w:rsid w:val="0032083B"/>
    <w:rsid w:val="00320890"/>
    <w:rsid w:val="003208E1"/>
    <w:rsid w:val="003208F6"/>
    <w:rsid w:val="00320B95"/>
    <w:rsid w:val="00320BF7"/>
    <w:rsid w:val="00320D5B"/>
    <w:rsid w:val="00320E1A"/>
    <w:rsid w:val="00321058"/>
    <w:rsid w:val="0032109E"/>
    <w:rsid w:val="003212C5"/>
    <w:rsid w:val="003216B2"/>
    <w:rsid w:val="003217F6"/>
    <w:rsid w:val="00321943"/>
    <w:rsid w:val="00321A2E"/>
    <w:rsid w:val="00321A57"/>
    <w:rsid w:val="00321D55"/>
    <w:rsid w:val="00322065"/>
    <w:rsid w:val="00322174"/>
    <w:rsid w:val="00322500"/>
    <w:rsid w:val="0032274B"/>
    <w:rsid w:val="00322A92"/>
    <w:rsid w:val="00322AAE"/>
    <w:rsid w:val="00322B37"/>
    <w:rsid w:val="00322E0F"/>
    <w:rsid w:val="00322E15"/>
    <w:rsid w:val="00322E54"/>
    <w:rsid w:val="00322FCA"/>
    <w:rsid w:val="003230AE"/>
    <w:rsid w:val="00323115"/>
    <w:rsid w:val="0032323D"/>
    <w:rsid w:val="003232A6"/>
    <w:rsid w:val="0032332A"/>
    <w:rsid w:val="00323344"/>
    <w:rsid w:val="0032338A"/>
    <w:rsid w:val="003233D3"/>
    <w:rsid w:val="003234D0"/>
    <w:rsid w:val="003234E1"/>
    <w:rsid w:val="00323537"/>
    <w:rsid w:val="00323853"/>
    <w:rsid w:val="003238D1"/>
    <w:rsid w:val="00323BEB"/>
    <w:rsid w:val="00323C29"/>
    <w:rsid w:val="00323FD8"/>
    <w:rsid w:val="0032423F"/>
    <w:rsid w:val="003242E2"/>
    <w:rsid w:val="00324325"/>
    <w:rsid w:val="00324674"/>
    <w:rsid w:val="00324764"/>
    <w:rsid w:val="003248EE"/>
    <w:rsid w:val="00324ADE"/>
    <w:rsid w:val="00324B24"/>
    <w:rsid w:val="00324C4C"/>
    <w:rsid w:val="00324D11"/>
    <w:rsid w:val="00324FE1"/>
    <w:rsid w:val="003250AE"/>
    <w:rsid w:val="003251D1"/>
    <w:rsid w:val="0032523D"/>
    <w:rsid w:val="003254EB"/>
    <w:rsid w:val="00325757"/>
    <w:rsid w:val="003258E5"/>
    <w:rsid w:val="003259C6"/>
    <w:rsid w:val="00325A5D"/>
    <w:rsid w:val="00325C4E"/>
    <w:rsid w:val="00325C52"/>
    <w:rsid w:val="00325D1E"/>
    <w:rsid w:val="00325DF4"/>
    <w:rsid w:val="0032606D"/>
    <w:rsid w:val="003260D0"/>
    <w:rsid w:val="00326345"/>
    <w:rsid w:val="003263C1"/>
    <w:rsid w:val="00326567"/>
    <w:rsid w:val="0032679C"/>
    <w:rsid w:val="003267E1"/>
    <w:rsid w:val="00326A84"/>
    <w:rsid w:val="00326B4D"/>
    <w:rsid w:val="00326DF5"/>
    <w:rsid w:val="00326EEF"/>
    <w:rsid w:val="00326F1A"/>
    <w:rsid w:val="00326F51"/>
    <w:rsid w:val="0032714B"/>
    <w:rsid w:val="003271F2"/>
    <w:rsid w:val="003274B0"/>
    <w:rsid w:val="0032782B"/>
    <w:rsid w:val="003278F3"/>
    <w:rsid w:val="003278F8"/>
    <w:rsid w:val="003279E0"/>
    <w:rsid w:val="00327D78"/>
    <w:rsid w:val="003300F5"/>
    <w:rsid w:val="003303B5"/>
    <w:rsid w:val="00330584"/>
    <w:rsid w:val="00330605"/>
    <w:rsid w:val="003306BB"/>
    <w:rsid w:val="003307F8"/>
    <w:rsid w:val="003308C7"/>
    <w:rsid w:val="00330956"/>
    <w:rsid w:val="00330BC1"/>
    <w:rsid w:val="00330E39"/>
    <w:rsid w:val="00331001"/>
    <w:rsid w:val="00331011"/>
    <w:rsid w:val="003310A7"/>
    <w:rsid w:val="003312A9"/>
    <w:rsid w:val="00331434"/>
    <w:rsid w:val="00331686"/>
    <w:rsid w:val="00331834"/>
    <w:rsid w:val="00331B61"/>
    <w:rsid w:val="00331C21"/>
    <w:rsid w:val="003321B6"/>
    <w:rsid w:val="0033248E"/>
    <w:rsid w:val="00332496"/>
    <w:rsid w:val="00332621"/>
    <w:rsid w:val="00332679"/>
    <w:rsid w:val="003327D1"/>
    <w:rsid w:val="00332960"/>
    <w:rsid w:val="00332DBB"/>
    <w:rsid w:val="00332DF3"/>
    <w:rsid w:val="00333201"/>
    <w:rsid w:val="0033323A"/>
    <w:rsid w:val="0033341F"/>
    <w:rsid w:val="003335E3"/>
    <w:rsid w:val="0033367D"/>
    <w:rsid w:val="0033384E"/>
    <w:rsid w:val="0033386E"/>
    <w:rsid w:val="00333B04"/>
    <w:rsid w:val="00333C22"/>
    <w:rsid w:val="00333D08"/>
    <w:rsid w:val="00333D0D"/>
    <w:rsid w:val="00333D40"/>
    <w:rsid w:val="00333D6C"/>
    <w:rsid w:val="00334065"/>
    <w:rsid w:val="00334200"/>
    <w:rsid w:val="00334502"/>
    <w:rsid w:val="00334518"/>
    <w:rsid w:val="00334576"/>
    <w:rsid w:val="003346D5"/>
    <w:rsid w:val="00334D81"/>
    <w:rsid w:val="0033510C"/>
    <w:rsid w:val="0033533D"/>
    <w:rsid w:val="00335363"/>
    <w:rsid w:val="00335756"/>
    <w:rsid w:val="003364A1"/>
    <w:rsid w:val="003364AE"/>
    <w:rsid w:val="00336990"/>
    <w:rsid w:val="00336C51"/>
    <w:rsid w:val="00336CE8"/>
    <w:rsid w:val="00337031"/>
    <w:rsid w:val="00337209"/>
    <w:rsid w:val="003373D1"/>
    <w:rsid w:val="0033755B"/>
    <w:rsid w:val="003376EF"/>
    <w:rsid w:val="00337818"/>
    <w:rsid w:val="00337BD6"/>
    <w:rsid w:val="00337C05"/>
    <w:rsid w:val="00337C23"/>
    <w:rsid w:val="00337D63"/>
    <w:rsid w:val="00337E54"/>
    <w:rsid w:val="00337FA2"/>
    <w:rsid w:val="00337FBB"/>
    <w:rsid w:val="00337FDD"/>
    <w:rsid w:val="0034007B"/>
    <w:rsid w:val="003400DB"/>
    <w:rsid w:val="00340288"/>
    <w:rsid w:val="003403FC"/>
    <w:rsid w:val="003405C4"/>
    <w:rsid w:val="00340613"/>
    <w:rsid w:val="00340860"/>
    <w:rsid w:val="00340998"/>
    <w:rsid w:val="00340B37"/>
    <w:rsid w:val="00340BFA"/>
    <w:rsid w:val="00340FAC"/>
    <w:rsid w:val="00341199"/>
    <w:rsid w:val="003411C5"/>
    <w:rsid w:val="003413C9"/>
    <w:rsid w:val="003415C7"/>
    <w:rsid w:val="00341723"/>
    <w:rsid w:val="00341985"/>
    <w:rsid w:val="00341AB5"/>
    <w:rsid w:val="00341BE4"/>
    <w:rsid w:val="00341FBD"/>
    <w:rsid w:val="0034203E"/>
    <w:rsid w:val="003420C0"/>
    <w:rsid w:val="0034211A"/>
    <w:rsid w:val="0034220F"/>
    <w:rsid w:val="00342591"/>
    <w:rsid w:val="00342931"/>
    <w:rsid w:val="00342DA2"/>
    <w:rsid w:val="00342E7F"/>
    <w:rsid w:val="00342E98"/>
    <w:rsid w:val="00342F88"/>
    <w:rsid w:val="0034314D"/>
    <w:rsid w:val="003431FB"/>
    <w:rsid w:val="003434E2"/>
    <w:rsid w:val="0034357A"/>
    <w:rsid w:val="00343915"/>
    <w:rsid w:val="00343AAE"/>
    <w:rsid w:val="00343C39"/>
    <w:rsid w:val="00343CDD"/>
    <w:rsid w:val="00343F9F"/>
    <w:rsid w:val="003442BB"/>
    <w:rsid w:val="0034431D"/>
    <w:rsid w:val="003443FC"/>
    <w:rsid w:val="00344735"/>
    <w:rsid w:val="00344770"/>
    <w:rsid w:val="003449F2"/>
    <w:rsid w:val="00344A2F"/>
    <w:rsid w:val="00344C55"/>
    <w:rsid w:val="00344D8D"/>
    <w:rsid w:val="00344D96"/>
    <w:rsid w:val="00344DB7"/>
    <w:rsid w:val="003450EE"/>
    <w:rsid w:val="003450FD"/>
    <w:rsid w:val="00345249"/>
    <w:rsid w:val="00345412"/>
    <w:rsid w:val="0034574A"/>
    <w:rsid w:val="00345E74"/>
    <w:rsid w:val="00346176"/>
    <w:rsid w:val="003461CE"/>
    <w:rsid w:val="0034679F"/>
    <w:rsid w:val="003469DF"/>
    <w:rsid w:val="00346B4F"/>
    <w:rsid w:val="00346DB0"/>
    <w:rsid w:val="00346E1B"/>
    <w:rsid w:val="00346E45"/>
    <w:rsid w:val="00346F30"/>
    <w:rsid w:val="00346FC1"/>
    <w:rsid w:val="0034707E"/>
    <w:rsid w:val="0034709C"/>
    <w:rsid w:val="003471F7"/>
    <w:rsid w:val="0034740D"/>
    <w:rsid w:val="003474EF"/>
    <w:rsid w:val="0034788F"/>
    <w:rsid w:val="00347ADA"/>
    <w:rsid w:val="00347D8F"/>
    <w:rsid w:val="00350021"/>
    <w:rsid w:val="00350141"/>
    <w:rsid w:val="00350192"/>
    <w:rsid w:val="00350424"/>
    <w:rsid w:val="00350425"/>
    <w:rsid w:val="003506E8"/>
    <w:rsid w:val="00350901"/>
    <w:rsid w:val="00350942"/>
    <w:rsid w:val="00350A74"/>
    <w:rsid w:val="00350D3F"/>
    <w:rsid w:val="00350F83"/>
    <w:rsid w:val="00350F85"/>
    <w:rsid w:val="00350F88"/>
    <w:rsid w:val="00351109"/>
    <w:rsid w:val="0035117A"/>
    <w:rsid w:val="003514B5"/>
    <w:rsid w:val="003515F6"/>
    <w:rsid w:val="003515F8"/>
    <w:rsid w:val="00351653"/>
    <w:rsid w:val="00351997"/>
    <w:rsid w:val="003519D6"/>
    <w:rsid w:val="00351A50"/>
    <w:rsid w:val="00351B37"/>
    <w:rsid w:val="00351B7E"/>
    <w:rsid w:val="00351C09"/>
    <w:rsid w:val="00351D08"/>
    <w:rsid w:val="00351D69"/>
    <w:rsid w:val="00351EE7"/>
    <w:rsid w:val="00351FD7"/>
    <w:rsid w:val="0035216A"/>
    <w:rsid w:val="003522C5"/>
    <w:rsid w:val="00352598"/>
    <w:rsid w:val="003526D9"/>
    <w:rsid w:val="00352732"/>
    <w:rsid w:val="003529BD"/>
    <w:rsid w:val="00352A2D"/>
    <w:rsid w:val="00352A45"/>
    <w:rsid w:val="00352AA1"/>
    <w:rsid w:val="00352E60"/>
    <w:rsid w:val="00352EB8"/>
    <w:rsid w:val="00352F72"/>
    <w:rsid w:val="0035310D"/>
    <w:rsid w:val="00353261"/>
    <w:rsid w:val="00353351"/>
    <w:rsid w:val="003534B3"/>
    <w:rsid w:val="00353542"/>
    <w:rsid w:val="0035376F"/>
    <w:rsid w:val="00353871"/>
    <w:rsid w:val="003538A2"/>
    <w:rsid w:val="0035393E"/>
    <w:rsid w:val="003539EF"/>
    <w:rsid w:val="003539F8"/>
    <w:rsid w:val="00353D2B"/>
    <w:rsid w:val="00354066"/>
    <w:rsid w:val="003545D6"/>
    <w:rsid w:val="0035464F"/>
    <w:rsid w:val="00354781"/>
    <w:rsid w:val="003547B0"/>
    <w:rsid w:val="00354D3A"/>
    <w:rsid w:val="00355238"/>
    <w:rsid w:val="003552B8"/>
    <w:rsid w:val="0035535D"/>
    <w:rsid w:val="0035537F"/>
    <w:rsid w:val="0035546A"/>
    <w:rsid w:val="003554A5"/>
    <w:rsid w:val="003554BE"/>
    <w:rsid w:val="003558AB"/>
    <w:rsid w:val="0035593A"/>
    <w:rsid w:val="00355B49"/>
    <w:rsid w:val="0035626B"/>
    <w:rsid w:val="003562C4"/>
    <w:rsid w:val="00356380"/>
    <w:rsid w:val="00356848"/>
    <w:rsid w:val="00356A1C"/>
    <w:rsid w:val="00356A46"/>
    <w:rsid w:val="00356A7E"/>
    <w:rsid w:val="00356B8F"/>
    <w:rsid w:val="00356BD9"/>
    <w:rsid w:val="00356DD2"/>
    <w:rsid w:val="003578FB"/>
    <w:rsid w:val="00357A9A"/>
    <w:rsid w:val="00357AC1"/>
    <w:rsid w:val="00357ADD"/>
    <w:rsid w:val="00357BF3"/>
    <w:rsid w:val="00357C07"/>
    <w:rsid w:val="00357C4A"/>
    <w:rsid w:val="00357EEB"/>
    <w:rsid w:val="00357F2D"/>
    <w:rsid w:val="00357F80"/>
    <w:rsid w:val="00360191"/>
    <w:rsid w:val="003603CA"/>
    <w:rsid w:val="003603DD"/>
    <w:rsid w:val="0036049D"/>
    <w:rsid w:val="00360527"/>
    <w:rsid w:val="003606A6"/>
    <w:rsid w:val="00360C3B"/>
    <w:rsid w:val="003613F2"/>
    <w:rsid w:val="003617FC"/>
    <w:rsid w:val="0036184B"/>
    <w:rsid w:val="0036210D"/>
    <w:rsid w:val="00362765"/>
    <w:rsid w:val="00362805"/>
    <w:rsid w:val="00362878"/>
    <w:rsid w:val="00362897"/>
    <w:rsid w:val="00362974"/>
    <w:rsid w:val="00362996"/>
    <w:rsid w:val="00362BDA"/>
    <w:rsid w:val="00362F0C"/>
    <w:rsid w:val="00363118"/>
    <w:rsid w:val="003632B9"/>
    <w:rsid w:val="00363559"/>
    <w:rsid w:val="003635D4"/>
    <w:rsid w:val="0036364D"/>
    <w:rsid w:val="00363895"/>
    <w:rsid w:val="00363C49"/>
    <w:rsid w:val="00363CF0"/>
    <w:rsid w:val="00363F87"/>
    <w:rsid w:val="00364127"/>
    <w:rsid w:val="00364268"/>
    <w:rsid w:val="0036426F"/>
    <w:rsid w:val="0036456C"/>
    <w:rsid w:val="00364739"/>
    <w:rsid w:val="0036479C"/>
    <w:rsid w:val="00364959"/>
    <w:rsid w:val="00364ACB"/>
    <w:rsid w:val="00364BC9"/>
    <w:rsid w:val="00364C14"/>
    <w:rsid w:val="00364E66"/>
    <w:rsid w:val="00364ED8"/>
    <w:rsid w:val="00365292"/>
    <w:rsid w:val="00365460"/>
    <w:rsid w:val="003658AB"/>
    <w:rsid w:val="00365A0A"/>
    <w:rsid w:val="00365A5D"/>
    <w:rsid w:val="00365B13"/>
    <w:rsid w:val="00365DCC"/>
    <w:rsid w:val="00366384"/>
    <w:rsid w:val="003664B1"/>
    <w:rsid w:val="00366609"/>
    <w:rsid w:val="003667DD"/>
    <w:rsid w:val="003667E5"/>
    <w:rsid w:val="0036685B"/>
    <w:rsid w:val="00366C6A"/>
    <w:rsid w:val="00366CF3"/>
    <w:rsid w:val="00366DAB"/>
    <w:rsid w:val="0036702D"/>
    <w:rsid w:val="0036710F"/>
    <w:rsid w:val="003671A2"/>
    <w:rsid w:val="00367A55"/>
    <w:rsid w:val="00367DFD"/>
    <w:rsid w:val="0037057D"/>
    <w:rsid w:val="00370776"/>
    <w:rsid w:val="00370987"/>
    <w:rsid w:val="00370AE9"/>
    <w:rsid w:val="00370B7D"/>
    <w:rsid w:val="00370D00"/>
    <w:rsid w:val="00370DF5"/>
    <w:rsid w:val="00370FC2"/>
    <w:rsid w:val="00371132"/>
    <w:rsid w:val="0037117F"/>
    <w:rsid w:val="003717EC"/>
    <w:rsid w:val="0037183B"/>
    <w:rsid w:val="00371CFA"/>
    <w:rsid w:val="00371D13"/>
    <w:rsid w:val="003729E9"/>
    <w:rsid w:val="00372C27"/>
    <w:rsid w:val="00372F4F"/>
    <w:rsid w:val="00373111"/>
    <w:rsid w:val="00373648"/>
    <w:rsid w:val="003736E8"/>
    <w:rsid w:val="00373742"/>
    <w:rsid w:val="0037378F"/>
    <w:rsid w:val="003739A1"/>
    <w:rsid w:val="00373B9E"/>
    <w:rsid w:val="00373CDB"/>
    <w:rsid w:val="00373CFB"/>
    <w:rsid w:val="00373D1A"/>
    <w:rsid w:val="00373D80"/>
    <w:rsid w:val="00373FCA"/>
    <w:rsid w:val="003742E1"/>
    <w:rsid w:val="00374441"/>
    <w:rsid w:val="0037452A"/>
    <w:rsid w:val="003745A8"/>
    <w:rsid w:val="003749EC"/>
    <w:rsid w:val="00374A94"/>
    <w:rsid w:val="00374D86"/>
    <w:rsid w:val="00375060"/>
    <w:rsid w:val="003750FB"/>
    <w:rsid w:val="00375138"/>
    <w:rsid w:val="0037521E"/>
    <w:rsid w:val="00375364"/>
    <w:rsid w:val="003753E1"/>
    <w:rsid w:val="00375D1D"/>
    <w:rsid w:val="00375E62"/>
    <w:rsid w:val="00375FC0"/>
    <w:rsid w:val="003760AA"/>
    <w:rsid w:val="0037614F"/>
    <w:rsid w:val="0037625F"/>
    <w:rsid w:val="00376567"/>
    <w:rsid w:val="00376A77"/>
    <w:rsid w:val="00376AD1"/>
    <w:rsid w:val="00376D45"/>
    <w:rsid w:val="00376D83"/>
    <w:rsid w:val="00376E3A"/>
    <w:rsid w:val="0037702C"/>
    <w:rsid w:val="003770F0"/>
    <w:rsid w:val="00377117"/>
    <w:rsid w:val="00377419"/>
    <w:rsid w:val="00377457"/>
    <w:rsid w:val="003774DC"/>
    <w:rsid w:val="0037756F"/>
    <w:rsid w:val="0037759C"/>
    <w:rsid w:val="00377617"/>
    <w:rsid w:val="00377A77"/>
    <w:rsid w:val="00377A9F"/>
    <w:rsid w:val="00377CC7"/>
    <w:rsid w:val="0038020B"/>
    <w:rsid w:val="003802CF"/>
    <w:rsid w:val="0038030A"/>
    <w:rsid w:val="0038032B"/>
    <w:rsid w:val="00380438"/>
    <w:rsid w:val="00380575"/>
    <w:rsid w:val="003808A0"/>
    <w:rsid w:val="003809D5"/>
    <w:rsid w:val="00380B87"/>
    <w:rsid w:val="00380E62"/>
    <w:rsid w:val="00381064"/>
    <w:rsid w:val="003811DD"/>
    <w:rsid w:val="00381471"/>
    <w:rsid w:val="0038149F"/>
    <w:rsid w:val="003814B2"/>
    <w:rsid w:val="00381568"/>
    <w:rsid w:val="00381637"/>
    <w:rsid w:val="003819B9"/>
    <w:rsid w:val="00381A05"/>
    <w:rsid w:val="00381A5F"/>
    <w:rsid w:val="00381B1A"/>
    <w:rsid w:val="00381CF6"/>
    <w:rsid w:val="00381D5B"/>
    <w:rsid w:val="00381DB0"/>
    <w:rsid w:val="0038201C"/>
    <w:rsid w:val="003821BA"/>
    <w:rsid w:val="00382889"/>
    <w:rsid w:val="003828ED"/>
    <w:rsid w:val="00382B70"/>
    <w:rsid w:val="00382BD7"/>
    <w:rsid w:val="00382E9D"/>
    <w:rsid w:val="003830DA"/>
    <w:rsid w:val="0038314D"/>
    <w:rsid w:val="00383226"/>
    <w:rsid w:val="003833EC"/>
    <w:rsid w:val="0038396D"/>
    <w:rsid w:val="00383C4B"/>
    <w:rsid w:val="00383D69"/>
    <w:rsid w:val="00384248"/>
    <w:rsid w:val="003844A7"/>
    <w:rsid w:val="0038452A"/>
    <w:rsid w:val="00384679"/>
    <w:rsid w:val="003846DD"/>
    <w:rsid w:val="00384832"/>
    <w:rsid w:val="00384C76"/>
    <w:rsid w:val="00384E2F"/>
    <w:rsid w:val="003852D2"/>
    <w:rsid w:val="0038580F"/>
    <w:rsid w:val="00385A99"/>
    <w:rsid w:val="00385D6E"/>
    <w:rsid w:val="00385F92"/>
    <w:rsid w:val="00385FA0"/>
    <w:rsid w:val="00386065"/>
    <w:rsid w:val="003868EA"/>
    <w:rsid w:val="003869BF"/>
    <w:rsid w:val="00386BAF"/>
    <w:rsid w:val="00386CC9"/>
    <w:rsid w:val="0038701F"/>
    <w:rsid w:val="00387249"/>
    <w:rsid w:val="003872F5"/>
    <w:rsid w:val="003873D1"/>
    <w:rsid w:val="00387534"/>
    <w:rsid w:val="00387A0C"/>
    <w:rsid w:val="00387A2E"/>
    <w:rsid w:val="00387A33"/>
    <w:rsid w:val="00387E06"/>
    <w:rsid w:val="00390116"/>
    <w:rsid w:val="0039061A"/>
    <w:rsid w:val="00390644"/>
    <w:rsid w:val="0039064F"/>
    <w:rsid w:val="003909FD"/>
    <w:rsid w:val="00390A31"/>
    <w:rsid w:val="00390BC6"/>
    <w:rsid w:val="00390E93"/>
    <w:rsid w:val="0039129D"/>
    <w:rsid w:val="00391459"/>
    <w:rsid w:val="0039154F"/>
    <w:rsid w:val="0039159F"/>
    <w:rsid w:val="0039180E"/>
    <w:rsid w:val="0039194F"/>
    <w:rsid w:val="003919AA"/>
    <w:rsid w:val="00391B84"/>
    <w:rsid w:val="00391BAA"/>
    <w:rsid w:val="00391D76"/>
    <w:rsid w:val="00391E6A"/>
    <w:rsid w:val="00391EB2"/>
    <w:rsid w:val="00391FA3"/>
    <w:rsid w:val="003922C9"/>
    <w:rsid w:val="003923CC"/>
    <w:rsid w:val="0039242B"/>
    <w:rsid w:val="0039261E"/>
    <w:rsid w:val="00392636"/>
    <w:rsid w:val="00392822"/>
    <w:rsid w:val="003928A4"/>
    <w:rsid w:val="00392938"/>
    <w:rsid w:val="00392A81"/>
    <w:rsid w:val="00392B17"/>
    <w:rsid w:val="00392CC0"/>
    <w:rsid w:val="00392D7F"/>
    <w:rsid w:val="00392EAA"/>
    <w:rsid w:val="003931F3"/>
    <w:rsid w:val="0039323E"/>
    <w:rsid w:val="00393306"/>
    <w:rsid w:val="00393498"/>
    <w:rsid w:val="00393584"/>
    <w:rsid w:val="003935B1"/>
    <w:rsid w:val="00393976"/>
    <w:rsid w:val="003939F3"/>
    <w:rsid w:val="00393BB5"/>
    <w:rsid w:val="00393E28"/>
    <w:rsid w:val="00393F38"/>
    <w:rsid w:val="00393FCC"/>
    <w:rsid w:val="0039407B"/>
    <w:rsid w:val="003945B3"/>
    <w:rsid w:val="00394677"/>
    <w:rsid w:val="00394726"/>
    <w:rsid w:val="003947FF"/>
    <w:rsid w:val="00394E7B"/>
    <w:rsid w:val="00394F53"/>
    <w:rsid w:val="0039521A"/>
    <w:rsid w:val="003958CC"/>
    <w:rsid w:val="00395A76"/>
    <w:rsid w:val="00395B0A"/>
    <w:rsid w:val="00395DDB"/>
    <w:rsid w:val="00395E0C"/>
    <w:rsid w:val="00395EC6"/>
    <w:rsid w:val="00396053"/>
    <w:rsid w:val="00396384"/>
    <w:rsid w:val="0039652F"/>
    <w:rsid w:val="00396772"/>
    <w:rsid w:val="00396852"/>
    <w:rsid w:val="003968DA"/>
    <w:rsid w:val="0039697C"/>
    <w:rsid w:val="00396C7F"/>
    <w:rsid w:val="00396D58"/>
    <w:rsid w:val="00396F65"/>
    <w:rsid w:val="003974D1"/>
    <w:rsid w:val="00397720"/>
    <w:rsid w:val="003978D2"/>
    <w:rsid w:val="003979F8"/>
    <w:rsid w:val="00397D06"/>
    <w:rsid w:val="00397E15"/>
    <w:rsid w:val="00397F91"/>
    <w:rsid w:val="00397FDB"/>
    <w:rsid w:val="003A017E"/>
    <w:rsid w:val="003A02CC"/>
    <w:rsid w:val="003A0373"/>
    <w:rsid w:val="003A0586"/>
    <w:rsid w:val="003A06EE"/>
    <w:rsid w:val="003A0A99"/>
    <w:rsid w:val="003A0B5E"/>
    <w:rsid w:val="003A0C6F"/>
    <w:rsid w:val="003A0E74"/>
    <w:rsid w:val="003A0EA5"/>
    <w:rsid w:val="003A0FA0"/>
    <w:rsid w:val="003A1344"/>
    <w:rsid w:val="003A1368"/>
    <w:rsid w:val="003A1380"/>
    <w:rsid w:val="003A1418"/>
    <w:rsid w:val="003A249F"/>
    <w:rsid w:val="003A24B2"/>
    <w:rsid w:val="003A2537"/>
    <w:rsid w:val="003A25BE"/>
    <w:rsid w:val="003A27C0"/>
    <w:rsid w:val="003A2BF0"/>
    <w:rsid w:val="003A2D02"/>
    <w:rsid w:val="003A3009"/>
    <w:rsid w:val="003A308F"/>
    <w:rsid w:val="003A3272"/>
    <w:rsid w:val="003A35BC"/>
    <w:rsid w:val="003A3766"/>
    <w:rsid w:val="003A388C"/>
    <w:rsid w:val="003A39B1"/>
    <w:rsid w:val="003A3E14"/>
    <w:rsid w:val="003A3EA9"/>
    <w:rsid w:val="003A4080"/>
    <w:rsid w:val="003A4232"/>
    <w:rsid w:val="003A4249"/>
    <w:rsid w:val="003A442E"/>
    <w:rsid w:val="003A4484"/>
    <w:rsid w:val="003A4585"/>
    <w:rsid w:val="003A4AD9"/>
    <w:rsid w:val="003A4B2B"/>
    <w:rsid w:val="003A4DF3"/>
    <w:rsid w:val="003A4E12"/>
    <w:rsid w:val="003A4E8D"/>
    <w:rsid w:val="003A5431"/>
    <w:rsid w:val="003A5590"/>
    <w:rsid w:val="003A56BC"/>
    <w:rsid w:val="003A56C5"/>
    <w:rsid w:val="003A599E"/>
    <w:rsid w:val="003A5E1A"/>
    <w:rsid w:val="003A61B9"/>
    <w:rsid w:val="003A62F6"/>
    <w:rsid w:val="003A6309"/>
    <w:rsid w:val="003A63D8"/>
    <w:rsid w:val="003A643E"/>
    <w:rsid w:val="003A64EC"/>
    <w:rsid w:val="003A662C"/>
    <w:rsid w:val="003A67EF"/>
    <w:rsid w:val="003A6B51"/>
    <w:rsid w:val="003A6D0F"/>
    <w:rsid w:val="003A7034"/>
    <w:rsid w:val="003A76E1"/>
    <w:rsid w:val="003A786D"/>
    <w:rsid w:val="003A78B6"/>
    <w:rsid w:val="003A7A9D"/>
    <w:rsid w:val="003A7E7C"/>
    <w:rsid w:val="003A7ECC"/>
    <w:rsid w:val="003B0144"/>
    <w:rsid w:val="003B02D6"/>
    <w:rsid w:val="003B037A"/>
    <w:rsid w:val="003B0497"/>
    <w:rsid w:val="003B08B9"/>
    <w:rsid w:val="003B0A7F"/>
    <w:rsid w:val="003B0A8D"/>
    <w:rsid w:val="003B0BDC"/>
    <w:rsid w:val="003B0C26"/>
    <w:rsid w:val="003B0D6F"/>
    <w:rsid w:val="003B0D7B"/>
    <w:rsid w:val="003B0E6C"/>
    <w:rsid w:val="003B0EB3"/>
    <w:rsid w:val="003B0EBA"/>
    <w:rsid w:val="003B0F6D"/>
    <w:rsid w:val="003B1204"/>
    <w:rsid w:val="003B12BB"/>
    <w:rsid w:val="003B15D0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461"/>
    <w:rsid w:val="003B261C"/>
    <w:rsid w:val="003B26B1"/>
    <w:rsid w:val="003B276F"/>
    <w:rsid w:val="003B28CB"/>
    <w:rsid w:val="003B2A41"/>
    <w:rsid w:val="003B2EB6"/>
    <w:rsid w:val="003B2F0E"/>
    <w:rsid w:val="003B2F69"/>
    <w:rsid w:val="003B3024"/>
    <w:rsid w:val="003B310A"/>
    <w:rsid w:val="003B34E7"/>
    <w:rsid w:val="003B3534"/>
    <w:rsid w:val="003B3711"/>
    <w:rsid w:val="003B37FD"/>
    <w:rsid w:val="003B3866"/>
    <w:rsid w:val="003B3938"/>
    <w:rsid w:val="003B3EA0"/>
    <w:rsid w:val="003B4014"/>
    <w:rsid w:val="003B4076"/>
    <w:rsid w:val="003B4364"/>
    <w:rsid w:val="003B43FD"/>
    <w:rsid w:val="003B4404"/>
    <w:rsid w:val="003B444E"/>
    <w:rsid w:val="003B45D3"/>
    <w:rsid w:val="003B47A3"/>
    <w:rsid w:val="003B4880"/>
    <w:rsid w:val="003B490D"/>
    <w:rsid w:val="003B4A65"/>
    <w:rsid w:val="003B4D7F"/>
    <w:rsid w:val="003B4E8C"/>
    <w:rsid w:val="003B4F7A"/>
    <w:rsid w:val="003B51AB"/>
    <w:rsid w:val="003B5540"/>
    <w:rsid w:val="003B562E"/>
    <w:rsid w:val="003B56E8"/>
    <w:rsid w:val="003B571F"/>
    <w:rsid w:val="003B5D0E"/>
    <w:rsid w:val="003B5DA9"/>
    <w:rsid w:val="003B5DAF"/>
    <w:rsid w:val="003B5DF9"/>
    <w:rsid w:val="003B5E17"/>
    <w:rsid w:val="003B5F84"/>
    <w:rsid w:val="003B62AD"/>
    <w:rsid w:val="003B6306"/>
    <w:rsid w:val="003B65C3"/>
    <w:rsid w:val="003B675A"/>
    <w:rsid w:val="003B678E"/>
    <w:rsid w:val="003B690A"/>
    <w:rsid w:val="003B6B82"/>
    <w:rsid w:val="003B6BCD"/>
    <w:rsid w:val="003B6CED"/>
    <w:rsid w:val="003B6FA6"/>
    <w:rsid w:val="003B712A"/>
    <w:rsid w:val="003B72D0"/>
    <w:rsid w:val="003B744F"/>
    <w:rsid w:val="003B747E"/>
    <w:rsid w:val="003B7520"/>
    <w:rsid w:val="003B7860"/>
    <w:rsid w:val="003B7878"/>
    <w:rsid w:val="003B79FE"/>
    <w:rsid w:val="003B7A31"/>
    <w:rsid w:val="003C0096"/>
    <w:rsid w:val="003C01D5"/>
    <w:rsid w:val="003C0817"/>
    <w:rsid w:val="003C0A4F"/>
    <w:rsid w:val="003C0A93"/>
    <w:rsid w:val="003C0B9F"/>
    <w:rsid w:val="003C0CC3"/>
    <w:rsid w:val="003C10C2"/>
    <w:rsid w:val="003C123C"/>
    <w:rsid w:val="003C13FB"/>
    <w:rsid w:val="003C161C"/>
    <w:rsid w:val="003C16D8"/>
    <w:rsid w:val="003C1B51"/>
    <w:rsid w:val="003C1B71"/>
    <w:rsid w:val="003C1E38"/>
    <w:rsid w:val="003C1EF5"/>
    <w:rsid w:val="003C1EFF"/>
    <w:rsid w:val="003C2030"/>
    <w:rsid w:val="003C20AF"/>
    <w:rsid w:val="003C2161"/>
    <w:rsid w:val="003C21C8"/>
    <w:rsid w:val="003C2570"/>
    <w:rsid w:val="003C286C"/>
    <w:rsid w:val="003C3137"/>
    <w:rsid w:val="003C32B7"/>
    <w:rsid w:val="003C3496"/>
    <w:rsid w:val="003C3FF0"/>
    <w:rsid w:val="003C411D"/>
    <w:rsid w:val="003C4639"/>
    <w:rsid w:val="003C47FE"/>
    <w:rsid w:val="003C49C9"/>
    <w:rsid w:val="003C4AFA"/>
    <w:rsid w:val="003C4B28"/>
    <w:rsid w:val="003C4B30"/>
    <w:rsid w:val="003C4BBA"/>
    <w:rsid w:val="003C4C0F"/>
    <w:rsid w:val="003C4CD3"/>
    <w:rsid w:val="003C4E37"/>
    <w:rsid w:val="003C4F47"/>
    <w:rsid w:val="003C5080"/>
    <w:rsid w:val="003C50B0"/>
    <w:rsid w:val="003C51EB"/>
    <w:rsid w:val="003C5333"/>
    <w:rsid w:val="003C54A3"/>
    <w:rsid w:val="003C57EC"/>
    <w:rsid w:val="003C581D"/>
    <w:rsid w:val="003C5974"/>
    <w:rsid w:val="003C5A07"/>
    <w:rsid w:val="003C5B66"/>
    <w:rsid w:val="003C5CBE"/>
    <w:rsid w:val="003C5F84"/>
    <w:rsid w:val="003C62E2"/>
    <w:rsid w:val="003C63D9"/>
    <w:rsid w:val="003C6533"/>
    <w:rsid w:val="003C6965"/>
    <w:rsid w:val="003C69D3"/>
    <w:rsid w:val="003C6C39"/>
    <w:rsid w:val="003C6E67"/>
    <w:rsid w:val="003C6EE2"/>
    <w:rsid w:val="003C6FB3"/>
    <w:rsid w:val="003C6FF5"/>
    <w:rsid w:val="003C724A"/>
    <w:rsid w:val="003C72DA"/>
    <w:rsid w:val="003C77C7"/>
    <w:rsid w:val="003C782E"/>
    <w:rsid w:val="003C7835"/>
    <w:rsid w:val="003C7B44"/>
    <w:rsid w:val="003C7F03"/>
    <w:rsid w:val="003D006C"/>
    <w:rsid w:val="003D00C2"/>
    <w:rsid w:val="003D01BA"/>
    <w:rsid w:val="003D04A5"/>
    <w:rsid w:val="003D0652"/>
    <w:rsid w:val="003D0660"/>
    <w:rsid w:val="003D0826"/>
    <w:rsid w:val="003D0881"/>
    <w:rsid w:val="003D09B9"/>
    <w:rsid w:val="003D0CBB"/>
    <w:rsid w:val="003D0F25"/>
    <w:rsid w:val="003D0F67"/>
    <w:rsid w:val="003D0F78"/>
    <w:rsid w:val="003D0F93"/>
    <w:rsid w:val="003D107F"/>
    <w:rsid w:val="003D10B7"/>
    <w:rsid w:val="003D10C7"/>
    <w:rsid w:val="003D1219"/>
    <w:rsid w:val="003D12C4"/>
    <w:rsid w:val="003D1465"/>
    <w:rsid w:val="003D14BF"/>
    <w:rsid w:val="003D1570"/>
    <w:rsid w:val="003D1642"/>
    <w:rsid w:val="003D1BFC"/>
    <w:rsid w:val="003D1C64"/>
    <w:rsid w:val="003D20EB"/>
    <w:rsid w:val="003D219B"/>
    <w:rsid w:val="003D21FA"/>
    <w:rsid w:val="003D22AE"/>
    <w:rsid w:val="003D24B7"/>
    <w:rsid w:val="003D254E"/>
    <w:rsid w:val="003D27CA"/>
    <w:rsid w:val="003D285C"/>
    <w:rsid w:val="003D28C5"/>
    <w:rsid w:val="003D2B24"/>
    <w:rsid w:val="003D2F44"/>
    <w:rsid w:val="003D2FCE"/>
    <w:rsid w:val="003D311F"/>
    <w:rsid w:val="003D318C"/>
    <w:rsid w:val="003D34AD"/>
    <w:rsid w:val="003D3680"/>
    <w:rsid w:val="003D3764"/>
    <w:rsid w:val="003D37A4"/>
    <w:rsid w:val="003D38A5"/>
    <w:rsid w:val="003D3997"/>
    <w:rsid w:val="003D39F1"/>
    <w:rsid w:val="003D3B5B"/>
    <w:rsid w:val="003D3B76"/>
    <w:rsid w:val="003D3C34"/>
    <w:rsid w:val="003D3C4D"/>
    <w:rsid w:val="003D3DF4"/>
    <w:rsid w:val="003D40C6"/>
    <w:rsid w:val="003D41C3"/>
    <w:rsid w:val="003D41F3"/>
    <w:rsid w:val="003D42E3"/>
    <w:rsid w:val="003D4413"/>
    <w:rsid w:val="003D441F"/>
    <w:rsid w:val="003D4433"/>
    <w:rsid w:val="003D44B0"/>
    <w:rsid w:val="003D44BB"/>
    <w:rsid w:val="003D45AC"/>
    <w:rsid w:val="003D4722"/>
    <w:rsid w:val="003D4745"/>
    <w:rsid w:val="003D479A"/>
    <w:rsid w:val="003D494A"/>
    <w:rsid w:val="003D4B8D"/>
    <w:rsid w:val="003D4C6C"/>
    <w:rsid w:val="003D4D52"/>
    <w:rsid w:val="003D4E8B"/>
    <w:rsid w:val="003D50D1"/>
    <w:rsid w:val="003D51D2"/>
    <w:rsid w:val="003D52E1"/>
    <w:rsid w:val="003D5451"/>
    <w:rsid w:val="003D548F"/>
    <w:rsid w:val="003D6455"/>
    <w:rsid w:val="003D65AC"/>
    <w:rsid w:val="003D68B3"/>
    <w:rsid w:val="003D68EA"/>
    <w:rsid w:val="003D6A28"/>
    <w:rsid w:val="003D6B4F"/>
    <w:rsid w:val="003D6F5B"/>
    <w:rsid w:val="003D72AD"/>
    <w:rsid w:val="003D74F0"/>
    <w:rsid w:val="003D756B"/>
    <w:rsid w:val="003D7653"/>
    <w:rsid w:val="003D76A2"/>
    <w:rsid w:val="003D76F2"/>
    <w:rsid w:val="003D781A"/>
    <w:rsid w:val="003D7A5C"/>
    <w:rsid w:val="003D7D2C"/>
    <w:rsid w:val="003D7D4A"/>
    <w:rsid w:val="003D7E25"/>
    <w:rsid w:val="003E0082"/>
    <w:rsid w:val="003E0221"/>
    <w:rsid w:val="003E040F"/>
    <w:rsid w:val="003E045E"/>
    <w:rsid w:val="003E04A9"/>
    <w:rsid w:val="003E054E"/>
    <w:rsid w:val="003E07CB"/>
    <w:rsid w:val="003E0B8C"/>
    <w:rsid w:val="003E0BE5"/>
    <w:rsid w:val="003E0C6D"/>
    <w:rsid w:val="003E0D30"/>
    <w:rsid w:val="003E0E72"/>
    <w:rsid w:val="003E0E80"/>
    <w:rsid w:val="003E0EEC"/>
    <w:rsid w:val="003E0F1F"/>
    <w:rsid w:val="003E10B9"/>
    <w:rsid w:val="003E12E7"/>
    <w:rsid w:val="003E14EC"/>
    <w:rsid w:val="003E1681"/>
    <w:rsid w:val="003E197F"/>
    <w:rsid w:val="003E1CD6"/>
    <w:rsid w:val="003E1EC9"/>
    <w:rsid w:val="003E228F"/>
    <w:rsid w:val="003E2365"/>
    <w:rsid w:val="003E2473"/>
    <w:rsid w:val="003E2B64"/>
    <w:rsid w:val="003E2E38"/>
    <w:rsid w:val="003E31E3"/>
    <w:rsid w:val="003E3210"/>
    <w:rsid w:val="003E3345"/>
    <w:rsid w:val="003E33E6"/>
    <w:rsid w:val="003E345F"/>
    <w:rsid w:val="003E3550"/>
    <w:rsid w:val="003E3672"/>
    <w:rsid w:val="003E375E"/>
    <w:rsid w:val="003E3BF5"/>
    <w:rsid w:val="003E3CD9"/>
    <w:rsid w:val="003E3D41"/>
    <w:rsid w:val="003E4046"/>
    <w:rsid w:val="003E4201"/>
    <w:rsid w:val="003E427D"/>
    <w:rsid w:val="003E42CF"/>
    <w:rsid w:val="003E44E7"/>
    <w:rsid w:val="003E4575"/>
    <w:rsid w:val="003E4577"/>
    <w:rsid w:val="003E4792"/>
    <w:rsid w:val="003E4A1F"/>
    <w:rsid w:val="003E4ABC"/>
    <w:rsid w:val="003E4BE7"/>
    <w:rsid w:val="003E4CCE"/>
    <w:rsid w:val="003E4CD1"/>
    <w:rsid w:val="003E4D96"/>
    <w:rsid w:val="003E4EAF"/>
    <w:rsid w:val="003E50F5"/>
    <w:rsid w:val="003E51D0"/>
    <w:rsid w:val="003E533E"/>
    <w:rsid w:val="003E5495"/>
    <w:rsid w:val="003E5502"/>
    <w:rsid w:val="003E565F"/>
    <w:rsid w:val="003E56BF"/>
    <w:rsid w:val="003E5AFE"/>
    <w:rsid w:val="003E5BAF"/>
    <w:rsid w:val="003E5D5A"/>
    <w:rsid w:val="003E5E4F"/>
    <w:rsid w:val="003E5E97"/>
    <w:rsid w:val="003E60A8"/>
    <w:rsid w:val="003E65A6"/>
    <w:rsid w:val="003E675D"/>
    <w:rsid w:val="003E67C5"/>
    <w:rsid w:val="003E684F"/>
    <w:rsid w:val="003E69CE"/>
    <w:rsid w:val="003E6A4D"/>
    <w:rsid w:val="003E6D17"/>
    <w:rsid w:val="003E7144"/>
    <w:rsid w:val="003E71EF"/>
    <w:rsid w:val="003E7438"/>
    <w:rsid w:val="003E75E2"/>
    <w:rsid w:val="003E7687"/>
    <w:rsid w:val="003E783F"/>
    <w:rsid w:val="003E7995"/>
    <w:rsid w:val="003E7A00"/>
    <w:rsid w:val="003E7A34"/>
    <w:rsid w:val="003F00C0"/>
    <w:rsid w:val="003F0196"/>
    <w:rsid w:val="003F025F"/>
    <w:rsid w:val="003F05D4"/>
    <w:rsid w:val="003F05E2"/>
    <w:rsid w:val="003F06EF"/>
    <w:rsid w:val="003F07E3"/>
    <w:rsid w:val="003F0A1B"/>
    <w:rsid w:val="003F0A7E"/>
    <w:rsid w:val="003F0AF9"/>
    <w:rsid w:val="003F0BD9"/>
    <w:rsid w:val="003F0D3B"/>
    <w:rsid w:val="003F105D"/>
    <w:rsid w:val="003F1196"/>
    <w:rsid w:val="003F122F"/>
    <w:rsid w:val="003F13BE"/>
    <w:rsid w:val="003F14C5"/>
    <w:rsid w:val="003F15E6"/>
    <w:rsid w:val="003F15E7"/>
    <w:rsid w:val="003F168F"/>
    <w:rsid w:val="003F179D"/>
    <w:rsid w:val="003F1810"/>
    <w:rsid w:val="003F1905"/>
    <w:rsid w:val="003F1955"/>
    <w:rsid w:val="003F1989"/>
    <w:rsid w:val="003F1A97"/>
    <w:rsid w:val="003F1CF7"/>
    <w:rsid w:val="003F1DAF"/>
    <w:rsid w:val="003F1E36"/>
    <w:rsid w:val="003F212B"/>
    <w:rsid w:val="003F2175"/>
    <w:rsid w:val="003F2803"/>
    <w:rsid w:val="003F288C"/>
    <w:rsid w:val="003F2B45"/>
    <w:rsid w:val="003F2C81"/>
    <w:rsid w:val="003F2F8F"/>
    <w:rsid w:val="003F3144"/>
    <w:rsid w:val="003F3727"/>
    <w:rsid w:val="003F380C"/>
    <w:rsid w:val="003F386C"/>
    <w:rsid w:val="003F3F12"/>
    <w:rsid w:val="003F3F41"/>
    <w:rsid w:val="003F4191"/>
    <w:rsid w:val="003F41A1"/>
    <w:rsid w:val="003F45B4"/>
    <w:rsid w:val="003F4667"/>
    <w:rsid w:val="003F4888"/>
    <w:rsid w:val="003F4971"/>
    <w:rsid w:val="003F4AF9"/>
    <w:rsid w:val="003F4B4A"/>
    <w:rsid w:val="003F4C01"/>
    <w:rsid w:val="003F4DFE"/>
    <w:rsid w:val="003F4F6E"/>
    <w:rsid w:val="003F5423"/>
    <w:rsid w:val="003F5465"/>
    <w:rsid w:val="003F54CF"/>
    <w:rsid w:val="003F5703"/>
    <w:rsid w:val="003F5777"/>
    <w:rsid w:val="003F60FE"/>
    <w:rsid w:val="003F6189"/>
    <w:rsid w:val="003F633C"/>
    <w:rsid w:val="003F66F8"/>
    <w:rsid w:val="003F6738"/>
    <w:rsid w:val="003F67E4"/>
    <w:rsid w:val="003F68E0"/>
    <w:rsid w:val="003F68E4"/>
    <w:rsid w:val="003F6A72"/>
    <w:rsid w:val="003F6BE8"/>
    <w:rsid w:val="003F6C4E"/>
    <w:rsid w:val="003F6C97"/>
    <w:rsid w:val="003F6CA9"/>
    <w:rsid w:val="003F7284"/>
    <w:rsid w:val="003F74F5"/>
    <w:rsid w:val="003F7614"/>
    <w:rsid w:val="003F7707"/>
    <w:rsid w:val="003F77C5"/>
    <w:rsid w:val="003F781A"/>
    <w:rsid w:val="003F7EA2"/>
    <w:rsid w:val="004001C7"/>
    <w:rsid w:val="00400321"/>
    <w:rsid w:val="00400377"/>
    <w:rsid w:val="0040039A"/>
    <w:rsid w:val="004003FC"/>
    <w:rsid w:val="0040068B"/>
    <w:rsid w:val="0040069E"/>
    <w:rsid w:val="0040094F"/>
    <w:rsid w:val="00400A12"/>
    <w:rsid w:val="00400E6C"/>
    <w:rsid w:val="004010DB"/>
    <w:rsid w:val="00401110"/>
    <w:rsid w:val="0040114F"/>
    <w:rsid w:val="00401741"/>
    <w:rsid w:val="00401884"/>
    <w:rsid w:val="00401BD4"/>
    <w:rsid w:val="00401EE8"/>
    <w:rsid w:val="00401F22"/>
    <w:rsid w:val="0040219F"/>
    <w:rsid w:val="004021B9"/>
    <w:rsid w:val="0040231B"/>
    <w:rsid w:val="0040234F"/>
    <w:rsid w:val="004023B1"/>
    <w:rsid w:val="00402407"/>
    <w:rsid w:val="0040246E"/>
    <w:rsid w:val="004024AB"/>
    <w:rsid w:val="004024F9"/>
    <w:rsid w:val="004025B3"/>
    <w:rsid w:val="004028C9"/>
    <w:rsid w:val="004029D5"/>
    <w:rsid w:val="00402A11"/>
    <w:rsid w:val="00402AF0"/>
    <w:rsid w:val="00402E6D"/>
    <w:rsid w:val="00402E75"/>
    <w:rsid w:val="00402EC3"/>
    <w:rsid w:val="00403311"/>
    <w:rsid w:val="0040353F"/>
    <w:rsid w:val="004035FC"/>
    <w:rsid w:val="00403928"/>
    <w:rsid w:val="00403EB8"/>
    <w:rsid w:val="004040AD"/>
    <w:rsid w:val="004043B9"/>
    <w:rsid w:val="004044F5"/>
    <w:rsid w:val="004046A0"/>
    <w:rsid w:val="00404C27"/>
    <w:rsid w:val="00404C42"/>
    <w:rsid w:val="00404C54"/>
    <w:rsid w:val="00404CDC"/>
    <w:rsid w:val="00404F45"/>
    <w:rsid w:val="004050E2"/>
    <w:rsid w:val="00405335"/>
    <w:rsid w:val="004053AA"/>
    <w:rsid w:val="004055BA"/>
    <w:rsid w:val="00405B82"/>
    <w:rsid w:val="00405C29"/>
    <w:rsid w:val="00406244"/>
    <w:rsid w:val="004062B2"/>
    <w:rsid w:val="00406390"/>
    <w:rsid w:val="0040651D"/>
    <w:rsid w:val="0040688A"/>
    <w:rsid w:val="00406A4C"/>
    <w:rsid w:val="00406C47"/>
    <w:rsid w:val="00406D60"/>
    <w:rsid w:val="00406D82"/>
    <w:rsid w:val="00406DDC"/>
    <w:rsid w:val="0040703A"/>
    <w:rsid w:val="004071D7"/>
    <w:rsid w:val="00407288"/>
    <w:rsid w:val="0040736D"/>
    <w:rsid w:val="00407377"/>
    <w:rsid w:val="004073DA"/>
    <w:rsid w:val="004076E7"/>
    <w:rsid w:val="004078BA"/>
    <w:rsid w:val="00407A21"/>
    <w:rsid w:val="00407F15"/>
    <w:rsid w:val="00407F8B"/>
    <w:rsid w:val="0041026B"/>
    <w:rsid w:val="0041095A"/>
    <w:rsid w:val="004109F2"/>
    <w:rsid w:val="00410B67"/>
    <w:rsid w:val="00410ED5"/>
    <w:rsid w:val="00410F44"/>
    <w:rsid w:val="00410FC8"/>
    <w:rsid w:val="0041109C"/>
    <w:rsid w:val="00411333"/>
    <w:rsid w:val="00411348"/>
    <w:rsid w:val="0041140B"/>
    <w:rsid w:val="004116D2"/>
    <w:rsid w:val="00411860"/>
    <w:rsid w:val="00412378"/>
    <w:rsid w:val="004123C7"/>
    <w:rsid w:val="00412645"/>
    <w:rsid w:val="0041267D"/>
    <w:rsid w:val="00412A33"/>
    <w:rsid w:val="00412BB4"/>
    <w:rsid w:val="00412C5E"/>
    <w:rsid w:val="00413094"/>
    <w:rsid w:val="004130C9"/>
    <w:rsid w:val="004131D4"/>
    <w:rsid w:val="0041335F"/>
    <w:rsid w:val="00413657"/>
    <w:rsid w:val="0041390B"/>
    <w:rsid w:val="00413935"/>
    <w:rsid w:val="00413937"/>
    <w:rsid w:val="00413B44"/>
    <w:rsid w:val="00413B9F"/>
    <w:rsid w:val="00414397"/>
    <w:rsid w:val="00414492"/>
    <w:rsid w:val="004144CE"/>
    <w:rsid w:val="00414641"/>
    <w:rsid w:val="004147D3"/>
    <w:rsid w:val="00414946"/>
    <w:rsid w:val="00414AA8"/>
    <w:rsid w:val="00414B17"/>
    <w:rsid w:val="00414D70"/>
    <w:rsid w:val="00414E72"/>
    <w:rsid w:val="00414E8C"/>
    <w:rsid w:val="00414EA8"/>
    <w:rsid w:val="00415051"/>
    <w:rsid w:val="004155EF"/>
    <w:rsid w:val="00415B51"/>
    <w:rsid w:val="00415BC6"/>
    <w:rsid w:val="00415D1D"/>
    <w:rsid w:val="00415D31"/>
    <w:rsid w:val="00415E2A"/>
    <w:rsid w:val="00415F88"/>
    <w:rsid w:val="00415FBB"/>
    <w:rsid w:val="00416304"/>
    <w:rsid w:val="00416353"/>
    <w:rsid w:val="00416371"/>
    <w:rsid w:val="004164AE"/>
    <w:rsid w:val="00416676"/>
    <w:rsid w:val="00416836"/>
    <w:rsid w:val="0041699B"/>
    <w:rsid w:val="00416C66"/>
    <w:rsid w:val="00416DAE"/>
    <w:rsid w:val="00416E00"/>
    <w:rsid w:val="0041704B"/>
    <w:rsid w:val="00417265"/>
    <w:rsid w:val="0041729F"/>
    <w:rsid w:val="00417691"/>
    <w:rsid w:val="0041781E"/>
    <w:rsid w:val="00417896"/>
    <w:rsid w:val="004178D1"/>
    <w:rsid w:val="00417B1F"/>
    <w:rsid w:val="00417D89"/>
    <w:rsid w:val="0042077F"/>
    <w:rsid w:val="004207BE"/>
    <w:rsid w:val="004207D1"/>
    <w:rsid w:val="00420A83"/>
    <w:rsid w:val="00420BED"/>
    <w:rsid w:val="00420C81"/>
    <w:rsid w:val="00420FB6"/>
    <w:rsid w:val="0042102D"/>
    <w:rsid w:val="004211CD"/>
    <w:rsid w:val="0042123E"/>
    <w:rsid w:val="00421297"/>
    <w:rsid w:val="004212CC"/>
    <w:rsid w:val="0042194B"/>
    <w:rsid w:val="00421975"/>
    <w:rsid w:val="00421C2E"/>
    <w:rsid w:val="00421E0F"/>
    <w:rsid w:val="00422099"/>
    <w:rsid w:val="00422182"/>
    <w:rsid w:val="00422292"/>
    <w:rsid w:val="00422354"/>
    <w:rsid w:val="0042259A"/>
    <w:rsid w:val="00422B1D"/>
    <w:rsid w:val="00422C1A"/>
    <w:rsid w:val="00422CEB"/>
    <w:rsid w:val="00422D5A"/>
    <w:rsid w:val="00422D5C"/>
    <w:rsid w:val="00422E37"/>
    <w:rsid w:val="0042311C"/>
    <w:rsid w:val="0042313B"/>
    <w:rsid w:val="00423149"/>
    <w:rsid w:val="00423175"/>
    <w:rsid w:val="00423246"/>
    <w:rsid w:val="0042341F"/>
    <w:rsid w:val="0042343D"/>
    <w:rsid w:val="004235E6"/>
    <w:rsid w:val="004235F5"/>
    <w:rsid w:val="00423790"/>
    <w:rsid w:val="004237C6"/>
    <w:rsid w:val="00423871"/>
    <w:rsid w:val="004238AD"/>
    <w:rsid w:val="004238E1"/>
    <w:rsid w:val="00423905"/>
    <w:rsid w:val="00423910"/>
    <w:rsid w:val="00423A52"/>
    <w:rsid w:val="00423BF6"/>
    <w:rsid w:val="00423F2B"/>
    <w:rsid w:val="00423FDD"/>
    <w:rsid w:val="00424283"/>
    <w:rsid w:val="0042434E"/>
    <w:rsid w:val="00424359"/>
    <w:rsid w:val="00424A21"/>
    <w:rsid w:val="00424C82"/>
    <w:rsid w:val="00425055"/>
    <w:rsid w:val="00425114"/>
    <w:rsid w:val="004252FC"/>
    <w:rsid w:val="00425537"/>
    <w:rsid w:val="0042556E"/>
    <w:rsid w:val="004255CC"/>
    <w:rsid w:val="00425C1E"/>
    <w:rsid w:val="00426214"/>
    <w:rsid w:val="004262D5"/>
    <w:rsid w:val="00426360"/>
    <w:rsid w:val="00426444"/>
    <w:rsid w:val="00426461"/>
    <w:rsid w:val="00426756"/>
    <w:rsid w:val="004267BB"/>
    <w:rsid w:val="004269AE"/>
    <w:rsid w:val="00426C0B"/>
    <w:rsid w:val="00426FB0"/>
    <w:rsid w:val="0042716D"/>
    <w:rsid w:val="0042719A"/>
    <w:rsid w:val="004271C1"/>
    <w:rsid w:val="004273A8"/>
    <w:rsid w:val="00427435"/>
    <w:rsid w:val="004277C5"/>
    <w:rsid w:val="00427A05"/>
    <w:rsid w:val="00427D05"/>
    <w:rsid w:val="00427D68"/>
    <w:rsid w:val="00427E46"/>
    <w:rsid w:val="00427F20"/>
    <w:rsid w:val="00430122"/>
    <w:rsid w:val="004301EB"/>
    <w:rsid w:val="0043027D"/>
    <w:rsid w:val="0043045C"/>
    <w:rsid w:val="0043058C"/>
    <w:rsid w:val="004306E6"/>
    <w:rsid w:val="00430713"/>
    <w:rsid w:val="004307E9"/>
    <w:rsid w:val="00430828"/>
    <w:rsid w:val="00430834"/>
    <w:rsid w:val="00430861"/>
    <w:rsid w:val="004309AE"/>
    <w:rsid w:val="00430BE4"/>
    <w:rsid w:val="00430CE4"/>
    <w:rsid w:val="00430D11"/>
    <w:rsid w:val="00430DDE"/>
    <w:rsid w:val="00430DE2"/>
    <w:rsid w:val="0043123E"/>
    <w:rsid w:val="0043136C"/>
    <w:rsid w:val="0043166A"/>
    <w:rsid w:val="004317CB"/>
    <w:rsid w:val="00431839"/>
    <w:rsid w:val="004318B9"/>
    <w:rsid w:val="00431C66"/>
    <w:rsid w:val="00431CBF"/>
    <w:rsid w:val="00431E84"/>
    <w:rsid w:val="00431F8C"/>
    <w:rsid w:val="00432011"/>
    <w:rsid w:val="0043213E"/>
    <w:rsid w:val="00432374"/>
    <w:rsid w:val="004326DB"/>
    <w:rsid w:val="004328EF"/>
    <w:rsid w:val="0043296B"/>
    <w:rsid w:val="00432B48"/>
    <w:rsid w:val="00432B80"/>
    <w:rsid w:val="00432D16"/>
    <w:rsid w:val="00432D6A"/>
    <w:rsid w:val="00432F33"/>
    <w:rsid w:val="004330D4"/>
    <w:rsid w:val="00433282"/>
    <w:rsid w:val="00433450"/>
    <w:rsid w:val="0043345E"/>
    <w:rsid w:val="004334C4"/>
    <w:rsid w:val="00433574"/>
    <w:rsid w:val="00433701"/>
    <w:rsid w:val="00433CDB"/>
    <w:rsid w:val="00433D7F"/>
    <w:rsid w:val="00433DB4"/>
    <w:rsid w:val="00434079"/>
    <w:rsid w:val="00434096"/>
    <w:rsid w:val="0043411F"/>
    <w:rsid w:val="004342EC"/>
    <w:rsid w:val="004348BB"/>
    <w:rsid w:val="00434ACF"/>
    <w:rsid w:val="00434E20"/>
    <w:rsid w:val="00434F7C"/>
    <w:rsid w:val="00434FA3"/>
    <w:rsid w:val="004350CA"/>
    <w:rsid w:val="004359E9"/>
    <w:rsid w:val="00435B2F"/>
    <w:rsid w:val="00435BF3"/>
    <w:rsid w:val="00435F35"/>
    <w:rsid w:val="00435FC2"/>
    <w:rsid w:val="004361DE"/>
    <w:rsid w:val="0043679D"/>
    <w:rsid w:val="00436C0E"/>
    <w:rsid w:val="00436E57"/>
    <w:rsid w:val="00437148"/>
    <w:rsid w:val="004373A0"/>
    <w:rsid w:val="00437864"/>
    <w:rsid w:val="0043794F"/>
    <w:rsid w:val="004379D5"/>
    <w:rsid w:val="00437B01"/>
    <w:rsid w:val="00437B65"/>
    <w:rsid w:val="00437C27"/>
    <w:rsid w:val="00437CBF"/>
    <w:rsid w:val="00437D88"/>
    <w:rsid w:val="00437F07"/>
    <w:rsid w:val="00440033"/>
    <w:rsid w:val="004401C9"/>
    <w:rsid w:val="004402C5"/>
    <w:rsid w:val="004403E2"/>
    <w:rsid w:val="00440475"/>
    <w:rsid w:val="004407D8"/>
    <w:rsid w:val="004407EC"/>
    <w:rsid w:val="0044081C"/>
    <w:rsid w:val="0044096A"/>
    <w:rsid w:val="00440B75"/>
    <w:rsid w:val="00440CCF"/>
    <w:rsid w:val="00440D2F"/>
    <w:rsid w:val="00440EA3"/>
    <w:rsid w:val="00440F74"/>
    <w:rsid w:val="004410A7"/>
    <w:rsid w:val="0044125E"/>
    <w:rsid w:val="0044127E"/>
    <w:rsid w:val="00441312"/>
    <w:rsid w:val="00441854"/>
    <w:rsid w:val="00442059"/>
    <w:rsid w:val="0044206A"/>
    <w:rsid w:val="004420CE"/>
    <w:rsid w:val="004422B9"/>
    <w:rsid w:val="004427DB"/>
    <w:rsid w:val="004428E4"/>
    <w:rsid w:val="00442B71"/>
    <w:rsid w:val="00442CE5"/>
    <w:rsid w:val="00442D4C"/>
    <w:rsid w:val="00442EED"/>
    <w:rsid w:val="00442F81"/>
    <w:rsid w:val="00442FDC"/>
    <w:rsid w:val="0044302D"/>
    <w:rsid w:val="004430CA"/>
    <w:rsid w:val="0044338F"/>
    <w:rsid w:val="004434E4"/>
    <w:rsid w:val="004434FB"/>
    <w:rsid w:val="0044359E"/>
    <w:rsid w:val="00443652"/>
    <w:rsid w:val="00443D68"/>
    <w:rsid w:val="00443E22"/>
    <w:rsid w:val="00443E27"/>
    <w:rsid w:val="00444068"/>
    <w:rsid w:val="00444271"/>
    <w:rsid w:val="00444318"/>
    <w:rsid w:val="0044437A"/>
    <w:rsid w:val="00444620"/>
    <w:rsid w:val="004447E5"/>
    <w:rsid w:val="00444950"/>
    <w:rsid w:val="0044496D"/>
    <w:rsid w:val="00444980"/>
    <w:rsid w:val="00444C23"/>
    <w:rsid w:val="00444C3C"/>
    <w:rsid w:val="00444D29"/>
    <w:rsid w:val="00444E49"/>
    <w:rsid w:val="00444EE8"/>
    <w:rsid w:val="00445244"/>
    <w:rsid w:val="00445299"/>
    <w:rsid w:val="004454F5"/>
    <w:rsid w:val="004456A1"/>
    <w:rsid w:val="00445721"/>
    <w:rsid w:val="00445802"/>
    <w:rsid w:val="00445AA1"/>
    <w:rsid w:val="00445B3D"/>
    <w:rsid w:val="00445B43"/>
    <w:rsid w:val="00445C5E"/>
    <w:rsid w:val="00445F61"/>
    <w:rsid w:val="00446386"/>
    <w:rsid w:val="004463CC"/>
    <w:rsid w:val="00446444"/>
    <w:rsid w:val="00446455"/>
    <w:rsid w:val="004464C1"/>
    <w:rsid w:val="00446619"/>
    <w:rsid w:val="0044691B"/>
    <w:rsid w:val="0044699C"/>
    <w:rsid w:val="004469F4"/>
    <w:rsid w:val="00446B21"/>
    <w:rsid w:val="00446B30"/>
    <w:rsid w:val="00446BCF"/>
    <w:rsid w:val="00446C25"/>
    <w:rsid w:val="00446EC2"/>
    <w:rsid w:val="00446FAC"/>
    <w:rsid w:val="00447148"/>
    <w:rsid w:val="0044731B"/>
    <w:rsid w:val="00447610"/>
    <w:rsid w:val="004477BE"/>
    <w:rsid w:val="00447905"/>
    <w:rsid w:val="00447ADF"/>
    <w:rsid w:val="00447D4A"/>
    <w:rsid w:val="00447FCB"/>
    <w:rsid w:val="00447FF1"/>
    <w:rsid w:val="004500C3"/>
    <w:rsid w:val="00450272"/>
    <w:rsid w:val="0045028F"/>
    <w:rsid w:val="004502CE"/>
    <w:rsid w:val="004502E9"/>
    <w:rsid w:val="004508E5"/>
    <w:rsid w:val="00450AA0"/>
    <w:rsid w:val="00450B61"/>
    <w:rsid w:val="00450CA5"/>
    <w:rsid w:val="00450D95"/>
    <w:rsid w:val="0045155B"/>
    <w:rsid w:val="004517E1"/>
    <w:rsid w:val="0045194B"/>
    <w:rsid w:val="00451990"/>
    <w:rsid w:val="004519DF"/>
    <w:rsid w:val="00451C32"/>
    <w:rsid w:val="00451E73"/>
    <w:rsid w:val="00451E92"/>
    <w:rsid w:val="00451F3C"/>
    <w:rsid w:val="004522BE"/>
    <w:rsid w:val="004524FD"/>
    <w:rsid w:val="00452684"/>
    <w:rsid w:val="00452708"/>
    <w:rsid w:val="004527D6"/>
    <w:rsid w:val="00452AEC"/>
    <w:rsid w:val="00452B75"/>
    <w:rsid w:val="00452BE0"/>
    <w:rsid w:val="00452C3E"/>
    <w:rsid w:val="00452E2B"/>
    <w:rsid w:val="00452E58"/>
    <w:rsid w:val="00453102"/>
    <w:rsid w:val="00453157"/>
    <w:rsid w:val="0045337D"/>
    <w:rsid w:val="004535A1"/>
    <w:rsid w:val="00453873"/>
    <w:rsid w:val="00453894"/>
    <w:rsid w:val="004539FA"/>
    <w:rsid w:val="00453ADA"/>
    <w:rsid w:val="00453C55"/>
    <w:rsid w:val="00453CE7"/>
    <w:rsid w:val="00453ECC"/>
    <w:rsid w:val="004540FC"/>
    <w:rsid w:val="0045416E"/>
    <w:rsid w:val="0045421A"/>
    <w:rsid w:val="004543F7"/>
    <w:rsid w:val="004549E0"/>
    <w:rsid w:val="00454B0B"/>
    <w:rsid w:val="00454DB5"/>
    <w:rsid w:val="00454E79"/>
    <w:rsid w:val="00454F85"/>
    <w:rsid w:val="00455006"/>
    <w:rsid w:val="00455107"/>
    <w:rsid w:val="00455144"/>
    <w:rsid w:val="0045536C"/>
    <w:rsid w:val="00455509"/>
    <w:rsid w:val="0045553A"/>
    <w:rsid w:val="004557F3"/>
    <w:rsid w:val="00455B6A"/>
    <w:rsid w:val="00455BF8"/>
    <w:rsid w:val="00455DAD"/>
    <w:rsid w:val="00455E53"/>
    <w:rsid w:val="00455E65"/>
    <w:rsid w:val="00455E8A"/>
    <w:rsid w:val="0045602A"/>
    <w:rsid w:val="0045617A"/>
    <w:rsid w:val="0045652D"/>
    <w:rsid w:val="00456544"/>
    <w:rsid w:val="004567FE"/>
    <w:rsid w:val="004568E3"/>
    <w:rsid w:val="004569BA"/>
    <w:rsid w:val="00456A2B"/>
    <w:rsid w:val="00456AD4"/>
    <w:rsid w:val="00456B3E"/>
    <w:rsid w:val="00456B97"/>
    <w:rsid w:val="00456BBD"/>
    <w:rsid w:val="00456D21"/>
    <w:rsid w:val="00456E09"/>
    <w:rsid w:val="004570C4"/>
    <w:rsid w:val="0045711C"/>
    <w:rsid w:val="0045713C"/>
    <w:rsid w:val="004575C8"/>
    <w:rsid w:val="004578DE"/>
    <w:rsid w:val="00457A88"/>
    <w:rsid w:val="00457B81"/>
    <w:rsid w:val="00457BF3"/>
    <w:rsid w:val="00457D9C"/>
    <w:rsid w:val="00457DDB"/>
    <w:rsid w:val="00457E23"/>
    <w:rsid w:val="00460012"/>
    <w:rsid w:val="004601BB"/>
    <w:rsid w:val="00460263"/>
    <w:rsid w:val="0046053A"/>
    <w:rsid w:val="004605F3"/>
    <w:rsid w:val="004605F4"/>
    <w:rsid w:val="00460917"/>
    <w:rsid w:val="00460942"/>
    <w:rsid w:val="00460A1F"/>
    <w:rsid w:val="00460E67"/>
    <w:rsid w:val="0046108D"/>
    <w:rsid w:val="004610F0"/>
    <w:rsid w:val="004612F7"/>
    <w:rsid w:val="00461881"/>
    <w:rsid w:val="00461985"/>
    <w:rsid w:val="004619E5"/>
    <w:rsid w:val="004619F4"/>
    <w:rsid w:val="00461C98"/>
    <w:rsid w:val="00461F98"/>
    <w:rsid w:val="00462249"/>
    <w:rsid w:val="00462282"/>
    <w:rsid w:val="0046228C"/>
    <w:rsid w:val="00462375"/>
    <w:rsid w:val="00462514"/>
    <w:rsid w:val="00462575"/>
    <w:rsid w:val="004628AE"/>
    <w:rsid w:val="004629D2"/>
    <w:rsid w:val="00462B35"/>
    <w:rsid w:val="00462B39"/>
    <w:rsid w:val="00462E9C"/>
    <w:rsid w:val="00462FEC"/>
    <w:rsid w:val="004630B6"/>
    <w:rsid w:val="00463241"/>
    <w:rsid w:val="00463397"/>
    <w:rsid w:val="0046355A"/>
    <w:rsid w:val="0046358A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D2A"/>
    <w:rsid w:val="00464E05"/>
    <w:rsid w:val="00464FCE"/>
    <w:rsid w:val="0046511E"/>
    <w:rsid w:val="00465214"/>
    <w:rsid w:val="004654D2"/>
    <w:rsid w:val="0046560F"/>
    <w:rsid w:val="00465CBB"/>
    <w:rsid w:val="00465F06"/>
    <w:rsid w:val="00466373"/>
    <w:rsid w:val="00466441"/>
    <w:rsid w:val="00466446"/>
    <w:rsid w:val="00466485"/>
    <w:rsid w:val="00466610"/>
    <w:rsid w:val="004666E8"/>
    <w:rsid w:val="00466904"/>
    <w:rsid w:val="00466A0D"/>
    <w:rsid w:val="00466A4B"/>
    <w:rsid w:val="00466A5B"/>
    <w:rsid w:val="00466C33"/>
    <w:rsid w:val="00466D9B"/>
    <w:rsid w:val="00466FBD"/>
    <w:rsid w:val="0046700F"/>
    <w:rsid w:val="0046712B"/>
    <w:rsid w:val="0046720A"/>
    <w:rsid w:val="004672AB"/>
    <w:rsid w:val="004676C3"/>
    <w:rsid w:val="00467839"/>
    <w:rsid w:val="00467942"/>
    <w:rsid w:val="00467AF0"/>
    <w:rsid w:val="00467B24"/>
    <w:rsid w:val="00467D43"/>
    <w:rsid w:val="00467E65"/>
    <w:rsid w:val="00467EA5"/>
    <w:rsid w:val="00467EDC"/>
    <w:rsid w:val="004700AB"/>
    <w:rsid w:val="00470255"/>
    <w:rsid w:val="00470279"/>
    <w:rsid w:val="0047032E"/>
    <w:rsid w:val="00470337"/>
    <w:rsid w:val="0047033F"/>
    <w:rsid w:val="0047087F"/>
    <w:rsid w:val="0047091E"/>
    <w:rsid w:val="00470D87"/>
    <w:rsid w:val="00471229"/>
    <w:rsid w:val="0047134A"/>
    <w:rsid w:val="00471514"/>
    <w:rsid w:val="00471637"/>
    <w:rsid w:val="0047174D"/>
    <w:rsid w:val="00471756"/>
    <w:rsid w:val="004718D0"/>
    <w:rsid w:val="00471979"/>
    <w:rsid w:val="00471B64"/>
    <w:rsid w:val="00471F4B"/>
    <w:rsid w:val="00471F59"/>
    <w:rsid w:val="00471FF1"/>
    <w:rsid w:val="004721B4"/>
    <w:rsid w:val="00472209"/>
    <w:rsid w:val="004722CD"/>
    <w:rsid w:val="00472524"/>
    <w:rsid w:val="004725A1"/>
    <w:rsid w:val="00472B68"/>
    <w:rsid w:val="00472B80"/>
    <w:rsid w:val="00472BFE"/>
    <w:rsid w:val="00472D5B"/>
    <w:rsid w:val="00472DB5"/>
    <w:rsid w:val="00472F0B"/>
    <w:rsid w:val="00472FC1"/>
    <w:rsid w:val="0047328A"/>
    <w:rsid w:val="00473339"/>
    <w:rsid w:val="0047352C"/>
    <w:rsid w:val="0047359E"/>
    <w:rsid w:val="00473618"/>
    <w:rsid w:val="004736A8"/>
    <w:rsid w:val="0047389E"/>
    <w:rsid w:val="00473AB0"/>
    <w:rsid w:val="00473AEF"/>
    <w:rsid w:val="00473BC8"/>
    <w:rsid w:val="00473E68"/>
    <w:rsid w:val="00474064"/>
    <w:rsid w:val="0047425D"/>
    <w:rsid w:val="00474371"/>
    <w:rsid w:val="00474414"/>
    <w:rsid w:val="0047441F"/>
    <w:rsid w:val="00474487"/>
    <w:rsid w:val="0047473C"/>
    <w:rsid w:val="004747F1"/>
    <w:rsid w:val="004749CA"/>
    <w:rsid w:val="00474B36"/>
    <w:rsid w:val="00474B7E"/>
    <w:rsid w:val="00474BC4"/>
    <w:rsid w:val="00474F15"/>
    <w:rsid w:val="00474FD4"/>
    <w:rsid w:val="00475503"/>
    <w:rsid w:val="004758B5"/>
    <w:rsid w:val="00475936"/>
    <w:rsid w:val="004759AD"/>
    <w:rsid w:val="004759B6"/>
    <w:rsid w:val="00475B02"/>
    <w:rsid w:val="00475CBB"/>
    <w:rsid w:val="00475CEA"/>
    <w:rsid w:val="00475E65"/>
    <w:rsid w:val="00476009"/>
    <w:rsid w:val="00476035"/>
    <w:rsid w:val="00476176"/>
    <w:rsid w:val="0047619F"/>
    <w:rsid w:val="004762BD"/>
    <w:rsid w:val="0047637B"/>
    <w:rsid w:val="004763CA"/>
    <w:rsid w:val="004764DC"/>
    <w:rsid w:val="00476771"/>
    <w:rsid w:val="00476E2C"/>
    <w:rsid w:val="00476E34"/>
    <w:rsid w:val="004770F9"/>
    <w:rsid w:val="0047715C"/>
    <w:rsid w:val="0047716E"/>
    <w:rsid w:val="004773A2"/>
    <w:rsid w:val="00477812"/>
    <w:rsid w:val="00477898"/>
    <w:rsid w:val="00477910"/>
    <w:rsid w:val="0047794D"/>
    <w:rsid w:val="00477B51"/>
    <w:rsid w:val="00477C62"/>
    <w:rsid w:val="00477FE2"/>
    <w:rsid w:val="004803F8"/>
    <w:rsid w:val="0048084A"/>
    <w:rsid w:val="00480AD7"/>
    <w:rsid w:val="00480D62"/>
    <w:rsid w:val="00480E51"/>
    <w:rsid w:val="00480FF7"/>
    <w:rsid w:val="004810D9"/>
    <w:rsid w:val="0048124D"/>
    <w:rsid w:val="00481383"/>
    <w:rsid w:val="00481559"/>
    <w:rsid w:val="004817BF"/>
    <w:rsid w:val="00481A7F"/>
    <w:rsid w:val="00481AC0"/>
    <w:rsid w:val="00481CFB"/>
    <w:rsid w:val="0048203D"/>
    <w:rsid w:val="00482111"/>
    <w:rsid w:val="00482403"/>
    <w:rsid w:val="00482490"/>
    <w:rsid w:val="004824C7"/>
    <w:rsid w:val="0048267D"/>
    <w:rsid w:val="004827BF"/>
    <w:rsid w:val="00482934"/>
    <w:rsid w:val="00482967"/>
    <w:rsid w:val="00482AF3"/>
    <w:rsid w:val="00482C99"/>
    <w:rsid w:val="00482D28"/>
    <w:rsid w:val="00482D59"/>
    <w:rsid w:val="004830E3"/>
    <w:rsid w:val="004833B6"/>
    <w:rsid w:val="00483729"/>
    <w:rsid w:val="0048384B"/>
    <w:rsid w:val="00483865"/>
    <w:rsid w:val="00483867"/>
    <w:rsid w:val="0048394D"/>
    <w:rsid w:val="00483A4A"/>
    <w:rsid w:val="00483D60"/>
    <w:rsid w:val="00483DF6"/>
    <w:rsid w:val="00483EAA"/>
    <w:rsid w:val="00483F8C"/>
    <w:rsid w:val="00484098"/>
    <w:rsid w:val="00484206"/>
    <w:rsid w:val="004842A7"/>
    <w:rsid w:val="00484311"/>
    <w:rsid w:val="004843F7"/>
    <w:rsid w:val="0048443C"/>
    <w:rsid w:val="00484598"/>
    <w:rsid w:val="004845C0"/>
    <w:rsid w:val="0048484B"/>
    <w:rsid w:val="00484A49"/>
    <w:rsid w:val="00484C7F"/>
    <w:rsid w:val="00484D04"/>
    <w:rsid w:val="00484F97"/>
    <w:rsid w:val="00485005"/>
    <w:rsid w:val="004851B0"/>
    <w:rsid w:val="004852D4"/>
    <w:rsid w:val="004856A5"/>
    <w:rsid w:val="00485811"/>
    <w:rsid w:val="0048581B"/>
    <w:rsid w:val="00485A5B"/>
    <w:rsid w:val="00485B22"/>
    <w:rsid w:val="00485BD8"/>
    <w:rsid w:val="00485C0E"/>
    <w:rsid w:val="00485F9B"/>
    <w:rsid w:val="00486034"/>
    <w:rsid w:val="004862B7"/>
    <w:rsid w:val="004864AE"/>
    <w:rsid w:val="004864C4"/>
    <w:rsid w:val="0048650D"/>
    <w:rsid w:val="00486988"/>
    <w:rsid w:val="00486BC5"/>
    <w:rsid w:val="00486D19"/>
    <w:rsid w:val="00487026"/>
    <w:rsid w:val="00487066"/>
    <w:rsid w:val="004870D0"/>
    <w:rsid w:val="004871DA"/>
    <w:rsid w:val="00487A00"/>
    <w:rsid w:val="00487C06"/>
    <w:rsid w:val="00487DCB"/>
    <w:rsid w:val="00487EE8"/>
    <w:rsid w:val="00490091"/>
    <w:rsid w:val="004902F6"/>
    <w:rsid w:val="00490355"/>
    <w:rsid w:val="00490423"/>
    <w:rsid w:val="004904BF"/>
    <w:rsid w:val="00490619"/>
    <w:rsid w:val="004906F0"/>
    <w:rsid w:val="0049072C"/>
    <w:rsid w:val="004908FF"/>
    <w:rsid w:val="00490C5D"/>
    <w:rsid w:val="00490DCA"/>
    <w:rsid w:val="00490F1C"/>
    <w:rsid w:val="00491265"/>
    <w:rsid w:val="00491483"/>
    <w:rsid w:val="0049167F"/>
    <w:rsid w:val="0049174A"/>
    <w:rsid w:val="004918B9"/>
    <w:rsid w:val="00491A59"/>
    <w:rsid w:val="00491C7E"/>
    <w:rsid w:val="00491EE7"/>
    <w:rsid w:val="00491FBA"/>
    <w:rsid w:val="00492311"/>
    <w:rsid w:val="0049264B"/>
    <w:rsid w:val="00492747"/>
    <w:rsid w:val="00492804"/>
    <w:rsid w:val="0049295D"/>
    <w:rsid w:val="00492B85"/>
    <w:rsid w:val="00492BF1"/>
    <w:rsid w:val="00492FAB"/>
    <w:rsid w:val="00493162"/>
    <w:rsid w:val="00493607"/>
    <w:rsid w:val="004939E8"/>
    <w:rsid w:val="00493E1E"/>
    <w:rsid w:val="00493EAC"/>
    <w:rsid w:val="00493FB9"/>
    <w:rsid w:val="0049403D"/>
    <w:rsid w:val="00494099"/>
    <w:rsid w:val="004940FA"/>
    <w:rsid w:val="00494304"/>
    <w:rsid w:val="00494408"/>
    <w:rsid w:val="00494411"/>
    <w:rsid w:val="00494454"/>
    <w:rsid w:val="0049467C"/>
    <w:rsid w:val="00494682"/>
    <w:rsid w:val="00494745"/>
    <w:rsid w:val="00494AB4"/>
    <w:rsid w:val="00494AF7"/>
    <w:rsid w:val="00494BD9"/>
    <w:rsid w:val="00494C1C"/>
    <w:rsid w:val="00494CD6"/>
    <w:rsid w:val="00494E17"/>
    <w:rsid w:val="00494F84"/>
    <w:rsid w:val="0049553E"/>
    <w:rsid w:val="004955EB"/>
    <w:rsid w:val="004956B4"/>
    <w:rsid w:val="00495920"/>
    <w:rsid w:val="004959BC"/>
    <w:rsid w:val="00495CD2"/>
    <w:rsid w:val="00495E4B"/>
    <w:rsid w:val="00495E61"/>
    <w:rsid w:val="00495EA7"/>
    <w:rsid w:val="00496088"/>
    <w:rsid w:val="0049637C"/>
    <w:rsid w:val="00496A14"/>
    <w:rsid w:val="00496B01"/>
    <w:rsid w:val="00496B36"/>
    <w:rsid w:val="00496E2E"/>
    <w:rsid w:val="00496F94"/>
    <w:rsid w:val="00496FA6"/>
    <w:rsid w:val="004971BA"/>
    <w:rsid w:val="00497256"/>
    <w:rsid w:val="00497424"/>
    <w:rsid w:val="004975B6"/>
    <w:rsid w:val="0049760B"/>
    <w:rsid w:val="00497660"/>
    <w:rsid w:val="004977C5"/>
    <w:rsid w:val="004979D3"/>
    <w:rsid w:val="00497CDA"/>
    <w:rsid w:val="004A008D"/>
    <w:rsid w:val="004A0156"/>
    <w:rsid w:val="004A05DB"/>
    <w:rsid w:val="004A0719"/>
    <w:rsid w:val="004A0AE0"/>
    <w:rsid w:val="004A0B83"/>
    <w:rsid w:val="004A0E45"/>
    <w:rsid w:val="004A114A"/>
    <w:rsid w:val="004A1469"/>
    <w:rsid w:val="004A147A"/>
    <w:rsid w:val="004A1527"/>
    <w:rsid w:val="004A163D"/>
    <w:rsid w:val="004A17BC"/>
    <w:rsid w:val="004A17EE"/>
    <w:rsid w:val="004A1AC1"/>
    <w:rsid w:val="004A1E44"/>
    <w:rsid w:val="004A1E45"/>
    <w:rsid w:val="004A2099"/>
    <w:rsid w:val="004A254F"/>
    <w:rsid w:val="004A26F3"/>
    <w:rsid w:val="004A2A77"/>
    <w:rsid w:val="004A2D66"/>
    <w:rsid w:val="004A2D6F"/>
    <w:rsid w:val="004A349D"/>
    <w:rsid w:val="004A35C2"/>
    <w:rsid w:val="004A35F0"/>
    <w:rsid w:val="004A37AE"/>
    <w:rsid w:val="004A3853"/>
    <w:rsid w:val="004A3B09"/>
    <w:rsid w:val="004A3B8B"/>
    <w:rsid w:val="004A3B96"/>
    <w:rsid w:val="004A3BAC"/>
    <w:rsid w:val="004A3F1D"/>
    <w:rsid w:val="004A3F2C"/>
    <w:rsid w:val="004A405C"/>
    <w:rsid w:val="004A42B2"/>
    <w:rsid w:val="004A4489"/>
    <w:rsid w:val="004A45D0"/>
    <w:rsid w:val="004A4701"/>
    <w:rsid w:val="004A4A08"/>
    <w:rsid w:val="004A4ACB"/>
    <w:rsid w:val="004A4B64"/>
    <w:rsid w:val="004A4CB0"/>
    <w:rsid w:val="004A510E"/>
    <w:rsid w:val="004A51D2"/>
    <w:rsid w:val="004A5216"/>
    <w:rsid w:val="004A5841"/>
    <w:rsid w:val="004A589A"/>
    <w:rsid w:val="004A58DB"/>
    <w:rsid w:val="004A5947"/>
    <w:rsid w:val="004A5C54"/>
    <w:rsid w:val="004A5D18"/>
    <w:rsid w:val="004A5D81"/>
    <w:rsid w:val="004A5DEC"/>
    <w:rsid w:val="004A5FC5"/>
    <w:rsid w:val="004A618C"/>
    <w:rsid w:val="004A6478"/>
    <w:rsid w:val="004A67AD"/>
    <w:rsid w:val="004A6821"/>
    <w:rsid w:val="004A693B"/>
    <w:rsid w:val="004A6A7D"/>
    <w:rsid w:val="004A6B04"/>
    <w:rsid w:val="004A6B75"/>
    <w:rsid w:val="004A6C51"/>
    <w:rsid w:val="004A6F37"/>
    <w:rsid w:val="004A6F59"/>
    <w:rsid w:val="004A711D"/>
    <w:rsid w:val="004A7513"/>
    <w:rsid w:val="004A7653"/>
    <w:rsid w:val="004A7691"/>
    <w:rsid w:val="004A7B56"/>
    <w:rsid w:val="004A7C59"/>
    <w:rsid w:val="004A7E30"/>
    <w:rsid w:val="004B00F2"/>
    <w:rsid w:val="004B0599"/>
    <w:rsid w:val="004B05AF"/>
    <w:rsid w:val="004B08F5"/>
    <w:rsid w:val="004B09B9"/>
    <w:rsid w:val="004B0A9A"/>
    <w:rsid w:val="004B0AD3"/>
    <w:rsid w:val="004B100C"/>
    <w:rsid w:val="004B1080"/>
    <w:rsid w:val="004B10CB"/>
    <w:rsid w:val="004B1300"/>
    <w:rsid w:val="004B1AE3"/>
    <w:rsid w:val="004B1B71"/>
    <w:rsid w:val="004B1C43"/>
    <w:rsid w:val="004B217B"/>
    <w:rsid w:val="004B27F2"/>
    <w:rsid w:val="004B29A2"/>
    <w:rsid w:val="004B2A8F"/>
    <w:rsid w:val="004B2AF2"/>
    <w:rsid w:val="004B2C15"/>
    <w:rsid w:val="004B3028"/>
    <w:rsid w:val="004B3166"/>
    <w:rsid w:val="004B3377"/>
    <w:rsid w:val="004B34A6"/>
    <w:rsid w:val="004B357A"/>
    <w:rsid w:val="004B35F4"/>
    <w:rsid w:val="004B3602"/>
    <w:rsid w:val="004B3744"/>
    <w:rsid w:val="004B3798"/>
    <w:rsid w:val="004B39F3"/>
    <w:rsid w:val="004B3AA5"/>
    <w:rsid w:val="004B3E87"/>
    <w:rsid w:val="004B3EF4"/>
    <w:rsid w:val="004B3EFB"/>
    <w:rsid w:val="004B4215"/>
    <w:rsid w:val="004B439F"/>
    <w:rsid w:val="004B459F"/>
    <w:rsid w:val="004B47DC"/>
    <w:rsid w:val="004B4901"/>
    <w:rsid w:val="004B4A76"/>
    <w:rsid w:val="004B4AFD"/>
    <w:rsid w:val="004B4DC0"/>
    <w:rsid w:val="004B4E7A"/>
    <w:rsid w:val="004B4FA1"/>
    <w:rsid w:val="004B4FD8"/>
    <w:rsid w:val="004B4FE5"/>
    <w:rsid w:val="004B53A5"/>
    <w:rsid w:val="004B5537"/>
    <w:rsid w:val="004B56C6"/>
    <w:rsid w:val="004B5704"/>
    <w:rsid w:val="004B591B"/>
    <w:rsid w:val="004B5987"/>
    <w:rsid w:val="004B5D31"/>
    <w:rsid w:val="004B5E39"/>
    <w:rsid w:val="004B5E68"/>
    <w:rsid w:val="004B6373"/>
    <w:rsid w:val="004B64CF"/>
    <w:rsid w:val="004B65C0"/>
    <w:rsid w:val="004B65E0"/>
    <w:rsid w:val="004B6965"/>
    <w:rsid w:val="004B69C3"/>
    <w:rsid w:val="004B6A45"/>
    <w:rsid w:val="004B6C30"/>
    <w:rsid w:val="004B6EFD"/>
    <w:rsid w:val="004B7395"/>
    <w:rsid w:val="004B741F"/>
    <w:rsid w:val="004B7568"/>
    <w:rsid w:val="004B785B"/>
    <w:rsid w:val="004B79AF"/>
    <w:rsid w:val="004B7EC5"/>
    <w:rsid w:val="004C02BF"/>
    <w:rsid w:val="004C02ED"/>
    <w:rsid w:val="004C05A0"/>
    <w:rsid w:val="004C0AD7"/>
    <w:rsid w:val="004C0CAA"/>
    <w:rsid w:val="004C0D1E"/>
    <w:rsid w:val="004C0D8D"/>
    <w:rsid w:val="004C0E4C"/>
    <w:rsid w:val="004C0E8A"/>
    <w:rsid w:val="004C0EEA"/>
    <w:rsid w:val="004C1076"/>
    <w:rsid w:val="004C11FE"/>
    <w:rsid w:val="004C1449"/>
    <w:rsid w:val="004C150E"/>
    <w:rsid w:val="004C194B"/>
    <w:rsid w:val="004C1C4E"/>
    <w:rsid w:val="004C1D9F"/>
    <w:rsid w:val="004C1F95"/>
    <w:rsid w:val="004C2077"/>
    <w:rsid w:val="004C2185"/>
    <w:rsid w:val="004C22CB"/>
    <w:rsid w:val="004C22EA"/>
    <w:rsid w:val="004C2355"/>
    <w:rsid w:val="004C23A9"/>
    <w:rsid w:val="004C2515"/>
    <w:rsid w:val="004C251A"/>
    <w:rsid w:val="004C267C"/>
    <w:rsid w:val="004C271C"/>
    <w:rsid w:val="004C2734"/>
    <w:rsid w:val="004C2834"/>
    <w:rsid w:val="004C2A2F"/>
    <w:rsid w:val="004C2B17"/>
    <w:rsid w:val="004C2EC5"/>
    <w:rsid w:val="004C302B"/>
    <w:rsid w:val="004C3196"/>
    <w:rsid w:val="004C322F"/>
    <w:rsid w:val="004C3254"/>
    <w:rsid w:val="004C32E7"/>
    <w:rsid w:val="004C3477"/>
    <w:rsid w:val="004C349E"/>
    <w:rsid w:val="004C3983"/>
    <w:rsid w:val="004C39DD"/>
    <w:rsid w:val="004C3D89"/>
    <w:rsid w:val="004C3EE2"/>
    <w:rsid w:val="004C4003"/>
    <w:rsid w:val="004C404E"/>
    <w:rsid w:val="004C42A1"/>
    <w:rsid w:val="004C44A5"/>
    <w:rsid w:val="004C44FF"/>
    <w:rsid w:val="004C46E1"/>
    <w:rsid w:val="004C470F"/>
    <w:rsid w:val="004C4A26"/>
    <w:rsid w:val="004C4CF1"/>
    <w:rsid w:val="004C4D1D"/>
    <w:rsid w:val="004C4FF2"/>
    <w:rsid w:val="004C5287"/>
    <w:rsid w:val="004C554B"/>
    <w:rsid w:val="004C5688"/>
    <w:rsid w:val="004C579E"/>
    <w:rsid w:val="004C57BC"/>
    <w:rsid w:val="004C5841"/>
    <w:rsid w:val="004C59A1"/>
    <w:rsid w:val="004C5B5E"/>
    <w:rsid w:val="004C5C31"/>
    <w:rsid w:val="004C5C61"/>
    <w:rsid w:val="004C5E6F"/>
    <w:rsid w:val="004C5EC2"/>
    <w:rsid w:val="004C5F38"/>
    <w:rsid w:val="004C5FD4"/>
    <w:rsid w:val="004C6003"/>
    <w:rsid w:val="004C617D"/>
    <w:rsid w:val="004C66CD"/>
    <w:rsid w:val="004C67F9"/>
    <w:rsid w:val="004C692F"/>
    <w:rsid w:val="004C699A"/>
    <w:rsid w:val="004C6A7E"/>
    <w:rsid w:val="004C6E26"/>
    <w:rsid w:val="004C6E6F"/>
    <w:rsid w:val="004C7240"/>
    <w:rsid w:val="004C724D"/>
    <w:rsid w:val="004C7271"/>
    <w:rsid w:val="004C75AE"/>
    <w:rsid w:val="004C767A"/>
    <w:rsid w:val="004C7A16"/>
    <w:rsid w:val="004C7B30"/>
    <w:rsid w:val="004C7B97"/>
    <w:rsid w:val="004C7BBC"/>
    <w:rsid w:val="004C7CC0"/>
    <w:rsid w:val="004C7D15"/>
    <w:rsid w:val="004C7E23"/>
    <w:rsid w:val="004C7E76"/>
    <w:rsid w:val="004C7FC8"/>
    <w:rsid w:val="004D0577"/>
    <w:rsid w:val="004D092A"/>
    <w:rsid w:val="004D0A44"/>
    <w:rsid w:val="004D0AFD"/>
    <w:rsid w:val="004D0B29"/>
    <w:rsid w:val="004D0E3F"/>
    <w:rsid w:val="004D0F70"/>
    <w:rsid w:val="004D0F77"/>
    <w:rsid w:val="004D149B"/>
    <w:rsid w:val="004D15C5"/>
    <w:rsid w:val="004D1767"/>
    <w:rsid w:val="004D179C"/>
    <w:rsid w:val="004D195B"/>
    <w:rsid w:val="004D1F7B"/>
    <w:rsid w:val="004D203F"/>
    <w:rsid w:val="004D228C"/>
    <w:rsid w:val="004D2514"/>
    <w:rsid w:val="004D2607"/>
    <w:rsid w:val="004D26C1"/>
    <w:rsid w:val="004D26E9"/>
    <w:rsid w:val="004D28C0"/>
    <w:rsid w:val="004D2ACC"/>
    <w:rsid w:val="004D2C0C"/>
    <w:rsid w:val="004D2D62"/>
    <w:rsid w:val="004D2FAD"/>
    <w:rsid w:val="004D30D7"/>
    <w:rsid w:val="004D3442"/>
    <w:rsid w:val="004D351E"/>
    <w:rsid w:val="004D3604"/>
    <w:rsid w:val="004D36B9"/>
    <w:rsid w:val="004D370C"/>
    <w:rsid w:val="004D371F"/>
    <w:rsid w:val="004D3954"/>
    <w:rsid w:val="004D3A09"/>
    <w:rsid w:val="004D3B30"/>
    <w:rsid w:val="004D3E9E"/>
    <w:rsid w:val="004D3EA5"/>
    <w:rsid w:val="004D40C1"/>
    <w:rsid w:val="004D41C7"/>
    <w:rsid w:val="004D4425"/>
    <w:rsid w:val="004D44D0"/>
    <w:rsid w:val="004D465A"/>
    <w:rsid w:val="004D4818"/>
    <w:rsid w:val="004D4911"/>
    <w:rsid w:val="004D49C4"/>
    <w:rsid w:val="004D4B37"/>
    <w:rsid w:val="004D4B9B"/>
    <w:rsid w:val="004D4C55"/>
    <w:rsid w:val="004D4D26"/>
    <w:rsid w:val="004D4E4C"/>
    <w:rsid w:val="004D504F"/>
    <w:rsid w:val="004D512B"/>
    <w:rsid w:val="004D5169"/>
    <w:rsid w:val="004D5200"/>
    <w:rsid w:val="004D545B"/>
    <w:rsid w:val="004D5495"/>
    <w:rsid w:val="004D55AB"/>
    <w:rsid w:val="004D55DC"/>
    <w:rsid w:val="004D57F4"/>
    <w:rsid w:val="004D587F"/>
    <w:rsid w:val="004D5985"/>
    <w:rsid w:val="004D59E8"/>
    <w:rsid w:val="004D59F3"/>
    <w:rsid w:val="004D5BDA"/>
    <w:rsid w:val="004D5C74"/>
    <w:rsid w:val="004D63AA"/>
    <w:rsid w:val="004D664B"/>
    <w:rsid w:val="004D6680"/>
    <w:rsid w:val="004D693C"/>
    <w:rsid w:val="004D694F"/>
    <w:rsid w:val="004D6A1C"/>
    <w:rsid w:val="004D6B49"/>
    <w:rsid w:val="004D6BA7"/>
    <w:rsid w:val="004D6BD9"/>
    <w:rsid w:val="004D6C35"/>
    <w:rsid w:val="004D6F95"/>
    <w:rsid w:val="004D737C"/>
    <w:rsid w:val="004D741E"/>
    <w:rsid w:val="004D7750"/>
    <w:rsid w:val="004D77EE"/>
    <w:rsid w:val="004D7AB8"/>
    <w:rsid w:val="004D7BEB"/>
    <w:rsid w:val="004D7C6A"/>
    <w:rsid w:val="004D7D3A"/>
    <w:rsid w:val="004D7FDE"/>
    <w:rsid w:val="004E00EE"/>
    <w:rsid w:val="004E0168"/>
    <w:rsid w:val="004E0330"/>
    <w:rsid w:val="004E034E"/>
    <w:rsid w:val="004E03B2"/>
    <w:rsid w:val="004E03DC"/>
    <w:rsid w:val="004E0441"/>
    <w:rsid w:val="004E0464"/>
    <w:rsid w:val="004E0544"/>
    <w:rsid w:val="004E080F"/>
    <w:rsid w:val="004E0898"/>
    <w:rsid w:val="004E0D7A"/>
    <w:rsid w:val="004E0DE2"/>
    <w:rsid w:val="004E1015"/>
    <w:rsid w:val="004E111C"/>
    <w:rsid w:val="004E11AC"/>
    <w:rsid w:val="004E1381"/>
    <w:rsid w:val="004E1463"/>
    <w:rsid w:val="004E148A"/>
    <w:rsid w:val="004E15DB"/>
    <w:rsid w:val="004E16B7"/>
    <w:rsid w:val="004E1774"/>
    <w:rsid w:val="004E180D"/>
    <w:rsid w:val="004E1E11"/>
    <w:rsid w:val="004E1E31"/>
    <w:rsid w:val="004E1EE7"/>
    <w:rsid w:val="004E1EFE"/>
    <w:rsid w:val="004E1F2F"/>
    <w:rsid w:val="004E226C"/>
    <w:rsid w:val="004E22CB"/>
    <w:rsid w:val="004E2469"/>
    <w:rsid w:val="004E25CA"/>
    <w:rsid w:val="004E27FA"/>
    <w:rsid w:val="004E2810"/>
    <w:rsid w:val="004E28A2"/>
    <w:rsid w:val="004E29C4"/>
    <w:rsid w:val="004E2B1C"/>
    <w:rsid w:val="004E2EA5"/>
    <w:rsid w:val="004E2F00"/>
    <w:rsid w:val="004E3050"/>
    <w:rsid w:val="004E3059"/>
    <w:rsid w:val="004E309D"/>
    <w:rsid w:val="004E3217"/>
    <w:rsid w:val="004E340C"/>
    <w:rsid w:val="004E3499"/>
    <w:rsid w:val="004E35FA"/>
    <w:rsid w:val="004E36BC"/>
    <w:rsid w:val="004E370A"/>
    <w:rsid w:val="004E3B9D"/>
    <w:rsid w:val="004E3D6A"/>
    <w:rsid w:val="004E3D7D"/>
    <w:rsid w:val="004E3DB0"/>
    <w:rsid w:val="004E3EBF"/>
    <w:rsid w:val="004E41DA"/>
    <w:rsid w:val="004E42D2"/>
    <w:rsid w:val="004E435D"/>
    <w:rsid w:val="004E43B2"/>
    <w:rsid w:val="004E443F"/>
    <w:rsid w:val="004E456C"/>
    <w:rsid w:val="004E4AE8"/>
    <w:rsid w:val="004E4ECA"/>
    <w:rsid w:val="004E52E8"/>
    <w:rsid w:val="004E5334"/>
    <w:rsid w:val="004E57CE"/>
    <w:rsid w:val="004E5950"/>
    <w:rsid w:val="004E59EA"/>
    <w:rsid w:val="004E5B22"/>
    <w:rsid w:val="004E5BF5"/>
    <w:rsid w:val="004E5F79"/>
    <w:rsid w:val="004E5FB2"/>
    <w:rsid w:val="004E6069"/>
    <w:rsid w:val="004E61E6"/>
    <w:rsid w:val="004E64C9"/>
    <w:rsid w:val="004E65D5"/>
    <w:rsid w:val="004E66D1"/>
    <w:rsid w:val="004E6886"/>
    <w:rsid w:val="004E6E8D"/>
    <w:rsid w:val="004E732F"/>
    <w:rsid w:val="004E73C4"/>
    <w:rsid w:val="004E78B5"/>
    <w:rsid w:val="004E79B2"/>
    <w:rsid w:val="004E7BDC"/>
    <w:rsid w:val="004E7CC3"/>
    <w:rsid w:val="004E7E67"/>
    <w:rsid w:val="004F04E2"/>
    <w:rsid w:val="004F0570"/>
    <w:rsid w:val="004F0CA6"/>
    <w:rsid w:val="004F0D03"/>
    <w:rsid w:val="004F0D54"/>
    <w:rsid w:val="004F111D"/>
    <w:rsid w:val="004F1577"/>
    <w:rsid w:val="004F170A"/>
    <w:rsid w:val="004F17FA"/>
    <w:rsid w:val="004F17FB"/>
    <w:rsid w:val="004F1B0E"/>
    <w:rsid w:val="004F1E10"/>
    <w:rsid w:val="004F1EC0"/>
    <w:rsid w:val="004F1FEC"/>
    <w:rsid w:val="004F2271"/>
    <w:rsid w:val="004F228A"/>
    <w:rsid w:val="004F22C3"/>
    <w:rsid w:val="004F232E"/>
    <w:rsid w:val="004F26F9"/>
    <w:rsid w:val="004F2907"/>
    <w:rsid w:val="004F2DD7"/>
    <w:rsid w:val="004F3543"/>
    <w:rsid w:val="004F3896"/>
    <w:rsid w:val="004F3A98"/>
    <w:rsid w:val="004F3AE2"/>
    <w:rsid w:val="004F3C50"/>
    <w:rsid w:val="004F3EEA"/>
    <w:rsid w:val="004F3F02"/>
    <w:rsid w:val="004F41E3"/>
    <w:rsid w:val="004F4288"/>
    <w:rsid w:val="004F4335"/>
    <w:rsid w:val="004F43D0"/>
    <w:rsid w:val="004F4656"/>
    <w:rsid w:val="004F4708"/>
    <w:rsid w:val="004F4833"/>
    <w:rsid w:val="004F4ED3"/>
    <w:rsid w:val="004F4F14"/>
    <w:rsid w:val="004F515C"/>
    <w:rsid w:val="004F5212"/>
    <w:rsid w:val="004F549C"/>
    <w:rsid w:val="004F54E1"/>
    <w:rsid w:val="004F55B3"/>
    <w:rsid w:val="004F5618"/>
    <w:rsid w:val="004F56BD"/>
    <w:rsid w:val="004F5700"/>
    <w:rsid w:val="004F57C7"/>
    <w:rsid w:val="004F587F"/>
    <w:rsid w:val="004F5893"/>
    <w:rsid w:val="004F5B73"/>
    <w:rsid w:val="004F5D60"/>
    <w:rsid w:val="004F5DAE"/>
    <w:rsid w:val="004F5DE1"/>
    <w:rsid w:val="004F5FCD"/>
    <w:rsid w:val="004F60C7"/>
    <w:rsid w:val="004F60CE"/>
    <w:rsid w:val="004F61F6"/>
    <w:rsid w:val="004F61FF"/>
    <w:rsid w:val="004F6269"/>
    <w:rsid w:val="004F6303"/>
    <w:rsid w:val="004F66F5"/>
    <w:rsid w:val="004F6A10"/>
    <w:rsid w:val="004F6CFF"/>
    <w:rsid w:val="004F6D3E"/>
    <w:rsid w:val="004F6DAB"/>
    <w:rsid w:val="004F6DD4"/>
    <w:rsid w:val="004F6E16"/>
    <w:rsid w:val="004F6EA8"/>
    <w:rsid w:val="004F6F58"/>
    <w:rsid w:val="004F6FD4"/>
    <w:rsid w:val="004F72D9"/>
    <w:rsid w:val="004F74C2"/>
    <w:rsid w:val="004F75E4"/>
    <w:rsid w:val="004F775D"/>
    <w:rsid w:val="004F7928"/>
    <w:rsid w:val="004F7F27"/>
    <w:rsid w:val="00500079"/>
    <w:rsid w:val="0050007C"/>
    <w:rsid w:val="0050019D"/>
    <w:rsid w:val="00500559"/>
    <w:rsid w:val="005006C3"/>
    <w:rsid w:val="0050098C"/>
    <w:rsid w:val="00501105"/>
    <w:rsid w:val="00501248"/>
    <w:rsid w:val="005018C8"/>
    <w:rsid w:val="005018EE"/>
    <w:rsid w:val="00501A4E"/>
    <w:rsid w:val="00501AD8"/>
    <w:rsid w:val="00501CD2"/>
    <w:rsid w:val="00501DA7"/>
    <w:rsid w:val="00501DE0"/>
    <w:rsid w:val="00501E47"/>
    <w:rsid w:val="005020AA"/>
    <w:rsid w:val="0050218E"/>
    <w:rsid w:val="00502239"/>
    <w:rsid w:val="005023B9"/>
    <w:rsid w:val="00502400"/>
    <w:rsid w:val="00502632"/>
    <w:rsid w:val="00502A26"/>
    <w:rsid w:val="00502B73"/>
    <w:rsid w:val="00502D4D"/>
    <w:rsid w:val="00502D8C"/>
    <w:rsid w:val="00502E2C"/>
    <w:rsid w:val="00502E53"/>
    <w:rsid w:val="00502ECA"/>
    <w:rsid w:val="0050321E"/>
    <w:rsid w:val="0050353A"/>
    <w:rsid w:val="005035B9"/>
    <w:rsid w:val="005036C2"/>
    <w:rsid w:val="0050381A"/>
    <w:rsid w:val="005038A2"/>
    <w:rsid w:val="0050390C"/>
    <w:rsid w:val="00503A67"/>
    <w:rsid w:val="00503AAB"/>
    <w:rsid w:val="00503C4D"/>
    <w:rsid w:val="00503D4A"/>
    <w:rsid w:val="0050440E"/>
    <w:rsid w:val="005044C2"/>
    <w:rsid w:val="00504746"/>
    <w:rsid w:val="00504827"/>
    <w:rsid w:val="00504858"/>
    <w:rsid w:val="005048C1"/>
    <w:rsid w:val="005049B9"/>
    <w:rsid w:val="00504AC9"/>
    <w:rsid w:val="00504BF4"/>
    <w:rsid w:val="00504C7C"/>
    <w:rsid w:val="00504FB1"/>
    <w:rsid w:val="005051A3"/>
    <w:rsid w:val="0050525E"/>
    <w:rsid w:val="005055E2"/>
    <w:rsid w:val="0050568B"/>
    <w:rsid w:val="005056ED"/>
    <w:rsid w:val="00505871"/>
    <w:rsid w:val="00505CA8"/>
    <w:rsid w:val="00505D8B"/>
    <w:rsid w:val="00505FD4"/>
    <w:rsid w:val="0050608C"/>
    <w:rsid w:val="005061CD"/>
    <w:rsid w:val="0050623E"/>
    <w:rsid w:val="00506321"/>
    <w:rsid w:val="00506333"/>
    <w:rsid w:val="00506342"/>
    <w:rsid w:val="00506922"/>
    <w:rsid w:val="00506955"/>
    <w:rsid w:val="00506BC4"/>
    <w:rsid w:val="00506F53"/>
    <w:rsid w:val="0050700D"/>
    <w:rsid w:val="005071F0"/>
    <w:rsid w:val="005072A0"/>
    <w:rsid w:val="005074BE"/>
    <w:rsid w:val="0050752A"/>
    <w:rsid w:val="0050758B"/>
    <w:rsid w:val="005075A6"/>
    <w:rsid w:val="00507671"/>
    <w:rsid w:val="005076EB"/>
    <w:rsid w:val="005077D6"/>
    <w:rsid w:val="005079E5"/>
    <w:rsid w:val="00507CBC"/>
    <w:rsid w:val="00507D92"/>
    <w:rsid w:val="00507E62"/>
    <w:rsid w:val="00507EB9"/>
    <w:rsid w:val="00510301"/>
    <w:rsid w:val="00510A96"/>
    <w:rsid w:val="00510AFE"/>
    <w:rsid w:val="00510CA1"/>
    <w:rsid w:val="00510DC3"/>
    <w:rsid w:val="00510E4E"/>
    <w:rsid w:val="00510FE1"/>
    <w:rsid w:val="005110C0"/>
    <w:rsid w:val="0051112B"/>
    <w:rsid w:val="00511270"/>
    <w:rsid w:val="0051147B"/>
    <w:rsid w:val="0051161C"/>
    <w:rsid w:val="005116F8"/>
    <w:rsid w:val="00511704"/>
    <w:rsid w:val="005117FE"/>
    <w:rsid w:val="00511ABA"/>
    <w:rsid w:val="00511B72"/>
    <w:rsid w:val="00512375"/>
    <w:rsid w:val="0051279F"/>
    <w:rsid w:val="0051280B"/>
    <w:rsid w:val="005128B2"/>
    <w:rsid w:val="00512BCD"/>
    <w:rsid w:val="00512CBF"/>
    <w:rsid w:val="00512CE4"/>
    <w:rsid w:val="00512D2C"/>
    <w:rsid w:val="00512D36"/>
    <w:rsid w:val="00512D77"/>
    <w:rsid w:val="005134DC"/>
    <w:rsid w:val="005135AF"/>
    <w:rsid w:val="00513B10"/>
    <w:rsid w:val="00513C31"/>
    <w:rsid w:val="00513D2C"/>
    <w:rsid w:val="00513EE9"/>
    <w:rsid w:val="00513FE7"/>
    <w:rsid w:val="00514207"/>
    <w:rsid w:val="00514386"/>
    <w:rsid w:val="0051442B"/>
    <w:rsid w:val="005145C0"/>
    <w:rsid w:val="005145D4"/>
    <w:rsid w:val="00514727"/>
    <w:rsid w:val="00514776"/>
    <w:rsid w:val="005148F0"/>
    <w:rsid w:val="005149BF"/>
    <w:rsid w:val="00514CD0"/>
    <w:rsid w:val="00514D13"/>
    <w:rsid w:val="00514F13"/>
    <w:rsid w:val="00515133"/>
    <w:rsid w:val="0051513F"/>
    <w:rsid w:val="0051518D"/>
    <w:rsid w:val="005151F9"/>
    <w:rsid w:val="0051525B"/>
    <w:rsid w:val="00515570"/>
    <w:rsid w:val="005158B8"/>
    <w:rsid w:val="00515B93"/>
    <w:rsid w:val="00515CB2"/>
    <w:rsid w:val="00515E0D"/>
    <w:rsid w:val="00515E63"/>
    <w:rsid w:val="00515E72"/>
    <w:rsid w:val="00515F68"/>
    <w:rsid w:val="0051612E"/>
    <w:rsid w:val="0051637C"/>
    <w:rsid w:val="005163B9"/>
    <w:rsid w:val="00516679"/>
    <w:rsid w:val="00516A07"/>
    <w:rsid w:val="00516A53"/>
    <w:rsid w:val="00516CBB"/>
    <w:rsid w:val="005170AF"/>
    <w:rsid w:val="00517492"/>
    <w:rsid w:val="00517575"/>
    <w:rsid w:val="00517664"/>
    <w:rsid w:val="00517ABC"/>
    <w:rsid w:val="00520150"/>
    <w:rsid w:val="0052023B"/>
    <w:rsid w:val="00520361"/>
    <w:rsid w:val="00520466"/>
    <w:rsid w:val="00520586"/>
    <w:rsid w:val="00520603"/>
    <w:rsid w:val="00520675"/>
    <w:rsid w:val="005206CF"/>
    <w:rsid w:val="005206DD"/>
    <w:rsid w:val="005208E5"/>
    <w:rsid w:val="00520B45"/>
    <w:rsid w:val="00520B4F"/>
    <w:rsid w:val="00520D2B"/>
    <w:rsid w:val="0052127C"/>
    <w:rsid w:val="00521467"/>
    <w:rsid w:val="005214C2"/>
    <w:rsid w:val="005218DB"/>
    <w:rsid w:val="00521A74"/>
    <w:rsid w:val="00521C0A"/>
    <w:rsid w:val="00521C35"/>
    <w:rsid w:val="00521E56"/>
    <w:rsid w:val="00521FB5"/>
    <w:rsid w:val="00521FED"/>
    <w:rsid w:val="0052220A"/>
    <w:rsid w:val="005223D8"/>
    <w:rsid w:val="0052241E"/>
    <w:rsid w:val="00522536"/>
    <w:rsid w:val="005225B6"/>
    <w:rsid w:val="00522750"/>
    <w:rsid w:val="00522A80"/>
    <w:rsid w:val="00522EA4"/>
    <w:rsid w:val="00522FA9"/>
    <w:rsid w:val="005230D3"/>
    <w:rsid w:val="00523259"/>
    <w:rsid w:val="0052337C"/>
    <w:rsid w:val="005233EA"/>
    <w:rsid w:val="005234A2"/>
    <w:rsid w:val="0052354B"/>
    <w:rsid w:val="00523835"/>
    <w:rsid w:val="00523B47"/>
    <w:rsid w:val="00523D47"/>
    <w:rsid w:val="00523FA6"/>
    <w:rsid w:val="00524250"/>
    <w:rsid w:val="005242DE"/>
    <w:rsid w:val="005247A7"/>
    <w:rsid w:val="005247CE"/>
    <w:rsid w:val="00524866"/>
    <w:rsid w:val="005249C8"/>
    <w:rsid w:val="00524C2A"/>
    <w:rsid w:val="00524CA4"/>
    <w:rsid w:val="00524CD9"/>
    <w:rsid w:val="005251F7"/>
    <w:rsid w:val="005252D4"/>
    <w:rsid w:val="0052588E"/>
    <w:rsid w:val="0052593F"/>
    <w:rsid w:val="00525A0B"/>
    <w:rsid w:val="00525A5D"/>
    <w:rsid w:val="00525C9E"/>
    <w:rsid w:val="00525E7D"/>
    <w:rsid w:val="00525EC1"/>
    <w:rsid w:val="00526082"/>
    <w:rsid w:val="0052613B"/>
    <w:rsid w:val="00526174"/>
    <w:rsid w:val="005261E5"/>
    <w:rsid w:val="00526350"/>
    <w:rsid w:val="00526366"/>
    <w:rsid w:val="00526387"/>
    <w:rsid w:val="0052638A"/>
    <w:rsid w:val="00526445"/>
    <w:rsid w:val="0052645D"/>
    <w:rsid w:val="00526614"/>
    <w:rsid w:val="00526723"/>
    <w:rsid w:val="00526897"/>
    <w:rsid w:val="005268F1"/>
    <w:rsid w:val="00526986"/>
    <w:rsid w:val="00526B29"/>
    <w:rsid w:val="00526D45"/>
    <w:rsid w:val="005272C0"/>
    <w:rsid w:val="00527402"/>
    <w:rsid w:val="005274F8"/>
    <w:rsid w:val="00527807"/>
    <w:rsid w:val="00527823"/>
    <w:rsid w:val="00527B59"/>
    <w:rsid w:val="00527E6A"/>
    <w:rsid w:val="00530247"/>
    <w:rsid w:val="0053025A"/>
    <w:rsid w:val="00530541"/>
    <w:rsid w:val="0053070F"/>
    <w:rsid w:val="00530941"/>
    <w:rsid w:val="00530972"/>
    <w:rsid w:val="00530DE8"/>
    <w:rsid w:val="00530E82"/>
    <w:rsid w:val="00530E86"/>
    <w:rsid w:val="00530F49"/>
    <w:rsid w:val="00530F70"/>
    <w:rsid w:val="00530FE2"/>
    <w:rsid w:val="0053111E"/>
    <w:rsid w:val="00531186"/>
    <w:rsid w:val="00531197"/>
    <w:rsid w:val="00531313"/>
    <w:rsid w:val="0053132A"/>
    <w:rsid w:val="005315BC"/>
    <w:rsid w:val="00531C2D"/>
    <w:rsid w:val="00531DDB"/>
    <w:rsid w:val="005323F9"/>
    <w:rsid w:val="00532920"/>
    <w:rsid w:val="005329C5"/>
    <w:rsid w:val="00532B4B"/>
    <w:rsid w:val="00532CEE"/>
    <w:rsid w:val="00532E85"/>
    <w:rsid w:val="00532FCC"/>
    <w:rsid w:val="00533360"/>
    <w:rsid w:val="005333B4"/>
    <w:rsid w:val="0053347D"/>
    <w:rsid w:val="0053357C"/>
    <w:rsid w:val="005338B3"/>
    <w:rsid w:val="005338D6"/>
    <w:rsid w:val="00533A13"/>
    <w:rsid w:val="00533A66"/>
    <w:rsid w:val="00533DDA"/>
    <w:rsid w:val="00533F41"/>
    <w:rsid w:val="00534149"/>
    <w:rsid w:val="00534231"/>
    <w:rsid w:val="005342D3"/>
    <w:rsid w:val="00534320"/>
    <w:rsid w:val="0053450F"/>
    <w:rsid w:val="0053470B"/>
    <w:rsid w:val="005348D5"/>
    <w:rsid w:val="00534961"/>
    <w:rsid w:val="00534EAC"/>
    <w:rsid w:val="005351AF"/>
    <w:rsid w:val="00535426"/>
    <w:rsid w:val="0053557C"/>
    <w:rsid w:val="00535727"/>
    <w:rsid w:val="00535931"/>
    <w:rsid w:val="00535CE0"/>
    <w:rsid w:val="00535D2D"/>
    <w:rsid w:val="00535D75"/>
    <w:rsid w:val="00535E90"/>
    <w:rsid w:val="00535F61"/>
    <w:rsid w:val="0053603E"/>
    <w:rsid w:val="00536062"/>
    <w:rsid w:val="0053624A"/>
    <w:rsid w:val="0053640B"/>
    <w:rsid w:val="00536488"/>
    <w:rsid w:val="00536668"/>
    <w:rsid w:val="005366B0"/>
    <w:rsid w:val="0053693F"/>
    <w:rsid w:val="00536A01"/>
    <w:rsid w:val="00536D09"/>
    <w:rsid w:val="00536DD5"/>
    <w:rsid w:val="00536E22"/>
    <w:rsid w:val="00536E9A"/>
    <w:rsid w:val="00537095"/>
    <w:rsid w:val="005372D7"/>
    <w:rsid w:val="00537618"/>
    <w:rsid w:val="0053763F"/>
    <w:rsid w:val="0053789A"/>
    <w:rsid w:val="00537943"/>
    <w:rsid w:val="00537AE9"/>
    <w:rsid w:val="00537CAD"/>
    <w:rsid w:val="00537D84"/>
    <w:rsid w:val="00537DD6"/>
    <w:rsid w:val="00537EDE"/>
    <w:rsid w:val="00537F58"/>
    <w:rsid w:val="00537F5F"/>
    <w:rsid w:val="00540423"/>
    <w:rsid w:val="00540494"/>
    <w:rsid w:val="005408F1"/>
    <w:rsid w:val="005409B9"/>
    <w:rsid w:val="00540B18"/>
    <w:rsid w:val="00540CFE"/>
    <w:rsid w:val="00540D82"/>
    <w:rsid w:val="00540E53"/>
    <w:rsid w:val="00540F9F"/>
    <w:rsid w:val="00541028"/>
    <w:rsid w:val="00541147"/>
    <w:rsid w:val="00541327"/>
    <w:rsid w:val="00541514"/>
    <w:rsid w:val="005417A0"/>
    <w:rsid w:val="005417F0"/>
    <w:rsid w:val="00541938"/>
    <w:rsid w:val="0054197E"/>
    <w:rsid w:val="00541BEE"/>
    <w:rsid w:val="00541C5A"/>
    <w:rsid w:val="00541CC2"/>
    <w:rsid w:val="00541F4E"/>
    <w:rsid w:val="00541F8C"/>
    <w:rsid w:val="005421E0"/>
    <w:rsid w:val="005422EE"/>
    <w:rsid w:val="00542575"/>
    <w:rsid w:val="005425C5"/>
    <w:rsid w:val="005425F8"/>
    <w:rsid w:val="00542798"/>
    <w:rsid w:val="00542926"/>
    <w:rsid w:val="00542A58"/>
    <w:rsid w:val="00542C36"/>
    <w:rsid w:val="00542D3B"/>
    <w:rsid w:val="00543061"/>
    <w:rsid w:val="005431BB"/>
    <w:rsid w:val="00543286"/>
    <w:rsid w:val="00543552"/>
    <w:rsid w:val="00543B4A"/>
    <w:rsid w:val="005440CB"/>
    <w:rsid w:val="00544101"/>
    <w:rsid w:val="005443D7"/>
    <w:rsid w:val="00544CF7"/>
    <w:rsid w:val="00545221"/>
    <w:rsid w:val="005452BC"/>
    <w:rsid w:val="00545389"/>
    <w:rsid w:val="00545393"/>
    <w:rsid w:val="005453E9"/>
    <w:rsid w:val="00545B90"/>
    <w:rsid w:val="00545C84"/>
    <w:rsid w:val="00545CB1"/>
    <w:rsid w:val="00545DC8"/>
    <w:rsid w:val="00545E00"/>
    <w:rsid w:val="00545F0D"/>
    <w:rsid w:val="00545FB0"/>
    <w:rsid w:val="00545FC2"/>
    <w:rsid w:val="005460F6"/>
    <w:rsid w:val="00546144"/>
    <w:rsid w:val="00546273"/>
    <w:rsid w:val="00546CA8"/>
    <w:rsid w:val="00546F31"/>
    <w:rsid w:val="0054714D"/>
    <w:rsid w:val="005473B3"/>
    <w:rsid w:val="0054757F"/>
    <w:rsid w:val="005477DB"/>
    <w:rsid w:val="005477E8"/>
    <w:rsid w:val="00547BA2"/>
    <w:rsid w:val="00547F0D"/>
    <w:rsid w:val="00547F6D"/>
    <w:rsid w:val="00550460"/>
    <w:rsid w:val="0055047A"/>
    <w:rsid w:val="0055051E"/>
    <w:rsid w:val="005507A8"/>
    <w:rsid w:val="005507AE"/>
    <w:rsid w:val="00550875"/>
    <w:rsid w:val="005509C8"/>
    <w:rsid w:val="005509F9"/>
    <w:rsid w:val="00550B34"/>
    <w:rsid w:val="00550C86"/>
    <w:rsid w:val="00550D74"/>
    <w:rsid w:val="00550E6E"/>
    <w:rsid w:val="00550EA4"/>
    <w:rsid w:val="00550F08"/>
    <w:rsid w:val="00551441"/>
    <w:rsid w:val="005514AB"/>
    <w:rsid w:val="005516C3"/>
    <w:rsid w:val="00551719"/>
    <w:rsid w:val="00551B88"/>
    <w:rsid w:val="00551CF8"/>
    <w:rsid w:val="00551DCC"/>
    <w:rsid w:val="00552095"/>
    <w:rsid w:val="005521EA"/>
    <w:rsid w:val="005521EF"/>
    <w:rsid w:val="00552331"/>
    <w:rsid w:val="0055253F"/>
    <w:rsid w:val="005527AC"/>
    <w:rsid w:val="00552934"/>
    <w:rsid w:val="005529D9"/>
    <w:rsid w:val="00552B5F"/>
    <w:rsid w:val="00552C8A"/>
    <w:rsid w:val="00552F47"/>
    <w:rsid w:val="00552FD9"/>
    <w:rsid w:val="00553245"/>
    <w:rsid w:val="00553297"/>
    <w:rsid w:val="00553382"/>
    <w:rsid w:val="0055344B"/>
    <w:rsid w:val="005535F2"/>
    <w:rsid w:val="00553600"/>
    <w:rsid w:val="0055374D"/>
    <w:rsid w:val="005538D4"/>
    <w:rsid w:val="00553A4B"/>
    <w:rsid w:val="00553A5B"/>
    <w:rsid w:val="00553AC9"/>
    <w:rsid w:val="00553D54"/>
    <w:rsid w:val="00553F01"/>
    <w:rsid w:val="00554393"/>
    <w:rsid w:val="005543E7"/>
    <w:rsid w:val="0055448C"/>
    <w:rsid w:val="005547CE"/>
    <w:rsid w:val="00554885"/>
    <w:rsid w:val="0055496A"/>
    <w:rsid w:val="00554F63"/>
    <w:rsid w:val="0055514E"/>
    <w:rsid w:val="00555189"/>
    <w:rsid w:val="005553C0"/>
    <w:rsid w:val="00555554"/>
    <w:rsid w:val="00555800"/>
    <w:rsid w:val="00555A33"/>
    <w:rsid w:val="00555BA4"/>
    <w:rsid w:val="00555C4B"/>
    <w:rsid w:val="00555DEA"/>
    <w:rsid w:val="00555FA3"/>
    <w:rsid w:val="00556158"/>
    <w:rsid w:val="005562B6"/>
    <w:rsid w:val="00556377"/>
    <w:rsid w:val="0055651A"/>
    <w:rsid w:val="005568E0"/>
    <w:rsid w:val="0055690A"/>
    <w:rsid w:val="00556A9C"/>
    <w:rsid w:val="00556B00"/>
    <w:rsid w:val="00556B3F"/>
    <w:rsid w:val="00556C7B"/>
    <w:rsid w:val="00556D3D"/>
    <w:rsid w:val="00556DAC"/>
    <w:rsid w:val="00556DE6"/>
    <w:rsid w:val="005571B5"/>
    <w:rsid w:val="005573AE"/>
    <w:rsid w:val="00557F7E"/>
    <w:rsid w:val="00557FA9"/>
    <w:rsid w:val="00557FF6"/>
    <w:rsid w:val="00560041"/>
    <w:rsid w:val="005602CD"/>
    <w:rsid w:val="005602F8"/>
    <w:rsid w:val="0056061B"/>
    <w:rsid w:val="00560767"/>
    <w:rsid w:val="005609BE"/>
    <w:rsid w:val="00560C6F"/>
    <w:rsid w:val="00560D4F"/>
    <w:rsid w:val="005611F6"/>
    <w:rsid w:val="0056133E"/>
    <w:rsid w:val="00561702"/>
    <w:rsid w:val="00561704"/>
    <w:rsid w:val="00561778"/>
    <w:rsid w:val="0056177F"/>
    <w:rsid w:val="005617A1"/>
    <w:rsid w:val="0056195C"/>
    <w:rsid w:val="00561C32"/>
    <w:rsid w:val="00561EFA"/>
    <w:rsid w:val="00562044"/>
    <w:rsid w:val="0056209B"/>
    <w:rsid w:val="0056275E"/>
    <w:rsid w:val="005627DD"/>
    <w:rsid w:val="005629A3"/>
    <w:rsid w:val="00562B44"/>
    <w:rsid w:val="005630F1"/>
    <w:rsid w:val="005632F1"/>
    <w:rsid w:val="0056392D"/>
    <w:rsid w:val="00563A59"/>
    <w:rsid w:val="00563FFB"/>
    <w:rsid w:val="00564025"/>
    <w:rsid w:val="00564062"/>
    <w:rsid w:val="00564291"/>
    <w:rsid w:val="0056443C"/>
    <w:rsid w:val="0056474C"/>
    <w:rsid w:val="0056490C"/>
    <w:rsid w:val="00564A3B"/>
    <w:rsid w:val="00565297"/>
    <w:rsid w:val="005653AC"/>
    <w:rsid w:val="005654EA"/>
    <w:rsid w:val="0056558A"/>
    <w:rsid w:val="0056578C"/>
    <w:rsid w:val="0056585A"/>
    <w:rsid w:val="005659ED"/>
    <w:rsid w:val="00565ADA"/>
    <w:rsid w:val="00565CEE"/>
    <w:rsid w:val="00565D0D"/>
    <w:rsid w:val="00565D2F"/>
    <w:rsid w:val="00565D60"/>
    <w:rsid w:val="00565D8E"/>
    <w:rsid w:val="00565E50"/>
    <w:rsid w:val="00565F18"/>
    <w:rsid w:val="00565F2B"/>
    <w:rsid w:val="00565FB6"/>
    <w:rsid w:val="00566437"/>
    <w:rsid w:val="0056651C"/>
    <w:rsid w:val="00566587"/>
    <w:rsid w:val="005669B1"/>
    <w:rsid w:val="00566BB1"/>
    <w:rsid w:val="00566C19"/>
    <w:rsid w:val="00566C1F"/>
    <w:rsid w:val="00566CCB"/>
    <w:rsid w:val="005670B7"/>
    <w:rsid w:val="0056721E"/>
    <w:rsid w:val="005672DF"/>
    <w:rsid w:val="00567363"/>
    <w:rsid w:val="005678FC"/>
    <w:rsid w:val="005679BE"/>
    <w:rsid w:val="005679EC"/>
    <w:rsid w:val="00567DC4"/>
    <w:rsid w:val="0057071F"/>
    <w:rsid w:val="00570EAA"/>
    <w:rsid w:val="005710F5"/>
    <w:rsid w:val="005712AE"/>
    <w:rsid w:val="00571B4A"/>
    <w:rsid w:val="00571B58"/>
    <w:rsid w:val="00571EA0"/>
    <w:rsid w:val="00571FD2"/>
    <w:rsid w:val="0057208C"/>
    <w:rsid w:val="00572109"/>
    <w:rsid w:val="005727B3"/>
    <w:rsid w:val="0057281E"/>
    <w:rsid w:val="00572966"/>
    <w:rsid w:val="00572C1D"/>
    <w:rsid w:val="005736E3"/>
    <w:rsid w:val="005738B3"/>
    <w:rsid w:val="0057392E"/>
    <w:rsid w:val="00573B83"/>
    <w:rsid w:val="00573C12"/>
    <w:rsid w:val="00573FA0"/>
    <w:rsid w:val="0057429D"/>
    <w:rsid w:val="005744B9"/>
    <w:rsid w:val="00574D2C"/>
    <w:rsid w:val="00574F0F"/>
    <w:rsid w:val="005750CF"/>
    <w:rsid w:val="0057519B"/>
    <w:rsid w:val="0057544F"/>
    <w:rsid w:val="00575470"/>
    <w:rsid w:val="005754C0"/>
    <w:rsid w:val="005757D9"/>
    <w:rsid w:val="005758CB"/>
    <w:rsid w:val="00575C9E"/>
    <w:rsid w:val="00575FCA"/>
    <w:rsid w:val="00575FCB"/>
    <w:rsid w:val="00576188"/>
    <w:rsid w:val="005763F3"/>
    <w:rsid w:val="00576827"/>
    <w:rsid w:val="005769DD"/>
    <w:rsid w:val="00576F60"/>
    <w:rsid w:val="00577134"/>
    <w:rsid w:val="00577301"/>
    <w:rsid w:val="00577387"/>
    <w:rsid w:val="0057760E"/>
    <w:rsid w:val="00577650"/>
    <w:rsid w:val="0057778C"/>
    <w:rsid w:val="005778D9"/>
    <w:rsid w:val="0057799E"/>
    <w:rsid w:val="00577B3B"/>
    <w:rsid w:val="00577BA4"/>
    <w:rsid w:val="00577D8E"/>
    <w:rsid w:val="00577E34"/>
    <w:rsid w:val="0058000D"/>
    <w:rsid w:val="0058023C"/>
    <w:rsid w:val="00580368"/>
    <w:rsid w:val="0058046A"/>
    <w:rsid w:val="00580561"/>
    <w:rsid w:val="005806AA"/>
    <w:rsid w:val="005808A1"/>
    <w:rsid w:val="005809D5"/>
    <w:rsid w:val="00580CD5"/>
    <w:rsid w:val="00580F65"/>
    <w:rsid w:val="0058131F"/>
    <w:rsid w:val="00581383"/>
    <w:rsid w:val="005814B0"/>
    <w:rsid w:val="00581557"/>
    <w:rsid w:val="00581721"/>
    <w:rsid w:val="0058193C"/>
    <w:rsid w:val="00581968"/>
    <w:rsid w:val="0058199F"/>
    <w:rsid w:val="005819F4"/>
    <w:rsid w:val="00581A2E"/>
    <w:rsid w:val="00581B8A"/>
    <w:rsid w:val="00581C6D"/>
    <w:rsid w:val="00581CD6"/>
    <w:rsid w:val="00581F6C"/>
    <w:rsid w:val="00582083"/>
    <w:rsid w:val="005822D2"/>
    <w:rsid w:val="00582327"/>
    <w:rsid w:val="005824D0"/>
    <w:rsid w:val="005824E7"/>
    <w:rsid w:val="0058255D"/>
    <w:rsid w:val="0058265C"/>
    <w:rsid w:val="0058265F"/>
    <w:rsid w:val="00582703"/>
    <w:rsid w:val="005829BD"/>
    <w:rsid w:val="00582A25"/>
    <w:rsid w:val="00582E78"/>
    <w:rsid w:val="005831D2"/>
    <w:rsid w:val="005832A5"/>
    <w:rsid w:val="00583323"/>
    <w:rsid w:val="00583793"/>
    <w:rsid w:val="005837DE"/>
    <w:rsid w:val="0058399E"/>
    <w:rsid w:val="005839DB"/>
    <w:rsid w:val="00583C28"/>
    <w:rsid w:val="00583C9C"/>
    <w:rsid w:val="00583DF6"/>
    <w:rsid w:val="00583E88"/>
    <w:rsid w:val="00583F89"/>
    <w:rsid w:val="00583FDD"/>
    <w:rsid w:val="005840EF"/>
    <w:rsid w:val="005841F9"/>
    <w:rsid w:val="005842B5"/>
    <w:rsid w:val="005842F7"/>
    <w:rsid w:val="005843CE"/>
    <w:rsid w:val="00584785"/>
    <w:rsid w:val="00584918"/>
    <w:rsid w:val="00584980"/>
    <w:rsid w:val="005849A5"/>
    <w:rsid w:val="0058545F"/>
    <w:rsid w:val="005854F7"/>
    <w:rsid w:val="005855B2"/>
    <w:rsid w:val="00585745"/>
    <w:rsid w:val="00585976"/>
    <w:rsid w:val="00585B9D"/>
    <w:rsid w:val="00585BE7"/>
    <w:rsid w:val="00585CAC"/>
    <w:rsid w:val="00585E6F"/>
    <w:rsid w:val="00585F22"/>
    <w:rsid w:val="00585F32"/>
    <w:rsid w:val="00585F53"/>
    <w:rsid w:val="005862F0"/>
    <w:rsid w:val="00586653"/>
    <w:rsid w:val="00586719"/>
    <w:rsid w:val="00586752"/>
    <w:rsid w:val="005868C6"/>
    <w:rsid w:val="005869A5"/>
    <w:rsid w:val="00586A94"/>
    <w:rsid w:val="00586B4B"/>
    <w:rsid w:val="00586DC8"/>
    <w:rsid w:val="00586DD2"/>
    <w:rsid w:val="00586E7F"/>
    <w:rsid w:val="00586F31"/>
    <w:rsid w:val="005870FC"/>
    <w:rsid w:val="00587230"/>
    <w:rsid w:val="005872DD"/>
    <w:rsid w:val="005876D9"/>
    <w:rsid w:val="005876DD"/>
    <w:rsid w:val="0058793D"/>
    <w:rsid w:val="00587BB8"/>
    <w:rsid w:val="00587D83"/>
    <w:rsid w:val="00587FD3"/>
    <w:rsid w:val="0059024A"/>
    <w:rsid w:val="00590404"/>
    <w:rsid w:val="00590644"/>
    <w:rsid w:val="005907F3"/>
    <w:rsid w:val="0059097E"/>
    <w:rsid w:val="00590B18"/>
    <w:rsid w:val="00590B63"/>
    <w:rsid w:val="00590BD7"/>
    <w:rsid w:val="00590C1B"/>
    <w:rsid w:val="00590CF9"/>
    <w:rsid w:val="00590D6B"/>
    <w:rsid w:val="00590D70"/>
    <w:rsid w:val="00590E09"/>
    <w:rsid w:val="00590ECA"/>
    <w:rsid w:val="00590EF6"/>
    <w:rsid w:val="00590F17"/>
    <w:rsid w:val="005910EF"/>
    <w:rsid w:val="005911C8"/>
    <w:rsid w:val="00591277"/>
    <w:rsid w:val="00591359"/>
    <w:rsid w:val="0059136D"/>
    <w:rsid w:val="005913A0"/>
    <w:rsid w:val="005919D8"/>
    <w:rsid w:val="00591A84"/>
    <w:rsid w:val="00591C95"/>
    <w:rsid w:val="00591D27"/>
    <w:rsid w:val="00591D37"/>
    <w:rsid w:val="00591E30"/>
    <w:rsid w:val="00592529"/>
    <w:rsid w:val="005925D9"/>
    <w:rsid w:val="005928CB"/>
    <w:rsid w:val="00592A65"/>
    <w:rsid w:val="00592ACB"/>
    <w:rsid w:val="00592BAC"/>
    <w:rsid w:val="00592BFA"/>
    <w:rsid w:val="00592E3E"/>
    <w:rsid w:val="00593035"/>
    <w:rsid w:val="0059315D"/>
    <w:rsid w:val="005934AA"/>
    <w:rsid w:val="005937DF"/>
    <w:rsid w:val="00593BE4"/>
    <w:rsid w:val="00593C31"/>
    <w:rsid w:val="00593CD4"/>
    <w:rsid w:val="00593D35"/>
    <w:rsid w:val="00593D5B"/>
    <w:rsid w:val="00593ECD"/>
    <w:rsid w:val="005940FE"/>
    <w:rsid w:val="00594357"/>
    <w:rsid w:val="00594774"/>
    <w:rsid w:val="00594787"/>
    <w:rsid w:val="00594968"/>
    <w:rsid w:val="00594BA2"/>
    <w:rsid w:val="00594BC7"/>
    <w:rsid w:val="00594FFE"/>
    <w:rsid w:val="0059520F"/>
    <w:rsid w:val="00595219"/>
    <w:rsid w:val="00595301"/>
    <w:rsid w:val="005954BA"/>
    <w:rsid w:val="00595576"/>
    <w:rsid w:val="00595637"/>
    <w:rsid w:val="00595704"/>
    <w:rsid w:val="00595726"/>
    <w:rsid w:val="00595AC4"/>
    <w:rsid w:val="00595BDF"/>
    <w:rsid w:val="00595C87"/>
    <w:rsid w:val="005961F3"/>
    <w:rsid w:val="00596286"/>
    <w:rsid w:val="005962B1"/>
    <w:rsid w:val="0059650F"/>
    <w:rsid w:val="00596511"/>
    <w:rsid w:val="0059651F"/>
    <w:rsid w:val="005965AE"/>
    <w:rsid w:val="005966BD"/>
    <w:rsid w:val="0059682A"/>
    <w:rsid w:val="005969F3"/>
    <w:rsid w:val="00596D84"/>
    <w:rsid w:val="00596D98"/>
    <w:rsid w:val="00596EF1"/>
    <w:rsid w:val="00596FB2"/>
    <w:rsid w:val="0059714A"/>
    <w:rsid w:val="0059734C"/>
    <w:rsid w:val="0059738A"/>
    <w:rsid w:val="00597486"/>
    <w:rsid w:val="005977F8"/>
    <w:rsid w:val="00597834"/>
    <w:rsid w:val="005979EB"/>
    <w:rsid w:val="00597B6B"/>
    <w:rsid w:val="005A02B2"/>
    <w:rsid w:val="005A034E"/>
    <w:rsid w:val="005A040C"/>
    <w:rsid w:val="005A060B"/>
    <w:rsid w:val="005A0673"/>
    <w:rsid w:val="005A06EA"/>
    <w:rsid w:val="005A06FB"/>
    <w:rsid w:val="005A07CD"/>
    <w:rsid w:val="005A08D0"/>
    <w:rsid w:val="005A0C09"/>
    <w:rsid w:val="005A0CE1"/>
    <w:rsid w:val="005A0D63"/>
    <w:rsid w:val="005A0E85"/>
    <w:rsid w:val="005A0F00"/>
    <w:rsid w:val="005A1608"/>
    <w:rsid w:val="005A169D"/>
    <w:rsid w:val="005A16C8"/>
    <w:rsid w:val="005A16EB"/>
    <w:rsid w:val="005A1902"/>
    <w:rsid w:val="005A1CE2"/>
    <w:rsid w:val="005A1CF8"/>
    <w:rsid w:val="005A20FE"/>
    <w:rsid w:val="005A222D"/>
    <w:rsid w:val="005A2329"/>
    <w:rsid w:val="005A2570"/>
    <w:rsid w:val="005A267D"/>
    <w:rsid w:val="005A28C6"/>
    <w:rsid w:val="005A2AF9"/>
    <w:rsid w:val="005A2B0D"/>
    <w:rsid w:val="005A2B5A"/>
    <w:rsid w:val="005A2C0B"/>
    <w:rsid w:val="005A2C43"/>
    <w:rsid w:val="005A2D56"/>
    <w:rsid w:val="005A2DE2"/>
    <w:rsid w:val="005A2FE2"/>
    <w:rsid w:val="005A3057"/>
    <w:rsid w:val="005A31B8"/>
    <w:rsid w:val="005A31E9"/>
    <w:rsid w:val="005A33B4"/>
    <w:rsid w:val="005A3594"/>
    <w:rsid w:val="005A3823"/>
    <w:rsid w:val="005A3AAA"/>
    <w:rsid w:val="005A3C41"/>
    <w:rsid w:val="005A3EDF"/>
    <w:rsid w:val="005A413E"/>
    <w:rsid w:val="005A417F"/>
    <w:rsid w:val="005A4385"/>
    <w:rsid w:val="005A4391"/>
    <w:rsid w:val="005A4403"/>
    <w:rsid w:val="005A4497"/>
    <w:rsid w:val="005A48BC"/>
    <w:rsid w:val="005A4988"/>
    <w:rsid w:val="005A4A4A"/>
    <w:rsid w:val="005A4B0A"/>
    <w:rsid w:val="005A4F13"/>
    <w:rsid w:val="005A50B0"/>
    <w:rsid w:val="005A5119"/>
    <w:rsid w:val="005A5340"/>
    <w:rsid w:val="005A5370"/>
    <w:rsid w:val="005A560E"/>
    <w:rsid w:val="005A5902"/>
    <w:rsid w:val="005A5C4F"/>
    <w:rsid w:val="005A5E5A"/>
    <w:rsid w:val="005A60BB"/>
    <w:rsid w:val="005A6180"/>
    <w:rsid w:val="005A6269"/>
    <w:rsid w:val="005A6396"/>
    <w:rsid w:val="005A659A"/>
    <w:rsid w:val="005A6874"/>
    <w:rsid w:val="005A68A0"/>
    <w:rsid w:val="005A68F1"/>
    <w:rsid w:val="005A691E"/>
    <w:rsid w:val="005A69B9"/>
    <w:rsid w:val="005A6BA7"/>
    <w:rsid w:val="005A6DFD"/>
    <w:rsid w:val="005A6F45"/>
    <w:rsid w:val="005A708F"/>
    <w:rsid w:val="005A71C2"/>
    <w:rsid w:val="005A7606"/>
    <w:rsid w:val="005A76A0"/>
    <w:rsid w:val="005A7A85"/>
    <w:rsid w:val="005A7AAB"/>
    <w:rsid w:val="005A7ADB"/>
    <w:rsid w:val="005A7B9C"/>
    <w:rsid w:val="005A7BC7"/>
    <w:rsid w:val="005A7EDF"/>
    <w:rsid w:val="005A7F56"/>
    <w:rsid w:val="005A7F92"/>
    <w:rsid w:val="005A7FE0"/>
    <w:rsid w:val="005B011E"/>
    <w:rsid w:val="005B0399"/>
    <w:rsid w:val="005B03AE"/>
    <w:rsid w:val="005B0435"/>
    <w:rsid w:val="005B04D9"/>
    <w:rsid w:val="005B0527"/>
    <w:rsid w:val="005B0584"/>
    <w:rsid w:val="005B0640"/>
    <w:rsid w:val="005B08F4"/>
    <w:rsid w:val="005B0A2E"/>
    <w:rsid w:val="005B0AAA"/>
    <w:rsid w:val="005B0B2C"/>
    <w:rsid w:val="005B0C79"/>
    <w:rsid w:val="005B0CB5"/>
    <w:rsid w:val="005B0D62"/>
    <w:rsid w:val="005B0EC2"/>
    <w:rsid w:val="005B1238"/>
    <w:rsid w:val="005B143D"/>
    <w:rsid w:val="005B17E1"/>
    <w:rsid w:val="005B194B"/>
    <w:rsid w:val="005B1A71"/>
    <w:rsid w:val="005B1AFC"/>
    <w:rsid w:val="005B1D5E"/>
    <w:rsid w:val="005B1DD1"/>
    <w:rsid w:val="005B1E0F"/>
    <w:rsid w:val="005B1FE5"/>
    <w:rsid w:val="005B2413"/>
    <w:rsid w:val="005B2767"/>
    <w:rsid w:val="005B27A5"/>
    <w:rsid w:val="005B2B60"/>
    <w:rsid w:val="005B2BA0"/>
    <w:rsid w:val="005B2C39"/>
    <w:rsid w:val="005B2D1B"/>
    <w:rsid w:val="005B2F49"/>
    <w:rsid w:val="005B3279"/>
    <w:rsid w:val="005B32D2"/>
    <w:rsid w:val="005B33BB"/>
    <w:rsid w:val="005B350E"/>
    <w:rsid w:val="005B37B0"/>
    <w:rsid w:val="005B37CC"/>
    <w:rsid w:val="005B3A58"/>
    <w:rsid w:val="005B3C26"/>
    <w:rsid w:val="005B3CE4"/>
    <w:rsid w:val="005B3E21"/>
    <w:rsid w:val="005B4149"/>
    <w:rsid w:val="005B421E"/>
    <w:rsid w:val="005B42F0"/>
    <w:rsid w:val="005B44DD"/>
    <w:rsid w:val="005B464D"/>
    <w:rsid w:val="005B4737"/>
    <w:rsid w:val="005B4ADA"/>
    <w:rsid w:val="005B4B2D"/>
    <w:rsid w:val="005B4D06"/>
    <w:rsid w:val="005B4D3D"/>
    <w:rsid w:val="005B4DF5"/>
    <w:rsid w:val="005B4EA5"/>
    <w:rsid w:val="005B5030"/>
    <w:rsid w:val="005B5036"/>
    <w:rsid w:val="005B5350"/>
    <w:rsid w:val="005B5463"/>
    <w:rsid w:val="005B568A"/>
    <w:rsid w:val="005B570E"/>
    <w:rsid w:val="005B5DE7"/>
    <w:rsid w:val="005B60A8"/>
    <w:rsid w:val="005B6160"/>
    <w:rsid w:val="005B621E"/>
    <w:rsid w:val="005B630A"/>
    <w:rsid w:val="005B6419"/>
    <w:rsid w:val="005B658D"/>
    <w:rsid w:val="005B677B"/>
    <w:rsid w:val="005B685E"/>
    <w:rsid w:val="005B69B4"/>
    <w:rsid w:val="005B6A7F"/>
    <w:rsid w:val="005B6B7B"/>
    <w:rsid w:val="005B6BBC"/>
    <w:rsid w:val="005B728C"/>
    <w:rsid w:val="005B73A9"/>
    <w:rsid w:val="005B788B"/>
    <w:rsid w:val="005B78B3"/>
    <w:rsid w:val="005B7AE8"/>
    <w:rsid w:val="005B7E03"/>
    <w:rsid w:val="005B7E3B"/>
    <w:rsid w:val="005C0054"/>
    <w:rsid w:val="005C0300"/>
    <w:rsid w:val="005C03B7"/>
    <w:rsid w:val="005C041B"/>
    <w:rsid w:val="005C04D0"/>
    <w:rsid w:val="005C061F"/>
    <w:rsid w:val="005C0CD0"/>
    <w:rsid w:val="005C103F"/>
    <w:rsid w:val="005C104E"/>
    <w:rsid w:val="005C122E"/>
    <w:rsid w:val="005C15AB"/>
    <w:rsid w:val="005C166D"/>
    <w:rsid w:val="005C19CD"/>
    <w:rsid w:val="005C1C8A"/>
    <w:rsid w:val="005C20A4"/>
    <w:rsid w:val="005C215A"/>
    <w:rsid w:val="005C21AE"/>
    <w:rsid w:val="005C24D1"/>
    <w:rsid w:val="005C256D"/>
    <w:rsid w:val="005C2B21"/>
    <w:rsid w:val="005C2B71"/>
    <w:rsid w:val="005C2DB5"/>
    <w:rsid w:val="005C2EC5"/>
    <w:rsid w:val="005C2F20"/>
    <w:rsid w:val="005C300D"/>
    <w:rsid w:val="005C31B6"/>
    <w:rsid w:val="005C3321"/>
    <w:rsid w:val="005C33BB"/>
    <w:rsid w:val="005C3A04"/>
    <w:rsid w:val="005C3A2A"/>
    <w:rsid w:val="005C3A5A"/>
    <w:rsid w:val="005C3C78"/>
    <w:rsid w:val="005C3CBA"/>
    <w:rsid w:val="005C3CFD"/>
    <w:rsid w:val="005C3E63"/>
    <w:rsid w:val="005C3F8E"/>
    <w:rsid w:val="005C41B2"/>
    <w:rsid w:val="005C42B6"/>
    <w:rsid w:val="005C4405"/>
    <w:rsid w:val="005C446A"/>
    <w:rsid w:val="005C4672"/>
    <w:rsid w:val="005C4696"/>
    <w:rsid w:val="005C471F"/>
    <w:rsid w:val="005C4752"/>
    <w:rsid w:val="005C487B"/>
    <w:rsid w:val="005C489B"/>
    <w:rsid w:val="005C49D5"/>
    <w:rsid w:val="005C49D7"/>
    <w:rsid w:val="005C4C45"/>
    <w:rsid w:val="005C4CFC"/>
    <w:rsid w:val="005C4EAC"/>
    <w:rsid w:val="005C4EF2"/>
    <w:rsid w:val="005C4F6C"/>
    <w:rsid w:val="005C5088"/>
    <w:rsid w:val="005C5BA5"/>
    <w:rsid w:val="005C5BF2"/>
    <w:rsid w:val="005C5EAB"/>
    <w:rsid w:val="005C5EF4"/>
    <w:rsid w:val="005C5F56"/>
    <w:rsid w:val="005C5F9D"/>
    <w:rsid w:val="005C6025"/>
    <w:rsid w:val="005C6324"/>
    <w:rsid w:val="005C642C"/>
    <w:rsid w:val="005C66EE"/>
    <w:rsid w:val="005C674A"/>
    <w:rsid w:val="005C69A9"/>
    <w:rsid w:val="005C6C7E"/>
    <w:rsid w:val="005C6C97"/>
    <w:rsid w:val="005C6C98"/>
    <w:rsid w:val="005C6CBD"/>
    <w:rsid w:val="005C71DC"/>
    <w:rsid w:val="005C73FE"/>
    <w:rsid w:val="005C7637"/>
    <w:rsid w:val="005C7654"/>
    <w:rsid w:val="005C7914"/>
    <w:rsid w:val="005C7AF2"/>
    <w:rsid w:val="005C7BC0"/>
    <w:rsid w:val="005C7C3F"/>
    <w:rsid w:val="005C7D4D"/>
    <w:rsid w:val="005C7D60"/>
    <w:rsid w:val="005C7F2D"/>
    <w:rsid w:val="005D025E"/>
    <w:rsid w:val="005D059E"/>
    <w:rsid w:val="005D0611"/>
    <w:rsid w:val="005D06BD"/>
    <w:rsid w:val="005D06DD"/>
    <w:rsid w:val="005D0888"/>
    <w:rsid w:val="005D08E9"/>
    <w:rsid w:val="005D09B8"/>
    <w:rsid w:val="005D0A8F"/>
    <w:rsid w:val="005D0C8C"/>
    <w:rsid w:val="005D0E37"/>
    <w:rsid w:val="005D0E39"/>
    <w:rsid w:val="005D0E44"/>
    <w:rsid w:val="005D1198"/>
    <w:rsid w:val="005D14F1"/>
    <w:rsid w:val="005D154E"/>
    <w:rsid w:val="005D15C1"/>
    <w:rsid w:val="005D195B"/>
    <w:rsid w:val="005D199A"/>
    <w:rsid w:val="005D1C97"/>
    <w:rsid w:val="005D1D03"/>
    <w:rsid w:val="005D1D58"/>
    <w:rsid w:val="005D1EBA"/>
    <w:rsid w:val="005D1F65"/>
    <w:rsid w:val="005D216E"/>
    <w:rsid w:val="005D227B"/>
    <w:rsid w:val="005D2347"/>
    <w:rsid w:val="005D26EB"/>
    <w:rsid w:val="005D26EF"/>
    <w:rsid w:val="005D28A6"/>
    <w:rsid w:val="005D2936"/>
    <w:rsid w:val="005D2953"/>
    <w:rsid w:val="005D29AD"/>
    <w:rsid w:val="005D2B66"/>
    <w:rsid w:val="005D2CBA"/>
    <w:rsid w:val="005D2ED3"/>
    <w:rsid w:val="005D30F7"/>
    <w:rsid w:val="005D32BB"/>
    <w:rsid w:val="005D341E"/>
    <w:rsid w:val="005D365B"/>
    <w:rsid w:val="005D3689"/>
    <w:rsid w:val="005D37EF"/>
    <w:rsid w:val="005D3911"/>
    <w:rsid w:val="005D3B0B"/>
    <w:rsid w:val="005D3B0F"/>
    <w:rsid w:val="005D3B2D"/>
    <w:rsid w:val="005D3DA9"/>
    <w:rsid w:val="005D3EAF"/>
    <w:rsid w:val="005D418C"/>
    <w:rsid w:val="005D473C"/>
    <w:rsid w:val="005D4AE2"/>
    <w:rsid w:val="005D4B4B"/>
    <w:rsid w:val="005D4B7C"/>
    <w:rsid w:val="005D4E48"/>
    <w:rsid w:val="005D4F79"/>
    <w:rsid w:val="005D4FE9"/>
    <w:rsid w:val="005D5232"/>
    <w:rsid w:val="005D52F0"/>
    <w:rsid w:val="005D5459"/>
    <w:rsid w:val="005D55EA"/>
    <w:rsid w:val="005D5638"/>
    <w:rsid w:val="005D598D"/>
    <w:rsid w:val="005D5A02"/>
    <w:rsid w:val="005D5C06"/>
    <w:rsid w:val="005D600C"/>
    <w:rsid w:val="005D605F"/>
    <w:rsid w:val="005D6124"/>
    <w:rsid w:val="005D612B"/>
    <w:rsid w:val="005D61A8"/>
    <w:rsid w:val="005D6409"/>
    <w:rsid w:val="005D6D51"/>
    <w:rsid w:val="005D6D67"/>
    <w:rsid w:val="005D6D8D"/>
    <w:rsid w:val="005D6FF2"/>
    <w:rsid w:val="005D7054"/>
    <w:rsid w:val="005D70E2"/>
    <w:rsid w:val="005D729D"/>
    <w:rsid w:val="005D7530"/>
    <w:rsid w:val="005D75DB"/>
    <w:rsid w:val="005D7A54"/>
    <w:rsid w:val="005D7D12"/>
    <w:rsid w:val="005E01E3"/>
    <w:rsid w:val="005E041F"/>
    <w:rsid w:val="005E0554"/>
    <w:rsid w:val="005E0654"/>
    <w:rsid w:val="005E07AC"/>
    <w:rsid w:val="005E0848"/>
    <w:rsid w:val="005E0B6E"/>
    <w:rsid w:val="005E0C55"/>
    <w:rsid w:val="005E0E04"/>
    <w:rsid w:val="005E0E54"/>
    <w:rsid w:val="005E0F08"/>
    <w:rsid w:val="005E105A"/>
    <w:rsid w:val="005E105E"/>
    <w:rsid w:val="005E1143"/>
    <w:rsid w:val="005E1229"/>
    <w:rsid w:val="005E141A"/>
    <w:rsid w:val="005E156B"/>
    <w:rsid w:val="005E16D6"/>
    <w:rsid w:val="005E17A3"/>
    <w:rsid w:val="005E198A"/>
    <w:rsid w:val="005E1B30"/>
    <w:rsid w:val="005E1C38"/>
    <w:rsid w:val="005E1F12"/>
    <w:rsid w:val="005E1FC8"/>
    <w:rsid w:val="005E217F"/>
    <w:rsid w:val="005E263E"/>
    <w:rsid w:val="005E275D"/>
    <w:rsid w:val="005E281D"/>
    <w:rsid w:val="005E2854"/>
    <w:rsid w:val="005E2AB6"/>
    <w:rsid w:val="005E2B64"/>
    <w:rsid w:val="005E2DC4"/>
    <w:rsid w:val="005E2F87"/>
    <w:rsid w:val="005E31C6"/>
    <w:rsid w:val="005E33EF"/>
    <w:rsid w:val="005E3471"/>
    <w:rsid w:val="005E3523"/>
    <w:rsid w:val="005E393F"/>
    <w:rsid w:val="005E3946"/>
    <w:rsid w:val="005E3A55"/>
    <w:rsid w:val="005E3B7B"/>
    <w:rsid w:val="005E3C22"/>
    <w:rsid w:val="005E3DBE"/>
    <w:rsid w:val="005E454F"/>
    <w:rsid w:val="005E45C7"/>
    <w:rsid w:val="005E47B1"/>
    <w:rsid w:val="005E48A7"/>
    <w:rsid w:val="005E4ADB"/>
    <w:rsid w:val="005E5029"/>
    <w:rsid w:val="005E51E0"/>
    <w:rsid w:val="005E52A6"/>
    <w:rsid w:val="005E5ACB"/>
    <w:rsid w:val="005E5B5E"/>
    <w:rsid w:val="005E62A4"/>
    <w:rsid w:val="005E62BC"/>
    <w:rsid w:val="005E62EF"/>
    <w:rsid w:val="005E634A"/>
    <w:rsid w:val="005E669C"/>
    <w:rsid w:val="005E6718"/>
    <w:rsid w:val="005E6C12"/>
    <w:rsid w:val="005E6F22"/>
    <w:rsid w:val="005E6F8F"/>
    <w:rsid w:val="005E7123"/>
    <w:rsid w:val="005E7238"/>
    <w:rsid w:val="005E7396"/>
    <w:rsid w:val="005E73C2"/>
    <w:rsid w:val="005E76ED"/>
    <w:rsid w:val="005E78E4"/>
    <w:rsid w:val="005E78FE"/>
    <w:rsid w:val="005E7C1D"/>
    <w:rsid w:val="005E7C73"/>
    <w:rsid w:val="005E7E0B"/>
    <w:rsid w:val="005E7F0E"/>
    <w:rsid w:val="005F0032"/>
    <w:rsid w:val="005F00F2"/>
    <w:rsid w:val="005F014A"/>
    <w:rsid w:val="005F025E"/>
    <w:rsid w:val="005F0986"/>
    <w:rsid w:val="005F0A02"/>
    <w:rsid w:val="005F0D25"/>
    <w:rsid w:val="005F0D7B"/>
    <w:rsid w:val="005F0E4B"/>
    <w:rsid w:val="005F0EBD"/>
    <w:rsid w:val="005F10AD"/>
    <w:rsid w:val="005F1225"/>
    <w:rsid w:val="005F1452"/>
    <w:rsid w:val="005F15C0"/>
    <w:rsid w:val="005F1650"/>
    <w:rsid w:val="005F1669"/>
    <w:rsid w:val="005F16A9"/>
    <w:rsid w:val="005F1C3E"/>
    <w:rsid w:val="005F1D1B"/>
    <w:rsid w:val="005F1EF1"/>
    <w:rsid w:val="005F2271"/>
    <w:rsid w:val="005F2344"/>
    <w:rsid w:val="005F287D"/>
    <w:rsid w:val="005F2969"/>
    <w:rsid w:val="005F29E5"/>
    <w:rsid w:val="005F2AAE"/>
    <w:rsid w:val="005F3292"/>
    <w:rsid w:val="005F32FA"/>
    <w:rsid w:val="005F3539"/>
    <w:rsid w:val="005F3924"/>
    <w:rsid w:val="005F3AFE"/>
    <w:rsid w:val="005F3D96"/>
    <w:rsid w:val="005F419B"/>
    <w:rsid w:val="005F4210"/>
    <w:rsid w:val="005F42ED"/>
    <w:rsid w:val="005F433C"/>
    <w:rsid w:val="005F46F8"/>
    <w:rsid w:val="005F4E8D"/>
    <w:rsid w:val="005F4E8F"/>
    <w:rsid w:val="005F4EF5"/>
    <w:rsid w:val="005F51A4"/>
    <w:rsid w:val="005F51EB"/>
    <w:rsid w:val="005F553A"/>
    <w:rsid w:val="005F5906"/>
    <w:rsid w:val="005F5939"/>
    <w:rsid w:val="005F5BB4"/>
    <w:rsid w:val="005F5BC4"/>
    <w:rsid w:val="005F5C29"/>
    <w:rsid w:val="005F5E1C"/>
    <w:rsid w:val="005F6554"/>
    <w:rsid w:val="005F67D0"/>
    <w:rsid w:val="005F67DC"/>
    <w:rsid w:val="005F6ABE"/>
    <w:rsid w:val="005F6B26"/>
    <w:rsid w:val="005F6B73"/>
    <w:rsid w:val="005F6C8F"/>
    <w:rsid w:val="005F6D12"/>
    <w:rsid w:val="005F6DC9"/>
    <w:rsid w:val="005F6F91"/>
    <w:rsid w:val="005F7015"/>
    <w:rsid w:val="005F710E"/>
    <w:rsid w:val="005F7391"/>
    <w:rsid w:val="005F74E4"/>
    <w:rsid w:val="005F764A"/>
    <w:rsid w:val="005F7A8D"/>
    <w:rsid w:val="005F7ACF"/>
    <w:rsid w:val="005F7C6A"/>
    <w:rsid w:val="005F7C8F"/>
    <w:rsid w:val="005F7D39"/>
    <w:rsid w:val="005F7E02"/>
    <w:rsid w:val="005F7F06"/>
    <w:rsid w:val="00600006"/>
    <w:rsid w:val="00600225"/>
    <w:rsid w:val="00600440"/>
    <w:rsid w:val="006004F8"/>
    <w:rsid w:val="006005DF"/>
    <w:rsid w:val="0060080F"/>
    <w:rsid w:val="00600900"/>
    <w:rsid w:val="00600A8F"/>
    <w:rsid w:val="00600C57"/>
    <w:rsid w:val="00600C96"/>
    <w:rsid w:val="00600D25"/>
    <w:rsid w:val="00600E67"/>
    <w:rsid w:val="00600F7D"/>
    <w:rsid w:val="006011B0"/>
    <w:rsid w:val="00601241"/>
    <w:rsid w:val="006014A1"/>
    <w:rsid w:val="006015E6"/>
    <w:rsid w:val="0060181B"/>
    <w:rsid w:val="006018EB"/>
    <w:rsid w:val="00601976"/>
    <w:rsid w:val="00601B3D"/>
    <w:rsid w:val="00601C58"/>
    <w:rsid w:val="00601F8D"/>
    <w:rsid w:val="00601FAC"/>
    <w:rsid w:val="00601FED"/>
    <w:rsid w:val="006021E2"/>
    <w:rsid w:val="006021EE"/>
    <w:rsid w:val="006022FF"/>
    <w:rsid w:val="00602603"/>
    <w:rsid w:val="0060261B"/>
    <w:rsid w:val="006028E9"/>
    <w:rsid w:val="00602BEF"/>
    <w:rsid w:val="00602E78"/>
    <w:rsid w:val="00602F00"/>
    <w:rsid w:val="00602FA2"/>
    <w:rsid w:val="0060308F"/>
    <w:rsid w:val="006030D0"/>
    <w:rsid w:val="006035DE"/>
    <w:rsid w:val="006037F3"/>
    <w:rsid w:val="006037FD"/>
    <w:rsid w:val="00603C31"/>
    <w:rsid w:val="00603E92"/>
    <w:rsid w:val="00604054"/>
    <w:rsid w:val="006040F9"/>
    <w:rsid w:val="00604202"/>
    <w:rsid w:val="00604A87"/>
    <w:rsid w:val="00604AA3"/>
    <w:rsid w:val="00604C11"/>
    <w:rsid w:val="00604CAC"/>
    <w:rsid w:val="00604EA6"/>
    <w:rsid w:val="00604EEF"/>
    <w:rsid w:val="006050B3"/>
    <w:rsid w:val="006050C6"/>
    <w:rsid w:val="00605501"/>
    <w:rsid w:val="00605661"/>
    <w:rsid w:val="006056C7"/>
    <w:rsid w:val="00605AB7"/>
    <w:rsid w:val="00606074"/>
    <w:rsid w:val="00606310"/>
    <w:rsid w:val="00606451"/>
    <w:rsid w:val="00606497"/>
    <w:rsid w:val="006067D3"/>
    <w:rsid w:val="00606B51"/>
    <w:rsid w:val="00606B86"/>
    <w:rsid w:val="00606C30"/>
    <w:rsid w:val="00606D77"/>
    <w:rsid w:val="00606F62"/>
    <w:rsid w:val="006070A2"/>
    <w:rsid w:val="006072D9"/>
    <w:rsid w:val="00607318"/>
    <w:rsid w:val="00607675"/>
    <w:rsid w:val="00607761"/>
    <w:rsid w:val="006078C6"/>
    <w:rsid w:val="006102CE"/>
    <w:rsid w:val="0061051B"/>
    <w:rsid w:val="0061054A"/>
    <w:rsid w:val="0061056C"/>
    <w:rsid w:val="006105A8"/>
    <w:rsid w:val="00610622"/>
    <w:rsid w:val="0061063F"/>
    <w:rsid w:val="0061066A"/>
    <w:rsid w:val="006106BA"/>
    <w:rsid w:val="00610725"/>
    <w:rsid w:val="006107A0"/>
    <w:rsid w:val="0061083A"/>
    <w:rsid w:val="00610B8B"/>
    <w:rsid w:val="00610C38"/>
    <w:rsid w:val="00610C52"/>
    <w:rsid w:val="00610C76"/>
    <w:rsid w:val="00610D34"/>
    <w:rsid w:val="00610EDB"/>
    <w:rsid w:val="00611013"/>
    <w:rsid w:val="0061124A"/>
    <w:rsid w:val="0061138D"/>
    <w:rsid w:val="00611709"/>
    <w:rsid w:val="00611798"/>
    <w:rsid w:val="006118DB"/>
    <w:rsid w:val="00611B3B"/>
    <w:rsid w:val="00611BC8"/>
    <w:rsid w:val="00611D2C"/>
    <w:rsid w:val="00611DB7"/>
    <w:rsid w:val="00611EAC"/>
    <w:rsid w:val="00612065"/>
    <w:rsid w:val="0061219E"/>
    <w:rsid w:val="00612218"/>
    <w:rsid w:val="00612220"/>
    <w:rsid w:val="006124D3"/>
    <w:rsid w:val="0061276A"/>
    <w:rsid w:val="00612ADF"/>
    <w:rsid w:val="00612B49"/>
    <w:rsid w:val="00612E18"/>
    <w:rsid w:val="00612E8E"/>
    <w:rsid w:val="00612F1C"/>
    <w:rsid w:val="00612F2E"/>
    <w:rsid w:val="006130B5"/>
    <w:rsid w:val="0061326D"/>
    <w:rsid w:val="0061330A"/>
    <w:rsid w:val="006134D9"/>
    <w:rsid w:val="0061363C"/>
    <w:rsid w:val="00613699"/>
    <w:rsid w:val="006136E2"/>
    <w:rsid w:val="0061371A"/>
    <w:rsid w:val="00613A2C"/>
    <w:rsid w:val="00613B7E"/>
    <w:rsid w:val="00613C85"/>
    <w:rsid w:val="00614022"/>
    <w:rsid w:val="006140A1"/>
    <w:rsid w:val="00614890"/>
    <w:rsid w:val="00614908"/>
    <w:rsid w:val="00614C46"/>
    <w:rsid w:val="00614CDF"/>
    <w:rsid w:val="00614D27"/>
    <w:rsid w:val="00614F92"/>
    <w:rsid w:val="00615138"/>
    <w:rsid w:val="00615235"/>
    <w:rsid w:val="006152EC"/>
    <w:rsid w:val="006153E6"/>
    <w:rsid w:val="00615419"/>
    <w:rsid w:val="00615654"/>
    <w:rsid w:val="00615AED"/>
    <w:rsid w:val="00615B85"/>
    <w:rsid w:val="00615B9B"/>
    <w:rsid w:val="00615E66"/>
    <w:rsid w:val="00615FB0"/>
    <w:rsid w:val="006160D0"/>
    <w:rsid w:val="00616183"/>
    <w:rsid w:val="006161D2"/>
    <w:rsid w:val="00616255"/>
    <w:rsid w:val="00616825"/>
    <w:rsid w:val="00616A05"/>
    <w:rsid w:val="00616EAC"/>
    <w:rsid w:val="0061709B"/>
    <w:rsid w:val="006173F8"/>
    <w:rsid w:val="0061755C"/>
    <w:rsid w:val="00617694"/>
    <w:rsid w:val="00617756"/>
    <w:rsid w:val="006177DE"/>
    <w:rsid w:val="00617C5A"/>
    <w:rsid w:val="00617F16"/>
    <w:rsid w:val="006200DB"/>
    <w:rsid w:val="00620195"/>
    <w:rsid w:val="00620222"/>
    <w:rsid w:val="00620224"/>
    <w:rsid w:val="0062027A"/>
    <w:rsid w:val="0062041B"/>
    <w:rsid w:val="006204DD"/>
    <w:rsid w:val="0062053B"/>
    <w:rsid w:val="006206AC"/>
    <w:rsid w:val="00620839"/>
    <w:rsid w:val="00620990"/>
    <w:rsid w:val="00620A16"/>
    <w:rsid w:val="00620A27"/>
    <w:rsid w:val="00620AA4"/>
    <w:rsid w:val="00620BF5"/>
    <w:rsid w:val="00620CF7"/>
    <w:rsid w:val="00620DE3"/>
    <w:rsid w:val="00621175"/>
    <w:rsid w:val="0062118A"/>
    <w:rsid w:val="006213F4"/>
    <w:rsid w:val="006215B4"/>
    <w:rsid w:val="00621763"/>
    <w:rsid w:val="006217B3"/>
    <w:rsid w:val="00621B74"/>
    <w:rsid w:val="00621BC9"/>
    <w:rsid w:val="00621CDF"/>
    <w:rsid w:val="00621D23"/>
    <w:rsid w:val="00621D98"/>
    <w:rsid w:val="00622033"/>
    <w:rsid w:val="006220CB"/>
    <w:rsid w:val="006221DA"/>
    <w:rsid w:val="00622294"/>
    <w:rsid w:val="006224A4"/>
    <w:rsid w:val="00622523"/>
    <w:rsid w:val="006225D5"/>
    <w:rsid w:val="006226CA"/>
    <w:rsid w:val="0062294B"/>
    <w:rsid w:val="00622B5B"/>
    <w:rsid w:val="00622B7C"/>
    <w:rsid w:val="00622D29"/>
    <w:rsid w:val="00622DE4"/>
    <w:rsid w:val="006231AF"/>
    <w:rsid w:val="006231FC"/>
    <w:rsid w:val="0062351C"/>
    <w:rsid w:val="0062383A"/>
    <w:rsid w:val="006238AE"/>
    <w:rsid w:val="00623A3B"/>
    <w:rsid w:val="00623E01"/>
    <w:rsid w:val="00623FDC"/>
    <w:rsid w:val="006240CD"/>
    <w:rsid w:val="00624153"/>
    <w:rsid w:val="006241DD"/>
    <w:rsid w:val="00624305"/>
    <w:rsid w:val="00624465"/>
    <w:rsid w:val="006248E0"/>
    <w:rsid w:val="00624A66"/>
    <w:rsid w:val="00624EA0"/>
    <w:rsid w:val="0062561E"/>
    <w:rsid w:val="00625989"/>
    <w:rsid w:val="00625A46"/>
    <w:rsid w:val="00625AC4"/>
    <w:rsid w:val="00625D3D"/>
    <w:rsid w:val="00625DA9"/>
    <w:rsid w:val="006261DA"/>
    <w:rsid w:val="00626787"/>
    <w:rsid w:val="00626895"/>
    <w:rsid w:val="0062698E"/>
    <w:rsid w:val="006269C0"/>
    <w:rsid w:val="00626BD8"/>
    <w:rsid w:val="00626DDA"/>
    <w:rsid w:val="00626E2A"/>
    <w:rsid w:val="00626EAF"/>
    <w:rsid w:val="00627240"/>
    <w:rsid w:val="006272C7"/>
    <w:rsid w:val="0062741A"/>
    <w:rsid w:val="00627427"/>
    <w:rsid w:val="006276E3"/>
    <w:rsid w:val="006279D4"/>
    <w:rsid w:val="00627B65"/>
    <w:rsid w:val="00627B73"/>
    <w:rsid w:val="00627D0D"/>
    <w:rsid w:val="0063017E"/>
    <w:rsid w:val="00630418"/>
    <w:rsid w:val="0063055D"/>
    <w:rsid w:val="00630835"/>
    <w:rsid w:val="00630B1B"/>
    <w:rsid w:val="00630DA5"/>
    <w:rsid w:val="0063103C"/>
    <w:rsid w:val="006311D5"/>
    <w:rsid w:val="00631733"/>
    <w:rsid w:val="0063179D"/>
    <w:rsid w:val="00631A2F"/>
    <w:rsid w:val="00631B3C"/>
    <w:rsid w:val="00631B65"/>
    <w:rsid w:val="00631B71"/>
    <w:rsid w:val="00631CD6"/>
    <w:rsid w:val="00631D30"/>
    <w:rsid w:val="00631D6D"/>
    <w:rsid w:val="00631DB1"/>
    <w:rsid w:val="006320A2"/>
    <w:rsid w:val="006321F6"/>
    <w:rsid w:val="006322F2"/>
    <w:rsid w:val="00632474"/>
    <w:rsid w:val="00632699"/>
    <w:rsid w:val="0063295E"/>
    <w:rsid w:val="006329F9"/>
    <w:rsid w:val="006329FE"/>
    <w:rsid w:val="00632AB1"/>
    <w:rsid w:val="00632AB4"/>
    <w:rsid w:val="00632B07"/>
    <w:rsid w:val="00632C2D"/>
    <w:rsid w:val="00632C2F"/>
    <w:rsid w:val="00632D2F"/>
    <w:rsid w:val="00632E78"/>
    <w:rsid w:val="00633038"/>
    <w:rsid w:val="006331BD"/>
    <w:rsid w:val="006331C8"/>
    <w:rsid w:val="0063339A"/>
    <w:rsid w:val="0063350E"/>
    <w:rsid w:val="0063369B"/>
    <w:rsid w:val="00633706"/>
    <w:rsid w:val="00633803"/>
    <w:rsid w:val="00633D03"/>
    <w:rsid w:val="00633E46"/>
    <w:rsid w:val="00634057"/>
    <w:rsid w:val="00634203"/>
    <w:rsid w:val="006349EF"/>
    <w:rsid w:val="00634B93"/>
    <w:rsid w:val="00634CDB"/>
    <w:rsid w:val="0063514C"/>
    <w:rsid w:val="0063521C"/>
    <w:rsid w:val="006352A5"/>
    <w:rsid w:val="00635409"/>
    <w:rsid w:val="00635432"/>
    <w:rsid w:val="006357CF"/>
    <w:rsid w:val="006357DE"/>
    <w:rsid w:val="006358BB"/>
    <w:rsid w:val="0063592C"/>
    <w:rsid w:val="00635ACB"/>
    <w:rsid w:val="00635C10"/>
    <w:rsid w:val="00635F23"/>
    <w:rsid w:val="00636064"/>
    <w:rsid w:val="00636455"/>
    <w:rsid w:val="00636476"/>
    <w:rsid w:val="006364D8"/>
    <w:rsid w:val="00636587"/>
    <w:rsid w:val="0063672A"/>
    <w:rsid w:val="006369EB"/>
    <w:rsid w:val="00636A56"/>
    <w:rsid w:val="00636E92"/>
    <w:rsid w:val="00637039"/>
    <w:rsid w:val="0063768B"/>
    <w:rsid w:val="006376FA"/>
    <w:rsid w:val="0063775B"/>
    <w:rsid w:val="006378EB"/>
    <w:rsid w:val="00637A40"/>
    <w:rsid w:val="00637A7B"/>
    <w:rsid w:val="00637FFB"/>
    <w:rsid w:val="006401C8"/>
    <w:rsid w:val="0064033B"/>
    <w:rsid w:val="00640870"/>
    <w:rsid w:val="0064090E"/>
    <w:rsid w:val="00640942"/>
    <w:rsid w:val="00640AE0"/>
    <w:rsid w:val="00640BF5"/>
    <w:rsid w:val="00640D7D"/>
    <w:rsid w:val="00640D7E"/>
    <w:rsid w:val="00640E99"/>
    <w:rsid w:val="00641232"/>
    <w:rsid w:val="006413AA"/>
    <w:rsid w:val="00641462"/>
    <w:rsid w:val="006414D5"/>
    <w:rsid w:val="00641786"/>
    <w:rsid w:val="006417D6"/>
    <w:rsid w:val="0064182D"/>
    <w:rsid w:val="00641891"/>
    <w:rsid w:val="00641917"/>
    <w:rsid w:val="00641AE3"/>
    <w:rsid w:val="00641C12"/>
    <w:rsid w:val="00641D33"/>
    <w:rsid w:val="00641F61"/>
    <w:rsid w:val="00641FD7"/>
    <w:rsid w:val="00642299"/>
    <w:rsid w:val="006422D2"/>
    <w:rsid w:val="0064242B"/>
    <w:rsid w:val="00642691"/>
    <w:rsid w:val="006428D3"/>
    <w:rsid w:val="0064295C"/>
    <w:rsid w:val="00642A1F"/>
    <w:rsid w:val="00642B71"/>
    <w:rsid w:val="00642F1F"/>
    <w:rsid w:val="006431B5"/>
    <w:rsid w:val="006431CB"/>
    <w:rsid w:val="00643332"/>
    <w:rsid w:val="006435B5"/>
    <w:rsid w:val="0064369D"/>
    <w:rsid w:val="00643A27"/>
    <w:rsid w:val="00643B49"/>
    <w:rsid w:val="00643B89"/>
    <w:rsid w:val="00643D9B"/>
    <w:rsid w:val="00643FE8"/>
    <w:rsid w:val="006440A6"/>
    <w:rsid w:val="006441D9"/>
    <w:rsid w:val="00644589"/>
    <w:rsid w:val="0064464A"/>
    <w:rsid w:val="006447E5"/>
    <w:rsid w:val="0064485A"/>
    <w:rsid w:val="006448F1"/>
    <w:rsid w:val="00644A21"/>
    <w:rsid w:val="00644AFF"/>
    <w:rsid w:val="00644B04"/>
    <w:rsid w:val="00644B14"/>
    <w:rsid w:val="00644EE9"/>
    <w:rsid w:val="00644FCD"/>
    <w:rsid w:val="00645063"/>
    <w:rsid w:val="00645193"/>
    <w:rsid w:val="006451CB"/>
    <w:rsid w:val="006452FF"/>
    <w:rsid w:val="0064549D"/>
    <w:rsid w:val="006455D0"/>
    <w:rsid w:val="00645A0A"/>
    <w:rsid w:val="00645D90"/>
    <w:rsid w:val="00645EE0"/>
    <w:rsid w:val="006463C9"/>
    <w:rsid w:val="00646476"/>
    <w:rsid w:val="006464E8"/>
    <w:rsid w:val="00646626"/>
    <w:rsid w:val="0064667C"/>
    <w:rsid w:val="00646751"/>
    <w:rsid w:val="00646961"/>
    <w:rsid w:val="00646B19"/>
    <w:rsid w:val="00646D42"/>
    <w:rsid w:val="0064729A"/>
    <w:rsid w:val="006472CA"/>
    <w:rsid w:val="006474D9"/>
    <w:rsid w:val="00647622"/>
    <w:rsid w:val="00647650"/>
    <w:rsid w:val="00647795"/>
    <w:rsid w:val="00647BF7"/>
    <w:rsid w:val="00647C93"/>
    <w:rsid w:val="006501ED"/>
    <w:rsid w:val="006502E6"/>
    <w:rsid w:val="00650435"/>
    <w:rsid w:val="0065091C"/>
    <w:rsid w:val="00650B47"/>
    <w:rsid w:val="00650BAB"/>
    <w:rsid w:val="00650CD8"/>
    <w:rsid w:val="00650DD3"/>
    <w:rsid w:val="00650F33"/>
    <w:rsid w:val="0065113F"/>
    <w:rsid w:val="006511E3"/>
    <w:rsid w:val="0065121F"/>
    <w:rsid w:val="006512BF"/>
    <w:rsid w:val="00651879"/>
    <w:rsid w:val="00651AAC"/>
    <w:rsid w:val="00651D1B"/>
    <w:rsid w:val="00651E3B"/>
    <w:rsid w:val="00651E92"/>
    <w:rsid w:val="00651FD9"/>
    <w:rsid w:val="006522BA"/>
    <w:rsid w:val="00652493"/>
    <w:rsid w:val="0065257C"/>
    <w:rsid w:val="00652595"/>
    <w:rsid w:val="006525A7"/>
    <w:rsid w:val="006527A5"/>
    <w:rsid w:val="006528F2"/>
    <w:rsid w:val="0065291D"/>
    <w:rsid w:val="00652ADF"/>
    <w:rsid w:val="00652F52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4DC"/>
    <w:rsid w:val="00654526"/>
    <w:rsid w:val="0065459B"/>
    <w:rsid w:val="00654652"/>
    <w:rsid w:val="00654742"/>
    <w:rsid w:val="006548FE"/>
    <w:rsid w:val="00654B09"/>
    <w:rsid w:val="00654C3D"/>
    <w:rsid w:val="00654C6E"/>
    <w:rsid w:val="00654CC8"/>
    <w:rsid w:val="00654E6D"/>
    <w:rsid w:val="00654E8D"/>
    <w:rsid w:val="00654ED3"/>
    <w:rsid w:val="006550FF"/>
    <w:rsid w:val="006552BD"/>
    <w:rsid w:val="006553E7"/>
    <w:rsid w:val="00655584"/>
    <w:rsid w:val="00655731"/>
    <w:rsid w:val="006557A0"/>
    <w:rsid w:val="006558D9"/>
    <w:rsid w:val="00655919"/>
    <w:rsid w:val="00655993"/>
    <w:rsid w:val="00655A29"/>
    <w:rsid w:val="00655C50"/>
    <w:rsid w:val="00655CB3"/>
    <w:rsid w:val="00655CE9"/>
    <w:rsid w:val="00655D38"/>
    <w:rsid w:val="00655E96"/>
    <w:rsid w:val="00655FEE"/>
    <w:rsid w:val="0065621F"/>
    <w:rsid w:val="0065646C"/>
    <w:rsid w:val="006564A7"/>
    <w:rsid w:val="006564EA"/>
    <w:rsid w:val="00656580"/>
    <w:rsid w:val="00656797"/>
    <w:rsid w:val="00656AB7"/>
    <w:rsid w:val="00656C96"/>
    <w:rsid w:val="0065703D"/>
    <w:rsid w:val="0065707C"/>
    <w:rsid w:val="00657294"/>
    <w:rsid w:val="006572A0"/>
    <w:rsid w:val="00657432"/>
    <w:rsid w:val="00657982"/>
    <w:rsid w:val="00657C15"/>
    <w:rsid w:val="00657D68"/>
    <w:rsid w:val="00657FD9"/>
    <w:rsid w:val="00660085"/>
    <w:rsid w:val="0066019F"/>
    <w:rsid w:val="00660E23"/>
    <w:rsid w:val="006615B7"/>
    <w:rsid w:val="006617F4"/>
    <w:rsid w:val="00661840"/>
    <w:rsid w:val="00661A13"/>
    <w:rsid w:val="00661B71"/>
    <w:rsid w:val="00661C2D"/>
    <w:rsid w:val="00661D98"/>
    <w:rsid w:val="0066256F"/>
    <w:rsid w:val="00662642"/>
    <w:rsid w:val="006628B4"/>
    <w:rsid w:val="0066313F"/>
    <w:rsid w:val="006631D6"/>
    <w:rsid w:val="006633DF"/>
    <w:rsid w:val="00663518"/>
    <w:rsid w:val="006637D3"/>
    <w:rsid w:val="00663B31"/>
    <w:rsid w:val="00663F23"/>
    <w:rsid w:val="0066425B"/>
    <w:rsid w:val="00664383"/>
    <w:rsid w:val="006643E8"/>
    <w:rsid w:val="00664542"/>
    <w:rsid w:val="0066467E"/>
    <w:rsid w:val="0066487C"/>
    <w:rsid w:val="00664915"/>
    <w:rsid w:val="00664999"/>
    <w:rsid w:val="006649E0"/>
    <w:rsid w:val="00664AD7"/>
    <w:rsid w:val="00664CF7"/>
    <w:rsid w:val="00664D16"/>
    <w:rsid w:val="00665055"/>
    <w:rsid w:val="00665452"/>
    <w:rsid w:val="00665544"/>
    <w:rsid w:val="006656B8"/>
    <w:rsid w:val="0066580F"/>
    <w:rsid w:val="00665C48"/>
    <w:rsid w:val="00665DE4"/>
    <w:rsid w:val="00665F5F"/>
    <w:rsid w:val="0066614C"/>
    <w:rsid w:val="00666335"/>
    <w:rsid w:val="0066649E"/>
    <w:rsid w:val="006665F2"/>
    <w:rsid w:val="0066683C"/>
    <w:rsid w:val="0066692C"/>
    <w:rsid w:val="00666BDD"/>
    <w:rsid w:val="00666D6B"/>
    <w:rsid w:val="00666E9A"/>
    <w:rsid w:val="00666F08"/>
    <w:rsid w:val="00666FE0"/>
    <w:rsid w:val="006670D4"/>
    <w:rsid w:val="0066712C"/>
    <w:rsid w:val="0066739F"/>
    <w:rsid w:val="00667426"/>
    <w:rsid w:val="00667527"/>
    <w:rsid w:val="00667639"/>
    <w:rsid w:val="006676D6"/>
    <w:rsid w:val="006676D7"/>
    <w:rsid w:val="006677BA"/>
    <w:rsid w:val="006678AB"/>
    <w:rsid w:val="00667B79"/>
    <w:rsid w:val="00667BBC"/>
    <w:rsid w:val="00667C94"/>
    <w:rsid w:val="00667D3D"/>
    <w:rsid w:val="00667E06"/>
    <w:rsid w:val="00667E8B"/>
    <w:rsid w:val="00667F8D"/>
    <w:rsid w:val="0067002B"/>
    <w:rsid w:val="00670112"/>
    <w:rsid w:val="0067022A"/>
    <w:rsid w:val="0067023B"/>
    <w:rsid w:val="006702C5"/>
    <w:rsid w:val="006703EF"/>
    <w:rsid w:val="00670430"/>
    <w:rsid w:val="006704E3"/>
    <w:rsid w:val="006707F8"/>
    <w:rsid w:val="006707FD"/>
    <w:rsid w:val="006708EA"/>
    <w:rsid w:val="00670910"/>
    <w:rsid w:val="006709EF"/>
    <w:rsid w:val="00670BBE"/>
    <w:rsid w:val="00670D81"/>
    <w:rsid w:val="00671048"/>
    <w:rsid w:val="00671066"/>
    <w:rsid w:val="00671238"/>
    <w:rsid w:val="006716AE"/>
    <w:rsid w:val="006716B8"/>
    <w:rsid w:val="006716DD"/>
    <w:rsid w:val="006717AC"/>
    <w:rsid w:val="0067181F"/>
    <w:rsid w:val="00671844"/>
    <w:rsid w:val="006718B1"/>
    <w:rsid w:val="006718C9"/>
    <w:rsid w:val="006719C0"/>
    <w:rsid w:val="00671BA3"/>
    <w:rsid w:val="00671BF4"/>
    <w:rsid w:val="00671BF5"/>
    <w:rsid w:val="00671E4A"/>
    <w:rsid w:val="00671EAA"/>
    <w:rsid w:val="00672011"/>
    <w:rsid w:val="006723AD"/>
    <w:rsid w:val="00672495"/>
    <w:rsid w:val="0067262E"/>
    <w:rsid w:val="00672AEF"/>
    <w:rsid w:val="00672C1E"/>
    <w:rsid w:val="00672D48"/>
    <w:rsid w:val="006730C2"/>
    <w:rsid w:val="00673104"/>
    <w:rsid w:val="006731D6"/>
    <w:rsid w:val="00673229"/>
    <w:rsid w:val="006733BC"/>
    <w:rsid w:val="00673643"/>
    <w:rsid w:val="006736B0"/>
    <w:rsid w:val="006737B4"/>
    <w:rsid w:val="00673B47"/>
    <w:rsid w:val="00673CB2"/>
    <w:rsid w:val="00673FB6"/>
    <w:rsid w:val="006741E7"/>
    <w:rsid w:val="006742B7"/>
    <w:rsid w:val="006747CC"/>
    <w:rsid w:val="00674A8D"/>
    <w:rsid w:val="00674AD4"/>
    <w:rsid w:val="00674C3B"/>
    <w:rsid w:val="00674CB9"/>
    <w:rsid w:val="00674D9B"/>
    <w:rsid w:val="00674E2C"/>
    <w:rsid w:val="00674E60"/>
    <w:rsid w:val="00674EF0"/>
    <w:rsid w:val="00674F99"/>
    <w:rsid w:val="006750DF"/>
    <w:rsid w:val="00675231"/>
    <w:rsid w:val="006753E8"/>
    <w:rsid w:val="006753F0"/>
    <w:rsid w:val="006755DD"/>
    <w:rsid w:val="00675656"/>
    <w:rsid w:val="00675938"/>
    <w:rsid w:val="0067593E"/>
    <w:rsid w:val="00675AF5"/>
    <w:rsid w:val="00676255"/>
    <w:rsid w:val="00676319"/>
    <w:rsid w:val="006764C2"/>
    <w:rsid w:val="006764F2"/>
    <w:rsid w:val="0067657A"/>
    <w:rsid w:val="00676726"/>
    <w:rsid w:val="006767C7"/>
    <w:rsid w:val="006769AE"/>
    <w:rsid w:val="006771C4"/>
    <w:rsid w:val="0067723E"/>
    <w:rsid w:val="00677297"/>
    <w:rsid w:val="0067732B"/>
    <w:rsid w:val="0067746B"/>
    <w:rsid w:val="006774B2"/>
    <w:rsid w:val="006775ED"/>
    <w:rsid w:val="00677752"/>
    <w:rsid w:val="00677796"/>
    <w:rsid w:val="00677AD3"/>
    <w:rsid w:val="00677C04"/>
    <w:rsid w:val="00677C77"/>
    <w:rsid w:val="00677CEF"/>
    <w:rsid w:val="00677FF7"/>
    <w:rsid w:val="00680140"/>
    <w:rsid w:val="006802ED"/>
    <w:rsid w:val="006804CE"/>
    <w:rsid w:val="00680609"/>
    <w:rsid w:val="00680788"/>
    <w:rsid w:val="00680A68"/>
    <w:rsid w:val="00680B91"/>
    <w:rsid w:val="00680C40"/>
    <w:rsid w:val="006810B7"/>
    <w:rsid w:val="00681117"/>
    <w:rsid w:val="0068115B"/>
    <w:rsid w:val="006811CF"/>
    <w:rsid w:val="00681330"/>
    <w:rsid w:val="00681519"/>
    <w:rsid w:val="006816AE"/>
    <w:rsid w:val="006816E7"/>
    <w:rsid w:val="00681A91"/>
    <w:rsid w:val="00681ACB"/>
    <w:rsid w:val="00681D1C"/>
    <w:rsid w:val="00681E3D"/>
    <w:rsid w:val="00681EB6"/>
    <w:rsid w:val="00681FCE"/>
    <w:rsid w:val="00681FE7"/>
    <w:rsid w:val="00682285"/>
    <w:rsid w:val="00682311"/>
    <w:rsid w:val="0068246A"/>
    <w:rsid w:val="00682565"/>
    <w:rsid w:val="00682613"/>
    <w:rsid w:val="0068273C"/>
    <w:rsid w:val="00682813"/>
    <w:rsid w:val="00682A9E"/>
    <w:rsid w:val="00682B46"/>
    <w:rsid w:val="00682C3C"/>
    <w:rsid w:val="00682CC3"/>
    <w:rsid w:val="00682E0D"/>
    <w:rsid w:val="00682E14"/>
    <w:rsid w:val="00683102"/>
    <w:rsid w:val="006832FC"/>
    <w:rsid w:val="00683C10"/>
    <w:rsid w:val="00683C12"/>
    <w:rsid w:val="00683C1C"/>
    <w:rsid w:val="00683CAB"/>
    <w:rsid w:val="0068407B"/>
    <w:rsid w:val="0068438D"/>
    <w:rsid w:val="006844E1"/>
    <w:rsid w:val="00684521"/>
    <w:rsid w:val="00684578"/>
    <w:rsid w:val="00684808"/>
    <w:rsid w:val="00684862"/>
    <w:rsid w:val="00684AE2"/>
    <w:rsid w:val="00684B85"/>
    <w:rsid w:val="00684D20"/>
    <w:rsid w:val="00684DC5"/>
    <w:rsid w:val="00684E13"/>
    <w:rsid w:val="00684E5E"/>
    <w:rsid w:val="006850F7"/>
    <w:rsid w:val="00685151"/>
    <w:rsid w:val="0068517A"/>
    <w:rsid w:val="00685193"/>
    <w:rsid w:val="00685444"/>
    <w:rsid w:val="00685596"/>
    <w:rsid w:val="00685B2D"/>
    <w:rsid w:val="00685D61"/>
    <w:rsid w:val="00685F5C"/>
    <w:rsid w:val="0068605A"/>
    <w:rsid w:val="00686184"/>
    <w:rsid w:val="00686213"/>
    <w:rsid w:val="00686482"/>
    <w:rsid w:val="00686615"/>
    <w:rsid w:val="00686652"/>
    <w:rsid w:val="006868F8"/>
    <w:rsid w:val="00686A44"/>
    <w:rsid w:val="00686A5E"/>
    <w:rsid w:val="00686B64"/>
    <w:rsid w:val="00686ECF"/>
    <w:rsid w:val="00686F0C"/>
    <w:rsid w:val="006871CE"/>
    <w:rsid w:val="00687382"/>
    <w:rsid w:val="0068743A"/>
    <w:rsid w:val="00687478"/>
    <w:rsid w:val="00687E40"/>
    <w:rsid w:val="00687E51"/>
    <w:rsid w:val="00687E86"/>
    <w:rsid w:val="00687FD1"/>
    <w:rsid w:val="00690061"/>
    <w:rsid w:val="0069058B"/>
    <w:rsid w:val="00690722"/>
    <w:rsid w:val="0069075A"/>
    <w:rsid w:val="006907D6"/>
    <w:rsid w:val="00690865"/>
    <w:rsid w:val="00690A38"/>
    <w:rsid w:val="00690B41"/>
    <w:rsid w:val="00690C9B"/>
    <w:rsid w:val="00690E5B"/>
    <w:rsid w:val="00690F47"/>
    <w:rsid w:val="006913AF"/>
    <w:rsid w:val="006914A4"/>
    <w:rsid w:val="006915C3"/>
    <w:rsid w:val="00691816"/>
    <w:rsid w:val="00691C36"/>
    <w:rsid w:val="00691C5B"/>
    <w:rsid w:val="00691DD8"/>
    <w:rsid w:val="00691FE6"/>
    <w:rsid w:val="006922C5"/>
    <w:rsid w:val="006923F7"/>
    <w:rsid w:val="0069248A"/>
    <w:rsid w:val="00692538"/>
    <w:rsid w:val="006926DC"/>
    <w:rsid w:val="00692701"/>
    <w:rsid w:val="0069293A"/>
    <w:rsid w:val="00692C1E"/>
    <w:rsid w:val="00692EEF"/>
    <w:rsid w:val="00692F71"/>
    <w:rsid w:val="00692F8B"/>
    <w:rsid w:val="006931E4"/>
    <w:rsid w:val="00693254"/>
    <w:rsid w:val="00693274"/>
    <w:rsid w:val="00693276"/>
    <w:rsid w:val="006932D1"/>
    <w:rsid w:val="006934CD"/>
    <w:rsid w:val="006937AD"/>
    <w:rsid w:val="00693893"/>
    <w:rsid w:val="00693A0C"/>
    <w:rsid w:val="00693B63"/>
    <w:rsid w:val="00693DE6"/>
    <w:rsid w:val="00693F16"/>
    <w:rsid w:val="00693FBE"/>
    <w:rsid w:val="00694254"/>
    <w:rsid w:val="006943DE"/>
    <w:rsid w:val="00694559"/>
    <w:rsid w:val="00694575"/>
    <w:rsid w:val="006945EB"/>
    <w:rsid w:val="006946B9"/>
    <w:rsid w:val="006946F0"/>
    <w:rsid w:val="00694748"/>
    <w:rsid w:val="00694B6B"/>
    <w:rsid w:val="00694E19"/>
    <w:rsid w:val="006955A8"/>
    <w:rsid w:val="006957BC"/>
    <w:rsid w:val="00695814"/>
    <w:rsid w:val="0069582F"/>
    <w:rsid w:val="0069584D"/>
    <w:rsid w:val="0069597D"/>
    <w:rsid w:val="006959C0"/>
    <w:rsid w:val="00695B8B"/>
    <w:rsid w:val="00696229"/>
    <w:rsid w:val="00696291"/>
    <w:rsid w:val="00696492"/>
    <w:rsid w:val="00696723"/>
    <w:rsid w:val="006969DE"/>
    <w:rsid w:val="00696E1B"/>
    <w:rsid w:val="00696F64"/>
    <w:rsid w:val="00696F7E"/>
    <w:rsid w:val="00696F99"/>
    <w:rsid w:val="00696FD3"/>
    <w:rsid w:val="006971F5"/>
    <w:rsid w:val="00697306"/>
    <w:rsid w:val="00697331"/>
    <w:rsid w:val="0069749F"/>
    <w:rsid w:val="00697540"/>
    <w:rsid w:val="0069761E"/>
    <w:rsid w:val="00697881"/>
    <w:rsid w:val="0069797A"/>
    <w:rsid w:val="00697A89"/>
    <w:rsid w:val="00697ECB"/>
    <w:rsid w:val="00697F25"/>
    <w:rsid w:val="00697F54"/>
    <w:rsid w:val="00697FC0"/>
    <w:rsid w:val="006A0042"/>
    <w:rsid w:val="006A01E5"/>
    <w:rsid w:val="006A07FB"/>
    <w:rsid w:val="006A099C"/>
    <w:rsid w:val="006A0A54"/>
    <w:rsid w:val="006A0A6C"/>
    <w:rsid w:val="006A113F"/>
    <w:rsid w:val="006A13D4"/>
    <w:rsid w:val="006A1458"/>
    <w:rsid w:val="006A148B"/>
    <w:rsid w:val="006A15DC"/>
    <w:rsid w:val="006A1756"/>
    <w:rsid w:val="006A18D8"/>
    <w:rsid w:val="006A18D9"/>
    <w:rsid w:val="006A190B"/>
    <w:rsid w:val="006A194A"/>
    <w:rsid w:val="006A194F"/>
    <w:rsid w:val="006A1F32"/>
    <w:rsid w:val="006A1F73"/>
    <w:rsid w:val="006A203D"/>
    <w:rsid w:val="006A26A6"/>
    <w:rsid w:val="006A27EE"/>
    <w:rsid w:val="006A2937"/>
    <w:rsid w:val="006A2A8C"/>
    <w:rsid w:val="006A2B0F"/>
    <w:rsid w:val="006A2CA6"/>
    <w:rsid w:val="006A2E0B"/>
    <w:rsid w:val="006A2E16"/>
    <w:rsid w:val="006A2EC4"/>
    <w:rsid w:val="006A3352"/>
    <w:rsid w:val="006A3376"/>
    <w:rsid w:val="006A34AD"/>
    <w:rsid w:val="006A3554"/>
    <w:rsid w:val="006A3B1D"/>
    <w:rsid w:val="006A3C4A"/>
    <w:rsid w:val="006A3C56"/>
    <w:rsid w:val="006A3D3C"/>
    <w:rsid w:val="006A3DE5"/>
    <w:rsid w:val="006A3E62"/>
    <w:rsid w:val="006A3FC0"/>
    <w:rsid w:val="006A406F"/>
    <w:rsid w:val="006A42AE"/>
    <w:rsid w:val="006A4379"/>
    <w:rsid w:val="006A44E3"/>
    <w:rsid w:val="006A47EC"/>
    <w:rsid w:val="006A492B"/>
    <w:rsid w:val="006A4AB7"/>
    <w:rsid w:val="006A4C4A"/>
    <w:rsid w:val="006A4C80"/>
    <w:rsid w:val="006A4F88"/>
    <w:rsid w:val="006A506B"/>
    <w:rsid w:val="006A520A"/>
    <w:rsid w:val="006A536A"/>
    <w:rsid w:val="006A573B"/>
    <w:rsid w:val="006A57C5"/>
    <w:rsid w:val="006A5945"/>
    <w:rsid w:val="006A5CC5"/>
    <w:rsid w:val="006A5F00"/>
    <w:rsid w:val="006A5F23"/>
    <w:rsid w:val="006A5FC4"/>
    <w:rsid w:val="006A60EE"/>
    <w:rsid w:val="006A60F3"/>
    <w:rsid w:val="006A6168"/>
    <w:rsid w:val="006A616F"/>
    <w:rsid w:val="006A6211"/>
    <w:rsid w:val="006A6465"/>
    <w:rsid w:val="006A64EB"/>
    <w:rsid w:val="006A67BC"/>
    <w:rsid w:val="006A6A66"/>
    <w:rsid w:val="006A6E20"/>
    <w:rsid w:val="006A6F98"/>
    <w:rsid w:val="006A75EA"/>
    <w:rsid w:val="006A779B"/>
    <w:rsid w:val="006A7905"/>
    <w:rsid w:val="006A7EEF"/>
    <w:rsid w:val="006A7F57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184"/>
    <w:rsid w:val="006B24B6"/>
    <w:rsid w:val="006B2775"/>
    <w:rsid w:val="006B2B83"/>
    <w:rsid w:val="006B2B8A"/>
    <w:rsid w:val="006B2BC6"/>
    <w:rsid w:val="006B2C29"/>
    <w:rsid w:val="006B3239"/>
    <w:rsid w:val="006B3316"/>
    <w:rsid w:val="006B335C"/>
    <w:rsid w:val="006B338D"/>
    <w:rsid w:val="006B33B4"/>
    <w:rsid w:val="006B33E9"/>
    <w:rsid w:val="006B3546"/>
    <w:rsid w:val="006B36AD"/>
    <w:rsid w:val="006B3A63"/>
    <w:rsid w:val="006B3B02"/>
    <w:rsid w:val="006B3B2B"/>
    <w:rsid w:val="006B3E75"/>
    <w:rsid w:val="006B3E7D"/>
    <w:rsid w:val="006B4007"/>
    <w:rsid w:val="006B42A7"/>
    <w:rsid w:val="006B4457"/>
    <w:rsid w:val="006B4599"/>
    <w:rsid w:val="006B4653"/>
    <w:rsid w:val="006B48DE"/>
    <w:rsid w:val="006B49C9"/>
    <w:rsid w:val="006B4A02"/>
    <w:rsid w:val="006B4BED"/>
    <w:rsid w:val="006B4C43"/>
    <w:rsid w:val="006B4E83"/>
    <w:rsid w:val="006B4EC0"/>
    <w:rsid w:val="006B4FD6"/>
    <w:rsid w:val="006B50C2"/>
    <w:rsid w:val="006B55C1"/>
    <w:rsid w:val="006B57E2"/>
    <w:rsid w:val="006B5874"/>
    <w:rsid w:val="006B58B5"/>
    <w:rsid w:val="006B5AAF"/>
    <w:rsid w:val="006B5BA3"/>
    <w:rsid w:val="006B5BFA"/>
    <w:rsid w:val="006B5E19"/>
    <w:rsid w:val="006B5F62"/>
    <w:rsid w:val="006B62CA"/>
    <w:rsid w:val="006B6388"/>
    <w:rsid w:val="006B63A1"/>
    <w:rsid w:val="006B647F"/>
    <w:rsid w:val="006B64C8"/>
    <w:rsid w:val="006B68D8"/>
    <w:rsid w:val="006B6903"/>
    <w:rsid w:val="006B6A86"/>
    <w:rsid w:val="006B6ABC"/>
    <w:rsid w:val="006B6F13"/>
    <w:rsid w:val="006B71BB"/>
    <w:rsid w:val="006B725B"/>
    <w:rsid w:val="006B7303"/>
    <w:rsid w:val="006B757B"/>
    <w:rsid w:val="006B781F"/>
    <w:rsid w:val="006B785E"/>
    <w:rsid w:val="006B78DC"/>
    <w:rsid w:val="006B7B49"/>
    <w:rsid w:val="006B7D2B"/>
    <w:rsid w:val="006B7E3A"/>
    <w:rsid w:val="006B7F01"/>
    <w:rsid w:val="006C0122"/>
    <w:rsid w:val="006C0799"/>
    <w:rsid w:val="006C09AF"/>
    <w:rsid w:val="006C0A09"/>
    <w:rsid w:val="006C0B36"/>
    <w:rsid w:val="006C0CD4"/>
    <w:rsid w:val="006C0E61"/>
    <w:rsid w:val="006C11CE"/>
    <w:rsid w:val="006C1388"/>
    <w:rsid w:val="006C14F2"/>
    <w:rsid w:val="006C1558"/>
    <w:rsid w:val="006C157C"/>
    <w:rsid w:val="006C1600"/>
    <w:rsid w:val="006C169B"/>
    <w:rsid w:val="006C1A3A"/>
    <w:rsid w:val="006C1BC0"/>
    <w:rsid w:val="006C1D15"/>
    <w:rsid w:val="006C1D6D"/>
    <w:rsid w:val="006C1F12"/>
    <w:rsid w:val="006C1FA5"/>
    <w:rsid w:val="006C1FC0"/>
    <w:rsid w:val="006C2179"/>
    <w:rsid w:val="006C22A1"/>
    <w:rsid w:val="006C22AC"/>
    <w:rsid w:val="006C24D9"/>
    <w:rsid w:val="006C256B"/>
    <w:rsid w:val="006C263F"/>
    <w:rsid w:val="006C26C8"/>
    <w:rsid w:val="006C2A65"/>
    <w:rsid w:val="006C2E72"/>
    <w:rsid w:val="006C3212"/>
    <w:rsid w:val="006C33F2"/>
    <w:rsid w:val="006C34C3"/>
    <w:rsid w:val="006C34D2"/>
    <w:rsid w:val="006C34DF"/>
    <w:rsid w:val="006C357D"/>
    <w:rsid w:val="006C36FB"/>
    <w:rsid w:val="006C38B0"/>
    <w:rsid w:val="006C39CE"/>
    <w:rsid w:val="006C3BC8"/>
    <w:rsid w:val="006C3D6C"/>
    <w:rsid w:val="006C3DFC"/>
    <w:rsid w:val="006C3FD2"/>
    <w:rsid w:val="006C42A7"/>
    <w:rsid w:val="006C43B4"/>
    <w:rsid w:val="006C45DD"/>
    <w:rsid w:val="006C46D4"/>
    <w:rsid w:val="006C47A7"/>
    <w:rsid w:val="006C481D"/>
    <w:rsid w:val="006C4894"/>
    <w:rsid w:val="006C4AB7"/>
    <w:rsid w:val="006C4E23"/>
    <w:rsid w:val="006C50CD"/>
    <w:rsid w:val="006C529F"/>
    <w:rsid w:val="006C5555"/>
    <w:rsid w:val="006C55F4"/>
    <w:rsid w:val="006C5AD8"/>
    <w:rsid w:val="006C5B64"/>
    <w:rsid w:val="006C5C9C"/>
    <w:rsid w:val="006C618A"/>
    <w:rsid w:val="006C61A0"/>
    <w:rsid w:val="006C627E"/>
    <w:rsid w:val="006C640D"/>
    <w:rsid w:val="006C65C1"/>
    <w:rsid w:val="006C692C"/>
    <w:rsid w:val="006C6A92"/>
    <w:rsid w:val="006C6ADE"/>
    <w:rsid w:val="006C6F04"/>
    <w:rsid w:val="006C6F4D"/>
    <w:rsid w:val="006C7003"/>
    <w:rsid w:val="006C70DB"/>
    <w:rsid w:val="006C739D"/>
    <w:rsid w:val="006C73B5"/>
    <w:rsid w:val="006C7412"/>
    <w:rsid w:val="006C755A"/>
    <w:rsid w:val="006C7908"/>
    <w:rsid w:val="006C7B9C"/>
    <w:rsid w:val="006C7BE1"/>
    <w:rsid w:val="006C7D2D"/>
    <w:rsid w:val="006C7F6D"/>
    <w:rsid w:val="006D00FB"/>
    <w:rsid w:val="006D05B8"/>
    <w:rsid w:val="006D05FB"/>
    <w:rsid w:val="006D0734"/>
    <w:rsid w:val="006D08D3"/>
    <w:rsid w:val="006D08DD"/>
    <w:rsid w:val="006D0973"/>
    <w:rsid w:val="006D0AA2"/>
    <w:rsid w:val="006D0C9A"/>
    <w:rsid w:val="006D0CEE"/>
    <w:rsid w:val="006D0E65"/>
    <w:rsid w:val="006D0F88"/>
    <w:rsid w:val="006D10CE"/>
    <w:rsid w:val="006D10D2"/>
    <w:rsid w:val="006D127F"/>
    <w:rsid w:val="006D130A"/>
    <w:rsid w:val="006D1530"/>
    <w:rsid w:val="006D161B"/>
    <w:rsid w:val="006D1962"/>
    <w:rsid w:val="006D1A57"/>
    <w:rsid w:val="006D1CDD"/>
    <w:rsid w:val="006D1DB0"/>
    <w:rsid w:val="006D1F11"/>
    <w:rsid w:val="006D1FDE"/>
    <w:rsid w:val="006D2177"/>
    <w:rsid w:val="006D228A"/>
    <w:rsid w:val="006D2433"/>
    <w:rsid w:val="006D2499"/>
    <w:rsid w:val="006D25B3"/>
    <w:rsid w:val="006D26B5"/>
    <w:rsid w:val="006D27D5"/>
    <w:rsid w:val="006D2C65"/>
    <w:rsid w:val="006D2C92"/>
    <w:rsid w:val="006D303A"/>
    <w:rsid w:val="006D32E9"/>
    <w:rsid w:val="006D36E7"/>
    <w:rsid w:val="006D3859"/>
    <w:rsid w:val="006D39C5"/>
    <w:rsid w:val="006D39E4"/>
    <w:rsid w:val="006D3B0D"/>
    <w:rsid w:val="006D3BCD"/>
    <w:rsid w:val="006D3D12"/>
    <w:rsid w:val="006D41F9"/>
    <w:rsid w:val="006D4292"/>
    <w:rsid w:val="006D44F9"/>
    <w:rsid w:val="006D454E"/>
    <w:rsid w:val="006D45E0"/>
    <w:rsid w:val="006D4786"/>
    <w:rsid w:val="006D4A92"/>
    <w:rsid w:val="006D4D6D"/>
    <w:rsid w:val="006D5431"/>
    <w:rsid w:val="006D54CD"/>
    <w:rsid w:val="006D5586"/>
    <w:rsid w:val="006D5809"/>
    <w:rsid w:val="006D5972"/>
    <w:rsid w:val="006D5D0E"/>
    <w:rsid w:val="006D5E51"/>
    <w:rsid w:val="006D5F7C"/>
    <w:rsid w:val="006D6127"/>
    <w:rsid w:val="006D63CA"/>
    <w:rsid w:val="006D642B"/>
    <w:rsid w:val="006D6A0E"/>
    <w:rsid w:val="006D6A99"/>
    <w:rsid w:val="006D6B28"/>
    <w:rsid w:val="006D6B9D"/>
    <w:rsid w:val="006D6CC7"/>
    <w:rsid w:val="006D6E54"/>
    <w:rsid w:val="006D70F7"/>
    <w:rsid w:val="006D710C"/>
    <w:rsid w:val="006D713D"/>
    <w:rsid w:val="006D7262"/>
    <w:rsid w:val="006D7410"/>
    <w:rsid w:val="006D782B"/>
    <w:rsid w:val="006D7C6F"/>
    <w:rsid w:val="006D7C81"/>
    <w:rsid w:val="006D7D6D"/>
    <w:rsid w:val="006E0360"/>
    <w:rsid w:val="006E05F3"/>
    <w:rsid w:val="006E0724"/>
    <w:rsid w:val="006E0DC1"/>
    <w:rsid w:val="006E16CD"/>
    <w:rsid w:val="006E1777"/>
    <w:rsid w:val="006E18D9"/>
    <w:rsid w:val="006E18EE"/>
    <w:rsid w:val="006E1C0B"/>
    <w:rsid w:val="006E1D23"/>
    <w:rsid w:val="006E25C4"/>
    <w:rsid w:val="006E2A9B"/>
    <w:rsid w:val="006E2D01"/>
    <w:rsid w:val="006E2F8E"/>
    <w:rsid w:val="006E3201"/>
    <w:rsid w:val="006E3367"/>
    <w:rsid w:val="006E3669"/>
    <w:rsid w:val="006E3672"/>
    <w:rsid w:val="006E36AE"/>
    <w:rsid w:val="006E3900"/>
    <w:rsid w:val="006E3948"/>
    <w:rsid w:val="006E3A36"/>
    <w:rsid w:val="006E3E2D"/>
    <w:rsid w:val="006E4082"/>
    <w:rsid w:val="006E40B3"/>
    <w:rsid w:val="006E4171"/>
    <w:rsid w:val="006E41B5"/>
    <w:rsid w:val="006E43E0"/>
    <w:rsid w:val="006E450E"/>
    <w:rsid w:val="006E4740"/>
    <w:rsid w:val="006E477A"/>
    <w:rsid w:val="006E47E2"/>
    <w:rsid w:val="006E4BD1"/>
    <w:rsid w:val="006E4EB1"/>
    <w:rsid w:val="006E5346"/>
    <w:rsid w:val="006E53F7"/>
    <w:rsid w:val="006E54DE"/>
    <w:rsid w:val="006E56A9"/>
    <w:rsid w:val="006E5B46"/>
    <w:rsid w:val="006E5C1F"/>
    <w:rsid w:val="006E5C6E"/>
    <w:rsid w:val="006E6086"/>
    <w:rsid w:val="006E615A"/>
    <w:rsid w:val="006E6306"/>
    <w:rsid w:val="006E632B"/>
    <w:rsid w:val="006E640B"/>
    <w:rsid w:val="006E644D"/>
    <w:rsid w:val="006E6528"/>
    <w:rsid w:val="006E692D"/>
    <w:rsid w:val="006E6B08"/>
    <w:rsid w:val="006E6B52"/>
    <w:rsid w:val="006E6F8A"/>
    <w:rsid w:val="006E72D7"/>
    <w:rsid w:val="006E7694"/>
    <w:rsid w:val="006E7741"/>
    <w:rsid w:val="006E79A5"/>
    <w:rsid w:val="006E7ABB"/>
    <w:rsid w:val="006E7FB4"/>
    <w:rsid w:val="006F029F"/>
    <w:rsid w:val="006F04D5"/>
    <w:rsid w:val="006F0542"/>
    <w:rsid w:val="006F0595"/>
    <w:rsid w:val="006F06D9"/>
    <w:rsid w:val="006F085E"/>
    <w:rsid w:val="006F0CF4"/>
    <w:rsid w:val="006F1319"/>
    <w:rsid w:val="006F1355"/>
    <w:rsid w:val="006F13A0"/>
    <w:rsid w:val="006F171E"/>
    <w:rsid w:val="006F1981"/>
    <w:rsid w:val="006F1B03"/>
    <w:rsid w:val="006F1CC5"/>
    <w:rsid w:val="006F1D5F"/>
    <w:rsid w:val="006F1FBB"/>
    <w:rsid w:val="006F2104"/>
    <w:rsid w:val="006F217A"/>
    <w:rsid w:val="006F22A8"/>
    <w:rsid w:val="006F232D"/>
    <w:rsid w:val="006F24A7"/>
    <w:rsid w:val="006F2650"/>
    <w:rsid w:val="006F29B1"/>
    <w:rsid w:val="006F2BB5"/>
    <w:rsid w:val="006F2D2E"/>
    <w:rsid w:val="006F2DFF"/>
    <w:rsid w:val="006F308F"/>
    <w:rsid w:val="006F30B0"/>
    <w:rsid w:val="006F30EA"/>
    <w:rsid w:val="006F331A"/>
    <w:rsid w:val="006F33C2"/>
    <w:rsid w:val="006F35E3"/>
    <w:rsid w:val="006F360E"/>
    <w:rsid w:val="006F3633"/>
    <w:rsid w:val="006F3697"/>
    <w:rsid w:val="006F37CF"/>
    <w:rsid w:val="006F3846"/>
    <w:rsid w:val="006F389F"/>
    <w:rsid w:val="006F3A1E"/>
    <w:rsid w:val="006F3BD4"/>
    <w:rsid w:val="006F41F8"/>
    <w:rsid w:val="006F480F"/>
    <w:rsid w:val="006F4914"/>
    <w:rsid w:val="006F4A53"/>
    <w:rsid w:val="006F4BFC"/>
    <w:rsid w:val="006F4C6C"/>
    <w:rsid w:val="006F4C90"/>
    <w:rsid w:val="006F4C9C"/>
    <w:rsid w:val="006F4E02"/>
    <w:rsid w:val="006F4EB9"/>
    <w:rsid w:val="006F4F18"/>
    <w:rsid w:val="006F4FA1"/>
    <w:rsid w:val="006F4FC4"/>
    <w:rsid w:val="006F5167"/>
    <w:rsid w:val="006F55E9"/>
    <w:rsid w:val="006F57E7"/>
    <w:rsid w:val="006F58F4"/>
    <w:rsid w:val="006F5A54"/>
    <w:rsid w:val="006F5BF1"/>
    <w:rsid w:val="006F5CD8"/>
    <w:rsid w:val="006F5D19"/>
    <w:rsid w:val="006F5E48"/>
    <w:rsid w:val="006F617F"/>
    <w:rsid w:val="006F65EC"/>
    <w:rsid w:val="006F66F2"/>
    <w:rsid w:val="006F6885"/>
    <w:rsid w:val="006F6915"/>
    <w:rsid w:val="006F6958"/>
    <w:rsid w:val="006F6B43"/>
    <w:rsid w:val="006F6B9D"/>
    <w:rsid w:val="006F6E89"/>
    <w:rsid w:val="006F702A"/>
    <w:rsid w:val="006F7287"/>
    <w:rsid w:val="006F7322"/>
    <w:rsid w:val="006F76EA"/>
    <w:rsid w:val="006F771D"/>
    <w:rsid w:val="006F7773"/>
    <w:rsid w:val="006F790E"/>
    <w:rsid w:val="006F7945"/>
    <w:rsid w:val="006F7B62"/>
    <w:rsid w:val="006F7C1A"/>
    <w:rsid w:val="00700161"/>
    <w:rsid w:val="007001C2"/>
    <w:rsid w:val="007004BB"/>
    <w:rsid w:val="00700705"/>
    <w:rsid w:val="00700904"/>
    <w:rsid w:val="00700D3E"/>
    <w:rsid w:val="0070118B"/>
    <w:rsid w:val="00701502"/>
    <w:rsid w:val="0070166A"/>
    <w:rsid w:val="00701688"/>
    <w:rsid w:val="007016D9"/>
    <w:rsid w:val="00701C07"/>
    <w:rsid w:val="00701CE9"/>
    <w:rsid w:val="00701EBA"/>
    <w:rsid w:val="0070213C"/>
    <w:rsid w:val="007023B2"/>
    <w:rsid w:val="00702428"/>
    <w:rsid w:val="007024E1"/>
    <w:rsid w:val="007024E3"/>
    <w:rsid w:val="0070274C"/>
    <w:rsid w:val="00702759"/>
    <w:rsid w:val="007029DE"/>
    <w:rsid w:val="00702D9C"/>
    <w:rsid w:val="00702DE3"/>
    <w:rsid w:val="00702E5B"/>
    <w:rsid w:val="00702F48"/>
    <w:rsid w:val="00702FBC"/>
    <w:rsid w:val="00702FCD"/>
    <w:rsid w:val="00703210"/>
    <w:rsid w:val="0070328B"/>
    <w:rsid w:val="007036EE"/>
    <w:rsid w:val="00703702"/>
    <w:rsid w:val="0070374B"/>
    <w:rsid w:val="007038DB"/>
    <w:rsid w:val="0070392C"/>
    <w:rsid w:val="0070393A"/>
    <w:rsid w:val="007039C1"/>
    <w:rsid w:val="00703AED"/>
    <w:rsid w:val="00703F55"/>
    <w:rsid w:val="00704128"/>
    <w:rsid w:val="00704268"/>
    <w:rsid w:val="007042FD"/>
    <w:rsid w:val="007043DE"/>
    <w:rsid w:val="007046BB"/>
    <w:rsid w:val="007047B8"/>
    <w:rsid w:val="00704A21"/>
    <w:rsid w:val="00704B80"/>
    <w:rsid w:val="00704C50"/>
    <w:rsid w:val="00704CC2"/>
    <w:rsid w:val="00704E7A"/>
    <w:rsid w:val="00704F9B"/>
    <w:rsid w:val="00704FA4"/>
    <w:rsid w:val="007050FC"/>
    <w:rsid w:val="00705155"/>
    <w:rsid w:val="007052CB"/>
    <w:rsid w:val="00705386"/>
    <w:rsid w:val="00705391"/>
    <w:rsid w:val="0070559E"/>
    <w:rsid w:val="007055C6"/>
    <w:rsid w:val="007055DE"/>
    <w:rsid w:val="0070571F"/>
    <w:rsid w:val="00705997"/>
    <w:rsid w:val="007059B8"/>
    <w:rsid w:val="007059F9"/>
    <w:rsid w:val="00705AD6"/>
    <w:rsid w:val="00705BEC"/>
    <w:rsid w:val="00705C3C"/>
    <w:rsid w:val="00705D00"/>
    <w:rsid w:val="00705D64"/>
    <w:rsid w:val="00706251"/>
    <w:rsid w:val="00706271"/>
    <w:rsid w:val="00706330"/>
    <w:rsid w:val="0070659C"/>
    <w:rsid w:val="007065A1"/>
    <w:rsid w:val="00706608"/>
    <w:rsid w:val="0070684B"/>
    <w:rsid w:val="007068C9"/>
    <w:rsid w:val="007068F5"/>
    <w:rsid w:val="007069F0"/>
    <w:rsid w:val="00706AEB"/>
    <w:rsid w:val="00706C83"/>
    <w:rsid w:val="00707465"/>
    <w:rsid w:val="0070774C"/>
    <w:rsid w:val="007079B7"/>
    <w:rsid w:val="00707D66"/>
    <w:rsid w:val="00707D73"/>
    <w:rsid w:val="00710065"/>
    <w:rsid w:val="00710397"/>
    <w:rsid w:val="00710604"/>
    <w:rsid w:val="0071082C"/>
    <w:rsid w:val="00710B0A"/>
    <w:rsid w:val="00710EAC"/>
    <w:rsid w:val="00711700"/>
    <w:rsid w:val="00711724"/>
    <w:rsid w:val="007117AC"/>
    <w:rsid w:val="007118AD"/>
    <w:rsid w:val="00711BB6"/>
    <w:rsid w:val="00711BB9"/>
    <w:rsid w:val="00711BEA"/>
    <w:rsid w:val="00711C29"/>
    <w:rsid w:val="00711D40"/>
    <w:rsid w:val="00711E3B"/>
    <w:rsid w:val="007120B7"/>
    <w:rsid w:val="007120EF"/>
    <w:rsid w:val="00712166"/>
    <w:rsid w:val="00712387"/>
    <w:rsid w:val="007123D8"/>
    <w:rsid w:val="00712423"/>
    <w:rsid w:val="0071244B"/>
    <w:rsid w:val="00712538"/>
    <w:rsid w:val="00712830"/>
    <w:rsid w:val="007129D2"/>
    <w:rsid w:val="00712AD3"/>
    <w:rsid w:val="00712C17"/>
    <w:rsid w:val="00712D51"/>
    <w:rsid w:val="00713034"/>
    <w:rsid w:val="007131FE"/>
    <w:rsid w:val="00713260"/>
    <w:rsid w:val="0071330D"/>
    <w:rsid w:val="0071332B"/>
    <w:rsid w:val="007133D0"/>
    <w:rsid w:val="00713773"/>
    <w:rsid w:val="007137F1"/>
    <w:rsid w:val="007139BD"/>
    <w:rsid w:val="00713A44"/>
    <w:rsid w:val="00713BD8"/>
    <w:rsid w:val="00713C86"/>
    <w:rsid w:val="00713DE2"/>
    <w:rsid w:val="00714024"/>
    <w:rsid w:val="007142C7"/>
    <w:rsid w:val="0071440B"/>
    <w:rsid w:val="00714467"/>
    <w:rsid w:val="007144DB"/>
    <w:rsid w:val="00714B8D"/>
    <w:rsid w:val="00714D13"/>
    <w:rsid w:val="00714E05"/>
    <w:rsid w:val="00714F69"/>
    <w:rsid w:val="007151AA"/>
    <w:rsid w:val="00715236"/>
    <w:rsid w:val="0071531D"/>
    <w:rsid w:val="00715574"/>
    <w:rsid w:val="007155C0"/>
    <w:rsid w:val="00715681"/>
    <w:rsid w:val="007156CC"/>
    <w:rsid w:val="0071580C"/>
    <w:rsid w:val="00715922"/>
    <w:rsid w:val="0071594E"/>
    <w:rsid w:val="00715DBB"/>
    <w:rsid w:val="00715DDC"/>
    <w:rsid w:val="00715EEA"/>
    <w:rsid w:val="00715F79"/>
    <w:rsid w:val="00716198"/>
    <w:rsid w:val="00716484"/>
    <w:rsid w:val="007167CA"/>
    <w:rsid w:val="007167DB"/>
    <w:rsid w:val="007167F9"/>
    <w:rsid w:val="007168CA"/>
    <w:rsid w:val="00716A03"/>
    <w:rsid w:val="00716ABF"/>
    <w:rsid w:val="00716D4B"/>
    <w:rsid w:val="00716DBC"/>
    <w:rsid w:val="00716EC2"/>
    <w:rsid w:val="00716FFD"/>
    <w:rsid w:val="00717053"/>
    <w:rsid w:val="00717073"/>
    <w:rsid w:val="00717472"/>
    <w:rsid w:val="0071756E"/>
    <w:rsid w:val="007175D3"/>
    <w:rsid w:val="00717733"/>
    <w:rsid w:val="00717735"/>
    <w:rsid w:val="00717862"/>
    <w:rsid w:val="00717977"/>
    <w:rsid w:val="00717E07"/>
    <w:rsid w:val="007200EF"/>
    <w:rsid w:val="00720225"/>
    <w:rsid w:val="007205B4"/>
    <w:rsid w:val="007207F8"/>
    <w:rsid w:val="007208E4"/>
    <w:rsid w:val="00720943"/>
    <w:rsid w:val="00720945"/>
    <w:rsid w:val="00720A4A"/>
    <w:rsid w:val="00720C48"/>
    <w:rsid w:val="00720E01"/>
    <w:rsid w:val="00720EA8"/>
    <w:rsid w:val="007210E7"/>
    <w:rsid w:val="0072118D"/>
    <w:rsid w:val="007211D3"/>
    <w:rsid w:val="00721206"/>
    <w:rsid w:val="00721345"/>
    <w:rsid w:val="0072147D"/>
    <w:rsid w:val="007214B5"/>
    <w:rsid w:val="0072179D"/>
    <w:rsid w:val="0072190D"/>
    <w:rsid w:val="00721DE5"/>
    <w:rsid w:val="00721FAE"/>
    <w:rsid w:val="0072200A"/>
    <w:rsid w:val="00722265"/>
    <w:rsid w:val="00722268"/>
    <w:rsid w:val="00722662"/>
    <w:rsid w:val="00722DA1"/>
    <w:rsid w:val="00722DDC"/>
    <w:rsid w:val="00722EE4"/>
    <w:rsid w:val="007230D2"/>
    <w:rsid w:val="0072313E"/>
    <w:rsid w:val="00723154"/>
    <w:rsid w:val="00723356"/>
    <w:rsid w:val="007233E1"/>
    <w:rsid w:val="007236D3"/>
    <w:rsid w:val="00723B44"/>
    <w:rsid w:val="00724614"/>
    <w:rsid w:val="007247A7"/>
    <w:rsid w:val="00724941"/>
    <w:rsid w:val="0072494D"/>
    <w:rsid w:val="00724B50"/>
    <w:rsid w:val="00724CE0"/>
    <w:rsid w:val="00724E68"/>
    <w:rsid w:val="00724E9D"/>
    <w:rsid w:val="00724EE0"/>
    <w:rsid w:val="00724FBE"/>
    <w:rsid w:val="00725007"/>
    <w:rsid w:val="007253ED"/>
    <w:rsid w:val="0072540F"/>
    <w:rsid w:val="0072541D"/>
    <w:rsid w:val="007254BE"/>
    <w:rsid w:val="007256B2"/>
    <w:rsid w:val="00725902"/>
    <w:rsid w:val="00725937"/>
    <w:rsid w:val="00726159"/>
    <w:rsid w:val="00726212"/>
    <w:rsid w:val="007262F1"/>
    <w:rsid w:val="00726335"/>
    <w:rsid w:val="007263DF"/>
    <w:rsid w:val="007266DF"/>
    <w:rsid w:val="0072680A"/>
    <w:rsid w:val="007268F1"/>
    <w:rsid w:val="00726967"/>
    <w:rsid w:val="00726E95"/>
    <w:rsid w:val="00726E9B"/>
    <w:rsid w:val="00726F0E"/>
    <w:rsid w:val="0072736F"/>
    <w:rsid w:val="00727AEA"/>
    <w:rsid w:val="00727B9E"/>
    <w:rsid w:val="00727D66"/>
    <w:rsid w:val="00727DB7"/>
    <w:rsid w:val="007301F2"/>
    <w:rsid w:val="00730263"/>
    <w:rsid w:val="00730395"/>
    <w:rsid w:val="007303EB"/>
    <w:rsid w:val="007303F8"/>
    <w:rsid w:val="0073045A"/>
    <w:rsid w:val="007305BB"/>
    <w:rsid w:val="00730B19"/>
    <w:rsid w:val="00730E51"/>
    <w:rsid w:val="007312C1"/>
    <w:rsid w:val="00731303"/>
    <w:rsid w:val="00731339"/>
    <w:rsid w:val="00731A7D"/>
    <w:rsid w:val="00731BD1"/>
    <w:rsid w:val="00731D02"/>
    <w:rsid w:val="00731D37"/>
    <w:rsid w:val="00731EE2"/>
    <w:rsid w:val="00731F2C"/>
    <w:rsid w:val="00732217"/>
    <w:rsid w:val="0073229C"/>
    <w:rsid w:val="0073237F"/>
    <w:rsid w:val="007324A7"/>
    <w:rsid w:val="00732684"/>
    <w:rsid w:val="007326BF"/>
    <w:rsid w:val="00732742"/>
    <w:rsid w:val="007327C4"/>
    <w:rsid w:val="007328DC"/>
    <w:rsid w:val="00732988"/>
    <w:rsid w:val="007329C0"/>
    <w:rsid w:val="00732A19"/>
    <w:rsid w:val="00732C1C"/>
    <w:rsid w:val="007331C7"/>
    <w:rsid w:val="00733326"/>
    <w:rsid w:val="007334E2"/>
    <w:rsid w:val="00733594"/>
    <w:rsid w:val="007337DA"/>
    <w:rsid w:val="00733AF1"/>
    <w:rsid w:val="00733C5E"/>
    <w:rsid w:val="00733E27"/>
    <w:rsid w:val="007341B2"/>
    <w:rsid w:val="007342E8"/>
    <w:rsid w:val="00734308"/>
    <w:rsid w:val="00734392"/>
    <w:rsid w:val="0073465B"/>
    <w:rsid w:val="00734A3B"/>
    <w:rsid w:val="00735034"/>
    <w:rsid w:val="00735105"/>
    <w:rsid w:val="0073511A"/>
    <w:rsid w:val="007353EC"/>
    <w:rsid w:val="00735426"/>
    <w:rsid w:val="007356A4"/>
    <w:rsid w:val="007356CC"/>
    <w:rsid w:val="00735875"/>
    <w:rsid w:val="007359AD"/>
    <w:rsid w:val="00735B12"/>
    <w:rsid w:val="00735B4B"/>
    <w:rsid w:val="00736024"/>
    <w:rsid w:val="007360FD"/>
    <w:rsid w:val="00736501"/>
    <w:rsid w:val="00736571"/>
    <w:rsid w:val="0073664B"/>
    <w:rsid w:val="00736FF0"/>
    <w:rsid w:val="00737150"/>
    <w:rsid w:val="00737165"/>
    <w:rsid w:val="007371CF"/>
    <w:rsid w:val="00737788"/>
    <w:rsid w:val="00737889"/>
    <w:rsid w:val="007378DA"/>
    <w:rsid w:val="00737A6E"/>
    <w:rsid w:val="00737C50"/>
    <w:rsid w:val="00737D20"/>
    <w:rsid w:val="00737E1B"/>
    <w:rsid w:val="00737FB1"/>
    <w:rsid w:val="007400C5"/>
    <w:rsid w:val="007400D7"/>
    <w:rsid w:val="007400E6"/>
    <w:rsid w:val="007402B3"/>
    <w:rsid w:val="0074044F"/>
    <w:rsid w:val="00740477"/>
    <w:rsid w:val="0074050E"/>
    <w:rsid w:val="007406CC"/>
    <w:rsid w:val="00740881"/>
    <w:rsid w:val="007409A1"/>
    <w:rsid w:val="00740CD6"/>
    <w:rsid w:val="00740D00"/>
    <w:rsid w:val="00740E72"/>
    <w:rsid w:val="00741008"/>
    <w:rsid w:val="007412ED"/>
    <w:rsid w:val="00741359"/>
    <w:rsid w:val="007413A3"/>
    <w:rsid w:val="0074170C"/>
    <w:rsid w:val="0074181B"/>
    <w:rsid w:val="007418A4"/>
    <w:rsid w:val="007418C5"/>
    <w:rsid w:val="007419E2"/>
    <w:rsid w:val="00741C38"/>
    <w:rsid w:val="00741D39"/>
    <w:rsid w:val="00741D8C"/>
    <w:rsid w:val="00742001"/>
    <w:rsid w:val="007422E0"/>
    <w:rsid w:val="00742547"/>
    <w:rsid w:val="0074256B"/>
    <w:rsid w:val="0074290D"/>
    <w:rsid w:val="007429FE"/>
    <w:rsid w:val="00742A40"/>
    <w:rsid w:val="00742B6F"/>
    <w:rsid w:val="00742B77"/>
    <w:rsid w:val="00742D74"/>
    <w:rsid w:val="00742D93"/>
    <w:rsid w:val="0074305A"/>
    <w:rsid w:val="007431E2"/>
    <w:rsid w:val="007431E4"/>
    <w:rsid w:val="00743373"/>
    <w:rsid w:val="0074341D"/>
    <w:rsid w:val="007435C3"/>
    <w:rsid w:val="0074375F"/>
    <w:rsid w:val="00743762"/>
    <w:rsid w:val="00743989"/>
    <w:rsid w:val="007439D4"/>
    <w:rsid w:val="00743CF1"/>
    <w:rsid w:val="00743E7F"/>
    <w:rsid w:val="00743ED2"/>
    <w:rsid w:val="00743EF9"/>
    <w:rsid w:val="00743F53"/>
    <w:rsid w:val="00743FB7"/>
    <w:rsid w:val="0074401C"/>
    <w:rsid w:val="00744046"/>
    <w:rsid w:val="007440BA"/>
    <w:rsid w:val="00744236"/>
    <w:rsid w:val="0074424E"/>
    <w:rsid w:val="0074433A"/>
    <w:rsid w:val="007443C5"/>
    <w:rsid w:val="00744B1D"/>
    <w:rsid w:val="00744B82"/>
    <w:rsid w:val="00744D9E"/>
    <w:rsid w:val="007450B6"/>
    <w:rsid w:val="00745108"/>
    <w:rsid w:val="00745162"/>
    <w:rsid w:val="00745408"/>
    <w:rsid w:val="00745409"/>
    <w:rsid w:val="00745520"/>
    <w:rsid w:val="0074553A"/>
    <w:rsid w:val="007455FA"/>
    <w:rsid w:val="0074562B"/>
    <w:rsid w:val="0074562D"/>
    <w:rsid w:val="007459B8"/>
    <w:rsid w:val="00745B3F"/>
    <w:rsid w:val="00745D39"/>
    <w:rsid w:val="00745E89"/>
    <w:rsid w:val="00745EF4"/>
    <w:rsid w:val="0074602F"/>
    <w:rsid w:val="00746082"/>
    <w:rsid w:val="0074610C"/>
    <w:rsid w:val="007463A1"/>
    <w:rsid w:val="00746489"/>
    <w:rsid w:val="007464E0"/>
    <w:rsid w:val="007466E0"/>
    <w:rsid w:val="007467B5"/>
    <w:rsid w:val="0074684B"/>
    <w:rsid w:val="00746A4C"/>
    <w:rsid w:val="00746B38"/>
    <w:rsid w:val="00746BA4"/>
    <w:rsid w:val="00746FA9"/>
    <w:rsid w:val="00747298"/>
    <w:rsid w:val="00747603"/>
    <w:rsid w:val="007479F6"/>
    <w:rsid w:val="00747BAF"/>
    <w:rsid w:val="00747C52"/>
    <w:rsid w:val="00747F84"/>
    <w:rsid w:val="00750044"/>
    <w:rsid w:val="00750287"/>
    <w:rsid w:val="007502EC"/>
    <w:rsid w:val="00750578"/>
    <w:rsid w:val="007505B4"/>
    <w:rsid w:val="007508F2"/>
    <w:rsid w:val="00750990"/>
    <w:rsid w:val="00750B89"/>
    <w:rsid w:val="00750C3F"/>
    <w:rsid w:val="00750CEF"/>
    <w:rsid w:val="00750F5A"/>
    <w:rsid w:val="0075101F"/>
    <w:rsid w:val="007511F2"/>
    <w:rsid w:val="007512EE"/>
    <w:rsid w:val="0075148E"/>
    <w:rsid w:val="007519AA"/>
    <w:rsid w:val="007520A0"/>
    <w:rsid w:val="00752665"/>
    <w:rsid w:val="00752A8E"/>
    <w:rsid w:val="00752B1A"/>
    <w:rsid w:val="00752B53"/>
    <w:rsid w:val="00752E4D"/>
    <w:rsid w:val="00752FFB"/>
    <w:rsid w:val="007534F0"/>
    <w:rsid w:val="00753604"/>
    <w:rsid w:val="0075363A"/>
    <w:rsid w:val="007538F5"/>
    <w:rsid w:val="0075397B"/>
    <w:rsid w:val="007539C3"/>
    <w:rsid w:val="00753A7B"/>
    <w:rsid w:val="00753B59"/>
    <w:rsid w:val="00753C8C"/>
    <w:rsid w:val="00753CF4"/>
    <w:rsid w:val="00753D09"/>
    <w:rsid w:val="00753F47"/>
    <w:rsid w:val="00753F79"/>
    <w:rsid w:val="00754050"/>
    <w:rsid w:val="007542AC"/>
    <w:rsid w:val="007542DF"/>
    <w:rsid w:val="0075435F"/>
    <w:rsid w:val="0075438E"/>
    <w:rsid w:val="00754399"/>
    <w:rsid w:val="007549B9"/>
    <w:rsid w:val="00754A23"/>
    <w:rsid w:val="00754E2A"/>
    <w:rsid w:val="00754F84"/>
    <w:rsid w:val="00755090"/>
    <w:rsid w:val="00755543"/>
    <w:rsid w:val="0075572B"/>
    <w:rsid w:val="007557A8"/>
    <w:rsid w:val="0075588B"/>
    <w:rsid w:val="00755954"/>
    <w:rsid w:val="00755B49"/>
    <w:rsid w:val="00755BD1"/>
    <w:rsid w:val="00755C6F"/>
    <w:rsid w:val="00755D06"/>
    <w:rsid w:val="00755EAB"/>
    <w:rsid w:val="00756003"/>
    <w:rsid w:val="00756075"/>
    <w:rsid w:val="00756433"/>
    <w:rsid w:val="007564EA"/>
    <w:rsid w:val="0075662F"/>
    <w:rsid w:val="00756633"/>
    <w:rsid w:val="0075671E"/>
    <w:rsid w:val="0075680C"/>
    <w:rsid w:val="00756B5C"/>
    <w:rsid w:val="00756BB2"/>
    <w:rsid w:val="00756D1E"/>
    <w:rsid w:val="0075719C"/>
    <w:rsid w:val="007571F9"/>
    <w:rsid w:val="00757251"/>
    <w:rsid w:val="007573C2"/>
    <w:rsid w:val="00757431"/>
    <w:rsid w:val="00757559"/>
    <w:rsid w:val="007575C2"/>
    <w:rsid w:val="00757654"/>
    <w:rsid w:val="00757696"/>
    <w:rsid w:val="007577F1"/>
    <w:rsid w:val="007578BA"/>
    <w:rsid w:val="007579B2"/>
    <w:rsid w:val="00757B69"/>
    <w:rsid w:val="00757B9D"/>
    <w:rsid w:val="00757D76"/>
    <w:rsid w:val="00757D94"/>
    <w:rsid w:val="007600D6"/>
    <w:rsid w:val="00760361"/>
    <w:rsid w:val="00760589"/>
    <w:rsid w:val="007605A1"/>
    <w:rsid w:val="0076060F"/>
    <w:rsid w:val="00760789"/>
    <w:rsid w:val="00760793"/>
    <w:rsid w:val="00760AFF"/>
    <w:rsid w:val="00760B6C"/>
    <w:rsid w:val="00760BB5"/>
    <w:rsid w:val="00760DB0"/>
    <w:rsid w:val="00760E28"/>
    <w:rsid w:val="00760EA5"/>
    <w:rsid w:val="0076119E"/>
    <w:rsid w:val="007611DE"/>
    <w:rsid w:val="007611F6"/>
    <w:rsid w:val="0076123F"/>
    <w:rsid w:val="007612DE"/>
    <w:rsid w:val="00761389"/>
    <w:rsid w:val="00761418"/>
    <w:rsid w:val="00761624"/>
    <w:rsid w:val="007616BC"/>
    <w:rsid w:val="00761767"/>
    <w:rsid w:val="00761A34"/>
    <w:rsid w:val="00761C02"/>
    <w:rsid w:val="00761E10"/>
    <w:rsid w:val="00761FCF"/>
    <w:rsid w:val="007626B7"/>
    <w:rsid w:val="00762AED"/>
    <w:rsid w:val="00762B3F"/>
    <w:rsid w:val="00762BBA"/>
    <w:rsid w:val="00762BE6"/>
    <w:rsid w:val="00762C31"/>
    <w:rsid w:val="00762C87"/>
    <w:rsid w:val="00762D16"/>
    <w:rsid w:val="00762F7C"/>
    <w:rsid w:val="00763000"/>
    <w:rsid w:val="0076309F"/>
    <w:rsid w:val="0076329B"/>
    <w:rsid w:val="00763387"/>
    <w:rsid w:val="0076350A"/>
    <w:rsid w:val="0076376E"/>
    <w:rsid w:val="00763935"/>
    <w:rsid w:val="00763976"/>
    <w:rsid w:val="0076399F"/>
    <w:rsid w:val="00763A54"/>
    <w:rsid w:val="00763CEE"/>
    <w:rsid w:val="007642A3"/>
    <w:rsid w:val="00764379"/>
    <w:rsid w:val="00764527"/>
    <w:rsid w:val="0076466A"/>
    <w:rsid w:val="0076496F"/>
    <w:rsid w:val="00764BD9"/>
    <w:rsid w:val="00764C60"/>
    <w:rsid w:val="00764D9A"/>
    <w:rsid w:val="00764E16"/>
    <w:rsid w:val="00764F71"/>
    <w:rsid w:val="0076514A"/>
    <w:rsid w:val="00765256"/>
    <w:rsid w:val="007652B9"/>
    <w:rsid w:val="0076540F"/>
    <w:rsid w:val="00765781"/>
    <w:rsid w:val="0076583F"/>
    <w:rsid w:val="00765B3C"/>
    <w:rsid w:val="0076623E"/>
    <w:rsid w:val="00766285"/>
    <w:rsid w:val="00766481"/>
    <w:rsid w:val="00766508"/>
    <w:rsid w:val="0076664E"/>
    <w:rsid w:val="00766739"/>
    <w:rsid w:val="007667B3"/>
    <w:rsid w:val="00766EE3"/>
    <w:rsid w:val="00766F97"/>
    <w:rsid w:val="00767217"/>
    <w:rsid w:val="00767277"/>
    <w:rsid w:val="0076747C"/>
    <w:rsid w:val="007675A5"/>
    <w:rsid w:val="007675BC"/>
    <w:rsid w:val="00767669"/>
    <w:rsid w:val="00767824"/>
    <w:rsid w:val="00767A31"/>
    <w:rsid w:val="00767B1C"/>
    <w:rsid w:val="00767CA1"/>
    <w:rsid w:val="00767D6D"/>
    <w:rsid w:val="00767DAA"/>
    <w:rsid w:val="00767FEB"/>
    <w:rsid w:val="00770195"/>
    <w:rsid w:val="0077050F"/>
    <w:rsid w:val="00770577"/>
    <w:rsid w:val="00770777"/>
    <w:rsid w:val="007707C5"/>
    <w:rsid w:val="0077085D"/>
    <w:rsid w:val="00770DE1"/>
    <w:rsid w:val="00770E8B"/>
    <w:rsid w:val="00770F23"/>
    <w:rsid w:val="00770F8E"/>
    <w:rsid w:val="00771290"/>
    <w:rsid w:val="0077146B"/>
    <w:rsid w:val="0077169E"/>
    <w:rsid w:val="0077184B"/>
    <w:rsid w:val="007719C1"/>
    <w:rsid w:val="00771ABC"/>
    <w:rsid w:val="00771D03"/>
    <w:rsid w:val="0077210A"/>
    <w:rsid w:val="00772357"/>
    <w:rsid w:val="007726DC"/>
    <w:rsid w:val="00772DB1"/>
    <w:rsid w:val="00773024"/>
    <w:rsid w:val="007733DA"/>
    <w:rsid w:val="00773403"/>
    <w:rsid w:val="007735A6"/>
    <w:rsid w:val="00773CDB"/>
    <w:rsid w:val="00773CFF"/>
    <w:rsid w:val="00773D01"/>
    <w:rsid w:val="00773DDE"/>
    <w:rsid w:val="00773E64"/>
    <w:rsid w:val="00774176"/>
    <w:rsid w:val="007742A5"/>
    <w:rsid w:val="007746F5"/>
    <w:rsid w:val="0077473A"/>
    <w:rsid w:val="007747C7"/>
    <w:rsid w:val="00774852"/>
    <w:rsid w:val="00774CCE"/>
    <w:rsid w:val="00774D65"/>
    <w:rsid w:val="00774D9D"/>
    <w:rsid w:val="00774F15"/>
    <w:rsid w:val="00775232"/>
    <w:rsid w:val="00775235"/>
    <w:rsid w:val="0077527F"/>
    <w:rsid w:val="00775351"/>
    <w:rsid w:val="007755A5"/>
    <w:rsid w:val="0077582B"/>
    <w:rsid w:val="00775A0F"/>
    <w:rsid w:val="00775AE6"/>
    <w:rsid w:val="00775BA3"/>
    <w:rsid w:val="00775DB9"/>
    <w:rsid w:val="00775E18"/>
    <w:rsid w:val="00775FE6"/>
    <w:rsid w:val="0077628C"/>
    <w:rsid w:val="0077637B"/>
    <w:rsid w:val="00776471"/>
    <w:rsid w:val="007764F2"/>
    <w:rsid w:val="0077661D"/>
    <w:rsid w:val="007767D1"/>
    <w:rsid w:val="007767EF"/>
    <w:rsid w:val="007768C7"/>
    <w:rsid w:val="00776A8C"/>
    <w:rsid w:val="00776B40"/>
    <w:rsid w:val="00776BBA"/>
    <w:rsid w:val="00776C04"/>
    <w:rsid w:val="00776CA5"/>
    <w:rsid w:val="00776EB9"/>
    <w:rsid w:val="00777025"/>
    <w:rsid w:val="00777344"/>
    <w:rsid w:val="00777352"/>
    <w:rsid w:val="007773FC"/>
    <w:rsid w:val="007774E5"/>
    <w:rsid w:val="0077750B"/>
    <w:rsid w:val="00777652"/>
    <w:rsid w:val="007776BC"/>
    <w:rsid w:val="0077773C"/>
    <w:rsid w:val="007778E1"/>
    <w:rsid w:val="00777CB0"/>
    <w:rsid w:val="00777DD1"/>
    <w:rsid w:val="00777F62"/>
    <w:rsid w:val="00780089"/>
    <w:rsid w:val="0078015C"/>
    <w:rsid w:val="00780334"/>
    <w:rsid w:val="007804B9"/>
    <w:rsid w:val="0078058C"/>
    <w:rsid w:val="007806D4"/>
    <w:rsid w:val="0078079C"/>
    <w:rsid w:val="00780AA6"/>
    <w:rsid w:val="00780E33"/>
    <w:rsid w:val="00781074"/>
    <w:rsid w:val="007810AB"/>
    <w:rsid w:val="0078125B"/>
    <w:rsid w:val="00781382"/>
    <w:rsid w:val="0078155E"/>
    <w:rsid w:val="0078196D"/>
    <w:rsid w:val="00781D40"/>
    <w:rsid w:val="00781E43"/>
    <w:rsid w:val="00781EB6"/>
    <w:rsid w:val="00781F3D"/>
    <w:rsid w:val="007820D4"/>
    <w:rsid w:val="00782352"/>
    <w:rsid w:val="0078252A"/>
    <w:rsid w:val="007825CE"/>
    <w:rsid w:val="007826E2"/>
    <w:rsid w:val="00782781"/>
    <w:rsid w:val="00782817"/>
    <w:rsid w:val="0078281D"/>
    <w:rsid w:val="007828BA"/>
    <w:rsid w:val="0078299B"/>
    <w:rsid w:val="0078319D"/>
    <w:rsid w:val="007832C5"/>
    <w:rsid w:val="0078366A"/>
    <w:rsid w:val="00783670"/>
    <w:rsid w:val="00783B05"/>
    <w:rsid w:val="00783D26"/>
    <w:rsid w:val="00783DB0"/>
    <w:rsid w:val="007840D5"/>
    <w:rsid w:val="0078423B"/>
    <w:rsid w:val="007842B9"/>
    <w:rsid w:val="00784403"/>
    <w:rsid w:val="0078468E"/>
    <w:rsid w:val="00784882"/>
    <w:rsid w:val="00784CA1"/>
    <w:rsid w:val="00784CA4"/>
    <w:rsid w:val="00784D68"/>
    <w:rsid w:val="0078529B"/>
    <w:rsid w:val="007852FB"/>
    <w:rsid w:val="007856E5"/>
    <w:rsid w:val="00785958"/>
    <w:rsid w:val="00785AA6"/>
    <w:rsid w:val="00785AB3"/>
    <w:rsid w:val="00785B25"/>
    <w:rsid w:val="00785F15"/>
    <w:rsid w:val="00785F21"/>
    <w:rsid w:val="00786197"/>
    <w:rsid w:val="007862FD"/>
    <w:rsid w:val="00786415"/>
    <w:rsid w:val="0078674E"/>
    <w:rsid w:val="00786928"/>
    <w:rsid w:val="00786ED3"/>
    <w:rsid w:val="00786FC6"/>
    <w:rsid w:val="00787088"/>
    <w:rsid w:val="0078714A"/>
    <w:rsid w:val="007871D2"/>
    <w:rsid w:val="007871DE"/>
    <w:rsid w:val="007872DB"/>
    <w:rsid w:val="00787311"/>
    <w:rsid w:val="00787524"/>
    <w:rsid w:val="0078770F"/>
    <w:rsid w:val="0078792A"/>
    <w:rsid w:val="00787937"/>
    <w:rsid w:val="007900B0"/>
    <w:rsid w:val="007901BD"/>
    <w:rsid w:val="00790630"/>
    <w:rsid w:val="00790758"/>
    <w:rsid w:val="00790BC2"/>
    <w:rsid w:val="00790D3D"/>
    <w:rsid w:val="00790DBF"/>
    <w:rsid w:val="00790F55"/>
    <w:rsid w:val="0079107F"/>
    <w:rsid w:val="0079118E"/>
    <w:rsid w:val="007913E5"/>
    <w:rsid w:val="007915C9"/>
    <w:rsid w:val="00791751"/>
    <w:rsid w:val="00791762"/>
    <w:rsid w:val="00791A64"/>
    <w:rsid w:val="00791B11"/>
    <w:rsid w:val="00791B85"/>
    <w:rsid w:val="00791BB5"/>
    <w:rsid w:val="00791D35"/>
    <w:rsid w:val="007920A0"/>
    <w:rsid w:val="00792129"/>
    <w:rsid w:val="00792427"/>
    <w:rsid w:val="007924B9"/>
    <w:rsid w:val="007924ED"/>
    <w:rsid w:val="007926EF"/>
    <w:rsid w:val="00792CD4"/>
    <w:rsid w:val="00792E2D"/>
    <w:rsid w:val="00792F12"/>
    <w:rsid w:val="00792F48"/>
    <w:rsid w:val="007930CA"/>
    <w:rsid w:val="00793389"/>
    <w:rsid w:val="007933E8"/>
    <w:rsid w:val="007935E4"/>
    <w:rsid w:val="0079367E"/>
    <w:rsid w:val="007936F8"/>
    <w:rsid w:val="0079387C"/>
    <w:rsid w:val="0079415A"/>
    <w:rsid w:val="007945B3"/>
    <w:rsid w:val="00794694"/>
    <w:rsid w:val="007947E3"/>
    <w:rsid w:val="00794BDB"/>
    <w:rsid w:val="00794F28"/>
    <w:rsid w:val="00795015"/>
    <w:rsid w:val="0079573E"/>
    <w:rsid w:val="007959F9"/>
    <w:rsid w:val="00795B3E"/>
    <w:rsid w:val="00795D4C"/>
    <w:rsid w:val="00795E41"/>
    <w:rsid w:val="00795F4E"/>
    <w:rsid w:val="0079601B"/>
    <w:rsid w:val="00796084"/>
    <w:rsid w:val="007960E0"/>
    <w:rsid w:val="007960EB"/>
    <w:rsid w:val="0079611C"/>
    <w:rsid w:val="00796211"/>
    <w:rsid w:val="007964DD"/>
    <w:rsid w:val="0079652E"/>
    <w:rsid w:val="007966ED"/>
    <w:rsid w:val="00796796"/>
    <w:rsid w:val="00796802"/>
    <w:rsid w:val="007969A2"/>
    <w:rsid w:val="00796C17"/>
    <w:rsid w:val="00796C39"/>
    <w:rsid w:val="007971BF"/>
    <w:rsid w:val="00797243"/>
    <w:rsid w:val="00797294"/>
    <w:rsid w:val="007974A2"/>
    <w:rsid w:val="0079764A"/>
    <w:rsid w:val="007977F0"/>
    <w:rsid w:val="00797840"/>
    <w:rsid w:val="00797AD6"/>
    <w:rsid w:val="00797F96"/>
    <w:rsid w:val="00797FA8"/>
    <w:rsid w:val="007A0079"/>
    <w:rsid w:val="007A010B"/>
    <w:rsid w:val="007A01DA"/>
    <w:rsid w:val="007A0212"/>
    <w:rsid w:val="007A0519"/>
    <w:rsid w:val="007A0BEB"/>
    <w:rsid w:val="007A0E0B"/>
    <w:rsid w:val="007A102A"/>
    <w:rsid w:val="007A14B2"/>
    <w:rsid w:val="007A1567"/>
    <w:rsid w:val="007A173E"/>
    <w:rsid w:val="007A174E"/>
    <w:rsid w:val="007A1851"/>
    <w:rsid w:val="007A18F2"/>
    <w:rsid w:val="007A1CC1"/>
    <w:rsid w:val="007A1CCD"/>
    <w:rsid w:val="007A1E49"/>
    <w:rsid w:val="007A1E53"/>
    <w:rsid w:val="007A1E5C"/>
    <w:rsid w:val="007A1EBE"/>
    <w:rsid w:val="007A1FA4"/>
    <w:rsid w:val="007A2031"/>
    <w:rsid w:val="007A2070"/>
    <w:rsid w:val="007A21CB"/>
    <w:rsid w:val="007A21E7"/>
    <w:rsid w:val="007A237A"/>
    <w:rsid w:val="007A24F9"/>
    <w:rsid w:val="007A29BD"/>
    <w:rsid w:val="007A2B92"/>
    <w:rsid w:val="007A2B9A"/>
    <w:rsid w:val="007A2C66"/>
    <w:rsid w:val="007A3001"/>
    <w:rsid w:val="007A30D0"/>
    <w:rsid w:val="007A33DD"/>
    <w:rsid w:val="007A3741"/>
    <w:rsid w:val="007A3757"/>
    <w:rsid w:val="007A39DE"/>
    <w:rsid w:val="007A3BD8"/>
    <w:rsid w:val="007A3BF4"/>
    <w:rsid w:val="007A3CB6"/>
    <w:rsid w:val="007A4053"/>
    <w:rsid w:val="007A4069"/>
    <w:rsid w:val="007A4532"/>
    <w:rsid w:val="007A45EF"/>
    <w:rsid w:val="007A464A"/>
    <w:rsid w:val="007A46E0"/>
    <w:rsid w:val="007A4704"/>
    <w:rsid w:val="007A4765"/>
    <w:rsid w:val="007A4937"/>
    <w:rsid w:val="007A4A90"/>
    <w:rsid w:val="007A4B77"/>
    <w:rsid w:val="007A4CC6"/>
    <w:rsid w:val="007A4D27"/>
    <w:rsid w:val="007A4EFD"/>
    <w:rsid w:val="007A50EB"/>
    <w:rsid w:val="007A5113"/>
    <w:rsid w:val="007A52F4"/>
    <w:rsid w:val="007A5453"/>
    <w:rsid w:val="007A547B"/>
    <w:rsid w:val="007A55DC"/>
    <w:rsid w:val="007A5702"/>
    <w:rsid w:val="007A57EE"/>
    <w:rsid w:val="007A5A90"/>
    <w:rsid w:val="007A5BF6"/>
    <w:rsid w:val="007A5D97"/>
    <w:rsid w:val="007A5E1E"/>
    <w:rsid w:val="007A6288"/>
    <w:rsid w:val="007A63B1"/>
    <w:rsid w:val="007A63E6"/>
    <w:rsid w:val="007A6495"/>
    <w:rsid w:val="007A65AC"/>
    <w:rsid w:val="007A6725"/>
    <w:rsid w:val="007A67BE"/>
    <w:rsid w:val="007A6E08"/>
    <w:rsid w:val="007A7363"/>
    <w:rsid w:val="007A73AC"/>
    <w:rsid w:val="007A7556"/>
    <w:rsid w:val="007A75D2"/>
    <w:rsid w:val="007A7633"/>
    <w:rsid w:val="007A7780"/>
    <w:rsid w:val="007A7AFE"/>
    <w:rsid w:val="007A7B3B"/>
    <w:rsid w:val="007A7B4F"/>
    <w:rsid w:val="007A7FDB"/>
    <w:rsid w:val="007B00DA"/>
    <w:rsid w:val="007B022B"/>
    <w:rsid w:val="007B02F7"/>
    <w:rsid w:val="007B04A6"/>
    <w:rsid w:val="007B0688"/>
    <w:rsid w:val="007B06F2"/>
    <w:rsid w:val="007B09EE"/>
    <w:rsid w:val="007B0A1B"/>
    <w:rsid w:val="007B0A7D"/>
    <w:rsid w:val="007B0A9E"/>
    <w:rsid w:val="007B0B6B"/>
    <w:rsid w:val="007B0B96"/>
    <w:rsid w:val="007B0F8C"/>
    <w:rsid w:val="007B1238"/>
    <w:rsid w:val="007B1259"/>
    <w:rsid w:val="007B1559"/>
    <w:rsid w:val="007B1602"/>
    <w:rsid w:val="007B1693"/>
    <w:rsid w:val="007B18BA"/>
    <w:rsid w:val="007B198D"/>
    <w:rsid w:val="007B1A62"/>
    <w:rsid w:val="007B1C76"/>
    <w:rsid w:val="007B1D33"/>
    <w:rsid w:val="007B212B"/>
    <w:rsid w:val="007B22F6"/>
    <w:rsid w:val="007B2489"/>
    <w:rsid w:val="007B2828"/>
    <w:rsid w:val="007B29AA"/>
    <w:rsid w:val="007B29D5"/>
    <w:rsid w:val="007B2B9B"/>
    <w:rsid w:val="007B2C2A"/>
    <w:rsid w:val="007B2D6B"/>
    <w:rsid w:val="007B30AC"/>
    <w:rsid w:val="007B30EB"/>
    <w:rsid w:val="007B32D4"/>
    <w:rsid w:val="007B34EF"/>
    <w:rsid w:val="007B3555"/>
    <w:rsid w:val="007B35CA"/>
    <w:rsid w:val="007B36C3"/>
    <w:rsid w:val="007B36D1"/>
    <w:rsid w:val="007B3755"/>
    <w:rsid w:val="007B3B5E"/>
    <w:rsid w:val="007B3B64"/>
    <w:rsid w:val="007B3D6F"/>
    <w:rsid w:val="007B3E6D"/>
    <w:rsid w:val="007B41EC"/>
    <w:rsid w:val="007B432B"/>
    <w:rsid w:val="007B43CE"/>
    <w:rsid w:val="007B4427"/>
    <w:rsid w:val="007B44CF"/>
    <w:rsid w:val="007B44D8"/>
    <w:rsid w:val="007B4600"/>
    <w:rsid w:val="007B4792"/>
    <w:rsid w:val="007B4A7B"/>
    <w:rsid w:val="007B4B0F"/>
    <w:rsid w:val="007B4C41"/>
    <w:rsid w:val="007B4E66"/>
    <w:rsid w:val="007B50A0"/>
    <w:rsid w:val="007B50DD"/>
    <w:rsid w:val="007B5133"/>
    <w:rsid w:val="007B5221"/>
    <w:rsid w:val="007B5387"/>
    <w:rsid w:val="007B5566"/>
    <w:rsid w:val="007B5749"/>
    <w:rsid w:val="007B5787"/>
    <w:rsid w:val="007B5840"/>
    <w:rsid w:val="007B58BE"/>
    <w:rsid w:val="007B5BAF"/>
    <w:rsid w:val="007B5D48"/>
    <w:rsid w:val="007B5EE2"/>
    <w:rsid w:val="007B5F06"/>
    <w:rsid w:val="007B60F9"/>
    <w:rsid w:val="007B6258"/>
    <w:rsid w:val="007B64EC"/>
    <w:rsid w:val="007B667B"/>
    <w:rsid w:val="007B68FB"/>
    <w:rsid w:val="007B6B83"/>
    <w:rsid w:val="007B6D17"/>
    <w:rsid w:val="007B6FEA"/>
    <w:rsid w:val="007B70B5"/>
    <w:rsid w:val="007B724C"/>
    <w:rsid w:val="007B7291"/>
    <w:rsid w:val="007B7780"/>
    <w:rsid w:val="007B77DC"/>
    <w:rsid w:val="007B7F15"/>
    <w:rsid w:val="007C0029"/>
    <w:rsid w:val="007C03B9"/>
    <w:rsid w:val="007C03EB"/>
    <w:rsid w:val="007C0452"/>
    <w:rsid w:val="007C05D3"/>
    <w:rsid w:val="007C06E2"/>
    <w:rsid w:val="007C0736"/>
    <w:rsid w:val="007C089B"/>
    <w:rsid w:val="007C089C"/>
    <w:rsid w:val="007C093B"/>
    <w:rsid w:val="007C0A06"/>
    <w:rsid w:val="007C0BF2"/>
    <w:rsid w:val="007C0C53"/>
    <w:rsid w:val="007C0D85"/>
    <w:rsid w:val="007C0EF9"/>
    <w:rsid w:val="007C1139"/>
    <w:rsid w:val="007C1887"/>
    <w:rsid w:val="007C1972"/>
    <w:rsid w:val="007C1A75"/>
    <w:rsid w:val="007C1C02"/>
    <w:rsid w:val="007C1D4B"/>
    <w:rsid w:val="007C1FF5"/>
    <w:rsid w:val="007C2072"/>
    <w:rsid w:val="007C21C6"/>
    <w:rsid w:val="007C2284"/>
    <w:rsid w:val="007C2301"/>
    <w:rsid w:val="007C23A0"/>
    <w:rsid w:val="007C2635"/>
    <w:rsid w:val="007C26FE"/>
    <w:rsid w:val="007C2992"/>
    <w:rsid w:val="007C29FD"/>
    <w:rsid w:val="007C2AB5"/>
    <w:rsid w:val="007C2CF8"/>
    <w:rsid w:val="007C2DA2"/>
    <w:rsid w:val="007C332D"/>
    <w:rsid w:val="007C347B"/>
    <w:rsid w:val="007C37A7"/>
    <w:rsid w:val="007C3809"/>
    <w:rsid w:val="007C3A69"/>
    <w:rsid w:val="007C3EEB"/>
    <w:rsid w:val="007C4188"/>
    <w:rsid w:val="007C44D1"/>
    <w:rsid w:val="007C4805"/>
    <w:rsid w:val="007C4932"/>
    <w:rsid w:val="007C4C62"/>
    <w:rsid w:val="007C4DC6"/>
    <w:rsid w:val="007C4DDD"/>
    <w:rsid w:val="007C4E62"/>
    <w:rsid w:val="007C4E9A"/>
    <w:rsid w:val="007C4F45"/>
    <w:rsid w:val="007C51D4"/>
    <w:rsid w:val="007C5290"/>
    <w:rsid w:val="007C536A"/>
    <w:rsid w:val="007C54BC"/>
    <w:rsid w:val="007C54C5"/>
    <w:rsid w:val="007C55C0"/>
    <w:rsid w:val="007C57C2"/>
    <w:rsid w:val="007C58A6"/>
    <w:rsid w:val="007C5F74"/>
    <w:rsid w:val="007C60B1"/>
    <w:rsid w:val="007C62C2"/>
    <w:rsid w:val="007C637E"/>
    <w:rsid w:val="007C6736"/>
    <w:rsid w:val="007C67FE"/>
    <w:rsid w:val="007C68AF"/>
    <w:rsid w:val="007C6945"/>
    <w:rsid w:val="007C6D4F"/>
    <w:rsid w:val="007C6DE0"/>
    <w:rsid w:val="007C6F17"/>
    <w:rsid w:val="007C7575"/>
    <w:rsid w:val="007C77CA"/>
    <w:rsid w:val="007C790B"/>
    <w:rsid w:val="007C7DCF"/>
    <w:rsid w:val="007C7EFF"/>
    <w:rsid w:val="007C7F71"/>
    <w:rsid w:val="007D012F"/>
    <w:rsid w:val="007D014D"/>
    <w:rsid w:val="007D035C"/>
    <w:rsid w:val="007D052C"/>
    <w:rsid w:val="007D078F"/>
    <w:rsid w:val="007D1540"/>
    <w:rsid w:val="007D15E6"/>
    <w:rsid w:val="007D1726"/>
    <w:rsid w:val="007D1C5B"/>
    <w:rsid w:val="007D1CF0"/>
    <w:rsid w:val="007D1DA4"/>
    <w:rsid w:val="007D1E19"/>
    <w:rsid w:val="007D2176"/>
    <w:rsid w:val="007D22A0"/>
    <w:rsid w:val="007D232D"/>
    <w:rsid w:val="007D2376"/>
    <w:rsid w:val="007D2392"/>
    <w:rsid w:val="007D2556"/>
    <w:rsid w:val="007D267A"/>
    <w:rsid w:val="007D2B8B"/>
    <w:rsid w:val="007D2BC1"/>
    <w:rsid w:val="007D2CA8"/>
    <w:rsid w:val="007D2D49"/>
    <w:rsid w:val="007D2EAF"/>
    <w:rsid w:val="007D32EC"/>
    <w:rsid w:val="007D34E2"/>
    <w:rsid w:val="007D3BAD"/>
    <w:rsid w:val="007D3D8B"/>
    <w:rsid w:val="007D405D"/>
    <w:rsid w:val="007D42DE"/>
    <w:rsid w:val="007D4309"/>
    <w:rsid w:val="007D440F"/>
    <w:rsid w:val="007D445B"/>
    <w:rsid w:val="007D44A8"/>
    <w:rsid w:val="007D467F"/>
    <w:rsid w:val="007D46F6"/>
    <w:rsid w:val="007D4872"/>
    <w:rsid w:val="007D489F"/>
    <w:rsid w:val="007D49F4"/>
    <w:rsid w:val="007D4A53"/>
    <w:rsid w:val="007D4A8C"/>
    <w:rsid w:val="007D4BE4"/>
    <w:rsid w:val="007D4C16"/>
    <w:rsid w:val="007D4CB4"/>
    <w:rsid w:val="007D4CF8"/>
    <w:rsid w:val="007D539A"/>
    <w:rsid w:val="007D54E5"/>
    <w:rsid w:val="007D5516"/>
    <w:rsid w:val="007D566C"/>
    <w:rsid w:val="007D5689"/>
    <w:rsid w:val="007D58A1"/>
    <w:rsid w:val="007D5906"/>
    <w:rsid w:val="007D5926"/>
    <w:rsid w:val="007D601B"/>
    <w:rsid w:val="007D602D"/>
    <w:rsid w:val="007D6163"/>
    <w:rsid w:val="007D6236"/>
    <w:rsid w:val="007D62D8"/>
    <w:rsid w:val="007D67CA"/>
    <w:rsid w:val="007D6B6E"/>
    <w:rsid w:val="007D6CF3"/>
    <w:rsid w:val="007D6DD6"/>
    <w:rsid w:val="007D6DFF"/>
    <w:rsid w:val="007D6E1A"/>
    <w:rsid w:val="007D7362"/>
    <w:rsid w:val="007D7677"/>
    <w:rsid w:val="007D7AB5"/>
    <w:rsid w:val="007D7AD5"/>
    <w:rsid w:val="007E022C"/>
    <w:rsid w:val="007E0331"/>
    <w:rsid w:val="007E048C"/>
    <w:rsid w:val="007E049C"/>
    <w:rsid w:val="007E08B4"/>
    <w:rsid w:val="007E0CC2"/>
    <w:rsid w:val="007E0E94"/>
    <w:rsid w:val="007E10E0"/>
    <w:rsid w:val="007E12DD"/>
    <w:rsid w:val="007E17D9"/>
    <w:rsid w:val="007E17F9"/>
    <w:rsid w:val="007E1A8B"/>
    <w:rsid w:val="007E1F79"/>
    <w:rsid w:val="007E2284"/>
    <w:rsid w:val="007E2484"/>
    <w:rsid w:val="007E248E"/>
    <w:rsid w:val="007E2562"/>
    <w:rsid w:val="007E286B"/>
    <w:rsid w:val="007E29D4"/>
    <w:rsid w:val="007E29E1"/>
    <w:rsid w:val="007E2E62"/>
    <w:rsid w:val="007E2E88"/>
    <w:rsid w:val="007E2FD1"/>
    <w:rsid w:val="007E2FF0"/>
    <w:rsid w:val="007E35AA"/>
    <w:rsid w:val="007E35FC"/>
    <w:rsid w:val="007E36E3"/>
    <w:rsid w:val="007E3727"/>
    <w:rsid w:val="007E37F6"/>
    <w:rsid w:val="007E3C48"/>
    <w:rsid w:val="007E3D30"/>
    <w:rsid w:val="007E3E0B"/>
    <w:rsid w:val="007E3F27"/>
    <w:rsid w:val="007E4232"/>
    <w:rsid w:val="007E4275"/>
    <w:rsid w:val="007E44CB"/>
    <w:rsid w:val="007E46DC"/>
    <w:rsid w:val="007E4AA0"/>
    <w:rsid w:val="007E4AB9"/>
    <w:rsid w:val="007E4B27"/>
    <w:rsid w:val="007E4D69"/>
    <w:rsid w:val="007E4E4E"/>
    <w:rsid w:val="007E4FA6"/>
    <w:rsid w:val="007E51B4"/>
    <w:rsid w:val="007E51ED"/>
    <w:rsid w:val="007E5226"/>
    <w:rsid w:val="007E537A"/>
    <w:rsid w:val="007E55FE"/>
    <w:rsid w:val="007E5917"/>
    <w:rsid w:val="007E59EA"/>
    <w:rsid w:val="007E59F0"/>
    <w:rsid w:val="007E5EB2"/>
    <w:rsid w:val="007E5F4B"/>
    <w:rsid w:val="007E6089"/>
    <w:rsid w:val="007E61EE"/>
    <w:rsid w:val="007E62AF"/>
    <w:rsid w:val="007E658A"/>
    <w:rsid w:val="007E6793"/>
    <w:rsid w:val="007E67FD"/>
    <w:rsid w:val="007E6BA1"/>
    <w:rsid w:val="007E6C55"/>
    <w:rsid w:val="007E6C84"/>
    <w:rsid w:val="007E6D30"/>
    <w:rsid w:val="007E6F8E"/>
    <w:rsid w:val="007E6F91"/>
    <w:rsid w:val="007E70C7"/>
    <w:rsid w:val="007E7162"/>
    <w:rsid w:val="007E7198"/>
    <w:rsid w:val="007E721F"/>
    <w:rsid w:val="007E72BE"/>
    <w:rsid w:val="007E72E5"/>
    <w:rsid w:val="007E73D1"/>
    <w:rsid w:val="007E766B"/>
    <w:rsid w:val="007E76C9"/>
    <w:rsid w:val="007E7808"/>
    <w:rsid w:val="007E78AC"/>
    <w:rsid w:val="007E7909"/>
    <w:rsid w:val="007E7D98"/>
    <w:rsid w:val="007E7EB7"/>
    <w:rsid w:val="007E7F40"/>
    <w:rsid w:val="007F021E"/>
    <w:rsid w:val="007F02BC"/>
    <w:rsid w:val="007F0390"/>
    <w:rsid w:val="007F0536"/>
    <w:rsid w:val="007F07A9"/>
    <w:rsid w:val="007F087E"/>
    <w:rsid w:val="007F0ACB"/>
    <w:rsid w:val="007F0F25"/>
    <w:rsid w:val="007F0FE9"/>
    <w:rsid w:val="007F10D9"/>
    <w:rsid w:val="007F1384"/>
    <w:rsid w:val="007F14FA"/>
    <w:rsid w:val="007F1538"/>
    <w:rsid w:val="007F19AB"/>
    <w:rsid w:val="007F1BAD"/>
    <w:rsid w:val="007F1C69"/>
    <w:rsid w:val="007F1D03"/>
    <w:rsid w:val="007F1DC1"/>
    <w:rsid w:val="007F1ECE"/>
    <w:rsid w:val="007F20CE"/>
    <w:rsid w:val="007F2101"/>
    <w:rsid w:val="007F2199"/>
    <w:rsid w:val="007F219E"/>
    <w:rsid w:val="007F229E"/>
    <w:rsid w:val="007F24B9"/>
    <w:rsid w:val="007F2879"/>
    <w:rsid w:val="007F2C39"/>
    <w:rsid w:val="007F2D8E"/>
    <w:rsid w:val="007F2EED"/>
    <w:rsid w:val="007F31CF"/>
    <w:rsid w:val="007F3266"/>
    <w:rsid w:val="007F358D"/>
    <w:rsid w:val="007F3615"/>
    <w:rsid w:val="007F366C"/>
    <w:rsid w:val="007F37FA"/>
    <w:rsid w:val="007F391C"/>
    <w:rsid w:val="007F3993"/>
    <w:rsid w:val="007F39C1"/>
    <w:rsid w:val="007F3C1A"/>
    <w:rsid w:val="007F3E51"/>
    <w:rsid w:val="007F4052"/>
    <w:rsid w:val="007F40FC"/>
    <w:rsid w:val="007F4169"/>
    <w:rsid w:val="007F4201"/>
    <w:rsid w:val="007F420F"/>
    <w:rsid w:val="007F42F8"/>
    <w:rsid w:val="007F44F4"/>
    <w:rsid w:val="007F46DF"/>
    <w:rsid w:val="007F47AA"/>
    <w:rsid w:val="007F4854"/>
    <w:rsid w:val="007F493A"/>
    <w:rsid w:val="007F4989"/>
    <w:rsid w:val="007F4B80"/>
    <w:rsid w:val="007F4C08"/>
    <w:rsid w:val="007F4C0F"/>
    <w:rsid w:val="007F4EC8"/>
    <w:rsid w:val="007F4EF8"/>
    <w:rsid w:val="007F4F15"/>
    <w:rsid w:val="007F4F91"/>
    <w:rsid w:val="007F4FE6"/>
    <w:rsid w:val="007F5100"/>
    <w:rsid w:val="007F519C"/>
    <w:rsid w:val="007F51D1"/>
    <w:rsid w:val="007F5227"/>
    <w:rsid w:val="007F53CC"/>
    <w:rsid w:val="007F54DA"/>
    <w:rsid w:val="007F5793"/>
    <w:rsid w:val="007F586B"/>
    <w:rsid w:val="007F5A0F"/>
    <w:rsid w:val="007F5BF9"/>
    <w:rsid w:val="007F5DB9"/>
    <w:rsid w:val="007F5FDF"/>
    <w:rsid w:val="007F60C3"/>
    <w:rsid w:val="007F6174"/>
    <w:rsid w:val="007F6176"/>
    <w:rsid w:val="007F6244"/>
    <w:rsid w:val="007F6331"/>
    <w:rsid w:val="007F63D7"/>
    <w:rsid w:val="007F6468"/>
    <w:rsid w:val="007F66A5"/>
    <w:rsid w:val="007F68AD"/>
    <w:rsid w:val="007F6C59"/>
    <w:rsid w:val="007F6D7E"/>
    <w:rsid w:val="007F6EAB"/>
    <w:rsid w:val="007F7045"/>
    <w:rsid w:val="007F7210"/>
    <w:rsid w:val="007F73F3"/>
    <w:rsid w:val="007F742E"/>
    <w:rsid w:val="007F744B"/>
    <w:rsid w:val="007F745F"/>
    <w:rsid w:val="007F7549"/>
    <w:rsid w:val="0080009F"/>
    <w:rsid w:val="008001AF"/>
    <w:rsid w:val="00800379"/>
    <w:rsid w:val="00800416"/>
    <w:rsid w:val="008009CB"/>
    <w:rsid w:val="00800A34"/>
    <w:rsid w:val="00800B95"/>
    <w:rsid w:val="00800C6E"/>
    <w:rsid w:val="00800C78"/>
    <w:rsid w:val="00800F99"/>
    <w:rsid w:val="00801BBF"/>
    <w:rsid w:val="00801C34"/>
    <w:rsid w:val="00801D51"/>
    <w:rsid w:val="00801D9B"/>
    <w:rsid w:val="00801E90"/>
    <w:rsid w:val="008020D6"/>
    <w:rsid w:val="008023D2"/>
    <w:rsid w:val="00802573"/>
    <w:rsid w:val="00802896"/>
    <w:rsid w:val="008028C4"/>
    <w:rsid w:val="008028D5"/>
    <w:rsid w:val="00802C3A"/>
    <w:rsid w:val="00802FBE"/>
    <w:rsid w:val="008030C8"/>
    <w:rsid w:val="0080312A"/>
    <w:rsid w:val="0080315F"/>
    <w:rsid w:val="00803507"/>
    <w:rsid w:val="008039B1"/>
    <w:rsid w:val="00803A25"/>
    <w:rsid w:val="00803A87"/>
    <w:rsid w:val="00803B42"/>
    <w:rsid w:val="00803FC0"/>
    <w:rsid w:val="008040B5"/>
    <w:rsid w:val="00804217"/>
    <w:rsid w:val="0080429C"/>
    <w:rsid w:val="00804430"/>
    <w:rsid w:val="00804949"/>
    <w:rsid w:val="0080496F"/>
    <w:rsid w:val="00804B20"/>
    <w:rsid w:val="00804C6A"/>
    <w:rsid w:val="00804D42"/>
    <w:rsid w:val="00804F1B"/>
    <w:rsid w:val="0080522B"/>
    <w:rsid w:val="00805302"/>
    <w:rsid w:val="008053D8"/>
    <w:rsid w:val="008053F2"/>
    <w:rsid w:val="008055BB"/>
    <w:rsid w:val="0080575B"/>
    <w:rsid w:val="00805765"/>
    <w:rsid w:val="00805EA6"/>
    <w:rsid w:val="00805EBF"/>
    <w:rsid w:val="00806174"/>
    <w:rsid w:val="00806467"/>
    <w:rsid w:val="008069FB"/>
    <w:rsid w:val="00806A25"/>
    <w:rsid w:val="00806B5A"/>
    <w:rsid w:val="00806C1B"/>
    <w:rsid w:val="00806C63"/>
    <w:rsid w:val="00806DD1"/>
    <w:rsid w:val="0080739F"/>
    <w:rsid w:val="0080743F"/>
    <w:rsid w:val="008075DC"/>
    <w:rsid w:val="00807982"/>
    <w:rsid w:val="008079AA"/>
    <w:rsid w:val="00807A9A"/>
    <w:rsid w:val="00807C38"/>
    <w:rsid w:val="00807D0C"/>
    <w:rsid w:val="00807DB0"/>
    <w:rsid w:val="00810023"/>
    <w:rsid w:val="008102DF"/>
    <w:rsid w:val="00810494"/>
    <w:rsid w:val="008105B9"/>
    <w:rsid w:val="008105EF"/>
    <w:rsid w:val="008107CA"/>
    <w:rsid w:val="008109EA"/>
    <w:rsid w:val="00810A38"/>
    <w:rsid w:val="00810C1B"/>
    <w:rsid w:val="00810C57"/>
    <w:rsid w:val="00810CBB"/>
    <w:rsid w:val="00810D9B"/>
    <w:rsid w:val="00810FD6"/>
    <w:rsid w:val="00811048"/>
    <w:rsid w:val="0081197D"/>
    <w:rsid w:val="0081234F"/>
    <w:rsid w:val="008123C8"/>
    <w:rsid w:val="00812491"/>
    <w:rsid w:val="008124C5"/>
    <w:rsid w:val="0081266F"/>
    <w:rsid w:val="00812702"/>
    <w:rsid w:val="00812951"/>
    <w:rsid w:val="00812E6B"/>
    <w:rsid w:val="00812E87"/>
    <w:rsid w:val="00812ECD"/>
    <w:rsid w:val="00812F57"/>
    <w:rsid w:val="00813030"/>
    <w:rsid w:val="0081314E"/>
    <w:rsid w:val="0081386F"/>
    <w:rsid w:val="00813C96"/>
    <w:rsid w:val="00813D25"/>
    <w:rsid w:val="00814259"/>
    <w:rsid w:val="008142DD"/>
    <w:rsid w:val="008142E1"/>
    <w:rsid w:val="00814408"/>
    <w:rsid w:val="00814749"/>
    <w:rsid w:val="00814881"/>
    <w:rsid w:val="008148AF"/>
    <w:rsid w:val="008148E9"/>
    <w:rsid w:val="0081490B"/>
    <w:rsid w:val="00814B34"/>
    <w:rsid w:val="00814B72"/>
    <w:rsid w:val="00814C77"/>
    <w:rsid w:val="00814CE9"/>
    <w:rsid w:val="00814E50"/>
    <w:rsid w:val="00814E80"/>
    <w:rsid w:val="008151CA"/>
    <w:rsid w:val="008151FB"/>
    <w:rsid w:val="00815239"/>
    <w:rsid w:val="008154B6"/>
    <w:rsid w:val="008155A5"/>
    <w:rsid w:val="00815629"/>
    <w:rsid w:val="00815748"/>
    <w:rsid w:val="008157F1"/>
    <w:rsid w:val="00815821"/>
    <w:rsid w:val="008159E7"/>
    <w:rsid w:val="00815FF4"/>
    <w:rsid w:val="00816284"/>
    <w:rsid w:val="00816372"/>
    <w:rsid w:val="00816498"/>
    <w:rsid w:val="00816552"/>
    <w:rsid w:val="008168B8"/>
    <w:rsid w:val="008168D2"/>
    <w:rsid w:val="00816995"/>
    <w:rsid w:val="00816A28"/>
    <w:rsid w:val="00816B63"/>
    <w:rsid w:val="00816D48"/>
    <w:rsid w:val="00816DE7"/>
    <w:rsid w:val="00816FCE"/>
    <w:rsid w:val="008171EA"/>
    <w:rsid w:val="008176AD"/>
    <w:rsid w:val="00817795"/>
    <w:rsid w:val="00817885"/>
    <w:rsid w:val="00817D8F"/>
    <w:rsid w:val="00817EBB"/>
    <w:rsid w:val="00817FBE"/>
    <w:rsid w:val="00820005"/>
    <w:rsid w:val="008202E2"/>
    <w:rsid w:val="00820344"/>
    <w:rsid w:val="00820410"/>
    <w:rsid w:val="00820558"/>
    <w:rsid w:val="008206EB"/>
    <w:rsid w:val="00820D04"/>
    <w:rsid w:val="00820DFC"/>
    <w:rsid w:val="00820EB8"/>
    <w:rsid w:val="00820F2F"/>
    <w:rsid w:val="00820FDD"/>
    <w:rsid w:val="00820FDE"/>
    <w:rsid w:val="008210FA"/>
    <w:rsid w:val="00821276"/>
    <w:rsid w:val="008212F0"/>
    <w:rsid w:val="00821409"/>
    <w:rsid w:val="00821533"/>
    <w:rsid w:val="008215C9"/>
    <w:rsid w:val="008216A7"/>
    <w:rsid w:val="00821957"/>
    <w:rsid w:val="00821AF4"/>
    <w:rsid w:val="00821E15"/>
    <w:rsid w:val="00821ED1"/>
    <w:rsid w:val="00821F41"/>
    <w:rsid w:val="00821F5E"/>
    <w:rsid w:val="00821FF9"/>
    <w:rsid w:val="008221FE"/>
    <w:rsid w:val="00822624"/>
    <w:rsid w:val="008227B7"/>
    <w:rsid w:val="0082284A"/>
    <w:rsid w:val="0082290C"/>
    <w:rsid w:val="00822A78"/>
    <w:rsid w:val="00822B8C"/>
    <w:rsid w:val="00822C61"/>
    <w:rsid w:val="00822CEB"/>
    <w:rsid w:val="00822DB9"/>
    <w:rsid w:val="00822E0F"/>
    <w:rsid w:val="00822F22"/>
    <w:rsid w:val="00823025"/>
    <w:rsid w:val="00823B2F"/>
    <w:rsid w:val="00823BA1"/>
    <w:rsid w:val="008240CB"/>
    <w:rsid w:val="0082415B"/>
    <w:rsid w:val="00824234"/>
    <w:rsid w:val="008242EF"/>
    <w:rsid w:val="008244FA"/>
    <w:rsid w:val="00824E70"/>
    <w:rsid w:val="00824F14"/>
    <w:rsid w:val="00825056"/>
    <w:rsid w:val="00825139"/>
    <w:rsid w:val="00825638"/>
    <w:rsid w:val="00825828"/>
    <w:rsid w:val="00825C08"/>
    <w:rsid w:val="00825CD2"/>
    <w:rsid w:val="00825D31"/>
    <w:rsid w:val="00825E4C"/>
    <w:rsid w:val="00826244"/>
    <w:rsid w:val="00826428"/>
    <w:rsid w:val="00826459"/>
    <w:rsid w:val="00826848"/>
    <w:rsid w:val="00826A16"/>
    <w:rsid w:val="00826B90"/>
    <w:rsid w:val="00826F44"/>
    <w:rsid w:val="00827088"/>
    <w:rsid w:val="008270F3"/>
    <w:rsid w:val="0082722B"/>
    <w:rsid w:val="0082732D"/>
    <w:rsid w:val="0082742D"/>
    <w:rsid w:val="00827441"/>
    <w:rsid w:val="00827496"/>
    <w:rsid w:val="008274EE"/>
    <w:rsid w:val="00827603"/>
    <w:rsid w:val="00827700"/>
    <w:rsid w:val="008277FF"/>
    <w:rsid w:val="00827B1D"/>
    <w:rsid w:val="00827B62"/>
    <w:rsid w:val="00827DBF"/>
    <w:rsid w:val="00827F17"/>
    <w:rsid w:val="008300A4"/>
    <w:rsid w:val="008301BD"/>
    <w:rsid w:val="00830394"/>
    <w:rsid w:val="008303A2"/>
    <w:rsid w:val="0083042C"/>
    <w:rsid w:val="008305B1"/>
    <w:rsid w:val="008306C1"/>
    <w:rsid w:val="008307CB"/>
    <w:rsid w:val="00830E13"/>
    <w:rsid w:val="00830E88"/>
    <w:rsid w:val="00830E89"/>
    <w:rsid w:val="00831061"/>
    <w:rsid w:val="0083121A"/>
    <w:rsid w:val="00831317"/>
    <w:rsid w:val="00831336"/>
    <w:rsid w:val="0083145C"/>
    <w:rsid w:val="00831512"/>
    <w:rsid w:val="0083165F"/>
    <w:rsid w:val="008318E8"/>
    <w:rsid w:val="008319C6"/>
    <w:rsid w:val="00831C93"/>
    <w:rsid w:val="00831DC6"/>
    <w:rsid w:val="00831E33"/>
    <w:rsid w:val="00831F4A"/>
    <w:rsid w:val="00831FCA"/>
    <w:rsid w:val="00832540"/>
    <w:rsid w:val="008329D4"/>
    <w:rsid w:val="00832A1D"/>
    <w:rsid w:val="00832BC5"/>
    <w:rsid w:val="00832E4A"/>
    <w:rsid w:val="00832E62"/>
    <w:rsid w:val="00833067"/>
    <w:rsid w:val="0083311C"/>
    <w:rsid w:val="00833424"/>
    <w:rsid w:val="00833454"/>
    <w:rsid w:val="0083346C"/>
    <w:rsid w:val="00833598"/>
    <w:rsid w:val="0083383E"/>
    <w:rsid w:val="00833DCA"/>
    <w:rsid w:val="00833E7B"/>
    <w:rsid w:val="00833EFB"/>
    <w:rsid w:val="00833FE6"/>
    <w:rsid w:val="008340A4"/>
    <w:rsid w:val="0083419D"/>
    <w:rsid w:val="00834205"/>
    <w:rsid w:val="00834453"/>
    <w:rsid w:val="008344E3"/>
    <w:rsid w:val="00834606"/>
    <w:rsid w:val="0083461B"/>
    <w:rsid w:val="008348CB"/>
    <w:rsid w:val="00834A05"/>
    <w:rsid w:val="00834A14"/>
    <w:rsid w:val="00834BE9"/>
    <w:rsid w:val="00834CF3"/>
    <w:rsid w:val="0083515B"/>
    <w:rsid w:val="0083515F"/>
    <w:rsid w:val="008352DE"/>
    <w:rsid w:val="00835413"/>
    <w:rsid w:val="0083561C"/>
    <w:rsid w:val="0083583B"/>
    <w:rsid w:val="008358C6"/>
    <w:rsid w:val="0083596C"/>
    <w:rsid w:val="00835ACB"/>
    <w:rsid w:val="00835E93"/>
    <w:rsid w:val="00835F9B"/>
    <w:rsid w:val="0083608B"/>
    <w:rsid w:val="00836114"/>
    <w:rsid w:val="0083614A"/>
    <w:rsid w:val="00836164"/>
    <w:rsid w:val="008361F8"/>
    <w:rsid w:val="008362EA"/>
    <w:rsid w:val="0083647A"/>
    <w:rsid w:val="008366D7"/>
    <w:rsid w:val="008367E6"/>
    <w:rsid w:val="00836C21"/>
    <w:rsid w:val="00836D0D"/>
    <w:rsid w:val="00836EB3"/>
    <w:rsid w:val="008372F4"/>
    <w:rsid w:val="00837353"/>
    <w:rsid w:val="00837595"/>
    <w:rsid w:val="00837D9B"/>
    <w:rsid w:val="00837E29"/>
    <w:rsid w:val="00837EB0"/>
    <w:rsid w:val="0084000C"/>
    <w:rsid w:val="00840118"/>
    <w:rsid w:val="008401CC"/>
    <w:rsid w:val="008402E2"/>
    <w:rsid w:val="00840466"/>
    <w:rsid w:val="00840535"/>
    <w:rsid w:val="0084054F"/>
    <w:rsid w:val="008407AA"/>
    <w:rsid w:val="0084084E"/>
    <w:rsid w:val="0084091C"/>
    <w:rsid w:val="00840AC8"/>
    <w:rsid w:val="00840BDA"/>
    <w:rsid w:val="00840DD9"/>
    <w:rsid w:val="00840F37"/>
    <w:rsid w:val="00840F7C"/>
    <w:rsid w:val="00841218"/>
    <w:rsid w:val="0084142E"/>
    <w:rsid w:val="008415FC"/>
    <w:rsid w:val="00841ADB"/>
    <w:rsid w:val="00841CD6"/>
    <w:rsid w:val="00841F16"/>
    <w:rsid w:val="00842118"/>
    <w:rsid w:val="00842167"/>
    <w:rsid w:val="00842209"/>
    <w:rsid w:val="0084224E"/>
    <w:rsid w:val="00842298"/>
    <w:rsid w:val="008423DC"/>
    <w:rsid w:val="00842565"/>
    <w:rsid w:val="008429FE"/>
    <w:rsid w:val="00842B33"/>
    <w:rsid w:val="00842C5B"/>
    <w:rsid w:val="00842CE4"/>
    <w:rsid w:val="00842D32"/>
    <w:rsid w:val="00842D83"/>
    <w:rsid w:val="00842DEB"/>
    <w:rsid w:val="00843333"/>
    <w:rsid w:val="0084337E"/>
    <w:rsid w:val="008433D3"/>
    <w:rsid w:val="008434CA"/>
    <w:rsid w:val="0084357D"/>
    <w:rsid w:val="00843724"/>
    <w:rsid w:val="008437B9"/>
    <w:rsid w:val="008438D7"/>
    <w:rsid w:val="00843DC1"/>
    <w:rsid w:val="00843DE6"/>
    <w:rsid w:val="0084429E"/>
    <w:rsid w:val="00844312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FE0"/>
    <w:rsid w:val="008454C9"/>
    <w:rsid w:val="008455EE"/>
    <w:rsid w:val="008456FA"/>
    <w:rsid w:val="008457CD"/>
    <w:rsid w:val="00845A3F"/>
    <w:rsid w:val="00845F1D"/>
    <w:rsid w:val="00846112"/>
    <w:rsid w:val="008466D9"/>
    <w:rsid w:val="00846778"/>
    <w:rsid w:val="0084688D"/>
    <w:rsid w:val="00846A1C"/>
    <w:rsid w:val="00846B4A"/>
    <w:rsid w:val="00846BE6"/>
    <w:rsid w:val="00846C8A"/>
    <w:rsid w:val="00846CEB"/>
    <w:rsid w:val="00846CFF"/>
    <w:rsid w:val="00846D5B"/>
    <w:rsid w:val="00846E1E"/>
    <w:rsid w:val="00846ECF"/>
    <w:rsid w:val="00846EE3"/>
    <w:rsid w:val="00846F85"/>
    <w:rsid w:val="00846FB7"/>
    <w:rsid w:val="00846FCF"/>
    <w:rsid w:val="008473F2"/>
    <w:rsid w:val="008475AD"/>
    <w:rsid w:val="008476AC"/>
    <w:rsid w:val="00847867"/>
    <w:rsid w:val="0084787C"/>
    <w:rsid w:val="00847A25"/>
    <w:rsid w:val="00847B4D"/>
    <w:rsid w:val="00847D69"/>
    <w:rsid w:val="00847F58"/>
    <w:rsid w:val="0085021F"/>
    <w:rsid w:val="008502B5"/>
    <w:rsid w:val="008502E5"/>
    <w:rsid w:val="0085039E"/>
    <w:rsid w:val="00850565"/>
    <w:rsid w:val="0085084C"/>
    <w:rsid w:val="00850882"/>
    <w:rsid w:val="0085089F"/>
    <w:rsid w:val="008508BF"/>
    <w:rsid w:val="00850A09"/>
    <w:rsid w:val="00850D73"/>
    <w:rsid w:val="00850EB0"/>
    <w:rsid w:val="00851037"/>
    <w:rsid w:val="0085114A"/>
    <w:rsid w:val="00851561"/>
    <w:rsid w:val="008516C3"/>
    <w:rsid w:val="00851939"/>
    <w:rsid w:val="008519D7"/>
    <w:rsid w:val="00851B7E"/>
    <w:rsid w:val="00851BC2"/>
    <w:rsid w:val="00851BCE"/>
    <w:rsid w:val="00851D6F"/>
    <w:rsid w:val="00851DAD"/>
    <w:rsid w:val="00851E75"/>
    <w:rsid w:val="00851EA4"/>
    <w:rsid w:val="00851F4B"/>
    <w:rsid w:val="00852118"/>
    <w:rsid w:val="00852237"/>
    <w:rsid w:val="008522ED"/>
    <w:rsid w:val="00852586"/>
    <w:rsid w:val="008527EA"/>
    <w:rsid w:val="00852837"/>
    <w:rsid w:val="00852B5D"/>
    <w:rsid w:val="00852B7D"/>
    <w:rsid w:val="00852F10"/>
    <w:rsid w:val="008532CC"/>
    <w:rsid w:val="008534E4"/>
    <w:rsid w:val="0085366C"/>
    <w:rsid w:val="008536B1"/>
    <w:rsid w:val="00853B20"/>
    <w:rsid w:val="00853CA2"/>
    <w:rsid w:val="00853D5F"/>
    <w:rsid w:val="00854543"/>
    <w:rsid w:val="0085460D"/>
    <w:rsid w:val="00854714"/>
    <w:rsid w:val="00854925"/>
    <w:rsid w:val="00854943"/>
    <w:rsid w:val="008549DB"/>
    <w:rsid w:val="00854E54"/>
    <w:rsid w:val="008550C8"/>
    <w:rsid w:val="0085519B"/>
    <w:rsid w:val="0085529A"/>
    <w:rsid w:val="0085543D"/>
    <w:rsid w:val="00855662"/>
    <w:rsid w:val="008558FD"/>
    <w:rsid w:val="00855942"/>
    <w:rsid w:val="00855995"/>
    <w:rsid w:val="00855A44"/>
    <w:rsid w:val="00855B1E"/>
    <w:rsid w:val="00855BA8"/>
    <w:rsid w:val="00855BF8"/>
    <w:rsid w:val="00855D51"/>
    <w:rsid w:val="00855D6F"/>
    <w:rsid w:val="00855F5D"/>
    <w:rsid w:val="0085602C"/>
    <w:rsid w:val="00856233"/>
    <w:rsid w:val="008568B7"/>
    <w:rsid w:val="008569A9"/>
    <w:rsid w:val="008569D7"/>
    <w:rsid w:val="00856B28"/>
    <w:rsid w:val="00856B36"/>
    <w:rsid w:val="00856E3E"/>
    <w:rsid w:val="00856E75"/>
    <w:rsid w:val="008574BA"/>
    <w:rsid w:val="00857767"/>
    <w:rsid w:val="008577AF"/>
    <w:rsid w:val="00857967"/>
    <w:rsid w:val="00857B72"/>
    <w:rsid w:val="00857B7A"/>
    <w:rsid w:val="00857CDD"/>
    <w:rsid w:val="00857DFB"/>
    <w:rsid w:val="00860208"/>
    <w:rsid w:val="008602C3"/>
    <w:rsid w:val="00860532"/>
    <w:rsid w:val="008607E6"/>
    <w:rsid w:val="0086092C"/>
    <w:rsid w:val="00860A08"/>
    <w:rsid w:val="00860D22"/>
    <w:rsid w:val="00860E45"/>
    <w:rsid w:val="00860F63"/>
    <w:rsid w:val="00861417"/>
    <w:rsid w:val="00861430"/>
    <w:rsid w:val="00861553"/>
    <w:rsid w:val="0086160C"/>
    <w:rsid w:val="008618BA"/>
    <w:rsid w:val="00861DD4"/>
    <w:rsid w:val="00861F05"/>
    <w:rsid w:val="008623E1"/>
    <w:rsid w:val="00862429"/>
    <w:rsid w:val="0086248C"/>
    <w:rsid w:val="00862840"/>
    <w:rsid w:val="00862857"/>
    <w:rsid w:val="00862AE6"/>
    <w:rsid w:val="00862D39"/>
    <w:rsid w:val="00862DAE"/>
    <w:rsid w:val="00862E3A"/>
    <w:rsid w:val="008630DF"/>
    <w:rsid w:val="00863285"/>
    <w:rsid w:val="00863493"/>
    <w:rsid w:val="008637CE"/>
    <w:rsid w:val="008637D4"/>
    <w:rsid w:val="00863AD2"/>
    <w:rsid w:val="00863B89"/>
    <w:rsid w:val="00863C96"/>
    <w:rsid w:val="00863E79"/>
    <w:rsid w:val="00863E96"/>
    <w:rsid w:val="008640B3"/>
    <w:rsid w:val="00864127"/>
    <w:rsid w:val="00864130"/>
    <w:rsid w:val="008645F9"/>
    <w:rsid w:val="0086478B"/>
    <w:rsid w:val="00864791"/>
    <w:rsid w:val="008647F9"/>
    <w:rsid w:val="00864844"/>
    <w:rsid w:val="0086486A"/>
    <w:rsid w:val="00864B71"/>
    <w:rsid w:val="00864CD2"/>
    <w:rsid w:val="0086504D"/>
    <w:rsid w:val="00865213"/>
    <w:rsid w:val="00865227"/>
    <w:rsid w:val="00865816"/>
    <w:rsid w:val="00865B92"/>
    <w:rsid w:val="00865CE6"/>
    <w:rsid w:val="00865D1D"/>
    <w:rsid w:val="00865DF8"/>
    <w:rsid w:val="00865F20"/>
    <w:rsid w:val="0086637F"/>
    <w:rsid w:val="0086647A"/>
    <w:rsid w:val="008664EA"/>
    <w:rsid w:val="0086669E"/>
    <w:rsid w:val="00866D3A"/>
    <w:rsid w:val="00866E87"/>
    <w:rsid w:val="00867062"/>
    <w:rsid w:val="008671B7"/>
    <w:rsid w:val="00867228"/>
    <w:rsid w:val="00867654"/>
    <w:rsid w:val="00867DAB"/>
    <w:rsid w:val="00867DE6"/>
    <w:rsid w:val="00867DEC"/>
    <w:rsid w:val="00867FDA"/>
    <w:rsid w:val="00870041"/>
    <w:rsid w:val="008703A0"/>
    <w:rsid w:val="0087048B"/>
    <w:rsid w:val="008704BA"/>
    <w:rsid w:val="008704F3"/>
    <w:rsid w:val="0087072E"/>
    <w:rsid w:val="008708EA"/>
    <w:rsid w:val="00870D98"/>
    <w:rsid w:val="00870DC8"/>
    <w:rsid w:val="00870FC5"/>
    <w:rsid w:val="00870FFE"/>
    <w:rsid w:val="00871045"/>
    <w:rsid w:val="0087116F"/>
    <w:rsid w:val="0087126E"/>
    <w:rsid w:val="00871270"/>
    <w:rsid w:val="00871341"/>
    <w:rsid w:val="00871348"/>
    <w:rsid w:val="008713B8"/>
    <w:rsid w:val="008713D8"/>
    <w:rsid w:val="008714F5"/>
    <w:rsid w:val="00871582"/>
    <w:rsid w:val="008715AB"/>
    <w:rsid w:val="00871668"/>
    <w:rsid w:val="008716AE"/>
    <w:rsid w:val="008716D3"/>
    <w:rsid w:val="0087183B"/>
    <w:rsid w:val="00871903"/>
    <w:rsid w:val="0087198D"/>
    <w:rsid w:val="00871BF3"/>
    <w:rsid w:val="00871E36"/>
    <w:rsid w:val="00872180"/>
    <w:rsid w:val="008721B0"/>
    <w:rsid w:val="0087234D"/>
    <w:rsid w:val="008723B0"/>
    <w:rsid w:val="008729BF"/>
    <w:rsid w:val="00872F27"/>
    <w:rsid w:val="008730C2"/>
    <w:rsid w:val="0087315C"/>
    <w:rsid w:val="0087321C"/>
    <w:rsid w:val="00873745"/>
    <w:rsid w:val="0087378F"/>
    <w:rsid w:val="00873847"/>
    <w:rsid w:val="00873E60"/>
    <w:rsid w:val="00873E6B"/>
    <w:rsid w:val="00873F0A"/>
    <w:rsid w:val="00873F52"/>
    <w:rsid w:val="00874229"/>
    <w:rsid w:val="0087430F"/>
    <w:rsid w:val="008745E3"/>
    <w:rsid w:val="00874837"/>
    <w:rsid w:val="00874872"/>
    <w:rsid w:val="008748DF"/>
    <w:rsid w:val="00874AC1"/>
    <w:rsid w:val="00874BCD"/>
    <w:rsid w:val="00874BE1"/>
    <w:rsid w:val="00874D25"/>
    <w:rsid w:val="00874DF8"/>
    <w:rsid w:val="00874E14"/>
    <w:rsid w:val="00874E3B"/>
    <w:rsid w:val="00874EC2"/>
    <w:rsid w:val="00874F60"/>
    <w:rsid w:val="00874F7E"/>
    <w:rsid w:val="00875122"/>
    <w:rsid w:val="008751E2"/>
    <w:rsid w:val="00875229"/>
    <w:rsid w:val="008758BB"/>
    <w:rsid w:val="00875B8F"/>
    <w:rsid w:val="00875BF2"/>
    <w:rsid w:val="00875C45"/>
    <w:rsid w:val="008760E6"/>
    <w:rsid w:val="008760F2"/>
    <w:rsid w:val="008766EF"/>
    <w:rsid w:val="008766FC"/>
    <w:rsid w:val="00876790"/>
    <w:rsid w:val="008768C9"/>
    <w:rsid w:val="00876C7F"/>
    <w:rsid w:val="00877164"/>
    <w:rsid w:val="00877646"/>
    <w:rsid w:val="00877819"/>
    <w:rsid w:val="00877A6F"/>
    <w:rsid w:val="00877B7D"/>
    <w:rsid w:val="00877D57"/>
    <w:rsid w:val="00877F8C"/>
    <w:rsid w:val="00880014"/>
    <w:rsid w:val="0088001D"/>
    <w:rsid w:val="00880089"/>
    <w:rsid w:val="008802D4"/>
    <w:rsid w:val="0088032B"/>
    <w:rsid w:val="00880779"/>
    <w:rsid w:val="008807D4"/>
    <w:rsid w:val="008807D8"/>
    <w:rsid w:val="00880B59"/>
    <w:rsid w:val="00880DB1"/>
    <w:rsid w:val="00880EEF"/>
    <w:rsid w:val="00880F66"/>
    <w:rsid w:val="00880FBF"/>
    <w:rsid w:val="00881037"/>
    <w:rsid w:val="008813C8"/>
    <w:rsid w:val="00881486"/>
    <w:rsid w:val="00881521"/>
    <w:rsid w:val="00881549"/>
    <w:rsid w:val="00881A13"/>
    <w:rsid w:val="00881C2E"/>
    <w:rsid w:val="00881C7A"/>
    <w:rsid w:val="00881D76"/>
    <w:rsid w:val="00882185"/>
    <w:rsid w:val="00882311"/>
    <w:rsid w:val="008827AA"/>
    <w:rsid w:val="00882843"/>
    <w:rsid w:val="00882A70"/>
    <w:rsid w:val="00882AB8"/>
    <w:rsid w:val="00882B15"/>
    <w:rsid w:val="00882B6B"/>
    <w:rsid w:val="00882B7E"/>
    <w:rsid w:val="00882BEE"/>
    <w:rsid w:val="00882DA9"/>
    <w:rsid w:val="0088306D"/>
    <w:rsid w:val="00883126"/>
    <w:rsid w:val="008831AE"/>
    <w:rsid w:val="00883456"/>
    <w:rsid w:val="008835E0"/>
    <w:rsid w:val="00883860"/>
    <w:rsid w:val="00883982"/>
    <w:rsid w:val="00883A62"/>
    <w:rsid w:val="00883B9E"/>
    <w:rsid w:val="00883EDA"/>
    <w:rsid w:val="00884077"/>
    <w:rsid w:val="008840CF"/>
    <w:rsid w:val="008841AC"/>
    <w:rsid w:val="008841F7"/>
    <w:rsid w:val="0088445D"/>
    <w:rsid w:val="008846E3"/>
    <w:rsid w:val="00884780"/>
    <w:rsid w:val="008847B4"/>
    <w:rsid w:val="00884B97"/>
    <w:rsid w:val="00884D38"/>
    <w:rsid w:val="00884E5D"/>
    <w:rsid w:val="0088509A"/>
    <w:rsid w:val="0088532D"/>
    <w:rsid w:val="00885330"/>
    <w:rsid w:val="008855E2"/>
    <w:rsid w:val="0088588A"/>
    <w:rsid w:val="008859FF"/>
    <w:rsid w:val="00885CBC"/>
    <w:rsid w:val="00885CF5"/>
    <w:rsid w:val="00885D75"/>
    <w:rsid w:val="008860A7"/>
    <w:rsid w:val="008861A5"/>
    <w:rsid w:val="008861A7"/>
    <w:rsid w:val="008861BB"/>
    <w:rsid w:val="008863E6"/>
    <w:rsid w:val="008864E1"/>
    <w:rsid w:val="00886576"/>
    <w:rsid w:val="0088679D"/>
    <w:rsid w:val="008867B2"/>
    <w:rsid w:val="008867FC"/>
    <w:rsid w:val="00886853"/>
    <w:rsid w:val="00886929"/>
    <w:rsid w:val="008871DD"/>
    <w:rsid w:val="00887345"/>
    <w:rsid w:val="00887B1A"/>
    <w:rsid w:val="00887C0F"/>
    <w:rsid w:val="00887CEE"/>
    <w:rsid w:val="00887D82"/>
    <w:rsid w:val="00887E59"/>
    <w:rsid w:val="00887E85"/>
    <w:rsid w:val="00887FCA"/>
    <w:rsid w:val="00890246"/>
    <w:rsid w:val="00890260"/>
    <w:rsid w:val="0089035B"/>
    <w:rsid w:val="0089053B"/>
    <w:rsid w:val="0089072A"/>
    <w:rsid w:val="0089096F"/>
    <w:rsid w:val="00890AA1"/>
    <w:rsid w:val="00890F20"/>
    <w:rsid w:val="00890FB7"/>
    <w:rsid w:val="0089108E"/>
    <w:rsid w:val="008910E5"/>
    <w:rsid w:val="008910F4"/>
    <w:rsid w:val="00891147"/>
    <w:rsid w:val="0089117A"/>
    <w:rsid w:val="0089129A"/>
    <w:rsid w:val="0089141A"/>
    <w:rsid w:val="00891507"/>
    <w:rsid w:val="008915CB"/>
    <w:rsid w:val="008916A8"/>
    <w:rsid w:val="008916AF"/>
    <w:rsid w:val="008916F5"/>
    <w:rsid w:val="00891950"/>
    <w:rsid w:val="00891AC3"/>
    <w:rsid w:val="00891B91"/>
    <w:rsid w:val="00891D62"/>
    <w:rsid w:val="0089204F"/>
    <w:rsid w:val="008922C1"/>
    <w:rsid w:val="008925A6"/>
    <w:rsid w:val="0089263A"/>
    <w:rsid w:val="008926CF"/>
    <w:rsid w:val="008926D7"/>
    <w:rsid w:val="00892775"/>
    <w:rsid w:val="0089322C"/>
    <w:rsid w:val="008932AB"/>
    <w:rsid w:val="0089343A"/>
    <w:rsid w:val="0089355C"/>
    <w:rsid w:val="00893C13"/>
    <w:rsid w:val="00893D6A"/>
    <w:rsid w:val="00894274"/>
    <w:rsid w:val="008942E7"/>
    <w:rsid w:val="00894413"/>
    <w:rsid w:val="00894485"/>
    <w:rsid w:val="008946B6"/>
    <w:rsid w:val="008947FA"/>
    <w:rsid w:val="008949B4"/>
    <w:rsid w:val="00894AD1"/>
    <w:rsid w:val="00894AE5"/>
    <w:rsid w:val="00894E5E"/>
    <w:rsid w:val="00894FA9"/>
    <w:rsid w:val="008951C1"/>
    <w:rsid w:val="008952DB"/>
    <w:rsid w:val="008953E5"/>
    <w:rsid w:val="00895431"/>
    <w:rsid w:val="008957F9"/>
    <w:rsid w:val="00895B5B"/>
    <w:rsid w:val="00895BDE"/>
    <w:rsid w:val="00895D49"/>
    <w:rsid w:val="00895DBA"/>
    <w:rsid w:val="00895E7D"/>
    <w:rsid w:val="00895F42"/>
    <w:rsid w:val="0089611E"/>
    <w:rsid w:val="00896184"/>
    <w:rsid w:val="0089631B"/>
    <w:rsid w:val="00896379"/>
    <w:rsid w:val="00896542"/>
    <w:rsid w:val="00896C8E"/>
    <w:rsid w:val="00896F71"/>
    <w:rsid w:val="0089708F"/>
    <w:rsid w:val="00897291"/>
    <w:rsid w:val="00897461"/>
    <w:rsid w:val="00897473"/>
    <w:rsid w:val="0089748A"/>
    <w:rsid w:val="00897561"/>
    <w:rsid w:val="0089761F"/>
    <w:rsid w:val="00897630"/>
    <w:rsid w:val="00897724"/>
    <w:rsid w:val="00897777"/>
    <w:rsid w:val="008979C6"/>
    <w:rsid w:val="00897C33"/>
    <w:rsid w:val="00897E0A"/>
    <w:rsid w:val="00897F8E"/>
    <w:rsid w:val="008A006C"/>
    <w:rsid w:val="008A0115"/>
    <w:rsid w:val="008A0338"/>
    <w:rsid w:val="008A038B"/>
    <w:rsid w:val="008A04E6"/>
    <w:rsid w:val="008A06A9"/>
    <w:rsid w:val="008A06C6"/>
    <w:rsid w:val="008A098E"/>
    <w:rsid w:val="008A0B45"/>
    <w:rsid w:val="008A0BC6"/>
    <w:rsid w:val="008A0E6A"/>
    <w:rsid w:val="008A0F8D"/>
    <w:rsid w:val="008A110F"/>
    <w:rsid w:val="008A13BF"/>
    <w:rsid w:val="008A14AC"/>
    <w:rsid w:val="008A1822"/>
    <w:rsid w:val="008A21BB"/>
    <w:rsid w:val="008A2313"/>
    <w:rsid w:val="008A2AC7"/>
    <w:rsid w:val="008A2BC8"/>
    <w:rsid w:val="008A2EFF"/>
    <w:rsid w:val="008A3174"/>
    <w:rsid w:val="008A31FE"/>
    <w:rsid w:val="008A3225"/>
    <w:rsid w:val="008A33BF"/>
    <w:rsid w:val="008A3536"/>
    <w:rsid w:val="008A35D7"/>
    <w:rsid w:val="008A36BB"/>
    <w:rsid w:val="008A36ED"/>
    <w:rsid w:val="008A37B1"/>
    <w:rsid w:val="008A3BCD"/>
    <w:rsid w:val="008A3C6F"/>
    <w:rsid w:val="008A3CC0"/>
    <w:rsid w:val="008A3FF3"/>
    <w:rsid w:val="008A40DE"/>
    <w:rsid w:val="008A40EA"/>
    <w:rsid w:val="008A419F"/>
    <w:rsid w:val="008A4229"/>
    <w:rsid w:val="008A423F"/>
    <w:rsid w:val="008A43FB"/>
    <w:rsid w:val="008A4624"/>
    <w:rsid w:val="008A4744"/>
    <w:rsid w:val="008A4940"/>
    <w:rsid w:val="008A51AB"/>
    <w:rsid w:val="008A52B2"/>
    <w:rsid w:val="008A5302"/>
    <w:rsid w:val="008A54B6"/>
    <w:rsid w:val="008A54D5"/>
    <w:rsid w:val="008A5796"/>
    <w:rsid w:val="008A58B9"/>
    <w:rsid w:val="008A59FD"/>
    <w:rsid w:val="008A5A6C"/>
    <w:rsid w:val="008A5D12"/>
    <w:rsid w:val="008A5D33"/>
    <w:rsid w:val="008A5ED9"/>
    <w:rsid w:val="008A602A"/>
    <w:rsid w:val="008A6209"/>
    <w:rsid w:val="008A6B67"/>
    <w:rsid w:val="008A6D26"/>
    <w:rsid w:val="008A6D65"/>
    <w:rsid w:val="008A6ECF"/>
    <w:rsid w:val="008A6F83"/>
    <w:rsid w:val="008A7121"/>
    <w:rsid w:val="008A72AA"/>
    <w:rsid w:val="008A735D"/>
    <w:rsid w:val="008A73FD"/>
    <w:rsid w:val="008A744E"/>
    <w:rsid w:val="008A758A"/>
    <w:rsid w:val="008A78B6"/>
    <w:rsid w:val="008A7B67"/>
    <w:rsid w:val="008A7C7A"/>
    <w:rsid w:val="008B00CC"/>
    <w:rsid w:val="008B03D5"/>
    <w:rsid w:val="008B040E"/>
    <w:rsid w:val="008B062C"/>
    <w:rsid w:val="008B06BA"/>
    <w:rsid w:val="008B07F7"/>
    <w:rsid w:val="008B08B0"/>
    <w:rsid w:val="008B09BE"/>
    <w:rsid w:val="008B0B0E"/>
    <w:rsid w:val="008B0C96"/>
    <w:rsid w:val="008B0CBB"/>
    <w:rsid w:val="008B0DF7"/>
    <w:rsid w:val="008B0E82"/>
    <w:rsid w:val="008B0F6A"/>
    <w:rsid w:val="008B172E"/>
    <w:rsid w:val="008B1761"/>
    <w:rsid w:val="008B17B1"/>
    <w:rsid w:val="008B17E3"/>
    <w:rsid w:val="008B2010"/>
    <w:rsid w:val="008B20E3"/>
    <w:rsid w:val="008B2134"/>
    <w:rsid w:val="008B238C"/>
    <w:rsid w:val="008B241D"/>
    <w:rsid w:val="008B251A"/>
    <w:rsid w:val="008B28D9"/>
    <w:rsid w:val="008B292E"/>
    <w:rsid w:val="008B2971"/>
    <w:rsid w:val="008B2B2C"/>
    <w:rsid w:val="008B2C39"/>
    <w:rsid w:val="008B2D2B"/>
    <w:rsid w:val="008B3110"/>
    <w:rsid w:val="008B3291"/>
    <w:rsid w:val="008B334F"/>
    <w:rsid w:val="008B3684"/>
    <w:rsid w:val="008B370C"/>
    <w:rsid w:val="008B393E"/>
    <w:rsid w:val="008B3953"/>
    <w:rsid w:val="008B3A9E"/>
    <w:rsid w:val="008B3D08"/>
    <w:rsid w:val="008B3D58"/>
    <w:rsid w:val="008B3D65"/>
    <w:rsid w:val="008B3D9F"/>
    <w:rsid w:val="008B3DFA"/>
    <w:rsid w:val="008B40A9"/>
    <w:rsid w:val="008B43A2"/>
    <w:rsid w:val="008B43E8"/>
    <w:rsid w:val="008B444C"/>
    <w:rsid w:val="008B45E0"/>
    <w:rsid w:val="008B48B9"/>
    <w:rsid w:val="008B4944"/>
    <w:rsid w:val="008B4CAE"/>
    <w:rsid w:val="008B4E10"/>
    <w:rsid w:val="008B4E65"/>
    <w:rsid w:val="008B5301"/>
    <w:rsid w:val="008B545E"/>
    <w:rsid w:val="008B563F"/>
    <w:rsid w:val="008B56E1"/>
    <w:rsid w:val="008B5984"/>
    <w:rsid w:val="008B59AC"/>
    <w:rsid w:val="008B5A50"/>
    <w:rsid w:val="008B5C8B"/>
    <w:rsid w:val="008B5DD0"/>
    <w:rsid w:val="008B5EB7"/>
    <w:rsid w:val="008B5ED3"/>
    <w:rsid w:val="008B5FD5"/>
    <w:rsid w:val="008B617A"/>
    <w:rsid w:val="008B6407"/>
    <w:rsid w:val="008B6489"/>
    <w:rsid w:val="008B65A0"/>
    <w:rsid w:val="008B65E0"/>
    <w:rsid w:val="008B6891"/>
    <w:rsid w:val="008B6980"/>
    <w:rsid w:val="008B6A22"/>
    <w:rsid w:val="008B6A62"/>
    <w:rsid w:val="008B6A7A"/>
    <w:rsid w:val="008B6C88"/>
    <w:rsid w:val="008B6CC1"/>
    <w:rsid w:val="008B6CFC"/>
    <w:rsid w:val="008B6E98"/>
    <w:rsid w:val="008B6EAC"/>
    <w:rsid w:val="008B6EC6"/>
    <w:rsid w:val="008B71D3"/>
    <w:rsid w:val="008B72DD"/>
    <w:rsid w:val="008B7362"/>
    <w:rsid w:val="008B7462"/>
    <w:rsid w:val="008B756E"/>
    <w:rsid w:val="008B757E"/>
    <w:rsid w:val="008B7749"/>
    <w:rsid w:val="008B79B3"/>
    <w:rsid w:val="008B7BA3"/>
    <w:rsid w:val="008B7C95"/>
    <w:rsid w:val="008B7CAE"/>
    <w:rsid w:val="008B7D27"/>
    <w:rsid w:val="008B7D28"/>
    <w:rsid w:val="008B7DB5"/>
    <w:rsid w:val="008B7EA3"/>
    <w:rsid w:val="008B7EA4"/>
    <w:rsid w:val="008B7EE8"/>
    <w:rsid w:val="008B7FCA"/>
    <w:rsid w:val="008C0098"/>
    <w:rsid w:val="008C01C8"/>
    <w:rsid w:val="008C06E7"/>
    <w:rsid w:val="008C081A"/>
    <w:rsid w:val="008C0B56"/>
    <w:rsid w:val="008C0BBC"/>
    <w:rsid w:val="008C0C40"/>
    <w:rsid w:val="008C0CC7"/>
    <w:rsid w:val="008C0CF6"/>
    <w:rsid w:val="008C0E1B"/>
    <w:rsid w:val="008C0F99"/>
    <w:rsid w:val="008C1066"/>
    <w:rsid w:val="008C10C8"/>
    <w:rsid w:val="008C1260"/>
    <w:rsid w:val="008C1389"/>
    <w:rsid w:val="008C1444"/>
    <w:rsid w:val="008C14E8"/>
    <w:rsid w:val="008C14F6"/>
    <w:rsid w:val="008C1643"/>
    <w:rsid w:val="008C164B"/>
    <w:rsid w:val="008C1956"/>
    <w:rsid w:val="008C197F"/>
    <w:rsid w:val="008C1AEF"/>
    <w:rsid w:val="008C1B77"/>
    <w:rsid w:val="008C1BDD"/>
    <w:rsid w:val="008C1C24"/>
    <w:rsid w:val="008C1CCC"/>
    <w:rsid w:val="008C1F0A"/>
    <w:rsid w:val="008C212B"/>
    <w:rsid w:val="008C2249"/>
    <w:rsid w:val="008C22B3"/>
    <w:rsid w:val="008C2350"/>
    <w:rsid w:val="008C289F"/>
    <w:rsid w:val="008C290C"/>
    <w:rsid w:val="008C2D1D"/>
    <w:rsid w:val="008C2E18"/>
    <w:rsid w:val="008C2F02"/>
    <w:rsid w:val="008C30B8"/>
    <w:rsid w:val="008C30CD"/>
    <w:rsid w:val="008C374D"/>
    <w:rsid w:val="008C3ACE"/>
    <w:rsid w:val="008C490F"/>
    <w:rsid w:val="008C4B3E"/>
    <w:rsid w:val="008C4BC9"/>
    <w:rsid w:val="008C4D78"/>
    <w:rsid w:val="008C52A8"/>
    <w:rsid w:val="008C53D8"/>
    <w:rsid w:val="008C5417"/>
    <w:rsid w:val="008C5544"/>
    <w:rsid w:val="008C5598"/>
    <w:rsid w:val="008C5A16"/>
    <w:rsid w:val="008C5C71"/>
    <w:rsid w:val="008C5F67"/>
    <w:rsid w:val="008C6004"/>
    <w:rsid w:val="008C6234"/>
    <w:rsid w:val="008C62D7"/>
    <w:rsid w:val="008C64B4"/>
    <w:rsid w:val="008C67D5"/>
    <w:rsid w:val="008C6880"/>
    <w:rsid w:val="008C69C0"/>
    <w:rsid w:val="008C6BAC"/>
    <w:rsid w:val="008C6CB1"/>
    <w:rsid w:val="008C6E4E"/>
    <w:rsid w:val="008C700D"/>
    <w:rsid w:val="008C7135"/>
    <w:rsid w:val="008C7526"/>
    <w:rsid w:val="008C76B2"/>
    <w:rsid w:val="008C79A7"/>
    <w:rsid w:val="008C7ACE"/>
    <w:rsid w:val="008C7AFE"/>
    <w:rsid w:val="008C7BE8"/>
    <w:rsid w:val="008C7C1C"/>
    <w:rsid w:val="008D00A7"/>
    <w:rsid w:val="008D00E5"/>
    <w:rsid w:val="008D02B8"/>
    <w:rsid w:val="008D03D0"/>
    <w:rsid w:val="008D06DD"/>
    <w:rsid w:val="008D06E8"/>
    <w:rsid w:val="008D0B47"/>
    <w:rsid w:val="008D0C9C"/>
    <w:rsid w:val="008D0D7F"/>
    <w:rsid w:val="008D102A"/>
    <w:rsid w:val="008D1659"/>
    <w:rsid w:val="008D166A"/>
    <w:rsid w:val="008D166F"/>
    <w:rsid w:val="008D17A5"/>
    <w:rsid w:val="008D1AE5"/>
    <w:rsid w:val="008D1E57"/>
    <w:rsid w:val="008D1F89"/>
    <w:rsid w:val="008D2091"/>
    <w:rsid w:val="008D2249"/>
    <w:rsid w:val="008D2504"/>
    <w:rsid w:val="008D258C"/>
    <w:rsid w:val="008D2762"/>
    <w:rsid w:val="008D2AFD"/>
    <w:rsid w:val="008D2B06"/>
    <w:rsid w:val="008D2F7C"/>
    <w:rsid w:val="008D3175"/>
    <w:rsid w:val="008D31F9"/>
    <w:rsid w:val="008D3333"/>
    <w:rsid w:val="008D33B8"/>
    <w:rsid w:val="008D340B"/>
    <w:rsid w:val="008D3434"/>
    <w:rsid w:val="008D3502"/>
    <w:rsid w:val="008D3692"/>
    <w:rsid w:val="008D3720"/>
    <w:rsid w:val="008D3778"/>
    <w:rsid w:val="008D3BB9"/>
    <w:rsid w:val="008D3BF4"/>
    <w:rsid w:val="008D3D1F"/>
    <w:rsid w:val="008D3E4A"/>
    <w:rsid w:val="008D3F3A"/>
    <w:rsid w:val="008D407E"/>
    <w:rsid w:val="008D40E7"/>
    <w:rsid w:val="008D436A"/>
    <w:rsid w:val="008D4377"/>
    <w:rsid w:val="008D4443"/>
    <w:rsid w:val="008D445E"/>
    <w:rsid w:val="008D48DE"/>
    <w:rsid w:val="008D4AAD"/>
    <w:rsid w:val="008D4ACA"/>
    <w:rsid w:val="008D4B61"/>
    <w:rsid w:val="008D4CB6"/>
    <w:rsid w:val="008D5026"/>
    <w:rsid w:val="008D5119"/>
    <w:rsid w:val="008D51FA"/>
    <w:rsid w:val="008D5453"/>
    <w:rsid w:val="008D5546"/>
    <w:rsid w:val="008D5643"/>
    <w:rsid w:val="008D58EC"/>
    <w:rsid w:val="008D5C15"/>
    <w:rsid w:val="008D5CED"/>
    <w:rsid w:val="008D5DC9"/>
    <w:rsid w:val="008D614A"/>
    <w:rsid w:val="008D6242"/>
    <w:rsid w:val="008D66AC"/>
    <w:rsid w:val="008D6896"/>
    <w:rsid w:val="008D6A58"/>
    <w:rsid w:val="008D6DD1"/>
    <w:rsid w:val="008D6E7F"/>
    <w:rsid w:val="008D706E"/>
    <w:rsid w:val="008D742E"/>
    <w:rsid w:val="008D7430"/>
    <w:rsid w:val="008D75B7"/>
    <w:rsid w:val="008D7859"/>
    <w:rsid w:val="008D7A52"/>
    <w:rsid w:val="008E005A"/>
    <w:rsid w:val="008E00F2"/>
    <w:rsid w:val="008E0389"/>
    <w:rsid w:val="008E0433"/>
    <w:rsid w:val="008E0974"/>
    <w:rsid w:val="008E0A48"/>
    <w:rsid w:val="008E0DD0"/>
    <w:rsid w:val="008E0E39"/>
    <w:rsid w:val="008E0EC4"/>
    <w:rsid w:val="008E11FE"/>
    <w:rsid w:val="008E125D"/>
    <w:rsid w:val="008E14D7"/>
    <w:rsid w:val="008E1507"/>
    <w:rsid w:val="008E1592"/>
    <w:rsid w:val="008E18DA"/>
    <w:rsid w:val="008E1955"/>
    <w:rsid w:val="008E1C21"/>
    <w:rsid w:val="008E1C48"/>
    <w:rsid w:val="008E1C86"/>
    <w:rsid w:val="008E1DA6"/>
    <w:rsid w:val="008E1DF8"/>
    <w:rsid w:val="008E1E15"/>
    <w:rsid w:val="008E2448"/>
    <w:rsid w:val="008E24F6"/>
    <w:rsid w:val="008E250D"/>
    <w:rsid w:val="008E2581"/>
    <w:rsid w:val="008E2640"/>
    <w:rsid w:val="008E27E9"/>
    <w:rsid w:val="008E2980"/>
    <w:rsid w:val="008E2A7A"/>
    <w:rsid w:val="008E2BD3"/>
    <w:rsid w:val="008E2C84"/>
    <w:rsid w:val="008E2F13"/>
    <w:rsid w:val="008E2F79"/>
    <w:rsid w:val="008E31CC"/>
    <w:rsid w:val="008E34DD"/>
    <w:rsid w:val="008E35CB"/>
    <w:rsid w:val="008E3737"/>
    <w:rsid w:val="008E3878"/>
    <w:rsid w:val="008E389C"/>
    <w:rsid w:val="008E3932"/>
    <w:rsid w:val="008E3B76"/>
    <w:rsid w:val="008E3DB6"/>
    <w:rsid w:val="008E3FB8"/>
    <w:rsid w:val="008E408F"/>
    <w:rsid w:val="008E4108"/>
    <w:rsid w:val="008E418E"/>
    <w:rsid w:val="008E4190"/>
    <w:rsid w:val="008E43A1"/>
    <w:rsid w:val="008E444A"/>
    <w:rsid w:val="008E44E7"/>
    <w:rsid w:val="008E4598"/>
    <w:rsid w:val="008E46A7"/>
    <w:rsid w:val="008E4826"/>
    <w:rsid w:val="008E4E41"/>
    <w:rsid w:val="008E4ED2"/>
    <w:rsid w:val="008E5053"/>
    <w:rsid w:val="008E51A4"/>
    <w:rsid w:val="008E5263"/>
    <w:rsid w:val="008E540B"/>
    <w:rsid w:val="008E5481"/>
    <w:rsid w:val="008E54C2"/>
    <w:rsid w:val="008E55A4"/>
    <w:rsid w:val="008E56B3"/>
    <w:rsid w:val="008E5730"/>
    <w:rsid w:val="008E5A4B"/>
    <w:rsid w:val="008E5A82"/>
    <w:rsid w:val="008E5CB8"/>
    <w:rsid w:val="008E5CE1"/>
    <w:rsid w:val="008E5D39"/>
    <w:rsid w:val="008E5D90"/>
    <w:rsid w:val="008E60AF"/>
    <w:rsid w:val="008E6116"/>
    <w:rsid w:val="008E6391"/>
    <w:rsid w:val="008E65C5"/>
    <w:rsid w:val="008E66DC"/>
    <w:rsid w:val="008E6790"/>
    <w:rsid w:val="008E691D"/>
    <w:rsid w:val="008E6B46"/>
    <w:rsid w:val="008E6FC6"/>
    <w:rsid w:val="008E7249"/>
    <w:rsid w:val="008E75D9"/>
    <w:rsid w:val="008E7659"/>
    <w:rsid w:val="008E7666"/>
    <w:rsid w:val="008E7763"/>
    <w:rsid w:val="008E7BF7"/>
    <w:rsid w:val="008E7ED5"/>
    <w:rsid w:val="008E7EE8"/>
    <w:rsid w:val="008E7F34"/>
    <w:rsid w:val="008F01EE"/>
    <w:rsid w:val="008F021C"/>
    <w:rsid w:val="008F02EB"/>
    <w:rsid w:val="008F0538"/>
    <w:rsid w:val="008F053F"/>
    <w:rsid w:val="008F0830"/>
    <w:rsid w:val="008F0B71"/>
    <w:rsid w:val="008F0CD5"/>
    <w:rsid w:val="008F0F29"/>
    <w:rsid w:val="008F0F5E"/>
    <w:rsid w:val="008F0FA5"/>
    <w:rsid w:val="008F0FD0"/>
    <w:rsid w:val="008F11FA"/>
    <w:rsid w:val="008F1283"/>
    <w:rsid w:val="008F1324"/>
    <w:rsid w:val="008F134F"/>
    <w:rsid w:val="008F142F"/>
    <w:rsid w:val="008F14D6"/>
    <w:rsid w:val="008F1526"/>
    <w:rsid w:val="008F15C0"/>
    <w:rsid w:val="008F166A"/>
    <w:rsid w:val="008F1960"/>
    <w:rsid w:val="008F204C"/>
    <w:rsid w:val="008F2066"/>
    <w:rsid w:val="008F209D"/>
    <w:rsid w:val="008F216E"/>
    <w:rsid w:val="008F227C"/>
    <w:rsid w:val="008F22EE"/>
    <w:rsid w:val="008F236E"/>
    <w:rsid w:val="008F241C"/>
    <w:rsid w:val="008F2511"/>
    <w:rsid w:val="008F2AF7"/>
    <w:rsid w:val="008F2BB4"/>
    <w:rsid w:val="008F2C04"/>
    <w:rsid w:val="008F2C4A"/>
    <w:rsid w:val="008F2DCA"/>
    <w:rsid w:val="008F2EE8"/>
    <w:rsid w:val="008F3335"/>
    <w:rsid w:val="008F385D"/>
    <w:rsid w:val="008F3A92"/>
    <w:rsid w:val="008F3E1D"/>
    <w:rsid w:val="008F3F8D"/>
    <w:rsid w:val="008F3FD9"/>
    <w:rsid w:val="008F4010"/>
    <w:rsid w:val="008F40C8"/>
    <w:rsid w:val="008F4190"/>
    <w:rsid w:val="008F4285"/>
    <w:rsid w:val="008F43D4"/>
    <w:rsid w:val="008F446C"/>
    <w:rsid w:val="008F4569"/>
    <w:rsid w:val="008F4868"/>
    <w:rsid w:val="008F49EE"/>
    <w:rsid w:val="008F4C0F"/>
    <w:rsid w:val="008F4F29"/>
    <w:rsid w:val="008F4FBB"/>
    <w:rsid w:val="008F50C8"/>
    <w:rsid w:val="008F523F"/>
    <w:rsid w:val="008F53C0"/>
    <w:rsid w:val="008F5512"/>
    <w:rsid w:val="008F55E3"/>
    <w:rsid w:val="008F578C"/>
    <w:rsid w:val="008F5A39"/>
    <w:rsid w:val="008F5C6E"/>
    <w:rsid w:val="008F5C81"/>
    <w:rsid w:val="008F5D77"/>
    <w:rsid w:val="008F5EAB"/>
    <w:rsid w:val="008F5FC7"/>
    <w:rsid w:val="008F616A"/>
    <w:rsid w:val="008F63DA"/>
    <w:rsid w:val="008F658C"/>
    <w:rsid w:val="008F699F"/>
    <w:rsid w:val="008F708B"/>
    <w:rsid w:val="008F727E"/>
    <w:rsid w:val="008F731A"/>
    <w:rsid w:val="008F745A"/>
    <w:rsid w:val="008F749E"/>
    <w:rsid w:val="008F7639"/>
    <w:rsid w:val="008F779F"/>
    <w:rsid w:val="008F77CF"/>
    <w:rsid w:val="008F7A34"/>
    <w:rsid w:val="008F7C63"/>
    <w:rsid w:val="008F7CB0"/>
    <w:rsid w:val="008F7E99"/>
    <w:rsid w:val="008F7FB7"/>
    <w:rsid w:val="00900507"/>
    <w:rsid w:val="009009CC"/>
    <w:rsid w:val="00900ACC"/>
    <w:rsid w:val="00900BFA"/>
    <w:rsid w:val="00900D21"/>
    <w:rsid w:val="00900D41"/>
    <w:rsid w:val="00900F2A"/>
    <w:rsid w:val="00900F86"/>
    <w:rsid w:val="009010E8"/>
    <w:rsid w:val="0090144B"/>
    <w:rsid w:val="00901574"/>
    <w:rsid w:val="009022B9"/>
    <w:rsid w:val="00902397"/>
    <w:rsid w:val="00902403"/>
    <w:rsid w:val="009024EB"/>
    <w:rsid w:val="009025D6"/>
    <w:rsid w:val="00902890"/>
    <w:rsid w:val="009029E6"/>
    <w:rsid w:val="00902B13"/>
    <w:rsid w:val="00902BD1"/>
    <w:rsid w:val="00902CF3"/>
    <w:rsid w:val="00902D9B"/>
    <w:rsid w:val="00902D9F"/>
    <w:rsid w:val="00903090"/>
    <w:rsid w:val="009030FE"/>
    <w:rsid w:val="009032EA"/>
    <w:rsid w:val="00903392"/>
    <w:rsid w:val="009034A5"/>
    <w:rsid w:val="009034B6"/>
    <w:rsid w:val="00903836"/>
    <w:rsid w:val="0090398F"/>
    <w:rsid w:val="00903B6C"/>
    <w:rsid w:val="00903FAE"/>
    <w:rsid w:val="0090447F"/>
    <w:rsid w:val="009045C8"/>
    <w:rsid w:val="009046AC"/>
    <w:rsid w:val="009048D6"/>
    <w:rsid w:val="0090496D"/>
    <w:rsid w:val="00904B36"/>
    <w:rsid w:val="00904CC0"/>
    <w:rsid w:val="00904CC2"/>
    <w:rsid w:val="00904D51"/>
    <w:rsid w:val="00905330"/>
    <w:rsid w:val="00905357"/>
    <w:rsid w:val="0090539B"/>
    <w:rsid w:val="009054F4"/>
    <w:rsid w:val="009057B4"/>
    <w:rsid w:val="009058D0"/>
    <w:rsid w:val="00905B3F"/>
    <w:rsid w:val="00905EB0"/>
    <w:rsid w:val="00905EEC"/>
    <w:rsid w:val="00905FC6"/>
    <w:rsid w:val="009060D5"/>
    <w:rsid w:val="00906400"/>
    <w:rsid w:val="0090655D"/>
    <w:rsid w:val="00906847"/>
    <w:rsid w:val="00906907"/>
    <w:rsid w:val="00906999"/>
    <w:rsid w:val="00906A51"/>
    <w:rsid w:val="00906BC9"/>
    <w:rsid w:val="00906DAA"/>
    <w:rsid w:val="00906EB1"/>
    <w:rsid w:val="00907185"/>
    <w:rsid w:val="009071CC"/>
    <w:rsid w:val="009072CC"/>
    <w:rsid w:val="0090747F"/>
    <w:rsid w:val="009074E1"/>
    <w:rsid w:val="00907511"/>
    <w:rsid w:val="009075CF"/>
    <w:rsid w:val="00907857"/>
    <w:rsid w:val="00907D22"/>
    <w:rsid w:val="00910060"/>
    <w:rsid w:val="00910067"/>
    <w:rsid w:val="00910189"/>
    <w:rsid w:val="009101B0"/>
    <w:rsid w:val="00910223"/>
    <w:rsid w:val="009102DC"/>
    <w:rsid w:val="009104E4"/>
    <w:rsid w:val="00910566"/>
    <w:rsid w:val="009107CF"/>
    <w:rsid w:val="00910A0E"/>
    <w:rsid w:val="00910C02"/>
    <w:rsid w:val="00910E53"/>
    <w:rsid w:val="00910F01"/>
    <w:rsid w:val="00910F9D"/>
    <w:rsid w:val="00911008"/>
    <w:rsid w:val="0091101D"/>
    <w:rsid w:val="00911292"/>
    <w:rsid w:val="00911313"/>
    <w:rsid w:val="009114A3"/>
    <w:rsid w:val="009115E3"/>
    <w:rsid w:val="0091171C"/>
    <w:rsid w:val="009117C7"/>
    <w:rsid w:val="009118A2"/>
    <w:rsid w:val="00911950"/>
    <w:rsid w:val="009119CE"/>
    <w:rsid w:val="00911B8B"/>
    <w:rsid w:val="00911FAD"/>
    <w:rsid w:val="00912000"/>
    <w:rsid w:val="00912235"/>
    <w:rsid w:val="009123F4"/>
    <w:rsid w:val="00912447"/>
    <w:rsid w:val="009124F3"/>
    <w:rsid w:val="00912596"/>
    <w:rsid w:val="00912870"/>
    <w:rsid w:val="0091296E"/>
    <w:rsid w:val="00912A3A"/>
    <w:rsid w:val="00912B1C"/>
    <w:rsid w:val="00912D42"/>
    <w:rsid w:val="00912D4E"/>
    <w:rsid w:val="00912DFA"/>
    <w:rsid w:val="00912E7F"/>
    <w:rsid w:val="00912F89"/>
    <w:rsid w:val="0091301A"/>
    <w:rsid w:val="00913244"/>
    <w:rsid w:val="0091332B"/>
    <w:rsid w:val="00913342"/>
    <w:rsid w:val="00913417"/>
    <w:rsid w:val="0091367E"/>
    <w:rsid w:val="009136F0"/>
    <w:rsid w:val="009137F7"/>
    <w:rsid w:val="00913996"/>
    <w:rsid w:val="00913A18"/>
    <w:rsid w:val="00913A98"/>
    <w:rsid w:val="00913DD4"/>
    <w:rsid w:val="0091410B"/>
    <w:rsid w:val="00914269"/>
    <w:rsid w:val="009142A2"/>
    <w:rsid w:val="009142F7"/>
    <w:rsid w:val="0091480B"/>
    <w:rsid w:val="00914A96"/>
    <w:rsid w:val="00914B84"/>
    <w:rsid w:val="00914BB4"/>
    <w:rsid w:val="00914C4A"/>
    <w:rsid w:val="00914C7B"/>
    <w:rsid w:val="00914D8F"/>
    <w:rsid w:val="00914DDC"/>
    <w:rsid w:val="009151A2"/>
    <w:rsid w:val="009154B5"/>
    <w:rsid w:val="009154C5"/>
    <w:rsid w:val="0091565F"/>
    <w:rsid w:val="009156B9"/>
    <w:rsid w:val="00915770"/>
    <w:rsid w:val="00915D8E"/>
    <w:rsid w:val="00915E07"/>
    <w:rsid w:val="00915F6F"/>
    <w:rsid w:val="0091603A"/>
    <w:rsid w:val="00916349"/>
    <w:rsid w:val="009163D0"/>
    <w:rsid w:val="00916423"/>
    <w:rsid w:val="009166DB"/>
    <w:rsid w:val="009169CF"/>
    <w:rsid w:val="00916A92"/>
    <w:rsid w:val="00916AD4"/>
    <w:rsid w:val="00916B2E"/>
    <w:rsid w:val="00916DF1"/>
    <w:rsid w:val="00916E8E"/>
    <w:rsid w:val="00916EB8"/>
    <w:rsid w:val="00917004"/>
    <w:rsid w:val="00917527"/>
    <w:rsid w:val="0091775B"/>
    <w:rsid w:val="009178E7"/>
    <w:rsid w:val="0091796A"/>
    <w:rsid w:val="00917A99"/>
    <w:rsid w:val="00917C19"/>
    <w:rsid w:val="00917E14"/>
    <w:rsid w:val="0092018A"/>
    <w:rsid w:val="00920259"/>
    <w:rsid w:val="009202DD"/>
    <w:rsid w:val="009203BC"/>
    <w:rsid w:val="0092050E"/>
    <w:rsid w:val="00920ADA"/>
    <w:rsid w:val="00920B79"/>
    <w:rsid w:val="00920C2E"/>
    <w:rsid w:val="00920FA9"/>
    <w:rsid w:val="00921591"/>
    <w:rsid w:val="0092177F"/>
    <w:rsid w:val="00921894"/>
    <w:rsid w:val="00921A49"/>
    <w:rsid w:val="00921B60"/>
    <w:rsid w:val="00921F75"/>
    <w:rsid w:val="0092237F"/>
    <w:rsid w:val="009223EE"/>
    <w:rsid w:val="00922485"/>
    <w:rsid w:val="009224EE"/>
    <w:rsid w:val="00922655"/>
    <w:rsid w:val="0092270D"/>
    <w:rsid w:val="00922717"/>
    <w:rsid w:val="0092283B"/>
    <w:rsid w:val="00922C2A"/>
    <w:rsid w:val="00923452"/>
    <w:rsid w:val="009236C5"/>
    <w:rsid w:val="0092390E"/>
    <w:rsid w:val="00923A28"/>
    <w:rsid w:val="00923A70"/>
    <w:rsid w:val="00924004"/>
    <w:rsid w:val="009242EF"/>
    <w:rsid w:val="00924518"/>
    <w:rsid w:val="009249B7"/>
    <w:rsid w:val="00924A24"/>
    <w:rsid w:val="00924B33"/>
    <w:rsid w:val="00924B51"/>
    <w:rsid w:val="00924BCE"/>
    <w:rsid w:val="00924C50"/>
    <w:rsid w:val="00924F83"/>
    <w:rsid w:val="00925233"/>
    <w:rsid w:val="0092558B"/>
    <w:rsid w:val="0092559F"/>
    <w:rsid w:val="00925747"/>
    <w:rsid w:val="0092588E"/>
    <w:rsid w:val="009258C5"/>
    <w:rsid w:val="00925B74"/>
    <w:rsid w:val="00925C29"/>
    <w:rsid w:val="00925F23"/>
    <w:rsid w:val="009261CB"/>
    <w:rsid w:val="00926226"/>
    <w:rsid w:val="00926279"/>
    <w:rsid w:val="00926846"/>
    <w:rsid w:val="009268DA"/>
    <w:rsid w:val="00926975"/>
    <w:rsid w:val="00926AD1"/>
    <w:rsid w:val="00926B07"/>
    <w:rsid w:val="00926BC9"/>
    <w:rsid w:val="00926C6B"/>
    <w:rsid w:val="00926E33"/>
    <w:rsid w:val="00926FDE"/>
    <w:rsid w:val="009271D1"/>
    <w:rsid w:val="00927343"/>
    <w:rsid w:val="009273EA"/>
    <w:rsid w:val="009276CB"/>
    <w:rsid w:val="0092773A"/>
    <w:rsid w:val="0092777A"/>
    <w:rsid w:val="00927AFB"/>
    <w:rsid w:val="00927D20"/>
    <w:rsid w:val="00927D7A"/>
    <w:rsid w:val="009301E6"/>
    <w:rsid w:val="009303F1"/>
    <w:rsid w:val="0093050F"/>
    <w:rsid w:val="0093063E"/>
    <w:rsid w:val="009306E0"/>
    <w:rsid w:val="009306E7"/>
    <w:rsid w:val="00930748"/>
    <w:rsid w:val="009307C9"/>
    <w:rsid w:val="009307DA"/>
    <w:rsid w:val="0093083F"/>
    <w:rsid w:val="00930956"/>
    <w:rsid w:val="00930AC7"/>
    <w:rsid w:val="00930DAC"/>
    <w:rsid w:val="00930DE8"/>
    <w:rsid w:val="00930F07"/>
    <w:rsid w:val="00930F93"/>
    <w:rsid w:val="009310C6"/>
    <w:rsid w:val="009310F9"/>
    <w:rsid w:val="0093128C"/>
    <w:rsid w:val="009312B1"/>
    <w:rsid w:val="009312CD"/>
    <w:rsid w:val="009312EE"/>
    <w:rsid w:val="00931319"/>
    <w:rsid w:val="0093141C"/>
    <w:rsid w:val="009314D1"/>
    <w:rsid w:val="00931999"/>
    <w:rsid w:val="00931A15"/>
    <w:rsid w:val="00931A72"/>
    <w:rsid w:val="00931A75"/>
    <w:rsid w:val="00931DD3"/>
    <w:rsid w:val="009321FC"/>
    <w:rsid w:val="009322A7"/>
    <w:rsid w:val="009322B7"/>
    <w:rsid w:val="00932318"/>
    <w:rsid w:val="009325AE"/>
    <w:rsid w:val="0093286D"/>
    <w:rsid w:val="00932AAD"/>
    <w:rsid w:val="00932AE9"/>
    <w:rsid w:val="00932C66"/>
    <w:rsid w:val="00932C9B"/>
    <w:rsid w:val="00932CE6"/>
    <w:rsid w:val="00932EE4"/>
    <w:rsid w:val="00932F6C"/>
    <w:rsid w:val="00933068"/>
    <w:rsid w:val="00933087"/>
    <w:rsid w:val="00933288"/>
    <w:rsid w:val="0093335B"/>
    <w:rsid w:val="0093348B"/>
    <w:rsid w:val="00933563"/>
    <w:rsid w:val="009336E3"/>
    <w:rsid w:val="00933C6B"/>
    <w:rsid w:val="00933EE0"/>
    <w:rsid w:val="00933F1A"/>
    <w:rsid w:val="009341E3"/>
    <w:rsid w:val="00934201"/>
    <w:rsid w:val="00934355"/>
    <w:rsid w:val="0093436C"/>
    <w:rsid w:val="009344CB"/>
    <w:rsid w:val="00934513"/>
    <w:rsid w:val="00934646"/>
    <w:rsid w:val="00934667"/>
    <w:rsid w:val="009347EB"/>
    <w:rsid w:val="009347FA"/>
    <w:rsid w:val="00934836"/>
    <w:rsid w:val="00934D13"/>
    <w:rsid w:val="00934FF6"/>
    <w:rsid w:val="0093504C"/>
    <w:rsid w:val="0093519D"/>
    <w:rsid w:val="00935278"/>
    <w:rsid w:val="00935378"/>
    <w:rsid w:val="009356ED"/>
    <w:rsid w:val="0093573D"/>
    <w:rsid w:val="009357E0"/>
    <w:rsid w:val="00935D68"/>
    <w:rsid w:val="00935DE0"/>
    <w:rsid w:val="00935E1A"/>
    <w:rsid w:val="00936687"/>
    <w:rsid w:val="00936DA0"/>
    <w:rsid w:val="00936DB2"/>
    <w:rsid w:val="00936EC3"/>
    <w:rsid w:val="00936ECC"/>
    <w:rsid w:val="00936FB5"/>
    <w:rsid w:val="0093713F"/>
    <w:rsid w:val="0093745A"/>
    <w:rsid w:val="009375FF"/>
    <w:rsid w:val="00937702"/>
    <w:rsid w:val="00937B6A"/>
    <w:rsid w:val="00937B7C"/>
    <w:rsid w:val="00937CF3"/>
    <w:rsid w:val="00937CFA"/>
    <w:rsid w:val="0094005E"/>
    <w:rsid w:val="009400A6"/>
    <w:rsid w:val="0094011E"/>
    <w:rsid w:val="0094067B"/>
    <w:rsid w:val="009407AA"/>
    <w:rsid w:val="00940A13"/>
    <w:rsid w:val="00940C9D"/>
    <w:rsid w:val="00940CC3"/>
    <w:rsid w:val="00941062"/>
    <w:rsid w:val="0094121F"/>
    <w:rsid w:val="00941271"/>
    <w:rsid w:val="00941429"/>
    <w:rsid w:val="0094144A"/>
    <w:rsid w:val="00941943"/>
    <w:rsid w:val="00941D29"/>
    <w:rsid w:val="00941D7D"/>
    <w:rsid w:val="00941F11"/>
    <w:rsid w:val="0094211A"/>
    <w:rsid w:val="00942165"/>
    <w:rsid w:val="00942288"/>
    <w:rsid w:val="009422F4"/>
    <w:rsid w:val="00942345"/>
    <w:rsid w:val="00942352"/>
    <w:rsid w:val="0094259E"/>
    <w:rsid w:val="009425FB"/>
    <w:rsid w:val="009427CF"/>
    <w:rsid w:val="009428EB"/>
    <w:rsid w:val="00942A6D"/>
    <w:rsid w:val="00942CF8"/>
    <w:rsid w:val="00942DC2"/>
    <w:rsid w:val="0094306B"/>
    <w:rsid w:val="00943287"/>
    <w:rsid w:val="009435C6"/>
    <w:rsid w:val="009437E8"/>
    <w:rsid w:val="00943861"/>
    <w:rsid w:val="00943879"/>
    <w:rsid w:val="00943961"/>
    <w:rsid w:val="00943ABA"/>
    <w:rsid w:val="00943F9C"/>
    <w:rsid w:val="0094404E"/>
    <w:rsid w:val="009442F4"/>
    <w:rsid w:val="00944434"/>
    <w:rsid w:val="009444C8"/>
    <w:rsid w:val="009446A4"/>
    <w:rsid w:val="00944712"/>
    <w:rsid w:val="00944A8A"/>
    <w:rsid w:val="00944E9F"/>
    <w:rsid w:val="00944ECC"/>
    <w:rsid w:val="0094506A"/>
    <w:rsid w:val="009453C9"/>
    <w:rsid w:val="0094551E"/>
    <w:rsid w:val="0094553E"/>
    <w:rsid w:val="0094581B"/>
    <w:rsid w:val="00945A77"/>
    <w:rsid w:val="00945D60"/>
    <w:rsid w:val="00945DA0"/>
    <w:rsid w:val="00945F44"/>
    <w:rsid w:val="0094608D"/>
    <w:rsid w:val="00946390"/>
    <w:rsid w:val="00946491"/>
    <w:rsid w:val="009466B0"/>
    <w:rsid w:val="0094672C"/>
    <w:rsid w:val="0094682E"/>
    <w:rsid w:val="00946C31"/>
    <w:rsid w:val="00946C39"/>
    <w:rsid w:val="00946F1C"/>
    <w:rsid w:val="00946FB2"/>
    <w:rsid w:val="0094702F"/>
    <w:rsid w:val="0094710F"/>
    <w:rsid w:val="009471B4"/>
    <w:rsid w:val="009473E9"/>
    <w:rsid w:val="0094746D"/>
    <w:rsid w:val="009475B2"/>
    <w:rsid w:val="00947682"/>
    <w:rsid w:val="00947B63"/>
    <w:rsid w:val="00947B88"/>
    <w:rsid w:val="00947FB6"/>
    <w:rsid w:val="00947FF8"/>
    <w:rsid w:val="00950081"/>
    <w:rsid w:val="009504C8"/>
    <w:rsid w:val="00950B84"/>
    <w:rsid w:val="00950C1B"/>
    <w:rsid w:val="00950F4C"/>
    <w:rsid w:val="00950FD1"/>
    <w:rsid w:val="009511BF"/>
    <w:rsid w:val="0095139A"/>
    <w:rsid w:val="009513F8"/>
    <w:rsid w:val="0095140C"/>
    <w:rsid w:val="009514D7"/>
    <w:rsid w:val="0095180B"/>
    <w:rsid w:val="0095196D"/>
    <w:rsid w:val="00951B15"/>
    <w:rsid w:val="00951CB0"/>
    <w:rsid w:val="00951EC2"/>
    <w:rsid w:val="00951FBB"/>
    <w:rsid w:val="0095207D"/>
    <w:rsid w:val="00952146"/>
    <w:rsid w:val="009521EB"/>
    <w:rsid w:val="00952205"/>
    <w:rsid w:val="009522CD"/>
    <w:rsid w:val="009522E1"/>
    <w:rsid w:val="00952303"/>
    <w:rsid w:val="009523EB"/>
    <w:rsid w:val="0095252A"/>
    <w:rsid w:val="00952538"/>
    <w:rsid w:val="009525A2"/>
    <w:rsid w:val="0095288D"/>
    <w:rsid w:val="00952933"/>
    <w:rsid w:val="00952D8D"/>
    <w:rsid w:val="00952F7D"/>
    <w:rsid w:val="009530F4"/>
    <w:rsid w:val="00953146"/>
    <w:rsid w:val="009533CB"/>
    <w:rsid w:val="00953712"/>
    <w:rsid w:val="00953761"/>
    <w:rsid w:val="00953911"/>
    <w:rsid w:val="00953CFC"/>
    <w:rsid w:val="00953D24"/>
    <w:rsid w:val="0095491F"/>
    <w:rsid w:val="0095494B"/>
    <w:rsid w:val="00954979"/>
    <w:rsid w:val="00954AB5"/>
    <w:rsid w:val="00954B8B"/>
    <w:rsid w:val="00954E25"/>
    <w:rsid w:val="00954ED6"/>
    <w:rsid w:val="00955220"/>
    <w:rsid w:val="009554AC"/>
    <w:rsid w:val="009556EC"/>
    <w:rsid w:val="009558FF"/>
    <w:rsid w:val="00955E45"/>
    <w:rsid w:val="00955E51"/>
    <w:rsid w:val="00955EA4"/>
    <w:rsid w:val="00955EAA"/>
    <w:rsid w:val="009560CF"/>
    <w:rsid w:val="009563D6"/>
    <w:rsid w:val="00956437"/>
    <w:rsid w:val="009564ED"/>
    <w:rsid w:val="00956543"/>
    <w:rsid w:val="0095666C"/>
    <w:rsid w:val="00956746"/>
    <w:rsid w:val="00956BD5"/>
    <w:rsid w:val="00956D42"/>
    <w:rsid w:val="00956D86"/>
    <w:rsid w:val="00957064"/>
    <w:rsid w:val="009571C2"/>
    <w:rsid w:val="009572C0"/>
    <w:rsid w:val="009573F4"/>
    <w:rsid w:val="009574B4"/>
    <w:rsid w:val="00957579"/>
    <w:rsid w:val="00957717"/>
    <w:rsid w:val="009577EF"/>
    <w:rsid w:val="009579DB"/>
    <w:rsid w:val="00957A44"/>
    <w:rsid w:val="00957C2A"/>
    <w:rsid w:val="00957C34"/>
    <w:rsid w:val="009602FE"/>
    <w:rsid w:val="00960353"/>
    <w:rsid w:val="0096067D"/>
    <w:rsid w:val="009607EB"/>
    <w:rsid w:val="0096085D"/>
    <w:rsid w:val="00960913"/>
    <w:rsid w:val="00960A45"/>
    <w:rsid w:val="00960B90"/>
    <w:rsid w:val="00960C0A"/>
    <w:rsid w:val="00960D86"/>
    <w:rsid w:val="00960E2F"/>
    <w:rsid w:val="00960EC4"/>
    <w:rsid w:val="009610B1"/>
    <w:rsid w:val="00961136"/>
    <w:rsid w:val="0096124D"/>
    <w:rsid w:val="0096126E"/>
    <w:rsid w:val="0096131E"/>
    <w:rsid w:val="00961385"/>
    <w:rsid w:val="0096158E"/>
    <w:rsid w:val="00961855"/>
    <w:rsid w:val="00961880"/>
    <w:rsid w:val="009618BE"/>
    <w:rsid w:val="00961D10"/>
    <w:rsid w:val="00961D52"/>
    <w:rsid w:val="00961EAD"/>
    <w:rsid w:val="00961FDA"/>
    <w:rsid w:val="00962186"/>
    <w:rsid w:val="0096225E"/>
    <w:rsid w:val="009622EF"/>
    <w:rsid w:val="00962408"/>
    <w:rsid w:val="0096246C"/>
    <w:rsid w:val="0096287F"/>
    <w:rsid w:val="009628E0"/>
    <w:rsid w:val="0096298C"/>
    <w:rsid w:val="00962BCF"/>
    <w:rsid w:val="00962DC7"/>
    <w:rsid w:val="0096304D"/>
    <w:rsid w:val="009632B5"/>
    <w:rsid w:val="009633DB"/>
    <w:rsid w:val="0096350E"/>
    <w:rsid w:val="009636B1"/>
    <w:rsid w:val="0096393B"/>
    <w:rsid w:val="00963961"/>
    <w:rsid w:val="009639B6"/>
    <w:rsid w:val="00963A1F"/>
    <w:rsid w:val="00963DAD"/>
    <w:rsid w:val="00963F7E"/>
    <w:rsid w:val="00964060"/>
    <w:rsid w:val="009640F8"/>
    <w:rsid w:val="00964246"/>
    <w:rsid w:val="00964265"/>
    <w:rsid w:val="009642B8"/>
    <w:rsid w:val="0096451C"/>
    <w:rsid w:val="00964580"/>
    <w:rsid w:val="0096472D"/>
    <w:rsid w:val="009648D2"/>
    <w:rsid w:val="00964C26"/>
    <w:rsid w:val="009650F9"/>
    <w:rsid w:val="009652A4"/>
    <w:rsid w:val="00965562"/>
    <w:rsid w:val="009655ED"/>
    <w:rsid w:val="00965709"/>
    <w:rsid w:val="00965C8C"/>
    <w:rsid w:val="00965D37"/>
    <w:rsid w:val="00966025"/>
    <w:rsid w:val="00966088"/>
    <w:rsid w:val="0096616D"/>
    <w:rsid w:val="00966225"/>
    <w:rsid w:val="009662FD"/>
    <w:rsid w:val="009663BE"/>
    <w:rsid w:val="009663E1"/>
    <w:rsid w:val="009666D4"/>
    <w:rsid w:val="00966ADB"/>
    <w:rsid w:val="00966BFF"/>
    <w:rsid w:val="00966D00"/>
    <w:rsid w:val="00966DC4"/>
    <w:rsid w:val="00966DEC"/>
    <w:rsid w:val="009672E3"/>
    <w:rsid w:val="00967322"/>
    <w:rsid w:val="0096734B"/>
    <w:rsid w:val="00967488"/>
    <w:rsid w:val="00967506"/>
    <w:rsid w:val="00967565"/>
    <w:rsid w:val="0096764A"/>
    <w:rsid w:val="009679E2"/>
    <w:rsid w:val="00967A54"/>
    <w:rsid w:val="00967B6A"/>
    <w:rsid w:val="00967DF3"/>
    <w:rsid w:val="00970411"/>
    <w:rsid w:val="00970759"/>
    <w:rsid w:val="009707EE"/>
    <w:rsid w:val="009708A6"/>
    <w:rsid w:val="00970BAE"/>
    <w:rsid w:val="009712FA"/>
    <w:rsid w:val="0097144B"/>
    <w:rsid w:val="00971585"/>
    <w:rsid w:val="00971900"/>
    <w:rsid w:val="00971A12"/>
    <w:rsid w:val="00971A3D"/>
    <w:rsid w:val="00971C71"/>
    <w:rsid w:val="00971E00"/>
    <w:rsid w:val="0097205F"/>
    <w:rsid w:val="0097223A"/>
    <w:rsid w:val="00972269"/>
    <w:rsid w:val="00972409"/>
    <w:rsid w:val="0097254A"/>
    <w:rsid w:val="00972652"/>
    <w:rsid w:val="00972BC9"/>
    <w:rsid w:val="00972D61"/>
    <w:rsid w:val="00972DF1"/>
    <w:rsid w:val="00972EEF"/>
    <w:rsid w:val="009731A2"/>
    <w:rsid w:val="00973216"/>
    <w:rsid w:val="009733FF"/>
    <w:rsid w:val="009734E0"/>
    <w:rsid w:val="009735F2"/>
    <w:rsid w:val="009736CC"/>
    <w:rsid w:val="009736F5"/>
    <w:rsid w:val="00973728"/>
    <w:rsid w:val="0097376C"/>
    <w:rsid w:val="0097384E"/>
    <w:rsid w:val="00973BE6"/>
    <w:rsid w:val="00973CBD"/>
    <w:rsid w:val="00974001"/>
    <w:rsid w:val="00974155"/>
    <w:rsid w:val="00974696"/>
    <w:rsid w:val="0097469B"/>
    <w:rsid w:val="00974DAA"/>
    <w:rsid w:val="00974E6A"/>
    <w:rsid w:val="00974FC5"/>
    <w:rsid w:val="00975150"/>
    <w:rsid w:val="00975254"/>
    <w:rsid w:val="00975335"/>
    <w:rsid w:val="00975347"/>
    <w:rsid w:val="00975481"/>
    <w:rsid w:val="009754AB"/>
    <w:rsid w:val="00975562"/>
    <w:rsid w:val="0097563A"/>
    <w:rsid w:val="009757B2"/>
    <w:rsid w:val="00975826"/>
    <w:rsid w:val="0097595F"/>
    <w:rsid w:val="00975B7E"/>
    <w:rsid w:val="00975C5A"/>
    <w:rsid w:val="0097635D"/>
    <w:rsid w:val="0097639A"/>
    <w:rsid w:val="009764EA"/>
    <w:rsid w:val="0097662E"/>
    <w:rsid w:val="00976DDE"/>
    <w:rsid w:val="00976DF0"/>
    <w:rsid w:val="00976E1C"/>
    <w:rsid w:val="009770E0"/>
    <w:rsid w:val="00977446"/>
    <w:rsid w:val="00977718"/>
    <w:rsid w:val="0097779C"/>
    <w:rsid w:val="00977A1B"/>
    <w:rsid w:val="00977B61"/>
    <w:rsid w:val="00977CCF"/>
    <w:rsid w:val="00977CF4"/>
    <w:rsid w:val="00977D3B"/>
    <w:rsid w:val="00977D5A"/>
    <w:rsid w:val="009800EA"/>
    <w:rsid w:val="0098019F"/>
    <w:rsid w:val="009801A5"/>
    <w:rsid w:val="00980281"/>
    <w:rsid w:val="009804C6"/>
    <w:rsid w:val="009805FB"/>
    <w:rsid w:val="009806FB"/>
    <w:rsid w:val="00980700"/>
    <w:rsid w:val="009807EE"/>
    <w:rsid w:val="0098094B"/>
    <w:rsid w:val="00980B19"/>
    <w:rsid w:val="00980CAB"/>
    <w:rsid w:val="00980EE2"/>
    <w:rsid w:val="0098109C"/>
    <w:rsid w:val="009811E0"/>
    <w:rsid w:val="0098122F"/>
    <w:rsid w:val="009814A1"/>
    <w:rsid w:val="00981562"/>
    <w:rsid w:val="0098182A"/>
    <w:rsid w:val="00981836"/>
    <w:rsid w:val="00981E5A"/>
    <w:rsid w:val="00981EDC"/>
    <w:rsid w:val="00981F02"/>
    <w:rsid w:val="0098209B"/>
    <w:rsid w:val="0098247B"/>
    <w:rsid w:val="0098260C"/>
    <w:rsid w:val="009827CC"/>
    <w:rsid w:val="00982877"/>
    <w:rsid w:val="00982A01"/>
    <w:rsid w:val="00982A95"/>
    <w:rsid w:val="00982AD0"/>
    <w:rsid w:val="00982B5B"/>
    <w:rsid w:val="00982B74"/>
    <w:rsid w:val="00982DB0"/>
    <w:rsid w:val="009831CE"/>
    <w:rsid w:val="009832D7"/>
    <w:rsid w:val="00983434"/>
    <w:rsid w:val="00983445"/>
    <w:rsid w:val="009835C3"/>
    <w:rsid w:val="00983616"/>
    <w:rsid w:val="0098365E"/>
    <w:rsid w:val="00983BE0"/>
    <w:rsid w:val="00983D1E"/>
    <w:rsid w:val="00983ED9"/>
    <w:rsid w:val="00983FCA"/>
    <w:rsid w:val="0098425A"/>
    <w:rsid w:val="0098434D"/>
    <w:rsid w:val="00984407"/>
    <w:rsid w:val="0098458F"/>
    <w:rsid w:val="009845CA"/>
    <w:rsid w:val="00984784"/>
    <w:rsid w:val="0098485D"/>
    <w:rsid w:val="009848BA"/>
    <w:rsid w:val="0098496B"/>
    <w:rsid w:val="00984B74"/>
    <w:rsid w:val="00984CDE"/>
    <w:rsid w:val="00984D37"/>
    <w:rsid w:val="00984DD5"/>
    <w:rsid w:val="0098508C"/>
    <w:rsid w:val="0098540E"/>
    <w:rsid w:val="00985738"/>
    <w:rsid w:val="00985798"/>
    <w:rsid w:val="009859D9"/>
    <w:rsid w:val="009859F5"/>
    <w:rsid w:val="00985B06"/>
    <w:rsid w:val="00985B1D"/>
    <w:rsid w:val="00985C25"/>
    <w:rsid w:val="00985C9B"/>
    <w:rsid w:val="00985DBA"/>
    <w:rsid w:val="0098638D"/>
    <w:rsid w:val="0098680E"/>
    <w:rsid w:val="009868A9"/>
    <w:rsid w:val="00986953"/>
    <w:rsid w:val="00986B26"/>
    <w:rsid w:val="00986CC2"/>
    <w:rsid w:val="00986FDE"/>
    <w:rsid w:val="009870F3"/>
    <w:rsid w:val="00987237"/>
    <w:rsid w:val="00987251"/>
    <w:rsid w:val="0098739F"/>
    <w:rsid w:val="009874C0"/>
    <w:rsid w:val="00987642"/>
    <w:rsid w:val="00987AC6"/>
    <w:rsid w:val="0099012F"/>
    <w:rsid w:val="009901D9"/>
    <w:rsid w:val="009903A1"/>
    <w:rsid w:val="009904C9"/>
    <w:rsid w:val="009908C6"/>
    <w:rsid w:val="00990B45"/>
    <w:rsid w:val="00990E8B"/>
    <w:rsid w:val="00990F4B"/>
    <w:rsid w:val="009910E7"/>
    <w:rsid w:val="00991131"/>
    <w:rsid w:val="0099137E"/>
    <w:rsid w:val="009915F2"/>
    <w:rsid w:val="00991793"/>
    <w:rsid w:val="009919D3"/>
    <w:rsid w:val="00991B9E"/>
    <w:rsid w:val="0099278B"/>
    <w:rsid w:val="00992AFF"/>
    <w:rsid w:val="00992C67"/>
    <w:rsid w:val="00992DFE"/>
    <w:rsid w:val="009930F8"/>
    <w:rsid w:val="009932D5"/>
    <w:rsid w:val="009932EB"/>
    <w:rsid w:val="009932FE"/>
    <w:rsid w:val="009933A3"/>
    <w:rsid w:val="00993542"/>
    <w:rsid w:val="009935AE"/>
    <w:rsid w:val="009937C9"/>
    <w:rsid w:val="009937E0"/>
    <w:rsid w:val="00993854"/>
    <w:rsid w:val="00993A57"/>
    <w:rsid w:val="00993A58"/>
    <w:rsid w:val="00993E38"/>
    <w:rsid w:val="00993F0B"/>
    <w:rsid w:val="00994091"/>
    <w:rsid w:val="0099434A"/>
    <w:rsid w:val="00994662"/>
    <w:rsid w:val="0099494B"/>
    <w:rsid w:val="00994CF1"/>
    <w:rsid w:val="009951C1"/>
    <w:rsid w:val="00995373"/>
    <w:rsid w:val="00995791"/>
    <w:rsid w:val="0099583A"/>
    <w:rsid w:val="0099594C"/>
    <w:rsid w:val="009959E1"/>
    <w:rsid w:val="00995A53"/>
    <w:rsid w:val="00995C0C"/>
    <w:rsid w:val="00995D6B"/>
    <w:rsid w:val="00996006"/>
    <w:rsid w:val="00996020"/>
    <w:rsid w:val="0099608F"/>
    <w:rsid w:val="00996135"/>
    <w:rsid w:val="0099625E"/>
    <w:rsid w:val="0099636C"/>
    <w:rsid w:val="00996925"/>
    <w:rsid w:val="009969A8"/>
    <w:rsid w:val="009969B2"/>
    <w:rsid w:val="00996C90"/>
    <w:rsid w:val="00996DBD"/>
    <w:rsid w:val="00996DBF"/>
    <w:rsid w:val="00996F36"/>
    <w:rsid w:val="00996F5A"/>
    <w:rsid w:val="0099704B"/>
    <w:rsid w:val="009970AB"/>
    <w:rsid w:val="00997349"/>
    <w:rsid w:val="009973C3"/>
    <w:rsid w:val="009977DF"/>
    <w:rsid w:val="00997859"/>
    <w:rsid w:val="00997D0F"/>
    <w:rsid w:val="009A00ED"/>
    <w:rsid w:val="009A0165"/>
    <w:rsid w:val="009A0176"/>
    <w:rsid w:val="009A02BF"/>
    <w:rsid w:val="009A0352"/>
    <w:rsid w:val="009A0459"/>
    <w:rsid w:val="009A0568"/>
    <w:rsid w:val="009A05D1"/>
    <w:rsid w:val="009A08C6"/>
    <w:rsid w:val="009A09B1"/>
    <w:rsid w:val="009A0D64"/>
    <w:rsid w:val="009A11BA"/>
    <w:rsid w:val="009A11E2"/>
    <w:rsid w:val="009A123A"/>
    <w:rsid w:val="009A131A"/>
    <w:rsid w:val="009A138A"/>
    <w:rsid w:val="009A14B5"/>
    <w:rsid w:val="009A17E9"/>
    <w:rsid w:val="009A1AEA"/>
    <w:rsid w:val="009A1B7F"/>
    <w:rsid w:val="009A1C80"/>
    <w:rsid w:val="009A1D75"/>
    <w:rsid w:val="009A1DF7"/>
    <w:rsid w:val="009A1ED0"/>
    <w:rsid w:val="009A1EF9"/>
    <w:rsid w:val="009A2067"/>
    <w:rsid w:val="009A232C"/>
    <w:rsid w:val="009A2622"/>
    <w:rsid w:val="009A2C89"/>
    <w:rsid w:val="009A2E54"/>
    <w:rsid w:val="009A3048"/>
    <w:rsid w:val="009A31CF"/>
    <w:rsid w:val="009A33A3"/>
    <w:rsid w:val="009A3794"/>
    <w:rsid w:val="009A37EA"/>
    <w:rsid w:val="009A38BF"/>
    <w:rsid w:val="009A3A1B"/>
    <w:rsid w:val="009A3C4F"/>
    <w:rsid w:val="009A3EB9"/>
    <w:rsid w:val="009A3F61"/>
    <w:rsid w:val="009A4292"/>
    <w:rsid w:val="009A434B"/>
    <w:rsid w:val="009A4592"/>
    <w:rsid w:val="009A4612"/>
    <w:rsid w:val="009A46C3"/>
    <w:rsid w:val="009A49D8"/>
    <w:rsid w:val="009A4A60"/>
    <w:rsid w:val="009A4B17"/>
    <w:rsid w:val="009A4B4C"/>
    <w:rsid w:val="009A4DC7"/>
    <w:rsid w:val="009A4E21"/>
    <w:rsid w:val="009A4E98"/>
    <w:rsid w:val="009A4F7A"/>
    <w:rsid w:val="009A5108"/>
    <w:rsid w:val="009A5111"/>
    <w:rsid w:val="009A5302"/>
    <w:rsid w:val="009A5390"/>
    <w:rsid w:val="009A552C"/>
    <w:rsid w:val="009A57B9"/>
    <w:rsid w:val="009A59C1"/>
    <w:rsid w:val="009A5A5C"/>
    <w:rsid w:val="009A5CC1"/>
    <w:rsid w:val="009A5D8E"/>
    <w:rsid w:val="009A5EF3"/>
    <w:rsid w:val="009A5F99"/>
    <w:rsid w:val="009A5FBD"/>
    <w:rsid w:val="009A615E"/>
    <w:rsid w:val="009A636F"/>
    <w:rsid w:val="009A676F"/>
    <w:rsid w:val="009A6F84"/>
    <w:rsid w:val="009A6FE4"/>
    <w:rsid w:val="009A7029"/>
    <w:rsid w:val="009A71F1"/>
    <w:rsid w:val="009A72B0"/>
    <w:rsid w:val="009A746B"/>
    <w:rsid w:val="009A7926"/>
    <w:rsid w:val="009A7BE0"/>
    <w:rsid w:val="009A7F91"/>
    <w:rsid w:val="009B0252"/>
    <w:rsid w:val="009B0469"/>
    <w:rsid w:val="009B05E0"/>
    <w:rsid w:val="009B06CD"/>
    <w:rsid w:val="009B0A6F"/>
    <w:rsid w:val="009B0AD3"/>
    <w:rsid w:val="009B0BB8"/>
    <w:rsid w:val="009B0CC8"/>
    <w:rsid w:val="009B0EFE"/>
    <w:rsid w:val="009B111E"/>
    <w:rsid w:val="009B1254"/>
    <w:rsid w:val="009B12C7"/>
    <w:rsid w:val="009B137C"/>
    <w:rsid w:val="009B15AE"/>
    <w:rsid w:val="009B1926"/>
    <w:rsid w:val="009B1A48"/>
    <w:rsid w:val="009B1BB7"/>
    <w:rsid w:val="009B1CF4"/>
    <w:rsid w:val="009B1D6D"/>
    <w:rsid w:val="009B1F0F"/>
    <w:rsid w:val="009B1FBF"/>
    <w:rsid w:val="009B20EB"/>
    <w:rsid w:val="009B2177"/>
    <w:rsid w:val="009B22A7"/>
    <w:rsid w:val="009B235B"/>
    <w:rsid w:val="009B243A"/>
    <w:rsid w:val="009B2498"/>
    <w:rsid w:val="009B2A24"/>
    <w:rsid w:val="009B2B90"/>
    <w:rsid w:val="009B3305"/>
    <w:rsid w:val="009B34D7"/>
    <w:rsid w:val="009B3578"/>
    <w:rsid w:val="009B3739"/>
    <w:rsid w:val="009B3821"/>
    <w:rsid w:val="009B393F"/>
    <w:rsid w:val="009B3CDE"/>
    <w:rsid w:val="009B3FFA"/>
    <w:rsid w:val="009B4296"/>
    <w:rsid w:val="009B43C9"/>
    <w:rsid w:val="009B4526"/>
    <w:rsid w:val="009B4568"/>
    <w:rsid w:val="009B471B"/>
    <w:rsid w:val="009B4940"/>
    <w:rsid w:val="009B4DB1"/>
    <w:rsid w:val="009B4F5C"/>
    <w:rsid w:val="009B506D"/>
    <w:rsid w:val="009B506E"/>
    <w:rsid w:val="009B51A4"/>
    <w:rsid w:val="009B5303"/>
    <w:rsid w:val="009B5404"/>
    <w:rsid w:val="009B54EB"/>
    <w:rsid w:val="009B55C0"/>
    <w:rsid w:val="009B55C7"/>
    <w:rsid w:val="009B55FE"/>
    <w:rsid w:val="009B58DA"/>
    <w:rsid w:val="009B59EF"/>
    <w:rsid w:val="009B5AF0"/>
    <w:rsid w:val="009B5C9C"/>
    <w:rsid w:val="009B5D4F"/>
    <w:rsid w:val="009B5DD7"/>
    <w:rsid w:val="009B6344"/>
    <w:rsid w:val="009B6461"/>
    <w:rsid w:val="009B663C"/>
    <w:rsid w:val="009B66E6"/>
    <w:rsid w:val="009B66FE"/>
    <w:rsid w:val="009B6748"/>
    <w:rsid w:val="009B6764"/>
    <w:rsid w:val="009B67A4"/>
    <w:rsid w:val="009B67F4"/>
    <w:rsid w:val="009B6900"/>
    <w:rsid w:val="009B693A"/>
    <w:rsid w:val="009B6AB8"/>
    <w:rsid w:val="009B6ACA"/>
    <w:rsid w:val="009B6B0D"/>
    <w:rsid w:val="009B6C7D"/>
    <w:rsid w:val="009B7118"/>
    <w:rsid w:val="009B7136"/>
    <w:rsid w:val="009B714A"/>
    <w:rsid w:val="009B7180"/>
    <w:rsid w:val="009B7183"/>
    <w:rsid w:val="009B726D"/>
    <w:rsid w:val="009B72AD"/>
    <w:rsid w:val="009B73B6"/>
    <w:rsid w:val="009B75B5"/>
    <w:rsid w:val="009B7741"/>
    <w:rsid w:val="009B7AAC"/>
    <w:rsid w:val="009B7B54"/>
    <w:rsid w:val="009B7F0B"/>
    <w:rsid w:val="009B7F6D"/>
    <w:rsid w:val="009B7F72"/>
    <w:rsid w:val="009B7FC7"/>
    <w:rsid w:val="009C0000"/>
    <w:rsid w:val="009C0082"/>
    <w:rsid w:val="009C02E7"/>
    <w:rsid w:val="009C0419"/>
    <w:rsid w:val="009C0466"/>
    <w:rsid w:val="009C0783"/>
    <w:rsid w:val="009C078F"/>
    <w:rsid w:val="009C08F7"/>
    <w:rsid w:val="009C0958"/>
    <w:rsid w:val="009C0BAB"/>
    <w:rsid w:val="009C0FF1"/>
    <w:rsid w:val="009C10CD"/>
    <w:rsid w:val="009C1153"/>
    <w:rsid w:val="009C11D2"/>
    <w:rsid w:val="009C126F"/>
    <w:rsid w:val="009C1331"/>
    <w:rsid w:val="009C133D"/>
    <w:rsid w:val="009C1571"/>
    <w:rsid w:val="009C15AC"/>
    <w:rsid w:val="009C187E"/>
    <w:rsid w:val="009C192F"/>
    <w:rsid w:val="009C1933"/>
    <w:rsid w:val="009C1B92"/>
    <w:rsid w:val="009C205D"/>
    <w:rsid w:val="009C20AF"/>
    <w:rsid w:val="009C2210"/>
    <w:rsid w:val="009C267A"/>
    <w:rsid w:val="009C2A84"/>
    <w:rsid w:val="009C2C5A"/>
    <w:rsid w:val="009C330D"/>
    <w:rsid w:val="009C33AD"/>
    <w:rsid w:val="009C34AB"/>
    <w:rsid w:val="009C359F"/>
    <w:rsid w:val="009C35C9"/>
    <w:rsid w:val="009C3603"/>
    <w:rsid w:val="009C36E4"/>
    <w:rsid w:val="009C3AEF"/>
    <w:rsid w:val="009C3AF9"/>
    <w:rsid w:val="009C406B"/>
    <w:rsid w:val="009C40DC"/>
    <w:rsid w:val="009C431D"/>
    <w:rsid w:val="009C433D"/>
    <w:rsid w:val="009C44F7"/>
    <w:rsid w:val="009C45D6"/>
    <w:rsid w:val="009C45DC"/>
    <w:rsid w:val="009C48D0"/>
    <w:rsid w:val="009C49A6"/>
    <w:rsid w:val="009C4D91"/>
    <w:rsid w:val="009C500B"/>
    <w:rsid w:val="009C5013"/>
    <w:rsid w:val="009C5031"/>
    <w:rsid w:val="009C5510"/>
    <w:rsid w:val="009C5A3A"/>
    <w:rsid w:val="009C5BB5"/>
    <w:rsid w:val="009C5C31"/>
    <w:rsid w:val="009C5E1C"/>
    <w:rsid w:val="009C6068"/>
    <w:rsid w:val="009C6175"/>
    <w:rsid w:val="009C6874"/>
    <w:rsid w:val="009C68C7"/>
    <w:rsid w:val="009C6C19"/>
    <w:rsid w:val="009C6C73"/>
    <w:rsid w:val="009C6ECE"/>
    <w:rsid w:val="009C707E"/>
    <w:rsid w:val="009C728F"/>
    <w:rsid w:val="009C7817"/>
    <w:rsid w:val="009C7B02"/>
    <w:rsid w:val="009C7B82"/>
    <w:rsid w:val="009C7C61"/>
    <w:rsid w:val="009C7C9D"/>
    <w:rsid w:val="009C7D53"/>
    <w:rsid w:val="009C7DDC"/>
    <w:rsid w:val="009D008A"/>
    <w:rsid w:val="009D0526"/>
    <w:rsid w:val="009D0729"/>
    <w:rsid w:val="009D07E4"/>
    <w:rsid w:val="009D08C8"/>
    <w:rsid w:val="009D0918"/>
    <w:rsid w:val="009D0A92"/>
    <w:rsid w:val="009D0B5B"/>
    <w:rsid w:val="009D0B88"/>
    <w:rsid w:val="009D0CA3"/>
    <w:rsid w:val="009D0D49"/>
    <w:rsid w:val="009D0FFC"/>
    <w:rsid w:val="009D115E"/>
    <w:rsid w:val="009D116E"/>
    <w:rsid w:val="009D142C"/>
    <w:rsid w:val="009D151A"/>
    <w:rsid w:val="009D172F"/>
    <w:rsid w:val="009D18EF"/>
    <w:rsid w:val="009D1B3A"/>
    <w:rsid w:val="009D1DE1"/>
    <w:rsid w:val="009D1FAA"/>
    <w:rsid w:val="009D20A4"/>
    <w:rsid w:val="009D21E9"/>
    <w:rsid w:val="009D2232"/>
    <w:rsid w:val="009D260C"/>
    <w:rsid w:val="009D26A6"/>
    <w:rsid w:val="009D272D"/>
    <w:rsid w:val="009D27F6"/>
    <w:rsid w:val="009D28A1"/>
    <w:rsid w:val="009D2957"/>
    <w:rsid w:val="009D2999"/>
    <w:rsid w:val="009D2A43"/>
    <w:rsid w:val="009D2B23"/>
    <w:rsid w:val="009D2D40"/>
    <w:rsid w:val="009D2EF0"/>
    <w:rsid w:val="009D3196"/>
    <w:rsid w:val="009D35D8"/>
    <w:rsid w:val="009D35FB"/>
    <w:rsid w:val="009D368D"/>
    <w:rsid w:val="009D38A1"/>
    <w:rsid w:val="009D3AC6"/>
    <w:rsid w:val="009D3CE6"/>
    <w:rsid w:val="009D3E3C"/>
    <w:rsid w:val="009D3FD7"/>
    <w:rsid w:val="009D401F"/>
    <w:rsid w:val="009D403B"/>
    <w:rsid w:val="009D406F"/>
    <w:rsid w:val="009D4079"/>
    <w:rsid w:val="009D434C"/>
    <w:rsid w:val="009D441B"/>
    <w:rsid w:val="009D4814"/>
    <w:rsid w:val="009D4973"/>
    <w:rsid w:val="009D5081"/>
    <w:rsid w:val="009D51CC"/>
    <w:rsid w:val="009D5230"/>
    <w:rsid w:val="009D54B8"/>
    <w:rsid w:val="009D5630"/>
    <w:rsid w:val="009D57E0"/>
    <w:rsid w:val="009D57E8"/>
    <w:rsid w:val="009D5989"/>
    <w:rsid w:val="009D5AE8"/>
    <w:rsid w:val="009D6389"/>
    <w:rsid w:val="009D664D"/>
    <w:rsid w:val="009D6697"/>
    <w:rsid w:val="009D676E"/>
    <w:rsid w:val="009D67DB"/>
    <w:rsid w:val="009D68BA"/>
    <w:rsid w:val="009D68E2"/>
    <w:rsid w:val="009D6904"/>
    <w:rsid w:val="009D6997"/>
    <w:rsid w:val="009D69B7"/>
    <w:rsid w:val="009D6ACA"/>
    <w:rsid w:val="009D6BF2"/>
    <w:rsid w:val="009D6C7F"/>
    <w:rsid w:val="009D6E6B"/>
    <w:rsid w:val="009D6EC6"/>
    <w:rsid w:val="009D6ED7"/>
    <w:rsid w:val="009D719F"/>
    <w:rsid w:val="009D7449"/>
    <w:rsid w:val="009D75BF"/>
    <w:rsid w:val="009D7645"/>
    <w:rsid w:val="009D765C"/>
    <w:rsid w:val="009D779C"/>
    <w:rsid w:val="009D7AC3"/>
    <w:rsid w:val="009D7BE6"/>
    <w:rsid w:val="009D7C11"/>
    <w:rsid w:val="009D7CDE"/>
    <w:rsid w:val="009E008F"/>
    <w:rsid w:val="009E0113"/>
    <w:rsid w:val="009E02AE"/>
    <w:rsid w:val="009E06CB"/>
    <w:rsid w:val="009E0780"/>
    <w:rsid w:val="009E08E5"/>
    <w:rsid w:val="009E102D"/>
    <w:rsid w:val="009E1037"/>
    <w:rsid w:val="009E1073"/>
    <w:rsid w:val="009E123E"/>
    <w:rsid w:val="009E1263"/>
    <w:rsid w:val="009E15DB"/>
    <w:rsid w:val="009E1B3F"/>
    <w:rsid w:val="009E1B71"/>
    <w:rsid w:val="009E1BF3"/>
    <w:rsid w:val="009E1CD6"/>
    <w:rsid w:val="009E1E30"/>
    <w:rsid w:val="009E2446"/>
    <w:rsid w:val="009E257B"/>
    <w:rsid w:val="009E26AF"/>
    <w:rsid w:val="009E285A"/>
    <w:rsid w:val="009E2903"/>
    <w:rsid w:val="009E29FB"/>
    <w:rsid w:val="009E2AA3"/>
    <w:rsid w:val="009E2C5A"/>
    <w:rsid w:val="009E2D98"/>
    <w:rsid w:val="009E3298"/>
    <w:rsid w:val="009E3462"/>
    <w:rsid w:val="009E34A8"/>
    <w:rsid w:val="009E3580"/>
    <w:rsid w:val="009E35B1"/>
    <w:rsid w:val="009E3740"/>
    <w:rsid w:val="009E3B79"/>
    <w:rsid w:val="009E3CFB"/>
    <w:rsid w:val="009E3FA8"/>
    <w:rsid w:val="009E413B"/>
    <w:rsid w:val="009E4141"/>
    <w:rsid w:val="009E41E8"/>
    <w:rsid w:val="009E4400"/>
    <w:rsid w:val="009E459C"/>
    <w:rsid w:val="009E4A18"/>
    <w:rsid w:val="009E4B3A"/>
    <w:rsid w:val="009E4BFC"/>
    <w:rsid w:val="009E4DC1"/>
    <w:rsid w:val="009E50CD"/>
    <w:rsid w:val="009E5227"/>
    <w:rsid w:val="009E5370"/>
    <w:rsid w:val="009E5596"/>
    <w:rsid w:val="009E572B"/>
    <w:rsid w:val="009E5859"/>
    <w:rsid w:val="009E5F1C"/>
    <w:rsid w:val="009E67AD"/>
    <w:rsid w:val="009E690F"/>
    <w:rsid w:val="009E69D2"/>
    <w:rsid w:val="009E69F4"/>
    <w:rsid w:val="009E6D5D"/>
    <w:rsid w:val="009E6D9D"/>
    <w:rsid w:val="009E704C"/>
    <w:rsid w:val="009E735F"/>
    <w:rsid w:val="009E7383"/>
    <w:rsid w:val="009E73CD"/>
    <w:rsid w:val="009E7C1F"/>
    <w:rsid w:val="009E7EEA"/>
    <w:rsid w:val="009F0021"/>
    <w:rsid w:val="009F00A8"/>
    <w:rsid w:val="009F022C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251"/>
    <w:rsid w:val="009F1365"/>
    <w:rsid w:val="009F1409"/>
    <w:rsid w:val="009F14D2"/>
    <w:rsid w:val="009F1793"/>
    <w:rsid w:val="009F18BE"/>
    <w:rsid w:val="009F1F04"/>
    <w:rsid w:val="009F20AF"/>
    <w:rsid w:val="009F2381"/>
    <w:rsid w:val="009F249E"/>
    <w:rsid w:val="009F2725"/>
    <w:rsid w:val="009F280E"/>
    <w:rsid w:val="009F28A7"/>
    <w:rsid w:val="009F290E"/>
    <w:rsid w:val="009F2922"/>
    <w:rsid w:val="009F2A92"/>
    <w:rsid w:val="009F2AB0"/>
    <w:rsid w:val="009F2ACE"/>
    <w:rsid w:val="009F2B3A"/>
    <w:rsid w:val="009F2BB5"/>
    <w:rsid w:val="009F2BD0"/>
    <w:rsid w:val="009F2CAA"/>
    <w:rsid w:val="009F2F55"/>
    <w:rsid w:val="009F301A"/>
    <w:rsid w:val="009F34A4"/>
    <w:rsid w:val="009F36A3"/>
    <w:rsid w:val="009F3815"/>
    <w:rsid w:val="009F39A1"/>
    <w:rsid w:val="009F3D29"/>
    <w:rsid w:val="009F3DE1"/>
    <w:rsid w:val="009F3E24"/>
    <w:rsid w:val="009F3F8E"/>
    <w:rsid w:val="009F4162"/>
    <w:rsid w:val="009F42F8"/>
    <w:rsid w:val="009F4332"/>
    <w:rsid w:val="009F43C6"/>
    <w:rsid w:val="009F4524"/>
    <w:rsid w:val="009F4566"/>
    <w:rsid w:val="009F45CD"/>
    <w:rsid w:val="009F463F"/>
    <w:rsid w:val="009F46F6"/>
    <w:rsid w:val="009F4AE6"/>
    <w:rsid w:val="009F4BFF"/>
    <w:rsid w:val="009F4C24"/>
    <w:rsid w:val="009F4CAF"/>
    <w:rsid w:val="009F4E73"/>
    <w:rsid w:val="009F50C3"/>
    <w:rsid w:val="009F50CA"/>
    <w:rsid w:val="009F5123"/>
    <w:rsid w:val="009F5380"/>
    <w:rsid w:val="009F55A3"/>
    <w:rsid w:val="009F55A5"/>
    <w:rsid w:val="009F5615"/>
    <w:rsid w:val="009F57BD"/>
    <w:rsid w:val="009F5874"/>
    <w:rsid w:val="009F5957"/>
    <w:rsid w:val="009F5A0B"/>
    <w:rsid w:val="009F5AEC"/>
    <w:rsid w:val="009F5B93"/>
    <w:rsid w:val="009F5BF8"/>
    <w:rsid w:val="009F6063"/>
    <w:rsid w:val="009F62DF"/>
    <w:rsid w:val="009F641C"/>
    <w:rsid w:val="009F64FE"/>
    <w:rsid w:val="009F661B"/>
    <w:rsid w:val="009F677A"/>
    <w:rsid w:val="009F67BF"/>
    <w:rsid w:val="009F69EC"/>
    <w:rsid w:val="009F6BCF"/>
    <w:rsid w:val="009F6CA3"/>
    <w:rsid w:val="009F6D18"/>
    <w:rsid w:val="009F6D4E"/>
    <w:rsid w:val="009F6EC8"/>
    <w:rsid w:val="009F7202"/>
    <w:rsid w:val="009F7476"/>
    <w:rsid w:val="009F75DB"/>
    <w:rsid w:val="009F7908"/>
    <w:rsid w:val="009F7BC0"/>
    <w:rsid w:val="009F7C48"/>
    <w:rsid w:val="009F7CC7"/>
    <w:rsid w:val="009F7D9C"/>
    <w:rsid w:val="00A0011B"/>
    <w:rsid w:val="00A001A3"/>
    <w:rsid w:val="00A00364"/>
    <w:rsid w:val="00A004C2"/>
    <w:rsid w:val="00A00780"/>
    <w:rsid w:val="00A00990"/>
    <w:rsid w:val="00A00B13"/>
    <w:rsid w:val="00A00E0F"/>
    <w:rsid w:val="00A00E12"/>
    <w:rsid w:val="00A00E90"/>
    <w:rsid w:val="00A00ED8"/>
    <w:rsid w:val="00A010FD"/>
    <w:rsid w:val="00A011B0"/>
    <w:rsid w:val="00A01218"/>
    <w:rsid w:val="00A01229"/>
    <w:rsid w:val="00A0130C"/>
    <w:rsid w:val="00A0157B"/>
    <w:rsid w:val="00A015A1"/>
    <w:rsid w:val="00A0166D"/>
    <w:rsid w:val="00A01892"/>
    <w:rsid w:val="00A01958"/>
    <w:rsid w:val="00A01B81"/>
    <w:rsid w:val="00A01CA8"/>
    <w:rsid w:val="00A01D5E"/>
    <w:rsid w:val="00A0228B"/>
    <w:rsid w:val="00A023FF"/>
    <w:rsid w:val="00A025E6"/>
    <w:rsid w:val="00A0275C"/>
    <w:rsid w:val="00A0290F"/>
    <w:rsid w:val="00A02A62"/>
    <w:rsid w:val="00A02C97"/>
    <w:rsid w:val="00A02D8C"/>
    <w:rsid w:val="00A02ED7"/>
    <w:rsid w:val="00A03123"/>
    <w:rsid w:val="00A032F8"/>
    <w:rsid w:val="00A033CE"/>
    <w:rsid w:val="00A033DD"/>
    <w:rsid w:val="00A0341A"/>
    <w:rsid w:val="00A0343D"/>
    <w:rsid w:val="00A03576"/>
    <w:rsid w:val="00A03618"/>
    <w:rsid w:val="00A03A4F"/>
    <w:rsid w:val="00A03B40"/>
    <w:rsid w:val="00A03BC8"/>
    <w:rsid w:val="00A042A9"/>
    <w:rsid w:val="00A04465"/>
    <w:rsid w:val="00A044FB"/>
    <w:rsid w:val="00A04581"/>
    <w:rsid w:val="00A046EC"/>
    <w:rsid w:val="00A0498B"/>
    <w:rsid w:val="00A04BC4"/>
    <w:rsid w:val="00A04DF5"/>
    <w:rsid w:val="00A05205"/>
    <w:rsid w:val="00A0533E"/>
    <w:rsid w:val="00A0542A"/>
    <w:rsid w:val="00A0548A"/>
    <w:rsid w:val="00A054B8"/>
    <w:rsid w:val="00A05B1F"/>
    <w:rsid w:val="00A05B8A"/>
    <w:rsid w:val="00A05D58"/>
    <w:rsid w:val="00A05DFA"/>
    <w:rsid w:val="00A05F8B"/>
    <w:rsid w:val="00A06065"/>
    <w:rsid w:val="00A06096"/>
    <w:rsid w:val="00A0617B"/>
    <w:rsid w:val="00A061BD"/>
    <w:rsid w:val="00A06356"/>
    <w:rsid w:val="00A0662C"/>
    <w:rsid w:val="00A06870"/>
    <w:rsid w:val="00A068E2"/>
    <w:rsid w:val="00A069C7"/>
    <w:rsid w:val="00A06ABF"/>
    <w:rsid w:val="00A06B9F"/>
    <w:rsid w:val="00A06DCE"/>
    <w:rsid w:val="00A07191"/>
    <w:rsid w:val="00A0723E"/>
    <w:rsid w:val="00A072FA"/>
    <w:rsid w:val="00A074BB"/>
    <w:rsid w:val="00A076CD"/>
    <w:rsid w:val="00A0787D"/>
    <w:rsid w:val="00A0791A"/>
    <w:rsid w:val="00A07BBB"/>
    <w:rsid w:val="00A102E9"/>
    <w:rsid w:val="00A104DA"/>
    <w:rsid w:val="00A10734"/>
    <w:rsid w:val="00A108F4"/>
    <w:rsid w:val="00A109E6"/>
    <w:rsid w:val="00A10AE5"/>
    <w:rsid w:val="00A10B5C"/>
    <w:rsid w:val="00A10C32"/>
    <w:rsid w:val="00A10CA5"/>
    <w:rsid w:val="00A10D55"/>
    <w:rsid w:val="00A10F9B"/>
    <w:rsid w:val="00A10FA9"/>
    <w:rsid w:val="00A1132F"/>
    <w:rsid w:val="00A113FE"/>
    <w:rsid w:val="00A1153B"/>
    <w:rsid w:val="00A115F5"/>
    <w:rsid w:val="00A11639"/>
    <w:rsid w:val="00A11D9F"/>
    <w:rsid w:val="00A12068"/>
    <w:rsid w:val="00A12133"/>
    <w:rsid w:val="00A12398"/>
    <w:rsid w:val="00A123A0"/>
    <w:rsid w:val="00A123CE"/>
    <w:rsid w:val="00A123FE"/>
    <w:rsid w:val="00A1255C"/>
    <w:rsid w:val="00A12688"/>
    <w:rsid w:val="00A12A12"/>
    <w:rsid w:val="00A12AB4"/>
    <w:rsid w:val="00A12BF1"/>
    <w:rsid w:val="00A12C30"/>
    <w:rsid w:val="00A12CEB"/>
    <w:rsid w:val="00A12D09"/>
    <w:rsid w:val="00A12D64"/>
    <w:rsid w:val="00A12DCD"/>
    <w:rsid w:val="00A12E2D"/>
    <w:rsid w:val="00A12F05"/>
    <w:rsid w:val="00A13169"/>
    <w:rsid w:val="00A13495"/>
    <w:rsid w:val="00A139DD"/>
    <w:rsid w:val="00A13B24"/>
    <w:rsid w:val="00A13BF6"/>
    <w:rsid w:val="00A13D4D"/>
    <w:rsid w:val="00A13DBC"/>
    <w:rsid w:val="00A13F6A"/>
    <w:rsid w:val="00A1414B"/>
    <w:rsid w:val="00A14172"/>
    <w:rsid w:val="00A142C4"/>
    <w:rsid w:val="00A14372"/>
    <w:rsid w:val="00A143BC"/>
    <w:rsid w:val="00A14635"/>
    <w:rsid w:val="00A1466C"/>
    <w:rsid w:val="00A14880"/>
    <w:rsid w:val="00A148DA"/>
    <w:rsid w:val="00A1491B"/>
    <w:rsid w:val="00A14A3A"/>
    <w:rsid w:val="00A14A80"/>
    <w:rsid w:val="00A14D94"/>
    <w:rsid w:val="00A14EB1"/>
    <w:rsid w:val="00A150F7"/>
    <w:rsid w:val="00A15325"/>
    <w:rsid w:val="00A153D1"/>
    <w:rsid w:val="00A15954"/>
    <w:rsid w:val="00A15961"/>
    <w:rsid w:val="00A15AB2"/>
    <w:rsid w:val="00A15AE4"/>
    <w:rsid w:val="00A15B8D"/>
    <w:rsid w:val="00A15B94"/>
    <w:rsid w:val="00A15CE9"/>
    <w:rsid w:val="00A15DB3"/>
    <w:rsid w:val="00A15E17"/>
    <w:rsid w:val="00A15EDA"/>
    <w:rsid w:val="00A16284"/>
    <w:rsid w:val="00A162A2"/>
    <w:rsid w:val="00A16796"/>
    <w:rsid w:val="00A168FC"/>
    <w:rsid w:val="00A16C3B"/>
    <w:rsid w:val="00A16D51"/>
    <w:rsid w:val="00A16D89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54E"/>
    <w:rsid w:val="00A206F4"/>
    <w:rsid w:val="00A20B96"/>
    <w:rsid w:val="00A20C51"/>
    <w:rsid w:val="00A20E05"/>
    <w:rsid w:val="00A20ED0"/>
    <w:rsid w:val="00A214C4"/>
    <w:rsid w:val="00A2163F"/>
    <w:rsid w:val="00A21862"/>
    <w:rsid w:val="00A21ABB"/>
    <w:rsid w:val="00A21DC3"/>
    <w:rsid w:val="00A2226E"/>
    <w:rsid w:val="00A222F1"/>
    <w:rsid w:val="00A222F9"/>
    <w:rsid w:val="00A2230F"/>
    <w:rsid w:val="00A22340"/>
    <w:rsid w:val="00A22357"/>
    <w:rsid w:val="00A22445"/>
    <w:rsid w:val="00A22831"/>
    <w:rsid w:val="00A2288A"/>
    <w:rsid w:val="00A22929"/>
    <w:rsid w:val="00A2297F"/>
    <w:rsid w:val="00A22AA8"/>
    <w:rsid w:val="00A22D50"/>
    <w:rsid w:val="00A22D61"/>
    <w:rsid w:val="00A22DAF"/>
    <w:rsid w:val="00A23125"/>
    <w:rsid w:val="00A23156"/>
    <w:rsid w:val="00A23383"/>
    <w:rsid w:val="00A23B2C"/>
    <w:rsid w:val="00A23BB3"/>
    <w:rsid w:val="00A23DAB"/>
    <w:rsid w:val="00A23DF0"/>
    <w:rsid w:val="00A23E76"/>
    <w:rsid w:val="00A242BC"/>
    <w:rsid w:val="00A24319"/>
    <w:rsid w:val="00A2445C"/>
    <w:rsid w:val="00A244F8"/>
    <w:rsid w:val="00A24537"/>
    <w:rsid w:val="00A24634"/>
    <w:rsid w:val="00A24A9C"/>
    <w:rsid w:val="00A24B6B"/>
    <w:rsid w:val="00A25041"/>
    <w:rsid w:val="00A25275"/>
    <w:rsid w:val="00A253F0"/>
    <w:rsid w:val="00A254AC"/>
    <w:rsid w:val="00A2559B"/>
    <w:rsid w:val="00A2580F"/>
    <w:rsid w:val="00A25C16"/>
    <w:rsid w:val="00A25D54"/>
    <w:rsid w:val="00A26089"/>
    <w:rsid w:val="00A26197"/>
    <w:rsid w:val="00A26365"/>
    <w:rsid w:val="00A2644D"/>
    <w:rsid w:val="00A267B1"/>
    <w:rsid w:val="00A268C2"/>
    <w:rsid w:val="00A26A0A"/>
    <w:rsid w:val="00A26AF0"/>
    <w:rsid w:val="00A26B59"/>
    <w:rsid w:val="00A26C1F"/>
    <w:rsid w:val="00A26DD5"/>
    <w:rsid w:val="00A26DEF"/>
    <w:rsid w:val="00A26E86"/>
    <w:rsid w:val="00A27308"/>
    <w:rsid w:val="00A2730C"/>
    <w:rsid w:val="00A2734A"/>
    <w:rsid w:val="00A273A2"/>
    <w:rsid w:val="00A275E1"/>
    <w:rsid w:val="00A276B8"/>
    <w:rsid w:val="00A27781"/>
    <w:rsid w:val="00A27BD6"/>
    <w:rsid w:val="00A27D46"/>
    <w:rsid w:val="00A27E3A"/>
    <w:rsid w:val="00A27F15"/>
    <w:rsid w:val="00A27F7F"/>
    <w:rsid w:val="00A305BF"/>
    <w:rsid w:val="00A3089E"/>
    <w:rsid w:val="00A30991"/>
    <w:rsid w:val="00A30993"/>
    <w:rsid w:val="00A30C16"/>
    <w:rsid w:val="00A30E2B"/>
    <w:rsid w:val="00A3109B"/>
    <w:rsid w:val="00A312B2"/>
    <w:rsid w:val="00A31402"/>
    <w:rsid w:val="00A31604"/>
    <w:rsid w:val="00A31663"/>
    <w:rsid w:val="00A3187A"/>
    <w:rsid w:val="00A31B1A"/>
    <w:rsid w:val="00A31B39"/>
    <w:rsid w:val="00A31BED"/>
    <w:rsid w:val="00A31D65"/>
    <w:rsid w:val="00A31D7D"/>
    <w:rsid w:val="00A31FC1"/>
    <w:rsid w:val="00A32111"/>
    <w:rsid w:val="00A32150"/>
    <w:rsid w:val="00A32444"/>
    <w:rsid w:val="00A326C2"/>
    <w:rsid w:val="00A326FB"/>
    <w:rsid w:val="00A32822"/>
    <w:rsid w:val="00A32828"/>
    <w:rsid w:val="00A32D22"/>
    <w:rsid w:val="00A32D38"/>
    <w:rsid w:val="00A32E55"/>
    <w:rsid w:val="00A32E8A"/>
    <w:rsid w:val="00A32FF5"/>
    <w:rsid w:val="00A33084"/>
    <w:rsid w:val="00A332E4"/>
    <w:rsid w:val="00A333A5"/>
    <w:rsid w:val="00A334FD"/>
    <w:rsid w:val="00A336D1"/>
    <w:rsid w:val="00A336E7"/>
    <w:rsid w:val="00A33851"/>
    <w:rsid w:val="00A33876"/>
    <w:rsid w:val="00A33CA3"/>
    <w:rsid w:val="00A33DEA"/>
    <w:rsid w:val="00A33F30"/>
    <w:rsid w:val="00A341BE"/>
    <w:rsid w:val="00A341DD"/>
    <w:rsid w:val="00A342BC"/>
    <w:rsid w:val="00A34319"/>
    <w:rsid w:val="00A34A01"/>
    <w:rsid w:val="00A34A43"/>
    <w:rsid w:val="00A34BF1"/>
    <w:rsid w:val="00A34C46"/>
    <w:rsid w:val="00A34CEB"/>
    <w:rsid w:val="00A34CF7"/>
    <w:rsid w:val="00A34EBD"/>
    <w:rsid w:val="00A34F59"/>
    <w:rsid w:val="00A35083"/>
    <w:rsid w:val="00A350C4"/>
    <w:rsid w:val="00A352D4"/>
    <w:rsid w:val="00A35382"/>
    <w:rsid w:val="00A353A7"/>
    <w:rsid w:val="00A353BD"/>
    <w:rsid w:val="00A354A1"/>
    <w:rsid w:val="00A3583C"/>
    <w:rsid w:val="00A35A51"/>
    <w:rsid w:val="00A35BF6"/>
    <w:rsid w:val="00A35CCE"/>
    <w:rsid w:val="00A35E0F"/>
    <w:rsid w:val="00A35F3D"/>
    <w:rsid w:val="00A36005"/>
    <w:rsid w:val="00A36050"/>
    <w:rsid w:val="00A3620D"/>
    <w:rsid w:val="00A362BB"/>
    <w:rsid w:val="00A3634D"/>
    <w:rsid w:val="00A363DF"/>
    <w:rsid w:val="00A363F9"/>
    <w:rsid w:val="00A369FB"/>
    <w:rsid w:val="00A36B83"/>
    <w:rsid w:val="00A36C55"/>
    <w:rsid w:val="00A36E20"/>
    <w:rsid w:val="00A370BF"/>
    <w:rsid w:val="00A370DE"/>
    <w:rsid w:val="00A371E6"/>
    <w:rsid w:val="00A374AE"/>
    <w:rsid w:val="00A37A72"/>
    <w:rsid w:val="00A37D0D"/>
    <w:rsid w:val="00A40274"/>
    <w:rsid w:val="00A40501"/>
    <w:rsid w:val="00A4071E"/>
    <w:rsid w:val="00A4088A"/>
    <w:rsid w:val="00A408D6"/>
    <w:rsid w:val="00A408E8"/>
    <w:rsid w:val="00A40B45"/>
    <w:rsid w:val="00A40CDC"/>
    <w:rsid w:val="00A40F79"/>
    <w:rsid w:val="00A4105B"/>
    <w:rsid w:val="00A410C9"/>
    <w:rsid w:val="00A41368"/>
    <w:rsid w:val="00A41637"/>
    <w:rsid w:val="00A4172B"/>
    <w:rsid w:val="00A4186A"/>
    <w:rsid w:val="00A418A3"/>
    <w:rsid w:val="00A41AD6"/>
    <w:rsid w:val="00A41EDC"/>
    <w:rsid w:val="00A41EF5"/>
    <w:rsid w:val="00A41F1B"/>
    <w:rsid w:val="00A41FFE"/>
    <w:rsid w:val="00A420FB"/>
    <w:rsid w:val="00A4216D"/>
    <w:rsid w:val="00A422EF"/>
    <w:rsid w:val="00A423B9"/>
    <w:rsid w:val="00A42464"/>
    <w:rsid w:val="00A424E2"/>
    <w:rsid w:val="00A42505"/>
    <w:rsid w:val="00A42774"/>
    <w:rsid w:val="00A4296F"/>
    <w:rsid w:val="00A42B44"/>
    <w:rsid w:val="00A42CF7"/>
    <w:rsid w:val="00A42EC4"/>
    <w:rsid w:val="00A43034"/>
    <w:rsid w:val="00A4326D"/>
    <w:rsid w:val="00A43405"/>
    <w:rsid w:val="00A43515"/>
    <w:rsid w:val="00A4354A"/>
    <w:rsid w:val="00A43571"/>
    <w:rsid w:val="00A43731"/>
    <w:rsid w:val="00A4375C"/>
    <w:rsid w:val="00A43ABC"/>
    <w:rsid w:val="00A43AC1"/>
    <w:rsid w:val="00A43EB9"/>
    <w:rsid w:val="00A43EC4"/>
    <w:rsid w:val="00A43FDF"/>
    <w:rsid w:val="00A44085"/>
    <w:rsid w:val="00A440C9"/>
    <w:rsid w:val="00A44281"/>
    <w:rsid w:val="00A445B8"/>
    <w:rsid w:val="00A44A5D"/>
    <w:rsid w:val="00A44CB5"/>
    <w:rsid w:val="00A44D1D"/>
    <w:rsid w:val="00A44E58"/>
    <w:rsid w:val="00A45067"/>
    <w:rsid w:val="00A4512B"/>
    <w:rsid w:val="00A452EA"/>
    <w:rsid w:val="00A452EF"/>
    <w:rsid w:val="00A4532E"/>
    <w:rsid w:val="00A454C9"/>
    <w:rsid w:val="00A45518"/>
    <w:rsid w:val="00A455BA"/>
    <w:rsid w:val="00A45913"/>
    <w:rsid w:val="00A459D9"/>
    <w:rsid w:val="00A45A52"/>
    <w:rsid w:val="00A45C6D"/>
    <w:rsid w:val="00A464E9"/>
    <w:rsid w:val="00A4662D"/>
    <w:rsid w:val="00A466B5"/>
    <w:rsid w:val="00A46853"/>
    <w:rsid w:val="00A4698C"/>
    <w:rsid w:val="00A469E2"/>
    <w:rsid w:val="00A46A38"/>
    <w:rsid w:val="00A46A5F"/>
    <w:rsid w:val="00A46C5D"/>
    <w:rsid w:val="00A46F98"/>
    <w:rsid w:val="00A470B5"/>
    <w:rsid w:val="00A474EA"/>
    <w:rsid w:val="00A4774D"/>
    <w:rsid w:val="00A478B6"/>
    <w:rsid w:val="00A47AF0"/>
    <w:rsid w:val="00A47B9C"/>
    <w:rsid w:val="00A47F4C"/>
    <w:rsid w:val="00A501E8"/>
    <w:rsid w:val="00A502A1"/>
    <w:rsid w:val="00A502CF"/>
    <w:rsid w:val="00A503BF"/>
    <w:rsid w:val="00A50500"/>
    <w:rsid w:val="00A507FF"/>
    <w:rsid w:val="00A50BE3"/>
    <w:rsid w:val="00A50D0E"/>
    <w:rsid w:val="00A50D2E"/>
    <w:rsid w:val="00A50E42"/>
    <w:rsid w:val="00A515AA"/>
    <w:rsid w:val="00A51752"/>
    <w:rsid w:val="00A5188C"/>
    <w:rsid w:val="00A51A98"/>
    <w:rsid w:val="00A51B91"/>
    <w:rsid w:val="00A51BB3"/>
    <w:rsid w:val="00A51ECB"/>
    <w:rsid w:val="00A51F54"/>
    <w:rsid w:val="00A521C1"/>
    <w:rsid w:val="00A5228C"/>
    <w:rsid w:val="00A5233D"/>
    <w:rsid w:val="00A52647"/>
    <w:rsid w:val="00A52659"/>
    <w:rsid w:val="00A526C3"/>
    <w:rsid w:val="00A52A09"/>
    <w:rsid w:val="00A52A37"/>
    <w:rsid w:val="00A52AD4"/>
    <w:rsid w:val="00A52B3E"/>
    <w:rsid w:val="00A52B92"/>
    <w:rsid w:val="00A5310D"/>
    <w:rsid w:val="00A53210"/>
    <w:rsid w:val="00A5322A"/>
    <w:rsid w:val="00A5338F"/>
    <w:rsid w:val="00A533A3"/>
    <w:rsid w:val="00A53575"/>
    <w:rsid w:val="00A5358F"/>
    <w:rsid w:val="00A53633"/>
    <w:rsid w:val="00A53692"/>
    <w:rsid w:val="00A53741"/>
    <w:rsid w:val="00A53A1F"/>
    <w:rsid w:val="00A53F2C"/>
    <w:rsid w:val="00A54006"/>
    <w:rsid w:val="00A541B2"/>
    <w:rsid w:val="00A544C2"/>
    <w:rsid w:val="00A54BB9"/>
    <w:rsid w:val="00A54BF5"/>
    <w:rsid w:val="00A551CF"/>
    <w:rsid w:val="00A5543D"/>
    <w:rsid w:val="00A55511"/>
    <w:rsid w:val="00A5560A"/>
    <w:rsid w:val="00A556A9"/>
    <w:rsid w:val="00A5570E"/>
    <w:rsid w:val="00A55947"/>
    <w:rsid w:val="00A559CF"/>
    <w:rsid w:val="00A55BF2"/>
    <w:rsid w:val="00A55D03"/>
    <w:rsid w:val="00A55F02"/>
    <w:rsid w:val="00A5615E"/>
    <w:rsid w:val="00A561B1"/>
    <w:rsid w:val="00A5668A"/>
    <w:rsid w:val="00A56759"/>
    <w:rsid w:val="00A56A45"/>
    <w:rsid w:val="00A56CC8"/>
    <w:rsid w:val="00A56ED9"/>
    <w:rsid w:val="00A56F35"/>
    <w:rsid w:val="00A57050"/>
    <w:rsid w:val="00A57070"/>
    <w:rsid w:val="00A5712D"/>
    <w:rsid w:val="00A5719E"/>
    <w:rsid w:val="00A57E75"/>
    <w:rsid w:val="00A600BE"/>
    <w:rsid w:val="00A60114"/>
    <w:rsid w:val="00A6047D"/>
    <w:rsid w:val="00A60543"/>
    <w:rsid w:val="00A6062B"/>
    <w:rsid w:val="00A606DB"/>
    <w:rsid w:val="00A60854"/>
    <w:rsid w:val="00A6085B"/>
    <w:rsid w:val="00A60E8A"/>
    <w:rsid w:val="00A60F73"/>
    <w:rsid w:val="00A610EE"/>
    <w:rsid w:val="00A61335"/>
    <w:rsid w:val="00A613B1"/>
    <w:rsid w:val="00A61420"/>
    <w:rsid w:val="00A6143A"/>
    <w:rsid w:val="00A614CD"/>
    <w:rsid w:val="00A6171C"/>
    <w:rsid w:val="00A61AEF"/>
    <w:rsid w:val="00A61B95"/>
    <w:rsid w:val="00A61C01"/>
    <w:rsid w:val="00A61CAF"/>
    <w:rsid w:val="00A61D39"/>
    <w:rsid w:val="00A61F04"/>
    <w:rsid w:val="00A620D7"/>
    <w:rsid w:val="00A62200"/>
    <w:rsid w:val="00A623FB"/>
    <w:rsid w:val="00A62590"/>
    <w:rsid w:val="00A62644"/>
    <w:rsid w:val="00A62656"/>
    <w:rsid w:val="00A628EE"/>
    <w:rsid w:val="00A62A33"/>
    <w:rsid w:val="00A62D0A"/>
    <w:rsid w:val="00A62E68"/>
    <w:rsid w:val="00A62F2D"/>
    <w:rsid w:val="00A62F8E"/>
    <w:rsid w:val="00A6304C"/>
    <w:rsid w:val="00A63403"/>
    <w:rsid w:val="00A637B9"/>
    <w:rsid w:val="00A638EB"/>
    <w:rsid w:val="00A6394D"/>
    <w:rsid w:val="00A63ABC"/>
    <w:rsid w:val="00A63B98"/>
    <w:rsid w:val="00A63BF5"/>
    <w:rsid w:val="00A63F19"/>
    <w:rsid w:val="00A63F6B"/>
    <w:rsid w:val="00A63F7F"/>
    <w:rsid w:val="00A6423C"/>
    <w:rsid w:val="00A6468C"/>
    <w:rsid w:val="00A64813"/>
    <w:rsid w:val="00A64832"/>
    <w:rsid w:val="00A648DB"/>
    <w:rsid w:val="00A64980"/>
    <w:rsid w:val="00A649D6"/>
    <w:rsid w:val="00A64AD9"/>
    <w:rsid w:val="00A64BF9"/>
    <w:rsid w:val="00A64F09"/>
    <w:rsid w:val="00A64F7D"/>
    <w:rsid w:val="00A65105"/>
    <w:rsid w:val="00A652FE"/>
    <w:rsid w:val="00A65841"/>
    <w:rsid w:val="00A65895"/>
    <w:rsid w:val="00A658B8"/>
    <w:rsid w:val="00A65953"/>
    <w:rsid w:val="00A65975"/>
    <w:rsid w:val="00A65B3F"/>
    <w:rsid w:val="00A65D87"/>
    <w:rsid w:val="00A6616D"/>
    <w:rsid w:val="00A6617A"/>
    <w:rsid w:val="00A66358"/>
    <w:rsid w:val="00A6642E"/>
    <w:rsid w:val="00A66552"/>
    <w:rsid w:val="00A666EB"/>
    <w:rsid w:val="00A6676D"/>
    <w:rsid w:val="00A66AEF"/>
    <w:rsid w:val="00A66EE9"/>
    <w:rsid w:val="00A66F82"/>
    <w:rsid w:val="00A66FE7"/>
    <w:rsid w:val="00A672A7"/>
    <w:rsid w:val="00A6762D"/>
    <w:rsid w:val="00A67694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36D"/>
    <w:rsid w:val="00A70654"/>
    <w:rsid w:val="00A709EA"/>
    <w:rsid w:val="00A70AF6"/>
    <w:rsid w:val="00A70C87"/>
    <w:rsid w:val="00A71015"/>
    <w:rsid w:val="00A71399"/>
    <w:rsid w:val="00A713DB"/>
    <w:rsid w:val="00A71498"/>
    <w:rsid w:val="00A7170F"/>
    <w:rsid w:val="00A717FB"/>
    <w:rsid w:val="00A71894"/>
    <w:rsid w:val="00A7193C"/>
    <w:rsid w:val="00A71A4A"/>
    <w:rsid w:val="00A72288"/>
    <w:rsid w:val="00A72347"/>
    <w:rsid w:val="00A723B3"/>
    <w:rsid w:val="00A72444"/>
    <w:rsid w:val="00A724FC"/>
    <w:rsid w:val="00A72795"/>
    <w:rsid w:val="00A72821"/>
    <w:rsid w:val="00A7291C"/>
    <w:rsid w:val="00A72B59"/>
    <w:rsid w:val="00A72C68"/>
    <w:rsid w:val="00A72F6D"/>
    <w:rsid w:val="00A7309D"/>
    <w:rsid w:val="00A73145"/>
    <w:rsid w:val="00A734C7"/>
    <w:rsid w:val="00A73DEF"/>
    <w:rsid w:val="00A73E86"/>
    <w:rsid w:val="00A73ED0"/>
    <w:rsid w:val="00A73F79"/>
    <w:rsid w:val="00A74220"/>
    <w:rsid w:val="00A7432D"/>
    <w:rsid w:val="00A743FF"/>
    <w:rsid w:val="00A74598"/>
    <w:rsid w:val="00A7461C"/>
    <w:rsid w:val="00A7465D"/>
    <w:rsid w:val="00A746C9"/>
    <w:rsid w:val="00A746EC"/>
    <w:rsid w:val="00A7475A"/>
    <w:rsid w:val="00A74768"/>
    <w:rsid w:val="00A74C19"/>
    <w:rsid w:val="00A7521F"/>
    <w:rsid w:val="00A75239"/>
    <w:rsid w:val="00A7538C"/>
    <w:rsid w:val="00A75445"/>
    <w:rsid w:val="00A754AD"/>
    <w:rsid w:val="00A755D9"/>
    <w:rsid w:val="00A755E3"/>
    <w:rsid w:val="00A756BA"/>
    <w:rsid w:val="00A75714"/>
    <w:rsid w:val="00A75A85"/>
    <w:rsid w:val="00A75BBE"/>
    <w:rsid w:val="00A762CC"/>
    <w:rsid w:val="00A766A5"/>
    <w:rsid w:val="00A7687B"/>
    <w:rsid w:val="00A76950"/>
    <w:rsid w:val="00A769D7"/>
    <w:rsid w:val="00A76A6F"/>
    <w:rsid w:val="00A76BE7"/>
    <w:rsid w:val="00A7709F"/>
    <w:rsid w:val="00A770B8"/>
    <w:rsid w:val="00A77225"/>
    <w:rsid w:val="00A7722C"/>
    <w:rsid w:val="00A773DC"/>
    <w:rsid w:val="00A77483"/>
    <w:rsid w:val="00A774CC"/>
    <w:rsid w:val="00A77602"/>
    <w:rsid w:val="00A7782F"/>
    <w:rsid w:val="00A77CD8"/>
    <w:rsid w:val="00A77D4D"/>
    <w:rsid w:val="00A77DED"/>
    <w:rsid w:val="00A77DF7"/>
    <w:rsid w:val="00A77E85"/>
    <w:rsid w:val="00A80016"/>
    <w:rsid w:val="00A80148"/>
    <w:rsid w:val="00A8043D"/>
    <w:rsid w:val="00A80445"/>
    <w:rsid w:val="00A805ED"/>
    <w:rsid w:val="00A80737"/>
    <w:rsid w:val="00A807D6"/>
    <w:rsid w:val="00A80807"/>
    <w:rsid w:val="00A80906"/>
    <w:rsid w:val="00A8098F"/>
    <w:rsid w:val="00A80A70"/>
    <w:rsid w:val="00A80CF8"/>
    <w:rsid w:val="00A80D27"/>
    <w:rsid w:val="00A80DDA"/>
    <w:rsid w:val="00A80E17"/>
    <w:rsid w:val="00A80E66"/>
    <w:rsid w:val="00A81030"/>
    <w:rsid w:val="00A81342"/>
    <w:rsid w:val="00A81410"/>
    <w:rsid w:val="00A81434"/>
    <w:rsid w:val="00A81967"/>
    <w:rsid w:val="00A819BA"/>
    <w:rsid w:val="00A81CFB"/>
    <w:rsid w:val="00A81D48"/>
    <w:rsid w:val="00A82344"/>
    <w:rsid w:val="00A8244D"/>
    <w:rsid w:val="00A824A2"/>
    <w:rsid w:val="00A82778"/>
    <w:rsid w:val="00A829F3"/>
    <w:rsid w:val="00A82BEE"/>
    <w:rsid w:val="00A82E6E"/>
    <w:rsid w:val="00A830CF"/>
    <w:rsid w:val="00A83308"/>
    <w:rsid w:val="00A833B9"/>
    <w:rsid w:val="00A833DF"/>
    <w:rsid w:val="00A83445"/>
    <w:rsid w:val="00A83CBF"/>
    <w:rsid w:val="00A83DD5"/>
    <w:rsid w:val="00A84011"/>
    <w:rsid w:val="00A840A5"/>
    <w:rsid w:val="00A840D7"/>
    <w:rsid w:val="00A841A2"/>
    <w:rsid w:val="00A842C2"/>
    <w:rsid w:val="00A84348"/>
    <w:rsid w:val="00A844E7"/>
    <w:rsid w:val="00A846BF"/>
    <w:rsid w:val="00A84934"/>
    <w:rsid w:val="00A84B87"/>
    <w:rsid w:val="00A84F89"/>
    <w:rsid w:val="00A854C8"/>
    <w:rsid w:val="00A855CE"/>
    <w:rsid w:val="00A855E9"/>
    <w:rsid w:val="00A85727"/>
    <w:rsid w:val="00A857EB"/>
    <w:rsid w:val="00A85897"/>
    <w:rsid w:val="00A85A07"/>
    <w:rsid w:val="00A85A10"/>
    <w:rsid w:val="00A85B85"/>
    <w:rsid w:val="00A85D16"/>
    <w:rsid w:val="00A85DD3"/>
    <w:rsid w:val="00A86092"/>
    <w:rsid w:val="00A863FC"/>
    <w:rsid w:val="00A86526"/>
    <w:rsid w:val="00A86549"/>
    <w:rsid w:val="00A8669E"/>
    <w:rsid w:val="00A86733"/>
    <w:rsid w:val="00A867FD"/>
    <w:rsid w:val="00A868C7"/>
    <w:rsid w:val="00A868D1"/>
    <w:rsid w:val="00A86941"/>
    <w:rsid w:val="00A86B14"/>
    <w:rsid w:val="00A86ED2"/>
    <w:rsid w:val="00A8718F"/>
    <w:rsid w:val="00A8740E"/>
    <w:rsid w:val="00A87594"/>
    <w:rsid w:val="00A87831"/>
    <w:rsid w:val="00A87960"/>
    <w:rsid w:val="00A87E48"/>
    <w:rsid w:val="00A87F50"/>
    <w:rsid w:val="00A90145"/>
    <w:rsid w:val="00A902FE"/>
    <w:rsid w:val="00A90DA0"/>
    <w:rsid w:val="00A90DC3"/>
    <w:rsid w:val="00A90E52"/>
    <w:rsid w:val="00A90F94"/>
    <w:rsid w:val="00A9113C"/>
    <w:rsid w:val="00A9148A"/>
    <w:rsid w:val="00A916C6"/>
    <w:rsid w:val="00A91B53"/>
    <w:rsid w:val="00A91B9A"/>
    <w:rsid w:val="00A91BC2"/>
    <w:rsid w:val="00A91C4F"/>
    <w:rsid w:val="00A91CED"/>
    <w:rsid w:val="00A91FB4"/>
    <w:rsid w:val="00A920A0"/>
    <w:rsid w:val="00A921FA"/>
    <w:rsid w:val="00A92316"/>
    <w:rsid w:val="00A9265A"/>
    <w:rsid w:val="00A92715"/>
    <w:rsid w:val="00A927A9"/>
    <w:rsid w:val="00A928E8"/>
    <w:rsid w:val="00A92979"/>
    <w:rsid w:val="00A92A8E"/>
    <w:rsid w:val="00A92B2F"/>
    <w:rsid w:val="00A92DA2"/>
    <w:rsid w:val="00A92DE7"/>
    <w:rsid w:val="00A933A5"/>
    <w:rsid w:val="00A933AD"/>
    <w:rsid w:val="00A934C3"/>
    <w:rsid w:val="00A93553"/>
    <w:rsid w:val="00A935DF"/>
    <w:rsid w:val="00A935EB"/>
    <w:rsid w:val="00A93628"/>
    <w:rsid w:val="00A93696"/>
    <w:rsid w:val="00A936B3"/>
    <w:rsid w:val="00A93725"/>
    <w:rsid w:val="00A93805"/>
    <w:rsid w:val="00A93BC7"/>
    <w:rsid w:val="00A93C5F"/>
    <w:rsid w:val="00A93C78"/>
    <w:rsid w:val="00A93E31"/>
    <w:rsid w:val="00A93FA5"/>
    <w:rsid w:val="00A9407F"/>
    <w:rsid w:val="00A941B2"/>
    <w:rsid w:val="00A942D5"/>
    <w:rsid w:val="00A943D2"/>
    <w:rsid w:val="00A943E7"/>
    <w:rsid w:val="00A947BD"/>
    <w:rsid w:val="00A948D6"/>
    <w:rsid w:val="00A94E56"/>
    <w:rsid w:val="00A94F33"/>
    <w:rsid w:val="00A94F95"/>
    <w:rsid w:val="00A94F9B"/>
    <w:rsid w:val="00A95099"/>
    <w:rsid w:val="00A950A4"/>
    <w:rsid w:val="00A950F7"/>
    <w:rsid w:val="00A952A8"/>
    <w:rsid w:val="00A9537A"/>
    <w:rsid w:val="00A9539E"/>
    <w:rsid w:val="00A95432"/>
    <w:rsid w:val="00A9559E"/>
    <w:rsid w:val="00A956D9"/>
    <w:rsid w:val="00A95A16"/>
    <w:rsid w:val="00A95C56"/>
    <w:rsid w:val="00A95D3B"/>
    <w:rsid w:val="00A95E2D"/>
    <w:rsid w:val="00A95F01"/>
    <w:rsid w:val="00A960A4"/>
    <w:rsid w:val="00A961D4"/>
    <w:rsid w:val="00A96457"/>
    <w:rsid w:val="00A965EB"/>
    <w:rsid w:val="00A966E8"/>
    <w:rsid w:val="00A96959"/>
    <w:rsid w:val="00A9696B"/>
    <w:rsid w:val="00A96B6F"/>
    <w:rsid w:val="00A96B80"/>
    <w:rsid w:val="00A96E15"/>
    <w:rsid w:val="00A96EB7"/>
    <w:rsid w:val="00A970F6"/>
    <w:rsid w:val="00A971F1"/>
    <w:rsid w:val="00A972A9"/>
    <w:rsid w:val="00A9730F"/>
    <w:rsid w:val="00A97622"/>
    <w:rsid w:val="00A97642"/>
    <w:rsid w:val="00A97916"/>
    <w:rsid w:val="00A97B9C"/>
    <w:rsid w:val="00A97F1B"/>
    <w:rsid w:val="00AA031B"/>
    <w:rsid w:val="00AA0342"/>
    <w:rsid w:val="00AA04B5"/>
    <w:rsid w:val="00AA06C8"/>
    <w:rsid w:val="00AA08E4"/>
    <w:rsid w:val="00AA09F7"/>
    <w:rsid w:val="00AA0B27"/>
    <w:rsid w:val="00AA0CA5"/>
    <w:rsid w:val="00AA0CFA"/>
    <w:rsid w:val="00AA0F14"/>
    <w:rsid w:val="00AA11F0"/>
    <w:rsid w:val="00AA12AF"/>
    <w:rsid w:val="00AA1413"/>
    <w:rsid w:val="00AA148F"/>
    <w:rsid w:val="00AA163A"/>
    <w:rsid w:val="00AA1AAF"/>
    <w:rsid w:val="00AA1AC1"/>
    <w:rsid w:val="00AA1AFD"/>
    <w:rsid w:val="00AA1B1A"/>
    <w:rsid w:val="00AA1B67"/>
    <w:rsid w:val="00AA1BB2"/>
    <w:rsid w:val="00AA1C57"/>
    <w:rsid w:val="00AA1C60"/>
    <w:rsid w:val="00AA1FE9"/>
    <w:rsid w:val="00AA2175"/>
    <w:rsid w:val="00AA2548"/>
    <w:rsid w:val="00AA273F"/>
    <w:rsid w:val="00AA2800"/>
    <w:rsid w:val="00AA2822"/>
    <w:rsid w:val="00AA29B9"/>
    <w:rsid w:val="00AA2E31"/>
    <w:rsid w:val="00AA32BD"/>
    <w:rsid w:val="00AA338B"/>
    <w:rsid w:val="00AA3924"/>
    <w:rsid w:val="00AA3EA9"/>
    <w:rsid w:val="00AA3F2F"/>
    <w:rsid w:val="00AA4004"/>
    <w:rsid w:val="00AA42CC"/>
    <w:rsid w:val="00AA44A4"/>
    <w:rsid w:val="00AA465C"/>
    <w:rsid w:val="00AA46CE"/>
    <w:rsid w:val="00AA4973"/>
    <w:rsid w:val="00AA4AB1"/>
    <w:rsid w:val="00AA4E5C"/>
    <w:rsid w:val="00AA50DB"/>
    <w:rsid w:val="00AA5136"/>
    <w:rsid w:val="00AA548E"/>
    <w:rsid w:val="00AA54A0"/>
    <w:rsid w:val="00AA5627"/>
    <w:rsid w:val="00AA565D"/>
    <w:rsid w:val="00AA56E5"/>
    <w:rsid w:val="00AA59CA"/>
    <w:rsid w:val="00AA5B0F"/>
    <w:rsid w:val="00AA5BCA"/>
    <w:rsid w:val="00AA5C4A"/>
    <w:rsid w:val="00AA5E8C"/>
    <w:rsid w:val="00AA60FD"/>
    <w:rsid w:val="00AA622C"/>
    <w:rsid w:val="00AA64FA"/>
    <w:rsid w:val="00AA6691"/>
    <w:rsid w:val="00AA6828"/>
    <w:rsid w:val="00AA69A4"/>
    <w:rsid w:val="00AA6ABE"/>
    <w:rsid w:val="00AA6F64"/>
    <w:rsid w:val="00AA7069"/>
    <w:rsid w:val="00AA70B2"/>
    <w:rsid w:val="00AA71DB"/>
    <w:rsid w:val="00AA72A2"/>
    <w:rsid w:val="00AA77F4"/>
    <w:rsid w:val="00AA7B42"/>
    <w:rsid w:val="00AA7C82"/>
    <w:rsid w:val="00AA7FDB"/>
    <w:rsid w:val="00AA7FE0"/>
    <w:rsid w:val="00AB012A"/>
    <w:rsid w:val="00AB0550"/>
    <w:rsid w:val="00AB09C9"/>
    <w:rsid w:val="00AB0A57"/>
    <w:rsid w:val="00AB0AD2"/>
    <w:rsid w:val="00AB0DB8"/>
    <w:rsid w:val="00AB0F32"/>
    <w:rsid w:val="00AB10EC"/>
    <w:rsid w:val="00AB10ED"/>
    <w:rsid w:val="00AB124B"/>
    <w:rsid w:val="00AB1323"/>
    <w:rsid w:val="00AB1970"/>
    <w:rsid w:val="00AB1A2A"/>
    <w:rsid w:val="00AB1C30"/>
    <w:rsid w:val="00AB1C71"/>
    <w:rsid w:val="00AB1CC2"/>
    <w:rsid w:val="00AB1D4A"/>
    <w:rsid w:val="00AB2068"/>
    <w:rsid w:val="00AB208E"/>
    <w:rsid w:val="00AB2125"/>
    <w:rsid w:val="00AB2150"/>
    <w:rsid w:val="00AB2183"/>
    <w:rsid w:val="00AB22AE"/>
    <w:rsid w:val="00AB22C5"/>
    <w:rsid w:val="00AB23C4"/>
    <w:rsid w:val="00AB23D9"/>
    <w:rsid w:val="00AB266D"/>
    <w:rsid w:val="00AB2741"/>
    <w:rsid w:val="00AB2808"/>
    <w:rsid w:val="00AB28F7"/>
    <w:rsid w:val="00AB2A59"/>
    <w:rsid w:val="00AB2B64"/>
    <w:rsid w:val="00AB2C84"/>
    <w:rsid w:val="00AB2E65"/>
    <w:rsid w:val="00AB3058"/>
    <w:rsid w:val="00AB3142"/>
    <w:rsid w:val="00AB34F1"/>
    <w:rsid w:val="00AB3770"/>
    <w:rsid w:val="00AB3856"/>
    <w:rsid w:val="00AB396F"/>
    <w:rsid w:val="00AB3C13"/>
    <w:rsid w:val="00AB3D90"/>
    <w:rsid w:val="00AB3DE8"/>
    <w:rsid w:val="00AB3E19"/>
    <w:rsid w:val="00AB3E34"/>
    <w:rsid w:val="00AB3E85"/>
    <w:rsid w:val="00AB4000"/>
    <w:rsid w:val="00AB41D5"/>
    <w:rsid w:val="00AB4480"/>
    <w:rsid w:val="00AB4514"/>
    <w:rsid w:val="00AB47EE"/>
    <w:rsid w:val="00AB4823"/>
    <w:rsid w:val="00AB4965"/>
    <w:rsid w:val="00AB4D32"/>
    <w:rsid w:val="00AB53BD"/>
    <w:rsid w:val="00AB5438"/>
    <w:rsid w:val="00AB5450"/>
    <w:rsid w:val="00AB54CF"/>
    <w:rsid w:val="00AB5B01"/>
    <w:rsid w:val="00AB6044"/>
    <w:rsid w:val="00AB6171"/>
    <w:rsid w:val="00AB61F6"/>
    <w:rsid w:val="00AB621F"/>
    <w:rsid w:val="00AB62DC"/>
    <w:rsid w:val="00AB63ED"/>
    <w:rsid w:val="00AB6486"/>
    <w:rsid w:val="00AB6543"/>
    <w:rsid w:val="00AB663D"/>
    <w:rsid w:val="00AB668A"/>
    <w:rsid w:val="00AB68AC"/>
    <w:rsid w:val="00AB6B9E"/>
    <w:rsid w:val="00AB6BEA"/>
    <w:rsid w:val="00AB6CAE"/>
    <w:rsid w:val="00AB6D83"/>
    <w:rsid w:val="00AB6F80"/>
    <w:rsid w:val="00AB6FAA"/>
    <w:rsid w:val="00AB6FE0"/>
    <w:rsid w:val="00AB713D"/>
    <w:rsid w:val="00AB71A5"/>
    <w:rsid w:val="00AB71E3"/>
    <w:rsid w:val="00AB7271"/>
    <w:rsid w:val="00AB75DA"/>
    <w:rsid w:val="00AB76EA"/>
    <w:rsid w:val="00AB7761"/>
    <w:rsid w:val="00AB7799"/>
    <w:rsid w:val="00AB784F"/>
    <w:rsid w:val="00AB79F0"/>
    <w:rsid w:val="00AB7AA0"/>
    <w:rsid w:val="00AB7D27"/>
    <w:rsid w:val="00AB7E50"/>
    <w:rsid w:val="00AB7FD9"/>
    <w:rsid w:val="00AC00F0"/>
    <w:rsid w:val="00AC0154"/>
    <w:rsid w:val="00AC0382"/>
    <w:rsid w:val="00AC09C5"/>
    <w:rsid w:val="00AC0A56"/>
    <w:rsid w:val="00AC1005"/>
    <w:rsid w:val="00AC1074"/>
    <w:rsid w:val="00AC10EE"/>
    <w:rsid w:val="00AC153F"/>
    <w:rsid w:val="00AC155B"/>
    <w:rsid w:val="00AC1915"/>
    <w:rsid w:val="00AC1B4D"/>
    <w:rsid w:val="00AC1FBE"/>
    <w:rsid w:val="00AC1FDF"/>
    <w:rsid w:val="00AC213C"/>
    <w:rsid w:val="00AC2B4F"/>
    <w:rsid w:val="00AC3006"/>
    <w:rsid w:val="00AC317E"/>
    <w:rsid w:val="00AC32C6"/>
    <w:rsid w:val="00AC32F9"/>
    <w:rsid w:val="00AC3455"/>
    <w:rsid w:val="00AC3475"/>
    <w:rsid w:val="00AC352E"/>
    <w:rsid w:val="00AC362D"/>
    <w:rsid w:val="00AC37A8"/>
    <w:rsid w:val="00AC38F7"/>
    <w:rsid w:val="00AC3A8C"/>
    <w:rsid w:val="00AC3D3F"/>
    <w:rsid w:val="00AC422D"/>
    <w:rsid w:val="00AC457B"/>
    <w:rsid w:val="00AC4602"/>
    <w:rsid w:val="00AC4620"/>
    <w:rsid w:val="00AC46E7"/>
    <w:rsid w:val="00AC49B5"/>
    <w:rsid w:val="00AC4A07"/>
    <w:rsid w:val="00AC4BD6"/>
    <w:rsid w:val="00AC4C6E"/>
    <w:rsid w:val="00AC50E4"/>
    <w:rsid w:val="00AC5114"/>
    <w:rsid w:val="00AC51B6"/>
    <w:rsid w:val="00AC51E7"/>
    <w:rsid w:val="00AC5333"/>
    <w:rsid w:val="00AC5357"/>
    <w:rsid w:val="00AC55CC"/>
    <w:rsid w:val="00AC55FD"/>
    <w:rsid w:val="00AC570B"/>
    <w:rsid w:val="00AC5756"/>
    <w:rsid w:val="00AC57DA"/>
    <w:rsid w:val="00AC5803"/>
    <w:rsid w:val="00AC5A11"/>
    <w:rsid w:val="00AC5A7F"/>
    <w:rsid w:val="00AC5B12"/>
    <w:rsid w:val="00AC5F5E"/>
    <w:rsid w:val="00AC5FD1"/>
    <w:rsid w:val="00AC623A"/>
    <w:rsid w:val="00AC623C"/>
    <w:rsid w:val="00AC6502"/>
    <w:rsid w:val="00AC6660"/>
    <w:rsid w:val="00AC688E"/>
    <w:rsid w:val="00AC6ACD"/>
    <w:rsid w:val="00AC7069"/>
    <w:rsid w:val="00AC7933"/>
    <w:rsid w:val="00AC7A27"/>
    <w:rsid w:val="00AC7E49"/>
    <w:rsid w:val="00AC7F93"/>
    <w:rsid w:val="00AD02BD"/>
    <w:rsid w:val="00AD02E1"/>
    <w:rsid w:val="00AD02E4"/>
    <w:rsid w:val="00AD0393"/>
    <w:rsid w:val="00AD0398"/>
    <w:rsid w:val="00AD0431"/>
    <w:rsid w:val="00AD043F"/>
    <w:rsid w:val="00AD04FF"/>
    <w:rsid w:val="00AD0500"/>
    <w:rsid w:val="00AD0551"/>
    <w:rsid w:val="00AD07C4"/>
    <w:rsid w:val="00AD097F"/>
    <w:rsid w:val="00AD09D9"/>
    <w:rsid w:val="00AD0A9B"/>
    <w:rsid w:val="00AD0C69"/>
    <w:rsid w:val="00AD1125"/>
    <w:rsid w:val="00AD1159"/>
    <w:rsid w:val="00AD1172"/>
    <w:rsid w:val="00AD1996"/>
    <w:rsid w:val="00AD1CAD"/>
    <w:rsid w:val="00AD1D41"/>
    <w:rsid w:val="00AD1D44"/>
    <w:rsid w:val="00AD1E1E"/>
    <w:rsid w:val="00AD1E4C"/>
    <w:rsid w:val="00AD2248"/>
    <w:rsid w:val="00AD23A1"/>
    <w:rsid w:val="00AD23E3"/>
    <w:rsid w:val="00AD2665"/>
    <w:rsid w:val="00AD28D1"/>
    <w:rsid w:val="00AD2966"/>
    <w:rsid w:val="00AD2AE2"/>
    <w:rsid w:val="00AD2EA6"/>
    <w:rsid w:val="00AD30CA"/>
    <w:rsid w:val="00AD3229"/>
    <w:rsid w:val="00AD325C"/>
    <w:rsid w:val="00AD3324"/>
    <w:rsid w:val="00AD3402"/>
    <w:rsid w:val="00AD3453"/>
    <w:rsid w:val="00AD3475"/>
    <w:rsid w:val="00AD35D5"/>
    <w:rsid w:val="00AD376E"/>
    <w:rsid w:val="00AD39AF"/>
    <w:rsid w:val="00AD3AB0"/>
    <w:rsid w:val="00AD3BC7"/>
    <w:rsid w:val="00AD3CBA"/>
    <w:rsid w:val="00AD3E77"/>
    <w:rsid w:val="00AD409C"/>
    <w:rsid w:val="00AD4295"/>
    <w:rsid w:val="00AD46BB"/>
    <w:rsid w:val="00AD46D7"/>
    <w:rsid w:val="00AD48AD"/>
    <w:rsid w:val="00AD4BAD"/>
    <w:rsid w:val="00AD4DA0"/>
    <w:rsid w:val="00AD4DF5"/>
    <w:rsid w:val="00AD5064"/>
    <w:rsid w:val="00AD51F5"/>
    <w:rsid w:val="00AD55D3"/>
    <w:rsid w:val="00AD55F4"/>
    <w:rsid w:val="00AD5817"/>
    <w:rsid w:val="00AD5C0F"/>
    <w:rsid w:val="00AD5C99"/>
    <w:rsid w:val="00AD5CEA"/>
    <w:rsid w:val="00AD5F36"/>
    <w:rsid w:val="00AD6020"/>
    <w:rsid w:val="00AD6028"/>
    <w:rsid w:val="00AD634B"/>
    <w:rsid w:val="00AD6485"/>
    <w:rsid w:val="00AD6732"/>
    <w:rsid w:val="00AD6791"/>
    <w:rsid w:val="00AD6A1B"/>
    <w:rsid w:val="00AD6C80"/>
    <w:rsid w:val="00AD6E3B"/>
    <w:rsid w:val="00AD6E61"/>
    <w:rsid w:val="00AD73B3"/>
    <w:rsid w:val="00AD753F"/>
    <w:rsid w:val="00AD76FC"/>
    <w:rsid w:val="00AD7740"/>
    <w:rsid w:val="00AD780F"/>
    <w:rsid w:val="00AD7A82"/>
    <w:rsid w:val="00AD7B8C"/>
    <w:rsid w:val="00AD7BFC"/>
    <w:rsid w:val="00AD7E32"/>
    <w:rsid w:val="00AD7E40"/>
    <w:rsid w:val="00AD7F34"/>
    <w:rsid w:val="00AE00EA"/>
    <w:rsid w:val="00AE01D1"/>
    <w:rsid w:val="00AE023C"/>
    <w:rsid w:val="00AE024A"/>
    <w:rsid w:val="00AE0327"/>
    <w:rsid w:val="00AE03DE"/>
    <w:rsid w:val="00AE04C8"/>
    <w:rsid w:val="00AE04CE"/>
    <w:rsid w:val="00AE04D9"/>
    <w:rsid w:val="00AE04E9"/>
    <w:rsid w:val="00AE0583"/>
    <w:rsid w:val="00AE0635"/>
    <w:rsid w:val="00AE0773"/>
    <w:rsid w:val="00AE087D"/>
    <w:rsid w:val="00AE09AC"/>
    <w:rsid w:val="00AE0CB3"/>
    <w:rsid w:val="00AE142A"/>
    <w:rsid w:val="00AE1758"/>
    <w:rsid w:val="00AE1822"/>
    <w:rsid w:val="00AE18D3"/>
    <w:rsid w:val="00AE199A"/>
    <w:rsid w:val="00AE19D4"/>
    <w:rsid w:val="00AE1A16"/>
    <w:rsid w:val="00AE1E5B"/>
    <w:rsid w:val="00AE2133"/>
    <w:rsid w:val="00AE2650"/>
    <w:rsid w:val="00AE2794"/>
    <w:rsid w:val="00AE289D"/>
    <w:rsid w:val="00AE2D37"/>
    <w:rsid w:val="00AE2E18"/>
    <w:rsid w:val="00AE3233"/>
    <w:rsid w:val="00AE3258"/>
    <w:rsid w:val="00AE33B0"/>
    <w:rsid w:val="00AE3406"/>
    <w:rsid w:val="00AE34F4"/>
    <w:rsid w:val="00AE350C"/>
    <w:rsid w:val="00AE3605"/>
    <w:rsid w:val="00AE369E"/>
    <w:rsid w:val="00AE370F"/>
    <w:rsid w:val="00AE384F"/>
    <w:rsid w:val="00AE3875"/>
    <w:rsid w:val="00AE3B0C"/>
    <w:rsid w:val="00AE3C25"/>
    <w:rsid w:val="00AE3FF7"/>
    <w:rsid w:val="00AE4116"/>
    <w:rsid w:val="00AE4128"/>
    <w:rsid w:val="00AE41CB"/>
    <w:rsid w:val="00AE4335"/>
    <w:rsid w:val="00AE4655"/>
    <w:rsid w:val="00AE4840"/>
    <w:rsid w:val="00AE4995"/>
    <w:rsid w:val="00AE4A4D"/>
    <w:rsid w:val="00AE4B4C"/>
    <w:rsid w:val="00AE4C0E"/>
    <w:rsid w:val="00AE4CC4"/>
    <w:rsid w:val="00AE4E7F"/>
    <w:rsid w:val="00AE5190"/>
    <w:rsid w:val="00AE540C"/>
    <w:rsid w:val="00AE5414"/>
    <w:rsid w:val="00AE5494"/>
    <w:rsid w:val="00AE54CF"/>
    <w:rsid w:val="00AE560F"/>
    <w:rsid w:val="00AE57F7"/>
    <w:rsid w:val="00AE58C7"/>
    <w:rsid w:val="00AE5956"/>
    <w:rsid w:val="00AE5A0B"/>
    <w:rsid w:val="00AE5D5F"/>
    <w:rsid w:val="00AE5F04"/>
    <w:rsid w:val="00AE60FD"/>
    <w:rsid w:val="00AE64B9"/>
    <w:rsid w:val="00AE68D7"/>
    <w:rsid w:val="00AE6912"/>
    <w:rsid w:val="00AE69CE"/>
    <w:rsid w:val="00AE6B23"/>
    <w:rsid w:val="00AE6C15"/>
    <w:rsid w:val="00AE6CC7"/>
    <w:rsid w:val="00AE6D91"/>
    <w:rsid w:val="00AE6DDD"/>
    <w:rsid w:val="00AE6E05"/>
    <w:rsid w:val="00AE6E69"/>
    <w:rsid w:val="00AE6F0F"/>
    <w:rsid w:val="00AE706B"/>
    <w:rsid w:val="00AE7168"/>
    <w:rsid w:val="00AE7394"/>
    <w:rsid w:val="00AE7623"/>
    <w:rsid w:val="00AE7993"/>
    <w:rsid w:val="00AE7AE0"/>
    <w:rsid w:val="00AE7C2E"/>
    <w:rsid w:val="00AF005E"/>
    <w:rsid w:val="00AF0149"/>
    <w:rsid w:val="00AF01D0"/>
    <w:rsid w:val="00AF022B"/>
    <w:rsid w:val="00AF0307"/>
    <w:rsid w:val="00AF03CB"/>
    <w:rsid w:val="00AF0445"/>
    <w:rsid w:val="00AF048E"/>
    <w:rsid w:val="00AF05BB"/>
    <w:rsid w:val="00AF07FE"/>
    <w:rsid w:val="00AF0987"/>
    <w:rsid w:val="00AF09BE"/>
    <w:rsid w:val="00AF0D31"/>
    <w:rsid w:val="00AF114F"/>
    <w:rsid w:val="00AF12F7"/>
    <w:rsid w:val="00AF15E1"/>
    <w:rsid w:val="00AF15F7"/>
    <w:rsid w:val="00AF1677"/>
    <w:rsid w:val="00AF183F"/>
    <w:rsid w:val="00AF1ADF"/>
    <w:rsid w:val="00AF1C3F"/>
    <w:rsid w:val="00AF1D2C"/>
    <w:rsid w:val="00AF1E93"/>
    <w:rsid w:val="00AF1EEF"/>
    <w:rsid w:val="00AF20CF"/>
    <w:rsid w:val="00AF25A0"/>
    <w:rsid w:val="00AF2799"/>
    <w:rsid w:val="00AF2A50"/>
    <w:rsid w:val="00AF2A90"/>
    <w:rsid w:val="00AF2B05"/>
    <w:rsid w:val="00AF2CCB"/>
    <w:rsid w:val="00AF2DF4"/>
    <w:rsid w:val="00AF2F44"/>
    <w:rsid w:val="00AF2F64"/>
    <w:rsid w:val="00AF3000"/>
    <w:rsid w:val="00AF3231"/>
    <w:rsid w:val="00AF32B0"/>
    <w:rsid w:val="00AF32CA"/>
    <w:rsid w:val="00AF351A"/>
    <w:rsid w:val="00AF35E4"/>
    <w:rsid w:val="00AF3648"/>
    <w:rsid w:val="00AF3691"/>
    <w:rsid w:val="00AF37BB"/>
    <w:rsid w:val="00AF37FE"/>
    <w:rsid w:val="00AF3913"/>
    <w:rsid w:val="00AF3937"/>
    <w:rsid w:val="00AF3A66"/>
    <w:rsid w:val="00AF3AEC"/>
    <w:rsid w:val="00AF3B22"/>
    <w:rsid w:val="00AF3E26"/>
    <w:rsid w:val="00AF4190"/>
    <w:rsid w:val="00AF429A"/>
    <w:rsid w:val="00AF4301"/>
    <w:rsid w:val="00AF45C7"/>
    <w:rsid w:val="00AF4749"/>
    <w:rsid w:val="00AF4832"/>
    <w:rsid w:val="00AF4BAB"/>
    <w:rsid w:val="00AF4BCC"/>
    <w:rsid w:val="00AF4C46"/>
    <w:rsid w:val="00AF4DB1"/>
    <w:rsid w:val="00AF524B"/>
    <w:rsid w:val="00AF533E"/>
    <w:rsid w:val="00AF539E"/>
    <w:rsid w:val="00AF54E0"/>
    <w:rsid w:val="00AF55E1"/>
    <w:rsid w:val="00AF568A"/>
    <w:rsid w:val="00AF57E4"/>
    <w:rsid w:val="00AF595D"/>
    <w:rsid w:val="00AF5D75"/>
    <w:rsid w:val="00AF62D9"/>
    <w:rsid w:val="00AF6748"/>
    <w:rsid w:val="00AF6872"/>
    <w:rsid w:val="00AF6906"/>
    <w:rsid w:val="00AF6ABA"/>
    <w:rsid w:val="00AF6AE0"/>
    <w:rsid w:val="00AF6DE6"/>
    <w:rsid w:val="00AF6EEE"/>
    <w:rsid w:val="00AF74D7"/>
    <w:rsid w:val="00AF7A0B"/>
    <w:rsid w:val="00B000B9"/>
    <w:rsid w:val="00B0022C"/>
    <w:rsid w:val="00B004D3"/>
    <w:rsid w:val="00B00637"/>
    <w:rsid w:val="00B0070C"/>
    <w:rsid w:val="00B00889"/>
    <w:rsid w:val="00B00969"/>
    <w:rsid w:val="00B00C28"/>
    <w:rsid w:val="00B00E13"/>
    <w:rsid w:val="00B00ED2"/>
    <w:rsid w:val="00B00F7C"/>
    <w:rsid w:val="00B00F8C"/>
    <w:rsid w:val="00B0116B"/>
    <w:rsid w:val="00B0123E"/>
    <w:rsid w:val="00B01954"/>
    <w:rsid w:val="00B01B2B"/>
    <w:rsid w:val="00B01B7B"/>
    <w:rsid w:val="00B01D5F"/>
    <w:rsid w:val="00B01D94"/>
    <w:rsid w:val="00B01DD6"/>
    <w:rsid w:val="00B01ED0"/>
    <w:rsid w:val="00B02038"/>
    <w:rsid w:val="00B0206B"/>
    <w:rsid w:val="00B0210A"/>
    <w:rsid w:val="00B0219F"/>
    <w:rsid w:val="00B02385"/>
    <w:rsid w:val="00B027B6"/>
    <w:rsid w:val="00B02A9C"/>
    <w:rsid w:val="00B02AE9"/>
    <w:rsid w:val="00B02D83"/>
    <w:rsid w:val="00B03113"/>
    <w:rsid w:val="00B0325E"/>
    <w:rsid w:val="00B032AF"/>
    <w:rsid w:val="00B03387"/>
    <w:rsid w:val="00B0340E"/>
    <w:rsid w:val="00B034BA"/>
    <w:rsid w:val="00B0357C"/>
    <w:rsid w:val="00B03828"/>
    <w:rsid w:val="00B03927"/>
    <w:rsid w:val="00B03ACA"/>
    <w:rsid w:val="00B03ADB"/>
    <w:rsid w:val="00B03C82"/>
    <w:rsid w:val="00B03D93"/>
    <w:rsid w:val="00B03DCB"/>
    <w:rsid w:val="00B03E01"/>
    <w:rsid w:val="00B03FFA"/>
    <w:rsid w:val="00B0401F"/>
    <w:rsid w:val="00B04036"/>
    <w:rsid w:val="00B0410D"/>
    <w:rsid w:val="00B04137"/>
    <w:rsid w:val="00B0469A"/>
    <w:rsid w:val="00B046E2"/>
    <w:rsid w:val="00B04891"/>
    <w:rsid w:val="00B04B4F"/>
    <w:rsid w:val="00B04CD4"/>
    <w:rsid w:val="00B04CF5"/>
    <w:rsid w:val="00B04D54"/>
    <w:rsid w:val="00B04E6D"/>
    <w:rsid w:val="00B04EAD"/>
    <w:rsid w:val="00B04FC0"/>
    <w:rsid w:val="00B05165"/>
    <w:rsid w:val="00B051EE"/>
    <w:rsid w:val="00B051FF"/>
    <w:rsid w:val="00B0555A"/>
    <w:rsid w:val="00B055EB"/>
    <w:rsid w:val="00B05625"/>
    <w:rsid w:val="00B0564A"/>
    <w:rsid w:val="00B057BE"/>
    <w:rsid w:val="00B058A1"/>
    <w:rsid w:val="00B058A4"/>
    <w:rsid w:val="00B05A29"/>
    <w:rsid w:val="00B05C5E"/>
    <w:rsid w:val="00B05D01"/>
    <w:rsid w:val="00B05E81"/>
    <w:rsid w:val="00B05F52"/>
    <w:rsid w:val="00B06152"/>
    <w:rsid w:val="00B06297"/>
    <w:rsid w:val="00B062C2"/>
    <w:rsid w:val="00B06463"/>
    <w:rsid w:val="00B0649C"/>
    <w:rsid w:val="00B064CD"/>
    <w:rsid w:val="00B064FF"/>
    <w:rsid w:val="00B06672"/>
    <w:rsid w:val="00B0691F"/>
    <w:rsid w:val="00B06928"/>
    <w:rsid w:val="00B06A10"/>
    <w:rsid w:val="00B06A82"/>
    <w:rsid w:val="00B06ACF"/>
    <w:rsid w:val="00B06AE4"/>
    <w:rsid w:val="00B06B67"/>
    <w:rsid w:val="00B06DAB"/>
    <w:rsid w:val="00B06F85"/>
    <w:rsid w:val="00B07044"/>
    <w:rsid w:val="00B070E9"/>
    <w:rsid w:val="00B0734E"/>
    <w:rsid w:val="00B073C7"/>
    <w:rsid w:val="00B07627"/>
    <w:rsid w:val="00B07629"/>
    <w:rsid w:val="00B077BB"/>
    <w:rsid w:val="00B07854"/>
    <w:rsid w:val="00B079A7"/>
    <w:rsid w:val="00B079E3"/>
    <w:rsid w:val="00B07A67"/>
    <w:rsid w:val="00B07C0E"/>
    <w:rsid w:val="00B07F05"/>
    <w:rsid w:val="00B07FDF"/>
    <w:rsid w:val="00B101DA"/>
    <w:rsid w:val="00B10384"/>
    <w:rsid w:val="00B103C5"/>
    <w:rsid w:val="00B10487"/>
    <w:rsid w:val="00B104B2"/>
    <w:rsid w:val="00B104F6"/>
    <w:rsid w:val="00B108E0"/>
    <w:rsid w:val="00B10BBD"/>
    <w:rsid w:val="00B10CFB"/>
    <w:rsid w:val="00B10D66"/>
    <w:rsid w:val="00B10EDC"/>
    <w:rsid w:val="00B10F73"/>
    <w:rsid w:val="00B113B5"/>
    <w:rsid w:val="00B114A0"/>
    <w:rsid w:val="00B115FB"/>
    <w:rsid w:val="00B11A00"/>
    <w:rsid w:val="00B11CA8"/>
    <w:rsid w:val="00B11FBE"/>
    <w:rsid w:val="00B12332"/>
    <w:rsid w:val="00B1240D"/>
    <w:rsid w:val="00B124D6"/>
    <w:rsid w:val="00B1259E"/>
    <w:rsid w:val="00B126BC"/>
    <w:rsid w:val="00B127F1"/>
    <w:rsid w:val="00B129E6"/>
    <w:rsid w:val="00B12BF4"/>
    <w:rsid w:val="00B12EC2"/>
    <w:rsid w:val="00B12FA3"/>
    <w:rsid w:val="00B13234"/>
    <w:rsid w:val="00B13294"/>
    <w:rsid w:val="00B134A1"/>
    <w:rsid w:val="00B13959"/>
    <w:rsid w:val="00B139AA"/>
    <w:rsid w:val="00B139E3"/>
    <w:rsid w:val="00B13ADB"/>
    <w:rsid w:val="00B13D9B"/>
    <w:rsid w:val="00B1409E"/>
    <w:rsid w:val="00B1427C"/>
    <w:rsid w:val="00B1443B"/>
    <w:rsid w:val="00B1443F"/>
    <w:rsid w:val="00B14797"/>
    <w:rsid w:val="00B147D1"/>
    <w:rsid w:val="00B14815"/>
    <w:rsid w:val="00B149AB"/>
    <w:rsid w:val="00B149EC"/>
    <w:rsid w:val="00B14B3E"/>
    <w:rsid w:val="00B14C98"/>
    <w:rsid w:val="00B14D7E"/>
    <w:rsid w:val="00B14E31"/>
    <w:rsid w:val="00B14E47"/>
    <w:rsid w:val="00B14F97"/>
    <w:rsid w:val="00B14FED"/>
    <w:rsid w:val="00B15094"/>
    <w:rsid w:val="00B151F8"/>
    <w:rsid w:val="00B152EE"/>
    <w:rsid w:val="00B1557E"/>
    <w:rsid w:val="00B155B9"/>
    <w:rsid w:val="00B15827"/>
    <w:rsid w:val="00B158BA"/>
    <w:rsid w:val="00B158F9"/>
    <w:rsid w:val="00B15C0B"/>
    <w:rsid w:val="00B15C49"/>
    <w:rsid w:val="00B15C95"/>
    <w:rsid w:val="00B15CA6"/>
    <w:rsid w:val="00B15E55"/>
    <w:rsid w:val="00B16477"/>
    <w:rsid w:val="00B16E34"/>
    <w:rsid w:val="00B1700E"/>
    <w:rsid w:val="00B1741D"/>
    <w:rsid w:val="00B17BA5"/>
    <w:rsid w:val="00B17CC1"/>
    <w:rsid w:val="00B17CD6"/>
    <w:rsid w:val="00B17CEC"/>
    <w:rsid w:val="00B17F48"/>
    <w:rsid w:val="00B17F72"/>
    <w:rsid w:val="00B20163"/>
    <w:rsid w:val="00B202B9"/>
    <w:rsid w:val="00B2052D"/>
    <w:rsid w:val="00B205B2"/>
    <w:rsid w:val="00B20658"/>
    <w:rsid w:val="00B208E1"/>
    <w:rsid w:val="00B2093C"/>
    <w:rsid w:val="00B20A1D"/>
    <w:rsid w:val="00B20BDD"/>
    <w:rsid w:val="00B20BDE"/>
    <w:rsid w:val="00B20C97"/>
    <w:rsid w:val="00B20EBC"/>
    <w:rsid w:val="00B20FAA"/>
    <w:rsid w:val="00B2102D"/>
    <w:rsid w:val="00B21220"/>
    <w:rsid w:val="00B21373"/>
    <w:rsid w:val="00B2160F"/>
    <w:rsid w:val="00B2169F"/>
    <w:rsid w:val="00B2172E"/>
    <w:rsid w:val="00B21882"/>
    <w:rsid w:val="00B21C86"/>
    <w:rsid w:val="00B21D5A"/>
    <w:rsid w:val="00B21E14"/>
    <w:rsid w:val="00B21E37"/>
    <w:rsid w:val="00B21E5F"/>
    <w:rsid w:val="00B220DE"/>
    <w:rsid w:val="00B22248"/>
    <w:rsid w:val="00B2225A"/>
    <w:rsid w:val="00B222F4"/>
    <w:rsid w:val="00B22358"/>
    <w:rsid w:val="00B223F7"/>
    <w:rsid w:val="00B2244A"/>
    <w:rsid w:val="00B2249F"/>
    <w:rsid w:val="00B226CA"/>
    <w:rsid w:val="00B22865"/>
    <w:rsid w:val="00B22B58"/>
    <w:rsid w:val="00B22BA0"/>
    <w:rsid w:val="00B22E16"/>
    <w:rsid w:val="00B22F3D"/>
    <w:rsid w:val="00B2303A"/>
    <w:rsid w:val="00B232F5"/>
    <w:rsid w:val="00B23555"/>
    <w:rsid w:val="00B235BA"/>
    <w:rsid w:val="00B235DA"/>
    <w:rsid w:val="00B237FF"/>
    <w:rsid w:val="00B2384A"/>
    <w:rsid w:val="00B23952"/>
    <w:rsid w:val="00B239D0"/>
    <w:rsid w:val="00B23A94"/>
    <w:rsid w:val="00B23AEF"/>
    <w:rsid w:val="00B23C6C"/>
    <w:rsid w:val="00B23CC5"/>
    <w:rsid w:val="00B23DF8"/>
    <w:rsid w:val="00B24566"/>
    <w:rsid w:val="00B245EF"/>
    <w:rsid w:val="00B24A20"/>
    <w:rsid w:val="00B24ABC"/>
    <w:rsid w:val="00B24C27"/>
    <w:rsid w:val="00B24DA6"/>
    <w:rsid w:val="00B24E56"/>
    <w:rsid w:val="00B24F32"/>
    <w:rsid w:val="00B25087"/>
    <w:rsid w:val="00B252CA"/>
    <w:rsid w:val="00B253F8"/>
    <w:rsid w:val="00B2567D"/>
    <w:rsid w:val="00B256E3"/>
    <w:rsid w:val="00B257CE"/>
    <w:rsid w:val="00B25948"/>
    <w:rsid w:val="00B25952"/>
    <w:rsid w:val="00B25ABC"/>
    <w:rsid w:val="00B25B02"/>
    <w:rsid w:val="00B25F18"/>
    <w:rsid w:val="00B25F26"/>
    <w:rsid w:val="00B25FDE"/>
    <w:rsid w:val="00B26133"/>
    <w:rsid w:val="00B2613C"/>
    <w:rsid w:val="00B26203"/>
    <w:rsid w:val="00B2686D"/>
    <w:rsid w:val="00B26B4F"/>
    <w:rsid w:val="00B26CAC"/>
    <w:rsid w:val="00B26D93"/>
    <w:rsid w:val="00B26DD9"/>
    <w:rsid w:val="00B26E14"/>
    <w:rsid w:val="00B26E85"/>
    <w:rsid w:val="00B26F30"/>
    <w:rsid w:val="00B27062"/>
    <w:rsid w:val="00B27239"/>
    <w:rsid w:val="00B27597"/>
    <w:rsid w:val="00B275CD"/>
    <w:rsid w:val="00B27619"/>
    <w:rsid w:val="00B27DA5"/>
    <w:rsid w:val="00B27DB9"/>
    <w:rsid w:val="00B27E5D"/>
    <w:rsid w:val="00B27FFA"/>
    <w:rsid w:val="00B3019E"/>
    <w:rsid w:val="00B301B6"/>
    <w:rsid w:val="00B301D9"/>
    <w:rsid w:val="00B30529"/>
    <w:rsid w:val="00B30769"/>
    <w:rsid w:val="00B307C0"/>
    <w:rsid w:val="00B30870"/>
    <w:rsid w:val="00B309A4"/>
    <w:rsid w:val="00B30A24"/>
    <w:rsid w:val="00B30F42"/>
    <w:rsid w:val="00B3145A"/>
    <w:rsid w:val="00B3192D"/>
    <w:rsid w:val="00B31996"/>
    <w:rsid w:val="00B319ED"/>
    <w:rsid w:val="00B31E71"/>
    <w:rsid w:val="00B31E9F"/>
    <w:rsid w:val="00B31ECE"/>
    <w:rsid w:val="00B31FDA"/>
    <w:rsid w:val="00B322AA"/>
    <w:rsid w:val="00B3239A"/>
    <w:rsid w:val="00B324EC"/>
    <w:rsid w:val="00B32548"/>
    <w:rsid w:val="00B325E4"/>
    <w:rsid w:val="00B327CB"/>
    <w:rsid w:val="00B32B68"/>
    <w:rsid w:val="00B32E66"/>
    <w:rsid w:val="00B32EDE"/>
    <w:rsid w:val="00B32F0A"/>
    <w:rsid w:val="00B337AC"/>
    <w:rsid w:val="00B339F4"/>
    <w:rsid w:val="00B33B54"/>
    <w:rsid w:val="00B33E9E"/>
    <w:rsid w:val="00B33EA1"/>
    <w:rsid w:val="00B33F84"/>
    <w:rsid w:val="00B34105"/>
    <w:rsid w:val="00B346D2"/>
    <w:rsid w:val="00B3470A"/>
    <w:rsid w:val="00B34B24"/>
    <w:rsid w:val="00B34C48"/>
    <w:rsid w:val="00B34DCD"/>
    <w:rsid w:val="00B34DE8"/>
    <w:rsid w:val="00B34EA0"/>
    <w:rsid w:val="00B34F59"/>
    <w:rsid w:val="00B34F9A"/>
    <w:rsid w:val="00B3504C"/>
    <w:rsid w:val="00B35079"/>
    <w:rsid w:val="00B35181"/>
    <w:rsid w:val="00B3534C"/>
    <w:rsid w:val="00B35894"/>
    <w:rsid w:val="00B35D41"/>
    <w:rsid w:val="00B35E1D"/>
    <w:rsid w:val="00B36074"/>
    <w:rsid w:val="00B36077"/>
    <w:rsid w:val="00B36081"/>
    <w:rsid w:val="00B361B0"/>
    <w:rsid w:val="00B362BD"/>
    <w:rsid w:val="00B366CA"/>
    <w:rsid w:val="00B36CD6"/>
    <w:rsid w:val="00B36EA2"/>
    <w:rsid w:val="00B3757C"/>
    <w:rsid w:val="00B37974"/>
    <w:rsid w:val="00B37A64"/>
    <w:rsid w:val="00B37ACE"/>
    <w:rsid w:val="00B37EF2"/>
    <w:rsid w:val="00B37EFB"/>
    <w:rsid w:val="00B37F48"/>
    <w:rsid w:val="00B37FA1"/>
    <w:rsid w:val="00B40450"/>
    <w:rsid w:val="00B40645"/>
    <w:rsid w:val="00B406B5"/>
    <w:rsid w:val="00B406C6"/>
    <w:rsid w:val="00B40742"/>
    <w:rsid w:val="00B40CF9"/>
    <w:rsid w:val="00B40D69"/>
    <w:rsid w:val="00B41036"/>
    <w:rsid w:val="00B41095"/>
    <w:rsid w:val="00B41412"/>
    <w:rsid w:val="00B41992"/>
    <w:rsid w:val="00B41B95"/>
    <w:rsid w:val="00B41D40"/>
    <w:rsid w:val="00B41D97"/>
    <w:rsid w:val="00B41FD5"/>
    <w:rsid w:val="00B421CF"/>
    <w:rsid w:val="00B4221B"/>
    <w:rsid w:val="00B4223E"/>
    <w:rsid w:val="00B422C4"/>
    <w:rsid w:val="00B423A1"/>
    <w:rsid w:val="00B423C0"/>
    <w:rsid w:val="00B42622"/>
    <w:rsid w:val="00B42BC9"/>
    <w:rsid w:val="00B42C7B"/>
    <w:rsid w:val="00B42F11"/>
    <w:rsid w:val="00B42F20"/>
    <w:rsid w:val="00B4314B"/>
    <w:rsid w:val="00B432A7"/>
    <w:rsid w:val="00B432E6"/>
    <w:rsid w:val="00B4333A"/>
    <w:rsid w:val="00B43402"/>
    <w:rsid w:val="00B43764"/>
    <w:rsid w:val="00B43786"/>
    <w:rsid w:val="00B437B7"/>
    <w:rsid w:val="00B43AA0"/>
    <w:rsid w:val="00B44098"/>
    <w:rsid w:val="00B440D2"/>
    <w:rsid w:val="00B44220"/>
    <w:rsid w:val="00B444FC"/>
    <w:rsid w:val="00B447CD"/>
    <w:rsid w:val="00B448AD"/>
    <w:rsid w:val="00B44C21"/>
    <w:rsid w:val="00B44C83"/>
    <w:rsid w:val="00B44D53"/>
    <w:rsid w:val="00B44DB0"/>
    <w:rsid w:val="00B44DBA"/>
    <w:rsid w:val="00B45083"/>
    <w:rsid w:val="00B450F0"/>
    <w:rsid w:val="00B451A8"/>
    <w:rsid w:val="00B45638"/>
    <w:rsid w:val="00B456A5"/>
    <w:rsid w:val="00B45745"/>
    <w:rsid w:val="00B45C5D"/>
    <w:rsid w:val="00B45CF3"/>
    <w:rsid w:val="00B45E5B"/>
    <w:rsid w:val="00B45F78"/>
    <w:rsid w:val="00B46127"/>
    <w:rsid w:val="00B46433"/>
    <w:rsid w:val="00B4668D"/>
    <w:rsid w:val="00B46740"/>
    <w:rsid w:val="00B469AB"/>
    <w:rsid w:val="00B46DF3"/>
    <w:rsid w:val="00B46F1C"/>
    <w:rsid w:val="00B46F46"/>
    <w:rsid w:val="00B470FE"/>
    <w:rsid w:val="00B47305"/>
    <w:rsid w:val="00B47480"/>
    <w:rsid w:val="00B47BF5"/>
    <w:rsid w:val="00B47C57"/>
    <w:rsid w:val="00B50002"/>
    <w:rsid w:val="00B500AB"/>
    <w:rsid w:val="00B50528"/>
    <w:rsid w:val="00B50B30"/>
    <w:rsid w:val="00B50D51"/>
    <w:rsid w:val="00B50DF3"/>
    <w:rsid w:val="00B51041"/>
    <w:rsid w:val="00B51089"/>
    <w:rsid w:val="00B510DF"/>
    <w:rsid w:val="00B5113F"/>
    <w:rsid w:val="00B511BF"/>
    <w:rsid w:val="00B51265"/>
    <w:rsid w:val="00B5155D"/>
    <w:rsid w:val="00B519BA"/>
    <w:rsid w:val="00B51BF4"/>
    <w:rsid w:val="00B51D80"/>
    <w:rsid w:val="00B51E32"/>
    <w:rsid w:val="00B51EA6"/>
    <w:rsid w:val="00B51F59"/>
    <w:rsid w:val="00B51F99"/>
    <w:rsid w:val="00B52177"/>
    <w:rsid w:val="00B52429"/>
    <w:rsid w:val="00B524BE"/>
    <w:rsid w:val="00B524E8"/>
    <w:rsid w:val="00B52681"/>
    <w:rsid w:val="00B527CD"/>
    <w:rsid w:val="00B52956"/>
    <w:rsid w:val="00B5295C"/>
    <w:rsid w:val="00B52A9B"/>
    <w:rsid w:val="00B52C8A"/>
    <w:rsid w:val="00B530FD"/>
    <w:rsid w:val="00B53173"/>
    <w:rsid w:val="00B536A1"/>
    <w:rsid w:val="00B53734"/>
    <w:rsid w:val="00B53B15"/>
    <w:rsid w:val="00B53BA2"/>
    <w:rsid w:val="00B53CBB"/>
    <w:rsid w:val="00B53F33"/>
    <w:rsid w:val="00B54010"/>
    <w:rsid w:val="00B54039"/>
    <w:rsid w:val="00B54322"/>
    <w:rsid w:val="00B543CF"/>
    <w:rsid w:val="00B548B0"/>
    <w:rsid w:val="00B54B06"/>
    <w:rsid w:val="00B54F77"/>
    <w:rsid w:val="00B55151"/>
    <w:rsid w:val="00B55156"/>
    <w:rsid w:val="00B55185"/>
    <w:rsid w:val="00B551AC"/>
    <w:rsid w:val="00B552F4"/>
    <w:rsid w:val="00B55444"/>
    <w:rsid w:val="00B5548E"/>
    <w:rsid w:val="00B5557C"/>
    <w:rsid w:val="00B5581E"/>
    <w:rsid w:val="00B5593C"/>
    <w:rsid w:val="00B55B15"/>
    <w:rsid w:val="00B55CC0"/>
    <w:rsid w:val="00B55D33"/>
    <w:rsid w:val="00B55D48"/>
    <w:rsid w:val="00B55DDD"/>
    <w:rsid w:val="00B56163"/>
    <w:rsid w:val="00B56353"/>
    <w:rsid w:val="00B563C2"/>
    <w:rsid w:val="00B565EE"/>
    <w:rsid w:val="00B56BAF"/>
    <w:rsid w:val="00B56F3C"/>
    <w:rsid w:val="00B571F9"/>
    <w:rsid w:val="00B57360"/>
    <w:rsid w:val="00B57555"/>
    <w:rsid w:val="00B575E4"/>
    <w:rsid w:val="00B57F42"/>
    <w:rsid w:val="00B60029"/>
    <w:rsid w:val="00B60262"/>
    <w:rsid w:val="00B6049F"/>
    <w:rsid w:val="00B604D5"/>
    <w:rsid w:val="00B6050A"/>
    <w:rsid w:val="00B606A0"/>
    <w:rsid w:val="00B60960"/>
    <w:rsid w:val="00B60B0E"/>
    <w:rsid w:val="00B60BD8"/>
    <w:rsid w:val="00B61116"/>
    <w:rsid w:val="00B6111C"/>
    <w:rsid w:val="00B61260"/>
    <w:rsid w:val="00B616C0"/>
    <w:rsid w:val="00B616E5"/>
    <w:rsid w:val="00B61835"/>
    <w:rsid w:val="00B6183F"/>
    <w:rsid w:val="00B6188B"/>
    <w:rsid w:val="00B61AB8"/>
    <w:rsid w:val="00B61C94"/>
    <w:rsid w:val="00B61CA8"/>
    <w:rsid w:val="00B6214D"/>
    <w:rsid w:val="00B62169"/>
    <w:rsid w:val="00B62172"/>
    <w:rsid w:val="00B621D2"/>
    <w:rsid w:val="00B6240A"/>
    <w:rsid w:val="00B624E7"/>
    <w:rsid w:val="00B629AD"/>
    <w:rsid w:val="00B62B1E"/>
    <w:rsid w:val="00B62DDF"/>
    <w:rsid w:val="00B63228"/>
    <w:rsid w:val="00B632BE"/>
    <w:rsid w:val="00B633CD"/>
    <w:rsid w:val="00B635A4"/>
    <w:rsid w:val="00B63730"/>
    <w:rsid w:val="00B638BA"/>
    <w:rsid w:val="00B63A1F"/>
    <w:rsid w:val="00B63A3C"/>
    <w:rsid w:val="00B63ECE"/>
    <w:rsid w:val="00B63F59"/>
    <w:rsid w:val="00B63F60"/>
    <w:rsid w:val="00B63FF0"/>
    <w:rsid w:val="00B641A2"/>
    <w:rsid w:val="00B6420F"/>
    <w:rsid w:val="00B642A4"/>
    <w:rsid w:val="00B642CF"/>
    <w:rsid w:val="00B64704"/>
    <w:rsid w:val="00B647AC"/>
    <w:rsid w:val="00B647B9"/>
    <w:rsid w:val="00B64A2C"/>
    <w:rsid w:val="00B64A96"/>
    <w:rsid w:val="00B64CE3"/>
    <w:rsid w:val="00B65080"/>
    <w:rsid w:val="00B65175"/>
    <w:rsid w:val="00B6533A"/>
    <w:rsid w:val="00B65394"/>
    <w:rsid w:val="00B657CD"/>
    <w:rsid w:val="00B658A0"/>
    <w:rsid w:val="00B65AC8"/>
    <w:rsid w:val="00B65D2F"/>
    <w:rsid w:val="00B65FAB"/>
    <w:rsid w:val="00B65FF7"/>
    <w:rsid w:val="00B66127"/>
    <w:rsid w:val="00B66223"/>
    <w:rsid w:val="00B66319"/>
    <w:rsid w:val="00B6640E"/>
    <w:rsid w:val="00B66479"/>
    <w:rsid w:val="00B666A5"/>
    <w:rsid w:val="00B66702"/>
    <w:rsid w:val="00B66784"/>
    <w:rsid w:val="00B66917"/>
    <w:rsid w:val="00B669BF"/>
    <w:rsid w:val="00B669C0"/>
    <w:rsid w:val="00B66A50"/>
    <w:rsid w:val="00B66AB2"/>
    <w:rsid w:val="00B66DB2"/>
    <w:rsid w:val="00B66F63"/>
    <w:rsid w:val="00B66F80"/>
    <w:rsid w:val="00B670EA"/>
    <w:rsid w:val="00B67366"/>
    <w:rsid w:val="00B6744A"/>
    <w:rsid w:val="00B6749A"/>
    <w:rsid w:val="00B67555"/>
    <w:rsid w:val="00B67787"/>
    <w:rsid w:val="00B67792"/>
    <w:rsid w:val="00B67932"/>
    <w:rsid w:val="00B679E9"/>
    <w:rsid w:val="00B67A66"/>
    <w:rsid w:val="00B67B4E"/>
    <w:rsid w:val="00B67D8D"/>
    <w:rsid w:val="00B67DE8"/>
    <w:rsid w:val="00B70119"/>
    <w:rsid w:val="00B70190"/>
    <w:rsid w:val="00B701D3"/>
    <w:rsid w:val="00B7033B"/>
    <w:rsid w:val="00B7056D"/>
    <w:rsid w:val="00B7060C"/>
    <w:rsid w:val="00B70966"/>
    <w:rsid w:val="00B709F6"/>
    <w:rsid w:val="00B70AC2"/>
    <w:rsid w:val="00B70B6C"/>
    <w:rsid w:val="00B710B7"/>
    <w:rsid w:val="00B714D1"/>
    <w:rsid w:val="00B716BB"/>
    <w:rsid w:val="00B71794"/>
    <w:rsid w:val="00B7194B"/>
    <w:rsid w:val="00B71ABE"/>
    <w:rsid w:val="00B71C29"/>
    <w:rsid w:val="00B71F42"/>
    <w:rsid w:val="00B723CC"/>
    <w:rsid w:val="00B724FD"/>
    <w:rsid w:val="00B72682"/>
    <w:rsid w:val="00B726D7"/>
    <w:rsid w:val="00B726DA"/>
    <w:rsid w:val="00B728C4"/>
    <w:rsid w:val="00B72ABC"/>
    <w:rsid w:val="00B72D02"/>
    <w:rsid w:val="00B72D1F"/>
    <w:rsid w:val="00B72FBB"/>
    <w:rsid w:val="00B73026"/>
    <w:rsid w:val="00B73312"/>
    <w:rsid w:val="00B738AF"/>
    <w:rsid w:val="00B7395D"/>
    <w:rsid w:val="00B73E86"/>
    <w:rsid w:val="00B7402B"/>
    <w:rsid w:val="00B7403B"/>
    <w:rsid w:val="00B74361"/>
    <w:rsid w:val="00B743D5"/>
    <w:rsid w:val="00B743EA"/>
    <w:rsid w:val="00B7442C"/>
    <w:rsid w:val="00B744D5"/>
    <w:rsid w:val="00B74902"/>
    <w:rsid w:val="00B74A0D"/>
    <w:rsid w:val="00B74A47"/>
    <w:rsid w:val="00B74A85"/>
    <w:rsid w:val="00B74CAA"/>
    <w:rsid w:val="00B74D72"/>
    <w:rsid w:val="00B74E16"/>
    <w:rsid w:val="00B74E9A"/>
    <w:rsid w:val="00B74F87"/>
    <w:rsid w:val="00B74FF9"/>
    <w:rsid w:val="00B751D3"/>
    <w:rsid w:val="00B751F9"/>
    <w:rsid w:val="00B75219"/>
    <w:rsid w:val="00B7536C"/>
    <w:rsid w:val="00B753BC"/>
    <w:rsid w:val="00B756C7"/>
    <w:rsid w:val="00B75713"/>
    <w:rsid w:val="00B757BB"/>
    <w:rsid w:val="00B7581A"/>
    <w:rsid w:val="00B75980"/>
    <w:rsid w:val="00B759E6"/>
    <w:rsid w:val="00B75E1E"/>
    <w:rsid w:val="00B75E61"/>
    <w:rsid w:val="00B761F5"/>
    <w:rsid w:val="00B76211"/>
    <w:rsid w:val="00B76375"/>
    <w:rsid w:val="00B76480"/>
    <w:rsid w:val="00B764E9"/>
    <w:rsid w:val="00B76863"/>
    <w:rsid w:val="00B76969"/>
    <w:rsid w:val="00B769BD"/>
    <w:rsid w:val="00B76B6C"/>
    <w:rsid w:val="00B76C3A"/>
    <w:rsid w:val="00B76D64"/>
    <w:rsid w:val="00B772D6"/>
    <w:rsid w:val="00B773FE"/>
    <w:rsid w:val="00B777ED"/>
    <w:rsid w:val="00B7782B"/>
    <w:rsid w:val="00B77943"/>
    <w:rsid w:val="00B77A4D"/>
    <w:rsid w:val="00B77A55"/>
    <w:rsid w:val="00B77A7F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610"/>
    <w:rsid w:val="00B80863"/>
    <w:rsid w:val="00B808A6"/>
    <w:rsid w:val="00B80CDC"/>
    <w:rsid w:val="00B80DB9"/>
    <w:rsid w:val="00B80EDE"/>
    <w:rsid w:val="00B80EE2"/>
    <w:rsid w:val="00B80FDB"/>
    <w:rsid w:val="00B81178"/>
    <w:rsid w:val="00B8128E"/>
    <w:rsid w:val="00B8132E"/>
    <w:rsid w:val="00B81484"/>
    <w:rsid w:val="00B814F2"/>
    <w:rsid w:val="00B8154C"/>
    <w:rsid w:val="00B817A8"/>
    <w:rsid w:val="00B81B3D"/>
    <w:rsid w:val="00B81D58"/>
    <w:rsid w:val="00B820C5"/>
    <w:rsid w:val="00B821C1"/>
    <w:rsid w:val="00B8228F"/>
    <w:rsid w:val="00B822DE"/>
    <w:rsid w:val="00B8235F"/>
    <w:rsid w:val="00B8268D"/>
    <w:rsid w:val="00B82763"/>
    <w:rsid w:val="00B82BF4"/>
    <w:rsid w:val="00B82CC6"/>
    <w:rsid w:val="00B82D9A"/>
    <w:rsid w:val="00B82E11"/>
    <w:rsid w:val="00B82E7E"/>
    <w:rsid w:val="00B8311B"/>
    <w:rsid w:val="00B833CE"/>
    <w:rsid w:val="00B83831"/>
    <w:rsid w:val="00B8395F"/>
    <w:rsid w:val="00B83984"/>
    <w:rsid w:val="00B83C6E"/>
    <w:rsid w:val="00B83D2B"/>
    <w:rsid w:val="00B83D83"/>
    <w:rsid w:val="00B83DD0"/>
    <w:rsid w:val="00B83E91"/>
    <w:rsid w:val="00B8402C"/>
    <w:rsid w:val="00B84118"/>
    <w:rsid w:val="00B84191"/>
    <w:rsid w:val="00B84208"/>
    <w:rsid w:val="00B84288"/>
    <w:rsid w:val="00B84595"/>
    <w:rsid w:val="00B84898"/>
    <w:rsid w:val="00B84938"/>
    <w:rsid w:val="00B84A4C"/>
    <w:rsid w:val="00B84ABD"/>
    <w:rsid w:val="00B84B2E"/>
    <w:rsid w:val="00B84E6A"/>
    <w:rsid w:val="00B84FA3"/>
    <w:rsid w:val="00B850E8"/>
    <w:rsid w:val="00B852DB"/>
    <w:rsid w:val="00B8532A"/>
    <w:rsid w:val="00B8569E"/>
    <w:rsid w:val="00B857EC"/>
    <w:rsid w:val="00B858F3"/>
    <w:rsid w:val="00B85A67"/>
    <w:rsid w:val="00B85EB1"/>
    <w:rsid w:val="00B85FB2"/>
    <w:rsid w:val="00B86094"/>
    <w:rsid w:val="00B86336"/>
    <w:rsid w:val="00B86397"/>
    <w:rsid w:val="00B865EB"/>
    <w:rsid w:val="00B8678E"/>
    <w:rsid w:val="00B8681B"/>
    <w:rsid w:val="00B8689A"/>
    <w:rsid w:val="00B86A65"/>
    <w:rsid w:val="00B86B7B"/>
    <w:rsid w:val="00B86BAC"/>
    <w:rsid w:val="00B86EC1"/>
    <w:rsid w:val="00B86F8F"/>
    <w:rsid w:val="00B87082"/>
    <w:rsid w:val="00B870EE"/>
    <w:rsid w:val="00B87189"/>
    <w:rsid w:val="00B87291"/>
    <w:rsid w:val="00B874E3"/>
    <w:rsid w:val="00B876A4"/>
    <w:rsid w:val="00B87A65"/>
    <w:rsid w:val="00B87B26"/>
    <w:rsid w:val="00B87D86"/>
    <w:rsid w:val="00B87DCA"/>
    <w:rsid w:val="00B87E73"/>
    <w:rsid w:val="00B87FB5"/>
    <w:rsid w:val="00B90259"/>
    <w:rsid w:val="00B9029E"/>
    <w:rsid w:val="00B904B1"/>
    <w:rsid w:val="00B904B7"/>
    <w:rsid w:val="00B9058B"/>
    <w:rsid w:val="00B905CA"/>
    <w:rsid w:val="00B90771"/>
    <w:rsid w:val="00B90E4F"/>
    <w:rsid w:val="00B90E6A"/>
    <w:rsid w:val="00B90FBF"/>
    <w:rsid w:val="00B91030"/>
    <w:rsid w:val="00B91148"/>
    <w:rsid w:val="00B911DB"/>
    <w:rsid w:val="00B913D5"/>
    <w:rsid w:val="00B91473"/>
    <w:rsid w:val="00B91851"/>
    <w:rsid w:val="00B9189E"/>
    <w:rsid w:val="00B91916"/>
    <w:rsid w:val="00B919A8"/>
    <w:rsid w:val="00B919C0"/>
    <w:rsid w:val="00B919C9"/>
    <w:rsid w:val="00B91C76"/>
    <w:rsid w:val="00B91F87"/>
    <w:rsid w:val="00B92031"/>
    <w:rsid w:val="00B9222F"/>
    <w:rsid w:val="00B9224B"/>
    <w:rsid w:val="00B922B8"/>
    <w:rsid w:val="00B92556"/>
    <w:rsid w:val="00B9260E"/>
    <w:rsid w:val="00B927DF"/>
    <w:rsid w:val="00B9286D"/>
    <w:rsid w:val="00B929EF"/>
    <w:rsid w:val="00B92C35"/>
    <w:rsid w:val="00B92EFB"/>
    <w:rsid w:val="00B931D5"/>
    <w:rsid w:val="00B93662"/>
    <w:rsid w:val="00B93781"/>
    <w:rsid w:val="00B93889"/>
    <w:rsid w:val="00B93BF8"/>
    <w:rsid w:val="00B941C5"/>
    <w:rsid w:val="00B945EB"/>
    <w:rsid w:val="00B94913"/>
    <w:rsid w:val="00B94A08"/>
    <w:rsid w:val="00B94E3C"/>
    <w:rsid w:val="00B94EC0"/>
    <w:rsid w:val="00B94F44"/>
    <w:rsid w:val="00B94F91"/>
    <w:rsid w:val="00B94FB4"/>
    <w:rsid w:val="00B95141"/>
    <w:rsid w:val="00B95229"/>
    <w:rsid w:val="00B952BC"/>
    <w:rsid w:val="00B9561A"/>
    <w:rsid w:val="00B957FE"/>
    <w:rsid w:val="00B9597B"/>
    <w:rsid w:val="00B959CF"/>
    <w:rsid w:val="00B95B46"/>
    <w:rsid w:val="00B95BA8"/>
    <w:rsid w:val="00B95C35"/>
    <w:rsid w:val="00B95DBB"/>
    <w:rsid w:val="00B95E17"/>
    <w:rsid w:val="00B95EA1"/>
    <w:rsid w:val="00B95F40"/>
    <w:rsid w:val="00B95F99"/>
    <w:rsid w:val="00B95FA7"/>
    <w:rsid w:val="00B96343"/>
    <w:rsid w:val="00B964E3"/>
    <w:rsid w:val="00B96504"/>
    <w:rsid w:val="00B9651A"/>
    <w:rsid w:val="00B96524"/>
    <w:rsid w:val="00B968C7"/>
    <w:rsid w:val="00B96907"/>
    <w:rsid w:val="00B9693B"/>
    <w:rsid w:val="00B96C14"/>
    <w:rsid w:val="00B96D2C"/>
    <w:rsid w:val="00B96D45"/>
    <w:rsid w:val="00B96E4B"/>
    <w:rsid w:val="00B9720F"/>
    <w:rsid w:val="00B97422"/>
    <w:rsid w:val="00B974C9"/>
    <w:rsid w:val="00B97660"/>
    <w:rsid w:val="00B97B07"/>
    <w:rsid w:val="00B97B44"/>
    <w:rsid w:val="00B97D00"/>
    <w:rsid w:val="00B97D50"/>
    <w:rsid w:val="00B97E01"/>
    <w:rsid w:val="00BA0051"/>
    <w:rsid w:val="00BA02F4"/>
    <w:rsid w:val="00BA0374"/>
    <w:rsid w:val="00BA050C"/>
    <w:rsid w:val="00BA0964"/>
    <w:rsid w:val="00BA0B0C"/>
    <w:rsid w:val="00BA0C24"/>
    <w:rsid w:val="00BA0E84"/>
    <w:rsid w:val="00BA0EF7"/>
    <w:rsid w:val="00BA13D9"/>
    <w:rsid w:val="00BA1599"/>
    <w:rsid w:val="00BA1874"/>
    <w:rsid w:val="00BA19E6"/>
    <w:rsid w:val="00BA1A67"/>
    <w:rsid w:val="00BA1A79"/>
    <w:rsid w:val="00BA1F6D"/>
    <w:rsid w:val="00BA1F95"/>
    <w:rsid w:val="00BA215B"/>
    <w:rsid w:val="00BA21EA"/>
    <w:rsid w:val="00BA21FD"/>
    <w:rsid w:val="00BA225C"/>
    <w:rsid w:val="00BA2512"/>
    <w:rsid w:val="00BA2693"/>
    <w:rsid w:val="00BA2719"/>
    <w:rsid w:val="00BA2A42"/>
    <w:rsid w:val="00BA2BDB"/>
    <w:rsid w:val="00BA2E68"/>
    <w:rsid w:val="00BA3212"/>
    <w:rsid w:val="00BA322A"/>
    <w:rsid w:val="00BA3A11"/>
    <w:rsid w:val="00BA3BD8"/>
    <w:rsid w:val="00BA3C12"/>
    <w:rsid w:val="00BA418B"/>
    <w:rsid w:val="00BA44A6"/>
    <w:rsid w:val="00BA46D0"/>
    <w:rsid w:val="00BA475B"/>
    <w:rsid w:val="00BA480C"/>
    <w:rsid w:val="00BA48A5"/>
    <w:rsid w:val="00BA49E6"/>
    <w:rsid w:val="00BA4AEB"/>
    <w:rsid w:val="00BA4D8B"/>
    <w:rsid w:val="00BA52CC"/>
    <w:rsid w:val="00BA55E8"/>
    <w:rsid w:val="00BA56E1"/>
    <w:rsid w:val="00BA57FE"/>
    <w:rsid w:val="00BA5A58"/>
    <w:rsid w:val="00BA5D25"/>
    <w:rsid w:val="00BA5D5B"/>
    <w:rsid w:val="00BA6D6E"/>
    <w:rsid w:val="00BA6F6E"/>
    <w:rsid w:val="00BA719A"/>
    <w:rsid w:val="00BA739F"/>
    <w:rsid w:val="00BA7586"/>
    <w:rsid w:val="00BA761E"/>
    <w:rsid w:val="00BA777C"/>
    <w:rsid w:val="00BA7813"/>
    <w:rsid w:val="00BA7829"/>
    <w:rsid w:val="00BA7CED"/>
    <w:rsid w:val="00BA7E11"/>
    <w:rsid w:val="00BA7EB8"/>
    <w:rsid w:val="00BA7F8B"/>
    <w:rsid w:val="00BA7F98"/>
    <w:rsid w:val="00BA7FEE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0D3"/>
    <w:rsid w:val="00BB1B55"/>
    <w:rsid w:val="00BB1BA5"/>
    <w:rsid w:val="00BB1CA4"/>
    <w:rsid w:val="00BB1DF0"/>
    <w:rsid w:val="00BB1E3E"/>
    <w:rsid w:val="00BB1E77"/>
    <w:rsid w:val="00BB1F21"/>
    <w:rsid w:val="00BB2034"/>
    <w:rsid w:val="00BB20D6"/>
    <w:rsid w:val="00BB2656"/>
    <w:rsid w:val="00BB27DC"/>
    <w:rsid w:val="00BB29E8"/>
    <w:rsid w:val="00BB2A53"/>
    <w:rsid w:val="00BB2C7E"/>
    <w:rsid w:val="00BB2FD1"/>
    <w:rsid w:val="00BB3107"/>
    <w:rsid w:val="00BB3172"/>
    <w:rsid w:val="00BB3376"/>
    <w:rsid w:val="00BB343F"/>
    <w:rsid w:val="00BB3501"/>
    <w:rsid w:val="00BB38DD"/>
    <w:rsid w:val="00BB392E"/>
    <w:rsid w:val="00BB39B4"/>
    <w:rsid w:val="00BB39CF"/>
    <w:rsid w:val="00BB3A8D"/>
    <w:rsid w:val="00BB3CA5"/>
    <w:rsid w:val="00BB3FC4"/>
    <w:rsid w:val="00BB4278"/>
    <w:rsid w:val="00BB44AD"/>
    <w:rsid w:val="00BB456B"/>
    <w:rsid w:val="00BB460B"/>
    <w:rsid w:val="00BB49DE"/>
    <w:rsid w:val="00BB4A56"/>
    <w:rsid w:val="00BB4BCC"/>
    <w:rsid w:val="00BB4C4A"/>
    <w:rsid w:val="00BB4CCC"/>
    <w:rsid w:val="00BB4DC2"/>
    <w:rsid w:val="00BB50D3"/>
    <w:rsid w:val="00BB5143"/>
    <w:rsid w:val="00BB5160"/>
    <w:rsid w:val="00BB5163"/>
    <w:rsid w:val="00BB53D6"/>
    <w:rsid w:val="00BB54BA"/>
    <w:rsid w:val="00BB54D6"/>
    <w:rsid w:val="00BB5821"/>
    <w:rsid w:val="00BB586A"/>
    <w:rsid w:val="00BB5987"/>
    <w:rsid w:val="00BB5C4D"/>
    <w:rsid w:val="00BB5CF0"/>
    <w:rsid w:val="00BB5E0E"/>
    <w:rsid w:val="00BB5F4B"/>
    <w:rsid w:val="00BB6058"/>
    <w:rsid w:val="00BB6359"/>
    <w:rsid w:val="00BB65F8"/>
    <w:rsid w:val="00BB684A"/>
    <w:rsid w:val="00BB691E"/>
    <w:rsid w:val="00BB69BA"/>
    <w:rsid w:val="00BB6F0F"/>
    <w:rsid w:val="00BB6FF8"/>
    <w:rsid w:val="00BB733C"/>
    <w:rsid w:val="00BB75F1"/>
    <w:rsid w:val="00BB76C0"/>
    <w:rsid w:val="00BB790E"/>
    <w:rsid w:val="00BB7983"/>
    <w:rsid w:val="00BB7AFD"/>
    <w:rsid w:val="00BC0018"/>
    <w:rsid w:val="00BC01F5"/>
    <w:rsid w:val="00BC03B8"/>
    <w:rsid w:val="00BC03E1"/>
    <w:rsid w:val="00BC0480"/>
    <w:rsid w:val="00BC04B4"/>
    <w:rsid w:val="00BC06C4"/>
    <w:rsid w:val="00BC07B9"/>
    <w:rsid w:val="00BC0A8F"/>
    <w:rsid w:val="00BC0CB0"/>
    <w:rsid w:val="00BC0F52"/>
    <w:rsid w:val="00BC0FB7"/>
    <w:rsid w:val="00BC13EE"/>
    <w:rsid w:val="00BC14D3"/>
    <w:rsid w:val="00BC15B8"/>
    <w:rsid w:val="00BC192B"/>
    <w:rsid w:val="00BC19AB"/>
    <w:rsid w:val="00BC1AC9"/>
    <w:rsid w:val="00BC1D11"/>
    <w:rsid w:val="00BC1E1B"/>
    <w:rsid w:val="00BC2086"/>
    <w:rsid w:val="00BC2251"/>
    <w:rsid w:val="00BC230B"/>
    <w:rsid w:val="00BC2521"/>
    <w:rsid w:val="00BC267E"/>
    <w:rsid w:val="00BC2AC8"/>
    <w:rsid w:val="00BC2BED"/>
    <w:rsid w:val="00BC2DCD"/>
    <w:rsid w:val="00BC2E45"/>
    <w:rsid w:val="00BC2F16"/>
    <w:rsid w:val="00BC2F61"/>
    <w:rsid w:val="00BC2F67"/>
    <w:rsid w:val="00BC34B9"/>
    <w:rsid w:val="00BC34C7"/>
    <w:rsid w:val="00BC34FC"/>
    <w:rsid w:val="00BC35B1"/>
    <w:rsid w:val="00BC3754"/>
    <w:rsid w:val="00BC37B7"/>
    <w:rsid w:val="00BC3A87"/>
    <w:rsid w:val="00BC3AE6"/>
    <w:rsid w:val="00BC3B42"/>
    <w:rsid w:val="00BC3D7B"/>
    <w:rsid w:val="00BC4162"/>
    <w:rsid w:val="00BC4288"/>
    <w:rsid w:val="00BC431F"/>
    <w:rsid w:val="00BC43D5"/>
    <w:rsid w:val="00BC43FA"/>
    <w:rsid w:val="00BC46D1"/>
    <w:rsid w:val="00BC46F8"/>
    <w:rsid w:val="00BC4802"/>
    <w:rsid w:val="00BC49A7"/>
    <w:rsid w:val="00BC4A3B"/>
    <w:rsid w:val="00BC4A81"/>
    <w:rsid w:val="00BC4ABD"/>
    <w:rsid w:val="00BC4CE5"/>
    <w:rsid w:val="00BC4DFF"/>
    <w:rsid w:val="00BC500E"/>
    <w:rsid w:val="00BC5058"/>
    <w:rsid w:val="00BC5138"/>
    <w:rsid w:val="00BC514B"/>
    <w:rsid w:val="00BC5745"/>
    <w:rsid w:val="00BC57B0"/>
    <w:rsid w:val="00BC5835"/>
    <w:rsid w:val="00BC5D68"/>
    <w:rsid w:val="00BC5DE8"/>
    <w:rsid w:val="00BC5F19"/>
    <w:rsid w:val="00BC60D6"/>
    <w:rsid w:val="00BC624F"/>
    <w:rsid w:val="00BC65EF"/>
    <w:rsid w:val="00BC6745"/>
    <w:rsid w:val="00BC67EA"/>
    <w:rsid w:val="00BC6836"/>
    <w:rsid w:val="00BC6949"/>
    <w:rsid w:val="00BC696B"/>
    <w:rsid w:val="00BC69D8"/>
    <w:rsid w:val="00BC6EBB"/>
    <w:rsid w:val="00BC6F75"/>
    <w:rsid w:val="00BC6F8A"/>
    <w:rsid w:val="00BC743A"/>
    <w:rsid w:val="00BC749B"/>
    <w:rsid w:val="00BC77C1"/>
    <w:rsid w:val="00BC77FB"/>
    <w:rsid w:val="00BC7823"/>
    <w:rsid w:val="00BC7AE1"/>
    <w:rsid w:val="00BC7B89"/>
    <w:rsid w:val="00BC7D0F"/>
    <w:rsid w:val="00BC7E19"/>
    <w:rsid w:val="00BC7F88"/>
    <w:rsid w:val="00BD01CD"/>
    <w:rsid w:val="00BD02A9"/>
    <w:rsid w:val="00BD02B9"/>
    <w:rsid w:val="00BD0516"/>
    <w:rsid w:val="00BD075C"/>
    <w:rsid w:val="00BD0B40"/>
    <w:rsid w:val="00BD0F2B"/>
    <w:rsid w:val="00BD1183"/>
    <w:rsid w:val="00BD11D6"/>
    <w:rsid w:val="00BD12A7"/>
    <w:rsid w:val="00BD17AD"/>
    <w:rsid w:val="00BD1990"/>
    <w:rsid w:val="00BD1B60"/>
    <w:rsid w:val="00BD2053"/>
    <w:rsid w:val="00BD2061"/>
    <w:rsid w:val="00BD20C5"/>
    <w:rsid w:val="00BD2324"/>
    <w:rsid w:val="00BD26AB"/>
    <w:rsid w:val="00BD29DE"/>
    <w:rsid w:val="00BD2A5D"/>
    <w:rsid w:val="00BD2C72"/>
    <w:rsid w:val="00BD2D1F"/>
    <w:rsid w:val="00BD2E00"/>
    <w:rsid w:val="00BD317A"/>
    <w:rsid w:val="00BD32EF"/>
    <w:rsid w:val="00BD330B"/>
    <w:rsid w:val="00BD3321"/>
    <w:rsid w:val="00BD346E"/>
    <w:rsid w:val="00BD3A10"/>
    <w:rsid w:val="00BD3BA1"/>
    <w:rsid w:val="00BD3BBE"/>
    <w:rsid w:val="00BD43C4"/>
    <w:rsid w:val="00BD43D6"/>
    <w:rsid w:val="00BD4462"/>
    <w:rsid w:val="00BD44E4"/>
    <w:rsid w:val="00BD456A"/>
    <w:rsid w:val="00BD475E"/>
    <w:rsid w:val="00BD4845"/>
    <w:rsid w:val="00BD4EC7"/>
    <w:rsid w:val="00BD5289"/>
    <w:rsid w:val="00BD52B4"/>
    <w:rsid w:val="00BD5369"/>
    <w:rsid w:val="00BD5764"/>
    <w:rsid w:val="00BD578B"/>
    <w:rsid w:val="00BD5ABF"/>
    <w:rsid w:val="00BD5E88"/>
    <w:rsid w:val="00BD5EB7"/>
    <w:rsid w:val="00BD623F"/>
    <w:rsid w:val="00BD6C1E"/>
    <w:rsid w:val="00BD6C53"/>
    <w:rsid w:val="00BD6CAC"/>
    <w:rsid w:val="00BD6D31"/>
    <w:rsid w:val="00BD6E5E"/>
    <w:rsid w:val="00BD71C7"/>
    <w:rsid w:val="00BD746C"/>
    <w:rsid w:val="00BD74CA"/>
    <w:rsid w:val="00BD7563"/>
    <w:rsid w:val="00BD765D"/>
    <w:rsid w:val="00BD7AFF"/>
    <w:rsid w:val="00BD7DC1"/>
    <w:rsid w:val="00BE02C9"/>
    <w:rsid w:val="00BE0897"/>
    <w:rsid w:val="00BE0BF4"/>
    <w:rsid w:val="00BE10FC"/>
    <w:rsid w:val="00BE11D0"/>
    <w:rsid w:val="00BE1280"/>
    <w:rsid w:val="00BE12C6"/>
    <w:rsid w:val="00BE1349"/>
    <w:rsid w:val="00BE136D"/>
    <w:rsid w:val="00BE13C4"/>
    <w:rsid w:val="00BE147A"/>
    <w:rsid w:val="00BE1573"/>
    <w:rsid w:val="00BE175D"/>
    <w:rsid w:val="00BE1E1A"/>
    <w:rsid w:val="00BE1E6B"/>
    <w:rsid w:val="00BE2146"/>
    <w:rsid w:val="00BE2186"/>
    <w:rsid w:val="00BE247B"/>
    <w:rsid w:val="00BE2855"/>
    <w:rsid w:val="00BE2B45"/>
    <w:rsid w:val="00BE2BB0"/>
    <w:rsid w:val="00BE2C04"/>
    <w:rsid w:val="00BE2D14"/>
    <w:rsid w:val="00BE2EEF"/>
    <w:rsid w:val="00BE304A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66B"/>
    <w:rsid w:val="00BE373C"/>
    <w:rsid w:val="00BE38D7"/>
    <w:rsid w:val="00BE3DB9"/>
    <w:rsid w:val="00BE3E62"/>
    <w:rsid w:val="00BE3E8A"/>
    <w:rsid w:val="00BE3F69"/>
    <w:rsid w:val="00BE4484"/>
    <w:rsid w:val="00BE462C"/>
    <w:rsid w:val="00BE4BA7"/>
    <w:rsid w:val="00BE4C14"/>
    <w:rsid w:val="00BE4D26"/>
    <w:rsid w:val="00BE4DB8"/>
    <w:rsid w:val="00BE4E8A"/>
    <w:rsid w:val="00BE4F04"/>
    <w:rsid w:val="00BE4F10"/>
    <w:rsid w:val="00BE4F64"/>
    <w:rsid w:val="00BE5026"/>
    <w:rsid w:val="00BE513E"/>
    <w:rsid w:val="00BE52CC"/>
    <w:rsid w:val="00BE545B"/>
    <w:rsid w:val="00BE551A"/>
    <w:rsid w:val="00BE59BD"/>
    <w:rsid w:val="00BE59E7"/>
    <w:rsid w:val="00BE5D0D"/>
    <w:rsid w:val="00BE6274"/>
    <w:rsid w:val="00BE6355"/>
    <w:rsid w:val="00BE644D"/>
    <w:rsid w:val="00BE65AB"/>
    <w:rsid w:val="00BE65C2"/>
    <w:rsid w:val="00BE6639"/>
    <w:rsid w:val="00BE672D"/>
    <w:rsid w:val="00BE68DF"/>
    <w:rsid w:val="00BE695A"/>
    <w:rsid w:val="00BE6D6A"/>
    <w:rsid w:val="00BE6DC7"/>
    <w:rsid w:val="00BE6DF2"/>
    <w:rsid w:val="00BE70CB"/>
    <w:rsid w:val="00BE78F9"/>
    <w:rsid w:val="00BE79C8"/>
    <w:rsid w:val="00BE79DA"/>
    <w:rsid w:val="00BE7B21"/>
    <w:rsid w:val="00BE7FF4"/>
    <w:rsid w:val="00BF0258"/>
    <w:rsid w:val="00BF02C4"/>
    <w:rsid w:val="00BF064C"/>
    <w:rsid w:val="00BF075B"/>
    <w:rsid w:val="00BF07ED"/>
    <w:rsid w:val="00BF097C"/>
    <w:rsid w:val="00BF0E29"/>
    <w:rsid w:val="00BF100D"/>
    <w:rsid w:val="00BF1036"/>
    <w:rsid w:val="00BF1055"/>
    <w:rsid w:val="00BF11F5"/>
    <w:rsid w:val="00BF12E8"/>
    <w:rsid w:val="00BF1372"/>
    <w:rsid w:val="00BF13B8"/>
    <w:rsid w:val="00BF1572"/>
    <w:rsid w:val="00BF17DE"/>
    <w:rsid w:val="00BF21ED"/>
    <w:rsid w:val="00BF237D"/>
    <w:rsid w:val="00BF24FA"/>
    <w:rsid w:val="00BF253C"/>
    <w:rsid w:val="00BF25A9"/>
    <w:rsid w:val="00BF2612"/>
    <w:rsid w:val="00BF2641"/>
    <w:rsid w:val="00BF26A8"/>
    <w:rsid w:val="00BF26B6"/>
    <w:rsid w:val="00BF28C6"/>
    <w:rsid w:val="00BF2A2A"/>
    <w:rsid w:val="00BF2B87"/>
    <w:rsid w:val="00BF2F5B"/>
    <w:rsid w:val="00BF3263"/>
    <w:rsid w:val="00BF3720"/>
    <w:rsid w:val="00BF38BA"/>
    <w:rsid w:val="00BF38C0"/>
    <w:rsid w:val="00BF397C"/>
    <w:rsid w:val="00BF3AAF"/>
    <w:rsid w:val="00BF3B16"/>
    <w:rsid w:val="00BF3E2E"/>
    <w:rsid w:val="00BF4075"/>
    <w:rsid w:val="00BF40F2"/>
    <w:rsid w:val="00BF40FC"/>
    <w:rsid w:val="00BF4344"/>
    <w:rsid w:val="00BF4541"/>
    <w:rsid w:val="00BF4580"/>
    <w:rsid w:val="00BF486D"/>
    <w:rsid w:val="00BF4984"/>
    <w:rsid w:val="00BF4A0F"/>
    <w:rsid w:val="00BF4DE2"/>
    <w:rsid w:val="00BF4E28"/>
    <w:rsid w:val="00BF4F9F"/>
    <w:rsid w:val="00BF504D"/>
    <w:rsid w:val="00BF5112"/>
    <w:rsid w:val="00BF513E"/>
    <w:rsid w:val="00BF51AB"/>
    <w:rsid w:val="00BF5202"/>
    <w:rsid w:val="00BF5315"/>
    <w:rsid w:val="00BF554B"/>
    <w:rsid w:val="00BF55A1"/>
    <w:rsid w:val="00BF5720"/>
    <w:rsid w:val="00BF5AD0"/>
    <w:rsid w:val="00BF5B7C"/>
    <w:rsid w:val="00BF5B83"/>
    <w:rsid w:val="00BF5F91"/>
    <w:rsid w:val="00BF60AA"/>
    <w:rsid w:val="00BF612B"/>
    <w:rsid w:val="00BF62FB"/>
    <w:rsid w:val="00BF63B8"/>
    <w:rsid w:val="00BF645A"/>
    <w:rsid w:val="00BF666F"/>
    <w:rsid w:val="00BF66CF"/>
    <w:rsid w:val="00BF6997"/>
    <w:rsid w:val="00BF6B3C"/>
    <w:rsid w:val="00BF6CB9"/>
    <w:rsid w:val="00BF6D08"/>
    <w:rsid w:val="00BF6F3F"/>
    <w:rsid w:val="00BF7148"/>
    <w:rsid w:val="00BF71E9"/>
    <w:rsid w:val="00BF7256"/>
    <w:rsid w:val="00BF727C"/>
    <w:rsid w:val="00BF72BE"/>
    <w:rsid w:val="00BF7330"/>
    <w:rsid w:val="00BF7517"/>
    <w:rsid w:val="00BF754C"/>
    <w:rsid w:val="00BF75EA"/>
    <w:rsid w:val="00BF7886"/>
    <w:rsid w:val="00BF7B6A"/>
    <w:rsid w:val="00C00376"/>
    <w:rsid w:val="00C006F4"/>
    <w:rsid w:val="00C00784"/>
    <w:rsid w:val="00C007B6"/>
    <w:rsid w:val="00C00829"/>
    <w:rsid w:val="00C00951"/>
    <w:rsid w:val="00C009EB"/>
    <w:rsid w:val="00C00A45"/>
    <w:rsid w:val="00C00B0F"/>
    <w:rsid w:val="00C00C8C"/>
    <w:rsid w:val="00C00E6F"/>
    <w:rsid w:val="00C00F68"/>
    <w:rsid w:val="00C00F72"/>
    <w:rsid w:val="00C016F9"/>
    <w:rsid w:val="00C01C0D"/>
    <w:rsid w:val="00C01CD7"/>
    <w:rsid w:val="00C01D17"/>
    <w:rsid w:val="00C01F73"/>
    <w:rsid w:val="00C021F9"/>
    <w:rsid w:val="00C02203"/>
    <w:rsid w:val="00C023F0"/>
    <w:rsid w:val="00C0243C"/>
    <w:rsid w:val="00C02941"/>
    <w:rsid w:val="00C02BF8"/>
    <w:rsid w:val="00C02E0D"/>
    <w:rsid w:val="00C02F8E"/>
    <w:rsid w:val="00C03215"/>
    <w:rsid w:val="00C0324E"/>
    <w:rsid w:val="00C03354"/>
    <w:rsid w:val="00C034AC"/>
    <w:rsid w:val="00C03698"/>
    <w:rsid w:val="00C03A3C"/>
    <w:rsid w:val="00C03C9C"/>
    <w:rsid w:val="00C03E9D"/>
    <w:rsid w:val="00C03F76"/>
    <w:rsid w:val="00C0401D"/>
    <w:rsid w:val="00C04168"/>
    <w:rsid w:val="00C04470"/>
    <w:rsid w:val="00C04587"/>
    <w:rsid w:val="00C04701"/>
    <w:rsid w:val="00C04850"/>
    <w:rsid w:val="00C04916"/>
    <w:rsid w:val="00C04942"/>
    <w:rsid w:val="00C04A24"/>
    <w:rsid w:val="00C04A66"/>
    <w:rsid w:val="00C050EA"/>
    <w:rsid w:val="00C05380"/>
    <w:rsid w:val="00C05631"/>
    <w:rsid w:val="00C05781"/>
    <w:rsid w:val="00C0579F"/>
    <w:rsid w:val="00C05802"/>
    <w:rsid w:val="00C05B04"/>
    <w:rsid w:val="00C05C7B"/>
    <w:rsid w:val="00C05F2A"/>
    <w:rsid w:val="00C06108"/>
    <w:rsid w:val="00C0660C"/>
    <w:rsid w:val="00C06625"/>
    <w:rsid w:val="00C0695A"/>
    <w:rsid w:val="00C06A54"/>
    <w:rsid w:val="00C06E31"/>
    <w:rsid w:val="00C06EB5"/>
    <w:rsid w:val="00C071B3"/>
    <w:rsid w:val="00C07332"/>
    <w:rsid w:val="00C07703"/>
    <w:rsid w:val="00C07720"/>
    <w:rsid w:val="00C0792F"/>
    <w:rsid w:val="00C07B7C"/>
    <w:rsid w:val="00C07CFE"/>
    <w:rsid w:val="00C1024D"/>
    <w:rsid w:val="00C10407"/>
    <w:rsid w:val="00C1058C"/>
    <w:rsid w:val="00C1091B"/>
    <w:rsid w:val="00C10A56"/>
    <w:rsid w:val="00C10E5A"/>
    <w:rsid w:val="00C113A9"/>
    <w:rsid w:val="00C113AE"/>
    <w:rsid w:val="00C1146A"/>
    <w:rsid w:val="00C1146C"/>
    <w:rsid w:val="00C114A2"/>
    <w:rsid w:val="00C11503"/>
    <w:rsid w:val="00C1150B"/>
    <w:rsid w:val="00C11573"/>
    <w:rsid w:val="00C1159C"/>
    <w:rsid w:val="00C11B48"/>
    <w:rsid w:val="00C11EFF"/>
    <w:rsid w:val="00C11F04"/>
    <w:rsid w:val="00C12185"/>
    <w:rsid w:val="00C12263"/>
    <w:rsid w:val="00C1242C"/>
    <w:rsid w:val="00C12731"/>
    <w:rsid w:val="00C12A2D"/>
    <w:rsid w:val="00C12B20"/>
    <w:rsid w:val="00C12C15"/>
    <w:rsid w:val="00C12C9C"/>
    <w:rsid w:val="00C12D03"/>
    <w:rsid w:val="00C12E59"/>
    <w:rsid w:val="00C12F62"/>
    <w:rsid w:val="00C12FED"/>
    <w:rsid w:val="00C13129"/>
    <w:rsid w:val="00C13220"/>
    <w:rsid w:val="00C13261"/>
    <w:rsid w:val="00C1346D"/>
    <w:rsid w:val="00C137EF"/>
    <w:rsid w:val="00C138FC"/>
    <w:rsid w:val="00C13C75"/>
    <w:rsid w:val="00C13ECC"/>
    <w:rsid w:val="00C14065"/>
    <w:rsid w:val="00C142B3"/>
    <w:rsid w:val="00C142BF"/>
    <w:rsid w:val="00C14303"/>
    <w:rsid w:val="00C14690"/>
    <w:rsid w:val="00C146DA"/>
    <w:rsid w:val="00C147A8"/>
    <w:rsid w:val="00C14A05"/>
    <w:rsid w:val="00C14A5C"/>
    <w:rsid w:val="00C14B61"/>
    <w:rsid w:val="00C14D61"/>
    <w:rsid w:val="00C1507E"/>
    <w:rsid w:val="00C15159"/>
    <w:rsid w:val="00C1551B"/>
    <w:rsid w:val="00C15644"/>
    <w:rsid w:val="00C1575A"/>
    <w:rsid w:val="00C15959"/>
    <w:rsid w:val="00C15AE6"/>
    <w:rsid w:val="00C15E01"/>
    <w:rsid w:val="00C15FA1"/>
    <w:rsid w:val="00C15FA6"/>
    <w:rsid w:val="00C16299"/>
    <w:rsid w:val="00C162DE"/>
    <w:rsid w:val="00C16488"/>
    <w:rsid w:val="00C166C5"/>
    <w:rsid w:val="00C168B8"/>
    <w:rsid w:val="00C168F0"/>
    <w:rsid w:val="00C16A7C"/>
    <w:rsid w:val="00C16BDD"/>
    <w:rsid w:val="00C16E53"/>
    <w:rsid w:val="00C17118"/>
    <w:rsid w:val="00C17157"/>
    <w:rsid w:val="00C17188"/>
    <w:rsid w:val="00C1725D"/>
    <w:rsid w:val="00C1755F"/>
    <w:rsid w:val="00C17644"/>
    <w:rsid w:val="00C17708"/>
    <w:rsid w:val="00C178B6"/>
    <w:rsid w:val="00C17958"/>
    <w:rsid w:val="00C17991"/>
    <w:rsid w:val="00C17998"/>
    <w:rsid w:val="00C17B30"/>
    <w:rsid w:val="00C17BCF"/>
    <w:rsid w:val="00C17CC0"/>
    <w:rsid w:val="00C17DD3"/>
    <w:rsid w:val="00C17EAB"/>
    <w:rsid w:val="00C20084"/>
    <w:rsid w:val="00C205A4"/>
    <w:rsid w:val="00C205EB"/>
    <w:rsid w:val="00C20779"/>
    <w:rsid w:val="00C20833"/>
    <w:rsid w:val="00C20AF3"/>
    <w:rsid w:val="00C20B6A"/>
    <w:rsid w:val="00C21040"/>
    <w:rsid w:val="00C212C7"/>
    <w:rsid w:val="00C21581"/>
    <w:rsid w:val="00C21957"/>
    <w:rsid w:val="00C219C3"/>
    <w:rsid w:val="00C21B94"/>
    <w:rsid w:val="00C21C60"/>
    <w:rsid w:val="00C21D7C"/>
    <w:rsid w:val="00C21E9E"/>
    <w:rsid w:val="00C21EE4"/>
    <w:rsid w:val="00C2213E"/>
    <w:rsid w:val="00C221E1"/>
    <w:rsid w:val="00C22230"/>
    <w:rsid w:val="00C2227F"/>
    <w:rsid w:val="00C22519"/>
    <w:rsid w:val="00C2286C"/>
    <w:rsid w:val="00C229DF"/>
    <w:rsid w:val="00C22AA4"/>
    <w:rsid w:val="00C22B1C"/>
    <w:rsid w:val="00C22B30"/>
    <w:rsid w:val="00C22DDB"/>
    <w:rsid w:val="00C22EFD"/>
    <w:rsid w:val="00C2370A"/>
    <w:rsid w:val="00C2375B"/>
    <w:rsid w:val="00C23763"/>
    <w:rsid w:val="00C23765"/>
    <w:rsid w:val="00C237CB"/>
    <w:rsid w:val="00C23814"/>
    <w:rsid w:val="00C238F9"/>
    <w:rsid w:val="00C2391A"/>
    <w:rsid w:val="00C23C86"/>
    <w:rsid w:val="00C23DEC"/>
    <w:rsid w:val="00C23E3F"/>
    <w:rsid w:val="00C23FE9"/>
    <w:rsid w:val="00C2415E"/>
    <w:rsid w:val="00C242D0"/>
    <w:rsid w:val="00C24781"/>
    <w:rsid w:val="00C247B5"/>
    <w:rsid w:val="00C24994"/>
    <w:rsid w:val="00C24B6C"/>
    <w:rsid w:val="00C24E16"/>
    <w:rsid w:val="00C24E50"/>
    <w:rsid w:val="00C2509F"/>
    <w:rsid w:val="00C252E1"/>
    <w:rsid w:val="00C25338"/>
    <w:rsid w:val="00C253DA"/>
    <w:rsid w:val="00C25AA1"/>
    <w:rsid w:val="00C25B8A"/>
    <w:rsid w:val="00C25CEA"/>
    <w:rsid w:val="00C25E47"/>
    <w:rsid w:val="00C25EE1"/>
    <w:rsid w:val="00C2636E"/>
    <w:rsid w:val="00C267B0"/>
    <w:rsid w:val="00C2685E"/>
    <w:rsid w:val="00C26AF6"/>
    <w:rsid w:val="00C26C97"/>
    <w:rsid w:val="00C26F70"/>
    <w:rsid w:val="00C26FC2"/>
    <w:rsid w:val="00C26FC3"/>
    <w:rsid w:val="00C27048"/>
    <w:rsid w:val="00C270B1"/>
    <w:rsid w:val="00C273D9"/>
    <w:rsid w:val="00C2747A"/>
    <w:rsid w:val="00C276C4"/>
    <w:rsid w:val="00C27751"/>
    <w:rsid w:val="00C27759"/>
    <w:rsid w:val="00C2778C"/>
    <w:rsid w:val="00C2784B"/>
    <w:rsid w:val="00C278F1"/>
    <w:rsid w:val="00C279A1"/>
    <w:rsid w:val="00C27C55"/>
    <w:rsid w:val="00C27C7D"/>
    <w:rsid w:val="00C27D99"/>
    <w:rsid w:val="00C27E20"/>
    <w:rsid w:val="00C30075"/>
    <w:rsid w:val="00C306BD"/>
    <w:rsid w:val="00C308EB"/>
    <w:rsid w:val="00C30D07"/>
    <w:rsid w:val="00C30DEF"/>
    <w:rsid w:val="00C30F20"/>
    <w:rsid w:val="00C30F55"/>
    <w:rsid w:val="00C310AE"/>
    <w:rsid w:val="00C31173"/>
    <w:rsid w:val="00C3119F"/>
    <w:rsid w:val="00C313B6"/>
    <w:rsid w:val="00C31453"/>
    <w:rsid w:val="00C31745"/>
    <w:rsid w:val="00C317A4"/>
    <w:rsid w:val="00C31B40"/>
    <w:rsid w:val="00C320B9"/>
    <w:rsid w:val="00C321EB"/>
    <w:rsid w:val="00C3257F"/>
    <w:rsid w:val="00C32670"/>
    <w:rsid w:val="00C326BF"/>
    <w:rsid w:val="00C32711"/>
    <w:rsid w:val="00C32729"/>
    <w:rsid w:val="00C327D5"/>
    <w:rsid w:val="00C32B2E"/>
    <w:rsid w:val="00C330FF"/>
    <w:rsid w:val="00C3314B"/>
    <w:rsid w:val="00C331C7"/>
    <w:rsid w:val="00C331D5"/>
    <w:rsid w:val="00C3326A"/>
    <w:rsid w:val="00C332CE"/>
    <w:rsid w:val="00C33338"/>
    <w:rsid w:val="00C33398"/>
    <w:rsid w:val="00C33402"/>
    <w:rsid w:val="00C3367E"/>
    <w:rsid w:val="00C33904"/>
    <w:rsid w:val="00C33B12"/>
    <w:rsid w:val="00C33B69"/>
    <w:rsid w:val="00C33DBC"/>
    <w:rsid w:val="00C33E43"/>
    <w:rsid w:val="00C33EB7"/>
    <w:rsid w:val="00C33F13"/>
    <w:rsid w:val="00C33F9A"/>
    <w:rsid w:val="00C33FBB"/>
    <w:rsid w:val="00C34008"/>
    <w:rsid w:val="00C3405A"/>
    <w:rsid w:val="00C34078"/>
    <w:rsid w:val="00C34164"/>
    <w:rsid w:val="00C34191"/>
    <w:rsid w:val="00C342BD"/>
    <w:rsid w:val="00C3437F"/>
    <w:rsid w:val="00C345E6"/>
    <w:rsid w:val="00C34752"/>
    <w:rsid w:val="00C347C2"/>
    <w:rsid w:val="00C3495E"/>
    <w:rsid w:val="00C34A76"/>
    <w:rsid w:val="00C34BC0"/>
    <w:rsid w:val="00C34E85"/>
    <w:rsid w:val="00C35538"/>
    <w:rsid w:val="00C3579C"/>
    <w:rsid w:val="00C3579F"/>
    <w:rsid w:val="00C35993"/>
    <w:rsid w:val="00C35A3C"/>
    <w:rsid w:val="00C35C1E"/>
    <w:rsid w:val="00C35CB7"/>
    <w:rsid w:val="00C35EC2"/>
    <w:rsid w:val="00C360E3"/>
    <w:rsid w:val="00C361CC"/>
    <w:rsid w:val="00C36255"/>
    <w:rsid w:val="00C3644F"/>
    <w:rsid w:val="00C36466"/>
    <w:rsid w:val="00C3662C"/>
    <w:rsid w:val="00C36912"/>
    <w:rsid w:val="00C36C1D"/>
    <w:rsid w:val="00C36DCD"/>
    <w:rsid w:val="00C37038"/>
    <w:rsid w:val="00C370E8"/>
    <w:rsid w:val="00C371B6"/>
    <w:rsid w:val="00C3748A"/>
    <w:rsid w:val="00C379A1"/>
    <w:rsid w:val="00C37ADE"/>
    <w:rsid w:val="00C37C7E"/>
    <w:rsid w:val="00C37CE7"/>
    <w:rsid w:val="00C40486"/>
    <w:rsid w:val="00C40649"/>
    <w:rsid w:val="00C40B4F"/>
    <w:rsid w:val="00C40C3C"/>
    <w:rsid w:val="00C40E05"/>
    <w:rsid w:val="00C41774"/>
    <w:rsid w:val="00C41CEF"/>
    <w:rsid w:val="00C41D46"/>
    <w:rsid w:val="00C423D2"/>
    <w:rsid w:val="00C4248C"/>
    <w:rsid w:val="00C425C2"/>
    <w:rsid w:val="00C4265A"/>
    <w:rsid w:val="00C42879"/>
    <w:rsid w:val="00C4293C"/>
    <w:rsid w:val="00C42A0F"/>
    <w:rsid w:val="00C42B9B"/>
    <w:rsid w:val="00C42C6F"/>
    <w:rsid w:val="00C42E51"/>
    <w:rsid w:val="00C42E95"/>
    <w:rsid w:val="00C42FE9"/>
    <w:rsid w:val="00C43335"/>
    <w:rsid w:val="00C43391"/>
    <w:rsid w:val="00C43443"/>
    <w:rsid w:val="00C43637"/>
    <w:rsid w:val="00C43683"/>
    <w:rsid w:val="00C43687"/>
    <w:rsid w:val="00C43701"/>
    <w:rsid w:val="00C4371B"/>
    <w:rsid w:val="00C439A7"/>
    <w:rsid w:val="00C43B0E"/>
    <w:rsid w:val="00C43B7F"/>
    <w:rsid w:val="00C43B93"/>
    <w:rsid w:val="00C43E8D"/>
    <w:rsid w:val="00C44013"/>
    <w:rsid w:val="00C441EC"/>
    <w:rsid w:val="00C44349"/>
    <w:rsid w:val="00C4439E"/>
    <w:rsid w:val="00C443B2"/>
    <w:rsid w:val="00C44588"/>
    <w:rsid w:val="00C445E6"/>
    <w:rsid w:val="00C44660"/>
    <w:rsid w:val="00C4474E"/>
    <w:rsid w:val="00C44791"/>
    <w:rsid w:val="00C44A6C"/>
    <w:rsid w:val="00C44C5E"/>
    <w:rsid w:val="00C44F13"/>
    <w:rsid w:val="00C4576B"/>
    <w:rsid w:val="00C458DE"/>
    <w:rsid w:val="00C45998"/>
    <w:rsid w:val="00C45A49"/>
    <w:rsid w:val="00C45C68"/>
    <w:rsid w:val="00C45DC3"/>
    <w:rsid w:val="00C45E2F"/>
    <w:rsid w:val="00C45E36"/>
    <w:rsid w:val="00C45F35"/>
    <w:rsid w:val="00C460D0"/>
    <w:rsid w:val="00C46107"/>
    <w:rsid w:val="00C46111"/>
    <w:rsid w:val="00C4615F"/>
    <w:rsid w:val="00C4633B"/>
    <w:rsid w:val="00C463F1"/>
    <w:rsid w:val="00C4661A"/>
    <w:rsid w:val="00C4676F"/>
    <w:rsid w:val="00C46BBD"/>
    <w:rsid w:val="00C47154"/>
    <w:rsid w:val="00C47298"/>
    <w:rsid w:val="00C472CA"/>
    <w:rsid w:val="00C47481"/>
    <w:rsid w:val="00C47573"/>
    <w:rsid w:val="00C476C9"/>
    <w:rsid w:val="00C477BA"/>
    <w:rsid w:val="00C47A67"/>
    <w:rsid w:val="00C47AF1"/>
    <w:rsid w:val="00C47CBF"/>
    <w:rsid w:val="00C47D0A"/>
    <w:rsid w:val="00C47E38"/>
    <w:rsid w:val="00C505C2"/>
    <w:rsid w:val="00C50A5D"/>
    <w:rsid w:val="00C50AF3"/>
    <w:rsid w:val="00C50B08"/>
    <w:rsid w:val="00C510F3"/>
    <w:rsid w:val="00C512A3"/>
    <w:rsid w:val="00C512CD"/>
    <w:rsid w:val="00C513C5"/>
    <w:rsid w:val="00C5140A"/>
    <w:rsid w:val="00C514C4"/>
    <w:rsid w:val="00C51670"/>
    <w:rsid w:val="00C518AC"/>
    <w:rsid w:val="00C519CD"/>
    <w:rsid w:val="00C51C98"/>
    <w:rsid w:val="00C51C9D"/>
    <w:rsid w:val="00C51CED"/>
    <w:rsid w:val="00C51FA4"/>
    <w:rsid w:val="00C51FDB"/>
    <w:rsid w:val="00C52064"/>
    <w:rsid w:val="00C52329"/>
    <w:rsid w:val="00C523BB"/>
    <w:rsid w:val="00C5251D"/>
    <w:rsid w:val="00C52549"/>
    <w:rsid w:val="00C5260B"/>
    <w:rsid w:val="00C5265F"/>
    <w:rsid w:val="00C52713"/>
    <w:rsid w:val="00C5288E"/>
    <w:rsid w:val="00C528F4"/>
    <w:rsid w:val="00C52A1D"/>
    <w:rsid w:val="00C52BAB"/>
    <w:rsid w:val="00C52F58"/>
    <w:rsid w:val="00C52FE3"/>
    <w:rsid w:val="00C53475"/>
    <w:rsid w:val="00C535A8"/>
    <w:rsid w:val="00C5392D"/>
    <w:rsid w:val="00C53955"/>
    <w:rsid w:val="00C5398F"/>
    <w:rsid w:val="00C539E7"/>
    <w:rsid w:val="00C53D31"/>
    <w:rsid w:val="00C53DE9"/>
    <w:rsid w:val="00C53DED"/>
    <w:rsid w:val="00C53F4E"/>
    <w:rsid w:val="00C54001"/>
    <w:rsid w:val="00C5435D"/>
    <w:rsid w:val="00C54869"/>
    <w:rsid w:val="00C54A10"/>
    <w:rsid w:val="00C54B12"/>
    <w:rsid w:val="00C54B7F"/>
    <w:rsid w:val="00C54C2E"/>
    <w:rsid w:val="00C54F88"/>
    <w:rsid w:val="00C54FC4"/>
    <w:rsid w:val="00C5504E"/>
    <w:rsid w:val="00C550AB"/>
    <w:rsid w:val="00C5563D"/>
    <w:rsid w:val="00C556E1"/>
    <w:rsid w:val="00C55863"/>
    <w:rsid w:val="00C55A5C"/>
    <w:rsid w:val="00C55B66"/>
    <w:rsid w:val="00C55CC0"/>
    <w:rsid w:val="00C563A4"/>
    <w:rsid w:val="00C56651"/>
    <w:rsid w:val="00C56819"/>
    <w:rsid w:val="00C5684E"/>
    <w:rsid w:val="00C5687C"/>
    <w:rsid w:val="00C56A00"/>
    <w:rsid w:val="00C56C4F"/>
    <w:rsid w:val="00C56DC8"/>
    <w:rsid w:val="00C56E5F"/>
    <w:rsid w:val="00C56FEF"/>
    <w:rsid w:val="00C570B5"/>
    <w:rsid w:val="00C57202"/>
    <w:rsid w:val="00C57326"/>
    <w:rsid w:val="00C5740C"/>
    <w:rsid w:val="00C57575"/>
    <w:rsid w:val="00C575B7"/>
    <w:rsid w:val="00C5779A"/>
    <w:rsid w:val="00C577B3"/>
    <w:rsid w:val="00C578AD"/>
    <w:rsid w:val="00C5791F"/>
    <w:rsid w:val="00C5796D"/>
    <w:rsid w:val="00C57A51"/>
    <w:rsid w:val="00C57A5D"/>
    <w:rsid w:val="00C6030A"/>
    <w:rsid w:val="00C60315"/>
    <w:rsid w:val="00C60421"/>
    <w:rsid w:val="00C604E9"/>
    <w:rsid w:val="00C605E2"/>
    <w:rsid w:val="00C605E4"/>
    <w:rsid w:val="00C60791"/>
    <w:rsid w:val="00C60CEC"/>
    <w:rsid w:val="00C60D9A"/>
    <w:rsid w:val="00C610A0"/>
    <w:rsid w:val="00C611B1"/>
    <w:rsid w:val="00C61453"/>
    <w:rsid w:val="00C615BC"/>
    <w:rsid w:val="00C61661"/>
    <w:rsid w:val="00C61680"/>
    <w:rsid w:val="00C617B0"/>
    <w:rsid w:val="00C61A7E"/>
    <w:rsid w:val="00C61B14"/>
    <w:rsid w:val="00C61B84"/>
    <w:rsid w:val="00C61C89"/>
    <w:rsid w:val="00C61DAA"/>
    <w:rsid w:val="00C61F81"/>
    <w:rsid w:val="00C620DE"/>
    <w:rsid w:val="00C622D9"/>
    <w:rsid w:val="00C6247A"/>
    <w:rsid w:val="00C625FD"/>
    <w:rsid w:val="00C6266C"/>
    <w:rsid w:val="00C62766"/>
    <w:rsid w:val="00C627EE"/>
    <w:rsid w:val="00C62935"/>
    <w:rsid w:val="00C62B97"/>
    <w:rsid w:val="00C62CF2"/>
    <w:rsid w:val="00C62F94"/>
    <w:rsid w:val="00C62FE7"/>
    <w:rsid w:val="00C63045"/>
    <w:rsid w:val="00C630F5"/>
    <w:rsid w:val="00C63197"/>
    <w:rsid w:val="00C633C5"/>
    <w:rsid w:val="00C63400"/>
    <w:rsid w:val="00C6364C"/>
    <w:rsid w:val="00C636CE"/>
    <w:rsid w:val="00C63860"/>
    <w:rsid w:val="00C638D2"/>
    <w:rsid w:val="00C63A90"/>
    <w:rsid w:val="00C63BE6"/>
    <w:rsid w:val="00C63C72"/>
    <w:rsid w:val="00C63D49"/>
    <w:rsid w:val="00C63D7D"/>
    <w:rsid w:val="00C63EC5"/>
    <w:rsid w:val="00C64121"/>
    <w:rsid w:val="00C641B1"/>
    <w:rsid w:val="00C641CA"/>
    <w:rsid w:val="00C64268"/>
    <w:rsid w:val="00C64335"/>
    <w:rsid w:val="00C64399"/>
    <w:rsid w:val="00C64490"/>
    <w:rsid w:val="00C645EB"/>
    <w:rsid w:val="00C646DE"/>
    <w:rsid w:val="00C646FC"/>
    <w:rsid w:val="00C64900"/>
    <w:rsid w:val="00C64961"/>
    <w:rsid w:val="00C649BE"/>
    <w:rsid w:val="00C64AD4"/>
    <w:rsid w:val="00C64B2F"/>
    <w:rsid w:val="00C64BB0"/>
    <w:rsid w:val="00C64BDD"/>
    <w:rsid w:val="00C651B2"/>
    <w:rsid w:val="00C65267"/>
    <w:rsid w:val="00C65316"/>
    <w:rsid w:val="00C65411"/>
    <w:rsid w:val="00C65629"/>
    <w:rsid w:val="00C65666"/>
    <w:rsid w:val="00C65E7E"/>
    <w:rsid w:val="00C6602E"/>
    <w:rsid w:val="00C662BB"/>
    <w:rsid w:val="00C66361"/>
    <w:rsid w:val="00C66449"/>
    <w:rsid w:val="00C669D1"/>
    <w:rsid w:val="00C66BCF"/>
    <w:rsid w:val="00C66BFF"/>
    <w:rsid w:val="00C66CD6"/>
    <w:rsid w:val="00C66D3E"/>
    <w:rsid w:val="00C66EA2"/>
    <w:rsid w:val="00C671BE"/>
    <w:rsid w:val="00C673CA"/>
    <w:rsid w:val="00C6758D"/>
    <w:rsid w:val="00C676D1"/>
    <w:rsid w:val="00C67881"/>
    <w:rsid w:val="00C6797A"/>
    <w:rsid w:val="00C67A47"/>
    <w:rsid w:val="00C67B82"/>
    <w:rsid w:val="00C67C39"/>
    <w:rsid w:val="00C67C65"/>
    <w:rsid w:val="00C67CDD"/>
    <w:rsid w:val="00C67CFF"/>
    <w:rsid w:val="00C67E11"/>
    <w:rsid w:val="00C67E9C"/>
    <w:rsid w:val="00C67ED2"/>
    <w:rsid w:val="00C70179"/>
    <w:rsid w:val="00C7030D"/>
    <w:rsid w:val="00C703B4"/>
    <w:rsid w:val="00C70488"/>
    <w:rsid w:val="00C7049D"/>
    <w:rsid w:val="00C706AB"/>
    <w:rsid w:val="00C70713"/>
    <w:rsid w:val="00C70BBE"/>
    <w:rsid w:val="00C70C5D"/>
    <w:rsid w:val="00C714BF"/>
    <w:rsid w:val="00C71584"/>
    <w:rsid w:val="00C71618"/>
    <w:rsid w:val="00C71659"/>
    <w:rsid w:val="00C718D4"/>
    <w:rsid w:val="00C71A33"/>
    <w:rsid w:val="00C722E5"/>
    <w:rsid w:val="00C7245A"/>
    <w:rsid w:val="00C72493"/>
    <w:rsid w:val="00C727D5"/>
    <w:rsid w:val="00C729DF"/>
    <w:rsid w:val="00C72EE5"/>
    <w:rsid w:val="00C73058"/>
    <w:rsid w:val="00C7336C"/>
    <w:rsid w:val="00C73A3C"/>
    <w:rsid w:val="00C73C61"/>
    <w:rsid w:val="00C73C7B"/>
    <w:rsid w:val="00C73E75"/>
    <w:rsid w:val="00C73EFB"/>
    <w:rsid w:val="00C74058"/>
    <w:rsid w:val="00C74137"/>
    <w:rsid w:val="00C7421C"/>
    <w:rsid w:val="00C7439D"/>
    <w:rsid w:val="00C74469"/>
    <w:rsid w:val="00C746B8"/>
    <w:rsid w:val="00C747A1"/>
    <w:rsid w:val="00C749F5"/>
    <w:rsid w:val="00C74A7E"/>
    <w:rsid w:val="00C74AC8"/>
    <w:rsid w:val="00C74BFA"/>
    <w:rsid w:val="00C75165"/>
    <w:rsid w:val="00C752FB"/>
    <w:rsid w:val="00C7562C"/>
    <w:rsid w:val="00C75754"/>
    <w:rsid w:val="00C75841"/>
    <w:rsid w:val="00C75913"/>
    <w:rsid w:val="00C75B14"/>
    <w:rsid w:val="00C75D3E"/>
    <w:rsid w:val="00C75EE5"/>
    <w:rsid w:val="00C7629C"/>
    <w:rsid w:val="00C76373"/>
    <w:rsid w:val="00C76872"/>
    <w:rsid w:val="00C7692D"/>
    <w:rsid w:val="00C769E0"/>
    <w:rsid w:val="00C76A0E"/>
    <w:rsid w:val="00C76ACA"/>
    <w:rsid w:val="00C76CFA"/>
    <w:rsid w:val="00C76D42"/>
    <w:rsid w:val="00C77203"/>
    <w:rsid w:val="00C772E2"/>
    <w:rsid w:val="00C776F8"/>
    <w:rsid w:val="00C77774"/>
    <w:rsid w:val="00C77909"/>
    <w:rsid w:val="00C77A23"/>
    <w:rsid w:val="00C77BC2"/>
    <w:rsid w:val="00C77CAA"/>
    <w:rsid w:val="00C77CE6"/>
    <w:rsid w:val="00C77D84"/>
    <w:rsid w:val="00C80261"/>
    <w:rsid w:val="00C8035E"/>
    <w:rsid w:val="00C8036E"/>
    <w:rsid w:val="00C80446"/>
    <w:rsid w:val="00C805EC"/>
    <w:rsid w:val="00C806A0"/>
    <w:rsid w:val="00C80729"/>
    <w:rsid w:val="00C80946"/>
    <w:rsid w:val="00C80B0A"/>
    <w:rsid w:val="00C80D24"/>
    <w:rsid w:val="00C80FD0"/>
    <w:rsid w:val="00C8105C"/>
    <w:rsid w:val="00C81082"/>
    <w:rsid w:val="00C810A9"/>
    <w:rsid w:val="00C810BE"/>
    <w:rsid w:val="00C813D8"/>
    <w:rsid w:val="00C814D5"/>
    <w:rsid w:val="00C817B7"/>
    <w:rsid w:val="00C817E6"/>
    <w:rsid w:val="00C81CC1"/>
    <w:rsid w:val="00C81FC7"/>
    <w:rsid w:val="00C82141"/>
    <w:rsid w:val="00C82582"/>
    <w:rsid w:val="00C825F0"/>
    <w:rsid w:val="00C827F6"/>
    <w:rsid w:val="00C8282E"/>
    <w:rsid w:val="00C829D8"/>
    <w:rsid w:val="00C82A5F"/>
    <w:rsid w:val="00C82A75"/>
    <w:rsid w:val="00C82C6E"/>
    <w:rsid w:val="00C82E9A"/>
    <w:rsid w:val="00C82FA3"/>
    <w:rsid w:val="00C83149"/>
    <w:rsid w:val="00C83201"/>
    <w:rsid w:val="00C8325D"/>
    <w:rsid w:val="00C832A1"/>
    <w:rsid w:val="00C832B6"/>
    <w:rsid w:val="00C83448"/>
    <w:rsid w:val="00C83527"/>
    <w:rsid w:val="00C839B3"/>
    <w:rsid w:val="00C839EB"/>
    <w:rsid w:val="00C83DB2"/>
    <w:rsid w:val="00C83E00"/>
    <w:rsid w:val="00C83FDD"/>
    <w:rsid w:val="00C840A1"/>
    <w:rsid w:val="00C845C1"/>
    <w:rsid w:val="00C845F3"/>
    <w:rsid w:val="00C84638"/>
    <w:rsid w:val="00C84A4B"/>
    <w:rsid w:val="00C84A95"/>
    <w:rsid w:val="00C84AE4"/>
    <w:rsid w:val="00C84F69"/>
    <w:rsid w:val="00C84FBB"/>
    <w:rsid w:val="00C85267"/>
    <w:rsid w:val="00C85572"/>
    <w:rsid w:val="00C856C9"/>
    <w:rsid w:val="00C858EB"/>
    <w:rsid w:val="00C85B18"/>
    <w:rsid w:val="00C85B70"/>
    <w:rsid w:val="00C85ED2"/>
    <w:rsid w:val="00C8650D"/>
    <w:rsid w:val="00C8684B"/>
    <w:rsid w:val="00C869BB"/>
    <w:rsid w:val="00C869F4"/>
    <w:rsid w:val="00C86C23"/>
    <w:rsid w:val="00C86DCF"/>
    <w:rsid w:val="00C8756C"/>
    <w:rsid w:val="00C87765"/>
    <w:rsid w:val="00C87AD4"/>
    <w:rsid w:val="00C87B6B"/>
    <w:rsid w:val="00C87CEB"/>
    <w:rsid w:val="00C87DA8"/>
    <w:rsid w:val="00C87FDB"/>
    <w:rsid w:val="00C90020"/>
    <w:rsid w:val="00C9014C"/>
    <w:rsid w:val="00C903D9"/>
    <w:rsid w:val="00C9058B"/>
    <w:rsid w:val="00C90614"/>
    <w:rsid w:val="00C906DC"/>
    <w:rsid w:val="00C90801"/>
    <w:rsid w:val="00C90829"/>
    <w:rsid w:val="00C90AEE"/>
    <w:rsid w:val="00C90B75"/>
    <w:rsid w:val="00C90B77"/>
    <w:rsid w:val="00C90CD1"/>
    <w:rsid w:val="00C90CD8"/>
    <w:rsid w:val="00C90E19"/>
    <w:rsid w:val="00C91385"/>
    <w:rsid w:val="00C91395"/>
    <w:rsid w:val="00C91676"/>
    <w:rsid w:val="00C918A1"/>
    <w:rsid w:val="00C91D65"/>
    <w:rsid w:val="00C91E90"/>
    <w:rsid w:val="00C91F15"/>
    <w:rsid w:val="00C91F72"/>
    <w:rsid w:val="00C92189"/>
    <w:rsid w:val="00C92420"/>
    <w:rsid w:val="00C9260F"/>
    <w:rsid w:val="00C926C4"/>
    <w:rsid w:val="00C926EE"/>
    <w:rsid w:val="00C9277A"/>
    <w:rsid w:val="00C9278E"/>
    <w:rsid w:val="00C9287F"/>
    <w:rsid w:val="00C9288F"/>
    <w:rsid w:val="00C92A25"/>
    <w:rsid w:val="00C92B8F"/>
    <w:rsid w:val="00C92BBF"/>
    <w:rsid w:val="00C92CBD"/>
    <w:rsid w:val="00C92E3B"/>
    <w:rsid w:val="00C92E91"/>
    <w:rsid w:val="00C92FFD"/>
    <w:rsid w:val="00C93061"/>
    <w:rsid w:val="00C9336D"/>
    <w:rsid w:val="00C93537"/>
    <w:rsid w:val="00C937D7"/>
    <w:rsid w:val="00C9388F"/>
    <w:rsid w:val="00C93923"/>
    <w:rsid w:val="00C93A5C"/>
    <w:rsid w:val="00C93BD8"/>
    <w:rsid w:val="00C93C4D"/>
    <w:rsid w:val="00C93FB5"/>
    <w:rsid w:val="00C93FB6"/>
    <w:rsid w:val="00C9402D"/>
    <w:rsid w:val="00C94645"/>
    <w:rsid w:val="00C9480B"/>
    <w:rsid w:val="00C9484D"/>
    <w:rsid w:val="00C94A0C"/>
    <w:rsid w:val="00C94ACE"/>
    <w:rsid w:val="00C94B61"/>
    <w:rsid w:val="00C94BEE"/>
    <w:rsid w:val="00C94C4C"/>
    <w:rsid w:val="00C94D1A"/>
    <w:rsid w:val="00C94DBF"/>
    <w:rsid w:val="00C94F8A"/>
    <w:rsid w:val="00C95100"/>
    <w:rsid w:val="00C951B1"/>
    <w:rsid w:val="00C95615"/>
    <w:rsid w:val="00C9564D"/>
    <w:rsid w:val="00C958F5"/>
    <w:rsid w:val="00C95B33"/>
    <w:rsid w:val="00C95CD7"/>
    <w:rsid w:val="00C95E19"/>
    <w:rsid w:val="00C95EF8"/>
    <w:rsid w:val="00C95EF9"/>
    <w:rsid w:val="00C95FB2"/>
    <w:rsid w:val="00C95FB3"/>
    <w:rsid w:val="00C96389"/>
    <w:rsid w:val="00C96431"/>
    <w:rsid w:val="00C9648C"/>
    <w:rsid w:val="00C96625"/>
    <w:rsid w:val="00C96761"/>
    <w:rsid w:val="00C9690B"/>
    <w:rsid w:val="00C96919"/>
    <w:rsid w:val="00C96DFD"/>
    <w:rsid w:val="00C96EDD"/>
    <w:rsid w:val="00C9715C"/>
    <w:rsid w:val="00C9715E"/>
    <w:rsid w:val="00C97259"/>
    <w:rsid w:val="00C975AA"/>
    <w:rsid w:val="00C9760A"/>
    <w:rsid w:val="00C9761A"/>
    <w:rsid w:val="00C97656"/>
    <w:rsid w:val="00C977EC"/>
    <w:rsid w:val="00CA00B5"/>
    <w:rsid w:val="00CA01D1"/>
    <w:rsid w:val="00CA01DE"/>
    <w:rsid w:val="00CA020D"/>
    <w:rsid w:val="00CA0299"/>
    <w:rsid w:val="00CA0363"/>
    <w:rsid w:val="00CA062C"/>
    <w:rsid w:val="00CA06CD"/>
    <w:rsid w:val="00CA07E8"/>
    <w:rsid w:val="00CA094D"/>
    <w:rsid w:val="00CA0EE4"/>
    <w:rsid w:val="00CA1414"/>
    <w:rsid w:val="00CA1501"/>
    <w:rsid w:val="00CA17D4"/>
    <w:rsid w:val="00CA1845"/>
    <w:rsid w:val="00CA1A36"/>
    <w:rsid w:val="00CA1AB2"/>
    <w:rsid w:val="00CA1C77"/>
    <w:rsid w:val="00CA1E36"/>
    <w:rsid w:val="00CA1EB2"/>
    <w:rsid w:val="00CA1EC9"/>
    <w:rsid w:val="00CA206A"/>
    <w:rsid w:val="00CA214F"/>
    <w:rsid w:val="00CA22CC"/>
    <w:rsid w:val="00CA2554"/>
    <w:rsid w:val="00CA25A6"/>
    <w:rsid w:val="00CA26CD"/>
    <w:rsid w:val="00CA2937"/>
    <w:rsid w:val="00CA2BAC"/>
    <w:rsid w:val="00CA2DBD"/>
    <w:rsid w:val="00CA2E4B"/>
    <w:rsid w:val="00CA3176"/>
    <w:rsid w:val="00CA3277"/>
    <w:rsid w:val="00CA33A7"/>
    <w:rsid w:val="00CA33C8"/>
    <w:rsid w:val="00CA347E"/>
    <w:rsid w:val="00CA35AE"/>
    <w:rsid w:val="00CA39C7"/>
    <w:rsid w:val="00CA3AD9"/>
    <w:rsid w:val="00CA3D9C"/>
    <w:rsid w:val="00CA3DBB"/>
    <w:rsid w:val="00CA3F94"/>
    <w:rsid w:val="00CA4382"/>
    <w:rsid w:val="00CA47B9"/>
    <w:rsid w:val="00CA4AE8"/>
    <w:rsid w:val="00CA4D15"/>
    <w:rsid w:val="00CA4D4E"/>
    <w:rsid w:val="00CA4D5C"/>
    <w:rsid w:val="00CA4E00"/>
    <w:rsid w:val="00CA4E5A"/>
    <w:rsid w:val="00CA518D"/>
    <w:rsid w:val="00CA535A"/>
    <w:rsid w:val="00CA537F"/>
    <w:rsid w:val="00CA54F1"/>
    <w:rsid w:val="00CA5638"/>
    <w:rsid w:val="00CA5741"/>
    <w:rsid w:val="00CA59EB"/>
    <w:rsid w:val="00CA5AEB"/>
    <w:rsid w:val="00CA5F25"/>
    <w:rsid w:val="00CA6032"/>
    <w:rsid w:val="00CA623D"/>
    <w:rsid w:val="00CA6471"/>
    <w:rsid w:val="00CA689A"/>
    <w:rsid w:val="00CA689E"/>
    <w:rsid w:val="00CA6BBB"/>
    <w:rsid w:val="00CA6EA0"/>
    <w:rsid w:val="00CA6EFB"/>
    <w:rsid w:val="00CA6F74"/>
    <w:rsid w:val="00CA7003"/>
    <w:rsid w:val="00CA71CA"/>
    <w:rsid w:val="00CA7281"/>
    <w:rsid w:val="00CA728B"/>
    <w:rsid w:val="00CA7357"/>
    <w:rsid w:val="00CA740A"/>
    <w:rsid w:val="00CA7583"/>
    <w:rsid w:val="00CA76FF"/>
    <w:rsid w:val="00CA77CB"/>
    <w:rsid w:val="00CA77DE"/>
    <w:rsid w:val="00CA7BB0"/>
    <w:rsid w:val="00CA7DA5"/>
    <w:rsid w:val="00CA7DE4"/>
    <w:rsid w:val="00CA7F5B"/>
    <w:rsid w:val="00CA7F62"/>
    <w:rsid w:val="00CB00A0"/>
    <w:rsid w:val="00CB01A0"/>
    <w:rsid w:val="00CB0255"/>
    <w:rsid w:val="00CB042A"/>
    <w:rsid w:val="00CB0783"/>
    <w:rsid w:val="00CB09E5"/>
    <w:rsid w:val="00CB0B47"/>
    <w:rsid w:val="00CB1042"/>
    <w:rsid w:val="00CB10AD"/>
    <w:rsid w:val="00CB10AF"/>
    <w:rsid w:val="00CB10BF"/>
    <w:rsid w:val="00CB1150"/>
    <w:rsid w:val="00CB1359"/>
    <w:rsid w:val="00CB1579"/>
    <w:rsid w:val="00CB1730"/>
    <w:rsid w:val="00CB1794"/>
    <w:rsid w:val="00CB17BE"/>
    <w:rsid w:val="00CB1CD1"/>
    <w:rsid w:val="00CB201E"/>
    <w:rsid w:val="00CB20D4"/>
    <w:rsid w:val="00CB20F0"/>
    <w:rsid w:val="00CB252C"/>
    <w:rsid w:val="00CB2557"/>
    <w:rsid w:val="00CB26B8"/>
    <w:rsid w:val="00CB2893"/>
    <w:rsid w:val="00CB298C"/>
    <w:rsid w:val="00CB2A0C"/>
    <w:rsid w:val="00CB2BAA"/>
    <w:rsid w:val="00CB2D2D"/>
    <w:rsid w:val="00CB3056"/>
    <w:rsid w:val="00CB3147"/>
    <w:rsid w:val="00CB3212"/>
    <w:rsid w:val="00CB32DD"/>
    <w:rsid w:val="00CB34F2"/>
    <w:rsid w:val="00CB35E8"/>
    <w:rsid w:val="00CB361E"/>
    <w:rsid w:val="00CB36CF"/>
    <w:rsid w:val="00CB3702"/>
    <w:rsid w:val="00CB3761"/>
    <w:rsid w:val="00CB3827"/>
    <w:rsid w:val="00CB39DD"/>
    <w:rsid w:val="00CB3A10"/>
    <w:rsid w:val="00CB3AF6"/>
    <w:rsid w:val="00CB3C29"/>
    <w:rsid w:val="00CB40D4"/>
    <w:rsid w:val="00CB42CD"/>
    <w:rsid w:val="00CB45FE"/>
    <w:rsid w:val="00CB4618"/>
    <w:rsid w:val="00CB4764"/>
    <w:rsid w:val="00CB490A"/>
    <w:rsid w:val="00CB4B89"/>
    <w:rsid w:val="00CB4DA4"/>
    <w:rsid w:val="00CB5040"/>
    <w:rsid w:val="00CB509B"/>
    <w:rsid w:val="00CB51A6"/>
    <w:rsid w:val="00CB51AC"/>
    <w:rsid w:val="00CB5340"/>
    <w:rsid w:val="00CB5AB2"/>
    <w:rsid w:val="00CB5C9F"/>
    <w:rsid w:val="00CB5CD2"/>
    <w:rsid w:val="00CB5CDA"/>
    <w:rsid w:val="00CB5E87"/>
    <w:rsid w:val="00CB5FC0"/>
    <w:rsid w:val="00CB60F7"/>
    <w:rsid w:val="00CB6350"/>
    <w:rsid w:val="00CB67B7"/>
    <w:rsid w:val="00CB6A29"/>
    <w:rsid w:val="00CB6A57"/>
    <w:rsid w:val="00CB6D10"/>
    <w:rsid w:val="00CB6DA1"/>
    <w:rsid w:val="00CB6FB4"/>
    <w:rsid w:val="00CB6FB5"/>
    <w:rsid w:val="00CB742F"/>
    <w:rsid w:val="00CB7587"/>
    <w:rsid w:val="00CB7730"/>
    <w:rsid w:val="00CB7C96"/>
    <w:rsid w:val="00CB7D2F"/>
    <w:rsid w:val="00CC0252"/>
    <w:rsid w:val="00CC0254"/>
    <w:rsid w:val="00CC036F"/>
    <w:rsid w:val="00CC0431"/>
    <w:rsid w:val="00CC0487"/>
    <w:rsid w:val="00CC06DD"/>
    <w:rsid w:val="00CC0711"/>
    <w:rsid w:val="00CC080F"/>
    <w:rsid w:val="00CC09D7"/>
    <w:rsid w:val="00CC0D70"/>
    <w:rsid w:val="00CC0DB6"/>
    <w:rsid w:val="00CC1023"/>
    <w:rsid w:val="00CC103A"/>
    <w:rsid w:val="00CC11AE"/>
    <w:rsid w:val="00CC14EC"/>
    <w:rsid w:val="00CC1602"/>
    <w:rsid w:val="00CC1668"/>
    <w:rsid w:val="00CC191A"/>
    <w:rsid w:val="00CC1B13"/>
    <w:rsid w:val="00CC1B18"/>
    <w:rsid w:val="00CC1B73"/>
    <w:rsid w:val="00CC1C7D"/>
    <w:rsid w:val="00CC1E2E"/>
    <w:rsid w:val="00CC1E75"/>
    <w:rsid w:val="00CC1F9C"/>
    <w:rsid w:val="00CC1FD8"/>
    <w:rsid w:val="00CC24C4"/>
    <w:rsid w:val="00CC2502"/>
    <w:rsid w:val="00CC2539"/>
    <w:rsid w:val="00CC2752"/>
    <w:rsid w:val="00CC290F"/>
    <w:rsid w:val="00CC2B4C"/>
    <w:rsid w:val="00CC2BA9"/>
    <w:rsid w:val="00CC2C17"/>
    <w:rsid w:val="00CC2D8C"/>
    <w:rsid w:val="00CC2F29"/>
    <w:rsid w:val="00CC319F"/>
    <w:rsid w:val="00CC31F0"/>
    <w:rsid w:val="00CC353C"/>
    <w:rsid w:val="00CC369D"/>
    <w:rsid w:val="00CC37F1"/>
    <w:rsid w:val="00CC3972"/>
    <w:rsid w:val="00CC3C31"/>
    <w:rsid w:val="00CC4497"/>
    <w:rsid w:val="00CC44EA"/>
    <w:rsid w:val="00CC46C3"/>
    <w:rsid w:val="00CC4713"/>
    <w:rsid w:val="00CC47C7"/>
    <w:rsid w:val="00CC48A4"/>
    <w:rsid w:val="00CC498F"/>
    <w:rsid w:val="00CC4B35"/>
    <w:rsid w:val="00CC4B5B"/>
    <w:rsid w:val="00CC4BDE"/>
    <w:rsid w:val="00CC4CF3"/>
    <w:rsid w:val="00CC4F0B"/>
    <w:rsid w:val="00CC4F98"/>
    <w:rsid w:val="00CC50DB"/>
    <w:rsid w:val="00CC5427"/>
    <w:rsid w:val="00CC5480"/>
    <w:rsid w:val="00CC54AC"/>
    <w:rsid w:val="00CC560C"/>
    <w:rsid w:val="00CC5653"/>
    <w:rsid w:val="00CC5B84"/>
    <w:rsid w:val="00CC5BA9"/>
    <w:rsid w:val="00CC5F81"/>
    <w:rsid w:val="00CC6065"/>
    <w:rsid w:val="00CC62C9"/>
    <w:rsid w:val="00CC62DE"/>
    <w:rsid w:val="00CC6385"/>
    <w:rsid w:val="00CC6456"/>
    <w:rsid w:val="00CC64F0"/>
    <w:rsid w:val="00CC6570"/>
    <w:rsid w:val="00CC65D3"/>
    <w:rsid w:val="00CC65DB"/>
    <w:rsid w:val="00CC674E"/>
    <w:rsid w:val="00CC67A0"/>
    <w:rsid w:val="00CC67C7"/>
    <w:rsid w:val="00CC67F0"/>
    <w:rsid w:val="00CC68E0"/>
    <w:rsid w:val="00CC6C53"/>
    <w:rsid w:val="00CC6ECA"/>
    <w:rsid w:val="00CC715C"/>
    <w:rsid w:val="00CC7189"/>
    <w:rsid w:val="00CC7255"/>
    <w:rsid w:val="00CC736D"/>
    <w:rsid w:val="00CC73BC"/>
    <w:rsid w:val="00CC7469"/>
    <w:rsid w:val="00CC7876"/>
    <w:rsid w:val="00CC7970"/>
    <w:rsid w:val="00CD0068"/>
    <w:rsid w:val="00CD0079"/>
    <w:rsid w:val="00CD04A1"/>
    <w:rsid w:val="00CD04A7"/>
    <w:rsid w:val="00CD05E5"/>
    <w:rsid w:val="00CD0870"/>
    <w:rsid w:val="00CD08E5"/>
    <w:rsid w:val="00CD0A32"/>
    <w:rsid w:val="00CD0AA3"/>
    <w:rsid w:val="00CD0C91"/>
    <w:rsid w:val="00CD0EC1"/>
    <w:rsid w:val="00CD1029"/>
    <w:rsid w:val="00CD105F"/>
    <w:rsid w:val="00CD10EF"/>
    <w:rsid w:val="00CD150F"/>
    <w:rsid w:val="00CD166D"/>
    <w:rsid w:val="00CD1690"/>
    <w:rsid w:val="00CD19DD"/>
    <w:rsid w:val="00CD1B2E"/>
    <w:rsid w:val="00CD1D21"/>
    <w:rsid w:val="00CD1FCE"/>
    <w:rsid w:val="00CD266F"/>
    <w:rsid w:val="00CD27A3"/>
    <w:rsid w:val="00CD2819"/>
    <w:rsid w:val="00CD2AFE"/>
    <w:rsid w:val="00CD2B8D"/>
    <w:rsid w:val="00CD2BD1"/>
    <w:rsid w:val="00CD2C0F"/>
    <w:rsid w:val="00CD2D52"/>
    <w:rsid w:val="00CD2EE4"/>
    <w:rsid w:val="00CD325F"/>
    <w:rsid w:val="00CD32E4"/>
    <w:rsid w:val="00CD33BA"/>
    <w:rsid w:val="00CD36E4"/>
    <w:rsid w:val="00CD3909"/>
    <w:rsid w:val="00CD392B"/>
    <w:rsid w:val="00CD3C3E"/>
    <w:rsid w:val="00CD3E06"/>
    <w:rsid w:val="00CD3F4E"/>
    <w:rsid w:val="00CD42D6"/>
    <w:rsid w:val="00CD43BF"/>
    <w:rsid w:val="00CD4866"/>
    <w:rsid w:val="00CD4971"/>
    <w:rsid w:val="00CD4A04"/>
    <w:rsid w:val="00CD4C43"/>
    <w:rsid w:val="00CD4F08"/>
    <w:rsid w:val="00CD4F17"/>
    <w:rsid w:val="00CD4F3D"/>
    <w:rsid w:val="00CD4FA9"/>
    <w:rsid w:val="00CD5177"/>
    <w:rsid w:val="00CD5331"/>
    <w:rsid w:val="00CD58D7"/>
    <w:rsid w:val="00CD59C8"/>
    <w:rsid w:val="00CD5A71"/>
    <w:rsid w:val="00CD5C93"/>
    <w:rsid w:val="00CD5D73"/>
    <w:rsid w:val="00CD5EA5"/>
    <w:rsid w:val="00CD5EFE"/>
    <w:rsid w:val="00CD5F3C"/>
    <w:rsid w:val="00CD60FA"/>
    <w:rsid w:val="00CD6144"/>
    <w:rsid w:val="00CD6193"/>
    <w:rsid w:val="00CD65F4"/>
    <w:rsid w:val="00CD682C"/>
    <w:rsid w:val="00CD69F0"/>
    <w:rsid w:val="00CD6A5C"/>
    <w:rsid w:val="00CD6C67"/>
    <w:rsid w:val="00CD6C77"/>
    <w:rsid w:val="00CD6D49"/>
    <w:rsid w:val="00CD7063"/>
    <w:rsid w:val="00CD70EE"/>
    <w:rsid w:val="00CD717A"/>
    <w:rsid w:val="00CD7201"/>
    <w:rsid w:val="00CD7312"/>
    <w:rsid w:val="00CD7377"/>
    <w:rsid w:val="00CD74F4"/>
    <w:rsid w:val="00CD767A"/>
    <w:rsid w:val="00CD7689"/>
    <w:rsid w:val="00CD785D"/>
    <w:rsid w:val="00CD79C5"/>
    <w:rsid w:val="00CD79D2"/>
    <w:rsid w:val="00CD79E3"/>
    <w:rsid w:val="00CD7D82"/>
    <w:rsid w:val="00CD7E18"/>
    <w:rsid w:val="00CD7F3B"/>
    <w:rsid w:val="00CD7F65"/>
    <w:rsid w:val="00CE020C"/>
    <w:rsid w:val="00CE05A5"/>
    <w:rsid w:val="00CE0711"/>
    <w:rsid w:val="00CE07FF"/>
    <w:rsid w:val="00CE0ABB"/>
    <w:rsid w:val="00CE0B34"/>
    <w:rsid w:val="00CE0BA0"/>
    <w:rsid w:val="00CE0D8A"/>
    <w:rsid w:val="00CE0DB2"/>
    <w:rsid w:val="00CE107C"/>
    <w:rsid w:val="00CE13FF"/>
    <w:rsid w:val="00CE1607"/>
    <w:rsid w:val="00CE1A0B"/>
    <w:rsid w:val="00CE1A6B"/>
    <w:rsid w:val="00CE1CC9"/>
    <w:rsid w:val="00CE1E49"/>
    <w:rsid w:val="00CE2040"/>
    <w:rsid w:val="00CE20A9"/>
    <w:rsid w:val="00CE21F6"/>
    <w:rsid w:val="00CE22AC"/>
    <w:rsid w:val="00CE24C2"/>
    <w:rsid w:val="00CE268B"/>
    <w:rsid w:val="00CE2B4D"/>
    <w:rsid w:val="00CE2E0A"/>
    <w:rsid w:val="00CE2FD4"/>
    <w:rsid w:val="00CE2FF2"/>
    <w:rsid w:val="00CE307B"/>
    <w:rsid w:val="00CE348F"/>
    <w:rsid w:val="00CE39DB"/>
    <w:rsid w:val="00CE3AF1"/>
    <w:rsid w:val="00CE3B7C"/>
    <w:rsid w:val="00CE3C8B"/>
    <w:rsid w:val="00CE3CFB"/>
    <w:rsid w:val="00CE3E40"/>
    <w:rsid w:val="00CE3F07"/>
    <w:rsid w:val="00CE3F93"/>
    <w:rsid w:val="00CE40A4"/>
    <w:rsid w:val="00CE4521"/>
    <w:rsid w:val="00CE4B2B"/>
    <w:rsid w:val="00CE4CA1"/>
    <w:rsid w:val="00CE4CA2"/>
    <w:rsid w:val="00CE4DCC"/>
    <w:rsid w:val="00CE4EA3"/>
    <w:rsid w:val="00CE4FC7"/>
    <w:rsid w:val="00CE5009"/>
    <w:rsid w:val="00CE5431"/>
    <w:rsid w:val="00CE546B"/>
    <w:rsid w:val="00CE5503"/>
    <w:rsid w:val="00CE572A"/>
    <w:rsid w:val="00CE5A0F"/>
    <w:rsid w:val="00CE5A40"/>
    <w:rsid w:val="00CE5BBA"/>
    <w:rsid w:val="00CE5BEE"/>
    <w:rsid w:val="00CE5C2B"/>
    <w:rsid w:val="00CE6225"/>
    <w:rsid w:val="00CE64C5"/>
    <w:rsid w:val="00CE65C6"/>
    <w:rsid w:val="00CE6A53"/>
    <w:rsid w:val="00CE6C13"/>
    <w:rsid w:val="00CE6C3C"/>
    <w:rsid w:val="00CE6DF9"/>
    <w:rsid w:val="00CE73EA"/>
    <w:rsid w:val="00CE787C"/>
    <w:rsid w:val="00CE7B1E"/>
    <w:rsid w:val="00CE7C02"/>
    <w:rsid w:val="00CE7C84"/>
    <w:rsid w:val="00CE7D5B"/>
    <w:rsid w:val="00CE7FB3"/>
    <w:rsid w:val="00CF000E"/>
    <w:rsid w:val="00CF008D"/>
    <w:rsid w:val="00CF010D"/>
    <w:rsid w:val="00CF02AC"/>
    <w:rsid w:val="00CF02F2"/>
    <w:rsid w:val="00CF03BE"/>
    <w:rsid w:val="00CF0525"/>
    <w:rsid w:val="00CF0596"/>
    <w:rsid w:val="00CF07C7"/>
    <w:rsid w:val="00CF0930"/>
    <w:rsid w:val="00CF0B93"/>
    <w:rsid w:val="00CF0DF2"/>
    <w:rsid w:val="00CF0F3D"/>
    <w:rsid w:val="00CF10FC"/>
    <w:rsid w:val="00CF111F"/>
    <w:rsid w:val="00CF12A6"/>
    <w:rsid w:val="00CF15AA"/>
    <w:rsid w:val="00CF16BC"/>
    <w:rsid w:val="00CF16D7"/>
    <w:rsid w:val="00CF1759"/>
    <w:rsid w:val="00CF17C2"/>
    <w:rsid w:val="00CF1812"/>
    <w:rsid w:val="00CF1FC4"/>
    <w:rsid w:val="00CF22D0"/>
    <w:rsid w:val="00CF22DD"/>
    <w:rsid w:val="00CF24A7"/>
    <w:rsid w:val="00CF2637"/>
    <w:rsid w:val="00CF27E8"/>
    <w:rsid w:val="00CF2863"/>
    <w:rsid w:val="00CF2872"/>
    <w:rsid w:val="00CF2CC3"/>
    <w:rsid w:val="00CF2FAF"/>
    <w:rsid w:val="00CF302C"/>
    <w:rsid w:val="00CF302D"/>
    <w:rsid w:val="00CF32EF"/>
    <w:rsid w:val="00CF350F"/>
    <w:rsid w:val="00CF36A9"/>
    <w:rsid w:val="00CF3749"/>
    <w:rsid w:val="00CF3B0D"/>
    <w:rsid w:val="00CF3F75"/>
    <w:rsid w:val="00CF3FCF"/>
    <w:rsid w:val="00CF428B"/>
    <w:rsid w:val="00CF4291"/>
    <w:rsid w:val="00CF44BE"/>
    <w:rsid w:val="00CF4658"/>
    <w:rsid w:val="00CF466E"/>
    <w:rsid w:val="00CF4916"/>
    <w:rsid w:val="00CF4C30"/>
    <w:rsid w:val="00CF4E6C"/>
    <w:rsid w:val="00CF4F3E"/>
    <w:rsid w:val="00CF503E"/>
    <w:rsid w:val="00CF5148"/>
    <w:rsid w:val="00CF514B"/>
    <w:rsid w:val="00CF51BB"/>
    <w:rsid w:val="00CF5316"/>
    <w:rsid w:val="00CF55BE"/>
    <w:rsid w:val="00CF59F6"/>
    <w:rsid w:val="00CF652D"/>
    <w:rsid w:val="00CF660A"/>
    <w:rsid w:val="00CF6641"/>
    <w:rsid w:val="00CF6732"/>
    <w:rsid w:val="00CF6D28"/>
    <w:rsid w:val="00CF6E3E"/>
    <w:rsid w:val="00CF6E82"/>
    <w:rsid w:val="00CF6F1A"/>
    <w:rsid w:val="00CF727A"/>
    <w:rsid w:val="00CF731C"/>
    <w:rsid w:val="00CF7366"/>
    <w:rsid w:val="00CF7390"/>
    <w:rsid w:val="00CF760F"/>
    <w:rsid w:val="00CF7939"/>
    <w:rsid w:val="00CF79D3"/>
    <w:rsid w:val="00CF79ED"/>
    <w:rsid w:val="00CF7A67"/>
    <w:rsid w:val="00CF7AE7"/>
    <w:rsid w:val="00CF7B96"/>
    <w:rsid w:val="00CF7C0F"/>
    <w:rsid w:val="00CF7CAF"/>
    <w:rsid w:val="00CF7FC0"/>
    <w:rsid w:val="00D00101"/>
    <w:rsid w:val="00D00203"/>
    <w:rsid w:val="00D00380"/>
    <w:rsid w:val="00D00423"/>
    <w:rsid w:val="00D0042E"/>
    <w:rsid w:val="00D00554"/>
    <w:rsid w:val="00D00563"/>
    <w:rsid w:val="00D00765"/>
    <w:rsid w:val="00D00A98"/>
    <w:rsid w:val="00D00BE0"/>
    <w:rsid w:val="00D00FB2"/>
    <w:rsid w:val="00D010CF"/>
    <w:rsid w:val="00D01191"/>
    <w:rsid w:val="00D014B0"/>
    <w:rsid w:val="00D01999"/>
    <w:rsid w:val="00D019BB"/>
    <w:rsid w:val="00D01A2B"/>
    <w:rsid w:val="00D01D44"/>
    <w:rsid w:val="00D02048"/>
    <w:rsid w:val="00D023DA"/>
    <w:rsid w:val="00D0273C"/>
    <w:rsid w:val="00D02DA2"/>
    <w:rsid w:val="00D02DC8"/>
    <w:rsid w:val="00D02E70"/>
    <w:rsid w:val="00D02FB9"/>
    <w:rsid w:val="00D0312E"/>
    <w:rsid w:val="00D03562"/>
    <w:rsid w:val="00D036B5"/>
    <w:rsid w:val="00D03A32"/>
    <w:rsid w:val="00D03B4E"/>
    <w:rsid w:val="00D03CAA"/>
    <w:rsid w:val="00D03DDF"/>
    <w:rsid w:val="00D03ED7"/>
    <w:rsid w:val="00D0440E"/>
    <w:rsid w:val="00D045CA"/>
    <w:rsid w:val="00D04673"/>
    <w:rsid w:val="00D046BF"/>
    <w:rsid w:val="00D046D9"/>
    <w:rsid w:val="00D048C0"/>
    <w:rsid w:val="00D04A4E"/>
    <w:rsid w:val="00D04BA3"/>
    <w:rsid w:val="00D04CEA"/>
    <w:rsid w:val="00D04DBF"/>
    <w:rsid w:val="00D04F43"/>
    <w:rsid w:val="00D04FC5"/>
    <w:rsid w:val="00D05062"/>
    <w:rsid w:val="00D050B1"/>
    <w:rsid w:val="00D050D0"/>
    <w:rsid w:val="00D051DD"/>
    <w:rsid w:val="00D053B8"/>
    <w:rsid w:val="00D05826"/>
    <w:rsid w:val="00D05850"/>
    <w:rsid w:val="00D05937"/>
    <w:rsid w:val="00D05B17"/>
    <w:rsid w:val="00D05B49"/>
    <w:rsid w:val="00D05EF8"/>
    <w:rsid w:val="00D05F36"/>
    <w:rsid w:val="00D05FAD"/>
    <w:rsid w:val="00D063D5"/>
    <w:rsid w:val="00D065A7"/>
    <w:rsid w:val="00D066F0"/>
    <w:rsid w:val="00D0671C"/>
    <w:rsid w:val="00D068E0"/>
    <w:rsid w:val="00D068F9"/>
    <w:rsid w:val="00D06A35"/>
    <w:rsid w:val="00D06A55"/>
    <w:rsid w:val="00D06C04"/>
    <w:rsid w:val="00D06C37"/>
    <w:rsid w:val="00D072CB"/>
    <w:rsid w:val="00D07C45"/>
    <w:rsid w:val="00D07D76"/>
    <w:rsid w:val="00D07FC2"/>
    <w:rsid w:val="00D10088"/>
    <w:rsid w:val="00D10230"/>
    <w:rsid w:val="00D102B1"/>
    <w:rsid w:val="00D10385"/>
    <w:rsid w:val="00D10437"/>
    <w:rsid w:val="00D10489"/>
    <w:rsid w:val="00D10604"/>
    <w:rsid w:val="00D10715"/>
    <w:rsid w:val="00D107B8"/>
    <w:rsid w:val="00D10C4D"/>
    <w:rsid w:val="00D10E9B"/>
    <w:rsid w:val="00D10FAF"/>
    <w:rsid w:val="00D10FC8"/>
    <w:rsid w:val="00D10FE8"/>
    <w:rsid w:val="00D11004"/>
    <w:rsid w:val="00D110C5"/>
    <w:rsid w:val="00D11141"/>
    <w:rsid w:val="00D1121E"/>
    <w:rsid w:val="00D11244"/>
    <w:rsid w:val="00D112B8"/>
    <w:rsid w:val="00D1153C"/>
    <w:rsid w:val="00D1154E"/>
    <w:rsid w:val="00D116CB"/>
    <w:rsid w:val="00D11723"/>
    <w:rsid w:val="00D117EF"/>
    <w:rsid w:val="00D11953"/>
    <w:rsid w:val="00D11D10"/>
    <w:rsid w:val="00D11E79"/>
    <w:rsid w:val="00D1212F"/>
    <w:rsid w:val="00D12239"/>
    <w:rsid w:val="00D1225A"/>
    <w:rsid w:val="00D12442"/>
    <w:rsid w:val="00D12517"/>
    <w:rsid w:val="00D127ED"/>
    <w:rsid w:val="00D127F4"/>
    <w:rsid w:val="00D12991"/>
    <w:rsid w:val="00D12AA9"/>
    <w:rsid w:val="00D12EE6"/>
    <w:rsid w:val="00D13007"/>
    <w:rsid w:val="00D130FD"/>
    <w:rsid w:val="00D1314B"/>
    <w:rsid w:val="00D13318"/>
    <w:rsid w:val="00D13439"/>
    <w:rsid w:val="00D134B0"/>
    <w:rsid w:val="00D13552"/>
    <w:rsid w:val="00D13570"/>
    <w:rsid w:val="00D1394F"/>
    <w:rsid w:val="00D13A44"/>
    <w:rsid w:val="00D13AD0"/>
    <w:rsid w:val="00D13AF6"/>
    <w:rsid w:val="00D13B0C"/>
    <w:rsid w:val="00D13B54"/>
    <w:rsid w:val="00D13C62"/>
    <w:rsid w:val="00D13EFF"/>
    <w:rsid w:val="00D13FA0"/>
    <w:rsid w:val="00D13FB2"/>
    <w:rsid w:val="00D14247"/>
    <w:rsid w:val="00D147EF"/>
    <w:rsid w:val="00D14881"/>
    <w:rsid w:val="00D14940"/>
    <w:rsid w:val="00D1498D"/>
    <w:rsid w:val="00D14A88"/>
    <w:rsid w:val="00D14CA2"/>
    <w:rsid w:val="00D14D8A"/>
    <w:rsid w:val="00D14F57"/>
    <w:rsid w:val="00D1521A"/>
    <w:rsid w:val="00D1534B"/>
    <w:rsid w:val="00D15536"/>
    <w:rsid w:val="00D15697"/>
    <w:rsid w:val="00D156EA"/>
    <w:rsid w:val="00D1572D"/>
    <w:rsid w:val="00D15A87"/>
    <w:rsid w:val="00D15C3F"/>
    <w:rsid w:val="00D15E0F"/>
    <w:rsid w:val="00D15EF4"/>
    <w:rsid w:val="00D15F29"/>
    <w:rsid w:val="00D161CD"/>
    <w:rsid w:val="00D161F6"/>
    <w:rsid w:val="00D162D3"/>
    <w:rsid w:val="00D16696"/>
    <w:rsid w:val="00D166DA"/>
    <w:rsid w:val="00D16842"/>
    <w:rsid w:val="00D168F3"/>
    <w:rsid w:val="00D16A21"/>
    <w:rsid w:val="00D16EB4"/>
    <w:rsid w:val="00D16EEC"/>
    <w:rsid w:val="00D16F9C"/>
    <w:rsid w:val="00D1713B"/>
    <w:rsid w:val="00D172C8"/>
    <w:rsid w:val="00D174B7"/>
    <w:rsid w:val="00D17521"/>
    <w:rsid w:val="00D17BD5"/>
    <w:rsid w:val="00D17D35"/>
    <w:rsid w:val="00D17F7B"/>
    <w:rsid w:val="00D2014F"/>
    <w:rsid w:val="00D20179"/>
    <w:rsid w:val="00D2035F"/>
    <w:rsid w:val="00D203C0"/>
    <w:rsid w:val="00D203D4"/>
    <w:rsid w:val="00D2044A"/>
    <w:rsid w:val="00D20754"/>
    <w:rsid w:val="00D20805"/>
    <w:rsid w:val="00D2088F"/>
    <w:rsid w:val="00D20A17"/>
    <w:rsid w:val="00D20D5F"/>
    <w:rsid w:val="00D20E72"/>
    <w:rsid w:val="00D216FE"/>
    <w:rsid w:val="00D21770"/>
    <w:rsid w:val="00D21A93"/>
    <w:rsid w:val="00D21D84"/>
    <w:rsid w:val="00D21F3E"/>
    <w:rsid w:val="00D21FFE"/>
    <w:rsid w:val="00D220EF"/>
    <w:rsid w:val="00D2225B"/>
    <w:rsid w:val="00D2250D"/>
    <w:rsid w:val="00D2295B"/>
    <w:rsid w:val="00D22AD4"/>
    <w:rsid w:val="00D22B5A"/>
    <w:rsid w:val="00D22BAA"/>
    <w:rsid w:val="00D22CC5"/>
    <w:rsid w:val="00D22DC9"/>
    <w:rsid w:val="00D22E30"/>
    <w:rsid w:val="00D22EB7"/>
    <w:rsid w:val="00D22F40"/>
    <w:rsid w:val="00D23089"/>
    <w:rsid w:val="00D234CE"/>
    <w:rsid w:val="00D23CD0"/>
    <w:rsid w:val="00D23FDF"/>
    <w:rsid w:val="00D24093"/>
    <w:rsid w:val="00D24151"/>
    <w:rsid w:val="00D243BC"/>
    <w:rsid w:val="00D243FD"/>
    <w:rsid w:val="00D2461B"/>
    <w:rsid w:val="00D2480E"/>
    <w:rsid w:val="00D24830"/>
    <w:rsid w:val="00D2489D"/>
    <w:rsid w:val="00D24B3D"/>
    <w:rsid w:val="00D24E19"/>
    <w:rsid w:val="00D256CD"/>
    <w:rsid w:val="00D258B5"/>
    <w:rsid w:val="00D258F2"/>
    <w:rsid w:val="00D25BFF"/>
    <w:rsid w:val="00D25C00"/>
    <w:rsid w:val="00D25FF2"/>
    <w:rsid w:val="00D26246"/>
    <w:rsid w:val="00D264A9"/>
    <w:rsid w:val="00D264C1"/>
    <w:rsid w:val="00D266A9"/>
    <w:rsid w:val="00D26862"/>
    <w:rsid w:val="00D26887"/>
    <w:rsid w:val="00D26978"/>
    <w:rsid w:val="00D26A96"/>
    <w:rsid w:val="00D26BF3"/>
    <w:rsid w:val="00D26C30"/>
    <w:rsid w:val="00D26C33"/>
    <w:rsid w:val="00D26CC8"/>
    <w:rsid w:val="00D26CF2"/>
    <w:rsid w:val="00D26E40"/>
    <w:rsid w:val="00D26E72"/>
    <w:rsid w:val="00D26EC8"/>
    <w:rsid w:val="00D26F20"/>
    <w:rsid w:val="00D271C0"/>
    <w:rsid w:val="00D27269"/>
    <w:rsid w:val="00D2732B"/>
    <w:rsid w:val="00D2741C"/>
    <w:rsid w:val="00D2761E"/>
    <w:rsid w:val="00D277B4"/>
    <w:rsid w:val="00D2781C"/>
    <w:rsid w:val="00D27BA7"/>
    <w:rsid w:val="00D27D69"/>
    <w:rsid w:val="00D27E14"/>
    <w:rsid w:val="00D27E42"/>
    <w:rsid w:val="00D3007B"/>
    <w:rsid w:val="00D300E0"/>
    <w:rsid w:val="00D301C2"/>
    <w:rsid w:val="00D30266"/>
    <w:rsid w:val="00D30448"/>
    <w:rsid w:val="00D30571"/>
    <w:rsid w:val="00D3060E"/>
    <w:rsid w:val="00D306E9"/>
    <w:rsid w:val="00D30841"/>
    <w:rsid w:val="00D309BC"/>
    <w:rsid w:val="00D30A50"/>
    <w:rsid w:val="00D30B7A"/>
    <w:rsid w:val="00D30C12"/>
    <w:rsid w:val="00D30FC1"/>
    <w:rsid w:val="00D3130C"/>
    <w:rsid w:val="00D313A7"/>
    <w:rsid w:val="00D31967"/>
    <w:rsid w:val="00D319FC"/>
    <w:rsid w:val="00D31BB7"/>
    <w:rsid w:val="00D31C91"/>
    <w:rsid w:val="00D31FE7"/>
    <w:rsid w:val="00D3212D"/>
    <w:rsid w:val="00D32187"/>
    <w:rsid w:val="00D32406"/>
    <w:rsid w:val="00D327E7"/>
    <w:rsid w:val="00D32806"/>
    <w:rsid w:val="00D32C4F"/>
    <w:rsid w:val="00D32DDD"/>
    <w:rsid w:val="00D32DEF"/>
    <w:rsid w:val="00D32E66"/>
    <w:rsid w:val="00D3302B"/>
    <w:rsid w:val="00D33102"/>
    <w:rsid w:val="00D3339C"/>
    <w:rsid w:val="00D336A3"/>
    <w:rsid w:val="00D336D8"/>
    <w:rsid w:val="00D33710"/>
    <w:rsid w:val="00D3379D"/>
    <w:rsid w:val="00D3419F"/>
    <w:rsid w:val="00D34725"/>
    <w:rsid w:val="00D34932"/>
    <w:rsid w:val="00D34972"/>
    <w:rsid w:val="00D3497A"/>
    <w:rsid w:val="00D3499E"/>
    <w:rsid w:val="00D34A27"/>
    <w:rsid w:val="00D34CC1"/>
    <w:rsid w:val="00D352FA"/>
    <w:rsid w:val="00D353E5"/>
    <w:rsid w:val="00D359B0"/>
    <w:rsid w:val="00D35B8F"/>
    <w:rsid w:val="00D35C1E"/>
    <w:rsid w:val="00D35E25"/>
    <w:rsid w:val="00D35EEB"/>
    <w:rsid w:val="00D35FC8"/>
    <w:rsid w:val="00D361C3"/>
    <w:rsid w:val="00D36287"/>
    <w:rsid w:val="00D36411"/>
    <w:rsid w:val="00D3665C"/>
    <w:rsid w:val="00D36666"/>
    <w:rsid w:val="00D367B8"/>
    <w:rsid w:val="00D36821"/>
    <w:rsid w:val="00D368A1"/>
    <w:rsid w:val="00D3692C"/>
    <w:rsid w:val="00D36F02"/>
    <w:rsid w:val="00D36F93"/>
    <w:rsid w:val="00D37018"/>
    <w:rsid w:val="00D37264"/>
    <w:rsid w:val="00D37424"/>
    <w:rsid w:val="00D37685"/>
    <w:rsid w:val="00D37A59"/>
    <w:rsid w:val="00D37D0C"/>
    <w:rsid w:val="00D37D97"/>
    <w:rsid w:val="00D40073"/>
    <w:rsid w:val="00D400F3"/>
    <w:rsid w:val="00D40289"/>
    <w:rsid w:val="00D40425"/>
    <w:rsid w:val="00D40515"/>
    <w:rsid w:val="00D405F5"/>
    <w:rsid w:val="00D4082F"/>
    <w:rsid w:val="00D40A07"/>
    <w:rsid w:val="00D40C31"/>
    <w:rsid w:val="00D40C58"/>
    <w:rsid w:val="00D40CA7"/>
    <w:rsid w:val="00D40DEC"/>
    <w:rsid w:val="00D40E25"/>
    <w:rsid w:val="00D41118"/>
    <w:rsid w:val="00D4160F"/>
    <w:rsid w:val="00D41651"/>
    <w:rsid w:val="00D41902"/>
    <w:rsid w:val="00D41C0E"/>
    <w:rsid w:val="00D41D25"/>
    <w:rsid w:val="00D41D94"/>
    <w:rsid w:val="00D42199"/>
    <w:rsid w:val="00D421ED"/>
    <w:rsid w:val="00D42276"/>
    <w:rsid w:val="00D4244A"/>
    <w:rsid w:val="00D424B6"/>
    <w:rsid w:val="00D425D5"/>
    <w:rsid w:val="00D428D7"/>
    <w:rsid w:val="00D42E45"/>
    <w:rsid w:val="00D43032"/>
    <w:rsid w:val="00D430E7"/>
    <w:rsid w:val="00D43127"/>
    <w:rsid w:val="00D43210"/>
    <w:rsid w:val="00D43339"/>
    <w:rsid w:val="00D43360"/>
    <w:rsid w:val="00D434FB"/>
    <w:rsid w:val="00D437AD"/>
    <w:rsid w:val="00D43861"/>
    <w:rsid w:val="00D43A2F"/>
    <w:rsid w:val="00D43AF1"/>
    <w:rsid w:val="00D43BCA"/>
    <w:rsid w:val="00D43C1E"/>
    <w:rsid w:val="00D440BC"/>
    <w:rsid w:val="00D44363"/>
    <w:rsid w:val="00D443D3"/>
    <w:rsid w:val="00D444FD"/>
    <w:rsid w:val="00D449B1"/>
    <w:rsid w:val="00D44C16"/>
    <w:rsid w:val="00D44CE2"/>
    <w:rsid w:val="00D44F36"/>
    <w:rsid w:val="00D4534E"/>
    <w:rsid w:val="00D4551A"/>
    <w:rsid w:val="00D4598D"/>
    <w:rsid w:val="00D45A23"/>
    <w:rsid w:val="00D45ABA"/>
    <w:rsid w:val="00D45B66"/>
    <w:rsid w:val="00D45B8E"/>
    <w:rsid w:val="00D45C71"/>
    <w:rsid w:val="00D45EA8"/>
    <w:rsid w:val="00D45F96"/>
    <w:rsid w:val="00D4617D"/>
    <w:rsid w:val="00D461B4"/>
    <w:rsid w:val="00D462FD"/>
    <w:rsid w:val="00D465A2"/>
    <w:rsid w:val="00D46689"/>
    <w:rsid w:val="00D4670F"/>
    <w:rsid w:val="00D46B05"/>
    <w:rsid w:val="00D46CA5"/>
    <w:rsid w:val="00D46CBB"/>
    <w:rsid w:val="00D46D4F"/>
    <w:rsid w:val="00D46D62"/>
    <w:rsid w:val="00D46E76"/>
    <w:rsid w:val="00D46EBC"/>
    <w:rsid w:val="00D46F6A"/>
    <w:rsid w:val="00D46F81"/>
    <w:rsid w:val="00D4743C"/>
    <w:rsid w:val="00D47499"/>
    <w:rsid w:val="00D4766D"/>
    <w:rsid w:val="00D477FC"/>
    <w:rsid w:val="00D47912"/>
    <w:rsid w:val="00D47BF7"/>
    <w:rsid w:val="00D47CC6"/>
    <w:rsid w:val="00D47E90"/>
    <w:rsid w:val="00D47F16"/>
    <w:rsid w:val="00D47FF6"/>
    <w:rsid w:val="00D5006B"/>
    <w:rsid w:val="00D500C5"/>
    <w:rsid w:val="00D500DF"/>
    <w:rsid w:val="00D50230"/>
    <w:rsid w:val="00D503D3"/>
    <w:rsid w:val="00D5084C"/>
    <w:rsid w:val="00D50990"/>
    <w:rsid w:val="00D509A8"/>
    <w:rsid w:val="00D50B5C"/>
    <w:rsid w:val="00D50CBB"/>
    <w:rsid w:val="00D50F4E"/>
    <w:rsid w:val="00D51276"/>
    <w:rsid w:val="00D514A6"/>
    <w:rsid w:val="00D51762"/>
    <w:rsid w:val="00D5179B"/>
    <w:rsid w:val="00D51891"/>
    <w:rsid w:val="00D5214B"/>
    <w:rsid w:val="00D5227B"/>
    <w:rsid w:val="00D523AC"/>
    <w:rsid w:val="00D525EB"/>
    <w:rsid w:val="00D52606"/>
    <w:rsid w:val="00D52676"/>
    <w:rsid w:val="00D526C0"/>
    <w:rsid w:val="00D529BC"/>
    <w:rsid w:val="00D52BFA"/>
    <w:rsid w:val="00D53087"/>
    <w:rsid w:val="00D5335E"/>
    <w:rsid w:val="00D534BD"/>
    <w:rsid w:val="00D53570"/>
    <w:rsid w:val="00D535E9"/>
    <w:rsid w:val="00D535FA"/>
    <w:rsid w:val="00D53A90"/>
    <w:rsid w:val="00D53AA8"/>
    <w:rsid w:val="00D53B07"/>
    <w:rsid w:val="00D53C75"/>
    <w:rsid w:val="00D53D97"/>
    <w:rsid w:val="00D53EAA"/>
    <w:rsid w:val="00D540F6"/>
    <w:rsid w:val="00D54193"/>
    <w:rsid w:val="00D54398"/>
    <w:rsid w:val="00D5462B"/>
    <w:rsid w:val="00D54667"/>
    <w:rsid w:val="00D547A7"/>
    <w:rsid w:val="00D548D0"/>
    <w:rsid w:val="00D549EF"/>
    <w:rsid w:val="00D54A47"/>
    <w:rsid w:val="00D54BBF"/>
    <w:rsid w:val="00D5502A"/>
    <w:rsid w:val="00D5516F"/>
    <w:rsid w:val="00D55175"/>
    <w:rsid w:val="00D551D7"/>
    <w:rsid w:val="00D55438"/>
    <w:rsid w:val="00D55560"/>
    <w:rsid w:val="00D55568"/>
    <w:rsid w:val="00D555F5"/>
    <w:rsid w:val="00D558F2"/>
    <w:rsid w:val="00D55989"/>
    <w:rsid w:val="00D55DE7"/>
    <w:rsid w:val="00D55E38"/>
    <w:rsid w:val="00D55F39"/>
    <w:rsid w:val="00D5609C"/>
    <w:rsid w:val="00D5610B"/>
    <w:rsid w:val="00D5616F"/>
    <w:rsid w:val="00D5659D"/>
    <w:rsid w:val="00D568FE"/>
    <w:rsid w:val="00D56912"/>
    <w:rsid w:val="00D570F2"/>
    <w:rsid w:val="00D570F5"/>
    <w:rsid w:val="00D57151"/>
    <w:rsid w:val="00D573A0"/>
    <w:rsid w:val="00D574B0"/>
    <w:rsid w:val="00D574DC"/>
    <w:rsid w:val="00D574F1"/>
    <w:rsid w:val="00D57626"/>
    <w:rsid w:val="00D57A0A"/>
    <w:rsid w:val="00D57DA6"/>
    <w:rsid w:val="00D57DE2"/>
    <w:rsid w:val="00D57EDD"/>
    <w:rsid w:val="00D6010A"/>
    <w:rsid w:val="00D601BF"/>
    <w:rsid w:val="00D60267"/>
    <w:rsid w:val="00D60344"/>
    <w:rsid w:val="00D6042D"/>
    <w:rsid w:val="00D605D4"/>
    <w:rsid w:val="00D60769"/>
    <w:rsid w:val="00D607B0"/>
    <w:rsid w:val="00D60C54"/>
    <w:rsid w:val="00D60C99"/>
    <w:rsid w:val="00D60EF6"/>
    <w:rsid w:val="00D612F5"/>
    <w:rsid w:val="00D613F1"/>
    <w:rsid w:val="00D6163D"/>
    <w:rsid w:val="00D618F8"/>
    <w:rsid w:val="00D61A43"/>
    <w:rsid w:val="00D61A6F"/>
    <w:rsid w:val="00D61DA3"/>
    <w:rsid w:val="00D61E28"/>
    <w:rsid w:val="00D6217D"/>
    <w:rsid w:val="00D6232A"/>
    <w:rsid w:val="00D62572"/>
    <w:rsid w:val="00D625CE"/>
    <w:rsid w:val="00D6270E"/>
    <w:rsid w:val="00D629F2"/>
    <w:rsid w:val="00D62AD5"/>
    <w:rsid w:val="00D62C5D"/>
    <w:rsid w:val="00D62CDC"/>
    <w:rsid w:val="00D62CED"/>
    <w:rsid w:val="00D62D26"/>
    <w:rsid w:val="00D62EB6"/>
    <w:rsid w:val="00D62F13"/>
    <w:rsid w:val="00D63108"/>
    <w:rsid w:val="00D63279"/>
    <w:rsid w:val="00D63290"/>
    <w:rsid w:val="00D63431"/>
    <w:rsid w:val="00D635EE"/>
    <w:rsid w:val="00D637FF"/>
    <w:rsid w:val="00D63967"/>
    <w:rsid w:val="00D63A84"/>
    <w:rsid w:val="00D63CA1"/>
    <w:rsid w:val="00D63E40"/>
    <w:rsid w:val="00D640C8"/>
    <w:rsid w:val="00D642D8"/>
    <w:rsid w:val="00D644BB"/>
    <w:rsid w:val="00D64633"/>
    <w:rsid w:val="00D64A8D"/>
    <w:rsid w:val="00D64C31"/>
    <w:rsid w:val="00D64C64"/>
    <w:rsid w:val="00D64D95"/>
    <w:rsid w:val="00D64E80"/>
    <w:rsid w:val="00D64F29"/>
    <w:rsid w:val="00D64FA0"/>
    <w:rsid w:val="00D65338"/>
    <w:rsid w:val="00D655D6"/>
    <w:rsid w:val="00D65797"/>
    <w:rsid w:val="00D65890"/>
    <w:rsid w:val="00D65EA6"/>
    <w:rsid w:val="00D65F5A"/>
    <w:rsid w:val="00D66284"/>
    <w:rsid w:val="00D664CF"/>
    <w:rsid w:val="00D66899"/>
    <w:rsid w:val="00D668DF"/>
    <w:rsid w:val="00D66901"/>
    <w:rsid w:val="00D66ACC"/>
    <w:rsid w:val="00D66D90"/>
    <w:rsid w:val="00D66DEB"/>
    <w:rsid w:val="00D66E99"/>
    <w:rsid w:val="00D670F4"/>
    <w:rsid w:val="00D673C8"/>
    <w:rsid w:val="00D6755E"/>
    <w:rsid w:val="00D6765E"/>
    <w:rsid w:val="00D67891"/>
    <w:rsid w:val="00D67B30"/>
    <w:rsid w:val="00D67C27"/>
    <w:rsid w:val="00D67F0E"/>
    <w:rsid w:val="00D70063"/>
    <w:rsid w:val="00D705DA"/>
    <w:rsid w:val="00D70789"/>
    <w:rsid w:val="00D70A53"/>
    <w:rsid w:val="00D70A7F"/>
    <w:rsid w:val="00D70C21"/>
    <w:rsid w:val="00D70D07"/>
    <w:rsid w:val="00D70D76"/>
    <w:rsid w:val="00D7120D"/>
    <w:rsid w:val="00D715CE"/>
    <w:rsid w:val="00D718F4"/>
    <w:rsid w:val="00D71C99"/>
    <w:rsid w:val="00D71EB8"/>
    <w:rsid w:val="00D72177"/>
    <w:rsid w:val="00D7221A"/>
    <w:rsid w:val="00D72347"/>
    <w:rsid w:val="00D72554"/>
    <w:rsid w:val="00D726B3"/>
    <w:rsid w:val="00D72B61"/>
    <w:rsid w:val="00D72BAC"/>
    <w:rsid w:val="00D72E2B"/>
    <w:rsid w:val="00D73066"/>
    <w:rsid w:val="00D7309E"/>
    <w:rsid w:val="00D730FB"/>
    <w:rsid w:val="00D7316E"/>
    <w:rsid w:val="00D7365D"/>
    <w:rsid w:val="00D7376C"/>
    <w:rsid w:val="00D73986"/>
    <w:rsid w:val="00D73A2A"/>
    <w:rsid w:val="00D73B51"/>
    <w:rsid w:val="00D73C39"/>
    <w:rsid w:val="00D73CDE"/>
    <w:rsid w:val="00D73DE7"/>
    <w:rsid w:val="00D73F60"/>
    <w:rsid w:val="00D73FC2"/>
    <w:rsid w:val="00D740B7"/>
    <w:rsid w:val="00D744B7"/>
    <w:rsid w:val="00D745C6"/>
    <w:rsid w:val="00D745EB"/>
    <w:rsid w:val="00D74D42"/>
    <w:rsid w:val="00D74E42"/>
    <w:rsid w:val="00D74FA3"/>
    <w:rsid w:val="00D750F8"/>
    <w:rsid w:val="00D754EA"/>
    <w:rsid w:val="00D75517"/>
    <w:rsid w:val="00D75724"/>
    <w:rsid w:val="00D757E4"/>
    <w:rsid w:val="00D75B09"/>
    <w:rsid w:val="00D75BA8"/>
    <w:rsid w:val="00D75EA7"/>
    <w:rsid w:val="00D75EBB"/>
    <w:rsid w:val="00D75FE6"/>
    <w:rsid w:val="00D75FF3"/>
    <w:rsid w:val="00D7605B"/>
    <w:rsid w:val="00D7608B"/>
    <w:rsid w:val="00D76130"/>
    <w:rsid w:val="00D76469"/>
    <w:rsid w:val="00D76541"/>
    <w:rsid w:val="00D76588"/>
    <w:rsid w:val="00D76763"/>
    <w:rsid w:val="00D76BE7"/>
    <w:rsid w:val="00D76C53"/>
    <w:rsid w:val="00D76DA6"/>
    <w:rsid w:val="00D76DCA"/>
    <w:rsid w:val="00D770EA"/>
    <w:rsid w:val="00D77122"/>
    <w:rsid w:val="00D7723B"/>
    <w:rsid w:val="00D77530"/>
    <w:rsid w:val="00D7761D"/>
    <w:rsid w:val="00D77794"/>
    <w:rsid w:val="00D7789B"/>
    <w:rsid w:val="00D77AB4"/>
    <w:rsid w:val="00D77C35"/>
    <w:rsid w:val="00D77DE8"/>
    <w:rsid w:val="00D77E75"/>
    <w:rsid w:val="00D77F96"/>
    <w:rsid w:val="00D77FBC"/>
    <w:rsid w:val="00D801C0"/>
    <w:rsid w:val="00D8024A"/>
    <w:rsid w:val="00D80335"/>
    <w:rsid w:val="00D804FC"/>
    <w:rsid w:val="00D808A9"/>
    <w:rsid w:val="00D808E4"/>
    <w:rsid w:val="00D80C66"/>
    <w:rsid w:val="00D80DF8"/>
    <w:rsid w:val="00D8103B"/>
    <w:rsid w:val="00D810D6"/>
    <w:rsid w:val="00D81138"/>
    <w:rsid w:val="00D811FA"/>
    <w:rsid w:val="00D813EC"/>
    <w:rsid w:val="00D81967"/>
    <w:rsid w:val="00D81979"/>
    <w:rsid w:val="00D8210E"/>
    <w:rsid w:val="00D8216C"/>
    <w:rsid w:val="00D82273"/>
    <w:rsid w:val="00D8240A"/>
    <w:rsid w:val="00D8258B"/>
    <w:rsid w:val="00D82626"/>
    <w:rsid w:val="00D826F3"/>
    <w:rsid w:val="00D82722"/>
    <w:rsid w:val="00D829F5"/>
    <w:rsid w:val="00D82A1D"/>
    <w:rsid w:val="00D82B59"/>
    <w:rsid w:val="00D82E37"/>
    <w:rsid w:val="00D82E93"/>
    <w:rsid w:val="00D82EBF"/>
    <w:rsid w:val="00D82F1C"/>
    <w:rsid w:val="00D82F4F"/>
    <w:rsid w:val="00D8306E"/>
    <w:rsid w:val="00D830B2"/>
    <w:rsid w:val="00D832C9"/>
    <w:rsid w:val="00D834D1"/>
    <w:rsid w:val="00D834E4"/>
    <w:rsid w:val="00D837AD"/>
    <w:rsid w:val="00D8390C"/>
    <w:rsid w:val="00D83969"/>
    <w:rsid w:val="00D839BF"/>
    <w:rsid w:val="00D83C8D"/>
    <w:rsid w:val="00D83CB2"/>
    <w:rsid w:val="00D83CBF"/>
    <w:rsid w:val="00D83E6F"/>
    <w:rsid w:val="00D83F52"/>
    <w:rsid w:val="00D83FF5"/>
    <w:rsid w:val="00D8411E"/>
    <w:rsid w:val="00D843CB"/>
    <w:rsid w:val="00D843D6"/>
    <w:rsid w:val="00D84533"/>
    <w:rsid w:val="00D8479B"/>
    <w:rsid w:val="00D8494A"/>
    <w:rsid w:val="00D84B69"/>
    <w:rsid w:val="00D84B84"/>
    <w:rsid w:val="00D84F43"/>
    <w:rsid w:val="00D85223"/>
    <w:rsid w:val="00D85559"/>
    <w:rsid w:val="00D856FD"/>
    <w:rsid w:val="00D85706"/>
    <w:rsid w:val="00D857B5"/>
    <w:rsid w:val="00D8584F"/>
    <w:rsid w:val="00D85E13"/>
    <w:rsid w:val="00D85E70"/>
    <w:rsid w:val="00D85F63"/>
    <w:rsid w:val="00D86225"/>
    <w:rsid w:val="00D8631F"/>
    <w:rsid w:val="00D86639"/>
    <w:rsid w:val="00D86699"/>
    <w:rsid w:val="00D86791"/>
    <w:rsid w:val="00D8686D"/>
    <w:rsid w:val="00D869BC"/>
    <w:rsid w:val="00D869C1"/>
    <w:rsid w:val="00D86A70"/>
    <w:rsid w:val="00D86A84"/>
    <w:rsid w:val="00D86C54"/>
    <w:rsid w:val="00D86F44"/>
    <w:rsid w:val="00D86F52"/>
    <w:rsid w:val="00D871F1"/>
    <w:rsid w:val="00D8722D"/>
    <w:rsid w:val="00D872F8"/>
    <w:rsid w:val="00D87347"/>
    <w:rsid w:val="00D8738E"/>
    <w:rsid w:val="00D875D8"/>
    <w:rsid w:val="00D87693"/>
    <w:rsid w:val="00D876E5"/>
    <w:rsid w:val="00D87749"/>
    <w:rsid w:val="00D878EF"/>
    <w:rsid w:val="00D87B49"/>
    <w:rsid w:val="00D87BB1"/>
    <w:rsid w:val="00D87BEC"/>
    <w:rsid w:val="00D87C2A"/>
    <w:rsid w:val="00D87D39"/>
    <w:rsid w:val="00D90055"/>
    <w:rsid w:val="00D90080"/>
    <w:rsid w:val="00D90095"/>
    <w:rsid w:val="00D90446"/>
    <w:rsid w:val="00D90A8A"/>
    <w:rsid w:val="00D90C21"/>
    <w:rsid w:val="00D90C5E"/>
    <w:rsid w:val="00D90E52"/>
    <w:rsid w:val="00D90E58"/>
    <w:rsid w:val="00D90FE0"/>
    <w:rsid w:val="00D90FE6"/>
    <w:rsid w:val="00D916F7"/>
    <w:rsid w:val="00D91AEA"/>
    <w:rsid w:val="00D91B93"/>
    <w:rsid w:val="00D91B9C"/>
    <w:rsid w:val="00D91C4C"/>
    <w:rsid w:val="00D91EC2"/>
    <w:rsid w:val="00D91F57"/>
    <w:rsid w:val="00D9204D"/>
    <w:rsid w:val="00D9290C"/>
    <w:rsid w:val="00D92CDB"/>
    <w:rsid w:val="00D930E5"/>
    <w:rsid w:val="00D931C1"/>
    <w:rsid w:val="00D9331D"/>
    <w:rsid w:val="00D938D1"/>
    <w:rsid w:val="00D93995"/>
    <w:rsid w:val="00D93B4A"/>
    <w:rsid w:val="00D93FAB"/>
    <w:rsid w:val="00D9439F"/>
    <w:rsid w:val="00D946E4"/>
    <w:rsid w:val="00D94A96"/>
    <w:rsid w:val="00D94B99"/>
    <w:rsid w:val="00D94BB8"/>
    <w:rsid w:val="00D94DC3"/>
    <w:rsid w:val="00D94E14"/>
    <w:rsid w:val="00D94F13"/>
    <w:rsid w:val="00D94F66"/>
    <w:rsid w:val="00D94F97"/>
    <w:rsid w:val="00D94FC6"/>
    <w:rsid w:val="00D9508B"/>
    <w:rsid w:val="00D95100"/>
    <w:rsid w:val="00D95578"/>
    <w:rsid w:val="00D9565F"/>
    <w:rsid w:val="00D95796"/>
    <w:rsid w:val="00D95876"/>
    <w:rsid w:val="00D95C64"/>
    <w:rsid w:val="00D95E49"/>
    <w:rsid w:val="00D95E54"/>
    <w:rsid w:val="00D9605E"/>
    <w:rsid w:val="00D960EC"/>
    <w:rsid w:val="00D96157"/>
    <w:rsid w:val="00D961CA"/>
    <w:rsid w:val="00D96437"/>
    <w:rsid w:val="00D9646B"/>
    <w:rsid w:val="00D96534"/>
    <w:rsid w:val="00D965FC"/>
    <w:rsid w:val="00D96773"/>
    <w:rsid w:val="00D96822"/>
    <w:rsid w:val="00D968F1"/>
    <w:rsid w:val="00D96992"/>
    <w:rsid w:val="00D96AED"/>
    <w:rsid w:val="00D96B05"/>
    <w:rsid w:val="00D96E37"/>
    <w:rsid w:val="00D96F21"/>
    <w:rsid w:val="00D9709E"/>
    <w:rsid w:val="00D970D3"/>
    <w:rsid w:val="00D97101"/>
    <w:rsid w:val="00D9716D"/>
    <w:rsid w:val="00D973BA"/>
    <w:rsid w:val="00D974AB"/>
    <w:rsid w:val="00D97BB4"/>
    <w:rsid w:val="00D97FD9"/>
    <w:rsid w:val="00DA0056"/>
    <w:rsid w:val="00DA007F"/>
    <w:rsid w:val="00DA0090"/>
    <w:rsid w:val="00DA0151"/>
    <w:rsid w:val="00DA0152"/>
    <w:rsid w:val="00DA0299"/>
    <w:rsid w:val="00DA0370"/>
    <w:rsid w:val="00DA03DE"/>
    <w:rsid w:val="00DA0768"/>
    <w:rsid w:val="00DA0791"/>
    <w:rsid w:val="00DA0B2B"/>
    <w:rsid w:val="00DA0BD5"/>
    <w:rsid w:val="00DA0E16"/>
    <w:rsid w:val="00DA0EE4"/>
    <w:rsid w:val="00DA116B"/>
    <w:rsid w:val="00DA1475"/>
    <w:rsid w:val="00DA163E"/>
    <w:rsid w:val="00DA172D"/>
    <w:rsid w:val="00DA1A5C"/>
    <w:rsid w:val="00DA1E67"/>
    <w:rsid w:val="00DA1E87"/>
    <w:rsid w:val="00DA1EAF"/>
    <w:rsid w:val="00DA1F0E"/>
    <w:rsid w:val="00DA20A2"/>
    <w:rsid w:val="00DA2133"/>
    <w:rsid w:val="00DA23C4"/>
    <w:rsid w:val="00DA2582"/>
    <w:rsid w:val="00DA25AF"/>
    <w:rsid w:val="00DA2628"/>
    <w:rsid w:val="00DA26A1"/>
    <w:rsid w:val="00DA272A"/>
    <w:rsid w:val="00DA2941"/>
    <w:rsid w:val="00DA2A90"/>
    <w:rsid w:val="00DA2BC1"/>
    <w:rsid w:val="00DA2C05"/>
    <w:rsid w:val="00DA2C59"/>
    <w:rsid w:val="00DA2C65"/>
    <w:rsid w:val="00DA2C74"/>
    <w:rsid w:val="00DA336F"/>
    <w:rsid w:val="00DA33E2"/>
    <w:rsid w:val="00DA3401"/>
    <w:rsid w:val="00DA3479"/>
    <w:rsid w:val="00DA34ED"/>
    <w:rsid w:val="00DA367B"/>
    <w:rsid w:val="00DA3817"/>
    <w:rsid w:val="00DA38F8"/>
    <w:rsid w:val="00DA3917"/>
    <w:rsid w:val="00DA3D8C"/>
    <w:rsid w:val="00DA4136"/>
    <w:rsid w:val="00DA4166"/>
    <w:rsid w:val="00DA4338"/>
    <w:rsid w:val="00DA4385"/>
    <w:rsid w:val="00DA45FA"/>
    <w:rsid w:val="00DA472E"/>
    <w:rsid w:val="00DA4855"/>
    <w:rsid w:val="00DA49A9"/>
    <w:rsid w:val="00DA4C73"/>
    <w:rsid w:val="00DA4D56"/>
    <w:rsid w:val="00DA5278"/>
    <w:rsid w:val="00DA5688"/>
    <w:rsid w:val="00DA572E"/>
    <w:rsid w:val="00DA5A91"/>
    <w:rsid w:val="00DA5B07"/>
    <w:rsid w:val="00DA5BBF"/>
    <w:rsid w:val="00DA5C29"/>
    <w:rsid w:val="00DA5CC5"/>
    <w:rsid w:val="00DA5DC6"/>
    <w:rsid w:val="00DA5ED4"/>
    <w:rsid w:val="00DA6485"/>
    <w:rsid w:val="00DA680C"/>
    <w:rsid w:val="00DA681C"/>
    <w:rsid w:val="00DA690F"/>
    <w:rsid w:val="00DA6926"/>
    <w:rsid w:val="00DA6991"/>
    <w:rsid w:val="00DA69A3"/>
    <w:rsid w:val="00DA6A31"/>
    <w:rsid w:val="00DA70BE"/>
    <w:rsid w:val="00DA7255"/>
    <w:rsid w:val="00DA72C0"/>
    <w:rsid w:val="00DA72E5"/>
    <w:rsid w:val="00DA73BA"/>
    <w:rsid w:val="00DA740C"/>
    <w:rsid w:val="00DA7452"/>
    <w:rsid w:val="00DA75A1"/>
    <w:rsid w:val="00DA786E"/>
    <w:rsid w:val="00DA7994"/>
    <w:rsid w:val="00DA7DD7"/>
    <w:rsid w:val="00DA7E7D"/>
    <w:rsid w:val="00DB0167"/>
    <w:rsid w:val="00DB0793"/>
    <w:rsid w:val="00DB0852"/>
    <w:rsid w:val="00DB08ED"/>
    <w:rsid w:val="00DB0C4A"/>
    <w:rsid w:val="00DB0CAD"/>
    <w:rsid w:val="00DB0D33"/>
    <w:rsid w:val="00DB0EBA"/>
    <w:rsid w:val="00DB121E"/>
    <w:rsid w:val="00DB1255"/>
    <w:rsid w:val="00DB17FF"/>
    <w:rsid w:val="00DB187B"/>
    <w:rsid w:val="00DB1B78"/>
    <w:rsid w:val="00DB1EB7"/>
    <w:rsid w:val="00DB2055"/>
    <w:rsid w:val="00DB24B5"/>
    <w:rsid w:val="00DB2593"/>
    <w:rsid w:val="00DB2870"/>
    <w:rsid w:val="00DB288F"/>
    <w:rsid w:val="00DB28DF"/>
    <w:rsid w:val="00DB29C7"/>
    <w:rsid w:val="00DB2AB2"/>
    <w:rsid w:val="00DB312D"/>
    <w:rsid w:val="00DB32DA"/>
    <w:rsid w:val="00DB33C2"/>
    <w:rsid w:val="00DB346B"/>
    <w:rsid w:val="00DB355C"/>
    <w:rsid w:val="00DB3609"/>
    <w:rsid w:val="00DB3C65"/>
    <w:rsid w:val="00DB3D18"/>
    <w:rsid w:val="00DB3D81"/>
    <w:rsid w:val="00DB3D91"/>
    <w:rsid w:val="00DB3E92"/>
    <w:rsid w:val="00DB3FFC"/>
    <w:rsid w:val="00DB4188"/>
    <w:rsid w:val="00DB430D"/>
    <w:rsid w:val="00DB4362"/>
    <w:rsid w:val="00DB4846"/>
    <w:rsid w:val="00DB4952"/>
    <w:rsid w:val="00DB49DA"/>
    <w:rsid w:val="00DB4EF2"/>
    <w:rsid w:val="00DB4F4B"/>
    <w:rsid w:val="00DB4FFF"/>
    <w:rsid w:val="00DB50AE"/>
    <w:rsid w:val="00DB51FB"/>
    <w:rsid w:val="00DB53E1"/>
    <w:rsid w:val="00DB5409"/>
    <w:rsid w:val="00DB55D9"/>
    <w:rsid w:val="00DB561B"/>
    <w:rsid w:val="00DB57A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CE"/>
    <w:rsid w:val="00DB672D"/>
    <w:rsid w:val="00DB6A33"/>
    <w:rsid w:val="00DB6AC3"/>
    <w:rsid w:val="00DB6AD6"/>
    <w:rsid w:val="00DB6B50"/>
    <w:rsid w:val="00DB6B61"/>
    <w:rsid w:val="00DB6C79"/>
    <w:rsid w:val="00DB6DF2"/>
    <w:rsid w:val="00DB70E9"/>
    <w:rsid w:val="00DB725A"/>
    <w:rsid w:val="00DB7283"/>
    <w:rsid w:val="00DB72D0"/>
    <w:rsid w:val="00DB72DA"/>
    <w:rsid w:val="00DB751D"/>
    <w:rsid w:val="00DB77F2"/>
    <w:rsid w:val="00DB7A72"/>
    <w:rsid w:val="00DB7C89"/>
    <w:rsid w:val="00DC0152"/>
    <w:rsid w:val="00DC02D4"/>
    <w:rsid w:val="00DC02F4"/>
    <w:rsid w:val="00DC0340"/>
    <w:rsid w:val="00DC0435"/>
    <w:rsid w:val="00DC046D"/>
    <w:rsid w:val="00DC071B"/>
    <w:rsid w:val="00DC07A4"/>
    <w:rsid w:val="00DC0A29"/>
    <w:rsid w:val="00DC0D0E"/>
    <w:rsid w:val="00DC15D7"/>
    <w:rsid w:val="00DC1662"/>
    <w:rsid w:val="00DC1835"/>
    <w:rsid w:val="00DC192D"/>
    <w:rsid w:val="00DC1975"/>
    <w:rsid w:val="00DC1E40"/>
    <w:rsid w:val="00DC1F9B"/>
    <w:rsid w:val="00DC202F"/>
    <w:rsid w:val="00DC261E"/>
    <w:rsid w:val="00DC273F"/>
    <w:rsid w:val="00DC2B0B"/>
    <w:rsid w:val="00DC2B72"/>
    <w:rsid w:val="00DC2D33"/>
    <w:rsid w:val="00DC2DAB"/>
    <w:rsid w:val="00DC307D"/>
    <w:rsid w:val="00DC31D4"/>
    <w:rsid w:val="00DC3262"/>
    <w:rsid w:val="00DC33CC"/>
    <w:rsid w:val="00DC3484"/>
    <w:rsid w:val="00DC3565"/>
    <w:rsid w:val="00DC358F"/>
    <w:rsid w:val="00DC36D0"/>
    <w:rsid w:val="00DC3A8C"/>
    <w:rsid w:val="00DC3A9F"/>
    <w:rsid w:val="00DC3C50"/>
    <w:rsid w:val="00DC3C96"/>
    <w:rsid w:val="00DC3DDF"/>
    <w:rsid w:val="00DC4060"/>
    <w:rsid w:val="00DC42E3"/>
    <w:rsid w:val="00DC4539"/>
    <w:rsid w:val="00DC46B6"/>
    <w:rsid w:val="00DC46DC"/>
    <w:rsid w:val="00DC473B"/>
    <w:rsid w:val="00DC47BC"/>
    <w:rsid w:val="00DC49F5"/>
    <w:rsid w:val="00DC4B33"/>
    <w:rsid w:val="00DC4CBB"/>
    <w:rsid w:val="00DC4FED"/>
    <w:rsid w:val="00DC5226"/>
    <w:rsid w:val="00DC53C4"/>
    <w:rsid w:val="00DC552B"/>
    <w:rsid w:val="00DC5552"/>
    <w:rsid w:val="00DC55AD"/>
    <w:rsid w:val="00DC5615"/>
    <w:rsid w:val="00DC59A3"/>
    <w:rsid w:val="00DC59E6"/>
    <w:rsid w:val="00DC5A52"/>
    <w:rsid w:val="00DC5C2C"/>
    <w:rsid w:val="00DC5D0A"/>
    <w:rsid w:val="00DC6176"/>
    <w:rsid w:val="00DC636A"/>
    <w:rsid w:val="00DC6424"/>
    <w:rsid w:val="00DC65D5"/>
    <w:rsid w:val="00DC68F0"/>
    <w:rsid w:val="00DC6983"/>
    <w:rsid w:val="00DC69B3"/>
    <w:rsid w:val="00DC6A03"/>
    <w:rsid w:val="00DC6D96"/>
    <w:rsid w:val="00DC6F2D"/>
    <w:rsid w:val="00DC70ED"/>
    <w:rsid w:val="00DC74AE"/>
    <w:rsid w:val="00DC7752"/>
    <w:rsid w:val="00DC78C0"/>
    <w:rsid w:val="00DC79C8"/>
    <w:rsid w:val="00DC7B2B"/>
    <w:rsid w:val="00DC7BF9"/>
    <w:rsid w:val="00DC7CF1"/>
    <w:rsid w:val="00DC7D83"/>
    <w:rsid w:val="00DC7E7E"/>
    <w:rsid w:val="00DC7FC8"/>
    <w:rsid w:val="00DD02BE"/>
    <w:rsid w:val="00DD02FC"/>
    <w:rsid w:val="00DD056B"/>
    <w:rsid w:val="00DD063C"/>
    <w:rsid w:val="00DD06D0"/>
    <w:rsid w:val="00DD0748"/>
    <w:rsid w:val="00DD0777"/>
    <w:rsid w:val="00DD0835"/>
    <w:rsid w:val="00DD0D0F"/>
    <w:rsid w:val="00DD0D78"/>
    <w:rsid w:val="00DD0E17"/>
    <w:rsid w:val="00DD0E97"/>
    <w:rsid w:val="00DD10E2"/>
    <w:rsid w:val="00DD11DB"/>
    <w:rsid w:val="00DD1541"/>
    <w:rsid w:val="00DD16DB"/>
    <w:rsid w:val="00DD17E0"/>
    <w:rsid w:val="00DD1863"/>
    <w:rsid w:val="00DD18B9"/>
    <w:rsid w:val="00DD1950"/>
    <w:rsid w:val="00DD19DB"/>
    <w:rsid w:val="00DD1B71"/>
    <w:rsid w:val="00DD1F53"/>
    <w:rsid w:val="00DD1FD4"/>
    <w:rsid w:val="00DD2111"/>
    <w:rsid w:val="00DD21FF"/>
    <w:rsid w:val="00DD2670"/>
    <w:rsid w:val="00DD26E2"/>
    <w:rsid w:val="00DD27F4"/>
    <w:rsid w:val="00DD2A10"/>
    <w:rsid w:val="00DD2DD5"/>
    <w:rsid w:val="00DD31A7"/>
    <w:rsid w:val="00DD31DF"/>
    <w:rsid w:val="00DD31EB"/>
    <w:rsid w:val="00DD3278"/>
    <w:rsid w:val="00DD329D"/>
    <w:rsid w:val="00DD37DC"/>
    <w:rsid w:val="00DD38F7"/>
    <w:rsid w:val="00DD39AF"/>
    <w:rsid w:val="00DD3A12"/>
    <w:rsid w:val="00DD3A56"/>
    <w:rsid w:val="00DD3E0F"/>
    <w:rsid w:val="00DD3F44"/>
    <w:rsid w:val="00DD3F7A"/>
    <w:rsid w:val="00DD3F86"/>
    <w:rsid w:val="00DD3FED"/>
    <w:rsid w:val="00DD436D"/>
    <w:rsid w:val="00DD43B3"/>
    <w:rsid w:val="00DD43F5"/>
    <w:rsid w:val="00DD4492"/>
    <w:rsid w:val="00DD4527"/>
    <w:rsid w:val="00DD4676"/>
    <w:rsid w:val="00DD4729"/>
    <w:rsid w:val="00DD4944"/>
    <w:rsid w:val="00DD4BA5"/>
    <w:rsid w:val="00DD4D11"/>
    <w:rsid w:val="00DD504E"/>
    <w:rsid w:val="00DD5303"/>
    <w:rsid w:val="00DD5369"/>
    <w:rsid w:val="00DD543B"/>
    <w:rsid w:val="00DD54F5"/>
    <w:rsid w:val="00DD590C"/>
    <w:rsid w:val="00DD592D"/>
    <w:rsid w:val="00DD5AC5"/>
    <w:rsid w:val="00DD5E76"/>
    <w:rsid w:val="00DD5F99"/>
    <w:rsid w:val="00DD60C8"/>
    <w:rsid w:val="00DD623D"/>
    <w:rsid w:val="00DD6343"/>
    <w:rsid w:val="00DD6352"/>
    <w:rsid w:val="00DD6487"/>
    <w:rsid w:val="00DD64BC"/>
    <w:rsid w:val="00DD66F0"/>
    <w:rsid w:val="00DD66F7"/>
    <w:rsid w:val="00DD6A56"/>
    <w:rsid w:val="00DD6DF8"/>
    <w:rsid w:val="00DD6EB2"/>
    <w:rsid w:val="00DD715F"/>
    <w:rsid w:val="00DD73AE"/>
    <w:rsid w:val="00DD73CA"/>
    <w:rsid w:val="00DD746A"/>
    <w:rsid w:val="00DD7646"/>
    <w:rsid w:val="00DD78F9"/>
    <w:rsid w:val="00DD7B91"/>
    <w:rsid w:val="00DD7BD0"/>
    <w:rsid w:val="00DD7CBD"/>
    <w:rsid w:val="00DD7D39"/>
    <w:rsid w:val="00DE021D"/>
    <w:rsid w:val="00DE05AD"/>
    <w:rsid w:val="00DE08E6"/>
    <w:rsid w:val="00DE0940"/>
    <w:rsid w:val="00DE0C7F"/>
    <w:rsid w:val="00DE0D3F"/>
    <w:rsid w:val="00DE0E22"/>
    <w:rsid w:val="00DE0F69"/>
    <w:rsid w:val="00DE103F"/>
    <w:rsid w:val="00DE1311"/>
    <w:rsid w:val="00DE1902"/>
    <w:rsid w:val="00DE1920"/>
    <w:rsid w:val="00DE19FE"/>
    <w:rsid w:val="00DE1E07"/>
    <w:rsid w:val="00DE1E42"/>
    <w:rsid w:val="00DE1FDE"/>
    <w:rsid w:val="00DE20D5"/>
    <w:rsid w:val="00DE2312"/>
    <w:rsid w:val="00DE245D"/>
    <w:rsid w:val="00DE25F1"/>
    <w:rsid w:val="00DE29C9"/>
    <w:rsid w:val="00DE2A57"/>
    <w:rsid w:val="00DE2A68"/>
    <w:rsid w:val="00DE2CAE"/>
    <w:rsid w:val="00DE2DA2"/>
    <w:rsid w:val="00DE30D4"/>
    <w:rsid w:val="00DE31A3"/>
    <w:rsid w:val="00DE31F4"/>
    <w:rsid w:val="00DE3232"/>
    <w:rsid w:val="00DE33D6"/>
    <w:rsid w:val="00DE35A7"/>
    <w:rsid w:val="00DE367E"/>
    <w:rsid w:val="00DE36BD"/>
    <w:rsid w:val="00DE36E4"/>
    <w:rsid w:val="00DE3AB8"/>
    <w:rsid w:val="00DE3AC3"/>
    <w:rsid w:val="00DE3CB2"/>
    <w:rsid w:val="00DE3F5C"/>
    <w:rsid w:val="00DE405F"/>
    <w:rsid w:val="00DE40EE"/>
    <w:rsid w:val="00DE417D"/>
    <w:rsid w:val="00DE43F1"/>
    <w:rsid w:val="00DE4425"/>
    <w:rsid w:val="00DE44A8"/>
    <w:rsid w:val="00DE458B"/>
    <w:rsid w:val="00DE46D9"/>
    <w:rsid w:val="00DE492A"/>
    <w:rsid w:val="00DE4AC6"/>
    <w:rsid w:val="00DE4DC2"/>
    <w:rsid w:val="00DE4DE0"/>
    <w:rsid w:val="00DE4FC3"/>
    <w:rsid w:val="00DE4FEC"/>
    <w:rsid w:val="00DE50F9"/>
    <w:rsid w:val="00DE534B"/>
    <w:rsid w:val="00DE537E"/>
    <w:rsid w:val="00DE54B0"/>
    <w:rsid w:val="00DE5515"/>
    <w:rsid w:val="00DE552C"/>
    <w:rsid w:val="00DE5561"/>
    <w:rsid w:val="00DE55C7"/>
    <w:rsid w:val="00DE5601"/>
    <w:rsid w:val="00DE5609"/>
    <w:rsid w:val="00DE5684"/>
    <w:rsid w:val="00DE575A"/>
    <w:rsid w:val="00DE5923"/>
    <w:rsid w:val="00DE5946"/>
    <w:rsid w:val="00DE5951"/>
    <w:rsid w:val="00DE5A38"/>
    <w:rsid w:val="00DE5B4A"/>
    <w:rsid w:val="00DE5D62"/>
    <w:rsid w:val="00DE625F"/>
    <w:rsid w:val="00DE62C7"/>
    <w:rsid w:val="00DE6329"/>
    <w:rsid w:val="00DE6447"/>
    <w:rsid w:val="00DE6509"/>
    <w:rsid w:val="00DE6732"/>
    <w:rsid w:val="00DE6806"/>
    <w:rsid w:val="00DE6999"/>
    <w:rsid w:val="00DE6BE2"/>
    <w:rsid w:val="00DE6CF4"/>
    <w:rsid w:val="00DE6FAB"/>
    <w:rsid w:val="00DE70CC"/>
    <w:rsid w:val="00DE7632"/>
    <w:rsid w:val="00DE7657"/>
    <w:rsid w:val="00DE7938"/>
    <w:rsid w:val="00DE7E40"/>
    <w:rsid w:val="00DE7EDF"/>
    <w:rsid w:val="00DE7F3F"/>
    <w:rsid w:val="00DE7FFB"/>
    <w:rsid w:val="00DF021C"/>
    <w:rsid w:val="00DF0274"/>
    <w:rsid w:val="00DF03F5"/>
    <w:rsid w:val="00DF04B3"/>
    <w:rsid w:val="00DF0820"/>
    <w:rsid w:val="00DF0C13"/>
    <w:rsid w:val="00DF0C5C"/>
    <w:rsid w:val="00DF0D56"/>
    <w:rsid w:val="00DF0D71"/>
    <w:rsid w:val="00DF0DFF"/>
    <w:rsid w:val="00DF0E8C"/>
    <w:rsid w:val="00DF113D"/>
    <w:rsid w:val="00DF15AF"/>
    <w:rsid w:val="00DF16DF"/>
    <w:rsid w:val="00DF1942"/>
    <w:rsid w:val="00DF1988"/>
    <w:rsid w:val="00DF1D0D"/>
    <w:rsid w:val="00DF1EFA"/>
    <w:rsid w:val="00DF2086"/>
    <w:rsid w:val="00DF2091"/>
    <w:rsid w:val="00DF20DB"/>
    <w:rsid w:val="00DF2127"/>
    <w:rsid w:val="00DF22EA"/>
    <w:rsid w:val="00DF230F"/>
    <w:rsid w:val="00DF2315"/>
    <w:rsid w:val="00DF2659"/>
    <w:rsid w:val="00DF26AA"/>
    <w:rsid w:val="00DF2873"/>
    <w:rsid w:val="00DF2A18"/>
    <w:rsid w:val="00DF2C3D"/>
    <w:rsid w:val="00DF2D3E"/>
    <w:rsid w:val="00DF2F03"/>
    <w:rsid w:val="00DF2F0A"/>
    <w:rsid w:val="00DF31B5"/>
    <w:rsid w:val="00DF31C3"/>
    <w:rsid w:val="00DF3202"/>
    <w:rsid w:val="00DF324D"/>
    <w:rsid w:val="00DF358A"/>
    <w:rsid w:val="00DF3814"/>
    <w:rsid w:val="00DF3A28"/>
    <w:rsid w:val="00DF3ACD"/>
    <w:rsid w:val="00DF3C61"/>
    <w:rsid w:val="00DF3C65"/>
    <w:rsid w:val="00DF3C6C"/>
    <w:rsid w:val="00DF3DED"/>
    <w:rsid w:val="00DF3F98"/>
    <w:rsid w:val="00DF3FD2"/>
    <w:rsid w:val="00DF4128"/>
    <w:rsid w:val="00DF4313"/>
    <w:rsid w:val="00DF460E"/>
    <w:rsid w:val="00DF4AD7"/>
    <w:rsid w:val="00DF4ED1"/>
    <w:rsid w:val="00DF5378"/>
    <w:rsid w:val="00DF53EC"/>
    <w:rsid w:val="00DF58DA"/>
    <w:rsid w:val="00DF5C90"/>
    <w:rsid w:val="00DF5F18"/>
    <w:rsid w:val="00DF6078"/>
    <w:rsid w:val="00DF6294"/>
    <w:rsid w:val="00DF6406"/>
    <w:rsid w:val="00DF65D0"/>
    <w:rsid w:val="00DF6662"/>
    <w:rsid w:val="00DF6846"/>
    <w:rsid w:val="00DF6945"/>
    <w:rsid w:val="00DF6A6E"/>
    <w:rsid w:val="00DF6C4F"/>
    <w:rsid w:val="00DF6CB5"/>
    <w:rsid w:val="00DF6E00"/>
    <w:rsid w:val="00DF70F2"/>
    <w:rsid w:val="00DF7364"/>
    <w:rsid w:val="00DF7546"/>
    <w:rsid w:val="00DF7969"/>
    <w:rsid w:val="00DF7BDD"/>
    <w:rsid w:val="00DF7D2D"/>
    <w:rsid w:val="00DF7E88"/>
    <w:rsid w:val="00DF7FC1"/>
    <w:rsid w:val="00E00239"/>
    <w:rsid w:val="00E0024D"/>
    <w:rsid w:val="00E0038B"/>
    <w:rsid w:val="00E00400"/>
    <w:rsid w:val="00E008CA"/>
    <w:rsid w:val="00E009D3"/>
    <w:rsid w:val="00E00DCA"/>
    <w:rsid w:val="00E01133"/>
    <w:rsid w:val="00E0120F"/>
    <w:rsid w:val="00E0128D"/>
    <w:rsid w:val="00E013DD"/>
    <w:rsid w:val="00E01977"/>
    <w:rsid w:val="00E01997"/>
    <w:rsid w:val="00E0199E"/>
    <w:rsid w:val="00E019AC"/>
    <w:rsid w:val="00E019DF"/>
    <w:rsid w:val="00E01C23"/>
    <w:rsid w:val="00E01CB1"/>
    <w:rsid w:val="00E01EE5"/>
    <w:rsid w:val="00E021C3"/>
    <w:rsid w:val="00E02463"/>
    <w:rsid w:val="00E02467"/>
    <w:rsid w:val="00E0273A"/>
    <w:rsid w:val="00E02CBD"/>
    <w:rsid w:val="00E02E10"/>
    <w:rsid w:val="00E03137"/>
    <w:rsid w:val="00E033D8"/>
    <w:rsid w:val="00E034E4"/>
    <w:rsid w:val="00E036EF"/>
    <w:rsid w:val="00E03992"/>
    <w:rsid w:val="00E03B14"/>
    <w:rsid w:val="00E03C35"/>
    <w:rsid w:val="00E0440A"/>
    <w:rsid w:val="00E04601"/>
    <w:rsid w:val="00E04695"/>
    <w:rsid w:val="00E04738"/>
    <w:rsid w:val="00E04807"/>
    <w:rsid w:val="00E04BB0"/>
    <w:rsid w:val="00E04D50"/>
    <w:rsid w:val="00E04DF0"/>
    <w:rsid w:val="00E04F35"/>
    <w:rsid w:val="00E0500F"/>
    <w:rsid w:val="00E05196"/>
    <w:rsid w:val="00E05205"/>
    <w:rsid w:val="00E05387"/>
    <w:rsid w:val="00E053B7"/>
    <w:rsid w:val="00E05488"/>
    <w:rsid w:val="00E0557A"/>
    <w:rsid w:val="00E05649"/>
    <w:rsid w:val="00E05713"/>
    <w:rsid w:val="00E05724"/>
    <w:rsid w:val="00E058E8"/>
    <w:rsid w:val="00E05996"/>
    <w:rsid w:val="00E05C1E"/>
    <w:rsid w:val="00E05E76"/>
    <w:rsid w:val="00E05F36"/>
    <w:rsid w:val="00E05FB1"/>
    <w:rsid w:val="00E05FEA"/>
    <w:rsid w:val="00E06038"/>
    <w:rsid w:val="00E06423"/>
    <w:rsid w:val="00E06552"/>
    <w:rsid w:val="00E066D6"/>
    <w:rsid w:val="00E068CF"/>
    <w:rsid w:val="00E06A84"/>
    <w:rsid w:val="00E06AC0"/>
    <w:rsid w:val="00E06B43"/>
    <w:rsid w:val="00E06B65"/>
    <w:rsid w:val="00E06C18"/>
    <w:rsid w:val="00E06F7F"/>
    <w:rsid w:val="00E07298"/>
    <w:rsid w:val="00E072E3"/>
    <w:rsid w:val="00E07422"/>
    <w:rsid w:val="00E076F2"/>
    <w:rsid w:val="00E07748"/>
    <w:rsid w:val="00E07923"/>
    <w:rsid w:val="00E07933"/>
    <w:rsid w:val="00E07990"/>
    <w:rsid w:val="00E0799E"/>
    <w:rsid w:val="00E07BD7"/>
    <w:rsid w:val="00E07CB1"/>
    <w:rsid w:val="00E07FD9"/>
    <w:rsid w:val="00E10065"/>
    <w:rsid w:val="00E10142"/>
    <w:rsid w:val="00E10348"/>
    <w:rsid w:val="00E10A73"/>
    <w:rsid w:val="00E10ABE"/>
    <w:rsid w:val="00E10BAB"/>
    <w:rsid w:val="00E10D1B"/>
    <w:rsid w:val="00E110C0"/>
    <w:rsid w:val="00E11123"/>
    <w:rsid w:val="00E11705"/>
    <w:rsid w:val="00E117C7"/>
    <w:rsid w:val="00E11A6C"/>
    <w:rsid w:val="00E11A9E"/>
    <w:rsid w:val="00E11C53"/>
    <w:rsid w:val="00E11C5C"/>
    <w:rsid w:val="00E11D0D"/>
    <w:rsid w:val="00E11D81"/>
    <w:rsid w:val="00E11E6E"/>
    <w:rsid w:val="00E11EE2"/>
    <w:rsid w:val="00E11FFD"/>
    <w:rsid w:val="00E120C9"/>
    <w:rsid w:val="00E1242E"/>
    <w:rsid w:val="00E12487"/>
    <w:rsid w:val="00E127D4"/>
    <w:rsid w:val="00E1288D"/>
    <w:rsid w:val="00E128DA"/>
    <w:rsid w:val="00E128F3"/>
    <w:rsid w:val="00E12A0A"/>
    <w:rsid w:val="00E12A35"/>
    <w:rsid w:val="00E12BDC"/>
    <w:rsid w:val="00E12CDB"/>
    <w:rsid w:val="00E12D24"/>
    <w:rsid w:val="00E12E8E"/>
    <w:rsid w:val="00E12EF8"/>
    <w:rsid w:val="00E12FD2"/>
    <w:rsid w:val="00E12FD6"/>
    <w:rsid w:val="00E13087"/>
    <w:rsid w:val="00E130DD"/>
    <w:rsid w:val="00E13224"/>
    <w:rsid w:val="00E132C5"/>
    <w:rsid w:val="00E13316"/>
    <w:rsid w:val="00E1338B"/>
    <w:rsid w:val="00E13421"/>
    <w:rsid w:val="00E134C8"/>
    <w:rsid w:val="00E13560"/>
    <w:rsid w:val="00E13613"/>
    <w:rsid w:val="00E13666"/>
    <w:rsid w:val="00E13992"/>
    <w:rsid w:val="00E13B2B"/>
    <w:rsid w:val="00E1419A"/>
    <w:rsid w:val="00E141A2"/>
    <w:rsid w:val="00E14B92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EB3"/>
    <w:rsid w:val="00E16213"/>
    <w:rsid w:val="00E16512"/>
    <w:rsid w:val="00E16564"/>
    <w:rsid w:val="00E16591"/>
    <w:rsid w:val="00E16661"/>
    <w:rsid w:val="00E16754"/>
    <w:rsid w:val="00E169E3"/>
    <w:rsid w:val="00E169F4"/>
    <w:rsid w:val="00E16ABF"/>
    <w:rsid w:val="00E16D44"/>
    <w:rsid w:val="00E16DCA"/>
    <w:rsid w:val="00E16E6C"/>
    <w:rsid w:val="00E1703F"/>
    <w:rsid w:val="00E170E7"/>
    <w:rsid w:val="00E172AE"/>
    <w:rsid w:val="00E17323"/>
    <w:rsid w:val="00E17445"/>
    <w:rsid w:val="00E1753F"/>
    <w:rsid w:val="00E17682"/>
    <w:rsid w:val="00E17BB1"/>
    <w:rsid w:val="00E17CDA"/>
    <w:rsid w:val="00E17E8F"/>
    <w:rsid w:val="00E17ED9"/>
    <w:rsid w:val="00E17F60"/>
    <w:rsid w:val="00E202EC"/>
    <w:rsid w:val="00E2030C"/>
    <w:rsid w:val="00E204BE"/>
    <w:rsid w:val="00E20564"/>
    <w:rsid w:val="00E20750"/>
    <w:rsid w:val="00E20832"/>
    <w:rsid w:val="00E20D11"/>
    <w:rsid w:val="00E20D28"/>
    <w:rsid w:val="00E20D2E"/>
    <w:rsid w:val="00E20D4F"/>
    <w:rsid w:val="00E20D6E"/>
    <w:rsid w:val="00E2108A"/>
    <w:rsid w:val="00E21125"/>
    <w:rsid w:val="00E2144C"/>
    <w:rsid w:val="00E21567"/>
    <w:rsid w:val="00E2182F"/>
    <w:rsid w:val="00E218A0"/>
    <w:rsid w:val="00E21B38"/>
    <w:rsid w:val="00E21CD7"/>
    <w:rsid w:val="00E21E5F"/>
    <w:rsid w:val="00E22251"/>
    <w:rsid w:val="00E2237B"/>
    <w:rsid w:val="00E226F5"/>
    <w:rsid w:val="00E22B1C"/>
    <w:rsid w:val="00E22CE9"/>
    <w:rsid w:val="00E22D74"/>
    <w:rsid w:val="00E22DA5"/>
    <w:rsid w:val="00E22DB4"/>
    <w:rsid w:val="00E23117"/>
    <w:rsid w:val="00E231CA"/>
    <w:rsid w:val="00E231E5"/>
    <w:rsid w:val="00E23357"/>
    <w:rsid w:val="00E23401"/>
    <w:rsid w:val="00E23507"/>
    <w:rsid w:val="00E235F0"/>
    <w:rsid w:val="00E23610"/>
    <w:rsid w:val="00E236B4"/>
    <w:rsid w:val="00E23773"/>
    <w:rsid w:val="00E23789"/>
    <w:rsid w:val="00E2378D"/>
    <w:rsid w:val="00E23BFE"/>
    <w:rsid w:val="00E23C53"/>
    <w:rsid w:val="00E23C85"/>
    <w:rsid w:val="00E23E1A"/>
    <w:rsid w:val="00E23EDB"/>
    <w:rsid w:val="00E2439A"/>
    <w:rsid w:val="00E2445D"/>
    <w:rsid w:val="00E246E0"/>
    <w:rsid w:val="00E24AE6"/>
    <w:rsid w:val="00E24E6F"/>
    <w:rsid w:val="00E25068"/>
    <w:rsid w:val="00E250DD"/>
    <w:rsid w:val="00E25393"/>
    <w:rsid w:val="00E25475"/>
    <w:rsid w:val="00E255FD"/>
    <w:rsid w:val="00E25654"/>
    <w:rsid w:val="00E2573A"/>
    <w:rsid w:val="00E25867"/>
    <w:rsid w:val="00E25E9D"/>
    <w:rsid w:val="00E25ED1"/>
    <w:rsid w:val="00E260B5"/>
    <w:rsid w:val="00E2612D"/>
    <w:rsid w:val="00E26157"/>
    <w:rsid w:val="00E263A9"/>
    <w:rsid w:val="00E26817"/>
    <w:rsid w:val="00E26833"/>
    <w:rsid w:val="00E269F3"/>
    <w:rsid w:val="00E26D16"/>
    <w:rsid w:val="00E26F83"/>
    <w:rsid w:val="00E272A4"/>
    <w:rsid w:val="00E272E3"/>
    <w:rsid w:val="00E277E3"/>
    <w:rsid w:val="00E2782F"/>
    <w:rsid w:val="00E279D8"/>
    <w:rsid w:val="00E27A44"/>
    <w:rsid w:val="00E27A93"/>
    <w:rsid w:val="00E27AFB"/>
    <w:rsid w:val="00E27CFF"/>
    <w:rsid w:val="00E27F73"/>
    <w:rsid w:val="00E30006"/>
    <w:rsid w:val="00E301C4"/>
    <w:rsid w:val="00E302AF"/>
    <w:rsid w:val="00E30344"/>
    <w:rsid w:val="00E30558"/>
    <w:rsid w:val="00E30609"/>
    <w:rsid w:val="00E309B1"/>
    <w:rsid w:val="00E30A8F"/>
    <w:rsid w:val="00E30BB9"/>
    <w:rsid w:val="00E30D08"/>
    <w:rsid w:val="00E30FDB"/>
    <w:rsid w:val="00E310DA"/>
    <w:rsid w:val="00E31237"/>
    <w:rsid w:val="00E31486"/>
    <w:rsid w:val="00E315B8"/>
    <w:rsid w:val="00E316BF"/>
    <w:rsid w:val="00E3172E"/>
    <w:rsid w:val="00E3178D"/>
    <w:rsid w:val="00E317FB"/>
    <w:rsid w:val="00E31830"/>
    <w:rsid w:val="00E31A3B"/>
    <w:rsid w:val="00E31CC3"/>
    <w:rsid w:val="00E31D3C"/>
    <w:rsid w:val="00E31FF5"/>
    <w:rsid w:val="00E32041"/>
    <w:rsid w:val="00E3214C"/>
    <w:rsid w:val="00E32439"/>
    <w:rsid w:val="00E325AF"/>
    <w:rsid w:val="00E3260E"/>
    <w:rsid w:val="00E32625"/>
    <w:rsid w:val="00E32844"/>
    <w:rsid w:val="00E32989"/>
    <w:rsid w:val="00E329FF"/>
    <w:rsid w:val="00E32A0C"/>
    <w:rsid w:val="00E32A20"/>
    <w:rsid w:val="00E32A78"/>
    <w:rsid w:val="00E32ACF"/>
    <w:rsid w:val="00E32B5F"/>
    <w:rsid w:val="00E32C8F"/>
    <w:rsid w:val="00E32D5A"/>
    <w:rsid w:val="00E32D5B"/>
    <w:rsid w:val="00E32D9C"/>
    <w:rsid w:val="00E32DE8"/>
    <w:rsid w:val="00E32F44"/>
    <w:rsid w:val="00E330C6"/>
    <w:rsid w:val="00E331EA"/>
    <w:rsid w:val="00E3383C"/>
    <w:rsid w:val="00E338FC"/>
    <w:rsid w:val="00E33B51"/>
    <w:rsid w:val="00E33E5D"/>
    <w:rsid w:val="00E34256"/>
    <w:rsid w:val="00E343BB"/>
    <w:rsid w:val="00E349BB"/>
    <w:rsid w:val="00E349DD"/>
    <w:rsid w:val="00E34CDB"/>
    <w:rsid w:val="00E3505A"/>
    <w:rsid w:val="00E35066"/>
    <w:rsid w:val="00E3507B"/>
    <w:rsid w:val="00E3508B"/>
    <w:rsid w:val="00E350DF"/>
    <w:rsid w:val="00E35355"/>
    <w:rsid w:val="00E35358"/>
    <w:rsid w:val="00E35408"/>
    <w:rsid w:val="00E355D5"/>
    <w:rsid w:val="00E355D7"/>
    <w:rsid w:val="00E3589E"/>
    <w:rsid w:val="00E3596C"/>
    <w:rsid w:val="00E35BFF"/>
    <w:rsid w:val="00E35F7D"/>
    <w:rsid w:val="00E360D5"/>
    <w:rsid w:val="00E363F1"/>
    <w:rsid w:val="00E3648E"/>
    <w:rsid w:val="00E3655D"/>
    <w:rsid w:val="00E3666F"/>
    <w:rsid w:val="00E3668B"/>
    <w:rsid w:val="00E36B1D"/>
    <w:rsid w:val="00E36B2C"/>
    <w:rsid w:val="00E36D70"/>
    <w:rsid w:val="00E36DAC"/>
    <w:rsid w:val="00E36F46"/>
    <w:rsid w:val="00E370AF"/>
    <w:rsid w:val="00E37189"/>
    <w:rsid w:val="00E371FC"/>
    <w:rsid w:val="00E37374"/>
    <w:rsid w:val="00E373CF"/>
    <w:rsid w:val="00E37466"/>
    <w:rsid w:val="00E37553"/>
    <w:rsid w:val="00E375DF"/>
    <w:rsid w:val="00E379E8"/>
    <w:rsid w:val="00E379FD"/>
    <w:rsid w:val="00E37C65"/>
    <w:rsid w:val="00E37E9D"/>
    <w:rsid w:val="00E37F61"/>
    <w:rsid w:val="00E4018D"/>
    <w:rsid w:val="00E4020B"/>
    <w:rsid w:val="00E40261"/>
    <w:rsid w:val="00E402E2"/>
    <w:rsid w:val="00E4051F"/>
    <w:rsid w:val="00E40836"/>
    <w:rsid w:val="00E40AA5"/>
    <w:rsid w:val="00E40B03"/>
    <w:rsid w:val="00E40B76"/>
    <w:rsid w:val="00E40B84"/>
    <w:rsid w:val="00E40C2E"/>
    <w:rsid w:val="00E40F62"/>
    <w:rsid w:val="00E40F79"/>
    <w:rsid w:val="00E41047"/>
    <w:rsid w:val="00E410B0"/>
    <w:rsid w:val="00E41BCB"/>
    <w:rsid w:val="00E41F09"/>
    <w:rsid w:val="00E4200A"/>
    <w:rsid w:val="00E42313"/>
    <w:rsid w:val="00E42586"/>
    <w:rsid w:val="00E4270B"/>
    <w:rsid w:val="00E427F3"/>
    <w:rsid w:val="00E42C41"/>
    <w:rsid w:val="00E42D2E"/>
    <w:rsid w:val="00E42D35"/>
    <w:rsid w:val="00E42DA9"/>
    <w:rsid w:val="00E42DCA"/>
    <w:rsid w:val="00E433BB"/>
    <w:rsid w:val="00E4410F"/>
    <w:rsid w:val="00E44248"/>
    <w:rsid w:val="00E444C1"/>
    <w:rsid w:val="00E444D1"/>
    <w:rsid w:val="00E44792"/>
    <w:rsid w:val="00E44812"/>
    <w:rsid w:val="00E4493A"/>
    <w:rsid w:val="00E449DA"/>
    <w:rsid w:val="00E44A7D"/>
    <w:rsid w:val="00E44DE3"/>
    <w:rsid w:val="00E44E46"/>
    <w:rsid w:val="00E45053"/>
    <w:rsid w:val="00E450AA"/>
    <w:rsid w:val="00E450C8"/>
    <w:rsid w:val="00E45211"/>
    <w:rsid w:val="00E45279"/>
    <w:rsid w:val="00E45634"/>
    <w:rsid w:val="00E456CB"/>
    <w:rsid w:val="00E45767"/>
    <w:rsid w:val="00E45B1E"/>
    <w:rsid w:val="00E45B57"/>
    <w:rsid w:val="00E45C22"/>
    <w:rsid w:val="00E45D43"/>
    <w:rsid w:val="00E45E80"/>
    <w:rsid w:val="00E45ECB"/>
    <w:rsid w:val="00E462D1"/>
    <w:rsid w:val="00E465B6"/>
    <w:rsid w:val="00E4660F"/>
    <w:rsid w:val="00E4685C"/>
    <w:rsid w:val="00E46AF1"/>
    <w:rsid w:val="00E46D47"/>
    <w:rsid w:val="00E470B0"/>
    <w:rsid w:val="00E47273"/>
    <w:rsid w:val="00E4745D"/>
    <w:rsid w:val="00E47524"/>
    <w:rsid w:val="00E4752F"/>
    <w:rsid w:val="00E47673"/>
    <w:rsid w:val="00E4787B"/>
    <w:rsid w:val="00E479B7"/>
    <w:rsid w:val="00E47B7F"/>
    <w:rsid w:val="00E47D56"/>
    <w:rsid w:val="00E47D91"/>
    <w:rsid w:val="00E47DAA"/>
    <w:rsid w:val="00E47DAB"/>
    <w:rsid w:val="00E47E21"/>
    <w:rsid w:val="00E5014D"/>
    <w:rsid w:val="00E50185"/>
    <w:rsid w:val="00E501A5"/>
    <w:rsid w:val="00E5024C"/>
    <w:rsid w:val="00E50284"/>
    <w:rsid w:val="00E50305"/>
    <w:rsid w:val="00E50471"/>
    <w:rsid w:val="00E5048A"/>
    <w:rsid w:val="00E504CB"/>
    <w:rsid w:val="00E50505"/>
    <w:rsid w:val="00E5082A"/>
    <w:rsid w:val="00E508F8"/>
    <w:rsid w:val="00E50906"/>
    <w:rsid w:val="00E50933"/>
    <w:rsid w:val="00E50C84"/>
    <w:rsid w:val="00E50D65"/>
    <w:rsid w:val="00E50DFC"/>
    <w:rsid w:val="00E50E54"/>
    <w:rsid w:val="00E51060"/>
    <w:rsid w:val="00E510AE"/>
    <w:rsid w:val="00E5117D"/>
    <w:rsid w:val="00E51317"/>
    <w:rsid w:val="00E51605"/>
    <w:rsid w:val="00E51619"/>
    <w:rsid w:val="00E517B9"/>
    <w:rsid w:val="00E51C0C"/>
    <w:rsid w:val="00E51DC6"/>
    <w:rsid w:val="00E51F76"/>
    <w:rsid w:val="00E52212"/>
    <w:rsid w:val="00E525C6"/>
    <w:rsid w:val="00E52854"/>
    <w:rsid w:val="00E52978"/>
    <w:rsid w:val="00E52A05"/>
    <w:rsid w:val="00E52D07"/>
    <w:rsid w:val="00E5316F"/>
    <w:rsid w:val="00E53289"/>
    <w:rsid w:val="00E53416"/>
    <w:rsid w:val="00E53626"/>
    <w:rsid w:val="00E536EF"/>
    <w:rsid w:val="00E53763"/>
    <w:rsid w:val="00E5379B"/>
    <w:rsid w:val="00E53ACF"/>
    <w:rsid w:val="00E53AFC"/>
    <w:rsid w:val="00E53B48"/>
    <w:rsid w:val="00E53B57"/>
    <w:rsid w:val="00E53BAD"/>
    <w:rsid w:val="00E53E82"/>
    <w:rsid w:val="00E54442"/>
    <w:rsid w:val="00E5448C"/>
    <w:rsid w:val="00E544D9"/>
    <w:rsid w:val="00E54517"/>
    <w:rsid w:val="00E54B53"/>
    <w:rsid w:val="00E54BE9"/>
    <w:rsid w:val="00E54CED"/>
    <w:rsid w:val="00E54D2E"/>
    <w:rsid w:val="00E54DD6"/>
    <w:rsid w:val="00E54EC2"/>
    <w:rsid w:val="00E55319"/>
    <w:rsid w:val="00E55421"/>
    <w:rsid w:val="00E55635"/>
    <w:rsid w:val="00E55662"/>
    <w:rsid w:val="00E557CB"/>
    <w:rsid w:val="00E5587C"/>
    <w:rsid w:val="00E55EEB"/>
    <w:rsid w:val="00E56234"/>
    <w:rsid w:val="00E562AF"/>
    <w:rsid w:val="00E565AD"/>
    <w:rsid w:val="00E565F3"/>
    <w:rsid w:val="00E5672C"/>
    <w:rsid w:val="00E56771"/>
    <w:rsid w:val="00E569CB"/>
    <w:rsid w:val="00E56BFB"/>
    <w:rsid w:val="00E56C78"/>
    <w:rsid w:val="00E56C8F"/>
    <w:rsid w:val="00E56EB0"/>
    <w:rsid w:val="00E57180"/>
    <w:rsid w:val="00E57204"/>
    <w:rsid w:val="00E57259"/>
    <w:rsid w:val="00E5760E"/>
    <w:rsid w:val="00E579F5"/>
    <w:rsid w:val="00E57A2F"/>
    <w:rsid w:val="00E57BDE"/>
    <w:rsid w:val="00E57D78"/>
    <w:rsid w:val="00E57F55"/>
    <w:rsid w:val="00E600EC"/>
    <w:rsid w:val="00E6019A"/>
    <w:rsid w:val="00E602A4"/>
    <w:rsid w:val="00E60560"/>
    <w:rsid w:val="00E60577"/>
    <w:rsid w:val="00E606B8"/>
    <w:rsid w:val="00E60962"/>
    <w:rsid w:val="00E60973"/>
    <w:rsid w:val="00E609AD"/>
    <w:rsid w:val="00E60DE6"/>
    <w:rsid w:val="00E6111A"/>
    <w:rsid w:val="00E612D6"/>
    <w:rsid w:val="00E6134A"/>
    <w:rsid w:val="00E61354"/>
    <w:rsid w:val="00E61611"/>
    <w:rsid w:val="00E616CB"/>
    <w:rsid w:val="00E618BC"/>
    <w:rsid w:val="00E61963"/>
    <w:rsid w:val="00E6208E"/>
    <w:rsid w:val="00E6218F"/>
    <w:rsid w:val="00E621FD"/>
    <w:rsid w:val="00E6226C"/>
    <w:rsid w:val="00E62672"/>
    <w:rsid w:val="00E628A0"/>
    <w:rsid w:val="00E62C02"/>
    <w:rsid w:val="00E62C13"/>
    <w:rsid w:val="00E62F37"/>
    <w:rsid w:val="00E62F61"/>
    <w:rsid w:val="00E63059"/>
    <w:rsid w:val="00E638DD"/>
    <w:rsid w:val="00E63915"/>
    <w:rsid w:val="00E639E5"/>
    <w:rsid w:val="00E63A7E"/>
    <w:rsid w:val="00E63B6E"/>
    <w:rsid w:val="00E63BF3"/>
    <w:rsid w:val="00E63CF2"/>
    <w:rsid w:val="00E63E93"/>
    <w:rsid w:val="00E63EB6"/>
    <w:rsid w:val="00E63F3B"/>
    <w:rsid w:val="00E64158"/>
    <w:rsid w:val="00E642AE"/>
    <w:rsid w:val="00E6431B"/>
    <w:rsid w:val="00E643BF"/>
    <w:rsid w:val="00E6468B"/>
    <w:rsid w:val="00E646E3"/>
    <w:rsid w:val="00E647E3"/>
    <w:rsid w:val="00E64806"/>
    <w:rsid w:val="00E64A3A"/>
    <w:rsid w:val="00E64CB2"/>
    <w:rsid w:val="00E64D4A"/>
    <w:rsid w:val="00E64F55"/>
    <w:rsid w:val="00E65028"/>
    <w:rsid w:val="00E65095"/>
    <w:rsid w:val="00E653D7"/>
    <w:rsid w:val="00E655D3"/>
    <w:rsid w:val="00E657C6"/>
    <w:rsid w:val="00E6586A"/>
    <w:rsid w:val="00E65A5F"/>
    <w:rsid w:val="00E65F92"/>
    <w:rsid w:val="00E66146"/>
    <w:rsid w:val="00E66268"/>
    <w:rsid w:val="00E66280"/>
    <w:rsid w:val="00E663DD"/>
    <w:rsid w:val="00E665EB"/>
    <w:rsid w:val="00E6676D"/>
    <w:rsid w:val="00E66780"/>
    <w:rsid w:val="00E66A4B"/>
    <w:rsid w:val="00E66AAF"/>
    <w:rsid w:val="00E66AFD"/>
    <w:rsid w:val="00E66BBE"/>
    <w:rsid w:val="00E66BC1"/>
    <w:rsid w:val="00E66BD7"/>
    <w:rsid w:val="00E66C7D"/>
    <w:rsid w:val="00E66E20"/>
    <w:rsid w:val="00E6702A"/>
    <w:rsid w:val="00E670AB"/>
    <w:rsid w:val="00E670DB"/>
    <w:rsid w:val="00E6716F"/>
    <w:rsid w:val="00E676CF"/>
    <w:rsid w:val="00E6772A"/>
    <w:rsid w:val="00E678BA"/>
    <w:rsid w:val="00E67D40"/>
    <w:rsid w:val="00E67E1E"/>
    <w:rsid w:val="00E67FA2"/>
    <w:rsid w:val="00E701A6"/>
    <w:rsid w:val="00E70345"/>
    <w:rsid w:val="00E703E1"/>
    <w:rsid w:val="00E7047E"/>
    <w:rsid w:val="00E70545"/>
    <w:rsid w:val="00E706A2"/>
    <w:rsid w:val="00E706C1"/>
    <w:rsid w:val="00E707D9"/>
    <w:rsid w:val="00E707E3"/>
    <w:rsid w:val="00E7085D"/>
    <w:rsid w:val="00E708C8"/>
    <w:rsid w:val="00E70A1E"/>
    <w:rsid w:val="00E70C04"/>
    <w:rsid w:val="00E70C8A"/>
    <w:rsid w:val="00E70FBF"/>
    <w:rsid w:val="00E711F3"/>
    <w:rsid w:val="00E71A5A"/>
    <w:rsid w:val="00E71A81"/>
    <w:rsid w:val="00E71B5E"/>
    <w:rsid w:val="00E71B72"/>
    <w:rsid w:val="00E71CF7"/>
    <w:rsid w:val="00E72158"/>
    <w:rsid w:val="00E72254"/>
    <w:rsid w:val="00E722FC"/>
    <w:rsid w:val="00E72423"/>
    <w:rsid w:val="00E72679"/>
    <w:rsid w:val="00E7269E"/>
    <w:rsid w:val="00E7277A"/>
    <w:rsid w:val="00E7288D"/>
    <w:rsid w:val="00E72C56"/>
    <w:rsid w:val="00E72CDD"/>
    <w:rsid w:val="00E72D7C"/>
    <w:rsid w:val="00E72EBF"/>
    <w:rsid w:val="00E72EC1"/>
    <w:rsid w:val="00E73492"/>
    <w:rsid w:val="00E73A5E"/>
    <w:rsid w:val="00E73B4A"/>
    <w:rsid w:val="00E73BB5"/>
    <w:rsid w:val="00E73EC7"/>
    <w:rsid w:val="00E74071"/>
    <w:rsid w:val="00E7413D"/>
    <w:rsid w:val="00E74227"/>
    <w:rsid w:val="00E7431E"/>
    <w:rsid w:val="00E7442D"/>
    <w:rsid w:val="00E744BF"/>
    <w:rsid w:val="00E747C2"/>
    <w:rsid w:val="00E74803"/>
    <w:rsid w:val="00E74A43"/>
    <w:rsid w:val="00E74D50"/>
    <w:rsid w:val="00E74FCC"/>
    <w:rsid w:val="00E751CD"/>
    <w:rsid w:val="00E7537E"/>
    <w:rsid w:val="00E7542D"/>
    <w:rsid w:val="00E754DD"/>
    <w:rsid w:val="00E7552D"/>
    <w:rsid w:val="00E75759"/>
    <w:rsid w:val="00E75938"/>
    <w:rsid w:val="00E75BB5"/>
    <w:rsid w:val="00E75C82"/>
    <w:rsid w:val="00E75C85"/>
    <w:rsid w:val="00E75DAB"/>
    <w:rsid w:val="00E75DAF"/>
    <w:rsid w:val="00E75E51"/>
    <w:rsid w:val="00E7606F"/>
    <w:rsid w:val="00E762F5"/>
    <w:rsid w:val="00E764E9"/>
    <w:rsid w:val="00E765E1"/>
    <w:rsid w:val="00E76669"/>
    <w:rsid w:val="00E76A41"/>
    <w:rsid w:val="00E76B78"/>
    <w:rsid w:val="00E76E88"/>
    <w:rsid w:val="00E7701A"/>
    <w:rsid w:val="00E77022"/>
    <w:rsid w:val="00E7705E"/>
    <w:rsid w:val="00E77495"/>
    <w:rsid w:val="00E777DC"/>
    <w:rsid w:val="00E779E0"/>
    <w:rsid w:val="00E77ABE"/>
    <w:rsid w:val="00E77CDC"/>
    <w:rsid w:val="00E77EE8"/>
    <w:rsid w:val="00E77F2D"/>
    <w:rsid w:val="00E80065"/>
    <w:rsid w:val="00E803DC"/>
    <w:rsid w:val="00E804D0"/>
    <w:rsid w:val="00E807D3"/>
    <w:rsid w:val="00E80953"/>
    <w:rsid w:val="00E80AE7"/>
    <w:rsid w:val="00E80D03"/>
    <w:rsid w:val="00E80F8C"/>
    <w:rsid w:val="00E81007"/>
    <w:rsid w:val="00E810E5"/>
    <w:rsid w:val="00E81218"/>
    <w:rsid w:val="00E818E6"/>
    <w:rsid w:val="00E81918"/>
    <w:rsid w:val="00E81B6B"/>
    <w:rsid w:val="00E81BC3"/>
    <w:rsid w:val="00E81CED"/>
    <w:rsid w:val="00E81DC1"/>
    <w:rsid w:val="00E81DEE"/>
    <w:rsid w:val="00E81E39"/>
    <w:rsid w:val="00E81E5B"/>
    <w:rsid w:val="00E81FF3"/>
    <w:rsid w:val="00E8225D"/>
    <w:rsid w:val="00E82665"/>
    <w:rsid w:val="00E829A8"/>
    <w:rsid w:val="00E82ADD"/>
    <w:rsid w:val="00E82B00"/>
    <w:rsid w:val="00E82B1D"/>
    <w:rsid w:val="00E82BA4"/>
    <w:rsid w:val="00E832C2"/>
    <w:rsid w:val="00E83317"/>
    <w:rsid w:val="00E834CC"/>
    <w:rsid w:val="00E8385C"/>
    <w:rsid w:val="00E839A3"/>
    <w:rsid w:val="00E83ACD"/>
    <w:rsid w:val="00E83BAE"/>
    <w:rsid w:val="00E83C73"/>
    <w:rsid w:val="00E83CE4"/>
    <w:rsid w:val="00E83D73"/>
    <w:rsid w:val="00E83DD8"/>
    <w:rsid w:val="00E83F01"/>
    <w:rsid w:val="00E83FB6"/>
    <w:rsid w:val="00E84125"/>
    <w:rsid w:val="00E8417E"/>
    <w:rsid w:val="00E8432F"/>
    <w:rsid w:val="00E843DB"/>
    <w:rsid w:val="00E84473"/>
    <w:rsid w:val="00E8451B"/>
    <w:rsid w:val="00E845CB"/>
    <w:rsid w:val="00E84793"/>
    <w:rsid w:val="00E84846"/>
    <w:rsid w:val="00E849EB"/>
    <w:rsid w:val="00E84A63"/>
    <w:rsid w:val="00E84CB3"/>
    <w:rsid w:val="00E84D12"/>
    <w:rsid w:val="00E84E4F"/>
    <w:rsid w:val="00E84F60"/>
    <w:rsid w:val="00E85093"/>
    <w:rsid w:val="00E85448"/>
    <w:rsid w:val="00E85645"/>
    <w:rsid w:val="00E85669"/>
    <w:rsid w:val="00E856F1"/>
    <w:rsid w:val="00E856F5"/>
    <w:rsid w:val="00E85798"/>
    <w:rsid w:val="00E85956"/>
    <w:rsid w:val="00E859BE"/>
    <w:rsid w:val="00E85C21"/>
    <w:rsid w:val="00E85E4A"/>
    <w:rsid w:val="00E862AE"/>
    <w:rsid w:val="00E864C1"/>
    <w:rsid w:val="00E86863"/>
    <w:rsid w:val="00E868D9"/>
    <w:rsid w:val="00E86B22"/>
    <w:rsid w:val="00E86D46"/>
    <w:rsid w:val="00E873AC"/>
    <w:rsid w:val="00E87427"/>
    <w:rsid w:val="00E87572"/>
    <w:rsid w:val="00E87725"/>
    <w:rsid w:val="00E8775D"/>
    <w:rsid w:val="00E87A43"/>
    <w:rsid w:val="00E87BE1"/>
    <w:rsid w:val="00E87D92"/>
    <w:rsid w:val="00E87E10"/>
    <w:rsid w:val="00E90088"/>
    <w:rsid w:val="00E9013D"/>
    <w:rsid w:val="00E90487"/>
    <w:rsid w:val="00E904AB"/>
    <w:rsid w:val="00E9064D"/>
    <w:rsid w:val="00E90A94"/>
    <w:rsid w:val="00E90C1C"/>
    <w:rsid w:val="00E90C4F"/>
    <w:rsid w:val="00E90D0F"/>
    <w:rsid w:val="00E90DB4"/>
    <w:rsid w:val="00E91284"/>
    <w:rsid w:val="00E91324"/>
    <w:rsid w:val="00E91565"/>
    <w:rsid w:val="00E917F5"/>
    <w:rsid w:val="00E918BD"/>
    <w:rsid w:val="00E9208E"/>
    <w:rsid w:val="00E9223E"/>
    <w:rsid w:val="00E92512"/>
    <w:rsid w:val="00E92552"/>
    <w:rsid w:val="00E92744"/>
    <w:rsid w:val="00E929B0"/>
    <w:rsid w:val="00E92A2F"/>
    <w:rsid w:val="00E92FF6"/>
    <w:rsid w:val="00E93223"/>
    <w:rsid w:val="00E9324A"/>
    <w:rsid w:val="00E93331"/>
    <w:rsid w:val="00E93544"/>
    <w:rsid w:val="00E9367C"/>
    <w:rsid w:val="00E936C5"/>
    <w:rsid w:val="00E937D4"/>
    <w:rsid w:val="00E93860"/>
    <w:rsid w:val="00E939C3"/>
    <w:rsid w:val="00E93B4D"/>
    <w:rsid w:val="00E93E4C"/>
    <w:rsid w:val="00E9412F"/>
    <w:rsid w:val="00E942F7"/>
    <w:rsid w:val="00E94470"/>
    <w:rsid w:val="00E9449C"/>
    <w:rsid w:val="00E9469D"/>
    <w:rsid w:val="00E94850"/>
    <w:rsid w:val="00E94B04"/>
    <w:rsid w:val="00E94E1D"/>
    <w:rsid w:val="00E95160"/>
    <w:rsid w:val="00E951B6"/>
    <w:rsid w:val="00E9559A"/>
    <w:rsid w:val="00E95743"/>
    <w:rsid w:val="00E957C8"/>
    <w:rsid w:val="00E957D2"/>
    <w:rsid w:val="00E9587C"/>
    <w:rsid w:val="00E95A64"/>
    <w:rsid w:val="00E95A8E"/>
    <w:rsid w:val="00E95C41"/>
    <w:rsid w:val="00E95E70"/>
    <w:rsid w:val="00E95EE6"/>
    <w:rsid w:val="00E95F0A"/>
    <w:rsid w:val="00E95FB3"/>
    <w:rsid w:val="00E96216"/>
    <w:rsid w:val="00E96431"/>
    <w:rsid w:val="00E96A64"/>
    <w:rsid w:val="00E96E2D"/>
    <w:rsid w:val="00E96EE3"/>
    <w:rsid w:val="00E96F4E"/>
    <w:rsid w:val="00E96F6B"/>
    <w:rsid w:val="00E97035"/>
    <w:rsid w:val="00E974F1"/>
    <w:rsid w:val="00E977E4"/>
    <w:rsid w:val="00E97A4D"/>
    <w:rsid w:val="00E97A93"/>
    <w:rsid w:val="00E97B41"/>
    <w:rsid w:val="00E97CEA"/>
    <w:rsid w:val="00E97F4C"/>
    <w:rsid w:val="00EA00F1"/>
    <w:rsid w:val="00EA01C9"/>
    <w:rsid w:val="00EA02D9"/>
    <w:rsid w:val="00EA0391"/>
    <w:rsid w:val="00EA05E5"/>
    <w:rsid w:val="00EA0759"/>
    <w:rsid w:val="00EA081B"/>
    <w:rsid w:val="00EA0850"/>
    <w:rsid w:val="00EA093A"/>
    <w:rsid w:val="00EA0AF1"/>
    <w:rsid w:val="00EA0D59"/>
    <w:rsid w:val="00EA0D98"/>
    <w:rsid w:val="00EA0E89"/>
    <w:rsid w:val="00EA0F9D"/>
    <w:rsid w:val="00EA109A"/>
    <w:rsid w:val="00EA1181"/>
    <w:rsid w:val="00EA1436"/>
    <w:rsid w:val="00EA15A4"/>
    <w:rsid w:val="00EA1716"/>
    <w:rsid w:val="00EA1839"/>
    <w:rsid w:val="00EA1C12"/>
    <w:rsid w:val="00EA1DAA"/>
    <w:rsid w:val="00EA1DD1"/>
    <w:rsid w:val="00EA1DF7"/>
    <w:rsid w:val="00EA2062"/>
    <w:rsid w:val="00EA251A"/>
    <w:rsid w:val="00EA25CE"/>
    <w:rsid w:val="00EA2C74"/>
    <w:rsid w:val="00EA2EA0"/>
    <w:rsid w:val="00EA30D0"/>
    <w:rsid w:val="00EA33CC"/>
    <w:rsid w:val="00EA34F5"/>
    <w:rsid w:val="00EA35DD"/>
    <w:rsid w:val="00EA3680"/>
    <w:rsid w:val="00EA4161"/>
    <w:rsid w:val="00EA4438"/>
    <w:rsid w:val="00EA46E3"/>
    <w:rsid w:val="00EA49B6"/>
    <w:rsid w:val="00EA4B1C"/>
    <w:rsid w:val="00EA4B9F"/>
    <w:rsid w:val="00EA5054"/>
    <w:rsid w:val="00EA57C8"/>
    <w:rsid w:val="00EA5868"/>
    <w:rsid w:val="00EA588D"/>
    <w:rsid w:val="00EA5958"/>
    <w:rsid w:val="00EA5C82"/>
    <w:rsid w:val="00EA5D2B"/>
    <w:rsid w:val="00EA5D8A"/>
    <w:rsid w:val="00EA5E05"/>
    <w:rsid w:val="00EA5E12"/>
    <w:rsid w:val="00EA632E"/>
    <w:rsid w:val="00EA641F"/>
    <w:rsid w:val="00EA691B"/>
    <w:rsid w:val="00EA6957"/>
    <w:rsid w:val="00EA6C67"/>
    <w:rsid w:val="00EA6CAA"/>
    <w:rsid w:val="00EA6D1B"/>
    <w:rsid w:val="00EA6F24"/>
    <w:rsid w:val="00EA723A"/>
    <w:rsid w:val="00EA7362"/>
    <w:rsid w:val="00EA73AE"/>
    <w:rsid w:val="00EA73FD"/>
    <w:rsid w:val="00EA7417"/>
    <w:rsid w:val="00EA748D"/>
    <w:rsid w:val="00EA7781"/>
    <w:rsid w:val="00EA7C98"/>
    <w:rsid w:val="00EA7CC0"/>
    <w:rsid w:val="00EA7D52"/>
    <w:rsid w:val="00EB00A6"/>
    <w:rsid w:val="00EB00C0"/>
    <w:rsid w:val="00EB02A5"/>
    <w:rsid w:val="00EB02C0"/>
    <w:rsid w:val="00EB04AF"/>
    <w:rsid w:val="00EB04C9"/>
    <w:rsid w:val="00EB0729"/>
    <w:rsid w:val="00EB10C9"/>
    <w:rsid w:val="00EB14BA"/>
    <w:rsid w:val="00EB1598"/>
    <w:rsid w:val="00EB16CF"/>
    <w:rsid w:val="00EB16F0"/>
    <w:rsid w:val="00EB17DD"/>
    <w:rsid w:val="00EB1865"/>
    <w:rsid w:val="00EB186E"/>
    <w:rsid w:val="00EB189E"/>
    <w:rsid w:val="00EB1902"/>
    <w:rsid w:val="00EB1C44"/>
    <w:rsid w:val="00EB1C4F"/>
    <w:rsid w:val="00EB1CF6"/>
    <w:rsid w:val="00EB1DA5"/>
    <w:rsid w:val="00EB1E61"/>
    <w:rsid w:val="00EB208F"/>
    <w:rsid w:val="00EB209C"/>
    <w:rsid w:val="00EB2138"/>
    <w:rsid w:val="00EB2435"/>
    <w:rsid w:val="00EB25A5"/>
    <w:rsid w:val="00EB2651"/>
    <w:rsid w:val="00EB286C"/>
    <w:rsid w:val="00EB2988"/>
    <w:rsid w:val="00EB2E0C"/>
    <w:rsid w:val="00EB2E59"/>
    <w:rsid w:val="00EB30E9"/>
    <w:rsid w:val="00EB30F3"/>
    <w:rsid w:val="00EB3128"/>
    <w:rsid w:val="00EB315A"/>
    <w:rsid w:val="00EB3359"/>
    <w:rsid w:val="00EB36A8"/>
    <w:rsid w:val="00EB36F1"/>
    <w:rsid w:val="00EB398D"/>
    <w:rsid w:val="00EB3CB2"/>
    <w:rsid w:val="00EB3CE4"/>
    <w:rsid w:val="00EB3D3E"/>
    <w:rsid w:val="00EB3F1D"/>
    <w:rsid w:val="00EB3F1E"/>
    <w:rsid w:val="00EB3FE3"/>
    <w:rsid w:val="00EB40BF"/>
    <w:rsid w:val="00EB4162"/>
    <w:rsid w:val="00EB43FA"/>
    <w:rsid w:val="00EB44BA"/>
    <w:rsid w:val="00EB4725"/>
    <w:rsid w:val="00EB480D"/>
    <w:rsid w:val="00EB48B7"/>
    <w:rsid w:val="00EB4975"/>
    <w:rsid w:val="00EB4A56"/>
    <w:rsid w:val="00EB4DD2"/>
    <w:rsid w:val="00EB4DF9"/>
    <w:rsid w:val="00EB4F68"/>
    <w:rsid w:val="00EB53C4"/>
    <w:rsid w:val="00EB5BA7"/>
    <w:rsid w:val="00EB63F4"/>
    <w:rsid w:val="00EB646B"/>
    <w:rsid w:val="00EB6533"/>
    <w:rsid w:val="00EB672B"/>
    <w:rsid w:val="00EB67C1"/>
    <w:rsid w:val="00EB67C2"/>
    <w:rsid w:val="00EB696B"/>
    <w:rsid w:val="00EB7301"/>
    <w:rsid w:val="00EB76A8"/>
    <w:rsid w:val="00EB77BA"/>
    <w:rsid w:val="00EB7910"/>
    <w:rsid w:val="00EB79DF"/>
    <w:rsid w:val="00EB79F9"/>
    <w:rsid w:val="00EB7A2E"/>
    <w:rsid w:val="00EB7C67"/>
    <w:rsid w:val="00EB7CBA"/>
    <w:rsid w:val="00EB7E14"/>
    <w:rsid w:val="00EC0206"/>
    <w:rsid w:val="00EC0570"/>
    <w:rsid w:val="00EC0819"/>
    <w:rsid w:val="00EC08E1"/>
    <w:rsid w:val="00EC0919"/>
    <w:rsid w:val="00EC0B5A"/>
    <w:rsid w:val="00EC0BA8"/>
    <w:rsid w:val="00EC0D6F"/>
    <w:rsid w:val="00EC1016"/>
    <w:rsid w:val="00EC1083"/>
    <w:rsid w:val="00EC1161"/>
    <w:rsid w:val="00EC150F"/>
    <w:rsid w:val="00EC1588"/>
    <w:rsid w:val="00EC173B"/>
    <w:rsid w:val="00EC178F"/>
    <w:rsid w:val="00EC17CA"/>
    <w:rsid w:val="00EC1992"/>
    <w:rsid w:val="00EC1B69"/>
    <w:rsid w:val="00EC1C68"/>
    <w:rsid w:val="00EC1D41"/>
    <w:rsid w:val="00EC1DF7"/>
    <w:rsid w:val="00EC20E1"/>
    <w:rsid w:val="00EC21EC"/>
    <w:rsid w:val="00EC2785"/>
    <w:rsid w:val="00EC293A"/>
    <w:rsid w:val="00EC2B6D"/>
    <w:rsid w:val="00EC2C42"/>
    <w:rsid w:val="00EC2CAC"/>
    <w:rsid w:val="00EC2DB3"/>
    <w:rsid w:val="00EC3295"/>
    <w:rsid w:val="00EC3382"/>
    <w:rsid w:val="00EC33FD"/>
    <w:rsid w:val="00EC343B"/>
    <w:rsid w:val="00EC3490"/>
    <w:rsid w:val="00EC3566"/>
    <w:rsid w:val="00EC3853"/>
    <w:rsid w:val="00EC39EA"/>
    <w:rsid w:val="00EC3BE8"/>
    <w:rsid w:val="00EC3BFE"/>
    <w:rsid w:val="00EC3CAE"/>
    <w:rsid w:val="00EC3CEE"/>
    <w:rsid w:val="00EC3F00"/>
    <w:rsid w:val="00EC434F"/>
    <w:rsid w:val="00EC49EA"/>
    <w:rsid w:val="00EC4AC6"/>
    <w:rsid w:val="00EC4B55"/>
    <w:rsid w:val="00EC4E57"/>
    <w:rsid w:val="00EC4F4A"/>
    <w:rsid w:val="00EC4FE4"/>
    <w:rsid w:val="00EC50D7"/>
    <w:rsid w:val="00EC50F8"/>
    <w:rsid w:val="00EC5293"/>
    <w:rsid w:val="00EC54BF"/>
    <w:rsid w:val="00EC5679"/>
    <w:rsid w:val="00EC56A9"/>
    <w:rsid w:val="00EC56D9"/>
    <w:rsid w:val="00EC56EA"/>
    <w:rsid w:val="00EC5946"/>
    <w:rsid w:val="00EC59D6"/>
    <w:rsid w:val="00EC5A2F"/>
    <w:rsid w:val="00EC5BB7"/>
    <w:rsid w:val="00EC5D1A"/>
    <w:rsid w:val="00EC5EF0"/>
    <w:rsid w:val="00EC614F"/>
    <w:rsid w:val="00EC65D6"/>
    <w:rsid w:val="00EC661B"/>
    <w:rsid w:val="00EC675B"/>
    <w:rsid w:val="00EC67FF"/>
    <w:rsid w:val="00EC688A"/>
    <w:rsid w:val="00EC6894"/>
    <w:rsid w:val="00EC6B7E"/>
    <w:rsid w:val="00EC6D85"/>
    <w:rsid w:val="00EC6DF0"/>
    <w:rsid w:val="00EC777C"/>
    <w:rsid w:val="00EC77F1"/>
    <w:rsid w:val="00EC79EC"/>
    <w:rsid w:val="00EC7ABA"/>
    <w:rsid w:val="00EC7F32"/>
    <w:rsid w:val="00ED01C8"/>
    <w:rsid w:val="00ED01C9"/>
    <w:rsid w:val="00ED04A2"/>
    <w:rsid w:val="00ED04CD"/>
    <w:rsid w:val="00ED04D3"/>
    <w:rsid w:val="00ED06A8"/>
    <w:rsid w:val="00ED06FD"/>
    <w:rsid w:val="00ED07D9"/>
    <w:rsid w:val="00ED07EF"/>
    <w:rsid w:val="00ED0847"/>
    <w:rsid w:val="00ED0935"/>
    <w:rsid w:val="00ED0A4E"/>
    <w:rsid w:val="00ED0C09"/>
    <w:rsid w:val="00ED0F0A"/>
    <w:rsid w:val="00ED0FC3"/>
    <w:rsid w:val="00ED123B"/>
    <w:rsid w:val="00ED13F1"/>
    <w:rsid w:val="00ED1736"/>
    <w:rsid w:val="00ED18A9"/>
    <w:rsid w:val="00ED18CD"/>
    <w:rsid w:val="00ED1B21"/>
    <w:rsid w:val="00ED1CA0"/>
    <w:rsid w:val="00ED1F1D"/>
    <w:rsid w:val="00ED211B"/>
    <w:rsid w:val="00ED21B0"/>
    <w:rsid w:val="00ED2358"/>
    <w:rsid w:val="00ED2485"/>
    <w:rsid w:val="00ED2591"/>
    <w:rsid w:val="00ED263A"/>
    <w:rsid w:val="00ED29F6"/>
    <w:rsid w:val="00ED2BAD"/>
    <w:rsid w:val="00ED2C2C"/>
    <w:rsid w:val="00ED2F63"/>
    <w:rsid w:val="00ED2FBA"/>
    <w:rsid w:val="00ED35E3"/>
    <w:rsid w:val="00ED3836"/>
    <w:rsid w:val="00ED385C"/>
    <w:rsid w:val="00ED3C6E"/>
    <w:rsid w:val="00ED3DE7"/>
    <w:rsid w:val="00ED4230"/>
    <w:rsid w:val="00ED4430"/>
    <w:rsid w:val="00ED44B6"/>
    <w:rsid w:val="00ED4D80"/>
    <w:rsid w:val="00ED4E02"/>
    <w:rsid w:val="00ED4FE7"/>
    <w:rsid w:val="00ED5047"/>
    <w:rsid w:val="00ED5155"/>
    <w:rsid w:val="00ED518C"/>
    <w:rsid w:val="00ED5305"/>
    <w:rsid w:val="00ED562F"/>
    <w:rsid w:val="00ED58C9"/>
    <w:rsid w:val="00ED5902"/>
    <w:rsid w:val="00ED59A9"/>
    <w:rsid w:val="00ED5C58"/>
    <w:rsid w:val="00ED6181"/>
    <w:rsid w:val="00ED6690"/>
    <w:rsid w:val="00ED670E"/>
    <w:rsid w:val="00ED68DE"/>
    <w:rsid w:val="00ED6A16"/>
    <w:rsid w:val="00ED6A6A"/>
    <w:rsid w:val="00ED6CDF"/>
    <w:rsid w:val="00ED6CEB"/>
    <w:rsid w:val="00ED6D5D"/>
    <w:rsid w:val="00ED6ED8"/>
    <w:rsid w:val="00ED6F34"/>
    <w:rsid w:val="00ED6F5F"/>
    <w:rsid w:val="00ED6FA6"/>
    <w:rsid w:val="00ED6FDF"/>
    <w:rsid w:val="00ED7092"/>
    <w:rsid w:val="00ED74F9"/>
    <w:rsid w:val="00ED76A0"/>
    <w:rsid w:val="00ED770A"/>
    <w:rsid w:val="00ED77CA"/>
    <w:rsid w:val="00ED7814"/>
    <w:rsid w:val="00ED793B"/>
    <w:rsid w:val="00ED79E5"/>
    <w:rsid w:val="00ED7A54"/>
    <w:rsid w:val="00ED7AC4"/>
    <w:rsid w:val="00ED7E7B"/>
    <w:rsid w:val="00ED7ECB"/>
    <w:rsid w:val="00ED7FD5"/>
    <w:rsid w:val="00EE03D7"/>
    <w:rsid w:val="00EE0481"/>
    <w:rsid w:val="00EE0516"/>
    <w:rsid w:val="00EE0586"/>
    <w:rsid w:val="00EE0653"/>
    <w:rsid w:val="00EE091C"/>
    <w:rsid w:val="00EE0B24"/>
    <w:rsid w:val="00EE0DCB"/>
    <w:rsid w:val="00EE0EC6"/>
    <w:rsid w:val="00EE0F09"/>
    <w:rsid w:val="00EE1179"/>
    <w:rsid w:val="00EE1382"/>
    <w:rsid w:val="00EE1478"/>
    <w:rsid w:val="00EE1521"/>
    <w:rsid w:val="00EE15A1"/>
    <w:rsid w:val="00EE17F5"/>
    <w:rsid w:val="00EE1871"/>
    <w:rsid w:val="00EE1984"/>
    <w:rsid w:val="00EE19C6"/>
    <w:rsid w:val="00EE1BDD"/>
    <w:rsid w:val="00EE1CAF"/>
    <w:rsid w:val="00EE1D92"/>
    <w:rsid w:val="00EE1EF4"/>
    <w:rsid w:val="00EE1F0E"/>
    <w:rsid w:val="00EE1FE7"/>
    <w:rsid w:val="00EE20B8"/>
    <w:rsid w:val="00EE211B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36E2"/>
    <w:rsid w:val="00EE395A"/>
    <w:rsid w:val="00EE4061"/>
    <w:rsid w:val="00EE413C"/>
    <w:rsid w:val="00EE434C"/>
    <w:rsid w:val="00EE43BE"/>
    <w:rsid w:val="00EE45FF"/>
    <w:rsid w:val="00EE4800"/>
    <w:rsid w:val="00EE4ACC"/>
    <w:rsid w:val="00EE50D4"/>
    <w:rsid w:val="00EE51FB"/>
    <w:rsid w:val="00EE595B"/>
    <w:rsid w:val="00EE5964"/>
    <w:rsid w:val="00EE59A5"/>
    <w:rsid w:val="00EE5D31"/>
    <w:rsid w:val="00EE5E42"/>
    <w:rsid w:val="00EE5EB3"/>
    <w:rsid w:val="00EE6282"/>
    <w:rsid w:val="00EE676A"/>
    <w:rsid w:val="00EE6868"/>
    <w:rsid w:val="00EE6AF9"/>
    <w:rsid w:val="00EE6D30"/>
    <w:rsid w:val="00EE6E58"/>
    <w:rsid w:val="00EE7037"/>
    <w:rsid w:val="00EE77D1"/>
    <w:rsid w:val="00EE78C8"/>
    <w:rsid w:val="00EE7E43"/>
    <w:rsid w:val="00EF00D2"/>
    <w:rsid w:val="00EF010B"/>
    <w:rsid w:val="00EF05CB"/>
    <w:rsid w:val="00EF05CC"/>
    <w:rsid w:val="00EF064D"/>
    <w:rsid w:val="00EF06FB"/>
    <w:rsid w:val="00EF0734"/>
    <w:rsid w:val="00EF07D7"/>
    <w:rsid w:val="00EF0862"/>
    <w:rsid w:val="00EF0967"/>
    <w:rsid w:val="00EF0CBC"/>
    <w:rsid w:val="00EF0CBD"/>
    <w:rsid w:val="00EF0D7B"/>
    <w:rsid w:val="00EF0ECC"/>
    <w:rsid w:val="00EF0F34"/>
    <w:rsid w:val="00EF104D"/>
    <w:rsid w:val="00EF1116"/>
    <w:rsid w:val="00EF122F"/>
    <w:rsid w:val="00EF128B"/>
    <w:rsid w:val="00EF16D1"/>
    <w:rsid w:val="00EF19C8"/>
    <w:rsid w:val="00EF1A95"/>
    <w:rsid w:val="00EF1CAE"/>
    <w:rsid w:val="00EF1FDB"/>
    <w:rsid w:val="00EF22A7"/>
    <w:rsid w:val="00EF24E8"/>
    <w:rsid w:val="00EF26A3"/>
    <w:rsid w:val="00EF272C"/>
    <w:rsid w:val="00EF2878"/>
    <w:rsid w:val="00EF28F1"/>
    <w:rsid w:val="00EF292D"/>
    <w:rsid w:val="00EF2977"/>
    <w:rsid w:val="00EF2A02"/>
    <w:rsid w:val="00EF2C2C"/>
    <w:rsid w:val="00EF2CDC"/>
    <w:rsid w:val="00EF2DE6"/>
    <w:rsid w:val="00EF303A"/>
    <w:rsid w:val="00EF3383"/>
    <w:rsid w:val="00EF3403"/>
    <w:rsid w:val="00EF3425"/>
    <w:rsid w:val="00EF35A6"/>
    <w:rsid w:val="00EF36BC"/>
    <w:rsid w:val="00EF36E6"/>
    <w:rsid w:val="00EF3747"/>
    <w:rsid w:val="00EF392A"/>
    <w:rsid w:val="00EF3ACC"/>
    <w:rsid w:val="00EF3CAA"/>
    <w:rsid w:val="00EF3F9E"/>
    <w:rsid w:val="00EF43B9"/>
    <w:rsid w:val="00EF43BC"/>
    <w:rsid w:val="00EF43E0"/>
    <w:rsid w:val="00EF46C1"/>
    <w:rsid w:val="00EF4A23"/>
    <w:rsid w:val="00EF4C47"/>
    <w:rsid w:val="00EF4E6D"/>
    <w:rsid w:val="00EF5036"/>
    <w:rsid w:val="00EF52D4"/>
    <w:rsid w:val="00EF5378"/>
    <w:rsid w:val="00EF5622"/>
    <w:rsid w:val="00EF5ACE"/>
    <w:rsid w:val="00EF5FCE"/>
    <w:rsid w:val="00EF613E"/>
    <w:rsid w:val="00EF61E3"/>
    <w:rsid w:val="00EF62DF"/>
    <w:rsid w:val="00EF63C8"/>
    <w:rsid w:val="00EF65A6"/>
    <w:rsid w:val="00EF6646"/>
    <w:rsid w:val="00EF671E"/>
    <w:rsid w:val="00EF6747"/>
    <w:rsid w:val="00EF67F8"/>
    <w:rsid w:val="00EF6854"/>
    <w:rsid w:val="00EF6930"/>
    <w:rsid w:val="00EF694F"/>
    <w:rsid w:val="00EF6B24"/>
    <w:rsid w:val="00EF6E31"/>
    <w:rsid w:val="00EF7076"/>
    <w:rsid w:val="00EF7135"/>
    <w:rsid w:val="00EF7199"/>
    <w:rsid w:val="00EF71F6"/>
    <w:rsid w:val="00EF72A7"/>
    <w:rsid w:val="00EF72BE"/>
    <w:rsid w:val="00EF72DC"/>
    <w:rsid w:val="00EF7421"/>
    <w:rsid w:val="00EF74D9"/>
    <w:rsid w:val="00EF76F2"/>
    <w:rsid w:val="00EF799E"/>
    <w:rsid w:val="00EF7A7E"/>
    <w:rsid w:val="00EF7B32"/>
    <w:rsid w:val="00EF7B63"/>
    <w:rsid w:val="00EF7BA9"/>
    <w:rsid w:val="00EF7E38"/>
    <w:rsid w:val="00EF7FA4"/>
    <w:rsid w:val="00F00306"/>
    <w:rsid w:val="00F0044E"/>
    <w:rsid w:val="00F0049B"/>
    <w:rsid w:val="00F005F0"/>
    <w:rsid w:val="00F00625"/>
    <w:rsid w:val="00F008CF"/>
    <w:rsid w:val="00F009DD"/>
    <w:rsid w:val="00F00CB7"/>
    <w:rsid w:val="00F00E97"/>
    <w:rsid w:val="00F0131D"/>
    <w:rsid w:val="00F013B7"/>
    <w:rsid w:val="00F01545"/>
    <w:rsid w:val="00F0158D"/>
    <w:rsid w:val="00F015F7"/>
    <w:rsid w:val="00F01F46"/>
    <w:rsid w:val="00F020A0"/>
    <w:rsid w:val="00F02126"/>
    <w:rsid w:val="00F0226D"/>
    <w:rsid w:val="00F02579"/>
    <w:rsid w:val="00F026E7"/>
    <w:rsid w:val="00F028A7"/>
    <w:rsid w:val="00F028BE"/>
    <w:rsid w:val="00F02915"/>
    <w:rsid w:val="00F02FCB"/>
    <w:rsid w:val="00F02FE6"/>
    <w:rsid w:val="00F0342B"/>
    <w:rsid w:val="00F035A9"/>
    <w:rsid w:val="00F03910"/>
    <w:rsid w:val="00F03BF1"/>
    <w:rsid w:val="00F03D9D"/>
    <w:rsid w:val="00F03F7D"/>
    <w:rsid w:val="00F042AC"/>
    <w:rsid w:val="00F045BA"/>
    <w:rsid w:val="00F04791"/>
    <w:rsid w:val="00F04909"/>
    <w:rsid w:val="00F04B07"/>
    <w:rsid w:val="00F05219"/>
    <w:rsid w:val="00F05443"/>
    <w:rsid w:val="00F05581"/>
    <w:rsid w:val="00F0573C"/>
    <w:rsid w:val="00F05881"/>
    <w:rsid w:val="00F05989"/>
    <w:rsid w:val="00F05AE0"/>
    <w:rsid w:val="00F05B30"/>
    <w:rsid w:val="00F05BC3"/>
    <w:rsid w:val="00F05BC5"/>
    <w:rsid w:val="00F05F1C"/>
    <w:rsid w:val="00F0610B"/>
    <w:rsid w:val="00F065C7"/>
    <w:rsid w:val="00F065D0"/>
    <w:rsid w:val="00F067D8"/>
    <w:rsid w:val="00F067E2"/>
    <w:rsid w:val="00F0687F"/>
    <w:rsid w:val="00F069A1"/>
    <w:rsid w:val="00F069B9"/>
    <w:rsid w:val="00F069EA"/>
    <w:rsid w:val="00F06B3B"/>
    <w:rsid w:val="00F06B95"/>
    <w:rsid w:val="00F06C1A"/>
    <w:rsid w:val="00F07019"/>
    <w:rsid w:val="00F07084"/>
    <w:rsid w:val="00F0738B"/>
    <w:rsid w:val="00F0751D"/>
    <w:rsid w:val="00F07B9F"/>
    <w:rsid w:val="00F07C86"/>
    <w:rsid w:val="00F07E5D"/>
    <w:rsid w:val="00F07FA9"/>
    <w:rsid w:val="00F10021"/>
    <w:rsid w:val="00F100D9"/>
    <w:rsid w:val="00F10150"/>
    <w:rsid w:val="00F10395"/>
    <w:rsid w:val="00F103AE"/>
    <w:rsid w:val="00F104CB"/>
    <w:rsid w:val="00F10616"/>
    <w:rsid w:val="00F10A65"/>
    <w:rsid w:val="00F10B41"/>
    <w:rsid w:val="00F10C00"/>
    <w:rsid w:val="00F10C6F"/>
    <w:rsid w:val="00F11186"/>
    <w:rsid w:val="00F111B2"/>
    <w:rsid w:val="00F11330"/>
    <w:rsid w:val="00F113A4"/>
    <w:rsid w:val="00F11471"/>
    <w:rsid w:val="00F11693"/>
    <w:rsid w:val="00F11737"/>
    <w:rsid w:val="00F11793"/>
    <w:rsid w:val="00F1188B"/>
    <w:rsid w:val="00F11992"/>
    <w:rsid w:val="00F11B48"/>
    <w:rsid w:val="00F11C21"/>
    <w:rsid w:val="00F11C5B"/>
    <w:rsid w:val="00F11DA5"/>
    <w:rsid w:val="00F11F07"/>
    <w:rsid w:val="00F11FD6"/>
    <w:rsid w:val="00F12039"/>
    <w:rsid w:val="00F1227A"/>
    <w:rsid w:val="00F122CF"/>
    <w:rsid w:val="00F12738"/>
    <w:rsid w:val="00F12A3A"/>
    <w:rsid w:val="00F12A41"/>
    <w:rsid w:val="00F12D27"/>
    <w:rsid w:val="00F12E43"/>
    <w:rsid w:val="00F12FD0"/>
    <w:rsid w:val="00F1312D"/>
    <w:rsid w:val="00F1362B"/>
    <w:rsid w:val="00F136AC"/>
    <w:rsid w:val="00F1372D"/>
    <w:rsid w:val="00F13A7C"/>
    <w:rsid w:val="00F13C5B"/>
    <w:rsid w:val="00F13C6F"/>
    <w:rsid w:val="00F13D55"/>
    <w:rsid w:val="00F140BF"/>
    <w:rsid w:val="00F14233"/>
    <w:rsid w:val="00F14427"/>
    <w:rsid w:val="00F1490F"/>
    <w:rsid w:val="00F14A84"/>
    <w:rsid w:val="00F14B62"/>
    <w:rsid w:val="00F14D7B"/>
    <w:rsid w:val="00F15291"/>
    <w:rsid w:val="00F1531B"/>
    <w:rsid w:val="00F1548C"/>
    <w:rsid w:val="00F157A9"/>
    <w:rsid w:val="00F159E1"/>
    <w:rsid w:val="00F159E8"/>
    <w:rsid w:val="00F15A16"/>
    <w:rsid w:val="00F15A8D"/>
    <w:rsid w:val="00F15B27"/>
    <w:rsid w:val="00F15BAD"/>
    <w:rsid w:val="00F15C94"/>
    <w:rsid w:val="00F15D08"/>
    <w:rsid w:val="00F15D1E"/>
    <w:rsid w:val="00F15D94"/>
    <w:rsid w:val="00F15EC0"/>
    <w:rsid w:val="00F15F15"/>
    <w:rsid w:val="00F16057"/>
    <w:rsid w:val="00F160AE"/>
    <w:rsid w:val="00F160FE"/>
    <w:rsid w:val="00F1621E"/>
    <w:rsid w:val="00F1626C"/>
    <w:rsid w:val="00F16576"/>
    <w:rsid w:val="00F165E3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2013C"/>
    <w:rsid w:val="00F2023F"/>
    <w:rsid w:val="00F20261"/>
    <w:rsid w:val="00F20485"/>
    <w:rsid w:val="00F204D2"/>
    <w:rsid w:val="00F20501"/>
    <w:rsid w:val="00F20862"/>
    <w:rsid w:val="00F20B35"/>
    <w:rsid w:val="00F20E2C"/>
    <w:rsid w:val="00F218F9"/>
    <w:rsid w:val="00F21E2F"/>
    <w:rsid w:val="00F21F33"/>
    <w:rsid w:val="00F21F46"/>
    <w:rsid w:val="00F220C4"/>
    <w:rsid w:val="00F2214F"/>
    <w:rsid w:val="00F2247A"/>
    <w:rsid w:val="00F22531"/>
    <w:rsid w:val="00F228AB"/>
    <w:rsid w:val="00F2291A"/>
    <w:rsid w:val="00F22B49"/>
    <w:rsid w:val="00F22B71"/>
    <w:rsid w:val="00F22C23"/>
    <w:rsid w:val="00F22E43"/>
    <w:rsid w:val="00F23258"/>
    <w:rsid w:val="00F232CD"/>
    <w:rsid w:val="00F232E8"/>
    <w:rsid w:val="00F23338"/>
    <w:rsid w:val="00F23386"/>
    <w:rsid w:val="00F23778"/>
    <w:rsid w:val="00F238A5"/>
    <w:rsid w:val="00F239FF"/>
    <w:rsid w:val="00F23A81"/>
    <w:rsid w:val="00F23A89"/>
    <w:rsid w:val="00F23CA9"/>
    <w:rsid w:val="00F23CAB"/>
    <w:rsid w:val="00F23CB2"/>
    <w:rsid w:val="00F23CD1"/>
    <w:rsid w:val="00F23D64"/>
    <w:rsid w:val="00F23E5E"/>
    <w:rsid w:val="00F23ED8"/>
    <w:rsid w:val="00F24144"/>
    <w:rsid w:val="00F2463B"/>
    <w:rsid w:val="00F24887"/>
    <w:rsid w:val="00F24B4F"/>
    <w:rsid w:val="00F24CBC"/>
    <w:rsid w:val="00F24D2C"/>
    <w:rsid w:val="00F24D41"/>
    <w:rsid w:val="00F24FB0"/>
    <w:rsid w:val="00F251F7"/>
    <w:rsid w:val="00F25541"/>
    <w:rsid w:val="00F255FC"/>
    <w:rsid w:val="00F258E7"/>
    <w:rsid w:val="00F259A1"/>
    <w:rsid w:val="00F25AC0"/>
    <w:rsid w:val="00F25B40"/>
    <w:rsid w:val="00F25BEF"/>
    <w:rsid w:val="00F25C66"/>
    <w:rsid w:val="00F25EAF"/>
    <w:rsid w:val="00F25F30"/>
    <w:rsid w:val="00F260D2"/>
    <w:rsid w:val="00F26160"/>
    <w:rsid w:val="00F2641E"/>
    <w:rsid w:val="00F26428"/>
    <w:rsid w:val="00F264F2"/>
    <w:rsid w:val="00F26869"/>
    <w:rsid w:val="00F268F8"/>
    <w:rsid w:val="00F26AAF"/>
    <w:rsid w:val="00F26B62"/>
    <w:rsid w:val="00F2701E"/>
    <w:rsid w:val="00F27194"/>
    <w:rsid w:val="00F273AD"/>
    <w:rsid w:val="00F274ED"/>
    <w:rsid w:val="00F27680"/>
    <w:rsid w:val="00F27821"/>
    <w:rsid w:val="00F27A26"/>
    <w:rsid w:val="00F27AC8"/>
    <w:rsid w:val="00F27CB7"/>
    <w:rsid w:val="00F27D81"/>
    <w:rsid w:val="00F300AA"/>
    <w:rsid w:val="00F30171"/>
    <w:rsid w:val="00F305B9"/>
    <w:rsid w:val="00F3060F"/>
    <w:rsid w:val="00F3068D"/>
    <w:rsid w:val="00F30708"/>
    <w:rsid w:val="00F30795"/>
    <w:rsid w:val="00F3084E"/>
    <w:rsid w:val="00F308A2"/>
    <w:rsid w:val="00F30A63"/>
    <w:rsid w:val="00F30AD2"/>
    <w:rsid w:val="00F31112"/>
    <w:rsid w:val="00F313AC"/>
    <w:rsid w:val="00F314B7"/>
    <w:rsid w:val="00F317F9"/>
    <w:rsid w:val="00F318D4"/>
    <w:rsid w:val="00F31B51"/>
    <w:rsid w:val="00F31C0F"/>
    <w:rsid w:val="00F31E10"/>
    <w:rsid w:val="00F3201E"/>
    <w:rsid w:val="00F32F78"/>
    <w:rsid w:val="00F33047"/>
    <w:rsid w:val="00F33102"/>
    <w:rsid w:val="00F33132"/>
    <w:rsid w:val="00F33168"/>
    <w:rsid w:val="00F331B2"/>
    <w:rsid w:val="00F334B6"/>
    <w:rsid w:val="00F337A0"/>
    <w:rsid w:val="00F33A74"/>
    <w:rsid w:val="00F33D18"/>
    <w:rsid w:val="00F33E41"/>
    <w:rsid w:val="00F3426E"/>
    <w:rsid w:val="00F34297"/>
    <w:rsid w:val="00F34362"/>
    <w:rsid w:val="00F34511"/>
    <w:rsid w:val="00F345BF"/>
    <w:rsid w:val="00F347E0"/>
    <w:rsid w:val="00F34B0B"/>
    <w:rsid w:val="00F34BAD"/>
    <w:rsid w:val="00F34E00"/>
    <w:rsid w:val="00F3521E"/>
    <w:rsid w:val="00F3526D"/>
    <w:rsid w:val="00F352B8"/>
    <w:rsid w:val="00F35350"/>
    <w:rsid w:val="00F353FC"/>
    <w:rsid w:val="00F35410"/>
    <w:rsid w:val="00F3552C"/>
    <w:rsid w:val="00F35807"/>
    <w:rsid w:val="00F35825"/>
    <w:rsid w:val="00F35856"/>
    <w:rsid w:val="00F35A17"/>
    <w:rsid w:val="00F35B57"/>
    <w:rsid w:val="00F35CCA"/>
    <w:rsid w:val="00F35E22"/>
    <w:rsid w:val="00F360FB"/>
    <w:rsid w:val="00F361F5"/>
    <w:rsid w:val="00F362CB"/>
    <w:rsid w:val="00F3644F"/>
    <w:rsid w:val="00F367D9"/>
    <w:rsid w:val="00F3681A"/>
    <w:rsid w:val="00F368EA"/>
    <w:rsid w:val="00F368FA"/>
    <w:rsid w:val="00F3695E"/>
    <w:rsid w:val="00F369D8"/>
    <w:rsid w:val="00F370F0"/>
    <w:rsid w:val="00F3710B"/>
    <w:rsid w:val="00F37127"/>
    <w:rsid w:val="00F3712F"/>
    <w:rsid w:val="00F37179"/>
    <w:rsid w:val="00F372B7"/>
    <w:rsid w:val="00F372FB"/>
    <w:rsid w:val="00F37627"/>
    <w:rsid w:val="00F378B2"/>
    <w:rsid w:val="00F37903"/>
    <w:rsid w:val="00F37A5F"/>
    <w:rsid w:val="00F37B83"/>
    <w:rsid w:val="00F37C12"/>
    <w:rsid w:val="00F37C45"/>
    <w:rsid w:val="00F37D23"/>
    <w:rsid w:val="00F37D91"/>
    <w:rsid w:val="00F37F4B"/>
    <w:rsid w:val="00F400D0"/>
    <w:rsid w:val="00F401E9"/>
    <w:rsid w:val="00F40479"/>
    <w:rsid w:val="00F407DA"/>
    <w:rsid w:val="00F407EF"/>
    <w:rsid w:val="00F40A6B"/>
    <w:rsid w:val="00F40C0C"/>
    <w:rsid w:val="00F40C79"/>
    <w:rsid w:val="00F40EAE"/>
    <w:rsid w:val="00F4104D"/>
    <w:rsid w:val="00F417D7"/>
    <w:rsid w:val="00F41A62"/>
    <w:rsid w:val="00F41B8F"/>
    <w:rsid w:val="00F4215D"/>
    <w:rsid w:val="00F421D1"/>
    <w:rsid w:val="00F42358"/>
    <w:rsid w:val="00F425AB"/>
    <w:rsid w:val="00F42A49"/>
    <w:rsid w:val="00F42B2A"/>
    <w:rsid w:val="00F42D5A"/>
    <w:rsid w:val="00F42DC6"/>
    <w:rsid w:val="00F42EEC"/>
    <w:rsid w:val="00F42EF5"/>
    <w:rsid w:val="00F42FC9"/>
    <w:rsid w:val="00F431FA"/>
    <w:rsid w:val="00F4325A"/>
    <w:rsid w:val="00F43545"/>
    <w:rsid w:val="00F43AF2"/>
    <w:rsid w:val="00F43DCF"/>
    <w:rsid w:val="00F43E3A"/>
    <w:rsid w:val="00F442A0"/>
    <w:rsid w:val="00F44BBA"/>
    <w:rsid w:val="00F44C0D"/>
    <w:rsid w:val="00F44F09"/>
    <w:rsid w:val="00F44F49"/>
    <w:rsid w:val="00F44FBF"/>
    <w:rsid w:val="00F44FFC"/>
    <w:rsid w:val="00F4504A"/>
    <w:rsid w:val="00F453FC"/>
    <w:rsid w:val="00F45446"/>
    <w:rsid w:val="00F45809"/>
    <w:rsid w:val="00F458EF"/>
    <w:rsid w:val="00F45BBC"/>
    <w:rsid w:val="00F45D65"/>
    <w:rsid w:val="00F45D70"/>
    <w:rsid w:val="00F461B2"/>
    <w:rsid w:val="00F46273"/>
    <w:rsid w:val="00F462FD"/>
    <w:rsid w:val="00F464FA"/>
    <w:rsid w:val="00F46552"/>
    <w:rsid w:val="00F46657"/>
    <w:rsid w:val="00F46760"/>
    <w:rsid w:val="00F467C3"/>
    <w:rsid w:val="00F46840"/>
    <w:rsid w:val="00F46B6F"/>
    <w:rsid w:val="00F46DE9"/>
    <w:rsid w:val="00F47100"/>
    <w:rsid w:val="00F47106"/>
    <w:rsid w:val="00F472A3"/>
    <w:rsid w:val="00F47663"/>
    <w:rsid w:val="00F476BC"/>
    <w:rsid w:val="00F4770E"/>
    <w:rsid w:val="00F47789"/>
    <w:rsid w:val="00F47903"/>
    <w:rsid w:val="00F47A06"/>
    <w:rsid w:val="00F47B08"/>
    <w:rsid w:val="00F47CCD"/>
    <w:rsid w:val="00F47F70"/>
    <w:rsid w:val="00F50151"/>
    <w:rsid w:val="00F504A2"/>
    <w:rsid w:val="00F50520"/>
    <w:rsid w:val="00F50570"/>
    <w:rsid w:val="00F505AE"/>
    <w:rsid w:val="00F5064A"/>
    <w:rsid w:val="00F50860"/>
    <w:rsid w:val="00F50996"/>
    <w:rsid w:val="00F50A8A"/>
    <w:rsid w:val="00F50A99"/>
    <w:rsid w:val="00F50C63"/>
    <w:rsid w:val="00F5129B"/>
    <w:rsid w:val="00F512A5"/>
    <w:rsid w:val="00F51317"/>
    <w:rsid w:val="00F513B3"/>
    <w:rsid w:val="00F51567"/>
    <w:rsid w:val="00F515CF"/>
    <w:rsid w:val="00F51CD5"/>
    <w:rsid w:val="00F51FAD"/>
    <w:rsid w:val="00F52080"/>
    <w:rsid w:val="00F520A8"/>
    <w:rsid w:val="00F52168"/>
    <w:rsid w:val="00F5224D"/>
    <w:rsid w:val="00F5248C"/>
    <w:rsid w:val="00F524C9"/>
    <w:rsid w:val="00F5250E"/>
    <w:rsid w:val="00F52633"/>
    <w:rsid w:val="00F526B5"/>
    <w:rsid w:val="00F527A2"/>
    <w:rsid w:val="00F527AE"/>
    <w:rsid w:val="00F527D4"/>
    <w:rsid w:val="00F5286A"/>
    <w:rsid w:val="00F5287F"/>
    <w:rsid w:val="00F52BEC"/>
    <w:rsid w:val="00F52FAB"/>
    <w:rsid w:val="00F5306B"/>
    <w:rsid w:val="00F53252"/>
    <w:rsid w:val="00F5326D"/>
    <w:rsid w:val="00F532CD"/>
    <w:rsid w:val="00F53727"/>
    <w:rsid w:val="00F53AB1"/>
    <w:rsid w:val="00F53B35"/>
    <w:rsid w:val="00F5402B"/>
    <w:rsid w:val="00F54153"/>
    <w:rsid w:val="00F5422C"/>
    <w:rsid w:val="00F5451A"/>
    <w:rsid w:val="00F5454D"/>
    <w:rsid w:val="00F546F5"/>
    <w:rsid w:val="00F54973"/>
    <w:rsid w:val="00F54B94"/>
    <w:rsid w:val="00F54E36"/>
    <w:rsid w:val="00F54F15"/>
    <w:rsid w:val="00F5501E"/>
    <w:rsid w:val="00F5532A"/>
    <w:rsid w:val="00F553CA"/>
    <w:rsid w:val="00F555B0"/>
    <w:rsid w:val="00F55751"/>
    <w:rsid w:val="00F558D6"/>
    <w:rsid w:val="00F558F1"/>
    <w:rsid w:val="00F5594F"/>
    <w:rsid w:val="00F55A9D"/>
    <w:rsid w:val="00F55BAB"/>
    <w:rsid w:val="00F55EB6"/>
    <w:rsid w:val="00F55FDE"/>
    <w:rsid w:val="00F560D6"/>
    <w:rsid w:val="00F5610E"/>
    <w:rsid w:val="00F5622D"/>
    <w:rsid w:val="00F565AC"/>
    <w:rsid w:val="00F56841"/>
    <w:rsid w:val="00F56929"/>
    <w:rsid w:val="00F56D9F"/>
    <w:rsid w:val="00F56E4C"/>
    <w:rsid w:val="00F56F5E"/>
    <w:rsid w:val="00F57217"/>
    <w:rsid w:val="00F57339"/>
    <w:rsid w:val="00F57485"/>
    <w:rsid w:val="00F5788D"/>
    <w:rsid w:val="00F57893"/>
    <w:rsid w:val="00F57D8B"/>
    <w:rsid w:val="00F57E47"/>
    <w:rsid w:val="00F57EC8"/>
    <w:rsid w:val="00F60036"/>
    <w:rsid w:val="00F60058"/>
    <w:rsid w:val="00F602AB"/>
    <w:rsid w:val="00F603C4"/>
    <w:rsid w:val="00F603D7"/>
    <w:rsid w:val="00F6043A"/>
    <w:rsid w:val="00F6056B"/>
    <w:rsid w:val="00F609C5"/>
    <w:rsid w:val="00F60DFC"/>
    <w:rsid w:val="00F60E0C"/>
    <w:rsid w:val="00F6103B"/>
    <w:rsid w:val="00F610DC"/>
    <w:rsid w:val="00F6115A"/>
    <w:rsid w:val="00F6141B"/>
    <w:rsid w:val="00F615EA"/>
    <w:rsid w:val="00F61718"/>
    <w:rsid w:val="00F617AD"/>
    <w:rsid w:val="00F61983"/>
    <w:rsid w:val="00F61BB9"/>
    <w:rsid w:val="00F61C54"/>
    <w:rsid w:val="00F61EA2"/>
    <w:rsid w:val="00F61F1F"/>
    <w:rsid w:val="00F620A7"/>
    <w:rsid w:val="00F620C9"/>
    <w:rsid w:val="00F622C1"/>
    <w:rsid w:val="00F623DB"/>
    <w:rsid w:val="00F6242D"/>
    <w:rsid w:val="00F62781"/>
    <w:rsid w:val="00F629E5"/>
    <w:rsid w:val="00F62BE0"/>
    <w:rsid w:val="00F62C06"/>
    <w:rsid w:val="00F62CDC"/>
    <w:rsid w:val="00F62E36"/>
    <w:rsid w:val="00F62ED6"/>
    <w:rsid w:val="00F63021"/>
    <w:rsid w:val="00F634FA"/>
    <w:rsid w:val="00F63840"/>
    <w:rsid w:val="00F63C76"/>
    <w:rsid w:val="00F63D86"/>
    <w:rsid w:val="00F63DB1"/>
    <w:rsid w:val="00F6424E"/>
    <w:rsid w:val="00F64375"/>
    <w:rsid w:val="00F647B3"/>
    <w:rsid w:val="00F64912"/>
    <w:rsid w:val="00F649A2"/>
    <w:rsid w:val="00F64D6B"/>
    <w:rsid w:val="00F64EA8"/>
    <w:rsid w:val="00F650AE"/>
    <w:rsid w:val="00F6584E"/>
    <w:rsid w:val="00F65AAF"/>
    <w:rsid w:val="00F65F43"/>
    <w:rsid w:val="00F65FE4"/>
    <w:rsid w:val="00F65FFA"/>
    <w:rsid w:val="00F662B5"/>
    <w:rsid w:val="00F669A2"/>
    <w:rsid w:val="00F66CEE"/>
    <w:rsid w:val="00F66D31"/>
    <w:rsid w:val="00F66D74"/>
    <w:rsid w:val="00F66F4B"/>
    <w:rsid w:val="00F670CE"/>
    <w:rsid w:val="00F6710E"/>
    <w:rsid w:val="00F67328"/>
    <w:rsid w:val="00F673F9"/>
    <w:rsid w:val="00F67469"/>
    <w:rsid w:val="00F676E1"/>
    <w:rsid w:val="00F678FA"/>
    <w:rsid w:val="00F678FF"/>
    <w:rsid w:val="00F6796E"/>
    <w:rsid w:val="00F67A26"/>
    <w:rsid w:val="00F70002"/>
    <w:rsid w:val="00F700C3"/>
    <w:rsid w:val="00F7023C"/>
    <w:rsid w:val="00F70453"/>
    <w:rsid w:val="00F7051B"/>
    <w:rsid w:val="00F70582"/>
    <w:rsid w:val="00F7058E"/>
    <w:rsid w:val="00F706CC"/>
    <w:rsid w:val="00F70AA5"/>
    <w:rsid w:val="00F70B44"/>
    <w:rsid w:val="00F70D61"/>
    <w:rsid w:val="00F71130"/>
    <w:rsid w:val="00F712A0"/>
    <w:rsid w:val="00F7164D"/>
    <w:rsid w:val="00F71686"/>
    <w:rsid w:val="00F71688"/>
    <w:rsid w:val="00F7194E"/>
    <w:rsid w:val="00F71BBA"/>
    <w:rsid w:val="00F71BDD"/>
    <w:rsid w:val="00F71C40"/>
    <w:rsid w:val="00F71CAA"/>
    <w:rsid w:val="00F720EB"/>
    <w:rsid w:val="00F72139"/>
    <w:rsid w:val="00F7218D"/>
    <w:rsid w:val="00F7228E"/>
    <w:rsid w:val="00F722E5"/>
    <w:rsid w:val="00F72428"/>
    <w:rsid w:val="00F724DA"/>
    <w:rsid w:val="00F724E9"/>
    <w:rsid w:val="00F729CE"/>
    <w:rsid w:val="00F72B61"/>
    <w:rsid w:val="00F72F0D"/>
    <w:rsid w:val="00F737CA"/>
    <w:rsid w:val="00F73AFC"/>
    <w:rsid w:val="00F73CC4"/>
    <w:rsid w:val="00F74104"/>
    <w:rsid w:val="00F74213"/>
    <w:rsid w:val="00F746B4"/>
    <w:rsid w:val="00F74764"/>
    <w:rsid w:val="00F748E8"/>
    <w:rsid w:val="00F74999"/>
    <w:rsid w:val="00F74B15"/>
    <w:rsid w:val="00F74B1E"/>
    <w:rsid w:val="00F74B86"/>
    <w:rsid w:val="00F74C89"/>
    <w:rsid w:val="00F74FE4"/>
    <w:rsid w:val="00F751A3"/>
    <w:rsid w:val="00F752C2"/>
    <w:rsid w:val="00F75375"/>
    <w:rsid w:val="00F753FA"/>
    <w:rsid w:val="00F754D9"/>
    <w:rsid w:val="00F755E9"/>
    <w:rsid w:val="00F756CB"/>
    <w:rsid w:val="00F756D2"/>
    <w:rsid w:val="00F75887"/>
    <w:rsid w:val="00F75A87"/>
    <w:rsid w:val="00F75CCE"/>
    <w:rsid w:val="00F75DFD"/>
    <w:rsid w:val="00F76092"/>
    <w:rsid w:val="00F760CC"/>
    <w:rsid w:val="00F7622F"/>
    <w:rsid w:val="00F7632D"/>
    <w:rsid w:val="00F7656F"/>
    <w:rsid w:val="00F76820"/>
    <w:rsid w:val="00F769F4"/>
    <w:rsid w:val="00F76C64"/>
    <w:rsid w:val="00F76D19"/>
    <w:rsid w:val="00F76E58"/>
    <w:rsid w:val="00F7701C"/>
    <w:rsid w:val="00F77042"/>
    <w:rsid w:val="00F770AD"/>
    <w:rsid w:val="00F7714F"/>
    <w:rsid w:val="00F77309"/>
    <w:rsid w:val="00F77394"/>
    <w:rsid w:val="00F77422"/>
    <w:rsid w:val="00F7790F"/>
    <w:rsid w:val="00F77973"/>
    <w:rsid w:val="00F779A8"/>
    <w:rsid w:val="00F779E3"/>
    <w:rsid w:val="00F80096"/>
    <w:rsid w:val="00F801F0"/>
    <w:rsid w:val="00F803D5"/>
    <w:rsid w:val="00F804E6"/>
    <w:rsid w:val="00F80639"/>
    <w:rsid w:val="00F809DE"/>
    <w:rsid w:val="00F809FB"/>
    <w:rsid w:val="00F80B9E"/>
    <w:rsid w:val="00F80BCB"/>
    <w:rsid w:val="00F80E80"/>
    <w:rsid w:val="00F81030"/>
    <w:rsid w:val="00F811B3"/>
    <w:rsid w:val="00F81356"/>
    <w:rsid w:val="00F81A9D"/>
    <w:rsid w:val="00F81DF1"/>
    <w:rsid w:val="00F81FB4"/>
    <w:rsid w:val="00F8207A"/>
    <w:rsid w:val="00F82A1C"/>
    <w:rsid w:val="00F82BB4"/>
    <w:rsid w:val="00F82ED4"/>
    <w:rsid w:val="00F82FDA"/>
    <w:rsid w:val="00F8307E"/>
    <w:rsid w:val="00F8351E"/>
    <w:rsid w:val="00F8367C"/>
    <w:rsid w:val="00F83901"/>
    <w:rsid w:val="00F83D15"/>
    <w:rsid w:val="00F83DE1"/>
    <w:rsid w:val="00F8463B"/>
    <w:rsid w:val="00F8490C"/>
    <w:rsid w:val="00F8490F"/>
    <w:rsid w:val="00F84A72"/>
    <w:rsid w:val="00F85438"/>
    <w:rsid w:val="00F85556"/>
    <w:rsid w:val="00F85635"/>
    <w:rsid w:val="00F857C7"/>
    <w:rsid w:val="00F8586B"/>
    <w:rsid w:val="00F85A35"/>
    <w:rsid w:val="00F85ACF"/>
    <w:rsid w:val="00F85BCA"/>
    <w:rsid w:val="00F85CA5"/>
    <w:rsid w:val="00F85CE4"/>
    <w:rsid w:val="00F85EE1"/>
    <w:rsid w:val="00F863A8"/>
    <w:rsid w:val="00F86514"/>
    <w:rsid w:val="00F8694D"/>
    <w:rsid w:val="00F86ACC"/>
    <w:rsid w:val="00F86C48"/>
    <w:rsid w:val="00F8709E"/>
    <w:rsid w:val="00F872BC"/>
    <w:rsid w:val="00F8751B"/>
    <w:rsid w:val="00F8757D"/>
    <w:rsid w:val="00F87828"/>
    <w:rsid w:val="00F87870"/>
    <w:rsid w:val="00F87984"/>
    <w:rsid w:val="00F87A68"/>
    <w:rsid w:val="00F87DD3"/>
    <w:rsid w:val="00F901A8"/>
    <w:rsid w:val="00F9020A"/>
    <w:rsid w:val="00F90384"/>
    <w:rsid w:val="00F903E9"/>
    <w:rsid w:val="00F9058D"/>
    <w:rsid w:val="00F9090A"/>
    <w:rsid w:val="00F90AF3"/>
    <w:rsid w:val="00F90B45"/>
    <w:rsid w:val="00F910BD"/>
    <w:rsid w:val="00F913CC"/>
    <w:rsid w:val="00F91446"/>
    <w:rsid w:val="00F9157E"/>
    <w:rsid w:val="00F916BD"/>
    <w:rsid w:val="00F917F8"/>
    <w:rsid w:val="00F918AA"/>
    <w:rsid w:val="00F918FD"/>
    <w:rsid w:val="00F91D1C"/>
    <w:rsid w:val="00F9231A"/>
    <w:rsid w:val="00F92341"/>
    <w:rsid w:val="00F92344"/>
    <w:rsid w:val="00F927D1"/>
    <w:rsid w:val="00F928EA"/>
    <w:rsid w:val="00F92903"/>
    <w:rsid w:val="00F929AB"/>
    <w:rsid w:val="00F92C7D"/>
    <w:rsid w:val="00F92D5C"/>
    <w:rsid w:val="00F92E3E"/>
    <w:rsid w:val="00F9302E"/>
    <w:rsid w:val="00F930D9"/>
    <w:rsid w:val="00F93102"/>
    <w:rsid w:val="00F9330C"/>
    <w:rsid w:val="00F934AA"/>
    <w:rsid w:val="00F93528"/>
    <w:rsid w:val="00F93AA4"/>
    <w:rsid w:val="00F946FF"/>
    <w:rsid w:val="00F94757"/>
    <w:rsid w:val="00F9476E"/>
    <w:rsid w:val="00F9488C"/>
    <w:rsid w:val="00F9489D"/>
    <w:rsid w:val="00F948CA"/>
    <w:rsid w:val="00F94AD4"/>
    <w:rsid w:val="00F94B09"/>
    <w:rsid w:val="00F94C3B"/>
    <w:rsid w:val="00F94D51"/>
    <w:rsid w:val="00F94F4D"/>
    <w:rsid w:val="00F9533E"/>
    <w:rsid w:val="00F954CD"/>
    <w:rsid w:val="00F9551B"/>
    <w:rsid w:val="00F9569D"/>
    <w:rsid w:val="00F957F8"/>
    <w:rsid w:val="00F95827"/>
    <w:rsid w:val="00F95911"/>
    <w:rsid w:val="00F9599F"/>
    <w:rsid w:val="00F95C7E"/>
    <w:rsid w:val="00F95CFD"/>
    <w:rsid w:val="00F95D07"/>
    <w:rsid w:val="00F95F8A"/>
    <w:rsid w:val="00F9633C"/>
    <w:rsid w:val="00F96398"/>
    <w:rsid w:val="00F96431"/>
    <w:rsid w:val="00F965F1"/>
    <w:rsid w:val="00F96829"/>
    <w:rsid w:val="00F96F52"/>
    <w:rsid w:val="00F96FB0"/>
    <w:rsid w:val="00F97240"/>
    <w:rsid w:val="00F9771C"/>
    <w:rsid w:val="00F977CE"/>
    <w:rsid w:val="00F978B0"/>
    <w:rsid w:val="00F978DA"/>
    <w:rsid w:val="00F97941"/>
    <w:rsid w:val="00F97AB9"/>
    <w:rsid w:val="00F97ADD"/>
    <w:rsid w:val="00F97BD5"/>
    <w:rsid w:val="00F97D4B"/>
    <w:rsid w:val="00F97F28"/>
    <w:rsid w:val="00F97FCF"/>
    <w:rsid w:val="00FA0539"/>
    <w:rsid w:val="00FA0565"/>
    <w:rsid w:val="00FA0574"/>
    <w:rsid w:val="00FA093B"/>
    <w:rsid w:val="00FA0969"/>
    <w:rsid w:val="00FA0A6A"/>
    <w:rsid w:val="00FA1066"/>
    <w:rsid w:val="00FA12F1"/>
    <w:rsid w:val="00FA130B"/>
    <w:rsid w:val="00FA1438"/>
    <w:rsid w:val="00FA166F"/>
    <w:rsid w:val="00FA1988"/>
    <w:rsid w:val="00FA1D5A"/>
    <w:rsid w:val="00FA1E23"/>
    <w:rsid w:val="00FA2155"/>
    <w:rsid w:val="00FA225F"/>
    <w:rsid w:val="00FA226C"/>
    <w:rsid w:val="00FA23C7"/>
    <w:rsid w:val="00FA23F2"/>
    <w:rsid w:val="00FA24D0"/>
    <w:rsid w:val="00FA25CA"/>
    <w:rsid w:val="00FA25D0"/>
    <w:rsid w:val="00FA27F4"/>
    <w:rsid w:val="00FA29A7"/>
    <w:rsid w:val="00FA2C48"/>
    <w:rsid w:val="00FA2DE7"/>
    <w:rsid w:val="00FA2E7F"/>
    <w:rsid w:val="00FA302B"/>
    <w:rsid w:val="00FA32E7"/>
    <w:rsid w:val="00FA35C3"/>
    <w:rsid w:val="00FA3845"/>
    <w:rsid w:val="00FA3889"/>
    <w:rsid w:val="00FA38CD"/>
    <w:rsid w:val="00FA3BF1"/>
    <w:rsid w:val="00FA3D72"/>
    <w:rsid w:val="00FA3DE6"/>
    <w:rsid w:val="00FA437F"/>
    <w:rsid w:val="00FA4484"/>
    <w:rsid w:val="00FA478E"/>
    <w:rsid w:val="00FA481E"/>
    <w:rsid w:val="00FA48E6"/>
    <w:rsid w:val="00FA498B"/>
    <w:rsid w:val="00FA4AF0"/>
    <w:rsid w:val="00FA4B87"/>
    <w:rsid w:val="00FA4BE4"/>
    <w:rsid w:val="00FA4C11"/>
    <w:rsid w:val="00FA5273"/>
    <w:rsid w:val="00FA5333"/>
    <w:rsid w:val="00FA5542"/>
    <w:rsid w:val="00FA5663"/>
    <w:rsid w:val="00FA5673"/>
    <w:rsid w:val="00FA5796"/>
    <w:rsid w:val="00FA5820"/>
    <w:rsid w:val="00FA5CB7"/>
    <w:rsid w:val="00FA5D86"/>
    <w:rsid w:val="00FA5DD5"/>
    <w:rsid w:val="00FA5F7F"/>
    <w:rsid w:val="00FA6068"/>
    <w:rsid w:val="00FA61D0"/>
    <w:rsid w:val="00FA62C3"/>
    <w:rsid w:val="00FA6340"/>
    <w:rsid w:val="00FA6474"/>
    <w:rsid w:val="00FA653D"/>
    <w:rsid w:val="00FA6702"/>
    <w:rsid w:val="00FA6893"/>
    <w:rsid w:val="00FA6A58"/>
    <w:rsid w:val="00FA6A5C"/>
    <w:rsid w:val="00FA6F0D"/>
    <w:rsid w:val="00FA6F81"/>
    <w:rsid w:val="00FA6FA3"/>
    <w:rsid w:val="00FA72A1"/>
    <w:rsid w:val="00FA73F5"/>
    <w:rsid w:val="00FA7420"/>
    <w:rsid w:val="00FA7747"/>
    <w:rsid w:val="00FA7B2C"/>
    <w:rsid w:val="00FA7B99"/>
    <w:rsid w:val="00FA7BA2"/>
    <w:rsid w:val="00FA7C88"/>
    <w:rsid w:val="00FA7D8F"/>
    <w:rsid w:val="00FB00D1"/>
    <w:rsid w:val="00FB00F4"/>
    <w:rsid w:val="00FB0220"/>
    <w:rsid w:val="00FB0355"/>
    <w:rsid w:val="00FB0682"/>
    <w:rsid w:val="00FB0858"/>
    <w:rsid w:val="00FB0920"/>
    <w:rsid w:val="00FB0AD7"/>
    <w:rsid w:val="00FB0AF3"/>
    <w:rsid w:val="00FB0B9D"/>
    <w:rsid w:val="00FB0EAF"/>
    <w:rsid w:val="00FB0EF0"/>
    <w:rsid w:val="00FB0EF9"/>
    <w:rsid w:val="00FB0F99"/>
    <w:rsid w:val="00FB100F"/>
    <w:rsid w:val="00FB10B0"/>
    <w:rsid w:val="00FB1334"/>
    <w:rsid w:val="00FB158A"/>
    <w:rsid w:val="00FB186B"/>
    <w:rsid w:val="00FB19B4"/>
    <w:rsid w:val="00FB1A62"/>
    <w:rsid w:val="00FB1C9D"/>
    <w:rsid w:val="00FB1EC4"/>
    <w:rsid w:val="00FB200D"/>
    <w:rsid w:val="00FB217E"/>
    <w:rsid w:val="00FB22F5"/>
    <w:rsid w:val="00FB23C9"/>
    <w:rsid w:val="00FB2584"/>
    <w:rsid w:val="00FB261C"/>
    <w:rsid w:val="00FB27EF"/>
    <w:rsid w:val="00FB2A1A"/>
    <w:rsid w:val="00FB2B85"/>
    <w:rsid w:val="00FB2ED3"/>
    <w:rsid w:val="00FB2F5A"/>
    <w:rsid w:val="00FB31FC"/>
    <w:rsid w:val="00FB346C"/>
    <w:rsid w:val="00FB361C"/>
    <w:rsid w:val="00FB379F"/>
    <w:rsid w:val="00FB3AD8"/>
    <w:rsid w:val="00FB3E91"/>
    <w:rsid w:val="00FB3EAD"/>
    <w:rsid w:val="00FB407A"/>
    <w:rsid w:val="00FB4191"/>
    <w:rsid w:val="00FB4322"/>
    <w:rsid w:val="00FB49A4"/>
    <w:rsid w:val="00FB4ACA"/>
    <w:rsid w:val="00FB4BD7"/>
    <w:rsid w:val="00FB4CAB"/>
    <w:rsid w:val="00FB4ECA"/>
    <w:rsid w:val="00FB51CF"/>
    <w:rsid w:val="00FB5446"/>
    <w:rsid w:val="00FB5507"/>
    <w:rsid w:val="00FB5858"/>
    <w:rsid w:val="00FB5991"/>
    <w:rsid w:val="00FB5B09"/>
    <w:rsid w:val="00FB5B6E"/>
    <w:rsid w:val="00FB5BE5"/>
    <w:rsid w:val="00FB5C3F"/>
    <w:rsid w:val="00FB5F3A"/>
    <w:rsid w:val="00FB5FB8"/>
    <w:rsid w:val="00FB606D"/>
    <w:rsid w:val="00FB618C"/>
    <w:rsid w:val="00FB61B4"/>
    <w:rsid w:val="00FB6291"/>
    <w:rsid w:val="00FB6613"/>
    <w:rsid w:val="00FB66B8"/>
    <w:rsid w:val="00FB6820"/>
    <w:rsid w:val="00FB68C3"/>
    <w:rsid w:val="00FB698B"/>
    <w:rsid w:val="00FB710F"/>
    <w:rsid w:val="00FB7227"/>
    <w:rsid w:val="00FB74BD"/>
    <w:rsid w:val="00FB77D8"/>
    <w:rsid w:val="00FB781A"/>
    <w:rsid w:val="00FB799A"/>
    <w:rsid w:val="00FB799F"/>
    <w:rsid w:val="00FB7D68"/>
    <w:rsid w:val="00FB7E34"/>
    <w:rsid w:val="00FB7E5F"/>
    <w:rsid w:val="00FC0026"/>
    <w:rsid w:val="00FC0344"/>
    <w:rsid w:val="00FC047A"/>
    <w:rsid w:val="00FC0691"/>
    <w:rsid w:val="00FC0693"/>
    <w:rsid w:val="00FC089C"/>
    <w:rsid w:val="00FC08B7"/>
    <w:rsid w:val="00FC09EF"/>
    <w:rsid w:val="00FC0A51"/>
    <w:rsid w:val="00FC0A8C"/>
    <w:rsid w:val="00FC0EEB"/>
    <w:rsid w:val="00FC0EF4"/>
    <w:rsid w:val="00FC0F49"/>
    <w:rsid w:val="00FC1033"/>
    <w:rsid w:val="00FC1173"/>
    <w:rsid w:val="00FC14AC"/>
    <w:rsid w:val="00FC1566"/>
    <w:rsid w:val="00FC1697"/>
    <w:rsid w:val="00FC17B9"/>
    <w:rsid w:val="00FC18DF"/>
    <w:rsid w:val="00FC1D0B"/>
    <w:rsid w:val="00FC1E21"/>
    <w:rsid w:val="00FC20EF"/>
    <w:rsid w:val="00FC228C"/>
    <w:rsid w:val="00FC22D4"/>
    <w:rsid w:val="00FC23E7"/>
    <w:rsid w:val="00FC28D2"/>
    <w:rsid w:val="00FC2B5B"/>
    <w:rsid w:val="00FC2DF4"/>
    <w:rsid w:val="00FC2E79"/>
    <w:rsid w:val="00FC2F26"/>
    <w:rsid w:val="00FC3158"/>
    <w:rsid w:val="00FC345C"/>
    <w:rsid w:val="00FC3694"/>
    <w:rsid w:val="00FC3AA1"/>
    <w:rsid w:val="00FC3D10"/>
    <w:rsid w:val="00FC3D39"/>
    <w:rsid w:val="00FC3D8A"/>
    <w:rsid w:val="00FC3DC5"/>
    <w:rsid w:val="00FC3F35"/>
    <w:rsid w:val="00FC3F41"/>
    <w:rsid w:val="00FC3FAB"/>
    <w:rsid w:val="00FC406C"/>
    <w:rsid w:val="00FC417A"/>
    <w:rsid w:val="00FC4180"/>
    <w:rsid w:val="00FC43C5"/>
    <w:rsid w:val="00FC454D"/>
    <w:rsid w:val="00FC4C36"/>
    <w:rsid w:val="00FC4CDE"/>
    <w:rsid w:val="00FC4F80"/>
    <w:rsid w:val="00FC51DA"/>
    <w:rsid w:val="00FC5549"/>
    <w:rsid w:val="00FC5624"/>
    <w:rsid w:val="00FC5774"/>
    <w:rsid w:val="00FC57DF"/>
    <w:rsid w:val="00FC584D"/>
    <w:rsid w:val="00FC5923"/>
    <w:rsid w:val="00FC599C"/>
    <w:rsid w:val="00FC5BB8"/>
    <w:rsid w:val="00FC5C64"/>
    <w:rsid w:val="00FC5FAC"/>
    <w:rsid w:val="00FC60A6"/>
    <w:rsid w:val="00FC6292"/>
    <w:rsid w:val="00FC6304"/>
    <w:rsid w:val="00FC665F"/>
    <w:rsid w:val="00FC66B2"/>
    <w:rsid w:val="00FC6809"/>
    <w:rsid w:val="00FC68A3"/>
    <w:rsid w:val="00FC68BD"/>
    <w:rsid w:val="00FC6A74"/>
    <w:rsid w:val="00FC6ACA"/>
    <w:rsid w:val="00FC6B2D"/>
    <w:rsid w:val="00FC73A2"/>
    <w:rsid w:val="00FC751E"/>
    <w:rsid w:val="00FC75D5"/>
    <w:rsid w:val="00FC7831"/>
    <w:rsid w:val="00FC7A88"/>
    <w:rsid w:val="00FC7DB3"/>
    <w:rsid w:val="00FC7E8E"/>
    <w:rsid w:val="00FD002B"/>
    <w:rsid w:val="00FD0226"/>
    <w:rsid w:val="00FD0270"/>
    <w:rsid w:val="00FD06BE"/>
    <w:rsid w:val="00FD0738"/>
    <w:rsid w:val="00FD0AA3"/>
    <w:rsid w:val="00FD0F11"/>
    <w:rsid w:val="00FD0FC4"/>
    <w:rsid w:val="00FD137E"/>
    <w:rsid w:val="00FD1422"/>
    <w:rsid w:val="00FD14D9"/>
    <w:rsid w:val="00FD195C"/>
    <w:rsid w:val="00FD196E"/>
    <w:rsid w:val="00FD1C68"/>
    <w:rsid w:val="00FD1E24"/>
    <w:rsid w:val="00FD1E2A"/>
    <w:rsid w:val="00FD1E87"/>
    <w:rsid w:val="00FD1F16"/>
    <w:rsid w:val="00FD226D"/>
    <w:rsid w:val="00FD2281"/>
    <w:rsid w:val="00FD22A4"/>
    <w:rsid w:val="00FD23A0"/>
    <w:rsid w:val="00FD2458"/>
    <w:rsid w:val="00FD2463"/>
    <w:rsid w:val="00FD2540"/>
    <w:rsid w:val="00FD25A0"/>
    <w:rsid w:val="00FD26F3"/>
    <w:rsid w:val="00FD2818"/>
    <w:rsid w:val="00FD2884"/>
    <w:rsid w:val="00FD2A42"/>
    <w:rsid w:val="00FD2BAC"/>
    <w:rsid w:val="00FD2C22"/>
    <w:rsid w:val="00FD2C66"/>
    <w:rsid w:val="00FD2CBB"/>
    <w:rsid w:val="00FD2D7E"/>
    <w:rsid w:val="00FD3156"/>
    <w:rsid w:val="00FD334B"/>
    <w:rsid w:val="00FD3593"/>
    <w:rsid w:val="00FD3655"/>
    <w:rsid w:val="00FD3709"/>
    <w:rsid w:val="00FD371B"/>
    <w:rsid w:val="00FD374C"/>
    <w:rsid w:val="00FD3AE7"/>
    <w:rsid w:val="00FD3B00"/>
    <w:rsid w:val="00FD41D9"/>
    <w:rsid w:val="00FD42D3"/>
    <w:rsid w:val="00FD4306"/>
    <w:rsid w:val="00FD43FD"/>
    <w:rsid w:val="00FD441F"/>
    <w:rsid w:val="00FD4421"/>
    <w:rsid w:val="00FD463B"/>
    <w:rsid w:val="00FD4640"/>
    <w:rsid w:val="00FD46C5"/>
    <w:rsid w:val="00FD497E"/>
    <w:rsid w:val="00FD4B17"/>
    <w:rsid w:val="00FD4BD9"/>
    <w:rsid w:val="00FD4EAE"/>
    <w:rsid w:val="00FD4FC2"/>
    <w:rsid w:val="00FD50AA"/>
    <w:rsid w:val="00FD5288"/>
    <w:rsid w:val="00FD5441"/>
    <w:rsid w:val="00FD5C5F"/>
    <w:rsid w:val="00FD5D4A"/>
    <w:rsid w:val="00FD5DDD"/>
    <w:rsid w:val="00FD5EA0"/>
    <w:rsid w:val="00FD5EB5"/>
    <w:rsid w:val="00FD5F1A"/>
    <w:rsid w:val="00FD5FDB"/>
    <w:rsid w:val="00FD6085"/>
    <w:rsid w:val="00FD60C6"/>
    <w:rsid w:val="00FD6549"/>
    <w:rsid w:val="00FD664A"/>
    <w:rsid w:val="00FD678F"/>
    <w:rsid w:val="00FD689C"/>
    <w:rsid w:val="00FD69BD"/>
    <w:rsid w:val="00FD69FF"/>
    <w:rsid w:val="00FD6DB7"/>
    <w:rsid w:val="00FD6DE8"/>
    <w:rsid w:val="00FD6EF3"/>
    <w:rsid w:val="00FD768E"/>
    <w:rsid w:val="00FD78C0"/>
    <w:rsid w:val="00FD7C9C"/>
    <w:rsid w:val="00FD7DA1"/>
    <w:rsid w:val="00FD7E98"/>
    <w:rsid w:val="00FE013F"/>
    <w:rsid w:val="00FE05D6"/>
    <w:rsid w:val="00FE0B0C"/>
    <w:rsid w:val="00FE0BBD"/>
    <w:rsid w:val="00FE0CFC"/>
    <w:rsid w:val="00FE0EE6"/>
    <w:rsid w:val="00FE0F94"/>
    <w:rsid w:val="00FE0FB7"/>
    <w:rsid w:val="00FE0FC2"/>
    <w:rsid w:val="00FE11E0"/>
    <w:rsid w:val="00FE128B"/>
    <w:rsid w:val="00FE1409"/>
    <w:rsid w:val="00FE17D7"/>
    <w:rsid w:val="00FE1806"/>
    <w:rsid w:val="00FE1827"/>
    <w:rsid w:val="00FE1B48"/>
    <w:rsid w:val="00FE2076"/>
    <w:rsid w:val="00FE2380"/>
    <w:rsid w:val="00FE23F9"/>
    <w:rsid w:val="00FE24B6"/>
    <w:rsid w:val="00FE24DF"/>
    <w:rsid w:val="00FE2550"/>
    <w:rsid w:val="00FE2C61"/>
    <w:rsid w:val="00FE2E1F"/>
    <w:rsid w:val="00FE2E26"/>
    <w:rsid w:val="00FE2EA7"/>
    <w:rsid w:val="00FE2F1B"/>
    <w:rsid w:val="00FE2F24"/>
    <w:rsid w:val="00FE30CE"/>
    <w:rsid w:val="00FE3345"/>
    <w:rsid w:val="00FE3347"/>
    <w:rsid w:val="00FE33B9"/>
    <w:rsid w:val="00FE36BF"/>
    <w:rsid w:val="00FE37AF"/>
    <w:rsid w:val="00FE3C89"/>
    <w:rsid w:val="00FE41AB"/>
    <w:rsid w:val="00FE41B2"/>
    <w:rsid w:val="00FE41E3"/>
    <w:rsid w:val="00FE421B"/>
    <w:rsid w:val="00FE4240"/>
    <w:rsid w:val="00FE455F"/>
    <w:rsid w:val="00FE47B9"/>
    <w:rsid w:val="00FE485B"/>
    <w:rsid w:val="00FE4887"/>
    <w:rsid w:val="00FE4B70"/>
    <w:rsid w:val="00FE4CDC"/>
    <w:rsid w:val="00FE4D22"/>
    <w:rsid w:val="00FE4E22"/>
    <w:rsid w:val="00FE4F1A"/>
    <w:rsid w:val="00FE503A"/>
    <w:rsid w:val="00FE5139"/>
    <w:rsid w:val="00FE53A5"/>
    <w:rsid w:val="00FE55BB"/>
    <w:rsid w:val="00FE56B1"/>
    <w:rsid w:val="00FE5831"/>
    <w:rsid w:val="00FE606B"/>
    <w:rsid w:val="00FE608D"/>
    <w:rsid w:val="00FE6102"/>
    <w:rsid w:val="00FE61D9"/>
    <w:rsid w:val="00FE622D"/>
    <w:rsid w:val="00FE6427"/>
    <w:rsid w:val="00FE64E9"/>
    <w:rsid w:val="00FE6506"/>
    <w:rsid w:val="00FE6608"/>
    <w:rsid w:val="00FE661F"/>
    <w:rsid w:val="00FE6A40"/>
    <w:rsid w:val="00FE6C3E"/>
    <w:rsid w:val="00FE6F4B"/>
    <w:rsid w:val="00FE6F90"/>
    <w:rsid w:val="00FE701A"/>
    <w:rsid w:val="00FE71CC"/>
    <w:rsid w:val="00FE7652"/>
    <w:rsid w:val="00FE76AA"/>
    <w:rsid w:val="00FE7726"/>
    <w:rsid w:val="00FE79BB"/>
    <w:rsid w:val="00FE7BEF"/>
    <w:rsid w:val="00FE7DA1"/>
    <w:rsid w:val="00FE7EC0"/>
    <w:rsid w:val="00FE7F2A"/>
    <w:rsid w:val="00FF00D0"/>
    <w:rsid w:val="00FF0155"/>
    <w:rsid w:val="00FF027A"/>
    <w:rsid w:val="00FF0427"/>
    <w:rsid w:val="00FF0574"/>
    <w:rsid w:val="00FF06D7"/>
    <w:rsid w:val="00FF0883"/>
    <w:rsid w:val="00FF09ED"/>
    <w:rsid w:val="00FF0E5D"/>
    <w:rsid w:val="00FF0E74"/>
    <w:rsid w:val="00FF11E4"/>
    <w:rsid w:val="00FF11F0"/>
    <w:rsid w:val="00FF1261"/>
    <w:rsid w:val="00FF1308"/>
    <w:rsid w:val="00FF13FB"/>
    <w:rsid w:val="00FF15CF"/>
    <w:rsid w:val="00FF1614"/>
    <w:rsid w:val="00FF1A73"/>
    <w:rsid w:val="00FF1B84"/>
    <w:rsid w:val="00FF1BF3"/>
    <w:rsid w:val="00FF1CFB"/>
    <w:rsid w:val="00FF2061"/>
    <w:rsid w:val="00FF2230"/>
    <w:rsid w:val="00FF25FC"/>
    <w:rsid w:val="00FF2648"/>
    <w:rsid w:val="00FF28BF"/>
    <w:rsid w:val="00FF29BC"/>
    <w:rsid w:val="00FF2C65"/>
    <w:rsid w:val="00FF2C66"/>
    <w:rsid w:val="00FF2CEE"/>
    <w:rsid w:val="00FF2E8C"/>
    <w:rsid w:val="00FF2F0F"/>
    <w:rsid w:val="00FF30A5"/>
    <w:rsid w:val="00FF3167"/>
    <w:rsid w:val="00FF3544"/>
    <w:rsid w:val="00FF3615"/>
    <w:rsid w:val="00FF3863"/>
    <w:rsid w:val="00FF39E0"/>
    <w:rsid w:val="00FF3A27"/>
    <w:rsid w:val="00FF3AE2"/>
    <w:rsid w:val="00FF3B35"/>
    <w:rsid w:val="00FF3C8F"/>
    <w:rsid w:val="00FF3D00"/>
    <w:rsid w:val="00FF40A7"/>
    <w:rsid w:val="00FF40F9"/>
    <w:rsid w:val="00FF4184"/>
    <w:rsid w:val="00FF42BC"/>
    <w:rsid w:val="00FF4571"/>
    <w:rsid w:val="00FF4884"/>
    <w:rsid w:val="00FF4B1C"/>
    <w:rsid w:val="00FF4B6C"/>
    <w:rsid w:val="00FF4C60"/>
    <w:rsid w:val="00FF4FF3"/>
    <w:rsid w:val="00FF50B2"/>
    <w:rsid w:val="00FF5236"/>
    <w:rsid w:val="00FF5384"/>
    <w:rsid w:val="00FF53A5"/>
    <w:rsid w:val="00FF5465"/>
    <w:rsid w:val="00FF54EC"/>
    <w:rsid w:val="00FF556D"/>
    <w:rsid w:val="00FF55B9"/>
    <w:rsid w:val="00FF569B"/>
    <w:rsid w:val="00FF5708"/>
    <w:rsid w:val="00FF5713"/>
    <w:rsid w:val="00FF5752"/>
    <w:rsid w:val="00FF588E"/>
    <w:rsid w:val="00FF58E5"/>
    <w:rsid w:val="00FF592E"/>
    <w:rsid w:val="00FF5A18"/>
    <w:rsid w:val="00FF5A79"/>
    <w:rsid w:val="00FF5BB4"/>
    <w:rsid w:val="00FF5CD4"/>
    <w:rsid w:val="00FF5D4A"/>
    <w:rsid w:val="00FF5ED1"/>
    <w:rsid w:val="00FF65A1"/>
    <w:rsid w:val="00FF6A79"/>
    <w:rsid w:val="00FF6A8E"/>
    <w:rsid w:val="00FF6AE8"/>
    <w:rsid w:val="00FF6B3C"/>
    <w:rsid w:val="00FF6B81"/>
    <w:rsid w:val="00FF6BA6"/>
    <w:rsid w:val="00FF6BEF"/>
    <w:rsid w:val="00FF6C99"/>
    <w:rsid w:val="00FF72EF"/>
    <w:rsid w:val="00FF73E0"/>
    <w:rsid w:val="00FF748C"/>
    <w:rsid w:val="00FF78CE"/>
    <w:rsid w:val="00FF7C39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F6A9CF6"/>
  <w15:docId w15:val="{D51A996F-190D-4D4E-80F1-F41AC329D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E8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D718F4"/>
    <w:pPr>
      <w:spacing w:after="120"/>
    </w:pPr>
  </w:style>
  <w:style w:type="paragraph" w:styleId="Header">
    <w:name w:val="header"/>
    <w:basedOn w:val="Normal"/>
    <w:link w:val="HeaderChar"/>
    <w:uiPriority w:val="99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18F4"/>
    <w:pPr>
      <w:ind w:left="284"/>
    </w:pPr>
  </w:style>
  <w:style w:type="paragraph" w:customStyle="1" w:styleId="AAFrameAddress">
    <w:name w:val="AA Frame Address"/>
    <w:basedOn w:val="Heading1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semiHidden/>
    <w:rsid w:val="00D718F4"/>
    <w:pPr>
      <w:ind w:left="1134"/>
    </w:pPr>
  </w:style>
  <w:style w:type="paragraph" w:styleId="TOC6">
    <w:name w:val="toc 6"/>
    <w:basedOn w:val="Normal"/>
    <w:next w:val="Normal"/>
    <w:semiHidden/>
    <w:rsid w:val="00D718F4"/>
    <w:pPr>
      <w:ind w:left="1418"/>
    </w:pPr>
  </w:style>
  <w:style w:type="paragraph" w:styleId="TOC7">
    <w:name w:val="toc 7"/>
    <w:basedOn w:val="Normal"/>
    <w:next w:val="Normal"/>
    <w:semiHidden/>
    <w:rsid w:val="00D718F4"/>
    <w:pPr>
      <w:ind w:left="1701"/>
    </w:pPr>
  </w:style>
  <w:style w:type="paragraph" w:styleId="TOC8">
    <w:name w:val="toc 8"/>
    <w:basedOn w:val="Normal"/>
    <w:next w:val="Normal"/>
    <w:semiHidden/>
    <w:rsid w:val="00D718F4"/>
    <w:pPr>
      <w:ind w:left="1985"/>
    </w:pPr>
  </w:style>
  <w:style w:type="paragraph" w:styleId="TOC9">
    <w:name w:val="toc 9"/>
    <w:basedOn w:val="Normal"/>
    <w:next w:val="Normal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semiHidden/>
    <w:rsid w:val="00D718F4"/>
    <w:pPr>
      <w:ind w:left="567" w:hanging="567"/>
    </w:pPr>
  </w:style>
  <w:style w:type="paragraph" w:styleId="ListBullet5">
    <w:name w:val="List Bullet 5"/>
    <w:basedOn w:val="Normal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D718F4"/>
    <w:pPr>
      <w:ind w:firstLine="284"/>
    </w:pPr>
  </w:style>
  <w:style w:type="paragraph" w:styleId="BodyTextIndent">
    <w:name w:val="Body Text Indent"/>
    <w:aliases w:val="i"/>
    <w:basedOn w:val="Normal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D718F4"/>
    <w:pPr>
      <w:ind w:left="284" w:firstLine="284"/>
    </w:pPr>
  </w:style>
  <w:style w:type="character" w:styleId="Strong">
    <w:name w:val="Strong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718F4"/>
  </w:style>
  <w:style w:type="paragraph" w:customStyle="1" w:styleId="ASSETS">
    <w:name w:val="ASSETS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7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674F9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 w:val="0"/>
      <w:iCs w:val="0"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AA71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locked/>
    <w:rsid w:val="003D2B24"/>
    <w:rPr>
      <w:rFonts w:ascii="Book Antiqua" w:hAnsi="Book Antiqua"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rsid w:val="00E37E9D"/>
    <w:rPr>
      <w:rFonts w:ascii="Tahoma" w:hAnsi="Tahoma" w:cs="Tahoma"/>
      <w:shd w:val="clear" w:color="auto" w:fill="00008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37E9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A77CD8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833F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E4C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4CA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4CA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4C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4CA2"/>
    <w:rPr>
      <w:rFonts w:ascii="Arial" w:hAnsi="Arial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F763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36F6"/>
    <w:rPr>
      <w:color w:val="808080"/>
    </w:rPr>
  </w:style>
  <w:style w:type="character" w:customStyle="1" w:styleId="ui-provider">
    <w:name w:val="ui-provider"/>
    <w:basedOn w:val="DefaultParagraphFont"/>
    <w:rsid w:val="00E16754"/>
  </w:style>
  <w:style w:type="character" w:styleId="LineNumber">
    <w:name w:val="line number"/>
    <w:basedOn w:val="DefaultParagraphFont"/>
    <w:uiPriority w:val="99"/>
    <w:semiHidden/>
    <w:unhideWhenUsed/>
    <w:rsid w:val="00DC1F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eader" Target="header8.xml"/><Relationship Id="rId28" Type="http://schemas.openxmlformats.org/officeDocument/2006/relationships/header" Target="header1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5.xml"/><Relationship Id="rId27" Type="http://schemas.openxmlformats.org/officeDocument/2006/relationships/header" Target="header10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40938CD-8894-4360-92B0-9C3CCCFEA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6818F7-2D6B-4046-9820-1991C6A053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8A94A9-2D95-42B8-BC02-19DFE4096D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CA87BB-6B42-464F-914F-8237E13EBAB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2964</TotalTime>
  <Pages>66</Pages>
  <Words>15263</Words>
  <Characters>70128</Characters>
  <Application>Microsoft Office Word</Application>
  <DocSecurity>0</DocSecurity>
  <Lines>7827</Lines>
  <Paragraphs>3144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Kornsiri, Chongaksorn</cp:lastModifiedBy>
  <cp:revision>448</cp:revision>
  <cp:lastPrinted>2026-02-23T11:45:00Z</cp:lastPrinted>
  <dcterms:created xsi:type="dcterms:W3CDTF">2025-02-26T15:54:00Z</dcterms:created>
  <dcterms:modified xsi:type="dcterms:W3CDTF">2026-02-24T06:57:00Z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2022-02-07T14:38:32Z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23ec7846-1dfa-44c7-b4f7-1793ed7cd0d1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</Properties>
</file>