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5E9E7" w14:textId="3C483C35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3C47FE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6C618A">
        <w:rPr>
          <w:rFonts w:ascii="Angsana New" w:hAnsi="Angsana New" w:cs="Angsana New"/>
          <w:sz w:val="52"/>
          <w:szCs w:val="52"/>
        </w:rPr>
        <w:t xml:space="preserve"> </w:t>
      </w:r>
      <w:r w:rsidR="006C618A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112B19C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D881552" w14:textId="13C11AEB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110C5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3C47F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110C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41122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8A6CF92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75D348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D37305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9459859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DF27104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E6626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59A28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EBC9C64" w14:textId="77777777" w:rsidR="00335756" w:rsidRPr="002B11A6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2B11A6" w:rsidSect="00B37ACE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4C85429" w14:textId="77777777" w:rsidR="00B743EA" w:rsidRPr="003C47FE" w:rsidRDefault="00B743EA" w:rsidP="00B74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18CB3" w14:textId="77777777" w:rsidR="00B743EA" w:rsidRPr="003C47FE" w:rsidRDefault="00B743EA" w:rsidP="00B743E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3C47F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78F86C6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283201F1" w14:textId="77777777" w:rsidR="00B743EA" w:rsidRPr="003C47FE" w:rsidRDefault="00B743EA" w:rsidP="00B743EA">
      <w:pPr>
        <w:rPr>
          <w:rFonts w:ascii="Angsana New" w:hAnsi="Angsana New"/>
          <w:b/>
          <w:bCs/>
          <w:sz w:val="28"/>
          <w:szCs w:val="28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นวนคร จำกัด</w:t>
      </w:r>
      <w:r w:rsidRPr="003C47FE">
        <w:rPr>
          <w:rFonts w:ascii="Angsana New" w:hAnsi="Angsana New"/>
          <w:b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bCs/>
          <w:sz w:val="30"/>
          <w:szCs w:val="30"/>
          <w:cs/>
        </w:rPr>
        <w:t>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181543E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79899241" w14:textId="77777777" w:rsidR="00B743EA" w:rsidRPr="00AB2068" w:rsidRDefault="00B743EA" w:rsidP="00B743E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DBCCF9C" w14:textId="77777777" w:rsidR="00B743EA" w:rsidRPr="00B37ACE" w:rsidRDefault="00B743EA" w:rsidP="00B743EA">
      <w:pPr>
        <w:pStyle w:val="FSBlank"/>
      </w:pPr>
    </w:p>
    <w:p w14:paraId="3F756139" w14:textId="125174CC" w:rsidR="00B743EA" w:rsidRPr="00E87A43" w:rsidRDefault="00B743EA" w:rsidP="00B743E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76588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="007F2EED">
        <w:rPr>
          <w:rFonts w:ascii="Angsana New" w:eastAsia="Calibri" w:hAnsi="Angsana New" w:hint="cs"/>
          <w:sz w:val="30"/>
          <w:szCs w:val="30"/>
          <w:cs/>
        </w:rPr>
        <w:t>รวม</w:t>
      </w:r>
      <w:r w:rsidRPr="00D76588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และงบการเงินเฉพาะกิจการของ</w:t>
      </w:r>
      <w:r w:rsidRPr="00D76588">
        <w:rPr>
          <w:rFonts w:ascii="Angsana New" w:eastAsia="Calibri" w:hAnsi="Angsana New"/>
          <w:spacing w:val="-4"/>
          <w:sz w:val="30"/>
          <w:szCs w:val="30"/>
          <w:cs/>
        </w:rPr>
        <w:t>บริษัท นวนคร จำกัด</w:t>
      </w:r>
      <w:r w:rsidRPr="00145DC4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(มหาชน)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และบริษัทย่อย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7F2EED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</w:t>
      </w:r>
      <w:r w:rsidR="00A15B0C">
        <w:rPr>
          <w:rFonts w:ascii="Angsana New" w:eastAsia="Calibri" w:hAnsi="Angsana New"/>
          <w:spacing w:val="-2"/>
          <w:sz w:val="30"/>
          <w:szCs w:val="30"/>
        </w:rPr>
        <w:t>“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กลุ่ม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บริ</w:t>
      </w:r>
      <w:r w:rsidRPr="00CA6F74">
        <w:rPr>
          <w:rFonts w:ascii="Angsana New" w:hAnsi="Angsana New"/>
          <w:spacing w:val="-2"/>
          <w:sz w:val="30"/>
          <w:szCs w:val="30"/>
          <w:cs/>
        </w:rPr>
        <w:t>ษัท</w:t>
      </w:r>
      <w:r w:rsidR="00A15B0C">
        <w:rPr>
          <w:rFonts w:ascii="Angsana New" w:hAnsi="Angsana New"/>
          <w:spacing w:val="-2"/>
          <w:sz w:val="30"/>
          <w:szCs w:val="30"/>
        </w:rPr>
        <w:t>”</w:t>
      </w:r>
      <w:r w:rsidRPr="00CA6F74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7F2EED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นวนคร จำกัด (มหาชน) (</w:t>
      </w:r>
      <w:r w:rsidR="00A15B0C">
        <w:rPr>
          <w:rFonts w:ascii="Angsana New" w:hAnsi="Angsana New"/>
          <w:spacing w:val="-2"/>
          <w:sz w:val="30"/>
          <w:szCs w:val="30"/>
        </w:rPr>
        <w:t>“</w:t>
      </w:r>
      <w:r w:rsidR="007F2E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A15B0C">
        <w:rPr>
          <w:rFonts w:ascii="Angsana New" w:hAnsi="Angsana New"/>
          <w:spacing w:val="-2"/>
          <w:sz w:val="30"/>
          <w:szCs w:val="30"/>
        </w:rPr>
        <w:t>”</w:t>
      </w:r>
      <w:r w:rsidR="007F2EED">
        <w:rPr>
          <w:rFonts w:ascii="Angsana New" w:hAnsi="Angsana New" w:hint="cs"/>
          <w:spacing w:val="-2"/>
          <w:sz w:val="30"/>
          <w:szCs w:val="30"/>
          <w:cs/>
        </w:rPr>
        <w:t xml:space="preserve">) ตามลำดับ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ซึ่งประกอบด้วยงบฐานะการเงิน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</w:t>
      </w:r>
      <w:r w:rsidR="007C2992">
        <w:rPr>
          <w:rFonts w:ascii="Angsana New" w:eastAsia="Calibri" w:hAnsi="Angsana New"/>
          <w:spacing w:val="-2"/>
          <w:sz w:val="30"/>
          <w:szCs w:val="30"/>
          <w:cs/>
        </w:rPr>
        <w:t>งบฐานะการเงิน</w:t>
      </w:r>
      <w:r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ณ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D110C5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ธันวาคม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D110C5">
        <w:rPr>
          <w:rFonts w:ascii="Angsana New" w:eastAsia="Calibri" w:hAnsi="Angsana New"/>
          <w:sz w:val="30"/>
          <w:szCs w:val="30"/>
        </w:rPr>
        <w:t>256</w:t>
      </w:r>
      <w:r w:rsidR="00841122">
        <w:rPr>
          <w:rFonts w:ascii="Angsana New" w:eastAsia="Calibri" w:hAnsi="Angsana New"/>
          <w:sz w:val="30"/>
          <w:szCs w:val="30"/>
        </w:rPr>
        <w:t>8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งบ</w:t>
      </w:r>
      <w:r w:rsidRPr="00AB2068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และงบกำไรขาดทุน</w:t>
      </w:r>
      <w:r w:rsidR="00A15B0C">
        <w:rPr>
          <w:rFonts w:ascii="Angsana New" w:eastAsia="Calibri" w:hAnsi="Angsana New"/>
          <w:sz w:val="30"/>
          <w:szCs w:val="30"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เบ็ดเสร็จเฉพาะกิจการ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="007C299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Pr="00AB2068">
        <w:rPr>
          <w:rFonts w:ascii="Angsana New" w:hAnsi="Angsana New"/>
          <w:sz w:val="30"/>
          <w:szCs w:val="30"/>
          <w:cs/>
        </w:rPr>
        <w:t>งบการ</w:t>
      </w:r>
      <w:r w:rsidRPr="00CA6F74">
        <w:rPr>
          <w:rFonts w:ascii="Angsana New" w:hAnsi="Angsana New"/>
          <w:spacing w:val="-2"/>
          <w:sz w:val="30"/>
          <w:szCs w:val="30"/>
          <w:cs/>
        </w:rPr>
        <w:t>เปลี่ยนแปลงส่วนของผู้ถือหุ้น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เฉพาะกิจการ</w:t>
      </w:r>
      <w:r w:rsidRPr="00CA6F74">
        <w:rPr>
          <w:rFonts w:ascii="Angsana New" w:hAnsi="Angsana New"/>
          <w:color w:val="0000FF"/>
          <w:spacing w:val="-2"/>
          <w:sz w:val="30"/>
          <w:szCs w:val="30"/>
          <w:cs/>
        </w:rPr>
        <w:t xml:space="preserve"> </w:t>
      </w:r>
      <w:r w:rsidRPr="00CA6F74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</w:t>
      </w:r>
      <w:r w:rsidRPr="00CA6F74">
        <w:rPr>
          <w:rFonts w:ascii="Angsana New" w:hAnsi="Angsana New"/>
          <w:spacing w:val="-2"/>
          <w:sz w:val="30"/>
          <w:szCs w:val="30"/>
          <w:cs/>
        </w:rPr>
        <w:t>งบกระแสเงิน</w:t>
      </w:r>
      <w:r w:rsidRPr="00AB2068">
        <w:rPr>
          <w:rFonts w:ascii="Angsana New" w:hAnsi="Angsana New"/>
          <w:sz w:val="30"/>
          <w:szCs w:val="30"/>
          <w:cs/>
        </w:rPr>
        <w:t>สด</w:t>
      </w:r>
      <w:r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AB206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1A450D">
        <w:rPr>
          <w:rFonts w:ascii="Angsana New" w:hAnsi="Angsana New" w:hint="cs"/>
          <w:sz w:val="30"/>
          <w:szCs w:val="30"/>
          <w:cs/>
        </w:rPr>
        <w:t>และ</w:t>
      </w:r>
      <w:r w:rsidRPr="00AB2068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A15B0C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AB2068">
        <w:rPr>
          <w:rFonts w:ascii="Angsana New" w:eastAsia="Calibri" w:hAnsi="Angsana New"/>
          <w:sz w:val="30"/>
          <w:szCs w:val="30"/>
          <w:cs/>
        </w:rPr>
        <w:t>ซึ่งประกอบด้วยสรุป</w:t>
      </w:r>
      <w:r w:rsidR="003A249F">
        <w:rPr>
          <w:rFonts w:ascii="Angsana New" w:eastAsia="Calibri" w:hAnsi="Angsana New"/>
          <w:sz w:val="30"/>
          <w:szCs w:val="30"/>
          <w:cs/>
        </w:rPr>
        <w:t>นโยบายการบัญชี</w:t>
      </w:r>
      <w:r w:rsidR="001A450D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</w:t>
      </w:r>
      <w:r w:rsidR="003A249F">
        <w:rPr>
          <w:rFonts w:ascii="Angsana New" w:eastAsia="Calibri" w:hAnsi="Angsana New"/>
          <w:sz w:val="30"/>
          <w:szCs w:val="30"/>
          <w:cs/>
        </w:rPr>
        <w:t>สาระสำคัญ</w:t>
      </w:r>
    </w:p>
    <w:p w14:paraId="151FA179" w14:textId="77777777"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14:paraId="798269A8" w14:textId="7A26C954" w:rsidR="00B743EA" w:rsidRPr="00AB2068" w:rsidRDefault="00B743EA" w:rsidP="00B743E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ข้าพเจ้าเห็นว่า งบการเงิน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</w:t>
      </w: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รวมและฐานะการเงินเฉพาะกิจการ</w:t>
      </w:r>
      <w:r w:rsidR="004469F4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ของ</w:t>
      </w:r>
      <w:r w:rsidR="004469F4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AB2068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4469F4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AB206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ณ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วันที่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D110C5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110C5">
        <w:rPr>
          <w:rFonts w:ascii="Angsana New" w:eastAsia="Calibri" w:hAnsi="Angsana New"/>
          <w:sz w:val="30"/>
          <w:szCs w:val="30"/>
        </w:rPr>
        <w:t>256</w:t>
      </w:r>
      <w:r w:rsidR="00841122">
        <w:rPr>
          <w:rFonts w:ascii="Angsana New" w:eastAsia="Calibri" w:hAnsi="Angsana New"/>
          <w:sz w:val="30"/>
          <w:szCs w:val="30"/>
        </w:rPr>
        <w:t>8</w:t>
      </w:r>
      <w:r w:rsidRPr="00AB2068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4469F4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AB2068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4469F4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B2068">
        <w:rPr>
          <w:rFonts w:ascii="Angsana New" w:hAnsi="Angsana New"/>
          <w:sz w:val="30"/>
          <w:szCs w:val="30"/>
          <w:cs/>
        </w:rPr>
        <w:t>น</w:t>
      </w:r>
    </w:p>
    <w:p w14:paraId="1B1C55E8" w14:textId="77777777" w:rsidR="00B743EA" w:rsidRPr="00B37ACE" w:rsidRDefault="00B743EA" w:rsidP="00B743EA">
      <w:pPr>
        <w:pStyle w:val="FSBlank"/>
        <w:rPr>
          <w:rFonts w:eastAsia="Calibri"/>
        </w:rPr>
      </w:pPr>
    </w:p>
    <w:p w14:paraId="29187322" w14:textId="77777777" w:rsidR="00B743EA" w:rsidRPr="00AB2068" w:rsidRDefault="00B743EA" w:rsidP="00B743E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A05AEA1" w14:textId="77777777" w:rsidR="00B743EA" w:rsidRPr="00B37ACE" w:rsidRDefault="00B743EA" w:rsidP="00B743EA">
      <w:pPr>
        <w:pStyle w:val="FSBlank"/>
        <w:rPr>
          <w:rFonts w:eastAsia="Calibri"/>
        </w:rPr>
      </w:pPr>
    </w:p>
    <w:p w14:paraId="5244F961" w14:textId="5C1512CA" w:rsidR="00B37ACE" w:rsidRDefault="00B743EA" w:rsidP="00B743EA">
      <w:pPr>
        <w:jc w:val="thaiDistribute"/>
        <w:rPr>
          <w:rFonts w:ascii="Angsana New" w:eastAsia="Calibri" w:hAnsi="Angsana New"/>
          <w:sz w:val="30"/>
          <w:szCs w:val="30"/>
        </w:rPr>
      </w:pPr>
      <w:r w:rsidRPr="002413E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413E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2413EA">
        <w:rPr>
          <w:rFonts w:ascii="Angsana New" w:eastAsia="Calibri" w:hAnsi="Angsana New"/>
          <w:sz w:val="30"/>
          <w:szCs w:val="30"/>
          <w:cs/>
        </w:rPr>
        <w:br/>
      </w:r>
      <w:r w:rsidRPr="002413E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426461" w:rsidRPr="002413EA">
        <w:rPr>
          <w:rFonts w:ascii="Angsana New" w:eastAsia="Calibri" w:hAnsi="Angsana New" w:hint="cs"/>
          <w:i/>
          <w:iCs/>
          <w:sz w:val="30"/>
          <w:szCs w:val="30"/>
          <w:cs/>
        </w:rPr>
        <w:t>รวม</w:t>
      </w:r>
      <w:r w:rsidRPr="002413EA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2413E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426461" w:rsidRPr="002413EA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2413EA">
        <w:rPr>
          <w:rFonts w:ascii="Angsana New" w:eastAsia="Calibri" w:hAnsi="Angsana New"/>
          <w:sz w:val="30"/>
          <w:szCs w:val="30"/>
          <w:cs/>
        </w:rPr>
        <w:t>บริษัท</w:t>
      </w:r>
      <w:r w:rsidR="00426461" w:rsidRPr="002413E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2413EA">
        <w:rPr>
          <w:rFonts w:ascii="Angsana New" w:eastAsia="Calibri" w:hAnsi="Angsana New"/>
          <w:sz w:val="30"/>
          <w:szCs w:val="30"/>
          <w:cs/>
        </w:rPr>
        <w:t>ตาม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413EA" w:rsidRPr="002413EA">
        <w:rPr>
          <w:rFonts w:asciiTheme="majorBidi" w:hAnsiTheme="majorBidi" w:cstheme="majorBidi"/>
          <w:sz w:val="30"/>
          <w:szCs w:val="30"/>
        </w:rPr>
        <w:t xml:space="preserve"> </w:t>
      </w:r>
      <w:r w:rsidR="002413EA" w:rsidRPr="002413EA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413EA" w:rsidRPr="002413EA">
        <w:rPr>
          <w:rFonts w:asciiTheme="majorBidi" w:hAnsiTheme="majorBidi" w:cstheme="majorBidi"/>
          <w:sz w:val="30"/>
          <w:szCs w:val="30"/>
        </w:rPr>
        <w:t xml:space="preserve"> (</w:t>
      </w:r>
      <w:r w:rsidR="002413EA" w:rsidRPr="002413EA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2784B">
        <w:rPr>
          <w:rFonts w:asciiTheme="majorBidi" w:hAnsiTheme="majorBidi" w:cstheme="majorBidi"/>
          <w:sz w:val="30"/>
          <w:szCs w:val="30"/>
        </w:rPr>
        <w:t xml:space="preserve"> </w:t>
      </w:r>
      <w:r w:rsidRPr="002413EA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493FB9">
        <w:rPr>
          <w:rFonts w:ascii="Angsana New" w:eastAsia="Calibri" w:hAnsi="Angsana New"/>
          <w:spacing w:val="-4"/>
          <w:sz w:val="30"/>
          <w:szCs w:val="30"/>
          <w:cs/>
        </w:rPr>
        <w:t>กับการตรวจสอบงบการเงิน</w:t>
      </w:r>
      <w:r w:rsidR="00426461" w:rsidRPr="00493FB9">
        <w:rPr>
          <w:rFonts w:ascii="Angsana New" w:eastAsia="Calibri" w:hAnsi="Angsana New" w:hint="cs"/>
          <w:spacing w:val="-4"/>
          <w:sz w:val="30"/>
          <w:szCs w:val="30"/>
          <w:cs/>
        </w:rPr>
        <w:t>รวม</w:t>
      </w:r>
      <w:r w:rsidRPr="00493FB9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</w:t>
      </w:r>
      <w:r w:rsidRPr="002413EA">
        <w:rPr>
          <w:rFonts w:ascii="Angsana New" w:eastAsia="Calibri" w:hAnsi="Angsana New"/>
          <w:sz w:val="30"/>
          <w:szCs w:val="30"/>
          <w:cs/>
        </w:rPr>
        <w:t xml:space="preserve"> </w:t>
      </w:r>
      <w:r w:rsidR="002413EA" w:rsidRPr="002413EA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2413EA" w:rsidRPr="002413EA">
        <w:rPr>
          <w:sz w:val="30"/>
          <w:szCs w:val="30"/>
        </w:rPr>
        <w:t xml:space="preserve"> </w:t>
      </w:r>
      <w:r w:rsidRPr="002413EA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782611" w14:textId="77777777" w:rsidR="00B37ACE" w:rsidRDefault="00B37ACE" w:rsidP="00B743EA">
      <w:pPr>
        <w:jc w:val="thaiDistribute"/>
        <w:rPr>
          <w:rFonts w:ascii="Angsana New" w:hAnsi="Angsana New"/>
        </w:rPr>
      </w:pPr>
    </w:p>
    <w:p w14:paraId="52D344DB" w14:textId="38060199" w:rsidR="00B37ACE" w:rsidRDefault="00B37ACE" w:rsidP="00B743EA">
      <w:pPr>
        <w:jc w:val="thaiDistribute"/>
        <w:rPr>
          <w:rFonts w:ascii="Angsana New" w:hAnsi="Angsana New"/>
        </w:rPr>
        <w:sectPr w:rsidR="00B37ACE" w:rsidSect="00B37ACE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1D2CEC3" w14:textId="77777777" w:rsidR="00AB1D4A" w:rsidRPr="00AB2068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2068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F52F4F8" w14:textId="77777777"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6C8C97BF" w14:textId="5C22B2AA" w:rsidR="00D053B8" w:rsidRPr="00AB2068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817FBE">
        <w:rPr>
          <w:rFonts w:ascii="Angsana New" w:eastAsia="Calibri" w:hAnsi="Angsana New"/>
          <w:spacing w:val="1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AB2068">
        <w:rPr>
          <w:rFonts w:ascii="Angsana New" w:eastAsia="Calibri" w:hAnsi="Angsana New"/>
          <w:sz w:val="30"/>
          <w:szCs w:val="30"/>
          <w:cs/>
        </w:rPr>
        <w:t>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55006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ข้าพเจ้าได้นำเรื่องเหล่านี้มาพิจารณาในบริบทของ</w:t>
      </w:r>
      <w:r w:rsidRPr="00AB206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8A6696E" w14:textId="77777777" w:rsidR="00AB1D4A" w:rsidRPr="00AB2068" w:rsidRDefault="00AB1D4A" w:rsidP="005417F0">
      <w:pPr>
        <w:pStyle w:val="FSBlank"/>
        <w:rPr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860"/>
      </w:tblGrid>
      <w:tr w:rsidR="00AB1D4A" w:rsidRPr="003C47FE" w14:paraId="2DBE4F37" w14:textId="77777777" w:rsidTr="005417F0">
        <w:tc>
          <w:tcPr>
            <w:tcW w:w="9810" w:type="dxa"/>
            <w:gridSpan w:val="2"/>
          </w:tcPr>
          <w:p w14:paraId="5327824B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AB1D4A" w:rsidRPr="003C47FE" w14:paraId="6AA91DE1" w14:textId="77777777" w:rsidTr="005417F0">
        <w:tc>
          <w:tcPr>
            <w:tcW w:w="9810" w:type="dxa"/>
            <w:gridSpan w:val="2"/>
          </w:tcPr>
          <w:p w14:paraId="78F1ADE5" w14:textId="1CCBDC21" w:rsidR="00AB1D4A" w:rsidRPr="003C47FE" w:rsidRDefault="00AB1D4A" w:rsidP="005417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628FF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727D66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9628F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671BF4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3</w:t>
            </w:r>
            <w:r w:rsidR="00681519" w:rsidRPr="005C63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628FF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F429A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="00AF71CD">
              <w:rPr>
                <w:rFonts w:ascii="Angsana New" w:hAnsi="Angsana New"/>
                <w:sz w:val="30"/>
                <w:szCs w:val="30"/>
              </w:rPr>
              <w:t>1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D110C5">
              <w:rPr>
                <w:rFonts w:ascii="Angsana New" w:hAnsi="Angsana New"/>
                <w:sz w:val="30"/>
                <w:szCs w:val="30"/>
              </w:rPr>
              <w:t>1</w:t>
            </w:r>
            <w:r w:rsidR="00AF71C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B1D4A" w:rsidRPr="003C47FE" w14:paraId="1B10A5DD" w14:textId="77777777" w:rsidTr="005417F0">
        <w:tc>
          <w:tcPr>
            <w:tcW w:w="4950" w:type="dxa"/>
          </w:tcPr>
          <w:p w14:paraId="74EC2BF5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235F5370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1D4A" w:rsidRPr="003C47FE" w14:paraId="646F2ECB" w14:textId="77777777" w:rsidTr="005417F0">
        <w:tc>
          <w:tcPr>
            <w:tcW w:w="4950" w:type="dxa"/>
          </w:tcPr>
          <w:p w14:paraId="68B7CF46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</w:t>
            </w:r>
            <w:r w:rsidR="002762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ค่าเสื่อมราคาสะสมและขาดทุนจากการด้อยค่า ศูนย์การค้า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ให้เช่าซึ่งเป็น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หนึ่งของ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าริมทรัพย์เพื่อการลงทุนของบริษัท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ยังมีพื้นที่เช่าบางส่วนว่างอยู่ </w:t>
            </w:r>
          </w:p>
          <w:p w14:paraId="6E978EE9" w14:textId="77777777" w:rsidR="00C441EC" w:rsidRPr="003C47FE" w:rsidRDefault="00C441EC" w:rsidP="005417F0">
            <w:pPr>
              <w:pStyle w:val="FSBlank"/>
            </w:pPr>
          </w:p>
          <w:p w14:paraId="475282B8" w14:textId="77777777" w:rsidR="00C441EC" w:rsidRPr="003C47FE" w:rsidRDefault="00C441EC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ราคาทุนหักค่าเสื่อม</w:t>
            </w:r>
            <w:r w:rsidR="005417F0">
              <w:rPr>
                <w:rFonts w:ascii="Angsana New" w:hAnsi="Angsana New"/>
                <w:sz w:val="30"/>
                <w:szCs w:val="30"/>
              </w:rPr>
              <w:br/>
            </w:r>
            <w:r w:rsidR="005417F0">
              <w:rPr>
                <w:rFonts w:ascii="Angsana New" w:hAnsi="Angsana New"/>
                <w:sz w:val="30"/>
                <w:szCs w:val="30"/>
                <w:cs/>
              </w:rPr>
              <w:t>ราคาสะสมและขาดทุนจากการด้อยค่า</w:t>
            </w:r>
            <w:r w:rsidR="001F2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อาคารและอุปกรณ์บางส่วนของบริษัท</w:t>
            </w:r>
            <w:r w:rsidR="00B14815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ยังใช้งานไม่เต็มประสิทธิภาพ ปัจจัยดังกล่าวเป็นข้อบ่งชี้ของการด้อยค่า</w:t>
            </w:r>
          </w:p>
          <w:p w14:paraId="436DB345" w14:textId="77777777" w:rsidR="00AB1D4A" w:rsidRPr="003C47FE" w:rsidRDefault="00AB1D4A" w:rsidP="005417F0">
            <w:pPr>
              <w:pStyle w:val="FSBlank"/>
              <w:rPr>
                <w:highlight w:val="yellow"/>
              </w:rPr>
            </w:pPr>
          </w:p>
          <w:p w14:paraId="62834384" w14:textId="77777777" w:rsidR="00AB1D4A" w:rsidRPr="003C47FE" w:rsidRDefault="00AB1D4A" w:rsidP="005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ในการพิจารณาการด้อยค่าของสินทรัพย์</w:t>
            </w:r>
            <w:r w:rsidR="005417F0" w:rsidRPr="005417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</w:t>
            </w:r>
            <w:r w:rsidR="005417F0" w:rsidRPr="005417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จำเป็นต้อง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ใช้ดุลยพินิจอย่างมีนัยสำคัญในการกำหนดมูลค่าที่คาดว่าจะได้รับคืน 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มูลค่าที่คาดว่าจะได้รับคืนดังกล่าวกำหนดโดยวิธีมูลค่าจากการใช้</w:t>
            </w:r>
            <w:r w:rsidR="00565FB6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ซึ่งได้มาจากการคิดลดกระแสเงินสดในอนาคต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เรื่องดังกล่าวเป็นเรื่องที่ข้าพเจ้าให้ความสำคัญในการตรวจสอบ</w:t>
            </w:r>
          </w:p>
        </w:tc>
        <w:tc>
          <w:tcPr>
            <w:tcW w:w="4860" w:type="dxa"/>
          </w:tcPr>
          <w:p w14:paraId="60C21CE8" w14:textId="77777777" w:rsidR="00AB1D4A" w:rsidRPr="003C47FE" w:rsidRDefault="00AB1D4A" w:rsidP="003A25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1DBD716" w14:textId="77777777" w:rsidR="00AB1D4A" w:rsidRPr="003C47FE" w:rsidRDefault="00AB1D4A" w:rsidP="005417F0">
            <w:pPr>
              <w:pStyle w:val="FSBlank"/>
            </w:pPr>
          </w:p>
          <w:p w14:paraId="39D72290" w14:textId="77777777" w:rsidR="00FD2884" w:rsidRPr="00FD2884" w:rsidRDefault="00FD2884" w:rsidP="00FD2884">
            <w:pPr>
              <w:jc w:val="thaiDistribute"/>
              <w:rPr>
                <w:rFonts w:ascii="Angsana New" w:eastAsia="MS Mincho" w:hAnsi="Angsana New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การประเมินกระบวนการ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ใน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การระบุการด้อยค่าที่อาจเกิดขึ้นและทำความเข้าใจกระบวนการทดสอบการด้อยค่าและ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 xml:space="preserve">ประมาณมูลค่าที่คาดว่าจะได้รับคืนของผู้บริหาร </w:t>
            </w:r>
          </w:p>
          <w:p w14:paraId="0D55B14D" w14:textId="77777777" w:rsidR="00FD2884" w:rsidRPr="00D258F2" w:rsidRDefault="00FD2884" w:rsidP="00D258F2">
            <w:pPr>
              <w:pStyle w:val="FSBlank"/>
            </w:pPr>
            <w:r w:rsidRPr="00D258F2">
              <w:t xml:space="preserve"> </w:t>
            </w:r>
          </w:p>
          <w:p w14:paraId="2B7F9949" w14:textId="5F64FA1A" w:rsidR="00FD2884" w:rsidRPr="00E4796C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สินทรัพย์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ในกรณีที่บริษัทได้จัดจ้างผู้ประเมินราคาทรัพย์สินอิสระเพื่อช่วยในการประเมินราคา ข้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าพเจ้าได้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ประเมินความรู้ ความสามารถ ความเป็นอิสระ และความเป็นกลางของผู้ประเมินราคาทรัพย์สินอิสระ โดยการพิจารณาคุณสมบัติทางวิชาชีพและอ่านสัญญาการจ้างงานระหว่างผู้ประเมินราคาทรัพย์สินอิสระและบริษัท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 </w:t>
            </w:r>
            <w:r w:rsidR="00FA4200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ข้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าพเจ้า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ที่สำคัญ</w:t>
            </w:r>
            <w:r w:rsidR="00FA4200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="00D72994" w:rsidRPr="001A450D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รวมถึง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</w:t>
            </w:r>
          </w:p>
          <w:p w14:paraId="592855D7" w14:textId="77777777" w:rsidR="00D258F2" w:rsidRPr="00344265" w:rsidRDefault="00D258F2" w:rsidP="00D258F2">
            <w:pPr>
              <w:pStyle w:val="FSBlank"/>
            </w:pPr>
          </w:p>
          <w:p w14:paraId="7B720E84" w14:textId="77777777" w:rsidR="00AB1D4A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  <w:p w14:paraId="61A3CFFE" w14:textId="77777777" w:rsidR="0077773C" w:rsidRPr="003C47FE" w:rsidRDefault="0077773C" w:rsidP="0077773C">
            <w:pPr>
              <w:pStyle w:val="FSBlank"/>
            </w:pPr>
          </w:p>
        </w:tc>
      </w:tr>
    </w:tbl>
    <w:p w14:paraId="00586506" w14:textId="77777777" w:rsidR="00AB1D4A" w:rsidRPr="003C47FE" w:rsidRDefault="00AB1D4A" w:rsidP="00AB1D4A">
      <w:pPr>
        <w:rPr>
          <w:rFonts w:ascii="Angsana New" w:hAnsi="Angsana New"/>
          <w:sz w:val="32"/>
          <w:szCs w:val="32"/>
        </w:rPr>
      </w:pPr>
      <w:r w:rsidRPr="003C47FE">
        <w:rPr>
          <w:rFonts w:ascii="Angsana New" w:hAnsi="Angsana New"/>
        </w:rPr>
        <w:br w:type="page"/>
      </w:r>
    </w:p>
    <w:p w14:paraId="5A284975" w14:textId="77777777" w:rsidR="00F35B57" w:rsidRPr="003C47FE" w:rsidRDefault="00F35B57" w:rsidP="00F35B57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696E2C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586A2EA" w14:textId="5D8EBD70" w:rsidR="00F35B57" w:rsidRPr="003C47FE" w:rsidRDefault="00F35B57" w:rsidP="00F35B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924D4CE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504CEF6" w14:textId="32E2CC0F" w:rsidR="00F35B57" w:rsidRPr="005837D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ความเห็นของข้าพเจ้าต่องบการเงิน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5837DE">
        <w:rPr>
          <w:rFonts w:ascii="Angsana New" w:hAnsi="Angsana New"/>
          <w:spacing w:val="6"/>
          <w:sz w:val="30"/>
          <w:szCs w:val="30"/>
          <w:cs/>
        </w:rPr>
        <w:t>และงบการเงินเฉพาะกิจการ</w:t>
      </w:r>
      <w:r w:rsidRPr="005837DE">
        <w:rPr>
          <w:rFonts w:ascii="Angsana New" w:eastAsia="Calibri" w:hAnsi="Angsana New"/>
          <w:spacing w:val="6"/>
          <w:sz w:val="30"/>
          <w:szCs w:val="30"/>
          <w:cs/>
        </w:rPr>
        <w:t>ไม่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</w:rPr>
        <w:t xml:space="preserve"> </w:t>
      </w:r>
    </w:p>
    <w:p w14:paraId="44846AF7" w14:textId="77777777" w:rsidR="00F35B57" w:rsidRPr="00D053B8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7085708" w14:textId="74C9EB22" w:rsidR="00F35B57" w:rsidRPr="003C47F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C47FE">
        <w:rPr>
          <w:rFonts w:ascii="Angsana New" w:eastAsia="Calibri" w:hAnsi="Angsana New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คือ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หรื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05FF847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368938F9" w14:textId="77777777" w:rsidR="00F35B57" w:rsidRPr="0031022B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31022B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5B725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543E2AD4" w14:textId="51D84002" w:rsidR="00F35B57" w:rsidRPr="003C47FE" w:rsidRDefault="00F35B57" w:rsidP="00F35B5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5139A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6FFDDBD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8E76BE4" w14:textId="41DB6290" w:rsidR="00F35B57" w:rsidRPr="000E4DC1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0E4DC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</w:t>
      </w:r>
      <w:r w:rsidRPr="000E4DC1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ผู้บริหารพิจารณาว่าจำเป็นเพื่อให้</w:t>
      </w:r>
      <w:r w:rsidR="0095139A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สามารถจัดทำงบ</w:t>
      </w:r>
      <w:r w:rsidRPr="00702F48">
        <w:rPr>
          <w:rFonts w:ascii="Angsana New" w:eastAsia="Calibri" w:hAnsi="Angsana New"/>
          <w:spacing w:val="2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2"/>
          <w:sz w:val="30"/>
          <w:szCs w:val="30"/>
          <w:cs/>
        </w:rPr>
        <w:t>รวม</w:t>
      </w:r>
      <w:r w:rsidRPr="00702F48">
        <w:rPr>
          <w:rFonts w:ascii="Angsana New" w:hAnsi="Angsana New"/>
          <w:spacing w:val="2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31139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19589A3E" w14:textId="678D3E3F" w:rsidR="00F35B57" w:rsidRPr="003C47FE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95139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7721EA87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6B2F2B1C" w14:textId="2C627945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BA2E68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3C47FE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</w:p>
    <w:p w14:paraId="0C96ECBF" w14:textId="77777777" w:rsidR="00F35B57" w:rsidRPr="003C47FE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5051E87" w14:textId="79C35425" w:rsidR="00F35B57" w:rsidRPr="003C47FE" w:rsidRDefault="00F35B57" w:rsidP="00F35B5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</w:t>
      </w:r>
      <w:r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3D4C6C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0070CAEF" w14:textId="77777777" w:rsidR="00F35B57" w:rsidRPr="00B37ACE" w:rsidRDefault="00F35B57" w:rsidP="00F35B57">
      <w:pPr>
        <w:pStyle w:val="FSBlank"/>
        <w:rPr>
          <w:rFonts w:eastAsia="Calibri"/>
          <w:sz w:val="16"/>
          <w:szCs w:val="16"/>
        </w:rPr>
      </w:pPr>
    </w:p>
    <w:p w14:paraId="0225D48C" w14:textId="2CC4E66A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Pr="00B6188B">
        <w:rPr>
          <w:rFonts w:ascii="Angsana New" w:eastAsia="Calibri" w:hAnsi="Angsana New"/>
          <w:spacing w:val="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EB43FA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</w:t>
      </w:r>
      <w:r w:rsidRPr="000E3C1C">
        <w:rPr>
          <w:rFonts w:ascii="Angsana New" w:eastAsia="Calibri" w:hAnsi="Angsana New"/>
          <w:spacing w:val="2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0E3C1C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</w:t>
      </w:r>
      <w:r w:rsidRPr="00EB43FA">
        <w:rPr>
          <w:rFonts w:ascii="Angsana New" w:hAnsi="Angsana New"/>
          <w:spacing w:val="4"/>
          <w:sz w:val="30"/>
          <w:szCs w:val="30"/>
          <w:cs/>
        </w:rPr>
        <w:t>ใช้งบการเงิน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EB43FA">
        <w:rPr>
          <w:rFonts w:ascii="Angsana New" w:hAnsi="Angsana New"/>
          <w:spacing w:val="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hAnsi="Angsana New"/>
          <w:spacing w:val="-2"/>
          <w:sz w:val="30"/>
          <w:szCs w:val="30"/>
          <w:cs/>
        </w:rPr>
        <w:t>เหล่านี้</w:t>
      </w:r>
    </w:p>
    <w:p w14:paraId="0057A84D" w14:textId="77777777" w:rsidR="00F35B57" w:rsidRPr="00B37ACE" w:rsidRDefault="00F35B57" w:rsidP="00F35B57">
      <w:pPr>
        <w:pStyle w:val="FSBlank"/>
        <w:rPr>
          <w:sz w:val="16"/>
          <w:szCs w:val="16"/>
        </w:rPr>
      </w:pPr>
      <w:r w:rsidRPr="00B37ACE">
        <w:rPr>
          <w:sz w:val="16"/>
          <w:szCs w:val="16"/>
          <w:rtl/>
          <w:cs/>
        </w:rPr>
        <w:t xml:space="preserve"> </w:t>
      </w:r>
    </w:p>
    <w:p w14:paraId="3DE03BBE" w14:textId="77777777" w:rsidR="00F35B57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60C833" w14:textId="77777777" w:rsidR="00F35B57" w:rsidRPr="00B37ACE" w:rsidRDefault="00F35B57" w:rsidP="00F35B57">
      <w:pPr>
        <w:jc w:val="thaiDistribute"/>
        <w:rPr>
          <w:rFonts w:ascii="Angsana New" w:hAnsi="Angsana New"/>
          <w:sz w:val="16"/>
          <w:szCs w:val="16"/>
        </w:rPr>
      </w:pPr>
    </w:p>
    <w:p w14:paraId="41ED4563" w14:textId="1D0DD7A0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</w:t>
      </w:r>
      <w:r w:rsidR="003D4C6C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1D37A5">
        <w:rPr>
          <w:rFonts w:ascii="Angsana New" w:eastAsia="Calibri" w:hAnsi="Angsana New"/>
          <w:spacing w:val="4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3C47FE">
        <w:rPr>
          <w:rFonts w:ascii="Angsana New" w:eastAsia="Calibri" w:hAnsi="Angsana New"/>
          <w:sz w:val="30"/>
          <w:szCs w:val="30"/>
          <w:cs/>
        </w:rPr>
        <w:t>การสมรู้ร่วมคิด</w:t>
      </w:r>
      <w:r w:rsidR="003D4C6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C47FE">
        <w:rPr>
          <w:rFonts w:ascii="Angsana New" w:hAnsi="Angsana New"/>
          <w:sz w:val="30"/>
          <w:szCs w:val="30"/>
          <w:cs/>
        </w:rPr>
        <w:t>ายใน</w:t>
      </w:r>
    </w:p>
    <w:p w14:paraId="468BC047" w14:textId="2815BDF7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eastAsia="Calibri" w:hAnsi="Angsana New"/>
          <w:sz w:val="30"/>
          <w:szCs w:val="30"/>
          <w:cs/>
        </w:rPr>
        <w:br/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14:paraId="7A5C5169" w14:textId="77777777" w:rsidR="00F35B57" w:rsidRPr="00846778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846778">
        <w:rPr>
          <w:rFonts w:ascii="Angsana New" w:eastAsia="Calibri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46778">
        <w:rPr>
          <w:rFonts w:ascii="Angsana New" w:hAnsi="Angsana New"/>
          <w:spacing w:val="4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2AC1F62" w14:textId="645A1236" w:rsidR="00F35B57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</w:t>
      </w:r>
      <w:r w:rsidRPr="00AF0987">
        <w:rPr>
          <w:rFonts w:ascii="Angsana New" w:hAnsi="Angsana New"/>
          <w:spacing w:val="6"/>
          <w:sz w:val="30"/>
          <w:szCs w:val="30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โดยให้ข้อสังเกต</w:t>
      </w:r>
      <w:r w:rsidRPr="00AF0987">
        <w:rPr>
          <w:rFonts w:ascii="Angsana New" w:hAnsi="Angsana New"/>
          <w:spacing w:val="6"/>
          <w:sz w:val="30"/>
          <w:szCs w:val="30"/>
          <w:cs/>
        </w:rPr>
        <w:t>ถึงการเปิดเผย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ในงบการเงิน</w:t>
      </w:r>
      <w:r w:rsidR="003D4C6C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C47F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F2907">
        <w:rPr>
          <w:rFonts w:ascii="Angsana New" w:hAnsi="Angsana New"/>
          <w:spacing w:val="4"/>
          <w:sz w:val="30"/>
          <w:szCs w:val="30"/>
          <w:cs/>
        </w:rPr>
        <w:t>การสอบบัญชี</w:t>
      </w:r>
      <w:r w:rsidR="003D4C6C">
        <w:rPr>
          <w:rFonts w:ascii="Angsana New" w:hAnsi="Angsana New"/>
          <w:spacing w:val="4"/>
          <w:sz w:val="30"/>
          <w:szCs w:val="30"/>
          <w:cs/>
        </w:rPr>
        <w:br/>
      </w:r>
      <w:r w:rsidRPr="004F2907">
        <w:rPr>
          <w:rFonts w:ascii="Angsana New" w:hAnsi="Angsana New"/>
          <w:spacing w:val="4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292AC5">
        <w:rPr>
          <w:rFonts w:ascii="Angsana New" w:hAnsi="Angsana New"/>
          <w:spacing w:val="4"/>
          <w:sz w:val="30"/>
          <w:szCs w:val="30"/>
        </w:rPr>
        <w:t xml:space="preserve">   </w:t>
      </w:r>
      <w:r w:rsidRPr="004F2907">
        <w:rPr>
          <w:rFonts w:ascii="Angsana New" w:hAnsi="Angsana New"/>
          <w:spacing w:val="4"/>
          <w:sz w:val="30"/>
          <w:szCs w:val="30"/>
          <w:cs/>
        </w:rPr>
        <w:t>อาจเป็นเหตุให้</w:t>
      </w:r>
      <w:r w:rsidR="003D4C6C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</w:t>
      </w:r>
      <w:r w:rsidRPr="004F2907">
        <w:rPr>
          <w:rFonts w:ascii="Angsana New" w:hAnsi="Angsana New"/>
          <w:spacing w:val="4"/>
          <w:sz w:val="30"/>
          <w:szCs w:val="30"/>
          <w:cs/>
        </w:rPr>
        <w:t>บริษัทต้องหยุดการดำเนินงานต่อเนื่อง</w:t>
      </w:r>
      <w:r w:rsidRPr="003C47FE">
        <w:rPr>
          <w:rFonts w:ascii="Angsana New" w:hAnsi="Angsana New"/>
          <w:sz w:val="30"/>
          <w:szCs w:val="30"/>
          <w:cs/>
        </w:rPr>
        <w:t xml:space="preserve"> </w:t>
      </w:r>
    </w:p>
    <w:p w14:paraId="603CBE5A" w14:textId="1D9EBDB2" w:rsidR="00D053B8" w:rsidRDefault="00AB1D4A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ว่างบการเงิน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>
        <w:rPr>
          <w:rFonts w:ascii="Angsana New" w:hAnsi="Angsana New" w:hint="cs"/>
          <w:sz w:val="30"/>
          <w:szCs w:val="30"/>
          <w:cs/>
        </w:rPr>
        <w:t>หรือไม่</w:t>
      </w:r>
    </w:p>
    <w:p w14:paraId="155F750A" w14:textId="20D532EA" w:rsidR="00D053B8" w:rsidRPr="00D053B8" w:rsidRDefault="00982C24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982C24">
        <w:rPr>
          <w:rFonts w:ascii="Angsana New" w:hAnsi="Angsana New"/>
          <w:color w:val="000000"/>
          <w:spacing w:val="6"/>
          <w:sz w:val="30"/>
          <w:szCs w:val="30"/>
          <w:cs/>
        </w:rPr>
        <w:tab/>
      </w:r>
      <w:r w:rsidRPr="006C63B4">
        <w:rPr>
          <w:rFonts w:ascii="Angsana New" w:hAnsi="Angsana New"/>
          <w:color w:val="000000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D053B8" w:rsidRPr="006C63B4">
        <w:rPr>
          <w:rFonts w:ascii="Angsana New" w:hAnsi="Angsana New" w:hint="cs"/>
          <w:color w:val="000000"/>
          <w:sz w:val="30"/>
          <w:szCs w:val="30"/>
          <w:cs/>
        </w:rPr>
        <w:t>ไ</w:t>
      </w:r>
      <w:r w:rsidR="00D053B8" w:rsidRPr="006C63B4">
        <w:rPr>
          <w:rFonts w:ascii="Angsana New" w:hAnsi="Angsana New"/>
          <w:color w:val="000000"/>
          <w:sz w:val="30"/>
          <w:szCs w:val="30"/>
          <w:cs/>
        </w:rPr>
        <w:t>ด้รับหลักฐานการสอบบัญชีที่เหมาะสมอย่างเพียงพอเกี่ยวกับ</w:t>
      </w:r>
      <w:r w:rsidR="00D053B8"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ข้อมูลทางการเงินของ</w:t>
      </w:r>
      <w:r w:rsidR="0051513F">
        <w:rPr>
          <w:rFonts w:ascii="Angsana New" w:hAnsi="Angsana New" w:hint="cs"/>
          <w:color w:val="000000"/>
          <w:spacing w:val="6"/>
          <w:sz w:val="30"/>
          <w:szCs w:val="30"/>
          <w:cs/>
        </w:rPr>
        <w:t>กิจการหรือ</w:t>
      </w:r>
      <w:r w:rsidRPr="00982C24">
        <w:rPr>
          <w:rFonts w:ascii="Angsana New" w:hAnsi="Angsana New"/>
          <w:color w:val="000000"/>
          <w:spacing w:val="6"/>
          <w:sz w:val="30"/>
          <w:szCs w:val="30"/>
          <w:cs/>
        </w:rPr>
        <w:t>หน่วย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ธุรกิจ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>ภายในกลุ่มบริษัท</w:t>
      </w:r>
      <w:r w:rsidR="00D053B8"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>เพื่อ</w:t>
      </w:r>
      <w:r w:rsidRPr="00982C24">
        <w:rPr>
          <w:rFonts w:ascii="Angsana New" w:hAnsi="Angsana New"/>
          <w:color w:val="000000"/>
          <w:spacing w:val="4"/>
          <w:sz w:val="30"/>
          <w:szCs w:val="30"/>
          <w:cs/>
        </w:rPr>
        <w:t>ใช้เป็นเกณฑ์ในการ</w:t>
      </w:r>
      <w:r w:rsidR="00D053B8"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>แสดงความเห็นต่อ</w:t>
      </w:r>
      <w:r w:rsidR="0003151B">
        <w:rPr>
          <w:rFonts w:ascii="Angsana New" w:hAnsi="Angsana New"/>
          <w:color w:val="000000"/>
          <w:spacing w:val="4"/>
          <w:sz w:val="30"/>
          <w:szCs w:val="30"/>
        </w:rPr>
        <w:br/>
      </w:r>
      <w:r w:rsidR="00D053B8"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>งบการเงิน</w:t>
      </w:r>
      <w:r w:rsidRPr="00982C24">
        <w:rPr>
          <w:rFonts w:ascii="Angsana New" w:hAnsi="Angsana New"/>
          <w:color w:val="000000"/>
          <w:spacing w:val="4"/>
          <w:sz w:val="30"/>
          <w:szCs w:val="30"/>
          <w:cs/>
        </w:rPr>
        <w:t>ของกลุ่มบริษัท</w:t>
      </w:r>
      <w:r w:rsidR="00D053B8"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ข้าพเจ้ารับผิดชอบ</w:t>
      </w:r>
      <w:r w:rsidR="00D053B8" w:rsidRPr="00241169">
        <w:rPr>
          <w:rFonts w:ascii="Angsana New" w:hAnsi="Angsana New"/>
          <w:color w:val="000000"/>
          <w:spacing w:val="-2"/>
          <w:sz w:val="30"/>
          <w:szCs w:val="30"/>
          <w:cs/>
        </w:rPr>
        <w:t>ต่อ</w:t>
      </w:r>
      <w:r w:rsidR="00D053B8"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การกำหนดแนวทาง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D053B8"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การควบคุมดูแล และการ</w:t>
      </w:r>
      <w:r w:rsidRPr="00982C24">
        <w:rPr>
          <w:rFonts w:ascii="Angsana New" w:hAnsi="Angsana New"/>
          <w:color w:val="000000"/>
          <w:spacing w:val="4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D053B8"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ตรวจสอบ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กลุ่มบริษัท</w:t>
      </w:r>
      <w:r w:rsidR="00D053B8"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</w:t>
      </w:r>
      <w:r w:rsidR="00D053B8"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14:paraId="0A19BB28" w14:textId="77777777" w:rsidR="00B41412" w:rsidRPr="007F5FDF" w:rsidRDefault="00B41412" w:rsidP="007A2070">
      <w:pPr>
        <w:pStyle w:val="FSBlank"/>
        <w:rPr>
          <w:sz w:val="22"/>
          <w:szCs w:val="22"/>
        </w:rPr>
      </w:pPr>
    </w:p>
    <w:p w14:paraId="182D9BB1" w14:textId="77777777" w:rsidR="00AB1D4A" w:rsidRPr="003C47FE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B334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F6A7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C47FE">
        <w:rPr>
          <w:rFonts w:ascii="Angsana New" w:hAnsi="Angsana New"/>
          <w:sz w:val="30"/>
          <w:szCs w:val="30"/>
          <w:cs/>
        </w:rPr>
        <w:t>งข้าพเจ้า</w:t>
      </w:r>
    </w:p>
    <w:p w14:paraId="28BA8495" w14:textId="77777777" w:rsidR="00AB1D4A" w:rsidRPr="007F5FDF" w:rsidRDefault="00AB1D4A" w:rsidP="007A2070">
      <w:pPr>
        <w:pStyle w:val="FSBlank"/>
        <w:rPr>
          <w:rFonts w:eastAsia="Calibri"/>
          <w:sz w:val="22"/>
          <w:szCs w:val="22"/>
        </w:rPr>
      </w:pPr>
    </w:p>
    <w:p w14:paraId="167D1336" w14:textId="7495472F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83A4A" w:rsidRPr="00483A4A">
        <w:rPr>
          <w:rFonts w:ascii="Angsana New" w:eastAsia="Calibri" w:hAnsi="Angsana New" w:hint="cs"/>
          <w:sz w:val="30"/>
          <w:szCs w:val="30"/>
          <w:cs/>
        </w:rPr>
        <w:t>และ</w:t>
      </w:r>
      <w:r w:rsidR="00483A4A" w:rsidRPr="00483A4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756B23E" w14:textId="77777777" w:rsidR="003B1204" w:rsidRPr="007F5FDF" w:rsidRDefault="003B1204" w:rsidP="007A2070">
      <w:pPr>
        <w:pStyle w:val="FSBlank"/>
        <w:rPr>
          <w:sz w:val="22"/>
          <w:szCs w:val="22"/>
        </w:rPr>
      </w:pPr>
    </w:p>
    <w:p w14:paraId="3400D422" w14:textId="2F2B9E5A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3C47F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3C47F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142780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ED6ED80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662167A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884FB0A" w14:textId="77777777"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09F6CE6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="006716AE">
        <w:rPr>
          <w:rFonts w:ascii="Angsana New" w:hAnsi="Angsana New" w:hint="cs"/>
          <w:sz w:val="30"/>
          <w:szCs w:val="30"/>
          <w:cs/>
        </w:rPr>
        <w:t>นารีวรรณ ชัยบันทัด</w:t>
      </w:r>
      <w:r w:rsidRPr="003C47FE">
        <w:rPr>
          <w:rFonts w:ascii="Angsana New" w:hAnsi="Angsana New"/>
          <w:sz w:val="30"/>
          <w:szCs w:val="30"/>
          <w:cs/>
        </w:rPr>
        <w:t>)</w:t>
      </w:r>
    </w:p>
    <w:p w14:paraId="3F218B39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E6D11E" w14:textId="22CAE2F3" w:rsidR="00AB1D4A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8B6A7A">
        <w:rPr>
          <w:rFonts w:ascii="Angsana New" w:hAnsi="Angsana New"/>
          <w:sz w:val="30"/>
          <w:szCs w:val="30"/>
          <w:cs/>
        </w:rPr>
        <w:t xml:space="preserve"> </w:t>
      </w:r>
      <w:r w:rsidR="00D110C5">
        <w:rPr>
          <w:rFonts w:ascii="Angsana New" w:hAnsi="Angsana New"/>
          <w:sz w:val="30"/>
          <w:szCs w:val="30"/>
        </w:rPr>
        <w:t>9219</w:t>
      </w:r>
    </w:p>
    <w:p w14:paraId="25F12359" w14:textId="77777777" w:rsidR="00300F1B" w:rsidRPr="00B37ACE" w:rsidRDefault="00300F1B" w:rsidP="00AB1D4A">
      <w:pPr>
        <w:jc w:val="thaiDistribute"/>
        <w:rPr>
          <w:rFonts w:ascii="Angsana New" w:hAnsi="Angsana New"/>
          <w:color w:val="0000FF"/>
          <w:sz w:val="16"/>
          <w:szCs w:val="16"/>
          <w:shd w:val="clear" w:color="auto" w:fill="E0E0E0"/>
        </w:rPr>
      </w:pPr>
    </w:p>
    <w:p w14:paraId="2EE5D0B2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183FB74" w14:textId="77777777" w:rsidR="004F7928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>
        <w:rPr>
          <w:rFonts w:ascii="Angsana New" w:hAnsi="Angsana New"/>
          <w:sz w:val="30"/>
          <w:szCs w:val="30"/>
        </w:rPr>
        <w:t xml:space="preserve"> </w:t>
      </w:r>
    </w:p>
    <w:p w14:paraId="0D088198" w14:textId="4F71EB41" w:rsidR="00EB2F67" w:rsidRDefault="00830BD4" w:rsidP="00EB2F6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BC3754">
        <w:rPr>
          <w:rFonts w:ascii="Angsana New" w:hAnsi="Angsana New"/>
          <w:sz w:val="30"/>
          <w:szCs w:val="30"/>
        </w:rPr>
        <w:t xml:space="preserve"> </w:t>
      </w:r>
      <w:r w:rsidR="009F2CAA" w:rsidRPr="00375D1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110C5">
        <w:rPr>
          <w:rFonts w:ascii="Angsana New" w:hAnsi="Angsana New"/>
          <w:sz w:val="30"/>
          <w:szCs w:val="30"/>
        </w:rPr>
        <w:t>256</w:t>
      </w:r>
      <w:r w:rsidR="0011196A">
        <w:rPr>
          <w:rFonts w:ascii="Angsana New" w:hAnsi="Angsana New"/>
          <w:sz w:val="30"/>
          <w:szCs w:val="30"/>
        </w:rPr>
        <w:t>9</w:t>
      </w:r>
    </w:p>
    <w:sectPr w:rsidR="00EB2F67" w:rsidSect="00EB2F67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587C5" w14:textId="77777777" w:rsidR="00F76E0A" w:rsidRDefault="00F76E0A" w:rsidP="004956B4">
      <w:r>
        <w:separator/>
      </w:r>
    </w:p>
  </w:endnote>
  <w:endnote w:type="continuationSeparator" w:id="0">
    <w:p w14:paraId="536B3E67" w14:textId="77777777" w:rsidR="00F76E0A" w:rsidRDefault="00F76E0A" w:rsidP="004956B4">
      <w:r>
        <w:continuationSeparator/>
      </w:r>
    </w:p>
  </w:endnote>
  <w:endnote w:type="continuationNotice" w:id="1">
    <w:p w14:paraId="176BCEC9" w14:textId="77777777" w:rsidR="00F76E0A" w:rsidRDefault="00F76E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24E0" w14:textId="31742E28" w:rsidR="00CE6DF9" w:rsidRDefault="00CE6DF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="00D110C5">
      <w:rPr>
        <w:rStyle w:val="PageNumber"/>
        <w:noProof/>
      </w:rPr>
      <w:t>9</w:t>
    </w:r>
    <w:r>
      <w:rPr>
        <w:rStyle w:val="PageNumber"/>
        <w:cs/>
      </w:rPr>
      <w:fldChar w:fldCharType="end"/>
    </w:r>
  </w:p>
  <w:p w14:paraId="300F7E17" w14:textId="77777777" w:rsidR="00CE6DF9" w:rsidRDefault="00CE6DF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D5B3" w14:textId="29D8F5E1" w:rsidR="00CE6DF9" w:rsidRPr="007D67CA" w:rsidRDefault="00CE6DF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110C5">
      <w:rPr>
        <w:rStyle w:val="PageNumber"/>
        <w:rFonts w:ascii="Angsana New" w:hAnsi="Angsana New"/>
        <w:noProof/>
        <w:sz w:val="30"/>
        <w:szCs w:val="30"/>
      </w:rPr>
      <w:t>5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B9FCA3" w14:textId="77777777" w:rsidR="00CE6DF9" w:rsidRPr="001977BE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4AE50" w14:textId="77777777" w:rsidR="00CE6DF9" w:rsidRPr="00F175AD" w:rsidRDefault="00CE6DF9" w:rsidP="00F175AD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7558D" w14:textId="77777777" w:rsidR="00F76E0A" w:rsidRDefault="00F76E0A" w:rsidP="004956B4">
      <w:r>
        <w:separator/>
      </w:r>
    </w:p>
  </w:footnote>
  <w:footnote w:type="continuationSeparator" w:id="0">
    <w:p w14:paraId="115C4498" w14:textId="77777777" w:rsidR="00F76E0A" w:rsidRDefault="00F76E0A" w:rsidP="004956B4">
      <w:r>
        <w:continuationSeparator/>
      </w:r>
    </w:p>
  </w:footnote>
  <w:footnote w:type="continuationNotice" w:id="1">
    <w:p w14:paraId="399AD401" w14:textId="77777777" w:rsidR="00F76E0A" w:rsidRDefault="00F76E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15592" w14:textId="77777777" w:rsidR="00CE6DF9" w:rsidRPr="001E2301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7EC9E0E" w14:textId="77777777" w:rsidR="00CE6DF9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7834A9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3353" w14:textId="77777777" w:rsidR="00CE6DF9" w:rsidRPr="003A249F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A0EE24D" w14:textId="77777777" w:rsidR="00CE6DF9" w:rsidRPr="003A249F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80C7439" w14:textId="77777777" w:rsidR="00CE6DF9" w:rsidRPr="003A249F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0D376CA" w14:textId="77777777" w:rsidR="00CE6DF9" w:rsidRPr="003A249F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B80F32F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1FD4009" w14:textId="77777777" w:rsidR="002E29F0" w:rsidRPr="003A249F" w:rsidRDefault="002E29F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BA8A" w14:textId="13CB2142" w:rsidR="00CE6DF9" w:rsidRDefault="00CE6DF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DF43DCA" w14:textId="77777777" w:rsidR="00CE6DF9" w:rsidRPr="00133A03" w:rsidRDefault="00CE6DF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5DFC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B3B7046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4F2490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13AA153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14BAE0B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F609B03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82792B6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1343B0B" w14:textId="77777777" w:rsidR="00CE6DF9" w:rsidRPr="001F375E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3BF64" w14:textId="77777777" w:rsidR="002F5D86" w:rsidRDefault="002F5D86" w:rsidP="002F5D86">
    <w:pPr>
      <w:pStyle w:val="Header"/>
      <w:rPr>
        <w:rFonts w:asciiTheme="majorBidi" w:hAnsiTheme="majorBidi" w:cstheme="majorBidi"/>
        <w:sz w:val="30"/>
        <w:szCs w:val="30"/>
      </w:rPr>
    </w:pPr>
  </w:p>
  <w:p w14:paraId="66B22759" w14:textId="77777777" w:rsidR="002F5D86" w:rsidRPr="002F5D86" w:rsidRDefault="002F5D86" w:rsidP="002F5D86">
    <w:pPr>
      <w:pStyle w:val="Header"/>
      <w:rPr>
        <w:rFonts w:asciiTheme="majorBidi" w:hAnsiTheme="majorBidi" w:cstheme="majorBidi"/>
        <w:sz w:val="30"/>
        <w:szCs w:val="30"/>
      </w:rPr>
    </w:pPr>
  </w:p>
  <w:p w14:paraId="082D26DB" w14:textId="77777777" w:rsidR="002F5D86" w:rsidRPr="002F5D86" w:rsidRDefault="002F5D86" w:rsidP="002F5D86">
    <w:pPr>
      <w:pStyle w:val="Header"/>
      <w:rPr>
        <w:rFonts w:asciiTheme="majorBidi" w:hAnsiTheme="majorBidi" w:cstheme="majorBidi"/>
        <w:sz w:val="30"/>
        <w:szCs w:val="30"/>
      </w:rPr>
    </w:pPr>
  </w:p>
  <w:p w14:paraId="54E22871" w14:textId="77777777" w:rsidR="002F5D86" w:rsidRPr="002F5D86" w:rsidRDefault="002F5D86" w:rsidP="002F5D86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6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76186461">
    <w:abstractNumId w:val="6"/>
  </w:num>
  <w:num w:numId="2" w16cid:durableId="515537896">
    <w:abstractNumId w:val="5"/>
  </w:num>
  <w:num w:numId="3" w16cid:durableId="1994216745">
    <w:abstractNumId w:val="7"/>
  </w:num>
  <w:num w:numId="4" w16cid:durableId="596712482">
    <w:abstractNumId w:val="3"/>
  </w:num>
  <w:num w:numId="5" w16cid:durableId="1625116877">
    <w:abstractNumId w:val="2"/>
  </w:num>
  <w:num w:numId="6" w16cid:durableId="1959532205">
    <w:abstractNumId w:val="0"/>
  </w:num>
  <w:num w:numId="7" w16cid:durableId="1628320800">
    <w:abstractNumId w:val="1"/>
  </w:num>
  <w:num w:numId="8" w16cid:durableId="2095978342">
    <w:abstractNumId w:val="4"/>
  </w:num>
  <w:num w:numId="9" w16cid:durableId="406730780">
    <w:abstractNumId w:val="18"/>
  </w:num>
  <w:num w:numId="10" w16cid:durableId="245919703">
    <w:abstractNumId w:val="13"/>
  </w:num>
  <w:num w:numId="11" w16cid:durableId="2129813621">
    <w:abstractNumId w:val="28"/>
  </w:num>
  <w:num w:numId="12" w16cid:durableId="1717463849">
    <w:abstractNumId w:val="20"/>
  </w:num>
  <w:num w:numId="13" w16cid:durableId="1857693">
    <w:abstractNumId w:val="30"/>
  </w:num>
  <w:num w:numId="14" w16cid:durableId="1496147336">
    <w:abstractNumId w:val="25"/>
  </w:num>
  <w:num w:numId="15" w16cid:durableId="55082290">
    <w:abstractNumId w:val="21"/>
  </w:num>
  <w:num w:numId="16" w16cid:durableId="1592464810">
    <w:abstractNumId w:val="12"/>
  </w:num>
  <w:num w:numId="17" w16cid:durableId="2125223997">
    <w:abstractNumId w:val="9"/>
  </w:num>
  <w:num w:numId="18" w16cid:durableId="271860395">
    <w:abstractNumId w:val="11"/>
  </w:num>
  <w:num w:numId="19" w16cid:durableId="1402950333">
    <w:abstractNumId w:val="26"/>
  </w:num>
  <w:num w:numId="20" w16cid:durableId="212738320">
    <w:abstractNumId w:val="22"/>
  </w:num>
  <w:num w:numId="21" w16cid:durableId="2110157603">
    <w:abstractNumId w:val="16"/>
  </w:num>
  <w:num w:numId="22" w16cid:durableId="20784567">
    <w:abstractNumId w:val="10"/>
  </w:num>
  <w:num w:numId="23" w16cid:durableId="452292478">
    <w:abstractNumId w:val="27"/>
  </w:num>
  <w:num w:numId="24" w16cid:durableId="344015385">
    <w:abstractNumId w:val="24"/>
  </w:num>
  <w:num w:numId="25" w16cid:durableId="756948053">
    <w:abstractNumId w:val="29"/>
  </w:num>
  <w:num w:numId="26" w16cid:durableId="738098225">
    <w:abstractNumId w:val="14"/>
  </w:num>
  <w:num w:numId="27" w16cid:durableId="1194920532">
    <w:abstractNumId w:val="32"/>
  </w:num>
  <w:num w:numId="28" w16cid:durableId="158498236">
    <w:abstractNumId w:val="17"/>
  </w:num>
  <w:num w:numId="29" w16cid:durableId="1019352607">
    <w:abstractNumId w:val="15"/>
  </w:num>
  <w:num w:numId="30" w16cid:durableId="1615557097">
    <w:abstractNumId w:val="19"/>
  </w:num>
  <w:num w:numId="31" w16cid:durableId="801964677">
    <w:abstractNumId w:val="23"/>
  </w:num>
  <w:num w:numId="32" w16cid:durableId="1376388254">
    <w:abstractNumId w:val="31"/>
  </w:num>
  <w:num w:numId="33" w16cid:durableId="901062155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1E2"/>
    <w:rsid w:val="000002C2"/>
    <w:rsid w:val="000002F2"/>
    <w:rsid w:val="00000481"/>
    <w:rsid w:val="0000074E"/>
    <w:rsid w:val="00000950"/>
    <w:rsid w:val="00000D51"/>
    <w:rsid w:val="00000FBB"/>
    <w:rsid w:val="0000105E"/>
    <w:rsid w:val="000013B4"/>
    <w:rsid w:val="000016FE"/>
    <w:rsid w:val="000018BC"/>
    <w:rsid w:val="000019C7"/>
    <w:rsid w:val="00001B7D"/>
    <w:rsid w:val="00001C58"/>
    <w:rsid w:val="00001FA3"/>
    <w:rsid w:val="00001FC3"/>
    <w:rsid w:val="0000201D"/>
    <w:rsid w:val="0000222D"/>
    <w:rsid w:val="0000230D"/>
    <w:rsid w:val="00002340"/>
    <w:rsid w:val="00002354"/>
    <w:rsid w:val="00002658"/>
    <w:rsid w:val="00002802"/>
    <w:rsid w:val="00002D71"/>
    <w:rsid w:val="00003115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362"/>
    <w:rsid w:val="0000469C"/>
    <w:rsid w:val="000049F3"/>
    <w:rsid w:val="00004E9C"/>
    <w:rsid w:val="00005027"/>
    <w:rsid w:val="000051B6"/>
    <w:rsid w:val="00005374"/>
    <w:rsid w:val="000056C5"/>
    <w:rsid w:val="000059A4"/>
    <w:rsid w:val="00005A60"/>
    <w:rsid w:val="00005AAF"/>
    <w:rsid w:val="00005B2E"/>
    <w:rsid w:val="00006302"/>
    <w:rsid w:val="00006328"/>
    <w:rsid w:val="000064B9"/>
    <w:rsid w:val="000064BA"/>
    <w:rsid w:val="0000666C"/>
    <w:rsid w:val="00006761"/>
    <w:rsid w:val="000068D4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386"/>
    <w:rsid w:val="00010442"/>
    <w:rsid w:val="00010447"/>
    <w:rsid w:val="00010450"/>
    <w:rsid w:val="000105D0"/>
    <w:rsid w:val="000106EF"/>
    <w:rsid w:val="00010BB5"/>
    <w:rsid w:val="00010EB4"/>
    <w:rsid w:val="0001130D"/>
    <w:rsid w:val="000115E8"/>
    <w:rsid w:val="00011912"/>
    <w:rsid w:val="0001195F"/>
    <w:rsid w:val="00011AE8"/>
    <w:rsid w:val="0001239A"/>
    <w:rsid w:val="00012584"/>
    <w:rsid w:val="00012669"/>
    <w:rsid w:val="000126DC"/>
    <w:rsid w:val="00012704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C5"/>
    <w:rsid w:val="000144EE"/>
    <w:rsid w:val="000146A9"/>
    <w:rsid w:val="0001489D"/>
    <w:rsid w:val="000150A4"/>
    <w:rsid w:val="000151CC"/>
    <w:rsid w:val="000151E3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876"/>
    <w:rsid w:val="0001698E"/>
    <w:rsid w:val="00016A7D"/>
    <w:rsid w:val="00016AF6"/>
    <w:rsid w:val="00016CE3"/>
    <w:rsid w:val="00016D75"/>
    <w:rsid w:val="00016F35"/>
    <w:rsid w:val="000175B6"/>
    <w:rsid w:val="00017B6E"/>
    <w:rsid w:val="00017E07"/>
    <w:rsid w:val="00017E99"/>
    <w:rsid w:val="00017EB4"/>
    <w:rsid w:val="00017FF8"/>
    <w:rsid w:val="00020094"/>
    <w:rsid w:val="000201E8"/>
    <w:rsid w:val="00020479"/>
    <w:rsid w:val="00020D82"/>
    <w:rsid w:val="00020D9C"/>
    <w:rsid w:val="00020EAD"/>
    <w:rsid w:val="00020EFA"/>
    <w:rsid w:val="00020FC5"/>
    <w:rsid w:val="000210E9"/>
    <w:rsid w:val="000215BB"/>
    <w:rsid w:val="0002160F"/>
    <w:rsid w:val="00021618"/>
    <w:rsid w:val="000216F4"/>
    <w:rsid w:val="00021A27"/>
    <w:rsid w:val="00022033"/>
    <w:rsid w:val="00022050"/>
    <w:rsid w:val="0002211B"/>
    <w:rsid w:val="0002225D"/>
    <w:rsid w:val="000222AC"/>
    <w:rsid w:val="00022579"/>
    <w:rsid w:val="000225F0"/>
    <w:rsid w:val="00022705"/>
    <w:rsid w:val="00022951"/>
    <w:rsid w:val="000229AD"/>
    <w:rsid w:val="00022B18"/>
    <w:rsid w:val="000233CC"/>
    <w:rsid w:val="00023491"/>
    <w:rsid w:val="0002350A"/>
    <w:rsid w:val="0002356F"/>
    <w:rsid w:val="00023CF3"/>
    <w:rsid w:val="00023E11"/>
    <w:rsid w:val="00024246"/>
    <w:rsid w:val="000242B8"/>
    <w:rsid w:val="0002445A"/>
    <w:rsid w:val="000244B4"/>
    <w:rsid w:val="0002466E"/>
    <w:rsid w:val="000246FE"/>
    <w:rsid w:val="000247B2"/>
    <w:rsid w:val="00024846"/>
    <w:rsid w:val="000248A8"/>
    <w:rsid w:val="000248DE"/>
    <w:rsid w:val="00024ABC"/>
    <w:rsid w:val="00024C07"/>
    <w:rsid w:val="00024C30"/>
    <w:rsid w:val="00024CCA"/>
    <w:rsid w:val="000250A9"/>
    <w:rsid w:val="0002548D"/>
    <w:rsid w:val="000256D4"/>
    <w:rsid w:val="00025798"/>
    <w:rsid w:val="0002589B"/>
    <w:rsid w:val="00025BEB"/>
    <w:rsid w:val="00025CDE"/>
    <w:rsid w:val="00025CFD"/>
    <w:rsid w:val="00025D5D"/>
    <w:rsid w:val="00025EF4"/>
    <w:rsid w:val="00026699"/>
    <w:rsid w:val="0002671B"/>
    <w:rsid w:val="00026788"/>
    <w:rsid w:val="00026898"/>
    <w:rsid w:val="00026A96"/>
    <w:rsid w:val="00027030"/>
    <w:rsid w:val="000273D0"/>
    <w:rsid w:val="000275FA"/>
    <w:rsid w:val="00027E22"/>
    <w:rsid w:val="00027F26"/>
    <w:rsid w:val="00027FA7"/>
    <w:rsid w:val="0003064B"/>
    <w:rsid w:val="0003080A"/>
    <w:rsid w:val="00030C04"/>
    <w:rsid w:val="00030D14"/>
    <w:rsid w:val="00030D42"/>
    <w:rsid w:val="00030F9A"/>
    <w:rsid w:val="00030FAF"/>
    <w:rsid w:val="0003104C"/>
    <w:rsid w:val="00031101"/>
    <w:rsid w:val="0003123B"/>
    <w:rsid w:val="000314B7"/>
    <w:rsid w:val="0003150C"/>
    <w:rsid w:val="0003151B"/>
    <w:rsid w:val="000318A6"/>
    <w:rsid w:val="00031A5D"/>
    <w:rsid w:val="00031ED6"/>
    <w:rsid w:val="00031FB9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66A"/>
    <w:rsid w:val="00032817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3C"/>
    <w:rsid w:val="000335E0"/>
    <w:rsid w:val="000336C9"/>
    <w:rsid w:val="00033753"/>
    <w:rsid w:val="00033863"/>
    <w:rsid w:val="000339B8"/>
    <w:rsid w:val="00033A26"/>
    <w:rsid w:val="00033DE5"/>
    <w:rsid w:val="00033E76"/>
    <w:rsid w:val="0003434C"/>
    <w:rsid w:val="0003450C"/>
    <w:rsid w:val="0003482C"/>
    <w:rsid w:val="00034899"/>
    <w:rsid w:val="000348FE"/>
    <w:rsid w:val="00034BAD"/>
    <w:rsid w:val="00034BDB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3B"/>
    <w:rsid w:val="00036AF0"/>
    <w:rsid w:val="00036DAD"/>
    <w:rsid w:val="00036F46"/>
    <w:rsid w:val="00037047"/>
    <w:rsid w:val="000374B9"/>
    <w:rsid w:val="00037564"/>
    <w:rsid w:val="00037721"/>
    <w:rsid w:val="00037A20"/>
    <w:rsid w:val="00037B04"/>
    <w:rsid w:val="00037B46"/>
    <w:rsid w:val="00037BD9"/>
    <w:rsid w:val="00037EF7"/>
    <w:rsid w:val="0004044A"/>
    <w:rsid w:val="00040571"/>
    <w:rsid w:val="00040649"/>
    <w:rsid w:val="00040738"/>
    <w:rsid w:val="00040C3B"/>
    <w:rsid w:val="00040F4E"/>
    <w:rsid w:val="00041055"/>
    <w:rsid w:val="000410F1"/>
    <w:rsid w:val="00041371"/>
    <w:rsid w:val="0004156E"/>
    <w:rsid w:val="000417A1"/>
    <w:rsid w:val="000417C7"/>
    <w:rsid w:val="000419C0"/>
    <w:rsid w:val="00041A23"/>
    <w:rsid w:val="00041AE0"/>
    <w:rsid w:val="00041D10"/>
    <w:rsid w:val="00041D11"/>
    <w:rsid w:val="00042290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17"/>
    <w:rsid w:val="00043984"/>
    <w:rsid w:val="000439DE"/>
    <w:rsid w:val="00043AB2"/>
    <w:rsid w:val="0004420A"/>
    <w:rsid w:val="00044303"/>
    <w:rsid w:val="00044405"/>
    <w:rsid w:val="00044849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5F04"/>
    <w:rsid w:val="0004627B"/>
    <w:rsid w:val="0004685C"/>
    <w:rsid w:val="00046BE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751"/>
    <w:rsid w:val="000500F9"/>
    <w:rsid w:val="00050156"/>
    <w:rsid w:val="000502A1"/>
    <w:rsid w:val="000502EB"/>
    <w:rsid w:val="00050579"/>
    <w:rsid w:val="000506A7"/>
    <w:rsid w:val="00050717"/>
    <w:rsid w:val="00050893"/>
    <w:rsid w:val="00050911"/>
    <w:rsid w:val="00050965"/>
    <w:rsid w:val="0005098D"/>
    <w:rsid w:val="00050A4A"/>
    <w:rsid w:val="00050AB1"/>
    <w:rsid w:val="00050DC9"/>
    <w:rsid w:val="00050EE5"/>
    <w:rsid w:val="000510F1"/>
    <w:rsid w:val="000512D8"/>
    <w:rsid w:val="00051576"/>
    <w:rsid w:val="00051636"/>
    <w:rsid w:val="0005187E"/>
    <w:rsid w:val="00051B10"/>
    <w:rsid w:val="00051ED0"/>
    <w:rsid w:val="0005206F"/>
    <w:rsid w:val="0005210B"/>
    <w:rsid w:val="000523EF"/>
    <w:rsid w:val="000527C7"/>
    <w:rsid w:val="00052884"/>
    <w:rsid w:val="00052B57"/>
    <w:rsid w:val="00052D5D"/>
    <w:rsid w:val="00052DEF"/>
    <w:rsid w:val="00052E8F"/>
    <w:rsid w:val="00052F90"/>
    <w:rsid w:val="00053459"/>
    <w:rsid w:val="0005346E"/>
    <w:rsid w:val="000535E3"/>
    <w:rsid w:val="000539DD"/>
    <w:rsid w:val="00053B2B"/>
    <w:rsid w:val="00053DBC"/>
    <w:rsid w:val="00053DF3"/>
    <w:rsid w:val="00053F43"/>
    <w:rsid w:val="0005410E"/>
    <w:rsid w:val="0005469B"/>
    <w:rsid w:val="0005508B"/>
    <w:rsid w:val="000550F4"/>
    <w:rsid w:val="00055100"/>
    <w:rsid w:val="00055231"/>
    <w:rsid w:val="0005538E"/>
    <w:rsid w:val="000554B7"/>
    <w:rsid w:val="0005580F"/>
    <w:rsid w:val="0005591B"/>
    <w:rsid w:val="00055960"/>
    <w:rsid w:val="000559FD"/>
    <w:rsid w:val="00055A1C"/>
    <w:rsid w:val="00055D1B"/>
    <w:rsid w:val="00055D63"/>
    <w:rsid w:val="00055F12"/>
    <w:rsid w:val="00055F2B"/>
    <w:rsid w:val="00055FAA"/>
    <w:rsid w:val="0005649A"/>
    <w:rsid w:val="0005656C"/>
    <w:rsid w:val="000565FF"/>
    <w:rsid w:val="000566B0"/>
    <w:rsid w:val="00056791"/>
    <w:rsid w:val="0005696D"/>
    <w:rsid w:val="00056E0A"/>
    <w:rsid w:val="0005704C"/>
    <w:rsid w:val="000570F9"/>
    <w:rsid w:val="000571A7"/>
    <w:rsid w:val="000571BD"/>
    <w:rsid w:val="0005722F"/>
    <w:rsid w:val="000574DA"/>
    <w:rsid w:val="0005772F"/>
    <w:rsid w:val="00057763"/>
    <w:rsid w:val="000578B0"/>
    <w:rsid w:val="000601EC"/>
    <w:rsid w:val="000602E6"/>
    <w:rsid w:val="00060646"/>
    <w:rsid w:val="00060795"/>
    <w:rsid w:val="00060836"/>
    <w:rsid w:val="000609F7"/>
    <w:rsid w:val="00060C2A"/>
    <w:rsid w:val="00060C8F"/>
    <w:rsid w:val="00060D24"/>
    <w:rsid w:val="000610A7"/>
    <w:rsid w:val="00061234"/>
    <w:rsid w:val="00061278"/>
    <w:rsid w:val="00061340"/>
    <w:rsid w:val="0006147E"/>
    <w:rsid w:val="00061891"/>
    <w:rsid w:val="00061A9B"/>
    <w:rsid w:val="00061B08"/>
    <w:rsid w:val="00061B37"/>
    <w:rsid w:val="00061BB6"/>
    <w:rsid w:val="00061C4E"/>
    <w:rsid w:val="00061D4A"/>
    <w:rsid w:val="00061E76"/>
    <w:rsid w:val="00061FF7"/>
    <w:rsid w:val="000622B0"/>
    <w:rsid w:val="000622FB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2F2D"/>
    <w:rsid w:val="000632E1"/>
    <w:rsid w:val="00063672"/>
    <w:rsid w:val="000638B7"/>
    <w:rsid w:val="000638C0"/>
    <w:rsid w:val="00063B2E"/>
    <w:rsid w:val="00063BB9"/>
    <w:rsid w:val="00063FA4"/>
    <w:rsid w:val="000640DB"/>
    <w:rsid w:val="00064158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D08"/>
    <w:rsid w:val="00065F23"/>
    <w:rsid w:val="00066107"/>
    <w:rsid w:val="00066111"/>
    <w:rsid w:val="000661E1"/>
    <w:rsid w:val="00066342"/>
    <w:rsid w:val="00066700"/>
    <w:rsid w:val="000668A7"/>
    <w:rsid w:val="00066AED"/>
    <w:rsid w:val="00066E95"/>
    <w:rsid w:val="0006703F"/>
    <w:rsid w:val="000670E4"/>
    <w:rsid w:val="0006756E"/>
    <w:rsid w:val="00067810"/>
    <w:rsid w:val="00067CD0"/>
    <w:rsid w:val="00067D22"/>
    <w:rsid w:val="00067DEB"/>
    <w:rsid w:val="00067F3B"/>
    <w:rsid w:val="00070BDA"/>
    <w:rsid w:val="00070FC4"/>
    <w:rsid w:val="000710A9"/>
    <w:rsid w:val="000710D1"/>
    <w:rsid w:val="0007112A"/>
    <w:rsid w:val="00071354"/>
    <w:rsid w:val="00071380"/>
    <w:rsid w:val="00071734"/>
    <w:rsid w:val="00071746"/>
    <w:rsid w:val="0007174D"/>
    <w:rsid w:val="0007190F"/>
    <w:rsid w:val="0007193C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DB7"/>
    <w:rsid w:val="000744FA"/>
    <w:rsid w:val="0007454C"/>
    <w:rsid w:val="00074605"/>
    <w:rsid w:val="00074C63"/>
    <w:rsid w:val="0007509B"/>
    <w:rsid w:val="000750F5"/>
    <w:rsid w:val="000751B4"/>
    <w:rsid w:val="000754D3"/>
    <w:rsid w:val="00075699"/>
    <w:rsid w:val="000756F3"/>
    <w:rsid w:val="00075877"/>
    <w:rsid w:val="000758F0"/>
    <w:rsid w:val="000759E5"/>
    <w:rsid w:val="00075A10"/>
    <w:rsid w:val="00075ACD"/>
    <w:rsid w:val="00075D0D"/>
    <w:rsid w:val="00075E91"/>
    <w:rsid w:val="00075EA9"/>
    <w:rsid w:val="000760D3"/>
    <w:rsid w:val="00076119"/>
    <w:rsid w:val="000761BE"/>
    <w:rsid w:val="0007623F"/>
    <w:rsid w:val="00076434"/>
    <w:rsid w:val="00076713"/>
    <w:rsid w:val="00076839"/>
    <w:rsid w:val="0007684C"/>
    <w:rsid w:val="00076BC0"/>
    <w:rsid w:val="00077591"/>
    <w:rsid w:val="000775CF"/>
    <w:rsid w:val="00077692"/>
    <w:rsid w:val="000778AC"/>
    <w:rsid w:val="00077D0C"/>
    <w:rsid w:val="00077F09"/>
    <w:rsid w:val="00080062"/>
    <w:rsid w:val="000800FC"/>
    <w:rsid w:val="00080150"/>
    <w:rsid w:val="000802D7"/>
    <w:rsid w:val="00080408"/>
    <w:rsid w:val="00080589"/>
    <w:rsid w:val="00080798"/>
    <w:rsid w:val="000807BA"/>
    <w:rsid w:val="00080899"/>
    <w:rsid w:val="00080BD0"/>
    <w:rsid w:val="00080C39"/>
    <w:rsid w:val="00080EC0"/>
    <w:rsid w:val="00080F9A"/>
    <w:rsid w:val="0008111C"/>
    <w:rsid w:val="000813CA"/>
    <w:rsid w:val="00081889"/>
    <w:rsid w:val="00081C88"/>
    <w:rsid w:val="00081E56"/>
    <w:rsid w:val="00082097"/>
    <w:rsid w:val="00082414"/>
    <w:rsid w:val="00082626"/>
    <w:rsid w:val="000828C3"/>
    <w:rsid w:val="000829DF"/>
    <w:rsid w:val="00082A63"/>
    <w:rsid w:val="00082DD5"/>
    <w:rsid w:val="00082E90"/>
    <w:rsid w:val="00082F02"/>
    <w:rsid w:val="00082F4B"/>
    <w:rsid w:val="0008311E"/>
    <w:rsid w:val="0008356D"/>
    <w:rsid w:val="000836E6"/>
    <w:rsid w:val="00083A87"/>
    <w:rsid w:val="00083AFE"/>
    <w:rsid w:val="00083E02"/>
    <w:rsid w:val="00083F8E"/>
    <w:rsid w:val="000841AA"/>
    <w:rsid w:val="0008438D"/>
    <w:rsid w:val="000845B0"/>
    <w:rsid w:val="000846AE"/>
    <w:rsid w:val="000847E4"/>
    <w:rsid w:val="00084B0F"/>
    <w:rsid w:val="00084BF2"/>
    <w:rsid w:val="00084E9B"/>
    <w:rsid w:val="0008510A"/>
    <w:rsid w:val="000852E4"/>
    <w:rsid w:val="00085398"/>
    <w:rsid w:val="0008560B"/>
    <w:rsid w:val="0008566E"/>
    <w:rsid w:val="0008574B"/>
    <w:rsid w:val="0008590D"/>
    <w:rsid w:val="00085975"/>
    <w:rsid w:val="00085A8E"/>
    <w:rsid w:val="00085AFA"/>
    <w:rsid w:val="00085D33"/>
    <w:rsid w:val="00085E5A"/>
    <w:rsid w:val="00085EC8"/>
    <w:rsid w:val="00085EE5"/>
    <w:rsid w:val="00085F24"/>
    <w:rsid w:val="00085FF8"/>
    <w:rsid w:val="000862E7"/>
    <w:rsid w:val="0008639F"/>
    <w:rsid w:val="00086A6C"/>
    <w:rsid w:val="000870E1"/>
    <w:rsid w:val="000871E5"/>
    <w:rsid w:val="00087319"/>
    <w:rsid w:val="000875E3"/>
    <w:rsid w:val="0008760E"/>
    <w:rsid w:val="00087628"/>
    <w:rsid w:val="00087991"/>
    <w:rsid w:val="00087A8B"/>
    <w:rsid w:val="00087C50"/>
    <w:rsid w:val="00087C9A"/>
    <w:rsid w:val="00087CBA"/>
    <w:rsid w:val="00087CE6"/>
    <w:rsid w:val="00087E24"/>
    <w:rsid w:val="00087E71"/>
    <w:rsid w:val="00087E9D"/>
    <w:rsid w:val="00090108"/>
    <w:rsid w:val="00090216"/>
    <w:rsid w:val="0009053A"/>
    <w:rsid w:val="0009082D"/>
    <w:rsid w:val="00090C2A"/>
    <w:rsid w:val="00090CF7"/>
    <w:rsid w:val="00090D2D"/>
    <w:rsid w:val="00090FC8"/>
    <w:rsid w:val="0009187F"/>
    <w:rsid w:val="00091991"/>
    <w:rsid w:val="000919AA"/>
    <w:rsid w:val="00091A56"/>
    <w:rsid w:val="00091B12"/>
    <w:rsid w:val="00091B76"/>
    <w:rsid w:val="00091C53"/>
    <w:rsid w:val="00092337"/>
    <w:rsid w:val="0009250E"/>
    <w:rsid w:val="00092559"/>
    <w:rsid w:val="00092863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4F99"/>
    <w:rsid w:val="000954B9"/>
    <w:rsid w:val="00095878"/>
    <w:rsid w:val="00095A18"/>
    <w:rsid w:val="00095E0D"/>
    <w:rsid w:val="00096008"/>
    <w:rsid w:val="0009618A"/>
    <w:rsid w:val="00096788"/>
    <w:rsid w:val="00096AD8"/>
    <w:rsid w:val="00096B30"/>
    <w:rsid w:val="00096B58"/>
    <w:rsid w:val="00096B59"/>
    <w:rsid w:val="00096EE2"/>
    <w:rsid w:val="00096EF9"/>
    <w:rsid w:val="00097006"/>
    <w:rsid w:val="000971E5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15C"/>
    <w:rsid w:val="000A02CB"/>
    <w:rsid w:val="000A0876"/>
    <w:rsid w:val="000A0A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1E81"/>
    <w:rsid w:val="000A23C1"/>
    <w:rsid w:val="000A253B"/>
    <w:rsid w:val="000A2808"/>
    <w:rsid w:val="000A2877"/>
    <w:rsid w:val="000A29B0"/>
    <w:rsid w:val="000A2DD1"/>
    <w:rsid w:val="000A30B4"/>
    <w:rsid w:val="000A3257"/>
    <w:rsid w:val="000A343F"/>
    <w:rsid w:val="000A3536"/>
    <w:rsid w:val="000A3543"/>
    <w:rsid w:val="000A3557"/>
    <w:rsid w:val="000A363D"/>
    <w:rsid w:val="000A36F5"/>
    <w:rsid w:val="000A37D3"/>
    <w:rsid w:val="000A38D8"/>
    <w:rsid w:val="000A3C1A"/>
    <w:rsid w:val="000A3EE9"/>
    <w:rsid w:val="000A4212"/>
    <w:rsid w:val="000A42B7"/>
    <w:rsid w:val="000A42CE"/>
    <w:rsid w:val="000A4348"/>
    <w:rsid w:val="000A4806"/>
    <w:rsid w:val="000A4B14"/>
    <w:rsid w:val="000A50DB"/>
    <w:rsid w:val="000A547F"/>
    <w:rsid w:val="000A54B0"/>
    <w:rsid w:val="000A57D8"/>
    <w:rsid w:val="000A58A5"/>
    <w:rsid w:val="000A5B8C"/>
    <w:rsid w:val="000A5F94"/>
    <w:rsid w:val="000A60B7"/>
    <w:rsid w:val="000A6176"/>
    <w:rsid w:val="000A654E"/>
    <w:rsid w:val="000A66C3"/>
    <w:rsid w:val="000A6C35"/>
    <w:rsid w:val="000A71A6"/>
    <w:rsid w:val="000A71CB"/>
    <w:rsid w:val="000A776B"/>
    <w:rsid w:val="000A7912"/>
    <w:rsid w:val="000A792C"/>
    <w:rsid w:val="000A7959"/>
    <w:rsid w:val="000A7BD5"/>
    <w:rsid w:val="000A7D4D"/>
    <w:rsid w:val="000A7F04"/>
    <w:rsid w:val="000B00FF"/>
    <w:rsid w:val="000B021C"/>
    <w:rsid w:val="000B071A"/>
    <w:rsid w:val="000B09D3"/>
    <w:rsid w:val="000B09E1"/>
    <w:rsid w:val="000B0D52"/>
    <w:rsid w:val="000B0DBE"/>
    <w:rsid w:val="000B0E74"/>
    <w:rsid w:val="000B120C"/>
    <w:rsid w:val="000B125C"/>
    <w:rsid w:val="000B140F"/>
    <w:rsid w:val="000B16B8"/>
    <w:rsid w:val="000B19B4"/>
    <w:rsid w:val="000B1A5A"/>
    <w:rsid w:val="000B1B44"/>
    <w:rsid w:val="000B1F9D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3C55"/>
    <w:rsid w:val="000B3FE3"/>
    <w:rsid w:val="000B4066"/>
    <w:rsid w:val="000B419D"/>
    <w:rsid w:val="000B423C"/>
    <w:rsid w:val="000B45B6"/>
    <w:rsid w:val="000B473F"/>
    <w:rsid w:val="000B48D0"/>
    <w:rsid w:val="000B4A08"/>
    <w:rsid w:val="000B4AF1"/>
    <w:rsid w:val="000B4E95"/>
    <w:rsid w:val="000B502F"/>
    <w:rsid w:val="000B5467"/>
    <w:rsid w:val="000B5728"/>
    <w:rsid w:val="000B57EB"/>
    <w:rsid w:val="000B5A73"/>
    <w:rsid w:val="000B5B7F"/>
    <w:rsid w:val="000B61DB"/>
    <w:rsid w:val="000B64A9"/>
    <w:rsid w:val="000B6951"/>
    <w:rsid w:val="000B695A"/>
    <w:rsid w:val="000B6979"/>
    <w:rsid w:val="000B6AC4"/>
    <w:rsid w:val="000B6AFE"/>
    <w:rsid w:val="000B6FD1"/>
    <w:rsid w:val="000B70DF"/>
    <w:rsid w:val="000B7297"/>
    <w:rsid w:val="000B73C2"/>
    <w:rsid w:val="000B75ED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ABF"/>
    <w:rsid w:val="000C0D65"/>
    <w:rsid w:val="000C0E05"/>
    <w:rsid w:val="000C0F31"/>
    <w:rsid w:val="000C0F6A"/>
    <w:rsid w:val="000C0FF7"/>
    <w:rsid w:val="000C14CB"/>
    <w:rsid w:val="000C197C"/>
    <w:rsid w:val="000C1A58"/>
    <w:rsid w:val="000C1CA6"/>
    <w:rsid w:val="000C1CD6"/>
    <w:rsid w:val="000C1E0D"/>
    <w:rsid w:val="000C1F03"/>
    <w:rsid w:val="000C20B9"/>
    <w:rsid w:val="000C20C2"/>
    <w:rsid w:val="000C24A6"/>
    <w:rsid w:val="000C29B0"/>
    <w:rsid w:val="000C3536"/>
    <w:rsid w:val="000C37F2"/>
    <w:rsid w:val="000C3B80"/>
    <w:rsid w:val="000C3E39"/>
    <w:rsid w:val="000C3F67"/>
    <w:rsid w:val="000C3FBC"/>
    <w:rsid w:val="000C3FEC"/>
    <w:rsid w:val="000C404C"/>
    <w:rsid w:val="000C4567"/>
    <w:rsid w:val="000C4BB4"/>
    <w:rsid w:val="000C4FD8"/>
    <w:rsid w:val="000C5102"/>
    <w:rsid w:val="000C57AA"/>
    <w:rsid w:val="000C57B0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6E61"/>
    <w:rsid w:val="000C779B"/>
    <w:rsid w:val="000C7870"/>
    <w:rsid w:val="000C7976"/>
    <w:rsid w:val="000C7B4E"/>
    <w:rsid w:val="000C7C62"/>
    <w:rsid w:val="000C7F39"/>
    <w:rsid w:val="000D0005"/>
    <w:rsid w:val="000D006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BF9"/>
    <w:rsid w:val="000D1C39"/>
    <w:rsid w:val="000D1CE0"/>
    <w:rsid w:val="000D1FB2"/>
    <w:rsid w:val="000D22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084"/>
    <w:rsid w:val="000D311B"/>
    <w:rsid w:val="000D325A"/>
    <w:rsid w:val="000D3437"/>
    <w:rsid w:val="000D37FB"/>
    <w:rsid w:val="000D3A0F"/>
    <w:rsid w:val="000D3AC7"/>
    <w:rsid w:val="000D3D45"/>
    <w:rsid w:val="000D3E48"/>
    <w:rsid w:val="000D3FAC"/>
    <w:rsid w:val="000D40EA"/>
    <w:rsid w:val="000D40F3"/>
    <w:rsid w:val="000D41FB"/>
    <w:rsid w:val="000D424A"/>
    <w:rsid w:val="000D43A7"/>
    <w:rsid w:val="000D44ED"/>
    <w:rsid w:val="000D455D"/>
    <w:rsid w:val="000D49FE"/>
    <w:rsid w:val="000D4D7C"/>
    <w:rsid w:val="000D4FC6"/>
    <w:rsid w:val="000D5004"/>
    <w:rsid w:val="000D5118"/>
    <w:rsid w:val="000D5447"/>
    <w:rsid w:val="000D5600"/>
    <w:rsid w:val="000D5662"/>
    <w:rsid w:val="000D572D"/>
    <w:rsid w:val="000D5D02"/>
    <w:rsid w:val="000D5ED7"/>
    <w:rsid w:val="000D5F44"/>
    <w:rsid w:val="000D6021"/>
    <w:rsid w:val="000D6288"/>
    <w:rsid w:val="000D641B"/>
    <w:rsid w:val="000D64D9"/>
    <w:rsid w:val="000D673D"/>
    <w:rsid w:val="000D682A"/>
    <w:rsid w:val="000D6C4F"/>
    <w:rsid w:val="000D6C72"/>
    <w:rsid w:val="000D6E32"/>
    <w:rsid w:val="000D765D"/>
    <w:rsid w:val="000D76F3"/>
    <w:rsid w:val="000D79DC"/>
    <w:rsid w:val="000D7CD3"/>
    <w:rsid w:val="000E04A6"/>
    <w:rsid w:val="000E07CD"/>
    <w:rsid w:val="000E085C"/>
    <w:rsid w:val="000E0949"/>
    <w:rsid w:val="000E0B0E"/>
    <w:rsid w:val="000E0BFC"/>
    <w:rsid w:val="000E0F39"/>
    <w:rsid w:val="000E128B"/>
    <w:rsid w:val="000E156C"/>
    <w:rsid w:val="000E167D"/>
    <w:rsid w:val="000E1B49"/>
    <w:rsid w:val="000E1C8B"/>
    <w:rsid w:val="000E1DBC"/>
    <w:rsid w:val="000E1E54"/>
    <w:rsid w:val="000E20FC"/>
    <w:rsid w:val="000E234E"/>
    <w:rsid w:val="000E2720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212"/>
    <w:rsid w:val="000E4246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52C"/>
    <w:rsid w:val="000E56EE"/>
    <w:rsid w:val="000E5801"/>
    <w:rsid w:val="000E5EB3"/>
    <w:rsid w:val="000E62B1"/>
    <w:rsid w:val="000E66E6"/>
    <w:rsid w:val="000E6A8C"/>
    <w:rsid w:val="000E6CEA"/>
    <w:rsid w:val="000E6EE1"/>
    <w:rsid w:val="000E6F6D"/>
    <w:rsid w:val="000E705E"/>
    <w:rsid w:val="000E719D"/>
    <w:rsid w:val="000E7436"/>
    <w:rsid w:val="000E74E0"/>
    <w:rsid w:val="000E760D"/>
    <w:rsid w:val="000E763F"/>
    <w:rsid w:val="000E7D0A"/>
    <w:rsid w:val="000E7DFA"/>
    <w:rsid w:val="000E7E01"/>
    <w:rsid w:val="000E7E13"/>
    <w:rsid w:val="000E7EF9"/>
    <w:rsid w:val="000F0073"/>
    <w:rsid w:val="000F00CE"/>
    <w:rsid w:val="000F014E"/>
    <w:rsid w:val="000F01DD"/>
    <w:rsid w:val="000F0345"/>
    <w:rsid w:val="000F0702"/>
    <w:rsid w:val="000F08E3"/>
    <w:rsid w:val="000F0A2E"/>
    <w:rsid w:val="000F0A39"/>
    <w:rsid w:val="000F0A72"/>
    <w:rsid w:val="000F0C0E"/>
    <w:rsid w:val="000F0D9B"/>
    <w:rsid w:val="000F1075"/>
    <w:rsid w:val="000F1525"/>
    <w:rsid w:val="000F1590"/>
    <w:rsid w:val="000F1701"/>
    <w:rsid w:val="000F1BAD"/>
    <w:rsid w:val="000F1BE3"/>
    <w:rsid w:val="000F1F9B"/>
    <w:rsid w:val="000F21C0"/>
    <w:rsid w:val="000F220D"/>
    <w:rsid w:val="000F2307"/>
    <w:rsid w:val="000F23CE"/>
    <w:rsid w:val="000F2613"/>
    <w:rsid w:val="000F270F"/>
    <w:rsid w:val="000F27F3"/>
    <w:rsid w:val="000F2899"/>
    <w:rsid w:val="000F2EEB"/>
    <w:rsid w:val="000F30D0"/>
    <w:rsid w:val="000F33A0"/>
    <w:rsid w:val="000F354B"/>
    <w:rsid w:val="000F368E"/>
    <w:rsid w:val="000F3734"/>
    <w:rsid w:val="000F3818"/>
    <w:rsid w:val="000F3952"/>
    <w:rsid w:val="000F3AB2"/>
    <w:rsid w:val="000F3B8A"/>
    <w:rsid w:val="000F3BF1"/>
    <w:rsid w:val="000F3C4C"/>
    <w:rsid w:val="000F4243"/>
    <w:rsid w:val="000F4328"/>
    <w:rsid w:val="000F4348"/>
    <w:rsid w:val="000F43E9"/>
    <w:rsid w:val="000F47ED"/>
    <w:rsid w:val="000F4C38"/>
    <w:rsid w:val="000F4CD1"/>
    <w:rsid w:val="000F4D8A"/>
    <w:rsid w:val="000F5284"/>
    <w:rsid w:val="000F52F6"/>
    <w:rsid w:val="000F5306"/>
    <w:rsid w:val="000F556F"/>
    <w:rsid w:val="000F574E"/>
    <w:rsid w:val="000F5810"/>
    <w:rsid w:val="000F5B54"/>
    <w:rsid w:val="000F5C4C"/>
    <w:rsid w:val="000F5DA2"/>
    <w:rsid w:val="000F5E74"/>
    <w:rsid w:val="000F6007"/>
    <w:rsid w:val="000F649C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0F7FF6"/>
    <w:rsid w:val="001001B8"/>
    <w:rsid w:val="0010035A"/>
    <w:rsid w:val="0010041A"/>
    <w:rsid w:val="0010046A"/>
    <w:rsid w:val="001005BA"/>
    <w:rsid w:val="00100906"/>
    <w:rsid w:val="00100CD1"/>
    <w:rsid w:val="00100F4E"/>
    <w:rsid w:val="00100F8D"/>
    <w:rsid w:val="001010DA"/>
    <w:rsid w:val="0010127B"/>
    <w:rsid w:val="00101309"/>
    <w:rsid w:val="0010143A"/>
    <w:rsid w:val="00101461"/>
    <w:rsid w:val="00101714"/>
    <w:rsid w:val="0010189D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BE8"/>
    <w:rsid w:val="00103DE9"/>
    <w:rsid w:val="001040D6"/>
    <w:rsid w:val="001042A4"/>
    <w:rsid w:val="00104784"/>
    <w:rsid w:val="001047E2"/>
    <w:rsid w:val="00104811"/>
    <w:rsid w:val="0010483C"/>
    <w:rsid w:val="001049B6"/>
    <w:rsid w:val="00104A05"/>
    <w:rsid w:val="00104BCF"/>
    <w:rsid w:val="00104D03"/>
    <w:rsid w:val="00104ED3"/>
    <w:rsid w:val="00104FE0"/>
    <w:rsid w:val="001052EF"/>
    <w:rsid w:val="0010541F"/>
    <w:rsid w:val="00105452"/>
    <w:rsid w:val="00105617"/>
    <w:rsid w:val="00105B25"/>
    <w:rsid w:val="00105CB6"/>
    <w:rsid w:val="00105DAA"/>
    <w:rsid w:val="001061E6"/>
    <w:rsid w:val="00106200"/>
    <w:rsid w:val="00106220"/>
    <w:rsid w:val="0010633C"/>
    <w:rsid w:val="00106532"/>
    <w:rsid w:val="0010660E"/>
    <w:rsid w:val="00106614"/>
    <w:rsid w:val="00106705"/>
    <w:rsid w:val="00106841"/>
    <w:rsid w:val="00106D74"/>
    <w:rsid w:val="00106DAA"/>
    <w:rsid w:val="00106E5E"/>
    <w:rsid w:val="001070BD"/>
    <w:rsid w:val="0010714A"/>
    <w:rsid w:val="00107211"/>
    <w:rsid w:val="0010756A"/>
    <w:rsid w:val="00107578"/>
    <w:rsid w:val="00107622"/>
    <w:rsid w:val="00107654"/>
    <w:rsid w:val="0010776E"/>
    <w:rsid w:val="001077C4"/>
    <w:rsid w:val="001077EF"/>
    <w:rsid w:val="0010782D"/>
    <w:rsid w:val="001078EE"/>
    <w:rsid w:val="00107915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5D8"/>
    <w:rsid w:val="001116CF"/>
    <w:rsid w:val="001116DD"/>
    <w:rsid w:val="00111842"/>
    <w:rsid w:val="00111913"/>
    <w:rsid w:val="00111939"/>
    <w:rsid w:val="0011196A"/>
    <w:rsid w:val="00111A1C"/>
    <w:rsid w:val="00111ACA"/>
    <w:rsid w:val="00111C17"/>
    <w:rsid w:val="00111FA5"/>
    <w:rsid w:val="00112270"/>
    <w:rsid w:val="0011270B"/>
    <w:rsid w:val="00112760"/>
    <w:rsid w:val="00112842"/>
    <w:rsid w:val="00112B36"/>
    <w:rsid w:val="00112B5A"/>
    <w:rsid w:val="00112B8A"/>
    <w:rsid w:val="00112C3D"/>
    <w:rsid w:val="00112D93"/>
    <w:rsid w:val="00112FAA"/>
    <w:rsid w:val="001130F6"/>
    <w:rsid w:val="001132AD"/>
    <w:rsid w:val="00113550"/>
    <w:rsid w:val="001137B5"/>
    <w:rsid w:val="001138F2"/>
    <w:rsid w:val="00113C18"/>
    <w:rsid w:val="00113E4B"/>
    <w:rsid w:val="001142A1"/>
    <w:rsid w:val="001142BD"/>
    <w:rsid w:val="0011461F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CEA"/>
    <w:rsid w:val="00115D25"/>
    <w:rsid w:val="00116002"/>
    <w:rsid w:val="0011618F"/>
    <w:rsid w:val="001161FE"/>
    <w:rsid w:val="0011632B"/>
    <w:rsid w:val="001164DE"/>
    <w:rsid w:val="00116675"/>
    <w:rsid w:val="001166D0"/>
    <w:rsid w:val="001168A9"/>
    <w:rsid w:val="0011691B"/>
    <w:rsid w:val="00116C89"/>
    <w:rsid w:val="00116F12"/>
    <w:rsid w:val="00117365"/>
    <w:rsid w:val="0011752A"/>
    <w:rsid w:val="00117532"/>
    <w:rsid w:val="00117679"/>
    <w:rsid w:val="00117776"/>
    <w:rsid w:val="0011778F"/>
    <w:rsid w:val="00117F05"/>
    <w:rsid w:val="00117FA8"/>
    <w:rsid w:val="00120126"/>
    <w:rsid w:val="0012012C"/>
    <w:rsid w:val="00120133"/>
    <w:rsid w:val="001202D1"/>
    <w:rsid w:val="00120302"/>
    <w:rsid w:val="001203E0"/>
    <w:rsid w:val="00120735"/>
    <w:rsid w:val="00120859"/>
    <w:rsid w:val="001208A7"/>
    <w:rsid w:val="00120E1B"/>
    <w:rsid w:val="00120F25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198"/>
    <w:rsid w:val="001223AB"/>
    <w:rsid w:val="00122412"/>
    <w:rsid w:val="0012244E"/>
    <w:rsid w:val="00122507"/>
    <w:rsid w:val="001225E7"/>
    <w:rsid w:val="00122779"/>
    <w:rsid w:val="00122793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13D"/>
    <w:rsid w:val="0012598E"/>
    <w:rsid w:val="00125E0A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27454"/>
    <w:rsid w:val="00127570"/>
    <w:rsid w:val="00127A2E"/>
    <w:rsid w:val="001301F3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615"/>
    <w:rsid w:val="001317C9"/>
    <w:rsid w:val="0013192D"/>
    <w:rsid w:val="0013196F"/>
    <w:rsid w:val="00131982"/>
    <w:rsid w:val="00131C4F"/>
    <w:rsid w:val="00131DA6"/>
    <w:rsid w:val="00131EEE"/>
    <w:rsid w:val="00131F3A"/>
    <w:rsid w:val="00131FB9"/>
    <w:rsid w:val="00132190"/>
    <w:rsid w:val="0013248F"/>
    <w:rsid w:val="00132547"/>
    <w:rsid w:val="00132770"/>
    <w:rsid w:val="001329E7"/>
    <w:rsid w:val="00133B46"/>
    <w:rsid w:val="00133B8E"/>
    <w:rsid w:val="00133C9C"/>
    <w:rsid w:val="00133DDC"/>
    <w:rsid w:val="0013404E"/>
    <w:rsid w:val="00134368"/>
    <w:rsid w:val="001345F1"/>
    <w:rsid w:val="001346CC"/>
    <w:rsid w:val="001348F6"/>
    <w:rsid w:val="00134A49"/>
    <w:rsid w:val="00134BB8"/>
    <w:rsid w:val="00134BF4"/>
    <w:rsid w:val="00134C2A"/>
    <w:rsid w:val="00134CDB"/>
    <w:rsid w:val="00134E4E"/>
    <w:rsid w:val="00134F1A"/>
    <w:rsid w:val="00134F3B"/>
    <w:rsid w:val="00134FC9"/>
    <w:rsid w:val="0013525A"/>
    <w:rsid w:val="00135313"/>
    <w:rsid w:val="0013533C"/>
    <w:rsid w:val="001354A4"/>
    <w:rsid w:val="00135860"/>
    <w:rsid w:val="00135ECD"/>
    <w:rsid w:val="00135F4E"/>
    <w:rsid w:val="00135FB9"/>
    <w:rsid w:val="001362E1"/>
    <w:rsid w:val="001363A0"/>
    <w:rsid w:val="0013678D"/>
    <w:rsid w:val="0013687D"/>
    <w:rsid w:val="00136B62"/>
    <w:rsid w:val="00136C12"/>
    <w:rsid w:val="00136C1E"/>
    <w:rsid w:val="00136C95"/>
    <w:rsid w:val="00136EEA"/>
    <w:rsid w:val="0013706F"/>
    <w:rsid w:val="00137364"/>
    <w:rsid w:val="001374D7"/>
    <w:rsid w:val="00137538"/>
    <w:rsid w:val="00137610"/>
    <w:rsid w:val="001377A0"/>
    <w:rsid w:val="00137A42"/>
    <w:rsid w:val="00137AA6"/>
    <w:rsid w:val="00137D48"/>
    <w:rsid w:val="00137D4D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879"/>
    <w:rsid w:val="001418F6"/>
    <w:rsid w:val="00141929"/>
    <w:rsid w:val="00141BDE"/>
    <w:rsid w:val="00141EDE"/>
    <w:rsid w:val="00142008"/>
    <w:rsid w:val="00142021"/>
    <w:rsid w:val="001424CA"/>
    <w:rsid w:val="00142780"/>
    <w:rsid w:val="00142858"/>
    <w:rsid w:val="00142999"/>
    <w:rsid w:val="00142C56"/>
    <w:rsid w:val="00142CD3"/>
    <w:rsid w:val="00142F34"/>
    <w:rsid w:val="00142FD0"/>
    <w:rsid w:val="00143166"/>
    <w:rsid w:val="001433E3"/>
    <w:rsid w:val="001433FE"/>
    <w:rsid w:val="001436F6"/>
    <w:rsid w:val="001437DC"/>
    <w:rsid w:val="00143BB7"/>
    <w:rsid w:val="00143E2B"/>
    <w:rsid w:val="00143E65"/>
    <w:rsid w:val="001440C3"/>
    <w:rsid w:val="001441E4"/>
    <w:rsid w:val="001444CD"/>
    <w:rsid w:val="001446EA"/>
    <w:rsid w:val="0014482C"/>
    <w:rsid w:val="00144880"/>
    <w:rsid w:val="0014496D"/>
    <w:rsid w:val="00144A50"/>
    <w:rsid w:val="00144AF3"/>
    <w:rsid w:val="0014534D"/>
    <w:rsid w:val="0014558A"/>
    <w:rsid w:val="001455BD"/>
    <w:rsid w:val="00145916"/>
    <w:rsid w:val="00145918"/>
    <w:rsid w:val="00145BD5"/>
    <w:rsid w:val="00145D82"/>
    <w:rsid w:val="00145DC4"/>
    <w:rsid w:val="0014617A"/>
    <w:rsid w:val="0014657B"/>
    <w:rsid w:val="00146857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69A"/>
    <w:rsid w:val="001476DC"/>
    <w:rsid w:val="001477C4"/>
    <w:rsid w:val="001478FF"/>
    <w:rsid w:val="00147CAF"/>
    <w:rsid w:val="00147E27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25"/>
    <w:rsid w:val="00150F74"/>
    <w:rsid w:val="00151027"/>
    <w:rsid w:val="001512E3"/>
    <w:rsid w:val="00151305"/>
    <w:rsid w:val="00151514"/>
    <w:rsid w:val="00151920"/>
    <w:rsid w:val="00151987"/>
    <w:rsid w:val="00151ACA"/>
    <w:rsid w:val="00151C31"/>
    <w:rsid w:val="00151C80"/>
    <w:rsid w:val="00151DAA"/>
    <w:rsid w:val="00152175"/>
    <w:rsid w:val="0015253E"/>
    <w:rsid w:val="00152543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941"/>
    <w:rsid w:val="00153A7D"/>
    <w:rsid w:val="00153AB5"/>
    <w:rsid w:val="00153D72"/>
    <w:rsid w:val="00153FF2"/>
    <w:rsid w:val="0015435C"/>
    <w:rsid w:val="001549BA"/>
    <w:rsid w:val="00154CC4"/>
    <w:rsid w:val="00154ECD"/>
    <w:rsid w:val="00154EDF"/>
    <w:rsid w:val="00155017"/>
    <w:rsid w:val="0015515B"/>
    <w:rsid w:val="0015520F"/>
    <w:rsid w:val="001552F7"/>
    <w:rsid w:val="00155326"/>
    <w:rsid w:val="00155407"/>
    <w:rsid w:val="001555EC"/>
    <w:rsid w:val="0015576B"/>
    <w:rsid w:val="0015576F"/>
    <w:rsid w:val="0015589C"/>
    <w:rsid w:val="00155AAD"/>
    <w:rsid w:val="00155B29"/>
    <w:rsid w:val="00155C64"/>
    <w:rsid w:val="00156022"/>
    <w:rsid w:val="00156169"/>
    <w:rsid w:val="00156348"/>
    <w:rsid w:val="00156495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800"/>
    <w:rsid w:val="00157D7E"/>
    <w:rsid w:val="00157DFE"/>
    <w:rsid w:val="00157F8B"/>
    <w:rsid w:val="001600F4"/>
    <w:rsid w:val="001605F3"/>
    <w:rsid w:val="0016063F"/>
    <w:rsid w:val="001606C9"/>
    <w:rsid w:val="001607A4"/>
    <w:rsid w:val="001607A5"/>
    <w:rsid w:val="00160B46"/>
    <w:rsid w:val="00160DEC"/>
    <w:rsid w:val="00160FCF"/>
    <w:rsid w:val="0016113B"/>
    <w:rsid w:val="001616CA"/>
    <w:rsid w:val="00161747"/>
    <w:rsid w:val="00161825"/>
    <w:rsid w:val="00161839"/>
    <w:rsid w:val="001618AE"/>
    <w:rsid w:val="00161D65"/>
    <w:rsid w:val="0016208F"/>
    <w:rsid w:val="001620C9"/>
    <w:rsid w:val="00162181"/>
    <w:rsid w:val="001622DF"/>
    <w:rsid w:val="00162A36"/>
    <w:rsid w:val="00162B4A"/>
    <w:rsid w:val="00162BA8"/>
    <w:rsid w:val="00162C8E"/>
    <w:rsid w:val="00162E76"/>
    <w:rsid w:val="00162F7B"/>
    <w:rsid w:val="0016300B"/>
    <w:rsid w:val="0016317E"/>
    <w:rsid w:val="0016321A"/>
    <w:rsid w:val="0016327D"/>
    <w:rsid w:val="0016333F"/>
    <w:rsid w:val="001633D5"/>
    <w:rsid w:val="0016340E"/>
    <w:rsid w:val="00163531"/>
    <w:rsid w:val="00163556"/>
    <w:rsid w:val="00163769"/>
    <w:rsid w:val="001639EE"/>
    <w:rsid w:val="00163A09"/>
    <w:rsid w:val="00163B9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4FCF"/>
    <w:rsid w:val="0016514D"/>
    <w:rsid w:val="0016529D"/>
    <w:rsid w:val="00165427"/>
    <w:rsid w:val="00165472"/>
    <w:rsid w:val="001655E7"/>
    <w:rsid w:val="00165600"/>
    <w:rsid w:val="0016586A"/>
    <w:rsid w:val="00165ADB"/>
    <w:rsid w:val="00165AEB"/>
    <w:rsid w:val="00165B5A"/>
    <w:rsid w:val="00165B75"/>
    <w:rsid w:val="00165D7C"/>
    <w:rsid w:val="00165F49"/>
    <w:rsid w:val="00166101"/>
    <w:rsid w:val="001662BE"/>
    <w:rsid w:val="001662F1"/>
    <w:rsid w:val="0016633B"/>
    <w:rsid w:val="00166587"/>
    <w:rsid w:val="00166676"/>
    <w:rsid w:val="0016677E"/>
    <w:rsid w:val="0016696C"/>
    <w:rsid w:val="001669C2"/>
    <w:rsid w:val="001669CD"/>
    <w:rsid w:val="00166C2A"/>
    <w:rsid w:val="00166F19"/>
    <w:rsid w:val="00167037"/>
    <w:rsid w:val="0016711F"/>
    <w:rsid w:val="0016736B"/>
    <w:rsid w:val="00167A0E"/>
    <w:rsid w:val="00167A3C"/>
    <w:rsid w:val="001701F0"/>
    <w:rsid w:val="00170686"/>
    <w:rsid w:val="0017075C"/>
    <w:rsid w:val="001707BE"/>
    <w:rsid w:val="001707C5"/>
    <w:rsid w:val="001707E4"/>
    <w:rsid w:val="00170956"/>
    <w:rsid w:val="001709AB"/>
    <w:rsid w:val="00170B7F"/>
    <w:rsid w:val="00170D26"/>
    <w:rsid w:val="00170EEE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1F67"/>
    <w:rsid w:val="001721C6"/>
    <w:rsid w:val="001721FE"/>
    <w:rsid w:val="0017252C"/>
    <w:rsid w:val="0017257A"/>
    <w:rsid w:val="00172697"/>
    <w:rsid w:val="001728B7"/>
    <w:rsid w:val="001728EF"/>
    <w:rsid w:val="00172E04"/>
    <w:rsid w:val="00172F11"/>
    <w:rsid w:val="00173137"/>
    <w:rsid w:val="001731B1"/>
    <w:rsid w:val="00173601"/>
    <w:rsid w:val="00173BCC"/>
    <w:rsid w:val="00173C57"/>
    <w:rsid w:val="00173CC6"/>
    <w:rsid w:val="00174035"/>
    <w:rsid w:val="001741B9"/>
    <w:rsid w:val="00174289"/>
    <w:rsid w:val="00174294"/>
    <w:rsid w:val="001743B5"/>
    <w:rsid w:val="00174B6E"/>
    <w:rsid w:val="00174CD5"/>
    <w:rsid w:val="00174F07"/>
    <w:rsid w:val="00175025"/>
    <w:rsid w:val="001752A3"/>
    <w:rsid w:val="001753CD"/>
    <w:rsid w:val="00175405"/>
    <w:rsid w:val="001758FB"/>
    <w:rsid w:val="00175ED3"/>
    <w:rsid w:val="00175FDB"/>
    <w:rsid w:val="00176203"/>
    <w:rsid w:val="001762F1"/>
    <w:rsid w:val="0017631E"/>
    <w:rsid w:val="00176337"/>
    <w:rsid w:val="00176384"/>
    <w:rsid w:val="00176551"/>
    <w:rsid w:val="001765DE"/>
    <w:rsid w:val="0017672F"/>
    <w:rsid w:val="0017684A"/>
    <w:rsid w:val="00176974"/>
    <w:rsid w:val="00176A0D"/>
    <w:rsid w:val="00176A54"/>
    <w:rsid w:val="00176B18"/>
    <w:rsid w:val="00176B8A"/>
    <w:rsid w:val="00176EBB"/>
    <w:rsid w:val="00176FA5"/>
    <w:rsid w:val="001770C5"/>
    <w:rsid w:val="0017718F"/>
    <w:rsid w:val="001773F0"/>
    <w:rsid w:val="00177A5A"/>
    <w:rsid w:val="0018010C"/>
    <w:rsid w:val="00180433"/>
    <w:rsid w:val="0018047A"/>
    <w:rsid w:val="001804CD"/>
    <w:rsid w:val="001805CF"/>
    <w:rsid w:val="001808C6"/>
    <w:rsid w:val="00180CDD"/>
    <w:rsid w:val="00180F55"/>
    <w:rsid w:val="00180FD1"/>
    <w:rsid w:val="001810E7"/>
    <w:rsid w:val="001811E0"/>
    <w:rsid w:val="001814B2"/>
    <w:rsid w:val="0018159A"/>
    <w:rsid w:val="0018183A"/>
    <w:rsid w:val="001818EA"/>
    <w:rsid w:val="00181954"/>
    <w:rsid w:val="00181957"/>
    <w:rsid w:val="00181FDA"/>
    <w:rsid w:val="0018232A"/>
    <w:rsid w:val="0018238C"/>
    <w:rsid w:val="001825B6"/>
    <w:rsid w:val="001825C7"/>
    <w:rsid w:val="001829C5"/>
    <w:rsid w:val="00183031"/>
    <w:rsid w:val="0018304C"/>
    <w:rsid w:val="001833FE"/>
    <w:rsid w:val="001834B8"/>
    <w:rsid w:val="001834F4"/>
    <w:rsid w:val="0018353C"/>
    <w:rsid w:val="001838F4"/>
    <w:rsid w:val="001844A6"/>
    <w:rsid w:val="0018465B"/>
    <w:rsid w:val="001847EB"/>
    <w:rsid w:val="00184834"/>
    <w:rsid w:val="00184850"/>
    <w:rsid w:val="0018486C"/>
    <w:rsid w:val="00184878"/>
    <w:rsid w:val="001849D0"/>
    <w:rsid w:val="00184BD9"/>
    <w:rsid w:val="00184CD4"/>
    <w:rsid w:val="00185151"/>
    <w:rsid w:val="001851A3"/>
    <w:rsid w:val="001853F3"/>
    <w:rsid w:val="001855BA"/>
    <w:rsid w:val="001857A4"/>
    <w:rsid w:val="001858D4"/>
    <w:rsid w:val="00185A98"/>
    <w:rsid w:val="00185BCE"/>
    <w:rsid w:val="00185FFA"/>
    <w:rsid w:val="001861E7"/>
    <w:rsid w:val="001864AF"/>
    <w:rsid w:val="00186696"/>
    <w:rsid w:val="0018670A"/>
    <w:rsid w:val="00186925"/>
    <w:rsid w:val="00186ABE"/>
    <w:rsid w:val="00186D0D"/>
    <w:rsid w:val="00186E60"/>
    <w:rsid w:val="00186FAC"/>
    <w:rsid w:val="0018724F"/>
    <w:rsid w:val="001873BC"/>
    <w:rsid w:val="001875EC"/>
    <w:rsid w:val="00187644"/>
    <w:rsid w:val="0018774B"/>
    <w:rsid w:val="001879C7"/>
    <w:rsid w:val="00187EED"/>
    <w:rsid w:val="001902B8"/>
    <w:rsid w:val="001905A1"/>
    <w:rsid w:val="00190671"/>
    <w:rsid w:val="001909FF"/>
    <w:rsid w:val="00190C03"/>
    <w:rsid w:val="00190C6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BEE"/>
    <w:rsid w:val="00191C23"/>
    <w:rsid w:val="00191D39"/>
    <w:rsid w:val="00191D50"/>
    <w:rsid w:val="00191F7D"/>
    <w:rsid w:val="00191FD7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036"/>
    <w:rsid w:val="00193172"/>
    <w:rsid w:val="00193702"/>
    <w:rsid w:val="00193C59"/>
    <w:rsid w:val="00194175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822"/>
    <w:rsid w:val="001958E9"/>
    <w:rsid w:val="0019597B"/>
    <w:rsid w:val="00195BEE"/>
    <w:rsid w:val="00195CBD"/>
    <w:rsid w:val="00195D79"/>
    <w:rsid w:val="00195E09"/>
    <w:rsid w:val="00195EF2"/>
    <w:rsid w:val="00195F06"/>
    <w:rsid w:val="00195F8E"/>
    <w:rsid w:val="0019611C"/>
    <w:rsid w:val="001962CB"/>
    <w:rsid w:val="00196649"/>
    <w:rsid w:val="001968C8"/>
    <w:rsid w:val="00196A41"/>
    <w:rsid w:val="00196ABC"/>
    <w:rsid w:val="00196AD6"/>
    <w:rsid w:val="00196B2E"/>
    <w:rsid w:val="00196B75"/>
    <w:rsid w:val="00196BC4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943"/>
    <w:rsid w:val="00197D34"/>
    <w:rsid w:val="00197EC9"/>
    <w:rsid w:val="001A00B0"/>
    <w:rsid w:val="001A070E"/>
    <w:rsid w:val="001A080F"/>
    <w:rsid w:val="001A0823"/>
    <w:rsid w:val="001A0E75"/>
    <w:rsid w:val="001A0ECD"/>
    <w:rsid w:val="001A0F5B"/>
    <w:rsid w:val="001A110F"/>
    <w:rsid w:val="001A1331"/>
    <w:rsid w:val="001A1392"/>
    <w:rsid w:val="001A1518"/>
    <w:rsid w:val="001A16E2"/>
    <w:rsid w:val="001A19AC"/>
    <w:rsid w:val="001A1CA2"/>
    <w:rsid w:val="001A1FB7"/>
    <w:rsid w:val="001A2216"/>
    <w:rsid w:val="001A243B"/>
    <w:rsid w:val="001A251E"/>
    <w:rsid w:val="001A2744"/>
    <w:rsid w:val="001A2E9D"/>
    <w:rsid w:val="001A2F48"/>
    <w:rsid w:val="001A3142"/>
    <w:rsid w:val="001A31E3"/>
    <w:rsid w:val="001A3207"/>
    <w:rsid w:val="001A3234"/>
    <w:rsid w:val="001A32E7"/>
    <w:rsid w:val="001A3320"/>
    <w:rsid w:val="001A3507"/>
    <w:rsid w:val="001A351A"/>
    <w:rsid w:val="001A3663"/>
    <w:rsid w:val="001A3808"/>
    <w:rsid w:val="001A3EF3"/>
    <w:rsid w:val="001A40B4"/>
    <w:rsid w:val="001A450D"/>
    <w:rsid w:val="001A46AF"/>
    <w:rsid w:val="001A480E"/>
    <w:rsid w:val="001A4A85"/>
    <w:rsid w:val="001A4D95"/>
    <w:rsid w:val="001A4F02"/>
    <w:rsid w:val="001A4F85"/>
    <w:rsid w:val="001A54B4"/>
    <w:rsid w:val="001A5590"/>
    <w:rsid w:val="001A55E3"/>
    <w:rsid w:val="001A56B0"/>
    <w:rsid w:val="001A598A"/>
    <w:rsid w:val="001A5CCD"/>
    <w:rsid w:val="001A5F0E"/>
    <w:rsid w:val="001A61F9"/>
    <w:rsid w:val="001A6298"/>
    <w:rsid w:val="001A62F2"/>
    <w:rsid w:val="001A6450"/>
    <w:rsid w:val="001A6542"/>
    <w:rsid w:val="001A6560"/>
    <w:rsid w:val="001A6623"/>
    <w:rsid w:val="001A6A48"/>
    <w:rsid w:val="001A6DEF"/>
    <w:rsid w:val="001A721C"/>
    <w:rsid w:val="001A739C"/>
    <w:rsid w:val="001A73C5"/>
    <w:rsid w:val="001A750C"/>
    <w:rsid w:val="001A76A5"/>
    <w:rsid w:val="001A774F"/>
    <w:rsid w:val="001A78DF"/>
    <w:rsid w:val="001A7A14"/>
    <w:rsid w:val="001A7AB9"/>
    <w:rsid w:val="001A7B2F"/>
    <w:rsid w:val="001A7BF3"/>
    <w:rsid w:val="001A7F6F"/>
    <w:rsid w:val="001B00BE"/>
    <w:rsid w:val="001B0207"/>
    <w:rsid w:val="001B02A5"/>
    <w:rsid w:val="001B0387"/>
    <w:rsid w:val="001B03F3"/>
    <w:rsid w:val="001B0418"/>
    <w:rsid w:val="001B08E4"/>
    <w:rsid w:val="001B0D92"/>
    <w:rsid w:val="001B0DFB"/>
    <w:rsid w:val="001B0E7E"/>
    <w:rsid w:val="001B0F39"/>
    <w:rsid w:val="001B10DB"/>
    <w:rsid w:val="001B1322"/>
    <w:rsid w:val="001B170C"/>
    <w:rsid w:val="001B194B"/>
    <w:rsid w:val="001B1997"/>
    <w:rsid w:val="001B1A6E"/>
    <w:rsid w:val="001B1B48"/>
    <w:rsid w:val="001B1C98"/>
    <w:rsid w:val="001B2549"/>
    <w:rsid w:val="001B25A3"/>
    <w:rsid w:val="001B27BF"/>
    <w:rsid w:val="001B28B7"/>
    <w:rsid w:val="001B2A22"/>
    <w:rsid w:val="001B2A5E"/>
    <w:rsid w:val="001B2F25"/>
    <w:rsid w:val="001B301B"/>
    <w:rsid w:val="001B3478"/>
    <w:rsid w:val="001B37C4"/>
    <w:rsid w:val="001B3823"/>
    <w:rsid w:val="001B3ADC"/>
    <w:rsid w:val="001B3B3A"/>
    <w:rsid w:val="001B3C88"/>
    <w:rsid w:val="001B41B5"/>
    <w:rsid w:val="001B4515"/>
    <w:rsid w:val="001B484E"/>
    <w:rsid w:val="001B4A59"/>
    <w:rsid w:val="001B4AA9"/>
    <w:rsid w:val="001B4ADD"/>
    <w:rsid w:val="001B4C80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417"/>
    <w:rsid w:val="001B6590"/>
    <w:rsid w:val="001B66D9"/>
    <w:rsid w:val="001B66EE"/>
    <w:rsid w:val="001B672C"/>
    <w:rsid w:val="001B6EB2"/>
    <w:rsid w:val="001B6F4E"/>
    <w:rsid w:val="001B71FD"/>
    <w:rsid w:val="001B7307"/>
    <w:rsid w:val="001B7662"/>
    <w:rsid w:val="001B79B1"/>
    <w:rsid w:val="001B7DAC"/>
    <w:rsid w:val="001C006E"/>
    <w:rsid w:val="001C00A5"/>
    <w:rsid w:val="001C00F1"/>
    <w:rsid w:val="001C0319"/>
    <w:rsid w:val="001C0638"/>
    <w:rsid w:val="001C0700"/>
    <w:rsid w:val="001C0885"/>
    <w:rsid w:val="001C093C"/>
    <w:rsid w:val="001C0B23"/>
    <w:rsid w:val="001C0EE3"/>
    <w:rsid w:val="001C0EF3"/>
    <w:rsid w:val="001C0F76"/>
    <w:rsid w:val="001C0FF2"/>
    <w:rsid w:val="001C10D1"/>
    <w:rsid w:val="001C125A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12A"/>
    <w:rsid w:val="001C22EC"/>
    <w:rsid w:val="001C2537"/>
    <w:rsid w:val="001C29B9"/>
    <w:rsid w:val="001C29C5"/>
    <w:rsid w:val="001C2D2F"/>
    <w:rsid w:val="001C2E3A"/>
    <w:rsid w:val="001C2E81"/>
    <w:rsid w:val="001C301E"/>
    <w:rsid w:val="001C33D6"/>
    <w:rsid w:val="001C33DF"/>
    <w:rsid w:val="001C3442"/>
    <w:rsid w:val="001C383B"/>
    <w:rsid w:val="001C39B1"/>
    <w:rsid w:val="001C39FB"/>
    <w:rsid w:val="001C3EC5"/>
    <w:rsid w:val="001C3FC0"/>
    <w:rsid w:val="001C404A"/>
    <w:rsid w:val="001C4253"/>
    <w:rsid w:val="001C4509"/>
    <w:rsid w:val="001C45F2"/>
    <w:rsid w:val="001C49A8"/>
    <w:rsid w:val="001C4A79"/>
    <w:rsid w:val="001C4BCD"/>
    <w:rsid w:val="001C4F9F"/>
    <w:rsid w:val="001C52E5"/>
    <w:rsid w:val="001C53F4"/>
    <w:rsid w:val="001C55B9"/>
    <w:rsid w:val="001C56F6"/>
    <w:rsid w:val="001C57C5"/>
    <w:rsid w:val="001C59EE"/>
    <w:rsid w:val="001C5A39"/>
    <w:rsid w:val="001C5E57"/>
    <w:rsid w:val="001C605D"/>
    <w:rsid w:val="001C628B"/>
    <w:rsid w:val="001C6472"/>
    <w:rsid w:val="001C674F"/>
    <w:rsid w:val="001C67D8"/>
    <w:rsid w:val="001C6992"/>
    <w:rsid w:val="001C6C13"/>
    <w:rsid w:val="001C6F7A"/>
    <w:rsid w:val="001C72CD"/>
    <w:rsid w:val="001C73BC"/>
    <w:rsid w:val="001C74EA"/>
    <w:rsid w:val="001C76A7"/>
    <w:rsid w:val="001C7826"/>
    <w:rsid w:val="001D0408"/>
    <w:rsid w:val="001D0799"/>
    <w:rsid w:val="001D0912"/>
    <w:rsid w:val="001D0B0D"/>
    <w:rsid w:val="001D0B53"/>
    <w:rsid w:val="001D0C46"/>
    <w:rsid w:val="001D0CFB"/>
    <w:rsid w:val="001D0DB1"/>
    <w:rsid w:val="001D0F07"/>
    <w:rsid w:val="001D1208"/>
    <w:rsid w:val="001D123B"/>
    <w:rsid w:val="001D134E"/>
    <w:rsid w:val="001D160D"/>
    <w:rsid w:val="001D16D2"/>
    <w:rsid w:val="001D16E8"/>
    <w:rsid w:val="001D185D"/>
    <w:rsid w:val="001D1979"/>
    <w:rsid w:val="001D1B85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D1E"/>
    <w:rsid w:val="001D2E34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18C"/>
    <w:rsid w:val="001D432F"/>
    <w:rsid w:val="001D446E"/>
    <w:rsid w:val="001D4565"/>
    <w:rsid w:val="001D457C"/>
    <w:rsid w:val="001D457E"/>
    <w:rsid w:val="001D47C3"/>
    <w:rsid w:val="001D4D8F"/>
    <w:rsid w:val="001D4E78"/>
    <w:rsid w:val="001D4EF3"/>
    <w:rsid w:val="001D50D1"/>
    <w:rsid w:val="001D50F1"/>
    <w:rsid w:val="001D5228"/>
    <w:rsid w:val="001D5575"/>
    <w:rsid w:val="001D5579"/>
    <w:rsid w:val="001D57CC"/>
    <w:rsid w:val="001D5838"/>
    <w:rsid w:val="001D588A"/>
    <w:rsid w:val="001D5AFF"/>
    <w:rsid w:val="001D5DFD"/>
    <w:rsid w:val="001D5E9A"/>
    <w:rsid w:val="001D5F25"/>
    <w:rsid w:val="001D60A5"/>
    <w:rsid w:val="001D6139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68"/>
    <w:rsid w:val="001D7D7A"/>
    <w:rsid w:val="001D7F76"/>
    <w:rsid w:val="001E004E"/>
    <w:rsid w:val="001E031C"/>
    <w:rsid w:val="001E0415"/>
    <w:rsid w:val="001E0569"/>
    <w:rsid w:val="001E078A"/>
    <w:rsid w:val="001E0C12"/>
    <w:rsid w:val="001E0FB8"/>
    <w:rsid w:val="001E0FD7"/>
    <w:rsid w:val="001E1415"/>
    <w:rsid w:val="001E14B1"/>
    <w:rsid w:val="001E14F5"/>
    <w:rsid w:val="001E14F8"/>
    <w:rsid w:val="001E157E"/>
    <w:rsid w:val="001E1835"/>
    <w:rsid w:val="001E1B78"/>
    <w:rsid w:val="001E1C6D"/>
    <w:rsid w:val="001E1C75"/>
    <w:rsid w:val="001E1CFD"/>
    <w:rsid w:val="001E1E3E"/>
    <w:rsid w:val="001E1ED5"/>
    <w:rsid w:val="001E1EF8"/>
    <w:rsid w:val="001E1F92"/>
    <w:rsid w:val="001E238E"/>
    <w:rsid w:val="001E2461"/>
    <w:rsid w:val="001E249B"/>
    <w:rsid w:val="001E250A"/>
    <w:rsid w:val="001E28C3"/>
    <w:rsid w:val="001E2B91"/>
    <w:rsid w:val="001E2D44"/>
    <w:rsid w:val="001E2E3F"/>
    <w:rsid w:val="001E2ED6"/>
    <w:rsid w:val="001E2F8F"/>
    <w:rsid w:val="001E3083"/>
    <w:rsid w:val="001E327E"/>
    <w:rsid w:val="001E3340"/>
    <w:rsid w:val="001E3361"/>
    <w:rsid w:val="001E340A"/>
    <w:rsid w:val="001E38D9"/>
    <w:rsid w:val="001E3915"/>
    <w:rsid w:val="001E3954"/>
    <w:rsid w:val="001E3A48"/>
    <w:rsid w:val="001E3B24"/>
    <w:rsid w:val="001E3B6F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D9F"/>
    <w:rsid w:val="001E4E5B"/>
    <w:rsid w:val="001E4E7A"/>
    <w:rsid w:val="001E4EDE"/>
    <w:rsid w:val="001E4F0B"/>
    <w:rsid w:val="001E517C"/>
    <w:rsid w:val="001E523C"/>
    <w:rsid w:val="001E52AD"/>
    <w:rsid w:val="001E578C"/>
    <w:rsid w:val="001E57CE"/>
    <w:rsid w:val="001E59BD"/>
    <w:rsid w:val="001E59FB"/>
    <w:rsid w:val="001E5BF3"/>
    <w:rsid w:val="001E5DB1"/>
    <w:rsid w:val="001E5DF6"/>
    <w:rsid w:val="001E5FA6"/>
    <w:rsid w:val="001E60F6"/>
    <w:rsid w:val="001E65BF"/>
    <w:rsid w:val="001E6666"/>
    <w:rsid w:val="001E6A0C"/>
    <w:rsid w:val="001E6E3E"/>
    <w:rsid w:val="001E7026"/>
    <w:rsid w:val="001E7065"/>
    <w:rsid w:val="001E7859"/>
    <w:rsid w:val="001E789C"/>
    <w:rsid w:val="001E799B"/>
    <w:rsid w:val="001E7BDF"/>
    <w:rsid w:val="001E7EA2"/>
    <w:rsid w:val="001E7FB8"/>
    <w:rsid w:val="001F0048"/>
    <w:rsid w:val="001F03D0"/>
    <w:rsid w:val="001F06F5"/>
    <w:rsid w:val="001F08BB"/>
    <w:rsid w:val="001F0960"/>
    <w:rsid w:val="001F0A25"/>
    <w:rsid w:val="001F0AFB"/>
    <w:rsid w:val="001F0C08"/>
    <w:rsid w:val="001F0C8B"/>
    <w:rsid w:val="001F0CAB"/>
    <w:rsid w:val="001F0DE1"/>
    <w:rsid w:val="001F128F"/>
    <w:rsid w:val="001F178C"/>
    <w:rsid w:val="001F1BFC"/>
    <w:rsid w:val="001F1E33"/>
    <w:rsid w:val="001F1E4A"/>
    <w:rsid w:val="001F1F52"/>
    <w:rsid w:val="001F20BD"/>
    <w:rsid w:val="001F22E8"/>
    <w:rsid w:val="001F24B8"/>
    <w:rsid w:val="001F2616"/>
    <w:rsid w:val="001F270A"/>
    <w:rsid w:val="001F291E"/>
    <w:rsid w:val="001F29C4"/>
    <w:rsid w:val="001F2B50"/>
    <w:rsid w:val="001F2BC8"/>
    <w:rsid w:val="001F2EB4"/>
    <w:rsid w:val="001F2FD8"/>
    <w:rsid w:val="001F3420"/>
    <w:rsid w:val="001F348E"/>
    <w:rsid w:val="001F349C"/>
    <w:rsid w:val="001F3655"/>
    <w:rsid w:val="001F375E"/>
    <w:rsid w:val="001F379E"/>
    <w:rsid w:val="001F3B0F"/>
    <w:rsid w:val="001F3EDB"/>
    <w:rsid w:val="001F4140"/>
    <w:rsid w:val="001F41CB"/>
    <w:rsid w:val="001F41DD"/>
    <w:rsid w:val="001F4359"/>
    <w:rsid w:val="001F49CE"/>
    <w:rsid w:val="001F4E82"/>
    <w:rsid w:val="001F4EC3"/>
    <w:rsid w:val="001F50E1"/>
    <w:rsid w:val="001F5127"/>
    <w:rsid w:val="001F524E"/>
    <w:rsid w:val="001F53A5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5D"/>
    <w:rsid w:val="001F68D6"/>
    <w:rsid w:val="001F69DF"/>
    <w:rsid w:val="001F69F8"/>
    <w:rsid w:val="001F6B27"/>
    <w:rsid w:val="001F6DB0"/>
    <w:rsid w:val="001F6DFD"/>
    <w:rsid w:val="001F6E1E"/>
    <w:rsid w:val="001F7016"/>
    <w:rsid w:val="001F724C"/>
    <w:rsid w:val="001F74F5"/>
    <w:rsid w:val="001F758F"/>
    <w:rsid w:val="001F75DC"/>
    <w:rsid w:val="001F76FD"/>
    <w:rsid w:val="001F7A3B"/>
    <w:rsid w:val="001F7C4D"/>
    <w:rsid w:val="001F7CC4"/>
    <w:rsid w:val="001F7DED"/>
    <w:rsid w:val="001F7EC1"/>
    <w:rsid w:val="0020001F"/>
    <w:rsid w:val="002001EB"/>
    <w:rsid w:val="002002F2"/>
    <w:rsid w:val="00200358"/>
    <w:rsid w:val="002004B1"/>
    <w:rsid w:val="00200593"/>
    <w:rsid w:val="00200649"/>
    <w:rsid w:val="002006A9"/>
    <w:rsid w:val="002006EC"/>
    <w:rsid w:val="00200783"/>
    <w:rsid w:val="00200A4E"/>
    <w:rsid w:val="0020103A"/>
    <w:rsid w:val="002015B1"/>
    <w:rsid w:val="0020178D"/>
    <w:rsid w:val="002018B2"/>
    <w:rsid w:val="00201A74"/>
    <w:rsid w:val="00201A84"/>
    <w:rsid w:val="00201BF0"/>
    <w:rsid w:val="00201DAE"/>
    <w:rsid w:val="00202061"/>
    <w:rsid w:val="0020213C"/>
    <w:rsid w:val="00202252"/>
    <w:rsid w:val="00202354"/>
    <w:rsid w:val="00202378"/>
    <w:rsid w:val="0020257E"/>
    <w:rsid w:val="00202694"/>
    <w:rsid w:val="0020294A"/>
    <w:rsid w:val="00202A7C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3B3F"/>
    <w:rsid w:val="00203D3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79D"/>
    <w:rsid w:val="002068B3"/>
    <w:rsid w:val="002068F7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8D7"/>
    <w:rsid w:val="002078D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3"/>
    <w:rsid w:val="002115F9"/>
    <w:rsid w:val="00211822"/>
    <w:rsid w:val="00211981"/>
    <w:rsid w:val="00211CFD"/>
    <w:rsid w:val="00211DF4"/>
    <w:rsid w:val="00212136"/>
    <w:rsid w:val="00212228"/>
    <w:rsid w:val="0021227E"/>
    <w:rsid w:val="0021241B"/>
    <w:rsid w:val="00212584"/>
    <w:rsid w:val="0021281A"/>
    <w:rsid w:val="0021281D"/>
    <w:rsid w:val="00212B68"/>
    <w:rsid w:val="00212F87"/>
    <w:rsid w:val="0021303F"/>
    <w:rsid w:val="00213201"/>
    <w:rsid w:val="002134B5"/>
    <w:rsid w:val="0021363E"/>
    <w:rsid w:val="0021377A"/>
    <w:rsid w:val="002139DB"/>
    <w:rsid w:val="00213BB0"/>
    <w:rsid w:val="00213C9D"/>
    <w:rsid w:val="00213CCA"/>
    <w:rsid w:val="00213D3C"/>
    <w:rsid w:val="00213D55"/>
    <w:rsid w:val="00213D9A"/>
    <w:rsid w:val="00213EFD"/>
    <w:rsid w:val="00213F6A"/>
    <w:rsid w:val="00213FCE"/>
    <w:rsid w:val="0021412F"/>
    <w:rsid w:val="002143C3"/>
    <w:rsid w:val="00214476"/>
    <w:rsid w:val="002146DC"/>
    <w:rsid w:val="002147BB"/>
    <w:rsid w:val="0021488E"/>
    <w:rsid w:val="00214AA8"/>
    <w:rsid w:val="00214BD1"/>
    <w:rsid w:val="00214CC2"/>
    <w:rsid w:val="00214CC5"/>
    <w:rsid w:val="002152A4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68"/>
    <w:rsid w:val="00216DD0"/>
    <w:rsid w:val="00217167"/>
    <w:rsid w:val="0021756C"/>
    <w:rsid w:val="002176D2"/>
    <w:rsid w:val="00217757"/>
    <w:rsid w:val="00217A0D"/>
    <w:rsid w:val="00220118"/>
    <w:rsid w:val="002205D3"/>
    <w:rsid w:val="002205D8"/>
    <w:rsid w:val="002205ED"/>
    <w:rsid w:val="00220691"/>
    <w:rsid w:val="002206D9"/>
    <w:rsid w:val="00220CF7"/>
    <w:rsid w:val="00220E0A"/>
    <w:rsid w:val="00220E9B"/>
    <w:rsid w:val="002214CD"/>
    <w:rsid w:val="002215CD"/>
    <w:rsid w:val="0022186E"/>
    <w:rsid w:val="00221887"/>
    <w:rsid w:val="0022189B"/>
    <w:rsid w:val="00221929"/>
    <w:rsid w:val="00221AA0"/>
    <w:rsid w:val="00221CE9"/>
    <w:rsid w:val="00221D3F"/>
    <w:rsid w:val="00221D40"/>
    <w:rsid w:val="00221DCA"/>
    <w:rsid w:val="002221CE"/>
    <w:rsid w:val="002222BD"/>
    <w:rsid w:val="002225A7"/>
    <w:rsid w:val="00222811"/>
    <w:rsid w:val="00222872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018"/>
    <w:rsid w:val="00225443"/>
    <w:rsid w:val="002254D3"/>
    <w:rsid w:val="002255E6"/>
    <w:rsid w:val="00225636"/>
    <w:rsid w:val="0022591B"/>
    <w:rsid w:val="00225AD2"/>
    <w:rsid w:val="00225CB2"/>
    <w:rsid w:val="00226194"/>
    <w:rsid w:val="002261B1"/>
    <w:rsid w:val="002263C1"/>
    <w:rsid w:val="00226453"/>
    <w:rsid w:val="00226479"/>
    <w:rsid w:val="002269C7"/>
    <w:rsid w:val="00226B03"/>
    <w:rsid w:val="00226E2F"/>
    <w:rsid w:val="00226E70"/>
    <w:rsid w:val="00226FB3"/>
    <w:rsid w:val="00227468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0B"/>
    <w:rsid w:val="0023004C"/>
    <w:rsid w:val="00230621"/>
    <w:rsid w:val="00230697"/>
    <w:rsid w:val="002307B2"/>
    <w:rsid w:val="002308D7"/>
    <w:rsid w:val="002308EC"/>
    <w:rsid w:val="00230913"/>
    <w:rsid w:val="00230971"/>
    <w:rsid w:val="00230B59"/>
    <w:rsid w:val="00230DAF"/>
    <w:rsid w:val="00230F61"/>
    <w:rsid w:val="00231142"/>
    <w:rsid w:val="00231242"/>
    <w:rsid w:val="00231367"/>
    <w:rsid w:val="002316F9"/>
    <w:rsid w:val="00231939"/>
    <w:rsid w:val="00231AA6"/>
    <w:rsid w:val="00231B30"/>
    <w:rsid w:val="00231B92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2F70"/>
    <w:rsid w:val="00233213"/>
    <w:rsid w:val="002333EA"/>
    <w:rsid w:val="0023349A"/>
    <w:rsid w:val="002335E7"/>
    <w:rsid w:val="00233725"/>
    <w:rsid w:val="00233947"/>
    <w:rsid w:val="00233A2B"/>
    <w:rsid w:val="00233C2A"/>
    <w:rsid w:val="00233D66"/>
    <w:rsid w:val="00233F09"/>
    <w:rsid w:val="002341EA"/>
    <w:rsid w:val="0023430B"/>
    <w:rsid w:val="00234355"/>
    <w:rsid w:val="00234707"/>
    <w:rsid w:val="00234902"/>
    <w:rsid w:val="002349B5"/>
    <w:rsid w:val="00234C14"/>
    <w:rsid w:val="00234C64"/>
    <w:rsid w:val="00234CF6"/>
    <w:rsid w:val="00234D2E"/>
    <w:rsid w:val="0023504D"/>
    <w:rsid w:val="00235083"/>
    <w:rsid w:val="002350DB"/>
    <w:rsid w:val="002350E6"/>
    <w:rsid w:val="00235126"/>
    <w:rsid w:val="00235196"/>
    <w:rsid w:val="00235273"/>
    <w:rsid w:val="002353C6"/>
    <w:rsid w:val="00235678"/>
    <w:rsid w:val="002357E5"/>
    <w:rsid w:val="00235AB0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491"/>
    <w:rsid w:val="00240501"/>
    <w:rsid w:val="002407C5"/>
    <w:rsid w:val="0024086D"/>
    <w:rsid w:val="00240ED0"/>
    <w:rsid w:val="00240EE4"/>
    <w:rsid w:val="00240FAE"/>
    <w:rsid w:val="002410EB"/>
    <w:rsid w:val="00241169"/>
    <w:rsid w:val="0024121C"/>
    <w:rsid w:val="0024127F"/>
    <w:rsid w:val="002413C1"/>
    <w:rsid w:val="002413EA"/>
    <w:rsid w:val="00241446"/>
    <w:rsid w:val="00241682"/>
    <w:rsid w:val="002416E6"/>
    <w:rsid w:val="002417F3"/>
    <w:rsid w:val="00241867"/>
    <w:rsid w:val="002418B3"/>
    <w:rsid w:val="0024193A"/>
    <w:rsid w:val="00241C20"/>
    <w:rsid w:val="00241CF1"/>
    <w:rsid w:val="002420E9"/>
    <w:rsid w:val="0024221B"/>
    <w:rsid w:val="002423F2"/>
    <w:rsid w:val="00242568"/>
    <w:rsid w:val="0024275A"/>
    <w:rsid w:val="00242B9A"/>
    <w:rsid w:val="00242CE4"/>
    <w:rsid w:val="00242DA2"/>
    <w:rsid w:val="00242F77"/>
    <w:rsid w:val="002433CA"/>
    <w:rsid w:val="00243743"/>
    <w:rsid w:val="00243BC3"/>
    <w:rsid w:val="00243BE2"/>
    <w:rsid w:val="00243EBF"/>
    <w:rsid w:val="00243EE2"/>
    <w:rsid w:val="00244302"/>
    <w:rsid w:val="00244334"/>
    <w:rsid w:val="00244A18"/>
    <w:rsid w:val="00244B92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92B"/>
    <w:rsid w:val="00245B77"/>
    <w:rsid w:val="00245C0B"/>
    <w:rsid w:val="00245D4E"/>
    <w:rsid w:val="00245D73"/>
    <w:rsid w:val="00245F96"/>
    <w:rsid w:val="00246180"/>
    <w:rsid w:val="002464E0"/>
    <w:rsid w:val="00246508"/>
    <w:rsid w:val="00246569"/>
    <w:rsid w:val="002465AB"/>
    <w:rsid w:val="002466B0"/>
    <w:rsid w:val="0024675E"/>
    <w:rsid w:val="002468E1"/>
    <w:rsid w:val="002469F5"/>
    <w:rsid w:val="00246B6B"/>
    <w:rsid w:val="00246D4C"/>
    <w:rsid w:val="00246E15"/>
    <w:rsid w:val="00246F65"/>
    <w:rsid w:val="0024713D"/>
    <w:rsid w:val="00247278"/>
    <w:rsid w:val="0024746D"/>
    <w:rsid w:val="0024768B"/>
    <w:rsid w:val="00247787"/>
    <w:rsid w:val="002479E9"/>
    <w:rsid w:val="00247CD8"/>
    <w:rsid w:val="00247D8C"/>
    <w:rsid w:val="00247ED8"/>
    <w:rsid w:val="00247FE7"/>
    <w:rsid w:val="002502EB"/>
    <w:rsid w:val="00250692"/>
    <w:rsid w:val="002506C4"/>
    <w:rsid w:val="00250762"/>
    <w:rsid w:val="00250790"/>
    <w:rsid w:val="002507D8"/>
    <w:rsid w:val="002509AB"/>
    <w:rsid w:val="00250CDC"/>
    <w:rsid w:val="00250E42"/>
    <w:rsid w:val="00250E66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0E"/>
    <w:rsid w:val="00252BAA"/>
    <w:rsid w:val="00253119"/>
    <w:rsid w:val="00253171"/>
    <w:rsid w:val="0025327A"/>
    <w:rsid w:val="002534A0"/>
    <w:rsid w:val="0025388D"/>
    <w:rsid w:val="002538F6"/>
    <w:rsid w:val="002539E1"/>
    <w:rsid w:val="00253B54"/>
    <w:rsid w:val="00254300"/>
    <w:rsid w:val="0025446E"/>
    <w:rsid w:val="002544EB"/>
    <w:rsid w:val="00254648"/>
    <w:rsid w:val="0025470B"/>
    <w:rsid w:val="00254772"/>
    <w:rsid w:val="00254E1B"/>
    <w:rsid w:val="00255298"/>
    <w:rsid w:val="00255718"/>
    <w:rsid w:val="0025578E"/>
    <w:rsid w:val="00255813"/>
    <w:rsid w:val="00255AAD"/>
    <w:rsid w:val="00255B78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99E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A09"/>
    <w:rsid w:val="00257C54"/>
    <w:rsid w:val="00257C61"/>
    <w:rsid w:val="00257E26"/>
    <w:rsid w:val="00257E2F"/>
    <w:rsid w:val="00260022"/>
    <w:rsid w:val="002603E4"/>
    <w:rsid w:val="00260536"/>
    <w:rsid w:val="00260555"/>
    <w:rsid w:val="002605FC"/>
    <w:rsid w:val="00260B87"/>
    <w:rsid w:val="00260CAC"/>
    <w:rsid w:val="002610D2"/>
    <w:rsid w:val="00261372"/>
    <w:rsid w:val="002613E8"/>
    <w:rsid w:val="00261408"/>
    <w:rsid w:val="00261A8D"/>
    <w:rsid w:val="00261CC5"/>
    <w:rsid w:val="00261DE5"/>
    <w:rsid w:val="00261E8E"/>
    <w:rsid w:val="00261F1B"/>
    <w:rsid w:val="00262187"/>
    <w:rsid w:val="002621AA"/>
    <w:rsid w:val="00262525"/>
    <w:rsid w:val="002626DC"/>
    <w:rsid w:val="00262883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59E"/>
    <w:rsid w:val="00264778"/>
    <w:rsid w:val="002648C3"/>
    <w:rsid w:val="00264E68"/>
    <w:rsid w:val="00264FFF"/>
    <w:rsid w:val="00265452"/>
    <w:rsid w:val="00265525"/>
    <w:rsid w:val="002655F4"/>
    <w:rsid w:val="00265837"/>
    <w:rsid w:val="002658E2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94"/>
    <w:rsid w:val="002700BF"/>
    <w:rsid w:val="002709BB"/>
    <w:rsid w:val="00270AE6"/>
    <w:rsid w:val="00270F3A"/>
    <w:rsid w:val="002711C9"/>
    <w:rsid w:val="0027162D"/>
    <w:rsid w:val="002719A3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1BC"/>
    <w:rsid w:val="00273469"/>
    <w:rsid w:val="00273548"/>
    <w:rsid w:val="00273751"/>
    <w:rsid w:val="00273795"/>
    <w:rsid w:val="00273BA8"/>
    <w:rsid w:val="00273E34"/>
    <w:rsid w:val="00273E4E"/>
    <w:rsid w:val="002744D2"/>
    <w:rsid w:val="002746AA"/>
    <w:rsid w:val="002747D5"/>
    <w:rsid w:val="002747DC"/>
    <w:rsid w:val="00274989"/>
    <w:rsid w:val="00274A74"/>
    <w:rsid w:val="00274E5D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969"/>
    <w:rsid w:val="00276C8B"/>
    <w:rsid w:val="00276CD1"/>
    <w:rsid w:val="00276E3C"/>
    <w:rsid w:val="002773D3"/>
    <w:rsid w:val="002774FD"/>
    <w:rsid w:val="00277603"/>
    <w:rsid w:val="002776E7"/>
    <w:rsid w:val="0027792E"/>
    <w:rsid w:val="002779A4"/>
    <w:rsid w:val="00277ACB"/>
    <w:rsid w:val="00277ADA"/>
    <w:rsid w:val="00277C07"/>
    <w:rsid w:val="00277CC8"/>
    <w:rsid w:val="00277E6D"/>
    <w:rsid w:val="0028006F"/>
    <w:rsid w:val="0028069C"/>
    <w:rsid w:val="002806C4"/>
    <w:rsid w:val="002809FF"/>
    <w:rsid w:val="00280A8E"/>
    <w:rsid w:val="00280D74"/>
    <w:rsid w:val="00280DEE"/>
    <w:rsid w:val="00280F5F"/>
    <w:rsid w:val="00280FF6"/>
    <w:rsid w:val="00281026"/>
    <w:rsid w:val="002811BA"/>
    <w:rsid w:val="0028122C"/>
    <w:rsid w:val="00281273"/>
    <w:rsid w:val="002812AC"/>
    <w:rsid w:val="002812CE"/>
    <w:rsid w:val="00281940"/>
    <w:rsid w:val="002819B3"/>
    <w:rsid w:val="002819D8"/>
    <w:rsid w:val="00281A2D"/>
    <w:rsid w:val="00281BE0"/>
    <w:rsid w:val="00282240"/>
    <w:rsid w:val="002822EA"/>
    <w:rsid w:val="00282760"/>
    <w:rsid w:val="00282860"/>
    <w:rsid w:val="00282A90"/>
    <w:rsid w:val="00282B33"/>
    <w:rsid w:val="00282E7A"/>
    <w:rsid w:val="002831F6"/>
    <w:rsid w:val="00283248"/>
    <w:rsid w:val="0028353C"/>
    <w:rsid w:val="002835B2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4914"/>
    <w:rsid w:val="0028554E"/>
    <w:rsid w:val="00285A52"/>
    <w:rsid w:val="00285AAD"/>
    <w:rsid w:val="00285B36"/>
    <w:rsid w:val="00285DDE"/>
    <w:rsid w:val="00286300"/>
    <w:rsid w:val="002864D7"/>
    <w:rsid w:val="002865E9"/>
    <w:rsid w:val="00286939"/>
    <w:rsid w:val="002869B5"/>
    <w:rsid w:val="00286B3F"/>
    <w:rsid w:val="00286CE1"/>
    <w:rsid w:val="00286DD0"/>
    <w:rsid w:val="00287081"/>
    <w:rsid w:val="002870B9"/>
    <w:rsid w:val="002871AF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1B"/>
    <w:rsid w:val="002904A5"/>
    <w:rsid w:val="0029089F"/>
    <w:rsid w:val="00290EC9"/>
    <w:rsid w:val="00290F95"/>
    <w:rsid w:val="00291042"/>
    <w:rsid w:val="002910A8"/>
    <w:rsid w:val="002914B5"/>
    <w:rsid w:val="002916D1"/>
    <w:rsid w:val="0029178D"/>
    <w:rsid w:val="002918D3"/>
    <w:rsid w:val="0029198F"/>
    <w:rsid w:val="00291B06"/>
    <w:rsid w:val="00291C4C"/>
    <w:rsid w:val="00291CB2"/>
    <w:rsid w:val="00291F01"/>
    <w:rsid w:val="00292060"/>
    <w:rsid w:val="002920CF"/>
    <w:rsid w:val="002920E8"/>
    <w:rsid w:val="0029233C"/>
    <w:rsid w:val="0029238C"/>
    <w:rsid w:val="002927E8"/>
    <w:rsid w:val="002927FB"/>
    <w:rsid w:val="002929A9"/>
    <w:rsid w:val="00292AC5"/>
    <w:rsid w:val="00292AF1"/>
    <w:rsid w:val="00292C21"/>
    <w:rsid w:val="00292D54"/>
    <w:rsid w:val="00292F1D"/>
    <w:rsid w:val="0029319C"/>
    <w:rsid w:val="00293223"/>
    <w:rsid w:val="00293580"/>
    <w:rsid w:val="00293592"/>
    <w:rsid w:val="00293878"/>
    <w:rsid w:val="00293952"/>
    <w:rsid w:val="002939AC"/>
    <w:rsid w:val="00293A10"/>
    <w:rsid w:val="00293B04"/>
    <w:rsid w:val="00293CC7"/>
    <w:rsid w:val="00293CCB"/>
    <w:rsid w:val="00293EF8"/>
    <w:rsid w:val="00293F98"/>
    <w:rsid w:val="0029400B"/>
    <w:rsid w:val="002941DF"/>
    <w:rsid w:val="002943F2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5900"/>
    <w:rsid w:val="00295B59"/>
    <w:rsid w:val="00295D3D"/>
    <w:rsid w:val="002962FB"/>
    <w:rsid w:val="0029639C"/>
    <w:rsid w:val="00296898"/>
    <w:rsid w:val="00296C5A"/>
    <w:rsid w:val="00296E53"/>
    <w:rsid w:val="00296F27"/>
    <w:rsid w:val="002970AA"/>
    <w:rsid w:val="0029723F"/>
    <w:rsid w:val="00297241"/>
    <w:rsid w:val="00297328"/>
    <w:rsid w:val="0029743F"/>
    <w:rsid w:val="002976AC"/>
    <w:rsid w:val="002976EE"/>
    <w:rsid w:val="00297829"/>
    <w:rsid w:val="002978A7"/>
    <w:rsid w:val="00297A6B"/>
    <w:rsid w:val="00297B03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18B"/>
    <w:rsid w:val="002A240F"/>
    <w:rsid w:val="002A2414"/>
    <w:rsid w:val="002A2CFA"/>
    <w:rsid w:val="002A2DB6"/>
    <w:rsid w:val="002A3008"/>
    <w:rsid w:val="002A3206"/>
    <w:rsid w:val="002A3243"/>
    <w:rsid w:val="002A35DC"/>
    <w:rsid w:val="002A3874"/>
    <w:rsid w:val="002A39BD"/>
    <w:rsid w:val="002A39DE"/>
    <w:rsid w:val="002A39EB"/>
    <w:rsid w:val="002A3E0C"/>
    <w:rsid w:val="002A3EFA"/>
    <w:rsid w:val="002A3FCB"/>
    <w:rsid w:val="002A42E5"/>
    <w:rsid w:val="002A445B"/>
    <w:rsid w:val="002A4649"/>
    <w:rsid w:val="002A47E9"/>
    <w:rsid w:val="002A49F8"/>
    <w:rsid w:val="002A4A2F"/>
    <w:rsid w:val="002A4D18"/>
    <w:rsid w:val="002A4D53"/>
    <w:rsid w:val="002A4D7A"/>
    <w:rsid w:val="002A4E29"/>
    <w:rsid w:val="002A511E"/>
    <w:rsid w:val="002A5222"/>
    <w:rsid w:val="002A5435"/>
    <w:rsid w:val="002A59DC"/>
    <w:rsid w:val="002A5CE5"/>
    <w:rsid w:val="002A619E"/>
    <w:rsid w:val="002A6381"/>
    <w:rsid w:val="002A644F"/>
    <w:rsid w:val="002A64CB"/>
    <w:rsid w:val="002A6734"/>
    <w:rsid w:val="002A6796"/>
    <w:rsid w:val="002A6A74"/>
    <w:rsid w:val="002A6D98"/>
    <w:rsid w:val="002A6DF0"/>
    <w:rsid w:val="002A6F93"/>
    <w:rsid w:val="002A6FB7"/>
    <w:rsid w:val="002A7097"/>
    <w:rsid w:val="002A7219"/>
    <w:rsid w:val="002A75DB"/>
    <w:rsid w:val="002A7CD8"/>
    <w:rsid w:val="002A7D42"/>
    <w:rsid w:val="002A7D90"/>
    <w:rsid w:val="002A7EE1"/>
    <w:rsid w:val="002B00C5"/>
    <w:rsid w:val="002B0189"/>
    <w:rsid w:val="002B0205"/>
    <w:rsid w:val="002B0592"/>
    <w:rsid w:val="002B081E"/>
    <w:rsid w:val="002B0902"/>
    <w:rsid w:val="002B0C58"/>
    <w:rsid w:val="002B0DC8"/>
    <w:rsid w:val="002B0E1A"/>
    <w:rsid w:val="002B11A6"/>
    <w:rsid w:val="002B1610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A0"/>
    <w:rsid w:val="002B26E7"/>
    <w:rsid w:val="002B2840"/>
    <w:rsid w:val="002B2A72"/>
    <w:rsid w:val="002B2AFC"/>
    <w:rsid w:val="002B2B4C"/>
    <w:rsid w:val="002B2EC2"/>
    <w:rsid w:val="002B2F25"/>
    <w:rsid w:val="002B2F33"/>
    <w:rsid w:val="002B32D0"/>
    <w:rsid w:val="002B3436"/>
    <w:rsid w:val="002B344F"/>
    <w:rsid w:val="002B34B8"/>
    <w:rsid w:val="002B3614"/>
    <w:rsid w:val="002B3619"/>
    <w:rsid w:val="002B3656"/>
    <w:rsid w:val="002B372E"/>
    <w:rsid w:val="002B39F0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BDD"/>
    <w:rsid w:val="002B5DFE"/>
    <w:rsid w:val="002B61A7"/>
    <w:rsid w:val="002B64A7"/>
    <w:rsid w:val="002B6678"/>
    <w:rsid w:val="002B66C7"/>
    <w:rsid w:val="002B6850"/>
    <w:rsid w:val="002B68BF"/>
    <w:rsid w:val="002B69A0"/>
    <w:rsid w:val="002B6ACD"/>
    <w:rsid w:val="002B6CE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177A"/>
    <w:rsid w:val="002C17E2"/>
    <w:rsid w:val="002C2168"/>
    <w:rsid w:val="002C2244"/>
    <w:rsid w:val="002C24E3"/>
    <w:rsid w:val="002C268B"/>
    <w:rsid w:val="002C2878"/>
    <w:rsid w:val="002C28FD"/>
    <w:rsid w:val="002C2A0C"/>
    <w:rsid w:val="002C2B21"/>
    <w:rsid w:val="002C2C76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CD9"/>
    <w:rsid w:val="002C4D2A"/>
    <w:rsid w:val="002C4D92"/>
    <w:rsid w:val="002C4DBE"/>
    <w:rsid w:val="002C4E85"/>
    <w:rsid w:val="002C5092"/>
    <w:rsid w:val="002C5547"/>
    <w:rsid w:val="002C56E6"/>
    <w:rsid w:val="002C5B33"/>
    <w:rsid w:val="002C5BF0"/>
    <w:rsid w:val="002C5F6C"/>
    <w:rsid w:val="002C5FF2"/>
    <w:rsid w:val="002C60FA"/>
    <w:rsid w:val="002C626A"/>
    <w:rsid w:val="002C648F"/>
    <w:rsid w:val="002C667E"/>
    <w:rsid w:val="002C6708"/>
    <w:rsid w:val="002C6824"/>
    <w:rsid w:val="002C68F0"/>
    <w:rsid w:val="002C6965"/>
    <w:rsid w:val="002C69A7"/>
    <w:rsid w:val="002C6ABE"/>
    <w:rsid w:val="002C6BBD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92F"/>
    <w:rsid w:val="002C7AB2"/>
    <w:rsid w:val="002C7AB8"/>
    <w:rsid w:val="002C7B81"/>
    <w:rsid w:val="002C7D6F"/>
    <w:rsid w:val="002C7EF9"/>
    <w:rsid w:val="002D0289"/>
    <w:rsid w:val="002D05D2"/>
    <w:rsid w:val="002D0688"/>
    <w:rsid w:val="002D078B"/>
    <w:rsid w:val="002D0877"/>
    <w:rsid w:val="002D0888"/>
    <w:rsid w:val="002D0A09"/>
    <w:rsid w:val="002D0B20"/>
    <w:rsid w:val="002D0CC0"/>
    <w:rsid w:val="002D0D98"/>
    <w:rsid w:val="002D0DF2"/>
    <w:rsid w:val="002D114B"/>
    <w:rsid w:val="002D1363"/>
    <w:rsid w:val="002D14E8"/>
    <w:rsid w:val="002D16FB"/>
    <w:rsid w:val="002D1817"/>
    <w:rsid w:val="002D1927"/>
    <w:rsid w:val="002D1966"/>
    <w:rsid w:val="002D1B0C"/>
    <w:rsid w:val="002D1D0A"/>
    <w:rsid w:val="002D1D24"/>
    <w:rsid w:val="002D1D98"/>
    <w:rsid w:val="002D1DB3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AAC"/>
    <w:rsid w:val="002D2B6B"/>
    <w:rsid w:val="002D2C6A"/>
    <w:rsid w:val="002D2F73"/>
    <w:rsid w:val="002D30BA"/>
    <w:rsid w:val="002D34CF"/>
    <w:rsid w:val="002D3738"/>
    <w:rsid w:val="002D3817"/>
    <w:rsid w:val="002D3C10"/>
    <w:rsid w:val="002D3F70"/>
    <w:rsid w:val="002D42FD"/>
    <w:rsid w:val="002D44E2"/>
    <w:rsid w:val="002D4679"/>
    <w:rsid w:val="002D48A7"/>
    <w:rsid w:val="002D4906"/>
    <w:rsid w:val="002D491B"/>
    <w:rsid w:val="002D49F6"/>
    <w:rsid w:val="002D4A28"/>
    <w:rsid w:val="002D4C78"/>
    <w:rsid w:val="002D4D1E"/>
    <w:rsid w:val="002D4E27"/>
    <w:rsid w:val="002D5068"/>
    <w:rsid w:val="002D52CA"/>
    <w:rsid w:val="002D52DB"/>
    <w:rsid w:val="002D544F"/>
    <w:rsid w:val="002D54B6"/>
    <w:rsid w:val="002D560A"/>
    <w:rsid w:val="002D5665"/>
    <w:rsid w:val="002D5AAD"/>
    <w:rsid w:val="002D5BFA"/>
    <w:rsid w:val="002D5CF8"/>
    <w:rsid w:val="002D5DBA"/>
    <w:rsid w:val="002D5FFF"/>
    <w:rsid w:val="002D6051"/>
    <w:rsid w:val="002D6251"/>
    <w:rsid w:val="002D6294"/>
    <w:rsid w:val="002D639B"/>
    <w:rsid w:val="002D642B"/>
    <w:rsid w:val="002D64DF"/>
    <w:rsid w:val="002D6751"/>
    <w:rsid w:val="002D694D"/>
    <w:rsid w:val="002D6974"/>
    <w:rsid w:val="002D6BA0"/>
    <w:rsid w:val="002D6CC8"/>
    <w:rsid w:val="002D6DF1"/>
    <w:rsid w:val="002D6F99"/>
    <w:rsid w:val="002D7180"/>
    <w:rsid w:val="002D75D8"/>
    <w:rsid w:val="002D7942"/>
    <w:rsid w:val="002D7956"/>
    <w:rsid w:val="002D7B06"/>
    <w:rsid w:val="002D7B88"/>
    <w:rsid w:val="002E04F6"/>
    <w:rsid w:val="002E05E6"/>
    <w:rsid w:val="002E0797"/>
    <w:rsid w:val="002E0975"/>
    <w:rsid w:val="002E0B55"/>
    <w:rsid w:val="002E0C93"/>
    <w:rsid w:val="002E0CFE"/>
    <w:rsid w:val="002E0E61"/>
    <w:rsid w:val="002E0E6C"/>
    <w:rsid w:val="002E0F75"/>
    <w:rsid w:val="002E10D2"/>
    <w:rsid w:val="002E10E2"/>
    <w:rsid w:val="002E12ED"/>
    <w:rsid w:val="002E166B"/>
    <w:rsid w:val="002E1AAA"/>
    <w:rsid w:val="002E1C76"/>
    <w:rsid w:val="002E1D05"/>
    <w:rsid w:val="002E1F4C"/>
    <w:rsid w:val="002E20A9"/>
    <w:rsid w:val="002E2301"/>
    <w:rsid w:val="002E2407"/>
    <w:rsid w:val="002E24CC"/>
    <w:rsid w:val="002E2544"/>
    <w:rsid w:val="002E26AD"/>
    <w:rsid w:val="002E2783"/>
    <w:rsid w:val="002E27E4"/>
    <w:rsid w:val="002E29F0"/>
    <w:rsid w:val="002E2AC1"/>
    <w:rsid w:val="002E2B3F"/>
    <w:rsid w:val="002E2BA4"/>
    <w:rsid w:val="002E2C08"/>
    <w:rsid w:val="002E2C62"/>
    <w:rsid w:val="002E2E9E"/>
    <w:rsid w:val="002E2F37"/>
    <w:rsid w:val="002E307D"/>
    <w:rsid w:val="002E30E6"/>
    <w:rsid w:val="002E310A"/>
    <w:rsid w:val="002E3127"/>
    <w:rsid w:val="002E3278"/>
    <w:rsid w:val="002E3329"/>
    <w:rsid w:val="002E33DF"/>
    <w:rsid w:val="002E34A7"/>
    <w:rsid w:val="002E36C4"/>
    <w:rsid w:val="002E37D3"/>
    <w:rsid w:val="002E3943"/>
    <w:rsid w:val="002E3B6B"/>
    <w:rsid w:val="002E3CF2"/>
    <w:rsid w:val="002E4150"/>
    <w:rsid w:val="002E41A6"/>
    <w:rsid w:val="002E41C9"/>
    <w:rsid w:val="002E42F8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5"/>
    <w:rsid w:val="002E5ACB"/>
    <w:rsid w:val="002E604E"/>
    <w:rsid w:val="002E642B"/>
    <w:rsid w:val="002E65CD"/>
    <w:rsid w:val="002E672B"/>
    <w:rsid w:val="002E67CF"/>
    <w:rsid w:val="002E729A"/>
    <w:rsid w:val="002E73E0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0EDD"/>
    <w:rsid w:val="002F10A3"/>
    <w:rsid w:val="002F12E0"/>
    <w:rsid w:val="002F1CD1"/>
    <w:rsid w:val="002F1F25"/>
    <w:rsid w:val="002F1F5C"/>
    <w:rsid w:val="002F209E"/>
    <w:rsid w:val="002F2253"/>
    <w:rsid w:val="002F2394"/>
    <w:rsid w:val="002F282A"/>
    <w:rsid w:val="002F2847"/>
    <w:rsid w:val="002F286D"/>
    <w:rsid w:val="002F2E54"/>
    <w:rsid w:val="002F3085"/>
    <w:rsid w:val="002F30C1"/>
    <w:rsid w:val="002F318A"/>
    <w:rsid w:val="002F31A4"/>
    <w:rsid w:val="002F3303"/>
    <w:rsid w:val="002F34AF"/>
    <w:rsid w:val="002F3675"/>
    <w:rsid w:val="002F39AA"/>
    <w:rsid w:val="002F3CAB"/>
    <w:rsid w:val="002F3E64"/>
    <w:rsid w:val="002F4192"/>
    <w:rsid w:val="002F4214"/>
    <w:rsid w:val="002F4256"/>
    <w:rsid w:val="002F4304"/>
    <w:rsid w:val="002F4376"/>
    <w:rsid w:val="002F4567"/>
    <w:rsid w:val="002F4587"/>
    <w:rsid w:val="002F45FC"/>
    <w:rsid w:val="002F467C"/>
    <w:rsid w:val="002F4792"/>
    <w:rsid w:val="002F47DE"/>
    <w:rsid w:val="002F4845"/>
    <w:rsid w:val="002F4984"/>
    <w:rsid w:val="002F4A3E"/>
    <w:rsid w:val="002F4C41"/>
    <w:rsid w:val="002F5001"/>
    <w:rsid w:val="002F5033"/>
    <w:rsid w:val="002F5040"/>
    <w:rsid w:val="002F519A"/>
    <w:rsid w:val="002F53C8"/>
    <w:rsid w:val="002F560C"/>
    <w:rsid w:val="002F575F"/>
    <w:rsid w:val="002F588D"/>
    <w:rsid w:val="002F5B4C"/>
    <w:rsid w:val="002F5B55"/>
    <w:rsid w:val="002F5C7A"/>
    <w:rsid w:val="002F5D86"/>
    <w:rsid w:val="002F6053"/>
    <w:rsid w:val="002F60E2"/>
    <w:rsid w:val="002F64F8"/>
    <w:rsid w:val="002F6560"/>
    <w:rsid w:val="002F6942"/>
    <w:rsid w:val="002F6A2F"/>
    <w:rsid w:val="002F6AE8"/>
    <w:rsid w:val="002F6E2F"/>
    <w:rsid w:val="002F6FFA"/>
    <w:rsid w:val="002F724A"/>
    <w:rsid w:val="002F72B4"/>
    <w:rsid w:val="002F7405"/>
    <w:rsid w:val="002F75AF"/>
    <w:rsid w:val="002F7695"/>
    <w:rsid w:val="002F77D0"/>
    <w:rsid w:val="002F780F"/>
    <w:rsid w:val="002F799A"/>
    <w:rsid w:val="002F7A04"/>
    <w:rsid w:val="002F7ACC"/>
    <w:rsid w:val="002F7C00"/>
    <w:rsid w:val="002F7EFE"/>
    <w:rsid w:val="00300121"/>
    <w:rsid w:val="003002E4"/>
    <w:rsid w:val="00300434"/>
    <w:rsid w:val="003008F2"/>
    <w:rsid w:val="00300AE1"/>
    <w:rsid w:val="00300B38"/>
    <w:rsid w:val="00300BCD"/>
    <w:rsid w:val="00300CBA"/>
    <w:rsid w:val="00300DA9"/>
    <w:rsid w:val="00300F1B"/>
    <w:rsid w:val="0030103A"/>
    <w:rsid w:val="00301214"/>
    <w:rsid w:val="003012AE"/>
    <w:rsid w:val="003014A2"/>
    <w:rsid w:val="00301C4A"/>
    <w:rsid w:val="00301C8C"/>
    <w:rsid w:val="00301D00"/>
    <w:rsid w:val="00301D33"/>
    <w:rsid w:val="00302038"/>
    <w:rsid w:val="00302060"/>
    <w:rsid w:val="0030208F"/>
    <w:rsid w:val="003020CD"/>
    <w:rsid w:val="00302387"/>
    <w:rsid w:val="00302480"/>
    <w:rsid w:val="003024D4"/>
    <w:rsid w:val="003025EF"/>
    <w:rsid w:val="0030266F"/>
    <w:rsid w:val="003026A4"/>
    <w:rsid w:val="00302741"/>
    <w:rsid w:val="0030277A"/>
    <w:rsid w:val="003029EA"/>
    <w:rsid w:val="00302B84"/>
    <w:rsid w:val="00302E09"/>
    <w:rsid w:val="00302E91"/>
    <w:rsid w:val="00303247"/>
    <w:rsid w:val="00303283"/>
    <w:rsid w:val="00303295"/>
    <w:rsid w:val="003033D4"/>
    <w:rsid w:val="00303B92"/>
    <w:rsid w:val="00303EB9"/>
    <w:rsid w:val="00303F20"/>
    <w:rsid w:val="003040F0"/>
    <w:rsid w:val="00304119"/>
    <w:rsid w:val="00304511"/>
    <w:rsid w:val="00304677"/>
    <w:rsid w:val="003049D2"/>
    <w:rsid w:val="00304A99"/>
    <w:rsid w:val="00304C05"/>
    <w:rsid w:val="00304CC4"/>
    <w:rsid w:val="00304E4C"/>
    <w:rsid w:val="00304F23"/>
    <w:rsid w:val="00304F72"/>
    <w:rsid w:val="00304F99"/>
    <w:rsid w:val="00305033"/>
    <w:rsid w:val="00305254"/>
    <w:rsid w:val="003053CC"/>
    <w:rsid w:val="00305513"/>
    <w:rsid w:val="0030551B"/>
    <w:rsid w:val="003057D6"/>
    <w:rsid w:val="003058A6"/>
    <w:rsid w:val="003058D6"/>
    <w:rsid w:val="0030594E"/>
    <w:rsid w:val="00305961"/>
    <w:rsid w:val="00305A08"/>
    <w:rsid w:val="00305D97"/>
    <w:rsid w:val="00305F10"/>
    <w:rsid w:val="003060F4"/>
    <w:rsid w:val="003062C4"/>
    <w:rsid w:val="0030647F"/>
    <w:rsid w:val="00306572"/>
    <w:rsid w:val="00306933"/>
    <w:rsid w:val="00306AE5"/>
    <w:rsid w:val="00306CFA"/>
    <w:rsid w:val="003073C2"/>
    <w:rsid w:val="0030746D"/>
    <w:rsid w:val="003074A2"/>
    <w:rsid w:val="003076DC"/>
    <w:rsid w:val="003078BD"/>
    <w:rsid w:val="00307C6D"/>
    <w:rsid w:val="00307E2A"/>
    <w:rsid w:val="00307F3B"/>
    <w:rsid w:val="0031022B"/>
    <w:rsid w:val="00310241"/>
    <w:rsid w:val="00310368"/>
    <w:rsid w:val="0031062C"/>
    <w:rsid w:val="003108AB"/>
    <w:rsid w:val="00310C96"/>
    <w:rsid w:val="00310DA2"/>
    <w:rsid w:val="00310F35"/>
    <w:rsid w:val="00310FB5"/>
    <w:rsid w:val="003112E2"/>
    <w:rsid w:val="0031143E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19D"/>
    <w:rsid w:val="003122E4"/>
    <w:rsid w:val="0031234D"/>
    <w:rsid w:val="00312423"/>
    <w:rsid w:val="003124DD"/>
    <w:rsid w:val="00312694"/>
    <w:rsid w:val="00312849"/>
    <w:rsid w:val="00312C0A"/>
    <w:rsid w:val="00312D93"/>
    <w:rsid w:val="00312DAD"/>
    <w:rsid w:val="00312FC3"/>
    <w:rsid w:val="00313015"/>
    <w:rsid w:val="003130A1"/>
    <w:rsid w:val="0031347C"/>
    <w:rsid w:val="003134D4"/>
    <w:rsid w:val="003137E3"/>
    <w:rsid w:val="003138B1"/>
    <w:rsid w:val="00313AB0"/>
    <w:rsid w:val="00313F91"/>
    <w:rsid w:val="003140CE"/>
    <w:rsid w:val="003143F1"/>
    <w:rsid w:val="0031469D"/>
    <w:rsid w:val="00314954"/>
    <w:rsid w:val="00314BBE"/>
    <w:rsid w:val="00314D5F"/>
    <w:rsid w:val="00314E73"/>
    <w:rsid w:val="00314EC0"/>
    <w:rsid w:val="00314EE9"/>
    <w:rsid w:val="00315606"/>
    <w:rsid w:val="00315998"/>
    <w:rsid w:val="00315D43"/>
    <w:rsid w:val="00315DB8"/>
    <w:rsid w:val="00315F48"/>
    <w:rsid w:val="00316146"/>
    <w:rsid w:val="0031614D"/>
    <w:rsid w:val="0031619B"/>
    <w:rsid w:val="00316564"/>
    <w:rsid w:val="0031664C"/>
    <w:rsid w:val="003166C5"/>
    <w:rsid w:val="00316A69"/>
    <w:rsid w:val="00316C6D"/>
    <w:rsid w:val="00316E96"/>
    <w:rsid w:val="0031712A"/>
    <w:rsid w:val="00317552"/>
    <w:rsid w:val="00317668"/>
    <w:rsid w:val="00317A48"/>
    <w:rsid w:val="00317B13"/>
    <w:rsid w:val="00317D69"/>
    <w:rsid w:val="0032017A"/>
    <w:rsid w:val="003201E2"/>
    <w:rsid w:val="00320369"/>
    <w:rsid w:val="0032067E"/>
    <w:rsid w:val="003207C4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2C5"/>
    <w:rsid w:val="003216B2"/>
    <w:rsid w:val="003217F6"/>
    <w:rsid w:val="00321943"/>
    <w:rsid w:val="00321A2E"/>
    <w:rsid w:val="00321A57"/>
    <w:rsid w:val="00321D55"/>
    <w:rsid w:val="00322065"/>
    <w:rsid w:val="00322174"/>
    <w:rsid w:val="00322500"/>
    <w:rsid w:val="0032274B"/>
    <w:rsid w:val="00322A92"/>
    <w:rsid w:val="00322AAE"/>
    <w:rsid w:val="00322B37"/>
    <w:rsid w:val="00322E0F"/>
    <w:rsid w:val="00322E15"/>
    <w:rsid w:val="00322E54"/>
    <w:rsid w:val="00322FCA"/>
    <w:rsid w:val="003230AE"/>
    <w:rsid w:val="00323115"/>
    <w:rsid w:val="0032323D"/>
    <w:rsid w:val="003232A6"/>
    <w:rsid w:val="0032332A"/>
    <w:rsid w:val="00323344"/>
    <w:rsid w:val="0032338A"/>
    <w:rsid w:val="003233D3"/>
    <w:rsid w:val="003234D0"/>
    <w:rsid w:val="003234E1"/>
    <w:rsid w:val="00323537"/>
    <w:rsid w:val="00323853"/>
    <w:rsid w:val="003238D1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ADE"/>
    <w:rsid w:val="00324B24"/>
    <w:rsid w:val="00324C4C"/>
    <w:rsid w:val="00324FE1"/>
    <w:rsid w:val="003250AE"/>
    <w:rsid w:val="003251D1"/>
    <w:rsid w:val="0032523D"/>
    <w:rsid w:val="003254EB"/>
    <w:rsid w:val="00325757"/>
    <w:rsid w:val="003258E5"/>
    <w:rsid w:val="003259C6"/>
    <w:rsid w:val="00325A5D"/>
    <w:rsid w:val="00325C4E"/>
    <w:rsid w:val="00325C52"/>
    <w:rsid w:val="00325D1E"/>
    <w:rsid w:val="0032606D"/>
    <w:rsid w:val="003260D0"/>
    <w:rsid w:val="00326345"/>
    <w:rsid w:val="003263C1"/>
    <w:rsid w:val="00326567"/>
    <w:rsid w:val="0032679C"/>
    <w:rsid w:val="003267E1"/>
    <w:rsid w:val="00326A84"/>
    <w:rsid w:val="00326B4D"/>
    <w:rsid w:val="00326DF5"/>
    <w:rsid w:val="00326EEF"/>
    <w:rsid w:val="00326F51"/>
    <w:rsid w:val="0032714B"/>
    <w:rsid w:val="003271F2"/>
    <w:rsid w:val="003274B0"/>
    <w:rsid w:val="0032782B"/>
    <w:rsid w:val="003278F3"/>
    <w:rsid w:val="003278F8"/>
    <w:rsid w:val="003279E0"/>
    <w:rsid w:val="00327D78"/>
    <w:rsid w:val="003300F5"/>
    <w:rsid w:val="003303B5"/>
    <w:rsid w:val="00330584"/>
    <w:rsid w:val="00330605"/>
    <w:rsid w:val="003306BB"/>
    <w:rsid w:val="003307F8"/>
    <w:rsid w:val="003308C7"/>
    <w:rsid w:val="00330956"/>
    <w:rsid w:val="00330BC1"/>
    <w:rsid w:val="00331001"/>
    <w:rsid w:val="00331011"/>
    <w:rsid w:val="003310A7"/>
    <w:rsid w:val="003312A9"/>
    <w:rsid w:val="00331434"/>
    <w:rsid w:val="00331686"/>
    <w:rsid w:val="00331834"/>
    <w:rsid w:val="00331B61"/>
    <w:rsid w:val="00331C21"/>
    <w:rsid w:val="003321B6"/>
    <w:rsid w:val="0033248E"/>
    <w:rsid w:val="00332496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67D"/>
    <w:rsid w:val="0033384E"/>
    <w:rsid w:val="0033386E"/>
    <w:rsid w:val="00333B04"/>
    <w:rsid w:val="00333C22"/>
    <w:rsid w:val="00333D08"/>
    <w:rsid w:val="00333D0D"/>
    <w:rsid w:val="00333D40"/>
    <w:rsid w:val="00333D6C"/>
    <w:rsid w:val="00334065"/>
    <w:rsid w:val="00334200"/>
    <w:rsid w:val="00334502"/>
    <w:rsid w:val="00334518"/>
    <w:rsid w:val="00334576"/>
    <w:rsid w:val="003346D5"/>
    <w:rsid w:val="00334D81"/>
    <w:rsid w:val="0033510C"/>
    <w:rsid w:val="0033533D"/>
    <w:rsid w:val="00335756"/>
    <w:rsid w:val="003364A1"/>
    <w:rsid w:val="003364AE"/>
    <w:rsid w:val="00336990"/>
    <w:rsid w:val="00336C51"/>
    <w:rsid w:val="00336CE8"/>
    <w:rsid w:val="00337031"/>
    <w:rsid w:val="00337209"/>
    <w:rsid w:val="003373D1"/>
    <w:rsid w:val="0033755B"/>
    <w:rsid w:val="003376EF"/>
    <w:rsid w:val="00337818"/>
    <w:rsid w:val="00337BD6"/>
    <w:rsid w:val="00337C05"/>
    <w:rsid w:val="00337D63"/>
    <w:rsid w:val="00337E54"/>
    <w:rsid w:val="00337FA2"/>
    <w:rsid w:val="00337FBB"/>
    <w:rsid w:val="0034007B"/>
    <w:rsid w:val="003400DB"/>
    <w:rsid w:val="00340288"/>
    <w:rsid w:val="003403FC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723"/>
    <w:rsid w:val="00341985"/>
    <w:rsid w:val="00341AB5"/>
    <w:rsid w:val="00341BE4"/>
    <w:rsid w:val="00341FBD"/>
    <w:rsid w:val="0034203E"/>
    <w:rsid w:val="003420C0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1FB"/>
    <w:rsid w:val="003434E2"/>
    <w:rsid w:val="0034357A"/>
    <w:rsid w:val="00343915"/>
    <w:rsid w:val="00343AAE"/>
    <w:rsid w:val="00343C39"/>
    <w:rsid w:val="00343CDD"/>
    <w:rsid w:val="00343F9F"/>
    <w:rsid w:val="003442BB"/>
    <w:rsid w:val="0034431D"/>
    <w:rsid w:val="003443FC"/>
    <w:rsid w:val="00344735"/>
    <w:rsid w:val="00344770"/>
    <w:rsid w:val="003449F2"/>
    <w:rsid w:val="00344A2F"/>
    <w:rsid w:val="00344C55"/>
    <w:rsid w:val="00344D8D"/>
    <w:rsid w:val="00344D96"/>
    <w:rsid w:val="00344DB7"/>
    <w:rsid w:val="003450EE"/>
    <w:rsid w:val="003450FD"/>
    <w:rsid w:val="00345249"/>
    <w:rsid w:val="0034574A"/>
    <w:rsid w:val="00345E74"/>
    <w:rsid w:val="00346176"/>
    <w:rsid w:val="003461CE"/>
    <w:rsid w:val="0034679F"/>
    <w:rsid w:val="003469DF"/>
    <w:rsid w:val="00346DB0"/>
    <w:rsid w:val="00346E1B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192"/>
    <w:rsid w:val="00350424"/>
    <w:rsid w:val="00350425"/>
    <w:rsid w:val="003506E8"/>
    <w:rsid w:val="00350901"/>
    <w:rsid w:val="00350942"/>
    <w:rsid w:val="00350A74"/>
    <w:rsid w:val="00350D3F"/>
    <w:rsid w:val="00350F83"/>
    <w:rsid w:val="00350F85"/>
    <w:rsid w:val="00350F88"/>
    <w:rsid w:val="0035117A"/>
    <w:rsid w:val="003515F6"/>
    <w:rsid w:val="003515F8"/>
    <w:rsid w:val="00351653"/>
    <w:rsid w:val="00351997"/>
    <w:rsid w:val="003519D6"/>
    <w:rsid w:val="00351A50"/>
    <w:rsid w:val="00351B37"/>
    <w:rsid w:val="00351B7E"/>
    <w:rsid w:val="00351C09"/>
    <w:rsid w:val="00351D08"/>
    <w:rsid w:val="00351D69"/>
    <w:rsid w:val="00351EE7"/>
    <w:rsid w:val="00351FD7"/>
    <w:rsid w:val="0035216A"/>
    <w:rsid w:val="003522C5"/>
    <w:rsid w:val="00352598"/>
    <w:rsid w:val="003526D9"/>
    <w:rsid w:val="00352732"/>
    <w:rsid w:val="003529BD"/>
    <w:rsid w:val="00352A45"/>
    <w:rsid w:val="00352E60"/>
    <w:rsid w:val="00352EB8"/>
    <w:rsid w:val="0035310D"/>
    <w:rsid w:val="00353261"/>
    <w:rsid w:val="00353351"/>
    <w:rsid w:val="003534B3"/>
    <w:rsid w:val="00353542"/>
    <w:rsid w:val="0035376F"/>
    <w:rsid w:val="00353871"/>
    <w:rsid w:val="003538A2"/>
    <w:rsid w:val="0035393E"/>
    <w:rsid w:val="003539EF"/>
    <w:rsid w:val="003539F8"/>
    <w:rsid w:val="00353D2B"/>
    <w:rsid w:val="00354066"/>
    <w:rsid w:val="003545D6"/>
    <w:rsid w:val="0035464F"/>
    <w:rsid w:val="00354781"/>
    <w:rsid w:val="003547B0"/>
    <w:rsid w:val="00354D3A"/>
    <w:rsid w:val="00355238"/>
    <w:rsid w:val="003552B8"/>
    <w:rsid w:val="0035546A"/>
    <w:rsid w:val="003554A5"/>
    <w:rsid w:val="003558AB"/>
    <w:rsid w:val="0035593A"/>
    <w:rsid w:val="00355B49"/>
    <w:rsid w:val="0035626B"/>
    <w:rsid w:val="003562C4"/>
    <w:rsid w:val="00356380"/>
    <w:rsid w:val="00356848"/>
    <w:rsid w:val="00356A1C"/>
    <w:rsid w:val="00356A46"/>
    <w:rsid w:val="00356A7E"/>
    <w:rsid w:val="00356B8F"/>
    <w:rsid w:val="00356DD2"/>
    <w:rsid w:val="003578FB"/>
    <w:rsid w:val="00357A9A"/>
    <w:rsid w:val="00357AC1"/>
    <w:rsid w:val="00357ADD"/>
    <w:rsid w:val="00357BF3"/>
    <w:rsid w:val="00357C07"/>
    <w:rsid w:val="00357C4A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878"/>
    <w:rsid w:val="00362897"/>
    <w:rsid w:val="00362974"/>
    <w:rsid w:val="00362996"/>
    <w:rsid w:val="00362BDA"/>
    <w:rsid w:val="00362F0C"/>
    <w:rsid w:val="00363118"/>
    <w:rsid w:val="003632B9"/>
    <w:rsid w:val="00363559"/>
    <w:rsid w:val="003635D4"/>
    <w:rsid w:val="0036364D"/>
    <w:rsid w:val="00363895"/>
    <w:rsid w:val="00363C49"/>
    <w:rsid w:val="00363CF0"/>
    <w:rsid w:val="00363F87"/>
    <w:rsid w:val="00364127"/>
    <w:rsid w:val="00364268"/>
    <w:rsid w:val="0036456C"/>
    <w:rsid w:val="00364739"/>
    <w:rsid w:val="0036479C"/>
    <w:rsid w:val="00364959"/>
    <w:rsid w:val="00364ACB"/>
    <w:rsid w:val="00364C14"/>
    <w:rsid w:val="00364ED8"/>
    <w:rsid w:val="00365292"/>
    <w:rsid w:val="003658AB"/>
    <w:rsid w:val="00365A5D"/>
    <w:rsid w:val="00365B13"/>
    <w:rsid w:val="00365DCC"/>
    <w:rsid w:val="00366384"/>
    <w:rsid w:val="003664B1"/>
    <w:rsid w:val="00366609"/>
    <w:rsid w:val="003667E5"/>
    <w:rsid w:val="0036685B"/>
    <w:rsid w:val="00366C6A"/>
    <w:rsid w:val="00366CF3"/>
    <w:rsid w:val="00366DAB"/>
    <w:rsid w:val="0036702D"/>
    <w:rsid w:val="003671A2"/>
    <w:rsid w:val="00367A55"/>
    <w:rsid w:val="00367DFD"/>
    <w:rsid w:val="0037057D"/>
    <w:rsid w:val="00370776"/>
    <w:rsid w:val="00370987"/>
    <w:rsid w:val="00370AE9"/>
    <w:rsid w:val="00370B7D"/>
    <w:rsid w:val="00370D00"/>
    <w:rsid w:val="00370DF5"/>
    <w:rsid w:val="00370FC2"/>
    <w:rsid w:val="00371132"/>
    <w:rsid w:val="0037117F"/>
    <w:rsid w:val="003717EC"/>
    <w:rsid w:val="0037183B"/>
    <w:rsid w:val="00371CFA"/>
    <w:rsid w:val="00371D13"/>
    <w:rsid w:val="003729E9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1A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0FB"/>
    <w:rsid w:val="00375138"/>
    <w:rsid w:val="0037521E"/>
    <w:rsid w:val="00375364"/>
    <w:rsid w:val="003753E1"/>
    <w:rsid w:val="00375D1D"/>
    <w:rsid w:val="00375E62"/>
    <w:rsid w:val="00375FC0"/>
    <w:rsid w:val="003760AA"/>
    <w:rsid w:val="0037625F"/>
    <w:rsid w:val="00376567"/>
    <w:rsid w:val="00376A77"/>
    <w:rsid w:val="00376AD1"/>
    <w:rsid w:val="00376D45"/>
    <w:rsid w:val="00376E3A"/>
    <w:rsid w:val="0037702C"/>
    <w:rsid w:val="003770F0"/>
    <w:rsid w:val="00377117"/>
    <w:rsid w:val="00377419"/>
    <w:rsid w:val="00377457"/>
    <w:rsid w:val="003774DC"/>
    <w:rsid w:val="0037756F"/>
    <w:rsid w:val="0037759C"/>
    <w:rsid w:val="00377617"/>
    <w:rsid w:val="00377A77"/>
    <w:rsid w:val="00377A9F"/>
    <w:rsid w:val="00377CC7"/>
    <w:rsid w:val="0038020B"/>
    <w:rsid w:val="003802CF"/>
    <w:rsid w:val="0038030A"/>
    <w:rsid w:val="0038032B"/>
    <w:rsid w:val="00380438"/>
    <w:rsid w:val="00380575"/>
    <w:rsid w:val="003808A0"/>
    <w:rsid w:val="003809D5"/>
    <w:rsid w:val="00380B87"/>
    <w:rsid w:val="00380E62"/>
    <w:rsid w:val="00381064"/>
    <w:rsid w:val="003811DD"/>
    <w:rsid w:val="00381471"/>
    <w:rsid w:val="0038149F"/>
    <w:rsid w:val="003814B2"/>
    <w:rsid w:val="00381568"/>
    <w:rsid w:val="00381637"/>
    <w:rsid w:val="003819B9"/>
    <w:rsid w:val="00381A05"/>
    <w:rsid w:val="00381A5F"/>
    <w:rsid w:val="00381B1A"/>
    <w:rsid w:val="00381CF6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248"/>
    <w:rsid w:val="003844A7"/>
    <w:rsid w:val="0038452A"/>
    <w:rsid w:val="00384679"/>
    <w:rsid w:val="003846DD"/>
    <w:rsid w:val="00384832"/>
    <w:rsid w:val="00384C76"/>
    <w:rsid w:val="00384E2F"/>
    <w:rsid w:val="003852D2"/>
    <w:rsid w:val="0038580F"/>
    <w:rsid w:val="00385A99"/>
    <w:rsid w:val="00385D6E"/>
    <w:rsid w:val="00385F92"/>
    <w:rsid w:val="00385FA0"/>
    <w:rsid w:val="00386065"/>
    <w:rsid w:val="003868EA"/>
    <w:rsid w:val="003869BF"/>
    <w:rsid w:val="00386BAF"/>
    <w:rsid w:val="00386CC9"/>
    <w:rsid w:val="0038701F"/>
    <w:rsid w:val="00387249"/>
    <w:rsid w:val="003872F5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64F"/>
    <w:rsid w:val="003909FD"/>
    <w:rsid w:val="00390A31"/>
    <w:rsid w:val="00390BC6"/>
    <w:rsid w:val="00390E93"/>
    <w:rsid w:val="00391459"/>
    <w:rsid w:val="0039154F"/>
    <w:rsid w:val="0039159F"/>
    <w:rsid w:val="0039180E"/>
    <w:rsid w:val="0039194F"/>
    <w:rsid w:val="003919AA"/>
    <w:rsid w:val="00391B84"/>
    <w:rsid w:val="00391BAA"/>
    <w:rsid w:val="00391D76"/>
    <w:rsid w:val="00391E6A"/>
    <w:rsid w:val="00391EB2"/>
    <w:rsid w:val="00391FA3"/>
    <w:rsid w:val="003922C9"/>
    <w:rsid w:val="003923CC"/>
    <w:rsid w:val="0039261E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E28"/>
    <w:rsid w:val="00393F38"/>
    <w:rsid w:val="00393FCC"/>
    <w:rsid w:val="0039407B"/>
    <w:rsid w:val="003945B3"/>
    <w:rsid w:val="00394677"/>
    <w:rsid w:val="00394726"/>
    <w:rsid w:val="003947FF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52"/>
    <w:rsid w:val="003968DA"/>
    <w:rsid w:val="0039697C"/>
    <w:rsid w:val="00396C7F"/>
    <w:rsid w:val="00396D58"/>
    <w:rsid w:val="00396F65"/>
    <w:rsid w:val="003974D1"/>
    <w:rsid w:val="00397720"/>
    <w:rsid w:val="003978D2"/>
    <w:rsid w:val="003979F8"/>
    <w:rsid w:val="00397D06"/>
    <w:rsid w:val="00397E15"/>
    <w:rsid w:val="00397F91"/>
    <w:rsid w:val="00397FDB"/>
    <w:rsid w:val="003A017E"/>
    <w:rsid w:val="003A02CC"/>
    <w:rsid w:val="003A0373"/>
    <w:rsid w:val="003A0586"/>
    <w:rsid w:val="003A06EE"/>
    <w:rsid w:val="003A0A99"/>
    <w:rsid w:val="003A0B5E"/>
    <w:rsid w:val="003A0C6F"/>
    <w:rsid w:val="003A0E74"/>
    <w:rsid w:val="003A0EA5"/>
    <w:rsid w:val="003A0FA0"/>
    <w:rsid w:val="003A1344"/>
    <w:rsid w:val="003A1368"/>
    <w:rsid w:val="003A1380"/>
    <w:rsid w:val="003A1418"/>
    <w:rsid w:val="003A249F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766"/>
    <w:rsid w:val="003A388C"/>
    <w:rsid w:val="003A39B1"/>
    <w:rsid w:val="003A3E14"/>
    <w:rsid w:val="003A3EA9"/>
    <w:rsid w:val="003A4080"/>
    <w:rsid w:val="003A4232"/>
    <w:rsid w:val="003A4249"/>
    <w:rsid w:val="003A442E"/>
    <w:rsid w:val="003A4484"/>
    <w:rsid w:val="003A4585"/>
    <w:rsid w:val="003A4AD9"/>
    <w:rsid w:val="003A4B2B"/>
    <w:rsid w:val="003A4DF3"/>
    <w:rsid w:val="003A4E12"/>
    <w:rsid w:val="003A4E8D"/>
    <w:rsid w:val="003A5431"/>
    <w:rsid w:val="003A5590"/>
    <w:rsid w:val="003A56BC"/>
    <w:rsid w:val="003A56C5"/>
    <w:rsid w:val="003A599E"/>
    <w:rsid w:val="003A61B9"/>
    <w:rsid w:val="003A62F6"/>
    <w:rsid w:val="003A6309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6D"/>
    <w:rsid w:val="003A78B6"/>
    <w:rsid w:val="003A7A9D"/>
    <w:rsid w:val="003A7E7C"/>
    <w:rsid w:val="003B0144"/>
    <w:rsid w:val="003B02D6"/>
    <w:rsid w:val="003B037A"/>
    <w:rsid w:val="003B0497"/>
    <w:rsid w:val="003B08B9"/>
    <w:rsid w:val="003B0A7F"/>
    <w:rsid w:val="003B0A8D"/>
    <w:rsid w:val="003B0BDC"/>
    <w:rsid w:val="003B0C26"/>
    <w:rsid w:val="003B0D6F"/>
    <w:rsid w:val="003B0D7B"/>
    <w:rsid w:val="003B0E6C"/>
    <w:rsid w:val="003B0EB3"/>
    <w:rsid w:val="003B0EBA"/>
    <w:rsid w:val="003B0F6D"/>
    <w:rsid w:val="003B1204"/>
    <w:rsid w:val="003B12BB"/>
    <w:rsid w:val="003B15D0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461"/>
    <w:rsid w:val="003B261C"/>
    <w:rsid w:val="003B26B1"/>
    <w:rsid w:val="003B276F"/>
    <w:rsid w:val="003B2A41"/>
    <w:rsid w:val="003B2EB6"/>
    <w:rsid w:val="003B2F0E"/>
    <w:rsid w:val="003B2F69"/>
    <w:rsid w:val="003B3024"/>
    <w:rsid w:val="003B310A"/>
    <w:rsid w:val="003B34E7"/>
    <w:rsid w:val="003B3534"/>
    <w:rsid w:val="003B37FD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7A3"/>
    <w:rsid w:val="003B490D"/>
    <w:rsid w:val="003B4A65"/>
    <w:rsid w:val="003B4D7F"/>
    <w:rsid w:val="003B4E8C"/>
    <w:rsid w:val="003B51AB"/>
    <w:rsid w:val="003B5540"/>
    <w:rsid w:val="003B562E"/>
    <w:rsid w:val="003B56E8"/>
    <w:rsid w:val="003B571F"/>
    <w:rsid w:val="003B5D0E"/>
    <w:rsid w:val="003B5DA9"/>
    <w:rsid w:val="003B5DAF"/>
    <w:rsid w:val="003B5DF9"/>
    <w:rsid w:val="003B5E17"/>
    <w:rsid w:val="003B5F84"/>
    <w:rsid w:val="003B62AD"/>
    <w:rsid w:val="003B6306"/>
    <w:rsid w:val="003B65C3"/>
    <w:rsid w:val="003B675A"/>
    <w:rsid w:val="003B678E"/>
    <w:rsid w:val="003B690A"/>
    <w:rsid w:val="003B6BCD"/>
    <w:rsid w:val="003B6CED"/>
    <w:rsid w:val="003B6FA6"/>
    <w:rsid w:val="003B712A"/>
    <w:rsid w:val="003B72D0"/>
    <w:rsid w:val="003B744F"/>
    <w:rsid w:val="003B747E"/>
    <w:rsid w:val="003B7520"/>
    <w:rsid w:val="003B7860"/>
    <w:rsid w:val="003B7878"/>
    <w:rsid w:val="003B79FE"/>
    <w:rsid w:val="003B7A31"/>
    <w:rsid w:val="003C0096"/>
    <w:rsid w:val="003C01D5"/>
    <w:rsid w:val="003C0817"/>
    <w:rsid w:val="003C0A4F"/>
    <w:rsid w:val="003C0A93"/>
    <w:rsid w:val="003C0B9F"/>
    <w:rsid w:val="003C0CC3"/>
    <w:rsid w:val="003C10C2"/>
    <w:rsid w:val="003C123C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1C8"/>
    <w:rsid w:val="003C2570"/>
    <w:rsid w:val="003C3137"/>
    <w:rsid w:val="003C32B7"/>
    <w:rsid w:val="003C3496"/>
    <w:rsid w:val="003C3FF0"/>
    <w:rsid w:val="003C411D"/>
    <w:rsid w:val="003C4639"/>
    <w:rsid w:val="003C47FE"/>
    <w:rsid w:val="003C4AFA"/>
    <w:rsid w:val="003C4B28"/>
    <w:rsid w:val="003C4B30"/>
    <w:rsid w:val="003C4BBA"/>
    <w:rsid w:val="003C4C0F"/>
    <w:rsid w:val="003C4CD3"/>
    <w:rsid w:val="003C4E37"/>
    <w:rsid w:val="003C4F47"/>
    <w:rsid w:val="003C5080"/>
    <w:rsid w:val="003C50B0"/>
    <w:rsid w:val="003C51EB"/>
    <w:rsid w:val="003C5333"/>
    <w:rsid w:val="003C57EC"/>
    <w:rsid w:val="003C581D"/>
    <w:rsid w:val="003C5974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EE2"/>
    <w:rsid w:val="003C6FB3"/>
    <w:rsid w:val="003C6FF5"/>
    <w:rsid w:val="003C724A"/>
    <w:rsid w:val="003C77C7"/>
    <w:rsid w:val="003C782E"/>
    <w:rsid w:val="003C7835"/>
    <w:rsid w:val="003C7B44"/>
    <w:rsid w:val="003C7F03"/>
    <w:rsid w:val="003D006C"/>
    <w:rsid w:val="003D00C2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0C7"/>
    <w:rsid w:val="003D1219"/>
    <w:rsid w:val="003D1465"/>
    <w:rsid w:val="003D14BF"/>
    <w:rsid w:val="003D1570"/>
    <w:rsid w:val="003D1642"/>
    <w:rsid w:val="003D1BFC"/>
    <w:rsid w:val="003D1C64"/>
    <w:rsid w:val="003D20EB"/>
    <w:rsid w:val="003D219B"/>
    <w:rsid w:val="003D21FA"/>
    <w:rsid w:val="003D22AE"/>
    <w:rsid w:val="003D24B7"/>
    <w:rsid w:val="003D254E"/>
    <w:rsid w:val="003D285C"/>
    <w:rsid w:val="003D28C5"/>
    <w:rsid w:val="003D2B24"/>
    <w:rsid w:val="003D2F4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5B"/>
    <w:rsid w:val="003D3B76"/>
    <w:rsid w:val="003D3C34"/>
    <w:rsid w:val="003D3C4D"/>
    <w:rsid w:val="003D3DF4"/>
    <w:rsid w:val="003D40C6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94A"/>
    <w:rsid w:val="003D4B8D"/>
    <w:rsid w:val="003D4C6C"/>
    <w:rsid w:val="003D4D52"/>
    <w:rsid w:val="003D4E8B"/>
    <w:rsid w:val="003D50D1"/>
    <w:rsid w:val="003D51D2"/>
    <w:rsid w:val="003D52E1"/>
    <w:rsid w:val="003D5451"/>
    <w:rsid w:val="003D548F"/>
    <w:rsid w:val="003D6455"/>
    <w:rsid w:val="003D65AC"/>
    <w:rsid w:val="003D68B3"/>
    <w:rsid w:val="003D68EA"/>
    <w:rsid w:val="003D6A28"/>
    <w:rsid w:val="003D6B4F"/>
    <w:rsid w:val="003D6F5B"/>
    <w:rsid w:val="003D74F0"/>
    <w:rsid w:val="003D756B"/>
    <w:rsid w:val="003D7653"/>
    <w:rsid w:val="003D76A2"/>
    <w:rsid w:val="003D76F2"/>
    <w:rsid w:val="003D7A5C"/>
    <w:rsid w:val="003D7D2C"/>
    <w:rsid w:val="003D7D4A"/>
    <w:rsid w:val="003D7E25"/>
    <w:rsid w:val="003E0082"/>
    <w:rsid w:val="003E0221"/>
    <w:rsid w:val="003E040F"/>
    <w:rsid w:val="003E045E"/>
    <w:rsid w:val="003E04A9"/>
    <w:rsid w:val="003E054E"/>
    <w:rsid w:val="003E07CB"/>
    <w:rsid w:val="003E0B8C"/>
    <w:rsid w:val="003E0BE5"/>
    <w:rsid w:val="003E0C6D"/>
    <w:rsid w:val="003E0D30"/>
    <w:rsid w:val="003E0E72"/>
    <w:rsid w:val="003E0E80"/>
    <w:rsid w:val="003E0EEC"/>
    <w:rsid w:val="003E0F1F"/>
    <w:rsid w:val="003E10B9"/>
    <w:rsid w:val="003E12E7"/>
    <w:rsid w:val="003E1681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BF5"/>
    <w:rsid w:val="003E3D41"/>
    <w:rsid w:val="003E4046"/>
    <w:rsid w:val="003E4201"/>
    <w:rsid w:val="003E427D"/>
    <w:rsid w:val="003E42CF"/>
    <w:rsid w:val="003E44E7"/>
    <w:rsid w:val="003E4575"/>
    <w:rsid w:val="003E4577"/>
    <w:rsid w:val="003E4792"/>
    <w:rsid w:val="003E4A1F"/>
    <w:rsid w:val="003E4ABC"/>
    <w:rsid w:val="003E4BE7"/>
    <w:rsid w:val="003E4CCE"/>
    <w:rsid w:val="003E4CD1"/>
    <w:rsid w:val="003E4D96"/>
    <w:rsid w:val="003E4EAF"/>
    <w:rsid w:val="003E50F5"/>
    <w:rsid w:val="003E51D0"/>
    <w:rsid w:val="003E533E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75D"/>
    <w:rsid w:val="003E67C5"/>
    <w:rsid w:val="003E684F"/>
    <w:rsid w:val="003E69CE"/>
    <w:rsid w:val="003E6A4D"/>
    <w:rsid w:val="003E6D17"/>
    <w:rsid w:val="003E7144"/>
    <w:rsid w:val="003E71EF"/>
    <w:rsid w:val="003E7438"/>
    <w:rsid w:val="003E75E2"/>
    <w:rsid w:val="003E7687"/>
    <w:rsid w:val="003E783F"/>
    <w:rsid w:val="003E7995"/>
    <w:rsid w:val="003E7A00"/>
    <w:rsid w:val="003E7A34"/>
    <w:rsid w:val="003F00C0"/>
    <w:rsid w:val="003F0196"/>
    <w:rsid w:val="003F025F"/>
    <w:rsid w:val="003F05D4"/>
    <w:rsid w:val="003F05E2"/>
    <w:rsid w:val="003F06EF"/>
    <w:rsid w:val="003F07E3"/>
    <w:rsid w:val="003F0A1B"/>
    <w:rsid w:val="003F0A7E"/>
    <w:rsid w:val="003F0AF9"/>
    <w:rsid w:val="003F0BD9"/>
    <w:rsid w:val="003F0D3B"/>
    <w:rsid w:val="003F105D"/>
    <w:rsid w:val="003F1196"/>
    <w:rsid w:val="003F122F"/>
    <w:rsid w:val="003F13BE"/>
    <w:rsid w:val="003F14C5"/>
    <w:rsid w:val="003F15E6"/>
    <w:rsid w:val="003F15E7"/>
    <w:rsid w:val="003F168F"/>
    <w:rsid w:val="003F179D"/>
    <w:rsid w:val="003F1810"/>
    <w:rsid w:val="003F1905"/>
    <w:rsid w:val="003F1955"/>
    <w:rsid w:val="003F1989"/>
    <w:rsid w:val="003F1A97"/>
    <w:rsid w:val="003F1CF7"/>
    <w:rsid w:val="003F1DAF"/>
    <w:rsid w:val="003F1E36"/>
    <w:rsid w:val="003F212B"/>
    <w:rsid w:val="003F2175"/>
    <w:rsid w:val="003F2803"/>
    <w:rsid w:val="003F288C"/>
    <w:rsid w:val="003F2B45"/>
    <w:rsid w:val="003F2C81"/>
    <w:rsid w:val="003F2F8F"/>
    <w:rsid w:val="003F3144"/>
    <w:rsid w:val="003F3727"/>
    <w:rsid w:val="003F380C"/>
    <w:rsid w:val="003F3F12"/>
    <w:rsid w:val="003F3F41"/>
    <w:rsid w:val="003F4191"/>
    <w:rsid w:val="003F41A1"/>
    <w:rsid w:val="003F45B4"/>
    <w:rsid w:val="003F4667"/>
    <w:rsid w:val="003F4888"/>
    <w:rsid w:val="003F4971"/>
    <w:rsid w:val="003F4AF9"/>
    <w:rsid w:val="003F4B4A"/>
    <w:rsid w:val="003F4DFE"/>
    <w:rsid w:val="003F4F6E"/>
    <w:rsid w:val="003F5423"/>
    <w:rsid w:val="003F5465"/>
    <w:rsid w:val="003F54CF"/>
    <w:rsid w:val="003F5703"/>
    <w:rsid w:val="003F5777"/>
    <w:rsid w:val="003F60FE"/>
    <w:rsid w:val="003F6189"/>
    <w:rsid w:val="003F633C"/>
    <w:rsid w:val="003F66F8"/>
    <w:rsid w:val="003F6738"/>
    <w:rsid w:val="003F67E4"/>
    <w:rsid w:val="003F68E0"/>
    <w:rsid w:val="003F6A72"/>
    <w:rsid w:val="003F6BE8"/>
    <w:rsid w:val="003F6C4E"/>
    <w:rsid w:val="003F6C97"/>
    <w:rsid w:val="003F6CA9"/>
    <w:rsid w:val="003F7284"/>
    <w:rsid w:val="003F74F5"/>
    <w:rsid w:val="003F7614"/>
    <w:rsid w:val="003F7707"/>
    <w:rsid w:val="003F77C5"/>
    <w:rsid w:val="003F7EA2"/>
    <w:rsid w:val="004001C7"/>
    <w:rsid w:val="00400321"/>
    <w:rsid w:val="00400377"/>
    <w:rsid w:val="0040039A"/>
    <w:rsid w:val="004003FC"/>
    <w:rsid w:val="0040068B"/>
    <w:rsid w:val="0040069E"/>
    <w:rsid w:val="00400A12"/>
    <w:rsid w:val="00400E6C"/>
    <w:rsid w:val="004010DB"/>
    <w:rsid w:val="00401110"/>
    <w:rsid w:val="0040114F"/>
    <w:rsid w:val="00401741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75"/>
    <w:rsid w:val="00402EC3"/>
    <w:rsid w:val="00403311"/>
    <w:rsid w:val="0040353F"/>
    <w:rsid w:val="004035FC"/>
    <w:rsid w:val="00403928"/>
    <w:rsid w:val="004040AD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B82"/>
    <w:rsid w:val="00405C29"/>
    <w:rsid w:val="00406244"/>
    <w:rsid w:val="004062B2"/>
    <w:rsid w:val="00406390"/>
    <w:rsid w:val="0040651D"/>
    <w:rsid w:val="0040688A"/>
    <w:rsid w:val="00406A4C"/>
    <w:rsid w:val="00406C47"/>
    <w:rsid w:val="00406D60"/>
    <w:rsid w:val="00406D82"/>
    <w:rsid w:val="00406DDC"/>
    <w:rsid w:val="0040703A"/>
    <w:rsid w:val="004071D7"/>
    <w:rsid w:val="00407288"/>
    <w:rsid w:val="0040736D"/>
    <w:rsid w:val="00407377"/>
    <w:rsid w:val="004073DA"/>
    <w:rsid w:val="004076E7"/>
    <w:rsid w:val="004078BA"/>
    <w:rsid w:val="00407A21"/>
    <w:rsid w:val="00407F15"/>
    <w:rsid w:val="00407F8B"/>
    <w:rsid w:val="0041026B"/>
    <w:rsid w:val="0041095A"/>
    <w:rsid w:val="004109F2"/>
    <w:rsid w:val="00410B67"/>
    <w:rsid w:val="00410ED5"/>
    <w:rsid w:val="00410F44"/>
    <w:rsid w:val="00410FC8"/>
    <w:rsid w:val="0041109C"/>
    <w:rsid w:val="00411333"/>
    <w:rsid w:val="00411348"/>
    <w:rsid w:val="0041140B"/>
    <w:rsid w:val="004116D2"/>
    <w:rsid w:val="00411860"/>
    <w:rsid w:val="00412378"/>
    <w:rsid w:val="004123C7"/>
    <w:rsid w:val="00412645"/>
    <w:rsid w:val="0041267D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7"/>
    <w:rsid w:val="00413B44"/>
    <w:rsid w:val="00413B9F"/>
    <w:rsid w:val="00414397"/>
    <w:rsid w:val="00414492"/>
    <w:rsid w:val="004144CE"/>
    <w:rsid w:val="00414641"/>
    <w:rsid w:val="004147D3"/>
    <w:rsid w:val="00414946"/>
    <w:rsid w:val="00414AA8"/>
    <w:rsid w:val="00414B17"/>
    <w:rsid w:val="00414D70"/>
    <w:rsid w:val="00414E72"/>
    <w:rsid w:val="00414E8C"/>
    <w:rsid w:val="00414EA8"/>
    <w:rsid w:val="00415051"/>
    <w:rsid w:val="004155EF"/>
    <w:rsid w:val="00415B51"/>
    <w:rsid w:val="00415D1D"/>
    <w:rsid w:val="00415D31"/>
    <w:rsid w:val="00415E2A"/>
    <w:rsid w:val="00415F88"/>
    <w:rsid w:val="00415FBB"/>
    <w:rsid w:val="00416304"/>
    <w:rsid w:val="00416353"/>
    <w:rsid w:val="00416371"/>
    <w:rsid w:val="004164AE"/>
    <w:rsid w:val="00416676"/>
    <w:rsid w:val="00416836"/>
    <w:rsid w:val="0041699B"/>
    <w:rsid w:val="00416C66"/>
    <w:rsid w:val="00416DAE"/>
    <w:rsid w:val="00416E00"/>
    <w:rsid w:val="0041704B"/>
    <w:rsid w:val="00417265"/>
    <w:rsid w:val="0041729F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3E"/>
    <w:rsid w:val="00421297"/>
    <w:rsid w:val="004212CC"/>
    <w:rsid w:val="0042194B"/>
    <w:rsid w:val="00421975"/>
    <w:rsid w:val="00421C2E"/>
    <w:rsid w:val="00421E0F"/>
    <w:rsid w:val="00422099"/>
    <w:rsid w:val="00422182"/>
    <w:rsid w:val="00422292"/>
    <w:rsid w:val="00422354"/>
    <w:rsid w:val="0042259A"/>
    <w:rsid w:val="00422B1D"/>
    <w:rsid w:val="00422C1A"/>
    <w:rsid w:val="00422CEB"/>
    <w:rsid w:val="00422D5A"/>
    <w:rsid w:val="00422D5C"/>
    <w:rsid w:val="00422E37"/>
    <w:rsid w:val="0042311C"/>
    <w:rsid w:val="0042313B"/>
    <w:rsid w:val="00423149"/>
    <w:rsid w:val="00423175"/>
    <w:rsid w:val="00423246"/>
    <w:rsid w:val="0042341F"/>
    <w:rsid w:val="0042343D"/>
    <w:rsid w:val="004235E6"/>
    <w:rsid w:val="004235F5"/>
    <w:rsid w:val="00423790"/>
    <w:rsid w:val="004237C6"/>
    <w:rsid w:val="00423871"/>
    <w:rsid w:val="004238AD"/>
    <w:rsid w:val="004238E1"/>
    <w:rsid w:val="00423905"/>
    <w:rsid w:val="00423910"/>
    <w:rsid w:val="00423A52"/>
    <w:rsid w:val="00423BF6"/>
    <w:rsid w:val="00423FDD"/>
    <w:rsid w:val="00424283"/>
    <w:rsid w:val="0042434E"/>
    <w:rsid w:val="00424359"/>
    <w:rsid w:val="00424A21"/>
    <w:rsid w:val="00425055"/>
    <w:rsid w:val="00425114"/>
    <w:rsid w:val="004252FC"/>
    <w:rsid w:val="00425537"/>
    <w:rsid w:val="0042556E"/>
    <w:rsid w:val="004255CC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19A"/>
    <w:rsid w:val="004271C1"/>
    <w:rsid w:val="004273A8"/>
    <w:rsid w:val="00427435"/>
    <w:rsid w:val="004277C5"/>
    <w:rsid w:val="00427A05"/>
    <w:rsid w:val="00427D05"/>
    <w:rsid w:val="00427D68"/>
    <w:rsid w:val="00427E46"/>
    <w:rsid w:val="00427F20"/>
    <w:rsid w:val="00430122"/>
    <w:rsid w:val="004301EB"/>
    <w:rsid w:val="0043027D"/>
    <w:rsid w:val="0043045C"/>
    <w:rsid w:val="0043058C"/>
    <w:rsid w:val="004306E6"/>
    <w:rsid w:val="00430713"/>
    <w:rsid w:val="004307E9"/>
    <w:rsid w:val="00430828"/>
    <w:rsid w:val="00430861"/>
    <w:rsid w:val="004309AE"/>
    <w:rsid w:val="00430BE4"/>
    <w:rsid w:val="00430CE4"/>
    <w:rsid w:val="00430D11"/>
    <w:rsid w:val="00430DDE"/>
    <w:rsid w:val="00430DE2"/>
    <w:rsid w:val="0043123E"/>
    <w:rsid w:val="0043136C"/>
    <w:rsid w:val="0043166A"/>
    <w:rsid w:val="004317CB"/>
    <w:rsid w:val="00431839"/>
    <w:rsid w:val="004318B9"/>
    <w:rsid w:val="00431C66"/>
    <w:rsid w:val="00431CBF"/>
    <w:rsid w:val="00431E84"/>
    <w:rsid w:val="00431F8C"/>
    <w:rsid w:val="00432011"/>
    <w:rsid w:val="0043213E"/>
    <w:rsid w:val="00432374"/>
    <w:rsid w:val="004328EF"/>
    <w:rsid w:val="0043296B"/>
    <w:rsid w:val="00432B48"/>
    <w:rsid w:val="00432B80"/>
    <w:rsid w:val="00432D6A"/>
    <w:rsid w:val="00432F33"/>
    <w:rsid w:val="004330D4"/>
    <w:rsid w:val="00433282"/>
    <w:rsid w:val="00433450"/>
    <w:rsid w:val="0043345E"/>
    <w:rsid w:val="004334C4"/>
    <w:rsid w:val="00433574"/>
    <w:rsid w:val="00433701"/>
    <w:rsid w:val="00433CDB"/>
    <w:rsid w:val="00433D7F"/>
    <w:rsid w:val="00433DB4"/>
    <w:rsid w:val="00434079"/>
    <w:rsid w:val="00434096"/>
    <w:rsid w:val="0043411F"/>
    <w:rsid w:val="004342EC"/>
    <w:rsid w:val="004348BB"/>
    <w:rsid w:val="00434ACF"/>
    <w:rsid w:val="00434E20"/>
    <w:rsid w:val="00434F7C"/>
    <w:rsid w:val="00434FA3"/>
    <w:rsid w:val="004350CA"/>
    <w:rsid w:val="004359E9"/>
    <w:rsid w:val="00435B2F"/>
    <w:rsid w:val="00435BF3"/>
    <w:rsid w:val="00435F35"/>
    <w:rsid w:val="00435FC2"/>
    <w:rsid w:val="004361DE"/>
    <w:rsid w:val="0043679D"/>
    <w:rsid w:val="00436C0E"/>
    <w:rsid w:val="00436E57"/>
    <w:rsid w:val="00437148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1C9"/>
    <w:rsid w:val="004402C5"/>
    <w:rsid w:val="004403E2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1854"/>
    <w:rsid w:val="00442059"/>
    <w:rsid w:val="0044206A"/>
    <w:rsid w:val="004420CE"/>
    <w:rsid w:val="004422B9"/>
    <w:rsid w:val="004427DB"/>
    <w:rsid w:val="004428E4"/>
    <w:rsid w:val="00442B71"/>
    <w:rsid w:val="00442CE5"/>
    <w:rsid w:val="00442D4C"/>
    <w:rsid w:val="00442EED"/>
    <w:rsid w:val="00442F81"/>
    <w:rsid w:val="00442FDC"/>
    <w:rsid w:val="0044302D"/>
    <w:rsid w:val="004430CA"/>
    <w:rsid w:val="0044338F"/>
    <w:rsid w:val="004434E4"/>
    <w:rsid w:val="004434FB"/>
    <w:rsid w:val="0044359E"/>
    <w:rsid w:val="00443D68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980"/>
    <w:rsid w:val="00444C23"/>
    <w:rsid w:val="00444C3C"/>
    <w:rsid w:val="00444D29"/>
    <w:rsid w:val="00444E49"/>
    <w:rsid w:val="00444EE8"/>
    <w:rsid w:val="00445244"/>
    <w:rsid w:val="00445299"/>
    <w:rsid w:val="004454F5"/>
    <w:rsid w:val="004456A1"/>
    <w:rsid w:val="00445721"/>
    <w:rsid w:val="00445802"/>
    <w:rsid w:val="00445B3D"/>
    <w:rsid w:val="00445C5E"/>
    <w:rsid w:val="00445F61"/>
    <w:rsid w:val="00446386"/>
    <w:rsid w:val="004463CC"/>
    <w:rsid w:val="00446444"/>
    <w:rsid w:val="00446455"/>
    <w:rsid w:val="004464C1"/>
    <w:rsid w:val="00446619"/>
    <w:rsid w:val="0044691B"/>
    <w:rsid w:val="0044699C"/>
    <w:rsid w:val="004469F4"/>
    <w:rsid w:val="00446B21"/>
    <w:rsid w:val="00446B30"/>
    <w:rsid w:val="00446C25"/>
    <w:rsid w:val="00446EC2"/>
    <w:rsid w:val="00446FAC"/>
    <w:rsid w:val="00447148"/>
    <w:rsid w:val="0044731B"/>
    <w:rsid w:val="00447610"/>
    <w:rsid w:val="004477BE"/>
    <w:rsid w:val="00447905"/>
    <w:rsid w:val="00447ADF"/>
    <w:rsid w:val="00447D4A"/>
    <w:rsid w:val="00447FCB"/>
    <w:rsid w:val="00447FF1"/>
    <w:rsid w:val="00450272"/>
    <w:rsid w:val="0045028F"/>
    <w:rsid w:val="004502CE"/>
    <w:rsid w:val="004502E9"/>
    <w:rsid w:val="004508E5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E92"/>
    <w:rsid w:val="00451F3C"/>
    <w:rsid w:val="004522BE"/>
    <w:rsid w:val="004524FD"/>
    <w:rsid w:val="00452684"/>
    <w:rsid w:val="00452708"/>
    <w:rsid w:val="004527D6"/>
    <w:rsid w:val="00452AEC"/>
    <w:rsid w:val="00452B75"/>
    <w:rsid w:val="00452BE0"/>
    <w:rsid w:val="00452C3E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CE7"/>
    <w:rsid w:val="00453ECC"/>
    <w:rsid w:val="004540FC"/>
    <w:rsid w:val="0045416E"/>
    <w:rsid w:val="0045421A"/>
    <w:rsid w:val="004543F7"/>
    <w:rsid w:val="004549E0"/>
    <w:rsid w:val="00454DB5"/>
    <w:rsid w:val="00454E79"/>
    <w:rsid w:val="00454F85"/>
    <w:rsid w:val="00455006"/>
    <w:rsid w:val="00455107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17A"/>
    <w:rsid w:val="0045652D"/>
    <w:rsid w:val="00456544"/>
    <w:rsid w:val="004567FE"/>
    <w:rsid w:val="004568E3"/>
    <w:rsid w:val="004569BA"/>
    <w:rsid w:val="00456A2B"/>
    <w:rsid w:val="00456AD4"/>
    <w:rsid w:val="00456B3E"/>
    <w:rsid w:val="00456B97"/>
    <w:rsid w:val="00456BBD"/>
    <w:rsid w:val="00456E09"/>
    <w:rsid w:val="004570C4"/>
    <w:rsid w:val="0045711C"/>
    <w:rsid w:val="0045713C"/>
    <w:rsid w:val="004575C8"/>
    <w:rsid w:val="004578DE"/>
    <w:rsid w:val="00457A88"/>
    <w:rsid w:val="00457B81"/>
    <w:rsid w:val="00457BF3"/>
    <w:rsid w:val="00457DDB"/>
    <w:rsid w:val="00457E23"/>
    <w:rsid w:val="00460012"/>
    <w:rsid w:val="004601BB"/>
    <w:rsid w:val="00460263"/>
    <w:rsid w:val="0046053A"/>
    <w:rsid w:val="004605F3"/>
    <w:rsid w:val="004605F4"/>
    <w:rsid w:val="00460917"/>
    <w:rsid w:val="00460942"/>
    <w:rsid w:val="00460A1F"/>
    <w:rsid w:val="00460E67"/>
    <w:rsid w:val="0046108D"/>
    <w:rsid w:val="004610F0"/>
    <w:rsid w:val="004612F7"/>
    <w:rsid w:val="00461881"/>
    <w:rsid w:val="00461985"/>
    <w:rsid w:val="004619E5"/>
    <w:rsid w:val="004619F4"/>
    <w:rsid w:val="00461C98"/>
    <w:rsid w:val="00461F98"/>
    <w:rsid w:val="00462249"/>
    <w:rsid w:val="00462282"/>
    <w:rsid w:val="0046228C"/>
    <w:rsid w:val="00462375"/>
    <w:rsid w:val="00462514"/>
    <w:rsid w:val="00462575"/>
    <w:rsid w:val="004629D2"/>
    <w:rsid w:val="00462B35"/>
    <w:rsid w:val="00462B39"/>
    <w:rsid w:val="00462E9C"/>
    <w:rsid w:val="00462FEC"/>
    <w:rsid w:val="004630B6"/>
    <w:rsid w:val="00463241"/>
    <w:rsid w:val="00463397"/>
    <w:rsid w:val="0046355A"/>
    <w:rsid w:val="0046358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D2A"/>
    <w:rsid w:val="00464FCE"/>
    <w:rsid w:val="0046511E"/>
    <w:rsid w:val="00465214"/>
    <w:rsid w:val="004654D2"/>
    <w:rsid w:val="0046560F"/>
    <w:rsid w:val="00465CBB"/>
    <w:rsid w:val="00465F06"/>
    <w:rsid w:val="00466373"/>
    <w:rsid w:val="00466441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839"/>
    <w:rsid w:val="00467942"/>
    <w:rsid w:val="004679EF"/>
    <w:rsid w:val="00467AF0"/>
    <w:rsid w:val="00467B24"/>
    <w:rsid w:val="00467D43"/>
    <w:rsid w:val="00467E65"/>
    <w:rsid w:val="00467EA5"/>
    <w:rsid w:val="00467EDC"/>
    <w:rsid w:val="004700AB"/>
    <w:rsid w:val="00470255"/>
    <w:rsid w:val="00470279"/>
    <w:rsid w:val="0047032E"/>
    <w:rsid w:val="00470337"/>
    <w:rsid w:val="0047033F"/>
    <w:rsid w:val="0047087F"/>
    <w:rsid w:val="0047091E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F1"/>
    <w:rsid w:val="004721B4"/>
    <w:rsid w:val="00472209"/>
    <w:rsid w:val="004722CD"/>
    <w:rsid w:val="00472524"/>
    <w:rsid w:val="004725A1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59E"/>
    <w:rsid w:val="00473618"/>
    <w:rsid w:val="004736A8"/>
    <w:rsid w:val="0047389E"/>
    <w:rsid w:val="00473AB0"/>
    <w:rsid w:val="00473AEF"/>
    <w:rsid w:val="00473BC8"/>
    <w:rsid w:val="00473E68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9B6"/>
    <w:rsid w:val="00475B02"/>
    <w:rsid w:val="00475CBB"/>
    <w:rsid w:val="00475CEA"/>
    <w:rsid w:val="00475E65"/>
    <w:rsid w:val="00476009"/>
    <w:rsid w:val="00476035"/>
    <w:rsid w:val="00476176"/>
    <w:rsid w:val="0047619F"/>
    <w:rsid w:val="004762BD"/>
    <w:rsid w:val="0047637B"/>
    <w:rsid w:val="004763CA"/>
    <w:rsid w:val="004764DC"/>
    <w:rsid w:val="00476771"/>
    <w:rsid w:val="00476E2C"/>
    <w:rsid w:val="00476E34"/>
    <w:rsid w:val="004770F9"/>
    <w:rsid w:val="0047715C"/>
    <w:rsid w:val="0047716E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0D9"/>
    <w:rsid w:val="0048124D"/>
    <w:rsid w:val="00481383"/>
    <w:rsid w:val="004817BF"/>
    <w:rsid w:val="00481A7F"/>
    <w:rsid w:val="00481AC0"/>
    <w:rsid w:val="00481CFB"/>
    <w:rsid w:val="0048203D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3B6"/>
    <w:rsid w:val="00483729"/>
    <w:rsid w:val="0048384B"/>
    <w:rsid w:val="00483865"/>
    <w:rsid w:val="00483867"/>
    <w:rsid w:val="0048394D"/>
    <w:rsid w:val="00483A4A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A49"/>
    <w:rsid w:val="00484C7F"/>
    <w:rsid w:val="00484D04"/>
    <w:rsid w:val="00484F97"/>
    <w:rsid w:val="00485005"/>
    <w:rsid w:val="004851B0"/>
    <w:rsid w:val="004852D4"/>
    <w:rsid w:val="004856A5"/>
    <w:rsid w:val="00485811"/>
    <w:rsid w:val="0048581B"/>
    <w:rsid w:val="00485A5B"/>
    <w:rsid w:val="00485B22"/>
    <w:rsid w:val="00485BD8"/>
    <w:rsid w:val="00485C0E"/>
    <w:rsid w:val="00485F9B"/>
    <w:rsid w:val="00486034"/>
    <w:rsid w:val="004862B7"/>
    <w:rsid w:val="004864AE"/>
    <w:rsid w:val="004864C4"/>
    <w:rsid w:val="0048650D"/>
    <w:rsid w:val="00486988"/>
    <w:rsid w:val="00486BC5"/>
    <w:rsid w:val="00486D19"/>
    <w:rsid w:val="00487026"/>
    <w:rsid w:val="0048706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72C"/>
    <w:rsid w:val="004908FF"/>
    <w:rsid w:val="00490C5D"/>
    <w:rsid w:val="00490DCA"/>
    <w:rsid w:val="00490F1C"/>
    <w:rsid w:val="00491265"/>
    <w:rsid w:val="0049167F"/>
    <w:rsid w:val="0049174A"/>
    <w:rsid w:val="004918B9"/>
    <w:rsid w:val="00491A59"/>
    <w:rsid w:val="00491C7E"/>
    <w:rsid w:val="00492311"/>
    <w:rsid w:val="0049264B"/>
    <w:rsid w:val="00492804"/>
    <w:rsid w:val="0049295D"/>
    <w:rsid w:val="00492B85"/>
    <w:rsid w:val="00492BF1"/>
    <w:rsid w:val="00492FAB"/>
    <w:rsid w:val="00493162"/>
    <w:rsid w:val="00493607"/>
    <w:rsid w:val="004939E8"/>
    <w:rsid w:val="00493E1E"/>
    <w:rsid w:val="00493EAC"/>
    <w:rsid w:val="00493FB9"/>
    <w:rsid w:val="0049403D"/>
    <w:rsid w:val="00494099"/>
    <w:rsid w:val="004940FA"/>
    <w:rsid w:val="00494304"/>
    <w:rsid w:val="00494408"/>
    <w:rsid w:val="00494411"/>
    <w:rsid w:val="00494454"/>
    <w:rsid w:val="0049467C"/>
    <w:rsid w:val="00494682"/>
    <w:rsid w:val="00494745"/>
    <w:rsid w:val="00494AB4"/>
    <w:rsid w:val="00494AF7"/>
    <w:rsid w:val="00494BD9"/>
    <w:rsid w:val="00494C1C"/>
    <w:rsid w:val="00494CD6"/>
    <w:rsid w:val="00494E17"/>
    <w:rsid w:val="00494F84"/>
    <w:rsid w:val="0049553E"/>
    <w:rsid w:val="004955EB"/>
    <w:rsid w:val="004956B4"/>
    <w:rsid w:val="00495920"/>
    <w:rsid w:val="004959BC"/>
    <w:rsid w:val="00495CD2"/>
    <w:rsid w:val="00495E4B"/>
    <w:rsid w:val="00495E61"/>
    <w:rsid w:val="00495EA7"/>
    <w:rsid w:val="00496088"/>
    <w:rsid w:val="0049637C"/>
    <w:rsid w:val="00496A14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08D"/>
    <w:rsid w:val="004A0156"/>
    <w:rsid w:val="004A05DB"/>
    <w:rsid w:val="004A0719"/>
    <w:rsid w:val="004A0AE0"/>
    <w:rsid w:val="004A0B83"/>
    <w:rsid w:val="004A0E45"/>
    <w:rsid w:val="004A114A"/>
    <w:rsid w:val="004A1469"/>
    <w:rsid w:val="004A147A"/>
    <w:rsid w:val="004A1527"/>
    <w:rsid w:val="004A163D"/>
    <w:rsid w:val="004A17BC"/>
    <w:rsid w:val="004A17EE"/>
    <w:rsid w:val="004A1AC1"/>
    <w:rsid w:val="004A1E44"/>
    <w:rsid w:val="004A1E45"/>
    <w:rsid w:val="004A2099"/>
    <w:rsid w:val="004A254F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ACB"/>
    <w:rsid w:val="004A4B64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11D"/>
    <w:rsid w:val="004A7513"/>
    <w:rsid w:val="004A7653"/>
    <w:rsid w:val="004A7691"/>
    <w:rsid w:val="004A7B56"/>
    <w:rsid w:val="004A7C59"/>
    <w:rsid w:val="004A7E30"/>
    <w:rsid w:val="004B00F2"/>
    <w:rsid w:val="004B0599"/>
    <w:rsid w:val="004B08F5"/>
    <w:rsid w:val="004B09B9"/>
    <w:rsid w:val="004B0A9A"/>
    <w:rsid w:val="004B0AD3"/>
    <w:rsid w:val="004B100C"/>
    <w:rsid w:val="004B1080"/>
    <w:rsid w:val="004B10CB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166"/>
    <w:rsid w:val="004B3377"/>
    <w:rsid w:val="004B357A"/>
    <w:rsid w:val="004B35F4"/>
    <w:rsid w:val="004B3602"/>
    <w:rsid w:val="004B3744"/>
    <w:rsid w:val="004B3798"/>
    <w:rsid w:val="004B39F3"/>
    <w:rsid w:val="004B3AA5"/>
    <w:rsid w:val="004B3E87"/>
    <w:rsid w:val="004B3EF4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E7A"/>
    <w:rsid w:val="004B4FA1"/>
    <w:rsid w:val="004B4FE5"/>
    <w:rsid w:val="004B53A5"/>
    <w:rsid w:val="004B5537"/>
    <w:rsid w:val="004B56C6"/>
    <w:rsid w:val="004B5704"/>
    <w:rsid w:val="004B591B"/>
    <w:rsid w:val="004B5987"/>
    <w:rsid w:val="004B5D31"/>
    <w:rsid w:val="004B5E39"/>
    <w:rsid w:val="004B6373"/>
    <w:rsid w:val="004B64CF"/>
    <w:rsid w:val="004B65C0"/>
    <w:rsid w:val="004B65E0"/>
    <w:rsid w:val="004B6965"/>
    <w:rsid w:val="004B69C3"/>
    <w:rsid w:val="004B6A45"/>
    <w:rsid w:val="004B6C30"/>
    <w:rsid w:val="004B6EFD"/>
    <w:rsid w:val="004B7395"/>
    <w:rsid w:val="004B741F"/>
    <w:rsid w:val="004B7568"/>
    <w:rsid w:val="004B785B"/>
    <w:rsid w:val="004B79AF"/>
    <w:rsid w:val="004B7EC5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0EEA"/>
    <w:rsid w:val="004C1076"/>
    <w:rsid w:val="004C11FE"/>
    <w:rsid w:val="004C1449"/>
    <w:rsid w:val="004C194B"/>
    <w:rsid w:val="004C1C4E"/>
    <w:rsid w:val="004C1D9F"/>
    <w:rsid w:val="004C1F95"/>
    <w:rsid w:val="004C2077"/>
    <w:rsid w:val="004C2185"/>
    <w:rsid w:val="004C22CB"/>
    <w:rsid w:val="004C22EA"/>
    <w:rsid w:val="004C2355"/>
    <w:rsid w:val="004C23A9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22F"/>
    <w:rsid w:val="004C3254"/>
    <w:rsid w:val="004C32E7"/>
    <w:rsid w:val="004C3477"/>
    <w:rsid w:val="004C349E"/>
    <w:rsid w:val="004C3983"/>
    <w:rsid w:val="004C39DD"/>
    <w:rsid w:val="004C3D89"/>
    <w:rsid w:val="004C3EE2"/>
    <w:rsid w:val="004C4003"/>
    <w:rsid w:val="004C404E"/>
    <w:rsid w:val="004C42A1"/>
    <w:rsid w:val="004C46E1"/>
    <w:rsid w:val="004C470F"/>
    <w:rsid w:val="004C4A26"/>
    <w:rsid w:val="004C4CF1"/>
    <w:rsid w:val="004C4D1D"/>
    <w:rsid w:val="004C4FF2"/>
    <w:rsid w:val="004C554B"/>
    <w:rsid w:val="004C5688"/>
    <w:rsid w:val="004C579E"/>
    <w:rsid w:val="004C57BC"/>
    <w:rsid w:val="004C5841"/>
    <w:rsid w:val="004C5B5E"/>
    <w:rsid w:val="004C5C31"/>
    <w:rsid w:val="004C5C61"/>
    <w:rsid w:val="004C5E6F"/>
    <w:rsid w:val="004C5EC2"/>
    <w:rsid w:val="004C5FD4"/>
    <w:rsid w:val="004C6003"/>
    <w:rsid w:val="004C617D"/>
    <w:rsid w:val="004C66CD"/>
    <w:rsid w:val="004C67F9"/>
    <w:rsid w:val="004C692F"/>
    <w:rsid w:val="004C699A"/>
    <w:rsid w:val="004C6A7E"/>
    <w:rsid w:val="004C6E26"/>
    <w:rsid w:val="004C6E6F"/>
    <w:rsid w:val="004C7240"/>
    <w:rsid w:val="004C724D"/>
    <w:rsid w:val="004C7271"/>
    <w:rsid w:val="004C7542"/>
    <w:rsid w:val="004C75AE"/>
    <w:rsid w:val="004C767A"/>
    <w:rsid w:val="004C7A16"/>
    <w:rsid w:val="004C7B30"/>
    <w:rsid w:val="004C7B97"/>
    <w:rsid w:val="004C7BBC"/>
    <w:rsid w:val="004C7CC0"/>
    <w:rsid w:val="004C7D15"/>
    <w:rsid w:val="004C7E23"/>
    <w:rsid w:val="004C7E76"/>
    <w:rsid w:val="004C7FC8"/>
    <w:rsid w:val="004D0577"/>
    <w:rsid w:val="004D092A"/>
    <w:rsid w:val="004D0A44"/>
    <w:rsid w:val="004D0AFD"/>
    <w:rsid w:val="004D0B29"/>
    <w:rsid w:val="004D0E3F"/>
    <w:rsid w:val="004D0F70"/>
    <w:rsid w:val="004D0F77"/>
    <w:rsid w:val="004D149B"/>
    <w:rsid w:val="004D15C5"/>
    <w:rsid w:val="004D1767"/>
    <w:rsid w:val="004D179C"/>
    <w:rsid w:val="004D195B"/>
    <w:rsid w:val="004D1F7B"/>
    <w:rsid w:val="004D203F"/>
    <w:rsid w:val="004D228C"/>
    <w:rsid w:val="004D2514"/>
    <w:rsid w:val="004D2607"/>
    <w:rsid w:val="004D26C1"/>
    <w:rsid w:val="004D26E9"/>
    <w:rsid w:val="004D28C0"/>
    <w:rsid w:val="004D2C0C"/>
    <w:rsid w:val="004D2FAD"/>
    <w:rsid w:val="004D30D7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9C4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7F4"/>
    <w:rsid w:val="004D587F"/>
    <w:rsid w:val="004D5985"/>
    <w:rsid w:val="004D59F3"/>
    <w:rsid w:val="004D5BDA"/>
    <w:rsid w:val="004D5C74"/>
    <w:rsid w:val="004D63AA"/>
    <w:rsid w:val="004D664B"/>
    <w:rsid w:val="004D6680"/>
    <w:rsid w:val="004D693C"/>
    <w:rsid w:val="004D694F"/>
    <w:rsid w:val="004D6A1C"/>
    <w:rsid w:val="004D6BA7"/>
    <w:rsid w:val="004D6BD9"/>
    <w:rsid w:val="004D6C35"/>
    <w:rsid w:val="004D6F95"/>
    <w:rsid w:val="004D737C"/>
    <w:rsid w:val="004D741E"/>
    <w:rsid w:val="004D7750"/>
    <w:rsid w:val="004D77EE"/>
    <w:rsid w:val="004D7BEB"/>
    <w:rsid w:val="004D7C6A"/>
    <w:rsid w:val="004D7D3A"/>
    <w:rsid w:val="004D7FDE"/>
    <w:rsid w:val="004E00EE"/>
    <w:rsid w:val="004E0168"/>
    <w:rsid w:val="004E0330"/>
    <w:rsid w:val="004E034E"/>
    <w:rsid w:val="004E03B2"/>
    <w:rsid w:val="004E03DC"/>
    <w:rsid w:val="004E0464"/>
    <w:rsid w:val="004E0544"/>
    <w:rsid w:val="004E080F"/>
    <w:rsid w:val="004E0898"/>
    <w:rsid w:val="004E0D7A"/>
    <w:rsid w:val="004E0DE2"/>
    <w:rsid w:val="004E1015"/>
    <w:rsid w:val="004E111C"/>
    <w:rsid w:val="004E11AC"/>
    <w:rsid w:val="004E1381"/>
    <w:rsid w:val="004E1463"/>
    <w:rsid w:val="004E148A"/>
    <w:rsid w:val="004E15DB"/>
    <w:rsid w:val="004E16B7"/>
    <w:rsid w:val="004E1774"/>
    <w:rsid w:val="004E180D"/>
    <w:rsid w:val="004E1E11"/>
    <w:rsid w:val="004E1E31"/>
    <w:rsid w:val="004E1EE7"/>
    <w:rsid w:val="004E1EFE"/>
    <w:rsid w:val="004E1F2F"/>
    <w:rsid w:val="004E226C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09D"/>
    <w:rsid w:val="004E3217"/>
    <w:rsid w:val="004E340C"/>
    <w:rsid w:val="004E3499"/>
    <w:rsid w:val="004E35FA"/>
    <w:rsid w:val="004E36BC"/>
    <w:rsid w:val="004E370A"/>
    <w:rsid w:val="004E3B9D"/>
    <w:rsid w:val="004E3D6A"/>
    <w:rsid w:val="004E3D7D"/>
    <w:rsid w:val="004E3DB0"/>
    <w:rsid w:val="004E3EBF"/>
    <w:rsid w:val="004E41DA"/>
    <w:rsid w:val="004E42D2"/>
    <w:rsid w:val="004E435D"/>
    <w:rsid w:val="004E43B2"/>
    <w:rsid w:val="004E443F"/>
    <w:rsid w:val="004E456C"/>
    <w:rsid w:val="004E4AE8"/>
    <w:rsid w:val="004E4ECA"/>
    <w:rsid w:val="004E52E8"/>
    <w:rsid w:val="004E57CE"/>
    <w:rsid w:val="004E5950"/>
    <w:rsid w:val="004E59EA"/>
    <w:rsid w:val="004E5B22"/>
    <w:rsid w:val="004E5BF5"/>
    <w:rsid w:val="004E5F79"/>
    <w:rsid w:val="004E5FB2"/>
    <w:rsid w:val="004E61E6"/>
    <w:rsid w:val="004E64C9"/>
    <w:rsid w:val="004E66D1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570"/>
    <w:rsid w:val="004F0CA6"/>
    <w:rsid w:val="004F0D03"/>
    <w:rsid w:val="004F0D54"/>
    <w:rsid w:val="004F111D"/>
    <w:rsid w:val="004F1577"/>
    <w:rsid w:val="004F170A"/>
    <w:rsid w:val="004F17FA"/>
    <w:rsid w:val="004F17FB"/>
    <w:rsid w:val="004F1B0E"/>
    <w:rsid w:val="004F1E10"/>
    <w:rsid w:val="004F1EC0"/>
    <w:rsid w:val="004F1FEC"/>
    <w:rsid w:val="004F2271"/>
    <w:rsid w:val="004F228A"/>
    <w:rsid w:val="004F22C3"/>
    <w:rsid w:val="004F232E"/>
    <w:rsid w:val="004F26F9"/>
    <w:rsid w:val="004F2907"/>
    <w:rsid w:val="004F2DD7"/>
    <w:rsid w:val="004F3543"/>
    <w:rsid w:val="004F3896"/>
    <w:rsid w:val="004F3A98"/>
    <w:rsid w:val="004F3AE2"/>
    <w:rsid w:val="004F3EEA"/>
    <w:rsid w:val="004F3F02"/>
    <w:rsid w:val="004F41E3"/>
    <w:rsid w:val="004F4288"/>
    <w:rsid w:val="004F4335"/>
    <w:rsid w:val="004F43D0"/>
    <w:rsid w:val="004F4656"/>
    <w:rsid w:val="004F4708"/>
    <w:rsid w:val="004F4833"/>
    <w:rsid w:val="004F4ED3"/>
    <w:rsid w:val="004F4F14"/>
    <w:rsid w:val="004F515C"/>
    <w:rsid w:val="004F549C"/>
    <w:rsid w:val="004F54E1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0CE"/>
    <w:rsid w:val="004F61F6"/>
    <w:rsid w:val="004F61FF"/>
    <w:rsid w:val="004F6269"/>
    <w:rsid w:val="004F6303"/>
    <w:rsid w:val="004F66F5"/>
    <w:rsid w:val="004F6A10"/>
    <w:rsid w:val="004F6CFF"/>
    <w:rsid w:val="004F6D3E"/>
    <w:rsid w:val="004F6DAB"/>
    <w:rsid w:val="004F6DD4"/>
    <w:rsid w:val="004F6E16"/>
    <w:rsid w:val="004F6EA8"/>
    <w:rsid w:val="004F6F58"/>
    <w:rsid w:val="004F6FD4"/>
    <w:rsid w:val="004F72D9"/>
    <w:rsid w:val="004F74C2"/>
    <w:rsid w:val="004F75E4"/>
    <w:rsid w:val="004F775D"/>
    <w:rsid w:val="004F7928"/>
    <w:rsid w:val="004F7F27"/>
    <w:rsid w:val="00500079"/>
    <w:rsid w:val="0050007C"/>
    <w:rsid w:val="0050019D"/>
    <w:rsid w:val="00500559"/>
    <w:rsid w:val="005006C3"/>
    <w:rsid w:val="0050098C"/>
    <w:rsid w:val="00501105"/>
    <w:rsid w:val="00501248"/>
    <w:rsid w:val="005018C8"/>
    <w:rsid w:val="005018EE"/>
    <w:rsid w:val="00501A4E"/>
    <w:rsid w:val="00501AD8"/>
    <w:rsid w:val="00501CD2"/>
    <w:rsid w:val="00501DA7"/>
    <w:rsid w:val="00501DE0"/>
    <w:rsid w:val="00501E47"/>
    <w:rsid w:val="005020AA"/>
    <w:rsid w:val="0050218E"/>
    <w:rsid w:val="00502239"/>
    <w:rsid w:val="005023B9"/>
    <w:rsid w:val="00502400"/>
    <w:rsid w:val="00502A26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8A2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AC9"/>
    <w:rsid w:val="00504BF4"/>
    <w:rsid w:val="00504C7C"/>
    <w:rsid w:val="00504FB1"/>
    <w:rsid w:val="005051A3"/>
    <w:rsid w:val="0050525E"/>
    <w:rsid w:val="005055E2"/>
    <w:rsid w:val="0050568B"/>
    <w:rsid w:val="005056ED"/>
    <w:rsid w:val="00505871"/>
    <w:rsid w:val="00505CA8"/>
    <w:rsid w:val="00505D8B"/>
    <w:rsid w:val="00505FD4"/>
    <w:rsid w:val="0050608C"/>
    <w:rsid w:val="005061CD"/>
    <w:rsid w:val="0050623E"/>
    <w:rsid w:val="00506321"/>
    <w:rsid w:val="00506333"/>
    <w:rsid w:val="00506922"/>
    <w:rsid w:val="00506955"/>
    <w:rsid w:val="00506BC4"/>
    <w:rsid w:val="00506F53"/>
    <w:rsid w:val="0050700D"/>
    <w:rsid w:val="005071F0"/>
    <w:rsid w:val="005072A0"/>
    <w:rsid w:val="005074BE"/>
    <w:rsid w:val="0050752A"/>
    <w:rsid w:val="0050758B"/>
    <w:rsid w:val="005076EB"/>
    <w:rsid w:val="005077D6"/>
    <w:rsid w:val="005079E5"/>
    <w:rsid w:val="00507D92"/>
    <w:rsid w:val="00507E62"/>
    <w:rsid w:val="00510301"/>
    <w:rsid w:val="00510A96"/>
    <w:rsid w:val="00510AFE"/>
    <w:rsid w:val="00510CA1"/>
    <w:rsid w:val="00510DC3"/>
    <w:rsid w:val="00510E4E"/>
    <w:rsid w:val="00510FE1"/>
    <w:rsid w:val="005110C0"/>
    <w:rsid w:val="0051112B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BCD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3FE7"/>
    <w:rsid w:val="00514386"/>
    <w:rsid w:val="0051442B"/>
    <w:rsid w:val="005145C0"/>
    <w:rsid w:val="005145D4"/>
    <w:rsid w:val="00514727"/>
    <w:rsid w:val="00514776"/>
    <w:rsid w:val="005148F0"/>
    <w:rsid w:val="005149BF"/>
    <w:rsid w:val="00514CD0"/>
    <w:rsid w:val="00514D13"/>
    <w:rsid w:val="00514F13"/>
    <w:rsid w:val="00515133"/>
    <w:rsid w:val="0051513F"/>
    <w:rsid w:val="0051518D"/>
    <w:rsid w:val="005151F9"/>
    <w:rsid w:val="0051525B"/>
    <w:rsid w:val="00515570"/>
    <w:rsid w:val="005158B8"/>
    <w:rsid w:val="00515B93"/>
    <w:rsid w:val="00515CB2"/>
    <w:rsid w:val="00515E0D"/>
    <w:rsid w:val="00515E63"/>
    <w:rsid w:val="00515E72"/>
    <w:rsid w:val="00515F68"/>
    <w:rsid w:val="0051612E"/>
    <w:rsid w:val="0051637C"/>
    <w:rsid w:val="005163B9"/>
    <w:rsid w:val="00516679"/>
    <w:rsid w:val="00516A07"/>
    <w:rsid w:val="00516A53"/>
    <w:rsid w:val="00516CBB"/>
    <w:rsid w:val="005170AF"/>
    <w:rsid w:val="00517492"/>
    <w:rsid w:val="00517575"/>
    <w:rsid w:val="00517664"/>
    <w:rsid w:val="00517ABC"/>
    <w:rsid w:val="00520150"/>
    <w:rsid w:val="0052023B"/>
    <w:rsid w:val="00520361"/>
    <w:rsid w:val="00520466"/>
    <w:rsid w:val="00520586"/>
    <w:rsid w:val="00520603"/>
    <w:rsid w:val="005206CF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E56"/>
    <w:rsid w:val="00521FB5"/>
    <w:rsid w:val="0052220A"/>
    <w:rsid w:val="005223D8"/>
    <w:rsid w:val="0052241E"/>
    <w:rsid w:val="00522536"/>
    <w:rsid w:val="005225B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B47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D9"/>
    <w:rsid w:val="005251F7"/>
    <w:rsid w:val="005252D4"/>
    <w:rsid w:val="0052588E"/>
    <w:rsid w:val="0052593F"/>
    <w:rsid w:val="00525A0B"/>
    <w:rsid w:val="00525A5D"/>
    <w:rsid w:val="00525C9E"/>
    <w:rsid w:val="00525E7D"/>
    <w:rsid w:val="00525EC1"/>
    <w:rsid w:val="00526082"/>
    <w:rsid w:val="0052613B"/>
    <w:rsid w:val="005261E5"/>
    <w:rsid w:val="00526350"/>
    <w:rsid w:val="00526366"/>
    <w:rsid w:val="00526387"/>
    <w:rsid w:val="0052638A"/>
    <w:rsid w:val="00526445"/>
    <w:rsid w:val="0052645D"/>
    <w:rsid w:val="00526614"/>
    <w:rsid w:val="00526897"/>
    <w:rsid w:val="005268F1"/>
    <w:rsid w:val="00526986"/>
    <w:rsid w:val="00526B29"/>
    <w:rsid w:val="00526D45"/>
    <w:rsid w:val="005272C0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941"/>
    <w:rsid w:val="00530972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360"/>
    <w:rsid w:val="005333B4"/>
    <w:rsid w:val="0053347D"/>
    <w:rsid w:val="0053357C"/>
    <w:rsid w:val="00533A13"/>
    <w:rsid w:val="00533A66"/>
    <w:rsid w:val="00533DDA"/>
    <w:rsid w:val="00533F41"/>
    <w:rsid w:val="00534149"/>
    <w:rsid w:val="00534231"/>
    <w:rsid w:val="005342D3"/>
    <w:rsid w:val="00534320"/>
    <w:rsid w:val="0053450F"/>
    <w:rsid w:val="0053470B"/>
    <w:rsid w:val="005348D5"/>
    <w:rsid w:val="00534EAC"/>
    <w:rsid w:val="005351AF"/>
    <w:rsid w:val="00535426"/>
    <w:rsid w:val="0053557C"/>
    <w:rsid w:val="00535727"/>
    <w:rsid w:val="00535931"/>
    <w:rsid w:val="00535CE0"/>
    <w:rsid w:val="00535D2D"/>
    <w:rsid w:val="00535D75"/>
    <w:rsid w:val="00535F61"/>
    <w:rsid w:val="00536062"/>
    <w:rsid w:val="0053624A"/>
    <w:rsid w:val="0053640B"/>
    <w:rsid w:val="00536488"/>
    <w:rsid w:val="00536668"/>
    <w:rsid w:val="005366B0"/>
    <w:rsid w:val="0053693F"/>
    <w:rsid w:val="00536A01"/>
    <w:rsid w:val="00536D09"/>
    <w:rsid w:val="00536DD5"/>
    <w:rsid w:val="00536E22"/>
    <w:rsid w:val="00536E9A"/>
    <w:rsid w:val="005372D7"/>
    <w:rsid w:val="00537618"/>
    <w:rsid w:val="0053763F"/>
    <w:rsid w:val="0053789A"/>
    <w:rsid w:val="00537943"/>
    <w:rsid w:val="00537AE9"/>
    <w:rsid w:val="00537CAD"/>
    <w:rsid w:val="00537D84"/>
    <w:rsid w:val="00537DD6"/>
    <w:rsid w:val="00537EDE"/>
    <w:rsid w:val="00537F58"/>
    <w:rsid w:val="00537F5F"/>
    <w:rsid w:val="00540423"/>
    <w:rsid w:val="00540494"/>
    <w:rsid w:val="005408F1"/>
    <w:rsid w:val="005409B9"/>
    <w:rsid w:val="00540B18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38"/>
    <w:rsid w:val="0054197E"/>
    <w:rsid w:val="00541BEE"/>
    <w:rsid w:val="00541C5A"/>
    <w:rsid w:val="00541CC2"/>
    <w:rsid w:val="00541F4E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2D3B"/>
    <w:rsid w:val="00543061"/>
    <w:rsid w:val="005431BB"/>
    <w:rsid w:val="00543286"/>
    <w:rsid w:val="00543552"/>
    <w:rsid w:val="00543B4A"/>
    <w:rsid w:val="005440CB"/>
    <w:rsid w:val="00544101"/>
    <w:rsid w:val="005443D7"/>
    <w:rsid w:val="00544CF7"/>
    <w:rsid w:val="00545221"/>
    <w:rsid w:val="005452BC"/>
    <w:rsid w:val="00545389"/>
    <w:rsid w:val="00545393"/>
    <w:rsid w:val="005453E9"/>
    <w:rsid w:val="00545B90"/>
    <w:rsid w:val="00545C84"/>
    <w:rsid w:val="00545CB1"/>
    <w:rsid w:val="00545DC8"/>
    <w:rsid w:val="00545E00"/>
    <w:rsid w:val="00545F0D"/>
    <w:rsid w:val="00545FC2"/>
    <w:rsid w:val="005460F6"/>
    <w:rsid w:val="00546144"/>
    <w:rsid w:val="00546273"/>
    <w:rsid w:val="00546CA8"/>
    <w:rsid w:val="00546F31"/>
    <w:rsid w:val="0054714D"/>
    <w:rsid w:val="005473B3"/>
    <w:rsid w:val="0054757F"/>
    <w:rsid w:val="005477DB"/>
    <w:rsid w:val="005477E8"/>
    <w:rsid w:val="00547BA2"/>
    <w:rsid w:val="00547F0D"/>
    <w:rsid w:val="00547F6D"/>
    <w:rsid w:val="00550460"/>
    <w:rsid w:val="0055047A"/>
    <w:rsid w:val="0055051E"/>
    <w:rsid w:val="005507A8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719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C8A"/>
    <w:rsid w:val="00552F47"/>
    <w:rsid w:val="00552FD9"/>
    <w:rsid w:val="00553245"/>
    <w:rsid w:val="00553297"/>
    <w:rsid w:val="00553382"/>
    <w:rsid w:val="0055344B"/>
    <w:rsid w:val="00553600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158"/>
    <w:rsid w:val="005562B6"/>
    <w:rsid w:val="00556377"/>
    <w:rsid w:val="0055651A"/>
    <w:rsid w:val="005568E0"/>
    <w:rsid w:val="0055690A"/>
    <w:rsid w:val="00556A9C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57FF6"/>
    <w:rsid w:val="005602CD"/>
    <w:rsid w:val="005602F8"/>
    <w:rsid w:val="0056061B"/>
    <w:rsid w:val="00560767"/>
    <w:rsid w:val="005609BE"/>
    <w:rsid w:val="005611F6"/>
    <w:rsid w:val="0056133E"/>
    <w:rsid w:val="00561702"/>
    <w:rsid w:val="00561704"/>
    <w:rsid w:val="00561778"/>
    <w:rsid w:val="0056177F"/>
    <w:rsid w:val="005617A1"/>
    <w:rsid w:val="0056195C"/>
    <w:rsid w:val="00561C32"/>
    <w:rsid w:val="00561EFA"/>
    <w:rsid w:val="00562044"/>
    <w:rsid w:val="0056209B"/>
    <w:rsid w:val="0056275E"/>
    <w:rsid w:val="005627DD"/>
    <w:rsid w:val="005629A3"/>
    <w:rsid w:val="00562B44"/>
    <w:rsid w:val="005630F1"/>
    <w:rsid w:val="005632F1"/>
    <w:rsid w:val="0056392D"/>
    <w:rsid w:val="00563A59"/>
    <w:rsid w:val="00563FFB"/>
    <w:rsid w:val="00564025"/>
    <w:rsid w:val="00564062"/>
    <w:rsid w:val="00564291"/>
    <w:rsid w:val="0056443C"/>
    <w:rsid w:val="0056474C"/>
    <w:rsid w:val="0056490C"/>
    <w:rsid w:val="00564A3B"/>
    <w:rsid w:val="00565297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2B"/>
    <w:rsid w:val="00565FB6"/>
    <w:rsid w:val="0056651C"/>
    <w:rsid w:val="00566587"/>
    <w:rsid w:val="005669B1"/>
    <w:rsid w:val="00566BB1"/>
    <w:rsid w:val="00566C19"/>
    <w:rsid w:val="00566CCB"/>
    <w:rsid w:val="00566EFB"/>
    <w:rsid w:val="005670B7"/>
    <w:rsid w:val="0056721E"/>
    <w:rsid w:val="005672DF"/>
    <w:rsid w:val="00567363"/>
    <w:rsid w:val="005678FC"/>
    <w:rsid w:val="005679BE"/>
    <w:rsid w:val="005679E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2966"/>
    <w:rsid w:val="005736E3"/>
    <w:rsid w:val="005738B3"/>
    <w:rsid w:val="0057392E"/>
    <w:rsid w:val="00573B83"/>
    <w:rsid w:val="00573C12"/>
    <w:rsid w:val="00573FA0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188"/>
    <w:rsid w:val="005763F3"/>
    <w:rsid w:val="00576827"/>
    <w:rsid w:val="00576F60"/>
    <w:rsid w:val="00577134"/>
    <w:rsid w:val="00577301"/>
    <w:rsid w:val="00577387"/>
    <w:rsid w:val="0057760E"/>
    <w:rsid w:val="0057778C"/>
    <w:rsid w:val="005778D9"/>
    <w:rsid w:val="00577B3B"/>
    <w:rsid w:val="00577BA4"/>
    <w:rsid w:val="00577D8E"/>
    <w:rsid w:val="00577E34"/>
    <w:rsid w:val="0058000D"/>
    <w:rsid w:val="0058023C"/>
    <w:rsid w:val="00580368"/>
    <w:rsid w:val="0058046A"/>
    <w:rsid w:val="00580561"/>
    <w:rsid w:val="005806AA"/>
    <w:rsid w:val="005808A1"/>
    <w:rsid w:val="005809D5"/>
    <w:rsid w:val="00580CD5"/>
    <w:rsid w:val="00580F65"/>
    <w:rsid w:val="0058131F"/>
    <w:rsid w:val="00581383"/>
    <w:rsid w:val="005814B0"/>
    <w:rsid w:val="00581557"/>
    <w:rsid w:val="00581721"/>
    <w:rsid w:val="0058193C"/>
    <w:rsid w:val="00581968"/>
    <w:rsid w:val="005819F4"/>
    <w:rsid w:val="00581A2E"/>
    <w:rsid w:val="00581C6D"/>
    <w:rsid w:val="00581CD6"/>
    <w:rsid w:val="00581F6C"/>
    <w:rsid w:val="00582083"/>
    <w:rsid w:val="005822D2"/>
    <w:rsid w:val="00582327"/>
    <w:rsid w:val="005824D0"/>
    <w:rsid w:val="005824E7"/>
    <w:rsid w:val="0058255D"/>
    <w:rsid w:val="0058265C"/>
    <w:rsid w:val="0058265F"/>
    <w:rsid w:val="00582703"/>
    <w:rsid w:val="005829BD"/>
    <w:rsid w:val="00582A25"/>
    <w:rsid w:val="00582E78"/>
    <w:rsid w:val="005831D2"/>
    <w:rsid w:val="005832A5"/>
    <w:rsid w:val="00583323"/>
    <w:rsid w:val="00583793"/>
    <w:rsid w:val="005837DE"/>
    <w:rsid w:val="005839DB"/>
    <w:rsid w:val="00583C28"/>
    <w:rsid w:val="00583C9C"/>
    <w:rsid w:val="00583E88"/>
    <w:rsid w:val="00583F89"/>
    <w:rsid w:val="00583FDD"/>
    <w:rsid w:val="005840EF"/>
    <w:rsid w:val="005841F9"/>
    <w:rsid w:val="005842B5"/>
    <w:rsid w:val="005842F7"/>
    <w:rsid w:val="00584785"/>
    <w:rsid w:val="00584918"/>
    <w:rsid w:val="00584980"/>
    <w:rsid w:val="005849A5"/>
    <w:rsid w:val="0058545F"/>
    <w:rsid w:val="005854F7"/>
    <w:rsid w:val="005855B2"/>
    <w:rsid w:val="00585745"/>
    <w:rsid w:val="00585976"/>
    <w:rsid w:val="00585B9D"/>
    <w:rsid w:val="00585BE7"/>
    <w:rsid w:val="00585CAC"/>
    <w:rsid w:val="00585E6F"/>
    <w:rsid w:val="00585F22"/>
    <w:rsid w:val="00585F32"/>
    <w:rsid w:val="00585F53"/>
    <w:rsid w:val="005862F0"/>
    <w:rsid w:val="00586653"/>
    <w:rsid w:val="00586719"/>
    <w:rsid w:val="00586752"/>
    <w:rsid w:val="005868C6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93D"/>
    <w:rsid w:val="00587BB8"/>
    <w:rsid w:val="00587D83"/>
    <w:rsid w:val="00587FD3"/>
    <w:rsid w:val="0059024A"/>
    <w:rsid w:val="00590404"/>
    <w:rsid w:val="00590644"/>
    <w:rsid w:val="005907F3"/>
    <w:rsid w:val="0059097E"/>
    <w:rsid w:val="00590B63"/>
    <w:rsid w:val="00590BD7"/>
    <w:rsid w:val="00590C1B"/>
    <w:rsid w:val="00590CF9"/>
    <w:rsid w:val="00590D6B"/>
    <w:rsid w:val="00590D70"/>
    <w:rsid w:val="00590E09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8CB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35"/>
    <w:rsid w:val="00593D5B"/>
    <w:rsid w:val="00593ECD"/>
    <w:rsid w:val="005940FE"/>
    <w:rsid w:val="00594357"/>
    <w:rsid w:val="00594774"/>
    <w:rsid w:val="00594787"/>
    <w:rsid w:val="00594968"/>
    <w:rsid w:val="00594BA2"/>
    <w:rsid w:val="00594BC7"/>
    <w:rsid w:val="00594FFE"/>
    <w:rsid w:val="0059520F"/>
    <w:rsid w:val="00595219"/>
    <w:rsid w:val="00595301"/>
    <w:rsid w:val="005954BA"/>
    <w:rsid w:val="00595576"/>
    <w:rsid w:val="00595637"/>
    <w:rsid w:val="00595704"/>
    <w:rsid w:val="00595726"/>
    <w:rsid w:val="00595AC4"/>
    <w:rsid w:val="00595BDF"/>
    <w:rsid w:val="00595C87"/>
    <w:rsid w:val="005961F3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4A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40C"/>
    <w:rsid w:val="005A060B"/>
    <w:rsid w:val="005A0673"/>
    <w:rsid w:val="005A06EA"/>
    <w:rsid w:val="005A06FB"/>
    <w:rsid w:val="005A08D0"/>
    <w:rsid w:val="005A0CE1"/>
    <w:rsid w:val="005A0E85"/>
    <w:rsid w:val="005A0F00"/>
    <w:rsid w:val="005A1608"/>
    <w:rsid w:val="005A169D"/>
    <w:rsid w:val="005A16C8"/>
    <w:rsid w:val="005A16EB"/>
    <w:rsid w:val="005A1902"/>
    <w:rsid w:val="005A1CE2"/>
    <w:rsid w:val="005A1CF8"/>
    <w:rsid w:val="005A20FE"/>
    <w:rsid w:val="005A222D"/>
    <w:rsid w:val="005A2329"/>
    <w:rsid w:val="005A2570"/>
    <w:rsid w:val="005A267D"/>
    <w:rsid w:val="005A2AF9"/>
    <w:rsid w:val="005A2B0D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C41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0BB"/>
    <w:rsid w:val="005A6180"/>
    <w:rsid w:val="005A6269"/>
    <w:rsid w:val="005A6396"/>
    <w:rsid w:val="005A659A"/>
    <w:rsid w:val="005A6874"/>
    <w:rsid w:val="005A68A0"/>
    <w:rsid w:val="005A68F1"/>
    <w:rsid w:val="005A691E"/>
    <w:rsid w:val="005A69B9"/>
    <w:rsid w:val="005A6BA7"/>
    <w:rsid w:val="005A6DFD"/>
    <w:rsid w:val="005A6F45"/>
    <w:rsid w:val="005A708F"/>
    <w:rsid w:val="005A71C2"/>
    <w:rsid w:val="005A7606"/>
    <w:rsid w:val="005A76A0"/>
    <w:rsid w:val="005A7A85"/>
    <w:rsid w:val="005A7AAB"/>
    <w:rsid w:val="005A7ADB"/>
    <w:rsid w:val="005A7B9C"/>
    <w:rsid w:val="005A7BC7"/>
    <w:rsid w:val="005A7F56"/>
    <w:rsid w:val="005A7F92"/>
    <w:rsid w:val="005A7FE0"/>
    <w:rsid w:val="005B011E"/>
    <w:rsid w:val="005B0399"/>
    <w:rsid w:val="005B03AE"/>
    <w:rsid w:val="005B0435"/>
    <w:rsid w:val="005B04D9"/>
    <w:rsid w:val="005B0527"/>
    <w:rsid w:val="005B0584"/>
    <w:rsid w:val="005B0640"/>
    <w:rsid w:val="005B08F4"/>
    <w:rsid w:val="005B0A2E"/>
    <w:rsid w:val="005B0AAA"/>
    <w:rsid w:val="005B0B2C"/>
    <w:rsid w:val="005B0C79"/>
    <w:rsid w:val="005B0D62"/>
    <w:rsid w:val="005B0EC2"/>
    <w:rsid w:val="005B1238"/>
    <w:rsid w:val="005B143D"/>
    <w:rsid w:val="005B17E1"/>
    <w:rsid w:val="005B194B"/>
    <w:rsid w:val="005B1A71"/>
    <w:rsid w:val="005B1AFC"/>
    <w:rsid w:val="005B1D5E"/>
    <w:rsid w:val="005B1DD1"/>
    <w:rsid w:val="005B1E0F"/>
    <w:rsid w:val="005B1FE5"/>
    <w:rsid w:val="005B2413"/>
    <w:rsid w:val="005B2767"/>
    <w:rsid w:val="005B27A5"/>
    <w:rsid w:val="005B2B60"/>
    <w:rsid w:val="005B2BA0"/>
    <w:rsid w:val="005B2C39"/>
    <w:rsid w:val="005B2D1B"/>
    <w:rsid w:val="005B2F49"/>
    <w:rsid w:val="005B3279"/>
    <w:rsid w:val="005B32D2"/>
    <w:rsid w:val="005B33BB"/>
    <w:rsid w:val="005B350E"/>
    <w:rsid w:val="005B37B0"/>
    <w:rsid w:val="005B37CC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ADA"/>
    <w:rsid w:val="005B4B2D"/>
    <w:rsid w:val="005B4D06"/>
    <w:rsid w:val="005B4D3D"/>
    <w:rsid w:val="005B4DF5"/>
    <w:rsid w:val="005B4EA5"/>
    <w:rsid w:val="005B5030"/>
    <w:rsid w:val="005B5036"/>
    <w:rsid w:val="005B5350"/>
    <w:rsid w:val="005B5463"/>
    <w:rsid w:val="005B568A"/>
    <w:rsid w:val="005B570E"/>
    <w:rsid w:val="005B5DE7"/>
    <w:rsid w:val="005B60A8"/>
    <w:rsid w:val="005B6160"/>
    <w:rsid w:val="005B621E"/>
    <w:rsid w:val="005B630A"/>
    <w:rsid w:val="005B6419"/>
    <w:rsid w:val="005B658D"/>
    <w:rsid w:val="005B677B"/>
    <w:rsid w:val="005B685E"/>
    <w:rsid w:val="005B69B4"/>
    <w:rsid w:val="005B6A7F"/>
    <w:rsid w:val="005B6B7B"/>
    <w:rsid w:val="005B6BBC"/>
    <w:rsid w:val="005B728C"/>
    <w:rsid w:val="005B73A9"/>
    <w:rsid w:val="005B788B"/>
    <w:rsid w:val="005B78B3"/>
    <w:rsid w:val="005B7AE8"/>
    <w:rsid w:val="005B7E03"/>
    <w:rsid w:val="005B7E3B"/>
    <w:rsid w:val="005C0300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A2A"/>
    <w:rsid w:val="005C3C78"/>
    <w:rsid w:val="005C3CBA"/>
    <w:rsid w:val="005C3E63"/>
    <w:rsid w:val="005C3F8E"/>
    <w:rsid w:val="005C41B2"/>
    <w:rsid w:val="005C4405"/>
    <w:rsid w:val="005C446A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0B1"/>
    <w:rsid w:val="005C5BA5"/>
    <w:rsid w:val="005C5BF2"/>
    <w:rsid w:val="005C5EAB"/>
    <w:rsid w:val="005C5EF4"/>
    <w:rsid w:val="005C5F56"/>
    <w:rsid w:val="005C5F9D"/>
    <w:rsid w:val="005C6025"/>
    <w:rsid w:val="005C6324"/>
    <w:rsid w:val="005C66EE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654"/>
    <w:rsid w:val="005C7914"/>
    <w:rsid w:val="005C7AF2"/>
    <w:rsid w:val="005C7C3F"/>
    <w:rsid w:val="005C7D4D"/>
    <w:rsid w:val="005C7D60"/>
    <w:rsid w:val="005D025E"/>
    <w:rsid w:val="005D059E"/>
    <w:rsid w:val="005D0611"/>
    <w:rsid w:val="005D06BD"/>
    <w:rsid w:val="005D06DD"/>
    <w:rsid w:val="005D0888"/>
    <w:rsid w:val="005D08E9"/>
    <w:rsid w:val="005D09B8"/>
    <w:rsid w:val="005D0A8F"/>
    <w:rsid w:val="005D0C8C"/>
    <w:rsid w:val="005D0E37"/>
    <w:rsid w:val="005D0E39"/>
    <w:rsid w:val="005D0E44"/>
    <w:rsid w:val="005D14F1"/>
    <w:rsid w:val="005D154E"/>
    <w:rsid w:val="005D15C1"/>
    <w:rsid w:val="005D195B"/>
    <w:rsid w:val="005D199A"/>
    <w:rsid w:val="005D1D03"/>
    <w:rsid w:val="005D1D58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41E"/>
    <w:rsid w:val="005D3689"/>
    <w:rsid w:val="005D37EF"/>
    <w:rsid w:val="005D3911"/>
    <w:rsid w:val="005D3B0B"/>
    <w:rsid w:val="005D3B0F"/>
    <w:rsid w:val="005D3B2D"/>
    <w:rsid w:val="005D3DA9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409"/>
    <w:rsid w:val="005D6D51"/>
    <w:rsid w:val="005D6D67"/>
    <w:rsid w:val="005D6D8D"/>
    <w:rsid w:val="005D7054"/>
    <w:rsid w:val="005D70E2"/>
    <w:rsid w:val="005D729D"/>
    <w:rsid w:val="005D7530"/>
    <w:rsid w:val="005D75DB"/>
    <w:rsid w:val="005D7A54"/>
    <w:rsid w:val="005D7D12"/>
    <w:rsid w:val="005E01E3"/>
    <w:rsid w:val="005E041F"/>
    <w:rsid w:val="005E0554"/>
    <w:rsid w:val="005E0654"/>
    <w:rsid w:val="005E0848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B30"/>
    <w:rsid w:val="005E1C38"/>
    <w:rsid w:val="005E1F12"/>
    <w:rsid w:val="005E1FC8"/>
    <w:rsid w:val="005E217F"/>
    <w:rsid w:val="005E263E"/>
    <w:rsid w:val="005E275D"/>
    <w:rsid w:val="005E281D"/>
    <w:rsid w:val="005E2854"/>
    <w:rsid w:val="005E2B64"/>
    <w:rsid w:val="005E2DC4"/>
    <w:rsid w:val="005E2F87"/>
    <w:rsid w:val="005E31C6"/>
    <w:rsid w:val="005E33EF"/>
    <w:rsid w:val="005E3471"/>
    <w:rsid w:val="005E3523"/>
    <w:rsid w:val="005E393F"/>
    <w:rsid w:val="005E3946"/>
    <w:rsid w:val="005E3A55"/>
    <w:rsid w:val="005E3B7B"/>
    <w:rsid w:val="005E3C22"/>
    <w:rsid w:val="005E3DBE"/>
    <w:rsid w:val="005E454F"/>
    <w:rsid w:val="005E45C7"/>
    <w:rsid w:val="005E47B1"/>
    <w:rsid w:val="005E48A7"/>
    <w:rsid w:val="005E4ADB"/>
    <w:rsid w:val="005E51E0"/>
    <w:rsid w:val="005E52A6"/>
    <w:rsid w:val="005E5ACB"/>
    <w:rsid w:val="005E5B5E"/>
    <w:rsid w:val="005E62A4"/>
    <w:rsid w:val="005E62BC"/>
    <w:rsid w:val="005E62EF"/>
    <w:rsid w:val="005E634A"/>
    <w:rsid w:val="005E6C12"/>
    <w:rsid w:val="005E6F22"/>
    <w:rsid w:val="005E6F8F"/>
    <w:rsid w:val="005E7123"/>
    <w:rsid w:val="005E7238"/>
    <w:rsid w:val="005E7396"/>
    <w:rsid w:val="005E73C2"/>
    <w:rsid w:val="005E78E4"/>
    <w:rsid w:val="005E78FE"/>
    <w:rsid w:val="005E7C1D"/>
    <w:rsid w:val="005E7E0B"/>
    <w:rsid w:val="005E7F0E"/>
    <w:rsid w:val="005F0032"/>
    <w:rsid w:val="005F00F2"/>
    <w:rsid w:val="005F014A"/>
    <w:rsid w:val="005F025E"/>
    <w:rsid w:val="005F0986"/>
    <w:rsid w:val="005F0D25"/>
    <w:rsid w:val="005F0D7B"/>
    <w:rsid w:val="005F0E4B"/>
    <w:rsid w:val="005F0EBD"/>
    <w:rsid w:val="005F10AD"/>
    <w:rsid w:val="005F1225"/>
    <w:rsid w:val="005F1452"/>
    <w:rsid w:val="005F15C0"/>
    <w:rsid w:val="005F1669"/>
    <w:rsid w:val="005F1C3E"/>
    <w:rsid w:val="005F1D1B"/>
    <w:rsid w:val="005F1EF1"/>
    <w:rsid w:val="005F2271"/>
    <w:rsid w:val="005F2344"/>
    <w:rsid w:val="005F287D"/>
    <w:rsid w:val="005F2969"/>
    <w:rsid w:val="005F2AAE"/>
    <w:rsid w:val="005F3292"/>
    <w:rsid w:val="005F32FA"/>
    <w:rsid w:val="005F3539"/>
    <w:rsid w:val="005F3924"/>
    <w:rsid w:val="005F3AFE"/>
    <w:rsid w:val="005F3D96"/>
    <w:rsid w:val="005F419B"/>
    <w:rsid w:val="005F4210"/>
    <w:rsid w:val="005F42ED"/>
    <w:rsid w:val="005F433C"/>
    <w:rsid w:val="005F46F8"/>
    <w:rsid w:val="005F4E8D"/>
    <w:rsid w:val="005F4E8F"/>
    <w:rsid w:val="005F4EF5"/>
    <w:rsid w:val="005F51A4"/>
    <w:rsid w:val="005F51EB"/>
    <w:rsid w:val="005F553A"/>
    <w:rsid w:val="005F5906"/>
    <w:rsid w:val="005F5939"/>
    <w:rsid w:val="005F5BB4"/>
    <w:rsid w:val="005F5BC4"/>
    <w:rsid w:val="005F5C29"/>
    <w:rsid w:val="005F5E1C"/>
    <w:rsid w:val="005F6554"/>
    <w:rsid w:val="005F67D0"/>
    <w:rsid w:val="005F67DC"/>
    <w:rsid w:val="005F6ABE"/>
    <w:rsid w:val="005F6B73"/>
    <w:rsid w:val="005F6C8F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D39"/>
    <w:rsid w:val="005F7E02"/>
    <w:rsid w:val="005F7F06"/>
    <w:rsid w:val="00600006"/>
    <w:rsid w:val="00600225"/>
    <w:rsid w:val="006004F8"/>
    <w:rsid w:val="0060080F"/>
    <w:rsid w:val="00600900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8EB"/>
    <w:rsid w:val="00601976"/>
    <w:rsid w:val="00601B3D"/>
    <w:rsid w:val="00601C58"/>
    <w:rsid w:val="00601F8D"/>
    <w:rsid w:val="00601FAC"/>
    <w:rsid w:val="00601FED"/>
    <w:rsid w:val="006021E2"/>
    <w:rsid w:val="006021EE"/>
    <w:rsid w:val="006022FF"/>
    <w:rsid w:val="00602603"/>
    <w:rsid w:val="0060261B"/>
    <w:rsid w:val="006028E9"/>
    <w:rsid w:val="00602BEF"/>
    <w:rsid w:val="00602E78"/>
    <w:rsid w:val="00602F00"/>
    <w:rsid w:val="00602FA2"/>
    <w:rsid w:val="0060308F"/>
    <w:rsid w:val="006030D0"/>
    <w:rsid w:val="006035DE"/>
    <w:rsid w:val="006037F3"/>
    <w:rsid w:val="006037FD"/>
    <w:rsid w:val="00603C31"/>
    <w:rsid w:val="00604054"/>
    <w:rsid w:val="006040F9"/>
    <w:rsid w:val="00604202"/>
    <w:rsid w:val="00604A87"/>
    <w:rsid w:val="00604AA3"/>
    <w:rsid w:val="00604C11"/>
    <w:rsid w:val="00604CAC"/>
    <w:rsid w:val="00604EA6"/>
    <w:rsid w:val="00604EEF"/>
    <w:rsid w:val="006050B3"/>
    <w:rsid w:val="006050C6"/>
    <w:rsid w:val="00605501"/>
    <w:rsid w:val="00605661"/>
    <w:rsid w:val="006056C7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0A2"/>
    <w:rsid w:val="006072D9"/>
    <w:rsid w:val="00607318"/>
    <w:rsid w:val="00607675"/>
    <w:rsid w:val="00607761"/>
    <w:rsid w:val="006078C6"/>
    <w:rsid w:val="006102CE"/>
    <w:rsid w:val="0061054A"/>
    <w:rsid w:val="0061056C"/>
    <w:rsid w:val="006105A8"/>
    <w:rsid w:val="00610622"/>
    <w:rsid w:val="0061063F"/>
    <w:rsid w:val="0061066A"/>
    <w:rsid w:val="006106BA"/>
    <w:rsid w:val="00610725"/>
    <w:rsid w:val="006107A0"/>
    <w:rsid w:val="0061083A"/>
    <w:rsid w:val="00610B8B"/>
    <w:rsid w:val="00610C38"/>
    <w:rsid w:val="00610C52"/>
    <w:rsid w:val="00610C76"/>
    <w:rsid w:val="00610D34"/>
    <w:rsid w:val="00610EDB"/>
    <w:rsid w:val="00611013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19E"/>
    <w:rsid w:val="00612218"/>
    <w:rsid w:val="00612220"/>
    <w:rsid w:val="006124D3"/>
    <w:rsid w:val="0061276A"/>
    <w:rsid w:val="00612B49"/>
    <w:rsid w:val="00612E18"/>
    <w:rsid w:val="00612F1C"/>
    <w:rsid w:val="00612F2E"/>
    <w:rsid w:val="006130B5"/>
    <w:rsid w:val="0061326D"/>
    <w:rsid w:val="0061330A"/>
    <w:rsid w:val="006134D9"/>
    <w:rsid w:val="0061363C"/>
    <w:rsid w:val="00613699"/>
    <w:rsid w:val="006136E2"/>
    <w:rsid w:val="0061371A"/>
    <w:rsid w:val="00613A2C"/>
    <w:rsid w:val="00613B7E"/>
    <w:rsid w:val="00613C85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654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6A05"/>
    <w:rsid w:val="00616EAC"/>
    <w:rsid w:val="0061709B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41B"/>
    <w:rsid w:val="006204DD"/>
    <w:rsid w:val="0062053B"/>
    <w:rsid w:val="006206AC"/>
    <w:rsid w:val="00620839"/>
    <w:rsid w:val="00620A16"/>
    <w:rsid w:val="00620A27"/>
    <w:rsid w:val="00620AA4"/>
    <w:rsid w:val="00620BF5"/>
    <w:rsid w:val="00620CF7"/>
    <w:rsid w:val="00621175"/>
    <w:rsid w:val="0062118A"/>
    <w:rsid w:val="006213F4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1DA"/>
    <w:rsid w:val="00622294"/>
    <w:rsid w:val="006224A4"/>
    <w:rsid w:val="006225D5"/>
    <w:rsid w:val="006226CA"/>
    <w:rsid w:val="0062294B"/>
    <w:rsid w:val="00622B5B"/>
    <w:rsid w:val="00622B7C"/>
    <w:rsid w:val="00622DE4"/>
    <w:rsid w:val="006231AF"/>
    <w:rsid w:val="006231FC"/>
    <w:rsid w:val="0062351C"/>
    <w:rsid w:val="0062383A"/>
    <w:rsid w:val="00623A3B"/>
    <w:rsid w:val="00623E01"/>
    <w:rsid w:val="00623FDC"/>
    <w:rsid w:val="006240CD"/>
    <w:rsid w:val="00624153"/>
    <w:rsid w:val="006241DD"/>
    <w:rsid w:val="00624305"/>
    <w:rsid w:val="00624465"/>
    <w:rsid w:val="006248E0"/>
    <w:rsid w:val="00624A66"/>
    <w:rsid w:val="00624EA0"/>
    <w:rsid w:val="0062561E"/>
    <w:rsid w:val="00625989"/>
    <w:rsid w:val="00625A46"/>
    <w:rsid w:val="00625AC4"/>
    <w:rsid w:val="006261DA"/>
    <w:rsid w:val="00626787"/>
    <w:rsid w:val="00626895"/>
    <w:rsid w:val="0062698E"/>
    <w:rsid w:val="006269C0"/>
    <w:rsid w:val="00626BD8"/>
    <w:rsid w:val="00626DDA"/>
    <w:rsid w:val="00626E2A"/>
    <w:rsid w:val="00626EAF"/>
    <w:rsid w:val="00627240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55D"/>
    <w:rsid w:val="00630835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30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9FE"/>
    <w:rsid w:val="00632AB1"/>
    <w:rsid w:val="00632AB4"/>
    <w:rsid w:val="00632B07"/>
    <w:rsid w:val="00632C2D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803"/>
    <w:rsid w:val="00633D03"/>
    <w:rsid w:val="00633E46"/>
    <w:rsid w:val="00634057"/>
    <w:rsid w:val="00634203"/>
    <w:rsid w:val="006349EF"/>
    <w:rsid w:val="00634B93"/>
    <w:rsid w:val="00634CDB"/>
    <w:rsid w:val="0063521C"/>
    <w:rsid w:val="006352A5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55"/>
    <w:rsid w:val="00636476"/>
    <w:rsid w:val="006364D8"/>
    <w:rsid w:val="00636587"/>
    <w:rsid w:val="0063672A"/>
    <w:rsid w:val="006369EB"/>
    <w:rsid w:val="00636A56"/>
    <w:rsid w:val="00636E92"/>
    <w:rsid w:val="00637039"/>
    <w:rsid w:val="0063768B"/>
    <w:rsid w:val="006376FA"/>
    <w:rsid w:val="0063775B"/>
    <w:rsid w:val="006378EB"/>
    <w:rsid w:val="00637A40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0E99"/>
    <w:rsid w:val="00641232"/>
    <w:rsid w:val="006413AA"/>
    <w:rsid w:val="00641462"/>
    <w:rsid w:val="006414D5"/>
    <w:rsid w:val="00641786"/>
    <w:rsid w:val="006417D6"/>
    <w:rsid w:val="00641891"/>
    <w:rsid w:val="00641917"/>
    <w:rsid w:val="00641AE3"/>
    <w:rsid w:val="00641C12"/>
    <w:rsid w:val="00641D33"/>
    <w:rsid w:val="00641F61"/>
    <w:rsid w:val="00641FD7"/>
    <w:rsid w:val="00642299"/>
    <w:rsid w:val="006422D2"/>
    <w:rsid w:val="0064242B"/>
    <w:rsid w:val="00642691"/>
    <w:rsid w:val="006428D3"/>
    <w:rsid w:val="0064295C"/>
    <w:rsid w:val="00642A1F"/>
    <w:rsid w:val="00642B71"/>
    <w:rsid w:val="00642F1F"/>
    <w:rsid w:val="006431B5"/>
    <w:rsid w:val="006431CB"/>
    <w:rsid w:val="00643332"/>
    <w:rsid w:val="006435B5"/>
    <w:rsid w:val="0064369D"/>
    <w:rsid w:val="00643A27"/>
    <w:rsid w:val="00643B49"/>
    <w:rsid w:val="00643B89"/>
    <w:rsid w:val="00643D9B"/>
    <w:rsid w:val="00643FE8"/>
    <w:rsid w:val="006440A6"/>
    <w:rsid w:val="006441D9"/>
    <w:rsid w:val="0064464A"/>
    <w:rsid w:val="0064485A"/>
    <w:rsid w:val="006448F1"/>
    <w:rsid w:val="00644A21"/>
    <w:rsid w:val="00644AFF"/>
    <w:rsid w:val="00644B04"/>
    <w:rsid w:val="00644B14"/>
    <w:rsid w:val="00644EE9"/>
    <w:rsid w:val="00644FCD"/>
    <w:rsid w:val="00645063"/>
    <w:rsid w:val="00645193"/>
    <w:rsid w:val="006451CB"/>
    <w:rsid w:val="006452FF"/>
    <w:rsid w:val="0064549D"/>
    <w:rsid w:val="006455D0"/>
    <w:rsid w:val="00645A0A"/>
    <w:rsid w:val="00645D90"/>
    <w:rsid w:val="00645EE0"/>
    <w:rsid w:val="006463C9"/>
    <w:rsid w:val="00646476"/>
    <w:rsid w:val="006464E8"/>
    <w:rsid w:val="00646626"/>
    <w:rsid w:val="0064667C"/>
    <w:rsid w:val="00646751"/>
    <w:rsid w:val="00646961"/>
    <w:rsid w:val="00646B19"/>
    <w:rsid w:val="00646D42"/>
    <w:rsid w:val="0064729A"/>
    <w:rsid w:val="006472CA"/>
    <w:rsid w:val="006474D9"/>
    <w:rsid w:val="00647622"/>
    <w:rsid w:val="00647650"/>
    <w:rsid w:val="00647795"/>
    <w:rsid w:val="00647BF7"/>
    <w:rsid w:val="00647C93"/>
    <w:rsid w:val="006502E6"/>
    <w:rsid w:val="00650435"/>
    <w:rsid w:val="0065091C"/>
    <w:rsid w:val="00650B47"/>
    <w:rsid w:val="00650BAB"/>
    <w:rsid w:val="00650CD8"/>
    <w:rsid w:val="00650DD3"/>
    <w:rsid w:val="00650F33"/>
    <w:rsid w:val="0065113F"/>
    <w:rsid w:val="006511E3"/>
    <w:rsid w:val="0065121F"/>
    <w:rsid w:val="006512BF"/>
    <w:rsid w:val="00651879"/>
    <w:rsid w:val="00651AAC"/>
    <w:rsid w:val="00651D1B"/>
    <w:rsid w:val="00651E3B"/>
    <w:rsid w:val="00651E92"/>
    <w:rsid w:val="00651FD9"/>
    <w:rsid w:val="006522BA"/>
    <w:rsid w:val="00652493"/>
    <w:rsid w:val="0065257C"/>
    <w:rsid w:val="00652595"/>
    <w:rsid w:val="006525A7"/>
    <w:rsid w:val="006527A5"/>
    <w:rsid w:val="006528F2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DC"/>
    <w:rsid w:val="00654526"/>
    <w:rsid w:val="0065459B"/>
    <w:rsid w:val="00654652"/>
    <w:rsid w:val="00654742"/>
    <w:rsid w:val="006548FE"/>
    <w:rsid w:val="00654C3D"/>
    <w:rsid w:val="00654C6E"/>
    <w:rsid w:val="00654CC8"/>
    <w:rsid w:val="00654E6D"/>
    <w:rsid w:val="00654E8D"/>
    <w:rsid w:val="00654ED3"/>
    <w:rsid w:val="006553E7"/>
    <w:rsid w:val="00655584"/>
    <w:rsid w:val="00655731"/>
    <w:rsid w:val="006557A0"/>
    <w:rsid w:val="006558D9"/>
    <w:rsid w:val="00655919"/>
    <w:rsid w:val="00655993"/>
    <w:rsid w:val="00655A29"/>
    <w:rsid w:val="00655C50"/>
    <w:rsid w:val="00655CB3"/>
    <w:rsid w:val="00655CE9"/>
    <w:rsid w:val="00655D38"/>
    <w:rsid w:val="00655E96"/>
    <w:rsid w:val="00655FEE"/>
    <w:rsid w:val="0065621F"/>
    <w:rsid w:val="0065646C"/>
    <w:rsid w:val="006564A7"/>
    <w:rsid w:val="006564EA"/>
    <w:rsid w:val="00656580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57FD9"/>
    <w:rsid w:val="00660085"/>
    <w:rsid w:val="0066019F"/>
    <w:rsid w:val="00660E23"/>
    <w:rsid w:val="006615B7"/>
    <w:rsid w:val="006617F4"/>
    <w:rsid w:val="00661840"/>
    <w:rsid w:val="00661A13"/>
    <w:rsid w:val="00661B71"/>
    <w:rsid w:val="00661C2D"/>
    <w:rsid w:val="00661D98"/>
    <w:rsid w:val="0066256F"/>
    <w:rsid w:val="006628B4"/>
    <w:rsid w:val="0066313F"/>
    <w:rsid w:val="006631D6"/>
    <w:rsid w:val="006633DF"/>
    <w:rsid w:val="00663518"/>
    <w:rsid w:val="006637D3"/>
    <w:rsid w:val="00663B31"/>
    <w:rsid w:val="00663F23"/>
    <w:rsid w:val="0066425B"/>
    <w:rsid w:val="00664383"/>
    <w:rsid w:val="006643E8"/>
    <w:rsid w:val="00664542"/>
    <w:rsid w:val="0066467E"/>
    <w:rsid w:val="0066487C"/>
    <w:rsid w:val="00664915"/>
    <w:rsid w:val="00664999"/>
    <w:rsid w:val="006649E0"/>
    <w:rsid w:val="00664AD7"/>
    <w:rsid w:val="00664CF7"/>
    <w:rsid w:val="00665055"/>
    <w:rsid w:val="00665452"/>
    <w:rsid w:val="00665544"/>
    <w:rsid w:val="006656B8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39F"/>
    <w:rsid w:val="00667426"/>
    <w:rsid w:val="00667639"/>
    <w:rsid w:val="006676D6"/>
    <w:rsid w:val="006676D7"/>
    <w:rsid w:val="006677BA"/>
    <w:rsid w:val="006678AB"/>
    <w:rsid w:val="00667B79"/>
    <w:rsid w:val="00667BBC"/>
    <w:rsid w:val="00667C94"/>
    <w:rsid w:val="00667D3D"/>
    <w:rsid w:val="00667E06"/>
    <w:rsid w:val="00667E8B"/>
    <w:rsid w:val="00667F8D"/>
    <w:rsid w:val="0067002B"/>
    <w:rsid w:val="00670112"/>
    <w:rsid w:val="0067022A"/>
    <w:rsid w:val="0067023B"/>
    <w:rsid w:val="006702C5"/>
    <w:rsid w:val="006703EF"/>
    <w:rsid w:val="00670430"/>
    <w:rsid w:val="006704E3"/>
    <w:rsid w:val="006707F8"/>
    <w:rsid w:val="006707FD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8B1"/>
    <w:rsid w:val="006718C9"/>
    <w:rsid w:val="006719C0"/>
    <w:rsid w:val="00671BF4"/>
    <w:rsid w:val="00671BF5"/>
    <w:rsid w:val="00671E4A"/>
    <w:rsid w:val="00671EAA"/>
    <w:rsid w:val="006723AD"/>
    <w:rsid w:val="00672495"/>
    <w:rsid w:val="0067262E"/>
    <w:rsid w:val="00672AEF"/>
    <w:rsid w:val="00672C1E"/>
    <w:rsid w:val="00672D48"/>
    <w:rsid w:val="006730C2"/>
    <w:rsid w:val="00673104"/>
    <w:rsid w:val="006731D6"/>
    <w:rsid w:val="00673229"/>
    <w:rsid w:val="006733BC"/>
    <w:rsid w:val="00673643"/>
    <w:rsid w:val="006736B0"/>
    <w:rsid w:val="00673B47"/>
    <w:rsid w:val="00673CB2"/>
    <w:rsid w:val="006741E7"/>
    <w:rsid w:val="006747CC"/>
    <w:rsid w:val="00674A8D"/>
    <w:rsid w:val="00674AD4"/>
    <w:rsid w:val="00674C3B"/>
    <w:rsid w:val="00674CB9"/>
    <w:rsid w:val="00674D9B"/>
    <w:rsid w:val="00674E2C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4F2"/>
    <w:rsid w:val="0067657A"/>
    <w:rsid w:val="006767C7"/>
    <w:rsid w:val="006769AE"/>
    <w:rsid w:val="006771C4"/>
    <w:rsid w:val="0067723E"/>
    <w:rsid w:val="00677297"/>
    <w:rsid w:val="0067732B"/>
    <w:rsid w:val="0067746B"/>
    <w:rsid w:val="006775ED"/>
    <w:rsid w:val="00677752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788"/>
    <w:rsid w:val="00680A68"/>
    <w:rsid w:val="00680B91"/>
    <w:rsid w:val="00680C40"/>
    <w:rsid w:val="006810B7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3D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C3C"/>
    <w:rsid w:val="00682CC3"/>
    <w:rsid w:val="00682E0D"/>
    <w:rsid w:val="00682E14"/>
    <w:rsid w:val="00683102"/>
    <w:rsid w:val="006832FC"/>
    <w:rsid w:val="00683C10"/>
    <w:rsid w:val="00683C12"/>
    <w:rsid w:val="00683C1C"/>
    <w:rsid w:val="00683CAB"/>
    <w:rsid w:val="0068407B"/>
    <w:rsid w:val="0068438D"/>
    <w:rsid w:val="006844E1"/>
    <w:rsid w:val="00684521"/>
    <w:rsid w:val="00684578"/>
    <w:rsid w:val="00684808"/>
    <w:rsid w:val="00684862"/>
    <w:rsid w:val="00684AE2"/>
    <w:rsid w:val="00684B85"/>
    <w:rsid w:val="00684D20"/>
    <w:rsid w:val="00684DC5"/>
    <w:rsid w:val="00684E13"/>
    <w:rsid w:val="00684E5E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05A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ECF"/>
    <w:rsid w:val="00686F0C"/>
    <w:rsid w:val="006871CE"/>
    <w:rsid w:val="00687382"/>
    <w:rsid w:val="0068743A"/>
    <w:rsid w:val="00687478"/>
    <w:rsid w:val="00687E40"/>
    <w:rsid w:val="00687E51"/>
    <w:rsid w:val="00687E86"/>
    <w:rsid w:val="00687FD1"/>
    <w:rsid w:val="00690061"/>
    <w:rsid w:val="0069058B"/>
    <w:rsid w:val="00690722"/>
    <w:rsid w:val="0069075A"/>
    <w:rsid w:val="006907D6"/>
    <w:rsid w:val="00690865"/>
    <w:rsid w:val="00690A38"/>
    <w:rsid w:val="00690B41"/>
    <w:rsid w:val="00690C9B"/>
    <w:rsid w:val="00690E5B"/>
    <w:rsid w:val="00690F47"/>
    <w:rsid w:val="006913AF"/>
    <w:rsid w:val="006914A4"/>
    <w:rsid w:val="006915C3"/>
    <w:rsid w:val="00691816"/>
    <w:rsid w:val="00691C36"/>
    <w:rsid w:val="00691DD8"/>
    <w:rsid w:val="00691FE6"/>
    <w:rsid w:val="006922C5"/>
    <w:rsid w:val="006923F7"/>
    <w:rsid w:val="0069248A"/>
    <w:rsid w:val="00692538"/>
    <w:rsid w:val="006926DC"/>
    <w:rsid w:val="00692701"/>
    <w:rsid w:val="00692C1E"/>
    <w:rsid w:val="00692EEF"/>
    <w:rsid w:val="00692F71"/>
    <w:rsid w:val="00692F8B"/>
    <w:rsid w:val="006931E4"/>
    <w:rsid w:val="00693254"/>
    <w:rsid w:val="00693274"/>
    <w:rsid w:val="00693276"/>
    <w:rsid w:val="006932D1"/>
    <w:rsid w:val="006934CD"/>
    <w:rsid w:val="006937AD"/>
    <w:rsid w:val="00693893"/>
    <w:rsid w:val="00693A0C"/>
    <w:rsid w:val="00693B63"/>
    <w:rsid w:val="00693DE6"/>
    <w:rsid w:val="00693F16"/>
    <w:rsid w:val="00693FBE"/>
    <w:rsid w:val="00694254"/>
    <w:rsid w:val="006943DE"/>
    <w:rsid w:val="00694559"/>
    <w:rsid w:val="00694575"/>
    <w:rsid w:val="006945EB"/>
    <w:rsid w:val="006946B9"/>
    <w:rsid w:val="006946F0"/>
    <w:rsid w:val="00694748"/>
    <w:rsid w:val="00694B6B"/>
    <w:rsid w:val="00694E19"/>
    <w:rsid w:val="006957BC"/>
    <w:rsid w:val="00695814"/>
    <w:rsid w:val="0069582F"/>
    <w:rsid w:val="0069584D"/>
    <w:rsid w:val="0069597D"/>
    <w:rsid w:val="006959C0"/>
    <w:rsid w:val="00695B8B"/>
    <w:rsid w:val="00696229"/>
    <w:rsid w:val="00696492"/>
    <w:rsid w:val="00696723"/>
    <w:rsid w:val="006969DE"/>
    <w:rsid w:val="00696E1B"/>
    <w:rsid w:val="00696F64"/>
    <w:rsid w:val="00696F7E"/>
    <w:rsid w:val="00696F99"/>
    <w:rsid w:val="00696FD3"/>
    <w:rsid w:val="006971F5"/>
    <w:rsid w:val="00697306"/>
    <w:rsid w:val="00697331"/>
    <w:rsid w:val="0069749F"/>
    <w:rsid w:val="00697540"/>
    <w:rsid w:val="0069761E"/>
    <w:rsid w:val="00697881"/>
    <w:rsid w:val="0069797A"/>
    <w:rsid w:val="00697A89"/>
    <w:rsid w:val="00697F25"/>
    <w:rsid w:val="00697F54"/>
    <w:rsid w:val="00697FC0"/>
    <w:rsid w:val="006A0042"/>
    <w:rsid w:val="006A01E5"/>
    <w:rsid w:val="006A07FB"/>
    <w:rsid w:val="006A099C"/>
    <w:rsid w:val="006A0A54"/>
    <w:rsid w:val="006A113F"/>
    <w:rsid w:val="006A13D4"/>
    <w:rsid w:val="006A1458"/>
    <w:rsid w:val="006A148B"/>
    <w:rsid w:val="006A15DC"/>
    <w:rsid w:val="006A1756"/>
    <w:rsid w:val="006A18D8"/>
    <w:rsid w:val="006A18D9"/>
    <w:rsid w:val="006A190B"/>
    <w:rsid w:val="006A194A"/>
    <w:rsid w:val="006A194F"/>
    <w:rsid w:val="006A1F32"/>
    <w:rsid w:val="006A1F73"/>
    <w:rsid w:val="006A203D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554"/>
    <w:rsid w:val="006A3B1D"/>
    <w:rsid w:val="006A3C4A"/>
    <w:rsid w:val="006A3C56"/>
    <w:rsid w:val="006A3D3C"/>
    <w:rsid w:val="006A3DE5"/>
    <w:rsid w:val="006A3E62"/>
    <w:rsid w:val="006A3FC0"/>
    <w:rsid w:val="006A406F"/>
    <w:rsid w:val="006A42AE"/>
    <w:rsid w:val="006A4379"/>
    <w:rsid w:val="006A44E3"/>
    <w:rsid w:val="006A47EC"/>
    <w:rsid w:val="006A492B"/>
    <w:rsid w:val="006A4C4A"/>
    <w:rsid w:val="006A4C80"/>
    <w:rsid w:val="006A4F88"/>
    <w:rsid w:val="006A506B"/>
    <w:rsid w:val="006A520A"/>
    <w:rsid w:val="006A536A"/>
    <w:rsid w:val="006A573B"/>
    <w:rsid w:val="006A57C5"/>
    <w:rsid w:val="006A5945"/>
    <w:rsid w:val="006A5CC5"/>
    <w:rsid w:val="006A5F00"/>
    <w:rsid w:val="006A5F23"/>
    <w:rsid w:val="006A5FC4"/>
    <w:rsid w:val="006A60EE"/>
    <w:rsid w:val="006A60F3"/>
    <w:rsid w:val="006A6168"/>
    <w:rsid w:val="006A616F"/>
    <w:rsid w:val="006A6465"/>
    <w:rsid w:val="006A64EB"/>
    <w:rsid w:val="006A67BC"/>
    <w:rsid w:val="006A6A66"/>
    <w:rsid w:val="006A6E20"/>
    <w:rsid w:val="006A6F98"/>
    <w:rsid w:val="006A75EA"/>
    <w:rsid w:val="006A779B"/>
    <w:rsid w:val="006A7905"/>
    <w:rsid w:val="006A7EEF"/>
    <w:rsid w:val="006A7F57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84"/>
    <w:rsid w:val="006B24B6"/>
    <w:rsid w:val="006B2775"/>
    <w:rsid w:val="006B2B83"/>
    <w:rsid w:val="006B2B8A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A63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9C9"/>
    <w:rsid w:val="006B4A02"/>
    <w:rsid w:val="006B4BED"/>
    <w:rsid w:val="006B4E83"/>
    <w:rsid w:val="006B4EC0"/>
    <w:rsid w:val="006B4FD6"/>
    <w:rsid w:val="006B50C2"/>
    <w:rsid w:val="006B55C1"/>
    <w:rsid w:val="006B57E2"/>
    <w:rsid w:val="006B5874"/>
    <w:rsid w:val="006B58B5"/>
    <w:rsid w:val="006B5AAF"/>
    <w:rsid w:val="006B5BA3"/>
    <w:rsid w:val="006B5BFA"/>
    <w:rsid w:val="006B5E19"/>
    <w:rsid w:val="006B5F62"/>
    <w:rsid w:val="006B62CA"/>
    <w:rsid w:val="006B6388"/>
    <w:rsid w:val="006B63A1"/>
    <w:rsid w:val="006B647F"/>
    <w:rsid w:val="006B64C8"/>
    <w:rsid w:val="006B68D8"/>
    <w:rsid w:val="006B6903"/>
    <w:rsid w:val="006B6A86"/>
    <w:rsid w:val="006B6ABC"/>
    <w:rsid w:val="006B6F13"/>
    <w:rsid w:val="006B71BB"/>
    <w:rsid w:val="006B725B"/>
    <w:rsid w:val="006B7303"/>
    <w:rsid w:val="006B757B"/>
    <w:rsid w:val="006B781F"/>
    <w:rsid w:val="006B785E"/>
    <w:rsid w:val="006B78DC"/>
    <w:rsid w:val="006B7B49"/>
    <w:rsid w:val="006B7D2B"/>
    <w:rsid w:val="006B7E3A"/>
    <w:rsid w:val="006B7F01"/>
    <w:rsid w:val="006C0122"/>
    <w:rsid w:val="006C0799"/>
    <w:rsid w:val="006C09AF"/>
    <w:rsid w:val="006C0A09"/>
    <w:rsid w:val="006C0B36"/>
    <w:rsid w:val="006C0CD4"/>
    <w:rsid w:val="006C0E61"/>
    <w:rsid w:val="006C11CE"/>
    <w:rsid w:val="006C1388"/>
    <w:rsid w:val="006C14F2"/>
    <w:rsid w:val="006C1558"/>
    <w:rsid w:val="006C157C"/>
    <w:rsid w:val="006C1600"/>
    <w:rsid w:val="006C169B"/>
    <w:rsid w:val="006C1A3A"/>
    <w:rsid w:val="006C1BC0"/>
    <w:rsid w:val="006C1D15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C3"/>
    <w:rsid w:val="006C34D2"/>
    <w:rsid w:val="006C34DF"/>
    <w:rsid w:val="006C357D"/>
    <w:rsid w:val="006C36FB"/>
    <w:rsid w:val="006C38B0"/>
    <w:rsid w:val="006C39CE"/>
    <w:rsid w:val="006C3BC8"/>
    <w:rsid w:val="006C3D6C"/>
    <w:rsid w:val="006C3DFC"/>
    <w:rsid w:val="006C3FD2"/>
    <w:rsid w:val="006C42A7"/>
    <w:rsid w:val="006C43B4"/>
    <w:rsid w:val="006C45DD"/>
    <w:rsid w:val="006C46D4"/>
    <w:rsid w:val="006C47A7"/>
    <w:rsid w:val="006C481D"/>
    <w:rsid w:val="006C4894"/>
    <w:rsid w:val="006C4AB7"/>
    <w:rsid w:val="006C4E23"/>
    <w:rsid w:val="006C50CD"/>
    <w:rsid w:val="006C529F"/>
    <w:rsid w:val="006C5555"/>
    <w:rsid w:val="006C55F4"/>
    <w:rsid w:val="006C5AD8"/>
    <w:rsid w:val="006C5B64"/>
    <w:rsid w:val="006C5C9C"/>
    <w:rsid w:val="006C618A"/>
    <w:rsid w:val="006C61A0"/>
    <w:rsid w:val="006C627E"/>
    <w:rsid w:val="006C63B4"/>
    <w:rsid w:val="006C640D"/>
    <w:rsid w:val="006C65C1"/>
    <w:rsid w:val="006C692C"/>
    <w:rsid w:val="006C6A92"/>
    <w:rsid w:val="006C6F04"/>
    <w:rsid w:val="006C6F4D"/>
    <w:rsid w:val="006C7003"/>
    <w:rsid w:val="006C70DB"/>
    <w:rsid w:val="006C73B5"/>
    <w:rsid w:val="006C7412"/>
    <w:rsid w:val="006C755A"/>
    <w:rsid w:val="006C7908"/>
    <w:rsid w:val="006C7B9C"/>
    <w:rsid w:val="006C7BE1"/>
    <w:rsid w:val="006C7D2D"/>
    <w:rsid w:val="006C7F6D"/>
    <w:rsid w:val="006D00FB"/>
    <w:rsid w:val="006D05FB"/>
    <w:rsid w:val="006D0734"/>
    <w:rsid w:val="006D08D3"/>
    <w:rsid w:val="006D08DD"/>
    <w:rsid w:val="006D0AA2"/>
    <w:rsid w:val="006D0C9A"/>
    <w:rsid w:val="006D0CEE"/>
    <w:rsid w:val="006D0E65"/>
    <w:rsid w:val="006D0F88"/>
    <w:rsid w:val="006D10CE"/>
    <w:rsid w:val="006D10D2"/>
    <w:rsid w:val="006D127F"/>
    <w:rsid w:val="006D130A"/>
    <w:rsid w:val="006D1530"/>
    <w:rsid w:val="006D161B"/>
    <w:rsid w:val="006D1962"/>
    <w:rsid w:val="006D1A57"/>
    <w:rsid w:val="006D1CDD"/>
    <w:rsid w:val="006D1DB0"/>
    <w:rsid w:val="006D1F11"/>
    <w:rsid w:val="006D1FDE"/>
    <w:rsid w:val="006D2177"/>
    <w:rsid w:val="006D228A"/>
    <w:rsid w:val="006D2433"/>
    <w:rsid w:val="006D2499"/>
    <w:rsid w:val="006D25B3"/>
    <w:rsid w:val="006D26B5"/>
    <w:rsid w:val="006D27D5"/>
    <w:rsid w:val="006D303A"/>
    <w:rsid w:val="006D32E9"/>
    <w:rsid w:val="006D36E7"/>
    <w:rsid w:val="006D3859"/>
    <w:rsid w:val="006D39C5"/>
    <w:rsid w:val="006D39E4"/>
    <w:rsid w:val="006D3B0D"/>
    <w:rsid w:val="006D3BCD"/>
    <w:rsid w:val="006D3D12"/>
    <w:rsid w:val="006D41F9"/>
    <w:rsid w:val="006D4292"/>
    <w:rsid w:val="006D44F9"/>
    <w:rsid w:val="006D454E"/>
    <w:rsid w:val="006D4786"/>
    <w:rsid w:val="006D4A92"/>
    <w:rsid w:val="006D4D6D"/>
    <w:rsid w:val="006D5431"/>
    <w:rsid w:val="006D54CD"/>
    <w:rsid w:val="006D5586"/>
    <w:rsid w:val="006D5809"/>
    <w:rsid w:val="006D5972"/>
    <w:rsid w:val="006D5D0E"/>
    <w:rsid w:val="006D5F7C"/>
    <w:rsid w:val="006D6127"/>
    <w:rsid w:val="006D63CA"/>
    <w:rsid w:val="006D642B"/>
    <w:rsid w:val="006D6A0E"/>
    <w:rsid w:val="006D6A99"/>
    <w:rsid w:val="006D6B28"/>
    <w:rsid w:val="006D6B9D"/>
    <w:rsid w:val="006D6CC7"/>
    <w:rsid w:val="006D6E54"/>
    <w:rsid w:val="006D70F7"/>
    <w:rsid w:val="006D710C"/>
    <w:rsid w:val="006D713D"/>
    <w:rsid w:val="006D7262"/>
    <w:rsid w:val="006D7410"/>
    <w:rsid w:val="006D782B"/>
    <w:rsid w:val="006D7C6F"/>
    <w:rsid w:val="006D7D6D"/>
    <w:rsid w:val="006E0360"/>
    <w:rsid w:val="006E05F3"/>
    <w:rsid w:val="006E0724"/>
    <w:rsid w:val="006E0DC1"/>
    <w:rsid w:val="006E16CD"/>
    <w:rsid w:val="006E1777"/>
    <w:rsid w:val="006E18D9"/>
    <w:rsid w:val="006E18EE"/>
    <w:rsid w:val="006E1C0B"/>
    <w:rsid w:val="006E1D23"/>
    <w:rsid w:val="006E25C4"/>
    <w:rsid w:val="006E2A9B"/>
    <w:rsid w:val="006E2D01"/>
    <w:rsid w:val="006E2F8E"/>
    <w:rsid w:val="006E3201"/>
    <w:rsid w:val="006E3367"/>
    <w:rsid w:val="006E3669"/>
    <w:rsid w:val="006E3672"/>
    <w:rsid w:val="006E36AE"/>
    <w:rsid w:val="006E3900"/>
    <w:rsid w:val="006E3948"/>
    <w:rsid w:val="006E3A36"/>
    <w:rsid w:val="006E4082"/>
    <w:rsid w:val="006E40B3"/>
    <w:rsid w:val="006E41B5"/>
    <w:rsid w:val="006E43E0"/>
    <w:rsid w:val="006E450E"/>
    <w:rsid w:val="006E4740"/>
    <w:rsid w:val="006E477A"/>
    <w:rsid w:val="006E47E2"/>
    <w:rsid w:val="006E4BD1"/>
    <w:rsid w:val="006E4EB1"/>
    <w:rsid w:val="006E5346"/>
    <w:rsid w:val="006E53F7"/>
    <w:rsid w:val="006E54DE"/>
    <w:rsid w:val="006E56A9"/>
    <w:rsid w:val="006E5B46"/>
    <w:rsid w:val="006E5C1F"/>
    <w:rsid w:val="006E5C6E"/>
    <w:rsid w:val="006E6086"/>
    <w:rsid w:val="006E615A"/>
    <w:rsid w:val="006E6306"/>
    <w:rsid w:val="006E632B"/>
    <w:rsid w:val="006E640B"/>
    <w:rsid w:val="006E6528"/>
    <w:rsid w:val="006E692D"/>
    <w:rsid w:val="006E6B08"/>
    <w:rsid w:val="006E6B52"/>
    <w:rsid w:val="006E6F8A"/>
    <w:rsid w:val="006E72D7"/>
    <w:rsid w:val="006E7694"/>
    <w:rsid w:val="006E7741"/>
    <w:rsid w:val="006E79A5"/>
    <w:rsid w:val="006E7ABB"/>
    <w:rsid w:val="006E7FB4"/>
    <w:rsid w:val="006F029F"/>
    <w:rsid w:val="006F04D5"/>
    <w:rsid w:val="006F0542"/>
    <w:rsid w:val="006F0595"/>
    <w:rsid w:val="006F06D9"/>
    <w:rsid w:val="006F085E"/>
    <w:rsid w:val="006F0CF4"/>
    <w:rsid w:val="006F1319"/>
    <w:rsid w:val="006F171E"/>
    <w:rsid w:val="006F1981"/>
    <w:rsid w:val="006F1B03"/>
    <w:rsid w:val="006F1CC5"/>
    <w:rsid w:val="006F1D5F"/>
    <w:rsid w:val="006F1FBB"/>
    <w:rsid w:val="006F2104"/>
    <w:rsid w:val="006F217A"/>
    <w:rsid w:val="006F22A8"/>
    <w:rsid w:val="006F232D"/>
    <w:rsid w:val="006F24A7"/>
    <w:rsid w:val="006F2650"/>
    <w:rsid w:val="006F29B1"/>
    <w:rsid w:val="006F2BB5"/>
    <w:rsid w:val="006F2D2E"/>
    <w:rsid w:val="006F2DFF"/>
    <w:rsid w:val="006F308F"/>
    <w:rsid w:val="006F30B0"/>
    <w:rsid w:val="006F30EA"/>
    <w:rsid w:val="006F331A"/>
    <w:rsid w:val="006F33C2"/>
    <w:rsid w:val="006F35E3"/>
    <w:rsid w:val="006F360E"/>
    <w:rsid w:val="006F3633"/>
    <w:rsid w:val="006F3697"/>
    <w:rsid w:val="006F389F"/>
    <w:rsid w:val="006F3A1E"/>
    <w:rsid w:val="006F3BD4"/>
    <w:rsid w:val="006F41F8"/>
    <w:rsid w:val="006F480F"/>
    <w:rsid w:val="006F4914"/>
    <w:rsid w:val="006F4A53"/>
    <w:rsid w:val="006F4BFC"/>
    <w:rsid w:val="006F4C6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8F4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B9D"/>
    <w:rsid w:val="006F6E89"/>
    <w:rsid w:val="006F702A"/>
    <w:rsid w:val="006F7287"/>
    <w:rsid w:val="006F7322"/>
    <w:rsid w:val="006F76EA"/>
    <w:rsid w:val="006F7773"/>
    <w:rsid w:val="006F790E"/>
    <w:rsid w:val="006F7945"/>
    <w:rsid w:val="006F7B62"/>
    <w:rsid w:val="006F7C1A"/>
    <w:rsid w:val="00700161"/>
    <w:rsid w:val="007001C2"/>
    <w:rsid w:val="007004BB"/>
    <w:rsid w:val="00700904"/>
    <w:rsid w:val="00700D3E"/>
    <w:rsid w:val="0070118B"/>
    <w:rsid w:val="00701502"/>
    <w:rsid w:val="0070166A"/>
    <w:rsid w:val="00701688"/>
    <w:rsid w:val="007016D9"/>
    <w:rsid w:val="00701C07"/>
    <w:rsid w:val="00701CE9"/>
    <w:rsid w:val="00701EBA"/>
    <w:rsid w:val="0070213C"/>
    <w:rsid w:val="007023B2"/>
    <w:rsid w:val="00702428"/>
    <w:rsid w:val="007024E1"/>
    <w:rsid w:val="007024E3"/>
    <w:rsid w:val="0070274C"/>
    <w:rsid w:val="00702759"/>
    <w:rsid w:val="007029DE"/>
    <w:rsid w:val="00702D9C"/>
    <w:rsid w:val="00702E5B"/>
    <w:rsid w:val="00702F48"/>
    <w:rsid w:val="00702FBC"/>
    <w:rsid w:val="00702FCD"/>
    <w:rsid w:val="00703210"/>
    <w:rsid w:val="0070328B"/>
    <w:rsid w:val="007036EE"/>
    <w:rsid w:val="00703702"/>
    <w:rsid w:val="0070374B"/>
    <w:rsid w:val="007038DB"/>
    <w:rsid w:val="0070392C"/>
    <w:rsid w:val="007039C1"/>
    <w:rsid w:val="00703AED"/>
    <w:rsid w:val="00703F55"/>
    <w:rsid w:val="00704128"/>
    <w:rsid w:val="00704268"/>
    <w:rsid w:val="007042FD"/>
    <w:rsid w:val="007043DE"/>
    <w:rsid w:val="007047B8"/>
    <w:rsid w:val="00704A21"/>
    <w:rsid w:val="00704B80"/>
    <w:rsid w:val="00704C50"/>
    <w:rsid w:val="00704CC2"/>
    <w:rsid w:val="00704E7A"/>
    <w:rsid w:val="00704F9B"/>
    <w:rsid w:val="00704FA4"/>
    <w:rsid w:val="007050FC"/>
    <w:rsid w:val="00705155"/>
    <w:rsid w:val="007052CB"/>
    <w:rsid w:val="00705386"/>
    <w:rsid w:val="00705391"/>
    <w:rsid w:val="0070559E"/>
    <w:rsid w:val="007055C6"/>
    <w:rsid w:val="007055DE"/>
    <w:rsid w:val="00705997"/>
    <w:rsid w:val="007059B8"/>
    <w:rsid w:val="007059F9"/>
    <w:rsid w:val="00705AD6"/>
    <w:rsid w:val="00705BEC"/>
    <w:rsid w:val="00705C3C"/>
    <w:rsid w:val="00705D00"/>
    <w:rsid w:val="00705D64"/>
    <w:rsid w:val="00706251"/>
    <w:rsid w:val="00706271"/>
    <w:rsid w:val="00706330"/>
    <w:rsid w:val="0070659C"/>
    <w:rsid w:val="007065A1"/>
    <w:rsid w:val="00706608"/>
    <w:rsid w:val="0070684B"/>
    <w:rsid w:val="007068C9"/>
    <w:rsid w:val="007068F5"/>
    <w:rsid w:val="007069F0"/>
    <w:rsid w:val="00706AEB"/>
    <w:rsid w:val="00706C83"/>
    <w:rsid w:val="00707465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7AC"/>
    <w:rsid w:val="007118AD"/>
    <w:rsid w:val="00711BB6"/>
    <w:rsid w:val="00711BB9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44B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3D0"/>
    <w:rsid w:val="00713773"/>
    <w:rsid w:val="007137F1"/>
    <w:rsid w:val="007139BD"/>
    <w:rsid w:val="00713BD8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5C0"/>
    <w:rsid w:val="00715681"/>
    <w:rsid w:val="007156CC"/>
    <w:rsid w:val="0071580C"/>
    <w:rsid w:val="00715922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ABF"/>
    <w:rsid w:val="00716D4B"/>
    <w:rsid w:val="00716DBC"/>
    <w:rsid w:val="00716EC2"/>
    <w:rsid w:val="00716FFD"/>
    <w:rsid w:val="00717073"/>
    <w:rsid w:val="00717472"/>
    <w:rsid w:val="0071756E"/>
    <w:rsid w:val="007175D3"/>
    <w:rsid w:val="00717735"/>
    <w:rsid w:val="00717862"/>
    <w:rsid w:val="00717977"/>
    <w:rsid w:val="00717E07"/>
    <w:rsid w:val="007200EF"/>
    <w:rsid w:val="007205B4"/>
    <w:rsid w:val="007207F8"/>
    <w:rsid w:val="007208E4"/>
    <w:rsid w:val="00720943"/>
    <w:rsid w:val="00720945"/>
    <w:rsid w:val="00720A4A"/>
    <w:rsid w:val="00720C48"/>
    <w:rsid w:val="00720E01"/>
    <w:rsid w:val="00720EA8"/>
    <w:rsid w:val="007210E7"/>
    <w:rsid w:val="0072118D"/>
    <w:rsid w:val="007211D3"/>
    <w:rsid w:val="00721345"/>
    <w:rsid w:val="007214B5"/>
    <w:rsid w:val="0072179D"/>
    <w:rsid w:val="0072190D"/>
    <w:rsid w:val="00721DE5"/>
    <w:rsid w:val="00721FAE"/>
    <w:rsid w:val="0072200A"/>
    <w:rsid w:val="00722268"/>
    <w:rsid w:val="00722DA1"/>
    <w:rsid w:val="00722DDC"/>
    <w:rsid w:val="00722EE4"/>
    <w:rsid w:val="007230D2"/>
    <w:rsid w:val="0072313E"/>
    <w:rsid w:val="00723154"/>
    <w:rsid w:val="00723356"/>
    <w:rsid w:val="007233E1"/>
    <w:rsid w:val="007236D3"/>
    <w:rsid w:val="00723B44"/>
    <w:rsid w:val="007247A7"/>
    <w:rsid w:val="00724941"/>
    <w:rsid w:val="0072494D"/>
    <w:rsid w:val="00724B50"/>
    <w:rsid w:val="00724CE0"/>
    <w:rsid w:val="00724E68"/>
    <w:rsid w:val="00724E9D"/>
    <w:rsid w:val="00724EE0"/>
    <w:rsid w:val="00724FBE"/>
    <w:rsid w:val="00725007"/>
    <w:rsid w:val="007253ED"/>
    <w:rsid w:val="0072540F"/>
    <w:rsid w:val="0072541D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8F1"/>
    <w:rsid w:val="00726967"/>
    <w:rsid w:val="00726E95"/>
    <w:rsid w:val="00726E9B"/>
    <w:rsid w:val="00726F0E"/>
    <w:rsid w:val="0072736F"/>
    <w:rsid w:val="00727AEA"/>
    <w:rsid w:val="00727B9E"/>
    <w:rsid w:val="00727D66"/>
    <w:rsid w:val="00727DB7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17"/>
    <w:rsid w:val="0073229C"/>
    <w:rsid w:val="0073237F"/>
    <w:rsid w:val="007324A7"/>
    <w:rsid w:val="00732684"/>
    <w:rsid w:val="007326BF"/>
    <w:rsid w:val="00732742"/>
    <w:rsid w:val="007327C4"/>
    <w:rsid w:val="00732988"/>
    <w:rsid w:val="00732A19"/>
    <w:rsid w:val="00732C1C"/>
    <w:rsid w:val="007331C7"/>
    <w:rsid w:val="00733326"/>
    <w:rsid w:val="00733594"/>
    <w:rsid w:val="007337DA"/>
    <w:rsid w:val="00733AF1"/>
    <w:rsid w:val="00733C5E"/>
    <w:rsid w:val="00733E27"/>
    <w:rsid w:val="007341B2"/>
    <w:rsid w:val="007342E8"/>
    <w:rsid w:val="00734308"/>
    <w:rsid w:val="00734392"/>
    <w:rsid w:val="0073465B"/>
    <w:rsid w:val="00734A3B"/>
    <w:rsid w:val="00735034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C50"/>
    <w:rsid w:val="00737D20"/>
    <w:rsid w:val="00737E1B"/>
    <w:rsid w:val="00737FB1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D00"/>
    <w:rsid w:val="00740E72"/>
    <w:rsid w:val="00741008"/>
    <w:rsid w:val="007412ED"/>
    <w:rsid w:val="00741359"/>
    <w:rsid w:val="007413A3"/>
    <w:rsid w:val="0074181B"/>
    <w:rsid w:val="007418A4"/>
    <w:rsid w:val="007418C5"/>
    <w:rsid w:val="007419E2"/>
    <w:rsid w:val="00741C38"/>
    <w:rsid w:val="00741D39"/>
    <w:rsid w:val="00741D8C"/>
    <w:rsid w:val="00742001"/>
    <w:rsid w:val="007422E0"/>
    <w:rsid w:val="00742547"/>
    <w:rsid w:val="0074256B"/>
    <w:rsid w:val="0074290D"/>
    <w:rsid w:val="007429FE"/>
    <w:rsid w:val="00742A40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FB7"/>
    <w:rsid w:val="0074401C"/>
    <w:rsid w:val="00744046"/>
    <w:rsid w:val="007440BA"/>
    <w:rsid w:val="0074424E"/>
    <w:rsid w:val="0074433A"/>
    <w:rsid w:val="007443C5"/>
    <w:rsid w:val="00744B1D"/>
    <w:rsid w:val="00744B82"/>
    <w:rsid w:val="00744D9E"/>
    <w:rsid w:val="007450B6"/>
    <w:rsid w:val="00745108"/>
    <w:rsid w:val="00745408"/>
    <w:rsid w:val="00745409"/>
    <w:rsid w:val="00745520"/>
    <w:rsid w:val="007455FA"/>
    <w:rsid w:val="0074562B"/>
    <w:rsid w:val="0074562D"/>
    <w:rsid w:val="007459B8"/>
    <w:rsid w:val="00745B3F"/>
    <w:rsid w:val="00745D39"/>
    <w:rsid w:val="00745E89"/>
    <w:rsid w:val="00745EF4"/>
    <w:rsid w:val="0074602F"/>
    <w:rsid w:val="00746082"/>
    <w:rsid w:val="0074610C"/>
    <w:rsid w:val="007463A1"/>
    <w:rsid w:val="00746489"/>
    <w:rsid w:val="007464E0"/>
    <w:rsid w:val="007466E0"/>
    <w:rsid w:val="007467B5"/>
    <w:rsid w:val="0074684B"/>
    <w:rsid w:val="00746A4C"/>
    <w:rsid w:val="00746B38"/>
    <w:rsid w:val="00746BA4"/>
    <w:rsid w:val="00746FA9"/>
    <w:rsid w:val="00747298"/>
    <w:rsid w:val="00747603"/>
    <w:rsid w:val="007479F6"/>
    <w:rsid w:val="00747C52"/>
    <w:rsid w:val="00747F84"/>
    <w:rsid w:val="00750287"/>
    <w:rsid w:val="007502EC"/>
    <w:rsid w:val="007505B4"/>
    <w:rsid w:val="007508F2"/>
    <w:rsid w:val="00750990"/>
    <w:rsid w:val="00750B89"/>
    <w:rsid w:val="00750C3F"/>
    <w:rsid w:val="00750CEF"/>
    <w:rsid w:val="00750F5A"/>
    <w:rsid w:val="0075101F"/>
    <w:rsid w:val="007511F2"/>
    <w:rsid w:val="007512EE"/>
    <w:rsid w:val="0075148E"/>
    <w:rsid w:val="007520A0"/>
    <w:rsid w:val="00752A8E"/>
    <w:rsid w:val="00752B1A"/>
    <w:rsid w:val="00752B53"/>
    <w:rsid w:val="00752E4D"/>
    <w:rsid w:val="00752FFB"/>
    <w:rsid w:val="007534F0"/>
    <w:rsid w:val="00753604"/>
    <w:rsid w:val="0075363A"/>
    <w:rsid w:val="007538F5"/>
    <w:rsid w:val="0075397B"/>
    <w:rsid w:val="007539C3"/>
    <w:rsid w:val="00753A7B"/>
    <w:rsid w:val="00753B59"/>
    <w:rsid w:val="00753C8C"/>
    <w:rsid w:val="00753CF4"/>
    <w:rsid w:val="00753D09"/>
    <w:rsid w:val="00753F47"/>
    <w:rsid w:val="00753F79"/>
    <w:rsid w:val="00754050"/>
    <w:rsid w:val="007542AC"/>
    <w:rsid w:val="00754399"/>
    <w:rsid w:val="007549B9"/>
    <w:rsid w:val="00754A23"/>
    <w:rsid w:val="00754E2A"/>
    <w:rsid w:val="00754F84"/>
    <w:rsid w:val="00755090"/>
    <w:rsid w:val="00755543"/>
    <w:rsid w:val="0075572B"/>
    <w:rsid w:val="007557A8"/>
    <w:rsid w:val="0075588B"/>
    <w:rsid w:val="00755954"/>
    <w:rsid w:val="00755B49"/>
    <w:rsid w:val="00755BD1"/>
    <w:rsid w:val="00755C6F"/>
    <w:rsid w:val="00755D06"/>
    <w:rsid w:val="00756003"/>
    <w:rsid w:val="00756075"/>
    <w:rsid w:val="00756433"/>
    <w:rsid w:val="007564EA"/>
    <w:rsid w:val="0075662F"/>
    <w:rsid w:val="0075671E"/>
    <w:rsid w:val="0075680C"/>
    <w:rsid w:val="00756B5C"/>
    <w:rsid w:val="00756BB2"/>
    <w:rsid w:val="00756D1E"/>
    <w:rsid w:val="0075719C"/>
    <w:rsid w:val="007571F9"/>
    <w:rsid w:val="00757248"/>
    <w:rsid w:val="00757251"/>
    <w:rsid w:val="007573C2"/>
    <w:rsid w:val="00757431"/>
    <w:rsid w:val="00757559"/>
    <w:rsid w:val="007575C2"/>
    <w:rsid w:val="00757654"/>
    <w:rsid w:val="00757696"/>
    <w:rsid w:val="007577F1"/>
    <w:rsid w:val="007578BA"/>
    <w:rsid w:val="007579B2"/>
    <w:rsid w:val="00757B69"/>
    <w:rsid w:val="00757D76"/>
    <w:rsid w:val="00757D94"/>
    <w:rsid w:val="007600D6"/>
    <w:rsid w:val="00760361"/>
    <w:rsid w:val="00760589"/>
    <w:rsid w:val="007605A1"/>
    <w:rsid w:val="0076060F"/>
    <w:rsid w:val="00760789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1FCF"/>
    <w:rsid w:val="007626B7"/>
    <w:rsid w:val="00762AED"/>
    <w:rsid w:val="00762B3F"/>
    <w:rsid w:val="00762BBA"/>
    <w:rsid w:val="00762BE6"/>
    <w:rsid w:val="00762C31"/>
    <w:rsid w:val="00762C87"/>
    <w:rsid w:val="00762D16"/>
    <w:rsid w:val="00762F7C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527"/>
    <w:rsid w:val="0076466A"/>
    <w:rsid w:val="0076496F"/>
    <w:rsid w:val="00764BD9"/>
    <w:rsid w:val="00764C60"/>
    <w:rsid w:val="00764D9A"/>
    <w:rsid w:val="00764E16"/>
    <w:rsid w:val="00764F71"/>
    <w:rsid w:val="0076514A"/>
    <w:rsid w:val="00765256"/>
    <w:rsid w:val="007652B9"/>
    <w:rsid w:val="0076540F"/>
    <w:rsid w:val="0076583F"/>
    <w:rsid w:val="00765B3C"/>
    <w:rsid w:val="0076623E"/>
    <w:rsid w:val="00766285"/>
    <w:rsid w:val="00766481"/>
    <w:rsid w:val="00766508"/>
    <w:rsid w:val="0076664E"/>
    <w:rsid w:val="00766739"/>
    <w:rsid w:val="007667B3"/>
    <w:rsid w:val="00766EE3"/>
    <w:rsid w:val="00766F97"/>
    <w:rsid w:val="00767217"/>
    <w:rsid w:val="00767277"/>
    <w:rsid w:val="0076747C"/>
    <w:rsid w:val="007675A5"/>
    <w:rsid w:val="007675BC"/>
    <w:rsid w:val="00767824"/>
    <w:rsid w:val="00767A31"/>
    <w:rsid w:val="00767B1C"/>
    <w:rsid w:val="00767CA1"/>
    <w:rsid w:val="00767D6D"/>
    <w:rsid w:val="00767DAA"/>
    <w:rsid w:val="00767FEB"/>
    <w:rsid w:val="00770195"/>
    <w:rsid w:val="0077050F"/>
    <w:rsid w:val="00770577"/>
    <w:rsid w:val="00770777"/>
    <w:rsid w:val="007707C5"/>
    <w:rsid w:val="0077085D"/>
    <w:rsid w:val="00770DE1"/>
    <w:rsid w:val="00770E8B"/>
    <w:rsid w:val="00770F23"/>
    <w:rsid w:val="00771290"/>
    <w:rsid w:val="0077146B"/>
    <w:rsid w:val="0077169E"/>
    <w:rsid w:val="0077184B"/>
    <w:rsid w:val="007719C1"/>
    <w:rsid w:val="00771ABC"/>
    <w:rsid w:val="00771D03"/>
    <w:rsid w:val="00772357"/>
    <w:rsid w:val="007726DC"/>
    <w:rsid w:val="00772DB1"/>
    <w:rsid w:val="00773024"/>
    <w:rsid w:val="007733DA"/>
    <w:rsid w:val="00773403"/>
    <w:rsid w:val="007735A6"/>
    <w:rsid w:val="00773CDB"/>
    <w:rsid w:val="00773CFF"/>
    <w:rsid w:val="00773D01"/>
    <w:rsid w:val="00773DDE"/>
    <w:rsid w:val="00774176"/>
    <w:rsid w:val="00774180"/>
    <w:rsid w:val="007742A5"/>
    <w:rsid w:val="007746F5"/>
    <w:rsid w:val="0077473A"/>
    <w:rsid w:val="007747C7"/>
    <w:rsid w:val="00774852"/>
    <w:rsid w:val="00774CCE"/>
    <w:rsid w:val="00774D65"/>
    <w:rsid w:val="00774D9D"/>
    <w:rsid w:val="00774F15"/>
    <w:rsid w:val="00775232"/>
    <w:rsid w:val="0077527F"/>
    <w:rsid w:val="007755A5"/>
    <w:rsid w:val="00775A0F"/>
    <w:rsid w:val="00775AE6"/>
    <w:rsid w:val="00775BA3"/>
    <w:rsid w:val="00775DB9"/>
    <w:rsid w:val="00775E18"/>
    <w:rsid w:val="00775FE6"/>
    <w:rsid w:val="0077628C"/>
    <w:rsid w:val="0077637B"/>
    <w:rsid w:val="00776471"/>
    <w:rsid w:val="007764F2"/>
    <w:rsid w:val="0077661D"/>
    <w:rsid w:val="007767D1"/>
    <w:rsid w:val="007767EF"/>
    <w:rsid w:val="007768C7"/>
    <w:rsid w:val="00776A8C"/>
    <w:rsid w:val="00776B40"/>
    <w:rsid w:val="00776BBA"/>
    <w:rsid w:val="00776C04"/>
    <w:rsid w:val="00776CA5"/>
    <w:rsid w:val="00776EB9"/>
    <w:rsid w:val="00777025"/>
    <w:rsid w:val="00777344"/>
    <w:rsid w:val="00777352"/>
    <w:rsid w:val="007773FC"/>
    <w:rsid w:val="007774E5"/>
    <w:rsid w:val="00777652"/>
    <w:rsid w:val="0077773C"/>
    <w:rsid w:val="007778E1"/>
    <w:rsid w:val="00777CB0"/>
    <w:rsid w:val="00777DD1"/>
    <w:rsid w:val="00777F62"/>
    <w:rsid w:val="00780089"/>
    <w:rsid w:val="0078015C"/>
    <w:rsid w:val="00780334"/>
    <w:rsid w:val="007804B9"/>
    <w:rsid w:val="0078058C"/>
    <w:rsid w:val="007806D4"/>
    <w:rsid w:val="0078079C"/>
    <w:rsid w:val="00780AA6"/>
    <w:rsid w:val="00780E33"/>
    <w:rsid w:val="00781074"/>
    <w:rsid w:val="007810AB"/>
    <w:rsid w:val="0078125B"/>
    <w:rsid w:val="00781382"/>
    <w:rsid w:val="0078155E"/>
    <w:rsid w:val="0078196D"/>
    <w:rsid w:val="00781E43"/>
    <w:rsid w:val="00781EB6"/>
    <w:rsid w:val="00781F3D"/>
    <w:rsid w:val="007820D4"/>
    <w:rsid w:val="00782352"/>
    <w:rsid w:val="0078252A"/>
    <w:rsid w:val="007825CE"/>
    <w:rsid w:val="007826E2"/>
    <w:rsid w:val="00782781"/>
    <w:rsid w:val="00782817"/>
    <w:rsid w:val="0078281D"/>
    <w:rsid w:val="007828BA"/>
    <w:rsid w:val="0078319D"/>
    <w:rsid w:val="0078366A"/>
    <w:rsid w:val="00783670"/>
    <w:rsid w:val="00783B05"/>
    <w:rsid w:val="00783D26"/>
    <w:rsid w:val="00783DB0"/>
    <w:rsid w:val="007840D5"/>
    <w:rsid w:val="0078423B"/>
    <w:rsid w:val="007842B9"/>
    <w:rsid w:val="00784403"/>
    <w:rsid w:val="0078468E"/>
    <w:rsid w:val="00784882"/>
    <w:rsid w:val="00784CA4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415"/>
    <w:rsid w:val="0078674E"/>
    <w:rsid w:val="00786928"/>
    <w:rsid w:val="00786ED3"/>
    <w:rsid w:val="00786FC6"/>
    <w:rsid w:val="00787088"/>
    <w:rsid w:val="0078714A"/>
    <w:rsid w:val="007871D2"/>
    <w:rsid w:val="007871DE"/>
    <w:rsid w:val="007872DB"/>
    <w:rsid w:val="00787311"/>
    <w:rsid w:val="00787524"/>
    <w:rsid w:val="0078770F"/>
    <w:rsid w:val="0078792A"/>
    <w:rsid w:val="00787937"/>
    <w:rsid w:val="007900B0"/>
    <w:rsid w:val="007901BD"/>
    <w:rsid w:val="00790630"/>
    <w:rsid w:val="00790758"/>
    <w:rsid w:val="00790BC2"/>
    <w:rsid w:val="00790D3D"/>
    <w:rsid w:val="00790DBF"/>
    <w:rsid w:val="00790F55"/>
    <w:rsid w:val="0079107F"/>
    <w:rsid w:val="0079118E"/>
    <w:rsid w:val="007913E5"/>
    <w:rsid w:val="007915C9"/>
    <w:rsid w:val="00791751"/>
    <w:rsid w:val="00791762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6EF"/>
    <w:rsid w:val="00792CD4"/>
    <w:rsid w:val="00792E2D"/>
    <w:rsid w:val="00792F12"/>
    <w:rsid w:val="00792F48"/>
    <w:rsid w:val="007930CA"/>
    <w:rsid w:val="00793389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015"/>
    <w:rsid w:val="0079573E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4DD"/>
    <w:rsid w:val="0079652E"/>
    <w:rsid w:val="007966ED"/>
    <w:rsid w:val="00796796"/>
    <w:rsid w:val="007969A2"/>
    <w:rsid w:val="00796C17"/>
    <w:rsid w:val="00796C39"/>
    <w:rsid w:val="007971BF"/>
    <w:rsid w:val="00797243"/>
    <w:rsid w:val="00797294"/>
    <w:rsid w:val="007974A2"/>
    <w:rsid w:val="0079764A"/>
    <w:rsid w:val="007977F0"/>
    <w:rsid w:val="00797840"/>
    <w:rsid w:val="00797AD6"/>
    <w:rsid w:val="00797F96"/>
    <w:rsid w:val="00797FA8"/>
    <w:rsid w:val="007A0079"/>
    <w:rsid w:val="007A01DA"/>
    <w:rsid w:val="007A0212"/>
    <w:rsid w:val="007A0519"/>
    <w:rsid w:val="007A0BEB"/>
    <w:rsid w:val="007A0E0B"/>
    <w:rsid w:val="007A102A"/>
    <w:rsid w:val="007A14B2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1E7"/>
    <w:rsid w:val="007A237A"/>
    <w:rsid w:val="007A24F9"/>
    <w:rsid w:val="007A29BD"/>
    <w:rsid w:val="007A2B92"/>
    <w:rsid w:val="007A2B9A"/>
    <w:rsid w:val="007A2C66"/>
    <w:rsid w:val="007A3001"/>
    <w:rsid w:val="007A30D0"/>
    <w:rsid w:val="007A33DD"/>
    <w:rsid w:val="007A3741"/>
    <w:rsid w:val="007A3757"/>
    <w:rsid w:val="007A39DE"/>
    <w:rsid w:val="007A3BD8"/>
    <w:rsid w:val="007A3BF4"/>
    <w:rsid w:val="007A3CB6"/>
    <w:rsid w:val="007A4053"/>
    <w:rsid w:val="007A4069"/>
    <w:rsid w:val="007A4532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2F4"/>
    <w:rsid w:val="007A5453"/>
    <w:rsid w:val="007A547B"/>
    <w:rsid w:val="007A55DC"/>
    <w:rsid w:val="007A57EE"/>
    <w:rsid w:val="007A5A90"/>
    <w:rsid w:val="007A5BF6"/>
    <w:rsid w:val="007A5D97"/>
    <w:rsid w:val="007A5E1E"/>
    <w:rsid w:val="007A6288"/>
    <w:rsid w:val="007A63B1"/>
    <w:rsid w:val="007A63E6"/>
    <w:rsid w:val="007A6495"/>
    <w:rsid w:val="007A65AC"/>
    <w:rsid w:val="007A6725"/>
    <w:rsid w:val="007A67BE"/>
    <w:rsid w:val="007A6E08"/>
    <w:rsid w:val="007A7363"/>
    <w:rsid w:val="007A73AC"/>
    <w:rsid w:val="007A7556"/>
    <w:rsid w:val="007A7633"/>
    <w:rsid w:val="007A7780"/>
    <w:rsid w:val="007A7AFE"/>
    <w:rsid w:val="007A7B3B"/>
    <w:rsid w:val="007A7B4F"/>
    <w:rsid w:val="007B00DA"/>
    <w:rsid w:val="007B022B"/>
    <w:rsid w:val="007B02F7"/>
    <w:rsid w:val="007B04A6"/>
    <w:rsid w:val="007B0688"/>
    <w:rsid w:val="007B06F2"/>
    <w:rsid w:val="007B09EE"/>
    <w:rsid w:val="007B0A1B"/>
    <w:rsid w:val="007B0A7D"/>
    <w:rsid w:val="007B0A9E"/>
    <w:rsid w:val="007B0B6B"/>
    <w:rsid w:val="007B0B96"/>
    <w:rsid w:val="007B0F8C"/>
    <w:rsid w:val="007B1238"/>
    <w:rsid w:val="007B1259"/>
    <w:rsid w:val="007B1559"/>
    <w:rsid w:val="007B1602"/>
    <w:rsid w:val="007B1693"/>
    <w:rsid w:val="007B18BA"/>
    <w:rsid w:val="007B198D"/>
    <w:rsid w:val="007B1A62"/>
    <w:rsid w:val="007B1C76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2D6B"/>
    <w:rsid w:val="007B30AC"/>
    <w:rsid w:val="007B30EB"/>
    <w:rsid w:val="007B32D4"/>
    <w:rsid w:val="007B34EF"/>
    <w:rsid w:val="007B3555"/>
    <w:rsid w:val="007B35CA"/>
    <w:rsid w:val="007B36C3"/>
    <w:rsid w:val="007B36D1"/>
    <w:rsid w:val="007B3755"/>
    <w:rsid w:val="007B3B5E"/>
    <w:rsid w:val="007B3B64"/>
    <w:rsid w:val="007B3D6F"/>
    <w:rsid w:val="007B3E6D"/>
    <w:rsid w:val="007B41EC"/>
    <w:rsid w:val="007B432B"/>
    <w:rsid w:val="007B43CE"/>
    <w:rsid w:val="007B4427"/>
    <w:rsid w:val="007B44CF"/>
    <w:rsid w:val="007B4600"/>
    <w:rsid w:val="007B4792"/>
    <w:rsid w:val="007B4A7B"/>
    <w:rsid w:val="007B4B0F"/>
    <w:rsid w:val="007B4C41"/>
    <w:rsid w:val="007B4E66"/>
    <w:rsid w:val="007B50A0"/>
    <w:rsid w:val="007B50DD"/>
    <w:rsid w:val="007B5133"/>
    <w:rsid w:val="007B5221"/>
    <w:rsid w:val="007B5387"/>
    <w:rsid w:val="007B5566"/>
    <w:rsid w:val="007B5749"/>
    <w:rsid w:val="007B5787"/>
    <w:rsid w:val="007B5840"/>
    <w:rsid w:val="007B58BE"/>
    <w:rsid w:val="007B5BAF"/>
    <w:rsid w:val="007B5D48"/>
    <w:rsid w:val="007B5EE2"/>
    <w:rsid w:val="007B5F06"/>
    <w:rsid w:val="007B6258"/>
    <w:rsid w:val="007B64EC"/>
    <w:rsid w:val="007B667B"/>
    <w:rsid w:val="007B68FB"/>
    <w:rsid w:val="007B6B83"/>
    <w:rsid w:val="007B6FEA"/>
    <w:rsid w:val="007B70B5"/>
    <w:rsid w:val="007B724C"/>
    <w:rsid w:val="007B7291"/>
    <w:rsid w:val="007B7780"/>
    <w:rsid w:val="007B77DC"/>
    <w:rsid w:val="007B7F15"/>
    <w:rsid w:val="007C0029"/>
    <w:rsid w:val="007C03B9"/>
    <w:rsid w:val="007C03EB"/>
    <w:rsid w:val="007C0452"/>
    <w:rsid w:val="007C05D3"/>
    <w:rsid w:val="007C06E2"/>
    <w:rsid w:val="007C0736"/>
    <w:rsid w:val="007C089B"/>
    <w:rsid w:val="007C089C"/>
    <w:rsid w:val="007C093B"/>
    <w:rsid w:val="007C0A06"/>
    <w:rsid w:val="007C0BF2"/>
    <w:rsid w:val="007C0C53"/>
    <w:rsid w:val="007C0D85"/>
    <w:rsid w:val="007C0EF9"/>
    <w:rsid w:val="007C1139"/>
    <w:rsid w:val="007C1887"/>
    <w:rsid w:val="007C1972"/>
    <w:rsid w:val="007C1A75"/>
    <w:rsid w:val="007C1C02"/>
    <w:rsid w:val="007C1FF5"/>
    <w:rsid w:val="007C2072"/>
    <w:rsid w:val="007C21C6"/>
    <w:rsid w:val="007C2284"/>
    <w:rsid w:val="007C2301"/>
    <w:rsid w:val="007C23A0"/>
    <w:rsid w:val="007C2635"/>
    <w:rsid w:val="007C26FE"/>
    <w:rsid w:val="007C2992"/>
    <w:rsid w:val="007C29FD"/>
    <w:rsid w:val="007C2AB5"/>
    <w:rsid w:val="007C2CF8"/>
    <w:rsid w:val="007C2DA2"/>
    <w:rsid w:val="007C332D"/>
    <w:rsid w:val="007C347B"/>
    <w:rsid w:val="007C37A7"/>
    <w:rsid w:val="007C3809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4E9A"/>
    <w:rsid w:val="007C4F45"/>
    <w:rsid w:val="007C51D4"/>
    <w:rsid w:val="007C5290"/>
    <w:rsid w:val="007C536A"/>
    <w:rsid w:val="007C54C5"/>
    <w:rsid w:val="007C55C0"/>
    <w:rsid w:val="007C57C2"/>
    <w:rsid w:val="007C58A6"/>
    <w:rsid w:val="007C5F74"/>
    <w:rsid w:val="007C60B1"/>
    <w:rsid w:val="007C62C2"/>
    <w:rsid w:val="007C637E"/>
    <w:rsid w:val="007C6736"/>
    <w:rsid w:val="007C67FE"/>
    <w:rsid w:val="007C68AF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C7F71"/>
    <w:rsid w:val="007D012F"/>
    <w:rsid w:val="007D014D"/>
    <w:rsid w:val="007D035C"/>
    <w:rsid w:val="007D078F"/>
    <w:rsid w:val="007D1540"/>
    <w:rsid w:val="007D15E6"/>
    <w:rsid w:val="007D1726"/>
    <w:rsid w:val="007D1C5B"/>
    <w:rsid w:val="007D1CF0"/>
    <w:rsid w:val="007D1DA4"/>
    <w:rsid w:val="007D1E19"/>
    <w:rsid w:val="007D2176"/>
    <w:rsid w:val="007D22A0"/>
    <w:rsid w:val="007D232D"/>
    <w:rsid w:val="007D2376"/>
    <w:rsid w:val="007D2392"/>
    <w:rsid w:val="007D2556"/>
    <w:rsid w:val="007D267A"/>
    <w:rsid w:val="007D2B8B"/>
    <w:rsid w:val="007D2BC1"/>
    <w:rsid w:val="007D2CA8"/>
    <w:rsid w:val="007D2D49"/>
    <w:rsid w:val="007D2EAF"/>
    <w:rsid w:val="007D34E2"/>
    <w:rsid w:val="007D3BAD"/>
    <w:rsid w:val="007D3D8B"/>
    <w:rsid w:val="007D405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A8C"/>
    <w:rsid w:val="007D4BE4"/>
    <w:rsid w:val="007D4C16"/>
    <w:rsid w:val="007D4CB4"/>
    <w:rsid w:val="007D4CF8"/>
    <w:rsid w:val="007D539A"/>
    <w:rsid w:val="007D54E5"/>
    <w:rsid w:val="007D5516"/>
    <w:rsid w:val="007D566C"/>
    <w:rsid w:val="007D5689"/>
    <w:rsid w:val="007D58A1"/>
    <w:rsid w:val="007D5906"/>
    <w:rsid w:val="007D5926"/>
    <w:rsid w:val="007D601B"/>
    <w:rsid w:val="007D6163"/>
    <w:rsid w:val="007D6236"/>
    <w:rsid w:val="007D62D8"/>
    <w:rsid w:val="007D67CA"/>
    <w:rsid w:val="007D6B6E"/>
    <w:rsid w:val="007D6CF3"/>
    <w:rsid w:val="007D6DD6"/>
    <w:rsid w:val="007D6DFF"/>
    <w:rsid w:val="007D6E1A"/>
    <w:rsid w:val="007D7362"/>
    <w:rsid w:val="007D7677"/>
    <w:rsid w:val="007D7AD5"/>
    <w:rsid w:val="007E022C"/>
    <w:rsid w:val="007E0331"/>
    <w:rsid w:val="007E048C"/>
    <w:rsid w:val="007E049C"/>
    <w:rsid w:val="007E08B4"/>
    <w:rsid w:val="007E0CC2"/>
    <w:rsid w:val="007E0E94"/>
    <w:rsid w:val="007E10E0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9D4"/>
    <w:rsid w:val="007E29E1"/>
    <w:rsid w:val="007E2E62"/>
    <w:rsid w:val="007E2E88"/>
    <w:rsid w:val="007E2FD1"/>
    <w:rsid w:val="007E2FF0"/>
    <w:rsid w:val="007E35AA"/>
    <w:rsid w:val="007E35FC"/>
    <w:rsid w:val="007E36E3"/>
    <w:rsid w:val="007E3727"/>
    <w:rsid w:val="007E37F6"/>
    <w:rsid w:val="007E3C48"/>
    <w:rsid w:val="007E3D30"/>
    <w:rsid w:val="007E3E0B"/>
    <w:rsid w:val="007E3F27"/>
    <w:rsid w:val="007E4232"/>
    <w:rsid w:val="007E4275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EA"/>
    <w:rsid w:val="007E59F0"/>
    <w:rsid w:val="007E5EB2"/>
    <w:rsid w:val="007E5F4B"/>
    <w:rsid w:val="007E6089"/>
    <w:rsid w:val="007E61EE"/>
    <w:rsid w:val="007E62AF"/>
    <w:rsid w:val="007E658A"/>
    <w:rsid w:val="007E6793"/>
    <w:rsid w:val="007E6C55"/>
    <w:rsid w:val="007E6C84"/>
    <w:rsid w:val="007E6D30"/>
    <w:rsid w:val="007E6F8E"/>
    <w:rsid w:val="007E6F91"/>
    <w:rsid w:val="007E70C7"/>
    <w:rsid w:val="007E7162"/>
    <w:rsid w:val="007E7198"/>
    <w:rsid w:val="007E721F"/>
    <w:rsid w:val="007E72BE"/>
    <w:rsid w:val="007E72E5"/>
    <w:rsid w:val="007E73D1"/>
    <w:rsid w:val="007E766B"/>
    <w:rsid w:val="007E76C9"/>
    <w:rsid w:val="007E78AC"/>
    <w:rsid w:val="007E7D98"/>
    <w:rsid w:val="007E7EB7"/>
    <w:rsid w:val="007E7F40"/>
    <w:rsid w:val="007F021E"/>
    <w:rsid w:val="007F02BC"/>
    <w:rsid w:val="007F0390"/>
    <w:rsid w:val="007F0536"/>
    <w:rsid w:val="007F07A9"/>
    <w:rsid w:val="007F087E"/>
    <w:rsid w:val="007F0ACB"/>
    <w:rsid w:val="007F0F25"/>
    <w:rsid w:val="007F0FE9"/>
    <w:rsid w:val="007F10D9"/>
    <w:rsid w:val="007F1384"/>
    <w:rsid w:val="007F14FA"/>
    <w:rsid w:val="007F1538"/>
    <w:rsid w:val="007F19AB"/>
    <w:rsid w:val="007F1BAD"/>
    <w:rsid w:val="007F1C69"/>
    <w:rsid w:val="007F1D03"/>
    <w:rsid w:val="007F1ECE"/>
    <w:rsid w:val="007F20CE"/>
    <w:rsid w:val="007F2101"/>
    <w:rsid w:val="007F2199"/>
    <w:rsid w:val="007F219E"/>
    <w:rsid w:val="007F229E"/>
    <w:rsid w:val="007F24B9"/>
    <w:rsid w:val="007F2879"/>
    <w:rsid w:val="007F2C39"/>
    <w:rsid w:val="007F2D8E"/>
    <w:rsid w:val="007F2EED"/>
    <w:rsid w:val="007F31CF"/>
    <w:rsid w:val="007F358D"/>
    <w:rsid w:val="007F3615"/>
    <w:rsid w:val="007F366C"/>
    <w:rsid w:val="007F391C"/>
    <w:rsid w:val="007F3993"/>
    <w:rsid w:val="007F39C1"/>
    <w:rsid w:val="007F3C1A"/>
    <w:rsid w:val="007F3E51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227"/>
    <w:rsid w:val="007F53CC"/>
    <w:rsid w:val="007F54DA"/>
    <w:rsid w:val="007F5793"/>
    <w:rsid w:val="007F586B"/>
    <w:rsid w:val="007F5A0F"/>
    <w:rsid w:val="007F5BF9"/>
    <w:rsid w:val="007F5DB9"/>
    <w:rsid w:val="007F5FDF"/>
    <w:rsid w:val="007F6174"/>
    <w:rsid w:val="007F6176"/>
    <w:rsid w:val="007F6244"/>
    <w:rsid w:val="007F6331"/>
    <w:rsid w:val="007F63D7"/>
    <w:rsid w:val="007F6468"/>
    <w:rsid w:val="007F66A5"/>
    <w:rsid w:val="007F68AD"/>
    <w:rsid w:val="007F6C59"/>
    <w:rsid w:val="007F6D7E"/>
    <w:rsid w:val="007F6EAB"/>
    <w:rsid w:val="007F7045"/>
    <w:rsid w:val="007F7210"/>
    <w:rsid w:val="007F73F3"/>
    <w:rsid w:val="007F742E"/>
    <w:rsid w:val="007F744B"/>
    <w:rsid w:val="007F745F"/>
    <w:rsid w:val="007F7549"/>
    <w:rsid w:val="0080009F"/>
    <w:rsid w:val="008001AF"/>
    <w:rsid w:val="00800379"/>
    <w:rsid w:val="00800416"/>
    <w:rsid w:val="008009CB"/>
    <w:rsid w:val="00800A34"/>
    <w:rsid w:val="00800B95"/>
    <w:rsid w:val="00800C6E"/>
    <w:rsid w:val="00800C78"/>
    <w:rsid w:val="00800F99"/>
    <w:rsid w:val="00801BBF"/>
    <w:rsid w:val="00801C34"/>
    <w:rsid w:val="00801D51"/>
    <w:rsid w:val="00801E90"/>
    <w:rsid w:val="008020D6"/>
    <w:rsid w:val="008023D2"/>
    <w:rsid w:val="00802573"/>
    <w:rsid w:val="00802896"/>
    <w:rsid w:val="008028C4"/>
    <w:rsid w:val="008028D5"/>
    <w:rsid w:val="00802C3A"/>
    <w:rsid w:val="00802FBE"/>
    <w:rsid w:val="008030C8"/>
    <w:rsid w:val="0080312A"/>
    <w:rsid w:val="0080315F"/>
    <w:rsid w:val="00803507"/>
    <w:rsid w:val="008039B1"/>
    <w:rsid w:val="00803A25"/>
    <w:rsid w:val="00803A87"/>
    <w:rsid w:val="00803B42"/>
    <w:rsid w:val="00803FC0"/>
    <w:rsid w:val="008040B5"/>
    <w:rsid w:val="00804217"/>
    <w:rsid w:val="0080429C"/>
    <w:rsid w:val="00804430"/>
    <w:rsid w:val="00804949"/>
    <w:rsid w:val="0080496F"/>
    <w:rsid w:val="00804B20"/>
    <w:rsid w:val="00804C6A"/>
    <w:rsid w:val="00804D42"/>
    <w:rsid w:val="00804F1B"/>
    <w:rsid w:val="0080522B"/>
    <w:rsid w:val="00805302"/>
    <w:rsid w:val="008053D8"/>
    <w:rsid w:val="008053F2"/>
    <w:rsid w:val="008055BB"/>
    <w:rsid w:val="0080575B"/>
    <w:rsid w:val="00805EA6"/>
    <w:rsid w:val="00805EBF"/>
    <w:rsid w:val="00806467"/>
    <w:rsid w:val="008069FB"/>
    <w:rsid w:val="00806A25"/>
    <w:rsid w:val="00806B5A"/>
    <w:rsid w:val="00806C1B"/>
    <w:rsid w:val="00806C63"/>
    <w:rsid w:val="00806DD1"/>
    <w:rsid w:val="0080739F"/>
    <w:rsid w:val="0080743F"/>
    <w:rsid w:val="008075DC"/>
    <w:rsid w:val="00807982"/>
    <w:rsid w:val="008079AA"/>
    <w:rsid w:val="00807A9A"/>
    <w:rsid w:val="00807C38"/>
    <w:rsid w:val="00807D0C"/>
    <w:rsid w:val="00807DB0"/>
    <w:rsid w:val="00810023"/>
    <w:rsid w:val="008102DF"/>
    <w:rsid w:val="008105B9"/>
    <w:rsid w:val="008105EF"/>
    <w:rsid w:val="008107CA"/>
    <w:rsid w:val="008109EA"/>
    <w:rsid w:val="00810A38"/>
    <w:rsid w:val="00810C1B"/>
    <w:rsid w:val="00810C57"/>
    <w:rsid w:val="00810CBB"/>
    <w:rsid w:val="00810D9B"/>
    <w:rsid w:val="00810FD6"/>
    <w:rsid w:val="00811048"/>
    <w:rsid w:val="0081197D"/>
    <w:rsid w:val="0081234F"/>
    <w:rsid w:val="008123C8"/>
    <w:rsid w:val="00812491"/>
    <w:rsid w:val="008124C5"/>
    <w:rsid w:val="0081266F"/>
    <w:rsid w:val="00812702"/>
    <w:rsid w:val="00812951"/>
    <w:rsid w:val="00812E6B"/>
    <w:rsid w:val="00812E87"/>
    <w:rsid w:val="00812ECD"/>
    <w:rsid w:val="00812F57"/>
    <w:rsid w:val="00813030"/>
    <w:rsid w:val="0081314E"/>
    <w:rsid w:val="0081386F"/>
    <w:rsid w:val="00813D25"/>
    <w:rsid w:val="00814259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CE9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821"/>
    <w:rsid w:val="008159E7"/>
    <w:rsid w:val="00815FF4"/>
    <w:rsid w:val="00816284"/>
    <w:rsid w:val="00816372"/>
    <w:rsid w:val="00816498"/>
    <w:rsid w:val="00816552"/>
    <w:rsid w:val="008168B8"/>
    <w:rsid w:val="008168D2"/>
    <w:rsid w:val="00816995"/>
    <w:rsid w:val="00816A28"/>
    <w:rsid w:val="00816B63"/>
    <w:rsid w:val="00816D48"/>
    <w:rsid w:val="00816DE7"/>
    <w:rsid w:val="00816FCE"/>
    <w:rsid w:val="008171EA"/>
    <w:rsid w:val="008176AD"/>
    <w:rsid w:val="00817885"/>
    <w:rsid w:val="00817D8F"/>
    <w:rsid w:val="00817EBB"/>
    <w:rsid w:val="00817FBE"/>
    <w:rsid w:val="00820005"/>
    <w:rsid w:val="008202E2"/>
    <w:rsid w:val="00820344"/>
    <w:rsid w:val="00820410"/>
    <w:rsid w:val="00820558"/>
    <w:rsid w:val="008206EB"/>
    <w:rsid w:val="00820D04"/>
    <w:rsid w:val="00820EB8"/>
    <w:rsid w:val="00820F2F"/>
    <w:rsid w:val="00820FDD"/>
    <w:rsid w:val="00820FDE"/>
    <w:rsid w:val="008210FA"/>
    <w:rsid w:val="00821276"/>
    <w:rsid w:val="008212F0"/>
    <w:rsid w:val="00821409"/>
    <w:rsid w:val="00821533"/>
    <w:rsid w:val="008215C9"/>
    <w:rsid w:val="008216A7"/>
    <w:rsid w:val="00821957"/>
    <w:rsid w:val="00821AF4"/>
    <w:rsid w:val="00821E15"/>
    <w:rsid w:val="00821ED1"/>
    <w:rsid w:val="00821F41"/>
    <w:rsid w:val="00821F5E"/>
    <w:rsid w:val="00821FF9"/>
    <w:rsid w:val="008221FE"/>
    <w:rsid w:val="00822624"/>
    <w:rsid w:val="008227B7"/>
    <w:rsid w:val="0082284A"/>
    <w:rsid w:val="0082290C"/>
    <w:rsid w:val="00822A78"/>
    <w:rsid w:val="00822B8C"/>
    <w:rsid w:val="00822C61"/>
    <w:rsid w:val="00822CEB"/>
    <w:rsid w:val="00822DB9"/>
    <w:rsid w:val="00822E0F"/>
    <w:rsid w:val="00822F22"/>
    <w:rsid w:val="00823025"/>
    <w:rsid w:val="00823B2F"/>
    <w:rsid w:val="00823BA1"/>
    <w:rsid w:val="008240CB"/>
    <w:rsid w:val="0082415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22B"/>
    <w:rsid w:val="0082732D"/>
    <w:rsid w:val="0082742D"/>
    <w:rsid w:val="00827441"/>
    <w:rsid w:val="00827496"/>
    <w:rsid w:val="008274EE"/>
    <w:rsid w:val="00827603"/>
    <w:rsid w:val="00827700"/>
    <w:rsid w:val="00827B1D"/>
    <w:rsid w:val="00827B62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BD4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4A"/>
    <w:rsid w:val="00831FCA"/>
    <w:rsid w:val="00832A1D"/>
    <w:rsid w:val="00832BC5"/>
    <w:rsid w:val="00832E4A"/>
    <w:rsid w:val="00832E62"/>
    <w:rsid w:val="00833067"/>
    <w:rsid w:val="0083311C"/>
    <w:rsid w:val="00833424"/>
    <w:rsid w:val="00833454"/>
    <w:rsid w:val="0083346C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8CB"/>
    <w:rsid w:val="00834A05"/>
    <w:rsid w:val="00834A14"/>
    <w:rsid w:val="00834BE9"/>
    <w:rsid w:val="00834CF3"/>
    <w:rsid w:val="0083515B"/>
    <w:rsid w:val="0083515F"/>
    <w:rsid w:val="008352DE"/>
    <w:rsid w:val="00835413"/>
    <w:rsid w:val="0083561C"/>
    <w:rsid w:val="0083583B"/>
    <w:rsid w:val="008358C6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7E6"/>
    <w:rsid w:val="00836C21"/>
    <w:rsid w:val="00836D0D"/>
    <w:rsid w:val="00836EB3"/>
    <w:rsid w:val="008372F4"/>
    <w:rsid w:val="00837353"/>
    <w:rsid w:val="00837595"/>
    <w:rsid w:val="00837D9B"/>
    <w:rsid w:val="00837E29"/>
    <w:rsid w:val="00837EB0"/>
    <w:rsid w:val="0084000C"/>
    <w:rsid w:val="00840118"/>
    <w:rsid w:val="008401CC"/>
    <w:rsid w:val="008402E2"/>
    <w:rsid w:val="00840466"/>
    <w:rsid w:val="00840535"/>
    <w:rsid w:val="0084054F"/>
    <w:rsid w:val="008407AA"/>
    <w:rsid w:val="0084084E"/>
    <w:rsid w:val="0084091C"/>
    <w:rsid w:val="00840AC8"/>
    <w:rsid w:val="00840DD9"/>
    <w:rsid w:val="00840F37"/>
    <w:rsid w:val="00840F7C"/>
    <w:rsid w:val="00841122"/>
    <w:rsid w:val="00841218"/>
    <w:rsid w:val="0084142E"/>
    <w:rsid w:val="008415FC"/>
    <w:rsid w:val="00841ADB"/>
    <w:rsid w:val="00841CD6"/>
    <w:rsid w:val="00841F16"/>
    <w:rsid w:val="00842118"/>
    <w:rsid w:val="00842167"/>
    <w:rsid w:val="00842209"/>
    <w:rsid w:val="0084224E"/>
    <w:rsid w:val="008423DC"/>
    <w:rsid w:val="00842565"/>
    <w:rsid w:val="008429FE"/>
    <w:rsid w:val="00842C5B"/>
    <w:rsid w:val="00842CE4"/>
    <w:rsid w:val="00842D32"/>
    <w:rsid w:val="00842D83"/>
    <w:rsid w:val="00842DEB"/>
    <w:rsid w:val="00843333"/>
    <w:rsid w:val="0084337E"/>
    <w:rsid w:val="008433D3"/>
    <w:rsid w:val="008434CA"/>
    <w:rsid w:val="0084357D"/>
    <w:rsid w:val="00843724"/>
    <w:rsid w:val="008437B9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7CD"/>
    <w:rsid w:val="00845F1D"/>
    <w:rsid w:val="00846112"/>
    <w:rsid w:val="008466D9"/>
    <w:rsid w:val="00846778"/>
    <w:rsid w:val="0084688D"/>
    <w:rsid w:val="00846A1C"/>
    <w:rsid w:val="00846B4A"/>
    <w:rsid w:val="00846BE6"/>
    <w:rsid w:val="00846C8A"/>
    <w:rsid w:val="00846CEB"/>
    <w:rsid w:val="00846CFF"/>
    <w:rsid w:val="00846D5B"/>
    <w:rsid w:val="00846ECF"/>
    <w:rsid w:val="00846F85"/>
    <w:rsid w:val="00846FB7"/>
    <w:rsid w:val="008473F2"/>
    <w:rsid w:val="008475AD"/>
    <w:rsid w:val="008476AC"/>
    <w:rsid w:val="00847867"/>
    <w:rsid w:val="0084787C"/>
    <w:rsid w:val="00847B4D"/>
    <w:rsid w:val="00847D69"/>
    <w:rsid w:val="00847F58"/>
    <w:rsid w:val="0085021F"/>
    <w:rsid w:val="008502E5"/>
    <w:rsid w:val="0085039E"/>
    <w:rsid w:val="00850565"/>
    <w:rsid w:val="0085084C"/>
    <w:rsid w:val="00850882"/>
    <w:rsid w:val="0085089F"/>
    <w:rsid w:val="008508BF"/>
    <w:rsid w:val="00850A09"/>
    <w:rsid w:val="00850D73"/>
    <w:rsid w:val="00851037"/>
    <w:rsid w:val="0085114A"/>
    <w:rsid w:val="00851561"/>
    <w:rsid w:val="008516C3"/>
    <w:rsid w:val="00851939"/>
    <w:rsid w:val="008519D7"/>
    <w:rsid w:val="00851B7E"/>
    <w:rsid w:val="00851BC2"/>
    <w:rsid w:val="00851BCE"/>
    <w:rsid w:val="00851D6F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4E4"/>
    <w:rsid w:val="0085366C"/>
    <w:rsid w:val="008536B1"/>
    <w:rsid w:val="00853B20"/>
    <w:rsid w:val="00853CA2"/>
    <w:rsid w:val="00853D5F"/>
    <w:rsid w:val="00854543"/>
    <w:rsid w:val="0085460D"/>
    <w:rsid w:val="00854714"/>
    <w:rsid w:val="00854925"/>
    <w:rsid w:val="00854943"/>
    <w:rsid w:val="008549DB"/>
    <w:rsid w:val="00854E54"/>
    <w:rsid w:val="008550C8"/>
    <w:rsid w:val="0085519B"/>
    <w:rsid w:val="0085529A"/>
    <w:rsid w:val="0085543D"/>
    <w:rsid w:val="00855662"/>
    <w:rsid w:val="008558FD"/>
    <w:rsid w:val="00855942"/>
    <w:rsid w:val="00855995"/>
    <w:rsid w:val="00855A44"/>
    <w:rsid w:val="00855B1E"/>
    <w:rsid w:val="00855BA8"/>
    <w:rsid w:val="00855D51"/>
    <w:rsid w:val="00855D6F"/>
    <w:rsid w:val="00855F5D"/>
    <w:rsid w:val="0085602C"/>
    <w:rsid w:val="008568B7"/>
    <w:rsid w:val="008569A9"/>
    <w:rsid w:val="008569D7"/>
    <w:rsid w:val="00856B28"/>
    <w:rsid w:val="00856B36"/>
    <w:rsid w:val="00856E3E"/>
    <w:rsid w:val="00856E75"/>
    <w:rsid w:val="008574BA"/>
    <w:rsid w:val="00857767"/>
    <w:rsid w:val="008577AF"/>
    <w:rsid w:val="00857967"/>
    <w:rsid w:val="00857B72"/>
    <w:rsid w:val="00857B7A"/>
    <w:rsid w:val="00857CDD"/>
    <w:rsid w:val="00857DFB"/>
    <w:rsid w:val="00860208"/>
    <w:rsid w:val="008602C3"/>
    <w:rsid w:val="008607E6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8BA"/>
    <w:rsid w:val="00861DD4"/>
    <w:rsid w:val="00861F05"/>
    <w:rsid w:val="008623E1"/>
    <w:rsid w:val="00862429"/>
    <w:rsid w:val="0086248C"/>
    <w:rsid w:val="00862840"/>
    <w:rsid w:val="00862857"/>
    <w:rsid w:val="00862AE6"/>
    <w:rsid w:val="00862D39"/>
    <w:rsid w:val="00862DAE"/>
    <w:rsid w:val="00862E3A"/>
    <w:rsid w:val="008630DF"/>
    <w:rsid w:val="00863493"/>
    <w:rsid w:val="008637CE"/>
    <w:rsid w:val="008637D4"/>
    <w:rsid w:val="00863AD2"/>
    <w:rsid w:val="00863B89"/>
    <w:rsid w:val="00863E79"/>
    <w:rsid w:val="00863E96"/>
    <w:rsid w:val="008640B3"/>
    <w:rsid w:val="00864127"/>
    <w:rsid w:val="00864130"/>
    <w:rsid w:val="008645F9"/>
    <w:rsid w:val="0086478B"/>
    <w:rsid w:val="00864791"/>
    <w:rsid w:val="008647F9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5F20"/>
    <w:rsid w:val="0086637F"/>
    <w:rsid w:val="0086647A"/>
    <w:rsid w:val="008664EA"/>
    <w:rsid w:val="0086669E"/>
    <w:rsid w:val="00866D3A"/>
    <w:rsid w:val="00866E87"/>
    <w:rsid w:val="00867062"/>
    <w:rsid w:val="008671B7"/>
    <w:rsid w:val="00867228"/>
    <w:rsid w:val="00867654"/>
    <w:rsid w:val="00867DAB"/>
    <w:rsid w:val="00867DE6"/>
    <w:rsid w:val="00867DEC"/>
    <w:rsid w:val="00867FDA"/>
    <w:rsid w:val="00870041"/>
    <w:rsid w:val="008703A0"/>
    <w:rsid w:val="0087048B"/>
    <w:rsid w:val="008704BA"/>
    <w:rsid w:val="008704F3"/>
    <w:rsid w:val="0087072E"/>
    <w:rsid w:val="008708EA"/>
    <w:rsid w:val="00870D98"/>
    <w:rsid w:val="00870DC8"/>
    <w:rsid w:val="00870FC5"/>
    <w:rsid w:val="00870FFE"/>
    <w:rsid w:val="00871045"/>
    <w:rsid w:val="0087116F"/>
    <w:rsid w:val="0087126E"/>
    <w:rsid w:val="00871270"/>
    <w:rsid w:val="00871341"/>
    <w:rsid w:val="00871348"/>
    <w:rsid w:val="008713B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2F27"/>
    <w:rsid w:val="008730C2"/>
    <w:rsid w:val="0087315C"/>
    <w:rsid w:val="0087321C"/>
    <w:rsid w:val="00873745"/>
    <w:rsid w:val="0087378F"/>
    <w:rsid w:val="00873847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C1"/>
    <w:rsid w:val="00874BE1"/>
    <w:rsid w:val="00874D25"/>
    <w:rsid w:val="00874DF8"/>
    <w:rsid w:val="00874E14"/>
    <w:rsid w:val="00874E3B"/>
    <w:rsid w:val="00874EC2"/>
    <w:rsid w:val="00874F60"/>
    <w:rsid w:val="00874F7E"/>
    <w:rsid w:val="00875122"/>
    <w:rsid w:val="008751E2"/>
    <w:rsid w:val="00875229"/>
    <w:rsid w:val="008758BB"/>
    <w:rsid w:val="00875B8F"/>
    <w:rsid w:val="00875BF2"/>
    <w:rsid w:val="00875C45"/>
    <w:rsid w:val="008760E6"/>
    <w:rsid w:val="008760F2"/>
    <w:rsid w:val="008766EF"/>
    <w:rsid w:val="008766FC"/>
    <w:rsid w:val="00876790"/>
    <w:rsid w:val="008768C9"/>
    <w:rsid w:val="00876C7F"/>
    <w:rsid w:val="00877164"/>
    <w:rsid w:val="00877646"/>
    <w:rsid w:val="00877819"/>
    <w:rsid w:val="00877A6F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0FBF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185"/>
    <w:rsid w:val="00882311"/>
    <w:rsid w:val="008827AA"/>
    <w:rsid w:val="00882843"/>
    <w:rsid w:val="00882A70"/>
    <w:rsid w:val="00882AB8"/>
    <w:rsid w:val="00882B15"/>
    <w:rsid w:val="00882B6B"/>
    <w:rsid w:val="00882B7E"/>
    <w:rsid w:val="00882BEE"/>
    <w:rsid w:val="00882DA9"/>
    <w:rsid w:val="0088306D"/>
    <w:rsid w:val="00883126"/>
    <w:rsid w:val="008831AE"/>
    <w:rsid w:val="00883456"/>
    <w:rsid w:val="00883860"/>
    <w:rsid w:val="00883982"/>
    <w:rsid w:val="00883A62"/>
    <w:rsid w:val="00883B9E"/>
    <w:rsid w:val="00883EDA"/>
    <w:rsid w:val="00884077"/>
    <w:rsid w:val="008840CF"/>
    <w:rsid w:val="008841AC"/>
    <w:rsid w:val="008841F7"/>
    <w:rsid w:val="0088445D"/>
    <w:rsid w:val="008846E3"/>
    <w:rsid w:val="00884780"/>
    <w:rsid w:val="008847B4"/>
    <w:rsid w:val="00884B97"/>
    <w:rsid w:val="00884D38"/>
    <w:rsid w:val="00884E5D"/>
    <w:rsid w:val="0088509A"/>
    <w:rsid w:val="0088532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1BB"/>
    <w:rsid w:val="008863E6"/>
    <w:rsid w:val="008864E1"/>
    <w:rsid w:val="008867B2"/>
    <w:rsid w:val="008867FC"/>
    <w:rsid w:val="00886853"/>
    <w:rsid w:val="008871DD"/>
    <w:rsid w:val="00887345"/>
    <w:rsid w:val="00887B1A"/>
    <w:rsid w:val="00887C0F"/>
    <w:rsid w:val="00887CEE"/>
    <w:rsid w:val="00887D82"/>
    <w:rsid w:val="00887E85"/>
    <w:rsid w:val="00887FCA"/>
    <w:rsid w:val="00890246"/>
    <w:rsid w:val="00890260"/>
    <w:rsid w:val="0089035B"/>
    <w:rsid w:val="0089053B"/>
    <w:rsid w:val="0089072A"/>
    <w:rsid w:val="0089096F"/>
    <w:rsid w:val="00890AA1"/>
    <w:rsid w:val="00890F20"/>
    <w:rsid w:val="00890FB7"/>
    <w:rsid w:val="0089108E"/>
    <w:rsid w:val="008910F4"/>
    <w:rsid w:val="00891147"/>
    <w:rsid w:val="0089117A"/>
    <w:rsid w:val="0089129A"/>
    <w:rsid w:val="0089141A"/>
    <w:rsid w:val="00891507"/>
    <w:rsid w:val="008915CB"/>
    <w:rsid w:val="008916A8"/>
    <w:rsid w:val="008916AF"/>
    <w:rsid w:val="008916F5"/>
    <w:rsid w:val="00891AC3"/>
    <w:rsid w:val="00891B91"/>
    <w:rsid w:val="00891D62"/>
    <w:rsid w:val="0089204F"/>
    <w:rsid w:val="008922C1"/>
    <w:rsid w:val="008925A6"/>
    <w:rsid w:val="0089263A"/>
    <w:rsid w:val="008926CF"/>
    <w:rsid w:val="008926D7"/>
    <w:rsid w:val="00892775"/>
    <w:rsid w:val="0089322C"/>
    <w:rsid w:val="008932AB"/>
    <w:rsid w:val="0089355C"/>
    <w:rsid w:val="00893C13"/>
    <w:rsid w:val="00893D6A"/>
    <w:rsid w:val="00894274"/>
    <w:rsid w:val="008942E7"/>
    <w:rsid w:val="00894413"/>
    <w:rsid w:val="00894485"/>
    <w:rsid w:val="008946B6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49"/>
    <w:rsid w:val="00895DBA"/>
    <w:rsid w:val="00895E7D"/>
    <w:rsid w:val="0089611E"/>
    <w:rsid w:val="00896184"/>
    <w:rsid w:val="0089631B"/>
    <w:rsid w:val="00896379"/>
    <w:rsid w:val="00896542"/>
    <w:rsid w:val="00896C8E"/>
    <w:rsid w:val="00896F71"/>
    <w:rsid w:val="0089708F"/>
    <w:rsid w:val="00897291"/>
    <w:rsid w:val="00897461"/>
    <w:rsid w:val="00897473"/>
    <w:rsid w:val="00897561"/>
    <w:rsid w:val="0089761F"/>
    <w:rsid w:val="00897630"/>
    <w:rsid w:val="00897724"/>
    <w:rsid w:val="00897777"/>
    <w:rsid w:val="008979C6"/>
    <w:rsid w:val="00897C33"/>
    <w:rsid w:val="00897E0A"/>
    <w:rsid w:val="008A006C"/>
    <w:rsid w:val="008A0115"/>
    <w:rsid w:val="008A0338"/>
    <w:rsid w:val="008A038B"/>
    <w:rsid w:val="008A04E6"/>
    <w:rsid w:val="008A06A9"/>
    <w:rsid w:val="008A06C6"/>
    <w:rsid w:val="008A098E"/>
    <w:rsid w:val="008A0F8D"/>
    <w:rsid w:val="008A110F"/>
    <w:rsid w:val="008A13BF"/>
    <w:rsid w:val="008A14AC"/>
    <w:rsid w:val="008A1822"/>
    <w:rsid w:val="008A21BB"/>
    <w:rsid w:val="008A2313"/>
    <w:rsid w:val="008A2AC7"/>
    <w:rsid w:val="008A2EFF"/>
    <w:rsid w:val="008A31FE"/>
    <w:rsid w:val="008A3225"/>
    <w:rsid w:val="008A33BF"/>
    <w:rsid w:val="008A3536"/>
    <w:rsid w:val="008A35D7"/>
    <w:rsid w:val="008A36BB"/>
    <w:rsid w:val="008A36ED"/>
    <w:rsid w:val="008A37B1"/>
    <w:rsid w:val="008A3BCD"/>
    <w:rsid w:val="008A3C6F"/>
    <w:rsid w:val="008A3CC0"/>
    <w:rsid w:val="008A3FF3"/>
    <w:rsid w:val="008A40DE"/>
    <w:rsid w:val="008A40EA"/>
    <w:rsid w:val="008A4229"/>
    <w:rsid w:val="008A423F"/>
    <w:rsid w:val="008A43FB"/>
    <w:rsid w:val="008A4624"/>
    <w:rsid w:val="008A4744"/>
    <w:rsid w:val="008A4940"/>
    <w:rsid w:val="008A51AB"/>
    <w:rsid w:val="008A52B2"/>
    <w:rsid w:val="008A5302"/>
    <w:rsid w:val="008A54B6"/>
    <w:rsid w:val="008A54D5"/>
    <w:rsid w:val="008A5796"/>
    <w:rsid w:val="008A58B9"/>
    <w:rsid w:val="008A59FD"/>
    <w:rsid w:val="008A5A6C"/>
    <w:rsid w:val="008A5D12"/>
    <w:rsid w:val="008A5D33"/>
    <w:rsid w:val="008A5ED9"/>
    <w:rsid w:val="008A602A"/>
    <w:rsid w:val="008A6209"/>
    <w:rsid w:val="008A6B67"/>
    <w:rsid w:val="008A6D26"/>
    <w:rsid w:val="008A6D65"/>
    <w:rsid w:val="008A6ECF"/>
    <w:rsid w:val="008A6F83"/>
    <w:rsid w:val="008A7121"/>
    <w:rsid w:val="008A72AA"/>
    <w:rsid w:val="008A735D"/>
    <w:rsid w:val="008A73FD"/>
    <w:rsid w:val="008A744E"/>
    <w:rsid w:val="008A758A"/>
    <w:rsid w:val="008A78B6"/>
    <w:rsid w:val="008A7B67"/>
    <w:rsid w:val="008A7C7A"/>
    <w:rsid w:val="008B00CC"/>
    <w:rsid w:val="008B03D5"/>
    <w:rsid w:val="008B040E"/>
    <w:rsid w:val="008B062C"/>
    <w:rsid w:val="008B06BA"/>
    <w:rsid w:val="008B07F7"/>
    <w:rsid w:val="008B08B0"/>
    <w:rsid w:val="008B09BE"/>
    <w:rsid w:val="008B0B0E"/>
    <w:rsid w:val="008B0C96"/>
    <w:rsid w:val="008B0CBB"/>
    <w:rsid w:val="008B0DF7"/>
    <w:rsid w:val="008B0E82"/>
    <w:rsid w:val="008B0F6A"/>
    <w:rsid w:val="008B17B1"/>
    <w:rsid w:val="008B17E3"/>
    <w:rsid w:val="008B2010"/>
    <w:rsid w:val="008B20E3"/>
    <w:rsid w:val="008B2134"/>
    <w:rsid w:val="008B238C"/>
    <w:rsid w:val="008B241D"/>
    <w:rsid w:val="008B251A"/>
    <w:rsid w:val="008B28D9"/>
    <w:rsid w:val="008B292E"/>
    <w:rsid w:val="008B2971"/>
    <w:rsid w:val="008B2B2C"/>
    <w:rsid w:val="008B2C39"/>
    <w:rsid w:val="008B2D2B"/>
    <w:rsid w:val="008B3110"/>
    <w:rsid w:val="008B3291"/>
    <w:rsid w:val="008B334F"/>
    <w:rsid w:val="008B3684"/>
    <w:rsid w:val="008B370C"/>
    <w:rsid w:val="008B393E"/>
    <w:rsid w:val="008B3A9E"/>
    <w:rsid w:val="008B3D08"/>
    <w:rsid w:val="008B3D58"/>
    <w:rsid w:val="008B3D65"/>
    <w:rsid w:val="008B3D9F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17A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6EAC"/>
    <w:rsid w:val="008B71D3"/>
    <w:rsid w:val="008B72DD"/>
    <w:rsid w:val="008B7362"/>
    <w:rsid w:val="008B7462"/>
    <w:rsid w:val="008B756E"/>
    <w:rsid w:val="008B757E"/>
    <w:rsid w:val="008B79B3"/>
    <w:rsid w:val="008B7BA3"/>
    <w:rsid w:val="008B7C95"/>
    <w:rsid w:val="008B7CAE"/>
    <w:rsid w:val="008B7D27"/>
    <w:rsid w:val="008B7D28"/>
    <w:rsid w:val="008B7DB5"/>
    <w:rsid w:val="008B7EA3"/>
    <w:rsid w:val="008B7EA4"/>
    <w:rsid w:val="008B7EE8"/>
    <w:rsid w:val="008B7FCA"/>
    <w:rsid w:val="008C0098"/>
    <w:rsid w:val="008C01C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066"/>
    <w:rsid w:val="008C1389"/>
    <w:rsid w:val="008C1444"/>
    <w:rsid w:val="008C14E8"/>
    <w:rsid w:val="008C14F6"/>
    <w:rsid w:val="008C1643"/>
    <w:rsid w:val="008C164B"/>
    <w:rsid w:val="008C1956"/>
    <w:rsid w:val="008C1AEF"/>
    <w:rsid w:val="008C1B77"/>
    <w:rsid w:val="008C1BDD"/>
    <w:rsid w:val="008C1CCC"/>
    <w:rsid w:val="008C1F0A"/>
    <w:rsid w:val="008C212B"/>
    <w:rsid w:val="008C2249"/>
    <w:rsid w:val="008C22B3"/>
    <w:rsid w:val="008C2350"/>
    <w:rsid w:val="008C289F"/>
    <w:rsid w:val="008C290C"/>
    <w:rsid w:val="008C2F02"/>
    <w:rsid w:val="008C30B8"/>
    <w:rsid w:val="008C374D"/>
    <w:rsid w:val="008C3ACE"/>
    <w:rsid w:val="008C490F"/>
    <w:rsid w:val="008C4BC9"/>
    <w:rsid w:val="008C4D78"/>
    <w:rsid w:val="008C52A8"/>
    <w:rsid w:val="008C53D8"/>
    <w:rsid w:val="008C5544"/>
    <w:rsid w:val="008C5598"/>
    <w:rsid w:val="008C5A16"/>
    <w:rsid w:val="008C5C71"/>
    <w:rsid w:val="008C5F67"/>
    <w:rsid w:val="008C6004"/>
    <w:rsid w:val="008C6234"/>
    <w:rsid w:val="008C62D7"/>
    <w:rsid w:val="008C64B4"/>
    <w:rsid w:val="008C67D5"/>
    <w:rsid w:val="008C6880"/>
    <w:rsid w:val="008C69C0"/>
    <w:rsid w:val="008C6BAC"/>
    <w:rsid w:val="008C6CB1"/>
    <w:rsid w:val="008C6E4E"/>
    <w:rsid w:val="008C700D"/>
    <w:rsid w:val="008C7135"/>
    <w:rsid w:val="008C7526"/>
    <w:rsid w:val="008C76B2"/>
    <w:rsid w:val="008C79A7"/>
    <w:rsid w:val="008C7ACE"/>
    <w:rsid w:val="008C7AFE"/>
    <w:rsid w:val="008C7BE8"/>
    <w:rsid w:val="008C7C1C"/>
    <w:rsid w:val="008D00A7"/>
    <w:rsid w:val="008D00E5"/>
    <w:rsid w:val="008D02B8"/>
    <w:rsid w:val="008D03D0"/>
    <w:rsid w:val="008D06DD"/>
    <w:rsid w:val="008D06E8"/>
    <w:rsid w:val="008D0B47"/>
    <w:rsid w:val="008D0C9C"/>
    <w:rsid w:val="008D0D7F"/>
    <w:rsid w:val="008D102A"/>
    <w:rsid w:val="008D1659"/>
    <w:rsid w:val="008D166A"/>
    <w:rsid w:val="008D166F"/>
    <w:rsid w:val="008D17A5"/>
    <w:rsid w:val="008D1AE5"/>
    <w:rsid w:val="008D1E57"/>
    <w:rsid w:val="008D1F89"/>
    <w:rsid w:val="008D2091"/>
    <w:rsid w:val="008D2249"/>
    <w:rsid w:val="008D2504"/>
    <w:rsid w:val="008D258C"/>
    <w:rsid w:val="008D2762"/>
    <w:rsid w:val="008D2AFD"/>
    <w:rsid w:val="008D2B06"/>
    <w:rsid w:val="008D2F7C"/>
    <w:rsid w:val="008D3175"/>
    <w:rsid w:val="008D31F9"/>
    <w:rsid w:val="008D3333"/>
    <w:rsid w:val="008D33B8"/>
    <w:rsid w:val="008D340B"/>
    <w:rsid w:val="008D3434"/>
    <w:rsid w:val="008D3502"/>
    <w:rsid w:val="008D3692"/>
    <w:rsid w:val="008D3720"/>
    <w:rsid w:val="008D3778"/>
    <w:rsid w:val="008D3BB9"/>
    <w:rsid w:val="008D3BF4"/>
    <w:rsid w:val="008D3D1F"/>
    <w:rsid w:val="008D3E4A"/>
    <w:rsid w:val="008D3F3A"/>
    <w:rsid w:val="008D407E"/>
    <w:rsid w:val="008D436A"/>
    <w:rsid w:val="008D4377"/>
    <w:rsid w:val="008D4443"/>
    <w:rsid w:val="008D445E"/>
    <w:rsid w:val="008D48DE"/>
    <w:rsid w:val="008D4AAD"/>
    <w:rsid w:val="008D4ACA"/>
    <w:rsid w:val="008D4B61"/>
    <w:rsid w:val="008D4CB6"/>
    <w:rsid w:val="008D5026"/>
    <w:rsid w:val="008D5119"/>
    <w:rsid w:val="008D5129"/>
    <w:rsid w:val="008D51FA"/>
    <w:rsid w:val="008D5453"/>
    <w:rsid w:val="008D5546"/>
    <w:rsid w:val="008D5643"/>
    <w:rsid w:val="008D58EC"/>
    <w:rsid w:val="008D5C15"/>
    <w:rsid w:val="008D5CED"/>
    <w:rsid w:val="008D5DC9"/>
    <w:rsid w:val="008D614A"/>
    <w:rsid w:val="008D6242"/>
    <w:rsid w:val="008D66AC"/>
    <w:rsid w:val="008D6896"/>
    <w:rsid w:val="008D6A58"/>
    <w:rsid w:val="008D6DD1"/>
    <w:rsid w:val="008D6E7F"/>
    <w:rsid w:val="008D706E"/>
    <w:rsid w:val="008D742E"/>
    <w:rsid w:val="008D7430"/>
    <w:rsid w:val="008D75B7"/>
    <w:rsid w:val="008D7859"/>
    <w:rsid w:val="008D7A52"/>
    <w:rsid w:val="008E005A"/>
    <w:rsid w:val="008E00F2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955"/>
    <w:rsid w:val="008E1C21"/>
    <w:rsid w:val="008E1C48"/>
    <w:rsid w:val="008E1C86"/>
    <w:rsid w:val="008E1DA6"/>
    <w:rsid w:val="008E1DF8"/>
    <w:rsid w:val="008E1E15"/>
    <w:rsid w:val="008E2448"/>
    <w:rsid w:val="008E24F6"/>
    <w:rsid w:val="008E250D"/>
    <w:rsid w:val="008E2581"/>
    <w:rsid w:val="008E2640"/>
    <w:rsid w:val="008E27E9"/>
    <w:rsid w:val="008E2980"/>
    <w:rsid w:val="008E2A7A"/>
    <w:rsid w:val="008E2C84"/>
    <w:rsid w:val="008E2F13"/>
    <w:rsid w:val="008E2F79"/>
    <w:rsid w:val="008E31CC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4E7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4C2"/>
    <w:rsid w:val="008E55A4"/>
    <w:rsid w:val="008E56B3"/>
    <w:rsid w:val="008E5730"/>
    <w:rsid w:val="008E5A4B"/>
    <w:rsid w:val="008E5A82"/>
    <w:rsid w:val="008E5CE1"/>
    <w:rsid w:val="008E5D39"/>
    <w:rsid w:val="008E5D90"/>
    <w:rsid w:val="008E60AF"/>
    <w:rsid w:val="008E6116"/>
    <w:rsid w:val="008E6391"/>
    <w:rsid w:val="008E65C5"/>
    <w:rsid w:val="008E66DC"/>
    <w:rsid w:val="008E6790"/>
    <w:rsid w:val="008E691D"/>
    <w:rsid w:val="008E6B46"/>
    <w:rsid w:val="008E6FC6"/>
    <w:rsid w:val="008E7249"/>
    <w:rsid w:val="008E75D9"/>
    <w:rsid w:val="008E7659"/>
    <w:rsid w:val="008E7666"/>
    <w:rsid w:val="008E7763"/>
    <w:rsid w:val="008E7BF7"/>
    <w:rsid w:val="008E7ED5"/>
    <w:rsid w:val="008E7EE8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0FD0"/>
    <w:rsid w:val="008F11FA"/>
    <w:rsid w:val="008F1283"/>
    <w:rsid w:val="008F1324"/>
    <w:rsid w:val="008F134F"/>
    <w:rsid w:val="008F142F"/>
    <w:rsid w:val="008F14D6"/>
    <w:rsid w:val="008F1526"/>
    <w:rsid w:val="008F15C0"/>
    <w:rsid w:val="008F166A"/>
    <w:rsid w:val="008F1960"/>
    <w:rsid w:val="008F204C"/>
    <w:rsid w:val="008F2066"/>
    <w:rsid w:val="008F209D"/>
    <w:rsid w:val="008F216E"/>
    <w:rsid w:val="008F227C"/>
    <w:rsid w:val="008F22EE"/>
    <w:rsid w:val="008F236E"/>
    <w:rsid w:val="008F241C"/>
    <w:rsid w:val="008F2511"/>
    <w:rsid w:val="008F2AF7"/>
    <w:rsid w:val="008F2BB4"/>
    <w:rsid w:val="008F2C04"/>
    <w:rsid w:val="008F2C4A"/>
    <w:rsid w:val="008F2DCA"/>
    <w:rsid w:val="008F2EE8"/>
    <w:rsid w:val="008F3335"/>
    <w:rsid w:val="008F385D"/>
    <w:rsid w:val="008F3A92"/>
    <w:rsid w:val="008F3E1D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868"/>
    <w:rsid w:val="008F49EE"/>
    <w:rsid w:val="008F4C0F"/>
    <w:rsid w:val="008F4F29"/>
    <w:rsid w:val="008F4FBB"/>
    <w:rsid w:val="008F50C8"/>
    <w:rsid w:val="008F523F"/>
    <w:rsid w:val="008F53C0"/>
    <w:rsid w:val="008F5512"/>
    <w:rsid w:val="008F55E3"/>
    <w:rsid w:val="008F578C"/>
    <w:rsid w:val="008F5A39"/>
    <w:rsid w:val="008F5C6E"/>
    <w:rsid w:val="008F5C81"/>
    <w:rsid w:val="008F5D77"/>
    <w:rsid w:val="008F5EAB"/>
    <w:rsid w:val="008F5FC7"/>
    <w:rsid w:val="008F616A"/>
    <w:rsid w:val="008F63DA"/>
    <w:rsid w:val="008F658C"/>
    <w:rsid w:val="008F699F"/>
    <w:rsid w:val="008F708B"/>
    <w:rsid w:val="008F727E"/>
    <w:rsid w:val="008F731A"/>
    <w:rsid w:val="008F745A"/>
    <w:rsid w:val="008F749E"/>
    <w:rsid w:val="008F7639"/>
    <w:rsid w:val="008F779F"/>
    <w:rsid w:val="008F77CF"/>
    <w:rsid w:val="008F7A34"/>
    <w:rsid w:val="008F7CB0"/>
    <w:rsid w:val="008F7E99"/>
    <w:rsid w:val="008F7FB7"/>
    <w:rsid w:val="00900507"/>
    <w:rsid w:val="009009CC"/>
    <w:rsid w:val="00900ACC"/>
    <w:rsid w:val="00900BFA"/>
    <w:rsid w:val="00900D21"/>
    <w:rsid w:val="00900D41"/>
    <w:rsid w:val="00900F2A"/>
    <w:rsid w:val="00900F86"/>
    <w:rsid w:val="009010E8"/>
    <w:rsid w:val="0090144B"/>
    <w:rsid w:val="00901574"/>
    <w:rsid w:val="009022B9"/>
    <w:rsid w:val="00902403"/>
    <w:rsid w:val="009024EB"/>
    <w:rsid w:val="009025D6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96D"/>
    <w:rsid w:val="00904B36"/>
    <w:rsid w:val="00904CC0"/>
    <w:rsid w:val="00904CC2"/>
    <w:rsid w:val="00904D51"/>
    <w:rsid w:val="00905330"/>
    <w:rsid w:val="00905357"/>
    <w:rsid w:val="0090539B"/>
    <w:rsid w:val="009054F4"/>
    <w:rsid w:val="009057B4"/>
    <w:rsid w:val="009058D0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999"/>
    <w:rsid w:val="00906A51"/>
    <w:rsid w:val="00906BC9"/>
    <w:rsid w:val="00906DAA"/>
    <w:rsid w:val="00906EB1"/>
    <w:rsid w:val="00907185"/>
    <w:rsid w:val="009071CC"/>
    <w:rsid w:val="009072CC"/>
    <w:rsid w:val="0090747F"/>
    <w:rsid w:val="009074E1"/>
    <w:rsid w:val="00907511"/>
    <w:rsid w:val="009075CF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7CF"/>
    <w:rsid w:val="00910C02"/>
    <w:rsid w:val="00910E53"/>
    <w:rsid w:val="00910F01"/>
    <w:rsid w:val="00910F9D"/>
    <w:rsid w:val="00911008"/>
    <w:rsid w:val="0091101D"/>
    <w:rsid w:val="00911292"/>
    <w:rsid w:val="00911313"/>
    <w:rsid w:val="009114A3"/>
    <w:rsid w:val="009115E3"/>
    <w:rsid w:val="0091171C"/>
    <w:rsid w:val="009117C7"/>
    <w:rsid w:val="009118A2"/>
    <w:rsid w:val="00911950"/>
    <w:rsid w:val="00911B8B"/>
    <w:rsid w:val="00911FAD"/>
    <w:rsid w:val="00912000"/>
    <w:rsid w:val="009123F4"/>
    <w:rsid w:val="00912447"/>
    <w:rsid w:val="009124F3"/>
    <w:rsid w:val="00912596"/>
    <w:rsid w:val="00912870"/>
    <w:rsid w:val="0091296E"/>
    <w:rsid w:val="00912A3A"/>
    <w:rsid w:val="00912B1C"/>
    <w:rsid w:val="00912D42"/>
    <w:rsid w:val="00912D4E"/>
    <w:rsid w:val="00912DFA"/>
    <w:rsid w:val="00912E7F"/>
    <w:rsid w:val="00912F89"/>
    <w:rsid w:val="0091301A"/>
    <w:rsid w:val="00913244"/>
    <w:rsid w:val="0091332B"/>
    <w:rsid w:val="00913342"/>
    <w:rsid w:val="00913417"/>
    <w:rsid w:val="0091367E"/>
    <w:rsid w:val="009136F0"/>
    <w:rsid w:val="009137F7"/>
    <w:rsid w:val="00913996"/>
    <w:rsid w:val="00913A18"/>
    <w:rsid w:val="00913A98"/>
    <w:rsid w:val="00913DD4"/>
    <w:rsid w:val="0091410B"/>
    <w:rsid w:val="00914269"/>
    <w:rsid w:val="009142A2"/>
    <w:rsid w:val="009142F7"/>
    <w:rsid w:val="0091480B"/>
    <w:rsid w:val="00914A96"/>
    <w:rsid w:val="00914B84"/>
    <w:rsid w:val="00914BB4"/>
    <w:rsid w:val="00914C4A"/>
    <w:rsid w:val="00914C7B"/>
    <w:rsid w:val="00914D8F"/>
    <w:rsid w:val="009151A2"/>
    <w:rsid w:val="009154B5"/>
    <w:rsid w:val="009154C5"/>
    <w:rsid w:val="0091565F"/>
    <w:rsid w:val="009156B9"/>
    <w:rsid w:val="00915770"/>
    <w:rsid w:val="00915D8E"/>
    <w:rsid w:val="00915E07"/>
    <w:rsid w:val="00915F6F"/>
    <w:rsid w:val="0091603A"/>
    <w:rsid w:val="00916349"/>
    <w:rsid w:val="009163D0"/>
    <w:rsid w:val="00916423"/>
    <w:rsid w:val="009166DB"/>
    <w:rsid w:val="009169CF"/>
    <w:rsid w:val="00916A92"/>
    <w:rsid w:val="00916AD4"/>
    <w:rsid w:val="00916B2E"/>
    <w:rsid w:val="00916DF1"/>
    <w:rsid w:val="00916EB8"/>
    <w:rsid w:val="00917004"/>
    <w:rsid w:val="00917527"/>
    <w:rsid w:val="0091775B"/>
    <w:rsid w:val="009178E7"/>
    <w:rsid w:val="0091796A"/>
    <w:rsid w:val="00917A99"/>
    <w:rsid w:val="00917E14"/>
    <w:rsid w:val="0092018A"/>
    <w:rsid w:val="00920259"/>
    <w:rsid w:val="009202DD"/>
    <w:rsid w:val="009203BC"/>
    <w:rsid w:val="0092050E"/>
    <w:rsid w:val="00920ADA"/>
    <w:rsid w:val="00920B79"/>
    <w:rsid w:val="00920C2E"/>
    <w:rsid w:val="00920FA9"/>
    <w:rsid w:val="00921591"/>
    <w:rsid w:val="0092177F"/>
    <w:rsid w:val="00921894"/>
    <w:rsid w:val="00921A49"/>
    <w:rsid w:val="00921B60"/>
    <w:rsid w:val="00921F75"/>
    <w:rsid w:val="0092237F"/>
    <w:rsid w:val="009223EE"/>
    <w:rsid w:val="00922485"/>
    <w:rsid w:val="009224EE"/>
    <w:rsid w:val="00922655"/>
    <w:rsid w:val="0092270D"/>
    <w:rsid w:val="00922717"/>
    <w:rsid w:val="0092283B"/>
    <w:rsid w:val="00922C2A"/>
    <w:rsid w:val="00923452"/>
    <w:rsid w:val="009236C5"/>
    <w:rsid w:val="0092390E"/>
    <w:rsid w:val="00923A28"/>
    <w:rsid w:val="00923A70"/>
    <w:rsid w:val="00924004"/>
    <w:rsid w:val="009242EF"/>
    <w:rsid w:val="00924518"/>
    <w:rsid w:val="009249B7"/>
    <w:rsid w:val="00924A24"/>
    <w:rsid w:val="00924B33"/>
    <w:rsid w:val="00924B51"/>
    <w:rsid w:val="00924BCE"/>
    <w:rsid w:val="00924C50"/>
    <w:rsid w:val="00924F83"/>
    <w:rsid w:val="00925233"/>
    <w:rsid w:val="0092558B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975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AFB"/>
    <w:rsid w:val="00927D20"/>
    <w:rsid w:val="00927D7A"/>
    <w:rsid w:val="009301E6"/>
    <w:rsid w:val="009303F1"/>
    <w:rsid w:val="0093050F"/>
    <w:rsid w:val="0093063E"/>
    <w:rsid w:val="009306E0"/>
    <w:rsid w:val="009306E7"/>
    <w:rsid w:val="00930748"/>
    <w:rsid w:val="009307C9"/>
    <w:rsid w:val="009307DA"/>
    <w:rsid w:val="0093083F"/>
    <w:rsid w:val="00930956"/>
    <w:rsid w:val="00930AC7"/>
    <w:rsid w:val="00930DAC"/>
    <w:rsid w:val="00930DE8"/>
    <w:rsid w:val="00930F07"/>
    <w:rsid w:val="00930F93"/>
    <w:rsid w:val="009310C6"/>
    <w:rsid w:val="0093128C"/>
    <w:rsid w:val="009312B1"/>
    <w:rsid w:val="009312CD"/>
    <w:rsid w:val="009312EE"/>
    <w:rsid w:val="00931319"/>
    <w:rsid w:val="009314D1"/>
    <w:rsid w:val="00931999"/>
    <w:rsid w:val="00931A15"/>
    <w:rsid w:val="00931A72"/>
    <w:rsid w:val="00931A75"/>
    <w:rsid w:val="00931DD3"/>
    <w:rsid w:val="009322A7"/>
    <w:rsid w:val="009322B7"/>
    <w:rsid w:val="00932318"/>
    <w:rsid w:val="009325AE"/>
    <w:rsid w:val="0093286D"/>
    <w:rsid w:val="00932AAD"/>
    <w:rsid w:val="00932C66"/>
    <w:rsid w:val="00932C9B"/>
    <w:rsid w:val="00932CE6"/>
    <w:rsid w:val="00932EE4"/>
    <w:rsid w:val="00932F6C"/>
    <w:rsid w:val="00933068"/>
    <w:rsid w:val="00933087"/>
    <w:rsid w:val="00933288"/>
    <w:rsid w:val="0093335B"/>
    <w:rsid w:val="0093348B"/>
    <w:rsid w:val="00933563"/>
    <w:rsid w:val="009336E3"/>
    <w:rsid w:val="00933C6B"/>
    <w:rsid w:val="00933EE0"/>
    <w:rsid w:val="00933F1A"/>
    <w:rsid w:val="009341E3"/>
    <w:rsid w:val="00934201"/>
    <w:rsid w:val="00934355"/>
    <w:rsid w:val="0093436C"/>
    <w:rsid w:val="00934513"/>
    <w:rsid w:val="00934646"/>
    <w:rsid w:val="00934667"/>
    <w:rsid w:val="009347EB"/>
    <w:rsid w:val="009347FA"/>
    <w:rsid w:val="00934FF6"/>
    <w:rsid w:val="0093504C"/>
    <w:rsid w:val="0093519D"/>
    <w:rsid w:val="00935278"/>
    <w:rsid w:val="00935378"/>
    <w:rsid w:val="009356ED"/>
    <w:rsid w:val="0093573D"/>
    <w:rsid w:val="009357E0"/>
    <w:rsid w:val="00935D68"/>
    <w:rsid w:val="00935DE0"/>
    <w:rsid w:val="00935E1A"/>
    <w:rsid w:val="00936687"/>
    <w:rsid w:val="00936DB2"/>
    <w:rsid w:val="00936EC3"/>
    <w:rsid w:val="00936ECC"/>
    <w:rsid w:val="00936FB5"/>
    <w:rsid w:val="0093713F"/>
    <w:rsid w:val="0093745A"/>
    <w:rsid w:val="00937702"/>
    <w:rsid w:val="00937B6A"/>
    <w:rsid w:val="00937B7C"/>
    <w:rsid w:val="00937CF3"/>
    <w:rsid w:val="00937CFA"/>
    <w:rsid w:val="0094005E"/>
    <w:rsid w:val="009400A6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29"/>
    <w:rsid w:val="00941D7D"/>
    <w:rsid w:val="00941F11"/>
    <w:rsid w:val="0094211A"/>
    <w:rsid w:val="00942165"/>
    <w:rsid w:val="009422F4"/>
    <w:rsid w:val="00942345"/>
    <w:rsid w:val="00942352"/>
    <w:rsid w:val="0094259E"/>
    <w:rsid w:val="009425FB"/>
    <w:rsid w:val="009427CF"/>
    <w:rsid w:val="009428EB"/>
    <w:rsid w:val="00942A6D"/>
    <w:rsid w:val="00942CF8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2F4"/>
    <w:rsid w:val="00944434"/>
    <w:rsid w:val="009444C8"/>
    <w:rsid w:val="009446A4"/>
    <w:rsid w:val="00944712"/>
    <w:rsid w:val="00944A8A"/>
    <w:rsid w:val="00944E9F"/>
    <w:rsid w:val="00944ECC"/>
    <w:rsid w:val="0094506A"/>
    <w:rsid w:val="009453C9"/>
    <w:rsid w:val="0094551E"/>
    <w:rsid w:val="0094553E"/>
    <w:rsid w:val="0094581B"/>
    <w:rsid w:val="00945A77"/>
    <w:rsid w:val="00945D60"/>
    <w:rsid w:val="00945DA0"/>
    <w:rsid w:val="00945F44"/>
    <w:rsid w:val="0094608D"/>
    <w:rsid w:val="00946390"/>
    <w:rsid w:val="00946491"/>
    <w:rsid w:val="009466B0"/>
    <w:rsid w:val="0094672C"/>
    <w:rsid w:val="00946C31"/>
    <w:rsid w:val="00946C39"/>
    <w:rsid w:val="00946F1C"/>
    <w:rsid w:val="00946FB2"/>
    <w:rsid w:val="0094702F"/>
    <w:rsid w:val="0094710F"/>
    <w:rsid w:val="009471B4"/>
    <w:rsid w:val="009473E9"/>
    <w:rsid w:val="0094746D"/>
    <w:rsid w:val="00947682"/>
    <w:rsid w:val="00947B88"/>
    <w:rsid w:val="00947FB6"/>
    <w:rsid w:val="00947FF8"/>
    <w:rsid w:val="00950081"/>
    <w:rsid w:val="009504C8"/>
    <w:rsid w:val="00950B84"/>
    <w:rsid w:val="00950C1B"/>
    <w:rsid w:val="00950F4C"/>
    <w:rsid w:val="00950FD1"/>
    <w:rsid w:val="009511BF"/>
    <w:rsid w:val="0095139A"/>
    <w:rsid w:val="009513F8"/>
    <w:rsid w:val="0095140C"/>
    <w:rsid w:val="009514D7"/>
    <w:rsid w:val="0095180B"/>
    <w:rsid w:val="00951B15"/>
    <w:rsid w:val="00951CB0"/>
    <w:rsid w:val="00951EC2"/>
    <w:rsid w:val="00951FBB"/>
    <w:rsid w:val="0095207D"/>
    <w:rsid w:val="00952146"/>
    <w:rsid w:val="009521EB"/>
    <w:rsid w:val="009522CD"/>
    <w:rsid w:val="009522E1"/>
    <w:rsid w:val="00952303"/>
    <w:rsid w:val="009523EB"/>
    <w:rsid w:val="0095252A"/>
    <w:rsid w:val="00952538"/>
    <w:rsid w:val="0095288D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94B"/>
    <w:rsid w:val="00954AB5"/>
    <w:rsid w:val="00954B8B"/>
    <w:rsid w:val="00954E25"/>
    <w:rsid w:val="00954ED6"/>
    <w:rsid w:val="009554AC"/>
    <w:rsid w:val="009556EC"/>
    <w:rsid w:val="009558FF"/>
    <w:rsid w:val="00955E45"/>
    <w:rsid w:val="00955E51"/>
    <w:rsid w:val="00955EA4"/>
    <w:rsid w:val="00955EAA"/>
    <w:rsid w:val="009560CF"/>
    <w:rsid w:val="009563D6"/>
    <w:rsid w:val="00956437"/>
    <w:rsid w:val="009564ED"/>
    <w:rsid w:val="00956543"/>
    <w:rsid w:val="0095666C"/>
    <w:rsid w:val="00956746"/>
    <w:rsid w:val="00956BD5"/>
    <w:rsid w:val="00956D42"/>
    <w:rsid w:val="00956D86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A45"/>
    <w:rsid w:val="00960B90"/>
    <w:rsid w:val="00960C0A"/>
    <w:rsid w:val="00960D86"/>
    <w:rsid w:val="00960E2F"/>
    <w:rsid w:val="00960EC4"/>
    <w:rsid w:val="009610B1"/>
    <w:rsid w:val="00961136"/>
    <w:rsid w:val="0096124D"/>
    <w:rsid w:val="0096126E"/>
    <w:rsid w:val="0096131E"/>
    <w:rsid w:val="0096158E"/>
    <w:rsid w:val="00961855"/>
    <w:rsid w:val="00961880"/>
    <w:rsid w:val="00961D10"/>
    <w:rsid w:val="00961D52"/>
    <w:rsid w:val="00961EAD"/>
    <w:rsid w:val="00961FDA"/>
    <w:rsid w:val="00962186"/>
    <w:rsid w:val="0096225E"/>
    <w:rsid w:val="009622EF"/>
    <w:rsid w:val="00962408"/>
    <w:rsid w:val="0096246C"/>
    <w:rsid w:val="0096287F"/>
    <w:rsid w:val="009628E0"/>
    <w:rsid w:val="009628FF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9B6"/>
    <w:rsid w:val="00963A1F"/>
    <w:rsid w:val="00963DAD"/>
    <w:rsid w:val="00963F7E"/>
    <w:rsid w:val="00964060"/>
    <w:rsid w:val="009640F8"/>
    <w:rsid w:val="00964246"/>
    <w:rsid w:val="00964265"/>
    <w:rsid w:val="009642B8"/>
    <w:rsid w:val="0096451C"/>
    <w:rsid w:val="00964580"/>
    <w:rsid w:val="009648D2"/>
    <w:rsid w:val="00964C26"/>
    <w:rsid w:val="009650F9"/>
    <w:rsid w:val="009652A4"/>
    <w:rsid w:val="00965562"/>
    <w:rsid w:val="009655ED"/>
    <w:rsid w:val="00965709"/>
    <w:rsid w:val="00965C8C"/>
    <w:rsid w:val="00965D37"/>
    <w:rsid w:val="00966025"/>
    <w:rsid w:val="00966088"/>
    <w:rsid w:val="0096616D"/>
    <w:rsid w:val="00966225"/>
    <w:rsid w:val="009662FD"/>
    <w:rsid w:val="009663BE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59"/>
    <w:rsid w:val="009707EE"/>
    <w:rsid w:val="009708A6"/>
    <w:rsid w:val="00970BAE"/>
    <w:rsid w:val="009712FA"/>
    <w:rsid w:val="0097144B"/>
    <w:rsid w:val="00971585"/>
    <w:rsid w:val="00971900"/>
    <w:rsid w:val="00971A12"/>
    <w:rsid w:val="00971A3D"/>
    <w:rsid w:val="00971C71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3FF"/>
    <w:rsid w:val="009734E0"/>
    <w:rsid w:val="009735F2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562"/>
    <w:rsid w:val="0097563A"/>
    <w:rsid w:val="009757B2"/>
    <w:rsid w:val="00975826"/>
    <w:rsid w:val="0097595F"/>
    <w:rsid w:val="00975B7E"/>
    <w:rsid w:val="00975C5A"/>
    <w:rsid w:val="0097635D"/>
    <w:rsid w:val="0097639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CF4"/>
    <w:rsid w:val="00977D3B"/>
    <w:rsid w:val="009800EA"/>
    <w:rsid w:val="0098019F"/>
    <w:rsid w:val="009801A5"/>
    <w:rsid w:val="00980281"/>
    <w:rsid w:val="009804C6"/>
    <w:rsid w:val="009805FB"/>
    <w:rsid w:val="009806FB"/>
    <w:rsid w:val="0098094B"/>
    <w:rsid w:val="00980B19"/>
    <w:rsid w:val="00980CAB"/>
    <w:rsid w:val="0098109C"/>
    <w:rsid w:val="0098122F"/>
    <w:rsid w:val="009814A1"/>
    <w:rsid w:val="00981562"/>
    <w:rsid w:val="0098182A"/>
    <w:rsid w:val="00981836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C24"/>
    <w:rsid w:val="00982DB0"/>
    <w:rsid w:val="009831CE"/>
    <w:rsid w:val="009832D7"/>
    <w:rsid w:val="00983434"/>
    <w:rsid w:val="00983445"/>
    <w:rsid w:val="009835C3"/>
    <w:rsid w:val="00983616"/>
    <w:rsid w:val="0098365E"/>
    <w:rsid w:val="00983D1E"/>
    <w:rsid w:val="00983ED9"/>
    <w:rsid w:val="00983FCA"/>
    <w:rsid w:val="0098425A"/>
    <w:rsid w:val="0098434D"/>
    <w:rsid w:val="00984407"/>
    <w:rsid w:val="0098458F"/>
    <w:rsid w:val="009845CA"/>
    <w:rsid w:val="0098485D"/>
    <w:rsid w:val="0098496B"/>
    <w:rsid w:val="00984B74"/>
    <w:rsid w:val="00984D37"/>
    <w:rsid w:val="0098508C"/>
    <w:rsid w:val="0098540E"/>
    <w:rsid w:val="00985798"/>
    <w:rsid w:val="009859D9"/>
    <w:rsid w:val="009859F5"/>
    <w:rsid w:val="00985B06"/>
    <w:rsid w:val="00985B1D"/>
    <w:rsid w:val="00985C25"/>
    <w:rsid w:val="00985C9B"/>
    <w:rsid w:val="00985DBA"/>
    <w:rsid w:val="0098680E"/>
    <w:rsid w:val="009868A9"/>
    <w:rsid w:val="00986953"/>
    <w:rsid w:val="00986B26"/>
    <w:rsid w:val="00986FDE"/>
    <w:rsid w:val="009870F3"/>
    <w:rsid w:val="00987251"/>
    <w:rsid w:val="0098739F"/>
    <w:rsid w:val="009874C0"/>
    <w:rsid w:val="00987642"/>
    <w:rsid w:val="00987AC6"/>
    <w:rsid w:val="0099012F"/>
    <w:rsid w:val="009901D9"/>
    <w:rsid w:val="009903A1"/>
    <w:rsid w:val="009904C9"/>
    <w:rsid w:val="00990B45"/>
    <w:rsid w:val="00990E8B"/>
    <w:rsid w:val="00990F4B"/>
    <w:rsid w:val="009910E7"/>
    <w:rsid w:val="00991131"/>
    <w:rsid w:val="0099137E"/>
    <w:rsid w:val="009915F2"/>
    <w:rsid w:val="00991793"/>
    <w:rsid w:val="009919D3"/>
    <w:rsid w:val="00991B9E"/>
    <w:rsid w:val="0099278B"/>
    <w:rsid w:val="00992AFF"/>
    <w:rsid w:val="00992C67"/>
    <w:rsid w:val="00992DFE"/>
    <w:rsid w:val="009930F8"/>
    <w:rsid w:val="009932D5"/>
    <w:rsid w:val="009932EB"/>
    <w:rsid w:val="009932FE"/>
    <w:rsid w:val="009933A3"/>
    <w:rsid w:val="00993542"/>
    <w:rsid w:val="009935AE"/>
    <w:rsid w:val="009937C9"/>
    <w:rsid w:val="009937E0"/>
    <w:rsid w:val="00993854"/>
    <w:rsid w:val="00993A57"/>
    <w:rsid w:val="00993A58"/>
    <w:rsid w:val="00993E38"/>
    <w:rsid w:val="00994091"/>
    <w:rsid w:val="0099434A"/>
    <w:rsid w:val="00994662"/>
    <w:rsid w:val="0099494B"/>
    <w:rsid w:val="00994CF1"/>
    <w:rsid w:val="009951C1"/>
    <w:rsid w:val="00995373"/>
    <w:rsid w:val="00995791"/>
    <w:rsid w:val="0099583A"/>
    <w:rsid w:val="0099594C"/>
    <w:rsid w:val="009959E1"/>
    <w:rsid w:val="00995A53"/>
    <w:rsid w:val="00995C0C"/>
    <w:rsid w:val="00995D6B"/>
    <w:rsid w:val="00996006"/>
    <w:rsid w:val="0099608F"/>
    <w:rsid w:val="00996135"/>
    <w:rsid w:val="0099636C"/>
    <w:rsid w:val="00996925"/>
    <w:rsid w:val="009969A8"/>
    <w:rsid w:val="009969B2"/>
    <w:rsid w:val="00996C90"/>
    <w:rsid w:val="00996DBD"/>
    <w:rsid w:val="00996DBF"/>
    <w:rsid w:val="00996F36"/>
    <w:rsid w:val="00996F5A"/>
    <w:rsid w:val="0099704B"/>
    <w:rsid w:val="009970AB"/>
    <w:rsid w:val="00997349"/>
    <w:rsid w:val="009973C3"/>
    <w:rsid w:val="009977DF"/>
    <w:rsid w:val="00997859"/>
    <w:rsid w:val="00997D0F"/>
    <w:rsid w:val="009A00ED"/>
    <w:rsid w:val="009A0165"/>
    <w:rsid w:val="009A0176"/>
    <w:rsid w:val="009A02BF"/>
    <w:rsid w:val="009A0352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38A"/>
    <w:rsid w:val="009A14B5"/>
    <w:rsid w:val="009A17E9"/>
    <w:rsid w:val="009A1AEA"/>
    <w:rsid w:val="009A1B7F"/>
    <w:rsid w:val="009A1C80"/>
    <w:rsid w:val="009A1D75"/>
    <w:rsid w:val="009A1DF7"/>
    <w:rsid w:val="009A1ED0"/>
    <w:rsid w:val="009A1EF9"/>
    <w:rsid w:val="009A2067"/>
    <w:rsid w:val="009A232C"/>
    <w:rsid w:val="009A2622"/>
    <w:rsid w:val="009A2C89"/>
    <w:rsid w:val="009A2E54"/>
    <w:rsid w:val="009A3048"/>
    <w:rsid w:val="009A31CF"/>
    <w:rsid w:val="009A33A3"/>
    <w:rsid w:val="009A3794"/>
    <w:rsid w:val="009A37EA"/>
    <w:rsid w:val="009A38BF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DC7"/>
    <w:rsid w:val="009A4E21"/>
    <w:rsid w:val="009A4E98"/>
    <w:rsid w:val="009A4F7A"/>
    <w:rsid w:val="009A5108"/>
    <w:rsid w:val="009A5111"/>
    <w:rsid w:val="009A5302"/>
    <w:rsid w:val="009A5390"/>
    <w:rsid w:val="009A57B9"/>
    <w:rsid w:val="009A59C1"/>
    <w:rsid w:val="009A5A5C"/>
    <w:rsid w:val="009A5CC1"/>
    <w:rsid w:val="009A5D8E"/>
    <w:rsid w:val="009A5EF3"/>
    <w:rsid w:val="009A5F99"/>
    <w:rsid w:val="009A5FBD"/>
    <w:rsid w:val="009A615E"/>
    <w:rsid w:val="009A636F"/>
    <w:rsid w:val="009A676F"/>
    <w:rsid w:val="009A6F84"/>
    <w:rsid w:val="009A6FE4"/>
    <w:rsid w:val="009A7029"/>
    <w:rsid w:val="009A71F1"/>
    <w:rsid w:val="009A72B0"/>
    <w:rsid w:val="009A746B"/>
    <w:rsid w:val="009A7926"/>
    <w:rsid w:val="009A7BE0"/>
    <w:rsid w:val="009A7F91"/>
    <w:rsid w:val="009B0252"/>
    <w:rsid w:val="009B05E0"/>
    <w:rsid w:val="009B0AD3"/>
    <w:rsid w:val="009B0BB8"/>
    <w:rsid w:val="009B0CC8"/>
    <w:rsid w:val="009B0EFE"/>
    <w:rsid w:val="009B111E"/>
    <w:rsid w:val="009B1254"/>
    <w:rsid w:val="009B12C7"/>
    <w:rsid w:val="009B137C"/>
    <w:rsid w:val="009B15AE"/>
    <w:rsid w:val="009B1A48"/>
    <w:rsid w:val="009B1BB7"/>
    <w:rsid w:val="009B1CF4"/>
    <w:rsid w:val="009B1D6D"/>
    <w:rsid w:val="009B1F0F"/>
    <w:rsid w:val="009B1FBF"/>
    <w:rsid w:val="009B20EB"/>
    <w:rsid w:val="009B2177"/>
    <w:rsid w:val="009B22A7"/>
    <w:rsid w:val="009B235B"/>
    <w:rsid w:val="009B243A"/>
    <w:rsid w:val="009B2498"/>
    <w:rsid w:val="009B2A24"/>
    <w:rsid w:val="009B2B90"/>
    <w:rsid w:val="009B3305"/>
    <w:rsid w:val="009B34D7"/>
    <w:rsid w:val="009B3578"/>
    <w:rsid w:val="009B3739"/>
    <w:rsid w:val="009B3821"/>
    <w:rsid w:val="009B393F"/>
    <w:rsid w:val="009B3CDE"/>
    <w:rsid w:val="009B3FFA"/>
    <w:rsid w:val="009B4296"/>
    <w:rsid w:val="009B43C9"/>
    <w:rsid w:val="009B4526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4EB"/>
    <w:rsid w:val="009B55C0"/>
    <w:rsid w:val="009B55C7"/>
    <w:rsid w:val="009B55FE"/>
    <w:rsid w:val="009B58DA"/>
    <w:rsid w:val="009B59EF"/>
    <w:rsid w:val="009B5AF0"/>
    <w:rsid w:val="009B5C9C"/>
    <w:rsid w:val="009B5D4F"/>
    <w:rsid w:val="009B5DD7"/>
    <w:rsid w:val="009B6344"/>
    <w:rsid w:val="009B663C"/>
    <w:rsid w:val="009B66E6"/>
    <w:rsid w:val="009B66FE"/>
    <w:rsid w:val="009B6748"/>
    <w:rsid w:val="009B6764"/>
    <w:rsid w:val="009B67A4"/>
    <w:rsid w:val="009B67F4"/>
    <w:rsid w:val="009B6900"/>
    <w:rsid w:val="009B693A"/>
    <w:rsid w:val="009B6AB8"/>
    <w:rsid w:val="009B6ACA"/>
    <w:rsid w:val="009B6B0D"/>
    <w:rsid w:val="009B6C7D"/>
    <w:rsid w:val="009B7118"/>
    <w:rsid w:val="009B7136"/>
    <w:rsid w:val="009B714A"/>
    <w:rsid w:val="009B7180"/>
    <w:rsid w:val="009B7183"/>
    <w:rsid w:val="009B726D"/>
    <w:rsid w:val="009B72AD"/>
    <w:rsid w:val="009B73B6"/>
    <w:rsid w:val="009B75B5"/>
    <w:rsid w:val="009B7741"/>
    <w:rsid w:val="009B7AAC"/>
    <w:rsid w:val="009B7B54"/>
    <w:rsid w:val="009B7F0B"/>
    <w:rsid w:val="009B7F6D"/>
    <w:rsid w:val="009B7F72"/>
    <w:rsid w:val="009B7FC7"/>
    <w:rsid w:val="009C0000"/>
    <w:rsid w:val="009C0082"/>
    <w:rsid w:val="009C02E7"/>
    <w:rsid w:val="009C0419"/>
    <w:rsid w:val="009C0466"/>
    <w:rsid w:val="009C0783"/>
    <w:rsid w:val="009C078F"/>
    <w:rsid w:val="009C08F7"/>
    <w:rsid w:val="009C0958"/>
    <w:rsid w:val="009C0BAB"/>
    <w:rsid w:val="009C0FF1"/>
    <w:rsid w:val="009C10CD"/>
    <w:rsid w:val="009C1153"/>
    <w:rsid w:val="009C11D2"/>
    <w:rsid w:val="009C126F"/>
    <w:rsid w:val="009C1331"/>
    <w:rsid w:val="009C133D"/>
    <w:rsid w:val="009C1571"/>
    <w:rsid w:val="009C15AC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EF"/>
    <w:rsid w:val="009C3AF9"/>
    <w:rsid w:val="009C406B"/>
    <w:rsid w:val="009C40DC"/>
    <w:rsid w:val="009C431D"/>
    <w:rsid w:val="009C433D"/>
    <w:rsid w:val="009C45D6"/>
    <w:rsid w:val="009C45DC"/>
    <w:rsid w:val="009C48D0"/>
    <w:rsid w:val="009C49A6"/>
    <w:rsid w:val="009C4D91"/>
    <w:rsid w:val="009C500B"/>
    <w:rsid w:val="009C5031"/>
    <w:rsid w:val="009C5510"/>
    <w:rsid w:val="009C5A3A"/>
    <w:rsid w:val="009C5BB5"/>
    <w:rsid w:val="009C5C31"/>
    <w:rsid w:val="009C5E1C"/>
    <w:rsid w:val="009C6068"/>
    <w:rsid w:val="009C6175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C7DDC"/>
    <w:rsid w:val="009D008A"/>
    <w:rsid w:val="009D0526"/>
    <w:rsid w:val="009D0729"/>
    <w:rsid w:val="009D07E4"/>
    <w:rsid w:val="009D08C8"/>
    <w:rsid w:val="009D0918"/>
    <w:rsid w:val="009D0A92"/>
    <w:rsid w:val="009D0B5B"/>
    <w:rsid w:val="009D0B88"/>
    <w:rsid w:val="009D0CA3"/>
    <w:rsid w:val="009D0D49"/>
    <w:rsid w:val="009D0FFC"/>
    <w:rsid w:val="009D115E"/>
    <w:rsid w:val="009D116E"/>
    <w:rsid w:val="009D142C"/>
    <w:rsid w:val="009D151A"/>
    <w:rsid w:val="009D172F"/>
    <w:rsid w:val="009D18EF"/>
    <w:rsid w:val="009D1B3A"/>
    <w:rsid w:val="009D1DE1"/>
    <w:rsid w:val="009D1FAA"/>
    <w:rsid w:val="009D20A4"/>
    <w:rsid w:val="009D21E9"/>
    <w:rsid w:val="009D2232"/>
    <w:rsid w:val="009D260C"/>
    <w:rsid w:val="009D26A6"/>
    <w:rsid w:val="009D27F6"/>
    <w:rsid w:val="009D28A1"/>
    <w:rsid w:val="009D2957"/>
    <w:rsid w:val="009D2999"/>
    <w:rsid w:val="009D2B23"/>
    <w:rsid w:val="009D2D40"/>
    <w:rsid w:val="009D2EF0"/>
    <w:rsid w:val="009D3196"/>
    <w:rsid w:val="009D35D8"/>
    <w:rsid w:val="009D35FB"/>
    <w:rsid w:val="009D368D"/>
    <w:rsid w:val="009D3AC6"/>
    <w:rsid w:val="009D3CE6"/>
    <w:rsid w:val="009D3E3C"/>
    <w:rsid w:val="009D3FD7"/>
    <w:rsid w:val="009D401F"/>
    <w:rsid w:val="009D403B"/>
    <w:rsid w:val="009D406F"/>
    <w:rsid w:val="009D4079"/>
    <w:rsid w:val="009D434C"/>
    <w:rsid w:val="009D4814"/>
    <w:rsid w:val="009D4973"/>
    <w:rsid w:val="009D5081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8E2"/>
    <w:rsid w:val="009D6904"/>
    <w:rsid w:val="009D6997"/>
    <w:rsid w:val="009D6ACA"/>
    <w:rsid w:val="009D6BF2"/>
    <w:rsid w:val="009D6C7F"/>
    <w:rsid w:val="009D6E6B"/>
    <w:rsid w:val="009D6EC6"/>
    <w:rsid w:val="009D6ED7"/>
    <w:rsid w:val="009D719F"/>
    <w:rsid w:val="009D75BF"/>
    <w:rsid w:val="009D7645"/>
    <w:rsid w:val="009D765C"/>
    <w:rsid w:val="009D779C"/>
    <w:rsid w:val="009D7AC3"/>
    <w:rsid w:val="009D7BE6"/>
    <w:rsid w:val="009D7C11"/>
    <w:rsid w:val="009D7CDE"/>
    <w:rsid w:val="009E008F"/>
    <w:rsid w:val="009E0113"/>
    <w:rsid w:val="009E02AE"/>
    <w:rsid w:val="009E06CB"/>
    <w:rsid w:val="009E0780"/>
    <w:rsid w:val="009E08E5"/>
    <w:rsid w:val="009E102D"/>
    <w:rsid w:val="009E1037"/>
    <w:rsid w:val="009E1073"/>
    <w:rsid w:val="009E123E"/>
    <w:rsid w:val="009E1263"/>
    <w:rsid w:val="009E15DB"/>
    <w:rsid w:val="009E1B3F"/>
    <w:rsid w:val="009E1B71"/>
    <w:rsid w:val="009E1BF3"/>
    <w:rsid w:val="009E1CD6"/>
    <w:rsid w:val="009E1E30"/>
    <w:rsid w:val="009E257B"/>
    <w:rsid w:val="009E26AF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5B1"/>
    <w:rsid w:val="009E3740"/>
    <w:rsid w:val="009E3B79"/>
    <w:rsid w:val="009E3FA8"/>
    <w:rsid w:val="009E413B"/>
    <w:rsid w:val="009E4141"/>
    <w:rsid w:val="009E41E8"/>
    <w:rsid w:val="009E4400"/>
    <w:rsid w:val="009E459C"/>
    <w:rsid w:val="009E4A18"/>
    <w:rsid w:val="009E4B3A"/>
    <w:rsid w:val="009E4BFC"/>
    <w:rsid w:val="009E4DC1"/>
    <w:rsid w:val="009E50CD"/>
    <w:rsid w:val="009E5227"/>
    <w:rsid w:val="009E5370"/>
    <w:rsid w:val="009E5596"/>
    <w:rsid w:val="009E572B"/>
    <w:rsid w:val="009E5859"/>
    <w:rsid w:val="009E5F1C"/>
    <w:rsid w:val="009E67AD"/>
    <w:rsid w:val="009E690F"/>
    <w:rsid w:val="009E69D2"/>
    <w:rsid w:val="009E69F4"/>
    <w:rsid w:val="009E6D5D"/>
    <w:rsid w:val="009E6D9D"/>
    <w:rsid w:val="009E704C"/>
    <w:rsid w:val="009E735F"/>
    <w:rsid w:val="009E7383"/>
    <w:rsid w:val="009E73CD"/>
    <w:rsid w:val="009E7C1F"/>
    <w:rsid w:val="009E7EEA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251"/>
    <w:rsid w:val="009F1365"/>
    <w:rsid w:val="009F1409"/>
    <w:rsid w:val="009F14D2"/>
    <w:rsid w:val="009F1793"/>
    <w:rsid w:val="009F18BE"/>
    <w:rsid w:val="009F1F04"/>
    <w:rsid w:val="009F20AF"/>
    <w:rsid w:val="009F2381"/>
    <w:rsid w:val="009F249E"/>
    <w:rsid w:val="009F2725"/>
    <w:rsid w:val="009F280E"/>
    <w:rsid w:val="009F28A7"/>
    <w:rsid w:val="009F290E"/>
    <w:rsid w:val="009F2922"/>
    <w:rsid w:val="009F2A92"/>
    <w:rsid w:val="009F2AB0"/>
    <w:rsid w:val="009F2ACE"/>
    <w:rsid w:val="009F2B3A"/>
    <w:rsid w:val="009F2BB5"/>
    <w:rsid w:val="009F2BD0"/>
    <w:rsid w:val="009F2CAA"/>
    <w:rsid w:val="009F301A"/>
    <w:rsid w:val="009F34A4"/>
    <w:rsid w:val="009F36A3"/>
    <w:rsid w:val="009F3815"/>
    <w:rsid w:val="009F39A1"/>
    <w:rsid w:val="009F3D29"/>
    <w:rsid w:val="009F3DE1"/>
    <w:rsid w:val="009F3E24"/>
    <w:rsid w:val="009F3F8E"/>
    <w:rsid w:val="009F4162"/>
    <w:rsid w:val="009F4332"/>
    <w:rsid w:val="009F43C6"/>
    <w:rsid w:val="009F4524"/>
    <w:rsid w:val="009F45CD"/>
    <w:rsid w:val="009F463F"/>
    <w:rsid w:val="009F46F6"/>
    <w:rsid w:val="009F4BFF"/>
    <w:rsid w:val="009F4C24"/>
    <w:rsid w:val="009F4CAF"/>
    <w:rsid w:val="009F4E73"/>
    <w:rsid w:val="009F50C3"/>
    <w:rsid w:val="009F50CA"/>
    <w:rsid w:val="009F5123"/>
    <w:rsid w:val="009F5380"/>
    <w:rsid w:val="009F55A3"/>
    <w:rsid w:val="009F55A5"/>
    <w:rsid w:val="009F5615"/>
    <w:rsid w:val="009F57BD"/>
    <w:rsid w:val="009F5874"/>
    <w:rsid w:val="009F5957"/>
    <w:rsid w:val="009F5A0B"/>
    <w:rsid w:val="009F5AEC"/>
    <w:rsid w:val="009F5B93"/>
    <w:rsid w:val="009F5BF8"/>
    <w:rsid w:val="009F62DF"/>
    <w:rsid w:val="009F641C"/>
    <w:rsid w:val="009F64FE"/>
    <w:rsid w:val="009F661B"/>
    <w:rsid w:val="009F677A"/>
    <w:rsid w:val="009F67BF"/>
    <w:rsid w:val="009F69EC"/>
    <w:rsid w:val="009F6CA3"/>
    <w:rsid w:val="009F6D18"/>
    <w:rsid w:val="009F6D4E"/>
    <w:rsid w:val="009F6EC8"/>
    <w:rsid w:val="009F7202"/>
    <w:rsid w:val="009F7476"/>
    <w:rsid w:val="009F75DB"/>
    <w:rsid w:val="009F7908"/>
    <w:rsid w:val="009F7BC0"/>
    <w:rsid w:val="009F7C48"/>
    <w:rsid w:val="009F7CC7"/>
    <w:rsid w:val="009F7D9C"/>
    <w:rsid w:val="00A0011B"/>
    <w:rsid w:val="00A001A3"/>
    <w:rsid w:val="00A00364"/>
    <w:rsid w:val="00A00780"/>
    <w:rsid w:val="00A0099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30C"/>
    <w:rsid w:val="00A0157B"/>
    <w:rsid w:val="00A015A1"/>
    <w:rsid w:val="00A0166D"/>
    <w:rsid w:val="00A01892"/>
    <w:rsid w:val="00A01958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3618"/>
    <w:rsid w:val="00A03A4F"/>
    <w:rsid w:val="00A03B40"/>
    <w:rsid w:val="00A03BC8"/>
    <w:rsid w:val="00A042A9"/>
    <w:rsid w:val="00A04465"/>
    <w:rsid w:val="00A044FB"/>
    <w:rsid w:val="00A04581"/>
    <w:rsid w:val="00A046EC"/>
    <w:rsid w:val="00A0498B"/>
    <w:rsid w:val="00A04BC4"/>
    <w:rsid w:val="00A04DF5"/>
    <w:rsid w:val="00A05205"/>
    <w:rsid w:val="00A0533E"/>
    <w:rsid w:val="00A0542A"/>
    <w:rsid w:val="00A0548A"/>
    <w:rsid w:val="00A054B8"/>
    <w:rsid w:val="00A05B8A"/>
    <w:rsid w:val="00A05D58"/>
    <w:rsid w:val="00A05DFA"/>
    <w:rsid w:val="00A05F8B"/>
    <w:rsid w:val="00A06065"/>
    <w:rsid w:val="00A06096"/>
    <w:rsid w:val="00A0617B"/>
    <w:rsid w:val="00A061BD"/>
    <w:rsid w:val="00A0662C"/>
    <w:rsid w:val="00A06870"/>
    <w:rsid w:val="00A068E2"/>
    <w:rsid w:val="00A069C7"/>
    <w:rsid w:val="00A06ABF"/>
    <w:rsid w:val="00A06B9F"/>
    <w:rsid w:val="00A06DCE"/>
    <w:rsid w:val="00A07191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AE5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CD"/>
    <w:rsid w:val="00A12E2D"/>
    <w:rsid w:val="00A12F05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66C"/>
    <w:rsid w:val="00A14880"/>
    <w:rsid w:val="00A148DA"/>
    <w:rsid w:val="00A1491B"/>
    <w:rsid w:val="00A14A3A"/>
    <w:rsid w:val="00A14A80"/>
    <w:rsid w:val="00A14D94"/>
    <w:rsid w:val="00A14EB1"/>
    <w:rsid w:val="00A150F7"/>
    <w:rsid w:val="00A15325"/>
    <w:rsid w:val="00A153D1"/>
    <w:rsid w:val="00A15954"/>
    <w:rsid w:val="00A15961"/>
    <w:rsid w:val="00A15AB2"/>
    <w:rsid w:val="00A15AE4"/>
    <w:rsid w:val="00A15B0C"/>
    <w:rsid w:val="00A15B8D"/>
    <w:rsid w:val="00A15B94"/>
    <w:rsid w:val="00A15CE9"/>
    <w:rsid w:val="00A15DB3"/>
    <w:rsid w:val="00A15E17"/>
    <w:rsid w:val="00A15EDA"/>
    <w:rsid w:val="00A16284"/>
    <w:rsid w:val="00A162A2"/>
    <w:rsid w:val="00A16796"/>
    <w:rsid w:val="00A168FC"/>
    <w:rsid w:val="00A16C3B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54E"/>
    <w:rsid w:val="00A206F4"/>
    <w:rsid w:val="00A20B96"/>
    <w:rsid w:val="00A20C51"/>
    <w:rsid w:val="00A20E05"/>
    <w:rsid w:val="00A20ED0"/>
    <w:rsid w:val="00A214C4"/>
    <w:rsid w:val="00A2163F"/>
    <w:rsid w:val="00A21862"/>
    <w:rsid w:val="00A21ABB"/>
    <w:rsid w:val="00A21DC3"/>
    <w:rsid w:val="00A2226E"/>
    <w:rsid w:val="00A222F1"/>
    <w:rsid w:val="00A222F9"/>
    <w:rsid w:val="00A2230F"/>
    <w:rsid w:val="00A22340"/>
    <w:rsid w:val="00A22445"/>
    <w:rsid w:val="00A22831"/>
    <w:rsid w:val="00A2288A"/>
    <w:rsid w:val="00A22929"/>
    <w:rsid w:val="00A2297F"/>
    <w:rsid w:val="00A22AA8"/>
    <w:rsid w:val="00A22D50"/>
    <w:rsid w:val="00A22D61"/>
    <w:rsid w:val="00A22DAF"/>
    <w:rsid w:val="00A23125"/>
    <w:rsid w:val="00A23156"/>
    <w:rsid w:val="00A23383"/>
    <w:rsid w:val="00A23B2C"/>
    <w:rsid w:val="00A23BB3"/>
    <w:rsid w:val="00A23DAB"/>
    <w:rsid w:val="00A23DF0"/>
    <w:rsid w:val="00A23E76"/>
    <w:rsid w:val="00A242BC"/>
    <w:rsid w:val="00A24319"/>
    <w:rsid w:val="00A2445C"/>
    <w:rsid w:val="00A244F8"/>
    <w:rsid w:val="00A24537"/>
    <w:rsid w:val="00A24634"/>
    <w:rsid w:val="00A24A9C"/>
    <w:rsid w:val="00A24B6B"/>
    <w:rsid w:val="00A25041"/>
    <w:rsid w:val="00A25275"/>
    <w:rsid w:val="00A253F0"/>
    <w:rsid w:val="00A254AC"/>
    <w:rsid w:val="00A2559B"/>
    <w:rsid w:val="00A2580F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6B8"/>
    <w:rsid w:val="00A27781"/>
    <w:rsid w:val="00A27BD6"/>
    <w:rsid w:val="00A27D46"/>
    <w:rsid w:val="00A27E3A"/>
    <w:rsid w:val="00A27F15"/>
    <w:rsid w:val="00A27F7F"/>
    <w:rsid w:val="00A305BF"/>
    <w:rsid w:val="00A3089E"/>
    <w:rsid w:val="00A30991"/>
    <w:rsid w:val="00A30993"/>
    <w:rsid w:val="00A30C16"/>
    <w:rsid w:val="00A30E2B"/>
    <w:rsid w:val="00A3109B"/>
    <w:rsid w:val="00A312B2"/>
    <w:rsid w:val="00A31402"/>
    <w:rsid w:val="00A31604"/>
    <w:rsid w:val="00A31663"/>
    <w:rsid w:val="00A3187A"/>
    <w:rsid w:val="00A31B1A"/>
    <w:rsid w:val="00A31B39"/>
    <w:rsid w:val="00A31BED"/>
    <w:rsid w:val="00A31D65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8A"/>
    <w:rsid w:val="00A32FF5"/>
    <w:rsid w:val="00A33084"/>
    <w:rsid w:val="00A332E4"/>
    <w:rsid w:val="00A333A5"/>
    <w:rsid w:val="00A334FD"/>
    <w:rsid w:val="00A336D1"/>
    <w:rsid w:val="00A336E7"/>
    <w:rsid w:val="00A33851"/>
    <w:rsid w:val="00A33876"/>
    <w:rsid w:val="00A33CA3"/>
    <w:rsid w:val="00A33DEA"/>
    <w:rsid w:val="00A33F30"/>
    <w:rsid w:val="00A341BE"/>
    <w:rsid w:val="00A341DD"/>
    <w:rsid w:val="00A342BC"/>
    <w:rsid w:val="00A34319"/>
    <w:rsid w:val="00A34A01"/>
    <w:rsid w:val="00A34A43"/>
    <w:rsid w:val="00A34BF1"/>
    <w:rsid w:val="00A34C46"/>
    <w:rsid w:val="00A34CEB"/>
    <w:rsid w:val="00A34CF7"/>
    <w:rsid w:val="00A34EBD"/>
    <w:rsid w:val="00A34F59"/>
    <w:rsid w:val="00A35083"/>
    <w:rsid w:val="00A350C4"/>
    <w:rsid w:val="00A352D4"/>
    <w:rsid w:val="00A35382"/>
    <w:rsid w:val="00A353A7"/>
    <w:rsid w:val="00A353BD"/>
    <w:rsid w:val="00A354A1"/>
    <w:rsid w:val="00A3583C"/>
    <w:rsid w:val="00A35A51"/>
    <w:rsid w:val="00A35BF6"/>
    <w:rsid w:val="00A35CCE"/>
    <w:rsid w:val="00A35E0F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8E8"/>
    <w:rsid w:val="00A40B45"/>
    <w:rsid w:val="00A40CDC"/>
    <w:rsid w:val="00A40F79"/>
    <w:rsid w:val="00A4105B"/>
    <w:rsid w:val="00A410C9"/>
    <w:rsid w:val="00A41368"/>
    <w:rsid w:val="00A41637"/>
    <w:rsid w:val="00A4172B"/>
    <w:rsid w:val="00A4186A"/>
    <w:rsid w:val="00A418A3"/>
    <w:rsid w:val="00A41AD6"/>
    <w:rsid w:val="00A41EDC"/>
    <w:rsid w:val="00A41EF5"/>
    <w:rsid w:val="00A41F1B"/>
    <w:rsid w:val="00A41FFE"/>
    <w:rsid w:val="00A420FB"/>
    <w:rsid w:val="00A4216D"/>
    <w:rsid w:val="00A422EF"/>
    <w:rsid w:val="00A42464"/>
    <w:rsid w:val="00A424E2"/>
    <w:rsid w:val="00A42505"/>
    <w:rsid w:val="00A42774"/>
    <w:rsid w:val="00A4296F"/>
    <w:rsid w:val="00A42B44"/>
    <w:rsid w:val="00A42CF7"/>
    <w:rsid w:val="00A42EC4"/>
    <w:rsid w:val="00A4326D"/>
    <w:rsid w:val="00A43405"/>
    <w:rsid w:val="00A43515"/>
    <w:rsid w:val="00A4354A"/>
    <w:rsid w:val="00A43571"/>
    <w:rsid w:val="00A43731"/>
    <w:rsid w:val="00A4375C"/>
    <w:rsid w:val="00A43ABC"/>
    <w:rsid w:val="00A43AC1"/>
    <w:rsid w:val="00A43EB9"/>
    <w:rsid w:val="00A43EC4"/>
    <w:rsid w:val="00A44085"/>
    <w:rsid w:val="00A440C9"/>
    <w:rsid w:val="00A44281"/>
    <w:rsid w:val="00A445B8"/>
    <w:rsid w:val="00A44A5D"/>
    <w:rsid w:val="00A44CB5"/>
    <w:rsid w:val="00A44D1D"/>
    <w:rsid w:val="00A44E58"/>
    <w:rsid w:val="00A45067"/>
    <w:rsid w:val="00A4512B"/>
    <w:rsid w:val="00A452EA"/>
    <w:rsid w:val="00A452EF"/>
    <w:rsid w:val="00A4532E"/>
    <w:rsid w:val="00A454C9"/>
    <w:rsid w:val="00A45518"/>
    <w:rsid w:val="00A455BA"/>
    <w:rsid w:val="00A45913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0B5"/>
    <w:rsid w:val="00A474EA"/>
    <w:rsid w:val="00A4774D"/>
    <w:rsid w:val="00A478B6"/>
    <w:rsid w:val="00A47AF0"/>
    <w:rsid w:val="00A47B9C"/>
    <w:rsid w:val="00A47F4C"/>
    <w:rsid w:val="00A501E8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1C1"/>
    <w:rsid w:val="00A5228C"/>
    <w:rsid w:val="00A5233D"/>
    <w:rsid w:val="00A52647"/>
    <w:rsid w:val="00A526C3"/>
    <w:rsid w:val="00A52A09"/>
    <w:rsid w:val="00A52A37"/>
    <w:rsid w:val="00A52AD4"/>
    <w:rsid w:val="00A52B3E"/>
    <w:rsid w:val="00A5310D"/>
    <w:rsid w:val="00A53210"/>
    <w:rsid w:val="00A5322A"/>
    <w:rsid w:val="00A5338F"/>
    <w:rsid w:val="00A533A3"/>
    <w:rsid w:val="00A53575"/>
    <w:rsid w:val="00A5358F"/>
    <w:rsid w:val="00A53633"/>
    <w:rsid w:val="00A53692"/>
    <w:rsid w:val="00A53741"/>
    <w:rsid w:val="00A53A1F"/>
    <w:rsid w:val="00A53F2C"/>
    <w:rsid w:val="00A54006"/>
    <w:rsid w:val="00A541B2"/>
    <w:rsid w:val="00A54BB9"/>
    <w:rsid w:val="00A54BF5"/>
    <w:rsid w:val="00A551CF"/>
    <w:rsid w:val="00A5543D"/>
    <w:rsid w:val="00A55511"/>
    <w:rsid w:val="00A556A9"/>
    <w:rsid w:val="00A5570E"/>
    <w:rsid w:val="00A55947"/>
    <w:rsid w:val="00A559CF"/>
    <w:rsid w:val="00A55BF2"/>
    <w:rsid w:val="00A55D03"/>
    <w:rsid w:val="00A55F02"/>
    <w:rsid w:val="00A5615E"/>
    <w:rsid w:val="00A561B1"/>
    <w:rsid w:val="00A5668A"/>
    <w:rsid w:val="00A56759"/>
    <w:rsid w:val="00A56CC8"/>
    <w:rsid w:val="00A56ED9"/>
    <w:rsid w:val="00A56F35"/>
    <w:rsid w:val="00A57050"/>
    <w:rsid w:val="00A57070"/>
    <w:rsid w:val="00A5712D"/>
    <w:rsid w:val="00A5719E"/>
    <w:rsid w:val="00A57E75"/>
    <w:rsid w:val="00A600BE"/>
    <w:rsid w:val="00A60114"/>
    <w:rsid w:val="00A6047D"/>
    <w:rsid w:val="00A60543"/>
    <w:rsid w:val="00A6062B"/>
    <w:rsid w:val="00A606DB"/>
    <w:rsid w:val="00A60854"/>
    <w:rsid w:val="00A6085B"/>
    <w:rsid w:val="00A60E8A"/>
    <w:rsid w:val="00A60F73"/>
    <w:rsid w:val="00A610EE"/>
    <w:rsid w:val="00A61335"/>
    <w:rsid w:val="00A613B1"/>
    <w:rsid w:val="00A61420"/>
    <w:rsid w:val="00A6143A"/>
    <w:rsid w:val="00A6171C"/>
    <w:rsid w:val="00A61AEF"/>
    <w:rsid w:val="00A61B95"/>
    <w:rsid w:val="00A61C01"/>
    <w:rsid w:val="00A61CAF"/>
    <w:rsid w:val="00A61D39"/>
    <w:rsid w:val="00A61F04"/>
    <w:rsid w:val="00A620D7"/>
    <w:rsid w:val="00A62200"/>
    <w:rsid w:val="00A623FB"/>
    <w:rsid w:val="00A62590"/>
    <w:rsid w:val="00A62644"/>
    <w:rsid w:val="00A62656"/>
    <w:rsid w:val="00A628EE"/>
    <w:rsid w:val="00A62A33"/>
    <w:rsid w:val="00A62D0A"/>
    <w:rsid w:val="00A62E68"/>
    <w:rsid w:val="00A62F2D"/>
    <w:rsid w:val="00A62F8E"/>
    <w:rsid w:val="00A6304C"/>
    <w:rsid w:val="00A63403"/>
    <w:rsid w:val="00A637B9"/>
    <w:rsid w:val="00A638EB"/>
    <w:rsid w:val="00A6394D"/>
    <w:rsid w:val="00A63ABC"/>
    <w:rsid w:val="00A63B98"/>
    <w:rsid w:val="00A63BF5"/>
    <w:rsid w:val="00A63F19"/>
    <w:rsid w:val="00A63F6B"/>
    <w:rsid w:val="00A63F7F"/>
    <w:rsid w:val="00A6423C"/>
    <w:rsid w:val="00A6468C"/>
    <w:rsid w:val="00A64813"/>
    <w:rsid w:val="00A64832"/>
    <w:rsid w:val="00A648DB"/>
    <w:rsid w:val="00A64980"/>
    <w:rsid w:val="00A64AD9"/>
    <w:rsid w:val="00A64BF9"/>
    <w:rsid w:val="00A64F0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16D"/>
    <w:rsid w:val="00A6617A"/>
    <w:rsid w:val="00A66358"/>
    <w:rsid w:val="00A6642E"/>
    <w:rsid w:val="00A66552"/>
    <w:rsid w:val="00A666EB"/>
    <w:rsid w:val="00A6676D"/>
    <w:rsid w:val="00A66AEF"/>
    <w:rsid w:val="00A66EE9"/>
    <w:rsid w:val="00A66F82"/>
    <w:rsid w:val="00A66FE7"/>
    <w:rsid w:val="00A672A7"/>
    <w:rsid w:val="00A6762D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654"/>
    <w:rsid w:val="00A709EA"/>
    <w:rsid w:val="00A70AF6"/>
    <w:rsid w:val="00A70C87"/>
    <w:rsid w:val="00A71015"/>
    <w:rsid w:val="00A71399"/>
    <w:rsid w:val="00A713DB"/>
    <w:rsid w:val="00A71498"/>
    <w:rsid w:val="00A7170F"/>
    <w:rsid w:val="00A717FB"/>
    <w:rsid w:val="00A71894"/>
    <w:rsid w:val="00A71A4A"/>
    <w:rsid w:val="00A72288"/>
    <w:rsid w:val="00A72347"/>
    <w:rsid w:val="00A723B3"/>
    <w:rsid w:val="00A72444"/>
    <w:rsid w:val="00A724FC"/>
    <w:rsid w:val="00A72795"/>
    <w:rsid w:val="00A72821"/>
    <w:rsid w:val="00A7291C"/>
    <w:rsid w:val="00A72C68"/>
    <w:rsid w:val="00A7309D"/>
    <w:rsid w:val="00A73145"/>
    <w:rsid w:val="00A734C7"/>
    <w:rsid w:val="00A73DEF"/>
    <w:rsid w:val="00A73E86"/>
    <w:rsid w:val="00A73ED0"/>
    <w:rsid w:val="00A73F79"/>
    <w:rsid w:val="00A74220"/>
    <w:rsid w:val="00A7432D"/>
    <w:rsid w:val="00A743FF"/>
    <w:rsid w:val="00A74598"/>
    <w:rsid w:val="00A7461C"/>
    <w:rsid w:val="00A7465D"/>
    <w:rsid w:val="00A746C9"/>
    <w:rsid w:val="00A746EC"/>
    <w:rsid w:val="00A74768"/>
    <w:rsid w:val="00A74C19"/>
    <w:rsid w:val="00A7521F"/>
    <w:rsid w:val="00A75239"/>
    <w:rsid w:val="00A7538C"/>
    <w:rsid w:val="00A75445"/>
    <w:rsid w:val="00A754AD"/>
    <w:rsid w:val="00A755D9"/>
    <w:rsid w:val="00A755E3"/>
    <w:rsid w:val="00A756BA"/>
    <w:rsid w:val="00A75714"/>
    <w:rsid w:val="00A75A85"/>
    <w:rsid w:val="00A75BBE"/>
    <w:rsid w:val="00A762CC"/>
    <w:rsid w:val="00A766A5"/>
    <w:rsid w:val="00A7687B"/>
    <w:rsid w:val="00A76950"/>
    <w:rsid w:val="00A769D7"/>
    <w:rsid w:val="00A76A6F"/>
    <w:rsid w:val="00A76BE7"/>
    <w:rsid w:val="00A7709F"/>
    <w:rsid w:val="00A770B8"/>
    <w:rsid w:val="00A77225"/>
    <w:rsid w:val="00A7722C"/>
    <w:rsid w:val="00A773DC"/>
    <w:rsid w:val="00A774CC"/>
    <w:rsid w:val="00A77602"/>
    <w:rsid w:val="00A7782F"/>
    <w:rsid w:val="00A77CD8"/>
    <w:rsid w:val="00A77D4D"/>
    <w:rsid w:val="00A77DED"/>
    <w:rsid w:val="00A77DF7"/>
    <w:rsid w:val="00A77E85"/>
    <w:rsid w:val="00A80016"/>
    <w:rsid w:val="00A80148"/>
    <w:rsid w:val="00A8043D"/>
    <w:rsid w:val="00A80445"/>
    <w:rsid w:val="00A805ED"/>
    <w:rsid w:val="00A80737"/>
    <w:rsid w:val="00A807D6"/>
    <w:rsid w:val="00A80807"/>
    <w:rsid w:val="00A80906"/>
    <w:rsid w:val="00A8098F"/>
    <w:rsid w:val="00A80A70"/>
    <w:rsid w:val="00A80CF8"/>
    <w:rsid w:val="00A80D27"/>
    <w:rsid w:val="00A80E17"/>
    <w:rsid w:val="00A80E66"/>
    <w:rsid w:val="00A81030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4A2"/>
    <w:rsid w:val="00A82778"/>
    <w:rsid w:val="00A829F3"/>
    <w:rsid w:val="00A82BEE"/>
    <w:rsid w:val="00A82E6E"/>
    <w:rsid w:val="00A830CF"/>
    <w:rsid w:val="00A83308"/>
    <w:rsid w:val="00A833B9"/>
    <w:rsid w:val="00A83445"/>
    <w:rsid w:val="00A83CBF"/>
    <w:rsid w:val="00A83DD5"/>
    <w:rsid w:val="00A84011"/>
    <w:rsid w:val="00A840A5"/>
    <w:rsid w:val="00A840D7"/>
    <w:rsid w:val="00A841A2"/>
    <w:rsid w:val="00A842C2"/>
    <w:rsid w:val="00A84348"/>
    <w:rsid w:val="00A844E7"/>
    <w:rsid w:val="00A846BF"/>
    <w:rsid w:val="00A84934"/>
    <w:rsid w:val="00A84B87"/>
    <w:rsid w:val="00A84F89"/>
    <w:rsid w:val="00A854C8"/>
    <w:rsid w:val="00A855CE"/>
    <w:rsid w:val="00A855E9"/>
    <w:rsid w:val="00A85727"/>
    <w:rsid w:val="00A857EB"/>
    <w:rsid w:val="00A85897"/>
    <w:rsid w:val="00A85A07"/>
    <w:rsid w:val="00A85A10"/>
    <w:rsid w:val="00A85B85"/>
    <w:rsid w:val="00A85D16"/>
    <w:rsid w:val="00A85DD3"/>
    <w:rsid w:val="00A86092"/>
    <w:rsid w:val="00A863FC"/>
    <w:rsid w:val="00A86526"/>
    <w:rsid w:val="00A8669E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2FE"/>
    <w:rsid w:val="00A90DC3"/>
    <w:rsid w:val="00A90E52"/>
    <w:rsid w:val="00A90F94"/>
    <w:rsid w:val="00A9113C"/>
    <w:rsid w:val="00A9148A"/>
    <w:rsid w:val="00A916C6"/>
    <w:rsid w:val="00A91B53"/>
    <w:rsid w:val="00A91B9A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A2"/>
    <w:rsid w:val="00A92DE7"/>
    <w:rsid w:val="00A933A5"/>
    <w:rsid w:val="00A933AD"/>
    <w:rsid w:val="00A934C3"/>
    <w:rsid w:val="00A93553"/>
    <w:rsid w:val="00A935DF"/>
    <w:rsid w:val="00A935EB"/>
    <w:rsid w:val="00A93628"/>
    <w:rsid w:val="00A93696"/>
    <w:rsid w:val="00A936B3"/>
    <w:rsid w:val="00A93725"/>
    <w:rsid w:val="00A93805"/>
    <w:rsid w:val="00A93BC7"/>
    <w:rsid w:val="00A93C5F"/>
    <w:rsid w:val="00A93C78"/>
    <w:rsid w:val="00A93E31"/>
    <w:rsid w:val="00A93FA5"/>
    <w:rsid w:val="00A9407F"/>
    <w:rsid w:val="00A941B2"/>
    <w:rsid w:val="00A942D5"/>
    <w:rsid w:val="00A943D2"/>
    <w:rsid w:val="00A947BD"/>
    <w:rsid w:val="00A948D6"/>
    <w:rsid w:val="00A94E56"/>
    <w:rsid w:val="00A94F33"/>
    <w:rsid w:val="00A94F95"/>
    <w:rsid w:val="00A94F9B"/>
    <w:rsid w:val="00A95099"/>
    <w:rsid w:val="00A950A4"/>
    <w:rsid w:val="00A950F7"/>
    <w:rsid w:val="00A952A8"/>
    <w:rsid w:val="00A9537A"/>
    <w:rsid w:val="00A9539E"/>
    <w:rsid w:val="00A95432"/>
    <w:rsid w:val="00A9559E"/>
    <w:rsid w:val="00A956D9"/>
    <w:rsid w:val="00A95A16"/>
    <w:rsid w:val="00A95C56"/>
    <w:rsid w:val="00A95D3B"/>
    <w:rsid w:val="00A95E2D"/>
    <w:rsid w:val="00A95F01"/>
    <w:rsid w:val="00A960A4"/>
    <w:rsid w:val="00A961D4"/>
    <w:rsid w:val="00A96457"/>
    <w:rsid w:val="00A965EB"/>
    <w:rsid w:val="00A966E8"/>
    <w:rsid w:val="00A96959"/>
    <w:rsid w:val="00A9696B"/>
    <w:rsid w:val="00A96B6F"/>
    <w:rsid w:val="00A96B80"/>
    <w:rsid w:val="00A96E15"/>
    <w:rsid w:val="00A96EB7"/>
    <w:rsid w:val="00A970F6"/>
    <w:rsid w:val="00A971F1"/>
    <w:rsid w:val="00A972A9"/>
    <w:rsid w:val="00A9730F"/>
    <w:rsid w:val="00A97622"/>
    <w:rsid w:val="00A97642"/>
    <w:rsid w:val="00A97916"/>
    <w:rsid w:val="00A97B9C"/>
    <w:rsid w:val="00A97F1B"/>
    <w:rsid w:val="00AA0342"/>
    <w:rsid w:val="00AA04B5"/>
    <w:rsid w:val="00AA06C8"/>
    <w:rsid w:val="00AA09F7"/>
    <w:rsid w:val="00AA0B27"/>
    <w:rsid w:val="00AA0CA5"/>
    <w:rsid w:val="00AA0CFA"/>
    <w:rsid w:val="00AA0F14"/>
    <w:rsid w:val="00AA11F0"/>
    <w:rsid w:val="00AA12AF"/>
    <w:rsid w:val="00AA148F"/>
    <w:rsid w:val="00AA163A"/>
    <w:rsid w:val="00AA1AAF"/>
    <w:rsid w:val="00AA1AC1"/>
    <w:rsid w:val="00AA1AFD"/>
    <w:rsid w:val="00AA1B1A"/>
    <w:rsid w:val="00AA1B67"/>
    <w:rsid w:val="00AA1C57"/>
    <w:rsid w:val="00AA1FE9"/>
    <w:rsid w:val="00AA2175"/>
    <w:rsid w:val="00AA2548"/>
    <w:rsid w:val="00AA273F"/>
    <w:rsid w:val="00AA2800"/>
    <w:rsid w:val="00AA2822"/>
    <w:rsid w:val="00AA29B9"/>
    <w:rsid w:val="00AA2E31"/>
    <w:rsid w:val="00AA32BD"/>
    <w:rsid w:val="00AA338B"/>
    <w:rsid w:val="00AA3924"/>
    <w:rsid w:val="00AA3EA9"/>
    <w:rsid w:val="00AA3F2F"/>
    <w:rsid w:val="00AA4004"/>
    <w:rsid w:val="00AA42CC"/>
    <w:rsid w:val="00AA44A4"/>
    <w:rsid w:val="00AA465C"/>
    <w:rsid w:val="00AA46CE"/>
    <w:rsid w:val="00AA4973"/>
    <w:rsid w:val="00AA4AB1"/>
    <w:rsid w:val="00AA4E5C"/>
    <w:rsid w:val="00AA50DB"/>
    <w:rsid w:val="00AA5136"/>
    <w:rsid w:val="00AA548E"/>
    <w:rsid w:val="00AA54A0"/>
    <w:rsid w:val="00AA5627"/>
    <w:rsid w:val="00AA565D"/>
    <w:rsid w:val="00AA56E5"/>
    <w:rsid w:val="00AA59CA"/>
    <w:rsid w:val="00AA5B0F"/>
    <w:rsid w:val="00AA5BCA"/>
    <w:rsid w:val="00AA5E8C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A7FE0"/>
    <w:rsid w:val="00AB012A"/>
    <w:rsid w:val="00AB0550"/>
    <w:rsid w:val="00AB09C9"/>
    <w:rsid w:val="00AB0A57"/>
    <w:rsid w:val="00AB0AD2"/>
    <w:rsid w:val="00AB0DB8"/>
    <w:rsid w:val="00AB0F32"/>
    <w:rsid w:val="00AB10EC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08E"/>
    <w:rsid w:val="00AB2125"/>
    <w:rsid w:val="00AB2150"/>
    <w:rsid w:val="00AB2183"/>
    <w:rsid w:val="00AB22AE"/>
    <w:rsid w:val="00AB22C5"/>
    <w:rsid w:val="00AB23C4"/>
    <w:rsid w:val="00AB23D9"/>
    <w:rsid w:val="00AB266D"/>
    <w:rsid w:val="00AB2741"/>
    <w:rsid w:val="00AB2808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000"/>
    <w:rsid w:val="00AB41D5"/>
    <w:rsid w:val="00AB4514"/>
    <w:rsid w:val="00AB47EE"/>
    <w:rsid w:val="00AB4823"/>
    <w:rsid w:val="00AB4840"/>
    <w:rsid w:val="00AB4965"/>
    <w:rsid w:val="00AB4D32"/>
    <w:rsid w:val="00AB53BD"/>
    <w:rsid w:val="00AB5438"/>
    <w:rsid w:val="00AB5450"/>
    <w:rsid w:val="00AB54CF"/>
    <w:rsid w:val="00AB5B01"/>
    <w:rsid w:val="00AB6044"/>
    <w:rsid w:val="00AB6171"/>
    <w:rsid w:val="00AB61F6"/>
    <w:rsid w:val="00AB621F"/>
    <w:rsid w:val="00AB62DC"/>
    <w:rsid w:val="00AB63ED"/>
    <w:rsid w:val="00AB6486"/>
    <w:rsid w:val="00AB6543"/>
    <w:rsid w:val="00AB663D"/>
    <w:rsid w:val="00AB668A"/>
    <w:rsid w:val="00AB68AC"/>
    <w:rsid w:val="00AB6B9E"/>
    <w:rsid w:val="00AB6BEA"/>
    <w:rsid w:val="00AB6CAE"/>
    <w:rsid w:val="00AB6D83"/>
    <w:rsid w:val="00AB6F80"/>
    <w:rsid w:val="00AB6FAA"/>
    <w:rsid w:val="00AB713D"/>
    <w:rsid w:val="00AB71A5"/>
    <w:rsid w:val="00AB71E3"/>
    <w:rsid w:val="00AB7271"/>
    <w:rsid w:val="00AB7459"/>
    <w:rsid w:val="00AB76EA"/>
    <w:rsid w:val="00AB7761"/>
    <w:rsid w:val="00AB79F0"/>
    <w:rsid w:val="00AB7AA0"/>
    <w:rsid w:val="00AB7D27"/>
    <w:rsid w:val="00AB7E50"/>
    <w:rsid w:val="00AB7FD9"/>
    <w:rsid w:val="00AC00F0"/>
    <w:rsid w:val="00AC0154"/>
    <w:rsid w:val="00AC0382"/>
    <w:rsid w:val="00AC09C5"/>
    <w:rsid w:val="00AC1005"/>
    <w:rsid w:val="00AC1074"/>
    <w:rsid w:val="00AC10EE"/>
    <w:rsid w:val="00AC153F"/>
    <w:rsid w:val="00AC155B"/>
    <w:rsid w:val="00AC1915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455"/>
    <w:rsid w:val="00AC3475"/>
    <w:rsid w:val="00AC352E"/>
    <w:rsid w:val="00AC362D"/>
    <w:rsid w:val="00AC37A8"/>
    <w:rsid w:val="00AC38F7"/>
    <w:rsid w:val="00AC3A8C"/>
    <w:rsid w:val="00AC3D3F"/>
    <w:rsid w:val="00AC422D"/>
    <w:rsid w:val="00AC457B"/>
    <w:rsid w:val="00AC4620"/>
    <w:rsid w:val="00AC46E7"/>
    <w:rsid w:val="00AC49B5"/>
    <w:rsid w:val="00AC4A07"/>
    <w:rsid w:val="00AC4BD6"/>
    <w:rsid w:val="00AC4C6E"/>
    <w:rsid w:val="00AC50E4"/>
    <w:rsid w:val="00AC5114"/>
    <w:rsid w:val="00AC51B6"/>
    <w:rsid w:val="00AC51E7"/>
    <w:rsid w:val="00AC5333"/>
    <w:rsid w:val="00AC5357"/>
    <w:rsid w:val="00AC55CC"/>
    <w:rsid w:val="00AC55FD"/>
    <w:rsid w:val="00AC570B"/>
    <w:rsid w:val="00AC5756"/>
    <w:rsid w:val="00AC57DA"/>
    <w:rsid w:val="00AC5803"/>
    <w:rsid w:val="00AC5A11"/>
    <w:rsid w:val="00AC5A7F"/>
    <w:rsid w:val="00AC5B12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1"/>
    <w:rsid w:val="00AD02E4"/>
    <w:rsid w:val="00AD0398"/>
    <w:rsid w:val="00AD0431"/>
    <w:rsid w:val="00AD043F"/>
    <w:rsid w:val="00AD04FF"/>
    <w:rsid w:val="00AD0500"/>
    <w:rsid w:val="00AD0551"/>
    <w:rsid w:val="00AD07C4"/>
    <w:rsid w:val="00AD097F"/>
    <w:rsid w:val="00AD09D9"/>
    <w:rsid w:val="00AD0A9B"/>
    <w:rsid w:val="00AD0C69"/>
    <w:rsid w:val="00AD1125"/>
    <w:rsid w:val="00AD1159"/>
    <w:rsid w:val="00AD1172"/>
    <w:rsid w:val="00AD1996"/>
    <w:rsid w:val="00AD1CAD"/>
    <w:rsid w:val="00AD1D41"/>
    <w:rsid w:val="00AD1D44"/>
    <w:rsid w:val="00AD1E1E"/>
    <w:rsid w:val="00AD1E4C"/>
    <w:rsid w:val="00AD2248"/>
    <w:rsid w:val="00AD23A1"/>
    <w:rsid w:val="00AD23E3"/>
    <w:rsid w:val="00AD2665"/>
    <w:rsid w:val="00AD28D1"/>
    <w:rsid w:val="00AD2966"/>
    <w:rsid w:val="00AD2AE2"/>
    <w:rsid w:val="00AD2EA6"/>
    <w:rsid w:val="00AD30CA"/>
    <w:rsid w:val="00AD3229"/>
    <w:rsid w:val="00AD3324"/>
    <w:rsid w:val="00AD3402"/>
    <w:rsid w:val="00AD3453"/>
    <w:rsid w:val="00AD3475"/>
    <w:rsid w:val="00AD35D5"/>
    <w:rsid w:val="00AD376E"/>
    <w:rsid w:val="00AD3AB0"/>
    <w:rsid w:val="00AD3BC7"/>
    <w:rsid w:val="00AD3CBA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C0F"/>
    <w:rsid w:val="00AD5C99"/>
    <w:rsid w:val="00AD5CEA"/>
    <w:rsid w:val="00AD5F36"/>
    <w:rsid w:val="00AD6028"/>
    <w:rsid w:val="00AD634B"/>
    <w:rsid w:val="00AD6485"/>
    <w:rsid w:val="00AD6732"/>
    <w:rsid w:val="00AD6791"/>
    <w:rsid w:val="00AD6A1B"/>
    <w:rsid w:val="00AD6C80"/>
    <w:rsid w:val="00AD6E3B"/>
    <w:rsid w:val="00AD6E61"/>
    <w:rsid w:val="00AD73B3"/>
    <w:rsid w:val="00AD753F"/>
    <w:rsid w:val="00AD76FC"/>
    <w:rsid w:val="00AD7740"/>
    <w:rsid w:val="00AD780F"/>
    <w:rsid w:val="00AD7A82"/>
    <w:rsid w:val="00AD7B8C"/>
    <w:rsid w:val="00AD7BFC"/>
    <w:rsid w:val="00AD7E32"/>
    <w:rsid w:val="00AD7F34"/>
    <w:rsid w:val="00AE00EA"/>
    <w:rsid w:val="00AE01D1"/>
    <w:rsid w:val="00AE023C"/>
    <w:rsid w:val="00AE024A"/>
    <w:rsid w:val="00AE0327"/>
    <w:rsid w:val="00AE03DE"/>
    <w:rsid w:val="00AE04C8"/>
    <w:rsid w:val="00AE04CE"/>
    <w:rsid w:val="00AE04D9"/>
    <w:rsid w:val="00AE04E9"/>
    <w:rsid w:val="00AE0583"/>
    <w:rsid w:val="00AE0635"/>
    <w:rsid w:val="00AE0773"/>
    <w:rsid w:val="00AE087D"/>
    <w:rsid w:val="00AE09AC"/>
    <w:rsid w:val="00AE0CB3"/>
    <w:rsid w:val="00AE1758"/>
    <w:rsid w:val="00AE1822"/>
    <w:rsid w:val="00AE18D3"/>
    <w:rsid w:val="00AE199A"/>
    <w:rsid w:val="00AE19D4"/>
    <w:rsid w:val="00AE1A16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05"/>
    <w:rsid w:val="00AE369E"/>
    <w:rsid w:val="00AE370F"/>
    <w:rsid w:val="00AE384F"/>
    <w:rsid w:val="00AE3875"/>
    <w:rsid w:val="00AE3B0C"/>
    <w:rsid w:val="00AE3C25"/>
    <w:rsid w:val="00AE3FF7"/>
    <w:rsid w:val="00AE4116"/>
    <w:rsid w:val="00AE4128"/>
    <w:rsid w:val="00AE41CB"/>
    <w:rsid w:val="00AE4335"/>
    <w:rsid w:val="00AE4655"/>
    <w:rsid w:val="00AE4840"/>
    <w:rsid w:val="00AE4995"/>
    <w:rsid w:val="00AE4A4D"/>
    <w:rsid w:val="00AE4B4C"/>
    <w:rsid w:val="00AE4C0E"/>
    <w:rsid w:val="00AE4E7F"/>
    <w:rsid w:val="00AE5190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5F04"/>
    <w:rsid w:val="00AE60FD"/>
    <w:rsid w:val="00AE64B9"/>
    <w:rsid w:val="00AE68D7"/>
    <w:rsid w:val="00AE6912"/>
    <w:rsid w:val="00AE69CE"/>
    <w:rsid w:val="00AE6B23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394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3CB"/>
    <w:rsid w:val="00AF0445"/>
    <w:rsid w:val="00AF048E"/>
    <w:rsid w:val="00AF05BB"/>
    <w:rsid w:val="00AF07FE"/>
    <w:rsid w:val="00AF0987"/>
    <w:rsid w:val="00AF09BE"/>
    <w:rsid w:val="00AF0D31"/>
    <w:rsid w:val="00AF12F7"/>
    <w:rsid w:val="00AF15F7"/>
    <w:rsid w:val="00AF1677"/>
    <w:rsid w:val="00AF183F"/>
    <w:rsid w:val="00AF1ADF"/>
    <w:rsid w:val="00AF1C3F"/>
    <w:rsid w:val="00AF1D2C"/>
    <w:rsid w:val="00AF1E93"/>
    <w:rsid w:val="00AF1EEF"/>
    <w:rsid w:val="00AF2799"/>
    <w:rsid w:val="00AF2A50"/>
    <w:rsid w:val="00AF2A90"/>
    <w:rsid w:val="00AF2CCB"/>
    <w:rsid w:val="00AF2DF4"/>
    <w:rsid w:val="00AF2F44"/>
    <w:rsid w:val="00AF2F64"/>
    <w:rsid w:val="00AF3000"/>
    <w:rsid w:val="00AF32B0"/>
    <w:rsid w:val="00AF32CA"/>
    <w:rsid w:val="00AF351A"/>
    <w:rsid w:val="00AF35E4"/>
    <w:rsid w:val="00AF3648"/>
    <w:rsid w:val="00AF3691"/>
    <w:rsid w:val="00AF37BB"/>
    <w:rsid w:val="00AF37FE"/>
    <w:rsid w:val="00AF3913"/>
    <w:rsid w:val="00AF3937"/>
    <w:rsid w:val="00AF3A66"/>
    <w:rsid w:val="00AF3AEC"/>
    <w:rsid w:val="00AF3B22"/>
    <w:rsid w:val="00AF3E26"/>
    <w:rsid w:val="00AF4190"/>
    <w:rsid w:val="00AF429A"/>
    <w:rsid w:val="00AF4301"/>
    <w:rsid w:val="00AF45C7"/>
    <w:rsid w:val="00AF4749"/>
    <w:rsid w:val="00AF4832"/>
    <w:rsid w:val="00AF4BAB"/>
    <w:rsid w:val="00AF4BCC"/>
    <w:rsid w:val="00AF4C46"/>
    <w:rsid w:val="00AF4DB1"/>
    <w:rsid w:val="00AF524B"/>
    <w:rsid w:val="00AF533E"/>
    <w:rsid w:val="00AF539E"/>
    <w:rsid w:val="00AF54E0"/>
    <w:rsid w:val="00AF55E1"/>
    <w:rsid w:val="00AF568A"/>
    <w:rsid w:val="00AF57E4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1CD"/>
    <w:rsid w:val="00AF74D7"/>
    <w:rsid w:val="00AF7A0B"/>
    <w:rsid w:val="00B000B9"/>
    <w:rsid w:val="00B004D3"/>
    <w:rsid w:val="00B00637"/>
    <w:rsid w:val="00B0070C"/>
    <w:rsid w:val="00B00889"/>
    <w:rsid w:val="00B00969"/>
    <w:rsid w:val="00B00C28"/>
    <w:rsid w:val="00B00E13"/>
    <w:rsid w:val="00B00ED2"/>
    <w:rsid w:val="00B00F7C"/>
    <w:rsid w:val="00B00F8C"/>
    <w:rsid w:val="00B0123E"/>
    <w:rsid w:val="00B01954"/>
    <w:rsid w:val="00B01B2B"/>
    <w:rsid w:val="00B01B7B"/>
    <w:rsid w:val="00B01D5F"/>
    <w:rsid w:val="00B01D94"/>
    <w:rsid w:val="00B01DD6"/>
    <w:rsid w:val="00B01ED0"/>
    <w:rsid w:val="00B02038"/>
    <w:rsid w:val="00B0206B"/>
    <w:rsid w:val="00B0210A"/>
    <w:rsid w:val="00B02385"/>
    <w:rsid w:val="00B027B6"/>
    <w:rsid w:val="00B02A9C"/>
    <w:rsid w:val="00B02AE9"/>
    <w:rsid w:val="00B02D83"/>
    <w:rsid w:val="00B03113"/>
    <w:rsid w:val="00B0325E"/>
    <w:rsid w:val="00B032AF"/>
    <w:rsid w:val="00B03387"/>
    <w:rsid w:val="00B0340E"/>
    <w:rsid w:val="00B0357C"/>
    <w:rsid w:val="00B03828"/>
    <w:rsid w:val="00B03927"/>
    <w:rsid w:val="00B03ACA"/>
    <w:rsid w:val="00B03C82"/>
    <w:rsid w:val="00B03D93"/>
    <w:rsid w:val="00B03DCB"/>
    <w:rsid w:val="00B03E01"/>
    <w:rsid w:val="00B03FFA"/>
    <w:rsid w:val="00B0401F"/>
    <w:rsid w:val="00B04036"/>
    <w:rsid w:val="00B0410D"/>
    <w:rsid w:val="00B04137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625"/>
    <w:rsid w:val="00B0564A"/>
    <w:rsid w:val="00B057BE"/>
    <w:rsid w:val="00B058A1"/>
    <w:rsid w:val="00B05A29"/>
    <w:rsid w:val="00B05C5E"/>
    <w:rsid w:val="00B05D01"/>
    <w:rsid w:val="00B05E81"/>
    <w:rsid w:val="00B05F52"/>
    <w:rsid w:val="00B06152"/>
    <w:rsid w:val="00B06297"/>
    <w:rsid w:val="00B062C2"/>
    <w:rsid w:val="00B06463"/>
    <w:rsid w:val="00B0649C"/>
    <w:rsid w:val="00B064CD"/>
    <w:rsid w:val="00B064FF"/>
    <w:rsid w:val="00B06672"/>
    <w:rsid w:val="00B06928"/>
    <w:rsid w:val="00B06A10"/>
    <w:rsid w:val="00B06A82"/>
    <w:rsid w:val="00B06ACF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9E3"/>
    <w:rsid w:val="00B07A67"/>
    <w:rsid w:val="00B07C0E"/>
    <w:rsid w:val="00B07F05"/>
    <w:rsid w:val="00B07FDF"/>
    <w:rsid w:val="00B101DA"/>
    <w:rsid w:val="00B10384"/>
    <w:rsid w:val="00B103C5"/>
    <w:rsid w:val="00B10487"/>
    <w:rsid w:val="00B104B2"/>
    <w:rsid w:val="00B104F6"/>
    <w:rsid w:val="00B10CFB"/>
    <w:rsid w:val="00B10D66"/>
    <w:rsid w:val="00B10EDC"/>
    <w:rsid w:val="00B10F73"/>
    <w:rsid w:val="00B113B5"/>
    <w:rsid w:val="00B114A0"/>
    <w:rsid w:val="00B115FB"/>
    <w:rsid w:val="00B11A00"/>
    <w:rsid w:val="00B11CA8"/>
    <w:rsid w:val="00B11FBE"/>
    <w:rsid w:val="00B12332"/>
    <w:rsid w:val="00B1240D"/>
    <w:rsid w:val="00B124D6"/>
    <w:rsid w:val="00B126BC"/>
    <w:rsid w:val="00B127F1"/>
    <w:rsid w:val="00B129E6"/>
    <w:rsid w:val="00B12BF4"/>
    <w:rsid w:val="00B12EC2"/>
    <w:rsid w:val="00B12FA3"/>
    <w:rsid w:val="00B13234"/>
    <w:rsid w:val="00B13294"/>
    <w:rsid w:val="00B134A1"/>
    <w:rsid w:val="00B13959"/>
    <w:rsid w:val="00B139AA"/>
    <w:rsid w:val="00B139E3"/>
    <w:rsid w:val="00B13ADB"/>
    <w:rsid w:val="00B13D9B"/>
    <w:rsid w:val="00B1409E"/>
    <w:rsid w:val="00B1443B"/>
    <w:rsid w:val="00B1443F"/>
    <w:rsid w:val="00B14797"/>
    <w:rsid w:val="00B147D1"/>
    <w:rsid w:val="00B14815"/>
    <w:rsid w:val="00B149AB"/>
    <w:rsid w:val="00B14B3E"/>
    <w:rsid w:val="00B14C98"/>
    <w:rsid w:val="00B14D7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8F9"/>
    <w:rsid w:val="00B15C0B"/>
    <w:rsid w:val="00B15C49"/>
    <w:rsid w:val="00B15C95"/>
    <w:rsid w:val="00B15CA6"/>
    <w:rsid w:val="00B15E55"/>
    <w:rsid w:val="00B16477"/>
    <w:rsid w:val="00B16E34"/>
    <w:rsid w:val="00B1700E"/>
    <w:rsid w:val="00B1741D"/>
    <w:rsid w:val="00B17BA5"/>
    <w:rsid w:val="00B17CC1"/>
    <w:rsid w:val="00B17CD6"/>
    <w:rsid w:val="00B17CEC"/>
    <w:rsid w:val="00B17F48"/>
    <w:rsid w:val="00B17F72"/>
    <w:rsid w:val="00B20163"/>
    <w:rsid w:val="00B202B9"/>
    <w:rsid w:val="00B2052D"/>
    <w:rsid w:val="00B205B2"/>
    <w:rsid w:val="00B20658"/>
    <w:rsid w:val="00B208E1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5A"/>
    <w:rsid w:val="00B222F4"/>
    <w:rsid w:val="00B22358"/>
    <w:rsid w:val="00B223F7"/>
    <w:rsid w:val="00B2244A"/>
    <w:rsid w:val="00B2249F"/>
    <w:rsid w:val="00B226CA"/>
    <w:rsid w:val="00B22865"/>
    <w:rsid w:val="00B22B58"/>
    <w:rsid w:val="00B22BA0"/>
    <w:rsid w:val="00B22E16"/>
    <w:rsid w:val="00B22F3D"/>
    <w:rsid w:val="00B2303A"/>
    <w:rsid w:val="00B232F5"/>
    <w:rsid w:val="00B23555"/>
    <w:rsid w:val="00B235BA"/>
    <w:rsid w:val="00B235DA"/>
    <w:rsid w:val="00B237FF"/>
    <w:rsid w:val="00B23952"/>
    <w:rsid w:val="00B239D0"/>
    <w:rsid w:val="00B23A94"/>
    <w:rsid w:val="00B23AEF"/>
    <w:rsid w:val="00B23C6C"/>
    <w:rsid w:val="00B23CC5"/>
    <w:rsid w:val="00B23DF8"/>
    <w:rsid w:val="00B24566"/>
    <w:rsid w:val="00B245EF"/>
    <w:rsid w:val="00B24A20"/>
    <w:rsid w:val="00B24ABC"/>
    <w:rsid w:val="00B24DA6"/>
    <w:rsid w:val="00B24E56"/>
    <w:rsid w:val="00B24F32"/>
    <w:rsid w:val="00B25087"/>
    <w:rsid w:val="00B252CA"/>
    <w:rsid w:val="00B253F8"/>
    <w:rsid w:val="00B2567D"/>
    <w:rsid w:val="00B256E3"/>
    <w:rsid w:val="00B257CE"/>
    <w:rsid w:val="00B25948"/>
    <w:rsid w:val="00B25952"/>
    <w:rsid w:val="00B25ABC"/>
    <w:rsid w:val="00B25B02"/>
    <w:rsid w:val="00B25F18"/>
    <w:rsid w:val="00B25F26"/>
    <w:rsid w:val="00B25FDE"/>
    <w:rsid w:val="00B26133"/>
    <w:rsid w:val="00B2613C"/>
    <w:rsid w:val="00B26203"/>
    <w:rsid w:val="00B2686D"/>
    <w:rsid w:val="00B26B4F"/>
    <w:rsid w:val="00B26CAC"/>
    <w:rsid w:val="00B26D93"/>
    <w:rsid w:val="00B26DD9"/>
    <w:rsid w:val="00B26E14"/>
    <w:rsid w:val="00B26E85"/>
    <w:rsid w:val="00B26F30"/>
    <w:rsid w:val="00B27062"/>
    <w:rsid w:val="00B27239"/>
    <w:rsid w:val="00B27597"/>
    <w:rsid w:val="00B275CD"/>
    <w:rsid w:val="00B27619"/>
    <w:rsid w:val="00B27DA5"/>
    <w:rsid w:val="00B27DB9"/>
    <w:rsid w:val="00B27E5D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A24"/>
    <w:rsid w:val="00B30F42"/>
    <w:rsid w:val="00B3145A"/>
    <w:rsid w:val="00B3192D"/>
    <w:rsid w:val="00B31996"/>
    <w:rsid w:val="00B31E71"/>
    <w:rsid w:val="00B31E9F"/>
    <w:rsid w:val="00B31FDA"/>
    <w:rsid w:val="00B322AA"/>
    <w:rsid w:val="00B3239A"/>
    <w:rsid w:val="00B324EC"/>
    <w:rsid w:val="00B32548"/>
    <w:rsid w:val="00B325E4"/>
    <w:rsid w:val="00B327CB"/>
    <w:rsid w:val="00B32B68"/>
    <w:rsid w:val="00B32E66"/>
    <w:rsid w:val="00B32EDE"/>
    <w:rsid w:val="00B32F0A"/>
    <w:rsid w:val="00B337AC"/>
    <w:rsid w:val="00B339F4"/>
    <w:rsid w:val="00B33B54"/>
    <w:rsid w:val="00B33E9E"/>
    <w:rsid w:val="00B33EA1"/>
    <w:rsid w:val="00B34105"/>
    <w:rsid w:val="00B346D2"/>
    <w:rsid w:val="00B3470A"/>
    <w:rsid w:val="00B34B24"/>
    <w:rsid w:val="00B34C48"/>
    <w:rsid w:val="00B34DCD"/>
    <w:rsid w:val="00B34DE8"/>
    <w:rsid w:val="00B34EA0"/>
    <w:rsid w:val="00B34F59"/>
    <w:rsid w:val="00B34F9A"/>
    <w:rsid w:val="00B3504C"/>
    <w:rsid w:val="00B35079"/>
    <w:rsid w:val="00B35181"/>
    <w:rsid w:val="00B3534C"/>
    <w:rsid w:val="00B35894"/>
    <w:rsid w:val="00B35D41"/>
    <w:rsid w:val="00B35E1D"/>
    <w:rsid w:val="00B36074"/>
    <w:rsid w:val="00B36077"/>
    <w:rsid w:val="00B36081"/>
    <w:rsid w:val="00B361B0"/>
    <w:rsid w:val="00B362BD"/>
    <w:rsid w:val="00B366CA"/>
    <w:rsid w:val="00B36CD6"/>
    <w:rsid w:val="00B36EA2"/>
    <w:rsid w:val="00B3757C"/>
    <w:rsid w:val="00B37974"/>
    <w:rsid w:val="00B37A64"/>
    <w:rsid w:val="00B37ACE"/>
    <w:rsid w:val="00B37EF2"/>
    <w:rsid w:val="00B37EFB"/>
    <w:rsid w:val="00B37F48"/>
    <w:rsid w:val="00B37FA1"/>
    <w:rsid w:val="00B40450"/>
    <w:rsid w:val="00B40645"/>
    <w:rsid w:val="00B406B5"/>
    <w:rsid w:val="00B406C6"/>
    <w:rsid w:val="00B40742"/>
    <w:rsid w:val="00B40CF9"/>
    <w:rsid w:val="00B40D69"/>
    <w:rsid w:val="00B41036"/>
    <w:rsid w:val="00B41095"/>
    <w:rsid w:val="00B41412"/>
    <w:rsid w:val="00B41992"/>
    <w:rsid w:val="00B41B95"/>
    <w:rsid w:val="00B41D40"/>
    <w:rsid w:val="00B41D97"/>
    <w:rsid w:val="00B41FD5"/>
    <w:rsid w:val="00B421CF"/>
    <w:rsid w:val="00B4221B"/>
    <w:rsid w:val="00B422C4"/>
    <w:rsid w:val="00B423A1"/>
    <w:rsid w:val="00B423C0"/>
    <w:rsid w:val="00B42622"/>
    <w:rsid w:val="00B42BC9"/>
    <w:rsid w:val="00B42F11"/>
    <w:rsid w:val="00B42F20"/>
    <w:rsid w:val="00B4314B"/>
    <w:rsid w:val="00B432A7"/>
    <w:rsid w:val="00B432E6"/>
    <w:rsid w:val="00B4333A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8AD"/>
    <w:rsid w:val="00B44C21"/>
    <w:rsid w:val="00B44C83"/>
    <w:rsid w:val="00B44D53"/>
    <w:rsid w:val="00B44DB0"/>
    <w:rsid w:val="00B44DBA"/>
    <w:rsid w:val="00B45083"/>
    <w:rsid w:val="00B450F0"/>
    <w:rsid w:val="00B451A8"/>
    <w:rsid w:val="00B45638"/>
    <w:rsid w:val="00B456A5"/>
    <w:rsid w:val="00B45745"/>
    <w:rsid w:val="00B45C5D"/>
    <w:rsid w:val="00B45CF3"/>
    <w:rsid w:val="00B45E5B"/>
    <w:rsid w:val="00B45F78"/>
    <w:rsid w:val="00B46127"/>
    <w:rsid w:val="00B46433"/>
    <w:rsid w:val="00B4668D"/>
    <w:rsid w:val="00B46740"/>
    <w:rsid w:val="00B469AB"/>
    <w:rsid w:val="00B46DF3"/>
    <w:rsid w:val="00B46F1C"/>
    <w:rsid w:val="00B46F46"/>
    <w:rsid w:val="00B470FE"/>
    <w:rsid w:val="00B47305"/>
    <w:rsid w:val="00B47480"/>
    <w:rsid w:val="00B47BF5"/>
    <w:rsid w:val="00B47C57"/>
    <w:rsid w:val="00B50002"/>
    <w:rsid w:val="00B500AB"/>
    <w:rsid w:val="00B50528"/>
    <w:rsid w:val="00B50B30"/>
    <w:rsid w:val="00B50D51"/>
    <w:rsid w:val="00B50DF3"/>
    <w:rsid w:val="00B51041"/>
    <w:rsid w:val="00B51089"/>
    <w:rsid w:val="00B510DF"/>
    <w:rsid w:val="00B511BF"/>
    <w:rsid w:val="00B51265"/>
    <w:rsid w:val="00B5155D"/>
    <w:rsid w:val="00B519BA"/>
    <w:rsid w:val="00B51BF4"/>
    <w:rsid w:val="00B51D80"/>
    <w:rsid w:val="00B51E32"/>
    <w:rsid w:val="00B51EA6"/>
    <w:rsid w:val="00B51F59"/>
    <w:rsid w:val="00B51F99"/>
    <w:rsid w:val="00B52429"/>
    <w:rsid w:val="00B524BE"/>
    <w:rsid w:val="00B524E8"/>
    <w:rsid w:val="00B52681"/>
    <w:rsid w:val="00B527CD"/>
    <w:rsid w:val="00B52956"/>
    <w:rsid w:val="00B5295C"/>
    <w:rsid w:val="00B52A9B"/>
    <w:rsid w:val="00B52C8A"/>
    <w:rsid w:val="00B530FD"/>
    <w:rsid w:val="00B53173"/>
    <w:rsid w:val="00B536A1"/>
    <w:rsid w:val="00B53734"/>
    <w:rsid w:val="00B53B15"/>
    <w:rsid w:val="00B53BA2"/>
    <w:rsid w:val="00B53CBB"/>
    <w:rsid w:val="00B53F33"/>
    <w:rsid w:val="00B54010"/>
    <w:rsid w:val="00B54039"/>
    <w:rsid w:val="00B54322"/>
    <w:rsid w:val="00B543CF"/>
    <w:rsid w:val="00B548B0"/>
    <w:rsid w:val="00B54B06"/>
    <w:rsid w:val="00B54F77"/>
    <w:rsid w:val="00B55151"/>
    <w:rsid w:val="00B55156"/>
    <w:rsid w:val="00B55185"/>
    <w:rsid w:val="00B551AC"/>
    <w:rsid w:val="00B552F4"/>
    <w:rsid w:val="00B5544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163"/>
    <w:rsid w:val="00B56353"/>
    <w:rsid w:val="00B563C2"/>
    <w:rsid w:val="00B565EE"/>
    <w:rsid w:val="00B56BAF"/>
    <w:rsid w:val="00B56F3C"/>
    <w:rsid w:val="00B571F9"/>
    <w:rsid w:val="00B57360"/>
    <w:rsid w:val="00B57555"/>
    <w:rsid w:val="00B57F42"/>
    <w:rsid w:val="00B60029"/>
    <w:rsid w:val="00B6049F"/>
    <w:rsid w:val="00B604D5"/>
    <w:rsid w:val="00B6050A"/>
    <w:rsid w:val="00B606A0"/>
    <w:rsid w:val="00B60960"/>
    <w:rsid w:val="00B60B0E"/>
    <w:rsid w:val="00B60BD8"/>
    <w:rsid w:val="00B61116"/>
    <w:rsid w:val="00B6111C"/>
    <w:rsid w:val="00B61260"/>
    <w:rsid w:val="00B616C0"/>
    <w:rsid w:val="00B616E5"/>
    <w:rsid w:val="00B61835"/>
    <w:rsid w:val="00B6183F"/>
    <w:rsid w:val="00B6188B"/>
    <w:rsid w:val="00B61AB8"/>
    <w:rsid w:val="00B61C94"/>
    <w:rsid w:val="00B6214D"/>
    <w:rsid w:val="00B62169"/>
    <w:rsid w:val="00B62172"/>
    <w:rsid w:val="00B6240A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ECE"/>
    <w:rsid w:val="00B63F59"/>
    <w:rsid w:val="00B63F60"/>
    <w:rsid w:val="00B63FF0"/>
    <w:rsid w:val="00B641A2"/>
    <w:rsid w:val="00B6420F"/>
    <w:rsid w:val="00B642A4"/>
    <w:rsid w:val="00B642CF"/>
    <w:rsid w:val="00B64704"/>
    <w:rsid w:val="00B647AC"/>
    <w:rsid w:val="00B647B9"/>
    <w:rsid w:val="00B64A2C"/>
    <w:rsid w:val="00B64A96"/>
    <w:rsid w:val="00B64CE3"/>
    <w:rsid w:val="00B65080"/>
    <w:rsid w:val="00B65175"/>
    <w:rsid w:val="00B6533A"/>
    <w:rsid w:val="00B65394"/>
    <w:rsid w:val="00B657CD"/>
    <w:rsid w:val="00B658A0"/>
    <w:rsid w:val="00B65AC8"/>
    <w:rsid w:val="00B65D2F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784"/>
    <w:rsid w:val="00B66917"/>
    <w:rsid w:val="00B669BF"/>
    <w:rsid w:val="00B66AB2"/>
    <w:rsid w:val="00B66DB2"/>
    <w:rsid w:val="00B66F63"/>
    <w:rsid w:val="00B66F80"/>
    <w:rsid w:val="00B670EA"/>
    <w:rsid w:val="00B67366"/>
    <w:rsid w:val="00B6744A"/>
    <w:rsid w:val="00B6749A"/>
    <w:rsid w:val="00B67555"/>
    <w:rsid w:val="00B67787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33B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6DA"/>
    <w:rsid w:val="00B728C4"/>
    <w:rsid w:val="00B72ABC"/>
    <w:rsid w:val="00B72D02"/>
    <w:rsid w:val="00B72D1F"/>
    <w:rsid w:val="00B72FBB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4D5"/>
    <w:rsid w:val="00B74902"/>
    <w:rsid w:val="00B74A0D"/>
    <w:rsid w:val="00B74A85"/>
    <w:rsid w:val="00B74CAA"/>
    <w:rsid w:val="00B74D72"/>
    <w:rsid w:val="00B74E16"/>
    <w:rsid w:val="00B74E9A"/>
    <w:rsid w:val="00B74FF9"/>
    <w:rsid w:val="00B751D3"/>
    <w:rsid w:val="00B751F9"/>
    <w:rsid w:val="00B75219"/>
    <w:rsid w:val="00B7536C"/>
    <w:rsid w:val="00B753BC"/>
    <w:rsid w:val="00B756C7"/>
    <w:rsid w:val="00B75713"/>
    <w:rsid w:val="00B757BB"/>
    <w:rsid w:val="00B7581A"/>
    <w:rsid w:val="00B75980"/>
    <w:rsid w:val="00B759E6"/>
    <w:rsid w:val="00B75E1E"/>
    <w:rsid w:val="00B75E61"/>
    <w:rsid w:val="00B76211"/>
    <w:rsid w:val="00B76375"/>
    <w:rsid w:val="00B76480"/>
    <w:rsid w:val="00B764E9"/>
    <w:rsid w:val="00B76863"/>
    <w:rsid w:val="00B76969"/>
    <w:rsid w:val="00B769BD"/>
    <w:rsid w:val="00B76B6C"/>
    <w:rsid w:val="00B76C3A"/>
    <w:rsid w:val="00B76D64"/>
    <w:rsid w:val="00B772D6"/>
    <w:rsid w:val="00B773FE"/>
    <w:rsid w:val="00B777ED"/>
    <w:rsid w:val="00B7782B"/>
    <w:rsid w:val="00B77943"/>
    <w:rsid w:val="00B77A4D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DB9"/>
    <w:rsid w:val="00B80EDE"/>
    <w:rsid w:val="00B80EE2"/>
    <w:rsid w:val="00B80FDB"/>
    <w:rsid w:val="00B81178"/>
    <w:rsid w:val="00B8128E"/>
    <w:rsid w:val="00B8132E"/>
    <w:rsid w:val="00B81484"/>
    <w:rsid w:val="00B814F2"/>
    <w:rsid w:val="00B8154C"/>
    <w:rsid w:val="00B817A8"/>
    <w:rsid w:val="00B81B3D"/>
    <w:rsid w:val="00B81D58"/>
    <w:rsid w:val="00B820C5"/>
    <w:rsid w:val="00B821C1"/>
    <w:rsid w:val="00B8228F"/>
    <w:rsid w:val="00B822DE"/>
    <w:rsid w:val="00B8235F"/>
    <w:rsid w:val="00B8268D"/>
    <w:rsid w:val="00B82763"/>
    <w:rsid w:val="00B82BF4"/>
    <w:rsid w:val="00B82CC6"/>
    <w:rsid w:val="00B82D9A"/>
    <w:rsid w:val="00B82E11"/>
    <w:rsid w:val="00B82E7E"/>
    <w:rsid w:val="00B8311B"/>
    <w:rsid w:val="00B833CE"/>
    <w:rsid w:val="00B83831"/>
    <w:rsid w:val="00B8395F"/>
    <w:rsid w:val="00B83984"/>
    <w:rsid w:val="00B83C6E"/>
    <w:rsid w:val="00B83D2B"/>
    <w:rsid w:val="00B83DD0"/>
    <w:rsid w:val="00B83E91"/>
    <w:rsid w:val="00B8402C"/>
    <w:rsid w:val="00B84118"/>
    <w:rsid w:val="00B84191"/>
    <w:rsid w:val="00B84208"/>
    <w:rsid w:val="00B84288"/>
    <w:rsid w:val="00B84595"/>
    <w:rsid w:val="00B84898"/>
    <w:rsid w:val="00B84ABD"/>
    <w:rsid w:val="00B84B2E"/>
    <w:rsid w:val="00B84E6A"/>
    <w:rsid w:val="00B84FA3"/>
    <w:rsid w:val="00B850E8"/>
    <w:rsid w:val="00B852DB"/>
    <w:rsid w:val="00B8532A"/>
    <w:rsid w:val="00B8569E"/>
    <w:rsid w:val="00B857EC"/>
    <w:rsid w:val="00B858F3"/>
    <w:rsid w:val="00B85A67"/>
    <w:rsid w:val="00B85EB1"/>
    <w:rsid w:val="00B85FB2"/>
    <w:rsid w:val="00B86094"/>
    <w:rsid w:val="00B86397"/>
    <w:rsid w:val="00B865EB"/>
    <w:rsid w:val="00B8678E"/>
    <w:rsid w:val="00B8681B"/>
    <w:rsid w:val="00B8689A"/>
    <w:rsid w:val="00B86B7B"/>
    <w:rsid w:val="00B86BAC"/>
    <w:rsid w:val="00B86EC1"/>
    <w:rsid w:val="00B86F8F"/>
    <w:rsid w:val="00B87082"/>
    <w:rsid w:val="00B870EE"/>
    <w:rsid w:val="00B87189"/>
    <w:rsid w:val="00B874E3"/>
    <w:rsid w:val="00B87A65"/>
    <w:rsid w:val="00B87B26"/>
    <w:rsid w:val="00B87D86"/>
    <w:rsid w:val="00B87DCA"/>
    <w:rsid w:val="00B87E73"/>
    <w:rsid w:val="00B87FB5"/>
    <w:rsid w:val="00B90259"/>
    <w:rsid w:val="00B9029E"/>
    <w:rsid w:val="00B904B1"/>
    <w:rsid w:val="00B904B7"/>
    <w:rsid w:val="00B9058B"/>
    <w:rsid w:val="00B905CA"/>
    <w:rsid w:val="00B90771"/>
    <w:rsid w:val="00B90E4F"/>
    <w:rsid w:val="00B90E6A"/>
    <w:rsid w:val="00B90FBF"/>
    <w:rsid w:val="00B91030"/>
    <w:rsid w:val="00B91148"/>
    <w:rsid w:val="00B911DB"/>
    <w:rsid w:val="00B913D5"/>
    <w:rsid w:val="00B91473"/>
    <w:rsid w:val="00B91851"/>
    <w:rsid w:val="00B9189E"/>
    <w:rsid w:val="00B91916"/>
    <w:rsid w:val="00B919A8"/>
    <w:rsid w:val="00B919C0"/>
    <w:rsid w:val="00B919C9"/>
    <w:rsid w:val="00B91C76"/>
    <w:rsid w:val="00B91F87"/>
    <w:rsid w:val="00B92031"/>
    <w:rsid w:val="00B9222F"/>
    <w:rsid w:val="00B9224B"/>
    <w:rsid w:val="00B922B8"/>
    <w:rsid w:val="00B92556"/>
    <w:rsid w:val="00B9260E"/>
    <w:rsid w:val="00B927DF"/>
    <w:rsid w:val="00B9286D"/>
    <w:rsid w:val="00B929EF"/>
    <w:rsid w:val="00B92C35"/>
    <w:rsid w:val="00B92EFB"/>
    <w:rsid w:val="00B931D5"/>
    <w:rsid w:val="00B93662"/>
    <w:rsid w:val="00B93781"/>
    <w:rsid w:val="00B93889"/>
    <w:rsid w:val="00B93BF8"/>
    <w:rsid w:val="00B941C5"/>
    <w:rsid w:val="00B945EB"/>
    <w:rsid w:val="00B94913"/>
    <w:rsid w:val="00B94A08"/>
    <w:rsid w:val="00B94E3C"/>
    <w:rsid w:val="00B94EC0"/>
    <w:rsid w:val="00B94F44"/>
    <w:rsid w:val="00B94F91"/>
    <w:rsid w:val="00B94FB4"/>
    <w:rsid w:val="00B95141"/>
    <w:rsid w:val="00B95229"/>
    <w:rsid w:val="00B952BC"/>
    <w:rsid w:val="00B9561A"/>
    <w:rsid w:val="00B957FE"/>
    <w:rsid w:val="00B9597B"/>
    <w:rsid w:val="00B959CF"/>
    <w:rsid w:val="00B95B46"/>
    <w:rsid w:val="00B95BA8"/>
    <w:rsid w:val="00B95C35"/>
    <w:rsid w:val="00B95DBB"/>
    <w:rsid w:val="00B95E17"/>
    <w:rsid w:val="00B95EA1"/>
    <w:rsid w:val="00B95F40"/>
    <w:rsid w:val="00B95F99"/>
    <w:rsid w:val="00B95FA7"/>
    <w:rsid w:val="00B96343"/>
    <w:rsid w:val="00B964E3"/>
    <w:rsid w:val="00B96504"/>
    <w:rsid w:val="00B9651A"/>
    <w:rsid w:val="00B96524"/>
    <w:rsid w:val="00B968C7"/>
    <w:rsid w:val="00B96907"/>
    <w:rsid w:val="00B9693B"/>
    <w:rsid w:val="00B96C14"/>
    <w:rsid w:val="00B96D2C"/>
    <w:rsid w:val="00B96D45"/>
    <w:rsid w:val="00B96E4B"/>
    <w:rsid w:val="00B9720F"/>
    <w:rsid w:val="00B97422"/>
    <w:rsid w:val="00B974C9"/>
    <w:rsid w:val="00B97660"/>
    <w:rsid w:val="00B97B07"/>
    <w:rsid w:val="00B97B44"/>
    <w:rsid w:val="00B97D00"/>
    <w:rsid w:val="00B97D50"/>
    <w:rsid w:val="00B97E01"/>
    <w:rsid w:val="00BA0051"/>
    <w:rsid w:val="00BA02F4"/>
    <w:rsid w:val="00BA050C"/>
    <w:rsid w:val="00BA0964"/>
    <w:rsid w:val="00BA0B0C"/>
    <w:rsid w:val="00BA0C24"/>
    <w:rsid w:val="00BA0E84"/>
    <w:rsid w:val="00BA0EF7"/>
    <w:rsid w:val="00BA13D9"/>
    <w:rsid w:val="00BA1599"/>
    <w:rsid w:val="00BA1874"/>
    <w:rsid w:val="00BA19E6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75B"/>
    <w:rsid w:val="00BA480C"/>
    <w:rsid w:val="00BA48A5"/>
    <w:rsid w:val="00BA49E6"/>
    <w:rsid w:val="00BA4AEB"/>
    <w:rsid w:val="00BA4D8B"/>
    <w:rsid w:val="00BA52CC"/>
    <w:rsid w:val="00BA55E8"/>
    <w:rsid w:val="00BA56E1"/>
    <w:rsid w:val="00BA57FE"/>
    <w:rsid w:val="00BA5A58"/>
    <w:rsid w:val="00BA5D25"/>
    <w:rsid w:val="00BA5D5B"/>
    <w:rsid w:val="00BA6D6E"/>
    <w:rsid w:val="00BA6F6E"/>
    <w:rsid w:val="00BA719A"/>
    <w:rsid w:val="00BA739F"/>
    <w:rsid w:val="00BA7586"/>
    <w:rsid w:val="00BA761E"/>
    <w:rsid w:val="00BA7813"/>
    <w:rsid w:val="00BA7829"/>
    <w:rsid w:val="00BA7CED"/>
    <w:rsid w:val="00BA7E11"/>
    <w:rsid w:val="00BA7EB8"/>
    <w:rsid w:val="00BA7F8B"/>
    <w:rsid w:val="00BA7F98"/>
    <w:rsid w:val="00BA7FE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656"/>
    <w:rsid w:val="00BB27DC"/>
    <w:rsid w:val="00BB29E8"/>
    <w:rsid w:val="00BB2A53"/>
    <w:rsid w:val="00BB2C7E"/>
    <w:rsid w:val="00BB2FD1"/>
    <w:rsid w:val="00BB3107"/>
    <w:rsid w:val="00BB3172"/>
    <w:rsid w:val="00BB3376"/>
    <w:rsid w:val="00BB343F"/>
    <w:rsid w:val="00BB3501"/>
    <w:rsid w:val="00BB38DD"/>
    <w:rsid w:val="00BB392E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BCC"/>
    <w:rsid w:val="00BB4C4A"/>
    <w:rsid w:val="00BB4CCC"/>
    <w:rsid w:val="00BB4DC2"/>
    <w:rsid w:val="00BB50D3"/>
    <w:rsid w:val="00BB5143"/>
    <w:rsid w:val="00BB5160"/>
    <w:rsid w:val="00BB5163"/>
    <w:rsid w:val="00BB53D6"/>
    <w:rsid w:val="00BB54BA"/>
    <w:rsid w:val="00BB54D6"/>
    <w:rsid w:val="00BB5821"/>
    <w:rsid w:val="00BB586A"/>
    <w:rsid w:val="00BB5987"/>
    <w:rsid w:val="00BB5CF0"/>
    <w:rsid w:val="00BB5E0E"/>
    <w:rsid w:val="00BB5F4B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B7AFD"/>
    <w:rsid w:val="00BC0018"/>
    <w:rsid w:val="00BC01F5"/>
    <w:rsid w:val="00BC03B8"/>
    <w:rsid w:val="00BC0480"/>
    <w:rsid w:val="00BC04B4"/>
    <w:rsid w:val="00BC06C4"/>
    <w:rsid w:val="00BC07B9"/>
    <w:rsid w:val="00BC0A8F"/>
    <w:rsid w:val="00BC0CB0"/>
    <w:rsid w:val="00BC0F52"/>
    <w:rsid w:val="00BC0FB7"/>
    <w:rsid w:val="00BC13EE"/>
    <w:rsid w:val="00BC14D3"/>
    <w:rsid w:val="00BC15B8"/>
    <w:rsid w:val="00BC192B"/>
    <w:rsid w:val="00BC19AB"/>
    <w:rsid w:val="00BC1AC9"/>
    <w:rsid w:val="00BC1D11"/>
    <w:rsid w:val="00BC1E1B"/>
    <w:rsid w:val="00BC2086"/>
    <w:rsid w:val="00BC2251"/>
    <w:rsid w:val="00BC230B"/>
    <w:rsid w:val="00BC2521"/>
    <w:rsid w:val="00BC267E"/>
    <w:rsid w:val="00BC2AC8"/>
    <w:rsid w:val="00BC2BED"/>
    <w:rsid w:val="00BC2DCD"/>
    <w:rsid w:val="00BC2E45"/>
    <w:rsid w:val="00BC2F16"/>
    <w:rsid w:val="00BC2F61"/>
    <w:rsid w:val="00BC2F67"/>
    <w:rsid w:val="00BC34B9"/>
    <w:rsid w:val="00BC34C7"/>
    <w:rsid w:val="00BC34FC"/>
    <w:rsid w:val="00BC35B1"/>
    <w:rsid w:val="00BC3754"/>
    <w:rsid w:val="00BC37B7"/>
    <w:rsid w:val="00BC3A87"/>
    <w:rsid w:val="00BC3AE6"/>
    <w:rsid w:val="00BC3B42"/>
    <w:rsid w:val="00BC3D7B"/>
    <w:rsid w:val="00BC4162"/>
    <w:rsid w:val="00BC4288"/>
    <w:rsid w:val="00BC431F"/>
    <w:rsid w:val="00BC43D5"/>
    <w:rsid w:val="00BC43FA"/>
    <w:rsid w:val="00BC46D1"/>
    <w:rsid w:val="00BC46F8"/>
    <w:rsid w:val="00BC4802"/>
    <w:rsid w:val="00BC49A7"/>
    <w:rsid w:val="00BC4A3B"/>
    <w:rsid w:val="00BC4A81"/>
    <w:rsid w:val="00BC4ABD"/>
    <w:rsid w:val="00BC4CE5"/>
    <w:rsid w:val="00BC4DFF"/>
    <w:rsid w:val="00BC500E"/>
    <w:rsid w:val="00BC5138"/>
    <w:rsid w:val="00BC514B"/>
    <w:rsid w:val="00BC5745"/>
    <w:rsid w:val="00BC57B0"/>
    <w:rsid w:val="00BC5D68"/>
    <w:rsid w:val="00BC5DE8"/>
    <w:rsid w:val="00BC5F19"/>
    <w:rsid w:val="00BC60D6"/>
    <w:rsid w:val="00BC624F"/>
    <w:rsid w:val="00BC65EF"/>
    <w:rsid w:val="00BC6745"/>
    <w:rsid w:val="00BC67EA"/>
    <w:rsid w:val="00BC6836"/>
    <w:rsid w:val="00BC6949"/>
    <w:rsid w:val="00BC696B"/>
    <w:rsid w:val="00BC69D8"/>
    <w:rsid w:val="00BC6EBB"/>
    <w:rsid w:val="00BC6F75"/>
    <w:rsid w:val="00BC6F8A"/>
    <w:rsid w:val="00BC743A"/>
    <w:rsid w:val="00BC749B"/>
    <w:rsid w:val="00BC77C1"/>
    <w:rsid w:val="00BC77FB"/>
    <w:rsid w:val="00BC7823"/>
    <w:rsid w:val="00BC7AE1"/>
    <w:rsid w:val="00BC7B89"/>
    <w:rsid w:val="00BC7D0F"/>
    <w:rsid w:val="00BC7E19"/>
    <w:rsid w:val="00BC7F88"/>
    <w:rsid w:val="00BD01CD"/>
    <w:rsid w:val="00BD02A9"/>
    <w:rsid w:val="00BD02B9"/>
    <w:rsid w:val="00BD0516"/>
    <w:rsid w:val="00BD075C"/>
    <w:rsid w:val="00BD0B40"/>
    <w:rsid w:val="00BD0F2B"/>
    <w:rsid w:val="00BD1183"/>
    <w:rsid w:val="00BD11D6"/>
    <w:rsid w:val="00BD12A7"/>
    <w:rsid w:val="00BD17AD"/>
    <w:rsid w:val="00BD1990"/>
    <w:rsid w:val="00BD1B60"/>
    <w:rsid w:val="00BD2053"/>
    <w:rsid w:val="00BD2061"/>
    <w:rsid w:val="00BD20C5"/>
    <w:rsid w:val="00BD26AB"/>
    <w:rsid w:val="00BD29DE"/>
    <w:rsid w:val="00BD2A5D"/>
    <w:rsid w:val="00BD2C72"/>
    <w:rsid w:val="00BD2D1F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10F"/>
    <w:rsid w:val="00BD43C4"/>
    <w:rsid w:val="00BD43D6"/>
    <w:rsid w:val="00BD4462"/>
    <w:rsid w:val="00BD44E4"/>
    <w:rsid w:val="00BD456A"/>
    <w:rsid w:val="00BD475E"/>
    <w:rsid w:val="00BD4845"/>
    <w:rsid w:val="00BD4EC7"/>
    <w:rsid w:val="00BD5289"/>
    <w:rsid w:val="00BD52B4"/>
    <w:rsid w:val="00BD5369"/>
    <w:rsid w:val="00BD5764"/>
    <w:rsid w:val="00BD5ABF"/>
    <w:rsid w:val="00BD5E88"/>
    <w:rsid w:val="00BD5EB7"/>
    <w:rsid w:val="00BD623F"/>
    <w:rsid w:val="00BD6C1E"/>
    <w:rsid w:val="00BD6C53"/>
    <w:rsid w:val="00BD6CAC"/>
    <w:rsid w:val="00BD6D31"/>
    <w:rsid w:val="00BD6E5E"/>
    <w:rsid w:val="00BD71C7"/>
    <w:rsid w:val="00BD746C"/>
    <w:rsid w:val="00BD7563"/>
    <w:rsid w:val="00BD765D"/>
    <w:rsid w:val="00BD7AFF"/>
    <w:rsid w:val="00BD7DC1"/>
    <w:rsid w:val="00BE02C9"/>
    <w:rsid w:val="00BE0897"/>
    <w:rsid w:val="00BE0BF4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46"/>
    <w:rsid w:val="00BE2186"/>
    <w:rsid w:val="00BE247B"/>
    <w:rsid w:val="00BE2855"/>
    <w:rsid w:val="00BE2B45"/>
    <w:rsid w:val="00BE2C04"/>
    <w:rsid w:val="00BE2D14"/>
    <w:rsid w:val="00BE2EEF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3E62"/>
    <w:rsid w:val="00BE4484"/>
    <w:rsid w:val="00BE462C"/>
    <w:rsid w:val="00BE4BA7"/>
    <w:rsid w:val="00BE4C14"/>
    <w:rsid w:val="00BE4D26"/>
    <w:rsid w:val="00BE4DB8"/>
    <w:rsid w:val="00BE4E8A"/>
    <w:rsid w:val="00BE4F04"/>
    <w:rsid w:val="00BE4F10"/>
    <w:rsid w:val="00BE5026"/>
    <w:rsid w:val="00BE513E"/>
    <w:rsid w:val="00BE52CC"/>
    <w:rsid w:val="00BE545B"/>
    <w:rsid w:val="00BE5D0D"/>
    <w:rsid w:val="00BE6274"/>
    <w:rsid w:val="00BE6355"/>
    <w:rsid w:val="00BE644D"/>
    <w:rsid w:val="00BE65C2"/>
    <w:rsid w:val="00BE6639"/>
    <w:rsid w:val="00BE672D"/>
    <w:rsid w:val="00BE68DF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0D"/>
    <w:rsid w:val="00BF1055"/>
    <w:rsid w:val="00BF11F5"/>
    <w:rsid w:val="00BF12E8"/>
    <w:rsid w:val="00BF1372"/>
    <w:rsid w:val="00BF13B8"/>
    <w:rsid w:val="00BF1572"/>
    <w:rsid w:val="00BF17DE"/>
    <w:rsid w:val="00BF21ED"/>
    <w:rsid w:val="00BF237D"/>
    <w:rsid w:val="00BF24FA"/>
    <w:rsid w:val="00BF253C"/>
    <w:rsid w:val="00BF25A9"/>
    <w:rsid w:val="00BF2612"/>
    <w:rsid w:val="00BF2641"/>
    <w:rsid w:val="00BF26B6"/>
    <w:rsid w:val="00BF28C6"/>
    <w:rsid w:val="00BF2A2A"/>
    <w:rsid w:val="00BF2B87"/>
    <w:rsid w:val="00BF2F5B"/>
    <w:rsid w:val="00BF3263"/>
    <w:rsid w:val="00BF3720"/>
    <w:rsid w:val="00BF38BA"/>
    <w:rsid w:val="00BF38C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315"/>
    <w:rsid w:val="00BF554B"/>
    <w:rsid w:val="00BF55A1"/>
    <w:rsid w:val="00BF5720"/>
    <w:rsid w:val="00BF5AD0"/>
    <w:rsid w:val="00BF5B7C"/>
    <w:rsid w:val="00BF5B83"/>
    <w:rsid w:val="00BF5F91"/>
    <w:rsid w:val="00BF60AA"/>
    <w:rsid w:val="00BF612B"/>
    <w:rsid w:val="00BF62FB"/>
    <w:rsid w:val="00BF63B8"/>
    <w:rsid w:val="00BF645A"/>
    <w:rsid w:val="00BF666F"/>
    <w:rsid w:val="00BF66CF"/>
    <w:rsid w:val="00BF6997"/>
    <w:rsid w:val="00BF6B3C"/>
    <w:rsid w:val="00BF6CB9"/>
    <w:rsid w:val="00BF6D08"/>
    <w:rsid w:val="00BF6F3F"/>
    <w:rsid w:val="00BF71E9"/>
    <w:rsid w:val="00BF7256"/>
    <w:rsid w:val="00BF727C"/>
    <w:rsid w:val="00BF72BE"/>
    <w:rsid w:val="00BF7330"/>
    <w:rsid w:val="00BF7517"/>
    <w:rsid w:val="00BF75EA"/>
    <w:rsid w:val="00BF7886"/>
    <w:rsid w:val="00BF7B6A"/>
    <w:rsid w:val="00C00376"/>
    <w:rsid w:val="00C006F4"/>
    <w:rsid w:val="00C00784"/>
    <w:rsid w:val="00C007B6"/>
    <w:rsid w:val="00C00829"/>
    <w:rsid w:val="00C00951"/>
    <w:rsid w:val="00C009EB"/>
    <w:rsid w:val="00C00A45"/>
    <w:rsid w:val="00C00B0F"/>
    <w:rsid w:val="00C00C8C"/>
    <w:rsid w:val="00C00F68"/>
    <w:rsid w:val="00C00F72"/>
    <w:rsid w:val="00C01C0D"/>
    <w:rsid w:val="00C01CD7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C9C"/>
    <w:rsid w:val="00C03E9D"/>
    <w:rsid w:val="00C03F76"/>
    <w:rsid w:val="00C0401D"/>
    <w:rsid w:val="00C04168"/>
    <w:rsid w:val="00C04470"/>
    <w:rsid w:val="00C04587"/>
    <w:rsid w:val="00C04701"/>
    <w:rsid w:val="00C04850"/>
    <w:rsid w:val="00C04916"/>
    <w:rsid w:val="00C04942"/>
    <w:rsid w:val="00C04A24"/>
    <w:rsid w:val="00C04A66"/>
    <w:rsid w:val="00C050EA"/>
    <w:rsid w:val="00C05380"/>
    <w:rsid w:val="00C05631"/>
    <w:rsid w:val="00C05781"/>
    <w:rsid w:val="00C0579F"/>
    <w:rsid w:val="00C05802"/>
    <w:rsid w:val="00C05B04"/>
    <w:rsid w:val="00C05C7B"/>
    <w:rsid w:val="00C05F2A"/>
    <w:rsid w:val="00C06108"/>
    <w:rsid w:val="00C0660C"/>
    <w:rsid w:val="00C06625"/>
    <w:rsid w:val="00C0695A"/>
    <w:rsid w:val="00C06A54"/>
    <w:rsid w:val="00C06E31"/>
    <w:rsid w:val="00C07332"/>
    <w:rsid w:val="00C07703"/>
    <w:rsid w:val="00C07720"/>
    <w:rsid w:val="00C0792F"/>
    <w:rsid w:val="00C07B7C"/>
    <w:rsid w:val="00C07CFE"/>
    <w:rsid w:val="00C10407"/>
    <w:rsid w:val="00C1058C"/>
    <w:rsid w:val="00C1091B"/>
    <w:rsid w:val="00C10A56"/>
    <w:rsid w:val="00C10E5A"/>
    <w:rsid w:val="00C113A9"/>
    <w:rsid w:val="00C113AE"/>
    <w:rsid w:val="00C1146A"/>
    <w:rsid w:val="00C114A2"/>
    <w:rsid w:val="00C11503"/>
    <w:rsid w:val="00C1150B"/>
    <w:rsid w:val="00C11573"/>
    <w:rsid w:val="00C11B48"/>
    <w:rsid w:val="00C11EFF"/>
    <w:rsid w:val="00C11F04"/>
    <w:rsid w:val="00C12185"/>
    <w:rsid w:val="00C12263"/>
    <w:rsid w:val="00C1242C"/>
    <w:rsid w:val="00C12731"/>
    <w:rsid w:val="00C12A2D"/>
    <w:rsid w:val="00C12C15"/>
    <w:rsid w:val="00C12C9C"/>
    <w:rsid w:val="00C12D03"/>
    <w:rsid w:val="00C12E59"/>
    <w:rsid w:val="00C12F62"/>
    <w:rsid w:val="00C12FED"/>
    <w:rsid w:val="00C13129"/>
    <w:rsid w:val="00C13220"/>
    <w:rsid w:val="00C13261"/>
    <w:rsid w:val="00C1346D"/>
    <w:rsid w:val="00C137EF"/>
    <w:rsid w:val="00C138FC"/>
    <w:rsid w:val="00C13C75"/>
    <w:rsid w:val="00C13ECC"/>
    <w:rsid w:val="00C14065"/>
    <w:rsid w:val="00C142B3"/>
    <w:rsid w:val="00C142BF"/>
    <w:rsid w:val="00C14303"/>
    <w:rsid w:val="00C14690"/>
    <w:rsid w:val="00C146DA"/>
    <w:rsid w:val="00C147A8"/>
    <w:rsid w:val="00C14A05"/>
    <w:rsid w:val="00C14A5C"/>
    <w:rsid w:val="00C14B61"/>
    <w:rsid w:val="00C14D61"/>
    <w:rsid w:val="00C1507E"/>
    <w:rsid w:val="00C15159"/>
    <w:rsid w:val="00C1551B"/>
    <w:rsid w:val="00C1575A"/>
    <w:rsid w:val="00C15959"/>
    <w:rsid w:val="00C15AE6"/>
    <w:rsid w:val="00C15E01"/>
    <w:rsid w:val="00C15FA1"/>
    <w:rsid w:val="00C15FA6"/>
    <w:rsid w:val="00C16299"/>
    <w:rsid w:val="00C162DE"/>
    <w:rsid w:val="00C16488"/>
    <w:rsid w:val="00C166C5"/>
    <w:rsid w:val="00C168B8"/>
    <w:rsid w:val="00C168F0"/>
    <w:rsid w:val="00C16A7C"/>
    <w:rsid w:val="00C16BDD"/>
    <w:rsid w:val="00C16E53"/>
    <w:rsid w:val="00C17118"/>
    <w:rsid w:val="00C17188"/>
    <w:rsid w:val="00C1725D"/>
    <w:rsid w:val="00C1755F"/>
    <w:rsid w:val="00C17644"/>
    <w:rsid w:val="00C178B6"/>
    <w:rsid w:val="00C17958"/>
    <w:rsid w:val="00C17991"/>
    <w:rsid w:val="00C17998"/>
    <w:rsid w:val="00C17B30"/>
    <w:rsid w:val="00C17BCF"/>
    <w:rsid w:val="00C17CC0"/>
    <w:rsid w:val="00C17DD3"/>
    <w:rsid w:val="00C17EAB"/>
    <w:rsid w:val="00C20084"/>
    <w:rsid w:val="00C205A4"/>
    <w:rsid w:val="00C205EB"/>
    <w:rsid w:val="00C20779"/>
    <w:rsid w:val="00C20833"/>
    <w:rsid w:val="00C20AF3"/>
    <w:rsid w:val="00C20B6A"/>
    <w:rsid w:val="00C21040"/>
    <w:rsid w:val="00C212C7"/>
    <w:rsid w:val="00C21581"/>
    <w:rsid w:val="00C21957"/>
    <w:rsid w:val="00C219C3"/>
    <w:rsid w:val="00C21B94"/>
    <w:rsid w:val="00C21C60"/>
    <w:rsid w:val="00C21D7C"/>
    <w:rsid w:val="00C21E9E"/>
    <w:rsid w:val="00C21EE4"/>
    <w:rsid w:val="00C2213E"/>
    <w:rsid w:val="00C221E1"/>
    <w:rsid w:val="00C22230"/>
    <w:rsid w:val="00C22519"/>
    <w:rsid w:val="00C2286C"/>
    <w:rsid w:val="00C229DF"/>
    <w:rsid w:val="00C22AA4"/>
    <w:rsid w:val="00C22B1C"/>
    <w:rsid w:val="00C22B30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3FE9"/>
    <w:rsid w:val="00C2415E"/>
    <w:rsid w:val="00C242D0"/>
    <w:rsid w:val="00C24781"/>
    <w:rsid w:val="00C247B5"/>
    <w:rsid w:val="00C24994"/>
    <w:rsid w:val="00C24B6C"/>
    <w:rsid w:val="00C24E16"/>
    <w:rsid w:val="00C24E50"/>
    <w:rsid w:val="00C252E1"/>
    <w:rsid w:val="00C25338"/>
    <w:rsid w:val="00C253DA"/>
    <w:rsid w:val="00C25AA1"/>
    <w:rsid w:val="00C25B8A"/>
    <w:rsid w:val="00C25CEA"/>
    <w:rsid w:val="00C25E47"/>
    <w:rsid w:val="00C25EE1"/>
    <w:rsid w:val="00C2636E"/>
    <w:rsid w:val="00C267B0"/>
    <w:rsid w:val="00C2685E"/>
    <w:rsid w:val="00C26C97"/>
    <w:rsid w:val="00C26F70"/>
    <w:rsid w:val="00C26FC2"/>
    <w:rsid w:val="00C26FC3"/>
    <w:rsid w:val="00C27048"/>
    <w:rsid w:val="00C270B1"/>
    <w:rsid w:val="00C273D9"/>
    <w:rsid w:val="00C2747A"/>
    <w:rsid w:val="00C276C4"/>
    <w:rsid w:val="00C27751"/>
    <w:rsid w:val="00C27759"/>
    <w:rsid w:val="00C2778C"/>
    <w:rsid w:val="00C2784B"/>
    <w:rsid w:val="00C278F1"/>
    <w:rsid w:val="00C279A1"/>
    <w:rsid w:val="00C27C55"/>
    <w:rsid w:val="00C27C7D"/>
    <w:rsid w:val="00C27D99"/>
    <w:rsid w:val="00C27E20"/>
    <w:rsid w:val="00C30075"/>
    <w:rsid w:val="00C306BD"/>
    <w:rsid w:val="00C308EB"/>
    <w:rsid w:val="00C30D07"/>
    <w:rsid w:val="00C30DEF"/>
    <w:rsid w:val="00C30F20"/>
    <w:rsid w:val="00C30F55"/>
    <w:rsid w:val="00C310AE"/>
    <w:rsid w:val="00C31173"/>
    <w:rsid w:val="00C3119F"/>
    <w:rsid w:val="00C31453"/>
    <w:rsid w:val="00C31745"/>
    <w:rsid w:val="00C317A4"/>
    <w:rsid w:val="00C31B40"/>
    <w:rsid w:val="00C320B9"/>
    <w:rsid w:val="00C321EB"/>
    <w:rsid w:val="00C3257F"/>
    <w:rsid w:val="00C32670"/>
    <w:rsid w:val="00C326BF"/>
    <w:rsid w:val="00C32711"/>
    <w:rsid w:val="00C32729"/>
    <w:rsid w:val="00C327D5"/>
    <w:rsid w:val="00C32B2E"/>
    <w:rsid w:val="00C330FF"/>
    <w:rsid w:val="00C3314B"/>
    <w:rsid w:val="00C331D5"/>
    <w:rsid w:val="00C3326A"/>
    <w:rsid w:val="00C332CE"/>
    <w:rsid w:val="00C33338"/>
    <w:rsid w:val="00C33398"/>
    <w:rsid w:val="00C33402"/>
    <w:rsid w:val="00C3367E"/>
    <w:rsid w:val="00C33904"/>
    <w:rsid w:val="00C33B12"/>
    <w:rsid w:val="00C33DBC"/>
    <w:rsid w:val="00C33E43"/>
    <w:rsid w:val="00C33EB7"/>
    <w:rsid w:val="00C33F13"/>
    <w:rsid w:val="00C33F9A"/>
    <w:rsid w:val="00C33FBB"/>
    <w:rsid w:val="00C34008"/>
    <w:rsid w:val="00C3405A"/>
    <w:rsid w:val="00C34078"/>
    <w:rsid w:val="00C34164"/>
    <w:rsid w:val="00C34191"/>
    <w:rsid w:val="00C3437F"/>
    <w:rsid w:val="00C345E6"/>
    <w:rsid w:val="00C34752"/>
    <w:rsid w:val="00C3495E"/>
    <w:rsid w:val="00C34A76"/>
    <w:rsid w:val="00C34BC0"/>
    <w:rsid w:val="00C34E85"/>
    <w:rsid w:val="00C35538"/>
    <w:rsid w:val="00C3579C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38"/>
    <w:rsid w:val="00C370E8"/>
    <w:rsid w:val="00C371B6"/>
    <w:rsid w:val="00C3748A"/>
    <w:rsid w:val="00C379A1"/>
    <w:rsid w:val="00C37ADE"/>
    <w:rsid w:val="00C37C7E"/>
    <w:rsid w:val="00C37CE7"/>
    <w:rsid w:val="00C40486"/>
    <w:rsid w:val="00C40649"/>
    <w:rsid w:val="00C40B4F"/>
    <w:rsid w:val="00C40C3C"/>
    <w:rsid w:val="00C40E05"/>
    <w:rsid w:val="00C41774"/>
    <w:rsid w:val="00C423D2"/>
    <w:rsid w:val="00C4248C"/>
    <w:rsid w:val="00C425C2"/>
    <w:rsid w:val="00C4265A"/>
    <w:rsid w:val="00C42879"/>
    <w:rsid w:val="00C4293C"/>
    <w:rsid w:val="00C42A0F"/>
    <w:rsid w:val="00C42B9B"/>
    <w:rsid w:val="00C42C6F"/>
    <w:rsid w:val="00C42E51"/>
    <w:rsid w:val="00C42E95"/>
    <w:rsid w:val="00C42FE9"/>
    <w:rsid w:val="00C43335"/>
    <w:rsid w:val="00C43391"/>
    <w:rsid w:val="00C43443"/>
    <w:rsid w:val="00C43637"/>
    <w:rsid w:val="00C43683"/>
    <w:rsid w:val="00C43687"/>
    <w:rsid w:val="00C43701"/>
    <w:rsid w:val="00C4371B"/>
    <w:rsid w:val="00C439A7"/>
    <w:rsid w:val="00C43B0E"/>
    <w:rsid w:val="00C43B7F"/>
    <w:rsid w:val="00C43B93"/>
    <w:rsid w:val="00C43E8D"/>
    <w:rsid w:val="00C44013"/>
    <w:rsid w:val="00C441EC"/>
    <w:rsid w:val="00C44349"/>
    <w:rsid w:val="00C4439E"/>
    <w:rsid w:val="00C443B2"/>
    <w:rsid w:val="00C44588"/>
    <w:rsid w:val="00C445E6"/>
    <w:rsid w:val="00C44660"/>
    <w:rsid w:val="00C4474E"/>
    <w:rsid w:val="00C44791"/>
    <w:rsid w:val="00C44A6C"/>
    <w:rsid w:val="00C44C5E"/>
    <w:rsid w:val="00C44F13"/>
    <w:rsid w:val="00C4576B"/>
    <w:rsid w:val="00C458DE"/>
    <w:rsid w:val="00C45998"/>
    <w:rsid w:val="00C45A49"/>
    <w:rsid w:val="00C45C68"/>
    <w:rsid w:val="00C45DC3"/>
    <w:rsid w:val="00C45E2F"/>
    <w:rsid w:val="00C45E36"/>
    <w:rsid w:val="00C460D0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0A5D"/>
    <w:rsid w:val="00C50AF3"/>
    <w:rsid w:val="00C510F3"/>
    <w:rsid w:val="00C512A3"/>
    <w:rsid w:val="00C512CD"/>
    <w:rsid w:val="00C5140A"/>
    <w:rsid w:val="00C514C4"/>
    <w:rsid w:val="00C51670"/>
    <w:rsid w:val="00C518AC"/>
    <w:rsid w:val="00C519CD"/>
    <w:rsid w:val="00C51C98"/>
    <w:rsid w:val="00C51C9D"/>
    <w:rsid w:val="00C51CED"/>
    <w:rsid w:val="00C51FA4"/>
    <w:rsid w:val="00C51FDB"/>
    <w:rsid w:val="00C52064"/>
    <w:rsid w:val="00C52329"/>
    <w:rsid w:val="00C5251D"/>
    <w:rsid w:val="00C52549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4D"/>
    <w:rsid w:val="00C535A8"/>
    <w:rsid w:val="00C5392D"/>
    <w:rsid w:val="00C53955"/>
    <w:rsid w:val="00C5398F"/>
    <w:rsid w:val="00C539E7"/>
    <w:rsid w:val="00C53D31"/>
    <w:rsid w:val="00C53DE9"/>
    <w:rsid w:val="00C53DED"/>
    <w:rsid w:val="00C53F4E"/>
    <w:rsid w:val="00C54001"/>
    <w:rsid w:val="00C5435D"/>
    <w:rsid w:val="00C54869"/>
    <w:rsid w:val="00C54A10"/>
    <w:rsid w:val="00C54B12"/>
    <w:rsid w:val="00C54B7F"/>
    <w:rsid w:val="00C54C2E"/>
    <w:rsid w:val="00C54F88"/>
    <w:rsid w:val="00C54FC4"/>
    <w:rsid w:val="00C5504E"/>
    <w:rsid w:val="00C550AB"/>
    <w:rsid w:val="00C5563D"/>
    <w:rsid w:val="00C55863"/>
    <w:rsid w:val="00C55A5C"/>
    <w:rsid w:val="00C55B66"/>
    <w:rsid w:val="00C563A4"/>
    <w:rsid w:val="00C56651"/>
    <w:rsid w:val="00C56819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5B7"/>
    <w:rsid w:val="00C5779A"/>
    <w:rsid w:val="00C577B3"/>
    <w:rsid w:val="00C578AD"/>
    <w:rsid w:val="00C5791F"/>
    <w:rsid w:val="00C5796D"/>
    <w:rsid w:val="00C57A51"/>
    <w:rsid w:val="00C57A5D"/>
    <w:rsid w:val="00C6030A"/>
    <w:rsid w:val="00C60315"/>
    <w:rsid w:val="00C60421"/>
    <w:rsid w:val="00C604E9"/>
    <w:rsid w:val="00C605E2"/>
    <w:rsid w:val="00C605E4"/>
    <w:rsid w:val="00C60791"/>
    <w:rsid w:val="00C60CEC"/>
    <w:rsid w:val="00C60D9A"/>
    <w:rsid w:val="00C610A0"/>
    <w:rsid w:val="00C611B1"/>
    <w:rsid w:val="00C61453"/>
    <w:rsid w:val="00C615BC"/>
    <w:rsid w:val="00C61661"/>
    <w:rsid w:val="00C61680"/>
    <w:rsid w:val="00C617B0"/>
    <w:rsid w:val="00C61A7E"/>
    <w:rsid w:val="00C61B14"/>
    <w:rsid w:val="00C61B84"/>
    <w:rsid w:val="00C61C89"/>
    <w:rsid w:val="00C61DAA"/>
    <w:rsid w:val="00C61F81"/>
    <w:rsid w:val="00C620DE"/>
    <w:rsid w:val="00C622D9"/>
    <w:rsid w:val="00C6247A"/>
    <w:rsid w:val="00C625FD"/>
    <w:rsid w:val="00C6266C"/>
    <w:rsid w:val="00C62766"/>
    <w:rsid w:val="00C627EE"/>
    <w:rsid w:val="00C62B97"/>
    <w:rsid w:val="00C62CF2"/>
    <w:rsid w:val="00C62F94"/>
    <w:rsid w:val="00C62FE7"/>
    <w:rsid w:val="00C63045"/>
    <w:rsid w:val="00C630F5"/>
    <w:rsid w:val="00C63197"/>
    <w:rsid w:val="00C633C5"/>
    <w:rsid w:val="00C63400"/>
    <w:rsid w:val="00C6364C"/>
    <w:rsid w:val="00C636CE"/>
    <w:rsid w:val="00C63860"/>
    <w:rsid w:val="00C638D2"/>
    <w:rsid w:val="00C63A90"/>
    <w:rsid w:val="00C63BE6"/>
    <w:rsid w:val="00C63D49"/>
    <w:rsid w:val="00C63D7D"/>
    <w:rsid w:val="00C63EC5"/>
    <w:rsid w:val="00C64121"/>
    <w:rsid w:val="00C641B1"/>
    <w:rsid w:val="00C641CA"/>
    <w:rsid w:val="00C64268"/>
    <w:rsid w:val="00C64335"/>
    <w:rsid w:val="00C64399"/>
    <w:rsid w:val="00C64490"/>
    <w:rsid w:val="00C646DE"/>
    <w:rsid w:val="00C646FC"/>
    <w:rsid w:val="00C64900"/>
    <w:rsid w:val="00C64961"/>
    <w:rsid w:val="00C649BE"/>
    <w:rsid w:val="00C64AD4"/>
    <w:rsid w:val="00C64B2F"/>
    <w:rsid w:val="00C64BB0"/>
    <w:rsid w:val="00C651B2"/>
    <w:rsid w:val="00C65267"/>
    <w:rsid w:val="00C65316"/>
    <w:rsid w:val="00C65411"/>
    <w:rsid w:val="00C65629"/>
    <w:rsid w:val="00C65666"/>
    <w:rsid w:val="00C65E7E"/>
    <w:rsid w:val="00C6602E"/>
    <w:rsid w:val="00C662BB"/>
    <w:rsid w:val="00C66361"/>
    <w:rsid w:val="00C66449"/>
    <w:rsid w:val="00C669D1"/>
    <w:rsid w:val="00C66BCF"/>
    <w:rsid w:val="00C66BFF"/>
    <w:rsid w:val="00C66CD6"/>
    <w:rsid w:val="00C66D3E"/>
    <w:rsid w:val="00C66EA2"/>
    <w:rsid w:val="00C671BE"/>
    <w:rsid w:val="00C673CA"/>
    <w:rsid w:val="00C6758D"/>
    <w:rsid w:val="00C676D1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179"/>
    <w:rsid w:val="00C7030D"/>
    <w:rsid w:val="00C703B4"/>
    <w:rsid w:val="00C70488"/>
    <w:rsid w:val="00C7049D"/>
    <w:rsid w:val="00C706AB"/>
    <w:rsid w:val="00C70713"/>
    <w:rsid w:val="00C70BBE"/>
    <w:rsid w:val="00C70C5D"/>
    <w:rsid w:val="00C714BF"/>
    <w:rsid w:val="00C71584"/>
    <w:rsid w:val="00C71618"/>
    <w:rsid w:val="00C71659"/>
    <w:rsid w:val="00C718D4"/>
    <w:rsid w:val="00C71A33"/>
    <w:rsid w:val="00C722E5"/>
    <w:rsid w:val="00C7245A"/>
    <w:rsid w:val="00C72493"/>
    <w:rsid w:val="00C727D5"/>
    <w:rsid w:val="00C729DF"/>
    <w:rsid w:val="00C72EE5"/>
    <w:rsid w:val="00C73058"/>
    <w:rsid w:val="00C7336C"/>
    <w:rsid w:val="00C73C61"/>
    <w:rsid w:val="00C73C7B"/>
    <w:rsid w:val="00C73E75"/>
    <w:rsid w:val="00C73EFB"/>
    <w:rsid w:val="00C74058"/>
    <w:rsid w:val="00C74137"/>
    <w:rsid w:val="00C7421C"/>
    <w:rsid w:val="00C7439D"/>
    <w:rsid w:val="00C74469"/>
    <w:rsid w:val="00C746B8"/>
    <w:rsid w:val="00C747A1"/>
    <w:rsid w:val="00C749F5"/>
    <w:rsid w:val="00C74A7E"/>
    <w:rsid w:val="00C74AC8"/>
    <w:rsid w:val="00C75165"/>
    <w:rsid w:val="00C752FB"/>
    <w:rsid w:val="00C7562C"/>
    <w:rsid w:val="00C75754"/>
    <w:rsid w:val="00C75841"/>
    <w:rsid w:val="00C75913"/>
    <w:rsid w:val="00C75B14"/>
    <w:rsid w:val="00C75D3E"/>
    <w:rsid w:val="00C75EE5"/>
    <w:rsid w:val="00C7629C"/>
    <w:rsid w:val="00C76373"/>
    <w:rsid w:val="00C76872"/>
    <w:rsid w:val="00C769E0"/>
    <w:rsid w:val="00C76A0E"/>
    <w:rsid w:val="00C76ACA"/>
    <w:rsid w:val="00C76CFA"/>
    <w:rsid w:val="00C76D42"/>
    <w:rsid w:val="00C77203"/>
    <w:rsid w:val="00C772E2"/>
    <w:rsid w:val="00C776F8"/>
    <w:rsid w:val="00C77774"/>
    <w:rsid w:val="00C77909"/>
    <w:rsid w:val="00C77A23"/>
    <w:rsid w:val="00C77BC2"/>
    <w:rsid w:val="00C77CAA"/>
    <w:rsid w:val="00C77CE6"/>
    <w:rsid w:val="00C77D84"/>
    <w:rsid w:val="00C8036E"/>
    <w:rsid w:val="00C80446"/>
    <w:rsid w:val="00C805EC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4D5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149"/>
    <w:rsid w:val="00C83201"/>
    <w:rsid w:val="00C8325D"/>
    <w:rsid w:val="00C832A1"/>
    <w:rsid w:val="00C83448"/>
    <w:rsid w:val="00C83527"/>
    <w:rsid w:val="00C839B3"/>
    <w:rsid w:val="00C839EB"/>
    <w:rsid w:val="00C83DB2"/>
    <w:rsid w:val="00C83E00"/>
    <w:rsid w:val="00C83FDD"/>
    <w:rsid w:val="00C840A1"/>
    <w:rsid w:val="00C845C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50D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87DA8"/>
    <w:rsid w:val="00C90020"/>
    <w:rsid w:val="00C9014C"/>
    <w:rsid w:val="00C903D9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85"/>
    <w:rsid w:val="00C91395"/>
    <w:rsid w:val="00C91676"/>
    <w:rsid w:val="00C918A1"/>
    <w:rsid w:val="00C91D65"/>
    <w:rsid w:val="00C91E90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88F"/>
    <w:rsid w:val="00C92B8F"/>
    <w:rsid w:val="00C92BBF"/>
    <w:rsid w:val="00C92CBD"/>
    <w:rsid w:val="00C92E3B"/>
    <w:rsid w:val="00C92FFD"/>
    <w:rsid w:val="00C93061"/>
    <w:rsid w:val="00C9336D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0B"/>
    <w:rsid w:val="00C9484D"/>
    <w:rsid w:val="00C94A0C"/>
    <w:rsid w:val="00C94ACE"/>
    <w:rsid w:val="00C94B61"/>
    <w:rsid w:val="00C94BEE"/>
    <w:rsid w:val="00C94C4C"/>
    <w:rsid w:val="00C94D1A"/>
    <w:rsid w:val="00C94F8A"/>
    <w:rsid w:val="00C95100"/>
    <w:rsid w:val="00C951B1"/>
    <w:rsid w:val="00C95615"/>
    <w:rsid w:val="00C9564D"/>
    <w:rsid w:val="00C958F5"/>
    <w:rsid w:val="00C95B33"/>
    <w:rsid w:val="00C95CD7"/>
    <w:rsid w:val="00C95E19"/>
    <w:rsid w:val="00C95EF8"/>
    <w:rsid w:val="00C95EF9"/>
    <w:rsid w:val="00C95FB2"/>
    <w:rsid w:val="00C95FB3"/>
    <w:rsid w:val="00C96389"/>
    <w:rsid w:val="00C96431"/>
    <w:rsid w:val="00C9648C"/>
    <w:rsid w:val="00C96625"/>
    <w:rsid w:val="00C96761"/>
    <w:rsid w:val="00C9690B"/>
    <w:rsid w:val="00C96919"/>
    <w:rsid w:val="00C96DFD"/>
    <w:rsid w:val="00C96EDD"/>
    <w:rsid w:val="00C9715C"/>
    <w:rsid w:val="00C9715E"/>
    <w:rsid w:val="00C97259"/>
    <w:rsid w:val="00C975AA"/>
    <w:rsid w:val="00C9760A"/>
    <w:rsid w:val="00C9761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36"/>
    <w:rsid w:val="00CA1EB2"/>
    <w:rsid w:val="00CA1EC9"/>
    <w:rsid w:val="00CA206A"/>
    <w:rsid w:val="00CA214F"/>
    <w:rsid w:val="00CA22CC"/>
    <w:rsid w:val="00CA2554"/>
    <w:rsid w:val="00CA25A6"/>
    <w:rsid w:val="00CA2937"/>
    <w:rsid w:val="00CA2BAC"/>
    <w:rsid w:val="00CA2DBD"/>
    <w:rsid w:val="00CA2E4B"/>
    <w:rsid w:val="00CA3176"/>
    <w:rsid w:val="00CA3277"/>
    <w:rsid w:val="00CA33A7"/>
    <w:rsid w:val="00CA33C8"/>
    <w:rsid w:val="00CA347E"/>
    <w:rsid w:val="00CA35AE"/>
    <w:rsid w:val="00CA39C7"/>
    <w:rsid w:val="00CA3AD9"/>
    <w:rsid w:val="00CA3D9C"/>
    <w:rsid w:val="00CA3DBB"/>
    <w:rsid w:val="00CA3F94"/>
    <w:rsid w:val="00CA4AE8"/>
    <w:rsid w:val="00CA4D15"/>
    <w:rsid w:val="00CA4D4E"/>
    <w:rsid w:val="00CA4D5C"/>
    <w:rsid w:val="00CA4E00"/>
    <w:rsid w:val="00CA4E5A"/>
    <w:rsid w:val="00CA518D"/>
    <w:rsid w:val="00CA535A"/>
    <w:rsid w:val="00CA537F"/>
    <w:rsid w:val="00CA54F1"/>
    <w:rsid w:val="00CA5638"/>
    <w:rsid w:val="00CA5741"/>
    <w:rsid w:val="00CA59EB"/>
    <w:rsid w:val="00CA5AEB"/>
    <w:rsid w:val="00CA5F25"/>
    <w:rsid w:val="00CA6032"/>
    <w:rsid w:val="00CA623D"/>
    <w:rsid w:val="00CA6471"/>
    <w:rsid w:val="00CA689A"/>
    <w:rsid w:val="00CA689E"/>
    <w:rsid w:val="00CA6BBB"/>
    <w:rsid w:val="00CA6EA0"/>
    <w:rsid w:val="00CA6EFB"/>
    <w:rsid w:val="00CA6F74"/>
    <w:rsid w:val="00CA7003"/>
    <w:rsid w:val="00CA71CA"/>
    <w:rsid w:val="00CA7281"/>
    <w:rsid w:val="00CA728B"/>
    <w:rsid w:val="00CA740A"/>
    <w:rsid w:val="00CA7583"/>
    <w:rsid w:val="00CA76FF"/>
    <w:rsid w:val="00CA77CB"/>
    <w:rsid w:val="00CA7DA5"/>
    <w:rsid w:val="00CA7DE4"/>
    <w:rsid w:val="00CA7F5B"/>
    <w:rsid w:val="00CA7F62"/>
    <w:rsid w:val="00CB00A0"/>
    <w:rsid w:val="00CB01A0"/>
    <w:rsid w:val="00CB0255"/>
    <w:rsid w:val="00CB042A"/>
    <w:rsid w:val="00CB0783"/>
    <w:rsid w:val="00CB09E5"/>
    <w:rsid w:val="00CB0B47"/>
    <w:rsid w:val="00CB1042"/>
    <w:rsid w:val="00CB10AF"/>
    <w:rsid w:val="00CB10BF"/>
    <w:rsid w:val="00CB1150"/>
    <w:rsid w:val="00CB1359"/>
    <w:rsid w:val="00CB1579"/>
    <w:rsid w:val="00CB1730"/>
    <w:rsid w:val="00CB1794"/>
    <w:rsid w:val="00CB17BE"/>
    <w:rsid w:val="00CB1CD1"/>
    <w:rsid w:val="00CB201E"/>
    <w:rsid w:val="00CB20D4"/>
    <w:rsid w:val="00CB20F0"/>
    <w:rsid w:val="00CB252C"/>
    <w:rsid w:val="00CB2557"/>
    <w:rsid w:val="00CB26B8"/>
    <w:rsid w:val="00CB2893"/>
    <w:rsid w:val="00CB298C"/>
    <w:rsid w:val="00CB2A0C"/>
    <w:rsid w:val="00CB2BAA"/>
    <w:rsid w:val="00CB2D2D"/>
    <w:rsid w:val="00CB3056"/>
    <w:rsid w:val="00CB3147"/>
    <w:rsid w:val="00CB3212"/>
    <w:rsid w:val="00CB32DD"/>
    <w:rsid w:val="00CB34F2"/>
    <w:rsid w:val="00CB35E8"/>
    <w:rsid w:val="00CB36CF"/>
    <w:rsid w:val="00CB3702"/>
    <w:rsid w:val="00CB3761"/>
    <w:rsid w:val="00CB3827"/>
    <w:rsid w:val="00CB39DD"/>
    <w:rsid w:val="00CB3A10"/>
    <w:rsid w:val="00CB3AF6"/>
    <w:rsid w:val="00CB3C29"/>
    <w:rsid w:val="00CB40D4"/>
    <w:rsid w:val="00CB42CD"/>
    <w:rsid w:val="00CB45FE"/>
    <w:rsid w:val="00CB4618"/>
    <w:rsid w:val="00CB4764"/>
    <w:rsid w:val="00CB490A"/>
    <w:rsid w:val="00CB4DA4"/>
    <w:rsid w:val="00CB5040"/>
    <w:rsid w:val="00CB509B"/>
    <w:rsid w:val="00CB51A6"/>
    <w:rsid w:val="00CB51AC"/>
    <w:rsid w:val="00CB5340"/>
    <w:rsid w:val="00CB5AB2"/>
    <w:rsid w:val="00CB5CDA"/>
    <w:rsid w:val="00CB5E87"/>
    <w:rsid w:val="00CB5FC0"/>
    <w:rsid w:val="00CB60F7"/>
    <w:rsid w:val="00CB6350"/>
    <w:rsid w:val="00CB67B7"/>
    <w:rsid w:val="00CB6A57"/>
    <w:rsid w:val="00CB6D10"/>
    <w:rsid w:val="00CB6DA1"/>
    <w:rsid w:val="00CB6FB4"/>
    <w:rsid w:val="00CB6FB5"/>
    <w:rsid w:val="00CB742F"/>
    <w:rsid w:val="00CB7587"/>
    <w:rsid w:val="00CB7730"/>
    <w:rsid w:val="00CB7D2F"/>
    <w:rsid w:val="00CC0252"/>
    <w:rsid w:val="00CC0254"/>
    <w:rsid w:val="00CC036F"/>
    <w:rsid w:val="00CC0431"/>
    <w:rsid w:val="00CC0487"/>
    <w:rsid w:val="00CC06DD"/>
    <w:rsid w:val="00CC0711"/>
    <w:rsid w:val="00CC080F"/>
    <w:rsid w:val="00CC09D7"/>
    <w:rsid w:val="00CC0D70"/>
    <w:rsid w:val="00CC0DB6"/>
    <w:rsid w:val="00CC1023"/>
    <w:rsid w:val="00CC103A"/>
    <w:rsid w:val="00CC11AE"/>
    <w:rsid w:val="00CC14EC"/>
    <w:rsid w:val="00CC1602"/>
    <w:rsid w:val="00CC1668"/>
    <w:rsid w:val="00CC191A"/>
    <w:rsid w:val="00CC1B13"/>
    <w:rsid w:val="00CC1B18"/>
    <w:rsid w:val="00CC1B73"/>
    <w:rsid w:val="00CC1C7D"/>
    <w:rsid w:val="00CC1E2E"/>
    <w:rsid w:val="00CC1E75"/>
    <w:rsid w:val="00CC1F9C"/>
    <w:rsid w:val="00CC1FD8"/>
    <w:rsid w:val="00CC24C4"/>
    <w:rsid w:val="00CC2502"/>
    <w:rsid w:val="00CC2539"/>
    <w:rsid w:val="00CC2752"/>
    <w:rsid w:val="00CC290F"/>
    <w:rsid w:val="00CC2B4C"/>
    <w:rsid w:val="00CC2BA9"/>
    <w:rsid w:val="00CC2D8C"/>
    <w:rsid w:val="00CC2F29"/>
    <w:rsid w:val="00CC319F"/>
    <w:rsid w:val="00CC31F0"/>
    <w:rsid w:val="00CC353C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0DB"/>
    <w:rsid w:val="00CC5427"/>
    <w:rsid w:val="00CC54AC"/>
    <w:rsid w:val="00CC560C"/>
    <w:rsid w:val="00CC5653"/>
    <w:rsid w:val="00CC5B84"/>
    <w:rsid w:val="00CC5BA9"/>
    <w:rsid w:val="00CC5F81"/>
    <w:rsid w:val="00CC6065"/>
    <w:rsid w:val="00CC62C9"/>
    <w:rsid w:val="00CC62DE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3BC"/>
    <w:rsid w:val="00CC7469"/>
    <w:rsid w:val="00CC7876"/>
    <w:rsid w:val="00CC7970"/>
    <w:rsid w:val="00CD0079"/>
    <w:rsid w:val="00CD04A1"/>
    <w:rsid w:val="00CD04A7"/>
    <w:rsid w:val="00CD05E5"/>
    <w:rsid w:val="00CD0870"/>
    <w:rsid w:val="00CD08E5"/>
    <w:rsid w:val="00CD0A32"/>
    <w:rsid w:val="00CD0AA3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7A3"/>
    <w:rsid w:val="00CD2819"/>
    <w:rsid w:val="00CD2AFE"/>
    <w:rsid w:val="00CD2B8D"/>
    <w:rsid w:val="00CD2BD1"/>
    <w:rsid w:val="00CD2C0F"/>
    <w:rsid w:val="00CD2D52"/>
    <w:rsid w:val="00CD2EE4"/>
    <w:rsid w:val="00CD325F"/>
    <w:rsid w:val="00CD32E4"/>
    <w:rsid w:val="00CD33BA"/>
    <w:rsid w:val="00CD36E4"/>
    <w:rsid w:val="00CD392B"/>
    <w:rsid w:val="00CD3C3E"/>
    <w:rsid w:val="00CD3E06"/>
    <w:rsid w:val="00CD3F4E"/>
    <w:rsid w:val="00CD42D6"/>
    <w:rsid w:val="00CD43BF"/>
    <w:rsid w:val="00CD4866"/>
    <w:rsid w:val="00CD4971"/>
    <w:rsid w:val="00CD4A04"/>
    <w:rsid w:val="00CD4F08"/>
    <w:rsid w:val="00CD4F17"/>
    <w:rsid w:val="00CD4F3D"/>
    <w:rsid w:val="00CD4FA9"/>
    <w:rsid w:val="00CD5177"/>
    <w:rsid w:val="00CD5331"/>
    <w:rsid w:val="00CD58D7"/>
    <w:rsid w:val="00CD59C8"/>
    <w:rsid w:val="00CD5A71"/>
    <w:rsid w:val="00CD5C93"/>
    <w:rsid w:val="00CD5D73"/>
    <w:rsid w:val="00CD5EA5"/>
    <w:rsid w:val="00CD5EFE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6D49"/>
    <w:rsid w:val="00CD7063"/>
    <w:rsid w:val="00CD70EE"/>
    <w:rsid w:val="00CD717A"/>
    <w:rsid w:val="00CD7201"/>
    <w:rsid w:val="00CD7312"/>
    <w:rsid w:val="00CD74F4"/>
    <w:rsid w:val="00CD767A"/>
    <w:rsid w:val="00CD7689"/>
    <w:rsid w:val="00CD785D"/>
    <w:rsid w:val="00CD79C5"/>
    <w:rsid w:val="00CD79D2"/>
    <w:rsid w:val="00CD79E3"/>
    <w:rsid w:val="00CD7D82"/>
    <w:rsid w:val="00CD7E18"/>
    <w:rsid w:val="00CD7F3B"/>
    <w:rsid w:val="00CD7F65"/>
    <w:rsid w:val="00CE020C"/>
    <w:rsid w:val="00CE05A5"/>
    <w:rsid w:val="00CE07FF"/>
    <w:rsid w:val="00CE0ABB"/>
    <w:rsid w:val="00CE0B34"/>
    <w:rsid w:val="00CE0BA0"/>
    <w:rsid w:val="00CE0D8A"/>
    <w:rsid w:val="00CE0DB2"/>
    <w:rsid w:val="00CE107C"/>
    <w:rsid w:val="00CE13FF"/>
    <w:rsid w:val="00CE1607"/>
    <w:rsid w:val="00CE1A6B"/>
    <w:rsid w:val="00CE1CC9"/>
    <w:rsid w:val="00CE1E49"/>
    <w:rsid w:val="00CE2040"/>
    <w:rsid w:val="00CE20A9"/>
    <w:rsid w:val="00CE21F6"/>
    <w:rsid w:val="00CE22AC"/>
    <w:rsid w:val="00CE24C2"/>
    <w:rsid w:val="00CE268B"/>
    <w:rsid w:val="00CE2B4D"/>
    <w:rsid w:val="00CE2E0A"/>
    <w:rsid w:val="00CE2FD4"/>
    <w:rsid w:val="00CE2FF2"/>
    <w:rsid w:val="00CE307B"/>
    <w:rsid w:val="00CE348F"/>
    <w:rsid w:val="00CE39DB"/>
    <w:rsid w:val="00CE3B7C"/>
    <w:rsid w:val="00CE3CFB"/>
    <w:rsid w:val="00CE3F07"/>
    <w:rsid w:val="00CE3F93"/>
    <w:rsid w:val="00CE40A4"/>
    <w:rsid w:val="00CE4521"/>
    <w:rsid w:val="00CE4B2B"/>
    <w:rsid w:val="00CE4CA2"/>
    <w:rsid w:val="00CE4DCC"/>
    <w:rsid w:val="00CE4EA3"/>
    <w:rsid w:val="00CE4FC7"/>
    <w:rsid w:val="00CE5009"/>
    <w:rsid w:val="00CE5431"/>
    <w:rsid w:val="00CE5503"/>
    <w:rsid w:val="00CE572A"/>
    <w:rsid w:val="00CE5A0F"/>
    <w:rsid w:val="00CE5A40"/>
    <w:rsid w:val="00CE5BEE"/>
    <w:rsid w:val="00CE5C2B"/>
    <w:rsid w:val="00CE6225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E7D5B"/>
    <w:rsid w:val="00CE7FB3"/>
    <w:rsid w:val="00CF000E"/>
    <w:rsid w:val="00CF010D"/>
    <w:rsid w:val="00CF02AC"/>
    <w:rsid w:val="00CF03BE"/>
    <w:rsid w:val="00CF0525"/>
    <w:rsid w:val="00CF0596"/>
    <w:rsid w:val="00CF0930"/>
    <w:rsid w:val="00CF0B93"/>
    <w:rsid w:val="00CF0F3D"/>
    <w:rsid w:val="00CF10FC"/>
    <w:rsid w:val="00CF111F"/>
    <w:rsid w:val="00CF12A6"/>
    <w:rsid w:val="00CF15AA"/>
    <w:rsid w:val="00CF16BC"/>
    <w:rsid w:val="00CF16D7"/>
    <w:rsid w:val="00CF1759"/>
    <w:rsid w:val="00CF17C2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02D"/>
    <w:rsid w:val="00CF32EF"/>
    <w:rsid w:val="00CF350F"/>
    <w:rsid w:val="00CF36A9"/>
    <w:rsid w:val="00CF3B0D"/>
    <w:rsid w:val="00CF3F75"/>
    <w:rsid w:val="00CF3FCF"/>
    <w:rsid w:val="00CF428B"/>
    <w:rsid w:val="00CF4291"/>
    <w:rsid w:val="00CF44BE"/>
    <w:rsid w:val="00CF4658"/>
    <w:rsid w:val="00CF4916"/>
    <w:rsid w:val="00CF4C30"/>
    <w:rsid w:val="00CF4E6C"/>
    <w:rsid w:val="00CF4F3E"/>
    <w:rsid w:val="00CF503E"/>
    <w:rsid w:val="00CF5148"/>
    <w:rsid w:val="00CF514B"/>
    <w:rsid w:val="00CF51BB"/>
    <w:rsid w:val="00CF55BE"/>
    <w:rsid w:val="00CF59F6"/>
    <w:rsid w:val="00CF652D"/>
    <w:rsid w:val="00CF660A"/>
    <w:rsid w:val="00CF6641"/>
    <w:rsid w:val="00CF6732"/>
    <w:rsid w:val="00CF6D28"/>
    <w:rsid w:val="00CF6E82"/>
    <w:rsid w:val="00CF6F1A"/>
    <w:rsid w:val="00CF727A"/>
    <w:rsid w:val="00CF731C"/>
    <w:rsid w:val="00CF7366"/>
    <w:rsid w:val="00CF7390"/>
    <w:rsid w:val="00CF760F"/>
    <w:rsid w:val="00CF7939"/>
    <w:rsid w:val="00CF79D3"/>
    <w:rsid w:val="00CF79ED"/>
    <w:rsid w:val="00CF7A67"/>
    <w:rsid w:val="00CF7AE7"/>
    <w:rsid w:val="00CF7B96"/>
    <w:rsid w:val="00CF7C0F"/>
    <w:rsid w:val="00CF7CAF"/>
    <w:rsid w:val="00CF7FC0"/>
    <w:rsid w:val="00D00101"/>
    <w:rsid w:val="00D00203"/>
    <w:rsid w:val="00D00380"/>
    <w:rsid w:val="00D00423"/>
    <w:rsid w:val="00D0042E"/>
    <w:rsid w:val="00D00563"/>
    <w:rsid w:val="00D00765"/>
    <w:rsid w:val="00D00A98"/>
    <w:rsid w:val="00D00BE0"/>
    <w:rsid w:val="00D00FB2"/>
    <w:rsid w:val="00D010CF"/>
    <w:rsid w:val="00D01191"/>
    <w:rsid w:val="00D01999"/>
    <w:rsid w:val="00D019BB"/>
    <w:rsid w:val="00D01A2B"/>
    <w:rsid w:val="00D01D44"/>
    <w:rsid w:val="00D02048"/>
    <w:rsid w:val="00D023DA"/>
    <w:rsid w:val="00D0273C"/>
    <w:rsid w:val="00D02DC8"/>
    <w:rsid w:val="00D02E70"/>
    <w:rsid w:val="00D02FB9"/>
    <w:rsid w:val="00D0312E"/>
    <w:rsid w:val="00D03562"/>
    <w:rsid w:val="00D036B5"/>
    <w:rsid w:val="00D03A32"/>
    <w:rsid w:val="00D03B4E"/>
    <w:rsid w:val="00D03CAA"/>
    <w:rsid w:val="00D03DDF"/>
    <w:rsid w:val="00D03ED7"/>
    <w:rsid w:val="00D0440E"/>
    <w:rsid w:val="00D04673"/>
    <w:rsid w:val="00D046BF"/>
    <w:rsid w:val="00D046D9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8F9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715"/>
    <w:rsid w:val="00D10C4D"/>
    <w:rsid w:val="00D10E9B"/>
    <w:rsid w:val="00D10FE8"/>
    <w:rsid w:val="00D11004"/>
    <w:rsid w:val="00D110C5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12F"/>
    <w:rsid w:val="00D1223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318"/>
    <w:rsid w:val="00D13439"/>
    <w:rsid w:val="00D134B0"/>
    <w:rsid w:val="00D13552"/>
    <w:rsid w:val="00D13570"/>
    <w:rsid w:val="00D1394F"/>
    <w:rsid w:val="00D13A44"/>
    <w:rsid w:val="00D13AD0"/>
    <w:rsid w:val="00D13AF6"/>
    <w:rsid w:val="00D13B0C"/>
    <w:rsid w:val="00D13B54"/>
    <w:rsid w:val="00D13C62"/>
    <w:rsid w:val="00D13CFC"/>
    <w:rsid w:val="00D13EFF"/>
    <w:rsid w:val="00D13FA0"/>
    <w:rsid w:val="00D13FB2"/>
    <w:rsid w:val="00D14247"/>
    <w:rsid w:val="00D14312"/>
    <w:rsid w:val="00D147EF"/>
    <w:rsid w:val="00D14881"/>
    <w:rsid w:val="00D14940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A87"/>
    <w:rsid w:val="00D15C3F"/>
    <w:rsid w:val="00D15E0F"/>
    <w:rsid w:val="00D15EF4"/>
    <w:rsid w:val="00D15F29"/>
    <w:rsid w:val="00D161CD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A17"/>
    <w:rsid w:val="00D20D5F"/>
    <w:rsid w:val="00D20E72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BAA"/>
    <w:rsid w:val="00D22CC5"/>
    <w:rsid w:val="00D22DC9"/>
    <w:rsid w:val="00D22E30"/>
    <w:rsid w:val="00D22EB7"/>
    <w:rsid w:val="00D22F4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4C1"/>
    <w:rsid w:val="00D266A9"/>
    <w:rsid w:val="00D26862"/>
    <w:rsid w:val="00D26887"/>
    <w:rsid w:val="00D26978"/>
    <w:rsid w:val="00D26A96"/>
    <w:rsid w:val="00D26BF3"/>
    <w:rsid w:val="00D26C30"/>
    <w:rsid w:val="00D26CC8"/>
    <w:rsid w:val="00D26CF2"/>
    <w:rsid w:val="00D26E40"/>
    <w:rsid w:val="00D26E72"/>
    <w:rsid w:val="00D26EC8"/>
    <w:rsid w:val="00D26F20"/>
    <w:rsid w:val="00D271C0"/>
    <w:rsid w:val="00D27269"/>
    <w:rsid w:val="00D2732B"/>
    <w:rsid w:val="00D2741C"/>
    <w:rsid w:val="00D2761E"/>
    <w:rsid w:val="00D277B4"/>
    <w:rsid w:val="00D2781C"/>
    <w:rsid w:val="00D27BA7"/>
    <w:rsid w:val="00D27D69"/>
    <w:rsid w:val="00D27E14"/>
    <w:rsid w:val="00D27E42"/>
    <w:rsid w:val="00D3007B"/>
    <w:rsid w:val="00D300E0"/>
    <w:rsid w:val="00D301C2"/>
    <w:rsid w:val="00D30448"/>
    <w:rsid w:val="00D30571"/>
    <w:rsid w:val="00D3060E"/>
    <w:rsid w:val="00D306E9"/>
    <w:rsid w:val="00D30841"/>
    <w:rsid w:val="00D309BC"/>
    <w:rsid w:val="00D30A50"/>
    <w:rsid w:val="00D30B7A"/>
    <w:rsid w:val="00D30C12"/>
    <w:rsid w:val="00D30FC1"/>
    <w:rsid w:val="00D3130C"/>
    <w:rsid w:val="00D313A7"/>
    <w:rsid w:val="00D31967"/>
    <w:rsid w:val="00D319FC"/>
    <w:rsid w:val="00D31BB7"/>
    <w:rsid w:val="00D31C91"/>
    <w:rsid w:val="00D31FE7"/>
    <w:rsid w:val="00D3212D"/>
    <w:rsid w:val="00D32187"/>
    <w:rsid w:val="00D32406"/>
    <w:rsid w:val="00D327E7"/>
    <w:rsid w:val="00D32806"/>
    <w:rsid w:val="00D32C4F"/>
    <w:rsid w:val="00D32DDD"/>
    <w:rsid w:val="00D32DEF"/>
    <w:rsid w:val="00D32E66"/>
    <w:rsid w:val="00D3302B"/>
    <w:rsid w:val="00D33102"/>
    <w:rsid w:val="00D3339C"/>
    <w:rsid w:val="00D336A3"/>
    <w:rsid w:val="00D33710"/>
    <w:rsid w:val="00D3379D"/>
    <w:rsid w:val="00D3419F"/>
    <w:rsid w:val="00D34932"/>
    <w:rsid w:val="00D34972"/>
    <w:rsid w:val="00D3497A"/>
    <w:rsid w:val="00D3499E"/>
    <w:rsid w:val="00D34A27"/>
    <w:rsid w:val="00D34CC1"/>
    <w:rsid w:val="00D352FA"/>
    <w:rsid w:val="00D353E5"/>
    <w:rsid w:val="00D359B0"/>
    <w:rsid w:val="00D35B8F"/>
    <w:rsid w:val="00D35C1E"/>
    <w:rsid w:val="00D35E25"/>
    <w:rsid w:val="00D35EEB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A59"/>
    <w:rsid w:val="00D37D0C"/>
    <w:rsid w:val="00D37D97"/>
    <w:rsid w:val="00D40073"/>
    <w:rsid w:val="00D400F3"/>
    <w:rsid w:val="00D40289"/>
    <w:rsid w:val="00D40425"/>
    <w:rsid w:val="00D405F5"/>
    <w:rsid w:val="00D4082F"/>
    <w:rsid w:val="00D40A07"/>
    <w:rsid w:val="00D40C31"/>
    <w:rsid w:val="00D40C58"/>
    <w:rsid w:val="00D40CA7"/>
    <w:rsid w:val="00D40DEC"/>
    <w:rsid w:val="00D40E25"/>
    <w:rsid w:val="00D41118"/>
    <w:rsid w:val="00D4160F"/>
    <w:rsid w:val="00D41651"/>
    <w:rsid w:val="00D41902"/>
    <w:rsid w:val="00D41C0E"/>
    <w:rsid w:val="00D41D25"/>
    <w:rsid w:val="00D41D94"/>
    <w:rsid w:val="00D42199"/>
    <w:rsid w:val="00D421ED"/>
    <w:rsid w:val="00D42276"/>
    <w:rsid w:val="00D4244A"/>
    <w:rsid w:val="00D424B6"/>
    <w:rsid w:val="00D425D5"/>
    <w:rsid w:val="00D428D7"/>
    <w:rsid w:val="00D43032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AF1"/>
    <w:rsid w:val="00D43BCA"/>
    <w:rsid w:val="00D43C1E"/>
    <w:rsid w:val="00D440BC"/>
    <w:rsid w:val="00D44363"/>
    <w:rsid w:val="00D443D3"/>
    <w:rsid w:val="00D444FD"/>
    <w:rsid w:val="00D449B1"/>
    <w:rsid w:val="00D44C16"/>
    <w:rsid w:val="00D44CE2"/>
    <w:rsid w:val="00D44F36"/>
    <w:rsid w:val="00D4534E"/>
    <w:rsid w:val="00D4598D"/>
    <w:rsid w:val="00D45A23"/>
    <w:rsid w:val="00D45ABA"/>
    <w:rsid w:val="00D45B66"/>
    <w:rsid w:val="00D45B8E"/>
    <w:rsid w:val="00D45C71"/>
    <w:rsid w:val="00D45EA8"/>
    <w:rsid w:val="00D45F96"/>
    <w:rsid w:val="00D4617D"/>
    <w:rsid w:val="00D461B4"/>
    <w:rsid w:val="00D462FD"/>
    <w:rsid w:val="00D465A2"/>
    <w:rsid w:val="00D46689"/>
    <w:rsid w:val="00D4670F"/>
    <w:rsid w:val="00D46B05"/>
    <w:rsid w:val="00D46CA5"/>
    <w:rsid w:val="00D46CBB"/>
    <w:rsid w:val="00D46D4F"/>
    <w:rsid w:val="00D46D62"/>
    <w:rsid w:val="00D46E76"/>
    <w:rsid w:val="00D46EBC"/>
    <w:rsid w:val="00D46F6A"/>
    <w:rsid w:val="00D46F81"/>
    <w:rsid w:val="00D4743C"/>
    <w:rsid w:val="00D47499"/>
    <w:rsid w:val="00D4766D"/>
    <w:rsid w:val="00D477FC"/>
    <w:rsid w:val="00D47912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9A8"/>
    <w:rsid w:val="00D50B5C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570"/>
    <w:rsid w:val="00D535E9"/>
    <w:rsid w:val="00D535FA"/>
    <w:rsid w:val="00D53A90"/>
    <w:rsid w:val="00D53B07"/>
    <w:rsid w:val="00D53C75"/>
    <w:rsid w:val="00D53D97"/>
    <w:rsid w:val="00D53EAA"/>
    <w:rsid w:val="00D540F6"/>
    <w:rsid w:val="00D54193"/>
    <w:rsid w:val="00D54398"/>
    <w:rsid w:val="00D5462B"/>
    <w:rsid w:val="00D54667"/>
    <w:rsid w:val="00D547A7"/>
    <w:rsid w:val="00D548D0"/>
    <w:rsid w:val="00D549EF"/>
    <w:rsid w:val="00D54A47"/>
    <w:rsid w:val="00D54BBF"/>
    <w:rsid w:val="00D5502A"/>
    <w:rsid w:val="00D5516F"/>
    <w:rsid w:val="00D551D7"/>
    <w:rsid w:val="00D55438"/>
    <w:rsid w:val="00D55560"/>
    <w:rsid w:val="00D55568"/>
    <w:rsid w:val="00D558F2"/>
    <w:rsid w:val="00D55989"/>
    <w:rsid w:val="00D55DE7"/>
    <w:rsid w:val="00D55E38"/>
    <w:rsid w:val="00D55F39"/>
    <w:rsid w:val="00D5609C"/>
    <w:rsid w:val="00D5610B"/>
    <w:rsid w:val="00D5616F"/>
    <w:rsid w:val="00D5659D"/>
    <w:rsid w:val="00D568FE"/>
    <w:rsid w:val="00D56912"/>
    <w:rsid w:val="00D570F2"/>
    <w:rsid w:val="00D570F5"/>
    <w:rsid w:val="00D57151"/>
    <w:rsid w:val="00D573A0"/>
    <w:rsid w:val="00D574B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69"/>
    <w:rsid w:val="00D607B0"/>
    <w:rsid w:val="00D60C54"/>
    <w:rsid w:val="00D60C99"/>
    <w:rsid w:val="00D612F5"/>
    <w:rsid w:val="00D61310"/>
    <w:rsid w:val="00D613F1"/>
    <w:rsid w:val="00D6163D"/>
    <w:rsid w:val="00D618F8"/>
    <w:rsid w:val="00D61A43"/>
    <w:rsid w:val="00D61A6F"/>
    <w:rsid w:val="00D61DA3"/>
    <w:rsid w:val="00D61E28"/>
    <w:rsid w:val="00D6217D"/>
    <w:rsid w:val="00D6232A"/>
    <w:rsid w:val="00D62572"/>
    <w:rsid w:val="00D625CE"/>
    <w:rsid w:val="00D6270E"/>
    <w:rsid w:val="00D629F2"/>
    <w:rsid w:val="00D62AD5"/>
    <w:rsid w:val="00D62C5D"/>
    <w:rsid w:val="00D62CDC"/>
    <w:rsid w:val="00D62CED"/>
    <w:rsid w:val="00D62D26"/>
    <w:rsid w:val="00D62EB6"/>
    <w:rsid w:val="00D62F13"/>
    <w:rsid w:val="00D63108"/>
    <w:rsid w:val="00D63279"/>
    <w:rsid w:val="00D63290"/>
    <w:rsid w:val="00D63431"/>
    <w:rsid w:val="00D635EE"/>
    <w:rsid w:val="00D637FF"/>
    <w:rsid w:val="00D63967"/>
    <w:rsid w:val="00D63A84"/>
    <w:rsid w:val="00D63E40"/>
    <w:rsid w:val="00D640C8"/>
    <w:rsid w:val="00D642D8"/>
    <w:rsid w:val="00D644BB"/>
    <w:rsid w:val="00D64633"/>
    <w:rsid w:val="00D64A8D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6E99"/>
    <w:rsid w:val="00D670F4"/>
    <w:rsid w:val="00D673C8"/>
    <w:rsid w:val="00D6755E"/>
    <w:rsid w:val="00D6765E"/>
    <w:rsid w:val="00D67B30"/>
    <w:rsid w:val="00D67C27"/>
    <w:rsid w:val="00D67F0E"/>
    <w:rsid w:val="00D70063"/>
    <w:rsid w:val="00D70789"/>
    <w:rsid w:val="00D70A7F"/>
    <w:rsid w:val="00D70D07"/>
    <w:rsid w:val="00D70D76"/>
    <w:rsid w:val="00D7120D"/>
    <w:rsid w:val="00D715CE"/>
    <w:rsid w:val="00D718F4"/>
    <w:rsid w:val="00D71EB8"/>
    <w:rsid w:val="00D72177"/>
    <w:rsid w:val="00D7221A"/>
    <w:rsid w:val="00D72554"/>
    <w:rsid w:val="00D726B3"/>
    <w:rsid w:val="00D72994"/>
    <w:rsid w:val="00D72B61"/>
    <w:rsid w:val="00D72BAC"/>
    <w:rsid w:val="00D72E2B"/>
    <w:rsid w:val="00D73066"/>
    <w:rsid w:val="00D7309E"/>
    <w:rsid w:val="00D730FB"/>
    <w:rsid w:val="00D7316E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5EB"/>
    <w:rsid w:val="00D74D42"/>
    <w:rsid w:val="00D74E42"/>
    <w:rsid w:val="00D74FA3"/>
    <w:rsid w:val="00D750F8"/>
    <w:rsid w:val="00D754EA"/>
    <w:rsid w:val="00D75517"/>
    <w:rsid w:val="00D75724"/>
    <w:rsid w:val="00D757E4"/>
    <w:rsid w:val="00D75B09"/>
    <w:rsid w:val="00D75BA8"/>
    <w:rsid w:val="00D75EBB"/>
    <w:rsid w:val="00D75FE6"/>
    <w:rsid w:val="00D75FF3"/>
    <w:rsid w:val="00D7608B"/>
    <w:rsid w:val="00D76130"/>
    <w:rsid w:val="00D76469"/>
    <w:rsid w:val="00D76541"/>
    <w:rsid w:val="00D76588"/>
    <w:rsid w:val="00D76763"/>
    <w:rsid w:val="00D76BE7"/>
    <w:rsid w:val="00D76C53"/>
    <w:rsid w:val="00D76DA6"/>
    <w:rsid w:val="00D76DCA"/>
    <w:rsid w:val="00D770EA"/>
    <w:rsid w:val="00D77122"/>
    <w:rsid w:val="00D7723B"/>
    <w:rsid w:val="00D77530"/>
    <w:rsid w:val="00D7761D"/>
    <w:rsid w:val="00D77794"/>
    <w:rsid w:val="00D7789B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0D6"/>
    <w:rsid w:val="00D811FA"/>
    <w:rsid w:val="00D813EC"/>
    <w:rsid w:val="00D81967"/>
    <w:rsid w:val="00D81979"/>
    <w:rsid w:val="00D8210E"/>
    <w:rsid w:val="00D8216C"/>
    <w:rsid w:val="00D82273"/>
    <w:rsid w:val="00D8240A"/>
    <w:rsid w:val="00D8258B"/>
    <w:rsid w:val="00D82626"/>
    <w:rsid w:val="00D826F3"/>
    <w:rsid w:val="00D82722"/>
    <w:rsid w:val="00D829F5"/>
    <w:rsid w:val="00D82A1D"/>
    <w:rsid w:val="00D82B59"/>
    <w:rsid w:val="00D82E37"/>
    <w:rsid w:val="00D82E93"/>
    <w:rsid w:val="00D82EBF"/>
    <w:rsid w:val="00D82F1C"/>
    <w:rsid w:val="00D82F4F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11E"/>
    <w:rsid w:val="00D843CB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7B5"/>
    <w:rsid w:val="00D8584F"/>
    <w:rsid w:val="00D85E13"/>
    <w:rsid w:val="00D85E70"/>
    <w:rsid w:val="00D85F63"/>
    <w:rsid w:val="00D86225"/>
    <w:rsid w:val="00D8631F"/>
    <w:rsid w:val="00D86639"/>
    <w:rsid w:val="00D8669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C4C"/>
    <w:rsid w:val="00D91EC2"/>
    <w:rsid w:val="00D91F57"/>
    <w:rsid w:val="00D9204D"/>
    <w:rsid w:val="00D9290C"/>
    <w:rsid w:val="00D92CDB"/>
    <w:rsid w:val="00D930E5"/>
    <w:rsid w:val="00D931C1"/>
    <w:rsid w:val="00D9331D"/>
    <w:rsid w:val="00D938D1"/>
    <w:rsid w:val="00D93995"/>
    <w:rsid w:val="00D93B4A"/>
    <w:rsid w:val="00D93FAB"/>
    <w:rsid w:val="00D9439F"/>
    <w:rsid w:val="00D946E4"/>
    <w:rsid w:val="00D94A96"/>
    <w:rsid w:val="00D94B99"/>
    <w:rsid w:val="00D94BB8"/>
    <w:rsid w:val="00D94DC3"/>
    <w:rsid w:val="00D94E14"/>
    <w:rsid w:val="00D94F13"/>
    <w:rsid w:val="00D94F66"/>
    <w:rsid w:val="00D94F97"/>
    <w:rsid w:val="00D94FC6"/>
    <w:rsid w:val="00D9508B"/>
    <w:rsid w:val="00D95100"/>
    <w:rsid w:val="00D95578"/>
    <w:rsid w:val="00D9565F"/>
    <w:rsid w:val="00D95796"/>
    <w:rsid w:val="00D95876"/>
    <w:rsid w:val="00D95C64"/>
    <w:rsid w:val="00D95E49"/>
    <w:rsid w:val="00D95E54"/>
    <w:rsid w:val="00D9605E"/>
    <w:rsid w:val="00D960EC"/>
    <w:rsid w:val="00D96157"/>
    <w:rsid w:val="00D961CA"/>
    <w:rsid w:val="00D96437"/>
    <w:rsid w:val="00D9646B"/>
    <w:rsid w:val="00D965FC"/>
    <w:rsid w:val="00D96773"/>
    <w:rsid w:val="00D96822"/>
    <w:rsid w:val="00D968F1"/>
    <w:rsid w:val="00D96992"/>
    <w:rsid w:val="00D96AED"/>
    <w:rsid w:val="00D96E37"/>
    <w:rsid w:val="00D9709E"/>
    <w:rsid w:val="00D970D3"/>
    <w:rsid w:val="00D97101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3DE"/>
    <w:rsid w:val="00DA0768"/>
    <w:rsid w:val="00DA0791"/>
    <w:rsid w:val="00DA0B2B"/>
    <w:rsid w:val="00DA0BD5"/>
    <w:rsid w:val="00DA0E16"/>
    <w:rsid w:val="00DA0EE4"/>
    <w:rsid w:val="00DA116B"/>
    <w:rsid w:val="00DA1475"/>
    <w:rsid w:val="00DA163E"/>
    <w:rsid w:val="00DA172D"/>
    <w:rsid w:val="00DA1A5C"/>
    <w:rsid w:val="00DA1E67"/>
    <w:rsid w:val="00DA1E87"/>
    <w:rsid w:val="00DA1EAF"/>
    <w:rsid w:val="00DA1F0E"/>
    <w:rsid w:val="00DA20A2"/>
    <w:rsid w:val="00DA2133"/>
    <w:rsid w:val="00DA23C4"/>
    <w:rsid w:val="00DA2582"/>
    <w:rsid w:val="00DA25AF"/>
    <w:rsid w:val="00DA2628"/>
    <w:rsid w:val="00DA26A1"/>
    <w:rsid w:val="00DA272A"/>
    <w:rsid w:val="00DA2941"/>
    <w:rsid w:val="00DA2A90"/>
    <w:rsid w:val="00DA2BC1"/>
    <w:rsid w:val="00DA2C05"/>
    <w:rsid w:val="00DA2C59"/>
    <w:rsid w:val="00DA2C65"/>
    <w:rsid w:val="00DA2C74"/>
    <w:rsid w:val="00DA336F"/>
    <w:rsid w:val="00DA33E2"/>
    <w:rsid w:val="00DA3401"/>
    <w:rsid w:val="00DA3479"/>
    <w:rsid w:val="00DA34ED"/>
    <w:rsid w:val="00DA367B"/>
    <w:rsid w:val="00DA3817"/>
    <w:rsid w:val="00DA38F8"/>
    <w:rsid w:val="00DA3917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278"/>
    <w:rsid w:val="00DA5688"/>
    <w:rsid w:val="00DA572E"/>
    <w:rsid w:val="00DA5A91"/>
    <w:rsid w:val="00DA5B07"/>
    <w:rsid w:val="00DA5BBF"/>
    <w:rsid w:val="00DA5C29"/>
    <w:rsid w:val="00DA5CC5"/>
    <w:rsid w:val="00DA5DC6"/>
    <w:rsid w:val="00DA5ED4"/>
    <w:rsid w:val="00DA6485"/>
    <w:rsid w:val="00DA680C"/>
    <w:rsid w:val="00DA681C"/>
    <w:rsid w:val="00DA690F"/>
    <w:rsid w:val="00DA6926"/>
    <w:rsid w:val="00DA6991"/>
    <w:rsid w:val="00DA69A3"/>
    <w:rsid w:val="00DA6A31"/>
    <w:rsid w:val="00DA70BE"/>
    <w:rsid w:val="00DA7255"/>
    <w:rsid w:val="00DA72C0"/>
    <w:rsid w:val="00DA72E5"/>
    <w:rsid w:val="00DA73BA"/>
    <w:rsid w:val="00DA740C"/>
    <w:rsid w:val="00DA7452"/>
    <w:rsid w:val="00DA75A1"/>
    <w:rsid w:val="00DA786E"/>
    <w:rsid w:val="00DA7994"/>
    <w:rsid w:val="00DA7DD7"/>
    <w:rsid w:val="00DA7E7D"/>
    <w:rsid w:val="00DB0167"/>
    <w:rsid w:val="00DB0793"/>
    <w:rsid w:val="00DB0852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55C"/>
    <w:rsid w:val="00DB3609"/>
    <w:rsid w:val="00DB3C65"/>
    <w:rsid w:val="00DB3D18"/>
    <w:rsid w:val="00DB3D91"/>
    <w:rsid w:val="00DB3E92"/>
    <w:rsid w:val="00DB3FFC"/>
    <w:rsid w:val="00DB4188"/>
    <w:rsid w:val="00DB430D"/>
    <w:rsid w:val="00DB4362"/>
    <w:rsid w:val="00DB4952"/>
    <w:rsid w:val="00DB49DA"/>
    <w:rsid w:val="00DB4EF2"/>
    <w:rsid w:val="00DB4F4B"/>
    <w:rsid w:val="00DB4FFF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72D"/>
    <w:rsid w:val="00DB6A33"/>
    <w:rsid w:val="00DB6AD6"/>
    <w:rsid w:val="00DB6B50"/>
    <w:rsid w:val="00DB70E9"/>
    <w:rsid w:val="00DB725A"/>
    <w:rsid w:val="00DB7283"/>
    <w:rsid w:val="00DB72D0"/>
    <w:rsid w:val="00DB72DA"/>
    <w:rsid w:val="00DB751D"/>
    <w:rsid w:val="00DB77F2"/>
    <w:rsid w:val="00DB7C89"/>
    <w:rsid w:val="00DC0152"/>
    <w:rsid w:val="00DC02D4"/>
    <w:rsid w:val="00DC02F4"/>
    <w:rsid w:val="00DC0340"/>
    <w:rsid w:val="00DC0435"/>
    <w:rsid w:val="00DC046D"/>
    <w:rsid w:val="00DC071B"/>
    <w:rsid w:val="00DC0A29"/>
    <w:rsid w:val="00DC0D0E"/>
    <w:rsid w:val="00DC15D7"/>
    <w:rsid w:val="00DC1662"/>
    <w:rsid w:val="00DC1835"/>
    <w:rsid w:val="00DC192D"/>
    <w:rsid w:val="00DC1975"/>
    <w:rsid w:val="00DC1E40"/>
    <w:rsid w:val="00DC202F"/>
    <w:rsid w:val="00DC261E"/>
    <w:rsid w:val="00DC273F"/>
    <w:rsid w:val="00DC2B0B"/>
    <w:rsid w:val="00DC2B72"/>
    <w:rsid w:val="00DC2D33"/>
    <w:rsid w:val="00DC2DAB"/>
    <w:rsid w:val="00DC307D"/>
    <w:rsid w:val="00DC31D4"/>
    <w:rsid w:val="00DC3262"/>
    <w:rsid w:val="00DC33CC"/>
    <w:rsid w:val="00DC3484"/>
    <w:rsid w:val="00DC3565"/>
    <w:rsid w:val="00DC358F"/>
    <w:rsid w:val="00DC36D0"/>
    <w:rsid w:val="00DC3A8C"/>
    <w:rsid w:val="00DC3A9F"/>
    <w:rsid w:val="00DC3C50"/>
    <w:rsid w:val="00DC3C96"/>
    <w:rsid w:val="00DC3DDF"/>
    <w:rsid w:val="00DC4060"/>
    <w:rsid w:val="00DC42E3"/>
    <w:rsid w:val="00DC4539"/>
    <w:rsid w:val="00DC46B6"/>
    <w:rsid w:val="00DC46DC"/>
    <w:rsid w:val="00DC473B"/>
    <w:rsid w:val="00DC47BC"/>
    <w:rsid w:val="00DC49F5"/>
    <w:rsid w:val="00DC4CBB"/>
    <w:rsid w:val="00DC4FED"/>
    <w:rsid w:val="00DC5226"/>
    <w:rsid w:val="00DC53C4"/>
    <w:rsid w:val="00DC552B"/>
    <w:rsid w:val="00DC5552"/>
    <w:rsid w:val="00DC55AD"/>
    <w:rsid w:val="00DC5615"/>
    <w:rsid w:val="00DC59A3"/>
    <w:rsid w:val="00DC59E6"/>
    <w:rsid w:val="00DC5A52"/>
    <w:rsid w:val="00DC5C2C"/>
    <w:rsid w:val="00DC5D0A"/>
    <w:rsid w:val="00DC6176"/>
    <w:rsid w:val="00DC636A"/>
    <w:rsid w:val="00DC6424"/>
    <w:rsid w:val="00DC65D5"/>
    <w:rsid w:val="00DC69B3"/>
    <w:rsid w:val="00DC6A03"/>
    <w:rsid w:val="00DC6D96"/>
    <w:rsid w:val="00DC6F2D"/>
    <w:rsid w:val="00DC70ED"/>
    <w:rsid w:val="00DC74AE"/>
    <w:rsid w:val="00DC7752"/>
    <w:rsid w:val="00DC78C0"/>
    <w:rsid w:val="00DC79C8"/>
    <w:rsid w:val="00DC7B2B"/>
    <w:rsid w:val="00DC7BF9"/>
    <w:rsid w:val="00DC7CF1"/>
    <w:rsid w:val="00DC7D83"/>
    <w:rsid w:val="00DC7E7E"/>
    <w:rsid w:val="00DC7FC8"/>
    <w:rsid w:val="00DD02BE"/>
    <w:rsid w:val="00DD02FC"/>
    <w:rsid w:val="00DD056B"/>
    <w:rsid w:val="00DD063C"/>
    <w:rsid w:val="00DD06D0"/>
    <w:rsid w:val="00DD0748"/>
    <w:rsid w:val="00DD0777"/>
    <w:rsid w:val="00DD0835"/>
    <w:rsid w:val="00DD0D0F"/>
    <w:rsid w:val="00DD0D78"/>
    <w:rsid w:val="00DD0E97"/>
    <w:rsid w:val="00DD10E2"/>
    <w:rsid w:val="00DD11DB"/>
    <w:rsid w:val="00DD1541"/>
    <w:rsid w:val="00DD16DB"/>
    <w:rsid w:val="00DD17E0"/>
    <w:rsid w:val="00DD1863"/>
    <w:rsid w:val="00DD18B9"/>
    <w:rsid w:val="00DD1950"/>
    <w:rsid w:val="00DD19DB"/>
    <w:rsid w:val="00DD1B71"/>
    <w:rsid w:val="00DD1F53"/>
    <w:rsid w:val="00DD1FD4"/>
    <w:rsid w:val="00DD2111"/>
    <w:rsid w:val="00DD21FF"/>
    <w:rsid w:val="00DD26E2"/>
    <w:rsid w:val="00DD27F4"/>
    <w:rsid w:val="00DD2A10"/>
    <w:rsid w:val="00DD2DD5"/>
    <w:rsid w:val="00DD31A7"/>
    <w:rsid w:val="00DD31DF"/>
    <w:rsid w:val="00DD31EB"/>
    <w:rsid w:val="00DD3278"/>
    <w:rsid w:val="00DD329D"/>
    <w:rsid w:val="00DD37DC"/>
    <w:rsid w:val="00DD39AF"/>
    <w:rsid w:val="00DD3A12"/>
    <w:rsid w:val="00DD3A56"/>
    <w:rsid w:val="00DD3E0F"/>
    <w:rsid w:val="00DD3F44"/>
    <w:rsid w:val="00DD3F7A"/>
    <w:rsid w:val="00DD3FED"/>
    <w:rsid w:val="00DD436D"/>
    <w:rsid w:val="00DD43B3"/>
    <w:rsid w:val="00DD4492"/>
    <w:rsid w:val="00DD4527"/>
    <w:rsid w:val="00DD4676"/>
    <w:rsid w:val="00DD4729"/>
    <w:rsid w:val="00DD4944"/>
    <w:rsid w:val="00DD4BA5"/>
    <w:rsid w:val="00DD4D11"/>
    <w:rsid w:val="00DD5303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23D"/>
    <w:rsid w:val="00DD6343"/>
    <w:rsid w:val="00DD6352"/>
    <w:rsid w:val="00DD6487"/>
    <w:rsid w:val="00DD64BC"/>
    <w:rsid w:val="00DD66F7"/>
    <w:rsid w:val="00DD6A56"/>
    <w:rsid w:val="00DD6DF8"/>
    <w:rsid w:val="00DD6EB2"/>
    <w:rsid w:val="00DD715F"/>
    <w:rsid w:val="00DD73AE"/>
    <w:rsid w:val="00DD73CA"/>
    <w:rsid w:val="00DD746A"/>
    <w:rsid w:val="00DD7646"/>
    <w:rsid w:val="00DD78F9"/>
    <w:rsid w:val="00DD7B91"/>
    <w:rsid w:val="00DD7BD0"/>
    <w:rsid w:val="00DD7CBD"/>
    <w:rsid w:val="00DD7D39"/>
    <w:rsid w:val="00DE05AD"/>
    <w:rsid w:val="00DE08E6"/>
    <w:rsid w:val="00DE0C7F"/>
    <w:rsid w:val="00DE0D3F"/>
    <w:rsid w:val="00DE0E22"/>
    <w:rsid w:val="00DE0F69"/>
    <w:rsid w:val="00DE103F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2CAE"/>
    <w:rsid w:val="00DE2DA2"/>
    <w:rsid w:val="00DE30D4"/>
    <w:rsid w:val="00DE31A3"/>
    <w:rsid w:val="00DE31F4"/>
    <w:rsid w:val="00DE33D6"/>
    <w:rsid w:val="00DE35A7"/>
    <w:rsid w:val="00DE367E"/>
    <w:rsid w:val="00DE36BD"/>
    <w:rsid w:val="00DE36E4"/>
    <w:rsid w:val="00DE3AB8"/>
    <w:rsid w:val="00DE3AC3"/>
    <w:rsid w:val="00DE3F5C"/>
    <w:rsid w:val="00DE405F"/>
    <w:rsid w:val="00DE40EE"/>
    <w:rsid w:val="00DE417D"/>
    <w:rsid w:val="00DE43F1"/>
    <w:rsid w:val="00DE4425"/>
    <w:rsid w:val="00DE44A8"/>
    <w:rsid w:val="00DE458B"/>
    <w:rsid w:val="00DE46D9"/>
    <w:rsid w:val="00DE492A"/>
    <w:rsid w:val="00DE4AC6"/>
    <w:rsid w:val="00DE4DC2"/>
    <w:rsid w:val="00DE4DE0"/>
    <w:rsid w:val="00DE4FC3"/>
    <w:rsid w:val="00DE4FEC"/>
    <w:rsid w:val="00DE50F9"/>
    <w:rsid w:val="00DE534B"/>
    <w:rsid w:val="00DE537E"/>
    <w:rsid w:val="00DE54B0"/>
    <w:rsid w:val="00DE5515"/>
    <w:rsid w:val="00DE552C"/>
    <w:rsid w:val="00DE5561"/>
    <w:rsid w:val="00DE55C7"/>
    <w:rsid w:val="00DE5601"/>
    <w:rsid w:val="00DE5609"/>
    <w:rsid w:val="00DE5684"/>
    <w:rsid w:val="00DE575A"/>
    <w:rsid w:val="00DE5923"/>
    <w:rsid w:val="00DE5946"/>
    <w:rsid w:val="00DE5951"/>
    <w:rsid w:val="00DE5A38"/>
    <w:rsid w:val="00DE5B4A"/>
    <w:rsid w:val="00DE5D62"/>
    <w:rsid w:val="00DE625F"/>
    <w:rsid w:val="00DE62C7"/>
    <w:rsid w:val="00DE6329"/>
    <w:rsid w:val="00DE6447"/>
    <w:rsid w:val="00DE6509"/>
    <w:rsid w:val="00DE6732"/>
    <w:rsid w:val="00DE6806"/>
    <w:rsid w:val="00DE6999"/>
    <w:rsid w:val="00DE6BE2"/>
    <w:rsid w:val="00DE6CF4"/>
    <w:rsid w:val="00DE6FAB"/>
    <w:rsid w:val="00DE70CC"/>
    <w:rsid w:val="00DE7632"/>
    <w:rsid w:val="00DE7657"/>
    <w:rsid w:val="00DE7938"/>
    <w:rsid w:val="00DE7EDF"/>
    <w:rsid w:val="00DE7F3F"/>
    <w:rsid w:val="00DE7FFB"/>
    <w:rsid w:val="00DF021C"/>
    <w:rsid w:val="00DF0274"/>
    <w:rsid w:val="00DF03F5"/>
    <w:rsid w:val="00DF04B3"/>
    <w:rsid w:val="00DF0820"/>
    <w:rsid w:val="00DF0C13"/>
    <w:rsid w:val="00DF0C5C"/>
    <w:rsid w:val="00DF0D56"/>
    <w:rsid w:val="00DF0DFF"/>
    <w:rsid w:val="00DF0E8C"/>
    <w:rsid w:val="00DF15AF"/>
    <w:rsid w:val="00DF16DF"/>
    <w:rsid w:val="00DF1942"/>
    <w:rsid w:val="00DF1988"/>
    <w:rsid w:val="00DF1D0D"/>
    <w:rsid w:val="00DF1EFA"/>
    <w:rsid w:val="00DF2086"/>
    <w:rsid w:val="00DF2091"/>
    <w:rsid w:val="00DF20DB"/>
    <w:rsid w:val="00DF2127"/>
    <w:rsid w:val="00DF230F"/>
    <w:rsid w:val="00DF2315"/>
    <w:rsid w:val="00DF2659"/>
    <w:rsid w:val="00DF26AA"/>
    <w:rsid w:val="00DF2873"/>
    <w:rsid w:val="00DF2A18"/>
    <w:rsid w:val="00DF2C3D"/>
    <w:rsid w:val="00DF2D3E"/>
    <w:rsid w:val="00DF2F03"/>
    <w:rsid w:val="00DF2F0A"/>
    <w:rsid w:val="00DF31B5"/>
    <w:rsid w:val="00DF31C3"/>
    <w:rsid w:val="00DF3202"/>
    <w:rsid w:val="00DF324D"/>
    <w:rsid w:val="00DF358A"/>
    <w:rsid w:val="00DF3814"/>
    <w:rsid w:val="00DF3A28"/>
    <w:rsid w:val="00DF3ACD"/>
    <w:rsid w:val="00DF3C61"/>
    <w:rsid w:val="00DF3C6C"/>
    <w:rsid w:val="00DF3DED"/>
    <w:rsid w:val="00DF3F98"/>
    <w:rsid w:val="00DF3FD2"/>
    <w:rsid w:val="00DF4128"/>
    <w:rsid w:val="00DF4313"/>
    <w:rsid w:val="00DF460E"/>
    <w:rsid w:val="00DF4AD7"/>
    <w:rsid w:val="00DF4ED1"/>
    <w:rsid w:val="00DF5378"/>
    <w:rsid w:val="00DF53EC"/>
    <w:rsid w:val="00DF58DA"/>
    <w:rsid w:val="00DF5C90"/>
    <w:rsid w:val="00DF5F18"/>
    <w:rsid w:val="00DF6078"/>
    <w:rsid w:val="00DF6294"/>
    <w:rsid w:val="00DF6406"/>
    <w:rsid w:val="00DF65D0"/>
    <w:rsid w:val="00DF6662"/>
    <w:rsid w:val="00DF6846"/>
    <w:rsid w:val="00DF6945"/>
    <w:rsid w:val="00DF6A6E"/>
    <w:rsid w:val="00DF6C4F"/>
    <w:rsid w:val="00DF6CB5"/>
    <w:rsid w:val="00DF6E00"/>
    <w:rsid w:val="00DF70F2"/>
    <w:rsid w:val="00DF7364"/>
    <w:rsid w:val="00DF7546"/>
    <w:rsid w:val="00DF7969"/>
    <w:rsid w:val="00DF7BDD"/>
    <w:rsid w:val="00DF7D2D"/>
    <w:rsid w:val="00DF7E88"/>
    <w:rsid w:val="00DF7FC1"/>
    <w:rsid w:val="00E00239"/>
    <w:rsid w:val="00E0024D"/>
    <w:rsid w:val="00E0038B"/>
    <w:rsid w:val="00E00400"/>
    <w:rsid w:val="00E008CA"/>
    <w:rsid w:val="00E009D3"/>
    <w:rsid w:val="00E01133"/>
    <w:rsid w:val="00E0120F"/>
    <w:rsid w:val="00E0128D"/>
    <w:rsid w:val="00E01977"/>
    <w:rsid w:val="00E0199E"/>
    <w:rsid w:val="00E019AC"/>
    <w:rsid w:val="00E019DF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601"/>
    <w:rsid w:val="00E04695"/>
    <w:rsid w:val="00E04738"/>
    <w:rsid w:val="00E04807"/>
    <w:rsid w:val="00E04BB0"/>
    <w:rsid w:val="00E04DF0"/>
    <w:rsid w:val="00E04F35"/>
    <w:rsid w:val="00E0500F"/>
    <w:rsid w:val="00E05196"/>
    <w:rsid w:val="00E05205"/>
    <w:rsid w:val="00E05488"/>
    <w:rsid w:val="00E05649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552"/>
    <w:rsid w:val="00E066D6"/>
    <w:rsid w:val="00E068CF"/>
    <w:rsid w:val="00E06A84"/>
    <w:rsid w:val="00E06AC0"/>
    <w:rsid w:val="00E06B65"/>
    <w:rsid w:val="00E06C18"/>
    <w:rsid w:val="00E06F7F"/>
    <w:rsid w:val="00E07298"/>
    <w:rsid w:val="00E072E3"/>
    <w:rsid w:val="00E07422"/>
    <w:rsid w:val="00E076F2"/>
    <w:rsid w:val="00E07923"/>
    <w:rsid w:val="00E07933"/>
    <w:rsid w:val="00E07990"/>
    <w:rsid w:val="00E0799E"/>
    <w:rsid w:val="00E07BD7"/>
    <w:rsid w:val="00E07CB1"/>
    <w:rsid w:val="00E07FD9"/>
    <w:rsid w:val="00E10065"/>
    <w:rsid w:val="00E10142"/>
    <w:rsid w:val="00E10348"/>
    <w:rsid w:val="00E10A73"/>
    <w:rsid w:val="00E10ABE"/>
    <w:rsid w:val="00E10BAB"/>
    <w:rsid w:val="00E10D1B"/>
    <w:rsid w:val="00E110C0"/>
    <w:rsid w:val="00E11123"/>
    <w:rsid w:val="00E11705"/>
    <w:rsid w:val="00E117C7"/>
    <w:rsid w:val="00E11A6C"/>
    <w:rsid w:val="00E11A9E"/>
    <w:rsid w:val="00E11C53"/>
    <w:rsid w:val="00E11C5C"/>
    <w:rsid w:val="00E11D0D"/>
    <w:rsid w:val="00E11D81"/>
    <w:rsid w:val="00E11E6E"/>
    <w:rsid w:val="00E11EE2"/>
    <w:rsid w:val="00E11FFD"/>
    <w:rsid w:val="00E120C9"/>
    <w:rsid w:val="00E1242E"/>
    <w:rsid w:val="00E12487"/>
    <w:rsid w:val="00E127D4"/>
    <w:rsid w:val="00E1288D"/>
    <w:rsid w:val="00E128DA"/>
    <w:rsid w:val="00E128F3"/>
    <w:rsid w:val="00E12A0A"/>
    <w:rsid w:val="00E12A35"/>
    <w:rsid w:val="00E12BDC"/>
    <w:rsid w:val="00E12CDB"/>
    <w:rsid w:val="00E12D24"/>
    <w:rsid w:val="00E12E8E"/>
    <w:rsid w:val="00E12FD2"/>
    <w:rsid w:val="00E12FD6"/>
    <w:rsid w:val="00E13087"/>
    <w:rsid w:val="00E130DD"/>
    <w:rsid w:val="00E13224"/>
    <w:rsid w:val="00E132C5"/>
    <w:rsid w:val="00E13316"/>
    <w:rsid w:val="00E1338B"/>
    <w:rsid w:val="00E13421"/>
    <w:rsid w:val="00E134C8"/>
    <w:rsid w:val="00E13560"/>
    <w:rsid w:val="00E13613"/>
    <w:rsid w:val="00E13666"/>
    <w:rsid w:val="00E13992"/>
    <w:rsid w:val="00E13B2B"/>
    <w:rsid w:val="00E1419A"/>
    <w:rsid w:val="00E141A2"/>
    <w:rsid w:val="00E14B92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213"/>
    <w:rsid w:val="00E16512"/>
    <w:rsid w:val="00E16564"/>
    <w:rsid w:val="00E16591"/>
    <w:rsid w:val="00E16661"/>
    <w:rsid w:val="00E16754"/>
    <w:rsid w:val="00E169E3"/>
    <w:rsid w:val="00E169F4"/>
    <w:rsid w:val="00E16ABF"/>
    <w:rsid w:val="00E16D44"/>
    <w:rsid w:val="00E16DCA"/>
    <w:rsid w:val="00E16E6C"/>
    <w:rsid w:val="00E1703F"/>
    <w:rsid w:val="00E170E7"/>
    <w:rsid w:val="00E172AE"/>
    <w:rsid w:val="00E17323"/>
    <w:rsid w:val="00E17445"/>
    <w:rsid w:val="00E1753F"/>
    <w:rsid w:val="00E17682"/>
    <w:rsid w:val="00E17BB1"/>
    <w:rsid w:val="00E17CDA"/>
    <w:rsid w:val="00E17E8F"/>
    <w:rsid w:val="00E17ED9"/>
    <w:rsid w:val="00E17F60"/>
    <w:rsid w:val="00E202EC"/>
    <w:rsid w:val="00E2030C"/>
    <w:rsid w:val="00E204BE"/>
    <w:rsid w:val="00E20564"/>
    <w:rsid w:val="00E20750"/>
    <w:rsid w:val="00E20832"/>
    <w:rsid w:val="00E20D11"/>
    <w:rsid w:val="00E20D2E"/>
    <w:rsid w:val="00E20D4F"/>
    <w:rsid w:val="00E20D6E"/>
    <w:rsid w:val="00E2108A"/>
    <w:rsid w:val="00E21125"/>
    <w:rsid w:val="00E2144C"/>
    <w:rsid w:val="00E21567"/>
    <w:rsid w:val="00E2182F"/>
    <w:rsid w:val="00E218A0"/>
    <w:rsid w:val="00E21B38"/>
    <w:rsid w:val="00E21CD7"/>
    <w:rsid w:val="00E21E5F"/>
    <w:rsid w:val="00E22251"/>
    <w:rsid w:val="00E2237B"/>
    <w:rsid w:val="00E226F5"/>
    <w:rsid w:val="00E22B1C"/>
    <w:rsid w:val="00E22CE9"/>
    <w:rsid w:val="00E22D74"/>
    <w:rsid w:val="00E22DB4"/>
    <w:rsid w:val="00E23117"/>
    <w:rsid w:val="00E231CA"/>
    <w:rsid w:val="00E231E5"/>
    <w:rsid w:val="00E23357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C85"/>
    <w:rsid w:val="00E23E1A"/>
    <w:rsid w:val="00E23EDB"/>
    <w:rsid w:val="00E2439A"/>
    <w:rsid w:val="00E2445D"/>
    <w:rsid w:val="00E246E0"/>
    <w:rsid w:val="00E24E6F"/>
    <w:rsid w:val="00E25068"/>
    <w:rsid w:val="00E250DD"/>
    <w:rsid w:val="00E25393"/>
    <w:rsid w:val="00E25475"/>
    <w:rsid w:val="00E255FD"/>
    <w:rsid w:val="00E25654"/>
    <w:rsid w:val="00E2573A"/>
    <w:rsid w:val="00E25867"/>
    <w:rsid w:val="00E25E9D"/>
    <w:rsid w:val="00E25ED1"/>
    <w:rsid w:val="00E260B5"/>
    <w:rsid w:val="00E2612D"/>
    <w:rsid w:val="00E26157"/>
    <w:rsid w:val="00E263A9"/>
    <w:rsid w:val="00E26817"/>
    <w:rsid w:val="00E26833"/>
    <w:rsid w:val="00E269F3"/>
    <w:rsid w:val="00E26D16"/>
    <w:rsid w:val="00E26F83"/>
    <w:rsid w:val="00E272A4"/>
    <w:rsid w:val="00E272E3"/>
    <w:rsid w:val="00E277E3"/>
    <w:rsid w:val="00E2782F"/>
    <w:rsid w:val="00E27A44"/>
    <w:rsid w:val="00E27A93"/>
    <w:rsid w:val="00E27AFB"/>
    <w:rsid w:val="00E27CFF"/>
    <w:rsid w:val="00E27F7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0DA"/>
    <w:rsid w:val="00E31237"/>
    <w:rsid w:val="00E31486"/>
    <w:rsid w:val="00E315B8"/>
    <w:rsid w:val="00E316BF"/>
    <w:rsid w:val="00E3172E"/>
    <w:rsid w:val="00E3178D"/>
    <w:rsid w:val="00E317FB"/>
    <w:rsid w:val="00E31830"/>
    <w:rsid w:val="00E31A3B"/>
    <w:rsid w:val="00E31CC3"/>
    <w:rsid w:val="00E31D3C"/>
    <w:rsid w:val="00E31FF5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78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3E5D"/>
    <w:rsid w:val="00E343BB"/>
    <w:rsid w:val="00E349BB"/>
    <w:rsid w:val="00E349DD"/>
    <w:rsid w:val="00E34CDB"/>
    <w:rsid w:val="00E3505A"/>
    <w:rsid w:val="00E35066"/>
    <w:rsid w:val="00E3507B"/>
    <w:rsid w:val="00E3508B"/>
    <w:rsid w:val="00E350DF"/>
    <w:rsid w:val="00E35355"/>
    <w:rsid w:val="00E35358"/>
    <w:rsid w:val="00E35408"/>
    <w:rsid w:val="00E355D5"/>
    <w:rsid w:val="00E3596C"/>
    <w:rsid w:val="00E35BFF"/>
    <w:rsid w:val="00E35F7D"/>
    <w:rsid w:val="00E360D5"/>
    <w:rsid w:val="00E363F1"/>
    <w:rsid w:val="00E3655D"/>
    <w:rsid w:val="00E3668B"/>
    <w:rsid w:val="00E36B1D"/>
    <w:rsid w:val="00E36B2C"/>
    <w:rsid w:val="00E36D70"/>
    <w:rsid w:val="00E36F46"/>
    <w:rsid w:val="00E370AF"/>
    <w:rsid w:val="00E37189"/>
    <w:rsid w:val="00E371FC"/>
    <w:rsid w:val="00E37374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51F"/>
    <w:rsid w:val="00E40836"/>
    <w:rsid w:val="00E40AA5"/>
    <w:rsid w:val="00E40B03"/>
    <w:rsid w:val="00E40B76"/>
    <w:rsid w:val="00E40B84"/>
    <w:rsid w:val="00E40C2E"/>
    <w:rsid w:val="00E40F62"/>
    <w:rsid w:val="00E40F79"/>
    <w:rsid w:val="00E410B0"/>
    <w:rsid w:val="00E41BCB"/>
    <w:rsid w:val="00E41F09"/>
    <w:rsid w:val="00E4200A"/>
    <w:rsid w:val="00E42313"/>
    <w:rsid w:val="00E42586"/>
    <w:rsid w:val="00E4270B"/>
    <w:rsid w:val="00E427F3"/>
    <w:rsid w:val="00E42D2E"/>
    <w:rsid w:val="00E42D35"/>
    <w:rsid w:val="00E42DA9"/>
    <w:rsid w:val="00E42DCA"/>
    <w:rsid w:val="00E433BB"/>
    <w:rsid w:val="00E4410F"/>
    <w:rsid w:val="00E44248"/>
    <w:rsid w:val="00E444C1"/>
    <w:rsid w:val="00E444D1"/>
    <w:rsid w:val="00E44792"/>
    <w:rsid w:val="00E44812"/>
    <w:rsid w:val="00E4493A"/>
    <w:rsid w:val="00E449DA"/>
    <w:rsid w:val="00E44A7D"/>
    <w:rsid w:val="00E44DE3"/>
    <w:rsid w:val="00E44E46"/>
    <w:rsid w:val="00E45053"/>
    <w:rsid w:val="00E450AA"/>
    <w:rsid w:val="00E450C8"/>
    <w:rsid w:val="00E45211"/>
    <w:rsid w:val="00E45634"/>
    <w:rsid w:val="00E456CB"/>
    <w:rsid w:val="00E45767"/>
    <w:rsid w:val="00E45B1E"/>
    <w:rsid w:val="00E45B57"/>
    <w:rsid w:val="00E45C22"/>
    <w:rsid w:val="00E45D43"/>
    <w:rsid w:val="00E45E80"/>
    <w:rsid w:val="00E45ECB"/>
    <w:rsid w:val="00E462D1"/>
    <w:rsid w:val="00E465B6"/>
    <w:rsid w:val="00E4660F"/>
    <w:rsid w:val="00E4685C"/>
    <w:rsid w:val="00E46AF1"/>
    <w:rsid w:val="00E46D47"/>
    <w:rsid w:val="00E470B0"/>
    <w:rsid w:val="00E47273"/>
    <w:rsid w:val="00E4745D"/>
    <w:rsid w:val="00E47524"/>
    <w:rsid w:val="00E4752F"/>
    <w:rsid w:val="00E47673"/>
    <w:rsid w:val="00E4787B"/>
    <w:rsid w:val="00E479B7"/>
    <w:rsid w:val="00E47B7F"/>
    <w:rsid w:val="00E47D56"/>
    <w:rsid w:val="00E47D91"/>
    <w:rsid w:val="00E47DAA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2A"/>
    <w:rsid w:val="00E508F8"/>
    <w:rsid w:val="00E50906"/>
    <w:rsid w:val="00E50933"/>
    <w:rsid w:val="00E50C84"/>
    <w:rsid w:val="00E50D65"/>
    <w:rsid w:val="00E50DFC"/>
    <w:rsid w:val="00E50E54"/>
    <w:rsid w:val="00E51060"/>
    <w:rsid w:val="00E510AE"/>
    <w:rsid w:val="00E5117D"/>
    <w:rsid w:val="00E51317"/>
    <w:rsid w:val="00E51605"/>
    <w:rsid w:val="00E51619"/>
    <w:rsid w:val="00E517B9"/>
    <w:rsid w:val="00E51DC6"/>
    <w:rsid w:val="00E51F76"/>
    <w:rsid w:val="00E52212"/>
    <w:rsid w:val="00E525C6"/>
    <w:rsid w:val="00E52854"/>
    <w:rsid w:val="00E52978"/>
    <w:rsid w:val="00E52A05"/>
    <w:rsid w:val="00E5316F"/>
    <w:rsid w:val="00E53289"/>
    <w:rsid w:val="00E53416"/>
    <w:rsid w:val="00E53626"/>
    <w:rsid w:val="00E536EF"/>
    <w:rsid w:val="00E53763"/>
    <w:rsid w:val="00E5379B"/>
    <w:rsid w:val="00E53ACF"/>
    <w:rsid w:val="00E53AFC"/>
    <w:rsid w:val="00E53B48"/>
    <w:rsid w:val="00E53B57"/>
    <w:rsid w:val="00E53BAD"/>
    <w:rsid w:val="00E53E82"/>
    <w:rsid w:val="00E54442"/>
    <w:rsid w:val="00E5448C"/>
    <w:rsid w:val="00E544D9"/>
    <w:rsid w:val="00E54517"/>
    <w:rsid w:val="00E54B53"/>
    <w:rsid w:val="00E54BE9"/>
    <w:rsid w:val="00E54CED"/>
    <w:rsid w:val="00E54D2E"/>
    <w:rsid w:val="00E54DD6"/>
    <w:rsid w:val="00E54EC2"/>
    <w:rsid w:val="00E55319"/>
    <w:rsid w:val="00E55421"/>
    <w:rsid w:val="00E55635"/>
    <w:rsid w:val="00E55662"/>
    <w:rsid w:val="00E557CB"/>
    <w:rsid w:val="00E5587C"/>
    <w:rsid w:val="00E55EEB"/>
    <w:rsid w:val="00E56234"/>
    <w:rsid w:val="00E562AF"/>
    <w:rsid w:val="00E565AD"/>
    <w:rsid w:val="00E565F3"/>
    <w:rsid w:val="00E56771"/>
    <w:rsid w:val="00E569CB"/>
    <w:rsid w:val="00E56BFB"/>
    <w:rsid w:val="00E56C78"/>
    <w:rsid w:val="00E56C8F"/>
    <w:rsid w:val="00E57180"/>
    <w:rsid w:val="00E57204"/>
    <w:rsid w:val="00E57259"/>
    <w:rsid w:val="00E5760E"/>
    <w:rsid w:val="00E579F5"/>
    <w:rsid w:val="00E57A2F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0DE6"/>
    <w:rsid w:val="00E6111A"/>
    <w:rsid w:val="00E612D6"/>
    <w:rsid w:val="00E6134A"/>
    <w:rsid w:val="00E61354"/>
    <w:rsid w:val="00E61611"/>
    <w:rsid w:val="00E616CB"/>
    <w:rsid w:val="00E618BC"/>
    <w:rsid w:val="00E61963"/>
    <w:rsid w:val="00E6208E"/>
    <w:rsid w:val="00E6218F"/>
    <w:rsid w:val="00E621FD"/>
    <w:rsid w:val="00E6226C"/>
    <w:rsid w:val="00E62672"/>
    <w:rsid w:val="00E628A0"/>
    <w:rsid w:val="00E62C02"/>
    <w:rsid w:val="00E62C13"/>
    <w:rsid w:val="00E62F37"/>
    <w:rsid w:val="00E62F61"/>
    <w:rsid w:val="00E63059"/>
    <w:rsid w:val="00E638DD"/>
    <w:rsid w:val="00E63915"/>
    <w:rsid w:val="00E639E5"/>
    <w:rsid w:val="00E63A7E"/>
    <w:rsid w:val="00E63B6E"/>
    <w:rsid w:val="00E63BF3"/>
    <w:rsid w:val="00E63CF2"/>
    <w:rsid w:val="00E63E93"/>
    <w:rsid w:val="00E63EB6"/>
    <w:rsid w:val="00E63F3B"/>
    <w:rsid w:val="00E64158"/>
    <w:rsid w:val="00E642AE"/>
    <w:rsid w:val="00E6431B"/>
    <w:rsid w:val="00E643BF"/>
    <w:rsid w:val="00E6468B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5D3"/>
    <w:rsid w:val="00E657C6"/>
    <w:rsid w:val="00E6586A"/>
    <w:rsid w:val="00E65A5F"/>
    <w:rsid w:val="00E66146"/>
    <w:rsid w:val="00E66268"/>
    <w:rsid w:val="00E66280"/>
    <w:rsid w:val="00E663DD"/>
    <w:rsid w:val="00E665EB"/>
    <w:rsid w:val="00E6676D"/>
    <w:rsid w:val="00E66780"/>
    <w:rsid w:val="00E66A4B"/>
    <w:rsid w:val="00E66AAF"/>
    <w:rsid w:val="00E66AFD"/>
    <w:rsid w:val="00E66BBE"/>
    <w:rsid w:val="00E66BC1"/>
    <w:rsid w:val="00E66BD7"/>
    <w:rsid w:val="00E66C7D"/>
    <w:rsid w:val="00E66E20"/>
    <w:rsid w:val="00E6702A"/>
    <w:rsid w:val="00E670AB"/>
    <w:rsid w:val="00E670DB"/>
    <w:rsid w:val="00E6716F"/>
    <w:rsid w:val="00E676CF"/>
    <w:rsid w:val="00E6772A"/>
    <w:rsid w:val="00E678BA"/>
    <w:rsid w:val="00E67D40"/>
    <w:rsid w:val="00E67E1E"/>
    <w:rsid w:val="00E67FA2"/>
    <w:rsid w:val="00E701A6"/>
    <w:rsid w:val="00E70345"/>
    <w:rsid w:val="00E703E1"/>
    <w:rsid w:val="00E7047E"/>
    <w:rsid w:val="00E70545"/>
    <w:rsid w:val="00E706A2"/>
    <w:rsid w:val="00E706C1"/>
    <w:rsid w:val="00E707D9"/>
    <w:rsid w:val="00E707E3"/>
    <w:rsid w:val="00E7085D"/>
    <w:rsid w:val="00E708C8"/>
    <w:rsid w:val="00E70A1E"/>
    <w:rsid w:val="00E70C04"/>
    <w:rsid w:val="00E70C8A"/>
    <w:rsid w:val="00E70FBF"/>
    <w:rsid w:val="00E711F3"/>
    <w:rsid w:val="00E71A5A"/>
    <w:rsid w:val="00E71A81"/>
    <w:rsid w:val="00E71B72"/>
    <w:rsid w:val="00E71CF7"/>
    <w:rsid w:val="00E72158"/>
    <w:rsid w:val="00E72254"/>
    <w:rsid w:val="00E722FC"/>
    <w:rsid w:val="00E72423"/>
    <w:rsid w:val="00E72679"/>
    <w:rsid w:val="00E7269E"/>
    <w:rsid w:val="00E7277A"/>
    <w:rsid w:val="00E7288D"/>
    <w:rsid w:val="00E72C56"/>
    <w:rsid w:val="00E72CDD"/>
    <w:rsid w:val="00E72D7C"/>
    <w:rsid w:val="00E72EBF"/>
    <w:rsid w:val="00E72EC1"/>
    <w:rsid w:val="00E73492"/>
    <w:rsid w:val="00E73A5E"/>
    <w:rsid w:val="00E73B4A"/>
    <w:rsid w:val="00E73BB5"/>
    <w:rsid w:val="00E73EC7"/>
    <w:rsid w:val="00E74071"/>
    <w:rsid w:val="00E7413D"/>
    <w:rsid w:val="00E74227"/>
    <w:rsid w:val="00E7431E"/>
    <w:rsid w:val="00E7442D"/>
    <w:rsid w:val="00E744BF"/>
    <w:rsid w:val="00E747C2"/>
    <w:rsid w:val="00E74803"/>
    <w:rsid w:val="00E74A43"/>
    <w:rsid w:val="00E74D50"/>
    <w:rsid w:val="00E74FCC"/>
    <w:rsid w:val="00E751CD"/>
    <w:rsid w:val="00E7537E"/>
    <w:rsid w:val="00E7542D"/>
    <w:rsid w:val="00E754DD"/>
    <w:rsid w:val="00E7552D"/>
    <w:rsid w:val="00E75759"/>
    <w:rsid w:val="00E75938"/>
    <w:rsid w:val="00E75BB5"/>
    <w:rsid w:val="00E75C82"/>
    <w:rsid w:val="00E75C85"/>
    <w:rsid w:val="00E75DAB"/>
    <w:rsid w:val="00E75DAF"/>
    <w:rsid w:val="00E75E51"/>
    <w:rsid w:val="00E7606F"/>
    <w:rsid w:val="00E762F5"/>
    <w:rsid w:val="00E764E9"/>
    <w:rsid w:val="00E765E1"/>
    <w:rsid w:val="00E76669"/>
    <w:rsid w:val="00E76A41"/>
    <w:rsid w:val="00E76B78"/>
    <w:rsid w:val="00E76E88"/>
    <w:rsid w:val="00E7701A"/>
    <w:rsid w:val="00E77022"/>
    <w:rsid w:val="00E7705E"/>
    <w:rsid w:val="00E77495"/>
    <w:rsid w:val="00E777DC"/>
    <w:rsid w:val="00E779E0"/>
    <w:rsid w:val="00E77ABE"/>
    <w:rsid w:val="00E77CDC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0E5"/>
    <w:rsid w:val="00E81218"/>
    <w:rsid w:val="00E818E6"/>
    <w:rsid w:val="00E81918"/>
    <w:rsid w:val="00E81B6B"/>
    <w:rsid w:val="00E81BC3"/>
    <w:rsid w:val="00E81CED"/>
    <w:rsid w:val="00E81DC1"/>
    <w:rsid w:val="00E81E39"/>
    <w:rsid w:val="00E81E5B"/>
    <w:rsid w:val="00E81FF3"/>
    <w:rsid w:val="00E8225D"/>
    <w:rsid w:val="00E82665"/>
    <w:rsid w:val="00E829A8"/>
    <w:rsid w:val="00E82ADD"/>
    <w:rsid w:val="00E82B00"/>
    <w:rsid w:val="00E82B1D"/>
    <w:rsid w:val="00E82BA4"/>
    <w:rsid w:val="00E832C2"/>
    <w:rsid w:val="00E83317"/>
    <w:rsid w:val="00E834CC"/>
    <w:rsid w:val="00E8385C"/>
    <w:rsid w:val="00E83ACD"/>
    <w:rsid w:val="00E83BAE"/>
    <w:rsid w:val="00E83C73"/>
    <w:rsid w:val="00E83CE4"/>
    <w:rsid w:val="00E83D73"/>
    <w:rsid w:val="00E83DD8"/>
    <w:rsid w:val="00E83F01"/>
    <w:rsid w:val="00E83FB6"/>
    <w:rsid w:val="00E84125"/>
    <w:rsid w:val="00E8417E"/>
    <w:rsid w:val="00E8432F"/>
    <w:rsid w:val="00E843DB"/>
    <w:rsid w:val="00E84473"/>
    <w:rsid w:val="00E8451B"/>
    <w:rsid w:val="00E845CB"/>
    <w:rsid w:val="00E84793"/>
    <w:rsid w:val="00E849EB"/>
    <w:rsid w:val="00E84A63"/>
    <w:rsid w:val="00E84CB3"/>
    <w:rsid w:val="00E84D12"/>
    <w:rsid w:val="00E84E4F"/>
    <w:rsid w:val="00E84F60"/>
    <w:rsid w:val="00E85093"/>
    <w:rsid w:val="00E85448"/>
    <w:rsid w:val="00E85645"/>
    <w:rsid w:val="00E85669"/>
    <w:rsid w:val="00E856F1"/>
    <w:rsid w:val="00E856F5"/>
    <w:rsid w:val="00E85798"/>
    <w:rsid w:val="00E85956"/>
    <w:rsid w:val="00E859BE"/>
    <w:rsid w:val="00E85C21"/>
    <w:rsid w:val="00E85E4A"/>
    <w:rsid w:val="00E862AE"/>
    <w:rsid w:val="00E864C1"/>
    <w:rsid w:val="00E86863"/>
    <w:rsid w:val="00E868D9"/>
    <w:rsid w:val="00E86B22"/>
    <w:rsid w:val="00E86D46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088"/>
    <w:rsid w:val="00E90487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744"/>
    <w:rsid w:val="00E929B0"/>
    <w:rsid w:val="00E92A2F"/>
    <w:rsid w:val="00E92FF6"/>
    <w:rsid w:val="00E93223"/>
    <w:rsid w:val="00E9324A"/>
    <w:rsid w:val="00E93331"/>
    <w:rsid w:val="00E93544"/>
    <w:rsid w:val="00E9367C"/>
    <w:rsid w:val="00E936C5"/>
    <w:rsid w:val="00E937D4"/>
    <w:rsid w:val="00E93860"/>
    <w:rsid w:val="00E939C3"/>
    <w:rsid w:val="00E93B4D"/>
    <w:rsid w:val="00E93E4C"/>
    <w:rsid w:val="00E9412F"/>
    <w:rsid w:val="00E94470"/>
    <w:rsid w:val="00E9449C"/>
    <w:rsid w:val="00E9469D"/>
    <w:rsid w:val="00E94850"/>
    <w:rsid w:val="00E94E1D"/>
    <w:rsid w:val="00E95160"/>
    <w:rsid w:val="00E951B6"/>
    <w:rsid w:val="00E9559A"/>
    <w:rsid w:val="00E95743"/>
    <w:rsid w:val="00E957C8"/>
    <w:rsid w:val="00E957D2"/>
    <w:rsid w:val="00E9587C"/>
    <w:rsid w:val="00E95A64"/>
    <w:rsid w:val="00E95A8E"/>
    <w:rsid w:val="00E95C41"/>
    <w:rsid w:val="00E95E70"/>
    <w:rsid w:val="00E95EE6"/>
    <w:rsid w:val="00E95F0A"/>
    <w:rsid w:val="00E95FB3"/>
    <w:rsid w:val="00E96216"/>
    <w:rsid w:val="00E96431"/>
    <w:rsid w:val="00E96A64"/>
    <w:rsid w:val="00E96E2D"/>
    <w:rsid w:val="00E96EE3"/>
    <w:rsid w:val="00E96F4E"/>
    <w:rsid w:val="00E96F6B"/>
    <w:rsid w:val="00E97035"/>
    <w:rsid w:val="00E974F1"/>
    <w:rsid w:val="00E977E4"/>
    <w:rsid w:val="00E97A4D"/>
    <w:rsid w:val="00E97A93"/>
    <w:rsid w:val="00E97B41"/>
    <w:rsid w:val="00E97F4C"/>
    <w:rsid w:val="00EA00F1"/>
    <w:rsid w:val="00EA01C9"/>
    <w:rsid w:val="00EA02D9"/>
    <w:rsid w:val="00EA0391"/>
    <w:rsid w:val="00EA05E5"/>
    <w:rsid w:val="00EA0759"/>
    <w:rsid w:val="00EA081B"/>
    <w:rsid w:val="00EA0850"/>
    <w:rsid w:val="00EA093A"/>
    <w:rsid w:val="00EA0AF1"/>
    <w:rsid w:val="00EA0D59"/>
    <w:rsid w:val="00EA0D98"/>
    <w:rsid w:val="00EA0E89"/>
    <w:rsid w:val="00EA0F9D"/>
    <w:rsid w:val="00EA109A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2EA0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958"/>
    <w:rsid w:val="00EA5C82"/>
    <w:rsid w:val="00EA5D2B"/>
    <w:rsid w:val="00EA5D8A"/>
    <w:rsid w:val="00EA5E05"/>
    <w:rsid w:val="00EA632E"/>
    <w:rsid w:val="00EA641F"/>
    <w:rsid w:val="00EA691B"/>
    <w:rsid w:val="00EA6957"/>
    <w:rsid w:val="00EA6C67"/>
    <w:rsid w:val="00EA6CAA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A7D52"/>
    <w:rsid w:val="00EB00A6"/>
    <w:rsid w:val="00EB00C0"/>
    <w:rsid w:val="00EB02A5"/>
    <w:rsid w:val="00EB02C0"/>
    <w:rsid w:val="00EB04AF"/>
    <w:rsid w:val="00EB04C9"/>
    <w:rsid w:val="00EB0729"/>
    <w:rsid w:val="00EB10C9"/>
    <w:rsid w:val="00EB14BA"/>
    <w:rsid w:val="00EB1598"/>
    <w:rsid w:val="00EB16CF"/>
    <w:rsid w:val="00EB16F0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8F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2F67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D3E"/>
    <w:rsid w:val="00EB3F1D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A2E"/>
    <w:rsid w:val="00EB7C67"/>
    <w:rsid w:val="00EB7CBA"/>
    <w:rsid w:val="00EB7E14"/>
    <w:rsid w:val="00EC0206"/>
    <w:rsid w:val="00EC0570"/>
    <w:rsid w:val="00EC0819"/>
    <w:rsid w:val="00EC08E1"/>
    <w:rsid w:val="00EC0919"/>
    <w:rsid w:val="00EC0B5A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B69"/>
    <w:rsid w:val="00EC1C68"/>
    <w:rsid w:val="00EC1D41"/>
    <w:rsid w:val="00EC1DF7"/>
    <w:rsid w:val="00EC20E1"/>
    <w:rsid w:val="00EC21EC"/>
    <w:rsid w:val="00EC2785"/>
    <w:rsid w:val="00EC2B6D"/>
    <w:rsid w:val="00EC2C42"/>
    <w:rsid w:val="00EC2CAC"/>
    <w:rsid w:val="00EC2DB3"/>
    <w:rsid w:val="00EC3295"/>
    <w:rsid w:val="00EC3382"/>
    <w:rsid w:val="00EC33FD"/>
    <w:rsid w:val="00EC343B"/>
    <w:rsid w:val="00EC3490"/>
    <w:rsid w:val="00EC3566"/>
    <w:rsid w:val="00EC3853"/>
    <w:rsid w:val="00EC39EA"/>
    <w:rsid w:val="00EC3BE8"/>
    <w:rsid w:val="00EC3BFE"/>
    <w:rsid w:val="00EC3CAE"/>
    <w:rsid w:val="00EC3CEE"/>
    <w:rsid w:val="00EC3F00"/>
    <w:rsid w:val="00EC434F"/>
    <w:rsid w:val="00EC49EA"/>
    <w:rsid w:val="00EC4AC6"/>
    <w:rsid w:val="00EC4B55"/>
    <w:rsid w:val="00EC4E57"/>
    <w:rsid w:val="00EC4F4A"/>
    <w:rsid w:val="00EC4FE4"/>
    <w:rsid w:val="00EC50D7"/>
    <w:rsid w:val="00EC5293"/>
    <w:rsid w:val="00EC54BF"/>
    <w:rsid w:val="00EC5679"/>
    <w:rsid w:val="00EC56A9"/>
    <w:rsid w:val="00EC56D9"/>
    <w:rsid w:val="00EC56EA"/>
    <w:rsid w:val="00EC5946"/>
    <w:rsid w:val="00EC59D6"/>
    <w:rsid w:val="00EC5A2F"/>
    <w:rsid w:val="00EC5BB7"/>
    <w:rsid w:val="00EC5D1A"/>
    <w:rsid w:val="00EC5EF0"/>
    <w:rsid w:val="00EC614F"/>
    <w:rsid w:val="00EC65D6"/>
    <w:rsid w:val="00EC661B"/>
    <w:rsid w:val="00EC675B"/>
    <w:rsid w:val="00EC67FF"/>
    <w:rsid w:val="00EC688A"/>
    <w:rsid w:val="00EC6894"/>
    <w:rsid w:val="00EC6B7E"/>
    <w:rsid w:val="00EC6D85"/>
    <w:rsid w:val="00EC6DF0"/>
    <w:rsid w:val="00EC777C"/>
    <w:rsid w:val="00EC77F1"/>
    <w:rsid w:val="00EC79EC"/>
    <w:rsid w:val="00EC7ABA"/>
    <w:rsid w:val="00EC7F32"/>
    <w:rsid w:val="00ED01C8"/>
    <w:rsid w:val="00ED01C9"/>
    <w:rsid w:val="00ED04A2"/>
    <w:rsid w:val="00ED04CD"/>
    <w:rsid w:val="00ED04D3"/>
    <w:rsid w:val="00ED06FD"/>
    <w:rsid w:val="00ED07D9"/>
    <w:rsid w:val="00ED07EF"/>
    <w:rsid w:val="00ED0847"/>
    <w:rsid w:val="00ED0935"/>
    <w:rsid w:val="00ED0A4E"/>
    <w:rsid w:val="00ED0C09"/>
    <w:rsid w:val="00ED0F0A"/>
    <w:rsid w:val="00ED0FC3"/>
    <w:rsid w:val="00ED123B"/>
    <w:rsid w:val="00ED1736"/>
    <w:rsid w:val="00ED18A9"/>
    <w:rsid w:val="00ED18CD"/>
    <w:rsid w:val="00ED1B21"/>
    <w:rsid w:val="00ED1F1D"/>
    <w:rsid w:val="00ED211B"/>
    <w:rsid w:val="00ED21B0"/>
    <w:rsid w:val="00ED2358"/>
    <w:rsid w:val="00ED2485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230"/>
    <w:rsid w:val="00ED44B6"/>
    <w:rsid w:val="00ED4E02"/>
    <w:rsid w:val="00ED4FE7"/>
    <w:rsid w:val="00ED5047"/>
    <w:rsid w:val="00ED5155"/>
    <w:rsid w:val="00ED518C"/>
    <w:rsid w:val="00ED5305"/>
    <w:rsid w:val="00ED562F"/>
    <w:rsid w:val="00ED58C9"/>
    <w:rsid w:val="00ED5902"/>
    <w:rsid w:val="00ED59A9"/>
    <w:rsid w:val="00ED5C58"/>
    <w:rsid w:val="00ED6181"/>
    <w:rsid w:val="00ED6690"/>
    <w:rsid w:val="00ED68DE"/>
    <w:rsid w:val="00ED6A16"/>
    <w:rsid w:val="00ED6A6A"/>
    <w:rsid w:val="00ED6D5D"/>
    <w:rsid w:val="00ED6ED8"/>
    <w:rsid w:val="00ED6F34"/>
    <w:rsid w:val="00ED6F5F"/>
    <w:rsid w:val="00ED6FA6"/>
    <w:rsid w:val="00ED6FDF"/>
    <w:rsid w:val="00ED7092"/>
    <w:rsid w:val="00ED74F9"/>
    <w:rsid w:val="00ED76A0"/>
    <w:rsid w:val="00ED770A"/>
    <w:rsid w:val="00ED7814"/>
    <w:rsid w:val="00ED79E5"/>
    <w:rsid w:val="00ED7A54"/>
    <w:rsid w:val="00ED7AC4"/>
    <w:rsid w:val="00ED7E7B"/>
    <w:rsid w:val="00ED7ECB"/>
    <w:rsid w:val="00ED7FD5"/>
    <w:rsid w:val="00EE03D7"/>
    <w:rsid w:val="00EE0481"/>
    <w:rsid w:val="00EE0516"/>
    <w:rsid w:val="00EE0586"/>
    <w:rsid w:val="00EE0653"/>
    <w:rsid w:val="00EE091C"/>
    <w:rsid w:val="00EE0B24"/>
    <w:rsid w:val="00EE0DCB"/>
    <w:rsid w:val="00EE0F09"/>
    <w:rsid w:val="00EE1179"/>
    <w:rsid w:val="00EE1478"/>
    <w:rsid w:val="00EE1521"/>
    <w:rsid w:val="00EE15A1"/>
    <w:rsid w:val="00EE17F5"/>
    <w:rsid w:val="00EE1871"/>
    <w:rsid w:val="00EE1984"/>
    <w:rsid w:val="00EE19C6"/>
    <w:rsid w:val="00EE1BDD"/>
    <w:rsid w:val="00EE1CAF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6E2"/>
    <w:rsid w:val="00EE395A"/>
    <w:rsid w:val="00EE413C"/>
    <w:rsid w:val="00EE434C"/>
    <w:rsid w:val="00EE43BE"/>
    <w:rsid w:val="00EE45FF"/>
    <w:rsid w:val="00EE4800"/>
    <w:rsid w:val="00EE4ACC"/>
    <w:rsid w:val="00EE50D4"/>
    <w:rsid w:val="00EE51FB"/>
    <w:rsid w:val="00EE595B"/>
    <w:rsid w:val="00EE5964"/>
    <w:rsid w:val="00EE59A5"/>
    <w:rsid w:val="00EE5D31"/>
    <w:rsid w:val="00EE5E42"/>
    <w:rsid w:val="00EE5EB3"/>
    <w:rsid w:val="00EE6282"/>
    <w:rsid w:val="00EE676A"/>
    <w:rsid w:val="00EE6868"/>
    <w:rsid w:val="00EE6AF9"/>
    <w:rsid w:val="00EE6D30"/>
    <w:rsid w:val="00EE6E58"/>
    <w:rsid w:val="00EE7037"/>
    <w:rsid w:val="00EE77D1"/>
    <w:rsid w:val="00EE78C8"/>
    <w:rsid w:val="00EE7E43"/>
    <w:rsid w:val="00EF00D2"/>
    <w:rsid w:val="00EF010B"/>
    <w:rsid w:val="00EF05CB"/>
    <w:rsid w:val="00EF05CC"/>
    <w:rsid w:val="00EF064D"/>
    <w:rsid w:val="00EF06FB"/>
    <w:rsid w:val="00EF0734"/>
    <w:rsid w:val="00EF07D7"/>
    <w:rsid w:val="00EF0862"/>
    <w:rsid w:val="00EF0967"/>
    <w:rsid w:val="00EF0CBC"/>
    <w:rsid w:val="00EF0D7B"/>
    <w:rsid w:val="00EF0ECC"/>
    <w:rsid w:val="00EF0F34"/>
    <w:rsid w:val="00EF104D"/>
    <w:rsid w:val="00EF1116"/>
    <w:rsid w:val="00EF122F"/>
    <w:rsid w:val="00EF128B"/>
    <w:rsid w:val="00EF16D1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CDC"/>
    <w:rsid w:val="00EF2DE6"/>
    <w:rsid w:val="00EF303A"/>
    <w:rsid w:val="00EF3383"/>
    <w:rsid w:val="00EF3403"/>
    <w:rsid w:val="00EF3425"/>
    <w:rsid w:val="00EF35A6"/>
    <w:rsid w:val="00EF36E6"/>
    <w:rsid w:val="00EF3747"/>
    <w:rsid w:val="00EF392A"/>
    <w:rsid w:val="00EF3ACC"/>
    <w:rsid w:val="00EF3CAA"/>
    <w:rsid w:val="00EF3F9E"/>
    <w:rsid w:val="00EF43B9"/>
    <w:rsid w:val="00EF43BC"/>
    <w:rsid w:val="00EF43E0"/>
    <w:rsid w:val="00EF4A23"/>
    <w:rsid w:val="00EF4C47"/>
    <w:rsid w:val="00EF4E6D"/>
    <w:rsid w:val="00EF52D4"/>
    <w:rsid w:val="00EF5622"/>
    <w:rsid w:val="00EF5ACE"/>
    <w:rsid w:val="00EF5FCE"/>
    <w:rsid w:val="00EF613E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B24"/>
    <w:rsid w:val="00EF6E31"/>
    <w:rsid w:val="00EF7135"/>
    <w:rsid w:val="00EF7199"/>
    <w:rsid w:val="00EF71F6"/>
    <w:rsid w:val="00EF72A7"/>
    <w:rsid w:val="00EF72BE"/>
    <w:rsid w:val="00EF72DC"/>
    <w:rsid w:val="00EF7421"/>
    <w:rsid w:val="00EF74D9"/>
    <w:rsid w:val="00EF76F2"/>
    <w:rsid w:val="00EF799E"/>
    <w:rsid w:val="00EF7A7E"/>
    <w:rsid w:val="00EF7B32"/>
    <w:rsid w:val="00EF7B63"/>
    <w:rsid w:val="00EF7BA9"/>
    <w:rsid w:val="00EF7E38"/>
    <w:rsid w:val="00EF7FA4"/>
    <w:rsid w:val="00F00306"/>
    <w:rsid w:val="00F0044E"/>
    <w:rsid w:val="00F0049B"/>
    <w:rsid w:val="00F005F0"/>
    <w:rsid w:val="00F00625"/>
    <w:rsid w:val="00F008CF"/>
    <w:rsid w:val="00F009DD"/>
    <w:rsid w:val="00F00CB7"/>
    <w:rsid w:val="00F00E97"/>
    <w:rsid w:val="00F0131D"/>
    <w:rsid w:val="00F01545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8BE"/>
    <w:rsid w:val="00F02915"/>
    <w:rsid w:val="00F02FE6"/>
    <w:rsid w:val="00F0342B"/>
    <w:rsid w:val="00F035A9"/>
    <w:rsid w:val="00F03910"/>
    <w:rsid w:val="00F03BF1"/>
    <w:rsid w:val="00F03F7D"/>
    <w:rsid w:val="00F042AC"/>
    <w:rsid w:val="00F045BA"/>
    <w:rsid w:val="00F04791"/>
    <w:rsid w:val="00F04909"/>
    <w:rsid w:val="00F04B07"/>
    <w:rsid w:val="00F05219"/>
    <w:rsid w:val="00F05443"/>
    <w:rsid w:val="00F05581"/>
    <w:rsid w:val="00F056ED"/>
    <w:rsid w:val="00F0573C"/>
    <w:rsid w:val="00F05881"/>
    <w:rsid w:val="00F05989"/>
    <w:rsid w:val="00F05AE0"/>
    <w:rsid w:val="00F05B30"/>
    <w:rsid w:val="00F05BC3"/>
    <w:rsid w:val="00F05BC5"/>
    <w:rsid w:val="00F05F1C"/>
    <w:rsid w:val="00F0610B"/>
    <w:rsid w:val="00F065C7"/>
    <w:rsid w:val="00F065D0"/>
    <w:rsid w:val="00F067D8"/>
    <w:rsid w:val="00F067E2"/>
    <w:rsid w:val="00F0687F"/>
    <w:rsid w:val="00F069A1"/>
    <w:rsid w:val="00F069B9"/>
    <w:rsid w:val="00F069EA"/>
    <w:rsid w:val="00F06B3B"/>
    <w:rsid w:val="00F06B95"/>
    <w:rsid w:val="00F06C1A"/>
    <w:rsid w:val="00F07019"/>
    <w:rsid w:val="00F0738B"/>
    <w:rsid w:val="00F0751D"/>
    <w:rsid w:val="00F07B9F"/>
    <w:rsid w:val="00F07C86"/>
    <w:rsid w:val="00F07E5D"/>
    <w:rsid w:val="00F07FA9"/>
    <w:rsid w:val="00F10021"/>
    <w:rsid w:val="00F100D9"/>
    <w:rsid w:val="00F10150"/>
    <w:rsid w:val="00F10395"/>
    <w:rsid w:val="00F103AE"/>
    <w:rsid w:val="00F104CB"/>
    <w:rsid w:val="00F10616"/>
    <w:rsid w:val="00F10A65"/>
    <w:rsid w:val="00F10B41"/>
    <w:rsid w:val="00F10C00"/>
    <w:rsid w:val="00F10C6F"/>
    <w:rsid w:val="00F11186"/>
    <w:rsid w:val="00F111B2"/>
    <w:rsid w:val="00F11330"/>
    <w:rsid w:val="00F113A4"/>
    <w:rsid w:val="00F11471"/>
    <w:rsid w:val="00F11693"/>
    <w:rsid w:val="00F11737"/>
    <w:rsid w:val="00F11793"/>
    <w:rsid w:val="00F1188B"/>
    <w:rsid w:val="00F11992"/>
    <w:rsid w:val="00F11B48"/>
    <w:rsid w:val="00F11C21"/>
    <w:rsid w:val="00F11C5B"/>
    <w:rsid w:val="00F11DA5"/>
    <w:rsid w:val="00F11F07"/>
    <w:rsid w:val="00F11FD6"/>
    <w:rsid w:val="00F12039"/>
    <w:rsid w:val="00F1227A"/>
    <w:rsid w:val="00F122CF"/>
    <w:rsid w:val="00F12738"/>
    <w:rsid w:val="00F12A3A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C6F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48C"/>
    <w:rsid w:val="00F157A9"/>
    <w:rsid w:val="00F159E1"/>
    <w:rsid w:val="00F159E8"/>
    <w:rsid w:val="00F15A16"/>
    <w:rsid w:val="00F15A8D"/>
    <w:rsid w:val="00F15B27"/>
    <w:rsid w:val="00F15BAD"/>
    <w:rsid w:val="00F15C94"/>
    <w:rsid w:val="00F15D08"/>
    <w:rsid w:val="00F15D94"/>
    <w:rsid w:val="00F15EC0"/>
    <w:rsid w:val="00F15F15"/>
    <w:rsid w:val="00F16057"/>
    <w:rsid w:val="00F160FE"/>
    <w:rsid w:val="00F1621E"/>
    <w:rsid w:val="00F1626C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85"/>
    <w:rsid w:val="00F204D2"/>
    <w:rsid w:val="00F20862"/>
    <w:rsid w:val="00F20B35"/>
    <w:rsid w:val="00F20E2C"/>
    <w:rsid w:val="00F218F9"/>
    <w:rsid w:val="00F21E2F"/>
    <w:rsid w:val="00F21F33"/>
    <w:rsid w:val="00F21F46"/>
    <w:rsid w:val="00F220C4"/>
    <w:rsid w:val="00F2214F"/>
    <w:rsid w:val="00F2247A"/>
    <w:rsid w:val="00F22531"/>
    <w:rsid w:val="00F228AB"/>
    <w:rsid w:val="00F2291A"/>
    <w:rsid w:val="00F22B49"/>
    <w:rsid w:val="00F22B71"/>
    <w:rsid w:val="00F22C23"/>
    <w:rsid w:val="00F22E43"/>
    <w:rsid w:val="00F23258"/>
    <w:rsid w:val="00F232E8"/>
    <w:rsid w:val="00F23338"/>
    <w:rsid w:val="00F23386"/>
    <w:rsid w:val="00F23778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144"/>
    <w:rsid w:val="00F2463B"/>
    <w:rsid w:val="00F24887"/>
    <w:rsid w:val="00F24B4F"/>
    <w:rsid w:val="00F24CBC"/>
    <w:rsid w:val="00F24D2C"/>
    <w:rsid w:val="00F24D41"/>
    <w:rsid w:val="00F24FB0"/>
    <w:rsid w:val="00F251F7"/>
    <w:rsid w:val="00F25541"/>
    <w:rsid w:val="00F255FC"/>
    <w:rsid w:val="00F258E7"/>
    <w:rsid w:val="00F259A1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4F2"/>
    <w:rsid w:val="00F26869"/>
    <w:rsid w:val="00F268F8"/>
    <w:rsid w:val="00F26AAF"/>
    <w:rsid w:val="00F26B62"/>
    <w:rsid w:val="00F2701E"/>
    <w:rsid w:val="00F27194"/>
    <w:rsid w:val="00F273AD"/>
    <w:rsid w:val="00F274ED"/>
    <w:rsid w:val="00F27821"/>
    <w:rsid w:val="00F27A26"/>
    <w:rsid w:val="00F27AC8"/>
    <w:rsid w:val="00F27CB7"/>
    <w:rsid w:val="00F27D81"/>
    <w:rsid w:val="00F300AA"/>
    <w:rsid w:val="00F30171"/>
    <w:rsid w:val="00F305B9"/>
    <w:rsid w:val="00F3060F"/>
    <w:rsid w:val="00F3068D"/>
    <w:rsid w:val="00F30795"/>
    <w:rsid w:val="00F3084E"/>
    <w:rsid w:val="00F308A2"/>
    <w:rsid w:val="00F30A63"/>
    <w:rsid w:val="00F30AD2"/>
    <w:rsid w:val="00F313AC"/>
    <w:rsid w:val="00F314B7"/>
    <w:rsid w:val="00F317F9"/>
    <w:rsid w:val="00F318D4"/>
    <w:rsid w:val="00F31B51"/>
    <w:rsid w:val="00F31C0F"/>
    <w:rsid w:val="00F31E10"/>
    <w:rsid w:val="00F3201E"/>
    <w:rsid w:val="00F32F78"/>
    <w:rsid w:val="00F33102"/>
    <w:rsid w:val="00F33168"/>
    <w:rsid w:val="00F331B2"/>
    <w:rsid w:val="00F334B6"/>
    <w:rsid w:val="00F337A0"/>
    <w:rsid w:val="00F33A74"/>
    <w:rsid w:val="00F33D18"/>
    <w:rsid w:val="00F33E41"/>
    <w:rsid w:val="00F3426E"/>
    <w:rsid w:val="00F34297"/>
    <w:rsid w:val="00F34362"/>
    <w:rsid w:val="00F34511"/>
    <w:rsid w:val="00F347E0"/>
    <w:rsid w:val="00F34B0B"/>
    <w:rsid w:val="00F34BAD"/>
    <w:rsid w:val="00F34E00"/>
    <w:rsid w:val="00F3526D"/>
    <w:rsid w:val="00F352B8"/>
    <w:rsid w:val="00F35350"/>
    <w:rsid w:val="00F3552C"/>
    <w:rsid w:val="00F35807"/>
    <w:rsid w:val="00F35825"/>
    <w:rsid w:val="00F35856"/>
    <w:rsid w:val="00F35A17"/>
    <w:rsid w:val="00F35B57"/>
    <w:rsid w:val="00F35CCA"/>
    <w:rsid w:val="00F35E22"/>
    <w:rsid w:val="00F360FB"/>
    <w:rsid w:val="00F361F5"/>
    <w:rsid w:val="00F362CB"/>
    <w:rsid w:val="00F3644F"/>
    <w:rsid w:val="00F367D9"/>
    <w:rsid w:val="00F368EA"/>
    <w:rsid w:val="00F368FA"/>
    <w:rsid w:val="00F3695E"/>
    <w:rsid w:val="00F369D8"/>
    <w:rsid w:val="00F370F0"/>
    <w:rsid w:val="00F3710B"/>
    <w:rsid w:val="00F37127"/>
    <w:rsid w:val="00F3712F"/>
    <w:rsid w:val="00F37179"/>
    <w:rsid w:val="00F372B7"/>
    <w:rsid w:val="00F372FB"/>
    <w:rsid w:val="00F37627"/>
    <w:rsid w:val="00F378B2"/>
    <w:rsid w:val="00F37903"/>
    <w:rsid w:val="00F37A5F"/>
    <w:rsid w:val="00F37B83"/>
    <w:rsid w:val="00F37C12"/>
    <w:rsid w:val="00F37C45"/>
    <w:rsid w:val="00F37D23"/>
    <w:rsid w:val="00F37D91"/>
    <w:rsid w:val="00F37F4B"/>
    <w:rsid w:val="00F400D0"/>
    <w:rsid w:val="00F401E9"/>
    <w:rsid w:val="00F40479"/>
    <w:rsid w:val="00F40A6B"/>
    <w:rsid w:val="00F40C0C"/>
    <w:rsid w:val="00F40C79"/>
    <w:rsid w:val="00F40EAE"/>
    <w:rsid w:val="00F4104D"/>
    <w:rsid w:val="00F417D7"/>
    <w:rsid w:val="00F41A62"/>
    <w:rsid w:val="00F41B8F"/>
    <w:rsid w:val="00F4215D"/>
    <w:rsid w:val="00F421D1"/>
    <w:rsid w:val="00F42358"/>
    <w:rsid w:val="00F425AB"/>
    <w:rsid w:val="00F42A49"/>
    <w:rsid w:val="00F42B2A"/>
    <w:rsid w:val="00F42D5A"/>
    <w:rsid w:val="00F42DC6"/>
    <w:rsid w:val="00F42EEC"/>
    <w:rsid w:val="00F42EF5"/>
    <w:rsid w:val="00F42FC9"/>
    <w:rsid w:val="00F431FA"/>
    <w:rsid w:val="00F4325A"/>
    <w:rsid w:val="00F43545"/>
    <w:rsid w:val="00F43AF2"/>
    <w:rsid w:val="00F43DCF"/>
    <w:rsid w:val="00F43E3A"/>
    <w:rsid w:val="00F44BBA"/>
    <w:rsid w:val="00F44C0D"/>
    <w:rsid w:val="00F44F09"/>
    <w:rsid w:val="00F44F49"/>
    <w:rsid w:val="00F44FBF"/>
    <w:rsid w:val="00F44FFC"/>
    <w:rsid w:val="00F4504A"/>
    <w:rsid w:val="00F453FC"/>
    <w:rsid w:val="00F45446"/>
    <w:rsid w:val="00F45809"/>
    <w:rsid w:val="00F458EF"/>
    <w:rsid w:val="00F45D65"/>
    <w:rsid w:val="00F45D70"/>
    <w:rsid w:val="00F461B2"/>
    <w:rsid w:val="00F46273"/>
    <w:rsid w:val="00F462FD"/>
    <w:rsid w:val="00F464FA"/>
    <w:rsid w:val="00F46552"/>
    <w:rsid w:val="00F46657"/>
    <w:rsid w:val="00F46760"/>
    <w:rsid w:val="00F467C3"/>
    <w:rsid w:val="00F46840"/>
    <w:rsid w:val="00F46B6F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151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9B"/>
    <w:rsid w:val="00F512A5"/>
    <w:rsid w:val="00F51317"/>
    <w:rsid w:val="00F513B3"/>
    <w:rsid w:val="00F51567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6B5"/>
    <w:rsid w:val="00F527A2"/>
    <w:rsid w:val="00F527AE"/>
    <w:rsid w:val="00F527D4"/>
    <w:rsid w:val="00F5286A"/>
    <w:rsid w:val="00F5287F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454D"/>
    <w:rsid w:val="00F546F5"/>
    <w:rsid w:val="00F54973"/>
    <w:rsid w:val="00F54B94"/>
    <w:rsid w:val="00F54E36"/>
    <w:rsid w:val="00F54F15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5FDE"/>
    <w:rsid w:val="00F560D6"/>
    <w:rsid w:val="00F5610E"/>
    <w:rsid w:val="00F5622D"/>
    <w:rsid w:val="00F565AC"/>
    <w:rsid w:val="00F56841"/>
    <w:rsid w:val="00F56929"/>
    <w:rsid w:val="00F56D9F"/>
    <w:rsid w:val="00F56E4C"/>
    <w:rsid w:val="00F56F5E"/>
    <w:rsid w:val="00F57217"/>
    <w:rsid w:val="00F57339"/>
    <w:rsid w:val="00F57485"/>
    <w:rsid w:val="00F57893"/>
    <w:rsid w:val="00F57D8B"/>
    <w:rsid w:val="00F57E47"/>
    <w:rsid w:val="00F57EC8"/>
    <w:rsid w:val="00F60036"/>
    <w:rsid w:val="00F60058"/>
    <w:rsid w:val="00F602AB"/>
    <w:rsid w:val="00F603C4"/>
    <w:rsid w:val="00F603D7"/>
    <w:rsid w:val="00F6043A"/>
    <w:rsid w:val="00F6056B"/>
    <w:rsid w:val="00F609C5"/>
    <w:rsid w:val="00F60DFC"/>
    <w:rsid w:val="00F60E0C"/>
    <w:rsid w:val="00F6103B"/>
    <w:rsid w:val="00F610DC"/>
    <w:rsid w:val="00F6141B"/>
    <w:rsid w:val="00F615EA"/>
    <w:rsid w:val="00F61718"/>
    <w:rsid w:val="00F617AD"/>
    <w:rsid w:val="00F61983"/>
    <w:rsid w:val="00F61BB9"/>
    <w:rsid w:val="00F61C54"/>
    <w:rsid w:val="00F61EA2"/>
    <w:rsid w:val="00F61F1F"/>
    <w:rsid w:val="00F620A7"/>
    <w:rsid w:val="00F620C9"/>
    <w:rsid w:val="00F623DB"/>
    <w:rsid w:val="00F6242D"/>
    <w:rsid w:val="00F62781"/>
    <w:rsid w:val="00F629E5"/>
    <w:rsid w:val="00F62BE0"/>
    <w:rsid w:val="00F62C06"/>
    <w:rsid w:val="00F62CDC"/>
    <w:rsid w:val="00F62E36"/>
    <w:rsid w:val="00F62ED6"/>
    <w:rsid w:val="00F63021"/>
    <w:rsid w:val="00F634FA"/>
    <w:rsid w:val="00F63840"/>
    <w:rsid w:val="00F63C76"/>
    <w:rsid w:val="00F63D86"/>
    <w:rsid w:val="00F63DB1"/>
    <w:rsid w:val="00F6424E"/>
    <w:rsid w:val="00F64375"/>
    <w:rsid w:val="00F647B3"/>
    <w:rsid w:val="00F649A2"/>
    <w:rsid w:val="00F64D6B"/>
    <w:rsid w:val="00F64EA8"/>
    <w:rsid w:val="00F650AE"/>
    <w:rsid w:val="00F6584E"/>
    <w:rsid w:val="00F65AAF"/>
    <w:rsid w:val="00F65F43"/>
    <w:rsid w:val="00F65FE4"/>
    <w:rsid w:val="00F65FFA"/>
    <w:rsid w:val="00F662B5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678FF"/>
    <w:rsid w:val="00F6796E"/>
    <w:rsid w:val="00F70002"/>
    <w:rsid w:val="00F700C3"/>
    <w:rsid w:val="00F7023C"/>
    <w:rsid w:val="00F70453"/>
    <w:rsid w:val="00F7051B"/>
    <w:rsid w:val="00F70582"/>
    <w:rsid w:val="00F7058E"/>
    <w:rsid w:val="00F706CC"/>
    <w:rsid w:val="00F70AA5"/>
    <w:rsid w:val="00F70D61"/>
    <w:rsid w:val="00F71130"/>
    <w:rsid w:val="00F712A0"/>
    <w:rsid w:val="00F7164D"/>
    <w:rsid w:val="00F71686"/>
    <w:rsid w:val="00F71688"/>
    <w:rsid w:val="00F7194E"/>
    <w:rsid w:val="00F71BBA"/>
    <w:rsid w:val="00F71BDD"/>
    <w:rsid w:val="00F71C40"/>
    <w:rsid w:val="00F71CAA"/>
    <w:rsid w:val="00F720EB"/>
    <w:rsid w:val="00F72139"/>
    <w:rsid w:val="00F7218D"/>
    <w:rsid w:val="00F7228E"/>
    <w:rsid w:val="00F722E5"/>
    <w:rsid w:val="00F72428"/>
    <w:rsid w:val="00F724DA"/>
    <w:rsid w:val="00F724E9"/>
    <w:rsid w:val="00F729CE"/>
    <w:rsid w:val="00F72B61"/>
    <w:rsid w:val="00F72F0D"/>
    <w:rsid w:val="00F737CA"/>
    <w:rsid w:val="00F73AFC"/>
    <w:rsid w:val="00F73CC4"/>
    <w:rsid w:val="00F74104"/>
    <w:rsid w:val="00F74213"/>
    <w:rsid w:val="00F746B4"/>
    <w:rsid w:val="00F74764"/>
    <w:rsid w:val="00F748E8"/>
    <w:rsid w:val="00F74999"/>
    <w:rsid w:val="00F74B15"/>
    <w:rsid w:val="00F74B1E"/>
    <w:rsid w:val="00F74C89"/>
    <w:rsid w:val="00F74FE4"/>
    <w:rsid w:val="00F751A3"/>
    <w:rsid w:val="00F752C2"/>
    <w:rsid w:val="00F75375"/>
    <w:rsid w:val="00F753FA"/>
    <w:rsid w:val="00F754D9"/>
    <w:rsid w:val="00F755E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6E0A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BCB"/>
    <w:rsid w:val="00F80E80"/>
    <w:rsid w:val="00F81030"/>
    <w:rsid w:val="00F811B3"/>
    <w:rsid w:val="00F81356"/>
    <w:rsid w:val="00F81A9D"/>
    <w:rsid w:val="00F8207A"/>
    <w:rsid w:val="00F82A1C"/>
    <w:rsid w:val="00F82BB4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556"/>
    <w:rsid w:val="00F85635"/>
    <w:rsid w:val="00F857C7"/>
    <w:rsid w:val="00F8586B"/>
    <w:rsid w:val="00F85A35"/>
    <w:rsid w:val="00F85ACF"/>
    <w:rsid w:val="00F85BCA"/>
    <w:rsid w:val="00F85CA5"/>
    <w:rsid w:val="00F85CE4"/>
    <w:rsid w:val="00F85EE1"/>
    <w:rsid w:val="00F863A8"/>
    <w:rsid w:val="00F8694D"/>
    <w:rsid w:val="00F86ACC"/>
    <w:rsid w:val="00F8709E"/>
    <w:rsid w:val="00F872BC"/>
    <w:rsid w:val="00F8751B"/>
    <w:rsid w:val="00F8757D"/>
    <w:rsid w:val="00F87828"/>
    <w:rsid w:val="00F87870"/>
    <w:rsid w:val="00F87984"/>
    <w:rsid w:val="00F87A68"/>
    <w:rsid w:val="00F87DD3"/>
    <w:rsid w:val="00F901A8"/>
    <w:rsid w:val="00F9020A"/>
    <w:rsid w:val="00F903E9"/>
    <w:rsid w:val="00F9090A"/>
    <w:rsid w:val="00F90AF3"/>
    <w:rsid w:val="00F90B45"/>
    <w:rsid w:val="00F913CC"/>
    <w:rsid w:val="00F9157E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903"/>
    <w:rsid w:val="00F929AB"/>
    <w:rsid w:val="00F92C7D"/>
    <w:rsid w:val="00F92E3E"/>
    <w:rsid w:val="00F9302E"/>
    <w:rsid w:val="00F930D9"/>
    <w:rsid w:val="00F93102"/>
    <w:rsid w:val="00F9330C"/>
    <w:rsid w:val="00F934AA"/>
    <w:rsid w:val="00F93528"/>
    <w:rsid w:val="00F93AA4"/>
    <w:rsid w:val="00F946FF"/>
    <w:rsid w:val="00F9476E"/>
    <w:rsid w:val="00F9489D"/>
    <w:rsid w:val="00F94AD4"/>
    <w:rsid w:val="00F94B09"/>
    <w:rsid w:val="00F94C3B"/>
    <w:rsid w:val="00F94D51"/>
    <w:rsid w:val="00F94F4D"/>
    <w:rsid w:val="00F9533E"/>
    <w:rsid w:val="00F954CD"/>
    <w:rsid w:val="00F9551B"/>
    <w:rsid w:val="00F9569D"/>
    <w:rsid w:val="00F957F8"/>
    <w:rsid w:val="00F95911"/>
    <w:rsid w:val="00F9599F"/>
    <w:rsid w:val="00F95C7E"/>
    <w:rsid w:val="00F95CFD"/>
    <w:rsid w:val="00F95D07"/>
    <w:rsid w:val="00F95F8A"/>
    <w:rsid w:val="00F9633C"/>
    <w:rsid w:val="00F96398"/>
    <w:rsid w:val="00F96431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39"/>
    <w:rsid w:val="00FA0565"/>
    <w:rsid w:val="00FA0574"/>
    <w:rsid w:val="00FA093B"/>
    <w:rsid w:val="00FA0969"/>
    <w:rsid w:val="00FA0A6A"/>
    <w:rsid w:val="00FA1066"/>
    <w:rsid w:val="00FA12F1"/>
    <w:rsid w:val="00FA130B"/>
    <w:rsid w:val="00FA1438"/>
    <w:rsid w:val="00FA166F"/>
    <w:rsid w:val="00FA1988"/>
    <w:rsid w:val="00FA1D5A"/>
    <w:rsid w:val="00FA1E23"/>
    <w:rsid w:val="00FA2155"/>
    <w:rsid w:val="00FA225F"/>
    <w:rsid w:val="00FA226C"/>
    <w:rsid w:val="00FA23C7"/>
    <w:rsid w:val="00FA23F2"/>
    <w:rsid w:val="00FA24D0"/>
    <w:rsid w:val="00FA25CA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889"/>
    <w:rsid w:val="00FA3BF1"/>
    <w:rsid w:val="00FA3D72"/>
    <w:rsid w:val="00FA3DE6"/>
    <w:rsid w:val="00FA4200"/>
    <w:rsid w:val="00FA437F"/>
    <w:rsid w:val="00FA478E"/>
    <w:rsid w:val="00FA481E"/>
    <w:rsid w:val="00FA48E6"/>
    <w:rsid w:val="00FA498B"/>
    <w:rsid w:val="00FA4AF0"/>
    <w:rsid w:val="00FA4B87"/>
    <w:rsid w:val="00FA4BE4"/>
    <w:rsid w:val="00FA4C11"/>
    <w:rsid w:val="00FA5273"/>
    <w:rsid w:val="00FA5333"/>
    <w:rsid w:val="00FA5542"/>
    <w:rsid w:val="00FA5663"/>
    <w:rsid w:val="00FA5673"/>
    <w:rsid w:val="00FA5796"/>
    <w:rsid w:val="00FA5820"/>
    <w:rsid w:val="00FA5CB7"/>
    <w:rsid w:val="00FA5D86"/>
    <w:rsid w:val="00FA5DD5"/>
    <w:rsid w:val="00FA5F7F"/>
    <w:rsid w:val="00FA6068"/>
    <w:rsid w:val="00FA61D0"/>
    <w:rsid w:val="00FA6340"/>
    <w:rsid w:val="00FA6474"/>
    <w:rsid w:val="00FA653D"/>
    <w:rsid w:val="00FA6702"/>
    <w:rsid w:val="00FA6A5C"/>
    <w:rsid w:val="00FA6F0D"/>
    <w:rsid w:val="00FA6F81"/>
    <w:rsid w:val="00FA6FA3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D1"/>
    <w:rsid w:val="00FB00F4"/>
    <w:rsid w:val="00FB0220"/>
    <w:rsid w:val="00FB0355"/>
    <w:rsid w:val="00FB0682"/>
    <w:rsid w:val="00FB0858"/>
    <w:rsid w:val="00FB0920"/>
    <w:rsid w:val="00FB0AD7"/>
    <w:rsid w:val="00FB0AF3"/>
    <w:rsid w:val="00FB0B9D"/>
    <w:rsid w:val="00FB0EAF"/>
    <w:rsid w:val="00FB0EF0"/>
    <w:rsid w:val="00FB0EF9"/>
    <w:rsid w:val="00FB100F"/>
    <w:rsid w:val="00FB10B0"/>
    <w:rsid w:val="00FB1334"/>
    <w:rsid w:val="00FB158A"/>
    <w:rsid w:val="00FB186B"/>
    <w:rsid w:val="00FB19B4"/>
    <w:rsid w:val="00FB1A62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322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BE5"/>
    <w:rsid w:val="00FB5C3F"/>
    <w:rsid w:val="00FB606D"/>
    <w:rsid w:val="00FB618C"/>
    <w:rsid w:val="00FB61B4"/>
    <w:rsid w:val="00FB6291"/>
    <w:rsid w:val="00FB6613"/>
    <w:rsid w:val="00FB66B8"/>
    <w:rsid w:val="00FB6820"/>
    <w:rsid w:val="00FB68C3"/>
    <w:rsid w:val="00FB698B"/>
    <w:rsid w:val="00FB710F"/>
    <w:rsid w:val="00FB7227"/>
    <w:rsid w:val="00FB77D8"/>
    <w:rsid w:val="00FB781A"/>
    <w:rsid w:val="00FB799A"/>
    <w:rsid w:val="00FB799F"/>
    <w:rsid w:val="00FB7D68"/>
    <w:rsid w:val="00FB7E34"/>
    <w:rsid w:val="00FB7E5F"/>
    <w:rsid w:val="00FC0026"/>
    <w:rsid w:val="00FC0344"/>
    <w:rsid w:val="00FC0691"/>
    <w:rsid w:val="00FC0693"/>
    <w:rsid w:val="00FC089C"/>
    <w:rsid w:val="00FC08B7"/>
    <w:rsid w:val="00FC09EF"/>
    <w:rsid w:val="00FC0A51"/>
    <w:rsid w:val="00FC0A8C"/>
    <w:rsid w:val="00FC0EEB"/>
    <w:rsid w:val="00FC0EF4"/>
    <w:rsid w:val="00FC0F49"/>
    <w:rsid w:val="00FC1033"/>
    <w:rsid w:val="00FC1173"/>
    <w:rsid w:val="00FC14AC"/>
    <w:rsid w:val="00FC1566"/>
    <w:rsid w:val="00FC1697"/>
    <w:rsid w:val="00FC17B9"/>
    <w:rsid w:val="00FC18DF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AA1"/>
    <w:rsid w:val="00FC3D10"/>
    <w:rsid w:val="00FC3D39"/>
    <w:rsid w:val="00FC3D8A"/>
    <w:rsid w:val="00FC3DC5"/>
    <w:rsid w:val="00FC3F35"/>
    <w:rsid w:val="00FC3F41"/>
    <w:rsid w:val="00FC3FAB"/>
    <w:rsid w:val="00FC406C"/>
    <w:rsid w:val="00FC417A"/>
    <w:rsid w:val="00FC4180"/>
    <w:rsid w:val="00FC43C5"/>
    <w:rsid w:val="00FC454D"/>
    <w:rsid w:val="00FC4C36"/>
    <w:rsid w:val="00FC4CDE"/>
    <w:rsid w:val="00FC4F80"/>
    <w:rsid w:val="00FC51DA"/>
    <w:rsid w:val="00FC5549"/>
    <w:rsid w:val="00FC5624"/>
    <w:rsid w:val="00FC5774"/>
    <w:rsid w:val="00FC57DF"/>
    <w:rsid w:val="00FC584D"/>
    <w:rsid w:val="00FC5923"/>
    <w:rsid w:val="00FC599C"/>
    <w:rsid w:val="00FC5BB8"/>
    <w:rsid w:val="00FC5C64"/>
    <w:rsid w:val="00FC5FAC"/>
    <w:rsid w:val="00FC60A6"/>
    <w:rsid w:val="00FC665F"/>
    <w:rsid w:val="00FC66B2"/>
    <w:rsid w:val="00FC6809"/>
    <w:rsid w:val="00FC68A3"/>
    <w:rsid w:val="00FC68BD"/>
    <w:rsid w:val="00FC6ACA"/>
    <w:rsid w:val="00FC6B2D"/>
    <w:rsid w:val="00FC73A2"/>
    <w:rsid w:val="00FC751E"/>
    <w:rsid w:val="00FC75D5"/>
    <w:rsid w:val="00FC7831"/>
    <w:rsid w:val="00FC7A88"/>
    <w:rsid w:val="00FC7DB3"/>
    <w:rsid w:val="00FC7E8E"/>
    <w:rsid w:val="00FD002B"/>
    <w:rsid w:val="00FD0226"/>
    <w:rsid w:val="00FD0270"/>
    <w:rsid w:val="00FD06BE"/>
    <w:rsid w:val="00FD0738"/>
    <w:rsid w:val="00FD0AA3"/>
    <w:rsid w:val="00FD0F11"/>
    <w:rsid w:val="00FD0FC4"/>
    <w:rsid w:val="00FD137E"/>
    <w:rsid w:val="00FD1422"/>
    <w:rsid w:val="00FD14D9"/>
    <w:rsid w:val="00FD195C"/>
    <w:rsid w:val="00FD196E"/>
    <w:rsid w:val="00FD1C68"/>
    <w:rsid w:val="00FD1E24"/>
    <w:rsid w:val="00FD1E2A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66"/>
    <w:rsid w:val="00FD2CBB"/>
    <w:rsid w:val="00FD3156"/>
    <w:rsid w:val="00FD334B"/>
    <w:rsid w:val="00FD3593"/>
    <w:rsid w:val="00FD3655"/>
    <w:rsid w:val="00FD3709"/>
    <w:rsid w:val="00FD371B"/>
    <w:rsid w:val="00FD374C"/>
    <w:rsid w:val="00FD3AE7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17"/>
    <w:rsid w:val="00FD4BD9"/>
    <w:rsid w:val="00FD4EAE"/>
    <w:rsid w:val="00FD4FC2"/>
    <w:rsid w:val="00FD50AA"/>
    <w:rsid w:val="00FD5288"/>
    <w:rsid w:val="00FD5C5F"/>
    <w:rsid w:val="00FD5D4A"/>
    <w:rsid w:val="00FD5DDD"/>
    <w:rsid w:val="00FD5EB5"/>
    <w:rsid w:val="00FD5F1A"/>
    <w:rsid w:val="00FD5FDB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68E"/>
    <w:rsid w:val="00FD78C0"/>
    <w:rsid w:val="00FD7C9C"/>
    <w:rsid w:val="00FD7DA1"/>
    <w:rsid w:val="00FD7E98"/>
    <w:rsid w:val="00FE013F"/>
    <w:rsid w:val="00FE05D6"/>
    <w:rsid w:val="00FE0B0C"/>
    <w:rsid w:val="00FE0BBD"/>
    <w:rsid w:val="00FE0CFC"/>
    <w:rsid w:val="00FE0EE6"/>
    <w:rsid w:val="00FE0F94"/>
    <w:rsid w:val="00FE0FB7"/>
    <w:rsid w:val="00FE0FC2"/>
    <w:rsid w:val="00FE11E0"/>
    <w:rsid w:val="00FE128B"/>
    <w:rsid w:val="00FE1409"/>
    <w:rsid w:val="00FE17D7"/>
    <w:rsid w:val="00FE1827"/>
    <w:rsid w:val="00FE1B48"/>
    <w:rsid w:val="00FE2076"/>
    <w:rsid w:val="00FE2380"/>
    <w:rsid w:val="00FE23F9"/>
    <w:rsid w:val="00FE24B6"/>
    <w:rsid w:val="00FE24DF"/>
    <w:rsid w:val="00FE2550"/>
    <w:rsid w:val="00FE2C61"/>
    <w:rsid w:val="00FE2E1F"/>
    <w:rsid w:val="00FE2E26"/>
    <w:rsid w:val="00FE2EA7"/>
    <w:rsid w:val="00FE2F1B"/>
    <w:rsid w:val="00FE2F24"/>
    <w:rsid w:val="00FE30CE"/>
    <w:rsid w:val="00FE3345"/>
    <w:rsid w:val="00FE3347"/>
    <w:rsid w:val="00FE33B9"/>
    <w:rsid w:val="00FE36BF"/>
    <w:rsid w:val="00FE37AF"/>
    <w:rsid w:val="00FE3C89"/>
    <w:rsid w:val="00FE41AB"/>
    <w:rsid w:val="00FE41B2"/>
    <w:rsid w:val="00FE41E3"/>
    <w:rsid w:val="00FE421B"/>
    <w:rsid w:val="00FE4240"/>
    <w:rsid w:val="00FE455F"/>
    <w:rsid w:val="00FE47B9"/>
    <w:rsid w:val="00FE4887"/>
    <w:rsid w:val="00FE4B70"/>
    <w:rsid w:val="00FE4CDC"/>
    <w:rsid w:val="00FE4D22"/>
    <w:rsid w:val="00FE4E22"/>
    <w:rsid w:val="00FE4F1A"/>
    <w:rsid w:val="00FE503A"/>
    <w:rsid w:val="00FE5139"/>
    <w:rsid w:val="00FE53A5"/>
    <w:rsid w:val="00FE55BB"/>
    <w:rsid w:val="00FE56B1"/>
    <w:rsid w:val="00FE5831"/>
    <w:rsid w:val="00FE606B"/>
    <w:rsid w:val="00FE608D"/>
    <w:rsid w:val="00FE6102"/>
    <w:rsid w:val="00FE61D9"/>
    <w:rsid w:val="00FE622D"/>
    <w:rsid w:val="00FE64E9"/>
    <w:rsid w:val="00FE6506"/>
    <w:rsid w:val="00FE6608"/>
    <w:rsid w:val="00FE661F"/>
    <w:rsid w:val="00FE6A40"/>
    <w:rsid w:val="00FE6C3E"/>
    <w:rsid w:val="00FE6F4B"/>
    <w:rsid w:val="00FE6F90"/>
    <w:rsid w:val="00FE701A"/>
    <w:rsid w:val="00FE71CC"/>
    <w:rsid w:val="00FE7652"/>
    <w:rsid w:val="00FE76AA"/>
    <w:rsid w:val="00FE7726"/>
    <w:rsid w:val="00FE79BB"/>
    <w:rsid w:val="00FE7BEF"/>
    <w:rsid w:val="00FE7DA1"/>
    <w:rsid w:val="00FE7EC0"/>
    <w:rsid w:val="00FE7F2A"/>
    <w:rsid w:val="00FF00D0"/>
    <w:rsid w:val="00FF0155"/>
    <w:rsid w:val="00FF027A"/>
    <w:rsid w:val="00FF0427"/>
    <w:rsid w:val="00FF0574"/>
    <w:rsid w:val="00FF06D7"/>
    <w:rsid w:val="00FF0883"/>
    <w:rsid w:val="00FF0E5D"/>
    <w:rsid w:val="00FF0E74"/>
    <w:rsid w:val="00FF11E4"/>
    <w:rsid w:val="00FF11F0"/>
    <w:rsid w:val="00FF1261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9BC"/>
    <w:rsid w:val="00FF2C65"/>
    <w:rsid w:val="00FF2C66"/>
    <w:rsid w:val="00FF2CEE"/>
    <w:rsid w:val="00FF2E8C"/>
    <w:rsid w:val="00FF2F0F"/>
    <w:rsid w:val="00FF30A5"/>
    <w:rsid w:val="00FF3167"/>
    <w:rsid w:val="00FF3544"/>
    <w:rsid w:val="00FF3615"/>
    <w:rsid w:val="00FF3AE2"/>
    <w:rsid w:val="00FF3B35"/>
    <w:rsid w:val="00FF3C8F"/>
    <w:rsid w:val="00FF3D00"/>
    <w:rsid w:val="00FF40A7"/>
    <w:rsid w:val="00FF40F9"/>
    <w:rsid w:val="00FF4184"/>
    <w:rsid w:val="00FF42BC"/>
    <w:rsid w:val="00FF4571"/>
    <w:rsid w:val="00FF4884"/>
    <w:rsid w:val="00FF4B1C"/>
    <w:rsid w:val="00FF4B6C"/>
    <w:rsid w:val="00FF4C60"/>
    <w:rsid w:val="00FF4FF3"/>
    <w:rsid w:val="00FF50B2"/>
    <w:rsid w:val="00FF5236"/>
    <w:rsid w:val="00FF53A5"/>
    <w:rsid w:val="00FF5465"/>
    <w:rsid w:val="00FF54EC"/>
    <w:rsid w:val="00FF556D"/>
    <w:rsid w:val="00FF55B9"/>
    <w:rsid w:val="00FF569B"/>
    <w:rsid w:val="00FF5708"/>
    <w:rsid w:val="00FF5713"/>
    <w:rsid w:val="00FF5752"/>
    <w:rsid w:val="00FF588E"/>
    <w:rsid w:val="00FF58E5"/>
    <w:rsid w:val="00FF592E"/>
    <w:rsid w:val="00FF5A18"/>
    <w:rsid w:val="00FF5A79"/>
    <w:rsid w:val="00FF5BB4"/>
    <w:rsid w:val="00FF5CD4"/>
    <w:rsid w:val="00FF5D4A"/>
    <w:rsid w:val="00FF5ED1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48C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A9CF6"/>
  <w15:docId w15:val="{A42FCB79-CAE3-4FE8-B11E-C0A6D362F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36F6"/>
    <w:rPr>
      <w:color w:val="808080"/>
    </w:rPr>
  </w:style>
  <w:style w:type="character" w:customStyle="1" w:styleId="ui-provider">
    <w:name w:val="ui-provider"/>
    <w:basedOn w:val="DefaultParagraphFont"/>
    <w:rsid w:val="00E16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8A94A9-2D95-42B8-BC02-19DFE4096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5C301-2F85-47D2-A0BA-81E5B08EA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9623BA-AE83-49F5-8C45-ECDE16BBF8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6282</TotalTime>
  <Pages>6</Pages>
  <Words>2132</Words>
  <Characters>10154</Characters>
  <Application>Microsoft Office Word</Application>
  <DocSecurity>0</DocSecurity>
  <Lines>192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Wachirawit, Wongbut</cp:lastModifiedBy>
  <cp:revision>1133</cp:revision>
  <cp:lastPrinted>2026-02-19T18:02:00Z</cp:lastPrinted>
  <dcterms:created xsi:type="dcterms:W3CDTF">2023-08-26T18:50:00Z</dcterms:created>
  <dcterms:modified xsi:type="dcterms:W3CDTF">2026-02-19T18:02:00Z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