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A1529" w:rsidRPr="008C010D" w14:paraId="4EF0EDC5" w14:textId="77777777" w:rsidTr="00BB52DD">
        <w:tc>
          <w:tcPr>
            <w:tcW w:w="1458" w:type="dxa"/>
          </w:tcPr>
          <w:p w14:paraId="0B7EC606" w14:textId="0BDE702B" w:rsidR="000A1529" w:rsidRPr="00FC11E5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7F97D8" w14:textId="7B4CC8E2" w:rsidR="000A1529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79A99644" w:rsidR="00FF6735" w:rsidRPr="008C010D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930A4" w:rsidRPr="008C010D" w14:paraId="43717EBF" w14:textId="77777777" w:rsidTr="00726483">
        <w:tc>
          <w:tcPr>
            <w:tcW w:w="1458" w:type="dxa"/>
            <w:shd w:val="clear" w:color="auto" w:fill="auto"/>
          </w:tcPr>
          <w:p w14:paraId="582240D0" w14:textId="05D4E0B9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  <w:shd w:val="clear" w:color="auto" w:fill="auto"/>
          </w:tcPr>
          <w:p w14:paraId="351D6326" w14:textId="62D30BC1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4E7662" w:rsidRPr="008C010D" w14:paraId="5B7C210A" w14:textId="77777777" w:rsidTr="00726483">
        <w:tc>
          <w:tcPr>
            <w:tcW w:w="1458" w:type="dxa"/>
            <w:shd w:val="clear" w:color="auto" w:fill="auto"/>
          </w:tcPr>
          <w:p w14:paraId="7DABE5CB" w14:textId="6D909738" w:rsidR="004E7662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  <w:shd w:val="clear" w:color="auto" w:fill="auto"/>
          </w:tcPr>
          <w:p w14:paraId="469BA0FF" w14:textId="2F0BAA4A" w:rsidR="004E7662" w:rsidRPr="008C010D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930A4" w:rsidRPr="008C010D" w14:paraId="498E4AE0" w14:textId="77777777" w:rsidTr="00BB52DD">
        <w:tc>
          <w:tcPr>
            <w:tcW w:w="1458" w:type="dxa"/>
          </w:tcPr>
          <w:p w14:paraId="1B566926" w14:textId="0E78A755" w:rsidR="00C930A4" w:rsidRDefault="004E7662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D0CA7CD" w14:textId="4A518096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930A4" w:rsidRPr="008C010D" w14:paraId="43807595" w14:textId="77777777" w:rsidTr="00BB52DD">
        <w:tc>
          <w:tcPr>
            <w:tcW w:w="1458" w:type="dxa"/>
          </w:tcPr>
          <w:p w14:paraId="7FF1CCD3" w14:textId="1EB2AFA4" w:rsidR="00C930A4" w:rsidRDefault="00EF2B8F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3A8E566E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30A4" w:rsidRPr="008C010D" w14:paraId="5D393E9B" w14:textId="77777777" w:rsidTr="00BB52DD">
        <w:tc>
          <w:tcPr>
            <w:tcW w:w="1458" w:type="dxa"/>
          </w:tcPr>
          <w:p w14:paraId="0BDCD871" w14:textId="1350D6AF" w:rsidR="00C930A4" w:rsidRPr="00472DAE" w:rsidRDefault="00EF2B8F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2680FF7" w14:textId="09E7632E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930A4" w:rsidRPr="008C010D" w14:paraId="3DCA812D" w14:textId="77777777" w:rsidTr="00BB52DD">
        <w:tc>
          <w:tcPr>
            <w:tcW w:w="1458" w:type="dxa"/>
          </w:tcPr>
          <w:p w14:paraId="661F02C1" w14:textId="44D0A120" w:rsidR="00C930A4" w:rsidRPr="00472DAE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F2B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4EB98259" w14:textId="53BF2801" w:rsidR="00C930A4" w:rsidRPr="00472DAE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522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665575" w:rsidRPr="008C010D" w14:paraId="584DB4C9" w14:textId="77777777" w:rsidTr="00BB52DD">
        <w:tc>
          <w:tcPr>
            <w:tcW w:w="1458" w:type="dxa"/>
          </w:tcPr>
          <w:p w14:paraId="3AA9FEF2" w14:textId="3B41FEE8" w:rsidR="00665575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26A663C1" w14:textId="6DDCD522" w:rsidR="00665575" w:rsidRPr="007C0522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0550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3448D75E" w14:textId="3799E978" w:rsidR="00004042" w:rsidRPr="009B587D" w:rsidRDefault="00557238" w:rsidP="0000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F659A8">
        <w:rPr>
          <w:rFonts w:ascii="Angsana New" w:hAnsi="Angsana New"/>
          <w:sz w:val="30"/>
          <w:szCs w:val="30"/>
        </w:rPr>
        <w:t xml:space="preserve"> </w:t>
      </w:r>
      <w:r w:rsidR="00745EB4">
        <w:rPr>
          <w:rFonts w:ascii="Angsana New" w:hAnsi="Angsana New"/>
          <w:sz w:val="30"/>
          <w:szCs w:val="30"/>
        </w:rPr>
        <w:t>1</w:t>
      </w:r>
      <w:r w:rsidR="00E83873">
        <w:rPr>
          <w:rFonts w:ascii="Angsana New" w:hAnsi="Angsana New"/>
          <w:sz w:val="30"/>
          <w:szCs w:val="30"/>
        </w:rPr>
        <w:t>4</w:t>
      </w:r>
      <w:r w:rsidR="00004042">
        <w:rPr>
          <w:rFonts w:ascii="Angsana New" w:hAnsi="Angsana New"/>
          <w:sz w:val="30"/>
          <w:szCs w:val="30"/>
        </w:rPr>
        <w:t xml:space="preserve"> </w:t>
      </w:r>
      <w:r w:rsidR="00004042" w:rsidRPr="004B25A4">
        <w:rPr>
          <w:rFonts w:ascii="Angsana New" w:hAnsi="Angsana New"/>
          <w:sz w:val="30"/>
          <w:szCs w:val="30"/>
          <w:cs/>
        </w:rPr>
        <w:t>สิงหาคม</w:t>
      </w:r>
      <w:r w:rsidR="00004042">
        <w:rPr>
          <w:rFonts w:ascii="Angsana New" w:hAnsi="Angsana New" w:hint="cs"/>
          <w:sz w:val="30"/>
          <w:szCs w:val="30"/>
          <w:cs/>
        </w:rPr>
        <w:t xml:space="preserve"> </w:t>
      </w:r>
      <w:r w:rsidR="00004042" w:rsidRPr="007A670D">
        <w:rPr>
          <w:rFonts w:ascii="Angsana New" w:hAnsi="Angsana New"/>
          <w:sz w:val="30"/>
          <w:szCs w:val="30"/>
        </w:rPr>
        <w:t>256</w:t>
      </w:r>
      <w:r w:rsidR="00004042">
        <w:rPr>
          <w:rFonts w:ascii="Angsana New" w:hAnsi="Angsana New"/>
          <w:sz w:val="30"/>
          <w:szCs w:val="30"/>
        </w:rPr>
        <w:t>8</w:t>
      </w:r>
    </w:p>
    <w:p w14:paraId="1EE71AA5" w14:textId="697AF302" w:rsidR="005E6569" w:rsidRPr="00472DAE" w:rsidRDefault="005E6569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297F48" w14:textId="36475B1A" w:rsidR="003057D6" w:rsidRPr="00472DAE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32AB749F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52279576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</w:t>
      </w:r>
      <w:r w:rsidR="00EE600C">
        <w:t>7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28067949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670C8B">
        <w:rPr>
          <w:rFonts w:hint="cs"/>
          <w:cs/>
        </w:rPr>
        <w:t>หก</w:t>
      </w:r>
      <w:r w:rsidR="00670C8B" w:rsidRPr="001B698A">
        <w:rPr>
          <w:rFonts w:hint="cs"/>
          <w:cs/>
        </w:rPr>
        <w:t xml:space="preserve">เดือนสิ้นสุดวันที่ </w:t>
      </w:r>
      <w:r w:rsidR="00670C8B" w:rsidRPr="00574218">
        <w:t xml:space="preserve">30 </w:t>
      </w:r>
      <w:r w:rsidR="00670C8B" w:rsidRPr="00574218">
        <w:rPr>
          <w:cs/>
        </w:rPr>
        <w:t xml:space="preserve">มิถุนายน </w:t>
      </w:r>
      <w:r w:rsidR="00FC11E5" w:rsidRPr="00472DAE">
        <w:t>256</w:t>
      </w:r>
      <w:r w:rsidR="00EE600C">
        <w:t>8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1B016098" w:rsidR="009C147C" w:rsidRPr="00670C8B" w:rsidRDefault="002D5459" w:rsidP="00670C8B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670C8B">
        <w:rPr>
          <w:rFonts w:asciiTheme="majorBidi" w:hAnsiTheme="majorBidi" w:cstheme="majorBidi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670C8B">
        <w:rPr>
          <w:rFonts w:asciiTheme="majorBidi" w:hAnsiTheme="majorBidi" w:cstheme="majorBidi"/>
          <w:cs/>
          <w:lang w:val="en-US"/>
        </w:rPr>
        <w:t>งวด</w:t>
      </w:r>
      <w:r w:rsidR="00670C8B" w:rsidRPr="00670C8B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="00670C8B" w:rsidRPr="00670C8B">
        <w:rPr>
          <w:rFonts w:asciiTheme="majorBidi" w:hAnsiTheme="majorBidi" w:cstheme="majorBidi"/>
        </w:rPr>
        <w:t xml:space="preserve">30 </w:t>
      </w:r>
      <w:r w:rsidR="00670C8B" w:rsidRPr="00670C8B">
        <w:rPr>
          <w:rFonts w:asciiTheme="majorBidi" w:hAnsiTheme="majorBidi" w:cstheme="majorBidi"/>
          <w:cs/>
        </w:rPr>
        <w:t xml:space="preserve">มิถุนายน </w:t>
      </w:r>
      <w:r w:rsidR="00EE600C" w:rsidRPr="00670C8B">
        <w:rPr>
          <w:rFonts w:asciiTheme="majorBidi" w:hAnsiTheme="majorBidi" w:cstheme="majorBidi"/>
          <w:lang w:val="en-US"/>
        </w:rPr>
        <w:t>2568</w:t>
      </w:r>
      <w:r w:rsidRPr="00670C8B">
        <w:rPr>
          <w:rFonts w:asciiTheme="majorBidi" w:eastAsia="Cordia New" w:hAnsiTheme="majorBidi" w:cstheme="majorBidi"/>
          <w:color w:val="FFFFFF"/>
          <w:lang w:val="en-US"/>
        </w:rPr>
        <w:t>/</w:t>
      </w:r>
      <w:r w:rsidRPr="00670C8B">
        <w:rPr>
          <w:rFonts w:asciiTheme="majorBidi" w:hAnsiTheme="majorBidi" w:cstheme="majorBidi"/>
          <w:cs/>
          <w:lang w:val="en-US"/>
        </w:rPr>
        <w:t>และ</w:t>
      </w:r>
      <w:r w:rsidRPr="00670C8B">
        <w:rPr>
          <w:rFonts w:asciiTheme="majorBidi" w:eastAsia="Cordia New" w:hAnsiTheme="majorBidi" w:cstheme="majorBidi"/>
          <w:color w:val="FFFFFF"/>
          <w:lang w:val="en-US"/>
        </w:rPr>
        <w:t>/</w:t>
      </w:r>
      <w:r w:rsidR="00FC11E5" w:rsidRPr="00670C8B">
        <w:rPr>
          <w:rFonts w:asciiTheme="majorBidi" w:hAnsiTheme="majorBidi" w:cstheme="majorBidi"/>
          <w:lang w:val="en-US"/>
        </w:rPr>
        <w:t>256</w:t>
      </w:r>
      <w:r w:rsidR="00EE600C" w:rsidRPr="00670C8B">
        <w:rPr>
          <w:rFonts w:asciiTheme="majorBidi" w:hAnsiTheme="majorBidi" w:cstheme="majorBidi"/>
          <w:lang w:val="en-US"/>
        </w:rPr>
        <w:t>7</w:t>
      </w:r>
      <w:r w:rsidR="0047797E" w:rsidRPr="00670C8B">
        <w:rPr>
          <w:rFonts w:asciiTheme="majorBidi" w:hAnsiTheme="majorBidi" w:cstheme="majorBidi"/>
          <w:lang w:val="en-US"/>
        </w:rPr>
        <w:t xml:space="preserve"> </w:t>
      </w:r>
      <w:r w:rsidRPr="00670C8B">
        <w:rPr>
          <w:rFonts w:asciiTheme="majorBidi" w:hAnsiTheme="majorBidi" w:cstheme="majorBidi"/>
          <w:cs/>
          <w:lang w:val="en-US"/>
        </w:rPr>
        <w:t>สรุปได้ดังนี้</w:t>
      </w:r>
    </w:p>
    <w:p w14:paraId="32417DEB" w14:textId="7F300C7A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70C8B" w:rsidRPr="00670C8B" w14:paraId="3CC8311E" w14:textId="77777777" w:rsidTr="003534A5">
        <w:trPr>
          <w:trHeight w:val="70"/>
        </w:trPr>
        <w:tc>
          <w:tcPr>
            <w:tcW w:w="2229" w:type="pct"/>
          </w:tcPr>
          <w:p w14:paraId="577C8A76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FD8C54E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A162585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EAA0D2C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670C8B" w14:paraId="08F11BF8" w14:textId="77777777" w:rsidTr="003534A5">
        <w:tc>
          <w:tcPr>
            <w:tcW w:w="2229" w:type="pct"/>
            <w:vAlign w:val="bottom"/>
          </w:tcPr>
          <w:p w14:paraId="67112775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3" w:type="pct"/>
            <w:vAlign w:val="bottom"/>
          </w:tcPr>
          <w:p w14:paraId="1823B25C" w14:textId="0F6F670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bottom"/>
          </w:tcPr>
          <w:p w14:paraId="2C7E3AC1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01A0D4F6" w14:textId="41D3EAAC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bottom"/>
          </w:tcPr>
          <w:p w14:paraId="1216827D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498B3D5" w14:textId="1B419C58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bottom"/>
          </w:tcPr>
          <w:p w14:paraId="713796C1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C9F5E49" w14:textId="1F61E4CC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70C8B" w:rsidRPr="00670C8B" w14:paraId="18428D4D" w14:textId="77777777" w:rsidTr="003534A5">
        <w:tc>
          <w:tcPr>
            <w:tcW w:w="2229" w:type="pct"/>
          </w:tcPr>
          <w:p w14:paraId="24CABFE7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130CD59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C8B" w:rsidRPr="00670C8B" w14:paraId="78348EC9" w14:textId="77777777" w:rsidTr="00006192">
        <w:tc>
          <w:tcPr>
            <w:tcW w:w="2229" w:type="pct"/>
          </w:tcPr>
          <w:p w14:paraId="4C337EC4" w14:textId="77777777" w:rsidR="00670C8B" w:rsidRPr="00670C8B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6E92FD17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045E08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A982A5A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A9DA98B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D7E143C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8DB1A5C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88F3017" w14:textId="77777777" w:rsidR="00670C8B" w:rsidRPr="00006192" w:rsidRDefault="00670C8B" w:rsidP="00353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0C8B" w:rsidRPr="00670C8B" w14:paraId="3BC066E1" w14:textId="77777777" w:rsidTr="00006192">
        <w:tc>
          <w:tcPr>
            <w:tcW w:w="2229" w:type="pct"/>
          </w:tcPr>
          <w:p w14:paraId="1356AA36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7ECC9063" w14:textId="09CD8DB3" w:rsidR="00670C8B" w:rsidRPr="00006192" w:rsidRDefault="00006192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CC1DB4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99C400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5245BC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149FF4F" w14:textId="57276F7C" w:rsidR="00670C8B" w:rsidRPr="00670C8B" w:rsidRDefault="00006192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D45483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2BB051F" w14:textId="1319D252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8,832</w:t>
            </w:r>
          </w:p>
        </w:tc>
      </w:tr>
      <w:tr w:rsidR="00670C8B" w:rsidRPr="00670C8B" w14:paraId="5C7C1BC9" w14:textId="77777777" w:rsidTr="00006192">
        <w:tc>
          <w:tcPr>
            <w:tcW w:w="2229" w:type="pct"/>
          </w:tcPr>
          <w:p w14:paraId="5F379FCD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73FA620C" w14:textId="2DC1BA7C" w:rsidR="00670C8B" w:rsidRPr="00006192" w:rsidRDefault="00006192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9059B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CFEA1A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54A8A1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0D629BD" w14:textId="36128FE8" w:rsidR="00670C8B" w:rsidRPr="00670C8B" w:rsidRDefault="003964EA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0C1E3C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2F0D730" w14:textId="69A383DC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70C8B" w:rsidRPr="00670C8B" w14:paraId="1A905ACA" w14:textId="77777777" w:rsidTr="00006192">
        <w:tc>
          <w:tcPr>
            <w:tcW w:w="2229" w:type="pct"/>
          </w:tcPr>
          <w:p w14:paraId="2042D593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  <w:r w:rsidRPr="00670C8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3F081CED" w14:textId="7C1BF232" w:rsidR="00670C8B" w:rsidRPr="00006192" w:rsidRDefault="00006192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4A969A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9805802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BBCF1D6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A965F8E" w14:textId="0014D7CE" w:rsidR="00670C8B" w:rsidRPr="00670C8B" w:rsidRDefault="00006192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48" w:type="pct"/>
          </w:tcPr>
          <w:p w14:paraId="35DCA8F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D4C1361" w14:textId="30D65104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</w:tr>
      <w:tr w:rsidR="00670C8B" w:rsidRPr="00670C8B" w14:paraId="2847F6DA" w14:textId="77777777" w:rsidTr="00006192">
        <w:tc>
          <w:tcPr>
            <w:tcW w:w="2229" w:type="pct"/>
          </w:tcPr>
          <w:p w14:paraId="2EF7B640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701777EF" w14:textId="77777777" w:rsidR="00670C8B" w:rsidRPr="00D85107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4F60FEFD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572310CB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481043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22A4D659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BFDF7D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9" w:type="pct"/>
          </w:tcPr>
          <w:p w14:paraId="63ED7901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670C8B" w14:paraId="270F218D" w14:textId="77777777" w:rsidTr="00006192">
        <w:tc>
          <w:tcPr>
            <w:tcW w:w="2229" w:type="pct"/>
          </w:tcPr>
          <w:p w14:paraId="6BD5DAB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  <w:shd w:val="clear" w:color="auto" w:fill="auto"/>
          </w:tcPr>
          <w:p w14:paraId="0634904D" w14:textId="77777777" w:rsidR="00670C8B" w:rsidRPr="00D85107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29908A27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910CC24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4744FFB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D2D0DEC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C0A59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A5DCA9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670C8B" w14:paraId="7164E9F6" w14:textId="77777777" w:rsidTr="00056409">
        <w:tc>
          <w:tcPr>
            <w:tcW w:w="2229" w:type="pct"/>
          </w:tcPr>
          <w:p w14:paraId="0A86F61E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769C92D8" w14:textId="463B6F35" w:rsidR="00670C8B" w:rsidRPr="00D85107" w:rsidRDefault="003964EA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43" w:type="pct"/>
            <w:shd w:val="clear" w:color="auto" w:fill="auto"/>
          </w:tcPr>
          <w:p w14:paraId="6FBA604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0C6EB7" w14:textId="2DAE207B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30,568</w:t>
            </w:r>
          </w:p>
        </w:tc>
        <w:tc>
          <w:tcPr>
            <w:tcW w:w="145" w:type="pct"/>
            <w:shd w:val="clear" w:color="auto" w:fill="auto"/>
          </w:tcPr>
          <w:p w14:paraId="6400441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941DA02" w14:textId="171028D3" w:rsidR="00670C8B" w:rsidRPr="00670C8B" w:rsidRDefault="003964EA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48" w:type="pct"/>
          </w:tcPr>
          <w:p w14:paraId="6E5577E2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FE50E5D" w14:textId="3DA89B9A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30,568</w:t>
            </w:r>
          </w:p>
        </w:tc>
      </w:tr>
      <w:tr w:rsidR="00670C8B" w:rsidRPr="00670C8B" w14:paraId="402396C7" w14:textId="77777777" w:rsidTr="00152D53">
        <w:tc>
          <w:tcPr>
            <w:tcW w:w="2229" w:type="pct"/>
          </w:tcPr>
          <w:p w14:paraId="47707CF3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83" w:type="pct"/>
            <w:shd w:val="clear" w:color="auto" w:fill="auto"/>
          </w:tcPr>
          <w:p w14:paraId="41765669" w14:textId="77777777" w:rsidR="00670C8B" w:rsidRPr="00D85107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73DDD5B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5C593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D88D4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BB1540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F286D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2A985B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670C8B" w14:paraId="0C36E19C" w14:textId="77777777" w:rsidTr="00056409">
        <w:tc>
          <w:tcPr>
            <w:tcW w:w="2229" w:type="pct"/>
          </w:tcPr>
          <w:p w14:paraId="305C2138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83" w:type="pct"/>
            <w:shd w:val="clear" w:color="auto" w:fill="auto"/>
          </w:tcPr>
          <w:p w14:paraId="59731B69" w14:textId="7DC0A55D" w:rsidR="00670C8B" w:rsidRPr="00D85107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29,898</w:t>
            </w:r>
          </w:p>
        </w:tc>
        <w:tc>
          <w:tcPr>
            <w:tcW w:w="143" w:type="pct"/>
            <w:shd w:val="clear" w:color="auto" w:fill="auto"/>
          </w:tcPr>
          <w:p w14:paraId="2FEF829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2715623" w14:textId="20734EEF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25,838</w:t>
            </w:r>
          </w:p>
        </w:tc>
        <w:tc>
          <w:tcPr>
            <w:tcW w:w="145" w:type="pct"/>
            <w:shd w:val="clear" w:color="auto" w:fill="auto"/>
          </w:tcPr>
          <w:p w14:paraId="2102458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F32D49D" w14:textId="1304246F" w:rsidR="00670C8B" w:rsidRPr="00670C8B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29,898</w:t>
            </w:r>
          </w:p>
        </w:tc>
        <w:tc>
          <w:tcPr>
            <w:tcW w:w="148" w:type="pct"/>
          </w:tcPr>
          <w:p w14:paraId="0C13733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36BE7E" w14:textId="5519FDFC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25,838</w:t>
            </w:r>
          </w:p>
        </w:tc>
      </w:tr>
      <w:tr w:rsidR="00670C8B" w:rsidRPr="00670C8B" w14:paraId="73ED2555" w14:textId="77777777" w:rsidTr="00056409">
        <w:tc>
          <w:tcPr>
            <w:tcW w:w="2229" w:type="pct"/>
          </w:tcPr>
          <w:p w14:paraId="3079DE7C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  <w:shd w:val="clear" w:color="auto" w:fill="auto"/>
          </w:tcPr>
          <w:p w14:paraId="4E591975" w14:textId="719CAAFE" w:rsidR="00670C8B" w:rsidRPr="00D85107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143" w:type="pct"/>
            <w:shd w:val="clear" w:color="auto" w:fill="auto"/>
          </w:tcPr>
          <w:p w14:paraId="4B32723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55C56F" w14:textId="4CED707C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145" w:type="pct"/>
            <w:shd w:val="clear" w:color="auto" w:fill="auto"/>
          </w:tcPr>
          <w:p w14:paraId="1A841868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8A90288" w14:textId="25F3F697" w:rsidR="00670C8B" w:rsidRPr="00670C8B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148" w:type="pct"/>
          </w:tcPr>
          <w:p w14:paraId="66D2F07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5F4BD6" w14:textId="44595180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670C8B" w:rsidRPr="00670C8B" w14:paraId="0755519F" w14:textId="77777777" w:rsidTr="00056409">
        <w:tc>
          <w:tcPr>
            <w:tcW w:w="2229" w:type="pct"/>
          </w:tcPr>
          <w:p w14:paraId="6BBE30DA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  <w:shd w:val="clear" w:color="auto" w:fill="auto"/>
          </w:tcPr>
          <w:p w14:paraId="7A650883" w14:textId="11746813" w:rsidR="00670C8B" w:rsidRPr="00D85107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43" w:type="pct"/>
            <w:shd w:val="clear" w:color="auto" w:fill="auto"/>
          </w:tcPr>
          <w:p w14:paraId="11048A6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63E0175" w14:textId="61CE5EDA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45" w:type="pct"/>
            <w:shd w:val="clear" w:color="auto" w:fill="auto"/>
          </w:tcPr>
          <w:p w14:paraId="43CACB42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5E4703A" w14:textId="2A45E66A" w:rsidR="00670C8B" w:rsidRPr="00670C8B" w:rsidRDefault="00056409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14:paraId="37B2455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1A5C57" w14:textId="3E453A06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670C8B" w:rsidRPr="00670C8B" w14:paraId="5167796F" w14:textId="77777777" w:rsidTr="00152D53">
        <w:tc>
          <w:tcPr>
            <w:tcW w:w="2229" w:type="pct"/>
          </w:tcPr>
          <w:p w14:paraId="6F28F655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  <w:shd w:val="clear" w:color="auto" w:fill="auto"/>
          </w:tcPr>
          <w:p w14:paraId="117F1637" w14:textId="2FD3683A" w:rsidR="00670C8B" w:rsidRPr="00D85107" w:rsidRDefault="00152D53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2D5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3" w:type="pct"/>
            <w:shd w:val="clear" w:color="auto" w:fill="auto"/>
          </w:tcPr>
          <w:p w14:paraId="5383EED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76F2E37" w14:textId="062A99C8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5" w:type="pct"/>
            <w:shd w:val="clear" w:color="auto" w:fill="auto"/>
          </w:tcPr>
          <w:p w14:paraId="4F4CA19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9E0CF43" w14:textId="20F9B401" w:rsidR="00670C8B" w:rsidRPr="00670C8B" w:rsidRDefault="00152D53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8" w:type="pct"/>
          </w:tcPr>
          <w:p w14:paraId="507C254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AE7912" w14:textId="3DF86FAA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1B2A7C" w:rsidRPr="00670C8B" w14:paraId="0EB42B0D" w14:textId="77777777" w:rsidTr="00152D53">
        <w:tc>
          <w:tcPr>
            <w:tcW w:w="2229" w:type="pct"/>
          </w:tcPr>
          <w:p w14:paraId="501F7ACD" w14:textId="1F4DFB83" w:rsidR="001B2A7C" w:rsidRPr="00670C8B" w:rsidRDefault="001B2A7C" w:rsidP="001B2A7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2B6EC07" w14:textId="0DB69048" w:rsidR="001B2A7C" w:rsidRPr="00152D53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3" w:type="pct"/>
            <w:shd w:val="clear" w:color="auto" w:fill="auto"/>
          </w:tcPr>
          <w:p w14:paraId="1E89B56B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4017A6D" w14:textId="2FC9DCC5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7C2760C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A378B05" w14:textId="6E273766" w:rsidR="001B2A7C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8" w:type="pct"/>
          </w:tcPr>
          <w:p w14:paraId="2FDCFE6F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19A3F7" w14:textId="718528FB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458" w:rsidRPr="00670C8B" w14:paraId="423EC996" w14:textId="77777777" w:rsidTr="00152D53">
        <w:tc>
          <w:tcPr>
            <w:tcW w:w="2229" w:type="pct"/>
          </w:tcPr>
          <w:p w14:paraId="50440678" w14:textId="70E82694" w:rsidR="00071458" w:rsidRPr="00670C8B" w:rsidRDefault="00071458" w:rsidP="00670C8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3" w:type="pct"/>
            <w:shd w:val="clear" w:color="auto" w:fill="auto"/>
          </w:tcPr>
          <w:p w14:paraId="5CB8FB90" w14:textId="0EB42C21" w:rsidR="00071458" w:rsidRPr="00152D53" w:rsidRDefault="00071458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3" w:type="pct"/>
            <w:shd w:val="clear" w:color="auto" w:fill="auto"/>
          </w:tcPr>
          <w:p w14:paraId="3F97B893" w14:textId="77777777" w:rsidR="00071458" w:rsidRPr="00670C8B" w:rsidRDefault="00071458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90C382" w14:textId="3D445102" w:rsidR="00071458" w:rsidRPr="00670C8B" w:rsidRDefault="00071458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A91F7A" w14:textId="77777777" w:rsidR="00071458" w:rsidRPr="00670C8B" w:rsidRDefault="00071458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9296F94" w14:textId="5BC722A7" w:rsidR="00071458" w:rsidRDefault="00071458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65AA3597" w14:textId="77777777" w:rsidR="00071458" w:rsidRPr="00670C8B" w:rsidRDefault="00071458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D6BDDE" w14:textId="59D8EC0C" w:rsidR="00071458" w:rsidRPr="00670C8B" w:rsidRDefault="00071458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C8B" w:rsidRPr="00670C8B" w14:paraId="51C794DD" w14:textId="77777777" w:rsidTr="00152D53">
        <w:tc>
          <w:tcPr>
            <w:tcW w:w="2229" w:type="pct"/>
          </w:tcPr>
          <w:p w14:paraId="09AA859F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6DD4E69F" w14:textId="77777777" w:rsidR="00670C8B" w:rsidRPr="00D85107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1BA05501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70E9C8EC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53CE0377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2167BE47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" w:type="pct"/>
          </w:tcPr>
          <w:p w14:paraId="23FB7FAA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</w:tcPr>
          <w:p w14:paraId="025D5662" w14:textId="77777777" w:rsidR="00670C8B" w:rsidRPr="00670C8B" w:rsidRDefault="00670C8B" w:rsidP="00670C8B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0C8B" w:rsidRPr="00670C8B" w14:paraId="7189F7D1" w14:textId="77777777" w:rsidTr="00152D53">
        <w:tc>
          <w:tcPr>
            <w:tcW w:w="2229" w:type="pct"/>
          </w:tcPr>
          <w:p w14:paraId="70A6C30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48947467" w14:textId="77777777" w:rsidR="00670C8B" w:rsidRPr="00D85107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02426851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8A8972F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BCC2EB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28E5783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C00185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6074FB7" w14:textId="77777777" w:rsidR="00670C8B" w:rsidRPr="00670C8B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A7C" w:rsidRPr="00670C8B" w14:paraId="4D03EDC4" w14:textId="77777777" w:rsidTr="00152D53">
        <w:tc>
          <w:tcPr>
            <w:tcW w:w="2229" w:type="pct"/>
          </w:tcPr>
          <w:p w14:paraId="75F3AE92" w14:textId="703424E0" w:rsidR="001B2A7C" w:rsidRPr="00670C8B" w:rsidRDefault="001B2A7C" w:rsidP="001B2A7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207D13F2" w14:textId="1B77A402" w:rsidR="001B2A7C" w:rsidRPr="00D85107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3" w:type="pct"/>
            <w:shd w:val="clear" w:color="auto" w:fill="auto"/>
          </w:tcPr>
          <w:p w14:paraId="7972FCF5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B5F3F3C" w14:textId="57DB934D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45" w:type="pct"/>
            <w:shd w:val="clear" w:color="auto" w:fill="auto"/>
          </w:tcPr>
          <w:p w14:paraId="2009C0EF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3B4606" w14:textId="1DAEE21E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8" w:type="pct"/>
          </w:tcPr>
          <w:p w14:paraId="49FA2CAB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D9089D2" w14:textId="59255703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1B2A7C" w:rsidRPr="00670C8B" w14:paraId="77A54FDF" w14:textId="77777777" w:rsidTr="00152D53">
        <w:tc>
          <w:tcPr>
            <w:tcW w:w="2229" w:type="pct"/>
          </w:tcPr>
          <w:p w14:paraId="671550B9" w14:textId="639A4339" w:rsidR="001B2A7C" w:rsidRPr="00071458" w:rsidRDefault="001B2A7C" w:rsidP="001B2A7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  <w:shd w:val="clear" w:color="auto" w:fill="auto"/>
          </w:tcPr>
          <w:p w14:paraId="37C6B8B4" w14:textId="3011CD61" w:rsidR="001B2A7C" w:rsidRPr="00D85107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143" w:type="pct"/>
            <w:shd w:val="clear" w:color="auto" w:fill="auto"/>
          </w:tcPr>
          <w:p w14:paraId="5DA89B1E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853C3EA" w14:textId="3600DCC1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145" w:type="pct"/>
            <w:shd w:val="clear" w:color="auto" w:fill="auto"/>
          </w:tcPr>
          <w:p w14:paraId="308F9EB5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0C85029" w14:textId="5A219BC6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148" w:type="pct"/>
          </w:tcPr>
          <w:p w14:paraId="6FB7F687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F799DBD" w14:textId="5661D598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</w:tr>
      <w:tr w:rsidR="001B2A7C" w:rsidRPr="00670C8B" w14:paraId="24A362DA" w14:textId="77777777" w:rsidTr="00056409">
        <w:tc>
          <w:tcPr>
            <w:tcW w:w="2229" w:type="pct"/>
          </w:tcPr>
          <w:p w14:paraId="16FAAD0F" w14:textId="0FF5D85E" w:rsidR="001B2A7C" w:rsidRPr="00670C8B" w:rsidRDefault="001B2A7C" w:rsidP="001B2A7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รายได้อื่น</w:t>
            </w:r>
          </w:p>
        </w:tc>
        <w:tc>
          <w:tcPr>
            <w:tcW w:w="583" w:type="pct"/>
            <w:shd w:val="clear" w:color="auto" w:fill="auto"/>
          </w:tcPr>
          <w:p w14:paraId="29CDCED9" w14:textId="643FBF3E" w:rsidR="001B2A7C" w:rsidRPr="003964EA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14:paraId="57852FBA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84C4B1" w14:textId="02A7EDA3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F7A9724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D04F594" w14:textId="07A11201" w:rsidR="001B2A7C" w:rsidRPr="003964EA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8" w:type="pct"/>
            <w:shd w:val="clear" w:color="auto" w:fill="auto"/>
          </w:tcPr>
          <w:p w14:paraId="024DFCC5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4E6C86B" w14:textId="7F542C46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2A7C" w:rsidRPr="00670C8B" w14:paraId="571A44B6" w14:textId="77777777" w:rsidTr="003964EA">
        <w:tc>
          <w:tcPr>
            <w:tcW w:w="2229" w:type="pct"/>
          </w:tcPr>
          <w:p w14:paraId="5C809313" w14:textId="77777777" w:rsidR="001B2A7C" w:rsidRPr="00670C8B" w:rsidRDefault="001B2A7C" w:rsidP="001B2A7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4B97377D" w14:textId="77777777" w:rsidR="001B2A7C" w:rsidRPr="00D85107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03388C5B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6D3FA6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2F8CD0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39D94F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528C0E" w14:textId="77777777" w:rsidR="001B2A7C" w:rsidRPr="00670C8B" w:rsidRDefault="001B2A7C" w:rsidP="001B2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D3E58E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A7C" w:rsidRPr="00670C8B" w14:paraId="1E9F63CF" w14:textId="77777777" w:rsidTr="003964EA">
        <w:tc>
          <w:tcPr>
            <w:tcW w:w="2229" w:type="pct"/>
          </w:tcPr>
          <w:p w14:paraId="25CAE8F0" w14:textId="77777777" w:rsidR="001B2A7C" w:rsidRPr="00670C8B" w:rsidRDefault="001B2A7C" w:rsidP="001B2A7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74570B76" w14:textId="77777777" w:rsidR="001B2A7C" w:rsidRPr="00D85107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4A5FAA9F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321803C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7415BE8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6FB284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2046A0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422557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2A7C" w:rsidRPr="00670C8B" w14:paraId="6AB0EBF3" w14:textId="77777777" w:rsidTr="003964EA">
        <w:tc>
          <w:tcPr>
            <w:tcW w:w="2229" w:type="pct"/>
          </w:tcPr>
          <w:p w14:paraId="63C4B092" w14:textId="77777777" w:rsidR="001B2A7C" w:rsidRPr="00670C8B" w:rsidRDefault="001B2A7C" w:rsidP="001B2A7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BB6CFF9" w14:textId="77777777" w:rsidR="001B2A7C" w:rsidRPr="00D85107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7F552B64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6E946B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406E5E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D6C70B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9ECD7F" w14:textId="77777777" w:rsidR="001B2A7C" w:rsidRPr="00670C8B" w:rsidRDefault="001B2A7C" w:rsidP="001B2A7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3E50DC" w14:textId="77777777" w:rsidR="001B2A7C" w:rsidRPr="00670C8B" w:rsidRDefault="001B2A7C" w:rsidP="001B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5575" w:rsidRPr="00670C8B" w14:paraId="38346370" w14:textId="77777777" w:rsidTr="00F97E24">
        <w:tc>
          <w:tcPr>
            <w:tcW w:w="2229" w:type="pct"/>
          </w:tcPr>
          <w:p w14:paraId="2058B5ED" w14:textId="77777777" w:rsidR="00665575" w:rsidRPr="00670C8B" w:rsidRDefault="00665575" w:rsidP="00665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70C8B">
              <w:rPr>
                <w:rFonts w:asciiTheme="majorBidi" w:hAnsiTheme="majorBidi" w:cstheme="majorBidi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0648071D" w14:textId="6DA5D83A" w:rsidR="00665575" w:rsidRPr="00D85107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3550">
              <w:rPr>
                <w:rFonts w:asciiTheme="majorBidi" w:hAnsiTheme="majorBidi" w:cstheme="majorBidi"/>
                <w:sz w:val="30"/>
                <w:szCs w:val="30"/>
              </w:rPr>
              <w:t>26,055</w:t>
            </w:r>
          </w:p>
        </w:tc>
        <w:tc>
          <w:tcPr>
            <w:tcW w:w="143" w:type="pct"/>
            <w:shd w:val="clear" w:color="auto" w:fill="auto"/>
          </w:tcPr>
          <w:p w14:paraId="144597FD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CE47E14" w14:textId="57E20BB6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550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  <w:tc>
          <w:tcPr>
            <w:tcW w:w="145" w:type="pct"/>
            <w:shd w:val="clear" w:color="auto" w:fill="auto"/>
          </w:tcPr>
          <w:p w14:paraId="74C5B5CE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FDC994B" w14:textId="091D1EF5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550">
              <w:rPr>
                <w:rFonts w:asciiTheme="majorBidi" w:hAnsiTheme="majorBidi" w:cstheme="majorBidi"/>
                <w:sz w:val="30"/>
                <w:szCs w:val="30"/>
              </w:rPr>
              <w:t>26,055</w:t>
            </w:r>
          </w:p>
        </w:tc>
        <w:tc>
          <w:tcPr>
            <w:tcW w:w="148" w:type="pct"/>
          </w:tcPr>
          <w:p w14:paraId="2CF1BD05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0ED3C70" w14:textId="5CD3D934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3550">
              <w:rPr>
                <w:rFonts w:asciiTheme="majorBidi" w:hAnsiTheme="majorBidi" w:cstheme="majorBidi"/>
                <w:sz w:val="30"/>
                <w:szCs w:val="30"/>
              </w:rPr>
              <w:t>29,387</w:t>
            </w:r>
          </w:p>
        </w:tc>
      </w:tr>
      <w:tr w:rsidR="00665575" w:rsidRPr="00670C8B" w14:paraId="78C43AAA" w14:textId="77777777" w:rsidTr="00F97E24">
        <w:tc>
          <w:tcPr>
            <w:tcW w:w="2229" w:type="pct"/>
          </w:tcPr>
          <w:p w14:paraId="4CD795DB" w14:textId="77777777" w:rsidR="00665575" w:rsidRPr="00670C8B" w:rsidRDefault="00665575" w:rsidP="00665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670C8B">
              <w:rPr>
                <w:rFonts w:asciiTheme="majorBidi" w:hAnsiTheme="majorBidi" w:cstheme="majorBidi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59CC80E" w14:textId="36E8FA4C" w:rsidR="00665575" w:rsidRPr="00D85107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97E24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3" w:type="pct"/>
            <w:shd w:val="clear" w:color="auto" w:fill="auto"/>
          </w:tcPr>
          <w:p w14:paraId="6AB37E3A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FE594E" w14:textId="30A09321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24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45" w:type="pct"/>
            <w:shd w:val="clear" w:color="auto" w:fill="auto"/>
          </w:tcPr>
          <w:p w14:paraId="72B4BDD4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AE36C93" w14:textId="7BEFA5BA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8" w:type="pct"/>
          </w:tcPr>
          <w:p w14:paraId="21C905DE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7F2CD8C" w14:textId="621CA1FB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24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665575" w:rsidRPr="00670C8B" w14:paraId="17F6AC54" w14:textId="77777777" w:rsidTr="00F97E24">
        <w:tc>
          <w:tcPr>
            <w:tcW w:w="2229" w:type="pct"/>
          </w:tcPr>
          <w:p w14:paraId="1B0B7E8D" w14:textId="77777777" w:rsidR="00665575" w:rsidRPr="00670C8B" w:rsidRDefault="00665575" w:rsidP="0066557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70C8B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670C8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2A531" w14:textId="47B455B3" w:rsidR="00665575" w:rsidRPr="00D85107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C15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26,869</w:t>
            </w:r>
          </w:p>
        </w:tc>
        <w:tc>
          <w:tcPr>
            <w:tcW w:w="143" w:type="pct"/>
            <w:shd w:val="clear" w:color="auto" w:fill="auto"/>
          </w:tcPr>
          <w:p w14:paraId="37880498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131B" w14:textId="3831FB68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9,805</w:t>
            </w:r>
          </w:p>
        </w:tc>
        <w:tc>
          <w:tcPr>
            <w:tcW w:w="145" w:type="pct"/>
            <w:shd w:val="clear" w:color="auto" w:fill="auto"/>
          </w:tcPr>
          <w:p w14:paraId="415AF57C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8677E" w14:textId="744FB029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26,869</w:t>
            </w:r>
          </w:p>
        </w:tc>
        <w:tc>
          <w:tcPr>
            <w:tcW w:w="148" w:type="pct"/>
          </w:tcPr>
          <w:p w14:paraId="60F7379F" w14:textId="77777777" w:rsidR="00665575" w:rsidRPr="00670C8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DA95B" w14:textId="3D2452F0" w:rsidR="00665575" w:rsidRPr="00670C8B" w:rsidRDefault="00665575" w:rsidP="00665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E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9,805</w:t>
            </w:r>
          </w:p>
        </w:tc>
      </w:tr>
    </w:tbl>
    <w:p w14:paraId="298F685D" w14:textId="77777777" w:rsidR="005C2915" w:rsidRPr="00472DAE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 w:rsidRPr="00472DAE">
        <w:rPr>
          <w:rFonts w:ascii="Angsana New" w:hAnsi="Angsana New"/>
          <w:sz w:val="30"/>
          <w:szCs w:val="30"/>
        </w:rPr>
        <w:br w:type="page"/>
      </w:r>
    </w:p>
    <w:p w14:paraId="2757B98F" w14:textId="78188912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670C8B" w:rsidRPr="00574218">
        <w:rPr>
          <w:rFonts w:ascii="Angsana New" w:hAnsi="Angsana New"/>
          <w:sz w:val="30"/>
          <w:szCs w:val="30"/>
        </w:rPr>
        <w:t xml:space="preserve">30 </w:t>
      </w:r>
      <w:r w:rsidR="00670C8B" w:rsidRPr="005742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E600C">
        <w:rPr>
          <w:rFonts w:ascii="Angsana New" w:hAnsi="Angsana New"/>
          <w:sz w:val="30"/>
          <w:szCs w:val="30"/>
        </w:rPr>
        <w:t>2568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EE600C">
        <w:rPr>
          <w:rFonts w:ascii="Angsana New" w:hAnsi="Angsana New"/>
          <w:sz w:val="30"/>
          <w:szCs w:val="30"/>
        </w:rPr>
        <w:t>7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114"/>
        <w:gridCol w:w="236"/>
        <w:gridCol w:w="1128"/>
        <w:gridCol w:w="236"/>
        <w:gridCol w:w="1111"/>
        <w:gridCol w:w="238"/>
        <w:gridCol w:w="1103"/>
      </w:tblGrid>
      <w:tr w:rsidR="00930B2E" w:rsidRPr="00134A81" w14:paraId="2E15D8BA" w14:textId="77777777" w:rsidTr="002D7D17">
        <w:trPr>
          <w:tblHeader/>
        </w:trPr>
        <w:tc>
          <w:tcPr>
            <w:tcW w:w="2238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134A81" w14:paraId="33748249" w14:textId="77777777" w:rsidTr="002D7D17">
        <w:trPr>
          <w:tblHeader/>
        </w:trPr>
        <w:tc>
          <w:tcPr>
            <w:tcW w:w="2238" w:type="pct"/>
          </w:tcPr>
          <w:p w14:paraId="1728366F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CBCF226" w14:textId="30675158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77A293FD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14383D" w14:textId="2771E3A1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9BE4238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FF31D1" w14:textId="039A3CFA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1326DFBE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623412" w14:textId="5D9B1E82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0C8B" w:rsidRPr="00134A81" w14:paraId="55A11CAB" w14:textId="77777777" w:rsidTr="002D7D17">
        <w:trPr>
          <w:tblHeader/>
        </w:trPr>
        <w:tc>
          <w:tcPr>
            <w:tcW w:w="2238" w:type="pct"/>
          </w:tcPr>
          <w:p w14:paraId="17B70C01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5441E7" w14:textId="43FF3102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0F7115F6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642615" w14:textId="091ADF5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1D15B172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44536A2" w14:textId="2A4576DD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E4DD35F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B2BA48" w14:textId="4EA9ED6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70C8B" w:rsidRPr="00134A81" w14:paraId="0EED9D0D" w14:textId="77777777" w:rsidTr="002D7D17">
        <w:trPr>
          <w:tblHeader/>
        </w:trPr>
        <w:tc>
          <w:tcPr>
            <w:tcW w:w="2238" w:type="pct"/>
          </w:tcPr>
          <w:p w14:paraId="20D5B506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18E660B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C8B" w:rsidRPr="00134A81" w14:paraId="1253AA8D" w14:textId="77777777" w:rsidTr="00F97E24">
        <w:tc>
          <w:tcPr>
            <w:tcW w:w="2238" w:type="pct"/>
          </w:tcPr>
          <w:p w14:paraId="4CAEA22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  <w:shd w:val="clear" w:color="auto" w:fill="auto"/>
          </w:tcPr>
          <w:p w14:paraId="628FDFB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485C9F1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BA0FC5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9FC7A21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E6217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9FF95A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DC10B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0C8B" w:rsidRPr="00134A81" w14:paraId="228ED0F8" w14:textId="77777777" w:rsidTr="00F97E24">
        <w:tc>
          <w:tcPr>
            <w:tcW w:w="2238" w:type="pct"/>
          </w:tcPr>
          <w:p w14:paraId="2EC297C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7A4460E3" w14:textId="553EB83A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97E24">
              <w:rPr>
                <w:rFonts w:ascii="Angsana New" w:hAnsi="Angsana New"/>
                <w:sz w:val="30"/>
                <w:szCs w:val="30"/>
              </w:rPr>
              <w:t>5,368</w:t>
            </w:r>
          </w:p>
        </w:tc>
        <w:tc>
          <w:tcPr>
            <w:tcW w:w="126" w:type="pct"/>
            <w:shd w:val="clear" w:color="auto" w:fill="auto"/>
          </w:tcPr>
          <w:p w14:paraId="2C45D0E3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D6B6803" w14:textId="28BA845E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6" w:type="pct"/>
            <w:shd w:val="clear" w:color="auto" w:fill="auto"/>
          </w:tcPr>
          <w:p w14:paraId="6C8202DE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2B4FF4D" w14:textId="3E8FC000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97E24">
              <w:rPr>
                <w:rFonts w:ascii="Angsana New" w:hAnsi="Angsana New"/>
                <w:sz w:val="30"/>
                <w:szCs w:val="30"/>
              </w:rPr>
              <w:t>5,368</w:t>
            </w:r>
          </w:p>
        </w:tc>
        <w:tc>
          <w:tcPr>
            <w:tcW w:w="127" w:type="pct"/>
          </w:tcPr>
          <w:p w14:paraId="04B3022C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6F340" w14:textId="24A5B19F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670C8B" w:rsidRPr="00134A81" w14:paraId="65660DBE" w14:textId="77777777" w:rsidTr="00F97E24">
        <w:tc>
          <w:tcPr>
            <w:tcW w:w="2238" w:type="pct"/>
          </w:tcPr>
          <w:p w14:paraId="5BF3711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54665A2" w14:textId="4F2A7B46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97E2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26" w:type="pct"/>
            <w:shd w:val="clear" w:color="auto" w:fill="auto"/>
          </w:tcPr>
          <w:p w14:paraId="18B5CF5F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1E128FC" w14:textId="1674E49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26" w:type="pct"/>
            <w:shd w:val="clear" w:color="auto" w:fill="auto"/>
          </w:tcPr>
          <w:p w14:paraId="05EE0B3D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831E5C6" w14:textId="0AC3FF1F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97E24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27" w:type="pct"/>
          </w:tcPr>
          <w:p w14:paraId="4D48A2C3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F7C4" w14:textId="039BD5AA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670C8B" w:rsidRPr="00134A81" w14:paraId="5A0CF1CF" w14:textId="77777777" w:rsidTr="00F97E24">
        <w:tc>
          <w:tcPr>
            <w:tcW w:w="2238" w:type="pct"/>
          </w:tcPr>
          <w:p w14:paraId="6BD7A0AA" w14:textId="520A34A4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shd w:val="clear" w:color="auto" w:fill="auto"/>
          </w:tcPr>
          <w:p w14:paraId="4A3B825B" w14:textId="09DEDE1E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24">
              <w:rPr>
                <w:rFonts w:ascii="Angsana New" w:hAnsi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26" w:type="pct"/>
            <w:shd w:val="clear" w:color="auto" w:fill="auto"/>
          </w:tcPr>
          <w:p w14:paraId="6804CCC6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B30C177" w14:textId="1D72318D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  <w:shd w:val="clear" w:color="auto" w:fill="auto"/>
          </w:tcPr>
          <w:p w14:paraId="387ABD89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C5F94D" w14:textId="6373CB6A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24">
              <w:rPr>
                <w:rFonts w:ascii="Angsana New" w:hAnsi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27" w:type="pct"/>
            <w:shd w:val="clear" w:color="auto" w:fill="auto"/>
          </w:tcPr>
          <w:p w14:paraId="60F9D237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B02809D" w14:textId="0C609761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670C8B" w:rsidRPr="00134A81" w14:paraId="1E0477FE" w14:textId="77777777" w:rsidTr="00F97E24">
        <w:tc>
          <w:tcPr>
            <w:tcW w:w="2238" w:type="pct"/>
          </w:tcPr>
          <w:p w14:paraId="6650676D" w14:textId="26154B0B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6" w:type="pct"/>
            <w:shd w:val="clear" w:color="auto" w:fill="auto"/>
          </w:tcPr>
          <w:p w14:paraId="359CB749" w14:textId="6E7316C9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8303A91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D43BEB7" w14:textId="4A6A4689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AF85DDA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5355932" w14:textId="193CBEA4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ABCDAC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FE18A6" w14:textId="5D40C7C5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C8B" w:rsidRPr="00134A81" w14:paraId="08998F50" w14:textId="77777777" w:rsidTr="00817F1B">
        <w:tc>
          <w:tcPr>
            <w:tcW w:w="2238" w:type="pct"/>
          </w:tcPr>
          <w:p w14:paraId="0A58A982" w14:textId="289EA5F2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66B8492" w14:textId="03B225AA" w:rsidR="00670C8B" w:rsidRPr="00472DAE" w:rsidRDefault="00817F1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5C98C2F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DB4B" w14:textId="12C63C88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4D07529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C2B601E" w14:textId="407FD8EF" w:rsidR="00670C8B" w:rsidRPr="00472DAE" w:rsidRDefault="00817F1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132533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486F609" w14:textId="0E0483D1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C8B" w:rsidRPr="00134A81" w14:paraId="6DC1A8A7" w14:textId="77777777" w:rsidTr="00817F1B">
        <w:tc>
          <w:tcPr>
            <w:tcW w:w="2238" w:type="pct"/>
          </w:tcPr>
          <w:p w14:paraId="172A0F76" w14:textId="2CDB2A6A" w:rsidR="00670C8B" w:rsidRPr="00472DAE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39FE8C0" w14:textId="0ED9AED5" w:rsidR="00670C8B" w:rsidRPr="00472DAE" w:rsidRDefault="00817F1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F1B">
              <w:rPr>
                <w:rFonts w:ascii="Angsana New" w:hAnsi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26" w:type="pct"/>
            <w:shd w:val="clear" w:color="auto" w:fill="auto"/>
          </w:tcPr>
          <w:p w14:paraId="68B0E125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4BA28A6" w14:textId="5A0CDEB5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26" w:type="pct"/>
            <w:shd w:val="clear" w:color="auto" w:fill="auto"/>
          </w:tcPr>
          <w:p w14:paraId="54B64AD6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061C81C" w14:textId="2E00291F" w:rsidR="00670C8B" w:rsidRPr="00472DAE" w:rsidRDefault="00817F1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7F1B">
              <w:rPr>
                <w:rFonts w:ascii="Angsana New" w:hAnsi="Angsana New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27" w:type="pct"/>
          </w:tcPr>
          <w:p w14:paraId="7246C83D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7CC5EC" w14:textId="5E41AAB6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670C8B" w:rsidRPr="00134A81" w14:paraId="0C32AE65" w14:textId="77777777" w:rsidTr="00F97E24">
        <w:tc>
          <w:tcPr>
            <w:tcW w:w="2238" w:type="pct"/>
          </w:tcPr>
          <w:p w14:paraId="178A4948" w14:textId="77777777" w:rsidR="00670C8B" w:rsidRPr="00472DAE" w:rsidRDefault="00670C8B" w:rsidP="00670C8B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2F2A0DA6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B5A5F82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550F05FF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C65E692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2C4B4E33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03C83A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C2540C6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C8B" w:rsidRPr="00134A81" w14:paraId="09BD7D58" w14:textId="77777777" w:rsidTr="00F97E24">
        <w:tc>
          <w:tcPr>
            <w:tcW w:w="2238" w:type="pct"/>
          </w:tcPr>
          <w:p w14:paraId="0F59109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96" w:type="pct"/>
            <w:shd w:val="clear" w:color="auto" w:fill="auto"/>
          </w:tcPr>
          <w:p w14:paraId="66DE37A9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60A412F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2738C68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5DE2DA7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82A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CDF273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DB14E5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0C8B" w:rsidRPr="00FB5422" w14:paraId="015252B0" w14:textId="77777777" w:rsidTr="00F97E24">
        <w:tc>
          <w:tcPr>
            <w:tcW w:w="2238" w:type="pct"/>
          </w:tcPr>
          <w:p w14:paraId="457E5EE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  <w:shd w:val="clear" w:color="auto" w:fill="auto"/>
          </w:tcPr>
          <w:p w14:paraId="1C0AA346" w14:textId="70DFEF6B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6" w:type="pct"/>
            <w:shd w:val="clear" w:color="auto" w:fill="auto"/>
          </w:tcPr>
          <w:p w14:paraId="5F267D7C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8DBB5" w14:textId="76B90ED5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26" w:type="pct"/>
            <w:shd w:val="clear" w:color="auto" w:fill="auto"/>
          </w:tcPr>
          <w:p w14:paraId="03018A8C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D2CBD87" w14:textId="6912B31D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686FC560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3E2D9" w14:textId="4A85E5E6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670C8B" w:rsidRPr="00FB5422" w14:paraId="52864342" w14:textId="77777777" w:rsidTr="00F97E24">
        <w:tc>
          <w:tcPr>
            <w:tcW w:w="2238" w:type="pct"/>
          </w:tcPr>
          <w:p w14:paraId="4E3AD1B9" w14:textId="77777777" w:rsidR="00670C8B" w:rsidRPr="00472DAE" w:rsidRDefault="00670C8B" w:rsidP="00670C8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C915B" w14:textId="3EA36F9E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6" w:type="pct"/>
            <w:shd w:val="clear" w:color="auto" w:fill="auto"/>
          </w:tcPr>
          <w:p w14:paraId="48B12B9F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34B40" w14:textId="347AFECF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26" w:type="pct"/>
            <w:shd w:val="clear" w:color="auto" w:fill="auto"/>
          </w:tcPr>
          <w:p w14:paraId="5DCAC3F2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BF1C2" w14:textId="09918283" w:rsidR="00670C8B" w:rsidRPr="00472DAE" w:rsidRDefault="00F97E24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7" w:type="pct"/>
          </w:tcPr>
          <w:p w14:paraId="190666F6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0DD183F8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FB5422" w14:paraId="4AEDEEB8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0C8B" w:rsidRPr="00FB5422" w14:paraId="4ADD2EA2" w14:textId="77777777" w:rsidTr="00BF5C6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4EBEE3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3E576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76A6D3CD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  <w:vAlign w:val="bottom"/>
          </w:tcPr>
          <w:p w14:paraId="3270F3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E546F7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6844270D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DE1ED5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F5AEC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320E8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71633B8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06F0CED8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7AB24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235A7C82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70C8B" w:rsidRPr="00FB5422" w14:paraId="290ABB27" w14:textId="77777777" w:rsidTr="00BF5C6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52DD1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2ABA2EE1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31CFF38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1BF564C" w14:textId="1A59650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vAlign w:val="bottom"/>
          </w:tcPr>
          <w:p w14:paraId="745E4E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F8E9EA" w14:textId="6DFD6899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8329CB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58B3B34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0D87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32AC75B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1D2CC15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59017C4F" w14:textId="4BBEFACC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0C8B" w:rsidRPr="00FB5422" w14:paraId="367A6EAE" w14:textId="77777777" w:rsidTr="00574218">
        <w:trPr>
          <w:tblHeader/>
        </w:trPr>
        <w:tc>
          <w:tcPr>
            <w:tcW w:w="2700" w:type="dxa"/>
            <w:vAlign w:val="bottom"/>
          </w:tcPr>
          <w:p w14:paraId="1BBA9E3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155402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1E8C237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13A592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70C8B" w:rsidRPr="00FB5422" w14:paraId="73B18BF4" w14:textId="77777777" w:rsidTr="009E03AB">
        <w:tc>
          <w:tcPr>
            <w:tcW w:w="2700" w:type="dxa"/>
          </w:tcPr>
          <w:p w14:paraId="11F4D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6C78FC2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3362CEA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09DC96E" w14:textId="5278D4A0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/>
                <w:sz w:val="30"/>
                <w:szCs w:val="30"/>
                <w:cs/>
              </w:rPr>
              <w:t>6.88</w:t>
            </w:r>
          </w:p>
        </w:tc>
        <w:tc>
          <w:tcPr>
            <w:tcW w:w="251" w:type="dxa"/>
            <w:shd w:val="clear" w:color="auto" w:fill="auto"/>
          </w:tcPr>
          <w:p w14:paraId="7045841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5E91509" w14:textId="506DA074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49D8DA6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3F7CFC" w14:textId="681752D2" w:rsidR="00670C8B" w:rsidRPr="00472DAE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A81A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653D912D" w14:textId="7B30CEC4" w:rsidR="00670C8B" w:rsidRPr="00472DAE" w:rsidRDefault="006A1C62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03AB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05F7688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F72D710" w14:textId="15B233FF" w:rsidR="00670C8B" w:rsidRPr="00472DAE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670C8B" w:rsidRPr="00FB5422" w14:paraId="3C6E6DFA" w14:textId="77777777" w:rsidTr="009E03AB">
        <w:tc>
          <w:tcPr>
            <w:tcW w:w="2700" w:type="dxa"/>
          </w:tcPr>
          <w:p w14:paraId="7D52F55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F7ACE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4AAFEF6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7F4C8E" w14:textId="3D24936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60A8C82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612DDC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D2E6D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1EDE3B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E461D7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22E4BE8A" w14:textId="51DC7880" w:rsidR="00670C8B" w:rsidRPr="00472DAE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  <w:tr w:rsidR="00670C8B" w:rsidRPr="00FB5422" w14:paraId="4F1EC5AF" w14:textId="77777777" w:rsidTr="009E03AB">
        <w:tc>
          <w:tcPr>
            <w:tcW w:w="3677" w:type="dxa"/>
            <w:gridSpan w:val="2"/>
          </w:tcPr>
          <w:p w14:paraId="737DF259" w14:textId="2FE337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1331C30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7713EB2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2317B4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52541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470CA4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0CCA0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3B040C6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BB19C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07CFEF5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FB5422" w14:paraId="50CA33AF" w14:textId="77777777" w:rsidTr="009E03AB">
        <w:tc>
          <w:tcPr>
            <w:tcW w:w="3677" w:type="dxa"/>
            <w:gridSpan w:val="2"/>
          </w:tcPr>
          <w:p w14:paraId="0208FAF2" w14:textId="52CF8B9A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E7326E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2A8E43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4883C6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422B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CE39906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7241E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6457737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9F584A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2AEFE8FE" w14:textId="73BE56DD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C8B" w:rsidRPr="00F7632D" w14:paraId="5F6ED696" w14:textId="77777777" w:rsidTr="009E03AB">
        <w:tc>
          <w:tcPr>
            <w:tcW w:w="2700" w:type="dxa"/>
          </w:tcPr>
          <w:p w14:paraId="782DB17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4E84DD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5EFFF6AB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6E0BB" w14:textId="35820D9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shd w:val="clear" w:color="auto" w:fill="auto"/>
          </w:tcPr>
          <w:p w14:paraId="49081AE8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6FD203B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CA4B2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36B106B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05B1FC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FD158" w14:textId="789A47E9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8"/>
      </w:tblGrid>
      <w:tr w:rsidR="00D9588F" w:rsidRPr="00D97076" w14:paraId="48549A83" w14:textId="77777777" w:rsidTr="00670C8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A05F5A4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1AD79CF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6726BCE2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9" w:type="dxa"/>
            <w:gridSpan w:val="7"/>
            <w:vAlign w:val="bottom"/>
          </w:tcPr>
          <w:p w14:paraId="54291D44" w14:textId="59F464F9" w:rsidR="00D9588F" w:rsidRPr="00670C8B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D97076" w14:paraId="168B71D5" w14:textId="77777777" w:rsidTr="00670C8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0B8612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9E4ED0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62D853" w14:textId="6E6704BB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D48B11D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A96397C" w14:textId="68BFA8A8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  <w:vAlign w:val="bottom"/>
          </w:tcPr>
          <w:p w14:paraId="4027FD99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880EAB9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EA6F2F9" w14:textId="64B9AF58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25C0A8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D34D6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55B0D46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7BD0508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14:paraId="515B09A2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B0BE91" w14:textId="2C8D6AF0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70C8B" w:rsidRPr="00D97076" w14:paraId="0AA31604" w14:textId="77777777" w:rsidTr="00670C8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E9AC8D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670C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69916103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1434CD4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8B4A07F" w14:textId="0419E712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vAlign w:val="bottom"/>
          </w:tcPr>
          <w:p w14:paraId="547DF15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A08233" w14:textId="11139EEC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6EAFD86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6B0F088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C79DD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16FEA60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42355156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14:paraId="127E1973" w14:textId="4EC3CE6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70C8B" w:rsidRPr="00D97076" w14:paraId="59409202" w14:textId="77777777" w:rsidTr="00670C8B">
        <w:trPr>
          <w:tblHeader/>
        </w:trPr>
        <w:tc>
          <w:tcPr>
            <w:tcW w:w="2700" w:type="dxa"/>
            <w:vAlign w:val="bottom"/>
          </w:tcPr>
          <w:p w14:paraId="2D9044A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2A5E90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01E858E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9" w:type="dxa"/>
            <w:gridSpan w:val="7"/>
            <w:vAlign w:val="bottom"/>
          </w:tcPr>
          <w:p w14:paraId="49A8513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C8B" w:rsidRPr="00D97076" w14:paraId="6BB05950" w14:textId="77777777" w:rsidTr="009E03AB">
        <w:tc>
          <w:tcPr>
            <w:tcW w:w="2700" w:type="dxa"/>
          </w:tcPr>
          <w:p w14:paraId="1D2E3E34" w14:textId="26B487D9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09192B24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gridSpan w:val="2"/>
          </w:tcPr>
          <w:p w14:paraId="503203D2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29C97B56" w14:textId="78B98E6D" w:rsidR="00670C8B" w:rsidRPr="00670C8B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1" w:type="dxa"/>
          </w:tcPr>
          <w:p w14:paraId="318D693C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0AF838" w14:textId="5C3B2D5D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54E13284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E5BD84E" w14:textId="51C5C056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606D3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4C08201" w14:textId="2A70857A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848206E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210DB0D" w14:textId="639B93F1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100,0</w:t>
            </w:r>
            <w:r w:rsidR="005E72B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E03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70C8B" w:rsidRPr="00D97076" w14:paraId="552BC7FF" w14:textId="77777777" w:rsidTr="009E03AB">
        <w:tc>
          <w:tcPr>
            <w:tcW w:w="2700" w:type="dxa"/>
          </w:tcPr>
          <w:p w14:paraId="027724EF" w14:textId="6D076DA4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2598ACEA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72555DCA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FFBF8DB" w14:textId="38520FF1" w:rsidR="00670C8B" w:rsidRPr="00670C8B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ED5E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0C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1086C7B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A9AA3A" w14:textId="65483C8C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10F4439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5D2E85B" w14:textId="39BD51D1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28AA60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3E1CEB02" w14:textId="056C950C" w:rsidR="00670C8B" w:rsidRPr="009E03AB" w:rsidRDefault="001B2A7C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03AB" w:rsidRPr="009E03AB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6708629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5D7DC50" w14:textId="3844AFFD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670C8B" w:rsidRPr="00D97076" w14:paraId="2B7F8022" w14:textId="77777777" w:rsidTr="009E03AB">
        <w:tc>
          <w:tcPr>
            <w:tcW w:w="2700" w:type="dxa"/>
          </w:tcPr>
          <w:p w14:paraId="675F38DD" w14:textId="375AE816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4CC23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C2A21F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D274AC" w14:textId="1F47B90D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27D2DC8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F62EC0D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693B9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45E1AB8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933B7B8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601BF47E" w14:textId="64534442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  <w:tr w:rsidR="00670C8B" w:rsidRPr="00D97076" w14:paraId="7B8CE37C" w14:textId="77777777" w:rsidTr="00670C8B">
        <w:tc>
          <w:tcPr>
            <w:tcW w:w="3677" w:type="dxa"/>
            <w:gridSpan w:val="2"/>
          </w:tcPr>
          <w:p w14:paraId="55636394" w14:textId="2A30B5BD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 </w:t>
            </w:r>
          </w:p>
        </w:tc>
        <w:tc>
          <w:tcPr>
            <w:tcW w:w="236" w:type="dxa"/>
            <w:gridSpan w:val="2"/>
          </w:tcPr>
          <w:p w14:paraId="60F00CB1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423B9AA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96A705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232D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B4917B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C3E0ACD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31429F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23D5BA09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94EB0CD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AE197E4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C8B" w:rsidRPr="00D97076" w14:paraId="7CD573DA" w14:textId="77777777" w:rsidTr="009E03AB">
        <w:tc>
          <w:tcPr>
            <w:tcW w:w="3677" w:type="dxa"/>
            <w:gridSpan w:val="2"/>
          </w:tcPr>
          <w:p w14:paraId="67000E32" w14:textId="35A762BE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4D30C2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F86080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EE3EBF" w14:textId="72F75CB6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E9EF31" w14:textId="444C5919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8A016A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653ED0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6277C58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3D9FA16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4C5BE7B9" w14:textId="696E726A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C8B" w:rsidRPr="00D97076" w14:paraId="59D1681E" w14:textId="77777777" w:rsidTr="009E03AB">
        <w:tc>
          <w:tcPr>
            <w:tcW w:w="2700" w:type="dxa"/>
          </w:tcPr>
          <w:p w14:paraId="23CA759F" w14:textId="59BD36E4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F17418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FFF8B3D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2AA74EE2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1BD1E0BD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DA775A5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59239D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02B834BA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FCB6C41" w14:textId="77777777" w:rsidR="00670C8B" w:rsidRPr="009E03A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4EBA7" w14:textId="63E63E4D" w:rsidR="00670C8B" w:rsidRPr="009E03AB" w:rsidRDefault="009E03A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73"/>
        <w:gridCol w:w="1173"/>
        <w:gridCol w:w="237"/>
        <w:gridCol w:w="1199"/>
        <w:gridCol w:w="261"/>
        <w:gridCol w:w="1172"/>
      </w:tblGrid>
      <w:tr w:rsidR="0022487F" w:rsidRPr="00D97076" w14:paraId="50EE1E0A" w14:textId="77777777" w:rsidTr="008A324E">
        <w:tc>
          <w:tcPr>
            <w:tcW w:w="2041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11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D97076" w14:paraId="2452AB56" w14:textId="77777777" w:rsidTr="008A324E">
        <w:tc>
          <w:tcPr>
            <w:tcW w:w="2041" w:type="pct"/>
          </w:tcPr>
          <w:p w14:paraId="5A034CF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AC3F5A" w14:textId="47147130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A072C33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0376575" w14:textId="3A474DEA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83C3DE8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A1F9F42" w14:textId="48FF19DD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0A2D86BD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96B962" w14:textId="5ABBC93E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0C8B" w:rsidRPr="00D97076" w14:paraId="0042BCA0" w14:textId="77777777" w:rsidTr="008A324E">
        <w:tc>
          <w:tcPr>
            <w:tcW w:w="2041" w:type="pct"/>
          </w:tcPr>
          <w:p w14:paraId="1283C7B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91067A" w14:textId="79FFA86F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AB2581A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EAB8DC" w14:textId="389792B0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5C29A7A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5AD09E5" w14:textId="150E528B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A616C48" w14:textId="77777777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683FB0C" w14:textId="3BC1F1A5" w:rsidR="00670C8B" w:rsidRPr="00472DAE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C8B" w:rsidRPr="00D97076" w14:paraId="714D8979" w14:textId="77777777" w:rsidTr="008A324E">
        <w:tc>
          <w:tcPr>
            <w:tcW w:w="2041" w:type="pct"/>
          </w:tcPr>
          <w:p w14:paraId="1B4B019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9" w:type="pct"/>
            <w:gridSpan w:val="7"/>
          </w:tcPr>
          <w:p w14:paraId="2789ECC8" w14:textId="77777777" w:rsidR="00670C8B" w:rsidRPr="00804CA4" w:rsidRDefault="00670C8B" w:rsidP="00670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4C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575" w:rsidRPr="00D97076" w14:paraId="533B9FFA" w14:textId="77777777" w:rsidTr="009E03AB">
        <w:tc>
          <w:tcPr>
            <w:tcW w:w="2041" w:type="pct"/>
          </w:tcPr>
          <w:p w14:paraId="469FD879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  <w:shd w:val="clear" w:color="auto" w:fill="auto"/>
          </w:tcPr>
          <w:p w14:paraId="7D407AFC" w14:textId="01FEAAA0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2DBB1E5E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88C9B2" w14:textId="53F074BD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28" w:type="pct"/>
            <w:shd w:val="clear" w:color="auto" w:fill="auto"/>
          </w:tcPr>
          <w:p w14:paraId="60AEB1CA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28E7839A" w14:textId="112597FE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1" w:type="pct"/>
          </w:tcPr>
          <w:p w14:paraId="54B07007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C6A885" w14:textId="64F86404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665575" w:rsidRPr="00ED6057" w14:paraId="04F6656E" w14:textId="77777777" w:rsidTr="009E03AB">
        <w:tc>
          <w:tcPr>
            <w:tcW w:w="2041" w:type="pct"/>
          </w:tcPr>
          <w:p w14:paraId="3175135C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3748C95" w14:textId="35965B03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9,130</w:t>
            </w:r>
          </w:p>
        </w:tc>
        <w:tc>
          <w:tcPr>
            <w:tcW w:w="147" w:type="pct"/>
            <w:shd w:val="clear" w:color="auto" w:fill="auto"/>
          </w:tcPr>
          <w:p w14:paraId="59421A00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7EC652A" w14:textId="5D989886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  <w:tc>
          <w:tcPr>
            <w:tcW w:w="128" w:type="pct"/>
            <w:shd w:val="clear" w:color="auto" w:fill="auto"/>
          </w:tcPr>
          <w:p w14:paraId="22F1DD11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33BAA2BA" w14:textId="6A6F0013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9,130</w:t>
            </w:r>
          </w:p>
        </w:tc>
        <w:tc>
          <w:tcPr>
            <w:tcW w:w="141" w:type="pct"/>
          </w:tcPr>
          <w:p w14:paraId="1A019356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7E14F2" w14:textId="4D581C2E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</w:tr>
      <w:tr w:rsidR="00665575" w:rsidRPr="00A74DEE" w14:paraId="7D238E6C" w14:textId="77777777" w:rsidTr="009E03AB">
        <w:tc>
          <w:tcPr>
            <w:tcW w:w="2041" w:type="pct"/>
          </w:tcPr>
          <w:p w14:paraId="7B9DD472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C0F0D" w14:textId="0A9E11EC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9,223</w:t>
            </w:r>
          </w:p>
        </w:tc>
        <w:tc>
          <w:tcPr>
            <w:tcW w:w="147" w:type="pct"/>
            <w:shd w:val="clear" w:color="auto" w:fill="auto"/>
          </w:tcPr>
          <w:p w14:paraId="2B0A4675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BD29" w14:textId="58B32D04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21,324</w:t>
            </w:r>
          </w:p>
        </w:tc>
        <w:tc>
          <w:tcPr>
            <w:tcW w:w="128" w:type="pct"/>
            <w:shd w:val="clear" w:color="auto" w:fill="auto"/>
          </w:tcPr>
          <w:p w14:paraId="0F8EB2C0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C35F5" w14:textId="70F68842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9,223</w:t>
            </w:r>
          </w:p>
        </w:tc>
        <w:tc>
          <w:tcPr>
            <w:tcW w:w="141" w:type="pct"/>
          </w:tcPr>
          <w:p w14:paraId="025ED96A" w14:textId="77777777" w:rsidR="00665575" w:rsidRPr="00472DAE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7FA08738" w:rsidR="00665575" w:rsidRPr="00007A9B" w:rsidRDefault="00665575" w:rsidP="0066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21,324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1A80AB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DABE0AB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4FABD51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702B9C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436B9674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0C5F6F9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36E7BDB9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A324E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24E" w:rsidRPr="00D97076" w14:paraId="124156D0" w14:textId="77777777" w:rsidTr="009E03AB">
        <w:tc>
          <w:tcPr>
            <w:tcW w:w="2038" w:type="pct"/>
          </w:tcPr>
          <w:p w14:paraId="5DF0EF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  <w:shd w:val="clear" w:color="auto" w:fill="auto"/>
          </w:tcPr>
          <w:p w14:paraId="7F227FD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98F148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11251B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6D66DF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B45805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489" w:rsidRPr="00D97076" w14:paraId="4579238A" w14:textId="77777777" w:rsidTr="00D958EF">
        <w:tc>
          <w:tcPr>
            <w:tcW w:w="2038" w:type="pct"/>
          </w:tcPr>
          <w:p w14:paraId="6FAC37DC" w14:textId="50C0A956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14:paraId="3CE7EC02" w14:textId="560F592C" w:rsidR="002F4489" w:rsidRPr="00472DAE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344,30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2855D096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2FC562" w14:textId="210510B5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300,353</w:t>
            </w:r>
          </w:p>
        </w:tc>
        <w:tc>
          <w:tcPr>
            <w:tcW w:w="147" w:type="pct"/>
            <w:shd w:val="clear" w:color="auto" w:fill="auto"/>
          </w:tcPr>
          <w:p w14:paraId="66B437F6" w14:textId="77777777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AD3BFD8" w14:textId="145D5981" w:rsidR="002F4489" w:rsidRPr="00472DAE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344,30</w:t>
            </w:r>
            <w:r w:rsidR="007B50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8739564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4384A9E8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2F4489" w:rsidRPr="00D97076" w14:paraId="6C18629D" w14:textId="77777777" w:rsidTr="00D95190">
        <w:tc>
          <w:tcPr>
            <w:tcW w:w="2038" w:type="pct"/>
          </w:tcPr>
          <w:p w14:paraId="33B1E534" w14:textId="4DCFD388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2" w:type="pct"/>
            <w:shd w:val="clear" w:color="auto" w:fill="auto"/>
          </w:tcPr>
          <w:p w14:paraId="4AB2D0DC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903610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1AD88CF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9662313" w14:textId="77777777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E5C5A61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489" w:rsidRPr="00D97076" w14:paraId="567EDF50" w14:textId="77777777" w:rsidTr="00D95190">
        <w:tc>
          <w:tcPr>
            <w:tcW w:w="2038" w:type="pct"/>
          </w:tcPr>
          <w:p w14:paraId="7DA2F4CB" w14:textId="2197356B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2" w:type="pct"/>
            <w:shd w:val="clear" w:color="auto" w:fill="auto"/>
          </w:tcPr>
          <w:p w14:paraId="6F95FA71" w14:textId="0881274A" w:rsidR="002F4489" w:rsidRPr="00472DAE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8" w:type="pct"/>
            <w:shd w:val="clear" w:color="auto" w:fill="auto"/>
          </w:tcPr>
          <w:p w14:paraId="67B5B410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C9C31F" w14:textId="5A5EB6DC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147" w:type="pct"/>
            <w:shd w:val="clear" w:color="auto" w:fill="auto"/>
          </w:tcPr>
          <w:p w14:paraId="174F5907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A171012" w14:textId="57C5FDE1" w:rsidR="002F4489" w:rsidRPr="00A633CF" w:rsidRDefault="009E03AB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03A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47" w:type="pct"/>
          </w:tcPr>
          <w:p w14:paraId="41D07B06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680DDBC9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</w:tr>
      <w:tr w:rsidR="002F4489" w:rsidRPr="00083CE5" w14:paraId="1010C771" w14:textId="77777777" w:rsidTr="00D95190">
        <w:tc>
          <w:tcPr>
            <w:tcW w:w="2038" w:type="pct"/>
          </w:tcPr>
          <w:p w14:paraId="1CE549C3" w14:textId="07227C7C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34B76CA" w14:textId="12A55965" w:rsidR="002F4489" w:rsidRPr="00472DAE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(11,85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958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2118D8A9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13C847D" w14:textId="3292123C" w:rsidR="002F4489" w:rsidRPr="00A633CF" w:rsidRDefault="005E72B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33C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3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9B398FD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A00D2C4" w14:textId="19FCB94E" w:rsidR="002F4489" w:rsidRPr="00A633CF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(11,85</w:t>
            </w:r>
            <w:r w:rsidR="007B50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958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A26D2A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05BA4023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72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33C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E72B9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3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4489" w:rsidRPr="00D97076" w14:paraId="05CA1590" w14:textId="77777777" w:rsidTr="00D95190">
        <w:tc>
          <w:tcPr>
            <w:tcW w:w="2038" w:type="pct"/>
          </w:tcPr>
          <w:p w14:paraId="6EBFE7AE" w14:textId="743C4470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5327EFCD" w14:textId="78946EE1" w:rsidR="002F4489" w:rsidRPr="00472DAE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392,45</w:t>
            </w:r>
            <w:r w:rsidR="00D951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E277366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0A82E76D" w14:textId="5E60F21D" w:rsidR="002F4489" w:rsidRPr="00A633CF" w:rsidRDefault="005E72B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A6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C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5AF4EC21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01139C49" w14:textId="58B00F61" w:rsidR="002F4489" w:rsidRPr="00A633CF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392,45</w:t>
            </w:r>
            <w:r w:rsidR="00D951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85F5E61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5D3D59BC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A6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C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2F4489" w:rsidRPr="00D97076" w14:paraId="274D90F4" w14:textId="77777777" w:rsidTr="00D95190">
        <w:tc>
          <w:tcPr>
            <w:tcW w:w="2038" w:type="pct"/>
          </w:tcPr>
          <w:p w14:paraId="1A7831F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021A0D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523C585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85D7DB8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CE62B" w14:textId="77777777" w:rsidR="002F4489" w:rsidRPr="00A633CF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4506CFDF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616618" w14:textId="77777777" w:rsidR="002F4489" w:rsidRPr="00A633CF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0967686" w14:textId="77777777" w:rsidR="002F4489" w:rsidRPr="00A633C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72B9" w:rsidRPr="00D97076" w14:paraId="3F87DEE0" w14:textId="77777777" w:rsidTr="00D95190">
        <w:tc>
          <w:tcPr>
            <w:tcW w:w="2038" w:type="pct"/>
          </w:tcPr>
          <w:p w14:paraId="7A751BC6" w14:textId="73CD73B0" w:rsidR="005E72B9" w:rsidRPr="00472DAE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  <w:shd w:val="clear" w:color="auto" w:fill="auto"/>
          </w:tcPr>
          <w:p w14:paraId="79B78518" w14:textId="57D3B3D9" w:rsidR="005E72B9" w:rsidRPr="00472DAE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8" w:type="pct"/>
            <w:shd w:val="clear" w:color="auto" w:fill="auto"/>
          </w:tcPr>
          <w:p w14:paraId="1079E7D4" w14:textId="77777777" w:rsidR="005E72B9" w:rsidRPr="00472DAE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FBF581B" w14:textId="1FE882F1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7" w:type="pct"/>
            <w:shd w:val="clear" w:color="auto" w:fill="auto"/>
          </w:tcPr>
          <w:p w14:paraId="5AA3BE1A" w14:textId="77777777" w:rsidR="005E72B9" w:rsidRPr="00A633CF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6C0D16C" w14:textId="0760B1AA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3E2EFE3E" w14:textId="77777777" w:rsidR="005E72B9" w:rsidRPr="00A633CF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290A0DED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5E72B9" w:rsidRPr="00D97076" w14:paraId="64ED0904" w14:textId="77777777" w:rsidTr="00D95190">
        <w:tc>
          <w:tcPr>
            <w:tcW w:w="2038" w:type="pct"/>
          </w:tcPr>
          <w:p w14:paraId="2BC5D154" w14:textId="77777777" w:rsidR="005E72B9" w:rsidRPr="00472DAE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EFC44DA" w14:textId="588C3305" w:rsidR="005E72B9" w:rsidRPr="00472DAE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367,894</w:t>
            </w:r>
          </w:p>
        </w:tc>
        <w:tc>
          <w:tcPr>
            <w:tcW w:w="148" w:type="pct"/>
            <w:shd w:val="clear" w:color="auto" w:fill="auto"/>
          </w:tcPr>
          <w:p w14:paraId="0EEA4806" w14:textId="77777777" w:rsidR="005E72B9" w:rsidRPr="00472DAE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CD9C613" w14:textId="117A5EE8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24,80</w:t>
            </w:r>
            <w:r w:rsidR="008776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5990B412" w14:textId="77777777" w:rsidR="005E72B9" w:rsidRPr="00A633CF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F590955" w14:textId="5E487EB8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sz w:val="30"/>
                <w:szCs w:val="30"/>
              </w:rPr>
              <w:t>367,894</w:t>
            </w:r>
          </w:p>
        </w:tc>
        <w:tc>
          <w:tcPr>
            <w:tcW w:w="147" w:type="pct"/>
          </w:tcPr>
          <w:p w14:paraId="35C7BFD8" w14:textId="77777777" w:rsidR="005E72B9" w:rsidRPr="00A633CF" w:rsidRDefault="005E72B9" w:rsidP="005E72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3008B141" w:rsidR="005E72B9" w:rsidRPr="00A633CF" w:rsidRDefault="005E72B9" w:rsidP="005E7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3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24,80</w:t>
            </w:r>
            <w:r w:rsidR="002C07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F4489" w:rsidRPr="00A74DEE" w14:paraId="3BFE5313" w14:textId="77777777" w:rsidTr="00D95190">
        <w:tc>
          <w:tcPr>
            <w:tcW w:w="2038" w:type="pct"/>
          </w:tcPr>
          <w:p w14:paraId="747FBAC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CC2A6" w14:textId="131057EA" w:rsidR="002F4489" w:rsidRPr="00472DAE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392,451</w:t>
            </w:r>
          </w:p>
        </w:tc>
        <w:tc>
          <w:tcPr>
            <w:tcW w:w="148" w:type="pct"/>
            <w:shd w:val="clear" w:color="auto" w:fill="auto"/>
          </w:tcPr>
          <w:p w14:paraId="4734453A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0A3A1" w14:textId="38DF74E9" w:rsidR="002F4489" w:rsidRPr="00472DAE" w:rsidRDefault="005E72B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344,30</w:t>
            </w:r>
            <w:r w:rsidR="00877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1FA21E00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5968E" w14:textId="76A88C4C" w:rsidR="002F4489" w:rsidRPr="00472DAE" w:rsidRDefault="00D958EF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392,451</w:t>
            </w:r>
          </w:p>
        </w:tc>
        <w:tc>
          <w:tcPr>
            <w:tcW w:w="147" w:type="pct"/>
          </w:tcPr>
          <w:p w14:paraId="394D9409" w14:textId="77777777" w:rsidR="002F4489" w:rsidRPr="00472DAE" w:rsidRDefault="002F4489" w:rsidP="002F44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7E063EC2" w:rsidR="002F4489" w:rsidRPr="008739F2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</w:t>
            </w:r>
            <w:r w:rsidR="002C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6C5E1FC" w14:textId="77777777" w:rsidR="00120C92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C8B" w:rsidRPr="00D80B8D" w14:paraId="6C8D0870" w14:textId="77777777" w:rsidTr="00A02D75">
        <w:tc>
          <w:tcPr>
            <w:tcW w:w="2039" w:type="pct"/>
          </w:tcPr>
          <w:p w14:paraId="20B31CAA" w14:textId="77777777" w:rsidR="00670C8B" w:rsidRPr="00472DAE" w:rsidRDefault="00670C8B" w:rsidP="00670C8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42B0A0AB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07612E1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6A61E7D3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3908DA1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C8E7697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039E0FFD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0C8B" w:rsidRPr="00D80B8D" w14:paraId="721A2DA8" w14:textId="77777777" w:rsidTr="00A02D75">
        <w:tc>
          <w:tcPr>
            <w:tcW w:w="2039" w:type="pct"/>
          </w:tcPr>
          <w:p w14:paraId="7989B216" w14:textId="77777777" w:rsidR="00670C8B" w:rsidRPr="00472DAE" w:rsidRDefault="00670C8B" w:rsidP="00670C8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3CD99AED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D0E4216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7DAC3564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A09A4D7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76FA95B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0C5AB43" w14:textId="77777777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6DF4F9C1" w:rsidR="00670C8B" w:rsidRPr="00472DAE" w:rsidRDefault="00670C8B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0C8B" w:rsidRPr="00D80B8D" w14:paraId="04FC7415" w14:textId="77777777" w:rsidTr="0022487F">
        <w:tc>
          <w:tcPr>
            <w:tcW w:w="2039" w:type="pct"/>
          </w:tcPr>
          <w:p w14:paraId="715679CB" w14:textId="77777777" w:rsidR="00670C8B" w:rsidRPr="00472DAE" w:rsidRDefault="00670C8B" w:rsidP="00670C8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0C8B" w:rsidRPr="00D80B8D" w14:paraId="35A9D8D7" w14:textId="77777777" w:rsidTr="00D958EF">
        <w:tc>
          <w:tcPr>
            <w:tcW w:w="2039" w:type="pct"/>
          </w:tcPr>
          <w:p w14:paraId="63FE02D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  <w:shd w:val="clear" w:color="auto" w:fill="auto"/>
          </w:tcPr>
          <w:p w14:paraId="22C11C86" w14:textId="5AD82406" w:rsidR="00670C8B" w:rsidRPr="00472DAE" w:rsidRDefault="00D958EF" w:rsidP="00D958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  <w:shd w:val="clear" w:color="auto" w:fill="auto"/>
          </w:tcPr>
          <w:p w14:paraId="65700FA7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71564BE" w14:textId="6BE16AC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  <w:shd w:val="clear" w:color="auto" w:fill="auto"/>
          </w:tcPr>
          <w:p w14:paraId="2AC69628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F7B3ACD" w14:textId="30EAD1EC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558B7BC6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E8693A8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670C8B" w:rsidRPr="00D80B8D" w14:paraId="6246BA79" w14:textId="77777777" w:rsidTr="00D958EF">
        <w:tc>
          <w:tcPr>
            <w:tcW w:w="2039" w:type="pct"/>
          </w:tcPr>
          <w:p w14:paraId="4FF0737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  <w:shd w:val="clear" w:color="auto" w:fill="auto"/>
          </w:tcPr>
          <w:p w14:paraId="568A8162" w14:textId="3B84191C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1A926EAF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EAD007E" w14:textId="41CB754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4DF8E892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0FEFA2F" w14:textId="55C420DC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5BDB4F26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70C8B" w:rsidRPr="00B362BD" w14:paraId="0F6DA4E4" w14:textId="77777777" w:rsidTr="00D958EF">
        <w:tc>
          <w:tcPr>
            <w:tcW w:w="2039" w:type="pct"/>
          </w:tcPr>
          <w:p w14:paraId="4E6C9896" w14:textId="77777777" w:rsidR="00670C8B" w:rsidRPr="00472DAE" w:rsidRDefault="00670C8B" w:rsidP="00670C8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68A29" w14:textId="4C53D5E3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5C8F0E4D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47DC8" w14:textId="355EAB76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4DFA4B61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AAD78" w14:textId="4287FACD" w:rsidR="00670C8B" w:rsidRPr="00472DAE" w:rsidRDefault="00D958EF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7E4D9747" w14:textId="77777777" w:rsidR="00670C8B" w:rsidRPr="00472DAE" w:rsidRDefault="00670C8B" w:rsidP="00670C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07784AB6" w:rsidR="00670C8B" w:rsidRPr="008739F2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5209EBD8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61A98F37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p w14:paraId="40E81157" w14:textId="77777777" w:rsidR="005119C5" w:rsidRPr="00D7140E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7140E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21EE00B6" w14:textId="77777777" w:rsidR="005119C5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29E123F" w14:textId="77777777" w:rsidR="005119C5" w:rsidRPr="00A85727" w:rsidRDefault="005119C5" w:rsidP="005119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ส่วนขยาย</w:t>
      </w:r>
      <w:r>
        <w:rPr>
          <w:rFonts w:ascii="Angsana New" w:hAnsi="Angsana New"/>
          <w:sz w:val="30"/>
          <w:szCs w:val="30"/>
        </w:rPr>
        <w:t xml:space="preserve">) </w:t>
      </w:r>
      <w:r w:rsidRPr="00A85727">
        <w:rPr>
          <w:rFonts w:ascii="Angsana New" w:hAnsi="Angsana New" w:hint="cs"/>
          <w:sz w:val="30"/>
          <w:szCs w:val="30"/>
          <w:cs/>
        </w:rPr>
        <w:t xml:space="preserve">กับการร่วมค้า (บริษัท ผลิตไฟฟ้า นวนคร จำกัด) เป็นระยะเวลา </w:t>
      </w:r>
      <w:r>
        <w:rPr>
          <w:rFonts w:ascii="Angsana New" w:hAnsi="Angsana New"/>
          <w:sz w:val="30"/>
          <w:szCs w:val="30"/>
        </w:rPr>
        <w:t>16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A85727">
        <w:rPr>
          <w:rFonts w:ascii="Angsana New" w:hAnsi="Angsana New" w:hint="cs"/>
          <w:sz w:val="30"/>
          <w:szCs w:val="30"/>
          <w:cs/>
        </w:rPr>
        <w:t xml:space="preserve"> </w:t>
      </w:r>
      <w:r w:rsidRPr="004B5E68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>
        <w:rPr>
          <w:rFonts w:ascii="Angsana New" w:hAnsi="Angsana New"/>
          <w:sz w:val="30"/>
          <w:szCs w:val="30"/>
        </w:rPr>
        <w:t>60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452EC358" w14:textId="77777777" w:rsidR="005119C5" w:rsidRPr="00FC6A74" w:rsidRDefault="005119C5" w:rsidP="00511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E08D33F" w14:textId="13A3CF55" w:rsidR="005119C5" w:rsidRPr="008A6B67" w:rsidRDefault="005119C5" w:rsidP="005119C5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</w:t>
      </w:r>
      <w:r w:rsidR="00561104">
        <w:rPr>
          <w:rFonts w:eastAsia="Times New Roman"/>
        </w:rPr>
        <w:t xml:space="preserve"> </w:t>
      </w:r>
      <w:r>
        <w:rPr>
          <w:rFonts w:eastAsia="Times New Roman"/>
        </w:rPr>
        <w:t>(</w:t>
      </w:r>
      <w:r>
        <w:rPr>
          <w:rFonts w:eastAsia="Times New Roman" w:hint="cs"/>
          <w:cs/>
        </w:rPr>
        <w:t>ส่วนขยาย</w:t>
      </w:r>
      <w:r>
        <w:rPr>
          <w:rFonts w:eastAsia="Times New Roman"/>
        </w:rPr>
        <w:t>)</w:t>
      </w:r>
      <w:r>
        <w:rPr>
          <w:rFonts w:eastAsia="Times New Roman" w:hint="cs"/>
          <w:cs/>
        </w:rPr>
        <w:t xml:space="preserve"> </w:t>
      </w:r>
      <w:r w:rsidRPr="008A6B67">
        <w:rPr>
          <w:rFonts w:eastAsia="Times New Roman"/>
          <w:cs/>
        </w:rPr>
        <w:t>กับการร่วมค้า</w:t>
      </w:r>
      <w:r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>
        <w:rPr>
          <w:rFonts w:eastAsia="Times New Roman"/>
        </w:rPr>
        <w:t>16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>กุมภาพันธ์</w:t>
      </w:r>
      <w:r w:rsidRPr="008A6B67">
        <w:rPr>
          <w:rFonts w:eastAsia="Times New Roman"/>
          <w:cs/>
        </w:rPr>
        <w:t xml:space="preserve"> </w:t>
      </w:r>
      <w:r>
        <w:rPr>
          <w:rFonts w:eastAsia="Times New Roman"/>
        </w:rPr>
        <w:t>2568</w:t>
      </w:r>
      <w:r w:rsidRPr="008A6B67">
        <w:rPr>
          <w:rFonts w:eastAsia="Times New Roman"/>
          <w:cs/>
        </w:rPr>
        <w:t xml:space="preserve"> โดยบริษัทให้</w:t>
      </w:r>
      <w:r>
        <w:rPr>
          <w:rFonts w:eastAsia="Times New Roman"/>
          <w:cs/>
        </w:rPr>
        <w:br/>
      </w:r>
      <w:r>
        <w:rPr>
          <w:rFonts w:eastAsia="Times New Roman" w:hint="cs"/>
          <w:cs/>
        </w:rPr>
        <w:t>การร่วมค้าดัง</w:t>
      </w:r>
      <w:r w:rsidRPr="008A6B67">
        <w:rPr>
          <w:rFonts w:eastAsia="Times New Roman"/>
          <w:cs/>
        </w:rPr>
        <w:t xml:space="preserve">กล่าวใช้พื้นที่และโครงสร้างพื้นฐานในเขตส่งเสริมอุตสาหกรรมนวนคร จังหวัดปทุมธานี </w:t>
      </w:r>
      <w:r>
        <w:rPr>
          <w:rFonts w:eastAsia="Times New Roman"/>
          <w:cs/>
        </w:rPr>
        <w:br/>
      </w:r>
      <w:r w:rsidRPr="008A6B67">
        <w:rPr>
          <w:rFonts w:eastAsia="Times New Roman"/>
          <w:cs/>
        </w:rPr>
        <w:t>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>
        <w:rPr>
          <w:rFonts w:eastAsia="Times New Roman"/>
        </w:rPr>
        <w:t>0.35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1A3D18BD" w14:textId="77777777" w:rsidR="005119C5" w:rsidRDefault="005119C5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848EBCA" w14:textId="4C548142" w:rsidR="008A2845" w:rsidRPr="004E3095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3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1"/>
        <w:gridCol w:w="28"/>
        <w:gridCol w:w="234"/>
        <w:gridCol w:w="9"/>
        <w:gridCol w:w="1675"/>
        <w:gridCol w:w="236"/>
        <w:gridCol w:w="7"/>
        <w:gridCol w:w="1631"/>
        <w:gridCol w:w="16"/>
        <w:gridCol w:w="11"/>
      </w:tblGrid>
      <w:tr w:rsidR="008258C1" w:rsidRPr="00071DD1" w14:paraId="3F20AC20" w14:textId="77777777" w:rsidTr="00A1147F">
        <w:trPr>
          <w:gridAfter w:val="2"/>
          <w:wAfter w:w="27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7F093B97" w14:textId="77777777" w:rsidR="008258C1" w:rsidRPr="00071DD1" w:rsidRDefault="00825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52D7B6AA" w14:textId="77777777" w:rsidR="008258C1" w:rsidRPr="00071DD1" w:rsidRDefault="0082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  <w:vAlign w:val="bottom"/>
          </w:tcPr>
          <w:p w14:paraId="388771AC" w14:textId="42128FEC" w:rsidR="008258C1" w:rsidRPr="00D67BB3" w:rsidRDefault="008258C1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B5206" w:rsidRPr="00071DD1" w14:paraId="4C4DB826" w14:textId="77777777" w:rsidTr="00A1147F">
        <w:trPr>
          <w:gridAfter w:val="2"/>
          <w:wAfter w:w="27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1DD158BA" w14:textId="77777777" w:rsidR="001B5206" w:rsidRPr="00071DD1" w:rsidRDefault="001B5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03459C49" w14:textId="77777777" w:rsidR="001B5206" w:rsidRPr="00071DD1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  <w:vAlign w:val="bottom"/>
          </w:tcPr>
          <w:p w14:paraId="20893F4A" w14:textId="54FC2E31" w:rsidR="001B5206" w:rsidRPr="00D67BB3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8C1" w:rsidRPr="00071DD1" w14:paraId="354784E1" w14:textId="77777777" w:rsidTr="00A1147F">
        <w:trPr>
          <w:gridAfter w:val="1"/>
          <w:wAfter w:w="11" w:type="dxa"/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63781CE4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28EB3058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</w:tcPr>
          <w:p w14:paraId="61AA62E1" w14:textId="1B825F42" w:rsidR="008258C1" w:rsidRDefault="002F4489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0A03EF2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gridSpan w:val="3"/>
          </w:tcPr>
          <w:p w14:paraId="7E9BACF7" w14:textId="727CA6A9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58C1" w:rsidRPr="00071DD1" w14:paraId="64EDED11" w14:textId="77777777" w:rsidTr="00A1147F">
        <w:trPr>
          <w:trHeight w:val="20"/>
        </w:trPr>
        <w:tc>
          <w:tcPr>
            <w:tcW w:w="5461" w:type="dxa"/>
            <w:shd w:val="clear" w:color="auto" w:fill="auto"/>
            <w:vAlign w:val="bottom"/>
          </w:tcPr>
          <w:p w14:paraId="13C17D0A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06F10BF7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</w:tcPr>
          <w:p w14:paraId="6864BFF2" w14:textId="6C2D4392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C24901C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1B98347" w14:textId="7679CA45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30D0" w:rsidRPr="00071DD1" w14:paraId="654AD6CB" w14:textId="77777777" w:rsidTr="00A1147F">
        <w:trPr>
          <w:gridAfter w:val="2"/>
          <w:wAfter w:w="27" w:type="dxa"/>
          <w:trHeight w:val="20"/>
          <w:tblHeader/>
        </w:trPr>
        <w:tc>
          <w:tcPr>
            <w:tcW w:w="5461" w:type="dxa"/>
            <w:shd w:val="clear" w:color="auto" w:fill="auto"/>
            <w:vAlign w:val="bottom"/>
          </w:tcPr>
          <w:p w14:paraId="24A8D009" w14:textId="77777777" w:rsidR="00C430D0" w:rsidRPr="00071DD1" w:rsidRDefault="00C430D0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  <w:gridSpan w:val="2"/>
          </w:tcPr>
          <w:p w14:paraId="7B419E04" w14:textId="77777777" w:rsidR="00C430D0" w:rsidRPr="00071DD1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8" w:type="dxa"/>
            <w:gridSpan w:val="5"/>
          </w:tcPr>
          <w:p w14:paraId="5E6BB6A6" w14:textId="24B3099E" w:rsidR="00C430D0" w:rsidRPr="00472DAE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58C1" w:rsidRPr="00A96F02" w14:paraId="1E0C574B" w14:textId="77777777" w:rsidTr="00BB7709">
        <w:trPr>
          <w:trHeight w:val="20"/>
        </w:trPr>
        <w:tc>
          <w:tcPr>
            <w:tcW w:w="5461" w:type="dxa"/>
          </w:tcPr>
          <w:p w14:paraId="3A8422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62" w:type="dxa"/>
            <w:gridSpan w:val="2"/>
          </w:tcPr>
          <w:p w14:paraId="53E9590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3A082686" w14:textId="737D79A0" w:rsidR="008258C1" w:rsidRPr="00C430D0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sz w:val="30"/>
                <w:szCs w:val="30"/>
              </w:rPr>
              <w:t>59,094</w:t>
            </w:r>
          </w:p>
        </w:tc>
        <w:tc>
          <w:tcPr>
            <w:tcW w:w="236" w:type="dxa"/>
          </w:tcPr>
          <w:p w14:paraId="65BAAE21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45B724D2" w14:textId="6C11E8FC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258C1" w:rsidRPr="00A96F02" w14:paraId="4FFAA4BB" w14:textId="77777777" w:rsidTr="00BB7709">
        <w:trPr>
          <w:trHeight w:val="20"/>
        </w:trPr>
        <w:tc>
          <w:tcPr>
            <w:tcW w:w="5461" w:type="dxa"/>
          </w:tcPr>
          <w:p w14:paraId="5A7DAB4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2" w:type="dxa"/>
            <w:gridSpan w:val="2"/>
          </w:tcPr>
          <w:p w14:paraId="162CFE15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571C32E2" w14:textId="77777777" w:rsidR="008258C1" w:rsidRPr="00C430D0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8FE56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72A21B35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7DDCDDCA" w14:textId="77777777" w:rsidTr="00BB7709">
        <w:trPr>
          <w:trHeight w:val="20"/>
        </w:trPr>
        <w:tc>
          <w:tcPr>
            <w:tcW w:w="5461" w:type="dxa"/>
          </w:tcPr>
          <w:p w14:paraId="5D8E8A1A" w14:textId="3B1FAF91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7530314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4E06D81" w14:textId="74FB8894" w:rsidR="008258C1" w:rsidRPr="00C430D0" w:rsidRDefault="00366762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4,803</w:t>
            </w:r>
          </w:p>
        </w:tc>
        <w:tc>
          <w:tcPr>
            <w:tcW w:w="236" w:type="dxa"/>
          </w:tcPr>
          <w:p w14:paraId="40D5C48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vAlign w:val="bottom"/>
          </w:tcPr>
          <w:p w14:paraId="63E25B7E" w14:textId="0623F5B9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258C1" w:rsidRPr="00A96F02" w14:paraId="53462641" w14:textId="77777777" w:rsidTr="00BB7709">
        <w:trPr>
          <w:trHeight w:val="20"/>
        </w:trPr>
        <w:tc>
          <w:tcPr>
            <w:tcW w:w="5461" w:type="dxa"/>
          </w:tcPr>
          <w:p w14:paraId="1D35999A" w14:textId="0BE4B89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08205CE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5C9817BA" w14:textId="72FD1A6C" w:rsidR="008258C1" w:rsidRPr="00C430D0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32F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D31B4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ACB45EC" w14:textId="2C967C85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8258C1" w:rsidRPr="00A96F02" w14:paraId="32DC3AB7" w14:textId="77777777" w:rsidTr="00BB7709">
        <w:trPr>
          <w:trHeight w:val="20"/>
        </w:trPr>
        <w:tc>
          <w:tcPr>
            <w:tcW w:w="5461" w:type="dxa"/>
          </w:tcPr>
          <w:p w14:paraId="45367C4E" w14:textId="5942823F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2" w:type="dxa"/>
            <w:gridSpan w:val="2"/>
          </w:tcPr>
          <w:p w14:paraId="32AF65F2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0DE6C7DD" w14:textId="0AD3C0AA" w:rsidR="008258C1" w:rsidRPr="00C430D0" w:rsidRDefault="00817F1B" w:rsidP="0081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6" w:type="dxa"/>
          </w:tcPr>
          <w:p w14:paraId="698E1F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0C625179" w14:textId="2433CAA4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8258C1" w:rsidRPr="00A96F02" w14:paraId="42B267E8" w14:textId="77777777" w:rsidTr="00BB7709">
        <w:trPr>
          <w:trHeight w:val="20"/>
        </w:trPr>
        <w:tc>
          <w:tcPr>
            <w:tcW w:w="5461" w:type="dxa"/>
          </w:tcPr>
          <w:p w14:paraId="45C55B51" w14:textId="05D758B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62" w:type="dxa"/>
            <w:gridSpan w:val="2"/>
          </w:tcPr>
          <w:p w14:paraId="695C0E6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1652E" w14:textId="6C2D4A51" w:rsidR="008258C1" w:rsidRPr="00C430D0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236" w:type="dxa"/>
          </w:tcPr>
          <w:p w14:paraId="49B34E6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</w:tcPr>
          <w:p w14:paraId="7ED4BF0E" w14:textId="71F1C4A0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8258C1" w:rsidRPr="00A96F02" w14:paraId="12E603C7" w14:textId="77777777" w:rsidTr="00BB7709">
        <w:trPr>
          <w:trHeight w:val="20"/>
        </w:trPr>
        <w:tc>
          <w:tcPr>
            <w:tcW w:w="5461" w:type="dxa"/>
          </w:tcPr>
          <w:p w14:paraId="514917C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gridSpan w:val="2"/>
          </w:tcPr>
          <w:p w14:paraId="0E27FE47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52AE34" w14:textId="538923D9" w:rsidR="008258C1" w:rsidRPr="00C430D0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66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</w:t>
            </w:r>
            <w:r w:rsidR="00B32F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F1D484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</w:tcBorders>
          </w:tcPr>
          <w:p w14:paraId="05727458" w14:textId="6311202A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8258C1" w:rsidRPr="00A96F02" w14:paraId="692F840B" w14:textId="77777777" w:rsidTr="00BB7709">
        <w:trPr>
          <w:trHeight w:val="20"/>
        </w:trPr>
        <w:tc>
          <w:tcPr>
            <w:tcW w:w="5461" w:type="dxa"/>
          </w:tcPr>
          <w:p w14:paraId="1D2B986D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62" w:type="dxa"/>
            <w:gridSpan w:val="2"/>
          </w:tcPr>
          <w:p w14:paraId="6FB1C320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</w:tcPr>
          <w:p w14:paraId="11979AD0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1ADE88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</w:tcPr>
          <w:p w14:paraId="21D7A707" w14:textId="77777777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58C1" w:rsidRPr="00A96F02" w14:paraId="3BF35A2C" w14:textId="77777777" w:rsidTr="00BB7709">
        <w:trPr>
          <w:trHeight w:val="20"/>
        </w:trPr>
        <w:tc>
          <w:tcPr>
            <w:tcW w:w="5461" w:type="dxa"/>
          </w:tcPr>
          <w:p w14:paraId="5EE993AE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62" w:type="dxa"/>
            <w:gridSpan w:val="2"/>
          </w:tcPr>
          <w:p w14:paraId="014C863C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6D5B" w14:textId="1E6FD7A2" w:rsidR="008258C1" w:rsidRPr="00472DAE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17F1B">
              <w:rPr>
                <w:rFonts w:asciiTheme="majorBidi" w:hAnsiTheme="majorBidi" w:cstheme="majorBidi"/>
                <w:sz w:val="30"/>
                <w:szCs w:val="30"/>
              </w:rPr>
              <w:t>(3,66</w:t>
            </w:r>
            <w:r w:rsidR="00B32F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17F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5E39CB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  <w:vAlign w:val="bottom"/>
          </w:tcPr>
          <w:p w14:paraId="7BDBD7D1" w14:textId="230BD6C8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BC4108">
              <w:rPr>
                <w:rFonts w:asciiTheme="majorBidi" w:hAnsiTheme="majorBidi" w:cstheme="majorBidi"/>
                <w:sz w:val="30"/>
                <w:szCs w:val="30"/>
              </w:rPr>
              <w:t>(2,847)</w:t>
            </w:r>
          </w:p>
        </w:tc>
      </w:tr>
      <w:tr w:rsidR="008258C1" w:rsidRPr="00071DD1" w14:paraId="72142975" w14:textId="77777777" w:rsidTr="00BB7709">
        <w:trPr>
          <w:trHeight w:val="20"/>
        </w:trPr>
        <w:tc>
          <w:tcPr>
            <w:tcW w:w="5461" w:type="dxa"/>
          </w:tcPr>
          <w:p w14:paraId="01D71D89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2" w:type="dxa"/>
            <w:gridSpan w:val="2"/>
          </w:tcPr>
          <w:p w14:paraId="32EE4043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1BA2" w14:textId="56B3FDC2" w:rsidR="008258C1" w:rsidRPr="00C430D0" w:rsidRDefault="00817F1B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7F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66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3,625</w:t>
            </w:r>
          </w:p>
        </w:tc>
        <w:tc>
          <w:tcPr>
            <w:tcW w:w="236" w:type="dxa"/>
          </w:tcPr>
          <w:p w14:paraId="7945191F" w14:textId="77777777" w:rsidR="008258C1" w:rsidRPr="00472DAE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AE1C374" w14:textId="183B833C" w:rsidR="008258C1" w:rsidRPr="00472DAE" w:rsidRDefault="008258C1" w:rsidP="00BC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</w:tr>
      <w:tr w:rsidR="00E92A55" w:rsidRPr="00536BAE" w14:paraId="0AF6FB52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0466BA19" w14:textId="485B0068" w:rsidR="00E92A55" w:rsidRPr="00472DAE" w:rsidRDefault="00B74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 w:rsidR="00E92A55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" w:type="dxa"/>
            <w:gridSpan w:val="2"/>
            <w:vAlign w:val="bottom"/>
          </w:tcPr>
          <w:p w14:paraId="7149E768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  <w:vAlign w:val="bottom"/>
          </w:tcPr>
          <w:p w14:paraId="3B3F6AF5" w14:textId="334CF839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F4489" w:rsidRPr="00536BAE" w14:paraId="4F50F65A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401422C0" w14:textId="1E04C134" w:rsidR="002F4489" w:rsidRPr="00472DAE" w:rsidRDefault="002F4489" w:rsidP="002F4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43" w:type="dxa"/>
            <w:gridSpan w:val="2"/>
            <w:vAlign w:val="bottom"/>
          </w:tcPr>
          <w:p w14:paraId="3026FA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  <w:vAlign w:val="bottom"/>
          </w:tcPr>
          <w:p w14:paraId="62576F2D" w14:textId="2ACEDBF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489" w:rsidRPr="00536BAE" w14:paraId="40D3712A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7007AED6" w14:textId="39BEA9CB" w:rsidR="002F4489" w:rsidRPr="00472DAE" w:rsidRDefault="002F4489" w:rsidP="0052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3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gridSpan w:val="2"/>
            <w:vAlign w:val="bottom"/>
          </w:tcPr>
          <w:p w14:paraId="42B1952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5" w:type="dxa"/>
          </w:tcPr>
          <w:p w14:paraId="31B3E13F" w14:textId="48027438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gridSpan w:val="2"/>
          </w:tcPr>
          <w:p w14:paraId="5CD4ECD3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gridSpan w:val="2"/>
          </w:tcPr>
          <w:p w14:paraId="6F8E4AAB" w14:textId="7F6DCCC9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2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E0CD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92A55" w:rsidRPr="00536BAE" w14:paraId="4EE25907" w14:textId="77777777" w:rsidTr="00A1147F">
        <w:trPr>
          <w:gridAfter w:val="1"/>
          <w:wAfter w:w="11" w:type="dxa"/>
          <w:trHeight w:val="20"/>
          <w:tblHeader/>
        </w:trPr>
        <w:tc>
          <w:tcPr>
            <w:tcW w:w="5489" w:type="dxa"/>
            <w:gridSpan w:val="2"/>
            <w:shd w:val="clear" w:color="auto" w:fill="auto"/>
            <w:vAlign w:val="bottom"/>
          </w:tcPr>
          <w:p w14:paraId="519DEA13" w14:textId="77777777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229C97F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5" w:type="dxa"/>
            <w:gridSpan w:val="5"/>
          </w:tcPr>
          <w:p w14:paraId="585EFB7A" w14:textId="0A9BA6D1" w:rsidR="00E92A55" w:rsidRPr="00AE0CD9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489" w:rsidRPr="00536BAE" w14:paraId="2574F92C" w14:textId="77777777" w:rsidTr="00374FA8">
        <w:trPr>
          <w:gridAfter w:val="1"/>
          <w:wAfter w:w="11" w:type="dxa"/>
          <w:trHeight w:val="20"/>
        </w:trPr>
        <w:tc>
          <w:tcPr>
            <w:tcW w:w="5489" w:type="dxa"/>
            <w:gridSpan w:val="2"/>
          </w:tcPr>
          <w:p w14:paraId="28004A12" w14:textId="253FD1AA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gridSpan w:val="2"/>
          </w:tcPr>
          <w:p w14:paraId="73873EE2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5" w:type="dxa"/>
            <w:shd w:val="clear" w:color="auto" w:fill="auto"/>
          </w:tcPr>
          <w:p w14:paraId="26845DB6" w14:textId="78789A8B" w:rsidR="002F4489" w:rsidRPr="00472DAE" w:rsidRDefault="00B25253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2394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F0BE177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45D55D9C" w14:textId="000CA06B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4489" w:rsidRPr="00536BAE" w14:paraId="2EFA7386" w14:textId="77777777" w:rsidTr="00B25253">
        <w:trPr>
          <w:gridAfter w:val="1"/>
          <w:wAfter w:w="11" w:type="dxa"/>
          <w:trHeight w:val="20"/>
        </w:trPr>
        <w:tc>
          <w:tcPr>
            <w:tcW w:w="5489" w:type="dxa"/>
            <w:gridSpan w:val="2"/>
          </w:tcPr>
          <w:p w14:paraId="13CC7F63" w14:textId="107C02E1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3" w:type="dxa"/>
            <w:gridSpan w:val="2"/>
          </w:tcPr>
          <w:p w14:paraId="233FDF65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5" w:type="dxa"/>
            <w:shd w:val="clear" w:color="auto" w:fill="auto"/>
          </w:tcPr>
          <w:p w14:paraId="6469EBAC" w14:textId="769FE593" w:rsidR="002F4489" w:rsidRPr="00472DAE" w:rsidRDefault="00B25253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E831859" w14:textId="77777777" w:rsidR="002F4489" w:rsidRPr="00472DAE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shd w:val="clear" w:color="auto" w:fill="auto"/>
          </w:tcPr>
          <w:p w14:paraId="1649F9A2" w14:textId="7F72E329" w:rsidR="002F4489" w:rsidRPr="0022487F" w:rsidRDefault="002F4489" w:rsidP="002F4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B0495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DFB70F9" w14:textId="4C705C00" w:rsidR="00FE0F43" w:rsidRDefault="00FE0F43" w:rsidP="00D7140E">
      <w:pPr>
        <w:pStyle w:val="FSBlank"/>
        <w:rPr>
          <w:sz w:val="30"/>
          <w:szCs w:val="30"/>
          <w:cs/>
        </w:rPr>
      </w:pPr>
    </w:p>
    <w:p w14:paraId="7EBAD393" w14:textId="4C7BBE59" w:rsidR="000A1529" w:rsidRDefault="000A1529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เงินลงทุนในการร่วมค้า</w:t>
      </w:r>
    </w:p>
    <w:p w14:paraId="01AF0174" w14:textId="77777777" w:rsidR="000A1529" w:rsidRDefault="000A1529" w:rsidP="000A1529">
      <w:pPr>
        <w:pStyle w:val="FSBlank"/>
        <w:rPr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9"/>
        <w:gridCol w:w="273"/>
        <w:gridCol w:w="1275"/>
        <w:gridCol w:w="273"/>
        <w:gridCol w:w="1078"/>
        <w:gridCol w:w="273"/>
        <w:gridCol w:w="1156"/>
      </w:tblGrid>
      <w:tr w:rsidR="001A22E6" w:rsidRPr="008C010D" w14:paraId="5FE16EAD" w14:textId="77777777" w:rsidTr="003534A5">
        <w:trPr>
          <w:tblHeader/>
        </w:trPr>
        <w:tc>
          <w:tcPr>
            <w:tcW w:w="1977" w:type="pct"/>
          </w:tcPr>
          <w:p w14:paraId="77D512D7" w14:textId="647268F2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2C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374FA8"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494" w:type="pct"/>
            <w:gridSpan w:val="3"/>
          </w:tcPr>
          <w:p w14:paraId="4440B891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1F57343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405389FC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E6" w:rsidRPr="008C010D" w14:paraId="72766916" w14:textId="77777777" w:rsidTr="003534A5">
        <w:trPr>
          <w:tblHeader/>
        </w:trPr>
        <w:tc>
          <w:tcPr>
            <w:tcW w:w="1977" w:type="pct"/>
          </w:tcPr>
          <w:p w14:paraId="665FC36E" w14:textId="6BC6B650" w:rsidR="001A22E6" w:rsidRPr="00ED5E54" w:rsidRDefault="001A22E6" w:rsidP="00ED5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43" w:type="pct"/>
          </w:tcPr>
          <w:p w14:paraId="02D931F9" w14:textId="2E1BE5DF" w:rsidR="001A22E6" w:rsidRPr="00E07FB7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615EDD38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F599D4B" w14:textId="7F4E6583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BF3F898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994E1D1" w14:textId="7D995A0F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3FA7FFD8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B0ED10B" w14:textId="7F20DADF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A22E6" w:rsidRPr="008C010D" w14:paraId="2A80EDEA" w14:textId="77777777" w:rsidTr="003534A5">
        <w:trPr>
          <w:tblHeader/>
        </w:trPr>
        <w:tc>
          <w:tcPr>
            <w:tcW w:w="1977" w:type="pct"/>
          </w:tcPr>
          <w:p w14:paraId="0281C6C1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47B29EBF" w14:textId="77777777" w:rsidR="001A22E6" w:rsidRPr="008C010D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E6" w:rsidRPr="0006192A" w14:paraId="54AA2804" w14:textId="77777777" w:rsidTr="003C04CE">
        <w:tc>
          <w:tcPr>
            <w:tcW w:w="1977" w:type="pct"/>
          </w:tcPr>
          <w:p w14:paraId="2F340366" w14:textId="77777777" w:rsidR="001A22E6" w:rsidRPr="00A27F15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  <w:shd w:val="clear" w:color="auto" w:fill="auto"/>
          </w:tcPr>
          <w:p w14:paraId="79732E47" w14:textId="44DFF277" w:rsidR="001A22E6" w:rsidRPr="003C04CE" w:rsidRDefault="003C04CE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1,102,891</w:t>
            </w:r>
          </w:p>
        </w:tc>
        <w:tc>
          <w:tcPr>
            <w:tcW w:w="150" w:type="pct"/>
            <w:shd w:val="clear" w:color="auto" w:fill="auto"/>
          </w:tcPr>
          <w:p w14:paraId="52C34BE8" w14:textId="77777777" w:rsidR="001A22E6" w:rsidRPr="003C04CE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2943F5B3" w14:textId="5F5109F3" w:rsidR="001A22E6" w:rsidRPr="003C04CE" w:rsidRDefault="001A22E6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994,324</w:t>
            </w:r>
          </w:p>
        </w:tc>
        <w:tc>
          <w:tcPr>
            <w:tcW w:w="150" w:type="pct"/>
            <w:shd w:val="clear" w:color="auto" w:fill="auto"/>
          </w:tcPr>
          <w:p w14:paraId="2F359584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5B5B95A" w14:textId="0567F45B" w:rsidR="001A22E6" w:rsidRPr="003C04CE" w:rsidRDefault="003C04CE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C04CE">
              <w:rPr>
                <w:rFonts w:ascii="Angsana New" w:hAnsi="Angsana New"/>
                <w:sz w:val="30"/>
                <w:szCs w:val="30"/>
              </w:rPr>
              <w:t>936,630</w:t>
            </w:r>
          </w:p>
        </w:tc>
        <w:tc>
          <w:tcPr>
            <w:tcW w:w="150" w:type="pct"/>
          </w:tcPr>
          <w:p w14:paraId="179487B7" w14:textId="77777777" w:rsidR="001A22E6" w:rsidRPr="0006192A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38273F0A" w14:textId="7F89B007" w:rsidR="001A22E6" w:rsidRPr="0006192A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903,630</w:t>
            </w:r>
          </w:p>
        </w:tc>
      </w:tr>
      <w:tr w:rsidR="001A22E6" w:rsidRPr="00F1154F" w14:paraId="4DF554B5" w14:textId="77777777" w:rsidTr="003C04CE">
        <w:tc>
          <w:tcPr>
            <w:tcW w:w="1977" w:type="pct"/>
          </w:tcPr>
          <w:p w14:paraId="1ECE02F0" w14:textId="1EBD0B69" w:rsidR="001A22E6" w:rsidRPr="00E07FB7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CB2F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2F91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F652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  <w:shd w:val="clear" w:color="auto" w:fill="auto"/>
          </w:tcPr>
          <w:p w14:paraId="605370BA" w14:textId="77777777" w:rsidR="001A22E6" w:rsidRPr="003C04CE" w:rsidRDefault="001A22E6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C186A9B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4FBEB0BF" w14:textId="77777777" w:rsidR="001A22E6" w:rsidRPr="003C04CE" w:rsidRDefault="001A22E6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18F73B7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75715A3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E5E61B" w14:textId="77777777" w:rsidR="001A22E6" w:rsidRPr="00F1154F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08B97620" w14:textId="77777777" w:rsidR="001A22E6" w:rsidRPr="00F1154F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E6" w:rsidRPr="00F1154F" w14:paraId="49EF2F04" w14:textId="77777777" w:rsidTr="003C04CE">
        <w:tc>
          <w:tcPr>
            <w:tcW w:w="1977" w:type="pct"/>
          </w:tcPr>
          <w:p w14:paraId="57BF8E9A" w14:textId="77777777" w:rsidR="001A22E6" w:rsidRPr="00E07FB7" w:rsidRDefault="001A22E6" w:rsidP="001A22E6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672C9C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43" w:type="pct"/>
            <w:shd w:val="clear" w:color="auto" w:fill="auto"/>
          </w:tcPr>
          <w:p w14:paraId="6ACE8488" w14:textId="46D80FF4" w:rsidR="001A22E6" w:rsidRPr="003C04CE" w:rsidRDefault="003C04CE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(9,842)</w:t>
            </w:r>
          </w:p>
        </w:tc>
        <w:tc>
          <w:tcPr>
            <w:tcW w:w="150" w:type="pct"/>
            <w:shd w:val="clear" w:color="auto" w:fill="auto"/>
          </w:tcPr>
          <w:p w14:paraId="0FBF4667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37FC8D99" w14:textId="2DA771D2" w:rsidR="001A22E6" w:rsidRPr="003C04CE" w:rsidRDefault="001A22E6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49,525</w:t>
            </w:r>
          </w:p>
        </w:tc>
        <w:tc>
          <w:tcPr>
            <w:tcW w:w="150" w:type="pct"/>
            <w:shd w:val="clear" w:color="auto" w:fill="auto"/>
          </w:tcPr>
          <w:p w14:paraId="6ED0F88D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1DC2E7C" w14:textId="0015FA3D" w:rsidR="001A22E6" w:rsidRPr="003C04CE" w:rsidRDefault="003C04CE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C04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6F02F3A" w14:textId="77777777" w:rsidR="001A22E6" w:rsidRPr="00F1154F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5750984A" w14:textId="20CEC946" w:rsidR="001A22E6" w:rsidRPr="00F1154F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2E6" w:rsidRPr="0006192A" w14:paraId="2C2944EC" w14:textId="77777777" w:rsidTr="003C04CE">
        <w:tc>
          <w:tcPr>
            <w:tcW w:w="1977" w:type="pct"/>
          </w:tcPr>
          <w:p w14:paraId="48237B27" w14:textId="77777777" w:rsidR="001A22E6" w:rsidRDefault="001A22E6" w:rsidP="001A22E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D07B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8758B" w14:textId="5672585B" w:rsidR="001A22E6" w:rsidRPr="003C04CE" w:rsidRDefault="003C04CE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sz w:val="30"/>
                <w:szCs w:val="30"/>
              </w:rPr>
              <w:t>1,093,049</w:t>
            </w:r>
          </w:p>
        </w:tc>
        <w:tc>
          <w:tcPr>
            <w:tcW w:w="150" w:type="pct"/>
            <w:shd w:val="clear" w:color="auto" w:fill="auto"/>
          </w:tcPr>
          <w:p w14:paraId="55020EF7" w14:textId="77777777" w:rsidR="001A22E6" w:rsidRPr="003C04CE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4FFC8" w14:textId="29318211" w:rsidR="001A22E6" w:rsidRPr="003C04CE" w:rsidRDefault="001A22E6" w:rsidP="001A22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sz w:val="30"/>
                <w:szCs w:val="30"/>
              </w:rPr>
              <w:t>1,043,849</w:t>
            </w:r>
          </w:p>
        </w:tc>
        <w:tc>
          <w:tcPr>
            <w:tcW w:w="150" w:type="pct"/>
            <w:shd w:val="clear" w:color="auto" w:fill="auto"/>
          </w:tcPr>
          <w:p w14:paraId="19D584A2" w14:textId="77777777" w:rsidR="001A22E6" w:rsidRPr="003C04CE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00B0" w14:textId="47BDD563" w:rsidR="001A22E6" w:rsidRPr="003C04CE" w:rsidRDefault="003C04CE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4CE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  <w:tc>
          <w:tcPr>
            <w:tcW w:w="150" w:type="pct"/>
          </w:tcPr>
          <w:p w14:paraId="5E7D1E80" w14:textId="77777777" w:rsidR="001A22E6" w:rsidRPr="0006192A" w:rsidRDefault="001A22E6" w:rsidP="001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108080B" w14:textId="6C1C3283" w:rsidR="001A22E6" w:rsidRPr="0006192A" w:rsidRDefault="001A22E6" w:rsidP="001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</w:tr>
    </w:tbl>
    <w:p w14:paraId="6AE447F0" w14:textId="77777777" w:rsidR="001A22E6" w:rsidRDefault="001A22E6" w:rsidP="000A1529">
      <w:pPr>
        <w:pStyle w:val="FSBlank"/>
        <w:rPr>
          <w:sz w:val="30"/>
          <w:szCs w:val="30"/>
        </w:rPr>
      </w:pPr>
    </w:p>
    <w:p w14:paraId="2F44A75B" w14:textId="77777777" w:rsidR="001A22E6" w:rsidRPr="000A1529" w:rsidRDefault="001A22E6" w:rsidP="000A1529">
      <w:pPr>
        <w:pStyle w:val="FSBlank"/>
        <w:rPr>
          <w:sz w:val="30"/>
          <w:szCs w:val="30"/>
        </w:rPr>
      </w:pPr>
    </w:p>
    <w:p w14:paraId="4B7630D0" w14:textId="66C82711" w:rsidR="0074707C" w:rsidRDefault="0074707C" w:rsidP="000A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61922FF" w14:textId="278FA672" w:rsidR="00EA5EC7" w:rsidRPr="0012538E" w:rsidRDefault="0074707C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column"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2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9"/>
        <w:gridCol w:w="245"/>
        <w:gridCol w:w="1636"/>
        <w:gridCol w:w="245"/>
        <w:gridCol w:w="1611"/>
      </w:tblGrid>
      <w:tr w:rsidR="00EA438A" w:rsidRPr="005B3016" w14:paraId="3F54A131" w14:textId="77777777" w:rsidTr="00712778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4000B5AD" w14:textId="6C4FD720" w:rsidR="00EA438A" w:rsidRPr="00EF18DB" w:rsidRDefault="00EA438A" w:rsidP="007127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004732C1" w14:textId="77777777" w:rsidR="00EA438A" w:rsidRPr="00712778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6" w:type="dxa"/>
          </w:tcPr>
          <w:p w14:paraId="66E5D8DD" w14:textId="76E02AD6" w:rsidR="00EA438A" w:rsidRPr="00D67BB3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</w:tcPr>
          <w:p w14:paraId="28031958" w14:textId="73FDB3C1" w:rsidR="00EA438A" w:rsidRPr="00D67BB3" w:rsidRDefault="00EA438A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292303C7" w14:textId="4DFCD0B9" w:rsidR="00EA438A" w:rsidRPr="00712778" w:rsidRDefault="00EA438A" w:rsidP="007127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712778" w:rsidRPr="005B3016" w14:paraId="6B620E4E" w14:textId="77777777" w:rsidTr="00712778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19542E34" w14:textId="6A8706BD" w:rsidR="00712778" w:rsidRPr="006747B6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หกเดือนสิ้นสุดวันที่ </w:t>
            </w:r>
            <w:r w:rsidRPr="006D07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5" w:type="dxa"/>
          </w:tcPr>
          <w:p w14:paraId="4D7D3796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6" w:type="dxa"/>
          </w:tcPr>
          <w:p w14:paraId="57CA6642" w14:textId="692A2A7C" w:rsidR="00712778" w:rsidRPr="00D67BB3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" w:type="dxa"/>
          </w:tcPr>
          <w:p w14:paraId="0AC1D9FB" w14:textId="77777777" w:rsidR="00712778" w:rsidRPr="00D67BB3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49D42A28" w14:textId="03E2A811" w:rsidR="00712778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2778" w:rsidRPr="005B3016" w14:paraId="1583D2B3" w14:textId="77777777" w:rsidTr="00990B7F">
        <w:trPr>
          <w:cantSplit/>
          <w:trHeight w:val="389"/>
          <w:tblHeader/>
        </w:trPr>
        <w:tc>
          <w:tcPr>
            <w:tcW w:w="5499" w:type="dxa"/>
            <w:vAlign w:val="bottom"/>
          </w:tcPr>
          <w:p w14:paraId="130FE692" w14:textId="77777777" w:rsidR="00712778" w:rsidRPr="006747B6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</w:tcPr>
          <w:p w14:paraId="640D17B0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92" w:type="dxa"/>
            <w:gridSpan w:val="3"/>
          </w:tcPr>
          <w:p w14:paraId="139D52F2" w14:textId="666AA3E4" w:rsidR="00712778" w:rsidRPr="0015022A" w:rsidRDefault="0015022A" w:rsidP="00712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5022A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A438A" w:rsidRPr="005B3016" w14:paraId="13990698" w14:textId="77777777" w:rsidTr="00712778">
        <w:trPr>
          <w:cantSplit/>
          <w:trHeight w:val="389"/>
          <w:tblHeader/>
        </w:trPr>
        <w:tc>
          <w:tcPr>
            <w:tcW w:w="5499" w:type="dxa"/>
            <w:shd w:val="clear" w:color="auto" w:fill="auto"/>
          </w:tcPr>
          <w:p w14:paraId="7FE3D16E" w14:textId="7F3C2CAE" w:rsidR="00EA438A" w:rsidRPr="00ED3E5B" w:rsidRDefault="00EA438A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45" w:type="dxa"/>
          </w:tcPr>
          <w:p w14:paraId="11A85D43" w14:textId="77777777" w:rsid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6" w:type="dxa"/>
            <w:shd w:val="clear" w:color="auto" w:fill="auto"/>
          </w:tcPr>
          <w:p w14:paraId="4A849456" w14:textId="571D724F" w:rsidR="00EA438A" w:rsidRPr="00EA438A" w:rsidRDefault="00EA438A" w:rsidP="00712778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38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E7662">
              <w:rPr>
                <w:rFonts w:ascii="Angsana New" w:hAnsi="Angsana New"/>
                <w:sz w:val="30"/>
                <w:szCs w:val="30"/>
                <w:lang w:val="en-US" w:bidi="th-TH"/>
              </w:rPr>
              <w:t>6,02</w:t>
            </w:r>
            <w:r w:rsidR="003070D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ED6C8A5" w14:textId="293DFFA1" w:rsidR="00EA438A" w:rsidRP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0B95F9B3" w14:textId="4EDDEDAA" w:rsidR="00EA438A" w:rsidRPr="00EA438A" w:rsidRDefault="004E7662" w:rsidP="00712778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64,43</w:t>
            </w:r>
            <w:r w:rsidR="003070D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A438A" w:rsidRPr="005B3016" w14:paraId="54A3829A" w14:textId="77777777" w:rsidTr="00712778">
        <w:trPr>
          <w:cantSplit/>
          <w:trHeight w:val="389"/>
          <w:tblHeader/>
        </w:trPr>
        <w:tc>
          <w:tcPr>
            <w:tcW w:w="5499" w:type="dxa"/>
            <w:shd w:val="clear" w:color="auto" w:fill="auto"/>
          </w:tcPr>
          <w:p w14:paraId="7EE73A69" w14:textId="0B6E62E1" w:rsidR="00EA438A" w:rsidRPr="00ED3E5B" w:rsidRDefault="00EA438A" w:rsidP="00C03B35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245" w:type="dxa"/>
          </w:tcPr>
          <w:p w14:paraId="60D92B36" w14:textId="77777777" w:rsid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6" w:type="dxa"/>
            <w:shd w:val="clear" w:color="auto" w:fill="auto"/>
          </w:tcPr>
          <w:p w14:paraId="14C574F3" w14:textId="48C3DEEC" w:rsidR="00EA438A" w:rsidRPr="00EA438A" w:rsidRDefault="00EA438A" w:rsidP="00712778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38A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CB2F9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A438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1A30AD60" w14:textId="5B3B80B5" w:rsidR="00EA438A" w:rsidRPr="00EA438A" w:rsidRDefault="00EA438A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07B8B925" w14:textId="00583AE9" w:rsidR="00EA438A" w:rsidRPr="00EA438A" w:rsidRDefault="00EA438A" w:rsidP="0015022A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38A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CB2F9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A438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45A37DB" w14:textId="5C43A9BE" w:rsidR="005F56E7" w:rsidRDefault="00EA5EC7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8261F5D" w14:textId="77777777" w:rsidR="0074707C" w:rsidRDefault="0074707C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eastAsia="MS Mincho" w:hAnsi="Angsana New"/>
          <w:sz w:val="30"/>
          <w:szCs w:val="30"/>
        </w:rPr>
      </w:pPr>
    </w:p>
    <w:p w14:paraId="1E3B8113" w14:textId="174D1774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104667C" w14:textId="71EBE09F" w:rsidR="007E7D45" w:rsidRPr="00B7467E" w:rsidRDefault="007E7D45" w:rsidP="00FE0F43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C616E7">
      <w:pPr>
        <w:pStyle w:val="FSContent"/>
        <w:rPr>
          <w:b/>
        </w:rPr>
      </w:pPr>
      <w:r w:rsidRPr="00472DAE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Default="007C52FE" w:rsidP="00A834C1">
      <w:pPr>
        <w:pStyle w:val="FSBlank"/>
        <w:rPr>
          <w:sz w:val="30"/>
          <w:szCs w:val="30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236"/>
        <w:gridCol w:w="1626"/>
        <w:gridCol w:w="251"/>
        <w:gridCol w:w="1613"/>
      </w:tblGrid>
      <w:tr w:rsidR="00EC450D" w:rsidRPr="008F198B" w14:paraId="4EE66DC0" w14:textId="77777777" w:rsidTr="00712778">
        <w:trPr>
          <w:cantSplit/>
        </w:trPr>
        <w:tc>
          <w:tcPr>
            <w:tcW w:w="2983" w:type="pct"/>
          </w:tcPr>
          <w:p w14:paraId="745174AF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730451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pct"/>
            <w:gridSpan w:val="3"/>
          </w:tcPr>
          <w:p w14:paraId="167984C0" w14:textId="772C7CF5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C450D" w:rsidRPr="008F198B" w14:paraId="123CDF69" w14:textId="77777777" w:rsidTr="00712778">
        <w:trPr>
          <w:cantSplit/>
        </w:trPr>
        <w:tc>
          <w:tcPr>
            <w:tcW w:w="2983" w:type="pct"/>
          </w:tcPr>
          <w:p w14:paraId="2A662AFB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7A4C896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pct"/>
            <w:gridSpan w:val="3"/>
          </w:tcPr>
          <w:p w14:paraId="57AFE6FA" w14:textId="00E50461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0D" w:rsidRPr="008F198B" w14:paraId="0A9C8F98" w14:textId="77777777" w:rsidTr="00712778">
        <w:trPr>
          <w:cantSplit/>
        </w:trPr>
        <w:tc>
          <w:tcPr>
            <w:tcW w:w="2983" w:type="pct"/>
          </w:tcPr>
          <w:p w14:paraId="43F1FE8F" w14:textId="77777777" w:rsidR="005F0538" w:rsidRPr="00472DAE" w:rsidRDefault="005F0538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78571C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556AD8FA" w14:textId="699C5FEA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F12C80E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</w:tcPr>
          <w:p w14:paraId="0E91CE1B" w14:textId="5BAA5C6B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97435" w:rsidRPr="008F198B" w14:paraId="42BB83F3" w14:textId="77777777" w:rsidTr="00712778">
        <w:trPr>
          <w:cantSplit/>
        </w:trPr>
        <w:tc>
          <w:tcPr>
            <w:tcW w:w="2983" w:type="pct"/>
          </w:tcPr>
          <w:p w14:paraId="10C43C63" w14:textId="77777777" w:rsidR="00C97435" w:rsidRPr="00472DAE" w:rsidRDefault="00C97435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34D69BF" w14:textId="77777777" w:rsidR="00C97435" w:rsidRPr="00472DAE" w:rsidRDefault="00C97435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9" w:type="pct"/>
            <w:gridSpan w:val="3"/>
          </w:tcPr>
          <w:p w14:paraId="175C15C2" w14:textId="70E8D1D9" w:rsidR="00C97435" w:rsidRPr="00472DAE" w:rsidRDefault="00C9743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40838" w:rsidRPr="008F198B" w14:paraId="03C82889" w14:textId="77777777" w:rsidTr="00712778">
        <w:trPr>
          <w:cantSplit/>
        </w:trPr>
        <w:tc>
          <w:tcPr>
            <w:tcW w:w="2983" w:type="pct"/>
          </w:tcPr>
          <w:p w14:paraId="781A9E40" w14:textId="29B3C21E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16D3DA7C" w14:textId="77777777" w:rsidR="00C40838" w:rsidRPr="00FB6F95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shd w:val="clear" w:color="auto" w:fill="auto"/>
          </w:tcPr>
          <w:p w14:paraId="58717D98" w14:textId="46928DFC" w:rsidR="00C40838" w:rsidRPr="00BA15AA" w:rsidRDefault="00BA15AA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A15AA">
              <w:rPr>
                <w:rFonts w:asciiTheme="majorBidi" w:hAnsiTheme="majorBidi" w:cstheme="majorBidi"/>
                <w:sz w:val="30"/>
                <w:szCs w:val="30"/>
              </w:rPr>
              <w:t>183,089</w:t>
            </w:r>
          </w:p>
        </w:tc>
        <w:tc>
          <w:tcPr>
            <w:tcW w:w="136" w:type="pct"/>
          </w:tcPr>
          <w:p w14:paraId="14EC130D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shd w:val="clear" w:color="auto" w:fill="auto"/>
          </w:tcPr>
          <w:p w14:paraId="3FA3A39A" w14:textId="44EBAE13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206,279</w:t>
            </w:r>
          </w:p>
        </w:tc>
      </w:tr>
      <w:tr w:rsidR="00C40838" w:rsidRPr="008F198B" w14:paraId="5ACD1867" w14:textId="77777777" w:rsidTr="00712778">
        <w:trPr>
          <w:cantSplit/>
        </w:trPr>
        <w:tc>
          <w:tcPr>
            <w:tcW w:w="2983" w:type="pct"/>
          </w:tcPr>
          <w:p w14:paraId="30C7BE3A" w14:textId="4743D220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" w:type="pct"/>
            <w:shd w:val="clear" w:color="auto" w:fill="auto"/>
          </w:tcPr>
          <w:p w14:paraId="06467027" w14:textId="77777777" w:rsidR="00C40838" w:rsidRPr="00472DAE" w:rsidRDefault="00C40838" w:rsidP="00C408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57494B61" w14:textId="6BD13578" w:rsidR="00C40838" w:rsidRPr="00EC450D" w:rsidRDefault="00A86E70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5E7DDB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1500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31DD9F75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1E3B0F77" w14:textId="2081D543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(23,1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C45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0838" w:rsidRPr="008F198B" w14:paraId="4852EE57" w14:textId="77777777" w:rsidTr="00712778">
        <w:trPr>
          <w:cantSplit/>
        </w:trPr>
        <w:tc>
          <w:tcPr>
            <w:tcW w:w="2983" w:type="pct"/>
          </w:tcPr>
          <w:p w14:paraId="092E0EE6" w14:textId="4B72743E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</w:tcPr>
          <w:p w14:paraId="50FE00BD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F2827" w14:textId="0169F7D7" w:rsidR="00C40838" w:rsidRPr="00EC450D" w:rsidRDefault="00A86E70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6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172,0</w:t>
            </w:r>
            <w:r w:rsidR="00150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6" w:type="pct"/>
          </w:tcPr>
          <w:p w14:paraId="326443AD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4FFB7" w14:textId="2FDF3452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C40838" w:rsidRPr="008F198B" w14:paraId="61AF7591" w14:textId="77777777" w:rsidTr="00712778">
        <w:trPr>
          <w:cantSplit/>
        </w:trPr>
        <w:tc>
          <w:tcPr>
            <w:tcW w:w="2983" w:type="pct"/>
          </w:tcPr>
          <w:p w14:paraId="308E57CC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FF5B0A7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shd w:val="clear" w:color="auto" w:fill="auto"/>
          </w:tcPr>
          <w:p w14:paraId="5F86BB9A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D7E0FB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4ADED573" w14:textId="77777777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40838" w:rsidRPr="008F198B" w14:paraId="44C44B0F" w14:textId="77777777" w:rsidTr="00712778">
        <w:trPr>
          <w:cantSplit/>
        </w:trPr>
        <w:tc>
          <w:tcPr>
            <w:tcW w:w="2983" w:type="pct"/>
          </w:tcPr>
          <w:p w14:paraId="233E1EE2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FB52496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shd w:val="clear" w:color="auto" w:fill="auto"/>
          </w:tcPr>
          <w:p w14:paraId="13497B84" w14:textId="4AAE8964" w:rsidR="00C40838" w:rsidRPr="00EC450D" w:rsidRDefault="00A86E70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A86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933</w:t>
            </w:r>
          </w:p>
        </w:tc>
        <w:tc>
          <w:tcPr>
            <w:tcW w:w="136" w:type="pct"/>
          </w:tcPr>
          <w:p w14:paraId="05143586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shd w:val="clear" w:color="auto" w:fill="auto"/>
          </w:tcPr>
          <w:p w14:paraId="7355FC7D" w14:textId="20E7047C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21,045</w:t>
            </w:r>
          </w:p>
        </w:tc>
      </w:tr>
      <w:tr w:rsidR="00C40838" w:rsidRPr="008F198B" w14:paraId="256326F2" w14:textId="77777777" w:rsidTr="00712778">
        <w:trPr>
          <w:cantSplit/>
        </w:trPr>
        <w:tc>
          <w:tcPr>
            <w:tcW w:w="2983" w:type="pct"/>
          </w:tcPr>
          <w:p w14:paraId="39805DD5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3E606A91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13E52069" w14:textId="19E0B7F8" w:rsidR="00C40838" w:rsidRPr="00EC450D" w:rsidRDefault="00A86E70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151</w:t>
            </w:r>
            <w:r w:rsidRPr="00A86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082</w:t>
            </w:r>
          </w:p>
        </w:tc>
        <w:tc>
          <w:tcPr>
            <w:tcW w:w="136" w:type="pct"/>
          </w:tcPr>
          <w:p w14:paraId="5819068E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531D4815" w14:textId="59A3C297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sz w:val="30"/>
                <w:szCs w:val="30"/>
              </w:rPr>
              <w:t>162,04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40838" w:rsidRPr="00DE5684" w14:paraId="581D42F1" w14:textId="77777777" w:rsidTr="00712778">
        <w:trPr>
          <w:cantSplit/>
        </w:trPr>
        <w:tc>
          <w:tcPr>
            <w:tcW w:w="2983" w:type="pct"/>
          </w:tcPr>
          <w:p w14:paraId="67D9D92B" w14:textId="77777777" w:rsidR="00C40838" w:rsidRPr="00472DAE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1BE7CAC1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A21E3" w14:textId="776E63E7" w:rsidR="00C40838" w:rsidRPr="00EC450D" w:rsidRDefault="00A86E70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172</w:t>
            </w:r>
            <w:r w:rsidRPr="00A86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6E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015</w:t>
            </w:r>
          </w:p>
        </w:tc>
        <w:tc>
          <w:tcPr>
            <w:tcW w:w="136" w:type="pct"/>
          </w:tcPr>
          <w:p w14:paraId="6AD2B7C9" w14:textId="77777777" w:rsidR="00C40838" w:rsidRPr="00472DAE" w:rsidRDefault="00C40838" w:rsidP="00C40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18E4F" w14:textId="7A6D07DF" w:rsidR="00C40838" w:rsidRPr="00083CE5" w:rsidRDefault="00C40838" w:rsidP="00C4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C4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B0428F0" w14:textId="4B3B2C04" w:rsidR="00EF1871" w:rsidRDefault="00EF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E8CA7A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B1054A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79A272BB" w14:textId="04A88478" w:rsidR="006756B1" w:rsidRPr="003637EC" w:rsidRDefault="007C5D0D" w:rsidP="000A1529">
      <w:pPr>
        <w:pStyle w:val="Heading8"/>
        <w:numPr>
          <w:ilvl w:val="0"/>
          <w:numId w:val="41"/>
        </w:numPr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637EC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3637E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3637EC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9E0C7B" w:rsidRDefault="00157515" w:rsidP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0C50E5F2" w:rsidR="007C5D0D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9E0C7B" w:rsidRPr="00AC584B">
        <w:rPr>
          <w:rFonts w:ascii="Angsana New" w:hAnsi="Angsana New"/>
          <w:spacing w:val="-4"/>
          <w:sz w:val="30"/>
          <w:szCs w:val="30"/>
          <w:cs/>
        </w:rPr>
        <w:t xml:space="preserve">หกเดือนสิ้นสุดวันที่ </w:t>
      </w:r>
      <w:r w:rsidR="009E0C7B" w:rsidRPr="006D07B0">
        <w:rPr>
          <w:rFonts w:ascii="Angsana New" w:hAnsi="Angsana New"/>
          <w:spacing w:val="-4"/>
          <w:sz w:val="30"/>
          <w:szCs w:val="30"/>
        </w:rPr>
        <w:t>30</w:t>
      </w:r>
      <w:r w:rsidR="009E0C7B" w:rsidRPr="00AC584B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</w:t>
      </w:r>
      <w:r w:rsidR="0055559D">
        <w:rPr>
          <w:rFonts w:ascii="Angsana New" w:hAnsi="Angsana New"/>
          <w:spacing w:val="-4"/>
          <w:sz w:val="30"/>
          <w:szCs w:val="30"/>
        </w:rPr>
        <w:t>8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C11E5" w:rsidRPr="00FC11E5">
        <w:rPr>
          <w:rFonts w:ascii="Angsana New" w:hAnsi="Angsana New"/>
          <w:spacing w:val="-4"/>
          <w:sz w:val="30"/>
          <w:szCs w:val="30"/>
        </w:rPr>
        <w:t>256</w:t>
      </w:r>
      <w:r w:rsidR="0055559D">
        <w:rPr>
          <w:rFonts w:ascii="Angsana New" w:hAnsi="Angsana New"/>
          <w:spacing w:val="-4"/>
          <w:sz w:val="30"/>
          <w:szCs w:val="30"/>
        </w:rPr>
        <w:t>7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8832B28" w14:textId="77777777" w:rsidR="004A7617" w:rsidRPr="00587B5D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E0C7B" w:rsidRPr="009E0C7B" w14:paraId="47F9D21A" w14:textId="77777777" w:rsidTr="00901FA9">
        <w:trPr>
          <w:trHeight w:val="56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52749" w14:textId="77777777" w:rsidR="009E0C7B" w:rsidRPr="009E0C7B" w:rsidRDefault="009E0C7B" w:rsidP="0035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7F3" w14:textId="77777777" w:rsidR="009E0C7B" w:rsidRPr="009E0C7B" w:rsidRDefault="009E0C7B" w:rsidP="0035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E0C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133E" w14:textId="77777777" w:rsidR="009E0C7B" w:rsidRPr="009E0C7B" w:rsidRDefault="009E0C7B" w:rsidP="0035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E4213AD" w14:textId="77777777" w:rsidR="009E0C7B" w:rsidRPr="009E0C7B" w:rsidRDefault="009E0C7B" w:rsidP="0035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E0C7B" w:rsidRPr="009E0C7B" w14:paraId="2BA808AA" w14:textId="77777777" w:rsidTr="00901FA9">
        <w:trPr>
          <w:trHeight w:val="56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E0BD5" w14:textId="50F24EDE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C2C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CC7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18E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2DCD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0C7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A57F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87FD8A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01FA9" w:rsidRPr="009E0C7B" w14:paraId="7AEFFC5F" w14:textId="77777777" w:rsidTr="00A34FC0">
        <w:trPr>
          <w:trHeight w:val="281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134DA" w14:textId="5ECEE371" w:rsidR="009E0C7B" w:rsidRPr="009E0C7B" w:rsidRDefault="00901FA9" w:rsidP="0090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E0C7B"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9E0C7B"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579E4" w14:textId="4BDE3794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12D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9BB69" w14:textId="700692AA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AE4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5621C" w14:textId="7A0B2B5D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AC3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92807" w14:textId="69EAE07D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713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B25C" w14:textId="5D530CF4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449A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ADB39" w14:textId="3205924D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8D2B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90C2E" w14:textId="18C8444B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4F5B0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722487" w14:textId="4511C052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2567</w:t>
            </w:r>
          </w:p>
        </w:tc>
      </w:tr>
      <w:tr w:rsidR="009E0C7B" w:rsidRPr="009E0C7B" w14:paraId="208BC18D" w14:textId="77777777" w:rsidTr="00901FA9">
        <w:trPr>
          <w:trHeight w:val="218"/>
          <w:tblHeader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8051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170" w:type="dxa"/>
            <w:gridSpan w:val="1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CF8D18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9E0C7B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01FA9" w:rsidRPr="009E0C7B" w14:paraId="054C0EB1" w14:textId="77777777" w:rsidTr="00A34FC0">
        <w:trPr>
          <w:trHeight w:val="24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D020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93D582" w14:textId="16278C2C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2A59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7184D" w14:textId="5A7B97D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C0D4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2552" w14:textId="71C572EE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334,776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B46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F7F66" w14:textId="61CB7EFE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345,239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75DC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62AC3" w14:textId="3BC5D146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3318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04589" w14:textId="5ED8FD5D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880C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F0E3E7" w14:textId="78F05082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398,786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3E2C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F6ED6" w14:textId="3FE566D7" w:rsidR="009E0C7B" w:rsidRPr="009E0C7B" w:rsidRDefault="009E0C7B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471,711</w:t>
            </w:r>
          </w:p>
        </w:tc>
      </w:tr>
      <w:tr w:rsidR="00901FA9" w:rsidRPr="009E0C7B" w14:paraId="7610DCAD" w14:textId="77777777" w:rsidTr="00A34FC0">
        <w:trPr>
          <w:trHeight w:val="1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C550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68DEA" w14:textId="5BD1E335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F0F7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130AF" w14:textId="1F3B9ED6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64F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03FAF" w14:textId="1B5886A3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334,776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80D7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A6A6C" w14:textId="1484FE4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345,239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8E4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CC403" w14:textId="63A11685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</w:t>
            </w:r>
            <w:r w:rsidR="005611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8F1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643B1" w14:textId="5BD1F650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FAB1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2E692" w14:textId="1FC2E2C6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468,</w:t>
            </w:r>
            <w:r w:rsidR="005611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453B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D7EA9" w14:textId="4AC3CCA2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538,326</w:t>
            </w:r>
          </w:p>
        </w:tc>
      </w:tr>
      <w:tr w:rsidR="00901FA9" w:rsidRPr="009E0C7B" w14:paraId="61138C2D" w14:textId="77777777" w:rsidTr="00A34FC0">
        <w:trPr>
          <w:trHeight w:val="1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DD6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051F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56EAF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41661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42C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C22F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C6DE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EEE3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96E9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F8C3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437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9C3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2F0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087E6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3A404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170D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FA9" w:rsidRPr="009E0C7B" w14:paraId="5C64C916" w14:textId="77777777" w:rsidTr="00A34FC0">
        <w:trPr>
          <w:trHeight w:val="30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5758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AE4C7" w14:textId="0298E27A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A89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A443" w14:textId="0D6A59BB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97E6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2E3A7" w14:textId="37F90CD4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="004320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4320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33E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88553" w14:textId="3630FFF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186,852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FC1E1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DB0F9" w14:textId="072D50DE" w:rsidR="009E0C7B" w:rsidRPr="009E0C7B" w:rsidRDefault="0084111C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="009E0C7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314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2F1F9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B4AF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84D56" w14:textId="0D536DA3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  <w:r w:rsidR="004320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BA10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FD59A4" w14:textId="6DA75BE5" w:rsidR="009E0C7B" w:rsidRPr="009E0C7B" w:rsidRDefault="009E0C7B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283,256</w:t>
            </w:r>
          </w:p>
        </w:tc>
      </w:tr>
      <w:tr w:rsidR="00901FA9" w:rsidRPr="009E0C7B" w14:paraId="238631DA" w14:textId="77777777" w:rsidTr="00A34FC0">
        <w:trPr>
          <w:trHeight w:val="33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290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A022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181B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AF4E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1C8B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EC28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233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389F9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0318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884282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C6E3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D231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85E3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3E9B4" w14:textId="266F9CAF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 w:rsidR="0043204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A2056"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98A4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B01F0" w14:textId="0C1BBD8D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color w:val="000000"/>
                <w:sz w:val="30"/>
                <w:szCs w:val="30"/>
              </w:rPr>
              <w:t>(24,008)</w:t>
            </w:r>
          </w:p>
        </w:tc>
      </w:tr>
      <w:tr w:rsidR="00901FA9" w:rsidRPr="009E0C7B" w14:paraId="6E2A3A7E" w14:textId="77777777" w:rsidTr="00A34FC0">
        <w:trPr>
          <w:trHeight w:val="33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2D9E" w14:textId="6A709D6E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C7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A34FC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E0C7B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9F3C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A941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F9B3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309B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87ECF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5900F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4668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DB256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F8C0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B828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BE98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FAE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8F485" w14:textId="77777777" w:rsidR="009E0C7B" w:rsidRPr="009E0C7B" w:rsidRDefault="009E0C7B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09626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15D0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1FA9" w:rsidRPr="009E0C7B" w14:paraId="349EDDA9" w14:textId="77777777" w:rsidTr="00A34FC0">
        <w:trPr>
          <w:trHeight w:val="33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2DE0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C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0C7B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C558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A3BF0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A57D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9351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6869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6943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0ECC2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77BB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2AA0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2648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7648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8BF46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EC2A9" w14:textId="594D9716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(9,842)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EAC40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1311CE" w14:textId="188D747C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color w:val="000000"/>
                <w:sz w:val="30"/>
                <w:szCs w:val="30"/>
              </w:rPr>
              <w:t>49,525</w:t>
            </w:r>
          </w:p>
        </w:tc>
      </w:tr>
      <w:tr w:rsidR="00901FA9" w:rsidRPr="009E0C7B" w14:paraId="4C1C349B" w14:textId="77777777" w:rsidTr="00A34FC0">
        <w:trPr>
          <w:trHeight w:val="40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5D5B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9E0C7B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C586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85A49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6775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9AB2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8B59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C20D3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421D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3BB47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48222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14F6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028C3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8B4D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E09BF" w14:textId="00764955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 w:rsidR="00432047">
              <w:rPr>
                <w:rFonts w:ascii="Angsana New" w:hAnsi="Angsana New"/>
                <w:color w:val="000000"/>
                <w:sz w:val="30"/>
                <w:szCs w:val="30"/>
              </w:rPr>
              <w:t>5,172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8D15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87C3" w14:textId="5E57A60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color w:val="000000"/>
                <w:sz w:val="30"/>
                <w:szCs w:val="30"/>
              </w:rPr>
              <w:t>(52,789)</w:t>
            </w:r>
          </w:p>
        </w:tc>
      </w:tr>
      <w:tr w:rsidR="00901FA9" w:rsidRPr="009E0C7B" w14:paraId="3A5EC521" w14:textId="77777777" w:rsidTr="00A34FC0">
        <w:trPr>
          <w:trHeight w:val="23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0662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C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C2E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07F0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74AD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007D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9406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8C14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C99FD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51C8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3B73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783CA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7D47E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FC634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3B054" w14:textId="5CA5FFBD" w:rsidR="009E0C7B" w:rsidRPr="009E0C7B" w:rsidRDefault="0084111C" w:rsidP="0056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  <w:r w:rsidR="004320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</w:t>
            </w:r>
            <w:r w:rsidR="00CA205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04EAC" w14:textId="77777777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6F340" w14:textId="2454A6A0" w:rsidR="009E0C7B" w:rsidRPr="009E0C7B" w:rsidRDefault="009E0C7B" w:rsidP="009E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0C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255,984</w:t>
            </w:r>
          </w:p>
        </w:tc>
      </w:tr>
    </w:tbl>
    <w:p w14:paraId="1748EB43" w14:textId="00839135" w:rsidR="001742E7" w:rsidRPr="009E0C7B" w:rsidRDefault="001742E7" w:rsidP="001742E7">
      <w:pPr>
        <w:rPr>
          <w:rFonts w:asciiTheme="majorBidi" w:hAnsiTheme="majorBidi" w:cstheme="majorBidi"/>
          <w:sz w:val="16"/>
          <w:szCs w:val="16"/>
        </w:rPr>
      </w:pPr>
    </w:p>
    <w:p w14:paraId="4231CD65" w14:textId="77777777" w:rsidR="009E0C7B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</w:p>
    <w:p w14:paraId="25F0ED80" w14:textId="3018CB08" w:rsidR="00F36F8E" w:rsidRDefault="00F36F8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334F52CB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9E0C7B" w:rsidRPr="006D07B0">
        <w:rPr>
          <w:rFonts w:ascii="Angsana New" w:hAnsi="Angsana New"/>
          <w:spacing w:val="-4"/>
          <w:sz w:val="30"/>
          <w:szCs w:val="30"/>
        </w:rPr>
        <w:t>30</w:t>
      </w:r>
      <w:r w:rsidR="009E0C7B" w:rsidRPr="00AC584B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C97E91" w:rsidRPr="00FC11E5">
        <w:rPr>
          <w:rFonts w:ascii="Angsana New" w:hAnsi="Angsana New"/>
          <w:spacing w:val="-4"/>
          <w:sz w:val="30"/>
          <w:szCs w:val="30"/>
        </w:rPr>
        <w:t>256</w:t>
      </w:r>
      <w:r w:rsidR="00C97E91">
        <w:rPr>
          <w:rFonts w:ascii="Angsana New" w:hAnsi="Angsana New"/>
          <w:spacing w:val="-4"/>
          <w:sz w:val="30"/>
          <w:szCs w:val="30"/>
        </w:rPr>
        <w:t>8</w:t>
      </w:r>
      <w:r w:rsidR="00C97E91"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</w:t>
      </w:r>
      <w:r w:rsidR="00C97E91">
        <w:rPr>
          <w:rFonts w:ascii="Angsana New" w:hAnsi="Angsana New"/>
          <w:color w:val="000000"/>
          <w:sz w:val="30"/>
          <w:szCs w:val="30"/>
        </w:rPr>
        <w:t>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990"/>
        <w:gridCol w:w="270"/>
        <w:gridCol w:w="990"/>
        <w:gridCol w:w="270"/>
        <w:gridCol w:w="1080"/>
        <w:gridCol w:w="270"/>
        <w:gridCol w:w="1080"/>
        <w:gridCol w:w="252"/>
        <w:gridCol w:w="1008"/>
        <w:gridCol w:w="270"/>
        <w:gridCol w:w="990"/>
        <w:gridCol w:w="270"/>
        <w:gridCol w:w="990"/>
        <w:gridCol w:w="270"/>
        <w:gridCol w:w="990"/>
      </w:tblGrid>
      <w:tr w:rsidR="00F0668A" w:rsidRPr="009114A3" w14:paraId="408ADD25" w14:textId="77777777" w:rsidTr="00993517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993517">
        <w:trPr>
          <w:trHeight w:val="35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16334" w:rsidRPr="009114A3" w14:paraId="19DD3A60" w14:textId="77777777" w:rsidTr="00993517">
        <w:trPr>
          <w:trHeight w:val="24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1F5610B9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3CDB9A42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0C2F0939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184DCDDF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45B505E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20DB980C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D9254" w14:textId="61129582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45390C2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E54035" w14:textId="6211C1A6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C97E91" w:rsidRPr="009114A3" w14:paraId="4A97B6CC" w14:textId="77777777" w:rsidTr="00993517">
        <w:trPr>
          <w:trHeight w:val="137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C97E91" w:rsidRPr="009114A3" w:rsidRDefault="00C97E91" w:rsidP="00C9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86832" w:rsidRPr="002F282A" w14:paraId="1A0EBD54" w14:textId="77777777" w:rsidTr="00432047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C572ED" w14:textId="40327AF8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911,613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4DE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B392A" w14:textId="4881C5D0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832">
              <w:rPr>
                <w:rFonts w:ascii="Angsana New" w:hAnsi="Angsana New"/>
                <w:color w:val="000000"/>
                <w:sz w:val="28"/>
                <w:szCs w:val="28"/>
              </w:rPr>
              <w:t>911,517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C2CC" w14:textId="77777777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9CAF9" w14:textId="25BE7E47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699,76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9B81" w14:textId="77777777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9707" w14:textId="129DD2BD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832">
              <w:rPr>
                <w:rFonts w:ascii="Angsana New" w:hAnsi="Angsana New"/>
                <w:color w:val="000000"/>
                <w:sz w:val="28"/>
                <w:szCs w:val="28"/>
              </w:rPr>
              <w:t>519,375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C86D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C1D21E" w14:textId="772C98A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CA2056">
              <w:rPr>
                <w:rFonts w:ascii="Angsana New" w:hAnsi="Angsana New"/>
                <w:color w:val="000000"/>
                <w:sz w:val="28"/>
                <w:szCs w:val="28"/>
              </w:rPr>
              <w:t>257,972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9E8B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1D0594" w14:textId="45872D34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3,236,114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BB264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785F0" w14:textId="50BBFCB0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4,8</w:t>
            </w:r>
            <w:r w:rsidR="00257D3A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="00CA2056">
              <w:rPr>
                <w:rFonts w:ascii="Angsana New" w:hAnsi="Angsana New"/>
                <w:color w:val="000000"/>
                <w:sz w:val="28"/>
                <w:szCs w:val="28"/>
              </w:rPr>
              <w:t>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24CC" w14:textId="77777777" w:rsidR="00586832" w:rsidRPr="00E97B4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2936D" w14:textId="779E8F82" w:rsidR="00586832" w:rsidRPr="008168D2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  <w:tr w:rsidR="00586832" w:rsidRPr="002F282A" w14:paraId="70CBEE62" w14:textId="77777777" w:rsidTr="00432047">
        <w:trPr>
          <w:trHeight w:val="2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A0812" w14:textId="7A6DA020" w:rsidR="00586832" w:rsidRPr="001731B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183,41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44506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8D0A5" w14:textId="09B51784" w:rsidR="00586832" w:rsidRPr="001731B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832">
              <w:rPr>
                <w:rFonts w:ascii="Angsana New" w:hAnsi="Angsana New"/>
                <w:color w:val="000000"/>
                <w:sz w:val="28"/>
                <w:szCs w:val="28"/>
              </w:rPr>
              <w:t>7,841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1F23" w14:textId="77777777" w:rsidR="00586832" w:rsidRPr="001731B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BC495A" w14:textId="4DE350BA" w:rsidR="00586832" w:rsidRPr="001731B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47,983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A7AF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BC1EF" w14:textId="5ED2A0C1" w:rsidR="00586832" w:rsidRPr="001731B1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6832">
              <w:rPr>
                <w:rFonts w:ascii="Angsana New" w:hAnsi="Angsana New"/>
                <w:color w:val="000000"/>
                <w:sz w:val="28"/>
                <w:szCs w:val="28"/>
              </w:rPr>
              <w:t>46,254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DF90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C8D2D" w14:textId="43FF5790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  <w:r w:rsidR="00CA2056">
              <w:rPr>
                <w:rFonts w:ascii="Angsana New" w:hAnsi="Angsana New"/>
                <w:color w:val="000000"/>
                <w:sz w:val="28"/>
                <w:szCs w:val="28"/>
              </w:rPr>
              <w:t>6,917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C68C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C27A" w14:textId="772B0E50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2C6B">
              <w:rPr>
                <w:rFonts w:ascii="Angsana New" w:hAnsi="Angsana New"/>
                <w:color w:val="000000"/>
                <w:sz w:val="28"/>
                <w:szCs w:val="28"/>
              </w:rPr>
              <w:t>843,297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7F17" w14:textId="77777777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A54C0" w14:textId="7BA593E9" w:rsidR="00586832" w:rsidRPr="005C2C6B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CA2056">
              <w:rPr>
                <w:rFonts w:ascii="Angsana New" w:hAnsi="Angsana New"/>
                <w:color w:val="000000"/>
                <w:sz w:val="28"/>
                <w:szCs w:val="28"/>
              </w:rPr>
              <w:t>88,314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F07D" w14:textId="77777777" w:rsidR="00586832" w:rsidRPr="009114A3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3C1BB" w14:textId="7548979A" w:rsidR="00586832" w:rsidRPr="008168D2" w:rsidRDefault="00586832" w:rsidP="0058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897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2A7B3B21" w:rsidR="00A54C53" w:rsidRDefault="001D18A6" w:rsidP="00BB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9E0C7B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="009E0C7B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9E0C7B" w:rsidRPr="00AC584B">
        <w:rPr>
          <w:rFonts w:ascii="Angsana New" w:hAnsi="Angsana New"/>
          <w:spacing w:val="-8"/>
          <w:sz w:val="30"/>
          <w:szCs w:val="30"/>
        </w:rPr>
        <w:t xml:space="preserve">30 </w:t>
      </w:r>
      <w:r w:rsidR="009E0C7B" w:rsidRPr="00AC584B">
        <w:rPr>
          <w:rFonts w:ascii="Angsana New" w:hAnsi="Angsana New"/>
          <w:spacing w:val="-8"/>
          <w:sz w:val="30"/>
          <w:szCs w:val="30"/>
          <w:cs/>
        </w:rPr>
        <w:t xml:space="preserve">มิถุนายน </w:t>
      </w:r>
      <w:r w:rsidR="00E8484C">
        <w:rPr>
          <w:rFonts w:ascii="Angsana New" w:hAnsi="Angsana New"/>
          <w:spacing w:val="-8"/>
          <w:sz w:val="30"/>
          <w:szCs w:val="30"/>
        </w:rPr>
        <w:t>2568</w:t>
      </w:r>
      <w:r w:rsidR="008B6850">
        <w:rPr>
          <w:rFonts w:ascii="Angsana New" w:hAnsi="Angsana New"/>
          <w:spacing w:val="-8"/>
          <w:sz w:val="30"/>
          <w:szCs w:val="30"/>
        </w:rPr>
        <w:t xml:space="preserve">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 </w:t>
      </w:r>
      <w:r w:rsidR="00503B62">
        <w:rPr>
          <w:rFonts w:ascii="Angsana New" w:hAnsi="Angsana New"/>
          <w:spacing w:val="-8"/>
          <w:sz w:val="30"/>
          <w:szCs w:val="30"/>
        </w:rPr>
        <w:t>44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FC11E5" w:rsidRPr="00FC11E5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E8484C">
        <w:rPr>
          <w:rFonts w:ascii="Angsana New" w:hAnsi="Angsana New"/>
          <w:i/>
          <w:iCs/>
          <w:spacing w:val="-8"/>
          <w:sz w:val="30"/>
          <w:szCs w:val="30"/>
        </w:rPr>
        <w:t>9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2B2E38">
        <w:rPr>
          <w:rFonts w:ascii="Angsana New" w:hAnsi="Angsana New"/>
          <w:spacing w:val="-2"/>
          <w:sz w:val="30"/>
          <w:szCs w:val="30"/>
        </w:rPr>
        <w:br/>
      </w:r>
      <w:r w:rsidR="008549C4" w:rsidRPr="00BB2FEF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="008549C4">
        <w:rPr>
          <w:rFonts w:ascii="Angsana New" w:hAnsi="Angsana New" w:hint="cs"/>
          <w:sz w:val="30"/>
          <w:szCs w:val="30"/>
          <w:cs/>
        </w:rPr>
        <w:t>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084D0FF5" w14:textId="77777777" w:rsidR="00763C2D" w:rsidRDefault="00763C2D" w:rsidP="00BB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5B8C0286" w14:textId="77777777" w:rsidR="00763C2D" w:rsidRDefault="00763C2D" w:rsidP="00BB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Pr="009E0C7B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RPr="009E0C7B" w:rsidSect="00773A73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19B130" w14:textId="77777777" w:rsidR="006B5739" w:rsidRDefault="006B5739" w:rsidP="0099473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เงินปันผล</w:t>
      </w:r>
    </w:p>
    <w:p w14:paraId="4AAF6191" w14:textId="77777777" w:rsidR="006B5739" w:rsidRPr="00587B5D" w:rsidRDefault="006B5739" w:rsidP="006B5739">
      <w:pPr>
        <w:pStyle w:val="FSBlank"/>
        <w:rPr>
          <w:sz w:val="30"/>
          <w:szCs w:val="30"/>
          <w:lang w:val="th-TH" w:eastAsia="x-none"/>
        </w:rPr>
      </w:pPr>
    </w:p>
    <w:p w14:paraId="453EDD6E" w14:textId="463168E4" w:rsidR="006B5739" w:rsidRDefault="006B5739" w:rsidP="006B5739">
      <w:pPr>
        <w:pStyle w:val="FSBlank"/>
        <w:rPr>
          <w:sz w:val="30"/>
          <w:szCs w:val="30"/>
        </w:rPr>
      </w:pPr>
      <w:r w:rsidRPr="003C3A88">
        <w:rPr>
          <w:sz w:val="30"/>
          <w:szCs w:val="30"/>
          <w:cs/>
        </w:rPr>
        <w:t>รายละเอียดเงินปันผลในระหว่างงวด</w:t>
      </w:r>
      <w:r w:rsidRPr="003C3A88">
        <w:rPr>
          <w:rFonts w:hint="cs"/>
          <w:sz w:val="30"/>
          <w:szCs w:val="30"/>
          <w:cs/>
        </w:rPr>
        <w:t>หก</w:t>
      </w:r>
      <w:r w:rsidRPr="003C3A88">
        <w:rPr>
          <w:sz w:val="30"/>
          <w:szCs w:val="30"/>
          <w:cs/>
        </w:rPr>
        <w:t xml:space="preserve">เดือนสิ้นสุดวันที่ </w:t>
      </w:r>
      <w:r w:rsidRPr="003C3A88">
        <w:rPr>
          <w:sz w:val="30"/>
          <w:szCs w:val="30"/>
        </w:rPr>
        <w:t>30</w:t>
      </w:r>
      <w:r w:rsidRPr="003C3A88">
        <w:rPr>
          <w:sz w:val="30"/>
          <w:szCs w:val="30"/>
          <w:cs/>
        </w:rPr>
        <w:t xml:space="preserve"> </w:t>
      </w:r>
      <w:r w:rsidRPr="003C3A88">
        <w:rPr>
          <w:rFonts w:hint="cs"/>
          <w:sz w:val="30"/>
          <w:szCs w:val="30"/>
          <w:cs/>
        </w:rPr>
        <w:t>มิถุนา</w:t>
      </w:r>
      <w:r w:rsidRPr="003C3A88">
        <w:rPr>
          <w:sz w:val="30"/>
          <w:szCs w:val="30"/>
          <w:cs/>
        </w:rPr>
        <w:t xml:space="preserve">ยน </w:t>
      </w:r>
      <w:r w:rsidRPr="003C3A88">
        <w:rPr>
          <w:sz w:val="30"/>
          <w:szCs w:val="30"/>
        </w:rPr>
        <w:t>256</w:t>
      </w:r>
      <w:r w:rsidR="00432047">
        <w:rPr>
          <w:sz w:val="30"/>
          <w:szCs w:val="30"/>
        </w:rPr>
        <w:t>8</w:t>
      </w:r>
      <w:r w:rsidRPr="003C3A88">
        <w:rPr>
          <w:sz w:val="30"/>
          <w:szCs w:val="30"/>
          <w:cs/>
        </w:rPr>
        <w:t xml:space="preserve"> และ </w:t>
      </w:r>
      <w:r w:rsidRPr="003C3A88">
        <w:rPr>
          <w:sz w:val="30"/>
          <w:szCs w:val="30"/>
        </w:rPr>
        <w:t>256</w:t>
      </w:r>
      <w:r w:rsidR="00432047">
        <w:rPr>
          <w:sz w:val="30"/>
          <w:szCs w:val="30"/>
        </w:rPr>
        <w:t>7</w:t>
      </w:r>
      <w:r w:rsidRPr="003C3A88">
        <w:rPr>
          <w:sz w:val="30"/>
          <w:szCs w:val="30"/>
          <w:cs/>
        </w:rPr>
        <w:t xml:space="preserve"> มีดังนี้</w:t>
      </w:r>
    </w:p>
    <w:p w14:paraId="17C19211" w14:textId="77777777" w:rsidR="006B5739" w:rsidRPr="003C3A88" w:rsidRDefault="006B5739" w:rsidP="006B5739">
      <w:pPr>
        <w:pStyle w:val="FSBlank"/>
        <w:rPr>
          <w:sz w:val="30"/>
          <w:szCs w:val="30"/>
        </w:rPr>
      </w:pPr>
    </w:p>
    <w:tbl>
      <w:tblPr>
        <w:tblStyle w:val="TableGrid"/>
        <w:tblW w:w="87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620"/>
        <w:gridCol w:w="270"/>
        <w:gridCol w:w="1530"/>
        <w:gridCol w:w="241"/>
        <w:gridCol w:w="1440"/>
        <w:gridCol w:w="258"/>
        <w:gridCol w:w="1211"/>
      </w:tblGrid>
      <w:tr w:rsidR="006B5739" w:rsidRPr="008F53BD" w14:paraId="7DECDE62" w14:textId="77777777" w:rsidTr="00967DC4">
        <w:trPr>
          <w:trHeight w:val="144"/>
          <w:tblHeader/>
          <w:jc w:val="center"/>
        </w:trPr>
        <w:tc>
          <w:tcPr>
            <w:tcW w:w="2162" w:type="dxa"/>
            <w:vAlign w:val="bottom"/>
          </w:tcPr>
          <w:p w14:paraId="780D4620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3048436B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270" w:type="dxa"/>
          </w:tcPr>
          <w:p w14:paraId="5F4F3B35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7D9F4A33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กำหนดจ่าย</w:t>
            </w:r>
          </w:p>
        </w:tc>
        <w:tc>
          <w:tcPr>
            <w:tcW w:w="241" w:type="dxa"/>
          </w:tcPr>
          <w:p w14:paraId="62EE8095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72C7D04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อัตราต่อหุ้น</w:t>
            </w:r>
          </w:p>
        </w:tc>
        <w:tc>
          <w:tcPr>
            <w:tcW w:w="258" w:type="dxa"/>
          </w:tcPr>
          <w:p w14:paraId="768E598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  <w:vAlign w:val="bottom"/>
          </w:tcPr>
          <w:p w14:paraId="4E0DAE84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6B5739" w:rsidRPr="008F53BD" w14:paraId="20935DAA" w14:textId="77777777" w:rsidTr="00967DC4">
        <w:trPr>
          <w:trHeight w:val="144"/>
          <w:tblHeader/>
          <w:jc w:val="center"/>
        </w:trPr>
        <w:tc>
          <w:tcPr>
            <w:tcW w:w="2162" w:type="dxa"/>
          </w:tcPr>
          <w:p w14:paraId="031C4D0B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6FC440C9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56F65C27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443A1BC2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0447C84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50DB2DB9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58" w:type="dxa"/>
          </w:tcPr>
          <w:p w14:paraId="0375FB8F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60405F42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6B5739" w:rsidRPr="008F53BD" w14:paraId="60CA95C2" w14:textId="77777777" w:rsidTr="00967DC4">
        <w:trPr>
          <w:trHeight w:val="144"/>
          <w:tblHeader/>
          <w:jc w:val="center"/>
        </w:trPr>
        <w:tc>
          <w:tcPr>
            <w:tcW w:w="2162" w:type="dxa"/>
          </w:tcPr>
          <w:p w14:paraId="507D11CE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20" w:type="dxa"/>
          </w:tcPr>
          <w:p w14:paraId="6920FDE0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31B865C0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0A243565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2A211179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51A8281F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8" w:type="dxa"/>
          </w:tcPr>
          <w:p w14:paraId="3B180CF2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24B5780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6B5739" w:rsidRPr="008F53BD" w14:paraId="699F6EDA" w14:textId="77777777" w:rsidTr="00967DC4">
        <w:trPr>
          <w:trHeight w:val="144"/>
          <w:tblHeader/>
          <w:jc w:val="center"/>
        </w:trPr>
        <w:tc>
          <w:tcPr>
            <w:tcW w:w="2162" w:type="dxa"/>
          </w:tcPr>
          <w:p w14:paraId="56E01EEC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620" w:type="dxa"/>
          </w:tcPr>
          <w:p w14:paraId="6F0F2FB4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29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70" w:type="dxa"/>
          </w:tcPr>
          <w:p w14:paraId="34A602C7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5FC565D5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41" w:type="dxa"/>
          </w:tcPr>
          <w:p w14:paraId="32E0788B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687D3001" w14:textId="77777777" w:rsidR="006B5739" w:rsidRPr="00EF2B8F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58" w:type="dxa"/>
          </w:tcPr>
          <w:p w14:paraId="25A78974" w14:textId="77777777" w:rsidR="006B5739" w:rsidRPr="00EF2B8F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275100FB" w14:textId="77777777" w:rsidR="006B5739" w:rsidRPr="00EF2B8F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122.89</w:t>
            </w:r>
          </w:p>
        </w:tc>
      </w:tr>
      <w:tr w:rsidR="006B5739" w:rsidRPr="008F53BD" w14:paraId="31DA0D10" w14:textId="77777777" w:rsidTr="00967DC4">
        <w:trPr>
          <w:trHeight w:val="144"/>
          <w:tblHeader/>
          <w:jc w:val="center"/>
        </w:trPr>
        <w:tc>
          <w:tcPr>
            <w:tcW w:w="2162" w:type="dxa"/>
          </w:tcPr>
          <w:p w14:paraId="246CA0F3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76675880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75BB189D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25AC3174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59F1F0B4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31AC00C2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8" w:type="dxa"/>
          </w:tcPr>
          <w:p w14:paraId="2EA5E460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2D36FECF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6B5739" w:rsidRPr="008F53BD" w14:paraId="40152C51" w14:textId="77777777" w:rsidTr="00967DC4">
        <w:trPr>
          <w:trHeight w:val="144"/>
          <w:tblHeader/>
          <w:jc w:val="center"/>
        </w:trPr>
        <w:tc>
          <w:tcPr>
            <w:tcW w:w="2162" w:type="dxa"/>
          </w:tcPr>
          <w:p w14:paraId="1533EBB1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620" w:type="dxa"/>
          </w:tcPr>
          <w:p w14:paraId="03E5A6B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1C3983EA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65865BC8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6E7BF533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247A94CC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8" w:type="dxa"/>
          </w:tcPr>
          <w:p w14:paraId="0DAB25E9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79DA2047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6B5739" w:rsidRPr="008F53BD" w14:paraId="56CE1C8D" w14:textId="77777777" w:rsidTr="00967DC4">
        <w:trPr>
          <w:trHeight w:val="144"/>
          <w:jc w:val="center"/>
        </w:trPr>
        <w:tc>
          <w:tcPr>
            <w:tcW w:w="2162" w:type="dxa"/>
            <w:shd w:val="clear" w:color="auto" w:fill="auto"/>
          </w:tcPr>
          <w:p w14:paraId="07520841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1135D82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25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EF73167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3C2EE28F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6DB64CE1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05B05824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59320F0E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1" w:type="dxa"/>
            <w:shd w:val="clear" w:color="auto" w:fill="auto"/>
          </w:tcPr>
          <w:p w14:paraId="70786BD7" w14:textId="77777777" w:rsidR="006B5739" w:rsidRPr="008F53BD" w:rsidRDefault="006B5739" w:rsidP="0096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122.90</w:t>
            </w:r>
          </w:p>
        </w:tc>
      </w:tr>
    </w:tbl>
    <w:p w14:paraId="2A91EA96" w14:textId="3C2A3A65" w:rsidR="006B5739" w:rsidRDefault="006B5739" w:rsidP="006B5739">
      <w:pPr>
        <w:pStyle w:val="Heading8"/>
        <w:tabs>
          <w:tab w:val="left" w:pos="9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6B5739" w:rsidSect="0099473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5B2B8E8B" w:rsidR="002941A2" w:rsidRPr="00472DAE" w:rsidRDefault="002941A2" w:rsidP="00F16D74">
      <w:pPr>
        <w:pStyle w:val="Heading8"/>
        <w:numPr>
          <w:ilvl w:val="0"/>
          <w:numId w:val="41"/>
        </w:numPr>
        <w:tabs>
          <w:tab w:val="left" w:pos="900"/>
        </w:tabs>
        <w:spacing w:line="240" w:lineRule="auto"/>
        <w:ind w:left="540" w:right="-43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641A5A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77777777" w:rsidR="002941A2" w:rsidRPr="00472DAE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Pr="00472DAE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641A5A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890"/>
        <w:gridCol w:w="270"/>
        <w:gridCol w:w="1890"/>
        <w:gridCol w:w="270"/>
        <w:gridCol w:w="1890"/>
        <w:gridCol w:w="270"/>
        <w:gridCol w:w="1359"/>
        <w:gridCol w:w="236"/>
        <w:gridCol w:w="1377"/>
        <w:gridCol w:w="243"/>
        <w:gridCol w:w="1368"/>
      </w:tblGrid>
      <w:tr w:rsidR="00104CA5" w:rsidRPr="00CF2BB1" w14:paraId="60CB5AA2" w14:textId="77777777" w:rsidTr="001052C0">
        <w:tc>
          <w:tcPr>
            <w:tcW w:w="3087" w:type="dxa"/>
            <w:shd w:val="clear" w:color="auto" w:fill="auto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52C0">
        <w:tc>
          <w:tcPr>
            <w:tcW w:w="3087" w:type="dxa"/>
            <w:shd w:val="clear" w:color="auto" w:fill="auto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CF2BB1" w14:paraId="5725CA12" w14:textId="77777777" w:rsidTr="001052C0">
        <w:tc>
          <w:tcPr>
            <w:tcW w:w="3087" w:type="dxa"/>
            <w:shd w:val="clear" w:color="auto" w:fill="auto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CF56F11" w14:textId="77777777" w:rsidR="00CC55F1" w:rsidRDefault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  <w:p w14:paraId="73B7FA62" w14:textId="0647D650" w:rsidR="00104CA5" w:rsidRPr="00A7477C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47ED6B38" w14:textId="2C46DDAB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52C0">
        <w:tc>
          <w:tcPr>
            <w:tcW w:w="3087" w:type="dxa"/>
            <w:shd w:val="clear" w:color="auto" w:fill="auto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A5A" w:rsidRPr="00CF2BB1" w14:paraId="06C1EA58" w14:textId="77777777" w:rsidTr="001052C0">
        <w:trPr>
          <w:tblHeader/>
        </w:trPr>
        <w:tc>
          <w:tcPr>
            <w:tcW w:w="3087" w:type="dxa"/>
            <w:shd w:val="clear" w:color="auto" w:fill="auto"/>
          </w:tcPr>
          <w:p w14:paraId="3E4A69DB" w14:textId="4230CE7B" w:rsidR="00104CA5" w:rsidRPr="00472DAE" w:rsidRDefault="00104CA5" w:rsidP="00F1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0C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E0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8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CBC1D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D903D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6743C2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5365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872264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32817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29DF4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B78C0F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2C8502B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5C572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2C2D06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CF2BB1" w14:paraId="15E3F51F" w14:textId="77777777" w:rsidTr="001052C0">
        <w:tc>
          <w:tcPr>
            <w:tcW w:w="3087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54C3F25" w14:textId="77777777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1B4C1201" w14:textId="77777777" w:rsidTr="0055466F">
        <w:tc>
          <w:tcPr>
            <w:tcW w:w="3087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4B98EB5D" w14:textId="79264CA6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57E7A32" w14:textId="48C643DD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830EE0" w14:textId="64B32CB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2F0D09C" w14:textId="091423EF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EEA14F" w14:textId="5B0FD2BB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08A91A" w14:textId="422D3324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CF2BB1" w14:paraId="31E99219" w14:textId="77777777" w:rsidTr="0055466F">
        <w:tc>
          <w:tcPr>
            <w:tcW w:w="3087" w:type="dxa"/>
          </w:tcPr>
          <w:p w14:paraId="505B75B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C101DE" w14:textId="2666D46C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55466F">
              <w:rPr>
                <w:rFonts w:ascii="Angsana New" w:hAnsi="Angsana New"/>
                <w:sz w:val="30"/>
                <w:szCs w:val="30"/>
              </w:rPr>
              <w:t>,</w:t>
            </w:r>
            <w:r w:rsidRPr="0055466F">
              <w:rPr>
                <w:rFonts w:ascii="Angsana New" w:hAnsi="Angsana New"/>
                <w:sz w:val="30"/>
                <w:szCs w:val="30"/>
                <w:cs/>
              </w:rPr>
              <w:t>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1878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06A0743" w14:textId="6AC125D0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5636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9E3BDAF" w14:textId="5242D12B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124,355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0DD2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136127AB" w14:textId="48CCF0B3" w:rsidR="0055466F" w:rsidRPr="00567497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124,355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3B805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32B6A248" w14:textId="7285F52F" w:rsidR="0055466F" w:rsidRPr="00567497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7C6B7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7347140" w14:textId="54DE55FB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124,355</w:t>
            </w:r>
          </w:p>
        </w:tc>
      </w:tr>
      <w:tr w:rsidR="0055466F" w:rsidRPr="00CF2BB1" w14:paraId="53074BF0" w14:textId="77777777" w:rsidTr="0055466F">
        <w:tc>
          <w:tcPr>
            <w:tcW w:w="3087" w:type="dxa"/>
          </w:tcPr>
          <w:p w14:paraId="689687A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DEB87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85823F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868C07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ACEAE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5BD616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4FC94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78E95645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9F9F2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48A9B8BE" w14:textId="77777777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2212A7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67D29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CF2BB1" w14:paraId="35E17982" w14:textId="77777777" w:rsidTr="0055466F">
        <w:tc>
          <w:tcPr>
            <w:tcW w:w="3087" w:type="dxa"/>
          </w:tcPr>
          <w:p w14:paraId="59F928E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A30347" w14:textId="7F281C26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49,820</w:t>
            </w:r>
          </w:p>
        </w:tc>
        <w:tc>
          <w:tcPr>
            <w:tcW w:w="270" w:type="dxa"/>
            <w:shd w:val="clear" w:color="auto" w:fill="auto"/>
          </w:tcPr>
          <w:p w14:paraId="76C1A11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D4D070D" w14:textId="1F65D1C3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483E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115B480" w14:textId="64E88361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49,820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BA5C1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06B5358" w14:textId="47050611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49,820</w:t>
            </w:r>
          </w:p>
        </w:tc>
        <w:tc>
          <w:tcPr>
            <w:tcW w:w="236" w:type="dxa"/>
            <w:shd w:val="clear" w:color="auto" w:fill="auto"/>
          </w:tcPr>
          <w:p w14:paraId="306915E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4A7A554D" w14:textId="181C022A" w:rsidR="0055466F" w:rsidRPr="00567497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273F2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AEAAF6" w14:textId="26C68E3F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49,820</w:t>
            </w:r>
          </w:p>
        </w:tc>
      </w:tr>
      <w:tr w:rsidR="0055466F" w:rsidRPr="00CF2BB1" w14:paraId="613F544D" w14:textId="77777777" w:rsidTr="0055466F">
        <w:tc>
          <w:tcPr>
            <w:tcW w:w="3087" w:type="dxa"/>
          </w:tcPr>
          <w:p w14:paraId="25FF3769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AFD800D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264271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8CFF372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BB22C5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231CEE9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26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DB9757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02499E28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4504D3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3BD6F782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  <w:tab w:val="decimal" w:pos="119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0E21370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C108807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83"/>
                <w:tab w:val="decimal" w:pos="12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55466F" w:rsidRPr="00CF2BB1" w14:paraId="3E193625" w14:textId="77777777" w:rsidTr="0055466F">
        <w:tc>
          <w:tcPr>
            <w:tcW w:w="3087" w:type="dxa"/>
          </w:tcPr>
          <w:p w14:paraId="5591ED0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401F2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F9138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66F30D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2B2235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7029C0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A28365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23BAAA16" w14:textId="77777777" w:rsidR="0055466F" w:rsidRPr="00641A5A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1BE41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0809EE8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010259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7E80A0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  <w:tab w:val="decimal" w:pos="12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A7632D" w14:paraId="76AD1B06" w14:textId="77777777" w:rsidTr="0055466F">
        <w:tc>
          <w:tcPr>
            <w:tcW w:w="3087" w:type="dxa"/>
          </w:tcPr>
          <w:p w14:paraId="683EFD8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9114BC" w14:textId="70F34618" w:rsidR="0055466F" w:rsidRPr="00472DAE" w:rsidRDefault="00E1286D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5515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59DE5F9" w14:textId="04698135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107,11</w:t>
            </w:r>
            <w:r w:rsidR="00F65C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8C4F0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BFD97D" w14:textId="1E191D54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107,11</w:t>
            </w:r>
            <w:r w:rsidR="00F65C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07817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BFF02E8" w14:textId="157988E8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1F531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9C3D798" w14:textId="264F47C9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96,153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32E98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62EC5" w14:textId="4A81B266" w:rsidR="0055466F" w:rsidRPr="007C0388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66F">
              <w:rPr>
                <w:rFonts w:ascii="Angsana New" w:hAnsi="Angsana New"/>
                <w:sz w:val="30"/>
                <w:szCs w:val="30"/>
              </w:rPr>
              <w:t>96,153</w:t>
            </w:r>
          </w:p>
        </w:tc>
      </w:tr>
      <w:tr w:rsidR="0055466F" w:rsidRPr="00455175" w14:paraId="12D58C04" w14:textId="77777777" w:rsidTr="001052C0">
        <w:tc>
          <w:tcPr>
            <w:tcW w:w="3087" w:type="dxa"/>
            <w:shd w:val="clear" w:color="auto" w:fill="auto"/>
          </w:tcPr>
          <w:p w14:paraId="180F738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1063" w:type="dxa"/>
            <w:gridSpan w:val="11"/>
          </w:tcPr>
          <w:p w14:paraId="23D08D9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55466F" w:rsidRPr="00455175" w14:paraId="4E758FB0" w14:textId="77777777" w:rsidTr="001052C0">
        <w:tc>
          <w:tcPr>
            <w:tcW w:w="3087" w:type="dxa"/>
            <w:shd w:val="clear" w:color="auto" w:fill="auto"/>
          </w:tcPr>
          <w:p w14:paraId="25692FF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F6237F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0A477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53646B4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5466F" w:rsidRPr="00455175" w14:paraId="78A4C906" w14:textId="77777777" w:rsidTr="001052C0">
        <w:tc>
          <w:tcPr>
            <w:tcW w:w="3087" w:type="dxa"/>
            <w:shd w:val="clear" w:color="auto" w:fill="auto"/>
          </w:tcPr>
          <w:p w14:paraId="0F16328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9DF60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033B59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6CFCD0C" w14:textId="0CFA1610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AC9AD08" w14:textId="34FB4697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210CDB2E" w14:textId="0A928A3C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05414576" w14:textId="77777777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279D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7612A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77B61A5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E17640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264617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6194B5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CABC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5466F" w:rsidRPr="00455175" w14:paraId="555CE379" w14:textId="77777777" w:rsidTr="001052C0">
        <w:tc>
          <w:tcPr>
            <w:tcW w:w="3087" w:type="dxa"/>
            <w:shd w:val="clear" w:color="auto" w:fill="auto"/>
          </w:tcPr>
          <w:p w14:paraId="64C0F05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58D097D0" w14:textId="77777777" w:rsidR="0055466F" w:rsidRPr="00A7477C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66F" w:rsidRPr="00455175" w14:paraId="6D876402" w14:textId="77777777" w:rsidTr="001052C0">
        <w:trPr>
          <w:tblHeader/>
        </w:trPr>
        <w:tc>
          <w:tcPr>
            <w:tcW w:w="3087" w:type="dxa"/>
            <w:shd w:val="clear" w:color="auto" w:fill="auto"/>
          </w:tcPr>
          <w:p w14:paraId="678F7BC9" w14:textId="60D3FCEC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center"/>
          </w:tcPr>
          <w:p w14:paraId="068CBE4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06BEDE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79371E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E860F8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80E68A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BD110B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5E7A9AE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95CE7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E1E5B5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5DA2BD3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2ECE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66F" w:rsidRPr="00455175" w14:paraId="7BD28591" w14:textId="77777777" w:rsidTr="001052C0">
        <w:tc>
          <w:tcPr>
            <w:tcW w:w="3087" w:type="dxa"/>
          </w:tcPr>
          <w:p w14:paraId="7E1497D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7712CBE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2650C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3F61B7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87918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2E6827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28FA2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F12B1D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3C898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1C75ABF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9539A2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4D4EB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455175" w14:paraId="12C3C466" w14:textId="77777777" w:rsidTr="001052C0">
        <w:tc>
          <w:tcPr>
            <w:tcW w:w="3087" w:type="dxa"/>
          </w:tcPr>
          <w:p w14:paraId="565B14D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7F3C78F6" w14:textId="7DCE908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4DF9804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B415D" w14:textId="788B81F3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C78C9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6A3861" w14:textId="1B0551AC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70" w:type="dxa"/>
            <w:vAlign w:val="bottom"/>
          </w:tcPr>
          <w:p w14:paraId="0D01B6C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5CEE750" w14:textId="361AF9D8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  <w:tc>
          <w:tcPr>
            <w:tcW w:w="236" w:type="dxa"/>
            <w:vAlign w:val="bottom"/>
          </w:tcPr>
          <w:p w14:paraId="3D8C9FC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6DBA76F" w14:textId="43EF9C73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3B321F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A2BF0DA" w14:textId="5A51BE78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53,595</w:t>
            </w:r>
          </w:p>
        </w:tc>
      </w:tr>
      <w:tr w:rsidR="0055466F" w:rsidRPr="00455175" w14:paraId="7C4CFA85" w14:textId="77777777" w:rsidTr="001052C0">
        <w:tc>
          <w:tcPr>
            <w:tcW w:w="3087" w:type="dxa"/>
          </w:tcPr>
          <w:p w14:paraId="7B52316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1B3F218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F6067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63F06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B91F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EA864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2DD5F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772B5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C6A00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F68E01" w14:textId="77777777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DB28531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AC97E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455175" w14:paraId="600DB74E" w14:textId="77777777" w:rsidTr="001052C0">
        <w:tc>
          <w:tcPr>
            <w:tcW w:w="3087" w:type="dxa"/>
          </w:tcPr>
          <w:p w14:paraId="3033AC97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4970E277" w14:textId="0D04E181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0AACBF4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31FA28" w14:textId="0F4BD886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56865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6C2E63" w14:textId="6BBE4B2B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70" w:type="dxa"/>
            <w:vAlign w:val="bottom"/>
          </w:tcPr>
          <w:p w14:paraId="533C7F0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52E315ED" w14:textId="7E569D30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  <w:tc>
          <w:tcPr>
            <w:tcW w:w="236" w:type="dxa"/>
            <w:vAlign w:val="bottom"/>
          </w:tcPr>
          <w:p w14:paraId="6CCCF6C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3BCF6" w14:textId="5BD94248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C14D14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5AE700F" w14:textId="38D0AA22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49,138</w:t>
            </w:r>
          </w:p>
        </w:tc>
      </w:tr>
      <w:tr w:rsidR="0055466F" w:rsidRPr="00455175" w14:paraId="6ECCAF15" w14:textId="77777777" w:rsidTr="001052C0">
        <w:tc>
          <w:tcPr>
            <w:tcW w:w="3087" w:type="dxa"/>
          </w:tcPr>
          <w:p w14:paraId="093E0C99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2C75F438" w14:textId="4771E4CE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26C96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08818E" w14:textId="6805F416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5EECF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5AB66" w14:textId="2043E71D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7D68E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22F5C7D" w14:textId="2A412562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FBDBB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28A6B8" w14:textId="31050FF0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908CE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07A4C45" w14:textId="3F1202E0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455175" w14:paraId="2A8AF08B" w14:textId="77777777" w:rsidTr="001052C0">
        <w:tc>
          <w:tcPr>
            <w:tcW w:w="3087" w:type="dxa"/>
          </w:tcPr>
          <w:p w14:paraId="3D65A56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vAlign w:val="bottom"/>
          </w:tcPr>
          <w:p w14:paraId="7F882215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490778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545CE68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20C423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B565C40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B1DFCB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vAlign w:val="bottom"/>
          </w:tcPr>
          <w:p w14:paraId="6874967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BBCACCA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77" w:type="dxa"/>
            <w:vAlign w:val="bottom"/>
          </w:tcPr>
          <w:p w14:paraId="703DBA9D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0B2D153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B92D1E4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5466F" w:rsidRPr="00455175" w14:paraId="3146CFF5" w14:textId="77777777" w:rsidTr="001052C0">
        <w:tc>
          <w:tcPr>
            <w:tcW w:w="3087" w:type="dxa"/>
          </w:tcPr>
          <w:p w14:paraId="2F3AE0BC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0CC56C8" w14:textId="7093C7C0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9D8E6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2C9C4" w14:textId="12F76D9A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B3642E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171BD7" w14:textId="1C44B599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3ECDB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FF28106" w14:textId="3AE27239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C999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6AC606F" w14:textId="4B669EAF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FC7FD3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AC0CB5F" w14:textId="74A725EB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66F" w:rsidRPr="00455175" w14:paraId="13F583AA" w14:textId="77777777" w:rsidTr="005A2DA3">
        <w:tc>
          <w:tcPr>
            <w:tcW w:w="3087" w:type="dxa"/>
          </w:tcPr>
          <w:p w14:paraId="04A4B8AF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E4DBA69" w14:textId="6F16942E" w:rsidR="0055466F" w:rsidRPr="00472DAE" w:rsidRDefault="0055466F" w:rsidP="00F1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F527C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03209B" w14:textId="1ACB2162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106C011" w14:textId="77777777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02F2E9" w14:textId="23FEF768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128,10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2DD154" w14:textId="77777777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7C44C1E" w14:textId="23448FA1" w:rsidR="0055466F" w:rsidRPr="00711F31" w:rsidRDefault="0055466F" w:rsidP="00F1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A91B79" w14:textId="77777777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28FE579" w14:textId="1846E756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  <w:tc>
          <w:tcPr>
            <w:tcW w:w="243" w:type="dxa"/>
            <w:vAlign w:val="bottom"/>
          </w:tcPr>
          <w:p w14:paraId="056317D2" w14:textId="77777777" w:rsidR="0055466F" w:rsidRPr="00472DAE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59583FE" w14:textId="73258B88" w:rsidR="0055466F" w:rsidRPr="00711F31" w:rsidRDefault="0055466F" w:rsidP="005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711F31">
              <w:rPr>
                <w:rFonts w:ascii="Angsana New" w:hAnsi="Angsana New"/>
                <w:sz w:val="30"/>
                <w:szCs w:val="30"/>
              </w:rPr>
              <w:t>112,123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6B573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72101E" w14:textId="21A59269" w:rsidR="00DF1E03" w:rsidRPr="000445A3" w:rsidRDefault="00DF1E03" w:rsidP="0004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45A3">
        <w:rPr>
          <w:rFonts w:ascii="Angsana New" w:hAnsi="Angsana New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445A3">
        <w:rPr>
          <w:rFonts w:ascii="Angsana New" w:hAnsi="Angsana New"/>
          <w:sz w:val="30"/>
          <w:szCs w:val="30"/>
          <w:lang w:val="en-GB"/>
        </w:rPr>
        <w:br/>
      </w:r>
      <w:r w:rsidRPr="000445A3">
        <w:rPr>
          <w:rFonts w:ascii="Angsana New" w:hAnsi="Angsana New"/>
          <w:sz w:val="30"/>
          <w:szCs w:val="30"/>
          <w:cs/>
          <w:lang w:val="en-GB"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  <w:shd w:val="clear" w:color="auto" w:fill="auto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  <w:shd w:val="clear" w:color="auto" w:fill="auto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  <w:shd w:val="clear" w:color="auto" w:fill="auto"/>
          </w:tcPr>
          <w:p w14:paraId="7E65D275" w14:textId="328DBFD5" w:rsidR="00A053F6" w:rsidRPr="00472DAE" w:rsidRDefault="000445A3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445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มูลค่าสินทรัพย์สุทธิ ณ วันที่รายงาน </w:t>
            </w:r>
            <w:r w:rsidRPr="000445A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และเทคนิคเปรียบเทียบตลาด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472DAE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2DAE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1E780A8" w:rsidR="00147585" w:rsidRPr="00472DAE" w:rsidRDefault="00147585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1"/>
        <w:gridCol w:w="270"/>
        <w:gridCol w:w="1799"/>
      </w:tblGrid>
      <w:tr w:rsidR="00902C0E" w:rsidRPr="00433F02" w14:paraId="58E7D7E6" w14:textId="77777777" w:rsidTr="00902C0E">
        <w:trPr>
          <w:trHeight w:val="659"/>
          <w:tblHeader/>
        </w:trPr>
        <w:tc>
          <w:tcPr>
            <w:tcW w:w="2941" w:type="pct"/>
          </w:tcPr>
          <w:p w14:paraId="437C4855" w14:textId="7777777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1BFA2217" w:rsidR="00902C0E" w:rsidRPr="00472DA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0C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E0C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E84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32" w:type="pct"/>
          </w:tcPr>
          <w:p w14:paraId="4BE2E7F5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2B71C3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58F23379" w14:textId="77777777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472DA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902C0E">
        <w:trPr>
          <w:tblHeader/>
        </w:trPr>
        <w:tc>
          <w:tcPr>
            <w:tcW w:w="2941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9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C35BEC">
        <w:tc>
          <w:tcPr>
            <w:tcW w:w="2941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  <w:shd w:val="clear" w:color="auto" w:fill="auto"/>
          </w:tcPr>
          <w:p w14:paraId="204560B2" w14:textId="7D00F310" w:rsidR="001E24E9" w:rsidRPr="00C35BEC" w:rsidRDefault="001E24E9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7FCD2D2D" w14:textId="655B28DB" w:rsidR="001E24E9" w:rsidRPr="006174B2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8F" w:rsidRPr="00433F02" w14:paraId="40EEA07C" w14:textId="77777777" w:rsidTr="00C20933">
        <w:tc>
          <w:tcPr>
            <w:tcW w:w="2941" w:type="pct"/>
          </w:tcPr>
          <w:p w14:paraId="448EB0F7" w14:textId="176D79EF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32" w:type="pct"/>
            <w:shd w:val="clear" w:color="auto" w:fill="auto"/>
          </w:tcPr>
          <w:p w14:paraId="3127D3DD" w14:textId="3E9D1FE5" w:rsidR="006A588F" w:rsidRPr="00C35BEC" w:rsidRDefault="0002094D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67,029</w:t>
            </w:r>
          </w:p>
        </w:tc>
        <w:tc>
          <w:tcPr>
            <w:tcW w:w="147" w:type="pct"/>
            <w:shd w:val="clear" w:color="auto" w:fill="auto"/>
          </w:tcPr>
          <w:p w14:paraId="5FF7A0D9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9E27D53" w14:textId="5C6897CD" w:rsidR="006A588F" w:rsidRPr="006174B2" w:rsidRDefault="0002094D" w:rsidP="006174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</w:rPr>
              <w:t>67,029</w:t>
            </w:r>
          </w:p>
        </w:tc>
      </w:tr>
      <w:tr w:rsidR="006A588F" w:rsidRPr="00433F02" w14:paraId="6C9C41D8" w14:textId="77777777" w:rsidTr="00C20933">
        <w:tc>
          <w:tcPr>
            <w:tcW w:w="2941" w:type="pct"/>
          </w:tcPr>
          <w:p w14:paraId="2ACBFD0C" w14:textId="34477B32" w:rsidR="006A588F" w:rsidRPr="006A588F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32" w:type="pct"/>
            <w:shd w:val="clear" w:color="auto" w:fill="auto"/>
          </w:tcPr>
          <w:p w14:paraId="6EB77E56" w14:textId="6D3F1F76" w:rsidR="006A588F" w:rsidRPr="00C35BEC" w:rsidRDefault="0002094D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</w:rPr>
              <w:t>31,712</w:t>
            </w:r>
          </w:p>
        </w:tc>
        <w:tc>
          <w:tcPr>
            <w:tcW w:w="147" w:type="pct"/>
            <w:shd w:val="clear" w:color="auto" w:fill="auto"/>
          </w:tcPr>
          <w:p w14:paraId="1076A64D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2D69198" w14:textId="247C923F" w:rsidR="006A588F" w:rsidRPr="006174B2" w:rsidRDefault="0002094D" w:rsidP="006174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</w:rPr>
              <w:t>31,712</w:t>
            </w:r>
          </w:p>
        </w:tc>
      </w:tr>
      <w:tr w:rsidR="00C16276" w:rsidRPr="00433F02" w14:paraId="3E34D84E" w14:textId="77777777" w:rsidTr="00C20933">
        <w:tc>
          <w:tcPr>
            <w:tcW w:w="2941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A28DE9" w14:textId="268F0108" w:rsidR="00C16276" w:rsidRPr="00C35BEC" w:rsidRDefault="0002094D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98,741</w:t>
            </w:r>
          </w:p>
        </w:tc>
        <w:tc>
          <w:tcPr>
            <w:tcW w:w="147" w:type="pct"/>
            <w:shd w:val="clear" w:color="auto" w:fill="auto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CCB01" w14:textId="2A0894A8" w:rsidR="00C16276" w:rsidRPr="006174B2" w:rsidRDefault="0002094D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98,741</w:t>
            </w:r>
          </w:p>
        </w:tc>
      </w:tr>
      <w:tr w:rsidR="001E24E9" w:rsidRPr="00433F02" w14:paraId="17C4B5CE" w14:textId="77777777" w:rsidTr="00C20933">
        <w:tc>
          <w:tcPr>
            <w:tcW w:w="2941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  <w:shd w:val="clear" w:color="auto" w:fill="auto"/>
          </w:tcPr>
          <w:p w14:paraId="2F4C28C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C20933">
        <w:tc>
          <w:tcPr>
            <w:tcW w:w="2941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32" w:type="pct"/>
            <w:shd w:val="clear" w:color="auto" w:fill="auto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7E460432" w14:textId="77777777" w:rsidR="001E24E9" w:rsidRPr="006174B2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34B646B8" w14:textId="77777777" w:rsidTr="00C20933">
        <w:tc>
          <w:tcPr>
            <w:tcW w:w="2941" w:type="pct"/>
          </w:tcPr>
          <w:p w14:paraId="4EBD8B6E" w14:textId="4B0F2E70" w:rsidR="001E24E9" w:rsidRPr="00472DAE" w:rsidRDefault="00A05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="000445A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32" w:type="pct"/>
            <w:shd w:val="clear" w:color="auto" w:fill="auto"/>
          </w:tcPr>
          <w:p w14:paraId="589ACD15" w14:textId="145A5999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BA7B77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1E1F6018" w14:textId="2E552ADE" w:rsidR="001E24E9" w:rsidRPr="006174B2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5A3" w:rsidRPr="00433F02" w14:paraId="7B51CDA8" w14:textId="77777777" w:rsidTr="00C20933">
        <w:tc>
          <w:tcPr>
            <w:tcW w:w="2941" w:type="pct"/>
          </w:tcPr>
          <w:p w14:paraId="4A23FD70" w14:textId="6302694E" w:rsidR="000445A3" w:rsidRPr="00472DAE" w:rsidRDefault="00044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50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32" w:type="pct"/>
            <w:shd w:val="clear" w:color="auto" w:fill="auto"/>
          </w:tcPr>
          <w:p w14:paraId="61BE9198" w14:textId="77777777" w:rsidR="000445A3" w:rsidRDefault="000445A3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6E4613D" w14:textId="77777777" w:rsidR="000445A3" w:rsidRPr="00472DAE" w:rsidRDefault="0004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62734603" w14:textId="77777777" w:rsidR="000445A3" w:rsidRPr="006174B2" w:rsidRDefault="000445A3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5A3" w:rsidRPr="00433F02" w14:paraId="296399BE" w14:textId="77777777" w:rsidTr="00C20933">
        <w:tc>
          <w:tcPr>
            <w:tcW w:w="2941" w:type="pct"/>
          </w:tcPr>
          <w:p w14:paraId="3CEE21F4" w14:textId="42F319CA" w:rsidR="000445A3" w:rsidRPr="00472DAE" w:rsidRDefault="000445A3" w:rsidP="00044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932" w:type="pct"/>
            <w:shd w:val="clear" w:color="auto" w:fill="auto"/>
          </w:tcPr>
          <w:p w14:paraId="1699501B" w14:textId="15CE43C4" w:rsidR="000445A3" w:rsidRDefault="00C20933" w:rsidP="000445A3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933">
              <w:rPr>
                <w:rFonts w:asciiTheme="majorBidi" w:hAnsiTheme="majorBidi" w:cstheme="majorBidi"/>
                <w:sz w:val="30"/>
                <w:szCs w:val="30"/>
              </w:rPr>
              <w:t>3,53</w:t>
            </w:r>
            <w:r w:rsidR="004131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12A2D3B5" w14:textId="77777777" w:rsidR="000445A3" w:rsidRPr="00472DAE" w:rsidRDefault="000445A3" w:rsidP="00044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BA08D91" w14:textId="1B290E06" w:rsidR="000445A3" w:rsidRPr="006174B2" w:rsidRDefault="00C20933" w:rsidP="000445A3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933">
              <w:rPr>
                <w:rFonts w:asciiTheme="majorBidi" w:hAnsiTheme="majorBidi" w:cstheme="majorBidi"/>
                <w:sz w:val="30"/>
                <w:szCs w:val="30"/>
              </w:rPr>
              <w:t>3,53</w:t>
            </w:r>
            <w:r w:rsidR="004131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437EA" w:rsidRPr="00433F02" w14:paraId="61033124" w14:textId="77777777" w:rsidTr="00C20933">
        <w:tc>
          <w:tcPr>
            <w:tcW w:w="2941" w:type="pct"/>
          </w:tcPr>
          <w:p w14:paraId="17FBDBC4" w14:textId="1486A3A2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  <w:shd w:val="clear" w:color="auto" w:fill="auto"/>
          </w:tcPr>
          <w:p w14:paraId="342A9AB6" w14:textId="59DB4507" w:rsidR="009437EA" w:rsidRPr="00472DAE" w:rsidRDefault="00C20933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88,506</w:t>
            </w:r>
          </w:p>
        </w:tc>
        <w:tc>
          <w:tcPr>
            <w:tcW w:w="147" w:type="pct"/>
            <w:shd w:val="clear" w:color="auto" w:fill="auto"/>
          </w:tcPr>
          <w:p w14:paraId="617E0DE9" w14:textId="77777777" w:rsidR="009437EA" w:rsidRPr="00472DA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BE87CA9" w14:textId="57ACEBAA" w:rsidR="009437EA" w:rsidRPr="00472DAE" w:rsidRDefault="00C20933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933">
              <w:rPr>
                <w:rFonts w:asciiTheme="majorBidi" w:hAnsiTheme="majorBidi" w:cstheme="majorBidi"/>
                <w:sz w:val="30"/>
                <w:szCs w:val="30"/>
              </w:rPr>
              <w:t>88,506</w:t>
            </w:r>
          </w:p>
        </w:tc>
      </w:tr>
      <w:tr w:rsidR="009437EA" w:rsidRPr="00433F02" w14:paraId="2AFB0829" w14:textId="77777777" w:rsidTr="00C20933">
        <w:tc>
          <w:tcPr>
            <w:tcW w:w="2941" w:type="pct"/>
          </w:tcPr>
          <w:p w14:paraId="27039A2A" w14:textId="4173ED20" w:rsidR="009437EA" w:rsidRPr="00472DA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D49B4"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2" w:type="pct"/>
            <w:shd w:val="clear" w:color="auto" w:fill="auto"/>
          </w:tcPr>
          <w:p w14:paraId="503E118D" w14:textId="6B4E4018" w:rsidR="009437EA" w:rsidRPr="00472DAE" w:rsidRDefault="0002094D" w:rsidP="0002094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</w:rPr>
              <w:t>57,841</w:t>
            </w:r>
          </w:p>
        </w:tc>
        <w:tc>
          <w:tcPr>
            <w:tcW w:w="147" w:type="pct"/>
            <w:shd w:val="clear" w:color="auto" w:fill="auto"/>
          </w:tcPr>
          <w:p w14:paraId="78343552" w14:textId="77777777" w:rsidR="009437EA" w:rsidRPr="00472DAE" w:rsidRDefault="009437EA" w:rsidP="0002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5EE8899" w14:textId="316EF97D" w:rsidR="009437EA" w:rsidRPr="00472DAE" w:rsidRDefault="0002094D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094D">
              <w:rPr>
                <w:rFonts w:asciiTheme="majorBidi" w:hAnsiTheme="majorBidi" w:cstheme="majorBidi"/>
                <w:sz w:val="30"/>
                <w:szCs w:val="30"/>
              </w:rPr>
              <w:t>56,495</w:t>
            </w:r>
          </w:p>
        </w:tc>
      </w:tr>
      <w:tr w:rsidR="00D626B2" w:rsidRPr="00902C0E" w14:paraId="284951C3" w14:textId="77777777" w:rsidTr="00C20933">
        <w:tc>
          <w:tcPr>
            <w:tcW w:w="2941" w:type="pct"/>
          </w:tcPr>
          <w:p w14:paraId="4627CB08" w14:textId="5E687515" w:rsidR="00D626B2" w:rsidRPr="00472DAE" w:rsidRDefault="009437EA" w:rsidP="00D6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4C140" w14:textId="0AD13583" w:rsidR="00D626B2" w:rsidRPr="0002094D" w:rsidRDefault="0002094D" w:rsidP="00D626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0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149,88</w:t>
            </w:r>
            <w:r w:rsidR="00413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6E96C229" w14:textId="77777777" w:rsidR="00D626B2" w:rsidRPr="0002094D" w:rsidRDefault="00D626B2" w:rsidP="00D6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A3A04C" w14:textId="43173616" w:rsidR="00D626B2" w:rsidRPr="0002094D" w:rsidRDefault="0002094D" w:rsidP="00D626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0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72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8,53</w:t>
            </w:r>
            <w:r w:rsidR="00413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72DAE" w:rsidRDefault="006A47AF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472DA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72DA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397364ED" w:rsidR="00943CCB" w:rsidRPr="00472DAE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1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472DAE">
        <w:rPr>
          <w:rFonts w:ascii="Angsana New" w:hAnsi="Angsana New"/>
          <w:sz w:val="30"/>
          <w:szCs w:val="30"/>
        </w:rPr>
        <w:t>2560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472DAE">
        <w:rPr>
          <w:rFonts w:ascii="Angsana New" w:hAnsi="Angsana New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z w:val="30"/>
          <w:szCs w:val="30"/>
        </w:rPr>
        <w:t>15</w:t>
      </w:r>
      <w:r w:rsidR="00036333">
        <w:rPr>
          <w:rFonts w:ascii="Angsana New" w:hAnsi="Angsana New"/>
          <w:bCs/>
          <w:sz w:val="30"/>
          <w:szCs w:val="30"/>
        </w:rPr>
        <w:t>.0</w:t>
      </w:r>
      <w:r w:rsidRPr="00472DAE">
        <w:rPr>
          <w:rFonts w:ascii="Angsana New" w:hAnsi="Angsana New"/>
          <w:b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pacing w:val="-2"/>
          <w:sz w:val="30"/>
          <w:szCs w:val="30"/>
        </w:rPr>
        <w:t>16</w:t>
      </w:r>
      <w:r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472DAE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472DA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472DAE">
        <w:rPr>
          <w:rFonts w:ascii="Angsana New" w:hAnsi="Angsana New"/>
          <w:b/>
          <w:spacing w:val="-2"/>
          <w:sz w:val="30"/>
          <w:szCs w:val="30"/>
        </w:rPr>
        <w:br/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>ณ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760937" w:rsidRPr="00472DAE">
        <w:rPr>
          <w:rFonts w:ascii="Angsana New" w:hAnsi="Angsana New"/>
          <w:sz w:val="30"/>
          <w:szCs w:val="30"/>
          <w:cs/>
        </w:rPr>
        <w:t>วันที่</w:t>
      </w:r>
      <w:r w:rsidR="00760937" w:rsidRPr="00472DAE">
        <w:rPr>
          <w:rFonts w:ascii="Angsana New" w:hAnsi="Angsana New"/>
          <w:sz w:val="30"/>
          <w:szCs w:val="30"/>
        </w:rPr>
        <w:t xml:space="preserve"> </w:t>
      </w:r>
      <w:r w:rsidR="008D4D1B">
        <w:rPr>
          <w:rFonts w:asciiTheme="majorBidi" w:hAnsiTheme="majorBidi" w:cstheme="majorBidi"/>
          <w:sz w:val="30"/>
          <w:szCs w:val="30"/>
        </w:rPr>
        <w:t xml:space="preserve">30 </w:t>
      </w:r>
      <w:r w:rsidR="008D4D1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FF0057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472DA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A13042">
        <w:rPr>
          <w:rFonts w:ascii="Angsana New" w:hAnsi="Angsana New"/>
          <w:sz w:val="30"/>
          <w:szCs w:val="30"/>
        </w:rPr>
        <w:t>7.7</w:t>
      </w:r>
      <w:r w:rsidR="009A056E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472DAE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35BCEB97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472DAE">
        <w:rPr>
          <w:rFonts w:ascii="Angsana New" w:hAnsi="Angsana New"/>
          <w:sz w:val="30"/>
          <w:szCs w:val="30"/>
        </w:rPr>
        <w:t>21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472DAE">
        <w:rPr>
          <w:rFonts w:ascii="Angsana New" w:hAnsi="Angsana New"/>
          <w:sz w:val="30"/>
          <w:szCs w:val="30"/>
        </w:rPr>
        <w:t>2562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472DAE">
        <w:rPr>
          <w:rFonts w:ascii="Angsana New" w:hAnsi="Angsana New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472DAE">
        <w:rPr>
          <w:rFonts w:ascii="Angsana New" w:hAnsi="Angsana New"/>
          <w:bCs/>
          <w:spacing w:val="-4"/>
          <w:sz w:val="30"/>
          <w:szCs w:val="30"/>
        </w:rPr>
        <w:t>50</w:t>
      </w:r>
      <w:r w:rsidR="00036333">
        <w:rPr>
          <w:rFonts w:ascii="Angsana New" w:hAnsi="Angsana New"/>
          <w:bCs/>
          <w:spacing w:val="-4"/>
          <w:sz w:val="30"/>
          <w:szCs w:val="30"/>
        </w:rPr>
        <w:t>.0</w:t>
      </w:r>
      <w:r w:rsidR="00490CCE"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72DA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472DAE">
        <w:rPr>
          <w:rFonts w:ascii="Angsana New" w:hAnsi="Angsana New"/>
          <w:bCs/>
          <w:sz w:val="30"/>
          <w:szCs w:val="30"/>
        </w:rPr>
        <w:t>19</w:t>
      </w:r>
      <w:r w:rsidRPr="00472DAE">
        <w:rPr>
          <w:rFonts w:ascii="Angsana New" w:hAnsi="Angsana New"/>
          <w:bCs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ปี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72DAE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472D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222">
        <w:rPr>
          <w:rFonts w:asciiTheme="majorBidi" w:hAnsiTheme="majorBidi" w:cstheme="majorBidi"/>
          <w:sz w:val="30"/>
          <w:szCs w:val="30"/>
        </w:rPr>
        <w:t xml:space="preserve">30 </w:t>
      </w:r>
      <w:r w:rsidR="004D122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075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5CC">
        <w:rPr>
          <w:rFonts w:asciiTheme="majorBidi" w:hAnsiTheme="majorBidi" w:cstheme="majorBidi"/>
          <w:sz w:val="30"/>
          <w:szCs w:val="30"/>
        </w:rPr>
        <w:t>2568</w:t>
      </w:r>
      <w:r w:rsidR="008075CC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Pr="00472DAE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472DAE">
        <w:rPr>
          <w:rFonts w:ascii="Angsana New" w:hAnsi="Angsana New"/>
          <w:sz w:val="30"/>
          <w:szCs w:val="30"/>
          <w:cs/>
        </w:rPr>
        <w:t xml:space="preserve"> </w:t>
      </w:r>
      <w:r w:rsidR="006E144D" w:rsidRPr="00472DAE">
        <w:rPr>
          <w:rFonts w:ascii="Angsana New" w:hAnsi="Angsana New"/>
          <w:sz w:val="30"/>
          <w:szCs w:val="30"/>
        </w:rPr>
        <w:br/>
      </w:r>
      <w:r w:rsidR="00A13042">
        <w:rPr>
          <w:rFonts w:ascii="Angsana New" w:hAnsi="Angsana New"/>
          <w:sz w:val="30"/>
          <w:szCs w:val="30"/>
        </w:rPr>
        <w:t>35.0</w:t>
      </w:r>
      <w:r w:rsidR="003525C5" w:rsidRPr="00B00D81">
        <w:rPr>
          <w:rFonts w:ascii="Angsana New" w:hAnsi="Angsana New" w:hint="cs"/>
          <w:sz w:val="30"/>
          <w:szCs w:val="30"/>
          <w:cs/>
        </w:rPr>
        <w:t xml:space="preserve"> </w:t>
      </w:r>
      <w:r w:rsidRPr="00B00D8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1D38C4E" w14:textId="77777777" w:rsidR="006174B2" w:rsidRDefault="006174B2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951502" w14:textId="3B75CB61" w:rsidR="00AB103C" w:rsidRPr="00472DAE" w:rsidRDefault="00AB103C" w:rsidP="000A1529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/>
          <w:sz w:val="30"/>
          <w:szCs w:val="30"/>
          <w:cs/>
          <w:lang w:val="en-US"/>
        </w:rPr>
        <w:t>หนี้สินที่อาจเกิดขึ้น</w:t>
      </w:r>
    </w:p>
    <w:p w14:paraId="3083C037" w14:textId="77777777" w:rsidR="00B856BF" w:rsidRPr="00472DAE" w:rsidRDefault="00B856BF" w:rsidP="00B8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BA1A54" w14:textId="7BA261D7" w:rsidR="003B212C" w:rsidRDefault="00AB103C" w:rsidP="003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/>
          <w:b/>
          <w:sz w:val="30"/>
          <w:szCs w:val="30"/>
          <w:cs/>
        </w:rPr>
        <w:t>บริษัทเป็นจำเลยจากการถูกฟ้องเกี่ยวกับการเลิกจ้างที่ไม่เป็นธรรมกับอดีตพนักงาน</w:t>
      </w:r>
      <w:r w:rsidR="000A7EEA" w:rsidRPr="00472DAE">
        <w:rPr>
          <w:rFonts w:ascii="Angsana New" w:hAnsi="Angsana New" w:hint="cs"/>
          <w:b/>
          <w:sz w:val="30"/>
          <w:szCs w:val="30"/>
          <w:cs/>
        </w:rPr>
        <w:t>ราย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หนึ่ง</w:t>
      </w:r>
      <w:r w:rsidRPr="00472DAE">
        <w:rPr>
          <w:rFonts w:ascii="Angsana New" w:hAnsi="Angsana New"/>
          <w:b/>
          <w:sz w:val="30"/>
          <w:szCs w:val="30"/>
          <w:cs/>
        </w:rPr>
        <w:t>โดยพนักงานดังกล่าวเรียกค่าเสียหายเป็นจำนวน</w:t>
      </w:r>
      <w:r w:rsidRPr="00A633CF">
        <w:rPr>
          <w:rFonts w:ascii="Angsana New" w:hAnsi="Angsana New"/>
          <w:b/>
          <w:sz w:val="30"/>
          <w:szCs w:val="30"/>
          <w:cs/>
        </w:rPr>
        <w:t xml:space="preserve">เงิน </w:t>
      </w:r>
      <w:r w:rsidR="00FC11E5" w:rsidRPr="00927EA5">
        <w:rPr>
          <w:rFonts w:ascii="Angsana New" w:hAnsi="Angsana New"/>
          <w:bCs/>
          <w:sz w:val="30"/>
          <w:szCs w:val="30"/>
        </w:rPr>
        <w:t>38</w:t>
      </w:r>
      <w:r w:rsidR="00035A28" w:rsidRPr="00927EA5">
        <w:rPr>
          <w:rFonts w:ascii="Angsana New" w:hAnsi="Angsana New"/>
          <w:bCs/>
          <w:sz w:val="30"/>
          <w:szCs w:val="30"/>
        </w:rPr>
        <w:t>.</w:t>
      </w:r>
      <w:r w:rsidR="00FC11E5" w:rsidRPr="00927EA5">
        <w:rPr>
          <w:rFonts w:ascii="Angsana New" w:hAnsi="Angsana New"/>
          <w:bCs/>
          <w:sz w:val="30"/>
          <w:szCs w:val="30"/>
        </w:rPr>
        <w:t>5</w:t>
      </w:r>
      <w:r w:rsidRPr="00A633C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633CF">
        <w:rPr>
          <w:rFonts w:ascii="Angsana New" w:hAnsi="Angsana New"/>
          <w:b/>
          <w:sz w:val="30"/>
          <w:szCs w:val="30"/>
          <w:cs/>
        </w:rPr>
        <w:t>ล้าน</w:t>
      </w:r>
      <w:r w:rsidRPr="00472DAE">
        <w:rPr>
          <w:rFonts w:ascii="Angsana New" w:hAnsi="Angsana New"/>
          <w:b/>
          <w:sz w:val="30"/>
          <w:szCs w:val="30"/>
          <w:cs/>
        </w:rPr>
        <w:t xml:space="preserve">บาท </w:t>
      </w:r>
      <w:r w:rsidR="00D41BBF" w:rsidRPr="00472DAE">
        <w:rPr>
          <w:rFonts w:ascii="Angsana New" w:hAnsi="Angsana New" w:hint="cs"/>
          <w:b/>
          <w:sz w:val="30"/>
          <w:szCs w:val="30"/>
          <w:cs/>
        </w:rPr>
        <w:t xml:space="preserve">ณ </w:t>
      </w:r>
      <w:r w:rsidR="00CA4AFA" w:rsidRPr="00472DAE">
        <w:rPr>
          <w:rFonts w:ascii="Angsana New" w:hAnsi="Angsana New" w:hint="cs"/>
          <w:b/>
          <w:sz w:val="30"/>
          <w:szCs w:val="30"/>
          <w:cs/>
        </w:rPr>
        <w:t>วันที่ในรายงานนี้</w:t>
      </w:r>
      <w:r w:rsidR="00FC3C2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73E60" w:rsidRPr="00414BEA">
        <w:rPr>
          <w:rFonts w:ascii="Angsana New" w:hAnsi="Angsana New"/>
          <w:b/>
          <w:sz w:val="30"/>
          <w:szCs w:val="30"/>
          <w:cs/>
        </w:rPr>
        <w:t>ศาลชั้นต้นพิพากษายกฟ้องคดีดังกล่าวและ</w:t>
      </w:r>
      <w:r w:rsidR="007404F1">
        <w:rPr>
          <w:rFonts w:ascii="Angsana New" w:hAnsi="Angsana New"/>
          <w:b/>
          <w:sz w:val="30"/>
          <w:szCs w:val="30"/>
        </w:rPr>
        <w:br/>
      </w:r>
      <w:r w:rsidR="00D73E60" w:rsidRPr="00414BEA">
        <w:rPr>
          <w:rFonts w:ascii="Angsana New" w:hAnsi="Angsana New"/>
          <w:b/>
          <w:sz w:val="30"/>
          <w:szCs w:val="30"/>
          <w:cs/>
        </w:rPr>
        <w:t>อยู่ระหว่าง</w:t>
      </w:r>
      <w:r w:rsidR="00EC3F41">
        <w:rPr>
          <w:rFonts w:ascii="Angsana New" w:hAnsi="Angsana New" w:hint="cs"/>
          <w:b/>
          <w:sz w:val="30"/>
          <w:szCs w:val="30"/>
          <w:cs/>
        </w:rPr>
        <w:t>การพิจารณาของศาลอุทธรณ์</w:t>
      </w:r>
      <w:r w:rsidR="006E40FB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C5583" w:rsidRPr="00472DAE">
        <w:rPr>
          <w:rFonts w:ascii="Angsana New" w:hAnsi="Angsana New"/>
          <w:b/>
          <w:sz w:val="30"/>
          <w:szCs w:val="30"/>
          <w:cs/>
        </w:rPr>
        <w:t>ผู้บริหารเชื่อว่าบริษัทจะไม่ได้รับผลเสียหายอย่างมีสาระสำคัญจากคดีความดังกล่าวจึงไม่ได้บันทึกประมาณการหนี้สินในงบการเงิน</w:t>
      </w:r>
    </w:p>
    <w:p w14:paraId="31AFF3BB" w14:textId="77777777" w:rsidR="00665575" w:rsidRDefault="00665575" w:rsidP="003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AF5B47" w14:textId="77777777" w:rsidR="00665575" w:rsidRPr="00BA2E11" w:rsidRDefault="00665575" w:rsidP="00665575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A2E11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184D7F86" w14:textId="77777777" w:rsidR="00665575" w:rsidRPr="00BA2E11" w:rsidRDefault="00665575" w:rsidP="00665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472F34" w14:textId="5C744509" w:rsidR="00665575" w:rsidRPr="007801B1" w:rsidRDefault="00A606DE" w:rsidP="00064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01B1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7801B1">
        <w:rPr>
          <w:rFonts w:ascii="Angsana New" w:hAnsi="Angsana New"/>
          <w:sz w:val="30"/>
          <w:szCs w:val="30"/>
        </w:rPr>
        <w:t>1</w:t>
      </w:r>
      <w:r w:rsidR="004902AA" w:rsidRPr="007801B1">
        <w:rPr>
          <w:rFonts w:ascii="Angsana New" w:hAnsi="Angsana New"/>
          <w:sz w:val="30"/>
          <w:szCs w:val="30"/>
        </w:rPr>
        <w:t>4</w:t>
      </w:r>
      <w:r w:rsidRPr="007801B1">
        <w:rPr>
          <w:rFonts w:ascii="Angsana New" w:hAnsi="Angsana New"/>
          <w:sz w:val="30"/>
          <w:szCs w:val="30"/>
        </w:rPr>
        <w:t xml:space="preserve"> </w:t>
      </w:r>
      <w:r w:rsidRPr="007801B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7801B1">
        <w:rPr>
          <w:rFonts w:ascii="Angsana New" w:hAnsi="Angsana New"/>
          <w:sz w:val="30"/>
          <w:szCs w:val="30"/>
        </w:rPr>
        <w:t>256</w:t>
      </w:r>
      <w:r w:rsidR="00660733" w:rsidRPr="007801B1">
        <w:rPr>
          <w:rFonts w:ascii="Angsana New" w:hAnsi="Angsana New"/>
          <w:sz w:val="30"/>
          <w:szCs w:val="30"/>
        </w:rPr>
        <w:t>8</w:t>
      </w:r>
      <w:r w:rsidRPr="007801B1">
        <w:rPr>
          <w:rFonts w:ascii="Angsana New" w:hAnsi="Angsana New"/>
          <w:sz w:val="30"/>
          <w:szCs w:val="30"/>
        </w:rPr>
        <w:t xml:space="preserve"> </w:t>
      </w:r>
      <w:r w:rsidRPr="007801B1">
        <w:rPr>
          <w:rFonts w:ascii="Angsana New" w:hAnsi="Angsana New"/>
          <w:sz w:val="30"/>
          <w:szCs w:val="30"/>
          <w:cs/>
        </w:rPr>
        <w:t xml:space="preserve">คณะกรรมการบริษัทมีมติอนุมัติการจัดสรรกำไรสำหรับงวดหกเดือนสิ้นสุดวันที่ </w:t>
      </w:r>
      <w:r w:rsidR="004902AA" w:rsidRPr="007801B1">
        <w:rPr>
          <w:rFonts w:ascii="Angsana New" w:hAnsi="Angsana New"/>
          <w:sz w:val="30"/>
          <w:szCs w:val="30"/>
        </w:rPr>
        <w:t>30</w:t>
      </w:r>
      <w:r w:rsidR="00660733" w:rsidRPr="007801B1">
        <w:rPr>
          <w:rFonts w:ascii="Angsana New" w:hAnsi="Angsana New"/>
          <w:sz w:val="30"/>
          <w:szCs w:val="30"/>
        </w:rPr>
        <w:t xml:space="preserve"> </w:t>
      </w:r>
      <w:r w:rsidR="004902AA" w:rsidRPr="007801B1">
        <w:rPr>
          <w:rFonts w:ascii="Angsana New" w:hAnsi="Angsana New" w:hint="cs"/>
          <w:sz w:val="30"/>
          <w:szCs w:val="30"/>
          <w:cs/>
        </w:rPr>
        <w:t>มิถุนายน</w:t>
      </w:r>
      <w:r w:rsidR="00660733" w:rsidRPr="007801B1">
        <w:rPr>
          <w:rFonts w:ascii="Angsana New" w:hAnsi="Angsana New" w:hint="cs"/>
          <w:sz w:val="30"/>
          <w:szCs w:val="30"/>
          <w:cs/>
        </w:rPr>
        <w:t xml:space="preserve"> </w:t>
      </w:r>
      <w:r w:rsidR="00660733" w:rsidRPr="007801B1">
        <w:rPr>
          <w:rFonts w:ascii="Angsana New" w:hAnsi="Angsana New"/>
          <w:sz w:val="30"/>
          <w:szCs w:val="30"/>
        </w:rPr>
        <w:t>2568</w:t>
      </w:r>
      <w:r w:rsidRPr="007801B1">
        <w:rPr>
          <w:rFonts w:ascii="Angsana New" w:hAnsi="Angsana New"/>
          <w:sz w:val="30"/>
          <w:szCs w:val="30"/>
        </w:rPr>
        <w:t xml:space="preserve"> </w:t>
      </w:r>
      <w:r w:rsidRPr="007801B1">
        <w:rPr>
          <w:rFonts w:ascii="Angsana New" w:hAnsi="Angsana New"/>
          <w:sz w:val="30"/>
          <w:szCs w:val="30"/>
          <w:cs/>
        </w:rPr>
        <w:t xml:space="preserve">เป็นเงินปันผลระหว่างกาลในอัตราหุ้นละ </w:t>
      </w:r>
      <w:r w:rsidR="00740041">
        <w:rPr>
          <w:rFonts w:ascii="Angsana New" w:hAnsi="Angsana New"/>
          <w:sz w:val="30"/>
          <w:szCs w:val="30"/>
        </w:rPr>
        <w:t>0.05</w:t>
      </w:r>
      <w:r w:rsidRPr="007801B1">
        <w:rPr>
          <w:rFonts w:ascii="Angsana New" w:hAnsi="Angsana New"/>
          <w:sz w:val="30"/>
          <w:szCs w:val="30"/>
        </w:rPr>
        <w:t xml:space="preserve"> </w:t>
      </w:r>
      <w:r w:rsidRPr="007801B1">
        <w:rPr>
          <w:rFonts w:ascii="Angsana New" w:hAnsi="Angsana New"/>
          <w:sz w:val="30"/>
          <w:szCs w:val="30"/>
          <w:cs/>
        </w:rPr>
        <w:t xml:space="preserve">บาท </w:t>
      </w:r>
      <w:r w:rsidR="006F1154">
        <w:rPr>
          <w:rFonts w:ascii="Angsana New" w:hAnsi="Angsana New"/>
          <w:sz w:val="30"/>
          <w:szCs w:val="30"/>
          <w:cs/>
        </w:rPr>
        <w:br/>
      </w:r>
      <w:r w:rsidRPr="007801B1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6F1154">
        <w:rPr>
          <w:rFonts w:ascii="Angsana New" w:hAnsi="Angsana New" w:hint="cs"/>
          <w:sz w:val="30"/>
          <w:szCs w:val="30"/>
          <w:cs/>
        </w:rPr>
        <w:t>ทั้งสิ้น</w:t>
      </w:r>
      <w:r w:rsidRPr="007801B1">
        <w:rPr>
          <w:rFonts w:ascii="Angsana New" w:hAnsi="Angsana New"/>
          <w:sz w:val="30"/>
          <w:szCs w:val="30"/>
          <w:cs/>
        </w:rPr>
        <w:t xml:space="preserve"> </w:t>
      </w:r>
      <w:r w:rsidR="00974234">
        <w:rPr>
          <w:rFonts w:ascii="Angsana New" w:hAnsi="Angsana New"/>
          <w:sz w:val="30"/>
          <w:szCs w:val="30"/>
        </w:rPr>
        <w:t>102.41</w:t>
      </w:r>
      <w:r w:rsidRPr="007801B1">
        <w:rPr>
          <w:rFonts w:ascii="Angsana New" w:hAnsi="Angsana New"/>
          <w:sz w:val="30"/>
          <w:szCs w:val="30"/>
        </w:rPr>
        <w:t xml:space="preserve"> </w:t>
      </w:r>
      <w:r w:rsidRPr="007801B1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6F1154">
        <w:rPr>
          <w:rFonts w:ascii="Angsana New" w:hAnsi="Angsana New" w:hint="cs"/>
          <w:sz w:val="30"/>
          <w:szCs w:val="30"/>
          <w:cs/>
        </w:rPr>
        <w:t>จะ</w:t>
      </w:r>
      <w:r w:rsidRPr="007801B1">
        <w:rPr>
          <w:rFonts w:ascii="Angsana New" w:hAnsi="Angsana New"/>
          <w:sz w:val="30"/>
          <w:szCs w:val="30"/>
          <w:cs/>
        </w:rPr>
        <w:t>จ่ายให้แก่ผู้ถือหุ้นใน</w:t>
      </w:r>
      <w:r w:rsidR="004F0D3C" w:rsidRPr="007801B1">
        <w:rPr>
          <w:rFonts w:ascii="Angsana New" w:hAnsi="Angsana New" w:hint="cs"/>
          <w:sz w:val="30"/>
          <w:szCs w:val="30"/>
          <w:cs/>
        </w:rPr>
        <w:t>เ</w:t>
      </w:r>
      <w:r w:rsidRPr="007801B1">
        <w:rPr>
          <w:rFonts w:ascii="Angsana New" w:hAnsi="Angsana New"/>
          <w:sz w:val="30"/>
          <w:szCs w:val="30"/>
          <w:cs/>
        </w:rPr>
        <w:t>ดือน</w:t>
      </w:r>
      <w:r w:rsidR="00740041">
        <w:rPr>
          <w:rFonts w:ascii="Angsana New" w:hAnsi="Angsana New" w:hint="cs"/>
          <w:sz w:val="30"/>
          <w:szCs w:val="30"/>
          <w:cs/>
        </w:rPr>
        <w:t>กันยายน</w:t>
      </w:r>
      <w:r w:rsidRPr="007801B1">
        <w:rPr>
          <w:rFonts w:ascii="Angsana New" w:hAnsi="Angsana New"/>
          <w:sz w:val="30"/>
          <w:szCs w:val="30"/>
          <w:cs/>
        </w:rPr>
        <w:t xml:space="preserve"> </w:t>
      </w:r>
      <w:r w:rsidRPr="007801B1">
        <w:rPr>
          <w:rFonts w:ascii="Angsana New" w:hAnsi="Angsana New"/>
          <w:sz w:val="30"/>
          <w:szCs w:val="30"/>
        </w:rPr>
        <w:t>256</w:t>
      </w:r>
      <w:r w:rsidR="00E24386" w:rsidRPr="007801B1">
        <w:rPr>
          <w:rFonts w:ascii="Angsana New" w:hAnsi="Angsana New"/>
          <w:sz w:val="30"/>
          <w:szCs w:val="30"/>
        </w:rPr>
        <w:t>8</w:t>
      </w:r>
    </w:p>
    <w:sectPr w:rsidR="00665575" w:rsidRPr="007801B1" w:rsidSect="00773A7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44CF" w14:textId="77777777" w:rsidR="00A01F71" w:rsidRDefault="00A01F71" w:rsidP="004956B4">
      <w:r>
        <w:separator/>
      </w:r>
    </w:p>
  </w:endnote>
  <w:endnote w:type="continuationSeparator" w:id="0">
    <w:p w14:paraId="6038A8D7" w14:textId="77777777" w:rsidR="00A01F71" w:rsidRDefault="00A01F71" w:rsidP="004956B4">
      <w:r>
        <w:continuationSeparator/>
      </w:r>
    </w:p>
  </w:endnote>
  <w:endnote w:type="continuationNotice" w:id="1">
    <w:p w14:paraId="66D8E535" w14:textId="77777777" w:rsidR="00A01F71" w:rsidRDefault="00A01F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noProof/>
        <w:sz w:val="30"/>
        <w:szCs w:val="30"/>
      </w:rPr>
      <w:id w:val="-655840223"/>
      <w:docPartObj>
        <w:docPartGallery w:val="Page Numbers (Bottom of Page)"/>
        <w:docPartUnique/>
      </w:docPartObj>
    </w:sdtPr>
    <w:sdtEndPr/>
    <w:sdtContent>
      <w:p w14:paraId="7A301F7D" w14:textId="6F89BB0D" w:rsidR="00706D29" w:rsidRPr="00706D29" w:rsidRDefault="00706D29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06D29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06D29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06D29">
          <w:rPr>
            <w:rFonts w:ascii="Angsana New" w:hAnsi="Angsana New"/>
            <w:noProof/>
            <w:sz w:val="30"/>
            <w:szCs w:val="30"/>
          </w:rPr>
          <w:t>2</w: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8B2A" w14:textId="3BB44C37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645FE">
      <w:rPr>
        <w:rFonts w:ascii="Angsana New" w:hAnsi="Angsana New"/>
        <w:noProof/>
        <w:sz w:val="30"/>
        <w:szCs w:val="30"/>
        <w:lang w:val="fr-FR"/>
      </w:rPr>
      <w:t>1707092_2025 Dec_FSA_Nava Nakorn_TH_Q2 v8.docx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9E0C7B" w:rsidRDefault="00773A73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A72A" w14:textId="77777777" w:rsidR="00A01F71" w:rsidRDefault="00A01F71" w:rsidP="004956B4">
      <w:r>
        <w:separator/>
      </w:r>
    </w:p>
  </w:footnote>
  <w:footnote w:type="continuationSeparator" w:id="0">
    <w:p w14:paraId="77E6FAAD" w14:textId="77777777" w:rsidR="00A01F71" w:rsidRDefault="00A01F71" w:rsidP="004956B4">
      <w:r>
        <w:continuationSeparator/>
      </w:r>
    </w:p>
  </w:footnote>
  <w:footnote w:type="continuationNotice" w:id="1">
    <w:p w14:paraId="706CC61F" w14:textId="77777777" w:rsidR="00A01F71" w:rsidRDefault="00A01F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ACED33" w14:textId="77777777" w:rsidR="00004042" w:rsidRDefault="00004042" w:rsidP="00004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14AE26" w14:textId="7F2B7841" w:rsidR="00004042" w:rsidRDefault="00004042" w:rsidP="00004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574218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6D07B0">
      <w:rPr>
        <w:rFonts w:ascii="Angsana New" w:hAnsi="Angsana New"/>
        <w:b/>
        <w:bCs/>
        <w:sz w:val="32"/>
        <w:szCs w:val="32"/>
      </w:rPr>
      <w:t>30</w:t>
    </w:r>
    <w:r w:rsidRPr="00574218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6D07B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57421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D69" w14:textId="77777777" w:rsidR="00004042" w:rsidRPr="00004042" w:rsidRDefault="00004042" w:rsidP="00004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404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04042">
      <w:rPr>
        <w:rFonts w:ascii="Angsana New" w:hAnsi="Angsana New" w:hint="cs"/>
        <w:b/>
        <w:bCs/>
        <w:sz w:val="32"/>
        <w:szCs w:val="32"/>
        <w:cs/>
      </w:rPr>
      <w:t>นวนคร</w:t>
    </w:r>
    <w:r w:rsidRPr="00004042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 w:rsidRPr="00004042">
      <w:rPr>
        <w:rFonts w:ascii="Angsana New" w:hAnsi="Angsana New" w:hint="cs"/>
        <w:b/>
        <w:bCs/>
        <w:sz w:val="32"/>
        <w:szCs w:val="32"/>
        <w:cs/>
      </w:rPr>
      <w:t>)</w:t>
    </w:r>
    <w:r w:rsidRPr="00004042">
      <w:rPr>
        <w:rFonts w:ascii="Angsana New" w:hAnsi="Angsana New"/>
        <w:b/>
        <w:bCs/>
        <w:sz w:val="32"/>
        <w:szCs w:val="32"/>
        <w:cs/>
      </w:rPr>
      <w:t xml:space="preserve"> </w:t>
    </w:r>
    <w:r w:rsidRPr="0000404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65A8CC5" w14:textId="77777777" w:rsidR="00004042" w:rsidRPr="00004042" w:rsidRDefault="00004042" w:rsidP="00004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404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04042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AD7436C" w14:textId="77777777" w:rsidR="00004042" w:rsidRPr="00004042" w:rsidRDefault="00004042" w:rsidP="00004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404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004042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004042">
      <w:rPr>
        <w:rFonts w:ascii="Angsana New" w:hAnsi="Angsana New"/>
        <w:b/>
        <w:bCs/>
        <w:sz w:val="32"/>
        <w:szCs w:val="32"/>
      </w:rPr>
      <w:t>30</w:t>
    </w:r>
    <w:r w:rsidRPr="00004042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004042">
      <w:rPr>
        <w:rFonts w:ascii="Angsana New" w:hAnsi="Angsana New"/>
        <w:b/>
        <w:bCs/>
        <w:sz w:val="32"/>
        <w:szCs w:val="32"/>
      </w:rPr>
      <w:t>2568</w:t>
    </w:r>
    <w:r w:rsidRPr="00004042">
      <w:rPr>
        <w:rFonts w:ascii="Angsana New" w:hAnsi="Angsana New"/>
        <w:b/>
        <w:bCs/>
        <w:sz w:val="32"/>
        <w:szCs w:val="32"/>
        <w:cs/>
      </w:rPr>
      <w:t xml:space="preserve"> </w:t>
    </w:r>
    <w:r w:rsidRPr="0000404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004042" w:rsidRDefault="00D61CF7" w:rsidP="00004042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multilevel"/>
    <w:tmpl w:val="C84C9D26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F2025F"/>
    <w:multiLevelType w:val="hybridMultilevel"/>
    <w:tmpl w:val="3216C2F2"/>
    <w:lvl w:ilvl="0" w:tplc="A69AF57A">
      <w:start w:val="2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F1E5F11"/>
    <w:multiLevelType w:val="hybridMultilevel"/>
    <w:tmpl w:val="04B4B8E8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8" w15:restartNumberingAfterBreak="0">
    <w:nsid w:val="68280752"/>
    <w:multiLevelType w:val="hybridMultilevel"/>
    <w:tmpl w:val="8BD6F612"/>
    <w:lvl w:ilvl="0" w:tplc="93F6EC2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72715"/>
    <w:multiLevelType w:val="hybridMultilevel"/>
    <w:tmpl w:val="47D66EF4"/>
    <w:lvl w:ilvl="0" w:tplc="FFFFFFFF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2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800E6"/>
    <w:multiLevelType w:val="hybridMultilevel"/>
    <w:tmpl w:val="66C63836"/>
    <w:lvl w:ilvl="0" w:tplc="D34808EC">
      <w:start w:val="1"/>
      <w:numFmt w:val="decimal"/>
      <w:lvlText w:val="1%1.1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46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4"/>
  </w:num>
  <w:num w:numId="10" w16cid:durableId="977764087">
    <w:abstractNumId w:val="18"/>
  </w:num>
  <w:num w:numId="11" w16cid:durableId="1028486551">
    <w:abstractNumId w:val="36"/>
  </w:num>
  <w:num w:numId="12" w16cid:durableId="927543020">
    <w:abstractNumId w:val="25"/>
  </w:num>
  <w:num w:numId="13" w16cid:durableId="1482383295">
    <w:abstractNumId w:val="43"/>
  </w:num>
  <w:num w:numId="14" w16cid:durableId="1701008546">
    <w:abstractNumId w:val="8"/>
  </w:num>
  <w:num w:numId="15" w16cid:durableId="76752130">
    <w:abstractNumId w:val="30"/>
  </w:num>
  <w:num w:numId="16" w16cid:durableId="544217954">
    <w:abstractNumId w:val="13"/>
  </w:num>
  <w:num w:numId="17" w16cid:durableId="1606156782">
    <w:abstractNumId w:val="39"/>
  </w:num>
  <w:num w:numId="18" w16cid:durableId="1740789213">
    <w:abstractNumId w:val="29"/>
  </w:num>
  <w:num w:numId="19" w16cid:durableId="266159673">
    <w:abstractNumId w:val="26"/>
  </w:num>
  <w:num w:numId="20" w16cid:durableId="2057660054">
    <w:abstractNumId w:val="17"/>
  </w:num>
  <w:num w:numId="21" w16cid:durableId="468133506">
    <w:abstractNumId w:val="16"/>
  </w:num>
  <w:num w:numId="22" w16cid:durableId="1835105879">
    <w:abstractNumId w:val="27"/>
  </w:num>
  <w:num w:numId="23" w16cid:durableId="472868516">
    <w:abstractNumId w:val="33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2"/>
  </w:num>
  <w:num w:numId="27" w16cid:durableId="1748111501">
    <w:abstractNumId w:val="42"/>
  </w:num>
  <w:num w:numId="28" w16cid:durableId="211158054">
    <w:abstractNumId w:val="37"/>
  </w:num>
  <w:num w:numId="29" w16cid:durableId="793058373">
    <w:abstractNumId w:val="14"/>
  </w:num>
  <w:num w:numId="30" w16cid:durableId="1075979869">
    <w:abstractNumId w:val="44"/>
  </w:num>
  <w:num w:numId="31" w16cid:durableId="916744535">
    <w:abstractNumId w:val="46"/>
  </w:num>
  <w:num w:numId="32" w16cid:durableId="379137201">
    <w:abstractNumId w:val="41"/>
  </w:num>
  <w:num w:numId="33" w16cid:durableId="448162600">
    <w:abstractNumId w:val="23"/>
  </w:num>
  <w:num w:numId="34" w16cid:durableId="121925373">
    <w:abstractNumId w:val="35"/>
  </w:num>
  <w:num w:numId="35" w16cid:durableId="1781802350">
    <w:abstractNumId w:val="32"/>
  </w:num>
  <w:num w:numId="36" w16cid:durableId="653142249">
    <w:abstractNumId w:val="28"/>
  </w:num>
  <w:num w:numId="37" w16cid:durableId="1495996160">
    <w:abstractNumId w:val="12"/>
  </w:num>
  <w:num w:numId="38" w16cid:durableId="996302227">
    <w:abstractNumId w:val="19"/>
  </w:num>
  <w:num w:numId="39" w16cid:durableId="983043607">
    <w:abstractNumId w:val="31"/>
  </w:num>
  <w:num w:numId="40" w16cid:durableId="173611524">
    <w:abstractNumId w:val="21"/>
  </w:num>
  <w:num w:numId="41" w16cid:durableId="1165969741">
    <w:abstractNumId w:val="9"/>
  </w:num>
  <w:num w:numId="42" w16cid:durableId="1569414042">
    <w:abstractNumId w:val="34"/>
  </w:num>
  <w:num w:numId="43" w16cid:durableId="2075350572">
    <w:abstractNumId w:val="38"/>
  </w:num>
  <w:num w:numId="44" w16cid:durableId="1412266102">
    <w:abstractNumId w:val="20"/>
  </w:num>
  <w:num w:numId="45" w16cid:durableId="41515700">
    <w:abstractNumId w:val="40"/>
  </w:num>
  <w:num w:numId="46" w16cid:durableId="1651323656">
    <w:abstractNumId w:val="45"/>
  </w:num>
  <w:num w:numId="47" w16cid:durableId="170258568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42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192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334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94D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B8E"/>
    <w:rsid w:val="00035F1E"/>
    <w:rsid w:val="00036238"/>
    <w:rsid w:val="00036333"/>
    <w:rsid w:val="0003668D"/>
    <w:rsid w:val="0003697E"/>
    <w:rsid w:val="00036994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5A3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C63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09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5FE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5CB1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458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F7"/>
    <w:rsid w:val="0007371B"/>
    <w:rsid w:val="000738C6"/>
    <w:rsid w:val="0007390B"/>
    <w:rsid w:val="00073A03"/>
    <w:rsid w:val="00073A1F"/>
    <w:rsid w:val="00073E7D"/>
    <w:rsid w:val="00074143"/>
    <w:rsid w:val="00074495"/>
    <w:rsid w:val="000744FA"/>
    <w:rsid w:val="00074605"/>
    <w:rsid w:val="00074720"/>
    <w:rsid w:val="000747A9"/>
    <w:rsid w:val="00074A2D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CE5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89B"/>
    <w:rsid w:val="000A0BD9"/>
    <w:rsid w:val="000A0F01"/>
    <w:rsid w:val="000A10B0"/>
    <w:rsid w:val="000A10B9"/>
    <w:rsid w:val="000A149B"/>
    <w:rsid w:val="000A1529"/>
    <w:rsid w:val="000A1559"/>
    <w:rsid w:val="000A1725"/>
    <w:rsid w:val="000A1762"/>
    <w:rsid w:val="000A1836"/>
    <w:rsid w:val="000A1EEF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EEA"/>
    <w:rsid w:val="000A7F04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59D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5E4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58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2C0"/>
    <w:rsid w:val="00105617"/>
    <w:rsid w:val="0010568C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CF8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95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3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1C9F"/>
    <w:rsid w:val="00142008"/>
    <w:rsid w:val="00142021"/>
    <w:rsid w:val="001423AE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B08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08E"/>
    <w:rsid w:val="0015022A"/>
    <w:rsid w:val="0015023E"/>
    <w:rsid w:val="00150483"/>
    <w:rsid w:val="001508EE"/>
    <w:rsid w:val="00150A2B"/>
    <w:rsid w:val="00150BAC"/>
    <w:rsid w:val="00150CDA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53"/>
    <w:rsid w:val="00152D70"/>
    <w:rsid w:val="00152E12"/>
    <w:rsid w:val="00152EB6"/>
    <w:rsid w:val="00152F30"/>
    <w:rsid w:val="00152F50"/>
    <w:rsid w:val="001530F5"/>
    <w:rsid w:val="001530FC"/>
    <w:rsid w:val="00153137"/>
    <w:rsid w:val="0015313B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215F"/>
    <w:rsid w:val="0017252C"/>
    <w:rsid w:val="0017257A"/>
    <w:rsid w:val="001726B2"/>
    <w:rsid w:val="00172D71"/>
    <w:rsid w:val="00172DFE"/>
    <w:rsid w:val="00172E04"/>
    <w:rsid w:val="00172F7F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2E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7AC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A7C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5206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963"/>
    <w:rsid w:val="001C3DA1"/>
    <w:rsid w:val="001C3EC5"/>
    <w:rsid w:val="001C4458"/>
    <w:rsid w:val="001C4576"/>
    <w:rsid w:val="001C46B1"/>
    <w:rsid w:val="001C4719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79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6E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A62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AC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6E3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995"/>
    <w:rsid w:val="00257AE9"/>
    <w:rsid w:val="00257C61"/>
    <w:rsid w:val="00257D3A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36B4"/>
    <w:rsid w:val="00263A86"/>
    <w:rsid w:val="00263BC8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3"/>
    <w:rsid w:val="00275E05"/>
    <w:rsid w:val="00275F65"/>
    <w:rsid w:val="0027620B"/>
    <w:rsid w:val="00276211"/>
    <w:rsid w:val="00276295"/>
    <w:rsid w:val="002768D9"/>
    <w:rsid w:val="00276AE2"/>
    <w:rsid w:val="00276B80"/>
    <w:rsid w:val="00276BF1"/>
    <w:rsid w:val="00276C8B"/>
    <w:rsid w:val="00276CD1"/>
    <w:rsid w:val="002776E7"/>
    <w:rsid w:val="00277C07"/>
    <w:rsid w:val="00277E44"/>
    <w:rsid w:val="00277EDE"/>
    <w:rsid w:val="00280007"/>
    <w:rsid w:val="0028039B"/>
    <w:rsid w:val="0028069C"/>
    <w:rsid w:val="002807DF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45E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27D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A79"/>
    <w:rsid w:val="002A6B34"/>
    <w:rsid w:val="002A6C3C"/>
    <w:rsid w:val="002A6DB3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38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723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4F"/>
    <w:rsid w:val="002C7EF9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5FC0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D7D17"/>
    <w:rsid w:val="002E0285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489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730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8B1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A1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0D4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5AD4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18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762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4FA8"/>
    <w:rsid w:val="00375060"/>
    <w:rsid w:val="003750A1"/>
    <w:rsid w:val="00375138"/>
    <w:rsid w:val="003752B5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AD9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37"/>
    <w:rsid w:val="00393498"/>
    <w:rsid w:val="003935B1"/>
    <w:rsid w:val="00393F03"/>
    <w:rsid w:val="00393F66"/>
    <w:rsid w:val="00393FCC"/>
    <w:rsid w:val="0039407B"/>
    <w:rsid w:val="003943FA"/>
    <w:rsid w:val="00394429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4EA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EA5"/>
    <w:rsid w:val="003A0FA0"/>
    <w:rsid w:val="003A1344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93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86F"/>
    <w:rsid w:val="003B7B19"/>
    <w:rsid w:val="003C0096"/>
    <w:rsid w:val="003C01D5"/>
    <w:rsid w:val="003C04CE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3A"/>
    <w:rsid w:val="00403CB7"/>
    <w:rsid w:val="00403EA7"/>
    <w:rsid w:val="00404182"/>
    <w:rsid w:val="00404449"/>
    <w:rsid w:val="004044C4"/>
    <w:rsid w:val="00404652"/>
    <w:rsid w:val="0040473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83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86A"/>
    <w:rsid w:val="00414946"/>
    <w:rsid w:val="00414AA8"/>
    <w:rsid w:val="00414BEA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047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36C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4BE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262"/>
    <w:rsid w:val="004763CA"/>
    <w:rsid w:val="00476497"/>
    <w:rsid w:val="00476913"/>
    <w:rsid w:val="00476B0D"/>
    <w:rsid w:val="00476E2C"/>
    <w:rsid w:val="00476E34"/>
    <w:rsid w:val="00476FA8"/>
    <w:rsid w:val="0047721B"/>
    <w:rsid w:val="00477760"/>
    <w:rsid w:val="0047777A"/>
    <w:rsid w:val="00477898"/>
    <w:rsid w:val="0047797E"/>
    <w:rsid w:val="004779A4"/>
    <w:rsid w:val="004779C9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44A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2AA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643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E7"/>
    <w:rsid w:val="004B5537"/>
    <w:rsid w:val="004B56C6"/>
    <w:rsid w:val="004B576F"/>
    <w:rsid w:val="004B5835"/>
    <w:rsid w:val="004B591B"/>
    <w:rsid w:val="004B5F24"/>
    <w:rsid w:val="004B61AB"/>
    <w:rsid w:val="004B6418"/>
    <w:rsid w:val="004B646B"/>
    <w:rsid w:val="004B64CF"/>
    <w:rsid w:val="004B6804"/>
    <w:rsid w:val="004B692B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716"/>
    <w:rsid w:val="004D0C61"/>
    <w:rsid w:val="004D0E3F"/>
    <w:rsid w:val="004D1222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E7"/>
    <w:rsid w:val="004E20AC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4B90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662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3C"/>
    <w:rsid w:val="004F0D54"/>
    <w:rsid w:val="004F111D"/>
    <w:rsid w:val="004F14CB"/>
    <w:rsid w:val="004F14E3"/>
    <w:rsid w:val="004F1D71"/>
    <w:rsid w:val="004F1EC0"/>
    <w:rsid w:val="004F22C3"/>
    <w:rsid w:val="004F2457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B43"/>
    <w:rsid w:val="004F6D3E"/>
    <w:rsid w:val="004F6DAB"/>
    <w:rsid w:val="004F75E4"/>
    <w:rsid w:val="004F786B"/>
    <w:rsid w:val="0050006D"/>
    <w:rsid w:val="0050019D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62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C5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948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6F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59D"/>
    <w:rsid w:val="00555C4B"/>
    <w:rsid w:val="00555DEA"/>
    <w:rsid w:val="005561F0"/>
    <w:rsid w:val="00556201"/>
    <w:rsid w:val="00556A10"/>
    <w:rsid w:val="00556B3F"/>
    <w:rsid w:val="00556D3D"/>
    <w:rsid w:val="00556DAC"/>
    <w:rsid w:val="00556DE6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04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497"/>
    <w:rsid w:val="005675F9"/>
    <w:rsid w:val="005676E6"/>
    <w:rsid w:val="0056770C"/>
    <w:rsid w:val="005678FC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3FF3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AEF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832"/>
    <w:rsid w:val="005869A5"/>
    <w:rsid w:val="00586A94"/>
    <w:rsid w:val="00586B38"/>
    <w:rsid w:val="00586C33"/>
    <w:rsid w:val="00586DC8"/>
    <w:rsid w:val="005870FC"/>
    <w:rsid w:val="005872DD"/>
    <w:rsid w:val="005876D9"/>
    <w:rsid w:val="0058773B"/>
    <w:rsid w:val="00587B5D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34AA"/>
    <w:rsid w:val="005936F5"/>
    <w:rsid w:val="00593869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5CB"/>
    <w:rsid w:val="005A267D"/>
    <w:rsid w:val="005A28AE"/>
    <w:rsid w:val="005A2A97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F8F"/>
    <w:rsid w:val="005C016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C6B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9F2"/>
    <w:rsid w:val="005D7A73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0F9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2B9"/>
    <w:rsid w:val="005E73C2"/>
    <w:rsid w:val="005E7414"/>
    <w:rsid w:val="005E7669"/>
    <w:rsid w:val="005E78E4"/>
    <w:rsid w:val="005E7A79"/>
    <w:rsid w:val="005E7AEC"/>
    <w:rsid w:val="005E7C1D"/>
    <w:rsid w:val="005E7DDB"/>
    <w:rsid w:val="005E7E18"/>
    <w:rsid w:val="005F014A"/>
    <w:rsid w:val="005F0230"/>
    <w:rsid w:val="005F025E"/>
    <w:rsid w:val="005F0538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6E7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C4B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4B2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57E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39B"/>
    <w:rsid w:val="00635432"/>
    <w:rsid w:val="0063565D"/>
    <w:rsid w:val="006356AC"/>
    <w:rsid w:val="006357DE"/>
    <w:rsid w:val="00635875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CA"/>
    <w:rsid w:val="00640D7E"/>
    <w:rsid w:val="00641232"/>
    <w:rsid w:val="006413AA"/>
    <w:rsid w:val="0064149B"/>
    <w:rsid w:val="0064154E"/>
    <w:rsid w:val="0064163D"/>
    <w:rsid w:val="006417D6"/>
    <w:rsid w:val="00641A5A"/>
    <w:rsid w:val="00641AE3"/>
    <w:rsid w:val="00641D33"/>
    <w:rsid w:val="00641F61"/>
    <w:rsid w:val="0064207E"/>
    <w:rsid w:val="006421B2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3FD"/>
    <w:rsid w:val="00644A52"/>
    <w:rsid w:val="00644A87"/>
    <w:rsid w:val="00644B04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47EA0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13E"/>
    <w:rsid w:val="006605BF"/>
    <w:rsid w:val="00660733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898"/>
    <w:rsid w:val="00664999"/>
    <w:rsid w:val="00664CF7"/>
    <w:rsid w:val="0066508E"/>
    <w:rsid w:val="006650A5"/>
    <w:rsid w:val="00665452"/>
    <w:rsid w:val="00665575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0C8B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9F4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343"/>
    <w:rsid w:val="006933E1"/>
    <w:rsid w:val="00693603"/>
    <w:rsid w:val="0069362D"/>
    <w:rsid w:val="0069368F"/>
    <w:rsid w:val="006936B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1C62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3FFD"/>
    <w:rsid w:val="006A42CD"/>
    <w:rsid w:val="006A4379"/>
    <w:rsid w:val="006A44E3"/>
    <w:rsid w:val="006A4500"/>
    <w:rsid w:val="006A47AF"/>
    <w:rsid w:val="006A492B"/>
    <w:rsid w:val="006A4B4B"/>
    <w:rsid w:val="006A4D1F"/>
    <w:rsid w:val="006A4F43"/>
    <w:rsid w:val="006A50D3"/>
    <w:rsid w:val="006A548A"/>
    <w:rsid w:val="006A57F4"/>
    <w:rsid w:val="006A588F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39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CDA"/>
    <w:rsid w:val="006C2D40"/>
    <w:rsid w:val="006C2DA9"/>
    <w:rsid w:val="006C2E08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B6D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2FD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114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154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BBB"/>
    <w:rsid w:val="00706C32"/>
    <w:rsid w:val="00706C83"/>
    <w:rsid w:val="00706CF3"/>
    <w:rsid w:val="00706D29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1F31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778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CD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2C"/>
    <w:rsid w:val="00726335"/>
    <w:rsid w:val="00726483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97E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41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4E6D"/>
    <w:rsid w:val="00744EEA"/>
    <w:rsid w:val="00745092"/>
    <w:rsid w:val="007450B6"/>
    <w:rsid w:val="00745213"/>
    <w:rsid w:val="00745469"/>
    <w:rsid w:val="0074552C"/>
    <w:rsid w:val="0074562B"/>
    <w:rsid w:val="00745655"/>
    <w:rsid w:val="007458E5"/>
    <w:rsid w:val="00745A46"/>
    <w:rsid w:val="00745D39"/>
    <w:rsid w:val="00745EB4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07C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5F48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C2D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50A"/>
    <w:rsid w:val="00766739"/>
    <w:rsid w:val="007667A8"/>
    <w:rsid w:val="00766858"/>
    <w:rsid w:val="00766959"/>
    <w:rsid w:val="00766E05"/>
    <w:rsid w:val="00767238"/>
    <w:rsid w:val="007675A5"/>
    <w:rsid w:val="00767C05"/>
    <w:rsid w:val="00767CA1"/>
    <w:rsid w:val="00770502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A73"/>
    <w:rsid w:val="00773CFF"/>
    <w:rsid w:val="00773D01"/>
    <w:rsid w:val="007746F5"/>
    <w:rsid w:val="00774A1E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8E1"/>
    <w:rsid w:val="00777BAE"/>
    <w:rsid w:val="0078017C"/>
    <w:rsid w:val="007801B1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535"/>
    <w:rsid w:val="0079764A"/>
    <w:rsid w:val="00797675"/>
    <w:rsid w:val="00797840"/>
    <w:rsid w:val="00797AD6"/>
    <w:rsid w:val="00797AE6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2DCD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0D9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324"/>
    <w:rsid w:val="007D15E6"/>
    <w:rsid w:val="007D17E1"/>
    <w:rsid w:val="007D1B20"/>
    <w:rsid w:val="007D1C0C"/>
    <w:rsid w:val="007D1CC4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A4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70F4"/>
    <w:rsid w:val="008073CB"/>
    <w:rsid w:val="008075CC"/>
    <w:rsid w:val="00807760"/>
    <w:rsid w:val="00807982"/>
    <w:rsid w:val="00807BBD"/>
    <w:rsid w:val="00807C38"/>
    <w:rsid w:val="008101AC"/>
    <w:rsid w:val="008102CC"/>
    <w:rsid w:val="0081037F"/>
    <w:rsid w:val="008105B9"/>
    <w:rsid w:val="00810822"/>
    <w:rsid w:val="00810A38"/>
    <w:rsid w:val="00810B79"/>
    <w:rsid w:val="00810BA3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17F1B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671"/>
    <w:rsid w:val="008258C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7C3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2A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74A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37E55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11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6BB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0E"/>
    <w:rsid w:val="00862737"/>
    <w:rsid w:val="00862772"/>
    <w:rsid w:val="00862840"/>
    <w:rsid w:val="00863032"/>
    <w:rsid w:val="0086307D"/>
    <w:rsid w:val="008637CE"/>
    <w:rsid w:val="008637D4"/>
    <w:rsid w:val="00863A4D"/>
    <w:rsid w:val="00863B82"/>
    <w:rsid w:val="00863E62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6C9F"/>
    <w:rsid w:val="00877164"/>
    <w:rsid w:val="00877646"/>
    <w:rsid w:val="008776FA"/>
    <w:rsid w:val="00877819"/>
    <w:rsid w:val="00877A6F"/>
    <w:rsid w:val="00877B96"/>
    <w:rsid w:val="00877DFB"/>
    <w:rsid w:val="00877F8C"/>
    <w:rsid w:val="0088002B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6FA9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484"/>
    <w:rsid w:val="008A15A5"/>
    <w:rsid w:val="008A18EE"/>
    <w:rsid w:val="008A1B30"/>
    <w:rsid w:val="008A1BEB"/>
    <w:rsid w:val="008A2845"/>
    <w:rsid w:val="008A28C9"/>
    <w:rsid w:val="008A3117"/>
    <w:rsid w:val="008A324E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1DE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29F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D1B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6A7"/>
    <w:rsid w:val="008E46DE"/>
    <w:rsid w:val="008E493A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1FA9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4ADA"/>
    <w:rsid w:val="00905330"/>
    <w:rsid w:val="00905357"/>
    <w:rsid w:val="0090538C"/>
    <w:rsid w:val="009054F4"/>
    <w:rsid w:val="009057B4"/>
    <w:rsid w:val="00905892"/>
    <w:rsid w:val="00905B3F"/>
    <w:rsid w:val="00905BE8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1A2"/>
    <w:rsid w:val="00915553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27EA5"/>
    <w:rsid w:val="00930340"/>
    <w:rsid w:val="0093063E"/>
    <w:rsid w:val="009306E0"/>
    <w:rsid w:val="009306E7"/>
    <w:rsid w:val="009307C9"/>
    <w:rsid w:val="00930956"/>
    <w:rsid w:val="00930B2E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ACA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44D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234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FC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517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739"/>
    <w:rsid w:val="0099494B"/>
    <w:rsid w:val="00994987"/>
    <w:rsid w:val="00994FF2"/>
    <w:rsid w:val="00995373"/>
    <w:rsid w:val="00995635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2E68"/>
    <w:rsid w:val="009B3007"/>
    <w:rsid w:val="009B304B"/>
    <w:rsid w:val="009B3488"/>
    <w:rsid w:val="009B36BC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3AB"/>
    <w:rsid w:val="009E06FC"/>
    <w:rsid w:val="009E0780"/>
    <w:rsid w:val="009E07D7"/>
    <w:rsid w:val="009E09E0"/>
    <w:rsid w:val="009E0C7B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1D4A"/>
    <w:rsid w:val="00A01F71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47F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42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4FC0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A4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6DE"/>
    <w:rsid w:val="00A60854"/>
    <w:rsid w:val="00A60AF5"/>
    <w:rsid w:val="00A60CFB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3CF"/>
    <w:rsid w:val="00A63649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163"/>
    <w:rsid w:val="00A70391"/>
    <w:rsid w:val="00A707DB"/>
    <w:rsid w:val="00A70B3C"/>
    <w:rsid w:val="00A713DB"/>
    <w:rsid w:val="00A71466"/>
    <w:rsid w:val="00A71498"/>
    <w:rsid w:val="00A714C6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D7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70"/>
    <w:rsid w:val="00A86ED2"/>
    <w:rsid w:val="00A86EFE"/>
    <w:rsid w:val="00A86F80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732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950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056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D81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815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4A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53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2F5D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B6F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6C6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67E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5AA"/>
    <w:rsid w:val="00BA181C"/>
    <w:rsid w:val="00BA1F95"/>
    <w:rsid w:val="00BA25BF"/>
    <w:rsid w:val="00BA2719"/>
    <w:rsid w:val="00BA2E11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375"/>
    <w:rsid w:val="00BB2994"/>
    <w:rsid w:val="00BB2A0E"/>
    <w:rsid w:val="00BB2A53"/>
    <w:rsid w:val="00BB2C7E"/>
    <w:rsid w:val="00BB2DB7"/>
    <w:rsid w:val="00BB2FCF"/>
    <w:rsid w:val="00BB2FE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286"/>
    <w:rsid w:val="00BB639F"/>
    <w:rsid w:val="00BB65F8"/>
    <w:rsid w:val="00BB6799"/>
    <w:rsid w:val="00BB6EB4"/>
    <w:rsid w:val="00BB6FF8"/>
    <w:rsid w:val="00BB7709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5BA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C30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108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0F78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31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0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66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933"/>
    <w:rsid w:val="00C20CB3"/>
    <w:rsid w:val="00C20D0D"/>
    <w:rsid w:val="00C20F0E"/>
    <w:rsid w:val="00C20FD8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1BF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9F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9DC"/>
    <w:rsid w:val="00C34BD0"/>
    <w:rsid w:val="00C357B2"/>
    <w:rsid w:val="00C35992"/>
    <w:rsid w:val="00C35BEC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838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0D0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278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6A46"/>
    <w:rsid w:val="00C870E9"/>
    <w:rsid w:val="00C87195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0A4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435"/>
    <w:rsid w:val="00C975AA"/>
    <w:rsid w:val="00C9777E"/>
    <w:rsid w:val="00C977EC"/>
    <w:rsid w:val="00C97B75"/>
    <w:rsid w:val="00C97C56"/>
    <w:rsid w:val="00C97C99"/>
    <w:rsid w:val="00C97E91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056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0F5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908"/>
    <w:rsid w:val="00CA7DE4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2F91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BC2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D50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8B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BF7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9A0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8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044"/>
    <w:rsid w:val="00D47499"/>
    <w:rsid w:val="00D47D72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859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4B1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40E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AEC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07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AE9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190"/>
    <w:rsid w:val="00D9544E"/>
    <w:rsid w:val="00D955EB"/>
    <w:rsid w:val="00D9587E"/>
    <w:rsid w:val="00D9588F"/>
    <w:rsid w:val="00D958E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2CF"/>
    <w:rsid w:val="00DA63FD"/>
    <w:rsid w:val="00DA680C"/>
    <w:rsid w:val="00DA6926"/>
    <w:rsid w:val="00DA6991"/>
    <w:rsid w:val="00DA6A31"/>
    <w:rsid w:val="00DA6DBD"/>
    <w:rsid w:val="00DA71FB"/>
    <w:rsid w:val="00DA740C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AD7"/>
    <w:rsid w:val="00DF4D2E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1D"/>
    <w:rsid w:val="00E11DF3"/>
    <w:rsid w:val="00E12096"/>
    <w:rsid w:val="00E120C9"/>
    <w:rsid w:val="00E1242E"/>
    <w:rsid w:val="00E12487"/>
    <w:rsid w:val="00E1286D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EB7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37B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259"/>
    <w:rsid w:val="00E23507"/>
    <w:rsid w:val="00E235F0"/>
    <w:rsid w:val="00E23610"/>
    <w:rsid w:val="00E23789"/>
    <w:rsid w:val="00E2378D"/>
    <w:rsid w:val="00E23878"/>
    <w:rsid w:val="00E2399E"/>
    <w:rsid w:val="00E2409D"/>
    <w:rsid w:val="00E24386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285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355"/>
    <w:rsid w:val="00E35358"/>
    <w:rsid w:val="00E356A8"/>
    <w:rsid w:val="00E3596C"/>
    <w:rsid w:val="00E35C0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1FBE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873"/>
    <w:rsid w:val="00E83BAE"/>
    <w:rsid w:val="00E83CE4"/>
    <w:rsid w:val="00E83F01"/>
    <w:rsid w:val="00E83F68"/>
    <w:rsid w:val="00E8432F"/>
    <w:rsid w:val="00E843DB"/>
    <w:rsid w:val="00E843FD"/>
    <w:rsid w:val="00E8484C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257C"/>
    <w:rsid w:val="00E92A55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38A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41"/>
    <w:rsid w:val="00EC3F61"/>
    <w:rsid w:val="00EC434F"/>
    <w:rsid w:val="00EC43EE"/>
    <w:rsid w:val="00EC450D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5E54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D8E"/>
    <w:rsid w:val="00EE3E9B"/>
    <w:rsid w:val="00EE413C"/>
    <w:rsid w:val="00EE438C"/>
    <w:rsid w:val="00EE43BE"/>
    <w:rsid w:val="00EE4ACC"/>
    <w:rsid w:val="00EE4D4A"/>
    <w:rsid w:val="00EE50B8"/>
    <w:rsid w:val="00EE50D4"/>
    <w:rsid w:val="00EE54A2"/>
    <w:rsid w:val="00EE580E"/>
    <w:rsid w:val="00EE59A5"/>
    <w:rsid w:val="00EE5D31"/>
    <w:rsid w:val="00EE6006"/>
    <w:rsid w:val="00EE600C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871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B8F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6CE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55D"/>
    <w:rsid w:val="00F1679E"/>
    <w:rsid w:val="00F16A3D"/>
    <w:rsid w:val="00F16B3B"/>
    <w:rsid w:val="00F16BB0"/>
    <w:rsid w:val="00F16D74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4E7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B91"/>
    <w:rsid w:val="00F64E0F"/>
    <w:rsid w:val="00F651B6"/>
    <w:rsid w:val="00F65482"/>
    <w:rsid w:val="00F65933"/>
    <w:rsid w:val="00F6595F"/>
    <w:rsid w:val="00F659A8"/>
    <w:rsid w:val="00F65C72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E24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6F95"/>
    <w:rsid w:val="00FB710F"/>
    <w:rsid w:val="00FB73EC"/>
    <w:rsid w:val="00FB74D5"/>
    <w:rsid w:val="00FB77D8"/>
    <w:rsid w:val="00FB799A"/>
    <w:rsid w:val="00FB7BD2"/>
    <w:rsid w:val="00FB7CD7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448"/>
    <w:rsid w:val="00FC2455"/>
    <w:rsid w:val="00FC250D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43"/>
    <w:rsid w:val="00FE0FA5"/>
    <w:rsid w:val="00FE0FC2"/>
    <w:rsid w:val="00FE12CD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4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72538-BCCB-4924-AFDB-E54CFA738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EDBA5D-E939-438C-A093-AD1CDA4201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16</Pages>
  <Words>2701</Words>
  <Characters>12231</Characters>
  <Application>Microsoft Office Word</Application>
  <DocSecurity>0</DocSecurity>
  <Lines>101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Kusalin, Rangsarittikun</cp:lastModifiedBy>
  <cp:revision>3</cp:revision>
  <cp:lastPrinted>2025-08-14T06:38:00Z</cp:lastPrinted>
  <dcterms:created xsi:type="dcterms:W3CDTF">2025-08-14T06:36:00Z</dcterms:created>
  <dcterms:modified xsi:type="dcterms:W3CDTF">2025-08-14T06:49:00Z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  <property fmtid="{D5CDD505-2E9C-101B-9397-08002B2CF9AE}" pid="11" name="ContentTypeId">
    <vt:lpwstr>0x010100FC3C573FF70E394A86433F5E112C33AA</vt:lpwstr>
  </property>
</Properties>
</file>