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F8AAA" w14:textId="299F4C9A" w:rsidR="00CD6A5C" w:rsidRPr="00FA448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3C4ADF">
        <w:rPr>
          <w:rFonts w:ascii="Angsana New" w:hAnsi="Angsana New" w:cs="Angsana New"/>
          <w:sz w:val="52"/>
          <w:szCs w:val="52"/>
        </w:rPr>
        <w:t xml:space="preserve"> </w:t>
      </w:r>
      <w:r w:rsidR="003C4AD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9A763B1" w14:textId="77777777"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14:paraId="38828613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025E483E" w14:textId="5F61B597" w:rsidR="00460F03" w:rsidRPr="008C010D" w:rsidRDefault="00AE76F5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4B25A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และหกเดือนสิ้นสุดวันที่ 30 มิถุนายน </w:t>
      </w:r>
      <w:r w:rsidR="00590812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760634FB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2B85CF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BB93416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74898F5" w14:textId="77777777"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20B908" w14:textId="77777777"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D67536E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F86F8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DBCD0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55AC2F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E603F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8BB5FB7" w14:textId="77777777"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lastRenderedPageBreak/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14:paraId="5753C4BF" w14:textId="77777777"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3AFC85A" w14:textId="77777777"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14:paraId="49A5ECED" w14:textId="77777777" w:rsidR="002B43F5" w:rsidRPr="00663045" w:rsidRDefault="002B43F5" w:rsidP="006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58799CC" w14:textId="668AEECA" w:rsidR="00480E2D" w:rsidRPr="004B25A4" w:rsidRDefault="00480E2D" w:rsidP="00480E2D">
      <w:pPr>
        <w:pStyle w:val="a"/>
        <w:ind w:right="-43"/>
        <w:jc w:val="thaiDistribute"/>
        <w:rPr>
          <w:rFonts w:ascii="Angsana New" w:hAnsi="Angsana New" w:cs="Angsana New"/>
          <w:lang w:val="en-US"/>
        </w:rPr>
      </w:pPr>
      <w:r w:rsidRPr="002439E3">
        <w:rPr>
          <w:rFonts w:ascii="Angsana New" w:hAnsi="Angsana New" w:cs="Angsana New"/>
          <w:cs/>
        </w:rPr>
        <w:t>ข้าพเจ้าได้สอบทานงบ</w:t>
      </w:r>
      <w:r w:rsidRPr="002439E3">
        <w:rPr>
          <w:rFonts w:ascii="Angsana New" w:hAnsi="Angsana New" w:cs="Angsana New" w:hint="cs"/>
          <w:cs/>
        </w:rPr>
        <w:t>ฐานะการเงิน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และงบฐานะการเงินเฉพาะกิจการ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ณ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วันที่</w:t>
      </w:r>
      <w:r w:rsidRPr="002439E3">
        <w:rPr>
          <w:rFonts w:ascii="Angsana New" w:hAnsi="Angsana New" w:cs="Angsana New"/>
        </w:rPr>
        <w:t xml:space="preserve"> </w:t>
      </w:r>
      <w:r w:rsidRPr="004B25A4">
        <w:rPr>
          <w:rFonts w:ascii="Angsana New" w:hAnsi="Angsana New" w:cs="Angsana New"/>
          <w:lang w:val="en-US"/>
        </w:rPr>
        <w:t xml:space="preserve">30 </w:t>
      </w:r>
      <w:r w:rsidRPr="004B25A4">
        <w:rPr>
          <w:rFonts w:ascii="Angsana New" w:hAnsi="Angsana New" w:cs="Angsana New"/>
          <w:cs/>
          <w:lang w:val="en-US"/>
        </w:rPr>
        <w:t xml:space="preserve">มิถุนายน </w:t>
      </w:r>
      <w:r w:rsidRPr="005F3857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8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 w:hint="cs"/>
          <w:cs/>
        </w:rPr>
        <w:t>งบกำไรขาดทุนเบ็ดเสร็จ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และงบกำไรขาดทุนเบ็ดเสร็จเฉพาะกิจการ</w:t>
      </w:r>
      <w:r>
        <w:rPr>
          <w:rFonts w:ascii="Angsana New" w:hAnsi="Angsana New" w:cs="Angsana New"/>
          <w:lang w:val="en-US"/>
        </w:rPr>
        <w:t xml:space="preserve"> </w:t>
      </w:r>
      <w:r w:rsidR="00423D37">
        <w:rPr>
          <w:rFonts w:ascii="Angsana New" w:hAnsi="Angsana New" w:cs="Angsana New" w:hint="cs"/>
          <w:cs/>
          <w:lang w:val="en-US"/>
        </w:rPr>
        <w:t xml:space="preserve">สำหรับงวดสามเดือนและหกเดือนสิ้นสุดวันที่ </w:t>
      </w:r>
      <w:r w:rsidR="00423D37">
        <w:rPr>
          <w:rFonts w:ascii="Angsana New" w:hAnsi="Angsana New" w:cs="Angsana New"/>
          <w:lang w:val="en-US"/>
        </w:rPr>
        <w:t xml:space="preserve">30 </w:t>
      </w:r>
      <w:r w:rsidR="00423D37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423D37">
        <w:rPr>
          <w:rFonts w:ascii="Angsana New" w:hAnsi="Angsana New" w:cs="Angsana New"/>
          <w:lang w:val="en-US"/>
        </w:rPr>
        <w:t xml:space="preserve">2568 </w:t>
      </w:r>
      <w:r w:rsidRPr="002439E3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2439E3">
        <w:rPr>
          <w:rFonts w:ascii="Angsana New" w:hAnsi="Angsana New" w:cs="Angsana New" w:hint="cs"/>
          <w:cs/>
        </w:rPr>
        <w:t>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และงบกระแสเงินสด</w:t>
      </w:r>
      <w:r>
        <w:rPr>
          <w:rFonts w:ascii="Angsana New" w:hAnsi="Angsana New" w:cs="Angsana New" w:hint="cs"/>
          <w:cs/>
        </w:rPr>
        <w:t>รวมและ</w:t>
      </w:r>
      <w:r w:rsidRPr="002439E3">
        <w:rPr>
          <w:rFonts w:ascii="Angsana New" w:hAnsi="Angsana New" w:cs="Angsana New"/>
          <w:cs/>
        </w:rPr>
        <w:t>งบกระแสเงินสด</w:t>
      </w:r>
      <w:r w:rsidRPr="002439E3">
        <w:rPr>
          <w:rFonts w:ascii="Angsana New" w:hAnsi="Angsana New" w:cs="Angsana New" w:hint="cs"/>
          <w:cs/>
        </w:rPr>
        <w:t>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F45A7D">
        <w:rPr>
          <w:rFonts w:ascii="Angsana New" w:hAnsi="Angsana New" w:cs="Angsana New"/>
          <w:spacing w:val="-2"/>
          <w:cs/>
        </w:rPr>
        <w:t>สำหรับงวด</w:t>
      </w:r>
      <w:r w:rsidRPr="004B25A4">
        <w:rPr>
          <w:rFonts w:ascii="Angsana New" w:hAnsi="Angsana New" w:cs="Angsana New"/>
          <w:spacing w:val="-2"/>
          <w:cs/>
        </w:rPr>
        <w:t>หกเดือน</w:t>
      </w:r>
      <w:r w:rsidRPr="00F45A7D">
        <w:rPr>
          <w:rFonts w:ascii="Angsana New" w:hAnsi="Angsana New" w:cs="Angsana New"/>
          <w:spacing w:val="-2"/>
          <w:cs/>
        </w:rPr>
        <w:t>สิ้นสุดวัน</w:t>
      </w:r>
      <w:r w:rsidRPr="00F45A7D">
        <w:rPr>
          <w:rFonts w:ascii="Angsana New" w:hAnsi="Angsana New" w:cs="Angsana New" w:hint="cs"/>
          <w:spacing w:val="-2"/>
          <w:cs/>
        </w:rPr>
        <w:t>ที่</w:t>
      </w:r>
      <w:r w:rsidRPr="00F45A7D">
        <w:rPr>
          <w:rFonts w:ascii="Angsana New" w:hAnsi="Angsana New" w:cs="Angsana New"/>
          <w:color w:val="FFFFFF"/>
          <w:spacing w:val="-2"/>
        </w:rPr>
        <w:t>/</w:t>
      </w:r>
      <w:r w:rsidRPr="004B25A4">
        <w:rPr>
          <w:rFonts w:ascii="Angsana New" w:hAnsi="Angsana New" w:cs="Angsana New"/>
          <w:lang w:val="en-US"/>
        </w:rPr>
        <w:t xml:space="preserve">30 </w:t>
      </w:r>
      <w:r w:rsidRPr="004B25A4">
        <w:rPr>
          <w:rFonts w:ascii="Angsana New" w:hAnsi="Angsana New" w:cs="Angsana New"/>
          <w:cs/>
          <w:lang w:val="en-US"/>
        </w:rPr>
        <w:t xml:space="preserve">มิถุนายน </w:t>
      </w:r>
      <w:r w:rsidRPr="005F3857">
        <w:rPr>
          <w:rFonts w:ascii="Angsana New" w:hAnsi="Angsana New" w:cs="Angsana New"/>
          <w:lang w:val="en-US"/>
        </w:rPr>
        <w:t>256</w:t>
      </w:r>
      <w:r w:rsidR="00167988">
        <w:rPr>
          <w:rFonts w:ascii="Angsana New" w:hAnsi="Angsana New" w:cs="Angsana New"/>
          <w:lang w:val="en-US"/>
        </w:rPr>
        <w:t>8</w:t>
      </w:r>
      <w:r w:rsidRPr="002439E3">
        <w:rPr>
          <w:rFonts w:ascii="Angsana New" w:hAnsi="Angsana New" w:cs="Angsana New"/>
        </w:rPr>
        <w:t xml:space="preserve"> </w:t>
      </w:r>
      <w:r w:rsidRPr="00F45A7D">
        <w:rPr>
          <w:rFonts w:ascii="Angsana New" w:hAnsi="Angsana New" w:cs="Angsana New"/>
          <w:spacing w:val="-2"/>
          <w:cs/>
          <w:lang w:val="en-US"/>
        </w:rPr>
        <w:t>และหมายเหตุประกอบงบการเงินแบบย่อ</w:t>
      </w:r>
      <w:r w:rsidRPr="00F45A7D">
        <w:rPr>
          <w:rFonts w:ascii="Angsana New" w:hAnsi="Angsana New" w:cs="Angsana New" w:hint="cs"/>
          <w:spacing w:val="-2"/>
          <w:cs/>
        </w:rPr>
        <w:t xml:space="preserve"> (ข้อมูลทางการเงินระหว่างกาล)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ของบริษัท นวนคร จำกัด (มหาชน)</w:t>
      </w:r>
      <w:r w:rsidRPr="002439E3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และบริษัทย่อย และของเฉพาะบริษัท นวนคร จำกัด (มหาชน) ตามลำดับ </w:t>
      </w:r>
      <w:r w:rsidRPr="002439E3">
        <w:rPr>
          <w:rFonts w:ascii="Angsana New" w:hAnsi="Angsana New" w:cs="Angsana New"/>
          <w:cs/>
        </w:rPr>
        <w:t>ซึ่งผู้บริหารของกิจการเป็นผู้รับผิดชอบในการจัดทำและ</w:t>
      </w:r>
      <w:r w:rsidRPr="002439E3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2439E3">
        <w:rPr>
          <w:rFonts w:ascii="Angsana New" w:hAnsi="Angsana New" w:cs="Angsana New"/>
          <w:cs/>
        </w:rPr>
        <w:t xml:space="preserve">เหล่านี้ตามมาตรฐานการบัญชีฉบับที่ </w:t>
      </w:r>
      <w:r w:rsidRPr="005F3857">
        <w:rPr>
          <w:rFonts w:ascii="Angsana New" w:hAnsi="Angsana New" w:cs="Angsana New"/>
          <w:lang w:val="en-US"/>
        </w:rPr>
        <w:t>34</w:t>
      </w:r>
      <w:r w:rsidRPr="002439E3">
        <w:rPr>
          <w:rFonts w:ascii="Angsana New" w:hAnsi="Angsana New" w:cs="Angsana New"/>
          <w:cs/>
        </w:rPr>
        <w:t xml:space="preserve"> </w:t>
      </w:r>
      <w:r w:rsidRPr="00654415">
        <w:rPr>
          <w:rFonts w:ascii="Angsana New" w:hAnsi="Angsana New" w:cs="Angsana New"/>
          <w:spacing w:val="-4"/>
          <w:cs/>
        </w:rPr>
        <w:t>เรื่อง</w:t>
      </w:r>
      <w:r w:rsidRPr="00654415">
        <w:rPr>
          <w:rFonts w:ascii="Angsana New" w:hAnsi="Angsana New" w:cs="Angsana New" w:hint="cs"/>
          <w:spacing w:val="-4"/>
          <w:cs/>
        </w:rPr>
        <w:t xml:space="preserve"> การรายงานทาง</w:t>
      </w:r>
      <w:r w:rsidRPr="00654415">
        <w:rPr>
          <w:rFonts w:ascii="Angsana New" w:hAnsi="Angsana New" w:cs="Angsana New"/>
          <w:spacing w:val="-4"/>
          <w:cs/>
        </w:rPr>
        <w:t>การเงินระหว่างกาล ส่วนข้าพเจ้าเป็นผู้รับผิดชอบในการ</w:t>
      </w:r>
      <w:r w:rsidRPr="00654415">
        <w:rPr>
          <w:rFonts w:ascii="Angsana New" w:hAnsi="Angsana New" w:cs="Angsana New" w:hint="cs"/>
          <w:spacing w:val="-4"/>
          <w:cs/>
        </w:rPr>
        <w:t>ให้</w:t>
      </w:r>
      <w:r w:rsidRPr="00654415">
        <w:rPr>
          <w:rFonts w:ascii="Angsana New" w:hAnsi="Angsana New" w:cs="Angsana New"/>
          <w:spacing w:val="-4"/>
          <w:cs/>
        </w:rPr>
        <w:t>ข้อสรุป</w:t>
      </w:r>
      <w:r w:rsidRPr="00654415">
        <w:rPr>
          <w:rFonts w:ascii="Angsana New" w:hAnsi="Angsana New" w:cs="Angsana New" w:hint="cs"/>
          <w:spacing w:val="-4"/>
          <w:cs/>
        </w:rPr>
        <w:t>เกี่ยวกับข้อมูลทางการเงินระหว่างกาล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14:paraId="5E6BB637" w14:textId="77777777" w:rsidR="00460F03" w:rsidRPr="00663045" w:rsidRDefault="00460F03" w:rsidP="006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5239CC7" w14:textId="789DF277"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424792" w14:textId="77777777" w:rsidR="002F3BB1" w:rsidRPr="00663045" w:rsidRDefault="002F3BB1" w:rsidP="006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3C09E9B" w14:textId="6DCC61F1" w:rsidR="009845CA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="007A670D" w:rsidRPr="007A670D">
        <w:rPr>
          <w:rFonts w:ascii="Angsana New" w:hAnsi="Angsana New" w:cs="Angsana New"/>
          <w:lang w:val="en-US"/>
        </w:rPr>
        <w:t>2410</w:t>
      </w:r>
      <w:r w:rsidRPr="008C010D">
        <w:rPr>
          <w:rFonts w:ascii="Angsana New" w:hAnsi="Angsana New" w:cs="Angsana New"/>
          <w:cs/>
        </w:rPr>
        <w:t xml:space="preserve">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</w:t>
      </w:r>
      <w:r w:rsidR="000027AE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027AE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0840DA" w14:textId="74ACCD93" w:rsidR="00BD5D75" w:rsidRDefault="00BD5D75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2592FF55" w14:textId="77777777" w:rsidR="00BD5D75" w:rsidRDefault="00BD5D75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  <w:sectPr w:rsidR="00BD5D75" w:rsidSect="00E603F6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F916FBC" w14:textId="733E0D10" w:rsidR="00F45E7F" w:rsidRPr="008C010D" w:rsidRDefault="00F45E7F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9784773" w14:textId="77777777" w:rsidR="00745469" w:rsidRPr="002439E3" w:rsidRDefault="00745469" w:rsidP="00616607">
      <w:pPr>
        <w:pStyle w:val="FSBlank"/>
        <w:rPr>
          <w:sz w:val="30"/>
          <w:szCs w:val="30"/>
        </w:rPr>
      </w:pPr>
    </w:p>
    <w:p w14:paraId="165A03E9" w14:textId="3C0BAAF7"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7A670D" w:rsidRPr="007A670D">
        <w:rPr>
          <w:rFonts w:ascii="Angsana New" w:hAnsi="Angsana New" w:cs="Angsana New"/>
          <w:lang w:val="en-US"/>
        </w:rPr>
        <w:t>34</w:t>
      </w:r>
      <w:r w:rsidRPr="00795236">
        <w:rPr>
          <w:rFonts w:ascii="Angsana New" w:hAnsi="Angsana New" w:cs="Angsana New"/>
          <w:cs/>
        </w:rPr>
        <w:t xml:space="preserve">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1654C24F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CAF212C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59871F8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45920E4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A4FB6F4" w14:textId="77777777"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F452B0">
        <w:rPr>
          <w:rFonts w:ascii="Angsana New" w:hAnsi="Angsana New" w:cs="Angsana New" w:hint="cs"/>
          <w:cs/>
        </w:rPr>
        <w:t>นารีวรรณ ชัยบันทัด</w:t>
      </w:r>
      <w:r w:rsidRPr="008C010D">
        <w:rPr>
          <w:rFonts w:ascii="Angsana New" w:hAnsi="Angsana New" w:cs="Angsana New"/>
          <w:cs/>
        </w:rPr>
        <w:t>)</w:t>
      </w:r>
    </w:p>
    <w:p w14:paraId="7F2A664F" w14:textId="77777777"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14:paraId="18A3E355" w14:textId="173F4085"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7A670D" w:rsidRPr="007A670D">
        <w:rPr>
          <w:rFonts w:ascii="Angsana New" w:hAnsi="Angsana New" w:cs="Angsana New"/>
          <w:lang w:val="en-US"/>
        </w:rPr>
        <w:t>9219</w:t>
      </w:r>
    </w:p>
    <w:p w14:paraId="6254E674" w14:textId="77777777"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14:paraId="6E19E148" w14:textId="77777777"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DB86AE4" w14:textId="77777777" w:rsidR="00590812" w:rsidRDefault="00CD6A5C" w:rsidP="00B7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AAA7983" w14:textId="3733E03B" w:rsidR="0006725D" w:rsidRPr="009B587D" w:rsidRDefault="00167988" w:rsidP="00B7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8F7148">
        <w:rPr>
          <w:rFonts w:ascii="Angsana New" w:hAnsi="Angsana New"/>
          <w:sz w:val="30"/>
          <w:szCs w:val="30"/>
        </w:rPr>
        <w:t xml:space="preserve"> </w:t>
      </w:r>
      <w:r w:rsidR="008F7148" w:rsidRPr="004B25A4">
        <w:rPr>
          <w:rFonts w:ascii="Angsana New" w:hAnsi="Angsana New"/>
          <w:sz w:val="30"/>
          <w:szCs w:val="30"/>
          <w:cs/>
        </w:rPr>
        <w:t>สิงหาคม</w:t>
      </w:r>
      <w:r w:rsidR="008F7148">
        <w:rPr>
          <w:rFonts w:ascii="Angsana New" w:hAnsi="Angsana New" w:hint="cs"/>
          <w:sz w:val="30"/>
          <w:szCs w:val="30"/>
          <w:cs/>
        </w:rPr>
        <w:t xml:space="preserve"> </w:t>
      </w:r>
      <w:r w:rsidR="007A670D" w:rsidRPr="007A670D">
        <w:rPr>
          <w:rFonts w:ascii="Angsana New" w:hAnsi="Angsana New"/>
          <w:sz w:val="30"/>
          <w:szCs w:val="30"/>
        </w:rPr>
        <w:t>256</w:t>
      </w:r>
      <w:r w:rsidR="00590812">
        <w:rPr>
          <w:rFonts w:ascii="Angsana New" w:hAnsi="Angsana New"/>
          <w:sz w:val="30"/>
          <w:szCs w:val="30"/>
        </w:rPr>
        <w:t>8</w:t>
      </w:r>
    </w:p>
    <w:sectPr w:rsidR="0006725D" w:rsidRPr="009B587D" w:rsidSect="00E603F6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E55F9" w14:textId="77777777" w:rsidR="00B02B8A" w:rsidRDefault="00B02B8A" w:rsidP="004956B4">
      <w:r>
        <w:separator/>
      </w:r>
    </w:p>
  </w:endnote>
  <w:endnote w:type="continuationSeparator" w:id="0">
    <w:p w14:paraId="6BC36A14" w14:textId="77777777" w:rsidR="00B02B8A" w:rsidRDefault="00B02B8A" w:rsidP="004956B4">
      <w:r>
        <w:continuationSeparator/>
      </w:r>
    </w:p>
  </w:endnote>
  <w:endnote w:type="continuationNotice" w:id="1">
    <w:p w14:paraId="459B7FCF" w14:textId="77777777" w:rsidR="00B02B8A" w:rsidRDefault="00B02B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F6F1D" w14:textId="2361798C" w:rsidR="008B1559" w:rsidRDefault="008B1559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="007A670D" w:rsidRPr="007A670D">
      <w:rPr>
        <w:rStyle w:val="PageNumber"/>
        <w:noProof/>
        <w:lang w:val="en-US"/>
      </w:rPr>
      <w:t>3</w:t>
    </w:r>
    <w:r>
      <w:rPr>
        <w:rStyle w:val="PageNumber"/>
        <w:cs/>
      </w:rPr>
      <w:fldChar w:fldCharType="end"/>
    </w:r>
  </w:p>
  <w:p w14:paraId="168696D6" w14:textId="77777777" w:rsidR="008B1559" w:rsidRDefault="008B1559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185C7" w14:textId="75AA36DA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A670D" w:rsidRPr="007A670D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95D5B8" w14:textId="77777777" w:rsidR="008B1559" w:rsidRPr="001D01B2" w:rsidRDefault="008B1559" w:rsidP="001D01B2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AFBF1" w14:textId="77777777" w:rsidR="003E40FD" w:rsidRDefault="003E40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75462" w14:textId="164D3A30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A670D" w:rsidRPr="007A670D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F2D07D2" w14:textId="77777777" w:rsidR="008B1559" w:rsidRPr="001D01B2" w:rsidRDefault="008B1559" w:rsidP="001D01B2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CB3E" w14:textId="77777777" w:rsidR="008B1559" w:rsidRPr="001D01B2" w:rsidRDefault="008B1559" w:rsidP="001D01B2">
    <w:pPr>
      <w:pStyle w:val="Footer"/>
      <w:rPr>
        <w:szCs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4AF84" w14:textId="05FECED8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7A670D" w:rsidRPr="007A670D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3E40FD" w:rsidRDefault="008B1559" w:rsidP="00745469">
    <w:pPr>
      <w:pStyle w:val="Footer"/>
      <w:rPr>
        <w:rFonts w:asciiTheme="majorBidi" w:hAnsiTheme="majorBidi" w:cstheme="majorBidi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DE312" w14:textId="77777777" w:rsidR="00B02B8A" w:rsidRDefault="00B02B8A" w:rsidP="004956B4">
      <w:r>
        <w:separator/>
      </w:r>
    </w:p>
  </w:footnote>
  <w:footnote w:type="continuationSeparator" w:id="0">
    <w:p w14:paraId="4448C7D7" w14:textId="77777777" w:rsidR="00B02B8A" w:rsidRDefault="00B02B8A" w:rsidP="004956B4">
      <w:r>
        <w:continuationSeparator/>
      </w:r>
    </w:p>
  </w:footnote>
  <w:footnote w:type="continuationNotice" w:id="1">
    <w:p w14:paraId="7AE66FF0" w14:textId="77777777" w:rsidR="00B02B8A" w:rsidRDefault="00B02B8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DC716" w14:textId="77777777" w:rsidR="003E40FD" w:rsidRDefault="003E4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99208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AD414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C16F29B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7662184" w14:textId="47348681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518D702" w14:textId="77777777" w:rsidR="00011FEB" w:rsidRPr="007510DF" w:rsidRDefault="00011FEB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4208C82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FBB42FA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37C17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46C5964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E81CC" w14:textId="77777777" w:rsidR="008B1559" w:rsidRPr="00245B15" w:rsidRDefault="008B1559" w:rsidP="002142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9730C49" w14:textId="77777777" w:rsidR="00573B1C" w:rsidRDefault="00573B1C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16EB9D6" w14:textId="77777777" w:rsidR="00590812" w:rsidRDefault="00590812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E1F4050" w14:textId="77777777" w:rsidR="00590812" w:rsidRDefault="00590812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26812BEE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A7789CB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6657FFCF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0D1670A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33CCEC7D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8BC2" w14:textId="11C4A560" w:rsidR="00AF4C68" w:rsidRPr="007510DF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0090421" w14:textId="34F03EEE" w:rsidR="00AF4C68" w:rsidRPr="007510DF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FAAFB3C" w14:textId="77777777" w:rsidR="00AF4C68" w:rsidRPr="007510DF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3F24EC4" w14:textId="77777777" w:rsidR="00AF4C68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9421877">
    <w:abstractNumId w:val="6"/>
  </w:num>
  <w:num w:numId="2" w16cid:durableId="1132793115">
    <w:abstractNumId w:val="5"/>
  </w:num>
  <w:num w:numId="3" w16cid:durableId="1491093988">
    <w:abstractNumId w:val="7"/>
  </w:num>
  <w:num w:numId="4" w16cid:durableId="1592280210">
    <w:abstractNumId w:val="3"/>
  </w:num>
  <w:num w:numId="5" w16cid:durableId="163857410">
    <w:abstractNumId w:val="2"/>
  </w:num>
  <w:num w:numId="6" w16cid:durableId="1269586003">
    <w:abstractNumId w:val="0"/>
  </w:num>
  <w:num w:numId="7" w16cid:durableId="968172729">
    <w:abstractNumId w:val="1"/>
  </w:num>
  <w:num w:numId="8" w16cid:durableId="352263382">
    <w:abstractNumId w:val="4"/>
  </w:num>
  <w:num w:numId="9" w16cid:durableId="1824081757">
    <w:abstractNumId w:val="20"/>
  </w:num>
  <w:num w:numId="10" w16cid:durableId="399060425">
    <w:abstractNumId w:val="16"/>
  </w:num>
  <w:num w:numId="11" w16cid:durableId="1141774836">
    <w:abstractNumId w:val="31"/>
  </w:num>
  <w:num w:numId="12" w16cid:durableId="1927155538">
    <w:abstractNumId w:val="21"/>
  </w:num>
  <w:num w:numId="13" w16cid:durableId="1075011206">
    <w:abstractNumId w:val="36"/>
  </w:num>
  <w:num w:numId="14" w16cid:durableId="301620251">
    <w:abstractNumId w:val="8"/>
  </w:num>
  <w:num w:numId="15" w16cid:durableId="1273707867">
    <w:abstractNumId w:val="26"/>
  </w:num>
  <w:num w:numId="16" w16cid:durableId="30810748">
    <w:abstractNumId w:val="12"/>
  </w:num>
  <w:num w:numId="17" w16cid:durableId="1114595494">
    <w:abstractNumId w:val="33"/>
  </w:num>
  <w:num w:numId="18" w16cid:durableId="358358223">
    <w:abstractNumId w:val="25"/>
  </w:num>
  <w:num w:numId="19" w16cid:durableId="951594820">
    <w:abstractNumId w:val="22"/>
  </w:num>
  <w:num w:numId="20" w16cid:durableId="113447530">
    <w:abstractNumId w:val="15"/>
  </w:num>
  <w:num w:numId="21" w16cid:durableId="647393399">
    <w:abstractNumId w:val="14"/>
  </w:num>
  <w:num w:numId="22" w16cid:durableId="577062063">
    <w:abstractNumId w:val="23"/>
  </w:num>
  <w:num w:numId="23" w16cid:durableId="1975327225">
    <w:abstractNumId w:val="29"/>
  </w:num>
  <w:num w:numId="24" w16cid:durableId="1077482634">
    <w:abstractNumId w:val="10"/>
  </w:num>
  <w:num w:numId="25" w16cid:durableId="1105152657">
    <w:abstractNumId w:val="9"/>
  </w:num>
  <w:num w:numId="26" w16cid:durableId="828208318">
    <w:abstractNumId w:val="18"/>
  </w:num>
  <w:num w:numId="27" w16cid:durableId="624655220">
    <w:abstractNumId w:val="35"/>
  </w:num>
  <w:num w:numId="28" w16cid:durableId="1380207723">
    <w:abstractNumId w:val="32"/>
  </w:num>
  <w:num w:numId="29" w16cid:durableId="949358126">
    <w:abstractNumId w:val="13"/>
  </w:num>
  <w:num w:numId="30" w16cid:durableId="183792562">
    <w:abstractNumId w:val="37"/>
  </w:num>
  <w:num w:numId="31" w16cid:durableId="563101883">
    <w:abstractNumId w:val="38"/>
  </w:num>
  <w:num w:numId="32" w16cid:durableId="1753701798">
    <w:abstractNumId w:val="34"/>
  </w:num>
  <w:num w:numId="33" w16cid:durableId="2094931167">
    <w:abstractNumId w:val="19"/>
  </w:num>
  <w:num w:numId="34" w16cid:durableId="1145589002">
    <w:abstractNumId w:val="30"/>
  </w:num>
  <w:num w:numId="35" w16cid:durableId="995259692">
    <w:abstractNumId w:val="28"/>
  </w:num>
  <w:num w:numId="36" w16cid:durableId="803817233">
    <w:abstractNumId w:val="24"/>
  </w:num>
  <w:num w:numId="37" w16cid:durableId="1016544973">
    <w:abstractNumId w:val="11"/>
  </w:num>
  <w:num w:numId="38" w16cid:durableId="719132792">
    <w:abstractNumId w:val="17"/>
  </w:num>
  <w:num w:numId="39" w16cid:durableId="1407872786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7AE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1FEB"/>
    <w:rsid w:val="000121C7"/>
    <w:rsid w:val="0001239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DFC"/>
    <w:rsid w:val="0002702A"/>
    <w:rsid w:val="00027243"/>
    <w:rsid w:val="00027437"/>
    <w:rsid w:val="000275FA"/>
    <w:rsid w:val="00027A93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E50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25D"/>
    <w:rsid w:val="000675DA"/>
    <w:rsid w:val="00067846"/>
    <w:rsid w:val="00067BBB"/>
    <w:rsid w:val="00067C94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BE4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D4F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B19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C18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13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E7FC0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3EF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4AC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45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67988"/>
    <w:rsid w:val="00167CB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62D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74B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D84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938"/>
    <w:rsid w:val="001E4A06"/>
    <w:rsid w:val="001E4A3B"/>
    <w:rsid w:val="001E4CEC"/>
    <w:rsid w:val="001E4EBA"/>
    <w:rsid w:val="001E4FB8"/>
    <w:rsid w:val="001E52AD"/>
    <w:rsid w:val="001E57CE"/>
    <w:rsid w:val="001E5938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24D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A95"/>
    <w:rsid w:val="00241D36"/>
    <w:rsid w:val="00241D58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9F2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8DA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A0F"/>
    <w:rsid w:val="00277C07"/>
    <w:rsid w:val="0028069C"/>
    <w:rsid w:val="00280882"/>
    <w:rsid w:val="00280D74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46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621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48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47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1DF"/>
    <w:rsid w:val="00303247"/>
    <w:rsid w:val="00303639"/>
    <w:rsid w:val="00303897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9C"/>
    <w:rsid w:val="00373FCA"/>
    <w:rsid w:val="00374441"/>
    <w:rsid w:val="0037452A"/>
    <w:rsid w:val="0037474B"/>
    <w:rsid w:val="00374A94"/>
    <w:rsid w:val="00374C26"/>
    <w:rsid w:val="00374D86"/>
    <w:rsid w:val="00374EBA"/>
    <w:rsid w:val="00375060"/>
    <w:rsid w:val="003750A1"/>
    <w:rsid w:val="00375138"/>
    <w:rsid w:val="003752BD"/>
    <w:rsid w:val="00375364"/>
    <w:rsid w:val="003753E1"/>
    <w:rsid w:val="0037587B"/>
    <w:rsid w:val="00375AAB"/>
    <w:rsid w:val="00375B16"/>
    <w:rsid w:val="00375E62"/>
    <w:rsid w:val="0037605E"/>
    <w:rsid w:val="00376567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8CD"/>
    <w:rsid w:val="0038396E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8A4"/>
    <w:rsid w:val="003869BF"/>
    <w:rsid w:val="00386A8C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4FA9"/>
    <w:rsid w:val="003B5227"/>
    <w:rsid w:val="003B54F9"/>
    <w:rsid w:val="003B562E"/>
    <w:rsid w:val="003B56C3"/>
    <w:rsid w:val="003B56E8"/>
    <w:rsid w:val="003B594B"/>
    <w:rsid w:val="003B59E3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1A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1CD7"/>
    <w:rsid w:val="003E2365"/>
    <w:rsid w:val="003E2473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0FD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625"/>
    <w:rsid w:val="003F4AF9"/>
    <w:rsid w:val="003F4DFE"/>
    <w:rsid w:val="003F53DE"/>
    <w:rsid w:val="003F544A"/>
    <w:rsid w:val="003F5777"/>
    <w:rsid w:val="003F5F1B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02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D37"/>
    <w:rsid w:val="00423D9A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44E1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03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4BE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526"/>
    <w:rsid w:val="0047566E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80236"/>
    <w:rsid w:val="004802FC"/>
    <w:rsid w:val="004804AE"/>
    <w:rsid w:val="004804E2"/>
    <w:rsid w:val="00480741"/>
    <w:rsid w:val="0048084A"/>
    <w:rsid w:val="00480859"/>
    <w:rsid w:val="00480D62"/>
    <w:rsid w:val="00480E2D"/>
    <w:rsid w:val="00480E51"/>
    <w:rsid w:val="00481564"/>
    <w:rsid w:val="00481EB2"/>
    <w:rsid w:val="00481F05"/>
    <w:rsid w:val="00482111"/>
    <w:rsid w:val="00482188"/>
    <w:rsid w:val="00482403"/>
    <w:rsid w:val="0048252A"/>
    <w:rsid w:val="00482794"/>
    <w:rsid w:val="004827B9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4F9"/>
    <w:rsid w:val="00484598"/>
    <w:rsid w:val="0048485F"/>
    <w:rsid w:val="00484C34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B53"/>
    <w:rsid w:val="00491C35"/>
    <w:rsid w:val="00491C7E"/>
    <w:rsid w:val="00492BDC"/>
    <w:rsid w:val="00492BF1"/>
    <w:rsid w:val="00493EAC"/>
    <w:rsid w:val="00494209"/>
    <w:rsid w:val="00494625"/>
    <w:rsid w:val="004946BE"/>
    <w:rsid w:val="00494734"/>
    <w:rsid w:val="00494C12"/>
    <w:rsid w:val="00494C1C"/>
    <w:rsid w:val="00495474"/>
    <w:rsid w:val="0049547F"/>
    <w:rsid w:val="004956B4"/>
    <w:rsid w:val="0049621A"/>
    <w:rsid w:val="00496270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0CA9"/>
    <w:rsid w:val="004B100C"/>
    <w:rsid w:val="004B1173"/>
    <w:rsid w:val="004B1300"/>
    <w:rsid w:val="004B132C"/>
    <w:rsid w:val="004B134B"/>
    <w:rsid w:val="004B1BE2"/>
    <w:rsid w:val="004B1C1C"/>
    <w:rsid w:val="004B217B"/>
    <w:rsid w:val="004B25A4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147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675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596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9A4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0E55"/>
    <w:rsid w:val="004F111D"/>
    <w:rsid w:val="004F14CB"/>
    <w:rsid w:val="004F14E3"/>
    <w:rsid w:val="004F1EC0"/>
    <w:rsid w:val="004F22C3"/>
    <w:rsid w:val="004F26F9"/>
    <w:rsid w:val="004F29E7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D3E"/>
    <w:rsid w:val="004F6DAB"/>
    <w:rsid w:val="004F75E4"/>
    <w:rsid w:val="004F7ACB"/>
    <w:rsid w:val="0050019D"/>
    <w:rsid w:val="0050061C"/>
    <w:rsid w:val="00500663"/>
    <w:rsid w:val="00500ABF"/>
    <w:rsid w:val="00500B77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BF0"/>
    <w:rsid w:val="00503C4D"/>
    <w:rsid w:val="00503D4A"/>
    <w:rsid w:val="00504024"/>
    <w:rsid w:val="005048C1"/>
    <w:rsid w:val="005049B9"/>
    <w:rsid w:val="00504BF4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1F88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20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17B78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C76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EB8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317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6F6D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B1C"/>
    <w:rsid w:val="00573C12"/>
    <w:rsid w:val="0057429D"/>
    <w:rsid w:val="0057457F"/>
    <w:rsid w:val="00574B82"/>
    <w:rsid w:val="00574C93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812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2C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4DD2"/>
    <w:rsid w:val="005A50B0"/>
    <w:rsid w:val="005A5247"/>
    <w:rsid w:val="005A543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87"/>
    <w:rsid w:val="005D62DD"/>
    <w:rsid w:val="005D6648"/>
    <w:rsid w:val="005D6B95"/>
    <w:rsid w:val="005D6D67"/>
    <w:rsid w:val="005D70D4"/>
    <w:rsid w:val="005D7160"/>
    <w:rsid w:val="005E00FB"/>
    <w:rsid w:val="005E041F"/>
    <w:rsid w:val="005E0554"/>
    <w:rsid w:val="005E0833"/>
    <w:rsid w:val="005E09B2"/>
    <w:rsid w:val="005E0BEF"/>
    <w:rsid w:val="005E0C5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69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4ED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C"/>
    <w:rsid w:val="00626EAD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45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7C"/>
    <w:rsid w:val="006574E8"/>
    <w:rsid w:val="00657982"/>
    <w:rsid w:val="006579D9"/>
    <w:rsid w:val="00657BA0"/>
    <w:rsid w:val="00660A10"/>
    <w:rsid w:val="00660E23"/>
    <w:rsid w:val="00661029"/>
    <w:rsid w:val="006617F4"/>
    <w:rsid w:val="006618C2"/>
    <w:rsid w:val="00661954"/>
    <w:rsid w:val="006619A6"/>
    <w:rsid w:val="00661D88"/>
    <w:rsid w:val="00662311"/>
    <w:rsid w:val="00662336"/>
    <w:rsid w:val="006628B4"/>
    <w:rsid w:val="00662C2F"/>
    <w:rsid w:val="00662F12"/>
    <w:rsid w:val="00663045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5F6A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5CA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BF9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588"/>
    <w:rsid w:val="006D5C6B"/>
    <w:rsid w:val="006D61A9"/>
    <w:rsid w:val="006D652F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4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620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5E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4C4F"/>
    <w:rsid w:val="0073534B"/>
    <w:rsid w:val="007353F1"/>
    <w:rsid w:val="00735875"/>
    <w:rsid w:val="00735933"/>
    <w:rsid w:val="007359AD"/>
    <w:rsid w:val="00735B12"/>
    <w:rsid w:val="00735B4B"/>
    <w:rsid w:val="00735D93"/>
    <w:rsid w:val="007360FD"/>
    <w:rsid w:val="00736501"/>
    <w:rsid w:val="00736571"/>
    <w:rsid w:val="007365B4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A46"/>
    <w:rsid w:val="00745D39"/>
    <w:rsid w:val="00745EF4"/>
    <w:rsid w:val="00745F23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F5A"/>
    <w:rsid w:val="0075101F"/>
    <w:rsid w:val="007510DF"/>
    <w:rsid w:val="00751347"/>
    <w:rsid w:val="0075158D"/>
    <w:rsid w:val="00751687"/>
    <w:rsid w:val="0075190A"/>
    <w:rsid w:val="007519FA"/>
    <w:rsid w:val="00752024"/>
    <w:rsid w:val="007520A0"/>
    <w:rsid w:val="00752B4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9A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4EAE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DB"/>
    <w:rsid w:val="00794C7E"/>
    <w:rsid w:val="00794CA1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0D"/>
    <w:rsid w:val="007A67BE"/>
    <w:rsid w:val="007A7329"/>
    <w:rsid w:val="007A7363"/>
    <w:rsid w:val="007A73AC"/>
    <w:rsid w:val="007A741D"/>
    <w:rsid w:val="007A7A14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3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2F7"/>
    <w:rsid w:val="007F261F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26D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822"/>
    <w:rsid w:val="00810A38"/>
    <w:rsid w:val="00810B79"/>
    <w:rsid w:val="00811048"/>
    <w:rsid w:val="008114D3"/>
    <w:rsid w:val="00811561"/>
    <w:rsid w:val="0081162B"/>
    <w:rsid w:val="008118BE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3C"/>
    <w:rsid w:val="00817EB9"/>
    <w:rsid w:val="00820084"/>
    <w:rsid w:val="00820344"/>
    <w:rsid w:val="00820410"/>
    <w:rsid w:val="00820646"/>
    <w:rsid w:val="008206EB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5EBA"/>
    <w:rsid w:val="00826244"/>
    <w:rsid w:val="008262FF"/>
    <w:rsid w:val="00826459"/>
    <w:rsid w:val="0082648D"/>
    <w:rsid w:val="008269A4"/>
    <w:rsid w:val="00826A16"/>
    <w:rsid w:val="00826B90"/>
    <w:rsid w:val="00826C3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785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90E"/>
    <w:rsid w:val="00865CE6"/>
    <w:rsid w:val="00865D1D"/>
    <w:rsid w:val="00865DF8"/>
    <w:rsid w:val="0086607E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5E0"/>
    <w:rsid w:val="00896F59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3"/>
    <w:rsid w:val="008F006B"/>
    <w:rsid w:val="008F01EE"/>
    <w:rsid w:val="008F021C"/>
    <w:rsid w:val="008F02EB"/>
    <w:rsid w:val="008F05B1"/>
    <w:rsid w:val="008F078C"/>
    <w:rsid w:val="008F0830"/>
    <w:rsid w:val="008F0AE8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7C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148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44C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5FEA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88"/>
    <w:rsid w:val="00932855"/>
    <w:rsid w:val="0093286D"/>
    <w:rsid w:val="009329C3"/>
    <w:rsid w:val="009329E6"/>
    <w:rsid w:val="00932C66"/>
    <w:rsid w:val="00932C9B"/>
    <w:rsid w:val="00932CEF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0D"/>
    <w:rsid w:val="00953126"/>
    <w:rsid w:val="009533F3"/>
    <w:rsid w:val="00953712"/>
    <w:rsid w:val="00953D24"/>
    <w:rsid w:val="009541B7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C97"/>
    <w:rsid w:val="00961D52"/>
    <w:rsid w:val="00962186"/>
    <w:rsid w:val="009622AC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44D"/>
    <w:rsid w:val="0096451C"/>
    <w:rsid w:val="00964FF5"/>
    <w:rsid w:val="00965FAD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3EE9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0FC4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2BE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18"/>
    <w:rsid w:val="009C406B"/>
    <w:rsid w:val="009C40DC"/>
    <w:rsid w:val="009C42E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4F9"/>
    <w:rsid w:val="009D26A6"/>
    <w:rsid w:val="009D274B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DD5"/>
    <w:rsid w:val="009E3FA8"/>
    <w:rsid w:val="009E4183"/>
    <w:rsid w:val="009E4B50"/>
    <w:rsid w:val="009E4BFC"/>
    <w:rsid w:val="009E605A"/>
    <w:rsid w:val="009E67F0"/>
    <w:rsid w:val="009E69F4"/>
    <w:rsid w:val="009E73CD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1E8B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57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21"/>
    <w:rsid w:val="00A30973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0E28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3076"/>
    <w:rsid w:val="00A73601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3E17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6EFE"/>
    <w:rsid w:val="00A8702E"/>
    <w:rsid w:val="00A8718F"/>
    <w:rsid w:val="00A87871"/>
    <w:rsid w:val="00A87ACE"/>
    <w:rsid w:val="00A90125"/>
    <w:rsid w:val="00A90145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E7D"/>
    <w:rsid w:val="00AA1510"/>
    <w:rsid w:val="00AA1AAF"/>
    <w:rsid w:val="00AA1AC1"/>
    <w:rsid w:val="00AA1C07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D62"/>
    <w:rsid w:val="00AA7FDB"/>
    <w:rsid w:val="00AB0001"/>
    <w:rsid w:val="00AB015D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A9"/>
    <w:rsid w:val="00AE03DE"/>
    <w:rsid w:val="00AE040A"/>
    <w:rsid w:val="00AE04E9"/>
    <w:rsid w:val="00AE050F"/>
    <w:rsid w:val="00AE092C"/>
    <w:rsid w:val="00AE0DE4"/>
    <w:rsid w:val="00AE0E91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6F5"/>
    <w:rsid w:val="00AE7C2E"/>
    <w:rsid w:val="00AE7EF1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569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68"/>
    <w:rsid w:val="00AF4CA8"/>
    <w:rsid w:val="00AF539E"/>
    <w:rsid w:val="00AF54E0"/>
    <w:rsid w:val="00AF5D75"/>
    <w:rsid w:val="00AF62D9"/>
    <w:rsid w:val="00AF6ABA"/>
    <w:rsid w:val="00AF7A30"/>
    <w:rsid w:val="00B000C2"/>
    <w:rsid w:val="00B00637"/>
    <w:rsid w:val="00B00E7B"/>
    <w:rsid w:val="00B013B8"/>
    <w:rsid w:val="00B013EE"/>
    <w:rsid w:val="00B016E0"/>
    <w:rsid w:val="00B019DB"/>
    <w:rsid w:val="00B01A66"/>
    <w:rsid w:val="00B01AFD"/>
    <w:rsid w:val="00B01D94"/>
    <w:rsid w:val="00B01ED0"/>
    <w:rsid w:val="00B02B8A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4F6"/>
    <w:rsid w:val="00B1051B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8CA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49B1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8D2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41C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0A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9BD"/>
    <w:rsid w:val="00B769E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52"/>
    <w:rsid w:val="00BA46D0"/>
    <w:rsid w:val="00BA54C3"/>
    <w:rsid w:val="00BA54E7"/>
    <w:rsid w:val="00BA5A58"/>
    <w:rsid w:val="00BA6644"/>
    <w:rsid w:val="00BA6BC1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926"/>
    <w:rsid w:val="00BC29F4"/>
    <w:rsid w:val="00BC2CF1"/>
    <w:rsid w:val="00BC2CF3"/>
    <w:rsid w:val="00BC2DCD"/>
    <w:rsid w:val="00BC2F16"/>
    <w:rsid w:val="00BC30CF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D75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F8C"/>
    <w:rsid w:val="00BE085F"/>
    <w:rsid w:val="00BE0897"/>
    <w:rsid w:val="00BE11D0"/>
    <w:rsid w:val="00BE12C6"/>
    <w:rsid w:val="00BE147A"/>
    <w:rsid w:val="00BE1573"/>
    <w:rsid w:val="00BE1614"/>
    <w:rsid w:val="00BE161F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00F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072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4DDC"/>
    <w:rsid w:val="00C24EC0"/>
    <w:rsid w:val="00C25174"/>
    <w:rsid w:val="00C2519E"/>
    <w:rsid w:val="00C25338"/>
    <w:rsid w:val="00C25364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05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1E9C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0E06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823"/>
    <w:rsid w:val="00C92DB9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A27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DA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5BAB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4F6"/>
    <w:rsid w:val="00CD2819"/>
    <w:rsid w:val="00CD2AB6"/>
    <w:rsid w:val="00CD2B8D"/>
    <w:rsid w:val="00CD2C12"/>
    <w:rsid w:val="00CD2CEA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6DD6"/>
    <w:rsid w:val="00CE7320"/>
    <w:rsid w:val="00CE73EA"/>
    <w:rsid w:val="00CE7B1E"/>
    <w:rsid w:val="00CE7C02"/>
    <w:rsid w:val="00CE7C84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8C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D4F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5C7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6B9"/>
    <w:rsid w:val="00D41809"/>
    <w:rsid w:val="00D418DD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3E46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17F9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2F"/>
    <w:rsid w:val="00D90E58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9A3"/>
    <w:rsid w:val="00DE6BD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003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0823"/>
    <w:rsid w:val="00E21125"/>
    <w:rsid w:val="00E21954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C60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1C45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47F90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59D"/>
    <w:rsid w:val="00E55635"/>
    <w:rsid w:val="00E55BCE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3F6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A37"/>
    <w:rsid w:val="00E70B11"/>
    <w:rsid w:val="00E70D67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6C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395"/>
    <w:rsid w:val="00EB76A8"/>
    <w:rsid w:val="00EB7910"/>
    <w:rsid w:val="00EB79DF"/>
    <w:rsid w:val="00EC0262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27CF"/>
    <w:rsid w:val="00EE2F95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5ECD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69E"/>
    <w:rsid w:val="00F427CF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50B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2A4E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7A5"/>
    <w:rsid w:val="00F718E4"/>
    <w:rsid w:val="00F71D08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47"/>
    <w:rsid w:val="00F85EE1"/>
    <w:rsid w:val="00F8611A"/>
    <w:rsid w:val="00F86488"/>
    <w:rsid w:val="00F8694D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C6"/>
    <w:rsid w:val="00FA653D"/>
    <w:rsid w:val="00FA66B5"/>
    <w:rsid w:val="00FA6702"/>
    <w:rsid w:val="00FA73F5"/>
    <w:rsid w:val="00FA7747"/>
    <w:rsid w:val="00FA77E3"/>
    <w:rsid w:val="00FA7BA2"/>
    <w:rsid w:val="00FA7F75"/>
    <w:rsid w:val="00FA7FB7"/>
    <w:rsid w:val="00FB006B"/>
    <w:rsid w:val="00FB00F4"/>
    <w:rsid w:val="00FB032D"/>
    <w:rsid w:val="00FB0442"/>
    <w:rsid w:val="00FB04B4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67A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41C"/>
    <w:rsid w:val="00FD6549"/>
    <w:rsid w:val="00FD678F"/>
    <w:rsid w:val="00FD692C"/>
    <w:rsid w:val="00FD69FF"/>
    <w:rsid w:val="00FD6D75"/>
    <w:rsid w:val="00FD6D77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A9F17BCF-9BE4-4AF1-A785-8A4A6ABD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F5890C-36BF-4171-BA1D-B0C607920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447DEC-99ED-4CB8-9CA3-57DFCBCD53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1049B38F-CD9C-449F-81E2-7421C53F2A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61</TotalTime>
  <Pages>3</Pages>
  <Words>399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Kusalin, Rangsarittikun</cp:lastModifiedBy>
  <cp:revision>36</cp:revision>
  <cp:lastPrinted>2025-08-06T15:48:00Z</cp:lastPrinted>
  <dcterms:created xsi:type="dcterms:W3CDTF">2024-05-06T12:39:00Z</dcterms:created>
  <dcterms:modified xsi:type="dcterms:W3CDTF">2025-08-06T15:48:00Z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2022-11-07T08:32:12Z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0ccba0fe-5713-433b-8835-d99c48090db1</vt:lpwstr>
  </property>
  <property fmtid="{D5CDD505-2E9C-101B-9397-08002B2CF9AE}" pid="9" name="MSIP_Label_4ed8881d-4062-46d6-b0ca-1cc939420954_ContentBits">
    <vt:lpwstr>0</vt:lpwstr>
  </property>
  <property fmtid="{D5CDD505-2E9C-101B-9397-08002B2CF9AE}" pid="10" name="ContentTypeId">
    <vt:lpwstr>0x010100FC3C573FF70E394A86433F5E112C33AA</vt:lpwstr>
  </property>
</Properties>
</file>