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165"/>
      </w:tblGrid>
      <w:tr w:rsidR="00685193" w:rsidRPr="008C010D" w14:paraId="63FD495D" w14:textId="77777777" w:rsidTr="00BB52DD">
        <w:tc>
          <w:tcPr>
            <w:tcW w:w="1458" w:type="dxa"/>
          </w:tcPr>
          <w:p w14:paraId="24351F23" w14:textId="380BF285" w:rsidR="00685193" w:rsidRPr="008C010D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14:paraId="24F84860" w14:textId="77777777" w:rsidR="00685193" w:rsidRPr="008C010D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54417D" w14:paraId="23D5D12B" w14:textId="77777777" w:rsidTr="00BB52DD">
        <w:tc>
          <w:tcPr>
            <w:tcW w:w="1458" w:type="dxa"/>
          </w:tcPr>
          <w:p w14:paraId="06F4615C" w14:textId="77777777" w:rsidR="00CD2B8D" w:rsidRPr="0054417D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5" w:type="dxa"/>
          </w:tcPr>
          <w:p w14:paraId="6847C177" w14:textId="77777777" w:rsidR="00CD2B8D" w:rsidRPr="0054417D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6735" w:rsidRPr="008C010D" w14:paraId="70628060" w14:textId="77777777" w:rsidTr="00BB52DD">
        <w:tc>
          <w:tcPr>
            <w:tcW w:w="1458" w:type="dxa"/>
          </w:tcPr>
          <w:p w14:paraId="64F45C7C" w14:textId="28C47243" w:rsidR="00FF6735" w:rsidRPr="008C010D" w:rsidRDefault="00FC11E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165" w:type="dxa"/>
          </w:tcPr>
          <w:p w14:paraId="0D8CDF63" w14:textId="6A710536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F6735" w:rsidRPr="008C010D" w14:paraId="58DA6DA7" w14:textId="77777777" w:rsidTr="00BB52DD">
        <w:tc>
          <w:tcPr>
            <w:tcW w:w="1458" w:type="dxa"/>
          </w:tcPr>
          <w:p w14:paraId="29096570" w14:textId="7B8935DF" w:rsidR="00FF6735" w:rsidRPr="00472DAE" w:rsidRDefault="00FC11E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165" w:type="dxa"/>
          </w:tcPr>
          <w:p w14:paraId="688531F5" w14:textId="49ECE16A" w:rsidR="00FF6735" w:rsidRPr="00472DAE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F6735" w:rsidRPr="008C010D" w14:paraId="6CDB7487" w14:textId="77777777" w:rsidTr="00BB52DD">
        <w:tc>
          <w:tcPr>
            <w:tcW w:w="1458" w:type="dxa"/>
          </w:tcPr>
          <w:p w14:paraId="1128E9A0" w14:textId="632E3AEC" w:rsidR="00FF6735" w:rsidRPr="000021AC" w:rsidRDefault="00FC11E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C11E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69974FC0" w14:textId="1C462457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0A1529" w:rsidRPr="008C010D" w14:paraId="4EF0EDC5" w14:textId="77777777" w:rsidTr="00BB52DD">
        <w:tc>
          <w:tcPr>
            <w:tcW w:w="1458" w:type="dxa"/>
          </w:tcPr>
          <w:p w14:paraId="0B7EC606" w14:textId="0BDE702B" w:rsidR="000A1529" w:rsidRPr="00FC11E5" w:rsidRDefault="000A1529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197F97D8" w14:textId="3255AFCD" w:rsidR="000A1529" w:rsidRDefault="000A1529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FF6735" w:rsidRPr="008C010D" w14:paraId="06FE7CD3" w14:textId="77777777" w:rsidTr="00BB52DD">
        <w:tc>
          <w:tcPr>
            <w:tcW w:w="1458" w:type="dxa"/>
          </w:tcPr>
          <w:p w14:paraId="63EE56F9" w14:textId="79A99644" w:rsidR="00FF6735" w:rsidRPr="008C010D" w:rsidRDefault="000A1529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498B7B1A" w14:textId="285A7C0C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C930A4" w:rsidRPr="008C010D" w14:paraId="43717EBF" w14:textId="77777777" w:rsidTr="00726483">
        <w:tc>
          <w:tcPr>
            <w:tcW w:w="1458" w:type="dxa"/>
          </w:tcPr>
          <w:p w14:paraId="582240D0" w14:textId="05D4E0B9" w:rsidR="00C930A4" w:rsidRDefault="000A1529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351D6326" w14:textId="1386759B" w:rsidR="00C930A4" w:rsidRPr="008C010D" w:rsidRDefault="00C930A4" w:rsidP="00C9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ส่วนงาน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ดำเนินงานและการจำแนกรายได้</w:t>
            </w:r>
          </w:p>
        </w:tc>
      </w:tr>
      <w:tr w:rsidR="001A6841" w:rsidRPr="008C010D" w14:paraId="3C87CF77" w14:textId="77777777" w:rsidTr="00726483">
        <w:tc>
          <w:tcPr>
            <w:tcW w:w="1458" w:type="dxa"/>
          </w:tcPr>
          <w:p w14:paraId="7DE4FC57" w14:textId="3A0BA82F" w:rsidR="001A6841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54B19AAD" w14:textId="64CA2573" w:rsidR="001A6841" w:rsidRPr="008C010D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1A6841" w:rsidRPr="008C010D" w14:paraId="5B7C210A" w14:textId="77777777" w:rsidTr="00726483">
        <w:tc>
          <w:tcPr>
            <w:tcW w:w="1458" w:type="dxa"/>
          </w:tcPr>
          <w:p w14:paraId="7DABE5CB" w14:textId="4F85FD20" w:rsidR="001A6841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14:paraId="469BA0FF" w14:textId="3017939B" w:rsidR="001A6841" w:rsidRPr="008C010D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A6841" w:rsidRPr="008C010D" w14:paraId="498E4AE0" w14:textId="77777777" w:rsidTr="00BB52DD">
        <w:tc>
          <w:tcPr>
            <w:tcW w:w="1458" w:type="dxa"/>
          </w:tcPr>
          <w:p w14:paraId="1B566926" w14:textId="624C8CF7" w:rsidR="001A6841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14:paraId="5D0CA7CD" w14:textId="6E00FFC0" w:rsidR="001A6841" w:rsidRPr="008C010D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1A6841" w:rsidRPr="008C010D" w14:paraId="43807595" w14:textId="77777777" w:rsidTr="00BB52DD">
        <w:tc>
          <w:tcPr>
            <w:tcW w:w="1458" w:type="dxa"/>
          </w:tcPr>
          <w:p w14:paraId="7FF1CCD3" w14:textId="0966FD7F" w:rsidR="001A6841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165" w:type="dxa"/>
          </w:tcPr>
          <w:p w14:paraId="7A4BA832" w14:textId="74C30932" w:rsidR="001A6841" w:rsidRPr="008C010D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สัญญาที่สำคัญกับกิจการที่ไม่เกี่ยวข้องกัน</w:t>
            </w:r>
          </w:p>
        </w:tc>
      </w:tr>
      <w:tr w:rsidR="001A6841" w:rsidRPr="008C010D" w14:paraId="3DCA812D" w14:textId="77777777" w:rsidTr="00BB52DD">
        <w:tc>
          <w:tcPr>
            <w:tcW w:w="1458" w:type="dxa"/>
          </w:tcPr>
          <w:p w14:paraId="661C340F" w14:textId="77777777" w:rsidR="001A6841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  <w:p w14:paraId="661F02C1" w14:textId="08AC72D8" w:rsidR="00F21D19" w:rsidRPr="00472DAE" w:rsidRDefault="00F21D19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8165" w:type="dxa"/>
          </w:tcPr>
          <w:p w14:paraId="1C5E90F7" w14:textId="77777777" w:rsidR="001A6841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7485C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  <w:p w14:paraId="4EB98259" w14:textId="4018ABD9" w:rsidR="00F21D19" w:rsidRPr="00472DAE" w:rsidRDefault="00F21D19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1A6841" w:rsidRPr="008C010D" w14:paraId="584DB4C9" w14:textId="77777777" w:rsidTr="00BB52DD">
        <w:tc>
          <w:tcPr>
            <w:tcW w:w="1458" w:type="dxa"/>
          </w:tcPr>
          <w:p w14:paraId="3AA9FEF2" w14:textId="07016925" w:rsidR="001A6841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5" w:type="dxa"/>
          </w:tcPr>
          <w:p w14:paraId="26A663C1" w14:textId="2094C976" w:rsidR="001A6841" w:rsidRPr="007C0522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6193CB40" w14:textId="77777777" w:rsidR="008D0BEF" w:rsidRPr="008D0BEF" w:rsidRDefault="008D0BEF" w:rsidP="008D0BEF"/>
    <w:p w14:paraId="5F5DE165" w14:textId="44ED604A" w:rsidR="00F60A5A" w:rsidRPr="00472DAE" w:rsidRDefault="00685193" w:rsidP="00F60A5A">
      <w:pPr>
        <w:pStyle w:val="FSContent"/>
      </w:pPr>
      <w:r w:rsidRPr="008D0BEF">
        <w:br w:type="page"/>
      </w:r>
      <w:r w:rsidR="00F60A5A" w:rsidRPr="00472DAE">
        <w:rPr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2F9CBE8D" w14:textId="77777777" w:rsidR="00616607" w:rsidRPr="00472DAE" w:rsidRDefault="00616607" w:rsidP="00017263">
      <w:pPr>
        <w:pStyle w:val="FSBlank"/>
        <w:rPr>
          <w:sz w:val="30"/>
          <w:szCs w:val="30"/>
        </w:rPr>
      </w:pPr>
    </w:p>
    <w:p w14:paraId="3448D75E" w14:textId="089BE45D" w:rsidR="00004042" w:rsidRPr="009B587D" w:rsidRDefault="00557238" w:rsidP="00004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472DAE">
        <w:rPr>
          <w:rFonts w:ascii="Angsana New" w:hAnsi="Angsana New" w:hint="cs"/>
          <w:sz w:val="30"/>
          <w:szCs w:val="30"/>
          <w:cs/>
        </w:rPr>
        <w:t>คณะกรรมการได้อนุมัติให้ออก</w:t>
      </w:r>
      <w:r w:rsidR="00F05BC4" w:rsidRPr="00472DAE">
        <w:rPr>
          <w:rFonts w:ascii="Angsana New" w:hAnsi="Angsana New"/>
          <w:sz w:val="30"/>
          <w:szCs w:val="30"/>
          <w:cs/>
        </w:rPr>
        <w:t>งบการเงินระหว่างกาลนี้เมื่อวันที่</w:t>
      </w:r>
      <w:r w:rsidR="00F659A8">
        <w:rPr>
          <w:rFonts w:ascii="Angsana New" w:hAnsi="Angsana New"/>
          <w:sz w:val="30"/>
          <w:szCs w:val="30"/>
        </w:rPr>
        <w:t xml:space="preserve"> </w:t>
      </w:r>
      <w:r w:rsidR="00150CF6">
        <w:rPr>
          <w:rFonts w:ascii="Angsana New" w:hAnsi="Angsana New"/>
          <w:sz w:val="30"/>
          <w:szCs w:val="30"/>
        </w:rPr>
        <w:t>13</w:t>
      </w:r>
      <w:r w:rsidR="004F3F62" w:rsidRPr="004173F7">
        <w:rPr>
          <w:rFonts w:ascii="Angsana New" w:hAnsi="Angsana New"/>
          <w:sz w:val="30"/>
          <w:szCs w:val="30"/>
        </w:rPr>
        <w:t xml:space="preserve"> </w:t>
      </w:r>
      <w:r w:rsidR="001A6841">
        <w:rPr>
          <w:rFonts w:ascii="Angsana New" w:hAnsi="Angsana New" w:hint="cs"/>
          <w:sz w:val="30"/>
          <w:szCs w:val="30"/>
          <w:cs/>
        </w:rPr>
        <w:t>สิงหาคม</w:t>
      </w:r>
      <w:r w:rsidR="004F3F62" w:rsidRPr="00472DAE">
        <w:rPr>
          <w:rFonts w:ascii="Angsana New" w:hAnsi="Angsana New" w:hint="cs"/>
          <w:sz w:val="30"/>
          <w:szCs w:val="30"/>
          <w:cs/>
        </w:rPr>
        <w:t xml:space="preserve"> </w:t>
      </w:r>
      <w:r w:rsidR="00004042" w:rsidRPr="007A670D">
        <w:rPr>
          <w:rFonts w:ascii="Angsana New" w:hAnsi="Angsana New"/>
          <w:sz w:val="30"/>
          <w:szCs w:val="30"/>
        </w:rPr>
        <w:t>256</w:t>
      </w:r>
      <w:r w:rsidR="00303832">
        <w:rPr>
          <w:rFonts w:ascii="Angsana New" w:hAnsi="Angsana New"/>
          <w:sz w:val="30"/>
          <w:szCs w:val="30"/>
        </w:rPr>
        <w:t>9</w:t>
      </w:r>
    </w:p>
    <w:p w14:paraId="1EE71AA5" w14:textId="697AF302" w:rsidR="005E6569" w:rsidRPr="00472DAE" w:rsidRDefault="005E6569" w:rsidP="00E70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0297F48" w14:textId="36475B1A" w:rsidR="003057D6" w:rsidRPr="00472DAE" w:rsidRDefault="00EA3CEC" w:rsidP="0061033F">
      <w:pPr>
        <w:pStyle w:val="Heading8"/>
        <w:numPr>
          <w:ilvl w:val="0"/>
          <w:numId w:val="15"/>
        </w:numPr>
        <w:tabs>
          <w:tab w:val="left" w:pos="540"/>
        </w:tabs>
        <w:spacing w:line="240" w:lineRule="auto"/>
        <w:ind w:right="-43" w:hanging="63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72DAE">
        <w:rPr>
          <w:rFonts w:ascii="Angsana New" w:hAnsi="Angsana New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51D89E66" w14:textId="60500F37" w:rsidR="00A109E6" w:rsidRPr="00472DAE" w:rsidRDefault="00A109E6" w:rsidP="00F60A5A">
      <w:pPr>
        <w:pStyle w:val="FSBlank"/>
        <w:rPr>
          <w:sz w:val="30"/>
          <w:szCs w:val="30"/>
        </w:rPr>
      </w:pPr>
    </w:p>
    <w:p w14:paraId="7A649EF9" w14:textId="18228710" w:rsidR="00E70F4C" w:rsidRPr="00472DAE" w:rsidRDefault="00E70F4C" w:rsidP="00E70F4C">
      <w:pPr>
        <w:pStyle w:val="FSContent"/>
      </w:pPr>
      <w:r w:rsidRPr="00472DAE">
        <w:rPr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</w:t>
      </w:r>
      <w:r w:rsidRPr="00472DAE">
        <w:t xml:space="preserve"> </w:t>
      </w:r>
      <w:r w:rsidRPr="00472DAE">
        <w:rPr>
          <w:cs/>
        </w:rPr>
        <w:t xml:space="preserve">และจัดทำหมายเหตุประกอบงบการเงินระหว่างกาลในรูปแบบย่อ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="00FC11E5" w:rsidRPr="00472DAE">
        <w:t>34</w:t>
      </w:r>
      <w:r w:rsidRPr="00472DAE">
        <w:t xml:space="preserve"> </w:t>
      </w:r>
      <w:r w:rsidRPr="00472DAE">
        <w:rPr>
          <w:cs/>
        </w:rPr>
        <w:t xml:space="preserve">เรื่อง </w:t>
      </w:r>
      <w:r w:rsidRPr="00472DAE">
        <w:rPr>
          <w:i/>
          <w:iCs/>
          <w:cs/>
        </w:rPr>
        <w:t>การรายงานทางการเงินระหว่างกาล</w:t>
      </w:r>
      <w:r w:rsidRPr="00472DAE">
        <w:rPr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</w:t>
      </w:r>
      <w:r w:rsidR="00534F31">
        <w:br/>
      </w:r>
      <w:r w:rsidRPr="00472DAE">
        <w:rPr>
          <w:cs/>
        </w:rPr>
        <w:t>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</w:t>
      </w:r>
      <w:r w:rsidRPr="00472DAE">
        <w:br/>
      </w:r>
      <w:r w:rsidRPr="00472DAE">
        <w:rPr>
          <w:cs/>
        </w:rPr>
        <w:t>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AA5E8D" w:rsidRPr="00472DAE">
        <w:rPr>
          <w:rFonts w:hint="cs"/>
          <w:cs/>
        </w:rPr>
        <w:t>และบริษัทย่อย</w:t>
      </w:r>
      <w:r w:rsidRPr="00472DAE">
        <w:rPr>
          <w:cs/>
        </w:rPr>
        <w:t xml:space="preserve">สำหรับปีสิ้นสุดวันที่ </w:t>
      </w:r>
      <w:r w:rsidR="00FC11E5" w:rsidRPr="00472DAE">
        <w:t>31</w:t>
      </w:r>
      <w:r w:rsidRPr="00472DAE">
        <w:t xml:space="preserve"> </w:t>
      </w:r>
      <w:r w:rsidRPr="00472DAE">
        <w:rPr>
          <w:cs/>
        </w:rPr>
        <w:t xml:space="preserve">ธันวาคม </w:t>
      </w:r>
      <w:r w:rsidR="00FC11E5" w:rsidRPr="00472DAE">
        <w:t>256</w:t>
      </w:r>
      <w:r w:rsidR="00303832">
        <w:t>8</w:t>
      </w:r>
    </w:p>
    <w:p w14:paraId="180CCCDE" w14:textId="77777777" w:rsidR="000145E4" w:rsidRPr="00472DAE" w:rsidRDefault="000145E4" w:rsidP="00F347F0">
      <w:pPr>
        <w:pStyle w:val="FSBlank"/>
        <w:rPr>
          <w:sz w:val="30"/>
          <w:szCs w:val="30"/>
        </w:rPr>
      </w:pPr>
    </w:p>
    <w:p w14:paraId="3E1C2F40" w14:textId="309D8964" w:rsidR="000145E4" w:rsidRPr="00472DAE" w:rsidRDefault="000145E4" w:rsidP="00F33153">
      <w:pPr>
        <w:pStyle w:val="FSContent"/>
      </w:pPr>
      <w:r w:rsidRPr="00472DAE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="0067475E" w:rsidRPr="00472DAE">
        <w:rPr>
          <w:rFonts w:hint="cs"/>
          <w:cs/>
        </w:rPr>
        <w:t>กลุ่ม</w:t>
      </w:r>
      <w:r w:rsidRPr="00472DAE">
        <w:rPr>
          <w:cs/>
        </w:rPr>
        <w:t xml:space="preserve"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FC11E5" w:rsidRPr="00472DAE">
        <w:t>31</w:t>
      </w:r>
      <w:r w:rsidR="00F33153" w:rsidRPr="00472DAE">
        <w:t xml:space="preserve"> </w:t>
      </w:r>
      <w:r w:rsidR="00F33153" w:rsidRPr="00472DAE">
        <w:rPr>
          <w:rFonts w:hint="cs"/>
          <w:cs/>
        </w:rPr>
        <w:t xml:space="preserve">ธันวาคม </w:t>
      </w:r>
      <w:r w:rsidR="00FC11E5" w:rsidRPr="00472DAE">
        <w:t>256</w:t>
      </w:r>
      <w:r w:rsidR="00303832">
        <w:t>8</w:t>
      </w:r>
    </w:p>
    <w:p w14:paraId="1EF094DA" w14:textId="77777777" w:rsidR="00E70F4C" w:rsidRPr="00472DAE" w:rsidRDefault="00E70F4C" w:rsidP="00F347F0">
      <w:pPr>
        <w:pStyle w:val="FSBlank"/>
        <w:rPr>
          <w:sz w:val="30"/>
          <w:szCs w:val="30"/>
        </w:rPr>
      </w:pPr>
    </w:p>
    <w:p w14:paraId="4EBC7EB3" w14:textId="021A45C5" w:rsidR="002653E1" w:rsidRPr="00472DAE" w:rsidRDefault="002653E1" w:rsidP="0061033F">
      <w:pPr>
        <w:pStyle w:val="Heading8"/>
        <w:numPr>
          <w:ilvl w:val="0"/>
          <w:numId w:val="15"/>
        </w:numPr>
        <w:tabs>
          <w:tab w:val="left" w:pos="540"/>
        </w:tabs>
        <w:spacing w:line="240" w:lineRule="auto"/>
        <w:ind w:right="-43" w:hanging="630"/>
        <w:jc w:val="thaiDistribute"/>
        <w:rPr>
          <w:rFonts w:ascii="Angsana New" w:hAnsi="Angsana New"/>
          <w:sz w:val="30"/>
          <w:szCs w:val="30"/>
          <w:lang w:val="th-TH"/>
        </w:rPr>
      </w:pPr>
      <w:r w:rsidRPr="00472DAE">
        <w:rPr>
          <w:rFonts w:ascii="Angsana New" w:hAnsi="Angsana New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30558872" w14:textId="77777777" w:rsidR="00BB2C7E" w:rsidRPr="00472DAE" w:rsidRDefault="00BB2C7E" w:rsidP="00F347F0">
      <w:pPr>
        <w:pStyle w:val="FSBlank"/>
        <w:rPr>
          <w:sz w:val="30"/>
          <w:szCs w:val="30"/>
        </w:rPr>
      </w:pPr>
    </w:p>
    <w:p w14:paraId="5C605B13" w14:textId="65F0A33F" w:rsidR="00D01D44" w:rsidRPr="00472DAE" w:rsidRDefault="00D01D44" w:rsidP="00B465B7">
      <w:pPr>
        <w:pStyle w:val="FSContent"/>
      </w:pPr>
      <w:r w:rsidRPr="00472DAE">
        <w:rPr>
          <w:cs/>
        </w:rPr>
        <w:t>ความสัมพันธ์ที่</w:t>
      </w:r>
      <w:r w:rsidR="00E7269E" w:rsidRPr="00472DAE">
        <w:rPr>
          <w:rFonts w:hint="cs"/>
          <w:cs/>
        </w:rPr>
        <w:t>มีกับ</w:t>
      </w:r>
      <w:r w:rsidR="003C05F1" w:rsidRPr="00472DAE">
        <w:rPr>
          <w:rFonts w:hint="cs"/>
          <w:cs/>
        </w:rPr>
        <w:t>บริษัทย่อย</w:t>
      </w:r>
      <w:r w:rsidR="00F549B4" w:rsidRPr="00472DAE">
        <w:t xml:space="preserve"> </w:t>
      </w:r>
      <w:r w:rsidR="008B6D46" w:rsidRPr="00472DAE">
        <w:rPr>
          <w:rFonts w:hint="cs"/>
          <w:cs/>
        </w:rPr>
        <w:t>การร่วมค้า</w:t>
      </w:r>
      <w:r w:rsidR="00F549B4" w:rsidRPr="00472DAE">
        <w:t xml:space="preserve"> </w:t>
      </w:r>
      <w:r w:rsidR="00F549B4" w:rsidRPr="00472DAE">
        <w:rPr>
          <w:rFonts w:hint="cs"/>
          <w:cs/>
        </w:rPr>
        <w:t>ผู้บริหาร</w:t>
      </w:r>
      <w:r w:rsidR="00B310C6" w:rsidRPr="00472DAE">
        <w:rPr>
          <w:rFonts w:hint="cs"/>
          <w:cs/>
        </w:rPr>
        <w:t>ที่สำคัญและบุคคลหรือกิจการอื่นที่เกี่ยวข้องกัน</w:t>
      </w:r>
      <w:r w:rsidR="00A96BF9" w:rsidRPr="00472DAE">
        <w:rPr>
          <w:rFonts w:hint="cs"/>
          <w:cs/>
        </w:rPr>
        <w:t>ไม่มี</w:t>
      </w:r>
      <w:r w:rsidR="00534F31">
        <w:br/>
      </w:r>
      <w:r w:rsidR="00A96BF9" w:rsidRPr="00472DAE">
        <w:rPr>
          <w:rFonts w:hint="cs"/>
          <w:cs/>
        </w:rPr>
        <w:t>การเปลี่ยนแปลงอย่างมีสาระสำคัญในระหว่างงวด</w:t>
      </w:r>
      <w:r w:rsidR="001A6841">
        <w:rPr>
          <w:rFonts w:hint="cs"/>
          <w:cs/>
        </w:rPr>
        <w:t>หก</w:t>
      </w:r>
      <w:r w:rsidR="004F3F62" w:rsidRPr="00472DAE">
        <w:rPr>
          <w:rFonts w:hint="cs"/>
          <w:cs/>
        </w:rPr>
        <w:t>เดือนสิ้นสุดวันที่</w:t>
      </w:r>
      <w:r w:rsidR="00303832">
        <w:t xml:space="preserve"> </w:t>
      </w:r>
      <w:r w:rsidR="001A6841">
        <w:t xml:space="preserve">30 </w:t>
      </w:r>
      <w:r w:rsidR="001A6841">
        <w:rPr>
          <w:rFonts w:hint="cs"/>
          <w:cs/>
        </w:rPr>
        <w:t>มิถุนายน</w:t>
      </w:r>
      <w:r w:rsidR="00303832">
        <w:rPr>
          <w:rFonts w:hint="cs"/>
          <w:cs/>
        </w:rPr>
        <w:t xml:space="preserve"> </w:t>
      </w:r>
      <w:r w:rsidR="00303832">
        <w:t>2569</w:t>
      </w:r>
    </w:p>
    <w:p w14:paraId="443EC7E2" w14:textId="139A31E3" w:rsidR="00BC7221" w:rsidRPr="00472DAE" w:rsidRDefault="00BC7221" w:rsidP="00F347F0">
      <w:pPr>
        <w:pStyle w:val="FSBlank"/>
        <w:rPr>
          <w:sz w:val="30"/>
          <w:szCs w:val="30"/>
        </w:rPr>
      </w:pPr>
    </w:p>
    <w:p w14:paraId="0A5CB46D" w14:textId="3F355ACA" w:rsidR="00F14944" w:rsidRPr="00472DAE" w:rsidRDefault="00F14944" w:rsidP="00B465B7">
      <w:pPr>
        <w:pStyle w:val="FSContent"/>
        <w:rPr>
          <w:cs/>
        </w:rPr>
      </w:pPr>
      <w:r w:rsidRPr="00472DAE">
        <w:br w:type="page"/>
      </w:r>
    </w:p>
    <w:p w14:paraId="33DC6BA8" w14:textId="3AB01630" w:rsidR="009C147C" w:rsidRPr="004F3F62" w:rsidRDefault="002D5459" w:rsidP="00670C8B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lang w:val="en-US"/>
        </w:rPr>
      </w:pPr>
      <w:r w:rsidRPr="004F3F62">
        <w:rPr>
          <w:rFonts w:asciiTheme="majorBidi" w:hAnsiTheme="majorBidi" w:cstheme="majorBidi"/>
          <w:cs/>
          <w:lang w:val="en-US"/>
        </w:rPr>
        <w:lastRenderedPageBreak/>
        <w:t>รายการที่สำคัญกับบุคคลหรือกิจการที่เกี่ยวข้องกันสำหรับ</w:t>
      </w:r>
      <w:r w:rsidR="00C240A1" w:rsidRPr="004F3F62">
        <w:rPr>
          <w:rFonts w:asciiTheme="majorBidi" w:hAnsiTheme="majorBidi" w:cstheme="majorBidi"/>
          <w:cs/>
          <w:lang w:val="en-US"/>
        </w:rPr>
        <w:t>งวด</w:t>
      </w:r>
      <w:r w:rsidR="001A6841">
        <w:rPr>
          <w:rFonts w:asciiTheme="majorBidi" w:hAnsiTheme="majorBidi" w:cstheme="majorBidi" w:hint="cs"/>
          <w:cs/>
          <w:lang w:val="en-US"/>
        </w:rPr>
        <w:t>หก</w:t>
      </w:r>
      <w:r w:rsidR="004F3F62" w:rsidRPr="004F3F62">
        <w:rPr>
          <w:rFonts w:asciiTheme="majorBidi" w:hAnsiTheme="majorBidi" w:cstheme="majorBidi"/>
          <w:cs/>
        </w:rPr>
        <w:t xml:space="preserve">เดือนสิ้นสุดวันที่ </w:t>
      </w:r>
      <w:r w:rsidR="001A6841">
        <w:rPr>
          <w:rFonts w:asciiTheme="majorBidi" w:hAnsiTheme="majorBidi" w:cstheme="majorBidi"/>
          <w:lang w:val="en-US"/>
        </w:rPr>
        <w:t xml:space="preserve">30 </w:t>
      </w:r>
      <w:r w:rsidR="001A6841">
        <w:rPr>
          <w:rFonts w:asciiTheme="majorBidi" w:hAnsiTheme="majorBidi" w:cstheme="majorBidi" w:hint="cs"/>
          <w:cs/>
          <w:lang w:val="en-US"/>
        </w:rPr>
        <w:t>มิถุนายน</w:t>
      </w:r>
      <w:r w:rsidR="00303832">
        <w:rPr>
          <w:rFonts w:asciiTheme="majorBidi" w:hAnsiTheme="majorBidi" w:cstheme="majorBidi" w:hint="cs"/>
          <w:cs/>
          <w:lang w:val="en-US"/>
        </w:rPr>
        <w:t xml:space="preserve"> </w:t>
      </w:r>
      <w:r w:rsidR="00303832">
        <w:rPr>
          <w:rFonts w:asciiTheme="majorBidi" w:hAnsiTheme="majorBidi" w:cstheme="majorBidi"/>
          <w:lang w:val="en-US"/>
        </w:rPr>
        <w:t>2569</w:t>
      </w:r>
      <w:r w:rsidRPr="004F3F62">
        <w:rPr>
          <w:rFonts w:asciiTheme="majorBidi" w:eastAsia="Cordia New" w:hAnsiTheme="majorBidi" w:cstheme="majorBidi"/>
          <w:color w:val="FFFFFF"/>
          <w:lang w:val="en-US"/>
        </w:rPr>
        <w:t>/</w:t>
      </w:r>
      <w:r w:rsidRPr="004F3F62">
        <w:rPr>
          <w:rFonts w:asciiTheme="majorBidi" w:hAnsiTheme="majorBidi" w:cstheme="majorBidi"/>
          <w:cs/>
          <w:lang w:val="en-US"/>
        </w:rPr>
        <w:t>และ</w:t>
      </w:r>
      <w:r w:rsidRPr="004F3F62">
        <w:rPr>
          <w:rFonts w:asciiTheme="majorBidi" w:eastAsia="Cordia New" w:hAnsiTheme="majorBidi" w:cstheme="majorBidi"/>
          <w:color w:val="FFFFFF"/>
          <w:lang w:val="en-US"/>
        </w:rPr>
        <w:t>/</w:t>
      </w:r>
      <w:r w:rsidR="00FC11E5" w:rsidRPr="004F3F62">
        <w:rPr>
          <w:rFonts w:asciiTheme="majorBidi" w:hAnsiTheme="majorBidi" w:cstheme="majorBidi"/>
          <w:lang w:val="en-US"/>
        </w:rPr>
        <w:t>256</w:t>
      </w:r>
      <w:r w:rsidR="00303832">
        <w:rPr>
          <w:rFonts w:asciiTheme="majorBidi" w:hAnsiTheme="majorBidi" w:cstheme="majorBidi"/>
          <w:lang w:val="en-US"/>
        </w:rPr>
        <w:t>8</w:t>
      </w:r>
      <w:r w:rsidR="0047797E" w:rsidRPr="004F3F62">
        <w:rPr>
          <w:rFonts w:asciiTheme="majorBidi" w:hAnsiTheme="majorBidi" w:cstheme="majorBidi"/>
          <w:lang w:val="en-US"/>
        </w:rPr>
        <w:t xml:space="preserve"> </w:t>
      </w:r>
      <w:r w:rsidRPr="004F3F62">
        <w:rPr>
          <w:rFonts w:asciiTheme="majorBidi" w:hAnsiTheme="majorBidi" w:cstheme="majorBidi"/>
          <w:cs/>
          <w:lang w:val="en-US"/>
        </w:rPr>
        <w:t>สรุปได้ดังนี้</w:t>
      </w:r>
    </w:p>
    <w:p w14:paraId="32417DEB" w14:textId="7F300C7A" w:rsidR="003C140D" w:rsidRPr="00434152" w:rsidRDefault="003C140D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84"/>
        <w:gridCol w:w="1094"/>
        <w:gridCol w:w="236"/>
        <w:gridCol w:w="1055"/>
        <w:gridCol w:w="269"/>
        <w:gridCol w:w="1085"/>
        <w:gridCol w:w="274"/>
        <w:gridCol w:w="1073"/>
      </w:tblGrid>
      <w:tr w:rsidR="004F3F62" w:rsidRPr="004F3F62" w14:paraId="3D387479" w14:textId="77777777" w:rsidTr="00586D15">
        <w:trPr>
          <w:trHeight w:val="70"/>
          <w:tblHeader/>
        </w:trPr>
        <w:tc>
          <w:tcPr>
            <w:tcW w:w="2257" w:type="pct"/>
          </w:tcPr>
          <w:p w14:paraId="7DFB3386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6" w:type="pct"/>
            <w:gridSpan w:val="3"/>
          </w:tcPr>
          <w:p w14:paraId="28F48DB9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3F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8EDB75E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2" w:type="pct"/>
            <w:gridSpan w:val="3"/>
          </w:tcPr>
          <w:p w14:paraId="62A05DB9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3F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3F62" w:rsidRPr="004F3F62" w14:paraId="5CB4C984" w14:textId="77777777" w:rsidTr="00586D15">
        <w:trPr>
          <w:tblHeader/>
        </w:trPr>
        <w:tc>
          <w:tcPr>
            <w:tcW w:w="2257" w:type="pct"/>
            <w:vAlign w:val="bottom"/>
          </w:tcPr>
          <w:p w14:paraId="39D91FDF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  <w:vAlign w:val="bottom"/>
          </w:tcPr>
          <w:p w14:paraId="59A886A7" w14:textId="4AD40E45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0383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7" w:type="pct"/>
            <w:vAlign w:val="bottom"/>
          </w:tcPr>
          <w:p w14:paraId="314289F0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60B28AC9" w14:textId="7CC7158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0383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5" w:type="pct"/>
            <w:vAlign w:val="bottom"/>
          </w:tcPr>
          <w:p w14:paraId="3C832F9D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  <w:vAlign w:val="bottom"/>
          </w:tcPr>
          <w:p w14:paraId="0FC677C6" w14:textId="2631D134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0383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8" w:type="pct"/>
            <w:vAlign w:val="bottom"/>
          </w:tcPr>
          <w:p w14:paraId="4BEDA352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769F6A0F" w14:textId="00797FA3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03832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F3F62" w:rsidRPr="004F3F62" w14:paraId="27F16127" w14:textId="77777777" w:rsidTr="00586D15">
        <w:trPr>
          <w:tblHeader/>
        </w:trPr>
        <w:tc>
          <w:tcPr>
            <w:tcW w:w="2257" w:type="pct"/>
          </w:tcPr>
          <w:p w14:paraId="1EA3C7C3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3" w:type="pct"/>
            <w:gridSpan w:val="7"/>
          </w:tcPr>
          <w:p w14:paraId="0C335285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3F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3F62" w:rsidRPr="004F3F62" w14:paraId="4B22D398" w14:textId="77777777" w:rsidTr="00EB596F">
        <w:tc>
          <w:tcPr>
            <w:tcW w:w="2257" w:type="pct"/>
          </w:tcPr>
          <w:p w14:paraId="7228EEC8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3F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275D51CA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421771D9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187765E8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78D211D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3C3C3957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6D709658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1344A2B6" w14:textId="77777777" w:rsidR="004F3F62" w:rsidRPr="004F3F62" w:rsidRDefault="004F3F62" w:rsidP="00767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A6841" w:rsidRPr="004F3F62" w14:paraId="410837DD" w14:textId="77777777" w:rsidTr="00EB596F">
        <w:tc>
          <w:tcPr>
            <w:tcW w:w="2257" w:type="pct"/>
          </w:tcPr>
          <w:p w14:paraId="45BD5792" w14:textId="77777777" w:rsidR="001A6841" w:rsidRPr="004F3F62" w:rsidRDefault="001A6841" w:rsidP="001A684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F3F62">
              <w:rPr>
                <w:rFonts w:ascii="Angsana New" w:hAnsi="Angsana New" w:cs="Angsana New"/>
                <w:cs/>
                <w:lang w:val="en-US"/>
              </w:rPr>
              <w:t>ดอกเบี้ยรับ</w:t>
            </w:r>
            <w:r w:rsidRPr="004F3F62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590" w:type="pct"/>
          </w:tcPr>
          <w:p w14:paraId="0BD557D4" w14:textId="5149B833" w:rsidR="001A6841" w:rsidRPr="004F3F62" w:rsidRDefault="008616B5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297270D" w14:textId="77777777" w:rsidR="001A6841" w:rsidRPr="004F3F62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4BC1D8B1" w14:textId="77777777" w:rsidR="001A6841" w:rsidRPr="004F3F62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F3F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6A2D644" w14:textId="77777777" w:rsidR="001A6841" w:rsidRPr="004F3F62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1002D1FD" w14:textId="6FF99292" w:rsidR="001A6841" w:rsidRPr="004F3F62" w:rsidRDefault="008616B5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8616B5">
              <w:rPr>
                <w:rFonts w:ascii="Angsana New" w:hAnsi="Angsana New"/>
                <w:sz w:val="30"/>
                <w:szCs w:val="30"/>
              </w:rPr>
              <w:t>1,240</w:t>
            </w:r>
          </w:p>
        </w:tc>
        <w:tc>
          <w:tcPr>
            <w:tcW w:w="148" w:type="pct"/>
          </w:tcPr>
          <w:p w14:paraId="573E7DDF" w14:textId="77777777" w:rsidR="001A6841" w:rsidRPr="004F3F62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136FBF3D" w14:textId="3ED27EAB" w:rsidR="001A6841" w:rsidRPr="004F3F62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1,240</w:t>
            </w:r>
          </w:p>
        </w:tc>
      </w:tr>
      <w:tr w:rsidR="000A7F6F" w:rsidRPr="004F3F62" w14:paraId="1978C938" w14:textId="77777777" w:rsidTr="00EB596F">
        <w:tc>
          <w:tcPr>
            <w:tcW w:w="2257" w:type="pct"/>
          </w:tcPr>
          <w:p w14:paraId="5E11E67F" w14:textId="77777777" w:rsidR="000A7F6F" w:rsidRPr="00434152" w:rsidRDefault="000A7F6F" w:rsidP="000A7F6F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0" w:type="pct"/>
          </w:tcPr>
          <w:p w14:paraId="6FC4779E" w14:textId="77777777" w:rsidR="000A7F6F" w:rsidRPr="00434152" w:rsidRDefault="000A7F6F" w:rsidP="000A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F2DCE4D" w14:textId="77777777" w:rsidR="000A7F6F" w:rsidRPr="00434152" w:rsidRDefault="000A7F6F" w:rsidP="000A7F6F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9" w:type="pct"/>
          </w:tcPr>
          <w:p w14:paraId="7B503B02" w14:textId="77777777" w:rsidR="000A7F6F" w:rsidRPr="00434152" w:rsidRDefault="000A7F6F" w:rsidP="000A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FF4B02A" w14:textId="77777777" w:rsidR="000A7F6F" w:rsidRPr="00434152" w:rsidRDefault="000A7F6F" w:rsidP="000A7F6F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5" w:type="pct"/>
          </w:tcPr>
          <w:p w14:paraId="79171F95" w14:textId="77777777" w:rsidR="000A7F6F" w:rsidRPr="00434152" w:rsidRDefault="000A7F6F" w:rsidP="000A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7239FA7" w14:textId="77777777" w:rsidR="000A7F6F" w:rsidRPr="00434152" w:rsidRDefault="000A7F6F" w:rsidP="000A7F6F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79" w:type="pct"/>
          </w:tcPr>
          <w:p w14:paraId="7CB07B58" w14:textId="77777777" w:rsidR="000A7F6F" w:rsidRPr="00434152" w:rsidRDefault="000A7F6F" w:rsidP="000A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7F6F" w:rsidRPr="004F3F62" w14:paraId="4CB23176" w14:textId="77777777" w:rsidTr="00EB596F">
        <w:tc>
          <w:tcPr>
            <w:tcW w:w="2257" w:type="pct"/>
          </w:tcPr>
          <w:p w14:paraId="49CC32B3" w14:textId="77777777" w:rsidR="000A7F6F" w:rsidRPr="004F3F62" w:rsidRDefault="000A7F6F" w:rsidP="000A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3F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0" w:type="pct"/>
          </w:tcPr>
          <w:p w14:paraId="39C1D033" w14:textId="77777777" w:rsidR="000A7F6F" w:rsidRPr="004F3F62" w:rsidRDefault="000A7F6F" w:rsidP="000A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B5CFFD4" w14:textId="77777777" w:rsidR="000A7F6F" w:rsidRPr="004F3F62" w:rsidRDefault="000A7F6F" w:rsidP="000A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19CF56EA" w14:textId="77777777" w:rsidR="000A7F6F" w:rsidRPr="004F3F62" w:rsidRDefault="000A7F6F" w:rsidP="000A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245FBE4" w14:textId="77777777" w:rsidR="000A7F6F" w:rsidRPr="004F3F62" w:rsidRDefault="000A7F6F" w:rsidP="000A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1DD2C1A" w14:textId="77777777" w:rsidR="000A7F6F" w:rsidRPr="004F3F62" w:rsidRDefault="000A7F6F" w:rsidP="000A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CF1A5DA" w14:textId="77777777" w:rsidR="000A7F6F" w:rsidRPr="004F3F62" w:rsidRDefault="000A7F6F" w:rsidP="000A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D74962F" w14:textId="77777777" w:rsidR="000A7F6F" w:rsidRPr="004F3F62" w:rsidRDefault="000A7F6F" w:rsidP="000A7F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6841" w:rsidRPr="004F3F62" w14:paraId="1DEB2752" w14:textId="77777777" w:rsidTr="00EB596F">
        <w:tc>
          <w:tcPr>
            <w:tcW w:w="2257" w:type="pct"/>
          </w:tcPr>
          <w:p w14:paraId="6B205208" w14:textId="77777777" w:rsidR="001A6841" w:rsidRPr="004F3F62" w:rsidRDefault="001A6841" w:rsidP="001A684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F3F62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90" w:type="pct"/>
          </w:tcPr>
          <w:p w14:paraId="51F7F8C3" w14:textId="6C03DFF1" w:rsidR="001A6841" w:rsidRPr="004F3F62" w:rsidRDefault="008616B5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8616B5">
              <w:rPr>
                <w:rFonts w:ascii="Angsana New" w:hAnsi="Angsana New"/>
                <w:sz w:val="30"/>
                <w:szCs w:val="30"/>
              </w:rPr>
              <w:t>28,886</w:t>
            </w:r>
          </w:p>
        </w:tc>
        <w:tc>
          <w:tcPr>
            <w:tcW w:w="127" w:type="pct"/>
          </w:tcPr>
          <w:p w14:paraId="310F346C" w14:textId="77777777" w:rsidR="001A6841" w:rsidRPr="004F3F62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2F5AD612" w14:textId="74260026" w:rsidR="001A6841" w:rsidRPr="004F3F62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3964EA">
              <w:rPr>
                <w:rFonts w:asciiTheme="majorBidi" w:hAnsiTheme="majorBidi" w:cstheme="majorBidi"/>
                <w:sz w:val="30"/>
                <w:szCs w:val="30"/>
              </w:rPr>
              <w:t>27,765</w:t>
            </w:r>
          </w:p>
        </w:tc>
        <w:tc>
          <w:tcPr>
            <w:tcW w:w="145" w:type="pct"/>
          </w:tcPr>
          <w:p w14:paraId="4AD34B47" w14:textId="77777777" w:rsidR="001A6841" w:rsidRPr="004F3F62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6FBBB5C" w14:textId="3BCD60F0" w:rsidR="001A6841" w:rsidRPr="004F3F62" w:rsidRDefault="008616B5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8616B5">
              <w:rPr>
                <w:rFonts w:ascii="Angsana New" w:hAnsi="Angsana New"/>
                <w:sz w:val="30"/>
                <w:szCs w:val="30"/>
              </w:rPr>
              <w:t>28,886</w:t>
            </w:r>
          </w:p>
        </w:tc>
        <w:tc>
          <w:tcPr>
            <w:tcW w:w="148" w:type="pct"/>
          </w:tcPr>
          <w:p w14:paraId="224F86B9" w14:textId="77777777" w:rsidR="001A6841" w:rsidRPr="004F3F62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FF039ED" w14:textId="17CC4073" w:rsidR="001A6841" w:rsidRPr="004F3F62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3964EA">
              <w:rPr>
                <w:rFonts w:asciiTheme="majorBidi" w:hAnsiTheme="majorBidi" w:cstheme="majorBidi"/>
                <w:sz w:val="30"/>
                <w:szCs w:val="30"/>
              </w:rPr>
              <w:t>27,765</w:t>
            </w:r>
          </w:p>
        </w:tc>
      </w:tr>
      <w:tr w:rsidR="002454D6" w:rsidRPr="004F3F62" w14:paraId="1E5972D1" w14:textId="77777777" w:rsidTr="00EB596F">
        <w:tc>
          <w:tcPr>
            <w:tcW w:w="2257" w:type="pct"/>
          </w:tcPr>
          <w:p w14:paraId="61502FAE" w14:textId="77777777" w:rsidR="002454D6" w:rsidRPr="004F3F62" w:rsidRDefault="002454D6" w:rsidP="002454D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F3F62">
              <w:rPr>
                <w:rFonts w:ascii="Angsana New" w:hAnsi="Angsana New" w:cs="Angsana New"/>
                <w:cs/>
                <w:lang w:val="en-US"/>
              </w:rPr>
              <w:t>รายได้จากการให้ใช้พื้นที่</w:t>
            </w:r>
          </w:p>
        </w:tc>
        <w:tc>
          <w:tcPr>
            <w:tcW w:w="590" w:type="pct"/>
          </w:tcPr>
          <w:p w14:paraId="5C421D92" w14:textId="77777777" w:rsidR="002454D6" w:rsidRPr="004F3F62" w:rsidRDefault="002454D6" w:rsidP="00245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6F755170" w14:textId="77777777" w:rsidR="002454D6" w:rsidRPr="004F3F62" w:rsidRDefault="002454D6" w:rsidP="0024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02C22902" w14:textId="77777777" w:rsidR="002454D6" w:rsidRPr="004F3F62" w:rsidRDefault="002454D6" w:rsidP="00245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DABD3D1" w14:textId="77777777" w:rsidR="002454D6" w:rsidRPr="004F3F62" w:rsidRDefault="002454D6" w:rsidP="0024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3E9EB91" w14:textId="77777777" w:rsidR="002454D6" w:rsidRPr="004F3F62" w:rsidRDefault="002454D6" w:rsidP="00245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FFF0725" w14:textId="77777777" w:rsidR="002454D6" w:rsidRPr="004F3F62" w:rsidRDefault="002454D6" w:rsidP="0024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5C1FED2" w14:textId="77777777" w:rsidR="002454D6" w:rsidRPr="004F3F62" w:rsidRDefault="002454D6" w:rsidP="002454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6841" w:rsidRPr="004F3F62" w14:paraId="0335CD38" w14:textId="77777777" w:rsidTr="00EB596F">
        <w:tc>
          <w:tcPr>
            <w:tcW w:w="2257" w:type="pct"/>
          </w:tcPr>
          <w:p w14:paraId="68967C10" w14:textId="77777777" w:rsidR="001A6841" w:rsidRPr="004F3F62" w:rsidRDefault="001A6841" w:rsidP="001A684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4F3F62">
              <w:rPr>
                <w:rFonts w:ascii="Angsana New" w:hAnsi="Angsana New" w:cs="Angsana New"/>
                <w:cs/>
                <w:lang w:val="en-US"/>
              </w:rPr>
              <w:t xml:space="preserve">   และโครงสร้างพื้นฐาน</w:t>
            </w:r>
          </w:p>
        </w:tc>
        <w:tc>
          <w:tcPr>
            <w:tcW w:w="590" w:type="pct"/>
          </w:tcPr>
          <w:p w14:paraId="70225E3B" w14:textId="193553B5" w:rsidR="001A6841" w:rsidRPr="004F3F62" w:rsidRDefault="008616B5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8616B5">
              <w:rPr>
                <w:rFonts w:ascii="Angsana New" w:hAnsi="Angsana New"/>
                <w:sz w:val="30"/>
                <w:szCs w:val="30"/>
              </w:rPr>
              <w:t>29,612</w:t>
            </w:r>
          </w:p>
        </w:tc>
        <w:tc>
          <w:tcPr>
            <w:tcW w:w="127" w:type="pct"/>
          </w:tcPr>
          <w:p w14:paraId="7185F744" w14:textId="77777777" w:rsidR="001A6841" w:rsidRPr="004F3F62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3B6BD308" w14:textId="6468D295" w:rsidR="001A6841" w:rsidRPr="004F3F62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056409">
              <w:rPr>
                <w:rFonts w:asciiTheme="majorBidi" w:hAnsiTheme="majorBidi" w:cstheme="majorBidi"/>
                <w:sz w:val="30"/>
                <w:szCs w:val="30"/>
              </w:rPr>
              <w:t>29,898</w:t>
            </w:r>
          </w:p>
        </w:tc>
        <w:tc>
          <w:tcPr>
            <w:tcW w:w="145" w:type="pct"/>
          </w:tcPr>
          <w:p w14:paraId="328B9FF7" w14:textId="77777777" w:rsidR="001A6841" w:rsidRPr="004F3F62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1849A34" w14:textId="77A99843" w:rsidR="001A6841" w:rsidRPr="004F3F62" w:rsidRDefault="008616B5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8616B5">
              <w:rPr>
                <w:rFonts w:ascii="Angsana New" w:hAnsi="Angsana New"/>
                <w:sz w:val="30"/>
                <w:szCs w:val="30"/>
              </w:rPr>
              <w:t>29,612</w:t>
            </w:r>
          </w:p>
        </w:tc>
        <w:tc>
          <w:tcPr>
            <w:tcW w:w="148" w:type="pct"/>
          </w:tcPr>
          <w:p w14:paraId="471C7DB4" w14:textId="77777777" w:rsidR="001A6841" w:rsidRPr="004F3F62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B0F40CD" w14:textId="49F05D82" w:rsidR="001A6841" w:rsidRPr="004F3F62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056409">
              <w:rPr>
                <w:rFonts w:asciiTheme="majorBidi" w:hAnsiTheme="majorBidi" w:cstheme="majorBidi"/>
                <w:sz w:val="30"/>
                <w:szCs w:val="30"/>
              </w:rPr>
              <w:t>29,898</w:t>
            </w:r>
          </w:p>
        </w:tc>
      </w:tr>
      <w:tr w:rsidR="001A6841" w:rsidRPr="004F3F62" w14:paraId="4697EEB1" w14:textId="77777777" w:rsidTr="00EB596F">
        <w:tc>
          <w:tcPr>
            <w:tcW w:w="2257" w:type="pct"/>
          </w:tcPr>
          <w:p w14:paraId="5C47A283" w14:textId="77777777" w:rsidR="001A6841" w:rsidRPr="004F3F62" w:rsidRDefault="001A6841" w:rsidP="001A684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F3F62">
              <w:rPr>
                <w:rFonts w:ascii="Angsana New" w:hAnsi="Angsana New" w:cs="Angsana New"/>
                <w:cs/>
                <w:lang w:val="en-US"/>
              </w:rPr>
              <w:t>รายได้จากการบริหารงาน</w:t>
            </w:r>
          </w:p>
        </w:tc>
        <w:tc>
          <w:tcPr>
            <w:tcW w:w="590" w:type="pct"/>
          </w:tcPr>
          <w:p w14:paraId="4332737A" w14:textId="2E83B6F4" w:rsidR="001A6841" w:rsidRPr="004F3F62" w:rsidRDefault="008616B5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8616B5">
              <w:rPr>
                <w:rFonts w:ascii="Angsana New" w:hAnsi="Angsana New"/>
                <w:sz w:val="30"/>
                <w:szCs w:val="30"/>
              </w:rPr>
              <w:t>2,842</w:t>
            </w:r>
          </w:p>
        </w:tc>
        <w:tc>
          <w:tcPr>
            <w:tcW w:w="127" w:type="pct"/>
          </w:tcPr>
          <w:p w14:paraId="0184DAC7" w14:textId="77777777" w:rsidR="001A6841" w:rsidRPr="004F3F62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60C9B465" w14:textId="35AFC7A4" w:rsidR="001A6841" w:rsidRPr="004F3F62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056409">
              <w:rPr>
                <w:rFonts w:asciiTheme="majorBidi" w:hAnsiTheme="majorBidi" w:cstheme="majorBidi"/>
                <w:sz w:val="30"/>
                <w:szCs w:val="30"/>
              </w:rPr>
              <w:t>3,507</w:t>
            </w:r>
          </w:p>
        </w:tc>
        <w:tc>
          <w:tcPr>
            <w:tcW w:w="145" w:type="pct"/>
          </w:tcPr>
          <w:p w14:paraId="351A780F" w14:textId="77777777" w:rsidR="001A6841" w:rsidRPr="004F3F62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37CB5EF" w14:textId="26469A47" w:rsidR="001A6841" w:rsidRPr="004F3F62" w:rsidRDefault="008616B5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8616B5">
              <w:rPr>
                <w:rFonts w:ascii="Angsana New" w:hAnsi="Angsana New"/>
                <w:sz w:val="30"/>
                <w:szCs w:val="30"/>
              </w:rPr>
              <w:t>2,842</w:t>
            </w:r>
          </w:p>
        </w:tc>
        <w:tc>
          <w:tcPr>
            <w:tcW w:w="148" w:type="pct"/>
          </w:tcPr>
          <w:p w14:paraId="725C6D89" w14:textId="77777777" w:rsidR="001A6841" w:rsidRPr="004F3F62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EE30732" w14:textId="4AC070BC" w:rsidR="001A6841" w:rsidRPr="004F3F62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056409">
              <w:rPr>
                <w:rFonts w:asciiTheme="majorBidi" w:hAnsiTheme="majorBidi" w:cstheme="majorBidi"/>
                <w:sz w:val="30"/>
                <w:szCs w:val="30"/>
              </w:rPr>
              <w:t>3,507</w:t>
            </w:r>
          </w:p>
        </w:tc>
      </w:tr>
      <w:tr w:rsidR="001A6841" w:rsidRPr="004F3F62" w14:paraId="5812C838" w14:textId="77777777" w:rsidTr="00EB596F">
        <w:tc>
          <w:tcPr>
            <w:tcW w:w="2257" w:type="pct"/>
          </w:tcPr>
          <w:p w14:paraId="4DACDADC" w14:textId="77777777" w:rsidR="001A6841" w:rsidRPr="004F3F62" w:rsidRDefault="001A6841" w:rsidP="001A684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F3F62">
              <w:rPr>
                <w:rFonts w:ascii="Angsana New" w:hAnsi="Angsana New" w:cs="Angsana New"/>
                <w:cs/>
                <w:lang w:val="en-US"/>
              </w:rPr>
              <w:t>รายได้ค่าเช่า</w:t>
            </w:r>
          </w:p>
        </w:tc>
        <w:tc>
          <w:tcPr>
            <w:tcW w:w="590" w:type="pct"/>
          </w:tcPr>
          <w:p w14:paraId="7B550C99" w14:textId="5D4779C2" w:rsidR="001A6841" w:rsidRPr="004F3F62" w:rsidRDefault="008616B5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8616B5">
              <w:rPr>
                <w:rFonts w:ascii="Angsana New" w:hAnsi="Angsana New"/>
                <w:sz w:val="30"/>
                <w:szCs w:val="30"/>
              </w:rPr>
              <w:t>1,214</w:t>
            </w:r>
          </w:p>
        </w:tc>
        <w:tc>
          <w:tcPr>
            <w:tcW w:w="127" w:type="pct"/>
          </w:tcPr>
          <w:p w14:paraId="08D15241" w14:textId="77777777" w:rsidR="001A6841" w:rsidRPr="004F3F62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614D4713" w14:textId="6A4DA400" w:rsidR="001A6841" w:rsidRPr="004F3F62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056409">
              <w:rPr>
                <w:rFonts w:asciiTheme="majorBidi" w:hAnsiTheme="majorBidi" w:cstheme="majorBidi"/>
                <w:sz w:val="30"/>
                <w:szCs w:val="30"/>
              </w:rPr>
              <w:t>664</w:t>
            </w:r>
          </w:p>
        </w:tc>
        <w:tc>
          <w:tcPr>
            <w:tcW w:w="145" w:type="pct"/>
          </w:tcPr>
          <w:p w14:paraId="6CAC9E55" w14:textId="77777777" w:rsidR="001A6841" w:rsidRPr="004F3F62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5431B71" w14:textId="3F86A0A2" w:rsidR="001A6841" w:rsidRPr="004F3F62" w:rsidRDefault="008616B5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8616B5">
              <w:rPr>
                <w:rFonts w:ascii="Angsana New" w:hAnsi="Angsana New"/>
                <w:sz w:val="30"/>
                <w:szCs w:val="30"/>
              </w:rPr>
              <w:t>1,214</w:t>
            </w:r>
          </w:p>
        </w:tc>
        <w:tc>
          <w:tcPr>
            <w:tcW w:w="148" w:type="pct"/>
          </w:tcPr>
          <w:p w14:paraId="6A807B91" w14:textId="77777777" w:rsidR="001A6841" w:rsidRPr="004F3F62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E114862" w14:textId="53B1BA68" w:rsidR="001A6841" w:rsidRPr="004F3F62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056409">
              <w:rPr>
                <w:rFonts w:asciiTheme="majorBidi" w:hAnsiTheme="majorBidi" w:cstheme="majorBidi"/>
                <w:sz w:val="30"/>
                <w:szCs w:val="30"/>
              </w:rPr>
              <w:t>664</w:t>
            </w:r>
          </w:p>
        </w:tc>
      </w:tr>
      <w:tr w:rsidR="001A6841" w:rsidRPr="004F3F62" w14:paraId="3B37E161" w14:textId="77777777" w:rsidTr="00EB596F">
        <w:tc>
          <w:tcPr>
            <w:tcW w:w="2257" w:type="pct"/>
          </w:tcPr>
          <w:p w14:paraId="6397E668" w14:textId="77777777" w:rsidR="001A6841" w:rsidRPr="00797DEF" w:rsidRDefault="001A6841" w:rsidP="001A684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97DEF">
              <w:rPr>
                <w:rFonts w:ascii="Angsana New" w:hAnsi="Angsana New" w:cs="Angsana New"/>
                <w:cs/>
                <w:lang w:val="en-US"/>
              </w:rPr>
              <w:t>ดอกเบี้ยรับ</w:t>
            </w:r>
          </w:p>
        </w:tc>
        <w:tc>
          <w:tcPr>
            <w:tcW w:w="590" w:type="pct"/>
          </w:tcPr>
          <w:p w14:paraId="556F0A5B" w14:textId="10A8E99E" w:rsidR="001A6841" w:rsidRPr="00797DEF" w:rsidRDefault="008616B5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8616B5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127" w:type="pct"/>
          </w:tcPr>
          <w:p w14:paraId="1FED3873" w14:textId="77777777" w:rsidR="001A6841" w:rsidRPr="00797DEF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6A9B6320" w14:textId="7EE92250" w:rsidR="001A6841" w:rsidRPr="00797DEF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152D53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145" w:type="pct"/>
          </w:tcPr>
          <w:p w14:paraId="6636AA2D" w14:textId="77777777" w:rsidR="001A6841" w:rsidRPr="00797DEF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A2B5B3C" w14:textId="23942BAC" w:rsidR="001A6841" w:rsidRPr="00797DEF" w:rsidRDefault="008616B5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8616B5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148" w:type="pct"/>
          </w:tcPr>
          <w:p w14:paraId="4C57F34C" w14:textId="77777777" w:rsidR="001A6841" w:rsidRPr="00797DEF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51D9707" w14:textId="64490703" w:rsidR="001A6841" w:rsidRPr="00797DEF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</w:tr>
      <w:tr w:rsidR="00C952A5" w:rsidRPr="004F3F62" w14:paraId="5B8CB16C" w14:textId="77777777" w:rsidTr="00EB596F">
        <w:tc>
          <w:tcPr>
            <w:tcW w:w="2257" w:type="pct"/>
          </w:tcPr>
          <w:p w14:paraId="3F2D37D8" w14:textId="04BA2AB3" w:rsidR="00C952A5" w:rsidRDefault="00C952A5" w:rsidP="00C952A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590" w:type="pct"/>
          </w:tcPr>
          <w:p w14:paraId="44C42FDC" w14:textId="25069298" w:rsidR="00C952A5" w:rsidRDefault="008616B5" w:rsidP="00C95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8616B5"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127" w:type="pct"/>
          </w:tcPr>
          <w:p w14:paraId="356CF552" w14:textId="77777777" w:rsidR="00C952A5" w:rsidRPr="00797DEF" w:rsidRDefault="00C952A5" w:rsidP="00C95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300C21EF" w14:textId="7AD9FAFD" w:rsidR="00C952A5" w:rsidRDefault="00C952A5" w:rsidP="00C95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145" w:type="pct"/>
          </w:tcPr>
          <w:p w14:paraId="5C7E8AD0" w14:textId="77777777" w:rsidR="00C952A5" w:rsidRPr="00797DEF" w:rsidRDefault="00C952A5" w:rsidP="00C95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DA04837" w14:textId="1818EFCF" w:rsidR="00C952A5" w:rsidRDefault="008616B5" w:rsidP="00C95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8616B5"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148" w:type="pct"/>
          </w:tcPr>
          <w:p w14:paraId="08FF7373" w14:textId="77777777" w:rsidR="00C952A5" w:rsidRPr="00797DEF" w:rsidRDefault="00C952A5" w:rsidP="00C95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AFCB3DB" w14:textId="71FE0D8F" w:rsidR="00C952A5" w:rsidRDefault="00C952A5" w:rsidP="00C95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</w:tr>
      <w:tr w:rsidR="001A6841" w:rsidRPr="004F3F62" w14:paraId="5689E3E8" w14:textId="77777777" w:rsidTr="00EB596F">
        <w:tc>
          <w:tcPr>
            <w:tcW w:w="2257" w:type="pct"/>
          </w:tcPr>
          <w:p w14:paraId="114545DD" w14:textId="011F92F9" w:rsidR="001A6841" w:rsidRPr="00434152" w:rsidRDefault="001A6841" w:rsidP="001A684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590" w:type="pct"/>
          </w:tcPr>
          <w:p w14:paraId="2995D700" w14:textId="2BB106DF" w:rsidR="001A6841" w:rsidRPr="00762352" w:rsidRDefault="008616B5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27" w:type="pct"/>
          </w:tcPr>
          <w:p w14:paraId="7465D8D0" w14:textId="77777777" w:rsidR="001A6841" w:rsidRPr="00762352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023B9E26" w14:textId="0B83BEAA" w:rsidR="001A6841" w:rsidRPr="00762352" w:rsidRDefault="00C952A5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A684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442ED193" w14:textId="77777777" w:rsidR="001A6841" w:rsidRPr="00762352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32ACFF7" w14:textId="4E8C1464" w:rsidR="001A6841" w:rsidRPr="00762352" w:rsidRDefault="008616B5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48" w:type="pct"/>
          </w:tcPr>
          <w:p w14:paraId="2C79263A" w14:textId="77777777" w:rsidR="001A6841" w:rsidRPr="00762352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EBC3D56" w14:textId="61F75792" w:rsidR="001A6841" w:rsidRPr="00762352" w:rsidRDefault="00C952A5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A684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A6841" w:rsidRPr="004F3F62" w14:paraId="6BEEFCF6" w14:textId="77777777" w:rsidTr="00EB596F">
        <w:tc>
          <w:tcPr>
            <w:tcW w:w="2257" w:type="pct"/>
          </w:tcPr>
          <w:p w14:paraId="69CE070D" w14:textId="77777777" w:rsidR="001A6841" w:rsidRPr="00434152" w:rsidRDefault="001A6841" w:rsidP="001A684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0" w:type="pct"/>
          </w:tcPr>
          <w:p w14:paraId="1FF15C22" w14:textId="77777777" w:rsidR="001A6841" w:rsidRPr="00434152" w:rsidRDefault="001A6841" w:rsidP="001A684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" w:type="pct"/>
          </w:tcPr>
          <w:p w14:paraId="09685919" w14:textId="77777777" w:rsidR="001A6841" w:rsidRPr="00434152" w:rsidRDefault="001A6841" w:rsidP="001A684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69" w:type="pct"/>
          </w:tcPr>
          <w:p w14:paraId="032ED845" w14:textId="77777777" w:rsidR="001A6841" w:rsidRPr="00434152" w:rsidRDefault="001A6841" w:rsidP="001A684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" w:type="pct"/>
          </w:tcPr>
          <w:p w14:paraId="372B8DC8" w14:textId="77777777" w:rsidR="001A6841" w:rsidRPr="00434152" w:rsidRDefault="001A6841" w:rsidP="001A684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85" w:type="pct"/>
          </w:tcPr>
          <w:p w14:paraId="1CEB0CC6" w14:textId="77777777" w:rsidR="001A6841" w:rsidRPr="00434152" w:rsidRDefault="001A6841" w:rsidP="001A684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" w:type="pct"/>
          </w:tcPr>
          <w:p w14:paraId="0055CD9E" w14:textId="77777777" w:rsidR="001A6841" w:rsidRPr="00434152" w:rsidRDefault="001A6841" w:rsidP="001A684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79" w:type="pct"/>
          </w:tcPr>
          <w:p w14:paraId="76BDD706" w14:textId="77777777" w:rsidR="001A6841" w:rsidRPr="00434152" w:rsidRDefault="001A6841" w:rsidP="001A684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</w:tr>
      <w:tr w:rsidR="001A6841" w:rsidRPr="004F3F62" w14:paraId="70B48179" w14:textId="77777777" w:rsidTr="00EB596F">
        <w:tc>
          <w:tcPr>
            <w:tcW w:w="2257" w:type="pct"/>
          </w:tcPr>
          <w:p w14:paraId="4A6B544A" w14:textId="77777777" w:rsidR="001A6841" w:rsidRPr="00797DEF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7DE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</w:tcPr>
          <w:p w14:paraId="128D7C84" w14:textId="77777777" w:rsidR="001A6841" w:rsidRPr="00797DEF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8EEA16E" w14:textId="77777777" w:rsidR="001A6841" w:rsidRPr="00797DEF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55B3CBC1" w14:textId="77777777" w:rsidR="001A6841" w:rsidRPr="00797DEF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D9CA04C" w14:textId="77777777" w:rsidR="001A6841" w:rsidRPr="00797DEF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CBE871C" w14:textId="77777777" w:rsidR="001A6841" w:rsidRPr="00797DEF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4520E9F" w14:textId="77777777" w:rsidR="001A6841" w:rsidRPr="00797DEF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B07AE3E" w14:textId="77777777" w:rsidR="001A6841" w:rsidRPr="00797DEF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6841" w:rsidRPr="004F3F62" w14:paraId="30D10657" w14:textId="77777777" w:rsidTr="00EB596F">
        <w:tc>
          <w:tcPr>
            <w:tcW w:w="2257" w:type="pct"/>
          </w:tcPr>
          <w:p w14:paraId="57D7F006" w14:textId="77777777" w:rsidR="001A6841" w:rsidRPr="00797DEF" w:rsidRDefault="001A6841" w:rsidP="001A684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97DEF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90" w:type="pct"/>
          </w:tcPr>
          <w:p w14:paraId="121FF3C5" w14:textId="7E07DF43" w:rsidR="001A6841" w:rsidRPr="00797DEF" w:rsidRDefault="008616B5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8616B5">
              <w:rPr>
                <w:rFonts w:ascii="Angsana New" w:hAnsi="Angsana New"/>
                <w:sz w:val="30"/>
                <w:szCs w:val="30"/>
              </w:rPr>
              <w:t>574</w:t>
            </w:r>
          </w:p>
        </w:tc>
        <w:tc>
          <w:tcPr>
            <w:tcW w:w="127" w:type="pct"/>
          </w:tcPr>
          <w:p w14:paraId="6ED77B05" w14:textId="77777777" w:rsidR="001A6841" w:rsidRPr="00797DEF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5B976055" w14:textId="37D3AB52" w:rsidR="001A6841" w:rsidRPr="00797DEF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3964EA">
              <w:rPr>
                <w:rFonts w:asciiTheme="majorBidi" w:hAnsiTheme="majorBidi" w:cstheme="majorBidi"/>
                <w:sz w:val="30"/>
                <w:szCs w:val="30"/>
              </w:rPr>
              <w:t>619</w:t>
            </w:r>
          </w:p>
        </w:tc>
        <w:tc>
          <w:tcPr>
            <w:tcW w:w="145" w:type="pct"/>
          </w:tcPr>
          <w:p w14:paraId="59577DE9" w14:textId="77777777" w:rsidR="001A6841" w:rsidRPr="00797DEF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C86361B" w14:textId="4E96F88A" w:rsidR="001A6841" w:rsidRPr="00797DEF" w:rsidRDefault="008616B5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8616B5">
              <w:rPr>
                <w:rFonts w:ascii="Angsana New" w:hAnsi="Angsana New"/>
                <w:sz w:val="30"/>
                <w:szCs w:val="30"/>
              </w:rPr>
              <w:t>574</w:t>
            </w:r>
          </w:p>
        </w:tc>
        <w:tc>
          <w:tcPr>
            <w:tcW w:w="148" w:type="pct"/>
          </w:tcPr>
          <w:p w14:paraId="13D650D9" w14:textId="77777777" w:rsidR="001A6841" w:rsidRPr="00797DEF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FE860A9" w14:textId="4FE33190" w:rsidR="001A6841" w:rsidRPr="00797DEF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3964EA">
              <w:rPr>
                <w:rFonts w:asciiTheme="majorBidi" w:hAnsiTheme="majorBidi" w:cstheme="majorBidi"/>
                <w:sz w:val="30"/>
                <w:szCs w:val="30"/>
              </w:rPr>
              <w:t>619</w:t>
            </w:r>
          </w:p>
        </w:tc>
      </w:tr>
      <w:tr w:rsidR="001A6841" w:rsidRPr="004F3F62" w14:paraId="382A2CB4" w14:textId="77777777" w:rsidTr="00EB596F">
        <w:tc>
          <w:tcPr>
            <w:tcW w:w="2257" w:type="pct"/>
          </w:tcPr>
          <w:p w14:paraId="0F618E75" w14:textId="4CDA0636" w:rsidR="001A6841" w:rsidRPr="00932DDE" w:rsidRDefault="001A6841" w:rsidP="001A684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932DDE">
              <w:rPr>
                <w:rFonts w:asciiTheme="majorBidi" w:hAnsiTheme="majorBidi" w:cstheme="majorBidi"/>
                <w:cs/>
                <w:lang w:val="en-US"/>
              </w:rPr>
              <w:t>เงินปันผลรับ</w:t>
            </w:r>
          </w:p>
        </w:tc>
        <w:tc>
          <w:tcPr>
            <w:tcW w:w="590" w:type="pct"/>
          </w:tcPr>
          <w:p w14:paraId="2CA2DBCC" w14:textId="0522A58F" w:rsidR="001A6841" w:rsidRPr="00797DEF" w:rsidRDefault="008616B5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8616B5">
              <w:rPr>
                <w:rFonts w:ascii="Angsana New" w:hAnsi="Angsana New"/>
                <w:sz w:val="30"/>
                <w:szCs w:val="30"/>
              </w:rPr>
              <w:t>6,548</w:t>
            </w:r>
          </w:p>
        </w:tc>
        <w:tc>
          <w:tcPr>
            <w:tcW w:w="127" w:type="pct"/>
          </w:tcPr>
          <w:p w14:paraId="7ED6EAE9" w14:textId="77777777" w:rsidR="001A6841" w:rsidRPr="00797DEF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15FEE9A1" w14:textId="4E602FD2" w:rsidR="001A6841" w:rsidRPr="00797DEF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056409">
              <w:rPr>
                <w:rFonts w:asciiTheme="majorBidi" w:hAnsiTheme="majorBidi" w:cstheme="majorBidi"/>
                <w:sz w:val="30"/>
                <w:szCs w:val="30"/>
              </w:rPr>
              <w:t>1,559</w:t>
            </w:r>
          </w:p>
        </w:tc>
        <w:tc>
          <w:tcPr>
            <w:tcW w:w="145" w:type="pct"/>
          </w:tcPr>
          <w:p w14:paraId="6F557810" w14:textId="77777777" w:rsidR="001A6841" w:rsidRPr="00797DEF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CEBEEF4" w14:textId="6A1C75AD" w:rsidR="001A6841" w:rsidRPr="00797DEF" w:rsidRDefault="008616B5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8616B5">
              <w:rPr>
                <w:rFonts w:ascii="Angsana New" w:hAnsi="Angsana New"/>
                <w:sz w:val="30"/>
                <w:szCs w:val="30"/>
              </w:rPr>
              <w:t>6,548</w:t>
            </w:r>
          </w:p>
        </w:tc>
        <w:tc>
          <w:tcPr>
            <w:tcW w:w="148" w:type="pct"/>
          </w:tcPr>
          <w:p w14:paraId="423AEB45" w14:textId="77777777" w:rsidR="001A6841" w:rsidRPr="00797DEF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9608DBB" w14:textId="59F136A8" w:rsidR="001A6841" w:rsidRPr="00797DEF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056409">
              <w:rPr>
                <w:rFonts w:asciiTheme="majorBidi" w:hAnsiTheme="majorBidi" w:cstheme="majorBidi"/>
                <w:sz w:val="30"/>
                <w:szCs w:val="30"/>
              </w:rPr>
              <w:t>1,559</w:t>
            </w:r>
          </w:p>
        </w:tc>
      </w:tr>
      <w:tr w:rsidR="001A6841" w:rsidRPr="004F3F62" w14:paraId="58FE5741" w14:textId="77777777" w:rsidTr="00EB596F">
        <w:tc>
          <w:tcPr>
            <w:tcW w:w="2257" w:type="pct"/>
          </w:tcPr>
          <w:p w14:paraId="665E08CB" w14:textId="5C59B5EC" w:rsidR="001A6841" w:rsidRPr="00797DEF" w:rsidRDefault="001A6841" w:rsidP="001A684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797DEF"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590" w:type="pct"/>
          </w:tcPr>
          <w:p w14:paraId="40844291" w14:textId="09481E36" w:rsidR="001A6841" w:rsidRPr="00797DEF" w:rsidRDefault="008616B5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8616B5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27" w:type="pct"/>
          </w:tcPr>
          <w:p w14:paraId="2CFA80F4" w14:textId="77777777" w:rsidR="001A6841" w:rsidRPr="00797DEF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2131E709" w14:textId="6B7457A6" w:rsidR="001A6841" w:rsidRPr="00797DEF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45" w:type="pct"/>
          </w:tcPr>
          <w:p w14:paraId="1279084F" w14:textId="77777777" w:rsidR="001A6841" w:rsidRPr="00797DEF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8406F7A" w14:textId="530FB742" w:rsidR="001A6841" w:rsidRPr="00797DEF" w:rsidRDefault="008616B5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48" w:type="pct"/>
          </w:tcPr>
          <w:p w14:paraId="6B017EAC" w14:textId="77777777" w:rsidR="001A6841" w:rsidRPr="00797DEF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3658725" w14:textId="15CAA09A" w:rsidR="001A6841" w:rsidRPr="00797DEF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1A6841" w:rsidRPr="004F3F62" w14:paraId="5C8153F7" w14:textId="77777777" w:rsidTr="00EB596F">
        <w:tc>
          <w:tcPr>
            <w:tcW w:w="2257" w:type="pct"/>
          </w:tcPr>
          <w:p w14:paraId="23B25672" w14:textId="214BEE3F" w:rsidR="001A6841" w:rsidRPr="00797DEF" w:rsidRDefault="001A6841" w:rsidP="001A684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797DEF">
              <w:rPr>
                <w:rFonts w:ascii="Angsana New" w:hAnsi="Angsana New" w:cs="Angsana New"/>
                <w:cs/>
                <w:lang w:val="en-US"/>
              </w:rPr>
              <w:t>ค่าใช้จ่ายอื่น</w:t>
            </w:r>
          </w:p>
        </w:tc>
        <w:tc>
          <w:tcPr>
            <w:tcW w:w="590" w:type="pct"/>
          </w:tcPr>
          <w:p w14:paraId="0BAB2251" w14:textId="4D8D487E" w:rsidR="001A6841" w:rsidRPr="00797DEF" w:rsidRDefault="008616B5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8616B5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127" w:type="pct"/>
          </w:tcPr>
          <w:p w14:paraId="3F503B2B" w14:textId="77777777" w:rsidR="001A6841" w:rsidRPr="00797DEF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03FAADE0" w14:textId="53006D2B" w:rsidR="001A6841" w:rsidRPr="00797DEF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797DE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2ED2844" w14:textId="77777777" w:rsidR="001A6841" w:rsidRPr="00797DEF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F2E93E5" w14:textId="6B6E266D" w:rsidR="001A6841" w:rsidRPr="00797DEF" w:rsidRDefault="008616B5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8616B5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148" w:type="pct"/>
          </w:tcPr>
          <w:p w14:paraId="58EC6DD7" w14:textId="77777777" w:rsidR="001A6841" w:rsidRPr="00797DEF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13EAD0C" w14:textId="3EF6FE11" w:rsidR="001A6841" w:rsidRPr="00797DEF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6841" w:rsidRPr="004F3F62" w14:paraId="2179A7B5" w14:textId="77777777" w:rsidTr="00EB596F">
        <w:tc>
          <w:tcPr>
            <w:tcW w:w="2257" w:type="pct"/>
          </w:tcPr>
          <w:p w14:paraId="1FC13F21" w14:textId="77777777" w:rsidR="001A6841" w:rsidRPr="00434152" w:rsidRDefault="001A6841" w:rsidP="001A684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0" w:type="pct"/>
          </w:tcPr>
          <w:p w14:paraId="539F95BA" w14:textId="77777777" w:rsidR="001A6841" w:rsidRPr="00434152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2C3FD803" w14:textId="77777777" w:rsidR="001A6841" w:rsidRPr="00434152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284EC3F5" w14:textId="77777777" w:rsidR="001A6841" w:rsidRPr="00434152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0C051D0" w14:textId="77777777" w:rsidR="001A6841" w:rsidRPr="00434152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D0F812A" w14:textId="77777777" w:rsidR="001A6841" w:rsidRPr="00434152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6DAF19C" w14:textId="77777777" w:rsidR="001A6841" w:rsidRPr="00434152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873E735" w14:textId="77777777" w:rsidR="001A6841" w:rsidRPr="00434152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6841" w:rsidRPr="004F3F62" w14:paraId="5A209E56" w14:textId="77777777" w:rsidTr="00EB596F">
        <w:tc>
          <w:tcPr>
            <w:tcW w:w="2257" w:type="pct"/>
          </w:tcPr>
          <w:p w14:paraId="514C1749" w14:textId="77777777" w:rsidR="001A6841" w:rsidRPr="004F3F62" w:rsidRDefault="001A6841" w:rsidP="001A684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F3F62">
              <w:rPr>
                <w:rFonts w:ascii="Angsana New" w:hAnsi="Angsana New" w:cs="Angsana New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590" w:type="pct"/>
          </w:tcPr>
          <w:p w14:paraId="6F262AE7" w14:textId="77777777" w:rsidR="001A6841" w:rsidRPr="004F3F62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2648C287" w14:textId="77777777" w:rsidR="001A6841" w:rsidRPr="004F3F62" w:rsidRDefault="001A6841" w:rsidP="001A684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9" w:type="pct"/>
          </w:tcPr>
          <w:p w14:paraId="505B6A04" w14:textId="77777777" w:rsidR="001A6841" w:rsidRPr="004F3F62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DFF0566" w14:textId="77777777" w:rsidR="001A6841" w:rsidRPr="004F3F62" w:rsidRDefault="001A6841" w:rsidP="001A684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1B7F141E" w14:textId="48755EC0" w:rsidR="001A6841" w:rsidRPr="004F3F62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5337240" w14:textId="77777777" w:rsidR="001A6841" w:rsidRPr="004F3F62" w:rsidRDefault="001A6841" w:rsidP="001A684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51B2F9A9" w14:textId="77777777" w:rsidR="001A6841" w:rsidRPr="004F3F62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6841" w:rsidRPr="004F3F62" w14:paraId="7AA2E5F7" w14:textId="77777777" w:rsidTr="00EB596F">
        <w:tc>
          <w:tcPr>
            <w:tcW w:w="2257" w:type="pct"/>
          </w:tcPr>
          <w:p w14:paraId="30673032" w14:textId="77777777" w:rsidR="001A6841" w:rsidRPr="004F3F62" w:rsidRDefault="001A6841" w:rsidP="001A684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4F3F62">
              <w:rPr>
                <w:rFonts w:ascii="Angsana New" w:hAnsi="Angsana New" w:cs="Angsana New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590" w:type="pct"/>
          </w:tcPr>
          <w:p w14:paraId="01B0B7AC" w14:textId="77777777" w:rsidR="001A6841" w:rsidRPr="004F3F62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7382FC3A" w14:textId="77777777" w:rsidR="001A6841" w:rsidRPr="004F3F62" w:rsidRDefault="001A6841" w:rsidP="001A684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9" w:type="pct"/>
          </w:tcPr>
          <w:p w14:paraId="03132680" w14:textId="77777777" w:rsidR="001A6841" w:rsidRPr="004F3F62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0B8B66C" w14:textId="77777777" w:rsidR="001A6841" w:rsidRPr="004F3F62" w:rsidRDefault="001A6841" w:rsidP="001A684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193B1060" w14:textId="77777777" w:rsidR="001A6841" w:rsidRPr="004F3F62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9EFF3C4" w14:textId="77777777" w:rsidR="001A6841" w:rsidRPr="004F3F62" w:rsidRDefault="001A6841" w:rsidP="001A684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55676538" w14:textId="77777777" w:rsidR="001A6841" w:rsidRPr="004F3F62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6841" w:rsidRPr="004F3F62" w14:paraId="7F6A7512" w14:textId="77777777" w:rsidTr="00EB596F">
        <w:tc>
          <w:tcPr>
            <w:tcW w:w="2257" w:type="pct"/>
          </w:tcPr>
          <w:p w14:paraId="565D1FA7" w14:textId="77777777" w:rsidR="001A6841" w:rsidRPr="004F3F62" w:rsidRDefault="001A6841" w:rsidP="001A684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4F3F62">
              <w:rPr>
                <w:rFonts w:ascii="Angsana New" w:hAnsi="Angsana New" w:cs="Angsana New"/>
                <w:lang w:val="en-US"/>
              </w:rPr>
              <w:t xml:space="preserve">   </w:t>
            </w:r>
            <w:r w:rsidRPr="004F3F62">
              <w:rPr>
                <w:rFonts w:ascii="Angsana New" w:hAnsi="Angsana New" w:cs="Angsana New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590" w:type="pct"/>
          </w:tcPr>
          <w:p w14:paraId="4D942B4D" w14:textId="7B4F92EA" w:rsidR="001A6841" w:rsidRPr="00C9242F" w:rsidRDefault="008616B5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616B5">
              <w:rPr>
                <w:rFonts w:ascii="Angsana New" w:hAnsi="Angsana New"/>
                <w:sz w:val="30"/>
                <w:szCs w:val="30"/>
              </w:rPr>
              <w:t>37,397</w:t>
            </w:r>
          </w:p>
        </w:tc>
        <w:tc>
          <w:tcPr>
            <w:tcW w:w="127" w:type="pct"/>
          </w:tcPr>
          <w:p w14:paraId="484DF673" w14:textId="77777777" w:rsidR="001A6841" w:rsidRPr="00C9242F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69" w:type="pct"/>
          </w:tcPr>
          <w:p w14:paraId="71F46C92" w14:textId="0F7243C5" w:rsidR="001A6841" w:rsidRPr="00C9242F" w:rsidRDefault="008616B5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616B5">
              <w:rPr>
                <w:rFonts w:asciiTheme="majorBidi" w:hAnsiTheme="majorBidi" w:cstheme="majorBidi"/>
                <w:sz w:val="30"/>
                <w:szCs w:val="30"/>
              </w:rPr>
              <w:t>31,145</w:t>
            </w:r>
          </w:p>
        </w:tc>
        <w:tc>
          <w:tcPr>
            <w:tcW w:w="145" w:type="pct"/>
          </w:tcPr>
          <w:p w14:paraId="48F6123A" w14:textId="77777777" w:rsidR="001A6841" w:rsidRPr="00C9242F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5" w:type="pct"/>
          </w:tcPr>
          <w:p w14:paraId="23261835" w14:textId="1671A58E" w:rsidR="001A6841" w:rsidRPr="00C9242F" w:rsidRDefault="008616B5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616B5">
              <w:rPr>
                <w:rFonts w:ascii="Angsana New" w:hAnsi="Angsana New"/>
                <w:sz w:val="30"/>
                <w:szCs w:val="30"/>
              </w:rPr>
              <w:t>37,397</w:t>
            </w:r>
          </w:p>
        </w:tc>
        <w:tc>
          <w:tcPr>
            <w:tcW w:w="148" w:type="pct"/>
          </w:tcPr>
          <w:p w14:paraId="077B7AA1" w14:textId="77777777" w:rsidR="001A6841" w:rsidRPr="00C9242F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9" w:type="pct"/>
          </w:tcPr>
          <w:p w14:paraId="271C3002" w14:textId="2ADD26E4" w:rsidR="001A6841" w:rsidRPr="00C9242F" w:rsidRDefault="008616B5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616B5">
              <w:rPr>
                <w:rFonts w:asciiTheme="majorBidi" w:hAnsiTheme="majorBidi" w:cstheme="majorBidi"/>
                <w:sz w:val="30"/>
                <w:szCs w:val="30"/>
              </w:rPr>
              <w:t>31,145</w:t>
            </w:r>
          </w:p>
        </w:tc>
      </w:tr>
      <w:tr w:rsidR="001A6841" w:rsidRPr="004F3F62" w14:paraId="0AD095F8" w14:textId="77777777" w:rsidTr="00EB596F">
        <w:tc>
          <w:tcPr>
            <w:tcW w:w="2257" w:type="pct"/>
          </w:tcPr>
          <w:p w14:paraId="321A2428" w14:textId="77777777" w:rsidR="001A6841" w:rsidRPr="004F3F62" w:rsidRDefault="001A6841" w:rsidP="001A684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4F3F62">
              <w:rPr>
                <w:rFonts w:ascii="Angsana New" w:hAnsi="Angsana New" w:cs="Angsana New"/>
                <w:lang w:val="en-US"/>
              </w:rPr>
              <w:t xml:space="preserve">   </w:t>
            </w:r>
            <w:r w:rsidRPr="004F3F62">
              <w:rPr>
                <w:rFonts w:ascii="Angsana New" w:hAnsi="Angsana New" w:cs="Angsana New"/>
                <w:cs/>
                <w:lang w:val="en-US"/>
              </w:rPr>
              <w:t xml:space="preserve">ผลประโยชน์หลังออกจากงาน 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FE9ECAC" w14:textId="6E7B4713" w:rsidR="001A6841" w:rsidRPr="004F3F62" w:rsidRDefault="008616B5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8616B5">
              <w:rPr>
                <w:rFonts w:ascii="Angsana New" w:hAnsi="Angsana New"/>
                <w:sz w:val="30"/>
                <w:szCs w:val="30"/>
              </w:rPr>
              <w:t>813</w:t>
            </w:r>
          </w:p>
        </w:tc>
        <w:tc>
          <w:tcPr>
            <w:tcW w:w="127" w:type="pct"/>
          </w:tcPr>
          <w:p w14:paraId="3C2949AB" w14:textId="77777777" w:rsidR="001A6841" w:rsidRPr="004F3F62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16FBEE07" w14:textId="5B2632BC" w:rsidR="001A6841" w:rsidRPr="004F3F62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F97E24">
              <w:rPr>
                <w:rFonts w:asciiTheme="majorBidi" w:hAnsiTheme="majorBidi" w:cstheme="majorBidi"/>
                <w:sz w:val="30"/>
                <w:szCs w:val="30"/>
              </w:rPr>
              <w:t>814</w:t>
            </w:r>
          </w:p>
        </w:tc>
        <w:tc>
          <w:tcPr>
            <w:tcW w:w="145" w:type="pct"/>
          </w:tcPr>
          <w:p w14:paraId="59E75244" w14:textId="77777777" w:rsidR="001A6841" w:rsidRPr="004F3F62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A4BDEBC" w14:textId="754B0987" w:rsidR="001A6841" w:rsidRPr="004F3F62" w:rsidRDefault="008616B5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8616B5">
              <w:rPr>
                <w:rFonts w:ascii="Angsana New" w:hAnsi="Angsana New"/>
                <w:sz w:val="30"/>
                <w:szCs w:val="30"/>
              </w:rPr>
              <w:t>813</w:t>
            </w:r>
          </w:p>
        </w:tc>
        <w:tc>
          <w:tcPr>
            <w:tcW w:w="148" w:type="pct"/>
          </w:tcPr>
          <w:p w14:paraId="6BAC9894" w14:textId="77777777" w:rsidR="001A6841" w:rsidRPr="004F3F62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57664E24" w14:textId="1DFA5929" w:rsidR="001A6841" w:rsidRPr="004F3F62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814</w:t>
            </w:r>
          </w:p>
        </w:tc>
      </w:tr>
      <w:tr w:rsidR="001A6841" w:rsidRPr="004F3F62" w14:paraId="361730F9" w14:textId="77777777" w:rsidTr="00EB596F">
        <w:tc>
          <w:tcPr>
            <w:tcW w:w="2257" w:type="pct"/>
          </w:tcPr>
          <w:p w14:paraId="7F160B3B" w14:textId="77777777" w:rsidR="001A6841" w:rsidRPr="004F3F62" w:rsidRDefault="001A6841" w:rsidP="001A684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F3F62">
              <w:rPr>
                <w:rFonts w:ascii="Angsana New" w:hAnsi="Angsana New" w:cs="Angsana New"/>
                <w:b/>
                <w:bCs/>
                <w:lang w:val="en-US"/>
              </w:rPr>
              <w:t xml:space="preserve">   </w:t>
            </w:r>
            <w:r w:rsidRPr="004F3F62">
              <w:rPr>
                <w:rFonts w:ascii="Angsana New" w:hAnsi="Angsana New" w:cs="Angsana New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BB9C2DC" w14:textId="17062C2F" w:rsidR="001A6841" w:rsidRPr="004F3F62" w:rsidRDefault="008616B5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16B5">
              <w:rPr>
                <w:rFonts w:ascii="Angsana New" w:hAnsi="Angsana New"/>
                <w:b/>
                <w:bCs/>
                <w:sz w:val="30"/>
                <w:szCs w:val="30"/>
              </w:rPr>
              <w:t>38,210</w:t>
            </w:r>
          </w:p>
        </w:tc>
        <w:tc>
          <w:tcPr>
            <w:tcW w:w="127" w:type="pct"/>
          </w:tcPr>
          <w:p w14:paraId="70751F1A" w14:textId="77777777" w:rsidR="001A6841" w:rsidRPr="004F3F62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58371697" w14:textId="26BE77F9" w:rsidR="001A6841" w:rsidRPr="004F3F62" w:rsidRDefault="008616B5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16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31,959</w:t>
            </w:r>
          </w:p>
        </w:tc>
        <w:tc>
          <w:tcPr>
            <w:tcW w:w="145" w:type="pct"/>
          </w:tcPr>
          <w:p w14:paraId="546A794B" w14:textId="77777777" w:rsidR="001A6841" w:rsidRPr="004F3F62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3BC154E" w14:textId="2BF1E4FE" w:rsidR="001A6841" w:rsidRPr="004F3F62" w:rsidRDefault="008616B5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16B5">
              <w:rPr>
                <w:rFonts w:ascii="Angsana New" w:hAnsi="Angsana New"/>
                <w:b/>
                <w:bCs/>
                <w:sz w:val="30"/>
                <w:szCs w:val="30"/>
              </w:rPr>
              <w:t>38,210</w:t>
            </w:r>
          </w:p>
        </w:tc>
        <w:tc>
          <w:tcPr>
            <w:tcW w:w="148" w:type="pct"/>
          </w:tcPr>
          <w:p w14:paraId="318A09C2" w14:textId="77777777" w:rsidR="001A6841" w:rsidRPr="004F3F62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17A528B4" w14:textId="193FD7AE" w:rsidR="001A6841" w:rsidRPr="003802D3" w:rsidRDefault="008616B5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16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31,959</w:t>
            </w:r>
          </w:p>
        </w:tc>
      </w:tr>
    </w:tbl>
    <w:p w14:paraId="31ABE317" w14:textId="77777777" w:rsidR="004A0CC9" w:rsidRDefault="004A0CC9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</w:rPr>
      </w:pPr>
    </w:p>
    <w:p w14:paraId="041D5ECE" w14:textId="77777777" w:rsidR="004A0CC9" w:rsidRDefault="004A0CC9" w:rsidP="001A6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2757B98F" w14:textId="5323AB54" w:rsidR="00270590" w:rsidRPr="00472DAE" w:rsidRDefault="005F5586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</w:rPr>
      </w:pPr>
      <w:r w:rsidRPr="00472DAE">
        <w:rPr>
          <w:rFonts w:ascii="Angsana New" w:hAnsi="Angsana New" w:hint="cs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="00092C98" w:rsidRPr="00472DAE">
        <w:rPr>
          <w:rFonts w:ascii="Angsana New" w:hAnsi="Angsana New"/>
          <w:sz w:val="30"/>
          <w:szCs w:val="30"/>
        </w:rPr>
        <w:t xml:space="preserve"> </w:t>
      </w:r>
      <w:r w:rsidR="001A6841">
        <w:rPr>
          <w:rFonts w:ascii="Angsana New" w:hAnsi="Angsana New"/>
          <w:sz w:val="30"/>
          <w:szCs w:val="30"/>
        </w:rPr>
        <w:t>30</w:t>
      </w:r>
      <w:r w:rsidR="001A6841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4F3F62" w:rsidRPr="00472DAE">
        <w:rPr>
          <w:rFonts w:ascii="Angsana New" w:hAnsi="Angsana New" w:hint="cs"/>
          <w:sz w:val="30"/>
          <w:szCs w:val="30"/>
          <w:cs/>
        </w:rPr>
        <w:t xml:space="preserve"> </w:t>
      </w:r>
      <w:r w:rsidR="00EE600C">
        <w:rPr>
          <w:rFonts w:ascii="Angsana New" w:hAnsi="Angsana New"/>
          <w:sz w:val="30"/>
          <w:szCs w:val="30"/>
        </w:rPr>
        <w:t>256</w:t>
      </w:r>
      <w:r w:rsidR="00F64773">
        <w:rPr>
          <w:rFonts w:ascii="Angsana New" w:hAnsi="Angsana New"/>
          <w:sz w:val="30"/>
          <w:szCs w:val="30"/>
        </w:rPr>
        <w:t>9</w:t>
      </w:r>
      <w:r w:rsidR="00092C98" w:rsidRPr="00472DAE">
        <w:rPr>
          <w:rFonts w:ascii="Angsana New" w:hAnsi="Angsana New"/>
          <w:sz w:val="30"/>
          <w:szCs w:val="30"/>
        </w:rPr>
        <w:t xml:space="preserve"> </w:t>
      </w:r>
      <w:r w:rsidR="00092C98" w:rsidRPr="00472DAE">
        <w:rPr>
          <w:rFonts w:ascii="Angsana New" w:hAnsi="Angsana New"/>
          <w:sz w:val="30"/>
          <w:szCs w:val="30"/>
          <w:cs/>
        </w:rPr>
        <w:t>และ</w:t>
      </w:r>
      <w:r w:rsidR="00092C98" w:rsidRPr="00472DAE">
        <w:rPr>
          <w:rFonts w:ascii="Angsana New" w:hAnsi="Angsana New"/>
          <w:sz w:val="30"/>
          <w:szCs w:val="30"/>
        </w:rPr>
        <w:t xml:space="preserve"> </w:t>
      </w:r>
      <w:r w:rsidR="00FC11E5" w:rsidRPr="00472DAE">
        <w:rPr>
          <w:rFonts w:ascii="Angsana New" w:hAnsi="Angsana New"/>
          <w:sz w:val="30"/>
          <w:szCs w:val="30"/>
        </w:rPr>
        <w:t>31</w:t>
      </w:r>
      <w:r w:rsidR="007D48EC" w:rsidRPr="00472DAE">
        <w:rPr>
          <w:rFonts w:ascii="Angsana New" w:hAnsi="Angsana New"/>
          <w:sz w:val="30"/>
          <w:szCs w:val="30"/>
        </w:rPr>
        <w:t xml:space="preserve"> </w:t>
      </w:r>
      <w:r w:rsidR="007D48EC" w:rsidRPr="00472DA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C11E5" w:rsidRPr="00472DAE">
        <w:rPr>
          <w:rFonts w:ascii="Angsana New" w:hAnsi="Angsana New"/>
          <w:sz w:val="30"/>
          <w:szCs w:val="30"/>
        </w:rPr>
        <w:t>25</w:t>
      </w:r>
      <w:r w:rsidR="00FC11E5" w:rsidRPr="00472DAE">
        <w:rPr>
          <w:rFonts w:ascii="Angsana New" w:hAnsi="Angsana New" w:hint="cs"/>
          <w:sz w:val="30"/>
          <w:szCs w:val="30"/>
        </w:rPr>
        <w:t>6</w:t>
      </w:r>
      <w:r w:rsidR="00F64773">
        <w:rPr>
          <w:rFonts w:ascii="Angsana New" w:hAnsi="Angsana New"/>
          <w:sz w:val="30"/>
          <w:szCs w:val="30"/>
        </w:rPr>
        <w:t>8</w:t>
      </w:r>
      <w:r w:rsidR="007D48EC" w:rsidRPr="00472DAE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5FED15EA" w14:textId="28539844" w:rsidR="007D48EC" w:rsidRPr="00472DAE" w:rsidRDefault="007D48EC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  <w:cs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85"/>
        <w:gridCol w:w="1114"/>
        <w:gridCol w:w="236"/>
        <w:gridCol w:w="1128"/>
        <w:gridCol w:w="236"/>
        <w:gridCol w:w="1111"/>
        <w:gridCol w:w="238"/>
        <w:gridCol w:w="1103"/>
      </w:tblGrid>
      <w:tr w:rsidR="00930B2E" w:rsidRPr="00134A81" w14:paraId="2E15D8BA" w14:textId="77777777" w:rsidTr="002D7D17">
        <w:trPr>
          <w:tblHeader/>
        </w:trPr>
        <w:tc>
          <w:tcPr>
            <w:tcW w:w="2238" w:type="pct"/>
          </w:tcPr>
          <w:p w14:paraId="524C444D" w14:textId="68FF25F0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52E51424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39427E92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1" w:type="pct"/>
            <w:gridSpan w:val="3"/>
          </w:tcPr>
          <w:p w14:paraId="46FE8A8B" w14:textId="77777777" w:rsidR="00930B2E" w:rsidRPr="00472DA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6841" w:rsidRPr="00134A81" w14:paraId="33748249" w14:textId="77777777" w:rsidTr="002D7D17">
        <w:trPr>
          <w:tblHeader/>
        </w:trPr>
        <w:tc>
          <w:tcPr>
            <w:tcW w:w="2238" w:type="pct"/>
          </w:tcPr>
          <w:p w14:paraId="1728366F" w14:textId="77777777" w:rsidR="001A6841" w:rsidRPr="00472DAE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7CBCF226" w14:textId="11D5320F" w:rsidR="001A6841" w:rsidRPr="00472DAE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6" w:type="pct"/>
          </w:tcPr>
          <w:p w14:paraId="77A293FD" w14:textId="77777777" w:rsidR="001A6841" w:rsidRPr="00472DAE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3314383D" w14:textId="2771E3A1" w:rsidR="001A6841" w:rsidRPr="00472DAE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14:paraId="29BE4238" w14:textId="77777777" w:rsidR="001A6841" w:rsidRPr="00472DAE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02FF31D1" w14:textId="18972AE3" w:rsidR="001A6841" w:rsidRPr="00472DAE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7" w:type="pct"/>
          </w:tcPr>
          <w:p w14:paraId="1326DFBE" w14:textId="77777777" w:rsidR="001A6841" w:rsidRPr="00472DAE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5623412" w14:textId="5D9B1E82" w:rsidR="001A6841" w:rsidRPr="00472DAE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F3F62" w:rsidRPr="00134A81" w14:paraId="55A11CAB" w14:textId="77777777" w:rsidTr="002D7D17">
        <w:trPr>
          <w:tblHeader/>
        </w:trPr>
        <w:tc>
          <w:tcPr>
            <w:tcW w:w="2238" w:type="pct"/>
          </w:tcPr>
          <w:p w14:paraId="17B70C01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645441E7" w14:textId="2EEFD2EE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 w:rsidR="0030383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6" w:type="pct"/>
          </w:tcPr>
          <w:p w14:paraId="0F7115F6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0642615" w14:textId="19ECC27B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 w:rsidR="0030383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" w:type="pct"/>
          </w:tcPr>
          <w:p w14:paraId="1D15B172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644536A2" w14:textId="19AB7E63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 w:rsidR="0030383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7" w:type="pct"/>
          </w:tcPr>
          <w:p w14:paraId="4E4DD35F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AB2BA48" w14:textId="7D1E8DED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 w:rsidR="00303832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F3F62" w:rsidRPr="00134A81" w14:paraId="0EED9D0D" w14:textId="77777777" w:rsidTr="002D7D17">
        <w:trPr>
          <w:tblHeader/>
        </w:trPr>
        <w:tc>
          <w:tcPr>
            <w:tcW w:w="2238" w:type="pct"/>
          </w:tcPr>
          <w:p w14:paraId="20D5B506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2" w:type="pct"/>
            <w:gridSpan w:val="7"/>
          </w:tcPr>
          <w:p w14:paraId="418E660B" w14:textId="77777777" w:rsidR="004F3F62" w:rsidRPr="00472DAE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3F62" w:rsidRPr="00134A81" w14:paraId="1253AA8D" w14:textId="77777777" w:rsidTr="00F97E24">
        <w:tc>
          <w:tcPr>
            <w:tcW w:w="2238" w:type="pct"/>
          </w:tcPr>
          <w:p w14:paraId="4CAEA229" w14:textId="77777777" w:rsidR="004F3F62" w:rsidRPr="00472DAE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6" w:type="pct"/>
          </w:tcPr>
          <w:p w14:paraId="628FDFB3" w14:textId="77777777" w:rsidR="004F3F62" w:rsidRPr="00472DAE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4485C9F1" w14:textId="77777777" w:rsidR="004F3F62" w:rsidRPr="00472DAE" w:rsidRDefault="004F3F62" w:rsidP="004F3F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14:paraId="5BA0FC50" w14:textId="77777777" w:rsidR="004F3F62" w:rsidRPr="00472DAE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49FC7A21" w14:textId="77777777" w:rsidR="004F3F62" w:rsidRPr="00472DAE" w:rsidRDefault="004F3F62" w:rsidP="004F3F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75E6217F" w14:textId="77777777" w:rsidR="004F3F62" w:rsidRPr="00472DAE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189FF95A" w14:textId="77777777" w:rsidR="004F3F62" w:rsidRPr="00472DAE" w:rsidRDefault="004F3F62" w:rsidP="004F3F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4C2DC10B" w14:textId="77777777" w:rsidR="004F3F62" w:rsidRPr="00472DAE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62692" w:rsidRPr="00134A81" w14:paraId="228ED0F8" w14:textId="77777777" w:rsidTr="00F97E24">
        <w:tc>
          <w:tcPr>
            <w:tcW w:w="2238" w:type="pct"/>
          </w:tcPr>
          <w:p w14:paraId="2EC297C0" w14:textId="7777777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6" w:type="pct"/>
          </w:tcPr>
          <w:p w14:paraId="7A4460E3" w14:textId="7605A5FB" w:rsidR="00762692" w:rsidRPr="00472DAE" w:rsidRDefault="008616B5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8616B5">
              <w:rPr>
                <w:rFonts w:ascii="Angsana New" w:hAnsi="Angsana New"/>
                <w:sz w:val="30"/>
                <w:szCs w:val="30"/>
              </w:rPr>
              <w:t>5,630</w:t>
            </w:r>
          </w:p>
        </w:tc>
        <w:tc>
          <w:tcPr>
            <w:tcW w:w="126" w:type="pct"/>
          </w:tcPr>
          <w:p w14:paraId="2C45D0E3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14:paraId="0D6B6803" w14:textId="1BBCA90C" w:rsidR="00762692" w:rsidRPr="00F64773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848BA">
              <w:rPr>
                <w:rFonts w:ascii="Angsana New" w:hAnsi="Angsana New"/>
                <w:sz w:val="30"/>
                <w:szCs w:val="30"/>
              </w:rPr>
              <w:t>4,792</w:t>
            </w:r>
          </w:p>
        </w:tc>
        <w:tc>
          <w:tcPr>
            <w:tcW w:w="126" w:type="pct"/>
          </w:tcPr>
          <w:p w14:paraId="6C8202DE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52B4FF4D" w14:textId="7EFE9ABC" w:rsidR="00762692" w:rsidRPr="00472DAE" w:rsidRDefault="008616B5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8616B5">
              <w:rPr>
                <w:rFonts w:ascii="Angsana New" w:hAnsi="Angsana New"/>
                <w:sz w:val="30"/>
                <w:szCs w:val="30"/>
              </w:rPr>
              <w:t>5,630</w:t>
            </w:r>
          </w:p>
        </w:tc>
        <w:tc>
          <w:tcPr>
            <w:tcW w:w="127" w:type="pct"/>
          </w:tcPr>
          <w:p w14:paraId="04B3022C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6266F340" w14:textId="24CA61EF" w:rsidR="00762692" w:rsidRPr="00F64773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848BA">
              <w:rPr>
                <w:rFonts w:ascii="Angsana New" w:hAnsi="Angsana New"/>
                <w:sz w:val="30"/>
                <w:szCs w:val="30"/>
              </w:rPr>
              <w:t>4,792</w:t>
            </w:r>
          </w:p>
        </w:tc>
      </w:tr>
      <w:tr w:rsidR="00762692" w:rsidRPr="00134A81" w14:paraId="65660DBE" w14:textId="77777777" w:rsidTr="00F97E24">
        <w:tc>
          <w:tcPr>
            <w:tcW w:w="2238" w:type="pct"/>
          </w:tcPr>
          <w:p w14:paraId="5BF37117" w14:textId="7777777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254665A2" w14:textId="2883AE44" w:rsidR="00762692" w:rsidRPr="00472DAE" w:rsidRDefault="008616B5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26" w:type="pct"/>
          </w:tcPr>
          <w:p w14:paraId="18B5CF5F" w14:textId="77777777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11E128FC" w14:textId="2FADF82B" w:rsidR="00762692" w:rsidRPr="00F64773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126" w:type="pct"/>
          </w:tcPr>
          <w:p w14:paraId="05EE0B3D" w14:textId="77777777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1831E5C6" w14:textId="35DBD16C" w:rsidR="00762692" w:rsidRPr="00472DAE" w:rsidRDefault="008616B5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27" w:type="pct"/>
          </w:tcPr>
          <w:p w14:paraId="4D48A2C3" w14:textId="77777777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698F7C4" w14:textId="601D5BBB" w:rsidR="00762692" w:rsidRPr="00F64773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104</w:t>
            </w:r>
          </w:p>
        </w:tc>
      </w:tr>
      <w:tr w:rsidR="00762692" w:rsidRPr="00134A81" w14:paraId="5A0CF1CF" w14:textId="77777777" w:rsidTr="00F97E24">
        <w:tc>
          <w:tcPr>
            <w:tcW w:w="2238" w:type="pct"/>
          </w:tcPr>
          <w:p w14:paraId="6BD7A0AA" w14:textId="520A34A4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</w:tcPr>
          <w:p w14:paraId="4A3B825B" w14:textId="5FEC3D1A" w:rsidR="00762692" w:rsidRPr="00472DAE" w:rsidRDefault="008616B5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16B5">
              <w:rPr>
                <w:rFonts w:ascii="Angsana New" w:hAnsi="Angsana New"/>
                <w:b/>
                <w:bCs/>
                <w:sz w:val="30"/>
                <w:szCs w:val="30"/>
              </w:rPr>
              <w:t>5,729</w:t>
            </w:r>
          </w:p>
        </w:tc>
        <w:tc>
          <w:tcPr>
            <w:tcW w:w="126" w:type="pct"/>
          </w:tcPr>
          <w:p w14:paraId="6804CCC6" w14:textId="77777777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1B30C177" w14:textId="4016560C" w:rsidR="00762692" w:rsidRPr="00F64773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C2509F">
              <w:rPr>
                <w:rFonts w:ascii="Angsana New" w:hAnsi="Angsana New"/>
                <w:b/>
                <w:bCs/>
                <w:sz w:val="30"/>
                <w:szCs w:val="30"/>
              </w:rPr>
              <w:t>4,89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6" w:type="pct"/>
          </w:tcPr>
          <w:p w14:paraId="387ABD89" w14:textId="77777777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7C5F94D" w14:textId="43345EBF" w:rsidR="00762692" w:rsidRPr="00472DAE" w:rsidRDefault="008616B5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16B5">
              <w:rPr>
                <w:rFonts w:ascii="Angsana New" w:hAnsi="Angsana New"/>
                <w:b/>
                <w:bCs/>
                <w:sz w:val="30"/>
                <w:szCs w:val="30"/>
              </w:rPr>
              <w:t>5,729</w:t>
            </w:r>
          </w:p>
        </w:tc>
        <w:tc>
          <w:tcPr>
            <w:tcW w:w="127" w:type="pct"/>
          </w:tcPr>
          <w:p w14:paraId="60F9D237" w14:textId="77777777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B02809D" w14:textId="149AD09D" w:rsidR="00762692" w:rsidRPr="00F64773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C2509F">
              <w:rPr>
                <w:rFonts w:ascii="Angsana New" w:hAnsi="Angsana New"/>
                <w:b/>
                <w:bCs/>
                <w:sz w:val="30"/>
                <w:szCs w:val="30"/>
              </w:rPr>
              <w:t>4,89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762692" w:rsidRPr="00134A81" w14:paraId="1E0477FE" w14:textId="77777777" w:rsidTr="00811B76">
        <w:tc>
          <w:tcPr>
            <w:tcW w:w="2238" w:type="pct"/>
          </w:tcPr>
          <w:p w14:paraId="6650676D" w14:textId="26154B0B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596" w:type="pct"/>
          </w:tcPr>
          <w:p w14:paraId="359CB749" w14:textId="6E7316C9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58303A91" w14:textId="77777777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4D43BEB7" w14:textId="4644E61F" w:rsidR="00762692" w:rsidRPr="00F64773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" w:type="pct"/>
          </w:tcPr>
          <w:p w14:paraId="3AF85DDA" w14:textId="77777777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5355932" w14:textId="193CBEA4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4AABCDAC" w14:textId="77777777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BFE18A6" w14:textId="75275E0F" w:rsidR="00762692" w:rsidRPr="00F64773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62692" w:rsidRPr="00134A81" w14:paraId="08998F50" w14:textId="77777777" w:rsidTr="00811B76">
        <w:tc>
          <w:tcPr>
            <w:tcW w:w="2238" w:type="pct"/>
          </w:tcPr>
          <w:p w14:paraId="0A58A982" w14:textId="289EA5F2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34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066B8492" w14:textId="4B239855" w:rsidR="00762692" w:rsidRPr="00472DAE" w:rsidRDefault="008616B5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5C98C2F" w14:textId="77777777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0013DB4B" w14:textId="07398F8E" w:rsidR="00762692" w:rsidRPr="00F64773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4D07529" w14:textId="77777777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1C2B601E" w14:textId="2F97D1A4" w:rsidR="00762692" w:rsidRPr="00472DAE" w:rsidRDefault="008616B5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7132533" w14:textId="77777777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486F609" w14:textId="655DB5CA" w:rsidR="00762692" w:rsidRPr="00F64773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2692" w:rsidRPr="00134A81" w14:paraId="6DC1A8A7" w14:textId="77777777" w:rsidTr="00817F1B">
        <w:tc>
          <w:tcPr>
            <w:tcW w:w="2238" w:type="pct"/>
          </w:tcPr>
          <w:p w14:paraId="172A0F76" w14:textId="2CDB2A6A" w:rsidR="00762692" w:rsidRPr="00472DAE" w:rsidRDefault="00762692" w:rsidP="0076269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72DA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439FE8C0" w14:textId="04F0EA50" w:rsidR="00762692" w:rsidRPr="00472DAE" w:rsidRDefault="008616B5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16B5">
              <w:rPr>
                <w:rFonts w:ascii="Angsana New" w:hAnsi="Angsana New"/>
                <w:b/>
                <w:bCs/>
                <w:sz w:val="30"/>
                <w:szCs w:val="30"/>
              </w:rPr>
              <w:t>5,729</w:t>
            </w:r>
          </w:p>
        </w:tc>
        <w:tc>
          <w:tcPr>
            <w:tcW w:w="126" w:type="pct"/>
          </w:tcPr>
          <w:p w14:paraId="68B0E125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64BA28A6" w14:textId="539C66C1" w:rsidR="00762692" w:rsidRPr="00F64773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C2509F">
              <w:rPr>
                <w:rFonts w:ascii="Angsana New" w:hAnsi="Angsana New"/>
                <w:b/>
                <w:bCs/>
                <w:sz w:val="30"/>
                <w:szCs w:val="30"/>
              </w:rPr>
              <w:t>4,89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6" w:type="pct"/>
          </w:tcPr>
          <w:p w14:paraId="54B64AD6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7061C81C" w14:textId="2959A6B4" w:rsidR="00762692" w:rsidRPr="00472DAE" w:rsidRDefault="008616B5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16B5">
              <w:rPr>
                <w:rFonts w:ascii="Angsana New" w:hAnsi="Angsana New"/>
                <w:b/>
                <w:bCs/>
                <w:sz w:val="30"/>
                <w:szCs w:val="30"/>
              </w:rPr>
              <w:t>5,729</w:t>
            </w:r>
          </w:p>
        </w:tc>
        <w:tc>
          <w:tcPr>
            <w:tcW w:w="127" w:type="pct"/>
          </w:tcPr>
          <w:p w14:paraId="7246C83D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207CC5EC" w14:textId="45C9ECA6" w:rsidR="00762692" w:rsidRPr="00F64773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C2509F">
              <w:rPr>
                <w:rFonts w:ascii="Angsana New" w:hAnsi="Angsana New"/>
                <w:b/>
                <w:bCs/>
                <w:sz w:val="30"/>
                <w:szCs w:val="30"/>
              </w:rPr>
              <w:t>4,89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762692" w:rsidRPr="00134A81" w14:paraId="0C32AE65" w14:textId="77777777" w:rsidTr="00F97E24">
        <w:tc>
          <w:tcPr>
            <w:tcW w:w="2238" w:type="pct"/>
          </w:tcPr>
          <w:p w14:paraId="178A4948" w14:textId="77777777" w:rsidR="00762692" w:rsidRPr="00472DAE" w:rsidRDefault="00762692" w:rsidP="00762692">
            <w:pPr>
              <w:pStyle w:val="FSBlank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2F2A0DA6" w14:textId="77777777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7B5A5F82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550F05FF" w14:textId="77777777" w:rsidR="00762692" w:rsidRPr="00F64773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" w:type="pct"/>
          </w:tcPr>
          <w:p w14:paraId="3C65E692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2C4B4E33" w14:textId="77777777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6003C83A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0C2540C6" w14:textId="77777777" w:rsidR="00762692" w:rsidRPr="00F64773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62692" w:rsidRPr="00134A81" w14:paraId="09BD7D58" w14:textId="77777777" w:rsidTr="00F97E24">
        <w:tc>
          <w:tcPr>
            <w:tcW w:w="2238" w:type="pct"/>
          </w:tcPr>
          <w:p w14:paraId="0F591097" w14:textId="7777777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596" w:type="pct"/>
          </w:tcPr>
          <w:p w14:paraId="66DE37A9" w14:textId="77777777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760A412F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14:paraId="02738C68" w14:textId="77777777" w:rsidR="00762692" w:rsidRPr="00F64773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" w:type="pct"/>
          </w:tcPr>
          <w:p w14:paraId="25DE2DA7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578A182A" w14:textId="77777777" w:rsidR="00762692" w:rsidRPr="00472DAE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67CDF273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62DB14E5" w14:textId="77777777" w:rsidR="00762692" w:rsidRPr="00F64773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62692" w:rsidRPr="00FB5422" w14:paraId="015252B0" w14:textId="77777777" w:rsidTr="00F97E24">
        <w:tc>
          <w:tcPr>
            <w:tcW w:w="2238" w:type="pct"/>
          </w:tcPr>
          <w:p w14:paraId="457E5EE0" w14:textId="7777777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6" w:type="pct"/>
          </w:tcPr>
          <w:p w14:paraId="1C0AA346" w14:textId="3946C3E6" w:rsidR="00762692" w:rsidRPr="00472DAE" w:rsidRDefault="008616B5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8616B5">
              <w:rPr>
                <w:rFonts w:ascii="Angsana New" w:hAnsi="Angsana New"/>
                <w:sz w:val="30"/>
                <w:szCs w:val="30"/>
              </w:rPr>
              <w:t>716</w:t>
            </w:r>
          </w:p>
        </w:tc>
        <w:tc>
          <w:tcPr>
            <w:tcW w:w="126" w:type="pct"/>
          </w:tcPr>
          <w:p w14:paraId="5F267D7C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14:paraId="62A8DBB5" w14:textId="09AFA00F" w:rsidR="00762692" w:rsidRPr="00F64773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F64773">
              <w:rPr>
                <w:rFonts w:ascii="Angsana New" w:hAnsi="Angsana New"/>
                <w:sz w:val="30"/>
                <w:szCs w:val="30"/>
              </w:rPr>
              <w:t>539</w:t>
            </w:r>
          </w:p>
        </w:tc>
        <w:tc>
          <w:tcPr>
            <w:tcW w:w="126" w:type="pct"/>
          </w:tcPr>
          <w:p w14:paraId="03018A8C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6D2CBD87" w14:textId="7FFA874B" w:rsidR="00762692" w:rsidRPr="00472DAE" w:rsidRDefault="008616B5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8616B5">
              <w:rPr>
                <w:rFonts w:ascii="Angsana New" w:hAnsi="Angsana New"/>
                <w:sz w:val="30"/>
                <w:szCs w:val="30"/>
              </w:rPr>
              <w:t>716</w:t>
            </w:r>
          </w:p>
        </w:tc>
        <w:tc>
          <w:tcPr>
            <w:tcW w:w="127" w:type="pct"/>
          </w:tcPr>
          <w:p w14:paraId="686FC560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22F3E2D9" w14:textId="701E6C77" w:rsidR="00762692" w:rsidRPr="00F64773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F64773">
              <w:rPr>
                <w:rFonts w:ascii="Angsana New" w:hAnsi="Angsana New"/>
                <w:sz w:val="30"/>
                <w:szCs w:val="30"/>
              </w:rPr>
              <w:t>539</w:t>
            </w:r>
          </w:p>
        </w:tc>
      </w:tr>
      <w:tr w:rsidR="00762692" w:rsidRPr="00FB5422" w14:paraId="52864342" w14:textId="77777777" w:rsidTr="00F97E24">
        <w:tc>
          <w:tcPr>
            <w:tcW w:w="2238" w:type="pct"/>
          </w:tcPr>
          <w:p w14:paraId="4E3AD1B9" w14:textId="77777777" w:rsidR="00762692" w:rsidRPr="00472DAE" w:rsidRDefault="00762692" w:rsidP="0076269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72DA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418C915B" w14:textId="346E2126" w:rsidR="00762692" w:rsidRPr="00150CF6" w:rsidRDefault="008616B5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F6">
              <w:rPr>
                <w:rFonts w:ascii="Angsana New" w:hAnsi="Angsana New"/>
                <w:b/>
                <w:bCs/>
                <w:sz w:val="30"/>
                <w:szCs w:val="30"/>
              </w:rPr>
              <w:t>716</w:t>
            </w:r>
          </w:p>
        </w:tc>
        <w:tc>
          <w:tcPr>
            <w:tcW w:w="126" w:type="pct"/>
          </w:tcPr>
          <w:p w14:paraId="48B12B9F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4FE34B40" w14:textId="4DC2466C" w:rsidR="00762692" w:rsidRPr="00F64773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4773">
              <w:rPr>
                <w:rFonts w:ascii="Angsana New" w:hAnsi="Angsana New"/>
                <w:b/>
                <w:bCs/>
                <w:sz w:val="30"/>
                <w:szCs w:val="30"/>
              </w:rPr>
              <w:t>539</w:t>
            </w:r>
          </w:p>
        </w:tc>
        <w:tc>
          <w:tcPr>
            <w:tcW w:w="126" w:type="pct"/>
          </w:tcPr>
          <w:p w14:paraId="5DCAC3F2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46CBF1C2" w14:textId="492535F1" w:rsidR="00762692" w:rsidRPr="00150CF6" w:rsidRDefault="008616B5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CF6">
              <w:rPr>
                <w:rFonts w:ascii="Angsana New" w:hAnsi="Angsana New"/>
                <w:b/>
                <w:bCs/>
                <w:sz w:val="30"/>
                <w:szCs w:val="30"/>
              </w:rPr>
              <w:t>716</w:t>
            </w:r>
          </w:p>
        </w:tc>
        <w:tc>
          <w:tcPr>
            <w:tcW w:w="127" w:type="pct"/>
          </w:tcPr>
          <w:p w14:paraId="190666F6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5A8A9C9" w14:textId="1923715E" w:rsidR="00762692" w:rsidRPr="00F64773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4773">
              <w:rPr>
                <w:rFonts w:ascii="Angsana New" w:hAnsi="Angsana New"/>
                <w:b/>
                <w:bCs/>
                <w:sz w:val="30"/>
                <w:szCs w:val="30"/>
              </w:rPr>
              <w:t>539</w:t>
            </w:r>
          </w:p>
        </w:tc>
      </w:tr>
    </w:tbl>
    <w:p w14:paraId="302338F1" w14:textId="77777777" w:rsidR="00930B2E" w:rsidRPr="00472DAE" w:rsidRDefault="00930B2E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270"/>
        <w:gridCol w:w="990"/>
        <w:gridCol w:w="270"/>
        <w:gridCol w:w="990"/>
        <w:gridCol w:w="270"/>
        <w:gridCol w:w="720"/>
        <w:gridCol w:w="270"/>
        <w:gridCol w:w="720"/>
        <w:gridCol w:w="270"/>
        <w:gridCol w:w="990"/>
      </w:tblGrid>
      <w:tr w:rsidR="00D9588F" w:rsidRPr="00FB5422" w14:paraId="4AEDEEB8" w14:textId="77777777" w:rsidTr="001A6841">
        <w:trPr>
          <w:tblHeader/>
        </w:trPr>
        <w:tc>
          <w:tcPr>
            <w:tcW w:w="2610" w:type="dxa"/>
            <w:vAlign w:val="bottom"/>
          </w:tcPr>
          <w:p w14:paraId="5643E836" w14:textId="6ED3313A" w:rsidR="00346DBC" w:rsidRPr="00472DAE" w:rsidRDefault="0034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630557C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074C1ED0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0" w:type="dxa"/>
            <w:gridSpan w:val="7"/>
            <w:vAlign w:val="bottom"/>
          </w:tcPr>
          <w:p w14:paraId="0E46BDD9" w14:textId="77777777" w:rsidR="00930B2E" w:rsidRPr="00472DA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70C8B" w:rsidRPr="00FB5422" w14:paraId="4ADD2EA2" w14:textId="77777777" w:rsidTr="001A6841">
        <w:trPr>
          <w:tblHeader/>
        </w:trPr>
        <w:tc>
          <w:tcPr>
            <w:tcW w:w="2610" w:type="dxa"/>
            <w:vAlign w:val="bottom"/>
          </w:tcPr>
          <w:p w14:paraId="24EBEE39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0A1ED155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5B516E70" w14:textId="0A37021F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E06A03E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3E5765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55AB949B" w14:textId="65CD9807" w:rsidR="00670C8B" w:rsidRPr="00472DAE" w:rsidRDefault="001A6841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3270F31F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546F71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55613959" w14:textId="5F6B7783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6477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0DE1ED57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2F5AEC90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E320E81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71633B8F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6F0CED8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AB24052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18C7FA62" w14:textId="59641115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FE14CB">
              <w:rPr>
                <w:rFonts w:ascii="Angsana New" w:hAnsi="Angsana New"/>
                <w:sz w:val="30"/>
                <w:szCs w:val="30"/>
              </w:rPr>
              <w:t>0</w:t>
            </w:r>
            <w:r w:rsidR="00F647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64773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1A6841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</w:tr>
      <w:tr w:rsidR="00670C8B" w:rsidRPr="00FB5422" w14:paraId="290ABB27" w14:textId="77777777" w:rsidTr="001A6841">
        <w:trPr>
          <w:tblHeader/>
        </w:trPr>
        <w:tc>
          <w:tcPr>
            <w:tcW w:w="2610" w:type="dxa"/>
            <w:vAlign w:val="bottom"/>
          </w:tcPr>
          <w:p w14:paraId="2252DD10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472DA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Pr="00472DA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1080" w:type="dxa"/>
            <w:vAlign w:val="bottom"/>
          </w:tcPr>
          <w:p w14:paraId="5FF76AFA" w14:textId="5B5AE21C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256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1CFF38E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BF564C" w14:textId="69A4F4F9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256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745E4E90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F8E9EA" w14:textId="7B21FD85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6477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48329CBC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58B3B342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0F0D873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32AC75B7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D2CC154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9017C4F" w14:textId="649E77EF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6477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670C8B" w:rsidRPr="00FB5422" w14:paraId="367A6EAE" w14:textId="77777777" w:rsidTr="001A6841">
        <w:trPr>
          <w:tblHeader/>
        </w:trPr>
        <w:tc>
          <w:tcPr>
            <w:tcW w:w="2610" w:type="dxa"/>
            <w:vAlign w:val="bottom"/>
          </w:tcPr>
          <w:p w14:paraId="1BBA9E3D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6155402F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  <w:vAlign w:val="bottom"/>
          </w:tcPr>
          <w:p w14:paraId="1E8C237E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0" w:type="dxa"/>
            <w:gridSpan w:val="7"/>
            <w:vAlign w:val="bottom"/>
          </w:tcPr>
          <w:p w14:paraId="013A5924" w14:textId="77777777" w:rsidR="00670C8B" w:rsidRPr="00472DAE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72D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8616B5" w:rsidRPr="00FB5422" w14:paraId="73B18BF4" w14:textId="77777777" w:rsidTr="001A6841">
        <w:tc>
          <w:tcPr>
            <w:tcW w:w="2610" w:type="dxa"/>
          </w:tcPr>
          <w:p w14:paraId="11F4D052" w14:textId="77777777" w:rsidR="008616B5" w:rsidRPr="00472DAE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77E8A730" w14:textId="0D2BB439" w:rsidR="008616B5" w:rsidRPr="009D5F8F" w:rsidRDefault="008616B5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D5F8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6.56 - 6.98</w:t>
            </w:r>
          </w:p>
        </w:tc>
        <w:tc>
          <w:tcPr>
            <w:tcW w:w="270" w:type="dxa"/>
          </w:tcPr>
          <w:p w14:paraId="3362CEA1" w14:textId="77777777" w:rsidR="008616B5" w:rsidRPr="009D5F8F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9DC96E" w14:textId="4947CBDF" w:rsidR="008616B5" w:rsidRPr="009D5F8F" w:rsidRDefault="008616B5" w:rsidP="009D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D5F8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6.38</w:t>
            </w:r>
            <w:r w:rsidR="007445AA" w:rsidRPr="009D5F8F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="007445AA" w:rsidRPr="009D5F8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- 6.47</w:t>
            </w:r>
          </w:p>
        </w:tc>
        <w:tc>
          <w:tcPr>
            <w:tcW w:w="270" w:type="dxa"/>
          </w:tcPr>
          <w:p w14:paraId="70458415" w14:textId="77777777" w:rsidR="008616B5" w:rsidRPr="003A0CAC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E91509" w14:textId="0EE276A3" w:rsidR="008616B5" w:rsidRPr="00142566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2566">
              <w:rPr>
                <w:rFonts w:asciiTheme="majorBidi" w:hAnsiTheme="majorBidi" w:cstheme="majorBidi"/>
                <w:sz w:val="30"/>
                <w:szCs w:val="30"/>
              </w:rPr>
              <w:t>3,310</w:t>
            </w:r>
          </w:p>
        </w:tc>
        <w:tc>
          <w:tcPr>
            <w:tcW w:w="270" w:type="dxa"/>
          </w:tcPr>
          <w:p w14:paraId="49D8DA67" w14:textId="77777777" w:rsidR="008616B5" w:rsidRPr="003A0CAC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1F3F7CFC" w14:textId="68B36F00" w:rsidR="008616B5" w:rsidRPr="003A0CAC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AA81AC" w14:textId="77777777" w:rsidR="008616B5" w:rsidRPr="003A0CAC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653D912D" w14:textId="4E1411AB" w:rsidR="008616B5" w:rsidRPr="003A0CAC" w:rsidRDefault="008136D3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136D3">
              <w:rPr>
                <w:rFonts w:asciiTheme="majorBidi" w:hAnsiTheme="majorBidi" w:cstheme="majorBidi"/>
                <w:sz w:val="30"/>
                <w:szCs w:val="30"/>
              </w:rPr>
              <w:t>(1,785)</w:t>
            </w:r>
          </w:p>
        </w:tc>
        <w:tc>
          <w:tcPr>
            <w:tcW w:w="270" w:type="dxa"/>
          </w:tcPr>
          <w:p w14:paraId="05F7688F" w14:textId="77777777" w:rsidR="008616B5" w:rsidRPr="003A0CAC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72D710" w14:textId="246746D6" w:rsidR="008616B5" w:rsidRPr="003A0CAC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6B5">
              <w:rPr>
                <w:rFonts w:asciiTheme="majorBidi" w:hAnsiTheme="majorBidi" w:cstheme="majorBidi"/>
                <w:sz w:val="30"/>
                <w:szCs w:val="30"/>
              </w:rPr>
              <w:t>1,525</w:t>
            </w:r>
          </w:p>
        </w:tc>
      </w:tr>
      <w:tr w:rsidR="008616B5" w:rsidRPr="00FB5422" w14:paraId="3C6E6DFA" w14:textId="77777777" w:rsidTr="001A6841">
        <w:tc>
          <w:tcPr>
            <w:tcW w:w="2610" w:type="dxa"/>
          </w:tcPr>
          <w:p w14:paraId="7D52F551" w14:textId="77777777" w:rsidR="008616B5" w:rsidRPr="00472DAE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729A10FE" w14:textId="77777777" w:rsidR="008616B5" w:rsidRPr="00472DAE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8AE81F" w14:textId="77777777" w:rsidR="008616B5" w:rsidRPr="00472DAE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AF7ACE0" w14:textId="77777777" w:rsidR="008616B5" w:rsidRPr="003A0CAC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AFEF62" w14:textId="77777777" w:rsidR="008616B5" w:rsidRPr="003A0CAC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A7F4C8E" w14:textId="68AEF72C" w:rsidR="008616B5" w:rsidRPr="00142566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5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3,310</w:t>
            </w:r>
          </w:p>
        </w:tc>
        <w:tc>
          <w:tcPr>
            <w:tcW w:w="270" w:type="dxa"/>
          </w:tcPr>
          <w:p w14:paraId="60A8C823" w14:textId="77777777" w:rsidR="008616B5" w:rsidRPr="003A0CAC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4612DDC7" w14:textId="44164CF3" w:rsidR="008616B5" w:rsidRPr="003A0CAC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D2E6D2" w14:textId="77777777" w:rsidR="008616B5" w:rsidRPr="003A0CAC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21EDE3BA" w14:textId="2692DB49" w:rsidR="008616B5" w:rsidRPr="003A0CAC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461D74" w14:textId="77777777" w:rsidR="008616B5" w:rsidRPr="003A0CAC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2E4BE8A" w14:textId="5F036643" w:rsidR="008616B5" w:rsidRPr="00F64AAB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1,525</w:t>
            </w:r>
          </w:p>
        </w:tc>
      </w:tr>
      <w:tr w:rsidR="008616B5" w:rsidRPr="00FB5422" w14:paraId="4F1EC5AF" w14:textId="77777777" w:rsidTr="001A6841">
        <w:tc>
          <w:tcPr>
            <w:tcW w:w="3690" w:type="dxa"/>
            <w:gridSpan w:val="2"/>
          </w:tcPr>
          <w:p w14:paraId="737DF259" w14:textId="4DC0F60E" w:rsidR="008616B5" w:rsidRPr="00472DAE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270" w:type="dxa"/>
          </w:tcPr>
          <w:p w14:paraId="41C73B11" w14:textId="77777777" w:rsidR="008616B5" w:rsidRPr="00472DAE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31C309" w14:textId="77777777" w:rsidR="008616B5" w:rsidRPr="003A0CAC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13EB29" w14:textId="77777777" w:rsidR="008616B5" w:rsidRPr="003A0CAC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317B41" w14:textId="77777777" w:rsidR="008616B5" w:rsidRPr="00142566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525417" w14:textId="77777777" w:rsidR="008616B5" w:rsidRPr="003A0CAC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2470CA47" w14:textId="77777777" w:rsidR="008616B5" w:rsidRPr="003A0CAC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0CCA0E" w14:textId="77777777" w:rsidR="008616B5" w:rsidRPr="003A0CAC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03B040C6" w14:textId="77777777" w:rsidR="008616B5" w:rsidRPr="003A0CAC" w:rsidRDefault="008616B5" w:rsidP="008616B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B19C90" w14:textId="77777777" w:rsidR="008616B5" w:rsidRPr="003A0CAC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CFEF5F" w14:textId="77777777" w:rsidR="008616B5" w:rsidRPr="003A0CAC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16B5" w:rsidRPr="00FB5422" w14:paraId="50CA33AF" w14:textId="77777777" w:rsidTr="001A6841">
        <w:tc>
          <w:tcPr>
            <w:tcW w:w="3690" w:type="dxa"/>
            <w:gridSpan w:val="2"/>
          </w:tcPr>
          <w:p w14:paraId="0208FAF2" w14:textId="52CF8B9A" w:rsidR="008616B5" w:rsidRPr="00472DAE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0"/>
              </w:tabs>
              <w:spacing w:line="240" w:lineRule="auto"/>
              <w:ind w:left="346" w:right="-108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2D8FBDDA" w14:textId="77777777" w:rsidR="008616B5" w:rsidRPr="00472DAE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7326EA" w14:textId="77777777" w:rsidR="008616B5" w:rsidRPr="003A0CAC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A8E43C" w14:textId="77777777" w:rsidR="008616B5" w:rsidRPr="003A0CAC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44883C6" w14:textId="77777777" w:rsidR="008616B5" w:rsidRPr="00142566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25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F422B1" w14:textId="77777777" w:rsidR="008616B5" w:rsidRPr="003A0CAC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2CE39906" w14:textId="77777777" w:rsidR="008616B5" w:rsidRPr="003A0CAC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7241EA" w14:textId="77777777" w:rsidR="008616B5" w:rsidRPr="003A0CAC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64577377" w14:textId="77777777" w:rsidR="008616B5" w:rsidRPr="003A0CAC" w:rsidRDefault="008616B5" w:rsidP="008616B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F584AF" w14:textId="77777777" w:rsidR="008616B5" w:rsidRPr="003A0CAC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AEFE8FE" w14:textId="70FF1378" w:rsidR="008616B5" w:rsidRPr="003A0CAC" w:rsidRDefault="008616B5" w:rsidP="0015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16B5" w:rsidRPr="00F7632D" w14:paraId="5F6ED696" w14:textId="77777777" w:rsidTr="001A6841">
        <w:tc>
          <w:tcPr>
            <w:tcW w:w="2610" w:type="dxa"/>
          </w:tcPr>
          <w:p w14:paraId="782DB17D" w14:textId="77777777" w:rsidR="008616B5" w:rsidRPr="00472DAE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0BFEFE5A" w14:textId="77777777" w:rsidR="008616B5" w:rsidRPr="00472DAE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707293" w14:textId="77777777" w:rsidR="008616B5" w:rsidRPr="00472DAE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4E84DDE" w14:textId="77777777" w:rsidR="008616B5" w:rsidRPr="003A0CAC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FFF6AB" w14:textId="77777777" w:rsidR="008616B5" w:rsidRPr="003A0CAC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CA6E0BB" w14:textId="247263EA" w:rsidR="008616B5" w:rsidRPr="00142566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5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3,310</w:t>
            </w:r>
          </w:p>
        </w:tc>
        <w:tc>
          <w:tcPr>
            <w:tcW w:w="270" w:type="dxa"/>
          </w:tcPr>
          <w:p w14:paraId="49081AE8" w14:textId="77777777" w:rsidR="008616B5" w:rsidRPr="003A0CAC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56FD203B" w14:textId="77777777" w:rsidR="008616B5" w:rsidRPr="003A0CAC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CA4B21" w14:textId="77777777" w:rsidR="008616B5" w:rsidRPr="003A0CAC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36B106B5" w14:textId="77777777" w:rsidR="008616B5" w:rsidRPr="003A0CAC" w:rsidRDefault="008616B5" w:rsidP="008616B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5B1FCD" w14:textId="77777777" w:rsidR="008616B5" w:rsidRPr="003A0CAC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DFD158" w14:textId="1DD78B13" w:rsidR="008616B5" w:rsidRPr="00F64AAB" w:rsidRDefault="008616B5" w:rsidP="0086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1,525</w:t>
            </w:r>
          </w:p>
        </w:tc>
      </w:tr>
    </w:tbl>
    <w:p w14:paraId="6EF8827A" w14:textId="0EBD2C0F" w:rsidR="00D9588F" w:rsidRDefault="00D9588F"/>
    <w:tbl>
      <w:tblPr>
        <w:tblStyle w:val="TableGrid"/>
        <w:tblW w:w="93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1"/>
        <w:gridCol w:w="1159"/>
        <w:gridCol w:w="239"/>
        <w:gridCol w:w="7"/>
        <w:gridCol w:w="6"/>
        <w:gridCol w:w="948"/>
        <w:gridCol w:w="243"/>
        <w:gridCol w:w="962"/>
        <w:gridCol w:w="236"/>
        <w:gridCol w:w="775"/>
        <w:gridCol w:w="14"/>
        <w:gridCol w:w="6"/>
        <w:gridCol w:w="236"/>
        <w:gridCol w:w="679"/>
        <w:gridCol w:w="236"/>
        <w:gridCol w:w="22"/>
        <w:gridCol w:w="976"/>
      </w:tblGrid>
      <w:tr w:rsidR="00D9588F" w:rsidRPr="00D97076" w14:paraId="48549A83" w14:textId="77777777" w:rsidTr="005D7885">
        <w:trPr>
          <w:trHeight w:val="432"/>
          <w:tblHeader/>
        </w:trPr>
        <w:tc>
          <w:tcPr>
            <w:tcW w:w="2621" w:type="dxa"/>
            <w:vAlign w:val="bottom"/>
          </w:tcPr>
          <w:p w14:paraId="5A05F5A4" w14:textId="77777777" w:rsidR="00D9588F" w:rsidRPr="00670C8B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359" w:type="dxa"/>
            <w:gridSpan w:val="5"/>
            <w:vAlign w:val="bottom"/>
          </w:tcPr>
          <w:p w14:paraId="31AD79CF" w14:textId="77777777" w:rsidR="00D9588F" w:rsidRPr="00670C8B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3" w:type="dxa"/>
            <w:vAlign w:val="bottom"/>
          </w:tcPr>
          <w:p w14:paraId="6726BCE2" w14:textId="77777777" w:rsidR="00D9588F" w:rsidRPr="00670C8B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2" w:type="dxa"/>
            <w:gridSpan w:val="10"/>
            <w:vAlign w:val="bottom"/>
          </w:tcPr>
          <w:p w14:paraId="54291D44" w14:textId="59F464F9" w:rsidR="00D9588F" w:rsidRPr="00670C8B" w:rsidRDefault="001C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2566" w:rsidRPr="00D97076" w14:paraId="168B71D5" w14:textId="77777777" w:rsidTr="005D7885">
        <w:trPr>
          <w:trHeight w:val="817"/>
          <w:tblHeader/>
        </w:trPr>
        <w:tc>
          <w:tcPr>
            <w:tcW w:w="2621" w:type="dxa"/>
            <w:vAlign w:val="bottom"/>
          </w:tcPr>
          <w:p w14:paraId="70B86123" w14:textId="7777777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59" w:type="dxa"/>
            <w:vAlign w:val="bottom"/>
          </w:tcPr>
          <w:p w14:paraId="13D0D06F" w14:textId="77777777" w:rsidR="00142566" w:rsidRPr="00472DAE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2562D853" w14:textId="4CD8E726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6" w:type="dxa"/>
            <w:gridSpan w:val="2"/>
          </w:tcPr>
          <w:p w14:paraId="5C11AD4F" w14:textId="7777777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gridSpan w:val="2"/>
          </w:tcPr>
          <w:p w14:paraId="03AFC5DE" w14:textId="77777777" w:rsidR="00142566" w:rsidRPr="00472DAE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0A96397C" w14:textId="4FC4805B" w:rsidR="00142566" w:rsidRPr="00670C8B" w:rsidRDefault="001A6841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  <w:vAlign w:val="bottom"/>
          </w:tcPr>
          <w:p w14:paraId="4027FD99" w14:textId="7777777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2071F41C" w14:textId="77777777" w:rsidR="00142566" w:rsidRPr="00472DAE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6EA6F2F9" w14:textId="4EAE8C0B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15C42F6C" w14:textId="7777777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9" w:type="dxa"/>
            <w:gridSpan w:val="2"/>
            <w:vAlign w:val="bottom"/>
          </w:tcPr>
          <w:p w14:paraId="225C0A8B" w14:textId="7777777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400D34D6" w14:textId="7777777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9" w:type="dxa"/>
            <w:vAlign w:val="bottom"/>
          </w:tcPr>
          <w:p w14:paraId="55B0D460" w14:textId="7777777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BD05085" w14:textId="7777777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8" w:type="dxa"/>
            <w:gridSpan w:val="2"/>
          </w:tcPr>
          <w:p w14:paraId="32256AB6" w14:textId="77777777" w:rsidR="00142566" w:rsidRPr="00472DAE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0BB0BE91" w14:textId="15CDF76E" w:rsidR="00142566" w:rsidRPr="00670C8B" w:rsidRDefault="001A6841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6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142566" w:rsidRPr="00D97076" w14:paraId="0AA31604" w14:textId="77777777" w:rsidTr="005D7885">
        <w:trPr>
          <w:trHeight w:val="432"/>
          <w:tblHeader/>
        </w:trPr>
        <w:tc>
          <w:tcPr>
            <w:tcW w:w="2621" w:type="dxa"/>
            <w:vAlign w:val="bottom"/>
          </w:tcPr>
          <w:p w14:paraId="7E9AC8D7" w14:textId="7777777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43" w:hanging="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670C8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1159" w:type="dxa"/>
            <w:vAlign w:val="bottom"/>
          </w:tcPr>
          <w:p w14:paraId="1317D436" w14:textId="23A3A8B1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6" w:type="dxa"/>
            <w:gridSpan w:val="2"/>
          </w:tcPr>
          <w:p w14:paraId="1434CD4C" w14:textId="7777777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gridSpan w:val="2"/>
          </w:tcPr>
          <w:p w14:paraId="48B4A07F" w14:textId="75B16690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3" w:type="dxa"/>
            <w:vAlign w:val="bottom"/>
          </w:tcPr>
          <w:p w14:paraId="547DF157" w14:textId="7777777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7EA08233" w14:textId="119EA688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6EAFD86F" w14:textId="7777777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9" w:type="dxa"/>
            <w:gridSpan w:val="2"/>
            <w:vAlign w:val="bottom"/>
          </w:tcPr>
          <w:p w14:paraId="6B0F088B" w14:textId="2EDEEE8F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2" w:type="dxa"/>
            <w:gridSpan w:val="2"/>
            <w:vAlign w:val="bottom"/>
          </w:tcPr>
          <w:p w14:paraId="3AC79DD4" w14:textId="7777777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9" w:type="dxa"/>
            <w:vAlign w:val="bottom"/>
          </w:tcPr>
          <w:p w14:paraId="16FEA60F" w14:textId="01B12284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42355156" w14:textId="7777777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8" w:type="dxa"/>
            <w:gridSpan w:val="2"/>
          </w:tcPr>
          <w:p w14:paraId="127E1973" w14:textId="4084CCB2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670C8B" w:rsidRPr="00D97076" w14:paraId="59409202" w14:textId="77777777" w:rsidTr="005D7885">
        <w:trPr>
          <w:trHeight w:val="425"/>
          <w:tblHeader/>
        </w:trPr>
        <w:tc>
          <w:tcPr>
            <w:tcW w:w="2621" w:type="dxa"/>
            <w:vAlign w:val="bottom"/>
          </w:tcPr>
          <w:p w14:paraId="2D9044A3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59" w:type="dxa"/>
            <w:gridSpan w:val="5"/>
            <w:vAlign w:val="bottom"/>
          </w:tcPr>
          <w:p w14:paraId="12A5E900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70C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43" w:type="dxa"/>
            <w:vAlign w:val="bottom"/>
          </w:tcPr>
          <w:p w14:paraId="01E858EE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2" w:type="dxa"/>
            <w:gridSpan w:val="10"/>
            <w:vAlign w:val="bottom"/>
          </w:tcPr>
          <w:p w14:paraId="49A85137" w14:textId="77777777" w:rsidR="00670C8B" w:rsidRPr="00670C8B" w:rsidRDefault="00670C8B" w:rsidP="0067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2566" w:rsidRPr="00D97076" w14:paraId="6BB05950" w14:textId="77777777" w:rsidTr="005D7885">
        <w:trPr>
          <w:trHeight w:val="412"/>
        </w:trPr>
        <w:tc>
          <w:tcPr>
            <w:tcW w:w="2621" w:type="dxa"/>
          </w:tcPr>
          <w:p w14:paraId="1D2E3E34" w14:textId="26B487D9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9" w:type="dxa"/>
          </w:tcPr>
          <w:p w14:paraId="121524D0" w14:textId="4A0F424A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9" w:type="dxa"/>
          </w:tcPr>
          <w:p w14:paraId="503203D2" w14:textId="7777777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gridSpan w:val="3"/>
          </w:tcPr>
          <w:p w14:paraId="29C97B56" w14:textId="0744B6A9" w:rsidR="00142566" w:rsidRPr="00670C8B" w:rsidRDefault="008616B5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16B5">
              <w:rPr>
                <w:rFonts w:asciiTheme="majorBidi" w:hAnsiTheme="majorBidi" w:cstheme="majorBidi"/>
                <w:sz w:val="30"/>
                <w:szCs w:val="30"/>
              </w:rPr>
              <w:t>2.5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3" w:type="dxa"/>
          </w:tcPr>
          <w:p w14:paraId="318D693C" w14:textId="7777777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14:paraId="190AF838" w14:textId="14FEBB96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54E13284" w14:textId="77777777" w:rsidR="00142566" w:rsidRPr="00670C8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dxa"/>
            <w:gridSpan w:val="3"/>
          </w:tcPr>
          <w:p w14:paraId="5E5BD84E" w14:textId="790CE286" w:rsidR="00142566" w:rsidRPr="009E03AB" w:rsidRDefault="008136D3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8606D3" w14:textId="77777777" w:rsidR="00142566" w:rsidRPr="009E03A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dxa"/>
          </w:tcPr>
          <w:p w14:paraId="24C08201" w14:textId="7E5B2BE2" w:rsidR="00142566" w:rsidRPr="009E03AB" w:rsidRDefault="008136D3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  <w:gridSpan w:val="2"/>
          </w:tcPr>
          <w:p w14:paraId="0848206E" w14:textId="77777777" w:rsidR="00142566" w:rsidRPr="009E03AB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5210DB0D" w14:textId="5D41038C" w:rsidR="00142566" w:rsidRPr="009E03AB" w:rsidRDefault="008616B5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616B5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</w:tr>
      <w:tr w:rsidR="007445AA" w:rsidRPr="00D97076" w14:paraId="552BC7FF" w14:textId="77777777" w:rsidTr="005D7885">
        <w:trPr>
          <w:trHeight w:val="412"/>
        </w:trPr>
        <w:tc>
          <w:tcPr>
            <w:tcW w:w="2621" w:type="dxa"/>
          </w:tcPr>
          <w:p w14:paraId="027724EF" w14:textId="6D076DA4" w:rsidR="007445AA" w:rsidRPr="00670C8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59" w:type="dxa"/>
          </w:tcPr>
          <w:p w14:paraId="2FD0A4F7" w14:textId="296E9E87" w:rsidR="007445AA" w:rsidRPr="009D5F8F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D5F8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6.56 - 6.98</w:t>
            </w:r>
          </w:p>
        </w:tc>
        <w:tc>
          <w:tcPr>
            <w:tcW w:w="239" w:type="dxa"/>
          </w:tcPr>
          <w:p w14:paraId="72555DCA" w14:textId="77777777" w:rsidR="007445AA" w:rsidRPr="00670C8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gridSpan w:val="3"/>
          </w:tcPr>
          <w:p w14:paraId="4FFBF8DB" w14:textId="03B61494" w:rsidR="007445AA" w:rsidRPr="009D5F8F" w:rsidRDefault="007445AA" w:rsidP="009D5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D5F8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6.38</w:t>
            </w:r>
            <w:r w:rsidRPr="009D5F8F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9D5F8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- 6.47</w:t>
            </w:r>
          </w:p>
        </w:tc>
        <w:tc>
          <w:tcPr>
            <w:tcW w:w="243" w:type="dxa"/>
          </w:tcPr>
          <w:p w14:paraId="1086C7BF" w14:textId="77777777" w:rsidR="007445AA" w:rsidRPr="00670C8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14:paraId="1DA9AA3A" w14:textId="40276E3B" w:rsidR="007445AA" w:rsidRPr="00670C8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3,310</w:t>
            </w:r>
          </w:p>
        </w:tc>
        <w:tc>
          <w:tcPr>
            <w:tcW w:w="236" w:type="dxa"/>
          </w:tcPr>
          <w:p w14:paraId="10F4439F" w14:textId="77777777" w:rsidR="007445AA" w:rsidRPr="00670C8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dxa"/>
            <w:gridSpan w:val="3"/>
          </w:tcPr>
          <w:p w14:paraId="05D2E85B" w14:textId="172EF98B" w:rsidR="007445AA" w:rsidRPr="009E03A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28AA60" w14:textId="77777777" w:rsidR="007445AA" w:rsidRPr="009E03A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dxa"/>
          </w:tcPr>
          <w:p w14:paraId="3E1CEB02" w14:textId="00281494" w:rsidR="007445AA" w:rsidRPr="009E03A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136D3">
              <w:rPr>
                <w:rFonts w:asciiTheme="majorBidi" w:hAnsiTheme="majorBidi" w:cstheme="majorBidi"/>
                <w:sz w:val="30"/>
                <w:szCs w:val="30"/>
              </w:rPr>
              <w:t>(1,785)</w:t>
            </w:r>
          </w:p>
        </w:tc>
        <w:tc>
          <w:tcPr>
            <w:tcW w:w="258" w:type="dxa"/>
            <w:gridSpan w:val="2"/>
          </w:tcPr>
          <w:p w14:paraId="76708629" w14:textId="77777777" w:rsidR="007445AA" w:rsidRPr="009E03A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55D7DC50" w14:textId="059B7A0F" w:rsidR="007445AA" w:rsidRPr="009E03A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616B5">
              <w:rPr>
                <w:rFonts w:asciiTheme="majorBidi" w:hAnsiTheme="majorBidi" w:cstheme="majorBidi"/>
                <w:sz w:val="30"/>
                <w:szCs w:val="30"/>
              </w:rPr>
              <w:t>1,525</w:t>
            </w:r>
          </w:p>
        </w:tc>
      </w:tr>
      <w:tr w:rsidR="007445AA" w:rsidRPr="00D97076" w14:paraId="2B7F8022" w14:textId="77777777" w:rsidTr="005D7885">
        <w:trPr>
          <w:trHeight w:val="418"/>
        </w:trPr>
        <w:tc>
          <w:tcPr>
            <w:tcW w:w="2621" w:type="dxa"/>
          </w:tcPr>
          <w:p w14:paraId="675F38DD" w14:textId="375AE816" w:rsidR="007445AA" w:rsidRPr="00670C8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9" w:type="dxa"/>
          </w:tcPr>
          <w:p w14:paraId="4B155837" w14:textId="77777777" w:rsidR="007445AA" w:rsidRPr="00670C8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gridSpan w:val="2"/>
          </w:tcPr>
          <w:p w14:paraId="0CE61F55" w14:textId="77777777" w:rsidR="007445AA" w:rsidRPr="00670C8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gridSpan w:val="2"/>
          </w:tcPr>
          <w:p w14:paraId="734CC230" w14:textId="77777777" w:rsidR="007445AA" w:rsidRPr="00670C8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62C2A21F" w14:textId="77777777" w:rsidR="007445AA" w:rsidRPr="00670C8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</w:tcPr>
          <w:p w14:paraId="5FD274AC" w14:textId="397AE24E" w:rsidR="007445AA" w:rsidRPr="00670C8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103,310</w:t>
            </w:r>
          </w:p>
        </w:tc>
        <w:tc>
          <w:tcPr>
            <w:tcW w:w="236" w:type="dxa"/>
          </w:tcPr>
          <w:p w14:paraId="27D2DC87" w14:textId="77777777" w:rsidR="007445AA" w:rsidRPr="00670C8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9" w:type="dxa"/>
            <w:gridSpan w:val="2"/>
          </w:tcPr>
          <w:p w14:paraId="5F62EC0D" w14:textId="77777777" w:rsidR="007445AA" w:rsidRPr="009E03A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710693B9" w14:textId="77777777" w:rsidR="007445AA" w:rsidRPr="009E03A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dxa"/>
          </w:tcPr>
          <w:p w14:paraId="245E1AB8" w14:textId="77777777" w:rsidR="007445AA" w:rsidRPr="009E03AB" w:rsidRDefault="007445AA" w:rsidP="007445A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933B7B8" w14:textId="77777777" w:rsidR="007445AA" w:rsidRPr="009E03A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</w:tcPr>
          <w:p w14:paraId="601BF47E" w14:textId="481DCB10" w:rsidR="007445AA" w:rsidRPr="009E03A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16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101,525</w:t>
            </w:r>
          </w:p>
        </w:tc>
      </w:tr>
      <w:tr w:rsidR="007445AA" w:rsidRPr="00D97076" w14:paraId="7B8CE37C" w14:textId="77777777" w:rsidTr="005D7885">
        <w:trPr>
          <w:trHeight w:val="412"/>
        </w:trPr>
        <w:tc>
          <w:tcPr>
            <w:tcW w:w="3780" w:type="dxa"/>
            <w:gridSpan w:val="2"/>
          </w:tcPr>
          <w:p w14:paraId="55636394" w14:textId="2A30B5BD" w:rsidR="007445AA" w:rsidRPr="00670C8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70C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 </w:t>
            </w:r>
          </w:p>
        </w:tc>
        <w:tc>
          <w:tcPr>
            <w:tcW w:w="252" w:type="dxa"/>
            <w:gridSpan w:val="3"/>
          </w:tcPr>
          <w:p w14:paraId="60F00CB1" w14:textId="77777777" w:rsidR="007445AA" w:rsidRPr="00670C8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</w:tcPr>
          <w:p w14:paraId="7423B9AA" w14:textId="77777777" w:rsidR="007445AA" w:rsidRPr="00670C8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996A705" w14:textId="77777777" w:rsidR="007445AA" w:rsidRPr="00670C8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439232D3" w14:textId="77777777" w:rsidR="007445AA" w:rsidRPr="00670C8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AB4917B" w14:textId="77777777" w:rsidR="007445AA" w:rsidRPr="00670C8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5" w:type="dxa"/>
          </w:tcPr>
          <w:p w14:paraId="5C3E0ACD" w14:textId="77777777" w:rsidR="007445AA" w:rsidRPr="009E03A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gridSpan w:val="3"/>
          </w:tcPr>
          <w:p w14:paraId="5331429F" w14:textId="77777777" w:rsidR="007445AA" w:rsidRPr="009E03A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dxa"/>
          </w:tcPr>
          <w:p w14:paraId="23D5BA09" w14:textId="77777777" w:rsidR="007445AA" w:rsidRPr="009E03AB" w:rsidRDefault="007445AA" w:rsidP="007445A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4EB0CD" w14:textId="77777777" w:rsidR="007445AA" w:rsidRPr="009E03A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gridSpan w:val="2"/>
          </w:tcPr>
          <w:p w14:paraId="3AE197E4" w14:textId="77777777" w:rsidR="007445AA" w:rsidRPr="009E03A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45AA" w:rsidRPr="00D97076" w14:paraId="7CD573DA" w14:textId="77777777" w:rsidTr="005D7885">
        <w:trPr>
          <w:trHeight w:val="405"/>
        </w:trPr>
        <w:tc>
          <w:tcPr>
            <w:tcW w:w="3780" w:type="dxa"/>
            <w:gridSpan w:val="2"/>
          </w:tcPr>
          <w:p w14:paraId="67000E32" w14:textId="35A762BE" w:rsidR="007445AA" w:rsidRPr="00670C8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670C8B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52" w:type="dxa"/>
            <w:gridSpan w:val="3"/>
          </w:tcPr>
          <w:p w14:paraId="082D81A3" w14:textId="77777777" w:rsidR="007445AA" w:rsidRPr="00670C8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</w:tcPr>
          <w:p w14:paraId="54D30C27" w14:textId="77777777" w:rsidR="007445AA" w:rsidRPr="00670C8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F860803" w14:textId="77777777" w:rsidR="007445AA" w:rsidRPr="00670C8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14:paraId="13EE3EBF" w14:textId="72F75CB6" w:rsidR="007445AA" w:rsidRPr="00670C8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70C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5E9EF31" w14:textId="444C5919" w:rsidR="007445AA" w:rsidRPr="00670C8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5" w:type="dxa"/>
          </w:tcPr>
          <w:p w14:paraId="6A8A016A" w14:textId="77777777" w:rsidR="007445AA" w:rsidRPr="009E03A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gridSpan w:val="3"/>
          </w:tcPr>
          <w:p w14:paraId="4B653ED0" w14:textId="77777777" w:rsidR="007445AA" w:rsidRPr="009E03A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dxa"/>
          </w:tcPr>
          <w:p w14:paraId="06277C58" w14:textId="77777777" w:rsidR="007445AA" w:rsidRPr="009E03AB" w:rsidRDefault="007445AA" w:rsidP="007445A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D9FA16" w14:textId="77777777" w:rsidR="007445AA" w:rsidRPr="005D7885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</w:tcPr>
          <w:p w14:paraId="4C5BE7B9" w14:textId="5EFD09A1" w:rsidR="007445AA" w:rsidRPr="009E03A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45AA" w:rsidRPr="00D97076" w14:paraId="59D1681E" w14:textId="77777777" w:rsidTr="005D7885">
        <w:trPr>
          <w:trHeight w:val="418"/>
        </w:trPr>
        <w:tc>
          <w:tcPr>
            <w:tcW w:w="2621" w:type="dxa"/>
          </w:tcPr>
          <w:p w14:paraId="23CA759F" w14:textId="59BD36E4" w:rsidR="007445AA" w:rsidRPr="00670C8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0C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9" w:type="dxa"/>
          </w:tcPr>
          <w:p w14:paraId="290F1F51" w14:textId="77777777" w:rsidR="007445AA" w:rsidRPr="00670C8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gridSpan w:val="2"/>
          </w:tcPr>
          <w:p w14:paraId="44313600" w14:textId="77777777" w:rsidR="007445AA" w:rsidRPr="00670C8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gridSpan w:val="2"/>
          </w:tcPr>
          <w:p w14:paraId="2EF17418" w14:textId="77777777" w:rsidR="007445AA" w:rsidRPr="00670C8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7FFF8B3D" w14:textId="77777777" w:rsidR="007445AA" w:rsidRPr="00670C8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</w:tcPr>
          <w:p w14:paraId="098DB127" w14:textId="146EBF61" w:rsidR="007445AA" w:rsidRPr="00670C8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50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103,310</w:t>
            </w:r>
          </w:p>
        </w:tc>
        <w:tc>
          <w:tcPr>
            <w:tcW w:w="236" w:type="dxa"/>
          </w:tcPr>
          <w:p w14:paraId="1BD1E0BD" w14:textId="77777777" w:rsidR="007445AA" w:rsidRPr="00670C8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9" w:type="dxa"/>
            <w:gridSpan w:val="2"/>
          </w:tcPr>
          <w:p w14:paraId="5DA775A5" w14:textId="77777777" w:rsidR="007445AA" w:rsidRPr="009E03A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7C59239D" w14:textId="77777777" w:rsidR="007445AA" w:rsidRPr="009E03A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dxa"/>
          </w:tcPr>
          <w:p w14:paraId="02B834BA" w14:textId="77777777" w:rsidR="007445AA" w:rsidRPr="009E03AB" w:rsidRDefault="007445AA" w:rsidP="007445A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FCB6C41" w14:textId="77777777" w:rsidR="007445AA" w:rsidRPr="009E03A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04EBA7" w14:textId="242949B2" w:rsidR="007445AA" w:rsidRPr="009E03AB" w:rsidRDefault="007445AA" w:rsidP="00744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16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101,525</w:t>
            </w:r>
          </w:p>
        </w:tc>
      </w:tr>
    </w:tbl>
    <w:p w14:paraId="2ED64BF8" w14:textId="77777777" w:rsidR="00D9588F" w:rsidRPr="00472DAE" w:rsidRDefault="00D9588F" w:rsidP="00007A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3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17"/>
        <w:gridCol w:w="258"/>
        <w:gridCol w:w="1225"/>
        <w:gridCol w:w="279"/>
        <w:gridCol w:w="1221"/>
        <w:gridCol w:w="238"/>
        <w:gridCol w:w="1236"/>
      </w:tblGrid>
      <w:tr w:rsidR="007D222F" w:rsidRPr="00D97076" w14:paraId="50EE1E0A" w14:textId="77777777" w:rsidTr="007D222F">
        <w:tc>
          <w:tcPr>
            <w:tcW w:w="1970" w:type="pct"/>
          </w:tcPr>
          <w:p w14:paraId="6F8CB046" w14:textId="77777777" w:rsidR="00120C92" w:rsidRPr="00472DA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เจ้าหนี้</w:t>
            </w:r>
            <w:r w:rsidRPr="00472DA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หมุนเวียนอื่น</w:t>
            </w:r>
          </w:p>
        </w:tc>
        <w:tc>
          <w:tcPr>
            <w:tcW w:w="1442" w:type="pct"/>
            <w:gridSpan w:val="3"/>
          </w:tcPr>
          <w:p w14:paraId="03537295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335F6910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9" w:type="pct"/>
            <w:gridSpan w:val="3"/>
          </w:tcPr>
          <w:p w14:paraId="6E4E67B9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6841" w:rsidRPr="00D97076" w14:paraId="2452AB56" w14:textId="77777777" w:rsidTr="007D222F">
        <w:tc>
          <w:tcPr>
            <w:tcW w:w="1970" w:type="pct"/>
          </w:tcPr>
          <w:p w14:paraId="5A034CF5" w14:textId="77777777" w:rsidR="001A6841" w:rsidRPr="00472DAE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0" w:type="pct"/>
          </w:tcPr>
          <w:p w14:paraId="4BAC3F5A" w14:textId="43A5D3D5" w:rsidR="001A6841" w:rsidRPr="00472DAE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8" w:type="pct"/>
          </w:tcPr>
          <w:p w14:paraId="2A072C33" w14:textId="77777777" w:rsidR="001A6841" w:rsidRPr="00472DAE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70376575" w14:textId="3A474DEA" w:rsidR="001A6841" w:rsidRPr="00472DAE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9" w:type="pct"/>
          </w:tcPr>
          <w:p w14:paraId="183C3DE8" w14:textId="77777777" w:rsidR="001A6841" w:rsidRPr="00472DAE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5A1F9F42" w14:textId="6366B34E" w:rsidR="001A6841" w:rsidRPr="00472DAE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7" w:type="pct"/>
          </w:tcPr>
          <w:p w14:paraId="0A2D86BD" w14:textId="77777777" w:rsidR="001A6841" w:rsidRPr="00472DAE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0F96B962" w14:textId="4B1804A7" w:rsidR="001A6841" w:rsidRPr="00472DAE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7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42566" w:rsidRPr="00D97076" w14:paraId="0042BCA0" w14:textId="77777777" w:rsidTr="007D222F">
        <w:tc>
          <w:tcPr>
            <w:tcW w:w="1970" w:type="pct"/>
          </w:tcPr>
          <w:p w14:paraId="1283C7B4" w14:textId="77777777" w:rsidR="00142566" w:rsidRPr="00472DAE" w:rsidRDefault="00142566" w:rsidP="0014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0" w:type="pct"/>
          </w:tcPr>
          <w:p w14:paraId="6491067A" w14:textId="356E51CE" w:rsidR="00142566" w:rsidRPr="00472DAE" w:rsidRDefault="00142566" w:rsidP="00142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8" w:type="pct"/>
          </w:tcPr>
          <w:p w14:paraId="2AB2581A" w14:textId="77777777" w:rsidR="00142566" w:rsidRPr="00472DAE" w:rsidRDefault="00142566" w:rsidP="00142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16EAB8DC" w14:textId="14029A92" w:rsidR="00142566" w:rsidRPr="00472DAE" w:rsidRDefault="00142566" w:rsidP="00142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9" w:type="pct"/>
          </w:tcPr>
          <w:p w14:paraId="45C29A7A" w14:textId="77777777" w:rsidR="00142566" w:rsidRPr="00472DAE" w:rsidRDefault="00142566" w:rsidP="00142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55AD09E5" w14:textId="429BC04A" w:rsidR="00142566" w:rsidRPr="00472DAE" w:rsidRDefault="00142566" w:rsidP="00142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7" w:type="pct"/>
          </w:tcPr>
          <w:p w14:paraId="6A616C48" w14:textId="77777777" w:rsidR="00142566" w:rsidRPr="00472DAE" w:rsidRDefault="00142566" w:rsidP="00142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3683FB0C" w14:textId="083709E2" w:rsidR="00142566" w:rsidRPr="00472DAE" w:rsidRDefault="00142566" w:rsidP="00142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F3F62" w:rsidRPr="00D97076" w14:paraId="714D8979" w14:textId="77777777" w:rsidTr="007D222F">
        <w:tc>
          <w:tcPr>
            <w:tcW w:w="1970" w:type="pct"/>
          </w:tcPr>
          <w:p w14:paraId="1B4B019F" w14:textId="77777777" w:rsidR="004F3F62" w:rsidRPr="00472DAE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30" w:type="pct"/>
            <w:gridSpan w:val="7"/>
          </w:tcPr>
          <w:p w14:paraId="2789ECC8" w14:textId="77777777" w:rsidR="004F3F62" w:rsidRPr="00804CA4" w:rsidRDefault="004F3F62" w:rsidP="004F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04CA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2692" w:rsidRPr="00D97076" w14:paraId="533B9FFA" w14:textId="77777777" w:rsidTr="007D222F">
        <w:tc>
          <w:tcPr>
            <w:tcW w:w="1970" w:type="pct"/>
          </w:tcPr>
          <w:p w14:paraId="469FD879" w14:textId="5F578B66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05AF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0" w:type="pct"/>
          </w:tcPr>
          <w:p w14:paraId="7D407AFC" w14:textId="0AAF6B06" w:rsidR="00762692" w:rsidRPr="00472DAE" w:rsidRDefault="008136D3" w:rsidP="0076269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2DBB1E5E" w14:textId="7777777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</w:tcPr>
          <w:p w14:paraId="7E88C9B2" w14:textId="60EC0321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05AF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49" w:type="pct"/>
          </w:tcPr>
          <w:p w14:paraId="60AEB1CA" w14:textId="7777777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28E7839A" w14:textId="06A98AA4" w:rsidR="00762692" w:rsidRPr="00472DAE" w:rsidRDefault="008136D3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4B07007" w14:textId="7777777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0FC6A885" w14:textId="07F1390F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05AF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</w:tr>
      <w:tr w:rsidR="00762692" w:rsidRPr="00D97076" w14:paraId="5FF409CE" w14:textId="77777777" w:rsidTr="007D222F">
        <w:tc>
          <w:tcPr>
            <w:tcW w:w="1970" w:type="pct"/>
          </w:tcPr>
          <w:p w14:paraId="509A42FA" w14:textId="30873CC9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50" w:type="pct"/>
          </w:tcPr>
          <w:p w14:paraId="4908444A" w14:textId="43F77758" w:rsidR="00762692" w:rsidRPr="00472DAE" w:rsidRDefault="008136D3" w:rsidP="0076269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6D3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138" w:type="pct"/>
          </w:tcPr>
          <w:p w14:paraId="5D30B20F" w14:textId="7777777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</w:tcPr>
          <w:p w14:paraId="302BC7DC" w14:textId="5940E381" w:rsidR="00762692" w:rsidRPr="004B5E68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05AF">
              <w:rPr>
                <w:rFonts w:asciiTheme="majorBidi" w:hAnsiTheme="majorBidi" w:cstheme="majorBidi"/>
                <w:sz w:val="30"/>
                <w:szCs w:val="30"/>
              </w:rPr>
              <w:t>781</w:t>
            </w:r>
          </w:p>
        </w:tc>
        <w:tc>
          <w:tcPr>
            <w:tcW w:w="149" w:type="pct"/>
          </w:tcPr>
          <w:p w14:paraId="1A9F17AB" w14:textId="7777777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645BBF4E" w14:textId="450F7768" w:rsidR="00762692" w:rsidRPr="00472DAE" w:rsidRDefault="008136D3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136D3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127" w:type="pct"/>
          </w:tcPr>
          <w:p w14:paraId="2EC6F86A" w14:textId="7777777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234D59F" w14:textId="4C26B21D" w:rsidR="00762692" w:rsidRPr="004B5E68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05AF">
              <w:rPr>
                <w:rFonts w:asciiTheme="majorBidi" w:hAnsiTheme="majorBidi" w:cstheme="majorBidi"/>
                <w:sz w:val="30"/>
                <w:szCs w:val="30"/>
              </w:rPr>
              <w:t>781</w:t>
            </w:r>
          </w:p>
        </w:tc>
      </w:tr>
      <w:tr w:rsidR="00762692" w:rsidRPr="00ED6057" w14:paraId="04F6656E" w14:textId="77777777" w:rsidTr="007D222F">
        <w:tc>
          <w:tcPr>
            <w:tcW w:w="1970" w:type="pct"/>
          </w:tcPr>
          <w:p w14:paraId="3175135C" w14:textId="7777777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73748C95" w14:textId="2C0610F2" w:rsidR="00762692" w:rsidRPr="00472DAE" w:rsidRDefault="008136D3" w:rsidP="0076269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136D3">
              <w:rPr>
                <w:rFonts w:asciiTheme="majorBidi" w:hAnsiTheme="majorBidi" w:cstheme="majorBidi"/>
                <w:sz w:val="30"/>
                <w:szCs w:val="30"/>
              </w:rPr>
              <w:t>10,289</w:t>
            </w:r>
          </w:p>
        </w:tc>
        <w:tc>
          <w:tcPr>
            <w:tcW w:w="138" w:type="pct"/>
          </w:tcPr>
          <w:p w14:paraId="59421A00" w14:textId="7777777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57EC652A" w14:textId="15555AA5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05AF">
              <w:rPr>
                <w:rFonts w:asciiTheme="majorBidi" w:hAnsiTheme="majorBidi" w:cstheme="majorBidi"/>
                <w:sz w:val="30"/>
                <w:szCs w:val="30"/>
              </w:rPr>
              <w:t>19,991</w:t>
            </w:r>
          </w:p>
        </w:tc>
        <w:tc>
          <w:tcPr>
            <w:tcW w:w="149" w:type="pct"/>
          </w:tcPr>
          <w:p w14:paraId="22F1DD11" w14:textId="7777777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33BAA2BA" w14:textId="1991B6B8" w:rsidR="00762692" w:rsidRPr="00472DAE" w:rsidRDefault="008136D3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136D3">
              <w:rPr>
                <w:rFonts w:asciiTheme="majorBidi" w:hAnsiTheme="majorBidi" w:cstheme="majorBidi"/>
                <w:sz w:val="30"/>
                <w:szCs w:val="30"/>
              </w:rPr>
              <w:t>10,289</w:t>
            </w:r>
          </w:p>
        </w:tc>
        <w:tc>
          <w:tcPr>
            <w:tcW w:w="127" w:type="pct"/>
          </w:tcPr>
          <w:p w14:paraId="1A019356" w14:textId="7777777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497E14F2" w14:textId="2A63A016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05AF">
              <w:rPr>
                <w:rFonts w:asciiTheme="majorBidi" w:hAnsiTheme="majorBidi" w:cstheme="majorBidi"/>
                <w:sz w:val="30"/>
                <w:szCs w:val="30"/>
              </w:rPr>
              <w:t>19,991</w:t>
            </w:r>
          </w:p>
        </w:tc>
      </w:tr>
      <w:tr w:rsidR="00762692" w:rsidRPr="00A74DEE" w14:paraId="7D238E6C" w14:textId="77777777" w:rsidTr="007D222F">
        <w:tc>
          <w:tcPr>
            <w:tcW w:w="1970" w:type="pct"/>
          </w:tcPr>
          <w:p w14:paraId="7B9DD472" w14:textId="7777777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70EC0F0D" w14:textId="585006F8" w:rsidR="00762692" w:rsidRPr="00472DAE" w:rsidRDefault="008136D3" w:rsidP="0076269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36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10,406</w:t>
            </w:r>
          </w:p>
        </w:tc>
        <w:tc>
          <w:tcPr>
            <w:tcW w:w="138" w:type="pct"/>
          </w:tcPr>
          <w:p w14:paraId="2B0A4675" w14:textId="7777777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443DBD29" w14:textId="6E3C8A58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05AF">
              <w:rPr>
                <w:rFonts w:ascii="Angsana New" w:hAnsi="Angsana New"/>
                <w:b/>
                <w:bCs/>
                <w:sz w:val="30"/>
                <w:szCs w:val="30"/>
              </w:rPr>
              <w:t>20,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857</w:t>
            </w:r>
          </w:p>
        </w:tc>
        <w:tc>
          <w:tcPr>
            <w:tcW w:w="149" w:type="pct"/>
          </w:tcPr>
          <w:p w14:paraId="0F8EB2C0" w14:textId="7777777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706C35F5" w14:textId="68330839" w:rsidR="00762692" w:rsidRPr="00472DAE" w:rsidRDefault="008136D3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36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10,406</w:t>
            </w:r>
          </w:p>
        </w:tc>
        <w:tc>
          <w:tcPr>
            <w:tcW w:w="127" w:type="pct"/>
          </w:tcPr>
          <w:p w14:paraId="025ED96A" w14:textId="7777777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0BC77015" w14:textId="0B062C60" w:rsidR="00762692" w:rsidRPr="00007A9B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9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0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857</w:t>
            </w:r>
          </w:p>
        </w:tc>
      </w:tr>
    </w:tbl>
    <w:p w14:paraId="56290F41" w14:textId="55D26272" w:rsidR="00061F2F" w:rsidRDefault="00061F2F" w:rsidP="00007A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sz w:val="22"/>
          <w:szCs w:val="22"/>
        </w:rPr>
      </w:pPr>
      <w:r>
        <w:rPr>
          <w:rFonts w:asciiTheme="majorBidi" w:hAnsiTheme="majorBidi" w:cstheme="majorBidi"/>
          <w:bCs/>
          <w:sz w:val="22"/>
          <w:szCs w:val="22"/>
        </w:rPr>
        <w:br w:type="page"/>
      </w:r>
    </w:p>
    <w:p w14:paraId="33E73B05" w14:textId="4B3F4956" w:rsidR="00713C7F" w:rsidRPr="00472DAE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472DAE">
        <w:rPr>
          <w:rFonts w:asciiTheme="majorBidi" w:hAnsiTheme="majorBidi" w:cstheme="majorBidi"/>
          <w:bCs/>
          <w:i/>
          <w:iCs/>
          <w:sz w:val="30"/>
          <w:szCs w:val="30"/>
          <w:cs/>
        </w:rPr>
        <w:t>รายได้รอตัดบัญชีกิจการที่เกี่ยวข้องกัน</w:t>
      </w:r>
    </w:p>
    <w:p w14:paraId="48CFF22D" w14:textId="77777777" w:rsidR="00713C7F" w:rsidRPr="00472DAE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6C8A8D80" w14:textId="77777777" w:rsidR="00713C7F" w:rsidRPr="00472DAE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72DAE">
        <w:rPr>
          <w:rFonts w:asciiTheme="majorBidi" w:hAnsiTheme="majorBidi" w:cstheme="majorBidi"/>
          <w:b/>
          <w:sz w:val="30"/>
          <w:szCs w:val="30"/>
          <w:cs/>
        </w:rPr>
        <w:t>รายได้รอตัดบัญชีจากค่าตอบแทนการใช้พื้นที่และโครงสร้างพื้นฐานสรุปได้ดังนี้</w:t>
      </w:r>
    </w:p>
    <w:p w14:paraId="1A634995" w14:textId="11DFCF66" w:rsidR="00713C7F" w:rsidRPr="00472DAE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2"/>
        <w:gridCol w:w="275"/>
        <w:gridCol w:w="1170"/>
        <w:gridCol w:w="273"/>
        <w:gridCol w:w="1172"/>
        <w:gridCol w:w="273"/>
        <w:gridCol w:w="1159"/>
      </w:tblGrid>
      <w:tr w:rsidR="00120C92" w:rsidRPr="00D97076" w14:paraId="35BD5F56" w14:textId="77777777" w:rsidTr="0022487F">
        <w:trPr>
          <w:tblHeader/>
        </w:trPr>
        <w:tc>
          <w:tcPr>
            <w:tcW w:w="2038" w:type="pct"/>
          </w:tcPr>
          <w:p w14:paraId="29CF1ECA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14:paraId="09DCEE26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BA8D535" w14:textId="77777777" w:rsidR="00120C92" w:rsidRPr="00472DAE" w:rsidRDefault="00120C92" w:rsidP="00873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4" w:type="pct"/>
            <w:gridSpan w:val="3"/>
          </w:tcPr>
          <w:p w14:paraId="1708554E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324E" w:rsidRPr="00D97076" w14:paraId="77B3FEA5" w14:textId="77777777" w:rsidTr="00CA07A2">
        <w:trPr>
          <w:tblHeader/>
        </w:trPr>
        <w:tc>
          <w:tcPr>
            <w:tcW w:w="2038" w:type="pct"/>
          </w:tcPr>
          <w:p w14:paraId="50170853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2" w:type="pct"/>
          </w:tcPr>
          <w:p w14:paraId="1EA727BB" w14:textId="562DC245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 w:rsidR="00FD295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8" w:type="pct"/>
          </w:tcPr>
          <w:p w14:paraId="0DABE0AB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5D6A849" w14:textId="1713B33A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 w:rsidR="00FD295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6702B9C8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E9E0F83" w14:textId="5820CBB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 w:rsidR="00FD295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40C5F6F9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5A074F8" w14:textId="52F8C73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 w:rsidR="00FD295C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A324E" w:rsidRPr="00D97076" w14:paraId="70A3FB69" w14:textId="77777777" w:rsidTr="0022487F">
        <w:trPr>
          <w:tblHeader/>
        </w:trPr>
        <w:tc>
          <w:tcPr>
            <w:tcW w:w="2038" w:type="pct"/>
          </w:tcPr>
          <w:p w14:paraId="4F3CF4C1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2" w:type="pct"/>
            <w:gridSpan w:val="7"/>
          </w:tcPr>
          <w:p w14:paraId="708670D8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324E" w:rsidRPr="00D97076" w14:paraId="124156D0" w14:textId="77777777" w:rsidTr="009E03AB">
        <w:tc>
          <w:tcPr>
            <w:tcW w:w="2038" w:type="pct"/>
          </w:tcPr>
          <w:p w14:paraId="5DF0EF8B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การร่วมค้า </w:t>
            </w:r>
          </w:p>
        </w:tc>
        <w:tc>
          <w:tcPr>
            <w:tcW w:w="632" w:type="pct"/>
          </w:tcPr>
          <w:p w14:paraId="7F227FD5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98F1480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11251BC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6D66DF8" w14:textId="77777777" w:rsidR="008A324E" w:rsidRPr="00472DAE" w:rsidRDefault="008A324E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B458050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4583FE7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4898354B" w14:textId="77777777" w:rsidR="008A324E" w:rsidRPr="00472DAE" w:rsidRDefault="008A324E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295C" w:rsidRPr="00D97076" w14:paraId="4579238A" w14:textId="77777777" w:rsidTr="00D958EF">
        <w:tc>
          <w:tcPr>
            <w:tcW w:w="2038" w:type="pct"/>
          </w:tcPr>
          <w:p w14:paraId="6FAC37DC" w14:textId="50C0A956" w:rsidR="00FD295C" w:rsidRPr="00472DAE" w:rsidRDefault="00FD295C" w:rsidP="00FD2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72DA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2" w:type="pct"/>
          </w:tcPr>
          <w:p w14:paraId="3CE7EC02" w14:textId="1B52CAE5" w:rsidR="00FD295C" w:rsidRPr="00472DAE" w:rsidRDefault="00BB211F" w:rsidP="00FD295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402,672</w:t>
            </w:r>
          </w:p>
        </w:tc>
        <w:tc>
          <w:tcPr>
            <w:tcW w:w="148" w:type="pct"/>
          </w:tcPr>
          <w:p w14:paraId="2855D096" w14:textId="77777777" w:rsidR="00FD295C" w:rsidRPr="00472DAE" w:rsidRDefault="00FD295C" w:rsidP="00FD2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F2FC562" w14:textId="77CE9696" w:rsidR="00FD295C" w:rsidRPr="00472DAE" w:rsidRDefault="00FD295C" w:rsidP="00FD2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53911">
              <w:rPr>
                <w:rFonts w:ascii="Angsana New" w:hAnsi="Angsana New"/>
                <w:sz w:val="30"/>
                <w:szCs w:val="30"/>
              </w:rPr>
              <w:t>344,308</w:t>
            </w:r>
          </w:p>
        </w:tc>
        <w:tc>
          <w:tcPr>
            <w:tcW w:w="147" w:type="pct"/>
          </w:tcPr>
          <w:p w14:paraId="66B437F6" w14:textId="77777777" w:rsidR="00FD295C" w:rsidRPr="00472DAE" w:rsidRDefault="00FD295C" w:rsidP="00FD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AD3BFD8" w14:textId="1A1CD8D1" w:rsidR="00FD295C" w:rsidRPr="00472DAE" w:rsidRDefault="00BB211F" w:rsidP="00FD2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402,672</w:t>
            </w:r>
          </w:p>
        </w:tc>
        <w:tc>
          <w:tcPr>
            <w:tcW w:w="147" w:type="pct"/>
          </w:tcPr>
          <w:p w14:paraId="18739564" w14:textId="77777777" w:rsidR="00FD295C" w:rsidRPr="00472DAE" w:rsidRDefault="00FD295C" w:rsidP="00FD2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536E197" w14:textId="44C3CEBA" w:rsidR="00FD295C" w:rsidRPr="00472DAE" w:rsidRDefault="00FD295C" w:rsidP="0022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53911">
              <w:rPr>
                <w:rFonts w:ascii="Angsana New" w:hAnsi="Angsana New"/>
                <w:sz w:val="30"/>
                <w:szCs w:val="30"/>
              </w:rPr>
              <w:t>344,308</w:t>
            </w:r>
          </w:p>
        </w:tc>
      </w:tr>
      <w:tr w:rsidR="00FD295C" w:rsidRPr="00D97076" w14:paraId="6C18629D" w14:textId="77777777" w:rsidTr="00D95190">
        <w:tc>
          <w:tcPr>
            <w:tcW w:w="2038" w:type="pct"/>
          </w:tcPr>
          <w:p w14:paraId="33B1E534" w14:textId="4DCFD388" w:rsidR="00FD295C" w:rsidRPr="00472DAE" w:rsidRDefault="00FD295C" w:rsidP="00FD2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รับเงินค่าตอบแทนการใช้พื้นที่และ</w:t>
            </w:r>
          </w:p>
        </w:tc>
        <w:tc>
          <w:tcPr>
            <w:tcW w:w="632" w:type="pct"/>
          </w:tcPr>
          <w:p w14:paraId="4AB2D0DC" w14:textId="77777777" w:rsidR="00FD295C" w:rsidRPr="00472DAE" w:rsidRDefault="00FD295C" w:rsidP="00FD295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9036103" w14:textId="77777777" w:rsidR="00FD295C" w:rsidRPr="00472DAE" w:rsidRDefault="00FD295C" w:rsidP="00FD2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1AD88CF" w14:textId="77777777" w:rsidR="00FD295C" w:rsidRPr="00472DAE" w:rsidRDefault="00FD295C" w:rsidP="00FD2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9662313" w14:textId="77777777" w:rsidR="00FD295C" w:rsidRPr="00472DAE" w:rsidRDefault="00FD295C" w:rsidP="00FD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E5C5A61" w14:textId="77777777" w:rsidR="00FD295C" w:rsidRPr="00472DAE" w:rsidRDefault="00FD295C" w:rsidP="00FD2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042A35" w14:textId="77777777" w:rsidR="00FD295C" w:rsidRPr="00472DAE" w:rsidRDefault="00FD295C" w:rsidP="00FD2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2D40D8C" w14:textId="77777777" w:rsidR="00FD295C" w:rsidRPr="00472DAE" w:rsidRDefault="00FD295C" w:rsidP="00FD2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2692" w:rsidRPr="00D97076" w14:paraId="567EDF50" w14:textId="77777777" w:rsidTr="00D95190">
        <w:tc>
          <w:tcPr>
            <w:tcW w:w="2038" w:type="pct"/>
          </w:tcPr>
          <w:p w14:paraId="7DA2F4CB" w14:textId="029AB289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 xml:space="preserve">   โครงสร้างพื้นฐานในระหว่าง</w:t>
            </w:r>
            <w:r w:rsidR="0093352A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556DF2">
              <w:rPr>
                <w:rFonts w:ascii="Angsana New" w:hAnsi="Angsana New"/>
                <w:sz w:val="30"/>
                <w:szCs w:val="30"/>
              </w:rPr>
              <w:t>/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632" w:type="pct"/>
          </w:tcPr>
          <w:p w14:paraId="6F95FA71" w14:textId="08CF56AA" w:rsidR="00762692" w:rsidRPr="00472DAE" w:rsidRDefault="008136D3" w:rsidP="000A79C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7B5B410" w14:textId="7777777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0C9C31F" w14:textId="4B73E4C3" w:rsidR="00762692" w:rsidRPr="00A633CF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90AEE">
              <w:rPr>
                <w:rFonts w:ascii="Angsana New" w:hAnsi="Angsana New"/>
                <w:sz w:val="30"/>
                <w:szCs w:val="30"/>
              </w:rPr>
              <w:t>82,500</w:t>
            </w:r>
          </w:p>
        </w:tc>
        <w:tc>
          <w:tcPr>
            <w:tcW w:w="147" w:type="pct"/>
          </w:tcPr>
          <w:p w14:paraId="174F5907" w14:textId="77777777" w:rsidR="00762692" w:rsidRPr="00A633CF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A171012" w14:textId="153C7713" w:rsidR="00762692" w:rsidRPr="00A633CF" w:rsidRDefault="008136D3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1D07B06" w14:textId="77777777" w:rsidR="00762692" w:rsidRPr="00A633CF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60C7203" w14:textId="26DE8F30" w:rsidR="00762692" w:rsidRPr="00A633CF" w:rsidRDefault="00762692" w:rsidP="00221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90AEE">
              <w:rPr>
                <w:rFonts w:ascii="Angsana New" w:hAnsi="Angsana New"/>
                <w:sz w:val="30"/>
                <w:szCs w:val="30"/>
              </w:rPr>
              <w:t>82,500</w:t>
            </w:r>
          </w:p>
        </w:tc>
      </w:tr>
      <w:tr w:rsidR="00762692" w:rsidRPr="00083CE5" w14:paraId="1010C771" w14:textId="77777777" w:rsidTr="00D95190">
        <w:tc>
          <w:tcPr>
            <w:tcW w:w="2038" w:type="pct"/>
          </w:tcPr>
          <w:p w14:paraId="1CE549C3" w14:textId="07227C7C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472DAE">
              <w:rPr>
                <w:rFonts w:ascii="Angsana New" w:hAnsi="Angsana New"/>
                <w:sz w:val="30"/>
                <w:szCs w:val="30"/>
              </w:rPr>
              <w:t>/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34B76CA" w14:textId="5915A2B6" w:rsidR="00762692" w:rsidRPr="00472DAE" w:rsidRDefault="008136D3" w:rsidP="0076269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136D3">
              <w:rPr>
                <w:rFonts w:asciiTheme="majorBidi" w:hAnsiTheme="majorBidi" w:cstheme="majorBidi"/>
                <w:sz w:val="30"/>
                <w:szCs w:val="30"/>
              </w:rPr>
              <w:t>(12,278)</w:t>
            </w:r>
          </w:p>
        </w:tc>
        <w:tc>
          <w:tcPr>
            <w:tcW w:w="148" w:type="pct"/>
          </w:tcPr>
          <w:p w14:paraId="2118D8A9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13C847D" w14:textId="381BF8D0" w:rsidR="00762692" w:rsidRPr="00A633CF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90AEE">
              <w:rPr>
                <w:rFonts w:ascii="Angsana New" w:hAnsi="Angsana New"/>
                <w:sz w:val="30"/>
                <w:szCs w:val="30"/>
              </w:rPr>
              <w:t>(24,136)</w:t>
            </w:r>
          </w:p>
        </w:tc>
        <w:tc>
          <w:tcPr>
            <w:tcW w:w="147" w:type="pct"/>
          </w:tcPr>
          <w:p w14:paraId="19B398FD" w14:textId="77777777" w:rsidR="00762692" w:rsidRPr="00A633CF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1A00D2C4" w14:textId="464038DD" w:rsidR="00762692" w:rsidRPr="00A633CF" w:rsidRDefault="008136D3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6D3">
              <w:rPr>
                <w:rFonts w:asciiTheme="majorBidi" w:hAnsiTheme="majorBidi" w:cstheme="majorBidi"/>
                <w:sz w:val="30"/>
                <w:szCs w:val="30"/>
              </w:rPr>
              <w:t>(12,278)</w:t>
            </w:r>
          </w:p>
        </w:tc>
        <w:tc>
          <w:tcPr>
            <w:tcW w:w="147" w:type="pct"/>
          </w:tcPr>
          <w:p w14:paraId="2CA26D2A" w14:textId="77777777" w:rsidR="00762692" w:rsidRPr="00A633CF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6E42B46E" w14:textId="4327E134" w:rsidR="00762692" w:rsidRPr="00A633CF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90AEE">
              <w:rPr>
                <w:rFonts w:ascii="Angsana New" w:hAnsi="Angsana New"/>
                <w:sz w:val="30"/>
                <w:szCs w:val="30"/>
              </w:rPr>
              <w:t>(24,136)</w:t>
            </w:r>
          </w:p>
        </w:tc>
      </w:tr>
      <w:tr w:rsidR="00762692" w:rsidRPr="00D97076" w14:paraId="05CA1590" w14:textId="77777777" w:rsidTr="00D95190">
        <w:tc>
          <w:tcPr>
            <w:tcW w:w="2038" w:type="pct"/>
          </w:tcPr>
          <w:p w14:paraId="6EBFE7AE" w14:textId="05D68145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1A68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 </w:t>
            </w:r>
            <w:r w:rsidR="001A68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/31 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5327EFCD" w14:textId="52A2E863" w:rsidR="00762692" w:rsidRPr="00472DAE" w:rsidRDefault="008136D3" w:rsidP="0076269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36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390,394</w:t>
            </w:r>
          </w:p>
        </w:tc>
        <w:tc>
          <w:tcPr>
            <w:tcW w:w="148" w:type="pct"/>
          </w:tcPr>
          <w:p w14:paraId="3E277366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0A82E76D" w14:textId="24251397" w:rsidR="00762692" w:rsidRPr="00A633CF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0AEE">
              <w:rPr>
                <w:rFonts w:ascii="Angsana New" w:hAnsi="Angsana New"/>
                <w:b/>
                <w:bCs/>
                <w:sz w:val="30"/>
                <w:szCs w:val="30"/>
              </w:rPr>
              <w:t>402,67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5AF4EC21" w14:textId="77777777" w:rsidR="00762692" w:rsidRPr="00A633CF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01139C49" w14:textId="7C7F3C71" w:rsidR="00762692" w:rsidRPr="00A633CF" w:rsidRDefault="008136D3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36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390,394</w:t>
            </w:r>
          </w:p>
        </w:tc>
        <w:tc>
          <w:tcPr>
            <w:tcW w:w="147" w:type="pct"/>
          </w:tcPr>
          <w:p w14:paraId="685F5E61" w14:textId="77777777" w:rsidR="00762692" w:rsidRPr="00A633CF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2DB4A27B" w14:textId="6BF76DA4" w:rsidR="00762692" w:rsidRPr="00A633CF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0AEE">
              <w:rPr>
                <w:rFonts w:ascii="Angsana New" w:hAnsi="Angsana New"/>
                <w:b/>
                <w:bCs/>
                <w:sz w:val="30"/>
                <w:szCs w:val="30"/>
              </w:rPr>
              <w:t>402,67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762692" w:rsidRPr="00D97076" w14:paraId="274D90F4" w14:textId="77777777" w:rsidTr="00D95190">
        <w:tc>
          <w:tcPr>
            <w:tcW w:w="2038" w:type="pct"/>
          </w:tcPr>
          <w:p w14:paraId="1A7831F7" w14:textId="7777777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1021A0D5" w14:textId="77777777" w:rsidR="00762692" w:rsidRPr="00472DAE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523C585" w14:textId="77777777" w:rsidR="00762692" w:rsidRPr="00472DAE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785D7DB8" w14:textId="77777777" w:rsidR="00762692" w:rsidRPr="00A633CF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5ACE62B" w14:textId="77777777" w:rsidR="00762692" w:rsidRPr="00A633CF" w:rsidRDefault="00762692" w:rsidP="0076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4506CFDF" w14:textId="77777777" w:rsidR="00762692" w:rsidRPr="003B5432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1616618" w14:textId="77777777" w:rsidR="00762692" w:rsidRPr="00A633CF" w:rsidRDefault="00762692" w:rsidP="007626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00967686" w14:textId="77777777" w:rsidR="00762692" w:rsidRPr="00A633CF" w:rsidRDefault="00762692" w:rsidP="0076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A6841" w:rsidRPr="008254B7" w14:paraId="3F87DEE0" w14:textId="77777777" w:rsidTr="00D95190">
        <w:tc>
          <w:tcPr>
            <w:tcW w:w="2038" w:type="pct"/>
          </w:tcPr>
          <w:p w14:paraId="7A751BC6" w14:textId="73CD73B0" w:rsidR="001A6841" w:rsidRPr="008254B7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54B7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254B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254B7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32" w:type="pct"/>
          </w:tcPr>
          <w:p w14:paraId="79B78518" w14:textId="555EFDBA" w:rsidR="001A6841" w:rsidRPr="008254B7" w:rsidRDefault="008136D3" w:rsidP="001A684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136D3">
              <w:rPr>
                <w:rFonts w:asciiTheme="majorBidi" w:hAnsiTheme="majorBidi" w:cstheme="majorBidi"/>
                <w:sz w:val="30"/>
                <w:szCs w:val="30"/>
              </w:rPr>
              <w:t>24,557</w:t>
            </w:r>
          </w:p>
        </w:tc>
        <w:tc>
          <w:tcPr>
            <w:tcW w:w="148" w:type="pct"/>
          </w:tcPr>
          <w:p w14:paraId="1079E7D4" w14:textId="77777777" w:rsidR="001A6841" w:rsidRPr="008254B7" w:rsidRDefault="001A6841" w:rsidP="001A684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2FBF581B" w14:textId="38D42D22" w:rsidR="001A6841" w:rsidRPr="008254B7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254B7">
              <w:rPr>
                <w:rFonts w:asciiTheme="majorBidi" w:hAnsiTheme="majorBidi" w:cstheme="majorBidi"/>
                <w:sz w:val="30"/>
                <w:szCs w:val="30"/>
              </w:rPr>
              <w:t>24,557</w:t>
            </w:r>
          </w:p>
        </w:tc>
        <w:tc>
          <w:tcPr>
            <w:tcW w:w="147" w:type="pct"/>
          </w:tcPr>
          <w:p w14:paraId="5AA3BE1A" w14:textId="77777777" w:rsidR="001A6841" w:rsidRPr="008254B7" w:rsidRDefault="001A6841" w:rsidP="001A684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56C0D16C" w14:textId="03ECFD77" w:rsidR="001A6841" w:rsidRPr="008254B7" w:rsidRDefault="008136D3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136D3">
              <w:rPr>
                <w:rFonts w:asciiTheme="majorBidi" w:hAnsiTheme="majorBidi" w:cstheme="majorBidi"/>
                <w:sz w:val="30"/>
                <w:szCs w:val="30"/>
              </w:rPr>
              <w:t>24,557</w:t>
            </w:r>
          </w:p>
        </w:tc>
        <w:tc>
          <w:tcPr>
            <w:tcW w:w="147" w:type="pct"/>
          </w:tcPr>
          <w:p w14:paraId="3E2EFE3E" w14:textId="77777777" w:rsidR="001A6841" w:rsidRPr="008254B7" w:rsidRDefault="001A6841" w:rsidP="001A684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2BDC5A7B" w14:textId="3228A33B" w:rsidR="001A6841" w:rsidRPr="008254B7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254B7">
              <w:rPr>
                <w:rFonts w:asciiTheme="majorBidi" w:hAnsiTheme="majorBidi" w:cstheme="majorBidi"/>
                <w:sz w:val="30"/>
                <w:szCs w:val="30"/>
              </w:rPr>
              <w:t>24,557</w:t>
            </w:r>
          </w:p>
        </w:tc>
      </w:tr>
      <w:tr w:rsidR="001A6841" w:rsidRPr="008254B7" w14:paraId="64ED0904" w14:textId="77777777" w:rsidTr="00D95190">
        <w:tc>
          <w:tcPr>
            <w:tcW w:w="2038" w:type="pct"/>
          </w:tcPr>
          <w:p w14:paraId="2BC5D154" w14:textId="77777777" w:rsidR="001A6841" w:rsidRPr="008254B7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54B7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254B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254B7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5EFC44DA" w14:textId="60149B14" w:rsidR="001A6841" w:rsidRPr="008254B7" w:rsidRDefault="008136D3" w:rsidP="001A684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136D3">
              <w:rPr>
                <w:rFonts w:asciiTheme="majorBidi" w:hAnsiTheme="majorBidi" w:cstheme="majorBidi"/>
                <w:sz w:val="30"/>
                <w:szCs w:val="30"/>
              </w:rPr>
              <w:t>365,837</w:t>
            </w:r>
          </w:p>
        </w:tc>
        <w:tc>
          <w:tcPr>
            <w:tcW w:w="148" w:type="pct"/>
          </w:tcPr>
          <w:p w14:paraId="0EEA4806" w14:textId="77777777" w:rsidR="001A6841" w:rsidRPr="008254B7" w:rsidRDefault="001A6841" w:rsidP="001A684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4CD9C613" w14:textId="0C78E94E" w:rsidR="001A6841" w:rsidRPr="008254B7" w:rsidRDefault="00FC224F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254B7">
              <w:rPr>
                <w:rFonts w:asciiTheme="majorBidi" w:hAnsiTheme="majorBidi" w:cstheme="majorBidi"/>
                <w:sz w:val="30"/>
                <w:szCs w:val="30"/>
              </w:rPr>
              <w:t>378,115</w:t>
            </w:r>
          </w:p>
        </w:tc>
        <w:tc>
          <w:tcPr>
            <w:tcW w:w="147" w:type="pct"/>
          </w:tcPr>
          <w:p w14:paraId="5990B412" w14:textId="77777777" w:rsidR="001A6841" w:rsidRPr="008254B7" w:rsidRDefault="001A6841" w:rsidP="001A684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1F590955" w14:textId="1A33B98B" w:rsidR="001A6841" w:rsidRPr="008254B7" w:rsidRDefault="008136D3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136D3">
              <w:rPr>
                <w:rFonts w:asciiTheme="majorBidi" w:hAnsiTheme="majorBidi" w:cstheme="majorBidi"/>
                <w:sz w:val="30"/>
                <w:szCs w:val="30"/>
              </w:rPr>
              <w:t>365,837</w:t>
            </w:r>
          </w:p>
        </w:tc>
        <w:tc>
          <w:tcPr>
            <w:tcW w:w="147" w:type="pct"/>
          </w:tcPr>
          <w:p w14:paraId="35C7BFD8" w14:textId="77777777" w:rsidR="001A6841" w:rsidRPr="008254B7" w:rsidRDefault="001A6841" w:rsidP="001A684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4B17A3A0" w14:textId="649C5424" w:rsidR="001A6841" w:rsidRPr="008254B7" w:rsidRDefault="00FC224F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254B7">
              <w:rPr>
                <w:rFonts w:asciiTheme="majorBidi" w:hAnsiTheme="majorBidi" w:cstheme="majorBidi"/>
                <w:sz w:val="30"/>
                <w:szCs w:val="30"/>
              </w:rPr>
              <w:t>378,115</w:t>
            </w:r>
          </w:p>
        </w:tc>
      </w:tr>
      <w:tr w:rsidR="001A6841" w:rsidRPr="00A74DEE" w14:paraId="3BFE5313" w14:textId="77777777" w:rsidTr="00D95190">
        <w:tc>
          <w:tcPr>
            <w:tcW w:w="2038" w:type="pct"/>
          </w:tcPr>
          <w:p w14:paraId="747FBAC3" w14:textId="77777777" w:rsidR="001A6841" w:rsidRPr="008254B7" w:rsidRDefault="001A6841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54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32CC2A6" w14:textId="7E8096A5" w:rsidR="001A6841" w:rsidRPr="008254B7" w:rsidRDefault="008136D3" w:rsidP="001A684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36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390,394</w:t>
            </w:r>
          </w:p>
        </w:tc>
        <w:tc>
          <w:tcPr>
            <w:tcW w:w="148" w:type="pct"/>
          </w:tcPr>
          <w:p w14:paraId="4734453A" w14:textId="77777777" w:rsidR="001A6841" w:rsidRPr="008254B7" w:rsidRDefault="001A6841" w:rsidP="001A684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B50A3A1" w14:textId="0151806A" w:rsidR="001A6841" w:rsidRPr="008254B7" w:rsidRDefault="00FC224F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54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402,672</w:t>
            </w:r>
          </w:p>
        </w:tc>
        <w:tc>
          <w:tcPr>
            <w:tcW w:w="147" w:type="pct"/>
          </w:tcPr>
          <w:p w14:paraId="1FA21E00" w14:textId="77777777" w:rsidR="001A6841" w:rsidRPr="008254B7" w:rsidRDefault="001A6841" w:rsidP="001A684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965968E" w14:textId="72C9F75D" w:rsidR="001A6841" w:rsidRPr="008254B7" w:rsidRDefault="008136D3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36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390,394</w:t>
            </w:r>
          </w:p>
        </w:tc>
        <w:tc>
          <w:tcPr>
            <w:tcW w:w="147" w:type="pct"/>
          </w:tcPr>
          <w:p w14:paraId="394D9409" w14:textId="77777777" w:rsidR="001A6841" w:rsidRPr="008254B7" w:rsidRDefault="001A6841" w:rsidP="001A684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7034FDED" w14:textId="6F8F9CF1" w:rsidR="001A6841" w:rsidRPr="008739F2" w:rsidRDefault="00FC224F" w:rsidP="001A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54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402,672</w:t>
            </w:r>
          </w:p>
        </w:tc>
      </w:tr>
    </w:tbl>
    <w:p w14:paraId="26C5E1FC" w14:textId="77777777" w:rsidR="00120C92" w:rsidRDefault="00120C92" w:rsidP="008739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1"/>
        <w:gridCol w:w="271"/>
        <w:gridCol w:w="1172"/>
        <w:gridCol w:w="271"/>
        <w:gridCol w:w="1172"/>
        <w:gridCol w:w="271"/>
        <w:gridCol w:w="1163"/>
      </w:tblGrid>
      <w:tr w:rsidR="00120C92" w:rsidRPr="00D80B8D" w14:paraId="6782D1AF" w14:textId="77777777" w:rsidTr="00A02D75">
        <w:tc>
          <w:tcPr>
            <w:tcW w:w="2039" w:type="pct"/>
          </w:tcPr>
          <w:p w14:paraId="107B5179" w14:textId="77777777" w:rsidR="00120C92" w:rsidRPr="00472DAE" w:rsidRDefault="00120C9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เงินประกันค่าสาธารณูปโภครับจากลูกค้า</w:t>
            </w:r>
          </w:p>
        </w:tc>
        <w:tc>
          <w:tcPr>
            <w:tcW w:w="1410" w:type="pct"/>
            <w:gridSpan w:val="3"/>
          </w:tcPr>
          <w:p w14:paraId="65F14906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748B629D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5" w:type="pct"/>
            <w:gridSpan w:val="3"/>
          </w:tcPr>
          <w:p w14:paraId="22530F68" w14:textId="77777777" w:rsidR="00120C92" w:rsidRPr="00472DAE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6841" w:rsidRPr="00D80B8D" w14:paraId="6C8D0870" w14:textId="77777777" w:rsidTr="00A02D75">
        <w:tc>
          <w:tcPr>
            <w:tcW w:w="2039" w:type="pct"/>
          </w:tcPr>
          <w:p w14:paraId="20B31CAA" w14:textId="77777777" w:rsidR="001A6841" w:rsidRPr="00472DAE" w:rsidRDefault="001A6841" w:rsidP="001A6841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25F636D" w14:textId="1CA0B16C" w:rsidR="001A6841" w:rsidRPr="00472DAE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6" w:type="pct"/>
          </w:tcPr>
          <w:p w14:paraId="707612E1" w14:textId="77777777" w:rsidR="001A6841" w:rsidRPr="00472DAE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CBF2A1C" w14:textId="6A61E7D3" w:rsidR="001A6841" w:rsidRPr="00472DAE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4CBF756C" w14:textId="77777777" w:rsidR="001A6841" w:rsidRPr="00472DAE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80896CF" w14:textId="2744E12E" w:rsidR="001A6841" w:rsidRPr="00472DAE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6" w:type="pct"/>
          </w:tcPr>
          <w:p w14:paraId="2C8E7697" w14:textId="77777777" w:rsidR="001A6841" w:rsidRPr="00472DAE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70684E34" w14:textId="44C40C8F" w:rsidR="001A6841" w:rsidRPr="00472DAE" w:rsidRDefault="001A6841" w:rsidP="001A6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D295C" w:rsidRPr="00D80B8D" w14:paraId="721A2DA8" w14:textId="77777777" w:rsidTr="00A02D75">
        <w:tc>
          <w:tcPr>
            <w:tcW w:w="2039" w:type="pct"/>
          </w:tcPr>
          <w:p w14:paraId="7989B216" w14:textId="77777777" w:rsidR="00FD295C" w:rsidRPr="00472DAE" w:rsidRDefault="00FD295C" w:rsidP="00FD295C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281EA82" w14:textId="08A4EC36" w:rsidR="00FD295C" w:rsidRPr="00472DAE" w:rsidRDefault="00FD295C" w:rsidP="00FD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3D0E4216" w14:textId="77777777" w:rsidR="00FD295C" w:rsidRPr="00472DAE" w:rsidRDefault="00FD295C" w:rsidP="00FD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70A1D0F" w14:textId="268AE020" w:rsidR="00FD295C" w:rsidRPr="00472DAE" w:rsidRDefault="00FD295C" w:rsidP="00FD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0A09A4D7" w14:textId="77777777" w:rsidR="00FD295C" w:rsidRPr="00472DAE" w:rsidRDefault="00FD295C" w:rsidP="00FD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F057E29" w14:textId="3C42CA6F" w:rsidR="00FD295C" w:rsidRPr="00472DAE" w:rsidRDefault="00FD295C" w:rsidP="00FD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00C5AB43" w14:textId="77777777" w:rsidR="00FD295C" w:rsidRPr="00472DAE" w:rsidRDefault="00FD295C" w:rsidP="00FD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3A47DDF1" w14:textId="2AA70439" w:rsidR="00FD295C" w:rsidRPr="00472DAE" w:rsidRDefault="00FD295C" w:rsidP="00FD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1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F3F62" w:rsidRPr="00D80B8D" w14:paraId="04FC7415" w14:textId="77777777" w:rsidTr="0022487F">
        <w:tc>
          <w:tcPr>
            <w:tcW w:w="2039" w:type="pct"/>
          </w:tcPr>
          <w:p w14:paraId="715679CB" w14:textId="77777777" w:rsidR="004F3F62" w:rsidRPr="00472DAE" w:rsidRDefault="004F3F62" w:rsidP="004F3F6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1" w:type="pct"/>
            <w:gridSpan w:val="7"/>
          </w:tcPr>
          <w:p w14:paraId="1D8B5304" w14:textId="77777777" w:rsidR="004F3F62" w:rsidRPr="00472DAE" w:rsidRDefault="004F3F62" w:rsidP="004F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36D3" w:rsidRPr="00D80B8D" w14:paraId="35A9D8D7" w14:textId="77777777" w:rsidTr="00D958EF">
        <w:tc>
          <w:tcPr>
            <w:tcW w:w="2039" w:type="pct"/>
          </w:tcPr>
          <w:p w14:paraId="63FE02DF" w14:textId="77777777" w:rsidR="008136D3" w:rsidRPr="00472DAE" w:rsidRDefault="008136D3" w:rsidP="0081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2" w:type="pct"/>
          </w:tcPr>
          <w:p w14:paraId="22C11C86" w14:textId="1C5A49AC" w:rsidR="008136D3" w:rsidRPr="00472DAE" w:rsidRDefault="008136D3" w:rsidP="008136D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146" w:type="pct"/>
          </w:tcPr>
          <w:p w14:paraId="65700FA7" w14:textId="77777777" w:rsidR="008136D3" w:rsidRPr="00472DAE" w:rsidRDefault="008136D3" w:rsidP="008136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171564BE" w14:textId="5257E437" w:rsidR="008136D3" w:rsidRPr="00472DAE" w:rsidRDefault="008136D3" w:rsidP="0081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146" w:type="pct"/>
          </w:tcPr>
          <w:p w14:paraId="2AC69628" w14:textId="77777777" w:rsidR="008136D3" w:rsidRPr="00472DAE" w:rsidRDefault="008136D3" w:rsidP="008136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1F7B3ACD" w14:textId="102EC487" w:rsidR="008136D3" w:rsidRPr="00472DAE" w:rsidRDefault="008136D3" w:rsidP="0081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146" w:type="pct"/>
          </w:tcPr>
          <w:p w14:paraId="558B7BC6" w14:textId="77777777" w:rsidR="008136D3" w:rsidRPr="00472DAE" w:rsidRDefault="008136D3" w:rsidP="008136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631848B3" w14:textId="0E8693A8" w:rsidR="008136D3" w:rsidRPr="00472DAE" w:rsidRDefault="008136D3" w:rsidP="0081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274</w:t>
            </w:r>
          </w:p>
        </w:tc>
      </w:tr>
      <w:tr w:rsidR="008136D3" w:rsidRPr="00D80B8D" w14:paraId="6246BA79" w14:textId="77777777" w:rsidTr="00D958EF">
        <w:tc>
          <w:tcPr>
            <w:tcW w:w="2039" w:type="pct"/>
          </w:tcPr>
          <w:p w14:paraId="4FF07377" w14:textId="77777777" w:rsidR="008136D3" w:rsidRPr="00472DAE" w:rsidRDefault="008136D3" w:rsidP="0081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2" w:type="pct"/>
          </w:tcPr>
          <w:p w14:paraId="568A8162" w14:textId="4EC90315" w:rsidR="008136D3" w:rsidRPr="00472DAE" w:rsidRDefault="008136D3" w:rsidP="008136D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1A926EAF" w14:textId="77777777" w:rsidR="008136D3" w:rsidRPr="00472DAE" w:rsidRDefault="008136D3" w:rsidP="008136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7EAD007E" w14:textId="3B1F773E" w:rsidR="008136D3" w:rsidRPr="00472DAE" w:rsidRDefault="008136D3" w:rsidP="0081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4DF8E892" w14:textId="77777777" w:rsidR="008136D3" w:rsidRPr="00472DAE" w:rsidRDefault="008136D3" w:rsidP="008136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60FEFA2F" w14:textId="6D363A32" w:rsidR="008136D3" w:rsidRPr="00472DAE" w:rsidRDefault="008136D3" w:rsidP="0081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30D0D26A" w14:textId="77777777" w:rsidR="008136D3" w:rsidRPr="00472DAE" w:rsidRDefault="008136D3" w:rsidP="008136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5624F137" w14:textId="5BDB4F26" w:rsidR="008136D3" w:rsidRPr="00472DAE" w:rsidRDefault="008136D3" w:rsidP="0081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8136D3" w:rsidRPr="00B362BD" w14:paraId="0F6DA4E4" w14:textId="77777777" w:rsidTr="00D958EF">
        <w:tc>
          <w:tcPr>
            <w:tcW w:w="2039" w:type="pct"/>
          </w:tcPr>
          <w:p w14:paraId="4E6C9896" w14:textId="77777777" w:rsidR="008136D3" w:rsidRPr="00472DAE" w:rsidRDefault="008136D3" w:rsidP="008136D3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37268A29" w14:textId="10880DEE" w:rsidR="008136D3" w:rsidRPr="00472DAE" w:rsidRDefault="008136D3" w:rsidP="008136D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283</w:t>
            </w:r>
          </w:p>
        </w:tc>
        <w:tc>
          <w:tcPr>
            <w:tcW w:w="146" w:type="pct"/>
          </w:tcPr>
          <w:p w14:paraId="5C8F0E4D" w14:textId="77777777" w:rsidR="008136D3" w:rsidRPr="00472DAE" w:rsidRDefault="008136D3" w:rsidP="008136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77247DC8" w14:textId="2C9CD27B" w:rsidR="008136D3" w:rsidRPr="00472DAE" w:rsidRDefault="008136D3" w:rsidP="0081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283</w:t>
            </w:r>
          </w:p>
        </w:tc>
        <w:tc>
          <w:tcPr>
            <w:tcW w:w="146" w:type="pct"/>
          </w:tcPr>
          <w:p w14:paraId="4DFA4B61" w14:textId="77777777" w:rsidR="008136D3" w:rsidRPr="00472DAE" w:rsidRDefault="008136D3" w:rsidP="008136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162AAD78" w14:textId="5463711F" w:rsidR="008136D3" w:rsidRPr="00472DAE" w:rsidRDefault="008136D3" w:rsidP="0081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283</w:t>
            </w:r>
          </w:p>
        </w:tc>
        <w:tc>
          <w:tcPr>
            <w:tcW w:w="146" w:type="pct"/>
          </w:tcPr>
          <w:p w14:paraId="7E4D9747" w14:textId="77777777" w:rsidR="008136D3" w:rsidRPr="00472DAE" w:rsidRDefault="008136D3" w:rsidP="008136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01B171F6" w14:textId="07784AB6" w:rsidR="008136D3" w:rsidRPr="008739F2" w:rsidRDefault="008136D3" w:rsidP="0081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283</w:t>
            </w:r>
          </w:p>
        </w:tc>
      </w:tr>
    </w:tbl>
    <w:p w14:paraId="0154B499" w14:textId="57BF22B5" w:rsidR="00F9188A" w:rsidRDefault="00F9188A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1A505A01" w14:textId="77777777" w:rsidR="00D73AE6" w:rsidRPr="00811D41" w:rsidRDefault="00D73AE6" w:rsidP="00D73A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7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811D41">
        <w:rPr>
          <w:rFonts w:ascii="Angsana New" w:hAnsi="Angsana New"/>
          <w:bCs/>
          <w:i/>
          <w:iCs/>
          <w:sz w:val="30"/>
          <w:szCs w:val="30"/>
          <w:cs/>
        </w:rPr>
        <w:t>สัญญาที่สำคัญกับกิจการที่เกี่ยวข้องกัน</w:t>
      </w:r>
    </w:p>
    <w:p w14:paraId="559A44DB" w14:textId="77777777" w:rsidR="00D73AE6" w:rsidRPr="00811D41" w:rsidRDefault="00D73AE6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bCs/>
          <w:sz w:val="30"/>
          <w:szCs w:val="30"/>
        </w:rPr>
      </w:pPr>
    </w:p>
    <w:p w14:paraId="7CA9F9D4" w14:textId="0BE38DC8" w:rsidR="00D73AE6" w:rsidRPr="00811D41" w:rsidRDefault="00D73AE6" w:rsidP="00D73A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rPr>
          <w:rFonts w:ascii="Angsana New" w:hAnsi="Angsana New"/>
          <w:b/>
          <w:sz w:val="30"/>
          <w:szCs w:val="30"/>
          <w:cs/>
        </w:rPr>
      </w:pPr>
      <w:r w:rsidRPr="00811D41">
        <w:rPr>
          <w:rFonts w:ascii="Angsana New" w:hAnsi="Angsana New"/>
          <w:b/>
          <w:sz w:val="30"/>
          <w:szCs w:val="30"/>
          <w:cs/>
        </w:rPr>
        <w:t>กลุ่มบริษัทไม่มีสัญญาสำคัญที่ทำกับกิจการที่เกี่ยวข้องกันในระหว่างงวด</w:t>
      </w:r>
      <w:r w:rsidR="001A6841">
        <w:rPr>
          <w:rFonts w:ascii="Angsana New" w:hAnsi="Angsana New" w:hint="cs"/>
          <w:b/>
          <w:sz w:val="30"/>
          <w:szCs w:val="30"/>
          <w:cs/>
        </w:rPr>
        <w:t>หก</w:t>
      </w:r>
      <w:r w:rsidRPr="00811D41">
        <w:rPr>
          <w:rFonts w:ascii="Angsana New" w:hAnsi="Angsana New"/>
          <w:b/>
          <w:sz w:val="30"/>
          <w:szCs w:val="30"/>
          <w:cs/>
        </w:rPr>
        <w:t xml:space="preserve">เดือนสิ้นสุดวันที่ </w:t>
      </w:r>
      <w:r w:rsidR="001A6841">
        <w:rPr>
          <w:rFonts w:ascii="Angsana New" w:hAnsi="Angsana New"/>
          <w:sz w:val="30"/>
          <w:szCs w:val="30"/>
        </w:rPr>
        <w:t xml:space="preserve">30 </w:t>
      </w:r>
      <w:r w:rsidR="001A6841">
        <w:rPr>
          <w:rFonts w:ascii="Angsana New" w:hAnsi="Angsana New" w:hint="cs"/>
          <w:sz w:val="30"/>
          <w:szCs w:val="30"/>
          <w:cs/>
        </w:rPr>
        <w:t>มิถุนายน</w:t>
      </w:r>
      <w:r w:rsidRPr="00811D41">
        <w:rPr>
          <w:rFonts w:ascii="Angsana New" w:hAnsi="Angsana New"/>
          <w:b/>
          <w:sz w:val="30"/>
          <w:szCs w:val="30"/>
          <w:cs/>
        </w:rPr>
        <w:t xml:space="preserve"> </w:t>
      </w:r>
      <w:r w:rsidRPr="00811D41">
        <w:rPr>
          <w:rFonts w:ascii="Angsana New" w:hAnsi="Angsana New"/>
          <w:sz w:val="30"/>
          <w:szCs w:val="30"/>
        </w:rPr>
        <w:t>2569</w:t>
      </w:r>
    </w:p>
    <w:p w14:paraId="5AA35E15" w14:textId="77777777" w:rsidR="00F9188A" w:rsidRDefault="00F91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  <w:cs/>
        </w:rPr>
      </w:pPr>
      <w:r>
        <w:rPr>
          <w:rFonts w:asciiTheme="majorBidi" w:hAnsiTheme="majorBidi" w:cstheme="majorBidi"/>
          <w:bCs/>
          <w:sz w:val="30"/>
          <w:szCs w:val="30"/>
          <w:cs/>
        </w:rPr>
        <w:br w:type="page"/>
      </w:r>
    </w:p>
    <w:p w14:paraId="0848EBCA" w14:textId="4C548142" w:rsidR="008A2845" w:rsidRPr="004F268E" w:rsidRDefault="008A2845" w:rsidP="0061033F">
      <w:pPr>
        <w:pStyle w:val="Heading8"/>
        <w:numPr>
          <w:ilvl w:val="0"/>
          <w:numId w:val="15"/>
        </w:numPr>
        <w:tabs>
          <w:tab w:val="left" w:pos="540"/>
        </w:tabs>
        <w:spacing w:line="240" w:lineRule="auto"/>
        <w:ind w:right="-43" w:hanging="630"/>
        <w:jc w:val="thaiDistribute"/>
        <w:rPr>
          <w:rFonts w:ascii="Angsana New" w:hAnsi="Angsana New"/>
          <w:sz w:val="30"/>
          <w:szCs w:val="30"/>
          <w:lang w:val="th-TH"/>
        </w:rPr>
      </w:pPr>
      <w:r w:rsidRPr="004F268E">
        <w:rPr>
          <w:rFonts w:ascii="Angsana New" w:hAnsi="Angsana New" w:hint="cs"/>
          <w:sz w:val="30"/>
          <w:szCs w:val="30"/>
          <w:cs/>
          <w:lang w:val="th-TH"/>
        </w:rPr>
        <w:t>ลูกหนี้การค้า</w:t>
      </w:r>
    </w:p>
    <w:p w14:paraId="3A37857F" w14:textId="77777777" w:rsidR="00E4247F" w:rsidRPr="008739F2" w:rsidRDefault="00E4247F" w:rsidP="00D92B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630" w:right="-43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1"/>
        <w:gridCol w:w="28"/>
        <w:gridCol w:w="388"/>
        <w:gridCol w:w="1593"/>
        <w:gridCol w:w="270"/>
        <w:gridCol w:w="1620"/>
      </w:tblGrid>
      <w:tr w:rsidR="008258C1" w:rsidRPr="00071DD1" w14:paraId="3F20AC20" w14:textId="77777777" w:rsidTr="005F03D4">
        <w:trPr>
          <w:trHeight w:val="20"/>
        </w:trPr>
        <w:tc>
          <w:tcPr>
            <w:tcW w:w="5461" w:type="dxa"/>
            <w:vAlign w:val="bottom"/>
          </w:tcPr>
          <w:p w14:paraId="7F093B97" w14:textId="77777777" w:rsidR="008258C1" w:rsidRPr="00071DD1" w:rsidRDefault="00825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6" w:type="dxa"/>
            <w:gridSpan w:val="2"/>
            <w:vAlign w:val="bottom"/>
          </w:tcPr>
          <w:p w14:paraId="52D7B6AA" w14:textId="77777777" w:rsidR="008258C1" w:rsidRPr="00071DD1" w:rsidRDefault="00825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83" w:type="dxa"/>
            <w:gridSpan w:val="3"/>
            <w:vAlign w:val="bottom"/>
          </w:tcPr>
          <w:p w14:paraId="388771AC" w14:textId="42128FEC" w:rsidR="008258C1" w:rsidRPr="00D67BB3" w:rsidRDefault="008258C1" w:rsidP="001B5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7B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BC41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1B5206" w:rsidRPr="00071DD1" w14:paraId="4C4DB826" w14:textId="77777777" w:rsidTr="005F03D4">
        <w:trPr>
          <w:trHeight w:val="20"/>
        </w:trPr>
        <w:tc>
          <w:tcPr>
            <w:tcW w:w="5461" w:type="dxa"/>
            <w:vAlign w:val="bottom"/>
          </w:tcPr>
          <w:p w14:paraId="1DD158BA" w14:textId="77777777" w:rsidR="001B5206" w:rsidRPr="00071DD1" w:rsidRDefault="001B5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6" w:type="dxa"/>
            <w:gridSpan w:val="2"/>
            <w:vAlign w:val="bottom"/>
          </w:tcPr>
          <w:p w14:paraId="03459C49" w14:textId="77777777" w:rsidR="001B5206" w:rsidRPr="00071DD1" w:rsidRDefault="001B5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83" w:type="dxa"/>
            <w:gridSpan w:val="3"/>
            <w:vAlign w:val="bottom"/>
          </w:tcPr>
          <w:p w14:paraId="20893F4A" w14:textId="54FC2E31" w:rsidR="001B5206" w:rsidRPr="00D67BB3" w:rsidRDefault="001B5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58C1" w:rsidRPr="00071DD1" w14:paraId="354784E1" w14:textId="77777777" w:rsidTr="005F03D4">
        <w:trPr>
          <w:trHeight w:val="20"/>
        </w:trPr>
        <w:tc>
          <w:tcPr>
            <w:tcW w:w="5461" w:type="dxa"/>
            <w:vAlign w:val="bottom"/>
          </w:tcPr>
          <w:p w14:paraId="63781CE4" w14:textId="77777777" w:rsidR="008258C1" w:rsidRPr="00071DD1" w:rsidRDefault="008258C1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6" w:type="dxa"/>
            <w:gridSpan w:val="2"/>
          </w:tcPr>
          <w:p w14:paraId="28EB3058" w14:textId="77777777" w:rsidR="008258C1" w:rsidRPr="00071DD1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</w:tcPr>
          <w:p w14:paraId="61AA62E1" w14:textId="47CBBEA5" w:rsidR="008258C1" w:rsidRDefault="006E57A9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60A03EF2" w14:textId="77777777" w:rsidR="008258C1" w:rsidRPr="00071DD1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E9BACF7" w14:textId="727CA6A9" w:rsidR="008258C1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258C1" w:rsidRPr="00071DD1" w14:paraId="64EDED11" w14:textId="77777777" w:rsidTr="005F03D4">
        <w:trPr>
          <w:trHeight w:val="20"/>
        </w:trPr>
        <w:tc>
          <w:tcPr>
            <w:tcW w:w="5461" w:type="dxa"/>
            <w:vAlign w:val="bottom"/>
          </w:tcPr>
          <w:p w14:paraId="13C17D0A" w14:textId="77777777" w:rsidR="008258C1" w:rsidRPr="00071DD1" w:rsidRDefault="008258C1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6" w:type="dxa"/>
            <w:gridSpan w:val="2"/>
          </w:tcPr>
          <w:p w14:paraId="06F10BF7" w14:textId="77777777" w:rsidR="008258C1" w:rsidRPr="00071DD1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</w:tcPr>
          <w:p w14:paraId="6864BFF2" w14:textId="05002900" w:rsidR="008258C1" w:rsidRPr="00071DD1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 w:rsidR="00000BF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C24901C" w14:textId="77777777" w:rsidR="008258C1" w:rsidRPr="00071DD1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1B98347" w14:textId="0C12EC1E" w:rsidR="008258C1" w:rsidRPr="00071DD1" w:rsidRDefault="008258C1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 w:rsidR="00000BF0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C430D0" w:rsidRPr="00071DD1" w14:paraId="654AD6CB" w14:textId="77777777" w:rsidTr="005F03D4">
        <w:trPr>
          <w:trHeight w:val="20"/>
          <w:tblHeader/>
        </w:trPr>
        <w:tc>
          <w:tcPr>
            <w:tcW w:w="5461" w:type="dxa"/>
            <w:vAlign w:val="bottom"/>
          </w:tcPr>
          <w:p w14:paraId="24A8D009" w14:textId="77777777" w:rsidR="00C430D0" w:rsidRPr="00071DD1" w:rsidRDefault="00C430D0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6" w:type="dxa"/>
            <w:gridSpan w:val="2"/>
          </w:tcPr>
          <w:p w14:paraId="7B419E04" w14:textId="77777777" w:rsidR="00C430D0" w:rsidRPr="00071DD1" w:rsidRDefault="00C430D0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83" w:type="dxa"/>
            <w:gridSpan w:val="3"/>
          </w:tcPr>
          <w:p w14:paraId="5E6BB6A6" w14:textId="24B3099E" w:rsidR="00C430D0" w:rsidRPr="00472DAE" w:rsidRDefault="00C430D0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72D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00BF0" w:rsidRPr="00A96F02" w14:paraId="1E0C574B" w14:textId="77777777" w:rsidTr="005F03D4">
        <w:trPr>
          <w:trHeight w:val="20"/>
        </w:trPr>
        <w:tc>
          <w:tcPr>
            <w:tcW w:w="5461" w:type="dxa"/>
          </w:tcPr>
          <w:p w14:paraId="3A842220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416" w:type="dxa"/>
            <w:gridSpan w:val="2"/>
          </w:tcPr>
          <w:p w14:paraId="53E95900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</w:tcPr>
          <w:p w14:paraId="3A082686" w14:textId="77DC7875" w:rsidR="00000BF0" w:rsidRPr="00C430D0" w:rsidRDefault="000B37D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0B37D0">
              <w:rPr>
                <w:rFonts w:asciiTheme="majorBidi" w:hAnsiTheme="majorBidi"/>
                <w:sz w:val="30"/>
                <w:szCs w:val="30"/>
                <w:cs/>
              </w:rPr>
              <w:t>59</w:t>
            </w:r>
            <w:r w:rsidRPr="000B37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37D0">
              <w:rPr>
                <w:rFonts w:asciiTheme="majorBidi" w:hAnsiTheme="majorBidi"/>
                <w:sz w:val="30"/>
                <w:szCs w:val="30"/>
                <w:cs/>
              </w:rPr>
              <w:t>789</w:t>
            </w:r>
          </w:p>
        </w:tc>
        <w:tc>
          <w:tcPr>
            <w:tcW w:w="270" w:type="dxa"/>
          </w:tcPr>
          <w:p w14:paraId="65BAAE21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5B724D2" w14:textId="68FAC9C2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sz w:val="30"/>
                <w:szCs w:val="30"/>
              </w:rPr>
            </w:pPr>
            <w:r w:rsidRPr="000A2AEB">
              <w:rPr>
                <w:rFonts w:asciiTheme="majorBidi" w:hAnsiTheme="majorBidi" w:cstheme="majorBidi"/>
                <w:sz w:val="30"/>
                <w:szCs w:val="30"/>
              </w:rPr>
              <w:t>54,515</w:t>
            </w:r>
          </w:p>
        </w:tc>
      </w:tr>
      <w:tr w:rsidR="00000BF0" w:rsidRPr="00A96F02" w14:paraId="4FFAA4BB" w14:textId="77777777" w:rsidTr="005F03D4">
        <w:trPr>
          <w:trHeight w:val="20"/>
        </w:trPr>
        <w:tc>
          <w:tcPr>
            <w:tcW w:w="5461" w:type="dxa"/>
          </w:tcPr>
          <w:p w14:paraId="5A7DAB44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416" w:type="dxa"/>
            <w:gridSpan w:val="2"/>
          </w:tcPr>
          <w:p w14:paraId="162CFE15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</w:tcPr>
          <w:p w14:paraId="571C32E2" w14:textId="77777777" w:rsidR="00000BF0" w:rsidRPr="00C430D0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D8FE56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2A21B35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0BF0" w:rsidRPr="00A96F02" w14:paraId="7DDCDDCA" w14:textId="77777777" w:rsidTr="005F03D4">
        <w:trPr>
          <w:trHeight w:val="20"/>
        </w:trPr>
        <w:tc>
          <w:tcPr>
            <w:tcW w:w="5461" w:type="dxa"/>
          </w:tcPr>
          <w:p w14:paraId="5D8E8A1A" w14:textId="3B1FAF91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472DAE">
              <w:rPr>
                <w:rFonts w:ascii="Angsana New" w:hAnsi="Angsana New"/>
                <w:sz w:val="30"/>
                <w:szCs w:val="30"/>
              </w:rPr>
              <w:t>3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16" w:type="dxa"/>
            <w:gridSpan w:val="2"/>
          </w:tcPr>
          <w:p w14:paraId="7530314E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  <w:vAlign w:val="bottom"/>
          </w:tcPr>
          <w:p w14:paraId="54E06D81" w14:textId="5CD801E6" w:rsidR="00000BF0" w:rsidRPr="00C430D0" w:rsidRDefault="00996015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996015">
              <w:rPr>
                <w:rFonts w:asciiTheme="majorBidi" w:hAnsiTheme="majorBidi" w:cstheme="majorBidi"/>
                <w:sz w:val="30"/>
                <w:szCs w:val="30"/>
              </w:rPr>
              <w:t>3,874</w:t>
            </w:r>
          </w:p>
        </w:tc>
        <w:tc>
          <w:tcPr>
            <w:tcW w:w="270" w:type="dxa"/>
          </w:tcPr>
          <w:p w14:paraId="40D5C48E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3E25B7E" w14:textId="781B0B8A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sz w:val="30"/>
                <w:szCs w:val="30"/>
              </w:rPr>
            </w:pPr>
            <w:r w:rsidRPr="000A2AEB">
              <w:rPr>
                <w:rFonts w:asciiTheme="majorBidi" w:hAnsiTheme="majorBidi" w:cstheme="majorBidi"/>
                <w:sz w:val="30"/>
                <w:szCs w:val="30"/>
              </w:rPr>
              <w:t>3,923</w:t>
            </w:r>
          </w:p>
        </w:tc>
      </w:tr>
      <w:tr w:rsidR="00000BF0" w:rsidRPr="00A96F02" w14:paraId="53462641" w14:textId="77777777" w:rsidTr="005F03D4">
        <w:trPr>
          <w:trHeight w:val="20"/>
        </w:trPr>
        <w:tc>
          <w:tcPr>
            <w:tcW w:w="5461" w:type="dxa"/>
          </w:tcPr>
          <w:p w14:paraId="1D35999A" w14:textId="0BE4B89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   3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72DAE">
              <w:rPr>
                <w:rFonts w:ascii="Angsana New" w:hAnsi="Angsana New"/>
                <w:sz w:val="30"/>
                <w:szCs w:val="30"/>
              </w:rPr>
              <w:t>6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16" w:type="dxa"/>
            <w:gridSpan w:val="2"/>
          </w:tcPr>
          <w:p w14:paraId="08205CE3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</w:tcPr>
          <w:p w14:paraId="5C9817BA" w14:textId="41CBF0A6" w:rsidR="00000BF0" w:rsidRPr="00C430D0" w:rsidRDefault="00996015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996015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51D31B4D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ACB45EC" w14:textId="409694D5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sz w:val="30"/>
                <w:szCs w:val="30"/>
              </w:rPr>
            </w:pPr>
            <w:r w:rsidRPr="000A2AEB">
              <w:rPr>
                <w:rFonts w:ascii="Angsana New" w:hAnsi="Angsana New"/>
                <w:sz w:val="30"/>
                <w:szCs w:val="30"/>
              </w:rPr>
              <w:t>157</w:t>
            </w:r>
          </w:p>
        </w:tc>
      </w:tr>
      <w:tr w:rsidR="00000BF0" w:rsidRPr="00A96F02" w14:paraId="32DC3AB7" w14:textId="77777777" w:rsidTr="005F03D4">
        <w:trPr>
          <w:trHeight w:val="20"/>
        </w:trPr>
        <w:tc>
          <w:tcPr>
            <w:tcW w:w="5461" w:type="dxa"/>
          </w:tcPr>
          <w:p w14:paraId="45367C4E" w14:textId="5942823F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   6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72DAE">
              <w:rPr>
                <w:rFonts w:ascii="Angsana New" w:hAnsi="Angsana New"/>
                <w:sz w:val="30"/>
                <w:szCs w:val="30"/>
              </w:rPr>
              <w:t>12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16" w:type="dxa"/>
            <w:gridSpan w:val="2"/>
          </w:tcPr>
          <w:p w14:paraId="32AF65F2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</w:tcPr>
          <w:p w14:paraId="0DE6C7DD" w14:textId="1F44829A" w:rsidR="00000BF0" w:rsidRPr="00C430D0" w:rsidRDefault="00996015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996015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270" w:type="dxa"/>
          </w:tcPr>
          <w:p w14:paraId="698E1FAE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C625179" w14:textId="6BD89834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sz w:val="30"/>
                <w:szCs w:val="30"/>
              </w:rPr>
            </w:pPr>
            <w:r w:rsidRPr="000A2AEB">
              <w:rPr>
                <w:rFonts w:ascii="Angsana New" w:hAnsi="Angsana New"/>
                <w:sz w:val="30"/>
                <w:szCs w:val="30"/>
              </w:rPr>
              <w:t>737</w:t>
            </w:r>
          </w:p>
        </w:tc>
      </w:tr>
      <w:tr w:rsidR="00000BF0" w:rsidRPr="00A96F02" w14:paraId="42B267E8" w14:textId="77777777" w:rsidTr="005F03D4">
        <w:trPr>
          <w:trHeight w:val="20"/>
        </w:trPr>
        <w:tc>
          <w:tcPr>
            <w:tcW w:w="5461" w:type="dxa"/>
          </w:tcPr>
          <w:p w14:paraId="45C55B51" w14:textId="05D758B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472DAE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16" w:type="dxa"/>
            <w:gridSpan w:val="2"/>
          </w:tcPr>
          <w:p w14:paraId="695C0E67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0BA1652E" w14:textId="0E791BC3" w:rsidR="00000BF0" w:rsidRPr="00C430D0" w:rsidRDefault="00996015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996015">
              <w:rPr>
                <w:rFonts w:asciiTheme="majorBidi" w:hAnsiTheme="majorBidi" w:cstheme="majorBidi"/>
                <w:sz w:val="30"/>
                <w:szCs w:val="30"/>
              </w:rPr>
              <w:t>3,615</w:t>
            </w:r>
          </w:p>
        </w:tc>
        <w:tc>
          <w:tcPr>
            <w:tcW w:w="270" w:type="dxa"/>
          </w:tcPr>
          <w:p w14:paraId="49B34E6E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ED4BF0E" w14:textId="6F53E126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sz w:val="30"/>
                <w:szCs w:val="30"/>
              </w:rPr>
            </w:pPr>
            <w:r w:rsidRPr="000A2AEB">
              <w:rPr>
                <w:rFonts w:ascii="Angsana New" w:hAnsi="Angsana New"/>
                <w:sz w:val="30"/>
                <w:szCs w:val="30"/>
              </w:rPr>
              <w:t>2,997</w:t>
            </w:r>
          </w:p>
        </w:tc>
      </w:tr>
      <w:tr w:rsidR="00000BF0" w:rsidRPr="00A96F02" w14:paraId="12E603C7" w14:textId="77777777" w:rsidTr="005F03D4">
        <w:trPr>
          <w:trHeight w:val="20"/>
        </w:trPr>
        <w:tc>
          <w:tcPr>
            <w:tcW w:w="5461" w:type="dxa"/>
          </w:tcPr>
          <w:p w14:paraId="514917CE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16" w:type="dxa"/>
            <w:gridSpan w:val="2"/>
          </w:tcPr>
          <w:p w14:paraId="0E27FE47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14:paraId="2F52AE34" w14:textId="36D366D1" w:rsidR="00000BF0" w:rsidRPr="00C430D0" w:rsidRDefault="00996015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60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67,518</w:t>
            </w:r>
          </w:p>
        </w:tc>
        <w:tc>
          <w:tcPr>
            <w:tcW w:w="270" w:type="dxa"/>
          </w:tcPr>
          <w:p w14:paraId="11F1D484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5727458" w14:textId="7FF15C1F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2AEB">
              <w:rPr>
                <w:rFonts w:ascii="Angsana New" w:hAnsi="Angsana New"/>
                <w:b/>
                <w:bCs/>
                <w:sz w:val="30"/>
                <w:szCs w:val="30"/>
              </w:rPr>
              <w:t>62,329</w:t>
            </w:r>
          </w:p>
        </w:tc>
      </w:tr>
      <w:tr w:rsidR="00000BF0" w:rsidRPr="00A96F02" w14:paraId="692F840B" w14:textId="77777777" w:rsidTr="005F03D4">
        <w:trPr>
          <w:trHeight w:val="20"/>
        </w:trPr>
        <w:tc>
          <w:tcPr>
            <w:tcW w:w="5461" w:type="dxa"/>
          </w:tcPr>
          <w:p w14:paraId="1D2B986D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416" w:type="dxa"/>
            <w:gridSpan w:val="2"/>
          </w:tcPr>
          <w:p w14:paraId="6FB1C320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3" w:type="dxa"/>
          </w:tcPr>
          <w:p w14:paraId="11979AD0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1ADE88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1D7A707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0BF0" w:rsidRPr="00A96F02" w14:paraId="3BF35A2C" w14:textId="77777777" w:rsidTr="00171E05">
        <w:trPr>
          <w:trHeight w:val="20"/>
        </w:trPr>
        <w:tc>
          <w:tcPr>
            <w:tcW w:w="5461" w:type="dxa"/>
          </w:tcPr>
          <w:p w14:paraId="5EE993AE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16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416" w:type="dxa"/>
            <w:gridSpan w:val="2"/>
          </w:tcPr>
          <w:p w14:paraId="014C863C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6FC66D5B" w14:textId="4014CF0F" w:rsidR="00000BF0" w:rsidRPr="00472DAE" w:rsidRDefault="00996015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996015">
              <w:rPr>
                <w:rFonts w:asciiTheme="majorBidi" w:hAnsiTheme="majorBidi" w:cstheme="majorBidi"/>
                <w:sz w:val="30"/>
                <w:szCs w:val="30"/>
              </w:rPr>
              <w:t>(4,16</w:t>
            </w:r>
            <w:r w:rsidR="00FE14C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9601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A5E39CB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BDBD7D1" w14:textId="69681210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40" w:lineRule="auto"/>
              <w:ind w:left="-95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0A2AEB">
              <w:rPr>
                <w:rFonts w:ascii="Angsana New" w:hAnsi="Angsana New"/>
                <w:sz w:val="30"/>
                <w:szCs w:val="30"/>
              </w:rPr>
              <w:t>(4,021)</w:t>
            </w:r>
          </w:p>
        </w:tc>
      </w:tr>
      <w:tr w:rsidR="00000BF0" w:rsidRPr="00071DD1" w14:paraId="72142975" w14:textId="77777777" w:rsidTr="00171E05">
        <w:trPr>
          <w:trHeight w:val="20"/>
        </w:trPr>
        <w:tc>
          <w:tcPr>
            <w:tcW w:w="5461" w:type="dxa"/>
          </w:tcPr>
          <w:p w14:paraId="01D71D89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16" w:type="dxa"/>
            <w:gridSpan w:val="2"/>
          </w:tcPr>
          <w:p w14:paraId="32EE4043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14:paraId="79241BA2" w14:textId="493D3E08" w:rsidR="00000BF0" w:rsidRPr="00C430D0" w:rsidRDefault="00996015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60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63,35</w:t>
            </w:r>
            <w:r w:rsidR="00FE14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945191F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AE1C374" w14:textId="5889D2F1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2AEB">
              <w:rPr>
                <w:rFonts w:ascii="Angsana New" w:hAnsi="Angsana New"/>
                <w:b/>
                <w:bCs/>
                <w:sz w:val="30"/>
                <w:szCs w:val="30"/>
              </w:rPr>
              <w:t>58,308</w:t>
            </w:r>
          </w:p>
        </w:tc>
      </w:tr>
      <w:tr w:rsidR="002777C3" w:rsidRPr="00536BAE" w14:paraId="0FE422DB" w14:textId="77777777" w:rsidTr="005F03D4">
        <w:trPr>
          <w:trHeight w:val="20"/>
          <w:tblHeader/>
        </w:trPr>
        <w:tc>
          <w:tcPr>
            <w:tcW w:w="5489" w:type="dxa"/>
            <w:gridSpan w:val="2"/>
            <w:vAlign w:val="bottom"/>
          </w:tcPr>
          <w:p w14:paraId="0BCED312" w14:textId="77777777" w:rsidR="002777C3" w:rsidRDefault="00277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8" w:type="dxa"/>
            <w:vAlign w:val="bottom"/>
          </w:tcPr>
          <w:p w14:paraId="18841D94" w14:textId="77777777" w:rsidR="002777C3" w:rsidRPr="00472DAE" w:rsidRDefault="00277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83" w:type="dxa"/>
            <w:gridSpan w:val="3"/>
            <w:vAlign w:val="bottom"/>
          </w:tcPr>
          <w:p w14:paraId="1F6F678C" w14:textId="77777777" w:rsidR="002777C3" w:rsidRPr="00D67BB3" w:rsidRDefault="00277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92A55" w:rsidRPr="00536BAE" w14:paraId="0AF6FB52" w14:textId="77777777" w:rsidTr="005F03D4">
        <w:trPr>
          <w:trHeight w:val="20"/>
          <w:tblHeader/>
        </w:trPr>
        <w:tc>
          <w:tcPr>
            <w:tcW w:w="5489" w:type="dxa"/>
            <w:gridSpan w:val="2"/>
            <w:vAlign w:val="bottom"/>
          </w:tcPr>
          <w:p w14:paraId="0466BA19" w14:textId="485B0068" w:rsidR="00E92A55" w:rsidRPr="00472DAE" w:rsidRDefault="00B74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column"/>
            </w:r>
            <w:r>
              <w:rPr>
                <w:rFonts w:ascii="Angsana New" w:hAnsi="Angsana New"/>
                <w:sz w:val="30"/>
                <w:szCs w:val="30"/>
              </w:rPr>
              <w:br w:type="column"/>
            </w:r>
            <w:r w:rsidR="00E92A55" w:rsidRPr="00472D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388" w:type="dxa"/>
            <w:vAlign w:val="bottom"/>
          </w:tcPr>
          <w:p w14:paraId="7149E768" w14:textId="77777777" w:rsidR="00E92A55" w:rsidRPr="00472DAE" w:rsidRDefault="00E9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83" w:type="dxa"/>
            <w:gridSpan w:val="3"/>
            <w:vAlign w:val="bottom"/>
          </w:tcPr>
          <w:p w14:paraId="3B3F6AF5" w14:textId="334CF839" w:rsidR="00E92A55" w:rsidRPr="00472DAE" w:rsidRDefault="00E9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7B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BC41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6E57A9" w:rsidRPr="00536BAE" w14:paraId="4F50F65A" w14:textId="77777777" w:rsidTr="005F03D4">
        <w:trPr>
          <w:trHeight w:val="20"/>
          <w:tblHeader/>
        </w:trPr>
        <w:tc>
          <w:tcPr>
            <w:tcW w:w="5489" w:type="dxa"/>
            <w:gridSpan w:val="2"/>
            <w:vAlign w:val="bottom"/>
          </w:tcPr>
          <w:p w14:paraId="401422C0" w14:textId="340466AB" w:rsidR="006E57A9" w:rsidRPr="00472DAE" w:rsidRDefault="006E57A9" w:rsidP="006E5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72C9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388" w:type="dxa"/>
            <w:vAlign w:val="bottom"/>
          </w:tcPr>
          <w:p w14:paraId="3026FA27" w14:textId="77777777" w:rsidR="006E57A9" w:rsidRPr="00472DAE" w:rsidRDefault="006E57A9" w:rsidP="006E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83" w:type="dxa"/>
            <w:gridSpan w:val="3"/>
            <w:vAlign w:val="bottom"/>
          </w:tcPr>
          <w:p w14:paraId="62576F2D" w14:textId="2ACEDBF7" w:rsidR="006E57A9" w:rsidRPr="00472DAE" w:rsidRDefault="006E57A9" w:rsidP="006E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57A9" w:rsidRPr="00536BAE" w14:paraId="40D3712A" w14:textId="77777777" w:rsidTr="005F03D4">
        <w:trPr>
          <w:trHeight w:val="20"/>
          <w:tblHeader/>
        </w:trPr>
        <w:tc>
          <w:tcPr>
            <w:tcW w:w="5489" w:type="dxa"/>
            <w:gridSpan w:val="2"/>
            <w:vAlign w:val="bottom"/>
          </w:tcPr>
          <w:p w14:paraId="7007AED6" w14:textId="5C881532" w:rsidR="006E57A9" w:rsidRPr="00472DAE" w:rsidRDefault="006E57A9" w:rsidP="006E5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9"/>
              </w:tabs>
              <w:spacing w:after="0" w:line="240" w:lineRule="auto"/>
              <w:ind w:left="159"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72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239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88" w:type="dxa"/>
            <w:vAlign w:val="bottom"/>
          </w:tcPr>
          <w:p w14:paraId="42B19527" w14:textId="77777777" w:rsidR="006E57A9" w:rsidRPr="00472DAE" w:rsidRDefault="006E57A9" w:rsidP="006E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</w:tcPr>
          <w:p w14:paraId="31B3E13F" w14:textId="1EF40C07" w:rsidR="006E57A9" w:rsidRPr="00472DAE" w:rsidRDefault="006E57A9" w:rsidP="006E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0CD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CD4ECD3" w14:textId="77777777" w:rsidR="006E57A9" w:rsidRPr="00472DAE" w:rsidRDefault="006E57A9" w:rsidP="006E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F8E4AAB" w14:textId="696A2D73" w:rsidR="006E57A9" w:rsidRPr="00472DAE" w:rsidRDefault="006E57A9" w:rsidP="006E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2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0CD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E92A55" w:rsidRPr="00536BAE" w14:paraId="4EE25907" w14:textId="77777777" w:rsidTr="005F03D4">
        <w:trPr>
          <w:trHeight w:val="20"/>
          <w:tblHeader/>
        </w:trPr>
        <w:tc>
          <w:tcPr>
            <w:tcW w:w="5489" w:type="dxa"/>
            <w:gridSpan w:val="2"/>
            <w:vAlign w:val="bottom"/>
          </w:tcPr>
          <w:p w14:paraId="519DEA13" w14:textId="77777777" w:rsidR="00E92A55" w:rsidRPr="00472DAE" w:rsidRDefault="00E92A55" w:rsidP="008A3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88" w:type="dxa"/>
            <w:vAlign w:val="bottom"/>
          </w:tcPr>
          <w:p w14:paraId="3229C97F" w14:textId="77777777" w:rsidR="00E92A55" w:rsidRPr="00472DAE" w:rsidRDefault="00E92A55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83" w:type="dxa"/>
            <w:gridSpan w:val="3"/>
          </w:tcPr>
          <w:p w14:paraId="585EFB7A" w14:textId="0A9BA6D1" w:rsidR="00E92A55" w:rsidRPr="00AE0CD9" w:rsidRDefault="00E92A55" w:rsidP="008A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72D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72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E57A9" w:rsidRPr="00536BAE" w14:paraId="2574F92C" w14:textId="77777777" w:rsidTr="005F03D4">
        <w:trPr>
          <w:trHeight w:val="20"/>
        </w:trPr>
        <w:tc>
          <w:tcPr>
            <w:tcW w:w="5489" w:type="dxa"/>
            <w:gridSpan w:val="2"/>
          </w:tcPr>
          <w:p w14:paraId="28004A12" w14:textId="253FD1AA" w:rsidR="006E57A9" w:rsidRPr="00472DAE" w:rsidRDefault="006E57A9" w:rsidP="006E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88" w:type="dxa"/>
          </w:tcPr>
          <w:p w14:paraId="73873EE2" w14:textId="77777777" w:rsidR="006E57A9" w:rsidRPr="00472DAE" w:rsidRDefault="006E57A9" w:rsidP="006E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dxa"/>
          </w:tcPr>
          <w:p w14:paraId="26845DB6" w14:textId="7FC7B0F8" w:rsidR="006E57A9" w:rsidRPr="00472DAE" w:rsidRDefault="00996015" w:rsidP="006E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95" w:right="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FE14C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F0BE177" w14:textId="77777777" w:rsidR="006E57A9" w:rsidRPr="00472DAE" w:rsidRDefault="006E57A9" w:rsidP="006E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5D55D9C" w14:textId="6A520A00" w:rsidR="006E57A9" w:rsidRPr="00472DAE" w:rsidRDefault="006E57A9" w:rsidP="006E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819</w:t>
            </w:r>
          </w:p>
        </w:tc>
      </w:tr>
    </w:tbl>
    <w:p w14:paraId="4DFB70F9" w14:textId="27AF27DA" w:rsidR="00811D41" w:rsidRDefault="00811D41" w:rsidP="00D7140E">
      <w:pPr>
        <w:pStyle w:val="FSBlank"/>
        <w:rPr>
          <w:sz w:val="30"/>
          <w:szCs w:val="30"/>
        </w:rPr>
      </w:pPr>
    </w:p>
    <w:p w14:paraId="05988C86" w14:textId="77777777" w:rsidR="00811D41" w:rsidRDefault="00811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</w:rPr>
      </w:pPr>
      <w:r>
        <w:rPr>
          <w:sz w:val="30"/>
          <w:szCs w:val="30"/>
        </w:rPr>
        <w:br w:type="page"/>
      </w:r>
    </w:p>
    <w:p w14:paraId="7EBAD393" w14:textId="4C7BBE59" w:rsidR="000A1529" w:rsidRPr="0063525D" w:rsidRDefault="000A1529" w:rsidP="0061033F">
      <w:pPr>
        <w:pStyle w:val="Heading8"/>
        <w:numPr>
          <w:ilvl w:val="0"/>
          <w:numId w:val="15"/>
        </w:numPr>
        <w:tabs>
          <w:tab w:val="left" w:pos="540"/>
        </w:tabs>
        <w:spacing w:line="240" w:lineRule="auto"/>
        <w:ind w:right="-43" w:hanging="621"/>
        <w:jc w:val="thaiDistribute"/>
        <w:rPr>
          <w:rFonts w:ascii="Angsana New" w:hAnsi="Angsana New"/>
          <w:sz w:val="30"/>
          <w:szCs w:val="30"/>
          <w:lang w:val="en-US"/>
        </w:rPr>
      </w:pPr>
      <w:r w:rsidRPr="0063525D">
        <w:rPr>
          <w:rFonts w:ascii="Angsana New" w:hAnsi="Angsana New" w:hint="cs"/>
          <w:sz w:val="30"/>
          <w:szCs w:val="30"/>
          <w:cs/>
          <w:lang w:val="en-US"/>
        </w:rPr>
        <w:t>เงินลงทุนในการร่วมค้า</w:t>
      </w:r>
    </w:p>
    <w:p w14:paraId="01AF0174" w14:textId="77777777" w:rsidR="000A1529" w:rsidRDefault="000A1529" w:rsidP="000A1529">
      <w:pPr>
        <w:pStyle w:val="FSBlank"/>
        <w:rPr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05"/>
        <w:gridCol w:w="236"/>
        <w:gridCol w:w="1303"/>
        <w:gridCol w:w="243"/>
        <w:gridCol w:w="1305"/>
        <w:gridCol w:w="243"/>
        <w:gridCol w:w="1305"/>
      </w:tblGrid>
      <w:tr w:rsidR="006E57A9" w:rsidRPr="00472DAE" w14:paraId="6C0AA521" w14:textId="77777777" w:rsidTr="005F03D4">
        <w:trPr>
          <w:tblHeader/>
        </w:trPr>
        <w:tc>
          <w:tcPr>
            <w:tcW w:w="1827" w:type="pct"/>
          </w:tcPr>
          <w:p w14:paraId="24133FCF" w14:textId="7349A935" w:rsidR="006E57A9" w:rsidRPr="00472DAE" w:rsidRDefault="006E57A9" w:rsidP="006E5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72C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 w:rsidRPr="00ED5E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1519" w:type="pct"/>
            <w:gridSpan w:val="3"/>
          </w:tcPr>
          <w:p w14:paraId="1183B00F" w14:textId="77777777" w:rsidR="006E57A9" w:rsidRPr="00472DAE" w:rsidRDefault="006E57A9" w:rsidP="006E5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0405EA59" w14:textId="77777777" w:rsidR="006E57A9" w:rsidRPr="00472DAE" w:rsidRDefault="006E57A9" w:rsidP="006E5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4" w:type="pct"/>
            <w:gridSpan w:val="3"/>
            <w:vAlign w:val="center"/>
          </w:tcPr>
          <w:p w14:paraId="71FC02F7" w14:textId="77777777" w:rsidR="006E57A9" w:rsidRPr="00472DAE" w:rsidRDefault="006E57A9" w:rsidP="006E5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57A9" w:rsidRPr="00472DAE" w14:paraId="0C9DE5F7" w14:textId="77777777" w:rsidTr="005F03D4">
        <w:trPr>
          <w:tblHeader/>
        </w:trPr>
        <w:tc>
          <w:tcPr>
            <w:tcW w:w="1827" w:type="pct"/>
          </w:tcPr>
          <w:p w14:paraId="6F6DD64D" w14:textId="09E151D1" w:rsidR="006E57A9" w:rsidRPr="00BF2100" w:rsidRDefault="006E57A9" w:rsidP="006E5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9"/>
              </w:tabs>
              <w:spacing w:after="0" w:line="240" w:lineRule="auto"/>
              <w:ind w:left="159"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D5E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ED5E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97" w:type="pct"/>
          </w:tcPr>
          <w:p w14:paraId="63C336CA" w14:textId="65808CB8" w:rsidR="006E57A9" w:rsidRPr="00472DAE" w:rsidRDefault="006E57A9" w:rsidP="006E5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6" w:type="pct"/>
          </w:tcPr>
          <w:p w14:paraId="5319D619" w14:textId="77777777" w:rsidR="006E57A9" w:rsidRPr="00472DAE" w:rsidRDefault="006E57A9" w:rsidP="006E5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14:paraId="21375A72" w14:textId="09EE07CC" w:rsidR="006E57A9" w:rsidRPr="00472DAE" w:rsidRDefault="006E57A9" w:rsidP="006E5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63958753" w14:textId="77777777" w:rsidR="006E57A9" w:rsidRPr="00472DAE" w:rsidRDefault="006E57A9" w:rsidP="006E5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7" w:type="pct"/>
          </w:tcPr>
          <w:p w14:paraId="7A757907" w14:textId="2E2363DA" w:rsidR="006E57A9" w:rsidRPr="00472DAE" w:rsidRDefault="006E57A9" w:rsidP="006E5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0" w:type="pct"/>
          </w:tcPr>
          <w:p w14:paraId="07B107BE" w14:textId="77777777" w:rsidR="006E57A9" w:rsidRPr="00472DAE" w:rsidRDefault="006E57A9" w:rsidP="006E5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14:paraId="2D82C3CA" w14:textId="70B9F385" w:rsidR="006E57A9" w:rsidRPr="00472DAE" w:rsidRDefault="006E57A9" w:rsidP="006E5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2" w:right="-140" w:hanging="1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BF2100" w:rsidRPr="00472DAE" w14:paraId="29656788" w14:textId="77777777" w:rsidTr="005F03D4">
        <w:trPr>
          <w:tblHeader/>
        </w:trPr>
        <w:tc>
          <w:tcPr>
            <w:tcW w:w="1827" w:type="pct"/>
          </w:tcPr>
          <w:p w14:paraId="188C3A4F" w14:textId="77777777" w:rsidR="00BF2100" w:rsidRPr="00472DAE" w:rsidRDefault="00BF2100" w:rsidP="00BF2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73" w:type="pct"/>
            <w:gridSpan w:val="7"/>
          </w:tcPr>
          <w:p w14:paraId="56A59581" w14:textId="77777777" w:rsidR="00BF2100" w:rsidRPr="00472DAE" w:rsidRDefault="00BF2100" w:rsidP="00BF2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0BF0" w:rsidRPr="00472DAE" w14:paraId="5EAD1ED2" w14:textId="77777777" w:rsidTr="0063525D">
        <w:tc>
          <w:tcPr>
            <w:tcW w:w="1827" w:type="pct"/>
          </w:tcPr>
          <w:p w14:paraId="324194F0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472DA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97" w:type="pct"/>
          </w:tcPr>
          <w:p w14:paraId="18FB8E6F" w14:textId="335A708C" w:rsidR="00000BF0" w:rsidRPr="00472DAE" w:rsidRDefault="00E72A8B" w:rsidP="009E34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1,098,983</w:t>
            </w:r>
          </w:p>
        </w:tc>
        <w:tc>
          <w:tcPr>
            <w:tcW w:w="126" w:type="pct"/>
          </w:tcPr>
          <w:p w14:paraId="05940A99" w14:textId="77777777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6" w:type="pct"/>
          </w:tcPr>
          <w:p w14:paraId="1B6753FE" w14:textId="742F82C6" w:rsidR="00000BF0" w:rsidRPr="00472DAE" w:rsidRDefault="00000BF0" w:rsidP="009E34E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1,102,891</w:t>
            </w:r>
          </w:p>
        </w:tc>
        <w:tc>
          <w:tcPr>
            <w:tcW w:w="130" w:type="pct"/>
          </w:tcPr>
          <w:p w14:paraId="660E0AE4" w14:textId="77777777" w:rsidR="00000BF0" w:rsidRPr="00472DAE" w:rsidRDefault="00000BF0" w:rsidP="0000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7" w:type="pct"/>
          </w:tcPr>
          <w:p w14:paraId="43C4C1F1" w14:textId="3F2145F3" w:rsidR="00000BF0" w:rsidRPr="00472DAE" w:rsidRDefault="00451AB4" w:rsidP="009E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</w:t>
            </w:r>
            <w:r w:rsidR="00E72A8B">
              <w:rPr>
                <w:rFonts w:ascii="Angsana New" w:hAnsi="Angsana New"/>
                <w:sz w:val="30"/>
                <w:szCs w:val="30"/>
              </w:rPr>
              <w:t>6,630</w:t>
            </w:r>
          </w:p>
        </w:tc>
        <w:tc>
          <w:tcPr>
            <w:tcW w:w="130" w:type="pct"/>
          </w:tcPr>
          <w:p w14:paraId="6E5110B7" w14:textId="77777777" w:rsidR="00000BF0" w:rsidRPr="00472DAE" w:rsidRDefault="00000BF0" w:rsidP="0000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7" w:type="pct"/>
          </w:tcPr>
          <w:p w14:paraId="36FB3856" w14:textId="7AA80E98" w:rsidR="00000BF0" w:rsidRPr="00472DAE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="Angsana New" w:hAnsi="Angsana New"/>
                <w:sz w:val="30"/>
                <w:szCs w:val="30"/>
              </w:rPr>
            </w:pPr>
            <w:r w:rsidRPr="003943FA">
              <w:rPr>
                <w:rFonts w:ascii="Angsana New" w:hAnsi="Angsana New"/>
                <w:sz w:val="30"/>
                <w:szCs w:val="30"/>
                <w:cs/>
              </w:rPr>
              <w:t>936</w:t>
            </w:r>
            <w:r w:rsidRPr="003943FA">
              <w:rPr>
                <w:rFonts w:ascii="Angsana New" w:hAnsi="Angsana New"/>
                <w:sz w:val="30"/>
                <w:szCs w:val="30"/>
              </w:rPr>
              <w:t>,</w:t>
            </w:r>
            <w:r w:rsidRPr="003943FA">
              <w:rPr>
                <w:rFonts w:ascii="Angsana New" w:hAnsi="Angsana New"/>
                <w:sz w:val="30"/>
                <w:szCs w:val="30"/>
                <w:cs/>
              </w:rPr>
              <w:t>630</w:t>
            </w:r>
          </w:p>
        </w:tc>
      </w:tr>
      <w:tr w:rsidR="00000BF0" w:rsidRPr="00472DAE" w14:paraId="4E0BC540" w14:textId="77777777" w:rsidTr="00E6640C">
        <w:tc>
          <w:tcPr>
            <w:tcW w:w="1827" w:type="pct"/>
          </w:tcPr>
          <w:p w14:paraId="3284477D" w14:textId="7CC1F600" w:rsidR="00000BF0" w:rsidRPr="0094661F" w:rsidRDefault="00000BF0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94661F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="009E34E4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94661F">
              <w:rPr>
                <w:rFonts w:ascii="Angsana New" w:hAnsi="Angsana New"/>
                <w:sz w:val="30"/>
                <w:szCs w:val="30"/>
                <w:cs/>
              </w:rPr>
              <w:t>ของการร่วมค้า</w:t>
            </w:r>
          </w:p>
        </w:tc>
        <w:tc>
          <w:tcPr>
            <w:tcW w:w="697" w:type="pct"/>
          </w:tcPr>
          <w:p w14:paraId="17B76127" w14:textId="77777777" w:rsidR="00000BF0" w:rsidRPr="00E6640C" w:rsidRDefault="00000BF0" w:rsidP="00000BF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" w:type="pct"/>
          </w:tcPr>
          <w:p w14:paraId="7116C75E" w14:textId="77777777" w:rsidR="00000BF0" w:rsidRPr="00E6640C" w:rsidRDefault="00000BF0" w:rsidP="0000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6" w:type="pct"/>
          </w:tcPr>
          <w:p w14:paraId="11EB55D1" w14:textId="77777777" w:rsidR="00000BF0" w:rsidRPr="00E6640C" w:rsidRDefault="00000BF0" w:rsidP="00000BF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0" w:type="pct"/>
          </w:tcPr>
          <w:p w14:paraId="0C47DF5D" w14:textId="77777777" w:rsidR="00000BF0" w:rsidRPr="00E6640C" w:rsidRDefault="00000BF0" w:rsidP="0000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7" w:type="pct"/>
          </w:tcPr>
          <w:p w14:paraId="3C509B3F" w14:textId="77777777" w:rsidR="00000BF0" w:rsidRPr="00E6640C" w:rsidRDefault="00000BF0" w:rsidP="0000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7B609D05" w14:textId="77777777" w:rsidR="00000BF0" w:rsidRPr="00472DAE" w:rsidRDefault="00000BF0" w:rsidP="0000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7" w:type="pct"/>
          </w:tcPr>
          <w:p w14:paraId="4474C08D" w14:textId="77777777" w:rsidR="00000BF0" w:rsidRPr="00472DAE" w:rsidRDefault="00000BF0" w:rsidP="0000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57A9" w:rsidRPr="00472DAE" w14:paraId="39F76C8D" w14:textId="77777777" w:rsidTr="009E34E4">
        <w:tc>
          <w:tcPr>
            <w:tcW w:w="1827" w:type="pct"/>
          </w:tcPr>
          <w:p w14:paraId="349B14E6" w14:textId="77777777" w:rsidR="006E57A9" w:rsidRPr="0094661F" w:rsidRDefault="006E57A9" w:rsidP="006E57A9">
            <w:pPr>
              <w:pStyle w:val="a"/>
              <w:tabs>
                <w:tab w:val="clear" w:pos="1080"/>
              </w:tabs>
              <w:ind w:left="90" w:right="-43" w:firstLine="74"/>
              <w:rPr>
                <w:rFonts w:asciiTheme="majorBidi" w:hAnsiTheme="majorBidi" w:cstheme="majorBidi"/>
                <w:lang w:val="en-US"/>
              </w:rPr>
            </w:pPr>
            <w:r w:rsidRPr="0094661F">
              <w:rPr>
                <w:rFonts w:asciiTheme="majorBidi" w:hAnsiTheme="majorBidi" w:cs="Angsana New"/>
                <w:cs/>
                <w:lang w:val="en-US"/>
              </w:rPr>
              <w:t>ที่ใช้วิธีส่วนได้เสีย</w:t>
            </w:r>
          </w:p>
        </w:tc>
        <w:tc>
          <w:tcPr>
            <w:tcW w:w="697" w:type="pct"/>
          </w:tcPr>
          <w:p w14:paraId="3C7D7D91" w14:textId="55720616" w:rsidR="006E57A9" w:rsidRPr="00E6640C" w:rsidRDefault="009E34E4" w:rsidP="006E57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="00376F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24,36</w:t>
            </w:r>
            <w:r w:rsidR="00F374E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3546FE7D" w14:textId="77777777" w:rsidR="006E57A9" w:rsidRPr="00E6640C" w:rsidRDefault="006E57A9" w:rsidP="006E5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6" w:type="pct"/>
          </w:tcPr>
          <w:p w14:paraId="7F9DE0F1" w14:textId="7106E702" w:rsidR="006E57A9" w:rsidRPr="00E6640C" w:rsidRDefault="006E57A9" w:rsidP="006E57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04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(9,842)</w:t>
            </w:r>
          </w:p>
        </w:tc>
        <w:tc>
          <w:tcPr>
            <w:tcW w:w="130" w:type="pct"/>
          </w:tcPr>
          <w:p w14:paraId="66CB6E17" w14:textId="77777777" w:rsidR="006E57A9" w:rsidRPr="00E6640C" w:rsidRDefault="006E57A9" w:rsidP="006E5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7" w:type="pct"/>
          </w:tcPr>
          <w:p w14:paraId="254B61F7" w14:textId="347502AE" w:rsidR="006E57A9" w:rsidRPr="00E6640C" w:rsidRDefault="00F374E1" w:rsidP="006E5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7FA1300" w14:textId="77777777" w:rsidR="006E57A9" w:rsidRPr="00472DAE" w:rsidRDefault="006E57A9" w:rsidP="006E5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7" w:type="pct"/>
          </w:tcPr>
          <w:p w14:paraId="2FB7D1C6" w14:textId="15F2AC62" w:rsidR="006E57A9" w:rsidRPr="00472DAE" w:rsidRDefault="006E57A9" w:rsidP="006E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640C" w:rsidRPr="00472DAE" w14:paraId="70DE083E" w14:textId="77777777" w:rsidTr="009E34E4">
        <w:tc>
          <w:tcPr>
            <w:tcW w:w="1827" w:type="pct"/>
          </w:tcPr>
          <w:p w14:paraId="7413F462" w14:textId="6AA19DB9" w:rsidR="00E6640C" w:rsidRPr="0094661F" w:rsidRDefault="00E6640C" w:rsidP="00E6640C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="Angsana New"/>
                <w:cs/>
                <w:lang w:val="en-US"/>
              </w:rPr>
            </w:pPr>
            <w:r w:rsidRPr="00E6640C">
              <w:rPr>
                <w:rFonts w:asciiTheme="majorBidi" w:hAnsiTheme="majorBidi" w:cs="Angsana New"/>
                <w:cs/>
                <w:lang w:val="en-US"/>
              </w:rPr>
              <w:t>ขาดทุนจากการด้อยค่า</w:t>
            </w:r>
          </w:p>
        </w:tc>
        <w:tc>
          <w:tcPr>
            <w:tcW w:w="697" w:type="pct"/>
          </w:tcPr>
          <w:p w14:paraId="3C934E1C" w14:textId="37220F7A" w:rsidR="00E6640C" w:rsidRPr="00472DAE" w:rsidRDefault="00376FDC" w:rsidP="00000BF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A286169" w14:textId="77777777" w:rsidR="00E6640C" w:rsidRPr="00472DAE" w:rsidRDefault="00E6640C" w:rsidP="0000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6" w:type="pct"/>
          </w:tcPr>
          <w:p w14:paraId="7A2DDFCB" w14:textId="4853983E" w:rsidR="00E6640C" w:rsidRDefault="00811D41" w:rsidP="00000BF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CEF6941" w14:textId="77777777" w:rsidR="00E6640C" w:rsidRPr="00E6640C" w:rsidRDefault="00E6640C" w:rsidP="0000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7" w:type="pct"/>
          </w:tcPr>
          <w:p w14:paraId="17A5BBDB" w14:textId="17C7C11E" w:rsidR="00E6640C" w:rsidRPr="00D145A1" w:rsidRDefault="00376FDC" w:rsidP="0000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(70,894)</w:t>
            </w:r>
          </w:p>
        </w:tc>
        <w:tc>
          <w:tcPr>
            <w:tcW w:w="130" w:type="pct"/>
          </w:tcPr>
          <w:p w14:paraId="4C2480D9" w14:textId="77777777" w:rsidR="00E6640C" w:rsidRPr="00472DAE" w:rsidRDefault="00E6640C" w:rsidP="00000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7" w:type="pct"/>
          </w:tcPr>
          <w:p w14:paraId="2F6FD8D4" w14:textId="4A0458C4" w:rsidR="00E6640C" w:rsidRDefault="00811D41" w:rsidP="000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57A9" w:rsidRPr="00472DAE" w14:paraId="31887FC2" w14:textId="77777777" w:rsidTr="009E34E4">
        <w:tc>
          <w:tcPr>
            <w:tcW w:w="1827" w:type="pct"/>
          </w:tcPr>
          <w:p w14:paraId="47648121" w14:textId="25AB0D05" w:rsidR="006E57A9" w:rsidRPr="00000BF0" w:rsidRDefault="006E57A9" w:rsidP="006E57A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672C9C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6D07B0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Pr="00672C9C">
              <w:rPr>
                <w:rFonts w:ascii="Angsana New" w:hAnsi="Angsana New" w:cs="Angsana New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75BA9B7D" w14:textId="3EED2A64" w:rsidR="006E57A9" w:rsidRPr="00472DAE" w:rsidRDefault="00376FDC" w:rsidP="006E57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9E34E4">
              <w:rPr>
                <w:rFonts w:ascii="Angsana New" w:hAnsi="Angsana New" w:cs="Angsana New"/>
                <w:sz w:val="30"/>
                <w:szCs w:val="30"/>
              </w:rPr>
              <w:t>074,62</w:t>
            </w:r>
            <w:r w:rsidR="00F374E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6" w:type="pct"/>
          </w:tcPr>
          <w:p w14:paraId="12EBF5B6" w14:textId="77777777" w:rsidR="006E57A9" w:rsidRPr="00472DAE" w:rsidRDefault="006E57A9" w:rsidP="006E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</w:tcPr>
          <w:p w14:paraId="013DFECB" w14:textId="4A636863" w:rsidR="006E57A9" w:rsidRPr="00472DAE" w:rsidRDefault="006E57A9" w:rsidP="006E57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  <w:r w:rsidRPr="003C04CE">
              <w:rPr>
                <w:rFonts w:ascii="Angsana New" w:hAnsi="Angsana New" w:cs="Angsana New"/>
                <w:sz w:val="30"/>
                <w:szCs w:val="30"/>
              </w:rPr>
              <w:t>1,093,049</w:t>
            </w:r>
          </w:p>
        </w:tc>
        <w:tc>
          <w:tcPr>
            <w:tcW w:w="130" w:type="pct"/>
          </w:tcPr>
          <w:p w14:paraId="426463A6" w14:textId="77777777" w:rsidR="006E57A9" w:rsidRPr="00E6640C" w:rsidRDefault="006E57A9" w:rsidP="006E5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204FB019" w14:textId="44D441EF" w:rsidR="006E57A9" w:rsidRPr="00472DAE" w:rsidRDefault="009E34E4" w:rsidP="006E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865,736</w:t>
            </w:r>
          </w:p>
        </w:tc>
        <w:tc>
          <w:tcPr>
            <w:tcW w:w="130" w:type="pct"/>
          </w:tcPr>
          <w:p w14:paraId="2C237764" w14:textId="77777777" w:rsidR="006E57A9" w:rsidRPr="00472DAE" w:rsidRDefault="006E57A9" w:rsidP="006E5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67A7F5AB" w14:textId="418102AA" w:rsidR="006E57A9" w:rsidRPr="00BF2100" w:rsidRDefault="006E57A9" w:rsidP="006E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19C5">
              <w:rPr>
                <w:rFonts w:ascii="Angsana New" w:hAnsi="Angsana New"/>
                <w:b/>
                <w:bCs/>
                <w:sz w:val="30"/>
                <w:szCs w:val="30"/>
              </w:rPr>
              <w:t>936,630</w:t>
            </w:r>
          </w:p>
        </w:tc>
      </w:tr>
    </w:tbl>
    <w:p w14:paraId="6AE447F0" w14:textId="77777777" w:rsidR="001A22E6" w:rsidRDefault="001A22E6" w:rsidP="000A1529">
      <w:pPr>
        <w:pStyle w:val="FSBlank"/>
        <w:rPr>
          <w:sz w:val="30"/>
          <w:szCs w:val="30"/>
        </w:rPr>
      </w:pPr>
    </w:p>
    <w:p w14:paraId="2F44A75B" w14:textId="22B57395" w:rsidR="001A22E6" w:rsidRPr="006E12EB" w:rsidRDefault="006E12EB" w:rsidP="002D7040">
      <w:pPr>
        <w:pStyle w:val="FSBlank"/>
        <w:rPr>
          <w:sz w:val="30"/>
          <w:szCs w:val="30"/>
          <w:cs/>
        </w:rPr>
      </w:pPr>
      <w:r w:rsidRPr="00A551B6">
        <w:rPr>
          <w:spacing w:val="-2"/>
          <w:sz w:val="30"/>
          <w:szCs w:val="30"/>
          <w:cs/>
        </w:rPr>
        <w:t>ในระหว่างงวดปัจจุบัน ผู้บริหารได้พิจารณาทดสอบการด้อยค่าของเงินลงทุนในบริษัท อาร์ อี เอ็น โคราช เอนเนอร์ยี่</w:t>
      </w:r>
      <w:r w:rsidRPr="00A551B6">
        <w:rPr>
          <w:sz w:val="30"/>
          <w:szCs w:val="30"/>
          <w:cs/>
        </w:rPr>
        <w:t xml:space="preserve"> </w:t>
      </w:r>
      <w:r w:rsidRPr="00A551B6">
        <w:rPr>
          <w:spacing w:val="-8"/>
          <w:sz w:val="30"/>
          <w:szCs w:val="30"/>
          <w:cs/>
        </w:rPr>
        <w:t>จำกัด (“</w:t>
      </w:r>
      <w:r w:rsidRPr="00A551B6">
        <w:rPr>
          <w:spacing w:val="-8"/>
          <w:sz w:val="30"/>
          <w:szCs w:val="30"/>
        </w:rPr>
        <w:t xml:space="preserve">REN”) </w:t>
      </w:r>
      <w:r w:rsidRPr="00A551B6">
        <w:rPr>
          <w:spacing w:val="-8"/>
          <w:sz w:val="30"/>
          <w:szCs w:val="30"/>
          <w:cs/>
        </w:rPr>
        <w:t xml:space="preserve">เนื่องจาก </w:t>
      </w:r>
      <w:r w:rsidRPr="00A551B6">
        <w:rPr>
          <w:spacing w:val="-8"/>
          <w:sz w:val="30"/>
          <w:szCs w:val="30"/>
        </w:rPr>
        <w:t xml:space="preserve">REN </w:t>
      </w:r>
      <w:r w:rsidRPr="00A551B6">
        <w:rPr>
          <w:spacing w:val="-8"/>
          <w:sz w:val="30"/>
          <w:szCs w:val="30"/>
          <w:cs/>
        </w:rPr>
        <w:t>มีผลการดำเนินงานขาดทุนอย่างต่อเนื่องและข้อจำกัดบางประการในการประกอบกิจการ</w:t>
      </w:r>
      <w:r w:rsidRPr="00A551B6">
        <w:rPr>
          <w:sz w:val="30"/>
          <w:szCs w:val="30"/>
          <w:cs/>
        </w:rPr>
        <w:t xml:space="preserve"> ผู้บริหารได้พิจารณาเปรียบเทียบมูลค่าที่คาดว่าจะได้รับคืนด้วยวิธีคิดลดกระแสเงินสดกับมูลค่าตามบัญชี</w:t>
      </w:r>
      <w:r w:rsidR="00267443" w:rsidRPr="00A551B6">
        <w:rPr>
          <w:sz w:val="30"/>
          <w:szCs w:val="30"/>
          <w:cs/>
        </w:rPr>
        <w:br/>
      </w:r>
      <w:r w:rsidRPr="00A551B6">
        <w:rPr>
          <w:sz w:val="30"/>
          <w:szCs w:val="30"/>
          <w:cs/>
        </w:rPr>
        <w:t xml:space="preserve">ของเงินลงทุน </w:t>
      </w:r>
      <w:r w:rsidR="009F72D4" w:rsidRPr="00A551B6">
        <w:rPr>
          <w:sz w:val="30"/>
          <w:szCs w:val="30"/>
          <w:cs/>
        </w:rPr>
        <w:t xml:space="preserve">ผลจากการประเมินดังกล่าว บริษัทรับรู้ผลขาดทุนจากการด้อยค่าของเงินลงทุนใน </w:t>
      </w:r>
      <w:r w:rsidR="009F72D4" w:rsidRPr="00A551B6">
        <w:rPr>
          <w:sz w:val="30"/>
          <w:szCs w:val="30"/>
        </w:rPr>
        <w:t xml:space="preserve">REN </w:t>
      </w:r>
      <w:r w:rsidR="009F72D4" w:rsidRPr="00A551B6">
        <w:rPr>
          <w:sz w:val="30"/>
          <w:szCs w:val="30"/>
          <w:cs/>
        </w:rPr>
        <w:t>จำนวน</w:t>
      </w:r>
      <w:r w:rsidR="009F72D4" w:rsidRPr="00A551B6">
        <w:rPr>
          <w:sz w:val="30"/>
          <w:szCs w:val="30"/>
        </w:rPr>
        <w:t xml:space="preserve"> </w:t>
      </w:r>
      <w:r w:rsidR="009F72D4" w:rsidRPr="00A551B6">
        <w:rPr>
          <w:sz w:val="30"/>
          <w:szCs w:val="30"/>
        </w:rPr>
        <w:br/>
      </w:r>
      <w:r w:rsidR="009E34E4" w:rsidRPr="009E34E4">
        <w:rPr>
          <w:sz w:val="30"/>
          <w:szCs w:val="30"/>
        </w:rPr>
        <w:t>70.9</w:t>
      </w:r>
      <w:r w:rsidRPr="00A551B6">
        <w:rPr>
          <w:sz w:val="30"/>
          <w:szCs w:val="30"/>
        </w:rPr>
        <w:t xml:space="preserve"> </w:t>
      </w:r>
      <w:r w:rsidRPr="00A551B6">
        <w:rPr>
          <w:sz w:val="30"/>
          <w:szCs w:val="30"/>
          <w:cs/>
        </w:rPr>
        <w:t>ล้านบาท ในงบการเงินเฉพาะกิจการสำหรับงวด</w:t>
      </w:r>
      <w:r w:rsidR="00FE14CB">
        <w:rPr>
          <w:rFonts w:hint="cs"/>
          <w:sz w:val="30"/>
          <w:szCs w:val="30"/>
          <w:cs/>
        </w:rPr>
        <w:t>หก</w:t>
      </w:r>
      <w:r w:rsidRPr="00A551B6">
        <w:rPr>
          <w:sz w:val="30"/>
          <w:szCs w:val="30"/>
          <w:cs/>
        </w:rPr>
        <w:t xml:space="preserve">เดือนสิ้นสุดวันที่ </w:t>
      </w:r>
      <w:r w:rsidRPr="00A551B6">
        <w:rPr>
          <w:sz w:val="30"/>
          <w:szCs w:val="30"/>
        </w:rPr>
        <w:t>3</w:t>
      </w:r>
      <w:r w:rsidR="00A551B6">
        <w:rPr>
          <w:sz w:val="30"/>
          <w:szCs w:val="30"/>
        </w:rPr>
        <w:t>0</w:t>
      </w:r>
      <w:r w:rsidRPr="00A551B6">
        <w:rPr>
          <w:sz w:val="30"/>
          <w:szCs w:val="30"/>
        </w:rPr>
        <w:t xml:space="preserve"> </w:t>
      </w:r>
      <w:r w:rsidR="00A551B6" w:rsidRPr="00A551B6">
        <w:rPr>
          <w:sz w:val="30"/>
          <w:szCs w:val="30"/>
          <w:cs/>
        </w:rPr>
        <w:t>มิถุนายน</w:t>
      </w:r>
      <w:r w:rsidR="00A551B6">
        <w:rPr>
          <w:sz w:val="30"/>
          <w:szCs w:val="30"/>
        </w:rPr>
        <w:t xml:space="preserve"> </w:t>
      </w:r>
      <w:r w:rsidRPr="00A551B6">
        <w:rPr>
          <w:sz w:val="30"/>
          <w:szCs w:val="30"/>
        </w:rPr>
        <w:t>2569</w:t>
      </w:r>
    </w:p>
    <w:p w14:paraId="51496166" w14:textId="77777777" w:rsidR="002777C3" w:rsidRPr="000A1529" w:rsidRDefault="002777C3" w:rsidP="002D7040">
      <w:pPr>
        <w:pStyle w:val="FSBlank"/>
        <w:rPr>
          <w:sz w:val="30"/>
          <w:szCs w:val="30"/>
        </w:rPr>
      </w:pPr>
    </w:p>
    <w:p w14:paraId="361922FF" w14:textId="54CDD838" w:rsidR="00EA5EC7" w:rsidRPr="0012538E" w:rsidRDefault="00EA5EC7" w:rsidP="0061033F">
      <w:pPr>
        <w:pStyle w:val="Heading8"/>
        <w:numPr>
          <w:ilvl w:val="0"/>
          <w:numId w:val="15"/>
        </w:numPr>
        <w:tabs>
          <w:tab w:val="left" w:pos="540"/>
        </w:tabs>
        <w:spacing w:line="240" w:lineRule="auto"/>
        <w:ind w:left="540" w:right="-43" w:hanging="522"/>
        <w:jc w:val="thaiDistribute"/>
        <w:rPr>
          <w:rFonts w:ascii="Angsana New" w:hAnsi="Angsana New"/>
          <w:sz w:val="30"/>
          <w:szCs w:val="30"/>
          <w:lang w:val="th-TH"/>
        </w:rPr>
      </w:pPr>
      <w:r w:rsidRPr="00EB7395">
        <w:rPr>
          <w:rFonts w:ascii="Angsana New" w:hAnsi="Angsana New"/>
          <w:sz w:val="30"/>
          <w:szCs w:val="30"/>
          <w:cs/>
          <w:lang w:val="th-TH"/>
        </w:rPr>
        <w:t>ที่ดิน อาคารและอุปกรณ์</w:t>
      </w:r>
    </w:p>
    <w:p w14:paraId="7D605D49" w14:textId="5A475B13" w:rsidR="00EA5EC7" w:rsidRDefault="00EA5EC7" w:rsidP="00EA5EC7">
      <w:pPr>
        <w:pStyle w:val="FSBlank"/>
        <w:rPr>
          <w:sz w:val="30"/>
          <w:szCs w:val="30"/>
        </w:rPr>
      </w:pPr>
    </w:p>
    <w:tbl>
      <w:tblPr>
        <w:tblW w:w="920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727"/>
        <w:gridCol w:w="178"/>
        <w:gridCol w:w="2297"/>
      </w:tblGrid>
      <w:tr w:rsidR="005A2259" w:rsidRPr="005B3016" w14:paraId="3F54A131" w14:textId="77777777" w:rsidTr="005A2259">
        <w:trPr>
          <w:cantSplit/>
          <w:trHeight w:val="402"/>
          <w:tblHeader/>
        </w:trPr>
        <w:tc>
          <w:tcPr>
            <w:tcW w:w="6727" w:type="dxa"/>
            <w:vAlign w:val="bottom"/>
          </w:tcPr>
          <w:p w14:paraId="4000B5AD" w14:textId="6C4FD720" w:rsidR="005A2259" w:rsidRPr="00EF18DB" w:rsidRDefault="005A2259" w:rsidP="005A225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004732C1" w14:textId="77777777" w:rsidR="005A2259" w:rsidRPr="00712778" w:rsidRDefault="005A2259" w:rsidP="005A225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97" w:type="dxa"/>
          </w:tcPr>
          <w:p w14:paraId="292303C7" w14:textId="7EBD9F8D" w:rsidR="005A2259" w:rsidRPr="00712778" w:rsidRDefault="005A2259" w:rsidP="005A22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6E57A9" w:rsidRPr="005B3016" w14:paraId="6B620E4E" w14:textId="77777777" w:rsidTr="005A2259">
        <w:trPr>
          <w:cantSplit/>
          <w:trHeight w:val="402"/>
          <w:tblHeader/>
        </w:trPr>
        <w:tc>
          <w:tcPr>
            <w:tcW w:w="6727" w:type="dxa"/>
            <w:vAlign w:val="bottom"/>
          </w:tcPr>
          <w:p w14:paraId="19542E34" w14:textId="7FB8E9A6" w:rsidR="006E57A9" w:rsidRPr="002550F9" w:rsidRDefault="006E57A9" w:rsidP="006E57A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AC584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หกเดือนสิ้นสุดวันที่ </w:t>
            </w:r>
            <w:r w:rsidRPr="006D07B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AC584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มิถุนายน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178" w:type="dxa"/>
          </w:tcPr>
          <w:p w14:paraId="4D7D3796" w14:textId="77777777" w:rsidR="006E57A9" w:rsidRPr="00712778" w:rsidRDefault="006E57A9" w:rsidP="006E57A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97" w:type="dxa"/>
          </w:tcPr>
          <w:p w14:paraId="49D42A28" w14:textId="2B0CAB91" w:rsidR="006E57A9" w:rsidRDefault="006E57A9" w:rsidP="006E57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2778" w:rsidRPr="005B3016" w14:paraId="1583D2B3" w14:textId="77777777" w:rsidTr="005A2259">
        <w:trPr>
          <w:cantSplit/>
          <w:trHeight w:val="402"/>
          <w:tblHeader/>
        </w:trPr>
        <w:tc>
          <w:tcPr>
            <w:tcW w:w="6727" w:type="dxa"/>
            <w:vAlign w:val="bottom"/>
          </w:tcPr>
          <w:p w14:paraId="130FE692" w14:textId="77777777" w:rsidR="00712778" w:rsidRPr="006747B6" w:rsidRDefault="00712778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640D17B0" w14:textId="77777777" w:rsidR="00712778" w:rsidRPr="00712778" w:rsidRDefault="00712778" w:rsidP="00EA438A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97" w:type="dxa"/>
          </w:tcPr>
          <w:p w14:paraId="139D52F2" w14:textId="666AA3E4" w:rsidR="00712778" w:rsidRPr="0015022A" w:rsidRDefault="0015022A" w:rsidP="00712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15022A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5A2259" w:rsidRPr="005B3016" w14:paraId="13990698" w14:textId="77777777" w:rsidTr="00C45369">
        <w:trPr>
          <w:cantSplit/>
          <w:trHeight w:val="402"/>
          <w:tblHeader/>
        </w:trPr>
        <w:tc>
          <w:tcPr>
            <w:tcW w:w="6727" w:type="dxa"/>
          </w:tcPr>
          <w:p w14:paraId="7FE3D16E" w14:textId="7F3C2CAE" w:rsidR="005A2259" w:rsidRPr="00ED3E5B" w:rsidRDefault="005A2259" w:rsidP="009D0A6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D3E5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ซื้อสินทรัพย์และโอนเข้า</w:t>
            </w:r>
            <w:r w:rsidRPr="00ED3E5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- </w:t>
            </w:r>
            <w:r w:rsidRPr="00ED3E5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178" w:type="dxa"/>
          </w:tcPr>
          <w:p w14:paraId="11A85D43" w14:textId="77777777" w:rsidR="005A2259" w:rsidRDefault="005A2259" w:rsidP="0074707C">
            <w:pPr>
              <w:pStyle w:val="acctfourfigures"/>
              <w:tabs>
                <w:tab w:val="clear" w:pos="765"/>
                <w:tab w:val="decimal" w:pos="3308"/>
              </w:tabs>
              <w:spacing w:line="240" w:lineRule="auto"/>
              <w:ind w:left="-126" w:right="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97" w:type="dxa"/>
          </w:tcPr>
          <w:p w14:paraId="0B95F9B3" w14:textId="46B4937C" w:rsidR="005A2259" w:rsidRPr="00EA438A" w:rsidRDefault="00C45369" w:rsidP="005A2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79,590</w:t>
            </w:r>
          </w:p>
        </w:tc>
      </w:tr>
      <w:tr w:rsidR="005A2259" w:rsidRPr="005B3016" w14:paraId="54A3829A" w14:textId="77777777" w:rsidTr="00C45369">
        <w:trPr>
          <w:cantSplit/>
          <w:trHeight w:val="402"/>
          <w:tblHeader/>
        </w:trPr>
        <w:tc>
          <w:tcPr>
            <w:tcW w:w="6727" w:type="dxa"/>
          </w:tcPr>
          <w:p w14:paraId="7EE73A69" w14:textId="0B6E62E1" w:rsidR="005A2259" w:rsidRPr="00ED3E5B" w:rsidRDefault="005A2259" w:rsidP="009D0A6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3E5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จำหน่าย</w:t>
            </w:r>
            <w:r w:rsidRPr="00ED3E5B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สินทรัพย์</w:t>
            </w:r>
            <w:r w:rsidRPr="00ED3E5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และโอนออก - ราคาตามบัญชีสุทธิ</w:t>
            </w:r>
          </w:p>
        </w:tc>
        <w:tc>
          <w:tcPr>
            <w:tcW w:w="178" w:type="dxa"/>
          </w:tcPr>
          <w:p w14:paraId="60D92B36" w14:textId="77777777" w:rsidR="005A2259" w:rsidRDefault="005A2259" w:rsidP="0074707C">
            <w:pPr>
              <w:pStyle w:val="acctfourfigures"/>
              <w:tabs>
                <w:tab w:val="clear" w:pos="765"/>
                <w:tab w:val="decimal" w:pos="3308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97" w:type="dxa"/>
          </w:tcPr>
          <w:p w14:paraId="07B8B925" w14:textId="413B2175" w:rsidR="005A2259" w:rsidRPr="00EA438A" w:rsidRDefault="00C45369" w:rsidP="005A2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4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(26)</w:t>
            </w:r>
          </w:p>
        </w:tc>
      </w:tr>
    </w:tbl>
    <w:p w14:paraId="7E7DC256" w14:textId="399566A9" w:rsidR="006A77EA" w:rsidRDefault="006A77EA" w:rsidP="00EA5EC7">
      <w:pPr>
        <w:pStyle w:val="FSBlank"/>
        <w:rPr>
          <w:sz w:val="30"/>
          <w:szCs w:val="30"/>
        </w:rPr>
      </w:pPr>
    </w:p>
    <w:p w14:paraId="7F51AA00" w14:textId="67FCC12C" w:rsidR="002777C3" w:rsidRDefault="00EA5EC7" w:rsidP="00277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0"/>
        <w:jc w:val="thaiDistribute"/>
        <w:rPr>
          <w:rFonts w:ascii="Angsana New" w:hAnsi="Angsana New"/>
          <w:sz w:val="30"/>
          <w:szCs w:val="30"/>
        </w:rPr>
      </w:pPr>
      <w:r w:rsidRPr="00472DAE">
        <w:rPr>
          <w:rFonts w:ascii="Angsana New" w:hAnsi="Angsana New" w:hint="cs"/>
          <w:b/>
          <w:sz w:val="30"/>
          <w:szCs w:val="30"/>
          <w:cs/>
        </w:rPr>
        <w:t>บริษัทได้จำนองที่ดินบางแปลง</w:t>
      </w:r>
      <w:r w:rsidR="004F6500" w:rsidRPr="00472DAE">
        <w:rPr>
          <w:rFonts w:ascii="Angsana New" w:hAnsi="Angsana New" w:hint="cs"/>
          <w:b/>
          <w:sz w:val="30"/>
          <w:szCs w:val="30"/>
          <w:cs/>
        </w:rPr>
        <w:t xml:space="preserve"> และที่ดินพัฒนาเสร็จแล้วพร้อมขาย </w:t>
      </w:r>
      <w:r w:rsidRPr="00472DAE">
        <w:rPr>
          <w:rFonts w:ascii="Angsana New" w:hAnsi="Angsana New" w:hint="cs"/>
          <w:b/>
          <w:sz w:val="30"/>
          <w:szCs w:val="30"/>
          <w:cs/>
        </w:rPr>
        <w:t>รวมทั้งโครงการระบบผลิตน้ำเพื่อ</w:t>
      </w:r>
      <w:r w:rsidR="0074707C">
        <w:rPr>
          <w:rFonts w:ascii="Angsana New" w:hAnsi="Angsana New"/>
          <w:b/>
          <w:sz w:val="30"/>
          <w:szCs w:val="30"/>
        </w:rPr>
        <w:br/>
      </w:r>
      <w:r w:rsidRPr="00472DAE">
        <w:rPr>
          <w:rFonts w:ascii="Angsana New" w:hAnsi="Angsana New" w:hint="cs"/>
          <w:b/>
          <w:sz w:val="30"/>
          <w:szCs w:val="30"/>
          <w:cs/>
        </w:rPr>
        <w:t xml:space="preserve">การอุตสาหกรรม ระบบบำบัดน้ำเสีย </w:t>
      </w:r>
      <w:r w:rsidRPr="00472DAE">
        <w:rPr>
          <w:rFonts w:asciiTheme="majorBidi" w:hAnsiTheme="majorBidi" w:cstheme="majorBidi" w:hint="cs"/>
          <w:sz w:val="30"/>
          <w:szCs w:val="30"/>
          <w:cs/>
        </w:rPr>
        <w:t>เครื่องจักร</w:t>
      </w:r>
      <w:r w:rsidR="009E0204" w:rsidRPr="00472DAE">
        <w:rPr>
          <w:rFonts w:ascii="Angsana New" w:hAnsi="Angsana New" w:hint="cs"/>
          <w:b/>
          <w:sz w:val="30"/>
          <w:szCs w:val="30"/>
          <w:cs/>
        </w:rPr>
        <w:t>และ</w:t>
      </w:r>
      <w:r w:rsidRPr="00472DAE">
        <w:rPr>
          <w:rFonts w:ascii="Angsana New" w:hAnsi="Angsana New" w:hint="cs"/>
          <w:b/>
          <w:sz w:val="30"/>
          <w:szCs w:val="30"/>
          <w:cs/>
        </w:rPr>
        <w:t>อุปกรณ์</w:t>
      </w:r>
      <w:r w:rsidR="009E0204" w:rsidRPr="00472DA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DA7C30" w:rsidRPr="00472DAE">
        <w:rPr>
          <w:rFonts w:ascii="Angsana New" w:hAnsi="Angsana New" w:hint="cs"/>
          <w:b/>
          <w:sz w:val="30"/>
          <w:szCs w:val="30"/>
          <w:cs/>
        </w:rPr>
        <w:t xml:space="preserve">ที่ดินส่วนกลางเพื่อการสาธารณูปโภคบางแปลง </w:t>
      </w:r>
      <w:r w:rsidRPr="00472DAE">
        <w:rPr>
          <w:rFonts w:ascii="Angsana New" w:hAnsi="Angsana New" w:hint="cs"/>
          <w:b/>
          <w:sz w:val="30"/>
          <w:szCs w:val="30"/>
          <w:cs/>
        </w:rPr>
        <w:t>เพื่อ</w:t>
      </w:r>
      <w:r w:rsidR="0074707C">
        <w:rPr>
          <w:rFonts w:ascii="Angsana New" w:hAnsi="Angsana New"/>
          <w:b/>
          <w:sz w:val="30"/>
          <w:szCs w:val="30"/>
        </w:rPr>
        <w:br/>
      </w:r>
      <w:r w:rsidRPr="00472DAE">
        <w:rPr>
          <w:rFonts w:ascii="Angsana New" w:hAnsi="Angsana New" w:hint="cs"/>
          <w:b/>
          <w:sz w:val="30"/>
          <w:szCs w:val="30"/>
          <w:cs/>
        </w:rPr>
        <w:t>ค้ำประกันวงเงินสินเชื่อที่ได้รับจากสถาบันการเงินในประเทศ</w:t>
      </w:r>
      <w:r w:rsidRPr="00472DAE">
        <w:rPr>
          <w:rFonts w:ascii="Angsana New" w:hAnsi="Angsana New" w:hint="cs"/>
          <w:sz w:val="30"/>
          <w:szCs w:val="30"/>
          <w:cs/>
        </w:rPr>
        <w:t xml:space="preserve">บางแห่ง </w:t>
      </w:r>
    </w:p>
    <w:p w14:paraId="48261F5D" w14:textId="77777777" w:rsidR="0074707C" w:rsidRDefault="0074707C" w:rsidP="00747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0"/>
        <w:jc w:val="thaiDistribute"/>
        <w:rPr>
          <w:rFonts w:ascii="Angsana New" w:eastAsia="MS Mincho" w:hAnsi="Angsana New"/>
          <w:sz w:val="30"/>
          <w:szCs w:val="30"/>
        </w:rPr>
      </w:pPr>
    </w:p>
    <w:p w14:paraId="6FD73EF4" w14:textId="77777777" w:rsidR="002777C3" w:rsidRDefault="002777C3" w:rsidP="00345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0"/>
        <w:jc w:val="thaiDistribute"/>
        <w:rPr>
          <w:rFonts w:ascii="Angsana New" w:hAnsi="Angsana New"/>
          <w:b/>
          <w:sz w:val="30"/>
          <w:szCs w:val="30"/>
        </w:rPr>
      </w:pPr>
    </w:p>
    <w:p w14:paraId="4E7A3A80" w14:textId="77777777" w:rsidR="002777C3" w:rsidRDefault="002777C3" w:rsidP="00345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0"/>
        <w:jc w:val="thaiDistribute"/>
        <w:rPr>
          <w:rFonts w:ascii="Angsana New" w:hAnsi="Angsana New"/>
          <w:b/>
          <w:sz w:val="30"/>
          <w:szCs w:val="30"/>
        </w:rPr>
      </w:pPr>
    </w:p>
    <w:p w14:paraId="1E3B8113" w14:textId="2F96FD25" w:rsidR="009B553F" w:rsidRPr="00472DAE" w:rsidRDefault="00EA5EC7" w:rsidP="00345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0"/>
        <w:jc w:val="thaiDistribute"/>
        <w:rPr>
          <w:rFonts w:ascii="Angsana New" w:hAnsi="Angsana New"/>
          <w:b/>
          <w:sz w:val="30"/>
          <w:szCs w:val="30"/>
        </w:rPr>
      </w:pPr>
      <w:r w:rsidRPr="00472DAE">
        <w:rPr>
          <w:rFonts w:ascii="Angsana New" w:hAnsi="Angsana New" w:hint="cs"/>
          <w:b/>
          <w:sz w:val="30"/>
          <w:szCs w:val="30"/>
          <w:cs/>
        </w:rPr>
        <w:t>บริษัทได้รับเงินอุดหนุนโครงการระหว่างก่อสร้างระบบป้องกันอุทกภัยจากกระทรวงอุตสาหกรรม และได้รับ</w:t>
      </w:r>
      <w:r w:rsidR="00425ACF" w:rsidRPr="00472DAE">
        <w:rPr>
          <w:rFonts w:ascii="Angsana New" w:hAnsi="Angsana New"/>
          <w:b/>
          <w:sz w:val="30"/>
          <w:szCs w:val="30"/>
        </w:rPr>
        <w:br/>
      </w:r>
      <w:r w:rsidRPr="00472DAE">
        <w:rPr>
          <w:rFonts w:ascii="Angsana New" w:hAnsi="Angsana New" w:hint="cs"/>
          <w:b/>
          <w:sz w:val="30"/>
          <w:szCs w:val="30"/>
          <w:cs/>
        </w:rPr>
        <w:t>อนุมัติเงินอุดหนุนโครงการสนับสนุนการลงทุนเพื่อปรับปรุงเครื่องจักร สำหรับอนุรักษ์พลังงานจากกรมพัฒนาพลังงานทดแทนและอนุรักษ์พลังงาน โดยบริษัทบันทึกเป็นรายได้เงินอุดหนุนจากรัฐบาลรอตัดบัญชีในงบฐานะการเงิน และรับรู้เป็นรายได้ตามวิธีเส้นตรงตลอดอายุการให้ประโยชน์ของสินทรัพย์</w:t>
      </w:r>
    </w:p>
    <w:p w14:paraId="5104667C" w14:textId="71EBE09F" w:rsidR="007E7D45" w:rsidRPr="00B7467E" w:rsidRDefault="007E7D45" w:rsidP="00FE0F43">
      <w:pPr>
        <w:pStyle w:val="FSBlank"/>
        <w:rPr>
          <w:sz w:val="30"/>
          <w:szCs w:val="30"/>
          <w:cs/>
        </w:rPr>
      </w:pPr>
    </w:p>
    <w:p w14:paraId="5835ECCD" w14:textId="6A21C2F6" w:rsidR="005A398F" w:rsidRPr="00472DAE" w:rsidRDefault="005A398F" w:rsidP="00946155">
      <w:pPr>
        <w:pStyle w:val="FSContent"/>
        <w:rPr>
          <w:b/>
        </w:rPr>
      </w:pPr>
      <w:r w:rsidRPr="002C7F84">
        <w:rPr>
          <w:rFonts w:hint="cs"/>
          <w:b/>
          <w:cs/>
        </w:rPr>
        <w:t>เงินอุดหนุนจากรัฐบาลรอตัดบัญชีสรุปได้ดังนี้</w:t>
      </w:r>
    </w:p>
    <w:p w14:paraId="27CA51FC" w14:textId="39F2DAB8" w:rsidR="007C52FE" w:rsidRDefault="007C52FE" w:rsidP="00A834C1">
      <w:pPr>
        <w:pStyle w:val="FSBlank"/>
        <w:rPr>
          <w:sz w:val="30"/>
          <w:szCs w:val="30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10"/>
        <w:gridCol w:w="237"/>
        <w:gridCol w:w="1629"/>
        <w:gridCol w:w="251"/>
        <w:gridCol w:w="1616"/>
      </w:tblGrid>
      <w:tr w:rsidR="00EC450D" w:rsidRPr="008F198B" w14:paraId="4EE66DC0" w14:textId="77777777" w:rsidTr="001B51E4">
        <w:trPr>
          <w:cantSplit/>
        </w:trPr>
        <w:tc>
          <w:tcPr>
            <w:tcW w:w="2981" w:type="pct"/>
          </w:tcPr>
          <w:p w14:paraId="745174AF" w14:textId="77777777" w:rsidR="005F0538" w:rsidRPr="00472DAE" w:rsidRDefault="005F0538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4B730451" w14:textId="77777777" w:rsidR="005F0538" w:rsidRPr="00472DAE" w:rsidRDefault="005F0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1" w:type="pct"/>
            <w:gridSpan w:val="3"/>
          </w:tcPr>
          <w:p w14:paraId="167984C0" w14:textId="772C7CF5" w:rsidR="005F0538" w:rsidRPr="00472DAE" w:rsidRDefault="005F0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EC450D" w:rsidRPr="008F198B" w14:paraId="123CDF69" w14:textId="77777777" w:rsidTr="001B51E4">
        <w:trPr>
          <w:cantSplit/>
        </w:trPr>
        <w:tc>
          <w:tcPr>
            <w:tcW w:w="2981" w:type="pct"/>
          </w:tcPr>
          <w:p w14:paraId="2A662AFB" w14:textId="77777777" w:rsidR="005F0538" w:rsidRPr="00472DAE" w:rsidRDefault="005F0538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07A4C896" w14:textId="77777777" w:rsidR="005F0538" w:rsidRPr="00472DAE" w:rsidRDefault="005F0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1" w:type="pct"/>
            <w:gridSpan w:val="3"/>
          </w:tcPr>
          <w:p w14:paraId="57AFE6FA" w14:textId="00E50461" w:rsidR="005F0538" w:rsidRPr="00472DAE" w:rsidRDefault="005F0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450D" w:rsidRPr="008F198B" w14:paraId="0A9C8F98" w14:textId="77777777" w:rsidTr="001B51E4">
        <w:trPr>
          <w:cantSplit/>
        </w:trPr>
        <w:tc>
          <w:tcPr>
            <w:tcW w:w="2981" w:type="pct"/>
          </w:tcPr>
          <w:p w14:paraId="43F1FE8F" w14:textId="77777777" w:rsidR="005F0538" w:rsidRPr="00472DAE" w:rsidRDefault="005F0538" w:rsidP="0055559D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778571C7" w14:textId="77777777" w:rsidR="005F0538" w:rsidRPr="00472DAE" w:rsidRDefault="005F0538" w:rsidP="0055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pct"/>
          </w:tcPr>
          <w:p w14:paraId="556AD8FA" w14:textId="2156B313" w:rsidR="005F0538" w:rsidRPr="00472DAE" w:rsidRDefault="005F0538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 w:rsidR="001B51E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6" w:type="pct"/>
          </w:tcPr>
          <w:p w14:paraId="7F12C80E" w14:textId="77777777" w:rsidR="005F0538" w:rsidRPr="00472DAE" w:rsidRDefault="005F0538" w:rsidP="0055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</w:tcPr>
          <w:p w14:paraId="0E91CE1B" w14:textId="7D3B2574" w:rsidR="005F0538" w:rsidRPr="00472DAE" w:rsidRDefault="005F0538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</w:rPr>
              <w:t>256</w:t>
            </w:r>
            <w:r w:rsidR="001B51E4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C97435" w:rsidRPr="008F198B" w14:paraId="42BB83F3" w14:textId="77777777" w:rsidTr="001B51E4">
        <w:trPr>
          <w:cantSplit/>
        </w:trPr>
        <w:tc>
          <w:tcPr>
            <w:tcW w:w="2981" w:type="pct"/>
          </w:tcPr>
          <w:p w14:paraId="10C43C63" w14:textId="77777777" w:rsidR="00C97435" w:rsidRPr="00472DAE" w:rsidRDefault="00C97435" w:rsidP="0055559D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534D69BF" w14:textId="77777777" w:rsidR="00C97435" w:rsidRPr="00472DAE" w:rsidRDefault="00C97435" w:rsidP="0055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1" w:type="pct"/>
            <w:gridSpan w:val="3"/>
          </w:tcPr>
          <w:p w14:paraId="175C15C2" w14:textId="70E8D1D9" w:rsidR="00C97435" w:rsidRPr="00472DAE" w:rsidRDefault="00C97435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7617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1B51E4" w:rsidRPr="008F198B" w14:paraId="03C82889" w14:textId="77777777" w:rsidTr="001B51E4">
        <w:trPr>
          <w:cantSplit/>
        </w:trPr>
        <w:tc>
          <w:tcPr>
            <w:tcW w:w="2981" w:type="pct"/>
          </w:tcPr>
          <w:p w14:paraId="781A9E40" w14:textId="29B3C21E" w:rsidR="001B51E4" w:rsidRPr="00472DAE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72DA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8" w:type="pct"/>
          </w:tcPr>
          <w:p w14:paraId="16D3DA7C" w14:textId="77777777" w:rsidR="001B51E4" w:rsidRPr="00FB6F95" w:rsidRDefault="001B51E4" w:rsidP="001B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pct"/>
          </w:tcPr>
          <w:p w14:paraId="58717D98" w14:textId="6CE11A29" w:rsidR="001B51E4" w:rsidRPr="003C6366" w:rsidRDefault="006F1768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161,463</w:t>
            </w:r>
          </w:p>
        </w:tc>
        <w:tc>
          <w:tcPr>
            <w:tcW w:w="136" w:type="pct"/>
          </w:tcPr>
          <w:p w14:paraId="14EC130D" w14:textId="77777777" w:rsidR="001B51E4" w:rsidRPr="00472DAE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</w:tcPr>
          <w:p w14:paraId="3FA3A39A" w14:textId="3F37AABF" w:rsidR="001B51E4" w:rsidRPr="00083CE5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77650">
              <w:rPr>
                <w:rFonts w:ascii="Angsana New" w:hAnsi="Angsana New"/>
                <w:sz w:val="30"/>
                <w:szCs w:val="30"/>
              </w:rPr>
              <w:t>183,090</w:t>
            </w:r>
          </w:p>
        </w:tc>
      </w:tr>
      <w:tr w:rsidR="001B51E4" w:rsidRPr="008F198B" w14:paraId="5ACD1867" w14:textId="77777777" w:rsidTr="00A551B6">
        <w:trPr>
          <w:cantSplit/>
        </w:trPr>
        <w:tc>
          <w:tcPr>
            <w:tcW w:w="2981" w:type="pct"/>
          </w:tcPr>
          <w:p w14:paraId="30C7BE3A" w14:textId="4743D220" w:rsidR="001B51E4" w:rsidRPr="00472DAE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472DAE">
              <w:rPr>
                <w:rFonts w:ascii="Angsana New" w:hAnsi="Angsana New"/>
                <w:sz w:val="30"/>
                <w:szCs w:val="30"/>
              </w:rPr>
              <w:t>/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8" w:type="pct"/>
          </w:tcPr>
          <w:p w14:paraId="06467027" w14:textId="77777777" w:rsidR="001B51E4" w:rsidRPr="00472DAE" w:rsidRDefault="001B51E4" w:rsidP="001B51E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1" w:type="pct"/>
            <w:tcBorders>
              <w:bottom w:val="single" w:sz="4" w:space="0" w:color="auto"/>
            </w:tcBorders>
          </w:tcPr>
          <w:p w14:paraId="57494B61" w14:textId="7686D67C" w:rsidR="001B51E4" w:rsidRPr="003C6366" w:rsidRDefault="00A551B6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551B6">
              <w:rPr>
                <w:rFonts w:asciiTheme="majorBidi" w:hAnsiTheme="majorBidi" w:cstheme="majorBidi"/>
                <w:sz w:val="30"/>
                <w:szCs w:val="30"/>
              </w:rPr>
              <w:t>10,381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6" w:type="pct"/>
          </w:tcPr>
          <w:p w14:paraId="31DD9F75" w14:textId="77777777" w:rsidR="001B51E4" w:rsidRPr="00472DAE" w:rsidRDefault="001B51E4" w:rsidP="001B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1E3B0F77" w14:textId="559E3BF9" w:rsidR="001B51E4" w:rsidRPr="00083CE5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-4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4170C">
              <w:rPr>
                <w:rFonts w:ascii="Angsana New" w:hAnsi="Angsana New"/>
                <w:sz w:val="30"/>
                <w:szCs w:val="30"/>
              </w:rPr>
              <w:t>21,627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B51E4" w:rsidRPr="008F198B" w14:paraId="4852EE57" w14:textId="77777777" w:rsidTr="00A551B6">
        <w:trPr>
          <w:cantSplit/>
        </w:trPr>
        <w:tc>
          <w:tcPr>
            <w:tcW w:w="2981" w:type="pct"/>
          </w:tcPr>
          <w:p w14:paraId="092E0EE6" w14:textId="1176E329" w:rsidR="001B51E4" w:rsidRPr="00472DAE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7101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9710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72D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50FE00BD" w14:textId="77777777" w:rsidR="001B51E4" w:rsidRPr="00472DAE" w:rsidRDefault="001B51E4" w:rsidP="001B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double" w:sz="4" w:space="0" w:color="auto"/>
            </w:tcBorders>
          </w:tcPr>
          <w:p w14:paraId="3B6F2827" w14:textId="5E66E872" w:rsidR="001B51E4" w:rsidRPr="003C6366" w:rsidRDefault="00A551B6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51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151,082</w:t>
            </w:r>
          </w:p>
        </w:tc>
        <w:tc>
          <w:tcPr>
            <w:tcW w:w="136" w:type="pct"/>
          </w:tcPr>
          <w:p w14:paraId="326443AD" w14:textId="77777777" w:rsidR="001B51E4" w:rsidRPr="00472DAE" w:rsidRDefault="001B51E4" w:rsidP="001B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</w:tcPr>
          <w:p w14:paraId="4B84FFB7" w14:textId="326FB073" w:rsidR="001B51E4" w:rsidRPr="00083CE5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1B36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161</w:t>
            </w:r>
            <w:r w:rsidRPr="001B362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B36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463</w:t>
            </w:r>
          </w:p>
        </w:tc>
      </w:tr>
      <w:tr w:rsidR="001B51E4" w:rsidRPr="008F198B" w14:paraId="61AF7591" w14:textId="77777777" w:rsidTr="001B51E4">
        <w:trPr>
          <w:cantSplit/>
        </w:trPr>
        <w:tc>
          <w:tcPr>
            <w:tcW w:w="2981" w:type="pct"/>
          </w:tcPr>
          <w:p w14:paraId="308E57CC" w14:textId="77777777" w:rsidR="001B51E4" w:rsidRPr="00472DAE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0FF5B0A7" w14:textId="77777777" w:rsidR="001B51E4" w:rsidRPr="00472DAE" w:rsidRDefault="001B51E4" w:rsidP="001B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pct"/>
            <w:tcBorders>
              <w:top w:val="single" w:sz="4" w:space="0" w:color="auto"/>
            </w:tcBorders>
          </w:tcPr>
          <w:p w14:paraId="5F86BB9A" w14:textId="77777777" w:rsidR="001B51E4" w:rsidRPr="003C6366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4ED7E0FB" w14:textId="77777777" w:rsidR="001B51E4" w:rsidRPr="00472DAE" w:rsidRDefault="001B51E4" w:rsidP="001B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</w:tcPr>
          <w:p w14:paraId="4ADED573" w14:textId="77777777" w:rsidR="001B51E4" w:rsidRPr="00083CE5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971015" w:rsidRPr="008F198B" w14:paraId="44C44B0F" w14:textId="77777777" w:rsidTr="00A551B6">
        <w:trPr>
          <w:cantSplit/>
        </w:trPr>
        <w:tc>
          <w:tcPr>
            <w:tcW w:w="2981" w:type="pct"/>
          </w:tcPr>
          <w:p w14:paraId="233E1EE2" w14:textId="77777777" w:rsidR="00971015" w:rsidRPr="00472DAE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8" w:type="pct"/>
          </w:tcPr>
          <w:p w14:paraId="6FB52496" w14:textId="77777777" w:rsidR="00971015" w:rsidRPr="00472DAE" w:rsidRDefault="00971015" w:rsidP="00971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pct"/>
          </w:tcPr>
          <w:p w14:paraId="13497B84" w14:textId="5BB853EE" w:rsidR="00971015" w:rsidRPr="003C6366" w:rsidRDefault="00A551B6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A551B6">
              <w:rPr>
                <w:rFonts w:asciiTheme="majorBidi" w:hAnsiTheme="majorBidi" w:cstheme="majorBidi"/>
                <w:sz w:val="30"/>
                <w:szCs w:val="30"/>
              </w:rPr>
              <w:t>20,933</w:t>
            </w:r>
          </w:p>
        </w:tc>
        <w:tc>
          <w:tcPr>
            <w:tcW w:w="136" w:type="pct"/>
          </w:tcPr>
          <w:p w14:paraId="05143586" w14:textId="77777777" w:rsidR="00971015" w:rsidRPr="00472DAE" w:rsidRDefault="00971015" w:rsidP="00971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</w:tcPr>
          <w:p w14:paraId="7355FC7D" w14:textId="485BB128" w:rsidR="00971015" w:rsidRPr="00A847F9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 w:rsidRPr="00A86E70">
              <w:rPr>
                <w:rFonts w:asciiTheme="majorBidi" w:hAnsiTheme="majorBidi"/>
                <w:sz w:val="30"/>
                <w:szCs w:val="30"/>
                <w:cs/>
              </w:rPr>
              <w:t>20</w:t>
            </w:r>
            <w:r w:rsidRPr="00A86E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6E70">
              <w:rPr>
                <w:rFonts w:asciiTheme="majorBidi" w:hAnsiTheme="majorBidi"/>
                <w:sz w:val="30"/>
                <w:szCs w:val="30"/>
                <w:cs/>
              </w:rPr>
              <w:t>933</w:t>
            </w:r>
          </w:p>
        </w:tc>
      </w:tr>
      <w:tr w:rsidR="00971015" w:rsidRPr="008F198B" w14:paraId="256326F2" w14:textId="77777777" w:rsidTr="00A551B6">
        <w:trPr>
          <w:cantSplit/>
        </w:trPr>
        <w:tc>
          <w:tcPr>
            <w:tcW w:w="2981" w:type="pct"/>
          </w:tcPr>
          <w:p w14:paraId="39805DD5" w14:textId="77777777" w:rsidR="00971015" w:rsidRPr="00472DAE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72D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8" w:type="pct"/>
          </w:tcPr>
          <w:p w14:paraId="3E606A91" w14:textId="77777777" w:rsidR="00971015" w:rsidRPr="00472DAE" w:rsidRDefault="00971015" w:rsidP="00971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pct"/>
            <w:tcBorders>
              <w:bottom w:val="single" w:sz="4" w:space="0" w:color="auto"/>
            </w:tcBorders>
          </w:tcPr>
          <w:p w14:paraId="13E52069" w14:textId="04730CD4" w:rsidR="00971015" w:rsidRPr="003C6366" w:rsidRDefault="00A551B6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A551B6">
              <w:rPr>
                <w:rFonts w:asciiTheme="majorBidi" w:hAnsiTheme="majorBidi" w:cstheme="majorBidi"/>
                <w:sz w:val="30"/>
                <w:szCs w:val="30"/>
              </w:rPr>
              <w:t>130,149</w:t>
            </w:r>
          </w:p>
        </w:tc>
        <w:tc>
          <w:tcPr>
            <w:tcW w:w="136" w:type="pct"/>
          </w:tcPr>
          <w:p w14:paraId="5819068E" w14:textId="77777777" w:rsidR="00971015" w:rsidRPr="00472DAE" w:rsidRDefault="00971015" w:rsidP="00971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531D4815" w14:textId="02C7A436" w:rsidR="00971015" w:rsidRPr="001C38E2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 w:rsidRPr="001C38E2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="004E1E37" w:rsidRPr="001C38E2">
              <w:rPr>
                <w:rFonts w:asciiTheme="majorBidi" w:hAnsiTheme="majorBidi"/>
                <w:sz w:val="30"/>
                <w:szCs w:val="30"/>
              </w:rPr>
              <w:t>40,530</w:t>
            </w:r>
          </w:p>
        </w:tc>
      </w:tr>
      <w:tr w:rsidR="00971015" w:rsidRPr="00DE5684" w14:paraId="581D42F1" w14:textId="77777777" w:rsidTr="00A551B6">
        <w:trPr>
          <w:cantSplit/>
        </w:trPr>
        <w:tc>
          <w:tcPr>
            <w:tcW w:w="2981" w:type="pct"/>
          </w:tcPr>
          <w:p w14:paraId="67D9D92B" w14:textId="77777777" w:rsidR="00971015" w:rsidRPr="00472DAE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" w:type="pct"/>
          </w:tcPr>
          <w:p w14:paraId="1BE7CAC1" w14:textId="77777777" w:rsidR="00971015" w:rsidRPr="00472DAE" w:rsidRDefault="00971015" w:rsidP="00971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double" w:sz="4" w:space="0" w:color="auto"/>
            </w:tcBorders>
          </w:tcPr>
          <w:p w14:paraId="265A21E3" w14:textId="53309BC4" w:rsidR="00971015" w:rsidRPr="003C6366" w:rsidRDefault="00A551B6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51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151,082</w:t>
            </w:r>
          </w:p>
        </w:tc>
        <w:tc>
          <w:tcPr>
            <w:tcW w:w="136" w:type="pct"/>
          </w:tcPr>
          <w:p w14:paraId="6AD2B7C9" w14:textId="77777777" w:rsidR="00971015" w:rsidRPr="00472DAE" w:rsidRDefault="00971015" w:rsidP="00971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</w:tcPr>
          <w:p w14:paraId="30E18E4F" w14:textId="7C8065AE" w:rsidR="00971015" w:rsidRPr="001C38E2" w:rsidRDefault="004E1E37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6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8E2">
              <w:rPr>
                <w:rFonts w:asciiTheme="majorBidi" w:hAnsiTheme="majorBidi"/>
                <w:b/>
                <w:bCs/>
                <w:sz w:val="30"/>
                <w:szCs w:val="30"/>
              </w:rPr>
              <w:t>161,463</w:t>
            </w:r>
          </w:p>
        </w:tc>
      </w:tr>
    </w:tbl>
    <w:p w14:paraId="6B0428F0" w14:textId="4B3B2C04" w:rsidR="00EF1871" w:rsidRDefault="00EF1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sz w:val="30"/>
          <w:szCs w:val="30"/>
          <w:cs/>
        </w:rPr>
      </w:pPr>
    </w:p>
    <w:p w14:paraId="5E8CA7AD" w14:textId="77777777" w:rsidR="00082EDF" w:rsidRDefault="00082EDF" w:rsidP="00BC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sz w:val="30"/>
          <w:szCs w:val="30"/>
        </w:rPr>
        <w:sectPr w:rsidR="00082EDF" w:rsidSect="00971015">
          <w:headerReference w:type="even" r:id="rId11"/>
          <w:headerReference w:type="default" r:id="rId12"/>
          <w:footerReference w:type="defaul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</w:p>
    <w:p w14:paraId="79A272BB" w14:textId="04A88478" w:rsidR="006756B1" w:rsidRPr="00DA6426" w:rsidRDefault="007C5D0D" w:rsidP="00926F93">
      <w:pPr>
        <w:pStyle w:val="Heading8"/>
        <w:numPr>
          <w:ilvl w:val="0"/>
          <w:numId w:val="15"/>
        </w:numPr>
        <w:tabs>
          <w:tab w:val="left" w:pos="522"/>
        </w:tabs>
        <w:spacing w:line="240" w:lineRule="auto"/>
        <w:ind w:right="-43" w:hanging="621"/>
        <w:jc w:val="thaiDistribute"/>
        <w:rPr>
          <w:rFonts w:ascii="Angsana New" w:hAnsi="Angsana New"/>
          <w:sz w:val="30"/>
          <w:szCs w:val="30"/>
          <w:lang w:val="th-TH"/>
        </w:rPr>
      </w:pPr>
      <w:r w:rsidRPr="00DA6426">
        <w:rPr>
          <w:rFonts w:ascii="Angsana New" w:hAnsi="Angsana New"/>
          <w:sz w:val="30"/>
          <w:szCs w:val="30"/>
          <w:cs/>
          <w:lang w:val="th-TH"/>
        </w:rPr>
        <w:t>ส่วนงาน</w:t>
      </w:r>
      <w:r w:rsidR="00B25F97" w:rsidRPr="00DA6426">
        <w:rPr>
          <w:rFonts w:ascii="Angsana New" w:hAnsi="Angsana New" w:hint="cs"/>
          <w:sz w:val="30"/>
          <w:szCs w:val="30"/>
          <w:cs/>
          <w:lang w:val="th-TH"/>
        </w:rPr>
        <w:t>ดำเนินงาน</w:t>
      </w:r>
      <w:r w:rsidR="002E3CA1" w:rsidRPr="00DA6426">
        <w:rPr>
          <w:rFonts w:ascii="Angsana New" w:hAnsi="Angsana New" w:hint="cs"/>
          <w:sz w:val="30"/>
          <w:szCs w:val="30"/>
          <w:cs/>
          <w:lang w:val="th-TH"/>
        </w:rPr>
        <w:t>และการจำแนกรายได้</w:t>
      </w:r>
    </w:p>
    <w:p w14:paraId="68187318" w14:textId="7B0559A1" w:rsidR="0058773B" w:rsidRPr="009E0C7B" w:rsidRDefault="00157515" w:rsidP="00AD6DCA">
      <w:pPr>
        <w:pStyle w:val="FSBlank"/>
        <w:rPr>
          <w:rFonts w:asciiTheme="majorBidi" w:hAnsiTheme="majorBidi" w:cstheme="majorBidi"/>
          <w:cs/>
          <w:lang w:val="th-TH" w:eastAsia="x-none"/>
        </w:rPr>
      </w:pPr>
      <w:r>
        <w:rPr>
          <w:rFonts w:asciiTheme="majorBidi" w:hAnsiTheme="majorBidi" w:cstheme="majorBidi"/>
          <w:sz w:val="30"/>
          <w:szCs w:val="30"/>
          <w:cs/>
          <w:lang w:val="th-TH" w:eastAsia="x-none"/>
        </w:rPr>
        <w:tab/>
      </w:r>
    </w:p>
    <w:p w14:paraId="0D044B65" w14:textId="386BA11F" w:rsidR="007C5D0D" w:rsidRPr="00410B82" w:rsidRDefault="00942144" w:rsidP="00BE3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30"/>
        <w:jc w:val="thaiDistribute"/>
        <w:rPr>
          <w:rFonts w:ascii="Angsana New" w:hAnsi="Angsana New"/>
          <w:sz w:val="30"/>
          <w:szCs w:val="30"/>
        </w:rPr>
      </w:pPr>
      <w:r w:rsidRPr="00410B82">
        <w:rPr>
          <w:rFonts w:ascii="Angsana New" w:hAnsi="Angsana New" w:hint="cs"/>
          <w:sz w:val="30"/>
          <w:szCs w:val="30"/>
          <w:cs/>
        </w:rPr>
        <w:t>การจำแนกรายได้และผลการดำเนินงานและจังหวะเวลาในการรับรู้รายได้ตามส่วนงานที่รายงาน สำหรับแต่ละงวด</w:t>
      </w:r>
      <w:r w:rsidR="00926F93" w:rsidRPr="00410B82">
        <w:rPr>
          <w:rFonts w:ascii="Angsana New" w:hAnsi="Angsana New" w:hint="cs"/>
          <w:sz w:val="30"/>
          <w:szCs w:val="30"/>
          <w:cs/>
        </w:rPr>
        <w:t>หก</w:t>
      </w:r>
      <w:r w:rsidR="002550F9" w:rsidRPr="00410B82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C95DD3" w:rsidRPr="00410B82">
        <w:rPr>
          <w:rFonts w:ascii="Angsana New" w:hAnsi="Angsana New"/>
          <w:sz w:val="30"/>
          <w:szCs w:val="30"/>
        </w:rPr>
        <w:t xml:space="preserve">30 </w:t>
      </w:r>
      <w:r w:rsidR="00C95DD3" w:rsidRPr="00410B82">
        <w:rPr>
          <w:rFonts w:ascii="Angsana New" w:hAnsi="Angsana New" w:hint="cs"/>
          <w:sz w:val="30"/>
          <w:szCs w:val="30"/>
          <w:cs/>
        </w:rPr>
        <w:t>มิถุนายน</w:t>
      </w:r>
      <w:r w:rsidR="002550F9" w:rsidRPr="00410B82">
        <w:rPr>
          <w:rFonts w:ascii="Angsana New" w:hAnsi="Angsana New" w:hint="cs"/>
          <w:sz w:val="30"/>
          <w:szCs w:val="30"/>
          <w:cs/>
        </w:rPr>
        <w:t xml:space="preserve"> </w:t>
      </w:r>
      <w:r w:rsidR="00FC11E5" w:rsidRPr="00410B82">
        <w:rPr>
          <w:rFonts w:ascii="Angsana New" w:hAnsi="Angsana New"/>
          <w:sz w:val="30"/>
          <w:szCs w:val="30"/>
        </w:rPr>
        <w:t>256</w:t>
      </w:r>
      <w:r w:rsidR="001B51E4" w:rsidRPr="00410B82">
        <w:rPr>
          <w:rFonts w:ascii="Angsana New" w:hAnsi="Angsana New"/>
          <w:sz w:val="30"/>
          <w:szCs w:val="30"/>
        </w:rPr>
        <w:t>9</w:t>
      </w:r>
      <w:r w:rsidRPr="00410B82">
        <w:rPr>
          <w:rFonts w:ascii="Angsana New" w:hAnsi="Angsana New"/>
          <w:sz w:val="30"/>
          <w:szCs w:val="30"/>
        </w:rPr>
        <w:t xml:space="preserve"> </w:t>
      </w:r>
      <w:r w:rsidRPr="00410B82">
        <w:rPr>
          <w:rFonts w:ascii="Angsana New" w:hAnsi="Angsana New" w:hint="cs"/>
          <w:sz w:val="30"/>
          <w:szCs w:val="30"/>
          <w:cs/>
        </w:rPr>
        <w:t xml:space="preserve">และ </w:t>
      </w:r>
      <w:r w:rsidR="00FC11E5" w:rsidRPr="00410B82">
        <w:rPr>
          <w:rFonts w:ascii="Angsana New" w:hAnsi="Angsana New"/>
          <w:sz w:val="30"/>
          <w:szCs w:val="30"/>
        </w:rPr>
        <w:t>256</w:t>
      </w:r>
      <w:r w:rsidR="001B51E4" w:rsidRPr="00410B82">
        <w:rPr>
          <w:rFonts w:ascii="Angsana New" w:hAnsi="Angsana New"/>
          <w:sz w:val="30"/>
          <w:szCs w:val="30"/>
        </w:rPr>
        <w:t>8</w:t>
      </w:r>
      <w:r w:rsidRPr="00410B82">
        <w:rPr>
          <w:rFonts w:ascii="Angsana New" w:hAnsi="Angsana New"/>
          <w:sz w:val="30"/>
          <w:szCs w:val="30"/>
        </w:rPr>
        <w:t xml:space="preserve"> </w:t>
      </w:r>
      <w:r w:rsidRPr="00410B82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8832B28" w14:textId="77777777" w:rsidR="004A7617" w:rsidRPr="00587B5D" w:rsidRDefault="004A7617" w:rsidP="00BE3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3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1440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005"/>
        <w:gridCol w:w="1035"/>
        <w:gridCol w:w="270"/>
        <w:gridCol w:w="1035"/>
        <w:gridCol w:w="237"/>
        <w:gridCol w:w="1068"/>
        <w:gridCol w:w="270"/>
        <w:gridCol w:w="1080"/>
        <w:gridCol w:w="270"/>
        <w:gridCol w:w="1071"/>
        <w:gridCol w:w="279"/>
        <w:gridCol w:w="1080"/>
        <w:gridCol w:w="270"/>
        <w:gridCol w:w="1080"/>
        <w:gridCol w:w="270"/>
        <w:gridCol w:w="1087"/>
      </w:tblGrid>
      <w:tr w:rsidR="002550F9" w:rsidRPr="004A7617" w14:paraId="4517FEA5" w14:textId="77777777" w:rsidTr="002B6D7F">
        <w:trPr>
          <w:trHeight w:val="317"/>
          <w:tblHeader/>
        </w:trPr>
        <w:tc>
          <w:tcPr>
            <w:tcW w:w="400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8A6B4E" w14:textId="77777777" w:rsidR="002550F9" w:rsidRPr="004A7617" w:rsidRDefault="002550F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402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66437623" w14:textId="77777777" w:rsidR="002550F9" w:rsidRPr="004A7617" w:rsidRDefault="002550F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76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550F9" w:rsidRPr="004A7617" w14:paraId="668A4B5B" w14:textId="77777777" w:rsidTr="002B6D7F">
        <w:trPr>
          <w:trHeight w:val="56"/>
          <w:tblHeader/>
        </w:trPr>
        <w:tc>
          <w:tcPr>
            <w:tcW w:w="400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90E94A" w14:textId="77777777" w:rsidR="002550F9" w:rsidRPr="004A7617" w:rsidRDefault="002550F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2A490" w14:textId="77777777" w:rsidR="002550F9" w:rsidRPr="004A7617" w:rsidRDefault="002550F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7617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FD246" w14:textId="77777777" w:rsidR="002550F9" w:rsidRPr="004A7617" w:rsidRDefault="002550F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2967A" w14:textId="77777777" w:rsidR="002550F9" w:rsidRPr="004A7617" w:rsidRDefault="002550F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7617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3B85D" w14:textId="77777777" w:rsidR="002550F9" w:rsidRPr="004A7617" w:rsidRDefault="002550F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48CCC" w14:textId="77777777" w:rsidR="002550F9" w:rsidRPr="004A7617" w:rsidRDefault="002550F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7617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A2CC1" w14:textId="77777777" w:rsidR="002550F9" w:rsidRPr="004A7617" w:rsidRDefault="002550F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7" w:type="dxa"/>
            <w:gridSpan w:val="3"/>
            <w:vAlign w:val="bottom"/>
          </w:tcPr>
          <w:p w14:paraId="4AB395E5" w14:textId="77777777" w:rsidR="002550F9" w:rsidRPr="004A7617" w:rsidRDefault="002550F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7617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971015" w:rsidRPr="004A7617" w14:paraId="0DBFFF7A" w14:textId="77777777" w:rsidTr="002B6D7F">
        <w:trPr>
          <w:trHeight w:val="362"/>
          <w:tblHeader/>
        </w:trPr>
        <w:tc>
          <w:tcPr>
            <w:tcW w:w="400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79C1BE" w14:textId="0036689A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 w:bidi="ar-SA"/>
              </w:rPr>
            </w:pPr>
            <w:r w:rsidRPr="009E0C7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9E0C7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9E0C7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A6E23" w14:textId="1A4EDA6C" w:rsidR="00971015" w:rsidRPr="001B51E4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51E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1B51E4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025EE" w14:textId="77777777" w:rsidR="00971015" w:rsidRPr="001B51E4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C06FD" w14:textId="1DBDBBAB" w:rsidR="00971015" w:rsidRPr="001B51E4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51E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1B51E4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4BE21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E9D88" w14:textId="1425D440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51E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1B51E4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E1DF6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018A5" w14:textId="2F970329" w:rsidR="00971015" w:rsidRPr="002550F9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  <w:r w:rsidRPr="001B51E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1B51E4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E4735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EB138" w14:textId="70F3ACF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51E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1B51E4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179A7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4BA02" w14:textId="4F1C480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51E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1B51E4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0BD5C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DD5C13" w14:textId="7129808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51E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1B51E4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2321FCE0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69EEEB26" w14:textId="61BB34BC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51E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1B51E4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2550F9" w:rsidRPr="004A7617" w14:paraId="411BD131" w14:textId="77777777" w:rsidTr="002B6D7F">
        <w:trPr>
          <w:trHeight w:val="119"/>
          <w:tblHeader/>
        </w:trPr>
        <w:tc>
          <w:tcPr>
            <w:tcW w:w="400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B8A9AA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0402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5C519707" w14:textId="77777777" w:rsidR="002550F9" w:rsidRPr="004A7617" w:rsidRDefault="002550F9" w:rsidP="0025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4A7617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971015" w:rsidRPr="004A7617" w14:paraId="73000233" w14:textId="77777777" w:rsidTr="002B6D7F">
        <w:trPr>
          <w:trHeight w:val="245"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522FC" w14:textId="77777777" w:rsidR="00971015" w:rsidRPr="005775D5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5775D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รายได้จาก</w:t>
            </w:r>
            <w:r w:rsidRPr="005775D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บุคคล</w:t>
            </w:r>
            <w:r w:rsidRPr="005775D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ภายนอก</w:t>
            </w: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14:paraId="088C03C1" w14:textId="660988C3" w:rsidR="00971015" w:rsidRPr="004A7617" w:rsidRDefault="00C45369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781,935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E78AD4B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69D2090" w14:textId="3D5BB04B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349D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44,000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04F71A25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vAlign w:val="bottom"/>
          </w:tcPr>
          <w:p w14:paraId="16B2AB3A" w14:textId="49B75528" w:rsidR="00971015" w:rsidRPr="004A7617" w:rsidRDefault="00423EAE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348,414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F5F82DF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E2C84B1" w14:textId="1508D1D2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4111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334,776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CEB78C8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vAlign w:val="bottom"/>
          </w:tcPr>
          <w:p w14:paraId="30855B83" w14:textId="7EEED753" w:rsidR="00971015" w:rsidRPr="004A7617" w:rsidRDefault="00423EAE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18,114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14:paraId="071475AD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6F33375" w14:textId="6068AFCB" w:rsidR="00971015" w:rsidRPr="0006248B" w:rsidRDefault="00971015" w:rsidP="002B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18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4111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20,010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B09DF87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4D11795" w14:textId="6B2334D7" w:rsidR="00971015" w:rsidRPr="004A7617" w:rsidRDefault="00423EAE" w:rsidP="009C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1,148,463</w:t>
            </w:r>
          </w:p>
        </w:tc>
        <w:tc>
          <w:tcPr>
            <w:tcW w:w="270" w:type="dxa"/>
            <w:vAlign w:val="bottom"/>
          </w:tcPr>
          <w:p w14:paraId="54828B4A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vAlign w:val="bottom"/>
          </w:tcPr>
          <w:p w14:paraId="2F267FC2" w14:textId="3EBA6F0E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4111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398,786</w:t>
            </w:r>
          </w:p>
        </w:tc>
      </w:tr>
      <w:tr w:rsidR="00971015" w:rsidRPr="004A7617" w14:paraId="386CD944" w14:textId="77777777" w:rsidTr="002B6D7F">
        <w:trPr>
          <w:trHeight w:val="113"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15EBA" w14:textId="77777777" w:rsidR="00971015" w:rsidRPr="005775D5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5775D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C7BFDAE" w14:textId="5B380641" w:rsidR="00971015" w:rsidRPr="004A7617" w:rsidRDefault="00C45369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781,935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FDC91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7D9725" w14:textId="018714F3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349D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44,000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C3291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CCD37E" w14:textId="33E7A65D" w:rsidR="00971015" w:rsidRPr="004A7617" w:rsidRDefault="00423EAE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3EA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348,414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A7B69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BD67E6" w14:textId="0E6632C5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4111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334,776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7CCF4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8E83C8" w14:textId="2DEC3DE5" w:rsidR="00971015" w:rsidRPr="004A7617" w:rsidRDefault="00423EAE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89,107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27303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E30E62" w14:textId="2B2CED0B" w:rsidR="00971015" w:rsidRPr="0006248B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18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4111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89,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BACB4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D4CD5" w14:textId="1F21C166" w:rsidR="00971015" w:rsidRPr="004A7617" w:rsidRDefault="002B6D7F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1,219,456</w:t>
            </w:r>
          </w:p>
        </w:tc>
        <w:tc>
          <w:tcPr>
            <w:tcW w:w="270" w:type="dxa"/>
            <w:vAlign w:val="bottom"/>
          </w:tcPr>
          <w:p w14:paraId="4D49603E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FE14B3" w14:textId="11433465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4111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468,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095</w:t>
            </w:r>
          </w:p>
        </w:tc>
      </w:tr>
      <w:tr w:rsidR="00971015" w:rsidRPr="004A7617" w14:paraId="430BC668" w14:textId="77777777" w:rsidTr="002B6D7F">
        <w:trPr>
          <w:trHeight w:val="113"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7CF0F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6C2F459E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EB010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0544C8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C86F3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3941C709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D64EF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95F54D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04199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27114E05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ADB93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F6745E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18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AE515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93338B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2D17F6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18FD289D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971015" w:rsidRPr="004A7617" w14:paraId="2B838729" w14:textId="77777777" w:rsidTr="002B6D7F">
        <w:trPr>
          <w:trHeight w:val="305"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C7668A" w14:textId="77777777" w:rsidR="00971015" w:rsidRPr="00B958D0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761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ผลการดำเนินงาน</w:t>
            </w:r>
            <w:r w:rsidRPr="004A761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14:paraId="3DB57F0B" w14:textId="2EE6D9F2" w:rsidR="00971015" w:rsidRPr="004A7617" w:rsidRDefault="002B6D7F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397,521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7AAB3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ABC8FD6" w14:textId="363B70BD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349D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43,068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6D37E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vAlign w:val="bottom"/>
          </w:tcPr>
          <w:p w14:paraId="384C5EF1" w14:textId="70F83615" w:rsidR="00971015" w:rsidRPr="004A7617" w:rsidRDefault="002B6D7F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169,810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3190B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7449E7F" w14:textId="01B65C01" w:rsidR="00971015" w:rsidRPr="00930D58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4111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Pr="0084111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176BC" w14:textId="77777777" w:rsidR="00971015" w:rsidRPr="00930D58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vAlign w:val="bottom"/>
          </w:tcPr>
          <w:p w14:paraId="67B4C2DE" w14:textId="7D3FB54B" w:rsidR="00971015" w:rsidRPr="00930D58" w:rsidRDefault="002B6D7F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49DCF" w14:textId="77777777" w:rsidR="00971015" w:rsidRPr="00930D58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46DBE6" w14:textId="758E80DB" w:rsidR="00971015" w:rsidRPr="00930D58" w:rsidRDefault="00971015" w:rsidP="002B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EEE42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B71C6F" w14:textId="3923943B" w:rsidR="00971015" w:rsidRPr="00644CB1" w:rsidRDefault="002B6D7F" w:rsidP="0022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567,331</w:t>
            </w:r>
          </w:p>
        </w:tc>
        <w:tc>
          <w:tcPr>
            <w:tcW w:w="270" w:type="dxa"/>
            <w:vAlign w:val="bottom"/>
          </w:tcPr>
          <w:p w14:paraId="18CAD2F3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380B7B3C" w14:textId="5A3DC508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4111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4,690</w:t>
            </w:r>
          </w:p>
        </w:tc>
      </w:tr>
      <w:tr w:rsidR="00971015" w:rsidRPr="00BE2989" w14:paraId="077C8438" w14:textId="77777777" w:rsidTr="002B6D7F">
        <w:trPr>
          <w:trHeight w:val="335"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E50BFB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761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ค่าใช้จ่ายที่ไม่ได้ปันส่วน</w:t>
            </w:r>
          </w:p>
        </w:tc>
        <w:tc>
          <w:tcPr>
            <w:tcW w:w="103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1097F17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5D6635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E26B25B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1D952241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4FDF3E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34403C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914198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8E518B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DAF593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5F0BC518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950880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740E16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4D37EF" w14:textId="21727273" w:rsidR="00971015" w:rsidRPr="00644CB1" w:rsidRDefault="009C1C9F" w:rsidP="009C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(45,506)</w:t>
            </w:r>
          </w:p>
        </w:tc>
        <w:tc>
          <w:tcPr>
            <w:tcW w:w="270" w:type="dxa"/>
            <w:vAlign w:val="bottom"/>
          </w:tcPr>
          <w:p w14:paraId="2567B2C7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2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164245CD" w14:textId="06076B58" w:rsidR="00971015" w:rsidRPr="00BE2989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4111C">
              <w:rPr>
                <w:rFonts w:ascii="Angsana New" w:hAnsi="Angsana New"/>
                <w:color w:val="000000"/>
                <w:sz w:val="30"/>
                <w:szCs w:val="30"/>
              </w:rPr>
              <w:t>(3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84111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369</w:t>
            </w:r>
            <w:r w:rsidRPr="0084111C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71015" w:rsidRPr="004A7617" w14:paraId="5C531158" w14:textId="77777777" w:rsidTr="002B6D7F">
        <w:trPr>
          <w:trHeight w:val="335"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CD2E0F" w14:textId="7E470211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A7617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="00B958D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4A7617">
              <w:rPr>
                <w:rFonts w:ascii="Angsana New" w:hAnsi="Angsana New"/>
                <w:sz w:val="30"/>
                <w:szCs w:val="30"/>
                <w:cs/>
              </w:rPr>
              <w:t>ของการร่วมค้า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5D6CE803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0DB0E1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46476FE5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3D9C7AF5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  <w:vAlign w:val="bottom"/>
          </w:tcPr>
          <w:p w14:paraId="3725EFE2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7073A3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6111972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09ED19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14:paraId="6CD9CB3F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7A5710B1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9284A36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B3F9D2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83BF0A" w14:textId="6DE0B14F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1449CA0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20399698" w14:textId="579C7CDB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71015" w:rsidRPr="004A7617" w14:paraId="7D0BBF96" w14:textId="77777777" w:rsidTr="002B6D7F">
        <w:trPr>
          <w:trHeight w:val="335"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737750" w14:textId="2B6E7945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A7617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05B512E1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A1FAE9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772386D2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28F81FC0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  <w:vAlign w:val="bottom"/>
          </w:tcPr>
          <w:p w14:paraId="51E6CD29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597184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864A3B3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E9068E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14:paraId="41AD7171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35E5DFA2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EC10CB0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1096AD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71436A" w14:textId="384E4D9C" w:rsidR="00971015" w:rsidRPr="004A7617" w:rsidRDefault="009C1C9F" w:rsidP="009C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</w:t>
            </w:r>
            <w:r w:rsidR="007F7EEB">
              <w:rPr>
                <w:rFonts w:ascii="Angsana New" w:hAnsi="Angsana New"/>
                <w:sz w:val="30"/>
                <w:szCs w:val="30"/>
              </w:rPr>
              <w:t>361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63407D0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151C62EC" w14:textId="572E93E5" w:rsidR="00971015" w:rsidRPr="00472DAE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4111C">
              <w:rPr>
                <w:rFonts w:ascii="Angsana New" w:hAnsi="Angsana New"/>
                <w:color w:val="000000"/>
                <w:sz w:val="30"/>
                <w:szCs w:val="30"/>
              </w:rPr>
              <w:t>(9,842)</w:t>
            </w:r>
          </w:p>
        </w:tc>
      </w:tr>
      <w:tr w:rsidR="00971015" w:rsidRPr="004A7617" w14:paraId="052E61B4" w14:textId="77777777" w:rsidTr="002B6D7F">
        <w:trPr>
          <w:trHeight w:val="407"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CD4BC9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sz w:val="30"/>
                <w:szCs w:val="30"/>
                <w:cs/>
              </w:rPr>
            </w:pPr>
            <w:r w:rsidRPr="004A761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53E150A9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E039F1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061B7E2A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7C3B9CB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  <w:vAlign w:val="bottom"/>
          </w:tcPr>
          <w:p w14:paraId="5ABB84D9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E46C72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42135AB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14BC4F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14:paraId="5B88FEB6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31A0680E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1C4B60D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89102E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3E6722" w14:textId="3BB3E113" w:rsidR="00971015" w:rsidRPr="004A7617" w:rsidRDefault="009C1C9F" w:rsidP="009C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(100,766)</w:t>
            </w:r>
          </w:p>
        </w:tc>
        <w:tc>
          <w:tcPr>
            <w:tcW w:w="270" w:type="dxa"/>
            <w:vAlign w:val="bottom"/>
          </w:tcPr>
          <w:p w14:paraId="18078CEC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2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74B60017" w14:textId="7ED90C81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111C">
              <w:rPr>
                <w:rFonts w:ascii="Angsana New" w:hAnsi="Angsana New"/>
                <w:color w:val="000000"/>
                <w:sz w:val="30"/>
                <w:szCs w:val="30"/>
              </w:rPr>
              <w:t>(3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5,172</w:t>
            </w:r>
            <w:r w:rsidRPr="0084111C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71015" w:rsidRPr="000D031E" w14:paraId="1FF72FB8" w14:textId="77777777" w:rsidTr="002B6D7F">
        <w:trPr>
          <w:trHeight w:val="271"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66E6DE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76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09B3C07F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EC868D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3FF2B4D3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5D0FE82E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  <w:vAlign w:val="bottom"/>
          </w:tcPr>
          <w:p w14:paraId="464B0B45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FC38BF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219D9B2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C14121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14:paraId="24EC630F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1BA108A6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BD585C0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78C821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A2685D" w14:textId="38EF8EAC" w:rsidR="009C1C9F" w:rsidRPr="004A7617" w:rsidRDefault="009C1C9F" w:rsidP="0022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396,</w:t>
            </w:r>
            <w:r w:rsidR="007F7EEB">
              <w:rPr>
                <w:rFonts w:ascii="Angsana New" w:hAnsi="Angsana New"/>
                <w:b/>
                <w:bCs/>
                <w:sz w:val="30"/>
                <w:szCs w:val="30"/>
              </w:rPr>
              <w:t>698</w:t>
            </w:r>
          </w:p>
        </w:tc>
        <w:tc>
          <w:tcPr>
            <w:tcW w:w="270" w:type="dxa"/>
            <w:vAlign w:val="bottom"/>
          </w:tcPr>
          <w:p w14:paraId="768A9179" w14:textId="77777777" w:rsidR="00971015" w:rsidRPr="004A7617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FBB90E" w14:textId="0E3F5914" w:rsidR="00971015" w:rsidRPr="000D031E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111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4,307</w:t>
            </w:r>
          </w:p>
        </w:tc>
      </w:tr>
    </w:tbl>
    <w:p w14:paraId="1748EB43" w14:textId="00839135" w:rsidR="001742E7" w:rsidRPr="009E0C7B" w:rsidRDefault="001742E7" w:rsidP="001742E7">
      <w:pPr>
        <w:rPr>
          <w:rFonts w:asciiTheme="majorBidi" w:hAnsiTheme="majorBidi" w:cstheme="majorBidi"/>
          <w:sz w:val="16"/>
          <w:szCs w:val="16"/>
        </w:rPr>
      </w:pPr>
    </w:p>
    <w:p w14:paraId="4231CD65" w14:textId="77777777" w:rsidR="009E0C7B" w:rsidRDefault="00750A6E" w:rsidP="00A10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  <w:r w:rsidRPr="003226DE">
        <w:rPr>
          <w:rFonts w:ascii="Angsana New" w:hAnsi="Angsana New" w:hint="cs"/>
          <w:color w:val="000000"/>
          <w:sz w:val="30"/>
          <w:szCs w:val="30"/>
          <w:cs/>
        </w:rPr>
        <w:t>จัง</w:t>
      </w:r>
      <w:r w:rsidR="00BE2B1D" w:rsidRPr="003226DE">
        <w:rPr>
          <w:rFonts w:ascii="Angsana New" w:hAnsi="Angsana New" w:hint="cs"/>
          <w:color w:val="000000"/>
          <w:sz w:val="30"/>
          <w:szCs w:val="30"/>
          <w:cs/>
        </w:rPr>
        <w:t>หวะในการรับรู้รายได้ตามส่วนงานธุรกิจอสังหาริมทรัพย์เป็นแบบ ณ เวลาใดเวลาหนึ่ง และส่วนงานธุรกิจให้บริการสาธารณูปโภคเป็นแบบตลอดช่วงเวลาหนึ่ง</w:t>
      </w:r>
    </w:p>
    <w:p w14:paraId="25F0ED80" w14:textId="3018CB08" w:rsidR="00F36F8E" w:rsidRDefault="00F36F8E" w:rsidP="00A10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1DB35F47" w14:textId="1F82A741" w:rsidR="005A4913" w:rsidRDefault="00620A6E" w:rsidP="00FE5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32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  <w:r w:rsidRPr="006B6B82">
        <w:rPr>
          <w:rFonts w:ascii="Angsana New" w:hAnsi="Angsana New" w:hint="cs"/>
          <w:color w:val="000000"/>
          <w:sz w:val="30"/>
          <w:szCs w:val="30"/>
          <w:cs/>
        </w:rPr>
        <w:t xml:space="preserve">รายละเอียดสินทรัพย์และหนี้สินจำแนกตามส่วนงานที่รายงาน ณ </w:t>
      </w:r>
      <w:r w:rsidR="004A7617" w:rsidRPr="006B6B82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="00932DDE">
        <w:rPr>
          <w:rFonts w:ascii="Angsana New" w:hAnsi="Angsana New"/>
          <w:color w:val="000000"/>
          <w:sz w:val="30"/>
          <w:szCs w:val="30"/>
        </w:rPr>
        <w:t xml:space="preserve">30 </w:t>
      </w:r>
      <w:r w:rsidR="00932DDE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="001B51E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97E91" w:rsidRPr="00FC11E5">
        <w:rPr>
          <w:rFonts w:ascii="Angsana New" w:hAnsi="Angsana New"/>
          <w:spacing w:val="-4"/>
          <w:sz w:val="30"/>
          <w:szCs w:val="30"/>
        </w:rPr>
        <w:t>256</w:t>
      </w:r>
      <w:r w:rsidR="001B51E4">
        <w:rPr>
          <w:rFonts w:ascii="Angsana New" w:hAnsi="Angsana New"/>
          <w:spacing w:val="-4"/>
          <w:sz w:val="30"/>
          <w:szCs w:val="30"/>
        </w:rPr>
        <w:t>9</w:t>
      </w:r>
      <w:r w:rsidR="00C97E91" w:rsidRPr="00847EFC">
        <w:rPr>
          <w:rFonts w:ascii="Angsana New" w:hAnsi="Angsana New"/>
          <w:spacing w:val="-4"/>
          <w:sz w:val="30"/>
          <w:szCs w:val="30"/>
        </w:rPr>
        <w:t xml:space="preserve"> </w:t>
      </w:r>
      <w:r w:rsidRPr="006B6B82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6B6B8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C11E5" w:rsidRPr="00FC11E5">
        <w:rPr>
          <w:rFonts w:ascii="Angsana New" w:hAnsi="Angsana New"/>
          <w:color w:val="000000"/>
          <w:sz w:val="30"/>
          <w:szCs w:val="30"/>
        </w:rPr>
        <w:t>31</w:t>
      </w:r>
      <w:r w:rsidRPr="006B6B82">
        <w:rPr>
          <w:rFonts w:ascii="Angsana New" w:hAnsi="Angsana New"/>
          <w:color w:val="000000"/>
          <w:sz w:val="30"/>
          <w:szCs w:val="30"/>
        </w:rPr>
        <w:t xml:space="preserve"> </w:t>
      </w:r>
      <w:r w:rsidRPr="006B6B82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FC11E5" w:rsidRPr="00FC11E5">
        <w:rPr>
          <w:rFonts w:ascii="Angsana New" w:hAnsi="Angsana New"/>
          <w:color w:val="000000"/>
          <w:sz w:val="30"/>
          <w:szCs w:val="30"/>
        </w:rPr>
        <w:t>256</w:t>
      </w:r>
      <w:r w:rsidR="001B51E4">
        <w:rPr>
          <w:rFonts w:ascii="Angsana New" w:hAnsi="Angsana New"/>
          <w:color w:val="000000"/>
          <w:sz w:val="30"/>
          <w:szCs w:val="30"/>
        </w:rPr>
        <w:t>8</w:t>
      </w:r>
      <w:r w:rsidRPr="006B6B82">
        <w:rPr>
          <w:rFonts w:ascii="Angsana New" w:hAnsi="Angsana New"/>
          <w:color w:val="000000"/>
          <w:sz w:val="30"/>
          <w:szCs w:val="30"/>
        </w:rPr>
        <w:t xml:space="preserve"> </w:t>
      </w:r>
      <w:r w:rsidRPr="006B6B82">
        <w:rPr>
          <w:rFonts w:ascii="Angsana New" w:hAnsi="Angsana New" w:hint="cs"/>
          <w:color w:val="000000"/>
          <w:sz w:val="30"/>
          <w:szCs w:val="30"/>
          <w:cs/>
        </w:rPr>
        <w:t>มีดังนี้</w:t>
      </w:r>
    </w:p>
    <w:p w14:paraId="0CDF2C6B" w14:textId="5F69E29B" w:rsidR="00620A6E" w:rsidRDefault="00620A6E" w:rsidP="005A4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</w:p>
    <w:tbl>
      <w:tblPr>
        <w:tblW w:w="1430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080"/>
        <w:gridCol w:w="252"/>
        <w:gridCol w:w="1008"/>
        <w:gridCol w:w="270"/>
        <w:gridCol w:w="990"/>
        <w:gridCol w:w="270"/>
        <w:gridCol w:w="1098"/>
        <w:gridCol w:w="252"/>
        <w:gridCol w:w="1077"/>
      </w:tblGrid>
      <w:tr w:rsidR="00F0668A" w:rsidRPr="009114A3" w14:paraId="408ADD25" w14:textId="77777777" w:rsidTr="00C77357">
        <w:trPr>
          <w:trHeight w:val="353"/>
        </w:trPr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74C9C1" w14:textId="77777777" w:rsidR="00F0668A" w:rsidRPr="00CA4D5C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347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226CBC91" w14:textId="77777777" w:rsidR="00F0668A" w:rsidRPr="00CA4D5C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CA4D5C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F0668A" w:rsidRPr="009114A3" w14:paraId="46457ABD" w14:textId="77777777" w:rsidTr="00C77357">
        <w:trPr>
          <w:trHeight w:val="353"/>
        </w:trPr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529F72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BAB6F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CA50E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4DADC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CFC6A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C6E31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BEEB2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27" w:type="dxa"/>
            <w:gridSpan w:val="3"/>
            <w:vAlign w:val="bottom"/>
          </w:tcPr>
          <w:p w14:paraId="7460F289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1B51E4" w:rsidRPr="009114A3" w14:paraId="7AA8E681" w14:textId="77777777" w:rsidTr="00C77357">
        <w:trPr>
          <w:trHeight w:val="247"/>
        </w:trPr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0E4DF7" w14:textId="77777777" w:rsidR="001B51E4" w:rsidRPr="009114A3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1F345" w14:textId="527A629D" w:rsidR="001B51E4" w:rsidRPr="00FC11E5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E5F53" w14:textId="77777777" w:rsidR="001B51E4" w:rsidRPr="009114A3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BFB60" w14:textId="1904CA51" w:rsidR="001B51E4" w:rsidRPr="00FC11E5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74E0B" w14:textId="77777777" w:rsidR="001B51E4" w:rsidRPr="009114A3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9D05D" w14:textId="23F53658" w:rsidR="001B51E4" w:rsidRPr="00FC11E5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B6DDC" w14:textId="77777777" w:rsidR="001B51E4" w:rsidRPr="009114A3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23DE1" w14:textId="5D3D3A50" w:rsidR="001B51E4" w:rsidRPr="00FC11E5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CB9FA" w14:textId="77777777" w:rsidR="001B51E4" w:rsidRPr="009114A3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79DF0" w14:textId="52522B84" w:rsidR="001B51E4" w:rsidRPr="00FC11E5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2CC3E" w14:textId="77777777" w:rsidR="001B51E4" w:rsidRPr="009114A3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22802" w14:textId="312586CA" w:rsidR="001B51E4" w:rsidRPr="00FC11E5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5CB7D" w14:textId="77777777" w:rsidR="001B51E4" w:rsidRPr="009114A3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86C506D" w14:textId="21CF5C0D" w:rsidR="001B51E4" w:rsidRPr="00FC11E5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52" w:type="dxa"/>
            <w:vAlign w:val="bottom"/>
          </w:tcPr>
          <w:p w14:paraId="4E565384" w14:textId="77777777" w:rsidR="001B51E4" w:rsidRPr="009114A3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0CEDAB3" w14:textId="62C32054" w:rsidR="001B51E4" w:rsidRPr="00FC11E5" w:rsidRDefault="001B51E4" w:rsidP="001B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C11E5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F56D82" w:rsidRPr="009114A3" w14:paraId="4A97B6CC" w14:textId="77777777" w:rsidTr="00C77357">
        <w:trPr>
          <w:trHeight w:val="137"/>
        </w:trPr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1537EF" w14:textId="77777777" w:rsidR="00F56D82" w:rsidRPr="009114A3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347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640FBB77" w14:textId="77777777" w:rsidR="00F56D82" w:rsidRPr="009114A3" w:rsidRDefault="00F56D82" w:rsidP="00F5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lang w:val="en-GB"/>
              </w:rPr>
            </w:pPr>
            <w:r w:rsidRPr="009114A3"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971015" w:rsidRPr="009169A4" w14:paraId="1A0EBD54" w14:textId="77777777" w:rsidTr="008E44AF">
        <w:trPr>
          <w:trHeight w:val="23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4C7F89" w14:textId="77777777" w:rsidR="00971015" w:rsidRPr="009169A4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169A4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  <w:r w:rsidRPr="009169A4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6C572ED" w14:textId="3B2E03F7" w:rsidR="00971015" w:rsidRPr="00D73902" w:rsidRDefault="008E44AF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1,115,733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6C4DE" w14:textId="77777777" w:rsidR="00971015" w:rsidRPr="00D73902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D4B392A" w14:textId="6DB3B0F8" w:rsidR="00971015" w:rsidRPr="00D73902" w:rsidRDefault="00A70446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1,276,086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CC2CC" w14:textId="77777777" w:rsidR="00971015" w:rsidRPr="00D73902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529CAF9" w14:textId="01CD9F9B" w:rsidR="00971015" w:rsidRPr="00D73902" w:rsidRDefault="008E44AF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B630CB"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B630CB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C9B81" w14:textId="77777777" w:rsidR="00971015" w:rsidRPr="00D73902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EC69707" w14:textId="3D0A3E33" w:rsidR="00971015" w:rsidRPr="00D73902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4111C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A70446">
              <w:rPr>
                <w:rFonts w:ascii="Angsana New" w:hAnsi="Angsana New"/>
                <w:color w:val="000000"/>
                <w:sz w:val="28"/>
                <w:szCs w:val="28"/>
              </w:rPr>
              <w:t>77,392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CC86D" w14:textId="77777777" w:rsidR="00971015" w:rsidRPr="00D73902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C1D21E" w14:textId="7DE1041E" w:rsidR="00971015" w:rsidRPr="00D73902" w:rsidRDefault="008E44AF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3,593,</w:t>
            </w:r>
            <w:r w:rsidR="007F7EEB">
              <w:rPr>
                <w:rFonts w:ascii="Angsana New" w:hAnsi="Angsana New"/>
                <w:color w:val="000000"/>
                <w:sz w:val="28"/>
                <w:szCs w:val="28"/>
              </w:rPr>
              <w:t>624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69E8B" w14:textId="77777777" w:rsidR="00971015" w:rsidRPr="00D73902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11D0594" w14:textId="59D5FF29" w:rsidR="00971015" w:rsidRPr="00D73902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4111C">
              <w:rPr>
                <w:rFonts w:ascii="Angsana New" w:hAnsi="Angsana New"/>
                <w:color w:val="000000"/>
                <w:sz w:val="28"/>
                <w:szCs w:val="28"/>
              </w:rPr>
              <w:t>3,</w:t>
            </w:r>
            <w:r w:rsidR="00A70446">
              <w:rPr>
                <w:rFonts w:ascii="Angsana New" w:hAnsi="Angsana New"/>
                <w:color w:val="000000"/>
                <w:sz w:val="28"/>
                <w:szCs w:val="28"/>
              </w:rPr>
              <w:t>027,329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BB264" w14:textId="77777777" w:rsidR="00971015" w:rsidRPr="00D73902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BA785F0" w14:textId="6E6DC050" w:rsidR="00971015" w:rsidRPr="00D73902" w:rsidRDefault="008E44AF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5,376,</w:t>
            </w:r>
            <w:r w:rsidR="007F7EEB">
              <w:rPr>
                <w:rFonts w:ascii="Angsana New" w:hAnsi="Angsana New"/>
                <w:color w:val="000000"/>
                <w:sz w:val="28"/>
                <w:szCs w:val="28"/>
              </w:rPr>
              <w:t>613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A24CC" w14:textId="77777777" w:rsidR="00971015" w:rsidRPr="009169A4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69F2936D" w14:textId="6BA01557" w:rsidR="00971015" w:rsidRPr="009169A4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4111C">
              <w:rPr>
                <w:rFonts w:ascii="Angsana New" w:hAnsi="Angsana New"/>
                <w:color w:val="000000"/>
                <w:sz w:val="28"/>
                <w:szCs w:val="28"/>
              </w:rPr>
              <w:t>4,</w:t>
            </w:r>
            <w:r w:rsidR="00A70446">
              <w:rPr>
                <w:rFonts w:ascii="Angsana New" w:hAnsi="Angsana New"/>
                <w:color w:val="000000"/>
                <w:sz w:val="28"/>
                <w:szCs w:val="28"/>
              </w:rPr>
              <w:t>980,807</w:t>
            </w:r>
          </w:p>
        </w:tc>
      </w:tr>
      <w:tr w:rsidR="00971015" w:rsidRPr="002F282A" w14:paraId="70CBEE62" w14:textId="77777777" w:rsidTr="008E44AF">
        <w:trPr>
          <w:trHeight w:val="23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81F53D" w14:textId="77777777" w:rsidR="00971015" w:rsidRPr="009169A4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9169A4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หนี้สินส่วนงาน</w:t>
            </w:r>
            <w:r w:rsidRPr="009169A4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AA0812" w14:textId="53EA099B" w:rsidR="00971015" w:rsidRPr="00D73902" w:rsidRDefault="008E44AF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51,132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44506" w14:textId="77777777" w:rsidR="00971015" w:rsidRPr="00D73902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D8D0A5" w14:textId="5955D5F6" w:rsidR="00971015" w:rsidRPr="00D73902" w:rsidRDefault="00A70446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204,301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91F23" w14:textId="77777777" w:rsidR="00971015" w:rsidRPr="00D73902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BC495A" w14:textId="709FE998" w:rsidR="00971015" w:rsidRPr="00D73902" w:rsidRDefault="008E44AF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51,389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6A7AF" w14:textId="77777777" w:rsidR="00971015" w:rsidRPr="00D73902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6BC1EF" w14:textId="7B6C5ED1" w:rsidR="00971015" w:rsidRPr="00D73902" w:rsidRDefault="00A70446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50,663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BDF90" w14:textId="77777777" w:rsidR="00971015" w:rsidRPr="00D73902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BC8D2D" w14:textId="16D42924" w:rsidR="00971015" w:rsidRPr="00D73902" w:rsidRDefault="008E44AF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1,153,426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0C68C" w14:textId="77777777" w:rsidR="00971015" w:rsidRPr="00D73902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4DC27A" w14:textId="40E9A23A" w:rsidR="00971015" w:rsidRPr="00D73902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4111C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A70446">
              <w:rPr>
                <w:rFonts w:ascii="Angsana New" w:hAnsi="Angsana New"/>
                <w:color w:val="000000"/>
                <w:sz w:val="28"/>
                <w:szCs w:val="28"/>
              </w:rPr>
              <w:t>78,980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A7F17" w14:textId="77777777" w:rsidR="00971015" w:rsidRPr="00D73902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5A54C0" w14:textId="10585975" w:rsidR="00971015" w:rsidRPr="00D73902" w:rsidRDefault="008E44AF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1,255,947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1F07D" w14:textId="77777777" w:rsidR="00971015" w:rsidRPr="009169A4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223C1BB" w14:textId="44296A3A" w:rsidR="00971015" w:rsidRPr="008168D2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4111C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A70446">
              <w:rPr>
                <w:rFonts w:ascii="Angsana New" w:hAnsi="Angsana New"/>
                <w:color w:val="000000"/>
                <w:sz w:val="28"/>
                <w:szCs w:val="28"/>
              </w:rPr>
              <w:t>133,944</w:t>
            </w:r>
          </w:p>
        </w:tc>
      </w:tr>
    </w:tbl>
    <w:p w14:paraId="7C273CC1" w14:textId="0852C043" w:rsidR="00F0668A" w:rsidRDefault="00F0668A" w:rsidP="005A4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</w:p>
    <w:p w14:paraId="1B0AC960" w14:textId="77777777" w:rsidR="00F239A4" w:rsidRDefault="00B47D16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47D1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07DC2C23" w14:textId="77777777" w:rsidR="00B47D16" w:rsidRPr="00620A6E" w:rsidRDefault="00B47D16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4960066" w14:textId="41F80937" w:rsidR="00B47D16" w:rsidRDefault="0045352F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B47D16">
        <w:rPr>
          <w:rFonts w:ascii="Angsana New" w:hAnsi="Angsana New" w:hint="cs"/>
          <w:sz w:val="30"/>
          <w:szCs w:val="30"/>
          <w:cs/>
        </w:rPr>
        <w:t>บริษัทดำเนินธุรกิจในประเทศไทย ไม่มีรายได้จากต่างประเทศหรือสินทรัพย์ในต่างประเทศที่มีสาระสำคัญ</w:t>
      </w:r>
    </w:p>
    <w:p w14:paraId="299A200C" w14:textId="77777777" w:rsidR="00D6135C" w:rsidRDefault="00D6135C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8CC41C8" w14:textId="77777777" w:rsidR="00D6135C" w:rsidRDefault="00D6135C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61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6F044BD4" w14:textId="77777777" w:rsidR="00D6135C" w:rsidRPr="00620A6E" w:rsidRDefault="00D6135C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ECB5A61" w14:textId="0F76A253" w:rsidR="00DA7A16" w:rsidRPr="00D50390" w:rsidRDefault="00F874D1" w:rsidP="00610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0"/>
        <w:jc w:val="thaiDistribute"/>
        <w:rPr>
          <w:rFonts w:ascii="Angsana New" w:hAnsi="Angsana New"/>
          <w:sz w:val="30"/>
          <w:szCs w:val="30"/>
          <w:cs/>
        </w:rPr>
        <w:sectPr w:rsidR="00DA7A16" w:rsidRPr="00D50390" w:rsidSect="00AD6DCA">
          <w:headerReference w:type="default" r:id="rId15"/>
          <w:footerReference w:type="default" r:id="rId16"/>
          <w:pgSz w:w="16834" w:h="11909" w:orient="landscape" w:code="9"/>
          <w:pgMar w:top="691" w:right="994" w:bottom="576" w:left="1152" w:header="720" w:footer="720" w:gutter="0"/>
          <w:cols w:space="720"/>
          <w:docGrid w:linePitch="245"/>
        </w:sectPr>
      </w:pPr>
      <w:r w:rsidRPr="00F874D1">
        <w:rPr>
          <w:rFonts w:ascii="Angsana New" w:hAnsi="Angsana New"/>
          <w:sz w:val="30"/>
          <w:szCs w:val="30"/>
          <w:cs/>
        </w:rPr>
        <w:t xml:space="preserve">ในระหว่างงวดหกเดือนสิ้นสุดวันที่ </w:t>
      </w:r>
      <w:r w:rsidR="00A70446">
        <w:rPr>
          <w:rFonts w:ascii="Angsana New" w:hAnsi="Angsana New"/>
          <w:color w:val="000000"/>
          <w:sz w:val="30"/>
          <w:szCs w:val="30"/>
        </w:rPr>
        <w:t>30</w:t>
      </w:r>
      <w:r w:rsidRPr="00F874D1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A70446">
        <w:rPr>
          <w:rFonts w:ascii="Angsana New" w:hAnsi="Angsana New"/>
          <w:sz w:val="30"/>
          <w:szCs w:val="30"/>
        </w:rPr>
        <w:t>2</w:t>
      </w:r>
      <w:r w:rsidR="00A70446">
        <w:rPr>
          <w:rFonts w:ascii="Angsana New" w:hAnsi="Angsana New"/>
          <w:color w:val="000000"/>
          <w:sz w:val="30"/>
          <w:szCs w:val="30"/>
        </w:rPr>
        <w:t>569</w:t>
      </w:r>
      <w:r w:rsidRPr="00F874D1">
        <w:rPr>
          <w:rFonts w:ascii="Angsana New" w:hAnsi="Angsana New"/>
          <w:sz w:val="30"/>
          <w:szCs w:val="30"/>
          <w:cs/>
        </w:rPr>
        <w:t xml:space="preserve"> กลุ่มบริษัทมีรายได้</w:t>
      </w:r>
      <w:r w:rsidRPr="008E44AF">
        <w:rPr>
          <w:rFonts w:ascii="Angsana New" w:hAnsi="Angsana New"/>
          <w:sz w:val="30"/>
          <w:szCs w:val="30"/>
          <w:cs/>
        </w:rPr>
        <w:t>จากลูกค้า</w:t>
      </w:r>
      <w:r w:rsidR="00A70446">
        <w:rPr>
          <w:rFonts w:ascii="Angsana New" w:hAnsi="Angsana New" w:hint="cs"/>
          <w:sz w:val="30"/>
          <w:szCs w:val="30"/>
          <w:cs/>
        </w:rPr>
        <w:t>ภายนอก</w:t>
      </w:r>
      <w:r w:rsidRPr="008E44AF">
        <w:rPr>
          <w:rFonts w:ascii="Angsana New" w:hAnsi="Angsana New"/>
          <w:sz w:val="30"/>
          <w:szCs w:val="30"/>
          <w:cs/>
        </w:rPr>
        <w:t>ราย</w:t>
      </w:r>
      <w:r w:rsidR="00A70446">
        <w:rPr>
          <w:rFonts w:ascii="Angsana New" w:hAnsi="Angsana New" w:hint="cs"/>
          <w:sz w:val="30"/>
          <w:szCs w:val="30"/>
          <w:cs/>
        </w:rPr>
        <w:t>ให</w:t>
      </w:r>
      <w:r w:rsidR="00E92050">
        <w:rPr>
          <w:rFonts w:ascii="Angsana New" w:hAnsi="Angsana New" w:hint="cs"/>
          <w:sz w:val="30"/>
          <w:szCs w:val="30"/>
          <w:cs/>
        </w:rPr>
        <w:t>ญ่</w:t>
      </w:r>
      <w:r w:rsidR="002C7AFF">
        <w:rPr>
          <w:rFonts w:ascii="Angsana New" w:hAnsi="Angsana New" w:hint="cs"/>
          <w:sz w:val="30"/>
          <w:szCs w:val="30"/>
          <w:cs/>
        </w:rPr>
        <w:t>สองราย</w:t>
      </w:r>
      <w:r w:rsidRPr="00F874D1">
        <w:rPr>
          <w:rFonts w:ascii="Angsana New" w:hAnsi="Angsana New"/>
          <w:sz w:val="30"/>
          <w:szCs w:val="30"/>
          <w:cs/>
        </w:rPr>
        <w:t xml:space="preserve">จากส่วนงานธุรกิจอสังหาริมทรัพย์เป็นจำนวนเงิน </w:t>
      </w:r>
      <w:r w:rsidR="00CF72FD">
        <w:rPr>
          <w:rFonts w:ascii="Angsana New" w:hAnsi="Angsana New"/>
          <w:sz w:val="30"/>
          <w:szCs w:val="30"/>
        </w:rPr>
        <w:t>705.4</w:t>
      </w:r>
      <w:r w:rsidRPr="00F874D1">
        <w:rPr>
          <w:rFonts w:ascii="Angsana New" w:hAnsi="Angsana New"/>
          <w:sz w:val="30"/>
          <w:szCs w:val="30"/>
          <w:cs/>
        </w:rPr>
        <w:t xml:space="preserve"> ล้านบาท </w:t>
      </w:r>
      <w:r w:rsidR="00A70446">
        <w:rPr>
          <w:rFonts w:ascii="Angsana New" w:hAnsi="Angsana New"/>
          <w:sz w:val="30"/>
          <w:szCs w:val="30"/>
          <w:cs/>
        </w:rPr>
        <w:br/>
      </w:r>
      <w:r w:rsidRPr="00610406">
        <w:rPr>
          <w:rFonts w:ascii="Angsana New" w:hAnsi="Angsana New"/>
          <w:i/>
          <w:iCs/>
          <w:sz w:val="30"/>
          <w:szCs w:val="30"/>
          <w:cs/>
        </w:rPr>
        <w:t>(256</w:t>
      </w:r>
      <w:r w:rsidR="00A70446">
        <w:rPr>
          <w:rFonts w:ascii="Angsana New" w:hAnsi="Angsana New"/>
          <w:i/>
          <w:iCs/>
          <w:sz w:val="30"/>
          <w:szCs w:val="30"/>
        </w:rPr>
        <w:t xml:space="preserve">8 </w:t>
      </w:r>
      <w:r w:rsidRPr="00610406">
        <w:rPr>
          <w:rFonts w:ascii="Angsana New" w:hAnsi="Angsana New"/>
          <w:i/>
          <w:iCs/>
          <w:sz w:val="30"/>
          <w:szCs w:val="30"/>
          <w:cs/>
        </w:rPr>
        <w:t>:</w:t>
      </w:r>
      <w:r w:rsidR="00A70446">
        <w:rPr>
          <w:rFonts w:ascii="Angsana New" w:hAnsi="Angsana New"/>
          <w:i/>
          <w:iCs/>
          <w:sz w:val="30"/>
          <w:szCs w:val="30"/>
        </w:rPr>
        <w:t xml:space="preserve"> </w:t>
      </w:r>
      <w:r w:rsidR="00A70446">
        <w:rPr>
          <w:rFonts w:ascii="Angsana New" w:hAnsi="Angsana New" w:hint="cs"/>
          <w:i/>
          <w:iCs/>
          <w:sz w:val="30"/>
          <w:szCs w:val="30"/>
          <w:cs/>
        </w:rPr>
        <w:t xml:space="preserve">รายได้จากลูกค้ารายหนึ่งจากส่วนงานธุรกิจอสังหาริมทรัพย์เป็นจำนวนเงิน </w:t>
      </w:r>
      <w:r w:rsidR="00A70446">
        <w:rPr>
          <w:rFonts w:ascii="Angsana New" w:hAnsi="Angsana New"/>
          <w:i/>
          <w:iCs/>
          <w:sz w:val="30"/>
          <w:szCs w:val="30"/>
        </w:rPr>
        <w:t>44.0</w:t>
      </w:r>
      <w:r w:rsidR="00A70446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="00A70446">
        <w:rPr>
          <w:rFonts w:ascii="Angsana New" w:hAnsi="Angsana New"/>
          <w:i/>
          <w:iCs/>
          <w:sz w:val="30"/>
          <w:szCs w:val="30"/>
        </w:rPr>
        <w:t>)</w:t>
      </w:r>
    </w:p>
    <w:p w14:paraId="3E59C794" w14:textId="77777777" w:rsidR="00971015" w:rsidRDefault="00971015" w:rsidP="008B35C3">
      <w:pPr>
        <w:pStyle w:val="Heading8"/>
        <w:numPr>
          <w:ilvl w:val="0"/>
          <w:numId w:val="15"/>
        </w:numPr>
        <w:tabs>
          <w:tab w:val="left" w:pos="900"/>
        </w:tabs>
        <w:spacing w:line="240" w:lineRule="auto"/>
        <w:ind w:left="540" w:right="-43" w:hanging="504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เงินปันผล</w:t>
      </w:r>
      <w:r>
        <w:rPr>
          <w:rFonts w:ascii="Angsana New" w:hAnsi="Angsana New"/>
          <w:sz w:val="30"/>
          <w:szCs w:val="30"/>
          <w:cs/>
          <w:lang w:val="en-US"/>
        </w:rPr>
        <w:br/>
      </w:r>
    </w:p>
    <w:p w14:paraId="154A492B" w14:textId="1CF84AC0" w:rsidR="00971015" w:rsidRDefault="00971015" w:rsidP="00971015">
      <w:pPr>
        <w:pStyle w:val="FSBlank"/>
        <w:ind w:left="630" w:hanging="90"/>
        <w:rPr>
          <w:sz w:val="30"/>
          <w:szCs w:val="30"/>
        </w:rPr>
      </w:pPr>
      <w:r w:rsidRPr="003C3A88">
        <w:rPr>
          <w:sz w:val="30"/>
          <w:szCs w:val="30"/>
          <w:cs/>
        </w:rPr>
        <w:t>รายละเอียดเงินปันผลในระหว่างงวด</w:t>
      </w:r>
      <w:r w:rsidRPr="003C3A88">
        <w:rPr>
          <w:rFonts w:hint="cs"/>
          <w:sz w:val="30"/>
          <w:szCs w:val="30"/>
          <w:cs/>
        </w:rPr>
        <w:t>หก</w:t>
      </w:r>
      <w:r w:rsidRPr="003C3A88">
        <w:rPr>
          <w:sz w:val="30"/>
          <w:szCs w:val="30"/>
          <w:cs/>
        </w:rPr>
        <w:t xml:space="preserve">เดือนสิ้นสุดวันที่ </w:t>
      </w:r>
      <w:r w:rsidRPr="003C3A88">
        <w:rPr>
          <w:sz w:val="30"/>
          <w:szCs w:val="30"/>
        </w:rPr>
        <w:t>30</w:t>
      </w:r>
      <w:r w:rsidRPr="003C3A88">
        <w:rPr>
          <w:sz w:val="30"/>
          <w:szCs w:val="30"/>
          <w:cs/>
        </w:rPr>
        <w:t xml:space="preserve"> </w:t>
      </w:r>
      <w:r w:rsidRPr="003C3A88">
        <w:rPr>
          <w:rFonts w:hint="cs"/>
          <w:sz w:val="30"/>
          <w:szCs w:val="30"/>
          <w:cs/>
        </w:rPr>
        <w:t>มิถุนา</w:t>
      </w:r>
      <w:r w:rsidRPr="003C3A88">
        <w:rPr>
          <w:sz w:val="30"/>
          <w:szCs w:val="30"/>
          <w:cs/>
        </w:rPr>
        <w:t xml:space="preserve">ยน </w:t>
      </w:r>
      <w:r w:rsidRPr="003C3A88">
        <w:rPr>
          <w:sz w:val="30"/>
          <w:szCs w:val="30"/>
        </w:rPr>
        <w:t>256</w:t>
      </w:r>
      <w:r>
        <w:rPr>
          <w:sz w:val="30"/>
          <w:szCs w:val="30"/>
        </w:rPr>
        <w:t>9</w:t>
      </w:r>
      <w:r w:rsidRPr="003C3A88">
        <w:rPr>
          <w:sz w:val="30"/>
          <w:szCs w:val="30"/>
          <w:cs/>
        </w:rPr>
        <w:t xml:space="preserve"> และ </w:t>
      </w:r>
      <w:r w:rsidRPr="003C3A88">
        <w:rPr>
          <w:sz w:val="30"/>
          <w:szCs w:val="30"/>
        </w:rPr>
        <w:t>256</w:t>
      </w:r>
      <w:r>
        <w:rPr>
          <w:sz w:val="30"/>
          <w:szCs w:val="30"/>
        </w:rPr>
        <w:t>8</w:t>
      </w:r>
      <w:r w:rsidRPr="003C3A88">
        <w:rPr>
          <w:sz w:val="30"/>
          <w:szCs w:val="30"/>
          <w:cs/>
        </w:rPr>
        <w:t xml:space="preserve"> มีดังนี้</w:t>
      </w:r>
    </w:p>
    <w:p w14:paraId="5556EF6C" w14:textId="4041CC01" w:rsidR="00971015" w:rsidRDefault="00971015" w:rsidP="00971015">
      <w:pPr>
        <w:pStyle w:val="Heading8"/>
        <w:tabs>
          <w:tab w:val="left" w:pos="900"/>
        </w:tabs>
        <w:spacing w:line="240" w:lineRule="auto"/>
        <w:ind w:left="540" w:right="-43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Style w:val="TableGrid"/>
        <w:tblW w:w="90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494"/>
        <w:gridCol w:w="243"/>
        <w:gridCol w:w="1503"/>
        <w:gridCol w:w="279"/>
        <w:gridCol w:w="1485"/>
        <w:gridCol w:w="236"/>
        <w:gridCol w:w="1510"/>
      </w:tblGrid>
      <w:tr w:rsidR="00971015" w:rsidRPr="008F53BD" w14:paraId="1157DD3B" w14:textId="77777777" w:rsidTr="00C803BF">
        <w:trPr>
          <w:trHeight w:val="144"/>
          <w:tblHeader/>
          <w:jc w:val="center"/>
        </w:trPr>
        <w:tc>
          <w:tcPr>
            <w:tcW w:w="2340" w:type="dxa"/>
            <w:vAlign w:val="bottom"/>
          </w:tcPr>
          <w:p w14:paraId="032BE718" w14:textId="77777777" w:rsidR="00971015" w:rsidRPr="008F53BD" w:rsidRDefault="00971015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94" w:type="dxa"/>
          </w:tcPr>
          <w:p w14:paraId="464D2390" w14:textId="77777777" w:rsidR="00971015" w:rsidRPr="008F53BD" w:rsidRDefault="00971015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8F53BD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วันที่อนุมัติ</w:t>
            </w:r>
          </w:p>
        </w:tc>
        <w:tc>
          <w:tcPr>
            <w:tcW w:w="243" w:type="dxa"/>
          </w:tcPr>
          <w:p w14:paraId="185A2CB9" w14:textId="77777777" w:rsidR="00971015" w:rsidRPr="008F53BD" w:rsidRDefault="00971015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03" w:type="dxa"/>
            <w:vAlign w:val="bottom"/>
          </w:tcPr>
          <w:p w14:paraId="567284C8" w14:textId="77777777" w:rsidR="00971015" w:rsidRPr="008F53BD" w:rsidRDefault="00971015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8F53BD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กำหนดจ่าย</w:t>
            </w:r>
          </w:p>
        </w:tc>
        <w:tc>
          <w:tcPr>
            <w:tcW w:w="279" w:type="dxa"/>
          </w:tcPr>
          <w:p w14:paraId="025CC2C1" w14:textId="77777777" w:rsidR="00971015" w:rsidRPr="008F53BD" w:rsidRDefault="00971015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85" w:type="dxa"/>
            <w:vAlign w:val="bottom"/>
          </w:tcPr>
          <w:p w14:paraId="3BA80E47" w14:textId="77777777" w:rsidR="00971015" w:rsidRPr="008F53BD" w:rsidRDefault="00971015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8F53BD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อัตราต่อหุ้น</w:t>
            </w:r>
          </w:p>
        </w:tc>
        <w:tc>
          <w:tcPr>
            <w:tcW w:w="236" w:type="dxa"/>
          </w:tcPr>
          <w:p w14:paraId="39387B0F" w14:textId="77777777" w:rsidR="00971015" w:rsidRPr="008F53BD" w:rsidRDefault="00971015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10" w:type="dxa"/>
            <w:vAlign w:val="bottom"/>
          </w:tcPr>
          <w:p w14:paraId="46D5C0F2" w14:textId="77777777" w:rsidR="00971015" w:rsidRPr="008F53BD" w:rsidRDefault="00971015" w:rsidP="00C8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8F53BD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จำนวนเงิน</w:t>
            </w:r>
          </w:p>
        </w:tc>
      </w:tr>
      <w:tr w:rsidR="00971015" w:rsidRPr="008F53BD" w14:paraId="1DE4FCC5" w14:textId="77777777" w:rsidTr="00C803BF">
        <w:trPr>
          <w:trHeight w:val="144"/>
          <w:tblHeader/>
          <w:jc w:val="center"/>
        </w:trPr>
        <w:tc>
          <w:tcPr>
            <w:tcW w:w="2340" w:type="dxa"/>
          </w:tcPr>
          <w:p w14:paraId="72CEE7B0" w14:textId="77777777" w:rsidR="00971015" w:rsidRPr="008F53BD" w:rsidRDefault="00971015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94" w:type="dxa"/>
          </w:tcPr>
          <w:p w14:paraId="069B412E" w14:textId="77777777" w:rsidR="00971015" w:rsidRPr="008F53BD" w:rsidRDefault="00971015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" w:type="dxa"/>
          </w:tcPr>
          <w:p w14:paraId="0D20271B" w14:textId="77777777" w:rsidR="00971015" w:rsidRPr="008F53BD" w:rsidRDefault="00971015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03" w:type="dxa"/>
          </w:tcPr>
          <w:p w14:paraId="2588DC6D" w14:textId="77777777" w:rsidR="00971015" w:rsidRPr="008F53BD" w:rsidRDefault="00971015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9" w:type="dxa"/>
          </w:tcPr>
          <w:p w14:paraId="0E7CFC1F" w14:textId="77777777" w:rsidR="00971015" w:rsidRPr="008F53BD" w:rsidRDefault="00971015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85" w:type="dxa"/>
          </w:tcPr>
          <w:p w14:paraId="6BE0DF6A" w14:textId="77777777" w:rsidR="00971015" w:rsidRPr="008F53BD" w:rsidRDefault="00971015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x-none"/>
              </w:rPr>
            </w:pPr>
            <w:r w:rsidRPr="008F53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(บาท)</w:t>
            </w:r>
          </w:p>
        </w:tc>
        <w:tc>
          <w:tcPr>
            <w:tcW w:w="236" w:type="dxa"/>
          </w:tcPr>
          <w:p w14:paraId="2CE7E184" w14:textId="77777777" w:rsidR="00971015" w:rsidRPr="008F53BD" w:rsidRDefault="00971015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10" w:type="dxa"/>
          </w:tcPr>
          <w:p w14:paraId="56C3501B" w14:textId="77777777" w:rsidR="00971015" w:rsidRPr="008F53BD" w:rsidRDefault="00971015" w:rsidP="00C8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15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  <w:r w:rsidRPr="008F53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(ล้านบาท)</w:t>
            </w:r>
          </w:p>
        </w:tc>
      </w:tr>
      <w:tr w:rsidR="00971015" w:rsidRPr="008F53BD" w14:paraId="47F7B7E5" w14:textId="77777777" w:rsidTr="00C803BF">
        <w:trPr>
          <w:trHeight w:val="144"/>
          <w:tblHeader/>
          <w:jc w:val="center"/>
        </w:trPr>
        <w:tc>
          <w:tcPr>
            <w:tcW w:w="2340" w:type="dxa"/>
          </w:tcPr>
          <w:p w14:paraId="74C1C6B0" w14:textId="6146CCC6" w:rsidR="00971015" w:rsidRPr="008F53BD" w:rsidRDefault="00971015" w:rsidP="00C8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F53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>9</w:t>
            </w:r>
          </w:p>
        </w:tc>
        <w:tc>
          <w:tcPr>
            <w:tcW w:w="1494" w:type="dxa"/>
          </w:tcPr>
          <w:p w14:paraId="48F045D3" w14:textId="77777777" w:rsidR="00971015" w:rsidRPr="008F53BD" w:rsidRDefault="00971015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" w:type="dxa"/>
          </w:tcPr>
          <w:p w14:paraId="44B37B1B" w14:textId="77777777" w:rsidR="00971015" w:rsidRPr="008F53BD" w:rsidRDefault="00971015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03" w:type="dxa"/>
          </w:tcPr>
          <w:p w14:paraId="34869147" w14:textId="77777777" w:rsidR="00971015" w:rsidRPr="008F53BD" w:rsidRDefault="00971015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9" w:type="dxa"/>
          </w:tcPr>
          <w:p w14:paraId="29801BCC" w14:textId="77777777" w:rsidR="00971015" w:rsidRPr="008F53BD" w:rsidRDefault="00971015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85" w:type="dxa"/>
          </w:tcPr>
          <w:p w14:paraId="32B73422" w14:textId="77777777" w:rsidR="00971015" w:rsidRPr="008F53BD" w:rsidRDefault="00971015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36" w:type="dxa"/>
          </w:tcPr>
          <w:p w14:paraId="3957B9B8" w14:textId="77777777" w:rsidR="00971015" w:rsidRPr="008F53BD" w:rsidRDefault="00971015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10" w:type="dxa"/>
          </w:tcPr>
          <w:p w14:paraId="757C989D" w14:textId="77777777" w:rsidR="00971015" w:rsidRPr="008F53BD" w:rsidRDefault="00971015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</w:tr>
      <w:tr w:rsidR="00050C10" w:rsidRPr="008F53BD" w14:paraId="117C3B69" w14:textId="77777777" w:rsidTr="00C803BF">
        <w:trPr>
          <w:trHeight w:val="144"/>
          <w:tblHeader/>
          <w:jc w:val="center"/>
        </w:trPr>
        <w:tc>
          <w:tcPr>
            <w:tcW w:w="2340" w:type="dxa"/>
          </w:tcPr>
          <w:p w14:paraId="0556A596" w14:textId="50A6BC1A" w:rsidR="00050C10" w:rsidRPr="008F53BD" w:rsidRDefault="00050C10" w:rsidP="00C8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F53BD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เงินปันผลประจำปี </w:t>
            </w:r>
            <w:r w:rsidRPr="008F53BD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8</w:t>
            </w:r>
          </w:p>
        </w:tc>
        <w:tc>
          <w:tcPr>
            <w:tcW w:w="1494" w:type="dxa"/>
          </w:tcPr>
          <w:p w14:paraId="681B135A" w14:textId="53B37D79" w:rsidR="00050C10" w:rsidRPr="008F53BD" w:rsidRDefault="00050C10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28</w:t>
            </w:r>
            <w:r w:rsidRPr="008F53BD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8F53BD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 xml:space="preserve">เมษายน </w:t>
            </w:r>
            <w:r w:rsidRPr="008F53BD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9</w:t>
            </w:r>
          </w:p>
        </w:tc>
        <w:tc>
          <w:tcPr>
            <w:tcW w:w="243" w:type="dxa"/>
          </w:tcPr>
          <w:p w14:paraId="71C255CF" w14:textId="77777777" w:rsidR="00050C10" w:rsidRPr="008F53BD" w:rsidRDefault="00050C10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03" w:type="dxa"/>
          </w:tcPr>
          <w:p w14:paraId="4762D88A" w14:textId="6A1AE3B1" w:rsidR="00050C10" w:rsidRPr="008F53BD" w:rsidRDefault="00050C10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  <w:r w:rsidRPr="008F53BD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พฤษภาค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ม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8F53BD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9</w:t>
            </w:r>
          </w:p>
        </w:tc>
        <w:tc>
          <w:tcPr>
            <w:tcW w:w="279" w:type="dxa"/>
          </w:tcPr>
          <w:p w14:paraId="361A072A" w14:textId="77777777" w:rsidR="00050C10" w:rsidRPr="008F53BD" w:rsidRDefault="00050C10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85" w:type="dxa"/>
          </w:tcPr>
          <w:p w14:paraId="1F91B8B7" w14:textId="3D5CC70E" w:rsidR="00050C10" w:rsidRPr="00EF2B8F" w:rsidRDefault="00050C10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8F53BD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0.0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6</w:t>
            </w:r>
          </w:p>
        </w:tc>
        <w:tc>
          <w:tcPr>
            <w:tcW w:w="236" w:type="dxa"/>
          </w:tcPr>
          <w:p w14:paraId="346811E2" w14:textId="77777777" w:rsidR="00050C10" w:rsidRPr="00EF2B8F" w:rsidRDefault="00050C10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10" w:type="dxa"/>
          </w:tcPr>
          <w:p w14:paraId="1782D6EF" w14:textId="09F00C9A" w:rsidR="00050C10" w:rsidRPr="00EF2B8F" w:rsidRDefault="00050C10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122.</w:t>
            </w:r>
            <w:r w:rsidR="004B52B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90</w:t>
            </w:r>
          </w:p>
        </w:tc>
      </w:tr>
      <w:tr w:rsidR="00050C10" w:rsidRPr="008F53BD" w14:paraId="5439F089" w14:textId="77777777" w:rsidTr="00C803BF">
        <w:trPr>
          <w:trHeight w:val="144"/>
          <w:tblHeader/>
          <w:jc w:val="center"/>
        </w:trPr>
        <w:tc>
          <w:tcPr>
            <w:tcW w:w="2340" w:type="dxa"/>
          </w:tcPr>
          <w:p w14:paraId="65FFE18A" w14:textId="77777777" w:rsidR="00050C10" w:rsidRPr="008F53BD" w:rsidRDefault="00050C10" w:rsidP="00C8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94" w:type="dxa"/>
          </w:tcPr>
          <w:p w14:paraId="247C6664" w14:textId="77777777" w:rsidR="00050C10" w:rsidRPr="008F53BD" w:rsidRDefault="00050C10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" w:type="dxa"/>
          </w:tcPr>
          <w:p w14:paraId="5370DC73" w14:textId="77777777" w:rsidR="00050C10" w:rsidRPr="008F53BD" w:rsidRDefault="00050C10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03" w:type="dxa"/>
          </w:tcPr>
          <w:p w14:paraId="2BC6049D" w14:textId="77777777" w:rsidR="00050C10" w:rsidRPr="008F53BD" w:rsidRDefault="00050C10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9" w:type="dxa"/>
          </w:tcPr>
          <w:p w14:paraId="66ABD6E5" w14:textId="77777777" w:rsidR="00050C10" w:rsidRPr="008F53BD" w:rsidRDefault="00050C10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85" w:type="dxa"/>
          </w:tcPr>
          <w:p w14:paraId="6960038E" w14:textId="77777777" w:rsidR="00050C10" w:rsidRPr="008F53BD" w:rsidRDefault="00050C10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36" w:type="dxa"/>
          </w:tcPr>
          <w:p w14:paraId="23753BCC" w14:textId="77777777" w:rsidR="00050C10" w:rsidRPr="008F53BD" w:rsidRDefault="00050C10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10" w:type="dxa"/>
          </w:tcPr>
          <w:p w14:paraId="6383D973" w14:textId="77777777" w:rsidR="00050C10" w:rsidRPr="008F53BD" w:rsidRDefault="00050C10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</w:tr>
      <w:tr w:rsidR="00050C10" w:rsidRPr="008F53BD" w14:paraId="7BD1CD61" w14:textId="77777777" w:rsidTr="00C803BF">
        <w:trPr>
          <w:trHeight w:val="144"/>
          <w:tblHeader/>
          <w:jc w:val="center"/>
        </w:trPr>
        <w:tc>
          <w:tcPr>
            <w:tcW w:w="2340" w:type="dxa"/>
          </w:tcPr>
          <w:p w14:paraId="4DCD96DA" w14:textId="25E2A4D5" w:rsidR="00050C10" w:rsidRPr="008F53BD" w:rsidRDefault="00050C10" w:rsidP="00C8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</w:pPr>
            <w:r w:rsidRPr="008F53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>8</w:t>
            </w:r>
          </w:p>
        </w:tc>
        <w:tc>
          <w:tcPr>
            <w:tcW w:w="1494" w:type="dxa"/>
          </w:tcPr>
          <w:p w14:paraId="6321164A" w14:textId="77777777" w:rsidR="00050C10" w:rsidRPr="008F53BD" w:rsidRDefault="00050C10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" w:type="dxa"/>
          </w:tcPr>
          <w:p w14:paraId="076100B5" w14:textId="77777777" w:rsidR="00050C10" w:rsidRPr="008F53BD" w:rsidRDefault="00050C10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03" w:type="dxa"/>
          </w:tcPr>
          <w:p w14:paraId="2F64E1D8" w14:textId="77777777" w:rsidR="00050C10" w:rsidRPr="008F53BD" w:rsidRDefault="00050C10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9" w:type="dxa"/>
          </w:tcPr>
          <w:p w14:paraId="4C38D6E3" w14:textId="77777777" w:rsidR="00050C10" w:rsidRPr="008F53BD" w:rsidRDefault="00050C10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85" w:type="dxa"/>
          </w:tcPr>
          <w:p w14:paraId="3B989DE1" w14:textId="77777777" w:rsidR="00050C10" w:rsidRPr="008F53BD" w:rsidRDefault="00050C10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36" w:type="dxa"/>
          </w:tcPr>
          <w:p w14:paraId="68ED8B4A" w14:textId="77777777" w:rsidR="00050C10" w:rsidRPr="008F53BD" w:rsidRDefault="00050C10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10" w:type="dxa"/>
          </w:tcPr>
          <w:p w14:paraId="7C058BD1" w14:textId="77777777" w:rsidR="00050C10" w:rsidRPr="008F53BD" w:rsidRDefault="00050C10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</w:tr>
      <w:tr w:rsidR="00050C10" w:rsidRPr="008F53BD" w14:paraId="36AFF680" w14:textId="77777777" w:rsidTr="00C803BF">
        <w:trPr>
          <w:trHeight w:val="144"/>
          <w:jc w:val="center"/>
        </w:trPr>
        <w:tc>
          <w:tcPr>
            <w:tcW w:w="2340" w:type="dxa"/>
          </w:tcPr>
          <w:p w14:paraId="3AC0F734" w14:textId="357DF6D3" w:rsidR="00050C10" w:rsidRPr="008F53BD" w:rsidRDefault="00050C10" w:rsidP="00C8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F53BD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เงินปันผลประจำปี </w:t>
            </w:r>
            <w:r w:rsidRPr="008F53BD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1494" w:type="dxa"/>
          </w:tcPr>
          <w:p w14:paraId="17D84E33" w14:textId="188AE044" w:rsidR="00050C10" w:rsidRPr="008F53BD" w:rsidRDefault="00050C10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29</w:t>
            </w:r>
            <w:r w:rsidRPr="008F53BD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8F53BD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 xml:space="preserve">เมษายน </w:t>
            </w:r>
            <w:r w:rsidRPr="008F53BD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8</w:t>
            </w:r>
          </w:p>
        </w:tc>
        <w:tc>
          <w:tcPr>
            <w:tcW w:w="243" w:type="dxa"/>
          </w:tcPr>
          <w:p w14:paraId="603CB8DE" w14:textId="77777777" w:rsidR="00050C10" w:rsidRPr="008F53BD" w:rsidRDefault="00050C10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03" w:type="dxa"/>
          </w:tcPr>
          <w:p w14:paraId="148CFB49" w14:textId="43EE72A9" w:rsidR="00050C10" w:rsidRPr="008F53BD" w:rsidRDefault="00050C10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F53BD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พฤษภาค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ม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8F53BD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8</w:t>
            </w:r>
          </w:p>
        </w:tc>
        <w:tc>
          <w:tcPr>
            <w:tcW w:w="279" w:type="dxa"/>
          </w:tcPr>
          <w:p w14:paraId="7F90E2CD" w14:textId="77777777" w:rsidR="00050C10" w:rsidRPr="008F53BD" w:rsidRDefault="00050C10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85" w:type="dxa"/>
          </w:tcPr>
          <w:p w14:paraId="7459D705" w14:textId="103A7386" w:rsidR="00050C10" w:rsidRPr="008F53BD" w:rsidRDefault="00050C10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F53BD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0.0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6</w:t>
            </w:r>
          </w:p>
        </w:tc>
        <w:tc>
          <w:tcPr>
            <w:tcW w:w="236" w:type="dxa"/>
          </w:tcPr>
          <w:p w14:paraId="359AC118" w14:textId="77777777" w:rsidR="00050C10" w:rsidRPr="008F53BD" w:rsidRDefault="00050C10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510" w:type="dxa"/>
          </w:tcPr>
          <w:p w14:paraId="0CEE8D50" w14:textId="08622195" w:rsidR="00050C10" w:rsidRPr="008F53BD" w:rsidRDefault="00050C10" w:rsidP="008B3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122.89</w:t>
            </w:r>
          </w:p>
        </w:tc>
      </w:tr>
    </w:tbl>
    <w:p w14:paraId="1B605E8A" w14:textId="2E6E3794" w:rsidR="00971015" w:rsidRDefault="00971015" w:rsidP="00971015">
      <w:pPr>
        <w:pStyle w:val="Heading8"/>
        <w:tabs>
          <w:tab w:val="left" w:pos="900"/>
        </w:tabs>
        <w:spacing w:line="240" w:lineRule="auto"/>
        <w:ind w:left="540" w:right="-43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/>
      </w:r>
      <w:r>
        <w:rPr>
          <w:rFonts w:ascii="Angsana New" w:hAnsi="Angsana New"/>
          <w:sz w:val="30"/>
          <w:szCs w:val="30"/>
          <w:cs/>
          <w:lang w:val="en-US"/>
        </w:rPr>
        <w:br/>
      </w:r>
      <w:r>
        <w:rPr>
          <w:rFonts w:ascii="Angsana New" w:hAnsi="Angsana New"/>
          <w:sz w:val="30"/>
          <w:szCs w:val="30"/>
          <w:cs/>
          <w:lang w:val="en-US"/>
        </w:rPr>
        <w:br/>
      </w:r>
      <w:r>
        <w:rPr>
          <w:rFonts w:ascii="Angsana New" w:hAnsi="Angsana New"/>
          <w:sz w:val="30"/>
          <w:szCs w:val="30"/>
          <w:cs/>
          <w:lang w:val="en-US"/>
        </w:rPr>
        <w:br/>
      </w:r>
      <w:r>
        <w:rPr>
          <w:rFonts w:ascii="Angsana New" w:hAnsi="Angsana New"/>
          <w:sz w:val="30"/>
          <w:szCs w:val="30"/>
          <w:cs/>
          <w:lang w:val="en-US"/>
        </w:rPr>
        <w:br/>
      </w:r>
      <w:r>
        <w:rPr>
          <w:rFonts w:ascii="Angsana New" w:hAnsi="Angsana New"/>
          <w:sz w:val="30"/>
          <w:szCs w:val="30"/>
          <w:cs/>
          <w:lang w:val="en-US"/>
        </w:rPr>
        <w:br/>
      </w:r>
      <w:r>
        <w:rPr>
          <w:rFonts w:ascii="Angsana New" w:hAnsi="Angsana New"/>
          <w:sz w:val="30"/>
          <w:szCs w:val="30"/>
          <w:cs/>
          <w:lang w:val="en-US"/>
        </w:rPr>
        <w:br/>
      </w:r>
      <w:r>
        <w:rPr>
          <w:rFonts w:ascii="Angsana New" w:hAnsi="Angsana New"/>
          <w:sz w:val="30"/>
          <w:szCs w:val="30"/>
          <w:cs/>
          <w:lang w:val="en-US"/>
        </w:rPr>
        <w:br/>
      </w:r>
      <w:r>
        <w:rPr>
          <w:rFonts w:ascii="Angsana New" w:hAnsi="Angsana New"/>
          <w:sz w:val="30"/>
          <w:szCs w:val="30"/>
          <w:cs/>
          <w:lang w:val="en-US"/>
        </w:rPr>
        <w:br/>
      </w:r>
      <w:r>
        <w:rPr>
          <w:rFonts w:ascii="Angsana New" w:hAnsi="Angsana New"/>
          <w:sz w:val="30"/>
          <w:szCs w:val="30"/>
          <w:cs/>
          <w:lang w:val="en-US"/>
        </w:rPr>
        <w:br/>
      </w:r>
      <w:r>
        <w:rPr>
          <w:rFonts w:ascii="Angsana New" w:hAnsi="Angsana New"/>
          <w:sz w:val="30"/>
          <w:szCs w:val="30"/>
          <w:cs/>
          <w:lang w:val="en-US"/>
        </w:rPr>
        <w:br/>
      </w:r>
      <w:r>
        <w:rPr>
          <w:rFonts w:ascii="Angsana New" w:hAnsi="Angsana New"/>
          <w:sz w:val="30"/>
          <w:szCs w:val="30"/>
          <w:cs/>
          <w:lang w:val="en-US"/>
        </w:rPr>
        <w:br/>
      </w:r>
      <w:r>
        <w:rPr>
          <w:rFonts w:ascii="Angsana New" w:hAnsi="Angsana New"/>
          <w:sz w:val="30"/>
          <w:szCs w:val="30"/>
          <w:cs/>
          <w:lang w:val="en-US"/>
        </w:rPr>
        <w:br/>
      </w:r>
      <w:r>
        <w:rPr>
          <w:rFonts w:ascii="Angsana New" w:hAnsi="Angsana New"/>
          <w:sz w:val="30"/>
          <w:szCs w:val="30"/>
          <w:cs/>
          <w:lang w:val="en-US"/>
        </w:rPr>
        <w:br/>
      </w:r>
      <w:r>
        <w:rPr>
          <w:rFonts w:ascii="Angsana New" w:hAnsi="Angsana New"/>
          <w:sz w:val="30"/>
          <w:szCs w:val="30"/>
          <w:cs/>
          <w:lang w:val="en-US"/>
        </w:rPr>
        <w:br/>
      </w:r>
      <w:r>
        <w:rPr>
          <w:rFonts w:ascii="Angsana New" w:hAnsi="Angsana New"/>
          <w:sz w:val="30"/>
          <w:szCs w:val="30"/>
          <w:cs/>
          <w:lang w:val="en-US"/>
        </w:rPr>
        <w:br/>
      </w:r>
    </w:p>
    <w:p w14:paraId="5A65F963" w14:textId="77777777" w:rsidR="00971015" w:rsidRDefault="00971015" w:rsidP="00971015">
      <w:pPr>
        <w:rPr>
          <w:lang w:eastAsia="x-none"/>
        </w:rPr>
      </w:pPr>
    </w:p>
    <w:p w14:paraId="199E2A12" w14:textId="77777777" w:rsidR="00971015" w:rsidRDefault="00971015" w:rsidP="00971015">
      <w:pPr>
        <w:rPr>
          <w:lang w:eastAsia="x-none"/>
        </w:rPr>
      </w:pPr>
    </w:p>
    <w:p w14:paraId="74786AE7" w14:textId="77777777" w:rsidR="00971015" w:rsidRDefault="00971015" w:rsidP="00971015">
      <w:pPr>
        <w:rPr>
          <w:lang w:eastAsia="x-none"/>
        </w:rPr>
      </w:pPr>
    </w:p>
    <w:p w14:paraId="793512BC" w14:textId="77777777" w:rsidR="00971015" w:rsidRDefault="00971015" w:rsidP="00971015">
      <w:pPr>
        <w:rPr>
          <w:lang w:eastAsia="x-none"/>
        </w:rPr>
      </w:pPr>
    </w:p>
    <w:p w14:paraId="6B4B243A" w14:textId="77777777" w:rsidR="002A32DE" w:rsidRDefault="002A32DE" w:rsidP="00971015">
      <w:pPr>
        <w:rPr>
          <w:lang w:eastAsia="x-none"/>
        </w:rPr>
        <w:sectPr w:rsidR="002A32DE" w:rsidSect="008B35C3"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268F1142" w14:textId="466E953F" w:rsidR="002941A2" w:rsidRPr="00472DAE" w:rsidRDefault="002941A2" w:rsidP="009B142C">
      <w:pPr>
        <w:pStyle w:val="Heading8"/>
        <w:numPr>
          <w:ilvl w:val="0"/>
          <w:numId w:val="15"/>
        </w:numPr>
        <w:tabs>
          <w:tab w:val="left" w:pos="900"/>
        </w:tabs>
        <w:spacing w:line="240" w:lineRule="auto"/>
        <w:ind w:left="540" w:right="-43" w:hanging="504"/>
        <w:jc w:val="thaiDistribute"/>
        <w:rPr>
          <w:rFonts w:ascii="Angsana New" w:hAnsi="Angsana New"/>
          <w:sz w:val="30"/>
          <w:szCs w:val="30"/>
          <w:lang w:val="en-US"/>
        </w:rPr>
      </w:pPr>
      <w:r w:rsidRPr="00472DAE">
        <w:rPr>
          <w:rFonts w:ascii="Angsana New" w:hAnsi="Angsana New" w:hint="cs"/>
          <w:sz w:val="30"/>
          <w:szCs w:val="30"/>
          <w:cs/>
          <w:lang w:val="th-TH"/>
        </w:rPr>
        <w:t>เครื่องมือทางการเงิน</w:t>
      </w:r>
    </w:p>
    <w:p w14:paraId="5995E14C" w14:textId="77777777" w:rsidR="002941A2" w:rsidRPr="00472DAE" w:rsidRDefault="002941A2" w:rsidP="00294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65F11605" w14:textId="77777777" w:rsidR="002941A2" w:rsidRPr="00472DAE" w:rsidRDefault="002941A2" w:rsidP="00104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72DAE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CE6AFDB" w14:textId="77777777" w:rsidR="002941A2" w:rsidRPr="00641A5A" w:rsidRDefault="002941A2" w:rsidP="00104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2"/>
          <w:szCs w:val="12"/>
        </w:rPr>
      </w:pPr>
    </w:p>
    <w:p w14:paraId="68F54FEE" w14:textId="106FBCB3" w:rsidR="002941A2" w:rsidRPr="00472DAE" w:rsidRDefault="002941A2" w:rsidP="0097101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472DAE">
        <w:rPr>
          <w:rFonts w:ascii="Angsana New" w:hAnsi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</w:t>
      </w:r>
      <w:r w:rsidR="009B142C">
        <w:rPr>
          <w:rFonts w:ascii="Angsana New" w:hAnsi="Angsana New"/>
          <w:sz w:val="30"/>
          <w:szCs w:val="30"/>
          <w:lang w:bidi="th-TH"/>
        </w:rPr>
        <w:br/>
      </w:r>
      <w:r w:rsidRPr="00472DAE"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608428B" w14:textId="12F4EB09" w:rsidR="002941A2" w:rsidRPr="00641A5A" w:rsidRDefault="002941A2" w:rsidP="00E756CB">
      <w:pPr>
        <w:pStyle w:val="block"/>
        <w:spacing w:after="0" w:line="240" w:lineRule="auto"/>
        <w:ind w:left="540" w:right="65"/>
        <w:jc w:val="thaiDistribute"/>
        <w:rPr>
          <w:rFonts w:ascii="Angsana New" w:hAnsi="Angsana New"/>
          <w:sz w:val="12"/>
          <w:szCs w:val="12"/>
          <w:lang w:bidi="th-TH"/>
        </w:rPr>
      </w:pPr>
    </w:p>
    <w:tbl>
      <w:tblPr>
        <w:tblStyle w:val="TableGrid"/>
        <w:tblW w:w="141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7"/>
        <w:gridCol w:w="1890"/>
        <w:gridCol w:w="270"/>
        <w:gridCol w:w="1890"/>
        <w:gridCol w:w="270"/>
        <w:gridCol w:w="1890"/>
        <w:gridCol w:w="270"/>
        <w:gridCol w:w="1359"/>
        <w:gridCol w:w="236"/>
        <w:gridCol w:w="1377"/>
        <w:gridCol w:w="243"/>
        <w:gridCol w:w="1368"/>
      </w:tblGrid>
      <w:tr w:rsidR="00104CA5" w:rsidRPr="00CF2BB1" w14:paraId="60CB5AA2" w14:textId="77777777" w:rsidTr="001052C0">
        <w:tc>
          <w:tcPr>
            <w:tcW w:w="3087" w:type="dxa"/>
          </w:tcPr>
          <w:p w14:paraId="1138867E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  <w:lang w:eastAsia="x-none"/>
              </w:rPr>
            </w:pPr>
            <w:r w:rsidRPr="00472DAE">
              <w:rPr>
                <w:lang w:eastAsia="x-none"/>
              </w:rPr>
              <w:br w:type="page"/>
            </w:r>
          </w:p>
        </w:tc>
        <w:tc>
          <w:tcPr>
            <w:tcW w:w="11063" w:type="dxa"/>
            <w:gridSpan w:val="11"/>
          </w:tcPr>
          <w:p w14:paraId="408C48A3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104CA5" w:rsidRPr="00CF2BB1" w14:paraId="4980AA89" w14:textId="77777777" w:rsidTr="001052C0">
        <w:tc>
          <w:tcPr>
            <w:tcW w:w="3087" w:type="dxa"/>
          </w:tcPr>
          <w:p w14:paraId="7460F10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5"/>
          </w:tcPr>
          <w:p w14:paraId="460BCD98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DDB2CA4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 w:firstLine="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83" w:type="dxa"/>
            <w:gridSpan w:val="5"/>
          </w:tcPr>
          <w:p w14:paraId="6C4C630C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41A5A" w:rsidRPr="00CF2BB1" w14:paraId="5725CA12" w14:textId="77777777" w:rsidTr="001052C0">
        <w:tc>
          <w:tcPr>
            <w:tcW w:w="3087" w:type="dxa"/>
          </w:tcPr>
          <w:p w14:paraId="681B2841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74E42153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6EDF5394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08963A4C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6472DE2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4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73B7FA62" w14:textId="0647D650" w:rsidR="00104CA5" w:rsidRPr="00A7477C" w:rsidRDefault="00104CA5" w:rsidP="005B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7477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เครื่องมือทางการเงิน</w:t>
            </w:r>
          </w:p>
          <w:p w14:paraId="740D8626" w14:textId="77777777" w:rsidR="00104CA5" w:rsidRPr="00A7477C" w:rsidRDefault="00104CA5" w:rsidP="00CC5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7477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ที่วัดมูลค่าด้วย</w:t>
            </w:r>
          </w:p>
          <w:p w14:paraId="571E0D14" w14:textId="77777777" w:rsidR="005B21A1" w:rsidRDefault="00104CA5" w:rsidP="00CC5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7477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ราคาทุนตัด</w:t>
            </w:r>
          </w:p>
          <w:p w14:paraId="47ED6B38" w14:textId="249BFB13" w:rsidR="00104CA5" w:rsidRPr="00CC55F1" w:rsidRDefault="00104CA5" w:rsidP="00CC5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  <w:cs/>
              </w:rPr>
            </w:pPr>
            <w:r w:rsidRPr="00A7477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จำหน่าย</w:t>
            </w:r>
            <w:r w:rsidR="00BE3F6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5B21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  <w:r w:rsidR="00BE3F6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5B21A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7A372A24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158AF60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4CB8F0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5F9878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68FFCC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12A048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9" w:type="dxa"/>
          </w:tcPr>
          <w:p w14:paraId="33FCC3ED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F531DE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86D22A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3957CC" w14:textId="12DEF225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FC11E5" w:rsidRPr="00472DA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50EA02FA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3C8110CE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6E7C76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A99B9A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C32988" w14:textId="63A13D0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FC11E5" w:rsidRPr="00472DA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121CFDEE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7D465DC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88EF6B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55980B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B68C00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04CA5" w:rsidRPr="00CF2BB1" w14:paraId="6EAB578B" w14:textId="77777777" w:rsidTr="001052C0">
        <w:tc>
          <w:tcPr>
            <w:tcW w:w="3087" w:type="dxa"/>
          </w:tcPr>
          <w:p w14:paraId="5FC5E7DC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063" w:type="dxa"/>
            <w:gridSpan w:val="11"/>
          </w:tcPr>
          <w:p w14:paraId="465CBC2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1015" w:rsidRPr="00CF2BB1" w14:paraId="06C1EA58" w14:textId="77777777" w:rsidTr="006D4996">
        <w:trPr>
          <w:tblHeader/>
        </w:trPr>
        <w:tc>
          <w:tcPr>
            <w:tcW w:w="3087" w:type="dxa"/>
          </w:tcPr>
          <w:p w14:paraId="3E4A69DB" w14:textId="7AD34080" w:rsidR="00971015" w:rsidRPr="00472DAE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890" w:type="dxa"/>
            <w:vAlign w:val="center"/>
          </w:tcPr>
          <w:p w14:paraId="47CBC1DD" w14:textId="77777777" w:rsidR="00971015" w:rsidRPr="00472DAE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6ED903D0" w14:textId="77777777" w:rsidR="00971015" w:rsidRPr="00472DAE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center"/>
          </w:tcPr>
          <w:p w14:paraId="16743C2D" w14:textId="77777777" w:rsidR="00971015" w:rsidRPr="00472DAE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04353656" w14:textId="77777777" w:rsidR="00971015" w:rsidRPr="00472DAE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08722643" w14:textId="77777777" w:rsidR="00971015" w:rsidRPr="00472DAE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E32817A" w14:textId="77777777" w:rsidR="00971015" w:rsidRPr="00472DAE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9" w:type="dxa"/>
            <w:vAlign w:val="center"/>
          </w:tcPr>
          <w:p w14:paraId="129DF473" w14:textId="77777777" w:rsidR="00971015" w:rsidRPr="00472DAE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0B78C0F" w14:textId="77777777" w:rsidR="00971015" w:rsidRPr="00472DAE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2C8502B4" w14:textId="77777777" w:rsidR="00971015" w:rsidRPr="00472DAE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05C57269" w14:textId="77777777" w:rsidR="00971015" w:rsidRPr="00472DAE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14:paraId="02C2D068" w14:textId="77777777" w:rsidR="00971015" w:rsidRPr="00472DAE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1A5A" w:rsidRPr="00CF2BB1" w14:paraId="15E3F51F" w14:textId="77777777" w:rsidTr="006D4996">
        <w:tc>
          <w:tcPr>
            <w:tcW w:w="3087" w:type="dxa"/>
          </w:tcPr>
          <w:p w14:paraId="5847ED2A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90" w:type="dxa"/>
            <w:vAlign w:val="center"/>
          </w:tcPr>
          <w:p w14:paraId="5A6241C2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681946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342726F5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D0E624A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0BDD9032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DF18370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454C3F25" w14:textId="77777777" w:rsidR="00104CA5" w:rsidRPr="00567497" w:rsidRDefault="00104CA5" w:rsidP="0056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91F5805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628068AB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733C5271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14:paraId="6C33AF96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1A5A" w:rsidRPr="00CF2BB1" w14:paraId="1B4C1201" w14:textId="77777777" w:rsidTr="006D4996">
        <w:tc>
          <w:tcPr>
            <w:tcW w:w="3087" w:type="dxa"/>
          </w:tcPr>
          <w:p w14:paraId="653F61D4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90" w:type="dxa"/>
          </w:tcPr>
          <w:p w14:paraId="4B98EB5D" w14:textId="79264CA6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8A3776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57E7A32" w14:textId="48C643DD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2278D9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5830EE0" w14:textId="64B32CB0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FDE6C63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02F0D09C" w14:textId="091423EF" w:rsidR="00104CA5" w:rsidRPr="00567497" w:rsidRDefault="00104CA5" w:rsidP="0056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B7F9E73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19EEA14F" w14:textId="5B0FD2BB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72AF2418" w14:textId="77777777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4408A91A" w14:textId="422D3324" w:rsidR="00104CA5" w:rsidRPr="00472DAE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2AFA" w:rsidRPr="00CF2BB1" w14:paraId="31E99219" w14:textId="77777777" w:rsidTr="00AC33B1">
        <w:tc>
          <w:tcPr>
            <w:tcW w:w="3087" w:type="dxa"/>
          </w:tcPr>
          <w:p w14:paraId="505B75BF" w14:textId="77777777" w:rsidR="007D2AFA" w:rsidRPr="00472DAE" w:rsidRDefault="007D2AFA" w:rsidP="007D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4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890" w:type="dxa"/>
            <w:vAlign w:val="bottom"/>
          </w:tcPr>
          <w:p w14:paraId="5FC101DE" w14:textId="5C9CAA9D" w:rsidR="007D2AFA" w:rsidRPr="00472DAE" w:rsidRDefault="007D2AFA" w:rsidP="007D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60,465</w:t>
            </w:r>
          </w:p>
        </w:tc>
        <w:tc>
          <w:tcPr>
            <w:tcW w:w="270" w:type="dxa"/>
            <w:vAlign w:val="center"/>
          </w:tcPr>
          <w:p w14:paraId="0A71878E" w14:textId="77777777" w:rsidR="007D2AFA" w:rsidRPr="00472DAE" w:rsidRDefault="007D2AFA" w:rsidP="007D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06A0743" w14:textId="7FE65511" w:rsidR="007D2AFA" w:rsidRPr="00472DAE" w:rsidRDefault="007D2AFA" w:rsidP="007D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3EA5636A" w14:textId="77777777" w:rsidR="007D2AFA" w:rsidRPr="00472DAE" w:rsidRDefault="007D2AFA" w:rsidP="007D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69E3BDAF" w14:textId="079CD217" w:rsidR="007D2AFA" w:rsidRPr="00472DAE" w:rsidRDefault="007D2AFA" w:rsidP="007D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60,465</w:t>
            </w:r>
          </w:p>
        </w:tc>
        <w:tc>
          <w:tcPr>
            <w:tcW w:w="270" w:type="dxa"/>
            <w:vAlign w:val="center"/>
          </w:tcPr>
          <w:p w14:paraId="60F0DD28" w14:textId="77777777" w:rsidR="007D2AFA" w:rsidRPr="00472DAE" w:rsidRDefault="007D2AFA" w:rsidP="007D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136127AB" w14:textId="5255BC3E" w:rsidR="007D2AFA" w:rsidRPr="00567497" w:rsidRDefault="007D2AFA" w:rsidP="007D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60,465</w:t>
            </w:r>
          </w:p>
        </w:tc>
        <w:tc>
          <w:tcPr>
            <w:tcW w:w="236" w:type="dxa"/>
            <w:vAlign w:val="center"/>
          </w:tcPr>
          <w:p w14:paraId="113B8053" w14:textId="77777777" w:rsidR="007D2AFA" w:rsidRPr="00472DAE" w:rsidRDefault="007D2AFA" w:rsidP="007D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32B6A248" w14:textId="3E2381AC" w:rsidR="007D2AFA" w:rsidRPr="00567497" w:rsidRDefault="007D2AFA" w:rsidP="007D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center"/>
          </w:tcPr>
          <w:p w14:paraId="237C6B7D" w14:textId="77777777" w:rsidR="007D2AFA" w:rsidRPr="00472DAE" w:rsidRDefault="007D2AFA" w:rsidP="007D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14:paraId="77347140" w14:textId="7188FBA2" w:rsidR="007D2AFA" w:rsidRPr="00472DAE" w:rsidRDefault="007D2AFA" w:rsidP="007D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60,465</w:t>
            </w:r>
          </w:p>
        </w:tc>
      </w:tr>
      <w:tr w:rsidR="007D2AFA" w:rsidRPr="00CF2BB1" w14:paraId="53074BF0" w14:textId="77777777" w:rsidTr="00AC33B1">
        <w:tc>
          <w:tcPr>
            <w:tcW w:w="3087" w:type="dxa"/>
          </w:tcPr>
          <w:p w14:paraId="689687A5" w14:textId="77777777" w:rsidR="007D2AFA" w:rsidRPr="00472DAE" w:rsidRDefault="007D2AFA" w:rsidP="007D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90" w:type="dxa"/>
            <w:vAlign w:val="bottom"/>
          </w:tcPr>
          <w:p w14:paraId="71DEB87A" w14:textId="77777777" w:rsidR="007D2AFA" w:rsidRPr="00472DAE" w:rsidRDefault="007D2AFA" w:rsidP="007D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85823F9" w14:textId="77777777" w:rsidR="007D2AFA" w:rsidRPr="00472DAE" w:rsidRDefault="007D2AFA" w:rsidP="007D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868C07A" w14:textId="77777777" w:rsidR="007D2AFA" w:rsidRPr="00472DAE" w:rsidRDefault="007D2AFA" w:rsidP="007D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5ACEAEE" w14:textId="77777777" w:rsidR="007D2AFA" w:rsidRPr="00472DAE" w:rsidRDefault="007D2AFA" w:rsidP="007D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75BD616F" w14:textId="77777777" w:rsidR="007D2AFA" w:rsidRPr="00472DAE" w:rsidRDefault="007D2AFA" w:rsidP="007D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D4FC945" w14:textId="77777777" w:rsidR="007D2AFA" w:rsidRPr="00472DAE" w:rsidRDefault="007D2AFA" w:rsidP="007D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78E95645" w14:textId="77777777" w:rsidR="007D2AFA" w:rsidRPr="00641A5A" w:rsidRDefault="007D2AFA" w:rsidP="007D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A9F9F29" w14:textId="77777777" w:rsidR="007D2AFA" w:rsidRPr="00472DAE" w:rsidRDefault="007D2AFA" w:rsidP="007D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48A9B8BE" w14:textId="77777777" w:rsidR="007D2AFA" w:rsidRPr="00711F31" w:rsidRDefault="007D2AFA" w:rsidP="007D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32212A7D" w14:textId="77777777" w:rsidR="007D2AFA" w:rsidRPr="00472DAE" w:rsidRDefault="007D2AFA" w:rsidP="007D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14:paraId="3D67D29B" w14:textId="77777777" w:rsidR="007D2AFA" w:rsidRPr="00472DAE" w:rsidRDefault="007D2AFA" w:rsidP="007D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2AFA" w:rsidRPr="00CF2BB1" w14:paraId="35E17982" w14:textId="77777777" w:rsidTr="006D4996">
        <w:tc>
          <w:tcPr>
            <w:tcW w:w="3087" w:type="dxa"/>
          </w:tcPr>
          <w:p w14:paraId="59F928E7" w14:textId="77777777" w:rsidR="007D2AFA" w:rsidRPr="00472DAE" w:rsidRDefault="007D2AFA" w:rsidP="007D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4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เงินลงทุนในหุ้นกู้</w:t>
            </w:r>
          </w:p>
        </w:tc>
        <w:tc>
          <w:tcPr>
            <w:tcW w:w="1890" w:type="dxa"/>
            <w:vAlign w:val="bottom"/>
          </w:tcPr>
          <w:p w14:paraId="46A30347" w14:textId="1422FD4F" w:rsidR="007D2AFA" w:rsidRPr="00472DAE" w:rsidRDefault="007D2AFA" w:rsidP="007D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51,547</w:t>
            </w:r>
          </w:p>
        </w:tc>
        <w:tc>
          <w:tcPr>
            <w:tcW w:w="270" w:type="dxa"/>
          </w:tcPr>
          <w:p w14:paraId="76C1A111" w14:textId="77777777" w:rsidR="007D2AFA" w:rsidRPr="00472DAE" w:rsidRDefault="007D2AFA" w:rsidP="007D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D4D070D" w14:textId="2346B6E6" w:rsidR="007D2AFA" w:rsidRPr="00641A5A" w:rsidRDefault="007D2AFA" w:rsidP="007D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1483EC" w14:textId="77777777" w:rsidR="007D2AFA" w:rsidRPr="00472DAE" w:rsidRDefault="007D2AFA" w:rsidP="007D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115B480" w14:textId="2C7483B1" w:rsidR="007D2AFA" w:rsidRPr="00472DAE" w:rsidRDefault="007D2AFA" w:rsidP="007D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51,547</w:t>
            </w:r>
          </w:p>
        </w:tc>
        <w:tc>
          <w:tcPr>
            <w:tcW w:w="270" w:type="dxa"/>
            <w:vAlign w:val="center"/>
          </w:tcPr>
          <w:p w14:paraId="58BA5C14" w14:textId="77777777" w:rsidR="007D2AFA" w:rsidRPr="00472DAE" w:rsidRDefault="007D2AFA" w:rsidP="007D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006B5358" w14:textId="0CECD86C" w:rsidR="007D2AFA" w:rsidRPr="00641A5A" w:rsidRDefault="007D2AFA" w:rsidP="007D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51,547</w:t>
            </w:r>
          </w:p>
        </w:tc>
        <w:tc>
          <w:tcPr>
            <w:tcW w:w="236" w:type="dxa"/>
          </w:tcPr>
          <w:p w14:paraId="306915E9" w14:textId="77777777" w:rsidR="007D2AFA" w:rsidRPr="00472DAE" w:rsidRDefault="007D2AFA" w:rsidP="007D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4A7A554D" w14:textId="73327394" w:rsidR="007D2AFA" w:rsidRPr="00567497" w:rsidRDefault="007D2AFA" w:rsidP="007D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2273F27" w14:textId="77777777" w:rsidR="007D2AFA" w:rsidRPr="00472DAE" w:rsidRDefault="007D2AFA" w:rsidP="007D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46AEAAF6" w14:textId="3B2E865D" w:rsidR="007D2AFA" w:rsidRPr="00472DAE" w:rsidRDefault="007D2AFA" w:rsidP="007D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51,547</w:t>
            </w:r>
          </w:p>
        </w:tc>
      </w:tr>
      <w:tr w:rsidR="00276592" w:rsidRPr="00CF2BB1" w14:paraId="613F544D" w14:textId="77777777" w:rsidTr="006D4996">
        <w:tc>
          <w:tcPr>
            <w:tcW w:w="3087" w:type="dxa"/>
          </w:tcPr>
          <w:p w14:paraId="25FF3769" w14:textId="77777777" w:rsidR="00276592" w:rsidRPr="00641A5A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90" w:type="dxa"/>
            <w:vAlign w:val="center"/>
          </w:tcPr>
          <w:p w14:paraId="4AFD800D" w14:textId="77777777" w:rsidR="00276592" w:rsidRPr="00641A5A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left="-126" w:right="-108" w:firstLine="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vAlign w:val="center"/>
          </w:tcPr>
          <w:p w14:paraId="7A264271" w14:textId="77777777" w:rsidR="00276592" w:rsidRPr="00641A5A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firstLine="18"/>
              <w:contextualSpacing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890" w:type="dxa"/>
            <w:vAlign w:val="center"/>
          </w:tcPr>
          <w:p w14:paraId="28CFF372" w14:textId="77777777" w:rsidR="00276592" w:rsidRPr="00641A5A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left="-126" w:right="-108" w:firstLine="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vAlign w:val="center"/>
          </w:tcPr>
          <w:p w14:paraId="4CBB22C5" w14:textId="77777777" w:rsidR="00276592" w:rsidRPr="00641A5A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890" w:type="dxa"/>
            <w:vAlign w:val="center"/>
          </w:tcPr>
          <w:p w14:paraId="4231CEE9" w14:textId="77777777" w:rsidR="00276592" w:rsidRPr="00641A5A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726"/>
              </w:tabs>
              <w:spacing w:line="240" w:lineRule="auto"/>
              <w:ind w:left="547" w:right="-43" w:firstLine="18"/>
              <w:contextualSpacing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vAlign w:val="center"/>
          </w:tcPr>
          <w:p w14:paraId="0BDB9757" w14:textId="77777777" w:rsidR="00276592" w:rsidRPr="00641A5A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359" w:type="dxa"/>
            <w:vAlign w:val="center"/>
          </w:tcPr>
          <w:p w14:paraId="02499E28" w14:textId="77777777" w:rsidR="00276592" w:rsidRPr="00641A5A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spacing w:line="240" w:lineRule="auto"/>
              <w:ind w:left="-126"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vAlign w:val="center"/>
          </w:tcPr>
          <w:p w14:paraId="5D4504D3" w14:textId="77777777" w:rsidR="00276592" w:rsidRPr="00641A5A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377" w:type="dxa"/>
            <w:vAlign w:val="center"/>
          </w:tcPr>
          <w:p w14:paraId="3BD6F782" w14:textId="77777777" w:rsidR="00276592" w:rsidRPr="00641A5A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6"/>
                <w:tab w:val="decimal" w:pos="1013"/>
                <w:tab w:val="decimal" w:pos="1197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vAlign w:val="center"/>
          </w:tcPr>
          <w:p w14:paraId="40E21370" w14:textId="77777777" w:rsidR="00276592" w:rsidRPr="00641A5A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center"/>
          </w:tcPr>
          <w:p w14:paraId="3C108807" w14:textId="77777777" w:rsidR="00276592" w:rsidRPr="00641A5A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83"/>
                <w:tab w:val="decimal" w:pos="1257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276592" w:rsidRPr="00CF2BB1" w14:paraId="3E193625" w14:textId="77777777" w:rsidTr="006D4996">
        <w:tc>
          <w:tcPr>
            <w:tcW w:w="3087" w:type="dxa"/>
          </w:tcPr>
          <w:p w14:paraId="5591ED0E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90" w:type="dxa"/>
            <w:vAlign w:val="center"/>
          </w:tcPr>
          <w:p w14:paraId="5A401F2E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8F91388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366F30DB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2B22357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67029C04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A28365E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23BAAA16" w14:textId="77777777" w:rsidR="00276592" w:rsidRPr="00641A5A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B1BE416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0809EE85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9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00102595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14:paraId="067E80A0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  <w:tab w:val="decimal" w:pos="12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6592" w:rsidRPr="00A7632D" w14:paraId="76AD1B06" w14:textId="77777777" w:rsidTr="006D4996">
        <w:tc>
          <w:tcPr>
            <w:tcW w:w="3087" w:type="dxa"/>
          </w:tcPr>
          <w:p w14:paraId="683EFD87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890" w:type="dxa"/>
            <w:vAlign w:val="bottom"/>
          </w:tcPr>
          <w:p w14:paraId="539114BC" w14:textId="63FD3B91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D55153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1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59DE5F9" w14:textId="6463D824" w:rsidR="00276592" w:rsidRPr="00711F31" w:rsidRDefault="006D4996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71,120</w:t>
            </w:r>
          </w:p>
        </w:tc>
        <w:tc>
          <w:tcPr>
            <w:tcW w:w="270" w:type="dxa"/>
            <w:vAlign w:val="center"/>
          </w:tcPr>
          <w:p w14:paraId="058C4F03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2BFD97D" w14:textId="554D6525" w:rsidR="00276592" w:rsidRPr="00711F31" w:rsidRDefault="006D4996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6D4996">
              <w:rPr>
                <w:rFonts w:ascii="Angsana New" w:hAnsi="Angsana New"/>
                <w:sz w:val="30"/>
                <w:szCs w:val="30"/>
              </w:rPr>
              <w:t>71,120</w:t>
            </w:r>
          </w:p>
        </w:tc>
        <w:tc>
          <w:tcPr>
            <w:tcW w:w="270" w:type="dxa"/>
            <w:vAlign w:val="center"/>
          </w:tcPr>
          <w:p w14:paraId="4507817A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4BFF02E8" w14:textId="04E3071E" w:rsidR="00276592" w:rsidRPr="00472DAE" w:rsidRDefault="00276592" w:rsidP="00FA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111F531A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79C3D798" w14:textId="01542811" w:rsidR="00276592" w:rsidRPr="00711F31" w:rsidRDefault="006D4996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66,432</w:t>
            </w:r>
          </w:p>
        </w:tc>
        <w:tc>
          <w:tcPr>
            <w:tcW w:w="243" w:type="dxa"/>
            <w:vAlign w:val="bottom"/>
          </w:tcPr>
          <w:p w14:paraId="6932E989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61362EC5" w14:textId="3289F26D" w:rsidR="00276592" w:rsidRPr="007C0388" w:rsidRDefault="006D4996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66,432</w:t>
            </w:r>
          </w:p>
        </w:tc>
      </w:tr>
      <w:tr w:rsidR="00276592" w:rsidRPr="00455175" w14:paraId="12D58C04" w14:textId="77777777" w:rsidTr="001052C0">
        <w:tc>
          <w:tcPr>
            <w:tcW w:w="3087" w:type="dxa"/>
          </w:tcPr>
          <w:p w14:paraId="180F738C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  <w:lang w:eastAsia="x-none"/>
              </w:rPr>
            </w:pPr>
            <w:r w:rsidRPr="00472DAE">
              <w:rPr>
                <w:lang w:eastAsia="x-none"/>
              </w:rPr>
              <w:br w:type="page"/>
            </w:r>
          </w:p>
        </w:tc>
        <w:tc>
          <w:tcPr>
            <w:tcW w:w="11063" w:type="dxa"/>
            <w:gridSpan w:val="11"/>
          </w:tcPr>
          <w:p w14:paraId="23D08D9D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276592" w:rsidRPr="00455175" w14:paraId="4E758FB0" w14:textId="77777777" w:rsidTr="001052C0">
        <w:tc>
          <w:tcPr>
            <w:tcW w:w="3087" w:type="dxa"/>
          </w:tcPr>
          <w:p w14:paraId="25692FF9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5"/>
          </w:tcPr>
          <w:p w14:paraId="4F6237FA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60A4778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 w:firstLine="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83" w:type="dxa"/>
            <w:gridSpan w:val="5"/>
          </w:tcPr>
          <w:p w14:paraId="53646B4F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276592" w:rsidRPr="00455175" w14:paraId="78A4C906" w14:textId="77777777" w:rsidTr="001052C0">
        <w:tc>
          <w:tcPr>
            <w:tcW w:w="3087" w:type="dxa"/>
          </w:tcPr>
          <w:p w14:paraId="0F16328D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619DF601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03F379B4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2E90B31A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033B594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4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5AC9AD08" w14:textId="34FB4697" w:rsidR="00276592" w:rsidRPr="00A7477C" w:rsidRDefault="00276592" w:rsidP="00B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7477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เครื่องมือทางการเงิน</w:t>
            </w:r>
          </w:p>
          <w:p w14:paraId="05FFE394" w14:textId="77777777" w:rsidR="00276592" w:rsidRPr="00A7477C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7477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ที่วัดมูลค่าด้วย</w:t>
            </w:r>
          </w:p>
          <w:p w14:paraId="0E4322AF" w14:textId="77777777" w:rsidR="00BE3F63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7477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ราคาทุน</w:t>
            </w:r>
          </w:p>
          <w:p w14:paraId="210CDB2E" w14:textId="3D02BA5E" w:rsidR="00276592" w:rsidRPr="00A7477C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477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ตัดจำหน่าย</w:t>
            </w:r>
            <w:r w:rsidR="00BE3F6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E3648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  <w:r w:rsidR="00BE3F6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BE3F6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05414576" w14:textId="77777777" w:rsidR="00276592" w:rsidRPr="00A7477C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41279DD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D9DD64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0F1175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1D7DF6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77612A5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9" w:type="dxa"/>
          </w:tcPr>
          <w:p w14:paraId="77B61A55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1D1948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5F8FF0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21A72E" w14:textId="32A3DD01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4E176401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72646176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FBE9AD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40446C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8DD461" w14:textId="1B370A62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472DA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66194B5A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736CABC9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073408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63F40B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961B5E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76592" w:rsidRPr="00455175" w14:paraId="555CE379" w14:textId="77777777" w:rsidTr="001052C0">
        <w:tc>
          <w:tcPr>
            <w:tcW w:w="3087" w:type="dxa"/>
          </w:tcPr>
          <w:p w14:paraId="64C0F053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063" w:type="dxa"/>
            <w:gridSpan w:val="11"/>
          </w:tcPr>
          <w:p w14:paraId="58D097D0" w14:textId="77777777" w:rsidR="00276592" w:rsidRPr="00A7477C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47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6592" w:rsidRPr="00455175" w14:paraId="6D876402" w14:textId="77777777" w:rsidTr="00554990">
        <w:trPr>
          <w:tblHeader/>
        </w:trPr>
        <w:tc>
          <w:tcPr>
            <w:tcW w:w="3087" w:type="dxa"/>
          </w:tcPr>
          <w:p w14:paraId="678F7BC9" w14:textId="30CAE576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72D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72D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472D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90" w:type="dxa"/>
            <w:vAlign w:val="bottom"/>
          </w:tcPr>
          <w:p w14:paraId="068CBE44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06BEDEC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279371EB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E860F86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80E68A3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D110B4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9" w:type="dxa"/>
            <w:vAlign w:val="bottom"/>
          </w:tcPr>
          <w:p w14:paraId="5E7A9AE9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095CE76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2E1E5B56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DA2BD3E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4742ECE8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6592" w:rsidRPr="00455175" w14:paraId="7BD28591" w14:textId="77777777" w:rsidTr="00554990">
        <w:tc>
          <w:tcPr>
            <w:tcW w:w="3087" w:type="dxa"/>
          </w:tcPr>
          <w:p w14:paraId="7E1497DC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72D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90" w:type="dxa"/>
            <w:vAlign w:val="bottom"/>
          </w:tcPr>
          <w:p w14:paraId="7712CBEE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72650CA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3F61B72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879186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2E6827E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028FA2E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6F12B1D1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B3C898D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1C75ABFC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9539A24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474D4EBD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6592" w:rsidRPr="00455175" w14:paraId="12C3C466" w14:textId="77777777" w:rsidTr="001052C0">
        <w:tc>
          <w:tcPr>
            <w:tcW w:w="3087" w:type="dxa"/>
          </w:tcPr>
          <w:p w14:paraId="565B14DE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90" w:type="dxa"/>
            <w:vAlign w:val="bottom"/>
          </w:tcPr>
          <w:p w14:paraId="7F3C78F6" w14:textId="537ED403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F98049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7BB415D" w14:textId="43985A12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C78C9C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36A3861" w14:textId="46C43C5B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01B6CF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15CEE750" w14:textId="714C4466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D8C9FCF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56DBA76F" w14:textId="15E8F8FD" w:rsidR="00276592" w:rsidRPr="00711F31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3B321FE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4A2BF0DA" w14:textId="25A4C62C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6592" w:rsidRPr="00455175" w14:paraId="7C4CFA85" w14:textId="77777777" w:rsidTr="001052C0">
        <w:tc>
          <w:tcPr>
            <w:tcW w:w="3087" w:type="dxa"/>
          </w:tcPr>
          <w:p w14:paraId="7B52316D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4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890" w:type="dxa"/>
            <w:vAlign w:val="bottom"/>
          </w:tcPr>
          <w:p w14:paraId="1B3F2187" w14:textId="3D534BAB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AB7799">
              <w:rPr>
                <w:rFonts w:asciiTheme="majorBidi" w:hAnsiTheme="majorBidi"/>
                <w:sz w:val="30"/>
                <w:szCs w:val="30"/>
                <w:cs/>
              </w:rPr>
              <w:t>60</w:t>
            </w:r>
            <w:r w:rsidRPr="00AB77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7799">
              <w:rPr>
                <w:rFonts w:asciiTheme="majorBidi" w:hAnsiTheme="majorBidi"/>
                <w:sz w:val="30"/>
                <w:szCs w:val="30"/>
                <w:cs/>
              </w:rPr>
              <w:t>211</w:t>
            </w:r>
          </w:p>
        </w:tc>
        <w:tc>
          <w:tcPr>
            <w:tcW w:w="270" w:type="dxa"/>
            <w:vAlign w:val="bottom"/>
          </w:tcPr>
          <w:p w14:paraId="5FF6067E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C63F06D" w14:textId="3F8AB61D" w:rsidR="00276592" w:rsidRPr="00472DAE" w:rsidRDefault="00276592" w:rsidP="005B7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10B91F1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3EA8645" w14:textId="47794BF4" w:rsidR="00276592" w:rsidRPr="00472DAE" w:rsidRDefault="00276592" w:rsidP="00B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7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AB7799">
              <w:rPr>
                <w:rFonts w:asciiTheme="majorBidi" w:hAnsiTheme="majorBidi" w:cstheme="majorBidi"/>
                <w:sz w:val="30"/>
                <w:szCs w:val="30"/>
              </w:rPr>
              <w:t>60,211</w:t>
            </w:r>
          </w:p>
        </w:tc>
        <w:tc>
          <w:tcPr>
            <w:tcW w:w="270" w:type="dxa"/>
            <w:vAlign w:val="bottom"/>
          </w:tcPr>
          <w:p w14:paraId="672DD5FD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64772B57" w14:textId="1363AC2E" w:rsidR="00276592" w:rsidRPr="00472DAE" w:rsidRDefault="00276592" w:rsidP="005B7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AB7799">
              <w:rPr>
                <w:rFonts w:asciiTheme="majorBidi" w:hAnsiTheme="majorBidi" w:cstheme="majorBidi"/>
                <w:sz w:val="30"/>
                <w:szCs w:val="30"/>
              </w:rPr>
              <w:t>60,211</w:t>
            </w:r>
          </w:p>
        </w:tc>
        <w:tc>
          <w:tcPr>
            <w:tcW w:w="236" w:type="dxa"/>
            <w:vAlign w:val="bottom"/>
          </w:tcPr>
          <w:p w14:paraId="4AC6A00A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40F68E01" w14:textId="71D120B2" w:rsidR="00276592" w:rsidRPr="00711F31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4DB28531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54AC97EB" w14:textId="7EE05182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AB7799">
              <w:rPr>
                <w:rFonts w:asciiTheme="majorBidi" w:hAnsiTheme="majorBidi" w:cstheme="majorBidi"/>
                <w:sz w:val="30"/>
                <w:szCs w:val="30"/>
              </w:rPr>
              <w:t>60,211</w:t>
            </w:r>
          </w:p>
        </w:tc>
      </w:tr>
      <w:tr w:rsidR="00276592" w:rsidRPr="00455175" w14:paraId="600DB74E" w14:textId="77777777" w:rsidTr="001052C0">
        <w:tc>
          <w:tcPr>
            <w:tcW w:w="3087" w:type="dxa"/>
          </w:tcPr>
          <w:p w14:paraId="3033AC97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90" w:type="dxa"/>
            <w:vAlign w:val="bottom"/>
          </w:tcPr>
          <w:p w14:paraId="4970E277" w14:textId="7EA3EA60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ACBF42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031FA28" w14:textId="71635258" w:rsidR="00276592" w:rsidRPr="00472DAE" w:rsidRDefault="00276592" w:rsidP="005B7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568655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A6C2E63" w14:textId="0A5AE259" w:rsidR="00276592" w:rsidRPr="00472DAE" w:rsidRDefault="00276592" w:rsidP="00B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7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3C7F0E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52E315ED" w14:textId="5BAA24DB" w:rsidR="00276592" w:rsidRPr="00472DAE" w:rsidRDefault="00276592" w:rsidP="005B7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CCCF6C4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0E23BCF6" w14:textId="2954CC10" w:rsidR="00276592" w:rsidRPr="00711F31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0C14D14F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15AE700F" w14:textId="352547DF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6592" w:rsidRPr="00455175" w14:paraId="6ECCAF15" w14:textId="77777777" w:rsidTr="001052C0">
        <w:tc>
          <w:tcPr>
            <w:tcW w:w="3087" w:type="dxa"/>
          </w:tcPr>
          <w:p w14:paraId="093E0C99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4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D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เงินลงทุนในหุ้นกู้</w:t>
            </w:r>
          </w:p>
        </w:tc>
        <w:tc>
          <w:tcPr>
            <w:tcW w:w="1890" w:type="dxa"/>
            <w:vAlign w:val="bottom"/>
          </w:tcPr>
          <w:p w14:paraId="2C75F438" w14:textId="7243097B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AB7799">
              <w:rPr>
                <w:rFonts w:asciiTheme="majorBidi" w:hAnsiTheme="majorBidi"/>
                <w:sz w:val="30"/>
                <w:szCs w:val="30"/>
                <w:cs/>
              </w:rPr>
              <w:t>50</w:t>
            </w:r>
            <w:r w:rsidRPr="00AB77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7799">
              <w:rPr>
                <w:rFonts w:asciiTheme="majorBidi" w:hAnsiTheme="majorBidi"/>
                <w:sz w:val="30"/>
                <w:szCs w:val="30"/>
                <w:cs/>
              </w:rPr>
              <w:t>534</w:t>
            </w:r>
          </w:p>
        </w:tc>
        <w:tc>
          <w:tcPr>
            <w:tcW w:w="270" w:type="dxa"/>
            <w:vAlign w:val="bottom"/>
          </w:tcPr>
          <w:p w14:paraId="4426C962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F08818E" w14:textId="10CF9ADD" w:rsidR="00276592" w:rsidRPr="00472DAE" w:rsidRDefault="00276592" w:rsidP="005B7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45EECF8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8B5AB66" w14:textId="0774C869" w:rsidR="00276592" w:rsidRPr="00472DAE" w:rsidRDefault="00276592" w:rsidP="00B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7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AB7799">
              <w:rPr>
                <w:rFonts w:asciiTheme="majorBidi" w:hAnsiTheme="majorBidi" w:cstheme="majorBidi"/>
                <w:sz w:val="30"/>
                <w:szCs w:val="30"/>
              </w:rPr>
              <w:t>50,534</w:t>
            </w:r>
          </w:p>
        </w:tc>
        <w:tc>
          <w:tcPr>
            <w:tcW w:w="270" w:type="dxa"/>
            <w:vAlign w:val="bottom"/>
          </w:tcPr>
          <w:p w14:paraId="1C7D68EF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122F5C7D" w14:textId="2639197F" w:rsidR="00276592" w:rsidRPr="00711F31" w:rsidRDefault="00276592" w:rsidP="005B7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AB7799">
              <w:rPr>
                <w:rFonts w:asciiTheme="majorBidi" w:hAnsiTheme="majorBidi" w:cstheme="majorBidi"/>
                <w:sz w:val="30"/>
                <w:szCs w:val="30"/>
              </w:rPr>
              <w:t>50,534</w:t>
            </w:r>
          </w:p>
        </w:tc>
        <w:tc>
          <w:tcPr>
            <w:tcW w:w="236" w:type="dxa"/>
            <w:vAlign w:val="bottom"/>
          </w:tcPr>
          <w:p w14:paraId="3DFBDBB6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0228A6B8" w14:textId="7793DD33" w:rsidR="00276592" w:rsidRPr="00711F31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6C908CE6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007A4C45" w14:textId="7E99D2FA" w:rsidR="00276592" w:rsidRPr="00711F31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AB7799">
              <w:rPr>
                <w:rFonts w:asciiTheme="majorBidi" w:hAnsiTheme="majorBidi" w:cstheme="majorBidi"/>
                <w:sz w:val="30"/>
                <w:szCs w:val="30"/>
              </w:rPr>
              <w:t>50,534</w:t>
            </w:r>
          </w:p>
        </w:tc>
      </w:tr>
      <w:tr w:rsidR="00276592" w:rsidRPr="00455175" w14:paraId="2A8AF08B" w14:textId="77777777" w:rsidTr="001052C0">
        <w:tc>
          <w:tcPr>
            <w:tcW w:w="3087" w:type="dxa"/>
          </w:tcPr>
          <w:p w14:paraId="3D65A56D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890" w:type="dxa"/>
            <w:vAlign w:val="bottom"/>
          </w:tcPr>
          <w:p w14:paraId="7F882215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600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24907784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firstLine="18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90" w:type="dxa"/>
            <w:vAlign w:val="bottom"/>
          </w:tcPr>
          <w:p w14:paraId="5545CE68" w14:textId="77777777" w:rsidR="00276592" w:rsidRPr="00472DAE" w:rsidRDefault="00276592" w:rsidP="005B7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557"/>
                <w:tab w:val="decimal" w:pos="1694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720C423F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90" w:type="dxa"/>
            <w:vAlign w:val="bottom"/>
          </w:tcPr>
          <w:p w14:paraId="5B565C40" w14:textId="77777777" w:rsidR="00276592" w:rsidRPr="00472DAE" w:rsidRDefault="00276592" w:rsidP="00B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95"/>
                <w:tab w:val="decimal" w:pos="1687"/>
              </w:tabs>
              <w:spacing w:line="240" w:lineRule="auto"/>
              <w:ind w:left="547" w:right="-43" w:firstLine="18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1B1DFCB6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59" w:type="dxa"/>
            <w:vAlign w:val="bottom"/>
          </w:tcPr>
          <w:p w14:paraId="68749673" w14:textId="77777777" w:rsidR="00276592" w:rsidRPr="00472DAE" w:rsidRDefault="00276592" w:rsidP="005B7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77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5BBCACCA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77" w:type="dxa"/>
            <w:vAlign w:val="bottom"/>
          </w:tcPr>
          <w:p w14:paraId="703DBA9D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6"/>
                <w:tab w:val="decimal" w:pos="1013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43" w:type="dxa"/>
            <w:vAlign w:val="bottom"/>
          </w:tcPr>
          <w:p w14:paraId="0B2D1532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68" w:type="dxa"/>
            <w:vAlign w:val="bottom"/>
          </w:tcPr>
          <w:p w14:paraId="5B92D1E4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6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276592" w:rsidRPr="00455175" w14:paraId="3146CFF5" w14:textId="77777777" w:rsidTr="001052C0">
        <w:tc>
          <w:tcPr>
            <w:tcW w:w="3087" w:type="dxa"/>
          </w:tcPr>
          <w:p w14:paraId="2F3AE0BC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90" w:type="dxa"/>
            <w:vAlign w:val="bottom"/>
          </w:tcPr>
          <w:p w14:paraId="00CC56C8" w14:textId="7093C7C0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29D8E6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272C9C4" w14:textId="12F76D9A" w:rsidR="00276592" w:rsidRPr="00472DAE" w:rsidRDefault="00276592" w:rsidP="005B7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B3642E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5171BD7" w14:textId="1C44B599" w:rsidR="00276592" w:rsidRPr="00472DAE" w:rsidRDefault="00276592" w:rsidP="00B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7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93ECDB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2FF28106" w14:textId="3AE27239" w:rsidR="00276592" w:rsidRPr="00472DAE" w:rsidRDefault="00276592" w:rsidP="005B7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54C9993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66AC606F" w14:textId="4B669EAF" w:rsidR="00276592" w:rsidRPr="00711F31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7DFC7FD3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5AC0CB5F" w14:textId="74A725EB" w:rsidR="00276592" w:rsidRPr="00711F31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6592" w:rsidRPr="00455175" w14:paraId="13F583AA" w14:textId="77777777" w:rsidTr="005A2DA3">
        <w:tc>
          <w:tcPr>
            <w:tcW w:w="3087" w:type="dxa"/>
          </w:tcPr>
          <w:p w14:paraId="04A4B8AF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890" w:type="dxa"/>
            <w:vAlign w:val="bottom"/>
          </w:tcPr>
          <w:p w14:paraId="3E4DBA69" w14:textId="1E8C588D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6F527C2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6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603209B" w14:textId="4E448856" w:rsidR="00276592" w:rsidRPr="00711F31" w:rsidRDefault="00276592" w:rsidP="005B7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AB7799">
              <w:rPr>
                <w:rFonts w:asciiTheme="majorBidi" w:hAnsiTheme="majorBidi" w:cstheme="majorBidi"/>
                <w:sz w:val="30"/>
                <w:szCs w:val="30"/>
              </w:rPr>
              <w:t>92,115</w:t>
            </w:r>
            <w:r w:rsidRPr="00AB7799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70" w:type="dxa"/>
            <w:vAlign w:val="bottom"/>
          </w:tcPr>
          <w:p w14:paraId="0106C011" w14:textId="77777777" w:rsidR="00276592" w:rsidRPr="00711F31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B02F2E9" w14:textId="16F3E5C1" w:rsidR="00276592" w:rsidRPr="00711F31" w:rsidRDefault="00276592" w:rsidP="00B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7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 w:rsidRPr="00AB7799">
              <w:rPr>
                <w:rFonts w:asciiTheme="majorBidi" w:hAnsiTheme="majorBidi" w:cstheme="majorBidi"/>
                <w:sz w:val="30"/>
                <w:szCs w:val="30"/>
              </w:rPr>
              <w:t>92,115</w:t>
            </w:r>
          </w:p>
        </w:tc>
        <w:tc>
          <w:tcPr>
            <w:tcW w:w="270" w:type="dxa"/>
            <w:vAlign w:val="bottom"/>
          </w:tcPr>
          <w:p w14:paraId="3B2DD154" w14:textId="77777777" w:rsidR="00276592" w:rsidRPr="00711F31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67C44C1E" w14:textId="187FF61D" w:rsidR="00276592" w:rsidRPr="00711F31" w:rsidRDefault="00276592" w:rsidP="005B7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0A91B79" w14:textId="77777777" w:rsidR="00276592" w:rsidRPr="00711F31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228FE579" w14:textId="3AFF5A04" w:rsidR="00276592" w:rsidRPr="00711F31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AB7799">
              <w:rPr>
                <w:rFonts w:asciiTheme="majorBidi" w:hAnsiTheme="majorBidi" w:cstheme="majorBidi"/>
                <w:sz w:val="30"/>
                <w:szCs w:val="30"/>
              </w:rPr>
              <w:t>84,282</w:t>
            </w:r>
          </w:p>
        </w:tc>
        <w:tc>
          <w:tcPr>
            <w:tcW w:w="243" w:type="dxa"/>
            <w:vAlign w:val="bottom"/>
          </w:tcPr>
          <w:p w14:paraId="056317D2" w14:textId="77777777" w:rsidR="00276592" w:rsidRPr="00472DAE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726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459583FE" w14:textId="6AF41973" w:rsidR="00276592" w:rsidRPr="00711F31" w:rsidRDefault="00276592" w:rsidP="0027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AB7799">
              <w:rPr>
                <w:rFonts w:asciiTheme="majorBidi" w:hAnsiTheme="majorBidi" w:cstheme="majorBidi"/>
                <w:sz w:val="30"/>
                <w:szCs w:val="30"/>
              </w:rPr>
              <w:t>84,282</w:t>
            </w:r>
          </w:p>
        </w:tc>
      </w:tr>
    </w:tbl>
    <w:p w14:paraId="4F9EF7DB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E0BE886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FB032D" w:rsidSect="002A32DE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C72101E" w14:textId="21A59269" w:rsidR="00DF1E03" w:rsidRPr="000445A3" w:rsidRDefault="00DF1E03" w:rsidP="00AD6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0445A3">
        <w:rPr>
          <w:rFonts w:ascii="Angsana New" w:hAnsi="Angsana New"/>
          <w:sz w:val="30"/>
          <w:szCs w:val="30"/>
          <w:cs/>
          <w:lang w:val="en-GB"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0445A3">
        <w:rPr>
          <w:rFonts w:ascii="Angsana New" w:hAnsi="Angsana New"/>
          <w:sz w:val="30"/>
          <w:szCs w:val="30"/>
          <w:lang w:val="en-GB"/>
        </w:rPr>
        <w:br/>
      </w:r>
      <w:r w:rsidRPr="000445A3">
        <w:rPr>
          <w:rFonts w:ascii="Angsana New" w:hAnsi="Angsana New"/>
          <w:sz w:val="30"/>
          <w:szCs w:val="30"/>
          <w:cs/>
          <w:lang w:val="en-GB"/>
        </w:rPr>
        <w:t>งบฐานะการเงิน</w:t>
      </w:r>
    </w:p>
    <w:p w14:paraId="1EE12CDC" w14:textId="77777777" w:rsidR="00DF1E03" w:rsidRPr="00472DAE" w:rsidRDefault="00DF1E03" w:rsidP="00DF1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3780"/>
        <w:gridCol w:w="5490"/>
      </w:tblGrid>
      <w:tr w:rsidR="00A053F6" w:rsidRPr="00433F02" w14:paraId="0838E14C" w14:textId="77777777" w:rsidTr="006A0E71">
        <w:trPr>
          <w:tblHeader/>
        </w:trPr>
        <w:tc>
          <w:tcPr>
            <w:tcW w:w="3780" w:type="dxa"/>
          </w:tcPr>
          <w:p w14:paraId="3F82C538" w14:textId="77777777" w:rsidR="00A053F6" w:rsidRPr="00472DAE" w:rsidRDefault="00A053F6" w:rsidP="00C538F2">
            <w:pPr>
              <w:pStyle w:val="block"/>
              <w:spacing w:after="0" w:line="240" w:lineRule="atLeast"/>
              <w:ind w:left="77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490" w:type="dxa"/>
          </w:tcPr>
          <w:p w14:paraId="7D92EA71" w14:textId="77777777" w:rsidR="00A053F6" w:rsidRPr="00472DAE" w:rsidRDefault="00A053F6" w:rsidP="00DF1E0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053F6" w:rsidRPr="00433F02" w14:paraId="2347DA93" w14:textId="77777777" w:rsidTr="006A0E71">
        <w:tc>
          <w:tcPr>
            <w:tcW w:w="3780" w:type="dxa"/>
          </w:tcPr>
          <w:p w14:paraId="0927D7FC" w14:textId="09ABA8CE" w:rsidR="00A053F6" w:rsidRPr="00472DAE" w:rsidRDefault="00A053F6" w:rsidP="00C538F2">
            <w:pPr>
              <w:pStyle w:val="block"/>
              <w:spacing w:after="0" w:line="240" w:lineRule="atLeast"/>
              <w:ind w:left="7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เงินลงทุนที่วัดมูลค่าด้วย</w:t>
            </w:r>
            <w:r w:rsidRPr="00472DAE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472DA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มูลค่ายุติธรรมผ่า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น</w:t>
            </w:r>
            <w:r w:rsidRPr="00472DA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กำไรหรือขาดทุน</w:t>
            </w:r>
          </w:p>
        </w:tc>
        <w:tc>
          <w:tcPr>
            <w:tcW w:w="5490" w:type="dxa"/>
          </w:tcPr>
          <w:p w14:paraId="7E65D275" w14:textId="328DBFD5" w:rsidR="00A053F6" w:rsidRPr="00472DAE" w:rsidRDefault="000445A3" w:rsidP="00A053F6">
            <w:pPr>
              <w:pStyle w:val="block"/>
              <w:spacing w:after="0" w:line="240" w:lineRule="atLeast"/>
              <w:ind w:left="0" w:right="-1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445A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มูลค่าสินทรัพย์สุทธิ ณ วันที่รายงาน </w:t>
            </w:r>
            <w:r w:rsidRPr="000445A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และเทคนิคเปรียบเทียบตลาด</w:t>
            </w:r>
          </w:p>
        </w:tc>
      </w:tr>
    </w:tbl>
    <w:p w14:paraId="2F46EDD9" w14:textId="77777777" w:rsidR="00FB4E90" w:rsidRPr="00472DAE" w:rsidRDefault="00FB4E90" w:rsidP="00D56BE9">
      <w:pPr>
        <w:pStyle w:val="FSBlank"/>
        <w:rPr>
          <w:sz w:val="30"/>
          <w:szCs w:val="30"/>
        </w:rPr>
      </w:pPr>
    </w:p>
    <w:p w14:paraId="4A5C8671" w14:textId="6BA409C3" w:rsidR="00082EDF" w:rsidRPr="005B7A12" w:rsidRDefault="0043444F" w:rsidP="00082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B7A12">
        <w:rPr>
          <w:rFonts w:ascii="Angsana New" w:hAnsi="Angsana New" w:hint="cs"/>
          <w:sz w:val="30"/>
          <w:szCs w:val="30"/>
          <w:cs/>
        </w:rPr>
        <w:t>มูลค่ายุติธรรมของหนี้สินทางการเงินที่วัดมูลค่าด้วยราคาทุนตัดจำหน่ายคำนวณโดยใช้วิธีคิดลดกระแสเงินสด</w:t>
      </w:r>
    </w:p>
    <w:p w14:paraId="0F182E1D" w14:textId="77777777" w:rsidR="00082EDF" w:rsidRPr="00472DAE" w:rsidRDefault="00082EDF" w:rsidP="00082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60AB9695" w14:textId="61E780A8" w:rsidR="00147585" w:rsidRPr="00472DAE" w:rsidRDefault="00147585" w:rsidP="0061033F">
      <w:pPr>
        <w:pStyle w:val="Heading8"/>
        <w:numPr>
          <w:ilvl w:val="0"/>
          <w:numId w:val="15"/>
        </w:num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472DAE">
        <w:rPr>
          <w:rFonts w:ascii="Angsana New" w:hAnsi="Angsana New"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01F64B18" w14:textId="77777777" w:rsidR="00147585" w:rsidRPr="00472DAE" w:rsidRDefault="00147585" w:rsidP="00D56BE9">
      <w:pPr>
        <w:pStyle w:val="FSBlank"/>
        <w:rPr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8"/>
        <w:gridCol w:w="1793"/>
        <w:gridCol w:w="271"/>
        <w:gridCol w:w="1798"/>
      </w:tblGrid>
      <w:tr w:rsidR="00971015" w:rsidRPr="00433F02" w14:paraId="58E7D7E6" w14:textId="77777777" w:rsidTr="00781BF9">
        <w:trPr>
          <w:trHeight w:val="659"/>
          <w:tblHeader/>
        </w:trPr>
        <w:tc>
          <w:tcPr>
            <w:tcW w:w="2917" w:type="pct"/>
          </w:tcPr>
          <w:p w14:paraId="5C8F7555" w14:textId="77777777" w:rsidR="00971015" w:rsidRPr="00472DAE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54AF419" w14:textId="1C00E3AC" w:rsidR="00971015" w:rsidRPr="00472DAE" w:rsidRDefault="00971015" w:rsidP="0097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2D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967" w:type="pct"/>
          </w:tcPr>
          <w:p w14:paraId="4BE2E7F5" w14:textId="77777777" w:rsidR="00971015" w:rsidRPr="00472DAE" w:rsidRDefault="00971015" w:rsidP="00971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540" w:right="-110" w:firstLine="24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78367A1" w14:textId="5AE9856F" w:rsidR="00971015" w:rsidRPr="00472DAE" w:rsidRDefault="00971015" w:rsidP="00971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72B71C3" w14:textId="77777777" w:rsidR="00971015" w:rsidRPr="00472DAE" w:rsidRDefault="00971015" w:rsidP="00971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0" w:type="pct"/>
          </w:tcPr>
          <w:p w14:paraId="58F23379" w14:textId="77777777" w:rsidR="00971015" w:rsidRPr="00472DAE" w:rsidRDefault="00971015" w:rsidP="00971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00AC9AE" w14:textId="5EAD80C5" w:rsidR="00971015" w:rsidRPr="00472DAE" w:rsidRDefault="00971015" w:rsidP="00971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E24E9" w:rsidRPr="00433F02" w14:paraId="657CC716" w14:textId="77777777" w:rsidTr="00781BF9">
        <w:trPr>
          <w:tblHeader/>
        </w:trPr>
        <w:tc>
          <w:tcPr>
            <w:tcW w:w="2917" w:type="pct"/>
          </w:tcPr>
          <w:p w14:paraId="51527B87" w14:textId="77777777" w:rsidR="001E24E9" w:rsidRPr="00472DAE" w:rsidRDefault="001E2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83" w:type="pct"/>
            <w:gridSpan w:val="3"/>
          </w:tcPr>
          <w:p w14:paraId="6459D63D" w14:textId="07703CDE" w:rsidR="001E24E9" w:rsidRPr="00472DAE" w:rsidRDefault="00902C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72D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24E9" w:rsidRPr="00433F02" w14:paraId="7D4B190C" w14:textId="77777777" w:rsidTr="00781BF9">
        <w:tc>
          <w:tcPr>
            <w:tcW w:w="2917" w:type="pct"/>
          </w:tcPr>
          <w:p w14:paraId="7EEE8A87" w14:textId="73A5C072" w:rsidR="001E24E9" w:rsidRPr="00472DAE" w:rsidRDefault="001E2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67" w:type="pct"/>
          </w:tcPr>
          <w:p w14:paraId="204560B2" w14:textId="7D00F310" w:rsidR="001E24E9" w:rsidRPr="00C35BEC" w:rsidRDefault="001E24E9" w:rsidP="006174B2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09B45B0" w14:textId="77777777" w:rsidR="001E24E9" w:rsidRPr="00472DAE" w:rsidRDefault="001E2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0" w:type="pct"/>
          </w:tcPr>
          <w:p w14:paraId="7FCD2D2D" w14:textId="655B28DB" w:rsidR="001E24E9" w:rsidRPr="006174B2" w:rsidRDefault="001E24E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588F" w:rsidRPr="00433F02" w14:paraId="40EEA07C" w14:textId="77777777" w:rsidTr="00781BF9">
        <w:tc>
          <w:tcPr>
            <w:tcW w:w="2917" w:type="pct"/>
          </w:tcPr>
          <w:p w14:paraId="448EB0F7" w14:textId="176D79EF" w:rsidR="006A588F" w:rsidRPr="00DA6426" w:rsidRDefault="006A5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A6426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67" w:type="pct"/>
          </w:tcPr>
          <w:p w14:paraId="3127D3DD" w14:textId="7A5319AC" w:rsidR="006A588F" w:rsidRPr="00C35BEC" w:rsidRDefault="003D3316" w:rsidP="00781BF9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</w:t>
            </w:r>
            <w:r w:rsidR="00960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637</w:t>
            </w:r>
          </w:p>
        </w:tc>
        <w:tc>
          <w:tcPr>
            <w:tcW w:w="146" w:type="pct"/>
          </w:tcPr>
          <w:p w14:paraId="5FF7A0D9" w14:textId="77777777" w:rsidR="006A588F" w:rsidRPr="00472DAE" w:rsidRDefault="006A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0" w:type="pct"/>
          </w:tcPr>
          <w:p w14:paraId="39E27D53" w14:textId="702714AD" w:rsidR="006A588F" w:rsidRPr="006174B2" w:rsidRDefault="003D3316" w:rsidP="00781BF9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</w:t>
            </w:r>
            <w:r w:rsidR="009601AF">
              <w:rPr>
                <w:rFonts w:asciiTheme="majorBidi" w:hAnsiTheme="majorBidi" w:cstheme="majorBidi"/>
                <w:sz w:val="30"/>
                <w:szCs w:val="30"/>
              </w:rPr>
              <w:t>637</w:t>
            </w:r>
          </w:p>
        </w:tc>
      </w:tr>
      <w:tr w:rsidR="009601AF" w:rsidRPr="00433F02" w14:paraId="46AD44FD" w14:textId="77777777" w:rsidTr="00781BF9">
        <w:tc>
          <w:tcPr>
            <w:tcW w:w="2917" w:type="pct"/>
          </w:tcPr>
          <w:p w14:paraId="1A847964" w14:textId="25B6952F" w:rsidR="009601AF" w:rsidRPr="00DA6426" w:rsidRDefault="00960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67" w:type="pct"/>
          </w:tcPr>
          <w:p w14:paraId="6731BCEE" w14:textId="0FE85EAF" w:rsidR="009601AF" w:rsidRDefault="009601AF" w:rsidP="00781BF9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146" w:type="pct"/>
          </w:tcPr>
          <w:p w14:paraId="7A29DADD" w14:textId="77777777" w:rsidR="009601AF" w:rsidRPr="00472DAE" w:rsidRDefault="00960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0" w:type="pct"/>
          </w:tcPr>
          <w:p w14:paraId="32BE3969" w14:textId="6B4FD5DE" w:rsidR="009601AF" w:rsidRDefault="009601AF" w:rsidP="00781BF9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</w:tr>
      <w:tr w:rsidR="00C16276" w:rsidRPr="00433F02" w14:paraId="3E34D84E" w14:textId="77777777" w:rsidTr="00781BF9">
        <w:tc>
          <w:tcPr>
            <w:tcW w:w="2917" w:type="pct"/>
          </w:tcPr>
          <w:p w14:paraId="0ED4E003" w14:textId="77777777" w:rsidR="00C16276" w:rsidRPr="00472DAE" w:rsidRDefault="00C16276" w:rsidP="00C16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A28DE9" w14:textId="28C0CF94" w:rsidR="00C16276" w:rsidRPr="00C35BEC" w:rsidRDefault="003D3316" w:rsidP="00C16276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33,714</w:t>
            </w:r>
          </w:p>
        </w:tc>
        <w:tc>
          <w:tcPr>
            <w:tcW w:w="146" w:type="pct"/>
          </w:tcPr>
          <w:p w14:paraId="522AEDAC" w14:textId="77777777" w:rsidR="00C16276" w:rsidRPr="00472DAE" w:rsidRDefault="00C16276" w:rsidP="00C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ECCB01" w14:textId="10DB6583" w:rsidR="00C16276" w:rsidRPr="00781BF9" w:rsidRDefault="003D3316" w:rsidP="00781BF9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33,714</w:t>
            </w:r>
          </w:p>
        </w:tc>
      </w:tr>
      <w:tr w:rsidR="001E24E9" w:rsidRPr="00433F02" w14:paraId="17C4B5CE" w14:textId="77777777" w:rsidTr="00781BF9">
        <w:tc>
          <w:tcPr>
            <w:tcW w:w="2917" w:type="pct"/>
          </w:tcPr>
          <w:p w14:paraId="0C5AF43E" w14:textId="77777777" w:rsidR="001E24E9" w:rsidRPr="00472DAE" w:rsidRDefault="001E24E9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pct"/>
            <w:tcBorders>
              <w:top w:val="double" w:sz="4" w:space="0" w:color="auto"/>
            </w:tcBorders>
          </w:tcPr>
          <w:p w14:paraId="1858A214" w14:textId="77777777" w:rsidR="001E24E9" w:rsidRPr="00472DAE" w:rsidRDefault="001E24E9" w:rsidP="00C16276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B4E8B8C" w14:textId="77777777" w:rsidR="001E24E9" w:rsidRPr="00472DAE" w:rsidRDefault="001E24E9">
            <w:pPr>
              <w:pStyle w:val="NoSpacing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0" w:type="pct"/>
            <w:tcBorders>
              <w:top w:val="double" w:sz="4" w:space="0" w:color="auto"/>
            </w:tcBorders>
          </w:tcPr>
          <w:p w14:paraId="2F4C28C4" w14:textId="77777777" w:rsidR="001E24E9" w:rsidRPr="00472DAE" w:rsidRDefault="001E24E9" w:rsidP="00781BF9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24E9" w:rsidRPr="00433F02" w14:paraId="5F1BF61C" w14:textId="77777777" w:rsidTr="00781BF9">
        <w:tc>
          <w:tcPr>
            <w:tcW w:w="2917" w:type="pct"/>
          </w:tcPr>
          <w:p w14:paraId="707F6810" w14:textId="4B9173B2" w:rsidR="001E24E9" w:rsidRPr="00472DAE" w:rsidRDefault="001E2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ภาระผูกพันอื่นๆ </w:t>
            </w:r>
          </w:p>
        </w:tc>
        <w:tc>
          <w:tcPr>
            <w:tcW w:w="967" w:type="pct"/>
          </w:tcPr>
          <w:p w14:paraId="62C831E9" w14:textId="77777777" w:rsidR="001E24E9" w:rsidRPr="00472DAE" w:rsidRDefault="001E24E9" w:rsidP="00C16276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52F9A7A" w14:textId="77777777" w:rsidR="001E24E9" w:rsidRPr="00472DAE" w:rsidRDefault="001E2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0" w:type="pct"/>
          </w:tcPr>
          <w:p w14:paraId="7E460432" w14:textId="77777777" w:rsidR="001E24E9" w:rsidRPr="006174B2" w:rsidRDefault="001E24E9" w:rsidP="00781BF9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596F" w:rsidRPr="00433F02" w14:paraId="398294D3" w14:textId="77777777" w:rsidTr="00781BF9">
        <w:tc>
          <w:tcPr>
            <w:tcW w:w="2917" w:type="pct"/>
          </w:tcPr>
          <w:p w14:paraId="1AEF3B5B" w14:textId="45866F47" w:rsidR="00EB596F" w:rsidRPr="00472DAE" w:rsidRDefault="00EB596F" w:rsidP="00EB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</w:t>
            </w:r>
            <w:r w:rsidRPr="008D5030">
              <w:rPr>
                <w:rFonts w:ascii="Angsana New" w:hAnsi="Angsana New"/>
                <w:sz w:val="30"/>
                <w:szCs w:val="30"/>
                <w:cs/>
              </w:rPr>
              <w:t>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</w:p>
        </w:tc>
        <w:tc>
          <w:tcPr>
            <w:tcW w:w="967" w:type="pct"/>
          </w:tcPr>
          <w:p w14:paraId="66C4DF3C" w14:textId="77777777" w:rsidR="00EB596F" w:rsidRPr="00472DAE" w:rsidRDefault="00EB596F" w:rsidP="00EB596F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9B4DE16" w14:textId="77777777" w:rsidR="00EB596F" w:rsidRPr="00472DAE" w:rsidRDefault="00EB596F" w:rsidP="00EB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0" w:type="pct"/>
          </w:tcPr>
          <w:p w14:paraId="1AB8AAF1" w14:textId="77777777" w:rsidR="00EB596F" w:rsidRPr="006174B2" w:rsidRDefault="00EB596F" w:rsidP="00EB596F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596F" w:rsidRPr="00433F02" w14:paraId="54FD4C83" w14:textId="77777777" w:rsidTr="00781BF9">
        <w:tc>
          <w:tcPr>
            <w:tcW w:w="2917" w:type="pct"/>
          </w:tcPr>
          <w:p w14:paraId="455EF3BD" w14:textId="5167DDAB" w:rsidR="00EB596F" w:rsidRPr="00472DAE" w:rsidRDefault="00EB596F" w:rsidP="00EB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D503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สินทรัพย์ที่มีมูลค่าต่ำ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967" w:type="pct"/>
          </w:tcPr>
          <w:p w14:paraId="66B96184" w14:textId="77777777" w:rsidR="00EB596F" w:rsidRPr="00472DAE" w:rsidRDefault="00EB596F" w:rsidP="00EB596F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0DEE635" w14:textId="77777777" w:rsidR="00EB596F" w:rsidRPr="00472DAE" w:rsidRDefault="00EB596F" w:rsidP="00EB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0" w:type="pct"/>
          </w:tcPr>
          <w:p w14:paraId="3232769E" w14:textId="77777777" w:rsidR="00EB596F" w:rsidRPr="006174B2" w:rsidRDefault="00EB596F" w:rsidP="00EB596F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596F" w:rsidRPr="00433F02" w14:paraId="19C21596" w14:textId="77777777" w:rsidTr="00781BF9">
        <w:tc>
          <w:tcPr>
            <w:tcW w:w="2917" w:type="pct"/>
          </w:tcPr>
          <w:p w14:paraId="5F7773AA" w14:textId="18AFD206" w:rsidR="00EB596F" w:rsidRPr="00472DAE" w:rsidRDefault="00EB596F" w:rsidP="00EB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สัญญาเช่าระยะสั้น</w:t>
            </w:r>
          </w:p>
        </w:tc>
        <w:tc>
          <w:tcPr>
            <w:tcW w:w="967" w:type="pct"/>
          </w:tcPr>
          <w:p w14:paraId="049D2551" w14:textId="743A626D" w:rsidR="00EB596F" w:rsidRPr="00BE3F63" w:rsidRDefault="00CE3FC8" w:rsidP="00EB596F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3,27</w:t>
            </w:r>
            <w:r w:rsidR="00960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6" w:type="pct"/>
          </w:tcPr>
          <w:p w14:paraId="1BAD3EC3" w14:textId="77777777" w:rsidR="00EB596F" w:rsidRPr="00472DAE" w:rsidRDefault="00EB596F" w:rsidP="00EB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0" w:type="pct"/>
          </w:tcPr>
          <w:p w14:paraId="604D8A5E" w14:textId="4A09D890" w:rsidR="00EB596F" w:rsidRPr="006174B2" w:rsidRDefault="00CE3FC8" w:rsidP="00EB596F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3,27</w:t>
            </w:r>
            <w:r w:rsidR="009601A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B596F" w:rsidRPr="00433F02" w14:paraId="57276FC2" w14:textId="77777777" w:rsidTr="00781BF9">
        <w:tc>
          <w:tcPr>
            <w:tcW w:w="2917" w:type="pct"/>
          </w:tcPr>
          <w:p w14:paraId="3BA01ACC" w14:textId="20D85E69" w:rsidR="00EB596F" w:rsidRPr="00472DAE" w:rsidRDefault="00EB596F" w:rsidP="00EB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588F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967" w:type="pct"/>
          </w:tcPr>
          <w:p w14:paraId="0830C8AC" w14:textId="27107645" w:rsidR="00EB596F" w:rsidRPr="00472DAE" w:rsidRDefault="00217DD0" w:rsidP="00EB596F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7D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D331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17D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D3316">
              <w:rPr>
                <w:rFonts w:asciiTheme="majorBidi" w:hAnsiTheme="majorBidi" w:cstheme="majorBidi"/>
                <w:sz w:val="30"/>
                <w:szCs w:val="30"/>
              </w:rPr>
              <w:t>725</w:t>
            </w:r>
          </w:p>
        </w:tc>
        <w:tc>
          <w:tcPr>
            <w:tcW w:w="146" w:type="pct"/>
          </w:tcPr>
          <w:p w14:paraId="528F29AD" w14:textId="77777777" w:rsidR="00EB596F" w:rsidRPr="00472DAE" w:rsidRDefault="00EB596F" w:rsidP="00EB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0" w:type="pct"/>
          </w:tcPr>
          <w:p w14:paraId="593EBEB8" w14:textId="0F7AF0FA" w:rsidR="00EB596F" w:rsidRPr="006174B2" w:rsidRDefault="00217DD0" w:rsidP="00EB596F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7D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D331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17D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D3316">
              <w:rPr>
                <w:rFonts w:asciiTheme="majorBidi" w:hAnsiTheme="majorBidi" w:cstheme="majorBidi"/>
                <w:sz w:val="30"/>
                <w:szCs w:val="30"/>
              </w:rPr>
              <w:t>725</w:t>
            </w:r>
          </w:p>
        </w:tc>
      </w:tr>
      <w:tr w:rsidR="00EB596F" w:rsidRPr="00433F02" w14:paraId="2720101B" w14:textId="77777777" w:rsidTr="00113BD0">
        <w:tc>
          <w:tcPr>
            <w:tcW w:w="2917" w:type="pct"/>
          </w:tcPr>
          <w:p w14:paraId="55E9B5CB" w14:textId="2D94C7A0" w:rsidR="00EB596F" w:rsidRPr="00472DAE" w:rsidRDefault="00EB596F" w:rsidP="00EB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67" w:type="pct"/>
          </w:tcPr>
          <w:p w14:paraId="01F00B3C" w14:textId="001AD3B5" w:rsidR="00EB596F" w:rsidRPr="00113BD0" w:rsidRDefault="00113BD0" w:rsidP="00EB596F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13BD0">
              <w:rPr>
                <w:rFonts w:asciiTheme="majorBidi" w:hAnsiTheme="majorBidi" w:cstheme="majorBidi"/>
                <w:sz w:val="30"/>
                <w:szCs w:val="30"/>
              </w:rPr>
              <w:t>92,387</w:t>
            </w:r>
          </w:p>
        </w:tc>
        <w:tc>
          <w:tcPr>
            <w:tcW w:w="146" w:type="pct"/>
          </w:tcPr>
          <w:p w14:paraId="70EBB225" w14:textId="77777777" w:rsidR="00EB596F" w:rsidRPr="00113BD0" w:rsidRDefault="00EB596F" w:rsidP="00EB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0" w:type="pct"/>
          </w:tcPr>
          <w:p w14:paraId="1D1E1BE0" w14:textId="55CF6177" w:rsidR="00EB596F" w:rsidRPr="00113BD0" w:rsidRDefault="00113BD0" w:rsidP="00EB596F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13BD0">
              <w:rPr>
                <w:rFonts w:asciiTheme="majorBidi" w:hAnsiTheme="majorBidi" w:cstheme="majorBidi"/>
                <w:sz w:val="30"/>
                <w:szCs w:val="30"/>
              </w:rPr>
              <w:t>92,387</w:t>
            </w:r>
          </w:p>
        </w:tc>
      </w:tr>
      <w:tr w:rsidR="00EB596F" w:rsidRPr="00433F02" w14:paraId="70BE8054" w14:textId="77777777" w:rsidTr="00781BF9">
        <w:tc>
          <w:tcPr>
            <w:tcW w:w="2917" w:type="pct"/>
          </w:tcPr>
          <w:p w14:paraId="173BD889" w14:textId="221463AB" w:rsidR="00EB596F" w:rsidRPr="006A588F" w:rsidRDefault="00EB596F" w:rsidP="00EB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67" w:type="pct"/>
          </w:tcPr>
          <w:p w14:paraId="6DEEB1F8" w14:textId="4670C2F4" w:rsidR="00EB596F" w:rsidRPr="009601AF" w:rsidRDefault="00217DD0" w:rsidP="00EB596F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601AF">
              <w:rPr>
                <w:rFonts w:asciiTheme="majorBidi" w:hAnsiTheme="majorBidi" w:cstheme="majorBidi"/>
                <w:sz w:val="30"/>
                <w:szCs w:val="30"/>
              </w:rPr>
              <w:t>55,153</w:t>
            </w:r>
          </w:p>
        </w:tc>
        <w:tc>
          <w:tcPr>
            <w:tcW w:w="146" w:type="pct"/>
          </w:tcPr>
          <w:p w14:paraId="792E6BC1" w14:textId="77777777" w:rsidR="00EB596F" w:rsidRPr="00472DAE" w:rsidRDefault="00EB596F" w:rsidP="00EB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0" w:type="pct"/>
          </w:tcPr>
          <w:p w14:paraId="04E8C447" w14:textId="78E736A9" w:rsidR="00EB596F" w:rsidRPr="00777670" w:rsidRDefault="00113BD0" w:rsidP="00EB596F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13BD0">
              <w:rPr>
                <w:rFonts w:asciiTheme="majorBidi" w:hAnsiTheme="majorBidi" w:cstheme="majorBidi"/>
                <w:sz w:val="30"/>
                <w:szCs w:val="30"/>
              </w:rPr>
              <w:t>53,807</w:t>
            </w:r>
          </w:p>
        </w:tc>
      </w:tr>
      <w:tr w:rsidR="00EB596F" w:rsidRPr="00902C0E" w14:paraId="284951C3" w14:textId="77777777" w:rsidTr="00781BF9">
        <w:tc>
          <w:tcPr>
            <w:tcW w:w="2917" w:type="pct"/>
          </w:tcPr>
          <w:p w14:paraId="4627CB08" w14:textId="5E687515" w:rsidR="00EB596F" w:rsidRPr="00472DAE" w:rsidRDefault="00EB596F" w:rsidP="00EB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A4C140" w14:textId="2605F3B9" w:rsidR="00EB596F" w:rsidRPr="009601AF" w:rsidRDefault="009601AF" w:rsidP="00EB596F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01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182,540</w:t>
            </w:r>
          </w:p>
        </w:tc>
        <w:tc>
          <w:tcPr>
            <w:tcW w:w="146" w:type="pct"/>
          </w:tcPr>
          <w:p w14:paraId="6E96C229" w14:textId="77777777" w:rsidR="00EB596F" w:rsidRPr="0002094D" w:rsidRDefault="00EB596F" w:rsidP="00EB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7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A3A04C" w14:textId="44402C2A" w:rsidR="00EB596F" w:rsidRPr="00781BF9" w:rsidRDefault="009601AF" w:rsidP="00EB596F">
            <w:pPr>
              <w:pStyle w:val="acctfourfigures"/>
              <w:tabs>
                <w:tab w:val="clear" w:pos="765"/>
                <w:tab w:val="decimal" w:pos="16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181,194</w:t>
            </w:r>
          </w:p>
        </w:tc>
      </w:tr>
    </w:tbl>
    <w:p w14:paraId="6E96BF93" w14:textId="0D0CA7BE" w:rsidR="00082EDF" w:rsidRPr="00082EDF" w:rsidRDefault="00FF34A4" w:rsidP="00082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D702DFA" w14:textId="52219D27" w:rsidR="00943CCB" w:rsidRPr="00F71B27" w:rsidRDefault="006A47AF" w:rsidP="00974AFF">
      <w:pPr>
        <w:pStyle w:val="Heading8"/>
        <w:numPr>
          <w:ilvl w:val="0"/>
          <w:numId w:val="15"/>
        </w:numPr>
        <w:tabs>
          <w:tab w:val="left" w:pos="540"/>
        </w:tabs>
        <w:spacing w:line="240" w:lineRule="auto"/>
        <w:ind w:right="-43" w:hanging="603"/>
        <w:jc w:val="thaiDistribute"/>
        <w:rPr>
          <w:rFonts w:ascii="Angsana New" w:hAnsi="Angsana New"/>
          <w:sz w:val="30"/>
          <w:szCs w:val="30"/>
          <w:lang w:val="th-TH"/>
        </w:rPr>
      </w:pPr>
      <w:r w:rsidRPr="00F71B27">
        <w:rPr>
          <w:rFonts w:ascii="Angsana New" w:hAnsi="Angsana New" w:hint="cs"/>
          <w:sz w:val="30"/>
          <w:szCs w:val="30"/>
          <w:cs/>
          <w:lang w:val="th-TH"/>
        </w:rPr>
        <w:t>สัญญาที่สำคัญ</w:t>
      </w:r>
      <w:r w:rsidR="0012174C" w:rsidRPr="00F71B27">
        <w:rPr>
          <w:rFonts w:ascii="Angsana New" w:hAnsi="Angsana New" w:hint="cs"/>
          <w:sz w:val="30"/>
          <w:szCs w:val="30"/>
          <w:cs/>
          <w:lang w:val="th-TH"/>
        </w:rPr>
        <w:t>กับกิจการที่ไม่เกี่ยวข้องกัน</w:t>
      </w:r>
    </w:p>
    <w:p w14:paraId="03A0BD85" w14:textId="77777777" w:rsidR="006A47AF" w:rsidRPr="00AD659D" w:rsidRDefault="006A47AF" w:rsidP="00082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89347CB" w14:textId="68E76250" w:rsidR="00943CCB" w:rsidRPr="005775D5" w:rsidRDefault="00943CCB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pacing w:val="-2"/>
          <w:sz w:val="30"/>
          <w:szCs w:val="30"/>
        </w:rPr>
      </w:pPr>
      <w:r w:rsidRPr="00F71B27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FC11E5" w:rsidRPr="00F71B27">
        <w:rPr>
          <w:rFonts w:ascii="Angsana New" w:hAnsi="Angsana New"/>
          <w:sz w:val="30"/>
          <w:szCs w:val="30"/>
        </w:rPr>
        <w:t>1</w:t>
      </w:r>
      <w:r w:rsidRPr="00F71B27">
        <w:rPr>
          <w:rFonts w:ascii="Angsana New" w:hAnsi="Angsana New"/>
          <w:sz w:val="30"/>
          <w:szCs w:val="30"/>
        </w:rPr>
        <w:t xml:space="preserve"> </w:t>
      </w:r>
      <w:r w:rsidRPr="00F71B27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FC11E5" w:rsidRPr="00F71B27">
        <w:rPr>
          <w:rFonts w:ascii="Angsana New" w:hAnsi="Angsana New"/>
          <w:sz w:val="30"/>
          <w:szCs w:val="30"/>
        </w:rPr>
        <w:t>2560</w:t>
      </w:r>
      <w:r w:rsidRPr="00F71B27">
        <w:rPr>
          <w:rFonts w:ascii="Angsana New" w:hAnsi="Angsana New"/>
          <w:sz w:val="30"/>
          <w:szCs w:val="30"/>
        </w:rPr>
        <w:t xml:space="preserve"> </w:t>
      </w:r>
      <w:r w:rsidRPr="00F71B27">
        <w:rPr>
          <w:rFonts w:ascii="Angsana New" w:hAnsi="Angsana New" w:hint="cs"/>
          <w:sz w:val="30"/>
          <w:szCs w:val="30"/>
          <w:cs/>
        </w:rPr>
        <w:t>บริษัทได้ทำสัญญาการให้ใช้พื้นที่ติดตั้งโครงข่ายเคเบิ้ลใยแก้วนำแสงกับบริษัทแห่งหนึ่ง</w:t>
      </w:r>
      <w:r w:rsidRPr="00F71B27">
        <w:rPr>
          <w:rFonts w:ascii="Angsana New" w:hAnsi="Angsana New"/>
          <w:sz w:val="30"/>
          <w:szCs w:val="30"/>
        </w:rPr>
        <w:t xml:space="preserve"> </w:t>
      </w:r>
      <w:r w:rsidRPr="00F71B27">
        <w:rPr>
          <w:rFonts w:ascii="Angsana New" w:hAnsi="Angsana New"/>
          <w:b/>
          <w:sz w:val="30"/>
          <w:szCs w:val="30"/>
          <w:cs/>
        </w:rPr>
        <w:t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ตามเงื่อนไขที่ระบุไว้ในสัญญา บริษัทได้รับค่าตอบแทน</w:t>
      </w:r>
      <w:r w:rsidRPr="00F71B27">
        <w:rPr>
          <w:rFonts w:ascii="Angsana New" w:hAnsi="Angsana New" w:hint="cs"/>
          <w:b/>
          <w:sz w:val="30"/>
          <w:szCs w:val="30"/>
          <w:cs/>
        </w:rPr>
        <w:t>ล่วงหน้า</w:t>
      </w:r>
      <w:r w:rsidRPr="00F71B27">
        <w:rPr>
          <w:rFonts w:ascii="Angsana New" w:hAnsi="Angsana New"/>
          <w:b/>
          <w:sz w:val="30"/>
          <w:szCs w:val="30"/>
          <w:cs/>
        </w:rPr>
        <w:t xml:space="preserve">จำนวน </w:t>
      </w:r>
      <w:r w:rsidR="00FC11E5" w:rsidRPr="00F71B27">
        <w:rPr>
          <w:rFonts w:ascii="Angsana New" w:hAnsi="Angsana New"/>
          <w:bCs/>
          <w:sz w:val="30"/>
          <w:szCs w:val="30"/>
        </w:rPr>
        <w:t>15</w:t>
      </w:r>
      <w:r w:rsidR="00745106">
        <w:rPr>
          <w:rFonts w:ascii="Angsana New" w:hAnsi="Angsana New"/>
          <w:bCs/>
          <w:sz w:val="30"/>
          <w:szCs w:val="30"/>
        </w:rPr>
        <w:t>.0</w:t>
      </w:r>
      <w:r w:rsidRPr="00F71B27">
        <w:rPr>
          <w:rFonts w:ascii="Angsana New" w:hAnsi="Angsana New"/>
          <w:b/>
          <w:sz w:val="30"/>
          <w:szCs w:val="30"/>
        </w:rPr>
        <w:t xml:space="preserve"> </w:t>
      </w:r>
      <w:r w:rsidRPr="00F71B27">
        <w:rPr>
          <w:rFonts w:ascii="Angsana New" w:hAnsi="Angsana New"/>
          <w:b/>
          <w:sz w:val="30"/>
          <w:szCs w:val="30"/>
          <w:cs/>
        </w:rPr>
        <w:t>ล้านบาท</w:t>
      </w:r>
      <w:r w:rsidRPr="00F71B27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F71B27">
        <w:rPr>
          <w:rFonts w:ascii="Angsana New" w:hAnsi="Angsana New"/>
          <w:b/>
          <w:spacing w:val="-2"/>
          <w:sz w:val="30"/>
          <w:szCs w:val="30"/>
          <w:cs/>
        </w:rPr>
        <w:t>ซึ่งบันทึกเป็นรายได้รอตัดบัญชีในงบฐานะการเงิน และรับรู้เป็นรายได้ตามวิธีเส้นตรงตลอดระยะเวลา</w:t>
      </w:r>
      <w:r w:rsidRPr="00F71B27">
        <w:rPr>
          <w:rFonts w:ascii="Angsana New" w:hAnsi="Angsana New" w:hint="cs"/>
          <w:b/>
          <w:spacing w:val="-2"/>
          <w:sz w:val="30"/>
          <w:szCs w:val="30"/>
          <w:cs/>
        </w:rPr>
        <w:t xml:space="preserve"> </w:t>
      </w:r>
      <w:r w:rsidR="00FC11E5" w:rsidRPr="00F71B27">
        <w:rPr>
          <w:rFonts w:ascii="Angsana New" w:hAnsi="Angsana New"/>
          <w:bCs/>
          <w:spacing w:val="-2"/>
          <w:sz w:val="30"/>
          <w:szCs w:val="30"/>
        </w:rPr>
        <w:t>16</w:t>
      </w:r>
      <w:r w:rsidRPr="00F71B27">
        <w:rPr>
          <w:rFonts w:ascii="Angsana New" w:hAnsi="Angsana New"/>
          <w:bCs/>
          <w:spacing w:val="-2"/>
          <w:sz w:val="30"/>
          <w:szCs w:val="30"/>
        </w:rPr>
        <w:t xml:space="preserve"> </w:t>
      </w:r>
      <w:r w:rsidRPr="00F71B27">
        <w:rPr>
          <w:rFonts w:ascii="Angsana New" w:hAnsi="Angsana New"/>
          <w:b/>
          <w:spacing w:val="-2"/>
          <w:sz w:val="30"/>
          <w:szCs w:val="30"/>
          <w:cs/>
        </w:rPr>
        <w:t>ปี</w:t>
      </w:r>
      <w:r w:rsidR="002673BB" w:rsidRPr="00F71B27">
        <w:rPr>
          <w:rFonts w:ascii="Angsana New" w:hAnsi="Angsana New"/>
          <w:b/>
          <w:spacing w:val="-2"/>
          <w:sz w:val="30"/>
          <w:szCs w:val="30"/>
        </w:rPr>
        <w:t xml:space="preserve"> </w:t>
      </w:r>
      <w:r w:rsidRPr="00F71B27">
        <w:rPr>
          <w:rFonts w:ascii="Angsana New" w:hAnsi="Angsana New"/>
          <w:b/>
          <w:spacing w:val="-2"/>
          <w:sz w:val="30"/>
          <w:szCs w:val="30"/>
          <w:cs/>
        </w:rPr>
        <w:t>ตามอายุสัญญา</w:t>
      </w:r>
      <w:r w:rsidRPr="00F71B27">
        <w:rPr>
          <w:rFonts w:ascii="Angsana New" w:hAnsi="Angsana New" w:hint="cs"/>
          <w:b/>
          <w:spacing w:val="-2"/>
          <w:sz w:val="30"/>
          <w:szCs w:val="30"/>
          <w:cs/>
        </w:rPr>
        <w:t xml:space="preserve"> บริษัทมีรายได้</w:t>
      </w:r>
      <w:r w:rsidR="00970C02" w:rsidRPr="00F71B27">
        <w:rPr>
          <w:rFonts w:ascii="Angsana New" w:hAnsi="Angsana New"/>
          <w:b/>
          <w:spacing w:val="-2"/>
          <w:sz w:val="30"/>
          <w:szCs w:val="30"/>
        </w:rPr>
        <w:br/>
      </w:r>
      <w:r w:rsidRPr="00F71B27">
        <w:rPr>
          <w:rFonts w:ascii="Angsana New" w:hAnsi="Angsana New" w:hint="cs"/>
          <w:b/>
          <w:spacing w:val="-2"/>
          <w:sz w:val="30"/>
          <w:szCs w:val="30"/>
          <w:cs/>
        </w:rPr>
        <w:t xml:space="preserve">รอตัดบัญชีจากสัญญาดังกล่าว </w:t>
      </w:r>
      <w:r w:rsidR="00760937" w:rsidRPr="00F71B27">
        <w:rPr>
          <w:rFonts w:ascii="Angsana New" w:hAnsi="Angsana New"/>
          <w:sz w:val="30"/>
          <w:szCs w:val="30"/>
          <w:cs/>
        </w:rPr>
        <w:t>ณ</w:t>
      </w:r>
      <w:r w:rsidR="00760937" w:rsidRPr="00F71B27">
        <w:rPr>
          <w:rFonts w:ascii="Angsana New" w:hAnsi="Angsana New"/>
          <w:sz w:val="30"/>
          <w:szCs w:val="30"/>
        </w:rPr>
        <w:t xml:space="preserve"> </w:t>
      </w:r>
      <w:r w:rsidR="00760937" w:rsidRPr="00F71B27">
        <w:rPr>
          <w:rFonts w:ascii="Angsana New" w:hAnsi="Angsana New"/>
          <w:sz w:val="30"/>
          <w:szCs w:val="30"/>
          <w:cs/>
        </w:rPr>
        <w:t>วันที่</w:t>
      </w:r>
      <w:r w:rsidR="00760937" w:rsidRPr="00F71B27">
        <w:rPr>
          <w:rFonts w:ascii="Angsana New" w:hAnsi="Angsana New"/>
          <w:sz w:val="30"/>
          <w:szCs w:val="30"/>
        </w:rPr>
        <w:t xml:space="preserve"> </w:t>
      </w:r>
      <w:r w:rsidR="008D4D1B" w:rsidRPr="00F71B27">
        <w:rPr>
          <w:rFonts w:asciiTheme="majorBidi" w:hAnsiTheme="majorBidi" w:cstheme="majorBidi"/>
          <w:sz w:val="30"/>
          <w:szCs w:val="30"/>
        </w:rPr>
        <w:t>3</w:t>
      </w:r>
      <w:r w:rsidR="001B60DA">
        <w:rPr>
          <w:rFonts w:asciiTheme="majorBidi" w:hAnsiTheme="majorBidi" w:cstheme="majorBidi"/>
          <w:sz w:val="30"/>
          <w:szCs w:val="30"/>
        </w:rPr>
        <w:t>0</w:t>
      </w:r>
      <w:r w:rsidR="008D4D1B" w:rsidRPr="00F71B27">
        <w:rPr>
          <w:rFonts w:asciiTheme="majorBidi" w:hAnsiTheme="majorBidi" w:cstheme="majorBidi"/>
          <w:sz w:val="30"/>
          <w:szCs w:val="30"/>
        </w:rPr>
        <w:t xml:space="preserve"> </w:t>
      </w:r>
      <w:r w:rsidR="001B60DA" w:rsidRPr="001B60DA">
        <w:rPr>
          <w:rFonts w:asciiTheme="majorBidi" w:hAnsiTheme="majorBidi"/>
          <w:sz w:val="30"/>
          <w:szCs w:val="30"/>
          <w:cs/>
        </w:rPr>
        <w:t>มิถุนายน</w:t>
      </w:r>
      <w:r w:rsidR="001B60DA">
        <w:rPr>
          <w:rFonts w:asciiTheme="majorBidi" w:hAnsiTheme="majorBidi"/>
          <w:sz w:val="30"/>
          <w:szCs w:val="30"/>
        </w:rPr>
        <w:t xml:space="preserve"> </w:t>
      </w:r>
      <w:r w:rsidR="008075CC" w:rsidRPr="00F71B27">
        <w:rPr>
          <w:rFonts w:asciiTheme="majorBidi" w:hAnsiTheme="majorBidi" w:cstheme="majorBidi"/>
          <w:sz w:val="30"/>
          <w:szCs w:val="30"/>
        </w:rPr>
        <w:t>256</w:t>
      </w:r>
      <w:r w:rsidR="00F71B27">
        <w:rPr>
          <w:rFonts w:asciiTheme="majorBidi" w:hAnsiTheme="majorBidi" w:cstheme="majorBidi"/>
          <w:sz w:val="30"/>
          <w:szCs w:val="30"/>
        </w:rPr>
        <w:t>9</w:t>
      </w:r>
      <w:r w:rsidR="00FF0057" w:rsidRPr="00F71B27">
        <w:rPr>
          <w:rFonts w:ascii="Angsana New" w:hAnsi="Angsana New" w:hint="cs"/>
          <w:sz w:val="30"/>
          <w:szCs w:val="30"/>
          <w:cs/>
        </w:rPr>
        <w:t xml:space="preserve"> </w:t>
      </w:r>
      <w:r w:rsidRPr="005775D5">
        <w:rPr>
          <w:rFonts w:ascii="Angsana New" w:hAnsi="Angsana New" w:hint="cs"/>
          <w:b/>
          <w:spacing w:val="-2"/>
          <w:sz w:val="30"/>
          <w:szCs w:val="30"/>
          <w:cs/>
        </w:rPr>
        <w:t>จำนวน</w:t>
      </w:r>
      <w:r w:rsidR="00A96544" w:rsidRPr="005775D5">
        <w:rPr>
          <w:rFonts w:ascii="Angsana New" w:hAnsi="Angsana New"/>
          <w:bCs/>
          <w:spacing w:val="-2"/>
          <w:sz w:val="30"/>
          <w:szCs w:val="30"/>
        </w:rPr>
        <w:t xml:space="preserve"> </w:t>
      </w:r>
      <w:r w:rsidR="001B60DA">
        <w:rPr>
          <w:rFonts w:ascii="Angsana New" w:hAnsi="Angsana New"/>
          <w:sz w:val="30"/>
          <w:szCs w:val="30"/>
        </w:rPr>
        <w:t>6.7</w:t>
      </w:r>
      <w:r w:rsidR="009A056E" w:rsidRPr="005775D5">
        <w:rPr>
          <w:rFonts w:ascii="Angsana New" w:hAnsi="Angsana New" w:hint="cs"/>
          <w:sz w:val="30"/>
          <w:szCs w:val="30"/>
          <w:cs/>
        </w:rPr>
        <w:t xml:space="preserve"> </w:t>
      </w:r>
      <w:r w:rsidRPr="005775D5">
        <w:rPr>
          <w:rFonts w:ascii="Angsana New" w:hAnsi="Angsana New" w:hint="cs"/>
          <w:b/>
          <w:spacing w:val="-2"/>
          <w:sz w:val="30"/>
          <w:szCs w:val="30"/>
          <w:cs/>
        </w:rPr>
        <w:t>ล้านบาท</w:t>
      </w:r>
    </w:p>
    <w:p w14:paraId="16E99BC8" w14:textId="77777777" w:rsidR="005119D8" w:rsidRPr="00AD659D" w:rsidRDefault="005119D8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2699A3" w14:textId="731EF081" w:rsidR="00C44C2D" w:rsidRDefault="00C44C2D" w:rsidP="00205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775D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FC11E5" w:rsidRPr="005775D5">
        <w:rPr>
          <w:rFonts w:ascii="Angsana New" w:hAnsi="Angsana New"/>
          <w:sz w:val="30"/>
          <w:szCs w:val="30"/>
        </w:rPr>
        <w:t>21</w:t>
      </w:r>
      <w:r w:rsidRPr="005775D5">
        <w:rPr>
          <w:rFonts w:ascii="Angsana New" w:hAnsi="Angsana New"/>
          <w:sz w:val="30"/>
          <w:szCs w:val="30"/>
          <w:cs/>
        </w:rPr>
        <w:t xml:space="preserve"> </w:t>
      </w:r>
      <w:r w:rsidRPr="005775D5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FC11E5" w:rsidRPr="005775D5">
        <w:rPr>
          <w:rFonts w:ascii="Angsana New" w:hAnsi="Angsana New"/>
          <w:sz w:val="30"/>
          <w:szCs w:val="30"/>
        </w:rPr>
        <w:t>2562</w:t>
      </w:r>
      <w:r w:rsidRPr="005775D5">
        <w:rPr>
          <w:rFonts w:ascii="Angsana New" w:hAnsi="Angsana New"/>
          <w:sz w:val="30"/>
          <w:szCs w:val="30"/>
          <w:cs/>
        </w:rPr>
        <w:t xml:space="preserve"> </w:t>
      </w:r>
      <w:r w:rsidRPr="005775D5">
        <w:rPr>
          <w:rFonts w:ascii="Angsana New" w:hAnsi="Angsana New" w:hint="cs"/>
          <w:sz w:val="30"/>
          <w:szCs w:val="30"/>
          <w:cs/>
        </w:rPr>
        <w:t>บริษัทได้ทำสัญญาการใช้โครงสร้างพื้นฐาน และสัญญาการใช้พื้นที่สำหรับระบบสายส่ง ระบบท่อ และโครงสร้างพื้นฐานกับบริษัทแห่งหนึ่ง</w:t>
      </w:r>
      <w:r w:rsidRPr="005775D5">
        <w:rPr>
          <w:rFonts w:ascii="Angsana New" w:hAnsi="Angsana New"/>
          <w:sz w:val="30"/>
          <w:szCs w:val="30"/>
          <w:cs/>
        </w:rPr>
        <w:t xml:space="preserve"> </w:t>
      </w:r>
      <w:r w:rsidRPr="005775D5">
        <w:rPr>
          <w:rFonts w:ascii="Angsana New" w:hAnsi="Angsana New"/>
          <w:b/>
          <w:sz w:val="30"/>
          <w:szCs w:val="30"/>
          <w:cs/>
        </w:rPr>
        <w:t xml:space="preserve"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</w:t>
      </w:r>
      <w:r w:rsidRPr="005775D5">
        <w:rPr>
          <w:rFonts w:ascii="Angsana New" w:hAnsi="Angsana New"/>
          <w:b/>
          <w:spacing w:val="-4"/>
          <w:sz w:val="30"/>
          <w:szCs w:val="30"/>
          <w:cs/>
        </w:rPr>
        <w:t>ตามเงื่อนไขที่ระบุไว้ในสัญญา บริษัทได้รับค่าตอบแทน</w:t>
      </w:r>
      <w:r w:rsidRPr="005775D5">
        <w:rPr>
          <w:rFonts w:ascii="Angsana New" w:hAnsi="Angsana New" w:hint="cs"/>
          <w:b/>
          <w:spacing w:val="-4"/>
          <w:sz w:val="30"/>
          <w:szCs w:val="30"/>
          <w:cs/>
        </w:rPr>
        <w:t>ล่วงหน้า</w:t>
      </w:r>
      <w:r w:rsidRPr="005775D5">
        <w:rPr>
          <w:rFonts w:ascii="Angsana New" w:hAnsi="Angsana New"/>
          <w:b/>
          <w:spacing w:val="-4"/>
          <w:sz w:val="30"/>
          <w:szCs w:val="30"/>
          <w:cs/>
        </w:rPr>
        <w:t xml:space="preserve">จำนวน </w:t>
      </w:r>
      <w:r w:rsidR="00FC11E5" w:rsidRPr="005775D5">
        <w:rPr>
          <w:rFonts w:ascii="Angsana New" w:hAnsi="Angsana New"/>
          <w:bCs/>
          <w:spacing w:val="-4"/>
          <w:sz w:val="30"/>
          <w:szCs w:val="30"/>
        </w:rPr>
        <w:t>50</w:t>
      </w:r>
      <w:r w:rsidR="00745106">
        <w:rPr>
          <w:rFonts w:ascii="Angsana New" w:hAnsi="Angsana New"/>
          <w:bCs/>
          <w:spacing w:val="-4"/>
          <w:sz w:val="30"/>
          <w:szCs w:val="30"/>
        </w:rPr>
        <w:t>.0</w:t>
      </w:r>
      <w:r w:rsidR="00490CCE" w:rsidRPr="005775D5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5775D5">
        <w:rPr>
          <w:rFonts w:ascii="Angsana New" w:hAnsi="Angsana New"/>
          <w:b/>
          <w:spacing w:val="-4"/>
          <w:sz w:val="30"/>
          <w:szCs w:val="30"/>
          <w:cs/>
        </w:rPr>
        <w:t>ล้านบาท</w:t>
      </w:r>
      <w:r w:rsidRPr="005775D5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5775D5">
        <w:rPr>
          <w:rFonts w:ascii="Angsana New" w:hAnsi="Angsana New"/>
          <w:b/>
          <w:spacing w:val="-4"/>
          <w:sz w:val="30"/>
          <w:szCs w:val="30"/>
          <w:cs/>
        </w:rPr>
        <w:t>ซึ่งบันทึกเป็นรายได้รอตัดบัญชีในงบฐานะการเงิน</w:t>
      </w:r>
      <w:r w:rsidRPr="005775D5">
        <w:rPr>
          <w:rFonts w:ascii="Angsana New" w:hAnsi="Angsana New"/>
          <w:b/>
          <w:sz w:val="30"/>
          <w:szCs w:val="30"/>
          <w:cs/>
        </w:rPr>
        <w:t xml:space="preserve"> และรับรู้เป็นรายได้ตามวิธีเส้นตรงตลอดระยะเวลา</w:t>
      </w:r>
      <w:r w:rsidRPr="005775D5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FC11E5" w:rsidRPr="005775D5">
        <w:rPr>
          <w:rFonts w:ascii="Angsana New" w:hAnsi="Angsana New"/>
          <w:bCs/>
          <w:sz w:val="30"/>
          <w:szCs w:val="30"/>
        </w:rPr>
        <w:t>19</w:t>
      </w:r>
      <w:r w:rsidRPr="005775D5">
        <w:rPr>
          <w:rFonts w:ascii="Angsana New" w:hAnsi="Angsana New"/>
          <w:bCs/>
          <w:sz w:val="30"/>
          <w:szCs w:val="30"/>
          <w:cs/>
        </w:rPr>
        <w:t xml:space="preserve"> </w:t>
      </w:r>
      <w:r w:rsidRPr="005775D5">
        <w:rPr>
          <w:rFonts w:ascii="Angsana New" w:hAnsi="Angsana New"/>
          <w:b/>
          <w:sz w:val="30"/>
          <w:szCs w:val="30"/>
          <w:cs/>
        </w:rPr>
        <w:t>ปี</w:t>
      </w:r>
      <w:r w:rsidRPr="005775D5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5775D5">
        <w:rPr>
          <w:rFonts w:ascii="Angsana New" w:hAnsi="Angsana New"/>
          <w:b/>
          <w:sz w:val="30"/>
          <w:szCs w:val="30"/>
          <w:cs/>
        </w:rPr>
        <w:t>ตามอายุสัญญา</w:t>
      </w:r>
      <w:r w:rsidRPr="005775D5">
        <w:rPr>
          <w:rFonts w:ascii="Angsana New" w:hAnsi="Angsana New" w:hint="cs"/>
          <w:b/>
          <w:sz w:val="30"/>
          <w:szCs w:val="30"/>
          <w:cs/>
        </w:rPr>
        <w:t xml:space="preserve"> บริษัทมีรายได้รอตัดบัญชีจากสัญญาดังกล่าว </w:t>
      </w:r>
      <w:r w:rsidR="00760937" w:rsidRPr="005775D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D1222" w:rsidRPr="005775D5">
        <w:rPr>
          <w:rFonts w:asciiTheme="majorBidi" w:hAnsiTheme="majorBidi" w:cstheme="majorBidi"/>
          <w:sz w:val="30"/>
          <w:szCs w:val="30"/>
        </w:rPr>
        <w:t>3</w:t>
      </w:r>
      <w:r w:rsidR="001B60DA">
        <w:rPr>
          <w:rFonts w:asciiTheme="majorBidi" w:hAnsiTheme="majorBidi" w:cstheme="majorBidi"/>
          <w:sz w:val="30"/>
          <w:szCs w:val="30"/>
        </w:rPr>
        <w:t>0</w:t>
      </w:r>
      <w:r w:rsidR="004D1222" w:rsidRPr="005775D5">
        <w:rPr>
          <w:rFonts w:asciiTheme="majorBidi" w:hAnsiTheme="majorBidi" w:cstheme="majorBidi"/>
          <w:sz w:val="30"/>
          <w:szCs w:val="30"/>
        </w:rPr>
        <w:t xml:space="preserve"> </w:t>
      </w:r>
      <w:r w:rsidR="001B60DA" w:rsidRPr="001B60DA">
        <w:rPr>
          <w:rFonts w:asciiTheme="majorBidi" w:hAnsiTheme="majorBidi"/>
          <w:sz w:val="30"/>
          <w:szCs w:val="30"/>
          <w:cs/>
        </w:rPr>
        <w:t>มิถุนายน</w:t>
      </w:r>
      <w:r w:rsidR="001B60DA">
        <w:rPr>
          <w:rFonts w:asciiTheme="majorBidi" w:hAnsiTheme="majorBidi"/>
          <w:sz w:val="30"/>
          <w:szCs w:val="30"/>
        </w:rPr>
        <w:t xml:space="preserve"> </w:t>
      </w:r>
      <w:r w:rsidR="008075CC" w:rsidRPr="005775D5">
        <w:rPr>
          <w:rFonts w:asciiTheme="majorBidi" w:hAnsiTheme="majorBidi" w:cstheme="majorBidi"/>
          <w:sz w:val="30"/>
          <w:szCs w:val="30"/>
        </w:rPr>
        <w:t>256</w:t>
      </w:r>
      <w:r w:rsidR="00F71B27" w:rsidRPr="005775D5">
        <w:rPr>
          <w:rFonts w:asciiTheme="majorBidi" w:hAnsiTheme="majorBidi" w:cstheme="majorBidi"/>
          <w:sz w:val="30"/>
          <w:szCs w:val="30"/>
        </w:rPr>
        <w:t>9</w:t>
      </w:r>
      <w:r w:rsidR="008075CC" w:rsidRPr="005775D5">
        <w:rPr>
          <w:rFonts w:ascii="Angsana New" w:hAnsi="Angsana New" w:hint="cs"/>
          <w:sz w:val="30"/>
          <w:szCs w:val="30"/>
          <w:cs/>
        </w:rPr>
        <w:t xml:space="preserve"> </w:t>
      </w:r>
      <w:r w:rsidRPr="005775D5">
        <w:rPr>
          <w:rFonts w:ascii="Angsana New" w:hAnsi="Angsana New" w:hint="cs"/>
          <w:sz w:val="30"/>
          <w:szCs w:val="30"/>
          <w:cs/>
        </w:rPr>
        <w:t>จำนวน</w:t>
      </w:r>
      <w:r w:rsidR="00327B3E" w:rsidRPr="005775D5">
        <w:rPr>
          <w:rFonts w:ascii="Angsana New" w:hAnsi="Angsana New"/>
          <w:sz w:val="30"/>
          <w:szCs w:val="30"/>
          <w:cs/>
        </w:rPr>
        <w:t xml:space="preserve"> </w:t>
      </w:r>
      <w:r w:rsidR="006E144D" w:rsidRPr="005775D5">
        <w:rPr>
          <w:rFonts w:ascii="Angsana New" w:hAnsi="Angsana New"/>
          <w:sz w:val="30"/>
          <w:szCs w:val="30"/>
        </w:rPr>
        <w:br/>
      </w:r>
      <w:r w:rsidR="00DD6076" w:rsidRPr="005775D5">
        <w:rPr>
          <w:rFonts w:ascii="Angsana New" w:hAnsi="Angsana New"/>
          <w:sz w:val="30"/>
          <w:szCs w:val="30"/>
        </w:rPr>
        <w:t>3</w:t>
      </w:r>
      <w:r w:rsidR="001B60DA">
        <w:rPr>
          <w:rFonts w:ascii="Angsana New" w:hAnsi="Angsana New"/>
          <w:sz w:val="30"/>
          <w:szCs w:val="30"/>
        </w:rPr>
        <w:t>2.4</w:t>
      </w:r>
      <w:r w:rsidR="00DD6076" w:rsidRPr="005775D5">
        <w:rPr>
          <w:rFonts w:ascii="Angsana New" w:hAnsi="Angsana New"/>
          <w:sz w:val="30"/>
          <w:szCs w:val="30"/>
        </w:rPr>
        <w:t xml:space="preserve"> </w:t>
      </w:r>
      <w:r w:rsidRPr="005775D5">
        <w:rPr>
          <w:rFonts w:ascii="Angsana New" w:hAnsi="Angsana New" w:hint="cs"/>
          <w:sz w:val="30"/>
          <w:szCs w:val="30"/>
          <w:cs/>
        </w:rPr>
        <w:t>ล้านบาท</w:t>
      </w:r>
    </w:p>
    <w:p w14:paraId="18EF7777" w14:textId="77777777" w:rsidR="0077485C" w:rsidRPr="00AD659D" w:rsidRDefault="0077485C" w:rsidP="00C44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7796EF4" w14:textId="70F0C791" w:rsidR="0002031D" w:rsidRPr="0002031D" w:rsidRDefault="0002031D" w:rsidP="0002031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2031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02031D">
        <w:rPr>
          <w:rFonts w:ascii="Angsana New" w:hAnsi="Angsana New"/>
          <w:sz w:val="30"/>
          <w:szCs w:val="30"/>
        </w:rPr>
        <w:t xml:space="preserve">9 </w:t>
      </w:r>
      <w:r w:rsidRPr="0002031D">
        <w:rPr>
          <w:rFonts w:ascii="Angsana New" w:hAnsi="Angsana New"/>
          <w:sz w:val="30"/>
          <w:szCs w:val="30"/>
          <w:cs/>
        </w:rPr>
        <w:t xml:space="preserve">เมษายน </w:t>
      </w:r>
      <w:r w:rsidRPr="0002031D">
        <w:rPr>
          <w:rFonts w:ascii="Angsana New" w:hAnsi="Angsana New"/>
          <w:sz w:val="30"/>
          <w:szCs w:val="30"/>
        </w:rPr>
        <w:t xml:space="preserve">2569 </w:t>
      </w:r>
      <w:r w:rsidRPr="0002031D">
        <w:rPr>
          <w:rFonts w:ascii="Angsana New" w:hAnsi="Angsana New"/>
          <w:sz w:val="30"/>
          <w:szCs w:val="30"/>
          <w:cs/>
        </w:rPr>
        <w:t>บริษัทได้ทำสัญญาการใช้บริการสาธารณูปโภคกับบริษัทแห่งหนึ่ง โดยบริษัท</w:t>
      </w:r>
      <w:r>
        <w:rPr>
          <w:rFonts w:ascii="Angsana New" w:hAnsi="Angsana New" w:hint="cs"/>
          <w:sz w:val="30"/>
          <w:szCs w:val="30"/>
          <w:cs/>
        </w:rPr>
        <w:t>ตก</w:t>
      </w:r>
      <w:r w:rsidRPr="0002031D">
        <w:rPr>
          <w:rFonts w:ascii="Angsana New" w:hAnsi="Angsana New"/>
          <w:sz w:val="30"/>
          <w:szCs w:val="30"/>
          <w:cs/>
        </w:rPr>
        <w:t>ลงจัด</w:t>
      </w:r>
      <w:r w:rsidR="00E858EB">
        <w:rPr>
          <w:rFonts w:ascii="Angsana New" w:hAnsi="Angsana New" w:hint="cs"/>
          <w:sz w:val="30"/>
          <w:szCs w:val="30"/>
          <w:cs/>
        </w:rPr>
        <w:t>ให้มีการ</w:t>
      </w:r>
      <w:r w:rsidR="009A49D2">
        <w:rPr>
          <w:rFonts w:ascii="Angsana New" w:hAnsi="Angsana New" w:hint="cs"/>
          <w:sz w:val="30"/>
          <w:szCs w:val="30"/>
          <w:cs/>
        </w:rPr>
        <w:t>ให้</w:t>
      </w:r>
      <w:r w:rsidR="00E858EB">
        <w:rPr>
          <w:rFonts w:ascii="Angsana New" w:hAnsi="Angsana New" w:hint="cs"/>
          <w:sz w:val="30"/>
          <w:szCs w:val="30"/>
          <w:cs/>
        </w:rPr>
        <w:t>บริการน้ำ</w:t>
      </w:r>
      <w:r w:rsidR="004B6988">
        <w:rPr>
          <w:rFonts w:ascii="Angsana New" w:hAnsi="Angsana New" w:hint="cs"/>
          <w:sz w:val="30"/>
          <w:szCs w:val="30"/>
          <w:cs/>
        </w:rPr>
        <w:t>ใช้</w:t>
      </w:r>
      <w:r w:rsidR="00E858EB">
        <w:rPr>
          <w:rFonts w:ascii="Angsana New" w:hAnsi="Angsana New" w:hint="cs"/>
          <w:sz w:val="30"/>
          <w:szCs w:val="30"/>
          <w:cs/>
        </w:rPr>
        <w:t>เพื่อ</w:t>
      </w:r>
      <w:r w:rsidRPr="0002031D">
        <w:rPr>
          <w:rFonts w:ascii="Angsana New" w:hAnsi="Angsana New"/>
          <w:sz w:val="30"/>
          <w:szCs w:val="30"/>
          <w:cs/>
        </w:rPr>
        <w:t xml:space="preserve">การอุตสาหกรรมแก่ลูกค้าในเขตส่งเสริมอุตสาหกรรมนวนคร จังหวัดปทุมธานี ตามเงื่อนไขที่ระบุไว้ในสัญญา บริษัทได้รับค่าตอบแทนล่วงหน้าจำนวน </w:t>
      </w:r>
      <w:r w:rsidRPr="0002031D">
        <w:rPr>
          <w:rFonts w:ascii="Angsana New" w:hAnsi="Angsana New"/>
          <w:sz w:val="30"/>
          <w:szCs w:val="30"/>
        </w:rPr>
        <w:t xml:space="preserve">200.0 </w:t>
      </w:r>
      <w:r w:rsidRPr="0002031D">
        <w:rPr>
          <w:rFonts w:ascii="Angsana New" w:hAnsi="Angsana New"/>
          <w:sz w:val="30"/>
          <w:szCs w:val="30"/>
          <w:cs/>
        </w:rPr>
        <w:t>ล้านบาท ซึ่งบันทึกเป็นรายได้รอตัดบัญชีใน</w:t>
      </w:r>
      <w:r w:rsidR="00AD659D">
        <w:rPr>
          <w:rFonts w:ascii="Angsana New" w:hAnsi="Angsana New"/>
          <w:sz w:val="30"/>
          <w:szCs w:val="30"/>
        </w:rPr>
        <w:br/>
      </w:r>
      <w:r w:rsidRPr="0002031D">
        <w:rPr>
          <w:rFonts w:ascii="Angsana New" w:hAnsi="Angsana New"/>
          <w:sz w:val="30"/>
          <w:szCs w:val="30"/>
          <w:cs/>
        </w:rPr>
        <w:t>งบฐานะการเงิน และ</w:t>
      </w:r>
      <w:r w:rsidR="00415433">
        <w:rPr>
          <w:rFonts w:ascii="Angsana New" w:hAnsi="Angsana New" w:hint="cs"/>
          <w:sz w:val="30"/>
          <w:szCs w:val="30"/>
          <w:cs/>
        </w:rPr>
        <w:t>รับรู้รายได้</w:t>
      </w:r>
      <w:r w:rsidR="00117434">
        <w:rPr>
          <w:rFonts w:ascii="Angsana New" w:hAnsi="Angsana New" w:hint="cs"/>
          <w:sz w:val="30"/>
          <w:szCs w:val="30"/>
          <w:cs/>
        </w:rPr>
        <w:t>ตามปริมาณการให้บริการน้ำที่เกิดขึ้นจริง</w:t>
      </w:r>
      <w:r w:rsidR="00AD659D">
        <w:rPr>
          <w:rFonts w:ascii="Angsana New" w:hAnsi="Angsana New"/>
          <w:sz w:val="30"/>
          <w:szCs w:val="30"/>
        </w:rPr>
        <w:t xml:space="preserve"> </w:t>
      </w:r>
      <w:r w:rsidR="00AD659D" w:rsidRPr="00AD659D">
        <w:rPr>
          <w:rFonts w:ascii="Angsana New" w:hAnsi="Angsana New"/>
          <w:sz w:val="30"/>
          <w:szCs w:val="30"/>
          <w:cs/>
        </w:rPr>
        <w:t xml:space="preserve">โดยเงินจำนวนดังกล่าวจะถูกนำไปใช้หักลดค่าบริการน้ำในอัตราร้อยละ </w:t>
      </w:r>
      <w:r w:rsidR="00AD659D" w:rsidRPr="00AD659D">
        <w:rPr>
          <w:rFonts w:ascii="Angsana New" w:hAnsi="Angsana New"/>
          <w:sz w:val="30"/>
          <w:szCs w:val="30"/>
        </w:rPr>
        <w:t xml:space="preserve">30 </w:t>
      </w:r>
      <w:r w:rsidR="00AD659D" w:rsidRPr="00AD659D">
        <w:rPr>
          <w:rFonts w:ascii="Angsana New" w:hAnsi="Angsana New"/>
          <w:sz w:val="30"/>
          <w:szCs w:val="30"/>
          <w:cs/>
        </w:rPr>
        <w:t xml:space="preserve">ของค่าบริการน้ำที่เรียกเก็บในแต่ละรอบใบแจ้งหนี้ ส่วนที่เหลือร้อยละ </w:t>
      </w:r>
      <w:r w:rsidR="00AD659D" w:rsidRPr="00AD659D">
        <w:rPr>
          <w:rFonts w:ascii="Angsana New" w:hAnsi="Angsana New"/>
          <w:sz w:val="30"/>
          <w:szCs w:val="30"/>
        </w:rPr>
        <w:t xml:space="preserve">70 </w:t>
      </w:r>
      <w:r w:rsidR="00AD659D" w:rsidRPr="00AD659D">
        <w:rPr>
          <w:rFonts w:ascii="Angsana New" w:hAnsi="Angsana New"/>
          <w:sz w:val="30"/>
          <w:szCs w:val="30"/>
          <w:cs/>
        </w:rPr>
        <w:t>ลูกค้าจะเป็นผู้ชำระเพิ่มเติมในแต่ละรอบใบแจ้งหนี้</w:t>
      </w:r>
      <w:r w:rsidR="00797C93">
        <w:rPr>
          <w:rFonts w:ascii="Angsana New" w:hAnsi="Angsana New"/>
          <w:sz w:val="30"/>
          <w:szCs w:val="30"/>
        </w:rPr>
        <w:t xml:space="preserve"> </w:t>
      </w:r>
      <w:r w:rsidR="00797C93" w:rsidRPr="00797C93">
        <w:rPr>
          <w:rFonts w:ascii="Angsana New" w:hAnsi="Angsana New"/>
          <w:sz w:val="30"/>
          <w:szCs w:val="30"/>
          <w:cs/>
        </w:rPr>
        <w:t xml:space="preserve">ทั้งนี้ เงินชำระล่วงหน้าดังกล่าวต้องนำมาใช้ภายในระยะเวลา </w:t>
      </w:r>
      <w:r w:rsidR="00797C93" w:rsidRPr="00797C93">
        <w:rPr>
          <w:rFonts w:ascii="Angsana New" w:hAnsi="Angsana New"/>
          <w:sz w:val="30"/>
          <w:szCs w:val="30"/>
        </w:rPr>
        <w:t xml:space="preserve">10 </w:t>
      </w:r>
      <w:r w:rsidR="00797C93" w:rsidRPr="00797C93">
        <w:rPr>
          <w:rFonts w:ascii="Angsana New" w:hAnsi="Angsana New"/>
          <w:sz w:val="30"/>
          <w:szCs w:val="30"/>
          <w:cs/>
        </w:rPr>
        <w:t xml:space="preserve">ปี </w:t>
      </w:r>
      <w:r w:rsidR="00797C93">
        <w:rPr>
          <w:rFonts w:ascii="Angsana New" w:hAnsi="Angsana New"/>
          <w:sz w:val="30"/>
          <w:szCs w:val="30"/>
        </w:rPr>
        <w:br/>
      </w:r>
      <w:r w:rsidR="00797C93" w:rsidRPr="00797C93">
        <w:rPr>
          <w:rFonts w:ascii="Angsana New" w:hAnsi="Angsana New"/>
          <w:sz w:val="30"/>
          <w:szCs w:val="30"/>
          <w:cs/>
        </w:rPr>
        <w:t>นับจากวันที่เริ่มให้บริการตามสัญญา โดยยอดคงเหลือที่ไม่ได้ใช้ภายในระยะเวลาดังกล่าวจะไม่สามารถขอคืนเงินได้</w:t>
      </w:r>
      <w:r w:rsidR="00797C93">
        <w:rPr>
          <w:rFonts w:ascii="Angsana New" w:hAnsi="Angsana New"/>
          <w:sz w:val="30"/>
          <w:szCs w:val="30"/>
        </w:rPr>
        <w:t xml:space="preserve"> </w:t>
      </w:r>
      <w:r w:rsidRPr="00F46285">
        <w:rPr>
          <w:rFonts w:ascii="Angsana New" w:hAnsi="Angsana New"/>
          <w:sz w:val="30"/>
          <w:szCs w:val="30"/>
          <w:cs/>
        </w:rPr>
        <w:t xml:space="preserve">บริษัทมีรายได้รอตัดบัญชีจากสัญญาดังกล่าว ณ วันที่ </w:t>
      </w:r>
      <w:r w:rsidRPr="00F46285">
        <w:rPr>
          <w:rFonts w:ascii="Angsana New" w:hAnsi="Angsana New"/>
          <w:sz w:val="30"/>
          <w:szCs w:val="30"/>
        </w:rPr>
        <w:t xml:space="preserve">30 </w:t>
      </w:r>
      <w:r w:rsidRPr="00F46285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F46285">
        <w:rPr>
          <w:rFonts w:ascii="Angsana New" w:hAnsi="Angsana New"/>
          <w:sz w:val="30"/>
          <w:szCs w:val="30"/>
        </w:rPr>
        <w:t xml:space="preserve">2569 </w:t>
      </w:r>
      <w:r w:rsidRPr="00F46285">
        <w:rPr>
          <w:rFonts w:ascii="Angsana New" w:hAnsi="Angsana New"/>
          <w:sz w:val="30"/>
          <w:szCs w:val="30"/>
          <w:cs/>
        </w:rPr>
        <w:t>จำนวน</w:t>
      </w:r>
      <w:r w:rsidRPr="00F46285">
        <w:rPr>
          <w:rFonts w:ascii="Angsana New" w:hAnsi="Angsana New"/>
          <w:sz w:val="30"/>
          <w:szCs w:val="30"/>
        </w:rPr>
        <w:t xml:space="preserve"> 199.9 </w:t>
      </w:r>
      <w:r w:rsidRPr="00F46285">
        <w:rPr>
          <w:rFonts w:ascii="Angsana New" w:hAnsi="Angsana New"/>
          <w:sz w:val="30"/>
          <w:szCs w:val="30"/>
          <w:cs/>
        </w:rPr>
        <w:t>ล้านบาท</w:t>
      </w:r>
    </w:p>
    <w:p w14:paraId="066935D6" w14:textId="5686F3D3" w:rsidR="006932E6" w:rsidRPr="00AD659D" w:rsidRDefault="006932E6" w:rsidP="00020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B367E0" w14:textId="77777777" w:rsidR="008F7FEF" w:rsidRDefault="00875CF8" w:rsidP="008F7FEF">
      <w:pPr>
        <w:pStyle w:val="Heading8"/>
        <w:numPr>
          <w:ilvl w:val="0"/>
          <w:numId w:val="15"/>
        </w:num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050C10">
        <w:rPr>
          <w:rFonts w:ascii="Angsana New" w:hAnsi="Angsana New"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14:paraId="1F207250" w14:textId="77777777" w:rsidR="00DA3848" w:rsidRPr="00AD659D" w:rsidRDefault="00DA3848" w:rsidP="00352E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F9650D2" w14:textId="19128D9A" w:rsidR="00406265" w:rsidRPr="00406265" w:rsidRDefault="00E13D14" w:rsidP="00465DD7">
      <w:pPr>
        <w:pStyle w:val="ListParagraph"/>
        <w:numPr>
          <w:ilvl w:val="3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81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406265">
        <w:rPr>
          <w:rFonts w:ascii="Angsana New" w:hAnsi="Angsana New"/>
          <w:sz w:val="30"/>
          <w:szCs w:val="30"/>
          <w:cs/>
        </w:rPr>
        <w:t>ใน</w:t>
      </w:r>
      <w:r w:rsidRPr="00406265">
        <w:rPr>
          <w:rFonts w:ascii="Angsana New" w:hAnsi="Angsana New" w:hint="cs"/>
          <w:sz w:val="30"/>
          <w:szCs w:val="30"/>
          <w:cs/>
        </w:rPr>
        <w:t>การประชุมคณะกรรมการของ</w:t>
      </w:r>
      <w:r w:rsidRPr="00406265">
        <w:rPr>
          <w:rFonts w:ascii="Angsana New" w:hAnsi="Angsana New"/>
          <w:sz w:val="30"/>
          <w:szCs w:val="30"/>
          <w:cs/>
        </w:rPr>
        <w:t>บริษัท</w:t>
      </w:r>
      <w:r w:rsidRPr="0040626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406265">
        <w:rPr>
          <w:rFonts w:ascii="Angsana New" w:hAnsi="Angsana New"/>
          <w:sz w:val="30"/>
          <w:szCs w:val="30"/>
        </w:rPr>
        <w:t>23</w:t>
      </w:r>
      <w:r w:rsidRPr="00406265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406265">
        <w:rPr>
          <w:rFonts w:ascii="Angsana New" w:hAnsi="Angsana New"/>
          <w:sz w:val="30"/>
          <w:szCs w:val="30"/>
        </w:rPr>
        <w:t xml:space="preserve">2569 </w:t>
      </w:r>
      <w:r w:rsidRPr="00406265">
        <w:rPr>
          <w:rFonts w:ascii="Angsana New" w:hAnsi="Angsana New" w:hint="cs"/>
          <w:sz w:val="30"/>
          <w:szCs w:val="30"/>
          <w:cs/>
        </w:rPr>
        <w:t>คณะกรรมการของบริษัทมีมติ</w:t>
      </w:r>
      <w:r w:rsidRPr="00406265">
        <w:rPr>
          <w:rFonts w:ascii="Angsana New" w:hAnsi="Angsana New"/>
          <w:sz w:val="30"/>
          <w:szCs w:val="30"/>
          <w:cs/>
        </w:rPr>
        <w:t>อนุมัติจัดตั้งบริษัทร่วม</w:t>
      </w:r>
      <w:r w:rsidRPr="00406265">
        <w:rPr>
          <w:rFonts w:ascii="Angsana New" w:hAnsi="Angsana New" w:hint="cs"/>
          <w:sz w:val="30"/>
          <w:szCs w:val="30"/>
          <w:cs/>
        </w:rPr>
        <w:t>ใหม่</w:t>
      </w:r>
      <w:r w:rsidR="00E858EB" w:rsidRPr="00406265">
        <w:rPr>
          <w:rFonts w:ascii="Angsana New" w:hAnsi="Angsana New" w:hint="cs"/>
          <w:sz w:val="30"/>
          <w:szCs w:val="30"/>
          <w:cs/>
        </w:rPr>
        <w:t>ชื่อ</w:t>
      </w:r>
      <w:r w:rsidR="00E858EB" w:rsidRPr="00406265">
        <w:rPr>
          <w:rFonts w:ascii="Angsana New" w:hAnsi="Angsana New"/>
          <w:sz w:val="30"/>
          <w:szCs w:val="30"/>
          <w:cs/>
        </w:rPr>
        <w:t>บริษัท จักริน แอปพลิเคชัน เทคโนโลยี (ไทยแลนด์) จำกั</w:t>
      </w:r>
      <w:r w:rsidR="00E858EB" w:rsidRPr="00406265">
        <w:rPr>
          <w:rFonts w:ascii="Angsana New" w:hAnsi="Angsana New" w:hint="cs"/>
          <w:sz w:val="30"/>
          <w:szCs w:val="30"/>
          <w:cs/>
        </w:rPr>
        <w:t xml:space="preserve">ด </w:t>
      </w:r>
      <w:r w:rsidR="00E858EB" w:rsidRPr="00406265">
        <w:rPr>
          <w:rFonts w:ascii="Angsana New" w:hAnsi="Angsana New"/>
          <w:sz w:val="30"/>
          <w:szCs w:val="30"/>
          <w:cs/>
        </w:rPr>
        <w:t>โดยมีวัตถุประสงค์เพื่อ</w:t>
      </w:r>
      <w:r w:rsidR="00E858EB" w:rsidRPr="00406265">
        <w:rPr>
          <w:rFonts w:ascii="Angsana New" w:hAnsi="Angsana New" w:hint="cs"/>
          <w:sz w:val="30"/>
          <w:szCs w:val="30"/>
          <w:cs/>
        </w:rPr>
        <w:t xml:space="preserve">การให้บริการด้านดิจิทัล </w:t>
      </w:r>
      <w:r w:rsidR="009A49D2" w:rsidRPr="00406265">
        <w:rPr>
          <w:rFonts w:ascii="Angsana New" w:hAnsi="Angsana New" w:hint="cs"/>
          <w:sz w:val="30"/>
          <w:szCs w:val="30"/>
          <w:cs/>
        </w:rPr>
        <w:t>ซึ่ง</w:t>
      </w:r>
      <w:r w:rsidR="00E858EB" w:rsidRPr="00406265">
        <w:rPr>
          <w:rFonts w:ascii="Angsana New" w:hAnsi="Angsana New" w:hint="cs"/>
          <w:sz w:val="30"/>
          <w:szCs w:val="30"/>
          <w:cs/>
        </w:rPr>
        <w:t>บริษัท</w:t>
      </w:r>
      <w:r w:rsidR="003D7D65">
        <w:rPr>
          <w:rFonts w:ascii="Angsana New" w:hAnsi="Angsana New" w:hint="cs"/>
          <w:sz w:val="30"/>
          <w:szCs w:val="30"/>
          <w:cs/>
        </w:rPr>
        <w:t>ร่วม</w:t>
      </w:r>
      <w:r w:rsidR="00E858EB" w:rsidRPr="00406265">
        <w:rPr>
          <w:rFonts w:ascii="Angsana New" w:hAnsi="Angsana New" w:hint="cs"/>
          <w:sz w:val="30"/>
          <w:szCs w:val="30"/>
          <w:cs/>
        </w:rPr>
        <w:t>ดังกล่าว</w:t>
      </w:r>
      <w:r w:rsidR="004B6988" w:rsidRPr="00406265">
        <w:rPr>
          <w:rFonts w:ascii="Angsana New" w:hAnsi="Angsana New" w:hint="cs"/>
          <w:sz w:val="30"/>
          <w:szCs w:val="30"/>
          <w:cs/>
        </w:rPr>
        <w:t>มี</w:t>
      </w:r>
      <w:r w:rsidR="00E858EB" w:rsidRPr="00406265">
        <w:rPr>
          <w:rFonts w:ascii="Angsana New" w:hAnsi="Angsana New" w:hint="cs"/>
          <w:sz w:val="30"/>
          <w:szCs w:val="30"/>
          <w:cs/>
        </w:rPr>
        <w:t xml:space="preserve">ทุนจดทะเบียน </w:t>
      </w:r>
      <w:r w:rsidR="00E858EB" w:rsidRPr="00406265">
        <w:rPr>
          <w:rFonts w:ascii="Angsana New" w:hAnsi="Angsana New"/>
          <w:sz w:val="30"/>
          <w:szCs w:val="30"/>
        </w:rPr>
        <w:t>10</w:t>
      </w:r>
      <w:r w:rsidR="009A49D2" w:rsidRPr="00406265">
        <w:rPr>
          <w:rFonts w:ascii="Angsana New" w:hAnsi="Angsana New"/>
          <w:sz w:val="30"/>
          <w:szCs w:val="30"/>
        </w:rPr>
        <w:t>.0</w:t>
      </w:r>
      <w:r w:rsidR="00E858EB" w:rsidRPr="00406265">
        <w:rPr>
          <w:rFonts w:ascii="Angsana New" w:hAnsi="Angsana New"/>
          <w:sz w:val="30"/>
          <w:szCs w:val="30"/>
        </w:rPr>
        <w:t xml:space="preserve"> </w:t>
      </w:r>
      <w:r w:rsidR="009A49D2" w:rsidRPr="00406265">
        <w:rPr>
          <w:rFonts w:ascii="Angsana New" w:hAnsi="Angsana New" w:hint="cs"/>
          <w:sz w:val="30"/>
          <w:szCs w:val="30"/>
          <w:cs/>
        </w:rPr>
        <w:t>ล้าน</w:t>
      </w:r>
      <w:r w:rsidR="00E858EB" w:rsidRPr="00406265">
        <w:rPr>
          <w:rFonts w:ascii="Angsana New" w:hAnsi="Angsana New" w:hint="cs"/>
          <w:sz w:val="30"/>
          <w:szCs w:val="30"/>
          <w:cs/>
        </w:rPr>
        <w:t xml:space="preserve">บาท </w:t>
      </w:r>
      <w:r w:rsidR="004B6988" w:rsidRPr="00406265">
        <w:rPr>
          <w:rFonts w:ascii="Angsana New" w:hAnsi="Angsana New" w:hint="cs"/>
          <w:sz w:val="30"/>
          <w:szCs w:val="30"/>
          <w:cs/>
        </w:rPr>
        <w:t>โดย</w:t>
      </w:r>
      <w:r w:rsidR="00E858EB" w:rsidRPr="00406265">
        <w:rPr>
          <w:rFonts w:ascii="Angsana New" w:hAnsi="Angsana New" w:hint="cs"/>
          <w:sz w:val="30"/>
          <w:szCs w:val="30"/>
          <w:cs/>
        </w:rPr>
        <w:t>บริษัทถือหุ้น</w:t>
      </w:r>
      <w:r w:rsidR="004B6988" w:rsidRPr="00406265">
        <w:rPr>
          <w:rFonts w:ascii="Angsana New" w:hAnsi="Angsana New" w:hint="cs"/>
          <w:sz w:val="30"/>
          <w:szCs w:val="30"/>
          <w:cs/>
        </w:rPr>
        <w:t>จำนวน</w:t>
      </w:r>
      <w:r w:rsidR="00DA3848" w:rsidRPr="00406265">
        <w:rPr>
          <w:rFonts w:ascii="Angsana New" w:hAnsi="Angsana New"/>
          <w:sz w:val="30"/>
          <w:szCs w:val="30"/>
        </w:rPr>
        <w:t xml:space="preserve"> </w:t>
      </w:r>
      <w:r w:rsidR="00732683" w:rsidRPr="00406265">
        <w:rPr>
          <w:rFonts w:ascii="Angsana New" w:hAnsi="Angsana New"/>
          <w:sz w:val="30"/>
          <w:szCs w:val="30"/>
        </w:rPr>
        <w:t xml:space="preserve">24,999 </w:t>
      </w:r>
      <w:r w:rsidR="00732683" w:rsidRPr="00406265">
        <w:rPr>
          <w:rFonts w:ascii="Angsana New" w:hAnsi="Angsana New" w:hint="cs"/>
          <w:sz w:val="30"/>
          <w:szCs w:val="30"/>
          <w:cs/>
        </w:rPr>
        <w:t xml:space="preserve">หุ้น </w:t>
      </w:r>
      <w:r w:rsidR="00974AFF" w:rsidRPr="00406265">
        <w:rPr>
          <w:rFonts w:ascii="Angsana New" w:hAnsi="Angsana New" w:hint="cs"/>
          <w:sz w:val="30"/>
          <w:szCs w:val="30"/>
          <w:cs/>
        </w:rPr>
        <w:t xml:space="preserve">มูลค่าหุ้นละ </w:t>
      </w:r>
      <w:r w:rsidR="00974AFF" w:rsidRPr="00406265">
        <w:rPr>
          <w:rFonts w:ascii="Angsana New" w:hAnsi="Angsana New"/>
          <w:sz w:val="30"/>
          <w:szCs w:val="30"/>
        </w:rPr>
        <w:t>10</w:t>
      </w:r>
      <w:r w:rsidR="00D2494F" w:rsidRPr="00406265">
        <w:rPr>
          <w:rFonts w:ascii="Angsana New" w:hAnsi="Angsana New"/>
          <w:sz w:val="30"/>
          <w:szCs w:val="30"/>
        </w:rPr>
        <w:t>0</w:t>
      </w:r>
      <w:r w:rsidR="00974AFF" w:rsidRPr="00406265">
        <w:rPr>
          <w:rFonts w:ascii="Angsana New" w:hAnsi="Angsana New"/>
          <w:sz w:val="30"/>
          <w:szCs w:val="30"/>
        </w:rPr>
        <w:t xml:space="preserve"> </w:t>
      </w:r>
      <w:r w:rsidR="00974AFF" w:rsidRPr="00406265">
        <w:rPr>
          <w:rFonts w:ascii="Angsana New" w:hAnsi="Angsana New" w:hint="cs"/>
          <w:sz w:val="30"/>
          <w:szCs w:val="30"/>
          <w:cs/>
        </w:rPr>
        <w:t xml:space="preserve">บาท เป็นจำนวนเงิน </w:t>
      </w:r>
      <w:r w:rsidR="00974AFF" w:rsidRPr="00406265">
        <w:rPr>
          <w:rFonts w:ascii="Angsana New" w:hAnsi="Angsana New"/>
          <w:sz w:val="30"/>
          <w:szCs w:val="30"/>
        </w:rPr>
        <w:t>2</w:t>
      </w:r>
      <w:r w:rsidR="009A49D2" w:rsidRPr="00406265">
        <w:rPr>
          <w:rFonts w:ascii="Angsana New" w:hAnsi="Angsana New"/>
          <w:sz w:val="30"/>
          <w:szCs w:val="30"/>
        </w:rPr>
        <w:t>.5</w:t>
      </w:r>
      <w:r w:rsidR="00974AFF" w:rsidRPr="00406265">
        <w:rPr>
          <w:rFonts w:ascii="Angsana New" w:hAnsi="Angsana New"/>
          <w:sz w:val="30"/>
          <w:szCs w:val="30"/>
        </w:rPr>
        <w:t xml:space="preserve"> </w:t>
      </w:r>
      <w:r w:rsidR="009A49D2" w:rsidRPr="00406265">
        <w:rPr>
          <w:rFonts w:ascii="Angsana New" w:hAnsi="Angsana New" w:hint="cs"/>
          <w:sz w:val="30"/>
          <w:szCs w:val="30"/>
          <w:cs/>
        </w:rPr>
        <w:t>ล้าน</w:t>
      </w:r>
      <w:r w:rsidR="00974AFF" w:rsidRPr="00406265">
        <w:rPr>
          <w:rFonts w:ascii="Angsana New" w:hAnsi="Angsana New" w:hint="cs"/>
          <w:sz w:val="30"/>
          <w:szCs w:val="30"/>
          <w:cs/>
        </w:rPr>
        <w:t xml:space="preserve">บาท </w:t>
      </w:r>
      <w:r w:rsidR="009A49D2" w:rsidRPr="00406265">
        <w:rPr>
          <w:rFonts w:ascii="Angsana New" w:hAnsi="Angsana New" w:hint="cs"/>
          <w:sz w:val="30"/>
          <w:szCs w:val="30"/>
          <w:cs/>
        </w:rPr>
        <w:t>เทียบเท่า</w:t>
      </w:r>
      <w:r w:rsidR="00974AFF" w:rsidRPr="00406265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974AFF" w:rsidRPr="00406265">
        <w:rPr>
          <w:rFonts w:ascii="Angsana New" w:hAnsi="Angsana New"/>
          <w:sz w:val="30"/>
          <w:szCs w:val="30"/>
        </w:rPr>
        <w:t>2</w:t>
      </w:r>
      <w:r w:rsidR="008D1324" w:rsidRPr="00406265">
        <w:rPr>
          <w:rFonts w:ascii="Angsana New" w:hAnsi="Angsana New"/>
          <w:sz w:val="30"/>
          <w:szCs w:val="30"/>
        </w:rPr>
        <w:t>5</w:t>
      </w:r>
      <w:r w:rsidR="009A49D2" w:rsidRPr="00406265">
        <w:rPr>
          <w:rFonts w:ascii="Angsana New" w:hAnsi="Angsana New" w:hint="cs"/>
          <w:sz w:val="30"/>
          <w:szCs w:val="30"/>
          <w:cs/>
        </w:rPr>
        <w:t xml:space="preserve"> ของทุนจดทะเบียน</w:t>
      </w:r>
      <w:r w:rsidR="00406265">
        <w:rPr>
          <w:rFonts w:ascii="Angsana New" w:hAnsi="Angsana New"/>
          <w:sz w:val="30"/>
          <w:szCs w:val="30"/>
        </w:rPr>
        <w:t xml:space="preserve"> </w:t>
      </w:r>
      <w:r w:rsidR="00406265">
        <w:rPr>
          <w:rFonts w:ascii="Angsana New" w:hAnsi="Angsana New" w:hint="cs"/>
          <w:sz w:val="30"/>
          <w:szCs w:val="30"/>
          <w:cs/>
        </w:rPr>
        <w:t>บริษัท</w:t>
      </w:r>
      <w:r w:rsidR="009A2D9A">
        <w:rPr>
          <w:rFonts w:ascii="Angsana New" w:hAnsi="Angsana New" w:hint="cs"/>
          <w:sz w:val="30"/>
          <w:szCs w:val="30"/>
          <w:cs/>
        </w:rPr>
        <w:t>ร่วม</w:t>
      </w:r>
      <w:r w:rsidR="00406265">
        <w:rPr>
          <w:rFonts w:ascii="Angsana New" w:hAnsi="Angsana New" w:hint="cs"/>
          <w:sz w:val="30"/>
          <w:szCs w:val="30"/>
          <w:cs/>
        </w:rPr>
        <w:t>ดังกล่าวจดทะเบียนกับกรมพัฒนาธุรกิจการค้าเมื่อ</w:t>
      </w:r>
      <w:r w:rsidR="00406265" w:rsidRPr="003D7D65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06265" w:rsidRPr="003D7D65">
        <w:rPr>
          <w:rFonts w:ascii="Angsana New" w:hAnsi="Angsana New"/>
          <w:sz w:val="30"/>
          <w:szCs w:val="30"/>
        </w:rPr>
        <w:t xml:space="preserve">23 </w:t>
      </w:r>
      <w:r w:rsidR="00406265" w:rsidRPr="003D7D65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406265" w:rsidRPr="003D7D65">
        <w:rPr>
          <w:rFonts w:ascii="Angsana New" w:hAnsi="Angsana New"/>
          <w:sz w:val="30"/>
          <w:szCs w:val="30"/>
        </w:rPr>
        <w:t>2569</w:t>
      </w:r>
    </w:p>
    <w:p w14:paraId="2E75CA8E" w14:textId="77777777" w:rsidR="00DA3848" w:rsidRPr="00AD659D" w:rsidRDefault="00DA3848" w:rsidP="00DA38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01D153E3" w14:textId="75ADCD98" w:rsidR="008F7FEF" w:rsidRPr="00067659" w:rsidRDefault="00DA3848" w:rsidP="00406265">
      <w:pPr>
        <w:pStyle w:val="ListParagraph"/>
        <w:numPr>
          <w:ilvl w:val="3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81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DA3848">
        <w:rPr>
          <w:rFonts w:ascii="Angsana New" w:hAnsi="Angsana New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DA3848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3</w:t>
      </w:r>
      <w:r w:rsidRPr="00DA3848">
        <w:rPr>
          <w:rFonts w:ascii="Angsana New" w:hAnsi="Angsana New"/>
          <w:sz w:val="30"/>
          <w:szCs w:val="30"/>
        </w:rPr>
        <w:t xml:space="preserve"> </w:t>
      </w:r>
      <w:r w:rsidRPr="00DA3848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DA384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9</w:t>
      </w:r>
      <w:r w:rsidRPr="00DA3848">
        <w:rPr>
          <w:rFonts w:ascii="Angsana New" w:hAnsi="Angsana New"/>
          <w:sz w:val="30"/>
          <w:szCs w:val="30"/>
        </w:rPr>
        <w:t xml:space="preserve"> </w:t>
      </w:r>
      <w:r w:rsidRPr="00DA3848">
        <w:rPr>
          <w:rFonts w:ascii="Angsana New" w:hAnsi="Angsana New"/>
          <w:sz w:val="30"/>
          <w:szCs w:val="30"/>
          <w:cs/>
        </w:rPr>
        <w:t>คณะกรรมการบริษัทมีมติอนุมัติ</w:t>
      </w:r>
      <w:r w:rsidR="0076629C">
        <w:rPr>
          <w:rFonts w:ascii="Angsana New" w:hAnsi="Angsana New"/>
          <w:sz w:val="30"/>
          <w:szCs w:val="30"/>
          <w:cs/>
        </w:rPr>
        <w:br/>
      </w:r>
      <w:r w:rsidRPr="00DA3848">
        <w:rPr>
          <w:rFonts w:ascii="Angsana New" w:hAnsi="Angsana New"/>
          <w:sz w:val="30"/>
          <w:szCs w:val="30"/>
          <w:cs/>
        </w:rPr>
        <w:t xml:space="preserve">การจัดสรรกำไรสำหรับงวดหกเดือนสิ้นสุดวันที่ </w:t>
      </w:r>
      <w:r w:rsidRPr="00DA3848">
        <w:rPr>
          <w:rFonts w:ascii="Angsana New" w:hAnsi="Angsana New"/>
          <w:sz w:val="30"/>
          <w:szCs w:val="30"/>
        </w:rPr>
        <w:t xml:space="preserve">30 </w:t>
      </w:r>
      <w:r w:rsidRPr="00DA3848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DA384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9</w:t>
      </w:r>
      <w:r w:rsidRPr="00DA3848">
        <w:rPr>
          <w:rFonts w:ascii="Angsana New" w:hAnsi="Angsana New"/>
          <w:sz w:val="30"/>
          <w:szCs w:val="30"/>
        </w:rPr>
        <w:t xml:space="preserve"> </w:t>
      </w:r>
      <w:r w:rsidRPr="00DA3848">
        <w:rPr>
          <w:rFonts w:ascii="Angsana New" w:hAnsi="Angsana New"/>
          <w:sz w:val="30"/>
          <w:szCs w:val="30"/>
          <w:cs/>
        </w:rPr>
        <w:t>เป็นเงินปันผลระหว่างกาลในอัตรา</w:t>
      </w:r>
      <w:r>
        <w:rPr>
          <w:rFonts w:ascii="Angsana New" w:hAnsi="Angsana New"/>
          <w:sz w:val="30"/>
          <w:szCs w:val="30"/>
          <w:cs/>
        </w:rPr>
        <w:br/>
      </w:r>
      <w:r w:rsidRPr="00DA3848">
        <w:rPr>
          <w:rFonts w:ascii="Angsana New" w:hAnsi="Angsana New"/>
          <w:sz w:val="30"/>
          <w:szCs w:val="30"/>
          <w:cs/>
        </w:rPr>
        <w:t xml:space="preserve">หุ้นละ </w:t>
      </w:r>
      <w:r w:rsidR="00067659">
        <w:rPr>
          <w:rFonts w:ascii="Angsana New" w:hAnsi="Angsana New"/>
          <w:sz w:val="30"/>
          <w:szCs w:val="30"/>
        </w:rPr>
        <w:t>0.07</w:t>
      </w:r>
      <w:r w:rsidRPr="00DA3848">
        <w:rPr>
          <w:rFonts w:ascii="Angsana New" w:hAnsi="Angsana New"/>
          <w:sz w:val="30"/>
          <w:szCs w:val="30"/>
        </w:rPr>
        <w:t xml:space="preserve"> </w:t>
      </w:r>
      <w:r w:rsidRPr="00DA3848">
        <w:rPr>
          <w:rFonts w:ascii="Angsana New" w:hAnsi="Angsana New"/>
          <w:sz w:val="30"/>
          <w:szCs w:val="30"/>
          <w:cs/>
        </w:rPr>
        <w:t xml:space="preserve">บาท เป็นจำนวนเงินรวมทั้งสิ้น </w:t>
      </w:r>
      <w:r w:rsidR="00067659">
        <w:rPr>
          <w:rFonts w:ascii="Angsana New" w:hAnsi="Angsana New"/>
          <w:sz w:val="30"/>
          <w:szCs w:val="30"/>
        </w:rPr>
        <w:t>143.4</w:t>
      </w:r>
      <w:r w:rsidRPr="00DA3848">
        <w:rPr>
          <w:rFonts w:ascii="Angsana New" w:hAnsi="Angsana New"/>
          <w:sz w:val="30"/>
          <w:szCs w:val="30"/>
        </w:rPr>
        <w:t xml:space="preserve"> </w:t>
      </w:r>
      <w:r w:rsidRPr="00DA3848">
        <w:rPr>
          <w:rFonts w:ascii="Angsana New" w:hAnsi="Angsana New"/>
          <w:sz w:val="30"/>
          <w:szCs w:val="30"/>
          <w:cs/>
        </w:rPr>
        <w:t>ล้านบาท เงินปันผลดังกล่าวจะจ่ายให้แก่ผู้ถือหุ้นใน</w:t>
      </w:r>
      <w:r w:rsidRPr="00067659">
        <w:rPr>
          <w:rFonts w:ascii="Angsana New" w:hAnsi="Angsana New"/>
          <w:sz w:val="30"/>
          <w:szCs w:val="30"/>
          <w:cs/>
        </w:rPr>
        <w:t xml:space="preserve">เดือนกันยายน </w:t>
      </w:r>
      <w:r w:rsidRPr="00067659">
        <w:rPr>
          <w:rFonts w:ascii="Angsana New" w:hAnsi="Angsana New"/>
          <w:sz w:val="30"/>
          <w:szCs w:val="30"/>
        </w:rPr>
        <w:t>2569</w:t>
      </w:r>
    </w:p>
    <w:p w14:paraId="1F9C9679" w14:textId="77777777" w:rsidR="00AD659D" w:rsidRPr="00406265" w:rsidRDefault="00AD659D" w:rsidP="00AD65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0067BABB" w14:textId="11180A93" w:rsidR="00F21D19" w:rsidRDefault="00F21D19" w:rsidP="0061033F">
      <w:pPr>
        <w:pStyle w:val="Heading8"/>
        <w:numPr>
          <w:ilvl w:val="0"/>
          <w:numId w:val="15"/>
        </w:num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F21D19">
        <w:rPr>
          <w:rFonts w:ascii="Angsana New" w:hAnsi="Angsana New"/>
          <w:sz w:val="30"/>
          <w:szCs w:val="30"/>
          <w:cs/>
          <w:lang w:val="en-US"/>
        </w:rPr>
        <w:t>มาตรฐานการรายงานทางการเงินที่ยังไม่ได้ใช้</w:t>
      </w:r>
    </w:p>
    <w:p w14:paraId="532FDD8E" w14:textId="77777777" w:rsidR="00F21D19" w:rsidRPr="00AD659D" w:rsidRDefault="00F21D19" w:rsidP="001B4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9E64198" w14:textId="00255A7D" w:rsidR="00292D4A" w:rsidRDefault="00F21D19" w:rsidP="00F92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  <w:r w:rsidRPr="00F21D19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</w:t>
      </w:r>
      <w:r w:rsidR="00423DA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F21D19">
        <w:rPr>
          <w:rFonts w:asciiTheme="majorBidi" w:hAnsiTheme="majorBidi" w:cstheme="majorBidi"/>
          <w:sz w:val="30"/>
          <w:szCs w:val="30"/>
          <w:cs/>
        </w:rPr>
        <w:t>บริษัท และคาดว่าจะมีผลกระทบที่มีสาระสำคัญต่องบการเงินรวมและงบการเงินเฉพาะกิจการเมื่อนำมาถือปฏิบัติเป็นครั้งแรก</w:t>
      </w:r>
      <w:r w:rsidRPr="00F21D19">
        <w:rPr>
          <w:rFonts w:asciiTheme="majorBidi" w:hAnsiTheme="majorBidi" w:cstheme="majorBidi"/>
          <w:sz w:val="30"/>
          <w:szCs w:val="30"/>
        </w:rPr>
        <w:t xml:space="preserve"> </w:t>
      </w:r>
      <w:r w:rsidRPr="00F21D19">
        <w:rPr>
          <w:rFonts w:asciiTheme="majorBidi" w:hAnsiTheme="majorBidi" w:cstheme="majorBidi"/>
          <w:sz w:val="30"/>
          <w:szCs w:val="30"/>
          <w:cs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Pr="00F21D19">
        <w:rPr>
          <w:rFonts w:asciiTheme="majorBidi" w:hAnsiTheme="majorBidi" w:cstheme="majorBidi"/>
          <w:sz w:val="30"/>
          <w:szCs w:val="30"/>
        </w:rPr>
        <w:t>1</w:t>
      </w:r>
      <w:r w:rsidRPr="00F21D19">
        <w:rPr>
          <w:rFonts w:asciiTheme="majorBidi" w:hAnsiTheme="majorBidi" w:cstheme="majorBidi"/>
          <w:sz w:val="30"/>
          <w:szCs w:val="30"/>
          <w:cs/>
        </w:rPr>
        <w:t xml:space="preserve"> มกราคมในปีดังต่อไปนี้ และอนุญาตให้นำมาถือปฏิบัติก่อนวันที่มีผลบังคับใช้ได้ อย่างไรก็ตาม </w:t>
      </w:r>
      <w:r w:rsidR="000A711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F21D19">
        <w:rPr>
          <w:rFonts w:asciiTheme="majorBidi" w:hAnsiTheme="majorBidi" w:cstheme="majorBidi"/>
          <w:sz w:val="30"/>
          <w:szCs w:val="30"/>
          <w:cs/>
        </w:rPr>
        <w:t>บริษัทไม่ได้นำมาตรฐานการรายงานทางการเงิ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7D548030" w14:textId="57A41885" w:rsidR="00974AFF" w:rsidRPr="00AD659D" w:rsidRDefault="00974A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  <w:lang w:val="en-GB"/>
        </w:rPr>
      </w:pPr>
    </w:p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4410"/>
        <w:gridCol w:w="1350"/>
      </w:tblGrid>
      <w:tr w:rsidR="00F21D19" w:rsidRPr="00F21D19" w14:paraId="2282D64C" w14:textId="77777777" w:rsidTr="00040BB1">
        <w:trPr>
          <w:tblHeader/>
        </w:trPr>
        <w:tc>
          <w:tcPr>
            <w:tcW w:w="3690" w:type="dxa"/>
            <w:vAlign w:val="bottom"/>
          </w:tcPr>
          <w:p w14:paraId="57E259AA" w14:textId="7BE399BC" w:rsidR="00F21D19" w:rsidRPr="00F21D19" w:rsidRDefault="00F21D19" w:rsidP="0085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21D1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  <w:r w:rsidRPr="00F21D1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410" w:type="dxa"/>
            <w:vAlign w:val="bottom"/>
          </w:tcPr>
          <w:p w14:paraId="2196BE54" w14:textId="77777777" w:rsidR="00F21D19" w:rsidRPr="00F21D19" w:rsidRDefault="00F21D19" w:rsidP="0085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F21D1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350" w:type="dxa"/>
            <w:vAlign w:val="bottom"/>
          </w:tcPr>
          <w:p w14:paraId="2F1061C0" w14:textId="77777777" w:rsidR="00F21D19" w:rsidRPr="00F21D19" w:rsidRDefault="00F21D19" w:rsidP="0004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F21D19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3B39F8" w:rsidRPr="00F21D19" w14:paraId="0DACB929" w14:textId="77777777" w:rsidTr="00040BB1">
        <w:tc>
          <w:tcPr>
            <w:tcW w:w="3690" w:type="dxa"/>
          </w:tcPr>
          <w:p w14:paraId="6FE2045C" w14:textId="027F4EC8" w:rsidR="003B39F8" w:rsidRPr="00292D4A" w:rsidRDefault="003B39F8" w:rsidP="00F92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85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21D19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มาตรฐานการบัญชีฉบับที่ </w:t>
            </w:r>
            <w:r w:rsidRPr="00F21D19">
              <w:rPr>
                <w:rFonts w:ascii="Angsana New" w:hAnsi="Angsana New"/>
                <w:sz w:val="30"/>
                <w:szCs w:val="30"/>
              </w:rPr>
              <w:t xml:space="preserve">7 </w:t>
            </w:r>
          </w:p>
        </w:tc>
        <w:tc>
          <w:tcPr>
            <w:tcW w:w="4410" w:type="dxa"/>
          </w:tcPr>
          <w:p w14:paraId="4CCE3575" w14:textId="4BAFA771" w:rsidR="003B39F8" w:rsidRPr="00292D4A" w:rsidRDefault="003B39F8" w:rsidP="003B39F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D19">
              <w:rPr>
                <w:rFonts w:ascii="Angsana New" w:hAnsi="Angsana New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350" w:type="dxa"/>
          </w:tcPr>
          <w:p w14:paraId="1DE5A30C" w14:textId="2CB76E59" w:rsidR="003B39F8" w:rsidRPr="00F21D19" w:rsidRDefault="003B39F8" w:rsidP="003B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21D19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  <w:tr w:rsidR="003B39F8" w:rsidRPr="00F21D19" w14:paraId="23E0D719" w14:textId="77777777" w:rsidTr="00040BB1">
        <w:tc>
          <w:tcPr>
            <w:tcW w:w="3690" w:type="dxa"/>
          </w:tcPr>
          <w:p w14:paraId="39401468" w14:textId="348179FF" w:rsidR="003B39F8" w:rsidRPr="00292D4A" w:rsidRDefault="003B39F8" w:rsidP="00F92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85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292D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มาตรฐานการรายงานทางการเงินฉบับที่</w:t>
            </w:r>
            <w:r w:rsidRPr="00292D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515AF">
              <w:rPr>
                <w:rFonts w:asciiTheme="majorBidi" w:eastAsia="Calibr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4410" w:type="dxa"/>
          </w:tcPr>
          <w:p w14:paraId="6A5BBF02" w14:textId="6EA198B0" w:rsidR="003B39F8" w:rsidRPr="00292D4A" w:rsidRDefault="003B39F8" w:rsidP="003B39F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D4A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350" w:type="dxa"/>
          </w:tcPr>
          <w:p w14:paraId="5CBB98C6" w14:textId="486B9225" w:rsidR="003B39F8" w:rsidRPr="00F21D19" w:rsidRDefault="003B39F8" w:rsidP="003B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21D19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</w:tbl>
    <w:p w14:paraId="63CE2934" w14:textId="77777777" w:rsidR="003B39F8" w:rsidRPr="00AD659D" w:rsidRDefault="003B39F8" w:rsidP="005F3538">
      <w:pPr>
        <w:pStyle w:val="ListParagraph"/>
        <w:tabs>
          <w:tab w:val="clear" w:pos="907"/>
          <w:tab w:val="left" w:pos="1080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3C7E047" w14:textId="77F2CFE3" w:rsidR="00BB3A52" w:rsidRPr="005F3538" w:rsidRDefault="00BB3A52" w:rsidP="005F3538">
      <w:pPr>
        <w:tabs>
          <w:tab w:val="clear" w:pos="454"/>
          <w:tab w:val="clear" w:pos="907"/>
          <w:tab w:val="left" w:pos="558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5F3538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มาตรฐานการรายงานทางการเงินฉบับที่ </w:t>
      </w:r>
      <w:r w:rsidRPr="005F3538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18 </w:t>
      </w:r>
      <w:r w:rsidRPr="005F3538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25F3AE6E" w14:textId="77777777" w:rsidR="00BB3A52" w:rsidRPr="00AD659D" w:rsidRDefault="00BB3A52" w:rsidP="00BB3A52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10777300" w14:textId="553DF5D6" w:rsidR="00BB3A52" w:rsidRPr="00BB3A52" w:rsidRDefault="00BB3A52" w:rsidP="0090168A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B3A5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มาตรฐานการรายงานทางการเงินฉบับที่ </w:t>
      </w:r>
      <w:r w:rsidRPr="00BB3A52">
        <w:rPr>
          <w:rFonts w:asciiTheme="majorBidi" w:hAnsiTheme="majorBidi" w:cstheme="majorBidi"/>
          <w:color w:val="000000"/>
          <w:sz w:val="30"/>
          <w:szCs w:val="30"/>
        </w:rPr>
        <w:t xml:space="preserve">18 </w:t>
      </w:r>
      <w:r w:rsidRPr="00BB3A5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จะมาแทนมาตรฐานการบัญชีฉบับที่ </w:t>
      </w:r>
      <w:r w:rsidRPr="00BB3A52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BB3A52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เรื่อง</w:t>
      </w:r>
      <w:r w:rsidRPr="00BB3A5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B3A52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การนำเสนองบการเงิน</w:t>
      </w:r>
      <w:r w:rsidRPr="00BB3A5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B3A52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และนำเสนอ</w:t>
      </w:r>
      <w:r w:rsidRPr="00BB3A52">
        <w:rPr>
          <w:rFonts w:asciiTheme="majorBidi" w:hAnsiTheme="majorBidi" w:cstheme="majorBidi"/>
          <w:color w:val="000000"/>
          <w:sz w:val="30"/>
          <w:szCs w:val="30"/>
          <w:cs/>
        </w:rPr>
        <w:t>ข้อกำหนด</w:t>
      </w:r>
      <w:r w:rsidRPr="00BB3A52">
        <w:rPr>
          <w:rFonts w:asciiTheme="majorBidi" w:hAnsiTheme="majorBidi" w:cstheme="majorBidi" w:hint="cs"/>
          <w:color w:val="000000"/>
          <w:sz w:val="30"/>
          <w:szCs w:val="30"/>
          <w:cs/>
        </w:rPr>
        <w:t>ที่</w:t>
      </w:r>
      <w:r w:rsidRPr="00BB3A52">
        <w:rPr>
          <w:rFonts w:asciiTheme="majorBidi" w:hAnsiTheme="majorBidi" w:cstheme="majorBidi"/>
          <w:color w:val="000000"/>
          <w:sz w:val="30"/>
          <w:szCs w:val="30"/>
          <w:cs/>
        </w:rPr>
        <w:t>สำคัญใหม่ดังต่อไปนี้</w:t>
      </w:r>
    </w:p>
    <w:p w14:paraId="518393F3" w14:textId="77777777" w:rsidR="00BB3A52" w:rsidRPr="00AD659D" w:rsidRDefault="00BB3A52" w:rsidP="00BB3A52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  <w:highlight w:val="cyan"/>
        </w:rPr>
      </w:pPr>
    </w:p>
    <w:p w14:paraId="3FCFC006" w14:textId="77777777" w:rsidR="00BB3A52" w:rsidRPr="0090168A" w:rsidRDefault="00BB3A52" w:rsidP="0061033F">
      <w:pPr>
        <w:pStyle w:val="ListParagraph"/>
        <w:numPr>
          <w:ilvl w:val="0"/>
          <w:numId w:val="18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contextualSpacing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90168A">
        <w:rPr>
          <w:rFonts w:asciiTheme="majorBidi" w:hAnsiTheme="majorBidi" w:cstheme="majorBidi"/>
          <w:color w:val="000000"/>
          <w:sz w:val="30"/>
          <w:szCs w:val="30"/>
          <w:cs/>
        </w:rPr>
        <w:t>กิจการต้องจัดหมวดหมู่รายได้และค่าใช้จ่ายทั้งหมดในงบกำไร</w:t>
      </w:r>
      <w:r w:rsidRPr="0090168A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  <w:r w:rsidRPr="0090168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ขาดทุนออกเป็น </w:t>
      </w:r>
      <w:r w:rsidRPr="0090168A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90168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หมวด ได้แก่ หมวดการดำเนินงาน หมวดการลงทุน หมวดการจัดหาเงินทุน หมวดการดำเนินงานที่ยกเลิก </w:t>
      </w:r>
      <w:r w:rsidRPr="0090168A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Pr="0090168A">
        <w:rPr>
          <w:rFonts w:asciiTheme="majorBidi" w:hAnsiTheme="majorBidi" w:cstheme="majorBidi"/>
          <w:color w:val="000000"/>
          <w:sz w:val="30"/>
          <w:szCs w:val="30"/>
          <w:cs/>
        </w:rPr>
        <w:t>หมวดภาษีเงินได้ นอกจากนี้ กิจการต้องนำเสนอยอด</w:t>
      </w:r>
      <w:r w:rsidRPr="0090168A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รวมย่อยที่กำหนดขึ้นใหม่นั่นคือ “</w:t>
      </w:r>
      <w:r w:rsidRPr="0090168A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กำไรหรือขาดทุนจากการดำเนินงาน</w:t>
      </w:r>
      <w:r w:rsidRPr="0090168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” </w:t>
      </w:r>
      <w:r w:rsidRPr="0090168A">
        <w:rPr>
          <w:rFonts w:asciiTheme="majorBidi" w:hAnsiTheme="majorBidi" w:cstheme="majorBidi"/>
          <w:color w:val="000000"/>
          <w:sz w:val="30"/>
          <w:szCs w:val="30"/>
          <w:cs/>
        </w:rPr>
        <w:t>ทั้งนี้</w:t>
      </w:r>
      <w:r w:rsidRPr="0090168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0168A">
        <w:rPr>
          <w:rFonts w:asciiTheme="majorBidi" w:hAnsiTheme="majorBidi" w:cstheme="majorBidi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20066B7E" w14:textId="43009427" w:rsidR="00BB3A52" w:rsidRPr="0090168A" w:rsidRDefault="00BB3A52" w:rsidP="0061033F">
      <w:pPr>
        <w:pStyle w:val="ListParagraph"/>
        <w:numPr>
          <w:ilvl w:val="0"/>
          <w:numId w:val="18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0168A">
        <w:rPr>
          <w:rFonts w:asciiTheme="majorBidi" w:hAnsiTheme="majorBidi" w:cstheme="majorBidi" w:hint="cs"/>
          <w:color w:val="000000"/>
          <w:sz w:val="30"/>
          <w:szCs w:val="30"/>
          <w:cs/>
        </w:rPr>
        <w:t>ต้องเปิดเผย</w:t>
      </w:r>
      <w:r w:rsidRPr="0090168A">
        <w:rPr>
          <w:rFonts w:asciiTheme="majorBidi" w:hAnsiTheme="majorBidi" w:cstheme="majorBidi"/>
          <w:color w:val="000000"/>
          <w:sz w:val="30"/>
          <w:szCs w:val="30"/>
          <w:cs/>
        </w:rPr>
        <w:t>มาตรวัดผลการดำเนินงานที่นิยามโดยฝ่ายบริหาร (หรือ “</w:t>
      </w:r>
      <w:r w:rsidRPr="0090168A">
        <w:rPr>
          <w:rFonts w:asciiTheme="majorBidi" w:hAnsiTheme="majorBidi" w:cstheme="majorBidi"/>
          <w:color w:val="000000"/>
          <w:sz w:val="30"/>
          <w:szCs w:val="30"/>
        </w:rPr>
        <w:t xml:space="preserve">MPMs”) </w:t>
      </w:r>
      <w:r w:rsidRPr="0090168A">
        <w:rPr>
          <w:rFonts w:asciiTheme="majorBidi" w:hAnsiTheme="majorBidi" w:cstheme="majorBidi"/>
          <w:color w:val="000000"/>
          <w:sz w:val="30"/>
          <w:szCs w:val="30"/>
          <w:cs/>
        </w:rPr>
        <w:t>ไว้ในหมายเหตุประกอบ</w:t>
      </w:r>
      <w:r w:rsidR="005F3538">
        <w:rPr>
          <w:rFonts w:asciiTheme="majorBidi" w:hAnsiTheme="majorBidi" w:cstheme="majorBidi"/>
          <w:color w:val="000000"/>
          <w:sz w:val="30"/>
          <w:szCs w:val="30"/>
        </w:rPr>
        <w:br/>
      </w:r>
      <w:r w:rsidRPr="0090168A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</w:t>
      </w:r>
      <w:r w:rsidRPr="0090168A">
        <w:rPr>
          <w:rFonts w:asciiTheme="majorBidi" w:hAnsiTheme="majorBidi" w:cstheme="majorBidi" w:hint="cs"/>
          <w:color w:val="000000"/>
          <w:sz w:val="30"/>
          <w:szCs w:val="30"/>
          <w:cs/>
        </w:rPr>
        <w:t>ข้อเดียว</w:t>
      </w:r>
    </w:p>
    <w:p w14:paraId="315674ED" w14:textId="77777777" w:rsidR="00BB3A52" w:rsidRPr="0090168A" w:rsidRDefault="00BB3A52" w:rsidP="0061033F">
      <w:pPr>
        <w:pStyle w:val="ListParagraph"/>
        <w:numPr>
          <w:ilvl w:val="0"/>
          <w:numId w:val="18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0168A">
        <w:rPr>
          <w:rFonts w:asciiTheme="majorBidi" w:hAnsiTheme="majorBidi" w:cstheme="majorBidi" w:hint="cs"/>
          <w:color w:val="000000"/>
          <w:sz w:val="30"/>
          <w:szCs w:val="30"/>
          <w:cs/>
        </w:rPr>
        <w:t>ให้</w:t>
      </w:r>
      <w:r w:rsidRPr="0090168A">
        <w:rPr>
          <w:rFonts w:asciiTheme="majorBidi" w:hAnsiTheme="majorBidi" w:cstheme="majorBidi"/>
          <w:color w:val="000000"/>
          <w:sz w:val="30"/>
          <w:szCs w:val="30"/>
          <w:cs/>
        </w:rPr>
        <w:t>แนวทางเพิ่มเติมเกี่ยวกับ</w:t>
      </w:r>
      <w:r w:rsidRPr="0090168A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การจัดกลุ่ม</w:t>
      </w:r>
      <w:r w:rsidRPr="0090168A">
        <w:rPr>
          <w:rFonts w:asciiTheme="majorBidi" w:hAnsiTheme="majorBidi" w:cstheme="majorBidi"/>
          <w:color w:val="000000"/>
          <w:sz w:val="30"/>
          <w:szCs w:val="30"/>
          <w:cs/>
        </w:rPr>
        <w:t>ข้อมูลในงบการเงิน</w:t>
      </w:r>
    </w:p>
    <w:p w14:paraId="32F560D9" w14:textId="77777777" w:rsidR="00AD659D" w:rsidRDefault="00AD659D" w:rsidP="00BB3A52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  <w:highlight w:val="cyan"/>
        </w:rPr>
      </w:pPr>
    </w:p>
    <w:p w14:paraId="42C2CC24" w14:textId="77777777" w:rsidR="00BB3A52" w:rsidRPr="0090168A" w:rsidRDefault="00BB3A52" w:rsidP="0090168A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0168A">
        <w:rPr>
          <w:rFonts w:asciiTheme="majorBidi" w:hAnsiTheme="majorBidi" w:cstheme="majorBidi"/>
          <w:color w:val="000000"/>
          <w:sz w:val="30"/>
          <w:szCs w:val="30"/>
          <w:cs/>
        </w:rPr>
        <w:t>นอกจากนี้ ทุกกิจการต้อง</w:t>
      </w:r>
      <w:r w:rsidRPr="0090168A">
        <w:rPr>
          <w:rFonts w:asciiTheme="majorBidi" w:hAnsiTheme="majorBidi" w:cstheme="majorBidi" w:hint="cs"/>
          <w:color w:val="000000"/>
          <w:sz w:val="30"/>
          <w:szCs w:val="30"/>
          <w:cs/>
        </w:rPr>
        <w:t>นำ</w:t>
      </w:r>
      <w:r w:rsidRPr="0090168A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กำไรหรือขาดทุนจากการดำเนินงานที่</w:t>
      </w:r>
      <w:r w:rsidRPr="0090168A">
        <w:rPr>
          <w:rFonts w:asciiTheme="majorBidi" w:hAnsiTheme="majorBidi" w:cstheme="majorBidi" w:hint="cs"/>
          <w:color w:val="000000"/>
          <w:sz w:val="30"/>
          <w:szCs w:val="30"/>
          <w:cs/>
        </w:rPr>
        <w:t>เป็นยอดรวมย่อย</w:t>
      </w:r>
      <w:r w:rsidRPr="0090168A">
        <w:rPr>
          <w:rFonts w:asciiTheme="majorBidi" w:hAnsiTheme="majorBidi" w:cstheme="majorBidi"/>
          <w:color w:val="000000"/>
          <w:sz w:val="30"/>
          <w:szCs w:val="30"/>
          <w:cs/>
        </w:rPr>
        <w:t>เป็นจุดเริ่มต้นของงบกระแส</w:t>
      </w:r>
      <w:r w:rsidRPr="0090168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90168A">
        <w:rPr>
          <w:rFonts w:asciiTheme="majorBidi" w:hAnsiTheme="majorBidi" w:cstheme="majorBidi"/>
          <w:color w:val="000000"/>
          <w:sz w:val="30"/>
          <w:szCs w:val="30"/>
          <w:cs/>
        </w:rPr>
        <w:t>เงินสด เมื่อกิจการนำเสนอกระแสเงินสดจากกิจกรรมดำเนินงาน</w:t>
      </w:r>
      <w:r w:rsidRPr="0090168A">
        <w:rPr>
          <w:rFonts w:asciiTheme="majorBidi" w:hAnsiTheme="majorBidi" w:cstheme="majorBidi" w:hint="cs"/>
          <w:color w:val="000000"/>
          <w:sz w:val="30"/>
          <w:szCs w:val="30"/>
          <w:cs/>
        </w:rPr>
        <w:t>โดย</w:t>
      </w:r>
      <w:r w:rsidRPr="0090168A">
        <w:rPr>
          <w:rFonts w:asciiTheme="majorBidi" w:hAnsiTheme="majorBidi" w:cstheme="majorBidi"/>
          <w:color w:val="000000"/>
          <w:sz w:val="30"/>
          <w:szCs w:val="30"/>
          <w:cs/>
        </w:rPr>
        <w:t>วิธีทางอ้อม</w:t>
      </w:r>
    </w:p>
    <w:p w14:paraId="03AE9B15" w14:textId="11336BB7" w:rsidR="00E608B4" w:rsidRPr="00E13D14" w:rsidRDefault="00E608B4" w:rsidP="005F3538">
      <w:pPr>
        <w:tabs>
          <w:tab w:val="clear" w:pos="454"/>
          <w:tab w:val="clear" w:pos="680"/>
          <w:tab w:val="left" w:pos="576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26588">
        <w:rPr>
          <w:rFonts w:asciiTheme="majorBidi" w:hAnsiTheme="majorBidi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 w:rsidR="005F3538">
        <w:rPr>
          <w:rFonts w:asciiTheme="majorBidi" w:hAnsiTheme="majorBidi"/>
          <w:sz w:val="30"/>
          <w:szCs w:val="30"/>
        </w:rPr>
        <w:br/>
      </w:r>
      <w:r w:rsidRPr="00A26588">
        <w:rPr>
          <w:rFonts w:asciiTheme="majorBidi" w:hAnsiTheme="majorBidi"/>
          <w:sz w:val="30"/>
          <w:szCs w:val="30"/>
          <w:cs/>
        </w:rPr>
        <w:t>การรายงานทางการเงินที่ออกและปรับปรุงใหม่ดังกล่าวข้างต้น</w:t>
      </w:r>
    </w:p>
    <w:sectPr w:rsidR="00E608B4" w:rsidRPr="00E13D14" w:rsidSect="00781BF9"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CF156" w14:textId="77777777" w:rsidR="00545B32" w:rsidRDefault="00545B32" w:rsidP="004956B4">
      <w:r>
        <w:separator/>
      </w:r>
    </w:p>
  </w:endnote>
  <w:endnote w:type="continuationSeparator" w:id="0">
    <w:p w14:paraId="1E0BC6AE" w14:textId="77777777" w:rsidR="00545B32" w:rsidRDefault="00545B32" w:rsidP="004956B4">
      <w:r>
        <w:continuationSeparator/>
      </w:r>
    </w:p>
  </w:endnote>
  <w:endnote w:type="continuationNotice" w:id="1">
    <w:p w14:paraId="3F0FF2F3" w14:textId="77777777" w:rsidR="00545B32" w:rsidRDefault="00545B3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noProof/>
        <w:sz w:val="30"/>
        <w:szCs w:val="30"/>
      </w:rPr>
      <w:id w:val="-655840223"/>
      <w:docPartObj>
        <w:docPartGallery w:val="Page Numbers (Bottom of Page)"/>
        <w:docPartUnique/>
      </w:docPartObj>
    </w:sdtPr>
    <w:sdtEndPr/>
    <w:sdtContent>
      <w:p w14:paraId="7A301F7D" w14:textId="6F89BB0D" w:rsidR="00706D29" w:rsidRPr="00706D29" w:rsidRDefault="00706D29">
        <w:pPr>
          <w:pStyle w:val="Footer"/>
          <w:jc w:val="center"/>
          <w:rPr>
            <w:rFonts w:ascii="Angsana New" w:hAnsi="Angsana New"/>
            <w:noProof/>
            <w:sz w:val="30"/>
            <w:szCs w:val="30"/>
          </w:rPr>
        </w:pPr>
        <w:r w:rsidRPr="00706D29">
          <w:rPr>
            <w:rFonts w:ascii="Angsana New" w:hAnsi="Angsana New"/>
            <w:noProof/>
            <w:sz w:val="30"/>
            <w:szCs w:val="30"/>
          </w:rPr>
          <w:fldChar w:fldCharType="begin"/>
        </w:r>
        <w:r w:rsidRPr="00706D29">
          <w:rPr>
            <w:rFonts w:ascii="Angsana New" w:hAnsi="Angsana New"/>
            <w:noProof/>
            <w:sz w:val="30"/>
            <w:szCs w:val="30"/>
          </w:rPr>
          <w:instrText xml:space="preserve"> PAGE   \* MERGEFORMAT </w:instrText>
        </w:r>
        <w:r w:rsidRPr="00706D29">
          <w:rPr>
            <w:rFonts w:ascii="Angsana New" w:hAnsi="Angsana New"/>
            <w:noProof/>
            <w:sz w:val="30"/>
            <w:szCs w:val="30"/>
          </w:rPr>
          <w:fldChar w:fldCharType="separate"/>
        </w:r>
        <w:r w:rsidRPr="00706D29">
          <w:rPr>
            <w:rFonts w:ascii="Angsana New" w:hAnsi="Angsana New"/>
            <w:noProof/>
            <w:sz w:val="30"/>
            <w:szCs w:val="30"/>
          </w:rPr>
          <w:t>2</w:t>
        </w:r>
        <w:r w:rsidRPr="00706D29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48B2A" w14:textId="47010817" w:rsidR="008B1559" w:rsidRPr="00C827F6" w:rsidRDefault="008B1559">
    <w:pPr>
      <w:tabs>
        <w:tab w:val="left" w:pos="9000"/>
      </w:tabs>
      <w:rPr>
        <w:rFonts w:ascii="Angsana New" w:hAnsi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067659">
      <w:rPr>
        <w:rFonts w:ascii="Angsana New" w:hAnsi="Angsana New"/>
        <w:noProof/>
        <w:sz w:val="30"/>
        <w:szCs w:val="30"/>
        <w:lang w:val="fr-FR"/>
      </w:rPr>
      <w:t>1835028_2026Dec_FSA_Nava Nakorn Public Company Limited_03t_Q2_2_v.10.docx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4</w:t>
    </w:r>
    <w:r w:rsidR="00FC11E5" w:rsidRPr="00FC11E5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2E7BC0DF" w14:textId="77777777" w:rsidR="008B1559" w:rsidRPr="00C827F6" w:rsidRDefault="008B1559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AB211" w14:textId="332D887C" w:rsidR="00773A73" w:rsidRPr="003021FF" w:rsidRDefault="00773A73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FC11E5" w:rsidRPr="00FC11E5">
      <w:rPr>
        <w:rStyle w:val="PageNumber"/>
        <w:rFonts w:ascii="Angsana New" w:hAnsi="Angsana New"/>
        <w:noProof/>
        <w:sz w:val="30"/>
        <w:szCs w:val="30"/>
        <w:lang w:val="en-US"/>
      </w:rPr>
      <w:t>7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76EE017A" w14:textId="77777777" w:rsidR="00773A73" w:rsidRPr="009E0C7B" w:rsidRDefault="00773A73" w:rsidP="00745469">
    <w:pPr>
      <w:pStyle w:val="Footer"/>
      <w:rPr>
        <w:rFonts w:asciiTheme="majorBidi" w:hAnsiTheme="majorBidi" w:cstheme="majorBidi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4AF84" w14:textId="4E6C472E" w:rsidR="008B1559" w:rsidRPr="003021FF" w:rsidRDefault="008B1559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FC11E5" w:rsidRPr="00FC11E5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35DE45F4" w14:textId="77777777" w:rsidR="008B1559" w:rsidRPr="00245B15" w:rsidRDefault="008B1559" w:rsidP="00745469">
    <w:pPr>
      <w:pStyle w:val="Footer"/>
      <w:rPr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9A18A" w14:textId="77777777" w:rsidR="00545B32" w:rsidRDefault="00545B32" w:rsidP="004956B4">
      <w:r>
        <w:separator/>
      </w:r>
    </w:p>
  </w:footnote>
  <w:footnote w:type="continuationSeparator" w:id="0">
    <w:p w14:paraId="24BC55DF" w14:textId="77777777" w:rsidR="00545B32" w:rsidRDefault="00545B32" w:rsidP="004956B4">
      <w:r>
        <w:continuationSeparator/>
      </w:r>
    </w:p>
  </w:footnote>
  <w:footnote w:type="continuationNotice" w:id="1">
    <w:p w14:paraId="25667CDF" w14:textId="77777777" w:rsidR="00545B32" w:rsidRDefault="00545B3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21CC5" w14:textId="77777777" w:rsidR="008B1559" w:rsidRPr="00FA7747" w:rsidRDefault="008B1559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</w:p>
  <w:p w14:paraId="7166846F" w14:textId="77777777" w:rsidR="008B1559" w:rsidRPr="00FA7747" w:rsidRDefault="008B1559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14:paraId="04F3927C" w14:textId="1955F22C" w:rsidR="008B1559" w:rsidRPr="00410770" w:rsidRDefault="008B1559" w:rsidP="008E493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FC11E5" w:rsidRPr="00FC11E5">
      <w:rPr>
        <w:rFonts w:ascii="Angsana New" w:hAnsi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 มีนาคม </w:t>
    </w:r>
    <w:r w:rsidR="00FC11E5" w:rsidRPr="00FC11E5">
      <w:rPr>
        <w:rFonts w:ascii="Angsana New" w:hAnsi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0F4751C7" w14:textId="77777777" w:rsidR="008B1559" w:rsidRPr="00074891" w:rsidRDefault="008B1559" w:rsidP="008E493A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88D3C" w14:textId="77777777" w:rsidR="00BA5B3A" w:rsidRPr="001E2301" w:rsidRDefault="00BA5B3A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12DC5FF" w14:textId="77777777" w:rsidR="009672B6" w:rsidRDefault="009672B6" w:rsidP="009672B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411847B" w14:textId="5D11EB90" w:rsidR="009672B6" w:rsidRDefault="001A6841" w:rsidP="009672B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Pr="00574218">
      <w:rPr>
        <w:rFonts w:ascii="Angsana New" w:hAnsi="Angsana New"/>
        <w:b/>
        <w:bCs/>
        <w:sz w:val="32"/>
        <w:szCs w:val="32"/>
        <w:cs/>
      </w:rPr>
      <w:t xml:space="preserve">และหกเดือนสิ้นสุดวันที่ </w:t>
    </w:r>
    <w:r w:rsidRPr="006D07B0">
      <w:rPr>
        <w:rFonts w:ascii="Angsana New" w:hAnsi="Angsana New"/>
        <w:b/>
        <w:bCs/>
        <w:sz w:val="32"/>
        <w:szCs w:val="32"/>
      </w:rPr>
      <w:t>30</w:t>
    </w:r>
    <w:r w:rsidRPr="00574218">
      <w:rPr>
        <w:rFonts w:ascii="Angsana New" w:hAnsi="Angsana New"/>
        <w:b/>
        <w:bCs/>
        <w:sz w:val="32"/>
        <w:szCs w:val="32"/>
        <w:cs/>
      </w:rPr>
      <w:t xml:space="preserve"> มิถุนายน </w:t>
    </w:r>
    <w:r w:rsidR="009672B6" w:rsidRPr="00FC11E5">
      <w:rPr>
        <w:rFonts w:ascii="Angsana New" w:hAnsi="Angsana New"/>
        <w:b/>
        <w:bCs/>
        <w:sz w:val="32"/>
        <w:szCs w:val="32"/>
      </w:rPr>
      <w:t>256</w:t>
    </w:r>
    <w:r w:rsidR="00303832">
      <w:rPr>
        <w:rFonts w:ascii="Angsana New" w:hAnsi="Angsana New"/>
        <w:b/>
        <w:bCs/>
        <w:sz w:val="32"/>
        <w:szCs w:val="32"/>
      </w:rPr>
      <w:t>9</w:t>
    </w:r>
    <w:r w:rsidR="009672B6" w:rsidRPr="00672C9C">
      <w:rPr>
        <w:rFonts w:ascii="Angsana New" w:hAnsi="Angsana New"/>
        <w:b/>
        <w:bCs/>
        <w:sz w:val="32"/>
        <w:szCs w:val="32"/>
        <w:cs/>
      </w:rPr>
      <w:t xml:space="preserve"> </w:t>
    </w:r>
    <w:r w:rsidR="009672B6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A039B38" w14:textId="22751572" w:rsidR="00BA5B3A" w:rsidRPr="001E2301" w:rsidRDefault="00BA5B3A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16B48" w14:textId="77777777" w:rsidR="009672B6" w:rsidRPr="001E2301" w:rsidRDefault="009672B6" w:rsidP="009672B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6AD52BD" w14:textId="77777777" w:rsidR="009672B6" w:rsidRDefault="009672B6" w:rsidP="009672B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24C1597" w14:textId="6453E804" w:rsidR="009672B6" w:rsidRDefault="00971015" w:rsidP="009672B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Pr="00574218">
      <w:rPr>
        <w:rFonts w:ascii="Angsana New" w:hAnsi="Angsana New"/>
        <w:b/>
        <w:bCs/>
        <w:sz w:val="32"/>
        <w:szCs w:val="32"/>
        <w:cs/>
      </w:rPr>
      <w:t xml:space="preserve">และหกเดือนสิ้นสุดวันที่ </w:t>
    </w:r>
    <w:r w:rsidRPr="006D07B0">
      <w:rPr>
        <w:rFonts w:ascii="Angsana New" w:hAnsi="Angsana New"/>
        <w:b/>
        <w:bCs/>
        <w:sz w:val="32"/>
        <w:szCs w:val="32"/>
      </w:rPr>
      <w:t>30</w:t>
    </w:r>
    <w:r w:rsidRPr="00574218">
      <w:rPr>
        <w:rFonts w:ascii="Angsana New" w:hAnsi="Angsana New"/>
        <w:b/>
        <w:bCs/>
        <w:sz w:val="32"/>
        <w:szCs w:val="32"/>
        <w:cs/>
      </w:rPr>
      <w:t xml:space="preserve"> มิถุนายน </w:t>
    </w:r>
    <w:r w:rsidRPr="00FC11E5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9</w:t>
    </w:r>
    <w:r w:rsidRPr="00672C9C">
      <w:rPr>
        <w:rFonts w:ascii="Angsana New" w:hAnsi="Angsana New"/>
        <w:b/>
        <w:bCs/>
        <w:sz w:val="32"/>
        <w:szCs w:val="32"/>
        <w:cs/>
      </w:rPr>
      <w:t xml:space="preserve"> </w:t>
    </w:r>
    <w:r w:rsidR="009672B6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4905B9F" w14:textId="77777777" w:rsidR="00D61CF7" w:rsidRPr="00004042" w:rsidRDefault="00D61CF7" w:rsidP="00004042">
    <w:pPr>
      <w:pStyle w:val="Header"/>
      <w:rPr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6C30402"/>
    <w:multiLevelType w:val="multilevel"/>
    <w:tmpl w:val="C84C9D26"/>
    <w:lvl w:ilvl="0">
      <w:start w:val="1"/>
      <w:numFmt w:val="decimal"/>
      <w:lvlText w:val="%1"/>
      <w:lvlJc w:val="left"/>
      <w:pPr>
        <w:ind w:left="630" w:hanging="54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1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30" w:hanging="1440"/>
      </w:pPr>
      <w:rPr>
        <w:rFonts w:hint="default"/>
      </w:rPr>
    </w:lvl>
  </w:abstractNum>
  <w:abstractNum w:abstractNumId="9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3FA13C6"/>
    <w:multiLevelType w:val="hybridMultilevel"/>
    <w:tmpl w:val="8F3EE8F4"/>
    <w:name w:val="KIDS"/>
    <w:lvl w:ilvl="0" w:tplc="52E6B734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54F46EDC"/>
    <w:multiLevelType w:val="multilevel"/>
    <w:tmpl w:val="E640C4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11.%4"/>
      <w:lvlJc w:val="left"/>
      <w:pPr>
        <w:ind w:left="1380" w:hanging="360"/>
      </w:pPr>
      <w:rPr>
        <w:rFonts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7" w15:restartNumberingAfterBreak="0">
    <w:nsid w:val="70F36167"/>
    <w:multiLevelType w:val="multilevel"/>
    <w:tmpl w:val="93D280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1%4.1"/>
      <w:lvlJc w:val="left"/>
      <w:pPr>
        <w:ind w:left="1380" w:hanging="360"/>
      </w:pPr>
      <w:rPr>
        <w:rFonts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8" w15:restartNumberingAfterBreak="0">
    <w:nsid w:val="76C65C30"/>
    <w:multiLevelType w:val="hybridMultilevel"/>
    <w:tmpl w:val="20304DDE"/>
    <w:lvl w:ilvl="0" w:tplc="1BFAC8D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95CA52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FE24D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7D8AD2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1EC421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C1E4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2069A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5B888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8B6EE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820920205">
    <w:abstractNumId w:val="6"/>
  </w:num>
  <w:num w:numId="2" w16cid:durableId="596863136">
    <w:abstractNumId w:val="5"/>
  </w:num>
  <w:num w:numId="3" w16cid:durableId="1376197183">
    <w:abstractNumId w:val="7"/>
  </w:num>
  <w:num w:numId="4" w16cid:durableId="696083384">
    <w:abstractNumId w:val="3"/>
  </w:num>
  <w:num w:numId="5" w16cid:durableId="539316629">
    <w:abstractNumId w:val="2"/>
  </w:num>
  <w:num w:numId="6" w16cid:durableId="2116359192">
    <w:abstractNumId w:val="0"/>
  </w:num>
  <w:num w:numId="7" w16cid:durableId="2070037033">
    <w:abstractNumId w:val="1"/>
  </w:num>
  <w:num w:numId="8" w16cid:durableId="344939239">
    <w:abstractNumId w:val="4"/>
  </w:num>
  <w:num w:numId="9" w16cid:durableId="225067420">
    <w:abstractNumId w:val="12"/>
  </w:num>
  <w:num w:numId="10" w16cid:durableId="977764087">
    <w:abstractNumId w:val="11"/>
  </w:num>
  <w:num w:numId="11" w16cid:durableId="1028486551">
    <w:abstractNumId w:val="16"/>
  </w:num>
  <w:num w:numId="12" w16cid:durableId="927543020">
    <w:abstractNumId w:val="14"/>
  </w:num>
  <w:num w:numId="13" w16cid:durableId="1482383295">
    <w:abstractNumId w:val="18"/>
  </w:num>
  <w:num w:numId="14" w16cid:durableId="605232343">
    <w:abstractNumId w:val="9"/>
  </w:num>
  <w:num w:numId="15" w16cid:durableId="1165969741">
    <w:abstractNumId w:val="8"/>
  </w:num>
  <w:num w:numId="16" w16cid:durableId="2044750638">
    <w:abstractNumId w:val="10"/>
  </w:num>
  <w:num w:numId="17" w16cid:durableId="801192281">
    <w:abstractNumId w:val="15"/>
  </w:num>
  <w:num w:numId="18" w16cid:durableId="657731334">
    <w:abstractNumId w:val="13"/>
  </w:num>
  <w:num w:numId="19" w16cid:durableId="1525753390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04F"/>
    <w:rsid w:val="00000181"/>
    <w:rsid w:val="00000481"/>
    <w:rsid w:val="000004FD"/>
    <w:rsid w:val="0000070E"/>
    <w:rsid w:val="0000074E"/>
    <w:rsid w:val="00000BF0"/>
    <w:rsid w:val="00000FBB"/>
    <w:rsid w:val="00001438"/>
    <w:rsid w:val="0000183D"/>
    <w:rsid w:val="00001868"/>
    <w:rsid w:val="000018BC"/>
    <w:rsid w:val="000019C7"/>
    <w:rsid w:val="00001A8F"/>
    <w:rsid w:val="00001C58"/>
    <w:rsid w:val="00001D0B"/>
    <w:rsid w:val="00002033"/>
    <w:rsid w:val="000021AC"/>
    <w:rsid w:val="0000230D"/>
    <w:rsid w:val="00002354"/>
    <w:rsid w:val="00002802"/>
    <w:rsid w:val="00002849"/>
    <w:rsid w:val="000029C8"/>
    <w:rsid w:val="000029FE"/>
    <w:rsid w:val="00002C87"/>
    <w:rsid w:val="00002F66"/>
    <w:rsid w:val="00002FAC"/>
    <w:rsid w:val="00003059"/>
    <w:rsid w:val="00003142"/>
    <w:rsid w:val="000031E5"/>
    <w:rsid w:val="00003257"/>
    <w:rsid w:val="000032C8"/>
    <w:rsid w:val="000033BE"/>
    <w:rsid w:val="00003415"/>
    <w:rsid w:val="000036EC"/>
    <w:rsid w:val="0000395F"/>
    <w:rsid w:val="0000398F"/>
    <w:rsid w:val="00003B50"/>
    <w:rsid w:val="00003BC0"/>
    <w:rsid w:val="00004042"/>
    <w:rsid w:val="00004075"/>
    <w:rsid w:val="00004273"/>
    <w:rsid w:val="000042C6"/>
    <w:rsid w:val="00004C5A"/>
    <w:rsid w:val="00004DFF"/>
    <w:rsid w:val="00004E69"/>
    <w:rsid w:val="00004E9C"/>
    <w:rsid w:val="00004FE9"/>
    <w:rsid w:val="000051B6"/>
    <w:rsid w:val="0000529C"/>
    <w:rsid w:val="00005965"/>
    <w:rsid w:val="000059CF"/>
    <w:rsid w:val="00005A60"/>
    <w:rsid w:val="00005AAF"/>
    <w:rsid w:val="00005D8D"/>
    <w:rsid w:val="00005F35"/>
    <w:rsid w:val="0000601F"/>
    <w:rsid w:val="00006192"/>
    <w:rsid w:val="00006318"/>
    <w:rsid w:val="00006761"/>
    <w:rsid w:val="00006A21"/>
    <w:rsid w:val="00006BC9"/>
    <w:rsid w:val="00006FA5"/>
    <w:rsid w:val="000072C0"/>
    <w:rsid w:val="00007701"/>
    <w:rsid w:val="00007906"/>
    <w:rsid w:val="00007A9B"/>
    <w:rsid w:val="00007C5B"/>
    <w:rsid w:val="00007CC8"/>
    <w:rsid w:val="00007D3A"/>
    <w:rsid w:val="00007DBF"/>
    <w:rsid w:val="00010190"/>
    <w:rsid w:val="0001026E"/>
    <w:rsid w:val="00010447"/>
    <w:rsid w:val="000106EF"/>
    <w:rsid w:val="00010CBE"/>
    <w:rsid w:val="00010D13"/>
    <w:rsid w:val="00010E19"/>
    <w:rsid w:val="00010E8F"/>
    <w:rsid w:val="0001130D"/>
    <w:rsid w:val="00011802"/>
    <w:rsid w:val="000118AB"/>
    <w:rsid w:val="0001195F"/>
    <w:rsid w:val="000121C7"/>
    <w:rsid w:val="00012254"/>
    <w:rsid w:val="0001239A"/>
    <w:rsid w:val="0001253A"/>
    <w:rsid w:val="000126DC"/>
    <w:rsid w:val="00012704"/>
    <w:rsid w:val="0001279F"/>
    <w:rsid w:val="00012B02"/>
    <w:rsid w:val="00012DC1"/>
    <w:rsid w:val="00012E31"/>
    <w:rsid w:val="00012F7A"/>
    <w:rsid w:val="00012F9B"/>
    <w:rsid w:val="00013213"/>
    <w:rsid w:val="000137AD"/>
    <w:rsid w:val="00013B40"/>
    <w:rsid w:val="00013C87"/>
    <w:rsid w:val="00013DCD"/>
    <w:rsid w:val="00013EF4"/>
    <w:rsid w:val="00013EF5"/>
    <w:rsid w:val="00013F7D"/>
    <w:rsid w:val="000144EE"/>
    <w:rsid w:val="000145E4"/>
    <w:rsid w:val="000147FE"/>
    <w:rsid w:val="0001489D"/>
    <w:rsid w:val="00015878"/>
    <w:rsid w:val="00015BD5"/>
    <w:rsid w:val="00015CDA"/>
    <w:rsid w:val="00015F6E"/>
    <w:rsid w:val="00015F76"/>
    <w:rsid w:val="0001632B"/>
    <w:rsid w:val="00016334"/>
    <w:rsid w:val="000165FD"/>
    <w:rsid w:val="00016710"/>
    <w:rsid w:val="0001671E"/>
    <w:rsid w:val="00016812"/>
    <w:rsid w:val="0001698E"/>
    <w:rsid w:val="00016AF6"/>
    <w:rsid w:val="00016F49"/>
    <w:rsid w:val="00017263"/>
    <w:rsid w:val="0001754D"/>
    <w:rsid w:val="00017617"/>
    <w:rsid w:val="0001789E"/>
    <w:rsid w:val="0002027A"/>
    <w:rsid w:val="0002031D"/>
    <w:rsid w:val="0002094D"/>
    <w:rsid w:val="00020B85"/>
    <w:rsid w:val="00020EFA"/>
    <w:rsid w:val="00020FC5"/>
    <w:rsid w:val="000216F4"/>
    <w:rsid w:val="00021A27"/>
    <w:rsid w:val="00022033"/>
    <w:rsid w:val="00022050"/>
    <w:rsid w:val="0002218A"/>
    <w:rsid w:val="0002248E"/>
    <w:rsid w:val="00022872"/>
    <w:rsid w:val="00022B18"/>
    <w:rsid w:val="00022BBC"/>
    <w:rsid w:val="00022D80"/>
    <w:rsid w:val="00022FF3"/>
    <w:rsid w:val="0002302D"/>
    <w:rsid w:val="00023172"/>
    <w:rsid w:val="00023491"/>
    <w:rsid w:val="00023B8E"/>
    <w:rsid w:val="00023E11"/>
    <w:rsid w:val="00024246"/>
    <w:rsid w:val="00024282"/>
    <w:rsid w:val="0002445A"/>
    <w:rsid w:val="0002466E"/>
    <w:rsid w:val="00024846"/>
    <w:rsid w:val="000248DE"/>
    <w:rsid w:val="00024D40"/>
    <w:rsid w:val="00024E65"/>
    <w:rsid w:val="0002504B"/>
    <w:rsid w:val="000250A9"/>
    <w:rsid w:val="00025121"/>
    <w:rsid w:val="0002533D"/>
    <w:rsid w:val="0002539B"/>
    <w:rsid w:val="000256D4"/>
    <w:rsid w:val="0002588F"/>
    <w:rsid w:val="0002589B"/>
    <w:rsid w:val="00025BCC"/>
    <w:rsid w:val="00025C88"/>
    <w:rsid w:val="00025DFC"/>
    <w:rsid w:val="00025E6B"/>
    <w:rsid w:val="000264F6"/>
    <w:rsid w:val="00026CDD"/>
    <w:rsid w:val="0002702A"/>
    <w:rsid w:val="00027165"/>
    <w:rsid w:val="00027243"/>
    <w:rsid w:val="00027437"/>
    <w:rsid w:val="000275FA"/>
    <w:rsid w:val="00027A93"/>
    <w:rsid w:val="00027B5D"/>
    <w:rsid w:val="00027D36"/>
    <w:rsid w:val="00027F26"/>
    <w:rsid w:val="00027FA7"/>
    <w:rsid w:val="0003000E"/>
    <w:rsid w:val="00030147"/>
    <w:rsid w:val="00030602"/>
    <w:rsid w:val="0003064B"/>
    <w:rsid w:val="0003095A"/>
    <w:rsid w:val="00030B2B"/>
    <w:rsid w:val="00030D32"/>
    <w:rsid w:val="00030D42"/>
    <w:rsid w:val="00030F9A"/>
    <w:rsid w:val="00030FAF"/>
    <w:rsid w:val="00030FC6"/>
    <w:rsid w:val="0003104C"/>
    <w:rsid w:val="000314B7"/>
    <w:rsid w:val="00031799"/>
    <w:rsid w:val="00031835"/>
    <w:rsid w:val="000318A6"/>
    <w:rsid w:val="00031A5D"/>
    <w:rsid w:val="00031A63"/>
    <w:rsid w:val="00031CF6"/>
    <w:rsid w:val="00031DD2"/>
    <w:rsid w:val="000320FF"/>
    <w:rsid w:val="000323F7"/>
    <w:rsid w:val="0003244C"/>
    <w:rsid w:val="000324AF"/>
    <w:rsid w:val="000325C1"/>
    <w:rsid w:val="00032860"/>
    <w:rsid w:val="00032AB2"/>
    <w:rsid w:val="00032AB9"/>
    <w:rsid w:val="00032D1D"/>
    <w:rsid w:val="00032D78"/>
    <w:rsid w:val="0003312C"/>
    <w:rsid w:val="00033157"/>
    <w:rsid w:val="000335E0"/>
    <w:rsid w:val="0003364D"/>
    <w:rsid w:val="00033863"/>
    <w:rsid w:val="000339B8"/>
    <w:rsid w:val="00033CF1"/>
    <w:rsid w:val="00033DE5"/>
    <w:rsid w:val="0003423F"/>
    <w:rsid w:val="0003438B"/>
    <w:rsid w:val="0003473F"/>
    <w:rsid w:val="0003482C"/>
    <w:rsid w:val="00034839"/>
    <w:rsid w:val="000348FE"/>
    <w:rsid w:val="00034BAD"/>
    <w:rsid w:val="00034C75"/>
    <w:rsid w:val="00034DDB"/>
    <w:rsid w:val="00034E50"/>
    <w:rsid w:val="00034F6E"/>
    <w:rsid w:val="00035092"/>
    <w:rsid w:val="00035280"/>
    <w:rsid w:val="000352F9"/>
    <w:rsid w:val="00035435"/>
    <w:rsid w:val="00035A11"/>
    <w:rsid w:val="00035A28"/>
    <w:rsid w:val="00035AA5"/>
    <w:rsid w:val="00035AF1"/>
    <w:rsid w:val="00035B14"/>
    <w:rsid w:val="00035B8E"/>
    <w:rsid w:val="00035F1E"/>
    <w:rsid w:val="00036238"/>
    <w:rsid w:val="00036333"/>
    <w:rsid w:val="0003668D"/>
    <w:rsid w:val="0003697E"/>
    <w:rsid w:val="00036994"/>
    <w:rsid w:val="00036F10"/>
    <w:rsid w:val="00037047"/>
    <w:rsid w:val="00037564"/>
    <w:rsid w:val="00037B04"/>
    <w:rsid w:val="00037DDC"/>
    <w:rsid w:val="00037F22"/>
    <w:rsid w:val="00040328"/>
    <w:rsid w:val="00040571"/>
    <w:rsid w:val="00040649"/>
    <w:rsid w:val="00040840"/>
    <w:rsid w:val="00040B03"/>
    <w:rsid w:val="00040BB1"/>
    <w:rsid w:val="00040C11"/>
    <w:rsid w:val="00040C3B"/>
    <w:rsid w:val="000410F1"/>
    <w:rsid w:val="00041371"/>
    <w:rsid w:val="0004179B"/>
    <w:rsid w:val="000417DA"/>
    <w:rsid w:val="000419C0"/>
    <w:rsid w:val="00041AE0"/>
    <w:rsid w:val="00041C6D"/>
    <w:rsid w:val="00041ED4"/>
    <w:rsid w:val="000425FC"/>
    <w:rsid w:val="00042756"/>
    <w:rsid w:val="00042B32"/>
    <w:rsid w:val="00042B76"/>
    <w:rsid w:val="00042FE6"/>
    <w:rsid w:val="00043242"/>
    <w:rsid w:val="00043578"/>
    <w:rsid w:val="00043728"/>
    <w:rsid w:val="0004382F"/>
    <w:rsid w:val="000438AC"/>
    <w:rsid w:val="0004420A"/>
    <w:rsid w:val="00044415"/>
    <w:rsid w:val="000445A3"/>
    <w:rsid w:val="00044829"/>
    <w:rsid w:val="00044AB8"/>
    <w:rsid w:val="00044B66"/>
    <w:rsid w:val="00044BB1"/>
    <w:rsid w:val="00044C97"/>
    <w:rsid w:val="00044E11"/>
    <w:rsid w:val="00044F0D"/>
    <w:rsid w:val="00045621"/>
    <w:rsid w:val="00045B03"/>
    <w:rsid w:val="00045B7F"/>
    <w:rsid w:val="00045E2D"/>
    <w:rsid w:val="000463F7"/>
    <w:rsid w:val="00046539"/>
    <w:rsid w:val="00046A32"/>
    <w:rsid w:val="00046ED3"/>
    <w:rsid w:val="00047053"/>
    <w:rsid w:val="000471F2"/>
    <w:rsid w:val="000471F3"/>
    <w:rsid w:val="000472C4"/>
    <w:rsid w:val="0004740E"/>
    <w:rsid w:val="00047428"/>
    <w:rsid w:val="00047524"/>
    <w:rsid w:val="00047751"/>
    <w:rsid w:val="00047A9D"/>
    <w:rsid w:val="00047F78"/>
    <w:rsid w:val="00050156"/>
    <w:rsid w:val="000502CD"/>
    <w:rsid w:val="000502EB"/>
    <w:rsid w:val="000506D5"/>
    <w:rsid w:val="0005071D"/>
    <w:rsid w:val="00050C10"/>
    <w:rsid w:val="00050D84"/>
    <w:rsid w:val="00050E6B"/>
    <w:rsid w:val="00050EE5"/>
    <w:rsid w:val="000511F0"/>
    <w:rsid w:val="000512D8"/>
    <w:rsid w:val="0005145D"/>
    <w:rsid w:val="00051598"/>
    <w:rsid w:val="00051CB9"/>
    <w:rsid w:val="00051D4D"/>
    <w:rsid w:val="00051F8A"/>
    <w:rsid w:val="0005210B"/>
    <w:rsid w:val="00052648"/>
    <w:rsid w:val="000526FD"/>
    <w:rsid w:val="000527C7"/>
    <w:rsid w:val="0005281D"/>
    <w:rsid w:val="00052CD9"/>
    <w:rsid w:val="00052DEF"/>
    <w:rsid w:val="00052E8F"/>
    <w:rsid w:val="0005307C"/>
    <w:rsid w:val="000533B9"/>
    <w:rsid w:val="000533F0"/>
    <w:rsid w:val="000535E3"/>
    <w:rsid w:val="00053A36"/>
    <w:rsid w:val="00053C63"/>
    <w:rsid w:val="00053DBC"/>
    <w:rsid w:val="00053EAC"/>
    <w:rsid w:val="000543CD"/>
    <w:rsid w:val="000545A3"/>
    <w:rsid w:val="0005469B"/>
    <w:rsid w:val="000546C1"/>
    <w:rsid w:val="000548D6"/>
    <w:rsid w:val="000549DE"/>
    <w:rsid w:val="00055231"/>
    <w:rsid w:val="000554B7"/>
    <w:rsid w:val="000555CA"/>
    <w:rsid w:val="0005591B"/>
    <w:rsid w:val="00055960"/>
    <w:rsid w:val="000559FD"/>
    <w:rsid w:val="00055D63"/>
    <w:rsid w:val="00056409"/>
    <w:rsid w:val="0005649A"/>
    <w:rsid w:val="00056791"/>
    <w:rsid w:val="000568D7"/>
    <w:rsid w:val="000568DD"/>
    <w:rsid w:val="00057084"/>
    <w:rsid w:val="000573EB"/>
    <w:rsid w:val="000574B0"/>
    <w:rsid w:val="000574DA"/>
    <w:rsid w:val="0005772F"/>
    <w:rsid w:val="00057763"/>
    <w:rsid w:val="000578B0"/>
    <w:rsid w:val="00057B47"/>
    <w:rsid w:val="00060085"/>
    <w:rsid w:val="00060483"/>
    <w:rsid w:val="00060646"/>
    <w:rsid w:val="00060795"/>
    <w:rsid w:val="000609F7"/>
    <w:rsid w:val="00060C2A"/>
    <w:rsid w:val="00060CCF"/>
    <w:rsid w:val="00061278"/>
    <w:rsid w:val="00061340"/>
    <w:rsid w:val="0006147E"/>
    <w:rsid w:val="000614E4"/>
    <w:rsid w:val="00061755"/>
    <w:rsid w:val="0006192A"/>
    <w:rsid w:val="000619BB"/>
    <w:rsid w:val="00061B08"/>
    <w:rsid w:val="00061C4E"/>
    <w:rsid w:val="00061CC6"/>
    <w:rsid w:val="00061D13"/>
    <w:rsid w:val="00061D4A"/>
    <w:rsid w:val="00061E47"/>
    <w:rsid w:val="00061E76"/>
    <w:rsid w:val="00061F2F"/>
    <w:rsid w:val="00061FA4"/>
    <w:rsid w:val="00061FF7"/>
    <w:rsid w:val="00062093"/>
    <w:rsid w:val="000620B8"/>
    <w:rsid w:val="0006216C"/>
    <w:rsid w:val="000621C8"/>
    <w:rsid w:val="000621F7"/>
    <w:rsid w:val="000622B0"/>
    <w:rsid w:val="000623D3"/>
    <w:rsid w:val="00062437"/>
    <w:rsid w:val="0006248B"/>
    <w:rsid w:val="00062575"/>
    <w:rsid w:val="0006258A"/>
    <w:rsid w:val="0006265F"/>
    <w:rsid w:val="000629DA"/>
    <w:rsid w:val="00062AD0"/>
    <w:rsid w:val="00062C32"/>
    <w:rsid w:val="00062C9B"/>
    <w:rsid w:val="00062D6A"/>
    <w:rsid w:val="00062D8A"/>
    <w:rsid w:val="000632D7"/>
    <w:rsid w:val="000632E1"/>
    <w:rsid w:val="00063362"/>
    <w:rsid w:val="00063672"/>
    <w:rsid w:val="000638C0"/>
    <w:rsid w:val="00063957"/>
    <w:rsid w:val="00063B4A"/>
    <w:rsid w:val="00063BB9"/>
    <w:rsid w:val="00063D54"/>
    <w:rsid w:val="00063FA4"/>
    <w:rsid w:val="000640DB"/>
    <w:rsid w:val="00064381"/>
    <w:rsid w:val="0006453B"/>
    <w:rsid w:val="000645FE"/>
    <w:rsid w:val="0006460C"/>
    <w:rsid w:val="000646A7"/>
    <w:rsid w:val="00064A55"/>
    <w:rsid w:val="00064B1A"/>
    <w:rsid w:val="00064E76"/>
    <w:rsid w:val="0006509E"/>
    <w:rsid w:val="00065121"/>
    <w:rsid w:val="00065153"/>
    <w:rsid w:val="000656E1"/>
    <w:rsid w:val="00065716"/>
    <w:rsid w:val="00065874"/>
    <w:rsid w:val="00065C80"/>
    <w:rsid w:val="00065C8D"/>
    <w:rsid w:val="00065CB1"/>
    <w:rsid w:val="00066111"/>
    <w:rsid w:val="00066342"/>
    <w:rsid w:val="000665CA"/>
    <w:rsid w:val="0006663C"/>
    <w:rsid w:val="000666DD"/>
    <w:rsid w:val="000668A7"/>
    <w:rsid w:val="00066C72"/>
    <w:rsid w:val="00066E14"/>
    <w:rsid w:val="00066E95"/>
    <w:rsid w:val="0006725D"/>
    <w:rsid w:val="0006741B"/>
    <w:rsid w:val="000675DA"/>
    <w:rsid w:val="00067659"/>
    <w:rsid w:val="00067839"/>
    <w:rsid w:val="00067846"/>
    <w:rsid w:val="00067BBB"/>
    <w:rsid w:val="00067C94"/>
    <w:rsid w:val="00067CD0"/>
    <w:rsid w:val="00067D22"/>
    <w:rsid w:val="00067DEC"/>
    <w:rsid w:val="00070142"/>
    <w:rsid w:val="000702B3"/>
    <w:rsid w:val="00070715"/>
    <w:rsid w:val="00070900"/>
    <w:rsid w:val="00070A26"/>
    <w:rsid w:val="00070A5F"/>
    <w:rsid w:val="00070D5E"/>
    <w:rsid w:val="00070FC4"/>
    <w:rsid w:val="00070FD0"/>
    <w:rsid w:val="000710D1"/>
    <w:rsid w:val="0007112A"/>
    <w:rsid w:val="000712CE"/>
    <w:rsid w:val="00071380"/>
    <w:rsid w:val="00071458"/>
    <w:rsid w:val="00071888"/>
    <w:rsid w:val="00071F49"/>
    <w:rsid w:val="0007208F"/>
    <w:rsid w:val="0007212A"/>
    <w:rsid w:val="0007213F"/>
    <w:rsid w:val="000721BD"/>
    <w:rsid w:val="000723BB"/>
    <w:rsid w:val="00072470"/>
    <w:rsid w:val="0007262C"/>
    <w:rsid w:val="000726A8"/>
    <w:rsid w:val="00072BE4"/>
    <w:rsid w:val="00072DC0"/>
    <w:rsid w:val="000730A9"/>
    <w:rsid w:val="000730CF"/>
    <w:rsid w:val="000730D4"/>
    <w:rsid w:val="000731EF"/>
    <w:rsid w:val="0007345D"/>
    <w:rsid w:val="00073467"/>
    <w:rsid w:val="0007355C"/>
    <w:rsid w:val="000735F7"/>
    <w:rsid w:val="0007371B"/>
    <w:rsid w:val="000738C6"/>
    <w:rsid w:val="0007390B"/>
    <w:rsid w:val="00073A03"/>
    <w:rsid w:val="00073A1F"/>
    <w:rsid w:val="00073E7D"/>
    <w:rsid w:val="00074143"/>
    <w:rsid w:val="00074495"/>
    <w:rsid w:val="000744FA"/>
    <w:rsid w:val="00074605"/>
    <w:rsid w:val="00074720"/>
    <w:rsid w:val="000747A9"/>
    <w:rsid w:val="00074A2D"/>
    <w:rsid w:val="00074DAF"/>
    <w:rsid w:val="0007509B"/>
    <w:rsid w:val="000751B4"/>
    <w:rsid w:val="00075313"/>
    <w:rsid w:val="000754D3"/>
    <w:rsid w:val="00075623"/>
    <w:rsid w:val="00075699"/>
    <w:rsid w:val="000758D7"/>
    <w:rsid w:val="000758F0"/>
    <w:rsid w:val="000758FF"/>
    <w:rsid w:val="00075918"/>
    <w:rsid w:val="0007599C"/>
    <w:rsid w:val="000759E5"/>
    <w:rsid w:val="00075A10"/>
    <w:rsid w:val="00075A87"/>
    <w:rsid w:val="00075D0D"/>
    <w:rsid w:val="00076284"/>
    <w:rsid w:val="00076434"/>
    <w:rsid w:val="00076831"/>
    <w:rsid w:val="00076B32"/>
    <w:rsid w:val="000770BE"/>
    <w:rsid w:val="00077114"/>
    <w:rsid w:val="00077273"/>
    <w:rsid w:val="0007745D"/>
    <w:rsid w:val="00077AC6"/>
    <w:rsid w:val="00077EED"/>
    <w:rsid w:val="00077F09"/>
    <w:rsid w:val="00080062"/>
    <w:rsid w:val="000800FC"/>
    <w:rsid w:val="000802D7"/>
    <w:rsid w:val="0008041C"/>
    <w:rsid w:val="00080798"/>
    <w:rsid w:val="000808C0"/>
    <w:rsid w:val="00080BD0"/>
    <w:rsid w:val="00080D1A"/>
    <w:rsid w:val="00080F9A"/>
    <w:rsid w:val="00080F9B"/>
    <w:rsid w:val="0008111C"/>
    <w:rsid w:val="000811A0"/>
    <w:rsid w:val="000812AD"/>
    <w:rsid w:val="0008138A"/>
    <w:rsid w:val="0008148E"/>
    <w:rsid w:val="00081C53"/>
    <w:rsid w:val="00081CD6"/>
    <w:rsid w:val="00081D42"/>
    <w:rsid w:val="00081E56"/>
    <w:rsid w:val="00081F06"/>
    <w:rsid w:val="0008212E"/>
    <w:rsid w:val="00082414"/>
    <w:rsid w:val="00082626"/>
    <w:rsid w:val="00082759"/>
    <w:rsid w:val="00082910"/>
    <w:rsid w:val="00082DD5"/>
    <w:rsid w:val="00082EDF"/>
    <w:rsid w:val="00082F02"/>
    <w:rsid w:val="0008312D"/>
    <w:rsid w:val="00083383"/>
    <w:rsid w:val="0008356D"/>
    <w:rsid w:val="000835DC"/>
    <w:rsid w:val="00083638"/>
    <w:rsid w:val="000839B3"/>
    <w:rsid w:val="00083C32"/>
    <w:rsid w:val="00083C56"/>
    <w:rsid w:val="00083CE5"/>
    <w:rsid w:val="00083E02"/>
    <w:rsid w:val="00083F46"/>
    <w:rsid w:val="0008400F"/>
    <w:rsid w:val="000840AD"/>
    <w:rsid w:val="000841AA"/>
    <w:rsid w:val="0008438D"/>
    <w:rsid w:val="0008464A"/>
    <w:rsid w:val="00084BF2"/>
    <w:rsid w:val="00084E9B"/>
    <w:rsid w:val="0008510A"/>
    <w:rsid w:val="000852E4"/>
    <w:rsid w:val="00085398"/>
    <w:rsid w:val="00085688"/>
    <w:rsid w:val="000858E6"/>
    <w:rsid w:val="00085D4F"/>
    <w:rsid w:val="00085FF9"/>
    <w:rsid w:val="000862E7"/>
    <w:rsid w:val="00086330"/>
    <w:rsid w:val="0008679E"/>
    <w:rsid w:val="00086ABE"/>
    <w:rsid w:val="00086BE5"/>
    <w:rsid w:val="00086EFC"/>
    <w:rsid w:val="00087299"/>
    <w:rsid w:val="00087319"/>
    <w:rsid w:val="000876E3"/>
    <w:rsid w:val="00087991"/>
    <w:rsid w:val="00087C9A"/>
    <w:rsid w:val="00087D77"/>
    <w:rsid w:val="00087DAB"/>
    <w:rsid w:val="00090108"/>
    <w:rsid w:val="00090340"/>
    <w:rsid w:val="0009082D"/>
    <w:rsid w:val="00090B25"/>
    <w:rsid w:val="00090B90"/>
    <w:rsid w:val="00090BB3"/>
    <w:rsid w:val="00090CF7"/>
    <w:rsid w:val="00090D2D"/>
    <w:rsid w:val="00091224"/>
    <w:rsid w:val="0009131C"/>
    <w:rsid w:val="0009152F"/>
    <w:rsid w:val="0009187F"/>
    <w:rsid w:val="00091A56"/>
    <w:rsid w:val="00091B12"/>
    <w:rsid w:val="00091C4A"/>
    <w:rsid w:val="00091C53"/>
    <w:rsid w:val="00091EB2"/>
    <w:rsid w:val="0009205C"/>
    <w:rsid w:val="00092065"/>
    <w:rsid w:val="000920B8"/>
    <w:rsid w:val="000920BE"/>
    <w:rsid w:val="0009223D"/>
    <w:rsid w:val="00092337"/>
    <w:rsid w:val="00092559"/>
    <w:rsid w:val="000925ED"/>
    <w:rsid w:val="000927A3"/>
    <w:rsid w:val="000928B2"/>
    <w:rsid w:val="00092977"/>
    <w:rsid w:val="00092B62"/>
    <w:rsid w:val="00092C98"/>
    <w:rsid w:val="00092D1C"/>
    <w:rsid w:val="00092DCC"/>
    <w:rsid w:val="000931EA"/>
    <w:rsid w:val="00093516"/>
    <w:rsid w:val="000936ED"/>
    <w:rsid w:val="00093740"/>
    <w:rsid w:val="00093DD9"/>
    <w:rsid w:val="00093F26"/>
    <w:rsid w:val="0009423C"/>
    <w:rsid w:val="00094249"/>
    <w:rsid w:val="000942C3"/>
    <w:rsid w:val="00094589"/>
    <w:rsid w:val="0009468F"/>
    <w:rsid w:val="000946F5"/>
    <w:rsid w:val="0009492C"/>
    <w:rsid w:val="00094B4C"/>
    <w:rsid w:val="00094C60"/>
    <w:rsid w:val="00094C94"/>
    <w:rsid w:val="00094D9F"/>
    <w:rsid w:val="00095141"/>
    <w:rsid w:val="00095878"/>
    <w:rsid w:val="00095E0D"/>
    <w:rsid w:val="00095FCD"/>
    <w:rsid w:val="00096008"/>
    <w:rsid w:val="0009618A"/>
    <w:rsid w:val="000965CD"/>
    <w:rsid w:val="00096788"/>
    <w:rsid w:val="00096AD8"/>
    <w:rsid w:val="00096B30"/>
    <w:rsid w:val="00096B5E"/>
    <w:rsid w:val="00096C0F"/>
    <w:rsid w:val="00096EE2"/>
    <w:rsid w:val="00096EF9"/>
    <w:rsid w:val="0009756A"/>
    <w:rsid w:val="0009756E"/>
    <w:rsid w:val="000976FE"/>
    <w:rsid w:val="000979B3"/>
    <w:rsid w:val="00097B45"/>
    <w:rsid w:val="00097B75"/>
    <w:rsid w:val="00097B9D"/>
    <w:rsid w:val="00097D16"/>
    <w:rsid w:val="000A00C0"/>
    <w:rsid w:val="000A089B"/>
    <w:rsid w:val="000A0BD9"/>
    <w:rsid w:val="000A0F01"/>
    <w:rsid w:val="000A10B0"/>
    <w:rsid w:val="000A10B9"/>
    <w:rsid w:val="000A13FD"/>
    <w:rsid w:val="000A149B"/>
    <w:rsid w:val="000A1529"/>
    <w:rsid w:val="000A1559"/>
    <w:rsid w:val="000A1725"/>
    <w:rsid w:val="000A1762"/>
    <w:rsid w:val="000A1836"/>
    <w:rsid w:val="000A1EEF"/>
    <w:rsid w:val="000A2149"/>
    <w:rsid w:val="000A2151"/>
    <w:rsid w:val="000A23C1"/>
    <w:rsid w:val="000A29B0"/>
    <w:rsid w:val="000A2A72"/>
    <w:rsid w:val="000A3536"/>
    <w:rsid w:val="000A3543"/>
    <w:rsid w:val="000A3557"/>
    <w:rsid w:val="000A38D8"/>
    <w:rsid w:val="000A401A"/>
    <w:rsid w:val="000A413F"/>
    <w:rsid w:val="000A420C"/>
    <w:rsid w:val="000A4212"/>
    <w:rsid w:val="000A437A"/>
    <w:rsid w:val="000A450E"/>
    <w:rsid w:val="000A48C4"/>
    <w:rsid w:val="000A4B14"/>
    <w:rsid w:val="000A50CC"/>
    <w:rsid w:val="000A5109"/>
    <w:rsid w:val="000A528C"/>
    <w:rsid w:val="000A54C7"/>
    <w:rsid w:val="000A5D68"/>
    <w:rsid w:val="000A60B7"/>
    <w:rsid w:val="000A6279"/>
    <w:rsid w:val="000A6316"/>
    <w:rsid w:val="000A6680"/>
    <w:rsid w:val="000A6C35"/>
    <w:rsid w:val="000A70E8"/>
    <w:rsid w:val="000A711F"/>
    <w:rsid w:val="000A71A6"/>
    <w:rsid w:val="000A71CB"/>
    <w:rsid w:val="000A790D"/>
    <w:rsid w:val="000A792C"/>
    <w:rsid w:val="000A79C2"/>
    <w:rsid w:val="000A79E4"/>
    <w:rsid w:val="000A7BD5"/>
    <w:rsid w:val="000A7C6E"/>
    <w:rsid w:val="000A7EEA"/>
    <w:rsid w:val="000A7F04"/>
    <w:rsid w:val="000A7F6F"/>
    <w:rsid w:val="000B01DC"/>
    <w:rsid w:val="000B025D"/>
    <w:rsid w:val="000B081F"/>
    <w:rsid w:val="000B0AD6"/>
    <w:rsid w:val="000B0E74"/>
    <w:rsid w:val="000B0F64"/>
    <w:rsid w:val="000B10D2"/>
    <w:rsid w:val="000B111B"/>
    <w:rsid w:val="000B1127"/>
    <w:rsid w:val="000B1140"/>
    <w:rsid w:val="000B123B"/>
    <w:rsid w:val="000B125C"/>
    <w:rsid w:val="000B126F"/>
    <w:rsid w:val="000B153B"/>
    <w:rsid w:val="000B15B9"/>
    <w:rsid w:val="000B16B8"/>
    <w:rsid w:val="000B19B4"/>
    <w:rsid w:val="000B1B44"/>
    <w:rsid w:val="000B1FE4"/>
    <w:rsid w:val="000B22A9"/>
    <w:rsid w:val="000B2321"/>
    <w:rsid w:val="000B249C"/>
    <w:rsid w:val="000B25B4"/>
    <w:rsid w:val="000B2809"/>
    <w:rsid w:val="000B29A1"/>
    <w:rsid w:val="000B2F55"/>
    <w:rsid w:val="000B3377"/>
    <w:rsid w:val="000B33C3"/>
    <w:rsid w:val="000B3492"/>
    <w:rsid w:val="000B351F"/>
    <w:rsid w:val="000B354B"/>
    <w:rsid w:val="000B35A7"/>
    <w:rsid w:val="000B3633"/>
    <w:rsid w:val="000B3742"/>
    <w:rsid w:val="000B37D0"/>
    <w:rsid w:val="000B3C17"/>
    <w:rsid w:val="000B3EF7"/>
    <w:rsid w:val="000B457D"/>
    <w:rsid w:val="000B481D"/>
    <w:rsid w:val="000B48CF"/>
    <w:rsid w:val="000B491E"/>
    <w:rsid w:val="000B4985"/>
    <w:rsid w:val="000B4B18"/>
    <w:rsid w:val="000B4EBB"/>
    <w:rsid w:val="000B5521"/>
    <w:rsid w:val="000B5728"/>
    <w:rsid w:val="000B5758"/>
    <w:rsid w:val="000B59B5"/>
    <w:rsid w:val="000B5A1D"/>
    <w:rsid w:val="000B5A73"/>
    <w:rsid w:val="000B5BCA"/>
    <w:rsid w:val="000B62BB"/>
    <w:rsid w:val="000B64A9"/>
    <w:rsid w:val="000B6934"/>
    <w:rsid w:val="000B6AF7"/>
    <w:rsid w:val="000B6CAB"/>
    <w:rsid w:val="000B6FD1"/>
    <w:rsid w:val="000B7297"/>
    <w:rsid w:val="000B75C9"/>
    <w:rsid w:val="000B768B"/>
    <w:rsid w:val="000B771A"/>
    <w:rsid w:val="000B78AD"/>
    <w:rsid w:val="000B7A60"/>
    <w:rsid w:val="000B7A6B"/>
    <w:rsid w:val="000B7C0C"/>
    <w:rsid w:val="000B7F81"/>
    <w:rsid w:val="000C005A"/>
    <w:rsid w:val="000C008C"/>
    <w:rsid w:val="000C00A1"/>
    <w:rsid w:val="000C023C"/>
    <w:rsid w:val="000C025A"/>
    <w:rsid w:val="000C0453"/>
    <w:rsid w:val="000C0526"/>
    <w:rsid w:val="000C07FE"/>
    <w:rsid w:val="000C080D"/>
    <w:rsid w:val="000C08F0"/>
    <w:rsid w:val="000C0946"/>
    <w:rsid w:val="000C0A43"/>
    <w:rsid w:val="000C0A81"/>
    <w:rsid w:val="000C0D65"/>
    <w:rsid w:val="000C0E3F"/>
    <w:rsid w:val="000C0E96"/>
    <w:rsid w:val="000C0EDF"/>
    <w:rsid w:val="000C0F6A"/>
    <w:rsid w:val="000C10C8"/>
    <w:rsid w:val="000C151F"/>
    <w:rsid w:val="000C15C1"/>
    <w:rsid w:val="000C197C"/>
    <w:rsid w:val="000C19E0"/>
    <w:rsid w:val="000C19F0"/>
    <w:rsid w:val="000C1A58"/>
    <w:rsid w:val="000C1CA6"/>
    <w:rsid w:val="000C1CA8"/>
    <w:rsid w:val="000C24A6"/>
    <w:rsid w:val="000C2613"/>
    <w:rsid w:val="000C2638"/>
    <w:rsid w:val="000C26ED"/>
    <w:rsid w:val="000C32E5"/>
    <w:rsid w:val="000C3C5D"/>
    <w:rsid w:val="000C3D7A"/>
    <w:rsid w:val="000C3EF3"/>
    <w:rsid w:val="000C3FBC"/>
    <w:rsid w:val="000C3FEC"/>
    <w:rsid w:val="000C41A1"/>
    <w:rsid w:val="000C4231"/>
    <w:rsid w:val="000C4298"/>
    <w:rsid w:val="000C4304"/>
    <w:rsid w:val="000C4E71"/>
    <w:rsid w:val="000C4FB0"/>
    <w:rsid w:val="000C5981"/>
    <w:rsid w:val="000C5E21"/>
    <w:rsid w:val="000C5EC2"/>
    <w:rsid w:val="000C5EC4"/>
    <w:rsid w:val="000C63D1"/>
    <w:rsid w:val="000C6421"/>
    <w:rsid w:val="000C695B"/>
    <w:rsid w:val="000C6AE9"/>
    <w:rsid w:val="000C6AED"/>
    <w:rsid w:val="000C6B0B"/>
    <w:rsid w:val="000C6C18"/>
    <w:rsid w:val="000C6D34"/>
    <w:rsid w:val="000C6D57"/>
    <w:rsid w:val="000C6DE2"/>
    <w:rsid w:val="000C7107"/>
    <w:rsid w:val="000C7186"/>
    <w:rsid w:val="000C7354"/>
    <w:rsid w:val="000C738F"/>
    <w:rsid w:val="000C73F8"/>
    <w:rsid w:val="000C752A"/>
    <w:rsid w:val="000C7551"/>
    <w:rsid w:val="000C7697"/>
    <w:rsid w:val="000C779B"/>
    <w:rsid w:val="000C7B4E"/>
    <w:rsid w:val="000C7BAD"/>
    <w:rsid w:val="000D000F"/>
    <w:rsid w:val="000D0127"/>
    <w:rsid w:val="000D02D5"/>
    <w:rsid w:val="000D031E"/>
    <w:rsid w:val="000D059D"/>
    <w:rsid w:val="000D0C2D"/>
    <w:rsid w:val="000D0D91"/>
    <w:rsid w:val="000D1374"/>
    <w:rsid w:val="000D1476"/>
    <w:rsid w:val="000D1494"/>
    <w:rsid w:val="000D1976"/>
    <w:rsid w:val="000D1AB9"/>
    <w:rsid w:val="000D1C39"/>
    <w:rsid w:val="000D1CE0"/>
    <w:rsid w:val="000D1DC4"/>
    <w:rsid w:val="000D2212"/>
    <w:rsid w:val="000D2530"/>
    <w:rsid w:val="000D2639"/>
    <w:rsid w:val="000D26C1"/>
    <w:rsid w:val="000D2878"/>
    <w:rsid w:val="000D2BA5"/>
    <w:rsid w:val="000D2BD1"/>
    <w:rsid w:val="000D2C0C"/>
    <w:rsid w:val="000D2DC1"/>
    <w:rsid w:val="000D302E"/>
    <w:rsid w:val="000D306C"/>
    <w:rsid w:val="000D38A4"/>
    <w:rsid w:val="000D3A0F"/>
    <w:rsid w:val="000D3B59"/>
    <w:rsid w:val="000D3D45"/>
    <w:rsid w:val="000D41FB"/>
    <w:rsid w:val="000D43A7"/>
    <w:rsid w:val="000D448F"/>
    <w:rsid w:val="000D44ED"/>
    <w:rsid w:val="000D4511"/>
    <w:rsid w:val="000D453F"/>
    <w:rsid w:val="000D45F1"/>
    <w:rsid w:val="000D46E0"/>
    <w:rsid w:val="000D4A95"/>
    <w:rsid w:val="000D4BD3"/>
    <w:rsid w:val="000D4D7C"/>
    <w:rsid w:val="000D4FC6"/>
    <w:rsid w:val="000D525E"/>
    <w:rsid w:val="000D54A6"/>
    <w:rsid w:val="000D56EC"/>
    <w:rsid w:val="000D589E"/>
    <w:rsid w:val="000D6057"/>
    <w:rsid w:val="000D60B9"/>
    <w:rsid w:val="000D6288"/>
    <w:rsid w:val="000D682A"/>
    <w:rsid w:val="000D68F0"/>
    <w:rsid w:val="000D6966"/>
    <w:rsid w:val="000D6B4C"/>
    <w:rsid w:val="000D6BEA"/>
    <w:rsid w:val="000D6C4F"/>
    <w:rsid w:val="000D6C62"/>
    <w:rsid w:val="000D6CDD"/>
    <w:rsid w:val="000D6EF5"/>
    <w:rsid w:val="000D71BB"/>
    <w:rsid w:val="000D72A4"/>
    <w:rsid w:val="000D74B9"/>
    <w:rsid w:val="000D76F3"/>
    <w:rsid w:val="000D7705"/>
    <w:rsid w:val="000D799C"/>
    <w:rsid w:val="000D79DC"/>
    <w:rsid w:val="000D7C62"/>
    <w:rsid w:val="000E03A7"/>
    <w:rsid w:val="000E04B6"/>
    <w:rsid w:val="000E0949"/>
    <w:rsid w:val="000E0BFC"/>
    <w:rsid w:val="000E0F39"/>
    <w:rsid w:val="000E117C"/>
    <w:rsid w:val="000E13A2"/>
    <w:rsid w:val="000E156C"/>
    <w:rsid w:val="000E18E5"/>
    <w:rsid w:val="000E19EF"/>
    <w:rsid w:val="000E1C8B"/>
    <w:rsid w:val="000E1E54"/>
    <w:rsid w:val="000E2722"/>
    <w:rsid w:val="000E27EE"/>
    <w:rsid w:val="000E28D9"/>
    <w:rsid w:val="000E2CDE"/>
    <w:rsid w:val="000E2E76"/>
    <w:rsid w:val="000E2F63"/>
    <w:rsid w:val="000E3175"/>
    <w:rsid w:val="000E3277"/>
    <w:rsid w:val="000E3359"/>
    <w:rsid w:val="000E3636"/>
    <w:rsid w:val="000E3C8D"/>
    <w:rsid w:val="000E3D16"/>
    <w:rsid w:val="000E3DE1"/>
    <w:rsid w:val="000E3FF4"/>
    <w:rsid w:val="000E40C9"/>
    <w:rsid w:val="000E44F6"/>
    <w:rsid w:val="000E45A9"/>
    <w:rsid w:val="000E4654"/>
    <w:rsid w:val="000E46A9"/>
    <w:rsid w:val="000E46AB"/>
    <w:rsid w:val="000E47BA"/>
    <w:rsid w:val="000E4C1E"/>
    <w:rsid w:val="000E4CFC"/>
    <w:rsid w:val="000E4D24"/>
    <w:rsid w:val="000E4E53"/>
    <w:rsid w:val="000E5143"/>
    <w:rsid w:val="000E5150"/>
    <w:rsid w:val="000E530A"/>
    <w:rsid w:val="000E5471"/>
    <w:rsid w:val="000E54A3"/>
    <w:rsid w:val="000E54FF"/>
    <w:rsid w:val="000E56EE"/>
    <w:rsid w:val="000E5BD0"/>
    <w:rsid w:val="000E5D6C"/>
    <w:rsid w:val="000E5E22"/>
    <w:rsid w:val="000E5EB3"/>
    <w:rsid w:val="000E62B1"/>
    <w:rsid w:val="000E66E6"/>
    <w:rsid w:val="000E67BA"/>
    <w:rsid w:val="000E690A"/>
    <w:rsid w:val="000E6A8C"/>
    <w:rsid w:val="000E6CEA"/>
    <w:rsid w:val="000E6D8F"/>
    <w:rsid w:val="000E705E"/>
    <w:rsid w:val="000E719D"/>
    <w:rsid w:val="000E74E0"/>
    <w:rsid w:val="000E7C0F"/>
    <w:rsid w:val="000E7D0A"/>
    <w:rsid w:val="000E7E13"/>
    <w:rsid w:val="000E7E57"/>
    <w:rsid w:val="000F0073"/>
    <w:rsid w:val="000F00CE"/>
    <w:rsid w:val="000F014E"/>
    <w:rsid w:val="000F01BC"/>
    <w:rsid w:val="000F01FE"/>
    <w:rsid w:val="000F0410"/>
    <w:rsid w:val="000F053D"/>
    <w:rsid w:val="000F0586"/>
    <w:rsid w:val="000F06B9"/>
    <w:rsid w:val="000F0702"/>
    <w:rsid w:val="000F0A39"/>
    <w:rsid w:val="000F0C0E"/>
    <w:rsid w:val="000F0D9B"/>
    <w:rsid w:val="000F0DC9"/>
    <w:rsid w:val="000F0EE5"/>
    <w:rsid w:val="000F141B"/>
    <w:rsid w:val="000F15BC"/>
    <w:rsid w:val="000F15E4"/>
    <w:rsid w:val="000F1830"/>
    <w:rsid w:val="000F1A44"/>
    <w:rsid w:val="000F1E68"/>
    <w:rsid w:val="000F21C0"/>
    <w:rsid w:val="000F23CE"/>
    <w:rsid w:val="000F2613"/>
    <w:rsid w:val="000F262E"/>
    <w:rsid w:val="000F2642"/>
    <w:rsid w:val="000F2899"/>
    <w:rsid w:val="000F2BFB"/>
    <w:rsid w:val="000F2D2E"/>
    <w:rsid w:val="000F2DC0"/>
    <w:rsid w:val="000F2E4A"/>
    <w:rsid w:val="000F2EC7"/>
    <w:rsid w:val="000F2EEB"/>
    <w:rsid w:val="000F332E"/>
    <w:rsid w:val="000F354B"/>
    <w:rsid w:val="000F35A7"/>
    <w:rsid w:val="000F391E"/>
    <w:rsid w:val="000F3BF1"/>
    <w:rsid w:val="000F3BF8"/>
    <w:rsid w:val="000F40A1"/>
    <w:rsid w:val="000F4328"/>
    <w:rsid w:val="000F4348"/>
    <w:rsid w:val="000F43E9"/>
    <w:rsid w:val="000F4605"/>
    <w:rsid w:val="000F482B"/>
    <w:rsid w:val="000F4D1E"/>
    <w:rsid w:val="000F4D8A"/>
    <w:rsid w:val="000F54CC"/>
    <w:rsid w:val="000F56A0"/>
    <w:rsid w:val="000F56D8"/>
    <w:rsid w:val="000F574E"/>
    <w:rsid w:val="000F5B54"/>
    <w:rsid w:val="000F5F6C"/>
    <w:rsid w:val="000F6007"/>
    <w:rsid w:val="000F627E"/>
    <w:rsid w:val="000F67D3"/>
    <w:rsid w:val="000F696F"/>
    <w:rsid w:val="000F69E0"/>
    <w:rsid w:val="000F6BF7"/>
    <w:rsid w:val="000F6C1C"/>
    <w:rsid w:val="000F6C43"/>
    <w:rsid w:val="000F6CFF"/>
    <w:rsid w:val="000F6E76"/>
    <w:rsid w:val="000F6FD7"/>
    <w:rsid w:val="000F703B"/>
    <w:rsid w:val="000F72D6"/>
    <w:rsid w:val="000F7566"/>
    <w:rsid w:val="000F7866"/>
    <w:rsid w:val="000F791F"/>
    <w:rsid w:val="000F7A19"/>
    <w:rsid w:val="000F7A2D"/>
    <w:rsid w:val="000F7D65"/>
    <w:rsid w:val="000F7DAD"/>
    <w:rsid w:val="000F7DDA"/>
    <w:rsid w:val="000F7F99"/>
    <w:rsid w:val="001001B8"/>
    <w:rsid w:val="001002F4"/>
    <w:rsid w:val="0010035A"/>
    <w:rsid w:val="0010041A"/>
    <w:rsid w:val="0010048B"/>
    <w:rsid w:val="00100AE5"/>
    <w:rsid w:val="00100C49"/>
    <w:rsid w:val="00100CB5"/>
    <w:rsid w:val="00100DCD"/>
    <w:rsid w:val="00100F4E"/>
    <w:rsid w:val="00100F58"/>
    <w:rsid w:val="00100F9F"/>
    <w:rsid w:val="00101154"/>
    <w:rsid w:val="0010143A"/>
    <w:rsid w:val="001015AE"/>
    <w:rsid w:val="00101714"/>
    <w:rsid w:val="001018ED"/>
    <w:rsid w:val="00101B2D"/>
    <w:rsid w:val="0010221C"/>
    <w:rsid w:val="001024B3"/>
    <w:rsid w:val="00102869"/>
    <w:rsid w:val="001029DB"/>
    <w:rsid w:val="00102A27"/>
    <w:rsid w:val="00102C43"/>
    <w:rsid w:val="001036D4"/>
    <w:rsid w:val="00103989"/>
    <w:rsid w:val="00103A58"/>
    <w:rsid w:val="00103DE9"/>
    <w:rsid w:val="0010411E"/>
    <w:rsid w:val="001042A4"/>
    <w:rsid w:val="001042E6"/>
    <w:rsid w:val="00104BCF"/>
    <w:rsid w:val="00104CA5"/>
    <w:rsid w:val="00104D03"/>
    <w:rsid w:val="00104D45"/>
    <w:rsid w:val="00104ED3"/>
    <w:rsid w:val="001052C0"/>
    <w:rsid w:val="00105617"/>
    <w:rsid w:val="0010568C"/>
    <w:rsid w:val="00105CB6"/>
    <w:rsid w:val="001060A3"/>
    <w:rsid w:val="001060AF"/>
    <w:rsid w:val="00106200"/>
    <w:rsid w:val="00106220"/>
    <w:rsid w:val="001063FC"/>
    <w:rsid w:val="0010650D"/>
    <w:rsid w:val="00106683"/>
    <w:rsid w:val="001069DB"/>
    <w:rsid w:val="001070BC"/>
    <w:rsid w:val="001070DA"/>
    <w:rsid w:val="00107393"/>
    <w:rsid w:val="00107578"/>
    <w:rsid w:val="00107622"/>
    <w:rsid w:val="001077C4"/>
    <w:rsid w:val="0010782D"/>
    <w:rsid w:val="00107952"/>
    <w:rsid w:val="00107BE3"/>
    <w:rsid w:val="00107F17"/>
    <w:rsid w:val="001100FD"/>
    <w:rsid w:val="001101C4"/>
    <w:rsid w:val="001109E4"/>
    <w:rsid w:val="00110A7F"/>
    <w:rsid w:val="00110B05"/>
    <w:rsid w:val="00110CB7"/>
    <w:rsid w:val="0011101B"/>
    <w:rsid w:val="0011105D"/>
    <w:rsid w:val="00111342"/>
    <w:rsid w:val="0011158C"/>
    <w:rsid w:val="00111939"/>
    <w:rsid w:val="00111CDF"/>
    <w:rsid w:val="00111EB9"/>
    <w:rsid w:val="001121EC"/>
    <w:rsid w:val="00112213"/>
    <w:rsid w:val="0011257D"/>
    <w:rsid w:val="00112760"/>
    <w:rsid w:val="00112887"/>
    <w:rsid w:val="00112B36"/>
    <w:rsid w:val="00112F57"/>
    <w:rsid w:val="00112FAA"/>
    <w:rsid w:val="00113195"/>
    <w:rsid w:val="001132AD"/>
    <w:rsid w:val="00113550"/>
    <w:rsid w:val="00113685"/>
    <w:rsid w:val="0011390B"/>
    <w:rsid w:val="00113BD0"/>
    <w:rsid w:val="00113CF8"/>
    <w:rsid w:val="00113DB2"/>
    <w:rsid w:val="001141CD"/>
    <w:rsid w:val="00114240"/>
    <w:rsid w:val="001143EF"/>
    <w:rsid w:val="0011477F"/>
    <w:rsid w:val="00114BFB"/>
    <w:rsid w:val="00114DE9"/>
    <w:rsid w:val="001152C3"/>
    <w:rsid w:val="001153E6"/>
    <w:rsid w:val="00115403"/>
    <w:rsid w:val="00115422"/>
    <w:rsid w:val="00115547"/>
    <w:rsid w:val="0011583C"/>
    <w:rsid w:val="00115A17"/>
    <w:rsid w:val="00115AB2"/>
    <w:rsid w:val="00115C40"/>
    <w:rsid w:val="00115C54"/>
    <w:rsid w:val="00115D25"/>
    <w:rsid w:val="00115FC2"/>
    <w:rsid w:val="00116267"/>
    <w:rsid w:val="0011632B"/>
    <w:rsid w:val="001164DE"/>
    <w:rsid w:val="0011650A"/>
    <w:rsid w:val="001166D0"/>
    <w:rsid w:val="001168A9"/>
    <w:rsid w:val="00116D56"/>
    <w:rsid w:val="00117434"/>
    <w:rsid w:val="001174E0"/>
    <w:rsid w:val="001175CB"/>
    <w:rsid w:val="00117776"/>
    <w:rsid w:val="00117912"/>
    <w:rsid w:val="00117EB1"/>
    <w:rsid w:val="00117FA8"/>
    <w:rsid w:val="00120049"/>
    <w:rsid w:val="00120126"/>
    <w:rsid w:val="00120302"/>
    <w:rsid w:val="001203E0"/>
    <w:rsid w:val="00120A1D"/>
    <w:rsid w:val="00120A81"/>
    <w:rsid w:val="00120C92"/>
    <w:rsid w:val="00120CD2"/>
    <w:rsid w:val="00120FF7"/>
    <w:rsid w:val="00121026"/>
    <w:rsid w:val="00121271"/>
    <w:rsid w:val="00121495"/>
    <w:rsid w:val="001214BA"/>
    <w:rsid w:val="00121707"/>
    <w:rsid w:val="0012173E"/>
    <w:rsid w:val="0012174C"/>
    <w:rsid w:val="00121760"/>
    <w:rsid w:val="00121778"/>
    <w:rsid w:val="001217F7"/>
    <w:rsid w:val="001219E9"/>
    <w:rsid w:val="00121B39"/>
    <w:rsid w:val="00121CDB"/>
    <w:rsid w:val="0012211F"/>
    <w:rsid w:val="001222A1"/>
    <w:rsid w:val="00122347"/>
    <w:rsid w:val="001225F9"/>
    <w:rsid w:val="0012263F"/>
    <w:rsid w:val="00122714"/>
    <w:rsid w:val="001227C5"/>
    <w:rsid w:val="00122D82"/>
    <w:rsid w:val="00122DF2"/>
    <w:rsid w:val="00122ECA"/>
    <w:rsid w:val="00122F2F"/>
    <w:rsid w:val="00122F95"/>
    <w:rsid w:val="00122FA0"/>
    <w:rsid w:val="001236CE"/>
    <w:rsid w:val="001238B6"/>
    <w:rsid w:val="00123BEB"/>
    <w:rsid w:val="00124623"/>
    <w:rsid w:val="001249EF"/>
    <w:rsid w:val="00124B04"/>
    <w:rsid w:val="00124B84"/>
    <w:rsid w:val="00124BC5"/>
    <w:rsid w:val="00124BFC"/>
    <w:rsid w:val="00125041"/>
    <w:rsid w:val="0012538E"/>
    <w:rsid w:val="00125652"/>
    <w:rsid w:val="00125772"/>
    <w:rsid w:val="0012609C"/>
    <w:rsid w:val="001260AE"/>
    <w:rsid w:val="00126172"/>
    <w:rsid w:val="0012622C"/>
    <w:rsid w:val="001263FB"/>
    <w:rsid w:val="00126502"/>
    <w:rsid w:val="0012669B"/>
    <w:rsid w:val="0012671E"/>
    <w:rsid w:val="001268F8"/>
    <w:rsid w:val="00126AFA"/>
    <w:rsid w:val="00126B3A"/>
    <w:rsid w:val="00126C10"/>
    <w:rsid w:val="00126C40"/>
    <w:rsid w:val="00127048"/>
    <w:rsid w:val="00127299"/>
    <w:rsid w:val="00127765"/>
    <w:rsid w:val="00127CF9"/>
    <w:rsid w:val="001301F9"/>
    <w:rsid w:val="00130215"/>
    <w:rsid w:val="00130758"/>
    <w:rsid w:val="00130890"/>
    <w:rsid w:val="00130948"/>
    <w:rsid w:val="00130A3D"/>
    <w:rsid w:val="00130B10"/>
    <w:rsid w:val="00130E73"/>
    <w:rsid w:val="00130F48"/>
    <w:rsid w:val="00131086"/>
    <w:rsid w:val="00131295"/>
    <w:rsid w:val="0013131E"/>
    <w:rsid w:val="00131337"/>
    <w:rsid w:val="00131387"/>
    <w:rsid w:val="0013192D"/>
    <w:rsid w:val="00131982"/>
    <w:rsid w:val="00131A18"/>
    <w:rsid w:val="00131A81"/>
    <w:rsid w:val="00131DA6"/>
    <w:rsid w:val="00131E44"/>
    <w:rsid w:val="00131E4D"/>
    <w:rsid w:val="00131EA5"/>
    <w:rsid w:val="00131EAA"/>
    <w:rsid w:val="00132190"/>
    <w:rsid w:val="0013236B"/>
    <w:rsid w:val="0013248F"/>
    <w:rsid w:val="001327AE"/>
    <w:rsid w:val="00132BFA"/>
    <w:rsid w:val="00132E02"/>
    <w:rsid w:val="00132F12"/>
    <w:rsid w:val="001330CD"/>
    <w:rsid w:val="00133A1D"/>
    <w:rsid w:val="00133ABB"/>
    <w:rsid w:val="00133AFA"/>
    <w:rsid w:val="00133C11"/>
    <w:rsid w:val="00133C9C"/>
    <w:rsid w:val="00133E05"/>
    <w:rsid w:val="0013404E"/>
    <w:rsid w:val="0013435B"/>
    <w:rsid w:val="001345BA"/>
    <w:rsid w:val="00134632"/>
    <w:rsid w:val="0013474C"/>
    <w:rsid w:val="00134827"/>
    <w:rsid w:val="001348B1"/>
    <w:rsid w:val="00134A81"/>
    <w:rsid w:val="00134BB8"/>
    <w:rsid w:val="00134C2A"/>
    <w:rsid w:val="00134CDB"/>
    <w:rsid w:val="00134CDE"/>
    <w:rsid w:val="00134CEA"/>
    <w:rsid w:val="00134D32"/>
    <w:rsid w:val="00134D61"/>
    <w:rsid w:val="0013528E"/>
    <w:rsid w:val="0013533C"/>
    <w:rsid w:val="00135860"/>
    <w:rsid w:val="001361F3"/>
    <w:rsid w:val="00136B6C"/>
    <w:rsid w:val="00136C1E"/>
    <w:rsid w:val="00136CD5"/>
    <w:rsid w:val="00136DBE"/>
    <w:rsid w:val="0013706F"/>
    <w:rsid w:val="0013775B"/>
    <w:rsid w:val="00137D22"/>
    <w:rsid w:val="00137D48"/>
    <w:rsid w:val="00137D73"/>
    <w:rsid w:val="00137D7E"/>
    <w:rsid w:val="00137DA7"/>
    <w:rsid w:val="00137E42"/>
    <w:rsid w:val="00137F08"/>
    <w:rsid w:val="00140408"/>
    <w:rsid w:val="0014044C"/>
    <w:rsid w:val="00140720"/>
    <w:rsid w:val="001408A2"/>
    <w:rsid w:val="00140900"/>
    <w:rsid w:val="00140A84"/>
    <w:rsid w:val="00140BAF"/>
    <w:rsid w:val="00140E60"/>
    <w:rsid w:val="00140EF2"/>
    <w:rsid w:val="00140FB7"/>
    <w:rsid w:val="00141040"/>
    <w:rsid w:val="00141065"/>
    <w:rsid w:val="001412B9"/>
    <w:rsid w:val="00141419"/>
    <w:rsid w:val="00141929"/>
    <w:rsid w:val="00141B35"/>
    <w:rsid w:val="00141C9F"/>
    <w:rsid w:val="00142008"/>
    <w:rsid w:val="00142021"/>
    <w:rsid w:val="001423AE"/>
    <w:rsid w:val="00142566"/>
    <w:rsid w:val="00142920"/>
    <w:rsid w:val="00142B82"/>
    <w:rsid w:val="00142CD3"/>
    <w:rsid w:val="00142F34"/>
    <w:rsid w:val="00143070"/>
    <w:rsid w:val="00143580"/>
    <w:rsid w:val="001438A3"/>
    <w:rsid w:val="00143BB7"/>
    <w:rsid w:val="00143C80"/>
    <w:rsid w:val="00143F43"/>
    <w:rsid w:val="00144226"/>
    <w:rsid w:val="001444CD"/>
    <w:rsid w:val="00144546"/>
    <w:rsid w:val="001446D6"/>
    <w:rsid w:val="00144A50"/>
    <w:rsid w:val="00144AF3"/>
    <w:rsid w:val="00144B08"/>
    <w:rsid w:val="00144C6B"/>
    <w:rsid w:val="00144CB1"/>
    <w:rsid w:val="00144E5E"/>
    <w:rsid w:val="00145269"/>
    <w:rsid w:val="001455E8"/>
    <w:rsid w:val="001456E8"/>
    <w:rsid w:val="001458C3"/>
    <w:rsid w:val="00145918"/>
    <w:rsid w:val="001460CA"/>
    <w:rsid w:val="001464B2"/>
    <w:rsid w:val="001465C5"/>
    <w:rsid w:val="001465CA"/>
    <w:rsid w:val="001467DB"/>
    <w:rsid w:val="0014692E"/>
    <w:rsid w:val="0014696C"/>
    <w:rsid w:val="001469DA"/>
    <w:rsid w:val="00146B4F"/>
    <w:rsid w:val="00146B53"/>
    <w:rsid w:val="00146D6C"/>
    <w:rsid w:val="00147193"/>
    <w:rsid w:val="001472BD"/>
    <w:rsid w:val="0014731E"/>
    <w:rsid w:val="001473D6"/>
    <w:rsid w:val="001473D8"/>
    <w:rsid w:val="00147585"/>
    <w:rsid w:val="001475CA"/>
    <w:rsid w:val="0014775B"/>
    <w:rsid w:val="001477C7"/>
    <w:rsid w:val="00147807"/>
    <w:rsid w:val="00147AB3"/>
    <w:rsid w:val="00147CAF"/>
    <w:rsid w:val="00147E0A"/>
    <w:rsid w:val="0015008E"/>
    <w:rsid w:val="0015022A"/>
    <w:rsid w:val="0015023E"/>
    <w:rsid w:val="00150483"/>
    <w:rsid w:val="001508EE"/>
    <w:rsid w:val="00150A2B"/>
    <w:rsid w:val="00150BAC"/>
    <w:rsid w:val="00150CDA"/>
    <w:rsid w:val="00150CF6"/>
    <w:rsid w:val="00150DCB"/>
    <w:rsid w:val="00150F1F"/>
    <w:rsid w:val="00150FEA"/>
    <w:rsid w:val="00151027"/>
    <w:rsid w:val="00151052"/>
    <w:rsid w:val="00151106"/>
    <w:rsid w:val="00151165"/>
    <w:rsid w:val="00151514"/>
    <w:rsid w:val="00151987"/>
    <w:rsid w:val="00151AFE"/>
    <w:rsid w:val="00151DAA"/>
    <w:rsid w:val="001522D6"/>
    <w:rsid w:val="0015240F"/>
    <w:rsid w:val="0015253E"/>
    <w:rsid w:val="00152959"/>
    <w:rsid w:val="001529E2"/>
    <w:rsid w:val="00152A30"/>
    <w:rsid w:val="00152B06"/>
    <w:rsid w:val="00152B69"/>
    <w:rsid w:val="00152C71"/>
    <w:rsid w:val="00152D53"/>
    <w:rsid w:val="00152D70"/>
    <w:rsid w:val="00152E12"/>
    <w:rsid w:val="00152EB6"/>
    <w:rsid w:val="00152F30"/>
    <w:rsid w:val="00152F50"/>
    <w:rsid w:val="001530F5"/>
    <w:rsid w:val="001530FC"/>
    <w:rsid w:val="00153137"/>
    <w:rsid w:val="0015313B"/>
    <w:rsid w:val="00153242"/>
    <w:rsid w:val="001533B1"/>
    <w:rsid w:val="00153D72"/>
    <w:rsid w:val="00153F45"/>
    <w:rsid w:val="0015441B"/>
    <w:rsid w:val="00154739"/>
    <w:rsid w:val="00154BC8"/>
    <w:rsid w:val="00154C85"/>
    <w:rsid w:val="00154C94"/>
    <w:rsid w:val="00154CC4"/>
    <w:rsid w:val="00154D2E"/>
    <w:rsid w:val="00154ECD"/>
    <w:rsid w:val="00154EF5"/>
    <w:rsid w:val="0015520F"/>
    <w:rsid w:val="00155252"/>
    <w:rsid w:val="0015573F"/>
    <w:rsid w:val="00155C23"/>
    <w:rsid w:val="00155D2B"/>
    <w:rsid w:val="00155DE9"/>
    <w:rsid w:val="00156465"/>
    <w:rsid w:val="001564DB"/>
    <w:rsid w:val="00156735"/>
    <w:rsid w:val="001567FB"/>
    <w:rsid w:val="00156AD5"/>
    <w:rsid w:val="00156E5A"/>
    <w:rsid w:val="00156F55"/>
    <w:rsid w:val="00157052"/>
    <w:rsid w:val="00157515"/>
    <w:rsid w:val="001577ED"/>
    <w:rsid w:val="00157BDF"/>
    <w:rsid w:val="00157DF1"/>
    <w:rsid w:val="00157F12"/>
    <w:rsid w:val="00157F8B"/>
    <w:rsid w:val="00160399"/>
    <w:rsid w:val="00160485"/>
    <w:rsid w:val="001607A4"/>
    <w:rsid w:val="00160A55"/>
    <w:rsid w:val="00160B3F"/>
    <w:rsid w:val="00160B4B"/>
    <w:rsid w:val="00160DEC"/>
    <w:rsid w:val="00160FCF"/>
    <w:rsid w:val="00160FE5"/>
    <w:rsid w:val="0016113B"/>
    <w:rsid w:val="001613A3"/>
    <w:rsid w:val="00161470"/>
    <w:rsid w:val="00161822"/>
    <w:rsid w:val="00161E97"/>
    <w:rsid w:val="001620C9"/>
    <w:rsid w:val="00162181"/>
    <w:rsid w:val="00162330"/>
    <w:rsid w:val="001623F0"/>
    <w:rsid w:val="00162422"/>
    <w:rsid w:val="001624E1"/>
    <w:rsid w:val="00162DA1"/>
    <w:rsid w:val="00162EBB"/>
    <w:rsid w:val="00162F80"/>
    <w:rsid w:val="0016317E"/>
    <w:rsid w:val="0016327D"/>
    <w:rsid w:val="0016333F"/>
    <w:rsid w:val="001633AA"/>
    <w:rsid w:val="001634F8"/>
    <w:rsid w:val="00163550"/>
    <w:rsid w:val="00163556"/>
    <w:rsid w:val="001639EE"/>
    <w:rsid w:val="00163BAA"/>
    <w:rsid w:val="00163FEF"/>
    <w:rsid w:val="00164176"/>
    <w:rsid w:val="00164A67"/>
    <w:rsid w:val="00164BCE"/>
    <w:rsid w:val="00164C56"/>
    <w:rsid w:val="00164CB2"/>
    <w:rsid w:val="00164E10"/>
    <w:rsid w:val="001651A0"/>
    <w:rsid w:val="001651FB"/>
    <w:rsid w:val="0016529D"/>
    <w:rsid w:val="00165472"/>
    <w:rsid w:val="00165B75"/>
    <w:rsid w:val="00165BA4"/>
    <w:rsid w:val="00165F49"/>
    <w:rsid w:val="00165FA6"/>
    <w:rsid w:val="00166450"/>
    <w:rsid w:val="00166676"/>
    <w:rsid w:val="0016677E"/>
    <w:rsid w:val="0016678C"/>
    <w:rsid w:val="0016696C"/>
    <w:rsid w:val="001669F5"/>
    <w:rsid w:val="00166A24"/>
    <w:rsid w:val="00166A39"/>
    <w:rsid w:val="00166C2A"/>
    <w:rsid w:val="00166D0C"/>
    <w:rsid w:val="00166EAE"/>
    <w:rsid w:val="0016711F"/>
    <w:rsid w:val="00167374"/>
    <w:rsid w:val="001673AA"/>
    <w:rsid w:val="001673FF"/>
    <w:rsid w:val="0016750C"/>
    <w:rsid w:val="001676A2"/>
    <w:rsid w:val="001679BD"/>
    <w:rsid w:val="00167CBC"/>
    <w:rsid w:val="00170686"/>
    <w:rsid w:val="001707BE"/>
    <w:rsid w:val="001707C5"/>
    <w:rsid w:val="001708AF"/>
    <w:rsid w:val="00170908"/>
    <w:rsid w:val="00170A41"/>
    <w:rsid w:val="00170DA6"/>
    <w:rsid w:val="001719C5"/>
    <w:rsid w:val="00171A52"/>
    <w:rsid w:val="00171A8A"/>
    <w:rsid w:val="00171B16"/>
    <w:rsid w:val="00171B3F"/>
    <w:rsid w:val="00171BE7"/>
    <w:rsid w:val="00171D05"/>
    <w:rsid w:val="00171E05"/>
    <w:rsid w:val="0017215F"/>
    <w:rsid w:val="0017252C"/>
    <w:rsid w:val="0017257A"/>
    <w:rsid w:val="001726B2"/>
    <w:rsid w:val="00172D71"/>
    <w:rsid w:val="00172DFE"/>
    <w:rsid w:val="00172E04"/>
    <w:rsid w:val="00172F7F"/>
    <w:rsid w:val="00173137"/>
    <w:rsid w:val="001731C2"/>
    <w:rsid w:val="00173584"/>
    <w:rsid w:val="001735F1"/>
    <w:rsid w:val="00173860"/>
    <w:rsid w:val="0017386E"/>
    <w:rsid w:val="00173C57"/>
    <w:rsid w:val="00173CC6"/>
    <w:rsid w:val="00174035"/>
    <w:rsid w:val="001741B9"/>
    <w:rsid w:val="00174294"/>
    <w:rsid w:val="001742E7"/>
    <w:rsid w:val="00174378"/>
    <w:rsid w:val="001743B5"/>
    <w:rsid w:val="00174484"/>
    <w:rsid w:val="00174726"/>
    <w:rsid w:val="0017489E"/>
    <w:rsid w:val="00174946"/>
    <w:rsid w:val="00174B6E"/>
    <w:rsid w:val="00175025"/>
    <w:rsid w:val="001750CC"/>
    <w:rsid w:val="001753CD"/>
    <w:rsid w:val="00175405"/>
    <w:rsid w:val="00175ED3"/>
    <w:rsid w:val="00175FDB"/>
    <w:rsid w:val="0017620E"/>
    <w:rsid w:val="00176273"/>
    <w:rsid w:val="001762F1"/>
    <w:rsid w:val="00176384"/>
    <w:rsid w:val="00176551"/>
    <w:rsid w:val="00176598"/>
    <w:rsid w:val="00176808"/>
    <w:rsid w:val="0017684A"/>
    <w:rsid w:val="0017696D"/>
    <w:rsid w:val="001769FA"/>
    <w:rsid w:val="00176A81"/>
    <w:rsid w:val="001770C5"/>
    <w:rsid w:val="0017718F"/>
    <w:rsid w:val="00177235"/>
    <w:rsid w:val="001776AB"/>
    <w:rsid w:val="00177A89"/>
    <w:rsid w:val="00177CC2"/>
    <w:rsid w:val="00177D73"/>
    <w:rsid w:val="0018010C"/>
    <w:rsid w:val="00180433"/>
    <w:rsid w:val="001804CD"/>
    <w:rsid w:val="0018064C"/>
    <w:rsid w:val="001808C6"/>
    <w:rsid w:val="00180DB7"/>
    <w:rsid w:val="00180F55"/>
    <w:rsid w:val="0018159A"/>
    <w:rsid w:val="0018162D"/>
    <w:rsid w:val="00181957"/>
    <w:rsid w:val="00181E64"/>
    <w:rsid w:val="00181FE1"/>
    <w:rsid w:val="0018219B"/>
    <w:rsid w:val="0018232A"/>
    <w:rsid w:val="001825B6"/>
    <w:rsid w:val="00182924"/>
    <w:rsid w:val="001829C5"/>
    <w:rsid w:val="00182A17"/>
    <w:rsid w:val="00183031"/>
    <w:rsid w:val="001833FE"/>
    <w:rsid w:val="001834B8"/>
    <w:rsid w:val="0018353C"/>
    <w:rsid w:val="001838F4"/>
    <w:rsid w:val="00183A4E"/>
    <w:rsid w:val="00183DD0"/>
    <w:rsid w:val="00183F84"/>
    <w:rsid w:val="00184042"/>
    <w:rsid w:val="00184450"/>
    <w:rsid w:val="001844A6"/>
    <w:rsid w:val="00184541"/>
    <w:rsid w:val="0018474B"/>
    <w:rsid w:val="00184830"/>
    <w:rsid w:val="00184878"/>
    <w:rsid w:val="00184983"/>
    <w:rsid w:val="00184BD9"/>
    <w:rsid w:val="00185151"/>
    <w:rsid w:val="001853F3"/>
    <w:rsid w:val="001857A4"/>
    <w:rsid w:val="00185B0D"/>
    <w:rsid w:val="00185BC8"/>
    <w:rsid w:val="001861E7"/>
    <w:rsid w:val="001862EE"/>
    <w:rsid w:val="00186537"/>
    <w:rsid w:val="00186892"/>
    <w:rsid w:val="001869B7"/>
    <w:rsid w:val="00186A06"/>
    <w:rsid w:val="00186ABE"/>
    <w:rsid w:val="00186B38"/>
    <w:rsid w:val="00186C19"/>
    <w:rsid w:val="00186E60"/>
    <w:rsid w:val="0018724F"/>
    <w:rsid w:val="001873BC"/>
    <w:rsid w:val="00187446"/>
    <w:rsid w:val="001875B8"/>
    <w:rsid w:val="00187644"/>
    <w:rsid w:val="001879C7"/>
    <w:rsid w:val="00187B75"/>
    <w:rsid w:val="00187C9F"/>
    <w:rsid w:val="00187EE2"/>
    <w:rsid w:val="00187EED"/>
    <w:rsid w:val="00187F8A"/>
    <w:rsid w:val="00190016"/>
    <w:rsid w:val="001901BC"/>
    <w:rsid w:val="0019026C"/>
    <w:rsid w:val="00190294"/>
    <w:rsid w:val="001902B8"/>
    <w:rsid w:val="00190320"/>
    <w:rsid w:val="0019033E"/>
    <w:rsid w:val="00190712"/>
    <w:rsid w:val="001908DE"/>
    <w:rsid w:val="00190949"/>
    <w:rsid w:val="0019096C"/>
    <w:rsid w:val="001909FF"/>
    <w:rsid w:val="00190D6F"/>
    <w:rsid w:val="00190DF6"/>
    <w:rsid w:val="0019104E"/>
    <w:rsid w:val="001914C6"/>
    <w:rsid w:val="0019155C"/>
    <w:rsid w:val="001917B5"/>
    <w:rsid w:val="00191AEE"/>
    <w:rsid w:val="00191B63"/>
    <w:rsid w:val="00191D39"/>
    <w:rsid w:val="00191FDF"/>
    <w:rsid w:val="00192018"/>
    <w:rsid w:val="0019231A"/>
    <w:rsid w:val="001924A9"/>
    <w:rsid w:val="00192558"/>
    <w:rsid w:val="001926A9"/>
    <w:rsid w:val="00192912"/>
    <w:rsid w:val="00192D47"/>
    <w:rsid w:val="0019318A"/>
    <w:rsid w:val="001931A4"/>
    <w:rsid w:val="00193207"/>
    <w:rsid w:val="001933A2"/>
    <w:rsid w:val="00193EE2"/>
    <w:rsid w:val="001940B2"/>
    <w:rsid w:val="00194103"/>
    <w:rsid w:val="001944F3"/>
    <w:rsid w:val="0019458C"/>
    <w:rsid w:val="00194750"/>
    <w:rsid w:val="0019479A"/>
    <w:rsid w:val="001947C7"/>
    <w:rsid w:val="00194947"/>
    <w:rsid w:val="00194BD3"/>
    <w:rsid w:val="00194BEA"/>
    <w:rsid w:val="00195271"/>
    <w:rsid w:val="001958D1"/>
    <w:rsid w:val="00195B2C"/>
    <w:rsid w:val="00195BEE"/>
    <w:rsid w:val="00195CBD"/>
    <w:rsid w:val="0019611C"/>
    <w:rsid w:val="00196141"/>
    <w:rsid w:val="00196155"/>
    <w:rsid w:val="001962CB"/>
    <w:rsid w:val="00196541"/>
    <w:rsid w:val="001969F6"/>
    <w:rsid w:val="00196BA9"/>
    <w:rsid w:val="00197024"/>
    <w:rsid w:val="00197071"/>
    <w:rsid w:val="001970F3"/>
    <w:rsid w:val="0019727A"/>
    <w:rsid w:val="00197628"/>
    <w:rsid w:val="00197698"/>
    <w:rsid w:val="001977BE"/>
    <w:rsid w:val="00197EC9"/>
    <w:rsid w:val="00197F7A"/>
    <w:rsid w:val="001A0021"/>
    <w:rsid w:val="001A00B0"/>
    <w:rsid w:val="001A0199"/>
    <w:rsid w:val="001A038B"/>
    <w:rsid w:val="001A0624"/>
    <w:rsid w:val="001A070E"/>
    <w:rsid w:val="001A0C01"/>
    <w:rsid w:val="001A0E75"/>
    <w:rsid w:val="001A0F5B"/>
    <w:rsid w:val="001A11BD"/>
    <w:rsid w:val="001A1331"/>
    <w:rsid w:val="001A1518"/>
    <w:rsid w:val="001A17E6"/>
    <w:rsid w:val="001A1A32"/>
    <w:rsid w:val="001A1CA2"/>
    <w:rsid w:val="001A2216"/>
    <w:rsid w:val="001A22E6"/>
    <w:rsid w:val="001A243B"/>
    <w:rsid w:val="001A2744"/>
    <w:rsid w:val="001A27E7"/>
    <w:rsid w:val="001A2E9D"/>
    <w:rsid w:val="001A3142"/>
    <w:rsid w:val="001A31E3"/>
    <w:rsid w:val="001A3202"/>
    <w:rsid w:val="001A3207"/>
    <w:rsid w:val="001A3234"/>
    <w:rsid w:val="001A32E3"/>
    <w:rsid w:val="001A3320"/>
    <w:rsid w:val="001A3470"/>
    <w:rsid w:val="001A34CC"/>
    <w:rsid w:val="001A3808"/>
    <w:rsid w:val="001A39A7"/>
    <w:rsid w:val="001A3C67"/>
    <w:rsid w:val="001A40B4"/>
    <w:rsid w:val="001A4206"/>
    <w:rsid w:val="001A442C"/>
    <w:rsid w:val="001A4433"/>
    <w:rsid w:val="001A44C9"/>
    <w:rsid w:val="001A45D0"/>
    <w:rsid w:val="001A480E"/>
    <w:rsid w:val="001A4962"/>
    <w:rsid w:val="001A4A85"/>
    <w:rsid w:val="001A4D92"/>
    <w:rsid w:val="001A4F02"/>
    <w:rsid w:val="001A5051"/>
    <w:rsid w:val="001A52EE"/>
    <w:rsid w:val="001A5428"/>
    <w:rsid w:val="001A54B4"/>
    <w:rsid w:val="001A57AC"/>
    <w:rsid w:val="001A58C0"/>
    <w:rsid w:val="001A593C"/>
    <w:rsid w:val="001A598A"/>
    <w:rsid w:val="001A5C3D"/>
    <w:rsid w:val="001A5E20"/>
    <w:rsid w:val="001A61F9"/>
    <w:rsid w:val="001A62B5"/>
    <w:rsid w:val="001A62E0"/>
    <w:rsid w:val="001A6542"/>
    <w:rsid w:val="001A6544"/>
    <w:rsid w:val="001A67D1"/>
    <w:rsid w:val="001A6841"/>
    <w:rsid w:val="001A6C9B"/>
    <w:rsid w:val="001A6DEB"/>
    <w:rsid w:val="001A6DEF"/>
    <w:rsid w:val="001A6E3D"/>
    <w:rsid w:val="001A721C"/>
    <w:rsid w:val="001A730E"/>
    <w:rsid w:val="001A739C"/>
    <w:rsid w:val="001A73C5"/>
    <w:rsid w:val="001A75A1"/>
    <w:rsid w:val="001A7829"/>
    <w:rsid w:val="001A7A14"/>
    <w:rsid w:val="001A7BF3"/>
    <w:rsid w:val="001A7D6E"/>
    <w:rsid w:val="001A7DB3"/>
    <w:rsid w:val="001A7E3E"/>
    <w:rsid w:val="001A7F6F"/>
    <w:rsid w:val="001B064D"/>
    <w:rsid w:val="001B0DFB"/>
    <w:rsid w:val="001B0F39"/>
    <w:rsid w:val="001B0F90"/>
    <w:rsid w:val="001B135E"/>
    <w:rsid w:val="001B1485"/>
    <w:rsid w:val="001B1617"/>
    <w:rsid w:val="001B177D"/>
    <w:rsid w:val="001B1997"/>
    <w:rsid w:val="001B1A6E"/>
    <w:rsid w:val="001B1C98"/>
    <w:rsid w:val="001B250D"/>
    <w:rsid w:val="001B25A3"/>
    <w:rsid w:val="001B26AC"/>
    <w:rsid w:val="001B290F"/>
    <w:rsid w:val="001B2941"/>
    <w:rsid w:val="001B2A22"/>
    <w:rsid w:val="001B2A5E"/>
    <w:rsid w:val="001B2A7C"/>
    <w:rsid w:val="001B2B36"/>
    <w:rsid w:val="001B310C"/>
    <w:rsid w:val="001B31E4"/>
    <w:rsid w:val="001B35AB"/>
    <w:rsid w:val="001B3D5A"/>
    <w:rsid w:val="001B3D9B"/>
    <w:rsid w:val="001B4001"/>
    <w:rsid w:val="001B4067"/>
    <w:rsid w:val="001B4151"/>
    <w:rsid w:val="001B41B5"/>
    <w:rsid w:val="001B49A5"/>
    <w:rsid w:val="001B4A59"/>
    <w:rsid w:val="001B4ADD"/>
    <w:rsid w:val="001B4D84"/>
    <w:rsid w:val="001B4E13"/>
    <w:rsid w:val="001B4F14"/>
    <w:rsid w:val="001B51E4"/>
    <w:rsid w:val="001B5206"/>
    <w:rsid w:val="001B5390"/>
    <w:rsid w:val="001B55F2"/>
    <w:rsid w:val="001B599F"/>
    <w:rsid w:val="001B5A9F"/>
    <w:rsid w:val="001B5BEB"/>
    <w:rsid w:val="001B60DA"/>
    <w:rsid w:val="001B62AF"/>
    <w:rsid w:val="001B62E6"/>
    <w:rsid w:val="001B6335"/>
    <w:rsid w:val="001B654F"/>
    <w:rsid w:val="001B6590"/>
    <w:rsid w:val="001B669F"/>
    <w:rsid w:val="001B66EE"/>
    <w:rsid w:val="001B698A"/>
    <w:rsid w:val="001B6ABE"/>
    <w:rsid w:val="001B6DFD"/>
    <w:rsid w:val="001B6EB2"/>
    <w:rsid w:val="001B73BD"/>
    <w:rsid w:val="001B73CD"/>
    <w:rsid w:val="001B75BF"/>
    <w:rsid w:val="001B77CD"/>
    <w:rsid w:val="001B7DFE"/>
    <w:rsid w:val="001C008A"/>
    <w:rsid w:val="001C01C5"/>
    <w:rsid w:val="001C0319"/>
    <w:rsid w:val="001C069F"/>
    <w:rsid w:val="001C0700"/>
    <w:rsid w:val="001C07C5"/>
    <w:rsid w:val="001C093C"/>
    <w:rsid w:val="001C09C2"/>
    <w:rsid w:val="001C0E2E"/>
    <w:rsid w:val="001C0EF3"/>
    <w:rsid w:val="001C0FF2"/>
    <w:rsid w:val="001C1100"/>
    <w:rsid w:val="001C1299"/>
    <w:rsid w:val="001C1380"/>
    <w:rsid w:val="001C15B2"/>
    <w:rsid w:val="001C16DA"/>
    <w:rsid w:val="001C16F0"/>
    <w:rsid w:val="001C18C6"/>
    <w:rsid w:val="001C1C30"/>
    <w:rsid w:val="001C1CEC"/>
    <w:rsid w:val="001C22A8"/>
    <w:rsid w:val="001C29B9"/>
    <w:rsid w:val="001C29C5"/>
    <w:rsid w:val="001C2A79"/>
    <w:rsid w:val="001C2D2F"/>
    <w:rsid w:val="001C300D"/>
    <w:rsid w:val="001C3124"/>
    <w:rsid w:val="001C3374"/>
    <w:rsid w:val="001C33D6"/>
    <w:rsid w:val="001C33DF"/>
    <w:rsid w:val="001C341E"/>
    <w:rsid w:val="001C3442"/>
    <w:rsid w:val="001C38E2"/>
    <w:rsid w:val="001C3963"/>
    <w:rsid w:val="001C3DA1"/>
    <w:rsid w:val="001C3EC5"/>
    <w:rsid w:val="001C4458"/>
    <w:rsid w:val="001C4576"/>
    <w:rsid w:val="001C46B1"/>
    <w:rsid w:val="001C4719"/>
    <w:rsid w:val="001C4AB4"/>
    <w:rsid w:val="001C50EA"/>
    <w:rsid w:val="001C5130"/>
    <w:rsid w:val="001C53F4"/>
    <w:rsid w:val="001C5601"/>
    <w:rsid w:val="001C56F6"/>
    <w:rsid w:val="001C573B"/>
    <w:rsid w:val="001C5A39"/>
    <w:rsid w:val="001C5C3B"/>
    <w:rsid w:val="001C5CFF"/>
    <w:rsid w:val="001C5D8A"/>
    <w:rsid w:val="001C628B"/>
    <w:rsid w:val="001C6340"/>
    <w:rsid w:val="001C63AD"/>
    <w:rsid w:val="001C63D2"/>
    <w:rsid w:val="001C6A11"/>
    <w:rsid w:val="001C6F79"/>
    <w:rsid w:val="001C6FBF"/>
    <w:rsid w:val="001C7227"/>
    <w:rsid w:val="001D01B2"/>
    <w:rsid w:val="001D024F"/>
    <w:rsid w:val="001D0408"/>
    <w:rsid w:val="001D0562"/>
    <w:rsid w:val="001D0799"/>
    <w:rsid w:val="001D07D6"/>
    <w:rsid w:val="001D0B0D"/>
    <w:rsid w:val="001D0B76"/>
    <w:rsid w:val="001D0B80"/>
    <w:rsid w:val="001D0C46"/>
    <w:rsid w:val="001D0D53"/>
    <w:rsid w:val="001D1116"/>
    <w:rsid w:val="001D134E"/>
    <w:rsid w:val="001D145C"/>
    <w:rsid w:val="001D160D"/>
    <w:rsid w:val="001D16D2"/>
    <w:rsid w:val="001D16EA"/>
    <w:rsid w:val="001D18A6"/>
    <w:rsid w:val="001D18FB"/>
    <w:rsid w:val="001D1979"/>
    <w:rsid w:val="001D1BD7"/>
    <w:rsid w:val="001D1DAB"/>
    <w:rsid w:val="001D1F16"/>
    <w:rsid w:val="001D212C"/>
    <w:rsid w:val="001D23BE"/>
    <w:rsid w:val="001D2523"/>
    <w:rsid w:val="001D274A"/>
    <w:rsid w:val="001D27C3"/>
    <w:rsid w:val="001D288E"/>
    <w:rsid w:val="001D2A31"/>
    <w:rsid w:val="001D2B8E"/>
    <w:rsid w:val="001D2BA5"/>
    <w:rsid w:val="001D2C37"/>
    <w:rsid w:val="001D2E51"/>
    <w:rsid w:val="001D2F45"/>
    <w:rsid w:val="001D3021"/>
    <w:rsid w:val="001D31F4"/>
    <w:rsid w:val="001D3370"/>
    <w:rsid w:val="001D3410"/>
    <w:rsid w:val="001D393D"/>
    <w:rsid w:val="001D3B2E"/>
    <w:rsid w:val="001D3C79"/>
    <w:rsid w:val="001D3CC9"/>
    <w:rsid w:val="001D3D5B"/>
    <w:rsid w:val="001D3F94"/>
    <w:rsid w:val="001D40E6"/>
    <w:rsid w:val="001D457C"/>
    <w:rsid w:val="001D48AE"/>
    <w:rsid w:val="001D4A09"/>
    <w:rsid w:val="001D4A32"/>
    <w:rsid w:val="001D4BF9"/>
    <w:rsid w:val="001D4C46"/>
    <w:rsid w:val="001D507C"/>
    <w:rsid w:val="001D50D1"/>
    <w:rsid w:val="001D50F1"/>
    <w:rsid w:val="001D515B"/>
    <w:rsid w:val="001D52DC"/>
    <w:rsid w:val="001D52FF"/>
    <w:rsid w:val="001D5357"/>
    <w:rsid w:val="001D5778"/>
    <w:rsid w:val="001D57CC"/>
    <w:rsid w:val="001D5838"/>
    <w:rsid w:val="001D588A"/>
    <w:rsid w:val="001D5BC0"/>
    <w:rsid w:val="001D5E9A"/>
    <w:rsid w:val="001D5F2C"/>
    <w:rsid w:val="001D6336"/>
    <w:rsid w:val="001D68D7"/>
    <w:rsid w:val="001D6B36"/>
    <w:rsid w:val="001D6C86"/>
    <w:rsid w:val="001D7287"/>
    <w:rsid w:val="001D7310"/>
    <w:rsid w:val="001D7341"/>
    <w:rsid w:val="001D749D"/>
    <w:rsid w:val="001D764D"/>
    <w:rsid w:val="001D76C9"/>
    <w:rsid w:val="001D7728"/>
    <w:rsid w:val="001D77FF"/>
    <w:rsid w:val="001D7BD7"/>
    <w:rsid w:val="001D7CD7"/>
    <w:rsid w:val="001E004E"/>
    <w:rsid w:val="001E0415"/>
    <w:rsid w:val="001E0569"/>
    <w:rsid w:val="001E0676"/>
    <w:rsid w:val="001E0C12"/>
    <w:rsid w:val="001E0FB8"/>
    <w:rsid w:val="001E136A"/>
    <w:rsid w:val="001E14F5"/>
    <w:rsid w:val="001E1523"/>
    <w:rsid w:val="001E1738"/>
    <w:rsid w:val="001E1A92"/>
    <w:rsid w:val="001E1B78"/>
    <w:rsid w:val="001E1C75"/>
    <w:rsid w:val="001E1EF8"/>
    <w:rsid w:val="001E238E"/>
    <w:rsid w:val="001E243C"/>
    <w:rsid w:val="001E2461"/>
    <w:rsid w:val="001E24E9"/>
    <w:rsid w:val="001E26D8"/>
    <w:rsid w:val="001E2779"/>
    <w:rsid w:val="001E28D2"/>
    <w:rsid w:val="001E2912"/>
    <w:rsid w:val="001E296E"/>
    <w:rsid w:val="001E2992"/>
    <w:rsid w:val="001E2B91"/>
    <w:rsid w:val="001E2E3F"/>
    <w:rsid w:val="001E3361"/>
    <w:rsid w:val="001E340A"/>
    <w:rsid w:val="001E3915"/>
    <w:rsid w:val="001E3E79"/>
    <w:rsid w:val="001E4052"/>
    <w:rsid w:val="001E4178"/>
    <w:rsid w:val="001E43E1"/>
    <w:rsid w:val="001E43EE"/>
    <w:rsid w:val="001E44C9"/>
    <w:rsid w:val="001E454D"/>
    <w:rsid w:val="001E4794"/>
    <w:rsid w:val="001E4938"/>
    <w:rsid w:val="001E4A06"/>
    <w:rsid w:val="001E4A3B"/>
    <w:rsid w:val="001E4CEC"/>
    <w:rsid w:val="001E4EBA"/>
    <w:rsid w:val="001E4EBD"/>
    <w:rsid w:val="001E4FB8"/>
    <w:rsid w:val="001E52AD"/>
    <w:rsid w:val="001E57CE"/>
    <w:rsid w:val="001E5938"/>
    <w:rsid w:val="001E5CD5"/>
    <w:rsid w:val="001E612C"/>
    <w:rsid w:val="001E6473"/>
    <w:rsid w:val="001E6498"/>
    <w:rsid w:val="001E6671"/>
    <w:rsid w:val="001E6735"/>
    <w:rsid w:val="001E6978"/>
    <w:rsid w:val="001E6E3E"/>
    <w:rsid w:val="001E7669"/>
    <w:rsid w:val="001E7837"/>
    <w:rsid w:val="001E789C"/>
    <w:rsid w:val="001E794D"/>
    <w:rsid w:val="001E7C19"/>
    <w:rsid w:val="001E7CEF"/>
    <w:rsid w:val="001F0048"/>
    <w:rsid w:val="001F010E"/>
    <w:rsid w:val="001F0320"/>
    <w:rsid w:val="001F03C4"/>
    <w:rsid w:val="001F03D0"/>
    <w:rsid w:val="001F0406"/>
    <w:rsid w:val="001F042C"/>
    <w:rsid w:val="001F0771"/>
    <w:rsid w:val="001F07E5"/>
    <w:rsid w:val="001F0C08"/>
    <w:rsid w:val="001F0C8B"/>
    <w:rsid w:val="001F0DC7"/>
    <w:rsid w:val="001F0DE1"/>
    <w:rsid w:val="001F18B3"/>
    <w:rsid w:val="001F192D"/>
    <w:rsid w:val="001F1C0C"/>
    <w:rsid w:val="001F1E33"/>
    <w:rsid w:val="001F20BD"/>
    <w:rsid w:val="001F24B8"/>
    <w:rsid w:val="001F29C4"/>
    <w:rsid w:val="001F2BD0"/>
    <w:rsid w:val="001F2D7C"/>
    <w:rsid w:val="001F2EB4"/>
    <w:rsid w:val="001F348E"/>
    <w:rsid w:val="001F3529"/>
    <w:rsid w:val="001F3588"/>
    <w:rsid w:val="001F35EF"/>
    <w:rsid w:val="001F3655"/>
    <w:rsid w:val="001F36B1"/>
    <w:rsid w:val="001F3766"/>
    <w:rsid w:val="001F3865"/>
    <w:rsid w:val="001F3EDB"/>
    <w:rsid w:val="001F4140"/>
    <w:rsid w:val="001F446E"/>
    <w:rsid w:val="001F4732"/>
    <w:rsid w:val="001F4C3D"/>
    <w:rsid w:val="001F4E50"/>
    <w:rsid w:val="001F4EAD"/>
    <w:rsid w:val="001F4F39"/>
    <w:rsid w:val="001F5127"/>
    <w:rsid w:val="001F524E"/>
    <w:rsid w:val="001F5625"/>
    <w:rsid w:val="001F5740"/>
    <w:rsid w:val="001F5803"/>
    <w:rsid w:val="001F587A"/>
    <w:rsid w:val="001F5A62"/>
    <w:rsid w:val="001F5BB7"/>
    <w:rsid w:val="001F5C62"/>
    <w:rsid w:val="001F5CD4"/>
    <w:rsid w:val="001F5F40"/>
    <w:rsid w:val="001F5FB7"/>
    <w:rsid w:val="001F637B"/>
    <w:rsid w:val="001F64ED"/>
    <w:rsid w:val="001F6761"/>
    <w:rsid w:val="001F68D6"/>
    <w:rsid w:val="001F6B27"/>
    <w:rsid w:val="001F6B3B"/>
    <w:rsid w:val="001F6DB0"/>
    <w:rsid w:val="001F6DFD"/>
    <w:rsid w:val="001F7016"/>
    <w:rsid w:val="001F724C"/>
    <w:rsid w:val="001F737C"/>
    <w:rsid w:val="001F73AA"/>
    <w:rsid w:val="001F74F5"/>
    <w:rsid w:val="001F758F"/>
    <w:rsid w:val="001F75C1"/>
    <w:rsid w:val="001F77FD"/>
    <w:rsid w:val="001F7C4D"/>
    <w:rsid w:val="001F7CC4"/>
    <w:rsid w:val="001F7D5F"/>
    <w:rsid w:val="001F7DED"/>
    <w:rsid w:val="0020001F"/>
    <w:rsid w:val="00200409"/>
    <w:rsid w:val="00200641"/>
    <w:rsid w:val="002006A9"/>
    <w:rsid w:val="002006EC"/>
    <w:rsid w:val="00200714"/>
    <w:rsid w:val="002007CB"/>
    <w:rsid w:val="002008F4"/>
    <w:rsid w:val="002009BA"/>
    <w:rsid w:val="00200C18"/>
    <w:rsid w:val="00200D09"/>
    <w:rsid w:val="00200DAE"/>
    <w:rsid w:val="00200E59"/>
    <w:rsid w:val="00200FDF"/>
    <w:rsid w:val="002011EA"/>
    <w:rsid w:val="002015B1"/>
    <w:rsid w:val="0020178D"/>
    <w:rsid w:val="0020184E"/>
    <w:rsid w:val="002018CF"/>
    <w:rsid w:val="00201A49"/>
    <w:rsid w:val="00201AA5"/>
    <w:rsid w:val="00201AC9"/>
    <w:rsid w:val="00201DE8"/>
    <w:rsid w:val="0020209E"/>
    <w:rsid w:val="002022E4"/>
    <w:rsid w:val="002024C0"/>
    <w:rsid w:val="0020257E"/>
    <w:rsid w:val="00202694"/>
    <w:rsid w:val="0020294A"/>
    <w:rsid w:val="00202E34"/>
    <w:rsid w:val="00203018"/>
    <w:rsid w:val="00203512"/>
    <w:rsid w:val="00203734"/>
    <w:rsid w:val="00203B06"/>
    <w:rsid w:val="00203F64"/>
    <w:rsid w:val="00204160"/>
    <w:rsid w:val="00204361"/>
    <w:rsid w:val="00204648"/>
    <w:rsid w:val="00204701"/>
    <w:rsid w:val="00204828"/>
    <w:rsid w:val="00204A04"/>
    <w:rsid w:val="00204B6D"/>
    <w:rsid w:val="00204BD0"/>
    <w:rsid w:val="00204D9D"/>
    <w:rsid w:val="00205046"/>
    <w:rsid w:val="0020512E"/>
    <w:rsid w:val="00205155"/>
    <w:rsid w:val="00205327"/>
    <w:rsid w:val="00205336"/>
    <w:rsid w:val="002056B9"/>
    <w:rsid w:val="002056E1"/>
    <w:rsid w:val="002056E9"/>
    <w:rsid w:val="00205DB0"/>
    <w:rsid w:val="002061D5"/>
    <w:rsid w:val="0020623D"/>
    <w:rsid w:val="002062DC"/>
    <w:rsid w:val="002063BC"/>
    <w:rsid w:val="00206630"/>
    <w:rsid w:val="002066C2"/>
    <w:rsid w:val="002068B3"/>
    <w:rsid w:val="00206B04"/>
    <w:rsid w:val="00206B2A"/>
    <w:rsid w:val="00206E41"/>
    <w:rsid w:val="00206ECC"/>
    <w:rsid w:val="0020706A"/>
    <w:rsid w:val="00207B29"/>
    <w:rsid w:val="00210027"/>
    <w:rsid w:val="00210028"/>
    <w:rsid w:val="0021056F"/>
    <w:rsid w:val="002107EE"/>
    <w:rsid w:val="00210B67"/>
    <w:rsid w:val="00210E71"/>
    <w:rsid w:val="00210F61"/>
    <w:rsid w:val="0021146F"/>
    <w:rsid w:val="002115B6"/>
    <w:rsid w:val="00211822"/>
    <w:rsid w:val="0021192A"/>
    <w:rsid w:val="00211981"/>
    <w:rsid w:val="00211D01"/>
    <w:rsid w:val="00211F58"/>
    <w:rsid w:val="00212081"/>
    <w:rsid w:val="00212136"/>
    <w:rsid w:val="0021227E"/>
    <w:rsid w:val="002124B6"/>
    <w:rsid w:val="0021253C"/>
    <w:rsid w:val="0021281D"/>
    <w:rsid w:val="00212C0A"/>
    <w:rsid w:val="00212F87"/>
    <w:rsid w:val="0021303F"/>
    <w:rsid w:val="002130E3"/>
    <w:rsid w:val="00213577"/>
    <w:rsid w:val="0021363E"/>
    <w:rsid w:val="00213690"/>
    <w:rsid w:val="0021377A"/>
    <w:rsid w:val="00213B12"/>
    <w:rsid w:val="00213D3C"/>
    <w:rsid w:val="00213FCE"/>
    <w:rsid w:val="002143C3"/>
    <w:rsid w:val="002146CE"/>
    <w:rsid w:val="002146DC"/>
    <w:rsid w:val="00214A7F"/>
    <w:rsid w:val="00214BD1"/>
    <w:rsid w:val="00214CC2"/>
    <w:rsid w:val="0021527F"/>
    <w:rsid w:val="00215749"/>
    <w:rsid w:val="00215753"/>
    <w:rsid w:val="0021589B"/>
    <w:rsid w:val="00215FC1"/>
    <w:rsid w:val="0021611C"/>
    <w:rsid w:val="00216213"/>
    <w:rsid w:val="00216780"/>
    <w:rsid w:val="00216860"/>
    <w:rsid w:val="00216BE5"/>
    <w:rsid w:val="00216CB8"/>
    <w:rsid w:val="00216D99"/>
    <w:rsid w:val="00216DD0"/>
    <w:rsid w:val="00217603"/>
    <w:rsid w:val="002176D2"/>
    <w:rsid w:val="00217757"/>
    <w:rsid w:val="00217775"/>
    <w:rsid w:val="00217A0D"/>
    <w:rsid w:val="00217A94"/>
    <w:rsid w:val="00217DD0"/>
    <w:rsid w:val="002201B8"/>
    <w:rsid w:val="00220266"/>
    <w:rsid w:val="002202B9"/>
    <w:rsid w:val="00220691"/>
    <w:rsid w:val="00220E0A"/>
    <w:rsid w:val="00220E21"/>
    <w:rsid w:val="002211E3"/>
    <w:rsid w:val="002214CD"/>
    <w:rsid w:val="002215CD"/>
    <w:rsid w:val="002217C1"/>
    <w:rsid w:val="00221867"/>
    <w:rsid w:val="00221887"/>
    <w:rsid w:val="0022189B"/>
    <w:rsid w:val="00221929"/>
    <w:rsid w:val="00221C57"/>
    <w:rsid w:val="0022214F"/>
    <w:rsid w:val="00222157"/>
    <w:rsid w:val="002221CE"/>
    <w:rsid w:val="00222417"/>
    <w:rsid w:val="00222461"/>
    <w:rsid w:val="00222872"/>
    <w:rsid w:val="002228BA"/>
    <w:rsid w:val="00222ACA"/>
    <w:rsid w:val="00222BDD"/>
    <w:rsid w:val="00222D0D"/>
    <w:rsid w:val="00222EAB"/>
    <w:rsid w:val="00222FDE"/>
    <w:rsid w:val="0022306A"/>
    <w:rsid w:val="0022329B"/>
    <w:rsid w:val="002233D0"/>
    <w:rsid w:val="0022360A"/>
    <w:rsid w:val="002237EB"/>
    <w:rsid w:val="00223810"/>
    <w:rsid w:val="0022381A"/>
    <w:rsid w:val="00223951"/>
    <w:rsid w:val="00223B9E"/>
    <w:rsid w:val="00223D30"/>
    <w:rsid w:val="00223E0A"/>
    <w:rsid w:val="00223E7F"/>
    <w:rsid w:val="00224063"/>
    <w:rsid w:val="00224264"/>
    <w:rsid w:val="00224694"/>
    <w:rsid w:val="00224799"/>
    <w:rsid w:val="0022487F"/>
    <w:rsid w:val="002248FF"/>
    <w:rsid w:val="00224D55"/>
    <w:rsid w:val="00224F23"/>
    <w:rsid w:val="00225104"/>
    <w:rsid w:val="002252C5"/>
    <w:rsid w:val="002254D3"/>
    <w:rsid w:val="002255E6"/>
    <w:rsid w:val="00225733"/>
    <w:rsid w:val="00225DB6"/>
    <w:rsid w:val="00225E07"/>
    <w:rsid w:val="00225F72"/>
    <w:rsid w:val="00226203"/>
    <w:rsid w:val="002262CD"/>
    <w:rsid w:val="002262D5"/>
    <w:rsid w:val="0022631A"/>
    <w:rsid w:val="0022674A"/>
    <w:rsid w:val="002268BB"/>
    <w:rsid w:val="0022697F"/>
    <w:rsid w:val="002269B7"/>
    <w:rsid w:val="002269C7"/>
    <w:rsid w:val="00226A54"/>
    <w:rsid w:val="00226AB5"/>
    <w:rsid w:val="00226B22"/>
    <w:rsid w:val="00226D30"/>
    <w:rsid w:val="00226D62"/>
    <w:rsid w:val="00226E70"/>
    <w:rsid w:val="00226FB3"/>
    <w:rsid w:val="002271ED"/>
    <w:rsid w:val="002271F8"/>
    <w:rsid w:val="002275FD"/>
    <w:rsid w:val="00227952"/>
    <w:rsid w:val="002279DE"/>
    <w:rsid w:val="00227B11"/>
    <w:rsid w:val="00227B96"/>
    <w:rsid w:val="00227BF0"/>
    <w:rsid w:val="00227CC1"/>
    <w:rsid w:val="00227E9D"/>
    <w:rsid w:val="00227EF4"/>
    <w:rsid w:val="00227F12"/>
    <w:rsid w:val="00230004"/>
    <w:rsid w:val="0023004C"/>
    <w:rsid w:val="00230621"/>
    <w:rsid w:val="00230697"/>
    <w:rsid w:val="002308D7"/>
    <w:rsid w:val="0023094C"/>
    <w:rsid w:val="00230971"/>
    <w:rsid w:val="00231142"/>
    <w:rsid w:val="00231242"/>
    <w:rsid w:val="00231367"/>
    <w:rsid w:val="0023152D"/>
    <w:rsid w:val="00231575"/>
    <w:rsid w:val="00231756"/>
    <w:rsid w:val="00231889"/>
    <w:rsid w:val="00231939"/>
    <w:rsid w:val="00231954"/>
    <w:rsid w:val="00231A05"/>
    <w:rsid w:val="00231B30"/>
    <w:rsid w:val="00231BCC"/>
    <w:rsid w:val="00231DB8"/>
    <w:rsid w:val="0023249D"/>
    <w:rsid w:val="0023289D"/>
    <w:rsid w:val="00232AB0"/>
    <w:rsid w:val="002330E4"/>
    <w:rsid w:val="00233213"/>
    <w:rsid w:val="002333EA"/>
    <w:rsid w:val="00233725"/>
    <w:rsid w:val="002337E1"/>
    <w:rsid w:val="00233947"/>
    <w:rsid w:val="00233DAD"/>
    <w:rsid w:val="0023430B"/>
    <w:rsid w:val="002349B5"/>
    <w:rsid w:val="00234B5B"/>
    <w:rsid w:val="00234C14"/>
    <w:rsid w:val="00234CF6"/>
    <w:rsid w:val="00234E17"/>
    <w:rsid w:val="0023504D"/>
    <w:rsid w:val="00235083"/>
    <w:rsid w:val="00235126"/>
    <w:rsid w:val="002353C6"/>
    <w:rsid w:val="00235678"/>
    <w:rsid w:val="002357E5"/>
    <w:rsid w:val="00235D37"/>
    <w:rsid w:val="00235E9B"/>
    <w:rsid w:val="00236001"/>
    <w:rsid w:val="00236200"/>
    <w:rsid w:val="002362FC"/>
    <w:rsid w:val="00236423"/>
    <w:rsid w:val="0023643B"/>
    <w:rsid w:val="002367FA"/>
    <w:rsid w:val="0023682B"/>
    <w:rsid w:val="002368FA"/>
    <w:rsid w:val="00236AC0"/>
    <w:rsid w:val="00236C68"/>
    <w:rsid w:val="00236E8C"/>
    <w:rsid w:val="00237112"/>
    <w:rsid w:val="002375C0"/>
    <w:rsid w:val="0023799F"/>
    <w:rsid w:val="002379C6"/>
    <w:rsid w:val="00237ABD"/>
    <w:rsid w:val="00237ECC"/>
    <w:rsid w:val="002400D6"/>
    <w:rsid w:val="00240203"/>
    <w:rsid w:val="00240217"/>
    <w:rsid w:val="002407C5"/>
    <w:rsid w:val="0024086D"/>
    <w:rsid w:val="00240A89"/>
    <w:rsid w:val="00240CDC"/>
    <w:rsid w:val="00240ED0"/>
    <w:rsid w:val="0024127F"/>
    <w:rsid w:val="00241534"/>
    <w:rsid w:val="00241682"/>
    <w:rsid w:val="002416E6"/>
    <w:rsid w:val="002417F3"/>
    <w:rsid w:val="00241A95"/>
    <w:rsid w:val="00241D12"/>
    <w:rsid w:val="00241D36"/>
    <w:rsid w:val="00241D58"/>
    <w:rsid w:val="002420B1"/>
    <w:rsid w:val="002420E9"/>
    <w:rsid w:val="00242164"/>
    <w:rsid w:val="002424A9"/>
    <w:rsid w:val="0024258F"/>
    <w:rsid w:val="00242A90"/>
    <w:rsid w:val="00242B79"/>
    <w:rsid w:val="00242CE4"/>
    <w:rsid w:val="00242DA2"/>
    <w:rsid w:val="0024308E"/>
    <w:rsid w:val="00243743"/>
    <w:rsid w:val="002438FF"/>
    <w:rsid w:val="002439C9"/>
    <w:rsid w:val="002439E3"/>
    <w:rsid w:val="00243BE2"/>
    <w:rsid w:val="00243EBF"/>
    <w:rsid w:val="00243EE2"/>
    <w:rsid w:val="00244302"/>
    <w:rsid w:val="002445FE"/>
    <w:rsid w:val="002446E2"/>
    <w:rsid w:val="00244702"/>
    <w:rsid w:val="00244A18"/>
    <w:rsid w:val="00244D0F"/>
    <w:rsid w:val="00244E17"/>
    <w:rsid w:val="00244E58"/>
    <w:rsid w:val="002451D5"/>
    <w:rsid w:val="002452E2"/>
    <w:rsid w:val="00245330"/>
    <w:rsid w:val="002454D6"/>
    <w:rsid w:val="00245551"/>
    <w:rsid w:val="0024559C"/>
    <w:rsid w:val="00245785"/>
    <w:rsid w:val="002457A0"/>
    <w:rsid w:val="0024582D"/>
    <w:rsid w:val="0024589F"/>
    <w:rsid w:val="00245B15"/>
    <w:rsid w:val="00246180"/>
    <w:rsid w:val="002466B0"/>
    <w:rsid w:val="002468E1"/>
    <w:rsid w:val="0024694A"/>
    <w:rsid w:val="002469F5"/>
    <w:rsid w:val="00246B6B"/>
    <w:rsid w:val="00246DF2"/>
    <w:rsid w:val="00246E15"/>
    <w:rsid w:val="00246FE3"/>
    <w:rsid w:val="00247550"/>
    <w:rsid w:val="002477D3"/>
    <w:rsid w:val="00247CD8"/>
    <w:rsid w:val="00247D73"/>
    <w:rsid w:val="00247D8C"/>
    <w:rsid w:val="00247ED8"/>
    <w:rsid w:val="00247FE7"/>
    <w:rsid w:val="0025027D"/>
    <w:rsid w:val="00250342"/>
    <w:rsid w:val="00250358"/>
    <w:rsid w:val="00250460"/>
    <w:rsid w:val="00250642"/>
    <w:rsid w:val="002506C4"/>
    <w:rsid w:val="002506D1"/>
    <w:rsid w:val="002506EC"/>
    <w:rsid w:val="002507D8"/>
    <w:rsid w:val="002509AB"/>
    <w:rsid w:val="00250AD9"/>
    <w:rsid w:val="00250B5B"/>
    <w:rsid w:val="00250B7E"/>
    <w:rsid w:val="00250D4E"/>
    <w:rsid w:val="00250D61"/>
    <w:rsid w:val="00251010"/>
    <w:rsid w:val="0025155A"/>
    <w:rsid w:val="00251717"/>
    <w:rsid w:val="00251A7C"/>
    <w:rsid w:val="00251CA3"/>
    <w:rsid w:val="00251D41"/>
    <w:rsid w:val="00252079"/>
    <w:rsid w:val="0025228A"/>
    <w:rsid w:val="002524CA"/>
    <w:rsid w:val="002527B0"/>
    <w:rsid w:val="002527C9"/>
    <w:rsid w:val="00252931"/>
    <w:rsid w:val="00252A5E"/>
    <w:rsid w:val="00253482"/>
    <w:rsid w:val="002534A0"/>
    <w:rsid w:val="0025352A"/>
    <w:rsid w:val="002535D7"/>
    <w:rsid w:val="0025369B"/>
    <w:rsid w:val="0025384C"/>
    <w:rsid w:val="0025388D"/>
    <w:rsid w:val="002538F6"/>
    <w:rsid w:val="00253B54"/>
    <w:rsid w:val="00254158"/>
    <w:rsid w:val="0025439E"/>
    <w:rsid w:val="0025446E"/>
    <w:rsid w:val="00254489"/>
    <w:rsid w:val="00254560"/>
    <w:rsid w:val="00254569"/>
    <w:rsid w:val="0025470B"/>
    <w:rsid w:val="00254772"/>
    <w:rsid w:val="00254CC3"/>
    <w:rsid w:val="00254E1B"/>
    <w:rsid w:val="002550F9"/>
    <w:rsid w:val="00255101"/>
    <w:rsid w:val="002553BC"/>
    <w:rsid w:val="00255522"/>
    <w:rsid w:val="00255718"/>
    <w:rsid w:val="00255813"/>
    <w:rsid w:val="00255C0F"/>
    <w:rsid w:val="00255F8E"/>
    <w:rsid w:val="00256049"/>
    <w:rsid w:val="00256290"/>
    <w:rsid w:val="0025629B"/>
    <w:rsid w:val="002562D0"/>
    <w:rsid w:val="0025636C"/>
    <w:rsid w:val="00256437"/>
    <w:rsid w:val="0025664F"/>
    <w:rsid w:val="002566A4"/>
    <w:rsid w:val="002566E3"/>
    <w:rsid w:val="0025696C"/>
    <w:rsid w:val="00256A36"/>
    <w:rsid w:val="00256AEF"/>
    <w:rsid w:val="00256BE8"/>
    <w:rsid w:val="00256F0B"/>
    <w:rsid w:val="00256FB3"/>
    <w:rsid w:val="00256FC2"/>
    <w:rsid w:val="002571C8"/>
    <w:rsid w:val="00257771"/>
    <w:rsid w:val="00257793"/>
    <w:rsid w:val="00257804"/>
    <w:rsid w:val="00257995"/>
    <w:rsid w:val="00257AE9"/>
    <w:rsid w:val="00257C61"/>
    <w:rsid w:val="00257D3A"/>
    <w:rsid w:val="00257E2F"/>
    <w:rsid w:val="00260513"/>
    <w:rsid w:val="00260536"/>
    <w:rsid w:val="0026092C"/>
    <w:rsid w:val="00260B10"/>
    <w:rsid w:val="00260C57"/>
    <w:rsid w:val="00260CAC"/>
    <w:rsid w:val="00261372"/>
    <w:rsid w:val="002613E8"/>
    <w:rsid w:val="00261408"/>
    <w:rsid w:val="00261DE5"/>
    <w:rsid w:val="00261E67"/>
    <w:rsid w:val="00261E8E"/>
    <w:rsid w:val="00261F1B"/>
    <w:rsid w:val="00261F7F"/>
    <w:rsid w:val="00262187"/>
    <w:rsid w:val="002621AA"/>
    <w:rsid w:val="00262372"/>
    <w:rsid w:val="0026254F"/>
    <w:rsid w:val="00262A8C"/>
    <w:rsid w:val="00262C6E"/>
    <w:rsid w:val="00262E15"/>
    <w:rsid w:val="002636B4"/>
    <w:rsid w:val="00263A86"/>
    <w:rsid w:val="00263BC8"/>
    <w:rsid w:val="00263C5F"/>
    <w:rsid w:val="00264051"/>
    <w:rsid w:val="002640F2"/>
    <w:rsid w:val="00264190"/>
    <w:rsid w:val="00264340"/>
    <w:rsid w:val="002648C3"/>
    <w:rsid w:val="002648E1"/>
    <w:rsid w:val="00264C89"/>
    <w:rsid w:val="00264E68"/>
    <w:rsid w:val="00264FB5"/>
    <w:rsid w:val="00265377"/>
    <w:rsid w:val="002653E1"/>
    <w:rsid w:val="002655F4"/>
    <w:rsid w:val="002655FD"/>
    <w:rsid w:val="0026580D"/>
    <w:rsid w:val="00265837"/>
    <w:rsid w:val="00265891"/>
    <w:rsid w:val="00265A63"/>
    <w:rsid w:val="00265F7B"/>
    <w:rsid w:val="00265FB5"/>
    <w:rsid w:val="002660B3"/>
    <w:rsid w:val="0026622E"/>
    <w:rsid w:val="0026625F"/>
    <w:rsid w:val="00266469"/>
    <w:rsid w:val="00266648"/>
    <w:rsid w:val="00266689"/>
    <w:rsid w:val="00266827"/>
    <w:rsid w:val="002670A3"/>
    <w:rsid w:val="00267347"/>
    <w:rsid w:val="002673BB"/>
    <w:rsid w:val="00267443"/>
    <w:rsid w:val="00267622"/>
    <w:rsid w:val="002677CD"/>
    <w:rsid w:val="00267C49"/>
    <w:rsid w:val="00267C51"/>
    <w:rsid w:val="00267C76"/>
    <w:rsid w:val="00270590"/>
    <w:rsid w:val="002708C9"/>
    <w:rsid w:val="002709BB"/>
    <w:rsid w:val="002709F2"/>
    <w:rsid w:val="00270BB8"/>
    <w:rsid w:val="00270E19"/>
    <w:rsid w:val="00270F3A"/>
    <w:rsid w:val="00270FBC"/>
    <w:rsid w:val="00270FFE"/>
    <w:rsid w:val="0027111E"/>
    <w:rsid w:val="002711C9"/>
    <w:rsid w:val="002713C9"/>
    <w:rsid w:val="00271517"/>
    <w:rsid w:val="00271586"/>
    <w:rsid w:val="0027162D"/>
    <w:rsid w:val="002717F8"/>
    <w:rsid w:val="00271B1C"/>
    <w:rsid w:val="0027205A"/>
    <w:rsid w:val="002721EF"/>
    <w:rsid w:val="00272901"/>
    <w:rsid w:val="00272B83"/>
    <w:rsid w:val="00272C73"/>
    <w:rsid w:val="00272E51"/>
    <w:rsid w:val="0027335C"/>
    <w:rsid w:val="0027336B"/>
    <w:rsid w:val="00273548"/>
    <w:rsid w:val="00273795"/>
    <w:rsid w:val="00273D57"/>
    <w:rsid w:val="00273E34"/>
    <w:rsid w:val="00273ED9"/>
    <w:rsid w:val="00273FD4"/>
    <w:rsid w:val="002742FC"/>
    <w:rsid w:val="002747DC"/>
    <w:rsid w:val="0027489E"/>
    <w:rsid w:val="002748DA"/>
    <w:rsid w:val="00274989"/>
    <w:rsid w:val="00274E54"/>
    <w:rsid w:val="00275011"/>
    <w:rsid w:val="0027520D"/>
    <w:rsid w:val="00275217"/>
    <w:rsid w:val="00275471"/>
    <w:rsid w:val="00275481"/>
    <w:rsid w:val="0027557C"/>
    <w:rsid w:val="002755DD"/>
    <w:rsid w:val="002759F8"/>
    <w:rsid w:val="00275A44"/>
    <w:rsid w:val="00275B9A"/>
    <w:rsid w:val="00275BF3"/>
    <w:rsid w:val="00275DFE"/>
    <w:rsid w:val="00275E03"/>
    <w:rsid w:val="00275E05"/>
    <w:rsid w:val="00275F65"/>
    <w:rsid w:val="0027620B"/>
    <w:rsid w:val="00276211"/>
    <w:rsid w:val="00276295"/>
    <w:rsid w:val="00276592"/>
    <w:rsid w:val="002768D9"/>
    <w:rsid w:val="00276AE2"/>
    <w:rsid w:val="00276B80"/>
    <w:rsid w:val="00276BF1"/>
    <w:rsid w:val="00276C8B"/>
    <w:rsid w:val="00276CD1"/>
    <w:rsid w:val="002776E7"/>
    <w:rsid w:val="002777C3"/>
    <w:rsid w:val="00277C07"/>
    <w:rsid w:val="00277E44"/>
    <w:rsid w:val="00277EDE"/>
    <w:rsid w:val="00280007"/>
    <w:rsid w:val="0028039B"/>
    <w:rsid w:val="0028069C"/>
    <w:rsid w:val="002807DF"/>
    <w:rsid w:val="00280882"/>
    <w:rsid w:val="00280D74"/>
    <w:rsid w:val="00280DB3"/>
    <w:rsid w:val="00280FF6"/>
    <w:rsid w:val="00281026"/>
    <w:rsid w:val="002811AD"/>
    <w:rsid w:val="0028122C"/>
    <w:rsid w:val="00281242"/>
    <w:rsid w:val="002812AC"/>
    <w:rsid w:val="0028145E"/>
    <w:rsid w:val="00281522"/>
    <w:rsid w:val="002815D2"/>
    <w:rsid w:val="002816A9"/>
    <w:rsid w:val="002819B3"/>
    <w:rsid w:val="002819D8"/>
    <w:rsid w:val="00281A2D"/>
    <w:rsid w:val="00281BE0"/>
    <w:rsid w:val="00281C11"/>
    <w:rsid w:val="002821C1"/>
    <w:rsid w:val="002825EA"/>
    <w:rsid w:val="00282860"/>
    <w:rsid w:val="002829FB"/>
    <w:rsid w:val="00282E21"/>
    <w:rsid w:val="00283A6D"/>
    <w:rsid w:val="00283B19"/>
    <w:rsid w:val="00283BEB"/>
    <w:rsid w:val="00283C5A"/>
    <w:rsid w:val="00283D1C"/>
    <w:rsid w:val="00283D52"/>
    <w:rsid w:val="00283E86"/>
    <w:rsid w:val="00283F4C"/>
    <w:rsid w:val="002840C0"/>
    <w:rsid w:val="0028452C"/>
    <w:rsid w:val="002845EE"/>
    <w:rsid w:val="00284877"/>
    <w:rsid w:val="00284D88"/>
    <w:rsid w:val="00284E65"/>
    <w:rsid w:val="002851D8"/>
    <w:rsid w:val="0028578B"/>
    <w:rsid w:val="002858F3"/>
    <w:rsid w:val="002859D3"/>
    <w:rsid w:val="00285A68"/>
    <w:rsid w:val="00285B8F"/>
    <w:rsid w:val="00285D83"/>
    <w:rsid w:val="00285DA3"/>
    <w:rsid w:val="00286097"/>
    <w:rsid w:val="002862CC"/>
    <w:rsid w:val="002862D7"/>
    <w:rsid w:val="0028636C"/>
    <w:rsid w:val="002864D7"/>
    <w:rsid w:val="0028653C"/>
    <w:rsid w:val="00286590"/>
    <w:rsid w:val="00286608"/>
    <w:rsid w:val="00286939"/>
    <w:rsid w:val="00286A87"/>
    <w:rsid w:val="00286D88"/>
    <w:rsid w:val="00286DD0"/>
    <w:rsid w:val="00286E76"/>
    <w:rsid w:val="002870B9"/>
    <w:rsid w:val="0028733C"/>
    <w:rsid w:val="00287462"/>
    <w:rsid w:val="00287532"/>
    <w:rsid w:val="002875F6"/>
    <w:rsid w:val="002877A0"/>
    <w:rsid w:val="00287DAC"/>
    <w:rsid w:val="00287EAD"/>
    <w:rsid w:val="00287EB1"/>
    <w:rsid w:val="002902BE"/>
    <w:rsid w:val="002902FE"/>
    <w:rsid w:val="002903C0"/>
    <w:rsid w:val="00290A88"/>
    <w:rsid w:val="00290D4D"/>
    <w:rsid w:val="00290EA4"/>
    <w:rsid w:val="00290F95"/>
    <w:rsid w:val="00291331"/>
    <w:rsid w:val="002915E9"/>
    <w:rsid w:val="00291664"/>
    <w:rsid w:val="0029178D"/>
    <w:rsid w:val="0029185B"/>
    <w:rsid w:val="002918D3"/>
    <w:rsid w:val="00291991"/>
    <w:rsid w:val="00291B06"/>
    <w:rsid w:val="00291C4C"/>
    <w:rsid w:val="0029222D"/>
    <w:rsid w:val="00292984"/>
    <w:rsid w:val="00292C7F"/>
    <w:rsid w:val="00292D4A"/>
    <w:rsid w:val="00292D54"/>
    <w:rsid w:val="002933A0"/>
    <w:rsid w:val="00293580"/>
    <w:rsid w:val="00293592"/>
    <w:rsid w:val="00293808"/>
    <w:rsid w:val="00293878"/>
    <w:rsid w:val="00293B98"/>
    <w:rsid w:val="00293D98"/>
    <w:rsid w:val="00293EF8"/>
    <w:rsid w:val="002941A2"/>
    <w:rsid w:val="002945AA"/>
    <w:rsid w:val="0029468A"/>
    <w:rsid w:val="00294891"/>
    <w:rsid w:val="00294B17"/>
    <w:rsid w:val="00294BB1"/>
    <w:rsid w:val="00294CBC"/>
    <w:rsid w:val="00294D65"/>
    <w:rsid w:val="00295112"/>
    <w:rsid w:val="00295234"/>
    <w:rsid w:val="002953CE"/>
    <w:rsid w:val="002955F6"/>
    <w:rsid w:val="00295664"/>
    <w:rsid w:val="0029568A"/>
    <w:rsid w:val="00295923"/>
    <w:rsid w:val="00295B06"/>
    <w:rsid w:val="00295EB8"/>
    <w:rsid w:val="00295FFF"/>
    <w:rsid w:val="00296149"/>
    <w:rsid w:val="002962FB"/>
    <w:rsid w:val="00296396"/>
    <w:rsid w:val="00296898"/>
    <w:rsid w:val="00296B89"/>
    <w:rsid w:val="00296E53"/>
    <w:rsid w:val="00296E92"/>
    <w:rsid w:val="002970AA"/>
    <w:rsid w:val="0029723F"/>
    <w:rsid w:val="002972DF"/>
    <w:rsid w:val="0029752C"/>
    <w:rsid w:val="002976AC"/>
    <w:rsid w:val="002976EE"/>
    <w:rsid w:val="00297920"/>
    <w:rsid w:val="00297CA2"/>
    <w:rsid w:val="00297F0E"/>
    <w:rsid w:val="002A01E0"/>
    <w:rsid w:val="002A020E"/>
    <w:rsid w:val="002A02DC"/>
    <w:rsid w:val="002A0341"/>
    <w:rsid w:val="002A069B"/>
    <w:rsid w:val="002A0708"/>
    <w:rsid w:val="002A0A8F"/>
    <w:rsid w:val="002A0D72"/>
    <w:rsid w:val="002A0E2D"/>
    <w:rsid w:val="002A1020"/>
    <w:rsid w:val="002A12B7"/>
    <w:rsid w:val="002A13F6"/>
    <w:rsid w:val="002A155F"/>
    <w:rsid w:val="002A173F"/>
    <w:rsid w:val="002A19B9"/>
    <w:rsid w:val="002A24CA"/>
    <w:rsid w:val="002A275B"/>
    <w:rsid w:val="002A2B50"/>
    <w:rsid w:val="002A2D46"/>
    <w:rsid w:val="002A2DB6"/>
    <w:rsid w:val="002A2E34"/>
    <w:rsid w:val="002A2E5C"/>
    <w:rsid w:val="002A3008"/>
    <w:rsid w:val="002A3206"/>
    <w:rsid w:val="002A327D"/>
    <w:rsid w:val="002A32DE"/>
    <w:rsid w:val="002A3373"/>
    <w:rsid w:val="002A35DC"/>
    <w:rsid w:val="002A3765"/>
    <w:rsid w:val="002A39DE"/>
    <w:rsid w:val="002A39EB"/>
    <w:rsid w:val="002A3EE2"/>
    <w:rsid w:val="002A3F48"/>
    <w:rsid w:val="002A44C0"/>
    <w:rsid w:val="002A47E9"/>
    <w:rsid w:val="002A48F1"/>
    <w:rsid w:val="002A4A2F"/>
    <w:rsid w:val="002A4A81"/>
    <w:rsid w:val="002A4C06"/>
    <w:rsid w:val="002A4D32"/>
    <w:rsid w:val="002A4D7A"/>
    <w:rsid w:val="002A5F07"/>
    <w:rsid w:val="002A5F10"/>
    <w:rsid w:val="002A5FB0"/>
    <w:rsid w:val="002A62A3"/>
    <w:rsid w:val="002A6A08"/>
    <w:rsid w:val="002A6A79"/>
    <w:rsid w:val="002A6B34"/>
    <w:rsid w:val="002A6C3C"/>
    <w:rsid w:val="002A6DB3"/>
    <w:rsid w:val="002A6DCD"/>
    <w:rsid w:val="002A7097"/>
    <w:rsid w:val="002A7624"/>
    <w:rsid w:val="002A7A34"/>
    <w:rsid w:val="002A7CFB"/>
    <w:rsid w:val="002A7EE1"/>
    <w:rsid w:val="002B001C"/>
    <w:rsid w:val="002B0048"/>
    <w:rsid w:val="002B00C5"/>
    <w:rsid w:val="002B0101"/>
    <w:rsid w:val="002B0189"/>
    <w:rsid w:val="002B0495"/>
    <w:rsid w:val="002B081E"/>
    <w:rsid w:val="002B0902"/>
    <w:rsid w:val="002B0A74"/>
    <w:rsid w:val="002B0C13"/>
    <w:rsid w:val="002B0C58"/>
    <w:rsid w:val="002B0CD5"/>
    <w:rsid w:val="002B0F91"/>
    <w:rsid w:val="002B1253"/>
    <w:rsid w:val="002B1416"/>
    <w:rsid w:val="002B159B"/>
    <w:rsid w:val="002B16A7"/>
    <w:rsid w:val="002B1709"/>
    <w:rsid w:val="002B1EBB"/>
    <w:rsid w:val="002B1ECB"/>
    <w:rsid w:val="002B1EF8"/>
    <w:rsid w:val="002B2199"/>
    <w:rsid w:val="002B22C7"/>
    <w:rsid w:val="002B25AD"/>
    <w:rsid w:val="002B268E"/>
    <w:rsid w:val="002B2782"/>
    <w:rsid w:val="002B290D"/>
    <w:rsid w:val="002B2C25"/>
    <w:rsid w:val="002B2D7C"/>
    <w:rsid w:val="002B2E38"/>
    <w:rsid w:val="002B2EC2"/>
    <w:rsid w:val="002B3035"/>
    <w:rsid w:val="002B327F"/>
    <w:rsid w:val="002B3329"/>
    <w:rsid w:val="002B344F"/>
    <w:rsid w:val="002B34B8"/>
    <w:rsid w:val="002B3577"/>
    <w:rsid w:val="002B3656"/>
    <w:rsid w:val="002B3975"/>
    <w:rsid w:val="002B3B3D"/>
    <w:rsid w:val="002B3DED"/>
    <w:rsid w:val="002B3E36"/>
    <w:rsid w:val="002B3F6F"/>
    <w:rsid w:val="002B4092"/>
    <w:rsid w:val="002B410D"/>
    <w:rsid w:val="002B43F5"/>
    <w:rsid w:val="002B4474"/>
    <w:rsid w:val="002B464C"/>
    <w:rsid w:val="002B471E"/>
    <w:rsid w:val="002B4A0A"/>
    <w:rsid w:val="002B4BC0"/>
    <w:rsid w:val="002B4BDD"/>
    <w:rsid w:val="002B4E95"/>
    <w:rsid w:val="002B4FCD"/>
    <w:rsid w:val="002B5568"/>
    <w:rsid w:val="002B5767"/>
    <w:rsid w:val="002B5796"/>
    <w:rsid w:val="002B580A"/>
    <w:rsid w:val="002B5898"/>
    <w:rsid w:val="002B597E"/>
    <w:rsid w:val="002B5BE2"/>
    <w:rsid w:val="002B5CCA"/>
    <w:rsid w:val="002B6125"/>
    <w:rsid w:val="002B61A7"/>
    <w:rsid w:val="002B64A7"/>
    <w:rsid w:val="002B6718"/>
    <w:rsid w:val="002B6789"/>
    <w:rsid w:val="002B6ACD"/>
    <w:rsid w:val="002B6BAE"/>
    <w:rsid w:val="002B6D7F"/>
    <w:rsid w:val="002B6DDD"/>
    <w:rsid w:val="002B701F"/>
    <w:rsid w:val="002B72D8"/>
    <w:rsid w:val="002B73C5"/>
    <w:rsid w:val="002B7776"/>
    <w:rsid w:val="002B7863"/>
    <w:rsid w:val="002B793D"/>
    <w:rsid w:val="002B7A19"/>
    <w:rsid w:val="002B7B3E"/>
    <w:rsid w:val="002B7D34"/>
    <w:rsid w:val="002C006F"/>
    <w:rsid w:val="002C0185"/>
    <w:rsid w:val="002C01F1"/>
    <w:rsid w:val="002C0523"/>
    <w:rsid w:val="002C069C"/>
    <w:rsid w:val="002C0723"/>
    <w:rsid w:val="002C082E"/>
    <w:rsid w:val="002C0AC0"/>
    <w:rsid w:val="002C0C10"/>
    <w:rsid w:val="002C0FCF"/>
    <w:rsid w:val="002C1057"/>
    <w:rsid w:val="002C13BE"/>
    <w:rsid w:val="002C140A"/>
    <w:rsid w:val="002C157A"/>
    <w:rsid w:val="002C19F6"/>
    <w:rsid w:val="002C1CC6"/>
    <w:rsid w:val="002C1E84"/>
    <w:rsid w:val="002C1FE8"/>
    <w:rsid w:val="002C2168"/>
    <w:rsid w:val="002C21FA"/>
    <w:rsid w:val="002C2205"/>
    <w:rsid w:val="002C2244"/>
    <w:rsid w:val="002C24E3"/>
    <w:rsid w:val="002C2529"/>
    <w:rsid w:val="002C268B"/>
    <w:rsid w:val="002C278E"/>
    <w:rsid w:val="002C28BA"/>
    <w:rsid w:val="002C31A3"/>
    <w:rsid w:val="002C31F3"/>
    <w:rsid w:val="002C343B"/>
    <w:rsid w:val="002C3704"/>
    <w:rsid w:val="002C40ED"/>
    <w:rsid w:val="002C4389"/>
    <w:rsid w:val="002C45C6"/>
    <w:rsid w:val="002C47D5"/>
    <w:rsid w:val="002C4B29"/>
    <w:rsid w:val="002C4BA2"/>
    <w:rsid w:val="002C4DDD"/>
    <w:rsid w:val="002C59EC"/>
    <w:rsid w:val="002C5B08"/>
    <w:rsid w:val="002C5BE7"/>
    <w:rsid w:val="002C5E2D"/>
    <w:rsid w:val="002C5F6C"/>
    <w:rsid w:val="002C5FF2"/>
    <w:rsid w:val="002C61F5"/>
    <w:rsid w:val="002C648F"/>
    <w:rsid w:val="002C64A2"/>
    <w:rsid w:val="002C65AC"/>
    <w:rsid w:val="002C6661"/>
    <w:rsid w:val="002C667E"/>
    <w:rsid w:val="002C6824"/>
    <w:rsid w:val="002C6910"/>
    <w:rsid w:val="002C69A7"/>
    <w:rsid w:val="002C6BF1"/>
    <w:rsid w:val="002C6DC2"/>
    <w:rsid w:val="002C6F8E"/>
    <w:rsid w:val="002C7028"/>
    <w:rsid w:val="002C7114"/>
    <w:rsid w:val="002C7248"/>
    <w:rsid w:val="002C7283"/>
    <w:rsid w:val="002C73D4"/>
    <w:rsid w:val="002C767E"/>
    <w:rsid w:val="002C7AFF"/>
    <w:rsid w:val="002C7D6F"/>
    <w:rsid w:val="002C7E30"/>
    <w:rsid w:val="002C7E3F"/>
    <w:rsid w:val="002C7E4F"/>
    <w:rsid w:val="002C7EF9"/>
    <w:rsid w:val="002C7F84"/>
    <w:rsid w:val="002D078B"/>
    <w:rsid w:val="002D0877"/>
    <w:rsid w:val="002D0B20"/>
    <w:rsid w:val="002D0CC0"/>
    <w:rsid w:val="002D0CF9"/>
    <w:rsid w:val="002D1240"/>
    <w:rsid w:val="002D1309"/>
    <w:rsid w:val="002D1762"/>
    <w:rsid w:val="002D18A5"/>
    <w:rsid w:val="002D1927"/>
    <w:rsid w:val="002D1D98"/>
    <w:rsid w:val="002D1E95"/>
    <w:rsid w:val="002D225B"/>
    <w:rsid w:val="002D2576"/>
    <w:rsid w:val="002D2715"/>
    <w:rsid w:val="002D27A0"/>
    <w:rsid w:val="002D29E0"/>
    <w:rsid w:val="002D2A9E"/>
    <w:rsid w:val="002D2AE5"/>
    <w:rsid w:val="002D2C57"/>
    <w:rsid w:val="002D2F73"/>
    <w:rsid w:val="002D2F8D"/>
    <w:rsid w:val="002D30BA"/>
    <w:rsid w:val="002D34CF"/>
    <w:rsid w:val="002D3583"/>
    <w:rsid w:val="002D3769"/>
    <w:rsid w:val="002D3817"/>
    <w:rsid w:val="002D4001"/>
    <w:rsid w:val="002D4058"/>
    <w:rsid w:val="002D43A7"/>
    <w:rsid w:val="002D45B1"/>
    <w:rsid w:val="002D4906"/>
    <w:rsid w:val="002D49F6"/>
    <w:rsid w:val="002D4A28"/>
    <w:rsid w:val="002D4C78"/>
    <w:rsid w:val="002D4D1E"/>
    <w:rsid w:val="002D4DC5"/>
    <w:rsid w:val="002D4F40"/>
    <w:rsid w:val="002D5068"/>
    <w:rsid w:val="002D5459"/>
    <w:rsid w:val="002D54B6"/>
    <w:rsid w:val="002D5BFA"/>
    <w:rsid w:val="002D5DBA"/>
    <w:rsid w:val="002D5EEF"/>
    <w:rsid w:val="002D5F31"/>
    <w:rsid w:val="002D5FC0"/>
    <w:rsid w:val="002D6051"/>
    <w:rsid w:val="002D6079"/>
    <w:rsid w:val="002D613D"/>
    <w:rsid w:val="002D642B"/>
    <w:rsid w:val="002D6469"/>
    <w:rsid w:val="002D654A"/>
    <w:rsid w:val="002D6738"/>
    <w:rsid w:val="002D6974"/>
    <w:rsid w:val="002D69B5"/>
    <w:rsid w:val="002D6F99"/>
    <w:rsid w:val="002D701A"/>
    <w:rsid w:val="002D7040"/>
    <w:rsid w:val="002D7180"/>
    <w:rsid w:val="002D75D8"/>
    <w:rsid w:val="002D7942"/>
    <w:rsid w:val="002D7D17"/>
    <w:rsid w:val="002E0285"/>
    <w:rsid w:val="002E0747"/>
    <w:rsid w:val="002E0797"/>
    <w:rsid w:val="002E0CFE"/>
    <w:rsid w:val="002E0D30"/>
    <w:rsid w:val="002E10D2"/>
    <w:rsid w:val="002E15D3"/>
    <w:rsid w:val="002E19F5"/>
    <w:rsid w:val="002E218D"/>
    <w:rsid w:val="002E2301"/>
    <w:rsid w:val="002E25B8"/>
    <w:rsid w:val="002E2783"/>
    <w:rsid w:val="002E27E4"/>
    <w:rsid w:val="002E2AC1"/>
    <w:rsid w:val="002E2C08"/>
    <w:rsid w:val="002E30E6"/>
    <w:rsid w:val="002E3126"/>
    <w:rsid w:val="002E33DF"/>
    <w:rsid w:val="002E36DC"/>
    <w:rsid w:val="002E372B"/>
    <w:rsid w:val="002E3943"/>
    <w:rsid w:val="002E3CA1"/>
    <w:rsid w:val="002E3ED7"/>
    <w:rsid w:val="002E41A6"/>
    <w:rsid w:val="002E41C9"/>
    <w:rsid w:val="002E428A"/>
    <w:rsid w:val="002E4318"/>
    <w:rsid w:val="002E4422"/>
    <w:rsid w:val="002E4A75"/>
    <w:rsid w:val="002E4C56"/>
    <w:rsid w:val="002E4CC3"/>
    <w:rsid w:val="002E4D17"/>
    <w:rsid w:val="002E4F85"/>
    <w:rsid w:val="002E50ED"/>
    <w:rsid w:val="002E5315"/>
    <w:rsid w:val="002E574C"/>
    <w:rsid w:val="002E595B"/>
    <w:rsid w:val="002E5ACB"/>
    <w:rsid w:val="002E5AEF"/>
    <w:rsid w:val="002E5CE0"/>
    <w:rsid w:val="002E604E"/>
    <w:rsid w:val="002E6550"/>
    <w:rsid w:val="002E6753"/>
    <w:rsid w:val="002E68DC"/>
    <w:rsid w:val="002E6A67"/>
    <w:rsid w:val="002E6D13"/>
    <w:rsid w:val="002E6D40"/>
    <w:rsid w:val="002E6E2F"/>
    <w:rsid w:val="002E71E4"/>
    <w:rsid w:val="002E722C"/>
    <w:rsid w:val="002E765B"/>
    <w:rsid w:val="002E7868"/>
    <w:rsid w:val="002E7A1D"/>
    <w:rsid w:val="002E7A78"/>
    <w:rsid w:val="002E7CC2"/>
    <w:rsid w:val="002E7D27"/>
    <w:rsid w:val="002F026A"/>
    <w:rsid w:val="002F0643"/>
    <w:rsid w:val="002F069F"/>
    <w:rsid w:val="002F071E"/>
    <w:rsid w:val="002F07CF"/>
    <w:rsid w:val="002F0A45"/>
    <w:rsid w:val="002F0CFE"/>
    <w:rsid w:val="002F12D7"/>
    <w:rsid w:val="002F14BA"/>
    <w:rsid w:val="002F1535"/>
    <w:rsid w:val="002F17F3"/>
    <w:rsid w:val="002F18A5"/>
    <w:rsid w:val="002F1CD1"/>
    <w:rsid w:val="002F24DC"/>
    <w:rsid w:val="002F27FD"/>
    <w:rsid w:val="002F286D"/>
    <w:rsid w:val="002F2CBF"/>
    <w:rsid w:val="002F2CD8"/>
    <w:rsid w:val="002F31A4"/>
    <w:rsid w:val="002F3511"/>
    <w:rsid w:val="002F3596"/>
    <w:rsid w:val="002F3675"/>
    <w:rsid w:val="002F38CE"/>
    <w:rsid w:val="002F39AA"/>
    <w:rsid w:val="002F3A06"/>
    <w:rsid w:val="002F3AEE"/>
    <w:rsid w:val="002F3BB1"/>
    <w:rsid w:val="002F412D"/>
    <w:rsid w:val="002F4304"/>
    <w:rsid w:val="002F4426"/>
    <w:rsid w:val="002F4489"/>
    <w:rsid w:val="002F4587"/>
    <w:rsid w:val="002F49E1"/>
    <w:rsid w:val="002F4A71"/>
    <w:rsid w:val="002F4C35"/>
    <w:rsid w:val="002F4C41"/>
    <w:rsid w:val="002F4E12"/>
    <w:rsid w:val="002F5001"/>
    <w:rsid w:val="002F500E"/>
    <w:rsid w:val="002F5033"/>
    <w:rsid w:val="002F5040"/>
    <w:rsid w:val="002F504B"/>
    <w:rsid w:val="002F519A"/>
    <w:rsid w:val="002F55FE"/>
    <w:rsid w:val="002F575F"/>
    <w:rsid w:val="002F579C"/>
    <w:rsid w:val="002F582E"/>
    <w:rsid w:val="002F5B55"/>
    <w:rsid w:val="002F5B5B"/>
    <w:rsid w:val="002F62AE"/>
    <w:rsid w:val="002F64E8"/>
    <w:rsid w:val="002F68C3"/>
    <w:rsid w:val="002F6942"/>
    <w:rsid w:val="002F6A2F"/>
    <w:rsid w:val="002F7111"/>
    <w:rsid w:val="002F75AF"/>
    <w:rsid w:val="002F7628"/>
    <w:rsid w:val="002F7695"/>
    <w:rsid w:val="002F7730"/>
    <w:rsid w:val="002F7C0C"/>
    <w:rsid w:val="002F7DDE"/>
    <w:rsid w:val="002F7EFE"/>
    <w:rsid w:val="00300121"/>
    <w:rsid w:val="0030059A"/>
    <w:rsid w:val="00300670"/>
    <w:rsid w:val="003008F2"/>
    <w:rsid w:val="00300BCD"/>
    <w:rsid w:val="00300CBA"/>
    <w:rsid w:val="00300DD8"/>
    <w:rsid w:val="003010B1"/>
    <w:rsid w:val="00301214"/>
    <w:rsid w:val="00301C8C"/>
    <w:rsid w:val="00302038"/>
    <w:rsid w:val="00302060"/>
    <w:rsid w:val="0030208F"/>
    <w:rsid w:val="00302480"/>
    <w:rsid w:val="003024A5"/>
    <w:rsid w:val="003024D4"/>
    <w:rsid w:val="003025EF"/>
    <w:rsid w:val="003026A4"/>
    <w:rsid w:val="003028B1"/>
    <w:rsid w:val="00302A40"/>
    <w:rsid w:val="00302E09"/>
    <w:rsid w:val="00302ED8"/>
    <w:rsid w:val="00303032"/>
    <w:rsid w:val="003031DF"/>
    <w:rsid w:val="00303247"/>
    <w:rsid w:val="00303474"/>
    <w:rsid w:val="00303639"/>
    <w:rsid w:val="003036C1"/>
    <w:rsid w:val="00303832"/>
    <w:rsid w:val="00303897"/>
    <w:rsid w:val="00303965"/>
    <w:rsid w:val="00303983"/>
    <w:rsid w:val="00303FF6"/>
    <w:rsid w:val="0030412B"/>
    <w:rsid w:val="00304677"/>
    <w:rsid w:val="003046FB"/>
    <w:rsid w:val="00304817"/>
    <w:rsid w:val="00304961"/>
    <w:rsid w:val="00304DB2"/>
    <w:rsid w:val="00304F72"/>
    <w:rsid w:val="00305033"/>
    <w:rsid w:val="0030519F"/>
    <w:rsid w:val="00305499"/>
    <w:rsid w:val="00305513"/>
    <w:rsid w:val="003057D6"/>
    <w:rsid w:val="00305961"/>
    <w:rsid w:val="00305968"/>
    <w:rsid w:val="00305A18"/>
    <w:rsid w:val="00305D97"/>
    <w:rsid w:val="003061CD"/>
    <w:rsid w:val="003062A8"/>
    <w:rsid w:val="003062C4"/>
    <w:rsid w:val="0030647F"/>
    <w:rsid w:val="00306572"/>
    <w:rsid w:val="003067B2"/>
    <w:rsid w:val="00306A80"/>
    <w:rsid w:val="00306AE5"/>
    <w:rsid w:val="00306CFA"/>
    <w:rsid w:val="003070D4"/>
    <w:rsid w:val="00307129"/>
    <w:rsid w:val="0030746D"/>
    <w:rsid w:val="003074A2"/>
    <w:rsid w:val="003079B1"/>
    <w:rsid w:val="00307C6D"/>
    <w:rsid w:val="00307F4C"/>
    <w:rsid w:val="003102B2"/>
    <w:rsid w:val="00310368"/>
    <w:rsid w:val="00310C96"/>
    <w:rsid w:val="00310F35"/>
    <w:rsid w:val="0031174C"/>
    <w:rsid w:val="00311867"/>
    <w:rsid w:val="003118AE"/>
    <w:rsid w:val="00311C03"/>
    <w:rsid w:val="00311F3B"/>
    <w:rsid w:val="0031203D"/>
    <w:rsid w:val="003120FB"/>
    <w:rsid w:val="0031234D"/>
    <w:rsid w:val="00312409"/>
    <w:rsid w:val="00312423"/>
    <w:rsid w:val="00312694"/>
    <w:rsid w:val="00312849"/>
    <w:rsid w:val="003129DF"/>
    <w:rsid w:val="00312C0A"/>
    <w:rsid w:val="00312DAD"/>
    <w:rsid w:val="00312F35"/>
    <w:rsid w:val="003130A1"/>
    <w:rsid w:val="00313271"/>
    <w:rsid w:val="0031329C"/>
    <w:rsid w:val="0031347C"/>
    <w:rsid w:val="003136E4"/>
    <w:rsid w:val="003140CE"/>
    <w:rsid w:val="003142CF"/>
    <w:rsid w:val="003143F1"/>
    <w:rsid w:val="0031451E"/>
    <w:rsid w:val="00314555"/>
    <w:rsid w:val="003147BD"/>
    <w:rsid w:val="003148F6"/>
    <w:rsid w:val="00314DF7"/>
    <w:rsid w:val="0031540F"/>
    <w:rsid w:val="003157B8"/>
    <w:rsid w:val="0031582A"/>
    <w:rsid w:val="00315998"/>
    <w:rsid w:val="003159AF"/>
    <w:rsid w:val="00315BB2"/>
    <w:rsid w:val="00315DB8"/>
    <w:rsid w:val="00315E30"/>
    <w:rsid w:val="00315F29"/>
    <w:rsid w:val="00316146"/>
    <w:rsid w:val="0031614D"/>
    <w:rsid w:val="003162FF"/>
    <w:rsid w:val="00316698"/>
    <w:rsid w:val="00316A9B"/>
    <w:rsid w:val="00316EA7"/>
    <w:rsid w:val="00316F0E"/>
    <w:rsid w:val="00316F1C"/>
    <w:rsid w:val="00317292"/>
    <w:rsid w:val="00317668"/>
    <w:rsid w:val="0031768C"/>
    <w:rsid w:val="00317980"/>
    <w:rsid w:val="00317B13"/>
    <w:rsid w:val="00317D6C"/>
    <w:rsid w:val="00320198"/>
    <w:rsid w:val="003201C9"/>
    <w:rsid w:val="00320201"/>
    <w:rsid w:val="0032067E"/>
    <w:rsid w:val="003207C4"/>
    <w:rsid w:val="00320822"/>
    <w:rsid w:val="003208F6"/>
    <w:rsid w:val="0032097B"/>
    <w:rsid w:val="00320B70"/>
    <w:rsid w:val="00320B95"/>
    <w:rsid w:val="00320BF7"/>
    <w:rsid w:val="00320E1A"/>
    <w:rsid w:val="00321058"/>
    <w:rsid w:val="0032127F"/>
    <w:rsid w:val="00321372"/>
    <w:rsid w:val="0032141E"/>
    <w:rsid w:val="003215BA"/>
    <w:rsid w:val="003217F6"/>
    <w:rsid w:val="00321818"/>
    <w:rsid w:val="00321B93"/>
    <w:rsid w:val="00321D5E"/>
    <w:rsid w:val="00321F65"/>
    <w:rsid w:val="00322009"/>
    <w:rsid w:val="00322065"/>
    <w:rsid w:val="00322174"/>
    <w:rsid w:val="00322242"/>
    <w:rsid w:val="0032224B"/>
    <w:rsid w:val="0032238F"/>
    <w:rsid w:val="00322450"/>
    <w:rsid w:val="003224AA"/>
    <w:rsid w:val="003226DE"/>
    <w:rsid w:val="003227A0"/>
    <w:rsid w:val="003227BD"/>
    <w:rsid w:val="0032288E"/>
    <w:rsid w:val="00322A92"/>
    <w:rsid w:val="00322AAE"/>
    <w:rsid w:val="00322B37"/>
    <w:rsid w:val="00322DEA"/>
    <w:rsid w:val="00322E0F"/>
    <w:rsid w:val="00322FD7"/>
    <w:rsid w:val="00323022"/>
    <w:rsid w:val="0032332A"/>
    <w:rsid w:val="0032338A"/>
    <w:rsid w:val="003233E6"/>
    <w:rsid w:val="003234D0"/>
    <w:rsid w:val="00323537"/>
    <w:rsid w:val="00323853"/>
    <w:rsid w:val="003238AE"/>
    <w:rsid w:val="00323959"/>
    <w:rsid w:val="00323B6F"/>
    <w:rsid w:val="00323BEB"/>
    <w:rsid w:val="0032423F"/>
    <w:rsid w:val="0032426A"/>
    <w:rsid w:val="00324764"/>
    <w:rsid w:val="00324856"/>
    <w:rsid w:val="003248EE"/>
    <w:rsid w:val="003250AE"/>
    <w:rsid w:val="00325140"/>
    <w:rsid w:val="003253B2"/>
    <w:rsid w:val="00325588"/>
    <w:rsid w:val="0032561C"/>
    <w:rsid w:val="00325863"/>
    <w:rsid w:val="003258E5"/>
    <w:rsid w:val="00325C4E"/>
    <w:rsid w:val="00325C52"/>
    <w:rsid w:val="00325E4F"/>
    <w:rsid w:val="00325FAC"/>
    <w:rsid w:val="003260D0"/>
    <w:rsid w:val="003262CF"/>
    <w:rsid w:val="00326345"/>
    <w:rsid w:val="00326722"/>
    <w:rsid w:val="00326753"/>
    <w:rsid w:val="0032679C"/>
    <w:rsid w:val="003267E1"/>
    <w:rsid w:val="003269F8"/>
    <w:rsid w:val="00326B4D"/>
    <w:rsid w:val="00326B53"/>
    <w:rsid w:val="00326C39"/>
    <w:rsid w:val="00326DF5"/>
    <w:rsid w:val="00326E2C"/>
    <w:rsid w:val="00326F51"/>
    <w:rsid w:val="003271F2"/>
    <w:rsid w:val="0032720E"/>
    <w:rsid w:val="00327395"/>
    <w:rsid w:val="003274B0"/>
    <w:rsid w:val="0032756C"/>
    <w:rsid w:val="003278F3"/>
    <w:rsid w:val="00327B3E"/>
    <w:rsid w:val="00327B76"/>
    <w:rsid w:val="00327BBA"/>
    <w:rsid w:val="00330087"/>
    <w:rsid w:val="00330098"/>
    <w:rsid w:val="00330584"/>
    <w:rsid w:val="0033058E"/>
    <w:rsid w:val="003305B1"/>
    <w:rsid w:val="00330605"/>
    <w:rsid w:val="00330722"/>
    <w:rsid w:val="003308C7"/>
    <w:rsid w:val="00330956"/>
    <w:rsid w:val="00330D42"/>
    <w:rsid w:val="003310B7"/>
    <w:rsid w:val="00331329"/>
    <w:rsid w:val="00331834"/>
    <w:rsid w:val="00331BB1"/>
    <w:rsid w:val="00331E74"/>
    <w:rsid w:val="00332051"/>
    <w:rsid w:val="0033248E"/>
    <w:rsid w:val="0033289D"/>
    <w:rsid w:val="003328E9"/>
    <w:rsid w:val="00332960"/>
    <w:rsid w:val="00332B22"/>
    <w:rsid w:val="00332CB5"/>
    <w:rsid w:val="00332CE5"/>
    <w:rsid w:val="00332DBB"/>
    <w:rsid w:val="00332E55"/>
    <w:rsid w:val="00332F05"/>
    <w:rsid w:val="00333252"/>
    <w:rsid w:val="00333361"/>
    <w:rsid w:val="0033341F"/>
    <w:rsid w:val="00333620"/>
    <w:rsid w:val="0033384E"/>
    <w:rsid w:val="00333AC2"/>
    <w:rsid w:val="00333D08"/>
    <w:rsid w:val="00333D40"/>
    <w:rsid w:val="00333D6C"/>
    <w:rsid w:val="00334200"/>
    <w:rsid w:val="00334502"/>
    <w:rsid w:val="00334518"/>
    <w:rsid w:val="00334576"/>
    <w:rsid w:val="00334579"/>
    <w:rsid w:val="003346D5"/>
    <w:rsid w:val="003347A0"/>
    <w:rsid w:val="003347FE"/>
    <w:rsid w:val="00334DD6"/>
    <w:rsid w:val="00334EE7"/>
    <w:rsid w:val="00334FD4"/>
    <w:rsid w:val="0033526A"/>
    <w:rsid w:val="00335519"/>
    <w:rsid w:val="00335756"/>
    <w:rsid w:val="00335988"/>
    <w:rsid w:val="0033607C"/>
    <w:rsid w:val="00336AB1"/>
    <w:rsid w:val="00336BD2"/>
    <w:rsid w:val="00336C51"/>
    <w:rsid w:val="00336CE8"/>
    <w:rsid w:val="00337259"/>
    <w:rsid w:val="003372F4"/>
    <w:rsid w:val="00337350"/>
    <w:rsid w:val="003373D1"/>
    <w:rsid w:val="00337818"/>
    <w:rsid w:val="00337A3B"/>
    <w:rsid w:val="00337C05"/>
    <w:rsid w:val="00337D63"/>
    <w:rsid w:val="00337FA2"/>
    <w:rsid w:val="00340252"/>
    <w:rsid w:val="003405C4"/>
    <w:rsid w:val="00340613"/>
    <w:rsid w:val="00340873"/>
    <w:rsid w:val="00340F55"/>
    <w:rsid w:val="00341199"/>
    <w:rsid w:val="003411C5"/>
    <w:rsid w:val="003413C9"/>
    <w:rsid w:val="00341584"/>
    <w:rsid w:val="0034203B"/>
    <w:rsid w:val="00342057"/>
    <w:rsid w:val="00342419"/>
    <w:rsid w:val="0034246B"/>
    <w:rsid w:val="00342591"/>
    <w:rsid w:val="0034286D"/>
    <w:rsid w:val="00342931"/>
    <w:rsid w:val="00342E7F"/>
    <w:rsid w:val="00342F4C"/>
    <w:rsid w:val="00342F88"/>
    <w:rsid w:val="0034309F"/>
    <w:rsid w:val="00343286"/>
    <w:rsid w:val="00343407"/>
    <w:rsid w:val="003434E2"/>
    <w:rsid w:val="00343B0C"/>
    <w:rsid w:val="00343D90"/>
    <w:rsid w:val="00343F4B"/>
    <w:rsid w:val="00343F9F"/>
    <w:rsid w:val="00344265"/>
    <w:rsid w:val="003442BB"/>
    <w:rsid w:val="0034431D"/>
    <w:rsid w:val="003443FC"/>
    <w:rsid w:val="00344588"/>
    <w:rsid w:val="00344592"/>
    <w:rsid w:val="003446DD"/>
    <w:rsid w:val="00344735"/>
    <w:rsid w:val="00344747"/>
    <w:rsid w:val="003449E6"/>
    <w:rsid w:val="00344EE4"/>
    <w:rsid w:val="0034574A"/>
    <w:rsid w:val="003458F0"/>
    <w:rsid w:val="00345BF1"/>
    <w:rsid w:val="00345E44"/>
    <w:rsid w:val="003461CE"/>
    <w:rsid w:val="003463BB"/>
    <w:rsid w:val="00346630"/>
    <w:rsid w:val="0034696E"/>
    <w:rsid w:val="00346DBC"/>
    <w:rsid w:val="00346E77"/>
    <w:rsid w:val="00346F2E"/>
    <w:rsid w:val="00346F99"/>
    <w:rsid w:val="00347912"/>
    <w:rsid w:val="00350141"/>
    <w:rsid w:val="003506E8"/>
    <w:rsid w:val="003506EA"/>
    <w:rsid w:val="00350796"/>
    <w:rsid w:val="00350942"/>
    <w:rsid w:val="00350A74"/>
    <w:rsid w:val="00350A8F"/>
    <w:rsid w:val="00350F88"/>
    <w:rsid w:val="00350FCD"/>
    <w:rsid w:val="00351224"/>
    <w:rsid w:val="003515F8"/>
    <w:rsid w:val="003519D6"/>
    <w:rsid w:val="00351E59"/>
    <w:rsid w:val="00351EE7"/>
    <w:rsid w:val="00351FD7"/>
    <w:rsid w:val="00352084"/>
    <w:rsid w:val="003520C2"/>
    <w:rsid w:val="003522C5"/>
    <w:rsid w:val="00352598"/>
    <w:rsid w:val="003525C5"/>
    <w:rsid w:val="00352732"/>
    <w:rsid w:val="0035278A"/>
    <w:rsid w:val="003528E2"/>
    <w:rsid w:val="00352993"/>
    <w:rsid w:val="00352E31"/>
    <w:rsid w:val="00352EB8"/>
    <w:rsid w:val="00353009"/>
    <w:rsid w:val="003531E3"/>
    <w:rsid w:val="00353261"/>
    <w:rsid w:val="00353542"/>
    <w:rsid w:val="003535C9"/>
    <w:rsid w:val="0035376F"/>
    <w:rsid w:val="003539F8"/>
    <w:rsid w:val="00353A7A"/>
    <w:rsid w:val="00353CE8"/>
    <w:rsid w:val="00353D77"/>
    <w:rsid w:val="00354014"/>
    <w:rsid w:val="003540E5"/>
    <w:rsid w:val="0035421A"/>
    <w:rsid w:val="003545B6"/>
    <w:rsid w:val="003545D6"/>
    <w:rsid w:val="0035464F"/>
    <w:rsid w:val="00354802"/>
    <w:rsid w:val="003548D4"/>
    <w:rsid w:val="00354EC5"/>
    <w:rsid w:val="003550B4"/>
    <w:rsid w:val="00355238"/>
    <w:rsid w:val="00355352"/>
    <w:rsid w:val="0035537F"/>
    <w:rsid w:val="0035546A"/>
    <w:rsid w:val="003554A5"/>
    <w:rsid w:val="00355AD4"/>
    <w:rsid w:val="003564CE"/>
    <w:rsid w:val="0035653D"/>
    <w:rsid w:val="00356A1C"/>
    <w:rsid w:val="00356A46"/>
    <w:rsid w:val="00356A97"/>
    <w:rsid w:val="00356E7A"/>
    <w:rsid w:val="00356EA5"/>
    <w:rsid w:val="00356EF2"/>
    <w:rsid w:val="00357061"/>
    <w:rsid w:val="00357132"/>
    <w:rsid w:val="003576B9"/>
    <w:rsid w:val="00357A9A"/>
    <w:rsid w:val="00357C07"/>
    <w:rsid w:val="00357EEB"/>
    <w:rsid w:val="0036013E"/>
    <w:rsid w:val="0036035B"/>
    <w:rsid w:val="003603DD"/>
    <w:rsid w:val="0036049D"/>
    <w:rsid w:val="00360629"/>
    <w:rsid w:val="003606A6"/>
    <w:rsid w:val="00360DEB"/>
    <w:rsid w:val="00360F91"/>
    <w:rsid w:val="00361318"/>
    <w:rsid w:val="00361336"/>
    <w:rsid w:val="003613F2"/>
    <w:rsid w:val="003616EA"/>
    <w:rsid w:val="00361739"/>
    <w:rsid w:val="003619BF"/>
    <w:rsid w:val="00361A52"/>
    <w:rsid w:val="00361C01"/>
    <w:rsid w:val="00361D23"/>
    <w:rsid w:val="00361ED0"/>
    <w:rsid w:val="003620DD"/>
    <w:rsid w:val="0036288E"/>
    <w:rsid w:val="003628B6"/>
    <w:rsid w:val="0036295A"/>
    <w:rsid w:val="00362996"/>
    <w:rsid w:val="00362A88"/>
    <w:rsid w:val="00362C24"/>
    <w:rsid w:val="00362DC5"/>
    <w:rsid w:val="00362F0C"/>
    <w:rsid w:val="0036311B"/>
    <w:rsid w:val="00363559"/>
    <w:rsid w:val="003637EC"/>
    <w:rsid w:val="00363CF3"/>
    <w:rsid w:val="00363D62"/>
    <w:rsid w:val="00363F87"/>
    <w:rsid w:val="00364127"/>
    <w:rsid w:val="00364302"/>
    <w:rsid w:val="003645A9"/>
    <w:rsid w:val="00364666"/>
    <w:rsid w:val="0036479C"/>
    <w:rsid w:val="00364959"/>
    <w:rsid w:val="00364D00"/>
    <w:rsid w:val="00364ED8"/>
    <w:rsid w:val="00365120"/>
    <w:rsid w:val="00365235"/>
    <w:rsid w:val="00365292"/>
    <w:rsid w:val="003654C1"/>
    <w:rsid w:val="003655E5"/>
    <w:rsid w:val="003657E9"/>
    <w:rsid w:val="003658AB"/>
    <w:rsid w:val="00365DCC"/>
    <w:rsid w:val="00365E24"/>
    <w:rsid w:val="003664AF"/>
    <w:rsid w:val="003664B1"/>
    <w:rsid w:val="00366762"/>
    <w:rsid w:val="0036699C"/>
    <w:rsid w:val="0036702D"/>
    <w:rsid w:val="00367172"/>
    <w:rsid w:val="003671A2"/>
    <w:rsid w:val="003675D1"/>
    <w:rsid w:val="00367A06"/>
    <w:rsid w:val="00367A55"/>
    <w:rsid w:val="00367DFD"/>
    <w:rsid w:val="003700DD"/>
    <w:rsid w:val="00370311"/>
    <w:rsid w:val="0037057D"/>
    <w:rsid w:val="00370715"/>
    <w:rsid w:val="00370756"/>
    <w:rsid w:val="00370A0A"/>
    <w:rsid w:val="00370FC2"/>
    <w:rsid w:val="00370FC4"/>
    <w:rsid w:val="0037117F"/>
    <w:rsid w:val="0037183B"/>
    <w:rsid w:val="00371942"/>
    <w:rsid w:val="00371CE7"/>
    <w:rsid w:val="00371CFA"/>
    <w:rsid w:val="00371D09"/>
    <w:rsid w:val="00371D5B"/>
    <w:rsid w:val="00371F68"/>
    <w:rsid w:val="00372A3E"/>
    <w:rsid w:val="00372B2F"/>
    <w:rsid w:val="00372D85"/>
    <w:rsid w:val="0037304C"/>
    <w:rsid w:val="0037312B"/>
    <w:rsid w:val="003735FD"/>
    <w:rsid w:val="00373648"/>
    <w:rsid w:val="003736E8"/>
    <w:rsid w:val="0037378F"/>
    <w:rsid w:val="003738BD"/>
    <w:rsid w:val="003738E5"/>
    <w:rsid w:val="003739A1"/>
    <w:rsid w:val="00373F6D"/>
    <w:rsid w:val="00373F9C"/>
    <w:rsid w:val="00373FCA"/>
    <w:rsid w:val="003742D9"/>
    <w:rsid w:val="00374441"/>
    <w:rsid w:val="0037452A"/>
    <w:rsid w:val="0037474B"/>
    <w:rsid w:val="0037496D"/>
    <w:rsid w:val="00374A94"/>
    <w:rsid w:val="00374C26"/>
    <w:rsid w:val="00374D86"/>
    <w:rsid w:val="00374EBA"/>
    <w:rsid w:val="00374FA8"/>
    <w:rsid w:val="00375060"/>
    <w:rsid w:val="003750A1"/>
    <w:rsid w:val="00375138"/>
    <w:rsid w:val="003752B5"/>
    <w:rsid w:val="00375364"/>
    <w:rsid w:val="003753E1"/>
    <w:rsid w:val="0037587B"/>
    <w:rsid w:val="00375AAB"/>
    <w:rsid w:val="00375B16"/>
    <w:rsid w:val="00375B98"/>
    <w:rsid w:val="00375BE8"/>
    <w:rsid w:val="00375E62"/>
    <w:rsid w:val="0037605E"/>
    <w:rsid w:val="003760B0"/>
    <w:rsid w:val="00376567"/>
    <w:rsid w:val="0037682D"/>
    <w:rsid w:val="00376973"/>
    <w:rsid w:val="00376AC3"/>
    <w:rsid w:val="00376F5B"/>
    <w:rsid w:val="00376FDC"/>
    <w:rsid w:val="00377117"/>
    <w:rsid w:val="003772F9"/>
    <w:rsid w:val="00377419"/>
    <w:rsid w:val="00377457"/>
    <w:rsid w:val="00377617"/>
    <w:rsid w:val="0037785A"/>
    <w:rsid w:val="00377A77"/>
    <w:rsid w:val="00377CE6"/>
    <w:rsid w:val="003800B8"/>
    <w:rsid w:val="003800D0"/>
    <w:rsid w:val="00380118"/>
    <w:rsid w:val="003801BD"/>
    <w:rsid w:val="0038020B"/>
    <w:rsid w:val="00380284"/>
    <w:rsid w:val="003802D3"/>
    <w:rsid w:val="0038030A"/>
    <w:rsid w:val="0038032B"/>
    <w:rsid w:val="00380517"/>
    <w:rsid w:val="00380575"/>
    <w:rsid w:val="00380912"/>
    <w:rsid w:val="003809A5"/>
    <w:rsid w:val="00380ABC"/>
    <w:rsid w:val="00380B87"/>
    <w:rsid w:val="00380E62"/>
    <w:rsid w:val="0038112D"/>
    <w:rsid w:val="0038123F"/>
    <w:rsid w:val="00381568"/>
    <w:rsid w:val="003819B9"/>
    <w:rsid w:val="0038201C"/>
    <w:rsid w:val="00382147"/>
    <w:rsid w:val="003821BA"/>
    <w:rsid w:val="00382614"/>
    <w:rsid w:val="003828BD"/>
    <w:rsid w:val="00382BD7"/>
    <w:rsid w:val="00382E07"/>
    <w:rsid w:val="00382FE5"/>
    <w:rsid w:val="0038314D"/>
    <w:rsid w:val="003831C3"/>
    <w:rsid w:val="00383226"/>
    <w:rsid w:val="003833CE"/>
    <w:rsid w:val="003833EC"/>
    <w:rsid w:val="0038347A"/>
    <w:rsid w:val="003834DD"/>
    <w:rsid w:val="0038369D"/>
    <w:rsid w:val="00383748"/>
    <w:rsid w:val="0038396E"/>
    <w:rsid w:val="00383AD9"/>
    <w:rsid w:val="00383C4B"/>
    <w:rsid w:val="00383ED3"/>
    <w:rsid w:val="00383F38"/>
    <w:rsid w:val="00384489"/>
    <w:rsid w:val="00384679"/>
    <w:rsid w:val="00384832"/>
    <w:rsid w:val="00384C76"/>
    <w:rsid w:val="00384DE4"/>
    <w:rsid w:val="00384EF7"/>
    <w:rsid w:val="003852CD"/>
    <w:rsid w:val="00385407"/>
    <w:rsid w:val="00385421"/>
    <w:rsid w:val="003858FD"/>
    <w:rsid w:val="00385A10"/>
    <w:rsid w:val="00385A99"/>
    <w:rsid w:val="00385E55"/>
    <w:rsid w:val="00385F15"/>
    <w:rsid w:val="00385F92"/>
    <w:rsid w:val="00385FA3"/>
    <w:rsid w:val="0038653D"/>
    <w:rsid w:val="003868A4"/>
    <w:rsid w:val="003869BF"/>
    <w:rsid w:val="00386BAF"/>
    <w:rsid w:val="00386BBC"/>
    <w:rsid w:val="00386CAA"/>
    <w:rsid w:val="00386CC9"/>
    <w:rsid w:val="003875A8"/>
    <w:rsid w:val="003878FA"/>
    <w:rsid w:val="00387A0C"/>
    <w:rsid w:val="00387A0E"/>
    <w:rsid w:val="00387A2E"/>
    <w:rsid w:val="00387A33"/>
    <w:rsid w:val="00390116"/>
    <w:rsid w:val="00390644"/>
    <w:rsid w:val="00390BC6"/>
    <w:rsid w:val="00390BCA"/>
    <w:rsid w:val="00390E93"/>
    <w:rsid w:val="003913F6"/>
    <w:rsid w:val="00391410"/>
    <w:rsid w:val="00391459"/>
    <w:rsid w:val="00391539"/>
    <w:rsid w:val="0039180E"/>
    <w:rsid w:val="0039195D"/>
    <w:rsid w:val="00391B84"/>
    <w:rsid w:val="00391B99"/>
    <w:rsid w:val="00391D76"/>
    <w:rsid w:val="00391E6A"/>
    <w:rsid w:val="00391EE1"/>
    <w:rsid w:val="00391FA3"/>
    <w:rsid w:val="003922C9"/>
    <w:rsid w:val="003925A3"/>
    <w:rsid w:val="00392636"/>
    <w:rsid w:val="00392822"/>
    <w:rsid w:val="0039285C"/>
    <w:rsid w:val="003928A4"/>
    <w:rsid w:val="00392938"/>
    <w:rsid w:val="00392A81"/>
    <w:rsid w:val="00392D7F"/>
    <w:rsid w:val="00392EAA"/>
    <w:rsid w:val="00393016"/>
    <w:rsid w:val="0039323E"/>
    <w:rsid w:val="00393306"/>
    <w:rsid w:val="00393437"/>
    <w:rsid w:val="00393498"/>
    <w:rsid w:val="003935B1"/>
    <w:rsid w:val="00393F03"/>
    <w:rsid w:val="00393F66"/>
    <w:rsid w:val="00393FCC"/>
    <w:rsid w:val="0039407B"/>
    <w:rsid w:val="003943FA"/>
    <w:rsid w:val="00394429"/>
    <w:rsid w:val="003945B3"/>
    <w:rsid w:val="00394726"/>
    <w:rsid w:val="00394794"/>
    <w:rsid w:val="00394D0F"/>
    <w:rsid w:val="00394E20"/>
    <w:rsid w:val="00394E7B"/>
    <w:rsid w:val="00394F53"/>
    <w:rsid w:val="0039518E"/>
    <w:rsid w:val="0039521A"/>
    <w:rsid w:val="00395517"/>
    <w:rsid w:val="0039570A"/>
    <w:rsid w:val="00395919"/>
    <w:rsid w:val="00395A76"/>
    <w:rsid w:val="00395AF5"/>
    <w:rsid w:val="00395B0A"/>
    <w:rsid w:val="00395B60"/>
    <w:rsid w:val="00395BEC"/>
    <w:rsid w:val="00395DCC"/>
    <w:rsid w:val="00395E0C"/>
    <w:rsid w:val="00396364"/>
    <w:rsid w:val="00396384"/>
    <w:rsid w:val="003964EA"/>
    <w:rsid w:val="0039652F"/>
    <w:rsid w:val="0039672F"/>
    <w:rsid w:val="003967D8"/>
    <w:rsid w:val="00396B67"/>
    <w:rsid w:val="00396D9B"/>
    <w:rsid w:val="00396E78"/>
    <w:rsid w:val="00396F66"/>
    <w:rsid w:val="003971AF"/>
    <w:rsid w:val="003972EE"/>
    <w:rsid w:val="0039741F"/>
    <w:rsid w:val="003974D1"/>
    <w:rsid w:val="00397530"/>
    <w:rsid w:val="00397720"/>
    <w:rsid w:val="003979F5"/>
    <w:rsid w:val="00397A8B"/>
    <w:rsid w:val="00397A8C"/>
    <w:rsid w:val="00397F91"/>
    <w:rsid w:val="003A00E3"/>
    <w:rsid w:val="003A01C1"/>
    <w:rsid w:val="003A0519"/>
    <w:rsid w:val="003A0C37"/>
    <w:rsid w:val="003A0CAC"/>
    <w:rsid w:val="003A0EA5"/>
    <w:rsid w:val="003A0FA0"/>
    <w:rsid w:val="003A1344"/>
    <w:rsid w:val="003A1509"/>
    <w:rsid w:val="003A160A"/>
    <w:rsid w:val="003A1651"/>
    <w:rsid w:val="003A1A9A"/>
    <w:rsid w:val="003A1CAE"/>
    <w:rsid w:val="003A1EA9"/>
    <w:rsid w:val="003A2369"/>
    <w:rsid w:val="003A24B2"/>
    <w:rsid w:val="003A2890"/>
    <w:rsid w:val="003A29C7"/>
    <w:rsid w:val="003A2AEC"/>
    <w:rsid w:val="003A2BF0"/>
    <w:rsid w:val="003A2CD3"/>
    <w:rsid w:val="003A2E4A"/>
    <w:rsid w:val="003A308F"/>
    <w:rsid w:val="003A30CC"/>
    <w:rsid w:val="003A3491"/>
    <w:rsid w:val="003A3766"/>
    <w:rsid w:val="003A39B1"/>
    <w:rsid w:val="003A39B2"/>
    <w:rsid w:val="003A3D1D"/>
    <w:rsid w:val="003A3EA9"/>
    <w:rsid w:val="003A4232"/>
    <w:rsid w:val="003A4379"/>
    <w:rsid w:val="003A4426"/>
    <w:rsid w:val="003A442E"/>
    <w:rsid w:val="003A45B5"/>
    <w:rsid w:val="003A48B4"/>
    <w:rsid w:val="003A4AB2"/>
    <w:rsid w:val="003A4E8D"/>
    <w:rsid w:val="003A5518"/>
    <w:rsid w:val="003A56BC"/>
    <w:rsid w:val="003A57DB"/>
    <w:rsid w:val="003A5B87"/>
    <w:rsid w:val="003A5C6D"/>
    <w:rsid w:val="003A5CD8"/>
    <w:rsid w:val="003A5EE9"/>
    <w:rsid w:val="003A62F6"/>
    <w:rsid w:val="003A662C"/>
    <w:rsid w:val="003A671C"/>
    <w:rsid w:val="003A6B51"/>
    <w:rsid w:val="003A6E30"/>
    <w:rsid w:val="003A6EBF"/>
    <w:rsid w:val="003A7034"/>
    <w:rsid w:val="003A78CD"/>
    <w:rsid w:val="003B037A"/>
    <w:rsid w:val="003B0D7B"/>
    <w:rsid w:val="003B0F6D"/>
    <w:rsid w:val="003B0FB3"/>
    <w:rsid w:val="003B122B"/>
    <w:rsid w:val="003B1283"/>
    <w:rsid w:val="003B1AB1"/>
    <w:rsid w:val="003B1B03"/>
    <w:rsid w:val="003B1B25"/>
    <w:rsid w:val="003B1E32"/>
    <w:rsid w:val="003B212C"/>
    <w:rsid w:val="003B22C7"/>
    <w:rsid w:val="003B22FF"/>
    <w:rsid w:val="003B230B"/>
    <w:rsid w:val="003B261C"/>
    <w:rsid w:val="003B266F"/>
    <w:rsid w:val="003B26B1"/>
    <w:rsid w:val="003B2A41"/>
    <w:rsid w:val="003B2CAD"/>
    <w:rsid w:val="003B2F69"/>
    <w:rsid w:val="003B33EE"/>
    <w:rsid w:val="003B34E7"/>
    <w:rsid w:val="003B35C4"/>
    <w:rsid w:val="003B3938"/>
    <w:rsid w:val="003B39F8"/>
    <w:rsid w:val="003B3BEC"/>
    <w:rsid w:val="003B3E2B"/>
    <w:rsid w:val="003B3E9A"/>
    <w:rsid w:val="003B3EA0"/>
    <w:rsid w:val="003B4014"/>
    <w:rsid w:val="003B4076"/>
    <w:rsid w:val="003B425D"/>
    <w:rsid w:val="003B430F"/>
    <w:rsid w:val="003B433C"/>
    <w:rsid w:val="003B439F"/>
    <w:rsid w:val="003B43FD"/>
    <w:rsid w:val="003B4404"/>
    <w:rsid w:val="003B46FD"/>
    <w:rsid w:val="003B48B4"/>
    <w:rsid w:val="003B490D"/>
    <w:rsid w:val="003B49A5"/>
    <w:rsid w:val="003B4E39"/>
    <w:rsid w:val="003B4E8C"/>
    <w:rsid w:val="003B4FA4"/>
    <w:rsid w:val="003B51A7"/>
    <w:rsid w:val="003B5227"/>
    <w:rsid w:val="003B5432"/>
    <w:rsid w:val="003B54F9"/>
    <w:rsid w:val="003B5557"/>
    <w:rsid w:val="003B560B"/>
    <w:rsid w:val="003B562E"/>
    <w:rsid w:val="003B56C3"/>
    <w:rsid w:val="003B56E8"/>
    <w:rsid w:val="003B594B"/>
    <w:rsid w:val="003B59E3"/>
    <w:rsid w:val="003B5F84"/>
    <w:rsid w:val="003B62AD"/>
    <w:rsid w:val="003B65C3"/>
    <w:rsid w:val="003B696C"/>
    <w:rsid w:val="003B6EDD"/>
    <w:rsid w:val="003B6FA6"/>
    <w:rsid w:val="003B7520"/>
    <w:rsid w:val="003B768A"/>
    <w:rsid w:val="003B786F"/>
    <w:rsid w:val="003B7B19"/>
    <w:rsid w:val="003C0096"/>
    <w:rsid w:val="003C01D5"/>
    <w:rsid w:val="003C04CE"/>
    <w:rsid w:val="003C05F1"/>
    <w:rsid w:val="003C0A4F"/>
    <w:rsid w:val="003C0A93"/>
    <w:rsid w:val="003C0B9F"/>
    <w:rsid w:val="003C1127"/>
    <w:rsid w:val="003C12B3"/>
    <w:rsid w:val="003C1327"/>
    <w:rsid w:val="003C140D"/>
    <w:rsid w:val="003C14D0"/>
    <w:rsid w:val="003C1726"/>
    <w:rsid w:val="003C1821"/>
    <w:rsid w:val="003C1EF5"/>
    <w:rsid w:val="003C1FAD"/>
    <w:rsid w:val="003C211A"/>
    <w:rsid w:val="003C2161"/>
    <w:rsid w:val="003C21A1"/>
    <w:rsid w:val="003C26B7"/>
    <w:rsid w:val="003C2BF6"/>
    <w:rsid w:val="003C30ED"/>
    <w:rsid w:val="003C3A88"/>
    <w:rsid w:val="003C3C35"/>
    <w:rsid w:val="003C403C"/>
    <w:rsid w:val="003C411D"/>
    <w:rsid w:val="003C46C8"/>
    <w:rsid w:val="003C47A6"/>
    <w:rsid w:val="003C4AC2"/>
    <w:rsid w:val="003C4ADF"/>
    <w:rsid w:val="003C4AFA"/>
    <w:rsid w:val="003C4CD3"/>
    <w:rsid w:val="003C50B0"/>
    <w:rsid w:val="003C5333"/>
    <w:rsid w:val="003C56C8"/>
    <w:rsid w:val="003C57EC"/>
    <w:rsid w:val="003C581D"/>
    <w:rsid w:val="003C5B66"/>
    <w:rsid w:val="003C5CBE"/>
    <w:rsid w:val="003C5FC7"/>
    <w:rsid w:val="003C621A"/>
    <w:rsid w:val="003C62E2"/>
    <w:rsid w:val="003C62EB"/>
    <w:rsid w:val="003C6366"/>
    <w:rsid w:val="003C64DE"/>
    <w:rsid w:val="003C6965"/>
    <w:rsid w:val="003C69D3"/>
    <w:rsid w:val="003C6C39"/>
    <w:rsid w:val="003C6E67"/>
    <w:rsid w:val="003C6FF5"/>
    <w:rsid w:val="003C724A"/>
    <w:rsid w:val="003C782E"/>
    <w:rsid w:val="003D0262"/>
    <w:rsid w:val="003D045E"/>
    <w:rsid w:val="003D0660"/>
    <w:rsid w:val="003D0E0C"/>
    <w:rsid w:val="003D0E5B"/>
    <w:rsid w:val="003D0F25"/>
    <w:rsid w:val="003D107F"/>
    <w:rsid w:val="003D10B7"/>
    <w:rsid w:val="003D1291"/>
    <w:rsid w:val="003D1326"/>
    <w:rsid w:val="003D15B3"/>
    <w:rsid w:val="003D18F6"/>
    <w:rsid w:val="003D1BB9"/>
    <w:rsid w:val="003D1BFC"/>
    <w:rsid w:val="003D1C08"/>
    <w:rsid w:val="003D1C64"/>
    <w:rsid w:val="003D21EA"/>
    <w:rsid w:val="003D2267"/>
    <w:rsid w:val="003D238A"/>
    <w:rsid w:val="003D24B7"/>
    <w:rsid w:val="003D24C8"/>
    <w:rsid w:val="003D2501"/>
    <w:rsid w:val="003D254E"/>
    <w:rsid w:val="003D285C"/>
    <w:rsid w:val="003D2B17"/>
    <w:rsid w:val="003D2B63"/>
    <w:rsid w:val="003D2FCE"/>
    <w:rsid w:val="003D311F"/>
    <w:rsid w:val="003D318C"/>
    <w:rsid w:val="003D31B7"/>
    <w:rsid w:val="003D32EE"/>
    <w:rsid w:val="003D3316"/>
    <w:rsid w:val="003D3574"/>
    <w:rsid w:val="003D3680"/>
    <w:rsid w:val="003D3C4D"/>
    <w:rsid w:val="003D3CBD"/>
    <w:rsid w:val="003D3E95"/>
    <w:rsid w:val="003D432A"/>
    <w:rsid w:val="003D43EC"/>
    <w:rsid w:val="003D4413"/>
    <w:rsid w:val="003D441F"/>
    <w:rsid w:val="003D4433"/>
    <w:rsid w:val="003D4490"/>
    <w:rsid w:val="003D44E7"/>
    <w:rsid w:val="003D45AC"/>
    <w:rsid w:val="003D461E"/>
    <w:rsid w:val="003D4722"/>
    <w:rsid w:val="003D474E"/>
    <w:rsid w:val="003D479A"/>
    <w:rsid w:val="003D47AB"/>
    <w:rsid w:val="003D4911"/>
    <w:rsid w:val="003D4BAB"/>
    <w:rsid w:val="003D4BDA"/>
    <w:rsid w:val="003D4C41"/>
    <w:rsid w:val="003D4D52"/>
    <w:rsid w:val="003D4DC0"/>
    <w:rsid w:val="003D4FC0"/>
    <w:rsid w:val="003D51D2"/>
    <w:rsid w:val="003D5277"/>
    <w:rsid w:val="003D52E1"/>
    <w:rsid w:val="003D534D"/>
    <w:rsid w:val="003D5353"/>
    <w:rsid w:val="003D5451"/>
    <w:rsid w:val="003D548F"/>
    <w:rsid w:val="003D54DC"/>
    <w:rsid w:val="003D5744"/>
    <w:rsid w:val="003D5C7B"/>
    <w:rsid w:val="003D5C8E"/>
    <w:rsid w:val="003D63AE"/>
    <w:rsid w:val="003D641B"/>
    <w:rsid w:val="003D688C"/>
    <w:rsid w:val="003D6E42"/>
    <w:rsid w:val="003D7166"/>
    <w:rsid w:val="003D7653"/>
    <w:rsid w:val="003D7A5C"/>
    <w:rsid w:val="003D7CDA"/>
    <w:rsid w:val="003D7D2C"/>
    <w:rsid w:val="003D7D4A"/>
    <w:rsid w:val="003D7D65"/>
    <w:rsid w:val="003E040F"/>
    <w:rsid w:val="003E0470"/>
    <w:rsid w:val="003E054E"/>
    <w:rsid w:val="003E06E7"/>
    <w:rsid w:val="003E0753"/>
    <w:rsid w:val="003E07CB"/>
    <w:rsid w:val="003E0B79"/>
    <w:rsid w:val="003E0B8C"/>
    <w:rsid w:val="003E0F1F"/>
    <w:rsid w:val="003E0FB7"/>
    <w:rsid w:val="003E10DB"/>
    <w:rsid w:val="003E1229"/>
    <w:rsid w:val="003E16AB"/>
    <w:rsid w:val="003E1CD7"/>
    <w:rsid w:val="003E1D49"/>
    <w:rsid w:val="003E1F6A"/>
    <w:rsid w:val="003E2365"/>
    <w:rsid w:val="003E2473"/>
    <w:rsid w:val="003E28C0"/>
    <w:rsid w:val="003E2DA4"/>
    <w:rsid w:val="003E2FA1"/>
    <w:rsid w:val="003E3038"/>
    <w:rsid w:val="003E3081"/>
    <w:rsid w:val="003E315E"/>
    <w:rsid w:val="003E31E3"/>
    <w:rsid w:val="003E3210"/>
    <w:rsid w:val="003E3345"/>
    <w:rsid w:val="003E3358"/>
    <w:rsid w:val="003E3550"/>
    <w:rsid w:val="003E38AC"/>
    <w:rsid w:val="003E3CAE"/>
    <w:rsid w:val="003E3D41"/>
    <w:rsid w:val="003E3DBD"/>
    <w:rsid w:val="003E4046"/>
    <w:rsid w:val="003E4055"/>
    <w:rsid w:val="003E4201"/>
    <w:rsid w:val="003E427D"/>
    <w:rsid w:val="003E4575"/>
    <w:rsid w:val="003E4A1F"/>
    <w:rsid w:val="003E504A"/>
    <w:rsid w:val="003E504B"/>
    <w:rsid w:val="003E50F5"/>
    <w:rsid w:val="003E547A"/>
    <w:rsid w:val="003E5502"/>
    <w:rsid w:val="003E574C"/>
    <w:rsid w:val="003E5D5A"/>
    <w:rsid w:val="003E6628"/>
    <w:rsid w:val="003E6BB3"/>
    <w:rsid w:val="003E7321"/>
    <w:rsid w:val="003E74D9"/>
    <w:rsid w:val="003E789C"/>
    <w:rsid w:val="003E78C0"/>
    <w:rsid w:val="003E7979"/>
    <w:rsid w:val="003E7A34"/>
    <w:rsid w:val="003F030F"/>
    <w:rsid w:val="003F0509"/>
    <w:rsid w:val="003F05D4"/>
    <w:rsid w:val="003F0674"/>
    <w:rsid w:val="003F09A1"/>
    <w:rsid w:val="003F0A1B"/>
    <w:rsid w:val="003F0AF9"/>
    <w:rsid w:val="003F0D3B"/>
    <w:rsid w:val="003F105D"/>
    <w:rsid w:val="003F10AC"/>
    <w:rsid w:val="003F122F"/>
    <w:rsid w:val="003F135D"/>
    <w:rsid w:val="003F1368"/>
    <w:rsid w:val="003F1488"/>
    <w:rsid w:val="003F15E7"/>
    <w:rsid w:val="003F179D"/>
    <w:rsid w:val="003F1A97"/>
    <w:rsid w:val="003F1DAF"/>
    <w:rsid w:val="003F212B"/>
    <w:rsid w:val="003F2175"/>
    <w:rsid w:val="003F2271"/>
    <w:rsid w:val="003F27C1"/>
    <w:rsid w:val="003F288C"/>
    <w:rsid w:val="003F2B45"/>
    <w:rsid w:val="003F2C81"/>
    <w:rsid w:val="003F3727"/>
    <w:rsid w:val="003F37B7"/>
    <w:rsid w:val="003F3AC2"/>
    <w:rsid w:val="003F3AF1"/>
    <w:rsid w:val="003F3F12"/>
    <w:rsid w:val="003F4029"/>
    <w:rsid w:val="003F4102"/>
    <w:rsid w:val="003F4146"/>
    <w:rsid w:val="003F41A1"/>
    <w:rsid w:val="003F41C6"/>
    <w:rsid w:val="003F43F4"/>
    <w:rsid w:val="003F44E5"/>
    <w:rsid w:val="003F456F"/>
    <w:rsid w:val="003F4625"/>
    <w:rsid w:val="003F47E5"/>
    <w:rsid w:val="003F4AF9"/>
    <w:rsid w:val="003F4DFE"/>
    <w:rsid w:val="003F4E6E"/>
    <w:rsid w:val="003F4EF2"/>
    <w:rsid w:val="003F53DE"/>
    <w:rsid w:val="003F544A"/>
    <w:rsid w:val="003F5777"/>
    <w:rsid w:val="003F5956"/>
    <w:rsid w:val="003F5F1B"/>
    <w:rsid w:val="003F60EA"/>
    <w:rsid w:val="003F6189"/>
    <w:rsid w:val="003F68E0"/>
    <w:rsid w:val="003F6A16"/>
    <w:rsid w:val="003F6BE8"/>
    <w:rsid w:val="003F6C4E"/>
    <w:rsid w:val="003F6CA9"/>
    <w:rsid w:val="003F6D09"/>
    <w:rsid w:val="003F6E3D"/>
    <w:rsid w:val="003F7151"/>
    <w:rsid w:val="003F7284"/>
    <w:rsid w:val="003F7707"/>
    <w:rsid w:val="003F7CEF"/>
    <w:rsid w:val="003F7D74"/>
    <w:rsid w:val="003F7EA2"/>
    <w:rsid w:val="00400085"/>
    <w:rsid w:val="004001F1"/>
    <w:rsid w:val="00400214"/>
    <w:rsid w:val="004002E2"/>
    <w:rsid w:val="004003FC"/>
    <w:rsid w:val="00400412"/>
    <w:rsid w:val="0040068B"/>
    <w:rsid w:val="0040069E"/>
    <w:rsid w:val="0040073B"/>
    <w:rsid w:val="00400777"/>
    <w:rsid w:val="004008A2"/>
    <w:rsid w:val="00400F6F"/>
    <w:rsid w:val="0040114F"/>
    <w:rsid w:val="00401741"/>
    <w:rsid w:val="0040176A"/>
    <w:rsid w:val="00401EE8"/>
    <w:rsid w:val="00401F14"/>
    <w:rsid w:val="00401F22"/>
    <w:rsid w:val="0040219F"/>
    <w:rsid w:val="004021B9"/>
    <w:rsid w:val="0040234F"/>
    <w:rsid w:val="004023B1"/>
    <w:rsid w:val="00402402"/>
    <w:rsid w:val="004024AB"/>
    <w:rsid w:val="004027C1"/>
    <w:rsid w:val="00402A11"/>
    <w:rsid w:val="00402AD7"/>
    <w:rsid w:val="00402B6A"/>
    <w:rsid w:val="00402CEC"/>
    <w:rsid w:val="00402E6D"/>
    <w:rsid w:val="00402EC3"/>
    <w:rsid w:val="0040301E"/>
    <w:rsid w:val="0040353F"/>
    <w:rsid w:val="004035FC"/>
    <w:rsid w:val="00403C3A"/>
    <w:rsid w:val="00403CB7"/>
    <w:rsid w:val="00403EA7"/>
    <w:rsid w:val="00404182"/>
    <w:rsid w:val="00404449"/>
    <w:rsid w:val="004044C4"/>
    <w:rsid w:val="00404652"/>
    <w:rsid w:val="00404732"/>
    <w:rsid w:val="00404AC7"/>
    <w:rsid w:val="00404C27"/>
    <w:rsid w:val="00404C54"/>
    <w:rsid w:val="00404CDC"/>
    <w:rsid w:val="00404EB2"/>
    <w:rsid w:val="00404F45"/>
    <w:rsid w:val="004050E2"/>
    <w:rsid w:val="00405335"/>
    <w:rsid w:val="004055BA"/>
    <w:rsid w:val="00405632"/>
    <w:rsid w:val="0040566E"/>
    <w:rsid w:val="00405DDC"/>
    <w:rsid w:val="00406244"/>
    <w:rsid w:val="00406265"/>
    <w:rsid w:val="004066B7"/>
    <w:rsid w:val="004068EE"/>
    <w:rsid w:val="00406A4C"/>
    <w:rsid w:val="00406ABE"/>
    <w:rsid w:val="00406C90"/>
    <w:rsid w:val="00406CD4"/>
    <w:rsid w:val="00406D2E"/>
    <w:rsid w:val="00406F8B"/>
    <w:rsid w:val="00406FD6"/>
    <w:rsid w:val="0040703A"/>
    <w:rsid w:val="004076E7"/>
    <w:rsid w:val="004078BA"/>
    <w:rsid w:val="0040799D"/>
    <w:rsid w:val="00407A33"/>
    <w:rsid w:val="00407CB9"/>
    <w:rsid w:val="004102DE"/>
    <w:rsid w:val="00410321"/>
    <w:rsid w:val="00410A13"/>
    <w:rsid w:val="00410B82"/>
    <w:rsid w:val="00410C3B"/>
    <w:rsid w:val="00410D57"/>
    <w:rsid w:val="00410E19"/>
    <w:rsid w:val="00410ED5"/>
    <w:rsid w:val="0041109C"/>
    <w:rsid w:val="00411193"/>
    <w:rsid w:val="0041140B"/>
    <w:rsid w:val="0041151A"/>
    <w:rsid w:val="004119C8"/>
    <w:rsid w:val="00411D68"/>
    <w:rsid w:val="00412116"/>
    <w:rsid w:val="0041236E"/>
    <w:rsid w:val="00412378"/>
    <w:rsid w:val="004123C7"/>
    <w:rsid w:val="00412623"/>
    <w:rsid w:val="00412645"/>
    <w:rsid w:val="0041281D"/>
    <w:rsid w:val="004128F9"/>
    <w:rsid w:val="00412A33"/>
    <w:rsid w:val="00412C46"/>
    <w:rsid w:val="00412C5E"/>
    <w:rsid w:val="004130C9"/>
    <w:rsid w:val="00413183"/>
    <w:rsid w:val="004131D4"/>
    <w:rsid w:val="00413657"/>
    <w:rsid w:val="0041390B"/>
    <w:rsid w:val="00413937"/>
    <w:rsid w:val="00413BF0"/>
    <w:rsid w:val="00413C08"/>
    <w:rsid w:val="00414039"/>
    <w:rsid w:val="004142D4"/>
    <w:rsid w:val="004142FB"/>
    <w:rsid w:val="00414485"/>
    <w:rsid w:val="0041486A"/>
    <w:rsid w:val="00414946"/>
    <w:rsid w:val="00414AA8"/>
    <w:rsid w:val="00414BEA"/>
    <w:rsid w:val="00414E72"/>
    <w:rsid w:val="00414EA8"/>
    <w:rsid w:val="00415433"/>
    <w:rsid w:val="004155EF"/>
    <w:rsid w:val="004159F7"/>
    <w:rsid w:val="00415E2A"/>
    <w:rsid w:val="00415E4A"/>
    <w:rsid w:val="00415FD9"/>
    <w:rsid w:val="0041640F"/>
    <w:rsid w:val="00416732"/>
    <w:rsid w:val="00416ADE"/>
    <w:rsid w:val="00416B8F"/>
    <w:rsid w:val="00416DAE"/>
    <w:rsid w:val="00416E00"/>
    <w:rsid w:val="004170D1"/>
    <w:rsid w:val="004171BC"/>
    <w:rsid w:val="00417265"/>
    <w:rsid w:val="004172E6"/>
    <w:rsid w:val="004173F7"/>
    <w:rsid w:val="004174F6"/>
    <w:rsid w:val="0041765C"/>
    <w:rsid w:val="00417896"/>
    <w:rsid w:val="004178D1"/>
    <w:rsid w:val="00417B1F"/>
    <w:rsid w:val="0042022E"/>
    <w:rsid w:val="004208FC"/>
    <w:rsid w:val="00420A83"/>
    <w:rsid w:val="00420BED"/>
    <w:rsid w:val="0042102D"/>
    <w:rsid w:val="004210C7"/>
    <w:rsid w:val="00421403"/>
    <w:rsid w:val="00421C2E"/>
    <w:rsid w:val="00421E0F"/>
    <w:rsid w:val="00422182"/>
    <w:rsid w:val="00422354"/>
    <w:rsid w:val="004228D2"/>
    <w:rsid w:val="00422CAF"/>
    <w:rsid w:val="00422D5A"/>
    <w:rsid w:val="00422E37"/>
    <w:rsid w:val="00423175"/>
    <w:rsid w:val="0042321D"/>
    <w:rsid w:val="0042343D"/>
    <w:rsid w:val="004235E6"/>
    <w:rsid w:val="004235F5"/>
    <w:rsid w:val="00423905"/>
    <w:rsid w:val="00423A37"/>
    <w:rsid w:val="00423B93"/>
    <w:rsid w:val="00423BC4"/>
    <w:rsid w:val="00423BF6"/>
    <w:rsid w:val="00423C3A"/>
    <w:rsid w:val="00423D9A"/>
    <w:rsid w:val="00423DA0"/>
    <w:rsid w:val="00423EAE"/>
    <w:rsid w:val="00423F2D"/>
    <w:rsid w:val="00423FDD"/>
    <w:rsid w:val="0042400A"/>
    <w:rsid w:val="0042434E"/>
    <w:rsid w:val="0042451C"/>
    <w:rsid w:val="0042464C"/>
    <w:rsid w:val="00424BC4"/>
    <w:rsid w:val="0042545C"/>
    <w:rsid w:val="0042547A"/>
    <w:rsid w:val="00425537"/>
    <w:rsid w:val="0042566E"/>
    <w:rsid w:val="0042574F"/>
    <w:rsid w:val="0042592B"/>
    <w:rsid w:val="00425ACF"/>
    <w:rsid w:val="00425F4A"/>
    <w:rsid w:val="00426207"/>
    <w:rsid w:val="00426214"/>
    <w:rsid w:val="00426360"/>
    <w:rsid w:val="00426444"/>
    <w:rsid w:val="00426756"/>
    <w:rsid w:val="004267BB"/>
    <w:rsid w:val="00426801"/>
    <w:rsid w:val="0042681F"/>
    <w:rsid w:val="00426FB0"/>
    <w:rsid w:val="00427A05"/>
    <w:rsid w:val="00427A19"/>
    <w:rsid w:val="00427D05"/>
    <w:rsid w:val="00427D68"/>
    <w:rsid w:val="00430122"/>
    <w:rsid w:val="0043017D"/>
    <w:rsid w:val="004301CA"/>
    <w:rsid w:val="00430253"/>
    <w:rsid w:val="0043027D"/>
    <w:rsid w:val="00430520"/>
    <w:rsid w:val="00430713"/>
    <w:rsid w:val="0043078C"/>
    <w:rsid w:val="00430861"/>
    <w:rsid w:val="00430CE4"/>
    <w:rsid w:val="00430F19"/>
    <w:rsid w:val="004312FB"/>
    <w:rsid w:val="0043136C"/>
    <w:rsid w:val="004315DA"/>
    <w:rsid w:val="0043166A"/>
    <w:rsid w:val="0043170D"/>
    <w:rsid w:val="004317CB"/>
    <w:rsid w:val="00431832"/>
    <w:rsid w:val="00431924"/>
    <w:rsid w:val="004319C2"/>
    <w:rsid w:val="00431DDA"/>
    <w:rsid w:val="00431E35"/>
    <w:rsid w:val="00431F8C"/>
    <w:rsid w:val="00431FDE"/>
    <w:rsid w:val="00432011"/>
    <w:rsid w:val="00432047"/>
    <w:rsid w:val="0043213E"/>
    <w:rsid w:val="004325B4"/>
    <w:rsid w:val="00432C29"/>
    <w:rsid w:val="004330D4"/>
    <w:rsid w:val="0043350F"/>
    <w:rsid w:val="00433545"/>
    <w:rsid w:val="00433574"/>
    <w:rsid w:val="004337E6"/>
    <w:rsid w:val="00433888"/>
    <w:rsid w:val="004338FC"/>
    <w:rsid w:val="00433DB4"/>
    <w:rsid w:val="00433F02"/>
    <w:rsid w:val="00434079"/>
    <w:rsid w:val="004340D8"/>
    <w:rsid w:val="0043411F"/>
    <w:rsid w:val="00434152"/>
    <w:rsid w:val="004341A0"/>
    <w:rsid w:val="0043444F"/>
    <w:rsid w:val="004356A3"/>
    <w:rsid w:val="00435AA8"/>
    <w:rsid w:val="00435B2F"/>
    <w:rsid w:val="00435B6C"/>
    <w:rsid w:val="00435BF3"/>
    <w:rsid w:val="00435C83"/>
    <w:rsid w:val="00435FC2"/>
    <w:rsid w:val="0043636C"/>
    <w:rsid w:val="0043665F"/>
    <w:rsid w:val="004367D3"/>
    <w:rsid w:val="004377A4"/>
    <w:rsid w:val="00437827"/>
    <w:rsid w:val="00437864"/>
    <w:rsid w:val="0043794F"/>
    <w:rsid w:val="00437B01"/>
    <w:rsid w:val="00437B65"/>
    <w:rsid w:val="00437B7B"/>
    <w:rsid w:val="00437E06"/>
    <w:rsid w:val="00437F07"/>
    <w:rsid w:val="00440154"/>
    <w:rsid w:val="004402C5"/>
    <w:rsid w:val="004404A8"/>
    <w:rsid w:val="004407D8"/>
    <w:rsid w:val="00440801"/>
    <w:rsid w:val="0044081C"/>
    <w:rsid w:val="00440B75"/>
    <w:rsid w:val="00440D2F"/>
    <w:rsid w:val="00440DEA"/>
    <w:rsid w:val="004410A7"/>
    <w:rsid w:val="004411CB"/>
    <w:rsid w:val="0044125E"/>
    <w:rsid w:val="004414B3"/>
    <w:rsid w:val="004418AB"/>
    <w:rsid w:val="004419F7"/>
    <w:rsid w:val="004420BA"/>
    <w:rsid w:val="004420CE"/>
    <w:rsid w:val="0044220E"/>
    <w:rsid w:val="00442657"/>
    <w:rsid w:val="00442B71"/>
    <w:rsid w:val="00442C99"/>
    <w:rsid w:val="00442D4C"/>
    <w:rsid w:val="00442F01"/>
    <w:rsid w:val="00442F81"/>
    <w:rsid w:val="00442FDC"/>
    <w:rsid w:val="0044310D"/>
    <w:rsid w:val="004434FB"/>
    <w:rsid w:val="00443645"/>
    <w:rsid w:val="004436ED"/>
    <w:rsid w:val="004438B8"/>
    <w:rsid w:val="004438E0"/>
    <w:rsid w:val="00443997"/>
    <w:rsid w:val="00443BA6"/>
    <w:rsid w:val="00443E27"/>
    <w:rsid w:val="00444068"/>
    <w:rsid w:val="0044437A"/>
    <w:rsid w:val="0044456B"/>
    <w:rsid w:val="00444620"/>
    <w:rsid w:val="00444950"/>
    <w:rsid w:val="0044496D"/>
    <w:rsid w:val="00444C3C"/>
    <w:rsid w:val="00444D29"/>
    <w:rsid w:val="00444EE8"/>
    <w:rsid w:val="00445041"/>
    <w:rsid w:val="00445200"/>
    <w:rsid w:val="00445299"/>
    <w:rsid w:val="0044542D"/>
    <w:rsid w:val="00445766"/>
    <w:rsid w:val="004457BB"/>
    <w:rsid w:val="00445B3D"/>
    <w:rsid w:val="00445E4C"/>
    <w:rsid w:val="00445F61"/>
    <w:rsid w:val="00445FFE"/>
    <w:rsid w:val="00446222"/>
    <w:rsid w:val="00446232"/>
    <w:rsid w:val="00446607"/>
    <w:rsid w:val="00446619"/>
    <w:rsid w:val="00446765"/>
    <w:rsid w:val="00446AC7"/>
    <w:rsid w:val="00446B21"/>
    <w:rsid w:val="00446B30"/>
    <w:rsid w:val="00446EC2"/>
    <w:rsid w:val="00446FAC"/>
    <w:rsid w:val="00447255"/>
    <w:rsid w:val="0044731B"/>
    <w:rsid w:val="0044758C"/>
    <w:rsid w:val="00447610"/>
    <w:rsid w:val="00447905"/>
    <w:rsid w:val="00447ADF"/>
    <w:rsid w:val="00447E35"/>
    <w:rsid w:val="00447FCB"/>
    <w:rsid w:val="00450272"/>
    <w:rsid w:val="0045028F"/>
    <w:rsid w:val="0045082B"/>
    <w:rsid w:val="00450A31"/>
    <w:rsid w:val="00450AA0"/>
    <w:rsid w:val="00450B61"/>
    <w:rsid w:val="00450C92"/>
    <w:rsid w:val="00450D77"/>
    <w:rsid w:val="0045155B"/>
    <w:rsid w:val="004517E1"/>
    <w:rsid w:val="0045194B"/>
    <w:rsid w:val="00451990"/>
    <w:rsid w:val="004519DF"/>
    <w:rsid w:val="00451AB4"/>
    <w:rsid w:val="00451C32"/>
    <w:rsid w:val="00451E73"/>
    <w:rsid w:val="004522BE"/>
    <w:rsid w:val="0045263F"/>
    <w:rsid w:val="00452684"/>
    <w:rsid w:val="004527C6"/>
    <w:rsid w:val="004529F1"/>
    <w:rsid w:val="00452B75"/>
    <w:rsid w:val="00452E2B"/>
    <w:rsid w:val="00452E3D"/>
    <w:rsid w:val="00453183"/>
    <w:rsid w:val="0045337D"/>
    <w:rsid w:val="00453422"/>
    <w:rsid w:val="004534A9"/>
    <w:rsid w:val="0045352F"/>
    <w:rsid w:val="004535A1"/>
    <w:rsid w:val="0045366F"/>
    <w:rsid w:val="00453680"/>
    <w:rsid w:val="00453873"/>
    <w:rsid w:val="004539FA"/>
    <w:rsid w:val="00453DB6"/>
    <w:rsid w:val="00453ECC"/>
    <w:rsid w:val="004541D3"/>
    <w:rsid w:val="00454400"/>
    <w:rsid w:val="004545FA"/>
    <w:rsid w:val="00454819"/>
    <w:rsid w:val="00454A9C"/>
    <w:rsid w:val="00455175"/>
    <w:rsid w:val="004551B4"/>
    <w:rsid w:val="0045536C"/>
    <w:rsid w:val="004553C2"/>
    <w:rsid w:val="004553C3"/>
    <w:rsid w:val="0045543E"/>
    <w:rsid w:val="00455509"/>
    <w:rsid w:val="0045550A"/>
    <w:rsid w:val="00455519"/>
    <w:rsid w:val="0045553A"/>
    <w:rsid w:val="004557F3"/>
    <w:rsid w:val="00455B6A"/>
    <w:rsid w:val="00455D6A"/>
    <w:rsid w:val="00455DAD"/>
    <w:rsid w:val="00455E68"/>
    <w:rsid w:val="00455F2C"/>
    <w:rsid w:val="004561B2"/>
    <w:rsid w:val="00456240"/>
    <w:rsid w:val="0045647F"/>
    <w:rsid w:val="0045652D"/>
    <w:rsid w:val="004569BA"/>
    <w:rsid w:val="00456B3E"/>
    <w:rsid w:val="00456B8E"/>
    <w:rsid w:val="00456BBD"/>
    <w:rsid w:val="0045711C"/>
    <w:rsid w:val="0045713C"/>
    <w:rsid w:val="004573DE"/>
    <w:rsid w:val="004575C8"/>
    <w:rsid w:val="004579E6"/>
    <w:rsid w:val="00457B81"/>
    <w:rsid w:val="00457BF3"/>
    <w:rsid w:val="00457E23"/>
    <w:rsid w:val="004601AC"/>
    <w:rsid w:val="004602F3"/>
    <w:rsid w:val="0046053A"/>
    <w:rsid w:val="00460556"/>
    <w:rsid w:val="0046072A"/>
    <w:rsid w:val="00460AED"/>
    <w:rsid w:val="00460D42"/>
    <w:rsid w:val="00460F7E"/>
    <w:rsid w:val="004610E0"/>
    <w:rsid w:val="004612E5"/>
    <w:rsid w:val="004612F7"/>
    <w:rsid w:val="00461510"/>
    <w:rsid w:val="0046158D"/>
    <w:rsid w:val="00461618"/>
    <w:rsid w:val="004619AC"/>
    <w:rsid w:val="004619E5"/>
    <w:rsid w:val="00461A7C"/>
    <w:rsid w:val="00461EED"/>
    <w:rsid w:val="00462282"/>
    <w:rsid w:val="00462288"/>
    <w:rsid w:val="004622B2"/>
    <w:rsid w:val="0046261E"/>
    <w:rsid w:val="00462636"/>
    <w:rsid w:val="0046295A"/>
    <w:rsid w:val="004629D2"/>
    <w:rsid w:val="00462A0B"/>
    <w:rsid w:val="00462B35"/>
    <w:rsid w:val="00462E9C"/>
    <w:rsid w:val="00462F5E"/>
    <w:rsid w:val="00462FEC"/>
    <w:rsid w:val="00463AAB"/>
    <w:rsid w:val="00463C28"/>
    <w:rsid w:val="00463DA1"/>
    <w:rsid w:val="00463F07"/>
    <w:rsid w:val="00463FA0"/>
    <w:rsid w:val="00463FDB"/>
    <w:rsid w:val="004642F9"/>
    <w:rsid w:val="00464336"/>
    <w:rsid w:val="004645B8"/>
    <w:rsid w:val="0046463F"/>
    <w:rsid w:val="00464662"/>
    <w:rsid w:val="00464918"/>
    <w:rsid w:val="004649AC"/>
    <w:rsid w:val="00464A96"/>
    <w:rsid w:val="00464AC9"/>
    <w:rsid w:val="00464C88"/>
    <w:rsid w:val="00464D27"/>
    <w:rsid w:val="00464FCE"/>
    <w:rsid w:val="00465052"/>
    <w:rsid w:val="0046517F"/>
    <w:rsid w:val="00465214"/>
    <w:rsid w:val="00465397"/>
    <w:rsid w:val="004654D2"/>
    <w:rsid w:val="00465CBB"/>
    <w:rsid w:val="00465D72"/>
    <w:rsid w:val="00465F06"/>
    <w:rsid w:val="0046653B"/>
    <w:rsid w:val="00466610"/>
    <w:rsid w:val="00466A4B"/>
    <w:rsid w:val="00466A5B"/>
    <w:rsid w:val="00466E1C"/>
    <w:rsid w:val="00466ED6"/>
    <w:rsid w:val="00466FBD"/>
    <w:rsid w:val="0046700F"/>
    <w:rsid w:val="00467047"/>
    <w:rsid w:val="0046720A"/>
    <w:rsid w:val="004672AB"/>
    <w:rsid w:val="00467466"/>
    <w:rsid w:val="00467599"/>
    <w:rsid w:val="004678C5"/>
    <w:rsid w:val="00467957"/>
    <w:rsid w:val="004679CC"/>
    <w:rsid w:val="00467C0F"/>
    <w:rsid w:val="00467E65"/>
    <w:rsid w:val="00467F41"/>
    <w:rsid w:val="00470279"/>
    <w:rsid w:val="0047032E"/>
    <w:rsid w:val="0047033F"/>
    <w:rsid w:val="0047037F"/>
    <w:rsid w:val="0047087F"/>
    <w:rsid w:val="0047091E"/>
    <w:rsid w:val="0047095C"/>
    <w:rsid w:val="00470975"/>
    <w:rsid w:val="00470D59"/>
    <w:rsid w:val="00470FF8"/>
    <w:rsid w:val="00471229"/>
    <w:rsid w:val="0047134A"/>
    <w:rsid w:val="00471591"/>
    <w:rsid w:val="0047159A"/>
    <w:rsid w:val="0047177D"/>
    <w:rsid w:val="00471863"/>
    <w:rsid w:val="00471C51"/>
    <w:rsid w:val="00471F4B"/>
    <w:rsid w:val="004721B4"/>
    <w:rsid w:val="004724BE"/>
    <w:rsid w:val="00472524"/>
    <w:rsid w:val="00472863"/>
    <w:rsid w:val="00472BFE"/>
    <w:rsid w:val="00472CC0"/>
    <w:rsid w:val="00472DAE"/>
    <w:rsid w:val="00472FC1"/>
    <w:rsid w:val="0047328A"/>
    <w:rsid w:val="00473374"/>
    <w:rsid w:val="0047352C"/>
    <w:rsid w:val="00473618"/>
    <w:rsid w:val="004736A8"/>
    <w:rsid w:val="0047389E"/>
    <w:rsid w:val="004738A5"/>
    <w:rsid w:val="00473933"/>
    <w:rsid w:val="00473A9C"/>
    <w:rsid w:val="00473C50"/>
    <w:rsid w:val="00474064"/>
    <w:rsid w:val="00474291"/>
    <w:rsid w:val="00474487"/>
    <w:rsid w:val="0047480D"/>
    <w:rsid w:val="00474B36"/>
    <w:rsid w:val="00474B7E"/>
    <w:rsid w:val="00474BC4"/>
    <w:rsid w:val="00474D2A"/>
    <w:rsid w:val="00474E30"/>
    <w:rsid w:val="00474E8B"/>
    <w:rsid w:val="00474F2B"/>
    <w:rsid w:val="00475062"/>
    <w:rsid w:val="00475110"/>
    <w:rsid w:val="00475114"/>
    <w:rsid w:val="00475337"/>
    <w:rsid w:val="004753E8"/>
    <w:rsid w:val="0047566E"/>
    <w:rsid w:val="00475BB2"/>
    <w:rsid w:val="00476009"/>
    <w:rsid w:val="00476035"/>
    <w:rsid w:val="00476176"/>
    <w:rsid w:val="004761B7"/>
    <w:rsid w:val="00476262"/>
    <w:rsid w:val="004763CA"/>
    <w:rsid w:val="00476497"/>
    <w:rsid w:val="00476913"/>
    <w:rsid w:val="00476B0D"/>
    <w:rsid w:val="00476E2C"/>
    <w:rsid w:val="00476E34"/>
    <w:rsid w:val="00476EEA"/>
    <w:rsid w:val="00476FA8"/>
    <w:rsid w:val="0047721B"/>
    <w:rsid w:val="00477760"/>
    <w:rsid w:val="0047777A"/>
    <w:rsid w:val="00477898"/>
    <w:rsid w:val="0047797E"/>
    <w:rsid w:val="004779A4"/>
    <w:rsid w:val="004779C9"/>
    <w:rsid w:val="00477CAD"/>
    <w:rsid w:val="00477FBD"/>
    <w:rsid w:val="00480236"/>
    <w:rsid w:val="004802FC"/>
    <w:rsid w:val="004804AE"/>
    <w:rsid w:val="004804E2"/>
    <w:rsid w:val="00480741"/>
    <w:rsid w:val="0048084A"/>
    <w:rsid w:val="00480859"/>
    <w:rsid w:val="00480BBA"/>
    <w:rsid w:val="00480D62"/>
    <w:rsid w:val="00480E44"/>
    <w:rsid w:val="00480E51"/>
    <w:rsid w:val="00481564"/>
    <w:rsid w:val="00481EB2"/>
    <w:rsid w:val="00481F05"/>
    <w:rsid w:val="00482111"/>
    <w:rsid w:val="00482188"/>
    <w:rsid w:val="0048218B"/>
    <w:rsid w:val="00482403"/>
    <w:rsid w:val="0048244A"/>
    <w:rsid w:val="0048252A"/>
    <w:rsid w:val="00482670"/>
    <w:rsid w:val="00482794"/>
    <w:rsid w:val="004827B9"/>
    <w:rsid w:val="004827BF"/>
    <w:rsid w:val="00482934"/>
    <w:rsid w:val="00482967"/>
    <w:rsid w:val="00482A67"/>
    <w:rsid w:val="00482AF3"/>
    <w:rsid w:val="00482B0B"/>
    <w:rsid w:val="00482C99"/>
    <w:rsid w:val="00482D28"/>
    <w:rsid w:val="00482D59"/>
    <w:rsid w:val="00482D69"/>
    <w:rsid w:val="00482EF7"/>
    <w:rsid w:val="004830A2"/>
    <w:rsid w:val="0048384B"/>
    <w:rsid w:val="00483C39"/>
    <w:rsid w:val="00483D60"/>
    <w:rsid w:val="00483DF6"/>
    <w:rsid w:val="00483F8C"/>
    <w:rsid w:val="00484012"/>
    <w:rsid w:val="00484098"/>
    <w:rsid w:val="00484206"/>
    <w:rsid w:val="0048420E"/>
    <w:rsid w:val="00484311"/>
    <w:rsid w:val="0048435A"/>
    <w:rsid w:val="004843F7"/>
    <w:rsid w:val="00484598"/>
    <w:rsid w:val="0048464E"/>
    <w:rsid w:val="0048485F"/>
    <w:rsid w:val="004849C9"/>
    <w:rsid w:val="00484ABC"/>
    <w:rsid w:val="00484C34"/>
    <w:rsid w:val="0048511E"/>
    <w:rsid w:val="00485811"/>
    <w:rsid w:val="00485BD8"/>
    <w:rsid w:val="00485F9B"/>
    <w:rsid w:val="00486034"/>
    <w:rsid w:val="00486440"/>
    <w:rsid w:val="004864AE"/>
    <w:rsid w:val="004864C4"/>
    <w:rsid w:val="00486988"/>
    <w:rsid w:val="004870D0"/>
    <w:rsid w:val="004871DA"/>
    <w:rsid w:val="00487640"/>
    <w:rsid w:val="00487C06"/>
    <w:rsid w:val="00487DCB"/>
    <w:rsid w:val="00487F70"/>
    <w:rsid w:val="0049004D"/>
    <w:rsid w:val="00490096"/>
    <w:rsid w:val="0049021C"/>
    <w:rsid w:val="004902AA"/>
    <w:rsid w:val="0049035A"/>
    <w:rsid w:val="00490619"/>
    <w:rsid w:val="004906F0"/>
    <w:rsid w:val="004908FF"/>
    <w:rsid w:val="00490CCE"/>
    <w:rsid w:val="00490F1C"/>
    <w:rsid w:val="00491265"/>
    <w:rsid w:val="0049167C"/>
    <w:rsid w:val="0049174A"/>
    <w:rsid w:val="00491A23"/>
    <w:rsid w:val="00491A59"/>
    <w:rsid w:val="00491C35"/>
    <w:rsid w:val="00491C7E"/>
    <w:rsid w:val="00491D86"/>
    <w:rsid w:val="00491FF2"/>
    <w:rsid w:val="004921F4"/>
    <w:rsid w:val="0049229F"/>
    <w:rsid w:val="004926A8"/>
    <w:rsid w:val="00492BDC"/>
    <w:rsid w:val="00492BF1"/>
    <w:rsid w:val="00492C69"/>
    <w:rsid w:val="00492D82"/>
    <w:rsid w:val="004937BB"/>
    <w:rsid w:val="00493EAC"/>
    <w:rsid w:val="00493F9D"/>
    <w:rsid w:val="00494209"/>
    <w:rsid w:val="00494625"/>
    <w:rsid w:val="004946BE"/>
    <w:rsid w:val="00494734"/>
    <w:rsid w:val="00494852"/>
    <w:rsid w:val="00494C12"/>
    <w:rsid w:val="00494C1C"/>
    <w:rsid w:val="00495112"/>
    <w:rsid w:val="00495159"/>
    <w:rsid w:val="00495199"/>
    <w:rsid w:val="00495474"/>
    <w:rsid w:val="0049547F"/>
    <w:rsid w:val="004956B4"/>
    <w:rsid w:val="004961B4"/>
    <w:rsid w:val="004961F7"/>
    <w:rsid w:val="0049621A"/>
    <w:rsid w:val="00496270"/>
    <w:rsid w:val="00496550"/>
    <w:rsid w:val="004965FC"/>
    <w:rsid w:val="0049660D"/>
    <w:rsid w:val="00496643"/>
    <w:rsid w:val="00496B01"/>
    <w:rsid w:val="00496B30"/>
    <w:rsid w:val="00496B36"/>
    <w:rsid w:val="00496BB3"/>
    <w:rsid w:val="00496C96"/>
    <w:rsid w:val="00496CD4"/>
    <w:rsid w:val="00496D7D"/>
    <w:rsid w:val="004970B6"/>
    <w:rsid w:val="00497487"/>
    <w:rsid w:val="004975B6"/>
    <w:rsid w:val="004979D3"/>
    <w:rsid w:val="004979E6"/>
    <w:rsid w:val="00497AE6"/>
    <w:rsid w:val="00497CDA"/>
    <w:rsid w:val="00497EFB"/>
    <w:rsid w:val="004A001A"/>
    <w:rsid w:val="004A0334"/>
    <w:rsid w:val="004A05DB"/>
    <w:rsid w:val="004A0719"/>
    <w:rsid w:val="004A074B"/>
    <w:rsid w:val="004A07C4"/>
    <w:rsid w:val="004A0AE0"/>
    <w:rsid w:val="004A0CC9"/>
    <w:rsid w:val="004A0DCD"/>
    <w:rsid w:val="004A1191"/>
    <w:rsid w:val="004A140B"/>
    <w:rsid w:val="004A144A"/>
    <w:rsid w:val="004A1469"/>
    <w:rsid w:val="004A163D"/>
    <w:rsid w:val="004A17BC"/>
    <w:rsid w:val="004A1AEB"/>
    <w:rsid w:val="004A1B5B"/>
    <w:rsid w:val="004A1BF1"/>
    <w:rsid w:val="004A1E03"/>
    <w:rsid w:val="004A1F84"/>
    <w:rsid w:val="004A1FBE"/>
    <w:rsid w:val="004A2050"/>
    <w:rsid w:val="004A2099"/>
    <w:rsid w:val="004A22DB"/>
    <w:rsid w:val="004A2350"/>
    <w:rsid w:val="004A2497"/>
    <w:rsid w:val="004A2809"/>
    <w:rsid w:val="004A2834"/>
    <w:rsid w:val="004A2C71"/>
    <w:rsid w:val="004A2DA5"/>
    <w:rsid w:val="004A3137"/>
    <w:rsid w:val="004A315B"/>
    <w:rsid w:val="004A32EC"/>
    <w:rsid w:val="004A336D"/>
    <w:rsid w:val="004A346B"/>
    <w:rsid w:val="004A349D"/>
    <w:rsid w:val="004A36E6"/>
    <w:rsid w:val="004A37AE"/>
    <w:rsid w:val="004A3B00"/>
    <w:rsid w:val="004A3B09"/>
    <w:rsid w:val="004A3B8B"/>
    <w:rsid w:val="004A3DCC"/>
    <w:rsid w:val="004A3F1D"/>
    <w:rsid w:val="004A3F2C"/>
    <w:rsid w:val="004A3FDC"/>
    <w:rsid w:val="004A4015"/>
    <w:rsid w:val="004A405C"/>
    <w:rsid w:val="004A42B2"/>
    <w:rsid w:val="004A42EB"/>
    <w:rsid w:val="004A44FB"/>
    <w:rsid w:val="004A4701"/>
    <w:rsid w:val="004A483B"/>
    <w:rsid w:val="004A4BC4"/>
    <w:rsid w:val="004A4BCE"/>
    <w:rsid w:val="004A5216"/>
    <w:rsid w:val="004A5793"/>
    <w:rsid w:val="004A57B3"/>
    <w:rsid w:val="004A5841"/>
    <w:rsid w:val="004A589A"/>
    <w:rsid w:val="004A58DB"/>
    <w:rsid w:val="004A5947"/>
    <w:rsid w:val="004A5BC8"/>
    <w:rsid w:val="004A5D18"/>
    <w:rsid w:val="004A5D97"/>
    <w:rsid w:val="004A5DEC"/>
    <w:rsid w:val="004A5FDD"/>
    <w:rsid w:val="004A5FF8"/>
    <w:rsid w:val="004A601B"/>
    <w:rsid w:val="004A693B"/>
    <w:rsid w:val="004A6A7D"/>
    <w:rsid w:val="004A6B04"/>
    <w:rsid w:val="004A6CE2"/>
    <w:rsid w:val="004A6E9C"/>
    <w:rsid w:val="004A6F27"/>
    <w:rsid w:val="004A724D"/>
    <w:rsid w:val="004A7617"/>
    <w:rsid w:val="004A7653"/>
    <w:rsid w:val="004A7812"/>
    <w:rsid w:val="004A7E30"/>
    <w:rsid w:val="004B00F2"/>
    <w:rsid w:val="004B058A"/>
    <w:rsid w:val="004B06D1"/>
    <w:rsid w:val="004B0AD3"/>
    <w:rsid w:val="004B0C79"/>
    <w:rsid w:val="004B100C"/>
    <w:rsid w:val="004B1173"/>
    <w:rsid w:val="004B1300"/>
    <w:rsid w:val="004B134B"/>
    <w:rsid w:val="004B153F"/>
    <w:rsid w:val="004B1956"/>
    <w:rsid w:val="004B1BE2"/>
    <w:rsid w:val="004B1C1C"/>
    <w:rsid w:val="004B1CB1"/>
    <w:rsid w:val="004B2084"/>
    <w:rsid w:val="004B215F"/>
    <w:rsid w:val="004B217B"/>
    <w:rsid w:val="004B223E"/>
    <w:rsid w:val="004B2454"/>
    <w:rsid w:val="004B27AC"/>
    <w:rsid w:val="004B27F2"/>
    <w:rsid w:val="004B29A2"/>
    <w:rsid w:val="004B2AF2"/>
    <w:rsid w:val="004B2DEF"/>
    <w:rsid w:val="004B2F44"/>
    <w:rsid w:val="004B2FA2"/>
    <w:rsid w:val="004B2FFF"/>
    <w:rsid w:val="004B3019"/>
    <w:rsid w:val="004B3798"/>
    <w:rsid w:val="004B3C4D"/>
    <w:rsid w:val="004B3CEA"/>
    <w:rsid w:val="004B3E87"/>
    <w:rsid w:val="004B3EFB"/>
    <w:rsid w:val="004B439F"/>
    <w:rsid w:val="004B47DC"/>
    <w:rsid w:val="004B484D"/>
    <w:rsid w:val="004B491A"/>
    <w:rsid w:val="004B49FE"/>
    <w:rsid w:val="004B4A0D"/>
    <w:rsid w:val="004B4AFD"/>
    <w:rsid w:val="004B4DB4"/>
    <w:rsid w:val="004B4FE5"/>
    <w:rsid w:val="004B5245"/>
    <w:rsid w:val="004B52BC"/>
    <w:rsid w:val="004B52E7"/>
    <w:rsid w:val="004B5537"/>
    <w:rsid w:val="004B56C6"/>
    <w:rsid w:val="004B576F"/>
    <w:rsid w:val="004B5835"/>
    <w:rsid w:val="004B5853"/>
    <w:rsid w:val="004B591B"/>
    <w:rsid w:val="004B5F24"/>
    <w:rsid w:val="004B61AB"/>
    <w:rsid w:val="004B6418"/>
    <w:rsid w:val="004B646B"/>
    <w:rsid w:val="004B64CF"/>
    <w:rsid w:val="004B6804"/>
    <w:rsid w:val="004B692B"/>
    <w:rsid w:val="004B6988"/>
    <w:rsid w:val="004B6A45"/>
    <w:rsid w:val="004B6CF9"/>
    <w:rsid w:val="004B6D10"/>
    <w:rsid w:val="004B6F22"/>
    <w:rsid w:val="004B7395"/>
    <w:rsid w:val="004B73CF"/>
    <w:rsid w:val="004B741F"/>
    <w:rsid w:val="004B774A"/>
    <w:rsid w:val="004B79AF"/>
    <w:rsid w:val="004B7B0B"/>
    <w:rsid w:val="004B7DED"/>
    <w:rsid w:val="004C02BF"/>
    <w:rsid w:val="004C0402"/>
    <w:rsid w:val="004C04E1"/>
    <w:rsid w:val="004C08B4"/>
    <w:rsid w:val="004C0E4C"/>
    <w:rsid w:val="004C0E8A"/>
    <w:rsid w:val="004C0EEA"/>
    <w:rsid w:val="004C16B8"/>
    <w:rsid w:val="004C1795"/>
    <w:rsid w:val="004C18CF"/>
    <w:rsid w:val="004C1959"/>
    <w:rsid w:val="004C19BE"/>
    <w:rsid w:val="004C1CE4"/>
    <w:rsid w:val="004C1DF8"/>
    <w:rsid w:val="004C1F95"/>
    <w:rsid w:val="004C2147"/>
    <w:rsid w:val="004C2355"/>
    <w:rsid w:val="004C25BC"/>
    <w:rsid w:val="004C28E1"/>
    <w:rsid w:val="004C2EC5"/>
    <w:rsid w:val="004C302B"/>
    <w:rsid w:val="004C3196"/>
    <w:rsid w:val="004C31AD"/>
    <w:rsid w:val="004C3570"/>
    <w:rsid w:val="004C3781"/>
    <w:rsid w:val="004C39D7"/>
    <w:rsid w:val="004C3CE9"/>
    <w:rsid w:val="004C3EE2"/>
    <w:rsid w:val="004C3F01"/>
    <w:rsid w:val="004C3F94"/>
    <w:rsid w:val="004C3FBC"/>
    <w:rsid w:val="004C404E"/>
    <w:rsid w:val="004C42A1"/>
    <w:rsid w:val="004C4334"/>
    <w:rsid w:val="004C4A26"/>
    <w:rsid w:val="004C4D1D"/>
    <w:rsid w:val="004C4D5D"/>
    <w:rsid w:val="004C4FF2"/>
    <w:rsid w:val="004C52CD"/>
    <w:rsid w:val="004C53A2"/>
    <w:rsid w:val="004C53BC"/>
    <w:rsid w:val="004C53C4"/>
    <w:rsid w:val="004C56D9"/>
    <w:rsid w:val="004C5729"/>
    <w:rsid w:val="004C5733"/>
    <w:rsid w:val="004C57BC"/>
    <w:rsid w:val="004C5B5E"/>
    <w:rsid w:val="004C6003"/>
    <w:rsid w:val="004C6335"/>
    <w:rsid w:val="004C640C"/>
    <w:rsid w:val="004C65C7"/>
    <w:rsid w:val="004C6675"/>
    <w:rsid w:val="004C69C3"/>
    <w:rsid w:val="004C6D1C"/>
    <w:rsid w:val="004C6E26"/>
    <w:rsid w:val="004C6E6F"/>
    <w:rsid w:val="004C7081"/>
    <w:rsid w:val="004C7240"/>
    <w:rsid w:val="004C724D"/>
    <w:rsid w:val="004C75D6"/>
    <w:rsid w:val="004C767A"/>
    <w:rsid w:val="004C79A0"/>
    <w:rsid w:val="004D016B"/>
    <w:rsid w:val="004D03A4"/>
    <w:rsid w:val="004D0474"/>
    <w:rsid w:val="004D0716"/>
    <w:rsid w:val="004D0C61"/>
    <w:rsid w:val="004D0E3F"/>
    <w:rsid w:val="004D1222"/>
    <w:rsid w:val="004D1473"/>
    <w:rsid w:val="004D158B"/>
    <w:rsid w:val="004D195B"/>
    <w:rsid w:val="004D1F07"/>
    <w:rsid w:val="004D203F"/>
    <w:rsid w:val="004D2410"/>
    <w:rsid w:val="004D2596"/>
    <w:rsid w:val="004D263B"/>
    <w:rsid w:val="004D3017"/>
    <w:rsid w:val="004D3442"/>
    <w:rsid w:val="004D3655"/>
    <w:rsid w:val="004D370C"/>
    <w:rsid w:val="004D371F"/>
    <w:rsid w:val="004D39FE"/>
    <w:rsid w:val="004D3B30"/>
    <w:rsid w:val="004D3BFA"/>
    <w:rsid w:val="004D3C31"/>
    <w:rsid w:val="004D3E9E"/>
    <w:rsid w:val="004D3EAD"/>
    <w:rsid w:val="004D40C1"/>
    <w:rsid w:val="004D41C7"/>
    <w:rsid w:val="004D4425"/>
    <w:rsid w:val="004D44D0"/>
    <w:rsid w:val="004D4506"/>
    <w:rsid w:val="004D465A"/>
    <w:rsid w:val="004D49C0"/>
    <w:rsid w:val="004D4EE4"/>
    <w:rsid w:val="004D5169"/>
    <w:rsid w:val="004D545B"/>
    <w:rsid w:val="004D5495"/>
    <w:rsid w:val="004D55AB"/>
    <w:rsid w:val="004D55DC"/>
    <w:rsid w:val="004D587F"/>
    <w:rsid w:val="004D5BDA"/>
    <w:rsid w:val="004D5C84"/>
    <w:rsid w:val="004D66EF"/>
    <w:rsid w:val="004D694F"/>
    <w:rsid w:val="004D6AC6"/>
    <w:rsid w:val="004D6BA7"/>
    <w:rsid w:val="004D6C3A"/>
    <w:rsid w:val="004D6D1A"/>
    <w:rsid w:val="004D6D5A"/>
    <w:rsid w:val="004D6F95"/>
    <w:rsid w:val="004D707C"/>
    <w:rsid w:val="004D71CB"/>
    <w:rsid w:val="004D76BA"/>
    <w:rsid w:val="004D76C4"/>
    <w:rsid w:val="004D7A73"/>
    <w:rsid w:val="004D7EC9"/>
    <w:rsid w:val="004E0168"/>
    <w:rsid w:val="004E03B2"/>
    <w:rsid w:val="004E03DC"/>
    <w:rsid w:val="004E0985"/>
    <w:rsid w:val="004E1342"/>
    <w:rsid w:val="004E1381"/>
    <w:rsid w:val="004E1463"/>
    <w:rsid w:val="004E15C7"/>
    <w:rsid w:val="004E15DB"/>
    <w:rsid w:val="004E1680"/>
    <w:rsid w:val="004E16B7"/>
    <w:rsid w:val="004E1760"/>
    <w:rsid w:val="004E180D"/>
    <w:rsid w:val="004E1E10"/>
    <w:rsid w:val="004E1E37"/>
    <w:rsid w:val="004E1EE7"/>
    <w:rsid w:val="004E20AC"/>
    <w:rsid w:val="004E22CB"/>
    <w:rsid w:val="004E2469"/>
    <w:rsid w:val="004E27E1"/>
    <w:rsid w:val="004E27FA"/>
    <w:rsid w:val="004E28A2"/>
    <w:rsid w:val="004E29DD"/>
    <w:rsid w:val="004E2A22"/>
    <w:rsid w:val="004E2BEE"/>
    <w:rsid w:val="004E2F00"/>
    <w:rsid w:val="004E2F8D"/>
    <w:rsid w:val="004E3059"/>
    <w:rsid w:val="004E3095"/>
    <w:rsid w:val="004E31DF"/>
    <w:rsid w:val="004E3217"/>
    <w:rsid w:val="004E3339"/>
    <w:rsid w:val="004E340C"/>
    <w:rsid w:val="004E3499"/>
    <w:rsid w:val="004E35FA"/>
    <w:rsid w:val="004E3658"/>
    <w:rsid w:val="004E36E2"/>
    <w:rsid w:val="004E3D22"/>
    <w:rsid w:val="004E3D6A"/>
    <w:rsid w:val="004E3D7D"/>
    <w:rsid w:val="004E417F"/>
    <w:rsid w:val="004E41DA"/>
    <w:rsid w:val="004E42DA"/>
    <w:rsid w:val="004E435D"/>
    <w:rsid w:val="004E4AE8"/>
    <w:rsid w:val="004E4B41"/>
    <w:rsid w:val="004E4B90"/>
    <w:rsid w:val="004E508D"/>
    <w:rsid w:val="004E50B2"/>
    <w:rsid w:val="004E50D6"/>
    <w:rsid w:val="004E525B"/>
    <w:rsid w:val="004E56CC"/>
    <w:rsid w:val="004E576C"/>
    <w:rsid w:val="004E57CE"/>
    <w:rsid w:val="004E5950"/>
    <w:rsid w:val="004E59A4"/>
    <w:rsid w:val="004E5AAF"/>
    <w:rsid w:val="004E5BF5"/>
    <w:rsid w:val="004E5D98"/>
    <w:rsid w:val="004E5EFC"/>
    <w:rsid w:val="004E674E"/>
    <w:rsid w:val="004E6B95"/>
    <w:rsid w:val="004E6EA2"/>
    <w:rsid w:val="004E6EEA"/>
    <w:rsid w:val="004E6F85"/>
    <w:rsid w:val="004E71DF"/>
    <w:rsid w:val="004E7576"/>
    <w:rsid w:val="004E7662"/>
    <w:rsid w:val="004E78B5"/>
    <w:rsid w:val="004E78BD"/>
    <w:rsid w:val="004E79B2"/>
    <w:rsid w:val="004E7BDC"/>
    <w:rsid w:val="004E7E67"/>
    <w:rsid w:val="004E7F4E"/>
    <w:rsid w:val="004E7F90"/>
    <w:rsid w:val="004E7FA9"/>
    <w:rsid w:val="004F0176"/>
    <w:rsid w:val="004F02E6"/>
    <w:rsid w:val="004F04E2"/>
    <w:rsid w:val="004F0869"/>
    <w:rsid w:val="004F0C38"/>
    <w:rsid w:val="004F0C50"/>
    <w:rsid w:val="004F0D3C"/>
    <w:rsid w:val="004F0D54"/>
    <w:rsid w:val="004F111D"/>
    <w:rsid w:val="004F14CB"/>
    <w:rsid w:val="004F14E3"/>
    <w:rsid w:val="004F1D71"/>
    <w:rsid w:val="004F1EC0"/>
    <w:rsid w:val="004F22C3"/>
    <w:rsid w:val="004F2457"/>
    <w:rsid w:val="004F268E"/>
    <w:rsid w:val="004F26F9"/>
    <w:rsid w:val="004F2884"/>
    <w:rsid w:val="004F29E7"/>
    <w:rsid w:val="004F301A"/>
    <w:rsid w:val="004F3270"/>
    <w:rsid w:val="004F3567"/>
    <w:rsid w:val="004F36FC"/>
    <w:rsid w:val="004F3A98"/>
    <w:rsid w:val="004F3CFF"/>
    <w:rsid w:val="004F3F02"/>
    <w:rsid w:val="004F3F62"/>
    <w:rsid w:val="004F3FBD"/>
    <w:rsid w:val="004F428F"/>
    <w:rsid w:val="004F4623"/>
    <w:rsid w:val="004F4656"/>
    <w:rsid w:val="004F4708"/>
    <w:rsid w:val="004F4BDE"/>
    <w:rsid w:val="004F4CC0"/>
    <w:rsid w:val="004F4EDD"/>
    <w:rsid w:val="004F4F14"/>
    <w:rsid w:val="004F513E"/>
    <w:rsid w:val="004F5171"/>
    <w:rsid w:val="004F549C"/>
    <w:rsid w:val="004F56FE"/>
    <w:rsid w:val="004F587F"/>
    <w:rsid w:val="004F5962"/>
    <w:rsid w:val="004F5D93"/>
    <w:rsid w:val="004F5DAE"/>
    <w:rsid w:val="004F5F65"/>
    <w:rsid w:val="004F6169"/>
    <w:rsid w:val="004F6269"/>
    <w:rsid w:val="004F6285"/>
    <w:rsid w:val="004F6500"/>
    <w:rsid w:val="004F652A"/>
    <w:rsid w:val="004F6AD1"/>
    <w:rsid w:val="004F6B43"/>
    <w:rsid w:val="004F6D3E"/>
    <w:rsid w:val="004F6DAB"/>
    <w:rsid w:val="004F75E4"/>
    <w:rsid w:val="004F786B"/>
    <w:rsid w:val="0050006D"/>
    <w:rsid w:val="0050019D"/>
    <w:rsid w:val="00500342"/>
    <w:rsid w:val="0050061C"/>
    <w:rsid w:val="00500663"/>
    <w:rsid w:val="00500723"/>
    <w:rsid w:val="0050084E"/>
    <w:rsid w:val="00500ABF"/>
    <w:rsid w:val="00500B77"/>
    <w:rsid w:val="00501105"/>
    <w:rsid w:val="0050136E"/>
    <w:rsid w:val="005016BA"/>
    <w:rsid w:val="005018EE"/>
    <w:rsid w:val="00501CD2"/>
    <w:rsid w:val="00501DA7"/>
    <w:rsid w:val="00501E47"/>
    <w:rsid w:val="00501F0F"/>
    <w:rsid w:val="0050291F"/>
    <w:rsid w:val="00502B73"/>
    <w:rsid w:val="00502D4D"/>
    <w:rsid w:val="0050308D"/>
    <w:rsid w:val="0050312D"/>
    <w:rsid w:val="0050321E"/>
    <w:rsid w:val="005033F8"/>
    <w:rsid w:val="00503750"/>
    <w:rsid w:val="0050390C"/>
    <w:rsid w:val="005039CF"/>
    <w:rsid w:val="00503A67"/>
    <w:rsid w:val="00503B62"/>
    <w:rsid w:val="00503BF0"/>
    <w:rsid w:val="00503C4D"/>
    <w:rsid w:val="00503D4A"/>
    <w:rsid w:val="00504024"/>
    <w:rsid w:val="005048C1"/>
    <w:rsid w:val="005049B9"/>
    <w:rsid w:val="00504BF4"/>
    <w:rsid w:val="00504C28"/>
    <w:rsid w:val="00504F44"/>
    <w:rsid w:val="00504F78"/>
    <w:rsid w:val="00504FB1"/>
    <w:rsid w:val="005055E2"/>
    <w:rsid w:val="00505A4D"/>
    <w:rsid w:val="00505CC8"/>
    <w:rsid w:val="00505D8B"/>
    <w:rsid w:val="00505FD4"/>
    <w:rsid w:val="0050608C"/>
    <w:rsid w:val="005060AE"/>
    <w:rsid w:val="0050613A"/>
    <w:rsid w:val="00506321"/>
    <w:rsid w:val="00506C39"/>
    <w:rsid w:val="00506DE7"/>
    <w:rsid w:val="00506F53"/>
    <w:rsid w:val="0050716E"/>
    <w:rsid w:val="005072A0"/>
    <w:rsid w:val="0050752A"/>
    <w:rsid w:val="0050758B"/>
    <w:rsid w:val="005075CE"/>
    <w:rsid w:val="0050764C"/>
    <w:rsid w:val="005076C5"/>
    <w:rsid w:val="00507B61"/>
    <w:rsid w:val="00507D22"/>
    <w:rsid w:val="005105D4"/>
    <w:rsid w:val="00510637"/>
    <w:rsid w:val="0051097B"/>
    <w:rsid w:val="00510D0B"/>
    <w:rsid w:val="00510DC3"/>
    <w:rsid w:val="00510E4E"/>
    <w:rsid w:val="005110D7"/>
    <w:rsid w:val="005116F8"/>
    <w:rsid w:val="005117FC"/>
    <w:rsid w:val="005117FE"/>
    <w:rsid w:val="005119C5"/>
    <w:rsid w:val="005119D8"/>
    <w:rsid w:val="00511CAD"/>
    <w:rsid w:val="00511D06"/>
    <w:rsid w:val="00511F88"/>
    <w:rsid w:val="0051247F"/>
    <w:rsid w:val="0051252B"/>
    <w:rsid w:val="00512731"/>
    <w:rsid w:val="0051279F"/>
    <w:rsid w:val="0051280B"/>
    <w:rsid w:val="00512849"/>
    <w:rsid w:val="005128B2"/>
    <w:rsid w:val="00512D2C"/>
    <w:rsid w:val="00512D36"/>
    <w:rsid w:val="00512FE2"/>
    <w:rsid w:val="00513509"/>
    <w:rsid w:val="0051374C"/>
    <w:rsid w:val="00513B87"/>
    <w:rsid w:val="00513C31"/>
    <w:rsid w:val="00513EBC"/>
    <w:rsid w:val="00513EE9"/>
    <w:rsid w:val="00513F8B"/>
    <w:rsid w:val="00514386"/>
    <w:rsid w:val="0051442B"/>
    <w:rsid w:val="00514620"/>
    <w:rsid w:val="005146F6"/>
    <w:rsid w:val="00514727"/>
    <w:rsid w:val="00514776"/>
    <w:rsid w:val="0051492D"/>
    <w:rsid w:val="0051493E"/>
    <w:rsid w:val="00514C2F"/>
    <w:rsid w:val="00514CD0"/>
    <w:rsid w:val="00514ECE"/>
    <w:rsid w:val="00514F13"/>
    <w:rsid w:val="0051527F"/>
    <w:rsid w:val="00515356"/>
    <w:rsid w:val="005153AF"/>
    <w:rsid w:val="005158B8"/>
    <w:rsid w:val="00515CF3"/>
    <w:rsid w:val="00515E0D"/>
    <w:rsid w:val="00515E2A"/>
    <w:rsid w:val="00515E63"/>
    <w:rsid w:val="00515F68"/>
    <w:rsid w:val="005162DF"/>
    <w:rsid w:val="0051637C"/>
    <w:rsid w:val="00516440"/>
    <w:rsid w:val="0051649F"/>
    <w:rsid w:val="0051697A"/>
    <w:rsid w:val="00516CBB"/>
    <w:rsid w:val="00517233"/>
    <w:rsid w:val="00517575"/>
    <w:rsid w:val="00517ABC"/>
    <w:rsid w:val="00517B78"/>
    <w:rsid w:val="0052023B"/>
    <w:rsid w:val="00520466"/>
    <w:rsid w:val="005208E5"/>
    <w:rsid w:val="0052091F"/>
    <w:rsid w:val="00520B4F"/>
    <w:rsid w:val="00520C67"/>
    <w:rsid w:val="00520D2B"/>
    <w:rsid w:val="0052102A"/>
    <w:rsid w:val="00521057"/>
    <w:rsid w:val="0052127C"/>
    <w:rsid w:val="005218A8"/>
    <w:rsid w:val="00521A74"/>
    <w:rsid w:val="00521C7A"/>
    <w:rsid w:val="00521D2C"/>
    <w:rsid w:val="00521E45"/>
    <w:rsid w:val="00521E56"/>
    <w:rsid w:val="00521F56"/>
    <w:rsid w:val="0052220A"/>
    <w:rsid w:val="0052241E"/>
    <w:rsid w:val="00522A80"/>
    <w:rsid w:val="00522CDE"/>
    <w:rsid w:val="00522FA9"/>
    <w:rsid w:val="005230D3"/>
    <w:rsid w:val="00523259"/>
    <w:rsid w:val="0052337C"/>
    <w:rsid w:val="005236FF"/>
    <w:rsid w:val="00523835"/>
    <w:rsid w:val="00523948"/>
    <w:rsid w:val="00523EAC"/>
    <w:rsid w:val="00523FA6"/>
    <w:rsid w:val="005242DE"/>
    <w:rsid w:val="005244FC"/>
    <w:rsid w:val="005247A7"/>
    <w:rsid w:val="005249C8"/>
    <w:rsid w:val="00524BDB"/>
    <w:rsid w:val="0052593F"/>
    <w:rsid w:val="00525A0B"/>
    <w:rsid w:val="00525C9E"/>
    <w:rsid w:val="00525D66"/>
    <w:rsid w:val="00526082"/>
    <w:rsid w:val="0052613B"/>
    <w:rsid w:val="005261E5"/>
    <w:rsid w:val="0052632E"/>
    <w:rsid w:val="00526387"/>
    <w:rsid w:val="0052638A"/>
    <w:rsid w:val="00526445"/>
    <w:rsid w:val="005267C1"/>
    <w:rsid w:val="00526BBC"/>
    <w:rsid w:val="005270A3"/>
    <w:rsid w:val="0052727E"/>
    <w:rsid w:val="00527402"/>
    <w:rsid w:val="005274EA"/>
    <w:rsid w:val="005274F8"/>
    <w:rsid w:val="00527531"/>
    <w:rsid w:val="005276CB"/>
    <w:rsid w:val="00527823"/>
    <w:rsid w:val="005279CA"/>
    <w:rsid w:val="00530247"/>
    <w:rsid w:val="005304DE"/>
    <w:rsid w:val="00530541"/>
    <w:rsid w:val="005305B5"/>
    <w:rsid w:val="00530DE8"/>
    <w:rsid w:val="00530FCD"/>
    <w:rsid w:val="00530FE2"/>
    <w:rsid w:val="00531197"/>
    <w:rsid w:val="0053139C"/>
    <w:rsid w:val="005313E9"/>
    <w:rsid w:val="005315BC"/>
    <w:rsid w:val="00531A69"/>
    <w:rsid w:val="00531BD3"/>
    <w:rsid w:val="00531C2D"/>
    <w:rsid w:val="00531DDB"/>
    <w:rsid w:val="00531FED"/>
    <w:rsid w:val="0053209D"/>
    <w:rsid w:val="005322AC"/>
    <w:rsid w:val="005329C5"/>
    <w:rsid w:val="005329CE"/>
    <w:rsid w:val="00532B91"/>
    <w:rsid w:val="00532CEE"/>
    <w:rsid w:val="00532E85"/>
    <w:rsid w:val="005332C7"/>
    <w:rsid w:val="0053357C"/>
    <w:rsid w:val="00533A13"/>
    <w:rsid w:val="00533C72"/>
    <w:rsid w:val="00534320"/>
    <w:rsid w:val="0053450F"/>
    <w:rsid w:val="005346B3"/>
    <w:rsid w:val="005348D5"/>
    <w:rsid w:val="00534959"/>
    <w:rsid w:val="00534F31"/>
    <w:rsid w:val="00535426"/>
    <w:rsid w:val="00535869"/>
    <w:rsid w:val="00535931"/>
    <w:rsid w:val="00535997"/>
    <w:rsid w:val="00535BD7"/>
    <w:rsid w:val="00535F61"/>
    <w:rsid w:val="00536241"/>
    <w:rsid w:val="0053624A"/>
    <w:rsid w:val="00536273"/>
    <w:rsid w:val="00536353"/>
    <w:rsid w:val="0053640B"/>
    <w:rsid w:val="00536923"/>
    <w:rsid w:val="00536BAE"/>
    <w:rsid w:val="00536E49"/>
    <w:rsid w:val="00536E9A"/>
    <w:rsid w:val="005373AE"/>
    <w:rsid w:val="00537BA6"/>
    <w:rsid w:val="00537BB1"/>
    <w:rsid w:val="00537EDE"/>
    <w:rsid w:val="00537F5F"/>
    <w:rsid w:val="005400C9"/>
    <w:rsid w:val="0054059A"/>
    <w:rsid w:val="005405FD"/>
    <w:rsid w:val="005406A7"/>
    <w:rsid w:val="005407F3"/>
    <w:rsid w:val="005408F1"/>
    <w:rsid w:val="005409C6"/>
    <w:rsid w:val="00540BE0"/>
    <w:rsid w:val="00540CFE"/>
    <w:rsid w:val="00540F9F"/>
    <w:rsid w:val="00541147"/>
    <w:rsid w:val="005411D7"/>
    <w:rsid w:val="005417D5"/>
    <w:rsid w:val="005418AA"/>
    <w:rsid w:val="005418B4"/>
    <w:rsid w:val="0054197E"/>
    <w:rsid w:val="00541ABD"/>
    <w:rsid w:val="00541BEE"/>
    <w:rsid w:val="00541CC2"/>
    <w:rsid w:val="00541D86"/>
    <w:rsid w:val="00541E3B"/>
    <w:rsid w:val="00541F8C"/>
    <w:rsid w:val="00541FA7"/>
    <w:rsid w:val="0054201A"/>
    <w:rsid w:val="005421E0"/>
    <w:rsid w:val="005422EE"/>
    <w:rsid w:val="00542575"/>
    <w:rsid w:val="0054300C"/>
    <w:rsid w:val="00543045"/>
    <w:rsid w:val="0054369C"/>
    <w:rsid w:val="005437DE"/>
    <w:rsid w:val="005437E9"/>
    <w:rsid w:val="00543B4A"/>
    <w:rsid w:val="00544101"/>
    <w:rsid w:val="0054417D"/>
    <w:rsid w:val="005443D7"/>
    <w:rsid w:val="00544B88"/>
    <w:rsid w:val="00544C0A"/>
    <w:rsid w:val="00544DC7"/>
    <w:rsid w:val="00544E31"/>
    <w:rsid w:val="00545347"/>
    <w:rsid w:val="00545889"/>
    <w:rsid w:val="005458CC"/>
    <w:rsid w:val="00545B32"/>
    <w:rsid w:val="00545B6A"/>
    <w:rsid w:val="00545C21"/>
    <w:rsid w:val="00545CB1"/>
    <w:rsid w:val="00545E00"/>
    <w:rsid w:val="00545EC7"/>
    <w:rsid w:val="00545EF0"/>
    <w:rsid w:val="00545F0D"/>
    <w:rsid w:val="00546273"/>
    <w:rsid w:val="0054663E"/>
    <w:rsid w:val="00546952"/>
    <w:rsid w:val="00546D4B"/>
    <w:rsid w:val="00546E9A"/>
    <w:rsid w:val="00546F31"/>
    <w:rsid w:val="0054714D"/>
    <w:rsid w:val="00547401"/>
    <w:rsid w:val="00547ABD"/>
    <w:rsid w:val="00547C34"/>
    <w:rsid w:val="00547EB8"/>
    <w:rsid w:val="00547EE3"/>
    <w:rsid w:val="005500EB"/>
    <w:rsid w:val="00550164"/>
    <w:rsid w:val="005501B8"/>
    <w:rsid w:val="005503BE"/>
    <w:rsid w:val="00550460"/>
    <w:rsid w:val="0055054D"/>
    <w:rsid w:val="00550551"/>
    <w:rsid w:val="005509C8"/>
    <w:rsid w:val="005509F9"/>
    <w:rsid w:val="00550D74"/>
    <w:rsid w:val="00550E6E"/>
    <w:rsid w:val="00551150"/>
    <w:rsid w:val="005511A2"/>
    <w:rsid w:val="00551441"/>
    <w:rsid w:val="005514AB"/>
    <w:rsid w:val="0055151E"/>
    <w:rsid w:val="00551B7D"/>
    <w:rsid w:val="00551CF8"/>
    <w:rsid w:val="00551EA1"/>
    <w:rsid w:val="00552047"/>
    <w:rsid w:val="005520F9"/>
    <w:rsid w:val="005521EF"/>
    <w:rsid w:val="00552345"/>
    <w:rsid w:val="0055253F"/>
    <w:rsid w:val="005525DD"/>
    <w:rsid w:val="005527AC"/>
    <w:rsid w:val="005528CD"/>
    <w:rsid w:val="005529D9"/>
    <w:rsid w:val="00552ECF"/>
    <w:rsid w:val="00553382"/>
    <w:rsid w:val="0055344B"/>
    <w:rsid w:val="0055389B"/>
    <w:rsid w:val="005538D4"/>
    <w:rsid w:val="00553AC9"/>
    <w:rsid w:val="00553D54"/>
    <w:rsid w:val="00553E37"/>
    <w:rsid w:val="00553F3D"/>
    <w:rsid w:val="00554393"/>
    <w:rsid w:val="005543E7"/>
    <w:rsid w:val="0055448C"/>
    <w:rsid w:val="0055449E"/>
    <w:rsid w:val="0055466F"/>
    <w:rsid w:val="005546FE"/>
    <w:rsid w:val="005547DF"/>
    <w:rsid w:val="00554A49"/>
    <w:rsid w:val="00554BB7"/>
    <w:rsid w:val="00554E94"/>
    <w:rsid w:val="00554F63"/>
    <w:rsid w:val="00555103"/>
    <w:rsid w:val="0055514E"/>
    <w:rsid w:val="005552B1"/>
    <w:rsid w:val="0055559D"/>
    <w:rsid w:val="00555C4B"/>
    <w:rsid w:val="00555DEA"/>
    <w:rsid w:val="005561F0"/>
    <w:rsid w:val="00556201"/>
    <w:rsid w:val="0055635A"/>
    <w:rsid w:val="00556A10"/>
    <w:rsid w:val="00556B3F"/>
    <w:rsid w:val="00556D3D"/>
    <w:rsid w:val="00556DAC"/>
    <w:rsid w:val="00556DE6"/>
    <w:rsid w:val="00556DF2"/>
    <w:rsid w:val="00556EF7"/>
    <w:rsid w:val="00557238"/>
    <w:rsid w:val="00557290"/>
    <w:rsid w:val="00557317"/>
    <w:rsid w:val="005575C8"/>
    <w:rsid w:val="0055794D"/>
    <w:rsid w:val="00557C85"/>
    <w:rsid w:val="00557DC1"/>
    <w:rsid w:val="00557EC6"/>
    <w:rsid w:val="00557F7E"/>
    <w:rsid w:val="005603C2"/>
    <w:rsid w:val="00560AC5"/>
    <w:rsid w:val="00561104"/>
    <w:rsid w:val="0056114D"/>
    <w:rsid w:val="005614F5"/>
    <w:rsid w:val="00561704"/>
    <w:rsid w:val="0056195C"/>
    <w:rsid w:val="005619DF"/>
    <w:rsid w:val="00561BA7"/>
    <w:rsid w:val="00561CD9"/>
    <w:rsid w:val="00561D5D"/>
    <w:rsid w:val="00561D75"/>
    <w:rsid w:val="00561E47"/>
    <w:rsid w:val="00561EAE"/>
    <w:rsid w:val="00561EFA"/>
    <w:rsid w:val="0056209B"/>
    <w:rsid w:val="00562351"/>
    <w:rsid w:val="00562390"/>
    <w:rsid w:val="00562412"/>
    <w:rsid w:val="0056247C"/>
    <w:rsid w:val="0056264C"/>
    <w:rsid w:val="0056308E"/>
    <w:rsid w:val="00563129"/>
    <w:rsid w:val="005631A4"/>
    <w:rsid w:val="00563359"/>
    <w:rsid w:val="005638A6"/>
    <w:rsid w:val="005638C9"/>
    <w:rsid w:val="0056392D"/>
    <w:rsid w:val="00563BA6"/>
    <w:rsid w:val="00563E3C"/>
    <w:rsid w:val="00563FFB"/>
    <w:rsid w:val="00564062"/>
    <w:rsid w:val="0056443C"/>
    <w:rsid w:val="0056457B"/>
    <w:rsid w:val="00564B04"/>
    <w:rsid w:val="005654EA"/>
    <w:rsid w:val="0056558A"/>
    <w:rsid w:val="0056578C"/>
    <w:rsid w:val="0056586C"/>
    <w:rsid w:val="005659ED"/>
    <w:rsid w:val="00565B8C"/>
    <w:rsid w:val="00565BFD"/>
    <w:rsid w:val="00565D2F"/>
    <w:rsid w:val="00565F18"/>
    <w:rsid w:val="00565FD9"/>
    <w:rsid w:val="0056623A"/>
    <w:rsid w:val="00566405"/>
    <w:rsid w:val="0056655C"/>
    <w:rsid w:val="0056721E"/>
    <w:rsid w:val="00567497"/>
    <w:rsid w:val="005675F9"/>
    <w:rsid w:val="005676E6"/>
    <w:rsid w:val="0056770C"/>
    <w:rsid w:val="005678FC"/>
    <w:rsid w:val="0056797E"/>
    <w:rsid w:val="00567B2E"/>
    <w:rsid w:val="00567B3C"/>
    <w:rsid w:val="00567B6C"/>
    <w:rsid w:val="00567D66"/>
    <w:rsid w:val="00567DC4"/>
    <w:rsid w:val="00567ED2"/>
    <w:rsid w:val="005700F5"/>
    <w:rsid w:val="00570116"/>
    <w:rsid w:val="0057040C"/>
    <w:rsid w:val="005704B4"/>
    <w:rsid w:val="0057052A"/>
    <w:rsid w:val="00570A4D"/>
    <w:rsid w:val="00570B60"/>
    <w:rsid w:val="00570CF5"/>
    <w:rsid w:val="00571098"/>
    <w:rsid w:val="005710F5"/>
    <w:rsid w:val="005712AE"/>
    <w:rsid w:val="005716D8"/>
    <w:rsid w:val="00571E98"/>
    <w:rsid w:val="00571EB5"/>
    <w:rsid w:val="00571F00"/>
    <w:rsid w:val="00571FBE"/>
    <w:rsid w:val="00571FD2"/>
    <w:rsid w:val="00571FE5"/>
    <w:rsid w:val="0057208C"/>
    <w:rsid w:val="00572109"/>
    <w:rsid w:val="005721EE"/>
    <w:rsid w:val="005727B3"/>
    <w:rsid w:val="0057281E"/>
    <w:rsid w:val="00572A44"/>
    <w:rsid w:val="00573476"/>
    <w:rsid w:val="005736E3"/>
    <w:rsid w:val="005737F4"/>
    <w:rsid w:val="0057392E"/>
    <w:rsid w:val="00573C12"/>
    <w:rsid w:val="00573FF3"/>
    <w:rsid w:val="00574218"/>
    <w:rsid w:val="0057429D"/>
    <w:rsid w:val="0057457F"/>
    <w:rsid w:val="00574B82"/>
    <w:rsid w:val="00574C93"/>
    <w:rsid w:val="00574DBF"/>
    <w:rsid w:val="0057519B"/>
    <w:rsid w:val="005757D9"/>
    <w:rsid w:val="0057595C"/>
    <w:rsid w:val="00575A2E"/>
    <w:rsid w:val="00575AEF"/>
    <w:rsid w:val="00575C9E"/>
    <w:rsid w:val="00575E08"/>
    <w:rsid w:val="00575FCA"/>
    <w:rsid w:val="00575FCB"/>
    <w:rsid w:val="0057636C"/>
    <w:rsid w:val="005763F3"/>
    <w:rsid w:val="00576454"/>
    <w:rsid w:val="005766D6"/>
    <w:rsid w:val="005766FC"/>
    <w:rsid w:val="00576827"/>
    <w:rsid w:val="005768E8"/>
    <w:rsid w:val="00576B4D"/>
    <w:rsid w:val="005773B7"/>
    <w:rsid w:val="005775D5"/>
    <w:rsid w:val="0057760E"/>
    <w:rsid w:val="00577994"/>
    <w:rsid w:val="00577AEC"/>
    <w:rsid w:val="00577D8E"/>
    <w:rsid w:val="00577E34"/>
    <w:rsid w:val="0058000D"/>
    <w:rsid w:val="00580019"/>
    <w:rsid w:val="00580049"/>
    <w:rsid w:val="005800D0"/>
    <w:rsid w:val="005800F0"/>
    <w:rsid w:val="0058023C"/>
    <w:rsid w:val="00580561"/>
    <w:rsid w:val="005806AA"/>
    <w:rsid w:val="00580863"/>
    <w:rsid w:val="005808A1"/>
    <w:rsid w:val="00580918"/>
    <w:rsid w:val="005809D5"/>
    <w:rsid w:val="00580E6F"/>
    <w:rsid w:val="00580F65"/>
    <w:rsid w:val="005814B0"/>
    <w:rsid w:val="00581976"/>
    <w:rsid w:val="00581D9F"/>
    <w:rsid w:val="00581E1F"/>
    <w:rsid w:val="00581F06"/>
    <w:rsid w:val="00582083"/>
    <w:rsid w:val="005822D2"/>
    <w:rsid w:val="005824E7"/>
    <w:rsid w:val="0058255D"/>
    <w:rsid w:val="0058265F"/>
    <w:rsid w:val="005829B9"/>
    <w:rsid w:val="00582A25"/>
    <w:rsid w:val="00582A75"/>
    <w:rsid w:val="00582CBB"/>
    <w:rsid w:val="00582D4B"/>
    <w:rsid w:val="00582F5D"/>
    <w:rsid w:val="00583793"/>
    <w:rsid w:val="005839DB"/>
    <w:rsid w:val="00583C9C"/>
    <w:rsid w:val="00583E88"/>
    <w:rsid w:val="00583FD2"/>
    <w:rsid w:val="005842B5"/>
    <w:rsid w:val="005842F7"/>
    <w:rsid w:val="005850EF"/>
    <w:rsid w:val="00585422"/>
    <w:rsid w:val="0058545B"/>
    <w:rsid w:val="005854F7"/>
    <w:rsid w:val="0058555A"/>
    <w:rsid w:val="00585570"/>
    <w:rsid w:val="00585976"/>
    <w:rsid w:val="00585BE7"/>
    <w:rsid w:val="00585D7A"/>
    <w:rsid w:val="00585E28"/>
    <w:rsid w:val="00585F32"/>
    <w:rsid w:val="00586004"/>
    <w:rsid w:val="005861D4"/>
    <w:rsid w:val="00586653"/>
    <w:rsid w:val="00586752"/>
    <w:rsid w:val="00586832"/>
    <w:rsid w:val="005869A5"/>
    <w:rsid w:val="00586A94"/>
    <w:rsid w:val="00586B38"/>
    <w:rsid w:val="00586C33"/>
    <w:rsid w:val="00586D15"/>
    <w:rsid w:val="00586DC8"/>
    <w:rsid w:val="005870FC"/>
    <w:rsid w:val="0058714B"/>
    <w:rsid w:val="005872DD"/>
    <w:rsid w:val="005876D9"/>
    <w:rsid w:val="0058773B"/>
    <w:rsid w:val="00587B5D"/>
    <w:rsid w:val="00587F0F"/>
    <w:rsid w:val="00587FD3"/>
    <w:rsid w:val="0059003A"/>
    <w:rsid w:val="0059024A"/>
    <w:rsid w:val="0059032E"/>
    <w:rsid w:val="00590411"/>
    <w:rsid w:val="005905DD"/>
    <w:rsid w:val="005906CE"/>
    <w:rsid w:val="005907B5"/>
    <w:rsid w:val="005907F3"/>
    <w:rsid w:val="005909D3"/>
    <w:rsid w:val="00590B19"/>
    <w:rsid w:val="00590B63"/>
    <w:rsid w:val="00590BD7"/>
    <w:rsid w:val="00590C8E"/>
    <w:rsid w:val="00590C9F"/>
    <w:rsid w:val="00590D39"/>
    <w:rsid w:val="00590E99"/>
    <w:rsid w:val="00590EF6"/>
    <w:rsid w:val="00591071"/>
    <w:rsid w:val="005910EF"/>
    <w:rsid w:val="00591277"/>
    <w:rsid w:val="00591359"/>
    <w:rsid w:val="0059136B"/>
    <w:rsid w:val="00591963"/>
    <w:rsid w:val="00591C54"/>
    <w:rsid w:val="00591C95"/>
    <w:rsid w:val="00591D37"/>
    <w:rsid w:val="00591F0A"/>
    <w:rsid w:val="00592529"/>
    <w:rsid w:val="005925D9"/>
    <w:rsid w:val="005926B1"/>
    <w:rsid w:val="0059284D"/>
    <w:rsid w:val="005929B3"/>
    <w:rsid w:val="00592ACB"/>
    <w:rsid w:val="00592BAB"/>
    <w:rsid w:val="00592BAC"/>
    <w:rsid w:val="00592E52"/>
    <w:rsid w:val="005934AA"/>
    <w:rsid w:val="005936F5"/>
    <w:rsid w:val="00593869"/>
    <w:rsid w:val="0059396B"/>
    <w:rsid w:val="00593BE4"/>
    <w:rsid w:val="00593C31"/>
    <w:rsid w:val="00593CD4"/>
    <w:rsid w:val="005940FE"/>
    <w:rsid w:val="00594357"/>
    <w:rsid w:val="0059474C"/>
    <w:rsid w:val="00594787"/>
    <w:rsid w:val="00594842"/>
    <w:rsid w:val="00594968"/>
    <w:rsid w:val="00594A56"/>
    <w:rsid w:val="00594C8C"/>
    <w:rsid w:val="00594FFE"/>
    <w:rsid w:val="0059516A"/>
    <w:rsid w:val="005951C8"/>
    <w:rsid w:val="00595399"/>
    <w:rsid w:val="00595576"/>
    <w:rsid w:val="0059569F"/>
    <w:rsid w:val="005956DD"/>
    <w:rsid w:val="00595726"/>
    <w:rsid w:val="00595C2E"/>
    <w:rsid w:val="00595D3E"/>
    <w:rsid w:val="0059602C"/>
    <w:rsid w:val="00596230"/>
    <w:rsid w:val="005962A4"/>
    <w:rsid w:val="005965AE"/>
    <w:rsid w:val="005966BD"/>
    <w:rsid w:val="0059682A"/>
    <w:rsid w:val="005969E8"/>
    <w:rsid w:val="00596BBA"/>
    <w:rsid w:val="00596D49"/>
    <w:rsid w:val="00596D98"/>
    <w:rsid w:val="00597006"/>
    <w:rsid w:val="00597152"/>
    <w:rsid w:val="00597206"/>
    <w:rsid w:val="005973D9"/>
    <w:rsid w:val="00597432"/>
    <w:rsid w:val="00597486"/>
    <w:rsid w:val="005975F7"/>
    <w:rsid w:val="005978E5"/>
    <w:rsid w:val="00597AD1"/>
    <w:rsid w:val="00597B6B"/>
    <w:rsid w:val="00597DBC"/>
    <w:rsid w:val="00597FE8"/>
    <w:rsid w:val="005A00CF"/>
    <w:rsid w:val="005A00E7"/>
    <w:rsid w:val="005A02B2"/>
    <w:rsid w:val="005A02C2"/>
    <w:rsid w:val="005A04F1"/>
    <w:rsid w:val="005A0673"/>
    <w:rsid w:val="005A08B7"/>
    <w:rsid w:val="005A08D0"/>
    <w:rsid w:val="005A0CE1"/>
    <w:rsid w:val="005A0DA5"/>
    <w:rsid w:val="005A1111"/>
    <w:rsid w:val="005A1126"/>
    <w:rsid w:val="005A1608"/>
    <w:rsid w:val="005A169F"/>
    <w:rsid w:val="005A1902"/>
    <w:rsid w:val="005A190F"/>
    <w:rsid w:val="005A1CD8"/>
    <w:rsid w:val="005A1CE2"/>
    <w:rsid w:val="005A1CF8"/>
    <w:rsid w:val="005A2250"/>
    <w:rsid w:val="005A2259"/>
    <w:rsid w:val="005A25CB"/>
    <w:rsid w:val="005A267D"/>
    <w:rsid w:val="005A28AE"/>
    <w:rsid w:val="005A2A97"/>
    <w:rsid w:val="005A2AE2"/>
    <w:rsid w:val="005A2AF9"/>
    <w:rsid w:val="005A2C0C"/>
    <w:rsid w:val="005A2C43"/>
    <w:rsid w:val="005A2D4C"/>
    <w:rsid w:val="005A2D56"/>
    <w:rsid w:val="005A2FD0"/>
    <w:rsid w:val="005A31B8"/>
    <w:rsid w:val="005A3823"/>
    <w:rsid w:val="005A398F"/>
    <w:rsid w:val="005A3AAA"/>
    <w:rsid w:val="005A3C85"/>
    <w:rsid w:val="005A3CFB"/>
    <w:rsid w:val="005A3D10"/>
    <w:rsid w:val="005A3EDF"/>
    <w:rsid w:val="005A3EEB"/>
    <w:rsid w:val="005A413E"/>
    <w:rsid w:val="005A4240"/>
    <w:rsid w:val="005A4385"/>
    <w:rsid w:val="005A4391"/>
    <w:rsid w:val="005A482D"/>
    <w:rsid w:val="005A4913"/>
    <w:rsid w:val="005A4A32"/>
    <w:rsid w:val="005A4A4A"/>
    <w:rsid w:val="005A4B0A"/>
    <w:rsid w:val="005A4DD2"/>
    <w:rsid w:val="005A4ECD"/>
    <w:rsid w:val="005A50B0"/>
    <w:rsid w:val="005A5247"/>
    <w:rsid w:val="005A537D"/>
    <w:rsid w:val="005A560E"/>
    <w:rsid w:val="005A567A"/>
    <w:rsid w:val="005A5E5A"/>
    <w:rsid w:val="005A60D7"/>
    <w:rsid w:val="005A6318"/>
    <w:rsid w:val="005A6934"/>
    <w:rsid w:val="005A69E5"/>
    <w:rsid w:val="005A6DFD"/>
    <w:rsid w:val="005A6E74"/>
    <w:rsid w:val="005A6FAA"/>
    <w:rsid w:val="005A71C2"/>
    <w:rsid w:val="005A72C6"/>
    <w:rsid w:val="005A7711"/>
    <w:rsid w:val="005A7AA7"/>
    <w:rsid w:val="005A7BC7"/>
    <w:rsid w:val="005A7D81"/>
    <w:rsid w:val="005B011E"/>
    <w:rsid w:val="005B0399"/>
    <w:rsid w:val="005B0596"/>
    <w:rsid w:val="005B0634"/>
    <w:rsid w:val="005B08F4"/>
    <w:rsid w:val="005B0AAA"/>
    <w:rsid w:val="005B0D62"/>
    <w:rsid w:val="005B10E8"/>
    <w:rsid w:val="005B1238"/>
    <w:rsid w:val="005B1415"/>
    <w:rsid w:val="005B157F"/>
    <w:rsid w:val="005B177F"/>
    <w:rsid w:val="005B17E1"/>
    <w:rsid w:val="005B194B"/>
    <w:rsid w:val="005B1A75"/>
    <w:rsid w:val="005B1B2E"/>
    <w:rsid w:val="005B1B4D"/>
    <w:rsid w:val="005B1E0F"/>
    <w:rsid w:val="005B20DE"/>
    <w:rsid w:val="005B21A1"/>
    <w:rsid w:val="005B23E3"/>
    <w:rsid w:val="005B2424"/>
    <w:rsid w:val="005B260D"/>
    <w:rsid w:val="005B2767"/>
    <w:rsid w:val="005B27A5"/>
    <w:rsid w:val="005B2885"/>
    <w:rsid w:val="005B28DC"/>
    <w:rsid w:val="005B29DD"/>
    <w:rsid w:val="005B2A5F"/>
    <w:rsid w:val="005B2BB1"/>
    <w:rsid w:val="005B2C39"/>
    <w:rsid w:val="005B2C3F"/>
    <w:rsid w:val="005B2D00"/>
    <w:rsid w:val="005B2D59"/>
    <w:rsid w:val="005B2E87"/>
    <w:rsid w:val="005B3279"/>
    <w:rsid w:val="005B3360"/>
    <w:rsid w:val="005B33BB"/>
    <w:rsid w:val="005B3751"/>
    <w:rsid w:val="005B37B0"/>
    <w:rsid w:val="005B383F"/>
    <w:rsid w:val="005B38DB"/>
    <w:rsid w:val="005B3BC1"/>
    <w:rsid w:val="005B3C26"/>
    <w:rsid w:val="005B3CF2"/>
    <w:rsid w:val="005B3D5E"/>
    <w:rsid w:val="005B3D71"/>
    <w:rsid w:val="005B3E21"/>
    <w:rsid w:val="005B3F21"/>
    <w:rsid w:val="005B4120"/>
    <w:rsid w:val="005B4149"/>
    <w:rsid w:val="005B421E"/>
    <w:rsid w:val="005B44DD"/>
    <w:rsid w:val="005B47BE"/>
    <w:rsid w:val="005B497A"/>
    <w:rsid w:val="005B4D3D"/>
    <w:rsid w:val="005B4D46"/>
    <w:rsid w:val="005B4DF5"/>
    <w:rsid w:val="005B4EA5"/>
    <w:rsid w:val="005B5036"/>
    <w:rsid w:val="005B5560"/>
    <w:rsid w:val="005B568A"/>
    <w:rsid w:val="005B5691"/>
    <w:rsid w:val="005B56AB"/>
    <w:rsid w:val="005B56F5"/>
    <w:rsid w:val="005B570E"/>
    <w:rsid w:val="005B57BD"/>
    <w:rsid w:val="005B57CB"/>
    <w:rsid w:val="005B5CBC"/>
    <w:rsid w:val="005B60A8"/>
    <w:rsid w:val="005B6312"/>
    <w:rsid w:val="005B63B3"/>
    <w:rsid w:val="005B66A2"/>
    <w:rsid w:val="005B6779"/>
    <w:rsid w:val="005B677B"/>
    <w:rsid w:val="005B685E"/>
    <w:rsid w:val="005B68AC"/>
    <w:rsid w:val="005B69B4"/>
    <w:rsid w:val="005B6B7B"/>
    <w:rsid w:val="005B6BBC"/>
    <w:rsid w:val="005B6C60"/>
    <w:rsid w:val="005B728C"/>
    <w:rsid w:val="005B793C"/>
    <w:rsid w:val="005B7A12"/>
    <w:rsid w:val="005B7F8F"/>
    <w:rsid w:val="005C016F"/>
    <w:rsid w:val="005C0595"/>
    <w:rsid w:val="005C091D"/>
    <w:rsid w:val="005C092F"/>
    <w:rsid w:val="005C0940"/>
    <w:rsid w:val="005C0CD0"/>
    <w:rsid w:val="005C104E"/>
    <w:rsid w:val="005C19CD"/>
    <w:rsid w:val="005C19FD"/>
    <w:rsid w:val="005C1AC4"/>
    <w:rsid w:val="005C20D0"/>
    <w:rsid w:val="005C215A"/>
    <w:rsid w:val="005C21AE"/>
    <w:rsid w:val="005C21DA"/>
    <w:rsid w:val="005C2438"/>
    <w:rsid w:val="005C256D"/>
    <w:rsid w:val="005C26FB"/>
    <w:rsid w:val="005C2810"/>
    <w:rsid w:val="005C2911"/>
    <w:rsid w:val="005C2915"/>
    <w:rsid w:val="005C293A"/>
    <w:rsid w:val="005C2B21"/>
    <w:rsid w:val="005C2C6B"/>
    <w:rsid w:val="005C2D37"/>
    <w:rsid w:val="005C2DCB"/>
    <w:rsid w:val="005C2F20"/>
    <w:rsid w:val="005C31B6"/>
    <w:rsid w:val="005C33D5"/>
    <w:rsid w:val="005C3577"/>
    <w:rsid w:val="005C3C78"/>
    <w:rsid w:val="005C3E63"/>
    <w:rsid w:val="005C4672"/>
    <w:rsid w:val="005C4696"/>
    <w:rsid w:val="005C471F"/>
    <w:rsid w:val="005C4B45"/>
    <w:rsid w:val="005C4EAC"/>
    <w:rsid w:val="005C5046"/>
    <w:rsid w:val="005C51CD"/>
    <w:rsid w:val="005C52AD"/>
    <w:rsid w:val="005C539D"/>
    <w:rsid w:val="005C55D0"/>
    <w:rsid w:val="005C5846"/>
    <w:rsid w:val="005C5BF2"/>
    <w:rsid w:val="005C5CD5"/>
    <w:rsid w:val="005C5EF4"/>
    <w:rsid w:val="005C685D"/>
    <w:rsid w:val="005C69A9"/>
    <w:rsid w:val="005C6AC1"/>
    <w:rsid w:val="005C6AE3"/>
    <w:rsid w:val="005C6C7E"/>
    <w:rsid w:val="005C70E2"/>
    <w:rsid w:val="005C71DC"/>
    <w:rsid w:val="005C73FE"/>
    <w:rsid w:val="005C7663"/>
    <w:rsid w:val="005C76FA"/>
    <w:rsid w:val="005C7AF2"/>
    <w:rsid w:val="005C7B66"/>
    <w:rsid w:val="005C7C0C"/>
    <w:rsid w:val="005C7C20"/>
    <w:rsid w:val="005C7D60"/>
    <w:rsid w:val="005D0033"/>
    <w:rsid w:val="005D021E"/>
    <w:rsid w:val="005D0611"/>
    <w:rsid w:val="005D087B"/>
    <w:rsid w:val="005D0888"/>
    <w:rsid w:val="005D0C47"/>
    <w:rsid w:val="005D0CF9"/>
    <w:rsid w:val="005D0E39"/>
    <w:rsid w:val="005D105E"/>
    <w:rsid w:val="005D1085"/>
    <w:rsid w:val="005D1170"/>
    <w:rsid w:val="005D14A1"/>
    <w:rsid w:val="005D14F1"/>
    <w:rsid w:val="005D154E"/>
    <w:rsid w:val="005D16A4"/>
    <w:rsid w:val="005D17E8"/>
    <w:rsid w:val="005D185C"/>
    <w:rsid w:val="005D195B"/>
    <w:rsid w:val="005D199A"/>
    <w:rsid w:val="005D1EBA"/>
    <w:rsid w:val="005D1EEF"/>
    <w:rsid w:val="005D2194"/>
    <w:rsid w:val="005D21B9"/>
    <w:rsid w:val="005D227B"/>
    <w:rsid w:val="005D26EB"/>
    <w:rsid w:val="005D273D"/>
    <w:rsid w:val="005D278A"/>
    <w:rsid w:val="005D2A36"/>
    <w:rsid w:val="005D2B66"/>
    <w:rsid w:val="005D2CBA"/>
    <w:rsid w:val="005D2E89"/>
    <w:rsid w:val="005D30E5"/>
    <w:rsid w:val="005D3289"/>
    <w:rsid w:val="005D3588"/>
    <w:rsid w:val="005D3671"/>
    <w:rsid w:val="005D3675"/>
    <w:rsid w:val="005D3689"/>
    <w:rsid w:val="005D37EF"/>
    <w:rsid w:val="005D3B0F"/>
    <w:rsid w:val="005D3B2D"/>
    <w:rsid w:val="005D3CE5"/>
    <w:rsid w:val="005D3E25"/>
    <w:rsid w:val="005D418C"/>
    <w:rsid w:val="005D4456"/>
    <w:rsid w:val="005D4469"/>
    <w:rsid w:val="005D4585"/>
    <w:rsid w:val="005D49B4"/>
    <w:rsid w:val="005D4AE2"/>
    <w:rsid w:val="005D4E3B"/>
    <w:rsid w:val="005D4E6B"/>
    <w:rsid w:val="005D4FAB"/>
    <w:rsid w:val="005D5028"/>
    <w:rsid w:val="005D55EA"/>
    <w:rsid w:val="005D5638"/>
    <w:rsid w:val="005D5C65"/>
    <w:rsid w:val="005D5D05"/>
    <w:rsid w:val="005D600C"/>
    <w:rsid w:val="005D603C"/>
    <w:rsid w:val="005D6124"/>
    <w:rsid w:val="005D61A8"/>
    <w:rsid w:val="005D61F6"/>
    <w:rsid w:val="005D6287"/>
    <w:rsid w:val="005D62DD"/>
    <w:rsid w:val="005D63AF"/>
    <w:rsid w:val="005D65BE"/>
    <w:rsid w:val="005D6648"/>
    <w:rsid w:val="005D6B86"/>
    <w:rsid w:val="005D6C48"/>
    <w:rsid w:val="005D6D67"/>
    <w:rsid w:val="005D6D92"/>
    <w:rsid w:val="005D70D4"/>
    <w:rsid w:val="005D7160"/>
    <w:rsid w:val="005D75F3"/>
    <w:rsid w:val="005D7612"/>
    <w:rsid w:val="005D77AF"/>
    <w:rsid w:val="005D7885"/>
    <w:rsid w:val="005D79F2"/>
    <w:rsid w:val="005D7A73"/>
    <w:rsid w:val="005D7CAB"/>
    <w:rsid w:val="005D7E4E"/>
    <w:rsid w:val="005E00FB"/>
    <w:rsid w:val="005E041F"/>
    <w:rsid w:val="005E0554"/>
    <w:rsid w:val="005E0833"/>
    <w:rsid w:val="005E0874"/>
    <w:rsid w:val="005E09B2"/>
    <w:rsid w:val="005E0BEF"/>
    <w:rsid w:val="005E0C55"/>
    <w:rsid w:val="005E0CC5"/>
    <w:rsid w:val="005E0E04"/>
    <w:rsid w:val="005E0E54"/>
    <w:rsid w:val="005E0F08"/>
    <w:rsid w:val="005E105A"/>
    <w:rsid w:val="005E141A"/>
    <w:rsid w:val="005E156B"/>
    <w:rsid w:val="005E16D6"/>
    <w:rsid w:val="005E1CAF"/>
    <w:rsid w:val="005E1E00"/>
    <w:rsid w:val="005E2404"/>
    <w:rsid w:val="005E2438"/>
    <w:rsid w:val="005E2697"/>
    <w:rsid w:val="005E277E"/>
    <w:rsid w:val="005E2854"/>
    <w:rsid w:val="005E289C"/>
    <w:rsid w:val="005E2920"/>
    <w:rsid w:val="005E2E22"/>
    <w:rsid w:val="005E2EB0"/>
    <w:rsid w:val="005E2EF9"/>
    <w:rsid w:val="005E2F87"/>
    <w:rsid w:val="005E33B0"/>
    <w:rsid w:val="005E3471"/>
    <w:rsid w:val="005E3656"/>
    <w:rsid w:val="005E3B7B"/>
    <w:rsid w:val="005E3E0B"/>
    <w:rsid w:val="005E3F6F"/>
    <w:rsid w:val="005E40F9"/>
    <w:rsid w:val="005E4208"/>
    <w:rsid w:val="005E44AA"/>
    <w:rsid w:val="005E45C7"/>
    <w:rsid w:val="005E47B1"/>
    <w:rsid w:val="005E48A4"/>
    <w:rsid w:val="005E4ADB"/>
    <w:rsid w:val="005E4BC7"/>
    <w:rsid w:val="005E4EDC"/>
    <w:rsid w:val="005E4F37"/>
    <w:rsid w:val="005E4FBB"/>
    <w:rsid w:val="005E51E0"/>
    <w:rsid w:val="005E52A6"/>
    <w:rsid w:val="005E56BB"/>
    <w:rsid w:val="005E57CF"/>
    <w:rsid w:val="005E5D6F"/>
    <w:rsid w:val="005E601C"/>
    <w:rsid w:val="005E61F3"/>
    <w:rsid w:val="005E62BC"/>
    <w:rsid w:val="005E62EF"/>
    <w:rsid w:val="005E63A5"/>
    <w:rsid w:val="005E6569"/>
    <w:rsid w:val="005E68BF"/>
    <w:rsid w:val="005E6C12"/>
    <w:rsid w:val="005E6C33"/>
    <w:rsid w:val="005E6C5D"/>
    <w:rsid w:val="005E6F22"/>
    <w:rsid w:val="005E6F3B"/>
    <w:rsid w:val="005E72B9"/>
    <w:rsid w:val="005E73C2"/>
    <w:rsid w:val="005E7414"/>
    <w:rsid w:val="005E7669"/>
    <w:rsid w:val="005E78E4"/>
    <w:rsid w:val="005E7A79"/>
    <w:rsid w:val="005E7AEC"/>
    <w:rsid w:val="005E7C1D"/>
    <w:rsid w:val="005E7DDB"/>
    <w:rsid w:val="005E7E18"/>
    <w:rsid w:val="005F014A"/>
    <w:rsid w:val="005F0230"/>
    <w:rsid w:val="005F025E"/>
    <w:rsid w:val="005F03D4"/>
    <w:rsid w:val="005F0538"/>
    <w:rsid w:val="005F061E"/>
    <w:rsid w:val="005F07DD"/>
    <w:rsid w:val="005F0D0D"/>
    <w:rsid w:val="005F0EBD"/>
    <w:rsid w:val="005F12A7"/>
    <w:rsid w:val="005F1452"/>
    <w:rsid w:val="005F1609"/>
    <w:rsid w:val="005F18C0"/>
    <w:rsid w:val="005F2678"/>
    <w:rsid w:val="005F281A"/>
    <w:rsid w:val="005F287D"/>
    <w:rsid w:val="005F2A38"/>
    <w:rsid w:val="005F2B8E"/>
    <w:rsid w:val="005F32FA"/>
    <w:rsid w:val="005F333B"/>
    <w:rsid w:val="005F3538"/>
    <w:rsid w:val="005F398C"/>
    <w:rsid w:val="005F3A86"/>
    <w:rsid w:val="005F3AFE"/>
    <w:rsid w:val="005F3F11"/>
    <w:rsid w:val="005F3F5B"/>
    <w:rsid w:val="005F42ED"/>
    <w:rsid w:val="005F433C"/>
    <w:rsid w:val="005F4369"/>
    <w:rsid w:val="005F43D7"/>
    <w:rsid w:val="005F4420"/>
    <w:rsid w:val="005F453F"/>
    <w:rsid w:val="005F4611"/>
    <w:rsid w:val="005F46F8"/>
    <w:rsid w:val="005F47DC"/>
    <w:rsid w:val="005F4E8D"/>
    <w:rsid w:val="005F4EF5"/>
    <w:rsid w:val="005F4FF1"/>
    <w:rsid w:val="005F51EB"/>
    <w:rsid w:val="005F5265"/>
    <w:rsid w:val="005F5586"/>
    <w:rsid w:val="005F56E7"/>
    <w:rsid w:val="005F5906"/>
    <w:rsid w:val="005F5939"/>
    <w:rsid w:val="005F59F8"/>
    <w:rsid w:val="005F5A95"/>
    <w:rsid w:val="005F6430"/>
    <w:rsid w:val="005F6554"/>
    <w:rsid w:val="005F6790"/>
    <w:rsid w:val="005F67D0"/>
    <w:rsid w:val="005F6D2D"/>
    <w:rsid w:val="005F6DC9"/>
    <w:rsid w:val="005F6E9F"/>
    <w:rsid w:val="005F6F0B"/>
    <w:rsid w:val="005F7015"/>
    <w:rsid w:val="005F7135"/>
    <w:rsid w:val="005F7371"/>
    <w:rsid w:val="005F7391"/>
    <w:rsid w:val="005F73B1"/>
    <w:rsid w:val="005F7ACF"/>
    <w:rsid w:val="005F7C6A"/>
    <w:rsid w:val="005F7E02"/>
    <w:rsid w:val="00600225"/>
    <w:rsid w:val="00600340"/>
    <w:rsid w:val="006004F8"/>
    <w:rsid w:val="0060058C"/>
    <w:rsid w:val="0060080F"/>
    <w:rsid w:val="00600A28"/>
    <w:rsid w:val="00600AC3"/>
    <w:rsid w:val="00600C4B"/>
    <w:rsid w:val="00600D25"/>
    <w:rsid w:val="00600E00"/>
    <w:rsid w:val="00600E67"/>
    <w:rsid w:val="00600FCD"/>
    <w:rsid w:val="00601241"/>
    <w:rsid w:val="00601636"/>
    <w:rsid w:val="00601B31"/>
    <w:rsid w:val="00601C58"/>
    <w:rsid w:val="00601F8D"/>
    <w:rsid w:val="00601FAC"/>
    <w:rsid w:val="006022FF"/>
    <w:rsid w:val="0060261B"/>
    <w:rsid w:val="0060280D"/>
    <w:rsid w:val="006028B7"/>
    <w:rsid w:val="0060296F"/>
    <w:rsid w:val="00602F00"/>
    <w:rsid w:val="0060308F"/>
    <w:rsid w:val="006030D0"/>
    <w:rsid w:val="006035DE"/>
    <w:rsid w:val="00603625"/>
    <w:rsid w:val="006037F3"/>
    <w:rsid w:val="00603A3F"/>
    <w:rsid w:val="00603CBD"/>
    <w:rsid w:val="00603F9C"/>
    <w:rsid w:val="00604054"/>
    <w:rsid w:val="0060472A"/>
    <w:rsid w:val="006048FB"/>
    <w:rsid w:val="00604A87"/>
    <w:rsid w:val="00604B59"/>
    <w:rsid w:val="00604BBB"/>
    <w:rsid w:val="00604C11"/>
    <w:rsid w:val="00604EA6"/>
    <w:rsid w:val="00604EEF"/>
    <w:rsid w:val="00605094"/>
    <w:rsid w:val="00605548"/>
    <w:rsid w:val="00605612"/>
    <w:rsid w:val="00605661"/>
    <w:rsid w:val="006056D0"/>
    <w:rsid w:val="006059D4"/>
    <w:rsid w:val="00605B85"/>
    <w:rsid w:val="00606002"/>
    <w:rsid w:val="00606254"/>
    <w:rsid w:val="00606340"/>
    <w:rsid w:val="006067D3"/>
    <w:rsid w:val="00606EFB"/>
    <w:rsid w:val="00606F62"/>
    <w:rsid w:val="0060749F"/>
    <w:rsid w:val="00607761"/>
    <w:rsid w:val="00607ECC"/>
    <w:rsid w:val="00607FEB"/>
    <w:rsid w:val="00610285"/>
    <w:rsid w:val="006102CE"/>
    <w:rsid w:val="0061033F"/>
    <w:rsid w:val="00610406"/>
    <w:rsid w:val="0061056C"/>
    <w:rsid w:val="00610608"/>
    <w:rsid w:val="0061063F"/>
    <w:rsid w:val="0061066A"/>
    <w:rsid w:val="006106B9"/>
    <w:rsid w:val="006107C8"/>
    <w:rsid w:val="006109C9"/>
    <w:rsid w:val="00610B8B"/>
    <w:rsid w:val="00610C38"/>
    <w:rsid w:val="00610D34"/>
    <w:rsid w:val="006110FD"/>
    <w:rsid w:val="0061124A"/>
    <w:rsid w:val="006117B3"/>
    <w:rsid w:val="006118DB"/>
    <w:rsid w:val="006124D3"/>
    <w:rsid w:val="006125D3"/>
    <w:rsid w:val="0061276A"/>
    <w:rsid w:val="00612B49"/>
    <w:rsid w:val="00612C0C"/>
    <w:rsid w:val="00613001"/>
    <w:rsid w:val="006130B5"/>
    <w:rsid w:val="00613354"/>
    <w:rsid w:val="006133BA"/>
    <w:rsid w:val="006134D9"/>
    <w:rsid w:val="00613A2C"/>
    <w:rsid w:val="00613B6D"/>
    <w:rsid w:val="00613B7E"/>
    <w:rsid w:val="00613BED"/>
    <w:rsid w:val="006140A1"/>
    <w:rsid w:val="00614213"/>
    <w:rsid w:val="006145C6"/>
    <w:rsid w:val="00614908"/>
    <w:rsid w:val="00614A99"/>
    <w:rsid w:val="00614F92"/>
    <w:rsid w:val="00615419"/>
    <w:rsid w:val="006154DA"/>
    <w:rsid w:val="006156B1"/>
    <w:rsid w:val="00615AED"/>
    <w:rsid w:val="00615B85"/>
    <w:rsid w:val="006160D0"/>
    <w:rsid w:val="00616255"/>
    <w:rsid w:val="0061647D"/>
    <w:rsid w:val="006164E1"/>
    <w:rsid w:val="00616607"/>
    <w:rsid w:val="00616825"/>
    <w:rsid w:val="00616B97"/>
    <w:rsid w:val="00616D6B"/>
    <w:rsid w:val="006174B2"/>
    <w:rsid w:val="0061755C"/>
    <w:rsid w:val="00617694"/>
    <w:rsid w:val="00617707"/>
    <w:rsid w:val="00617CB2"/>
    <w:rsid w:val="00617F16"/>
    <w:rsid w:val="00620195"/>
    <w:rsid w:val="00620224"/>
    <w:rsid w:val="0062027A"/>
    <w:rsid w:val="006202A9"/>
    <w:rsid w:val="00620436"/>
    <w:rsid w:val="0062053B"/>
    <w:rsid w:val="0062066C"/>
    <w:rsid w:val="006208FF"/>
    <w:rsid w:val="00620A27"/>
    <w:rsid w:val="00620A6E"/>
    <w:rsid w:val="00620BF5"/>
    <w:rsid w:val="00620CF7"/>
    <w:rsid w:val="00620D0C"/>
    <w:rsid w:val="0062128E"/>
    <w:rsid w:val="0062135A"/>
    <w:rsid w:val="006213AB"/>
    <w:rsid w:val="00621717"/>
    <w:rsid w:val="006217B3"/>
    <w:rsid w:val="00621BC9"/>
    <w:rsid w:val="00621D4F"/>
    <w:rsid w:val="00621E3C"/>
    <w:rsid w:val="0062222A"/>
    <w:rsid w:val="006225D5"/>
    <w:rsid w:val="0062294B"/>
    <w:rsid w:val="00622B5B"/>
    <w:rsid w:val="00622DE4"/>
    <w:rsid w:val="006231FC"/>
    <w:rsid w:val="00623391"/>
    <w:rsid w:val="00623401"/>
    <w:rsid w:val="0062351C"/>
    <w:rsid w:val="00623A3B"/>
    <w:rsid w:val="00623DD5"/>
    <w:rsid w:val="006240CD"/>
    <w:rsid w:val="006241DD"/>
    <w:rsid w:val="0062461F"/>
    <w:rsid w:val="00624A66"/>
    <w:rsid w:val="00624DC6"/>
    <w:rsid w:val="00624EA0"/>
    <w:rsid w:val="00625047"/>
    <w:rsid w:val="00625202"/>
    <w:rsid w:val="0062570B"/>
    <w:rsid w:val="00625AC4"/>
    <w:rsid w:val="00625B54"/>
    <w:rsid w:val="00625D87"/>
    <w:rsid w:val="00625E7E"/>
    <w:rsid w:val="00625F60"/>
    <w:rsid w:val="006264AE"/>
    <w:rsid w:val="00626AA7"/>
    <w:rsid w:val="00626BD8"/>
    <w:rsid w:val="00626BF5"/>
    <w:rsid w:val="00626BFC"/>
    <w:rsid w:val="00626C93"/>
    <w:rsid w:val="00626EAD"/>
    <w:rsid w:val="00626EAF"/>
    <w:rsid w:val="00626ECA"/>
    <w:rsid w:val="00627427"/>
    <w:rsid w:val="0062757E"/>
    <w:rsid w:val="006279D4"/>
    <w:rsid w:val="00627E53"/>
    <w:rsid w:val="0063017E"/>
    <w:rsid w:val="00630324"/>
    <w:rsid w:val="006304FD"/>
    <w:rsid w:val="006307E9"/>
    <w:rsid w:val="006309FF"/>
    <w:rsid w:val="00630B02"/>
    <w:rsid w:val="00630EC2"/>
    <w:rsid w:val="0063104D"/>
    <w:rsid w:val="006310C4"/>
    <w:rsid w:val="00631103"/>
    <w:rsid w:val="006311D5"/>
    <w:rsid w:val="00631733"/>
    <w:rsid w:val="00631A2F"/>
    <w:rsid w:val="00631B3C"/>
    <w:rsid w:val="00631CD6"/>
    <w:rsid w:val="00631D6D"/>
    <w:rsid w:val="006321F6"/>
    <w:rsid w:val="006322F2"/>
    <w:rsid w:val="00632352"/>
    <w:rsid w:val="00632604"/>
    <w:rsid w:val="00632646"/>
    <w:rsid w:val="00632AB4"/>
    <w:rsid w:val="00632BEB"/>
    <w:rsid w:val="00632F81"/>
    <w:rsid w:val="00633038"/>
    <w:rsid w:val="0063320B"/>
    <w:rsid w:val="00633290"/>
    <w:rsid w:val="0063350E"/>
    <w:rsid w:val="00633581"/>
    <w:rsid w:val="006335C5"/>
    <w:rsid w:val="0063369B"/>
    <w:rsid w:val="0063377B"/>
    <w:rsid w:val="00633CFE"/>
    <w:rsid w:val="00633D03"/>
    <w:rsid w:val="00633D32"/>
    <w:rsid w:val="00633E2F"/>
    <w:rsid w:val="00633E46"/>
    <w:rsid w:val="006342B0"/>
    <w:rsid w:val="00634330"/>
    <w:rsid w:val="0063468A"/>
    <w:rsid w:val="006349D2"/>
    <w:rsid w:val="00634B4A"/>
    <w:rsid w:val="00634CDB"/>
    <w:rsid w:val="0063525D"/>
    <w:rsid w:val="0063539B"/>
    <w:rsid w:val="00635432"/>
    <w:rsid w:val="0063565D"/>
    <w:rsid w:val="006356AC"/>
    <w:rsid w:val="006357DE"/>
    <w:rsid w:val="00635875"/>
    <w:rsid w:val="00635941"/>
    <w:rsid w:val="00635ACB"/>
    <w:rsid w:val="00635C25"/>
    <w:rsid w:val="00635D46"/>
    <w:rsid w:val="00635EB0"/>
    <w:rsid w:val="00636064"/>
    <w:rsid w:val="0063625F"/>
    <w:rsid w:val="006363D4"/>
    <w:rsid w:val="00636522"/>
    <w:rsid w:val="0063662C"/>
    <w:rsid w:val="006369EB"/>
    <w:rsid w:val="00636A56"/>
    <w:rsid w:val="00637039"/>
    <w:rsid w:val="006376FA"/>
    <w:rsid w:val="006378C4"/>
    <w:rsid w:val="006378EB"/>
    <w:rsid w:val="00637998"/>
    <w:rsid w:val="006379E8"/>
    <w:rsid w:val="00637B57"/>
    <w:rsid w:val="00637F9C"/>
    <w:rsid w:val="00640942"/>
    <w:rsid w:val="00640B8A"/>
    <w:rsid w:val="00640BCA"/>
    <w:rsid w:val="00640D7E"/>
    <w:rsid w:val="00641232"/>
    <w:rsid w:val="006413AA"/>
    <w:rsid w:val="0064149B"/>
    <w:rsid w:val="0064154E"/>
    <w:rsid w:val="0064163D"/>
    <w:rsid w:val="006417D6"/>
    <w:rsid w:val="00641A5A"/>
    <w:rsid w:val="00641AE3"/>
    <w:rsid w:val="00641D33"/>
    <w:rsid w:val="00641F61"/>
    <w:rsid w:val="0064207E"/>
    <w:rsid w:val="006421B2"/>
    <w:rsid w:val="00642299"/>
    <w:rsid w:val="0064242B"/>
    <w:rsid w:val="0064247E"/>
    <w:rsid w:val="00642691"/>
    <w:rsid w:val="0064272A"/>
    <w:rsid w:val="0064277C"/>
    <w:rsid w:val="0064295C"/>
    <w:rsid w:val="00642A1F"/>
    <w:rsid w:val="00642B71"/>
    <w:rsid w:val="00642E5B"/>
    <w:rsid w:val="006431D3"/>
    <w:rsid w:val="0064323C"/>
    <w:rsid w:val="00643332"/>
    <w:rsid w:val="006433C9"/>
    <w:rsid w:val="00643452"/>
    <w:rsid w:val="00643482"/>
    <w:rsid w:val="00643692"/>
    <w:rsid w:val="00643817"/>
    <w:rsid w:val="00643A27"/>
    <w:rsid w:val="00643B49"/>
    <w:rsid w:val="00643B61"/>
    <w:rsid w:val="00643D9B"/>
    <w:rsid w:val="00643F1F"/>
    <w:rsid w:val="006443FD"/>
    <w:rsid w:val="00644A52"/>
    <w:rsid w:val="00644A87"/>
    <w:rsid w:val="00644B04"/>
    <w:rsid w:val="00644CB1"/>
    <w:rsid w:val="00644EE9"/>
    <w:rsid w:val="00645063"/>
    <w:rsid w:val="00645495"/>
    <w:rsid w:val="0064549D"/>
    <w:rsid w:val="006459BB"/>
    <w:rsid w:val="00645D90"/>
    <w:rsid w:val="00645DED"/>
    <w:rsid w:val="00645FA3"/>
    <w:rsid w:val="00646476"/>
    <w:rsid w:val="00646751"/>
    <w:rsid w:val="00646D42"/>
    <w:rsid w:val="006471C0"/>
    <w:rsid w:val="006473CA"/>
    <w:rsid w:val="00647474"/>
    <w:rsid w:val="00647650"/>
    <w:rsid w:val="006476CC"/>
    <w:rsid w:val="00647A4E"/>
    <w:rsid w:val="00647EA0"/>
    <w:rsid w:val="0065016C"/>
    <w:rsid w:val="006503DC"/>
    <w:rsid w:val="00650435"/>
    <w:rsid w:val="0065047B"/>
    <w:rsid w:val="00650628"/>
    <w:rsid w:val="0065082A"/>
    <w:rsid w:val="0065084E"/>
    <w:rsid w:val="00650B47"/>
    <w:rsid w:val="00650BC5"/>
    <w:rsid w:val="00650CB2"/>
    <w:rsid w:val="00650DD3"/>
    <w:rsid w:val="0065106C"/>
    <w:rsid w:val="00651194"/>
    <w:rsid w:val="006511E3"/>
    <w:rsid w:val="00651278"/>
    <w:rsid w:val="006513A7"/>
    <w:rsid w:val="00651879"/>
    <w:rsid w:val="00651A35"/>
    <w:rsid w:val="00651AAC"/>
    <w:rsid w:val="00651B51"/>
    <w:rsid w:val="00651DD1"/>
    <w:rsid w:val="00651E92"/>
    <w:rsid w:val="006520CC"/>
    <w:rsid w:val="006521DB"/>
    <w:rsid w:val="00652444"/>
    <w:rsid w:val="006525A7"/>
    <w:rsid w:val="0065284A"/>
    <w:rsid w:val="00652ADF"/>
    <w:rsid w:val="00652FE8"/>
    <w:rsid w:val="0065320F"/>
    <w:rsid w:val="00653785"/>
    <w:rsid w:val="006537C1"/>
    <w:rsid w:val="00653997"/>
    <w:rsid w:val="00653B1B"/>
    <w:rsid w:val="00653CE3"/>
    <w:rsid w:val="00653E4A"/>
    <w:rsid w:val="00653FF5"/>
    <w:rsid w:val="00654238"/>
    <w:rsid w:val="00654338"/>
    <w:rsid w:val="00654415"/>
    <w:rsid w:val="0065459B"/>
    <w:rsid w:val="00654652"/>
    <w:rsid w:val="00654E6D"/>
    <w:rsid w:val="00654E8D"/>
    <w:rsid w:val="0065505C"/>
    <w:rsid w:val="00655431"/>
    <w:rsid w:val="00655731"/>
    <w:rsid w:val="0065596D"/>
    <w:rsid w:val="006559F6"/>
    <w:rsid w:val="00655C50"/>
    <w:rsid w:val="00655CA2"/>
    <w:rsid w:val="00655D38"/>
    <w:rsid w:val="00655F2F"/>
    <w:rsid w:val="00655FEE"/>
    <w:rsid w:val="006564EA"/>
    <w:rsid w:val="00656560"/>
    <w:rsid w:val="00656BE2"/>
    <w:rsid w:val="00656C13"/>
    <w:rsid w:val="00656C96"/>
    <w:rsid w:val="00656EEE"/>
    <w:rsid w:val="0065703D"/>
    <w:rsid w:val="0065704D"/>
    <w:rsid w:val="0065707C"/>
    <w:rsid w:val="006574E8"/>
    <w:rsid w:val="00657896"/>
    <w:rsid w:val="00657982"/>
    <w:rsid w:val="006579D9"/>
    <w:rsid w:val="006579E9"/>
    <w:rsid w:val="00657BA0"/>
    <w:rsid w:val="0066013E"/>
    <w:rsid w:val="006605BF"/>
    <w:rsid w:val="00660733"/>
    <w:rsid w:val="00660A10"/>
    <w:rsid w:val="00660E23"/>
    <w:rsid w:val="00661029"/>
    <w:rsid w:val="0066116E"/>
    <w:rsid w:val="006614D6"/>
    <w:rsid w:val="006617F4"/>
    <w:rsid w:val="00661954"/>
    <w:rsid w:val="006619A6"/>
    <w:rsid w:val="00661A10"/>
    <w:rsid w:val="00661D88"/>
    <w:rsid w:val="00661D98"/>
    <w:rsid w:val="0066229E"/>
    <w:rsid w:val="00662311"/>
    <w:rsid w:val="00662336"/>
    <w:rsid w:val="006627FF"/>
    <w:rsid w:val="006628B4"/>
    <w:rsid w:val="00662C2F"/>
    <w:rsid w:val="00662F12"/>
    <w:rsid w:val="00663110"/>
    <w:rsid w:val="006631D6"/>
    <w:rsid w:val="00663518"/>
    <w:rsid w:val="006635D9"/>
    <w:rsid w:val="00663612"/>
    <w:rsid w:val="006639CA"/>
    <w:rsid w:val="00663E1E"/>
    <w:rsid w:val="00663F55"/>
    <w:rsid w:val="0066425B"/>
    <w:rsid w:val="006643E8"/>
    <w:rsid w:val="0066487C"/>
    <w:rsid w:val="00664898"/>
    <w:rsid w:val="00664999"/>
    <w:rsid w:val="00664CF7"/>
    <w:rsid w:val="0066508E"/>
    <w:rsid w:val="006650A5"/>
    <w:rsid w:val="00665452"/>
    <w:rsid w:val="00665575"/>
    <w:rsid w:val="00665728"/>
    <w:rsid w:val="00665885"/>
    <w:rsid w:val="00665C48"/>
    <w:rsid w:val="00665C68"/>
    <w:rsid w:val="00665DE4"/>
    <w:rsid w:val="00665DF7"/>
    <w:rsid w:val="00665F6A"/>
    <w:rsid w:val="0066614C"/>
    <w:rsid w:val="00666277"/>
    <w:rsid w:val="00666383"/>
    <w:rsid w:val="006665F2"/>
    <w:rsid w:val="006666ED"/>
    <w:rsid w:val="0066674F"/>
    <w:rsid w:val="0066683C"/>
    <w:rsid w:val="0066692C"/>
    <w:rsid w:val="00666B97"/>
    <w:rsid w:val="00666BDD"/>
    <w:rsid w:val="00666D6B"/>
    <w:rsid w:val="006670D4"/>
    <w:rsid w:val="0066712C"/>
    <w:rsid w:val="006675FB"/>
    <w:rsid w:val="00667639"/>
    <w:rsid w:val="006676D6"/>
    <w:rsid w:val="006677BA"/>
    <w:rsid w:val="00667ABA"/>
    <w:rsid w:val="00667BBC"/>
    <w:rsid w:val="00667D3D"/>
    <w:rsid w:val="00667EB8"/>
    <w:rsid w:val="006700F4"/>
    <w:rsid w:val="00670112"/>
    <w:rsid w:val="00670214"/>
    <w:rsid w:val="0067023B"/>
    <w:rsid w:val="006702C5"/>
    <w:rsid w:val="006703D6"/>
    <w:rsid w:val="006704E3"/>
    <w:rsid w:val="006707DC"/>
    <w:rsid w:val="00670C8B"/>
    <w:rsid w:val="00671066"/>
    <w:rsid w:val="0067159D"/>
    <w:rsid w:val="006715CA"/>
    <w:rsid w:val="006716B8"/>
    <w:rsid w:val="006717AC"/>
    <w:rsid w:val="0067181F"/>
    <w:rsid w:val="00671921"/>
    <w:rsid w:val="006719C0"/>
    <w:rsid w:val="00671F9A"/>
    <w:rsid w:val="00672716"/>
    <w:rsid w:val="00672A2C"/>
    <w:rsid w:val="00672C9C"/>
    <w:rsid w:val="00672CD1"/>
    <w:rsid w:val="00672D48"/>
    <w:rsid w:val="006730C2"/>
    <w:rsid w:val="006731D6"/>
    <w:rsid w:val="006736AC"/>
    <w:rsid w:val="00673740"/>
    <w:rsid w:val="006737FD"/>
    <w:rsid w:val="00673B47"/>
    <w:rsid w:val="00673C15"/>
    <w:rsid w:val="006741E7"/>
    <w:rsid w:val="0067442D"/>
    <w:rsid w:val="006745B4"/>
    <w:rsid w:val="00674625"/>
    <w:rsid w:val="00674671"/>
    <w:rsid w:val="0067475E"/>
    <w:rsid w:val="006747CC"/>
    <w:rsid w:val="00674818"/>
    <w:rsid w:val="00674A8D"/>
    <w:rsid w:val="00674CB9"/>
    <w:rsid w:val="00674D9B"/>
    <w:rsid w:val="00674DF9"/>
    <w:rsid w:val="00674F57"/>
    <w:rsid w:val="00675016"/>
    <w:rsid w:val="00675231"/>
    <w:rsid w:val="006756B1"/>
    <w:rsid w:val="00675938"/>
    <w:rsid w:val="00675AF5"/>
    <w:rsid w:val="00675C5B"/>
    <w:rsid w:val="00676140"/>
    <w:rsid w:val="00676254"/>
    <w:rsid w:val="00676255"/>
    <w:rsid w:val="006762AE"/>
    <w:rsid w:val="00676319"/>
    <w:rsid w:val="006763A3"/>
    <w:rsid w:val="006764C2"/>
    <w:rsid w:val="00676593"/>
    <w:rsid w:val="00676866"/>
    <w:rsid w:val="006769AE"/>
    <w:rsid w:val="006770D1"/>
    <w:rsid w:val="0067746B"/>
    <w:rsid w:val="006775F5"/>
    <w:rsid w:val="00677796"/>
    <w:rsid w:val="00677ABF"/>
    <w:rsid w:val="00677B82"/>
    <w:rsid w:val="00677C77"/>
    <w:rsid w:val="006800FB"/>
    <w:rsid w:val="006801DD"/>
    <w:rsid w:val="00680609"/>
    <w:rsid w:val="00680C40"/>
    <w:rsid w:val="0068102B"/>
    <w:rsid w:val="00681330"/>
    <w:rsid w:val="00681813"/>
    <w:rsid w:val="00681A91"/>
    <w:rsid w:val="00681CEC"/>
    <w:rsid w:val="00681D1C"/>
    <w:rsid w:val="00681FCE"/>
    <w:rsid w:val="00681FE7"/>
    <w:rsid w:val="00682311"/>
    <w:rsid w:val="0068246B"/>
    <w:rsid w:val="00682565"/>
    <w:rsid w:val="0068273C"/>
    <w:rsid w:val="00682813"/>
    <w:rsid w:val="006828EB"/>
    <w:rsid w:val="00682CC8"/>
    <w:rsid w:val="00682E6F"/>
    <w:rsid w:val="00682EA0"/>
    <w:rsid w:val="00683102"/>
    <w:rsid w:val="006834A4"/>
    <w:rsid w:val="00683A40"/>
    <w:rsid w:val="00683C12"/>
    <w:rsid w:val="00683C1C"/>
    <w:rsid w:val="00683CAB"/>
    <w:rsid w:val="00683E21"/>
    <w:rsid w:val="00683FDC"/>
    <w:rsid w:val="0068407B"/>
    <w:rsid w:val="0068438D"/>
    <w:rsid w:val="006843D4"/>
    <w:rsid w:val="0068466B"/>
    <w:rsid w:val="00684A06"/>
    <w:rsid w:val="00684AD6"/>
    <w:rsid w:val="00684B85"/>
    <w:rsid w:val="00684CE7"/>
    <w:rsid w:val="0068501A"/>
    <w:rsid w:val="006850D5"/>
    <w:rsid w:val="00685151"/>
    <w:rsid w:val="0068517A"/>
    <w:rsid w:val="00685193"/>
    <w:rsid w:val="006851C9"/>
    <w:rsid w:val="00685444"/>
    <w:rsid w:val="006858F6"/>
    <w:rsid w:val="006859F4"/>
    <w:rsid w:val="00685A69"/>
    <w:rsid w:val="00685D90"/>
    <w:rsid w:val="00685DB4"/>
    <w:rsid w:val="00685F8E"/>
    <w:rsid w:val="0068617A"/>
    <w:rsid w:val="0068620B"/>
    <w:rsid w:val="00686213"/>
    <w:rsid w:val="0068630B"/>
    <w:rsid w:val="00686323"/>
    <w:rsid w:val="0068638D"/>
    <w:rsid w:val="00686482"/>
    <w:rsid w:val="00686615"/>
    <w:rsid w:val="00686A44"/>
    <w:rsid w:val="00686A5E"/>
    <w:rsid w:val="00686BDC"/>
    <w:rsid w:val="00686C76"/>
    <w:rsid w:val="00686D7A"/>
    <w:rsid w:val="00686ECD"/>
    <w:rsid w:val="00686F0C"/>
    <w:rsid w:val="00687587"/>
    <w:rsid w:val="00687949"/>
    <w:rsid w:val="00687C43"/>
    <w:rsid w:val="00690061"/>
    <w:rsid w:val="006901C3"/>
    <w:rsid w:val="006905F2"/>
    <w:rsid w:val="00690B31"/>
    <w:rsid w:val="00690C11"/>
    <w:rsid w:val="00690C9B"/>
    <w:rsid w:val="00690DA3"/>
    <w:rsid w:val="00690E5B"/>
    <w:rsid w:val="00691285"/>
    <w:rsid w:val="006912D2"/>
    <w:rsid w:val="006914A4"/>
    <w:rsid w:val="0069166A"/>
    <w:rsid w:val="006916D0"/>
    <w:rsid w:val="00691C36"/>
    <w:rsid w:val="00691D0D"/>
    <w:rsid w:val="00691DD8"/>
    <w:rsid w:val="00691E6F"/>
    <w:rsid w:val="00692172"/>
    <w:rsid w:val="00692538"/>
    <w:rsid w:val="006926DC"/>
    <w:rsid w:val="00692926"/>
    <w:rsid w:val="00692C1A"/>
    <w:rsid w:val="00692C1E"/>
    <w:rsid w:val="00692C25"/>
    <w:rsid w:val="00692E48"/>
    <w:rsid w:val="00692EEF"/>
    <w:rsid w:val="00692F8B"/>
    <w:rsid w:val="006930C1"/>
    <w:rsid w:val="00693254"/>
    <w:rsid w:val="006932E6"/>
    <w:rsid w:val="00693343"/>
    <w:rsid w:val="006933E1"/>
    <w:rsid w:val="00693603"/>
    <w:rsid w:val="0069362D"/>
    <w:rsid w:val="0069368F"/>
    <w:rsid w:val="006936BF"/>
    <w:rsid w:val="006937AD"/>
    <w:rsid w:val="00693893"/>
    <w:rsid w:val="00693B9A"/>
    <w:rsid w:val="00693F16"/>
    <w:rsid w:val="00694319"/>
    <w:rsid w:val="00694453"/>
    <w:rsid w:val="00694559"/>
    <w:rsid w:val="0069458F"/>
    <w:rsid w:val="00694605"/>
    <w:rsid w:val="0069496F"/>
    <w:rsid w:val="00694A57"/>
    <w:rsid w:val="00694C4E"/>
    <w:rsid w:val="00694CEA"/>
    <w:rsid w:val="00694E19"/>
    <w:rsid w:val="00694EAB"/>
    <w:rsid w:val="00694FCF"/>
    <w:rsid w:val="00694FFF"/>
    <w:rsid w:val="00695116"/>
    <w:rsid w:val="00695473"/>
    <w:rsid w:val="006957BC"/>
    <w:rsid w:val="0069584D"/>
    <w:rsid w:val="0069597D"/>
    <w:rsid w:val="00695CD6"/>
    <w:rsid w:val="0069612B"/>
    <w:rsid w:val="00696647"/>
    <w:rsid w:val="0069667F"/>
    <w:rsid w:val="00696692"/>
    <w:rsid w:val="006966BF"/>
    <w:rsid w:val="00696BE2"/>
    <w:rsid w:val="00696EAA"/>
    <w:rsid w:val="00696F64"/>
    <w:rsid w:val="006970D9"/>
    <w:rsid w:val="006970F2"/>
    <w:rsid w:val="006970F5"/>
    <w:rsid w:val="006971F5"/>
    <w:rsid w:val="00697306"/>
    <w:rsid w:val="006975A5"/>
    <w:rsid w:val="00697658"/>
    <w:rsid w:val="006976A0"/>
    <w:rsid w:val="0069775A"/>
    <w:rsid w:val="006979DD"/>
    <w:rsid w:val="00697F3B"/>
    <w:rsid w:val="006A004A"/>
    <w:rsid w:val="006A0310"/>
    <w:rsid w:val="006A04EE"/>
    <w:rsid w:val="006A0CAC"/>
    <w:rsid w:val="006A0E71"/>
    <w:rsid w:val="006A10EC"/>
    <w:rsid w:val="006A121B"/>
    <w:rsid w:val="006A1274"/>
    <w:rsid w:val="006A12D0"/>
    <w:rsid w:val="006A1341"/>
    <w:rsid w:val="006A1756"/>
    <w:rsid w:val="006A190B"/>
    <w:rsid w:val="006A1987"/>
    <w:rsid w:val="006A1C62"/>
    <w:rsid w:val="006A2602"/>
    <w:rsid w:val="006A26A6"/>
    <w:rsid w:val="006A27EE"/>
    <w:rsid w:val="006A2B0F"/>
    <w:rsid w:val="006A2CA6"/>
    <w:rsid w:val="006A2E16"/>
    <w:rsid w:val="006A2EC4"/>
    <w:rsid w:val="006A345B"/>
    <w:rsid w:val="006A34AD"/>
    <w:rsid w:val="006A35D8"/>
    <w:rsid w:val="006A3733"/>
    <w:rsid w:val="006A37FB"/>
    <w:rsid w:val="006A3FFD"/>
    <w:rsid w:val="006A42CD"/>
    <w:rsid w:val="006A4379"/>
    <w:rsid w:val="006A44E3"/>
    <w:rsid w:val="006A4500"/>
    <w:rsid w:val="006A47AF"/>
    <w:rsid w:val="006A492B"/>
    <w:rsid w:val="006A4B4B"/>
    <w:rsid w:val="006A4D1F"/>
    <w:rsid w:val="006A4F43"/>
    <w:rsid w:val="006A50D3"/>
    <w:rsid w:val="006A548A"/>
    <w:rsid w:val="006A57F4"/>
    <w:rsid w:val="006A588F"/>
    <w:rsid w:val="006A5A1E"/>
    <w:rsid w:val="006A5ED6"/>
    <w:rsid w:val="006A5F23"/>
    <w:rsid w:val="006A60EE"/>
    <w:rsid w:val="006A60F3"/>
    <w:rsid w:val="006A6569"/>
    <w:rsid w:val="006A6AB0"/>
    <w:rsid w:val="006A7049"/>
    <w:rsid w:val="006A74F6"/>
    <w:rsid w:val="006A7678"/>
    <w:rsid w:val="006A77EA"/>
    <w:rsid w:val="006A785E"/>
    <w:rsid w:val="006A7905"/>
    <w:rsid w:val="006A7BC0"/>
    <w:rsid w:val="006A7D06"/>
    <w:rsid w:val="006A7FCC"/>
    <w:rsid w:val="006B0005"/>
    <w:rsid w:val="006B00D1"/>
    <w:rsid w:val="006B05F3"/>
    <w:rsid w:val="006B061A"/>
    <w:rsid w:val="006B087B"/>
    <w:rsid w:val="006B0991"/>
    <w:rsid w:val="006B0AC4"/>
    <w:rsid w:val="006B0B1C"/>
    <w:rsid w:val="006B0DF7"/>
    <w:rsid w:val="006B0E77"/>
    <w:rsid w:val="006B0F36"/>
    <w:rsid w:val="006B0FE7"/>
    <w:rsid w:val="006B16C6"/>
    <w:rsid w:val="006B1718"/>
    <w:rsid w:val="006B1C22"/>
    <w:rsid w:val="006B1F6E"/>
    <w:rsid w:val="006B1F86"/>
    <w:rsid w:val="006B2043"/>
    <w:rsid w:val="006B24B6"/>
    <w:rsid w:val="006B25AB"/>
    <w:rsid w:val="006B2642"/>
    <w:rsid w:val="006B2B32"/>
    <w:rsid w:val="006B2B83"/>
    <w:rsid w:val="006B2BC6"/>
    <w:rsid w:val="006B2C29"/>
    <w:rsid w:val="006B2D01"/>
    <w:rsid w:val="006B2FB2"/>
    <w:rsid w:val="006B3239"/>
    <w:rsid w:val="006B3316"/>
    <w:rsid w:val="006B338D"/>
    <w:rsid w:val="006B33E9"/>
    <w:rsid w:val="006B38C7"/>
    <w:rsid w:val="006B3CD0"/>
    <w:rsid w:val="006B3D6A"/>
    <w:rsid w:val="006B4007"/>
    <w:rsid w:val="006B400F"/>
    <w:rsid w:val="006B4041"/>
    <w:rsid w:val="006B405E"/>
    <w:rsid w:val="006B42A7"/>
    <w:rsid w:val="006B44A5"/>
    <w:rsid w:val="006B4599"/>
    <w:rsid w:val="006B4653"/>
    <w:rsid w:val="006B46F7"/>
    <w:rsid w:val="006B48DE"/>
    <w:rsid w:val="006B4BAA"/>
    <w:rsid w:val="006B4BED"/>
    <w:rsid w:val="006B4EC0"/>
    <w:rsid w:val="006B503D"/>
    <w:rsid w:val="006B5739"/>
    <w:rsid w:val="006B57B9"/>
    <w:rsid w:val="006B57C3"/>
    <w:rsid w:val="006B582B"/>
    <w:rsid w:val="006B5BA3"/>
    <w:rsid w:val="006B5BFA"/>
    <w:rsid w:val="006B5C1C"/>
    <w:rsid w:val="006B5EFA"/>
    <w:rsid w:val="006B5F62"/>
    <w:rsid w:val="006B62C3"/>
    <w:rsid w:val="006B6388"/>
    <w:rsid w:val="006B64C8"/>
    <w:rsid w:val="006B6726"/>
    <w:rsid w:val="006B67C7"/>
    <w:rsid w:val="006B68D8"/>
    <w:rsid w:val="006B6903"/>
    <w:rsid w:val="006B690A"/>
    <w:rsid w:val="006B6B82"/>
    <w:rsid w:val="006B6F13"/>
    <w:rsid w:val="006B7162"/>
    <w:rsid w:val="006B725B"/>
    <w:rsid w:val="006B7303"/>
    <w:rsid w:val="006B74ED"/>
    <w:rsid w:val="006B757B"/>
    <w:rsid w:val="006B7D2B"/>
    <w:rsid w:val="006B7F01"/>
    <w:rsid w:val="006C00BF"/>
    <w:rsid w:val="006C0122"/>
    <w:rsid w:val="006C028A"/>
    <w:rsid w:val="006C0339"/>
    <w:rsid w:val="006C0556"/>
    <w:rsid w:val="006C06CE"/>
    <w:rsid w:val="006C0AC6"/>
    <w:rsid w:val="006C0B36"/>
    <w:rsid w:val="006C0C29"/>
    <w:rsid w:val="006C0C47"/>
    <w:rsid w:val="006C0D40"/>
    <w:rsid w:val="006C0D7E"/>
    <w:rsid w:val="006C0E1D"/>
    <w:rsid w:val="006C0E6D"/>
    <w:rsid w:val="006C0E98"/>
    <w:rsid w:val="006C1258"/>
    <w:rsid w:val="006C1600"/>
    <w:rsid w:val="006C169B"/>
    <w:rsid w:val="006C176A"/>
    <w:rsid w:val="006C1BC0"/>
    <w:rsid w:val="006C1D6D"/>
    <w:rsid w:val="006C22A1"/>
    <w:rsid w:val="006C22AC"/>
    <w:rsid w:val="006C24D9"/>
    <w:rsid w:val="006C25EA"/>
    <w:rsid w:val="006C263F"/>
    <w:rsid w:val="006C2670"/>
    <w:rsid w:val="006C26C8"/>
    <w:rsid w:val="006C2CDA"/>
    <w:rsid w:val="006C2D40"/>
    <w:rsid w:val="006C2DA9"/>
    <w:rsid w:val="006C2E08"/>
    <w:rsid w:val="006C3212"/>
    <w:rsid w:val="006C3335"/>
    <w:rsid w:val="006C34D2"/>
    <w:rsid w:val="006C38B0"/>
    <w:rsid w:val="006C39CE"/>
    <w:rsid w:val="006C3B3E"/>
    <w:rsid w:val="006C3DAE"/>
    <w:rsid w:val="006C40D0"/>
    <w:rsid w:val="006C43B4"/>
    <w:rsid w:val="006C45DD"/>
    <w:rsid w:val="006C47A7"/>
    <w:rsid w:val="006C481D"/>
    <w:rsid w:val="006C497D"/>
    <w:rsid w:val="006C4C01"/>
    <w:rsid w:val="006C4D15"/>
    <w:rsid w:val="006C4EBC"/>
    <w:rsid w:val="006C5204"/>
    <w:rsid w:val="006C54B0"/>
    <w:rsid w:val="006C58CD"/>
    <w:rsid w:val="006C58F3"/>
    <w:rsid w:val="006C5956"/>
    <w:rsid w:val="006C5B64"/>
    <w:rsid w:val="006C5B6D"/>
    <w:rsid w:val="006C5C9C"/>
    <w:rsid w:val="006C640D"/>
    <w:rsid w:val="006C67F6"/>
    <w:rsid w:val="006C6A92"/>
    <w:rsid w:val="006C6BB8"/>
    <w:rsid w:val="006C6CDE"/>
    <w:rsid w:val="006C6F04"/>
    <w:rsid w:val="006C6F4D"/>
    <w:rsid w:val="006C70DB"/>
    <w:rsid w:val="006C7190"/>
    <w:rsid w:val="006C71A1"/>
    <w:rsid w:val="006C71EB"/>
    <w:rsid w:val="006C71FC"/>
    <w:rsid w:val="006C7412"/>
    <w:rsid w:val="006C7818"/>
    <w:rsid w:val="006C78B0"/>
    <w:rsid w:val="006C78E3"/>
    <w:rsid w:val="006C7908"/>
    <w:rsid w:val="006C7DC1"/>
    <w:rsid w:val="006C7F6A"/>
    <w:rsid w:val="006D00FB"/>
    <w:rsid w:val="006D010B"/>
    <w:rsid w:val="006D02F1"/>
    <w:rsid w:val="006D07B0"/>
    <w:rsid w:val="006D08D3"/>
    <w:rsid w:val="006D0F88"/>
    <w:rsid w:val="006D10CE"/>
    <w:rsid w:val="006D127F"/>
    <w:rsid w:val="006D130A"/>
    <w:rsid w:val="006D1530"/>
    <w:rsid w:val="006D16E8"/>
    <w:rsid w:val="006D174D"/>
    <w:rsid w:val="006D1CDD"/>
    <w:rsid w:val="006D1DB0"/>
    <w:rsid w:val="006D2145"/>
    <w:rsid w:val="006D2177"/>
    <w:rsid w:val="006D241A"/>
    <w:rsid w:val="006D25B3"/>
    <w:rsid w:val="006D2A72"/>
    <w:rsid w:val="006D32E9"/>
    <w:rsid w:val="006D3422"/>
    <w:rsid w:val="006D3859"/>
    <w:rsid w:val="006D39C5"/>
    <w:rsid w:val="006D39E4"/>
    <w:rsid w:val="006D3ACD"/>
    <w:rsid w:val="006D3BCD"/>
    <w:rsid w:val="006D3C17"/>
    <w:rsid w:val="006D4249"/>
    <w:rsid w:val="006D4292"/>
    <w:rsid w:val="006D44DA"/>
    <w:rsid w:val="006D44F9"/>
    <w:rsid w:val="006D454E"/>
    <w:rsid w:val="006D48F6"/>
    <w:rsid w:val="006D4996"/>
    <w:rsid w:val="006D4A92"/>
    <w:rsid w:val="006D4D6D"/>
    <w:rsid w:val="006D4E9B"/>
    <w:rsid w:val="006D4F98"/>
    <w:rsid w:val="006D5431"/>
    <w:rsid w:val="006D54CD"/>
    <w:rsid w:val="006D5588"/>
    <w:rsid w:val="006D5C6B"/>
    <w:rsid w:val="006D61A9"/>
    <w:rsid w:val="006D652F"/>
    <w:rsid w:val="006D669C"/>
    <w:rsid w:val="006D69EC"/>
    <w:rsid w:val="006D6A61"/>
    <w:rsid w:val="006D6B9D"/>
    <w:rsid w:val="006D6F33"/>
    <w:rsid w:val="006D70F7"/>
    <w:rsid w:val="006D710C"/>
    <w:rsid w:val="006D7262"/>
    <w:rsid w:val="006D7410"/>
    <w:rsid w:val="006D782B"/>
    <w:rsid w:val="006D7DF4"/>
    <w:rsid w:val="006E050E"/>
    <w:rsid w:val="006E05F3"/>
    <w:rsid w:val="006E0724"/>
    <w:rsid w:val="006E0869"/>
    <w:rsid w:val="006E0982"/>
    <w:rsid w:val="006E0CF6"/>
    <w:rsid w:val="006E0D59"/>
    <w:rsid w:val="006E12EB"/>
    <w:rsid w:val="006E144D"/>
    <w:rsid w:val="006E161C"/>
    <w:rsid w:val="006E1772"/>
    <w:rsid w:val="006E178F"/>
    <w:rsid w:val="006E18D9"/>
    <w:rsid w:val="006E18EE"/>
    <w:rsid w:val="006E1D23"/>
    <w:rsid w:val="006E2CCE"/>
    <w:rsid w:val="006E2EDF"/>
    <w:rsid w:val="006E3081"/>
    <w:rsid w:val="006E32FD"/>
    <w:rsid w:val="006E3354"/>
    <w:rsid w:val="006E3367"/>
    <w:rsid w:val="006E3847"/>
    <w:rsid w:val="006E391D"/>
    <w:rsid w:val="006E3DBE"/>
    <w:rsid w:val="006E40FB"/>
    <w:rsid w:val="006E413B"/>
    <w:rsid w:val="006E47E2"/>
    <w:rsid w:val="006E497A"/>
    <w:rsid w:val="006E499D"/>
    <w:rsid w:val="006E4A0B"/>
    <w:rsid w:val="006E4A25"/>
    <w:rsid w:val="006E5027"/>
    <w:rsid w:val="006E5148"/>
    <w:rsid w:val="006E5264"/>
    <w:rsid w:val="006E5346"/>
    <w:rsid w:val="006E54C4"/>
    <w:rsid w:val="006E54DE"/>
    <w:rsid w:val="006E5722"/>
    <w:rsid w:val="006E57A9"/>
    <w:rsid w:val="006E59DD"/>
    <w:rsid w:val="006E5A40"/>
    <w:rsid w:val="006E5A61"/>
    <w:rsid w:val="006E5B46"/>
    <w:rsid w:val="006E5BCD"/>
    <w:rsid w:val="006E5C1F"/>
    <w:rsid w:val="006E5E9F"/>
    <w:rsid w:val="006E6306"/>
    <w:rsid w:val="006E63AB"/>
    <w:rsid w:val="006E67F9"/>
    <w:rsid w:val="006E692D"/>
    <w:rsid w:val="006E6969"/>
    <w:rsid w:val="006E69EE"/>
    <w:rsid w:val="006E6B09"/>
    <w:rsid w:val="006E6B52"/>
    <w:rsid w:val="006E6BEC"/>
    <w:rsid w:val="006E6F8A"/>
    <w:rsid w:val="006E7114"/>
    <w:rsid w:val="006E741F"/>
    <w:rsid w:val="006E7694"/>
    <w:rsid w:val="006E7A49"/>
    <w:rsid w:val="006F0095"/>
    <w:rsid w:val="006F0542"/>
    <w:rsid w:val="006F0595"/>
    <w:rsid w:val="006F065B"/>
    <w:rsid w:val="006F086F"/>
    <w:rsid w:val="006F0975"/>
    <w:rsid w:val="006F0A29"/>
    <w:rsid w:val="006F0C5F"/>
    <w:rsid w:val="006F1154"/>
    <w:rsid w:val="006F1768"/>
    <w:rsid w:val="006F1C7B"/>
    <w:rsid w:val="006F1CB6"/>
    <w:rsid w:val="006F1FBB"/>
    <w:rsid w:val="006F2050"/>
    <w:rsid w:val="006F24A7"/>
    <w:rsid w:val="006F262C"/>
    <w:rsid w:val="006F2650"/>
    <w:rsid w:val="006F26B6"/>
    <w:rsid w:val="006F2812"/>
    <w:rsid w:val="006F299B"/>
    <w:rsid w:val="006F2B77"/>
    <w:rsid w:val="006F2BB5"/>
    <w:rsid w:val="006F2D2E"/>
    <w:rsid w:val="006F2FE1"/>
    <w:rsid w:val="006F30B0"/>
    <w:rsid w:val="006F30EA"/>
    <w:rsid w:val="006F360E"/>
    <w:rsid w:val="006F36E0"/>
    <w:rsid w:val="006F3745"/>
    <w:rsid w:val="006F389F"/>
    <w:rsid w:val="006F3A1E"/>
    <w:rsid w:val="006F3B24"/>
    <w:rsid w:val="006F3D81"/>
    <w:rsid w:val="006F42B6"/>
    <w:rsid w:val="006F4686"/>
    <w:rsid w:val="006F480F"/>
    <w:rsid w:val="006F4BFC"/>
    <w:rsid w:val="006F4C90"/>
    <w:rsid w:val="006F4C9C"/>
    <w:rsid w:val="006F4F18"/>
    <w:rsid w:val="006F4FA1"/>
    <w:rsid w:val="006F4FC4"/>
    <w:rsid w:val="006F5167"/>
    <w:rsid w:val="006F52C8"/>
    <w:rsid w:val="006F55E9"/>
    <w:rsid w:val="006F57E7"/>
    <w:rsid w:val="006F5979"/>
    <w:rsid w:val="006F5A54"/>
    <w:rsid w:val="006F5BEA"/>
    <w:rsid w:val="006F5C79"/>
    <w:rsid w:val="006F5D19"/>
    <w:rsid w:val="006F5DD7"/>
    <w:rsid w:val="006F5E2A"/>
    <w:rsid w:val="006F5E49"/>
    <w:rsid w:val="006F61D0"/>
    <w:rsid w:val="006F6449"/>
    <w:rsid w:val="006F6481"/>
    <w:rsid w:val="006F64E1"/>
    <w:rsid w:val="006F66F2"/>
    <w:rsid w:val="006F67CA"/>
    <w:rsid w:val="006F6885"/>
    <w:rsid w:val="006F6915"/>
    <w:rsid w:val="006F6958"/>
    <w:rsid w:val="006F6FA9"/>
    <w:rsid w:val="006F7039"/>
    <w:rsid w:val="006F7252"/>
    <w:rsid w:val="006F7322"/>
    <w:rsid w:val="006F7533"/>
    <w:rsid w:val="006F76EA"/>
    <w:rsid w:val="006F7773"/>
    <w:rsid w:val="006F7808"/>
    <w:rsid w:val="006F79D7"/>
    <w:rsid w:val="006F7A64"/>
    <w:rsid w:val="006F7B62"/>
    <w:rsid w:val="006F7C1A"/>
    <w:rsid w:val="006F7F30"/>
    <w:rsid w:val="00700161"/>
    <w:rsid w:val="007004BB"/>
    <w:rsid w:val="00700C64"/>
    <w:rsid w:val="00700DE1"/>
    <w:rsid w:val="00700E69"/>
    <w:rsid w:val="007014C8"/>
    <w:rsid w:val="00701502"/>
    <w:rsid w:val="00701688"/>
    <w:rsid w:val="00701E2D"/>
    <w:rsid w:val="00701F89"/>
    <w:rsid w:val="0070207F"/>
    <w:rsid w:val="007020F5"/>
    <w:rsid w:val="00702376"/>
    <w:rsid w:val="00702499"/>
    <w:rsid w:val="007024E1"/>
    <w:rsid w:val="0070250F"/>
    <w:rsid w:val="007027DE"/>
    <w:rsid w:val="00702813"/>
    <w:rsid w:val="00702C81"/>
    <w:rsid w:val="0070328B"/>
    <w:rsid w:val="00703702"/>
    <w:rsid w:val="0070374B"/>
    <w:rsid w:val="00703AED"/>
    <w:rsid w:val="007040F1"/>
    <w:rsid w:val="00704128"/>
    <w:rsid w:val="007041CC"/>
    <w:rsid w:val="007041D0"/>
    <w:rsid w:val="007043AE"/>
    <w:rsid w:val="00704625"/>
    <w:rsid w:val="00704951"/>
    <w:rsid w:val="00704C50"/>
    <w:rsid w:val="00704E7A"/>
    <w:rsid w:val="007050F0"/>
    <w:rsid w:val="00705155"/>
    <w:rsid w:val="007052CB"/>
    <w:rsid w:val="00705386"/>
    <w:rsid w:val="0070559E"/>
    <w:rsid w:val="00705CF4"/>
    <w:rsid w:val="00705DA2"/>
    <w:rsid w:val="00705F41"/>
    <w:rsid w:val="00705F69"/>
    <w:rsid w:val="00706251"/>
    <w:rsid w:val="00706608"/>
    <w:rsid w:val="00706620"/>
    <w:rsid w:val="00706808"/>
    <w:rsid w:val="007068CD"/>
    <w:rsid w:val="00706AEB"/>
    <w:rsid w:val="00706BBB"/>
    <w:rsid w:val="00706C32"/>
    <w:rsid w:val="00706C83"/>
    <w:rsid w:val="00706CF3"/>
    <w:rsid w:val="00706D29"/>
    <w:rsid w:val="00706FEA"/>
    <w:rsid w:val="00707275"/>
    <w:rsid w:val="00707381"/>
    <w:rsid w:val="0070774C"/>
    <w:rsid w:val="00707989"/>
    <w:rsid w:val="00707D66"/>
    <w:rsid w:val="00710065"/>
    <w:rsid w:val="007101FD"/>
    <w:rsid w:val="00710604"/>
    <w:rsid w:val="00710B0A"/>
    <w:rsid w:val="00710E56"/>
    <w:rsid w:val="00710EAC"/>
    <w:rsid w:val="00711356"/>
    <w:rsid w:val="00711700"/>
    <w:rsid w:val="00711BB6"/>
    <w:rsid w:val="00711BEA"/>
    <w:rsid w:val="00711CB9"/>
    <w:rsid w:val="00711E3B"/>
    <w:rsid w:val="00711F31"/>
    <w:rsid w:val="0071202B"/>
    <w:rsid w:val="007120B7"/>
    <w:rsid w:val="007120EF"/>
    <w:rsid w:val="00712166"/>
    <w:rsid w:val="007122CE"/>
    <w:rsid w:val="007122D5"/>
    <w:rsid w:val="007122EA"/>
    <w:rsid w:val="00712387"/>
    <w:rsid w:val="00712392"/>
    <w:rsid w:val="00712778"/>
    <w:rsid w:val="0071295D"/>
    <w:rsid w:val="00712AB3"/>
    <w:rsid w:val="00712ACC"/>
    <w:rsid w:val="00713034"/>
    <w:rsid w:val="00713773"/>
    <w:rsid w:val="0071377A"/>
    <w:rsid w:val="007137AA"/>
    <w:rsid w:val="00713C7F"/>
    <w:rsid w:val="00714031"/>
    <w:rsid w:val="007141CD"/>
    <w:rsid w:val="007141D5"/>
    <w:rsid w:val="00714292"/>
    <w:rsid w:val="007142C7"/>
    <w:rsid w:val="007143A7"/>
    <w:rsid w:val="007144DB"/>
    <w:rsid w:val="007145BA"/>
    <w:rsid w:val="00714676"/>
    <w:rsid w:val="00714C6C"/>
    <w:rsid w:val="00714F26"/>
    <w:rsid w:val="007151AA"/>
    <w:rsid w:val="00715394"/>
    <w:rsid w:val="007153AA"/>
    <w:rsid w:val="0071554C"/>
    <w:rsid w:val="00715574"/>
    <w:rsid w:val="0071567F"/>
    <w:rsid w:val="007156C2"/>
    <w:rsid w:val="007156CC"/>
    <w:rsid w:val="0071576C"/>
    <w:rsid w:val="0071594E"/>
    <w:rsid w:val="00715993"/>
    <w:rsid w:val="007159AD"/>
    <w:rsid w:val="007159F1"/>
    <w:rsid w:val="00715B06"/>
    <w:rsid w:val="00715CB9"/>
    <w:rsid w:val="00715D18"/>
    <w:rsid w:val="00715DA6"/>
    <w:rsid w:val="00715F79"/>
    <w:rsid w:val="00716344"/>
    <w:rsid w:val="00716486"/>
    <w:rsid w:val="0071669E"/>
    <w:rsid w:val="007167DB"/>
    <w:rsid w:val="0071695B"/>
    <w:rsid w:val="00716DBC"/>
    <w:rsid w:val="00716DDC"/>
    <w:rsid w:val="00716EC2"/>
    <w:rsid w:val="00716F6E"/>
    <w:rsid w:val="00717073"/>
    <w:rsid w:val="0071725F"/>
    <w:rsid w:val="007173A4"/>
    <w:rsid w:val="0071756E"/>
    <w:rsid w:val="007175D3"/>
    <w:rsid w:val="00717862"/>
    <w:rsid w:val="00717977"/>
    <w:rsid w:val="00717FD2"/>
    <w:rsid w:val="007200D1"/>
    <w:rsid w:val="007200EF"/>
    <w:rsid w:val="007200FE"/>
    <w:rsid w:val="007205CA"/>
    <w:rsid w:val="0072065C"/>
    <w:rsid w:val="007207F8"/>
    <w:rsid w:val="007208E4"/>
    <w:rsid w:val="00720A03"/>
    <w:rsid w:val="00720B51"/>
    <w:rsid w:val="00720E01"/>
    <w:rsid w:val="00720FFC"/>
    <w:rsid w:val="00721077"/>
    <w:rsid w:val="007210E7"/>
    <w:rsid w:val="0072111F"/>
    <w:rsid w:val="007211D3"/>
    <w:rsid w:val="00721345"/>
    <w:rsid w:val="0072177C"/>
    <w:rsid w:val="007217E3"/>
    <w:rsid w:val="0072190D"/>
    <w:rsid w:val="00721AEB"/>
    <w:rsid w:val="00721BE3"/>
    <w:rsid w:val="00721D35"/>
    <w:rsid w:val="00721DE5"/>
    <w:rsid w:val="00721E72"/>
    <w:rsid w:val="00721FAE"/>
    <w:rsid w:val="00721FD1"/>
    <w:rsid w:val="007220A3"/>
    <w:rsid w:val="0072215F"/>
    <w:rsid w:val="00722268"/>
    <w:rsid w:val="007228AE"/>
    <w:rsid w:val="00722A22"/>
    <w:rsid w:val="00722A8E"/>
    <w:rsid w:val="00722BFE"/>
    <w:rsid w:val="00722C30"/>
    <w:rsid w:val="00722DA1"/>
    <w:rsid w:val="00722EE4"/>
    <w:rsid w:val="007233E1"/>
    <w:rsid w:val="007235CE"/>
    <w:rsid w:val="0072360A"/>
    <w:rsid w:val="007236D3"/>
    <w:rsid w:val="00723D08"/>
    <w:rsid w:val="00723EA4"/>
    <w:rsid w:val="0072436B"/>
    <w:rsid w:val="007245CC"/>
    <w:rsid w:val="007248D0"/>
    <w:rsid w:val="0072494D"/>
    <w:rsid w:val="00724C5E"/>
    <w:rsid w:val="00724CE0"/>
    <w:rsid w:val="00724E68"/>
    <w:rsid w:val="00724EE0"/>
    <w:rsid w:val="0072534A"/>
    <w:rsid w:val="00725719"/>
    <w:rsid w:val="00725902"/>
    <w:rsid w:val="00725937"/>
    <w:rsid w:val="00725A76"/>
    <w:rsid w:val="00725C91"/>
    <w:rsid w:val="00725D01"/>
    <w:rsid w:val="0072609B"/>
    <w:rsid w:val="00726159"/>
    <w:rsid w:val="0072632C"/>
    <w:rsid w:val="00726335"/>
    <w:rsid w:val="00726483"/>
    <w:rsid w:val="007265F3"/>
    <w:rsid w:val="007267F0"/>
    <w:rsid w:val="0072680A"/>
    <w:rsid w:val="007269AA"/>
    <w:rsid w:val="00726A43"/>
    <w:rsid w:val="00726A80"/>
    <w:rsid w:val="00726B89"/>
    <w:rsid w:val="00726BE5"/>
    <w:rsid w:val="00726F0E"/>
    <w:rsid w:val="007272B2"/>
    <w:rsid w:val="007276E5"/>
    <w:rsid w:val="00727A11"/>
    <w:rsid w:val="0073037F"/>
    <w:rsid w:val="007303F8"/>
    <w:rsid w:val="0073045A"/>
    <w:rsid w:val="007305BB"/>
    <w:rsid w:val="0073097E"/>
    <w:rsid w:val="00730BFF"/>
    <w:rsid w:val="00730C57"/>
    <w:rsid w:val="00730D14"/>
    <w:rsid w:val="00731205"/>
    <w:rsid w:val="00731339"/>
    <w:rsid w:val="00731431"/>
    <w:rsid w:val="007317BA"/>
    <w:rsid w:val="007318B4"/>
    <w:rsid w:val="00731CEA"/>
    <w:rsid w:val="00731D02"/>
    <w:rsid w:val="00731D37"/>
    <w:rsid w:val="00731D53"/>
    <w:rsid w:val="00731D56"/>
    <w:rsid w:val="007323BD"/>
    <w:rsid w:val="00732544"/>
    <w:rsid w:val="00732683"/>
    <w:rsid w:val="007326BF"/>
    <w:rsid w:val="00732AAA"/>
    <w:rsid w:val="00732CEA"/>
    <w:rsid w:val="0073319D"/>
    <w:rsid w:val="007331C3"/>
    <w:rsid w:val="0073359F"/>
    <w:rsid w:val="00733797"/>
    <w:rsid w:val="007337C8"/>
    <w:rsid w:val="00733B18"/>
    <w:rsid w:val="00733C5E"/>
    <w:rsid w:val="00733F7A"/>
    <w:rsid w:val="0073436F"/>
    <w:rsid w:val="0073493C"/>
    <w:rsid w:val="007349E1"/>
    <w:rsid w:val="00734A3B"/>
    <w:rsid w:val="00734C04"/>
    <w:rsid w:val="00734C4F"/>
    <w:rsid w:val="00734CB4"/>
    <w:rsid w:val="0073534B"/>
    <w:rsid w:val="007353F1"/>
    <w:rsid w:val="00735875"/>
    <w:rsid w:val="007359AD"/>
    <w:rsid w:val="00735B12"/>
    <w:rsid w:val="00735B4B"/>
    <w:rsid w:val="00735D93"/>
    <w:rsid w:val="007360FD"/>
    <w:rsid w:val="00736490"/>
    <w:rsid w:val="00736501"/>
    <w:rsid w:val="00736571"/>
    <w:rsid w:val="00736646"/>
    <w:rsid w:val="00736817"/>
    <w:rsid w:val="007368BB"/>
    <w:rsid w:val="00736C2D"/>
    <w:rsid w:val="00736F54"/>
    <w:rsid w:val="00737150"/>
    <w:rsid w:val="00737165"/>
    <w:rsid w:val="007371CF"/>
    <w:rsid w:val="0073735B"/>
    <w:rsid w:val="00737449"/>
    <w:rsid w:val="0073748B"/>
    <w:rsid w:val="007376AD"/>
    <w:rsid w:val="00737788"/>
    <w:rsid w:val="007378DA"/>
    <w:rsid w:val="00737AB4"/>
    <w:rsid w:val="00737E1B"/>
    <w:rsid w:val="00740041"/>
    <w:rsid w:val="007400E6"/>
    <w:rsid w:val="007401ED"/>
    <w:rsid w:val="00740477"/>
    <w:rsid w:val="007404F1"/>
    <w:rsid w:val="0074050E"/>
    <w:rsid w:val="007406CC"/>
    <w:rsid w:val="00740951"/>
    <w:rsid w:val="007409A5"/>
    <w:rsid w:val="007409BC"/>
    <w:rsid w:val="00740CD6"/>
    <w:rsid w:val="00740D9B"/>
    <w:rsid w:val="00740E72"/>
    <w:rsid w:val="00741008"/>
    <w:rsid w:val="007418C5"/>
    <w:rsid w:val="00741C21"/>
    <w:rsid w:val="00741D39"/>
    <w:rsid w:val="00742833"/>
    <w:rsid w:val="0074290D"/>
    <w:rsid w:val="0074305A"/>
    <w:rsid w:val="00743548"/>
    <w:rsid w:val="007435A7"/>
    <w:rsid w:val="007436AA"/>
    <w:rsid w:val="0074375F"/>
    <w:rsid w:val="007439D4"/>
    <w:rsid w:val="00743E7F"/>
    <w:rsid w:val="00743F08"/>
    <w:rsid w:val="00743FB7"/>
    <w:rsid w:val="0074401C"/>
    <w:rsid w:val="00744046"/>
    <w:rsid w:val="007442B7"/>
    <w:rsid w:val="007445AA"/>
    <w:rsid w:val="00744BE4"/>
    <w:rsid w:val="00744D79"/>
    <w:rsid w:val="00744E6D"/>
    <w:rsid w:val="00744EEA"/>
    <w:rsid w:val="00745092"/>
    <w:rsid w:val="007450B6"/>
    <w:rsid w:val="00745106"/>
    <w:rsid w:val="00745213"/>
    <w:rsid w:val="00745469"/>
    <w:rsid w:val="0074552C"/>
    <w:rsid w:val="0074562B"/>
    <w:rsid w:val="00745655"/>
    <w:rsid w:val="007458E5"/>
    <w:rsid w:val="00745A46"/>
    <w:rsid w:val="00745D39"/>
    <w:rsid w:val="00745EB4"/>
    <w:rsid w:val="00745EF4"/>
    <w:rsid w:val="00745F23"/>
    <w:rsid w:val="00746317"/>
    <w:rsid w:val="007463A1"/>
    <w:rsid w:val="00746489"/>
    <w:rsid w:val="007464E0"/>
    <w:rsid w:val="007467B5"/>
    <w:rsid w:val="007467C0"/>
    <w:rsid w:val="0074681C"/>
    <w:rsid w:val="00746A4C"/>
    <w:rsid w:val="00746A54"/>
    <w:rsid w:val="00746D40"/>
    <w:rsid w:val="00746F0A"/>
    <w:rsid w:val="0074707C"/>
    <w:rsid w:val="00747198"/>
    <w:rsid w:val="0074757D"/>
    <w:rsid w:val="007479F6"/>
    <w:rsid w:val="00747C52"/>
    <w:rsid w:val="00747F84"/>
    <w:rsid w:val="0075059B"/>
    <w:rsid w:val="007508D9"/>
    <w:rsid w:val="007508F2"/>
    <w:rsid w:val="00750A6E"/>
    <w:rsid w:val="00750F5A"/>
    <w:rsid w:val="0075101F"/>
    <w:rsid w:val="00751347"/>
    <w:rsid w:val="0075134B"/>
    <w:rsid w:val="0075158D"/>
    <w:rsid w:val="00751687"/>
    <w:rsid w:val="007516B8"/>
    <w:rsid w:val="0075186C"/>
    <w:rsid w:val="0075190A"/>
    <w:rsid w:val="007519FA"/>
    <w:rsid w:val="00751ED2"/>
    <w:rsid w:val="00751F9A"/>
    <w:rsid w:val="00752005"/>
    <w:rsid w:val="00752024"/>
    <w:rsid w:val="007520A0"/>
    <w:rsid w:val="007520F3"/>
    <w:rsid w:val="00752B40"/>
    <w:rsid w:val="00752B50"/>
    <w:rsid w:val="00752B97"/>
    <w:rsid w:val="00752E3F"/>
    <w:rsid w:val="00752E4D"/>
    <w:rsid w:val="00753450"/>
    <w:rsid w:val="007534F0"/>
    <w:rsid w:val="00753795"/>
    <w:rsid w:val="007538F5"/>
    <w:rsid w:val="00753B9A"/>
    <w:rsid w:val="00754399"/>
    <w:rsid w:val="00754492"/>
    <w:rsid w:val="00754705"/>
    <w:rsid w:val="00754A8D"/>
    <w:rsid w:val="00754BD6"/>
    <w:rsid w:val="00754C5B"/>
    <w:rsid w:val="00754EAC"/>
    <w:rsid w:val="00754F64"/>
    <w:rsid w:val="00755090"/>
    <w:rsid w:val="0075529A"/>
    <w:rsid w:val="007552E1"/>
    <w:rsid w:val="0075543A"/>
    <w:rsid w:val="007557A8"/>
    <w:rsid w:val="00755954"/>
    <w:rsid w:val="00755D06"/>
    <w:rsid w:val="00755D83"/>
    <w:rsid w:val="00755DC7"/>
    <w:rsid w:val="00755E05"/>
    <w:rsid w:val="00755EE4"/>
    <w:rsid w:val="00755F48"/>
    <w:rsid w:val="00756003"/>
    <w:rsid w:val="007561EE"/>
    <w:rsid w:val="00756649"/>
    <w:rsid w:val="00756753"/>
    <w:rsid w:val="0075680C"/>
    <w:rsid w:val="0075694D"/>
    <w:rsid w:val="00756BC0"/>
    <w:rsid w:val="00756D1E"/>
    <w:rsid w:val="00756FF3"/>
    <w:rsid w:val="0075717F"/>
    <w:rsid w:val="007571F9"/>
    <w:rsid w:val="007572AC"/>
    <w:rsid w:val="00757431"/>
    <w:rsid w:val="007575C2"/>
    <w:rsid w:val="00757643"/>
    <w:rsid w:val="00757696"/>
    <w:rsid w:val="00760361"/>
    <w:rsid w:val="00760598"/>
    <w:rsid w:val="0076063F"/>
    <w:rsid w:val="00760793"/>
    <w:rsid w:val="00760799"/>
    <w:rsid w:val="00760937"/>
    <w:rsid w:val="00760A11"/>
    <w:rsid w:val="00760A4D"/>
    <w:rsid w:val="00760F0B"/>
    <w:rsid w:val="00761389"/>
    <w:rsid w:val="00761418"/>
    <w:rsid w:val="007616BC"/>
    <w:rsid w:val="00761A34"/>
    <w:rsid w:val="00761B1A"/>
    <w:rsid w:val="00762352"/>
    <w:rsid w:val="007624A5"/>
    <w:rsid w:val="007625BA"/>
    <w:rsid w:val="00762692"/>
    <w:rsid w:val="00762AED"/>
    <w:rsid w:val="00762BBA"/>
    <w:rsid w:val="00762D16"/>
    <w:rsid w:val="00762F43"/>
    <w:rsid w:val="00763000"/>
    <w:rsid w:val="0076309F"/>
    <w:rsid w:val="00763149"/>
    <w:rsid w:val="00763711"/>
    <w:rsid w:val="0076376E"/>
    <w:rsid w:val="007638FF"/>
    <w:rsid w:val="00763935"/>
    <w:rsid w:val="00763976"/>
    <w:rsid w:val="0076399F"/>
    <w:rsid w:val="00763C2D"/>
    <w:rsid w:val="00763D98"/>
    <w:rsid w:val="0076429A"/>
    <w:rsid w:val="007642A3"/>
    <w:rsid w:val="0076445E"/>
    <w:rsid w:val="00764500"/>
    <w:rsid w:val="0076466A"/>
    <w:rsid w:val="00764A03"/>
    <w:rsid w:val="00764BD9"/>
    <w:rsid w:val="00764E17"/>
    <w:rsid w:val="00764F71"/>
    <w:rsid w:val="0076503B"/>
    <w:rsid w:val="007650F9"/>
    <w:rsid w:val="00765256"/>
    <w:rsid w:val="007652B9"/>
    <w:rsid w:val="00765328"/>
    <w:rsid w:val="0076544A"/>
    <w:rsid w:val="007654DE"/>
    <w:rsid w:val="0076583F"/>
    <w:rsid w:val="00765CFA"/>
    <w:rsid w:val="00765DEB"/>
    <w:rsid w:val="0076629C"/>
    <w:rsid w:val="00766334"/>
    <w:rsid w:val="007663F9"/>
    <w:rsid w:val="0076650A"/>
    <w:rsid w:val="00766739"/>
    <w:rsid w:val="007667A8"/>
    <w:rsid w:val="00766858"/>
    <w:rsid w:val="00766959"/>
    <w:rsid w:val="00766E05"/>
    <w:rsid w:val="00767238"/>
    <w:rsid w:val="007675A5"/>
    <w:rsid w:val="00767C05"/>
    <w:rsid w:val="00767CA1"/>
    <w:rsid w:val="00770502"/>
    <w:rsid w:val="00770764"/>
    <w:rsid w:val="00770852"/>
    <w:rsid w:val="007708BB"/>
    <w:rsid w:val="00770A2F"/>
    <w:rsid w:val="00770C40"/>
    <w:rsid w:val="00770F65"/>
    <w:rsid w:val="0077105B"/>
    <w:rsid w:val="007713A5"/>
    <w:rsid w:val="0077184B"/>
    <w:rsid w:val="0077195E"/>
    <w:rsid w:val="00771B91"/>
    <w:rsid w:val="00771C44"/>
    <w:rsid w:val="00771D55"/>
    <w:rsid w:val="0077228B"/>
    <w:rsid w:val="007726DC"/>
    <w:rsid w:val="00772E07"/>
    <w:rsid w:val="007734D5"/>
    <w:rsid w:val="007735A6"/>
    <w:rsid w:val="007735F0"/>
    <w:rsid w:val="0077384F"/>
    <w:rsid w:val="00773A58"/>
    <w:rsid w:val="00773A73"/>
    <w:rsid w:val="00773CFF"/>
    <w:rsid w:val="00773D01"/>
    <w:rsid w:val="007746F5"/>
    <w:rsid w:val="0077485C"/>
    <w:rsid w:val="00774A1E"/>
    <w:rsid w:val="00774D08"/>
    <w:rsid w:val="00774EAE"/>
    <w:rsid w:val="007750EB"/>
    <w:rsid w:val="007753AD"/>
    <w:rsid w:val="007755A5"/>
    <w:rsid w:val="007755ED"/>
    <w:rsid w:val="00775614"/>
    <w:rsid w:val="00775730"/>
    <w:rsid w:val="00775A0F"/>
    <w:rsid w:val="00775AF0"/>
    <w:rsid w:val="00775BA3"/>
    <w:rsid w:val="00775E18"/>
    <w:rsid w:val="00776402"/>
    <w:rsid w:val="00776471"/>
    <w:rsid w:val="007764F2"/>
    <w:rsid w:val="0077656C"/>
    <w:rsid w:val="007765CD"/>
    <w:rsid w:val="007767EF"/>
    <w:rsid w:val="00776A13"/>
    <w:rsid w:val="00776A8C"/>
    <w:rsid w:val="00776A98"/>
    <w:rsid w:val="00776AE5"/>
    <w:rsid w:val="00776F83"/>
    <w:rsid w:val="00777025"/>
    <w:rsid w:val="007774E5"/>
    <w:rsid w:val="00777652"/>
    <w:rsid w:val="00777670"/>
    <w:rsid w:val="007778E1"/>
    <w:rsid w:val="00777BAE"/>
    <w:rsid w:val="0078017C"/>
    <w:rsid w:val="007801B1"/>
    <w:rsid w:val="00780230"/>
    <w:rsid w:val="00780334"/>
    <w:rsid w:val="00780454"/>
    <w:rsid w:val="00780459"/>
    <w:rsid w:val="007804B9"/>
    <w:rsid w:val="0078058C"/>
    <w:rsid w:val="00780942"/>
    <w:rsid w:val="007809F5"/>
    <w:rsid w:val="00780ADC"/>
    <w:rsid w:val="00780C15"/>
    <w:rsid w:val="00780E33"/>
    <w:rsid w:val="00780F65"/>
    <w:rsid w:val="00781074"/>
    <w:rsid w:val="0078155E"/>
    <w:rsid w:val="0078193A"/>
    <w:rsid w:val="00781BF9"/>
    <w:rsid w:val="00781D1F"/>
    <w:rsid w:val="00781E43"/>
    <w:rsid w:val="00782179"/>
    <w:rsid w:val="00782277"/>
    <w:rsid w:val="007822A2"/>
    <w:rsid w:val="00782352"/>
    <w:rsid w:val="0078252A"/>
    <w:rsid w:val="00782804"/>
    <w:rsid w:val="00782817"/>
    <w:rsid w:val="007828BA"/>
    <w:rsid w:val="00782BCA"/>
    <w:rsid w:val="00782C5F"/>
    <w:rsid w:val="00782C96"/>
    <w:rsid w:val="00782E7D"/>
    <w:rsid w:val="00782F50"/>
    <w:rsid w:val="00783306"/>
    <w:rsid w:val="007834FA"/>
    <w:rsid w:val="0078366A"/>
    <w:rsid w:val="00783670"/>
    <w:rsid w:val="007839D2"/>
    <w:rsid w:val="00783B05"/>
    <w:rsid w:val="00783B0F"/>
    <w:rsid w:val="00783E4D"/>
    <w:rsid w:val="00783ED1"/>
    <w:rsid w:val="00784095"/>
    <w:rsid w:val="0078423B"/>
    <w:rsid w:val="007842B9"/>
    <w:rsid w:val="00784394"/>
    <w:rsid w:val="007843CD"/>
    <w:rsid w:val="00784403"/>
    <w:rsid w:val="007844CD"/>
    <w:rsid w:val="0078459A"/>
    <w:rsid w:val="0078529B"/>
    <w:rsid w:val="007852DC"/>
    <w:rsid w:val="007853BC"/>
    <w:rsid w:val="007856E5"/>
    <w:rsid w:val="00785706"/>
    <w:rsid w:val="00785958"/>
    <w:rsid w:val="00785F7C"/>
    <w:rsid w:val="007860D4"/>
    <w:rsid w:val="007861BE"/>
    <w:rsid w:val="007862FD"/>
    <w:rsid w:val="0078674E"/>
    <w:rsid w:val="007867F1"/>
    <w:rsid w:val="00786928"/>
    <w:rsid w:val="00786DFE"/>
    <w:rsid w:val="00786E8F"/>
    <w:rsid w:val="00786ED3"/>
    <w:rsid w:val="00787088"/>
    <w:rsid w:val="007872DB"/>
    <w:rsid w:val="00787937"/>
    <w:rsid w:val="007879F4"/>
    <w:rsid w:val="00787CCC"/>
    <w:rsid w:val="007901A2"/>
    <w:rsid w:val="00790260"/>
    <w:rsid w:val="0079029E"/>
    <w:rsid w:val="00790630"/>
    <w:rsid w:val="0079068D"/>
    <w:rsid w:val="00790758"/>
    <w:rsid w:val="00790920"/>
    <w:rsid w:val="00790D3D"/>
    <w:rsid w:val="00790DBF"/>
    <w:rsid w:val="00790E2C"/>
    <w:rsid w:val="00790F55"/>
    <w:rsid w:val="0079107F"/>
    <w:rsid w:val="007913E5"/>
    <w:rsid w:val="007913F3"/>
    <w:rsid w:val="007915C9"/>
    <w:rsid w:val="00791751"/>
    <w:rsid w:val="00791B11"/>
    <w:rsid w:val="00791BB5"/>
    <w:rsid w:val="00791CC9"/>
    <w:rsid w:val="00791D08"/>
    <w:rsid w:val="007924B9"/>
    <w:rsid w:val="0079282E"/>
    <w:rsid w:val="00792A05"/>
    <w:rsid w:val="00792CF6"/>
    <w:rsid w:val="00792EC9"/>
    <w:rsid w:val="00792F48"/>
    <w:rsid w:val="00792F6B"/>
    <w:rsid w:val="0079308A"/>
    <w:rsid w:val="0079310C"/>
    <w:rsid w:val="007933E8"/>
    <w:rsid w:val="007935E4"/>
    <w:rsid w:val="00793617"/>
    <w:rsid w:val="0079366D"/>
    <w:rsid w:val="00793911"/>
    <w:rsid w:val="00793994"/>
    <w:rsid w:val="00793DA5"/>
    <w:rsid w:val="00793F1C"/>
    <w:rsid w:val="00793F66"/>
    <w:rsid w:val="0079415A"/>
    <w:rsid w:val="00794694"/>
    <w:rsid w:val="00794AEB"/>
    <w:rsid w:val="00794B23"/>
    <w:rsid w:val="00794BDB"/>
    <w:rsid w:val="00794C7E"/>
    <w:rsid w:val="00794CA1"/>
    <w:rsid w:val="00794EE4"/>
    <w:rsid w:val="00795236"/>
    <w:rsid w:val="007956C4"/>
    <w:rsid w:val="00795B0F"/>
    <w:rsid w:val="00795D4C"/>
    <w:rsid w:val="0079631B"/>
    <w:rsid w:val="007965A4"/>
    <w:rsid w:val="00796654"/>
    <w:rsid w:val="00796796"/>
    <w:rsid w:val="007967DD"/>
    <w:rsid w:val="007968EF"/>
    <w:rsid w:val="007969A2"/>
    <w:rsid w:val="00796AC2"/>
    <w:rsid w:val="00796B52"/>
    <w:rsid w:val="00796C17"/>
    <w:rsid w:val="00796DB6"/>
    <w:rsid w:val="00796E43"/>
    <w:rsid w:val="007971BF"/>
    <w:rsid w:val="00797535"/>
    <w:rsid w:val="0079764A"/>
    <w:rsid w:val="00797675"/>
    <w:rsid w:val="00797840"/>
    <w:rsid w:val="00797AD6"/>
    <w:rsid w:val="00797AE6"/>
    <w:rsid w:val="00797B1B"/>
    <w:rsid w:val="00797C93"/>
    <w:rsid w:val="00797DEF"/>
    <w:rsid w:val="00797FA8"/>
    <w:rsid w:val="007A0079"/>
    <w:rsid w:val="007A00F2"/>
    <w:rsid w:val="007A01DA"/>
    <w:rsid w:val="007A0650"/>
    <w:rsid w:val="007A0699"/>
    <w:rsid w:val="007A0AEF"/>
    <w:rsid w:val="007A0F12"/>
    <w:rsid w:val="007A1131"/>
    <w:rsid w:val="007A1683"/>
    <w:rsid w:val="007A1851"/>
    <w:rsid w:val="007A1CC1"/>
    <w:rsid w:val="007A1D24"/>
    <w:rsid w:val="007A1E5C"/>
    <w:rsid w:val="007A21CB"/>
    <w:rsid w:val="007A237A"/>
    <w:rsid w:val="007A26FD"/>
    <w:rsid w:val="007A2751"/>
    <w:rsid w:val="007A280C"/>
    <w:rsid w:val="007A2A88"/>
    <w:rsid w:val="007A2D98"/>
    <w:rsid w:val="007A3001"/>
    <w:rsid w:val="007A39DE"/>
    <w:rsid w:val="007A3AA7"/>
    <w:rsid w:val="007A3BD8"/>
    <w:rsid w:val="007A3DB2"/>
    <w:rsid w:val="007A3FA2"/>
    <w:rsid w:val="007A4481"/>
    <w:rsid w:val="007A460B"/>
    <w:rsid w:val="007A464A"/>
    <w:rsid w:val="007A4765"/>
    <w:rsid w:val="007A497D"/>
    <w:rsid w:val="007A4A90"/>
    <w:rsid w:val="007A4B77"/>
    <w:rsid w:val="007A4DFA"/>
    <w:rsid w:val="007A4E93"/>
    <w:rsid w:val="007A529A"/>
    <w:rsid w:val="007A52DB"/>
    <w:rsid w:val="007A5AA1"/>
    <w:rsid w:val="007A5BF6"/>
    <w:rsid w:val="007A5CF3"/>
    <w:rsid w:val="007A603D"/>
    <w:rsid w:val="007A637A"/>
    <w:rsid w:val="007A63B1"/>
    <w:rsid w:val="007A63E6"/>
    <w:rsid w:val="007A6495"/>
    <w:rsid w:val="007A66B6"/>
    <w:rsid w:val="007A67BE"/>
    <w:rsid w:val="007A6D53"/>
    <w:rsid w:val="007A6F91"/>
    <w:rsid w:val="007A7329"/>
    <w:rsid w:val="007A7363"/>
    <w:rsid w:val="007A73AC"/>
    <w:rsid w:val="007A741D"/>
    <w:rsid w:val="007A766E"/>
    <w:rsid w:val="007A7A14"/>
    <w:rsid w:val="007A7A7E"/>
    <w:rsid w:val="007A7B4F"/>
    <w:rsid w:val="007A7D2E"/>
    <w:rsid w:val="007B00DA"/>
    <w:rsid w:val="007B0725"/>
    <w:rsid w:val="007B0897"/>
    <w:rsid w:val="007B09EE"/>
    <w:rsid w:val="007B0A9E"/>
    <w:rsid w:val="007B1460"/>
    <w:rsid w:val="007B1693"/>
    <w:rsid w:val="007B1733"/>
    <w:rsid w:val="007B198D"/>
    <w:rsid w:val="007B1D95"/>
    <w:rsid w:val="007B2113"/>
    <w:rsid w:val="007B212B"/>
    <w:rsid w:val="007B22F6"/>
    <w:rsid w:val="007B2489"/>
    <w:rsid w:val="007B25C2"/>
    <w:rsid w:val="007B27A9"/>
    <w:rsid w:val="007B29D5"/>
    <w:rsid w:val="007B29F3"/>
    <w:rsid w:val="007B2A10"/>
    <w:rsid w:val="007B2BB9"/>
    <w:rsid w:val="007B2C4E"/>
    <w:rsid w:val="007B2DCD"/>
    <w:rsid w:val="007B30AC"/>
    <w:rsid w:val="007B31E2"/>
    <w:rsid w:val="007B323B"/>
    <w:rsid w:val="007B327B"/>
    <w:rsid w:val="007B32D4"/>
    <w:rsid w:val="007B3363"/>
    <w:rsid w:val="007B33BF"/>
    <w:rsid w:val="007B36C3"/>
    <w:rsid w:val="007B3B34"/>
    <w:rsid w:val="007B3CBC"/>
    <w:rsid w:val="007B3CDA"/>
    <w:rsid w:val="007B3D6F"/>
    <w:rsid w:val="007B3E0E"/>
    <w:rsid w:val="007B3E6D"/>
    <w:rsid w:val="007B42D7"/>
    <w:rsid w:val="007B432B"/>
    <w:rsid w:val="007B4431"/>
    <w:rsid w:val="007B4600"/>
    <w:rsid w:val="007B462B"/>
    <w:rsid w:val="007B4792"/>
    <w:rsid w:val="007B4794"/>
    <w:rsid w:val="007B483C"/>
    <w:rsid w:val="007B4A8F"/>
    <w:rsid w:val="007B4B0F"/>
    <w:rsid w:val="007B4C41"/>
    <w:rsid w:val="007B4ECF"/>
    <w:rsid w:val="007B50D9"/>
    <w:rsid w:val="007B5221"/>
    <w:rsid w:val="007B5840"/>
    <w:rsid w:val="007B597E"/>
    <w:rsid w:val="007B5EE2"/>
    <w:rsid w:val="007B6258"/>
    <w:rsid w:val="007B69E4"/>
    <w:rsid w:val="007B6AA8"/>
    <w:rsid w:val="007B6FEA"/>
    <w:rsid w:val="007B7291"/>
    <w:rsid w:val="007B74B1"/>
    <w:rsid w:val="007B77DC"/>
    <w:rsid w:val="007B7ECB"/>
    <w:rsid w:val="007C0018"/>
    <w:rsid w:val="007C0063"/>
    <w:rsid w:val="007C0388"/>
    <w:rsid w:val="007C0452"/>
    <w:rsid w:val="007C0522"/>
    <w:rsid w:val="007C0736"/>
    <w:rsid w:val="007C089C"/>
    <w:rsid w:val="007C09A8"/>
    <w:rsid w:val="007C09D8"/>
    <w:rsid w:val="007C0B11"/>
    <w:rsid w:val="007C0B1B"/>
    <w:rsid w:val="007C0C53"/>
    <w:rsid w:val="007C0C8E"/>
    <w:rsid w:val="007C0D85"/>
    <w:rsid w:val="007C0EF9"/>
    <w:rsid w:val="007C1099"/>
    <w:rsid w:val="007C12A2"/>
    <w:rsid w:val="007C166C"/>
    <w:rsid w:val="007C1BA7"/>
    <w:rsid w:val="007C1D75"/>
    <w:rsid w:val="007C2635"/>
    <w:rsid w:val="007C2AB5"/>
    <w:rsid w:val="007C2CD0"/>
    <w:rsid w:val="007C2E43"/>
    <w:rsid w:val="007C2EF7"/>
    <w:rsid w:val="007C336A"/>
    <w:rsid w:val="007C3438"/>
    <w:rsid w:val="007C347B"/>
    <w:rsid w:val="007C366B"/>
    <w:rsid w:val="007C3698"/>
    <w:rsid w:val="007C37A7"/>
    <w:rsid w:val="007C3817"/>
    <w:rsid w:val="007C3A69"/>
    <w:rsid w:val="007C3B9A"/>
    <w:rsid w:val="007C3BE6"/>
    <w:rsid w:val="007C3D75"/>
    <w:rsid w:val="007C3EEB"/>
    <w:rsid w:val="007C3F61"/>
    <w:rsid w:val="007C4092"/>
    <w:rsid w:val="007C4299"/>
    <w:rsid w:val="007C4314"/>
    <w:rsid w:val="007C4333"/>
    <w:rsid w:val="007C44D1"/>
    <w:rsid w:val="007C4932"/>
    <w:rsid w:val="007C4C62"/>
    <w:rsid w:val="007C4E62"/>
    <w:rsid w:val="007C52FE"/>
    <w:rsid w:val="007C536A"/>
    <w:rsid w:val="007C538F"/>
    <w:rsid w:val="007C54C5"/>
    <w:rsid w:val="007C5534"/>
    <w:rsid w:val="007C5784"/>
    <w:rsid w:val="007C5B05"/>
    <w:rsid w:val="007C5BF5"/>
    <w:rsid w:val="007C5D0D"/>
    <w:rsid w:val="007C5D3B"/>
    <w:rsid w:val="007C61AA"/>
    <w:rsid w:val="007C637E"/>
    <w:rsid w:val="007C6736"/>
    <w:rsid w:val="007C6858"/>
    <w:rsid w:val="007C6945"/>
    <w:rsid w:val="007C6DE0"/>
    <w:rsid w:val="007C6F17"/>
    <w:rsid w:val="007C74F8"/>
    <w:rsid w:val="007C7575"/>
    <w:rsid w:val="007C7C04"/>
    <w:rsid w:val="007C7D67"/>
    <w:rsid w:val="007D0001"/>
    <w:rsid w:val="007D013C"/>
    <w:rsid w:val="007D0157"/>
    <w:rsid w:val="007D078F"/>
    <w:rsid w:val="007D0D11"/>
    <w:rsid w:val="007D0DF5"/>
    <w:rsid w:val="007D0EFC"/>
    <w:rsid w:val="007D1000"/>
    <w:rsid w:val="007D1102"/>
    <w:rsid w:val="007D126C"/>
    <w:rsid w:val="007D1324"/>
    <w:rsid w:val="007D15E6"/>
    <w:rsid w:val="007D17E1"/>
    <w:rsid w:val="007D1B20"/>
    <w:rsid w:val="007D1C0C"/>
    <w:rsid w:val="007D1CC4"/>
    <w:rsid w:val="007D1D1B"/>
    <w:rsid w:val="007D1FE8"/>
    <w:rsid w:val="007D2086"/>
    <w:rsid w:val="007D222F"/>
    <w:rsid w:val="007D2392"/>
    <w:rsid w:val="007D23FE"/>
    <w:rsid w:val="007D267A"/>
    <w:rsid w:val="007D2826"/>
    <w:rsid w:val="007D2AFA"/>
    <w:rsid w:val="007D2B8B"/>
    <w:rsid w:val="007D2EAF"/>
    <w:rsid w:val="007D2F36"/>
    <w:rsid w:val="007D33EB"/>
    <w:rsid w:val="007D3540"/>
    <w:rsid w:val="007D3BAD"/>
    <w:rsid w:val="007D3BE7"/>
    <w:rsid w:val="007D40D2"/>
    <w:rsid w:val="007D42DE"/>
    <w:rsid w:val="007D467F"/>
    <w:rsid w:val="007D4872"/>
    <w:rsid w:val="007D489F"/>
    <w:rsid w:val="007D48EC"/>
    <w:rsid w:val="007D49F4"/>
    <w:rsid w:val="007D4A53"/>
    <w:rsid w:val="007D4B9F"/>
    <w:rsid w:val="007D4C16"/>
    <w:rsid w:val="007D566C"/>
    <w:rsid w:val="007D5926"/>
    <w:rsid w:val="007D5DEE"/>
    <w:rsid w:val="007D5F03"/>
    <w:rsid w:val="007D6087"/>
    <w:rsid w:val="007D62D8"/>
    <w:rsid w:val="007D658F"/>
    <w:rsid w:val="007D67CA"/>
    <w:rsid w:val="007D68A6"/>
    <w:rsid w:val="007D6CF3"/>
    <w:rsid w:val="007D6DD6"/>
    <w:rsid w:val="007D6EAF"/>
    <w:rsid w:val="007D727F"/>
    <w:rsid w:val="007D7362"/>
    <w:rsid w:val="007D79C8"/>
    <w:rsid w:val="007D7AD5"/>
    <w:rsid w:val="007D7E04"/>
    <w:rsid w:val="007E0195"/>
    <w:rsid w:val="007E0331"/>
    <w:rsid w:val="007E0A11"/>
    <w:rsid w:val="007E0C75"/>
    <w:rsid w:val="007E0CC2"/>
    <w:rsid w:val="007E0E94"/>
    <w:rsid w:val="007E0F48"/>
    <w:rsid w:val="007E0FF5"/>
    <w:rsid w:val="007E1153"/>
    <w:rsid w:val="007E15ED"/>
    <w:rsid w:val="007E1947"/>
    <w:rsid w:val="007E1B2B"/>
    <w:rsid w:val="007E1E5D"/>
    <w:rsid w:val="007E2080"/>
    <w:rsid w:val="007E2284"/>
    <w:rsid w:val="007E2307"/>
    <w:rsid w:val="007E2562"/>
    <w:rsid w:val="007E2B57"/>
    <w:rsid w:val="007E2DB0"/>
    <w:rsid w:val="007E2E3E"/>
    <w:rsid w:val="007E2E62"/>
    <w:rsid w:val="007E2FD1"/>
    <w:rsid w:val="007E3323"/>
    <w:rsid w:val="007E35AA"/>
    <w:rsid w:val="007E3727"/>
    <w:rsid w:val="007E37AA"/>
    <w:rsid w:val="007E3CA3"/>
    <w:rsid w:val="007E3D30"/>
    <w:rsid w:val="007E3E0B"/>
    <w:rsid w:val="007E3F11"/>
    <w:rsid w:val="007E41BB"/>
    <w:rsid w:val="007E4232"/>
    <w:rsid w:val="007E4750"/>
    <w:rsid w:val="007E4AA0"/>
    <w:rsid w:val="007E4B17"/>
    <w:rsid w:val="007E4B70"/>
    <w:rsid w:val="007E4BFC"/>
    <w:rsid w:val="007E4C7F"/>
    <w:rsid w:val="007E4D69"/>
    <w:rsid w:val="007E4E16"/>
    <w:rsid w:val="007E4E4E"/>
    <w:rsid w:val="007E51B4"/>
    <w:rsid w:val="007E51ED"/>
    <w:rsid w:val="007E5226"/>
    <w:rsid w:val="007E52FD"/>
    <w:rsid w:val="007E537A"/>
    <w:rsid w:val="007E5ADE"/>
    <w:rsid w:val="007E5CB5"/>
    <w:rsid w:val="007E5F4B"/>
    <w:rsid w:val="007E62AF"/>
    <w:rsid w:val="007E6562"/>
    <w:rsid w:val="007E658B"/>
    <w:rsid w:val="007E6793"/>
    <w:rsid w:val="007E6816"/>
    <w:rsid w:val="007E6C84"/>
    <w:rsid w:val="007E6EBF"/>
    <w:rsid w:val="007E6F95"/>
    <w:rsid w:val="007E7132"/>
    <w:rsid w:val="007E7162"/>
    <w:rsid w:val="007E72BE"/>
    <w:rsid w:val="007E72E5"/>
    <w:rsid w:val="007E73D1"/>
    <w:rsid w:val="007E76A9"/>
    <w:rsid w:val="007E7BE8"/>
    <w:rsid w:val="007E7CFF"/>
    <w:rsid w:val="007E7D45"/>
    <w:rsid w:val="007E7E19"/>
    <w:rsid w:val="007F02BC"/>
    <w:rsid w:val="007F0388"/>
    <w:rsid w:val="007F0390"/>
    <w:rsid w:val="007F0536"/>
    <w:rsid w:val="007F086C"/>
    <w:rsid w:val="007F087E"/>
    <w:rsid w:val="007F0AD3"/>
    <w:rsid w:val="007F0C74"/>
    <w:rsid w:val="007F0EED"/>
    <w:rsid w:val="007F0FE9"/>
    <w:rsid w:val="007F10D9"/>
    <w:rsid w:val="007F118C"/>
    <w:rsid w:val="007F1814"/>
    <w:rsid w:val="007F19AB"/>
    <w:rsid w:val="007F1AC5"/>
    <w:rsid w:val="007F1BA8"/>
    <w:rsid w:val="007F1F72"/>
    <w:rsid w:val="007F219E"/>
    <w:rsid w:val="007F223F"/>
    <w:rsid w:val="007F22F7"/>
    <w:rsid w:val="007F2605"/>
    <w:rsid w:val="007F261F"/>
    <w:rsid w:val="007F2621"/>
    <w:rsid w:val="007F27DA"/>
    <w:rsid w:val="007F2902"/>
    <w:rsid w:val="007F3060"/>
    <w:rsid w:val="007F3615"/>
    <w:rsid w:val="007F366C"/>
    <w:rsid w:val="007F3708"/>
    <w:rsid w:val="007F38F5"/>
    <w:rsid w:val="007F391C"/>
    <w:rsid w:val="007F397D"/>
    <w:rsid w:val="007F3C1A"/>
    <w:rsid w:val="007F3C9D"/>
    <w:rsid w:val="007F40FC"/>
    <w:rsid w:val="007F42F8"/>
    <w:rsid w:val="007F4377"/>
    <w:rsid w:val="007F46DF"/>
    <w:rsid w:val="007F47AA"/>
    <w:rsid w:val="007F4B80"/>
    <w:rsid w:val="007F4BF7"/>
    <w:rsid w:val="007F4C08"/>
    <w:rsid w:val="007F4C0F"/>
    <w:rsid w:val="007F4C33"/>
    <w:rsid w:val="007F4EC8"/>
    <w:rsid w:val="007F4FE6"/>
    <w:rsid w:val="007F51D1"/>
    <w:rsid w:val="007F526D"/>
    <w:rsid w:val="007F53CC"/>
    <w:rsid w:val="007F53EA"/>
    <w:rsid w:val="007F54BD"/>
    <w:rsid w:val="007F5722"/>
    <w:rsid w:val="007F586B"/>
    <w:rsid w:val="007F58E5"/>
    <w:rsid w:val="007F5A0F"/>
    <w:rsid w:val="007F5CB4"/>
    <w:rsid w:val="007F5F91"/>
    <w:rsid w:val="007F6174"/>
    <w:rsid w:val="007F630D"/>
    <w:rsid w:val="007F6372"/>
    <w:rsid w:val="007F63D7"/>
    <w:rsid w:val="007F6468"/>
    <w:rsid w:val="007F65A0"/>
    <w:rsid w:val="007F66A5"/>
    <w:rsid w:val="007F68AD"/>
    <w:rsid w:val="007F69C6"/>
    <w:rsid w:val="007F6C9C"/>
    <w:rsid w:val="007F6D7E"/>
    <w:rsid w:val="007F6EAB"/>
    <w:rsid w:val="007F7045"/>
    <w:rsid w:val="007F73F3"/>
    <w:rsid w:val="007F7549"/>
    <w:rsid w:val="007F7610"/>
    <w:rsid w:val="007F7A28"/>
    <w:rsid w:val="007F7ED2"/>
    <w:rsid w:val="007F7EEB"/>
    <w:rsid w:val="008001AF"/>
    <w:rsid w:val="00800338"/>
    <w:rsid w:val="008009CB"/>
    <w:rsid w:val="00800C7A"/>
    <w:rsid w:val="00800F74"/>
    <w:rsid w:val="00800F99"/>
    <w:rsid w:val="00801B14"/>
    <w:rsid w:val="00801B50"/>
    <w:rsid w:val="00801D14"/>
    <w:rsid w:val="00801E90"/>
    <w:rsid w:val="0080206D"/>
    <w:rsid w:val="008023D2"/>
    <w:rsid w:val="0080280C"/>
    <w:rsid w:val="00802896"/>
    <w:rsid w:val="008028C4"/>
    <w:rsid w:val="0080295B"/>
    <w:rsid w:val="008029AE"/>
    <w:rsid w:val="00802AE0"/>
    <w:rsid w:val="00802D1A"/>
    <w:rsid w:val="00803094"/>
    <w:rsid w:val="0080312A"/>
    <w:rsid w:val="00803507"/>
    <w:rsid w:val="008035DF"/>
    <w:rsid w:val="008035F6"/>
    <w:rsid w:val="00803B26"/>
    <w:rsid w:val="00803B8E"/>
    <w:rsid w:val="00804005"/>
    <w:rsid w:val="00804211"/>
    <w:rsid w:val="0080430C"/>
    <w:rsid w:val="008047BA"/>
    <w:rsid w:val="008047DA"/>
    <w:rsid w:val="00804C6A"/>
    <w:rsid w:val="00804CA4"/>
    <w:rsid w:val="00804CBD"/>
    <w:rsid w:val="00804D42"/>
    <w:rsid w:val="00804F25"/>
    <w:rsid w:val="0080508E"/>
    <w:rsid w:val="0080522B"/>
    <w:rsid w:val="00805302"/>
    <w:rsid w:val="008053F2"/>
    <w:rsid w:val="00805557"/>
    <w:rsid w:val="008055BB"/>
    <w:rsid w:val="0080564D"/>
    <w:rsid w:val="00805DD8"/>
    <w:rsid w:val="00805EBF"/>
    <w:rsid w:val="00806467"/>
    <w:rsid w:val="008064DB"/>
    <w:rsid w:val="00806B1B"/>
    <w:rsid w:val="00806C58"/>
    <w:rsid w:val="00806D3D"/>
    <w:rsid w:val="00806F2F"/>
    <w:rsid w:val="008070F4"/>
    <w:rsid w:val="008073CB"/>
    <w:rsid w:val="008075CC"/>
    <w:rsid w:val="00807760"/>
    <w:rsid w:val="00807982"/>
    <w:rsid w:val="00807BBD"/>
    <w:rsid w:val="00807C38"/>
    <w:rsid w:val="008101AC"/>
    <w:rsid w:val="008102CC"/>
    <w:rsid w:val="0081037F"/>
    <w:rsid w:val="008105B9"/>
    <w:rsid w:val="00810822"/>
    <w:rsid w:val="00810A38"/>
    <w:rsid w:val="00810B79"/>
    <w:rsid w:val="00810BA3"/>
    <w:rsid w:val="00811048"/>
    <w:rsid w:val="008114D3"/>
    <w:rsid w:val="00811561"/>
    <w:rsid w:val="0081162B"/>
    <w:rsid w:val="008118BE"/>
    <w:rsid w:val="00811D41"/>
    <w:rsid w:val="00811E2C"/>
    <w:rsid w:val="008120E3"/>
    <w:rsid w:val="008121DF"/>
    <w:rsid w:val="00812301"/>
    <w:rsid w:val="0081234F"/>
    <w:rsid w:val="008124C5"/>
    <w:rsid w:val="00812702"/>
    <w:rsid w:val="00812951"/>
    <w:rsid w:val="00812BC5"/>
    <w:rsid w:val="00813030"/>
    <w:rsid w:val="00813146"/>
    <w:rsid w:val="008131EE"/>
    <w:rsid w:val="0081338C"/>
    <w:rsid w:val="008136D3"/>
    <w:rsid w:val="00813D0A"/>
    <w:rsid w:val="00813D25"/>
    <w:rsid w:val="00814155"/>
    <w:rsid w:val="008141E5"/>
    <w:rsid w:val="008142FD"/>
    <w:rsid w:val="00814408"/>
    <w:rsid w:val="008144C2"/>
    <w:rsid w:val="0081459E"/>
    <w:rsid w:val="00814656"/>
    <w:rsid w:val="00814680"/>
    <w:rsid w:val="00814749"/>
    <w:rsid w:val="00814881"/>
    <w:rsid w:val="008148AF"/>
    <w:rsid w:val="00814921"/>
    <w:rsid w:val="00814995"/>
    <w:rsid w:val="00814B72"/>
    <w:rsid w:val="00814C77"/>
    <w:rsid w:val="00814E50"/>
    <w:rsid w:val="00814FFE"/>
    <w:rsid w:val="008151CA"/>
    <w:rsid w:val="008151FB"/>
    <w:rsid w:val="00815629"/>
    <w:rsid w:val="0081562C"/>
    <w:rsid w:val="008157F1"/>
    <w:rsid w:val="008159DD"/>
    <w:rsid w:val="008159E7"/>
    <w:rsid w:val="00815F69"/>
    <w:rsid w:val="00815FF4"/>
    <w:rsid w:val="00816284"/>
    <w:rsid w:val="00816498"/>
    <w:rsid w:val="008168B8"/>
    <w:rsid w:val="00816995"/>
    <w:rsid w:val="00816B30"/>
    <w:rsid w:val="00816B63"/>
    <w:rsid w:val="00816D14"/>
    <w:rsid w:val="00816E64"/>
    <w:rsid w:val="00816FCE"/>
    <w:rsid w:val="00817209"/>
    <w:rsid w:val="008176AD"/>
    <w:rsid w:val="0081775F"/>
    <w:rsid w:val="00817885"/>
    <w:rsid w:val="008178DA"/>
    <w:rsid w:val="00817AF4"/>
    <w:rsid w:val="00817BAF"/>
    <w:rsid w:val="00817DD4"/>
    <w:rsid w:val="00817EB9"/>
    <w:rsid w:val="00817F1B"/>
    <w:rsid w:val="00820084"/>
    <w:rsid w:val="00820344"/>
    <w:rsid w:val="00820351"/>
    <w:rsid w:val="00820410"/>
    <w:rsid w:val="00820646"/>
    <w:rsid w:val="008206EB"/>
    <w:rsid w:val="00820A50"/>
    <w:rsid w:val="00820EFD"/>
    <w:rsid w:val="00820FDD"/>
    <w:rsid w:val="00821115"/>
    <w:rsid w:val="008212F0"/>
    <w:rsid w:val="00821761"/>
    <w:rsid w:val="008218AD"/>
    <w:rsid w:val="00821AF4"/>
    <w:rsid w:val="00821C3C"/>
    <w:rsid w:val="00821C6E"/>
    <w:rsid w:val="00821DB5"/>
    <w:rsid w:val="00821DE6"/>
    <w:rsid w:val="00821F41"/>
    <w:rsid w:val="008221FE"/>
    <w:rsid w:val="008225F7"/>
    <w:rsid w:val="008227B7"/>
    <w:rsid w:val="00822814"/>
    <w:rsid w:val="0082284A"/>
    <w:rsid w:val="008228EB"/>
    <w:rsid w:val="00822A78"/>
    <w:rsid w:val="00822BA4"/>
    <w:rsid w:val="00822CF0"/>
    <w:rsid w:val="00822D68"/>
    <w:rsid w:val="00822DB9"/>
    <w:rsid w:val="00822F22"/>
    <w:rsid w:val="00823253"/>
    <w:rsid w:val="00823BA1"/>
    <w:rsid w:val="008241E1"/>
    <w:rsid w:val="008242D3"/>
    <w:rsid w:val="008242EF"/>
    <w:rsid w:val="0082454A"/>
    <w:rsid w:val="00824AB5"/>
    <w:rsid w:val="00824C2B"/>
    <w:rsid w:val="00824F98"/>
    <w:rsid w:val="00824FFB"/>
    <w:rsid w:val="0082502F"/>
    <w:rsid w:val="00825056"/>
    <w:rsid w:val="008254B7"/>
    <w:rsid w:val="00825653"/>
    <w:rsid w:val="00825671"/>
    <w:rsid w:val="008258C1"/>
    <w:rsid w:val="008258C7"/>
    <w:rsid w:val="008258CD"/>
    <w:rsid w:val="00825CD2"/>
    <w:rsid w:val="00825DB1"/>
    <w:rsid w:val="00825EBA"/>
    <w:rsid w:val="0082616B"/>
    <w:rsid w:val="00826244"/>
    <w:rsid w:val="008262FF"/>
    <w:rsid w:val="00826412"/>
    <w:rsid w:val="00826459"/>
    <w:rsid w:val="0082648D"/>
    <w:rsid w:val="0082669A"/>
    <w:rsid w:val="00826889"/>
    <w:rsid w:val="008269A4"/>
    <w:rsid w:val="00826A16"/>
    <w:rsid w:val="00826B90"/>
    <w:rsid w:val="00826CBF"/>
    <w:rsid w:val="008270F3"/>
    <w:rsid w:val="00827175"/>
    <w:rsid w:val="008271DC"/>
    <w:rsid w:val="00827288"/>
    <w:rsid w:val="0082755E"/>
    <w:rsid w:val="00827A27"/>
    <w:rsid w:val="00827B1D"/>
    <w:rsid w:val="00827DBF"/>
    <w:rsid w:val="00830083"/>
    <w:rsid w:val="008300A4"/>
    <w:rsid w:val="008301BD"/>
    <w:rsid w:val="00830394"/>
    <w:rsid w:val="0083042C"/>
    <w:rsid w:val="00830455"/>
    <w:rsid w:val="008305B1"/>
    <w:rsid w:val="008307CB"/>
    <w:rsid w:val="00830B86"/>
    <w:rsid w:val="00830B8E"/>
    <w:rsid w:val="00830C0C"/>
    <w:rsid w:val="00830C70"/>
    <w:rsid w:val="00831121"/>
    <w:rsid w:val="0083121A"/>
    <w:rsid w:val="0083128A"/>
    <w:rsid w:val="008312F6"/>
    <w:rsid w:val="0083145C"/>
    <w:rsid w:val="008314F2"/>
    <w:rsid w:val="0083165F"/>
    <w:rsid w:val="0083167D"/>
    <w:rsid w:val="0083167E"/>
    <w:rsid w:val="008317C3"/>
    <w:rsid w:val="00831C36"/>
    <w:rsid w:val="00831C93"/>
    <w:rsid w:val="00831DC6"/>
    <w:rsid w:val="00831E33"/>
    <w:rsid w:val="00831EEE"/>
    <w:rsid w:val="00831FBB"/>
    <w:rsid w:val="00831FCA"/>
    <w:rsid w:val="00832167"/>
    <w:rsid w:val="0083220E"/>
    <w:rsid w:val="008323DC"/>
    <w:rsid w:val="008324BB"/>
    <w:rsid w:val="008324FE"/>
    <w:rsid w:val="00832721"/>
    <w:rsid w:val="0083280E"/>
    <w:rsid w:val="0083287D"/>
    <w:rsid w:val="00832AC8"/>
    <w:rsid w:val="00832CA9"/>
    <w:rsid w:val="00832E62"/>
    <w:rsid w:val="00832FF3"/>
    <w:rsid w:val="00833051"/>
    <w:rsid w:val="0083311C"/>
    <w:rsid w:val="008332AC"/>
    <w:rsid w:val="00833454"/>
    <w:rsid w:val="008334B2"/>
    <w:rsid w:val="008334CA"/>
    <w:rsid w:val="00833504"/>
    <w:rsid w:val="008339B4"/>
    <w:rsid w:val="00833AC1"/>
    <w:rsid w:val="00833AF4"/>
    <w:rsid w:val="00833BAE"/>
    <w:rsid w:val="00833CDB"/>
    <w:rsid w:val="00833D0D"/>
    <w:rsid w:val="00833EFB"/>
    <w:rsid w:val="00834205"/>
    <w:rsid w:val="00834606"/>
    <w:rsid w:val="0083461B"/>
    <w:rsid w:val="00834802"/>
    <w:rsid w:val="00834A14"/>
    <w:rsid w:val="0083515F"/>
    <w:rsid w:val="0083518C"/>
    <w:rsid w:val="00835197"/>
    <w:rsid w:val="008352DE"/>
    <w:rsid w:val="008352ED"/>
    <w:rsid w:val="00835372"/>
    <w:rsid w:val="0083574A"/>
    <w:rsid w:val="0083583B"/>
    <w:rsid w:val="00835ACB"/>
    <w:rsid w:val="00835D8F"/>
    <w:rsid w:val="00835E93"/>
    <w:rsid w:val="0083608B"/>
    <w:rsid w:val="0083614A"/>
    <w:rsid w:val="00836164"/>
    <w:rsid w:val="008361F8"/>
    <w:rsid w:val="008362EA"/>
    <w:rsid w:val="0083647A"/>
    <w:rsid w:val="00836604"/>
    <w:rsid w:val="008367CC"/>
    <w:rsid w:val="00836A9C"/>
    <w:rsid w:val="00836C21"/>
    <w:rsid w:val="00836E75"/>
    <w:rsid w:val="0083722D"/>
    <w:rsid w:val="008372F4"/>
    <w:rsid w:val="0083750D"/>
    <w:rsid w:val="00837595"/>
    <w:rsid w:val="008376B8"/>
    <w:rsid w:val="00837AA7"/>
    <w:rsid w:val="00837D25"/>
    <w:rsid w:val="00837D73"/>
    <w:rsid w:val="00837E55"/>
    <w:rsid w:val="008402DC"/>
    <w:rsid w:val="00840466"/>
    <w:rsid w:val="0084054F"/>
    <w:rsid w:val="0084068B"/>
    <w:rsid w:val="00840949"/>
    <w:rsid w:val="00840BB4"/>
    <w:rsid w:val="00840D1C"/>
    <w:rsid w:val="00840DB5"/>
    <w:rsid w:val="00840DFD"/>
    <w:rsid w:val="00840E35"/>
    <w:rsid w:val="00840F37"/>
    <w:rsid w:val="00840F7C"/>
    <w:rsid w:val="0084111C"/>
    <w:rsid w:val="00841235"/>
    <w:rsid w:val="0084142E"/>
    <w:rsid w:val="008417D1"/>
    <w:rsid w:val="00841A0C"/>
    <w:rsid w:val="00841F16"/>
    <w:rsid w:val="00842167"/>
    <w:rsid w:val="0084225F"/>
    <w:rsid w:val="00842616"/>
    <w:rsid w:val="00842873"/>
    <w:rsid w:val="00842AA7"/>
    <w:rsid w:val="00842BDB"/>
    <w:rsid w:val="00842CE4"/>
    <w:rsid w:val="00842D32"/>
    <w:rsid w:val="00843016"/>
    <w:rsid w:val="008433A8"/>
    <w:rsid w:val="008433C5"/>
    <w:rsid w:val="008435F7"/>
    <w:rsid w:val="00843642"/>
    <w:rsid w:val="00843724"/>
    <w:rsid w:val="0084394F"/>
    <w:rsid w:val="00843ECD"/>
    <w:rsid w:val="00843F3A"/>
    <w:rsid w:val="00844277"/>
    <w:rsid w:val="0084429E"/>
    <w:rsid w:val="00844317"/>
    <w:rsid w:val="008443E2"/>
    <w:rsid w:val="00844410"/>
    <w:rsid w:val="00844426"/>
    <w:rsid w:val="00844686"/>
    <w:rsid w:val="008446D1"/>
    <w:rsid w:val="0084474B"/>
    <w:rsid w:val="0084483B"/>
    <w:rsid w:val="00844875"/>
    <w:rsid w:val="008449A3"/>
    <w:rsid w:val="00844A4E"/>
    <w:rsid w:val="00844B43"/>
    <w:rsid w:val="00844D57"/>
    <w:rsid w:val="00844E40"/>
    <w:rsid w:val="00844FDD"/>
    <w:rsid w:val="00844FE0"/>
    <w:rsid w:val="0084524A"/>
    <w:rsid w:val="0084531A"/>
    <w:rsid w:val="0084547D"/>
    <w:rsid w:val="0084576E"/>
    <w:rsid w:val="00845B09"/>
    <w:rsid w:val="00845F5A"/>
    <w:rsid w:val="00846384"/>
    <w:rsid w:val="008465C8"/>
    <w:rsid w:val="008469E2"/>
    <w:rsid w:val="00846B4A"/>
    <w:rsid w:val="00846BE6"/>
    <w:rsid w:val="00846C8A"/>
    <w:rsid w:val="00846CFD"/>
    <w:rsid w:val="00846ECF"/>
    <w:rsid w:val="00846F85"/>
    <w:rsid w:val="00846FB7"/>
    <w:rsid w:val="008470D9"/>
    <w:rsid w:val="008473D9"/>
    <w:rsid w:val="008473F2"/>
    <w:rsid w:val="008474D4"/>
    <w:rsid w:val="0084754C"/>
    <w:rsid w:val="008476BB"/>
    <w:rsid w:val="00847821"/>
    <w:rsid w:val="0084787C"/>
    <w:rsid w:val="00847B4D"/>
    <w:rsid w:val="00847B58"/>
    <w:rsid w:val="00847C3A"/>
    <w:rsid w:val="00847C58"/>
    <w:rsid w:val="00847DCB"/>
    <w:rsid w:val="00847EFC"/>
    <w:rsid w:val="00847FDF"/>
    <w:rsid w:val="00850FD3"/>
    <w:rsid w:val="008512F4"/>
    <w:rsid w:val="00851561"/>
    <w:rsid w:val="00851658"/>
    <w:rsid w:val="008516D6"/>
    <w:rsid w:val="008517A0"/>
    <w:rsid w:val="0085190E"/>
    <w:rsid w:val="00851939"/>
    <w:rsid w:val="008519D7"/>
    <w:rsid w:val="00851B7E"/>
    <w:rsid w:val="00851DA3"/>
    <w:rsid w:val="00851DAD"/>
    <w:rsid w:val="008523D5"/>
    <w:rsid w:val="0085249A"/>
    <w:rsid w:val="00852586"/>
    <w:rsid w:val="008527EA"/>
    <w:rsid w:val="00852837"/>
    <w:rsid w:val="0085294D"/>
    <w:rsid w:val="00852A09"/>
    <w:rsid w:val="00852B5D"/>
    <w:rsid w:val="00852F10"/>
    <w:rsid w:val="00853081"/>
    <w:rsid w:val="0085324D"/>
    <w:rsid w:val="008532CC"/>
    <w:rsid w:val="008536B1"/>
    <w:rsid w:val="00853980"/>
    <w:rsid w:val="00853A0C"/>
    <w:rsid w:val="00853D5F"/>
    <w:rsid w:val="0085449F"/>
    <w:rsid w:val="00854543"/>
    <w:rsid w:val="0085460D"/>
    <w:rsid w:val="00854925"/>
    <w:rsid w:val="00854960"/>
    <w:rsid w:val="008549C4"/>
    <w:rsid w:val="00854B26"/>
    <w:rsid w:val="00854FC3"/>
    <w:rsid w:val="00855024"/>
    <w:rsid w:val="00855030"/>
    <w:rsid w:val="0085543D"/>
    <w:rsid w:val="00855662"/>
    <w:rsid w:val="00855BA8"/>
    <w:rsid w:val="00856505"/>
    <w:rsid w:val="00856996"/>
    <w:rsid w:val="00856B36"/>
    <w:rsid w:val="00856E3E"/>
    <w:rsid w:val="00856E72"/>
    <w:rsid w:val="00857153"/>
    <w:rsid w:val="008572AB"/>
    <w:rsid w:val="008572E6"/>
    <w:rsid w:val="008574BA"/>
    <w:rsid w:val="008577BE"/>
    <w:rsid w:val="00857AB4"/>
    <w:rsid w:val="008608A3"/>
    <w:rsid w:val="00860C73"/>
    <w:rsid w:val="00860D11"/>
    <w:rsid w:val="00860F63"/>
    <w:rsid w:val="00860FFA"/>
    <w:rsid w:val="00861445"/>
    <w:rsid w:val="00861553"/>
    <w:rsid w:val="008616B5"/>
    <w:rsid w:val="008616B6"/>
    <w:rsid w:val="00861DD4"/>
    <w:rsid w:val="0086215C"/>
    <w:rsid w:val="0086227C"/>
    <w:rsid w:val="008623E1"/>
    <w:rsid w:val="00862429"/>
    <w:rsid w:val="0086248C"/>
    <w:rsid w:val="00862697"/>
    <w:rsid w:val="0086270E"/>
    <w:rsid w:val="00862737"/>
    <w:rsid w:val="00862772"/>
    <w:rsid w:val="00862840"/>
    <w:rsid w:val="00862A9E"/>
    <w:rsid w:val="00863032"/>
    <w:rsid w:val="0086307D"/>
    <w:rsid w:val="008637CE"/>
    <w:rsid w:val="008637D4"/>
    <w:rsid w:val="00863A4D"/>
    <w:rsid w:val="00863B82"/>
    <w:rsid w:val="00863E62"/>
    <w:rsid w:val="00863E79"/>
    <w:rsid w:val="00863E9A"/>
    <w:rsid w:val="0086407E"/>
    <w:rsid w:val="008640B3"/>
    <w:rsid w:val="00864130"/>
    <w:rsid w:val="008645F9"/>
    <w:rsid w:val="00864791"/>
    <w:rsid w:val="00864844"/>
    <w:rsid w:val="00864A71"/>
    <w:rsid w:val="00864EA4"/>
    <w:rsid w:val="0086504D"/>
    <w:rsid w:val="00865213"/>
    <w:rsid w:val="0086543F"/>
    <w:rsid w:val="008655F3"/>
    <w:rsid w:val="00865702"/>
    <w:rsid w:val="0086590E"/>
    <w:rsid w:val="00865CE6"/>
    <w:rsid w:val="00865D1D"/>
    <w:rsid w:val="00865DF8"/>
    <w:rsid w:val="0086637F"/>
    <w:rsid w:val="00866435"/>
    <w:rsid w:val="008664EA"/>
    <w:rsid w:val="008667B7"/>
    <w:rsid w:val="0086683F"/>
    <w:rsid w:val="00866E8E"/>
    <w:rsid w:val="00866EDA"/>
    <w:rsid w:val="0086709E"/>
    <w:rsid w:val="0086736A"/>
    <w:rsid w:val="008673DA"/>
    <w:rsid w:val="00867614"/>
    <w:rsid w:val="00867654"/>
    <w:rsid w:val="008677A7"/>
    <w:rsid w:val="008678B5"/>
    <w:rsid w:val="00867A36"/>
    <w:rsid w:val="00867FE3"/>
    <w:rsid w:val="00870064"/>
    <w:rsid w:val="0087015E"/>
    <w:rsid w:val="008703A4"/>
    <w:rsid w:val="00870472"/>
    <w:rsid w:val="008704F3"/>
    <w:rsid w:val="00870615"/>
    <w:rsid w:val="008708E5"/>
    <w:rsid w:val="00870CFD"/>
    <w:rsid w:val="0087116F"/>
    <w:rsid w:val="00871341"/>
    <w:rsid w:val="00871348"/>
    <w:rsid w:val="008713D8"/>
    <w:rsid w:val="0087153E"/>
    <w:rsid w:val="008716D3"/>
    <w:rsid w:val="00871828"/>
    <w:rsid w:val="00871903"/>
    <w:rsid w:val="0087198D"/>
    <w:rsid w:val="00871BF3"/>
    <w:rsid w:val="00871DF7"/>
    <w:rsid w:val="00872180"/>
    <w:rsid w:val="008721B0"/>
    <w:rsid w:val="00872265"/>
    <w:rsid w:val="00872517"/>
    <w:rsid w:val="00872C72"/>
    <w:rsid w:val="00873021"/>
    <w:rsid w:val="0087374B"/>
    <w:rsid w:val="0087378F"/>
    <w:rsid w:val="008739F2"/>
    <w:rsid w:val="00873B21"/>
    <w:rsid w:val="00873E60"/>
    <w:rsid w:val="00873F0A"/>
    <w:rsid w:val="00873F52"/>
    <w:rsid w:val="00874055"/>
    <w:rsid w:val="00874229"/>
    <w:rsid w:val="008747AC"/>
    <w:rsid w:val="008747E4"/>
    <w:rsid w:val="00874837"/>
    <w:rsid w:val="00874856"/>
    <w:rsid w:val="00874B49"/>
    <w:rsid w:val="00874BE1"/>
    <w:rsid w:val="00874F3A"/>
    <w:rsid w:val="00874F7E"/>
    <w:rsid w:val="00875105"/>
    <w:rsid w:val="008751E2"/>
    <w:rsid w:val="00875229"/>
    <w:rsid w:val="008752AF"/>
    <w:rsid w:val="008753E8"/>
    <w:rsid w:val="00875405"/>
    <w:rsid w:val="00875417"/>
    <w:rsid w:val="00875682"/>
    <w:rsid w:val="008756AA"/>
    <w:rsid w:val="00875CF8"/>
    <w:rsid w:val="00875D40"/>
    <w:rsid w:val="00875D60"/>
    <w:rsid w:val="008760E6"/>
    <w:rsid w:val="0087626D"/>
    <w:rsid w:val="00876411"/>
    <w:rsid w:val="008766FC"/>
    <w:rsid w:val="00876964"/>
    <w:rsid w:val="00876A7E"/>
    <w:rsid w:val="00876AEA"/>
    <w:rsid w:val="00876C9F"/>
    <w:rsid w:val="00876D05"/>
    <w:rsid w:val="00877164"/>
    <w:rsid w:val="00877646"/>
    <w:rsid w:val="008776FA"/>
    <w:rsid w:val="00877819"/>
    <w:rsid w:val="00877A6F"/>
    <w:rsid w:val="00877B96"/>
    <w:rsid w:val="00877DFB"/>
    <w:rsid w:val="00877F8C"/>
    <w:rsid w:val="0088002B"/>
    <w:rsid w:val="008800AA"/>
    <w:rsid w:val="00880779"/>
    <w:rsid w:val="008807D4"/>
    <w:rsid w:val="008807D8"/>
    <w:rsid w:val="00880B59"/>
    <w:rsid w:val="00880CAF"/>
    <w:rsid w:val="00880EB6"/>
    <w:rsid w:val="00880EEF"/>
    <w:rsid w:val="008813B7"/>
    <w:rsid w:val="008813C8"/>
    <w:rsid w:val="008813CB"/>
    <w:rsid w:val="00881486"/>
    <w:rsid w:val="008818ED"/>
    <w:rsid w:val="0088199C"/>
    <w:rsid w:val="00881C2E"/>
    <w:rsid w:val="00881C62"/>
    <w:rsid w:val="00881C7A"/>
    <w:rsid w:val="00882156"/>
    <w:rsid w:val="00882429"/>
    <w:rsid w:val="008827AA"/>
    <w:rsid w:val="0088293B"/>
    <w:rsid w:val="00882DA9"/>
    <w:rsid w:val="00882DEB"/>
    <w:rsid w:val="0088306D"/>
    <w:rsid w:val="008831AE"/>
    <w:rsid w:val="00883345"/>
    <w:rsid w:val="0088363B"/>
    <w:rsid w:val="00883809"/>
    <w:rsid w:val="00883860"/>
    <w:rsid w:val="008839FD"/>
    <w:rsid w:val="00883A62"/>
    <w:rsid w:val="00883E90"/>
    <w:rsid w:val="00883F42"/>
    <w:rsid w:val="008841AA"/>
    <w:rsid w:val="008841AC"/>
    <w:rsid w:val="00884672"/>
    <w:rsid w:val="008846E3"/>
    <w:rsid w:val="008847B4"/>
    <w:rsid w:val="00884A0A"/>
    <w:rsid w:val="00884B55"/>
    <w:rsid w:val="00884B97"/>
    <w:rsid w:val="00884D6D"/>
    <w:rsid w:val="00884E5D"/>
    <w:rsid w:val="00885369"/>
    <w:rsid w:val="00885576"/>
    <w:rsid w:val="0088588A"/>
    <w:rsid w:val="008859FF"/>
    <w:rsid w:val="00885B9D"/>
    <w:rsid w:val="00885C99"/>
    <w:rsid w:val="00885CBC"/>
    <w:rsid w:val="008860A7"/>
    <w:rsid w:val="008861A7"/>
    <w:rsid w:val="00886221"/>
    <w:rsid w:val="008863E6"/>
    <w:rsid w:val="008864E1"/>
    <w:rsid w:val="00886525"/>
    <w:rsid w:val="008867FC"/>
    <w:rsid w:val="00886F31"/>
    <w:rsid w:val="00886FA9"/>
    <w:rsid w:val="008874B3"/>
    <w:rsid w:val="00887ADE"/>
    <w:rsid w:val="00887B1A"/>
    <w:rsid w:val="00887C0F"/>
    <w:rsid w:val="00887CEE"/>
    <w:rsid w:val="00887D50"/>
    <w:rsid w:val="0089001C"/>
    <w:rsid w:val="00890048"/>
    <w:rsid w:val="00890BE8"/>
    <w:rsid w:val="00890CDB"/>
    <w:rsid w:val="00890EB5"/>
    <w:rsid w:val="008910C6"/>
    <w:rsid w:val="00891147"/>
    <w:rsid w:val="0089129A"/>
    <w:rsid w:val="0089141A"/>
    <w:rsid w:val="00891524"/>
    <w:rsid w:val="008915CB"/>
    <w:rsid w:val="008916A8"/>
    <w:rsid w:val="0089194B"/>
    <w:rsid w:val="00891B91"/>
    <w:rsid w:val="00891F93"/>
    <w:rsid w:val="0089204F"/>
    <w:rsid w:val="0089240D"/>
    <w:rsid w:val="00892775"/>
    <w:rsid w:val="0089280B"/>
    <w:rsid w:val="00892964"/>
    <w:rsid w:val="0089322C"/>
    <w:rsid w:val="00893ABE"/>
    <w:rsid w:val="00893AEF"/>
    <w:rsid w:val="00893B19"/>
    <w:rsid w:val="00893BAB"/>
    <w:rsid w:val="00893D8F"/>
    <w:rsid w:val="008944A6"/>
    <w:rsid w:val="008944CD"/>
    <w:rsid w:val="00894607"/>
    <w:rsid w:val="008947E6"/>
    <w:rsid w:val="008947FA"/>
    <w:rsid w:val="00894AD1"/>
    <w:rsid w:val="00894AE5"/>
    <w:rsid w:val="00894B21"/>
    <w:rsid w:val="00894D8A"/>
    <w:rsid w:val="00894E5E"/>
    <w:rsid w:val="00894E9D"/>
    <w:rsid w:val="00894EC2"/>
    <w:rsid w:val="00894FA1"/>
    <w:rsid w:val="008951C1"/>
    <w:rsid w:val="008952DB"/>
    <w:rsid w:val="008953E5"/>
    <w:rsid w:val="0089567C"/>
    <w:rsid w:val="008956F4"/>
    <w:rsid w:val="008957F9"/>
    <w:rsid w:val="00895B5B"/>
    <w:rsid w:val="00895D83"/>
    <w:rsid w:val="00895DBA"/>
    <w:rsid w:val="00896379"/>
    <w:rsid w:val="008965E0"/>
    <w:rsid w:val="00896602"/>
    <w:rsid w:val="00896B94"/>
    <w:rsid w:val="00896F59"/>
    <w:rsid w:val="00896FF7"/>
    <w:rsid w:val="0089717D"/>
    <w:rsid w:val="00897473"/>
    <w:rsid w:val="00897561"/>
    <w:rsid w:val="00897777"/>
    <w:rsid w:val="00897784"/>
    <w:rsid w:val="008979C6"/>
    <w:rsid w:val="00897A86"/>
    <w:rsid w:val="008A0115"/>
    <w:rsid w:val="008A0233"/>
    <w:rsid w:val="008A038B"/>
    <w:rsid w:val="008A05A2"/>
    <w:rsid w:val="008A06C6"/>
    <w:rsid w:val="008A098E"/>
    <w:rsid w:val="008A0A92"/>
    <w:rsid w:val="008A0BC6"/>
    <w:rsid w:val="008A0C49"/>
    <w:rsid w:val="008A0F8D"/>
    <w:rsid w:val="008A10A8"/>
    <w:rsid w:val="008A110F"/>
    <w:rsid w:val="008A1484"/>
    <w:rsid w:val="008A15A5"/>
    <w:rsid w:val="008A18EE"/>
    <w:rsid w:val="008A1B30"/>
    <w:rsid w:val="008A1BEB"/>
    <w:rsid w:val="008A2845"/>
    <w:rsid w:val="008A28C9"/>
    <w:rsid w:val="008A3117"/>
    <w:rsid w:val="008A324E"/>
    <w:rsid w:val="008A32E1"/>
    <w:rsid w:val="008A362B"/>
    <w:rsid w:val="008A363A"/>
    <w:rsid w:val="008A36BB"/>
    <w:rsid w:val="008A36ED"/>
    <w:rsid w:val="008A3B78"/>
    <w:rsid w:val="008A3C6F"/>
    <w:rsid w:val="008A3FAD"/>
    <w:rsid w:val="008A3FF3"/>
    <w:rsid w:val="008A4187"/>
    <w:rsid w:val="008A4229"/>
    <w:rsid w:val="008A423F"/>
    <w:rsid w:val="008A4574"/>
    <w:rsid w:val="008A4836"/>
    <w:rsid w:val="008A498C"/>
    <w:rsid w:val="008A5181"/>
    <w:rsid w:val="008A51AB"/>
    <w:rsid w:val="008A52B2"/>
    <w:rsid w:val="008A54C7"/>
    <w:rsid w:val="008A5796"/>
    <w:rsid w:val="008A59FD"/>
    <w:rsid w:val="008A5CF9"/>
    <w:rsid w:val="008A5E8F"/>
    <w:rsid w:val="008A5FA0"/>
    <w:rsid w:val="008A650D"/>
    <w:rsid w:val="008A6EFB"/>
    <w:rsid w:val="008A6F25"/>
    <w:rsid w:val="008A6F50"/>
    <w:rsid w:val="008A70CB"/>
    <w:rsid w:val="008A7121"/>
    <w:rsid w:val="008A72AA"/>
    <w:rsid w:val="008A735D"/>
    <w:rsid w:val="008A758A"/>
    <w:rsid w:val="008A78B6"/>
    <w:rsid w:val="008A7C7A"/>
    <w:rsid w:val="008A7D7A"/>
    <w:rsid w:val="008A7ECC"/>
    <w:rsid w:val="008B00CC"/>
    <w:rsid w:val="008B0110"/>
    <w:rsid w:val="008B03B1"/>
    <w:rsid w:val="008B0597"/>
    <w:rsid w:val="008B062C"/>
    <w:rsid w:val="008B0A6C"/>
    <w:rsid w:val="008B0CBB"/>
    <w:rsid w:val="008B0DF7"/>
    <w:rsid w:val="008B0E82"/>
    <w:rsid w:val="008B1133"/>
    <w:rsid w:val="008B14C0"/>
    <w:rsid w:val="008B1559"/>
    <w:rsid w:val="008B1688"/>
    <w:rsid w:val="008B17B1"/>
    <w:rsid w:val="008B17E3"/>
    <w:rsid w:val="008B1934"/>
    <w:rsid w:val="008B1D04"/>
    <w:rsid w:val="008B1E9B"/>
    <w:rsid w:val="008B20E3"/>
    <w:rsid w:val="008B2134"/>
    <w:rsid w:val="008B216C"/>
    <w:rsid w:val="008B2421"/>
    <w:rsid w:val="008B244B"/>
    <w:rsid w:val="008B2787"/>
    <w:rsid w:val="008B292E"/>
    <w:rsid w:val="008B2971"/>
    <w:rsid w:val="008B2D2B"/>
    <w:rsid w:val="008B3110"/>
    <w:rsid w:val="008B34BA"/>
    <w:rsid w:val="008B35C3"/>
    <w:rsid w:val="008B370C"/>
    <w:rsid w:val="008B3A9E"/>
    <w:rsid w:val="008B3D58"/>
    <w:rsid w:val="008B3D67"/>
    <w:rsid w:val="008B3DFA"/>
    <w:rsid w:val="008B4092"/>
    <w:rsid w:val="008B40A9"/>
    <w:rsid w:val="008B41FB"/>
    <w:rsid w:val="008B444C"/>
    <w:rsid w:val="008B4551"/>
    <w:rsid w:val="008B45DA"/>
    <w:rsid w:val="008B48B9"/>
    <w:rsid w:val="008B4CAE"/>
    <w:rsid w:val="008B4E65"/>
    <w:rsid w:val="008B4F30"/>
    <w:rsid w:val="008B5301"/>
    <w:rsid w:val="008B563F"/>
    <w:rsid w:val="008B56E1"/>
    <w:rsid w:val="008B5984"/>
    <w:rsid w:val="008B59AC"/>
    <w:rsid w:val="008B5A50"/>
    <w:rsid w:val="008B5C5F"/>
    <w:rsid w:val="008B61CA"/>
    <w:rsid w:val="008B65E0"/>
    <w:rsid w:val="008B6850"/>
    <w:rsid w:val="008B6980"/>
    <w:rsid w:val="008B6A44"/>
    <w:rsid w:val="008B6A62"/>
    <w:rsid w:val="008B6CC1"/>
    <w:rsid w:val="008B6D46"/>
    <w:rsid w:val="008B6E98"/>
    <w:rsid w:val="008B71D3"/>
    <w:rsid w:val="008B7362"/>
    <w:rsid w:val="008B7383"/>
    <w:rsid w:val="008B73E0"/>
    <w:rsid w:val="008B7ABB"/>
    <w:rsid w:val="008B7D27"/>
    <w:rsid w:val="008B7EA4"/>
    <w:rsid w:val="008B7F38"/>
    <w:rsid w:val="008C0098"/>
    <w:rsid w:val="008C010D"/>
    <w:rsid w:val="008C025F"/>
    <w:rsid w:val="008C03CF"/>
    <w:rsid w:val="008C06E7"/>
    <w:rsid w:val="008C081A"/>
    <w:rsid w:val="008C0A4B"/>
    <w:rsid w:val="008C0A6E"/>
    <w:rsid w:val="008C0C40"/>
    <w:rsid w:val="008C0EAA"/>
    <w:rsid w:val="008C0F99"/>
    <w:rsid w:val="008C0FE8"/>
    <w:rsid w:val="008C1643"/>
    <w:rsid w:val="008C1A85"/>
    <w:rsid w:val="008C1BDD"/>
    <w:rsid w:val="008C1CCC"/>
    <w:rsid w:val="008C1DEC"/>
    <w:rsid w:val="008C20DC"/>
    <w:rsid w:val="008C2350"/>
    <w:rsid w:val="008C2572"/>
    <w:rsid w:val="008C290C"/>
    <w:rsid w:val="008C2B19"/>
    <w:rsid w:val="008C2D7A"/>
    <w:rsid w:val="008C3023"/>
    <w:rsid w:val="008C30E6"/>
    <w:rsid w:val="008C3746"/>
    <w:rsid w:val="008C3770"/>
    <w:rsid w:val="008C3A15"/>
    <w:rsid w:val="008C3ACE"/>
    <w:rsid w:val="008C44A4"/>
    <w:rsid w:val="008C499A"/>
    <w:rsid w:val="008C4BC9"/>
    <w:rsid w:val="008C4BD5"/>
    <w:rsid w:val="008C582D"/>
    <w:rsid w:val="008C585E"/>
    <w:rsid w:val="008C5A2F"/>
    <w:rsid w:val="008C67E3"/>
    <w:rsid w:val="008C68B3"/>
    <w:rsid w:val="008C69C0"/>
    <w:rsid w:val="008C6B72"/>
    <w:rsid w:val="008C6CED"/>
    <w:rsid w:val="008C6E4E"/>
    <w:rsid w:val="008C700D"/>
    <w:rsid w:val="008C7025"/>
    <w:rsid w:val="008C7555"/>
    <w:rsid w:val="008C76B2"/>
    <w:rsid w:val="008C790D"/>
    <w:rsid w:val="008C7BE8"/>
    <w:rsid w:val="008C7E1D"/>
    <w:rsid w:val="008C7FC1"/>
    <w:rsid w:val="008D00A7"/>
    <w:rsid w:val="008D02B8"/>
    <w:rsid w:val="008D02F1"/>
    <w:rsid w:val="008D0BEF"/>
    <w:rsid w:val="008D0C9C"/>
    <w:rsid w:val="008D0FB3"/>
    <w:rsid w:val="008D102A"/>
    <w:rsid w:val="008D129F"/>
    <w:rsid w:val="008D1324"/>
    <w:rsid w:val="008D14A9"/>
    <w:rsid w:val="008D157B"/>
    <w:rsid w:val="008D1659"/>
    <w:rsid w:val="008D16A0"/>
    <w:rsid w:val="008D1AD3"/>
    <w:rsid w:val="008D1B09"/>
    <w:rsid w:val="008D1E44"/>
    <w:rsid w:val="008D2091"/>
    <w:rsid w:val="008D244D"/>
    <w:rsid w:val="008D258C"/>
    <w:rsid w:val="008D269F"/>
    <w:rsid w:val="008D2762"/>
    <w:rsid w:val="008D2807"/>
    <w:rsid w:val="008D2D0E"/>
    <w:rsid w:val="008D3012"/>
    <w:rsid w:val="008D301E"/>
    <w:rsid w:val="008D31F9"/>
    <w:rsid w:val="008D32E3"/>
    <w:rsid w:val="008D3333"/>
    <w:rsid w:val="008D33B8"/>
    <w:rsid w:val="008D3692"/>
    <w:rsid w:val="008D3720"/>
    <w:rsid w:val="008D3778"/>
    <w:rsid w:val="008D3BF4"/>
    <w:rsid w:val="008D3D1F"/>
    <w:rsid w:val="008D407E"/>
    <w:rsid w:val="008D4377"/>
    <w:rsid w:val="008D4443"/>
    <w:rsid w:val="008D44FB"/>
    <w:rsid w:val="008D4697"/>
    <w:rsid w:val="008D478E"/>
    <w:rsid w:val="008D4AAD"/>
    <w:rsid w:val="008D4ADC"/>
    <w:rsid w:val="008D4B61"/>
    <w:rsid w:val="008D4BCC"/>
    <w:rsid w:val="008D4D1B"/>
    <w:rsid w:val="008D4F02"/>
    <w:rsid w:val="008D5004"/>
    <w:rsid w:val="008D5030"/>
    <w:rsid w:val="008D5119"/>
    <w:rsid w:val="008D51FA"/>
    <w:rsid w:val="008D5453"/>
    <w:rsid w:val="008D55BA"/>
    <w:rsid w:val="008D560E"/>
    <w:rsid w:val="008D5643"/>
    <w:rsid w:val="008D614A"/>
    <w:rsid w:val="008D6191"/>
    <w:rsid w:val="008D628A"/>
    <w:rsid w:val="008D66E9"/>
    <w:rsid w:val="008D6DD1"/>
    <w:rsid w:val="008D6E7F"/>
    <w:rsid w:val="008D706E"/>
    <w:rsid w:val="008D71B1"/>
    <w:rsid w:val="008D7430"/>
    <w:rsid w:val="008D7452"/>
    <w:rsid w:val="008D7663"/>
    <w:rsid w:val="008D7C53"/>
    <w:rsid w:val="008D7E27"/>
    <w:rsid w:val="008D7EA9"/>
    <w:rsid w:val="008E005A"/>
    <w:rsid w:val="008E03CF"/>
    <w:rsid w:val="008E0433"/>
    <w:rsid w:val="008E0892"/>
    <w:rsid w:val="008E0974"/>
    <w:rsid w:val="008E0A48"/>
    <w:rsid w:val="008E0E39"/>
    <w:rsid w:val="008E0E81"/>
    <w:rsid w:val="008E11FE"/>
    <w:rsid w:val="008E125D"/>
    <w:rsid w:val="008E1592"/>
    <w:rsid w:val="008E18DC"/>
    <w:rsid w:val="008E19C5"/>
    <w:rsid w:val="008E1C48"/>
    <w:rsid w:val="008E1C99"/>
    <w:rsid w:val="008E1DA6"/>
    <w:rsid w:val="008E1DF8"/>
    <w:rsid w:val="008E2071"/>
    <w:rsid w:val="008E2448"/>
    <w:rsid w:val="008E249E"/>
    <w:rsid w:val="008E250D"/>
    <w:rsid w:val="008E2581"/>
    <w:rsid w:val="008E2640"/>
    <w:rsid w:val="008E27E9"/>
    <w:rsid w:val="008E2C29"/>
    <w:rsid w:val="008E2C84"/>
    <w:rsid w:val="008E2D50"/>
    <w:rsid w:val="008E2F13"/>
    <w:rsid w:val="008E3737"/>
    <w:rsid w:val="008E37DF"/>
    <w:rsid w:val="008E3932"/>
    <w:rsid w:val="008E3C84"/>
    <w:rsid w:val="008E4167"/>
    <w:rsid w:val="008E4190"/>
    <w:rsid w:val="008E434F"/>
    <w:rsid w:val="008E44AF"/>
    <w:rsid w:val="008E46A7"/>
    <w:rsid w:val="008E46DE"/>
    <w:rsid w:val="008E493A"/>
    <w:rsid w:val="008E4A28"/>
    <w:rsid w:val="008E4A7C"/>
    <w:rsid w:val="008E4AEA"/>
    <w:rsid w:val="008E4E61"/>
    <w:rsid w:val="008E4FA3"/>
    <w:rsid w:val="008E55A4"/>
    <w:rsid w:val="008E56B3"/>
    <w:rsid w:val="008E5710"/>
    <w:rsid w:val="008E5730"/>
    <w:rsid w:val="008E57DA"/>
    <w:rsid w:val="008E5A82"/>
    <w:rsid w:val="008E5BBF"/>
    <w:rsid w:val="008E5CE1"/>
    <w:rsid w:val="008E634A"/>
    <w:rsid w:val="008E6438"/>
    <w:rsid w:val="008E674B"/>
    <w:rsid w:val="008E6790"/>
    <w:rsid w:val="008E717A"/>
    <w:rsid w:val="008E7659"/>
    <w:rsid w:val="008E7666"/>
    <w:rsid w:val="008E782B"/>
    <w:rsid w:val="008E78B7"/>
    <w:rsid w:val="008E79AB"/>
    <w:rsid w:val="008E7B98"/>
    <w:rsid w:val="008E7BF7"/>
    <w:rsid w:val="008E7ED5"/>
    <w:rsid w:val="008E7F34"/>
    <w:rsid w:val="008E7F93"/>
    <w:rsid w:val="008F006B"/>
    <w:rsid w:val="008F01EE"/>
    <w:rsid w:val="008F021C"/>
    <w:rsid w:val="008F02EB"/>
    <w:rsid w:val="008F04B4"/>
    <w:rsid w:val="008F04D1"/>
    <w:rsid w:val="008F059E"/>
    <w:rsid w:val="008F05A7"/>
    <w:rsid w:val="008F05B1"/>
    <w:rsid w:val="008F078C"/>
    <w:rsid w:val="008F0830"/>
    <w:rsid w:val="008F0AE8"/>
    <w:rsid w:val="008F0BD3"/>
    <w:rsid w:val="008F0CBC"/>
    <w:rsid w:val="008F0F5E"/>
    <w:rsid w:val="008F0F87"/>
    <w:rsid w:val="008F0F99"/>
    <w:rsid w:val="008F0FA5"/>
    <w:rsid w:val="008F0FC7"/>
    <w:rsid w:val="008F12E3"/>
    <w:rsid w:val="008F1324"/>
    <w:rsid w:val="008F18F7"/>
    <w:rsid w:val="008F198B"/>
    <w:rsid w:val="008F1CEE"/>
    <w:rsid w:val="008F1DEA"/>
    <w:rsid w:val="008F2066"/>
    <w:rsid w:val="008F213E"/>
    <w:rsid w:val="008F216E"/>
    <w:rsid w:val="008F227C"/>
    <w:rsid w:val="008F22B7"/>
    <w:rsid w:val="008F22E7"/>
    <w:rsid w:val="008F22EE"/>
    <w:rsid w:val="008F262E"/>
    <w:rsid w:val="008F2858"/>
    <w:rsid w:val="008F2B8B"/>
    <w:rsid w:val="008F2C9E"/>
    <w:rsid w:val="008F2DCA"/>
    <w:rsid w:val="008F31DA"/>
    <w:rsid w:val="008F3335"/>
    <w:rsid w:val="008F3C86"/>
    <w:rsid w:val="008F3FD9"/>
    <w:rsid w:val="008F4022"/>
    <w:rsid w:val="008F40C8"/>
    <w:rsid w:val="008F4190"/>
    <w:rsid w:val="008F4278"/>
    <w:rsid w:val="008F445C"/>
    <w:rsid w:val="008F446C"/>
    <w:rsid w:val="008F4569"/>
    <w:rsid w:val="008F4671"/>
    <w:rsid w:val="008F4750"/>
    <w:rsid w:val="008F4972"/>
    <w:rsid w:val="008F49EE"/>
    <w:rsid w:val="008F4F29"/>
    <w:rsid w:val="008F4FBB"/>
    <w:rsid w:val="008F50C8"/>
    <w:rsid w:val="008F53BD"/>
    <w:rsid w:val="008F53D5"/>
    <w:rsid w:val="008F540C"/>
    <w:rsid w:val="008F55E3"/>
    <w:rsid w:val="008F5A57"/>
    <w:rsid w:val="008F5A5F"/>
    <w:rsid w:val="008F5C6E"/>
    <w:rsid w:val="008F5CDD"/>
    <w:rsid w:val="008F5E73"/>
    <w:rsid w:val="008F5EAB"/>
    <w:rsid w:val="008F6075"/>
    <w:rsid w:val="008F6132"/>
    <w:rsid w:val="008F616A"/>
    <w:rsid w:val="008F63E4"/>
    <w:rsid w:val="008F6939"/>
    <w:rsid w:val="008F6A98"/>
    <w:rsid w:val="008F708B"/>
    <w:rsid w:val="008F72A7"/>
    <w:rsid w:val="008F731A"/>
    <w:rsid w:val="008F749E"/>
    <w:rsid w:val="008F75E8"/>
    <w:rsid w:val="008F7639"/>
    <w:rsid w:val="008F78DB"/>
    <w:rsid w:val="008F7CB0"/>
    <w:rsid w:val="008F7FEF"/>
    <w:rsid w:val="00900106"/>
    <w:rsid w:val="00900208"/>
    <w:rsid w:val="00900241"/>
    <w:rsid w:val="0090048D"/>
    <w:rsid w:val="009004F4"/>
    <w:rsid w:val="00900BFA"/>
    <w:rsid w:val="00900D41"/>
    <w:rsid w:val="0090106C"/>
    <w:rsid w:val="0090144B"/>
    <w:rsid w:val="00901574"/>
    <w:rsid w:val="0090163A"/>
    <w:rsid w:val="0090168A"/>
    <w:rsid w:val="00901A3A"/>
    <w:rsid w:val="00901F7B"/>
    <w:rsid w:val="00901FA9"/>
    <w:rsid w:val="00902059"/>
    <w:rsid w:val="00902166"/>
    <w:rsid w:val="0090234C"/>
    <w:rsid w:val="009024EB"/>
    <w:rsid w:val="00902893"/>
    <w:rsid w:val="00902C0E"/>
    <w:rsid w:val="00902CF3"/>
    <w:rsid w:val="00902EAB"/>
    <w:rsid w:val="009032F8"/>
    <w:rsid w:val="00903392"/>
    <w:rsid w:val="009034B6"/>
    <w:rsid w:val="00903836"/>
    <w:rsid w:val="0090388B"/>
    <w:rsid w:val="0090398F"/>
    <w:rsid w:val="009039F9"/>
    <w:rsid w:val="00903AA9"/>
    <w:rsid w:val="00903D08"/>
    <w:rsid w:val="00903D3E"/>
    <w:rsid w:val="00903DF9"/>
    <w:rsid w:val="009042FB"/>
    <w:rsid w:val="0090447F"/>
    <w:rsid w:val="009044E7"/>
    <w:rsid w:val="009044EE"/>
    <w:rsid w:val="00904846"/>
    <w:rsid w:val="0090496D"/>
    <w:rsid w:val="00904ADA"/>
    <w:rsid w:val="00905330"/>
    <w:rsid w:val="00905357"/>
    <w:rsid w:val="0090538C"/>
    <w:rsid w:val="009054F4"/>
    <w:rsid w:val="009057B4"/>
    <w:rsid w:val="00905892"/>
    <w:rsid w:val="00905B3F"/>
    <w:rsid w:val="00905BE8"/>
    <w:rsid w:val="00906085"/>
    <w:rsid w:val="0090625D"/>
    <w:rsid w:val="00906381"/>
    <w:rsid w:val="00906392"/>
    <w:rsid w:val="00906483"/>
    <w:rsid w:val="0090655D"/>
    <w:rsid w:val="009065EC"/>
    <w:rsid w:val="00906853"/>
    <w:rsid w:val="00906907"/>
    <w:rsid w:val="00906B58"/>
    <w:rsid w:val="00906BB3"/>
    <w:rsid w:val="00906DAA"/>
    <w:rsid w:val="00907185"/>
    <w:rsid w:val="009071CC"/>
    <w:rsid w:val="009072E6"/>
    <w:rsid w:val="0090747F"/>
    <w:rsid w:val="00907732"/>
    <w:rsid w:val="00907857"/>
    <w:rsid w:val="009079A2"/>
    <w:rsid w:val="009079DC"/>
    <w:rsid w:val="00907D59"/>
    <w:rsid w:val="00910018"/>
    <w:rsid w:val="009101B0"/>
    <w:rsid w:val="009102B9"/>
    <w:rsid w:val="009104A6"/>
    <w:rsid w:val="00910C02"/>
    <w:rsid w:val="00910F0B"/>
    <w:rsid w:val="00911008"/>
    <w:rsid w:val="009110E8"/>
    <w:rsid w:val="009117C3"/>
    <w:rsid w:val="009118F7"/>
    <w:rsid w:val="00911950"/>
    <w:rsid w:val="00911A10"/>
    <w:rsid w:val="00911F13"/>
    <w:rsid w:val="0091208E"/>
    <w:rsid w:val="009123F4"/>
    <w:rsid w:val="00912870"/>
    <w:rsid w:val="009128F6"/>
    <w:rsid w:val="0091296E"/>
    <w:rsid w:val="00912B1C"/>
    <w:rsid w:val="00912D4E"/>
    <w:rsid w:val="00912DFA"/>
    <w:rsid w:val="0091332B"/>
    <w:rsid w:val="00913551"/>
    <w:rsid w:val="009137B9"/>
    <w:rsid w:val="009138FC"/>
    <w:rsid w:val="009139FC"/>
    <w:rsid w:val="00913C07"/>
    <w:rsid w:val="00913C42"/>
    <w:rsid w:val="00913E7D"/>
    <w:rsid w:val="009140D4"/>
    <w:rsid w:val="009140DD"/>
    <w:rsid w:val="0091421A"/>
    <w:rsid w:val="009142F7"/>
    <w:rsid w:val="009142FC"/>
    <w:rsid w:val="00914346"/>
    <w:rsid w:val="0091480B"/>
    <w:rsid w:val="00914902"/>
    <w:rsid w:val="00914A96"/>
    <w:rsid w:val="00914B84"/>
    <w:rsid w:val="00914BCD"/>
    <w:rsid w:val="00914C4A"/>
    <w:rsid w:val="00914EF7"/>
    <w:rsid w:val="00915048"/>
    <w:rsid w:val="009151A2"/>
    <w:rsid w:val="00915553"/>
    <w:rsid w:val="00915770"/>
    <w:rsid w:val="00915A13"/>
    <w:rsid w:val="00915D8E"/>
    <w:rsid w:val="00915F00"/>
    <w:rsid w:val="00915F6F"/>
    <w:rsid w:val="0091603A"/>
    <w:rsid w:val="00916349"/>
    <w:rsid w:val="009163D0"/>
    <w:rsid w:val="00916474"/>
    <w:rsid w:val="009165A3"/>
    <w:rsid w:val="009166DB"/>
    <w:rsid w:val="009166F4"/>
    <w:rsid w:val="009169A4"/>
    <w:rsid w:val="00916A92"/>
    <w:rsid w:val="00916B2E"/>
    <w:rsid w:val="00916EB8"/>
    <w:rsid w:val="00916FC5"/>
    <w:rsid w:val="0091745D"/>
    <w:rsid w:val="0091751F"/>
    <w:rsid w:val="00917527"/>
    <w:rsid w:val="009176BE"/>
    <w:rsid w:val="0091775B"/>
    <w:rsid w:val="00917898"/>
    <w:rsid w:val="0091796A"/>
    <w:rsid w:val="00917C02"/>
    <w:rsid w:val="00917E14"/>
    <w:rsid w:val="0092018A"/>
    <w:rsid w:val="0092040D"/>
    <w:rsid w:val="009209B6"/>
    <w:rsid w:val="00920BF4"/>
    <w:rsid w:val="00920C04"/>
    <w:rsid w:val="00920FA9"/>
    <w:rsid w:val="0092177F"/>
    <w:rsid w:val="00921894"/>
    <w:rsid w:val="00921E30"/>
    <w:rsid w:val="00922069"/>
    <w:rsid w:val="0092213B"/>
    <w:rsid w:val="009221BB"/>
    <w:rsid w:val="009223EE"/>
    <w:rsid w:val="00922455"/>
    <w:rsid w:val="00922485"/>
    <w:rsid w:val="009224EE"/>
    <w:rsid w:val="00922B3D"/>
    <w:rsid w:val="00922C2A"/>
    <w:rsid w:val="00922DE9"/>
    <w:rsid w:val="00923452"/>
    <w:rsid w:val="009236C5"/>
    <w:rsid w:val="0092390E"/>
    <w:rsid w:val="00923A28"/>
    <w:rsid w:val="00923AAE"/>
    <w:rsid w:val="00923E02"/>
    <w:rsid w:val="009249B7"/>
    <w:rsid w:val="00924B51"/>
    <w:rsid w:val="00924CC7"/>
    <w:rsid w:val="00924D0F"/>
    <w:rsid w:val="00924F83"/>
    <w:rsid w:val="00925233"/>
    <w:rsid w:val="00925747"/>
    <w:rsid w:val="00925B74"/>
    <w:rsid w:val="00925C66"/>
    <w:rsid w:val="00925F23"/>
    <w:rsid w:val="00925FEA"/>
    <w:rsid w:val="0092602E"/>
    <w:rsid w:val="009261CB"/>
    <w:rsid w:val="00926490"/>
    <w:rsid w:val="0092670D"/>
    <w:rsid w:val="0092684B"/>
    <w:rsid w:val="00926894"/>
    <w:rsid w:val="0092693F"/>
    <w:rsid w:val="00926AD1"/>
    <w:rsid w:val="00926DA8"/>
    <w:rsid w:val="00926E6A"/>
    <w:rsid w:val="00926F93"/>
    <w:rsid w:val="00927343"/>
    <w:rsid w:val="009273EA"/>
    <w:rsid w:val="009276BF"/>
    <w:rsid w:val="0092773A"/>
    <w:rsid w:val="009277F7"/>
    <w:rsid w:val="00927954"/>
    <w:rsid w:val="00927B00"/>
    <w:rsid w:val="00927B0A"/>
    <w:rsid w:val="00927D20"/>
    <w:rsid w:val="00927EA5"/>
    <w:rsid w:val="00930340"/>
    <w:rsid w:val="0093063E"/>
    <w:rsid w:val="009306E0"/>
    <w:rsid w:val="009306E7"/>
    <w:rsid w:val="009307C9"/>
    <w:rsid w:val="00930956"/>
    <w:rsid w:val="00930B2E"/>
    <w:rsid w:val="00930D58"/>
    <w:rsid w:val="00930D71"/>
    <w:rsid w:val="0093128C"/>
    <w:rsid w:val="009312CD"/>
    <w:rsid w:val="009312EE"/>
    <w:rsid w:val="00931364"/>
    <w:rsid w:val="009314F3"/>
    <w:rsid w:val="00931899"/>
    <w:rsid w:val="00932055"/>
    <w:rsid w:val="00932088"/>
    <w:rsid w:val="00932855"/>
    <w:rsid w:val="0093286D"/>
    <w:rsid w:val="009329C3"/>
    <w:rsid w:val="00932C66"/>
    <w:rsid w:val="00932C9B"/>
    <w:rsid w:val="00932CEF"/>
    <w:rsid w:val="00932DDE"/>
    <w:rsid w:val="0093331F"/>
    <w:rsid w:val="0093335B"/>
    <w:rsid w:val="0093352A"/>
    <w:rsid w:val="009336E3"/>
    <w:rsid w:val="0093370F"/>
    <w:rsid w:val="00933E7A"/>
    <w:rsid w:val="00933EED"/>
    <w:rsid w:val="00933F1A"/>
    <w:rsid w:val="00934201"/>
    <w:rsid w:val="0093470E"/>
    <w:rsid w:val="009347FA"/>
    <w:rsid w:val="009348EB"/>
    <w:rsid w:val="00934B68"/>
    <w:rsid w:val="0093519D"/>
    <w:rsid w:val="00935278"/>
    <w:rsid w:val="00935378"/>
    <w:rsid w:val="00935421"/>
    <w:rsid w:val="009355D8"/>
    <w:rsid w:val="009357AE"/>
    <w:rsid w:val="00935833"/>
    <w:rsid w:val="00935DE0"/>
    <w:rsid w:val="0093638B"/>
    <w:rsid w:val="009363EF"/>
    <w:rsid w:val="0093642E"/>
    <w:rsid w:val="00936579"/>
    <w:rsid w:val="00936768"/>
    <w:rsid w:val="00936843"/>
    <w:rsid w:val="00936962"/>
    <w:rsid w:val="00936A88"/>
    <w:rsid w:val="00936ECC"/>
    <w:rsid w:val="00936FBA"/>
    <w:rsid w:val="0093713F"/>
    <w:rsid w:val="0093727C"/>
    <w:rsid w:val="009373BD"/>
    <w:rsid w:val="0093745A"/>
    <w:rsid w:val="009376AF"/>
    <w:rsid w:val="009377AE"/>
    <w:rsid w:val="00937809"/>
    <w:rsid w:val="00937836"/>
    <w:rsid w:val="00937F6C"/>
    <w:rsid w:val="0094013D"/>
    <w:rsid w:val="009407AA"/>
    <w:rsid w:val="009409A2"/>
    <w:rsid w:val="00940CC3"/>
    <w:rsid w:val="00941062"/>
    <w:rsid w:val="009412E7"/>
    <w:rsid w:val="009414BA"/>
    <w:rsid w:val="0094150E"/>
    <w:rsid w:val="00941938"/>
    <w:rsid w:val="00941AFB"/>
    <w:rsid w:val="00941D7D"/>
    <w:rsid w:val="00942144"/>
    <w:rsid w:val="00942377"/>
    <w:rsid w:val="0094259E"/>
    <w:rsid w:val="009425FB"/>
    <w:rsid w:val="00942681"/>
    <w:rsid w:val="00942A48"/>
    <w:rsid w:val="00942CAC"/>
    <w:rsid w:val="00942DC2"/>
    <w:rsid w:val="0094306B"/>
    <w:rsid w:val="009435C6"/>
    <w:rsid w:val="0094367B"/>
    <w:rsid w:val="009437EA"/>
    <w:rsid w:val="00943861"/>
    <w:rsid w:val="00943879"/>
    <w:rsid w:val="00943ABA"/>
    <w:rsid w:val="00943ACD"/>
    <w:rsid w:val="00943CCB"/>
    <w:rsid w:val="00943FC7"/>
    <w:rsid w:val="0094404E"/>
    <w:rsid w:val="00944273"/>
    <w:rsid w:val="00944434"/>
    <w:rsid w:val="009444C8"/>
    <w:rsid w:val="009446A4"/>
    <w:rsid w:val="009448E8"/>
    <w:rsid w:val="00944917"/>
    <w:rsid w:val="00944A8A"/>
    <w:rsid w:val="00944CAD"/>
    <w:rsid w:val="0094513F"/>
    <w:rsid w:val="0094551E"/>
    <w:rsid w:val="00945545"/>
    <w:rsid w:val="00945991"/>
    <w:rsid w:val="00945998"/>
    <w:rsid w:val="00945A77"/>
    <w:rsid w:val="0094608D"/>
    <w:rsid w:val="00946097"/>
    <w:rsid w:val="00946155"/>
    <w:rsid w:val="0094661F"/>
    <w:rsid w:val="009466B0"/>
    <w:rsid w:val="00946750"/>
    <w:rsid w:val="00946828"/>
    <w:rsid w:val="00946895"/>
    <w:rsid w:val="00946989"/>
    <w:rsid w:val="00946F1C"/>
    <w:rsid w:val="0094702F"/>
    <w:rsid w:val="009471B4"/>
    <w:rsid w:val="00947298"/>
    <w:rsid w:val="00947CDB"/>
    <w:rsid w:val="009507BD"/>
    <w:rsid w:val="00950DC3"/>
    <w:rsid w:val="00950F4C"/>
    <w:rsid w:val="00950F57"/>
    <w:rsid w:val="00951254"/>
    <w:rsid w:val="009512D1"/>
    <w:rsid w:val="009513F8"/>
    <w:rsid w:val="0095145A"/>
    <w:rsid w:val="009514D7"/>
    <w:rsid w:val="0095180B"/>
    <w:rsid w:val="00951915"/>
    <w:rsid w:val="00951AAD"/>
    <w:rsid w:val="00951C18"/>
    <w:rsid w:val="00951CD4"/>
    <w:rsid w:val="00951EC2"/>
    <w:rsid w:val="00952255"/>
    <w:rsid w:val="009522CD"/>
    <w:rsid w:val="009522E1"/>
    <w:rsid w:val="00952538"/>
    <w:rsid w:val="00952933"/>
    <w:rsid w:val="00952949"/>
    <w:rsid w:val="009530F4"/>
    <w:rsid w:val="00953126"/>
    <w:rsid w:val="009533F3"/>
    <w:rsid w:val="00953712"/>
    <w:rsid w:val="00953814"/>
    <w:rsid w:val="00953B3F"/>
    <w:rsid w:val="00953D24"/>
    <w:rsid w:val="009541B7"/>
    <w:rsid w:val="00954221"/>
    <w:rsid w:val="009546DB"/>
    <w:rsid w:val="00954871"/>
    <w:rsid w:val="00954881"/>
    <w:rsid w:val="00954AB5"/>
    <w:rsid w:val="00954ED6"/>
    <w:rsid w:val="00954F52"/>
    <w:rsid w:val="009550C7"/>
    <w:rsid w:val="00955448"/>
    <w:rsid w:val="009554AC"/>
    <w:rsid w:val="009556EC"/>
    <w:rsid w:val="009559BF"/>
    <w:rsid w:val="009560CF"/>
    <w:rsid w:val="009560E1"/>
    <w:rsid w:val="00956112"/>
    <w:rsid w:val="00956154"/>
    <w:rsid w:val="009561B7"/>
    <w:rsid w:val="009563BB"/>
    <w:rsid w:val="00956437"/>
    <w:rsid w:val="009564BF"/>
    <w:rsid w:val="009564ED"/>
    <w:rsid w:val="00956543"/>
    <w:rsid w:val="00956577"/>
    <w:rsid w:val="00956746"/>
    <w:rsid w:val="009568BF"/>
    <w:rsid w:val="00956B3C"/>
    <w:rsid w:val="00956BD5"/>
    <w:rsid w:val="00956D42"/>
    <w:rsid w:val="009571C2"/>
    <w:rsid w:val="009572C0"/>
    <w:rsid w:val="009574B4"/>
    <w:rsid w:val="00957717"/>
    <w:rsid w:val="009579DB"/>
    <w:rsid w:val="00957ACA"/>
    <w:rsid w:val="00957BC0"/>
    <w:rsid w:val="00957C22"/>
    <w:rsid w:val="00957C2A"/>
    <w:rsid w:val="00957DA0"/>
    <w:rsid w:val="00957DED"/>
    <w:rsid w:val="00957F6E"/>
    <w:rsid w:val="00957F70"/>
    <w:rsid w:val="009601AF"/>
    <w:rsid w:val="009603F8"/>
    <w:rsid w:val="009607EB"/>
    <w:rsid w:val="009608B4"/>
    <w:rsid w:val="00960A8D"/>
    <w:rsid w:val="00960DDE"/>
    <w:rsid w:val="00960E2F"/>
    <w:rsid w:val="0096124D"/>
    <w:rsid w:val="00961300"/>
    <w:rsid w:val="009613DC"/>
    <w:rsid w:val="0096158E"/>
    <w:rsid w:val="00961880"/>
    <w:rsid w:val="00961908"/>
    <w:rsid w:val="00961932"/>
    <w:rsid w:val="00961D52"/>
    <w:rsid w:val="00962186"/>
    <w:rsid w:val="00962189"/>
    <w:rsid w:val="009622AC"/>
    <w:rsid w:val="00962662"/>
    <w:rsid w:val="0096287F"/>
    <w:rsid w:val="009628C9"/>
    <w:rsid w:val="00962A04"/>
    <w:rsid w:val="00962B15"/>
    <w:rsid w:val="00962B96"/>
    <w:rsid w:val="00962DC7"/>
    <w:rsid w:val="00962E1F"/>
    <w:rsid w:val="00962E71"/>
    <w:rsid w:val="0096304D"/>
    <w:rsid w:val="00963208"/>
    <w:rsid w:val="009632B5"/>
    <w:rsid w:val="0096353D"/>
    <w:rsid w:val="009636B1"/>
    <w:rsid w:val="00963749"/>
    <w:rsid w:val="0096393B"/>
    <w:rsid w:val="00963961"/>
    <w:rsid w:val="00963DAD"/>
    <w:rsid w:val="00963DDA"/>
    <w:rsid w:val="00963F7E"/>
    <w:rsid w:val="009640F8"/>
    <w:rsid w:val="00964239"/>
    <w:rsid w:val="0096444D"/>
    <w:rsid w:val="0096451C"/>
    <w:rsid w:val="00964C4D"/>
    <w:rsid w:val="00964FF5"/>
    <w:rsid w:val="00965422"/>
    <w:rsid w:val="0096566D"/>
    <w:rsid w:val="00965B83"/>
    <w:rsid w:val="00965FAD"/>
    <w:rsid w:val="009663E1"/>
    <w:rsid w:val="00966451"/>
    <w:rsid w:val="0096685A"/>
    <w:rsid w:val="009668DB"/>
    <w:rsid w:val="00966BFF"/>
    <w:rsid w:val="00966D41"/>
    <w:rsid w:val="009671AC"/>
    <w:rsid w:val="009672B6"/>
    <w:rsid w:val="00967322"/>
    <w:rsid w:val="0096734B"/>
    <w:rsid w:val="00967488"/>
    <w:rsid w:val="00967506"/>
    <w:rsid w:val="00967565"/>
    <w:rsid w:val="009679E2"/>
    <w:rsid w:val="00967B6A"/>
    <w:rsid w:val="00967CF7"/>
    <w:rsid w:val="00967DF3"/>
    <w:rsid w:val="009701D1"/>
    <w:rsid w:val="0097036C"/>
    <w:rsid w:val="009707EE"/>
    <w:rsid w:val="00970821"/>
    <w:rsid w:val="00970BAE"/>
    <w:rsid w:val="00970C02"/>
    <w:rsid w:val="00970E21"/>
    <w:rsid w:val="00970F63"/>
    <w:rsid w:val="00971015"/>
    <w:rsid w:val="0097144B"/>
    <w:rsid w:val="00971459"/>
    <w:rsid w:val="00971585"/>
    <w:rsid w:val="009717E8"/>
    <w:rsid w:val="00971AEA"/>
    <w:rsid w:val="00971E00"/>
    <w:rsid w:val="00972409"/>
    <w:rsid w:val="0097254A"/>
    <w:rsid w:val="00972BC9"/>
    <w:rsid w:val="00972D38"/>
    <w:rsid w:val="00972F23"/>
    <w:rsid w:val="00973026"/>
    <w:rsid w:val="00973318"/>
    <w:rsid w:val="00973728"/>
    <w:rsid w:val="0097376C"/>
    <w:rsid w:val="009738A8"/>
    <w:rsid w:val="009738CF"/>
    <w:rsid w:val="00973A4F"/>
    <w:rsid w:val="00973BE6"/>
    <w:rsid w:val="00973CBD"/>
    <w:rsid w:val="00973EE9"/>
    <w:rsid w:val="00974155"/>
    <w:rsid w:val="00974234"/>
    <w:rsid w:val="00974384"/>
    <w:rsid w:val="00974AFF"/>
    <w:rsid w:val="00974C40"/>
    <w:rsid w:val="00974DAA"/>
    <w:rsid w:val="00974E6A"/>
    <w:rsid w:val="00974FC5"/>
    <w:rsid w:val="009754AB"/>
    <w:rsid w:val="0097563A"/>
    <w:rsid w:val="00975C59"/>
    <w:rsid w:val="00975DAC"/>
    <w:rsid w:val="00976DF0"/>
    <w:rsid w:val="00976E1C"/>
    <w:rsid w:val="00977047"/>
    <w:rsid w:val="00977446"/>
    <w:rsid w:val="00977718"/>
    <w:rsid w:val="00977B61"/>
    <w:rsid w:val="00977D3B"/>
    <w:rsid w:val="009802DD"/>
    <w:rsid w:val="0098031D"/>
    <w:rsid w:val="009804C6"/>
    <w:rsid w:val="009805FB"/>
    <w:rsid w:val="009809BB"/>
    <w:rsid w:val="00980C7C"/>
    <w:rsid w:val="00980CAB"/>
    <w:rsid w:val="00980F85"/>
    <w:rsid w:val="00980FC4"/>
    <w:rsid w:val="0098103C"/>
    <w:rsid w:val="00981351"/>
    <w:rsid w:val="009814A1"/>
    <w:rsid w:val="009814E5"/>
    <w:rsid w:val="00981BA1"/>
    <w:rsid w:val="00981C4F"/>
    <w:rsid w:val="00981D4A"/>
    <w:rsid w:val="00981E5A"/>
    <w:rsid w:val="00981EDC"/>
    <w:rsid w:val="00981F02"/>
    <w:rsid w:val="0098209B"/>
    <w:rsid w:val="0098247B"/>
    <w:rsid w:val="0098260C"/>
    <w:rsid w:val="009826DD"/>
    <w:rsid w:val="009827CC"/>
    <w:rsid w:val="0098281A"/>
    <w:rsid w:val="00982936"/>
    <w:rsid w:val="009829C5"/>
    <w:rsid w:val="00982A95"/>
    <w:rsid w:val="00982AD0"/>
    <w:rsid w:val="00982B5B"/>
    <w:rsid w:val="009832AF"/>
    <w:rsid w:val="009832D7"/>
    <w:rsid w:val="00983434"/>
    <w:rsid w:val="00983445"/>
    <w:rsid w:val="009835B2"/>
    <w:rsid w:val="009836A8"/>
    <w:rsid w:val="009837CF"/>
    <w:rsid w:val="00983A0F"/>
    <w:rsid w:val="00983BE5"/>
    <w:rsid w:val="00983D1E"/>
    <w:rsid w:val="00983DD5"/>
    <w:rsid w:val="00983EF8"/>
    <w:rsid w:val="00984126"/>
    <w:rsid w:val="0098425A"/>
    <w:rsid w:val="009842AC"/>
    <w:rsid w:val="009842E9"/>
    <w:rsid w:val="00984342"/>
    <w:rsid w:val="0098434D"/>
    <w:rsid w:val="009845CA"/>
    <w:rsid w:val="0098465B"/>
    <w:rsid w:val="00984702"/>
    <w:rsid w:val="00984B74"/>
    <w:rsid w:val="0098503F"/>
    <w:rsid w:val="0098508C"/>
    <w:rsid w:val="0098540E"/>
    <w:rsid w:val="0098575D"/>
    <w:rsid w:val="009859BF"/>
    <w:rsid w:val="009859F5"/>
    <w:rsid w:val="00985C25"/>
    <w:rsid w:val="00985C3D"/>
    <w:rsid w:val="00985C9B"/>
    <w:rsid w:val="00985DBA"/>
    <w:rsid w:val="00986045"/>
    <w:rsid w:val="0098628A"/>
    <w:rsid w:val="009862D0"/>
    <w:rsid w:val="0098662E"/>
    <w:rsid w:val="00986B26"/>
    <w:rsid w:val="009870F3"/>
    <w:rsid w:val="0098739F"/>
    <w:rsid w:val="0098764E"/>
    <w:rsid w:val="00987ACC"/>
    <w:rsid w:val="00987E3A"/>
    <w:rsid w:val="0099012F"/>
    <w:rsid w:val="009901D9"/>
    <w:rsid w:val="009904C9"/>
    <w:rsid w:val="009907AE"/>
    <w:rsid w:val="00990925"/>
    <w:rsid w:val="00990C82"/>
    <w:rsid w:val="00990CFC"/>
    <w:rsid w:val="00990DB4"/>
    <w:rsid w:val="00990E8B"/>
    <w:rsid w:val="00990F4B"/>
    <w:rsid w:val="009910E7"/>
    <w:rsid w:val="0099140E"/>
    <w:rsid w:val="009917A4"/>
    <w:rsid w:val="00991A2F"/>
    <w:rsid w:val="00991DC6"/>
    <w:rsid w:val="009924A9"/>
    <w:rsid w:val="009928EC"/>
    <w:rsid w:val="00992AC9"/>
    <w:rsid w:val="00992AFF"/>
    <w:rsid w:val="00992BA4"/>
    <w:rsid w:val="00992C67"/>
    <w:rsid w:val="00992D41"/>
    <w:rsid w:val="00992DFE"/>
    <w:rsid w:val="009933A9"/>
    <w:rsid w:val="00993517"/>
    <w:rsid w:val="00993662"/>
    <w:rsid w:val="00993854"/>
    <w:rsid w:val="00993B7F"/>
    <w:rsid w:val="00993C2F"/>
    <w:rsid w:val="00993E38"/>
    <w:rsid w:val="00993E7B"/>
    <w:rsid w:val="00994028"/>
    <w:rsid w:val="00994038"/>
    <w:rsid w:val="009942AD"/>
    <w:rsid w:val="009945FC"/>
    <w:rsid w:val="00994662"/>
    <w:rsid w:val="00994739"/>
    <w:rsid w:val="0099494B"/>
    <w:rsid w:val="00994987"/>
    <w:rsid w:val="00994FF2"/>
    <w:rsid w:val="00995373"/>
    <w:rsid w:val="00995635"/>
    <w:rsid w:val="0099566B"/>
    <w:rsid w:val="0099594C"/>
    <w:rsid w:val="00995DFF"/>
    <w:rsid w:val="00996015"/>
    <w:rsid w:val="0099608F"/>
    <w:rsid w:val="009961CF"/>
    <w:rsid w:val="009962FE"/>
    <w:rsid w:val="009967E9"/>
    <w:rsid w:val="0099687A"/>
    <w:rsid w:val="009969B2"/>
    <w:rsid w:val="00996DBF"/>
    <w:rsid w:val="00996F5A"/>
    <w:rsid w:val="00997123"/>
    <w:rsid w:val="009973C3"/>
    <w:rsid w:val="00997582"/>
    <w:rsid w:val="009978BA"/>
    <w:rsid w:val="00997A2D"/>
    <w:rsid w:val="00997C05"/>
    <w:rsid w:val="009A00ED"/>
    <w:rsid w:val="009A0143"/>
    <w:rsid w:val="009A0165"/>
    <w:rsid w:val="009A0459"/>
    <w:rsid w:val="009A0568"/>
    <w:rsid w:val="009A056E"/>
    <w:rsid w:val="009A07E1"/>
    <w:rsid w:val="009A08C6"/>
    <w:rsid w:val="009A0A73"/>
    <w:rsid w:val="009A0BB3"/>
    <w:rsid w:val="009A0F3A"/>
    <w:rsid w:val="009A128B"/>
    <w:rsid w:val="009A12BE"/>
    <w:rsid w:val="009A131A"/>
    <w:rsid w:val="009A1624"/>
    <w:rsid w:val="009A1738"/>
    <w:rsid w:val="009A1989"/>
    <w:rsid w:val="009A1AEA"/>
    <w:rsid w:val="009A1ED0"/>
    <w:rsid w:val="009A1EF9"/>
    <w:rsid w:val="009A2067"/>
    <w:rsid w:val="009A219E"/>
    <w:rsid w:val="009A232C"/>
    <w:rsid w:val="009A2653"/>
    <w:rsid w:val="009A27B1"/>
    <w:rsid w:val="009A2AC4"/>
    <w:rsid w:val="009A2C89"/>
    <w:rsid w:val="009A2D9A"/>
    <w:rsid w:val="009A30D5"/>
    <w:rsid w:val="009A3794"/>
    <w:rsid w:val="009A37EA"/>
    <w:rsid w:val="009A3A1B"/>
    <w:rsid w:val="009A3B95"/>
    <w:rsid w:val="009A3D64"/>
    <w:rsid w:val="009A3EB9"/>
    <w:rsid w:val="009A4152"/>
    <w:rsid w:val="009A4509"/>
    <w:rsid w:val="009A4592"/>
    <w:rsid w:val="009A47D0"/>
    <w:rsid w:val="009A493D"/>
    <w:rsid w:val="009A4956"/>
    <w:rsid w:val="009A49D2"/>
    <w:rsid w:val="009A4A84"/>
    <w:rsid w:val="009A4AB4"/>
    <w:rsid w:val="009A4BA8"/>
    <w:rsid w:val="009A4CDC"/>
    <w:rsid w:val="009A4D3F"/>
    <w:rsid w:val="009A4EDC"/>
    <w:rsid w:val="009A5302"/>
    <w:rsid w:val="009A5378"/>
    <w:rsid w:val="009A5390"/>
    <w:rsid w:val="009A57B9"/>
    <w:rsid w:val="009A59C1"/>
    <w:rsid w:val="009A5C0F"/>
    <w:rsid w:val="009A5CC1"/>
    <w:rsid w:val="009A5EF3"/>
    <w:rsid w:val="009A68EC"/>
    <w:rsid w:val="009A6FC7"/>
    <w:rsid w:val="009A6FE4"/>
    <w:rsid w:val="009A7295"/>
    <w:rsid w:val="009A72B0"/>
    <w:rsid w:val="009A761B"/>
    <w:rsid w:val="009A7926"/>
    <w:rsid w:val="009A7BE0"/>
    <w:rsid w:val="009A7C85"/>
    <w:rsid w:val="009A7CF1"/>
    <w:rsid w:val="009A7D52"/>
    <w:rsid w:val="009A7F7D"/>
    <w:rsid w:val="009A7F91"/>
    <w:rsid w:val="009B041A"/>
    <w:rsid w:val="009B0EFE"/>
    <w:rsid w:val="009B111E"/>
    <w:rsid w:val="009B12C7"/>
    <w:rsid w:val="009B142C"/>
    <w:rsid w:val="009B1467"/>
    <w:rsid w:val="009B15AE"/>
    <w:rsid w:val="009B1634"/>
    <w:rsid w:val="009B16FD"/>
    <w:rsid w:val="009B18E8"/>
    <w:rsid w:val="009B1A48"/>
    <w:rsid w:val="009B1BB7"/>
    <w:rsid w:val="009B1C20"/>
    <w:rsid w:val="009B1F0F"/>
    <w:rsid w:val="009B2010"/>
    <w:rsid w:val="009B2049"/>
    <w:rsid w:val="009B20C0"/>
    <w:rsid w:val="009B20EB"/>
    <w:rsid w:val="009B2139"/>
    <w:rsid w:val="009B2297"/>
    <w:rsid w:val="009B22A7"/>
    <w:rsid w:val="009B235B"/>
    <w:rsid w:val="009B2C5C"/>
    <w:rsid w:val="009B2E68"/>
    <w:rsid w:val="009B3007"/>
    <w:rsid w:val="009B304B"/>
    <w:rsid w:val="009B3488"/>
    <w:rsid w:val="009B36BC"/>
    <w:rsid w:val="009B36C0"/>
    <w:rsid w:val="009B376C"/>
    <w:rsid w:val="009B37BA"/>
    <w:rsid w:val="009B3821"/>
    <w:rsid w:val="009B3866"/>
    <w:rsid w:val="009B387B"/>
    <w:rsid w:val="009B38B7"/>
    <w:rsid w:val="009B3D67"/>
    <w:rsid w:val="009B3EA2"/>
    <w:rsid w:val="009B3F07"/>
    <w:rsid w:val="009B43C9"/>
    <w:rsid w:val="009B44F4"/>
    <w:rsid w:val="009B4551"/>
    <w:rsid w:val="009B471B"/>
    <w:rsid w:val="009B487B"/>
    <w:rsid w:val="009B4940"/>
    <w:rsid w:val="009B4A56"/>
    <w:rsid w:val="009B4BE4"/>
    <w:rsid w:val="009B4F5C"/>
    <w:rsid w:val="009B506E"/>
    <w:rsid w:val="009B5303"/>
    <w:rsid w:val="009B54BD"/>
    <w:rsid w:val="009B553F"/>
    <w:rsid w:val="009B5570"/>
    <w:rsid w:val="009B5746"/>
    <w:rsid w:val="009B587D"/>
    <w:rsid w:val="009B5881"/>
    <w:rsid w:val="009B5D4F"/>
    <w:rsid w:val="009B5DD7"/>
    <w:rsid w:val="009B5DF5"/>
    <w:rsid w:val="009B625F"/>
    <w:rsid w:val="009B6344"/>
    <w:rsid w:val="009B63CB"/>
    <w:rsid w:val="009B6748"/>
    <w:rsid w:val="009B6782"/>
    <w:rsid w:val="009B67F4"/>
    <w:rsid w:val="009B697E"/>
    <w:rsid w:val="009B69C0"/>
    <w:rsid w:val="009B6AB8"/>
    <w:rsid w:val="009B6B0D"/>
    <w:rsid w:val="009B6E03"/>
    <w:rsid w:val="009B714A"/>
    <w:rsid w:val="009B7180"/>
    <w:rsid w:val="009B7183"/>
    <w:rsid w:val="009B73B6"/>
    <w:rsid w:val="009B755F"/>
    <w:rsid w:val="009B75B5"/>
    <w:rsid w:val="009B77C4"/>
    <w:rsid w:val="009B7F6D"/>
    <w:rsid w:val="009B7F72"/>
    <w:rsid w:val="009B7FC7"/>
    <w:rsid w:val="009C00F1"/>
    <w:rsid w:val="009C013A"/>
    <w:rsid w:val="009C02E7"/>
    <w:rsid w:val="009C0592"/>
    <w:rsid w:val="009C0926"/>
    <w:rsid w:val="009C0BAB"/>
    <w:rsid w:val="009C0FF1"/>
    <w:rsid w:val="009C103B"/>
    <w:rsid w:val="009C1331"/>
    <w:rsid w:val="009C143F"/>
    <w:rsid w:val="009C147C"/>
    <w:rsid w:val="009C1571"/>
    <w:rsid w:val="009C187E"/>
    <w:rsid w:val="009C1933"/>
    <w:rsid w:val="009C1B92"/>
    <w:rsid w:val="009C1BF6"/>
    <w:rsid w:val="009C1C9F"/>
    <w:rsid w:val="009C2210"/>
    <w:rsid w:val="009C228D"/>
    <w:rsid w:val="009C2463"/>
    <w:rsid w:val="009C26D5"/>
    <w:rsid w:val="009C2795"/>
    <w:rsid w:val="009C2BAD"/>
    <w:rsid w:val="009C2F3E"/>
    <w:rsid w:val="009C34AB"/>
    <w:rsid w:val="009C35A4"/>
    <w:rsid w:val="009C35C9"/>
    <w:rsid w:val="009C360E"/>
    <w:rsid w:val="009C36E4"/>
    <w:rsid w:val="009C39C3"/>
    <w:rsid w:val="009C3CAD"/>
    <w:rsid w:val="009C3CFB"/>
    <w:rsid w:val="009C4018"/>
    <w:rsid w:val="009C406B"/>
    <w:rsid w:val="009C40DC"/>
    <w:rsid w:val="009C46BE"/>
    <w:rsid w:val="009C48D0"/>
    <w:rsid w:val="009C49C2"/>
    <w:rsid w:val="009C4BFF"/>
    <w:rsid w:val="009C4D70"/>
    <w:rsid w:val="009C4E89"/>
    <w:rsid w:val="009C4F29"/>
    <w:rsid w:val="009C500B"/>
    <w:rsid w:val="009C5031"/>
    <w:rsid w:val="009C50C2"/>
    <w:rsid w:val="009C51EF"/>
    <w:rsid w:val="009C59A3"/>
    <w:rsid w:val="009C6636"/>
    <w:rsid w:val="009C69A4"/>
    <w:rsid w:val="009C6B15"/>
    <w:rsid w:val="009C6BCE"/>
    <w:rsid w:val="009C6BF5"/>
    <w:rsid w:val="009C6C19"/>
    <w:rsid w:val="009C6C3C"/>
    <w:rsid w:val="009C6C73"/>
    <w:rsid w:val="009C707E"/>
    <w:rsid w:val="009C7128"/>
    <w:rsid w:val="009C712E"/>
    <w:rsid w:val="009C72D6"/>
    <w:rsid w:val="009C7817"/>
    <w:rsid w:val="009C7B82"/>
    <w:rsid w:val="009C7B88"/>
    <w:rsid w:val="009C7C9D"/>
    <w:rsid w:val="009C7F4B"/>
    <w:rsid w:val="009D062C"/>
    <w:rsid w:val="009D0735"/>
    <w:rsid w:val="009D08C8"/>
    <w:rsid w:val="009D0A63"/>
    <w:rsid w:val="009D0CA3"/>
    <w:rsid w:val="009D0D06"/>
    <w:rsid w:val="009D0D49"/>
    <w:rsid w:val="009D147C"/>
    <w:rsid w:val="009D181E"/>
    <w:rsid w:val="009D182C"/>
    <w:rsid w:val="009D1B05"/>
    <w:rsid w:val="009D1DE1"/>
    <w:rsid w:val="009D2137"/>
    <w:rsid w:val="009D2350"/>
    <w:rsid w:val="009D245D"/>
    <w:rsid w:val="009D24F9"/>
    <w:rsid w:val="009D262A"/>
    <w:rsid w:val="009D2673"/>
    <w:rsid w:val="009D26A6"/>
    <w:rsid w:val="009D274B"/>
    <w:rsid w:val="009D28A1"/>
    <w:rsid w:val="009D2EF0"/>
    <w:rsid w:val="009D32C6"/>
    <w:rsid w:val="009D3401"/>
    <w:rsid w:val="009D35FB"/>
    <w:rsid w:val="009D368D"/>
    <w:rsid w:val="009D37B3"/>
    <w:rsid w:val="009D39C0"/>
    <w:rsid w:val="009D3CE6"/>
    <w:rsid w:val="009D4302"/>
    <w:rsid w:val="009D468C"/>
    <w:rsid w:val="009D476C"/>
    <w:rsid w:val="009D477F"/>
    <w:rsid w:val="009D4934"/>
    <w:rsid w:val="009D4E8D"/>
    <w:rsid w:val="009D4F4A"/>
    <w:rsid w:val="009D51CC"/>
    <w:rsid w:val="009D552E"/>
    <w:rsid w:val="009D5762"/>
    <w:rsid w:val="009D57E8"/>
    <w:rsid w:val="009D5989"/>
    <w:rsid w:val="009D5DF3"/>
    <w:rsid w:val="009D5F8F"/>
    <w:rsid w:val="009D5F93"/>
    <w:rsid w:val="009D664D"/>
    <w:rsid w:val="009D66B1"/>
    <w:rsid w:val="009D6738"/>
    <w:rsid w:val="009D67B5"/>
    <w:rsid w:val="009D6A6D"/>
    <w:rsid w:val="009D6B20"/>
    <w:rsid w:val="009D6CE4"/>
    <w:rsid w:val="009D6EC6"/>
    <w:rsid w:val="009D6F53"/>
    <w:rsid w:val="009D7397"/>
    <w:rsid w:val="009D7449"/>
    <w:rsid w:val="009D75BF"/>
    <w:rsid w:val="009D763D"/>
    <w:rsid w:val="009D779C"/>
    <w:rsid w:val="009D789F"/>
    <w:rsid w:val="009D7B42"/>
    <w:rsid w:val="009D7D84"/>
    <w:rsid w:val="009D7E96"/>
    <w:rsid w:val="009E008F"/>
    <w:rsid w:val="009E0204"/>
    <w:rsid w:val="009E0207"/>
    <w:rsid w:val="009E0387"/>
    <w:rsid w:val="009E03AB"/>
    <w:rsid w:val="009E06FC"/>
    <w:rsid w:val="009E0780"/>
    <w:rsid w:val="009E07D7"/>
    <w:rsid w:val="009E09E0"/>
    <w:rsid w:val="009E0C7B"/>
    <w:rsid w:val="009E1234"/>
    <w:rsid w:val="009E123E"/>
    <w:rsid w:val="009E13B8"/>
    <w:rsid w:val="009E1667"/>
    <w:rsid w:val="009E17CA"/>
    <w:rsid w:val="009E1BEB"/>
    <w:rsid w:val="009E1BF3"/>
    <w:rsid w:val="009E1CD6"/>
    <w:rsid w:val="009E22E2"/>
    <w:rsid w:val="009E2407"/>
    <w:rsid w:val="009E257B"/>
    <w:rsid w:val="009E2816"/>
    <w:rsid w:val="009E285A"/>
    <w:rsid w:val="009E29FB"/>
    <w:rsid w:val="009E2AA3"/>
    <w:rsid w:val="009E2B70"/>
    <w:rsid w:val="009E2D98"/>
    <w:rsid w:val="009E321B"/>
    <w:rsid w:val="009E327F"/>
    <w:rsid w:val="009E34E4"/>
    <w:rsid w:val="009E34F2"/>
    <w:rsid w:val="009E3B79"/>
    <w:rsid w:val="009E3C81"/>
    <w:rsid w:val="009E3DD5"/>
    <w:rsid w:val="009E3FA8"/>
    <w:rsid w:val="009E4183"/>
    <w:rsid w:val="009E4B50"/>
    <w:rsid w:val="009E4BFC"/>
    <w:rsid w:val="009E5230"/>
    <w:rsid w:val="009E541E"/>
    <w:rsid w:val="009E605A"/>
    <w:rsid w:val="009E63C4"/>
    <w:rsid w:val="009E67F0"/>
    <w:rsid w:val="009E69F4"/>
    <w:rsid w:val="009E6AB7"/>
    <w:rsid w:val="009E6D7C"/>
    <w:rsid w:val="009E73CD"/>
    <w:rsid w:val="009E7555"/>
    <w:rsid w:val="009E7582"/>
    <w:rsid w:val="009E7CF3"/>
    <w:rsid w:val="009F0021"/>
    <w:rsid w:val="009F0425"/>
    <w:rsid w:val="009F04B3"/>
    <w:rsid w:val="009F0518"/>
    <w:rsid w:val="009F05D8"/>
    <w:rsid w:val="009F0601"/>
    <w:rsid w:val="009F0874"/>
    <w:rsid w:val="009F0883"/>
    <w:rsid w:val="009F08A3"/>
    <w:rsid w:val="009F08DA"/>
    <w:rsid w:val="009F0AAE"/>
    <w:rsid w:val="009F0B70"/>
    <w:rsid w:val="009F0CCF"/>
    <w:rsid w:val="009F0EB9"/>
    <w:rsid w:val="009F0FF1"/>
    <w:rsid w:val="009F1134"/>
    <w:rsid w:val="009F1365"/>
    <w:rsid w:val="009F1409"/>
    <w:rsid w:val="009F1580"/>
    <w:rsid w:val="009F1A95"/>
    <w:rsid w:val="009F1C05"/>
    <w:rsid w:val="009F1F04"/>
    <w:rsid w:val="009F249E"/>
    <w:rsid w:val="009F28B8"/>
    <w:rsid w:val="009F290E"/>
    <w:rsid w:val="009F298E"/>
    <w:rsid w:val="009F2AB0"/>
    <w:rsid w:val="009F2ACE"/>
    <w:rsid w:val="009F2B5E"/>
    <w:rsid w:val="009F2BB5"/>
    <w:rsid w:val="009F301D"/>
    <w:rsid w:val="009F323E"/>
    <w:rsid w:val="009F337F"/>
    <w:rsid w:val="009F35D3"/>
    <w:rsid w:val="009F3815"/>
    <w:rsid w:val="009F3829"/>
    <w:rsid w:val="009F4125"/>
    <w:rsid w:val="009F4192"/>
    <w:rsid w:val="009F4513"/>
    <w:rsid w:val="009F45CD"/>
    <w:rsid w:val="009F45FC"/>
    <w:rsid w:val="009F46B6"/>
    <w:rsid w:val="009F4C24"/>
    <w:rsid w:val="009F4F0E"/>
    <w:rsid w:val="009F5123"/>
    <w:rsid w:val="009F518D"/>
    <w:rsid w:val="009F5533"/>
    <w:rsid w:val="009F5874"/>
    <w:rsid w:val="009F5957"/>
    <w:rsid w:val="009F5B88"/>
    <w:rsid w:val="009F5B93"/>
    <w:rsid w:val="009F5F24"/>
    <w:rsid w:val="009F61A6"/>
    <w:rsid w:val="009F62DF"/>
    <w:rsid w:val="009F641C"/>
    <w:rsid w:val="009F6570"/>
    <w:rsid w:val="009F65AE"/>
    <w:rsid w:val="009F668E"/>
    <w:rsid w:val="009F6A55"/>
    <w:rsid w:val="009F6A6B"/>
    <w:rsid w:val="009F6AAF"/>
    <w:rsid w:val="009F6CA3"/>
    <w:rsid w:val="009F7232"/>
    <w:rsid w:val="009F72D4"/>
    <w:rsid w:val="009F7D9C"/>
    <w:rsid w:val="009F7FC1"/>
    <w:rsid w:val="00A00152"/>
    <w:rsid w:val="00A00244"/>
    <w:rsid w:val="00A00507"/>
    <w:rsid w:val="00A00B13"/>
    <w:rsid w:val="00A00C64"/>
    <w:rsid w:val="00A00E0F"/>
    <w:rsid w:val="00A011DF"/>
    <w:rsid w:val="00A015A1"/>
    <w:rsid w:val="00A01B81"/>
    <w:rsid w:val="00A01CA8"/>
    <w:rsid w:val="00A01D4A"/>
    <w:rsid w:val="00A01F71"/>
    <w:rsid w:val="00A0223F"/>
    <w:rsid w:val="00A0228B"/>
    <w:rsid w:val="00A025B5"/>
    <w:rsid w:val="00A028D2"/>
    <w:rsid w:val="00A02A62"/>
    <w:rsid w:val="00A02B01"/>
    <w:rsid w:val="00A02D75"/>
    <w:rsid w:val="00A03123"/>
    <w:rsid w:val="00A033CE"/>
    <w:rsid w:val="00A033DD"/>
    <w:rsid w:val="00A0343D"/>
    <w:rsid w:val="00A0353F"/>
    <w:rsid w:val="00A04026"/>
    <w:rsid w:val="00A040C6"/>
    <w:rsid w:val="00A042A9"/>
    <w:rsid w:val="00A04504"/>
    <w:rsid w:val="00A046EC"/>
    <w:rsid w:val="00A04731"/>
    <w:rsid w:val="00A04854"/>
    <w:rsid w:val="00A0498B"/>
    <w:rsid w:val="00A04BC4"/>
    <w:rsid w:val="00A04DF5"/>
    <w:rsid w:val="00A04E8A"/>
    <w:rsid w:val="00A05191"/>
    <w:rsid w:val="00A051F3"/>
    <w:rsid w:val="00A052FE"/>
    <w:rsid w:val="00A0533E"/>
    <w:rsid w:val="00A053F6"/>
    <w:rsid w:val="00A0542A"/>
    <w:rsid w:val="00A054B8"/>
    <w:rsid w:val="00A057DD"/>
    <w:rsid w:val="00A05B41"/>
    <w:rsid w:val="00A05DFA"/>
    <w:rsid w:val="00A06096"/>
    <w:rsid w:val="00A0617B"/>
    <w:rsid w:val="00A061BD"/>
    <w:rsid w:val="00A062B2"/>
    <w:rsid w:val="00A064A1"/>
    <w:rsid w:val="00A065B8"/>
    <w:rsid w:val="00A06A9C"/>
    <w:rsid w:val="00A06AA7"/>
    <w:rsid w:val="00A06B19"/>
    <w:rsid w:val="00A06BDD"/>
    <w:rsid w:val="00A06FF5"/>
    <w:rsid w:val="00A0723D"/>
    <w:rsid w:val="00A0723E"/>
    <w:rsid w:val="00A074BB"/>
    <w:rsid w:val="00A076CD"/>
    <w:rsid w:val="00A07CD8"/>
    <w:rsid w:val="00A07F58"/>
    <w:rsid w:val="00A100F7"/>
    <w:rsid w:val="00A102E9"/>
    <w:rsid w:val="00A10385"/>
    <w:rsid w:val="00A103DC"/>
    <w:rsid w:val="00A104DA"/>
    <w:rsid w:val="00A10734"/>
    <w:rsid w:val="00A109E6"/>
    <w:rsid w:val="00A10ACB"/>
    <w:rsid w:val="00A10CA5"/>
    <w:rsid w:val="00A10D55"/>
    <w:rsid w:val="00A10F9B"/>
    <w:rsid w:val="00A11082"/>
    <w:rsid w:val="00A1132F"/>
    <w:rsid w:val="00A113FE"/>
    <w:rsid w:val="00A1147F"/>
    <w:rsid w:val="00A117A0"/>
    <w:rsid w:val="00A11975"/>
    <w:rsid w:val="00A11D8F"/>
    <w:rsid w:val="00A11E49"/>
    <w:rsid w:val="00A12133"/>
    <w:rsid w:val="00A12398"/>
    <w:rsid w:val="00A12780"/>
    <w:rsid w:val="00A12858"/>
    <w:rsid w:val="00A12AB4"/>
    <w:rsid w:val="00A12DCD"/>
    <w:rsid w:val="00A13042"/>
    <w:rsid w:val="00A1305E"/>
    <w:rsid w:val="00A130F3"/>
    <w:rsid w:val="00A132B7"/>
    <w:rsid w:val="00A1399E"/>
    <w:rsid w:val="00A139B6"/>
    <w:rsid w:val="00A13D4D"/>
    <w:rsid w:val="00A13D7D"/>
    <w:rsid w:val="00A13DBC"/>
    <w:rsid w:val="00A13F6A"/>
    <w:rsid w:val="00A13FF2"/>
    <w:rsid w:val="00A1414B"/>
    <w:rsid w:val="00A14172"/>
    <w:rsid w:val="00A142C4"/>
    <w:rsid w:val="00A1435A"/>
    <w:rsid w:val="00A143BC"/>
    <w:rsid w:val="00A146DB"/>
    <w:rsid w:val="00A14880"/>
    <w:rsid w:val="00A14A3A"/>
    <w:rsid w:val="00A151D4"/>
    <w:rsid w:val="00A1533B"/>
    <w:rsid w:val="00A15676"/>
    <w:rsid w:val="00A15AB2"/>
    <w:rsid w:val="00A15AE4"/>
    <w:rsid w:val="00A15CA0"/>
    <w:rsid w:val="00A15E17"/>
    <w:rsid w:val="00A15E8B"/>
    <w:rsid w:val="00A15EDA"/>
    <w:rsid w:val="00A16023"/>
    <w:rsid w:val="00A16244"/>
    <w:rsid w:val="00A164F7"/>
    <w:rsid w:val="00A16719"/>
    <w:rsid w:val="00A16804"/>
    <w:rsid w:val="00A16865"/>
    <w:rsid w:val="00A16A42"/>
    <w:rsid w:val="00A16C99"/>
    <w:rsid w:val="00A16D51"/>
    <w:rsid w:val="00A16D89"/>
    <w:rsid w:val="00A16FA7"/>
    <w:rsid w:val="00A170FE"/>
    <w:rsid w:val="00A172E7"/>
    <w:rsid w:val="00A17458"/>
    <w:rsid w:val="00A17506"/>
    <w:rsid w:val="00A175A5"/>
    <w:rsid w:val="00A17696"/>
    <w:rsid w:val="00A1793C"/>
    <w:rsid w:val="00A17994"/>
    <w:rsid w:val="00A179A1"/>
    <w:rsid w:val="00A17C99"/>
    <w:rsid w:val="00A20338"/>
    <w:rsid w:val="00A2046A"/>
    <w:rsid w:val="00A205BC"/>
    <w:rsid w:val="00A206F4"/>
    <w:rsid w:val="00A20829"/>
    <w:rsid w:val="00A20AA1"/>
    <w:rsid w:val="00A20C44"/>
    <w:rsid w:val="00A20C51"/>
    <w:rsid w:val="00A20ED0"/>
    <w:rsid w:val="00A210CA"/>
    <w:rsid w:val="00A21196"/>
    <w:rsid w:val="00A214C4"/>
    <w:rsid w:val="00A217C7"/>
    <w:rsid w:val="00A21862"/>
    <w:rsid w:val="00A219C4"/>
    <w:rsid w:val="00A21ABB"/>
    <w:rsid w:val="00A21CC1"/>
    <w:rsid w:val="00A21D87"/>
    <w:rsid w:val="00A21DC3"/>
    <w:rsid w:val="00A22255"/>
    <w:rsid w:val="00A222F1"/>
    <w:rsid w:val="00A22340"/>
    <w:rsid w:val="00A227A3"/>
    <w:rsid w:val="00A22807"/>
    <w:rsid w:val="00A22929"/>
    <w:rsid w:val="00A22AA8"/>
    <w:rsid w:val="00A22D61"/>
    <w:rsid w:val="00A22DAF"/>
    <w:rsid w:val="00A22FF2"/>
    <w:rsid w:val="00A233B6"/>
    <w:rsid w:val="00A23470"/>
    <w:rsid w:val="00A23761"/>
    <w:rsid w:val="00A239F8"/>
    <w:rsid w:val="00A23D87"/>
    <w:rsid w:val="00A23DAB"/>
    <w:rsid w:val="00A23E62"/>
    <w:rsid w:val="00A23E76"/>
    <w:rsid w:val="00A240C3"/>
    <w:rsid w:val="00A24319"/>
    <w:rsid w:val="00A2445C"/>
    <w:rsid w:val="00A24474"/>
    <w:rsid w:val="00A2454E"/>
    <w:rsid w:val="00A24968"/>
    <w:rsid w:val="00A24A9C"/>
    <w:rsid w:val="00A24B6B"/>
    <w:rsid w:val="00A24FE5"/>
    <w:rsid w:val="00A25041"/>
    <w:rsid w:val="00A25124"/>
    <w:rsid w:val="00A254AC"/>
    <w:rsid w:val="00A256BB"/>
    <w:rsid w:val="00A25D54"/>
    <w:rsid w:val="00A26089"/>
    <w:rsid w:val="00A26166"/>
    <w:rsid w:val="00A26197"/>
    <w:rsid w:val="00A26365"/>
    <w:rsid w:val="00A268AA"/>
    <w:rsid w:val="00A26A6A"/>
    <w:rsid w:val="00A26B59"/>
    <w:rsid w:val="00A26C1F"/>
    <w:rsid w:val="00A26DD5"/>
    <w:rsid w:val="00A26E54"/>
    <w:rsid w:val="00A26E86"/>
    <w:rsid w:val="00A2734A"/>
    <w:rsid w:val="00A275E1"/>
    <w:rsid w:val="00A27A33"/>
    <w:rsid w:val="00A27D46"/>
    <w:rsid w:val="00A27F4D"/>
    <w:rsid w:val="00A3008C"/>
    <w:rsid w:val="00A305BF"/>
    <w:rsid w:val="00A30618"/>
    <w:rsid w:val="00A3078E"/>
    <w:rsid w:val="00A30921"/>
    <w:rsid w:val="00A3095D"/>
    <w:rsid w:val="00A30973"/>
    <w:rsid w:val="00A30991"/>
    <w:rsid w:val="00A30C16"/>
    <w:rsid w:val="00A30E2B"/>
    <w:rsid w:val="00A30F96"/>
    <w:rsid w:val="00A3109B"/>
    <w:rsid w:val="00A31402"/>
    <w:rsid w:val="00A3146A"/>
    <w:rsid w:val="00A3187A"/>
    <w:rsid w:val="00A31AF8"/>
    <w:rsid w:val="00A31B1A"/>
    <w:rsid w:val="00A31CAB"/>
    <w:rsid w:val="00A31FC1"/>
    <w:rsid w:val="00A32111"/>
    <w:rsid w:val="00A32150"/>
    <w:rsid w:val="00A32222"/>
    <w:rsid w:val="00A326B0"/>
    <w:rsid w:val="00A326FB"/>
    <w:rsid w:val="00A32822"/>
    <w:rsid w:val="00A32828"/>
    <w:rsid w:val="00A32D38"/>
    <w:rsid w:val="00A33102"/>
    <w:rsid w:val="00A33469"/>
    <w:rsid w:val="00A334FD"/>
    <w:rsid w:val="00A33B56"/>
    <w:rsid w:val="00A33B81"/>
    <w:rsid w:val="00A33BD7"/>
    <w:rsid w:val="00A33DEA"/>
    <w:rsid w:val="00A341DD"/>
    <w:rsid w:val="00A34266"/>
    <w:rsid w:val="00A34319"/>
    <w:rsid w:val="00A3451E"/>
    <w:rsid w:val="00A34693"/>
    <w:rsid w:val="00A34A01"/>
    <w:rsid w:val="00A34BEE"/>
    <w:rsid w:val="00A34CEB"/>
    <w:rsid w:val="00A34CF7"/>
    <w:rsid w:val="00A34FC0"/>
    <w:rsid w:val="00A35083"/>
    <w:rsid w:val="00A35204"/>
    <w:rsid w:val="00A353A7"/>
    <w:rsid w:val="00A353BD"/>
    <w:rsid w:val="00A355F7"/>
    <w:rsid w:val="00A3583C"/>
    <w:rsid w:val="00A35CCE"/>
    <w:rsid w:val="00A35F3D"/>
    <w:rsid w:val="00A35F76"/>
    <w:rsid w:val="00A36005"/>
    <w:rsid w:val="00A36050"/>
    <w:rsid w:val="00A3654C"/>
    <w:rsid w:val="00A365FC"/>
    <w:rsid w:val="00A367A8"/>
    <w:rsid w:val="00A369FB"/>
    <w:rsid w:val="00A36B83"/>
    <w:rsid w:val="00A36C55"/>
    <w:rsid w:val="00A36E20"/>
    <w:rsid w:val="00A36E31"/>
    <w:rsid w:val="00A36F27"/>
    <w:rsid w:val="00A36FB7"/>
    <w:rsid w:val="00A370BF"/>
    <w:rsid w:val="00A37586"/>
    <w:rsid w:val="00A3780C"/>
    <w:rsid w:val="00A37A29"/>
    <w:rsid w:val="00A37A72"/>
    <w:rsid w:val="00A37C51"/>
    <w:rsid w:val="00A37D0D"/>
    <w:rsid w:val="00A40113"/>
    <w:rsid w:val="00A4017D"/>
    <w:rsid w:val="00A40274"/>
    <w:rsid w:val="00A405A1"/>
    <w:rsid w:val="00A4071E"/>
    <w:rsid w:val="00A408D6"/>
    <w:rsid w:val="00A408EC"/>
    <w:rsid w:val="00A40E28"/>
    <w:rsid w:val="00A40F34"/>
    <w:rsid w:val="00A410C9"/>
    <w:rsid w:val="00A4121F"/>
    <w:rsid w:val="00A4155E"/>
    <w:rsid w:val="00A41637"/>
    <w:rsid w:val="00A4177B"/>
    <w:rsid w:val="00A41782"/>
    <w:rsid w:val="00A419C2"/>
    <w:rsid w:val="00A41BAE"/>
    <w:rsid w:val="00A41EA5"/>
    <w:rsid w:val="00A41EDC"/>
    <w:rsid w:val="00A41F82"/>
    <w:rsid w:val="00A42071"/>
    <w:rsid w:val="00A420FB"/>
    <w:rsid w:val="00A4216D"/>
    <w:rsid w:val="00A42295"/>
    <w:rsid w:val="00A42684"/>
    <w:rsid w:val="00A42774"/>
    <w:rsid w:val="00A42B44"/>
    <w:rsid w:val="00A42BF6"/>
    <w:rsid w:val="00A42C10"/>
    <w:rsid w:val="00A42FF9"/>
    <w:rsid w:val="00A43118"/>
    <w:rsid w:val="00A43405"/>
    <w:rsid w:val="00A43574"/>
    <w:rsid w:val="00A43731"/>
    <w:rsid w:val="00A43AB6"/>
    <w:rsid w:val="00A43ABB"/>
    <w:rsid w:val="00A43AC1"/>
    <w:rsid w:val="00A43EB9"/>
    <w:rsid w:val="00A43EC4"/>
    <w:rsid w:val="00A43F87"/>
    <w:rsid w:val="00A440DD"/>
    <w:rsid w:val="00A442E3"/>
    <w:rsid w:val="00A4450D"/>
    <w:rsid w:val="00A44775"/>
    <w:rsid w:val="00A449E1"/>
    <w:rsid w:val="00A44A5D"/>
    <w:rsid w:val="00A44B0E"/>
    <w:rsid w:val="00A44C43"/>
    <w:rsid w:val="00A44E6A"/>
    <w:rsid w:val="00A454C9"/>
    <w:rsid w:val="00A45518"/>
    <w:rsid w:val="00A459D9"/>
    <w:rsid w:val="00A45AF6"/>
    <w:rsid w:val="00A45BDA"/>
    <w:rsid w:val="00A45C6D"/>
    <w:rsid w:val="00A46158"/>
    <w:rsid w:val="00A462FE"/>
    <w:rsid w:val="00A4662D"/>
    <w:rsid w:val="00A46853"/>
    <w:rsid w:val="00A4698C"/>
    <w:rsid w:val="00A46C5D"/>
    <w:rsid w:val="00A46E22"/>
    <w:rsid w:val="00A470C4"/>
    <w:rsid w:val="00A473A0"/>
    <w:rsid w:val="00A4774D"/>
    <w:rsid w:val="00A47A4D"/>
    <w:rsid w:val="00A47B78"/>
    <w:rsid w:val="00A47BCB"/>
    <w:rsid w:val="00A47E2E"/>
    <w:rsid w:val="00A47EA2"/>
    <w:rsid w:val="00A501E8"/>
    <w:rsid w:val="00A50515"/>
    <w:rsid w:val="00A50726"/>
    <w:rsid w:val="00A50737"/>
    <w:rsid w:val="00A507FF"/>
    <w:rsid w:val="00A509BE"/>
    <w:rsid w:val="00A50BE3"/>
    <w:rsid w:val="00A50D0E"/>
    <w:rsid w:val="00A510E8"/>
    <w:rsid w:val="00A513BB"/>
    <w:rsid w:val="00A5152E"/>
    <w:rsid w:val="00A51535"/>
    <w:rsid w:val="00A515AA"/>
    <w:rsid w:val="00A51DCD"/>
    <w:rsid w:val="00A51ECB"/>
    <w:rsid w:val="00A5233D"/>
    <w:rsid w:val="00A52647"/>
    <w:rsid w:val="00A526C3"/>
    <w:rsid w:val="00A52790"/>
    <w:rsid w:val="00A52B3E"/>
    <w:rsid w:val="00A52D7B"/>
    <w:rsid w:val="00A53110"/>
    <w:rsid w:val="00A53210"/>
    <w:rsid w:val="00A5321F"/>
    <w:rsid w:val="00A5322A"/>
    <w:rsid w:val="00A533A3"/>
    <w:rsid w:val="00A53575"/>
    <w:rsid w:val="00A536FF"/>
    <w:rsid w:val="00A537FF"/>
    <w:rsid w:val="00A53EA6"/>
    <w:rsid w:val="00A54160"/>
    <w:rsid w:val="00A541B2"/>
    <w:rsid w:val="00A542A4"/>
    <w:rsid w:val="00A54542"/>
    <w:rsid w:val="00A54A16"/>
    <w:rsid w:val="00A54B18"/>
    <w:rsid w:val="00A54C53"/>
    <w:rsid w:val="00A5509F"/>
    <w:rsid w:val="00A551B6"/>
    <w:rsid w:val="00A5537C"/>
    <w:rsid w:val="00A5543D"/>
    <w:rsid w:val="00A55465"/>
    <w:rsid w:val="00A55618"/>
    <w:rsid w:val="00A55684"/>
    <w:rsid w:val="00A556A9"/>
    <w:rsid w:val="00A5570E"/>
    <w:rsid w:val="00A55947"/>
    <w:rsid w:val="00A55BF2"/>
    <w:rsid w:val="00A55C68"/>
    <w:rsid w:val="00A55D03"/>
    <w:rsid w:val="00A55D73"/>
    <w:rsid w:val="00A5668A"/>
    <w:rsid w:val="00A56759"/>
    <w:rsid w:val="00A567D9"/>
    <w:rsid w:val="00A56B5A"/>
    <w:rsid w:val="00A57050"/>
    <w:rsid w:val="00A57070"/>
    <w:rsid w:val="00A570BE"/>
    <w:rsid w:val="00A5713C"/>
    <w:rsid w:val="00A571A4"/>
    <w:rsid w:val="00A571F0"/>
    <w:rsid w:val="00A57305"/>
    <w:rsid w:val="00A57452"/>
    <w:rsid w:val="00A57BBA"/>
    <w:rsid w:val="00A57C1B"/>
    <w:rsid w:val="00A57D36"/>
    <w:rsid w:val="00A57EF2"/>
    <w:rsid w:val="00A57FA3"/>
    <w:rsid w:val="00A57FC2"/>
    <w:rsid w:val="00A600BE"/>
    <w:rsid w:val="00A606DB"/>
    <w:rsid w:val="00A606DE"/>
    <w:rsid w:val="00A60854"/>
    <w:rsid w:val="00A60AF1"/>
    <w:rsid w:val="00A60AF5"/>
    <w:rsid w:val="00A60CFB"/>
    <w:rsid w:val="00A60DF0"/>
    <w:rsid w:val="00A60E8A"/>
    <w:rsid w:val="00A60F73"/>
    <w:rsid w:val="00A61316"/>
    <w:rsid w:val="00A61335"/>
    <w:rsid w:val="00A613B1"/>
    <w:rsid w:val="00A6140D"/>
    <w:rsid w:val="00A6143A"/>
    <w:rsid w:val="00A614C6"/>
    <w:rsid w:val="00A61598"/>
    <w:rsid w:val="00A615C7"/>
    <w:rsid w:val="00A618BD"/>
    <w:rsid w:val="00A61AEF"/>
    <w:rsid w:val="00A61B95"/>
    <w:rsid w:val="00A61BFB"/>
    <w:rsid w:val="00A61E98"/>
    <w:rsid w:val="00A61F04"/>
    <w:rsid w:val="00A61F72"/>
    <w:rsid w:val="00A62200"/>
    <w:rsid w:val="00A623C9"/>
    <w:rsid w:val="00A62656"/>
    <w:rsid w:val="00A628EE"/>
    <w:rsid w:val="00A62A33"/>
    <w:rsid w:val="00A62D02"/>
    <w:rsid w:val="00A62D0A"/>
    <w:rsid w:val="00A62F8E"/>
    <w:rsid w:val="00A6304C"/>
    <w:rsid w:val="00A630F2"/>
    <w:rsid w:val="00A633A1"/>
    <w:rsid w:val="00A633CF"/>
    <w:rsid w:val="00A63649"/>
    <w:rsid w:val="00A637B9"/>
    <w:rsid w:val="00A638EB"/>
    <w:rsid w:val="00A63C4D"/>
    <w:rsid w:val="00A6421D"/>
    <w:rsid w:val="00A6423C"/>
    <w:rsid w:val="00A6430C"/>
    <w:rsid w:val="00A64347"/>
    <w:rsid w:val="00A6435A"/>
    <w:rsid w:val="00A64813"/>
    <w:rsid w:val="00A648EA"/>
    <w:rsid w:val="00A64C15"/>
    <w:rsid w:val="00A64C1A"/>
    <w:rsid w:val="00A65105"/>
    <w:rsid w:val="00A65395"/>
    <w:rsid w:val="00A65600"/>
    <w:rsid w:val="00A6579D"/>
    <w:rsid w:val="00A65841"/>
    <w:rsid w:val="00A65895"/>
    <w:rsid w:val="00A65975"/>
    <w:rsid w:val="00A65B7B"/>
    <w:rsid w:val="00A65D7F"/>
    <w:rsid w:val="00A66551"/>
    <w:rsid w:val="00A666EB"/>
    <w:rsid w:val="00A6676D"/>
    <w:rsid w:val="00A66AEF"/>
    <w:rsid w:val="00A66DB7"/>
    <w:rsid w:val="00A66FBB"/>
    <w:rsid w:val="00A671C0"/>
    <w:rsid w:val="00A672A7"/>
    <w:rsid w:val="00A67311"/>
    <w:rsid w:val="00A67441"/>
    <w:rsid w:val="00A67726"/>
    <w:rsid w:val="00A6788E"/>
    <w:rsid w:val="00A67962"/>
    <w:rsid w:val="00A67B03"/>
    <w:rsid w:val="00A67C20"/>
    <w:rsid w:val="00A67C4F"/>
    <w:rsid w:val="00A67E60"/>
    <w:rsid w:val="00A67E98"/>
    <w:rsid w:val="00A67F96"/>
    <w:rsid w:val="00A7005F"/>
    <w:rsid w:val="00A70163"/>
    <w:rsid w:val="00A70391"/>
    <w:rsid w:val="00A70446"/>
    <w:rsid w:val="00A707DB"/>
    <w:rsid w:val="00A70B3C"/>
    <w:rsid w:val="00A713DB"/>
    <w:rsid w:val="00A71466"/>
    <w:rsid w:val="00A71498"/>
    <w:rsid w:val="00A714C6"/>
    <w:rsid w:val="00A7170F"/>
    <w:rsid w:val="00A71726"/>
    <w:rsid w:val="00A717A6"/>
    <w:rsid w:val="00A71852"/>
    <w:rsid w:val="00A71A4A"/>
    <w:rsid w:val="00A71BE1"/>
    <w:rsid w:val="00A721A1"/>
    <w:rsid w:val="00A72288"/>
    <w:rsid w:val="00A72308"/>
    <w:rsid w:val="00A725C2"/>
    <w:rsid w:val="00A7265E"/>
    <w:rsid w:val="00A726BD"/>
    <w:rsid w:val="00A72795"/>
    <w:rsid w:val="00A73076"/>
    <w:rsid w:val="00A73601"/>
    <w:rsid w:val="00A737BF"/>
    <w:rsid w:val="00A737C4"/>
    <w:rsid w:val="00A73890"/>
    <w:rsid w:val="00A739B5"/>
    <w:rsid w:val="00A73E86"/>
    <w:rsid w:val="00A73F8A"/>
    <w:rsid w:val="00A74024"/>
    <w:rsid w:val="00A7452F"/>
    <w:rsid w:val="00A74598"/>
    <w:rsid w:val="00A74642"/>
    <w:rsid w:val="00A7465D"/>
    <w:rsid w:val="00A746EC"/>
    <w:rsid w:val="00A7477C"/>
    <w:rsid w:val="00A74A61"/>
    <w:rsid w:val="00A74CB2"/>
    <w:rsid w:val="00A74DC2"/>
    <w:rsid w:val="00A75023"/>
    <w:rsid w:val="00A7555B"/>
    <w:rsid w:val="00A75714"/>
    <w:rsid w:val="00A75C6D"/>
    <w:rsid w:val="00A75F84"/>
    <w:rsid w:val="00A75FF0"/>
    <w:rsid w:val="00A76258"/>
    <w:rsid w:val="00A7632D"/>
    <w:rsid w:val="00A76591"/>
    <w:rsid w:val="00A76599"/>
    <w:rsid w:val="00A766E9"/>
    <w:rsid w:val="00A7696D"/>
    <w:rsid w:val="00A76ACD"/>
    <w:rsid w:val="00A76BE7"/>
    <w:rsid w:val="00A76D09"/>
    <w:rsid w:val="00A77225"/>
    <w:rsid w:val="00A774CC"/>
    <w:rsid w:val="00A775F9"/>
    <w:rsid w:val="00A77894"/>
    <w:rsid w:val="00A77AA8"/>
    <w:rsid w:val="00A80016"/>
    <w:rsid w:val="00A80219"/>
    <w:rsid w:val="00A80323"/>
    <w:rsid w:val="00A80627"/>
    <w:rsid w:val="00A8069E"/>
    <w:rsid w:val="00A80737"/>
    <w:rsid w:val="00A807D6"/>
    <w:rsid w:val="00A80832"/>
    <w:rsid w:val="00A8098F"/>
    <w:rsid w:val="00A80CF8"/>
    <w:rsid w:val="00A80E17"/>
    <w:rsid w:val="00A81031"/>
    <w:rsid w:val="00A81254"/>
    <w:rsid w:val="00A81342"/>
    <w:rsid w:val="00A81372"/>
    <w:rsid w:val="00A81410"/>
    <w:rsid w:val="00A8153C"/>
    <w:rsid w:val="00A8187D"/>
    <w:rsid w:val="00A81884"/>
    <w:rsid w:val="00A81892"/>
    <w:rsid w:val="00A81967"/>
    <w:rsid w:val="00A81A73"/>
    <w:rsid w:val="00A81D2A"/>
    <w:rsid w:val="00A82263"/>
    <w:rsid w:val="00A82344"/>
    <w:rsid w:val="00A8244D"/>
    <w:rsid w:val="00A8268E"/>
    <w:rsid w:val="00A82F74"/>
    <w:rsid w:val="00A830CF"/>
    <w:rsid w:val="00A83308"/>
    <w:rsid w:val="00A834C1"/>
    <w:rsid w:val="00A835D7"/>
    <w:rsid w:val="00A83AE5"/>
    <w:rsid w:val="00A83B54"/>
    <w:rsid w:val="00A83C34"/>
    <w:rsid w:val="00A83DD5"/>
    <w:rsid w:val="00A83E17"/>
    <w:rsid w:val="00A8406A"/>
    <w:rsid w:val="00A840A5"/>
    <w:rsid w:val="00A840D7"/>
    <w:rsid w:val="00A844E7"/>
    <w:rsid w:val="00A8468F"/>
    <w:rsid w:val="00A846D7"/>
    <w:rsid w:val="00A847F9"/>
    <w:rsid w:val="00A84934"/>
    <w:rsid w:val="00A84AEE"/>
    <w:rsid w:val="00A84B87"/>
    <w:rsid w:val="00A84E7A"/>
    <w:rsid w:val="00A84F89"/>
    <w:rsid w:val="00A85129"/>
    <w:rsid w:val="00A851DD"/>
    <w:rsid w:val="00A851E9"/>
    <w:rsid w:val="00A853BD"/>
    <w:rsid w:val="00A854C8"/>
    <w:rsid w:val="00A855E9"/>
    <w:rsid w:val="00A85758"/>
    <w:rsid w:val="00A857D1"/>
    <w:rsid w:val="00A85866"/>
    <w:rsid w:val="00A85889"/>
    <w:rsid w:val="00A85897"/>
    <w:rsid w:val="00A85A10"/>
    <w:rsid w:val="00A85B85"/>
    <w:rsid w:val="00A86092"/>
    <w:rsid w:val="00A860C3"/>
    <w:rsid w:val="00A86526"/>
    <w:rsid w:val="00A86733"/>
    <w:rsid w:val="00A868C7"/>
    <w:rsid w:val="00A8692F"/>
    <w:rsid w:val="00A86BE1"/>
    <w:rsid w:val="00A86DEB"/>
    <w:rsid w:val="00A86E70"/>
    <w:rsid w:val="00A86ED2"/>
    <w:rsid w:val="00A86EFE"/>
    <w:rsid w:val="00A86F80"/>
    <w:rsid w:val="00A8702E"/>
    <w:rsid w:val="00A87094"/>
    <w:rsid w:val="00A8718F"/>
    <w:rsid w:val="00A8750A"/>
    <w:rsid w:val="00A87632"/>
    <w:rsid w:val="00A87871"/>
    <w:rsid w:val="00A87ACE"/>
    <w:rsid w:val="00A87F85"/>
    <w:rsid w:val="00A90125"/>
    <w:rsid w:val="00A90145"/>
    <w:rsid w:val="00A901D1"/>
    <w:rsid w:val="00A9022C"/>
    <w:rsid w:val="00A903EE"/>
    <w:rsid w:val="00A9056E"/>
    <w:rsid w:val="00A90797"/>
    <w:rsid w:val="00A90923"/>
    <w:rsid w:val="00A90D89"/>
    <w:rsid w:val="00A90E52"/>
    <w:rsid w:val="00A9113C"/>
    <w:rsid w:val="00A91595"/>
    <w:rsid w:val="00A916C6"/>
    <w:rsid w:val="00A919CF"/>
    <w:rsid w:val="00A91B53"/>
    <w:rsid w:val="00A91C4F"/>
    <w:rsid w:val="00A91C80"/>
    <w:rsid w:val="00A91D21"/>
    <w:rsid w:val="00A91DBF"/>
    <w:rsid w:val="00A92715"/>
    <w:rsid w:val="00A928E8"/>
    <w:rsid w:val="00A933A5"/>
    <w:rsid w:val="00A93436"/>
    <w:rsid w:val="00A935DF"/>
    <w:rsid w:val="00A93805"/>
    <w:rsid w:val="00A939D2"/>
    <w:rsid w:val="00A93B10"/>
    <w:rsid w:val="00A93B15"/>
    <w:rsid w:val="00A93BC7"/>
    <w:rsid w:val="00A93C78"/>
    <w:rsid w:val="00A93DB5"/>
    <w:rsid w:val="00A93E4A"/>
    <w:rsid w:val="00A93E67"/>
    <w:rsid w:val="00A94019"/>
    <w:rsid w:val="00A9407F"/>
    <w:rsid w:val="00A942D5"/>
    <w:rsid w:val="00A943D2"/>
    <w:rsid w:val="00A944D3"/>
    <w:rsid w:val="00A948CE"/>
    <w:rsid w:val="00A948D6"/>
    <w:rsid w:val="00A949ED"/>
    <w:rsid w:val="00A94AB7"/>
    <w:rsid w:val="00A94E56"/>
    <w:rsid w:val="00A94F95"/>
    <w:rsid w:val="00A95099"/>
    <w:rsid w:val="00A9559E"/>
    <w:rsid w:val="00A956D9"/>
    <w:rsid w:val="00A95879"/>
    <w:rsid w:val="00A95A16"/>
    <w:rsid w:val="00A95A8B"/>
    <w:rsid w:val="00A95A92"/>
    <w:rsid w:val="00A95C56"/>
    <w:rsid w:val="00A95EAD"/>
    <w:rsid w:val="00A95F01"/>
    <w:rsid w:val="00A961D4"/>
    <w:rsid w:val="00A96423"/>
    <w:rsid w:val="00A96544"/>
    <w:rsid w:val="00A966E8"/>
    <w:rsid w:val="00A96B80"/>
    <w:rsid w:val="00A96BF9"/>
    <w:rsid w:val="00A96D83"/>
    <w:rsid w:val="00A96DD1"/>
    <w:rsid w:val="00A96E15"/>
    <w:rsid w:val="00A96F02"/>
    <w:rsid w:val="00A970F6"/>
    <w:rsid w:val="00A971F1"/>
    <w:rsid w:val="00A972A1"/>
    <w:rsid w:val="00A972A9"/>
    <w:rsid w:val="00A97871"/>
    <w:rsid w:val="00A97A1E"/>
    <w:rsid w:val="00A97CA4"/>
    <w:rsid w:val="00A97EA7"/>
    <w:rsid w:val="00A97F1B"/>
    <w:rsid w:val="00AA02A8"/>
    <w:rsid w:val="00AA04B5"/>
    <w:rsid w:val="00AA084C"/>
    <w:rsid w:val="00AA09D4"/>
    <w:rsid w:val="00AA0E7D"/>
    <w:rsid w:val="00AA1510"/>
    <w:rsid w:val="00AA1AAF"/>
    <w:rsid w:val="00AA1AC1"/>
    <w:rsid w:val="00AA1BEA"/>
    <w:rsid w:val="00AA1C07"/>
    <w:rsid w:val="00AA1E68"/>
    <w:rsid w:val="00AA1EB5"/>
    <w:rsid w:val="00AA202B"/>
    <w:rsid w:val="00AA20D2"/>
    <w:rsid w:val="00AA2361"/>
    <w:rsid w:val="00AA282A"/>
    <w:rsid w:val="00AA2849"/>
    <w:rsid w:val="00AA28F9"/>
    <w:rsid w:val="00AA29B9"/>
    <w:rsid w:val="00AA2FFC"/>
    <w:rsid w:val="00AA3027"/>
    <w:rsid w:val="00AA31B1"/>
    <w:rsid w:val="00AA32A5"/>
    <w:rsid w:val="00AA338B"/>
    <w:rsid w:val="00AA3924"/>
    <w:rsid w:val="00AA39A3"/>
    <w:rsid w:val="00AA3D97"/>
    <w:rsid w:val="00AA3F2F"/>
    <w:rsid w:val="00AA42CC"/>
    <w:rsid w:val="00AA452A"/>
    <w:rsid w:val="00AA453B"/>
    <w:rsid w:val="00AA489B"/>
    <w:rsid w:val="00AA4970"/>
    <w:rsid w:val="00AA4973"/>
    <w:rsid w:val="00AA4AB1"/>
    <w:rsid w:val="00AA4CD3"/>
    <w:rsid w:val="00AA4D8E"/>
    <w:rsid w:val="00AA50AE"/>
    <w:rsid w:val="00AA50DB"/>
    <w:rsid w:val="00AA5122"/>
    <w:rsid w:val="00AA5136"/>
    <w:rsid w:val="00AA548E"/>
    <w:rsid w:val="00AA54A0"/>
    <w:rsid w:val="00AA5E3D"/>
    <w:rsid w:val="00AA5E8D"/>
    <w:rsid w:val="00AA60FD"/>
    <w:rsid w:val="00AA622C"/>
    <w:rsid w:val="00AA629F"/>
    <w:rsid w:val="00AA64FA"/>
    <w:rsid w:val="00AA6691"/>
    <w:rsid w:val="00AA6828"/>
    <w:rsid w:val="00AA6CA6"/>
    <w:rsid w:val="00AA7069"/>
    <w:rsid w:val="00AA70E5"/>
    <w:rsid w:val="00AA7197"/>
    <w:rsid w:val="00AA7306"/>
    <w:rsid w:val="00AA74F6"/>
    <w:rsid w:val="00AA77F4"/>
    <w:rsid w:val="00AA796A"/>
    <w:rsid w:val="00AA7B3D"/>
    <w:rsid w:val="00AA7B42"/>
    <w:rsid w:val="00AA7B97"/>
    <w:rsid w:val="00AA7D62"/>
    <w:rsid w:val="00AA7EB5"/>
    <w:rsid w:val="00AA7FC5"/>
    <w:rsid w:val="00AA7FDB"/>
    <w:rsid w:val="00AB0001"/>
    <w:rsid w:val="00AB05F3"/>
    <w:rsid w:val="00AB0741"/>
    <w:rsid w:val="00AB0791"/>
    <w:rsid w:val="00AB081E"/>
    <w:rsid w:val="00AB0DB8"/>
    <w:rsid w:val="00AB0FBA"/>
    <w:rsid w:val="00AB103C"/>
    <w:rsid w:val="00AB10ED"/>
    <w:rsid w:val="00AB1133"/>
    <w:rsid w:val="00AB124B"/>
    <w:rsid w:val="00AB1323"/>
    <w:rsid w:val="00AB1422"/>
    <w:rsid w:val="00AB1970"/>
    <w:rsid w:val="00AB1A2A"/>
    <w:rsid w:val="00AB1B02"/>
    <w:rsid w:val="00AB1CC2"/>
    <w:rsid w:val="00AB2125"/>
    <w:rsid w:val="00AB2183"/>
    <w:rsid w:val="00AB22AE"/>
    <w:rsid w:val="00AB234D"/>
    <w:rsid w:val="00AB23C4"/>
    <w:rsid w:val="00AB266D"/>
    <w:rsid w:val="00AB2741"/>
    <w:rsid w:val="00AB28F7"/>
    <w:rsid w:val="00AB2C84"/>
    <w:rsid w:val="00AB2E65"/>
    <w:rsid w:val="00AB2EA6"/>
    <w:rsid w:val="00AB3058"/>
    <w:rsid w:val="00AB3142"/>
    <w:rsid w:val="00AB319E"/>
    <w:rsid w:val="00AB32DA"/>
    <w:rsid w:val="00AB343F"/>
    <w:rsid w:val="00AB34F1"/>
    <w:rsid w:val="00AB396F"/>
    <w:rsid w:val="00AB3E34"/>
    <w:rsid w:val="00AB4013"/>
    <w:rsid w:val="00AB41B5"/>
    <w:rsid w:val="00AB41D5"/>
    <w:rsid w:val="00AB42C2"/>
    <w:rsid w:val="00AB43CA"/>
    <w:rsid w:val="00AB43DC"/>
    <w:rsid w:val="00AB4421"/>
    <w:rsid w:val="00AB46D2"/>
    <w:rsid w:val="00AB4823"/>
    <w:rsid w:val="00AB48B9"/>
    <w:rsid w:val="00AB48D5"/>
    <w:rsid w:val="00AB4960"/>
    <w:rsid w:val="00AB49FF"/>
    <w:rsid w:val="00AB4A9D"/>
    <w:rsid w:val="00AB5243"/>
    <w:rsid w:val="00AB54F5"/>
    <w:rsid w:val="00AB5653"/>
    <w:rsid w:val="00AB56B2"/>
    <w:rsid w:val="00AB5894"/>
    <w:rsid w:val="00AB5973"/>
    <w:rsid w:val="00AB5A2B"/>
    <w:rsid w:val="00AB5B01"/>
    <w:rsid w:val="00AB5F0C"/>
    <w:rsid w:val="00AB6044"/>
    <w:rsid w:val="00AB6171"/>
    <w:rsid w:val="00AB62DC"/>
    <w:rsid w:val="00AB630A"/>
    <w:rsid w:val="00AB668A"/>
    <w:rsid w:val="00AB6B9E"/>
    <w:rsid w:val="00AB6C1E"/>
    <w:rsid w:val="00AB6CAE"/>
    <w:rsid w:val="00AB6E07"/>
    <w:rsid w:val="00AB713D"/>
    <w:rsid w:val="00AB71A5"/>
    <w:rsid w:val="00AB71E3"/>
    <w:rsid w:val="00AB720F"/>
    <w:rsid w:val="00AB7271"/>
    <w:rsid w:val="00AB7844"/>
    <w:rsid w:val="00AB7D27"/>
    <w:rsid w:val="00AC0154"/>
    <w:rsid w:val="00AC0543"/>
    <w:rsid w:val="00AC05C0"/>
    <w:rsid w:val="00AC0F65"/>
    <w:rsid w:val="00AC0FF1"/>
    <w:rsid w:val="00AC10C8"/>
    <w:rsid w:val="00AC1227"/>
    <w:rsid w:val="00AC1359"/>
    <w:rsid w:val="00AC186C"/>
    <w:rsid w:val="00AC1FBE"/>
    <w:rsid w:val="00AC2585"/>
    <w:rsid w:val="00AC2AF5"/>
    <w:rsid w:val="00AC2B8C"/>
    <w:rsid w:val="00AC3006"/>
    <w:rsid w:val="00AC317E"/>
    <w:rsid w:val="00AC352E"/>
    <w:rsid w:val="00AC3A22"/>
    <w:rsid w:val="00AC3A8C"/>
    <w:rsid w:val="00AC3B33"/>
    <w:rsid w:val="00AC3CA6"/>
    <w:rsid w:val="00AC3ED9"/>
    <w:rsid w:val="00AC4128"/>
    <w:rsid w:val="00AC41F6"/>
    <w:rsid w:val="00AC422D"/>
    <w:rsid w:val="00AC4257"/>
    <w:rsid w:val="00AC44B0"/>
    <w:rsid w:val="00AC44CB"/>
    <w:rsid w:val="00AC4584"/>
    <w:rsid w:val="00AC4620"/>
    <w:rsid w:val="00AC4783"/>
    <w:rsid w:val="00AC47B7"/>
    <w:rsid w:val="00AC51E7"/>
    <w:rsid w:val="00AC5235"/>
    <w:rsid w:val="00AC5357"/>
    <w:rsid w:val="00AC5583"/>
    <w:rsid w:val="00AC55CC"/>
    <w:rsid w:val="00AC55FD"/>
    <w:rsid w:val="00AC568D"/>
    <w:rsid w:val="00AC56D2"/>
    <w:rsid w:val="00AC584B"/>
    <w:rsid w:val="00AC584F"/>
    <w:rsid w:val="00AC5A7F"/>
    <w:rsid w:val="00AC5C2B"/>
    <w:rsid w:val="00AC5DEC"/>
    <w:rsid w:val="00AC5FD1"/>
    <w:rsid w:val="00AC623A"/>
    <w:rsid w:val="00AC6502"/>
    <w:rsid w:val="00AC688E"/>
    <w:rsid w:val="00AC68D4"/>
    <w:rsid w:val="00AC6ACD"/>
    <w:rsid w:val="00AC71D6"/>
    <w:rsid w:val="00AC71DD"/>
    <w:rsid w:val="00AC72CF"/>
    <w:rsid w:val="00AC7645"/>
    <w:rsid w:val="00AC76C8"/>
    <w:rsid w:val="00AC7749"/>
    <w:rsid w:val="00AC78B2"/>
    <w:rsid w:val="00AC7933"/>
    <w:rsid w:val="00AC7972"/>
    <w:rsid w:val="00AC7AF4"/>
    <w:rsid w:val="00AD0015"/>
    <w:rsid w:val="00AD0431"/>
    <w:rsid w:val="00AD04FF"/>
    <w:rsid w:val="00AD09A2"/>
    <w:rsid w:val="00AD0C41"/>
    <w:rsid w:val="00AD0CC5"/>
    <w:rsid w:val="00AD0FE0"/>
    <w:rsid w:val="00AD1125"/>
    <w:rsid w:val="00AD1985"/>
    <w:rsid w:val="00AD1996"/>
    <w:rsid w:val="00AD1CAD"/>
    <w:rsid w:val="00AD1D3F"/>
    <w:rsid w:val="00AD1D41"/>
    <w:rsid w:val="00AD1E1E"/>
    <w:rsid w:val="00AD2248"/>
    <w:rsid w:val="00AD23A1"/>
    <w:rsid w:val="00AD23E3"/>
    <w:rsid w:val="00AD2578"/>
    <w:rsid w:val="00AD2612"/>
    <w:rsid w:val="00AD2665"/>
    <w:rsid w:val="00AD26C8"/>
    <w:rsid w:val="00AD28D1"/>
    <w:rsid w:val="00AD2966"/>
    <w:rsid w:val="00AD2A3E"/>
    <w:rsid w:val="00AD2AE2"/>
    <w:rsid w:val="00AD2B82"/>
    <w:rsid w:val="00AD2C7C"/>
    <w:rsid w:val="00AD3045"/>
    <w:rsid w:val="00AD304E"/>
    <w:rsid w:val="00AD3055"/>
    <w:rsid w:val="00AD331D"/>
    <w:rsid w:val="00AD33E5"/>
    <w:rsid w:val="00AD3402"/>
    <w:rsid w:val="00AD341F"/>
    <w:rsid w:val="00AD357D"/>
    <w:rsid w:val="00AD376E"/>
    <w:rsid w:val="00AD3B8F"/>
    <w:rsid w:val="00AD3BC7"/>
    <w:rsid w:val="00AD409C"/>
    <w:rsid w:val="00AD4295"/>
    <w:rsid w:val="00AD4346"/>
    <w:rsid w:val="00AD443B"/>
    <w:rsid w:val="00AD48FF"/>
    <w:rsid w:val="00AD49F5"/>
    <w:rsid w:val="00AD4B43"/>
    <w:rsid w:val="00AD4D01"/>
    <w:rsid w:val="00AD4DA0"/>
    <w:rsid w:val="00AD4FF0"/>
    <w:rsid w:val="00AD5AEE"/>
    <w:rsid w:val="00AD5B87"/>
    <w:rsid w:val="00AD5C99"/>
    <w:rsid w:val="00AD5EF0"/>
    <w:rsid w:val="00AD5F36"/>
    <w:rsid w:val="00AD6001"/>
    <w:rsid w:val="00AD6088"/>
    <w:rsid w:val="00AD634B"/>
    <w:rsid w:val="00AD659D"/>
    <w:rsid w:val="00AD6732"/>
    <w:rsid w:val="00AD6DCA"/>
    <w:rsid w:val="00AD6E61"/>
    <w:rsid w:val="00AD6F6F"/>
    <w:rsid w:val="00AD7028"/>
    <w:rsid w:val="00AD7438"/>
    <w:rsid w:val="00AD7455"/>
    <w:rsid w:val="00AD753F"/>
    <w:rsid w:val="00AD7B8C"/>
    <w:rsid w:val="00AD7C36"/>
    <w:rsid w:val="00AD7D41"/>
    <w:rsid w:val="00AE0327"/>
    <w:rsid w:val="00AE03DE"/>
    <w:rsid w:val="00AE040A"/>
    <w:rsid w:val="00AE04E9"/>
    <w:rsid w:val="00AE050F"/>
    <w:rsid w:val="00AE092C"/>
    <w:rsid w:val="00AE0950"/>
    <w:rsid w:val="00AE0CD9"/>
    <w:rsid w:val="00AE0DE4"/>
    <w:rsid w:val="00AE0E89"/>
    <w:rsid w:val="00AE0E91"/>
    <w:rsid w:val="00AE13FC"/>
    <w:rsid w:val="00AE1822"/>
    <w:rsid w:val="00AE199A"/>
    <w:rsid w:val="00AE19D4"/>
    <w:rsid w:val="00AE1B3F"/>
    <w:rsid w:val="00AE1E5B"/>
    <w:rsid w:val="00AE1E7C"/>
    <w:rsid w:val="00AE2013"/>
    <w:rsid w:val="00AE2133"/>
    <w:rsid w:val="00AE2794"/>
    <w:rsid w:val="00AE2AAE"/>
    <w:rsid w:val="00AE2B49"/>
    <w:rsid w:val="00AE2B6D"/>
    <w:rsid w:val="00AE2BA4"/>
    <w:rsid w:val="00AE2C36"/>
    <w:rsid w:val="00AE2E18"/>
    <w:rsid w:val="00AE33B0"/>
    <w:rsid w:val="00AE34F4"/>
    <w:rsid w:val="00AE350C"/>
    <w:rsid w:val="00AE3621"/>
    <w:rsid w:val="00AE369E"/>
    <w:rsid w:val="00AE384F"/>
    <w:rsid w:val="00AE3B41"/>
    <w:rsid w:val="00AE4056"/>
    <w:rsid w:val="00AE4128"/>
    <w:rsid w:val="00AE44D8"/>
    <w:rsid w:val="00AE44FD"/>
    <w:rsid w:val="00AE4840"/>
    <w:rsid w:val="00AE48A0"/>
    <w:rsid w:val="00AE4995"/>
    <w:rsid w:val="00AE49DF"/>
    <w:rsid w:val="00AE4E13"/>
    <w:rsid w:val="00AE5190"/>
    <w:rsid w:val="00AE54CF"/>
    <w:rsid w:val="00AE560F"/>
    <w:rsid w:val="00AE57F7"/>
    <w:rsid w:val="00AE58C7"/>
    <w:rsid w:val="00AE5918"/>
    <w:rsid w:val="00AE5A0B"/>
    <w:rsid w:val="00AE5B00"/>
    <w:rsid w:val="00AE5BA3"/>
    <w:rsid w:val="00AE5C15"/>
    <w:rsid w:val="00AE5D5F"/>
    <w:rsid w:val="00AE5EFF"/>
    <w:rsid w:val="00AE60FD"/>
    <w:rsid w:val="00AE6239"/>
    <w:rsid w:val="00AE6450"/>
    <w:rsid w:val="00AE6961"/>
    <w:rsid w:val="00AE6BDA"/>
    <w:rsid w:val="00AE6CF6"/>
    <w:rsid w:val="00AE6D91"/>
    <w:rsid w:val="00AE6DCE"/>
    <w:rsid w:val="00AE7168"/>
    <w:rsid w:val="00AE7623"/>
    <w:rsid w:val="00AE763A"/>
    <w:rsid w:val="00AE77E6"/>
    <w:rsid w:val="00AE7C2E"/>
    <w:rsid w:val="00AE7CCA"/>
    <w:rsid w:val="00AE7EF1"/>
    <w:rsid w:val="00AE7FB8"/>
    <w:rsid w:val="00AF005E"/>
    <w:rsid w:val="00AF0149"/>
    <w:rsid w:val="00AF022B"/>
    <w:rsid w:val="00AF0449"/>
    <w:rsid w:val="00AF05BB"/>
    <w:rsid w:val="00AF09BE"/>
    <w:rsid w:val="00AF0D31"/>
    <w:rsid w:val="00AF0DBA"/>
    <w:rsid w:val="00AF1242"/>
    <w:rsid w:val="00AF145D"/>
    <w:rsid w:val="00AF14D6"/>
    <w:rsid w:val="00AF1569"/>
    <w:rsid w:val="00AF17D8"/>
    <w:rsid w:val="00AF17F2"/>
    <w:rsid w:val="00AF17FA"/>
    <w:rsid w:val="00AF2006"/>
    <w:rsid w:val="00AF21DC"/>
    <w:rsid w:val="00AF2323"/>
    <w:rsid w:val="00AF2343"/>
    <w:rsid w:val="00AF24EE"/>
    <w:rsid w:val="00AF27D7"/>
    <w:rsid w:val="00AF2A90"/>
    <w:rsid w:val="00AF2CCB"/>
    <w:rsid w:val="00AF2FE3"/>
    <w:rsid w:val="00AF32B0"/>
    <w:rsid w:val="00AF32CA"/>
    <w:rsid w:val="00AF351A"/>
    <w:rsid w:val="00AF37BB"/>
    <w:rsid w:val="00AF3B22"/>
    <w:rsid w:val="00AF3E26"/>
    <w:rsid w:val="00AF4143"/>
    <w:rsid w:val="00AF4480"/>
    <w:rsid w:val="00AF475D"/>
    <w:rsid w:val="00AF4832"/>
    <w:rsid w:val="00AF4C46"/>
    <w:rsid w:val="00AF4CA8"/>
    <w:rsid w:val="00AF4FD1"/>
    <w:rsid w:val="00AF533A"/>
    <w:rsid w:val="00AF539E"/>
    <w:rsid w:val="00AF54E0"/>
    <w:rsid w:val="00AF58E3"/>
    <w:rsid w:val="00AF5CB6"/>
    <w:rsid w:val="00AF5D75"/>
    <w:rsid w:val="00AF62D9"/>
    <w:rsid w:val="00AF6ABA"/>
    <w:rsid w:val="00AF71F7"/>
    <w:rsid w:val="00AF7A30"/>
    <w:rsid w:val="00B000C2"/>
    <w:rsid w:val="00B005A8"/>
    <w:rsid w:val="00B005F7"/>
    <w:rsid w:val="00B00637"/>
    <w:rsid w:val="00B00929"/>
    <w:rsid w:val="00B00C74"/>
    <w:rsid w:val="00B00D81"/>
    <w:rsid w:val="00B00E7B"/>
    <w:rsid w:val="00B00FD6"/>
    <w:rsid w:val="00B0100F"/>
    <w:rsid w:val="00B01278"/>
    <w:rsid w:val="00B013B8"/>
    <w:rsid w:val="00B013EE"/>
    <w:rsid w:val="00B016E0"/>
    <w:rsid w:val="00B019DB"/>
    <w:rsid w:val="00B01A66"/>
    <w:rsid w:val="00B01AE6"/>
    <w:rsid w:val="00B01AFD"/>
    <w:rsid w:val="00B01D94"/>
    <w:rsid w:val="00B01EAD"/>
    <w:rsid w:val="00B01ED0"/>
    <w:rsid w:val="00B03343"/>
    <w:rsid w:val="00B03387"/>
    <w:rsid w:val="00B036AB"/>
    <w:rsid w:val="00B03828"/>
    <w:rsid w:val="00B03C82"/>
    <w:rsid w:val="00B03D93"/>
    <w:rsid w:val="00B03FBE"/>
    <w:rsid w:val="00B0401F"/>
    <w:rsid w:val="00B04036"/>
    <w:rsid w:val="00B0410D"/>
    <w:rsid w:val="00B041FC"/>
    <w:rsid w:val="00B0469A"/>
    <w:rsid w:val="00B047E6"/>
    <w:rsid w:val="00B04857"/>
    <w:rsid w:val="00B048BB"/>
    <w:rsid w:val="00B04B99"/>
    <w:rsid w:val="00B04CF5"/>
    <w:rsid w:val="00B04D54"/>
    <w:rsid w:val="00B04EAD"/>
    <w:rsid w:val="00B04FC0"/>
    <w:rsid w:val="00B05165"/>
    <w:rsid w:val="00B051FF"/>
    <w:rsid w:val="00B053BC"/>
    <w:rsid w:val="00B055EB"/>
    <w:rsid w:val="00B0564A"/>
    <w:rsid w:val="00B05995"/>
    <w:rsid w:val="00B05A29"/>
    <w:rsid w:val="00B05AE5"/>
    <w:rsid w:val="00B06422"/>
    <w:rsid w:val="00B06463"/>
    <w:rsid w:val="00B0649C"/>
    <w:rsid w:val="00B064CD"/>
    <w:rsid w:val="00B06815"/>
    <w:rsid w:val="00B06A10"/>
    <w:rsid w:val="00B06A28"/>
    <w:rsid w:val="00B06A2E"/>
    <w:rsid w:val="00B06B67"/>
    <w:rsid w:val="00B06E72"/>
    <w:rsid w:val="00B06F1E"/>
    <w:rsid w:val="00B06F85"/>
    <w:rsid w:val="00B07629"/>
    <w:rsid w:val="00B077BB"/>
    <w:rsid w:val="00B0780F"/>
    <w:rsid w:val="00B07854"/>
    <w:rsid w:val="00B079E0"/>
    <w:rsid w:val="00B07C34"/>
    <w:rsid w:val="00B07E1F"/>
    <w:rsid w:val="00B1009E"/>
    <w:rsid w:val="00B10281"/>
    <w:rsid w:val="00B104F6"/>
    <w:rsid w:val="00B1051B"/>
    <w:rsid w:val="00B1054A"/>
    <w:rsid w:val="00B105A0"/>
    <w:rsid w:val="00B10683"/>
    <w:rsid w:val="00B109E1"/>
    <w:rsid w:val="00B10EDC"/>
    <w:rsid w:val="00B10F73"/>
    <w:rsid w:val="00B11255"/>
    <w:rsid w:val="00B117B1"/>
    <w:rsid w:val="00B1188D"/>
    <w:rsid w:val="00B119AA"/>
    <w:rsid w:val="00B11AC7"/>
    <w:rsid w:val="00B11E8F"/>
    <w:rsid w:val="00B12120"/>
    <w:rsid w:val="00B1289E"/>
    <w:rsid w:val="00B12B2D"/>
    <w:rsid w:val="00B12CF9"/>
    <w:rsid w:val="00B12EC2"/>
    <w:rsid w:val="00B12F8F"/>
    <w:rsid w:val="00B131A3"/>
    <w:rsid w:val="00B134D4"/>
    <w:rsid w:val="00B139AA"/>
    <w:rsid w:val="00B13A5D"/>
    <w:rsid w:val="00B13ABB"/>
    <w:rsid w:val="00B13B42"/>
    <w:rsid w:val="00B13DEC"/>
    <w:rsid w:val="00B14001"/>
    <w:rsid w:val="00B1447C"/>
    <w:rsid w:val="00B145CB"/>
    <w:rsid w:val="00B147CE"/>
    <w:rsid w:val="00B14BD6"/>
    <w:rsid w:val="00B14E31"/>
    <w:rsid w:val="00B14FED"/>
    <w:rsid w:val="00B15094"/>
    <w:rsid w:val="00B150B4"/>
    <w:rsid w:val="00B15195"/>
    <w:rsid w:val="00B152EE"/>
    <w:rsid w:val="00B1557E"/>
    <w:rsid w:val="00B155B9"/>
    <w:rsid w:val="00B15827"/>
    <w:rsid w:val="00B15A65"/>
    <w:rsid w:val="00B15E55"/>
    <w:rsid w:val="00B161B9"/>
    <w:rsid w:val="00B1623F"/>
    <w:rsid w:val="00B16475"/>
    <w:rsid w:val="00B16477"/>
    <w:rsid w:val="00B16559"/>
    <w:rsid w:val="00B168EC"/>
    <w:rsid w:val="00B16CBD"/>
    <w:rsid w:val="00B16F3B"/>
    <w:rsid w:val="00B1713C"/>
    <w:rsid w:val="00B17642"/>
    <w:rsid w:val="00B176CF"/>
    <w:rsid w:val="00B1798B"/>
    <w:rsid w:val="00B17DB9"/>
    <w:rsid w:val="00B17DDE"/>
    <w:rsid w:val="00B17ED3"/>
    <w:rsid w:val="00B17F48"/>
    <w:rsid w:val="00B17F72"/>
    <w:rsid w:val="00B2002B"/>
    <w:rsid w:val="00B2010B"/>
    <w:rsid w:val="00B2017E"/>
    <w:rsid w:val="00B20546"/>
    <w:rsid w:val="00B205B2"/>
    <w:rsid w:val="00B205F0"/>
    <w:rsid w:val="00B20658"/>
    <w:rsid w:val="00B2065B"/>
    <w:rsid w:val="00B20ABB"/>
    <w:rsid w:val="00B20C5F"/>
    <w:rsid w:val="00B20D13"/>
    <w:rsid w:val="00B20EBC"/>
    <w:rsid w:val="00B2102D"/>
    <w:rsid w:val="00B21195"/>
    <w:rsid w:val="00B21210"/>
    <w:rsid w:val="00B21220"/>
    <w:rsid w:val="00B2169F"/>
    <w:rsid w:val="00B2172E"/>
    <w:rsid w:val="00B219C6"/>
    <w:rsid w:val="00B21C5B"/>
    <w:rsid w:val="00B21E14"/>
    <w:rsid w:val="00B21E37"/>
    <w:rsid w:val="00B21E59"/>
    <w:rsid w:val="00B22024"/>
    <w:rsid w:val="00B220FF"/>
    <w:rsid w:val="00B222F4"/>
    <w:rsid w:val="00B223A0"/>
    <w:rsid w:val="00B224B5"/>
    <w:rsid w:val="00B22501"/>
    <w:rsid w:val="00B228CA"/>
    <w:rsid w:val="00B22A8C"/>
    <w:rsid w:val="00B22AE7"/>
    <w:rsid w:val="00B22B58"/>
    <w:rsid w:val="00B22BA0"/>
    <w:rsid w:val="00B22E35"/>
    <w:rsid w:val="00B232F5"/>
    <w:rsid w:val="00B2348D"/>
    <w:rsid w:val="00B235D0"/>
    <w:rsid w:val="00B236C5"/>
    <w:rsid w:val="00B237FF"/>
    <w:rsid w:val="00B23916"/>
    <w:rsid w:val="00B23926"/>
    <w:rsid w:val="00B239D0"/>
    <w:rsid w:val="00B239D7"/>
    <w:rsid w:val="00B23AEF"/>
    <w:rsid w:val="00B23B1F"/>
    <w:rsid w:val="00B23C6C"/>
    <w:rsid w:val="00B24304"/>
    <w:rsid w:val="00B24566"/>
    <w:rsid w:val="00B248CA"/>
    <w:rsid w:val="00B2504F"/>
    <w:rsid w:val="00B25189"/>
    <w:rsid w:val="00B25253"/>
    <w:rsid w:val="00B252CA"/>
    <w:rsid w:val="00B25339"/>
    <w:rsid w:val="00B2567D"/>
    <w:rsid w:val="00B256CE"/>
    <w:rsid w:val="00B25952"/>
    <w:rsid w:val="00B25A9E"/>
    <w:rsid w:val="00B25F31"/>
    <w:rsid w:val="00B25F97"/>
    <w:rsid w:val="00B26203"/>
    <w:rsid w:val="00B2631D"/>
    <w:rsid w:val="00B266E2"/>
    <w:rsid w:val="00B26859"/>
    <w:rsid w:val="00B26B4F"/>
    <w:rsid w:val="00B26E14"/>
    <w:rsid w:val="00B26E85"/>
    <w:rsid w:val="00B27062"/>
    <w:rsid w:val="00B2726F"/>
    <w:rsid w:val="00B275CD"/>
    <w:rsid w:val="00B27862"/>
    <w:rsid w:val="00B27F6C"/>
    <w:rsid w:val="00B27FFA"/>
    <w:rsid w:val="00B3051A"/>
    <w:rsid w:val="00B30529"/>
    <w:rsid w:val="00B30769"/>
    <w:rsid w:val="00B30870"/>
    <w:rsid w:val="00B30F42"/>
    <w:rsid w:val="00B310C6"/>
    <w:rsid w:val="00B31119"/>
    <w:rsid w:val="00B31474"/>
    <w:rsid w:val="00B315B3"/>
    <w:rsid w:val="00B318D2"/>
    <w:rsid w:val="00B31996"/>
    <w:rsid w:val="00B31B39"/>
    <w:rsid w:val="00B31E71"/>
    <w:rsid w:val="00B31FBD"/>
    <w:rsid w:val="00B32025"/>
    <w:rsid w:val="00B322AA"/>
    <w:rsid w:val="00B3253D"/>
    <w:rsid w:val="00B32663"/>
    <w:rsid w:val="00B3299F"/>
    <w:rsid w:val="00B32A16"/>
    <w:rsid w:val="00B32B68"/>
    <w:rsid w:val="00B32CF1"/>
    <w:rsid w:val="00B32F5D"/>
    <w:rsid w:val="00B33104"/>
    <w:rsid w:val="00B336EF"/>
    <w:rsid w:val="00B33C93"/>
    <w:rsid w:val="00B33E9E"/>
    <w:rsid w:val="00B33EA1"/>
    <w:rsid w:val="00B34105"/>
    <w:rsid w:val="00B346CC"/>
    <w:rsid w:val="00B34911"/>
    <w:rsid w:val="00B349A8"/>
    <w:rsid w:val="00B34B24"/>
    <w:rsid w:val="00B34C48"/>
    <w:rsid w:val="00B34DCD"/>
    <w:rsid w:val="00B34EA0"/>
    <w:rsid w:val="00B34F59"/>
    <w:rsid w:val="00B34F9A"/>
    <w:rsid w:val="00B3540D"/>
    <w:rsid w:val="00B35A43"/>
    <w:rsid w:val="00B35E1D"/>
    <w:rsid w:val="00B35EEC"/>
    <w:rsid w:val="00B363D4"/>
    <w:rsid w:val="00B366CA"/>
    <w:rsid w:val="00B36785"/>
    <w:rsid w:val="00B3680D"/>
    <w:rsid w:val="00B36835"/>
    <w:rsid w:val="00B36918"/>
    <w:rsid w:val="00B36A9E"/>
    <w:rsid w:val="00B36C88"/>
    <w:rsid w:val="00B36CD6"/>
    <w:rsid w:val="00B36F71"/>
    <w:rsid w:val="00B37001"/>
    <w:rsid w:val="00B370A3"/>
    <w:rsid w:val="00B370BD"/>
    <w:rsid w:val="00B37145"/>
    <w:rsid w:val="00B37298"/>
    <w:rsid w:val="00B3733B"/>
    <w:rsid w:val="00B3757C"/>
    <w:rsid w:val="00B37963"/>
    <w:rsid w:val="00B37A64"/>
    <w:rsid w:val="00B37C9A"/>
    <w:rsid w:val="00B37EF2"/>
    <w:rsid w:val="00B37F48"/>
    <w:rsid w:val="00B37F74"/>
    <w:rsid w:val="00B402A4"/>
    <w:rsid w:val="00B40645"/>
    <w:rsid w:val="00B406D6"/>
    <w:rsid w:val="00B40878"/>
    <w:rsid w:val="00B408A8"/>
    <w:rsid w:val="00B40B89"/>
    <w:rsid w:val="00B40CF9"/>
    <w:rsid w:val="00B40D17"/>
    <w:rsid w:val="00B40D60"/>
    <w:rsid w:val="00B40F84"/>
    <w:rsid w:val="00B41095"/>
    <w:rsid w:val="00B41392"/>
    <w:rsid w:val="00B415E8"/>
    <w:rsid w:val="00B419F4"/>
    <w:rsid w:val="00B41A02"/>
    <w:rsid w:val="00B41AA6"/>
    <w:rsid w:val="00B41C32"/>
    <w:rsid w:val="00B41CA6"/>
    <w:rsid w:val="00B422C4"/>
    <w:rsid w:val="00B42590"/>
    <w:rsid w:val="00B42C9E"/>
    <w:rsid w:val="00B430DC"/>
    <w:rsid w:val="00B4314B"/>
    <w:rsid w:val="00B43280"/>
    <w:rsid w:val="00B43323"/>
    <w:rsid w:val="00B4333A"/>
    <w:rsid w:val="00B437B7"/>
    <w:rsid w:val="00B438A3"/>
    <w:rsid w:val="00B43AE3"/>
    <w:rsid w:val="00B43BCB"/>
    <w:rsid w:val="00B43D39"/>
    <w:rsid w:val="00B440AB"/>
    <w:rsid w:val="00B44220"/>
    <w:rsid w:val="00B44666"/>
    <w:rsid w:val="00B447CD"/>
    <w:rsid w:val="00B44B55"/>
    <w:rsid w:val="00B44D53"/>
    <w:rsid w:val="00B44DBA"/>
    <w:rsid w:val="00B44FD4"/>
    <w:rsid w:val="00B450DB"/>
    <w:rsid w:val="00B4563A"/>
    <w:rsid w:val="00B465B7"/>
    <w:rsid w:val="00B4673F"/>
    <w:rsid w:val="00B46790"/>
    <w:rsid w:val="00B46F42"/>
    <w:rsid w:val="00B46F46"/>
    <w:rsid w:val="00B46F50"/>
    <w:rsid w:val="00B470FE"/>
    <w:rsid w:val="00B47305"/>
    <w:rsid w:val="00B47BCC"/>
    <w:rsid w:val="00B47BF5"/>
    <w:rsid w:val="00B47C57"/>
    <w:rsid w:val="00B47D16"/>
    <w:rsid w:val="00B47E85"/>
    <w:rsid w:val="00B500AB"/>
    <w:rsid w:val="00B50D51"/>
    <w:rsid w:val="00B51041"/>
    <w:rsid w:val="00B51089"/>
    <w:rsid w:val="00B510DF"/>
    <w:rsid w:val="00B51240"/>
    <w:rsid w:val="00B51530"/>
    <w:rsid w:val="00B5155D"/>
    <w:rsid w:val="00B515AF"/>
    <w:rsid w:val="00B519BA"/>
    <w:rsid w:val="00B51E32"/>
    <w:rsid w:val="00B51EA6"/>
    <w:rsid w:val="00B52070"/>
    <w:rsid w:val="00B5227D"/>
    <w:rsid w:val="00B523E5"/>
    <w:rsid w:val="00B524E8"/>
    <w:rsid w:val="00B52608"/>
    <w:rsid w:val="00B5266A"/>
    <w:rsid w:val="00B527CD"/>
    <w:rsid w:val="00B52956"/>
    <w:rsid w:val="00B52A2E"/>
    <w:rsid w:val="00B52C8A"/>
    <w:rsid w:val="00B532D4"/>
    <w:rsid w:val="00B53345"/>
    <w:rsid w:val="00B5336F"/>
    <w:rsid w:val="00B5349A"/>
    <w:rsid w:val="00B5363E"/>
    <w:rsid w:val="00B536A1"/>
    <w:rsid w:val="00B53B6A"/>
    <w:rsid w:val="00B53DDA"/>
    <w:rsid w:val="00B54010"/>
    <w:rsid w:val="00B54039"/>
    <w:rsid w:val="00B543CF"/>
    <w:rsid w:val="00B545CD"/>
    <w:rsid w:val="00B54658"/>
    <w:rsid w:val="00B548AD"/>
    <w:rsid w:val="00B54B00"/>
    <w:rsid w:val="00B54D39"/>
    <w:rsid w:val="00B54EB4"/>
    <w:rsid w:val="00B55185"/>
    <w:rsid w:val="00B5553A"/>
    <w:rsid w:val="00B555E2"/>
    <w:rsid w:val="00B55CC0"/>
    <w:rsid w:val="00B55D33"/>
    <w:rsid w:val="00B55D3B"/>
    <w:rsid w:val="00B55D48"/>
    <w:rsid w:val="00B55F16"/>
    <w:rsid w:val="00B560F5"/>
    <w:rsid w:val="00B563C2"/>
    <w:rsid w:val="00B5652B"/>
    <w:rsid w:val="00B56855"/>
    <w:rsid w:val="00B56A01"/>
    <w:rsid w:val="00B56A3E"/>
    <w:rsid w:val="00B56B6F"/>
    <w:rsid w:val="00B56BAF"/>
    <w:rsid w:val="00B56DFB"/>
    <w:rsid w:val="00B56F3C"/>
    <w:rsid w:val="00B571F9"/>
    <w:rsid w:val="00B57555"/>
    <w:rsid w:val="00B57D21"/>
    <w:rsid w:val="00B57D81"/>
    <w:rsid w:val="00B57E5B"/>
    <w:rsid w:val="00B57FC9"/>
    <w:rsid w:val="00B60029"/>
    <w:rsid w:val="00B60181"/>
    <w:rsid w:val="00B601B6"/>
    <w:rsid w:val="00B60377"/>
    <w:rsid w:val="00B606A0"/>
    <w:rsid w:val="00B6072F"/>
    <w:rsid w:val="00B60A8C"/>
    <w:rsid w:val="00B60BD8"/>
    <w:rsid w:val="00B6111C"/>
    <w:rsid w:val="00B61153"/>
    <w:rsid w:val="00B616A2"/>
    <w:rsid w:val="00B616C0"/>
    <w:rsid w:val="00B616F8"/>
    <w:rsid w:val="00B618C3"/>
    <w:rsid w:val="00B61AB8"/>
    <w:rsid w:val="00B61C94"/>
    <w:rsid w:val="00B61D35"/>
    <w:rsid w:val="00B61D89"/>
    <w:rsid w:val="00B62412"/>
    <w:rsid w:val="00B62713"/>
    <w:rsid w:val="00B62947"/>
    <w:rsid w:val="00B630CB"/>
    <w:rsid w:val="00B63A3C"/>
    <w:rsid w:val="00B63D2C"/>
    <w:rsid w:val="00B63F60"/>
    <w:rsid w:val="00B6403A"/>
    <w:rsid w:val="00B641A2"/>
    <w:rsid w:val="00B6426D"/>
    <w:rsid w:val="00B642A4"/>
    <w:rsid w:val="00B64704"/>
    <w:rsid w:val="00B647FF"/>
    <w:rsid w:val="00B649EE"/>
    <w:rsid w:val="00B64A22"/>
    <w:rsid w:val="00B64A96"/>
    <w:rsid w:val="00B64D80"/>
    <w:rsid w:val="00B64E8F"/>
    <w:rsid w:val="00B654E3"/>
    <w:rsid w:val="00B655E3"/>
    <w:rsid w:val="00B657CD"/>
    <w:rsid w:val="00B65AC8"/>
    <w:rsid w:val="00B65AF6"/>
    <w:rsid w:val="00B65BC1"/>
    <w:rsid w:val="00B65FAB"/>
    <w:rsid w:val="00B65FF7"/>
    <w:rsid w:val="00B6640E"/>
    <w:rsid w:val="00B664DB"/>
    <w:rsid w:val="00B666A5"/>
    <w:rsid w:val="00B66702"/>
    <w:rsid w:val="00B66765"/>
    <w:rsid w:val="00B66AB2"/>
    <w:rsid w:val="00B66B6F"/>
    <w:rsid w:val="00B66C2D"/>
    <w:rsid w:val="00B66F63"/>
    <w:rsid w:val="00B66F80"/>
    <w:rsid w:val="00B67078"/>
    <w:rsid w:val="00B672C8"/>
    <w:rsid w:val="00B6744A"/>
    <w:rsid w:val="00B67AB7"/>
    <w:rsid w:val="00B67B20"/>
    <w:rsid w:val="00B67B4E"/>
    <w:rsid w:val="00B67D8D"/>
    <w:rsid w:val="00B67E61"/>
    <w:rsid w:val="00B70190"/>
    <w:rsid w:val="00B701D3"/>
    <w:rsid w:val="00B7020C"/>
    <w:rsid w:val="00B70299"/>
    <w:rsid w:val="00B706A2"/>
    <w:rsid w:val="00B706BA"/>
    <w:rsid w:val="00B706C6"/>
    <w:rsid w:val="00B707FE"/>
    <w:rsid w:val="00B70899"/>
    <w:rsid w:val="00B709F6"/>
    <w:rsid w:val="00B70B6C"/>
    <w:rsid w:val="00B710B7"/>
    <w:rsid w:val="00B710DB"/>
    <w:rsid w:val="00B71342"/>
    <w:rsid w:val="00B714D1"/>
    <w:rsid w:val="00B716BB"/>
    <w:rsid w:val="00B716F1"/>
    <w:rsid w:val="00B7194B"/>
    <w:rsid w:val="00B71ABE"/>
    <w:rsid w:val="00B71C29"/>
    <w:rsid w:val="00B7231D"/>
    <w:rsid w:val="00B725DE"/>
    <w:rsid w:val="00B726D7"/>
    <w:rsid w:val="00B728BA"/>
    <w:rsid w:val="00B7301A"/>
    <w:rsid w:val="00B73236"/>
    <w:rsid w:val="00B73312"/>
    <w:rsid w:val="00B7336C"/>
    <w:rsid w:val="00B7358B"/>
    <w:rsid w:val="00B7362E"/>
    <w:rsid w:val="00B73633"/>
    <w:rsid w:val="00B736AD"/>
    <w:rsid w:val="00B7395D"/>
    <w:rsid w:val="00B73E53"/>
    <w:rsid w:val="00B73E8F"/>
    <w:rsid w:val="00B7402B"/>
    <w:rsid w:val="00B7403B"/>
    <w:rsid w:val="00B74361"/>
    <w:rsid w:val="00B743D5"/>
    <w:rsid w:val="00B744B5"/>
    <w:rsid w:val="00B7467E"/>
    <w:rsid w:val="00B74B9D"/>
    <w:rsid w:val="00B74D72"/>
    <w:rsid w:val="00B74E16"/>
    <w:rsid w:val="00B74E9A"/>
    <w:rsid w:val="00B74EC2"/>
    <w:rsid w:val="00B7541B"/>
    <w:rsid w:val="00B75449"/>
    <w:rsid w:val="00B75567"/>
    <w:rsid w:val="00B755A3"/>
    <w:rsid w:val="00B75733"/>
    <w:rsid w:val="00B7575E"/>
    <w:rsid w:val="00B757BB"/>
    <w:rsid w:val="00B7583A"/>
    <w:rsid w:val="00B75893"/>
    <w:rsid w:val="00B75AB7"/>
    <w:rsid w:val="00B75E61"/>
    <w:rsid w:val="00B75F73"/>
    <w:rsid w:val="00B76208"/>
    <w:rsid w:val="00B76236"/>
    <w:rsid w:val="00B76375"/>
    <w:rsid w:val="00B76689"/>
    <w:rsid w:val="00B769BD"/>
    <w:rsid w:val="00B769ED"/>
    <w:rsid w:val="00B76C2C"/>
    <w:rsid w:val="00B76C3A"/>
    <w:rsid w:val="00B76D01"/>
    <w:rsid w:val="00B7748B"/>
    <w:rsid w:val="00B776EE"/>
    <w:rsid w:val="00B7782B"/>
    <w:rsid w:val="00B77927"/>
    <w:rsid w:val="00B7798D"/>
    <w:rsid w:val="00B77A55"/>
    <w:rsid w:val="00B77DCD"/>
    <w:rsid w:val="00B77DF4"/>
    <w:rsid w:val="00B77EF6"/>
    <w:rsid w:val="00B77F87"/>
    <w:rsid w:val="00B77FD4"/>
    <w:rsid w:val="00B80021"/>
    <w:rsid w:val="00B8016D"/>
    <w:rsid w:val="00B80200"/>
    <w:rsid w:val="00B80269"/>
    <w:rsid w:val="00B803CA"/>
    <w:rsid w:val="00B80863"/>
    <w:rsid w:val="00B808A6"/>
    <w:rsid w:val="00B808AF"/>
    <w:rsid w:val="00B80A5B"/>
    <w:rsid w:val="00B80CDC"/>
    <w:rsid w:val="00B80EDE"/>
    <w:rsid w:val="00B80FDB"/>
    <w:rsid w:val="00B8118E"/>
    <w:rsid w:val="00B8128E"/>
    <w:rsid w:val="00B814F2"/>
    <w:rsid w:val="00B816DB"/>
    <w:rsid w:val="00B817A8"/>
    <w:rsid w:val="00B81F95"/>
    <w:rsid w:val="00B821C1"/>
    <w:rsid w:val="00B822DE"/>
    <w:rsid w:val="00B82763"/>
    <w:rsid w:val="00B82957"/>
    <w:rsid w:val="00B829AA"/>
    <w:rsid w:val="00B82B78"/>
    <w:rsid w:val="00B82CC6"/>
    <w:rsid w:val="00B834FD"/>
    <w:rsid w:val="00B83793"/>
    <w:rsid w:val="00B83831"/>
    <w:rsid w:val="00B8395F"/>
    <w:rsid w:val="00B839A8"/>
    <w:rsid w:val="00B83C6E"/>
    <w:rsid w:val="00B83DBA"/>
    <w:rsid w:val="00B83E06"/>
    <w:rsid w:val="00B8402C"/>
    <w:rsid w:val="00B840E2"/>
    <w:rsid w:val="00B84801"/>
    <w:rsid w:val="00B84898"/>
    <w:rsid w:val="00B84ABD"/>
    <w:rsid w:val="00B84FA3"/>
    <w:rsid w:val="00B851AA"/>
    <w:rsid w:val="00B8532A"/>
    <w:rsid w:val="00B856BF"/>
    <w:rsid w:val="00B85FB2"/>
    <w:rsid w:val="00B86164"/>
    <w:rsid w:val="00B86315"/>
    <w:rsid w:val="00B86397"/>
    <w:rsid w:val="00B865EB"/>
    <w:rsid w:val="00B8678E"/>
    <w:rsid w:val="00B8681B"/>
    <w:rsid w:val="00B8689A"/>
    <w:rsid w:val="00B86BAC"/>
    <w:rsid w:val="00B86BDD"/>
    <w:rsid w:val="00B86EC1"/>
    <w:rsid w:val="00B87082"/>
    <w:rsid w:val="00B87189"/>
    <w:rsid w:val="00B8745B"/>
    <w:rsid w:val="00B87DCA"/>
    <w:rsid w:val="00B87F7F"/>
    <w:rsid w:val="00B90138"/>
    <w:rsid w:val="00B9029E"/>
    <w:rsid w:val="00B904B7"/>
    <w:rsid w:val="00B905BE"/>
    <w:rsid w:val="00B90771"/>
    <w:rsid w:val="00B90E6A"/>
    <w:rsid w:val="00B90FBF"/>
    <w:rsid w:val="00B913D9"/>
    <w:rsid w:val="00B91851"/>
    <w:rsid w:val="00B9189E"/>
    <w:rsid w:val="00B91F87"/>
    <w:rsid w:val="00B9224B"/>
    <w:rsid w:val="00B92556"/>
    <w:rsid w:val="00B9268A"/>
    <w:rsid w:val="00B9286D"/>
    <w:rsid w:val="00B92988"/>
    <w:rsid w:val="00B92EFB"/>
    <w:rsid w:val="00B933B4"/>
    <w:rsid w:val="00B935E8"/>
    <w:rsid w:val="00B93781"/>
    <w:rsid w:val="00B944A1"/>
    <w:rsid w:val="00B944CD"/>
    <w:rsid w:val="00B9475B"/>
    <w:rsid w:val="00B947B1"/>
    <w:rsid w:val="00B94913"/>
    <w:rsid w:val="00B949EC"/>
    <w:rsid w:val="00B94A08"/>
    <w:rsid w:val="00B94C40"/>
    <w:rsid w:val="00B94F91"/>
    <w:rsid w:val="00B950A3"/>
    <w:rsid w:val="00B95198"/>
    <w:rsid w:val="00B955D9"/>
    <w:rsid w:val="00B95817"/>
    <w:rsid w:val="00B958D0"/>
    <w:rsid w:val="00B95C35"/>
    <w:rsid w:val="00B96341"/>
    <w:rsid w:val="00B96343"/>
    <w:rsid w:val="00B963A1"/>
    <w:rsid w:val="00B96519"/>
    <w:rsid w:val="00B9651A"/>
    <w:rsid w:val="00B96909"/>
    <w:rsid w:val="00B96978"/>
    <w:rsid w:val="00B97198"/>
    <w:rsid w:val="00B97422"/>
    <w:rsid w:val="00B97660"/>
    <w:rsid w:val="00B9770C"/>
    <w:rsid w:val="00B97835"/>
    <w:rsid w:val="00B97A32"/>
    <w:rsid w:val="00B97E01"/>
    <w:rsid w:val="00B97EC9"/>
    <w:rsid w:val="00B97F28"/>
    <w:rsid w:val="00BA0078"/>
    <w:rsid w:val="00BA0390"/>
    <w:rsid w:val="00BA051A"/>
    <w:rsid w:val="00BA0803"/>
    <w:rsid w:val="00BA0A72"/>
    <w:rsid w:val="00BA0B0E"/>
    <w:rsid w:val="00BA0C24"/>
    <w:rsid w:val="00BA0E49"/>
    <w:rsid w:val="00BA0F28"/>
    <w:rsid w:val="00BA108B"/>
    <w:rsid w:val="00BA14C4"/>
    <w:rsid w:val="00BA1599"/>
    <w:rsid w:val="00BA15AA"/>
    <w:rsid w:val="00BA181C"/>
    <w:rsid w:val="00BA1F95"/>
    <w:rsid w:val="00BA2008"/>
    <w:rsid w:val="00BA25BF"/>
    <w:rsid w:val="00BA2719"/>
    <w:rsid w:val="00BA2E11"/>
    <w:rsid w:val="00BA30B2"/>
    <w:rsid w:val="00BA3212"/>
    <w:rsid w:val="00BA322A"/>
    <w:rsid w:val="00BA3484"/>
    <w:rsid w:val="00BA3A11"/>
    <w:rsid w:val="00BA3A29"/>
    <w:rsid w:val="00BA3AA5"/>
    <w:rsid w:val="00BA3C3D"/>
    <w:rsid w:val="00BA3C43"/>
    <w:rsid w:val="00BA3D08"/>
    <w:rsid w:val="00BA3D67"/>
    <w:rsid w:val="00BA42F8"/>
    <w:rsid w:val="00BA447C"/>
    <w:rsid w:val="00BA44A6"/>
    <w:rsid w:val="00BA4652"/>
    <w:rsid w:val="00BA46D0"/>
    <w:rsid w:val="00BA4FD0"/>
    <w:rsid w:val="00BA529E"/>
    <w:rsid w:val="00BA54C3"/>
    <w:rsid w:val="00BA54E7"/>
    <w:rsid w:val="00BA5A58"/>
    <w:rsid w:val="00BA5B3A"/>
    <w:rsid w:val="00BA5FAB"/>
    <w:rsid w:val="00BA63B1"/>
    <w:rsid w:val="00BA6644"/>
    <w:rsid w:val="00BA67CD"/>
    <w:rsid w:val="00BA6B32"/>
    <w:rsid w:val="00BA6BC1"/>
    <w:rsid w:val="00BA6D1E"/>
    <w:rsid w:val="00BA6DB1"/>
    <w:rsid w:val="00BA6F9A"/>
    <w:rsid w:val="00BA7813"/>
    <w:rsid w:val="00BA7B23"/>
    <w:rsid w:val="00BA7DA7"/>
    <w:rsid w:val="00BA7F98"/>
    <w:rsid w:val="00BB0567"/>
    <w:rsid w:val="00BB0887"/>
    <w:rsid w:val="00BB09C0"/>
    <w:rsid w:val="00BB0CB0"/>
    <w:rsid w:val="00BB0CED"/>
    <w:rsid w:val="00BB11D0"/>
    <w:rsid w:val="00BB147B"/>
    <w:rsid w:val="00BB1B91"/>
    <w:rsid w:val="00BB1BA5"/>
    <w:rsid w:val="00BB1D0B"/>
    <w:rsid w:val="00BB1DF0"/>
    <w:rsid w:val="00BB1E77"/>
    <w:rsid w:val="00BB1EBE"/>
    <w:rsid w:val="00BB1F01"/>
    <w:rsid w:val="00BB211F"/>
    <w:rsid w:val="00BB2375"/>
    <w:rsid w:val="00BB2994"/>
    <w:rsid w:val="00BB2A0E"/>
    <w:rsid w:val="00BB2A53"/>
    <w:rsid w:val="00BB2C7E"/>
    <w:rsid w:val="00BB2DB7"/>
    <w:rsid w:val="00BB2FCF"/>
    <w:rsid w:val="00BB2FEF"/>
    <w:rsid w:val="00BB30DB"/>
    <w:rsid w:val="00BB3172"/>
    <w:rsid w:val="00BB32EA"/>
    <w:rsid w:val="00BB343F"/>
    <w:rsid w:val="00BB3501"/>
    <w:rsid w:val="00BB38AB"/>
    <w:rsid w:val="00BB399C"/>
    <w:rsid w:val="00BB39B4"/>
    <w:rsid w:val="00BB3A52"/>
    <w:rsid w:val="00BB3F67"/>
    <w:rsid w:val="00BB4218"/>
    <w:rsid w:val="00BB4278"/>
    <w:rsid w:val="00BB4443"/>
    <w:rsid w:val="00BB44AD"/>
    <w:rsid w:val="00BB4546"/>
    <w:rsid w:val="00BB4562"/>
    <w:rsid w:val="00BB456B"/>
    <w:rsid w:val="00BB460B"/>
    <w:rsid w:val="00BB4A56"/>
    <w:rsid w:val="00BB4C4A"/>
    <w:rsid w:val="00BB4DC2"/>
    <w:rsid w:val="00BB4ED8"/>
    <w:rsid w:val="00BB4FE8"/>
    <w:rsid w:val="00BB50D3"/>
    <w:rsid w:val="00BB52DD"/>
    <w:rsid w:val="00BB53D5"/>
    <w:rsid w:val="00BB5490"/>
    <w:rsid w:val="00BB54D6"/>
    <w:rsid w:val="00BB55AE"/>
    <w:rsid w:val="00BB5AFC"/>
    <w:rsid w:val="00BB5CB4"/>
    <w:rsid w:val="00BB5CF0"/>
    <w:rsid w:val="00BB5DD6"/>
    <w:rsid w:val="00BB5E0E"/>
    <w:rsid w:val="00BB5F47"/>
    <w:rsid w:val="00BB600C"/>
    <w:rsid w:val="00BB6058"/>
    <w:rsid w:val="00BB6286"/>
    <w:rsid w:val="00BB639F"/>
    <w:rsid w:val="00BB65F8"/>
    <w:rsid w:val="00BB6799"/>
    <w:rsid w:val="00BB6EB4"/>
    <w:rsid w:val="00BB6FF8"/>
    <w:rsid w:val="00BB7709"/>
    <w:rsid w:val="00BB77B7"/>
    <w:rsid w:val="00BB787D"/>
    <w:rsid w:val="00BB7881"/>
    <w:rsid w:val="00BB790E"/>
    <w:rsid w:val="00BB7930"/>
    <w:rsid w:val="00BB7983"/>
    <w:rsid w:val="00BB7A4F"/>
    <w:rsid w:val="00BB7FD9"/>
    <w:rsid w:val="00BC01F5"/>
    <w:rsid w:val="00BC037A"/>
    <w:rsid w:val="00BC0405"/>
    <w:rsid w:val="00BC04B4"/>
    <w:rsid w:val="00BC05BA"/>
    <w:rsid w:val="00BC07B9"/>
    <w:rsid w:val="00BC0954"/>
    <w:rsid w:val="00BC0DE4"/>
    <w:rsid w:val="00BC0F62"/>
    <w:rsid w:val="00BC0FB7"/>
    <w:rsid w:val="00BC10E4"/>
    <w:rsid w:val="00BC1162"/>
    <w:rsid w:val="00BC13EE"/>
    <w:rsid w:val="00BC14D3"/>
    <w:rsid w:val="00BC19AB"/>
    <w:rsid w:val="00BC1AAF"/>
    <w:rsid w:val="00BC1C30"/>
    <w:rsid w:val="00BC1E8A"/>
    <w:rsid w:val="00BC22FC"/>
    <w:rsid w:val="00BC2469"/>
    <w:rsid w:val="00BC2633"/>
    <w:rsid w:val="00BC267E"/>
    <w:rsid w:val="00BC2926"/>
    <w:rsid w:val="00BC29F4"/>
    <w:rsid w:val="00BC2CF1"/>
    <w:rsid w:val="00BC2CF3"/>
    <w:rsid w:val="00BC2DCD"/>
    <w:rsid w:val="00BC2F16"/>
    <w:rsid w:val="00BC30CF"/>
    <w:rsid w:val="00BC37F0"/>
    <w:rsid w:val="00BC3AE6"/>
    <w:rsid w:val="00BC3D7B"/>
    <w:rsid w:val="00BC3E26"/>
    <w:rsid w:val="00BC4108"/>
    <w:rsid w:val="00BC424A"/>
    <w:rsid w:val="00BC428D"/>
    <w:rsid w:val="00BC43AC"/>
    <w:rsid w:val="00BC43FA"/>
    <w:rsid w:val="00BC453A"/>
    <w:rsid w:val="00BC4A81"/>
    <w:rsid w:val="00BC4CE5"/>
    <w:rsid w:val="00BC4D15"/>
    <w:rsid w:val="00BC4DFF"/>
    <w:rsid w:val="00BC51FD"/>
    <w:rsid w:val="00BC5520"/>
    <w:rsid w:val="00BC5745"/>
    <w:rsid w:val="00BC5C29"/>
    <w:rsid w:val="00BC5F5D"/>
    <w:rsid w:val="00BC60D6"/>
    <w:rsid w:val="00BC6487"/>
    <w:rsid w:val="00BC6949"/>
    <w:rsid w:val="00BC69C7"/>
    <w:rsid w:val="00BC69D8"/>
    <w:rsid w:val="00BC6B95"/>
    <w:rsid w:val="00BC6F6D"/>
    <w:rsid w:val="00BC6F75"/>
    <w:rsid w:val="00BC6F7B"/>
    <w:rsid w:val="00BC6F8A"/>
    <w:rsid w:val="00BC7221"/>
    <w:rsid w:val="00BC743A"/>
    <w:rsid w:val="00BC75B6"/>
    <w:rsid w:val="00BC76A8"/>
    <w:rsid w:val="00BC77FB"/>
    <w:rsid w:val="00BC7839"/>
    <w:rsid w:val="00BC78A4"/>
    <w:rsid w:val="00BC7AE1"/>
    <w:rsid w:val="00BC7DB1"/>
    <w:rsid w:val="00BC7E19"/>
    <w:rsid w:val="00BD014C"/>
    <w:rsid w:val="00BD0188"/>
    <w:rsid w:val="00BD01CD"/>
    <w:rsid w:val="00BD02A9"/>
    <w:rsid w:val="00BD075C"/>
    <w:rsid w:val="00BD0C8B"/>
    <w:rsid w:val="00BD0F2B"/>
    <w:rsid w:val="00BD0F78"/>
    <w:rsid w:val="00BD1141"/>
    <w:rsid w:val="00BD1183"/>
    <w:rsid w:val="00BD11D6"/>
    <w:rsid w:val="00BD1280"/>
    <w:rsid w:val="00BD14C5"/>
    <w:rsid w:val="00BD1990"/>
    <w:rsid w:val="00BD1F3C"/>
    <w:rsid w:val="00BD2053"/>
    <w:rsid w:val="00BD2978"/>
    <w:rsid w:val="00BD29DE"/>
    <w:rsid w:val="00BD2BE8"/>
    <w:rsid w:val="00BD330B"/>
    <w:rsid w:val="00BD346E"/>
    <w:rsid w:val="00BD34E8"/>
    <w:rsid w:val="00BD352B"/>
    <w:rsid w:val="00BD362B"/>
    <w:rsid w:val="00BD3B04"/>
    <w:rsid w:val="00BD3BA1"/>
    <w:rsid w:val="00BD3DCA"/>
    <w:rsid w:val="00BD3DEA"/>
    <w:rsid w:val="00BD40BE"/>
    <w:rsid w:val="00BD43D6"/>
    <w:rsid w:val="00BD443E"/>
    <w:rsid w:val="00BD44E4"/>
    <w:rsid w:val="00BD456A"/>
    <w:rsid w:val="00BD4670"/>
    <w:rsid w:val="00BD48D1"/>
    <w:rsid w:val="00BD4A37"/>
    <w:rsid w:val="00BD4B48"/>
    <w:rsid w:val="00BD4D9E"/>
    <w:rsid w:val="00BD4DA1"/>
    <w:rsid w:val="00BD4E08"/>
    <w:rsid w:val="00BD4E6E"/>
    <w:rsid w:val="00BD4EC7"/>
    <w:rsid w:val="00BD52B4"/>
    <w:rsid w:val="00BD5335"/>
    <w:rsid w:val="00BD5369"/>
    <w:rsid w:val="00BD5764"/>
    <w:rsid w:val="00BD5CD6"/>
    <w:rsid w:val="00BD5EB7"/>
    <w:rsid w:val="00BD5EF4"/>
    <w:rsid w:val="00BD5FDB"/>
    <w:rsid w:val="00BD6059"/>
    <w:rsid w:val="00BD623F"/>
    <w:rsid w:val="00BD69BE"/>
    <w:rsid w:val="00BD6A09"/>
    <w:rsid w:val="00BD6BE4"/>
    <w:rsid w:val="00BD711D"/>
    <w:rsid w:val="00BD71C7"/>
    <w:rsid w:val="00BD720A"/>
    <w:rsid w:val="00BD7563"/>
    <w:rsid w:val="00BD765D"/>
    <w:rsid w:val="00BD7768"/>
    <w:rsid w:val="00BD7F8C"/>
    <w:rsid w:val="00BE03FF"/>
    <w:rsid w:val="00BE040D"/>
    <w:rsid w:val="00BE04C2"/>
    <w:rsid w:val="00BE085F"/>
    <w:rsid w:val="00BE0897"/>
    <w:rsid w:val="00BE0EA4"/>
    <w:rsid w:val="00BE0FF6"/>
    <w:rsid w:val="00BE11D0"/>
    <w:rsid w:val="00BE1247"/>
    <w:rsid w:val="00BE12C6"/>
    <w:rsid w:val="00BE147A"/>
    <w:rsid w:val="00BE1573"/>
    <w:rsid w:val="00BE1614"/>
    <w:rsid w:val="00BE161F"/>
    <w:rsid w:val="00BE175D"/>
    <w:rsid w:val="00BE18E3"/>
    <w:rsid w:val="00BE196E"/>
    <w:rsid w:val="00BE19FE"/>
    <w:rsid w:val="00BE1E1A"/>
    <w:rsid w:val="00BE1E6B"/>
    <w:rsid w:val="00BE20A3"/>
    <w:rsid w:val="00BE2475"/>
    <w:rsid w:val="00BE2855"/>
    <w:rsid w:val="00BE2989"/>
    <w:rsid w:val="00BE2B1D"/>
    <w:rsid w:val="00BE2B45"/>
    <w:rsid w:val="00BE2C04"/>
    <w:rsid w:val="00BE3031"/>
    <w:rsid w:val="00BE3041"/>
    <w:rsid w:val="00BE3085"/>
    <w:rsid w:val="00BE30AB"/>
    <w:rsid w:val="00BE30EA"/>
    <w:rsid w:val="00BE3100"/>
    <w:rsid w:val="00BE31A6"/>
    <w:rsid w:val="00BE3338"/>
    <w:rsid w:val="00BE33ED"/>
    <w:rsid w:val="00BE343A"/>
    <w:rsid w:val="00BE3494"/>
    <w:rsid w:val="00BE3549"/>
    <w:rsid w:val="00BE35F3"/>
    <w:rsid w:val="00BE3606"/>
    <w:rsid w:val="00BE38A6"/>
    <w:rsid w:val="00BE3A6C"/>
    <w:rsid w:val="00BE3F63"/>
    <w:rsid w:val="00BE44F0"/>
    <w:rsid w:val="00BE462C"/>
    <w:rsid w:val="00BE487D"/>
    <w:rsid w:val="00BE48F1"/>
    <w:rsid w:val="00BE493D"/>
    <w:rsid w:val="00BE4B18"/>
    <w:rsid w:val="00BE4C14"/>
    <w:rsid w:val="00BE4CBB"/>
    <w:rsid w:val="00BE4DB8"/>
    <w:rsid w:val="00BE4F10"/>
    <w:rsid w:val="00BE5034"/>
    <w:rsid w:val="00BE524C"/>
    <w:rsid w:val="00BE5C0A"/>
    <w:rsid w:val="00BE5F26"/>
    <w:rsid w:val="00BE5F74"/>
    <w:rsid w:val="00BE5FA8"/>
    <w:rsid w:val="00BE6090"/>
    <w:rsid w:val="00BE619C"/>
    <w:rsid w:val="00BE6274"/>
    <w:rsid w:val="00BE644D"/>
    <w:rsid w:val="00BE645F"/>
    <w:rsid w:val="00BE64B9"/>
    <w:rsid w:val="00BE6BE3"/>
    <w:rsid w:val="00BE6CA4"/>
    <w:rsid w:val="00BE6D6A"/>
    <w:rsid w:val="00BE6DC7"/>
    <w:rsid w:val="00BE6E34"/>
    <w:rsid w:val="00BE70CC"/>
    <w:rsid w:val="00BE74BE"/>
    <w:rsid w:val="00BE766F"/>
    <w:rsid w:val="00BE76AD"/>
    <w:rsid w:val="00BE7872"/>
    <w:rsid w:val="00BE79DA"/>
    <w:rsid w:val="00BE7ADC"/>
    <w:rsid w:val="00BE7B94"/>
    <w:rsid w:val="00BE7DAF"/>
    <w:rsid w:val="00BF072B"/>
    <w:rsid w:val="00BF0D6F"/>
    <w:rsid w:val="00BF0F6F"/>
    <w:rsid w:val="00BF0FA8"/>
    <w:rsid w:val="00BF1055"/>
    <w:rsid w:val="00BF12E8"/>
    <w:rsid w:val="00BF12F6"/>
    <w:rsid w:val="00BF13B8"/>
    <w:rsid w:val="00BF143B"/>
    <w:rsid w:val="00BF1572"/>
    <w:rsid w:val="00BF1602"/>
    <w:rsid w:val="00BF17BC"/>
    <w:rsid w:val="00BF1931"/>
    <w:rsid w:val="00BF1A6B"/>
    <w:rsid w:val="00BF1A77"/>
    <w:rsid w:val="00BF1AFB"/>
    <w:rsid w:val="00BF1B97"/>
    <w:rsid w:val="00BF2100"/>
    <w:rsid w:val="00BF2577"/>
    <w:rsid w:val="00BF25A9"/>
    <w:rsid w:val="00BF2733"/>
    <w:rsid w:val="00BF2A2A"/>
    <w:rsid w:val="00BF3263"/>
    <w:rsid w:val="00BF3720"/>
    <w:rsid w:val="00BF397C"/>
    <w:rsid w:val="00BF3B16"/>
    <w:rsid w:val="00BF4075"/>
    <w:rsid w:val="00BF40AF"/>
    <w:rsid w:val="00BF40FC"/>
    <w:rsid w:val="00BF435A"/>
    <w:rsid w:val="00BF4383"/>
    <w:rsid w:val="00BF445D"/>
    <w:rsid w:val="00BF4541"/>
    <w:rsid w:val="00BF4928"/>
    <w:rsid w:val="00BF4A0F"/>
    <w:rsid w:val="00BF4DE2"/>
    <w:rsid w:val="00BF4F9F"/>
    <w:rsid w:val="00BF501E"/>
    <w:rsid w:val="00BF504D"/>
    <w:rsid w:val="00BF513E"/>
    <w:rsid w:val="00BF51AB"/>
    <w:rsid w:val="00BF5425"/>
    <w:rsid w:val="00BF554B"/>
    <w:rsid w:val="00BF5676"/>
    <w:rsid w:val="00BF5C07"/>
    <w:rsid w:val="00BF5DA3"/>
    <w:rsid w:val="00BF5DFF"/>
    <w:rsid w:val="00BF5F91"/>
    <w:rsid w:val="00BF6096"/>
    <w:rsid w:val="00BF62FB"/>
    <w:rsid w:val="00BF6474"/>
    <w:rsid w:val="00BF64AE"/>
    <w:rsid w:val="00BF6604"/>
    <w:rsid w:val="00BF6684"/>
    <w:rsid w:val="00BF66CF"/>
    <w:rsid w:val="00BF6CB9"/>
    <w:rsid w:val="00BF6D08"/>
    <w:rsid w:val="00BF6F3F"/>
    <w:rsid w:val="00BF71E9"/>
    <w:rsid w:val="00BF727C"/>
    <w:rsid w:val="00BF72BE"/>
    <w:rsid w:val="00BF7551"/>
    <w:rsid w:val="00BF75EA"/>
    <w:rsid w:val="00BF7886"/>
    <w:rsid w:val="00BF7951"/>
    <w:rsid w:val="00BF7DD2"/>
    <w:rsid w:val="00C00026"/>
    <w:rsid w:val="00C00457"/>
    <w:rsid w:val="00C00829"/>
    <w:rsid w:val="00C0089F"/>
    <w:rsid w:val="00C008F3"/>
    <w:rsid w:val="00C00A45"/>
    <w:rsid w:val="00C00DA4"/>
    <w:rsid w:val="00C00F68"/>
    <w:rsid w:val="00C01096"/>
    <w:rsid w:val="00C0113F"/>
    <w:rsid w:val="00C011B4"/>
    <w:rsid w:val="00C01371"/>
    <w:rsid w:val="00C01842"/>
    <w:rsid w:val="00C01A76"/>
    <w:rsid w:val="00C01BFE"/>
    <w:rsid w:val="00C01D17"/>
    <w:rsid w:val="00C01D96"/>
    <w:rsid w:val="00C01F73"/>
    <w:rsid w:val="00C01FAE"/>
    <w:rsid w:val="00C01FBF"/>
    <w:rsid w:val="00C021F9"/>
    <w:rsid w:val="00C02245"/>
    <w:rsid w:val="00C024FD"/>
    <w:rsid w:val="00C028EC"/>
    <w:rsid w:val="00C02B2B"/>
    <w:rsid w:val="00C02E0D"/>
    <w:rsid w:val="00C03215"/>
    <w:rsid w:val="00C0339B"/>
    <w:rsid w:val="00C033F7"/>
    <w:rsid w:val="00C0357F"/>
    <w:rsid w:val="00C039A2"/>
    <w:rsid w:val="00C03A3C"/>
    <w:rsid w:val="00C03B35"/>
    <w:rsid w:val="00C03B98"/>
    <w:rsid w:val="00C03CE7"/>
    <w:rsid w:val="00C03D2A"/>
    <w:rsid w:val="00C03D67"/>
    <w:rsid w:val="00C03FCD"/>
    <w:rsid w:val="00C04105"/>
    <w:rsid w:val="00C041EC"/>
    <w:rsid w:val="00C042A4"/>
    <w:rsid w:val="00C04470"/>
    <w:rsid w:val="00C04587"/>
    <w:rsid w:val="00C04701"/>
    <w:rsid w:val="00C04916"/>
    <w:rsid w:val="00C04A3D"/>
    <w:rsid w:val="00C04CD3"/>
    <w:rsid w:val="00C04F21"/>
    <w:rsid w:val="00C050F5"/>
    <w:rsid w:val="00C0560F"/>
    <w:rsid w:val="00C05631"/>
    <w:rsid w:val="00C059B5"/>
    <w:rsid w:val="00C05B04"/>
    <w:rsid w:val="00C05B66"/>
    <w:rsid w:val="00C05B84"/>
    <w:rsid w:val="00C05C7B"/>
    <w:rsid w:val="00C05C91"/>
    <w:rsid w:val="00C05E9D"/>
    <w:rsid w:val="00C06057"/>
    <w:rsid w:val="00C06282"/>
    <w:rsid w:val="00C068B7"/>
    <w:rsid w:val="00C0695A"/>
    <w:rsid w:val="00C06C8B"/>
    <w:rsid w:val="00C06E31"/>
    <w:rsid w:val="00C07049"/>
    <w:rsid w:val="00C0728F"/>
    <w:rsid w:val="00C07332"/>
    <w:rsid w:val="00C0755D"/>
    <w:rsid w:val="00C076DD"/>
    <w:rsid w:val="00C07DAB"/>
    <w:rsid w:val="00C07E39"/>
    <w:rsid w:val="00C07E81"/>
    <w:rsid w:val="00C10568"/>
    <w:rsid w:val="00C10694"/>
    <w:rsid w:val="00C10701"/>
    <w:rsid w:val="00C108B2"/>
    <w:rsid w:val="00C1091B"/>
    <w:rsid w:val="00C10EEF"/>
    <w:rsid w:val="00C1120B"/>
    <w:rsid w:val="00C113AE"/>
    <w:rsid w:val="00C114A2"/>
    <w:rsid w:val="00C11573"/>
    <w:rsid w:val="00C11B11"/>
    <w:rsid w:val="00C11D66"/>
    <w:rsid w:val="00C11F04"/>
    <w:rsid w:val="00C12147"/>
    <w:rsid w:val="00C122F6"/>
    <w:rsid w:val="00C123A4"/>
    <w:rsid w:val="00C1242C"/>
    <w:rsid w:val="00C12691"/>
    <w:rsid w:val="00C12731"/>
    <w:rsid w:val="00C12738"/>
    <w:rsid w:val="00C12A01"/>
    <w:rsid w:val="00C12AB8"/>
    <w:rsid w:val="00C12AC1"/>
    <w:rsid w:val="00C12DC0"/>
    <w:rsid w:val="00C130C4"/>
    <w:rsid w:val="00C1310A"/>
    <w:rsid w:val="00C1346D"/>
    <w:rsid w:val="00C134E9"/>
    <w:rsid w:val="00C136E2"/>
    <w:rsid w:val="00C138FC"/>
    <w:rsid w:val="00C13ABB"/>
    <w:rsid w:val="00C13BD2"/>
    <w:rsid w:val="00C14065"/>
    <w:rsid w:val="00C1427C"/>
    <w:rsid w:val="00C142B3"/>
    <w:rsid w:val="00C14303"/>
    <w:rsid w:val="00C1439E"/>
    <w:rsid w:val="00C14695"/>
    <w:rsid w:val="00C1480D"/>
    <w:rsid w:val="00C14B61"/>
    <w:rsid w:val="00C14F0E"/>
    <w:rsid w:val="00C1507E"/>
    <w:rsid w:val="00C153FF"/>
    <w:rsid w:val="00C1551B"/>
    <w:rsid w:val="00C1554F"/>
    <w:rsid w:val="00C15959"/>
    <w:rsid w:val="00C16276"/>
    <w:rsid w:val="00C162DE"/>
    <w:rsid w:val="00C163C0"/>
    <w:rsid w:val="00C1661B"/>
    <w:rsid w:val="00C1661C"/>
    <w:rsid w:val="00C168B8"/>
    <w:rsid w:val="00C168F0"/>
    <w:rsid w:val="00C169C0"/>
    <w:rsid w:val="00C16BDD"/>
    <w:rsid w:val="00C16CA4"/>
    <w:rsid w:val="00C16D09"/>
    <w:rsid w:val="00C16E53"/>
    <w:rsid w:val="00C16FD6"/>
    <w:rsid w:val="00C17118"/>
    <w:rsid w:val="00C17188"/>
    <w:rsid w:val="00C17193"/>
    <w:rsid w:val="00C17206"/>
    <w:rsid w:val="00C1725D"/>
    <w:rsid w:val="00C174E7"/>
    <w:rsid w:val="00C17644"/>
    <w:rsid w:val="00C177E2"/>
    <w:rsid w:val="00C17825"/>
    <w:rsid w:val="00C178B6"/>
    <w:rsid w:val="00C17958"/>
    <w:rsid w:val="00C1797A"/>
    <w:rsid w:val="00C17998"/>
    <w:rsid w:val="00C17B30"/>
    <w:rsid w:val="00C17CC0"/>
    <w:rsid w:val="00C17D3D"/>
    <w:rsid w:val="00C17EAB"/>
    <w:rsid w:val="00C17FB2"/>
    <w:rsid w:val="00C20084"/>
    <w:rsid w:val="00C205EB"/>
    <w:rsid w:val="00C20779"/>
    <w:rsid w:val="00C20933"/>
    <w:rsid w:val="00C20CB3"/>
    <w:rsid w:val="00C20D0D"/>
    <w:rsid w:val="00C20F0E"/>
    <w:rsid w:val="00C20FD8"/>
    <w:rsid w:val="00C21040"/>
    <w:rsid w:val="00C212C7"/>
    <w:rsid w:val="00C21429"/>
    <w:rsid w:val="00C214A1"/>
    <w:rsid w:val="00C218AD"/>
    <w:rsid w:val="00C21C0B"/>
    <w:rsid w:val="00C21EE4"/>
    <w:rsid w:val="00C22012"/>
    <w:rsid w:val="00C221E1"/>
    <w:rsid w:val="00C223B6"/>
    <w:rsid w:val="00C22518"/>
    <w:rsid w:val="00C228F3"/>
    <w:rsid w:val="00C22A45"/>
    <w:rsid w:val="00C22A57"/>
    <w:rsid w:val="00C22E7B"/>
    <w:rsid w:val="00C22EFD"/>
    <w:rsid w:val="00C23221"/>
    <w:rsid w:val="00C23765"/>
    <w:rsid w:val="00C237CB"/>
    <w:rsid w:val="00C23814"/>
    <w:rsid w:val="00C2382A"/>
    <w:rsid w:val="00C238F9"/>
    <w:rsid w:val="00C23D26"/>
    <w:rsid w:val="00C23E3F"/>
    <w:rsid w:val="00C23F1B"/>
    <w:rsid w:val="00C24057"/>
    <w:rsid w:val="00C24091"/>
    <w:rsid w:val="00C240A1"/>
    <w:rsid w:val="00C2415E"/>
    <w:rsid w:val="00C247B5"/>
    <w:rsid w:val="00C24938"/>
    <w:rsid w:val="00C24A62"/>
    <w:rsid w:val="00C24DDC"/>
    <w:rsid w:val="00C2519E"/>
    <w:rsid w:val="00C25333"/>
    <w:rsid w:val="00C25338"/>
    <w:rsid w:val="00C253DA"/>
    <w:rsid w:val="00C25AA1"/>
    <w:rsid w:val="00C26141"/>
    <w:rsid w:val="00C261BF"/>
    <w:rsid w:val="00C262D2"/>
    <w:rsid w:val="00C26623"/>
    <w:rsid w:val="00C267B0"/>
    <w:rsid w:val="00C26828"/>
    <w:rsid w:val="00C26B45"/>
    <w:rsid w:val="00C26BBE"/>
    <w:rsid w:val="00C26C97"/>
    <w:rsid w:val="00C26D18"/>
    <w:rsid w:val="00C27048"/>
    <w:rsid w:val="00C270B1"/>
    <w:rsid w:val="00C27393"/>
    <w:rsid w:val="00C276FA"/>
    <w:rsid w:val="00C27751"/>
    <w:rsid w:val="00C279A1"/>
    <w:rsid w:val="00C27A74"/>
    <w:rsid w:val="00C27C2D"/>
    <w:rsid w:val="00C27C3F"/>
    <w:rsid w:val="00C27C55"/>
    <w:rsid w:val="00C27DA9"/>
    <w:rsid w:val="00C27E20"/>
    <w:rsid w:val="00C27EF1"/>
    <w:rsid w:val="00C3029F"/>
    <w:rsid w:val="00C302F2"/>
    <w:rsid w:val="00C303ED"/>
    <w:rsid w:val="00C30538"/>
    <w:rsid w:val="00C3105A"/>
    <w:rsid w:val="00C3119F"/>
    <w:rsid w:val="00C31453"/>
    <w:rsid w:val="00C314AF"/>
    <w:rsid w:val="00C3173B"/>
    <w:rsid w:val="00C31B98"/>
    <w:rsid w:val="00C31FE4"/>
    <w:rsid w:val="00C324E9"/>
    <w:rsid w:val="00C326BF"/>
    <w:rsid w:val="00C32729"/>
    <w:rsid w:val="00C32B2E"/>
    <w:rsid w:val="00C32C19"/>
    <w:rsid w:val="00C32E7D"/>
    <w:rsid w:val="00C32F32"/>
    <w:rsid w:val="00C32FDA"/>
    <w:rsid w:val="00C33035"/>
    <w:rsid w:val="00C3314B"/>
    <w:rsid w:val="00C33338"/>
    <w:rsid w:val="00C33497"/>
    <w:rsid w:val="00C337FA"/>
    <w:rsid w:val="00C33904"/>
    <w:rsid w:val="00C33CD2"/>
    <w:rsid w:val="00C33DBC"/>
    <w:rsid w:val="00C33E41"/>
    <w:rsid w:val="00C34008"/>
    <w:rsid w:val="00C3405A"/>
    <w:rsid w:val="00C34078"/>
    <w:rsid w:val="00C34164"/>
    <w:rsid w:val="00C34229"/>
    <w:rsid w:val="00C342C9"/>
    <w:rsid w:val="00C345B7"/>
    <w:rsid w:val="00C34752"/>
    <w:rsid w:val="00C347C4"/>
    <w:rsid w:val="00C34833"/>
    <w:rsid w:val="00C349AF"/>
    <w:rsid w:val="00C349DC"/>
    <w:rsid w:val="00C34BD0"/>
    <w:rsid w:val="00C34D94"/>
    <w:rsid w:val="00C357B2"/>
    <w:rsid w:val="00C35992"/>
    <w:rsid w:val="00C35BEC"/>
    <w:rsid w:val="00C35CB7"/>
    <w:rsid w:val="00C35D72"/>
    <w:rsid w:val="00C35EC2"/>
    <w:rsid w:val="00C36106"/>
    <w:rsid w:val="00C361A0"/>
    <w:rsid w:val="00C361CC"/>
    <w:rsid w:val="00C3644F"/>
    <w:rsid w:val="00C36466"/>
    <w:rsid w:val="00C368AD"/>
    <w:rsid w:val="00C36DB5"/>
    <w:rsid w:val="00C36E05"/>
    <w:rsid w:val="00C36E0F"/>
    <w:rsid w:val="00C370BF"/>
    <w:rsid w:val="00C37114"/>
    <w:rsid w:val="00C372C4"/>
    <w:rsid w:val="00C37385"/>
    <w:rsid w:val="00C373CB"/>
    <w:rsid w:val="00C373E6"/>
    <w:rsid w:val="00C379A1"/>
    <w:rsid w:val="00C37BA9"/>
    <w:rsid w:val="00C37CE7"/>
    <w:rsid w:val="00C40486"/>
    <w:rsid w:val="00C40838"/>
    <w:rsid w:val="00C40B4F"/>
    <w:rsid w:val="00C40C05"/>
    <w:rsid w:val="00C40C3C"/>
    <w:rsid w:val="00C40EB1"/>
    <w:rsid w:val="00C40ED8"/>
    <w:rsid w:val="00C41561"/>
    <w:rsid w:val="00C415E6"/>
    <w:rsid w:val="00C41673"/>
    <w:rsid w:val="00C41A44"/>
    <w:rsid w:val="00C41C83"/>
    <w:rsid w:val="00C41FFE"/>
    <w:rsid w:val="00C42288"/>
    <w:rsid w:val="00C42302"/>
    <w:rsid w:val="00C42559"/>
    <w:rsid w:val="00C425C2"/>
    <w:rsid w:val="00C4265A"/>
    <w:rsid w:val="00C42C6F"/>
    <w:rsid w:val="00C42CD0"/>
    <w:rsid w:val="00C42EE7"/>
    <w:rsid w:val="00C42F54"/>
    <w:rsid w:val="00C430D0"/>
    <w:rsid w:val="00C43218"/>
    <w:rsid w:val="00C43443"/>
    <w:rsid w:val="00C43687"/>
    <w:rsid w:val="00C4371B"/>
    <w:rsid w:val="00C43E48"/>
    <w:rsid w:val="00C43E8D"/>
    <w:rsid w:val="00C43EC7"/>
    <w:rsid w:val="00C43FE2"/>
    <w:rsid w:val="00C44013"/>
    <w:rsid w:val="00C4404D"/>
    <w:rsid w:val="00C443B2"/>
    <w:rsid w:val="00C44406"/>
    <w:rsid w:val="00C4474E"/>
    <w:rsid w:val="00C447A8"/>
    <w:rsid w:val="00C44BCD"/>
    <w:rsid w:val="00C44C2D"/>
    <w:rsid w:val="00C44C52"/>
    <w:rsid w:val="00C45057"/>
    <w:rsid w:val="00C45369"/>
    <w:rsid w:val="00C4557B"/>
    <w:rsid w:val="00C456E6"/>
    <w:rsid w:val="00C458A4"/>
    <w:rsid w:val="00C458DE"/>
    <w:rsid w:val="00C4590D"/>
    <w:rsid w:val="00C45960"/>
    <w:rsid w:val="00C459B7"/>
    <w:rsid w:val="00C45C68"/>
    <w:rsid w:val="00C46055"/>
    <w:rsid w:val="00C463B1"/>
    <w:rsid w:val="00C465E4"/>
    <w:rsid w:val="00C4661A"/>
    <w:rsid w:val="00C46BBD"/>
    <w:rsid w:val="00C46F10"/>
    <w:rsid w:val="00C47154"/>
    <w:rsid w:val="00C47298"/>
    <w:rsid w:val="00C472CA"/>
    <w:rsid w:val="00C47481"/>
    <w:rsid w:val="00C4759C"/>
    <w:rsid w:val="00C476C9"/>
    <w:rsid w:val="00C4778A"/>
    <w:rsid w:val="00C47926"/>
    <w:rsid w:val="00C47E27"/>
    <w:rsid w:val="00C47E38"/>
    <w:rsid w:val="00C5008A"/>
    <w:rsid w:val="00C5050C"/>
    <w:rsid w:val="00C50524"/>
    <w:rsid w:val="00C5081D"/>
    <w:rsid w:val="00C50CDB"/>
    <w:rsid w:val="00C50D46"/>
    <w:rsid w:val="00C510F3"/>
    <w:rsid w:val="00C51120"/>
    <w:rsid w:val="00C5124C"/>
    <w:rsid w:val="00C514C4"/>
    <w:rsid w:val="00C51546"/>
    <w:rsid w:val="00C51670"/>
    <w:rsid w:val="00C51AF4"/>
    <w:rsid w:val="00C51C9D"/>
    <w:rsid w:val="00C51E9C"/>
    <w:rsid w:val="00C5214A"/>
    <w:rsid w:val="00C52329"/>
    <w:rsid w:val="00C5265F"/>
    <w:rsid w:val="00C526B6"/>
    <w:rsid w:val="00C52713"/>
    <w:rsid w:val="00C52A1D"/>
    <w:rsid w:val="00C52B8F"/>
    <w:rsid w:val="00C52BAB"/>
    <w:rsid w:val="00C52CC1"/>
    <w:rsid w:val="00C52E69"/>
    <w:rsid w:val="00C52ED8"/>
    <w:rsid w:val="00C52F58"/>
    <w:rsid w:val="00C53403"/>
    <w:rsid w:val="00C53475"/>
    <w:rsid w:val="00C535A8"/>
    <w:rsid w:val="00C538F2"/>
    <w:rsid w:val="00C53955"/>
    <w:rsid w:val="00C5398F"/>
    <w:rsid w:val="00C53A9F"/>
    <w:rsid w:val="00C53AF1"/>
    <w:rsid w:val="00C53B8B"/>
    <w:rsid w:val="00C53D31"/>
    <w:rsid w:val="00C54278"/>
    <w:rsid w:val="00C5435D"/>
    <w:rsid w:val="00C544B3"/>
    <w:rsid w:val="00C544EF"/>
    <w:rsid w:val="00C54741"/>
    <w:rsid w:val="00C54869"/>
    <w:rsid w:val="00C54AE7"/>
    <w:rsid w:val="00C54B12"/>
    <w:rsid w:val="00C54C2E"/>
    <w:rsid w:val="00C54FC4"/>
    <w:rsid w:val="00C5504E"/>
    <w:rsid w:val="00C550AB"/>
    <w:rsid w:val="00C55687"/>
    <w:rsid w:val="00C5584F"/>
    <w:rsid w:val="00C55863"/>
    <w:rsid w:val="00C559D0"/>
    <w:rsid w:val="00C55DB1"/>
    <w:rsid w:val="00C56361"/>
    <w:rsid w:val="00C56651"/>
    <w:rsid w:val="00C566F8"/>
    <w:rsid w:val="00C56809"/>
    <w:rsid w:val="00C56A00"/>
    <w:rsid w:val="00C56A61"/>
    <w:rsid w:val="00C56E5F"/>
    <w:rsid w:val="00C57202"/>
    <w:rsid w:val="00C57326"/>
    <w:rsid w:val="00C5735F"/>
    <w:rsid w:val="00C573A2"/>
    <w:rsid w:val="00C5740C"/>
    <w:rsid w:val="00C57A51"/>
    <w:rsid w:val="00C57FEB"/>
    <w:rsid w:val="00C6030A"/>
    <w:rsid w:val="00C60421"/>
    <w:rsid w:val="00C60636"/>
    <w:rsid w:val="00C60698"/>
    <w:rsid w:val="00C60724"/>
    <w:rsid w:val="00C60791"/>
    <w:rsid w:val="00C60D9A"/>
    <w:rsid w:val="00C60FFC"/>
    <w:rsid w:val="00C610A0"/>
    <w:rsid w:val="00C61102"/>
    <w:rsid w:val="00C61661"/>
    <w:rsid w:val="00C61680"/>
    <w:rsid w:val="00C616E7"/>
    <w:rsid w:val="00C61ADE"/>
    <w:rsid w:val="00C61B84"/>
    <w:rsid w:val="00C61F81"/>
    <w:rsid w:val="00C622D9"/>
    <w:rsid w:val="00C627EE"/>
    <w:rsid w:val="00C62D69"/>
    <w:rsid w:val="00C630E8"/>
    <w:rsid w:val="00C63197"/>
    <w:rsid w:val="00C631EA"/>
    <w:rsid w:val="00C6334C"/>
    <w:rsid w:val="00C63434"/>
    <w:rsid w:val="00C636CE"/>
    <w:rsid w:val="00C63A90"/>
    <w:rsid w:val="00C63BA0"/>
    <w:rsid w:val="00C63BE6"/>
    <w:rsid w:val="00C63D49"/>
    <w:rsid w:val="00C63D7D"/>
    <w:rsid w:val="00C63E5C"/>
    <w:rsid w:val="00C6417B"/>
    <w:rsid w:val="00C64490"/>
    <w:rsid w:val="00C64900"/>
    <w:rsid w:val="00C64961"/>
    <w:rsid w:val="00C64B2F"/>
    <w:rsid w:val="00C64C5A"/>
    <w:rsid w:val="00C65411"/>
    <w:rsid w:val="00C657CE"/>
    <w:rsid w:val="00C6582E"/>
    <w:rsid w:val="00C65A49"/>
    <w:rsid w:val="00C65ED1"/>
    <w:rsid w:val="00C6602E"/>
    <w:rsid w:val="00C6613D"/>
    <w:rsid w:val="00C66361"/>
    <w:rsid w:val="00C66515"/>
    <w:rsid w:val="00C66563"/>
    <w:rsid w:val="00C666BF"/>
    <w:rsid w:val="00C669AD"/>
    <w:rsid w:val="00C66B5A"/>
    <w:rsid w:val="00C66DE3"/>
    <w:rsid w:val="00C66EA2"/>
    <w:rsid w:val="00C671BE"/>
    <w:rsid w:val="00C671E6"/>
    <w:rsid w:val="00C672EC"/>
    <w:rsid w:val="00C6758D"/>
    <w:rsid w:val="00C6764A"/>
    <w:rsid w:val="00C6797A"/>
    <w:rsid w:val="00C67B82"/>
    <w:rsid w:val="00C67CFF"/>
    <w:rsid w:val="00C67E9C"/>
    <w:rsid w:val="00C67ED2"/>
    <w:rsid w:val="00C706AB"/>
    <w:rsid w:val="00C706FB"/>
    <w:rsid w:val="00C70BBE"/>
    <w:rsid w:val="00C70EE8"/>
    <w:rsid w:val="00C70F7A"/>
    <w:rsid w:val="00C71168"/>
    <w:rsid w:val="00C7134A"/>
    <w:rsid w:val="00C71659"/>
    <w:rsid w:val="00C717A0"/>
    <w:rsid w:val="00C71C77"/>
    <w:rsid w:val="00C7245A"/>
    <w:rsid w:val="00C72AA6"/>
    <w:rsid w:val="00C72F84"/>
    <w:rsid w:val="00C73058"/>
    <w:rsid w:val="00C731E9"/>
    <w:rsid w:val="00C732BD"/>
    <w:rsid w:val="00C732FE"/>
    <w:rsid w:val="00C733D2"/>
    <w:rsid w:val="00C733EF"/>
    <w:rsid w:val="00C73593"/>
    <w:rsid w:val="00C7399E"/>
    <w:rsid w:val="00C739CB"/>
    <w:rsid w:val="00C73D01"/>
    <w:rsid w:val="00C73E75"/>
    <w:rsid w:val="00C73EC1"/>
    <w:rsid w:val="00C73F4C"/>
    <w:rsid w:val="00C7401E"/>
    <w:rsid w:val="00C74469"/>
    <w:rsid w:val="00C746B4"/>
    <w:rsid w:val="00C747A1"/>
    <w:rsid w:val="00C74809"/>
    <w:rsid w:val="00C74867"/>
    <w:rsid w:val="00C74AC8"/>
    <w:rsid w:val="00C752E3"/>
    <w:rsid w:val="00C752FB"/>
    <w:rsid w:val="00C7542F"/>
    <w:rsid w:val="00C75841"/>
    <w:rsid w:val="00C75AE1"/>
    <w:rsid w:val="00C75D99"/>
    <w:rsid w:val="00C75E18"/>
    <w:rsid w:val="00C75EE5"/>
    <w:rsid w:val="00C75FDC"/>
    <w:rsid w:val="00C7613E"/>
    <w:rsid w:val="00C7651F"/>
    <w:rsid w:val="00C765E9"/>
    <w:rsid w:val="00C76696"/>
    <w:rsid w:val="00C7672E"/>
    <w:rsid w:val="00C76872"/>
    <w:rsid w:val="00C768AF"/>
    <w:rsid w:val="00C76ACA"/>
    <w:rsid w:val="00C76CFA"/>
    <w:rsid w:val="00C76D42"/>
    <w:rsid w:val="00C77146"/>
    <w:rsid w:val="00C77357"/>
    <w:rsid w:val="00C773B4"/>
    <w:rsid w:val="00C776F8"/>
    <w:rsid w:val="00C77774"/>
    <w:rsid w:val="00C77BC2"/>
    <w:rsid w:val="00C77CAA"/>
    <w:rsid w:val="00C77CC1"/>
    <w:rsid w:val="00C77D5A"/>
    <w:rsid w:val="00C80309"/>
    <w:rsid w:val="00C80310"/>
    <w:rsid w:val="00C803BF"/>
    <w:rsid w:val="00C803F4"/>
    <w:rsid w:val="00C80433"/>
    <w:rsid w:val="00C806A0"/>
    <w:rsid w:val="00C80729"/>
    <w:rsid w:val="00C807C1"/>
    <w:rsid w:val="00C80946"/>
    <w:rsid w:val="00C80B8D"/>
    <w:rsid w:val="00C80CFF"/>
    <w:rsid w:val="00C80E40"/>
    <w:rsid w:val="00C80EAF"/>
    <w:rsid w:val="00C8105C"/>
    <w:rsid w:val="00C81082"/>
    <w:rsid w:val="00C810A9"/>
    <w:rsid w:val="00C811DF"/>
    <w:rsid w:val="00C81283"/>
    <w:rsid w:val="00C813FE"/>
    <w:rsid w:val="00C81AC7"/>
    <w:rsid w:val="00C81BD9"/>
    <w:rsid w:val="00C81CC1"/>
    <w:rsid w:val="00C81E16"/>
    <w:rsid w:val="00C82141"/>
    <w:rsid w:val="00C824E9"/>
    <w:rsid w:val="00C82582"/>
    <w:rsid w:val="00C82665"/>
    <w:rsid w:val="00C827F6"/>
    <w:rsid w:val="00C8282E"/>
    <w:rsid w:val="00C82A75"/>
    <w:rsid w:val="00C82C6E"/>
    <w:rsid w:val="00C82FA3"/>
    <w:rsid w:val="00C83201"/>
    <w:rsid w:val="00C83256"/>
    <w:rsid w:val="00C8326D"/>
    <w:rsid w:val="00C832A1"/>
    <w:rsid w:val="00C8361C"/>
    <w:rsid w:val="00C83637"/>
    <w:rsid w:val="00C839B3"/>
    <w:rsid w:val="00C839EB"/>
    <w:rsid w:val="00C83B34"/>
    <w:rsid w:val="00C83FDD"/>
    <w:rsid w:val="00C840A1"/>
    <w:rsid w:val="00C84285"/>
    <w:rsid w:val="00C8447B"/>
    <w:rsid w:val="00C8451C"/>
    <w:rsid w:val="00C84638"/>
    <w:rsid w:val="00C84C60"/>
    <w:rsid w:val="00C84FCE"/>
    <w:rsid w:val="00C850D5"/>
    <w:rsid w:val="00C853B2"/>
    <w:rsid w:val="00C854C5"/>
    <w:rsid w:val="00C85503"/>
    <w:rsid w:val="00C856C9"/>
    <w:rsid w:val="00C8595E"/>
    <w:rsid w:val="00C85B18"/>
    <w:rsid w:val="00C861AE"/>
    <w:rsid w:val="00C862C2"/>
    <w:rsid w:val="00C862D9"/>
    <w:rsid w:val="00C869BB"/>
    <w:rsid w:val="00C869F4"/>
    <w:rsid w:val="00C86A46"/>
    <w:rsid w:val="00C870E9"/>
    <w:rsid w:val="00C87195"/>
    <w:rsid w:val="00C876A8"/>
    <w:rsid w:val="00C879D0"/>
    <w:rsid w:val="00C87A27"/>
    <w:rsid w:val="00C87AD4"/>
    <w:rsid w:val="00C87FF4"/>
    <w:rsid w:val="00C90020"/>
    <w:rsid w:val="00C9052D"/>
    <w:rsid w:val="00C9058B"/>
    <w:rsid w:val="00C905D4"/>
    <w:rsid w:val="00C906DC"/>
    <w:rsid w:val="00C90829"/>
    <w:rsid w:val="00C90A66"/>
    <w:rsid w:val="00C90B75"/>
    <w:rsid w:val="00C90BDF"/>
    <w:rsid w:val="00C90CD8"/>
    <w:rsid w:val="00C90E06"/>
    <w:rsid w:val="00C9187D"/>
    <w:rsid w:val="00C918B8"/>
    <w:rsid w:val="00C91BEE"/>
    <w:rsid w:val="00C91D65"/>
    <w:rsid w:val="00C91DCF"/>
    <w:rsid w:val="00C92189"/>
    <w:rsid w:val="00C92420"/>
    <w:rsid w:val="00C9242F"/>
    <w:rsid w:val="00C9246C"/>
    <w:rsid w:val="00C9260F"/>
    <w:rsid w:val="00C926C4"/>
    <w:rsid w:val="00C926EE"/>
    <w:rsid w:val="00C9277A"/>
    <w:rsid w:val="00C92989"/>
    <w:rsid w:val="00C92DB9"/>
    <w:rsid w:val="00C92E3B"/>
    <w:rsid w:val="00C92F86"/>
    <w:rsid w:val="00C92FFD"/>
    <w:rsid w:val="00C930A4"/>
    <w:rsid w:val="00C9330D"/>
    <w:rsid w:val="00C93380"/>
    <w:rsid w:val="00C934CC"/>
    <w:rsid w:val="00C93537"/>
    <w:rsid w:val="00C93857"/>
    <w:rsid w:val="00C938C0"/>
    <w:rsid w:val="00C93BD8"/>
    <w:rsid w:val="00C93C70"/>
    <w:rsid w:val="00C93C9D"/>
    <w:rsid w:val="00C93FB5"/>
    <w:rsid w:val="00C943ED"/>
    <w:rsid w:val="00C94645"/>
    <w:rsid w:val="00C94977"/>
    <w:rsid w:val="00C94A0C"/>
    <w:rsid w:val="00C94A8F"/>
    <w:rsid w:val="00C94C4C"/>
    <w:rsid w:val="00C94DE1"/>
    <w:rsid w:val="00C951D9"/>
    <w:rsid w:val="00C9528C"/>
    <w:rsid w:val="00C952A5"/>
    <w:rsid w:val="00C95590"/>
    <w:rsid w:val="00C95B33"/>
    <w:rsid w:val="00C95D0D"/>
    <w:rsid w:val="00C95DD3"/>
    <w:rsid w:val="00C95FB2"/>
    <w:rsid w:val="00C95FB3"/>
    <w:rsid w:val="00C96098"/>
    <w:rsid w:val="00C9610E"/>
    <w:rsid w:val="00C961A7"/>
    <w:rsid w:val="00C96430"/>
    <w:rsid w:val="00C9648C"/>
    <w:rsid w:val="00C964F9"/>
    <w:rsid w:val="00C96822"/>
    <w:rsid w:val="00C9686F"/>
    <w:rsid w:val="00C9690B"/>
    <w:rsid w:val="00C9715C"/>
    <w:rsid w:val="00C9715E"/>
    <w:rsid w:val="00C97259"/>
    <w:rsid w:val="00C97435"/>
    <w:rsid w:val="00C975AA"/>
    <w:rsid w:val="00C9777E"/>
    <w:rsid w:val="00C977EC"/>
    <w:rsid w:val="00C97B75"/>
    <w:rsid w:val="00C97C56"/>
    <w:rsid w:val="00C97C99"/>
    <w:rsid w:val="00C97E91"/>
    <w:rsid w:val="00CA0136"/>
    <w:rsid w:val="00CA01DE"/>
    <w:rsid w:val="00CA020D"/>
    <w:rsid w:val="00CA04B3"/>
    <w:rsid w:val="00CA06CD"/>
    <w:rsid w:val="00CA07A2"/>
    <w:rsid w:val="00CA07D1"/>
    <w:rsid w:val="00CA07E8"/>
    <w:rsid w:val="00CA0AC2"/>
    <w:rsid w:val="00CA0BBE"/>
    <w:rsid w:val="00CA0EE4"/>
    <w:rsid w:val="00CA11A6"/>
    <w:rsid w:val="00CA1381"/>
    <w:rsid w:val="00CA1414"/>
    <w:rsid w:val="00CA1501"/>
    <w:rsid w:val="00CA16B4"/>
    <w:rsid w:val="00CA181A"/>
    <w:rsid w:val="00CA1883"/>
    <w:rsid w:val="00CA1887"/>
    <w:rsid w:val="00CA1B1E"/>
    <w:rsid w:val="00CA1B40"/>
    <w:rsid w:val="00CA1D3B"/>
    <w:rsid w:val="00CA1EB2"/>
    <w:rsid w:val="00CA1EC9"/>
    <w:rsid w:val="00CA2056"/>
    <w:rsid w:val="00CA2554"/>
    <w:rsid w:val="00CA25A6"/>
    <w:rsid w:val="00CA29B6"/>
    <w:rsid w:val="00CA2A27"/>
    <w:rsid w:val="00CA2D97"/>
    <w:rsid w:val="00CA2DD0"/>
    <w:rsid w:val="00CA2E4B"/>
    <w:rsid w:val="00CA3176"/>
    <w:rsid w:val="00CA335E"/>
    <w:rsid w:val="00CA33C8"/>
    <w:rsid w:val="00CA347E"/>
    <w:rsid w:val="00CA35AE"/>
    <w:rsid w:val="00CA3AD9"/>
    <w:rsid w:val="00CA3DBB"/>
    <w:rsid w:val="00CA3FC7"/>
    <w:rsid w:val="00CA40F5"/>
    <w:rsid w:val="00CA4132"/>
    <w:rsid w:val="00CA4272"/>
    <w:rsid w:val="00CA452D"/>
    <w:rsid w:val="00CA4825"/>
    <w:rsid w:val="00CA49DE"/>
    <w:rsid w:val="00CA4AE8"/>
    <w:rsid w:val="00CA4AFA"/>
    <w:rsid w:val="00CA4CB3"/>
    <w:rsid w:val="00CA52CD"/>
    <w:rsid w:val="00CA52FC"/>
    <w:rsid w:val="00CA535A"/>
    <w:rsid w:val="00CA537F"/>
    <w:rsid w:val="00CA5502"/>
    <w:rsid w:val="00CA5638"/>
    <w:rsid w:val="00CA56BC"/>
    <w:rsid w:val="00CA5AEB"/>
    <w:rsid w:val="00CA5BB1"/>
    <w:rsid w:val="00CA5BDA"/>
    <w:rsid w:val="00CA5C0B"/>
    <w:rsid w:val="00CA5E83"/>
    <w:rsid w:val="00CA5F25"/>
    <w:rsid w:val="00CA6717"/>
    <w:rsid w:val="00CA6837"/>
    <w:rsid w:val="00CA689B"/>
    <w:rsid w:val="00CA6B93"/>
    <w:rsid w:val="00CA6BBB"/>
    <w:rsid w:val="00CA6EA0"/>
    <w:rsid w:val="00CA6EFB"/>
    <w:rsid w:val="00CA71CD"/>
    <w:rsid w:val="00CA7281"/>
    <w:rsid w:val="00CA728B"/>
    <w:rsid w:val="00CA73C1"/>
    <w:rsid w:val="00CA76A0"/>
    <w:rsid w:val="00CA7908"/>
    <w:rsid w:val="00CA7DE4"/>
    <w:rsid w:val="00CA7F5B"/>
    <w:rsid w:val="00CB0783"/>
    <w:rsid w:val="00CB07AA"/>
    <w:rsid w:val="00CB09A8"/>
    <w:rsid w:val="00CB09E5"/>
    <w:rsid w:val="00CB0AD3"/>
    <w:rsid w:val="00CB0B47"/>
    <w:rsid w:val="00CB0B9B"/>
    <w:rsid w:val="00CB0FC5"/>
    <w:rsid w:val="00CB1042"/>
    <w:rsid w:val="00CB10BF"/>
    <w:rsid w:val="00CB1592"/>
    <w:rsid w:val="00CB1730"/>
    <w:rsid w:val="00CB1ECE"/>
    <w:rsid w:val="00CB22C2"/>
    <w:rsid w:val="00CB24D0"/>
    <w:rsid w:val="00CB27B4"/>
    <w:rsid w:val="00CB2816"/>
    <w:rsid w:val="00CB2893"/>
    <w:rsid w:val="00CB298C"/>
    <w:rsid w:val="00CB29E2"/>
    <w:rsid w:val="00CB2A0C"/>
    <w:rsid w:val="00CB2D2D"/>
    <w:rsid w:val="00CB2E23"/>
    <w:rsid w:val="00CB2F38"/>
    <w:rsid w:val="00CB2F91"/>
    <w:rsid w:val="00CB3045"/>
    <w:rsid w:val="00CB3056"/>
    <w:rsid w:val="00CB3147"/>
    <w:rsid w:val="00CB3212"/>
    <w:rsid w:val="00CB32A1"/>
    <w:rsid w:val="00CB32DD"/>
    <w:rsid w:val="00CB34F2"/>
    <w:rsid w:val="00CB3702"/>
    <w:rsid w:val="00CB3A10"/>
    <w:rsid w:val="00CB3C29"/>
    <w:rsid w:val="00CB3CAA"/>
    <w:rsid w:val="00CB429F"/>
    <w:rsid w:val="00CB490A"/>
    <w:rsid w:val="00CB4AB8"/>
    <w:rsid w:val="00CB5001"/>
    <w:rsid w:val="00CB5040"/>
    <w:rsid w:val="00CB509B"/>
    <w:rsid w:val="00CB51A6"/>
    <w:rsid w:val="00CB5340"/>
    <w:rsid w:val="00CB5426"/>
    <w:rsid w:val="00CB54B3"/>
    <w:rsid w:val="00CB5711"/>
    <w:rsid w:val="00CB5922"/>
    <w:rsid w:val="00CB5AB2"/>
    <w:rsid w:val="00CB6085"/>
    <w:rsid w:val="00CB61EB"/>
    <w:rsid w:val="00CB6350"/>
    <w:rsid w:val="00CB64E9"/>
    <w:rsid w:val="00CB68C1"/>
    <w:rsid w:val="00CB6A57"/>
    <w:rsid w:val="00CB6DA1"/>
    <w:rsid w:val="00CB6FB4"/>
    <w:rsid w:val="00CB742F"/>
    <w:rsid w:val="00CB748D"/>
    <w:rsid w:val="00CB75A0"/>
    <w:rsid w:val="00CB76CC"/>
    <w:rsid w:val="00CB7CE8"/>
    <w:rsid w:val="00CB7D2F"/>
    <w:rsid w:val="00CB7D58"/>
    <w:rsid w:val="00CB7E6F"/>
    <w:rsid w:val="00CB7F6C"/>
    <w:rsid w:val="00CC0254"/>
    <w:rsid w:val="00CC0431"/>
    <w:rsid w:val="00CC0487"/>
    <w:rsid w:val="00CC05F4"/>
    <w:rsid w:val="00CC06DD"/>
    <w:rsid w:val="00CC0A05"/>
    <w:rsid w:val="00CC0AB4"/>
    <w:rsid w:val="00CC0BCE"/>
    <w:rsid w:val="00CC0D70"/>
    <w:rsid w:val="00CC0DB6"/>
    <w:rsid w:val="00CC0E87"/>
    <w:rsid w:val="00CC11AE"/>
    <w:rsid w:val="00CC14A1"/>
    <w:rsid w:val="00CC1562"/>
    <w:rsid w:val="00CC1602"/>
    <w:rsid w:val="00CC1AA0"/>
    <w:rsid w:val="00CC1B30"/>
    <w:rsid w:val="00CC1E75"/>
    <w:rsid w:val="00CC1F9C"/>
    <w:rsid w:val="00CC1FD4"/>
    <w:rsid w:val="00CC1FD8"/>
    <w:rsid w:val="00CC2147"/>
    <w:rsid w:val="00CC250A"/>
    <w:rsid w:val="00CC2539"/>
    <w:rsid w:val="00CC285D"/>
    <w:rsid w:val="00CC2C8F"/>
    <w:rsid w:val="00CC316A"/>
    <w:rsid w:val="00CC319F"/>
    <w:rsid w:val="00CC31F0"/>
    <w:rsid w:val="00CC354E"/>
    <w:rsid w:val="00CC3765"/>
    <w:rsid w:val="00CC3A6E"/>
    <w:rsid w:val="00CC3BC2"/>
    <w:rsid w:val="00CC3C31"/>
    <w:rsid w:val="00CC3CFE"/>
    <w:rsid w:val="00CC3E74"/>
    <w:rsid w:val="00CC412A"/>
    <w:rsid w:val="00CC428A"/>
    <w:rsid w:val="00CC46C3"/>
    <w:rsid w:val="00CC48A4"/>
    <w:rsid w:val="00CC4AA5"/>
    <w:rsid w:val="00CC4B35"/>
    <w:rsid w:val="00CC4C34"/>
    <w:rsid w:val="00CC4FBC"/>
    <w:rsid w:val="00CC55F1"/>
    <w:rsid w:val="00CC583C"/>
    <w:rsid w:val="00CC5A40"/>
    <w:rsid w:val="00CC5C87"/>
    <w:rsid w:val="00CC5E72"/>
    <w:rsid w:val="00CC5F81"/>
    <w:rsid w:val="00CC6065"/>
    <w:rsid w:val="00CC62C9"/>
    <w:rsid w:val="00CC6385"/>
    <w:rsid w:val="00CC64F0"/>
    <w:rsid w:val="00CC6502"/>
    <w:rsid w:val="00CC6686"/>
    <w:rsid w:val="00CC6792"/>
    <w:rsid w:val="00CC68E0"/>
    <w:rsid w:val="00CC690E"/>
    <w:rsid w:val="00CC6BDB"/>
    <w:rsid w:val="00CC6C53"/>
    <w:rsid w:val="00CC6D2F"/>
    <w:rsid w:val="00CC6DDA"/>
    <w:rsid w:val="00CC6E08"/>
    <w:rsid w:val="00CC6ECA"/>
    <w:rsid w:val="00CC7032"/>
    <w:rsid w:val="00CC7123"/>
    <w:rsid w:val="00CC715C"/>
    <w:rsid w:val="00CC7255"/>
    <w:rsid w:val="00CC7456"/>
    <w:rsid w:val="00CC78B2"/>
    <w:rsid w:val="00CC7970"/>
    <w:rsid w:val="00CD0079"/>
    <w:rsid w:val="00CD022C"/>
    <w:rsid w:val="00CD04A7"/>
    <w:rsid w:val="00CD05B3"/>
    <w:rsid w:val="00CD05E5"/>
    <w:rsid w:val="00CD07D7"/>
    <w:rsid w:val="00CD0870"/>
    <w:rsid w:val="00CD097F"/>
    <w:rsid w:val="00CD0A32"/>
    <w:rsid w:val="00CD0C91"/>
    <w:rsid w:val="00CD0EC1"/>
    <w:rsid w:val="00CD1029"/>
    <w:rsid w:val="00CD131C"/>
    <w:rsid w:val="00CD144D"/>
    <w:rsid w:val="00CD1690"/>
    <w:rsid w:val="00CD17AD"/>
    <w:rsid w:val="00CD1D50"/>
    <w:rsid w:val="00CD1E02"/>
    <w:rsid w:val="00CD1FCE"/>
    <w:rsid w:val="00CD24F6"/>
    <w:rsid w:val="00CD263B"/>
    <w:rsid w:val="00CD2781"/>
    <w:rsid w:val="00CD2819"/>
    <w:rsid w:val="00CD2AB6"/>
    <w:rsid w:val="00CD2B8D"/>
    <w:rsid w:val="00CD2C12"/>
    <w:rsid w:val="00CD2CEA"/>
    <w:rsid w:val="00CD2EE4"/>
    <w:rsid w:val="00CD3012"/>
    <w:rsid w:val="00CD325F"/>
    <w:rsid w:val="00CD32A9"/>
    <w:rsid w:val="00CD32E4"/>
    <w:rsid w:val="00CD33BA"/>
    <w:rsid w:val="00CD38F3"/>
    <w:rsid w:val="00CD3960"/>
    <w:rsid w:val="00CD3A61"/>
    <w:rsid w:val="00CD3C3E"/>
    <w:rsid w:val="00CD3D13"/>
    <w:rsid w:val="00CD3E06"/>
    <w:rsid w:val="00CD3F4E"/>
    <w:rsid w:val="00CD4082"/>
    <w:rsid w:val="00CD42D6"/>
    <w:rsid w:val="00CD43BF"/>
    <w:rsid w:val="00CD4B6F"/>
    <w:rsid w:val="00CD4BDE"/>
    <w:rsid w:val="00CD4EEB"/>
    <w:rsid w:val="00CD4F17"/>
    <w:rsid w:val="00CD4F20"/>
    <w:rsid w:val="00CD4F3D"/>
    <w:rsid w:val="00CD4FA9"/>
    <w:rsid w:val="00CD53CC"/>
    <w:rsid w:val="00CD59B7"/>
    <w:rsid w:val="00CD59C8"/>
    <w:rsid w:val="00CD5A71"/>
    <w:rsid w:val="00CD5E4E"/>
    <w:rsid w:val="00CD5EA5"/>
    <w:rsid w:val="00CD5F78"/>
    <w:rsid w:val="00CD6193"/>
    <w:rsid w:val="00CD61C6"/>
    <w:rsid w:val="00CD6248"/>
    <w:rsid w:val="00CD6328"/>
    <w:rsid w:val="00CD660F"/>
    <w:rsid w:val="00CD6A5C"/>
    <w:rsid w:val="00CD6F3D"/>
    <w:rsid w:val="00CD70EE"/>
    <w:rsid w:val="00CD717A"/>
    <w:rsid w:val="00CD74F4"/>
    <w:rsid w:val="00CD79D2"/>
    <w:rsid w:val="00CD7A12"/>
    <w:rsid w:val="00CD7D45"/>
    <w:rsid w:val="00CD7D47"/>
    <w:rsid w:val="00CE015D"/>
    <w:rsid w:val="00CE044C"/>
    <w:rsid w:val="00CE08C0"/>
    <w:rsid w:val="00CE091A"/>
    <w:rsid w:val="00CE0974"/>
    <w:rsid w:val="00CE09A0"/>
    <w:rsid w:val="00CE0ABB"/>
    <w:rsid w:val="00CE0B57"/>
    <w:rsid w:val="00CE0BA0"/>
    <w:rsid w:val="00CE0D8A"/>
    <w:rsid w:val="00CE1036"/>
    <w:rsid w:val="00CE107C"/>
    <w:rsid w:val="00CE108F"/>
    <w:rsid w:val="00CE1607"/>
    <w:rsid w:val="00CE1AE2"/>
    <w:rsid w:val="00CE22AC"/>
    <w:rsid w:val="00CE2380"/>
    <w:rsid w:val="00CE24C2"/>
    <w:rsid w:val="00CE268B"/>
    <w:rsid w:val="00CE2958"/>
    <w:rsid w:val="00CE29A0"/>
    <w:rsid w:val="00CE29E2"/>
    <w:rsid w:val="00CE2FF2"/>
    <w:rsid w:val="00CE3A94"/>
    <w:rsid w:val="00CE3CAF"/>
    <w:rsid w:val="00CE3F07"/>
    <w:rsid w:val="00CE3F93"/>
    <w:rsid w:val="00CE3FC8"/>
    <w:rsid w:val="00CE3FD4"/>
    <w:rsid w:val="00CE41BA"/>
    <w:rsid w:val="00CE47D0"/>
    <w:rsid w:val="00CE47D8"/>
    <w:rsid w:val="00CE4B2B"/>
    <w:rsid w:val="00CE4BD6"/>
    <w:rsid w:val="00CE4C6D"/>
    <w:rsid w:val="00CE4EA3"/>
    <w:rsid w:val="00CE534B"/>
    <w:rsid w:val="00CE5431"/>
    <w:rsid w:val="00CE549D"/>
    <w:rsid w:val="00CE572A"/>
    <w:rsid w:val="00CE58FE"/>
    <w:rsid w:val="00CE5938"/>
    <w:rsid w:val="00CE59C6"/>
    <w:rsid w:val="00CE5F26"/>
    <w:rsid w:val="00CE6225"/>
    <w:rsid w:val="00CE628F"/>
    <w:rsid w:val="00CE6830"/>
    <w:rsid w:val="00CE684A"/>
    <w:rsid w:val="00CE6A53"/>
    <w:rsid w:val="00CE6C3C"/>
    <w:rsid w:val="00CE6D39"/>
    <w:rsid w:val="00CE6DD6"/>
    <w:rsid w:val="00CE7320"/>
    <w:rsid w:val="00CE73EA"/>
    <w:rsid w:val="00CE7713"/>
    <w:rsid w:val="00CE7B1E"/>
    <w:rsid w:val="00CE7C02"/>
    <w:rsid w:val="00CE7C84"/>
    <w:rsid w:val="00CE7F61"/>
    <w:rsid w:val="00CF0067"/>
    <w:rsid w:val="00CF028B"/>
    <w:rsid w:val="00CF02BF"/>
    <w:rsid w:val="00CF04B0"/>
    <w:rsid w:val="00CF07AA"/>
    <w:rsid w:val="00CF0D81"/>
    <w:rsid w:val="00CF0F5C"/>
    <w:rsid w:val="00CF111F"/>
    <w:rsid w:val="00CF12D2"/>
    <w:rsid w:val="00CF15CA"/>
    <w:rsid w:val="00CF16C7"/>
    <w:rsid w:val="00CF1E1C"/>
    <w:rsid w:val="00CF1F77"/>
    <w:rsid w:val="00CF1FDD"/>
    <w:rsid w:val="00CF212B"/>
    <w:rsid w:val="00CF2157"/>
    <w:rsid w:val="00CF228E"/>
    <w:rsid w:val="00CF22DD"/>
    <w:rsid w:val="00CF2758"/>
    <w:rsid w:val="00CF2863"/>
    <w:rsid w:val="00CF2BB1"/>
    <w:rsid w:val="00CF2CC3"/>
    <w:rsid w:val="00CF2F83"/>
    <w:rsid w:val="00CF2FAF"/>
    <w:rsid w:val="00CF31D2"/>
    <w:rsid w:val="00CF329F"/>
    <w:rsid w:val="00CF32EF"/>
    <w:rsid w:val="00CF350F"/>
    <w:rsid w:val="00CF3591"/>
    <w:rsid w:val="00CF395B"/>
    <w:rsid w:val="00CF4658"/>
    <w:rsid w:val="00CF48B6"/>
    <w:rsid w:val="00CF4E6C"/>
    <w:rsid w:val="00CF505F"/>
    <w:rsid w:val="00CF5327"/>
    <w:rsid w:val="00CF55BE"/>
    <w:rsid w:val="00CF563D"/>
    <w:rsid w:val="00CF631F"/>
    <w:rsid w:val="00CF64D1"/>
    <w:rsid w:val="00CF6641"/>
    <w:rsid w:val="00CF6826"/>
    <w:rsid w:val="00CF6A50"/>
    <w:rsid w:val="00CF6BF7"/>
    <w:rsid w:val="00CF6CE5"/>
    <w:rsid w:val="00CF6D12"/>
    <w:rsid w:val="00CF6D31"/>
    <w:rsid w:val="00CF6E82"/>
    <w:rsid w:val="00CF7053"/>
    <w:rsid w:val="00CF7241"/>
    <w:rsid w:val="00CF7276"/>
    <w:rsid w:val="00CF72FD"/>
    <w:rsid w:val="00CF7390"/>
    <w:rsid w:val="00CF760F"/>
    <w:rsid w:val="00CF7939"/>
    <w:rsid w:val="00CF7A45"/>
    <w:rsid w:val="00CF7B96"/>
    <w:rsid w:val="00CF7CAF"/>
    <w:rsid w:val="00CF7E73"/>
    <w:rsid w:val="00D00203"/>
    <w:rsid w:val="00D0032E"/>
    <w:rsid w:val="00D00423"/>
    <w:rsid w:val="00D0077F"/>
    <w:rsid w:val="00D0114A"/>
    <w:rsid w:val="00D01265"/>
    <w:rsid w:val="00D01316"/>
    <w:rsid w:val="00D01999"/>
    <w:rsid w:val="00D019BB"/>
    <w:rsid w:val="00D01D44"/>
    <w:rsid w:val="00D01E86"/>
    <w:rsid w:val="00D02048"/>
    <w:rsid w:val="00D02388"/>
    <w:rsid w:val="00D02437"/>
    <w:rsid w:val="00D0262C"/>
    <w:rsid w:val="00D0275D"/>
    <w:rsid w:val="00D02BC0"/>
    <w:rsid w:val="00D02C0F"/>
    <w:rsid w:val="00D02CC8"/>
    <w:rsid w:val="00D03161"/>
    <w:rsid w:val="00D031FC"/>
    <w:rsid w:val="00D032CB"/>
    <w:rsid w:val="00D033A5"/>
    <w:rsid w:val="00D03498"/>
    <w:rsid w:val="00D03562"/>
    <w:rsid w:val="00D03A32"/>
    <w:rsid w:val="00D03B4E"/>
    <w:rsid w:val="00D04120"/>
    <w:rsid w:val="00D041E5"/>
    <w:rsid w:val="00D04407"/>
    <w:rsid w:val="00D0464A"/>
    <w:rsid w:val="00D047B7"/>
    <w:rsid w:val="00D048C0"/>
    <w:rsid w:val="00D04A4E"/>
    <w:rsid w:val="00D04A82"/>
    <w:rsid w:val="00D04BA3"/>
    <w:rsid w:val="00D04CEA"/>
    <w:rsid w:val="00D04DBF"/>
    <w:rsid w:val="00D04F54"/>
    <w:rsid w:val="00D05062"/>
    <w:rsid w:val="00D050B1"/>
    <w:rsid w:val="00D051DD"/>
    <w:rsid w:val="00D051E8"/>
    <w:rsid w:val="00D05937"/>
    <w:rsid w:val="00D059D0"/>
    <w:rsid w:val="00D05B46"/>
    <w:rsid w:val="00D05D45"/>
    <w:rsid w:val="00D05D82"/>
    <w:rsid w:val="00D0662F"/>
    <w:rsid w:val="00D0671C"/>
    <w:rsid w:val="00D068AB"/>
    <w:rsid w:val="00D06C04"/>
    <w:rsid w:val="00D07046"/>
    <w:rsid w:val="00D070A4"/>
    <w:rsid w:val="00D071F0"/>
    <w:rsid w:val="00D07497"/>
    <w:rsid w:val="00D076B0"/>
    <w:rsid w:val="00D079C3"/>
    <w:rsid w:val="00D07ED5"/>
    <w:rsid w:val="00D07FC2"/>
    <w:rsid w:val="00D10088"/>
    <w:rsid w:val="00D10228"/>
    <w:rsid w:val="00D10230"/>
    <w:rsid w:val="00D1027C"/>
    <w:rsid w:val="00D1064F"/>
    <w:rsid w:val="00D108F7"/>
    <w:rsid w:val="00D10918"/>
    <w:rsid w:val="00D109A0"/>
    <w:rsid w:val="00D10D68"/>
    <w:rsid w:val="00D11244"/>
    <w:rsid w:val="00D112B8"/>
    <w:rsid w:val="00D11384"/>
    <w:rsid w:val="00D113A3"/>
    <w:rsid w:val="00D1153C"/>
    <w:rsid w:val="00D116EF"/>
    <w:rsid w:val="00D11B7A"/>
    <w:rsid w:val="00D11D10"/>
    <w:rsid w:val="00D11E79"/>
    <w:rsid w:val="00D1225A"/>
    <w:rsid w:val="00D12517"/>
    <w:rsid w:val="00D126F0"/>
    <w:rsid w:val="00D1288B"/>
    <w:rsid w:val="00D12AA9"/>
    <w:rsid w:val="00D13007"/>
    <w:rsid w:val="00D130FD"/>
    <w:rsid w:val="00D1340F"/>
    <w:rsid w:val="00D13439"/>
    <w:rsid w:val="00D134B0"/>
    <w:rsid w:val="00D1390E"/>
    <w:rsid w:val="00D139C1"/>
    <w:rsid w:val="00D13A44"/>
    <w:rsid w:val="00D13C62"/>
    <w:rsid w:val="00D13FB2"/>
    <w:rsid w:val="00D14247"/>
    <w:rsid w:val="00D14416"/>
    <w:rsid w:val="00D145A1"/>
    <w:rsid w:val="00D1499A"/>
    <w:rsid w:val="00D14CA2"/>
    <w:rsid w:val="00D14CE4"/>
    <w:rsid w:val="00D14D8A"/>
    <w:rsid w:val="00D14E56"/>
    <w:rsid w:val="00D1505E"/>
    <w:rsid w:val="00D15209"/>
    <w:rsid w:val="00D1521A"/>
    <w:rsid w:val="00D1534B"/>
    <w:rsid w:val="00D15697"/>
    <w:rsid w:val="00D156EA"/>
    <w:rsid w:val="00D1572D"/>
    <w:rsid w:val="00D15B3E"/>
    <w:rsid w:val="00D15E0F"/>
    <w:rsid w:val="00D1622B"/>
    <w:rsid w:val="00D162D3"/>
    <w:rsid w:val="00D16D4F"/>
    <w:rsid w:val="00D16D74"/>
    <w:rsid w:val="00D16F9C"/>
    <w:rsid w:val="00D1713B"/>
    <w:rsid w:val="00D172C8"/>
    <w:rsid w:val="00D17521"/>
    <w:rsid w:val="00D1752B"/>
    <w:rsid w:val="00D176EE"/>
    <w:rsid w:val="00D17AF1"/>
    <w:rsid w:val="00D17D35"/>
    <w:rsid w:val="00D17EDD"/>
    <w:rsid w:val="00D17F7B"/>
    <w:rsid w:val="00D203C0"/>
    <w:rsid w:val="00D203D4"/>
    <w:rsid w:val="00D20529"/>
    <w:rsid w:val="00D2088F"/>
    <w:rsid w:val="00D2090A"/>
    <w:rsid w:val="00D21012"/>
    <w:rsid w:val="00D21077"/>
    <w:rsid w:val="00D21337"/>
    <w:rsid w:val="00D2225B"/>
    <w:rsid w:val="00D223BE"/>
    <w:rsid w:val="00D2250D"/>
    <w:rsid w:val="00D22954"/>
    <w:rsid w:val="00D231D5"/>
    <w:rsid w:val="00D23653"/>
    <w:rsid w:val="00D23763"/>
    <w:rsid w:val="00D23779"/>
    <w:rsid w:val="00D237F3"/>
    <w:rsid w:val="00D23A6C"/>
    <w:rsid w:val="00D23B37"/>
    <w:rsid w:val="00D23CD0"/>
    <w:rsid w:val="00D23EE6"/>
    <w:rsid w:val="00D23EF8"/>
    <w:rsid w:val="00D23FDF"/>
    <w:rsid w:val="00D24273"/>
    <w:rsid w:val="00D24357"/>
    <w:rsid w:val="00D243BC"/>
    <w:rsid w:val="00D243FD"/>
    <w:rsid w:val="00D24408"/>
    <w:rsid w:val="00D2480E"/>
    <w:rsid w:val="00D24830"/>
    <w:rsid w:val="00D24876"/>
    <w:rsid w:val="00D2494F"/>
    <w:rsid w:val="00D25354"/>
    <w:rsid w:val="00D2594A"/>
    <w:rsid w:val="00D25B0E"/>
    <w:rsid w:val="00D25B8C"/>
    <w:rsid w:val="00D25BFF"/>
    <w:rsid w:val="00D25E40"/>
    <w:rsid w:val="00D25ED2"/>
    <w:rsid w:val="00D25FCF"/>
    <w:rsid w:val="00D26246"/>
    <w:rsid w:val="00D2646A"/>
    <w:rsid w:val="00D26677"/>
    <w:rsid w:val="00D266A9"/>
    <w:rsid w:val="00D266FA"/>
    <w:rsid w:val="00D26862"/>
    <w:rsid w:val="00D26978"/>
    <w:rsid w:val="00D26B81"/>
    <w:rsid w:val="00D26E72"/>
    <w:rsid w:val="00D26EC8"/>
    <w:rsid w:val="00D26EE8"/>
    <w:rsid w:val="00D27125"/>
    <w:rsid w:val="00D271B5"/>
    <w:rsid w:val="00D271C0"/>
    <w:rsid w:val="00D27269"/>
    <w:rsid w:val="00D2741C"/>
    <w:rsid w:val="00D27907"/>
    <w:rsid w:val="00D279DB"/>
    <w:rsid w:val="00D27FC0"/>
    <w:rsid w:val="00D301A3"/>
    <w:rsid w:val="00D301C2"/>
    <w:rsid w:val="00D305C7"/>
    <w:rsid w:val="00D306E9"/>
    <w:rsid w:val="00D30A50"/>
    <w:rsid w:val="00D30CAB"/>
    <w:rsid w:val="00D30CCC"/>
    <w:rsid w:val="00D30E83"/>
    <w:rsid w:val="00D30FC1"/>
    <w:rsid w:val="00D3130C"/>
    <w:rsid w:val="00D314FF"/>
    <w:rsid w:val="00D319FC"/>
    <w:rsid w:val="00D31C91"/>
    <w:rsid w:val="00D31ECE"/>
    <w:rsid w:val="00D32059"/>
    <w:rsid w:val="00D32187"/>
    <w:rsid w:val="00D32406"/>
    <w:rsid w:val="00D32856"/>
    <w:rsid w:val="00D32E66"/>
    <w:rsid w:val="00D3302B"/>
    <w:rsid w:val="00D33094"/>
    <w:rsid w:val="00D33102"/>
    <w:rsid w:val="00D33126"/>
    <w:rsid w:val="00D332DA"/>
    <w:rsid w:val="00D3339C"/>
    <w:rsid w:val="00D336A3"/>
    <w:rsid w:val="00D33710"/>
    <w:rsid w:val="00D337B3"/>
    <w:rsid w:val="00D337CA"/>
    <w:rsid w:val="00D33EEA"/>
    <w:rsid w:val="00D341BC"/>
    <w:rsid w:val="00D34232"/>
    <w:rsid w:val="00D34436"/>
    <w:rsid w:val="00D34861"/>
    <w:rsid w:val="00D3497A"/>
    <w:rsid w:val="00D34B79"/>
    <w:rsid w:val="00D34BC2"/>
    <w:rsid w:val="00D34CC1"/>
    <w:rsid w:val="00D353FC"/>
    <w:rsid w:val="00D35D31"/>
    <w:rsid w:val="00D35F5C"/>
    <w:rsid w:val="00D3604E"/>
    <w:rsid w:val="00D361C3"/>
    <w:rsid w:val="00D36287"/>
    <w:rsid w:val="00D36411"/>
    <w:rsid w:val="00D36672"/>
    <w:rsid w:val="00D367D7"/>
    <w:rsid w:val="00D36F02"/>
    <w:rsid w:val="00D36F93"/>
    <w:rsid w:val="00D37424"/>
    <w:rsid w:val="00D37960"/>
    <w:rsid w:val="00D37EB9"/>
    <w:rsid w:val="00D400F3"/>
    <w:rsid w:val="00D401BD"/>
    <w:rsid w:val="00D401D1"/>
    <w:rsid w:val="00D40450"/>
    <w:rsid w:val="00D406E8"/>
    <w:rsid w:val="00D406E9"/>
    <w:rsid w:val="00D4081B"/>
    <w:rsid w:val="00D4082F"/>
    <w:rsid w:val="00D40C31"/>
    <w:rsid w:val="00D40C50"/>
    <w:rsid w:val="00D40DEC"/>
    <w:rsid w:val="00D40E25"/>
    <w:rsid w:val="00D4101A"/>
    <w:rsid w:val="00D41286"/>
    <w:rsid w:val="00D413B4"/>
    <w:rsid w:val="00D416B9"/>
    <w:rsid w:val="00D41809"/>
    <w:rsid w:val="00D418DD"/>
    <w:rsid w:val="00D41902"/>
    <w:rsid w:val="00D41BBF"/>
    <w:rsid w:val="00D421ED"/>
    <w:rsid w:val="00D4246F"/>
    <w:rsid w:val="00D424B6"/>
    <w:rsid w:val="00D430E7"/>
    <w:rsid w:val="00D434FB"/>
    <w:rsid w:val="00D43563"/>
    <w:rsid w:val="00D437AD"/>
    <w:rsid w:val="00D437BA"/>
    <w:rsid w:val="00D43861"/>
    <w:rsid w:val="00D43A2F"/>
    <w:rsid w:val="00D43B65"/>
    <w:rsid w:val="00D43C1E"/>
    <w:rsid w:val="00D43FEA"/>
    <w:rsid w:val="00D4407F"/>
    <w:rsid w:val="00D440BC"/>
    <w:rsid w:val="00D443D2"/>
    <w:rsid w:val="00D446C5"/>
    <w:rsid w:val="00D449D0"/>
    <w:rsid w:val="00D44B7B"/>
    <w:rsid w:val="00D44BAC"/>
    <w:rsid w:val="00D44C16"/>
    <w:rsid w:val="00D44C9E"/>
    <w:rsid w:val="00D45133"/>
    <w:rsid w:val="00D452F6"/>
    <w:rsid w:val="00D45522"/>
    <w:rsid w:val="00D4598D"/>
    <w:rsid w:val="00D45ABA"/>
    <w:rsid w:val="00D45C71"/>
    <w:rsid w:val="00D45DCC"/>
    <w:rsid w:val="00D4615D"/>
    <w:rsid w:val="00D4618D"/>
    <w:rsid w:val="00D461B4"/>
    <w:rsid w:val="00D46286"/>
    <w:rsid w:val="00D462FD"/>
    <w:rsid w:val="00D46689"/>
    <w:rsid w:val="00D46692"/>
    <w:rsid w:val="00D4670F"/>
    <w:rsid w:val="00D46977"/>
    <w:rsid w:val="00D46B05"/>
    <w:rsid w:val="00D46D4F"/>
    <w:rsid w:val="00D46EBC"/>
    <w:rsid w:val="00D46F81"/>
    <w:rsid w:val="00D47044"/>
    <w:rsid w:val="00D47499"/>
    <w:rsid w:val="00D47D72"/>
    <w:rsid w:val="00D47E11"/>
    <w:rsid w:val="00D47E4A"/>
    <w:rsid w:val="00D47E90"/>
    <w:rsid w:val="00D47FF6"/>
    <w:rsid w:val="00D500DF"/>
    <w:rsid w:val="00D50390"/>
    <w:rsid w:val="00D503D3"/>
    <w:rsid w:val="00D506EC"/>
    <w:rsid w:val="00D5080F"/>
    <w:rsid w:val="00D5084C"/>
    <w:rsid w:val="00D50859"/>
    <w:rsid w:val="00D509ED"/>
    <w:rsid w:val="00D50A46"/>
    <w:rsid w:val="00D50CBB"/>
    <w:rsid w:val="00D51091"/>
    <w:rsid w:val="00D51276"/>
    <w:rsid w:val="00D51381"/>
    <w:rsid w:val="00D5162C"/>
    <w:rsid w:val="00D5170E"/>
    <w:rsid w:val="00D51762"/>
    <w:rsid w:val="00D5178A"/>
    <w:rsid w:val="00D51BD4"/>
    <w:rsid w:val="00D51CA4"/>
    <w:rsid w:val="00D51E29"/>
    <w:rsid w:val="00D51EAB"/>
    <w:rsid w:val="00D5214B"/>
    <w:rsid w:val="00D52430"/>
    <w:rsid w:val="00D52436"/>
    <w:rsid w:val="00D524B1"/>
    <w:rsid w:val="00D52606"/>
    <w:rsid w:val="00D526C0"/>
    <w:rsid w:val="00D52A63"/>
    <w:rsid w:val="00D52BFA"/>
    <w:rsid w:val="00D532C7"/>
    <w:rsid w:val="00D5334D"/>
    <w:rsid w:val="00D535ED"/>
    <w:rsid w:val="00D5360F"/>
    <w:rsid w:val="00D53D97"/>
    <w:rsid w:val="00D5403A"/>
    <w:rsid w:val="00D54BBF"/>
    <w:rsid w:val="00D54DEB"/>
    <w:rsid w:val="00D5502A"/>
    <w:rsid w:val="00D55051"/>
    <w:rsid w:val="00D551D7"/>
    <w:rsid w:val="00D55294"/>
    <w:rsid w:val="00D552D4"/>
    <w:rsid w:val="00D5532A"/>
    <w:rsid w:val="00D55568"/>
    <w:rsid w:val="00D555B4"/>
    <w:rsid w:val="00D555EE"/>
    <w:rsid w:val="00D55989"/>
    <w:rsid w:val="00D55DDA"/>
    <w:rsid w:val="00D55DE7"/>
    <w:rsid w:val="00D55E38"/>
    <w:rsid w:val="00D56089"/>
    <w:rsid w:val="00D5610B"/>
    <w:rsid w:val="00D5616F"/>
    <w:rsid w:val="00D56441"/>
    <w:rsid w:val="00D5659D"/>
    <w:rsid w:val="00D56756"/>
    <w:rsid w:val="00D56912"/>
    <w:rsid w:val="00D569E2"/>
    <w:rsid w:val="00D56A81"/>
    <w:rsid w:val="00D56B2B"/>
    <w:rsid w:val="00D56BD5"/>
    <w:rsid w:val="00D56BE9"/>
    <w:rsid w:val="00D56DF6"/>
    <w:rsid w:val="00D570AE"/>
    <w:rsid w:val="00D574F1"/>
    <w:rsid w:val="00D57626"/>
    <w:rsid w:val="00D576AC"/>
    <w:rsid w:val="00D57938"/>
    <w:rsid w:val="00D57A0A"/>
    <w:rsid w:val="00D57A44"/>
    <w:rsid w:val="00D57DA6"/>
    <w:rsid w:val="00D57DE2"/>
    <w:rsid w:val="00D57F65"/>
    <w:rsid w:val="00D57FA1"/>
    <w:rsid w:val="00D6010A"/>
    <w:rsid w:val="00D603EF"/>
    <w:rsid w:val="00D605D4"/>
    <w:rsid w:val="00D6078F"/>
    <w:rsid w:val="00D607B0"/>
    <w:rsid w:val="00D60874"/>
    <w:rsid w:val="00D60B00"/>
    <w:rsid w:val="00D60B0D"/>
    <w:rsid w:val="00D60BFC"/>
    <w:rsid w:val="00D60C7D"/>
    <w:rsid w:val="00D60D27"/>
    <w:rsid w:val="00D61088"/>
    <w:rsid w:val="00D6119A"/>
    <w:rsid w:val="00D61241"/>
    <w:rsid w:val="00D6135C"/>
    <w:rsid w:val="00D61427"/>
    <w:rsid w:val="00D615FB"/>
    <w:rsid w:val="00D6163D"/>
    <w:rsid w:val="00D618F8"/>
    <w:rsid w:val="00D619B8"/>
    <w:rsid w:val="00D61CF7"/>
    <w:rsid w:val="00D625CE"/>
    <w:rsid w:val="00D626B2"/>
    <w:rsid w:val="00D6270E"/>
    <w:rsid w:val="00D627A2"/>
    <w:rsid w:val="00D627BA"/>
    <w:rsid w:val="00D628F7"/>
    <w:rsid w:val="00D62AD5"/>
    <w:rsid w:val="00D62C76"/>
    <w:rsid w:val="00D62E6B"/>
    <w:rsid w:val="00D62EA5"/>
    <w:rsid w:val="00D62F13"/>
    <w:rsid w:val="00D63108"/>
    <w:rsid w:val="00D63113"/>
    <w:rsid w:val="00D63279"/>
    <w:rsid w:val="00D6361A"/>
    <w:rsid w:val="00D63690"/>
    <w:rsid w:val="00D639FF"/>
    <w:rsid w:val="00D63E46"/>
    <w:rsid w:val="00D64125"/>
    <w:rsid w:val="00D6446B"/>
    <w:rsid w:val="00D644BB"/>
    <w:rsid w:val="00D64742"/>
    <w:rsid w:val="00D647B8"/>
    <w:rsid w:val="00D64C31"/>
    <w:rsid w:val="00D64C79"/>
    <w:rsid w:val="00D64CDF"/>
    <w:rsid w:val="00D64D95"/>
    <w:rsid w:val="00D654A5"/>
    <w:rsid w:val="00D655D6"/>
    <w:rsid w:val="00D65797"/>
    <w:rsid w:val="00D657E5"/>
    <w:rsid w:val="00D658A8"/>
    <w:rsid w:val="00D65B3B"/>
    <w:rsid w:val="00D65DFC"/>
    <w:rsid w:val="00D65ED9"/>
    <w:rsid w:val="00D66037"/>
    <w:rsid w:val="00D661EB"/>
    <w:rsid w:val="00D66284"/>
    <w:rsid w:val="00D664CF"/>
    <w:rsid w:val="00D66783"/>
    <w:rsid w:val="00D667EB"/>
    <w:rsid w:val="00D66899"/>
    <w:rsid w:val="00D66D90"/>
    <w:rsid w:val="00D66DEB"/>
    <w:rsid w:val="00D6755E"/>
    <w:rsid w:val="00D67B62"/>
    <w:rsid w:val="00D67BB3"/>
    <w:rsid w:val="00D67C27"/>
    <w:rsid w:val="00D67F0E"/>
    <w:rsid w:val="00D67F22"/>
    <w:rsid w:val="00D701E6"/>
    <w:rsid w:val="00D70228"/>
    <w:rsid w:val="00D70371"/>
    <w:rsid w:val="00D705A0"/>
    <w:rsid w:val="00D705F7"/>
    <w:rsid w:val="00D70A49"/>
    <w:rsid w:val="00D70D07"/>
    <w:rsid w:val="00D70F00"/>
    <w:rsid w:val="00D7120D"/>
    <w:rsid w:val="00D71337"/>
    <w:rsid w:val="00D7140E"/>
    <w:rsid w:val="00D71742"/>
    <w:rsid w:val="00D717F9"/>
    <w:rsid w:val="00D71D85"/>
    <w:rsid w:val="00D72177"/>
    <w:rsid w:val="00D72AE0"/>
    <w:rsid w:val="00D72B1A"/>
    <w:rsid w:val="00D72B39"/>
    <w:rsid w:val="00D72D7A"/>
    <w:rsid w:val="00D72EEE"/>
    <w:rsid w:val="00D730FB"/>
    <w:rsid w:val="00D73879"/>
    <w:rsid w:val="00D73902"/>
    <w:rsid w:val="00D73986"/>
    <w:rsid w:val="00D73A2A"/>
    <w:rsid w:val="00D73AE6"/>
    <w:rsid w:val="00D73B01"/>
    <w:rsid w:val="00D73B45"/>
    <w:rsid w:val="00D73C31"/>
    <w:rsid w:val="00D73CDE"/>
    <w:rsid w:val="00D73E60"/>
    <w:rsid w:val="00D73F60"/>
    <w:rsid w:val="00D74164"/>
    <w:rsid w:val="00D7441E"/>
    <w:rsid w:val="00D745C4"/>
    <w:rsid w:val="00D7461A"/>
    <w:rsid w:val="00D748CF"/>
    <w:rsid w:val="00D74AEC"/>
    <w:rsid w:val="00D74B3D"/>
    <w:rsid w:val="00D74FA3"/>
    <w:rsid w:val="00D7507D"/>
    <w:rsid w:val="00D750F8"/>
    <w:rsid w:val="00D751BA"/>
    <w:rsid w:val="00D753E7"/>
    <w:rsid w:val="00D7544A"/>
    <w:rsid w:val="00D754EA"/>
    <w:rsid w:val="00D756B9"/>
    <w:rsid w:val="00D75724"/>
    <w:rsid w:val="00D75BA8"/>
    <w:rsid w:val="00D75EBB"/>
    <w:rsid w:val="00D75EBC"/>
    <w:rsid w:val="00D75F06"/>
    <w:rsid w:val="00D75FF3"/>
    <w:rsid w:val="00D761E8"/>
    <w:rsid w:val="00D7622F"/>
    <w:rsid w:val="00D76235"/>
    <w:rsid w:val="00D76C08"/>
    <w:rsid w:val="00D76C68"/>
    <w:rsid w:val="00D76E1B"/>
    <w:rsid w:val="00D770EA"/>
    <w:rsid w:val="00D77122"/>
    <w:rsid w:val="00D7729E"/>
    <w:rsid w:val="00D77426"/>
    <w:rsid w:val="00D777ED"/>
    <w:rsid w:val="00D77970"/>
    <w:rsid w:val="00D77AB4"/>
    <w:rsid w:val="00D77C35"/>
    <w:rsid w:val="00D77DE8"/>
    <w:rsid w:val="00D77F96"/>
    <w:rsid w:val="00D77FBC"/>
    <w:rsid w:val="00D801A8"/>
    <w:rsid w:val="00D801C0"/>
    <w:rsid w:val="00D80452"/>
    <w:rsid w:val="00D804FC"/>
    <w:rsid w:val="00D805ED"/>
    <w:rsid w:val="00D808A9"/>
    <w:rsid w:val="00D808E4"/>
    <w:rsid w:val="00D80907"/>
    <w:rsid w:val="00D80B8D"/>
    <w:rsid w:val="00D813EC"/>
    <w:rsid w:val="00D81499"/>
    <w:rsid w:val="00D8155D"/>
    <w:rsid w:val="00D815EE"/>
    <w:rsid w:val="00D81979"/>
    <w:rsid w:val="00D8210E"/>
    <w:rsid w:val="00D8216C"/>
    <w:rsid w:val="00D825E8"/>
    <w:rsid w:val="00D826F3"/>
    <w:rsid w:val="00D82722"/>
    <w:rsid w:val="00D8273F"/>
    <w:rsid w:val="00D829CA"/>
    <w:rsid w:val="00D82A69"/>
    <w:rsid w:val="00D82A94"/>
    <w:rsid w:val="00D82B14"/>
    <w:rsid w:val="00D82B59"/>
    <w:rsid w:val="00D82E03"/>
    <w:rsid w:val="00D8306E"/>
    <w:rsid w:val="00D834D1"/>
    <w:rsid w:val="00D836B3"/>
    <w:rsid w:val="00D83735"/>
    <w:rsid w:val="00D8373D"/>
    <w:rsid w:val="00D8390C"/>
    <w:rsid w:val="00D83969"/>
    <w:rsid w:val="00D839BF"/>
    <w:rsid w:val="00D83CB2"/>
    <w:rsid w:val="00D83EED"/>
    <w:rsid w:val="00D83FF5"/>
    <w:rsid w:val="00D8415A"/>
    <w:rsid w:val="00D843D6"/>
    <w:rsid w:val="00D84533"/>
    <w:rsid w:val="00D8494A"/>
    <w:rsid w:val="00D84AC5"/>
    <w:rsid w:val="00D84B84"/>
    <w:rsid w:val="00D84FA4"/>
    <w:rsid w:val="00D85107"/>
    <w:rsid w:val="00D851F1"/>
    <w:rsid w:val="00D8520D"/>
    <w:rsid w:val="00D8547B"/>
    <w:rsid w:val="00D8584F"/>
    <w:rsid w:val="00D85E70"/>
    <w:rsid w:val="00D85F63"/>
    <w:rsid w:val="00D86225"/>
    <w:rsid w:val="00D8631F"/>
    <w:rsid w:val="00D86421"/>
    <w:rsid w:val="00D86639"/>
    <w:rsid w:val="00D869BC"/>
    <w:rsid w:val="00D869C1"/>
    <w:rsid w:val="00D86A84"/>
    <w:rsid w:val="00D86F44"/>
    <w:rsid w:val="00D871CF"/>
    <w:rsid w:val="00D871F1"/>
    <w:rsid w:val="00D872F8"/>
    <w:rsid w:val="00D8738E"/>
    <w:rsid w:val="00D874E1"/>
    <w:rsid w:val="00D875D8"/>
    <w:rsid w:val="00D8760C"/>
    <w:rsid w:val="00D8781B"/>
    <w:rsid w:val="00D878EF"/>
    <w:rsid w:val="00D8792C"/>
    <w:rsid w:val="00D87ABF"/>
    <w:rsid w:val="00D87AE9"/>
    <w:rsid w:val="00D87B49"/>
    <w:rsid w:val="00D87C2A"/>
    <w:rsid w:val="00D90055"/>
    <w:rsid w:val="00D90C21"/>
    <w:rsid w:val="00D90C5E"/>
    <w:rsid w:val="00D90D68"/>
    <w:rsid w:val="00D90E2F"/>
    <w:rsid w:val="00D90E58"/>
    <w:rsid w:val="00D910F3"/>
    <w:rsid w:val="00D91153"/>
    <w:rsid w:val="00D913BC"/>
    <w:rsid w:val="00D918E0"/>
    <w:rsid w:val="00D91A96"/>
    <w:rsid w:val="00D91B93"/>
    <w:rsid w:val="00D91EC2"/>
    <w:rsid w:val="00D9204D"/>
    <w:rsid w:val="00D92421"/>
    <w:rsid w:val="00D9245A"/>
    <w:rsid w:val="00D924F2"/>
    <w:rsid w:val="00D9290C"/>
    <w:rsid w:val="00D92B59"/>
    <w:rsid w:val="00D92E77"/>
    <w:rsid w:val="00D9300E"/>
    <w:rsid w:val="00D930C4"/>
    <w:rsid w:val="00D933EF"/>
    <w:rsid w:val="00D93514"/>
    <w:rsid w:val="00D93659"/>
    <w:rsid w:val="00D9383B"/>
    <w:rsid w:val="00D93DBC"/>
    <w:rsid w:val="00D93E2F"/>
    <w:rsid w:val="00D9425A"/>
    <w:rsid w:val="00D9451C"/>
    <w:rsid w:val="00D94599"/>
    <w:rsid w:val="00D946E4"/>
    <w:rsid w:val="00D947D3"/>
    <w:rsid w:val="00D94922"/>
    <w:rsid w:val="00D94A96"/>
    <w:rsid w:val="00D94F13"/>
    <w:rsid w:val="00D94FC6"/>
    <w:rsid w:val="00D95190"/>
    <w:rsid w:val="00D9544E"/>
    <w:rsid w:val="00D955EB"/>
    <w:rsid w:val="00D9587E"/>
    <w:rsid w:val="00D9588F"/>
    <w:rsid w:val="00D958EF"/>
    <w:rsid w:val="00D95C64"/>
    <w:rsid w:val="00D95EDA"/>
    <w:rsid w:val="00D95FB8"/>
    <w:rsid w:val="00D960EC"/>
    <w:rsid w:val="00D963B1"/>
    <w:rsid w:val="00D96437"/>
    <w:rsid w:val="00D965FC"/>
    <w:rsid w:val="00D96992"/>
    <w:rsid w:val="00D96CA2"/>
    <w:rsid w:val="00D96DA5"/>
    <w:rsid w:val="00D97076"/>
    <w:rsid w:val="00D9709E"/>
    <w:rsid w:val="00D974AB"/>
    <w:rsid w:val="00D97665"/>
    <w:rsid w:val="00D97A78"/>
    <w:rsid w:val="00DA0056"/>
    <w:rsid w:val="00DA007F"/>
    <w:rsid w:val="00DA0152"/>
    <w:rsid w:val="00DA0249"/>
    <w:rsid w:val="00DA025B"/>
    <w:rsid w:val="00DA0370"/>
    <w:rsid w:val="00DA07CA"/>
    <w:rsid w:val="00DA0CE3"/>
    <w:rsid w:val="00DA0DA5"/>
    <w:rsid w:val="00DA0DF2"/>
    <w:rsid w:val="00DA0EE4"/>
    <w:rsid w:val="00DA1475"/>
    <w:rsid w:val="00DA163E"/>
    <w:rsid w:val="00DA1EAF"/>
    <w:rsid w:val="00DA2262"/>
    <w:rsid w:val="00DA261C"/>
    <w:rsid w:val="00DA2628"/>
    <w:rsid w:val="00DA272E"/>
    <w:rsid w:val="00DA2B29"/>
    <w:rsid w:val="00DA2B8D"/>
    <w:rsid w:val="00DA2BD9"/>
    <w:rsid w:val="00DA2C59"/>
    <w:rsid w:val="00DA2C65"/>
    <w:rsid w:val="00DA2C74"/>
    <w:rsid w:val="00DA2F85"/>
    <w:rsid w:val="00DA3183"/>
    <w:rsid w:val="00DA336F"/>
    <w:rsid w:val="00DA33E2"/>
    <w:rsid w:val="00DA3401"/>
    <w:rsid w:val="00DA3479"/>
    <w:rsid w:val="00DA363D"/>
    <w:rsid w:val="00DA3848"/>
    <w:rsid w:val="00DA3E47"/>
    <w:rsid w:val="00DA403A"/>
    <w:rsid w:val="00DA4085"/>
    <w:rsid w:val="00DA4136"/>
    <w:rsid w:val="00DA4273"/>
    <w:rsid w:val="00DA4306"/>
    <w:rsid w:val="00DA46CE"/>
    <w:rsid w:val="00DA472E"/>
    <w:rsid w:val="00DA47EB"/>
    <w:rsid w:val="00DA49A9"/>
    <w:rsid w:val="00DA4ADB"/>
    <w:rsid w:val="00DA52A8"/>
    <w:rsid w:val="00DA5688"/>
    <w:rsid w:val="00DA572E"/>
    <w:rsid w:val="00DA5AC2"/>
    <w:rsid w:val="00DA5B07"/>
    <w:rsid w:val="00DA5C29"/>
    <w:rsid w:val="00DA5C40"/>
    <w:rsid w:val="00DA5DC6"/>
    <w:rsid w:val="00DA5E99"/>
    <w:rsid w:val="00DA5FB2"/>
    <w:rsid w:val="00DA62CF"/>
    <w:rsid w:val="00DA63FD"/>
    <w:rsid w:val="00DA6426"/>
    <w:rsid w:val="00DA680C"/>
    <w:rsid w:val="00DA6926"/>
    <w:rsid w:val="00DA6991"/>
    <w:rsid w:val="00DA6A31"/>
    <w:rsid w:val="00DA6DBD"/>
    <w:rsid w:val="00DA71FB"/>
    <w:rsid w:val="00DA740C"/>
    <w:rsid w:val="00DA7A16"/>
    <w:rsid w:val="00DA7BD6"/>
    <w:rsid w:val="00DA7C30"/>
    <w:rsid w:val="00DA7DD7"/>
    <w:rsid w:val="00DA7FDA"/>
    <w:rsid w:val="00DB0549"/>
    <w:rsid w:val="00DB0550"/>
    <w:rsid w:val="00DB0793"/>
    <w:rsid w:val="00DB0B81"/>
    <w:rsid w:val="00DB0C4A"/>
    <w:rsid w:val="00DB0C63"/>
    <w:rsid w:val="00DB0CAD"/>
    <w:rsid w:val="00DB0D33"/>
    <w:rsid w:val="00DB0D6F"/>
    <w:rsid w:val="00DB0FD1"/>
    <w:rsid w:val="00DB121B"/>
    <w:rsid w:val="00DB121E"/>
    <w:rsid w:val="00DB1281"/>
    <w:rsid w:val="00DB136C"/>
    <w:rsid w:val="00DB1524"/>
    <w:rsid w:val="00DB17FF"/>
    <w:rsid w:val="00DB1989"/>
    <w:rsid w:val="00DB1B78"/>
    <w:rsid w:val="00DB2055"/>
    <w:rsid w:val="00DB2269"/>
    <w:rsid w:val="00DB2D0F"/>
    <w:rsid w:val="00DB303C"/>
    <w:rsid w:val="00DB312D"/>
    <w:rsid w:val="00DB374E"/>
    <w:rsid w:val="00DB37DB"/>
    <w:rsid w:val="00DB3942"/>
    <w:rsid w:val="00DB3AB8"/>
    <w:rsid w:val="00DB3D18"/>
    <w:rsid w:val="00DB4021"/>
    <w:rsid w:val="00DB4056"/>
    <w:rsid w:val="00DB4188"/>
    <w:rsid w:val="00DB430A"/>
    <w:rsid w:val="00DB49DA"/>
    <w:rsid w:val="00DB4CCB"/>
    <w:rsid w:val="00DB4D76"/>
    <w:rsid w:val="00DB4EF2"/>
    <w:rsid w:val="00DB50AE"/>
    <w:rsid w:val="00DB5165"/>
    <w:rsid w:val="00DB537C"/>
    <w:rsid w:val="00DB561B"/>
    <w:rsid w:val="00DB56FA"/>
    <w:rsid w:val="00DB58CE"/>
    <w:rsid w:val="00DB5AC4"/>
    <w:rsid w:val="00DB5B4E"/>
    <w:rsid w:val="00DB5B71"/>
    <w:rsid w:val="00DB5CAB"/>
    <w:rsid w:val="00DB5CE9"/>
    <w:rsid w:val="00DB5EAD"/>
    <w:rsid w:val="00DB6037"/>
    <w:rsid w:val="00DB619D"/>
    <w:rsid w:val="00DB61E4"/>
    <w:rsid w:val="00DB6297"/>
    <w:rsid w:val="00DB62AB"/>
    <w:rsid w:val="00DB62F9"/>
    <w:rsid w:val="00DB6306"/>
    <w:rsid w:val="00DB63CE"/>
    <w:rsid w:val="00DB6648"/>
    <w:rsid w:val="00DB6693"/>
    <w:rsid w:val="00DB6A33"/>
    <w:rsid w:val="00DB6AFB"/>
    <w:rsid w:val="00DB6B49"/>
    <w:rsid w:val="00DB6FF0"/>
    <w:rsid w:val="00DB70AF"/>
    <w:rsid w:val="00DB725A"/>
    <w:rsid w:val="00DB7283"/>
    <w:rsid w:val="00DB7290"/>
    <w:rsid w:val="00DB77F2"/>
    <w:rsid w:val="00DB784C"/>
    <w:rsid w:val="00DB7CFA"/>
    <w:rsid w:val="00DC01D2"/>
    <w:rsid w:val="00DC02B9"/>
    <w:rsid w:val="00DC02D4"/>
    <w:rsid w:val="00DC02E8"/>
    <w:rsid w:val="00DC0435"/>
    <w:rsid w:val="00DC046D"/>
    <w:rsid w:val="00DC071B"/>
    <w:rsid w:val="00DC0773"/>
    <w:rsid w:val="00DC0B16"/>
    <w:rsid w:val="00DC0C40"/>
    <w:rsid w:val="00DC0C90"/>
    <w:rsid w:val="00DC1154"/>
    <w:rsid w:val="00DC1285"/>
    <w:rsid w:val="00DC1835"/>
    <w:rsid w:val="00DC1CBA"/>
    <w:rsid w:val="00DC1D59"/>
    <w:rsid w:val="00DC1E40"/>
    <w:rsid w:val="00DC1E70"/>
    <w:rsid w:val="00DC1FEA"/>
    <w:rsid w:val="00DC28AC"/>
    <w:rsid w:val="00DC2D33"/>
    <w:rsid w:val="00DC2DAB"/>
    <w:rsid w:val="00DC2EB9"/>
    <w:rsid w:val="00DC308D"/>
    <w:rsid w:val="00DC31D4"/>
    <w:rsid w:val="00DC3484"/>
    <w:rsid w:val="00DC3565"/>
    <w:rsid w:val="00DC36D0"/>
    <w:rsid w:val="00DC36E9"/>
    <w:rsid w:val="00DC3A8C"/>
    <w:rsid w:val="00DC4060"/>
    <w:rsid w:val="00DC4486"/>
    <w:rsid w:val="00DC46B6"/>
    <w:rsid w:val="00DC473B"/>
    <w:rsid w:val="00DC47BC"/>
    <w:rsid w:val="00DC490D"/>
    <w:rsid w:val="00DC4AEE"/>
    <w:rsid w:val="00DC5226"/>
    <w:rsid w:val="00DC55AD"/>
    <w:rsid w:val="00DC5615"/>
    <w:rsid w:val="00DC5D0A"/>
    <w:rsid w:val="00DC5EA0"/>
    <w:rsid w:val="00DC5ECE"/>
    <w:rsid w:val="00DC638F"/>
    <w:rsid w:val="00DC69E5"/>
    <w:rsid w:val="00DC6A7E"/>
    <w:rsid w:val="00DC6B23"/>
    <w:rsid w:val="00DC6D96"/>
    <w:rsid w:val="00DC6F2D"/>
    <w:rsid w:val="00DC6FA2"/>
    <w:rsid w:val="00DC70ED"/>
    <w:rsid w:val="00DC731B"/>
    <w:rsid w:val="00DC74AE"/>
    <w:rsid w:val="00DC7752"/>
    <w:rsid w:val="00DC7BF9"/>
    <w:rsid w:val="00DC7C79"/>
    <w:rsid w:val="00DD02BE"/>
    <w:rsid w:val="00DD0416"/>
    <w:rsid w:val="00DD056B"/>
    <w:rsid w:val="00DD05B7"/>
    <w:rsid w:val="00DD06D0"/>
    <w:rsid w:val="00DD0893"/>
    <w:rsid w:val="00DD0ADE"/>
    <w:rsid w:val="00DD0D0F"/>
    <w:rsid w:val="00DD0D78"/>
    <w:rsid w:val="00DD0EE1"/>
    <w:rsid w:val="00DD0F90"/>
    <w:rsid w:val="00DD1078"/>
    <w:rsid w:val="00DD13CF"/>
    <w:rsid w:val="00DD16DB"/>
    <w:rsid w:val="00DD1863"/>
    <w:rsid w:val="00DD19DB"/>
    <w:rsid w:val="00DD1B52"/>
    <w:rsid w:val="00DD1B71"/>
    <w:rsid w:val="00DD226F"/>
    <w:rsid w:val="00DD22CE"/>
    <w:rsid w:val="00DD261A"/>
    <w:rsid w:val="00DD2E11"/>
    <w:rsid w:val="00DD31A7"/>
    <w:rsid w:val="00DD31DF"/>
    <w:rsid w:val="00DD31EB"/>
    <w:rsid w:val="00DD375C"/>
    <w:rsid w:val="00DD37FB"/>
    <w:rsid w:val="00DD3A12"/>
    <w:rsid w:val="00DD3B63"/>
    <w:rsid w:val="00DD3DF1"/>
    <w:rsid w:val="00DD3E0F"/>
    <w:rsid w:val="00DD3F7A"/>
    <w:rsid w:val="00DD4004"/>
    <w:rsid w:val="00DD436D"/>
    <w:rsid w:val="00DD43B3"/>
    <w:rsid w:val="00DD4527"/>
    <w:rsid w:val="00DD4BA5"/>
    <w:rsid w:val="00DD4E1A"/>
    <w:rsid w:val="00DD5247"/>
    <w:rsid w:val="00DD5321"/>
    <w:rsid w:val="00DD53B3"/>
    <w:rsid w:val="00DD543B"/>
    <w:rsid w:val="00DD590C"/>
    <w:rsid w:val="00DD5A84"/>
    <w:rsid w:val="00DD5E76"/>
    <w:rsid w:val="00DD6076"/>
    <w:rsid w:val="00DD60C8"/>
    <w:rsid w:val="00DD61DC"/>
    <w:rsid w:val="00DD62E0"/>
    <w:rsid w:val="00DD64BC"/>
    <w:rsid w:val="00DD68BC"/>
    <w:rsid w:val="00DD6DF8"/>
    <w:rsid w:val="00DD6E53"/>
    <w:rsid w:val="00DD6EBF"/>
    <w:rsid w:val="00DD6F1B"/>
    <w:rsid w:val="00DD73AA"/>
    <w:rsid w:val="00DD7646"/>
    <w:rsid w:val="00DD767C"/>
    <w:rsid w:val="00DD77C4"/>
    <w:rsid w:val="00DD7816"/>
    <w:rsid w:val="00DD7B16"/>
    <w:rsid w:val="00DD7BAC"/>
    <w:rsid w:val="00DD7CBD"/>
    <w:rsid w:val="00DE0056"/>
    <w:rsid w:val="00DE02BE"/>
    <w:rsid w:val="00DE0812"/>
    <w:rsid w:val="00DE090C"/>
    <w:rsid w:val="00DE0AD0"/>
    <w:rsid w:val="00DE0E22"/>
    <w:rsid w:val="00DE0F32"/>
    <w:rsid w:val="00DE1217"/>
    <w:rsid w:val="00DE1311"/>
    <w:rsid w:val="00DE1508"/>
    <w:rsid w:val="00DE1920"/>
    <w:rsid w:val="00DE19AF"/>
    <w:rsid w:val="00DE19FE"/>
    <w:rsid w:val="00DE1FDE"/>
    <w:rsid w:val="00DE1FF1"/>
    <w:rsid w:val="00DE20D5"/>
    <w:rsid w:val="00DE2160"/>
    <w:rsid w:val="00DE245D"/>
    <w:rsid w:val="00DE2987"/>
    <w:rsid w:val="00DE29C9"/>
    <w:rsid w:val="00DE2B7F"/>
    <w:rsid w:val="00DE2E4D"/>
    <w:rsid w:val="00DE2E8B"/>
    <w:rsid w:val="00DE31A3"/>
    <w:rsid w:val="00DE32EB"/>
    <w:rsid w:val="00DE355C"/>
    <w:rsid w:val="00DE35A7"/>
    <w:rsid w:val="00DE36E4"/>
    <w:rsid w:val="00DE3C71"/>
    <w:rsid w:val="00DE405F"/>
    <w:rsid w:val="00DE4189"/>
    <w:rsid w:val="00DE436B"/>
    <w:rsid w:val="00DE458B"/>
    <w:rsid w:val="00DE46D9"/>
    <w:rsid w:val="00DE4713"/>
    <w:rsid w:val="00DE481F"/>
    <w:rsid w:val="00DE492A"/>
    <w:rsid w:val="00DE4AC6"/>
    <w:rsid w:val="00DE4CED"/>
    <w:rsid w:val="00DE4DC5"/>
    <w:rsid w:val="00DE4DE0"/>
    <w:rsid w:val="00DE4FEC"/>
    <w:rsid w:val="00DE518E"/>
    <w:rsid w:val="00DE552C"/>
    <w:rsid w:val="00DE5601"/>
    <w:rsid w:val="00DE575A"/>
    <w:rsid w:val="00DE5951"/>
    <w:rsid w:val="00DE5A38"/>
    <w:rsid w:val="00DE5A91"/>
    <w:rsid w:val="00DE5D13"/>
    <w:rsid w:val="00DE5DB9"/>
    <w:rsid w:val="00DE5FD1"/>
    <w:rsid w:val="00DE6329"/>
    <w:rsid w:val="00DE6408"/>
    <w:rsid w:val="00DE6447"/>
    <w:rsid w:val="00DE64E0"/>
    <w:rsid w:val="00DE6732"/>
    <w:rsid w:val="00DE6795"/>
    <w:rsid w:val="00DE681C"/>
    <w:rsid w:val="00DE69A3"/>
    <w:rsid w:val="00DE6BD3"/>
    <w:rsid w:val="00DE7092"/>
    <w:rsid w:val="00DE76C0"/>
    <w:rsid w:val="00DE77EE"/>
    <w:rsid w:val="00DE78DF"/>
    <w:rsid w:val="00DE7938"/>
    <w:rsid w:val="00DE7F3F"/>
    <w:rsid w:val="00DF021C"/>
    <w:rsid w:val="00DF04B3"/>
    <w:rsid w:val="00DF05B8"/>
    <w:rsid w:val="00DF0820"/>
    <w:rsid w:val="00DF0984"/>
    <w:rsid w:val="00DF0C13"/>
    <w:rsid w:val="00DF0D5C"/>
    <w:rsid w:val="00DF1589"/>
    <w:rsid w:val="00DF15AF"/>
    <w:rsid w:val="00DF1E03"/>
    <w:rsid w:val="00DF1E2C"/>
    <w:rsid w:val="00DF1EB3"/>
    <w:rsid w:val="00DF2086"/>
    <w:rsid w:val="00DF2127"/>
    <w:rsid w:val="00DF230F"/>
    <w:rsid w:val="00DF2659"/>
    <w:rsid w:val="00DF2891"/>
    <w:rsid w:val="00DF2B3B"/>
    <w:rsid w:val="00DF2C3D"/>
    <w:rsid w:val="00DF3202"/>
    <w:rsid w:val="00DF3B0A"/>
    <w:rsid w:val="00DF3D79"/>
    <w:rsid w:val="00DF3D7F"/>
    <w:rsid w:val="00DF3DBE"/>
    <w:rsid w:val="00DF3FD2"/>
    <w:rsid w:val="00DF4373"/>
    <w:rsid w:val="00DF460E"/>
    <w:rsid w:val="00DF46D5"/>
    <w:rsid w:val="00DF4974"/>
    <w:rsid w:val="00DF4AD7"/>
    <w:rsid w:val="00DF4D2E"/>
    <w:rsid w:val="00DF5369"/>
    <w:rsid w:val="00DF53EC"/>
    <w:rsid w:val="00DF5772"/>
    <w:rsid w:val="00DF58DA"/>
    <w:rsid w:val="00DF5C90"/>
    <w:rsid w:val="00DF5EB3"/>
    <w:rsid w:val="00DF5F18"/>
    <w:rsid w:val="00DF6078"/>
    <w:rsid w:val="00DF65D0"/>
    <w:rsid w:val="00DF6670"/>
    <w:rsid w:val="00DF6797"/>
    <w:rsid w:val="00DF6A6E"/>
    <w:rsid w:val="00DF6BC6"/>
    <w:rsid w:val="00DF6E00"/>
    <w:rsid w:val="00DF732D"/>
    <w:rsid w:val="00DF7546"/>
    <w:rsid w:val="00DF75C9"/>
    <w:rsid w:val="00DF7FC1"/>
    <w:rsid w:val="00E00107"/>
    <w:rsid w:val="00E0029C"/>
    <w:rsid w:val="00E0038B"/>
    <w:rsid w:val="00E003D8"/>
    <w:rsid w:val="00E008C7"/>
    <w:rsid w:val="00E008CA"/>
    <w:rsid w:val="00E00C70"/>
    <w:rsid w:val="00E00D02"/>
    <w:rsid w:val="00E012D7"/>
    <w:rsid w:val="00E012E1"/>
    <w:rsid w:val="00E01977"/>
    <w:rsid w:val="00E019AC"/>
    <w:rsid w:val="00E01C19"/>
    <w:rsid w:val="00E01C23"/>
    <w:rsid w:val="00E01CB1"/>
    <w:rsid w:val="00E01EE5"/>
    <w:rsid w:val="00E021C3"/>
    <w:rsid w:val="00E0240D"/>
    <w:rsid w:val="00E0282D"/>
    <w:rsid w:val="00E029FA"/>
    <w:rsid w:val="00E02A87"/>
    <w:rsid w:val="00E02A8F"/>
    <w:rsid w:val="00E02F10"/>
    <w:rsid w:val="00E033D8"/>
    <w:rsid w:val="00E0342A"/>
    <w:rsid w:val="00E038C5"/>
    <w:rsid w:val="00E03D53"/>
    <w:rsid w:val="00E0440A"/>
    <w:rsid w:val="00E04807"/>
    <w:rsid w:val="00E04A3E"/>
    <w:rsid w:val="00E04BB0"/>
    <w:rsid w:val="00E04C19"/>
    <w:rsid w:val="00E04CB9"/>
    <w:rsid w:val="00E04F35"/>
    <w:rsid w:val="00E05196"/>
    <w:rsid w:val="00E0544C"/>
    <w:rsid w:val="00E0547B"/>
    <w:rsid w:val="00E054E5"/>
    <w:rsid w:val="00E0577C"/>
    <w:rsid w:val="00E057C7"/>
    <w:rsid w:val="00E05AD9"/>
    <w:rsid w:val="00E05C1E"/>
    <w:rsid w:val="00E05E58"/>
    <w:rsid w:val="00E05FEA"/>
    <w:rsid w:val="00E0635C"/>
    <w:rsid w:val="00E06423"/>
    <w:rsid w:val="00E065DE"/>
    <w:rsid w:val="00E066A5"/>
    <w:rsid w:val="00E06A84"/>
    <w:rsid w:val="00E06C18"/>
    <w:rsid w:val="00E06E7F"/>
    <w:rsid w:val="00E07298"/>
    <w:rsid w:val="00E0729B"/>
    <w:rsid w:val="00E073D9"/>
    <w:rsid w:val="00E0799E"/>
    <w:rsid w:val="00E07BD7"/>
    <w:rsid w:val="00E07CB1"/>
    <w:rsid w:val="00E07FB7"/>
    <w:rsid w:val="00E10206"/>
    <w:rsid w:val="00E10ADF"/>
    <w:rsid w:val="00E10BAB"/>
    <w:rsid w:val="00E110C0"/>
    <w:rsid w:val="00E11123"/>
    <w:rsid w:val="00E11604"/>
    <w:rsid w:val="00E117C7"/>
    <w:rsid w:val="00E11A9E"/>
    <w:rsid w:val="00E11D1D"/>
    <w:rsid w:val="00E11DF3"/>
    <w:rsid w:val="00E12096"/>
    <w:rsid w:val="00E120C9"/>
    <w:rsid w:val="00E1242E"/>
    <w:rsid w:val="00E12487"/>
    <w:rsid w:val="00E1286D"/>
    <w:rsid w:val="00E1288D"/>
    <w:rsid w:val="00E12A0A"/>
    <w:rsid w:val="00E12BDC"/>
    <w:rsid w:val="00E12D68"/>
    <w:rsid w:val="00E12FD2"/>
    <w:rsid w:val="00E12FD6"/>
    <w:rsid w:val="00E13310"/>
    <w:rsid w:val="00E13316"/>
    <w:rsid w:val="00E1338B"/>
    <w:rsid w:val="00E1343D"/>
    <w:rsid w:val="00E1351D"/>
    <w:rsid w:val="00E13580"/>
    <w:rsid w:val="00E13708"/>
    <w:rsid w:val="00E13713"/>
    <w:rsid w:val="00E13794"/>
    <w:rsid w:val="00E13D14"/>
    <w:rsid w:val="00E13EB7"/>
    <w:rsid w:val="00E13F68"/>
    <w:rsid w:val="00E1419A"/>
    <w:rsid w:val="00E146CF"/>
    <w:rsid w:val="00E149C2"/>
    <w:rsid w:val="00E149F7"/>
    <w:rsid w:val="00E14AE7"/>
    <w:rsid w:val="00E14D0C"/>
    <w:rsid w:val="00E14EC8"/>
    <w:rsid w:val="00E14F34"/>
    <w:rsid w:val="00E15346"/>
    <w:rsid w:val="00E1546A"/>
    <w:rsid w:val="00E15693"/>
    <w:rsid w:val="00E1581D"/>
    <w:rsid w:val="00E15902"/>
    <w:rsid w:val="00E15910"/>
    <w:rsid w:val="00E15A16"/>
    <w:rsid w:val="00E16282"/>
    <w:rsid w:val="00E16512"/>
    <w:rsid w:val="00E16564"/>
    <w:rsid w:val="00E16660"/>
    <w:rsid w:val="00E169F1"/>
    <w:rsid w:val="00E16ABF"/>
    <w:rsid w:val="00E16D44"/>
    <w:rsid w:val="00E16DCE"/>
    <w:rsid w:val="00E16E6C"/>
    <w:rsid w:val="00E16FE3"/>
    <w:rsid w:val="00E17036"/>
    <w:rsid w:val="00E1726A"/>
    <w:rsid w:val="00E17353"/>
    <w:rsid w:val="00E17445"/>
    <w:rsid w:val="00E1745C"/>
    <w:rsid w:val="00E17513"/>
    <w:rsid w:val="00E175E5"/>
    <w:rsid w:val="00E176C1"/>
    <w:rsid w:val="00E1773A"/>
    <w:rsid w:val="00E178DE"/>
    <w:rsid w:val="00E17BB1"/>
    <w:rsid w:val="00E20027"/>
    <w:rsid w:val="00E20341"/>
    <w:rsid w:val="00E204BE"/>
    <w:rsid w:val="00E20550"/>
    <w:rsid w:val="00E205CE"/>
    <w:rsid w:val="00E20735"/>
    <w:rsid w:val="00E20823"/>
    <w:rsid w:val="00E20ED2"/>
    <w:rsid w:val="00E21125"/>
    <w:rsid w:val="00E21899"/>
    <w:rsid w:val="00E21904"/>
    <w:rsid w:val="00E21B38"/>
    <w:rsid w:val="00E220FD"/>
    <w:rsid w:val="00E2237B"/>
    <w:rsid w:val="00E2239C"/>
    <w:rsid w:val="00E224AD"/>
    <w:rsid w:val="00E224E7"/>
    <w:rsid w:val="00E22986"/>
    <w:rsid w:val="00E22B1C"/>
    <w:rsid w:val="00E22BCC"/>
    <w:rsid w:val="00E22BDA"/>
    <w:rsid w:val="00E22D23"/>
    <w:rsid w:val="00E22EBF"/>
    <w:rsid w:val="00E230D8"/>
    <w:rsid w:val="00E231E5"/>
    <w:rsid w:val="00E23259"/>
    <w:rsid w:val="00E23507"/>
    <w:rsid w:val="00E235F0"/>
    <w:rsid w:val="00E23610"/>
    <w:rsid w:val="00E23789"/>
    <w:rsid w:val="00E2378D"/>
    <w:rsid w:val="00E23878"/>
    <w:rsid w:val="00E2399E"/>
    <w:rsid w:val="00E2409D"/>
    <w:rsid w:val="00E24386"/>
    <w:rsid w:val="00E2439A"/>
    <w:rsid w:val="00E243B7"/>
    <w:rsid w:val="00E246E0"/>
    <w:rsid w:val="00E24787"/>
    <w:rsid w:val="00E24878"/>
    <w:rsid w:val="00E24C60"/>
    <w:rsid w:val="00E24D49"/>
    <w:rsid w:val="00E25068"/>
    <w:rsid w:val="00E2538F"/>
    <w:rsid w:val="00E2558D"/>
    <w:rsid w:val="00E25654"/>
    <w:rsid w:val="00E25867"/>
    <w:rsid w:val="00E25C07"/>
    <w:rsid w:val="00E25C62"/>
    <w:rsid w:val="00E25DE9"/>
    <w:rsid w:val="00E25ED1"/>
    <w:rsid w:val="00E26662"/>
    <w:rsid w:val="00E26C97"/>
    <w:rsid w:val="00E26CE1"/>
    <w:rsid w:val="00E26D1B"/>
    <w:rsid w:val="00E27285"/>
    <w:rsid w:val="00E2730A"/>
    <w:rsid w:val="00E275A9"/>
    <w:rsid w:val="00E27898"/>
    <w:rsid w:val="00E27A1A"/>
    <w:rsid w:val="00E30006"/>
    <w:rsid w:val="00E302AF"/>
    <w:rsid w:val="00E30344"/>
    <w:rsid w:val="00E30609"/>
    <w:rsid w:val="00E30818"/>
    <w:rsid w:val="00E3094B"/>
    <w:rsid w:val="00E309B1"/>
    <w:rsid w:val="00E30A8F"/>
    <w:rsid w:val="00E30D08"/>
    <w:rsid w:val="00E311E9"/>
    <w:rsid w:val="00E31201"/>
    <w:rsid w:val="00E3132A"/>
    <w:rsid w:val="00E31340"/>
    <w:rsid w:val="00E31486"/>
    <w:rsid w:val="00E3172E"/>
    <w:rsid w:val="00E31945"/>
    <w:rsid w:val="00E31A3B"/>
    <w:rsid w:val="00E3214C"/>
    <w:rsid w:val="00E3217B"/>
    <w:rsid w:val="00E321A3"/>
    <w:rsid w:val="00E322D3"/>
    <w:rsid w:val="00E32439"/>
    <w:rsid w:val="00E32562"/>
    <w:rsid w:val="00E325AF"/>
    <w:rsid w:val="00E329FF"/>
    <w:rsid w:val="00E32A20"/>
    <w:rsid w:val="00E32CF8"/>
    <w:rsid w:val="00E32D9C"/>
    <w:rsid w:val="00E32EDA"/>
    <w:rsid w:val="00E32F39"/>
    <w:rsid w:val="00E330C6"/>
    <w:rsid w:val="00E335B0"/>
    <w:rsid w:val="00E3373F"/>
    <w:rsid w:val="00E3383A"/>
    <w:rsid w:val="00E3383C"/>
    <w:rsid w:val="00E33AD7"/>
    <w:rsid w:val="00E33B51"/>
    <w:rsid w:val="00E3434B"/>
    <w:rsid w:val="00E3441A"/>
    <w:rsid w:val="00E34720"/>
    <w:rsid w:val="00E34CA2"/>
    <w:rsid w:val="00E34CDF"/>
    <w:rsid w:val="00E34EDD"/>
    <w:rsid w:val="00E3505A"/>
    <w:rsid w:val="00E3508B"/>
    <w:rsid w:val="00E350DF"/>
    <w:rsid w:val="00E350E9"/>
    <w:rsid w:val="00E3515A"/>
    <w:rsid w:val="00E3517C"/>
    <w:rsid w:val="00E35355"/>
    <w:rsid w:val="00E35358"/>
    <w:rsid w:val="00E356A8"/>
    <w:rsid w:val="00E3596C"/>
    <w:rsid w:val="00E35C0C"/>
    <w:rsid w:val="00E35C6A"/>
    <w:rsid w:val="00E360D5"/>
    <w:rsid w:val="00E3638E"/>
    <w:rsid w:val="00E363F1"/>
    <w:rsid w:val="00E36482"/>
    <w:rsid w:val="00E3655D"/>
    <w:rsid w:val="00E3665B"/>
    <w:rsid w:val="00E36F60"/>
    <w:rsid w:val="00E3713F"/>
    <w:rsid w:val="00E374B7"/>
    <w:rsid w:val="00E37690"/>
    <w:rsid w:val="00E376DE"/>
    <w:rsid w:val="00E3780F"/>
    <w:rsid w:val="00E37970"/>
    <w:rsid w:val="00E379E8"/>
    <w:rsid w:val="00E37A31"/>
    <w:rsid w:val="00E37A47"/>
    <w:rsid w:val="00E37C5E"/>
    <w:rsid w:val="00E4018D"/>
    <w:rsid w:val="00E402AF"/>
    <w:rsid w:val="00E402FF"/>
    <w:rsid w:val="00E40558"/>
    <w:rsid w:val="00E407A7"/>
    <w:rsid w:val="00E40962"/>
    <w:rsid w:val="00E40B03"/>
    <w:rsid w:val="00E40B84"/>
    <w:rsid w:val="00E40F62"/>
    <w:rsid w:val="00E40F79"/>
    <w:rsid w:val="00E40FDD"/>
    <w:rsid w:val="00E41498"/>
    <w:rsid w:val="00E418A8"/>
    <w:rsid w:val="00E41BCB"/>
    <w:rsid w:val="00E41D30"/>
    <w:rsid w:val="00E42266"/>
    <w:rsid w:val="00E42313"/>
    <w:rsid w:val="00E4247F"/>
    <w:rsid w:val="00E42C5B"/>
    <w:rsid w:val="00E42D35"/>
    <w:rsid w:val="00E42D4F"/>
    <w:rsid w:val="00E43AC6"/>
    <w:rsid w:val="00E44248"/>
    <w:rsid w:val="00E44448"/>
    <w:rsid w:val="00E446B3"/>
    <w:rsid w:val="00E4486D"/>
    <w:rsid w:val="00E44943"/>
    <w:rsid w:val="00E449DA"/>
    <w:rsid w:val="00E44B80"/>
    <w:rsid w:val="00E44D22"/>
    <w:rsid w:val="00E45053"/>
    <w:rsid w:val="00E450C8"/>
    <w:rsid w:val="00E4529B"/>
    <w:rsid w:val="00E45C22"/>
    <w:rsid w:val="00E46122"/>
    <w:rsid w:val="00E462DB"/>
    <w:rsid w:val="00E463EA"/>
    <w:rsid w:val="00E46422"/>
    <w:rsid w:val="00E465B6"/>
    <w:rsid w:val="00E46634"/>
    <w:rsid w:val="00E4685C"/>
    <w:rsid w:val="00E46965"/>
    <w:rsid w:val="00E46F81"/>
    <w:rsid w:val="00E47079"/>
    <w:rsid w:val="00E470B0"/>
    <w:rsid w:val="00E47106"/>
    <w:rsid w:val="00E47524"/>
    <w:rsid w:val="00E47673"/>
    <w:rsid w:val="00E4787B"/>
    <w:rsid w:val="00E47A2A"/>
    <w:rsid w:val="00E47B30"/>
    <w:rsid w:val="00E47D91"/>
    <w:rsid w:val="00E47DAB"/>
    <w:rsid w:val="00E47E21"/>
    <w:rsid w:val="00E47F62"/>
    <w:rsid w:val="00E47F90"/>
    <w:rsid w:val="00E50185"/>
    <w:rsid w:val="00E501A5"/>
    <w:rsid w:val="00E5024C"/>
    <w:rsid w:val="00E50284"/>
    <w:rsid w:val="00E5048A"/>
    <w:rsid w:val="00E50504"/>
    <w:rsid w:val="00E50505"/>
    <w:rsid w:val="00E506A0"/>
    <w:rsid w:val="00E50709"/>
    <w:rsid w:val="00E508F8"/>
    <w:rsid w:val="00E50B5D"/>
    <w:rsid w:val="00E50D94"/>
    <w:rsid w:val="00E50E54"/>
    <w:rsid w:val="00E51060"/>
    <w:rsid w:val="00E5117D"/>
    <w:rsid w:val="00E5136C"/>
    <w:rsid w:val="00E5155F"/>
    <w:rsid w:val="00E51619"/>
    <w:rsid w:val="00E517B9"/>
    <w:rsid w:val="00E5209D"/>
    <w:rsid w:val="00E523CD"/>
    <w:rsid w:val="00E52436"/>
    <w:rsid w:val="00E525C6"/>
    <w:rsid w:val="00E52810"/>
    <w:rsid w:val="00E529DD"/>
    <w:rsid w:val="00E52A05"/>
    <w:rsid w:val="00E53416"/>
    <w:rsid w:val="00E5347F"/>
    <w:rsid w:val="00E53ACF"/>
    <w:rsid w:val="00E53B48"/>
    <w:rsid w:val="00E53C8C"/>
    <w:rsid w:val="00E54191"/>
    <w:rsid w:val="00E544B0"/>
    <w:rsid w:val="00E54517"/>
    <w:rsid w:val="00E54687"/>
    <w:rsid w:val="00E547C7"/>
    <w:rsid w:val="00E5497B"/>
    <w:rsid w:val="00E54ABE"/>
    <w:rsid w:val="00E54BE9"/>
    <w:rsid w:val="00E54D2E"/>
    <w:rsid w:val="00E54EC2"/>
    <w:rsid w:val="00E54F7B"/>
    <w:rsid w:val="00E55016"/>
    <w:rsid w:val="00E55421"/>
    <w:rsid w:val="00E55459"/>
    <w:rsid w:val="00E5559D"/>
    <w:rsid w:val="00E55635"/>
    <w:rsid w:val="00E558D3"/>
    <w:rsid w:val="00E55EEB"/>
    <w:rsid w:val="00E55F4F"/>
    <w:rsid w:val="00E56191"/>
    <w:rsid w:val="00E565AD"/>
    <w:rsid w:val="00E566AA"/>
    <w:rsid w:val="00E569EB"/>
    <w:rsid w:val="00E56D2D"/>
    <w:rsid w:val="00E57180"/>
    <w:rsid w:val="00E5788D"/>
    <w:rsid w:val="00E57A81"/>
    <w:rsid w:val="00E57C9F"/>
    <w:rsid w:val="00E57D79"/>
    <w:rsid w:val="00E600EC"/>
    <w:rsid w:val="00E6019A"/>
    <w:rsid w:val="00E602A4"/>
    <w:rsid w:val="00E60520"/>
    <w:rsid w:val="00E60577"/>
    <w:rsid w:val="00E605C1"/>
    <w:rsid w:val="00E608B4"/>
    <w:rsid w:val="00E60C0B"/>
    <w:rsid w:val="00E60CD1"/>
    <w:rsid w:val="00E60D4F"/>
    <w:rsid w:val="00E60F2C"/>
    <w:rsid w:val="00E6134A"/>
    <w:rsid w:val="00E61543"/>
    <w:rsid w:val="00E615E7"/>
    <w:rsid w:val="00E616CB"/>
    <w:rsid w:val="00E61742"/>
    <w:rsid w:val="00E61963"/>
    <w:rsid w:val="00E61AB2"/>
    <w:rsid w:val="00E61ABF"/>
    <w:rsid w:val="00E61AF4"/>
    <w:rsid w:val="00E61BB9"/>
    <w:rsid w:val="00E61FBE"/>
    <w:rsid w:val="00E6208E"/>
    <w:rsid w:val="00E621FD"/>
    <w:rsid w:val="00E62479"/>
    <w:rsid w:val="00E624CC"/>
    <w:rsid w:val="00E62577"/>
    <w:rsid w:val="00E628A0"/>
    <w:rsid w:val="00E62C02"/>
    <w:rsid w:val="00E62C13"/>
    <w:rsid w:val="00E62CCD"/>
    <w:rsid w:val="00E62F37"/>
    <w:rsid w:val="00E63448"/>
    <w:rsid w:val="00E63540"/>
    <w:rsid w:val="00E63A7E"/>
    <w:rsid w:val="00E64158"/>
    <w:rsid w:val="00E642AE"/>
    <w:rsid w:val="00E64347"/>
    <w:rsid w:val="00E643BF"/>
    <w:rsid w:val="00E646E3"/>
    <w:rsid w:val="00E647B9"/>
    <w:rsid w:val="00E647E3"/>
    <w:rsid w:val="00E64A3A"/>
    <w:rsid w:val="00E64CB2"/>
    <w:rsid w:val="00E64CCF"/>
    <w:rsid w:val="00E64F2B"/>
    <w:rsid w:val="00E64F58"/>
    <w:rsid w:val="00E64FFF"/>
    <w:rsid w:val="00E651A4"/>
    <w:rsid w:val="00E653D7"/>
    <w:rsid w:val="00E65A5F"/>
    <w:rsid w:val="00E6602A"/>
    <w:rsid w:val="00E662BF"/>
    <w:rsid w:val="00E6640C"/>
    <w:rsid w:val="00E666E5"/>
    <w:rsid w:val="00E669F9"/>
    <w:rsid w:val="00E66A4B"/>
    <w:rsid w:val="00E66AAF"/>
    <w:rsid w:val="00E66BC1"/>
    <w:rsid w:val="00E6702A"/>
    <w:rsid w:val="00E670DB"/>
    <w:rsid w:val="00E675E2"/>
    <w:rsid w:val="00E67848"/>
    <w:rsid w:val="00E67D83"/>
    <w:rsid w:val="00E67DF1"/>
    <w:rsid w:val="00E7038C"/>
    <w:rsid w:val="00E706AC"/>
    <w:rsid w:val="00E706C1"/>
    <w:rsid w:val="00E707E3"/>
    <w:rsid w:val="00E70A37"/>
    <w:rsid w:val="00E70B11"/>
    <w:rsid w:val="00E70CEB"/>
    <w:rsid w:val="00E70D67"/>
    <w:rsid w:val="00E70DDF"/>
    <w:rsid w:val="00E70E1B"/>
    <w:rsid w:val="00E70F4C"/>
    <w:rsid w:val="00E7106B"/>
    <w:rsid w:val="00E714B1"/>
    <w:rsid w:val="00E714DA"/>
    <w:rsid w:val="00E71567"/>
    <w:rsid w:val="00E715B5"/>
    <w:rsid w:val="00E71961"/>
    <w:rsid w:val="00E71A81"/>
    <w:rsid w:val="00E71B72"/>
    <w:rsid w:val="00E71BBC"/>
    <w:rsid w:val="00E71BFE"/>
    <w:rsid w:val="00E71CF7"/>
    <w:rsid w:val="00E722FC"/>
    <w:rsid w:val="00E72423"/>
    <w:rsid w:val="00E7269E"/>
    <w:rsid w:val="00E726CE"/>
    <w:rsid w:val="00E728F3"/>
    <w:rsid w:val="00E72A8B"/>
    <w:rsid w:val="00E72CF9"/>
    <w:rsid w:val="00E72EC1"/>
    <w:rsid w:val="00E73259"/>
    <w:rsid w:val="00E733AD"/>
    <w:rsid w:val="00E73A0B"/>
    <w:rsid w:val="00E73A25"/>
    <w:rsid w:val="00E73A9C"/>
    <w:rsid w:val="00E73AB1"/>
    <w:rsid w:val="00E73AB2"/>
    <w:rsid w:val="00E73BD9"/>
    <w:rsid w:val="00E73EC7"/>
    <w:rsid w:val="00E73F12"/>
    <w:rsid w:val="00E73F93"/>
    <w:rsid w:val="00E74071"/>
    <w:rsid w:val="00E7431E"/>
    <w:rsid w:val="00E7442D"/>
    <w:rsid w:val="00E744FA"/>
    <w:rsid w:val="00E74703"/>
    <w:rsid w:val="00E747C2"/>
    <w:rsid w:val="00E74803"/>
    <w:rsid w:val="00E74B73"/>
    <w:rsid w:val="00E74BAF"/>
    <w:rsid w:val="00E74CFA"/>
    <w:rsid w:val="00E74F03"/>
    <w:rsid w:val="00E7537E"/>
    <w:rsid w:val="00E7552D"/>
    <w:rsid w:val="00E756CB"/>
    <w:rsid w:val="00E75759"/>
    <w:rsid w:val="00E759AF"/>
    <w:rsid w:val="00E75AB1"/>
    <w:rsid w:val="00E75AD1"/>
    <w:rsid w:val="00E75C82"/>
    <w:rsid w:val="00E75DAB"/>
    <w:rsid w:val="00E75DAD"/>
    <w:rsid w:val="00E75E51"/>
    <w:rsid w:val="00E764E9"/>
    <w:rsid w:val="00E765E1"/>
    <w:rsid w:val="00E766AC"/>
    <w:rsid w:val="00E76A41"/>
    <w:rsid w:val="00E76B78"/>
    <w:rsid w:val="00E76B98"/>
    <w:rsid w:val="00E76EC3"/>
    <w:rsid w:val="00E77010"/>
    <w:rsid w:val="00E7701A"/>
    <w:rsid w:val="00E7705E"/>
    <w:rsid w:val="00E77222"/>
    <w:rsid w:val="00E77495"/>
    <w:rsid w:val="00E776B3"/>
    <w:rsid w:val="00E777BF"/>
    <w:rsid w:val="00E777DC"/>
    <w:rsid w:val="00E77ABE"/>
    <w:rsid w:val="00E806AD"/>
    <w:rsid w:val="00E807D3"/>
    <w:rsid w:val="00E80D03"/>
    <w:rsid w:val="00E80DF9"/>
    <w:rsid w:val="00E80E66"/>
    <w:rsid w:val="00E81185"/>
    <w:rsid w:val="00E81218"/>
    <w:rsid w:val="00E8159E"/>
    <w:rsid w:val="00E816B0"/>
    <w:rsid w:val="00E818E6"/>
    <w:rsid w:val="00E8190F"/>
    <w:rsid w:val="00E81A62"/>
    <w:rsid w:val="00E81B8D"/>
    <w:rsid w:val="00E81C48"/>
    <w:rsid w:val="00E81CA5"/>
    <w:rsid w:val="00E81D1F"/>
    <w:rsid w:val="00E81DC1"/>
    <w:rsid w:val="00E8225D"/>
    <w:rsid w:val="00E829A8"/>
    <w:rsid w:val="00E82CAD"/>
    <w:rsid w:val="00E82F01"/>
    <w:rsid w:val="00E834CC"/>
    <w:rsid w:val="00E837FB"/>
    <w:rsid w:val="00E8385C"/>
    <w:rsid w:val="00E83873"/>
    <w:rsid w:val="00E83BAE"/>
    <w:rsid w:val="00E83CE4"/>
    <w:rsid w:val="00E83F01"/>
    <w:rsid w:val="00E83F68"/>
    <w:rsid w:val="00E8432F"/>
    <w:rsid w:val="00E843DB"/>
    <w:rsid w:val="00E843FD"/>
    <w:rsid w:val="00E8484C"/>
    <w:rsid w:val="00E849EB"/>
    <w:rsid w:val="00E84AC7"/>
    <w:rsid w:val="00E84CB3"/>
    <w:rsid w:val="00E84D12"/>
    <w:rsid w:val="00E85091"/>
    <w:rsid w:val="00E85130"/>
    <w:rsid w:val="00E85489"/>
    <w:rsid w:val="00E85645"/>
    <w:rsid w:val="00E85661"/>
    <w:rsid w:val="00E856F5"/>
    <w:rsid w:val="00E85798"/>
    <w:rsid w:val="00E85810"/>
    <w:rsid w:val="00E858EB"/>
    <w:rsid w:val="00E85E4A"/>
    <w:rsid w:val="00E860F8"/>
    <w:rsid w:val="00E86122"/>
    <w:rsid w:val="00E862AE"/>
    <w:rsid w:val="00E864C1"/>
    <w:rsid w:val="00E86830"/>
    <w:rsid w:val="00E868D9"/>
    <w:rsid w:val="00E86E80"/>
    <w:rsid w:val="00E870C9"/>
    <w:rsid w:val="00E87249"/>
    <w:rsid w:val="00E87572"/>
    <w:rsid w:val="00E87C1E"/>
    <w:rsid w:val="00E87CCD"/>
    <w:rsid w:val="00E87D92"/>
    <w:rsid w:val="00E87E10"/>
    <w:rsid w:val="00E87F13"/>
    <w:rsid w:val="00E9032C"/>
    <w:rsid w:val="00E903EB"/>
    <w:rsid w:val="00E904AB"/>
    <w:rsid w:val="00E90641"/>
    <w:rsid w:val="00E90675"/>
    <w:rsid w:val="00E909C7"/>
    <w:rsid w:val="00E90A7F"/>
    <w:rsid w:val="00E90A94"/>
    <w:rsid w:val="00E90AF7"/>
    <w:rsid w:val="00E90C1C"/>
    <w:rsid w:val="00E90C6E"/>
    <w:rsid w:val="00E90D39"/>
    <w:rsid w:val="00E90DB4"/>
    <w:rsid w:val="00E911CB"/>
    <w:rsid w:val="00E912F1"/>
    <w:rsid w:val="00E91324"/>
    <w:rsid w:val="00E91546"/>
    <w:rsid w:val="00E91565"/>
    <w:rsid w:val="00E91656"/>
    <w:rsid w:val="00E91D0E"/>
    <w:rsid w:val="00E92050"/>
    <w:rsid w:val="00E9208E"/>
    <w:rsid w:val="00E9223E"/>
    <w:rsid w:val="00E92512"/>
    <w:rsid w:val="00E92552"/>
    <w:rsid w:val="00E9257C"/>
    <w:rsid w:val="00E92A55"/>
    <w:rsid w:val="00E93223"/>
    <w:rsid w:val="00E93331"/>
    <w:rsid w:val="00E93544"/>
    <w:rsid w:val="00E93654"/>
    <w:rsid w:val="00E939C3"/>
    <w:rsid w:val="00E93B4D"/>
    <w:rsid w:val="00E93DB6"/>
    <w:rsid w:val="00E940F6"/>
    <w:rsid w:val="00E94101"/>
    <w:rsid w:val="00E94399"/>
    <w:rsid w:val="00E94404"/>
    <w:rsid w:val="00E9449C"/>
    <w:rsid w:val="00E94AAE"/>
    <w:rsid w:val="00E94C1D"/>
    <w:rsid w:val="00E94E1D"/>
    <w:rsid w:val="00E94EDC"/>
    <w:rsid w:val="00E94EDD"/>
    <w:rsid w:val="00E9510E"/>
    <w:rsid w:val="00E95160"/>
    <w:rsid w:val="00E951B6"/>
    <w:rsid w:val="00E9547D"/>
    <w:rsid w:val="00E9590E"/>
    <w:rsid w:val="00E95989"/>
    <w:rsid w:val="00E95A64"/>
    <w:rsid w:val="00E95AFE"/>
    <w:rsid w:val="00E95C41"/>
    <w:rsid w:val="00E95E27"/>
    <w:rsid w:val="00E96228"/>
    <w:rsid w:val="00E966DF"/>
    <w:rsid w:val="00E96A16"/>
    <w:rsid w:val="00E96C84"/>
    <w:rsid w:val="00E96EE3"/>
    <w:rsid w:val="00E96F4E"/>
    <w:rsid w:val="00E96F6B"/>
    <w:rsid w:val="00E96F8F"/>
    <w:rsid w:val="00E97109"/>
    <w:rsid w:val="00E97163"/>
    <w:rsid w:val="00E971FC"/>
    <w:rsid w:val="00E9748A"/>
    <w:rsid w:val="00E974F1"/>
    <w:rsid w:val="00E977E4"/>
    <w:rsid w:val="00E9797E"/>
    <w:rsid w:val="00E97A93"/>
    <w:rsid w:val="00E97F4C"/>
    <w:rsid w:val="00EA00F1"/>
    <w:rsid w:val="00EA02D9"/>
    <w:rsid w:val="00EA080F"/>
    <w:rsid w:val="00EA093A"/>
    <w:rsid w:val="00EA0AF1"/>
    <w:rsid w:val="00EA0C9E"/>
    <w:rsid w:val="00EA0E89"/>
    <w:rsid w:val="00EA0F9D"/>
    <w:rsid w:val="00EA11AA"/>
    <w:rsid w:val="00EA160C"/>
    <w:rsid w:val="00EA1839"/>
    <w:rsid w:val="00EA1C12"/>
    <w:rsid w:val="00EA1DAA"/>
    <w:rsid w:val="00EA1DF7"/>
    <w:rsid w:val="00EA2062"/>
    <w:rsid w:val="00EA20A2"/>
    <w:rsid w:val="00EA20B3"/>
    <w:rsid w:val="00EA24CE"/>
    <w:rsid w:val="00EA251A"/>
    <w:rsid w:val="00EA25CE"/>
    <w:rsid w:val="00EA26D4"/>
    <w:rsid w:val="00EA29E2"/>
    <w:rsid w:val="00EA2A94"/>
    <w:rsid w:val="00EA2BA8"/>
    <w:rsid w:val="00EA2F85"/>
    <w:rsid w:val="00EA31B9"/>
    <w:rsid w:val="00EA324D"/>
    <w:rsid w:val="00EA34F5"/>
    <w:rsid w:val="00EA3667"/>
    <w:rsid w:val="00EA3680"/>
    <w:rsid w:val="00EA3CEC"/>
    <w:rsid w:val="00EA41AC"/>
    <w:rsid w:val="00EA438A"/>
    <w:rsid w:val="00EA4438"/>
    <w:rsid w:val="00EA46E3"/>
    <w:rsid w:val="00EA480D"/>
    <w:rsid w:val="00EA49B6"/>
    <w:rsid w:val="00EA49E8"/>
    <w:rsid w:val="00EA4B1C"/>
    <w:rsid w:val="00EA4B2A"/>
    <w:rsid w:val="00EA4B9F"/>
    <w:rsid w:val="00EA4CF7"/>
    <w:rsid w:val="00EA54F8"/>
    <w:rsid w:val="00EA5868"/>
    <w:rsid w:val="00EA588D"/>
    <w:rsid w:val="00EA5D8A"/>
    <w:rsid w:val="00EA5DC8"/>
    <w:rsid w:val="00EA5EC7"/>
    <w:rsid w:val="00EA6486"/>
    <w:rsid w:val="00EA6520"/>
    <w:rsid w:val="00EA6C67"/>
    <w:rsid w:val="00EA6D1B"/>
    <w:rsid w:val="00EA71C1"/>
    <w:rsid w:val="00EA73FD"/>
    <w:rsid w:val="00EA7417"/>
    <w:rsid w:val="00EA7466"/>
    <w:rsid w:val="00EA7781"/>
    <w:rsid w:val="00EA7BC9"/>
    <w:rsid w:val="00EA7C98"/>
    <w:rsid w:val="00EB0104"/>
    <w:rsid w:val="00EB01F5"/>
    <w:rsid w:val="00EB02A5"/>
    <w:rsid w:val="00EB02C0"/>
    <w:rsid w:val="00EB042E"/>
    <w:rsid w:val="00EB045F"/>
    <w:rsid w:val="00EB0711"/>
    <w:rsid w:val="00EB0729"/>
    <w:rsid w:val="00EB0799"/>
    <w:rsid w:val="00EB0ABD"/>
    <w:rsid w:val="00EB0CF5"/>
    <w:rsid w:val="00EB1598"/>
    <w:rsid w:val="00EB15F8"/>
    <w:rsid w:val="00EB1865"/>
    <w:rsid w:val="00EB186E"/>
    <w:rsid w:val="00EB1BE9"/>
    <w:rsid w:val="00EB1CF6"/>
    <w:rsid w:val="00EB1DA5"/>
    <w:rsid w:val="00EB2138"/>
    <w:rsid w:val="00EB21C5"/>
    <w:rsid w:val="00EB2318"/>
    <w:rsid w:val="00EB2435"/>
    <w:rsid w:val="00EB24AE"/>
    <w:rsid w:val="00EB25A5"/>
    <w:rsid w:val="00EB2988"/>
    <w:rsid w:val="00EB2E0C"/>
    <w:rsid w:val="00EB2E11"/>
    <w:rsid w:val="00EB30F3"/>
    <w:rsid w:val="00EB3128"/>
    <w:rsid w:val="00EB3359"/>
    <w:rsid w:val="00EB33B0"/>
    <w:rsid w:val="00EB36A8"/>
    <w:rsid w:val="00EB36F1"/>
    <w:rsid w:val="00EB3724"/>
    <w:rsid w:val="00EB3780"/>
    <w:rsid w:val="00EB3A7A"/>
    <w:rsid w:val="00EB3F04"/>
    <w:rsid w:val="00EB3FF8"/>
    <w:rsid w:val="00EB44B4"/>
    <w:rsid w:val="00EB4553"/>
    <w:rsid w:val="00EB46FC"/>
    <w:rsid w:val="00EB48B7"/>
    <w:rsid w:val="00EB4975"/>
    <w:rsid w:val="00EB4A08"/>
    <w:rsid w:val="00EB4AF0"/>
    <w:rsid w:val="00EB4CE2"/>
    <w:rsid w:val="00EB4DD2"/>
    <w:rsid w:val="00EB55D2"/>
    <w:rsid w:val="00EB5899"/>
    <w:rsid w:val="00EB596F"/>
    <w:rsid w:val="00EB5986"/>
    <w:rsid w:val="00EB5BEE"/>
    <w:rsid w:val="00EB5DD2"/>
    <w:rsid w:val="00EB63EB"/>
    <w:rsid w:val="00EB672B"/>
    <w:rsid w:val="00EB67C2"/>
    <w:rsid w:val="00EB685D"/>
    <w:rsid w:val="00EB68E1"/>
    <w:rsid w:val="00EB696B"/>
    <w:rsid w:val="00EB6E81"/>
    <w:rsid w:val="00EB71C0"/>
    <w:rsid w:val="00EB7301"/>
    <w:rsid w:val="00EB7395"/>
    <w:rsid w:val="00EB76A8"/>
    <w:rsid w:val="00EB7910"/>
    <w:rsid w:val="00EB79DF"/>
    <w:rsid w:val="00EB7B1F"/>
    <w:rsid w:val="00EB7C5D"/>
    <w:rsid w:val="00EC0262"/>
    <w:rsid w:val="00EC0805"/>
    <w:rsid w:val="00EC0885"/>
    <w:rsid w:val="00EC08EF"/>
    <w:rsid w:val="00EC0B54"/>
    <w:rsid w:val="00EC0B82"/>
    <w:rsid w:val="00EC0BC5"/>
    <w:rsid w:val="00EC0D6F"/>
    <w:rsid w:val="00EC0D7C"/>
    <w:rsid w:val="00EC0F98"/>
    <w:rsid w:val="00EC1016"/>
    <w:rsid w:val="00EC107D"/>
    <w:rsid w:val="00EC1161"/>
    <w:rsid w:val="00EC13D2"/>
    <w:rsid w:val="00EC150F"/>
    <w:rsid w:val="00EC1588"/>
    <w:rsid w:val="00EC178F"/>
    <w:rsid w:val="00EC17CA"/>
    <w:rsid w:val="00EC1BEC"/>
    <w:rsid w:val="00EC1CB7"/>
    <w:rsid w:val="00EC20FA"/>
    <w:rsid w:val="00EC21EC"/>
    <w:rsid w:val="00EC2785"/>
    <w:rsid w:val="00EC289A"/>
    <w:rsid w:val="00EC2AE3"/>
    <w:rsid w:val="00EC2C0B"/>
    <w:rsid w:val="00EC2CAC"/>
    <w:rsid w:val="00EC32C1"/>
    <w:rsid w:val="00EC3513"/>
    <w:rsid w:val="00EC3524"/>
    <w:rsid w:val="00EC35E1"/>
    <w:rsid w:val="00EC3BE8"/>
    <w:rsid w:val="00EC3CEE"/>
    <w:rsid w:val="00EC3D2B"/>
    <w:rsid w:val="00EC3F00"/>
    <w:rsid w:val="00EC3F41"/>
    <w:rsid w:val="00EC3F61"/>
    <w:rsid w:val="00EC434F"/>
    <w:rsid w:val="00EC43EE"/>
    <w:rsid w:val="00EC450D"/>
    <w:rsid w:val="00EC4679"/>
    <w:rsid w:val="00EC474D"/>
    <w:rsid w:val="00EC49EA"/>
    <w:rsid w:val="00EC4A3B"/>
    <w:rsid w:val="00EC4B55"/>
    <w:rsid w:val="00EC4B6F"/>
    <w:rsid w:val="00EC4B9E"/>
    <w:rsid w:val="00EC4D15"/>
    <w:rsid w:val="00EC4F4A"/>
    <w:rsid w:val="00EC4FE4"/>
    <w:rsid w:val="00EC5232"/>
    <w:rsid w:val="00EC5293"/>
    <w:rsid w:val="00EC5679"/>
    <w:rsid w:val="00EC56A9"/>
    <w:rsid w:val="00EC59D6"/>
    <w:rsid w:val="00EC5D5C"/>
    <w:rsid w:val="00EC5D93"/>
    <w:rsid w:val="00EC5DDA"/>
    <w:rsid w:val="00EC5F1E"/>
    <w:rsid w:val="00EC63CA"/>
    <w:rsid w:val="00EC63FE"/>
    <w:rsid w:val="00EC67FF"/>
    <w:rsid w:val="00EC7323"/>
    <w:rsid w:val="00EC761A"/>
    <w:rsid w:val="00EC7ABA"/>
    <w:rsid w:val="00EC7C80"/>
    <w:rsid w:val="00ED0496"/>
    <w:rsid w:val="00ED04D3"/>
    <w:rsid w:val="00ED07EF"/>
    <w:rsid w:val="00ED0847"/>
    <w:rsid w:val="00ED0A4E"/>
    <w:rsid w:val="00ED0CE6"/>
    <w:rsid w:val="00ED126B"/>
    <w:rsid w:val="00ED164F"/>
    <w:rsid w:val="00ED18CD"/>
    <w:rsid w:val="00ED1916"/>
    <w:rsid w:val="00ED19D6"/>
    <w:rsid w:val="00ED1A57"/>
    <w:rsid w:val="00ED1D20"/>
    <w:rsid w:val="00ED1ED9"/>
    <w:rsid w:val="00ED1F30"/>
    <w:rsid w:val="00ED1FEF"/>
    <w:rsid w:val="00ED2143"/>
    <w:rsid w:val="00ED21B0"/>
    <w:rsid w:val="00ED2358"/>
    <w:rsid w:val="00ED2591"/>
    <w:rsid w:val="00ED25E6"/>
    <w:rsid w:val="00ED263A"/>
    <w:rsid w:val="00ED29F6"/>
    <w:rsid w:val="00ED2C2C"/>
    <w:rsid w:val="00ED321F"/>
    <w:rsid w:val="00ED35E3"/>
    <w:rsid w:val="00ED3C6E"/>
    <w:rsid w:val="00ED3DA1"/>
    <w:rsid w:val="00ED3E5B"/>
    <w:rsid w:val="00ED4025"/>
    <w:rsid w:val="00ED44B6"/>
    <w:rsid w:val="00ED4588"/>
    <w:rsid w:val="00ED4AA0"/>
    <w:rsid w:val="00ED5155"/>
    <w:rsid w:val="00ED518C"/>
    <w:rsid w:val="00ED56C3"/>
    <w:rsid w:val="00ED573A"/>
    <w:rsid w:val="00ED59A9"/>
    <w:rsid w:val="00ED5DD5"/>
    <w:rsid w:val="00ED5E54"/>
    <w:rsid w:val="00ED6026"/>
    <w:rsid w:val="00ED6057"/>
    <w:rsid w:val="00ED6181"/>
    <w:rsid w:val="00ED63EB"/>
    <w:rsid w:val="00ED641D"/>
    <w:rsid w:val="00ED6690"/>
    <w:rsid w:val="00ED6722"/>
    <w:rsid w:val="00ED68C0"/>
    <w:rsid w:val="00ED68DE"/>
    <w:rsid w:val="00ED6A16"/>
    <w:rsid w:val="00ED6CB8"/>
    <w:rsid w:val="00ED6F34"/>
    <w:rsid w:val="00ED6FDF"/>
    <w:rsid w:val="00ED7073"/>
    <w:rsid w:val="00ED7207"/>
    <w:rsid w:val="00ED7281"/>
    <w:rsid w:val="00ED741A"/>
    <w:rsid w:val="00ED7589"/>
    <w:rsid w:val="00ED7619"/>
    <w:rsid w:val="00ED7814"/>
    <w:rsid w:val="00ED784D"/>
    <w:rsid w:val="00ED7A54"/>
    <w:rsid w:val="00EE016D"/>
    <w:rsid w:val="00EE040E"/>
    <w:rsid w:val="00EE0481"/>
    <w:rsid w:val="00EE091C"/>
    <w:rsid w:val="00EE0AD8"/>
    <w:rsid w:val="00EE0B28"/>
    <w:rsid w:val="00EE0C0D"/>
    <w:rsid w:val="00EE0DCB"/>
    <w:rsid w:val="00EE1107"/>
    <w:rsid w:val="00EE1179"/>
    <w:rsid w:val="00EE1521"/>
    <w:rsid w:val="00EE15A1"/>
    <w:rsid w:val="00EE167A"/>
    <w:rsid w:val="00EE1743"/>
    <w:rsid w:val="00EE17C5"/>
    <w:rsid w:val="00EE1834"/>
    <w:rsid w:val="00EE1943"/>
    <w:rsid w:val="00EE1984"/>
    <w:rsid w:val="00EE19C6"/>
    <w:rsid w:val="00EE1E33"/>
    <w:rsid w:val="00EE1EEB"/>
    <w:rsid w:val="00EE1FE7"/>
    <w:rsid w:val="00EE214C"/>
    <w:rsid w:val="00EE219E"/>
    <w:rsid w:val="00EE255C"/>
    <w:rsid w:val="00EE2660"/>
    <w:rsid w:val="00EE2686"/>
    <w:rsid w:val="00EE27CF"/>
    <w:rsid w:val="00EE2EDD"/>
    <w:rsid w:val="00EE3518"/>
    <w:rsid w:val="00EE35AB"/>
    <w:rsid w:val="00EE398A"/>
    <w:rsid w:val="00EE3AD9"/>
    <w:rsid w:val="00EE3D8E"/>
    <w:rsid w:val="00EE3E9B"/>
    <w:rsid w:val="00EE413C"/>
    <w:rsid w:val="00EE438C"/>
    <w:rsid w:val="00EE43BE"/>
    <w:rsid w:val="00EE4ACC"/>
    <w:rsid w:val="00EE4D4A"/>
    <w:rsid w:val="00EE50B8"/>
    <w:rsid w:val="00EE50D4"/>
    <w:rsid w:val="00EE54A2"/>
    <w:rsid w:val="00EE580E"/>
    <w:rsid w:val="00EE59A5"/>
    <w:rsid w:val="00EE5D31"/>
    <w:rsid w:val="00EE6006"/>
    <w:rsid w:val="00EE600C"/>
    <w:rsid w:val="00EE6251"/>
    <w:rsid w:val="00EE6282"/>
    <w:rsid w:val="00EE65C7"/>
    <w:rsid w:val="00EE676A"/>
    <w:rsid w:val="00EE681C"/>
    <w:rsid w:val="00EE6868"/>
    <w:rsid w:val="00EE6A81"/>
    <w:rsid w:val="00EE6AF9"/>
    <w:rsid w:val="00EE6D30"/>
    <w:rsid w:val="00EE6D3D"/>
    <w:rsid w:val="00EE6D94"/>
    <w:rsid w:val="00EE6E58"/>
    <w:rsid w:val="00EE6EB6"/>
    <w:rsid w:val="00EE6F5C"/>
    <w:rsid w:val="00EE7414"/>
    <w:rsid w:val="00EE78C8"/>
    <w:rsid w:val="00EE7D4D"/>
    <w:rsid w:val="00EE7EC9"/>
    <w:rsid w:val="00EF00D2"/>
    <w:rsid w:val="00EF010B"/>
    <w:rsid w:val="00EF05CB"/>
    <w:rsid w:val="00EF05F8"/>
    <w:rsid w:val="00EF06FB"/>
    <w:rsid w:val="00EF0706"/>
    <w:rsid w:val="00EF0A80"/>
    <w:rsid w:val="00EF0CBC"/>
    <w:rsid w:val="00EF0D7B"/>
    <w:rsid w:val="00EF0D9A"/>
    <w:rsid w:val="00EF1116"/>
    <w:rsid w:val="00EF128B"/>
    <w:rsid w:val="00EF1871"/>
    <w:rsid w:val="00EF1E69"/>
    <w:rsid w:val="00EF1F77"/>
    <w:rsid w:val="00EF2036"/>
    <w:rsid w:val="00EF21F4"/>
    <w:rsid w:val="00EF231D"/>
    <w:rsid w:val="00EF2528"/>
    <w:rsid w:val="00EF2562"/>
    <w:rsid w:val="00EF2977"/>
    <w:rsid w:val="00EF2A9C"/>
    <w:rsid w:val="00EF2B52"/>
    <w:rsid w:val="00EF2B8F"/>
    <w:rsid w:val="00EF2D34"/>
    <w:rsid w:val="00EF2DE6"/>
    <w:rsid w:val="00EF2E76"/>
    <w:rsid w:val="00EF303A"/>
    <w:rsid w:val="00EF334C"/>
    <w:rsid w:val="00EF3383"/>
    <w:rsid w:val="00EF35A6"/>
    <w:rsid w:val="00EF3610"/>
    <w:rsid w:val="00EF37AF"/>
    <w:rsid w:val="00EF38EE"/>
    <w:rsid w:val="00EF3CAA"/>
    <w:rsid w:val="00EF3F9E"/>
    <w:rsid w:val="00EF3FA3"/>
    <w:rsid w:val="00EF4062"/>
    <w:rsid w:val="00EF42E1"/>
    <w:rsid w:val="00EF4300"/>
    <w:rsid w:val="00EF43BC"/>
    <w:rsid w:val="00EF4963"/>
    <w:rsid w:val="00EF4A1B"/>
    <w:rsid w:val="00EF4C47"/>
    <w:rsid w:val="00EF4C4E"/>
    <w:rsid w:val="00EF4E6D"/>
    <w:rsid w:val="00EF50DE"/>
    <w:rsid w:val="00EF51F6"/>
    <w:rsid w:val="00EF5301"/>
    <w:rsid w:val="00EF5622"/>
    <w:rsid w:val="00EF5FE3"/>
    <w:rsid w:val="00EF619E"/>
    <w:rsid w:val="00EF61B1"/>
    <w:rsid w:val="00EF654E"/>
    <w:rsid w:val="00EF65A6"/>
    <w:rsid w:val="00EF65C9"/>
    <w:rsid w:val="00EF671E"/>
    <w:rsid w:val="00EF6747"/>
    <w:rsid w:val="00EF6930"/>
    <w:rsid w:val="00EF6E31"/>
    <w:rsid w:val="00EF6F77"/>
    <w:rsid w:val="00EF7135"/>
    <w:rsid w:val="00EF7199"/>
    <w:rsid w:val="00EF7421"/>
    <w:rsid w:val="00EF76CE"/>
    <w:rsid w:val="00EF77B4"/>
    <w:rsid w:val="00EF77CA"/>
    <w:rsid w:val="00EF7A7E"/>
    <w:rsid w:val="00EF7BA9"/>
    <w:rsid w:val="00F000BB"/>
    <w:rsid w:val="00F00389"/>
    <w:rsid w:val="00F00520"/>
    <w:rsid w:val="00F005CB"/>
    <w:rsid w:val="00F005F0"/>
    <w:rsid w:val="00F00B04"/>
    <w:rsid w:val="00F00C7B"/>
    <w:rsid w:val="00F0131D"/>
    <w:rsid w:val="00F015A4"/>
    <w:rsid w:val="00F015F7"/>
    <w:rsid w:val="00F020A0"/>
    <w:rsid w:val="00F020F7"/>
    <w:rsid w:val="00F02126"/>
    <w:rsid w:val="00F02240"/>
    <w:rsid w:val="00F0226D"/>
    <w:rsid w:val="00F0252C"/>
    <w:rsid w:val="00F026E7"/>
    <w:rsid w:val="00F03412"/>
    <w:rsid w:val="00F035A9"/>
    <w:rsid w:val="00F037A1"/>
    <w:rsid w:val="00F039F3"/>
    <w:rsid w:val="00F03CC5"/>
    <w:rsid w:val="00F03D19"/>
    <w:rsid w:val="00F03F7D"/>
    <w:rsid w:val="00F04813"/>
    <w:rsid w:val="00F04A3F"/>
    <w:rsid w:val="00F04CBB"/>
    <w:rsid w:val="00F04D68"/>
    <w:rsid w:val="00F04D92"/>
    <w:rsid w:val="00F05443"/>
    <w:rsid w:val="00F05765"/>
    <w:rsid w:val="00F05A77"/>
    <w:rsid w:val="00F05AE0"/>
    <w:rsid w:val="00F05B30"/>
    <w:rsid w:val="00F05BC4"/>
    <w:rsid w:val="00F05CBE"/>
    <w:rsid w:val="00F05D56"/>
    <w:rsid w:val="00F060B8"/>
    <w:rsid w:val="00F06149"/>
    <w:rsid w:val="00F0668A"/>
    <w:rsid w:val="00F067D8"/>
    <w:rsid w:val="00F067E2"/>
    <w:rsid w:val="00F0687F"/>
    <w:rsid w:val="00F06B95"/>
    <w:rsid w:val="00F06C1A"/>
    <w:rsid w:val="00F0704B"/>
    <w:rsid w:val="00F07104"/>
    <w:rsid w:val="00F07171"/>
    <w:rsid w:val="00F0722E"/>
    <w:rsid w:val="00F0727C"/>
    <w:rsid w:val="00F0751D"/>
    <w:rsid w:val="00F0753C"/>
    <w:rsid w:val="00F0778F"/>
    <w:rsid w:val="00F07A8A"/>
    <w:rsid w:val="00F07B9F"/>
    <w:rsid w:val="00F07FA9"/>
    <w:rsid w:val="00F10037"/>
    <w:rsid w:val="00F1048D"/>
    <w:rsid w:val="00F104CB"/>
    <w:rsid w:val="00F10647"/>
    <w:rsid w:val="00F106EB"/>
    <w:rsid w:val="00F109C3"/>
    <w:rsid w:val="00F109E2"/>
    <w:rsid w:val="00F10D1C"/>
    <w:rsid w:val="00F10D72"/>
    <w:rsid w:val="00F110C2"/>
    <w:rsid w:val="00F11186"/>
    <w:rsid w:val="00F111B2"/>
    <w:rsid w:val="00F113A4"/>
    <w:rsid w:val="00F1154F"/>
    <w:rsid w:val="00F116E9"/>
    <w:rsid w:val="00F11793"/>
    <w:rsid w:val="00F1188B"/>
    <w:rsid w:val="00F11992"/>
    <w:rsid w:val="00F11ADE"/>
    <w:rsid w:val="00F11C21"/>
    <w:rsid w:val="00F11DA5"/>
    <w:rsid w:val="00F11E04"/>
    <w:rsid w:val="00F11EAB"/>
    <w:rsid w:val="00F11F4D"/>
    <w:rsid w:val="00F11F83"/>
    <w:rsid w:val="00F1261E"/>
    <w:rsid w:val="00F12738"/>
    <w:rsid w:val="00F132A1"/>
    <w:rsid w:val="00F1336E"/>
    <w:rsid w:val="00F136AC"/>
    <w:rsid w:val="00F1372D"/>
    <w:rsid w:val="00F13840"/>
    <w:rsid w:val="00F1388F"/>
    <w:rsid w:val="00F13A78"/>
    <w:rsid w:val="00F13B02"/>
    <w:rsid w:val="00F13D55"/>
    <w:rsid w:val="00F142B2"/>
    <w:rsid w:val="00F146B2"/>
    <w:rsid w:val="00F1490F"/>
    <w:rsid w:val="00F14944"/>
    <w:rsid w:val="00F14AA5"/>
    <w:rsid w:val="00F14B62"/>
    <w:rsid w:val="00F14B7D"/>
    <w:rsid w:val="00F14D8D"/>
    <w:rsid w:val="00F14DA6"/>
    <w:rsid w:val="00F15291"/>
    <w:rsid w:val="00F1531B"/>
    <w:rsid w:val="00F1568A"/>
    <w:rsid w:val="00F156BF"/>
    <w:rsid w:val="00F157A9"/>
    <w:rsid w:val="00F15AD6"/>
    <w:rsid w:val="00F15B27"/>
    <w:rsid w:val="00F15B29"/>
    <w:rsid w:val="00F15BCE"/>
    <w:rsid w:val="00F15C94"/>
    <w:rsid w:val="00F15E51"/>
    <w:rsid w:val="00F15F15"/>
    <w:rsid w:val="00F161D4"/>
    <w:rsid w:val="00F161D8"/>
    <w:rsid w:val="00F1621E"/>
    <w:rsid w:val="00F16422"/>
    <w:rsid w:val="00F1655D"/>
    <w:rsid w:val="00F1679E"/>
    <w:rsid w:val="00F16A3D"/>
    <w:rsid w:val="00F16B3B"/>
    <w:rsid w:val="00F16BB0"/>
    <w:rsid w:val="00F16D74"/>
    <w:rsid w:val="00F17352"/>
    <w:rsid w:val="00F175A6"/>
    <w:rsid w:val="00F175AD"/>
    <w:rsid w:val="00F17F30"/>
    <w:rsid w:val="00F20261"/>
    <w:rsid w:val="00F20277"/>
    <w:rsid w:val="00F204D2"/>
    <w:rsid w:val="00F208AD"/>
    <w:rsid w:val="00F20CD8"/>
    <w:rsid w:val="00F20CF2"/>
    <w:rsid w:val="00F20E2C"/>
    <w:rsid w:val="00F20E39"/>
    <w:rsid w:val="00F21018"/>
    <w:rsid w:val="00F210C8"/>
    <w:rsid w:val="00F211C5"/>
    <w:rsid w:val="00F2140C"/>
    <w:rsid w:val="00F21781"/>
    <w:rsid w:val="00F21B8B"/>
    <w:rsid w:val="00F21D19"/>
    <w:rsid w:val="00F21F33"/>
    <w:rsid w:val="00F21F46"/>
    <w:rsid w:val="00F2247A"/>
    <w:rsid w:val="00F224C5"/>
    <w:rsid w:val="00F224F3"/>
    <w:rsid w:val="00F2291A"/>
    <w:rsid w:val="00F22ACE"/>
    <w:rsid w:val="00F22E43"/>
    <w:rsid w:val="00F22E6A"/>
    <w:rsid w:val="00F230D7"/>
    <w:rsid w:val="00F232B7"/>
    <w:rsid w:val="00F23386"/>
    <w:rsid w:val="00F239A4"/>
    <w:rsid w:val="00F23C0D"/>
    <w:rsid w:val="00F23CA9"/>
    <w:rsid w:val="00F23FD8"/>
    <w:rsid w:val="00F24152"/>
    <w:rsid w:val="00F2418F"/>
    <w:rsid w:val="00F24495"/>
    <w:rsid w:val="00F244EE"/>
    <w:rsid w:val="00F249A9"/>
    <w:rsid w:val="00F24B4F"/>
    <w:rsid w:val="00F24CC4"/>
    <w:rsid w:val="00F24E4F"/>
    <w:rsid w:val="00F24FE7"/>
    <w:rsid w:val="00F251F7"/>
    <w:rsid w:val="00F2536B"/>
    <w:rsid w:val="00F2549C"/>
    <w:rsid w:val="00F254BC"/>
    <w:rsid w:val="00F25772"/>
    <w:rsid w:val="00F25BEF"/>
    <w:rsid w:val="00F25CC7"/>
    <w:rsid w:val="00F25EAF"/>
    <w:rsid w:val="00F260D2"/>
    <w:rsid w:val="00F26343"/>
    <w:rsid w:val="00F26AAF"/>
    <w:rsid w:val="00F26B62"/>
    <w:rsid w:val="00F270EF"/>
    <w:rsid w:val="00F27282"/>
    <w:rsid w:val="00F27607"/>
    <w:rsid w:val="00F279B4"/>
    <w:rsid w:val="00F27A26"/>
    <w:rsid w:val="00F27AC8"/>
    <w:rsid w:val="00F27DC2"/>
    <w:rsid w:val="00F300AA"/>
    <w:rsid w:val="00F30130"/>
    <w:rsid w:val="00F3033A"/>
    <w:rsid w:val="00F305B9"/>
    <w:rsid w:val="00F30795"/>
    <w:rsid w:val="00F30993"/>
    <w:rsid w:val="00F30AD2"/>
    <w:rsid w:val="00F30C6B"/>
    <w:rsid w:val="00F30EC4"/>
    <w:rsid w:val="00F313CC"/>
    <w:rsid w:val="00F318D4"/>
    <w:rsid w:val="00F31AA5"/>
    <w:rsid w:val="00F31B51"/>
    <w:rsid w:val="00F31C0F"/>
    <w:rsid w:val="00F31D1B"/>
    <w:rsid w:val="00F31E10"/>
    <w:rsid w:val="00F31E8E"/>
    <w:rsid w:val="00F3201E"/>
    <w:rsid w:val="00F32A13"/>
    <w:rsid w:val="00F33102"/>
    <w:rsid w:val="00F33153"/>
    <w:rsid w:val="00F334B6"/>
    <w:rsid w:val="00F334F5"/>
    <w:rsid w:val="00F33A74"/>
    <w:rsid w:val="00F33D87"/>
    <w:rsid w:val="00F33E1A"/>
    <w:rsid w:val="00F33EE0"/>
    <w:rsid w:val="00F33FD0"/>
    <w:rsid w:val="00F3426E"/>
    <w:rsid w:val="00F34297"/>
    <w:rsid w:val="00F34362"/>
    <w:rsid w:val="00F344E7"/>
    <w:rsid w:val="00F34511"/>
    <w:rsid w:val="00F34551"/>
    <w:rsid w:val="00F34791"/>
    <w:rsid w:val="00F347F0"/>
    <w:rsid w:val="00F349AB"/>
    <w:rsid w:val="00F34BAD"/>
    <w:rsid w:val="00F34BCA"/>
    <w:rsid w:val="00F34CB6"/>
    <w:rsid w:val="00F34D7B"/>
    <w:rsid w:val="00F34DDB"/>
    <w:rsid w:val="00F34EEC"/>
    <w:rsid w:val="00F34F63"/>
    <w:rsid w:val="00F356A3"/>
    <w:rsid w:val="00F35825"/>
    <w:rsid w:val="00F35856"/>
    <w:rsid w:val="00F35A17"/>
    <w:rsid w:val="00F35BDF"/>
    <w:rsid w:val="00F35C31"/>
    <w:rsid w:val="00F35E21"/>
    <w:rsid w:val="00F35ECD"/>
    <w:rsid w:val="00F35EDF"/>
    <w:rsid w:val="00F361EE"/>
    <w:rsid w:val="00F361F5"/>
    <w:rsid w:val="00F36679"/>
    <w:rsid w:val="00F367D3"/>
    <w:rsid w:val="00F367D9"/>
    <w:rsid w:val="00F369C1"/>
    <w:rsid w:val="00F369D4"/>
    <w:rsid w:val="00F36D83"/>
    <w:rsid w:val="00F36D98"/>
    <w:rsid w:val="00F36E17"/>
    <w:rsid w:val="00F36E57"/>
    <w:rsid w:val="00F36F8E"/>
    <w:rsid w:val="00F37179"/>
    <w:rsid w:val="00F37346"/>
    <w:rsid w:val="00F374E1"/>
    <w:rsid w:val="00F3756E"/>
    <w:rsid w:val="00F37627"/>
    <w:rsid w:val="00F378B2"/>
    <w:rsid w:val="00F37903"/>
    <w:rsid w:val="00F37D39"/>
    <w:rsid w:val="00F37D91"/>
    <w:rsid w:val="00F37D98"/>
    <w:rsid w:val="00F37DE8"/>
    <w:rsid w:val="00F400D0"/>
    <w:rsid w:val="00F40479"/>
    <w:rsid w:val="00F40A6B"/>
    <w:rsid w:val="00F40A79"/>
    <w:rsid w:val="00F40F01"/>
    <w:rsid w:val="00F4104D"/>
    <w:rsid w:val="00F4155C"/>
    <w:rsid w:val="00F41733"/>
    <w:rsid w:val="00F41B8F"/>
    <w:rsid w:val="00F41C7C"/>
    <w:rsid w:val="00F41D01"/>
    <w:rsid w:val="00F41FE9"/>
    <w:rsid w:val="00F42013"/>
    <w:rsid w:val="00F420C3"/>
    <w:rsid w:val="00F4215D"/>
    <w:rsid w:val="00F42358"/>
    <w:rsid w:val="00F4269E"/>
    <w:rsid w:val="00F42A33"/>
    <w:rsid w:val="00F42A49"/>
    <w:rsid w:val="00F42B2A"/>
    <w:rsid w:val="00F42C82"/>
    <w:rsid w:val="00F42C93"/>
    <w:rsid w:val="00F43084"/>
    <w:rsid w:val="00F431FA"/>
    <w:rsid w:val="00F434A0"/>
    <w:rsid w:val="00F43616"/>
    <w:rsid w:val="00F4387C"/>
    <w:rsid w:val="00F43A9D"/>
    <w:rsid w:val="00F43DCF"/>
    <w:rsid w:val="00F43E4A"/>
    <w:rsid w:val="00F44295"/>
    <w:rsid w:val="00F4430F"/>
    <w:rsid w:val="00F44417"/>
    <w:rsid w:val="00F446B0"/>
    <w:rsid w:val="00F44932"/>
    <w:rsid w:val="00F44D15"/>
    <w:rsid w:val="00F44E8D"/>
    <w:rsid w:val="00F44F09"/>
    <w:rsid w:val="00F44FBF"/>
    <w:rsid w:val="00F4504A"/>
    <w:rsid w:val="00F45090"/>
    <w:rsid w:val="00F450D8"/>
    <w:rsid w:val="00F452B0"/>
    <w:rsid w:val="00F457C5"/>
    <w:rsid w:val="00F45809"/>
    <w:rsid w:val="00F4580C"/>
    <w:rsid w:val="00F45A7D"/>
    <w:rsid w:val="00F45D70"/>
    <w:rsid w:val="00F45E7F"/>
    <w:rsid w:val="00F45F60"/>
    <w:rsid w:val="00F46021"/>
    <w:rsid w:val="00F46285"/>
    <w:rsid w:val="00F462FD"/>
    <w:rsid w:val="00F46657"/>
    <w:rsid w:val="00F46840"/>
    <w:rsid w:val="00F469DA"/>
    <w:rsid w:val="00F46A24"/>
    <w:rsid w:val="00F46B4A"/>
    <w:rsid w:val="00F46D91"/>
    <w:rsid w:val="00F471E6"/>
    <w:rsid w:val="00F4728C"/>
    <w:rsid w:val="00F476BC"/>
    <w:rsid w:val="00F47789"/>
    <w:rsid w:val="00F4781A"/>
    <w:rsid w:val="00F47A06"/>
    <w:rsid w:val="00F47B08"/>
    <w:rsid w:val="00F47C7C"/>
    <w:rsid w:val="00F47CCD"/>
    <w:rsid w:val="00F47F70"/>
    <w:rsid w:val="00F501ED"/>
    <w:rsid w:val="00F50570"/>
    <w:rsid w:val="00F50683"/>
    <w:rsid w:val="00F50996"/>
    <w:rsid w:val="00F50A8A"/>
    <w:rsid w:val="00F5102A"/>
    <w:rsid w:val="00F5133F"/>
    <w:rsid w:val="00F513B3"/>
    <w:rsid w:val="00F51661"/>
    <w:rsid w:val="00F5199A"/>
    <w:rsid w:val="00F51F24"/>
    <w:rsid w:val="00F51FAD"/>
    <w:rsid w:val="00F52046"/>
    <w:rsid w:val="00F520A8"/>
    <w:rsid w:val="00F520F2"/>
    <w:rsid w:val="00F52168"/>
    <w:rsid w:val="00F522C2"/>
    <w:rsid w:val="00F5248C"/>
    <w:rsid w:val="00F5250E"/>
    <w:rsid w:val="00F5253C"/>
    <w:rsid w:val="00F52633"/>
    <w:rsid w:val="00F5269C"/>
    <w:rsid w:val="00F527A2"/>
    <w:rsid w:val="00F527EF"/>
    <w:rsid w:val="00F52A59"/>
    <w:rsid w:val="00F52AF9"/>
    <w:rsid w:val="00F52BEC"/>
    <w:rsid w:val="00F52E33"/>
    <w:rsid w:val="00F5306B"/>
    <w:rsid w:val="00F5314E"/>
    <w:rsid w:val="00F5326D"/>
    <w:rsid w:val="00F53532"/>
    <w:rsid w:val="00F536DA"/>
    <w:rsid w:val="00F536E2"/>
    <w:rsid w:val="00F53727"/>
    <w:rsid w:val="00F53A45"/>
    <w:rsid w:val="00F53BBF"/>
    <w:rsid w:val="00F53BD9"/>
    <w:rsid w:val="00F5407B"/>
    <w:rsid w:val="00F54153"/>
    <w:rsid w:val="00F54337"/>
    <w:rsid w:val="00F5450A"/>
    <w:rsid w:val="00F54583"/>
    <w:rsid w:val="00F545A2"/>
    <w:rsid w:val="00F549B4"/>
    <w:rsid w:val="00F54F66"/>
    <w:rsid w:val="00F553CA"/>
    <w:rsid w:val="00F555B0"/>
    <w:rsid w:val="00F55678"/>
    <w:rsid w:val="00F556EC"/>
    <w:rsid w:val="00F558F1"/>
    <w:rsid w:val="00F5594F"/>
    <w:rsid w:val="00F55BAB"/>
    <w:rsid w:val="00F55EB6"/>
    <w:rsid w:val="00F560B3"/>
    <w:rsid w:val="00F560D6"/>
    <w:rsid w:val="00F562F0"/>
    <w:rsid w:val="00F56503"/>
    <w:rsid w:val="00F56929"/>
    <w:rsid w:val="00F56D82"/>
    <w:rsid w:val="00F56F3D"/>
    <w:rsid w:val="00F57177"/>
    <w:rsid w:val="00F572A6"/>
    <w:rsid w:val="00F57893"/>
    <w:rsid w:val="00F5798D"/>
    <w:rsid w:val="00F57BA6"/>
    <w:rsid w:val="00F57D8B"/>
    <w:rsid w:val="00F57DBB"/>
    <w:rsid w:val="00F57DE2"/>
    <w:rsid w:val="00F60276"/>
    <w:rsid w:val="00F6056B"/>
    <w:rsid w:val="00F6066D"/>
    <w:rsid w:val="00F60777"/>
    <w:rsid w:val="00F607B7"/>
    <w:rsid w:val="00F609BD"/>
    <w:rsid w:val="00F60A39"/>
    <w:rsid w:val="00F60A5A"/>
    <w:rsid w:val="00F60C4C"/>
    <w:rsid w:val="00F60DFC"/>
    <w:rsid w:val="00F611C6"/>
    <w:rsid w:val="00F6141B"/>
    <w:rsid w:val="00F617AD"/>
    <w:rsid w:val="00F618C6"/>
    <w:rsid w:val="00F61983"/>
    <w:rsid w:val="00F61F1F"/>
    <w:rsid w:val="00F623DB"/>
    <w:rsid w:val="00F6242D"/>
    <w:rsid w:val="00F624D0"/>
    <w:rsid w:val="00F62781"/>
    <w:rsid w:val="00F62A4E"/>
    <w:rsid w:val="00F62B60"/>
    <w:rsid w:val="00F62D86"/>
    <w:rsid w:val="00F63201"/>
    <w:rsid w:val="00F63283"/>
    <w:rsid w:val="00F6359B"/>
    <w:rsid w:val="00F63811"/>
    <w:rsid w:val="00F63A00"/>
    <w:rsid w:val="00F63A0F"/>
    <w:rsid w:val="00F63BA0"/>
    <w:rsid w:val="00F63E58"/>
    <w:rsid w:val="00F64098"/>
    <w:rsid w:val="00F6411A"/>
    <w:rsid w:val="00F6422A"/>
    <w:rsid w:val="00F6424E"/>
    <w:rsid w:val="00F6448F"/>
    <w:rsid w:val="00F64501"/>
    <w:rsid w:val="00F64773"/>
    <w:rsid w:val="00F64AAB"/>
    <w:rsid w:val="00F64B91"/>
    <w:rsid w:val="00F64E0F"/>
    <w:rsid w:val="00F651B6"/>
    <w:rsid w:val="00F65482"/>
    <w:rsid w:val="00F65933"/>
    <w:rsid w:val="00F6595F"/>
    <w:rsid w:val="00F659A8"/>
    <w:rsid w:val="00F65C72"/>
    <w:rsid w:val="00F65FE4"/>
    <w:rsid w:val="00F65FFA"/>
    <w:rsid w:val="00F6633D"/>
    <w:rsid w:val="00F6650A"/>
    <w:rsid w:val="00F667B1"/>
    <w:rsid w:val="00F66DB7"/>
    <w:rsid w:val="00F66F4B"/>
    <w:rsid w:val="00F676E1"/>
    <w:rsid w:val="00F67EDD"/>
    <w:rsid w:val="00F7023C"/>
    <w:rsid w:val="00F706E3"/>
    <w:rsid w:val="00F707BB"/>
    <w:rsid w:val="00F709EB"/>
    <w:rsid w:val="00F70C7E"/>
    <w:rsid w:val="00F710FA"/>
    <w:rsid w:val="00F71688"/>
    <w:rsid w:val="00F717A5"/>
    <w:rsid w:val="00F718E4"/>
    <w:rsid w:val="00F71B27"/>
    <w:rsid w:val="00F71D08"/>
    <w:rsid w:val="00F71EC4"/>
    <w:rsid w:val="00F724DA"/>
    <w:rsid w:val="00F724E9"/>
    <w:rsid w:val="00F725AB"/>
    <w:rsid w:val="00F72613"/>
    <w:rsid w:val="00F72C3A"/>
    <w:rsid w:val="00F72F0D"/>
    <w:rsid w:val="00F73199"/>
    <w:rsid w:val="00F731C5"/>
    <w:rsid w:val="00F73264"/>
    <w:rsid w:val="00F732C2"/>
    <w:rsid w:val="00F73331"/>
    <w:rsid w:val="00F73333"/>
    <w:rsid w:val="00F73410"/>
    <w:rsid w:val="00F735E6"/>
    <w:rsid w:val="00F737CA"/>
    <w:rsid w:val="00F738AA"/>
    <w:rsid w:val="00F73AFC"/>
    <w:rsid w:val="00F73B8C"/>
    <w:rsid w:val="00F73CC4"/>
    <w:rsid w:val="00F741C1"/>
    <w:rsid w:val="00F74213"/>
    <w:rsid w:val="00F743DD"/>
    <w:rsid w:val="00F74764"/>
    <w:rsid w:val="00F749BE"/>
    <w:rsid w:val="00F74B1E"/>
    <w:rsid w:val="00F752C2"/>
    <w:rsid w:val="00F7568C"/>
    <w:rsid w:val="00F756D2"/>
    <w:rsid w:val="00F75CCE"/>
    <w:rsid w:val="00F75D01"/>
    <w:rsid w:val="00F75DE7"/>
    <w:rsid w:val="00F75DFD"/>
    <w:rsid w:val="00F7622F"/>
    <w:rsid w:val="00F76607"/>
    <w:rsid w:val="00F76655"/>
    <w:rsid w:val="00F76820"/>
    <w:rsid w:val="00F769F4"/>
    <w:rsid w:val="00F76B94"/>
    <w:rsid w:val="00F76C43"/>
    <w:rsid w:val="00F76FB8"/>
    <w:rsid w:val="00F7701C"/>
    <w:rsid w:val="00F77042"/>
    <w:rsid w:val="00F770AD"/>
    <w:rsid w:val="00F7714F"/>
    <w:rsid w:val="00F7761B"/>
    <w:rsid w:val="00F77737"/>
    <w:rsid w:val="00F7790F"/>
    <w:rsid w:val="00F779A8"/>
    <w:rsid w:val="00F77D1F"/>
    <w:rsid w:val="00F80096"/>
    <w:rsid w:val="00F804E6"/>
    <w:rsid w:val="00F8057D"/>
    <w:rsid w:val="00F805D3"/>
    <w:rsid w:val="00F80639"/>
    <w:rsid w:val="00F809DE"/>
    <w:rsid w:val="00F80A01"/>
    <w:rsid w:val="00F80A51"/>
    <w:rsid w:val="00F80DF4"/>
    <w:rsid w:val="00F81B24"/>
    <w:rsid w:val="00F820FE"/>
    <w:rsid w:val="00F82731"/>
    <w:rsid w:val="00F82BAA"/>
    <w:rsid w:val="00F82FDA"/>
    <w:rsid w:val="00F831AB"/>
    <w:rsid w:val="00F831D8"/>
    <w:rsid w:val="00F8351E"/>
    <w:rsid w:val="00F8366A"/>
    <w:rsid w:val="00F83B2D"/>
    <w:rsid w:val="00F83BDE"/>
    <w:rsid w:val="00F83D15"/>
    <w:rsid w:val="00F83DE1"/>
    <w:rsid w:val="00F83F39"/>
    <w:rsid w:val="00F846A6"/>
    <w:rsid w:val="00F8490C"/>
    <w:rsid w:val="00F8490F"/>
    <w:rsid w:val="00F84A9A"/>
    <w:rsid w:val="00F84C12"/>
    <w:rsid w:val="00F8519A"/>
    <w:rsid w:val="00F853FE"/>
    <w:rsid w:val="00F85438"/>
    <w:rsid w:val="00F857BD"/>
    <w:rsid w:val="00F8586B"/>
    <w:rsid w:val="00F8587F"/>
    <w:rsid w:val="00F858BC"/>
    <w:rsid w:val="00F859A1"/>
    <w:rsid w:val="00F85E47"/>
    <w:rsid w:val="00F85EE1"/>
    <w:rsid w:val="00F8611A"/>
    <w:rsid w:val="00F86488"/>
    <w:rsid w:val="00F865C4"/>
    <w:rsid w:val="00F8694D"/>
    <w:rsid w:val="00F869EA"/>
    <w:rsid w:val="00F86F4E"/>
    <w:rsid w:val="00F87355"/>
    <w:rsid w:val="00F873B0"/>
    <w:rsid w:val="00F874D1"/>
    <w:rsid w:val="00F87775"/>
    <w:rsid w:val="00F877E2"/>
    <w:rsid w:val="00F87828"/>
    <w:rsid w:val="00F87870"/>
    <w:rsid w:val="00F87881"/>
    <w:rsid w:val="00F878D2"/>
    <w:rsid w:val="00F87984"/>
    <w:rsid w:val="00F87CFC"/>
    <w:rsid w:val="00F87F59"/>
    <w:rsid w:val="00F90208"/>
    <w:rsid w:val="00F9020A"/>
    <w:rsid w:val="00F90367"/>
    <w:rsid w:val="00F903E9"/>
    <w:rsid w:val="00F9049A"/>
    <w:rsid w:val="00F9086D"/>
    <w:rsid w:val="00F9090A"/>
    <w:rsid w:val="00F90AF3"/>
    <w:rsid w:val="00F90CBF"/>
    <w:rsid w:val="00F90D56"/>
    <w:rsid w:val="00F90F41"/>
    <w:rsid w:val="00F90FE1"/>
    <w:rsid w:val="00F91500"/>
    <w:rsid w:val="00F915A0"/>
    <w:rsid w:val="00F916BD"/>
    <w:rsid w:val="00F9174F"/>
    <w:rsid w:val="00F9183D"/>
    <w:rsid w:val="00F9188A"/>
    <w:rsid w:val="00F918FD"/>
    <w:rsid w:val="00F91C0A"/>
    <w:rsid w:val="00F91D1C"/>
    <w:rsid w:val="00F91F23"/>
    <w:rsid w:val="00F92031"/>
    <w:rsid w:val="00F921B9"/>
    <w:rsid w:val="00F9229C"/>
    <w:rsid w:val="00F924AF"/>
    <w:rsid w:val="00F92647"/>
    <w:rsid w:val="00F92759"/>
    <w:rsid w:val="00F9284D"/>
    <w:rsid w:val="00F92903"/>
    <w:rsid w:val="00F929AB"/>
    <w:rsid w:val="00F92B68"/>
    <w:rsid w:val="00F92C7D"/>
    <w:rsid w:val="00F92E3E"/>
    <w:rsid w:val="00F92F80"/>
    <w:rsid w:val="00F93102"/>
    <w:rsid w:val="00F931DC"/>
    <w:rsid w:val="00F9330C"/>
    <w:rsid w:val="00F93528"/>
    <w:rsid w:val="00F93567"/>
    <w:rsid w:val="00F93741"/>
    <w:rsid w:val="00F939BD"/>
    <w:rsid w:val="00F93A04"/>
    <w:rsid w:val="00F93E39"/>
    <w:rsid w:val="00F94040"/>
    <w:rsid w:val="00F94774"/>
    <w:rsid w:val="00F9489D"/>
    <w:rsid w:val="00F94D51"/>
    <w:rsid w:val="00F94D97"/>
    <w:rsid w:val="00F94E36"/>
    <w:rsid w:val="00F95958"/>
    <w:rsid w:val="00F9599F"/>
    <w:rsid w:val="00F959E2"/>
    <w:rsid w:val="00F95C74"/>
    <w:rsid w:val="00F95C9B"/>
    <w:rsid w:val="00F95CFD"/>
    <w:rsid w:val="00F95D07"/>
    <w:rsid w:val="00F95E04"/>
    <w:rsid w:val="00F960E1"/>
    <w:rsid w:val="00F9633C"/>
    <w:rsid w:val="00F965F1"/>
    <w:rsid w:val="00F96ADC"/>
    <w:rsid w:val="00F96E67"/>
    <w:rsid w:val="00F96EB2"/>
    <w:rsid w:val="00F97536"/>
    <w:rsid w:val="00F9771C"/>
    <w:rsid w:val="00F977CE"/>
    <w:rsid w:val="00F978A2"/>
    <w:rsid w:val="00F978DA"/>
    <w:rsid w:val="00F97941"/>
    <w:rsid w:val="00F97ADD"/>
    <w:rsid w:val="00F97E24"/>
    <w:rsid w:val="00F97F28"/>
    <w:rsid w:val="00F97FCF"/>
    <w:rsid w:val="00F97FDF"/>
    <w:rsid w:val="00FA0463"/>
    <w:rsid w:val="00FA04D8"/>
    <w:rsid w:val="00FA0905"/>
    <w:rsid w:val="00FA093B"/>
    <w:rsid w:val="00FA0969"/>
    <w:rsid w:val="00FA0B07"/>
    <w:rsid w:val="00FA0BEC"/>
    <w:rsid w:val="00FA0CB8"/>
    <w:rsid w:val="00FA1046"/>
    <w:rsid w:val="00FA130B"/>
    <w:rsid w:val="00FA1336"/>
    <w:rsid w:val="00FA1558"/>
    <w:rsid w:val="00FA15B2"/>
    <w:rsid w:val="00FA15B9"/>
    <w:rsid w:val="00FA18BB"/>
    <w:rsid w:val="00FA1BBD"/>
    <w:rsid w:val="00FA1C23"/>
    <w:rsid w:val="00FA1D4C"/>
    <w:rsid w:val="00FA1DF9"/>
    <w:rsid w:val="00FA1E23"/>
    <w:rsid w:val="00FA20CA"/>
    <w:rsid w:val="00FA2155"/>
    <w:rsid w:val="00FA23C7"/>
    <w:rsid w:val="00FA23F2"/>
    <w:rsid w:val="00FA25AA"/>
    <w:rsid w:val="00FA25D0"/>
    <w:rsid w:val="00FA27F4"/>
    <w:rsid w:val="00FA29A7"/>
    <w:rsid w:val="00FA29CC"/>
    <w:rsid w:val="00FA2DE7"/>
    <w:rsid w:val="00FA2EB7"/>
    <w:rsid w:val="00FA302B"/>
    <w:rsid w:val="00FA30C8"/>
    <w:rsid w:val="00FA31C2"/>
    <w:rsid w:val="00FA35CB"/>
    <w:rsid w:val="00FA3A2F"/>
    <w:rsid w:val="00FA3ABC"/>
    <w:rsid w:val="00FA3D72"/>
    <w:rsid w:val="00FA3DC8"/>
    <w:rsid w:val="00FA4487"/>
    <w:rsid w:val="00FA4659"/>
    <w:rsid w:val="00FA471B"/>
    <w:rsid w:val="00FA4828"/>
    <w:rsid w:val="00FA483D"/>
    <w:rsid w:val="00FA48E6"/>
    <w:rsid w:val="00FA4B87"/>
    <w:rsid w:val="00FA4BC5"/>
    <w:rsid w:val="00FA4C11"/>
    <w:rsid w:val="00FA4FE8"/>
    <w:rsid w:val="00FA5129"/>
    <w:rsid w:val="00FA5273"/>
    <w:rsid w:val="00FA552E"/>
    <w:rsid w:val="00FA5796"/>
    <w:rsid w:val="00FA57A9"/>
    <w:rsid w:val="00FA57E3"/>
    <w:rsid w:val="00FA5820"/>
    <w:rsid w:val="00FA5CB7"/>
    <w:rsid w:val="00FA5DD5"/>
    <w:rsid w:val="00FA5F7F"/>
    <w:rsid w:val="00FA632B"/>
    <w:rsid w:val="00FA63A9"/>
    <w:rsid w:val="00FA6474"/>
    <w:rsid w:val="00FA64A2"/>
    <w:rsid w:val="00FA64C6"/>
    <w:rsid w:val="00FA653D"/>
    <w:rsid w:val="00FA66B5"/>
    <w:rsid w:val="00FA66CB"/>
    <w:rsid w:val="00FA6702"/>
    <w:rsid w:val="00FA67A2"/>
    <w:rsid w:val="00FA6D06"/>
    <w:rsid w:val="00FA71A4"/>
    <w:rsid w:val="00FA7253"/>
    <w:rsid w:val="00FA73F5"/>
    <w:rsid w:val="00FA7747"/>
    <w:rsid w:val="00FA77E3"/>
    <w:rsid w:val="00FA7BA2"/>
    <w:rsid w:val="00FA7D07"/>
    <w:rsid w:val="00FA7DF5"/>
    <w:rsid w:val="00FA7F66"/>
    <w:rsid w:val="00FA7F75"/>
    <w:rsid w:val="00FA7FB7"/>
    <w:rsid w:val="00FB006B"/>
    <w:rsid w:val="00FB008D"/>
    <w:rsid w:val="00FB00F4"/>
    <w:rsid w:val="00FB01CF"/>
    <w:rsid w:val="00FB032D"/>
    <w:rsid w:val="00FB0442"/>
    <w:rsid w:val="00FB04B4"/>
    <w:rsid w:val="00FB0513"/>
    <w:rsid w:val="00FB06F5"/>
    <w:rsid w:val="00FB072A"/>
    <w:rsid w:val="00FB0AD7"/>
    <w:rsid w:val="00FB0B9D"/>
    <w:rsid w:val="00FB0D19"/>
    <w:rsid w:val="00FB100F"/>
    <w:rsid w:val="00FB1286"/>
    <w:rsid w:val="00FB158A"/>
    <w:rsid w:val="00FB16CE"/>
    <w:rsid w:val="00FB180B"/>
    <w:rsid w:val="00FB1C9D"/>
    <w:rsid w:val="00FB1E8B"/>
    <w:rsid w:val="00FB1EF7"/>
    <w:rsid w:val="00FB1F0F"/>
    <w:rsid w:val="00FB217E"/>
    <w:rsid w:val="00FB2369"/>
    <w:rsid w:val="00FB24F5"/>
    <w:rsid w:val="00FB25BD"/>
    <w:rsid w:val="00FB261C"/>
    <w:rsid w:val="00FB266B"/>
    <w:rsid w:val="00FB27EF"/>
    <w:rsid w:val="00FB2936"/>
    <w:rsid w:val="00FB2AEA"/>
    <w:rsid w:val="00FB2B85"/>
    <w:rsid w:val="00FB2C5D"/>
    <w:rsid w:val="00FB30AD"/>
    <w:rsid w:val="00FB31FC"/>
    <w:rsid w:val="00FB3446"/>
    <w:rsid w:val="00FB346C"/>
    <w:rsid w:val="00FB361C"/>
    <w:rsid w:val="00FB368B"/>
    <w:rsid w:val="00FB3AD8"/>
    <w:rsid w:val="00FB3CB8"/>
    <w:rsid w:val="00FB3E3C"/>
    <w:rsid w:val="00FB3E91"/>
    <w:rsid w:val="00FB3EAD"/>
    <w:rsid w:val="00FB408E"/>
    <w:rsid w:val="00FB48D0"/>
    <w:rsid w:val="00FB4ACA"/>
    <w:rsid w:val="00FB4B1E"/>
    <w:rsid w:val="00FB4BD7"/>
    <w:rsid w:val="00FB4CBF"/>
    <w:rsid w:val="00FB4E90"/>
    <w:rsid w:val="00FB4ECA"/>
    <w:rsid w:val="00FB502B"/>
    <w:rsid w:val="00FB5422"/>
    <w:rsid w:val="00FB5446"/>
    <w:rsid w:val="00FB5991"/>
    <w:rsid w:val="00FB5B09"/>
    <w:rsid w:val="00FB5C3F"/>
    <w:rsid w:val="00FB5D81"/>
    <w:rsid w:val="00FB5E39"/>
    <w:rsid w:val="00FB640F"/>
    <w:rsid w:val="00FB6A37"/>
    <w:rsid w:val="00FB6AFD"/>
    <w:rsid w:val="00FB6C26"/>
    <w:rsid w:val="00FB6F95"/>
    <w:rsid w:val="00FB710F"/>
    <w:rsid w:val="00FB73EC"/>
    <w:rsid w:val="00FB74D5"/>
    <w:rsid w:val="00FB77D8"/>
    <w:rsid w:val="00FB799A"/>
    <w:rsid w:val="00FB7BD2"/>
    <w:rsid w:val="00FB7CD7"/>
    <w:rsid w:val="00FC03A2"/>
    <w:rsid w:val="00FC060D"/>
    <w:rsid w:val="00FC09EF"/>
    <w:rsid w:val="00FC0C1E"/>
    <w:rsid w:val="00FC11E5"/>
    <w:rsid w:val="00FC14AC"/>
    <w:rsid w:val="00FC1566"/>
    <w:rsid w:val="00FC16C5"/>
    <w:rsid w:val="00FC1A87"/>
    <w:rsid w:val="00FC1BF9"/>
    <w:rsid w:val="00FC1D0B"/>
    <w:rsid w:val="00FC1E21"/>
    <w:rsid w:val="00FC224F"/>
    <w:rsid w:val="00FC2448"/>
    <w:rsid w:val="00FC2455"/>
    <w:rsid w:val="00FC250D"/>
    <w:rsid w:val="00FC2662"/>
    <w:rsid w:val="00FC29BC"/>
    <w:rsid w:val="00FC29DB"/>
    <w:rsid w:val="00FC2A26"/>
    <w:rsid w:val="00FC2CC6"/>
    <w:rsid w:val="00FC2DF4"/>
    <w:rsid w:val="00FC2E79"/>
    <w:rsid w:val="00FC3158"/>
    <w:rsid w:val="00FC31D5"/>
    <w:rsid w:val="00FC3399"/>
    <w:rsid w:val="00FC345C"/>
    <w:rsid w:val="00FC3C2D"/>
    <w:rsid w:val="00FC3D10"/>
    <w:rsid w:val="00FC3D39"/>
    <w:rsid w:val="00FC3DC5"/>
    <w:rsid w:val="00FC4180"/>
    <w:rsid w:val="00FC4405"/>
    <w:rsid w:val="00FC4987"/>
    <w:rsid w:val="00FC49CC"/>
    <w:rsid w:val="00FC4B4C"/>
    <w:rsid w:val="00FC4BAE"/>
    <w:rsid w:val="00FC4CDE"/>
    <w:rsid w:val="00FC503B"/>
    <w:rsid w:val="00FC505B"/>
    <w:rsid w:val="00FC5774"/>
    <w:rsid w:val="00FC5923"/>
    <w:rsid w:val="00FC5A22"/>
    <w:rsid w:val="00FC5C64"/>
    <w:rsid w:val="00FC5E8A"/>
    <w:rsid w:val="00FC5FAC"/>
    <w:rsid w:val="00FC6809"/>
    <w:rsid w:val="00FC7831"/>
    <w:rsid w:val="00FC7DB3"/>
    <w:rsid w:val="00FC7E55"/>
    <w:rsid w:val="00FD011B"/>
    <w:rsid w:val="00FD0226"/>
    <w:rsid w:val="00FD04A4"/>
    <w:rsid w:val="00FD06BE"/>
    <w:rsid w:val="00FD071A"/>
    <w:rsid w:val="00FD0738"/>
    <w:rsid w:val="00FD0AA3"/>
    <w:rsid w:val="00FD0AD0"/>
    <w:rsid w:val="00FD0BBD"/>
    <w:rsid w:val="00FD0C87"/>
    <w:rsid w:val="00FD0F53"/>
    <w:rsid w:val="00FD1123"/>
    <w:rsid w:val="00FD137E"/>
    <w:rsid w:val="00FD1B70"/>
    <w:rsid w:val="00FD1E87"/>
    <w:rsid w:val="00FD22A2"/>
    <w:rsid w:val="00FD22A4"/>
    <w:rsid w:val="00FD2389"/>
    <w:rsid w:val="00FD23A0"/>
    <w:rsid w:val="00FD25A0"/>
    <w:rsid w:val="00FD28A6"/>
    <w:rsid w:val="00FD295C"/>
    <w:rsid w:val="00FD2A42"/>
    <w:rsid w:val="00FD2C22"/>
    <w:rsid w:val="00FD2CBB"/>
    <w:rsid w:val="00FD2F59"/>
    <w:rsid w:val="00FD31DD"/>
    <w:rsid w:val="00FD3593"/>
    <w:rsid w:val="00FD3709"/>
    <w:rsid w:val="00FD4002"/>
    <w:rsid w:val="00FD441F"/>
    <w:rsid w:val="00FD463A"/>
    <w:rsid w:val="00FD48CA"/>
    <w:rsid w:val="00FD4A5F"/>
    <w:rsid w:val="00FD4BD9"/>
    <w:rsid w:val="00FD4C83"/>
    <w:rsid w:val="00FD50AA"/>
    <w:rsid w:val="00FD560B"/>
    <w:rsid w:val="00FD58BD"/>
    <w:rsid w:val="00FD5AC6"/>
    <w:rsid w:val="00FD5BE4"/>
    <w:rsid w:val="00FD5C5F"/>
    <w:rsid w:val="00FD5DDD"/>
    <w:rsid w:val="00FD5F1A"/>
    <w:rsid w:val="00FD61DC"/>
    <w:rsid w:val="00FD6210"/>
    <w:rsid w:val="00FD6549"/>
    <w:rsid w:val="00FD6621"/>
    <w:rsid w:val="00FD678F"/>
    <w:rsid w:val="00FD692C"/>
    <w:rsid w:val="00FD69FF"/>
    <w:rsid w:val="00FD6AE0"/>
    <w:rsid w:val="00FD6D75"/>
    <w:rsid w:val="00FD6D77"/>
    <w:rsid w:val="00FD6D78"/>
    <w:rsid w:val="00FD6EF3"/>
    <w:rsid w:val="00FD7221"/>
    <w:rsid w:val="00FD7260"/>
    <w:rsid w:val="00FD7381"/>
    <w:rsid w:val="00FD7461"/>
    <w:rsid w:val="00FD7767"/>
    <w:rsid w:val="00FD78C0"/>
    <w:rsid w:val="00FD7C28"/>
    <w:rsid w:val="00FD7DA1"/>
    <w:rsid w:val="00FE020A"/>
    <w:rsid w:val="00FE0212"/>
    <w:rsid w:val="00FE02E4"/>
    <w:rsid w:val="00FE0691"/>
    <w:rsid w:val="00FE0BBD"/>
    <w:rsid w:val="00FE0EE6"/>
    <w:rsid w:val="00FE0F43"/>
    <w:rsid w:val="00FE0FA5"/>
    <w:rsid w:val="00FE0FC2"/>
    <w:rsid w:val="00FE12CD"/>
    <w:rsid w:val="00FE14CB"/>
    <w:rsid w:val="00FE16E2"/>
    <w:rsid w:val="00FE17D7"/>
    <w:rsid w:val="00FE1C25"/>
    <w:rsid w:val="00FE1CEF"/>
    <w:rsid w:val="00FE1FDB"/>
    <w:rsid w:val="00FE2076"/>
    <w:rsid w:val="00FE21BB"/>
    <w:rsid w:val="00FE21BD"/>
    <w:rsid w:val="00FE2380"/>
    <w:rsid w:val="00FE24DF"/>
    <w:rsid w:val="00FE29C4"/>
    <w:rsid w:val="00FE2AB8"/>
    <w:rsid w:val="00FE2F1B"/>
    <w:rsid w:val="00FE301A"/>
    <w:rsid w:val="00FE33B9"/>
    <w:rsid w:val="00FE37AF"/>
    <w:rsid w:val="00FE403E"/>
    <w:rsid w:val="00FE421B"/>
    <w:rsid w:val="00FE4240"/>
    <w:rsid w:val="00FE4887"/>
    <w:rsid w:val="00FE4AF5"/>
    <w:rsid w:val="00FE4D22"/>
    <w:rsid w:val="00FE53E2"/>
    <w:rsid w:val="00FE55E8"/>
    <w:rsid w:val="00FE578C"/>
    <w:rsid w:val="00FE5B47"/>
    <w:rsid w:val="00FE5C88"/>
    <w:rsid w:val="00FE5D4B"/>
    <w:rsid w:val="00FE5E3B"/>
    <w:rsid w:val="00FE5FAD"/>
    <w:rsid w:val="00FE5FC3"/>
    <w:rsid w:val="00FE606B"/>
    <w:rsid w:val="00FE6102"/>
    <w:rsid w:val="00FE6465"/>
    <w:rsid w:val="00FE6564"/>
    <w:rsid w:val="00FE661F"/>
    <w:rsid w:val="00FE693A"/>
    <w:rsid w:val="00FE6A40"/>
    <w:rsid w:val="00FE6B51"/>
    <w:rsid w:val="00FE6B64"/>
    <w:rsid w:val="00FE6D6D"/>
    <w:rsid w:val="00FE71CC"/>
    <w:rsid w:val="00FE71CE"/>
    <w:rsid w:val="00FE72D6"/>
    <w:rsid w:val="00FE7546"/>
    <w:rsid w:val="00FE75D6"/>
    <w:rsid w:val="00FE76AA"/>
    <w:rsid w:val="00FE79BB"/>
    <w:rsid w:val="00FE7E9D"/>
    <w:rsid w:val="00FE7EE6"/>
    <w:rsid w:val="00FF0019"/>
    <w:rsid w:val="00FF0057"/>
    <w:rsid w:val="00FF00CF"/>
    <w:rsid w:val="00FF027A"/>
    <w:rsid w:val="00FF0574"/>
    <w:rsid w:val="00FF0664"/>
    <w:rsid w:val="00FF0D2D"/>
    <w:rsid w:val="00FF0E74"/>
    <w:rsid w:val="00FF11AD"/>
    <w:rsid w:val="00FF15A0"/>
    <w:rsid w:val="00FF16FC"/>
    <w:rsid w:val="00FF1977"/>
    <w:rsid w:val="00FF1B3D"/>
    <w:rsid w:val="00FF1BCD"/>
    <w:rsid w:val="00FF1BF3"/>
    <w:rsid w:val="00FF1CFB"/>
    <w:rsid w:val="00FF2230"/>
    <w:rsid w:val="00FF2264"/>
    <w:rsid w:val="00FF27C1"/>
    <w:rsid w:val="00FF28BF"/>
    <w:rsid w:val="00FF2C66"/>
    <w:rsid w:val="00FF2C99"/>
    <w:rsid w:val="00FF2CEE"/>
    <w:rsid w:val="00FF2E8C"/>
    <w:rsid w:val="00FF2F0F"/>
    <w:rsid w:val="00FF31F4"/>
    <w:rsid w:val="00FF336F"/>
    <w:rsid w:val="00FF338A"/>
    <w:rsid w:val="00FF33E2"/>
    <w:rsid w:val="00FF34A4"/>
    <w:rsid w:val="00FF34F8"/>
    <w:rsid w:val="00FF3615"/>
    <w:rsid w:val="00FF386C"/>
    <w:rsid w:val="00FF3D00"/>
    <w:rsid w:val="00FF3E3F"/>
    <w:rsid w:val="00FF3F74"/>
    <w:rsid w:val="00FF40AA"/>
    <w:rsid w:val="00FF40F9"/>
    <w:rsid w:val="00FF42BC"/>
    <w:rsid w:val="00FF452F"/>
    <w:rsid w:val="00FF4C42"/>
    <w:rsid w:val="00FF4F79"/>
    <w:rsid w:val="00FF50DE"/>
    <w:rsid w:val="00FF52DE"/>
    <w:rsid w:val="00FF556D"/>
    <w:rsid w:val="00FF55B9"/>
    <w:rsid w:val="00FF5713"/>
    <w:rsid w:val="00FF5CD4"/>
    <w:rsid w:val="00FF5D4A"/>
    <w:rsid w:val="00FF5F4D"/>
    <w:rsid w:val="00FF5F6B"/>
    <w:rsid w:val="00FF5F99"/>
    <w:rsid w:val="00FF635E"/>
    <w:rsid w:val="00FF639B"/>
    <w:rsid w:val="00FF6521"/>
    <w:rsid w:val="00FF65A1"/>
    <w:rsid w:val="00FF6735"/>
    <w:rsid w:val="00FF6749"/>
    <w:rsid w:val="00FF6757"/>
    <w:rsid w:val="00FF6AE8"/>
    <w:rsid w:val="00FF6B75"/>
    <w:rsid w:val="00FF6B81"/>
    <w:rsid w:val="00FF6BD3"/>
    <w:rsid w:val="00FF7062"/>
    <w:rsid w:val="00FF70D2"/>
    <w:rsid w:val="00FF73DB"/>
    <w:rsid w:val="00FF75F3"/>
    <w:rsid w:val="00FF771C"/>
    <w:rsid w:val="00FF78BB"/>
    <w:rsid w:val="00FF78CE"/>
    <w:rsid w:val="014C96E8"/>
    <w:rsid w:val="0977794D"/>
    <w:rsid w:val="0B8A7966"/>
    <w:rsid w:val="0BD30FCC"/>
    <w:rsid w:val="0C4E4914"/>
    <w:rsid w:val="0CB3E1A0"/>
    <w:rsid w:val="10737707"/>
    <w:rsid w:val="14C99277"/>
    <w:rsid w:val="1D85F3D0"/>
    <w:rsid w:val="2092B747"/>
    <w:rsid w:val="20E4F796"/>
    <w:rsid w:val="22891A24"/>
    <w:rsid w:val="24FEEBAB"/>
    <w:rsid w:val="27BFD497"/>
    <w:rsid w:val="2AA36EA2"/>
    <w:rsid w:val="384D428A"/>
    <w:rsid w:val="3974AA30"/>
    <w:rsid w:val="3CD788A5"/>
    <w:rsid w:val="429FD52A"/>
    <w:rsid w:val="43493EF7"/>
    <w:rsid w:val="439E0DB9"/>
    <w:rsid w:val="4620271A"/>
    <w:rsid w:val="522DFEED"/>
    <w:rsid w:val="52A77B42"/>
    <w:rsid w:val="543D5CA1"/>
    <w:rsid w:val="54FC1C8E"/>
    <w:rsid w:val="5855AD8E"/>
    <w:rsid w:val="5CFDC104"/>
    <w:rsid w:val="60781E2D"/>
    <w:rsid w:val="60DD0A8D"/>
    <w:rsid w:val="635F9DC2"/>
    <w:rsid w:val="64663943"/>
    <w:rsid w:val="697A5C7D"/>
    <w:rsid w:val="6AD6D97B"/>
    <w:rsid w:val="7298D99E"/>
    <w:rsid w:val="72DEF563"/>
    <w:rsid w:val="7CD19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FB18DF"/>
  <w15:chartTrackingRefBased/>
  <w15:docId w15:val="{C74791B9-157C-43FC-A424-F4864D68F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704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character" w:customStyle="1" w:styleId="Heading4Char">
    <w:name w:val="Heading 4 Char"/>
    <w:link w:val="Heading4"/>
    <w:uiPriority w:val="99"/>
    <w:locked/>
    <w:rsid w:val="00005965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F693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005965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005965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005965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5965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0596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numPr>
        <w:numId w:val="16"/>
      </w:numPr>
      <w:tabs>
        <w:tab w:val="left" w:pos="284"/>
      </w:tabs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005965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3227B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5965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5965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596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5965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596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5965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05965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5965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60F63"/>
    <w:pPr>
      <w:ind w:left="540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uiPriority w:val="99"/>
    <w:rsid w:val="00860F63"/>
    <w:rPr>
      <w:rFonts w:ascii="Angsana New" w:hAnsi="Angsana New"/>
      <w:bCs/>
      <w:i/>
      <w:iCs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005965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uiPriority w:val="99"/>
    <w:rsid w:val="00AB2E65"/>
    <w:rPr>
      <w:rFonts w:cs="EucrosiaUPC"/>
      <w:b/>
      <w:bCs/>
      <w:sz w:val="32"/>
      <w:szCs w:val="32"/>
    </w:rPr>
  </w:style>
  <w:style w:type="character" w:customStyle="1" w:styleId="Heading5Char">
    <w:name w:val="Heading 5 Char"/>
    <w:uiPriority w:val="99"/>
    <w:locked/>
    <w:rsid w:val="002B7D34"/>
    <w:rPr>
      <w:rFonts w:cs="EucrosiaUPC"/>
      <w:b/>
      <w:bCs/>
      <w:sz w:val="32"/>
      <w:szCs w:val="32"/>
      <w:lang w:bidi="th-TH"/>
    </w:rPr>
  </w:style>
  <w:style w:type="character" w:customStyle="1" w:styleId="shorttext1">
    <w:name w:val="short_text1"/>
    <w:uiPriority w:val="99"/>
    <w:rsid w:val="0000596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5965"/>
    <w:rPr>
      <w:rFonts w:cs="Times New Roman"/>
    </w:rPr>
  </w:style>
  <w:style w:type="character" w:customStyle="1" w:styleId="gt-icon-text1">
    <w:name w:val="gt-icon-text1"/>
    <w:uiPriority w:val="99"/>
    <w:rsid w:val="00005965"/>
    <w:rPr>
      <w:rFonts w:cs="Times New Roman"/>
    </w:rPr>
  </w:style>
  <w:style w:type="character" w:customStyle="1" w:styleId="shorttext">
    <w:name w:val="short_text"/>
    <w:uiPriority w:val="99"/>
    <w:rsid w:val="00005965"/>
    <w:rPr>
      <w:rFonts w:cs="Times New Roman"/>
    </w:rPr>
  </w:style>
  <w:style w:type="character" w:customStyle="1" w:styleId="longtext">
    <w:name w:val="long_text"/>
    <w:uiPriority w:val="99"/>
    <w:rsid w:val="00005965"/>
    <w:rPr>
      <w:rFonts w:cs="Times New Roman"/>
    </w:rPr>
  </w:style>
  <w:style w:type="character" w:styleId="CommentReference">
    <w:name w:val="annotation reference"/>
    <w:uiPriority w:val="99"/>
    <w:rsid w:val="0000596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5965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0596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0596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05965"/>
    <w:rPr>
      <w:rFonts w:ascii="Arial" w:hAnsi="Arial"/>
      <w:b/>
      <w:bCs/>
      <w:szCs w:val="25"/>
    </w:rPr>
  </w:style>
  <w:style w:type="paragraph" w:customStyle="1" w:styleId="FSBlank">
    <w:name w:val="FS_Blank"/>
    <w:basedOn w:val="Normal"/>
    <w:link w:val="FSBlankChar"/>
    <w:qFormat/>
    <w:rsid w:val="00616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616607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F60A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F60A5A"/>
    <w:rPr>
      <w:rFonts w:ascii="Angsana New" w:eastAsia="MS Mincho" w:hAnsi="Angsana New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1042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790E2C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905892"/>
  </w:style>
  <w:style w:type="paragraph" w:styleId="NoSpacing">
    <w:name w:val="No Spacing"/>
    <w:uiPriority w:val="1"/>
    <w:qFormat/>
    <w:rsid w:val="006578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7FBD"/>
    <w:rPr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7FB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7FBD"/>
    <w:rPr>
      <w:rFonts w:ascii="Arial" w:hAnsi="Arial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477FBD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477FBD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7FBD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477FBD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7FBD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7FBD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77FBD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7FBD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477FBD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477FBD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7FBD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7FBD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7FBD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7FBD"/>
    <w:rPr>
      <w:rFonts w:ascii="Consolas" w:hAnsi="Consolas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477FBD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7FB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7FBD"/>
    <w:rPr>
      <w:rFonts w:ascii="Arial" w:hAnsi="Arial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477FBD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477FBD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477FBD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477FBD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477FBD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477FBD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477FBD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477FBD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477FBD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477FBD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7F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7FBD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7FBD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7FBD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477FBD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477FBD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7FBD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7FBD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7FB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7FB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477FB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477FBD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477FBD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7FBD"/>
    <w:pPr>
      <w:keepLines/>
      <w:shd w:val="clear" w:color="auto" w:fill="auto"/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BB3A52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8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2E501A-E608-4C2A-9BE3-8A6360ADFA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1C6578-5EBD-4643-8111-AA73D457DF9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EDBA5D-E939-438C-A093-AD1CDA4201E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4C386A6A-1726-4B7F-99B7-DFB1F5C3865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4</Pages>
  <Words>2610</Words>
  <Characters>14882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Aree, Gorpinpaitoon</dc:creator>
  <cp:keywords/>
  <dc:description/>
  <cp:lastModifiedBy>Somjai, Nigonyanont</cp:lastModifiedBy>
  <cp:revision>2</cp:revision>
  <cp:lastPrinted>2026-08-13T06:04:00Z</cp:lastPrinted>
  <dcterms:created xsi:type="dcterms:W3CDTF">2026-08-13T10:04:00Z</dcterms:created>
  <dcterms:modified xsi:type="dcterms:W3CDTF">2026-08-13T10:04:00Z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2022-11-02T14:09:49Z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3bff4e3e-a438-4869-9ef7-ad0ac09be084</vt:lpwstr>
  </property>
  <property fmtid="{D5CDD505-2E9C-101B-9397-08002B2CF9AE}" pid="9" name="MSIP_Label_4ed8881d-4062-46d6-b0ca-1cc939420954_ContentBits">
    <vt:lpwstr>0</vt:lpwstr>
  </property>
  <property fmtid="{D5CDD505-2E9C-101B-9397-08002B2CF9AE}" pid="10" name="GrammarlyDocumentId">
    <vt:lpwstr>26ce951613066dd098019fd1aa0577f2c5a4bfab5efbb3a7eb36f91ffbe5e532</vt:lpwstr>
  </property>
  <property fmtid="{D5CDD505-2E9C-101B-9397-08002B2CF9AE}" pid="11" name="ContentTypeId">
    <vt:lpwstr>0x010100FC3C573FF70E394A86433F5E112C33AA</vt:lpwstr>
  </property>
</Properties>
</file>