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075"/>
      </w:tblGrid>
      <w:tr w:rsidR="009F4C22" w:rsidRPr="003702A2" w14:paraId="1F72DE1E" w14:textId="77777777" w:rsidTr="009E7BFA">
        <w:tc>
          <w:tcPr>
            <w:tcW w:w="1458" w:type="dxa"/>
          </w:tcPr>
          <w:p w14:paraId="28230BBB" w14:textId="393F1132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sz w:val="22"/>
                <w:szCs w:val="22"/>
              </w:rPr>
              <w:t>Note</w:t>
            </w:r>
          </w:p>
        </w:tc>
        <w:tc>
          <w:tcPr>
            <w:tcW w:w="8075" w:type="dxa"/>
          </w:tcPr>
          <w:p w14:paraId="6385CF69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sz w:val="22"/>
                <w:szCs w:val="22"/>
              </w:rPr>
              <w:t>Contents</w:t>
            </w:r>
          </w:p>
        </w:tc>
      </w:tr>
      <w:tr w:rsidR="009F4C22" w:rsidRPr="003702A2" w14:paraId="3A3461B4" w14:textId="77777777" w:rsidTr="009E7BFA">
        <w:tc>
          <w:tcPr>
            <w:tcW w:w="1458" w:type="dxa"/>
          </w:tcPr>
          <w:p w14:paraId="14BFD8C0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1EEB0BE7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9F4C22" w:rsidRPr="003702A2" w14:paraId="2C7355CA" w14:textId="77777777" w:rsidTr="009E7BFA">
        <w:trPr>
          <w:trHeight w:val="56"/>
        </w:trPr>
        <w:tc>
          <w:tcPr>
            <w:tcW w:w="1458" w:type="dxa"/>
          </w:tcPr>
          <w:p w14:paraId="63A4EA64" w14:textId="6EDF1441" w:rsidR="009F4C22" w:rsidRPr="005105C1" w:rsidRDefault="004C5650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8075" w:type="dxa"/>
          </w:tcPr>
          <w:p w14:paraId="48C0EDE5" w14:textId="77777777" w:rsidR="009F4C22" w:rsidRPr="00BA6911" w:rsidRDefault="009F4C22" w:rsidP="005105C1">
            <w:pPr>
              <w:pStyle w:val="index"/>
              <w:tabs>
                <w:tab w:val="clear" w:pos="643"/>
                <w:tab w:val="clear" w:pos="1134"/>
                <w:tab w:val="num" w:pos="1170"/>
              </w:tabs>
              <w:spacing w:after="0" w:line="240" w:lineRule="atLeast"/>
              <w:outlineLvl w:val="0"/>
              <w:rPr>
                <w:lang w:val="en-US"/>
              </w:rPr>
            </w:pPr>
            <w:r w:rsidRPr="005105C1">
              <w:t>Basis of preparation of the interim financial statements</w:t>
            </w:r>
          </w:p>
        </w:tc>
      </w:tr>
      <w:tr w:rsidR="00425988" w:rsidRPr="003702A2" w14:paraId="41D20FD0" w14:textId="77777777" w:rsidTr="009E7BFA">
        <w:tc>
          <w:tcPr>
            <w:tcW w:w="1458" w:type="dxa"/>
          </w:tcPr>
          <w:p w14:paraId="5FAEF9ED" w14:textId="7CB828A2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8075" w:type="dxa"/>
          </w:tcPr>
          <w:p w14:paraId="56B6E73E" w14:textId="77777777" w:rsidR="00425988" w:rsidRPr="00BA691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 w:cstheme="minorBidi"/>
                <w:b w:val="0"/>
                <w:bCs w:val="0"/>
                <w:sz w:val="22"/>
                <w:szCs w:val="22"/>
                <w:cs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Related parties</w:t>
            </w:r>
          </w:p>
        </w:tc>
      </w:tr>
      <w:tr w:rsidR="00425988" w:rsidRPr="003702A2" w14:paraId="54B911A2" w14:textId="77777777" w:rsidTr="009E7BFA">
        <w:tc>
          <w:tcPr>
            <w:tcW w:w="1458" w:type="dxa"/>
          </w:tcPr>
          <w:p w14:paraId="32B573AF" w14:textId="39B9240B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8075" w:type="dxa"/>
          </w:tcPr>
          <w:p w14:paraId="7623C13C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Trade accounts receivable</w:t>
            </w:r>
          </w:p>
        </w:tc>
      </w:tr>
      <w:tr w:rsidR="00880DBE" w:rsidRPr="003702A2" w14:paraId="1C2C6D0A" w14:textId="77777777" w:rsidTr="009E7BFA">
        <w:tc>
          <w:tcPr>
            <w:tcW w:w="1458" w:type="dxa"/>
          </w:tcPr>
          <w:p w14:paraId="5AE650FC" w14:textId="705C9707" w:rsidR="00880DBE" w:rsidRPr="005105C1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8075" w:type="dxa"/>
          </w:tcPr>
          <w:p w14:paraId="50BDCB48" w14:textId="542D7014" w:rsidR="00880DBE" w:rsidRPr="00A15227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 w:cstheme="minorBidi"/>
                <w:b w:val="0"/>
                <w:bCs w:val="0"/>
                <w:sz w:val="22"/>
                <w:szCs w:val="22"/>
                <w:cs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Investment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in joint venture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</w:p>
        </w:tc>
      </w:tr>
      <w:tr w:rsidR="00880DBE" w:rsidRPr="003702A2" w14:paraId="56815DD3" w14:textId="77777777" w:rsidTr="009E7BFA">
        <w:tc>
          <w:tcPr>
            <w:tcW w:w="1458" w:type="dxa"/>
          </w:tcPr>
          <w:p w14:paraId="6F5FD0FA" w14:textId="428138D3" w:rsidR="00880DBE" w:rsidRPr="005105C1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8075" w:type="dxa"/>
          </w:tcPr>
          <w:p w14:paraId="49E0F770" w14:textId="0098DDA0" w:rsidR="00880DBE" w:rsidRPr="005105C1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Property, plant and equipment</w:t>
            </w:r>
          </w:p>
        </w:tc>
      </w:tr>
      <w:tr w:rsidR="00880DBE" w:rsidRPr="003702A2" w14:paraId="0F3BC80D" w14:textId="77777777" w:rsidTr="009E7BFA">
        <w:tc>
          <w:tcPr>
            <w:tcW w:w="1458" w:type="dxa"/>
          </w:tcPr>
          <w:p w14:paraId="3BF95533" w14:textId="7BA1CF65" w:rsidR="00880DBE" w:rsidRPr="005105C1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8075" w:type="dxa"/>
          </w:tcPr>
          <w:p w14:paraId="67464E6E" w14:textId="217B2ACA" w:rsidR="00880DBE" w:rsidRPr="005105C1" w:rsidRDefault="00880DBE" w:rsidP="00880DB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  <w:r w:rsidRPr="005D376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egment information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and disaggregation of revenue</w:t>
            </w:r>
          </w:p>
        </w:tc>
      </w:tr>
      <w:tr w:rsidR="00D8722E" w:rsidRPr="003702A2" w14:paraId="01D9FBDD" w14:textId="77777777" w:rsidTr="009E7BFA">
        <w:tc>
          <w:tcPr>
            <w:tcW w:w="1458" w:type="dxa"/>
          </w:tcPr>
          <w:p w14:paraId="1A959A41" w14:textId="3DEF6010" w:rsidR="00D8722E" w:rsidRDefault="00D8722E" w:rsidP="00D8722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8075" w:type="dxa"/>
          </w:tcPr>
          <w:p w14:paraId="784B7525" w14:textId="5D9F44F3" w:rsidR="00D8722E" w:rsidRDefault="00D8722E" w:rsidP="00D8722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21FE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Financial instruments</w:t>
            </w:r>
          </w:p>
        </w:tc>
      </w:tr>
      <w:tr w:rsidR="00D8722E" w:rsidRPr="003702A2" w14:paraId="56BCE502" w14:textId="77777777" w:rsidTr="009E7BFA">
        <w:tc>
          <w:tcPr>
            <w:tcW w:w="1458" w:type="dxa"/>
          </w:tcPr>
          <w:p w14:paraId="6591E698" w14:textId="6FDF83C9" w:rsidR="00D8722E" w:rsidRPr="00DC70D0" w:rsidRDefault="00D8722E" w:rsidP="00D8722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DC70D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8075" w:type="dxa"/>
          </w:tcPr>
          <w:p w14:paraId="294853A0" w14:textId="22886375" w:rsidR="00D8722E" w:rsidRPr="00DC70D0" w:rsidRDefault="00D8722E" w:rsidP="00D8722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DC70D0">
              <w:rPr>
                <w:rFonts w:ascii="Times New Roman" w:hAnsi="Times New Roman" w:cs="Angsana New"/>
                <w:b w:val="0"/>
                <w:bCs w:val="0"/>
                <w:sz w:val="22"/>
                <w:szCs w:val="28"/>
              </w:rPr>
              <w:t>Commitments with non-related parties</w:t>
            </w:r>
          </w:p>
        </w:tc>
      </w:tr>
      <w:tr w:rsidR="00D8722E" w:rsidRPr="003702A2" w14:paraId="0A6A4706" w14:textId="77777777" w:rsidTr="009E7BFA">
        <w:tc>
          <w:tcPr>
            <w:tcW w:w="1458" w:type="dxa"/>
          </w:tcPr>
          <w:p w14:paraId="255A0A41" w14:textId="77915A3F" w:rsidR="00D8722E" w:rsidRPr="00DC70D0" w:rsidRDefault="00D8722E" w:rsidP="00D8722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DC70D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9</w:t>
            </w:r>
          </w:p>
        </w:tc>
        <w:tc>
          <w:tcPr>
            <w:tcW w:w="8075" w:type="dxa"/>
          </w:tcPr>
          <w:p w14:paraId="0A48156A" w14:textId="1E056E62" w:rsidR="00D8722E" w:rsidRPr="00DC70D0" w:rsidRDefault="00D8722E" w:rsidP="00D8722E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DC70D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Significant agreements</w:t>
            </w:r>
            <w:r w:rsidRPr="00DC70D0">
              <w:rPr>
                <w:rFonts w:ascii="Times New Roman" w:hAnsi="Times New Roman" w:cs="Angsana New"/>
                <w:b w:val="0"/>
                <w:bCs w:val="0"/>
                <w:sz w:val="22"/>
                <w:szCs w:val="28"/>
              </w:rPr>
              <w:t xml:space="preserve"> with non-related parties</w:t>
            </w:r>
          </w:p>
        </w:tc>
      </w:tr>
      <w:tr w:rsidR="00DC70D0" w:rsidRPr="003702A2" w14:paraId="3C7D305D" w14:textId="77777777" w:rsidTr="009E7BFA">
        <w:tc>
          <w:tcPr>
            <w:tcW w:w="1458" w:type="dxa"/>
          </w:tcPr>
          <w:p w14:paraId="02BBDD4B" w14:textId="77F8F5E2" w:rsidR="00DC70D0" w:rsidRPr="00DC70D0" w:rsidRDefault="00DC70D0" w:rsidP="00DC70D0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DC70D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  <w:r w:rsidR="00B0308F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0</w:t>
            </w:r>
          </w:p>
        </w:tc>
        <w:tc>
          <w:tcPr>
            <w:tcW w:w="8075" w:type="dxa"/>
          </w:tcPr>
          <w:p w14:paraId="7C2542B6" w14:textId="56168F78" w:rsidR="00DC70D0" w:rsidRPr="00DC70D0" w:rsidRDefault="00DC70D0" w:rsidP="00DC70D0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DC70D0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Events after the reporting period</w:t>
            </w:r>
          </w:p>
        </w:tc>
      </w:tr>
      <w:tr w:rsidR="00DC70D0" w:rsidRPr="003702A2" w14:paraId="7193C362" w14:textId="77777777" w:rsidTr="003F421F">
        <w:tc>
          <w:tcPr>
            <w:tcW w:w="1458" w:type="dxa"/>
          </w:tcPr>
          <w:p w14:paraId="6D28363F" w14:textId="5C8081FE" w:rsidR="00DC70D0" w:rsidRPr="00026F76" w:rsidRDefault="00DC70D0" w:rsidP="00DC70D0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 w:cstheme="minorBid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3AB5F564" w14:textId="7A91BDCF" w:rsidR="00DC70D0" w:rsidRPr="003702A2" w:rsidRDefault="00DC70D0" w:rsidP="00DC70D0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DC70D0" w:rsidRPr="003702A2" w14:paraId="37AD83B8" w14:textId="77777777" w:rsidTr="009E7BFA">
        <w:tc>
          <w:tcPr>
            <w:tcW w:w="1458" w:type="dxa"/>
          </w:tcPr>
          <w:p w14:paraId="5AFDC626" w14:textId="5F6E0853" w:rsidR="00DC70D0" w:rsidRDefault="00DC70D0" w:rsidP="00DC70D0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54A777D8" w14:textId="7197964D" w:rsidR="00DC70D0" w:rsidRDefault="00DC70D0" w:rsidP="00DC70D0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DC70D0" w:rsidRPr="003702A2" w14:paraId="503A2F3A" w14:textId="77777777" w:rsidTr="009E7BFA">
        <w:tc>
          <w:tcPr>
            <w:tcW w:w="1458" w:type="dxa"/>
          </w:tcPr>
          <w:p w14:paraId="76E696F3" w14:textId="1B338B9C" w:rsidR="00DC70D0" w:rsidRDefault="00DC70D0" w:rsidP="00DC70D0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0739D201" w14:textId="6E9388D5" w:rsidR="00DC70D0" w:rsidRPr="005D3766" w:rsidRDefault="00DC70D0" w:rsidP="00DC70D0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DC70D0" w:rsidRPr="003702A2" w14:paraId="03EE11A8" w14:textId="77777777" w:rsidTr="009E7BFA">
        <w:tc>
          <w:tcPr>
            <w:tcW w:w="1458" w:type="dxa"/>
          </w:tcPr>
          <w:p w14:paraId="4CBB806F" w14:textId="5FEE2E01" w:rsidR="00DC70D0" w:rsidRDefault="00DC70D0" w:rsidP="00DC70D0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503B09A6" w14:textId="3262C9A3" w:rsidR="00DC70D0" w:rsidRPr="003702A2" w:rsidRDefault="00DC70D0" w:rsidP="00DC70D0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DC70D0" w:rsidRPr="003702A2" w14:paraId="0F488169" w14:textId="77777777" w:rsidTr="009E7BFA">
        <w:tc>
          <w:tcPr>
            <w:tcW w:w="1458" w:type="dxa"/>
          </w:tcPr>
          <w:p w14:paraId="5F28002B" w14:textId="4F67D0BA" w:rsidR="00DC70D0" w:rsidRDefault="00DC70D0" w:rsidP="00DC70D0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1C9B5CEC" w14:textId="794EBDFE" w:rsidR="00DC70D0" w:rsidRPr="003702A2" w:rsidRDefault="00DC70D0" w:rsidP="00DC70D0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DC70D0" w:rsidRPr="003702A2" w14:paraId="389D6916" w14:textId="77777777" w:rsidTr="009E7BFA">
        <w:tc>
          <w:tcPr>
            <w:tcW w:w="1458" w:type="dxa"/>
          </w:tcPr>
          <w:p w14:paraId="6B994B0B" w14:textId="0CDCE042" w:rsidR="00DC70D0" w:rsidRDefault="00DC70D0" w:rsidP="00DC70D0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72E0E426" w14:textId="18DC5AE5" w:rsidR="00DC70D0" w:rsidRPr="003702A2" w:rsidRDefault="00DC70D0" w:rsidP="00DC70D0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</w:tbl>
    <w:p w14:paraId="5DE5126D" w14:textId="77777777" w:rsidR="00566AD8" w:rsidRDefault="00566AD8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3F481C8E" w14:textId="77777777" w:rsidR="002E7B62" w:rsidRPr="00D675DD" w:rsidRDefault="00DE658B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  <w:r w:rsidRPr="00566AD8">
        <w:rPr>
          <w:rFonts w:ascii="Times New Roman" w:hAnsi="Times New Roman"/>
          <w:sz w:val="22"/>
          <w:szCs w:val="22"/>
        </w:rPr>
        <w:br w:type="page"/>
      </w:r>
      <w:r w:rsidR="002E7B62" w:rsidRPr="00D675DD">
        <w:rPr>
          <w:rFonts w:ascii="Times New Roman" w:hAnsi="Times New Roman"/>
          <w:sz w:val="22"/>
          <w:szCs w:val="22"/>
        </w:rPr>
        <w:lastRenderedPageBreak/>
        <w:t xml:space="preserve">These notes form an integral part of the </w:t>
      </w:r>
      <w:r w:rsidR="00345020" w:rsidRPr="00D675DD">
        <w:rPr>
          <w:rFonts w:ascii="Times New Roman" w:hAnsi="Times New Roman"/>
          <w:sz w:val="22"/>
          <w:szCs w:val="22"/>
        </w:rPr>
        <w:t xml:space="preserve">interim </w:t>
      </w:r>
      <w:r w:rsidR="002E7B62" w:rsidRPr="00D675DD">
        <w:rPr>
          <w:rFonts w:ascii="Times New Roman" w:hAnsi="Times New Roman"/>
          <w:sz w:val="22"/>
          <w:szCs w:val="22"/>
        </w:rPr>
        <w:t>financial statements.</w:t>
      </w:r>
    </w:p>
    <w:p w14:paraId="4C7C4110" w14:textId="77777777" w:rsidR="002E7B62" w:rsidRPr="00B61091" w:rsidRDefault="002E7B62" w:rsidP="00B61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rPr>
          <w:rFonts w:ascii="Times New Roman" w:hAnsi="Times New Roman" w:cs="Times New Roman"/>
          <w:lang w:val="en-GB" w:bidi="ar-SA"/>
        </w:rPr>
      </w:pPr>
    </w:p>
    <w:p w14:paraId="55D8D59B" w14:textId="730F9DC3" w:rsidR="002E7B62" w:rsidRPr="00D675DD" w:rsidRDefault="002E7B62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sz w:val="22"/>
          <w:szCs w:val="22"/>
        </w:rPr>
        <w:t xml:space="preserve">The </w:t>
      </w:r>
      <w:r w:rsidR="00345020" w:rsidRPr="00D675DD">
        <w:rPr>
          <w:rFonts w:ascii="Times New Roman" w:hAnsi="Times New Roman"/>
          <w:sz w:val="22"/>
          <w:szCs w:val="22"/>
        </w:rPr>
        <w:t xml:space="preserve">interim </w:t>
      </w:r>
      <w:r w:rsidRPr="00D675DD">
        <w:rPr>
          <w:rFonts w:ascii="Times New Roman" w:hAnsi="Times New Roman"/>
          <w:sz w:val="22"/>
          <w:szCs w:val="22"/>
        </w:rPr>
        <w:t xml:space="preserve">financial statements issued for Thai regulatory reporting purposes are </w:t>
      </w:r>
      <w:r w:rsidR="00A37134">
        <w:rPr>
          <w:rFonts w:ascii="Times New Roman" w:hAnsi="Times New Roman"/>
          <w:sz w:val="22"/>
          <w:szCs w:val="22"/>
        </w:rPr>
        <w:t>prepared in the</w:t>
      </w:r>
      <w:r w:rsidR="00880DBE">
        <w:rPr>
          <w:rFonts w:ascii="Times New Roman" w:hAnsi="Times New Roman"/>
          <w:sz w:val="22"/>
          <w:szCs w:val="22"/>
        </w:rPr>
        <w:br/>
      </w:r>
      <w:r w:rsidR="00A37134">
        <w:rPr>
          <w:rFonts w:ascii="Times New Roman" w:hAnsi="Times New Roman"/>
          <w:sz w:val="22"/>
          <w:szCs w:val="22"/>
        </w:rPr>
        <w:t xml:space="preserve">Thai language. </w:t>
      </w:r>
      <w:r w:rsidRPr="00D675DD">
        <w:rPr>
          <w:rFonts w:ascii="Times New Roman" w:hAnsi="Times New Roman"/>
          <w:sz w:val="22"/>
          <w:szCs w:val="22"/>
        </w:rPr>
        <w:t xml:space="preserve">These English language financial statements have been prepared from the Thai language </w:t>
      </w:r>
      <w:r w:rsidR="00FB4ADD" w:rsidRPr="00B52484">
        <w:rPr>
          <w:rFonts w:ascii="Times New Roman" w:hAnsi="Times New Roman"/>
          <w:sz w:val="22"/>
          <w:szCs w:val="22"/>
        </w:rPr>
        <w:t>statutory</w:t>
      </w:r>
      <w:r w:rsidRPr="00D675DD">
        <w:rPr>
          <w:rFonts w:ascii="Times New Roman" w:hAnsi="Times New Roman"/>
          <w:sz w:val="22"/>
          <w:szCs w:val="22"/>
        </w:rPr>
        <w:t xml:space="preserve"> financial </w:t>
      </w:r>
      <w:proofErr w:type="gramStart"/>
      <w:r w:rsidRPr="00D675DD">
        <w:rPr>
          <w:rFonts w:ascii="Times New Roman" w:hAnsi="Times New Roman"/>
          <w:sz w:val="22"/>
          <w:szCs w:val="22"/>
        </w:rPr>
        <w:t>statements, and</w:t>
      </w:r>
      <w:proofErr w:type="gramEnd"/>
      <w:r w:rsidRPr="00D675DD">
        <w:rPr>
          <w:rFonts w:ascii="Times New Roman" w:hAnsi="Times New Roman"/>
          <w:sz w:val="22"/>
          <w:szCs w:val="22"/>
        </w:rPr>
        <w:t xml:space="preserve"> were approved and </w:t>
      </w:r>
      <w:proofErr w:type="spellStart"/>
      <w:r w:rsidRPr="00D675DD">
        <w:rPr>
          <w:rFonts w:ascii="Times New Roman" w:hAnsi="Times New Roman"/>
          <w:sz w:val="22"/>
          <w:szCs w:val="22"/>
        </w:rPr>
        <w:t>authorised</w:t>
      </w:r>
      <w:proofErr w:type="spellEnd"/>
      <w:r w:rsidRPr="00D675DD">
        <w:rPr>
          <w:rFonts w:ascii="Times New Roman" w:hAnsi="Times New Roman"/>
          <w:sz w:val="22"/>
          <w:szCs w:val="22"/>
        </w:rPr>
        <w:t xml:space="preserve"> for issue by the Board of Directors on</w:t>
      </w:r>
      <w:r w:rsidR="00DD42C6" w:rsidRPr="00D675DD">
        <w:rPr>
          <w:rFonts w:ascii="Times New Roman" w:hAnsi="Times New Roman"/>
          <w:sz w:val="22"/>
          <w:szCs w:val="22"/>
        </w:rPr>
        <w:t xml:space="preserve"> </w:t>
      </w:r>
      <w:r w:rsidR="007E2E2D" w:rsidRPr="00B0308F">
        <w:rPr>
          <w:rFonts w:ascii="Times New Roman" w:hAnsi="Times New Roman"/>
          <w:sz w:val="22"/>
          <w:szCs w:val="22"/>
        </w:rPr>
        <w:t>13</w:t>
      </w:r>
      <w:r w:rsidR="00D2210B">
        <w:rPr>
          <w:rFonts w:ascii="Times New Roman" w:hAnsi="Times New Roman"/>
          <w:sz w:val="22"/>
          <w:szCs w:val="22"/>
        </w:rPr>
        <w:t xml:space="preserve"> May</w:t>
      </w:r>
      <w:r w:rsidR="00D95B6A">
        <w:rPr>
          <w:rFonts w:ascii="Times New Roman" w:hAnsi="Times New Roman"/>
          <w:sz w:val="22"/>
          <w:szCs w:val="22"/>
        </w:rPr>
        <w:t xml:space="preserve"> 202</w:t>
      </w:r>
      <w:r w:rsidR="00D2210B">
        <w:rPr>
          <w:rFonts w:ascii="Times New Roman" w:hAnsi="Times New Roman"/>
          <w:sz w:val="22"/>
          <w:szCs w:val="22"/>
        </w:rPr>
        <w:t>6</w:t>
      </w:r>
      <w:r w:rsidR="00740156">
        <w:rPr>
          <w:rFonts w:ascii="Times New Roman" w:hAnsi="Times New Roman"/>
          <w:sz w:val="22"/>
          <w:szCs w:val="22"/>
        </w:rPr>
        <w:t>.</w:t>
      </w:r>
    </w:p>
    <w:p w14:paraId="7A87907E" w14:textId="77777777" w:rsidR="00A11390" w:rsidRPr="00B61091" w:rsidRDefault="00A11390" w:rsidP="00B61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rPr>
          <w:rFonts w:ascii="Times New Roman" w:hAnsi="Times New Roman" w:cs="Times New Roman"/>
          <w:lang w:val="en-GB" w:bidi="ar-SA"/>
        </w:rPr>
      </w:pPr>
    </w:p>
    <w:p w14:paraId="49BEC5FB" w14:textId="04F87516" w:rsidR="008C2965" w:rsidRPr="00D675DD" w:rsidRDefault="008C2965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Basis of preparation of </w:t>
      </w:r>
      <w:r w:rsidR="00D33E52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the</w:t>
      </w:r>
      <w:r w:rsidR="00E77E64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interim</w:t>
      </w:r>
      <w:r w:rsidR="00B34C7C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</w:t>
      </w: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financial statements</w:t>
      </w:r>
    </w:p>
    <w:p w14:paraId="36BDFC7C" w14:textId="77777777" w:rsidR="00A11390" w:rsidRPr="00B61091" w:rsidRDefault="00A11390" w:rsidP="00B61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rPr>
          <w:rFonts w:ascii="Times New Roman" w:hAnsi="Times New Roman" w:cs="Times New Roman"/>
          <w:lang w:val="en-GB" w:bidi="ar-SA"/>
        </w:rPr>
      </w:pPr>
    </w:p>
    <w:p w14:paraId="05BD8AF9" w14:textId="20A37BCF" w:rsidR="00AE3F7C" w:rsidRDefault="007233E3" w:rsidP="007233E3">
      <w:pPr>
        <w:pStyle w:val="block"/>
        <w:spacing w:after="0" w:line="240" w:lineRule="atLeast"/>
        <w:ind w:left="540"/>
        <w:jc w:val="thaiDistribute"/>
        <w:rPr>
          <w:szCs w:val="22"/>
        </w:rPr>
      </w:pPr>
      <w:r>
        <w:rPr>
          <w:szCs w:val="22"/>
        </w:rPr>
        <w:t xml:space="preserve">The </w:t>
      </w:r>
      <w:r w:rsidR="00AE3F7C" w:rsidRPr="00822B4B">
        <w:rPr>
          <w:szCs w:val="22"/>
        </w:rPr>
        <w:t xml:space="preserve">interim </w:t>
      </w:r>
      <w:r w:rsidR="00AE3F7C" w:rsidRPr="00822B4B">
        <w:rPr>
          <w:szCs w:val="22"/>
          <w:lang w:val="en-US"/>
        </w:rPr>
        <w:t>financial</w:t>
      </w:r>
      <w:r w:rsidR="00AE3F7C" w:rsidRPr="00822B4B">
        <w:rPr>
          <w:szCs w:val="22"/>
        </w:rPr>
        <w:t xml:space="preserve"> statements are </w:t>
      </w:r>
      <w:r w:rsidR="003919C4">
        <w:rPr>
          <w:szCs w:val="22"/>
        </w:rPr>
        <w:t>presented in the same format as the annual financial statements</w:t>
      </w:r>
      <w:r w:rsidR="00821AB5">
        <w:rPr>
          <w:szCs w:val="22"/>
        </w:rPr>
        <w:t xml:space="preserve"> </w:t>
      </w:r>
      <w:r w:rsidR="000413A2">
        <w:rPr>
          <w:szCs w:val="22"/>
        </w:rPr>
        <w:t>together with</w:t>
      </w:r>
      <w:r w:rsidR="00821AB5">
        <w:rPr>
          <w:szCs w:val="22"/>
        </w:rPr>
        <w:t xml:space="preserve"> </w:t>
      </w:r>
      <w:r w:rsidR="003919C4">
        <w:rPr>
          <w:szCs w:val="22"/>
        </w:rPr>
        <w:t xml:space="preserve">notes to the interim financial statements on </w:t>
      </w:r>
      <w:r w:rsidR="003951FC">
        <w:rPr>
          <w:szCs w:val="22"/>
        </w:rPr>
        <w:t xml:space="preserve">a condensed basis </w:t>
      </w:r>
      <w:r w:rsidR="00821AB5">
        <w:rPr>
          <w:szCs w:val="22"/>
        </w:rPr>
        <w:t xml:space="preserve">(“interim financial statements”) </w:t>
      </w:r>
      <w:r w:rsidR="003951FC">
        <w:rPr>
          <w:szCs w:val="22"/>
        </w:rPr>
        <w:t xml:space="preserve">in accordance with Thai </w:t>
      </w:r>
      <w:r w:rsidR="00AE3F7C" w:rsidRPr="00822B4B">
        <w:rPr>
          <w:szCs w:val="22"/>
        </w:rPr>
        <w:t>Accounting Standard (</w:t>
      </w:r>
      <w:r w:rsidR="00107891" w:rsidRPr="00A80B9C">
        <w:rPr>
          <w:rFonts w:cs="Cordia New"/>
          <w:szCs w:val="28"/>
          <w:lang w:bidi="th-TH"/>
        </w:rPr>
        <w:t>“</w:t>
      </w:r>
      <w:r w:rsidR="00AE3F7C" w:rsidRPr="00822B4B">
        <w:rPr>
          <w:szCs w:val="22"/>
        </w:rPr>
        <w:t>TAS</w:t>
      </w:r>
      <w:r w:rsidR="00107891">
        <w:rPr>
          <w:szCs w:val="22"/>
        </w:rPr>
        <w:t>”</w:t>
      </w:r>
      <w:r w:rsidR="00AE3F7C" w:rsidRPr="00822B4B">
        <w:rPr>
          <w:szCs w:val="22"/>
        </w:rPr>
        <w:t>) No.</w:t>
      </w:r>
      <w:r w:rsidR="00AE3F7C">
        <w:rPr>
          <w:rFonts w:cs="Cordia New" w:hint="cs"/>
          <w:szCs w:val="28"/>
          <w:cs/>
          <w:lang w:bidi="th-TH"/>
        </w:rPr>
        <w:t xml:space="preserve"> </w:t>
      </w:r>
      <w:r w:rsidR="003951FC">
        <w:rPr>
          <w:szCs w:val="22"/>
        </w:rPr>
        <w:t xml:space="preserve">34 </w:t>
      </w:r>
      <w:r w:rsidR="00AE3F7C" w:rsidRPr="00822B4B">
        <w:rPr>
          <w:i/>
          <w:iCs/>
          <w:szCs w:val="22"/>
        </w:rPr>
        <w:t xml:space="preserve">Interim Financial Reporting; </w:t>
      </w:r>
      <w:r w:rsidR="00AE3F7C" w:rsidRPr="00822B4B">
        <w:rPr>
          <w:szCs w:val="22"/>
        </w:rPr>
        <w:t>guidelines promulgated by the Federation of Accounting Professions</w:t>
      </w:r>
      <w:r w:rsidR="00107891">
        <w:rPr>
          <w:szCs w:val="22"/>
        </w:rPr>
        <w:t xml:space="preserve">; </w:t>
      </w:r>
      <w:r w:rsidR="00AE3F7C" w:rsidRPr="00822B4B">
        <w:rPr>
          <w:szCs w:val="22"/>
        </w:rPr>
        <w:t xml:space="preserve">and applicable rules </w:t>
      </w:r>
      <w:r w:rsidR="00AE3F7C" w:rsidRPr="007233E3">
        <w:rPr>
          <w:spacing w:val="2"/>
          <w:szCs w:val="22"/>
        </w:rPr>
        <w:t>and regulations of</w:t>
      </w:r>
      <w:r w:rsidR="004A11C7" w:rsidRPr="007233E3">
        <w:rPr>
          <w:spacing w:val="2"/>
          <w:szCs w:val="22"/>
        </w:rPr>
        <w:t xml:space="preserve"> </w:t>
      </w:r>
      <w:r w:rsidR="00AE3F7C" w:rsidRPr="007233E3">
        <w:rPr>
          <w:spacing w:val="2"/>
          <w:szCs w:val="22"/>
        </w:rPr>
        <w:t>the Thai Securities and Exchange Commission.</w:t>
      </w:r>
      <w:r w:rsidRPr="007233E3">
        <w:rPr>
          <w:spacing w:val="2"/>
          <w:szCs w:val="22"/>
        </w:rPr>
        <w:t xml:space="preserve"> </w:t>
      </w:r>
      <w:r w:rsidR="00AE3F7C" w:rsidRPr="007233E3">
        <w:rPr>
          <w:spacing w:val="2"/>
          <w:szCs w:val="22"/>
        </w:rPr>
        <w:t>The interim financial statements focus on new activities, events and circumstances to avoid repetition of information previously reported</w:t>
      </w:r>
      <w:r w:rsidR="00AE3F7C" w:rsidRPr="00822B4B">
        <w:rPr>
          <w:szCs w:val="22"/>
        </w:rPr>
        <w:t xml:space="preserve"> </w:t>
      </w:r>
      <w:r w:rsidR="00BD7CE9">
        <w:rPr>
          <w:szCs w:val="22"/>
        </w:rPr>
        <w:t>i</w:t>
      </w:r>
      <w:r w:rsidR="00941405">
        <w:rPr>
          <w:szCs w:val="22"/>
        </w:rPr>
        <w:t xml:space="preserve">n annual </w:t>
      </w:r>
      <w:r w:rsidR="00AE3F7C" w:rsidRPr="00822B4B">
        <w:rPr>
          <w:szCs w:val="22"/>
        </w:rPr>
        <w:t>financial statements</w:t>
      </w:r>
      <w:r w:rsidR="00BD7CE9">
        <w:rPr>
          <w:szCs w:val="22"/>
        </w:rPr>
        <w:t>. Accordingly, these interim financial statements should be read in conjunction with the financial statements</w:t>
      </w:r>
      <w:r w:rsidR="00AE3F7C" w:rsidRPr="00822B4B">
        <w:rPr>
          <w:szCs w:val="22"/>
        </w:rPr>
        <w:t xml:space="preserve"> of the Company</w:t>
      </w:r>
      <w:r w:rsidR="004C7DD6">
        <w:rPr>
          <w:rFonts w:cstheme="minorBidi" w:hint="cs"/>
          <w:szCs w:val="28"/>
          <w:cs/>
          <w:lang w:bidi="th-TH"/>
        </w:rPr>
        <w:t xml:space="preserve"> </w:t>
      </w:r>
      <w:r w:rsidR="00D17FC0">
        <w:rPr>
          <w:rFonts w:cstheme="minorBidi"/>
          <w:szCs w:val="28"/>
          <w:lang w:bidi="th-TH"/>
        </w:rPr>
        <w:t xml:space="preserve">and its subsidiaries </w:t>
      </w:r>
      <w:r w:rsidR="00AE3F7C" w:rsidRPr="00822B4B">
        <w:rPr>
          <w:szCs w:val="22"/>
        </w:rPr>
        <w:t>for the year ended</w:t>
      </w:r>
      <w:r w:rsidR="001D13FB">
        <w:rPr>
          <w:szCs w:val="22"/>
        </w:rPr>
        <w:t xml:space="preserve"> </w:t>
      </w:r>
      <w:r w:rsidR="00FF3515">
        <w:rPr>
          <w:rFonts w:cstheme="minorBidi"/>
          <w:szCs w:val="28"/>
          <w:cs/>
          <w:lang w:bidi="th-TH"/>
        </w:rPr>
        <w:br/>
      </w:r>
      <w:r w:rsidR="00AE3F7C" w:rsidRPr="00822B4B">
        <w:rPr>
          <w:szCs w:val="22"/>
        </w:rPr>
        <w:t xml:space="preserve">31 </w:t>
      </w:r>
      <w:r w:rsidR="00AE3F7C" w:rsidRPr="007144A7">
        <w:rPr>
          <w:szCs w:val="22"/>
        </w:rPr>
        <w:t>December 20</w:t>
      </w:r>
      <w:r w:rsidR="0084213B" w:rsidRPr="007144A7">
        <w:rPr>
          <w:szCs w:val="22"/>
        </w:rPr>
        <w:t>2</w:t>
      </w:r>
      <w:r w:rsidR="00BB58BD">
        <w:rPr>
          <w:szCs w:val="22"/>
        </w:rPr>
        <w:t>5</w:t>
      </w:r>
      <w:r w:rsidR="00AE3F7C" w:rsidRPr="007144A7">
        <w:rPr>
          <w:szCs w:val="22"/>
        </w:rPr>
        <w:t>.</w:t>
      </w:r>
    </w:p>
    <w:p w14:paraId="7A428F55" w14:textId="77777777" w:rsidR="00AE24A1" w:rsidRPr="00B61091" w:rsidRDefault="00AE24A1" w:rsidP="00B61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rPr>
          <w:rFonts w:ascii="Times New Roman" w:hAnsi="Times New Roman" w:cs="Times New Roman"/>
          <w:lang w:val="en-GB" w:bidi="ar-SA"/>
        </w:rPr>
      </w:pPr>
    </w:p>
    <w:p w14:paraId="5E34CE64" w14:textId="11B94489" w:rsidR="00CE7C73" w:rsidRDefault="00C509DA" w:rsidP="00C83D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930801">
        <w:rPr>
          <w:rFonts w:ascii="Times New Roman" w:hAnsi="Times New Roman" w:cs="Times New Roman"/>
          <w:sz w:val="22"/>
          <w:szCs w:val="22"/>
        </w:rPr>
        <w:t xml:space="preserve">In preparing these interim financial statements, judgments and estimates are made by management in applying the </w:t>
      </w:r>
      <w:r w:rsidR="00C96882">
        <w:rPr>
          <w:rFonts w:ascii="Times New Roman" w:hAnsi="Times New Roman" w:cs="Times New Roman"/>
          <w:sz w:val="22"/>
          <w:szCs w:val="22"/>
        </w:rPr>
        <w:t>Group</w:t>
      </w:r>
      <w:r w:rsidRPr="00930801">
        <w:rPr>
          <w:rFonts w:ascii="Times New Roman" w:hAnsi="Times New Roman" w:cs="Times New Roman"/>
          <w:sz w:val="22"/>
          <w:szCs w:val="22"/>
        </w:rPr>
        <w:t>’s accounting policies. Actual results may differ from these estimates.</w:t>
      </w:r>
      <w:r w:rsidR="00FB4511">
        <w:rPr>
          <w:rFonts w:ascii="Times New Roman" w:hAnsi="Times New Roman" w:cs="Times New Roman"/>
          <w:sz w:val="22"/>
          <w:szCs w:val="22"/>
        </w:rPr>
        <w:t xml:space="preserve"> </w:t>
      </w:r>
      <w:r w:rsidR="00FB4511">
        <w:rPr>
          <w:rFonts w:ascii="Times New Roman" w:hAnsi="Times New Roman" w:cs="Times New Roman"/>
          <w:sz w:val="22"/>
          <w:szCs w:val="22"/>
        </w:rPr>
        <w:br/>
      </w:r>
      <w:r w:rsidRPr="00930801">
        <w:rPr>
          <w:rFonts w:ascii="Times New Roman" w:hAnsi="Times New Roman" w:cs="Times New Roman"/>
          <w:sz w:val="22"/>
          <w:szCs w:val="22"/>
        </w:rPr>
        <w:t>The</w:t>
      </w:r>
      <w:r w:rsidR="00C96882">
        <w:rPr>
          <w:rFonts w:ascii="Times New Roman" w:hAnsi="Times New Roman" w:cs="Times New Roman"/>
          <w:sz w:val="22"/>
          <w:szCs w:val="22"/>
        </w:rPr>
        <w:t xml:space="preserve"> </w:t>
      </w:r>
      <w:r w:rsidRPr="00930801">
        <w:rPr>
          <w:rFonts w:ascii="Times New Roman" w:hAnsi="Times New Roman" w:cs="Times New Roman"/>
          <w:sz w:val="22"/>
          <w:szCs w:val="22"/>
        </w:rPr>
        <w:t xml:space="preserve">accounting policies, methods of computation and the key sources of estimation uncertainty were the same as </w:t>
      </w:r>
      <w:proofErr w:type="gramStart"/>
      <w:r w:rsidRPr="00930801">
        <w:rPr>
          <w:rFonts w:ascii="Times New Roman" w:hAnsi="Times New Roman" w:cs="Times New Roman"/>
          <w:sz w:val="22"/>
          <w:szCs w:val="22"/>
        </w:rPr>
        <w:t>those that</w:t>
      </w:r>
      <w:proofErr w:type="gramEnd"/>
      <w:r w:rsidRPr="00930801">
        <w:rPr>
          <w:rFonts w:ascii="Times New Roman" w:hAnsi="Times New Roman" w:cs="Times New Roman"/>
          <w:sz w:val="22"/>
          <w:szCs w:val="22"/>
        </w:rPr>
        <w:t xml:space="preserve"> </w:t>
      </w:r>
      <w:r w:rsidR="00D525D9" w:rsidRPr="00930801">
        <w:rPr>
          <w:rFonts w:ascii="Times New Roman" w:hAnsi="Times New Roman" w:cs="Times New Roman"/>
          <w:sz w:val="22"/>
          <w:szCs w:val="22"/>
        </w:rPr>
        <w:t>described in</w:t>
      </w:r>
      <w:r w:rsidRPr="00930801">
        <w:rPr>
          <w:rFonts w:ascii="Times New Roman" w:hAnsi="Times New Roman" w:cs="Times New Roman"/>
          <w:sz w:val="22"/>
          <w:szCs w:val="22"/>
        </w:rPr>
        <w:t xml:space="preserve"> the </w:t>
      </w:r>
      <w:r w:rsidRPr="003A595F">
        <w:rPr>
          <w:rFonts w:ascii="Times New Roman" w:hAnsi="Times New Roman" w:cs="Times New Roman"/>
          <w:sz w:val="22"/>
          <w:szCs w:val="22"/>
        </w:rPr>
        <w:t>financial statements for the year ended 31 December 20</w:t>
      </w:r>
      <w:r w:rsidR="003147EA" w:rsidRPr="003A595F">
        <w:rPr>
          <w:rFonts w:ascii="Times New Roman" w:hAnsi="Times New Roman" w:cs="Times New Roman"/>
          <w:sz w:val="22"/>
          <w:szCs w:val="22"/>
        </w:rPr>
        <w:t>2</w:t>
      </w:r>
      <w:r w:rsidR="00BB58BD">
        <w:rPr>
          <w:rFonts w:ascii="Times New Roman" w:hAnsi="Times New Roman" w:cs="Times New Roman"/>
          <w:sz w:val="22"/>
          <w:szCs w:val="22"/>
        </w:rPr>
        <w:t>5</w:t>
      </w:r>
      <w:r w:rsidR="003147EA" w:rsidRPr="003A595F">
        <w:rPr>
          <w:rFonts w:ascii="Times New Roman" w:hAnsi="Times New Roman"/>
          <w:sz w:val="22"/>
          <w:szCs w:val="28"/>
        </w:rPr>
        <w:t>.</w:t>
      </w:r>
    </w:p>
    <w:p w14:paraId="2ADEBC5A" w14:textId="1BF74175" w:rsidR="00C4120E" w:rsidRPr="00B61091" w:rsidRDefault="00C4120E" w:rsidP="00B61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rPr>
          <w:rFonts w:ascii="Times New Roman" w:hAnsi="Times New Roman" w:cs="Times New Roman"/>
          <w:lang w:val="en-GB" w:bidi="ar-SA"/>
        </w:rPr>
      </w:pPr>
    </w:p>
    <w:p w14:paraId="3DECA35C" w14:textId="21A3A38D" w:rsidR="007A1474" w:rsidRPr="00D675DD" w:rsidRDefault="007A1474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Related part</w:t>
      </w:r>
      <w:r w:rsidR="00AB539E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ies</w:t>
      </w:r>
    </w:p>
    <w:p w14:paraId="3A43D205" w14:textId="77777777" w:rsidR="00652C78" w:rsidRPr="00B61091" w:rsidRDefault="00652C78" w:rsidP="00B61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rPr>
          <w:rFonts w:ascii="Times New Roman" w:hAnsi="Times New Roman" w:cs="Times New Roman"/>
          <w:lang w:val="en-GB" w:bidi="ar-SA"/>
        </w:rPr>
      </w:pPr>
    </w:p>
    <w:p w14:paraId="71F9E281" w14:textId="5E2F1F23" w:rsidR="0090097F" w:rsidRPr="00D02387" w:rsidRDefault="0090097F" w:rsidP="00FF3515">
      <w:pPr>
        <w:pStyle w:val="block"/>
        <w:spacing w:after="0" w:line="240" w:lineRule="atLeast"/>
        <w:ind w:left="540"/>
        <w:jc w:val="thaiDistribute"/>
        <w:rPr>
          <w:szCs w:val="22"/>
        </w:rPr>
      </w:pPr>
      <w:r w:rsidRPr="00D02387">
        <w:rPr>
          <w:szCs w:val="22"/>
          <w:lang w:val="en-US" w:bidi="th-TH"/>
        </w:rPr>
        <w:t xml:space="preserve">Relationships with </w:t>
      </w:r>
      <w:r w:rsidR="00C73B54" w:rsidRPr="00D02387">
        <w:rPr>
          <w:szCs w:val="22"/>
          <w:lang w:val="en-US" w:bidi="th-TH"/>
        </w:rPr>
        <w:t>subsidiaries</w:t>
      </w:r>
      <w:r w:rsidR="009E31BF" w:rsidRPr="00D02387">
        <w:rPr>
          <w:szCs w:val="22"/>
          <w:lang w:val="en-US" w:bidi="th-TH"/>
        </w:rPr>
        <w:t xml:space="preserve">, </w:t>
      </w:r>
      <w:r w:rsidRPr="00D02387">
        <w:rPr>
          <w:szCs w:val="22"/>
          <w:lang w:val="en-US" w:bidi="th-TH"/>
        </w:rPr>
        <w:t>joint ventures</w:t>
      </w:r>
      <w:r w:rsidR="009E31BF" w:rsidRPr="00D02387">
        <w:rPr>
          <w:szCs w:val="22"/>
          <w:lang w:val="en-US" w:bidi="th-TH"/>
        </w:rPr>
        <w:t>,</w:t>
      </w:r>
      <w:r w:rsidR="0049379B" w:rsidRPr="00D02387">
        <w:rPr>
          <w:szCs w:val="22"/>
          <w:lang w:val="en-US" w:bidi="th-TH"/>
        </w:rPr>
        <w:t xml:space="preserve"> key management</w:t>
      </w:r>
      <w:r w:rsidR="003B2BA8" w:rsidRPr="00D02387">
        <w:rPr>
          <w:szCs w:val="22"/>
          <w:lang w:val="en-US" w:bidi="th-TH"/>
        </w:rPr>
        <w:t xml:space="preserve"> personnel</w:t>
      </w:r>
      <w:r w:rsidR="0049379B" w:rsidRPr="00D02387">
        <w:rPr>
          <w:szCs w:val="22"/>
          <w:lang w:val="en-US" w:bidi="th-TH"/>
        </w:rPr>
        <w:t xml:space="preserve"> </w:t>
      </w:r>
      <w:r w:rsidR="009E31BF" w:rsidRPr="00D02387">
        <w:rPr>
          <w:szCs w:val="22"/>
          <w:lang w:val="en-US" w:bidi="th-TH"/>
        </w:rPr>
        <w:t>an</w:t>
      </w:r>
      <w:r w:rsidR="002D52EF" w:rsidRPr="00D02387">
        <w:rPr>
          <w:szCs w:val="22"/>
          <w:lang w:val="en-US" w:bidi="th-TH"/>
        </w:rPr>
        <w:t>d</w:t>
      </w:r>
      <w:r w:rsidR="0049379B" w:rsidRPr="00D02387">
        <w:rPr>
          <w:szCs w:val="22"/>
          <w:lang w:val="en-US" w:bidi="th-TH"/>
        </w:rPr>
        <w:t xml:space="preserve"> </w:t>
      </w:r>
      <w:r w:rsidR="000033F0" w:rsidRPr="00D02387">
        <w:rPr>
          <w:szCs w:val="22"/>
          <w:lang w:val="en-US" w:bidi="th-TH"/>
        </w:rPr>
        <w:t>o</w:t>
      </w:r>
      <w:r w:rsidRPr="00D02387">
        <w:rPr>
          <w:szCs w:val="22"/>
          <w:lang w:val="en-US" w:bidi="th-TH"/>
        </w:rPr>
        <w:t xml:space="preserve">ther </w:t>
      </w:r>
      <w:r w:rsidR="000033F0" w:rsidRPr="00D02387">
        <w:rPr>
          <w:szCs w:val="22"/>
          <w:lang w:val="en-US" w:bidi="th-TH"/>
        </w:rPr>
        <w:t>r</w:t>
      </w:r>
      <w:r w:rsidRPr="00D02387">
        <w:rPr>
          <w:szCs w:val="22"/>
          <w:lang w:val="en-US" w:bidi="th-TH"/>
        </w:rPr>
        <w:t>elated parties</w:t>
      </w:r>
      <w:r w:rsidR="007A41BC" w:rsidRPr="00D02387">
        <w:rPr>
          <w:szCs w:val="22"/>
          <w:lang w:val="en-US" w:bidi="th-TH"/>
        </w:rPr>
        <w:t xml:space="preserve"> </w:t>
      </w:r>
      <w:r w:rsidR="006B326A" w:rsidRPr="00D02387">
        <w:rPr>
          <w:szCs w:val="22"/>
          <w:lang w:val="en-US" w:bidi="th-TH"/>
        </w:rPr>
        <w:t>have</w:t>
      </w:r>
      <w:r w:rsidR="00C50B59" w:rsidRPr="00D02387">
        <w:rPr>
          <w:szCs w:val="22"/>
          <w:lang w:val="en-US" w:bidi="th-TH"/>
        </w:rPr>
        <w:br/>
      </w:r>
      <w:r w:rsidR="009E31BF" w:rsidRPr="00D02387">
        <w:rPr>
          <w:szCs w:val="22"/>
          <w:lang w:val="en-US" w:bidi="th-TH"/>
        </w:rPr>
        <w:t>no</w:t>
      </w:r>
      <w:r w:rsidRPr="00D02387">
        <w:rPr>
          <w:szCs w:val="22"/>
          <w:lang w:val="en-US" w:bidi="th-TH"/>
        </w:rPr>
        <w:t xml:space="preserve"> </w:t>
      </w:r>
      <w:r w:rsidR="0094447E" w:rsidRPr="00D02387">
        <w:rPr>
          <w:szCs w:val="22"/>
          <w:lang w:val="en-US" w:bidi="th-TH"/>
        </w:rPr>
        <w:t>material</w:t>
      </w:r>
      <w:r w:rsidRPr="00D02387">
        <w:rPr>
          <w:szCs w:val="22"/>
          <w:lang w:val="en-US" w:bidi="th-TH"/>
        </w:rPr>
        <w:t xml:space="preserve"> </w:t>
      </w:r>
      <w:r w:rsidR="009E31BF" w:rsidRPr="00D02387">
        <w:rPr>
          <w:szCs w:val="22"/>
          <w:lang w:val="en-US" w:bidi="th-TH"/>
        </w:rPr>
        <w:t>change</w:t>
      </w:r>
      <w:r w:rsidR="0094447E" w:rsidRPr="00D02387">
        <w:rPr>
          <w:szCs w:val="22"/>
          <w:lang w:val="en-US" w:bidi="th-TH"/>
        </w:rPr>
        <w:t>s</w:t>
      </w:r>
      <w:r w:rsidRPr="00D02387">
        <w:rPr>
          <w:szCs w:val="22"/>
          <w:lang w:val="en-US" w:bidi="th-TH"/>
        </w:rPr>
        <w:t xml:space="preserve"> during the </w:t>
      </w:r>
      <w:r w:rsidR="00BB58BD">
        <w:rPr>
          <w:szCs w:val="22"/>
          <w:lang w:val="en-US" w:bidi="th-TH"/>
        </w:rPr>
        <w:t>three</w:t>
      </w:r>
      <w:r w:rsidR="00D02387" w:rsidRPr="00D02387">
        <w:rPr>
          <w:szCs w:val="22"/>
          <w:lang w:val="en-US" w:bidi="th-TH"/>
        </w:rPr>
        <w:t>-month period ended 3</w:t>
      </w:r>
      <w:r w:rsidR="00BB58BD">
        <w:rPr>
          <w:szCs w:val="22"/>
          <w:lang w:val="en-US" w:bidi="th-TH"/>
        </w:rPr>
        <w:t>1 March 2026</w:t>
      </w:r>
      <w:r w:rsidR="009E31BF" w:rsidRPr="00D02387">
        <w:rPr>
          <w:szCs w:val="22"/>
          <w:lang w:val="en-US" w:bidi="th-TH"/>
        </w:rPr>
        <w:t>.</w:t>
      </w:r>
    </w:p>
    <w:p w14:paraId="454203FF" w14:textId="77777777" w:rsidR="00896B4B" w:rsidRPr="001055D1" w:rsidRDefault="00896B4B" w:rsidP="00B61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rPr>
          <w:rFonts w:ascii="Times New Roman" w:hAnsi="Times New Roman" w:cs="Times New Roman"/>
          <w:lang w:bidi="ar-SA"/>
        </w:rPr>
      </w:pPr>
    </w:p>
    <w:p w14:paraId="56C6BC7C" w14:textId="77777777" w:rsidR="002C5977" w:rsidRPr="002C5977" w:rsidRDefault="00963D6C" w:rsidP="002C5977">
      <w:pPr>
        <w:pStyle w:val="block"/>
        <w:spacing w:after="0" w:line="240" w:lineRule="atLeast"/>
        <w:ind w:left="540"/>
        <w:jc w:val="thaiDistribute"/>
        <w:rPr>
          <w:szCs w:val="22"/>
          <w:lang w:val="en-US" w:bidi="th-TH"/>
        </w:rPr>
      </w:pPr>
      <w:r w:rsidRPr="002C5977">
        <w:rPr>
          <w:szCs w:val="22"/>
          <w:lang w:val="en-US" w:bidi="th-TH"/>
        </w:rPr>
        <w:t>Significant transactions for the</w:t>
      </w:r>
      <w:r w:rsidR="0025509A" w:rsidRPr="002C5977">
        <w:rPr>
          <w:szCs w:val="22"/>
          <w:lang w:val="en-US" w:bidi="th-TH"/>
        </w:rPr>
        <w:t xml:space="preserve"> </w:t>
      </w:r>
      <w:r w:rsidR="001265F2" w:rsidRPr="002C5977">
        <w:rPr>
          <w:szCs w:val="22"/>
          <w:lang w:val="en-US" w:bidi="th-TH"/>
        </w:rPr>
        <w:t>three</w:t>
      </w:r>
      <w:r w:rsidR="00D02387" w:rsidRPr="002C5977">
        <w:rPr>
          <w:szCs w:val="22"/>
          <w:lang w:val="en-US" w:bidi="th-TH"/>
        </w:rPr>
        <w:t>-month period ended 3</w:t>
      </w:r>
      <w:r w:rsidR="00BB58BD" w:rsidRPr="002C5977">
        <w:rPr>
          <w:szCs w:val="22"/>
          <w:lang w:val="en-US" w:bidi="th-TH"/>
        </w:rPr>
        <w:t>1 March</w:t>
      </w:r>
      <w:r w:rsidR="00D02387" w:rsidRPr="002C5977">
        <w:rPr>
          <w:szCs w:val="22"/>
          <w:lang w:val="en-US" w:bidi="th-TH"/>
        </w:rPr>
        <w:t xml:space="preserve"> </w:t>
      </w:r>
      <w:r w:rsidR="00D95B6A" w:rsidRPr="002C5977">
        <w:rPr>
          <w:szCs w:val="22"/>
          <w:lang w:val="en-US" w:bidi="th-TH"/>
        </w:rPr>
        <w:t>202</w:t>
      </w:r>
      <w:r w:rsidR="00BB58BD" w:rsidRPr="002C5977">
        <w:rPr>
          <w:szCs w:val="22"/>
          <w:lang w:val="en-US" w:bidi="th-TH"/>
        </w:rPr>
        <w:t>6</w:t>
      </w:r>
      <w:r w:rsidR="00D95B6A" w:rsidRPr="002C5977">
        <w:rPr>
          <w:szCs w:val="22"/>
          <w:lang w:val="en-US" w:bidi="th-TH"/>
        </w:rPr>
        <w:t xml:space="preserve"> </w:t>
      </w:r>
      <w:r w:rsidR="001F5792" w:rsidRPr="002C5977">
        <w:rPr>
          <w:szCs w:val="22"/>
          <w:lang w:val="en-US" w:bidi="th-TH"/>
        </w:rPr>
        <w:t>and 202</w:t>
      </w:r>
      <w:r w:rsidR="00BB58BD" w:rsidRPr="002C5977">
        <w:rPr>
          <w:szCs w:val="22"/>
          <w:lang w:val="en-US" w:bidi="th-TH"/>
        </w:rPr>
        <w:t>5</w:t>
      </w:r>
      <w:r w:rsidR="00925203" w:rsidRPr="002C5977">
        <w:rPr>
          <w:szCs w:val="22"/>
          <w:lang w:val="en-US" w:bidi="th-TH"/>
        </w:rPr>
        <w:t xml:space="preserve"> </w:t>
      </w:r>
      <w:r w:rsidRPr="002C5977">
        <w:rPr>
          <w:szCs w:val="22"/>
          <w:lang w:val="en-US" w:bidi="th-TH"/>
        </w:rPr>
        <w:t>with related</w:t>
      </w:r>
      <w:r w:rsidR="007418F6" w:rsidRPr="002C5977">
        <w:rPr>
          <w:szCs w:val="22"/>
          <w:lang w:val="en-US" w:bidi="th-TH"/>
        </w:rPr>
        <w:t xml:space="preserve"> </w:t>
      </w:r>
      <w:r w:rsidRPr="002C5977">
        <w:rPr>
          <w:szCs w:val="22"/>
          <w:lang w:val="en-US" w:bidi="th-TH"/>
        </w:rPr>
        <w:t xml:space="preserve">parties </w:t>
      </w:r>
    </w:p>
    <w:p w14:paraId="10A01CEA" w14:textId="17028576" w:rsidR="00963D6C" w:rsidRPr="002C5977" w:rsidRDefault="00963D6C" w:rsidP="002C5977">
      <w:pPr>
        <w:pStyle w:val="block"/>
        <w:spacing w:after="0" w:line="240" w:lineRule="atLeast"/>
        <w:ind w:left="540"/>
        <w:jc w:val="thaiDistribute"/>
        <w:rPr>
          <w:szCs w:val="22"/>
          <w:lang w:val="en-US" w:bidi="th-TH"/>
        </w:rPr>
      </w:pPr>
      <w:r w:rsidRPr="002C5977">
        <w:rPr>
          <w:szCs w:val="22"/>
          <w:lang w:val="en-US" w:bidi="th-TH"/>
        </w:rPr>
        <w:t>were as follows:</w:t>
      </w:r>
    </w:p>
    <w:p w14:paraId="385A669F" w14:textId="419B0951" w:rsidR="002B38CD" w:rsidRPr="00B61091" w:rsidRDefault="002B38CD" w:rsidP="00EC62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7"/>
        <w:rPr>
          <w:rFonts w:ascii="Times New Roman" w:hAnsi="Times New Roman" w:cs="Times New Roman"/>
          <w:lang w:val="en-GB" w:bidi="ar-SA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38"/>
        <w:gridCol w:w="1283"/>
        <w:gridCol w:w="236"/>
        <w:gridCol w:w="1303"/>
        <w:gridCol w:w="252"/>
        <w:gridCol w:w="1278"/>
      </w:tblGrid>
      <w:tr w:rsidR="000B09A9" w:rsidRPr="002A1A98" w14:paraId="25B64114" w14:textId="77777777" w:rsidTr="001C51DE">
        <w:trPr>
          <w:trHeight w:val="80"/>
          <w:tblHeader/>
        </w:trPr>
        <w:tc>
          <w:tcPr>
            <w:tcW w:w="3510" w:type="dxa"/>
          </w:tcPr>
          <w:p w14:paraId="25A71089" w14:textId="77777777" w:rsidR="000B09A9" w:rsidRPr="00AB5977" w:rsidRDefault="000B09A9" w:rsidP="00767D24">
            <w:pPr>
              <w:pStyle w:val="acctfourfigures"/>
              <w:spacing w:line="240" w:lineRule="atLeast"/>
              <w:rPr>
                <w:b/>
                <w:bCs/>
                <w:i/>
                <w:iCs/>
                <w:spacing w:val="-2"/>
                <w:szCs w:val="22"/>
              </w:rPr>
            </w:pPr>
          </w:p>
        </w:tc>
        <w:tc>
          <w:tcPr>
            <w:tcW w:w="2781" w:type="dxa"/>
            <w:gridSpan w:val="3"/>
            <w:vAlign w:val="bottom"/>
          </w:tcPr>
          <w:p w14:paraId="15322EB0" w14:textId="77777777" w:rsidR="000B09A9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  <w:p w14:paraId="4135E463" w14:textId="77777777" w:rsidR="000B09A9" w:rsidRPr="002A1A98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236" w:type="dxa"/>
          </w:tcPr>
          <w:p w14:paraId="4B878A9F" w14:textId="77777777" w:rsidR="000B09A9" w:rsidRPr="002A1A98" w:rsidRDefault="000B09A9" w:rsidP="00767D2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rPr>
                <w:rFonts w:cs="Times New Roman"/>
                <w:b/>
                <w:bCs/>
              </w:rPr>
            </w:pPr>
          </w:p>
        </w:tc>
        <w:tc>
          <w:tcPr>
            <w:tcW w:w="2833" w:type="dxa"/>
            <w:gridSpan w:val="3"/>
          </w:tcPr>
          <w:p w14:paraId="29DDDBBE" w14:textId="77777777" w:rsidR="000B09A9" w:rsidRPr="002A1A98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A1A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Separate </w:t>
            </w:r>
          </w:p>
          <w:p w14:paraId="3F43C3AB" w14:textId="77777777" w:rsidR="000B09A9" w:rsidRPr="002A1A98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A1A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0B09A9" w:rsidRPr="00D675DD" w14:paraId="25DB387D" w14:textId="77777777" w:rsidTr="001C51DE">
        <w:trPr>
          <w:trHeight w:val="155"/>
          <w:tblHeader/>
        </w:trPr>
        <w:tc>
          <w:tcPr>
            <w:tcW w:w="3510" w:type="dxa"/>
          </w:tcPr>
          <w:p w14:paraId="5BEB5A74" w14:textId="77777777" w:rsidR="000B09A9" w:rsidRPr="00CF3CA4" w:rsidRDefault="000B09A9" w:rsidP="00767D2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882"/>
              </w:tabs>
              <w:spacing w:line="240" w:lineRule="exact"/>
              <w:ind w:right="-108"/>
              <w:rPr>
                <w:b/>
                <w:bCs/>
                <w:i/>
                <w:iCs/>
              </w:rPr>
            </w:pPr>
          </w:p>
        </w:tc>
        <w:tc>
          <w:tcPr>
            <w:tcW w:w="1260" w:type="dxa"/>
          </w:tcPr>
          <w:p w14:paraId="6EFA0B33" w14:textId="2284E8CC" w:rsidR="000B09A9" w:rsidRPr="00D675DD" w:rsidRDefault="000B09A9" w:rsidP="00767D2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 w:rsidR="001003F7">
              <w:rPr>
                <w:rFonts w:cs="Times New Roman"/>
              </w:rPr>
              <w:t>6</w:t>
            </w:r>
          </w:p>
        </w:tc>
        <w:tc>
          <w:tcPr>
            <w:tcW w:w="238" w:type="dxa"/>
          </w:tcPr>
          <w:p w14:paraId="098C956C" w14:textId="77777777" w:rsidR="000B09A9" w:rsidRPr="00D675DD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83" w:type="dxa"/>
          </w:tcPr>
          <w:p w14:paraId="714D074E" w14:textId="3BF174AB" w:rsidR="000B09A9" w:rsidRPr="00D675DD" w:rsidRDefault="000B09A9" w:rsidP="00767D2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 w:rsidR="001003F7">
              <w:rPr>
                <w:rFonts w:cs="Times New Roman"/>
              </w:rPr>
              <w:t>5</w:t>
            </w:r>
          </w:p>
        </w:tc>
        <w:tc>
          <w:tcPr>
            <w:tcW w:w="236" w:type="dxa"/>
          </w:tcPr>
          <w:p w14:paraId="331E2895" w14:textId="77777777" w:rsidR="000B09A9" w:rsidRPr="00D675DD" w:rsidRDefault="000B09A9" w:rsidP="00767D2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303" w:type="dxa"/>
          </w:tcPr>
          <w:p w14:paraId="2707AFAD" w14:textId="33FDBE73" w:rsidR="000B09A9" w:rsidRPr="00D675DD" w:rsidRDefault="000B09A9" w:rsidP="00767D2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 w:rsidR="001003F7">
              <w:rPr>
                <w:rFonts w:cs="Times New Roman"/>
              </w:rPr>
              <w:t>6</w:t>
            </w:r>
          </w:p>
        </w:tc>
        <w:tc>
          <w:tcPr>
            <w:tcW w:w="252" w:type="dxa"/>
          </w:tcPr>
          <w:p w14:paraId="6CEB47A0" w14:textId="77777777" w:rsidR="000B09A9" w:rsidRPr="00D675DD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1927C5C8" w14:textId="5735AC40" w:rsidR="000B09A9" w:rsidRPr="00D675DD" w:rsidRDefault="000B09A9" w:rsidP="00767D2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 w:rsidR="001003F7">
              <w:rPr>
                <w:rFonts w:cs="Times New Roman"/>
              </w:rPr>
              <w:t>5</w:t>
            </w:r>
          </w:p>
        </w:tc>
      </w:tr>
      <w:tr w:rsidR="000B09A9" w:rsidRPr="00D675DD" w14:paraId="09C290B2" w14:textId="77777777" w:rsidTr="00D2096D">
        <w:trPr>
          <w:trHeight w:val="80"/>
          <w:tblHeader/>
        </w:trPr>
        <w:tc>
          <w:tcPr>
            <w:tcW w:w="3510" w:type="dxa"/>
          </w:tcPr>
          <w:p w14:paraId="6612DB0A" w14:textId="77777777" w:rsidR="000B09A9" w:rsidRPr="00905F9C" w:rsidRDefault="000B09A9" w:rsidP="00767D24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850" w:type="dxa"/>
            <w:gridSpan w:val="7"/>
          </w:tcPr>
          <w:p w14:paraId="7C6A0158" w14:textId="77777777" w:rsidR="000B09A9" w:rsidRPr="00D675DD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BB1CB5" w:rsidRPr="00D675DD" w14:paraId="03083B7B" w14:textId="77777777" w:rsidTr="00D2096D">
        <w:trPr>
          <w:trHeight w:val="80"/>
          <w:tblHeader/>
        </w:trPr>
        <w:tc>
          <w:tcPr>
            <w:tcW w:w="3510" w:type="dxa"/>
          </w:tcPr>
          <w:p w14:paraId="686AD580" w14:textId="77777777" w:rsidR="00BB1CB5" w:rsidRPr="00905F9C" w:rsidRDefault="00BB1CB5" w:rsidP="00767D24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850" w:type="dxa"/>
            <w:gridSpan w:val="7"/>
          </w:tcPr>
          <w:p w14:paraId="658D9133" w14:textId="77777777" w:rsidR="00BB1CB5" w:rsidRPr="00D675DD" w:rsidRDefault="00BB1CB5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0B09A9" w14:paraId="7D34094D" w14:textId="77777777" w:rsidTr="001C51DE">
        <w:trPr>
          <w:trHeight w:val="80"/>
        </w:trPr>
        <w:tc>
          <w:tcPr>
            <w:tcW w:w="3510" w:type="dxa"/>
          </w:tcPr>
          <w:p w14:paraId="0835BCBB" w14:textId="77777777" w:rsidR="000B09A9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B77E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Subsidiaries</w:t>
            </w:r>
          </w:p>
        </w:tc>
        <w:tc>
          <w:tcPr>
            <w:tcW w:w="1260" w:type="dxa"/>
          </w:tcPr>
          <w:p w14:paraId="10961107" w14:textId="77777777" w:rsidR="000B09A9" w:rsidRDefault="000B09A9" w:rsidP="00767D2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8" w:type="dxa"/>
          </w:tcPr>
          <w:p w14:paraId="6817EAC5" w14:textId="77777777" w:rsidR="000B09A9" w:rsidRPr="00D675DD" w:rsidRDefault="000B09A9" w:rsidP="00767D2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78966E5D" w14:textId="77777777" w:rsidR="000B09A9" w:rsidRDefault="000B09A9" w:rsidP="00767D2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E14EE15" w14:textId="77777777" w:rsidR="000B09A9" w:rsidRPr="00010203" w:rsidRDefault="000B09A9" w:rsidP="00767D2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43FE5EB1" w14:textId="77777777" w:rsidR="000B09A9" w:rsidRDefault="000B09A9" w:rsidP="00767D2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52" w:type="dxa"/>
          </w:tcPr>
          <w:p w14:paraId="10837595" w14:textId="77777777" w:rsidR="000B09A9" w:rsidRPr="00D675DD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1E42A155" w14:textId="77777777" w:rsidR="000B09A9" w:rsidRDefault="000B09A9" w:rsidP="00767D2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7E2E2D" w:rsidRPr="002E7D0A" w14:paraId="12BD81CE" w14:textId="77777777" w:rsidTr="001C51DE">
        <w:trPr>
          <w:trHeight w:val="80"/>
        </w:trPr>
        <w:tc>
          <w:tcPr>
            <w:tcW w:w="3510" w:type="dxa"/>
          </w:tcPr>
          <w:p w14:paraId="09FB22C0" w14:textId="77777777" w:rsidR="007E2E2D" w:rsidRPr="002E7D0A" w:rsidRDefault="007E2E2D" w:rsidP="007E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F2E46">
              <w:rPr>
                <w:rFonts w:ascii="Times New Roman" w:hAnsi="Times New Roman" w:cs="Times New Roman"/>
                <w:sz w:val="22"/>
                <w:szCs w:val="22"/>
              </w:rPr>
              <w:t>Interest income</w:t>
            </w:r>
          </w:p>
        </w:tc>
        <w:tc>
          <w:tcPr>
            <w:tcW w:w="1260" w:type="dxa"/>
          </w:tcPr>
          <w:p w14:paraId="0270D999" w14:textId="33639D88" w:rsidR="007E2E2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8" w:type="dxa"/>
          </w:tcPr>
          <w:p w14:paraId="3E587EC0" w14:textId="77777777" w:rsidR="007E2E2D" w:rsidRPr="00D675D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6403601F" w14:textId="77777777" w:rsidR="007E2E2D" w:rsidRPr="002E7D0A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708B63F8" w14:textId="77777777" w:rsidR="007E2E2D" w:rsidRPr="00010203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2E8711B6" w14:textId="0DD121F4" w:rsidR="007E2E2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616</w:t>
            </w:r>
          </w:p>
        </w:tc>
        <w:tc>
          <w:tcPr>
            <w:tcW w:w="252" w:type="dxa"/>
          </w:tcPr>
          <w:p w14:paraId="0EBF4D42" w14:textId="77777777" w:rsidR="007E2E2D" w:rsidRPr="00D675DD" w:rsidRDefault="007E2E2D" w:rsidP="007E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5C03A428" w14:textId="597A805B" w:rsidR="007E2E2D" w:rsidRPr="002E7D0A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616</w:t>
            </w:r>
          </w:p>
        </w:tc>
      </w:tr>
      <w:tr w:rsidR="007E2E2D" w:rsidRPr="00F03A1C" w14:paraId="0F706D26" w14:textId="77777777" w:rsidTr="001C51DE">
        <w:trPr>
          <w:trHeight w:val="80"/>
        </w:trPr>
        <w:tc>
          <w:tcPr>
            <w:tcW w:w="3510" w:type="dxa"/>
          </w:tcPr>
          <w:p w14:paraId="3664D7DA" w14:textId="77777777" w:rsidR="007E2E2D" w:rsidRPr="00FF3515" w:rsidRDefault="007E2E2D" w:rsidP="007E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</w:tcPr>
          <w:p w14:paraId="55B9A2F5" w14:textId="77777777" w:rsidR="007E2E2D" w:rsidRPr="00F03A1C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8" w:type="dxa"/>
          </w:tcPr>
          <w:p w14:paraId="4DAD65E6" w14:textId="77777777" w:rsidR="007E2E2D" w:rsidRPr="00F03A1C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83" w:type="dxa"/>
          </w:tcPr>
          <w:p w14:paraId="102AFAAE" w14:textId="77777777" w:rsidR="007E2E2D" w:rsidRPr="00F03A1C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5BDF9BAF" w14:textId="77777777" w:rsidR="007E2E2D" w:rsidRPr="00F03A1C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03" w:type="dxa"/>
          </w:tcPr>
          <w:p w14:paraId="2C646470" w14:textId="77777777" w:rsidR="007E2E2D" w:rsidRPr="00F03A1C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52" w:type="dxa"/>
          </w:tcPr>
          <w:p w14:paraId="226DEAB1" w14:textId="77777777" w:rsidR="007E2E2D" w:rsidRPr="00F03A1C" w:rsidRDefault="007E2E2D" w:rsidP="007E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8" w:type="dxa"/>
          </w:tcPr>
          <w:p w14:paraId="6DD13F25" w14:textId="77777777" w:rsidR="007E2E2D" w:rsidRPr="00F03A1C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</w:tr>
      <w:tr w:rsidR="007E2E2D" w14:paraId="3EBE3F88" w14:textId="77777777" w:rsidTr="001C51DE">
        <w:trPr>
          <w:trHeight w:val="80"/>
        </w:trPr>
        <w:tc>
          <w:tcPr>
            <w:tcW w:w="3510" w:type="dxa"/>
          </w:tcPr>
          <w:p w14:paraId="67180446" w14:textId="77777777" w:rsidR="007E2E2D" w:rsidRPr="00E10BBD" w:rsidRDefault="007E2E2D" w:rsidP="007E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theme="minorBidi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Joint ventures</w:t>
            </w:r>
          </w:p>
        </w:tc>
        <w:tc>
          <w:tcPr>
            <w:tcW w:w="1260" w:type="dxa"/>
          </w:tcPr>
          <w:p w14:paraId="1F68D77C" w14:textId="77777777" w:rsidR="007E2E2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8" w:type="dxa"/>
          </w:tcPr>
          <w:p w14:paraId="141F72A9" w14:textId="77777777" w:rsidR="007E2E2D" w:rsidRPr="00D675D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157E833B" w14:textId="77777777" w:rsidR="007E2E2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17D2D00" w14:textId="77777777" w:rsidR="007E2E2D" w:rsidRPr="00010203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2A34262E" w14:textId="77777777" w:rsidR="007E2E2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52" w:type="dxa"/>
          </w:tcPr>
          <w:p w14:paraId="2DA969A3" w14:textId="77777777" w:rsidR="007E2E2D" w:rsidRPr="00D675DD" w:rsidRDefault="007E2E2D" w:rsidP="007E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57464B29" w14:textId="77777777" w:rsidR="007E2E2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7E2E2D" w14:paraId="725944E1" w14:textId="77777777" w:rsidTr="001C51DE">
        <w:trPr>
          <w:trHeight w:val="80"/>
        </w:trPr>
        <w:tc>
          <w:tcPr>
            <w:tcW w:w="3510" w:type="dxa"/>
          </w:tcPr>
          <w:p w14:paraId="239823DE" w14:textId="77777777" w:rsidR="007E2E2D" w:rsidRDefault="007E2E2D" w:rsidP="007E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Revenue from rendering of services</w:t>
            </w:r>
          </w:p>
        </w:tc>
        <w:tc>
          <w:tcPr>
            <w:tcW w:w="1260" w:type="dxa"/>
          </w:tcPr>
          <w:p w14:paraId="1EA4BEDD" w14:textId="7E2DC35E" w:rsidR="007E2E2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E2E2D">
              <w:rPr>
                <w:rFonts w:cs="Times New Roman"/>
              </w:rPr>
              <w:t>14,330</w:t>
            </w:r>
          </w:p>
        </w:tc>
        <w:tc>
          <w:tcPr>
            <w:tcW w:w="238" w:type="dxa"/>
          </w:tcPr>
          <w:p w14:paraId="313AD524" w14:textId="77777777" w:rsidR="007E2E2D" w:rsidRPr="00D675D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390F8A0A" w14:textId="063861A1" w:rsidR="007E2E2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92537F">
              <w:rPr>
                <w:rFonts w:cs="Times New Roman"/>
              </w:rPr>
              <w:t>13,046</w:t>
            </w:r>
          </w:p>
        </w:tc>
        <w:tc>
          <w:tcPr>
            <w:tcW w:w="236" w:type="dxa"/>
          </w:tcPr>
          <w:p w14:paraId="242F71CF" w14:textId="77777777" w:rsidR="007E2E2D" w:rsidRPr="00010203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4B2DD350" w14:textId="092443A1" w:rsidR="007E2E2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E2E2D">
              <w:rPr>
                <w:rFonts w:cs="Times New Roman"/>
              </w:rPr>
              <w:t>14,330</w:t>
            </w:r>
          </w:p>
        </w:tc>
        <w:tc>
          <w:tcPr>
            <w:tcW w:w="252" w:type="dxa"/>
          </w:tcPr>
          <w:p w14:paraId="381077FC" w14:textId="77777777" w:rsidR="007E2E2D" w:rsidRPr="00D675DD" w:rsidRDefault="007E2E2D" w:rsidP="007E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6AD7C2CE" w14:textId="258A472E" w:rsidR="007E2E2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92537F">
              <w:rPr>
                <w:rFonts w:cs="Times New Roman"/>
              </w:rPr>
              <w:t>13,046</w:t>
            </w:r>
          </w:p>
        </w:tc>
      </w:tr>
      <w:tr w:rsidR="007E2E2D" w14:paraId="71D2377E" w14:textId="77777777" w:rsidTr="001C51DE">
        <w:trPr>
          <w:trHeight w:val="80"/>
        </w:trPr>
        <w:tc>
          <w:tcPr>
            <w:tcW w:w="3510" w:type="dxa"/>
          </w:tcPr>
          <w:p w14:paraId="65B4693E" w14:textId="77777777" w:rsidR="007E2E2D" w:rsidRDefault="007E2E2D" w:rsidP="007E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sz w:val="22"/>
                <w:szCs w:val="22"/>
              </w:rPr>
              <w:t>Income from areas and infrastructure</w:t>
            </w:r>
          </w:p>
        </w:tc>
        <w:tc>
          <w:tcPr>
            <w:tcW w:w="1260" w:type="dxa"/>
          </w:tcPr>
          <w:p w14:paraId="553652F4" w14:textId="77777777" w:rsidR="007E2E2D" w:rsidRPr="00DC392A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238" w:type="dxa"/>
          </w:tcPr>
          <w:p w14:paraId="201935E8" w14:textId="77777777" w:rsidR="007E2E2D" w:rsidRPr="00D675D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0235C1E7" w14:textId="77777777" w:rsidR="007E2E2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635C6C5E" w14:textId="77777777" w:rsidR="007E2E2D" w:rsidRPr="00010203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6BB64DDB" w14:textId="77777777" w:rsidR="007E2E2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52" w:type="dxa"/>
          </w:tcPr>
          <w:p w14:paraId="4BD5B721" w14:textId="77777777" w:rsidR="007E2E2D" w:rsidRPr="00D675DD" w:rsidRDefault="007E2E2D" w:rsidP="007E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60DF4E78" w14:textId="77777777" w:rsidR="007E2E2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7E2E2D" w14:paraId="0BDD7716" w14:textId="77777777" w:rsidTr="001C51DE">
        <w:trPr>
          <w:trHeight w:val="80"/>
        </w:trPr>
        <w:tc>
          <w:tcPr>
            <w:tcW w:w="3510" w:type="dxa"/>
          </w:tcPr>
          <w:p w14:paraId="28A7DE2D" w14:textId="77777777" w:rsidR="007E2E2D" w:rsidRDefault="007E2E2D" w:rsidP="007E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proofErr w:type="spellStart"/>
            <w:r w:rsidRPr="000F3207">
              <w:rPr>
                <w:rFonts w:ascii="Times New Roman" w:hAnsi="Times New Roman" w:cs="Times New Roman"/>
                <w:sz w:val="22"/>
                <w:szCs w:val="22"/>
              </w:rPr>
              <w:t>utilisation</w:t>
            </w:r>
            <w:proofErr w:type="spellEnd"/>
          </w:p>
        </w:tc>
        <w:tc>
          <w:tcPr>
            <w:tcW w:w="1260" w:type="dxa"/>
          </w:tcPr>
          <w:p w14:paraId="4B03327F" w14:textId="5C7CC92A" w:rsidR="007E2E2D" w:rsidRPr="00E10BB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szCs w:val="28"/>
              </w:rPr>
            </w:pPr>
            <w:r w:rsidRPr="007E2E2D">
              <w:rPr>
                <w:szCs w:val="28"/>
              </w:rPr>
              <w:t>14,263</w:t>
            </w:r>
          </w:p>
        </w:tc>
        <w:tc>
          <w:tcPr>
            <w:tcW w:w="238" w:type="dxa"/>
          </w:tcPr>
          <w:p w14:paraId="54B51D49" w14:textId="77777777" w:rsidR="007E2E2D" w:rsidRPr="00D675D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4331499E" w14:textId="3FEAA2D1" w:rsidR="007E2E2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6A770D">
              <w:rPr>
                <w:szCs w:val="28"/>
              </w:rPr>
              <w:t>14,738</w:t>
            </w:r>
          </w:p>
        </w:tc>
        <w:tc>
          <w:tcPr>
            <w:tcW w:w="236" w:type="dxa"/>
          </w:tcPr>
          <w:p w14:paraId="54E212E8" w14:textId="77777777" w:rsidR="007E2E2D" w:rsidRPr="00010203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7FFC2652" w14:textId="350496B3" w:rsidR="007E2E2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E2E2D">
              <w:rPr>
                <w:szCs w:val="28"/>
              </w:rPr>
              <w:t>14,263</w:t>
            </w:r>
          </w:p>
        </w:tc>
        <w:tc>
          <w:tcPr>
            <w:tcW w:w="252" w:type="dxa"/>
          </w:tcPr>
          <w:p w14:paraId="0757020B" w14:textId="77777777" w:rsidR="007E2E2D" w:rsidRPr="00D675DD" w:rsidRDefault="007E2E2D" w:rsidP="007E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2FF602FD" w14:textId="44D98128" w:rsidR="007E2E2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6A770D">
              <w:rPr>
                <w:szCs w:val="28"/>
              </w:rPr>
              <w:t>14,738</w:t>
            </w:r>
          </w:p>
        </w:tc>
      </w:tr>
      <w:tr w:rsidR="007E2E2D" w14:paraId="79555587" w14:textId="77777777" w:rsidTr="001C51DE">
        <w:trPr>
          <w:trHeight w:val="80"/>
        </w:trPr>
        <w:tc>
          <w:tcPr>
            <w:tcW w:w="3510" w:type="dxa"/>
          </w:tcPr>
          <w:p w14:paraId="41FF2D0A" w14:textId="77777777" w:rsidR="007E2E2D" w:rsidRDefault="007E2E2D" w:rsidP="007E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Management income</w:t>
            </w:r>
          </w:p>
        </w:tc>
        <w:tc>
          <w:tcPr>
            <w:tcW w:w="1260" w:type="dxa"/>
          </w:tcPr>
          <w:p w14:paraId="756FBADC" w14:textId="36F14790" w:rsidR="007E2E2D" w:rsidRPr="00D5488F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E2E2D">
              <w:rPr>
                <w:rFonts w:cs="Times New Roman"/>
              </w:rPr>
              <w:t>1,421</w:t>
            </w:r>
          </w:p>
        </w:tc>
        <w:tc>
          <w:tcPr>
            <w:tcW w:w="238" w:type="dxa"/>
          </w:tcPr>
          <w:p w14:paraId="5A608F25" w14:textId="77777777" w:rsidR="007E2E2D" w:rsidRPr="00D675D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456056C8" w14:textId="4F3D03F2" w:rsidR="007E2E2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szCs w:val="28"/>
              </w:rPr>
            </w:pPr>
            <w:r w:rsidRPr="00813F16">
              <w:t>1,754</w:t>
            </w:r>
          </w:p>
        </w:tc>
        <w:tc>
          <w:tcPr>
            <w:tcW w:w="236" w:type="dxa"/>
          </w:tcPr>
          <w:p w14:paraId="1BEE166B" w14:textId="77777777" w:rsidR="007E2E2D" w:rsidRPr="00010203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17DEBF98" w14:textId="0C163210" w:rsidR="007E2E2D" w:rsidRPr="00D5488F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E2E2D">
              <w:rPr>
                <w:rFonts w:cs="Times New Roman"/>
              </w:rPr>
              <w:t>1,421</w:t>
            </w:r>
          </w:p>
        </w:tc>
        <w:tc>
          <w:tcPr>
            <w:tcW w:w="252" w:type="dxa"/>
          </w:tcPr>
          <w:p w14:paraId="5768F0F3" w14:textId="77777777" w:rsidR="007E2E2D" w:rsidRPr="00D675DD" w:rsidRDefault="007E2E2D" w:rsidP="007E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6FF08619" w14:textId="673CC660" w:rsidR="007E2E2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13F16">
              <w:t>1,754</w:t>
            </w:r>
          </w:p>
        </w:tc>
      </w:tr>
      <w:tr w:rsidR="007E2E2D" w14:paraId="24384F23" w14:textId="77777777" w:rsidTr="001C51DE">
        <w:trPr>
          <w:trHeight w:val="80"/>
        </w:trPr>
        <w:tc>
          <w:tcPr>
            <w:tcW w:w="3510" w:type="dxa"/>
          </w:tcPr>
          <w:p w14:paraId="59BF2456" w14:textId="77777777" w:rsidR="007E2E2D" w:rsidRDefault="007E2E2D" w:rsidP="007E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 w:rsidRPr="00B87D0B">
              <w:rPr>
                <w:rFonts w:ascii="Times New Roman" w:hAnsi="Times New Roman"/>
                <w:sz w:val="22"/>
                <w:szCs w:val="28"/>
              </w:rPr>
              <w:t>Rental income</w:t>
            </w:r>
          </w:p>
        </w:tc>
        <w:tc>
          <w:tcPr>
            <w:tcW w:w="1260" w:type="dxa"/>
          </w:tcPr>
          <w:p w14:paraId="14E1E0AB" w14:textId="030EF65E" w:rsidR="007E2E2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607</w:t>
            </w:r>
          </w:p>
        </w:tc>
        <w:tc>
          <w:tcPr>
            <w:tcW w:w="238" w:type="dxa"/>
          </w:tcPr>
          <w:p w14:paraId="3874C967" w14:textId="77777777" w:rsidR="007E2E2D" w:rsidRPr="00D675D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735F409E" w14:textId="43BE752F" w:rsidR="007E2E2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13F16">
              <w:t>332</w:t>
            </w:r>
          </w:p>
        </w:tc>
        <w:tc>
          <w:tcPr>
            <w:tcW w:w="236" w:type="dxa"/>
          </w:tcPr>
          <w:p w14:paraId="283EE330" w14:textId="77777777" w:rsidR="007E2E2D" w:rsidRPr="00010203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0F9E7099" w14:textId="4A8B4BE8" w:rsidR="007E2E2D" w:rsidRPr="00FB5D32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rFonts w:cs="Times New Roman"/>
              </w:rPr>
              <w:t>607</w:t>
            </w:r>
          </w:p>
        </w:tc>
        <w:tc>
          <w:tcPr>
            <w:tcW w:w="252" w:type="dxa"/>
          </w:tcPr>
          <w:p w14:paraId="4C524DFC" w14:textId="77777777" w:rsidR="007E2E2D" w:rsidRPr="00D675DD" w:rsidRDefault="007E2E2D" w:rsidP="007E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0C86A36D" w14:textId="219351D4" w:rsidR="007E2E2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13F16">
              <w:t>332</w:t>
            </w:r>
          </w:p>
        </w:tc>
      </w:tr>
      <w:tr w:rsidR="007E2E2D" w14:paraId="51D52529" w14:textId="77777777" w:rsidTr="001C51DE">
        <w:trPr>
          <w:trHeight w:val="80"/>
        </w:trPr>
        <w:tc>
          <w:tcPr>
            <w:tcW w:w="3510" w:type="dxa"/>
          </w:tcPr>
          <w:p w14:paraId="1F40B095" w14:textId="77777777" w:rsidR="007E2E2D" w:rsidRDefault="007E2E2D" w:rsidP="007E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szCs w:val="28"/>
              </w:rPr>
            </w:pPr>
            <w:r w:rsidRPr="0000692E">
              <w:rPr>
                <w:rFonts w:ascii="Times New Roman" w:hAnsi="Times New Roman"/>
                <w:sz w:val="22"/>
                <w:szCs w:val="28"/>
              </w:rPr>
              <w:t>Interest income</w:t>
            </w:r>
          </w:p>
        </w:tc>
        <w:tc>
          <w:tcPr>
            <w:tcW w:w="1260" w:type="dxa"/>
          </w:tcPr>
          <w:p w14:paraId="0FC306D1" w14:textId="6C323E5B" w:rsidR="007E2E2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53</w:t>
            </w:r>
          </w:p>
        </w:tc>
        <w:tc>
          <w:tcPr>
            <w:tcW w:w="238" w:type="dxa"/>
          </w:tcPr>
          <w:p w14:paraId="47E94CBA" w14:textId="77777777" w:rsidR="007E2E2D" w:rsidRPr="00D675D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5C315C60" w14:textId="7DC20CF4" w:rsidR="007E2E2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13F16">
              <w:t>88</w:t>
            </w:r>
          </w:p>
        </w:tc>
        <w:tc>
          <w:tcPr>
            <w:tcW w:w="236" w:type="dxa"/>
          </w:tcPr>
          <w:p w14:paraId="6CB1C2C9" w14:textId="77777777" w:rsidR="007E2E2D" w:rsidRPr="00010203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7A8A9925" w14:textId="5CEBD0AE" w:rsidR="007E2E2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53</w:t>
            </w:r>
          </w:p>
        </w:tc>
        <w:tc>
          <w:tcPr>
            <w:tcW w:w="252" w:type="dxa"/>
          </w:tcPr>
          <w:p w14:paraId="322211A9" w14:textId="77777777" w:rsidR="007E2E2D" w:rsidRPr="00D675DD" w:rsidRDefault="007E2E2D" w:rsidP="007E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600C458D" w14:textId="2BB6FCA5" w:rsidR="007E2E2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13F16">
              <w:t>88</w:t>
            </w:r>
          </w:p>
        </w:tc>
      </w:tr>
      <w:tr w:rsidR="00954D4A" w14:paraId="78058EA7" w14:textId="77777777" w:rsidTr="001C51DE">
        <w:trPr>
          <w:trHeight w:val="80"/>
        </w:trPr>
        <w:tc>
          <w:tcPr>
            <w:tcW w:w="3510" w:type="dxa"/>
          </w:tcPr>
          <w:p w14:paraId="78FF8828" w14:textId="7E0FCEF2" w:rsidR="00954D4A" w:rsidRPr="0000692E" w:rsidRDefault="00954D4A" w:rsidP="0095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Administrative expenses</w:t>
            </w:r>
          </w:p>
        </w:tc>
        <w:tc>
          <w:tcPr>
            <w:tcW w:w="1260" w:type="dxa"/>
          </w:tcPr>
          <w:p w14:paraId="7E1766CE" w14:textId="22F289A2" w:rsidR="00954D4A" w:rsidRDefault="00954D4A" w:rsidP="00954D4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77</w:t>
            </w:r>
          </w:p>
        </w:tc>
        <w:tc>
          <w:tcPr>
            <w:tcW w:w="238" w:type="dxa"/>
          </w:tcPr>
          <w:p w14:paraId="62CFEBD6" w14:textId="77777777" w:rsidR="00954D4A" w:rsidRPr="00D675DD" w:rsidRDefault="00954D4A" w:rsidP="00954D4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5D976C73" w14:textId="2B0BAD21" w:rsidR="00954D4A" w:rsidRPr="00E55DFD" w:rsidRDefault="00954D4A" w:rsidP="00954D4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97</w:t>
            </w:r>
          </w:p>
        </w:tc>
        <w:tc>
          <w:tcPr>
            <w:tcW w:w="236" w:type="dxa"/>
          </w:tcPr>
          <w:p w14:paraId="15284D59" w14:textId="77777777" w:rsidR="00954D4A" w:rsidRPr="00010203" w:rsidRDefault="00954D4A" w:rsidP="00954D4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462C1371" w14:textId="105BE534" w:rsidR="00954D4A" w:rsidRDefault="00954D4A" w:rsidP="00954D4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77</w:t>
            </w:r>
          </w:p>
        </w:tc>
        <w:tc>
          <w:tcPr>
            <w:tcW w:w="252" w:type="dxa"/>
          </w:tcPr>
          <w:p w14:paraId="23F2B42A" w14:textId="77777777" w:rsidR="00954D4A" w:rsidRPr="00D675DD" w:rsidRDefault="00954D4A" w:rsidP="0095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30F66821" w14:textId="0789BA0C" w:rsidR="00954D4A" w:rsidRPr="00E55DFD" w:rsidRDefault="00954D4A" w:rsidP="00954D4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97</w:t>
            </w:r>
          </w:p>
        </w:tc>
      </w:tr>
      <w:tr w:rsidR="00954D4A" w14:paraId="6CC19267" w14:textId="77777777" w:rsidTr="001C51DE">
        <w:trPr>
          <w:trHeight w:val="80"/>
        </w:trPr>
        <w:tc>
          <w:tcPr>
            <w:tcW w:w="3510" w:type="dxa"/>
          </w:tcPr>
          <w:p w14:paraId="72B28566" w14:textId="49B31F06" w:rsidR="00954D4A" w:rsidRDefault="00954D4A" w:rsidP="0095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Cost of rendering of services</w:t>
            </w:r>
          </w:p>
        </w:tc>
        <w:tc>
          <w:tcPr>
            <w:tcW w:w="1260" w:type="dxa"/>
          </w:tcPr>
          <w:p w14:paraId="45B497EF" w14:textId="77B9F9A6" w:rsidR="00954D4A" w:rsidRDefault="00954D4A" w:rsidP="00954D4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29</w:t>
            </w:r>
          </w:p>
        </w:tc>
        <w:tc>
          <w:tcPr>
            <w:tcW w:w="238" w:type="dxa"/>
          </w:tcPr>
          <w:p w14:paraId="3C358BA8" w14:textId="77777777" w:rsidR="00954D4A" w:rsidRPr="00D675DD" w:rsidRDefault="00954D4A" w:rsidP="00954D4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6D3B9215" w14:textId="34AB58A8" w:rsidR="00954D4A" w:rsidRDefault="00954D4A" w:rsidP="00954D4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t>22</w:t>
            </w:r>
          </w:p>
        </w:tc>
        <w:tc>
          <w:tcPr>
            <w:tcW w:w="236" w:type="dxa"/>
          </w:tcPr>
          <w:p w14:paraId="2160189B" w14:textId="77777777" w:rsidR="00954D4A" w:rsidRPr="00010203" w:rsidRDefault="00954D4A" w:rsidP="00954D4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7E9CB837" w14:textId="2C74E88B" w:rsidR="00954D4A" w:rsidRDefault="00954D4A" w:rsidP="00954D4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29</w:t>
            </w:r>
          </w:p>
        </w:tc>
        <w:tc>
          <w:tcPr>
            <w:tcW w:w="252" w:type="dxa"/>
          </w:tcPr>
          <w:p w14:paraId="5D5401E0" w14:textId="77777777" w:rsidR="00954D4A" w:rsidRPr="00D675DD" w:rsidRDefault="00954D4A" w:rsidP="00954D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7AD8DDCA" w14:textId="1C09E93A" w:rsidR="00954D4A" w:rsidRDefault="00954D4A" w:rsidP="00954D4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t>22</w:t>
            </w:r>
          </w:p>
        </w:tc>
      </w:tr>
      <w:tr w:rsidR="007E2E2D" w14:paraId="6C33DA8F" w14:textId="77777777" w:rsidTr="001C51DE">
        <w:trPr>
          <w:trHeight w:val="80"/>
        </w:trPr>
        <w:tc>
          <w:tcPr>
            <w:tcW w:w="3510" w:type="dxa"/>
          </w:tcPr>
          <w:p w14:paraId="1DD6DA65" w14:textId="77777777" w:rsidR="007E2E2D" w:rsidRPr="0000692E" w:rsidRDefault="007E2E2D" w:rsidP="007E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260" w:type="dxa"/>
          </w:tcPr>
          <w:p w14:paraId="568503D2" w14:textId="77777777" w:rsidR="007E2E2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8" w:type="dxa"/>
          </w:tcPr>
          <w:p w14:paraId="47F072CB" w14:textId="77777777" w:rsidR="007E2E2D" w:rsidRPr="00D675D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6E70B7F9" w14:textId="77777777" w:rsidR="007E2E2D" w:rsidRPr="00E55DF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754ED0AD" w14:textId="77777777" w:rsidR="007E2E2D" w:rsidRPr="00010203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6BA87B8D" w14:textId="77777777" w:rsidR="007E2E2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52" w:type="dxa"/>
          </w:tcPr>
          <w:p w14:paraId="3998B00F" w14:textId="77777777" w:rsidR="007E2E2D" w:rsidRPr="00D675DD" w:rsidRDefault="007E2E2D" w:rsidP="007E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31A6EF37" w14:textId="77777777" w:rsidR="007E2E2D" w:rsidRPr="00E55DFD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7E2E2D" w:rsidRPr="00AA0CBE" w14:paraId="79506F6C" w14:textId="77777777" w:rsidTr="001C51DE">
        <w:trPr>
          <w:trHeight w:val="80"/>
        </w:trPr>
        <w:tc>
          <w:tcPr>
            <w:tcW w:w="3510" w:type="dxa"/>
          </w:tcPr>
          <w:p w14:paraId="040B5413" w14:textId="77777777" w:rsidR="007E2E2D" w:rsidRPr="00AA0CBE" w:rsidRDefault="007E2E2D" w:rsidP="007E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Other related parties</w:t>
            </w:r>
          </w:p>
        </w:tc>
        <w:tc>
          <w:tcPr>
            <w:tcW w:w="1260" w:type="dxa"/>
          </w:tcPr>
          <w:p w14:paraId="41A50EBB" w14:textId="77777777" w:rsidR="007E2E2D" w:rsidRPr="00AA0CBE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8" w:type="dxa"/>
          </w:tcPr>
          <w:p w14:paraId="7432EDC1" w14:textId="77777777" w:rsidR="007E2E2D" w:rsidRPr="00AA0CBE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60D7EC70" w14:textId="77777777" w:rsidR="007E2E2D" w:rsidRPr="00AA0CBE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5696711C" w14:textId="77777777" w:rsidR="007E2E2D" w:rsidRPr="00AA0CBE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647E12A4" w14:textId="77777777" w:rsidR="007E2E2D" w:rsidRPr="00AA0CBE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52" w:type="dxa"/>
          </w:tcPr>
          <w:p w14:paraId="539E04C1" w14:textId="77777777" w:rsidR="007E2E2D" w:rsidRPr="00AA0CBE" w:rsidRDefault="007E2E2D" w:rsidP="007E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70293E85" w14:textId="77777777" w:rsidR="007E2E2D" w:rsidRPr="00AA0CBE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276"/>
              <w:rPr>
                <w:rFonts w:cs="Times New Roman"/>
              </w:rPr>
            </w:pPr>
          </w:p>
        </w:tc>
      </w:tr>
      <w:tr w:rsidR="007E2E2D" w:rsidRPr="00AA0CBE" w14:paraId="0F177403" w14:textId="77777777" w:rsidTr="001C51DE">
        <w:trPr>
          <w:trHeight w:val="80"/>
        </w:trPr>
        <w:tc>
          <w:tcPr>
            <w:tcW w:w="3510" w:type="dxa"/>
          </w:tcPr>
          <w:p w14:paraId="1DCF6CDC" w14:textId="77777777" w:rsidR="007E2E2D" w:rsidRPr="00AA0CBE" w:rsidRDefault="007E2E2D" w:rsidP="007E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Revenue from rendering of services</w:t>
            </w:r>
          </w:p>
        </w:tc>
        <w:tc>
          <w:tcPr>
            <w:tcW w:w="1260" w:type="dxa"/>
          </w:tcPr>
          <w:p w14:paraId="398FF9AE" w14:textId="29726BB5" w:rsidR="007E2E2D" w:rsidRPr="00AA0CBE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E2E2D">
              <w:rPr>
                <w:rFonts w:cs="Times New Roman"/>
              </w:rPr>
              <w:t>293</w:t>
            </w:r>
          </w:p>
        </w:tc>
        <w:tc>
          <w:tcPr>
            <w:tcW w:w="238" w:type="dxa"/>
          </w:tcPr>
          <w:p w14:paraId="636A662B" w14:textId="77777777" w:rsidR="007E2E2D" w:rsidRPr="00AA0CBE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03DE7749" w14:textId="12FCBB65" w:rsidR="007E2E2D" w:rsidRPr="00AA0CBE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1C0D8D">
              <w:t>307</w:t>
            </w:r>
          </w:p>
        </w:tc>
        <w:tc>
          <w:tcPr>
            <w:tcW w:w="236" w:type="dxa"/>
          </w:tcPr>
          <w:p w14:paraId="0892E212" w14:textId="77777777" w:rsidR="007E2E2D" w:rsidRPr="00AA0CBE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05F78903" w14:textId="2ABCD350" w:rsidR="007E2E2D" w:rsidRPr="00AA0CBE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E2E2D">
              <w:rPr>
                <w:rFonts w:cs="Times New Roman"/>
              </w:rPr>
              <w:t>293</w:t>
            </w:r>
          </w:p>
        </w:tc>
        <w:tc>
          <w:tcPr>
            <w:tcW w:w="252" w:type="dxa"/>
          </w:tcPr>
          <w:p w14:paraId="044FDB9C" w14:textId="77777777" w:rsidR="007E2E2D" w:rsidRPr="00AA0CBE" w:rsidRDefault="007E2E2D" w:rsidP="007E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06A8A6E6" w14:textId="254F6B69" w:rsidR="007E2E2D" w:rsidRPr="002A0AF2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5B528D">
              <w:t>307</w:t>
            </w:r>
          </w:p>
        </w:tc>
      </w:tr>
      <w:tr w:rsidR="007E2E2D" w:rsidRPr="00AA0CBE" w14:paraId="37CF7DA9" w14:textId="77777777" w:rsidTr="001C51DE">
        <w:trPr>
          <w:trHeight w:val="80"/>
        </w:trPr>
        <w:tc>
          <w:tcPr>
            <w:tcW w:w="3510" w:type="dxa"/>
          </w:tcPr>
          <w:p w14:paraId="11CA623F" w14:textId="16DBAD51" w:rsidR="007E2E2D" w:rsidRPr="00AA0CBE" w:rsidRDefault="003B2EAE" w:rsidP="007E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Other</w:t>
            </w:r>
            <w:r w:rsidR="007E2E2D"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 income</w:t>
            </w:r>
          </w:p>
        </w:tc>
        <w:tc>
          <w:tcPr>
            <w:tcW w:w="1260" w:type="dxa"/>
          </w:tcPr>
          <w:p w14:paraId="1C27C57C" w14:textId="290373F0" w:rsidR="007E2E2D" w:rsidRPr="00AA0CBE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8" w:type="dxa"/>
          </w:tcPr>
          <w:p w14:paraId="3CCFDB2C" w14:textId="77777777" w:rsidR="007E2E2D" w:rsidRPr="00AA0CBE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0D17F883" w14:textId="04ADC253" w:rsidR="007E2E2D" w:rsidRPr="00AA0CBE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1C0D8D">
              <w:t>9</w:t>
            </w:r>
          </w:p>
        </w:tc>
        <w:tc>
          <w:tcPr>
            <w:tcW w:w="236" w:type="dxa"/>
          </w:tcPr>
          <w:p w14:paraId="6BA55EAD" w14:textId="77777777" w:rsidR="007E2E2D" w:rsidRPr="00AA0CBE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422E0FAE" w14:textId="048389CB" w:rsidR="007E2E2D" w:rsidRPr="00AA0CBE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52" w:type="dxa"/>
          </w:tcPr>
          <w:p w14:paraId="7C1C515C" w14:textId="77777777" w:rsidR="007E2E2D" w:rsidRPr="00AA0CBE" w:rsidRDefault="007E2E2D" w:rsidP="007E2E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656A3DBE" w14:textId="72D86FE3" w:rsidR="007E2E2D" w:rsidRPr="00AA0CBE" w:rsidRDefault="007E2E2D" w:rsidP="007E2E2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5B528D">
              <w:t>9</w:t>
            </w:r>
          </w:p>
        </w:tc>
      </w:tr>
      <w:tr w:rsidR="007F417A" w:rsidRPr="00AA0CBE" w14:paraId="6F33F840" w14:textId="77777777" w:rsidTr="001C51DE">
        <w:trPr>
          <w:trHeight w:val="80"/>
        </w:trPr>
        <w:tc>
          <w:tcPr>
            <w:tcW w:w="3510" w:type="dxa"/>
          </w:tcPr>
          <w:p w14:paraId="6B0E1415" w14:textId="4B783178" w:rsidR="007F417A" w:rsidRPr="00AA0CBE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Other</w:t>
            </w: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8"/>
              </w:rPr>
              <w:t>expense</w:t>
            </w:r>
          </w:p>
        </w:tc>
        <w:tc>
          <w:tcPr>
            <w:tcW w:w="1260" w:type="dxa"/>
          </w:tcPr>
          <w:p w14:paraId="16254784" w14:textId="254190A7" w:rsidR="007F417A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24</w:t>
            </w:r>
          </w:p>
        </w:tc>
        <w:tc>
          <w:tcPr>
            <w:tcW w:w="238" w:type="dxa"/>
          </w:tcPr>
          <w:p w14:paraId="2F355D5C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2D4B540F" w14:textId="3E66A785" w:rsidR="007F417A" w:rsidRPr="001C0D8D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</w:pPr>
            <w:r>
              <w:t>-</w:t>
            </w:r>
          </w:p>
        </w:tc>
        <w:tc>
          <w:tcPr>
            <w:tcW w:w="236" w:type="dxa"/>
          </w:tcPr>
          <w:p w14:paraId="3DE4A1C9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071F69CD" w14:textId="364AED59" w:rsidR="007F417A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24</w:t>
            </w:r>
          </w:p>
        </w:tc>
        <w:tc>
          <w:tcPr>
            <w:tcW w:w="252" w:type="dxa"/>
          </w:tcPr>
          <w:p w14:paraId="5B2A7F6A" w14:textId="77777777" w:rsidR="007F417A" w:rsidRPr="00AA0CBE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0866EA37" w14:textId="32760F63" w:rsidR="007F417A" w:rsidRPr="005B528D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</w:pPr>
            <w:r>
              <w:t>-</w:t>
            </w:r>
          </w:p>
        </w:tc>
      </w:tr>
      <w:tr w:rsidR="003B2EAE" w:rsidRPr="00AA0CBE" w14:paraId="69F630EE" w14:textId="77777777" w:rsidTr="001C51DE">
        <w:trPr>
          <w:trHeight w:val="80"/>
        </w:trPr>
        <w:tc>
          <w:tcPr>
            <w:tcW w:w="3510" w:type="dxa"/>
          </w:tcPr>
          <w:p w14:paraId="25BCF482" w14:textId="77777777" w:rsidR="003B2EAE" w:rsidRPr="00AA0CBE" w:rsidRDefault="003B2EAE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CFCE0F0" w14:textId="77777777" w:rsidR="003B2EAE" w:rsidRPr="00AA0CBE" w:rsidRDefault="003B2EAE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8" w:type="dxa"/>
          </w:tcPr>
          <w:p w14:paraId="6C4E3C7D" w14:textId="77777777" w:rsidR="003B2EAE" w:rsidRPr="00AA0CBE" w:rsidRDefault="003B2EAE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1073776E" w14:textId="77777777" w:rsidR="003B2EAE" w:rsidRPr="00AA0CBE" w:rsidRDefault="003B2EAE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8B97FB8" w14:textId="77777777" w:rsidR="003B2EAE" w:rsidRPr="00AA0CBE" w:rsidRDefault="003B2EAE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3F6577A2" w14:textId="77777777" w:rsidR="003B2EAE" w:rsidRPr="00AA0CBE" w:rsidRDefault="003B2EAE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52" w:type="dxa"/>
          </w:tcPr>
          <w:p w14:paraId="32AB47C3" w14:textId="77777777" w:rsidR="003B2EAE" w:rsidRPr="00AA0CBE" w:rsidRDefault="003B2EAE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6FECC95F" w14:textId="77777777" w:rsidR="003B2EAE" w:rsidRPr="00AA0CBE" w:rsidRDefault="003B2EAE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7F417A" w:rsidRPr="00AA0CBE" w14:paraId="19F6A500" w14:textId="77777777" w:rsidTr="001C51DE">
        <w:trPr>
          <w:trHeight w:val="80"/>
        </w:trPr>
        <w:tc>
          <w:tcPr>
            <w:tcW w:w="3510" w:type="dxa"/>
          </w:tcPr>
          <w:p w14:paraId="76E63691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  <w:b/>
                <w:bCs/>
              </w:rPr>
              <w:lastRenderedPageBreak/>
              <w:t>Key management personnel</w:t>
            </w:r>
          </w:p>
        </w:tc>
        <w:tc>
          <w:tcPr>
            <w:tcW w:w="1260" w:type="dxa"/>
          </w:tcPr>
          <w:p w14:paraId="78C84E16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8" w:type="dxa"/>
          </w:tcPr>
          <w:p w14:paraId="3768941C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4206C239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1855EC8F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3360FA59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52" w:type="dxa"/>
          </w:tcPr>
          <w:p w14:paraId="2A70FE5A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8" w:type="dxa"/>
          </w:tcPr>
          <w:p w14:paraId="4BDA8A40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7F417A" w:rsidRPr="00AA0CBE" w14:paraId="7F4AB487" w14:textId="77777777" w:rsidTr="001C51DE">
        <w:trPr>
          <w:trHeight w:val="80"/>
        </w:trPr>
        <w:tc>
          <w:tcPr>
            <w:tcW w:w="3510" w:type="dxa"/>
          </w:tcPr>
          <w:p w14:paraId="2624AC1F" w14:textId="42248BC6" w:rsidR="007F417A" w:rsidRPr="00AA0CBE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Key management personnel </w:t>
            </w:r>
            <w:r w:rsidRPr="00AA0CBE">
              <w:rPr>
                <w:rFonts w:ascii="Times New Roman" w:hAnsi="Times New Roman" w:cs="Times New Roman"/>
                <w:sz w:val="22"/>
                <w:szCs w:val="22"/>
                <w:cs/>
              </w:rPr>
              <w:t xml:space="preserve">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</w:p>
        </w:tc>
        <w:tc>
          <w:tcPr>
            <w:tcW w:w="1260" w:type="dxa"/>
          </w:tcPr>
          <w:p w14:paraId="67EBE0CC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8" w:type="dxa"/>
          </w:tcPr>
          <w:p w14:paraId="5F1BF382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4E59B6AA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62C17BEF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33BC7A68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52" w:type="dxa"/>
          </w:tcPr>
          <w:p w14:paraId="60B0C7EA" w14:textId="77777777" w:rsidR="007F417A" w:rsidRPr="00AA0CBE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78F23791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7F417A" w:rsidRPr="00AA0CBE" w14:paraId="54EB2235" w14:textId="77777777" w:rsidTr="001C51DE">
        <w:trPr>
          <w:trHeight w:val="80"/>
        </w:trPr>
        <w:tc>
          <w:tcPr>
            <w:tcW w:w="3510" w:type="dxa"/>
          </w:tcPr>
          <w:p w14:paraId="7816A366" w14:textId="1C429A42" w:rsidR="007F417A" w:rsidRPr="00AA0CBE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compensation</w:t>
            </w:r>
          </w:p>
        </w:tc>
        <w:tc>
          <w:tcPr>
            <w:tcW w:w="1260" w:type="dxa"/>
          </w:tcPr>
          <w:p w14:paraId="178782F5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8" w:type="dxa"/>
          </w:tcPr>
          <w:p w14:paraId="44B7B111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</w:tcPr>
          <w:p w14:paraId="5610BEA1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5B6DFE14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</w:tcPr>
          <w:p w14:paraId="25B92C12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52" w:type="dxa"/>
          </w:tcPr>
          <w:p w14:paraId="4BDC6A1B" w14:textId="77777777" w:rsidR="007F417A" w:rsidRPr="00AA0CBE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61DF7728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7F417A" w:rsidRPr="00AA0CBE" w14:paraId="5D0EADDB" w14:textId="77777777" w:rsidTr="001C51DE">
        <w:trPr>
          <w:trHeight w:val="80"/>
        </w:trPr>
        <w:tc>
          <w:tcPr>
            <w:tcW w:w="3510" w:type="dxa"/>
          </w:tcPr>
          <w:p w14:paraId="6FFC8CCF" w14:textId="77777777" w:rsidR="007F417A" w:rsidRPr="00AA0CBE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   Short-term employee benefits</w:t>
            </w:r>
          </w:p>
        </w:tc>
        <w:tc>
          <w:tcPr>
            <w:tcW w:w="1260" w:type="dxa"/>
          </w:tcPr>
          <w:p w14:paraId="46B2E573" w14:textId="24E7F4AD" w:rsidR="007F417A" w:rsidRPr="00996FAA" w:rsidRDefault="007F417A" w:rsidP="00537E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highlight w:val="yellow"/>
              </w:rPr>
            </w:pPr>
            <w:r w:rsidRPr="007F417A">
              <w:rPr>
                <w:rFonts w:cs="Times New Roman"/>
              </w:rPr>
              <w:t>18,698</w:t>
            </w:r>
          </w:p>
        </w:tc>
        <w:tc>
          <w:tcPr>
            <w:tcW w:w="238" w:type="dxa"/>
          </w:tcPr>
          <w:p w14:paraId="5819372E" w14:textId="77777777" w:rsidR="007F417A" w:rsidRPr="00996FAA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highlight w:val="yellow"/>
              </w:rPr>
            </w:pPr>
          </w:p>
        </w:tc>
        <w:tc>
          <w:tcPr>
            <w:tcW w:w="1283" w:type="dxa"/>
          </w:tcPr>
          <w:p w14:paraId="5A66C7B6" w14:textId="64A06854" w:rsidR="007F417A" w:rsidRPr="00996FAA" w:rsidRDefault="00090028" w:rsidP="00537E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highlight w:val="yellow"/>
              </w:rPr>
            </w:pPr>
            <w:r w:rsidRPr="00090028">
              <w:t>15,092</w:t>
            </w:r>
          </w:p>
        </w:tc>
        <w:tc>
          <w:tcPr>
            <w:tcW w:w="236" w:type="dxa"/>
          </w:tcPr>
          <w:p w14:paraId="34086F74" w14:textId="77777777" w:rsidR="007F417A" w:rsidRPr="00996FAA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highlight w:val="yellow"/>
              </w:rPr>
            </w:pPr>
          </w:p>
        </w:tc>
        <w:tc>
          <w:tcPr>
            <w:tcW w:w="1303" w:type="dxa"/>
          </w:tcPr>
          <w:p w14:paraId="42A882EB" w14:textId="09CC5944" w:rsidR="007F417A" w:rsidRPr="00996FAA" w:rsidRDefault="007F417A" w:rsidP="00537E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highlight w:val="yellow"/>
              </w:rPr>
            </w:pPr>
            <w:r w:rsidRPr="007F417A">
              <w:rPr>
                <w:rFonts w:cs="Times New Roman"/>
              </w:rPr>
              <w:t>18,698</w:t>
            </w:r>
          </w:p>
        </w:tc>
        <w:tc>
          <w:tcPr>
            <w:tcW w:w="252" w:type="dxa"/>
          </w:tcPr>
          <w:p w14:paraId="55B339AD" w14:textId="77777777" w:rsidR="007F417A" w:rsidRPr="00996FAA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278" w:type="dxa"/>
          </w:tcPr>
          <w:p w14:paraId="57B8868D" w14:textId="18B0E697" w:rsidR="007F417A" w:rsidRPr="00996FAA" w:rsidRDefault="00090028" w:rsidP="00537E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highlight w:val="yellow"/>
              </w:rPr>
            </w:pPr>
            <w:r w:rsidRPr="00090028">
              <w:t>15,092</w:t>
            </w:r>
          </w:p>
        </w:tc>
      </w:tr>
      <w:tr w:rsidR="007F417A" w:rsidRPr="00AA0CBE" w14:paraId="694B7FEA" w14:textId="77777777" w:rsidTr="001C51DE">
        <w:trPr>
          <w:trHeight w:val="80"/>
        </w:trPr>
        <w:tc>
          <w:tcPr>
            <w:tcW w:w="3510" w:type="dxa"/>
          </w:tcPr>
          <w:p w14:paraId="17309436" w14:textId="77777777" w:rsidR="007F417A" w:rsidRPr="00AA0CBE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   Post-employment benefits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B29370" w14:textId="7397DCD4" w:rsidR="007F417A" w:rsidRPr="00AA0CBE" w:rsidRDefault="007F417A" w:rsidP="00537E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F417A">
              <w:rPr>
                <w:rFonts w:cs="Times New Roman"/>
              </w:rPr>
              <w:t>406</w:t>
            </w:r>
          </w:p>
        </w:tc>
        <w:tc>
          <w:tcPr>
            <w:tcW w:w="238" w:type="dxa"/>
          </w:tcPr>
          <w:p w14:paraId="06CF15E5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  <w:tcBorders>
              <w:bottom w:val="single" w:sz="4" w:space="0" w:color="auto"/>
            </w:tcBorders>
          </w:tcPr>
          <w:p w14:paraId="51879C60" w14:textId="0EBD2F12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17E20">
              <w:t>407</w:t>
            </w:r>
          </w:p>
        </w:tc>
        <w:tc>
          <w:tcPr>
            <w:tcW w:w="236" w:type="dxa"/>
          </w:tcPr>
          <w:p w14:paraId="5A86F2D4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061E94B2" w14:textId="60DDB2D5" w:rsidR="007F417A" w:rsidRPr="00AA0CBE" w:rsidRDefault="007F417A" w:rsidP="00537E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F417A">
              <w:rPr>
                <w:rFonts w:cs="Times New Roman"/>
              </w:rPr>
              <w:t>406</w:t>
            </w:r>
          </w:p>
        </w:tc>
        <w:tc>
          <w:tcPr>
            <w:tcW w:w="252" w:type="dxa"/>
          </w:tcPr>
          <w:p w14:paraId="5E3B36CC" w14:textId="77777777" w:rsidR="007F417A" w:rsidRPr="00AA0CBE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0B20A8D" w14:textId="23E0FDE4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17E20">
              <w:t>407</w:t>
            </w:r>
          </w:p>
        </w:tc>
      </w:tr>
      <w:tr w:rsidR="007F417A" w:rsidRPr="00AA0CBE" w14:paraId="1BFDD08E" w14:textId="77777777" w:rsidTr="001C51DE">
        <w:trPr>
          <w:trHeight w:val="80"/>
        </w:trPr>
        <w:tc>
          <w:tcPr>
            <w:tcW w:w="3510" w:type="dxa"/>
          </w:tcPr>
          <w:p w14:paraId="107712CC" w14:textId="77777777" w:rsidR="007F417A" w:rsidRPr="00AA0CBE" w:rsidRDefault="007F417A" w:rsidP="007F417A">
            <w:pPr>
              <w:pStyle w:val="StandaardOpinion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  <w:b/>
                <w:bCs/>
              </w:rPr>
              <w:t xml:space="preserve">   Total key management personnel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318C6F8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8" w:type="dxa"/>
          </w:tcPr>
          <w:p w14:paraId="2895EE0A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1AD9B639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2D307237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14:paraId="369A62BA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52" w:type="dxa"/>
          </w:tcPr>
          <w:p w14:paraId="5BCA3CA1" w14:textId="77777777" w:rsidR="007F417A" w:rsidRPr="00AA0CBE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884DC21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7F417A" w:rsidRPr="00AA0CBE" w14:paraId="48F851BF" w14:textId="77777777" w:rsidTr="001C51DE">
        <w:trPr>
          <w:trHeight w:val="80"/>
        </w:trPr>
        <w:tc>
          <w:tcPr>
            <w:tcW w:w="3510" w:type="dxa"/>
          </w:tcPr>
          <w:p w14:paraId="7336A715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A0CBE">
              <w:rPr>
                <w:rFonts w:cs="Times New Roman"/>
                <w:b/>
                <w:bCs/>
              </w:rPr>
              <w:t xml:space="preserve">       compensation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2B4C61F" w14:textId="7D944658" w:rsidR="007F417A" w:rsidRPr="005F4806" w:rsidRDefault="007F417A" w:rsidP="00537E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7F417A">
              <w:rPr>
                <w:rFonts w:cs="Times New Roman"/>
                <w:b/>
                <w:bCs/>
              </w:rPr>
              <w:t>19,104</w:t>
            </w:r>
          </w:p>
        </w:tc>
        <w:tc>
          <w:tcPr>
            <w:tcW w:w="238" w:type="dxa"/>
          </w:tcPr>
          <w:p w14:paraId="3C213F8B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3" w:type="dxa"/>
            <w:tcBorders>
              <w:bottom w:val="double" w:sz="4" w:space="0" w:color="auto"/>
            </w:tcBorders>
            <w:vAlign w:val="bottom"/>
          </w:tcPr>
          <w:p w14:paraId="628F9EBF" w14:textId="2A1E2AF2" w:rsidR="007F417A" w:rsidRPr="00AA0CBE" w:rsidRDefault="00090028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090028">
              <w:rPr>
                <w:rFonts w:cs="Times New Roman"/>
                <w:b/>
                <w:bCs/>
              </w:rPr>
              <w:t>15,499</w:t>
            </w:r>
          </w:p>
        </w:tc>
        <w:tc>
          <w:tcPr>
            <w:tcW w:w="236" w:type="dxa"/>
          </w:tcPr>
          <w:p w14:paraId="3AC9EAC4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vAlign w:val="bottom"/>
          </w:tcPr>
          <w:p w14:paraId="6F4031D3" w14:textId="0E81536B" w:rsidR="007F417A" w:rsidRPr="005F4806" w:rsidRDefault="007F417A" w:rsidP="00537E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7F417A">
              <w:rPr>
                <w:rFonts w:cs="Times New Roman"/>
                <w:b/>
                <w:bCs/>
              </w:rPr>
              <w:t>19,104</w:t>
            </w:r>
          </w:p>
        </w:tc>
        <w:tc>
          <w:tcPr>
            <w:tcW w:w="252" w:type="dxa"/>
          </w:tcPr>
          <w:p w14:paraId="0CC45694" w14:textId="77777777" w:rsidR="007F417A" w:rsidRPr="00AA0CBE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vAlign w:val="bottom"/>
          </w:tcPr>
          <w:p w14:paraId="633A2708" w14:textId="35B3A5C2" w:rsidR="007F417A" w:rsidRPr="002A0AF2" w:rsidRDefault="00090028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090028">
              <w:rPr>
                <w:rFonts w:cs="Times New Roman"/>
                <w:b/>
                <w:bCs/>
              </w:rPr>
              <w:t>15,499</w:t>
            </w:r>
          </w:p>
        </w:tc>
      </w:tr>
    </w:tbl>
    <w:p w14:paraId="07C69C0D" w14:textId="77777777" w:rsidR="0025509A" w:rsidRDefault="0025509A" w:rsidP="00FF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sz w:val="20"/>
          <w:szCs w:val="20"/>
          <w:lang w:bidi="ar-SA"/>
        </w:rPr>
      </w:pPr>
    </w:p>
    <w:p w14:paraId="0D32531D" w14:textId="3D791F27" w:rsidR="00DE51F2" w:rsidRPr="00AA0CBE" w:rsidRDefault="00DE51F2" w:rsidP="00D40D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noProof/>
          <w:sz w:val="22"/>
          <w:szCs w:val="22"/>
        </w:rPr>
      </w:pPr>
      <w:r w:rsidRPr="00AA0CBE">
        <w:rPr>
          <w:rFonts w:ascii="Times New Roman" w:hAnsi="Times New Roman" w:cs="Times New Roman"/>
          <w:sz w:val="22"/>
          <w:szCs w:val="22"/>
          <w:lang w:val="en-GB" w:bidi="ar-SA"/>
        </w:rPr>
        <w:t>Bala</w:t>
      </w:r>
      <w:r w:rsidR="000A7201" w:rsidRPr="00AA0CBE">
        <w:rPr>
          <w:rFonts w:ascii="Times New Roman" w:hAnsi="Times New Roman" w:cs="Times New Roman"/>
          <w:sz w:val="22"/>
          <w:szCs w:val="22"/>
          <w:lang w:val="en-GB" w:bidi="ar-SA"/>
        </w:rPr>
        <w:t xml:space="preserve">nces as </w:t>
      </w:r>
      <w:proofErr w:type="gramStart"/>
      <w:r w:rsidR="000A7201" w:rsidRPr="00AA0CBE">
        <w:rPr>
          <w:rFonts w:ascii="Times New Roman" w:hAnsi="Times New Roman" w:cs="Times New Roman"/>
          <w:sz w:val="22"/>
          <w:szCs w:val="22"/>
          <w:lang w:val="en-GB" w:bidi="ar-SA"/>
        </w:rPr>
        <w:t>at</w:t>
      </w:r>
      <w:proofErr w:type="gramEnd"/>
      <w:r w:rsidR="000A7201" w:rsidRPr="00AA0CBE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="00D02387" w:rsidRPr="001C7712">
        <w:rPr>
          <w:rFonts w:ascii="Times New Roman" w:hAnsi="Times New Roman" w:cs="Times New Roman"/>
          <w:sz w:val="22"/>
          <w:szCs w:val="22"/>
          <w:lang w:val="en-GB" w:bidi="ar-SA"/>
        </w:rPr>
        <w:t>3</w:t>
      </w:r>
      <w:r w:rsidR="001A5FF3">
        <w:rPr>
          <w:rFonts w:ascii="Times New Roman" w:hAnsi="Times New Roman" w:cs="Times New Roman"/>
          <w:sz w:val="22"/>
          <w:szCs w:val="22"/>
          <w:lang w:val="en-GB" w:bidi="ar-SA"/>
        </w:rPr>
        <w:t>1</w:t>
      </w:r>
      <w:r w:rsidR="000B09A9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="001003F7">
        <w:rPr>
          <w:rFonts w:ascii="Times New Roman" w:hAnsi="Times New Roman" w:cs="Times New Roman"/>
          <w:sz w:val="22"/>
          <w:szCs w:val="22"/>
          <w:lang w:val="en-GB" w:bidi="ar-SA"/>
        </w:rPr>
        <w:t>March 2026</w:t>
      </w:r>
      <w:r w:rsidR="00D95B6A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="004F79A7" w:rsidRPr="00AA0CBE">
        <w:rPr>
          <w:rFonts w:ascii="Times New Roman" w:hAnsi="Times New Roman" w:cs="Times New Roman"/>
          <w:sz w:val="22"/>
          <w:szCs w:val="22"/>
          <w:lang w:val="en-GB" w:bidi="ar-SA"/>
        </w:rPr>
        <w:t xml:space="preserve">and </w:t>
      </w:r>
      <w:r w:rsidR="009B5344" w:rsidRPr="00AA0CBE">
        <w:rPr>
          <w:rFonts w:ascii="Times New Roman" w:hAnsi="Times New Roman" w:cs="Times New Roman"/>
          <w:sz w:val="22"/>
          <w:szCs w:val="22"/>
          <w:lang w:val="en-GB" w:bidi="ar-SA"/>
        </w:rPr>
        <w:t xml:space="preserve">31 December </w:t>
      </w:r>
      <w:r w:rsidR="004F79A7" w:rsidRPr="00AA0CBE">
        <w:rPr>
          <w:rFonts w:ascii="Times New Roman" w:hAnsi="Times New Roman" w:cs="Times New Roman"/>
          <w:sz w:val="22"/>
          <w:szCs w:val="22"/>
          <w:lang w:val="en-GB" w:bidi="ar-SA"/>
        </w:rPr>
        <w:t>20</w:t>
      </w:r>
      <w:r w:rsidR="00DF5D4A" w:rsidRPr="00AA0CBE">
        <w:rPr>
          <w:rFonts w:ascii="Times New Roman" w:hAnsi="Times New Roman" w:cs="Times New Roman"/>
          <w:sz w:val="22"/>
          <w:szCs w:val="22"/>
          <w:lang w:val="en-GB" w:bidi="ar-SA"/>
        </w:rPr>
        <w:t>2</w:t>
      </w:r>
      <w:r w:rsidR="001003F7">
        <w:rPr>
          <w:rFonts w:ascii="Times New Roman" w:hAnsi="Times New Roman" w:cs="Times New Roman"/>
          <w:sz w:val="22"/>
          <w:szCs w:val="22"/>
          <w:lang w:val="en-GB" w:bidi="ar-SA"/>
        </w:rPr>
        <w:t>5</w:t>
      </w:r>
      <w:r w:rsidR="000A7201" w:rsidRPr="00AA0CBE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Pr="00AA0CBE">
        <w:rPr>
          <w:rFonts w:ascii="Times New Roman" w:hAnsi="Times New Roman" w:cs="Times New Roman"/>
          <w:sz w:val="22"/>
          <w:szCs w:val="22"/>
          <w:lang w:val="en-GB" w:bidi="ar-SA"/>
        </w:rPr>
        <w:t xml:space="preserve">with related parties </w:t>
      </w:r>
      <w:r w:rsidR="00936EC3" w:rsidRPr="00AA0CBE">
        <w:rPr>
          <w:rFonts w:ascii="Times New Roman" w:hAnsi="Times New Roman" w:cs="Times New Roman"/>
          <w:sz w:val="22"/>
          <w:szCs w:val="22"/>
          <w:lang w:val="en-GB" w:bidi="ar-SA"/>
        </w:rPr>
        <w:t>we</w:t>
      </w:r>
      <w:r w:rsidRPr="00AA0CBE">
        <w:rPr>
          <w:rFonts w:ascii="Times New Roman" w:hAnsi="Times New Roman" w:cs="Times New Roman"/>
          <w:sz w:val="22"/>
          <w:szCs w:val="22"/>
          <w:lang w:val="en-GB" w:bidi="ar-SA"/>
        </w:rPr>
        <w:t>re as follows:</w:t>
      </w:r>
      <w:r w:rsidR="00B47644" w:rsidRPr="00AA0CBE">
        <w:rPr>
          <w:rFonts w:ascii="Times New Roman" w:hAnsi="Times New Roman" w:cs="Times New Roman"/>
          <w:noProof/>
          <w:sz w:val="22"/>
          <w:szCs w:val="22"/>
        </w:rPr>
        <w:t xml:space="preserve"> </w:t>
      </w:r>
    </w:p>
    <w:p w14:paraId="27DF4F5A" w14:textId="3CF3E68B" w:rsidR="0025509A" w:rsidRPr="007D0F8B" w:rsidRDefault="0025509A" w:rsidP="00D40D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noProof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78"/>
        <w:gridCol w:w="252"/>
        <w:gridCol w:w="1260"/>
        <w:gridCol w:w="243"/>
        <w:gridCol w:w="1287"/>
        <w:gridCol w:w="252"/>
        <w:gridCol w:w="1278"/>
      </w:tblGrid>
      <w:tr w:rsidR="0025509A" w:rsidRPr="00AA0CBE" w14:paraId="3C73D575" w14:textId="77777777" w:rsidTr="001C51DE">
        <w:trPr>
          <w:trHeight w:val="80"/>
        </w:trPr>
        <w:tc>
          <w:tcPr>
            <w:tcW w:w="3510" w:type="dxa"/>
          </w:tcPr>
          <w:p w14:paraId="49A3150A" w14:textId="77777777" w:rsidR="0025509A" w:rsidRPr="00AA0CBE" w:rsidRDefault="0025509A" w:rsidP="00CF3E1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790" w:type="dxa"/>
            <w:gridSpan w:val="3"/>
          </w:tcPr>
          <w:p w14:paraId="106B0B42" w14:textId="77777777" w:rsidR="0025509A" w:rsidRPr="00AA0CBE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AA0CBE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43" w:type="dxa"/>
          </w:tcPr>
          <w:p w14:paraId="759BA8A8" w14:textId="77777777" w:rsidR="0025509A" w:rsidRPr="00AA0CBE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817" w:type="dxa"/>
            <w:gridSpan w:val="3"/>
          </w:tcPr>
          <w:p w14:paraId="6FA23262" w14:textId="77777777" w:rsidR="0025509A" w:rsidRPr="00AA0CBE" w:rsidRDefault="0025509A" w:rsidP="00CF3E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25509A" w:rsidRPr="00AA0CBE" w14:paraId="60098F82" w14:textId="77777777" w:rsidTr="001C51DE">
        <w:trPr>
          <w:trHeight w:val="80"/>
        </w:trPr>
        <w:tc>
          <w:tcPr>
            <w:tcW w:w="3510" w:type="dxa"/>
          </w:tcPr>
          <w:p w14:paraId="42D0CD15" w14:textId="34E20865" w:rsidR="0025509A" w:rsidRPr="00AA0CBE" w:rsidRDefault="0025509A" w:rsidP="00CF3E1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2790" w:type="dxa"/>
            <w:gridSpan w:val="3"/>
          </w:tcPr>
          <w:p w14:paraId="5F5887D4" w14:textId="77777777" w:rsidR="0025509A" w:rsidRPr="00AA0CBE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AA0CBE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43" w:type="dxa"/>
          </w:tcPr>
          <w:p w14:paraId="625FAAC1" w14:textId="77777777" w:rsidR="0025509A" w:rsidRPr="00AA0CBE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817" w:type="dxa"/>
            <w:gridSpan w:val="3"/>
          </w:tcPr>
          <w:p w14:paraId="0B2686AF" w14:textId="77777777" w:rsidR="0025509A" w:rsidRPr="00AA0CBE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1003F7" w:rsidRPr="00AA0CBE" w14:paraId="0C07B084" w14:textId="77777777" w:rsidTr="001C51DE">
        <w:trPr>
          <w:trHeight w:val="80"/>
        </w:trPr>
        <w:tc>
          <w:tcPr>
            <w:tcW w:w="3510" w:type="dxa"/>
          </w:tcPr>
          <w:p w14:paraId="69D3674F" w14:textId="77777777" w:rsidR="001003F7" w:rsidRPr="00AA0CBE" w:rsidRDefault="001003F7" w:rsidP="001003F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278" w:type="dxa"/>
          </w:tcPr>
          <w:p w14:paraId="6E2F2FEB" w14:textId="0FC6BB65" w:rsidR="001003F7" w:rsidRPr="00AA0CBE" w:rsidRDefault="001003F7" w:rsidP="001003F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1C7712">
              <w:rPr>
                <w:rFonts w:cs="Times New Roman"/>
                <w:lang w:val="en-GB" w:bidi="ar-SA"/>
              </w:rPr>
              <w:t>3</w:t>
            </w:r>
            <w:r>
              <w:rPr>
                <w:rFonts w:cs="Times New Roman"/>
                <w:lang w:val="en-GB" w:bidi="ar-SA"/>
              </w:rPr>
              <w:t>1 March</w:t>
            </w:r>
          </w:p>
        </w:tc>
        <w:tc>
          <w:tcPr>
            <w:tcW w:w="252" w:type="dxa"/>
          </w:tcPr>
          <w:p w14:paraId="234E2BA1" w14:textId="77777777" w:rsidR="001003F7" w:rsidRPr="00AA0CBE" w:rsidRDefault="001003F7" w:rsidP="0010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8EC90A4" w14:textId="77777777" w:rsidR="001003F7" w:rsidRPr="00AA0CBE" w:rsidRDefault="001003F7" w:rsidP="001003F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</w:rPr>
              <w:t>31 December</w:t>
            </w:r>
          </w:p>
        </w:tc>
        <w:tc>
          <w:tcPr>
            <w:tcW w:w="243" w:type="dxa"/>
          </w:tcPr>
          <w:p w14:paraId="76758C30" w14:textId="77777777" w:rsidR="001003F7" w:rsidRPr="00AA0CBE" w:rsidRDefault="001003F7" w:rsidP="001003F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87" w:type="dxa"/>
          </w:tcPr>
          <w:p w14:paraId="168FF883" w14:textId="5DEA6748" w:rsidR="001003F7" w:rsidRPr="00AA0CBE" w:rsidRDefault="001003F7" w:rsidP="001003F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1C7712">
              <w:rPr>
                <w:rFonts w:cs="Times New Roman"/>
                <w:lang w:val="en-GB" w:bidi="ar-SA"/>
              </w:rPr>
              <w:t>3</w:t>
            </w:r>
            <w:r>
              <w:rPr>
                <w:rFonts w:cs="Times New Roman"/>
                <w:lang w:val="en-GB" w:bidi="ar-SA"/>
              </w:rPr>
              <w:t>1 March</w:t>
            </w:r>
          </w:p>
        </w:tc>
        <w:tc>
          <w:tcPr>
            <w:tcW w:w="252" w:type="dxa"/>
          </w:tcPr>
          <w:p w14:paraId="2C3D82CC" w14:textId="77777777" w:rsidR="001003F7" w:rsidRPr="00AA0CBE" w:rsidRDefault="001003F7" w:rsidP="0010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4ECF9158" w14:textId="1DB448E6" w:rsidR="001003F7" w:rsidRPr="002A0AF2" w:rsidRDefault="001003F7" w:rsidP="001003F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22"/>
              <w:jc w:val="center"/>
              <w:rPr>
                <w:rFonts w:cstheme="minorBidi"/>
                <w:cs/>
              </w:rPr>
            </w:pPr>
            <w:r w:rsidRPr="00AA0CBE">
              <w:rPr>
                <w:rFonts w:cs="Times New Roman"/>
              </w:rPr>
              <w:t>31 December</w:t>
            </w:r>
          </w:p>
        </w:tc>
      </w:tr>
      <w:tr w:rsidR="001003F7" w:rsidRPr="00AA0CBE" w14:paraId="6B7367D0" w14:textId="77777777" w:rsidTr="001C51DE">
        <w:trPr>
          <w:trHeight w:val="80"/>
        </w:trPr>
        <w:tc>
          <w:tcPr>
            <w:tcW w:w="3510" w:type="dxa"/>
          </w:tcPr>
          <w:p w14:paraId="1E0B7FBD" w14:textId="77777777" w:rsidR="001003F7" w:rsidRPr="00AA0CBE" w:rsidRDefault="001003F7" w:rsidP="001003F7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278" w:type="dxa"/>
          </w:tcPr>
          <w:p w14:paraId="3A302996" w14:textId="1A9B1DF5" w:rsidR="001003F7" w:rsidRPr="00AA0CBE" w:rsidRDefault="001003F7" w:rsidP="001003F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6</w:t>
            </w:r>
          </w:p>
        </w:tc>
        <w:tc>
          <w:tcPr>
            <w:tcW w:w="252" w:type="dxa"/>
          </w:tcPr>
          <w:p w14:paraId="64B8349C" w14:textId="77777777" w:rsidR="001003F7" w:rsidRPr="00AA0CBE" w:rsidRDefault="001003F7" w:rsidP="0010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9C72BB4" w14:textId="03EA37F8" w:rsidR="001003F7" w:rsidRPr="00AA0CBE" w:rsidRDefault="001003F7" w:rsidP="001003F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5</w:t>
            </w:r>
          </w:p>
        </w:tc>
        <w:tc>
          <w:tcPr>
            <w:tcW w:w="243" w:type="dxa"/>
          </w:tcPr>
          <w:p w14:paraId="38E44280" w14:textId="77777777" w:rsidR="001003F7" w:rsidRPr="00AA0CBE" w:rsidRDefault="001003F7" w:rsidP="001003F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87" w:type="dxa"/>
          </w:tcPr>
          <w:p w14:paraId="27D8057D" w14:textId="22DC2253" w:rsidR="001003F7" w:rsidRPr="00AA0CBE" w:rsidRDefault="001003F7" w:rsidP="001003F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6</w:t>
            </w:r>
          </w:p>
        </w:tc>
        <w:tc>
          <w:tcPr>
            <w:tcW w:w="252" w:type="dxa"/>
          </w:tcPr>
          <w:p w14:paraId="25574FD9" w14:textId="77777777" w:rsidR="001003F7" w:rsidRPr="00AA0CBE" w:rsidRDefault="001003F7" w:rsidP="001003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219EFD98" w14:textId="748E0B70" w:rsidR="001003F7" w:rsidRPr="00AA0CBE" w:rsidRDefault="001003F7" w:rsidP="001003F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AA0CBE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5</w:t>
            </w:r>
          </w:p>
        </w:tc>
      </w:tr>
      <w:tr w:rsidR="000B09A9" w:rsidRPr="00AA0CBE" w14:paraId="4E6F5919" w14:textId="77777777" w:rsidTr="001C51DE">
        <w:trPr>
          <w:trHeight w:val="80"/>
        </w:trPr>
        <w:tc>
          <w:tcPr>
            <w:tcW w:w="3510" w:type="dxa"/>
          </w:tcPr>
          <w:p w14:paraId="45628E39" w14:textId="77777777" w:rsidR="000B09A9" w:rsidRPr="00AA0CBE" w:rsidRDefault="000B09A9" w:rsidP="000B09A9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5850" w:type="dxa"/>
            <w:gridSpan w:val="7"/>
          </w:tcPr>
          <w:p w14:paraId="70F6FDB1" w14:textId="77777777" w:rsidR="000B09A9" w:rsidRPr="00AA0CBE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BB1CB5" w:rsidRPr="00AA0CBE" w14:paraId="5071F083" w14:textId="77777777" w:rsidTr="001C51DE">
        <w:trPr>
          <w:trHeight w:val="80"/>
        </w:trPr>
        <w:tc>
          <w:tcPr>
            <w:tcW w:w="3510" w:type="dxa"/>
          </w:tcPr>
          <w:p w14:paraId="06F53B5D" w14:textId="77777777" w:rsidR="00BB1CB5" w:rsidRPr="00AA0CBE" w:rsidRDefault="00BB1CB5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278" w:type="dxa"/>
          </w:tcPr>
          <w:p w14:paraId="08F31B08" w14:textId="77777777" w:rsidR="00BB1CB5" w:rsidRPr="00AA0CBE" w:rsidRDefault="00BB1CB5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52" w:type="dxa"/>
          </w:tcPr>
          <w:p w14:paraId="7160B6E1" w14:textId="77777777" w:rsidR="00BB1CB5" w:rsidRPr="00AA0CBE" w:rsidRDefault="00BB1CB5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654BFB0" w14:textId="77777777" w:rsidR="00BB1CB5" w:rsidRPr="00AA0CBE" w:rsidRDefault="00BB1CB5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43" w:type="dxa"/>
          </w:tcPr>
          <w:p w14:paraId="1C4A96C9" w14:textId="77777777" w:rsidR="00BB1CB5" w:rsidRPr="00AA0CBE" w:rsidRDefault="00BB1CB5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7" w:type="dxa"/>
          </w:tcPr>
          <w:p w14:paraId="74875A4F" w14:textId="77777777" w:rsidR="00BB1CB5" w:rsidRPr="00B61091" w:rsidRDefault="00BB1CB5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dxa"/>
          </w:tcPr>
          <w:p w14:paraId="07A078DF" w14:textId="77777777" w:rsidR="00BB1CB5" w:rsidRPr="00AA0CBE" w:rsidRDefault="00BB1CB5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3249B357" w14:textId="77777777" w:rsidR="00BB1CB5" w:rsidRPr="00AA0CBE" w:rsidRDefault="00BB1CB5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B09A9" w:rsidRPr="00AA0CBE" w14:paraId="674F8C84" w14:textId="77777777" w:rsidTr="001C51DE">
        <w:trPr>
          <w:trHeight w:val="80"/>
        </w:trPr>
        <w:tc>
          <w:tcPr>
            <w:tcW w:w="3510" w:type="dxa"/>
          </w:tcPr>
          <w:p w14:paraId="20BA0035" w14:textId="77777777" w:rsidR="000B09A9" w:rsidRPr="00AA0CBE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AA0CBE">
              <w:rPr>
                <w:rFonts w:cs="Times New Roman"/>
                <w:b/>
                <w:bCs/>
                <w:i/>
                <w:iCs/>
              </w:rPr>
              <w:t>Trade accounts receivable</w:t>
            </w:r>
          </w:p>
        </w:tc>
        <w:tc>
          <w:tcPr>
            <w:tcW w:w="1278" w:type="dxa"/>
          </w:tcPr>
          <w:p w14:paraId="1AA6A8DA" w14:textId="77777777" w:rsidR="000B09A9" w:rsidRPr="00AA0CBE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52" w:type="dxa"/>
          </w:tcPr>
          <w:p w14:paraId="06A8847F" w14:textId="77777777" w:rsidR="000B09A9" w:rsidRPr="00AA0CBE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09EFB2B0" w14:textId="77777777" w:rsidR="000B09A9" w:rsidRPr="00AA0CBE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43" w:type="dxa"/>
          </w:tcPr>
          <w:p w14:paraId="4BA6C667" w14:textId="77777777" w:rsidR="000B09A9" w:rsidRPr="00AA0CBE" w:rsidRDefault="000B09A9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7" w:type="dxa"/>
          </w:tcPr>
          <w:p w14:paraId="58164DA9" w14:textId="77777777" w:rsidR="000B09A9" w:rsidRPr="00B61091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dxa"/>
          </w:tcPr>
          <w:p w14:paraId="6AAE29FA" w14:textId="77777777" w:rsidR="000B09A9" w:rsidRPr="00AA0CBE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368D5701" w14:textId="77777777" w:rsidR="000B09A9" w:rsidRPr="00AA0CBE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F417A" w:rsidRPr="00AA0CBE" w14:paraId="112C300B" w14:textId="77777777" w:rsidTr="001C51DE">
        <w:trPr>
          <w:trHeight w:val="80"/>
        </w:trPr>
        <w:tc>
          <w:tcPr>
            <w:tcW w:w="3510" w:type="dxa"/>
          </w:tcPr>
          <w:p w14:paraId="71CE84E8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AA0CBE">
              <w:rPr>
                <w:rFonts w:cs="Times New Roman"/>
              </w:rPr>
              <w:t>Joint ventures</w:t>
            </w:r>
          </w:p>
        </w:tc>
        <w:tc>
          <w:tcPr>
            <w:tcW w:w="1278" w:type="dxa"/>
          </w:tcPr>
          <w:p w14:paraId="1ACDBA22" w14:textId="34C46B9C" w:rsidR="007F417A" w:rsidRPr="00B61091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F417A">
              <w:rPr>
                <w:rFonts w:cs="Times New Roman"/>
              </w:rPr>
              <w:t>5,292</w:t>
            </w:r>
          </w:p>
        </w:tc>
        <w:tc>
          <w:tcPr>
            <w:tcW w:w="252" w:type="dxa"/>
          </w:tcPr>
          <w:p w14:paraId="616A7BF2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D21EBB3" w14:textId="65CEE279" w:rsidR="007F417A" w:rsidRPr="00AA0CBE" w:rsidRDefault="007F417A" w:rsidP="00537E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szCs w:val="28"/>
              </w:rPr>
              <w:t>4,792</w:t>
            </w:r>
          </w:p>
        </w:tc>
        <w:tc>
          <w:tcPr>
            <w:tcW w:w="243" w:type="dxa"/>
          </w:tcPr>
          <w:p w14:paraId="295C0460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87" w:type="dxa"/>
          </w:tcPr>
          <w:p w14:paraId="4A20A241" w14:textId="732AEEAD" w:rsidR="007F417A" w:rsidRPr="00B61091" w:rsidRDefault="007F417A" w:rsidP="00537E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F417A">
              <w:rPr>
                <w:rFonts w:cs="Times New Roman"/>
              </w:rPr>
              <w:t>5,292</w:t>
            </w:r>
          </w:p>
        </w:tc>
        <w:tc>
          <w:tcPr>
            <w:tcW w:w="252" w:type="dxa"/>
          </w:tcPr>
          <w:p w14:paraId="60FD671C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78" w:type="dxa"/>
          </w:tcPr>
          <w:p w14:paraId="746992A8" w14:textId="70B78123" w:rsidR="007F417A" w:rsidRPr="00AA0CBE" w:rsidRDefault="007F417A" w:rsidP="00537E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4,792</w:t>
            </w:r>
          </w:p>
        </w:tc>
      </w:tr>
      <w:tr w:rsidR="007F417A" w:rsidRPr="00AA0CBE" w14:paraId="686B681C" w14:textId="77777777" w:rsidTr="001C51DE">
        <w:trPr>
          <w:trHeight w:val="80"/>
        </w:trPr>
        <w:tc>
          <w:tcPr>
            <w:tcW w:w="3510" w:type="dxa"/>
          </w:tcPr>
          <w:p w14:paraId="673BD6F5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AA0CBE">
              <w:rPr>
                <w:rFonts w:cs="Times New Roman"/>
              </w:rPr>
              <w:t>Other related parties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7DB26159" w14:textId="0DDF2D6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F417A">
              <w:rPr>
                <w:rFonts w:cs="Times New Roman"/>
              </w:rPr>
              <w:t>104</w:t>
            </w:r>
          </w:p>
        </w:tc>
        <w:tc>
          <w:tcPr>
            <w:tcW w:w="252" w:type="dxa"/>
          </w:tcPr>
          <w:p w14:paraId="3F4D8633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1C22178A" w14:textId="4CD31FE9" w:rsidR="007F417A" w:rsidRPr="00AA0CBE" w:rsidRDefault="007F417A" w:rsidP="00537E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szCs w:val="28"/>
              </w:rPr>
              <w:t>104</w:t>
            </w:r>
          </w:p>
        </w:tc>
        <w:tc>
          <w:tcPr>
            <w:tcW w:w="243" w:type="dxa"/>
          </w:tcPr>
          <w:p w14:paraId="62EDC7C5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87" w:type="dxa"/>
          </w:tcPr>
          <w:p w14:paraId="5715CB13" w14:textId="5113532A" w:rsidR="007F417A" w:rsidRPr="00B61091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F417A">
              <w:rPr>
                <w:rFonts w:cs="Times New Roman"/>
              </w:rPr>
              <w:t>104</w:t>
            </w:r>
          </w:p>
        </w:tc>
        <w:tc>
          <w:tcPr>
            <w:tcW w:w="252" w:type="dxa"/>
          </w:tcPr>
          <w:p w14:paraId="7A1C7110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78" w:type="dxa"/>
          </w:tcPr>
          <w:p w14:paraId="302A78DC" w14:textId="4AE20D9B" w:rsidR="007F417A" w:rsidRPr="00AA0CBE" w:rsidRDefault="007F417A" w:rsidP="00537E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104</w:t>
            </w:r>
          </w:p>
        </w:tc>
      </w:tr>
      <w:tr w:rsidR="007F417A" w:rsidRPr="00AA0CBE" w14:paraId="202EEE97" w14:textId="77777777" w:rsidTr="001C51DE">
        <w:trPr>
          <w:trHeight w:val="80"/>
        </w:trPr>
        <w:tc>
          <w:tcPr>
            <w:tcW w:w="3510" w:type="dxa"/>
          </w:tcPr>
          <w:p w14:paraId="7B85F25B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AA0CBE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5CAF7462" w14:textId="6FD5E5C0" w:rsidR="007F417A" w:rsidRPr="005F4806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theme="minorBidi"/>
                <w:b/>
                <w:bCs/>
              </w:rPr>
            </w:pPr>
            <w:r w:rsidRPr="007F417A">
              <w:rPr>
                <w:rFonts w:cstheme="minorBidi"/>
                <w:b/>
                <w:bCs/>
              </w:rPr>
              <w:t>5,396</w:t>
            </w:r>
          </w:p>
        </w:tc>
        <w:tc>
          <w:tcPr>
            <w:tcW w:w="252" w:type="dxa"/>
          </w:tcPr>
          <w:p w14:paraId="5210C006" w14:textId="77777777" w:rsidR="007F417A" w:rsidRPr="00B61091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A379A6" w14:textId="5A7C1352" w:rsidR="007F417A" w:rsidRPr="00B61091" w:rsidRDefault="007F417A" w:rsidP="00537E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b/>
                <w:bCs/>
                <w:szCs w:val="28"/>
              </w:rPr>
              <w:t>4,896</w:t>
            </w:r>
          </w:p>
        </w:tc>
        <w:tc>
          <w:tcPr>
            <w:tcW w:w="243" w:type="dxa"/>
          </w:tcPr>
          <w:p w14:paraId="057EBC7C" w14:textId="77777777" w:rsidR="007F417A" w:rsidRPr="00B61091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6A119917" w14:textId="6D6A56E2" w:rsidR="007F417A" w:rsidRPr="005F4806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7F417A">
              <w:rPr>
                <w:rFonts w:cstheme="minorBidi"/>
                <w:b/>
                <w:bCs/>
              </w:rPr>
              <w:t>5,396</w:t>
            </w:r>
          </w:p>
        </w:tc>
        <w:tc>
          <w:tcPr>
            <w:tcW w:w="252" w:type="dxa"/>
          </w:tcPr>
          <w:p w14:paraId="402B0277" w14:textId="77777777" w:rsidR="007F417A" w:rsidRPr="00B61091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D0A536A" w14:textId="5D30D0BE" w:rsidR="007F417A" w:rsidRPr="00B61091" w:rsidRDefault="007F417A" w:rsidP="00537E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4,896</w:t>
            </w:r>
          </w:p>
        </w:tc>
      </w:tr>
      <w:tr w:rsidR="007F417A" w:rsidRPr="00AA0CBE" w14:paraId="24267C1B" w14:textId="77777777" w:rsidTr="001C51DE">
        <w:trPr>
          <w:trHeight w:val="80"/>
        </w:trPr>
        <w:tc>
          <w:tcPr>
            <w:tcW w:w="3510" w:type="dxa"/>
          </w:tcPr>
          <w:p w14:paraId="5428B843" w14:textId="39858666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AA0CBE">
              <w:rPr>
                <w:rFonts w:cs="Times New Roman"/>
                <w:i/>
                <w:iCs/>
              </w:rPr>
              <w:t>Less</w:t>
            </w:r>
            <w:r w:rsidRPr="00AA0CBE">
              <w:rPr>
                <w:rFonts w:cs="Times New Roman"/>
              </w:rPr>
              <w:t xml:space="preserve"> allowance for expected</w:t>
            </w:r>
          </w:p>
        </w:tc>
        <w:tc>
          <w:tcPr>
            <w:tcW w:w="1278" w:type="dxa"/>
          </w:tcPr>
          <w:p w14:paraId="3931BC41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52" w:type="dxa"/>
          </w:tcPr>
          <w:p w14:paraId="440FE241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067ACE2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43" w:type="dxa"/>
          </w:tcPr>
          <w:p w14:paraId="146028B4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87" w:type="dxa"/>
          </w:tcPr>
          <w:p w14:paraId="4806499F" w14:textId="77777777" w:rsidR="007F417A" w:rsidRPr="00B61091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dxa"/>
          </w:tcPr>
          <w:p w14:paraId="34433680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78" w:type="dxa"/>
          </w:tcPr>
          <w:p w14:paraId="118E88E5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7F417A" w:rsidRPr="00AA0CBE" w14:paraId="39B1FD7E" w14:textId="77777777" w:rsidTr="001C51DE">
        <w:trPr>
          <w:trHeight w:val="80"/>
        </w:trPr>
        <w:tc>
          <w:tcPr>
            <w:tcW w:w="3510" w:type="dxa"/>
          </w:tcPr>
          <w:p w14:paraId="677130A9" w14:textId="6EEFCCBB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ind w:left="430"/>
              <w:rPr>
                <w:rFonts w:cs="Times New Roman"/>
              </w:rPr>
            </w:pPr>
            <w:r w:rsidRPr="00AA0CBE">
              <w:rPr>
                <w:rFonts w:cs="Times New Roman"/>
              </w:rPr>
              <w:t xml:space="preserve">   credit loss</w:t>
            </w:r>
          </w:p>
        </w:tc>
        <w:tc>
          <w:tcPr>
            <w:tcW w:w="1278" w:type="dxa"/>
          </w:tcPr>
          <w:p w14:paraId="7C64B475" w14:textId="229F8E58" w:rsidR="007F417A" w:rsidRPr="005F4806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52" w:type="dxa"/>
          </w:tcPr>
          <w:p w14:paraId="3E6BF061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DF18717" w14:textId="64FE1D49" w:rsidR="007F417A" w:rsidRPr="00AA0CBE" w:rsidRDefault="007F417A" w:rsidP="00537E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43" w:type="dxa"/>
          </w:tcPr>
          <w:p w14:paraId="45D84CA1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87" w:type="dxa"/>
          </w:tcPr>
          <w:p w14:paraId="16009D13" w14:textId="5E2495B1" w:rsidR="007F417A" w:rsidRPr="00B61091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52" w:type="dxa"/>
          </w:tcPr>
          <w:p w14:paraId="30969A8D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78" w:type="dxa"/>
          </w:tcPr>
          <w:p w14:paraId="1CB3D2FD" w14:textId="34C4F645" w:rsidR="007F417A" w:rsidRPr="00AA0CBE" w:rsidRDefault="007F417A" w:rsidP="00537E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7F417A" w:rsidRPr="00AA0CBE" w14:paraId="6DF3107C" w14:textId="77777777" w:rsidTr="001C51DE">
        <w:trPr>
          <w:trHeight w:val="80"/>
        </w:trPr>
        <w:tc>
          <w:tcPr>
            <w:tcW w:w="3510" w:type="dxa"/>
          </w:tcPr>
          <w:p w14:paraId="3D07FD50" w14:textId="7E259390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AA0CBE">
              <w:rPr>
                <w:rFonts w:cs="Times New Roman"/>
                <w:b/>
                <w:bCs/>
              </w:rPr>
              <w:t>Net</w:t>
            </w: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768DB3FC" w14:textId="380168F1" w:rsidR="007F417A" w:rsidRPr="00B61091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7F417A">
              <w:rPr>
                <w:rFonts w:cs="Times New Roman"/>
                <w:b/>
                <w:bCs/>
              </w:rPr>
              <w:t>5,396</w:t>
            </w:r>
          </w:p>
        </w:tc>
        <w:tc>
          <w:tcPr>
            <w:tcW w:w="252" w:type="dxa"/>
          </w:tcPr>
          <w:p w14:paraId="353EC727" w14:textId="77777777" w:rsidR="007F417A" w:rsidRPr="00B61091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6AFFB4" w14:textId="03B653F6" w:rsidR="007F417A" w:rsidRPr="00B61091" w:rsidRDefault="007F417A" w:rsidP="00537E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4C37B2">
              <w:rPr>
                <w:b/>
                <w:bCs/>
                <w:szCs w:val="28"/>
              </w:rPr>
              <w:t>4,896</w:t>
            </w:r>
          </w:p>
        </w:tc>
        <w:tc>
          <w:tcPr>
            <w:tcW w:w="243" w:type="dxa"/>
          </w:tcPr>
          <w:p w14:paraId="57E082BE" w14:textId="77777777" w:rsidR="007F417A" w:rsidRPr="00B61091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</w:tcPr>
          <w:p w14:paraId="5B049182" w14:textId="36391820" w:rsidR="007F417A" w:rsidRPr="007F417A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7F417A">
              <w:rPr>
                <w:rFonts w:cs="Times New Roman"/>
                <w:b/>
                <w:bCs/>
              </w:rPr>
              <w:t>5,396</w:t>
            </w:r>
          </w:p>
        </w:tc>
        <w:tc>
          <w:tcPr>
            <w:tcW w:w="252" w:type="dxa"/>
          </w:tcPr>
          <w:p w14:paraId="594F03F0" w14:textId="77777777" w:rsidR="007F417A" w:rsidRPr="00B61091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756F49D" w14:textId="03288877" w:rsidR="007F417A" w:rsidRPr="00B61091" w:rsidRDefault="007F417A" w:rsidP="00537E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4C37B2">
              <w:rPr>
                <w:rFonts w:cs="Times New Roman"/>
                <w:b/>
                <w:bCs/>
              </w:rPr>
              <w:t>4,896</w:t>
            </w:r>
          </w:p>
        </w:tc>
      </w:tr>
      <w:tr w:rsidR="007F417A" w:rsidRPr="00A96C47" w14:paraId="065F0FEF" w14:textId="77777777" w:rsidTr="001C51DE">
        <w:tc>
          <w:tcPr>
            <w:tcW w:w="3510" w:type="dxa"/>
          </w:tcPr>
          <w:p w14:paraId="1DCEEAD4" w14:textId="77777777" w:rsidR="007F417A" w:rsidRPr="00A96C47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26139A56" w14:textId="77777777" w:rsidR="007F417A" w:rsidRPr="00A96C47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52" w:type="dxa"/>
          </w:tcPr>
          <w:p w14:paraId="5914AE7B" w14:textId="77777777" w:rsidR="007F417A" w:rsidRPr="00A96C47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9768B57" w14:textId="77777777" w:rsidR="007F417A" w:rsidRPr="00A96C47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3" w:type="dxa"/>
          </w:tcPr>
          <w:p w14:paraId="23CC363D" w14:textId="77777777" w:rsidR="007F417A" w:rsidRPr="00A96C47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6C498D63" w14:textId="77777777" w:rsidR="007F417A" w:rsidRPr="00A96C47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52" w:type="dxa"/>
          </w:tcPr>
          <w:p w14:paraId="5CC1F6E4" w14:textId="77777777" w:rsidR="007F417A" w:rsidRPr="00A96C47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18296046" w14:textId="77777777" w:rsidR="007F417A" w:rsidRPr="00A96C47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7F417A" w:rsidRPr="00AA0CBE" w14:paraId="7A64D3A6" w14:textId="77777777" w:rsidTr="001C51DE">
        <w:trPr>
          <w:trHeight w:val="80"/>
        </w:trPr>
        <w:tc>
          <w:tcPr>
            <w:tcW w:w="3510" w:type="dxa"/>
          </w:tcPr>
          <w:p w14:paraId="07F307A3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AA0CBE">
              <w:rPr>
                <w:rFonts w:cs="Times New Roman"/>
                <w:b/>
                <w:bCs/>
                <w:i/>
                <w:iCs/>
                <w:lang w:val="en-GB" w:bidi="ar-SA"/>
              </w:rPr>
              <w:t>Accrued service income</w:t>
            </w:r>
          </w:p>
        </w:tc>
        <w:tc>
          <w:tcPr>
            <w:tcW w:w="1278" w:type="dxa"/>
          </w:tcPr>
          <w:p w14:paraId="1178BA74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52" w:type="dxa"/>
          </w:tcPr>
          <w:p w14:paraId="5F95BD7E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0E93844F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43" w:type="dxa"/>
          </w:tcPr>
          <w:p w14:paraId="4C479600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7" w:type="dxa"/>
          </w:tcPr>
          <w:p w14:paraId="71526CE4" w14:textId="77777777" w:rsidR="007F417A" w:rsidRPr="00B61091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2" w:type="dxa"/>
          </w:tcPr>
          <w:p w14:paraId="02286071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8" w:type="dxa"/>
          </w:tcPr>
          <w:p w14:paraId="62087B08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7F417A" w:rsidRPr="00AA0CBE" w14:paraId="15289FE6" w14:textId="77777777" w:rsidTr="001C51DE">
        <w:trPr>
          <w:trHeight w:val="80"/>
        </w:trPr>
        <w:tc>
          <w:tcPr>
            <w:tcW w:w="3510" w:type="dxa"/>
          </w:tcPr>
          <w:p w14:paraId="09186DCF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AA0CBE">
              <w:rPr>
                <w:rFonts w:cs="Times New Roman"/>
              </w:rPr>
              <w:t>Joint ventures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9396443" w14:textId="7174E9EB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F417A">
              <w:rPr>
                <w:rFonts w:cs="Times New Roman"/>
              </w:rPr>
              <w:t>841</w:t>
            </w:r>
          </w:p>
        </w:tc>
        <w:tc>
          <w:tcPr>
            <w:tcW w:w="252" w:type="dxa"/>
          </w:tcPr>
          <w:p w14:paraId="79C80B72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6BFB98" w14:textId="04BFC110" w:rsidR="007F417A" w:rsidRPr="00AA0CBE" w:rsidRDefault="007F417A" w:rsidP="00537E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szCs w:val="28"/>
              </w:rPr>
              <w:t>539</w:t>
            </w:r>
          </w:p>
        </w:tc>
        <w:tc>
          <w:tcPr>
            <w:tcW w:w="243" w:type="dxa"/>
          </w:tcPr>
          <w:p w14:paraId="6B9FAE56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87" w:type="dxa"/>
          </w:tcPr>
          <w:p w14:paraId="67F01B51" w14:textId="66488D37" w:rsidR="007F417A" w:rsidRPr="00B61091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7F417A">
              <w:rPr>
                <w:rFonts w:ascii="Times New Roman" w:hAnsi="Times New Roman" w:cs="Times New Roman"/>
                <w:sz w:val="22"/>
                <w:szCs w:val="22"/>
              </w:rPr>
              <w:t>841</w:t>
            </w:r>
          </w:p>
        </w:tc>
        <w:tc>
          <w:tcPr>
            <w:tcW w:w="252" w:type="dxa"/>
          </w:tcPr>
          <w:p w14:paraId="0154D8DB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8" w:type="dxa"/>
          </w:tcPr>
          <w:p w14:paraId="2F1008A6" w14:textId="4507F713" w:rsidR="007F417A" w:rsidRPr="00AA0CBE" w:rsidRDefault="007F417A" w:rsidP="00537E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539</w:t>
            </w:r>
          </w:p>
        </w:tc>
      </w:tr>
      <w:tr w:rsidR="007F417A" w:rsidRPr="00AA0CBE" w14:paraId="577FA8F5" w14:textId="77777777" w:rsidTr="001C51DE">
        <w:trPr>
          <w:trHeight w:val="80"/>
        </w:trPr>
        <w:tc>
          <w:tcPr>
            <w:tcW w:w="3510" w:type="dxa"/>
          </w:tcPr>
          <w:p w14:paraId="528B067E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AA0CBE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A85005B" w14:textId="55525DFF" w:rsidR="007F417A" w:rsidRPr="00B61091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7F417A">
              <w:rPr>
                <w:rFonts w:cs="Times New Roman"/>
                <w:b/>
                <w:bCs/>
              </w:rPr>
              <w:t>841</w:t>
            </w:r>
          </w:p>
        </w:tc>
        <w:tc>
          <w:tcPr>
            <w:tcW w:w="252" w:type="dxa"/>
          </w:tcPr>
          <w:p w14:paraId="1B6B667F" w14:textId="77777777" w:rsidR="007F417A" w:rsidRPr="00B61091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47DBE6" w14:textId="4B5E3B3C" w:rsidR="007F417A" w:rsidRPr="00B61091" w:rsidRDefault="007F417A" w:rsidP="00537E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b/>
                <w:bCs/>
                <w:szCs w:val="28"/>
              </w:rPr>
              <w:t>539</w:t>
            </w:r>
          </w:p>
        </w:tc>
        <w:tc>
          <w:tcPr>
            <w:tcW w:w="243" w:type="dxa"/>
          </w:tcPr>
          <w:p w14:paraId="19CBBE27" w14:textId="77777777" w:rsidR="007F417A" w:rsidRPr="00B61091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84AAF78" w14:textId="50C4DE12" w:rsidR="007F417A" w:rsidRPr="00B61091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6"/>
              </w:tabs>
              <w:ind w:left="-1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F417A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841</w:t>
            </w:r>
          </w:p>
        </w:tc>
        <w:tc>
          <w:tcPr>
            <w:tcW w:w="252" w:type="dxa"/>
          </w:tcPr>
          <w:p w14:paraId="243A5C26" w14:textId="77777777" w:rsidR="007F417A" w:rsidRPr="00B61091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6DEDD134" w14:textId="5D9E766F" w:rsidR="007F417A" w:rsidRPr="00B61091" w:rsidRDefault="007F417A" w:rsidP="00537E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b/>
                <w:bCs/>
                <w:szCs w:val="28"/>
              </w:rPr>
              <w:t>539</w:t>
            </w:r>
          </w:p>
        </w:tc>
      </w:tr>
    </w:tbl>
    <w:p w14:paraId="73E03AD5" w14:textId="7C3E037F" w:rsidR="0025509A" w:rsidRPr="007D0F8B" w:rsidRDefault="0025509A" w:rsidP="00D40D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noProof/>
          <w:sz w:val="20"/>
          <w:szCs w:val="20"/>
        </w:rPr>
      </w:pPr>
    </w:p>
    <w:tbl>
      <w:tblPr>
        <w:tblStyle w:val="TableGrid"/>
        <w:tblW w:w="9448" w:type="dxa"/>
        <w:tblInd w:w="4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8"/>
        <w:gridCol w:w="117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1080"/>
      </w:tblGrid>
      <w:tr w:rsidR="00313C76" w:rsidRPr="00AA0CBE" w14:paraId="12B4F1B7" w14:textId="77777777" w:rsidTr="00D027E2">
        <w:trPr>
          <w:tblHeader/>
        </w:trPr>
        <w:tc>
          <w:tcPr>
            <w:tcW w:w="1888" w:type="dxa"/>
            <w:vAlign w:val="bottom"/>
          </w:tcPr>
          <w:p w14:paraId="2AD4824C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59768FD" w14:textId="637C05E0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Interest rate</w:t>
            </w:r>
          </w:p>
        </w:tc>
        <w:tc>
          <w:tcPr>
            <w:tcW w:w="270" w:type="dxa"/>
            <w:vAlign w:val="bottom"/>
          </w:tcPr>
          <w:p w14:paraId="0CA3816A" w14:textId="77777777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77A86844" w14:textId="5F026C0A" w:rsidR="007E7262" w:rsidRPr="00AA0CBE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</w:t>
            </w:r>
          </w:p>
        </w:tc>
      </w:tr>
      <w:tr w:rsidR="005E4A27" w:rsidRPr="00AA0CBE" w14:paraId="2B3CEC87" w14:textId="77777777" w:rsidTr="00D027E2">
        <w:trPr>
          <w:tblHeader/>
        </w:trPr>
        <w:tc>
          <w:tcPr>
            <w:tcW w:w="1888" w:type="dxa"/>
            <w:vAlign w:val="bottom"/>
          </w:tcPr>
          <w:p w14:paraId="7998C1B2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744BCE82" w14:textId="68239D8D" w:rsidR="00D02387" w:rsidRPr="002A0AF2" w:rsidRDefault="00D02387" w:rsidP="00D02387">
            <w:pPr>
              <w:spacing w:line="240" w:lineRule="auto"/>
              <w:ind w:left="-95" w:right="-120"/>
              <w:jc w:val="center"/>
              <w:rPr>
                <w:rFonts w:ascii="Times New Roman" w:hAnsi="Times New Roman" w:cstheme="minorBidi"/>
                <w:spacing w:val="-2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At 31</w:t>
            </w:r>
          </w:p>
        </w:tc>
        <w:tc>
          <w:tcPr>
            <w:tcW w:w="270" w:type="dxa"/>
          </w:tcPr>
          <w:p w14:paraId="1B3E5361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</w:tcPr>
          <w:p w14:paraId="561C5345" w14:textId="0854E21E" w:rsidR="00D02387" w:rsidRPr="002A0AF2" w:rsidRDefault="00D02387" w:rsidP="002A0AF2">
            <w:pPr>
              <w:spacing w:line="240" w:lineRule="auto"/>
              <w:ind w:left="-95" w:right="-120"/>
              <w:jc w:val="center"/>
              <w:rPr>
                <w:rFonts w:ascii="Times New Roman" w:hAnsi="Times New Roman" w:cstheme="minorBidi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At </w:t>
            </w:r>
            <w:r w:rsidRPr="00D95B6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D027E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70" w:type="dxa"/>
            <w:vAlign w:val="bottom"/>
          </w:tcPr>
          <w:p w14:paraId="17B351EA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5A3B4C" w14:textId="4604AF26" w:rsidR="00D02387" w:rsidRPr="00AA0CBE" w:rsidRDefault="00D02387" w:rsidP="00D0238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At 31</w:t>
            </w:r>
          </w:p>
        </w:tc>
        <w:tc>
          <w:tcPr>
            <w:tcW w:w="270" w:type="dxa"/>
            <w:vAlign w:val="bottom"/>
          </w:tcPr>
          <w:p w14:paraId="01A1C2C8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35BA22E9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40DA1D96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0AADD9BD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4A86DDC2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2F63ADD" w14:textId="21027DAE" w:rsidR="00D02387" w:rsidRPr="002A0AF2" w:rsidRDefault="00D02387" w:rsidP="002A0AF2">
            <w:pPr>
              <w:spacing w:line="240" w:lineRule="auto"/>
              <w:ind w:left="-95" w:right="-120"/>
              <w:jc w:val="center"/>
              <w:rPr>
                <w:rFonts w:ascii="Times New Roman" w:hAnsi="Times New Roman" w:cstheme="minorBidi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At </w:t>
            </w:r>
            <w:r w:rsidRPr="00D95B6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D027E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5E4A27" w:rsidRPr="00AA0CBE" w14:paraId="6780553F" w14:textId="77777777" w:rsidTr="00D027E2">
        <w:trPr>
          <w:tblHeader/>
        </w:trPr>
        <w:tc>
          <w:tcPr>
            <w:tcW w:w="1888" w:type="dxa"/>
            <w:vAlign w:val="bottom"/>
          </w:tcPr>
          <w:p w14:paraId="1BF7BF11" w14:textId="77777777" w:rsidR="002A0AF2" w:rsidRPr="00AA0CBE" w:rsidRDefault="002A0AF2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0A69A7D3" w14:textId="27A4B82F" w:rsidR="002A0AF2" w:rsidRPr="00AA0CBE" w:rsidRDefault="002A0AF2" w:rsidP="00D0238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December</w:t>
            </w:r>
          </w:p>
        </w:tc>
        <w:tc>
          <w:tcPr>
            <w:tcW w:w="270" w:type="dxa"/>
          </w:tcPr>
          <w:p w14:paraId="1258096B" w14:textId="77777777" w:rsidR="002A0AF2" w:rsidRPr="00AA0CBE" w:rsidRDefault="002A0AF2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</w:tcPr>
          <w:p w14:paraId="566E1773" w14:textId="7D1BE4CA" w:rsidR="002A0AF2" w:rsidRPr="00AA0CBE" w:rsidRDefault="00D027E2" w:rsidP="00D02387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March</w:t>
            </w:r>
          </w:p>
        </w:tc>
        <w:tc>
          <w:tcPr>
            <w:tcW w:w="270" w:type="dxa"/>
            <w:vAlign w:val="bottom"/>
          </w:tcPr>
          <w:p w14:paraId="58867EDA" w14:textId="77777777" w:rsidR="002A0AF2" w:rsidRPr="00AA0CBE" w:rsidRDefault="002A0AF2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ABD5680" w14:textId="585167B7" w:rsidR="002A0AF2" w:rsidRPr="00AA0CBE" w:rsidRDefault="002A0AF2" w:rsidP="00051CF2">
            <w:pPr>
              <w:tabs>
                <w:tab w:val="clear" w:pos="680"/>
                <w:tab w:val="clear" w:pos="907"/>
                <w:tab w:val="left" w:pos="701"/>
              </w:tabs>
              <w:spacing w:line="240" w:lineRule="auto"/>
              <w:ind w:left="-95" w:right="-21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December</w:t>
            </w:r>
          </w:p>
        </w:tc>
        <w:tc>
          <w:tcPr>
            <w:tcW w:w="270" w:type="dxa"/>
            <w:vAlign w:val="bottom"/>
          </w:tcPr>
          <w:p w14:paraId="0CAC3628" w14:textId="77777777" w:rsidR="002A0AF2" w:rsidRPr="00AA0CBE" w:rsidRDefault="002A0AF2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45A66536" w14:textId="77777777" w:rsidR="002A0AF2" w:rsidRPr="00AA0CBE" w:rsidRDefault="002A0AF2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1B85A9CD" w14:textId="77777777" w:rsidR="002A0AF2" w:rsidRPr="00AA0CBE" w:rsidRDefault="002A0AF2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71CFE780" w14:textId="77777777" w:rsidR="002A0AF2" w:rsidRPr="00AA0CBE" w:rsidRDefault="002A0AF2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4FF10505" w14:textId="77777777" w:rsidR="002A0AF2" w:rsidRPr="00AA0CBE" w:rsidRDefault="002A0AF2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6C5A83D4" w14:textId="54A0E26D" w:rsidR="002A0AF2" w:rsidRPr="00AA0CBE" w:rsidRDefault="00D027E2" w:rsidP="005E4A2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2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March</w:t>
            </w:r>
          </w:p>
        </w:tc>
      </w:tr>
      <w:tr w:rsidR="005E4A27" w:rsidRPr="00AA0CBE" w14:paraId="22D32E7A" w14:textId="77777777" w:rsidTr="00D027E2">
        <w:trPr>
          <w:tblHeader/>
        </w:trPr>
        <w:tc>
          <w:tcPr>
            <w:tcW w:w="1888" w:type="dxa"/>
            <w:vAlign w:val="bottom"/>
          </w:tcPr>
          <w:p w14:paraId="5B4AD261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cs/>
                <w:lang w:eastAsia="ja-JP"/>
              </w:rPr>
            </w:pPr>
            <w:r w:rsidRPr="00AA0CB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Short-term loan to</w:t>
            </w:r>
          </w:p>
        </w:tc>
        <w:tc>
          <w:tcPr>
            <w:tcW w:w="1170" w:type="dxa"/>
            <w:vAlign w:val="bottom"/>
          </w:tcPr>
          <w:p w14:paraId="6075BD2F" w14:textId="094ADDB3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D027E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0" w:type="dxa"/>
          </w:tcPr>
          <w:p w14:paraId="1FE7AE22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16102413" w14:textId="497BA31B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D027E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70" w:type="dxa"/>
            <w:vAlign w:val="bottom"/>
          </w:tcPr>
          <w:p w14:paraId="04449897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69E885C" w14:textId="559552C1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D027E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0" w:type="dxa"/>
            <w:vAlign w:val="bottom"/>
          </w:tcPr>
          <w:p w14:paraId="1AE21168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DC29068" w14:textId="77777777" w:rsidR="00D02387" w:rsidRPr="00AA0CBE" w:rsidRDefault="00D02387" w:rsidP="00051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Increase</w:t>
            </w:r>
          </w:p>
        </w:tc>
        <w:tc>
          <w:tcPr>
            <w:tcW w:w="270" w:type="dxa"/>
            <w:vAlign w:val="bottom"/>
          </w:tcPr>
          <w:p w14:paraId="5C2AC683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700E7C9C" w14:textId="77777777" w:rsidR="00D02387" w:rsidRPr="00AA0CBE" w:rsidRDefault="00D02387" w:rsidP="00051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Decrease</w:t>
            </w:r>
          </w:p>
        </w:tc>
        <w:tc>
          <w:tcPr>
            <w:tcW w:w="270" w:type="dxa"/>
            <w:vAlign w:val="bottom"/>
          </w:tcPr>
          <w:p w14:paraId="76CF5186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0A776E67" w14:textId="41453D6D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D027E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D02387" w:rsidRPr="00AA0CBE" w14:paraId="24C37211" w14:textId="77777777" w:rsidTr="00D027E2">
        <w:trPr>
          <w:tblHeader/>
        </w:trPr>
        <w:tc>
          <w:tcPr>
            <w:tcW w:w="1888" w:type="dxa"/>
            <w:vAlign w:val="bottom"/>
          </w:tcPr>
          <w:p w14:paraId="1AAAB59F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2064A30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(% per annum)</w:t>
            </w:r>
          </w:p>
        </w:tc>
        <w:tc>
          <w:tcPr>
            <w:tcW w:w="270" w:type="dxa"/>
            <w:vAlign w:val="bottom"/>
          </w:tcPr>
          <w:p w14:paraId="6658DA78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79C20EEC" w14:textId="77777777" w:rsidR="00D02387" w:rsidRPr="00AA0CBE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D02387" w:rsidRPr="00AA0CBE" w14:paraId="046763ED" w14:textId="77777777" w:rsidTr="00D027E2">
        <w:trPr>
          <w:tblHeader/>
        </w:trPr>
        <w:tc>
          <w:tcPr>
            <w:tcW w:w="1888" w:type="dxa"/>
            <w:vAlign w:val="bottom"/>
          </w:tcPr>
          <w:p w14:paraId="78FBB33D" w14:textId="77777777" w:rsidR="00D02387" w:rsidRPr="00A96C47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B182CC9" w14:textId="77777777" w:rsidR="00D02387" w:rsidRPr="00A96C47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97AFE27" w14:textId="77777777" w:rsidR="00D02387" w:rsidRPr="00A96C47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1E74DDA2" w14:textId="77777777" w:rsidR="00D02387" w:rsidRPr="00A96C47" w:rsidRDefault="00D02387" w:rsidP="00D023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7F417A" w:rsidRPr="00AA0CBE" w14:paraId="49BECB99" w14:textId="77777777" w:rsidTr="00D027E2">
        <w:tc>
          <w:tcPr>
            <w:tcW w:w="1888" w:type="dxa"/>
          </w:tcPr>
          <w:p w14:paraId="0D7126EF" w14:textId="77777777" w:rsidR="007F417A" w:rsidRPr="00AA0CBE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Joint venture</w:t>
            </w:r>
          </w:p>
        </w:tc>
        <w:tc>
          <w:tcPr>
            <w:tcW w:w="1170" w:type="dxa"/>
          </w:tcPr>
          <w:p w14:paraId="48EF5C44" w14:textId="76814E44" w:rsidR="007F417A" w:rsidRPr="00AA0CBE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6.56 - 6.98</w:t>
            </w:r>
          </w:p>
        </w:tc>
        <w:tc>
          <w:tcPr>
            <w:tcW w:w="270" w:type="dxa"/>
          </w:tcPr>
          <w:p w14:paraId="21B37472" w14:textId="77777777" w:rsidR="007F417A" w:rsidRPr="00AA0CBE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7C8707C9" w14:textId="2EE9EA14" w:rsidR="007F417A" w:rsidRPr="00AA0CBE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F417A">
              <w:rPr>
                <w:rFonts w:ascii="Times New Roman" w:hAnsi="Times New Roman" w:cs="Times New Roman"/>
                <w:sz w:val="22"/>
                <w:szCs w:val="22"/>
              </w:rPr>
              <w:t>6.47</w:t>
            </w:r>
          </w:p>
        </w:tc>
        <w:tc>
          <w:tcPr>
            <w:tcW w:w="270" w:type="dxa"/>
          </w:tcPr>
          <w:p w14:paraId="6342AA12" w14:textId="77777777" w:rsidR="007F417A" w:rsidRPr="00AA0CBE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835EB7" w14:textId="6942868F" w:rsidR="007F417A" w:rsidRPr="00AA0CBE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3,310</w:t>
            </w:r>
          </w:p>
        </w:tc>
        <w:tc>
          <w:tcPr>
            <w:tcW w:w="270" w:type="dxa"/>
          </w:tcPr>
          <w:p w14:paraId="3DD554B8" w14:textId="77777777" w:rsidR="007F417A" w:rsidRPr="00AA0CBE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3C1FE033" w14:textId="5EC5CD17" w:rsidR="007F417A" w:rsidRPr="00AA0CBE" w:rsidRDefault="007F417A" w:rsidP="00297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DE8D7B3" w14:textId="77777777" w:rsidR="007F417A" w:rsidRPr="00AA0CBE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58A7B954" w14:textId="6559E4AA" w:rsidR="007F417A" w:rsidRPr="00AA0CBE" w:rsidRDefault="007F417A" w:rsidP="00297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57DBA69" w14:textId="1CE7D586" w:rsidR="007F417A" w:rsidRPr="00AA0CBE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3652164" w14:textId="62B96D92" w:rsidR="007F417A" w:rsidRPr="00AA0CBE" w:rsidRDefault="007F417A" w:rsidP="00537E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3,310</w:t>
            </w:r>
          </w:p>
        </w:tc>
      </w:tr>
      <w:tr w:rsidR="007F417A" w:rsidRPr="00AA0CBE" w14:paraId="315C87FA" w14:textId="77777777" w:rsidTr="00D027E2">
        <w:tc>
          <w:tcPr>
            <w:tcW w:w="1888" w:type="dxa"/>
          </w:tcPr>
          <w:p w14:paraId="3795975B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cs/>
              </w:rPr>
            </w:pPr>
            <w:r w:rsidRPr="00AA0CBE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</w:tcPr>
          <w:p w14:paraId="00DC51AF" w14:textId="77777777" w:rsidR="007F417A" w:rsidRPr="00AA0CBE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F364EF7" w14:textId="77777777" w:rsidR="007F417A" w:rsidRPr="00AA0CBE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180098A" w14:textId="77777777" w:rsidR="007F417A" w:rsidRPr="00AA0CBE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7FAADC4" w14:textId="77777777" w:rsidR="007F417A" w:rsidRPr="00AA0CBE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E903FE" w14:textId="383108F8" w:rsidR="007F417A" w:rsidRPr="00AA0CBE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3,310</w:t>
            </w:r>
          </w:p>
        </w:tc>
        <w:tc>
          <w:tcPr>
            <w:tcW w:w="270" w:type="dxa"/>
          </w:tcPr>
          <w:p w14:paraId="444B156B" w14:textId="77777777" w:rsidR="007F417A" w:rsidRPr="00AA0CBE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F81842A" w14:textId="1F68A197" w:rsidR="007F417A" w:rsidRPr="00B61091" w:rsidRDefault="007F417A" w:rsidP="00297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6B7EE03" w14:textId="77777777" w:rsidR="007F417A" w:rsidRPr="00B61091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932D01F" w14:textId="05DA367A" w:rsidR="007F417A" w:rsidRPr="00B61091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D66DF71" w14:textId="77777777" w:rsidR="007F417A" w:rsidRPr="00B61091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E96FC5E" w14:textId="7EAD70DF" w:rsidR="007F417A" w:rsidRPr="005E4A27" w:rsidRDefault="007F417A" w:rsidP="00537E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3,310</w:t>
            </w:r>
          </w:p>
        </w:tc>
      </w:tr>
      <w:tr w:rsidR="003B2EAE" w:rsidRPr="00AA0CBE" w14:paraId="6E3B253A" w14:textId="77777777" w:rsidTr="00D061BD">
        <w:trPr>
          <w:trHeight w:val="60"/>
        </w:trPr>
        <w:tc>
          <w:tcPr>
            <w:tcW w:w="4318" w:type="dxa"/>
            <w:gridSpan w:val="4"/>
          </w:tcPr>
          <w:p w14:paraId="2084550F" w14:textId="65437951" w:rsidR="003B2EAE" w:rsidRPr="00AA0CBE" w:rsidRDefault="003B2EAE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Less </w:t>
            </w: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allowance for expected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credit loss</w:t>
            </w:r>
          </w:p>
        </w:tc>
        <w:tc>
          <w:tcPr>
            <w:tcW w:w="270" w:type="dxa"/>
          </w:tcPr>
          <w:p w14:paraId="0FBFE77C" w14:textId="77777777" w:rsidR="003B2EAE" w:rsidRPr="00AA0CBE" w:rsidRDefault="003B2EAE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203B04" w14:textId="4C31F6F2" w:rsidR="003B2EAE" w:rsidRPr="00AA0CBE" w:rsidRDefault="003B2EAE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F84E06A" w14:textId="70CDF738" w:rsidR="003B2EAE" w:rsidRPr="00AA0CBE" w:rsidRDefault="003B2EAE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27A24C27" w14:textId="77777777" w:rsidR="003B2EAE" w:rsidRPr="00AA0CBE" w:rsidRDefault="003B2EAE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8504192" w14:textId="77777777" w:rsidR="003B2EAE" w:rsidRPr="00AA0CBE" w:rsidRDefault="003B2EAE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59F049DE" w14:textId="77777777" w:rsidR="003B2EAE" w:rsidRPr="00AA0CBE" w:rsidRDefault="003B2EAE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24E9C97" w14:textId="77777777" w:rsidR="003B2EAE" w:rsidRPr="00AA0CBE" w:rsidRDefault="003B2EAE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DA4FFB" w14:textId="5ED01E5C" w:rsidR="003B2EAE" w:rsidRPr="001C51DE" w:rsidRDefault="003B2EAE" w:rsidP="00537E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>
              <w:rPr>
                <w:rFonts w:cs="Times New Roman"/>
              </w:rPr>
              <w:t>-</w:t>
            </w:r>
          </w:p>
        </w:tc>
      </w:tr>
      <w:tr w:rsidR="007F417A" w:rsidRPr="00AA0CBE" w14:paraId="0722641E" w14:textId="77777777" w:rsidTr="00D027E2">
        <w:tc>
          <w:tcPr>
            <w:tcW w:w="1888" w:type="dxa"/>
          </w:tcPr>
          <w:p w14:paraId="6E100220" w14:textId="77777777" w:rsidR="007F417A" w:rsidRPr="00AA0CBE" w:rsidRDefault="007F417A" w:rsidP="007F417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cs/>
              </w:rPr>
            </w:pPr>
            <w:r w:rsidRPr="00AA0CBE">
              <w:rPr>
                <w:rFonts w:cs="Times New Roman"/>
                <w:b/>
                <w:bCs/>
              </w:rPr>
              <w:t>Net</w:t>
            </w:r>
          </w:p>
        </w:tc>
        <w:tc>
          <w:tcPr>
            <w:tcW w:w="1170" w:type="dxa"/>
          </w:tcPr>
          <w:p w14:paraId="772E80BB" w14:textId="77777777" w:rsidR="007F417A" w:rsidRPr="00AA0CBE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E0D708E" w14:textId="77777777" w:rsidR="007F417A" w:rsidRPr="00AA0CBE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4A3E3B4" w14:textId="77777777" w:rsidR="007F417A" w:rsidRPr="00AA0CBE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E6374B7" w14:textId="77777777" w:rsidR="007F417A" w:rsidRPr="00AA0CBE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8161ED" w14:textId="33DB8E7C" w:rsidR="007F417A" w:rsidRPr="00AA0CBE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3,310</w:t>
            </w:r>
          </w:p>
        </w:tc>
        <w:tc>
          <w:tcPr>
            <w:tcW w:w="270" w:type="dxa"/>
          </w:tcPr>
          <w:p w14:paraId="7696ABF1" w14:textId="77777777" w:rsidR="007F417A" w:rsidRPr="00AA0CBE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D4F3D81" w14:textId="77777777" w:rsidR="007F417A" w:rsidRPr="00B61091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3F74891" w14:textId="77777777" w:rsidR="007F417A" w:rsidRPr="00B61091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30A7C030" w14:textId="77777777" w:rsidR="007F417A" w:rsidRPr="00B61091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E84BF4A" w14:textId="77777777" w:rsidR="007F417A" w:rsidRPr="00B61091" w:rsidRDefault="007F417A" w:rsidP="007F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AB4928" w14:textId="7129994B" w:rsidR="007F417A" w:rsidRPr="005E4A27" w:rsidRDefault="007F417A" w:rsidP="00537E9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3,310</w:t>
            </w:r>
          </w:p>
        </w:tc>
      </w:tr>
    </w:tbl>
    <w:p w14:paraId="7C1A6214" w14:textId="77777777" w:rsidR="00C26873" w:rsidRDefault="00C26873">
      <w:bookmarkStart w:id="0" w:name="_Hlk127656206"/>
      <w:r>
        <w:br w:type="page"/>
      </w:r>
    </w:p>
    <w:bookmarkEnd w:id="0"/>
    <w:tbl>
      <w:tblPr>
        <w:tblStyle w:val="TableGrid"/>
        <w:tblW w:w="9270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170"/>
        <w:gridCol w:w="270"/>
        <w:gridCol w:w="984"/>
        <w:gridCol w:w="6"/>
        <w:gridCol w:w="261"/>
        <w:gridCol w:w="6"/>
        <w:gridCol w:w="990"/>
        <w:gridCol w:w="270"/>
        <w:gridCol w:w="903"/>
        <w:gridCol w:w="266"/>
        <w:gridCol w:w="901"/>
        <w:gridCol w:w="270"/>
        <w:gridCol w:w="1077"/>
        <w:gridCol w:w="6"/>
      </w:tblGrid>
      <w:tr w:rsidR="007E7262" w:rsidRPr="00180F47" w14:paraId="5CE856C1" w14:textId="77777777" w:rsidTr="00D027E2">
        <w:trPr>
          <w:gridAfter w:val="1"/>
          <w:wAfter w:w="6" w:type="dxa"/>
          <w:tblHeader/>
          <w:jc w:val="right"/>
        </w:trPr>
        <w:tc>
          <w:tcPr>
            <w:tcW w:w="1890" w:type="dxa"/>
            <w:vAlign w:val="bottom"/>
          </w:tcPr>
          <w:p w14:paraId="1363AD46" w14:textId="77777777" w:rsidR="007E7262" w:rsidRPr="000B09A9" w:rsidRDefault="007E7262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2424" w:type="dxa"/>
            <w:gridSpan w:val="3"/>
            <w:vAlign w:val="bottom"/>
          </w:tcPr>
          <w:p w14:paraId="71FB136B" w14:textId="285A3C62" w:rsidR="007E7262" w:rsidRPr="000B09A9" w:rsidRDefault="007E7262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Interest rate</w:t>
            </w:r>
          </w:p>
        </w:tc>
        <w:tc>
          <w:tcPr>
            <w:tcW w:w="267" w:type="dxa"/>
            <w:gridSpan w:val="2"/>
            <w:vAlign w:val="bottom"/>
          </w:tcPr>
          <w:p w14:paraId="4824EA87" w14:textId="77777777" w:rsidR="007E7262" w:rsidRPr="000B09A9" w:rsidRDefault="007E7262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83" w:type="dxa"/>
            <w:gridSpan w:val="8"/>
            <w:vAlign w:val="bottom"/>
          </w:tcPr>
          <w:p w14:paraId="4B462438" w14:textId="0FD7BE17" w:rsidR="007E7262" w:rsidRPr="000B09A9" w:rsidRDefault="007E7262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 financial statements</w:t>
            </w:r>
          </w:p>
        </w:tc>
      </w:tr>
      <w:tr w:rsidR="00D027E2" w:rsidRPr="00180F47" w14:paraId="123B727D" w14:textId="77777777" w:rsidTr="00D027E2">
        <w:trPr>
          <w:tblHeader/>
          <w:jc w:val="right"/>
        </w:trPr>
        <w:tc>
          <w:tcPr>
            <w:tcW w:w="1890" w:type="dxa"/>
            <w:vAlign w:val="bottom"/>
          </w:tcPr>
          <w:p w14:paraId="0BEA2D81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31E05AE5" w14:textId="4C335E19" w:rsidR="00D027E2" w:rsidRPr="000B09A9" w:rsidRDefault="00D027E2" w:rsidP="00D027E2">
            <w:pPr>
              <w:ind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At 31</w:t>
            </w:r>
          </w:p>
        </w:tc>
        <w:tc>
          <w:tcPr>
            <w:tcW w:w="270" w:type="dxa"/>
          </w:tcPr>
          <w:p w14:paraId="070BE367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6E1FA295" w14:textId="4B931D9C" w:rsidR="00D027E2" w:rsidRPr="000B09A9" w:rsidRDefault="00D027E2" w:rsidP="00D027E2">
            <w:pPr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At </w:t>
            </w:r>
            <w:r w:rsidRPr="00D95B6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7" w:type="dxa"/>
            <w:gridSpan w:val="2"/>
            <w:vAlign w:val="bottom"/>
          </w:tcPr>
          <w:p w14:paraId="4EAD28DC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4056E24" w14:textId="6F17FB84" w:rsidR="00D027E2" w:rsidRPr="000B09A9" w:rsidRDefault="00D027E2" w:rsidP="00D027E2">
            <w:pPr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At 31</w:t>
            </w:r>
          </w:p>
        </w:tc>
        <w:tc>
          <w:tcPr>
            <w:tcW w:w="270" w:type="dxa"/>
            <w:vAlign w:val="bottom"/>
          </w:tcPr>
          <w:p w14:paraId="3F5F3C56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903" w:type="dxa"/>
            <w:vAlign w:val="bottom"/>
          </w:tcPr>
          <w:p w14:paraId="439A803D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66" w:type="dxa"/>
            <w:vAlign w:val="bottom"/>
          </w:tcPr>
          <w:p w14:paraId="19368B90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901" w:type="dxa"/>
            <w:vAlign w:val="bottom"/>
          </w:tcPr>
          <w:p w14:paraId="5C94E043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566C5915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1083" w:type="dxa"/>
            <w:gridSpan w:val="2"/>
          </w:tcPr>
          <w:p w14:paraId="15A2664E" w14:textId="05531C5A" w:rsidR="00D027E2" w:rsidRPr="000B09A9" w:rsidRDefault="00D027E2" w:rsidP="00D027E2">
            <w:pPr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 xml:space="preserve">At </w:t>
            </w:r>
            <w:r w:rsidRPr="00D95B6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D027E2" w:rsidRPr="00180F47" w14:paraId="4F889AC4" w14:textId="77777777" w:rsidTr="00D027E2">
        <w:trPr>
          <w:tblHeader/>
          <w:jc w:val="right"/>
        </w:trPr>
        <w:tc>
          <w:tcPr>
            <w:tcW w:w="1890" w:type="dxa"/>
            <w:vAlign w:val="bottom"/>
          </w:tcPr>
          <w:p w14:paraId="0DA3E913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1170" w:type="dxa"/>
            <w:vAlign w:val="bottom"/>
          </w:tcPr>
          <w:p w14:paraId="64313233" w14:textId="46A65E82" w:rsidR="00D027E2" w:rsidRPr="000B09A9" w:rsidRDefault="00D027E2" w:rsidP="00D027E2">
            <w:pPr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December</w:t>
            </w:r>
          </w:p>
        </w:tc>
        <w:tc>
          <w:tcPr>
            <w:tcW w:w="270" w:type="dxa"/>
          </w:tcPr>
          <w:p w14:paraId="4E5FC67D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4B4E7BD5" w14:textId="2F107CC2" w:rsidR="00D027E2" w:rsidRPr="000B09A9" w:rsidRDefault="00D027E2" w:rsidP="00D027E2">
            <w:pPr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March</w:t>
            </w:r>
          </w:p>
        </w:tc>
        <w:tc>
          <w:tcPr>
            <w:tcW w:w="267" w:type="dxa"/>
            <w:gridSpan w:val="2"/>
            <w:vAlign w:val="bottom"/>
          </w:tcPr>
          <w:p w14:paraId="1CF16CBA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4E4E6F2" w14:textId="514441DD" w:rsidR="00D027E2" w:rsidRPr="000B09A9" w:rsidRDefault="00D027E2" w:rsidP="00D027E2">
            <w:pPr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December</w:t>
            </w:r>
          </w:p>
        </w:tc>
        <w:tc>
          <w:tcPr>
            <w:tcW w:w="270" w:type="dxa"/>
            <w:vAlign w:val="bottom"/>
          </w:tcPr>
          <w:p w14:paraId="0C7CC7C8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903" w:type="dxa"/>
            <w:vAlign w:val="bottom"/>
          </w:tcPr>
          <w:p w14:paraId="2A08EC7E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66" w:type="dxa"/>
            <w:vAlign w:val="bottom"/>
          </w:tcPr>
          <w:p w14:paraId="33657764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901" w:type="dxa"/>
            <w:vAlign w:val="bottom"/>
          </w:tcPr>
          <w:p w14:paraId="56A1F418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1E1E2279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1083" w:type="dxa"/>
            <w:gridSpan w:val="2"/>
          </w:tcPr>
          <w:p w14:paraId="051D4910" w14:textId="7E1A8A73" w:rsidR="00D027E2" w:rsidRPr="000B09A9" w:rsidRDefault="00D027E2" w:rsidP="00D027E2">
            <w:pPr>
              <w:tabs>
                <w:tab w:val="clear" w:pos="907"/>
                <w:tab w:val="left" w:pos="884"/>
              </w:tabs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050D9B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March</w:t>
            </w:r>
          </w:p>
        </w:tc>
      </w:tr>
      <w:tr w:rsidR="00D027E2" w:rsidRPr="00180F47" w14:paraId="49A25224" w14:textId="77777777" w:rsidTr="00D027E2">
        <w:trPr>
          <w:tblHeader/>
          <w:jc w:val="right"/>
        </w:trPr>
        <w:tc>
          <w:tcPr>
            <w:tcW w:w="1890" w:type="dxa"/>
            <w:vAlign w:val="bottom"/>
          </w:tcPr>
          <w:p w14:paraId="46A634A2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 w:hanging="5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cs/>
                <w:lang w:eastAsia="ja-JP"/>
              </w:rPr>
            </w:pPr>
            <w:r w:rsidRPr="000B09A9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Short-term loan to</w:t>
            </w:r>
          </w:p>
        </w:tc>
        <w:tc>
          <w:tcPr>
            <w:tcW w:w="1170" w:type="dxa"/>
            <w:vAlign w:val="bottom"/>
          </w:tcPr>
          <w:p w14:paraId="713E061D" w14:textId="0326B23E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0" w:type="dxa"/>
          </w:tcPr>
          <w:p w14:paraId="737D6983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2D45C4D8" w14:textId="11165C52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67" w:type="dxa"/>
            <w:gridSpan w:val="2"/>
            <w:vAlign w:val="bottom"/>
          </w:tcPr>
          <w:p w14:paraId="689D6EDA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AB29FF9" w14:textId="3A5E19ED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70" w:type="dxa"/>
            <w:vAlign w:val="bottom"/>
          </w:tcPr>
          <w:p w14:paraId="31AFFA2F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3" w:type="dxa"/>
            <w:vAlign w:val="bottom"/>
          </w:tcPr>
          <w:p w14:paraId="471DB81D" w14:textId="1BD8FF05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4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Increase</w:t>
            </w:r>
          </w:p>
        </w:tc>
        <w:tc>
          <w:tcPr>
            <w:tcW w:w="266" w:type="dxa"/>
            <w:vAlign w:val="bottom"/>
          </w:tcPr>
          <w:p w14:paraId="5A2CFE9C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1" w:type="dxa"/>
            <w:vAlign w:val="bottom"/>
          </w:tcPr>
          <w:p w14:paraId="0B308ADB" w14:textId="412E873A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4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Decrease</w:t>
            </w:r>
          </w:p>
        </w:tc>
        <w:tc>
          <w:tcPr>
            <w:tcW w:w="270" w:type="dxa"/>
            <w:vAlign w:val="bottom"/>
          </w:tcPr>
          <w:p w14:paraId="604BA16A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3" w:type="dxa"/>
            <w:gridSpan w:val="2"/>
          </w:tcPr>
          <w:p w14:paraId="507C3FA4" w14:textId="6638CBBA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0B09A9" w:rsidRPr="00180F47" w14:paraId="109BDEC9" w14:textId="77777777" w:rsidTr="00D027E2">
        <w:trPr>
          <w:gridAfter w:val="1"/>
          <w:wAfter w:w="6" w:type="dxa"/>
          <w:tblHeader/>
          <w:jc w:val="right"/>
        </w:trPr>
        <w:tc>
          <w:tcPr>
            <w:tcW w:w="1890" w:type="dxa"/>
            <w:vAlign w:val="bottom"/>
          </w:tcPr>
          <w:p w14:paraId="73360791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424" w:type="dxa"/>
            <w:gridSpan w:val="3"/>
            <w:vAlign w:val="bottom"/>
          </w:tcPr>
          <w:p w14:paraId="7ACD335E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(% per annum)</w:t>
            </w:r>
          </w:p>
        </w:tc>
        <w:tc>
          <w:tcPr>
            <w:tcW w:w="267" w:type="dxa"/>
            <w:gridSpan w:val="2"/>
            <w:vAlign w:val="bottom"/>
          </w:tcPr>
          <w:p w14:paraId="2D389A5B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83" w:type="dxa"/>
            <w:gridSpan w:val="8"/>
            <w:vAlign w:val="bottom"/>
          </w:tcPr>
          <w:p w14:paraId="6F865C9D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114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0B09A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0B09A9" w:rsidRPr="007D584B" w14:paraId="6D0745C1" w14:textId="77777777" w:rsidTr="00D027E2">
        <w:trPr>
          <w:gridAfter w:val="1"/>
          <w:wAfter w:w="6" w:type="dxa"/>
          <w:tblHeader/>
          <w:jc w:val="right"/>
        </w:trPr>
        <w:tc>
          <w:tcPr>
            <w:tcW w:w="1890" w:type="dxa"/>
            <w:vAlign w:val="bottom"/>
          </w:tcPr>
          <w:p w14:paraId="46BE804A" w14:textId="77777777" w:rsidR="000B09A9" w:rsidRPr="00BB1CB5" w:rsidRDefault="000B09A9" w:rsidP="000B09A9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424" w:type="dxa"/>
            <w:gridSpan w:val="3"/>
            <w:vAlign w:val="bottom"/>
          </w:tcPr>
          <w:p w14:paraId="154C645D" w14:textId="77777777" w:rsidR="000B09A9" w:rsidRPr="00BB1CB5" w:rsidRDefault="000B09A9" w:rsidP="000B09A9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2EB2F038" w14:textId="77777777" w:rsidR="000B09A9" w:rsidRPr="00BB1CB5" w:rsidRDefault="000B09A9" w:rsidP="000B09A9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683" w:type="dxa"/>
            <w:gridSpan w:val="8"/>
            <w:vAlign w:val="bottom"/>
          </w:tcPr>
          <w:p w14:paraId="21B6632C" w14:textId="77777777" w:rsidR="000B09A9" w:rsidRPr="00BB1CB5" w:rsidRDefault="000B09A9" w:rsidP="000B09A9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 w:val="16"/>
                <w:szCs w:val="16"/>
              </w:rPr>
            </w:pPr>
          </w:p>
        </w:tc>
      </w:tr>
      <w:tr w:rsidR="00D027E2" w:rsidRPr="00180F47" w14:paraId="3E345D10" w14:textId="77777777" w:rsidTr="00D027E2">
        <w:trPr>
          <w:jc w:val="right"/>
        </w:trPr>
        <w:tc>
          <w:tcPr>
            <w:tcW w:w="1890" w:type="dxa"/>
          </w:tcPr>
          <w:p w14:paraId="4B0BF4D9" w14:textId="38C8B696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0B09A9">
              <w:rPr>
                <w:rFonts w:ascii="Times New Roman" w:hAnsi="Times New Roman" w:cs="Times New Roman"/>
                <w:sz w:val="22"/>
                <w:szCs w:val="22"/>
              </w:rPr>
              <w:t>Subsidiary</w:t>
            </w:r>
          </w:p>
        </w:tc>
        <w:tc>
          <w:tcPr>
            <w:tcW w:w="1170" w:type="dxa"/>
          </w:tcPr>
          <w:p w14:paraId="24BD0CDD" w14:textId="7E5459CA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2.50</w:t>
            </w:r>
          </w:p>
        </w:tc>
        <w:tc>
          <w:tcPr>
            <w:tcW w:w="270" w:type="dxa"/>
          </w:tcPr>
          <w:p w14:paraId="03A34092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28F0E30D" w14:textId="48E94EB2" w:rsidR="00D027E2" w:rsidRPr="000B09A9" w:rsidRDefault="00297E80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7E80">
              <w:rPr>
                <w:rFonts w:ascii="Times New Roman" w:hAnsi="Times New Roman" w:cs="Times New Roman"/>
                <w:sz w:val="22"/>
                <w:szCs w:val="22"/>
              </w:rPr>
              <w:t>2.50</w:t>
            </w:r>
          </w:p>
        </w:tc>
        <w:tc>
          <w:tcPr>
            <w:tcW w:w="267" w:type="dxa"/>
            <w:gridSpan w:val="2"/>
          </w:tcPr>
          <w:p w14:paraId="3C434489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7BA91B4D" w14:textId="17ABE7A1" w:rsidR="00D027E2" w:rsidRPr="000B09A9" w:rsidRDefault="00D027E2" w:rsidP="002C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100,000</w:t>
            </w:r>
          </w:p>
        </w:tc>
        <w:tc>
          <w:tcPr>
            <w:tcW w:w="270" w:type="dxa"/>
          </w:tcPr>
          <w:p w14:paraId="21894984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3" w:type="dxa"/>
          </w:tcPr>
          <w:p w14:paraId="2AD62033" w14:textId="1140B8A1" w:rsidR="00D027E2" w:rsidRPr="000B09A9" w:rsidRDefault="00297E80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66" w:type="dxa"/>
          </w:tcPr>
          <w:p w14:paraId="739E16CC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1" w:type="dxa"/>
          </w:tcPr>
          <w:p w14:paraId="12DD7AE3" w14:textId="09C3BD75" w:rsidR="00D027E2" w:rsidRPr="000B09A9" w:rsidRDefault="00297E80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5C003CC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  <w:gridSpan w:val="2"/>
          </w:tcPr>
          <w:p w14:paraId="425E7ED4" w14:textId="41D56E07" w:rsidR="00D027E2" w:rsidRPr="000B09A9" w:rsidRDefault="00297E80" w:rsidP="00194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95" w:right="-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7E80">
              <w:rPr>
                <w:rFonts w:ascii="Times New Roman" w:hAnsi="Times New Roman" w:cs="Times New Roman"/>
                <w:sz w:val="22"/>
                <w:szCs w:val="22"/>
              </w:rPr>
              <w:t>100,000</w:t>
            </w:r>
          </w:p>
        </w:tc>
      </w:tr>
      <w:tr w:rsidR="00D027E2" w:rsidRPr="00180F47" w14:paraId="45D4E640" w14:textId="77777777" w:rsidTr="00D027E2">
        <w:trPr>
          <w:jc w:val="right"/>
        </w:trPr>
        <w:tc>
          <w:tcPr>
            <w:tcW w:w="1890" w:type="dxa"/>
          </w:tcPr>
          <w:p w14:paraId="79E304AD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0B09A9">
              <w:rPr>
                <w:rFonts w:ascii="Times New Roman" w:hAnsi="Times New Roman" w:cs="Times New Roman"/>
                <w:sz w:val="22"/>
                <w:szCs w:val="22"/>
              </w:rPr>
              <w:t>Joint venture</w:t>
            </w:r>
          </w:p>
        </w:tc>
        <w:tc>
          <w:tcPr>
            <w:tcW w:w="1170" w:type="dxa"/>
          </w:tcPr>
          <w:p w14:paraId="15376732" w14:textId="420B499F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6.56 - 6.98</w:t>
            </w:r>
          </w:p>
        </w:tc>
        <w:tc>
          <w:tcPr>
            <w:tcW w:w="270" w:type="dxa"/>
          </w:tcPr>
          <w:p w14:paraId="097EB6DE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5D3A23FC" w14:textId="3C046FC5" w:rsidR="00D027E2" w:rsidRPr="000B09A9" w:rsidRDefault="00297E80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7E80">
              <w:rPr>
                <w:rFonts w:ascii="Times New Roman" w:hAnsi="Times New Roman" w:cs="Times New Roman"/>
                <w:sz w:val="22"/>
                <w:szCs w:val="22"/>
              </w:rPr>
              <w:t>6.47</w:t>
            </w:r>
          </w:p>
        </w:tc>
        <w:tc>
          <w:tcPr>
            <w:tcW w:w="267" w:type="dxa"/>
            <w:gridSpan w:val="2"/>
          </w:tcPr>
          <w:p w14:paraId="1A836360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D8811C6" w14:textId="38E1DB10" w:rsidR="00D027E2" w:rsidRPr="000B09A9" w:rsidRDefault="00D027E2" w:rsidP="002C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3,310</w:t>
            </w:r>
          </w:p>
        </w:tc>
        <w:tc>
          <w:tcPr>
            <w:tcW w:w="270" w:type="dxa"/>
          </w:tcPr>
          <w:p w14:paraId="281E9FBD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3" w:type="dxa"/>
          </w:tcPr>
          <w:p w14:paraId="39E2E216" w14:textId="7AF7A6B7" w:rsidR="00D027E2" w:rsidRPr="000B09A9" w:rsidRDefault="00297E80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66" w:type="dxa"/>
          </w:tcPr>
          <w:p w14:paraId="50084A52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1" w:type="dxa"/>
          </w:tcPr>
          <w:p w14:paraId="69180DF1" w14:textId="3547F876" w:rsidR="00D027E2" w:rsidRPr="000B09A9" w:rsidRDefault="00297E80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ADBD4CE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14:paraId="3E7FBF26" w14:textId="4D1283FE" w:rsidR="00D027E2" w:rsidRPr="000B09A9" w:rsidRDefault="00297E80" w:rsidP="00194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95" w:right="-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7E80">
              <w:rPr>
                <w:rFonts w:ascii="Times New Roman" w:hAnsi="Times New Roman" w:cs="Times New Roman"/>
                <w:sz w:val="22"/>
                <w:szCs w:val="22"/>
              </w:rPr>
              <w:t>3,310</w:t>
            </w:r>
          </w:p>
        </w:tc>
      </w:tr>
      <w:tr w:rsidR="00D027E2" w:rsidRPr="00180F47" w14:paraId="374AD886" w14:textId="77777777" w:rsidTr="00D027E2">
        <w:trPr>
          <w:jc w:val="right"/>
        </w:trPr>
        <w:tc>
          <w:tcPr>
            <w:tcW w:w="1890" w:type="dxa"/>
          </w:tcPr>
          <w:p w14:paraId="1392101A" w14:textId="77777777" w:rsidR="00D027E2" w:rsidRPr="000B09A9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cs/>
              </w:rPr>
            </w:pPr>
            <w:r w:rsidRPr="000B09A9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170" w:type="dxa"/>
          </w:tcPr>
          <w:p w14:paraId="658069AB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A62B61E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07F14D15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67" w:type="dxa"/>
            <w:gridSpan w:val="2"/>
          </w:tcPr>
          <w:p w14:paraId="4F26CA3D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295510" w14:textId="4B9DCAE8" w:rsidR="00D027E2" w:rsidRPr="005E4A27" w:rsidRDefault="00D027E2" w:rsidP="002C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103,310</w:t>
            </w:r>
          </w:p>
        </w:tc>
        <w:tc>
          <w:tcPr>
            <w:tcW w:w="270" w:type="dxa"/>
          </w:tcPr>
          <w:p w14:paraId="32B1048E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3" w:type="dxa"/>
          </w:tcPr>
          <w:p w14:paraId="4C0888D6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7E765DFE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1" w:type="dxa"/>
          </w:tcPr>
          <w:p w14:paraId="1E00DAD4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1D7ACBE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</w:tcBorders>
          </w:tcPr>
          <w:p w14:paraId="6A0AB190" w14:textId="4DE9FCF8" w:rsidR="00D027E2" w:rsidRPr="005E4A27" w:rsidRDefault="00297E80" w:rsidP="00194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95" w:right="-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7E8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103,310</w:t>
            </w:r>
          </w:p>
        </w:tc>
      </w:tr>
      <w:tr w:rsidR="003B2EAE" w:rsidRPr="00180F47" w14:paraId="5909FB28" w14:textId="77777777" w:rsidTr="00FF23BC">
        <w:trPr>
          <w:trHeight w:val="263"/>
          <w:jc w:val="right"/>
        </w:trPr>
        <w:tc>
          <w:tcPr>
            <w:tcW w:w="4320" w:type="dxa"/>
            <w:gridSpan w:val="5"/>
          </w:tcPr>
          <w:p w14:paraId="3A8FC2C0" w14:textId="17A56EE9" w:rsidR="003B2EAE" w:rsidRPr="000B09A9" w:rsidRDefault="003B2EAE" w:rsidP="003B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AA0CBE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Less </w:t>
            </w: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allowance for expected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A0CBE">
              <w:rPr>
                <w:rFonts w:ascii="Times New Roman" w:hAnsi="Times New Roman" w:cs="Times New Roman"/>
                <w:sz w:val="22"/>
                <w:szCs w:val="22"/>
              </w:rPr>
              <w:t>credit loss</w:t>
            </w:r>
          </w:p>
        </w:tc>
        <w:tc>
          <w:tcPr>
            <w:tcW w:w="267" w:type="dxa"/>
            <w:gridSpan w:val="2"/>
          </w:tcPr>
          <w:p w14:paraId="382F0609" w14:textId="77777777" w:rsidR="003B2EAE" w:rsidRPr="000B09A9" w:rsidRDefault="003B2EAE" w:rsidP="003B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074947" w14:textId="64F644F7" w:rsidR="003B2EAE" w:rsidRPr="000B09A9" w:rsidRDefault="003B2EAE" w:rsidP="003B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59329F8" w14:textId="5711E7CB" w:rsidR="003B2EAE" w:rsidRPr="000B09A9" w:rsidRDefault="003B2EAE" w:rsidP="003B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3" w:type="dxa"/>
          </w:tcPr>
          <w:p w14:paraId="09BDEEA2" w14:textId="77777777" w:rsidR="003B2EAE" w:rsidRPr="000B09A9" w:rsidRDefault="003B2EAE" w:rsidP="003B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-12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66" w:type="dxa"/>
          </w:tcPr>
          <w:p w14:paraId="567860AB" w14:textId="77777777" w:rsidR="003B2EAE" w:rsidRPr="000B09A9" w:rsidRDefault="003B2EAE" w:rsidP="003B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1" w:type="dxa"/>
          </w:tcPr>
          <w:p w14:paraId="63215337" w14:textId="77777777" w:rsidR="003B2EAE" w:rsidRPr="000B09A9" w:rsidRDefault="003B2EAE" w:rsidP="003B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0824FAE" w14:textId="77777777" w:rsidR="003B2EAE" w:rsidRPr="000B09A9" w:rsidRDefault="003B2EAE" w:rsidP="003B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3" w:type="dxa"/>
            <w:gridSpan w:val="2"/>
            <w:tcBorders>
              <w:bottom w:val="single" w:sz="4" w:space="0" w:color="auto"/>
            </w:tcBorders>
          </w:tcPr>
          <w:p w14:paraId="723792DC" w14:textId="7EC59D80" w:rsidR="003B2EAE" w:rsidRPr="000B09A9" w:rsidRDefault="003B2EAE" w:rsidP="003B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95" w:right="-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D027E2" w:rsidRPr="00180F47" w14:paraId="22103A5A" w14:textId="77777777" w:rsidTr="00D027E2">
        <w:trPr>
          <w:jc w:val="right"/>
        </w:trPr>
        <w:tc>
          <w:tcPr>
            <w:tcW w:w="1890" w:type="dxa"/>
          </w:tcPr>
          <w:p w14:paraId="6EF50379" w14:textId="77777777" w:rsidR="00D027E2" w:rsidRPr="000B09A9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cs/>
              </w:rPr>
            </w:pPr>
            <w:r w:rsidRPr="000B09A9">
              <w:rPr>
                <w:rFonts w:cs="Times New Roman"/>
                <w:b/>
                <w:bCs/>
              </w:rPr>
              <w:t>Net</w:t>
            </w:r>
          </w:p>
        </w:tc>
        <w:tc>
          <w:tcPr>
            <w:tcW w:w="1170" w:type="dxa"/>
          </w:tcPr>
          <w:p w14:paraId="48931FE9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F3BF74C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gridSpan w:val="2"/>
          </w:tcPr>
          <w:p w14:paraId="4A8B0DA7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  <w:gridSpan w:val="2"/>
          </w:tcPr>
          <w:p w14:paraId="5397A0D9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B029539" w14:textId="1E256A77" w:rsidR="00D027E2" w:rsidRPr="005E4A27" w:rsidRDefault="00D027E2" w:rsidP="002C5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103,310</w:t>
            </w:r>
          </w:p>
        </w:tc>
        <w:tc>
          <w:tcPr>
            <w:tcW w:w="270" w:type="dxa"/>
          </w:tcPr>
          <w:p w14:paraId="2D23973B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3" w:type="dxa"/>
          </w:tcPr>
          <w:p w14:paraId="496D7F16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66" w:type="dxa"/>
          </w:tcPr>
          <w:p w14:paraId="08B141DE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01" w:type="dxa"/>
          </w:tcPr>
          <w:p w14:paraId="13389115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C228547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5FECE7" w14:textId="0782A020" w:rsidR="00D027E2" w:rsidRPr="005E4A27" w:rsidRDefault="00297E80" w:rsidP="00194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95" w:right="-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97E8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103,310</w:t>
            </w:r>
          </w:p>
        </w:tc>
      </w:tr>
    </w:tbl>
    <w:p w14:paraId="65170AA6" w14:textId="4A4A8545" w:rsidR="0025509A" w:rsidRPr="00BB1CB5" w:rsidRDefault="0025509A" w:rsidP="006C0776">
      <w:pPr>
        <w:pStyle w:val="acctfourfigures"/>
        <w:tabs>
          <w:tab w:val="clear" w:pos="765"/>
        </w:tabs>
        <w:spacing w:line="240" w:lineRule="auto"/>
        <w:rPr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87"/>
        <w:gridCol w:w="243"/>
        <w:gridCol w:w="1278"/>
        <w:gridCol w:w="243"/>
        <w:gridCol w:w="1260"/>
        <w:gridCol w:w="243"/>
        <w:gridCol w:w="1296"/>
      </w:tblGrid>
      <w:tr w:rsidR="0025509A" w14:paraId="1D494C1C" w14:textId="77777777" w:rsidTr="00051CF2">
        <w:trPr>
          <w:trHeight w:val="80"/>
        </w:trPr>
        <w:tc>
          <w:tcPr>
            <w:tcW w:w="3330" w:type="dxa"/>
          </w:tcPr>
          <w:p w14:paraId="373F680A" w14:textId="77777777" w:rsidR="0025509A" w:rsidRPr="000B09A9" w:rsidRDefault="0025509A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2808" w:type="dxa"/>
            <w:gridSpan w:val="3"/>
          </w:tcPr>
          <w:p w14:paraId="16870A3F" w14:textId="77777777" w:rsidR="0025509A" w:rsidRPr="000B09A9" w:rsidRDefault="0025509A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0B09A9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43" w:type="dxa"/>
          </w:tcPr>
          <w:p w14:paraId="55A0D8B8" w14:textId="77777777" w:rsidR="0025509A" w:rsidRPr="000B09A9" w:rsidRDefault="0025509A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9" w:type="dxa"/>
            <w:gridSpan w:val="3"/>
          </w:tcPr>
          <w:p w14:paraId="16A6EFC6" w14:textId="77777777" w:rsidR="0025509A" w:rsidRPr="000B09A9" w:rsidRDefault="0025509A" w:rsidP="000B09A9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25509A" w14:paraId="66D7A458" w14:textId="77777777" w:rsidTr="00051CF2">
        <w:trPr>
          <w:trHeight w:val="80"/>
        </w:trPr>
        <w:tc>
          <w:tcPr>
            <w:tcW w:w="3330" w:type="dxa"/>
          </w:tcPr>
          <w:p w14:paraId="1FF98519" w14:textId="77777777" w:rsidR="0025509A" w:rsidRPr="000B09A9" w:rsidRDefault="0025509A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0B09A9">
              <w:rPr>
                <w:rFonts w:cs="Times New Roman"/>
                <w:b/>
                <w:bCs/>
                <w:i/>
                <w:iCs/>
              </w:rPr>
              <w:t>Other current payables</w:t>
            </w:r>
          </w:p>
        </w:tc>
        <w:tc>
          <w:tcPr>
            <w:tcW w:w="2808" w:type="dxa"/>
            <w:gridSpan w:val="3"/>
          </w:tcPr>
          <w:p w14:paraId="4273C907" w14:textId="77777777" w:rsidR="0025509A" w:rsidRPr="000B09A9" w:rsidRDefault="0025509A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0B09A9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43" w:type="dxa"/>
          </w:tcPr>
          <w:p w14:paraId="6EF3ED2D" w14:textId="77777777" w:rsidR="0025509A" w:rsidRPr="000B09A9" w:rsidRDefault="0025509A" w:rsidP="000B09A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99" w:type="dxa"/>
            <w:gridSpan w:val="3"/>
          </w:tcPr>
          <w:p w14:paraId="1EDEDD2C" w14:textId="77777777" w:rsidR="0025509A" w:rsidRPr="000B09A9" w:rsidRDefault="0025509A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D027E2" w14:paraId="1236D71C" w14:textId="77777777" w:rsidTr="00191422">
        <w:trPr>
          <w:trHeight w:val="80"/>
        </w:trPr>
        <w:tc>
          <w:tcPr>
            <w:tcW w:w="3330" w:type="dxa"/>
          </w:tcPr>
          <w:p w14:paraId="79C8A91E" w14:textId="77777777" w:rsidR="00D027E2" w:rsidRPr="000B09A9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287" w:type="dxa"/>
          </w:tcPr>
          <w:p w14:paraId="220CEC58" w14:textId="4D85497F" w:rsidR="00D027E2" w:rsidRPr="000B09A9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0B09A9">
              <w:rPr>
                <w:rFonts w:cs="Times New Roman"/>
              </w:rPr>
              <w:t>3</w:t>
            </w:r>
            <w:r>
              <w:rPr>
                <w:rFonts w:cs="Times New Roman"/>
              </w:rPr>
              <w:t>1 March</w:t>
            </w:r>
          </w:p>
        </w:tc>
        <w:tc>
          <w:tcPr>
            <w:tcW w:w="243" w:type="dxa"/>
          </w:tcPr>
          <w:p w14:paraId="64D3BCF7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2A053722" w14:textId="74B24917" w:rsidR="00D027E2" w:rsidRPr="000B09A9" w:rsidRDefault="00D027E2" w:rsidP="0019142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90"/>
              <w:jc w:val="center"/>
              <w:rPr>
                <w:rFonts w:cs="Times New Roman"/>
              </w:rPr>
            </w:pPr>
            <w:r w:rsidRPr="000B09A9">
              <w:rPr>
                <w:rFonts w:cs="Times New Roman"/>
              </w:rPr>
              <w:t>31 December</w:t>
            </w:r>
          </w:p>
        </w:tc>
        <w:tc>
          <w:tcPr>
            <w:tcW w:w="243" w:type="dxa"/>
          </w:tcPr>
          <w:p w14:paraId="2520E04E" w14:textId="77777777" w:rsidR="00D027E2" w:rsidRPr="000B09A9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949D8B7" w14:textId="2C8FEB03" w:rsidR="00D027E2" w:rsidRPr="000B09A9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  <w:spacing w:val="-20"/>
              </w:rPr>
            </w:pPr>
            <w:r w:rsidRPr="000B09A9">
              <w:rPr>
                <w:rFonts w:cs="Times New Roman"/>
              </w:rPr>
              <w:t>3</w:t>
            </w:r>
            <w:r>
              <w:rPr>
                <w:rFonts w:cs="Times New Roman"/>
              </w:rPr>
              <w:t>1 March</w:t>
            </w:r>
          </w:p>
        </w:tc>
        <w:tc>
          <w:tcPr>
            <w:tcW w:w="243" w:type="dxa"/>
          </w:tcPr>
          <w:p w14:paraId="210BD028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5D3D42C1" w14:textId="75E093C6" w:rsidR="00D027E2" w:rsidRPr="000B09A9" w:rsidRDefault="00D027E2" w:rsidP="0019142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10"/>
              </w:tabs>
              <w:spacing w:line="240" w:lineRule="atLeast"/>
              <w:ind w:left="-102"/>
              <w:jc w:val="center"/>
              <w:rPr>
                <w:rFonts w:cs="Times New Roman"/>
              </w:rPr>
            </w:pPr>
            <w:r w:rsidRPr="000B09A9">
              <w:rPr>
                <w:rFonts w:cs="Times New Roman"/>
              </w:rPr>
              <w:t>31 December</w:t>
            </w:r>
          </w:p>
        </w:tc>
      </w:tr>
      <w:tr w:rsidR="00D027E2" w14:paraId="679CBDB7" w14:textId="77777777" w:rsidTr="00191422">
        <w:trPr>
          <w:trHeight w:val="80"/>
        </w:trPr>
        <w:tc>
          <w:tcPr>
            <w:tcW w:w="3330" w:type="dxa"/>
          </w:tcPr>
          <w:p w14:paraId="5CE6FD59" w14:textId="77777777" w:rsidR="00D027E2" w:rsidRPr="000B09A9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287" w:type="dxa"/>
          </w:tcPr>
          <w:p w14:paraId="249237AB" w14:textId="1B03E59E" w:rsidR="00D027E2" w:rsidRPr="000B09A9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0B09A9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6</w:t>
            </w:r>
          </w:p>
        </w:tc>
        <w:tc>
          <w:tcPr>
            <w:tcW w:w="243" w:type="dxa"/>
          </w:tcPr>
          <w:p w14:paraId="186E6A06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8" w:type="dxa"/>
          </w:tcPr>
          <w:p w14:paraId="5EE625EB" w14:textId="704A6D5D" w:rsidR="00D027E2" w:rsidRPr="000B09A9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0B09A9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5</w:t>
            </w:r>
          </w:p>
        </w:tc>
        <w:tc>
          <w:tcPr>
            <w:tcW w:w="243" w:type="dxa"/>
          </w:tcPr>
          <w:p w14:paraId="3E499BFC" w14:textId="77777777" w:rsidR="00D027E2" w:rsidRPr="000B09A9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8F1F6CD" w14:textId="562E4E83" w:rsidR="00D027E2" w:rsidRPr="000B09A9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0B09A9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6</w:t>
            </w:r>
          </w:p>
        </w:tc>
        <w:tc>
          <w:tcPr>
            <w:tcW w:w="243" w:type="dxa"/>
          </w:tcPr>
          <w:p w14:paraId="6595F1A9" w14:textId="77777777" w:rsidR="00D027E2" w:rsidRPr="000B09A9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4464BC68" w14:textId="543CD936" w:rsidR="00D027E2" w:rsidRPr="000B09A9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0B09A9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5</w:t>
            </w:r>
          </w:p>
        </w:tc>
      </w:tr>
      <w:tr w:rsidR="000B09A9" w14:paraId="4336E363" w14:textId="77777777" w:rsidTr="00051CF2">
        <w:trPr>
          <w:trHeight w:val="80"/>
        </w:trPr>
        <w:tc>
          <w:tcPr>
            <w:tcW w:w="3330" w:type="dxa"/>
          </w:tcPr>
          <w:p w14:paraId="032710D1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850" w:type="dxa"/>
            <w:gridSpan w:val="7"/>
          </w:tcPr>
          <w:p w14:paraId="0CBCD4A8" w14:textId="77777777" w:rsidR="000B09A9" w:rsidRPr="000B09A9" w:rsidRDefault="000B09A9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2D7EF6" w14:paraId="2E6A5C11" w14:textId="77777777" w:rsidTr="002D7EF6">
        <w:trPr>
          <w:trHeight w:val="110"/>
        </w:trPr>
        <w:tc>
          <w:tcPr>
            <w:tcW w:w="3330" w:type="dxa"/>
          </w:tcPr>
          <w:p w14:paraId="39E6AEEA" w14:textId="77777777" w:rsidR="002D7EF6" w:rsidRPr="00BB1CB5" w:rsidRDefault="002D7EF6" w:rsidP="000B0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850" w:type="dxa"/>
            <w:gridSpan w:val="7"/>
          </w:tcPr>
          <w:p w14:paraId="61D11DA0" w14:textId="77777777" w:rsidR="002D7EF6" w:rsidRPr="00BB1CB5" w:rsidRDefault="002D7EF6" w:rsidP="002D7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D027E2" w14:paraId="1FEA6FA0" w14:textId="77777777" w:rsidTr="00191422">
        <w:trPr>
          <w:trHeight w:val="80"/>
        </w:trPr>
        <w:tc>
          <w:tcPr>
            <w:tcW w:w="3330" w:type="dxa"/>
          </w:tcPr>
          <w:p w14:paraId="31E0C615" w14:textId="051E47F0" w:rsidR="00D027E2" w:rsidRPr="000B09A9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324983">
              <w:t>Other related parties</w:t>
            </w:r>
          </w:p>
        </w:tc>
        <w:tc>
          <w:tcPr>
            <w:tcW w:w="1287" w:type="dxa"/>
          </w:tcPr>
          <w:p w14:paraId="171BD1D2" w14:textId="39459669" w:rsidR="00D027E2" w:rsidRPr="000B09A9" w:rsidRDefault="00297E80" w:rsidP="0028145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tLeast"/>
              <w:ind w:left="-102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43" w:type="dxa"/>
          </w:tcPr>
          <w:p w14:paraId="214D35FD" w14:textId="77777777" w:rsidR="00D027E2" w:rsidRPr="000B09A9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8" w:type="dxa"/>
          </w:tcPr>
          <w:p w14:paraId="2A1CF671" w14:textId="443DB61D" w:rsidR="00D027E2" w:rsidRPr="00B6012E" w:rsidRDefault="00D027E2" w:rsidP="0028145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tLeast"/>
              <w:ind w:left="-18" w:right="-108"/>
              <w:rPr>
                <w:rFonts w:cstheme="minorBidi"/>
                <w:cs/>
              </w:rPr>
            </w:pPr>
            <w:r>
              <w:rPr>
                <w:szCs w:val="28"/>
              </w:rPr>
              <w:t>85</w:t>
            </w:r>
          </w:p>
        </w:tc>
        <w:tc>
          <w:tcPr>
            <w:tcW w:w="243" w:type="dxa"/>
          </w:tcPr>
          <w:p w14:paraId="34270420" w14:textId="77777777" w:rsidR="00D027E2" w:rsidRPr="000B09A9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7D60682" w14:textId="3DA8091F" w:rsidR="00D027E2" w:rsidRPr="000B09A9" w:rsidRDefault="00297E80" w:rsidP="0028145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tLeast"/>
              <w:ind w:left="-18" w:right="-26"/>
              <w:rPr>
                <w:rFonts w:cs="Times New Roman"/>
                <w:cs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43" w:type="dxa"/>
          </w:tcPr>
          <w:p w14:paraId="48C47C9F" w14:textId="77777777" w:rsidR="00D027E2" w:rsidRPr="000B09A9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96" w:type="dxa"/>
          </w:tcPr>
          <w:p w14:paraId="34EDBFF8" w14:textId="7E24C117" w:rsidR="00D027E2" w:rsidRPr="000B09A9" w:rsidRDefault="00D027E2" w:rsidP="0028145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85</w:t>
            </w:r>
          </w:p>
        </w:tc>
      </w:tr>
      <w:tr w:rsidR="00D027E2" w14:paraId="3CCBBA75" w14:textId="77777777" w:rsidTr="00191422">
        <w:trPr>
          <w:trHeight w:val="80"/>
        </w:trPr>
        <w:tc>
          <w:tcPr>
            <w:tcW w:w="3330" w:type="dxa"/>
          </w:tcPr>
          <w:p w14:paraId="04E65419" w14:textId="75BA74E9" w:rsidR="00D027E2" w:rsidRPr="000B09A9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>
              <w:t>Joint venture</w:t>
            </w:r>
          </w:p>
        </w:tc>
        <w:tc>
          <w:tcPr>
            <w:tcW w:w="1287" w:type="dxa"/>
          </w:tcPr>
          <w:p w14:paraId="13350326" w14:textId="643600E9" w:rsidR="00D027E2" w:rsidRPr="000B09A9" w:rsidRDefault="00297E80" w:rsidP="0028145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tLeast"/>
              <w:ind w:left="-102"/>
              <w:rPr>
                <w:rFonts w:cs="Times New Roman"/>
              </w:rPr>
            </w:pPr>
            <w:r w:rsidRPr="00297E80">
              <w:rPr>
                <w:rFonts w:cs="Times New Roman"/>
              </w:rPr>
              <w:t>449</w:t>
            </w:r>
          </w:p>
        </w:tc>
        <w:tc>
          <w:tcPr>
            <w:tcW w:w="243" w:type="dxa"/>
          </w:tcPr>
          <w:p w14:paraId="73C687E4" w14:textId="77777777" w:rsidR="00D027E2" w:rsidRPr="000B09A9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8" w:type="dxa"/>
          </w:tcPr>
          <w:p w14:paraId="225833C9" w14:textId="0E804091" w:rsidR="00D027E2" w:rsidRPr="000B09A9" w:rsidRDefault="00D027E2" w:rsidP="0019445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szCs w:val="28"/>
              </w:rPr>
              <w:t>781</w:t>
            </w:r>
          </w:p>
        </w:tc>
        <w:tc>
          <w:tcPr>
            <w:tcW w:w="243" w:type="dxa"/>
          </w:tcPr>
          <w:p w14:paraId="2CC76689" w14:textId="77777777" w:rsidR="00D027E2" w:rsidRPr="000B09A9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8B5584D" w14:textId="22B4FFE5" w:rsidR="00D027E2" w:rsidRPr="000B09A9" w:rsidRDefault="00297E80" w:rsidP="0019142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tLeast"/>
              <w:ind w:left="-18" w:right="-108"/>
              <w:rPr>
                <w:rFonts w:cs="Times New Roman"/>
                <w:cs/>
              </w:rPr>
            </w:pPr>
            <w:r w:rsidRPr="00297E80">
              <w:rPr>
                <w:rFonts w:cs="Times New Roman"/>
              </w:rPr>
              <w:t>449</w:t>
            </w:r>
          </w:p>
        </w:tc>
        <w:tc>
          <w:tcPr>
            <w:tcW w:w="243" w:type="dxa"/>
          </w:tcPr>
          <w:p w14:paraId="60098D90" w14:textId="77777777" w:rsidR="00D027E2" w:rsidRPr="000B09A9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96" w:type="dxa"/>
          </w:tcPr>
          <w:p w14:paraId="6988B66F" w14:textId="631092DA" w:rsidR="00D027E2" w:rsidRPr="000B09A9" w:rsidRDefault="00D027E2" w:rsidP="0019445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781</w:t>
            </w:r>
          </w:p>
        </w:tc>
      </w:tr>
      <w:tr w:rsidR="00D027E2" w14:paraId="5E729A54" w14:textId="77777777" w:rsidTr="00191422">
        <w:trPr>
          <w:trHeight w:val="80"/>
        </w:trPr>
        <w:tc>
          <w:tcPr>
            <w:tcW w:w="3330" w:type="dxa"/>
          </w:tcPr>
          <w:p w14:paraId="7FC9217E" w14:textId="3B2F4E72" w:rsidR="00D027E2" w:rsidRPr="000B09A9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965F78">
              <w:t>Key management personnel</w:t>
            </w:r>
          </w:p>
        </w:tc>
        <w:tc>
          <w:tcPr>
            <w:tcW w:w="1287" w:type="dxa"/>
          </w:tcPr>
          <w:p w14:paraId="6216CCD7" w14:textId="776A9013" w:rsidR="00D027E2" w:rsidRPr="000B09A9" w:rsidRDefault="00297E80" w:rsidP="0019142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tLeast"/>
              <w:ind w:left="-102" w:right="-108"/>
              <w:rPr>
                <w:rFonts w:cs="Times New Roman"/>
              </w:rPr>
            </w:pPr>
            <w:r w:rsidRPr="00297E80">
              <w:rPr>
                <w:rFonts w:cs="Times New Roman"/>
              </w:rPr>
              <w:t>5,165</w:t>
            </w:r>
          </w:p>
        </w:tc>
        <w:tc>
          <w:tcPr>
            <w:tcW w:w="243" w:type="dxa"/>
          </w:tcPr>
          <w:p w14:paraId="1FBD4DDE" w14:textId="77777777" w:rsidR="00D027E2" w:rsidRPr="000B09A9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8" w:type="dxa"/>
          </w:tcPr>
          <w:p w14:paraId="3C60F77E" w14:textId="6939BFD5" w:rsidR="00D027E2" w:rsidRPr="000B09A9" w:rsidRDefault="00D027E2" w:rsidP="0019445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szCs w:val="28"/>
              </w:rPr>
              <w:t>19,991</w:t>
            </w:r>
          </w:p>
        </w:tc>
        <w:tc>
          <w:tcPr>
            <w:tcW w:w="243" w:type="dxa"/>
          </w:tcPr>
          <w:p w14:paraId="6F037F4D" w14:textId="77777777" w:rsidR="00D027E2" w:rsidRPr="000B09A9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437A7B4" w14:textId="277EEF81" w:rsidR="00D027E2" w:rsidRPr="000B09A9" w:rsidRDefault="00297E80" w:rsidP="0019142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297E80">
              <w:rPr>
                <w:rFonts w:cs="Times New Roman"/>
              </w:rPr>
              <w:t>5,165</w:t>
            </w:r>
          </w:p>
        </w:tc>
        <w:tc>
          <w:tcPr>
            <w:tcW w:w="243" w:type="dxa"/>
          </w:tcPr>
          <w:p w14:paraId="1629929D" w14:textId="77777777" w:rsidR="00D027E2" w:rsidRPr="000B09A9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96" w:type="dxa"/>
          </w:tcPr>
          <w:p w14:paraId="53EA4C01" w14:textId="0DDEAD02" w:rsidR="00D027E2" w:rsidRPr="000B09A9" w:rsidRDefault="00D027E2" w:rsidP="0019445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19,991</w:t>
            </w:r>
          </w:p>
        </w:tc>
      </w:tr>
      <w:tr w:rsidR="00D027E2" w:rsidRPr="005E4A27" w14:paraId="4998822E" w14:textId="77777777" w:rsidTr="00191422">
        <w:trPr>
          <w:trHeight w:val="80"/>
        </w:trPr>
        <w:tc>
          <w:tcPr>
            <w:tcW w:w="3330" w:type="dxa"/>
          </w:tcPr>
          <w:p w14:paraId="6D976BCB" w14:textId="77777777" w:rsidR="00D027E2" w:rsidRPr="000B09A9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0B09A9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650F3E6F" w14:textId="2FFADD28" w:rsidR="00D027E2" w:rsidRPr="000B09A9" w:rsidRDefault="00297E80" w:rsidP="0019142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  <w:r w:rsidRPr="00297E80">
              <w:rPr>
                <w:rFonts w:cs="Times New Roman"/>
                <w:b/>
                <w:bCs/>
              </w:rPr>
              <w:t>5,614</w:t>
            </w:r>
          </w:p>
        </w:tc>
        <w:tc>
          <w:tcPr>
            <w:tcW w:w="243" w:type="dxa"/>
          </w:tcPr>
          <w:p w14:paraId="14DB138D" w14:textId="77777777" w:rsidR="00D027E2" w:rsidRPr="000B09A9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389B8ED" w14:textId="67814151" w:rsidR="00D027E2" w:rsidRPr="000B09A9" w:rsidRDefault="00D027E2" w:rsidP="0019445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b/>
                <w:bCs/>
                <w:szCs w:val="28"/>
              </w:rPr>
              <w:t>20,857</w:t>
            </w:r>
          </w:p>
        </w:tc>
        <w:tc>
          <w:tcPr>
            <w:tcW w:w="243" w:type="dxa"/>
          </w:tcPr>
          <w:p w14:paraId="4588387C" w14:textId="77777777" w:rsidR="00D027E2" w:rsidRPr="000B09A9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EBC577" w14:textId="379BFCBD" w:rsidR="00D027E2" w:rsidRPr="00051CF2" w:rsidRDefault="00297E80" w:rsidP="0019142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cs/>
              </w:rPr>
            </w:pPr>
            <w:r w:rsidRPr="00297E80">
              <w:rPr>
                <w:rFonts w:cs="Times New Roman"/>
                <w:b/>
                <w:bCs/>
              </w:rPr>
              <w:t>5,614</w:t>
            </w:r>
          </w:p>
        </w:tc>
        <w:tc>
          <w:tcPr>
            <w:tcW w:w="243" w:type="dxa"/>
          </w:tcPr>
          <w:p w14:paraId="11032699" w14:textId="77777777" w:rsidR="00D027E2" w:rsidRPr="000B09A9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0EC702F" w14:textId="329FEA36" w:rsidR="00D027E2" w:rsidRPr="005E4A27" w:rsidRDefault="00D027E2" w:rsidP="0019445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20,857</w:t>
            </w:r>
          </w:p>
        </w:tc>
      </w:tr>
    </w:tbl>
    <w:p w14:paraId="056ECDC1" w14:textId="0566EDBC" w:rsidR="0050584D" w:rsidRPr="00BB1CB5" w:rsidRDefault="0050584D" w:rsidP="006C0776">
      <w:pPr>
        <w:spacing w:line="240" w:lineRule="auto"/>
        <w:ind w:left="360" w:firstLine="180"/>
        <w:jc w:val="both"/>
        <w:rPr>
          <w:rFonts w:ascii="Times New Roman" w:hAnsi="Times New Roman" w:cs="Times New Roman"/>
          <w:sz w:val="16"/>
          <w:szCs w:val="16"/>
        </w:rPr>
      </w:pPr>
    </w:p>
    <w:p w14:paraId="7D6AFB24" w14:textId="65F05B85" w:rsidR="00893B80" w:rsidRPr="002509E9" w:rsidRDefault="00893B80" w:rsidP="007F34FE">
      <w:pPr>
        <w:ind w:left="360" w:firstLine="18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509E9">
        <w:rPr>
          <w:rFonts w:ascii="Times New Roman" w:hAnsi="Times New Roman"/>
          <w:b/>
          <w:bCs/>
          <w:i/>
          <w:iCs/>
          <w:sz w:val="22"/>
          <w:szCs w:val="22"/>
        </w:rPr>
        <w:t>Deferred income from related part</w:t>
      </w:r>
      <w:r w:rsidR="00082C47">
        <w:rPr>
          <w:rFonts w:ascii="Times New Roman" w:hAnsi="Times New Roman"/>
          <w:b/>
          <w:bCs/>
          <w:i/>
          <w:iCs/>
          <w:sz w:val="22"/>
          <w:szCs w:val="22"/>
        </w:rPr>
        <w:t>ies</w:t>
      </w:r>
    </w:p>
    <w:p w14:paraId="28525065" w14:textId="77777777" w:rsidR="0025509A" w:rsidRPr="00BB1CB5" w:rsidRDefault="0025509A" w:rsidP="0050584D">
      <w:pPr>
        <w:spacing w:line="240" w:lineRule="auto"/>
        <w:ind w:left="360" w:firstLine="180"/>
        <w:jc w:val="both"/>
        <w:rPr>
          <w:rFonts w:ascii="Times New Roman" w:hAnsi="Times New Roman"/>
          <w:sz w:val="16"/>
          <w:szCs w:val="16"/>
        </w:rPr>
      </w:pPr>
    </w:p>
    <w:p w14:paraId="62AE1B86" w14:textId="4E68DF7B" w:rsidR="0063052D" w:rsidRPr="00536B19" w:rsidRDefault="0063052D" w:rsidP="00893B80">
      <w:pPr>
        <w:ind w:left="360" w:firstLine="180"/>
        <w:jc w:val="both"/>
        <w:rPr>
          <w:rFonts w:ascii="Times New Roman" w:hAnsi="Times New Roman" w:cs="Times New Roman"/>
          <w:sz w:val="22"/>
          <w:szCs w:val="22"/>
        </w:rPr>
      </w:pPr>
      <w:r w:rsidRPr="00536B19">
        <w:rPr>
          <w:rFonts w:ascii="Times New Roman" w:hAnsi="Times New Roman"/>
          <w:sz w:val="22"/>
          <w:szCs w:val="22"/>
        </w:rPr>
        <w:t xml:space="preserve">Deferred income from </w:t>
      </w:r>
      <w:r w:rsidR="00C02C4F" w:rsidRPr="00536B19">
        <w:rPr>
          <w:rFonts w:ascii="Times New Roman" w:hAnsi="Times New Roman"/>
          <w:sz w:val="22"/>
          <w:szCs w:val="22"/>
        </w:rPr>
        <w:t>areas and</w:t>
      </w:r>
      <w:r w:rsidRPr="00536B19">
        <w:rPr>
          <w:rFonts w:ascii="Times New Roman" w:hAnsi="Times New Roman"/>
          <w:sz w:val="22"/>
          <w:szCs w:val="22"/>
        </w:rPr>
        <w:t xml:space="preserve"> infrastructure </w:t>
      </w:r>
      <w:proofErr w:type="spellStart"/>
      <w:r w:rsidRPr="00536B19">
        <w:rPr>
          <w:rFonts w:ascii="Times New Roman" w:hAnsi="Times New Roman"/>
          <w:sz w:val="22"/>
          <w:szCs w:val="22"/>
        </w:rPr>
        <w:t>utilisation</w:t>
      </w:r>
      <w:proofErr w:type="spellEnd"/>
      <w:r w:rsidRPr="00536B19">
        <w:rPr>
          <w:rFonts w:ascii="Times New Roman" w:hAnsi="Times New Roman"/>
          <w:sz w:val="22"/>
          <w:szCs w:val="22"/>
        </w:rPr>
        <w:t xml:space="preserve"> were as follows:</w:t>
      </w:r>
    </w:p>
    <w:p w14:paraId="4C62C66F" w14:textId="78D9DCE7" w:rsidR="005909EA" w:rsidRPr="00BB1CB5" w:rsidRDefault="005909EA" w:rsidP="006C0776">
      <w:pPr>
        <w:spacing w:line="240" w:lineRule="auto"/>
        <w:ind w:left="360" w:firstLine="180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W w:w="917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216"/>
        <w:gridCol w:w="1251"/>
        <w:gridCol w:w="180"/>
        <w:gridCol w:w="1260"/>
        <w:gridCol w:w="198"/>
        <w:gridCol w:w="1296"/>
      </w:tblGrid>
      <w:tr w:rsidR="00612E1B" w:rsidRPr="000F3207" w14:paraId="1A62DDDC" w14:textId="77777777" w:rsidTr="001009B6">
        <w:trPr>
          <w:cantSplit/>
        </w:trPr>
        <w:tc>
          <w:tcPr>
            <w:tcW w:w="3510" w:type="dxa"/>
            <w:vAlign w:val="bottom"/>
          </w:tcPr>
          <w:p w14:paraId="028CCF41" w14:textId="77777777" w:rsidR="00612E1B" w:rsidRPr="00D02387" w:rsidRDefault="00612E1B" w:rsidP="00CF3E11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2727" w:type="dxa"/>
            <w:gridSpan w:val="3"/>
          </w:tcPr>
          <w:p w14:paraId="6EF7916E" w14:textId="77777777" w:rsidR="00612E1B" w:rsidRPr="00D02387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D02387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180" w:type="dxa"/>
          </w:tcPr>
          <w:p w14:paraId="2A93183C" w14:textId="77777777" w:rsidR="00612E1B" w:rsidRPr="00D02387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54" w:type="dxa"/>
            <w:gridSpan w:val="3"/>
          </w:tcPr>
          <w:p w14:paraId="68157628" w14:textId="7CC9A9DF" w:rsidR="00612E1B" w:rsidRPr="00D02387" w:rsidRDefault="00776AAC" w:rsidP="00CF3E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612E1B" w:rsidRPr="003363BF" w14:paraId="66C24AA5" w14:textId="77777777" w:rsidTr="001009B6">
        <w:trPr>
          <w:cantSplit/>
        </w:trPr>
        <w:tc>
          <w:tcPr>
            <w:tcW w:w="3510" w:type="dxa"/>
            <w:vAlign w:val="bottom"/>
          </w:tcPr>
          <w:p w14:paraId="5DE60807" w14:textId="77777777" w:rsidR="00612E1B" w:rsidRPr="00D02387" w:rsidRDefault="00612E1B" w:rsidP="00CF3E11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2727" w:type="dxa"/>
            <w:gridSpan w:val="3"/>
          </w:tcPr>
          <w:p w14:paraId="5CCEDCD7" w14:textId="77777777" w:rsidR="00612E1B" w:rsidRPr="00D02387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D02387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180" w:type="dxa"/>
          </w:tcPr>
          <w:p w14:paraId="06FB1E51" w14:textId="77777777" w:rsidR="00612E1B" w:rsidRPr="00D02387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54" w:type="dxa"/>
            <w:gridSpan w:val="3"/>
          </w:tcPr>
          <w:p w14:paraId="6AC6C6B7" w14:textId="00F506CF" w:rsidR="00612E1B" w:rsidRPr="00D02387" w:rsidRDefault="00612E1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D027E2" w:rsidRPr="000A529C" w14:paraId="66C8DF76" w14:textId="77777777" w:rsidTr="001009B6">
        <w:trPr>
          <w:cantSplit/>
        </w:trPr>
        <w:tc>
          <w:tcPr>
            <w:tcW w:w="3510" w:type="dxa"/>
            <w:vAlign w:val="bottom"/>
          </w:tcPr>
          <w:p w14:paraId="4E45FEC6" w14:textId="77777777" w:rsidR="00D027E2" w:rsidRPr="00D02387" w:rsidRDefault="00D027E2" w:rsidP="00D027E2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6E4BDAC0" w14:textId="72ED5FE1" w:rsidR="00D027E2" w:rsidRPr="00D02387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6</w:t>
            </w:r>
          </w:p>
        </w:tc>
        <w:tc>
          <w:tcPr>
            <w:tcW w:w="216" w:type="dxa"/>
          </w:tcPr>
          <w:p w14:paraId="6F13FC5F" w14:textId="77777777" w:rsidR="00D027E2" w:rsidRPr="00D02387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1" w:type="dxa"/>
          </w:tcPr>
          <w:p w14:paraId="6CC5B5D4" w14:textId="465786FD" w:rsidR="00D027E2" w:rsidRPr="00D02387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5</w:t>
            </w:r>
          </w:p>
        </w:tc>
        <w:tc>
          <w:tcPr>
            <w:tcW w:w="180" w:type="dxa"/>
          </w:tcPr>
          <w:p w14:paraId="77DD86D0" w14:textId="77777777" w:rsidR="00D027E2" w:rsidRPr="00D02387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0889E30F" w14:textId="25EA64D3" w:rsidR="00D027E2" w:rsidRPr="00D02387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6</w:t>
            </w:r>
          </w:p>
        </w:tc>
        <w:tc>
          <w:tcPr>
            <w:tcW w:w="198" w:type="dxa"/>
          </w:tcPr>
          <w:p w14:paraId="2CD875EA" w14:textId="77777777" w:rsidR="00D027E2" w:rsidRPr="00D02387" w:rsidRDefault="00D027E2" w:rsidP="00D02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7306615" w14:textId="7C0E87D4" w:rsidR="00D027E2" w:rsidRPr="00D02387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5</w:t>
            </w:r>
          </w:p>
        </w:tc>
      </w:tr>
      <w:tr w:rsidR="00EC365E" w:rsidRPr="00D675DD" w14:paraId="3B7FE272" w14:textId="77777777" w:rsidTr="001009B6">
        <w:trPr>
          <w:cantSplit/>
        </w:trPr>
        <w:tc>
          <w:tcPr>
            <w:tcW w:w="3510" w:type="dxa"/>
          </w:tcPr>
          <w:p w14:paraId="433195AC" w14:textId="77777777" w:rsidR="00EC365E" w:rsidRPr="00D02387" w:rsidRDefault="00EC365E" w:rsidP="00EC365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661" w:type="dxa"/>
            <w:gridSpan w:val="7"/>
          </w:tcPr>
          <w:p w14:paraId="6047BF39" w14:textId="30DFB455" w:rsidR="00EC365E" w:rsidRPr="00D02387" w:rsidRDefault="00EC365E" w:rsidP="00EC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BB1CB5" w:rsidRPr="00D675DD" w14:paraId="32D4E3F7" w14:textId="77777777" w:rsidTr="001009B6">
        <w:trPr>
          <w:cantSplit/>
        </w:trPr>
        <w:tc>
          <w:tcPr>
            <w:tcW w:w="3510" w:type="dxa"/>
          </w:tcPr>
          <w:p w14:paraId="06AB4041" w14:textId="77777777" w:rsidR="00BB1CB5" w:rsidRPr="00BB1CB5" w:rsidRDefault="00BB1CB5" w:rsidP="00EC365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5661" w:type="dxa"/>
            <w:gridSpan w:val="7"/>
          </w:tcPr>
          <w:p w14:paraId="72CCB8A7" w14:textId="77777777" w:rsidR="00BB1CB5" w:rsidRPr="00BB1CB5" w:rsidRDefault="00BB1CB5" w:rsidP="00EC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</w:p>
        </w:tc>
      </w:tr>
      <w:tr w:rsidR="00EC365E" w:rsidRPr="000D1F45" w14:paraId="350C2561" w14:textId="77777777" w:rsidTr="001009B6">
        <w:trPr>
          <w:cantSplit/>
        </w:trPr>
        <w:tc>
          <w:tcPr>
            <w:tcW w:w="3510" w:type="dxa"/>
          </w:tcPr>
          <w:p w14:paraId="341F091B" w14:textId="07115C88" w:rsidR="00EC365E" w:rsidRPr="00D02387" w:rsidRDefault="00EC365E" w:rsidP="00EC365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Joint venture</w:t>
            </w:r>
            <w:r w:rsidR="00000C2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</w:t>
            </w:r>
          </w:p>
        </w:tc>
        <w:tc>
          <w:tcPr>
            <w:tcW w:w="1260" w:type="dxa"/>
          </w:tcPr>
          <w:p w14:paraId="25AD148C" w14:textId="77777777" w:rsidR="00EC365E" w:rsidRPr="00D02387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216" w:type="dxa"/>
          </w:tcPr>
          <w:p w14:paraId="7BF9FA20" w14:textId="77777777" w:rsidR="00EC365E" w:rsidRPr="00D02387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1" w:type="dxa"/>
          </w:tcPr>
          <w:p w14:paraId="3FFD9177" w14:textId="77777777" w:rsidR="00EC365E" w:rsidRPr="00D02387" w:rsidRDefault="00EC365E" w:rsidP="00EC36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80" w:type="dxa"/>
          </w:tcPr>
          <w:p w14:paraId="7DC2552C" w14:textId="77777777" w:rsidR="00EC365E" w:rsidRPr="00D02387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234A7C1C" w14:textId="77777777" w:rsidR="00EC365E" w:rsidRPr="00D02387" w:rsidRDefault="00EC365E" w:rsidP="00EC365E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98" w:type="dxa"/>
          </w:tcPr>
          <w:p w14:paraId="7B881336" w14:textId="77777777" w:rsidR="00EC365E" w:rsidRPr="00D02387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96" w:type="dxa"/>
          </w:tcPr>
          <w:p w14:paraId="2E56050A" w14:textId="77777777" w:rsidR="00EC365E" w:rsidRPr="00D02387" w:rsidRDefault="00EC365E" w:rsidP="00EC365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Cs w:val="22"/>
              </w:rPr>
            </w:pPr>
          </w:p>
        </w:tc>
      </w:tr>
      <w:tr w:rsidR="00D027E2" w:rsidRPr="00D226DA" w14:paraId="6D7039D5" w14:textId="77777777" w:rsidTr="001009B6">
        <w:trPr>
          <w:cantSplit/>
        </w:trPr>
        <w:tc>
          <w:tcPr>
            <w:tcW w:w="3510" w:type="dxa"/>
          </w:tcPr>
          <w:p w14:paraId="2E02BE6D" w14:textId="77777777" w:rsidR="00D027E2" w:rsidRPr="00D02387" w:rsidRDefault="00D027E2" w:rsidP="00D027E2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D02387">
              <w:rPr>
                <w:rFonts w:ascii="Times New Roman" w:hAnsi="Times New Roman" w:cs="Times New Roman"/>
                <w:sz w:val="22"/>
                <w:szCs w:val="22"/>
              </w:rPr>
              <w:t>At</w:t>
            </w:r>
            <w:proofErr w:type="gramEnd"/>
            <w:r w:rsidRPr="00D02387">
              <w:rPr>
                <w:rFonts w:ascii="Times New Roman" w:hAnsi="Times New Roman" w:cs="Times New Roman"/>
                <w:sz w:val="22"/>
                <w:szCs w:val="22"/>
              </w:rPr>
              <w:t xml:space="preserve"> 1 January</w:t>
            </w:r>
          </w:p>
        </w:tc>
        <w:tc>
          <w:tcPr>
            <w:tcW w:w="1260" w:type="dxa"/>
          </w:tcPr>
          <w:p w14:paraId="3A501A50" w14:textId="09FEA227" w:rsidR="00D027E2" w:rsidRPr="00D02387" w:rsidRDefault="00FB7228" w:rsidP="0028145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tLeast"/>
              <w:ind w:left="-102" w:right="-108"/>
              <w:rPr>
                <w:rFonts w:cs="Times New Roman"/>
              </w:rPr>
            </w:pPr>
            <w:r>
              <w:rPr>
                <w:rFonts w:cs="Times New Roman"/>
              </w:rPr>
              <w:t>402,672</w:t>
            </w:r>
          </w:p>
        </w:tc>
        <w:tc>
          <w:tcPr>
            <w:tcW w:w="216" w:type="dxa"/>
          </w:tcPr>
          <w:p w14:paraId="2E0E4A2D" w14:textId="77777777" w:rsidR="00D027E2" w:rsidRPr="00D02387" w:rsidRDefault="00D027E2" w:rsidP="00D027E2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1" w:type="dxa"/>
          </w:tcPr>
          <w:p w14:paraId="75407563" w14:textId="1A9E88AE" w:rsidR="00D027E2" w:rsidRPr="007A3675" w:rsidRDefault="00D027E2" w:rsidP="0028145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tLeast"/>
              <w:ind w:left="-18" w:right="-108"/>
              <w:rPr>
                <w:rFonts w:cstheme="minorBidi"/>
              </w:rPr>
            </w:pPr>
            <w:r w:rsidRPr="004A109F">
              <w:rPr>
                <w:szCs w:val="28"/>
              </w:rPr>
              <w:t>344,308</w:t>
            </w:r>
          </w:p>
        </w:tc>
        <w:tc>
          <w:tcPr>
            <w:tcW w:w="180" w:type="dxa"/>
          </w:tcPr>
          <w:p w14:paraId="44E45D63" w14:textId="77777777" w:rsidR="00D027E2" w:rsidRPr="00D02387" w:rsidRDefault="00D027E2" w:rsidP="00D027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07DF73B6" w14:textId="723DB8FF" w:rsidR="00D027E2" w:rsidRPr="005C6EE6" w:rsidRDefault="00FB7228" w:rsidP="0028145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tLeast"/>
              <w:ind w:left="-18" w:right="-108"/>
              <w:rPr>
                <w:rFonts w:cstheme="minorBidi"/>
                <w:cs/>
              </w:rPr>
            </w:pPr>
            <w:r>
              <w:rPr>
                <w:rFonts w:cs="Times New Roman"/>
              </w:rPr>
              <w:t>402,672</w:t>
            </w:r>
          </w:p>
        </w:tc>
        <w:tc>
          <w:tcPr>
            <w:tcW w:w="198" w:type="dxa"/>
          </w:tcPr>
          <w:p w14:paraId="2266D14E" w14:textId="77777777" w:rsidR="00D027E2" w:rsidRPr="00D02387" w:rsidRDefault="00D027E2" w:rsidP="00D027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96" w:type="dxa"/>
          </w:tcPr>
          <w:p w14:paraId="5D785C0D" w14:textId="48D1EFFB" w:rsidR="00D027E2" w:rsidRPr="00D02387" w:rsidRDefault="00D027E2" w:rsidP="0019445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tLeast"/>
              <w:ind w:left="-18" w:right="-84"/>
              <w:rPr>
                <w:rFonts w:cs="Times New Roman"/>
              </w:rPr>
            </w:pPr>
            <w:r w:rsidRPr="004A109F">
              <w:rPr>
                <w:rFonts w:cs="Times New Roman"/>
              </w:rPr>
              <w:t>344,308</w:t>
            </w:r>
          </w:p>
        </w:tc>
      </w:tr>
      <w:tr w:rsidR="00E61BEA" w:rsidRPr="00D226DA" w14:paraId="7EADED5B" w14:textId="77777777" w:rsidTr="001009B6">
        <w:trPr>
          <w:cantSplit/>
        </w:trPr>
        <w:tc>
          <w:tcPr>
            <w:tcW w:w="3510" w:type="dxa"/>
          </w:tcPr>
          <w:p w14:paraId="39F4DCEB" w14:textId="5A71B88D" w:rsidR="00E61BEA" w:rsidRPr="00D02387" w:rsidRDefault="00E61BEA" w:rsidP="00E61BEA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sz w:val="22"/>
                <w:szCs w:val="22"/>
              </w:rPr>
              <w:t>Proceed from compensation for area</w:t>
            </w:r>
          </w:p>
        </w:tc>
        <w:tc>
          <w:tcPr>
            <w:tcW w:w="1260" w:type="dxa"/>
          </w:tcPr>
          <w:p w14:paraId="01CBEC95" w14:textId="77777777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216" w:type="dxa"/>
          </w:tcPr>
          <w:p w14:paraId="073FAF01" w14:textId="77777777" w:rsidR="00E61BEA" w:rsidRPr="00D02387" w:rsidRDefault="00E61BEA" w:rsidP="00E61BEA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1" w:type="dxa"/>
          </w:tcPr>
          <w:p w14:paraId="3129668C" w14:textId="77777777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80" w:type="dxa"/>
          </w:tcPr>
          <w:p w14:paraId="1C4FE7A3" w14:textId="77777777" w:rsidR="00E61BEA" w:rsidRPr="00D02387" w:rsidRDefault="00E61BEA" w:rsidP="00E61B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40761A31" w14:textId="77777777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98" w:type="dxa"/>
          </w:tcPr>
          <w:p w14:paraId="0DD78DF4" w14:textId="77777777" w:rsidR="00E61BEA" w:rsidRPr="00D02387" w:rsidRDefault="00E61BEA" w:rsidP="00E61BE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96" w:type="dxa"/>
          </w:tcPr>
          <w:p w14:paraId="216D71A8" w14:textId="77777777" w:rsidR="00E61BEA" w:rsidRPr="00D02387" w:rsidRDefault="00E61BEA" w:rsidP="00E61BE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D027E2" w:rsidRPr="00D226DA" w14:paraId="771B381F" w14:textId="77777777" w:rsidTr="00341970">
        <w:trPr>
          <w:cantSplit/>
        </w:trPr>
        <w:tc>
          <w:tcPr>
            <w:tcW w:w="3510" w:type="dxa"/>
          </w:tcPr>
          <w:p w14:paraId="61383ACF" w14:textId="408D53F2" w:rsidR="00D027E2" w:rsidRPr="00D02387" w:rsidRDefault="00D027E2" w:rsidP="00D027E2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sz w:val="22"/>
                <w:szCs w:val="22"/>
              </w:rPr>
              <w:t xml:space="preserve">   and infrastructure </w:t>
            </w:r>
            <w:proofErr w:type="spellStart"/>
            <w:r w:rsidRPr="00D02387">
              <w:rPr>
                <w:rFonts w:ascii="Times New Roman" w:hAnsi="Times New Roman" w:cs="Times New Roman"/>
                <w:sz w:val="22"/>
                <w:szCs w:val="22"/>
              </w:rPr>
              <w:t>utilisation</w:t>
            </w:r>
            <w:proofErr w:type="spellEnd"/>
            <w:r w:rsidR="003B2EAE">
              <w:rPr>
                <w:rFonts w:ascii="Times New Roman" w:hAnsi="Times New Roman" w:cs="Times New Roman"/>
                <w:sz w:val="22"/>
                <w:szCs w:val="22"/>
              </w:rPr>
              <w:t xml:space="preserve"> during</w:t>
            </w:r>
          </w:p>
        </w:tc>
        <w:tc>
          <w:tcPr>
            <w:tcW w:w="1260" w:type="dxa"/>
          </w:tcPr>
          <w:p w14:paraId="4534F862" w14:textId="654DEE52" w:rsidR="00D027E2" w:rsidRPr="00D02387" w:rsidRDefault="00D027E2" w:rsidP="0028145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216" w:type="dxa"/>
          </w:tcPr>
          <w:p w14:paraId="1C2991A2" w14:textId="77777777" w:rsidR="00D027E2" w:rsidRPr="00D02387" w:rsidRDefault="00D027E2" w:rsidP="00D027E2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1" w:type="dxa"/>
            <w:vAlign w:val="bottom"/>
          </w:tcPr>
          <w:p w14:paraId="01C4B904" w14:textId="1A77142E" w:rsidR="00D027E2" w:rsidRPr="00D02387" w:rsidRDefault="00D027E2" w:rsidP="00D027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80" w:type="dxa"/>
          </w:tcPr>
          <w:p w14:paraId="72FA74AA" w14:textId="77777777" w:rsidR="00D027E2" w:rsidRPr="00D02387" w:rsidRDefault="00D027E2" w:rsidP="00D027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0D5A9007" w14:textId="031D69F8" w:rsidR="00D027E2" w:rsidRPr="00D02387" w:rsidRDefault="00D027E2" w:rsidP="0028145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98" w:type="dxa"/>
          </w:tcPr>
          <w:p w14:paraId="66542718" w14:textId="77777777" w:rsidR="00D027E2" w:rsidRPr="00D02387" w:rsidRDefault="00D027E2" w:rsidP="00D027E2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456CB9A8" w14:textId="30C14FC1" w:rsidR="00D027E2" w:rsidRPr="00D02387" w:rsidRDefault="00D027E2" w:rsidP="0019445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3B2EAE" w:rsidRPr="00D226DA" w14:paraId="6B3A0C42" w14:textId="77777777" w:rsidTr="00341970">
        <w:trPr>
          <w:cantSplit/>
        </w:trPr>
        <w:tc>
          <w:tcPr>
            <w:tcW w:w="3510" w:type="dxa"/>
          </w:tcPr>
          <w:p w14:paraId="7DA54892" w14:textId="2DC9985A" w:rsidR="003B2EAE" w:rsidRPr="00D02387" w:rsidRDefault="003B2EAE" w:rsidP="003B2EAE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the period/year</w:t>
            </w:r>
          </w:p>
        </w:tc>
        <w:tc>
          <w:tcPr>
            <w:tcW w:w="1260" w:type="dxa"/>
          </w:tcPr>
          <w:p w14:paraId="48DE01F9" w14:textId="37533D66" w:rsidR="003B2EAE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tLeast"/>
              <w:ind w:left="-102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16" w:type="dxa"/>
          </w:tcPr>
          <w:p w14:paraId="07FE8DE5" w14:textId="77777777" w:rsidR="003B2EAE" w:rsidRPr="00D02387" w:rsidRDefault="003B2EAE" w:rsidP="003B2EAE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1" w:type="dxa"/>
            <w:vAlign w:val="bottom"/>
          </w:tcPr>
          <w:p w14:paraId="4B9634E6" w14:textId="0F6734AB" w:rsidR="003B2EAE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82,500</w:t>
            </w:r>
          </w:p>
        </w:tc>
        <w:tc>
          <w:tcPr>
            <w:tcW w:w="180" w:type="dxa"/>
          </w:tcPr>
          <w:p w14:paraId="5C7849EC" w14:textId="77777777" w:rsidR="003B2EAE" w:rsidRPr="00D02387" w:rsidRDefault="003B2EAE" w:rsidP="003B2E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0DB8D1EE" w14:textId="055C49F5" w:rsidR="003B2EAE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198" w:type="dxa"/>
          </w:tcPr>
          <w:p w14:paraId="065A6038" w14:textId="77777777" w:rsidR="003B2EAE" w:rsidRPr="00D02387" w:rsidRDefault="003B2EAE" w:rsidP="003B2E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42A0621" w14:textId="408DFA92" w:rsidR="003B2EAE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82,500</w:t>
            </w:r>
          </w:p>
        </w:tc>
      </w:tr>
      <w:tr w:rsidR="003B2EAE" w:rsidRPr="00E52AF0" w14:paraId="556AA3B2" w14:textId="77777777" w:rsidTr="001009B6">
        <w:trPr>
          <w:cantSplit/>
        </w:trPr>
        <w:tc>
          <w:tcPr>
            <w:tcW w:w="3510" w:type="dxa"/>
          </w:tcPr>
          <w:p w14:paraId="05679BCA" w14:textId="5D4D9D0D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proofErr w:type="spellStart"/>
            <w:r w:rsidRPr="00D02387">
              <w:rPr>
                <w:rFonts w:cs="Times New Roman"/>
              </w:rPr>
              <w:t>Recognised</w:t>
            </w:r>
            <w:proofErr w:type="spellEnd"/>
            <w:r w:rsidRPr="00D02387">
              <w:rPr>
                <w:rFonts w:cs="Times New Roman"/>
              </w:rPr>
              <w:t xml:space="preserve"> as income during</w:t>
            </w:r>
          </w:p>
        </w:tc>
        <w:tc>
          <w:tcPr>
            <w:tcW w:w="1260" w:type="dxa"/>
          </w:tcPr>
          <w:p w14:paraId="72D04E26" w14:textId="43784404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rFonts w:cs="Times New Roman"/>
              </w:rPr>
            </w:pPr>
          </w:p>
        </w:tc>
        <w:tc>
          <w:tcPr>
            <w:tcW w:w="216" w:type="dxa"/>
          </w:tcPr>
          <w:p w14:paraId="3C5309BB" w14:textId="77777777" w:rsidR="003B2EAE" w:rsidRPr="00D02387" w:rsidRDefault="003B2EAE" w:rsidP="003B2EAE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1" w:type="dxa"/>
          </w:tcPr>
          <w:p w14:paraId="58A92393" w14:textId="7FBFFD97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rFonts w:cs="Times New Roman"/>
              </w:rPr>
            </w:pPr>
          </w:p>
        </w:tc>
        <w:tc>
          <w:tcPr>
            <w:tcW w:w="180" w:type="dxa"/>
          </w:tcPr>
          <w:p w14:paraId="6BC693AB" w14:textId="77777777" w:rsidR="003B2EAE" w:rsidRPr="00D02387" w:rsidRDefault="003B2EAE" w:rsidP="003B2E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3C1BFC16" w14:textId="43B32DA3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right="-108"/>
              <w:rPr>
                <w:rFonts w:cs="Times New Roman"/>
              </w:rPr>
            </w:pPr>
          </w:p>
        </w:tc>
        <w:tc>
          <w:tcPr>
            <w:tcW w:w="198" w:type="dxa"/>
          </w:tcPr>
          <w:p w14:paraId="18A2A04D" w14:textId="77777777" w:rsidR="003B2EAE" w:rsidRPr="00D02387" w:rsidRDefault="003B2EAE" w:rsidP="003B2E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96" w:type="dxa"/>
          </w:tcPr>
          <w:p w14:paraId="31EC6850" w14:textId="07495FD8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right="-108"/>
              <w:rPr>
                <w:rFonts w:cs="Times New Roman"/>
              </w:rPr>
            </w:pPr>
          </w:p>
        </w:tc>
      </w:tr>
      <w:tr w:rsidR="003B2EAE" w:rsidRPr="00E52AF0" w14:paraId="50B367AB" w14:textId="77777777" w:rsidTr="001009B6">
        <w:trPr>
          <w:cantSplit/>
        </w:trPr>
        <w:tc>
          <w:tcPr>
            <w:tcW w:w="3510" w:type="dxa"/>
          </w:tcPr>
          <w:p w14:paraId="3E338DBD" w14:textId="54131985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D02387">
              <w:rPr>
                <w:rFonts w:cs="Times New Roman"/>
              </w:rPr>
              <w:t xml:space="preserve">   the period/year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D1523E" w14:textId="7247EEE4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tLeast"/>
              <w:ind w:left="-102" w:right="-108"/>
              <w:rPr>
                <w:rFonts w:cs="Times New Roman"/>
              </w:rPr>
            </w:pPr>
            <w:r w:rsidRPr="00297E80">
              <w:rPr>
                <w:rFonts w:cs="Times New Roman"/>
              </w:rPr>
              <w:t>(6,139)</w:t>
            </w:r>
          </w:p>
        </w:tc>
        <w:tc>
          <w:tcPr>
            <w:tcW w:w="216" w:type="dxa"/>
          </w:tcPr>
          <w:p w14:paraId="2B4CF269" w14:textId="77777777" w:rsidR="003B2EAE" w:rsidRPr="00D02387" w:rsidRDefault="003B2EAE" w:rsidP="003B2EAE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41FC7079" w14:textId="100DE2BC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szCs w:val="28"/>
              </w:rPr>
              <w:t>(24,136)</w:t>
            </w:r>
          </w:p>
        </w:tc>
        <w:tc>
          <w:tcPr>
            <w:tcW w:w="180" w:type="dxa"/>
          </w:tcPr>
          <w:p w14:paraId="0C73B2FE" w14:textId="77777777" w:rsidR="003B2EAE" w:rsidRPr="00D02387" w:rsidRDefault="003B2EAE" w:rsidP="003B2E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A6765E" w14:textId="4C653D31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297E80">
              <w:rPr>
                <w:rFonts w:cs="Times New Roman"/>
              </w:rPr>
              <w:t>(6,139)</w:t>
            </w:r>
          </w:p>
        </w:tc>
        <w:tc>
          <w:tcPr>
            <w:tcW w:w="198" w:type="dxa"/>
          </w:tcPr>
          <w:p w14:paraId="0617C18E" w14:textId="77777777" w:rsidR="003B2EAE" w:rsidRPr="00D02387" w:rsidRDefault="003B2EAE" w:rsidP="003B2E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690A0D" w14:textId="04645214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F97A39">
              <w:rPr>
                <w:rFonts w:cs="Times New Roman"/>
              </w:rPr>
              <w:t>(24,136)</w:t>
            </w:r>
          </w:p>
        </w:tc>
      </w:tr>
      <w:tr w:rsidR="003B2EAE" w:rsidRPr="00D226DA" w:rsidDel="004C3E0C" w14:paraId="7048C5FA" w14:textId="77777777" w:rsidTr="001009B6">
        <w:trPr>
          <w:cantSplit/>
        </w:trPr>
        <w:tc>
          <w:tcPr>
            <w:tcW w:w="3510" w:type="dxa"/>
          </w:tcPr>
          <w:p w14:paraId="7716CD4F" w14:textId="3F53D2C7" w:rsidR="003B2EAE" w:rsidRPr="00D02387" w:rsidRDefault="003B2EAE" w:rsidP="003B2EAE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rPr>
                <w:szCs w:val="22"/>
              </w:rPr>
            </w:pPr>
            <w:proofErr w:type="gramStart"/>
            <w:r w:rsidRPr="00D02387">
              <w:rPr>
                <w:b/>
                <w:bCs/>
                <w:szCs w:val="22"/>
              </w:rPr>
              <w:t>At</w:t>
            </w:r>
            <w:proofErr w:type="gramEnd"/>
            <w:r w:rsidRPr="00D02387">
              <w:rPr>
                <w:b/>
                <w:bCs/>
                <w:szCs w:val="22"/>
              </w:rPr>
              <w:t xml:space="preserve"> 3</w:t>
            </w:r>
            <w:r>
              <w:rPr>
                <w:b/>
                <w:bCs/>
                <w:szCs w:val="22"/>
              </w:rPr>
              <w:t>1 March</w:t>
            </w:r>
            <w:r w:rsidRPr="00D02387">
              <w:rPr>
                <w:b/>
                <w:bCs/>
                <w:szCs w:val="22"/>
              </w:rPr>
              <w:t>/31 December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0CF543F" w14:textId="3896A1A8" w:rsidR="003B2EAE" w:rsidRPr="00D02387" w:rsidDel="004C3E0C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  <w:r w:rsidRPr="004F7628">
              <w:rPr>
                <w:rFonts w:cs="Times New Roman"/>
                <w:b/>
                <w:bCs/>
              </w:rPr>
              <w:t>396,533</w:t>
            </w:r>
          </w:p>
        </w:tc>
        <w:tc>
          <w:tcPr>
            <w:tcW w:w="216" w:type="dxa"/>
          </w:tcPr>
          <w:p w14:paraId="6CDFDB29" w14:textId="77777777" w:rsidR="003B2EAE" w:rsidRPr="00D02387" w:rsidDel="004C3E0C" w:rsidRDefault="003B2EAE" w:rsidP="003B2E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62E7B1C6" w14:textId="2D6DCF50" w:rsidR="003B2EAE" w:rsidRPr="00D02387" w:rsidDel="004C3E0C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b/>
                <w:bCs/>
                <w:szCs w:val="28"/>
              </w:rPr>
              <w:t>402,672</w:t>
            </w:r>
          </w:p>
        </w:tc>
        <w:tc>
          <w:tcPr>
            <w:tcW w:w="180" w:type="dxa"/>
          </w:tcPr>
          <w:p w14:paraId="6D9BD8C3" w14:textId="77777777" w:rsidR="003B2EAE" w:rsidRPr="00D02387" w:rsidDel="004C3E0C" w:rsidRDefault="003B2EAE" w:rsidP="003B2E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ED796E5" w14:textId="675E3F87" w:rsidR="003B2EAE" w:rsidRPr="00D02387" w:rsidDel="004C3E0C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4F7628">
              <w:rPr>
                <w:rFonts w:cs="Times New Roman"/>
                <w:b/>
                <w:bCs/>
              </w:rPr>
              <w:t>396,533</w:t>
            </w:r>
          </w:p>
        </w:tc>
        <w:tc>
          <w:tcPr>
            <w:tcW w:w="198" w:type="dxa"/>
          </w:tcPr>
          <w:p w14:paraId="7FC491F3" w14:textId="77777777" w:rsidR="003B2EAE" w:rsidRPr="00D02387" w:rsidDel="004C3E0C" w:rsidRDefault="003B2EAE" w:rsidP="003B2E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201169" w14:textId="161D9B4C" w:rsidR="003B2EAE" w:rsidRPr="00051CF2" w:rsidDel="004C3E0C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402,672</w:t>
            </w:r>
          </w:p>
        </w:tc>
      </w:tr>
      <w:tr w:rsidR="003B2EAE" w:rsidRPr="00BB1CB5" w14:paraId="1FB67696" w14:textId="77777777" w:rsidTr="001009B6">
        <w:trPr>
          <w:cantSplit/>
        </w:trPr>
        <w:tc>
          <w:tcPr>
            <w:tcW w:w="3510" w:type="dxa"/>
          </w:tcPr>
          <w:p w14:paraId="32E00A0C" w14:textId="7C999C4B" w:rsidR="003B2EAE" w:rsidRPr="00BB1CB5" w:rsidRDefault="003B2EAE" w:rsidP="003B2EAE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EE3C82" w14:textId="77777777" w:rsidR="003B2EAE" w:rsidRPr="00BB1CB5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2" w:right="-108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16" w:type="dxa"/>
          </w:tcPr>
          <w:p w14:paraId="6994325F" w14:textId="77777777" w:rsidR="003B2EAE" w:rsidRPr="00BB1CB5" w:rsidRDefault="003B2EAE" w:rsidP="003B2E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14:paraId="755D5CF8" w14:textId="2C0DD119" w:rsidR="003B2EAE" w:rsidRPr="00BB1CB5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8" w:right="-108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19C49CF8" w14:textId="77777777" w:rsidR="003B2EAE" w:rsidRPr="00BB1CB5" w:rsidRDefault="003B2EAE" w:rsidP="003B2E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6C687C6" w14:textId="77777777" w:rsidR="003B2EAE" w:rsidRPr="00BB1CB5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" w:right="-108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98" w:type="dxa"/>
          </w:tcPr>
          <w:p w14:paraId="29537AD1" w14:textId="77777777" w:rsidR="003B2EAE" w:rsidRPr="00BB1CB5" w:rsidRDefault="003B2EAE" w:rsidP="003B2E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29B6D23" w14:textId="291B7CA2" w:rsidR="003B2EAE" w:rsidRPr="00BB1CB5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</w:tr>
      <w:tr w:rsidR="003B2EAE" w:rsidRPr="00E52AF0" w14:paraId="57E294B4" w14:textId="77777777" w:rsidTr="001009B6">
        <w:trPr>
          <w:cantSplit/>
        </w:trPr>
        <w:tc>
          <w:tcPr>
            <w:tcW w:w="3510" w:type="dxa"/>
          </w:tcPr>
          <w:p w14:paraId="35F02C0A" w14:textId="755FA440" w:rsidR="003B2EAE" w:rsidRPr="00D02387" w:rsidRDefault="003B2EAE" w:rsidP="003B2EA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  <w:r w:rsidRPr="00D02387">
              <w:rPr>
                <w:szCs w:val="22"/>
              </w:rPr>
              <w:t xml:space="preserve">- current </w:t>
            </w:r>
          </w:p>
        </w:tc>
        <w:tc>
          <w:tcPr>
            <w:tcW w:w="1260" w:type="dxa"/>
          </w:tcPr>
          <w:p w14:paraId="59D65A6A" w14:textId="47A56A16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tLeast"/>
              <w:ind w:left="-102" w:right="-108"/>
              <w:rPr>
                <w:rFonts w:cs="Times New Roman"/>
              </w:rPr>
            </w:pPr>
            <w:r w:rsidRPr="004F7628">
              <w:rPr>
                <w:rFonts w:cs="Times New Roman"/>
              </w:rPr>
              <w:t>24,557</w:t>
            </w:r>
          </w:p>
        </w:tc>
        <w:tc>
          <w:tcPr>
            <w:tcW w:w="216" w:type="dxa"/>
          </w:tcPr>
          <w:p w14:paraId="0F578C19" w14:textId="77777777" w:rsidR="003B2EAE" w:rsidRPr="00D02387" w:rsidRDefault="003B2EAE" w:rsidP="003B2E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1" w:type="dxa"/>
          </w:tcPr>
          <w:p w14:paraId="2CA64AAA" w14:textId="3455E2DA" w:rsidR="003B2EAE" w:rsidRPr="00E61BEA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szCs w:val="28"/>
              </w:rPr>
              <w:t>24,557</w:t>
            </w:r>
          </w:p>
        </w:tc>
        <w:tc>
          <w:tcPr>
            <w:tcW w:w="180" w:type="dxa"/>
          </w:tcPr>
          <w:p w14:paraId="028B1C5A" w14:textId="77777777" w:rsidR="003B2EAE" w:rsidRPr="00D02387" w:rsidRDefault="003B2EAE" w:rsidP="003B2E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2DCB4BD7" w14:textId="111B5140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4F7628">
              <w:rPr>
                <w:rFonts w:cs="Times New Roman"/>
              </w:rPr>
              <w:t>24,557</w:t>
            </w:r>
          </w:p>
        </w:tc>
        <w:tc>
          <w:tcPr>
            <w:tcW w:w="198" w:type="dxa"/>
          </w:tcPr>
          <w:p w14:paraId="6B2931D9" w14:textId="77777777" w:rsidR="003B2EAE" w:rsidRPr="00D02387" w:rsidRDefault="003B2EAE" w:rsidP="003B2E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96" w:type="dxa"/>
          </w:tcPr>
          <w:p w14:paraId="266A5243" w14:textId="041DCFE6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24,557</w:t>
            </w:r>
          </w:p>
        </w:tc>
      </w:tr>
      <w:tr w:rsidR="003B2EAE" w:rsidRPr="009C5281" w14:paraId="75B44711" w14:textId="77777777" w:rsidTr="001009B6">
        <w:trPr>
          <w:cantSplit/>
        </w:trPr>
        <w:tc>
          <w:tcPr>
            <w:tcW w:w="3510" w:type="dxa"/>
          </w:tcPr>
          <w:p w14:paraId="2A6F985B" w14:textId="4AD3789B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tLeast"/>
              <w:rPr>
                <w:rFonts w:cs="Times New Roman"/>
              </w:rPr>
            </w:pPr>
            <w:r w:rsidRPr="00D02387">
              <w:rPr>
                <w:rFonts w:cs="Times New Roman"/>
              </w:rPr>
              <w:t>- non-current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34A22B" w14:textId="67C93E8F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tLeast"/>
              <w:ind w:left="-102" w:right="-108"/>
              <w:rPr>
                <w:rFonts w:cs="Times New Roman"/>
              </w:rPr>
            </w:pPr>
            <w:r w:rsidRPr="004F7628">
              <w:rPr>
                <w:rFonts w:cs="Times New Roman"/>
              </w:rPr>
              <w:t>371,976</w:t>
            </w:r>
          </w:p>
        </w:tc>
        <w:tc>
          <w:tcPr>
            <w:tcW w:w="216" w:type="dxa"/>
          </w:tcPr>
          <w:p w14:paraId="7C3E0D8E" w14:textId="77777777" w:rsidR="003B2EAE" w:rsidRPr="00D02387" w:rsidRDefault="003B2EAE" w:rsidP="003B2E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739AFACB" w14:textId="5DECA46E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szCs w:val="28"/>
              </w:rPr>
              <w:t>378,115</w:t>
            </w:r>
          </w:p>
        </w:tc>
        <w:tc>
          <w:tcPr>
            <w:tcW w:w="180" w:type="dxa"/>
          </w:tcPr>
          <w:p w14:paraId="1B94217A" w14:textId="77777777" w:rsidR="003B2EAE" w:rsidRPr="00D02387" w:rsidRDefault="003B2EAE" w:rsidP="003B2E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D5162C" w14:textId="79409C6F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4F7628">
              <w:rPr>
                <w:rFonts w:cs="Times New Roman"/>
              </w:rPr>
              <w:t>371,976</w:t>
            </w:r>
          </w:p>
        </w:tc>
        <w:tc>
          <w:tcPr>
            <w:tcW w:w="198" w:type="dxa"/>
          </w:tcPr>
          <w:p w14:paraId="35C04916" w14:textId="77777777" w:rsidR="003B2EAE" w:rsidRPr="00D02387" w:rsidRDefault="003B2EAE" w:rsidP="003B2E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C0A630" w14:textId="06BD654D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378,115</w:t>
            </w:r>
          </w:p>
        </w:tc>
      </w:tr>
      <w:tr w:rsidR="003B2EAE" w:rsidRPr="009C5281" w14:paraId="17E9A9BF" w14:textId="77777777" w:rsidTr="001009B6">
        <w:trPr>
          <w:cantSplit/>
        </w:trPr>
        <w:tc>
          <w:tcPr>
            <w:tcW w:w="3510" w:type="dxa"/>
          </w:tcPr>
          <w:p w14:paraId="201749E5" w14:textId="5D657D86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tLeast"/>
              <w:rPr>
                <w:rFonts w:cs="Times New Roman"/>
              </w:rPr>
            </w:pPr>
            <w:r w:rsidRPr="00D02387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7A8D44" w14:textId="7DC79809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tLeast"/>
              <w:ind w:left="-102" w:right="-108"/>
              <w:rPr>
                <w:rFonts w:cs="Times New Roman"/>
                <w:b/>
                <w:bCs/>
              </w:rPr>
            </w:pPr>
            <w:r w:rsidRPr="004F7628">
              <w:rPr>
                <w:rFonts w:cs="Times New Roman"/>
                <w:b/>
                <w:bCs/>
              </w:rPr>
              <w:t>396,533</w:t>
            </w:r>
          </w:p>
        </w:tc>
        <w:tc>
          <w:tcPr>
            <w:tcW w:w="216" w:type="dxa"/>
          </w:tcPr>
          <w:p w14:paraId="508A3096" w14:textId="77777777" w:rsidR="003B2EAE" w:rsidRPr="00D02387" w:rsidRDefault="003B2EAE" w:rsidP="003B2E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6076BDE3" w14:textId="5A6CF021" w:rsidR="003B2EAE" w:rsidRPr="00E61BEA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b/>
                <w:bCs/>
                <w:szCs w:val="28"/>
              </w:rPr>
              <w:t>402,672</w:t>
            </w:r>
          </w:p>
        </w:tc>
        <w:tc>
          <w:tcPr>
            <w:tcW w:w="180" w:type="dxa"/>
          </w:tcPr>
          <w:p w14:paraId="465F8DAC" w14:textId="77777777" w:rsidR="003B2EAE" w:rsidRPr="00D02387" w:rsidRDefault="003B2EAE" w:rsidP="003B2E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ACAE204" w14:textId="6FAF0B14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4F7628">
              <w:rPr>
                <w:rFonts w:cs="Times New Roman"/>
                <w:b/>
                <w:bCs/>
              </w:rPr>
              <w:t>396,533</w:t>
            </w:r>
          </w:p>
        </w:tc>
        <w:tc>
          <w:tcPr>
            <w:tcW w:w="198" w:type="dxa"/>
          </w:tcPr>
          <w:p w14:paraId="344D87D3" w14:textId="77777777" w:rsidR="003B2EAE" w:rsidRPr="00D02387" w:rsidRDefault="003B2EAE" w:rsidP="003B2E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1D60715C" w14:textId="2AE3FE09" w:rsidR="003B2EAE" w:rsidRPr="00051CF2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402,672</w:t>
            </w:r>
          </w:p>
        </w:tc>
      </w:tr>
      <w:tr w:rsidR="003B2EAE" w:rsidRPr="00BB1CB5" w14:paraId="68114A07" w14:textId="77777777" w:rsidTr="001009B6">
        <w:trPr>
          <w:cantSplit/>
        </w:trPr>
        <w:tc>
          <w:tcPr>
            <w:tcW w:w="3510" w:type="dxa"/>
          </w:tcPr>
          <w:p w14:paraId="74E239E0" w14:textId="77777777" w:rsidR="003B2EAE" w:rsidRPr="00BB1CB5" w:rsidRDefault="003B2EAE" w:rsidP="003B2EAE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27" w:type="dxa"/>
            <w:gridSpan w:val="3"/>
          </w:tcPr>
          <w:p w14:paraId="25D347EE" w14:textId="672DBDB4" w:rsidR="003B2EAE" w:rsidRPr="00BB1CB5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jc w:val="center"/>
              <w:rPr>
                <w:rFonts w:cs="Times New Roman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180" w:type="dxa"/>
          </w:tcPr>
          <w:p w14:paraId="357B2B2F" w14:textId="77777777" w:rsidR="003B2EAE" w:rsidRPr="00BB1CB5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rPr>
                <w:rFonts w:cs="Times New Roman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754" w:type="dxa"/>
            <w:gridSpan w:val="3"/>
          </w:tcPr>
          <w:p w14:paraId="51348CFB" w14:textId="5772B8F0" w:rsidR="003B2EAE" w:rsidRPr="00BB1CB5" w:rsidRDefault="003B2EAE" w:rsidP="003B2EAE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  <w:lang w:val="en-GB" w:bidi="ar-SA"/>
              </w:rPr>
            </w:pPr>
          </w:p>
        </w:tc>
      </w:tr>
      <w:tr w:rsidR="003B2EAE" w:rsidRPr="000F3207" w14:paraId="0233907C" w14:textId="77777777" w:rsidTr="001009B6">
        <w:trPr>
          <w:cantSplit/>
          <w:trHeight w:val="60"/>
        </w:trPr>
        <w:tc>
          <w:tcPr>
            <w:tcW w:w="3510" w:type="dxa"/>
          </w:tcPr>
          <w:p w14:paraId="7270F4EC" w14:textId="77777777" w:rsidR="003B2EAE" w:rsidRPr="00D02387" w:rsidRDefault="003B2EAE" w:rsidP="003B2EA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2727" w:type="dxa"/>
            <w:gridSpan w:val="3"/>
          </w:tcPr>
          <w:p w14:paraId="7270F8DE" w14:textId="475E1235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D02387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180" w:type="dxa"/>
          </w:tcPr>
          <w:p w14:paraId="730855A8" w14:textId="77777777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54" w:type="dxa"/>
            <w:gridSpan w:val="3"/>
          </w:tcPr>
          <w:p w14:paraId="21CAF55C" w14:textId="7EED66B3" w:rsidR="003B2EAE" w:rsidRPr="00D02387" w:rsidRDefault="003B2EAE" w:rsidP="003B2EAE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3B2EAE" w:rsidRPr="003363BF" w14:paraId="60C946AD" w14:textId="77777777" w:rsidTr="001009B6">
        <w:trPr>
          <w:cantSplit/>
        </w:trPr>
        <w:tc>
          <w:tcPr>
            <w:tcW w:w="3510" w:type="dxa"/>
          </w:tcPr>
          <w:p w14:paraId="7A51EE5E" w14:textId="77777777" w:rsidR="003B2EAE" w:rsidRPr="00D02387" w:rsidRDefault="003B2EAE" w:rsidP="003B2EA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  <w:r w:rsidRPr="00D02387">
              <w:rPr>
                <w:b/>
                <w:bCs/>
                <w:i/>
                <w:iCs/>
                <w:szCs w:val="22"/>
              </w:rPr>
              <w:t>Deposits from customers for utilities</w:t>
            </w:r>
          </w:p>
        </w:tc>
        <w:tc>
          <w:tcPr>
            <w:tcW w:w="2727" w:type="dxa"/>
            <w:gridSpan w:val="3"/>
          </w:tcPr>
          <w:p w14:paraId="343287B5" w14:textId="77777777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D02387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180" w:type="dxa"/>
          </w:tcPr>
          <w:p w14:paraId="118CF277" w14:textId="77777777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54" w:type="dxa"/>
            <w:gridSpan w:val="3"/>
          </w:tcPr>
          <w:p w14:paraId="673E6C2F" w14:textId="77777777" w:rsidR="003B2EAE" w:rsidRPr="00D02387" w:rsidRDefault="003B2EAE" w:rsidP="003B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3B2EAE" w14:paraId="0B5771A4" w14:textId="77777777" w:rsidTr="001009B6">
        <w:trPr>
          <w:cantSplit/>
        </w:trPr>
        <w:tc>
          <w:tcPr>
            <w:tcW w:w="3510" w:type="dxa"/>
          </w:tcPr>
          <w:p w14:paraId="24A94180" w14:textId="77777777" w:rsidR="003B2EAE" w:rsidRPr="00D02387" w:rsidRDefault="003B2EAE" w:rsidP="003B2EA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0C429F80" w14:textId="192C288A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7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March</w:t>
            </w:r>
          </w:p>
        </w:tc>
        <w:tc>
          <w:tcPr>
            <w:tcW w:w="216" w:type="dxa"/>
          </w:tcPr>
          <w:p w14:paraId="72ED965D" w14:textId="77777777" w:rsidR="003B2EAE" w:rsidRPr="00D02387" w:rsidRDefault="003B2EAE" w:rsidP="003B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1" w:type="dxa"/>
          </w:tcPr>
          <w:p w14:paraId="1FAE55B7" w14:textId="3B72EFAE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31 December</w:t>
            </w:r>
          </w:p>
        </w:tc>
        <w:tc>
          <w:tcPr>
            <w:tcW w:w="180" w:type="dxa"/>
          </w:tcPr>
          <w:p w14:paraId="7E1AFE8E" w14:textId="77777777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6CA48CD0" w14:textId="7ED1AF26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52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March</w:t>
            </w:r>
          </w:p>
        </w:tc>
        <w:tc>
          <w:tcPr>
            <w:tcW w:w="198" w:type="dxa"/>
          </w:tcPr>
          <w:p w14:paraId="7FBAF1E2" w14:textId="77777777" w:rsidR="003B2EAE" w:rsidRPr="00D02387" w:rsidRDefault="003B2EAE" w:rsidP="003B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41DE61B7" w14:textId="27FC9C34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31 December</w:t>
            </w:r>
          </w:p>
        </w:tc>
      </w:tr>
      <w:tr w:rsidR="003B2EAE" w:rsidRPr="000A529C" w14:paraId="66682E89" w14:textId="77777777" w:rsidTr="001009B6">
        <w:trPr>
          <w:cantSplit/>
        </w:trPr>
        <w:tc>
          <w:tcPr>
            <w:tcW w:w="3510" w:type="dxa"/>
          </w:tcPr>
          <w:p w14:paraId="34AF50FC" w14:textId="77777777" w:rsidR="003B2EAE" w:rsidRPr="00D02387" w:rsidRDefault="003B2EAE" w:rsidP="003B2EA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44C2940F" w14:textId="2142474F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6</w:t>
            </w:r>
          </w:p>
        </w:tc>
        <w:tc>
          <w:tcPr>
            <w:tcW w:w="216" w:type="dxa"/>
          </w:tcPr>
          <w:p w14:paraId="77B6EC59" w14:textId="77777777" w:rsidR="003B2EAE" w:rsidRPr="00D02387" w:rsidRDefault="003B2EAE" w:rsidP="003B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51" w:type="dxa"/>
          </w:tcPr>
          <w:p w14:paraId="3F95F78F" w14:textId="1FC584CB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5</w:t>
            </w:r>
          </w:p>
        </w:tc>
        <w:tc>
          <w:tcPr>
            <w:tcW w:w="180" w:type="dxa"/>
          </w:tcPr>
          <w:p w14:paraId="77471212" w14:textId="77777777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C8D36AB" w14:textId="48582091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6</w:t>
            </w:r>
          </w:p>
        </w:tc>
        <w:tc>
          <w:tcPr>
            <w:tcW w:w="198" w:type="dxa"/>
          </w:tcPr>
          <w:p w14:paraId="50774152" w14:textId="77777777" w:rsidR="003B2EAE" w:rsidRPr="00D02387" w:rsidRDefault="003B2EAE" w:rsidP="003B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A11C2BB" w14:textId="53DE701E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5</w:t>
            </w:r>
          </w:p>
        </w:tc>
      </w:tr>
      <w:tr w:rsidR="003B2EAE" w:rsidRPr="00D675DD" w14:paraId="338AE779" w14:textId="77777777" w:rsidTr="001009B6">
        <w:trPr>
          <w:cantSplit/>
        </w:trPr>
        <w:tc>
          <w:tcPr>
            <w:tcW w:w="3510" w:type="dxa"/>
          </w:tcPr>
          <w:p w14:paraId="45CE3D39" w14:textId="77777777" w:rsidR="003B2EAE" w:rsidRPr="00D02387" w:rsidRDefault="003B2EAE" w:rsidP="003B2EAE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5661" w:type="dxa"/>
            <w:gridSpan w:val="7"/>
          </w:tcPr>
          <w:p w14:paraId="140F8C6D" w14:textId="77777777" w:rsidR="003B2EAE" w:rsidRPr="00D02387" w:rsidRDefault="003B2EAE" w:rsidP="003B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3B2EAE" w:rsidRPr="00494BCF" w14:paraId="6F972010" w14:textId="77777777" w:rsidTr="001009B6">
        <w:trPr>
          <w:cantSplit/>
        </w:trPr>
        <w:tc>
          <w:tcPr>
            <w:tcW w:w="3510" w:type="dxa"/>
          </w:tcPr>
          <w:p w14:paraId="3BA67559" w14:textId="77777777" w:rsidR="003B2EAE" w:rsidRPr="00BB1CB5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60" w:type="dxa"/>
          </w:tcPr>
          <w:p w14:paraId="7BF099B7" w14:textId="77777777" w:rsidR="003B2EAE" w:rsidRPr="00BB1CB5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tLeast"/>
              <w:ind w:left="-102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16" w:type="dxa"/>
          </w:tcPr>
          <w:p w14:paraId="5845FF22" w14:textId="77777777" w:rsidR="003B2EAE" w:rsidRPr="00BB1CB5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51" w:type="dxa"/>
          </w:tcPr>
          <w:p w14:paraId="1059ACB9" w14:textId="77777777" w:rsidR="003B2EAE" w:rsidRPr="00BB1CB5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 w:val="16"/>
                <w:szCs w:val="16"/>
              </w:rPr>
            </w:pPr>
          </w:p>
        </w:tc>
        <w:tc>
          <w:tcPr>
            <w:tcW w:w="180" w:type="dxa"/>
          </w:tcPr>
          <w:p w14:paraId="5B43E1DD" w14:textId="77777777" w:rsidR="003B2EAE" w:rsidRPr="00BB1CB5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60" w:type="dxa"/>
          </w:tcPr>
          <w:p w14:paraId="563CBF04" w14:textId="77777777" w:rsidR="003B2EAE" w:rsidRPr="00BB1CB5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line="240" w:lineRule="atLeast"/>
              <w:ind w:left="-1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98" w:type="dxa"/>
          </w:tcPr>
          <w:p w14:paraId="7378CD39" w14:textId="77777777" w:rsidR="003B2EAE" w:rsidRPr="00BB1CB5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296" w:type="dxa"/>
          </w:tcPr>
          <w:p w14:paraId="7C65FC90" w14:textId="77777777" w:rsidR="003B2EAE" w:rsidRPr="00BB1CB5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tLeast"/>
              <w:ind w:left="-18" w:right="-108"/>
              <w:rPr>
                <w:rFonts w:cs="Times New Roman"/>
                <w:sz w:val="16"/>
                <w:szCs w:val="16"/>
              </w:rPr>
            </w:pPr>
          </w:p>
        </w:tc>
      </w:tr>
      <w:tr w:rsidR="003B2EAE" w:rsidRPr="00494BCF" w14:paraId="51B647A7" w14:textId="77777777" w:rsidTr="001009B6">
        <w:trPr>
          <w:cantSplit/>
        </w:trPr>
        <w:tc>
          <w:tcPr>
            <w:tcW w:w="3510" w:type="dxa"/>
          </w:tcPr>
          <w:p w14:paraId="384C14BE" w14:textId="0DA59027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D02387">
              <w:rPr>
                <w:rFonts w:cs="Times New Roman"/>
              </w:rPr>
              <w:t>Joint ventures</w:t>
            </w:r>
          </w:p>
        </w:tc>
        <w:tc>
          <w:tcPr>
            <w:tcW w:w="1260" w:type="dxa"/>
          </w:tcPr>
          <w:p w14:paraId="59C483FB" w14:textId="48DD2F61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tLeast"/>
              <w:ind w:left="-102" w:right="-108"/>
              <w:rPr>
                <w:rFonts w:cs="Times New Roman"/>
              </w:rPr>
            </w:pPr>
            <w:r w:rsidRPr="004F7628">
              <w:rPr>
                <w:rFonts w:cs="Times New Roman"/>
              </w:rPr>
              <w:t>274</w:t>
            </w:r>
          </w:p>
        </w:tc>
        <w:tc>
          <w:tcPr>
            <w:tcW w:w="216" w:type="dxa"/>
          </w:tcPr>
          <w:p w14:paraId="63080E8C" w14:textId="77777777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51" w:type="dxa"/>
          </w:tcPr>
          <w:p w14:paraId="4722ECF2" w14:textId="7F3B6C40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szCs w:val="28"/>
              </w:rPr>
              <w:t>274</w:t>
            </w:r>
          </w:p>
        </w:tc>
        <w:tc>
          <w:tcPr>
            <w:tcW w:w="180" w:type="dxa"/>
          </w:tcPr>
          <w:p w14:paraId="21E8E2D2" w14:textId="77777777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7E526322" w14:textId="6338B3A6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4F7628">
              <w:rPr>
                <w:rFonts w:cs="Times New Roman"/>
              </w:rPr>
              <w:t>274</w:t>
            </w:r>
          </w:p>
        </w:tc>
        <w:tc>
          <w:tcPr>
            <w:tcW w:w="198" w:type="dxa"/>
          </w:tcPr>
          <w:p w14:paraId="39B20F2E" w14:textId="77777777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96" w:type="dxa"/>
          </w:tcPr>
          <w:p w14:paraId="7EFD2D0D" w14:textId="44EFFA84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274</w:t>
            </w:r>
          </w:p>
        </w:tc>
      </w:tr>
      <w:tr w:rsidR="003B2EAE" w:rsidRPr="00494BCF" w14:paraId="2B297B12" w14:textId="77777777" w:rsidTr="001009B6">
        <w:trPr>
          <w:cantSplit/>
        </w:trPr>
        <w:tc>
          <w:tcPr>
            <w:tcW w:w="3510" w:type="dxa"/>
          </w:tcPr>
          <w:p w14:paraId="0E1696E6" w14:textId="77777777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D02387">
              <w:rPr>
                <w:rFonts w:cs="Times New Roman"/>
              </w:rPr>
              <w:t>Other related parties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A7BF70" w14:textId="1150C006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tLeast"/>
              <w:ind w:left="-102" w:right="-108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216" w:type="dxa"/>
          </w:tcPr>
          <w:p w14:paraId="2567E2E9" w14:textId="77777777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14:paraId="1D78D977" w14:textId="25B4CEBC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80" w:type="dxa"/>
          </w:tcPr>
          <w:p w14:paraId="403B7562" w14:textId="77777777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413118F" w14:textId="61E35C0D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198" w:type="dxa"/>
          </w:tcPr>
          <w:p w14:paraId="2A957670" w14:textId="77777777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ED7836" w14:textId="456A7A03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</w:tr>
      <w:tr w:rsidR="003B2EAE" w:rsidRPr="00190E67" w14:paraId="11585FA1" w14:textId="77777777" w:rsidTr="001009B6">
        <w:trPr>
          <w:cantSplit/>
          <w:trHeight w:val="50"/>
        </w:trPr>
        <w:tc>
          <w:tcPr>
            <w:tcW w:w="3510" w:type="dxa"/>
          </w:tcPr>
          <w:p w14:paraId="71633801" w14:textId="77777777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D02387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686FBC" w14:textId="0CAB4260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tLeast"/>
              <w:ind w:left="-102" w:right="-108"/>
              <w:rPr>
                <w:rFonts w:cs="Times New Roman"/>
                <w:b/>
                <w:bCs/>
                <w:cs/>
              </w:rPr>
            </w:pPr>
            <w:r w:rsidRPr="00D02387">
              <w:rPr>
                <w:rFonts w:cs="Times New Roman"/>
                <w:b/>
                <w:bCs/>
              </w:rPr>
              <w:t>283</w:t>
            </w:r>
          </w:p>
        </w:tc>
        <w:tc>
          <w:tcPr>
            <w:tcW w:w="216" w:type="dxa"/>
          </w:tcPr>
          <w:p w14:paraId="6F932C07" w14:textId="77777777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7C0CF33D" w14:textId="43C793FE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D02387">
              <w:rPr>
                <w:rFonts w:cs="Times New Roman"/>
                <w:b/>
                <w:bCs/>
              </w:rPr>
              <w:t>283</w:t>
            </w:r>
          </w:p>
        </w:tc>
        <w:tc>
          <w:tcPr>
            <w:tcW w:w="180" w:type="dxa"/>
          </w:tcPr>
          <w:p w14:paraId="17DC5E2E" w14:textId="77777777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C15B74A" w14:textId="5C6FD46F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4"/>
              </w:tabs>
              <w:spacing w:line="240" w:lineRule="atLeast"/>
              <w:ind w:left="-18" w:right="-108"/>
              <w:rPr>
                <w:rFonts w:cs="Times New Roman"/>
                <w:b/>
                <w:bCs/>
                <w:cs/>
              </w:rPr>
            </w:pPr>
            <w:r w:rsidRPr="00D02387">
              <w:rPr>
                <w:rFonts w:cs="Times New Roman"/>
                <w:b/>
                <w:bCs/>
              </w:rPr>
              <w:t>283</w:t>
            </w:r>
          </w:p>
        </w:tc>
        <w:tc>
          <w:tcPr>
            <w:tcW w:w="198" w:type="dxa"/>
          </w:tcPr>
          <w:p w14:paraId="68259501" w14:textId="77777777" w:rsidR="003B2EAE" w:rsidRPr="00D02387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04D242C6" w14:textId="0A2FAB30" w:rsidR="003B2EAE" w:rsidRPr="00051CF2" w:rsidRDefault="003B2EAE" w:rsidP="003B2EA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283</w:t>
            </w:r>
          </w:p>
        </w:tc>
      </w:tr>
    </w:tbl>
    <w:p w14:paraId="7C7703E5" w14:textId="77777777" w:rsidR="003B2EAE" w:rsidRDefault="003B2EAE" w:rsidP="00CC0F81">
      <w:pPr>
        <w:ind w:left="540"/>
        <w:rPr>
          <w:rFonts w:ascii="Times New Roman" w:hAnsi="Times New Roman"/>
          <w:b/>
          <w:bCs/>
          <w:i/>
          <w:iCs/>
          <w:sz w:val="22"/>
          <w:szCs w:val="22"/>
        </w:rPr>
      </w:pPr>
      <w:bookmarkStart w:id="1" w:name="_Hlk8153707"/>
    </w:p>
    <w:p w14:paraId="10805E5E" w14:textId="37FCE8AD" w:rsidR="00CC0F81" w:rsidRDefault="00CC0F81" w:rsidP="00CC0F81">
      <w:pPr>
        <w:ind w:left="540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F488D">
        <w:rPr>
          <w:rFonts w:ascii="Times New Roman" w:hAnsi="Times New Roman"/>
          <w:b/>
          <w:bCs/>
          <w:i/>
          <w:iCs/>
          <w:sz w:val="22"/>
          <w:szCs w:val="22"/>
        </w:rPr>
        <w:lastRenderedPageBreak/>
        <w:t>Significant agreements with related parties</w:t>
      </w:r>
    </w:p>
    <w:p w14:paraId="70472BAE" w14:textId="38ADFED5" w:rsidR="00CC0F81" w:rsidRDefault="00CC0F81" w:rsidP="0085220B">
      <w:pPr>
        <w:tabs>
          <w:tab w:val="clear" w:pos="680"/>
          <w:tab w:val="left" w:pos="540"/>
        </w:tabs>
        <w:jc w:val="thaiDistribute"/>
        <w:rPr>
          <w:rFonts w:ascii="Times New Roman" w:hAnsi="Times New Roman"/>
          <w:sz w:val="22"/>
          <w:szCs w:val="22"/>
        </w:rPr>
      </w:pPr>
    </w:p>
    <w:p w14:paraId="18A3F0D0" w14:textId="32F48A91" w:rsidR="0085220B" w:rsidRPr="0085220B" w:rsidRDefault="003B2EAE" w:rsidP="00852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cs="Times New Roman"/>
          <w:bCs/>
          <w:sz w:val="22"/>
          <w:szCs w:val="22"/>
        </w:rPr>
        <w:t>The Group has</w:t>
      </w:r>
      <w:r w:rsidR="0085220B" w:rsidRPr="0085220B">
        <w:rPr>
          <w:rFonts w:ascii="Times New Roman" w:hAnsi="Times New Roman" w:cs="Times New Roman"/>
          <w:bCs/>
          <w:sz w:val="22"/>
          <w:szCs w:val="22"/>
        </w:rPr>
        <w:t xml:space="preserve"> no </w:t>
      </w:r>
      <w:r>
        <w:rPr>
          <w:rFonts w:ascii="Times New Roman" w:hAnsi="Times New Roman" w:cs="Times New Roman"/>
          <w:bCs/>
          <w:sz w:val="22"/>
          <w:szCs w:val="22"/>
        </w:rPr>
        <w:t xml:space="preserve">new </w:t>
      </w:r>
      <w:r w:rsidR="0085220B" w:rsidRPr="0085220B">
        <w:rPr>
          <w:rFonts w:ascii="Times New Roman" w:hAnsi="Times New Roman" w:cs="Times New Roman"/>
          <w:bCs/>
          <w:sz w:val="22"/>
          <w:szCs w:val="22"/>
        </w:rPr>
        <w:t xml:space="preserve">significant agreement with related parties </w:t>
      </w:r>
      <w:r>
        <w:rPr>
          <w:rFonts w:ascii="Times New Roman" w:hAnsi="Times New Roman" w:cs="Times New Roman"/>
          <w:bCs/>
          <w:sz w:val="22"/>
          <w:szCs w:val="22"/>
        </w:rPr>
        <w:t>du</w:t>
      </w:r>
      <w:r w:rsidR="0085220B" w:rsidRPr="0085220B">
        <w:rPr>
          <w:rFonts w:ascii="Times New Roman" w:hAnsi="Times New Roman" w:cs="Times New Roman"/>
          <w:bCs/>
          <w:sz w:val="22"/>
          <w:szCs w:val="22"/>
        </w:rPr>
        <w:t>r</w:t>
      </w:r>
      <w:r>
        <w:rPr>
          <w:rFonts w:ascii="Times New Roman" w:hAnsi="Times New Roman" w:cs="Times New Roman"/>
          <w:bCs/>
          <w:sz w:val="22"/>
          <w:szCs w:val="22"/>
        </w:rPr>
        <w:t>ing</w:t>
      </w:r>
      <w:r w:rsidR="0085220B" w:rsidRPr="0085220B">
        <w:rPr>
          <w:rFonts w:ascii="Times New Roman" w:hAnsi="Times New Roman" w:cs="Times New Roman"/>
          <w:bCs/>
          <w:sz w:val="22"/>
          <w:szCs w:val="22"/>
        </w:rPr>
        <w:t xml:space="preserve"> the three-month period </w:t>
      </w:r>
      <w:proofErr w:type="gramStart"/>
      <w:r w:rsidR="0085220B" w:rsidRPr="0085220B">
        <w:rPr>
          <w:rFonts w:ascii="Times New Roman" w:hAnsi="Times New Roman" w:cs="Times New Roman"/>
          <w:bCs/>
          <w:sz w:val="22"/>
          <w:szCs w:val="22"/>
        </w:rPr>
        <w:t>ended</w:t>
      </w:r>
      <w:proofErr w:type="gramEnd"/>
      <w:r w:rsidR="0085220B" w:rsidRPr="0085220B">
        <w:rPr>
          <w:rFonts w:ascii="Times New Roman" w:hAnsi="Times New Roman" w:cs="Times New Roman"/>
          <w:bCs/>
          <w:sz w:val="22"/>
          <w:szCs w:val="22"/>
        </w:rPr>
        <w:t xml:space="preserve"> 31 March 2026.</w:t>
      </w:r>
    </w:p>
    <w:p w14:paraId="4B72709F" w14:textId="77777777" w:rsidR="00CC0F81" w:rsidRPr="00C32CF2" w:rsidRDefault="00CC0F81" w:rsidP="004F7628">
      <w:pPr>
        <w:jc w:val="thaiDistribute"/>
        <w:rPr>
          <w:rFonts w:ascii="Times New Roman" w:hAnsi="Times New Roman"/>
          <w:sz w:val="22"/>
          <w:szCs w:val="22"/>
        </w:rPr>
      </w:pPr>
    </w:p>
    <w:p w14:paraId="6CFFC853" w14:textId="24D6381B" w:rsidR="008A2155" w:rsidRDefault="008A2155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Trade accounts receivable</w:t>
      </w:r>
    </w:p>
    <w:p w14:paraId="514A606E" w14:textId="6D9863BC" w:rsidR="008A2155" w:rsidRPr="00DA4E07" w:rsidRDefault="008A2155" w:rsidP="0050584D">
      <w:pPr>
        <w:spacing w:line="240" w:lineRule="auto"/>
        <w:ind w:left="540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710"/>
        <w:gridCol w:w="1710"/>
        <w:gridCol w:w="360"/>
        <w:gridCol w:w="1620"/>
      </w:tblGrid>
      <w:tr w:rsidR="00FF6075" w:rsidRPr="000F3207" w14:paraId="228E4B03" w14:textId="77777777" w:rsidTr="007A3675">
        <w:trPr>
          <w:cantSplit/>
        </w:trPr>
        <w:tc>
          <w:tcPr>
            <w:tcW w:w="3780" w:type="dxa"/>
          </w:tcPr>
          <w:p w14:paraId="51AFDF1A" w14:textId="77777777" w:rsidR="00FF6075" w:rsidRPr="00380C8F" w:rsidRDefault="00FF6075" w:rsidP="006A6AD2">
            <w:pPr>
              <w:pStyle w:val="acctfourfigures"/>
              <w:tabs>
                <w:tab w:val="clear" w:pos="765"/>
              </w:tabs>
              <w:spacing w:line="240" w:lineRule="atLeast"/>
              <w:ind w:hanging="44"/>
              <w:rPr>
                <w:b/>
                <w:bCs/>
                <w:szCs w:val="22"/>
              </w:rPr>
            </w:pPr>
          </w:p>
        </w:tc>
        <w:tc>
          <w:tcPr>
            <w:tcW w:w="1710" w:type="dxa"/>
          </w:tcPr>
          <w:p w14:paraId="49CCEA58" w14:textId="77777777" w:rsidR="00FF6075" w:rsidRPr="003363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3690" w:type="dxa"/>
            <w:gridSpan w:val="3"/>
          </w:tcPr>
          <w:p w14:paraId="5547121A" w14:textId="01136628" w:rsidR="00FF6075" w:rsidRPr="000F3207" w:rsidRDefault="008F1E27" w:rsidP="00CF3E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2C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  <w:r w:rsidR="007B487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7B4878"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  <w:r w:rsidR="007B487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</w:p>
        </w:tc>
      </w:tr>
      <w:tr w:rsidR="00FF6075" w:rsidRPr="003363BF" w14:paraId="32B56C70" w14:textId="77777777" w:rsidTr="007A3675">
        <w:trPr>
          <w:cantSplit/>
        </w:trPr>
        <w:tc>
          <w:tcPr>
            <w:tcW w:w="3780" w:type="dxa"/>
          </w:tcPr>
          <w:p w14:paraId="47E06437" w14:textId="77777777" w:rsidR="00FF6075" w:rsidRPr="00D02387" w:rsidRDefault="00FF6075" w:rsidP="006A6AD2">
            <w:pPr>
              <w:pStyle w:val="acctfourfigures"/>
              <w:tabs>
                <w:tab w:val="clear" w:pos="765"/>
              </w:tabs>
              <w:spacing w:line="240" w:lineRule="atLeast"/>
              <w:ind w:hanging="44"/>
              <w:rPr>
                <w:b/>
                <w:bCs/>
                <w:szCs w:val="22"/>
              </w:rPr>
            </w:pPr>
          </w:p>
        </w:tc>
        <w:tc>
          <w:tcPr>
            <w:tcW w:w="1710" w:type="dxa"/>
          </w:tcPr>
          <w:p w14:paraId="4B3BE6B0" w14:textId="77777777" w:rsidR="00FF6075" w:rsidRPr="00D02387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3690" w:type="dxa"/>
            <w:gridSpan w:val="3"/>
          </w:tcPr>
          <w:p w14:paraId="540DDBC8" w14:textId="7BA4A035" w:rsidR="00FF6075" w:rsidRPr="00D02387" w:rsidRDefault="008F1E2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  <w:r w:rsidR="007B4878" w:rsidRPr="00D0238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="00FF6075" w:rsidRPr="00D0238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EC365E" w14:paraId="27B6B541" w14:textId="77777777" w:rsidTr="007A3675">
        <w:trPr>
          <w:cantSplit/>
        </w:trPr>
        <w:tc>
          <w:tcPr>
            <w:tcW w:w="3780" w:type="dxa"/>
          </w:tcPr>
          <w:p w14:paraId="750DC3ED" w14:textId="77777777" w:rsidR="00EC365E" w:rsidRPr="00D02387" w:rsidRDefault="00EC365E" w:rsidP="006A6AD2">
            <w:pPr>
              <w:pStyle w:val="acctfourfigures"/>
              <w:tabs>
                <w:tab w:val="clear" w:pos="765"/>
              </w:tabs>
              <w:spacing w:line="240" w:lineRule="atLeast"/>
              <w:ind w:hanging="44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710" w:type="dxa"/>
          </w:tcPr>
          <w:p w14:paraId="3ECB0DCF" w14:textId="77777777" w:rsidR="00EC365E" w:rsidRPr="00D02387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0EDDA468" w14:textId="75F521C4" w:rsidR="00EC365E" w:rsidRPr="00D02387" w:rsidRDefault="00D02387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3</w:t>
            </w:r>
            <w:r w:rsidR="00C47276">
              <w:rPr>
                <w:rFonts w:cs="Times New Roman"/>
              </w:rPr>
              <w:t>1 March</w:t>
            </w:r>
          </w:p>
        </w:tc>
        <w:tc>
          <w:tcPr>
            <w:tcW w:w="360" w:type="dxa"/>
          </w:tcPr>
          <w:p w14:paraId="67F8D3F7" w14:textId="77777777" w:rsidR="00EC365E" w:rsidRPr="00D02387" w:rsidRDefault="00EC365E" w:rsidP="00EC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FE88EAF" w14:textId="284B84DE" w:rsidR="00EC365E" w:rsidRPr="00D02387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31 December</w:t>
            </w:r>
          </w:p>
        </w:tc>
      </w:tr>
      <w:tr w:rsidR="00EC365E" w:rsidRPr="000A529C" w14:paraId="23895832" w14:textId="77777777" w:rsidTr="007A3675">
        <w:trPr>
          <w:cantSplit/>
        </w:trPr>
        <w:tc>
          <w:tcPr>
            <w:tcW w:w="3780" w:type="dxa"/>
          </w:tcPr>
          <w:p w14:paraId="275444BF" w14:textId="77777777" w:rsidR="00EC365E" w:rsidRPr="00D02387" w:rsidRDefault="00EC365E" w:rsidP="006A6AD2">
            <w:pPr>
              <w:pStyle w:val="acctfourfigures"/>
              <w:tabs>
                <w:tab w:val="clear" w:pos="765"/>
              </w:tabs>
              <w:spacing w:line="240" w:lineRule="atLeast"/>
              <w:ind w:hanging="44"/>
              <w:rPr>
                <w:b/>
                <w:bCs/>
                <w:szCs w:val="22"/>
              </w:rPr>
            </w:pPr>
          </w:p>
        </w:tc>
        <w:tc>
          <w:tcPr>
            <w:tcW w:w="1710" w:type="dxa"/>
          </w:tcPr>
          <w:p w14:paraId="0509EF6F" w14:textId="77777777" w:rsidR="00EC365E" w:rsidRPr="00D02387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69332BF2" w14:textId="457E93E4" w:rsidR="00EC365E" w:rsidRPr="00D02387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202</w:t>
            </w:r>
            <w:r w:rsidR="00C47276">
              <w:rPr>
                <w:rFonts w:cs="Times New Roman"/>
              </w:rPr>
              <w:t>6</w:t>
            </w:r>
          </w:p>
        </w:tc>
        <w:tc>
          <w:tcPr>
            <w:tcW w:w="360" w:type="dxa"/>
          </w:tcPr>
          <w:p w14:paraId="6B29CCB6" w14:textId="77777777" w:rsidR="00EC365E" w:rsidRPr="00D02387" w:rsidRDefault="00EC365E" w:rsidP="00EC3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D9F4E3D" w14:textId="7871DEE8" w:rsidR="00EC365E" w:rsidRPr="00D02387" w:rsidRDefault="00EC365E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D02387">
              <w:rPr>
                <w:rFonts w:cs="Times New Roman"/>
              </w:rPr>
              <w:t>202</w:t>
            </w:r>
            <w:r w:rsidR="00C47276">
              <w:rPr>
                <w:rFonts w:cs="Times New Roman"/>
              </w:rPr>
              <w:t>5</w:t>
            </w:r>
          </w:p>
        </w:tc>
      </w:tr>
      <w:tr w:rsidR="00334D0B" w:rsidRPr="000A529C" w14:paraId="7E1339A3" w14:textId="77777777" w:rsidTr="007A3675">
        <w:trPr>
          <w:cantSplit/>
        </w:trPr>
        <w:tc>
          <w:tcPr>
            <w:tcW w:w="3780" w:type="dxa"/>
          </w:tcPr>
          <w:p w14:paraId="2ADA423C" w14:textId="77777777" w:rsidR="00334D0B" w:rsidRPr="00D02387" w:rsidRDefault="00334D0B" w:rsidP="006A6AD2">
            <w:pPr>
              <w:pStyle w:val="acctfourfigures"/>
              <w:tabs>
                <w:tab w:val="clear" w:pos="765"/>
              </w:tabs>
              <w:spacing w:line="240" w:lineRule="atLeast"/>
              <w:ind w:firstLine="28"/>
              <w:rPr>
                <w:b/>
                <w:bCs/>
                <w:szCs w:val="22"/>
              </w:rPr>
            </w:pPr>
          </w:p>
        </w:tc>
        <w:tc>
          <w:tcPr>
            <w:tcW w:w="1710" w:type="dxa"/>
          </w:tcPr>
          <w:p w14:paraId="122BC08E" w14:textId="77777777" w:rsidR="00334D0B" w:rsidRPr="00D02387" w:rsidRDefault="00334D0B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3690" w:type="dxa"/>
            <w:gridSpan w:val="3"/>
          </w:tcPr>
          <w:p w14:paraId="6A313D8D" w14:textId="279C7AAB" w:rsidR="00334D0B" w:rsidRPr="00D02387" w:rsidRDefault="00334D0B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  <w:i/>
                <w:iCs/>
              </w:rPr>
            </w:pPr>
            <w:r w:rsidRPr="00D02387">
              <w:rPr>
                <w:rFonts w:cs="Times New Roman"/>
                <w:i/>
                <w:iCs/>
              </w:rPr>
              <w:t>(in thousand Baht)</w:t>
            </w:r>
          </w:p>
        </w:tc>
      </w:tr>
      <w:tr w:rsidR="00851600" w:rsidRPr="000A529C" w14:paraId="7458257E" w14:textId="77777777" w:rsidTr="007A3675">
        <w:trPr>
          <w:cantSplit/>
        </w:trPr>
        <w:tc>
          <w:tcPr>
            <w:tcW w:w="3780" w:type="dxa"/>
          </w:tcPr>
          <w:p w14:paraId="0F4F83C3" w14:textId="77777777" w:rsidR="00851600" w:rsidRPr="00D02387" w:rsidRDefault="00851600" w:rsidP="006A6AD2">
            <w:pPr>
              <w:pStyle w:val="acctfourfigures"/>
              <w:tabs>
                <w:tab w:val="clear" w:pos="765"/>
              </w:tabs>
              <w:spacing w:line="240" w:lineRule="atLeast"/>
              <w:ind w:firstLine="28"/>
              <w:rPr>
                <w:b/>
                <w:bCs/>
                <w:szCs w:val="22"/>
              </w:rPr>
            </w:pPr>
          </w:p>
        </w:tc>
        <w:tc>
          <w:tcPr>
            <w:tcW w:w="1710" w:type="dxa"/>
          </w:tcPr>
          <w:p w14:paraId="787E82B7" w14:textId="77777777" w:rsidR="00851600" w:rsidRPr="00D02387" w:rsidRDefault="00851600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3690" w:type="dxa"/>
            <w:gridSpan w:val="3"/>
          </w:tcPr>
          <w:p w14:paraId="28698D22" w14:textId="77777777" w:rsidR="00851600" w:rsidRPr="00D02387" w:rsidRDefault="00851600" w:rsidP="00EC365E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  <w:i/>
                <w:iCs/>
              </w:rPr>
            </w:pPr>
          </w:p>
        </w:tc>
      </w:tr>
      <w:tr w:rsidR="00C47276" w:rsidRPr="00494BCF" w14:paraId="30E5E7F9" w14:textId="77777777" w:rsidTr="007A3675">
        <w:trPr>
          <w:cantSplit/>
        </w:trPr>
        <w:tc>
          <w:tcPr>
            <w:tcW w:w="3780" w:type="dxa"/>
          </w:tcPr>
          <w:p w14:paraId="108DE51A" w14:textId="5E52526F" w:rsidR="00C47276" w:rsidRPr="00D02387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D02387">
              <w:rPr>
                <w:rFonts w:cs="Times New Roman"/>
              </w:rPr>
              <w:t>Within credit term</w:t>
            </w:r>
          </w:p>
        </w:tc>
        <w:tc>
          <w:tcPr>
            <w:tcW w:w="1710" w:type="dxa"/>
          </w:tcPr>
          <w:p w14:paraId="76C7C11D" w14:textId="77777777" w:rsidR="00C47276" w:rsidRPr="00D02387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68487AD5" w14:textId="20B00329" w:rsidR="00C47276" w:rsidRPr="007A3675" w:rsidRDefault="004F7628" w:rsidP="00C47276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 w:rsidRPr="004F7628">
              <w:rPr>
                <w:szCs w:val="22"/>
              </w:rPr>
              <w:t>54,956</w:t>
            </w:r>
          </w:p>
        </w:tc>
        <w:tc>
          <w:tcPr>
            <w:tcW w:w="360" w:type="dxa"/>
          </w:tcPr>
          <w:p w14:paraId="3F9D1C9D" w14:textId="77777777" w:rsidR="00C47276" w:rsidRPr="00D02387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095F87B5" w14:textId="455BCC42" w:rsidR="00C47276" w:rsidRPr="0072078C" w:rsidRDefault="00C47276" w:rsidP="00C47276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  <w:lang w:val="en-US"/>
              </w:rPr>
            </w:pPr>
            <w:r>
              <w:rPr>
                <w:szCs w:val="28"/>
              </w:rPr>
              <w:t>54,515</w:t>
            </w:r>
          </w:p>
        </w:tc>
      </w:tr>
      <w:tr w:rsidR="00C47276" w:rsidRPr="00705070" w14:paraId="240C242F" w14:textId="77777777" w:rsidTr="007A3675">
        <w:trPr>
          <w:cantSplit/>
        </w:trPr>
        <w:tc>
          <w:tcPr>
            <w:tcW w:w="3780" w:type="dxa"/>
          </w:tcPr>
          <w:p w14:paraId="7F00FE4A" w14:textId="77777777" w:rsidR="00C47276" w:rsidRPr="00D02387" w:rsidRDefault="00C47276" w:rsidP="00C4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sz w:val="22"/>
                <w:szCs w:val="22"/>
              </w:rPr>
              <w:t>Overdue:</w:t>
            </w:r>
          </w:p>
        </w:tc>
        <w:tc>
          <w:tcPr>
            <w:tcW w:w="1710" w:type="dxa"/>
          </w:tcPr>
          <w:p w14:paraId="2AAC6981" w14:textId="77777777" w:rsidR="00C47276" w:rsidRPr="00D02387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33585008" w14:textId="77777777" w:rsidR="00C47276" w:rsidRPr="007A3675" w:rsidRDefault="00C47276" w:rsidP="00C47276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</w:p>
        </w:tc>
        <w:tc>
          <w:tcPr>
            <w:tcW w:w="360" w:type="dxa"/>
          </w:tcPr>
          <w:p w14:paraId="5E031866" w14:textId="77777777" w:rsidR="00C47276" w:rsidRPr="00D02387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37CBE48F" w14:textId="77777777" w:rsidR="00C47276" w:rsidRPr="00D02387" w:rsidRDefault="00C47276" w:rsidP="00C47276">
            <w:pPr>
              <w:pStyle w:val="acctfourfigures"/>
              <w:tabs>
                <w:tab w:val="clear" w:pos="765"/>
                <w:tab w:val="decimal" w:pos="1085"/>
              </w:tabs>
              <w:spacing w:line="240" w:lineRule="auto"/>
              <w:ind w:left="-80" w:right="-80"/>
              <w:rPr>
                <w:szCs w:val="22"/>
              </w:rPr>
            </w:pPr>
          </w:p>
        </w:tc>
      </w:tr>
      <w:tr w:rsidR="00C47276" w:rsidRPr="00705070" w14:paraId="217E871F" w14:textId="77777777" w:rsidTr="007A3675">
        <w:trPr>
          <w:cantSplit/>
        </w:trPr>
        <w:tc>
          <w:tcPr>
            <w:tcW w:w="3780" w:type="dxa"/>
          </w:tcPr>
          <w:p w14:paraId="00D4D793" w14:textId="77777777" w:rsidR="00C47276" w:rsidRPr="00D02387" w:rsidRDefault="00C47276" w:rsidP="00C4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firstLine="28"/>
              <w:rPr>
                <w:rFonts w:ascii="Times New Roman" w:hAnsi="Times New Roman" w:cs="Times New Roman"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sz w:val="22"/>
                <w:szCs w:val="22"/>
              </w:rPr>
              <w:t xml:space="preserve">   Less than 3 months</w:t>
            </w:r>
          </w:p>
        </w:tc>
        <w:tc>
          <w:tcPr>
            <w:tcW w:w="1710" w:type="dxa"/>
          </w:tcPr>
          <w:p w14:paraId="7CBC7490" w14:textId="77777777" w:rsidR="00C47276" w:rsidRPr="00D02387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  <w:vAlign w:val="bottom"/>
          </w:tcPr>
          <w:p w14:paraId="64D0A136" w14:textId="0F7AAA4A" w:rsidR="00C47276" w:rsidRPr="007A3675" w:rsidRDefault="004F7628" w:rsidP="00C47276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 w:rsidRPr="004F7628">
              <w:rPr>
                <w:szCs w:val="22"/>
              </w:rPr>
              <w:t>4,061</w:t>
            </w:r>
          </w:p>
        </w:tc>
        <w:tc>
          <w:tcPr>
            <w:tcW w:w="360" w:type="dxa"/>
          </w:tcPr>
          <w:p w14:paraId="32C579D9" w14:textId="77777777" w:rsidR="00C47276" w:rsidRPr="00D02387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5CE03C84" w14:textId="6DB7E7D3" w:rsidR="00C47276" w:rsidRPr="00D02387" w:rsidRDefault="00C47276" w:rsidP="00C47276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>
              <w:rPr>
                <w:szCs w:val="28"/>
              </w:rPr>
              <w:t>3,923</w:t>
            </w:r>
          </w:p>
        </w:tc>
      </w:tr>
      <w:tr w:rsidR="00C47276" w:rsidRPr="00705070" w14:paraId="344A6131" w14:textId="77777777" w:rsidTr="007A3675">
        <w:trPr>
          <w:cantSplit/>
        </w:trPr>
        <w:tc>
          <w:tcPr>
            <w:tcW w:w="3780" w:type="dxa"/>
          </w:tcPr>
          <w:p w14:paraId="0E126AB6" w14:textId="77777777" w:rsidR="00C47276" w:rsidRPr="00D02387" w:rsidRDefault="00C47276" w:rsidP="00C4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firstLine="28"/>
              <w:rPr>
                <w:rFonts w:ascii="Times New Roman" w:hAnsi="Times New Roman" w:cs="Times New Roman"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sz w:val="22"/>
                <w:szCs w:val="22"/>
              </w:rPr>
              <w:t xml:space="preserve">   3 - 6 months</w:t>
            </w:r>
          </w:p>
        </w:tc>
        <w:tc>
          <w:tcPr>
            <w:tcW w:w="1710" w:type="dxa"/>
          </w:tcPr>
          <w:p w14:paraId="7A0CC40E" w14:textId="77777777" w:rsidR="00C47276" w:rsidRPr="00D02387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56CA390E" w14:textId="3708E02F" w:rsidR="00C47276" w:rsidRPr="007A3675" w:rsidRDefault="004F7628" w:rsidP="00C47276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 w:rsidRPr="004F7628">
              <w:rPr>
                <w:szCs w:val="22"/>
              </w:rPr>
              <w:t>45</w:t>
            </w:r>
          </w:p>
        </w:tc>
        <w:tc>
          <w:tcPr>
            <w:tcW w:w="360" w:type="dxa"/>
          </w:tcPr>
          <w:p w14:paraId="26FBC48D" w14:textId="77777777" w:rsidR="00C47276" w:rsidRPr="00D02387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23B00F5E" w14:textId="4345806A" w:rsidR="00C47276" w:rsidRPr="00D02387" w:rsidRDefault="00C47276" w:rsidP="00C47276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>
              <w:rPr>
                <w:szCs w:val="28"/>
              </w:rPr>
              <w:t>157</w:t>
            </w:r>
          </w:p>
        </w:tc>
      </w:tr>
      <w:tr w:rsidR="00C47276" w:rsidRPr="00705070" w14:paraId="583AB6CD" w14:textId="77777777" w:rsidTr="007A3675">
        <w:trPr>
          <w:cantSplit/>
        </w:trPr>
        <w:tc>
          <w:tcPr>
            <w:tcW w:w="3780" w:type="dxa"/>
          </w:tcPr>
          <w:p w14:paraId="247F58B0" w14:textId="77777777" w:rsidR="00C47276" w:rsidRPr="00D02387" w:rsidRDefault="00C47276" w:rsidP="00C4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firstLine="28"/>
              <w:rPr>
                <w:rFonts w:ascii="Times New Roman" w:hAnsi="Times New Roman" w:cs="Times New Roman"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sz w:val="22"/>
                <w:szCs w:val="22"/>
              </w:rPr>
              <w:t xml:space="preserve">   6 - 12 months</w:t>
            </w:r>
          </w:p>
        </w:tc>
        <w:tc>
          <w:tcPr>
            <w:tcW w:w="1710" w:type="dxa"/>
          </w:tcPr>
          <w:p w14:paraId="224B1F7A" w14:textId="77777777" w:rsidR="00C47276" w:rsidRPr="00D02387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37033F3F" w14:textId="73783014" w:rsidR="00C47276" w:rsidRPr="007A3675" w:rsidRDefault="004F7628" w:rsidP="00C47276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 w:rsidRPr="004F7628">
              <w:rPr>
                <w:szCs w:val="22"/>
              </w:rPr>
              <w:t>665</w:t>
            </w:r>
          </w:p>
        </w:tc>
        <w:tc>
          <w:tcPr>
            <w:tcW w:w="360" w:type="dxa"/>
          </w:tcPr>
          <w:p w14:paraId="129E2902" w14:textId="77777777" w:rsidR="00C47276" w:rsidRPr="00D02387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0" w:type="dxa"/>
          </w:tcPr>
          <w:p w14:paraId="5897F263" w14:textId="5C5C3899" w:rsidR="00C47276" w:rsidRPr="00D02387" w:rsidRDefault="00C47276" w:rsidP="00C47276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>
              <w:rPr>
                <w:szCs w:val="28"/>
              </w:rPr>
              <w:t>737</w:t>
            </w:r>
          </w:p>
        </w:tc>
      </w:tr>
      <w:tr w:rsidR="00C47276" w:rsidRPr="00705070" w14:paraId="17ADDA40" w14:textId="77777777" w:rsidTr="007A3675">
        <w:trPr>
          <w:cantSplit/>
        </w:trPr>
        <w:tc>
          <w:tcPr>
            <w:tcW w:w="3780" w:type="dxa"/>
          </w:tcPr>
          <w:p w14:paraId="5F83B375" w14:textId="77777777" w:rsidR="00C47276" w:rsidRPr="00D02387" w:rsidRDefault="00C47276" w:rsidP="00C4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firstLine="28"/>
              <w:rPr>
                <w:rFonts w:ascii="Times New Roman" w:hAnsi="Times New Roman" w:cs="Times New Roman"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sz w:val="22"/>
                <w:szCs w:val="22"/>
              </w:rPr>
              <w:t xml:space="preserve">   Over 12 months</w:t>
            </w:r>
          </w:p>
        </w:tc>
        <w:tc>
          <w:tcPr>
            <w:tcW w:w="1710" w:type="dxa"/>
          </w:tcPr>
          <w:p w14:paraId="5F2AC582" w14:textId="77777777" w:rsidR="00C47276" w:rsidRPr="00D02387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6E7E924" w14:textId="5FEEEE5B" w:rsidR="00C47276" w:rsidRPr="007A3675" w:rsidRDefault="004F7628" w:rsidP="00C47276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 w:rsidRPr="004F7628">
              <w:rPr>
                <w:szCs w:val="22"/>
              </w:rPr>
              <w:t>3,181</w:t>
            </w:r>
          </w:p>
        </w:tc>
        <w:tc>
          <w:tcPr>
            <w:tcW w:w="360" w:type="dxa"/>
          </w:tcPr>
          <w:p w14:paraId="09E7C68D" w14:textId="77777777" w:rsidR="00C47276" w:rsidRPr="00D02387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BB8B2BE" w14:textId="58F43A78" w:rsidR="00C47276" w:rsidRPr="00D02387" w:rsidRDefault="00C47276" w:rsidP="00C47276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>
              <w:rPr>
                <w:szCs w:val="28"/>
              </w:rPr>
              <w:t>2,997</w:t>
            </w:r>
          </w:p>
        </w:tc>
      </w:tr>
      <w:tr w:rsidR="00C47276" w:rsidRPr="00334D0B" w14:paraId="0DCA00F3" w14:textId="77777777" w:rsidTr="007A3675">
        <w:trPr>
          <w:cantSplit/>
        </w:trPr>
        <w:tc>
          <w:tcPr>
            <w:tcW w:w="3780" w:type="dxa"/>
          </w:tcPr>
          <w:p w14:paraId="039A77B6" w14:textId="77777777" w:rsidR="00C47276" w:rsidRPr="00D02387" w:rsidRDefault="00C47276" w:rsidP="00C4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710" w:type="dxa"/>
          </w:tcPr>
          <w:p w14:paraId="61CA9AD3" w14:textId="77777777" w:rsidR="00C47276" w:rsidRPr="00D02387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34A28278" w14:textId="3694C48C" w:rsidR="00C47276" w:rsidRPr="007A3675" w:rsidRDefault="004F7628" w:rsidP="00C47276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b/>
                <w:bCs/>
                <w:szCs w:val="22"/>
              </w:rPr>
            </w:pPr>
            <w:r w:rsidRPr="004F7628">
              <w:rPr>
                <w:b/>
                <w:bCs/>
                <w:szCs w:val="22"/>
              </w:rPr>
              <w:t>62,908</w:t>
            </w:r>
          </w:p>
        </w:tc>
        <w:tc>
          <w:tcPr>
            <w:tcW w:w="360" w:type="dxa"/>
          </w:tcPr>
          <w:p w14:paraId="59740C0F" w14:textId="77777777" w:rsidR="00C47276" w:rsidRPr="00D02387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3FF8CD1" w14:textId="2C73F539" w:rsidR="00C47276" w:rsidRPr="00D02387" w:rsidRDefault="00C47276" w:rsidP="00C47276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b/>
                <w:bCs/>
                <w:szCs w:val="22"/>
              </w:rPr>
            </w:pPr>
            <w:r>
              <w:rPr>
                <w:b/>
                <w:bCs/>
                <w:szCs w:val="28"/>
              </w:rPr>
              <w:t>62,329</w:t>
            </w:r>
          </w:p>
        </w:tc>
      </w:tr>
      <w:tr w:rsidR="00C47276" w:rsidRPr="009C5281" w14:paraId="12FEE2AC" w14:textId="77777777" w:rsidTr="007A3675">
        <w:trPr>
          <w:cantSplit/>
        </w:trPr>
        <w:tc>
          <w:tcPr>
            <w:tcW w:w="3780" w:type="dxa"/>
          </w:tcPr>
          <w:p w14:paraId="3D64B5B7" w14:textId="7F28369D" w:rsidR="00C47276" w:rsidRPr="00D02387" w:rsidRDefault="00C47276" w:rsidP="003B2E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firstLine="28"/>
              <w:rPr>
                <w:rFonts w:ascii="Times New Roman" w:hAnsi="Times New Roman" w:cs="Times New Roman"/>
                <w:sz w:val="22"/>
                <w:szCs w:val="22"/>
              </w:rPr>
            </w:pPr>
            <w:r w:rsidRPr="00D02387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D02387">
              <w:rPr>
                <w:rFonts w:ascii="Times New Roman" w:hAnsi="Times New Roman" w:cs="Times New Roman"/>
                <w:sz w:val="22"/>
                <w:szCs w:val="22"/>
              </w:rPr>
              <w:t xml:space="preserve"> allowance for expected</w:t>
            </w:r>
            <w:r w:rsidR="003B2EAE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D02387">
              <w:rPr>
                <w:rFonts w:ascii="Times New Roman" w:hAnsi="Times New Roman" w:cs="Times New Roman"/>
                <w:sz w:val="22"/>
                <w:szCs w:val="22"/>
              </w:rPr>
              <w:t>credit loss</w:t>
            </w:r>
          </w:p>
        </w:tc>
        <w:tc>
          <w:tcPr>
            <w:tcW w:w="1710" w:type="dxa"/>
            <w:vAlign w:val="bottom"/>
          </w:tcPr>
          <w:p w14:paraId="2350BC55" w14:textId="77777777" w:rsidR="00C47276" w:rsidRPr="00D02387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B55D47B" w14:textId="145DBA7B" w:rsidR="00C47276" w:rsidRPr="007A3675" w:rsidRDefault="004F7628" w:rsidP="00C47276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 w:rsidRPr="004F7628">
              <w:rPr>
                <w:szCs w:val="22"/>
              </w:rPr>
              <w:t>(4,108)</w:t>
            </w:r>
          </w:p>
        </w:tc>
        <w:tc>
          <w:tcPr>
            <w:tcW w:w="360" w:type="dxa"/>
            <w:vAlign w:val="bottom"/>
          </w:tcPr>
          <w:p w14:paraId="56C55716" w14:textId="77777777" w:rsidR="00C47276" w:rsidRPr="00D02387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BAAD01D" w14:textId="5C5FCC43" w:rsidR="00C47276" w:rsidRPr="00D02387" w:rsidRDefault="00C47276" w:rsidP="00C47276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szCs w:val="22"/>
              </w:rPr>
            </w:pPr>
            <w:r>
              <w:rPr>
                <w:szCs w:val="28"/>
              </w:rPr>
              <w:t>(4,021)</w:t>
            </w:r>
          </w:p>
        </w:tc>
      </w:tr>
      <w:tr w:rsidR="00C47276" w:rsidRPr="00447CF3" w14:paraId="26601DFB" w14:textId="77777777" w:rsidTr="007A3675">
        <w:trPr>
          <w:cantSplit/>
        </w:trPr>
        <w:tc>
          <w:tcPr>
            <w:tcW w:w="3780" w:type="dxa"/>
          </w:tcPr>
          <w:p w14:paraId="574A96F5" w14:textId="77777777" w:rsidR="00C47276" w:rsidRPr="00D02387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ind w:firstLine="28"/>
              <w:rPr>
                <w:rFonts w:cs="Times New Roman"/>
              </w:rPr>
            </w:pPr>
            <w:r w:rsidRPr="00D02387">
              <w:rPr>
                <w:rFonts w:cs="Times New Roman"/>
                <w:b/>
                <w:bCs/>
              </w:rPr>
              <w:t>Net</w:t>
            </w:r>
          </w:p>
        </w:tc>
        <w:tc>
          <w:tcPr>
            <w:tcW w:w="1710" w:type="dxa"/>
          </w:tcPr>
          <w:p w14:paraId="78A0BB4A" w14:textId="77777777" w:rsidR="00C47276" w:rsidRPr="00D02387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93E0C01" w14:textId="1E56B899" w:rsidR="00C47276" w:rsidRPr="007A3675" w:rsidRDefault="004F7628" w:rsidP="00C47276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b/>
                <w:bCs/>
                <w:szCs w:val="22"/>
                <w:cs/>
              </w:rPr>
            </w:pPr>
            <w:r w:rsidRPr="004F7628">
              <w:rPr>
                <w:b/>
                <w:bCs/>
                <w:szCs w:val="22"/>
              </w:rPr>
              <w:t>58,800</w:t>
            </w:r>
          </w:p>
        </w:tc>
        <w:tc>
          <w:tcPr>
            <w:tcW w:w="360" w:type="dxa"/>
          </w:tcPr>
          <w:p w14:paraId="6C5F6198" w14:textId="77777777" w:rsidR="00C47276" w:rsidRPr="00D02387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22FFF41" w14:textId="622BFE87" w:rsidR="00C47276" w:rsidRPr="00D02387" w:rsidRDefault="00C47276" w:rsidP="00C47276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  <w:rPr>
                <w:b/>
                <w:bCs/>
                <w:szCs w:val="22"/>
              </w:rPr>
            </w:pPr>
            <w:r>
              <w:rPr>
                <w:b/>
                <w:bCs/>
                <w:szCs w:val="28"/>
              </w:rPr>
              <w:t>58,308</w:t>
            </w:r>
          </w:p>
        </w:tc>
      </w:tr>
    </w:tbl>
    <w:p w14:paraId="1DF80A42" w14:textId="77777777" w:rsidR="00C77AA6" w:rsidRDefault="00C77AA6" w:rsidP="0050584D">
      <w:pPr>
        <w:spacing w:line="240" w:lineRule="auto"/>
        <w:ind w:left="540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710"/>
        <w:gridCol w:w="1710"/>
        <w:gridCol w:w="360"/>
        <w:gridCol w:w="1620"/>
      </w:tblGrid>
      <w:tr w:rsidR="008D3E08" w:rsidRPr="000E284B" w14:paraId="7532AFFB" w14:textId="77777777" w:rsidTr="001B4533">
        <w:trPr>
          <w:cantSplit/>
        </w:trPr>
        <w:tc>
          <w:tcPr>
            <w:tcW w:w="3780" w:type="dxa"/>
          </w:tcPr>
          <w:p w14:paraId="06774471" w14:textId="116E8269" w:rsidR="008D3E08" w:rsidRPr="000E284B" w:rsidRDefault="008D3E08" w:rsidP="008D3E0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cstheme="minorBidi"/>
                <w:b/>
                <w:bCs/>
                <w:szCs w:val="22"/>
                <w:cs/>
                <w:lang w:bidi="th-TH"/>
              </w:rPr>
            </w:pPr>
            <w:r w:rsidRPr="009528A3">
              <w:rPr>
                <w:b/>
                <w:bCs/>
                <w:i/>
                <w:iCs/>
                <w:szCs w:val="22"/>
              </w:rPr>
              <w:t>Expected credit loss</w:t>
            </w:r>
          </w:p>
        </w:tc>
        <w:tc>
          <w:tcPr>
            <w:tcW w:w="1710" w:type="dxa"/>
          </w:tcPr>
          <w:p w14:paraId="2889600B" w14:textId="77777777" w:rsidR="008D3E08" w:rsidRPr="000E284B" w:rsidRDefault="008D3E08" w:rsidP="008D3E0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3690" w:type="dxa"/>
            <w:gridSpan w:val="3"/>
          </w:tcPr>
          <w:p w14:paraId="39365A4B" w14:textId="77777777" w:rsidR="008D3E08" w:rsidRPr="000E284B" w:rsidRDefault="008D3E08" w:rsidP="008D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2C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financial statements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</w:p>
        </w:tc>
      </w:tr>
      <w:tr w:rsidR="008D3E08" w:rsidRPr="003363BF" w14:paraId="3D3EE8F0" w14:textId="77777777" w:rsidTr="001B4533">
        <w:trPr>
          <w:cantSplit/>
        </w:trPr>
        <w:tc>
          <w:tcPr>
            <w:tcW w:w="3780" w:type="dxa"/>
          </w:tcPr>
          <w:p w14:paraId="34962DFD" w14:textId="74825E76" w:rsidR="008D3E08" w:rsidRPr="009528A3" w:rsidRDefault="008D3E08" w:rsidP="008D3E08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9528A3">
              <w:rPr>
                <w:b/>
                <w:bCs/>
                <w:i/>
                <w:iCs/>
                <w:szCs w:val="22"/>
              </w:rPr>
              <w:t xml:space="preserve">For the </w:t>
            </w:r>
            <w:r>
              <w:rPr>
                <w:b/>
                <w:bCs/>
                <w:i/>
                <w:iCs/>
                <w:szCs w:val="22"/>
              </w:rPr>
              <w:t>three</w:t>
            </w:r>
            <w:r w:rsidRPr="009528A3">
              <w:rPr>
                <w:b/>
                <w:bCs/>
                <w:i/>
                <w:iCs/>
                <w:szCs w:val="22"/>
              </w:rPr>
              <w:t>-month period ended</w:t>
            </w:r>
          </w:p>
        </w:tc>
        <w:tc>
          <w:tcPr>
            <w:tcW w:w="1710" w:type="dxa"/>
          </w:tcPr>
          <w:p w14:paraId="006F1BDB" w14:textId="77777777" w:rsidR="008D3E08" w:rsidRPr="003363BF" w:rsidRDefault="008D3E08" w:rsidP="008D3E0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3690" w:type="dxa"/>
            <w:gridSpan w:val="3"/>
          </w:tcPr>
          <w:p w14:paraId="418C44F9" w14:textId="77777777" w:rsidR="008D3E08" w:rsidRPr="003363BF" w:rsidRDefault="008D3E08" w:rsidP="008D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8D3E08" w:rsidRPr="008F1E27" w14:paraId="4AC554B1" w14:textId="77777777" w:rsidTr="001B4533">
        <w:trPr>
          <w:cantSplit/>
        </w:trPr>
        <w:tc>
          <w:tcPr>
            <w:tcW w:w="3780" w:type="dxa"/>
          </w:tcPr>
          <w:p w14:paraId="4ACAA05A" w14:textId="5BDD48B8" w:rsidR="008D3E08" w:rsidRDefault="008D3E08" w:rsidP="008D3E08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 xml:space="preserve">   31 March</w:t>
            </w:r>
          </w:p>
        </w:tc>
        <w:tc>
          <w:tcPr>
            <w:tcW w:w="1710" w:type="dxa"/>
          </w:tcPr>
          <w:p w14:paraId="5A7682BF" w14:textId="77777777" w:rsidR="008D3E08" w:rsidRPr="000A529C" w:rsidRDefault="008D3E08" w:rsidP="008D3E0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0F82C25D" w14:textId="5FC1E81E" w:rsidR="008D3E08" w:rsidRDefault="008D3E08" w:rsidP="008D3E0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2026</w:t>
            </w:r>
          </w:p>
        </w:tc>
        <w:tc>
          <w:tcPr>
            <w:tcW w:w="360" w:type="dxa"/>
          </w:tcPr>
          <w:p w14:paraId="26672F9F" w14:textId="77777777" w:rsidR="008D3E08" w:rsidRPr="000A529C" w:rsidRDefault="008D3E08" w:rsidP="008D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F9AA553" w14:textId="6321A08A" w:rsidR="008D3E08" w:rsidRPr="008F1E27" w:rsidRDefault="008D3E08" w:rsidP="008D3E0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8F1E27">
              <w:rPr>
                <w:rFonts w:cs="Times New Roman"/>
              </w:rPr>
              <w:t>202</w:t>
            </w:r>
            <w:r>
              <w:rPr>
                <w:rFonts w:cs="Times New Roman"/>
              </w:rPr>
              <w:t>5</w:t>
            </w:r>
          </w:p>
        </w:tc>
      </w:tr>
      <w:tr w:rsidR="008D3E08" w:rsidRPr="008F1E27" w14:paraId="165639A2" w14:textId="77777777" w:rsidTr="001B4533">
        <w:trPr>
          <w:cantSplit/>
        </w:trPr>
        <w:tc>
          <w:tcPr>
            <w:tcW w:w="3780" w:type="dxa"/>
          </w:tcPr>
          <w:p w14:paraId="0F4EE797" w14:textId="20F04D7E" w:rsidR="008D3E08" w:rsidRDefault="008D3E08" w:rsidP="008D3E08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710" w:type="dxa"/>
          </w:tcPr>
          <w:p w14:paraId="611744CD" w14:textId="77777777" w:rsidR="008D3E08" w:rsidRPr="000A529C" w:rsidRDefault="008D3E08" w:rsidP="008D3E0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3690" w:type="dxa"/>
            <w:gridSpan w:val="3"/>
          </w:tcPr>
          <w:p w14:paraId="54B7481C" w14:textId="61816CE7" w:rsidR="008D3E08" w:rsidRPr="002C5977" w:rsidRDefault="008D3E08" w:rsidP="008D3E08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102" w:right="-80"/>
              <w:jc w:val="center"/>
              <w:rPr>
                <w:i/>
                <w:iCs/>
              </w:rPr>
            </w:pPr>
            <w:r w:rsidRPr="00334D0B">
              <w:rPr>
                <w:i/>
                <w:iCs/>
              </w:rPr>
              <w:t>(in thousand Baht)</w:t>
            </w:r>
          </w:p>
        </w:tc>
      </w:tr>
      <w:tr w:rsidR="002C5977" w14:paraId="3303A12D" w14:textId="77777777" w:rsidTr="003C6227">
        <w:trPr>
          <w:cantSplit/>
        </w:trPr>
        <w:tc>
          <w:tcPr>
            <w:tcW w:w="3780" w:type="dxa"/>
          </w:tcPr>
          <w:p w14:paraId="2F6E82EA" w14:textId="77777777" w:rsidR="002C5977" w:rsidRPr="00123404" w:rsidRDefault="002C5977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3DA10980" w14:textId="77777777" w:rsidR="002C5977" w:rsidRPr="000A529C" w:rsidRDefault="002C5977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65F639B5" w14:textId="77777777" w:rsidR="002C5977" w:rsidRDefault="002C5977" w:rsidP="00C47276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</w:pPr>
          </w:p>
        </w:tc>
        <w:tc>
          <w:tcPr>
            <w:tcW w:w="360" w:type="dxa"/>
          </w:tcPr>
          <w:p w14:paraId="3210B629" w14:textId="77777777" w:rsidR="002C5977" w:rsidRPr="000A529C" w:rsidRDefault="002C5977" w:rsidP="00C4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62921D4" w14:textId="77777777" w:rsidR="002C5977" w:rsidRPr="006342FA" w:rsidRDefault="002C5977" w:rsidP="00C47276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</w:pPr>
          </w:p>
        </w:tc>
      </w:tr>
      <w:tr w:rsidR="00C47276" w14:paraId="5C308C87" w14:textId="77777777" w:rsidTr="003C6227">
        <w:trPr>
          <w:cantSplit/>
        </w:trPr>
        <w:tc>
          <w:tcPr>
            <w:tcW w:w="3780" w:type="dxa"/>
          </w:tcPr>
          <w:p w14:paraId="2C5BE9C4" w14:textId="77777777" w:rsidR="00C47276" w:rsidRPr="00096CE0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cs="Times New Roman"/>
              </w:rPr>
            </w:pPr>
            <w:r w:rsidRPr="00123404">
              <w:rPr>
                <w:rFonts w:cs="Times New Roman"/>
              </w:rPr>
              <w:t>-</w:t>
            </w:r>
            <w:r w:rsidRPr="00096CE0">
              <w:rPr>
                <w:rFonts w:cs="Times New Roman"/>
              </w:rPr>
              <w:t xml:space="preserve">   </w:t>
            </w:r>
            <w:r>
              <w:rPr>
                <w:rFonts w:cs="Times New Roman"/>
              </w:rPr>
              <w:t>Addition</w:t>
            </w:r>
          </w:p>
        </w:tc>
        <w:tc>
          <w:tcPr>
            <w:tcW w:w="1710" w:type="dxa"/>
          </w:tcPr>
          <w:p w14:paraId="5D23D81F" w14:textId="77777777" w:rsidR="00C47276" w:rsidRPr="000A529C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432707E3" w14:textId="63252B7A" w:rsidR="00C47276" w:rsidRPr="003C6227" w:rsidRDefault="004F7628" w:rsidP="00C47276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</w:pPr>
            <w:r>
              <w:t>87</w:t>
            </w:r>
          </w:p>
        </w:tc>
        <w:tc>
          <w:tcPr>
            <w:tcW w:w="360" w:type="dxa"/>
          </w:tcPr>
          <w:p w14:paraId="4B665526" w14:textId="77777777" w:rsidR="00C47276" w:rsidRPr="000A529C" w:rsidRDefault="00C47276" w:rsidP="00C4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FDD69CC" w14:textId="3B699882" w:rsidR="00C47276" w:rsidRDefault="00C47276" w:rsidP="00C47276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ind w:left="-80" w:right="-80"/>
            </w:pPr>
            <w:r w:rsidRPr="006342FA">
              <w:t>347</w:t>
            </w:r>
          </w:p>
        </w:tc>
      </w:tr>
      <w:bookmarkEnd w:id="1"/>
    </w:tbl>
    <w:p w14:paraId="3329BD69" w14:textId="77777777" w:rsidR="00792097" w:rsidRPr="00BB1CB5" w:rsidRDefault="00792097" w:rsidP="00AF72BE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z w:val="22"/>
          <w:szCs w:val="22"/>
        </w:rPr>
      </w:pPr>
    </w:p>
    <w:p w14:paraId="245F619A" w14:textId="675828E6" w:rsidR="002B325F" w:rsidRDefault="004D443D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>Investment</w:t>
      </w:r>
      <w:r w:rsidR="005A284E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in</w:t>
      </w:r>
      <w:r w:rsidR="000D36CE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joint venture</w:t>
      </w:r>
      <w:r w:rsidR="00EC0DF4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</w:p>
    <w:p w14:paraId="0CA453F1" w14:textId="67473176" w:rsidR="009115D3" w:rsidRPr="001D0986" w:rsidRDefault="009115D3" w:rsidP="001D09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1080"/>
        <w:gridCol w:w="270"/>
        <w:gridCol w:w="1080"/>
        <w:gridCol w:w="270"/>
        <w:gridCol w:w="1080"/>
        <w:gridCol w:w="270"/>
        <w:gridCol w:w="1071"/>
      </w:tblGrid>
      <w:tr w:rsidR="000B09A9" w:rsidRPr="009115D3" w14:paraId="5AA9EC19" w14:textId="77777777" w:rsidTr="005F41A8">
        <w:trPr>
          <w:trHeight w:val="80"/>
        </w:trPr>
        <w:tc>
          <w:tcPr>
            <w:tcW w:w="3870" w:type="dxa"/>
          </w:tcPr>
          <w:p w14:paraId="0A232913" w14:textId="77777777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" w:type="dxa"/>
          </w:tcPr>
          <w:p w14:paraId="01EB6A0A" w14:textId="77777777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14:paraId="3F4FB496" w14:textId="77777777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</w:pPr>
            <w:r w:rsidRPr="009115D3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  <w:t>Consolidated</w:t>
            </w:r>
          </w:p>
        </w:tc>
        <w:tc>
          <w:tcPr>
            <w:tcW w:w="270" w:type="dxa"/>
          </w:tcPr>
          <w:p w14:paraId="6FCFA5C0" w14:textId="77777777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421" w:type="dxa"/>
            <w:gridSpan w:val="3"/>
          </w:tcPr>
          <w:p w14:paraId="0C169DA1" w14:textId="77777777" w:rsidR="000B09A9" w:rsidRPr="009115D3" w:rsidRDefault="000B09A9" w:rsidP="00767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8D3E08" w:rsidRPr="009115D3" w14:paraId="48A4EB91" w14:textId="77777777" w:rsidTr="005F41A8">
        <w:trPr>
          <w:trHeight w:val="80"/>
        </w:trPr>
        <w:tc>
          <w:tcPr>
            <w:tcW w:w="3870" w:type="dxa"/>
          </w:tcPr>
          <w:p w14:paraId="43D36747" w14:textId="24F58EF1" w:rsidR="008D3E08" w:rsidRPr="009115D3" w:rsidRDefault="008D3E08" w:rsidP="008D3E0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23000B">
              <w:rPr>
                <w:rFonts w:cs="Times New Roman"/>
                <w:b/>
                <w:bCs/>
                <w:i/>
                <w:iCs/>
                <w:spacing w:val="-8"/>
              </w:rPr>
              <w:t xml:space="preserve">For the </w:t>
            </w:r>
            <w:r>
              <w:rPr>
                <w:rFonts w:cs="Times New Roman"/>
                <w:b/>
                <w:bCs/>
                <w:i/>
                <w:iCs/>
                <w:spacing w:val="-8"/>
              </w:rPr>
              <w:t>three</w:t>
            </w:r>
            <w:r w:rsidRPr="0023000B">
              <w:rPr>
                <w:rFonts w:cs="Times New Roman"/>
                <w:b/>
                <w:bCs/>
                <w:i/>
                <w:iCs/>
                <w:spacing w:val="-8"/>
              </w:rPr>
              <w:t xml:space="preserve">-month period </w:t>
            </w:r>
            <w:r>
              <w:rPr>
                <w:rFonts w:cs="Times New Roman"/>
                <w:b/>
                <w:bCs/>
                <w:i/>
                <w:iCs/>
                <w:spacing w:val="-8"/>
              </w:rPr>
              <w:t>ended</w:t>
            </w:r>
          </w:p>
        </w:tc>
        <w:tc>
          <w:tcPr>
            <w:tcW w:w="270" w:type="dxa"/>
          </w:tcPr>
          <w:p w14:paraId="202DF3B9" w14:textId="77777777" w:rsidR="008D3E08" w:rsidRPr="009115D3" w:rsidRDefault="008D3E08" w:rsidP="008D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</w:pPr>
          </w:p>
        </w:tc>
        <w:tc>
          <w:tcPr>
            <w:tcW w:w="2430" w:type="dxa"/>
            <w:gridSpan w:val="3"/>
          </w:tcPr>
          <w:p w14:paraId="1DEBCD63" w14:textId="77777777" w:rsidR="008D3E08" w:rsidRPr="009115D3" w:rsidRDefault="008D3E08" w:rsidP="008D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7A3305E2" w14:textId="77777777" w:rsidR="008D3E08" w:rsidRPr="009115D3" w:rsidRDefault="008D3E08" w:rsidP="008D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421" w:type="dxa"/>
            <w:gridSpan w:val="3"/>
          </w:tcPr>
          <w:p w14:paraId="1275B4C7" w14:textId="77777777" w:rsidR="008D3E08" w:rsidRPr="009115D3" w:rsidRDefault="008D3E08" w:rsidP="008D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8D3E08" w:rsidRPr="009115D3" w14:paraId="50A60813" w14:textId="77777777" w:rsidTr="005F41A8">
        <w:trPr>
          <w:trHeight w:val="80"/>
        </w:trPr>
        <w:tc>
          <w:tcPr>
            <w:tcW w:w="3870" w:type="dxa"/>
          </w:tcPr>
          <w:p w14:paraId="79EDF922" w14:textId="7C7D9D2F" w:rsidR="008D3E08" w:rsidRPr="009115D3" w:rsidRDefault="008D3E08" w:rsidP="008D3E0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0"/>
              <w:rPr>
                <w:rFonts w:cs="Times New Roman"/>
                <w:b/>
                <w:bCs/>
                <w:i/>
                <w:iCs/>
                <w:spacing w:val="-8"/>
              </w:rPr>
            </w:pPr>
            <w:r>
              <w:rPr>
                <w:rFonts w:cs="Times New Roman"/>
                <w:b/>
                <w:bCs/>
                <w:i/>
                <w:iCs/>
                <w:spacing w:val="-8"/>
              </w:rPr>
              <w:t xml:space="preserve">   31 March</w:t>
            </w:r>
          </w:p>
        </w:tc>
        <w:tc>
          <w:tcPr>
            <w:tcW w:w="270" w:type="dxa"/>
          </w:tcPr>
          <w:p w14:paraId="397B76ED" w14:textId="77777777" w:rsidR="008D3E08" w:rsidRPr="009115D3" w:rsidRDefault="008D3E08" w:rsidP="008D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08E3963" w14:textId="72513C5E" w:rsidR="008D3E08" w:rsidRPr="009115D3" w:rsidRDefault="008D3E08" w:rsidP="008D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2026</w:t>
            </w:r>
          </w:p>
        </w:tc>
        <w:tc>
          <w:tcPr>
            <w:tcW w:w="270" w:type="dxa"/>
          </w:tcPr>
          <w:p w14:paraId="7B3C7C41" w14:textId="77777777" w:rsidR="008D3E08" w:rsidRPr="009115D3" w:rsidRDefault="008D3E08" w:rsidP="008D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A77BC07" w14:textId="3185E31A" w:rsidR="008D3E08" w:rsidRPr="009115D3" w:rsidRDefault="008D3E08" w:rsidP="008D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2025</w:t>
            </w:r>
          </w:p>
        </w:tc>
        <w:tc>
          <w:tcPr>
            <w:tcW w:w="270" w:type="dxa"/>
          </w:tcPr>
          <w:p w14:paraId="3E754078" w14:textId="77777777" w:rsidR="008D3E08" w:rsidRPr="009115D3" w:rsidRDefault="008D3E08" w:rsidP="008D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33712F6" w14:textId="78662725" w:rsidR="008D3E08" w:rsidRPr="009115D3" w:rsidRDefault="008D3E08" w:rsidP="008D3E0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cs="Times New Roman"/>
                <w:spacing w:val="-4"/>
              </w:rPr>
            </w:pPr>
            <w:r>
              <w:rPr>
                <w:rFonts w:cs="Times New Roman"/>
                <w:spacing w:val="-4"/>
              </w:rPr>
              <w:t>2026</w:t>
            </w:r>
          </w:p>
        </w:tc>
        <w:tc>
          <w:tcPr>
            <w:tcW w:w="270" w:type="dxa"/>
          </w:tcPr>
          <w:p w14:paraId="62DF3943" w14:textId="77777777" w:rsidR="008D3E08" w:rsidRPr="009115D3" w:rsidRDefault="008D3E08" w:rsidP="008D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071" w:type="dxa"/>
          </w:tcPr>
          <w:p w14:paraId="28A4ADA3" w14:textId="01F8BA52" w:rsidR="008D3E08" w:rsidRPr="009115D3" w:rsidRDefault="008D3E08" w:rsidP="008D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2025</w:t>
            </w:r>
          </w:p>
        </w:tc>
      </w:tr>
      <w:tr w:rsidR="008D3E08" w:rsidRPr="009115D3" w14:paraId="29502A9D" w14:textId="77777777" w:rsidTr="005F41A8">
        <w:trPr>
          <w:trHeight w:val="80"/>
        </w:trPr>
        <w:tc>
          <w:tcPr>
            <w:tcW w:w="3870" w:type="dxa"/>
          </w:tcPr>
          <w:p w14:paraId="62A3F9D9" w14:textId="77777777" w:rsidR="008D3E08" w:rsidRPr="009115D3" w:rsidRDefault="008D3E08" w:rsidP="008D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7B4D95E" w14:textId="77777777" w:rsidR="008D3E08" w:rsidRPr="009115D3" w:rsidRDefault="008D3E08" w:rsidP="008D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121" w:type="dxa"/>
            <w:gridSpan w:val="7"/>
          </w:tcPr>
          <w:p w14:paraId="0003B555" w14:textId="77777777" w:rsidR="008D3E08" w:rsidRPr="009115D3" w:rsidRDefault="008D3E08" w:rsidP="008D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8D3E08" w:rsidRPr="009115D3" w14:paraId="24BBD0A6" w14:textId="77777777" w:rsidTr="005F41A8">
        <w:trPr>
          <w:trHeight w:val="80"/>
        </w:trPr>
        <w:tc>
          <w:tcPr>
            <w:tcW w:w="3870" w:type="dxa"/>
          </w:tcPr>
          <w:p w14:paraId="037F8D60" w14:textId="77777777" w:rsidR="008D3E08" w:rsidRPr="009115D3" w:rsidRDefault="008D3E08" w:rsidP="008D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F5F4FFD" w14:textId="77777777" w:rsidR="008D3E08" w:rsidRPr="009115D3" w:rsidRDefault="008D3E08" w:rsidP="008D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121" w:type="dxa"/>
            <w:gridSpan w:val="7"/>
          </w:tcPr>
          <w:p w14:paraId="168C7045" w14:textId="77777777" w:rsidR="008D3E08" w:rsidRPr="009115D3" w:rsidRDefault="008D3E08" w:rsidP="008D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8D3E08" w:rsidRPr="0086457B" w14:paraId="6B684FA8" w14:textId="77777777" w:rsidTr="005F41A8">
        <w:trPr>
          <w:trHeight w:val="80"/>
        </w:trPr>
        <w:tc>
          <w:tcPr>
            <w:tcW w:w="3870" w:type="dxa"/>
          </w:tcPr>
          <w:p w14:paraId="54403204" w14:textId="77777777" w:rsidR="008D3E08" w:rsidRPr="009115D3" w:rsidRDefault="008D3E08" w:rsidP="008D3E0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proofErr w:type="gramStart"/>
            <w:r w:rsidRPr="009115D3">
              <w:rPr>
                <w:rFonts w:cs="Times New Roman"/>
              </w:rPr>
              <w:t>At</w:t>
            </w:r>
            <w:proofErr w:type="gramEnd"/>
            <w:r w:rsidRPr="009115D3">
              <w:rPr>
                <w:rFonts w:cs="Times New Roman"/>
              </w:rPr>
              <w:t xml:space="preserve"> 1 January</w:t>
            </w:r>
          </w:p>
        </w:tc>
        <w:tc>
          <w:tcPr>
            <w:tcW w:w="270" w:type="dxa"/>
          </w:tcPr>
          <w:p w14:paraId="3DCBA8C2" w14:textId="77777777" w:rsidR="008D3E08" w:rsidRPr="009115D3" w:rsidRDefault="008D3E08" w:rsidP="008D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915E421" w14:textId="3E25C7CA" w:rsidR="008D3E08" w:rsidRPr="00F62906" w:rsidRDefault="008D3E08" w:rsidP="008D3E0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rFonts w:cstheme="minorBidi"/>
                <w:lang w:val="en-US" w:bidi="th-TH"/>
              </w:rPr>
            </w:pPr>
            <w:r>
              <w:rPr>
                <w:rFonts w:cstheme="minorBidi"/>
                <w:lang w:val="en-US" w:bidi="th-TH"/>
              </w:rPr>
              <w:t>1,098,983</w:t>
            </w:r>
          </w:p>
        </w:tc>
        <w:tc>
          <w:tcPr>
            <w:tcW w:w="270" w:type="dxa"/>
          </w:tcPr>
          <w:p w14:paraId="67DDB508" w14:textId="77777777" w:rsidR="008D3E08" w:rsidRPr="009115D3" w:rsidRDefault="008D3E08" w:rsidP="008D3E0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3F76D517" w14:textId="200E7228" w:rsidR="008D3E08" w:rsidRPr="0086457B" w:rsidRDefault="008D3E08" w:rsidP="008D3E0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275484">
              <w:t>1,102,891</w:t>
            </w:r>
          </w:p>
        </w:tc>
        <w:tc>
          <w:tcPr>
            <w:tcW w:w="270" w:type="dxa"/>
          </w:tcPr>
          <w:p w14:paraId="4CD99D62" w14:textId="77777777" w:rsidR="008D3E08" w:rsidRPr="009115D3" w:rsidRDefault="008D3E08" w:rsidP="008D3E0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5377A41F" w14:textId="1580DD18" w:rsidR="008D3E08" w:rsidRPr="00366AFE" w:rsidRDefault="008D3E08" w:rsidP="008D3E0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80" w:right="-80"/>
              <w:rPr>
                <w:rFonts w:cstheme="minorBidi"/>
                <w:cs/>
                <w:lang w:bidi="th-TH"/>
              </w:rPr>
            </w:pPr>
            <w:r>
              <w:t>936,630</w:t>
            </w:r>
          </w:p>
        </w:tc>
        <w:tc>
          <w:tcPr>
            <w:tcW w:w="270" w:type="dxa"/>
          </w:tcPr>
          <w:p w14:paraId="2FE02C34" w14:textId="77777777" w:rsidR="008D3E08" w:rsidRPr="009115D3" w:rsidRDefault="008D3E08" w:rsidP="008D3E0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71" w:type="dxa"/>
          </w:tcPr>
          <w:p w14:paraId="460C92CB" w14:textId="5DD9C8D8" w:rsidR="008D3E08" w:rsidRPr="0086457B" w:rsidRDefault="008D3E08" w:rsidP="008D3E0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80"/>
            </w:pPr>
            <w:r w:rsidRPr="00275484">
              <w:t>936,630</w:t>
            </w:r>
          </w:p>
        </w:tc>
      </w:tr>
      <w:tr w:rsidR="008D3E08" w:rsidRPr="0086457B" w14:paraId="2897902A" w14:textId="77777777" w:rsidTr="005F41A8">
        <w:trPr>
          <w:trHeight w:val="80"/>
        </w:trPr>
        <w:tc>
          <w:tcPr>
            <w:tcW w:w="3870" w:type="dxa"/>
          </w:tcPr>
          <w:p w14:paraId="1BC4DF0A" w14:textId="1BD3BAE6" w:rsidR="008D3E08" w:rsidRPr="009115D3" w:rsidRDefault="008D3E08" w:rsidP="008D3E08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 w:rsidRPr="007D7734">
              <w:rPr>
                <w:szCs w:val="22"/>
              </w:rPr>
              <w:t>Share of profit</w:t>
            </w:r>
            <w:r>
              <w:rPr>
                <w:szCs w:val="22"/>
              </w:rPr>
              <w:t xml:space="preserve"> </w:t>
            </w:r>
            <w:r w:rsidRPr="007D7734">
              <w:rPr>
                <w:szCs w:val="22"/>
              </w:rPr>
              <w:t xml:space="preserve">of </w:t>
            </w:r>
            <w:r>
              <w:rPr>
                <w:szCs w:val="22"/>
              </w:rPr>
              <w:t>joint ventures</w:t>
            </w:r>
          </w:p>
        </w:tc>
        <w:tc>
          <w:tcPr>
            <w:tcW w:w="270" w:type="dxa"/>
          </w:tcPr>
          <w:p w14:paraId="6AAD319C" w14:textId="77777777" w:rsidR="008D3E08" w:rsidRPr="009115D3" w:rsidRDefault="008D3E08" w:rsidP="008D3E0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  <w:tab w:val="left" w:pos="2880"/>
              </w:tabs>
              <w:spacing w:line="240" w:lineRule="atLeast"/>
              <w:ind w:left="-135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1155299B" w14:textId="296855B1" w:rsidR="008D3E08" w:rsidRPr="00420E72" w:rsidRDefault="008D3E08" w:rsidP="008D3E0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0B29E36C" w14:textId="77777777" w:rsidR="008D3E08" w:rsidRPr="009115D3" w:rsidRDefault="008D3E08" w:rsidP="008D3E0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61065DFB" w14:textId="77777777" w:rsidR="008D3E08" w:rsidRPr="005F41A8" w:rsidRDefault="008D3E08" w:rsidP="008D3E0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lang w:val="en-US"/>
              </w:rPr>
            </w:pPr>
          </w:p>
        </w:tc>
        <w:tc>
          <w:tcPr>
            <w:tcW w:w="270" w:type="dxa"/>
          </w:tcPr>
          <w:p w14:paraId="4C50456B" w14:textId="77777777" w:rsidR="008D3E08" w:rsidRPr="009115D3" w:rsidRDefault="008D3E08" w:rsidP="008D3E0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3E83EE8A" w14:textId="22AC42DE" w:rsidR="008D3E08" w:rsidRPr="0086457B" w:rsidRDefault="008D3E08" w:rsidP="008D3E0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666307B6" w14:textId="77777777" w:rsidR="008D3E08" w:rsidRPr="009115D3" w:rsidRDefault="008D3E08" w:rsidP="008D3E0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71" w:type="dxa"/>
          </w:tcPr>
          <w:p w14:paraId="002BBA52" w14:textId="77777777" w:rsidR="008D3E08" w:rsidRPr="0086457B" w:rsidRDefault="008D3E08" w:rsidP="008D3E0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80" w:right="-80"/>
            </w:pPr>
          </w:p>
        </w:tc>
      </w:tr>
      <w:tr w:rsidR="008D3E08" w:rsidRPr="0086457B" w14:paraId="70A561E3" w14:textId="77777777" w:rsidTr="005F41A8">
        <w:trPr>
          <w:trHeight w:val="80"/>
        </w:trPr>
        <w:tc>
          <w:tcPr>
            <w:tcW w:w="3870" w:type="dxa"/>
          </w:tcPr>
          <w:p w14:paraId="598273D3" w14:textId="77777777" w:rsidR="008D3E08" w:rsidRDefault="008D3E08" w:rsidP="008D3E08">
            <w:pPr>
              <w:pStyle w:val="acctfourfigures"/>
              <w:tabs>
                <w:tab w:val="clear" w:pos="765"/>
              </w:tabs>
              <w:spacing w:line="240" w:lineRule="atLeast"/>
              <w:ind w:left="340" w:right="-290" w:hanging="340"/>
              <w:rPr>
                <w:szCs w:val="22"/>
              </w:rPr>
            </w:pPr>
            <w:r>
              <w:rPr>
                <w:szCs w:val="22"/>
              </w:rPr>
              <w:t xml:space="preserve">   accounted for</w:t>
            </w:r>
            <w:r w:rsidRPr="00CC5F6B">
              <w:rPr>
                <w:szCs w:val="22"/>
              </w:rPr>
              <w:t xml:space="preserve"> using equity method</w:t>
            </w:r>
          </w:p>
        </w:tc>
        <w:tc>
          <w:tcPr>
            <w:tcW w:w="270" w:type="dxa"/>
          </w:tcPr>
          <w:p w14:paraId="7CA24256" w14:textId="77777777" w:rsidR="008D3E08" w:rsidRPr="009115D3" w:rsidRDefault="008D3E08" w:rsidP="008D3E0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  <w:tab w:val="left" w:pos="2880"/>
              </w:tabs>
              <w:spacing w:line="240" w:lineRule="atLeast"/>
              <w:ind w:left="-135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77D7D187" w14:textId="61B2F4DB" w:rsidR="008D3E08" w:rsidRPr="0014789B" w:rsidRDefault="008D3E08" w:rsidP="008D3E0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3B67D6">
              <w:t>2,862</w:t>
            </w:r>
          </w:p>
        </w:tc>
        <w:tc>
          <w:tcPr>
            <w:tcW w:w="270" w:type="dxa"/>
          </w:tcPr>
          <w:p w14:paraId="2D8E24A6" w14:textId="77777777" w:rsidR="008D3E08" w:rsidRPr="009115D3" w:rsidRDefault="008D3E08" w:rsidP="008D3E0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4120D0D7" w14:textId="653E1E54" w:rsidR="008D3E08" w:rsidRPr="00420E72" w:rsidRDefault="008D3E08" w:rsidP="008D3E0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>
              <w:t>3,799</w:t>
            </w:r>
          </w:p>
        </w:tc>
        <w:tc>
          <w:tcPr>
            <w:tcW w:w="270" w:type="dxa"/>
          </w:tcPr>
          <w:p w14:paraId="22F8AE76" w14:textId="77777777" w:rsidR="008D3E08" w:rsidRPr="009115D3" w:rsidRDefault="008D3E08" w:rsidP="008D3E0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39499CFD" w14:textId="1631C594" w:rsidR="008D3E08" w:rsidRPr="00F20B38" w:rsidRDefault="008D3E08" w:rsidP="008D3E08">
            <w:pPr>
              <w:pStyle w:val="acctfourfigures"/>
              <w:tabs>
                <w:tab w:val="clear" w:pos="765"/>
                <w:tab w:val="decimal" w:pos="858"/>
              </w:tabs>
              <w:spacing w:line="240" w:lineRule="auto"/>
              <w:ind w:left="-80" w:right="-80"/>
              <w:rPr>
                <w:rFonts w:cs="Angsana New"/>
                <w:lang w:val="en-US" w:bidi="th-TH"/>
              </w:rPr>
            </w:pPr>
            <w:r>
              <w:rPr>
                <w:rFonts w:cs="Angsana New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818719F" w14:textId="77777777" w:rsidR="008D3E08" w:rsidRPr="009115D3" w:rsidRDefault="008D3E08" w:rsidP="008D3E0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71" w:type="dxa"/>
          </w:tcPr>
          <w:p w14:paraId="3CCBC730" w14:textId="06FAEB67" w:rsidR="008D3E08" w:rsidRPr="0086457B" w:rsidRDefault="008D3E08" w:rsidP="008D3E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0" w:right="-80"/>
            </w:pPr>
            <w:r>
              <w:rPr>
                <w:rFonts w:cs="Angsana New"/>
                <w:lang w:val="en-US" w:bidi="th-TH"/>
              </w:rPr>
              <w:t>-</w:t>
            </w:r>
          </w:p>
        </w:tc>
      </w:tr>
      <w:tr w:rsidR="008D3E08" w:rsidRPr="0086457B" w14:paraId="4453343C" w14:textId="77777777" w:rsidTr="00F80127">
        <w:trPr>
          <w:trHeight w:val="80"/>
        </w:trPr>
        <w:tc>
          <w:tcPr>
            <w:tcW w:w="3870" w:type="dxa"/>
          </w:tcPr>
          <w:p w14:paraId="4C0AA870" w14:textId="69D5DEF6" w:rsidR="008D3E08" w:rsidRDefault="008D3E08" w:rsidP="008D3E08">
            <w:pPr>
              <w:pStyle w:val="acctfourfigures"/>
              <w:tabs>
                <w:tab w:val="clear" w:pos="765"/>
              </w:tabs>
              <w:spacing w:line="240" w:lineRule="atLeast"/>
              <w:ind w:right="-290"/>
              <w:rPr>
                <w:szCs w:val="22"/>
              </w:rPr>
            </w:pPr>
            <w:r w:rsidRPr="00FA0CCB">
              <w:rPr>
                <w:szCs w:val="22"/>
              </w:rPr>
              <w:t>Impairment loss</w:t>
            </w:r>
          </w:p>
        </w:tc>
        <w:tc>
          <w:tcPr>
            <w:tcW w:w="270" w:type="dxa"/>
          </w:tcPr>
          <w:p w14:paraId="4FECB491" w14:textId="77777777" w:rsidR="008D3E08" w:rsidRPr="009115D3" w:rsidRDefault="008D3E08" w:rsidP="008D3E0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  <w:tab w:val="left" w:pos="2880"/>
              </w:tabs>
              <w:spacing w:line="240" w:lineRule="atLeast"/>
              <w:ind w:left="-135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46D7FD63" w14:textId="08D5F948" w:rsidR="008D3E08" w:rsidRPr="0014789B" w:rsidRDefault="008D3E08" w:rsidP="008D3E0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>
              <w:t>-</w:t>
            </w:r>
          </w:p>
        </w:tc>
        <w:tc>
          <w:tcPr>
            <w:tcW w:w="270" w:type="dxa"/>
          </w:tcPr>
          <w:p w14:paraId="67208937" w14:textId="77777777" w:rsidR="008D3E08" w:rsidRPr="009115D3" w:rsidRDefault="008D3E08" w:rsidP="008D3E0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663D0368" w14:textId="1BA17F7C" w:rsidR="008D3E08" w:rsidRDefault="008D3E08" w:rsidP="008D3E0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>
              <w:t>-</w:t>
            </w:r>
          </w:p>
        </w:tc>
        <w:tc>
          <w:tcPr>
            <w:tcW w:w="270" w:type="dxa"/>
          </w:tcPr>
          <w:p w14:paraId="4DB8935C" w14:textId="77777777" w:rsidR="008D3E08" w:rsidRPr="009115D3" w:rsidRDefault="008D3E08" w:rsidP="008D3E0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80" w:type="dxa"/>
          </w:tcPr>
          <w:p w14:paraId="3CF9FD73" w14:textId="3E9674DB" w:rsidR="008D3E08" w:rsidRPr="00F20B38" w:rsidRDefault="008D3E08" w:rsidP="008D3E0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rFonts w:cs="Angsana New"/>
                <w:lang w:val="en-US" w:bidi="th-TH"/>
              </w:rPr>
            </w:pPr>
            <w:r>
              <w:rPr>
                <w:rFonts w:cs="Angsana New"/>
                <w:lang w:val="en-US" w:bidi="th-TH"/>
              </w:rPr>
              <w:t>(17,739)</w:t>
            </w:r>
          </w:p>
        </w:tc>
        <w:tc>
          <w:tcPr>
            <w:tcW w:w="270" w:type="dxa"/>
          </w:tcPr>
          <w:p w14:paraId="5D7CF420" w14:textId="77777777" w:rsidR="008D3E08" w:rsidRPr="009115D3" w:rsidRDefault="008D3E08" w:rsidP="008D3E0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071" w:type="dxa"/>
          </w:tcPr>
          <w:p w14:paraId="1DAE572E" w14:textId="1DA46635" w:rsidR="008D3E08" w:rsidRDefault="008D3E08" w:rsidP="008D3E0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80" w:right="-80"/>
              <w:rPr>
                <w:rFonts w:cs="Angsana New"/>
                <w:lang w:val="en-US" w:bidi="th-TH"/>
              </w:rPr>
            </w:pPr>
            <w:r>
              <w:rPr>
                <w:rFonts w:cs="Angsana New"/>
                <w:lang w:val="en-US" w:bidi="th-TH"/>
              </w:rPr>
              <w:t>-</w:t>
            </w:r>
          </w:p>
        </w:tc>
      </w:tr>
      <w:tr w:rsidR="008D3E08" w:rsidRPr="0086457B" w14:paraId="0EB1D331" w14:textId="77777777" w:rsidTr="00F80127">
        <w:trPr>
          <w:trHeight w:val="80"/>
        </w:trPr>
        <w:tc>
          <w:tcPr>
            <w:tcW w:w="3870" w:type="dxa"/>
          </w:tcPr>
          <w:p w14:paraId="5CC3E943" w14:textId="186AB2CF" w:rsidR="008D3E08" w:rsidRPr="009115D3" w:rsidRDefault="008D3E08" w:rsidP="008D3E0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cs/>
              </w:rPr>
            </w:pPr>
            <w:proofErr w:type="gramStart"/>
            <w:r w:rsidRPr="009115D3">
              <w:rPr>
                <w:rFonts w:cs="Times New Roman"/>
                <w:b/>
                <w:bCs/>
              </w:rPr>
              <w:t>At</w:t>
            </w:r>
            <w:proofErr w:type="gramEnd"/>
            <w:r w:rsidRPr="009115D3">
              <w:rPr>
                <w:rFonts w:cs="Times New Roman"/>
                <w:b/>
                <w:bCs/>
              </w:rPr>
              <w:t xml:space="preserve"> </w:t>
            </w:r>
            <w:r>
              <w:rPr>
                <w:rFonts w:cs="Times New Roman"/>
                <w:b/>
                <w:bCs/>
              </w:rPr>
              <w:t>31 March</w:t>
            </w:r>
          </w:p>
        </w:tc>
        <w:tc>
          <w:tcPr>
            <w:tcW w:w="270" w:type="dxa"/>
          </w:tcPr>
          <w:p w14:paraId="62D8A38D" w14:textId="77777777" w:rsidR="008D3E08" w:rsidRPr="009115D3" w:rsidRDefault="008D3E08" w:rsidP="008D3E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074DDD" w14:textId="4C2CF0EE" w:rsidR="008D3E08" w:rsidRPr="00420E72" w:rsidRDefault="008D3E08" w:rsidP="008D3E0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>
              <w:rPr>
                <w:b/>
                <w:bCs/>
              </w:rPr>
              <w:t>1,101,845</w:t>
            </w:r>
          </w:p>
        </w:tc>
        <w:tc>
          <w:tcPr>
            <w:tcW w:w="270" w:type="dxa"/>
          </w:tcPr>
          <w:p w14:paraId="2F42D181" w14:textId="77777777" w:rsidR="008D3E08" w:rsidRPr="00420E72" w:rsidRDefault="008D3E08" w:rsidP="008D3E0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16C20E0" w14:textId="1B1E6664" w:rsidR="008D3E08" w:rsidRPr="0086457B" w:rsidRDefault="008D3E08" w:rsidP="008D3E0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>
              <w:rPr>
                <w:b/>
                <w:bCs/>
              </w:rPr>
              <w:t>1,106,690</w:t>
            </w:r>
          </w:p>
        </w:tc>
        <w:tc>
          <w:tcPr>
            <w:tcW w:w="270" w:type="dxa"/>
          </w:tcPr>
          <w:p w14:paraId="1C35F124" w14:textId="77777777" w:rsidR="008D3E08" w:rsidRPr="00420E72" w:rsidRDefault="008D3E08" w:rsidP="008D3E0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70BBA8" w14:textId="33232AB5" w:rsidR="008D3E08" w:rsidRPr="00F20B38" w:rsidRDefault="008D3E08" w:rsidP="008D3E0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80" w:right="-80"/>
              <w:rPr>
                <w:rFonts w:cstheme="minorBidi"/>
                <w:b/>
                <w:bCs/>
                <w:lang w:bidi="th-TH"/>
              </w:rPr>
            </w:pPr>
            <w:r>
              <w:rPr>
                <w:rFonts w:cstheme="minorBidi"/>
                <w:b/>
                <w:bCs/>
                <w:lang w:bidi="th-TH"/>
              </w:rPr>
              <w:t>918,891</w:t>
            </w:r>
          </w:p>
        </w:tc>
        <w:tc>
          <w:tcPr>
            <w:tcW w:w="270" w:type="dxa"/>
          </w:tcPr>
          <w:p w14:paraId="6BDC041B" w14:textId="77777777" w:rsidR="008D3E08" w:rsidRPr="00420E72" w:rsidRDefault="008D3E08" w:rsidP="008D3E0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7296651C" w14:textId="0365F181" w:rsidR="008D3E08" w:rsidRPr="00E74177" w:rsidRDefault="008D3E08" w:rsidP="008D3E0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2462D0">
              <w:rPr>
                <w:rFonts w:cstheme="minorBidi"/>
                <w:b/>
                <w:bCs/>
                <w:lang w:bidi="th-TH"/>
              </w:rPr>
              <w:t>9</w:t>
            </w:r>
            <w:r>
              <w:rPr>
                <w:rFonts w:cstheme="minorBidi"/>
                <w:b/>
                <w:bCs/>
                <w:lang w:bidi="th-TH"/>
              </w:rPr>
              <w:t>36</w:t>
            </w:r>
            <w:r w:rsidRPr="002462D0">
              <w:rPr>
                <w:rFonts w:cstheme="minorBidi"/>
                <w:b/>
                <w:bCs/>
                <w:lang w:bidi="th-TH"/>
              </w:rPr>
              <w:t>,630</w:t>
            </w:r>
          </w:p>
        </w:tc>
      </w:tr>
    </w:tbl>
    <w:p w14:paraId="7FE7C2C3" w14:textId="77777777" w:rsidR="00EA0FD1" w:rsidRDefault="00EA0FD1" w:rsidP="00852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/>
          <w:sz w:val="22"/>
          <w:szCs w:val="22"/>
        </w:rPr>
      </w:pPr>
    </w:p>
    <w:p w14:paraId="04936D29" w14:textId="792C5235" w:rsidR="00EA0FD1" w:rsidRPr="00F632C2" w:rsidRDefault="008C2504" w:rsidP="008023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Times New Roman" w:hAnsi="Times New Roman" w:cs="Times New Roman"/>
          <w:sz w:val="22"/>
          <w:szCs w:val="22"/>
          <w:lang w:val="en-GB" w:bidi="ar-SA"/>
        </w:rPr>
      </w:pPr>
      <w:r w:rsidRPr="008C2504">
        <w:rPr>
          <w:rFonts w:ascii="Times New Roman" w:hAnsi="Times New Roman" w:cs="Times New Roman"/>
          <w:spacing w:val="-6"/>
          <w:sz w:val="22"/>
          <w:szCs w:val="22"/>
          <w:lang w:bidi="ar-SA"/>
        </w:rPr>
        <w:t>During the period, management performed an impairment assessment of the investment in R E N Korat Energy</w:t>
      </w:r>
      <w:r w:rsidRPr="008C2504">
        <w:rPr>
          <w:rFonts w:ascii="Times New Roman" w:hAnsi="Times New Roman" w:cs="Times New Roman"/>
          <w:sz w:val="22"/>
          <w:szCs w:val="22"/>
          <w:lang w:bidi="ar-SA"/>
        </w:rPr>
        <w:t xml:space="preserve"> Company Limited (“REN”) due to continuous operating losses and certain restrictions on its operations. The assessment was conducted by comparing the recoverable amount, </w:t>
      </w:r>
      <w:proofErr w:type="gramStart"/>
      <w:r w:rsidRPr="008C2504">
        <w:rPr>
          <w:rFonts w:ascii="Times New Roman" w:hAnsi="Times New Roman" w:cs="Times New Roman"/>
          <w:sz w:val="22"/>
          <w:szCs w:val="22"/>
          <w:lang w:bidi="ar-SA"/>
        </w:rPr>
        <w:t>determined</w:t>
      </w:r>
      <w:proofErr w:type="gramEnd"/>
      <w:r w:rsidRPr="008C2504">
        <w:rPr>
          <w:rFonts w:ascii="Times New Roman" w:hAnsi="Times New Roman" w:cs="Times New Roman"/>
          <w:sz w:val="22"/>
          <w:szCs w:val="22"/>
          <w:lang w:bidi="ar-SA"/>
        </w:rPr>
        <w:t xml:space="preserve"> using the discounted cash flow method, with the carrying amount of the investment. As a result, the Company </w:t>
      </w:r>
      <w:proofErr w:type="spellStart"/>
      <w:r w:rsidRPr="008C2504">
        <w:rPr>
          <w:rFonts w:ascii="Times New Roman" w:hAnsi="Times New Roman" w:cs="Times New Roman"/>
          <w:sz w:val="22"/>
          <w:szCs w:val="22"/>
          <w:lang w:bidi="ar-SA"/>
        </w:rPr>
        <w:t>recognised</w:t>
      </w:r>
      <w:proofErr w:type="spellEnd"/>
      <w:r w:rsidRPr="008C2504">
        <w:rPr>
          <w:rFonts w:ascii="Times New Roman" w:hAnsi="Times New Roman" w:cs="Times New Roman"/>
          <w:sz w:val="22"/>
          <w:szCs w:val="22"/>
          <w:lang w:bidi="ar-SA"/>
        </w:rPr>
        <w:t xml:space="preserve"> an impairment loss on the investment in REN amounting to Baht 17.7 million in the separate financial statements for the three</w:t>
      </w:r>
      <w:r>
        <w:rPr>
          <w:rFonts w:ascii="Times New Roman" w:hAnsi="Times New Roman"/>
          <w:sz w:val="22"/>
          <w:szCs w:val="28"/>
        </w:rPr>
        <w:t>-</w:t>
      </w:r>
      <w:r w:rsidRPr="008C2504">
        <w:rPr>
          <w:rFonts w:ascii="Times New Roman" w:hAnsi="Times New Roman" w:cs="Times New Roman"/>
          <w:sz w:val="22"/>
          <w:szCs w:val="22"/>
          <w:lang w:bidi="ar-SA"/>
        </w:rPr>
        <w:t>month period ended 31 March 2026.</w:t>
      </w:r>
    </w:p>
    <w:p w14:paraId="3910FF52" w14:textId="27B4D16E" w:rsidR="00BB1CB5" w:rsidRDefault="00BB1C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br w:type="page"/>
      </w:r>
    </w:p>
    <w:p w14:paraId="22E20907" w14:textId="721922E5" w:rsidR="005450D5" w:rsidRPr="00BB79F5" w:rsidRDefault="005450D5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 xml:space="preserve">Property, plant and </w:t>
      </w:r>
      <w:r w:rsidRPr="000D2C2C">
        <w:rPr>
          <w:rFonts w:ascii="Times New Roman" w:hAnsi="Times New Roman"/>
          <w:i w:val="0"/>
          <w:iCs w:val="0"/>
          <w:sz w:val="24"/>
          <w:szCs w:val="24"/>
          <w:u w:val="none"/>
        </w:rPr>
        <w:t>equip</w:t>
      </w:r>
      <w:r w:rsidRPr="00806582">
        <w:rPr>
          <w:rFonts w:ascii="Times New Roman" w:hAnsi="Times New Roman"/>
          <w:i w:val="0"/>
          <w:iCs w:val="0"/>
          <w:sz w:val="24"/>
          <w:szCs w:val="24"/>
          <w:u w:val="none"/>
        </w:rPr>
        <w:t>ment</w:t>
      </w:r>
    </w:p>
    <w:p w14:paraId="54810910" w14:textId="70F4C3BD" w:rsidR="004E63B8" w:rsidRDefault="004E63B8" w:rsidP="004E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tbl>
      <w:tblPr>
        <w:tblW w:w="927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80"/>
        <w:gridCol w:w="3512"/>
      </w:tblGrid>
      <w:tr w:rsidR="00DE4B83" w:rsidRPr="002F20C7" w14:paraId="37667DA9" w14:textId="77777777" w:rsidTr="002C5977">
        <w:trPr>
          <w:cantSplit/>
        </w:trPr>
        <w:tc>
          <w:tcPr>
            <w:tcW w:w="5580" w:type="dxa"/>
          </w:tcPr>
          <w:p w14:paraId="08228A1D" w14:textId="77777777" w:rsidR="00DE4B83" w:rsidRPr="002F20C7" w:rsidRDefault="00DE4B83" w:rsidP="00DE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" w:type="dxa"/>
          </w:tcPr>
          <w:p w14:paraId="29B91AE9" w14:textId="77777777" w:rsidR="00DE4B83" w:rsidRPr="002F20C7" w:rsidRDefault="00DE4B83" w:rsidP="00DE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2" w:type="dxa"/>
          </w:tcPr>
          <w:p w14:paraId="1A1F21F5" w14:textId="78B46E69" w:rsidR="00DE4B83" w:rsidRPr="002F20C7" w:rsidRDefault="00DE4B83" w:rsidP="008A0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42C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</w:p>
        </w:tc>
      </w:tr>
      <w:tr w:rsidR="00DE4B83" w:rsidRPr="002F20C7" w14:paraId="3C3961EC" w14:textId="77777777" w:rsidTr="002C5977">
        <w:trPr>
          <w:cantSplit/>
        </w:trPr>
        <w:tc>
          <w:tcPr>
            <w:tcW w:w="5580" w:type="dxa"/>
          </w:tcPr>
          <w:p w14:paraId="435296DA" w14:textId="497F65FD" w:rsidR="00DE4B83" w:rsidRPr="00DD3F5C" w:rsidRDefault="00DE4B83" w:rsidP="00DE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2F20C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For the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three</w:t>
            </w:r>
            <w:r w:rsidRPr="002F20C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-month period ended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31 March 2026</w:t>
            </w:r>
          </w:p>
        </w:tc>
        <w:tc>
          <w:tcPr>
            <w:tcW w:w="180" w:type="dxa"/>
          </w:tcPr>
          <w:p w14:paraId="60D17EF8" w14:textId="77777777" w:rsidR="00DE4B83" w:rsidRPr="002F20C7" w:rsidRDefault="00DE4B83" w:rsidP="00DE4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2" w:type="dxa"/>
          </w:tcPr>
          <w:p w14:paraId="7A196B61" w14:textId="45D70C21" w:rsidR="00DE4B83" w:rsidRPr="002F20C7" w:rsidRDefault="00DE4B83" w:rsidP="008A0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Separate </w:t>
            </w: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</w:p>
        </w:tc>
      </w:tr>
      <w:tr w:rsidR="00DE4B83" w:rsidRPr="002F20C7" w14:paraId="1B124190" w14:textId="77777777" w:rsidTr="002C5977">
        <w:trPr>
          <w:cantSplit/>
        </w:trPr>
        <w:tc>
          <w:tcPr>
            <w:tcW w:w="5580" w:type="dxa"/>
          </w:tcPr>
          <w:p w14:paraId="1A4F1C14" w14:textId="77777777" w:rsidR="00DE4B83" w:rsidRPr="002F20C7" w:rsidRDefault="00DE4B83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80" w:type="dxa"/>
          </w:tcPr>
          <w:p w14:paraId="71B5D9E5" w14:textId="3E9199C3" w:rsidR="00DE4B83" w:rsidRPr="0072078C" w:rsidRDefault="00DE4B83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3512" w:type="dxa"/>
          </w:tcPr>
          <w:p w14:paraId="6D9F8084" w14:textId="70350F1C" w:rsidR="00DE4B83" w:rsidRPr="0072078C" w:rsidRDefault="00DE4B83" w:rsidP="008A0D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72078C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2C5977" w:rsidRPr="002F20C7" w14:paraId="782D8C5F" w14:textId="77777777" w:rsidTr="002C5977">
        <w:trPr>
          <w:cantSplit/>
        </w:trPr>
        <w:tc>
          <w:tcPr>
            <w:tcW w:w="5580" w:type="dxa"/>
          </w:tcPr>
          <w:p w14:paraId="017764B2" w14:textId="77777777" w:rsidR="002C5977" w:rsidRPr="002F20C7" w:rsidRDefault="002C597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" w:type="dxa"/>
          </w:tcPr>
          <w:p w14:paraId="5C5EA11B" w14:textId="77777777" w:rsidR="002C5977" w:rsidRPr="002F20C7" w:rsidRDefault="002C597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2" w:type="dxa"/>
          </w:tcPr>
          <w:p w14:paraId="35577B9A" w14:textId="77777777" w:rsidR="002C5977" w:rsidRPr="008A0D01" w:rsidRDefault="002C5977" w:rsidP="008A0D01">
            <w:pPr>
              <w:pStyle w:val="acctfourfigures"/>
              <w:tabs>
                <w:tab w:val="clear" w:pos="765"/>
                <w:tab w:val="decimal" w:pos="1813"/>
              </w:tabs>
              <w:spacing w:line="240" w:lineRule="auto"/>
              <w:ind w:left="-80"/>
              <w:jc w:val="right"/>
              <w:rPr>
                <w:szCs w:val="22"/>
              </w:rPr>
            </w:pPr>
          </w:p>
        </w:tc>
      </w:tr>
      <w:tr w:rsidR="00DE4B83" w:rsidRPr="002F20C7" w14:paraId="4B05BF06" w14:textId="77777777" w:rsidTr="002C5977">
        <w:trPr>
          <w:cantSplit/>
        </w:trPr>
        <w:tc>
          <w:tcPr>
            <w:tcW w:w="5580" w:type="dxa"/>
          </w:tcPr>
          <w:p w14:paraId="44CACC42" w14:textId="77777777" w:rsidR="00DE4B83" w:rsidRPr="002F20C7" w:rsidRDefault="00DE4B83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F20C7">
              <w:rPr>
                <w:rFonts w:ascii="Times New Roman" w:hAnsi="Times New Roman" w:cs="Times New Roman"/>
                <w:sz w:val="22"/>
                <w:szCs w:val="22"/>
              </w:rPr>
              <w:t>Acquisitions and transfer in - at cost</w:t>
            </w:r>
          </w:p>
        </w:tc>
        <w:tc>
          <w:tcPr>
            <w:tcW w:w="180" w:type="dxa"/>
          </w:tcPr>
          <w:p w14:paraId="5C6BAA0F" w14:textId="77777777" w:rsidR="00DE4B83" w:rsidRPr="002F20C7" w:rsidRDefault="00DE4B83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2" w:type="dxa"/>
          </w:tcPr>
          <w:p w14:paraId="7C1EF764" w14:textId="236ADEA1" w:rsidR="00DE4B83" w:rsidRPr="00A01AFF" w:rsidRDefault="008A0D01" w:rsidP="002A4625">
            <w:pPr>
              <w:pStyle w:val="acctfourfigures"/>
              <w:tabs>
                <w:tab w:val="clear" w:pos="765"/>
                <w:tab w:val="decimal" w:pos="1813"/>
              </w:tabs>
              <w:spacing w:line="240" w:lineRule="auto"/>
              <w:ind w:left="-80" w:right="102"/>
              <w:jc w:val="right"/>
              <w:rPr>
                <w:szCs w:val="22"/>
              </w:rPr>
            </w:pPr>
            <w:r w:rsidRPr="008A0D01">
              <w:rPr>
                <w:szCs w:val="22"/>
              </w:rPr>
              <w:t>24,969</w:t>
            </w:r>
          </w:p>
        </w:tc>
      </w:tr>
      <w:tr w:rsidR="00DE4B83" w:rsidRPr="002F20C7" w14:paraId="1971B7ED" w14:textId="77777777" w:rsidTr="002C5977">
        <w:trPr>
          <w:cantSplit/>
        </w:trPr>
        <w:tc>
          <w:tcPr>
            <w:tcW w:w="5580" w:type="dxa"/>
          </w:tcPr>
          <w:p w14:paraId="367E2139" w14:textId="77777777" w:rsidR="00DE4B83" w:rsidRPr="002F20C7" w:rsidRDefault="00DE4B83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2F20C7">
              <w:rPr>
                <w:rFonts w:ascii="Times New Roman" w:hAnsi="Times New Roman" w:cs="Times New Roman"/>
                <w:sz w:val="22"/>
                <w:szCs w:val="22"/>
              </w:rPr>
              <w:t>Disposals and transfer out - net book value</w:t>
            </w:r>
          </w:p>
        </w:tc>
        <w:tc>
          <w:tcPr>
            <w:tcW w:w="180" w:type="dxa"/>
          </w:tcPr>
          <w:p w14:paraId="100F7AA9" w14:textId="77777777" w:rsidR="00DE4B83" w:rsidRPr="002F20C7" w:rsidRDefault="00DE4B83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12" w:type="dxa"/>
          </w:tcPr>
          <w:p w14:paraId="3BF74DD5" w14:textId="7251CFFB" w:rsidR="00DE4B83" w:rsidRPr="00A01AFF" w:rsidRDefault="008A0D01" w:rsidP="002A4625">
            <w:pPr>
              <w:pStyle w:val="acctfourfigures"/>
              <w:tabs>
                <w:tab w:val="clear" w:pos="765"/>
                <w:tab w:val="left" w:pos="1985"/>
                <w:tab w:val="left" w:pos="2517"/>
              </w:tabs>
              <w:spacing w:line="240" w:lineRule="auto"/>
              <w:ind w:left="-80" w:right="12"/>
              <w:jc w:val="right"/>
              <w:rPr>
                <w:szCs w:val="22"/>
                <w:cs/>
              </w:rPr>
            </w:pPr>
            <w:r w:rsidRPr="008A0D01">
              <w:rPr>
                <w:szCs w:val="22"/>
              </w:rPr>
              <w:t>(26)</w:t>
            </w:r>
          </w:p>
        </w:tc>
      </w:tr>
    </w:tbl>
    <w:p w14:paraId="14E09E38" w14:textId="77777777" w:rsidR="007E5102" w:rsidRDefault="007E5102" w:rsidP="004E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1AD7C950" w14:textId="168EEE78" w:rsidR="009E4A4A" w:rsidRPr="00C0297A" w:rsidRDefault="005F700F" w:rsidP="00165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0"/>
          <w:cs/>
        </w:rPr>
      </w:pPr>
      <w:r w:rsidRPr="00BF31CD">
        <w:rPr>
          <w:rFonts w:ascii="Times New Roman" w:hAnsi="Times New Roman"/>
          <w:sz w:val="22"/>
          <w:szCs w:val="22"/>
        </w:rPr>
        <w:t xml:space="preserve">The Company mortgaged certain plots of land </w:t>
      </w:r>
      <w:r w:rsidR="00F26A5F" w:rsidRPr="00BF31CD">
        <w:rPr>
          <w:rFonts w:ascii="Times New Roman" w:hAnsi="Times New Roman"/>
          <w:sz w:val="22"/>
          <w:szCs w:val="22"/>
        </w:rPr>
        <w:t xml:space="preserve">and land available for sales </w:t>
      </w:r>
      <w:r w:rsidRPr="00BF31CD">
        <w:rPr>
          <w:rFonts w:ascii="Times New Roman" w:hAnsi="Times New Roman"/>
          <w:sz w:val="22"/>
          <w:szCs w:val="22"/>
        </w:rPr>
        <w:t>including the water production for industry system, water treatment system, machinery and equipment</w:t>
      </w:r>
      <w:proofErr w:type="gramStart"/>
      <w:r w:rsidRPr="00BF31CD">
        <w:rPr>
          <w:rFonts w:ascii="Times New Roman" w:hAnsi="Times New Roman"/>
          <w:sz w:val="22"/>
          <w:szCs w:val="22"/>
        </w:rPr>
        <w:t>, land</w:t>
      </w:r>
      <w:proofErr w:type="gramEnd"/>
      <w:r w:rsidRPr="00BF31CD">
        <w:rPr>
          <w:rFonts w:ascii="Times New Roman" w:hAnsi="Times New Roman"/>
          <w:sz w:val="22"/>
          <w:szCs w:val="22"/>
        </w:rPr>
        <w:t xml:space="preserve"> used for</w:t>
      </w:r>
      <w:r>
        <w:rPr>
          <w:rFonts w:ascii="Times New Roman" w:hAnsi="Times New Roman"/>
          <w:sz w:val="22"/>
          <w:szCs w:val="22"/>
        </w:rPr>
        <w:t xml:space="preserve"> public utilities </w:t>
      </w:r>
      <w:r w:rsidRPr="000706AF">
        <w:rPr>
          <w:rFonts w:ascii="Times New Roman" w:hAnsi="Times New Roman"/>
          <w:sz w:val="22"/>
          <w:szCs w:val="22"/>
        </w:rPr>
        <w:t xml:space="preserve">to secure credit facilities from certain </w:t>
      </w:r>
      <w:r w:rsidR="00C904DD">
        <w:rPr>
          <w:rFonts w:ascii="Times New Roman" w:hAnsi="Times New Roman"/>
          <w:sz w:val="22"/>
          <w:szCs w:val="22"/>
        </w:rPr>
        <w:t xml:space="preserve">local </w:t>
      </w:r>
      <w:r w:rsidRPr="000706AF">
        <w:rPr>
          <w:rFonts w:ascii="Times New Roman" w:hAnsi="Times New Roman"/>
          <w:sz w:val="22"/>
          <w:szCs w:val="22"/>
        </w:rPr>
        <w:t>financial institutions</w:t>
      </w:r>
      <w:r>
        <w:rPr>
          <w:rFonts w:ascii="Times New Roman" w:hAnsi="Times New Roman"/>
          <w:sz w:val="22"/>
          <w:szCs w:val="22"/>
        </w:rPr>
        <w:t>.</w:t>
      </w:r>
    </w:p>
    <w:p w14:paraId="6352B145" w14:textId="77777777" w:rsidR="0008705C" w:rsidRPr="00CF1320" w:rsidRDefault="0008705C" w:rsidP="00F1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76677F2D" w14:textId="5DCBF665" w:rsidR="0016521B" w:rsidRPr="009E4A4A" w:rsidRDefault="0016521B" w:rsidP="00087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0"/>
        </w:rPr>
      </w:pPr>
      <w:r w:rsidRPr="0008705C">
        <w:rPr>
          <w:rFonts w:ascii="Times New Roman" w:hAnsi="Times New Roman"/>
          <w:sz w:val="22"/>
          <w:szCs w:val="22"/>
        </w:rPr>
        <w:t>The Company received government grants for flood protection construction project from the Ministry of Industry</w:t>
      </w:r>
      <w:r w:rsidR="009504A8" w:rsidRPr="0008705C">
        <w:rPr>
          <w:rFonts w:ascii="Times New Roman" w:hAnsi="Times New Roman" w:hint="cs"/>
          <w:sz w:val="22"/>
          <w:szCs w:val="22"/>
          <w:cs/>
        </w:rPr>
        <w:t xml:space="preserve"> </w:t>
      </w:r>
      <w:r w:rsidR="009504A8" w:rsidRPr="0008705C">
        <w:rPr>
          <w:rFonts w:ascii="Times New Roman" w:hAnsi="Times New Roman"/>
          <w:sz w:val="22"/>
          <w:szCs w:val="22"/>
        </w:rPr>
        <w:t>and government grants for machine development for energy conservation from the Department of Alternative Energy Development and Efficiency</w:t>
      </w:r>
      <w:r w:rsidR="00377A24" w:rsidRPr="0008705C">
        <w:rPr>
          <w:rFonts w:ascii="Times New Roman" w:hAnsi="Times New Roman"/>
          <w:sz w:val="22"/>
          <w:szCs w:val="22"/>
        </w:rPr>
        <w:t>.</w:t>
      </w:r>
      <w:r w:rsidR="0007645A" w:rsidRPr="0008705C">
        <w:rPr>
          <w:rFonts w:ascii="Times New Roman" w:hAnsi="Times New Roman"/>
          <w:sz w:val="22"/>
          <w:szCs w:val="22"/>
        </w:rPr>
        <w:t xml:space="preserve"> </w:t>
      </w:r>
      <w:r w:rsidR="00377A24" w:rsidRPr="0008705C">
        <w:rPr>
          <w:rFonts w:ascii="Times New Roman" w:hAnsi="Times New Roman"/>
          <w:sz w:val="22"/>
          <w:szCs w:val="22"/>
        </w:rPr>
        <w:t xml:space="preserve">The Company </w:t>
      </w:r>
      <w:r w:rsidRPr="0008705C">
        <w:rPr>
          <w:rFonts w:ascii="Times New Roman" w:hAnsi="Times New Roman"/>
          <w:sz w:val="22"/>
          <w:szCs w:val="22"/>
        </w:rPr>
        <w:t xml:space="preserve">recorded </w:t>
      </w:r>
      <w:r w:rsidR="00C75004" w:rsidRPr="0008705C">
        <w:rPr>
          <w:rFonts w:ascii="Times New Roman" w:hAnsi="Times New Roman"/>
          <w:sz w:val="22"/>
          <w:szCs w:val="22"/>
        </w:rPr>
        <w:t xml:space="preserve">the grants </w:t>
      </w:r>
      <w:r w:rsidRPr="0008705C">
        <w:rPr>
          <w:rFonts w:ascii="Times New Roman" w:hAnsi="Times New Roman"/>
          <w:sz w:val="22"/>
          <w:szCs w:val="22"/>
        </w:rPr>
        <w:t>as deferred</w:t>
      </w:r>
      <w:r w:rsidR="001D3A50" w:rsidRPr="0008705C">
        <w:rPr>
          <w:rFonts w:ascii="Times New Roman" w:hAnsi="Times New Roman"/>
          <w:sz w:val="22"/>
          <w:szCs w:val="22"/>
        </w:rPr>
        <w:t xml:space="preserve"> </w:t>
      </w:r>
      <w:r w:rsidRPr="0008705C">
        <w:rPr>
          <w:rFonts w:ascii="Times New Roman" w:hAnsi="Times New Roman"/>
          <w:sz w:val="22"/>
          <w:szCs w:val="22"/>
        </w:rPr>
        <w:t>income from government grants in the statement of financial position and</w:t>
      </w:r>
      <w:r w:rsidR="000426D5" w:rsidRPr="0008705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0426D5" w:rsidRPr="0008705C">
        <w:rPr>
          <w:rFonts w:ascii="Times New Roman" w:hAnsi="Times New Roman"/>
          <w:sz w:val="22"/>
          <w:szCs w:val="22"/>
        </w:rPr>
        <w:t>recognis</w:t>
      </w:r>
      <w:r w:rsidRPr="0008705C">
        <w:rPr>
          <w:rFonts w:ascii="Times New Roman" w:hAnsi="Times New Roman"/>
          <w:sz w:val="22"/>
          <w:szCs w:val="22"/>
        </w:rPr>
        <w:t>ed</w:t>
      </w:r>
      <w:proofErr w:type="spellEnd"/>
      <w:r w:rsidRPr="0008705C">
        <w:rPr>
          <w:rFonts w:ascii="Times New Roman" w:hAnsi="Times New Roman"/>
          <w:sz w:val="22"/>
          <w:szCs w:val="22"/>
        </w:rPr>
        <w:t xml:space="preserve"> as income by straight</w:t>
      </w:r>
      <w:r w:rsidR="0049379B">
        <w:rPr>
          <w:rFonts w:ascii="Times New Roman" w:hAnsi="Times New Roman"/>
          <w:sz w:val="22"/>
          <w:szCs w:val="22"/>
        </w:rPr>
        <w:t xml:space="preserve"> </w:t>
      </w:r>
      <w:r w:rsidRPr="0008705C">
        <w:rPr>
          <w:rFonts w:ascii="Times New Roman" w:hAnsi="Times New Roman"/>
          <w:sz w:val="22"/>
          <w:szCs w:val="22"/>
        </w:rPr>
        <w:t>line method over the useful lives</w:t>
      </w:r>
      <w:r w:rsidRPr="0050294F">
        <w:rPr>
          <w:rFonts w:ascii="Times New Roman" w:hAnsi="Times New Roman"/>
          <w:spacing w:val="-4"/>
          <w:sz w:val="22"/>
          <w:szCs w:val="22"/>
        </w:rPr>
        <w:t xml:space="preserve"> of assets.</w:t>
      </w:r>
    </w:p>
    <w:p w14:paraId="7FCFB83E" w14:textId="191287BB" w:rsidR="00C010C2" w:rsidRPr="00CF1320" w:rsidRDefault="00C01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5EDC2486" w14:textId="77777777" w:rsidR="005450D5" w:rsidRDefault="005450D5" w:rsidP="00274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" w:firstLine="270"/>
        <w:jc w:val="thaiDistribute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sz w:val="22"/>
          <w:szCs w:val="22"/>
        </w:rPr>
        <w:t xml:space="preserve">Deferred income from government grants </w:t>
      </w:r>
      <w:proofErr w:type="gramStart"/>
      <w:r w:rsidRPr="00D675DD">
        <w:rPr>
          <w:rFonts w:ascii="Times New Roman" w:hAnsi="Times New Roman"/>
          <w:sz w:val="22"/>
          <w:szCs w:val="22"/>
        </w:rPr>
        <w:t>were</w:t>
      </w:r>
      <w:proofErr w:type="gramEnd"/>
      <w:r w:rsidRPr="00D675DD">
        <w:rPr>
          <w:rFonts w:ascii="Times New Roman" w:hAnsi="Times New Roman"/>
          <w:sz w:val="22"/>
          <w:szCs w:val="22"/>
        </w:rPr>
        <w:t xml:space="preserve"> as follows:</w:t>
      </w:r>
    </w:p>
    <w:p w14:paraId="417855D9" w14:textId="085EBB09" w:rsidR="008F5F4B" w:rsidRDefault="008F5F4B" w:rsidP="008F5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270"/>
        <w:gridCol w:w="1710"/>
        <w:gridCol w:w="178"/>
        <w:gridCol w:w="1622"/>
      </w:tblGrid>
      <w:tr w:rsidR="00B63283" w:rsidRPr="00E6214D" w14:paraId="1B7ED201" w14:textId="77777777" w:rsidTr="002A4625">
        <w:trPr>
          <w:cantSplit/>
        </w:trPr>
        <w:tc>
          <w:tcPr>
            <w:tcW w:w="5490" w:type="dxa"/>
          </w:tcPr>
          <w:p w14:paraId="25368E2B" w14:textId="77777777" w:rsidR="00B63283" w:rsidRPr="00E6214D" w:rsidRDefault="00B63283" w:rsidP="00B632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3A735124" w14:textId="77777777" w:rsidR="00B63283" w:rsidRPr="00E6214D" w:rsidRDefault="00B63283" w:rsidP="00B632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3510" w:type="dxa"/>
            <w:gridSpan w:val="3"/>
          </w:tcPr>
          <w:p w14:paraId="74FCA625" w14:textId="4BB2C343" w:rsidR="00B63283" w:rsidRPr="00E6214D" w:rsidRDefault="00B63283" w:rsidP="00B63283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42C4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</w:p>
        </w:tc>
      </w:tr>
      <w:tr w:rsidR="00B63283" w:rsidRPr="00E6214D" w14:paraId="7AA8CDAB" w14:textId="77777777" w:rsidTr="002A4625">
        <w:trPr>
          <w:cantSplit/>
        </w:trPr>
        <w:tc>
          <w:tcPr>
            <w:tcW w:w="5490" w:type="dxa"/>
          </w:tcPr>
          <w:p w14:paraId="6B4B2DE1" w14:textId="77777777" w:rsidR="00B63283" w:rsidRPr="00E6214D" w:rsidRDefault="00B63283" w:rsidP="00B632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368DD908" w14:textId="77777777" w:rsidR="00B63283" w:rsidRPr="00E6214D" w:rsidRDefault="00B63283" w:rsidP="00B632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3510" w:type="dxa"/>
            <w:gridSpan w:val="3"/>
          </w:tcPr>
          <w:p w14:paraId="7ACBE1F7" w14:textId="41A241F3" w:rsidR="00B63283" w:rsidRPr="00E6214D" w:rsidRDefault="00B63283" w:rsidP="00B63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Separate </w:t>
            </w: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</w:p>
        </w:tc>
      </w:tr>
      <w:tr w:rsidR="00B63283" w:rsidRPr="00E6214D" w14:paraId="3A803E9F" w14:textId="77777777" w:rsidTr="002A4625">
        <w:trPr>
          <w:cantSplit/>
        </w:trPr>
        <w:tc>
          <w:tcPr>
            <w:tcW w:w="5490" w:type="dxa"/>
          </w:tcPr>
          <w:p w14:paraId="700599B3" w14:textId="77777777" w:rsidR="006B2AF7" w:rsidRPr="00E6214D" w:rsidRDefault="006B2AF7" w:rsidP="00CC2BE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427CE734" w14:textId="77777777" w:rsidR="006B2AF7" w:rsidRPr="00E6214D" w:rsidRDefault="006B2AF7" w:rsidP="00CC2BEF">
            <w:pPr>
              <w:pStyle w:val="StandaardOpinion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4CBE944D" w14:textId="3B329382" w:rsidR="006B2AF7" w:rsidRPr="00E6214D" w:rsidRDefault="006B2AF7" w:rsidP="00B6328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E6214D">
              <w:rPr>
                <w:rFonts w:cs="Times New Roman"/>
              </w:rPr>
              <w:t>202</w:t>
            </w:r>
            <w:r w:rsidR="00C47276">
              <w:rPr>
                <w:rFonts w:cs="Times New Roman"/>
              </w:rPr>
              <w:t>6</w:t>
            </w:r>
          </w:p>
        </w:tc>
        <w:tc>
          <w:tcPr>
            <w:tcW w:w="178" w:type="dxa"/>
          </w:tcPr>
          <w:p w14:paraId="464C22B7" w14:textId="77777777" w:rsidR="006B2AF7" w:rsidRPr="00E6214D" w:rsidRDefault="006B2AF7" w:rsidP="00CC2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2" w:type="dxa"/>
          </w:tcPr>
          <w:p w14:paraId="71DCB107" w14:textId="3F4FB95E" w:rsidR="006B2AF7" w:rsidRPr="00E6214D" w:rsidRDefault="006B2AF7" w:rsidP="00CC2BE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E6214D">
              <w:rPr>
                <w:rFonts w:cs="Times New Roman"/>
              </w:rPr>
              <w:t>202</w:t>
            </w:r>
            <w:r w:rsidR="00C47276">
              <w:rPr>
                <w:rFonts w:cs="Times New Roman"/>
              </w:rPr>
              <w:t>5</w:t>
            </w:r>
          </w:p>
        </w:tc>
      </w:tr>
      <w:tr w:rsidR="00B63283" w:rsidRPr="00E6214D" w14:paraId="6471A1DC" w14:textId="77777777" w:rsidTr="002A4625">
        <w:trPr>
          <w:cantSplit/>
        </w:trPr>
        <w:tc>
          <w:tcPr>
            <w:tcW w:w="5490" w:type="dxa"/>
          </w:tcPr>
          <w:p w14:paraId="3A86FB23" w14:textId="77777777" w:rsidR="00B63283" w:rsidRPr="00E6214D" w:rsidRDefault="00B63283" w:rsidP="00CC2BE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675D5125" w14:textId="77777777" w:rsidR="00B63283" w:rsidRPr="00E6214D" w:rsidRDefault="00B63283" w:rsidP="00CC2BEF">
            <w:pPr>
              <w:pStyle w:val="StandaardOpinion"/>
              <w:rPr>
                <w:rFonts w:cs="Times New Roman"/>
              </w:rPr>
            </w:pPr>
          </w:p>
        </w:tc>
        <w:tc>
          <w:tcPr>
            <w:tcW w:w="3510" w:type="dxa"/>
            <w:gridSpan w:val="3"/>
          </w:tcPr>
          <w:p w14:paraId="0318AB56" w14:textId="7DDF3DD1" w:rsidR="00B63283" w:rsidRPr="00E6214D" w:rsidRDefault="00B63283" w:rsidP="00CC2BE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622903">
              <w:rPr>
                <w:bCs/>
                <w:i/>
                <w:iCs/>
              </w:rPr>
              <w:t>(</w:t>
            </w:r>
            <w:r>
              <w:rPr>
                <w:bCs/>
                <w:i/>
                <w:iCs/>
              </w:rPr>
              <w:t>in thousand B</w:t>
            </w:r>
            <w:r w:rsidRPr="00622903">
              <w:rPr>
                <w:bCs/>
                <w:i/>
                <w:iCs/>
              </w:rPr>
              <w:t>aht)</w:t>
            </w:r>
          </w:p>
        </w:tc>
      </w:tr>
      <w:tr w:rsidR="008723CD" w:rsidRPr="00E6214D" w14:paraId="190962AB" w14:textId="77777777" w:rsidTr="002A4625">
        <w:trPr>
          <w:cantSplit/>
        </w:trPr>
        <w:tc>
          <w:tcPr>
            <w:tcW w:w="5490" w:type="dxa"/>
          </w:tcPr>
          <w:p w14:paraId="714AD534" w14:textId="77777777" w:rsidR="008723CD" w:rsidRPr="00E6214D" w:rsidRDefault="008723CD" w:rsidP="00A01AFF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</w:p>
        </w:tc>
        <w:tc>
          <w:tcPr>
            <w:tcW w:w="270" w:type="dxa"/>
          </w:tcPr>
          <w:p w14:paraId="5EE226D9" w14:textId="77777777" w:rsidR="008723CD" w:rsidRPr="00CC2BEF" w:rsidRDefault="008723CD" w:rsidP="00A01AF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24F92F85" w14:textId="77777777" w:rsidR="008723CD" w:rsidRDefault="008723CD" w:rsidP="00E7417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8" w:type="dxa"/>
          </w:tcPr>
          <w:p w14:paraId="06A0CF3F" w14:textId="77777777" w:rsidR="008723CD" w:rsidRPr="00E6214D" w:rsidRDefault="008723CD" w:rsidP="00A01AF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2" w:type="dxa"/>
          </w:tcPr>
          <w:p w14:paraId="623B53C4" w14:textId="77777777" w:rsidR="008723CD" w:rsidRPr="002A4625" w:rsidRDefault="008723CD" w:rsidP="002A462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A01AFF" w:rsidRPr="00E6214D" w14:paraId="3949D027" w14:textId="77777777" w:rsidTr="002A4625">
        <w:trPr>
          <w:cantSplit/>
        </w:trPr>
        <w:tc>
          <w:tcPr>
            <w:tcW w:w="5490" w:type="dxa"/>
          </w:tcPr>
          <w:p w14:paraId="6C2088FE" w14:textId="77777777" w:rsidR="00A01AFF" w:rsidRPr="00E6214D" w:rsidRDefault="00A01AFF" w:rsidP="00A01AFF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proofErr w:type="gramStart"/>
            <w:r w:rsidRPr="00E6214D">
              <w:rPr>
                <w:szCs w:val="22"/>
              </w:rPr>
              <w:t>At</w:t>
            </w:r>
            <w:proofErr w:type="gramEnd"/>
            <w:r w:rsidRPr="00E6214D">
              <w:rPr>
                <w:szCs w:val="22"/>
              </w:rPr>
              <w:t xml:space="preserve"> 1 January</w:t>
            </w:r>
          </w:p>
        </w:tc>
        <w:tc>
          <w:tcPr>
            <w:tcW w:w="270" w:type="dxa"/>
          </w:tcPr>
          <w:p w14:paraId="2BBEE817" w14:textId="77777777" w:rsidR="00A01AFF" w:rsidRPr="00CC2BEF" w:rsidRDefault="00A01AFF" w:rsidP="00A01AF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55DA8E20" w14:textId="5A5C674E" w:rsidR="00A01AFF" w:rsidRPr="00CC2BEF" w:rsidRDefault="00BF1EF3" w:rsidP="00E74177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161,463</w:t>
            </w:r>
          </w:p>
        </w:tc>
        <w:tc>
          <w:tcPr>
            <w:tcW w:w="178" w:type="dxa"/>
          </w:tcPr>
          <w:p w14:paraId="3C8B3E50" w14:textId="77777777" w:rsidR="00A01AFF" w:rsidRPr="00E6214D" w:rsidRDefault="00A01AFF" w:rsidP="00A01AF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2" w:type="dxa"/>
          </w:tcPr>
          <w:p w14:paraId="44E250FD" w14:textId="0AA4FB18" w:rsidR="00A01AFF" w:rsidRPr="00E6214D" w:rsidRDefault="00BF1EF3" w:rsidP="002A462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2A4625">
              <w:rPr>
                <w:rFonts w:cs="Times New Roman"/>
              </w:rPr>
              <w:t xml:space="preserve">            183,090</w:t>
            </w:r>
          </w:p>
        </w:tc>
      </w:tr>
      <w:tr w:rsidR="00C47276" w:rsidRPr="00E6214D" w14:paraId="38A232CF" w14:textId="77777777" w:rsidTr="002A4625">
        <w:trPr>
          <w:cantSplit/>
        </w:trPr>
        <w:tc>
          <w:tcPr>
            <w:tcW w:w="5490" w:type="dxa"/>
          </w:tcPr>
          <w:p w14:paraId="218DBB22" w14:textId="51A4C323" w:rsidR="00C47276" w:rsidRPr="00E6214D" w:rsidRDefault="00C47276" w:rsidP="00C47276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 w:rsidRPr="00E6214D">
              <w:rPr>
                <w:szCs w:val="22"/>
              </w:rPr>
              <w:t>Recognised as income during</w:t>
            </w:r>
          </w:p>
        </w:tc>
        <w:tc>
          <w:tcPr>
            <w:tcW w:w="270" w:type="dxa"/>
          </w:tcPr>
          <w:p w14:paraId="4B89BE3B" w14:textId="77777777" w:rsidR="00C47276" w:rsidRPr="00E6214D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7E53B279" w14:textId="7192662D" w:rsidR="00C47276" w:rsidRPr="00F731BF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8" w:type="dxa"/>
          </w:tcPr>
          <w:p w14:paraId="6BF2D260" w14:textId="77777777" w:rsidR="00C47276" w:rsidRPr="00E6214D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2" w:type="dxa"/>
          </w:tcPr>
          <w:p w14:paraId="5D7DA7FB" w14:textId="67A02F3D" w:rsidR="00C47276" w:rsidRPr="00E6214D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  <w:tab w:val="decimal" w:pos="1414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C47276" w:rsidRPr="00E6214D" w14:paraId="6CEE629B" w14:textId="77777777" w:rsidTr="002A4625">
        <w:trPr>
          <w:cantSplit/>
        </w:trPr>
        <w:tc>
          <w:tcPr>
            <w:tcW w:w="5490" w:type="dxa"/>
          </w:tcPr>
          <w:p w14:paraId="5FC344A1" w14:textId="38DEF241" w:rsidR="00C47276" w:rsidRPr="00E6214D" w:rsidRDefault="00C47276" w:rsidP="00C47276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 xml:space="preserve">   </w:t>
            </w:r>
            <w:r w:rsidRPr="00E6214D">
              <w:rPr>
                <w:szCs w:val="22"/>
              </w:rPr>
              <w:t xml:space="preserve">the </w:t>
            </w:r>
            <w:r>
              <w:rPr>
                <w:szCs w:val="22"/>
              </w:rPr>
              <w:t>period/</w:t>
            </w:r>
            <w:r w:rsidRPr="00E6214D">
              <w:rPr>
                <w:szCs w:val="22"/>
              </w:rPr>
              <w:t>year</w:t>
            </w:r>
          </w:p>
        </w:tc>
        <w:tc>
          <w:tcPr>
            <w:tcW w:w="270" w:type="dxa"/>
          </w:tcPr>
          <w:p w14:paraId="3789723F" w14:textId="77777777" w:rsidR="00C47276" w:rsidRPr="00E6214D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EF0AE95" w14:textId="366DDEB6" w:rsidR="00C47276" w:rsidRPr="00DF6B02" w:rsidRDefault="00787DBA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87DBA">
              <w:rPr>
                <w:rFonts w:cs="Times New Roman"/>
              </w:rPr>
              <w:t>(5,162)</w:t>
            </w:r>
          </w:p>
        </w:tc>
        <w:tc>
          <w:tcPr>
            <w:tcW w:w="178" w:type="dxa"/>
          </w:tcPr>
          <w:p w14:paraId="62665FD8" w14:textId="77777777" w:rsidR="00C47276" w:rsidRPr="00E6214D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0C77D9E2" w14:textId="64F129E5" w:rsidR="00C47276" w:rsidRPr="00E6214D" w:rsidRDefault="00C47276" w:rsidP="002A462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tLeast"/>
              <w:ind w:right="9"/>
              <w:rPr>
                <w:rFonts w:cs="Times New Roman"/>
              </w:rPr>
            </w:pPr>
            <w:r w:rsidRPr="00756C05">
              <w:rPr>
                <w:rFonts w:cs="Times New Roman"/>
                <w:cs/>
              </w:rPr>
              <w:t>(21</w:t>
            </w:r>
            <w:r w:rsidRPr="00756C05">
              <w:rPr>
                <w:rFonts w:cs="Times New Roman"/>
              </w:rPr>
              <w:t>,</w:t>
            </w:r>
            <w:r w:rsidRPr="00756C05">
              <w:rPr>
                <w:rFonts w:cs="Times New Roman"/>
                <w:cs/>
              </w:rPr>
              <w:t>627)</w:t>
            </w:r>
          </w:p>
        </w:tc>
      </w:tr>
      <w:tr w:rsidR="00C47276" w:rsidRPr="00E6214D" w14:paraId="1558A2AC" w14:textId="77777777" w:rsidTr="002A4625">
        <w:trPr>
          <w:cantSplit/>
        </w:trPr>
        <w:tc>
          <w:tcPr>
            <w:tcW w:w="5490" w:type="dxa"/>
            <w:vAlign w:val="bottom"/>
          </w:tcPr>
          <w:p w14:paraId="1049B44C" w14:textId="2AD3DED5" w:rsidR="00C47276" w:rsidRPr="00E6214D" w:rsidRDefault="00C47276" w:rsidP="00C4727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E621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At</w:t>
            </w:r>
            <w:proofErr w:type="gramEnd"/>
            <w:r w:rsidRPr="00E621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31 March/</w:t>
            </w:r>
            <w:r w:rsidRPr="00E621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31 December</w:t>
            </w:r>
          </w:p>
        </w:tc>
        <w:tc>
          <w:tcPr>
            <w:tcW w:w="270" w:type="dxa"/>
          </w:tcPr>
          <w:p w14:paraId="1C1E122F" w14:textId="77777777" w:rsidR="00C47276" w:rsidRPr="00E6214D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8AC5BE2" w14:textId="31EF3F11" w:rsidR="00C47276" w:rsidRPr="00A01AFF" w:rsidRDefault="00787DBA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787DBA">
              <w:rPr>
                <w:rFonts w:cs="Times New Roman"/>
                <w:b/>
                <w:bCs/>
              </w:rPr>
              <w:t>156,301</w:t>
            </w:r>
          </w:p>
        </w:tc>
        <w:tc>
          <w:tcPr>
            <w:tcW w:w="178" w:type="dxa"/>
          </w:tcPr>
          <w:p w14:paraId="174DB988" w14:textId="77777777" w:rsidR="00C47276" w:rsidRPr="00E6214D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D35460" w14:textId="12E119A0" w:rsidR="00C47276" w:rsidRPr="00E74177" w:rsidRDefault="00C47276" w:rsidP="002A462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tLeast"/>
              <w:ind w:left="-18" w:right="99"/>
              <w:rPr>
                <w:rFonts w:cs="Times New Roman"/>
                <w:b/>
                <w:bCs/>
              </w:rPr>
            </w:pPr>
            <w:r w:rsidRPr="00D86397">
              <w:rPr>
                <w:rFonts w:cs="Times New Roman"/>
                <w:b/>
                <w:bCs/>
                <w:cs/>
              </w:rPr>
              <w:t>161</w:t>
            </w:r>
            <w:r w:rsidRPr="009578DE">
              <w:rPr>
                <w:b/>
                <w:bCs/>
                <w:szCs w:val="28"/>
              </w:rPr>
              <w:t>,</w:t>
            </w:r>
            <w:r w:rsidRPr="00D86397">
              <w:rPr>
                <w:rFonts w:cs="Times New Roman"/>
                <w:b/>
                <w:bCs/>
                <w:cs/>
              </w:rPr>
              <w:t>463</w:t>
            </w:r>
          </w:p>
        </w:tc>
      </w:tr>
      <w:tr w:rsidR="00C47276" w:rsidRPr="00E6214D" w14:paraId="34FF1B98" w14:textId="77777777" w:rsidTr="002A4625">
        <w:trPr>
          <w:cantSplit/>
        </w:trPr>
        <w:tc>
          <w:tcPr>
            <w:tcW w:w="5490" w:type="dxa"/>
          </w:tcPr>
          <w:p w14:paraId="04655204" w14:textId="77777777" w:rsidR="00C47276" w:rsidRPr="00E6214D" w:rsidRDefault="00C47276" w:rsidP="00C4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93FF4F0" w14:textId="77777777" w:rsidR="00C47276" w:rsidRPr="00E6214D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05A48C42" w14:textId="72BB5988" w:rsidR="00C47276" w:rsidRPr="00E6214D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8" w:type="dxa"/>
          </w:tcPr>
          <w:p w14:paraId="14A57720" w14:textId="77777777" w:rsidR="00C47276" w:rsidRPr="00E6214D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2" w:type="dxa"/>
            <w:tcBorders>
              <w:top w:val="double" w:sz="4" w:space="0" w:color="auto"/>
            </w:tcBorders>
          </w:tcPr>
          <w:p w14:paraId="2AD7D47A" w14:textId="77777777" w:rsidR="00C47276" w:rsidRPr="00E6214D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  <w:tab w:val="decimal" w:pos="1414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C47276" w:rsidRPr="00E6214D" w14:paraId="30CFAFAA" w14:textId="77777777" w:rsidTr="002A4625">
        <w:trPr>
          <w:cantSplit/>
        </w:trPr>
        <w:tc>
          <w:tcPr>
            <w:tcW w:w="5490" w:type="dxa"/>
          </w:tcPr>
          <w:p w14:paraId="39D276CD" w14:textId="77777777" w:rsidR="00C47276" w:rsidRPr="00E6214D" w:rsidRDefault="00C47276" w:rsidP="00C47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sz w:val="22"/>
                <w:szCs w:val="22"/>
              </w:rPr>
              <w:t xml:space="preserve">- current </w:t>
            </w:r>
          </w:p>
        </w:tc>
        <w:tc>
          <w:tcPr>
            <w:tcW w:w="270" w:type="dxa"/>
          </w:tcPr>
          <w:p w14:paraId="46238B27" w14:textId="77777777" w:rsidR="00C47276" w:rsidRPr="00E6214D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</w:tcPr>
          <w:p w14:paraId="5C9E3C78" w14:textId="2D24EC16" w:rsidR="00C47276" w:rsidRPr="00E6214D" w:rsidRDefault="00787DBA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87DBA">
              <w:rPr>
                <w:rFonts w:cs="Times New Roman"/>
              </w:rPr>
              <w:t>20,933</w:t>
            </w:r>
          </w:p>
        </w:tc>
        <w:tc>
          <w:tcPr>
            <w:tcW w:w="178" w:type="dxa"/>
          </w:tcPr>
          <w:p w14:paraId="3D82B79D" w14:textId="77777777" w:rsidR="00C47276" w:rsidRPr="00E6214D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2" w:type="dxa"/>
          </w:tcPr>
          <w:p w14:paraId="5ACACAB7" w14:textId="60A0C406" w:rsidR="00C47276" w:rsidRPr="00E6214D" w:rsidRDefault="00C47276" w:rsidP="002A462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tLeast"/>
              <w:ind w:left="-18" w:right="-81"/>
              <w:rPr>
                <w:rFonts w:cs="Times New Roman"/>
              </w:rPr>
            </w:pPr>
            <w:r w:rsidRPr="006C23B7">
              <w:rPr>
                <w:szCs w:val="28"/>
              </w:rPr>
              <w:t>20,933</w:t>
            </w:r>
          </w:p>
        </w:tc>
      </w:tr>
      <w:tr w:rsidR="00C47276" w:rsidRPr="00E6214D" w14:paraId="32E4E559" w14:textId="77777777" w:rsidTr="002A4625">
        <w:trPr>
          <w:cantSplit/>
        </w:trPr>
        <w:tc>
          <w:tcPr>
            <w:tcW w:w="5490" w:type="dxa"/>
          </w:tcPr>
          <w:p w14:paraId="2A92D6CA" w14:textId="77777777" w:rsidR="00C47276" w:rsidRPr="00E6214D" w:rsidRDefault="00C47276" w:rsidP="00C4727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sz w:val="22"/>
                <w:szCs w:val="22"/>
              </w:rPr>
              <w:t>- non-current</w:t>
            </w:r>
          </w:p>
        </w:tc>
        <w:tc>
          <w:tcPr>
            <w:tcW w:w="270" w:type="dxa"/>
          </w:tcPr>
          <w:p w14:paraId="7E189DBF" w14:textId="77777777" w:rsidR="00C47276" w:rsidRPr="00E6214D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168A765" w14:textId="29B794CA" w:rsidR="00C47276" w:rsidRPr="00E6214D" w:rsidRDefault="00787DBA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87DBA">
              <w:rPr>
                <w:rFonts w:cs="Times New Roman"/>
              </w:rPr>
              <w:t>135,368</w:t>
            </w:r>
          </w:p>
        </w:tc>
        <w:tc>
          <w:tcPr>
            <w:tcW w:w="178" w:type="dxa"/>
          </w:tcPr>
          <w:p w14:paraId="76EA7CAB" w14:textId="77777777" w:rsidR="00C47276" w:rsidRPr="00E6214D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622" w:type="dxa"/>
            <w:tcBorders>
              <w:bottom w:val="single" w:sz="4" w:space="0" w:color="auto"/>
            </w:tcBorders>
          </w:tcPr>
          <w:p w14:paraId="1CBDA80E" w14:textId="128CFD2A" w:rsidR="00C47276" w:rsidRPr="00E6214D" w:rsidRDefault="00C47276" w:rsidP="002A462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tLeast"/>
              <w:ind w:left="-18" w:right="-81"/>
              <w:rPr>
                <w:rFonts w:cs="Times New Roman"/>
              </w:rPr>
            </w:pPr>
            <w:r w:rsidRPr="009B0AB2">
              <w:rPr>
                <w:szCs w:val="28"/>
              </w:rPr>
              <w:t>140,530</w:t>
            </w:r>
          </w:p>
        </w:tc>
      </w:tr>
      <w:tr w:rsidR="00C47276" w:rsidRPr="00E6214D" w14:paraId="6B3640B8" w14:textId="77777777" w:rsidTr="002A4625">
        <w:trPr>
          <w:cantSplit/>
        </w:trPr>
        <w:tc>
          <w:tcPr>
            <w:tcW w:w="5490" w:type="dxa"/>
          </w:tcPr>
          <w:p w14:paraId="123F4D05" w14:textId="77777777" w:rsidR="00C47276" w:rsidRPr="00E6214D" w:rsidRDefault="00C47276" w:rsidP="00C47276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270" w:type="dxa"/>
          </w:tcPr>
          <w:p w14:paraId="6AA9096F" w14:textId="77777777" w:rsidR="00C47276" w:rsidRPr="00E6214D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1DBCCC6" w14:textId="436458F1" w:rsidR="00C47276" w:rsidRPr="00D9115A" w:rsidRDefault="00787DBA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1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787DBA">
              <w:rPr>
                <w:rFonts w:cs="Times New Roman"/>
                <w:b/>
                <w:bCs/>
              </w:rPr>
              <w:t>156,301</w:t>
            </w:r>
          </w:p>
        </w:tc>
        <w:tc>
          <w:tcPr>
            <w:tcW w:w="178" w:type="dxa"/>
          </w:tcPr>
          <w:p w14:paraId="184BC5E3" w14:textId="77777777" w:rsidR="00C47276" w:rsidRPr="00E6214D" w:rsidRDefault="00C47276" w:rsidP="00C472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622" w:type="dxa"/>
            <w:tcBorders>
              <w:top w:val="single" w:sz="4" w:space="0" w:color="auto"/>
              <w:bottom w:val="double" w:sz="4" w:space="0" w:color="auto"/>
            </w:tcBorders>
          </w:tcPr>
          <w:p w14:paraId="2DF355FB" w14:textId="45D8E5B6" w:rsidR="00C47276" w:rsidRPr="00E74177" w:rsidRDefault="00C47276" w:rsidP="002A462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305E0D">
              <w:rPr>
                <w:b/>
                <w:bCs/>
                <w:szCs w:val="28"/>
              </w:rPr>
              <w:t>161,463</w:t>
            </w:r>
          </w:p>
        </w:tc>
      </w:tr>
    </w:tbl>
    <w:p w14:paraId="74630099" w14:textId="77777777" w:rsidR="00315D0B" w:rsidRPr="0047393B" w:rsidRDefault="00315D0B" w:rsidP="00F1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6AF49433" w14:textId="4DDE326F" w:rsidR="00B321CD" w:rsidRPr="00B861E4" w:rsidRDefault="00B321CD" w:rsidP="00AD4523">
      <w:pPr>
        <w:pStyle w:val="BodyText"/>
        <w:spacing w:after="0"/>
        <w:ind w:left="540"/>
        <w:jc w:val="thaiDistribute"/>
        <w:rPr>
          <w:rFonts w:ascii="Times New Roman" w:hAnsi="Times New Roman" w:cs="Times New Roman"/>
          <w:sz w:val="22"/>
          <w:szCs w:val="22"/>
        </w:rPr>
        <w:sectPr w:rsidR="00B321CD" w:rsidRPr="00B861E4" w:rsidSect="002C5977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245"/>
        </w:sectPr>
      </w:pPr>
    </w:p>
    <w:p w14:paraId="43E666EE" w14:textId="614E722E" w:rsidR="005450D5" w:rsidRPr="00050EBA" w:rsidRDefault="001F0EBE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050EBA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S</w:t>
      </w:r>
      <w:r w:rsidR="005450D5" w:rsidRPr="00050EBA">
        <w:rPr>
          <w:rFonts w:ascii="Times New Roman" w:hAnsi="Times New Roman"/>
          <w:i w:val="0"/>
          <w:iCs w:val="0"/>
          <w:sz w:val="24"/>
          <w:szCs w:val="24"/>
          <w:u w:val="none"/>
        </w:rPr>
        <w:t>egment information</w:t>
      </w:r>
      <w:r w:rsidRPr="00050EBA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and disaggregation of revenue</w:t>
      </w:r>
    </w:p>
    <w:p w14:paraId="7907A2C8" w14:textId="77777777" w:rsidR="005450D5" w:rsidRPr="00B22CD5" w:rsidRDefault="005450D5" w:rsidP="00B22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57"/>
        <w:jc w:val="both"/>
        <w:rPr>
          <w:rFonts w:ascii="Times New Roman" w:hAnsi="Times New Roman"/>
          <w:sz w:val="22"/>
          <w:szCs w:val="22"/>
        </w:rPr>
      </w:pPr>
    </w:p>
    <w:p w14:paraId="34FCC932" w14:textId="09BA980D" w:rsidR="00162790" w:rsidRDefault="00162790" w:rsidP="002D2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0"/>
        <w:jc w:val="both"/>
        <w:rPr>
          <w:rFonts w:ascii="Times New Roman" w:hAnsi="Times New Roman"/>
          <w:spacing w:val="2"/>
          <w:sz w:val="22"/>
          <w:szCs w:val="22"/>
        </w:rPr>
      </w:pPr>
      <w:r w:rsidRPr="00B83089">
        <w:rPr>
          <w:rFonts w:ascii="Times New Roman" w:hAnsi="Times New Roman"/>
          <w:sz w:val="22"/>
          <w:szCs w:val="22"/>
        </w:rPr>
        <w:t xml:space="preserve">Disaggregation of revenues, results and timing of revenue recognition, based on reportable segments, </w:t>
      </w:r>
      <w:r w:rsidR="008E38DB" w:rsidRPr="00B83089">
        <w:rPr>
          <w:rFonts w:ascii="Times New Roman" w:hAnsi="Times New Roman"/>
          <w:sz w:val="22"/>
          <w:szCs w:val="22"/>
        </w:rPr>
        <w:t xml:space="preserve">for </w:t>
      </w:r>
      <w:r w:rsidR="00783318" w:rsidRPr="00B83089">
        <w:rPr>
          <w:rFonts w:ascii="Times New Roman" w:hAnsi="Times New Roman"/>
          <w:sz w:val="22"/>
          <w:szCs w:val="22"/>
        </w:rPr>
        <w:t xml:space="preserve">the </w:t>
      </w:r>
      <w:r w:rsidR="001265F2">
        <w:rPr>
          <w:rFonts w:ascii="Times New Roman" w:hAnsi="Times New Roman"/>
          <w:sz w:val="22"/>
          <w:szCs w:val="22"/>
        </w:rPr>
        <w:t>three</w:t>
      </w:r>
      <w:r w:rsidR="0056156A" w:rsidRPr="00B83089">
        <w:rPr>
          <w:rFonts w:ascii="Times New Roman" w:hAnsi="Times New Roman"/>
          <w:sz w:val="22"/>
          <w:szCs w:val="22"/>
        </w:rPr>
        <w:t xml:space="preserve">-month period </w:t>
      </w:r>
      <w:proofErr w:type="gramStart"/>
      <w:r w:rsidR="0056156A" w:rsidRPr="00B83089">
        <w:rPr>
          <w:rFonts w:ascii="Times New Roman" w:hAnsi="Times New Roman"/>
          <w:sz w:val="22"/>
          <w:szCs w:val="22"/>
        </w:rPr>
        <w:t>ended</w:t>
      </w:r>
      <w:proofErr w:type="gramEnd"/>
      <w:r w:rsidR="0056156A" w:rsidRPr="00B83089">
        <w:rPr>
          <w:rFonts w:ascii="Times New Roman" w:hAnsi="Times New Roman"/>
          <w:sz w:val="22"/>
          <w:szCs w:val="22"/>
        </w:rPr>
        <w:t xml:space="preserve"> </w:t>
      </w:r>
      <w:r w:rsidR="00C47276">
        <w:rPr>
          <w:rFonts w:ascii="Times New Roman" w:hAnsi="Times New Roman"/>
          <w:sz w:val="22"/>
          <w:szCs w:val="22"/>
        </w:rPr>
        <w:t xml:space="preserve">31 March </w:t>
      </w:r>
      <w:r w:rsidR="00A156DC" w:rsidRPr="00B83089">
        <w:rPr>
          <w:rFonts w:ascii="Times New Roman" w:hAnsi="Times New Roman"/>
          <w:sz w:val="22"/>
          <w:szCs w:val="22"/>
        </w:rPr>
        <w:t>202</w:t>
      </w:r>
      <w:r w:rsidR="00C47276">
        <w:rPr>
          <w:rFonts w:ascii="Times New Roman" w:hAnsi="Times New Roman"/>
          <w:sz w:val="22"/>
          <w:szCs w:val="22"/>
        </w:rPr>
        <w:t>6</w:t>
      </w:r>
      <w:r w:rsidRPr="00B83089">
        <w:rPr>
          <w:rFonts w:ascii="Times New Roman" w:hAnsi="Times New Roman"/>
          <w:sz w:val="22"/>
          <w:szCs w:val="22"/>
        </w:rPr>
        <w:t xml:space="preserve"> and</w:t>
      </w:r>
      <w:r w:rsidR="00B83089">
        <w:rPr>
          <w:rFonts w:ascii="Times New Roman" w:hAnsi="Times New Roman"/>
          <w:sz w:val="22"/>
          <w:szCs w:val="22"/>
        </w:rPr>
        <w:t xml:space="preserve"> </w:t>
      </w:r>
      <w:r w:rsidRPr="0023125F">
        <w:rPr>
          <w:rFonts w:ascii="Times New Roman" w:hAnsi="Times New Roman"/>
          <w:spacing w:val="2"/>
          <w:sz w:val="22"/>
          <w:szCs w:val="22"/>
        </w:rPr>
        <w:t>20</w:t>
      </w:r>
      <w:r w:rsidR="00A82F7B" w:rsidRPr="0023125F">
        <w:rPr>
          <w:rFonts w:ascii="Times New Roman" w:hAnsi="Times New Roman"/>
          <w:spacing w:val="2"/>
          <w:sz w:val="22"/>
          <w:szCs w:val="22"/>
        </w:rPr>
        <w:t>2</w:t>
      </w:r>
      <w:r w:rsidR="00C47276">
        <w:rPr>
          <w:rFonts w:ascii="Times New Roman" w:hAnsi="Times New Roman"/>
          <w:spacing w:val="2"/>
          <w:sz w:val="22"/>
          <w:szCs w:val="22"/>
        </w:rPr>
        <w:t>5</w:t>
      </w:r>
      <w:r w:rsidRPr="0023125F">
        <w:rPr>
          <w:rFonts w:ascii="Times New Roman" w:hAnsi="Times New Roman"/>
          <w:spacing w:val="2"/>
          <w:sz w:val="22"/>
          <w:szCs w:val="22"/>
        </w:rPr>
        <w:t xml:space="preserve"> were as follows:</w:t>
      </w:r>
    </w:p>
    <w:p w14:paraId="0CCFB07F" w14:textId="77777777" w:rsidR="002D2E36" w:rsidRDefault="002D2E36" w:rsidP="00CA3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30"/>
        <w:jc w:val="both"/>
        <w:rPr>
          <w:rFonts w:ascii="Times New Roman" w:hAnsi="Times New Roman"/>
          <w:spacing w:val="2"/>
          <w:sz w:val="22"/>
          <w:szCs w:val="22"/>
        </w:rPr>
      </w:pPr>
    </w:p>
    <w:tbl>
      <w:tblPr>
        <w:tblW w:w="1443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258"/>
        <w:gridCol w:w="1172"/>
        <w:gridCol w:w="181"/>
        <w:gridCol w:w="1089"/>
        <w:gridCol w:w="184"/>
        <w:gridCol w:w="1166"/>
        <w:gridCol w:w="187"/>
        <w:gridCol w:w="1073"/>
        <w:gridCol w:w="204"/>
        <w:gridCol w:w="1211"/>
        <w:gridCol w:w="192"/>
        <w:gridCol w:w="1209"/>
        <w:gridCol w:w="243"/>
        <w:gridCol w:w="1209"/>
      </w:tblGrid>
      <w:tr w:rsidR="000B09A9" w:rsidRPr="000B09A9" w14:paraId="61F7AF75" w14:textId="77777777" w:rsidTr="00767D24">
        <w:trPr>
          <w:cantSplit/>
          <w:tblHeader/>
        </w:trPr>
        <w:tc>
          <w:tcPr>
            <w:tcW w:w="3510" w:type="dxa"/>
            <w:tcBorders>
              <w:top w:val="nil"/>
              <w:bottom w:val="nil"/>
            </w:tcBorders>
          </w:tcPr>
          <w:p w14:paraId="7CC8509B" w14:textId="77777777" w:rsidR="000B09A9" w:rsidRPr="000B09A9" w:rsidRDefault="000B09A9" w:rsidP="00767D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  <w:bookmarkStart w:id="2" w:name="_Hlk160736661"/>
          </w:p>
        </w:tc>
        <w:tc>
          <w:tcPr>
            <w:tcW w:w="10928" w:type="dxa"/>
            <w:gridSpan w:val="15"/>
            <w:tcBorders>
              <w:top w:val="nil"/>
              <w:bottom w:val="nil"/>
            </w:tcBorders>
          </w:tcPr>
          <w:p w14:paraId="2BC93B60" w14:textId="77777777" w:rsidR="000B09A9" w:rsidRPr="000B09A9" w:rsidRDefault="000B09A9" w:rsidP="00767D24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0B09A9">
              <w:rPr>
                <w:szCs w:val="22"/>
              </w:rPr>
              <w:t>Consolidated financial statements</w:t>
            </w:r>
          </w:p>
        </w:tc>
      </w:tr>
      <w:tr w:rsidR="000B09A9" w:rsidRPr="000B09A9" w14:paraId="53C5C2F5" w14:textId="77777777" w:rsidTr="00767D24">
        <w:trPr>
          <w:cantSplit/>
          <w:tblHeader/>
        </w:trPr>
        <w:tc>
          <w:tcPr>
            <w:tcW w:w="3510" w:type="dxa"/>
            <w:vMerge w:val="restart"/>
            <w:tcBorders>
              <w:top w:val="nil"/>
              <w:bottom w:val="nil"/>
            </w:tcBorders>
          </w:tcPr>
          <w:p w14:paraId="761316AF" w14:textId="77777777" w:rsidR="000B09A9" w:rsidRPr="000B09A9" w:rsidRDefault="000B09A9" w:rsidP="00767D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  <w:p w14:paraId="555A2917" w14:textId="77777777" w:rsidR="000B09A9" w:rsidRPr="000B09A9" w:rsidRDefault="000B09A9" w:rsidP="00767D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  <w:p w14:paraId="7EE73862" w14:textId="34570F11" w:rsidR="000B09A9" w:rsidRPr="000B09A9" w:rsidRDefault="000B09A9" w:rsidP="00767D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  <w:r w:rsidRPr="000B09A9">
              <w:rPr>
                <w:b/>
                <w:bCs/>
                <w:i/>
                <w:iCs/>
                <w:szCs w:val="22"/>
              </w:rPr>
              <w:t xml:space="preserve">For the </w:t>
            </w:r>
            <w:r w:rsidR="00C47276">
              <w:rPr>
                <w:b/>
                <w:bCs/>
                <w:i/>
                <w:iCs/>
                <w:szCs w:val="22"/>
              </w:rPr>
              <w:t>three</w:t>
            </w:r>
            <w:r w:rsidRPr="000B09A9">
              <w:rPr>
                <w:b/>
                <w:bCs/>
                <w:i/>
                <w:iCs/>
                <w:szCs w:val="22"/>
              </w:rPr>
              <w:t xml:space="preserve">-month period ended  </w:t>
            </w:r>
          </w:p>
          <w:p w14:paraId="076B106D" w14:textId="40A774DF" w:rsidR="000B09A9" w:rsidRPr="000B09A9" w:rsidRDefault="000B09A9" w:rsidP="00767D24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  <w:r w:rsidRPr="000B09A9">
              <w:rPr>
                <w:b/>
                <w:bCs/>
                <w:i/>
                <w:iCs/>
                <w:szCs w:val="22"/>
              </w:rPr>
              <w:t xml:space="preserve">   3</w:t>
            </w:r>
            <w:r w:rsidR="00C47276">
              <w:rPr>
                <w:b/>
                <w:bCs/>
                <w:i/>
                <w:iCs/>
                <w:szCs w:val="22"/>
              </w:rPr>
              <w:t>1 March</w:t>
            </w:r>
          </w:p>
        </w:tc>
        <w:tc>
          <w:tcPr>
            <w:tcW w:w="2780" w:type="dxa"/>
            <w:gridSpan w:val="3"/>
            <w:tcBorders>
              <w:top w:val="nil"/>
              <w:bottom w:val="nil"/>
            </w:tcBorders>
          </w:tcPr>
          <w:p w14:paraId="3161CCC9" w14:textId="77777777" w:rsidR="000B09A9" w:rsidRPr="000B09A9" w:rsidRDefault="000B09A9" w:rsidP="00767D24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0B09A9">
              <w:rPr>
                <w:szCs w:val="22"/>
              </w:rPr>
              <w:t>Real estate</w:t>
            </w:r>
          </w:p>
          <w:p w14:paraId="0FFA14C9" w14:textId="181BC205" w:rsidR="000B09A9" w:rsidRPr="000B09A9" w:rsidRDefault="00792097" w:rsidP="00767D24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0B09A9">
              <w:rPr>
                <w:szCs w:val="22"/>
              </w:rPr>
              <w:t>B</w:t>
            </w:r>
            <w:r w:rsidR="000B09A9" w:rsidRPr="000B09A9">
              <w:rPr>
                <w:szCs w:val="22"/>
              </w:rPr>
              <w:t>usiness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07FC2DBA" w14:textId="77777777" w:rsidR="000B09A9" w:rsidRPr="000B09A9" w:rsidRDefault="000B09A9" w:rsidP="00767D24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439" w:type="dxa"/>
            <w:gridSpan w:val="3"/>
            <w:tcBorders>
              <w:top w:val="nil"/>
              <w:bottom w:val="nil"/>
            </w:tcBorders>
          </w:tcPr>
          <w:p w14:paraId="7072EFB7" w14:textId="77777777" w:rsidR="000B09A9" w:rsidRPr="000B09A9" w:rsidRDefault="000B09A9" w:rsidP="00767D24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0B09A9">
              <w:rPr>
                <w:szCs w:val="22"/>
              </w:rPr>
              <w:t>Utilities service</w:t>
            </w:r>
          </w:p>
          <w:p w14:paraId="046333B3" w14:textId="77777777" w:rsidR="000B09A9" w:rsidRPr="000B09A9" w:rsidRDefault="000B09A9" w:rsidP="00767D24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0B09A9">
              <w:rPr>
                <w:szCs w:val="22"/>
              </w:rPr>
              <w:t>business</w:t>
            </w:r>
          </w:p>
        </w:tc>
        <w:tc>
          <w:tcPr>
            <w:tcW w:w="187" w:type="dxa"/>
            <w:tcBorders>
              <w:top w:val="nil"/>
              <w:bottom w:val="nil"/>
            </w:tcBorders>
          </w:tcPr>
          <w:p w14:paraId="6CC30303" w14:textId="77777777" w:rsidR="000B09A9" w:rsidRPr="000B09A9" w:rsidRDefault="000B09A9" w:rsidP="00767D24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488" w:type="dxa"/>
            <w:gridSpan w:val="3"/>
            <w:tcBorders>
              <w:top w:val="nil"/>
              <w:bottom w:val="nil"/>
            </w:tcBorders>
          </w:tcPr>
          <w:p w14:paraId="105771A5" w14:textId="77777777" w:rsidR="000B09A9" w:rsidRPr="000B09A9" w:rsidRDefault="000B09A9" w:rsidP="00767D24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05AF7B9F" w14:textId="77777777" w:rsidR="000B09A9" w:rsidRPr="000B09A9" w:rsidRDefault="000B09A9" w:rsidP="00767D24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0B09A9">
              <w:rPr>
                <w:szCs w:val="22"/>
              </w:rPr>
              <w:t>Others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38262A79" w14:textId="77777777" w:rsidR="000B09A9" w:rsidRPr="000B09A9" w:rsidRDefault="000B09A9" w:rsidP="00767D24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661" w:type="dxa"/>
            <w:gridSpan w:val="3"/>
            <w:tcBorders>
              <w:top w:val="nil"/>
              <w:bottom w:val="nil"/>
            </w:tcBorders>
          </w:tcPr>
          <w:p w14:paraId="2B384823" w14:textId="77777777" w:rsidR="000B09A9" w:rsidRPr="000B09A9" w:rsidRDefault="000B09A9" w:rsidP="00767D24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29343AF0" w14:textId="77777777" w:rsidR="000B09A9" w:rsidRPr="000B09A9" w:rsidRDefault="000B09A9" w:rsidP="00767D24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0B09A9">
              <w:rPr>
                <w:szCs w:val="22"/>
              </w:rPr>
              <w:t xml:space="preserve">Total </w:t>
            </w:r>
          </w:p>
        </w:tc>
      </w:tr>
      <w:tr w:rsidR="00E5768D" w:rsidRPr="000B09A9" w14:paraId="06B9BF2B" w14:textId="77777777" w:rsidTr="00767D24">
        <w:trPr>
          <w:cantSplit/>
          <w:tblHeader/>
        </w:trPr>
        <w:tc>
          <w:tcPr>
            <w:tcW w:w="3510" w:type="dxa"/>
            <w:vMerge/>
            <w:tcBorders>
              <w:top w:val="nil"/>
              <w:bottom w:val="nil"/>
            </w:tcBorders>
          </w:tcPr>
          <w:p w14:paraId="64D50C90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14:paraId="5C4FEF2A" w14:textId="77777777" w:rsidR="00E5768D" w:rsidRPr="000B09A9" w:rsidRDefault="00E5768D" w:rsidP="00E5768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01970BF5" w14:textId="7A606899" w:rsidR="00E5768D" w:rsidRPr="000B09A9" w:rsidRDefault="00E5768D" w:rsidP="00E5768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0B09A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6</w:t>
            </w:r>
          </w:p>
        </w:tc>
        <w:tc>
          <w:tcPr>
            <w:tcW w:w="258" w:type="dxa"/>
            <w:tcBorders>
              <w:top w:val="nil"/>
            </w:tcBorders>
          </w:tcPr>
          <w:p w14:paraId="1AB2667C" w14:textId="77777777" w:rsidR="00E5768D" w:rsidRPr="000B09A9" w:rsidRDefault="00E5768D" w:rsidP="00E5768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 w14:paraId="49126A88" w14:textId="77777777" w:rsidR="00E5768D" w:rsidRPr="000B09A9" w:rsidRDefault="00E5768D" w:rsidP="00E5768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628DAD52" w14:textId="07E3694B" w:rsidR="00E5768D" w:rsidRPr="000B09A9" w:rsidRDefault="00E5768D" w:rsidP="00E5768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0B09A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1" w:type="dxa"/>
            <w:tcBorders>
              <w:top w:val="nil"/>
            </w:tcBorders>
          </w:tcPr>
          <w:p w14:paraId="703F1713" w14:textId="77777777" w:rsidR="00E5768D" w:rsidRPr="000B09A9" w:rsidRDefault="00E5768D" w:rsidP="00E5768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089" w:type="dxa"/>
            <w:tcBorders>
              <w:top w:val="nil"/>
            </w:tcBorders>
          </w:tcPr>
          <w:p w14:paraId="00FDF596" w14:textId="77777777" w:rsidR="00E5768D" w:rsidRPr="000B09A9" w:rsidRDefault="00E5768D" w:rsidP="00E5768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2802C7C4" w14:textId="29C33AA9" w:rsidR="00E5768D" w:rsidRPr="000B09A9" w:rsidRDefault="00E5768D" w:rsidP="00E5768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0B09A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6</w:t>
            </w:r>
          </w:p>
        </w:tc>
        <w:tc>
          <w:tcPr>
            <w:tcW w:w="184" w:type="dxa"/>
            <w:tcBorders>
              <w:top w:val="nil"/>
            </w:tcBorders>
          </w:tcPr>
          <w:p w14:paraId="0DB66A32" w14:textId="77777777" w:rsidR="00E5768D" w:rsidRPr="000B09A9" w:rsidRDefault="00E5768D" w:rsidP="00E5768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14:paraId="4FB21809" w14:textId="77777777" w:rsidR="00E5768D" w:rsidRPr="000B09A9" w:rsidRDefault="00E5768D" w:rsidP="00E5768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77EEA43B" w14:textId="7E510242" w:rsidR="00E5768D" w:rsidRPr="000B09A9" w:rsidRDefault="00E5768D" w:rsidP="00E5768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0B09A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87" w:type="dxa"/>
            <w:tcBorders>
              <w:top w:val="nil"/>
            </w:tcBorders>
          </w:tcPr>
          <w:p w14:paraId="191F51DD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right="-79"/>
              <w:jc w:val="center"/>
              <w:rPr>
                <w:szCs w:val="22"/>
              </w:rPr>
            </w:pPr>
          </w:p>
        </w:tc>
        <w:tc>
          <w:tcPr>
            <w:tcW w:w="1073" w:type="dxa"/>
            <w:tcBorders>
              <w:top w:val="nil"/>
            </w:tcBorders>
          </w:tcPr>
          <w:p w14:paraId="1BB90284" w14:textId="77777777" w:rsidR="00E5768D" w:rsidRPr="000B09A9" w:rsidRDefault="00E5768D" w:rsidP="00E5768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10F8FC57" w14:textId="23A24E88" w:rsidR="00E5768D" w:rsidRPr="000B09A9" w:rsidRDefault="00E5768D" w:rsidP="00E5768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0B09A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6</w:t>
            </w:r>
          </w:p>
        </w:tc>
        <w:tc>
          <w:tcPr>
            <w:tcW w:w="204" w:type="dxa"/>
            <w:tcBorders>
              <w:top w:val="nil"/>
            </w:tcBorders>
          </w:tcPr>
          <w:p w14:paraId="3AF551EC" w14:textId="77777777" w:rsidR="00E5768D" w:rsidRPr="000B09A9" w:rsidRDefault="00E5768D" w:rsidP="00E5768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11" w:type="dxa"/>
            <w:tcBorders>
              <w:top w:val="nil"/>
            </w:tcBorders>
          </w:tcPr>
          <w:p w14:paraId="62D9479D" w14:textId="77777777" w:rsidR="00E5768D" w:rsidRPr="000B09A9" w:rsidRDefault="00E5768D" w:rsidP="00E5768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7B7F3E75" w14:textId="449D2AAD" w:rsidR="00E5768D" w:rsidRPr="000B09A9" w:rsidRDefault="00E5768D" w:rsidP="00E5768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0B09A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  <w:tc>
          <w:tcPr>
            <w:tcW w:w="192" w:type="dxa"/>
            <w:tcBorders>
              <w:top w:val="nil"/>
            </w:tcBorders>
          </w:tcPr>
          <w:p w14:paraId="5B8C0903" w14:textId="77777777" w:rsidR="00E5768D" w:rsidRPr="000B09A9" w:rsidRDefault="00E5768D" w:rsidP="00E5768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09" w:type="dxa"/>
            <w:tcBorders>
              <w:top w:val="nil"/>
            </w:tcBorders>
          </w:tcPr>
          <w:p w14:paraId="3A893CED" w14:textId="77777777" w:rsidR="00E5768D" w:rsidRPr="000B09A9" w:rsidRDefault="00E5768D" w:rsidP="00E5768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62CE2A2A" w14:textId="3DF3248B" w:rsidR="00E5768D" w:rsidRPr="000B09A9" w:rsidRDefault="00E5768D" w:rsidP="00E5768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0B09A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6</w:t>
            </w:r>
          </w:p>
        </w:tc>
        <w:tc>
          <w:tcPr>
            <w:tcW w:w="243" w:type="dxa"/>
            <w:tcBorders>
              <w:top w:val="nil"/>
            </w:tcBorders>
          </w:tcPr>
          <w:p w14:paraId="1A34879E" w14:textId="77777777" w:rsidR="00E5768D" w:rsidRPr="000B09A9" w:rsidRDefault="00E5768D" w:rsidP="00E5768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09" w:type="dxa"/>
            <w:tcBorders>
              <w:top w:val="nil"/>
            </w:tcBorders>
          </w:tcPr>
          <w:p w14:paraId="75F8E22E" w14:textId="77777777" w:rsidR="00E5768D" w:rsidRPr="000B09A9" w:rsidRDefault="00E5768D" w:rsidP="00E5768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751D790C" w14:textId="6809FEB0" w:rsidR="00E5768D" w:rsidRPr="000B09A9" w:rsidRDefault="00E5768D" w:rsidP="00E5768D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0B09A9">
              <w:rPr>
                <w:b w:val="0"/>
                <w:bCs/>
                <w:szCs w:val="22"/>
              </w:rPr>
              <w:t>202</w:t>
            </w:r>
            <w:r>
              <w:rPr>
                <w:b w:val="0"/>
                <w:bCs/>
                <w:szCs w:val="22"/>
              </w:rPr>
              <w:t>5</w:t>
            </w:r>
          </w:p>
        </w:tc>
      </w:tr>
      <w:tr w:rsidR="000B09A9" w:rsidRPr="000B09A9" w14:paraId="6572E6D0" w14:textId="77777777" w:rsidTr="00767D24">
        <w:trPr>
          <w:cantSplit/>
          <w:trHeight w:val="83"/>
          <w:tblHeader/>
        </w:trPr>
        <w:tc>
          <w:tcPr>
            <w:tcW w:w="3510" w:type="dxa"/>
            <w:tcBorders>
              <w:top w:val="nil"/>
            </w:tcBorders>
          </w:tcPr>
          <w:p w14:paraId="1EE78733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</w:tcPr>
          <w:p w14:paraId="333A7A4F" w14:textId="77777777" w:rsidR="000B09A9" w:rsidRPr="000B09A9" w:rsidRDefault="000B09A9" w:rsidP="000B09A9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0B09A9">
              <w:rPr>
                <w:b w:val="0"/>
                <w:bCs/>
                <w:i/>
                <w:iCs/>
                <w:szCs w:val="22"/>
              </w:rPr>
              <w:t>(in thousand Baht)</w:t>
            </w:r>
          </w:p>
        </w:tc>
      </w:tr>
      <w:tr w:rsidR="000B09A9" w:rsidRPr="000B09A9" w14:paraId="76DA2D45" w14:textId="77777777" w:rsidTr="00767D24">
        <w:trPr>
          <w:cantSplit/>
          <w:trHeight w:val="83"/>
          <w:tblHeader/>
        </w:trPr>
        <w:tc>
          <w:tcPr>
            <w:tcW w:w="3510" w:type="dxa"/>
            <w:tcBorders>
              <w:top w:val="nil"/>
            </w:tcBorders>
          </w:tcPr>
          <w:p w14:paraId="040DA9A9" w14:textId="77777777" w:rsidR="000B09A9" w:rsidRPr="000B09A9" w:rsidRDefault="000B09A9" w:rsidP="000B09A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</w:tcPr>
          <w:p w14:paraId="1B3261AF" w14:textId="77777777" w:rsidR="000B09A9" w:rsidRPr="000B09A9" w:rsidRDefault="000B09A9" w:rsidP="000B09A9">
            <w:pPr>
              <w:pStyle w:val="acctmergecolhdg"/>
              <w:spacing w:line="240" w:lineRule="atLeast"/>
              <w:rPr>
                <w:b w:val="0"/>
                <w:bCs/>
                <w:i/>
                <w:iCs/>
                <w:szCs w:val="22"/>
              </w:rPr>
            </w:pPr>
          </w:p>
        </w:tc>
      </w:tr>
      <w:tr w:rsidR="00E5768D" w:rsidRPr="000B09A9" w14:paraId="0E27973F" w14:textId="77777777" w:rsidTr="00B83089">
        <w:trPr>
          <w:cantSplit/>
        </w:trPr>
        <w:tc>
          <w:tcPr>
            <w:tcW w:w="3510" w:type="dxa"/>
          </w:tcPr>
          <w:p w14:paraId="2B07A0D6" w14:textId="77777777" w:rsidR="00E5768D" w:rsidRPr="000B09A9" w:rsidRDefault="00E5768D" w:rsidP="00E5768D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External revenue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EB1F374" w14:textId="7BB4E87E" w:rsidR="00E5768D" w:rsidRPr="00787DBA" w:rsidRDefault="00787DBA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87DBA">
              <w:rPr>
                <w:b/>
                <w:bCs/>
                <w:szCs w:val="22"/>
              </w:rPr>
              <w:t>-</w:t>
            </w:r>
          </w:p>
        </w:tc>
        <w:tc>
          <w:tcPr>
            <w:tcW w:w="258" w:type="dxa"/>
            <w:tcBorders>
              <w:bottom w:val="nil"/>
            </w:tcBorders>
            <w:vAlign w:val="bottom"/>
          </w:tcPr>
          <w:p w14:paraId="6BD58E71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7AC67511" w14:textId="0393A162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44,000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2A85FC4C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712CB178" w14:textId="59CDF8CF" w:rsidR="00E5768D" w:rsidRPr="000B09A9" w:rsidRDefault="00787DBA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2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87DBA">
              <w:rPr>
                <w:b/>
                <w:bCs/>
                <w:szCs w:val="22"/>
              </w:rPr>
              <w:t>171,390</w:t>
            </w:r>
          </w:p>
        </w:tc>
        <w:tc>
          <w:tcPr>
            <w:tcW w:w="184" w:type="dxa"/>
            <w:tcBorders>
              <w:bottom w:val="nil"/>
            </w:tcBorders>
            <w:vAlign w:val="bottom"/>
          </w:tcPr>
          <w:p w14:paraId="5AA13BD5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7681424D" w14:textId="3175BF14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162,497</w:t>
            </w:r>
          </w:p>
        </w:tc>
        <w:tc>
          <w:tcPr>
            <w:tcW w:w="187" w:type="dxa"/>
            <w:tcBorders>
              <w:bottom w:val="nil"/>
            </w:tcBorders>
            <w:vAlign w:val="bottom"/>
          </w:tcPr>
          <w:p w14:paraId="57D981B4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4E51A870" w14:textId="34C9B05E" w:rsidR="00E5768D" w:rsidRPr="000B09A9" w:rsidRDefault="00787DBA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left="-87" w:right="-79"/>
              <w:rPr>
                <w:b/>
                <w:bCs/>
                <w:szCs w:val="22"/>
              </w:rPr>
            </w:pPr>
            <w:r w:rsidRPr="00787DBA">
              <w:rPr>
                <w:b/>
                <w:bCs/>
                <w:szCs w:val="22"/>
              </w:rPr>
              <w:t>9,401</w:t>
            </w:r>
          </w:p>
        </w:tc>
        <w:tc>
          <w:tcPr>
            <w:tcW w:w="204" w:type="dxa"/>
            <w:tcBorders>
              <w:bottom w:val="nil"/>
            </w:tcBorders>
            <w:vAlign w:val="bottom"/>
          </w:tcPr>
          <w:p w14:paraId="2DB7A68F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797D7591" w14:textId="78051A2E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10,050</w:t>
            </w:r>
          </w:p>
        </w:tc>
        <w:tc>
          <w:tcPr>
            <w:tcW w:w="192" w:type="dxa"/>
            <w:tcBorders>
              <w:bottom w:val="nil"/>
            </w:tcBorders>
          </w:tcPr>
          <w:p w14:paraId="5D142FAA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6A756D7D" w14:textId="59B06B6F" w:rsidR="00E5768D" w:rsidRPr="000B09A9" w:rsidRDefault="00787DBA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87DBA">
              <w:rPr>
                <w:b/>
                <w:bCs/>
                <w:szCs w:val="22"/>
              </w:rPr>
              <w:t>180,791</w:t>
            </w: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35F6415B" w14:textId="77777777" w:rsidR="00E5768D" w:rsidRPr="000B09A9" w:rsidRDefault="00E5768D" w:rsidP="00E5768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43361DF2" w14:textId="0CA35ABD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216,547</w:t>
            </w:r>
          </w:p>
        </w:tc>
      </w:tr>
      <w:tr w:rsidR="00E5768D" w:rsidRPr="000B09A9" w14:paraId="21F979D6" w14:textId="77777777" w:rsidTr="00B83089">
        <w:trPr>
          <w:cantSplit/>
        </w:trPr>
        <w:tc>
          <w:tcPr>
            <w:tcW w:w="3510" w:type="dxa"/>
          </w:tcPr>
          <w:p w14:paraId="1FE2068F" w14:textId="77777777" w:rsidR="00E5768D" w:rsidRPr="000B09A9" w:rsidRDefault="00E5768D" w:rsidP="00E5768D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 revenue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D22580B" w14:textId="66482CE5" w:rsidR="00E5768D" w:rsidRPr="00787DBA" w:rsidRDefault="00787DBA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87DBA">
              <w:rPr>
                <w:b/>
                <w:bCs/>
                <w:szCs w:val="22"/>
              </w:rPr>
              <w:t>-</w:t>
            </w: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69986B65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75CF3E3" w14:textId="51A2DAC2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90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44,000</w:t>
            </w: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6404F80C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ACC11F" w14:textId="69F1128C" w:rsidR="00E5768D" w:rsidRPr="000B09A9" w:rsidRDefault="00787DBA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2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87DBA">
              <w:rPr>
                <w:b/>
                <w:bCs/>
                <w:szCs w:val="22"/>
              </w:rPr>
              <w:t>171,390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57799728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A8ABA6" w14:textId="0D301E49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162,497</w:t>
            </w:r>
          </w:p>
        </w:tc>
        <w:tc>
          <w:tcPr>
            <w:tcW w:w="187" w:type="dxa"/>
            <w:tcBorders>
              <w:top w:val="nil"/>
              <w:bottom w:val="nil"/>
            </w:tcBorders>
            <w:vAlign w:val="bottom"/>
          </w:tcPr>
          <w:p w14:paraId="57CE0281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42EACE" w14:textId="166C4069" w:rsidR="00E5768D" w:rsidRPr="000B09A9" w:rsidRDefault="00787DBA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left="-87" w:right="-79"/>
              <w:rPr>
                <w:b/>
                <w:bCs/>
                <w:szCs w:val="22"/>
                <w:lang w:val="en-US" w:bidi="th-TH"/>
              </w:rPr>
            </w:pPr>
            <w:r w:rsidRPr="00787DBA">
              <w:rPr>
                <w:b/>
                <w:bCs/>
                <w:szCs w:val="22"/>
                <w:lang w:val="en-US" w:bidi="th-TH"/>
              </w:rPr>
              <w:t>40,867</w:t>
            </w:r>
          </w:p>
        </w:tc>
        <w:tc>
          <w:tcPr>
            <w:tcW w:w="204" w:type="dxa"/>
            <w:tcBorders>
              <w:top w:val="nil"/>
              <w:bottom w:val="nil"/>
            </w:tcBorders>
            <w:vAlign w:val="bottom"/>
          </w:tcPr>
          <w:p w14:paraId="43368F71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F29BB25" w14:textId="76CA4EBE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rFonts w:cs="Angsana New"/>
                <w:b/>
                <w:bCs/>
                <w:szCs w:val="28"/>
                <w:lang w:val="en-US" w:bidi="th-TH"/>
              </w:rPr>
              <w:t>43,991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1EFD2CCC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AC43FB" w14:textId="4090AA7D" w:rsidR="00E5768D" w:rsidRPr="000B09A9" w:rsidRDefault="00787DBA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  <w:lang w:val="en-US" w:bidi="th-TH"/>
              </w:rPr>
            </w:pPr>
            <w:r w:rsidRPr="00787DBA">
              <w:rPr>
                <w:b/>
                <w:bCs/>
                <w:szCs w:val="22"/>
                <w:lang w:val="en-US" w:bidi="th-TH"/>
              </w:rPr>
              <w:t>212,257</w:t>
            </w: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78B8E506" w14:textId="77777777" w:rsidR="00E5768D" w:rsidRPr="000B09A9" w:rsidRDefault="00E5768D" w:rsidP="00E5768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37064C" w14:textId="71DCB7AF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  <w:lang w:val="en-US" w:bidi="th-TH"/>
              </w:rPr>
              <w:t>250,488</w:t>
            </w:r>
          </w:p>
        </w:tc>
      </w:tr>
      <w:tr w:rsidR="00E5768D" w:rsidRPr="000B09A9" w14:paraId="1708B670" w14:textId="77777777" w:rsidTr="00B83089">
        <w:trPr>
          <w:cantSplit/>
        </w:trPr>
        <w:tc>
          <w:tcPr>
            <w:tcW w:w="3510" w:type="dxa"/>
          </w:tcPr>
          <w:p w14:paraId="7AC3D39E" w14:textId="77777777" w:rsidR="00E5768D" w:rsidRPr="000B09A9" w:rsidRDefault="00E5768D" w:rsidP="00E5768D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459A3C2D" w14:textId="77777777" w:rsidR="00E5768D" w:rsidRPr="000B09A9" w:rsidRDefault="00E5768D" w:rsidP="00E5768D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Segment results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0353DA" w14:textId="79EF4898" w:rsidR="00E5768D" w:rsidRPr="00787DBA" w:rsidRDefault="00787DBA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87DBA">
              <w:rPr>
                <w:b/>
                <w:bCs/>
                <w:szCs w:val="22"/>
              </w:rPr>
              <w:t>-</w:t>
            </w:r>
          </w:p>
        </w:tc>
        <w:tc>
          <w:tcPr>
            <w:tcW w:w="258" w:type="dxa"/>
            <w:tcBorders>
              <w:top w:val="nil"/>
            </w:tcBorders>
            <w:vAlign w:val="bottom"/>
          </w:tcPr>
          <w:p w14:paraId="1FB4B34E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24F7A65" w14:textId="6FAF1A1E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43,068</w:t>
            </w:r>
          </w:p>
        </w:tc>
        <w:tc>
          <w:tcPr>
            <w:tcW w:w="181" w:type="dxa"/>
            <w:tcBorders>
              <w:top w:val="nil"/>
            </w:tcBorders>
            <w:vAlign w:val="bottom"/>
          </w:tcPr>
          <w:p w14:paraId="6E176455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2710399" w14:textId="08201A47" w:rsidR="00E5768D" w:rsidRPr="000B09A9" w:rsidRDefault="00787DBA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2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87DBA">
              <w:rPr>
                <w:b/>
                <w:bCs/>
                <w:szCs w:val="22"/>
              </w:rPr>
              <w:t>84,254</w:t>
            </w:r>
          </w:p>
        </w:tc>
        <w:tc>
          <w:tcPr>
            <w:tcW w:w="184" w:type="dxa"/>
            <w:tcBorders>
              <w:top w:val="nil"/>
            </w:tcBorders>
            <w:vAlign w:val="bottom"/>
          </w:tcPr>
          <w:p w14:paraId="14A3BBA8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62E2E9" w14:textId="0A069CF5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83,559</w:t>
            </w:r>
          </w:p>
        </w:tc>
        <w:tc>
          <w:tcPr>
            <w:tcW w:w="187" w:type="dxa"/>
            <w:tcBorders>
              <w:top w:val="nil"/>
            </w:tcBorders>
            <w:vAlign w:val="bottom"/>
          </w:tcPr>
          <w:p w14:paraId="34A7FE67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D795A1" w14:textId="51EFAD4C" w:rsidR="00E5768D" w:rsidRPr="00787DBA" w:rsidRDefault="00787DBA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left="-87" w:right="-79"/>
              <w:rPr>
                <w:b/>
                <w:bCs/>
                <w:szCs w:val="22"/>
              </w:rPr>
            </w:pPr>
            <w:r w:rsidRPr="00787DBA">
              <w:rPr>
                <w:b/>
                <w:bCs/>
                <w:szCs w:val="22"/>
              </w:rPr>
              <w:t>-</w:t>
            </w:r>
          </w:p>
        </w:tc>
        <w:tc>
          <w:tcPr>
            <w:tcW w:w="204" w:type="dxa"/>
            <w:tcBorders>
              <w:top w:val="nil"/>
            </w:tcBorders>
          </w:tcPr>
          <w:p w14:paraId="0893FDA9" w14:textId="77777777" w:rsidR="00E5768D" w:rsidRPr="00787DBA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76EA67" w14:textId="4A3BCEED" w:rsidR="00E5768D" w:rsidRPr="00787DBA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87DBA">
              <w:rPr>
                <w:b/>
                <w:bCs/>
                <w:szCs w:val="22"/>
              </w:rPr>
              <w:t>-</w:t>
            </w:r>
          </w:p>
        </w:tc>
        <w:tc>
          <w:tcPr>
            <w:tcW w:w="192" w:type="dxa"/>
            <w:tcBorders>
              <w:top w:val="nil"/>
            </w:tcBorders>
          </w:tcPr>
          <w:p w14:paraId="5D0B391F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129B53F3" w14:textId="7C2224F4" w:rsidR="00E5768D" w:rsidRPr="000B09A9" w:rsidRDefault="00787DBA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87DBA">
              <w:rPr>
                <w:b/>
                <w:bCs/>
                <w:szCs w:val="22"/>
              </w:rPr>
              <w:t>84,254</w:t>
            </w:r>
          </w:p>
        </w:tc>
        <w:tc>
          <w:tcPr>
            <w:tcW w:w="243" w:type="dxa"/>
            <w:tcBorders>
              <w:top w:val="nil"/>
            </w:tcBorders>
            <w:vAlign w:val="bottom"/>
          </w:tcPr>
          <w:p w14:paraId="6BF04427" w14:textId="77777777" w:rsidR="00E5768D" w:rsidRPr="000B09A9" w:rsidRDefault="00E5768D" w:rsidP="00E5768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7B7372D1" w14:textId="3B7FA92A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126,627</w:t>
            </w:r>
          </w:p>
        </w:tc>
      </w:tr>
      <w:tr w:rsidR="00E5768D" w:rsidRPr="000B09A9" w14:paraId="0C98C4EE" w14:textId="77777777" w:rsidTr="00767D24">
        <w:trPr>
          <w:cantSplit/>
        </w:trPr>
        <w:tc>
          <w:tcPr>
            <w:tcW w:w="3510" w:type="dxa"/>
          </w:tcPr>
          <w:p w14:paraId="444B9990" w14:textId="77777777" w:rsidR="00E5768D" w:rsidRPr="000B09A9" w:rsidRDefault="00E5768D" w:rsidP="00E5768D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sz w:val="22"/>
                <w:szCs w:val="22"/>
              </w:rPr>
              <w:t>Unallocated expenses</w:t>
            </w:r>
          </w:p>
        </w:tc>
        <w:tc>
          <w:tcPr>
            <w:tcW w:w="1350" w:type="dxa"/>
            <w:vAlign w:val="bottom"/>
          </w:tcPr>
          <w:p w14:paraId="234F0FF7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2B244ABA" w14:textId="77777777" w:rsidR="00E5768D" w:rsidRPr="000B09A9" w:rsidRDefault="00E5768D" w:rsidP="00E5768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2A538CCD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624D5608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4BEA6EA3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7BA3351C" w14:textId="77777777" w:rsidR="00E5768D" w:rsidRPr="000B09A9" w:rsidRDefault="00E5768D" w:rsidP="00E5768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3F396177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175CFA75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65012761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78509C03" w14:textId="77777777" w:rsidR="00E5768D" w:rsidRPr="000B09A9" w:rsidRDefault="00E5768D" w:rsidP="00E5768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477E0EE2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4A0DCE3D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0EADE7B5" w14:textId="51D78906" w:rsidR="00E5768D" w:rsidRPr="000B09A9" w:rsidRDefault="00787DBA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787DBA">
              <w:rPr>
                <w:szCs w:val="22"/>
              </w:rPr>
              <w:t>(13,840)</w:t>
            </w:r>
          </w:p>
        </w:tc>
        <w:tc>
          <w:tcPr>
            <w:tcW w:w="243" w:type="dxa"/>
            <w:vAlign w:val="bottom"/>
          </w:tcPr>
          <w:p w14:paraId="409ED3A9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282ACA1F" w14:textId="2B897C03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(17,368)</w:t>
            </w:r>
          </w:p>
        </w:tc>
      </w:tr>
      <w:tr w:rsidR="00E5768D" w:rsidRPr="000B09A9" w14:paraId="4516D91C" w14:textId="77777777" w:rsidTr="00767D24">
        <w:trPr>
          <w:cantSplit/>
        </w:trPr>
        <w:tc>
          <w:tcPr>
            <w:tcW w:w="3510" w:type="dxa"/>
          </w:tcPr>
          <w:p w14:paraId="5BC7A4BE" w14:textId="6A8681B2" w:rsidR="00E5768D" w:rsidRPr="000B09A9" w:rsidRDefault="00E5768D" w:rsidP="00E5768D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sz w:val="22"/>
                <w:szCs w:val="22"/>
              </w:rPr>
              <w:t>Share of profit of joint ventures</w:t>
            </w:r>
          </w:p>
        </w:tc>
        <w:tc>
          <w:tcPr>
            <w:tcW w:w="1350" w:type="dxa"/>
            <w:vAlign w:val="bottom"/>
          </w:tcPr>
          <w:p w14:paraId="1507F567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6D5E24DE" w14:textId="77777777" w:rsidR="00E5768D" w:rsidRPr="000B09A9" w:rsidRDefault="00E5768D" w:rsidP="00E5768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4FB9382E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0FAD2D55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01B0C995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76321957" w14:textId="77777777" w:rsidR="00E5768D" w:rsidRPr="000B09A9" w:rsidRDefault="00E5768D" w:rsidP="00E5768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7B0311FE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3FD64A10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1AE42D58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3EAC412A" w14:textId="77777777" w:rsidR="00E5768D" w:rsidRPr="000B09A9" w:rsidRDefault="00E5768D" w:rsidP="00E5768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714CCAF0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2A123B7F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1881369B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0188604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37DA19A6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</w:tr>
      <w:tr w:rsidR="00E5768D" w:rsidRPr="000B09A9" w14:paraId="062CA16A" w14:textId="77777777" w:rsidTr="00B83089">
        <w:trPr>
          <w:cantSplit/>
        </w:trPr>
        <w:tc>
          <w:tcPr>
            <w:tcW w:w="3510" w:type="dxa"/>
          </w:tcPr>
          <w:p w14:paraId="1893DEEA" w14:textId="77777777" w:rsidR="00E5768D" w:rsidRPr="000B09A9" w:rsidRDefault="00E5768D" w:rsidP="00E5768D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sz w:val="22"/>
                <w:szCs w:val="22"/>
              </w:rPr>
              <w:t xml:space="preserve">   accounted for using equity method</w:t>
            </w:r>
          </w:p>
        </w:tc>
        <w:tc>
          <w:tcPr>
            <w:tcW w:w="1350" w:type="dxa"/>
            <w:vAlign w:val="bottom"/>
          </w:tcPr>
          <w:p w14:paraId="7BDB8561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2F98DA4B" w14:textId="77777777" w:rsidR="00E5768D" w:rsidRPr="000B09A9" w:rsidRDefault="00E5768D" w:rsidP="00E5768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15FB330F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60E288AF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6DA2914A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10ACBD6B" w14:textId="77777777" w:rsidR="00E5768D" w:rsidRPr="000B09A9" w:rsidRDefault="00E5768D" w:rsidP="00E5768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4DEB7D53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5E33AF9E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7FE531C3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16B2FF3A" w14:textId="77777777" w:rsidR="00E5768D" w:rsidRPr="000B09A9" w:rsidRDefault="00E5768D" w:rsidP="00E5768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6BF6116F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5A07C675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77556F83" w14:textId="20801A91" w:rsidR="00E5768D" w:rsidRPr="000B09A9" w:rsidRDefault="00787DBA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787DBA">
              <w:rPr>
                <w:szCs w:val="22"/>
              </w:rPr>
              <w:t>2,862</w:t>
            </w:r>
          </w:p>
        </w:tc>
        <w:tc>
          <w:tcPr>
            <w:tcW w:w="243" w:type="dxa"/>
            <w:vAlign w:val="bottom"/>
          </w:tcPr>
          <w:p w14:paraId="23A3DBD8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6035ACA2" w14:textId="54674B11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3,799</w:t>
            </w:r>
          </w:p>
        </w:tc>
      </w:tr>
      <w:tr w:rsidR="00E5768D" w:rsidRPr="000B09A9" w14:paraId="2C9A1D71" w14:textId="77777777" w:rsidTr="0026623C">
        <w:trPr>
          <w:cantSplit/>
        </w:trPr>
        <w:tc>
          <w:tcPr>
            <w:tcW w:w="3510" w:type="dxa"/>
            <w:tcBorders>
              <w:bottom w:val="nil"/>
            </w:tcBorders>
          </w:tcPr>
          <w:p w14:paraId="79391BD2" w14:textId="77777777" w:rsidR="00E5768D" w:rsidRPr="000B09A9" w:rsidRDefault="00E5768D" w:rsidP="00E5768D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sz w:val="22"/>
                <w:szCs w:val="22"/>
              </w:rPr>
              <w:t>Income tax expense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EED4FF6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tcBorders>
              <w:bottom w:val="nil"/>
            </w:tcBorders>
            <w:vAlign w:val="bottom"/>
          </w:tcPr>
          <w:p w14:paraId="11214FD6" w14:textId="77777777" w:rsidR="00E5768D" w:rsidRPr="000B09A9" w:rsidRDefault="00E5768D" w:rsidP="00E5768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tcBorders>
              <w:bottom w:val="nil"/>
            </w:tcBorders>
            <w:vAlign w:val="bottom"/>
          </w:tcPr>
          <w:p w14:paraId="46007273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1A3377FA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438E6F43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tcBorders>
              <w:bottom w:val="nil"/>
            </w:tcBorders>
            <w:vAlign w:val="bottom"/>
          </w:tcPr>
          <w:p w14:paraId="4A4F3515" w14:textId="77777777" w:rsidR="00E5768D" w:rsidRPr="000B09A9" w:rsidRDefault="00E5768D" w:rsidP="00E5768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tcBorders>
              <w:bottom w:val="nil"/>
            </w:tcBorders>
            <w:vAlign w:val="bottom"/>
          </w:tcPr>
          <w:p w14:paraId="5BB43501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tcBorders>
              <w:bottom w:val="nil"/>
            </w:tcBorders>
            <w:vAlign w:val="bottom"/>
          </w:tcPr>
          <w:p w14:paraId="2B62410E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tcBorders>
              <w:bottom w:val="nil"/>
            </w:tcBorders>
            <w:vAlign w:val="bottom"/>
          </w:tcPr>
          <w:p w14:paraId="736679D1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tcBorders>
              <w:bottom w:val="nil"/>
            </w:tcBorders>
            <w:vAlign w:val="bottom"/>
          </w:tcPr>
          <w:p w14:paraId="3D5C4EEC" w14:textId="77777777" w:rsidR="00E5768D" w:rsidRPr="000B09A9" w:rsidRDefault="00E5768D" w:rsidP="00E5768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tcBorders>
              <w:bottom w:val="nil"/>
            </w:tcBorders>
            <w:vAlign w:val="bottom"/>
          </w:tcPr>
          <w:p w14:paraId="194C814A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  <w:tcBorders>
              <w:bottom w:val="nil"/>
            </w:tcBorders>
          </w:tcPr>
          <w:p w14:paraId="2708A749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1206663A" w14:textId="0B749687" w:rsidR="00E5768D" w:rsidRPr="000B09A9" w:rsidRDefault="00787DBA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787DBA">
              <w:rPr>
                <w:szCs w:val="22"/>
              </w:rPr>
              <w:t>(11,969)</w:t>
            </w: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1A8C7638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19A01032" w14:textId="19B7AC10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(21,527)</w:t>
            </w:r>
          </w:p>
        </w:tc>
      </w:tr>
      <w:tr w:rsidR="00E5768D" w:rsidRPr="000B09A9" w14:paraId="16DA2F7E" w14:textId="77777777" w:rsidTr="0026623C">
        <w:trPr>
          <w:cantSplit/>
        </w:trPr>
        <w:tc>
          <w:tcPr>
            <w:tcW w:w="3510" w:type="dxa"/>
            <w:tcBorders>
              <w:top w:val="nil"/>
              <w:bottom w:val="nil"/>
            </w:tcBorders>
          </w:tcPr>
          <w:p w14:paraId="2F683245" w14:textId="77777777" w:rsidR="00E5768D" w:rsidRPr="000B09A9" w:rsidRDefault="00E5768D" w:rsidP="00E5768D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B09A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Profit for the period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4B5D6013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583B9F07" w14:textId="77777777" w:rsidR="00E5768D" w:rsidRPr="000B09A9" w:rsidRDefault="00E5768D" w:rsidP="00E5768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bottom"/>
          </w:tcPr>
          <w:p w14:paraId="0250BF7D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6ECEE01F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vAlign w:val="bottom"/>
          </w:tcPr>
          <w:p w14:paraId="1178EA92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66CB9D68" w14:textId="77777777" w:rsidR="00E5768D" w:rsidRPr="000B09A9" w:rsidRDefault="00E5768D" w:rsidP="00E5768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tcBorders>
              <w:top w:val="nil"/>
              <w:bottom w:val="nil"/>
            </w:tcBorders>
            <w:vAlign w:val="bottom"/>
          </w:tcPr>
          <w:p w14:paraId="2C628BBA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tcBorders>
              <w:top w:val="nil"/>
              <w:bottom w:val="nil"/>
            </w:tcBorders>
            <w:vAlign w:val="bottom"/>
          </w:tcPr>
          <w:p w14:paraId="5B973C74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tcBorders>
              <w:top w:val="nil"/>
              <w:bottom w:val="nil"/>
            </w:tcBorders>
            <w:vAlign w:val="bottom"/>
          </w:tcPr>
          <w:p w14:paraId="53F71ED5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tcBorders>
              <w:top w:val="nil"/>
              <w:bottom w:val="nil"/>
            </w:tcBorders>
            <w:vAlign w:val="bottom"/>
          </w:tcPr>
          <w:p w14:paraId="4A66B269" w14:textId="77777777" w:rsidR="00E5768D" w:rsidRPr="000B09A9" w:rsidRDefault="00E5768D" w:rsidP="00E5768D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tcBorders>
              <w:top w:val="nil"/>
              <w:bottom w:val="nil"/>
            </w:tcBorders>
            <w:vAlign w:val="bottom"/>
          </w:tcPr>
          <w:p w14:paraId="60D74899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3E090959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B86728" w14:textId="58A7747E" w:rsidR="00E5768D" w:rsidRPr="000B09A9" w:rsidRDefault="00787DBA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87DBA">
              <w:rPr>
                <w:b/>
                <w:bCs/>
                <w:szCs w:val="22"/>
              </w:rPr>
              <w:t>61,307</w:t>
            </w: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6C5A62D6" w14:textId="77777777" w:rsidR="00E5768D" w:rsidRPr="000B09A9" w:rsidRDefault="00E5768D" w:rsidP="00E5768D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EAEF1" w14:textId="36508FF8" w:rsidR="00E5768D" w:rsidRPr="000B09A9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91,531</w:t>
            </w:r>
          </w:p>
        </w:tc>
      </w:tr>
      <w:bookmarkEnd w:id="2"/>
    </w:tbl>
    <w:p w14:paraId="57D970BD" w14:textId="77777777" w:rsidR="00F63F0E" w:rsidRDefault="00F63F0E" w:rsidP="00F63F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40"/>
        <w:jc w:val="thaiDistribute"/>
        <w:rPr>
          <w:rFonts w:ascii="Times New Roman" w:hAnsi="Times New Roman"/>
          <w:spacing w:val="-2"/>
          <w:sz w:val="22"/>
          <w:szCs w:val="22"/>
        </w:rPr>
      </w:pPr>
    </w:p>
    <w:p w14:paraId="76A6967B" w14:textId="47D37B4E" w:rsidR="007F47D9" w:rsidRDefault="008357DB" w:rsidP="002D2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9"/>
        <w:jc w:val="thaiDistribute"/>
        <w:rPr>
          <w:rFonts w:ascii="Times New Roman" w:hAnsi="Times New Roman"/>
          <w:sz w:val="22"/>
          <w:szCs w:val="22"/>
        </w:rPr>
      </w:pPr>
      <w:r w:rsidRPr="00783253">
        <w:rPr>
          <w:rFonts w:ascii="Times New Roman" w:hAnsi="Times New Roman"/>
          <w:spacing w:val="-2"/>
          <w:sz w:val="22"/>
          <w:szCs w:val="22"/>
        </w:rPr>
        <w:t xml:space="preserve">The timing of revenue </w:t>
      </w:r>
      <w:r w:rsidR="006951DB" w:rsidRPr="00783253">
        <w:rPr>
          <w:rFonts w:ascii="Times New Roman" w:hAnsi="Times New Roman"/>
          <w:spacing w:val="-2"/>
          <w:sz w:val="22"/>
          <w:szCs w:val="22"/>
        </w:rPr>
        <w:t>recognition for the real estate</w:t>
      </w:r>
      <w:r w:rsidR="00B83A48" w:rsidRPr="00783253">
        <w:rPr>
          <w:rFonts w:ascii="Times New Roman" w:hAnsi="Times New Roman"/>
          <w:spacing w:val="-2"/>
          <w:sz w:val="22"/>
          <w:szCs w:val="22"/>
        </w:rPr>
        <w:t xml:space="preserve"> business segment is at a point in time. The timing of revenue</w:t>
      </w:r>
      <w:r w:rsidR="005E2F3D" w:rsidRPr="00783253">
        <w:rPr>
          <w:rFonts w:ascii="Times New Roman" w:hAnsi="Times New Roman"/>
          <w:spacing w:val="-2"/>
          <w:sz w:val="22"/>
          <w:szCs w:val="22"/>
        </w:rPr>
        <w:t xml:space="preserve"> recognition for utilities </w:t>
      </w:r>
      <w:r w:rsidR="004854F2" w:rsidRPr="00783253">
        <w:rPr>
          <w:rFonts w:ascii="Times New Roman" w:hAnsi="Times New Roman"/>
          <w:spacing w:val="-2"/>
          <w:sz w:val="22"/>
          <w:szCs w:val="22"/>
        </w:rPr>
        <w:t>service</w:t>
      </w:r>
      <w:r w:rsidR="00783253" w:rsidRPr="00783253">
        <w:rPr>
          <w:rFonts w:ascii="Times New Roman" w:hAnsi="Times New Roman"/>
          <w:spacing w:val="-2"/>
          <w:sz w:val="22"/>
          <w:szCs w:val="22"/>
        </w:rPr>
        <w:t xml:space="preserve"> </w:t>
      </w:r>
      <w:r w:rsidR="004854F2" w:rsidRPr="00783253">
        <w:rPr>
          <w:rFonts w:ascii="Times New Roman" w:hAnsi="Times New Roman"/>
          <w:spacing w:val="-2"/>
          <w:sz w:val="22"/>
          <w:szCs w:val="22"/>
        </w:rPr>
        <w:t>business segment</w:t>
      </w:r>
      <w:r w:rsidR="002B7435">
        <w:rPr>
          <w:rFonts w:ascii="Times New Roman" w:hAnsi="Times New Roman"/>
          <w:spacing w:val="-2"/>
          <w:sz w:val="22"/>
          <w:szCs w:val="22"/>
        </w:rPr>
        <w:br/>
      </w:r>
      <w:r w:rsidR="004854F2" w:rsidRPr="00783253">
        <w:rPr>
          <w:rFonts w:ascii="Times New Roman" w:hAnsi="Times New Roman"/>
          <w:spacing w:val="-2"/>
          <w:sz w:val="22"/>
          <w:szCs w:val="22"/>
        </w:rPr>
        <w:t>is</w:t>
      </w:r>
      <w:r w:rsidR="004854F2">
        <w:rPr>
          <w:rFonts w:ascii="Times New Roman" w:hAnsi="Times New Roman"/>
          <w:sz w:val="22"/>
          <w:szCs w:val="22"/>
        </w:rPr>
        <w:t xml:space="preserve"> overtime</w:t>
      </w:r>
      <w:r w:rsidR="00C77B39">
        <w:rPr>
          <w:rFonts w:ascii="Times New Roman" w:hAnsi="Times New Roman"/>
          <w:sz w:val="22"/>
          <w:szCs w:val="22"/>
        </w:rPr>
        <w:t>.</w:t>
      </w:r>
    </w:p>
    <w:p w14:paraId="0D396563" w14:textId="77777777" w:rsidR="00771F06" w:rsidRDefault="00771F06" w:rsidP="00A74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14:paraId="0ACEE548" w14:textId="42D12115" w:rsidR="004E5529" w:rsidRPr="009922E2" w:rsidRDefault="004E5529" w:rsidP="0016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  <w:r w:rsidRPr="009922E2">
        <w:rPr>
          <w:rFonts w:ascii="Times New Roman" w:hAnsi="Times New Roman" w:cs="Times New Roman"/>
          <w:sz w:val="22"/>
          <w:szCs w:val="22"/>
        </w:rPr>
        <w:lastRenderedPageBreak/>
        <w:t>Detail</w:t>
      </w:r>
      <w:r w:rsidR="00DE5E9B">
        <w:rPr>
          <w:rFonts w:ascii="Times New Roman" w:hAnsi="Times New Roman" w:cs="Times New Roman"/>
          <w:sz w:val="22"/>
          <w:szCs w:val="22"/>
        </w:rPr>
        <w:t>s</w:t>
      </w:r>
      <w:r w:rsidRPr="009922E2">
        <w:rPr>
          <w:rFonts w:ascii="Times New Roman" w:hAnsi="Times New Roman" w:cs="Times New Roman"/>
          <w:sz w:val="22"/>
          <w:szCs w:val="22"/>
        </w:rPr>
        <w:t xml:space="preserve"> of assets and liabilities, based on reportable segments, as </w:t>
      </w:r>
      <w:proofErr w:type="gramStart"/>
      <w:r w:rsidRPr="009922E2">
        <w:rPr>
          <w:rFonts w:ascii="Times New Roman" w:hAnsi="Times New Roman" w:cs="Times New Roman"/>
          <w:sz w:val="22"/>
          <w:szCs w:val="22"/>
        </w:rPr>
        <w:t>at</w:t>
      </w:r>
      <w:proofErr w:type="gramEnd"/>
      <w:r w:rsidRPr="009922E2">
        <w:rPr>
          <w:rFonts w:ascii="Times New Roman" w:hAnsi="Times New Roman" w:cs="Times New Roman"/>
          <w:sz w:val="22"/>
          <w:szCs w:val="22"/>
        </w:rPr>
        <w:t xml:space="preserve"> </w:t>
      </w:r>
      <w:r w:rsidR="00E5768D">
        <w:rPr>
          <w:rFonts w:ascii="Times New Roman" w:hAnsi="Times New Roman"/>
          <w:sz w:val="22"/>
          <w:szCs w:val="22"/>
        </w:rPr>
        <w:t xml:space="preserve">31 March </w:t>
      </w:r>
      <w:r w:rsidR="00C13228">
        <w:rPr>
          <w:rFonts w:ascii="Times New Roman" w:hAnsi="Times New Roman"/>
          <w:sz w:val="22"/>
          <w:szCs w:val="22"/>
        </w:rPr>
        <w:t>202</w:t>
      </w:r>
      <w:r w:rsidR="00E5768D">
        <w:rPr>
          <w:rFonts w:ascii="Times New Roman" w:hAnsi="Times New Roman"/>
          <w:sz w:val="22"/>
          <w:szCs w:val="22"/>
        </w:rPr>
        <w:t>6</w:t>
      </w:r>
      <w:r w:rsidRPr="009922E2">
        <w:rPr>
          <w:rFonts w:ascii="Times New Roman" w:hAnsi="Times New Roman" w:cs="Times New Roman"/>
          <w:sz w:val="22"/>
          <w:szCs w:val="22"/>
        </w:rPr>
        <w:t xml:space="preserve"> and 31 December 20</w:t>
      </w:r>
      <w:r w:rsidR="006B03B5">
        <w:rPr>
          <w:rFonts w:ascii="Times New Roman" w:hAnsi="Times New Roman" w:cs="Times New Roman"/>
          <w:sz w:val="22"/>
          <w:szCs w:val="22"/>
        </w:rPr>
        <w:t>2</w:t>
      </w:r>
      <w:r w:rsidR="00E5768D">
        <w:rPr>
          <w:rFonts w:ascii="Times New Roman" w:hAnsi="Times New Roman" w:cs="Times New Roman"/>
          <w:sz w:val="22"/>
          <w:szCs w:val="22"/>
        </w:rPr>
        <w:t>5</w:t>
      </w:r>
      <w:r w:rsidR="00BA2EB2">
        <w:rPr>
          <w:rFonts w:ascii="Times New Roman" w:hAnsi="Times New Roman" w:cs="Times New Roman"/>
          <w:sz w:val="22"/>
          <w:szCs w:val="22"/>
        </w:rPr>
        <w:t xml:space="preserve"> </w:t>
      </w:r>
      <w:r w:rsidRPr="009922E2">
        <w:rPr>
          <w:rFonts w:ascii="Times New Roman" w:hAnsi="Times New Roman" w:cs="Times New Roman"/>
          <w:sz w:val="22"/>
          <w:szCs w:val="22"/>
        </w:rPr>
        <w:t>were as follows:</w:t>
      </w:r>
    </w:p>
    <w:p w14:paraId="3E3EC410" w14:textId="69B7AC88" w:rsidR="004E5529" w:rsidRDefault="004E5529" w:rsidP="0045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tbl>
      <w:tblPr>
        <w:tblW w:w="1443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260"/>
        <w:gridCol w:w="180"/>
        <w:gridCol w:w="1260"/>
        <w:gridCol w:w="180"/>
        <w:gridCol w:w="1260"/>
        <w:gridCol w:w="180"/>
        <w:gridCol w:w="1260"/>
        <w:gridCol w:w="180"/>
        <w:gridCol w:w="1260"/>
        <w:gridCol w:w="180"/>
        <w:gridCol w:w="1260"/>
        <w:gridCol w:w="216"/>
        <w:gridCol w:w="1242"/>
        <w:gridCol w:w="198"/>
        <w:gridCol w:w="1260"/>
      </w:tblGrid>
      <w:tr w:rsidR="00955168" w:rsidRPr="00516BBF" w14:paraId="4CB94AF7" w14:textId="77777777" w:rsidTr="00B83089">
        <w:trPr>
          <w:cantSplit/>
        </w:trPr>
        <w:tc>
          <w:tcPr>
            <w:tcW w:w="3060" w:type="dxa"/>
          </w:tcPr>
          <w:p w14:paraId="0DC1E4BC" w14:textId="77777777" w:rsidR="00955168" w:rsidRDefault="00955168" w:rsidP="00CF3E1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76" w:type="dxa"/>
            <w:gridSpan w:val="15"/>
          </w:tcPr>
          <w:p w14:paraId="5DACE425" w14:textId="2241B68B" w:rsidR="00955168" w:rsidRPr="001779E4" w:rsidRDefault="00955168" w:rsidP="00CF3E11">
            <w:pPr>
              <w:pStyle w:val="acctmergecolhdg"/>
              <w:shd w:val="clear" w:color="auto" w:fill="FFFFFF"/>
              <w:spacing w:line="240" w:lineRule="atLeast"/>
              <w:rPr>
                <w:bCs/>
                <w:szCs w:val="22"/>
              </w:rPr>
            </w:pPr>
            <w:r>
              <w:rPr>
                <w:szCs w:val="22"/>
              </w:rPr>
              <w:t xml:space="preserve">Consolidated </w:t>
            </w:r>
            <w:r w:rsidR="00A53775">
              <w:rPr>
                <w:szCs w:val="22"/>
              </w:rPr>
              <w:t>financial statements</w:t>
            </w:r>
          </w:p>
        </w:tc>
      </w:tr>
      <w:tr w:rsidR="007F05EB" w:rsidRPr="00516BBF" w14:paraId="53DFD62C" w14:textId="77777777" w:rsidTr="00B83089">
        <w:trPr>
          <w:cantSplit/>
        </w:trPr>
        <w:tc>
          <w:tcPr>
            <w:tcW w:w="3060" w:type="dxa"/>
          </w:tcPr>
          <w:p w14:paraId="208D1C21" w14:textId="77777777" w:rsidR="007F05EB" w:rsidRDefault="007F05EB" w:rsidP="00CF3E1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0" w:type="dxa"/>
            <w:gridSpan w:val="3"/>
          </w:tcPr>
          <w:p w14:paraId="607CD92E" w14:textId="77777777" w:rsidR="007F05EB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Real estate</w:t>
            </w:r>
          </w:p>
          <w:p w14:paraId="30A4A695" w14:textId="77777777" w:rsidR="007F05EB" w:rsidRPr="002C165D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2C165D">
              <w:rPr>
                <w:szCs w:val="22"/>
              </w:rPr>
              <w:t>business</w:t>
            </w:r>
          </w:p>
        </w:tc>
        <w:tc>
          <w:tcPr>
            <w:tcW w:w="180" w:type="dxa"/>
          </w:tcPr>
          <w:p w14:paraId="3797790C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700" w:type="dxa"/>
            <w:gridSpan w:val="3"/>
          </w:tcPr>
          <w:p w14:paraId="490B8FCF" w14:textId="77777777" w:rsidR="007F05EB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Utilities service</w:t>
            </w:r>
          </w:p>
          <w:p w14:paraId="5B98D8DB" w14:textId="77777777" w:rsidR="007F05EB" w:rsidRPr="001779E4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b w:val="0"/>
                <w:bCs/>
                <w:szCs w:val="22"/>
              </w:rPr>
            </w:pPr>
            <w:r w:rsidRPr="002C165D">
              <w:rPr>
                <w:szCs w:val="22"/>
              </w:rPr>
              <w:t>business</w:t>
            </w:r>
          </w:p>
        </w:tc>
        <w:tc>
          <w:tcPr>
            <w:tcW w:w="180" w:type="dxa"/>
          </w:tcPr>
          <w:p w14:paraId="11C42F8A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700" w:type="dxa"/>
            <w:gridSpan w:val="3"/>
          </w:tcPr>
          <w:p w14:paraId="2E607CC7" w14:textId="77777777" w:rsidR="007F05EB" w:rsidRPr="00A27B59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469FA83F" w14:textId="77777777" w:rsidR="007F05EB" w:rsidRPr="002C165D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2C165D">
              <w:rPr>
                <w:szCs w:val="22"/>
              </w:rPr>
              <w:t>Others</w:t>
            </w:r>
          </w:p>
        </w:tc>
        <w:tc>
          <w:tcPr>
            <w:tcW w:w="216" w:type="dxa"/>
          </w:tcPr>
          <w:p w14:paraId="76065D70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700" w:type="dxa"/>
            <w:gridSpan w:val="3"/>
          </w:tcPr>
          <w:p w14:paraId="6D3B88BF" w14:textId="77777777" w:rsidR="007F05EB" w:rsidRPr="001779E4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bCs/>
                <w:szCs w:val="22"/>
              </w:rPr>
            </w:pPr>
          </w:p>
          <w:p w14:paraId="1FF9F95B" w14:textId="77777777" w:rsidR="007F05EB" w:rsidRPr="001779E4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bCs/>
                <w:szCs w:val="22"/>
              </w:rPr>
            </w:pPr>
            <w:r w:rsidRPr="001779E4">
              <w:rPr>
                <w:bCs/>
                <w:szCs w:val="22"/>
              </w:rPr>
              <w:t>Total</w:t>
            </w:r>
          </w:p>
        </w:tc>
      </w:tr>
      <w:tr w:rsidR="00E5768D" w:rsidRPr="00516BBF" w14:paraId="5514A35F" w14:textId="77777777" w:rsidTr="001A1D61">
        <w:trPr>
          <w:cantSplit/>
        </w:trPr>
        <w:tc>
          <w:tcPr>
            <w:tcW w:w="3060" w:type="dxa"/>
          </w:tcPr>
          <w:p w14:paraId="2C1D44D6" w14:textId="77777777" w:rsidR="00E5768D" w:rsidRDefault="00E5768D" w:rsidP="00E5768D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9E68C19" w14:textId="3B8998F1" w:rsidR="00E5768D" w:rsidRDefault="00E5768D" w:rsidP="00E5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80" w:type="dxa"/>
          </w:tcPr>
          <w:p w14:paraId="1C998A6E" w14:textId="77777777" w:rsidR="00E5768D" w:rsidRPr="001779E4" w:rsidRDefault="00E5768D" w:rsidP="00E5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9604E70" w14:textId="31289996" w:rsidR="00E5768D" w:rsidRDefault="00E5768D" w:rsidP="00E5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80" w:type="dxa"/>
          </w:tcPr>
          <w:p w14:paraId="0EAE0C89" w14:textId="77777777" w:rsidR="00E5768D" w:rsidRPr="001779E4" w:rsidRDefault="00E5768D" w:rsidP="00E5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623A22F" w14:textId="771FF508" w:rsidR="00E5768D" w:rsidRDefault="00E5768D" w:rsidP="00E5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80" w:type="dxa"/>
          </w:tcPr>
          <w:p w14:paraId="6011CAAD" w14:textId="77777777" w:rsidR="00E5768D" w:rsidRPr="001779E4" w:rsidRDefault="00E5768D" w:rsidP="00E5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5993461" w14:textId="72151256" w:rsidR="00E5768D" w:rsidRDefault="00E5768D" w:rsidP="00E5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80" w:type="dxa"/>
          </w:tcPr>
          <w:p w14:paraId="017B2570" w14:textId="77777777" w:rsidR="00E5768D" w:rsidRPr="001779E4" w:rsidRDefault="00E5768D" w:rsidP="00E5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C57F601" w14:textId="46A0E0FA" w:rsidR="00E5768D" w:rsidRDefault="00E5768D" w:rsidP="00E5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80" w:type="dxa"/>
          </w:tcPr>
          <w:p w14:paraId="058566AD" w14:textId="77777777" w:rsidR="00E5768D" w:rsidRPr="001779E4" w:rsidRDefault="00E5768D" w:rsidP="00E5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9C09F7C" w14:textId="4B7EF1C7" w:rsidR="00E5768D" w:rsidRDefault="00E5768D" w:rsidP="00E5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216" w:type="dxa"/>
          </w:tcPr>
          <w:p w14:paraId="1DB3516F" w14:textId="77777777" w:rsidR="00E5768D" w:rsidRPr="001779E4" w:rsidRDefault="00E5768D" w:rsidP="00E5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2" w:type="dxa"/>
          </w:tcPr>
          <w:p w14:paraId="0347CCB2" w14:textId="7363CFA0" w:rsidR="00E5768D" w:rsidRDefault="00E5768D" w:rsidP="00E5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98" w:type="dxa"/>
          </w:tcPr>
          <w:p w14:paraId="74847312" w14:textId="77777777" w:rsidR="00E5768D" w:rsidRPr="001779E4" w:rsidRDefault="00E5768D" w:rsidP="00E5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83F7267" w14:textId="2B9BC64E" w:rsidR="00E5768D" w:rsidRDefault="00E5768D" w:rsidP="00E57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</w:tr>
      <w:tr w:rsidR="00846C01" w:rsidRPr="00516BBF" w14:paraId="14E35188" w14:textId="77777777" w:rsidTr="0026623C">
        <w:trPr>
          <w:cantSplit/>
        </w:trPr>
        <w:tc>
          <w:tcPr>
            <w:tcW w:w="3060" w:type="dxa"/>
          </w:tcPr>
          <w:p w14:paraId="6681D1F4" w14:textId="77777777" w:rsidR="00846C01" w:rsidRDefault="00846C01" w:rsidP="00846C0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76" w:type="dxa"/>
            <w:gridSpan w:val="15"/>
          </w:tcPr>
          <w:p w14:paraId="1D605D2D" w14:textId="77777777" w:rsidR="00846C01" w:rsidRPr="009607FC" w:rsidRDefault="00846C01" w:rsidP="00846C0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622903">
              <w:rPr>
                <w:bCs/>
                <w:i/>
                <w:iCs/>
                <w:szCs w:val="22"/>
              </w:rPr>
              <w:t>(</w:t>
            </w:r>
            <w:r>
              <w:rPr>
                <w:bCs/>
                <w:i/>
                <w:iCs/>
                <w:szCs w:val="22"/>
              </w:rPr>
              <w:t>in thousand B</w:t>
            </w:r>
            <w:r w:rsidRPr="00622903">
              <w:rPr>
                <w:bCs/>
                <w:i/>
                <w:iCs/>
                <w:szCs w:val="22"/>
              </w:rPr>
              <w:t>aht)</w:t>
            </w:r>
          </w:p>
        </w:tc>
      </w:tr>
      <w:tr w:rsidR="0026623C" w:rsidRPr="00516BBF" w14:paraId="6F58DC07" w14:textId="77777777" w:rsidTr="0026623C">
        <w:trPr>
          <w:cantSplit/>
        </w:trPr>
        <w:tc>
          <w:tcPr>
            <w:tcW w:w="3060" w:type="dxa"/>
          </w:tcPr>
          <w:p w14:paraId="0CA3DF47" w14:textId="77777777" w:rsidR="0026623C" w:rsidRDefault="0026623C" w:rsidP="00E5768D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5B94D03" w14:textId="77777777" w:rsidR="0026623C" w:rsidRPr="00787DBA" w:rsidRDefault="0026623C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1098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0CC1D22" w14:textId="77777777" w:rsidR="0026623C" w:rsidRPr="00516BBF" w:rsidRDefault="0026623C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</w:tcPr>
          <w:p w14:paraId="2186638E" w14:textId="77777777" w:rsidR="0026623C" w:rsidRDefault="0026623C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BA5F147" w14:textId="77777777" w:rsidR="0026623C" w:rsidRPr="00516BBF" w:rsidRDefault="0026623C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6825F2D7" w14:textId="77777777" w:rsidR="0026623C" w:rsidRPr="00787DBA" w:rsidRDefault="0026623C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1098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12E2138D" w14:textId="77777777" w:rsidR="0026623C" w:rsidRPr="00516BBF" w:rsidRDefault="0026623C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</w:tcPr>
          <w:p w14:paraId="0614BBDA" w14:textId="77777777" w:rsidR="0026623C" w:rsidRDefault="0026623C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1098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4775370" w14:textId="77777777" w:rsidR="0026623C" w:rsidRPr="00516BBF" w:rsidRDefault="0026623C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0C8E733" w14:textId="77777777" w:rsidR="0026623C" w:rsidRPr="00787DBA" w:rsidRDefault="0026623C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1177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0" w:type="dxa"/>
          </w:tcPr>
          <w:p w14:paraId="465A5E80" w14:textId="77777777" w:rsidR="0026623C" w:rsidRPr="00516BBF" w:rsidRDefault="0026623C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</w:tcPr>
          <w:p w14:paraId="13E83F93" w14:textId="77777777" w:rsidR="0026623C" w:rsidRDefault="0026623C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1098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16" w:type="dxa"/>
          </w:tcPr>
          <w:p w14:paraId="4FDBB388" w14:textId="77777777" w:rsidR="0026623C" w:rsidRPr="00516BBF" w:rsidRDefault="0026623C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</w:tcPr>
          <w:p w14:paraId="3A834D09" w14:textId="77777777" w:rsidR="0026623C" w:rsidRPr="00787DBA" w:rsidRDefault="0026623C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1083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98" w:type="dxa"/>
          </w:tcPr>
          <w:p w14:paraId="5A2F29EF" w14:textId="77777777" w:rsidR="0026623C" w:rsidRPr="00516BBF" w:rsidRDefault="0026623C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</w:tcPr>
          <w:p w14:paraId="5E68A398" w14:textId="77777777" w:rsidR="0026623C" w:rsidRDefault="0026623C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111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</w:tr>
      <w:tr w:rsidR="00E5768D" w:rsidRPr="00516BBF" w14:paraId="4E1F1723" w14:textId="77777777" w:rsidTr="0026623C">
        <w:trPr>
          <w:cantSplit/>
        </w:trPr>
        <w:tc>
          <w:tcPr>
            <w:tcW w:w="3060" w:type="dxa"/>
          </w:tcPr>
          <w:p w14:paraId="6C3C7BF8" w14:textId="77777777" w:rsidR="00E5768D" w:rsidRPr="00A27B59" w:rsidRDefault="00E5768D" w:rsidP="00E5768D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 w:rsidRPr="00A27B59">
              <w:rPr>
                <w:rFonts w:ascii="Times New Roman" w:hAnsi="Times New Roman" w:cs="Times New Roman"/>
                <w:sz w:val="22"/>
                <w:szCs w:val="22"/>
              </w:rPr>
              <w:t>egment assets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76CC12B" w14:textId="1F9C0CAF" w:rsidR="00E5768D" w:rsidRPr="00516BBF" w:rsidRDefault="00787DBA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1098"/>
              </w:tabs>
              <w:spacing w:line="240" w:lineRule="atLeast"/>
              <w:ind w:left="-79" w:right="-79"/>
              <w:rPr>
                <w:szCs w:val="22"/>
              </w:rPr>
            </w:pPr>
            <w:r w:rsidRPr="00787DBA">
              <w:rPr>
                <w:szCs w:val="22"/>
              </w:rPr>
              <w:t>1,278,326</w:t>
            </w:r>
          </w:p>
        </w:tc>
        <w:tc>
          <w:tcPr>
            <w:tcW w:w="180" w:type="dxa"/>
            <w:vAlign w:val="bottom"/>
          </w:tcPr>
          <w:p w14:paraId="523B7400" w14:textId="77777777" w:rsidR="00E5768D" w:rsidRPr="00516BBF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DDDF49F" w14:textId="5FDC0383" w:rsidR="00E5768D" w:rsidRPr="00516BBF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1,276,086</w:t>
            </w:r>
          </w:p>
        </w:tc>
        <w:tc>
          <w:tcPr>
            <w:tcW w:w="180" w:type="dxa"/>
            <w:vAlign w:val="bottom"/>
          </w:tcPr>
          <w:p w14:paraId="56FE62AF" w14:textId="77777777" w:rsidR="00E5768D" w:rsidRPr="00516BBF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81CB521" w14:textId="37CFF821" w:rsidR="00E5768D" w:rsidRPr="00516BBF" w:rsidRDefault="00787DBA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1098"/>
              </w:tabs>
              <w:spacing w:line="240" w:lineRule="atLeast"/>
              <w:ind w:left="-79" w:right="-79"/>
              <w:rPr>
                <w:szCs w:val="22"/>
              </w:rPr>
            </w:pPr>
            <w:r w:rsidRPr="00787DBA">
              <w:rPr>
                <w:szCs w:val="22"/>
              </w:rPr>
              <w:t>666,576</w:t>
            </w:r>
          </w:p>
        </w:tc>
        <w:tc>
          <w:tcPr>
            <w:tcW w:w="180" w:type="dxa"/>
            <w:vAlign w:val="bottom"/>
          </w:tcPr>
          <w:p w14:paraId="005D9FDD" w14:textId="77777777" w:rsidR="00E5768D" w:rsidRPr="00516BBF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2CA91EA" w14:textId="67402845" w:rsidR="00E5768D" w:rsidRPr="00516BBF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1098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677,392</w:t>
            </w:r>
          </w:p>
        </w:tc>
        <w:tc>
          <w:tcPr>
            <w:tcW w:w="180" w:type="dxa"/>
            <w:vAlign w:val="bottom"/>
          </w:tcPr>
          <w:p w14:paraId="504C936D" w14:textId="77777777" w:rsidR="00E5768D" w:rsidRPr="00516BBF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4C0A786" w14:textId="0F35FAEA" w:rsidR="00E5768D" w:rsidRPr="00516BBF" w:rsidRDefault="00787DBA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1177"/>
              </w:tabs>
              <w:spacing w:line="240" w:lineRule="atLeast"/>
              <w:ind w:right="-79"/>
              <w:rPr>
                <w:szCs w:val="22"/>
              </w:rPr>
            </w:pPr>
            <w:r w:rsidRPr="00787DBA">
              <w:rPr>
                <w:szCs w:val="22"/>
              </w:rPr>
              <w:t>3,078,217</w:t>
            </w:r>
          </w:p>
        </w:tc>
        <w:tc>
          <w:tcPr>
            <w:tcW w:w="180" w:type="dxa"/>
          </w:tcPr>
          <w:p w14:paraId="0DE77AE0" w14:textId="77777777" w:rsidR="00E5768D" w:rsidRPr="00516BBF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461A9E3" w14:textId="0453336A" w:rsidR="00E5768D" w:rsidRPr="00516BBF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1098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3,027,329</w:t>
            </w:r>
          </w:p>
        </w:tc>
        <w:tc>
          <w:tcPr>
            <w:tcW w:w="216" w:type="dxa"/>
          </w:tcPr>
          <w:p w14:paraId="31BF1A05" w14:textId="77777777" w:rsidR="00E5768D" w:rsidRPr="00516BBF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</w:tcPr>
          <w:p w14:paraId="0B560045" w14:textId="3879D9E7" w:rsidR="00E5768D" w:rsidRPr="00516BBF" w:rsidRDefault="00787DBA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1083"/>
              </w:tabs>
              <w:spacing w:line="240" w:lineRule="atLeast"/>
              <w:ind w:left="-79" w:right="-79"/>
              <w:rPr>
                <w:szCs w:val="22"/>
              </w:rPr>
            </w:pPr>
            <w:r w:rsidRPr="00787DBA">
              <w:rPr>
                <w:szCs w:val="22"/>
              </w:rPr>
              <w:t>5,023,119</w:t>
            </w:r>
          </w:p>
        </w:tc>
        <w:tc>
          <w:tcPr>
            <w:tcW w:w="198" w:type="dxa"/>
          </w:tcPr>
          <w:p w14:paraId="7D55115B" w14:textId="77777777" w:rsidR="00E5768D" w:rsidRPr="00516BBF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387DC66" w14:textId="4E2864B4" w:rsidR="00E5768D" w:rsidRPr="00516BBF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1110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4,980,807</w:t>
            </w:r>
          </w:p>
        </w:tc>
      </w:tr>
      <w:tr w:rsidR="00E5768D" w:rsidRPr="00516BBF" w14:paraId="53D7F376" w14:textId="77777777" w:rsidTr="001A1D61">
        <w:trPr>
          <w:cantSplit/>
        </w:trPr>
        <w:tc>
          <w:tcPr>
            <w:tcW w:w="3060" w:type="dxa"/>
          </w:tcPr>
          <w:p w14:paraId="19C76AA4" w14:textId="77777777" w:rsidR="00E5768D" w:rsidRPr="00A27B59" w:rsidRDefault="00E5768D" w:rsidP="00E5768D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Segment liabilities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252CFA7" w14:textId="2DE1CFA1" w:rsidR="00E5768D" w:rsidRPr="00516BBF" w:rsidRDefault="00787DBA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1098"/>
              </w:tabs>
              <w:spacing w:line="240" w:lineRule="atLeast"/>
              <w:ind w:left="-79" w:right="-79"/>
              <w:rPr>
                <w:szCs w:val="22"/>
              </w:rPr>
            </w:pPr>
            <w:r w:rsidRPr="00787DBA">
              <w:rPr>
                <w:szCs w:val="22"/>
              </w:rPr>
              <w:t>230,484</w:t>
            </w:r>
          </w:p>
        </w:tc>
        <w:tc>
          <w:tcPr>
            <w:tcW w:w="180" w:type="dxa"/>
            <w:vAlign w:val="bottom"/>
          </w:tcPr>
          <w:p w14:paraId="0DF4E461" w14:textId="77777777" w:rsidR="00E5768D" w:rsidRPr="00516BBF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06EA2540" w14:textId="167FA96F" w:rsidR="00E5768D" w:rsidRPr="00516BBF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204,301</w:t>
            </w:r>
          </w:p>
        </w:tc>
        <w:tc>
          <w:tcPr>
            <w:tcW w:w="180" w:type="dxa"/>
            <w:vAlign w:val="bottom"/>
          </w:tcPr>
          <w:p w14:paraId="5FA3AAB7" w14:textId="77777777" w:rsidR="00E5768D" w:rsidRPr="00516BBF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D91D9A" w14:textId="4B526C85" w:rsidR="00E5768D" w:rsidRPr="00846C01" w:rsidRDefault="00787DBA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1098"/>
              </w:tabs>
              <w:spacing w:line="240" w:lineRule="atLeast"/>
              <w:ind w:left="-79" w:right="-79"/>
              <w:rPr>
                <w:szCs w:val="22"/>
              </w:rPr>
            </w:pPr>
            <w:r w:rsidRPr="00787DBA">
              <w:rPr>
                <w:szCs w:val="22"/>
              </w:rPr>
              <w:t>50,837</w:t>
            </w:r>
          </w:p>
        </w:tc>
        <w:tc>
          <w:tcPr>
            <w:tcW w:w="180" w:type="dxa"/>
            <w:vAlign w:val="bottom"/>
          </w:tcPr>
          <w:p w14:paraId="38515EBC" w14:textId="77777777" w:rsidR="00E5768D" w:rsidRPr="00846C01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24AC1835" w14:textId="2355D5FB" w:rsidR="00E5768D" w:rsidRPr="00516BBF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50,663</w:t>
            </w:r>
          </w:p>
        </w:tc>
        <w:tc>
          <w:tcPr>
            <w:tcW w:w="180" w:type="dxa"/>
            <w:vAlign w:val="bottom"/>
          </w:tcPr>
          <w:p w14:paraId="79296EC9" w14:textId="77777777" w:rsidR="00E5768D" w:rsidRPr="00516BBF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58C0470" w14:textId="24393203" w:rsidR="00E5768D" w:rsidRPr="00516BBF" w:rsidRDefault="00787DBA" w:rsidP="00787DBA">
            <w:pPr>
              <w:pStyle w:val="acctfourfigures"/>
              <w:shd w:val="clear" w:color="auto" w:fill="FFFFFF"/>
              <w:tabs>
                <w:tab w:val="clear" w:pos="765"/>
                <w:tab w:val="decimal" w:pos="1179"/>
              </w:tabs>
              <w:spacing w:line="240" w:lineRule="atLeast"/>
              <w:ind w:right="-79"/>
              <w:rPr>
                <w:szCs w:val="22"/>
              </w:rPr>
            </w:pPr>
            <w:r w:rsidRPr="00787DBA">
              <w:rPr>
                <w:szCs w:val="22"/>
              </w:rPr>
              <w:t>833,628</w:t>
            </w:r>
          </w:p>
        </w:tc>
        <w:tc>
          <w:tcPr>
            <w:tcW w:w="180" w:type="dxa"/>
          </w:tcPr>
          <w:p w14:paraId="27931A6D" w14:textId="77777777" w:rsidR="00E5768D" w:rsidRPr="00516BBF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16983FD" w14:textId="06E82B00" w:rsidR="00E5768D" w:rsidRPr="00516BBF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1087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878,980</w:t>
            </w:r>
          </w:p>
        </w:tc>
        <w:tc>
          <w:tcPr>
            <w:tcW w:w="216" w:type="dxa"/>
          </w:tcPr>
          <w:p w14:paraId="57F96A2F" w14:textId="77777777" w:rsidR="00E5768D" w:rsidRPr="00516BBF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66B6EC9" w14:textId="6044389E" w:rsidR="00E5768D" w:rsidRPr="00516BBF" w:rsidRDefault="00787DBA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1083"/>
              </w:tabs>
              <w:spacing w:line="240" w:lineRule="atLeast"/>
              <w:ind w:left="-79" w:right="-79"/>
              <w:rPr>
                <w:szCs w:val="22"/>
              </w:rPr>
            </w:pPr>
            <w:r w:rsidRPr="00787DBA">
              <w:rPr>
                <w:szCs w:val="22"/>
              </w:rPr>
              <w:t>1,114,949</w:t>
            </w:r>
          </w:p>
        </w:tc>
        <w:tc>
          <w:tcPr>
            <w:tcW w:w="198" w:type="dxa"/>
          </w:tcPr>
          <w:p w14:paraId="3285C31A" w14:textId="77777777" w:rsidR="00E5768D" w:rsidRPr="00516BBF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98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09A8B1F" w14:textId="7EAC1A6A" w:rsidR="00E5768D" w:rsidRPr="00516BBF" w:rsidRDefault="00E5768D" w:rsidP="00E5768D">
            <w:pPr>
              <w:pStyle w:val="acctfourfigures"/>
              <w:shd w:val="clear" w:color="auto" w:fill="FFFFFF"/>
              <w:tabs>
                <w:tab w:val="clear" w:pos="765"/>
                <w:tab w:val="decimal" w:pos="1110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1,133,944</w:t>
            </w:r>
          </w:p>
        </w:tc>
      </w:tr>
    </w:tbl>
    <w:p w14:paraId="08DCFAC5" w14:textId="77777777" w:rsidR="007F05EB" w:rsidRPr="00453D97" w:rsidRDefault="007F05EB" w:rsidP="0045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26F9D921" w14:textId="77777777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/>
          <w:i/>
          <w:iCs/>
          <w:sz w:val="22"/>
          <w:szCs w:val="22"/>
        </w:rPr>
      </w:pPr>
      <w:r w:rsidRPr="007612CC">
        <w:rPr>
          <w:rFonts w:ascii="Times New Roman" w:hAnsi="Times New Roman" w:cs="Times New Roman"/>
          <w:b/>
          <w:i/>
          <w:iCs/>
          <w:sz w:val="22"/>
          <w:szCs w:val="22"/>
        </w:rPr>
        <w:t>Geographical information</w:t>
      </w:r>
    </w:p>
    <w:p w14:paraId="5A0B93F0" w14:textId="77777777" w:rsidR="004E5529" w:rsidRPr="00DD6C14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09374CEF" w14:textId="77777777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</w:pPr>
      <w:r w:rsidRPr="007612CC">
        <w:rPr>
          <w:rFonts w:ascii="Times New Roman" w:hAnsi="Times New Roman" w:cs="Times New Roman"/>
          <w:bCs/>
          <w:sz w:val="22"/>
          <w:szCs w:val="22"/>
        </w:rPr>
        <w:t xml:space="preserve">The </w:t>
      </w:r>
      <w:r w:rsidR="00B166BD">
        <w:rPr>
          <w:rFonts w:ascii="Times New Roman" w:hAnsi="Times New Roman" w:cs="Times New Roman"/>
          <w:bCs/>
          <w:sz w:val="22"/>
          <w:szCs w:val="22"/>
        </w:rPr>
        <w:t>Group</w:t>
      </w:r>
      <w:r w:rsidRPr="007612CC">
        <w:rPr>
          <w:rFonts w:ascii="Times New Roman" w:hAnsi="Times New Roman" w:cs="Times New Roman"/>
          <w:bCs/>
          <w:sz w:val="22"/>
          <w:szCs w:val="22"/>
        </w:rPr>
        <w:t xml:space="preserve"> is managed and operates principally in Thailand. There </w:t>
      </w:r>
      <w:proofErr w:type="gramStart"/>
      <w:r w:rsidRPr="007612CC">
        <w:rPr>
          <w:rFonts w:ascii="Times New Roman" w:hAnsi="Times New Roman" w:cs="Times New Roman"/>
          <w:bCs/>
          <w:sz w:val="22"/>
          <w:szCs w:val="22"/>
        </w:rPr>
        <w:t>are</w:t>
      </w:r>
      <w:proofErr w:type="gramEnd"/>
      <w:r w:rsidRPr="007612CC">
        <w:rPr>
          <w:rFonts w:ascii="Times New Roman" w:hAnsi="Times New Roman" w:cs="Times New Roman"/>
          <w:bCs/>
          <w:sz w:val="22"/>
          <w:szCs w:val="22"/>
        </w:rPr>
        <w:t xml:space="preserve"> no material revenues derived from, or assets located in, foreign countries.</w:t>
      </w:r>
    </w:p>
    <w:p w14:paraId="298F3222" w14:textId="77777777" w:rsidR="004E5529" w:rsidRPr="00DD6C14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75831CDD" w14:textId="77777777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i/>
          <w:iCs/>
          <w:sz w:val="22"/>
          <w:szCs w:val="22"/>
        </w:rPr>
        <w:t>Major customer</w:t>
      </w:r>
    </w:p>
    <w:p w14:paraId="41F7344F" w14:textId="77777777" w:rsidR="004E5529" w:rsidRPr="004869E6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</w:pPr>
    </w:p>
    <w:p w14:paraId="61562B70" w14:textId="266DEDAF" w:rsidR="007E2E2D" w:rsidRDefault="007E2E2D" w:rsidP="00D87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Times New Roman" w:hAnsi="Times New Roman" w:cs="Times New Roman"/>
          <w:bCs/>
          <w:sz w:val="22"/>
          <w:szCs w:val="22"/>
        </w:rPr>
      </w:pPr>
      <w:r w:rsidRPr="007E2E2D">
        <w:rPr>
          <w:rFonts w:ascii="Times New Roman" w:hAnsi="Times New Roman" w:cs="Times New Roman"/>
          <w:bCs/>
          <w:sz w:val="22"/>
          <w:szCs w:val="22"/>
        </w:rPr>
        <w:t>There was no single external customer for the three-month period ended 31 March 202</w:t>
      </w:r>
      <w:r>
        <w:rPr>
          <w:rFonts w:ascii="Times New Roman" w:hAnsi="Times New Roman" w:cs="Times New Roman"/>
          <w:bCs/>
          <w:sz w:val="22"/>
          <w:szCs w:val="22"/>
        </w:rPr>
        <w:t>6</w:t>
      </w:r>
      <w:r w:rsidRPr="007E2E2D">
        <w:rPr>
          <w:rFonts w:ascii="Times New Roman" w:hAnsi="Times New Roman" w:cs="Times New Roman"/>
          <w:bCs/>
          <w:sz w:val="22"/>
          <w:szCs w:val="22"/>
        </w:rPr>
        <w:t xml:space="preserve"> (</w:t>
      </w:r>
      <w:r w:rsidRPr="00FC237F">
        <w:rPr>
          <w:rFonts w:ascii="Times New Roman" w:hAnsi="Times New Roman" w:cs="Times New Roman"/>
          <w:bCs/>
          <w:i/>
          <w:iCs/>
          <w:sz w:val="22"/>
          <w:szCs w:val="22"/>
        </w:rPr>
        <w:t>2025: Revenue from one customer from real estate business represents approximately Baht 44.0 million</w:t>
      </w:r>
      <w:r w:rsidRPr="007E2E2D">
        <w:rPr>
          <w:rFonts w:ascii="Times New Roman" w:hAnsi="Times New Roman" w:cs="Times New Roman"/>
          <w:bCs/>
          <w:sz w:val="22"/>
          <w:szCs w:val="22"/>
        </w:rPr>
        <w:t>).</w:t>
      </w:r>
    </w:p>
    <w:p w14:paraId="3EA33898" w14:textId="77777777" w:rsidR="00D8722E" w:rsidRDefault="00D8722E" w:rsidP="00D87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Times New Roman" w:hAnsi="Times New Roman" w:cs="Times New Roman"/>
          <w:bCs/>
          <w:sz w:val="22"/>
          <w:szCs w:val="22"/>
        </w:rPr>
      </w:pPr>
    </w:p>
    <w:p w14:paraId="399BCCA5" w14:textId="77777777" w:rsidR="00D8722E" w:rsidRDefault="00D8722E" w:rsidP="00D87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Times New Roman" w:hAnsi="Times New Roman" w:cs="Times New Roman"/>
          <w:bCs/>
          <w:sz w:val="22"/>
          <w:szCs w:val="22"/>
        </w:rPr>
      </w:pPr>
    </w:p>
    <w:p w14:paraId="7F9288D6" w14:textId="77777777" w:rsidR="00D8722E" w:rsidRDefault="00D8722E" w:rsidP="00D87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Times New Roman" w:hAnsi="Times New Roman" w:cs="Times New Roman"/>
          <w:bCs/>
          <w:sz w:val="22"/>
          <w:szCs w:val="22"/>
        </w:rPr>
      </w:pPr>
    </w:p>
    <w:p w14:paraId="78F30875" w14:textId="77777777" w:rsidR="00D8722E" w:rsidRDefault="00D8722E" w:rsidP="00D87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Times New Roman" w:hAnsi="Times New Roman" w:cs="Times New Roman"/>
          <w:bCs/>
          <w:sz w:val="22"/>
          <w:szCs w:val="22"/>
        </w:rPr>
      </w:pPr>
    </w:p>
    <w:p w14:paraId="6AE2A4B2" w14:textId="77777777" w:rsidR="00B7178E" w:rsidRDefault="00B7178E" w:rsidP="00D87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Times New Roman" w:hAnsi="Times New Roman" w:cs="Times New Roman"/>
          <w:bCs/>
          <w:sz w:val="22"/>
          <w:szCs w:val="22"/>
        </w:rPr>
      </w:pPr>
    </w:p>
    <w:p w14:paraId="737D408D" w14:textId="77777777" w:rsidR="00B7178E" w:rsidRDefault="00B7178E" w:rsidP="00D87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Times New Roman" w:hAnsi="Times New Roman" w:cs="Times New Roman"/>
          <w:bCs/>
          <w:sz w:val="22"/>
          <w:szCs w:val="22"/>
        </w:rPr>
      </w:pPr>
    </w:p>
    <w:p w14:paraId="6E1737B9" w14:textId="77777777" w:rsidR="00B7178E" w:rsidRDefault="00B7178E" w:rsidP="00D87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Times New Roman" w:hAnsi="Times New Roman" w:cs="Times New Roman"/>
          <w:bCs/>
          <w:sz w:val="22"/>
          <w:szCs w:val="22"/>
        </w:rPr>
      </w:pPr>
    </w:p>
    <w:p w14:paraId="1EB7AE8D" w14:textId="77777777" w:rsidR="00B7178E" w:rsidRDefault="00B7178E" w:rsidP="00D87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Times New Roman" w:hAnsi="Times New Roman" w:cs="Times New Roman"/>
          <w:bCs/>
          <w:sz w:val="22"/>
          <w:szCs w:val="22"/>
        </w:rPr>
      </w:pPr>
    </w:p>
    <w:p w14:paraId="58064EA3" w14:textId="77777777" w:rsidR="00D8722E" w:rsidRDefault="00D8722E" w:rsidP="00B71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="Times New Roman" w:hAnsi="Times New Roman" w:cs="Times New Roman"/>
          <w:bCs/>
          <w:sz w:val="22"/>
          <w:szCs w:val="22"/>
        </w:rPr>
      </w:pPr>
    </w:p>
    <w:p w14:paraId="6B8EDB15" w14:textId="77777777" w:rsidR="00B7178E" w:rsidRDefault="00B7178E" w:rsidP="00B71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="Times New Roman" w:hAnsi="Times New Roman" w:cs="Times New Roman"/>
          <w:bCs/>
          <w:sz w:val="22"/>
          <w:szCs w:val="22"/>
        </w:rPr>
      </w:pPr>
    </w:p>
    <w:p w14:paraId="5D9B4D61" w14:textId="77777777" w:rsidR="00787DBA" w:rsidRDefault="00787DBA" w:rsidP="00B71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="Times New Roman" w:hAnsi="Times New Roman" w:cs="Times New Roman"/>
          <w:bCs/>
          <w:sz w:val="22"/>
          <w:szCs w:val="22"/>
        </w:rPr>
      </w:pPr>
    </w:p>
    <w:p w14:paraId="22CD0B47" w14:textId="77777777" w:rsidR="00787DBA" w:rsidRDefault="00787DBA" w:rsidP="00B71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="Times New Roman" w:hAnsi="Times New Roman" w:cs="Times New Roman"/>
          <w:bCs/>
          <w:sz w:val="22"/>
          <w:szCs w:val="22"/>
        </w:rPr>
      </w:pPr>
    </w:p>
    <w:p w14:paraId="20D7D560" w14:textId="77777777" w:rsidR="00B7178E" w:rsidRDefault="00B7178E" w:rsidP="00B71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="Times New Roman" w:hAnsi="Times New Roman" w:cs="Times New Roman"/>
          <w:bCs/>
          <w:sz w:val="22"/>
          <w:szCs w:val="22"/>
        </w:rPr>
      </w:pPr>
    </w:p>
    <w:p w14:paraId="093103BD" w14:textId="77777777" w:rsidR="00B7178E" w:rsidRDefault="00B7178E" w:rsidP="00B71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/>
        <w:jc w:val="thaiDistribute"/>
        <w:rPr>
          <w:rFonts w:ascii="Times New Roman" w:hAnsi="Times New Roman" w:cs="Times New Roman"/>
          <w:bCs/>
          <w:sz w:val="22"/>
          <w:szCs w:val="22"/>
        </w:rPr>
      </w:pPr>
    </w:p>
    <w:p w14:paraId="77D5066F" w14:textId="77777777" w:rsidR="00D8722E" w:rsidRDefault="00D8722E" w:rsidP="00D872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Times New Roman" w:hAnsi="Times New Roman" w:cs="Times New Roman"/>
          <w:bCs/>
          <w:sz w:val="22"/>
          <w:szCs w:val="22"/>
        </w:rPr>
      </w:pPr>
    </w:p>
    <w:p w14:paraId="0AABA86D" w14:textId="3CB37D24" w:rsidR="001F6E6C" w:rsidRPr="00C13228" w:rsidRDefault="001F6E6C" w:rsidP="00C13228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C13228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Financial instruments</w:t>
      </w:r>
    </w:p>
    <w:p w14:paraId="76691AF6" w14:textId="77777777" w:rsidR="001F6E6C" w:rsidRPr="00A50912" w:rsidRDefault="001F6E6C" w:rsidP="001F6E6C">
      <w:pPr>
        <w:pStyle w:val="BodyText2"/>
        <w:spacing w:line="260" w:lineRule="atLeast"/>
        <w:ind w:left="547" w:right="-25"/>
        <w:jc w:val="both"/>
        <w:rPr>
          <w:rFonts w:ascii="Times New Roman" w:hAnsi="Times New Roman"/>
          <w:sz w:val="22"/>
          <w:szCs w:val="22"/>
        </w:rPr>
      </w:pPr>
    </w:p>
    <w:p w14:paraId="393C4681" w14:textId="77777777" w:rsidR="001F6E6C" w:rsidRPr="00514D32" w:rsidRDefault="001F6E6C" w:rsidP="00A76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b/>
          <w:bCs/>
          <w:i/>
          <w:iCs/>
          <w:sz w:val="22"/>
          <w:szCs w:val="20"/>
          <w:lang w:val="en-GB"/>
        </w:rPr>
      </w:pPr>
      <w:r w:rsidRPr="00514D32">
        <w:rPr>
          <w:rFonts w:ascii="Times New Roman" w:hAnsi="Times New Roman" w:cs="Times New Roman"/>
          <w:b/>
          <w:bCs/>
          <w:i/>
          <w:iCs/>
          <w:sz w:val="22"/>
          <w:szCs w:val="20"/>
          <w:lang w:val="en-GB"/>
        </w:rPr>
        <w:t>The carrying amounts and fair values</w:t>
      </w:r>
    </w:p>
    <w:p w14:paraId="58699582" w14:textId="77777777" w:rsidR="001F6E6C" w:rsidRPr="008F05DE" w:rsidRDefault="001F6E6C" w:rsidP="00A76C6E">
      <w:pPr>
        <w:pStyle w:val="BodyText2"/>
        <w:spacing w:line="260" w:lineRule="atLeast"/>
        <w:ind w:left="540" w:right="-25"/>
        <w:jc w:val="both"/>
        <w:rPr>
          <w:rFonts w:ascii="Times New Roman" w:hAnsi="Times New Roman"/>
          <w:sz w:val="22"/>
          <w:szCs w:val="22"/>
          <w:lang w:val="en-GB"/>
        </w:rPr>
      </w:pPr>
    </w:p>
    <w:p w14:paraId="6599837A" w14:textId="66A11DE7" w:rsidR="001F6E6C" w:rsidRDefault="001F6E6C" w:rsidP="00322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0"/>
        <w:jc w:val="thaiDistribute"/>
        <w:rPr>
          <w:rFonts w:ascii="Times New Roman" w:hAnsi="Times New Roman" w:cstheme="minorBidi"/>
          <w:sz w:val="22"/>
          <w:szCs w:val="22"/>
        </w:rPr>
      </w:pPr>
      <w:r w:rsidRPr="00BD20ED">
        <w:rPr>
          <w:rFonts w:ascii="Times New Roman" w:hAnsi="Times New Roman" w:cs="Times New Roman"/>
          <w:sz w:val="22"/>
          <w:szCs w:val="22"/>
        </w:rPr>
        <w:t>The following table shows the carrying amounts and fair values of financial assets and financial liabilities, including their levels in the fair value hierarchy</w:t>
      </w:r>
      <w:r w:rsidR="00FC4C21">
        <w:rPr>
          <w:rFonts w:ascii="Times New Roman" w:hAnsi="Times New Roman" w:cs="Times New Roman"/>
          <w:sz w:val="22"/>
          <w:szCs w:val="22"/>
        </w:rPr>
        <w:t>,</w:t>
      </w:r>
      <w:r w:rsidR="00605FCB">
        <w:rPr>
          <w:rFonts w:ascii="Times New Roman" w:hAnsi="Times New Roman" w:cs="Times New Roman"/>
          <w:sz w:val="22"/>
          <w:szCs w:val="22"/>
        </w:rPr>
        <w:t xml:space="preserve"> </w:t>
      </w:r>
      <w:r w:rsidR="00FC4C21">
        <w:rPr>
          <w:rFonts w:ascii="Times New Roman" w:hAnsi="Times New Roman" w:cs="Times New Roman"/>
          <w:sz w:val="22"/>
          <w:szCs w:val="22"/>
        </w:rPr>
        <w:t>b</w:t>
      </w:r>
      <w:r w:rsidR="008C63EE">
        <w:rPr>
          <w:rFonts w:ascii="Times New Roman" w:hAnsi="Times New Roman" w:cs="Times New Roman"/>
          <w:sz w:val="22"/>
          <w:szCs w:val="22"/>
        </w:rPr>
        <w:t xml:space="preserve">ut </w:t>
      </w:r>
      <w:r w:rsidRPr="00BD20ED">
        <w:rPr>
          <w:rFonts w:ascii="Times New Roman" w:hAnsi="Times New Roman" w:cs="Times New Roman"/>
          <w:sz w:val="22"/>
          <w:szCs w:val="22"/>
        </w:rPr>
        <w:t xml:space="preserve">does not include fair value information for financial assets and financial liabilities measured at </w:t>
      </w:r>
      <w:proofErr w:type="spellStart"/>
      <w:r w:rsidRPr="00BD20ED">
        <w:rPr>
          <w:rFonts w:ascii="Times New Roman" w:hAnsi="Times New Roman" w:cs="Times New Roman"/>
          <w:sz w:val="22"/>
          <w:szCs w:val="22"/>
        </w:rPr>
        <w:t>amortised</w:t>
      </w:r>
      <w:proofErr w:type="spellEnd"/>
      <w:r w:rsidRPr="00BD20ED">
        <w:rPr>
          <w:rFonts w:ascii="Times New Roman" w:hAnsi="Times New Roman" w:cs="Times New Roman"/>
          <w:sz w:val="22"/>
          <w:szCs w:val="22"/>
        </w:rPr>
        <w:t xml:space="preserve"> cost if the carrying amount is</w:t>
      </w:r>
      <w:r w:rsidR="00A76C6E">
        <w:rPr>
          <w:rFonts w:ascii="Times New Roman" w:hAnsi="Times New Roman" w:cs="Times New Roman"/>
          <w:sz w:val="22"/>
          <w:szCs w:val="22"/>
        </w:rPr>
        <w:t xml:space="preserve"> </w:t>
      </w:r>
      <w:r w:rsidRPr="00BD20ED">
        <w:rPr>
          <w:rFonts w:ascii="Times New Roman" w:hAnsi="Times New Roman" w:cs="Times New Roman"/>
          <w:sz w:val="22"/>
          <w:szCs w:val="22"/>
        </w:rPr>
        <w:t>a reasonable approximation of fair value.</w:t>
      </w:r>
    </w:p>
    <w:p w14:paraId="4D55C4B3" w14:textId="171C92ED" w:rsidR="001F6E6C" w:rsidRDefault="001F6E6C" w:rsidP="001F6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theme="minorBidi"/>
          <w:sz w:val="22"/>
          <w:szCs w:val="22"/>
        </w:rPr>
      </w:pPr>
    </w:p>
    <w:tbl>
      <w:tblPr>
        <w:tblStyle w:val="TableGrid"/>
        <w:tblW w:w="141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6"/>
        <w:gridCol w:w="1584"/>
        <w:gridCol w:w="270"/>
        <w:gridCol w:w="1584"/>
        <w:gridCol w:w="270"/>
        <w:gridCol w:w="1296"/>
        <w:gridCol w:w="270"/>
        <w:gridCol w:w="1152"/>
        <w:gridCol w:w="270"/>
        <w:gridCol w:w="1152"/>
        <w:gridCol w:w="270"/>
        <w:gridCol w:w="1152"/>
      </w:tblGrid>
      <w:tr w:rsidR="00C64204" w:rsidRPr="007E2D44" w14:paraId="30B1268B" w14:textId="77777777" w:rsidTr="003501F1">
        <w:trPr>
          <w:tblHeader/>
        </w:trPr>
        <w:tc>
          <w:tcPr>
            <w:tcW w:w="4896" w:type="dxa"/>
          </w:tcPr>
          <w:p w14:paraId="7A1795D2" w14:textId="77777777" w:rsidR="00C64204" w:rsidRPr="005C2B38" w:rsidRDefault="00C64204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9270" w:type="dxa"/>
            <w:gridSpan w:val="11"/>
          </w:tcPr>
          <w:p w14:paraId="0DDEA01D" w14:textId="7B663561" w:rsidR="00C64204" w:rsidRPr="005C2B38" w:rsidRDefault="00C64204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5C2B3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statements/Separate financial statements</w:t>
            </w:r>
          </w:p>
        </w:tc>
      </w:tr>
      <w:tr w:rsidR="00C64204" w:rsidRPr="007E2D44" w14:paraId="654AA8F9" w14:textId="77777777" w:rsidTr="005E3180">
        <w:trPr>
          <w:tblHeader/>
        </w:trPr>
        <w:tc>
          <w:tcPr>
            <w:tcW w:w="4896" w:type="dxa"/>
          </w:tcPr>
          <w:p w14:paraId="2D0E9A1F" w14:textId="77777777" w:rsidR="00C64204" w:rsidRPr="005C2B38" w:rsidRDefault="00C64204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5004" w:type="dxa"/>
            <w:gridSpan w:val="5"/>
          </w:tcPr>
          <w:p w14:paraId="6BF2FA84" w14:textId="29110600" w:rsidR="00C64204" w:rsidRPr="005C2B38" w:rsidRDefault="00C64204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Carrying amount</w:t>
            </w:r>
          </w:p>
        </w:tc>
        <w:tc>
          <w:tcPr>
            <w:tcW w:w="270" w:type="dxa"/>
          </w:tcPr>
          <w:p w14:paraId="63818DA4" w14:textId="77777777" w:rsidR="00C64204" w:rsidRPr="005C2B38" w:rsidRDefault="00C64204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3996" w:type="dxa"/>
            <w:gridSpan w:val="5"/>
          </w:tcPr>
          <w:p w14:paraId="3A9445E8" w14:textId="4860BECF" w:rsidR="00C64204" w:rsidRPr="005C2B38" w:rsidRDefault="00C64204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</w:tr>
      <w:tr w:rsidR="008F58F8" w:rsidRPr="007E2D44" w14:paraId="5AFF9001" w14:textId="77777777" w:rsidTr="00C64204">
        <w:trPr>
          <w:tblHeader/>
        </w:trPr>
        <w:tc>
          <w:tcPr>
            <w:tcW w:w="4896" w:type="dxa"/>
          </w:tcPr>
          <w:p w14:paraId="08F600D3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608A51D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35720E2E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7396BE38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90C5D6E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6A694529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38F2E01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06E4BCBA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028CF50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08A5FC31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2C8AC41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47852C41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566D256D" w14:textId="77777777" w:rsidTr="00C64204">
        <w:trPr>
          <w:tblHeader/>
        </w:trPr>
        <w:tc>
          <w:tcPr>
            <w:tcW w:w="4896" w:type="dxa"/>
          </w:tcPr>
          <w:p w14:paraId="194460C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6F40EFFB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2943538A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16E8A99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76BE6170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0ACFB41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72F9FF1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4917A449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B0671A7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3142EFD5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FF781E3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053ED48F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36AA4CFB" w14:textId="77777777" w:rsidTr="00C64204">
        <w:trPr>
          <w:tblHeader/>
        </w:trPr>
        <w:tc>
          <w:tcPr>
            <w:tcW w:w="4896" w:type="dxa"/>
          </w:tcPr>
          <w:p w14:paraId="34419845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537B687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40631EBB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359EB7B0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24F9A6EB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18853FE5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AF0E259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162845FA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21152E7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0DA61B8C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87B831B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756173F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1ACA45C7" w14:textId="77777777" w:rsidTr="00C64204">
        <w:trPr>
          <w:tblHeader/>
        </w:trPr>
        <w:tc>
          <w:tcPr>
            <w:tcW w:w="4896" w:type="dxa"/>
          </w:tcPr>
          <w:p w14:paraId="3E57FE0B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50B9C310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  <w:tc>
          <w:tcPr>
            <w:tcW w:w="270" w:type="dxa"/>
          </w:tcPr>
          <w:p w14:paraId="017D193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373C91F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29B7B148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718D739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F0564CC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6CF8BDB3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D9262D5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13E640F3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3566D4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25AA8C0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2FDAF44E" w14:textId="77777777" w:rsidTr="00C64204">
        <w:trPr>
          <w:tblHeader/>
        </w:trPr>
        <w:tc>
          <w:tcPr>
            <w:tcW w:w="4896" w:type="dxa"/>
          </w:tcPr>
          <w:p w14:paraId="5CE3B257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263DA5A6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through</w:t>
            </w:r>
          </w:p>
        </w:tc>
        <w:tc>
          <w:tcPr>
            <w:tcW w:w="270" w:type="dxa"/>
          </w:tcPr>
          <w:p w14:paraId="26089651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327B6011" w14:textId="38079F28" w:rsidR="008F58F8" w:rsidRPr="005C2B38" w:rsidRDefault="00FE4FF1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proofErr w:type="spellStart"/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a</w:t>
            </w:r>
            <w:r w:rsidR="008F58F8" w:rsidRPr="005C2B38">
              <w:rPr>
                <w:rFonts w:ascii="Times New Roman" w:hAnsi="Times New Roman" w:cs="Times New Roman"/>
                <w:sz w:val="22"/>
                <w:szCs w:val="22"/>
              </w:rPr>
              <w:t>mortised</w:t>
            </w:r>
            <w:proofErr w:type="spellEnd"/>
            <w:r w:rsidRPr="005C2B38">
              <w:rPr>
                <w:rFonts w:ascii="Times New Roman" w:hAnsi="Times New Roman" w:cs="Times New Roman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270" w:type="dxa"/>
          </w:tcPr>
          <w:p w14:paraId="4221405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10AD62F5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6BA0A5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0A2AEA46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B6A23EC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21F0D9D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FE112E6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689ED193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27CAFA21" w14:textId="77777777" w:rsidTr="00C64204">
        <w:trPr>
          <w:tblHeader/>
        </w:trPr>
        <w:tc>
          <w:tcPr>
            <w:tcW w:w="4896" w:type="dxa"/>
          </w:tcPr>
          <w:p w14:paraId="7DDB307F" w14:textId="6524D789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5CE0620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profit and loss</w:t>
            </w:r>
          </w:p>
        </w:tc>
        <w:tc>
          <w:tcPr>
            <w:tcW w:w="270" w:type="dxa"/>
          </w:tcPr>
          <w:p w14:paraId="271CD9E5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18DFE0A3" w14:textId="4F2CF823" w:rsidR="008F58F8" w:rsidRPr="00281457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theme="minorBidi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cost</w:t>
            </w:r>
            <w:r w:rsidR="00281457">
              <w:rPr>
                <w:rFonts w:ascii="Times New Roman" w:hAnsi="Times New Roman" w:cstheme="minorBidi" w:hint="cs"/>
                <w:sz w:val="22"/>
                <w:szCs w:val="22"/>
                <w:cs/>
              </w:rPr>
              <w:t xml:space="preserve"> </w:t>
            </w:r>
            <w:r w:rsidR="00281457">
              <w:rPr>
                <w:rFonts w:ascii="Times New Roman" w:hAnsi="Times New Roman" w:cstheme="minorBidi"/>
                <w:sz w:val="22"/>
                <w:szCs w:val="22"/>
              </w:rPr>
              <w:t>- net</w:t>
            </w:r>
          </w:p>
        </w:tc>
        <w:tc>
          <w:tcPr>
            <w:tcW w:w="270" w:type="dxa"/>
          </w:tcPr>
          <w:p w14:paraId="5FB99AC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6E732AF7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  <w:tc>
          <w:tcPr>
            <w:tcW w:w="270" w:type="dxa"/>
          </w:tcPr>
          <w:p w14:paraId="534436CC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7AF70DB1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Level 2</w:t>
            </w:r>
          </w:p>
        </w:tc>
        <w:tc>
          <w:tcPr>
            <w:tcW w:w="270" w:type="dxa"/>
          </w:tcPr>
          <w:p w14:paraId="72D53A7B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7931723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Level 3</w:t>
            </w:r>
          </w:p>
        </w:tc>
        <w:tc>
          <w:tcPr>
            <w:tcW w:w="270" w:type="dxa"/>
          </w:tcPr>
          <w:p w14:paraId="78F6EF8E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3451237B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</w:tr>
      <w:tr w:rsidR="00C64204" w:rsidRPr="007E2D44" w14:paraId="5C06CD77" w14:textId="77777777" w:rsidTr="0037266B">
        <w:trPr>
          <w:tblHeader/>
        </w:trPr>
        <w:tc>
          <w:tcPr>
            <w:tcW w:w="4896" w:type="dxa"/>
          </w:tcPr>
          <w:p w14:paraId="78C0E17B" w14:textId="77777777" w:rsidR="00C64204" w:rsidRPr="005C2B38" w:rsidRDefault="00C64204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9270" w:type="dxa"/>
            <w:gridSpan w:val="11"/>
          </w:tcPr>
          <w:p w14:paraId="29C3EA78" w14:textId="729C1A92" w:rsidR="00C64204" w:rsidRPr="005C2B38" w:rsidRDefault="00C64204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BB1CB5" w:rsidRPr="007E2D44" w14:paraId="55F3E228" w14:textId="77777777" w:rsidTr="0037266B">
        <w:trPr>
          <w:tblHeader/>
        </w:trPr>
        <w:tc>
          <w:tcPr>
            <w:tcW w:w="4896" w:type="dxa"/>
          </w:tcPr>
          <w:p w14:paraId="0ACA5121" w14:textId="77777777" w:rsidR="00BB1CB5" w:rsidRPr="005C2B38" w:rsidRDefault="00BB1CB5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9270" w:type="dxa"/>
            <w:gridSpan w:val="11"/>
          </w:tcPr>
          <w:p w14:paraId="0E971B02" w14:textId="77777777" w:rsidR="00BB1CB5" w:rsidRPr="005C2B38" w:rsidRDefault="00BB1CB5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8F58F8" w:rsidRPr="007E2D44" w14:paraId="2E1E61C5" w14:textId="77777777" w:rsidTr="00C64204">
        <w:trPr>
          <w:tblHeader/>
        </w:trPr>
        <w:tc>
          <w:tcPr>
            <w:tcW w:w="4896" w:type="dxa"/>
          </w:tcPr>
          <w:p w14:paraId="30614288" w14:textId="5E204614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gramStart"/>
            <w:r w:rsidRPr="005C2B3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At</w:t>
            </w:r>
            <w:proofErr w:type="gramEnd"/>
            <w:r w:rsidRPr="005C2B3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="00CD569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val="en-GB"/>
              </w:rPr>
              <w:t>31 March 2026</w:t>
            </w:r>
          </w:p>
        </w:tc>
        <w:tc>
          <w:tcPr>
            <w:tcW w:w="1584" w:type="dxa"/>
          </w:tcPr>
          <w:p w14:paraId="1E421ACC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90AD135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5F08DAEF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1C3E640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36526E1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A914281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11B1349E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63C5E80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65022AD1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F31775C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47BCB95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7757FF00" w14:textId="77777777" w:rsidTr="00C64204">
        <w:tc>
          <w:tcPr>
            <w:tcW w:w="4896" w:type="dxa"/>
          </w:tcPr>
          <w:p w14:paraId="5E999A61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Financial assets</w:t>
            </w:r>
          </w:p>
        </w:tc>
        <w:tc>
          <w:tcPr>
            <w:tcW w:w="1584" w:type="dxa"/>
          </w:tcPr>
          <w:p w14:paraId="45C476F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D13F77C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220A1429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7B420A3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545512D0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EBF8A4E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7529BCE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D400F2E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7D9332E5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3147D9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1421FF9E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65BEFF2F" w14:textId="77777777" w:rsidTr="00C64204">
        <w:tc>
          <w:tcPr>
            <w:tcW w:w="4896" w:type="dxa"/>
          </w:tcPr>
          <w:p w14:paraId="05DEA275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Other</w:t>
            </w:r>
            <w:proofErr w:type="gramEnd"/>
            <w:r w:rsidRPr="005C2B38">
              <w:rPr>
                <w:rFonts w:ascii="Times New Roman" w:hAnsi="Times New Roman" w:cs="Times New Roman"/>
                <w:sz w:val="22"/>
                <w:szCs w:val="22"/>
              </w:rPr>
              <w:t xml:space="preserve"> current financial asset</w:t>
            </w:r>
          </w:p>
        </w:tc>
        <w:tc>
          <w:tcPr>
            <w:tcW w:w="1584" w:type="dxa"/>
          </w:tcPr>
          <w:p w14:paraId="490B14EE" w14:textId="022FF611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92ED1AA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242E537B" w14:textId="778D076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0455EAA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204D7674" w14:textId="5A292CA2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6C5F9AF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04089B99" w14:textId="2B042C6D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945FB1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6CBDCE1C" w14:textId="2D4E2C3F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898E99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2D45B1B4" w14:textId="4469E39F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7DBA" w:rsidRPr="007E2D44" w14:paraId="58993E4E" w14:textId="77777777" w:rsidTr="008F7BB3">
        <w:tc>
          <w:tcPr>
            <w:tcW w:w="4896" w:type="dxa"/>
          </w:tcPr>
          <w:p w14:paraId="6B50A223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Investment in debt securities</w:t>
            </w:r>
          </w:p>
        </w:tc>
        <w:tc>
          <w:tcPr>
            <w:tcW w:w="1584" w:type="dxa"/>
            <w:vAlign w:val="bottom"/>
          </w:tcPr>
          <w:p w14:paraId="0F69006B" w14:textId="60CA562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658">
              <w:rPr>
                <w:rFonts w:ascii="Times New Roman" w:hAnsi="Times New Roman" w:cs="Times New Roman"/>
                <w:sz w:val="22"/>
                <w:szCs w:val="22"/>
              </w:rPr>
              <w:t>60,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341</w:t>
            </w:r>
          </w:p>
        </w:tc>
        <w:tc>
          <w:tcPr>
            <w:tcW w:w="270" w:type="dxa"/>
          </w:tcPr>
          <w:p w14:paraId="4A41CB55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59225A23" w14:textId="346353BC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65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5E8DDE3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19519E5" w14:textId="1363734B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658">
              <w:rPr>
                <w:rFonts w:ascii="Times New Roman" w:hAnsi="Times New Roman" w:cs="Times New Roman"/>
                <w:sz w:val="22"/>
                <w:szCs w:val="22"/>
              </w:rPr>
              <w:t>60,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341</w:t>
            </w:r>
          </w:p>
        </w:tc>
        <w:tc>
          <w:tcPr>
            <w:tcW w:w="270" w:type="dxa"/>
          </w:tcPr>
          <w:p w14:paraId="700F2428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FEAF4B1" w14:textId="1B5A1EEF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658">
              <w:rPr>
                <w:rFonts w:ascii="Times New Roman" w:hAnsi="Times New Roman" w:cs="Times New Roman"/>
                <w:sz w:val="22"/>
                <w:szCs w:val="22"/>
              </w:rPr>
              <w:t>60,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341</w:t>
            </w:r>
          </w:p>
        </w:tc>
        <w:tc>
          <w:tcPr>
            <w:tcW w:w="270" w:type="dxa"/>
            <w:vAlign w:val="bottom"/>
          </w:tcPr>
          <w:p w14:paraId="43B9DBFA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C38F011" w14:textId="76B09905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65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F5EABBF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DEF839F" w14:textId="08B9635C" w:rsidR="00787DBA" w:rsidRPr="005C2B38" w:rsidRDefault="00BF49AC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2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F49AC">
              <w:rPr>
                <w:rFonts w:ascii="Times New Roman" w:hAnsi="Times New Roman" w:cs="Times New Roman"/>
                <w:sz w:val="22"/>
                <w:szCs w:val="22"/>
              </w:rPr>
              <w:t>60,341</w:t>
            </w:r>
          </w:p>
        </w:tc>
      </w:tr>
      <w:tr w:rsidR="00787DBA" w:rsidRPr="007E2D44" w14:paraId="1836225E" w14:textId="77777777" w:rsidTr="008F7BB3">
        <w:tc>
          <w:tcPr>
            <w:tcW w:w="4896" w:type="dxa"/>
          </w:tcPr>
          <w:p w14:paraId="09F8247C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4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Other</w:t>
            </w:r>
            <w:proofErr w:type="gramEnd"/>
            <w:r w:rsidRPr="005C2B38">
              <w:rPr>
                <w:rFonts w:ascii="Times New Roman" w:hAnsi="Times New Roman" w:cs="Times New Roman"/>
                <w:sz w:val="22"/>
                <w:szCs w:val="22"/>
              </w:rPr>
              <w:t xml:space="preserve"> non-current financial asset</w:t>
            </w:r>
          </w:p>
        </w:tc>
        <w:tc>
          <w:tcPr>
            <w:tcW w:w="1584" w:type="dxa"/>
            <w:vAlign w:val="bottom"/>
          </w:tcPr>
          <w:p w14:paraId="0F9C5CFA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CA79192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43889B6E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ABF9B82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3BDAE2E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ED00064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CABC275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450034E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C9BAA77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AE77CFC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DB29CCD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7DBA" w:rsidRPr="007E2D44" w14:paraId="7664D1D6" w14:textId="77777777" w:rsidTr="008F7BB3">
        <w:tc>
          <w:tcPr>
            <w:tcW w:w="4896" w:type="dxa"/>
          </w:tcPr>
          <w:p w14:paraId="6FD124F8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Investment in debentures</w:t>
            </w:r>
          </w:p>
        </w:tc>
        <w:tc>
          <w:tcPr>
            <w:tcW w:w="1584" w:type="dxa"/>
            <w:vAlign w:val="bottom"/>
          </w:tcPr>
          <w:p w14:paraId="45844078" w14:textId="4920889E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658">
              <w:rPr>
                <w:rFonts w:ascii="Times New Roman" w:hAnsi="Times New Roman" w:cs="Times New Roman"/>
                <w:sz w:val="22"/>
                <w:szCs w:val="22"/>
              </w:rPr>
              <w:t>50,5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66</w:t>
            </w:r>
          </w:p>
        </w:tc>
        <w:tc>
          <w:tcPr>
            <w:tcW w:w="270" w:type="dxa"/>
          </w:tcPr>
          <w:p w14:paraId="7DAA1787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01559161" w14:textId="616A610F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65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AB6E91D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6619E430" w14:textId="7665189D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658">
              <w:rPr>
                <w:rFonts w:ascii="Times New Roman" w:hAnsi="Times New Roman" w:cs="Times New Roman"/>
                <w:sz w:val="22"/>
                <w:szCs w:val="22"/>
              </w:rPr>
              <w:t>50,5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66</w:t>
            </w:r>
          </w:p>
        </w:tc>
        <w:tc>
          <w:tcPr>
            <w:tcW w:w="270" w:type="dxa"/>
          </w:tcPr>
          <w:p w14:paraId="0A53E4E6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F810EC4" w14:textId="14BBEC30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658">
              <w:rPr>
                <w:rFonts w:ascii="Times New Roman" w:hAnsi="Times New Roman" w:cs="Times New Roman"/>
                <w:sz w:val="22"/>
                <w:szCs w:val="22"/>
              </w:rPr>
              <w:t>50,5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66</w:t>
            </w:r>
          </w:p>
        </w:tc>
        <w:tc>
          <w:tcPr>
            <w:tcW w:w="270" w:type="dxa"/>
            <w:vAlign w:val="bottom"/>
          </w:tcPr>
          <w:p w14:paraId="25204C6C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3208F31" w14:textId="19C21558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65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3224156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43167B9" w14:textId="00E90F17" w:rsidR="00787DBA" w:rsidRPr="005C2B38" w:rsidRDefault="00BF49AC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F49AC">
              <w:rPr>
                <w:rFonts w:ascii="Times New Roman" w:hAnsi="Times New Roman" w:cs="Times New Roman"/>
                <w:sz w:val="22"/>
                <w:szCs w:val="22"/>
              </w:rPr>
              <w:t>50,566</w:t>
            </w:r>
          </w:p>
        </w:tc>
      </w:tr>
      <w:tr w:rsidR="00787DBA" w:rsidRPr="007E2D44" w14:paraId="31ED987B" w14:textId="77777777" w:rsidTr="00C64204">
        <w:tc>
          <w:tcPr>
            <w:tcW w:w="4896" w:type="dxa"/>
          </w:tcPr>
          <w:p w14:paraId="14D2F056" w14:textId="77777777" w:rsidR="00787DBA" w:rsidRPr="005C2B38" w:rsidRDefault="00787DBA" w:rsidP="00787DBA">
            <w:pPr>
              <w:spacing w:line="260" w:lineRule="atLeas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  <w:vAlign w:val="bottom"/>
          </w:tcPr>
          <w:p w14:paraId="7B5AD4CD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6A2BA33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0BCE2EF1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FEB830D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90F9013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16D03E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73F9BDC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E4B2FBE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57390A5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D80F743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79A9FB4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7DBA" w:rsidRPr="007E2D44" w14:paraId="27A77CDA" w14:textId="77777777" w:rsidTr="00C64204">
        <w:tc>
          <w:tcPr>
            <w:tcW w:w="4896" w:type="dxa"/>
          </w:tcPr>
          <w:p w14:paraId="02FF633B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 w:rsidRPr="005C2B3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Financial liabilities</w:t>
            </w:r>
          </w:p>
        </w:tc>
        <w:tc>
          <w:tcPr>
            <w:tcW w:w="1584" w:type="dxa"/>
            <w:vAlign w:val="bottom"/>
          </w:tcPr>
          <w:p w14:paraId="1A8E78EC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6C1A8D6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2E7705F1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72BAD1E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519D2513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4A42731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8803BBE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A80EA06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E9EC7B6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C6081A8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D5B03A3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7DBA" w:rsidRPr="007E2D44" w14:paraId="5FCD0E4B" w14:textId="77777777" w:rsidTr="008F7BB3">
        <w:tc>
          <w:tcPr>
            <w:tcW w:w="4896" w:type="dxa"/>
          </w:tcPr>
          <w:p w14:paraId="5F6D7BC1" w14:textId="77777777" w:rsidR="00787DBA" w:rsidRPr="005C2B38" w:rsidRDefault="00787DBA" w:rsidP="00787DBA">
            <w:pPr>
              <w:spacing w:line="260" w:lineRule="atLeast"/>
              <w:ind w:left="180" w:hanging="18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Long-term loan from financial institution</w:t>
            </w:r>
          </w:p>
        </w:tc>
        <w:tc>
          <w:tcPr>
            <w:tcW w:w="1584" w:type="dxa"/>
            <w:vAlign w:val="bottom"/>
          </w:tcPr>
          <w:p w14:paraId="06317CAC" w14:textId="79A4D4E0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65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38898FE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1A621F31" w14:textId="6365F89C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80,118</w:t>
            </w:r>
          </w:p>
        </w:tc>
        <w:tc>
          <w:tcPr>
            <w:tcW w:w="270" w:type="dxa"/>
          </w:tcPr>
          <w:p w14:paraId="41536940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37F99CE9" w14:textId="443CB625" w:rsidR="00787DBA" w:rsidRPr="00071371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theme="minorBidi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80,118</w:t>
            </w:r>
          </w:p>
        </w:tc>
        <w:tc>
          <w:tcPr>
            <w:tcW w:w="270" w:type="dxa"/>
          </w:tcPr>
          <w:p w14:paraId="7E055641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DCB03FC" w14:textId="667E8F59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65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064A480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007A70F" w14:textId="1B253EE2" w:rsidR="00787DBA" w:rsidRPr="005C2B38" w:rsidRDefault="00BF49AC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F49AC">
              <w:rPr>
                <w:rFonts w:ascii="Times New Roman" w:hAnsi="Times New Roman"/>
                <w:sz w:val="22"/>
                <w:szCs w:val="22"/>
              </w:rPr>
              <w:t>74,228</w:t>
            </w:r>
          </w:p>
        </w:tc>
        <w:tc>
          <w:tcPr>
            <w:tcW w:w="270" w:type="dxa"/>
            <w:vAlign w:val="bottom"/>
          </w:tcPr>
          <w:p w14:paraId="10A094C9" w14:textId="77777777" w:rsidR="00787DBA" w:rsidRPr="005C2B38" w:rsidRDefault="00787DBA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B78AE8B" w14:textId="0F06BA45" w:rsidR="00787DBA" w:rsidRPr="005C2B38" w:rsidRDefault="00BF49AC" w:rsidP="00787D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F49AC">
              <w:rPr>
                <w:rFonts w:ascii="Times New Roman" w:hAnsi="Times New Roman" w:cs="Times New Roman"/>
                <w:sz w:val="22"/>
                <w:szCs w:val="22"/>
              </w:rPr>
              <w:t>74,228</w:t>
            </w:r>
          </w:p>
        </w:tc>
      </w:tr>
    </w:tbl>
    <w:p w14:paraId="7DC4CA73" w14:textId="77777777" w:rsidR="008F58F8" w:rsidRPr="008F05DE" w:rsidRDefault="008F58F8" w:rsidP="001F6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theme="minorBidi"/>
          <w:sz w:val="22"/>
          <w:szCs w:val="22"/>
        </w:rPr>
      </w:pPr>
    </w:p>
    <w:p w14:paraId="4B201942" w14:textId="77777777" w:rsidR="008F58F8" w:rsidRDefault="008F58F8">
      <w:r>
        <w:br w:type="page"/>
      </w:r>
    </w:p>
    <w:tbl>
      <w:tblPr>
        <w:tblStyle w:val="TableGrid"/>
        <w:tblW w:w="141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6"/>
        <w:gridCol w:w="1584"/>
        <w:gridCol w:w="270"/>
        <w:gridCol w:w="1584"/>
        <w:gridCol w:w="270"/>
        <w:gridCol w:w="1296"/>
        <w:gridCol w:w="270"/>
        <w:gridCol w:w="1152"/>
        <w:gridCol w:w="270"/>
        <w:gridCol w:w="1152"/>
        <w:gridCol w:w="270"/>
        <w:gridCol w:w="1152"/>
      </w:tblGrid>
      <w:tr w:rsidR="00774E07" w:rsidRPr="007E2D44" w14:paraId="68AB9F8A" w14:textId="77777777" w:rsidTr="009F6DF3">
        <w:trPr>
          <w:tblHeader/>
        </w:trPr>
        <w:tc>
          <w:tcPr>
            <w:tcW w:w="4896" w:type="dxa"/>
          </w:tcPr>
          <w:p w14:paraId="3D6F13F6" w14:textId="77777777" w:rsidR="00774E07" w:rsidRPr="005C2B38" w:rsidRDefault="00774E07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9270" w:type="dxa"/>
            <w:gridSpan w:val="11"/>
          </w:tcPr>
          <w:p w14:paraId="7E9D03E7" w14:textId="184464A8" w:rsidR="00774E07" w:rsidRPr="005C2B38" w:rsidRDefault="00774E07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5C2B3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statements/Separate financial statements</w:t>
            </w:r>
          </w:p>
        </w:tc>
      </w:tr>
      <w:tr w:rsidR="00774E07" w:rsidRPr="007E2D44" w14:paraId="27FFBCAC" w14:textId="77777777" w:rsidTr="00E87FDA">
        <w:trPr>
          <w:tblHeader/>
        </w:trPr>
        <w:tc>
          <w:tcPr>
            <w:tcW w:w="4896" w:type="dxa"/>
          </w:tcPr>
          <w:p w14:paraId="6C793D75" w14:textId="77777777" w:rsidR="00774E07" w:rsidRPr="005C2B38" w:rsidRDefault="00774E07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5004" w:type="dxa"/>
            <w:gridSpan w:val="5"/>
          </w:tcPr>
          <w:p w14:paraId="0172103C" w14:textId="16495A3E" w:rsidR="00774E07" w:rsidRPr="005C2B38" w:rsidRDefault="00774E07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Carrying amount</w:t>
            </w:r>
          </w:p>
        </w:tc>
        <w:tc>
          <w:tcPr>
            <w:tcW w:w="270" w:type="dxa"/>
          </w:tcPr>
          <w:p w14:paraId="0FE57669" w14:textId="77777777" w:rsidR="00774E07" w:rsidRPr="005C2B38" w:rsidRDefault="00774E07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3996" w:type="dxa"/>
            <w:gridSpan w:val="5"/>
          </w:tcPr>
          <w:p w14:paraId="32D17199" w14:textId="20AC5672" w:rsidR="00774E07" w:rsidRPr="005C2B38" w:rsidRDefault="00774E07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</w:tr>
      <w:tr w:rsidR="008F58F8" w:rsidRPr="007E2D44" w14:paraId="313EB194" w14:textId="77777777" w:rsidTr="00C64204">
        <w:trPr>
          <w:tblHeader/>
        </w:trPr>
        <w:tc>
          <w:tcPr>
            <w:tcW w:w="4896" w:type="dxa"/>
          </w:tcPr>
          <w:p w14:paraId="53C716D5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17C3D9ED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4F8C05D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49C880B7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BFEB92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66112038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A0E0080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4636078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1CB24B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094BC76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B2CEB1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4542DDAB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0BFA6389" w14:textId="77777777" w:rsidTr="00C64204">
        <w:trPr>
          <w:tblHeader/>
        </w:trPr>
        <w:tc>
          <w:tcPr>
            <w:tcW w:w="4896" w:type="dxa"/>
          </w:tcPr>
          <w:p w14:paraId="4D2F470B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29C5476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10508B5E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7CFF45EC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682A7873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405BCE96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D111F2B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34E583D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3FEE8E7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4539C90C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4E2B71C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1897A0A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15802692" w14:textId="77777777" w:rsidTr="00C64204">
        <w:trPr>
          <w:tblHeader/>
        </w:trPr>
        <w:tc>
          <w:tcPr>
            <w:tcW w:w="4896" w:type="dxa"/>
          </w:tcPr>
          <w:p w14:paraId="1FC93BD7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06095C0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301B7558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287188C9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26995C5D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6479315A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867342C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4A4933BB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5526C2A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760C8249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8EF349C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6BC23BE1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30ECB051" w14:textId="77777777" w:rsidTr="00C64204">
        <w:trPr>
          <w:tblHeader/>
        </w:trPr>
        <w:tc>
          <w:tcPr>
            <w:tcW w:w="4896" w:type="dxa"/>
          </w:tcPr>
          <w:p w14:paraId="70545E0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6FA7BB6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  <w:tc>
          <w:tcPr>
            <w:tcW w:w="270" w:type="dxa"/>
          </w:tcPr>
          <w:p w14:paraId="10CC893A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11B93BD5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0A3911FB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4A73751E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A60DCCF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0103D409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AEA00CA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4E2CFC9B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EE3A6A1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6E7C4840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07E421D1" w14:textId="77777777" w:rsidTr="00C64204">
        <w:trPr>
          <w:tblHeader/>
        </w:trPr>
        <w:tc>
          <w:tcPr>
            <w:tcW w:w="4896" w:type="dxa"/>
          </w:tcPr>
          <w:p w14:paraId="0334F10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210ED4E9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through</w:t>
            </w:r>
          </w:p>
        </w:tc>
        <w:tc>
          <w:tcPr>
            <w:tcW w:w="270" w:type="dxa"/>
          </w:tcPr>
          <w:p w14:paraId="510AB9CD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2386BF1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proofErr w:type="spellStart"/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amortised</w:t>
            </w:r>
            <w:proofErr w:type="spellEnd"/>
          </w:p>
        </w:tc>
        <w:tc>
          <w:tcPr>
            <w:tcW w:w="270" w:type="dxa"/>
          </w:tcPr>
          <w:p w14:paraId="035CE7F7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1E3B9AB7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FAB29DB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1471AC6C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7F07A6E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0F95CDF1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10A5352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042B302F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698EEF5B" w14:textId="77777777" w:rsidTr="00C64204">
        <w:trPr>
          <w:tblHeader/>
        </w:trPr>
        <w:tc>
          <w:tcPr>
            <w:tcW w:w="4896" w:type="dxa"/>
          </w:tcPr>
          <w:p w14:paraId="55F20A60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4184EF54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profit and loss</w:t>
            </w:r>
          </w:p>
        </w:tc>
        <w:tc>
          <w:tcPr>
            <w:tcW w:w="270" w:type="dxa"/>
          </w:tcPr>
          <w:p w14:paraId="23DE4F7F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229C76C8" w14:textId="624C0B66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cost</w:t>
            </w:r>
            <w:r w:rsidR="00281457">
              <w:rPr>
                <w:rFonts w:ascii="Times New Roman" w:hAnsi="Times New Roman" w:cs="Times New Roman"/>
                <w:sz w:val="22"/>
                <w:szCs w:val="22"/>
              </w:rPr>
              <w:t xml:space="preserve"> - net</w:t>
            </w:r>
          </w:p>
        </w:tc>
        <w:tc>
          <w:tcPr>
            <w:tcW w:w="270" w:type="dxa"/>
          </w:tcPr>
          <w:p w14:paraId="6785A09C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C6F653B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  <w:tc>
          <w:tcPr>
            <w:tcW w:w="270" w:type="dxa"/>
          </w:tcPr>
          <w:p w14:paraId="288B32C5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7F277B17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Level 2</w:t>
            </w:r>
          </w:p>
        </w:tc>
        <w:tc>
          <w:tcPr>
            <w:tcW w:w="270" w:type="dxa"/>
          </w:tcPr>
          <w:p w14:paraId="28AA2528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2260367E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Level 3</w:t>
            </w:r>
          </w:p>
        </w:tc>
        <w:tc>
          <w:tcPr>
            <w:tcW w:w="270" w:type="dxa"/>
          </w:tcPr>
          <w:p w14:paraId="601733C6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752A0F03" w14:textId="77777777" w:rsidR="008F58F8" w:rsidRPr="005C2B38" w:rsidRDefault="008F58F8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</w:tr>
      <w:tr w:rsidR="00774E07" w:rsidRPr="007E2D44" w14:paraId="5E18E983" w14:textId="77777777" w:rsidTr="00FF7432">
        <w:trPr>
          <w:tblHeader/>
        </w:trPr>
        <w:tc>
          <w:tcPr>
            <w:tcW w:w="4896" w:type="dxa"/>
          </w:tcPr>
          <w:p w14:paraId="0D585DE7" w14:textId="77777777" w:rsidR="00774E07" w:rsidRPr="005C2B38" w:rsidRDefault="00774E07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9270" w:type="dxa"/>
            <w:gridSpan w:val="11"/>
          </w:tcPr>
          <w:p w14:paraId="034DE362" w14:textId="15260E63" w:rsidR="00774E07" w:rsidRPr="005C2B38" w:rsidRDefault="00774E07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BB1CB5" w:rsidRPr="007E2D44" w14:paraId="00B613BA" w14:textId="77777777" w:rsidTr="00FF7432">
        <w:trPr>
          <w:tblHeader/>
        </w:trPr>
        <w:tc>
          <w:tcPr>
            <w:tcW w:w="4896" w:type="dxa"/>
          </w:tcPr>
          <w:p w14:paraId="38013C01" w14:textId="77777777" w:rsidR="00BB1CB5" w:rsidRPr="005C2B38" w:rsidRDefault="00BB1CB5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9270" w:type="dxa"/>
            <w:gridSpan w:val="11"/>
          </w:tcPr>
          <w:p w14:paraId="2267BC78" w14:textId="77777777" w:rsidR="00BB1CB5" w:rsidRPr="005C2B38" w:rsidRDefault="00BB1CB5" w:rsidP="005C2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CD5692" w:rsidRPr="007E2D44" w14:paraId="025E3AA6" w14:textId="77777777" w:rsidTr="00C64204">
        <w:trPr>
          <w:tblHeader/>
        </w:trPr>
        <w:tc>
          <w:tcPr>
            <w:tcW w:w="4896" w:type="dxa"/>
          </w:tcPr>
          <w:p w14:paraId="658C4A93" w14:textId="77C273F9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proofErr w:type="gramStart"/>
            <w:r w:rsidRPr="005C2B3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At</w:t>
            </w:r>
            <w:proofErr w:type="gramEnd"/>
            <w:r w:rsidRPr="005C2B3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31 December 202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1584" w:type="dxa"/>
          </w:tcPr>
          <w:p w14:paraId="5215DC1E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BAA4843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</w:tcPr>
          <w:p w14:paraId="3EA2F241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C347F22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54FDF4D2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DA60258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14:paraId="54B4AC94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4D95F7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657EE34B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FE2A7C9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454BA74E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D5692" w:rsidRPr="007E2D44" w14:paraId="49B26059" w14:textId="77777777" w:rsidTr="00C64204">
        <w:tc>
          <w:tcPr>
            <w:tcW w:w="4896" w:type="dxa"/>
          </w:tcPr>
          <w:p w14:paraId="73FCA793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Financial assets</w:t>
            </w:r>
          </w:p>
        </w:tc>
        <w:tc>
          <w:tcPr>
            <w:tcW w:w="1584" w:type="dxa"/>
          </w:tcPr>
          <w:p w14:paraId="3EB5B83A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C69635C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5215958A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116B629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7F57135D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A8EDA22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65533439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40761CC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6A3FA8F2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74143F3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0DD89AAC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D5692" w:rsidRPr="00E0376E" w14:paraId="10213C61" w14:textId="77777777" w:rsidTr="00C64204">
        <w:tc>
          <w:tcPr>
            <w:tcW w:w="4896" w:type="dxa"/>
          </w:tcPr>
          <w:p w14:paraId="5B270215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Other</w:t>
            </w:r>
            <w:proofErr w:type="gramEnd"/>
            <w:r w:rsidRPr="005C2B38">
              <w:rPr>
                <w:rFonts w:ascii="Times New Roman" w:hAnsi="Times New Roman" w:cs="Times New Roman"/>
                <w:sz w:val="22"/>
                <w:szCs w:val="22"/>
              </w:rPr>
              <w:t xml:space="preserve"> current financial asset</w:t>
            </w:r>
          </w:p>
        </w:tc>
        <w:tc>
          <w:tcPr>
            <w:tcW w:w="1584" w:type="dxa"/>
          </w:tcPr>
          <w:p w14:paraId="0287D1F9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F8EF7FA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1ACC0658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01C2441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</w:tcPr>
          <w:p w14:paraId="72A7939F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1D73BF1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592345B8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9369463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7DE76D0F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4FC326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</w:tcPr>
          <w:p w14:paraId="38FE5575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D5692" w:rsidRPr="007E2D44" w14:paraId="63BB7F42" w14:textId="77777777" w:rsidTr="00C64204">
        <w:tc>
          <w:tcPr>
            <w:tcW w:w="4896" w:type="dxa"/>
          </w:tcPr>
          <w:p w14:paraId="661604AA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Investment in debt securities</w:t>
            </w:r>
          </w:p>
        </w:tc>
        <w:tc>
          <w:tcPr>
            <w:tcW w:w="1584" w:type="dxa"/>
            <w:vAlign w:val="bottom"/>
          </w:tcPr>
          <w:p w14:paraId="75BDED22" w14:textId="270257CA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658">
              <w:rPr>
                <w:rFonts w:ascii="Times New Roman" w:hAnsi="Times New Roman" w:cs="Times New Roman"/>
                <w:sz w:val="22"/>
                <w:szCs w:val="22"/>
              </w:rPr>
              <w:t>60,211</w:t>
            </w:r>
          </w:p>
        </w:tc>
        <w:tc>
          <w:tcPr>
            <w:tcW w:w="270" w:type="dxa"/>
          </w:tcPr>
          <w:p w14:paraId="123F2977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1C26744D" w14:textId="1FEEABC3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36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65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A487F0C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A3EB75E" w14:textId="2240275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658">
              <w:rPr>
                <w:rFonts w:ascii="Times New Roman" w:hAnsi="Times New Roman" w:cs="Times New Roman"/>
                <w:sz w:val="22"/>
                <w:szCs w:val="22"/>
              </w:rPr>
              <w:t>60,211</w:t>
            </w:r>
          </w:p>
        </w:tc>
        <w:tc>
          <w:tcPr>
            <w:tcW w:w="270" w:type="dxa"/>
          </w:tcPr>
          <w:p w14:paraId="730D59FA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241BAF0" w14:textId="123203BC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658">
              <w:rPr>
                <w:rFonts w:ascii="Times New Roman" w:hAnsi="Times New Roman" w:cs="Times New Roman"/>
                <w:sz w:val="22"/>
                <w:szCs w:val="22"/>
              </w:rPr>
              <w:t>60,211</w:t>
            </w:r>
          </w:p>
        </w:tc>
        <w:tc>
          <w:tcPr>
            <w:tcW w:w="270" w:type="dxa"/>
            <w:vAlign w:val="bottom"/>
          </w:tcPr>
          <w:p w14:paraId="0EAD716B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EE4BC63" w14:textId="23C5EF95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4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65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81BE361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0EEC9AC" w14:textId="7B84E803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658">
              <w:rPr>
                <w:rFonts w:ascii="Times New Roman" w:hAnsi="Times New Roman" w:cs="Times New Roman"/>
                <w:sz w:val="22"/>
                <w:szCs w:val="22"/>
              </w:rPr>
              <w:t>60,211</w:t>
            </w:r>
          </w:p>
        </w:tc>
      </w:tr>
      <w:tr w:rsidR="00CD5692" w:rsidRPr="007E2D44" w14:paraId="66E51F69" w14:textId="77777777" w:rsidTr="00C64204">
        <w:tc>
          <w:tcPr>
            <w:tcW w:w="4896" w:type="dxa"/>
          </w:tcPr>
          <w:p w14:paraId="2B0DF486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-104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Other</w:t>
            </w:r>
            <w:proofErr w:type="gramEnd"/>
            <w:r w:rsidRPr="005C2B38">
              <w:rPr>
                <w:rFonts w:ascii="Times New Roman" w:hAnsi="Times New Roman" w:cs="Times New Roman"/>
                <w:sz w:val="22"/>
                <w:szCs w:val="22"/>
              </w:rPr>
              <w:t xml:space="preserve"> non-current financial asset</w:t>
            </w:r>
          </w:p>
        </w:tc>
        <w:tc>
          <w:tcPr>
            <w:tcW w:w="1584" w:type="dxa"/>
            <w:vAlign w:val="bottom"/>
          </w:tcPr>
          <w:p w14:paraId="516A8D0C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FB1F36D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68D49647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E962165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08C0658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6DC31F7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8759BF6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2ECEDEF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6709AD4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8F088E9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EC140F0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D5692" w:rsidRPr="007E2D44" w14:paraId="619EF2BF" w14:textId="77777777" w:rsidTr="00C64204">
        <w:tc>
          <w:tcPr>
            <w:tcW w:w="4896" w:type="dxa"/>
          </w:tcPr>
          <w:p w14:paraId="7EF2F261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Investment in debentures</w:t>
            </w:r>
          </w:p>
        </w:tc>
        <w:tc>
          <w:tcPr>
            <w:tcW w:w="1584" w:type="dxa"/>
            <w:vAlign w:val="bottom"/>
          </w:tcPr>
          <w:p w14:paraId="49498161" w14:textId="34C5C6D5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658">
              <w:rPr>
                <w:rFonts w:ascii="Times New Roman" w:hAnsi="Times New Roman" w:cs="Times New Roman"/>
                <w:sz w:val="22"/>
                <w:szCs w:val="22"/>
              </w:rPr>
              <w:t>50,534</w:t>
            </w:r>
          </w:p>
        </w:tc>
        <w:tc>
          <w:tcPr>
            <w:tcW w:w="270" w:type="dxa"/>
          </w:tcPr>
          <w:p w14:paraId="23F52FBF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10356D22" w14:textId="2269AA14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36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65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CA87469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1586CFCA" w14:textId="4AAE8CCB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658">
              <w:rPr>
                <w:rFonts w:ascii="Times New Roman" w:hAnsi="Times New Roman" w:cs="Times New Roman"/>
                <w:sz w:val="22"/>
                <w:szCs w:val="22"/>
              </w:rPr>
              <w:t>50,534</w:t>
            </w:r>
          </w:p>
        </w:tc>
        <w:tc>
          <w:tcPr>
            <w:tcW w:w="270" w:type="dxa"/>
          </w:tcPr>
          <w:p w14:paraId="6FDE44BB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CFFBDA8" w14:textId="255C252F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658">
              <w:rPr>
                <w:rFonts w:ascii="Times New Roman" w:hAnsi="Times New Roman" w:cs="Times New Roman"/>
                <w:sz w:val="22"/>
                <w:szCs w:val="22"/>
              </w:rPr>
              <w:t>50,534</w:t>
            </w:r>
          </w:p>
        </w:tc>
        <w:tc>
          <w:tcPr>
            <w:tcW w:w="270" w:type="dxa"/>
            <w:vAlign w:val="bottom"/>
          </w:tcPr>
          <w:p w14:paraId="3A1BBC75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519B9F5" w14:textId="5B0B42F4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right="4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65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6FFC398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CFF8506" w14:textId="5A148466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658">
              <w:rPr>
                <w:rFonts w:ascii="Times New Roman" w:hAnsi="Times New Roman" w:cs="Times New Roman"/>
                <w:sz w:val="22"/>
                <w:szCs w:val="22"/>
              </w:rPr>
              <w:t>50,534</w:t>
            </w:r>
          </w:p>
        </w:tc>
      </w:tr>
      <w:tr w:rsidR="00CD5692" w:rsidRPr="007E2D44" w14:paraId="6FC83012" w14:textId="77777777" w:rsidTr="00C64204">
        <w:tc>
          <w:tcPr>
            <w:tcW w:w="4896" w:type="dxa"/>
          </w:tcPr>
          <w:p w14:paraId="29D372BD" w14:textId="77777777" w:rsidR="00CD5692" w:rsidRPr="005C2B38" w:rsidRDefault="00CD5692" w:rsidP="00CD5692">
            <w:pPr>
              <w:spacing w:line="260" w:lineRule="atLeast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84" w:type="dxa"/>
            <w:vAlign w:val="bottom"/>
          </w:tcPr>
          <w:p w14:paraId="2FE57EF9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244E6C9" w14:textId="77777777" w:rsidR="00CD5692" w:rsidRPr="005C2B38" w:rsidRDefault="00CD5692" w:rsidP="00CD5692">
            <w:pPr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785655B4" w14:textId="77777777" w:rsidR="00CD5692" w:rsidRPr="005C2B38" w:rsidRDefault="00CD5692" w:rsidP="00CD5692">
            <w:pPr>
              <w:tabs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322CC6F" w14:textId="77777777" w:rsidR="00CD5692" w:rsidRPr="005C2B38" w:rsidRDefault="00CD5692" w:rsidP="00CD5692">
            <w:pPr>
              <w:tabs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0909837D" w14:textId="77777777" w:rsidR="00CD5692" w:rsidRPr="005C2B38" w:rsidRDefault="00CD5692" w:rsidP="00CD5692">
            <w:pPr>
              <w:tabs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D05F8A0" w14:textId="77777777" w:rsidR="00CD5692" w:rsidRPr="005C2B38" w:rsidRDefault="00CD5692" w:rsidP="00CD5692">
            <w:pPr>
              <w:tabs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91FDE06" w14:textId="77777777" w:rsidR="00CD5692" w:rsidRPr="005C2B38" w:rsidRDefault="00CD5692" w:rsidP="00CD5692">
            <w:pPr>
              <w:tabs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6958C75" w14:textId="77777777" w:rsidR="00CD5692" w:rsidRPr="005C2B38" w:rsidRDefault="00CD5692" w:rsidP="00CD5692">
            <w:pPr>
              <w:tabs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23A3D25" w14:textId="77777777" w:rsidR="00CD5692" w:rsidRPr="005C2B38" w:rsidRDefault="00CD5692" w:rsidP="00CD5692">
            <w:pPr>
              <w:tabs>
                <w:tab w:val="decimal" w:pos="616"/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F4889B6" w14:textId="77777777" w:rsidR="00CD5692" w:rsidRPr="005C2B38" w:rsidRDefault="00CD5692" w:rsidP="00CD5692">
            <w:pPr>
              <w:tabs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CD7D9B8" w14:textId="77777777" w:rsidR="00CD5692" w:rsidRPr="005C2B38" w:rsidRDefault="00CD5692" w:rsidP="00CD5692">
            <w:pPr>
              <w:tabs>
                <w:tab w:val="decimal" w:pos="1338"/>
              </w:tabs>
              <w:spacing w:line="260" w:lineRule="atLeast"/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D5692" w:rsidRPr="007E2D44" w14:paraId="68DAC25B" w14:textId="77777777" w:rsidTr="00C64204">
        <w:tc>
          <w:tcPr>
            <w:tcW w:w="4896" w:type="dxa"/>
          </w:tcPr>
          <w:p w14:paraId="6DE926A3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 w:rsidRPr="005C2B3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Financial liabilities</w:t>
            </w:r>
          </w:p>
        </w:tc>
        <w:tc>
          <w:tcPr>
            <w:tcW w:w="1584" w:type="dxa"/>
            <w:vAlign w:val="bottom"/>
          </w:tcPr>
          <w:p w14:paraId="247C1E0C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8997C50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4342ED9E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9A29718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6D8B659B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7C5EF1C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1F72CC22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20DE85B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A97A0C8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5FFFB8F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8629429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CD5692" w:rsidRPr="007E2D44" w14:paraId="4C36BBE9" w14:textId="77777777" w:rsidTr="00C64204">
        <w:tc>
          <w:tcPr>
            <w:tcW w:w="4896" w:type="dxa"/>
          </w:tcPr>
          <w:p w14:paraId="2B5F189E" w14:textId="77777777" w:rsidR="00CD5692" w:rsidRPr="005C2B38" w:rsidRDefault="00CD5692" w:rsidP="00CD5692">
            <w:pPr>
              <w:spacing w:line="260" w:lineRule="atLeast"/>
              <w:ind w:left="180" w:hanging="18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Long-term loan from financial institution</w:t>
            </w:r>
          </w:p>
        </w:tc>
        <w:tc>
          <w:tcPr>
            <w:tcW w:w="1584" w:type="dxa"/>
            <w:vAlign w:val="bottom"/>
          </w:tcPr>
          <w:p w14:paraId="7A402D07" w14:textId="60281D43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65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B0C5843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84" w:type="dxa"/>
          </w:tcPr>
          <w:p w14:paraId="73A2B969" w14:textId="7DF775DE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658">
              <w:rPr>
                <w:rFonts w:ascii="Times New Roman" w:hAnsi="Times New Roman" w:cs="Times New Roman"/>
                <w:sz w:val="22"/>
                <w:szCs w:val="22"/>
              </w:rPr>
              <w:t>92,115</w:t>
            </w:r>
          </w:p>
        </w:tc>
        <w:tc>
          <w:tcPr>
            <w:tcW w:w="270" w:type="dxa"/>
          </w:tcPr>
          <w:p w14:paraId="44AFDE64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6" w:type="dxa"/>
            <w:vAlign w:val="bottom"/>
          </w:tcPr>
          <w:p w14:paraId="29F375E0" w14:textId="1971C062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658">
              <w:rPr>
                <w:rFonts w:ascii="Times New Roman" w:hAnsi="Times New Roman" w:cs="Times New Roman"/>
                <w:sz w:val="22"/>
                <w:szCs w:val="22"/>
              </w:rPr>
              <w:t>92,115</w:t>
            </w:r>
          </w:p>
        </w:tc>
        <w:tc>
          <w:tcPr>
            <w:tcW w:w="270" w:type="dxa"/>
          </w:tcPr>
          <w:p w14:paraId="7BFDDA27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4A70AD2" w14:textId="3BEE3775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658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756EF7C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D2E2FAE" w14:textId="3CD264C3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658">
              <w:rPr>
                <w:rFonts w:ascii="Times New Roman" w:hAnsi="Times New Roman"/>
                <w:sz w:val="22"/>
                <w:szCs w:val="22"/>
              </w:rPr>
              <w:t>84,282</w:t>
            </w:r>
          </w:p>
        </w:tc>
        <w:tc>
          <w:tcPr>
            <w:tcW w:w="270" w:type="dxa"/>
            <w:vAlign w:val="bottom"/>
          </w:tcPr>
          <w:p w14:paraId="7FE7F28F" w14:textId="77777777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60" w:lineRule="atLeast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00515BAD" w14:textId="6E705DD6" w:rsidR="00CD5692" w:rsidRPr="005C2B38" w:rsidRDefault="00CD5692" w:rsidP="00CD5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746658">
              <w:rPr>
                <w:rFonts w:ascii="Times New Roman" w:hAnsi="Times New Roman" w:cs="Times New Roman"/>
                <w:sz w:val="22"/>
                <w:szCs w:val="22"/>
              </w:rPr>
              <w:t>84,282</w:t>
            </w:r>
          </w:p>
        </w:tc>
      </w:tr>
    </w:tbl>
    <w:p w14:paraId="02B20402" w14:textId="77777777" w:rsidR="008F58F8" w:rsidRDefault="008F58F8"/>
    <w:p w14:paraId="3769B003" w14:textId="77777777" w:rsidR="007E2D44" w:rsidRDefault="007E2D44" w:rsidP="00011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"/>
        <w:jc w:val="both"/>
        <w:rPr>
          <w:rFonts w:ascii="Times New Roman" w:hAnsi="Times New Roman" w:cs="Times New Roman"/>
          <w:sz w:val="22"/>
          <w:szCs w:val="20"/>
          <w:lang w:val="en-GB"/>
        </w:rPr>
        <w:sectPr w:rsidR="007E2D44" w:rsidSect="009B6B36">
          <w:footerReference w:type="default" r:id="rId14"/>
          <w:footerReference w:type="first" r:id="rId15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F7CA266" w14:textId="1E0D06CF" w:rsidR="00B85087" w:rsidRPr="005C5F96" w:rsidRDefault="00B85087" w:rsidP="00F621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both"/>
        <w:rPr>
          <w:rFonts w:ascii="Times New Roman" w:hAnsi="Times New Roman" w:cs="Times New Roman"/>
          <w:sz w:val="22"/>
          <w:szCs w:val="22"/>
          <w:lang w:val="en-GB" w:bidi="ar-SA"/>
        </w:rPr>
      </w:pPr>
      <w:r w:rsidRPr="005C5F96">
        <w:rPr>
          <w:rFonts w:ascii="Times New Roman" w:hAnsi="Times New Roman" w:cs="Times New Roman"/>
          <w:sz w:val="22"/>
          <w:szCs w:val="22"/>
          <w:lang w:val="en-GB" w:bidi="ar-SA"/>
        </w:rPr>
        <w:lastRenderedPageBreak/>
        <w:t>The following table present</w:t>
      </w:r>
      <w:r w:rsidR="00A75631">
        <w:rPr>
          <w:rFonts w:ascii="Times New Roman" w:hAnsi="Times New Roman" w:cs="Times New Roman"/>
          <w:sz w:val="22"/>
          <w:szCs w:val="22"/>
          <w:lang w:val="en-GB" w:bidi="ar-SA"/>
        </w:rPr>
        <w:t>s</w:t>
      </w:r>
      <w:r w:rsidRPr="005C5F96">
        <w:rPr>
          <w:rFonts w:ascii="Times New Roman" w:hAnsi="Times New Roman" w:cs="Times New Roman"/>
          <w:sz w:val="22"/>
          <w:szCs w:val="22"/>
          <w:lang w:val="en-GB" w:bidi="ar-SA"/>
        </w:rPr>
        <w:t xml:space="preserve"> valuation technique of financial instruments measured at fair value </w:t>
      </w:r>
      <w:r>
        <w:rPr>
          <w:rFonts w:ascii="Times New Roman" w:hAnsi="Times New Roman" w:cs="Times New Roman"/>
          <w:sz w:val="22"/>
          <w:szCs w:val="22"/>
          <w:lang w:val="en-GB" w:bidi="ar-SA"/>
        </w:rPr>
        <w:br/>
      </w:r>
      <w:r w:rsidRPr="005C5F96">
        <w:rPr>
          <w:rFonts w:ascii="Times New Roman" w:hAnsi="Times New Roman" w:cs="Times New Roman"/>
          <w:sz w:val="22"/>
          <w:szCs w:val="22"/>
          <w:lang w:val="en-GB" w:bidi="ar-SA"/>
        </w:rPr>
        <w:t>in the statements of financial position:</w:t>
      </w:r>
    </w:p>
    <w:p w14:paraId="6B6F2C65" w14:textId="77777777" w:rsidR="00B85087" w:rsidRPr="00D66A96" w:rsidRDefault="00B85087" w:rsidP="00B8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960"/>
        <w:gridCol w:w="360"/>
        <w:gridCol w:w="5040"/>
      </w:tblGrid>
      <w:tr w:rsidR="00B85087" w:rsidRPr="008E4EED" w14:paraId="60B902B1" w14:textId="77777777">
        <w:trPr>
          <w:tblHeader/>
        </w:trPr>
        <w:tc>
          <w:tcPr>
            <w:tcW w:w="3960" w:type="dxa"/>
          </w:tcPr>
          <w:p w14:paraId="23071CF3" w14:textId="77777777" w:rsidR="00B85087" w:rsidRPr="00907278" w:rsidRDefault="00B85087" w:rsidP="00907278">
            <w:pPr>
              <w:pStyle w:val="block"/>
              <w:spacing w:after="0" w:line="240" w:lineRule="auto"/>
              <w:ind w:left="162" w:right="-7" w:hanging="162"/>
              <w:rPr>
                <w:b/>
                <w:bCs/>
                <w:szCs w:val="22"/>
                <w:cs/>
                <w:lang w:bidi="th-TH"/>
              </w:rPr>
            </w:pPr>
            <w:r w:rsidRPr="00907278">
              <w:rPr>
                <w:b/>
                <w:bCs/>
                <w:szCs w:val="22"/>
              </w:rPr>
              <w:t>Type</w:t>
            </w:r>
          </w:p>
        </w:tc>
        <w:tc>
          <w:tcPr>
            <w:tcW w:w="360" w:type="dxa"/>
          </w:tcPr>
          <w:p w14:paraId="62EE4C4D" w14:textId="77777777" w:rsidR="00B85087" w:rsidRPr="00EE076D" w:rsidRDefault="00B8508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040" w:type="dxa"/>
          </w:tcPr>
          <w:p w14:paraId="6AF1FE63" w14:textId="77777777" w:rsidR="00B85087" w:rsidRPr="00907278" w:rsidRDefault="00B85087" w:rsidP="00907278">
            <w:pPr>
              <w:pStyle w:val="block"/>
              <w:spacing w:after="0" w:line="240" w:lineRule="atLeast"/>
              <w:ind w:left="0"/>
              <w:jc w:val="thaiDistribute"/>
              <w:rPr>
                <w:b/>
                <w:bCs/>
                <w:szCs w:val="22"/>
                <w:cs/>
                <w:lang w:bidi="th-TH"/>
              </w:rPr>
            </w:pPr>
            <w:r w:rsidRPr="00907278">
              <w:rPr>
                <w:b/>
                <w:bCs/>
                <w:szCs w:val="22"/>
              </w:rPr>
              <w:t>Valuation technique</w:t>
            </w:r>
          </w:p>
        </w:tc>
      </w:tr>
      <w:tr w:rsidR="00B85087" w:rsidRPr="008E4EED" w14:paraId="6A57E18C" w14:textId="77777777">
        <w:tc>
          <w:tcPr>
            <w:tcW w:w="3960" w:type="dxa"/>
          </w:tcPr>
          <w:p w14:paraId="34A91B57" w14:textId="421A19DF" w:rsidR="00B85087" w:rsidRPr="00EC658E" w:rsidRDefault="00B85087">
            <w:pPr>
              <w:pStyle w:val="block"/>
              <w:spacing w:after="0" w:line="240" w:lineRule="auto"/>
              <w:ind w:left="162" w:right="-7" w:hanging="162"/>
              <w:rPr>
                <w:szCs w:val="22"/>
                <w:cs/>
              </w:rPr>
            </w:pPr>
            <w:r w:rsidRPr="00EE076D">
              <w:rPr>
                <w:szCs w:val="22"/>
              </w:rPr>
              <w:t>Investments measured at FVTPL</w:t>
            </w:r>
          </w:p>
        </w:tc>
        <w:tc>
          <w:tcPr>
            <w:tcW w:w="360" w:type="dxa"/>
          </w:tcPr>
          <w:p w14:paraId="568AA6AE" w14:textId="77777777" w:rsidR="00B85087" w:rsidRPr="00EE076D" w:rsidRDefault="00B85087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040" w:type="dxa"/>
          </w:tcPr>
          <w:p w14:paraId="20294564" w14:textId="34506029" w:rsidR="00B85087" w:rsidRPr="00EE076D" w:rsidRDefault="0076395A" w:rsidP="00F621C7">
            <w:pPr>
              <w:pStyle w:val="block"/>
              <w:tabs>
                <w:tab w:val="left" w:pos="4742"/>
              </w:tabs>
              <w:spacing w:after="0" w:line="240" w:lineRule="atLeast"/>
              <w:ind w:left="0" w:right="75"/>
              <w:jc w:val="thaiDistribute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2E5F25">
              <w:rPr>
                <w:spacing w:val="4"/>
                <w:szCs w:val="22"/>
              </w:rPr>
              <w:t>The net asset value as at the reporting date and</w:t>
            </w:r>
            <w:r>
              <w:rPr>
                <w:szCs w:val="22"/>
              </w:rPr>
              <w:t xml:space="preserve"> </w:t>
            </w:r>
            <w:r>
              <w:rPr>
                <w:szCs w:val="22"/>
              </w:rPr>
              <w:br/>
              <w:t>market comparison technique.</w:t>
            </w:r>
          </w:p>
        </w:tc>
      </w:tr>
    </w:tbl>
    <w:p w14:paraId="487497FE" w14:textId="77777777" w:rsidR="00B85087" w:rsidRPr="00D66A96" w:rsidRDefault="00B85087" w:rsidP="00B8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3BF7C6D6" w14:textId="77777777" w:rsidR="00B85087" w:rsidRDefault="00B85087" w:rsidP="00B8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5C5F96">
        <w:rPr>
          <w:rFonts w:ascii="Times New Roman" w:hAnsi="Times New Roman" w:cs="Times New Roman"/>
          <w:sz w:val="22"/>
          <w:szCs w:val="22"/>
        </w:rPr>
        <w:t xml:space="preserve">The fair value of financial liabilities measured at </w:t>
      </w:r>
      <w:proofErr w:type="spellStart"/>
      <w:r w:rsidRPr="005C5F96">
        <w:rPr>
          <w:rFonts w:ascii="Times New Roman" w:hAnsi="Times New Roman" w:cs="Times New Roman"/>
          <w:sz w:val="22"/>
          <w:szCs w:val="22"/>
        </w:rPr>
        <w:t>amortised</w:t>
      </w:r>
      <w:proofErr w:type="spellEnd"/>
      <w:r w:rsidRPr="005C5F96">
        <w:rPr>
          <w:rFonts w:ascii="Times New Roman" w:hAnsi="Times New Roman" w:cs="Times New Roman"/>
          <w:sz w:val="22"/>
          <w:szCs w:val="22"/>
        </w:rPr>
        <w:t xml:space="preserve"> costs are calculated by discounted </w:t>
      </w:r>
      <w:r>
        <w:rPr>
          <w:rFonts w:ascii="Times New Roman" w:hAnsi="Times New Roman" w:cs="Times New Roman"/>
          <w:sz w:val="22"/>
          <w:szCs w:val="22"/>
        </w:rPr>
        <w:br/>
      </w:r>
      <w:r w:rsidRPr="005C5F96">
        <w:rPr>
          <w:rFonts w:ascii="Times New Roman" w:hAnsi="Times New Roman" w:cs="Times New Roman"/>
          <w:sz w:val="22"/>
          <w:szCs w:val="22"/>
        </w:rPr>
        <w:t>cash flows technique.</w:t>
      </w:r>
    </w:p>
    <w:p w14:paraId="1EB081BA" w14:textId="77777777" w:rsidR="00B51FA2" w:rsidRPr="00D66A96" w:rsidRDefault="00B51FA2" w:rsidP="00BD5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590E1076" w14:textId="5E5FAFE6" w:rsidR="005450D5" w:rsidRPr="00BB79F5" w:rsidRDefault="005450D5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  <w:t>Commitments with non-related parties</w:t>
      </w:r>
    </w:p>
    <w:p w14:paraId="0B9A5B55" w14:textId="77777777" w:rsidR="005450D5" w:rsidRPr="00D66A96" w:rsidRDefault="005450D5" w:rsidP="00BD5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tbl>
      <w:tblPr>
        <w:tblW w:w="915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620"/>
        <w:gridCol w:w="180"/>
        <w:gridCol w:w="1593"/>
      </w:tblGrid>
      <w:tr w:rsidR="007519FC" w:rsidRPr="00C66277" w14:paraId="0DFEECBC" w14:textId="77777777" w:rsidTr="008051D3">
        <w:trPr>
          <w:cantSplit/>
          <w:tblHeader/>
        </w:trPr>
        <w:tc>
          <w:tcPr>
            <w:tcW w:w="5760" w:type="dxa"/>
            <w:vAlign w:val="bottom"/>
          </w:tcPr>
          <w:p w14:paraId="7E2AA5E4" w14:textId="7A3554CA" w:rsidR="007519FC" w:rsidRPr="005C2B38" w:rsidRDefault="00091C7D" w:rsidP="00091C7D">
            <w:pPr>
              <w:pStyle w:val="acctfourfigures"/>
              <w:tabs>
                <w:tab w:val="clear" w:pos="765"/>
                <w:tab w:val="decimal" w:pos="467"/>
              </w:tabs>
              <w:spacing w:line="240" w:lineRule="auto"/>
              <w:rPr>
                <w:i/>
                <w:iCs/>
                <w:color w:val="0000FF"/>
                <w:szCs w:val="22"/>
                <w:shd w:val="clear" w:color="auto" w:fill="D9D9D9" w:themeFill="background1" w:themeFillShade="D9"/>
              </w:rPr>
            </w:pPr>
            <w:proofErr w:type="gramStart"/>
            <w:r w:rsidRPr="005C2B38">
              <w:rPr>
                <w:b/>
                <w:bCs/>
                <w:i/>
                <w:iCs/>
                <w:szCs w:val="22"/>
              </w:rPr>
              <w:t>At</w:t>
            </w:r>
            <w:proofErr w:type="gramEnd"/>
            <w:r w:rsidRPr="005C2B38">
              <w:rPr>
                <w:b/>
                <w:bCs/>
                <w:i/>
                <w:iCs/>
                <w:szCs w:val="22"/>
              </w:rPr>
              <w:t xml:space="preserve"> </w:t>
            </w:r>
            <w:r w:rsidR="002D2E36" w:rsidRPr="005C2B38">
              <w:rPr>
                <w:b/>
                <w:bCs/>
                <w:i/>
                <w:iCs/>
                <w:szCs w:val="22"/>
              </w:rPr>
              <w:t>3</w:t>
            </w:r>
            <w:r w:rsidR="00CD5692">
              <w:rPr>
                <w:b/>
                <w:bCs/>
                <w:i/>
                <w:iCs/>
                <w:szCs w:val="22"/>
              </w:rPr>
              <w:t>1 March 2026</w:t>
            </w:r>
          </w:p>
        </w:tc>
        <w:tc>
          <w:tcPr>
            <w:tcW w:w="1620" w:type="dxa"/>
          </w:tcPr>
          <w:p w14:paraId="7AC3A07A" w14:textId="77777777" w:rsidR="007519FC" w:rsidRPr="005C2B38" w:rsidRDefault="007519FC" w:rsidP="007519FC">
            <w:pPr>
              <w:pStyle w:val="acctmergecolhdg"/>
              <w:spacing w:line="240" w:lineRule="auto"/>
              <w:rPr>
                <w:szCs w:val="22"/>
              </w:rPr>
            </w:pPr>
            <w:r w:rsidRPr="005C2B38">
              <w:rPr>
                <w:szCs w:val="22"/>
              </w:rPr>
              <w:t xml:space="preserve">Consolidated </w:t>
            </w:r>
          </w:p>
          <w:p w14:paraId="452B2A31" w14:textId="3DF06F6B" w:rsidR="007519FC" w:rsidRPr="005C2B38" w:rsidRDefault="007519FC" w:rsidP="007519FC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  <w:r w:rsidRPr="005C2B38">
              <w:rPr>
                <w:szCs w:val="22"/>
              </w:rPr>
              <w:t>financial statements</w:t>
            </w:r>
          </w:p>
        </w:tc>
        <w:tc>
          <w:tcPr>
            <w:tcW w:w="180" w:type="dxa"/>
          </w:tcPr>
          <w:p w14:paraId="47DA3E14" w14:textId="77777777" w:rsidR="007519FC" w:rsidRPr="005C2B38" w:rsidRDefault="007519FC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</w:p>
        </w:tc>
        <w:tc>
          <w:tcPr>
            <w:tcW w:w="1593" w:type="dxa"/>
          </w:tcPr>
          <w:p w14:paraId="27D0CFAE" w14:textId="77777777" w:rsidR="007519FC" w:rsidRPr="005C2B38" w:rsidRDefault="007519FC" w:rsidP="007519FC">
            <w:pPr>
              <w:pStyle w:val="acctmergecolhdg"/>
              <w:spacing w:line="240" w:lineRule="auto"/>
              <w:rPr>
                <w:szCs w:val="22"/>
              </w:rPr>
            </w:pPr>
            <w:r w:rsidRPr="005C2B38">
              <w:rPr>
                <w:szCs w:val="22"/>
              </w:rPr>
              <w:t xml:space="preserve">Separate </w:t>
            </w:r>
          </w:p>
          <w:p w14:paraId="1A8C6A0C" w14:textId="10BC212D" w:rsidR="007519FC" w:rsidRPr="005C2B38" w:rsidRDefault="007519FC" w:rsidP="007519FC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  <w:r w:rsidRPr="005C2B38">
              <w:rPr>
                <w:szCs w:val="22"/>
              </w:rPr>
              <w:t>financial statements</w:t>
            </w:r>
          </w:p>
        </w:tc>
      </w:tr>
      <w:tr w:rsidR="00091C7D" w:rsidRPr="00C66277" w14:paraId="63CFF635" w14:textId="77777777" w:rsidTr="008051D3">
        <w:trPr>
          <w:cantSplit/>
          <w:tblHeader/>
        </w:trPr>
        <w:tc>
          <w:tcPr>
            <w:tcW w:w="5760" w:type="dxa"/>
          </w:tcPr>
          <w:p w14:paraId="194C9168" w14:textId="7A317993" w:rsidR="00091C7D" w:rsidRPr="005C2B38" w:rsidRDefault="00091C7D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3393" w:type="dxa"/>
            <w:gridSpan w:val="3"/>
          </w:tcPr>
          <w:p w14:paraId="64380180" w14:textId="44104FCC" w:rsidR="00091C7D" w:rsidRPr="005C2B38" w:rsidRDefault="00091C7D">
            <w:pPr>
              <w:pStyle w:val="acctmergecolhdg"/>
              <w:spacing w:line="240" w:lineRule="auto"/>
              <w:rPr>
                <w:b w:val="0"/>
                <w:bCs/>
                <w:i/>
                <w:iCs/>
                <w:szCs w:val="22"/>
              </w:rPr>
            </w:pPr>
            <w:r w:rsidRPr="005C2B38">
              <w:rPr>
                <w:b w:val="0"/>
                <w:bCs/>
                <w:i/>
                <w:iCs/>
                <w:szCs w:val="22"/>
              </w:rPr>
              <w:t xml:space="preserve">(in </w:t>
            </w:r>
            <w:r w:rsidR="008C63EE" w:rsidRPr="005C2B38">
              <w:rPr>
                <w:b w:val="0"/>
                <w:bCs/>
                <w:i/>
                <w:iCs/>
                <w:szCs w:val="22"/>
              </w:rPr>
              <w:t xml:space="preserve">thousand </w:t>
            </w:r>
            <w:r w:rsidRPr="005C2B38">
              <w:rPr>
                <w:b w:val="0"/>
                <w:bCs/>
                <w:i/>
                <w:iCs/>
                <w:szCs w:val="22"/>
              </w:rPr>
              <w:t>Baht)</w:t>
            </w:r>
          </w:p>
        </w:tc>
      </w:tr>
      <w:tr w:rsidR="00BB1CB5" w:rsidRPr="00C66277" w14:paraId="406C4F51" w14:textId="77777777" w:rsidTr="008051D3">
        <w:trPr>
          <w:cantSplit/>
          <w:tblHeader/>
        </w:trPr>
        <w:tc>
          <w:tcPr>
            <w:tcW w:w="5760" w:type="dxa"/>
          </w:tcPr>
          <w:p w14:paraId="1E02B2B5" w14:textId="77777777" w:rsidR="00BB1CB5" w:rsidRPr="005C2B38" w:rsidRDefault="00BB1CB5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3393" w:type="dxa"/>
            <w:gridSpan w:val="3"/>
          </w:tcPr>
          <w:p w14:paraId="688E9162" w14:textId="77777777" w:rsidR="00BB1CB5" w:rsidRPr="005C2B38" w:rsidRDefault="00BB1CB5">
            <w:pPr>
              <w:pStyle w:val="acctmergecolhdg"/>
              <w:spacing w:line="240" w:lineRule="auto"/>
              <w:rPr>
                <w:b w:val="0"/>
                <w:bCs/>
                <w:i/>
                <w:iCs/>
                <w:szCs w:val="22"/>
              </w:rPr>
            </w:pPr>
          </w:p>
        </w:tc>
      </w:tr>
      <w:tr w:rsidR="007519FC" w:rsidRPr="00C66277" w14:paraId="2A849661" w14:textId="77777777" w:rsidTr="008051D3">
        <w:trPr>
          <w:cantSplit/>
        </w:trPr>
        <w:tc>
          <w:tcPr>
            <w:tcW w:w="5760" w:type="dxa"/>
          </w:tcPr>
          <w:p w14:paraId="5364CFF2" w14:textId="30920B59" w:rsidR="007519FC" w:rsidRPr="005C2B38" w:rsidRDefault="007519FC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yellow"/>
              </w:rPr>
            </w:pPr>
            <w:r w:rsidRPr="005C2B3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Capital commitments</w:t>
            </w:r>
            <w:r w:rsidRPr="005C2B38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</w:tcPr>
          <w:p w14:paraId="5D8A4630" w14:textId="77777777" w:rsidR="007519FC" w:rsidRPr="005C2B38" w:rsidRDefault="007519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80" w:type="dxa"/>
          </w:tcPr>
          <w:p w14:paraId="03026AC9" w14:textId="77777777" w:rsidR="007519FC" w:rsidRPr="005C2B38" w:rsidRDefault="007519FC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593" w:type="dxa"/>
          </w:tcPr>
          <w:p w14:paraId="0EC7443D" w14:textId="77777777" w:rsidR="007519FC" w:rsidRPr="005C2B38" w:rsidRDefault="007519FC" w:rsidP="008C63EE">
            <w:pPr>
              <w:pStyle w:val="acctfourfigures"/>
              <w:tabs>
                <w:tab w:val="clear" w:pos="765"/>
                <w:tab w:val="decimal" w:pos="1808"/>
              </w:tabs>
              <w:spacing w:line="240" w:lineRule="auto"/>
              <w:ind w:right="11"/>
              <w:rPr>
                <w:szCs w:val="22"/>
              </w:rPr>
            </w:pPr>
          </w:p>
        </w:tc>
      </w:tr>
      <w:tr w:rsidR="00F621C7" w:rsidRPr="00C66277" w14:paraId="65A82505" w14:textId="77777777" w:rsidTr="008051D3">
        <w:trPr>
          <w:cantSplit/>
        </w:trPr>
        <w:tc>
          <w:tcPr>
            <w:tcW w:w="5760" w:type="dxa"/>
          </w:tcPr>
          <w:p w14:paraId="03C4FBCE" w14:textId="34E7A607" w:rsidR="00F621C7" w:rsidRPr="005C2B38" w:rsidRDefault="00F621C7" w:rsidP="00F621C7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Plant and equipment</w:t>
            </w:r>
          </w:p>
        </w:tc>
        <w:tc>
          <w:tcPr>
            <w:tcW w:w="1620" w:type="dxa"/>
          </w:tcPr>
          <w:p w14:paraId="36FCCCB4" w14:textId="0DB42D73" w:rsidR="00F621C7" w:rsidRPr="005C2B38" w:rsidRDefault="0050674E" w:rsidP="00F621C7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11"/>
              <w:rPr>
                <w:szCs w:val="22"/>
              </w:rPr>
            </w:pPr>
            <w:r w:rsidRPr="0050674E">
              <w:rPr>
                <w:szCs w:val="22"/>
              </w:rPr>
              <w:t>52,494</w:t>
            </w:r>
          </w:p>
        </w:tc>
        <w:tc>
          <w:tcPr>
            <w:tcW w:w="180" w:type="dxa"/>
          </w:tcPr>
          <w:p w14:paraId="6A6320FB" w14:textId="77777777" w:rsidR="00F621C7" w:rsidRPr="005C2B38" w:rsidRDefault="00F621C7" w:rsidP="00F621C7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593" w:type="dxa"/>
          </w:tcPr>
          <w:p w14:paraId="77F53118" w14:textId="2BFADEEA" w:rsidR="00F621C7" w:rsidRPr="005C2B38" w:rsidRDefault="0050674E" w:rsidP="00853DE0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  <w:r w:rsidRPr="0050674E">
              <w:rPr>
                <w:szCs w:val="22"/>
              </w:rPr>
              <w:t>52,494</w:t>
            </w:r>
          </w:p>
        </w:tc>
      </w:tr>
      <w:tr w:rsidR="00F621C7" w:rsidRPr="00C66277" w14:paraId="5EBD98D7" w14:textId="77777777" w:rsidTr="008051D3">
        <w:trPr>
          <w:cantSplit/>
        </w:trPr>
        <w:tc>
          <w:tcPr>
            <w:tcW w:w="5760" w:type="dxa"/>
          </w:tcPr>
          <w:p w14:paraId="6EDC4A2C" w14:textId="2D0FB891" w:rsidR="00F621C7" w:rsidRPr="005C2B38" w:rsidRDefault="00F621C7" w:rsidP="00F621C7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sz w:val="22"/>
                <w:szCs w:val="22"/>
              </w:rPr>
              <w:t>Investment properties</w:t>
            </w:r>
          </w:p>
        </w:tc>
        <w:tc>
          <w:tcPr>
            <w:tcW w:w="1620" w:type="dxa"/>
          </w:tcPr>
          <w:p w14:paraId="1416722C" w14:textId="4BC9103D" w:rsidR="00F621C7" w:rsidRPr="005C2B38" w:rsidRDefault="0050674E" w:rsidP="00F621C7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11"/>
              <w:rPr>
                <w:szCs w:val="22"/>
              </w:rPr>
            </w:pPr>
            <w:r w:rsidRPr="0050674E">
              <w:rPr>
                <w:szCs w:val="22"/>
              </w:rPr>
              <w:t>7,180</w:t>
            </w:r>
          </w:p>
        </w:tc>
        <w:tc>
          <w:tcPr>
            <w:tcW w:w="180" w:type="dxa"/>
          </w:tcPr>
          <w:p w14:paraId="3C26C2F3" w14:textId="77777777" w:rsidR="00F621C7" w:rsidRPr="005C2B38" w:rsidRDefault="00F621C7" w:rsidP="00F621C7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593" w:type="dxa"/>
          </w:tcPr>
          <w:p w14:paraId="3611AA43" w14:textId="27C277AA" w:rsidR="00F621C7" w:rsidRPr="005C2B38" w:rsidRDefault="0050674E" w:rsidP="00F621C7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  <w:r w:rsidRPr="0050674E">
              <w:rPr>
                <w:szCs w:val="22"/>
              </w:rPr>
              <w:t>7,180</w:t>
            </w:r>
          </w:p>
        </w:tc>
      </w:tr>
      <w:tr w:rsidR="00F621C7" w:rsidRPr="00C66277" w14:paraId="06897329" w14:textId="77777777" w:rsidTr="008051D3">
        <w:trPr>
          <w:cantSplit/>
        </w:trPr>
        <w:tc>
          <w:tcPr>
            <w:tcW w:w="5760" w:type="dxa"/>
          </w:tcPr>
          <w:p w14:paraId="7EA11CC9" w14:textId="77777777" w:rsidR="00F621C7" w:rsidRPr="005C2B38" w:rsidRDefault="00F621C7" w:rsidP="00F621C7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5DA4169" w14:textId="464C5500" w:rsidR="00F621C7" w:rsidRPr="005C2B38" w:rsidRDefault="0050674E" w:rsidP="00F621C7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11"/>
              <w:rPr>
                <w:b/>
                <w:bCs/>
                <w:szCs w:val="22"/>
              </w:rPr>
            </w:pPr>
            <w:r w:rsidRPr="0050674E">
              <w:rPr>
                <w:b/>
                <w:bCs/>
                <w:szCs w:val="22"/>
              </w:rPr>
              <w:t>59,674</w:t>
            </w:r>
          </w:p>
        </w:tc>
        <w:tc>
          <w:tcPr>
            <w:tcW w:w="180" w:type="dxa"/>
          </w:tcPr>
          <w:p w14:paraId="7A233126" w14:textId="77777777" w:rsidR="00F621C7" w:rsidRPr="005C2B38" w:rsidRDefault="00F621C7" w:rsidP="00F621C7">
            <w:pPr>
              <w:pStyle w:val="acctfourfigures"/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</w:tcPr>
          <w:p w14:paraId="332171E5" w14:textId="7E8ED1DA" w:rsidR="00F621C7" w:rsidRPr="005C2B38" w:rsidRDefault="0050674E" w:rsidP="00F621C7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b/>
                <w:bCs/>
                <w:szCs w:val="22"/>
              </w:rPr>
            </w:pPr>
            <w:r w:rsidRPr="0050674E">
              <w:rPr>
                <w:b/>
                <w:bCs/>
                <w:szCs w:val="22"/>
              </w:rPr>
              <w:t>59,674</w:t>
            </w:r>
          </w:p>
        </w:tc>
      </w:tr>
      <w:tr w:rsidR="00F621C7" w:rsidRPr="00C243D1" w14:paraId="53A20482" w14:textId="77777777" w:rsidTr="008051D3">
        <w:trPr>
          <w:cantSplit/>
        </w:trPr>
        <w:tc>
          <w:tcPr>
            <w:tcW w:w="5760" w:type="dxa"/>
          </w:tcPr>
          <w:p w14:paraId="621393C1" w14:textId="77777777" w:rsidR="00F621C7" w:rsidRPr="005C2B38" w:rsidRDefault="00F621C7" w:rsidP="00F621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2418453B" w14:textId="77777777" w:rsidR="00F621C7" w:rsidRPr="005C2B38" w:rsidRDefault="00F621C7" w:rsidP="00F621C7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80" w:type="dxa"/>
          </w:tcPr>
          <w:p w14:paraId="17763E11" w14:textId="77777777" w:rsidR="00F621C7" w:rsidRPr="005C2B38" w:rsidRDefault="00F621C7" w:rsidP="00F621C7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593" w:type="dxa"/>
            <w:tcBorders>
              <w:top w:val="double" w:sz="4" w:space="0" w:color="auto"/>
            </w:tcBorders>
          </w:tcPr>
          <w:p w14:paraId="2E37C175" w14:textId="77777777" w:rsidR="00F621C7" w:rsidRPr="005C2B38" w:rsidRDefault="00F621C7" w:rsidP="00F621C7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</w:p>
        </w:tc>
      </w:tr>
      <w:tr w:rsidR="00F621C7" w:rsidRPr="00C66277" w14:paraId="30B03DAB" w14:textId="77777777" w:rsidTr="008051D3">
        <w:trPr>
          <w:cantSplit/>
        </w:trPr>
        <w:tc>
          <w:tcPr>
            <w:tcW w:w="5760" w:type="dxa"/>
          </w:tcPr>
          <w:p w14:paraId="0993C061" w14:textId="77777777" w:rsidR="00F621C7" w:rsidRPr="005C2B38" w:rsidRDefault="00F621C7" w:rsidP="00F621C7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5C2B38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commitments</w:t>
            </w:r>
          </w:p>
        </w:tc>
        <w:tc>
          <w:tcPr>
            <w:tcW w:w="1620" w:type="dxa"/>
          </w:tcPr>
          <w:p w14:paraId="0447F1DA" w14:textId="77777777" w:rsidR="00F621C7" w:rsidRPr="005C2B38" w:rsidRDefault="00F621C7" w:rsidP="00F621C7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80" w:type="dxa"/>
          </w:tcPr>
          <w:p w14:paraId="299FB5C6" w14:textId="77777777" w:rsidR="00F621C7" w:rsidRPr="005C2B38" w:rsidRDefault="00F621C7" w:rsidP="00F621C7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593" w:type="dxa"/>
          </w:tcPr>
          <w:p w14:paraId="6F0D4498" w14:textId="77777777" w:rsidR="00F621C7" w:rsidRPr="005C2B38" w:rsidRDefault="00F621C7" w:rsidP="00F621C7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</w:p>
        </w:tc>
      </w:tr>
      <w:tr w:rsidR="00283496" w:rsidRPr="00B7178E" w14:paraId="763EA4CB" w14:textId="77777777" w:rsidTr="008051D3">
        <w:trPr>
          <w:cantSplit/>
        </w:trPr>
        <w:tc>
          <w:tcPr>
            <w:tcW w:w="5760" w:type="dxa"/>
          </w:tcPr>
          <w:p w14:paraId="23085CDD" w14:textId="10239574" w:rsidR="00283496" w:rsidRPr="00B7178E" w:rsidRDefault="00283496" w:rsidP="00283496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7178E">
              <w:rPr>
                <w:rFonts w:ascii="Times New Roman" w:hAnsi="Times New Roman" w:cs="Times New Roman"/>
                <w:sz w:val="22"/>
                <w:szCs w:val="22"/>
              </w:rPr>
              <w:t xml:space="preserve">Lease commitments of low-value assets </w:t>
            </w:r>
          </w:p>
        </w:tc>
        <w:tc>
          <w:tcPr>
            <w:tcW w:w="1620" w:type="dxa"/>
          </w:tcPr>
          <w:p w14:paraId="12DF4841" w14:textId="77777777" w:rsidR="00283496" w:rsidRPr="00B7178E" w:rsidRDefault="00283496" w:rsidP="00283496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180" w:type="dxa"/>
          </w:tcPr>
          <w:p w14:paraId="1AE3A169" w14:textId="77777777" w:rsidR="00283496" w:rsidRPr="00B7178E" w:rsidRDefault="00283496" w:rsidP="00283496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593" w:type="dxa"/>
          </w:tcPr>
          <w:p w14:paraId="29B3EAAC" w14:textId="77777777" w:rsidR="00283496" w:rsidRPr="00B7178E" w:rsidRDefault="00283496" w:rsidP="00283496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</w:p>
        </w:tc>
      </w:tr>
      <w:tr w:rsidR="00283496" w:rsidRPr="00B7178E" w14:paraId="7F85440B" w14:textId="77777777" w:rsidTr="008051D3">
        <w:trPr>
          <w:cantSplit/>
        </w:trPr>
        <w:tc>
          <w:tcPr>
            <w:tcW w:w="5760" w:type="dxa"/>
          </w:tcPr>
          <w:p w14:paraId="4991EF52" w14:textId="402944A1" w:rsidR="00283496" w:rsidRPr="00B7178E" w:rsidRDefault="00283496" w:rsidP="00283496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7178E">
              <w:rPr>
                <w:rFonts w:ascii="Times New Roman" w:hAnsi="Times New Roman" w:cs="Times New Roman"/>
                <w:sz w:val="22"/>
                <w:szCs w:val="22"/>
              </w:rPr>
              <w:t xml:space="preserve">   and short-term lease</w:t>
            </w:r>
          </w:p>
        </w:tc>
        <w:tc>
          <w:tcPr>
            <w:tcW w:w="1620" w:type="dxa"/>
          </w:tcPr>
          <w:p w14:paraId="7E96EA90" w14:textId="274266A0" w:rsidR="00283496" w:rsidRPr="00B7178E" w:rsidRDefault="0050674E" w:rsidP="00283496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11"/>
              <w:rPr>
                <w:szCs w:val="22"/>
              </w:rPr>
            </w:pPr>
            <w:r w:rsidRPr="0050674E">
              <w:rPr>
                <w:szCs w:val="22"/>
              </w:rPr>
              <w:t>3,30</w:t>
            </w:r>
            <w:r w:rsidR="00FD45AA">
              <w:rPr>
                <w:szCs w:val="22"/>
              </w:rPr>
              <w:t>5</w:t>
            </w:r>
          </w:p>
        </w:tc>
        <w:tc>
          <w:tcPr>
            <w:tcW w:w="180" w:type="dxa"/>
          </w:tcPr>
          <w:p w14:paraId="7EB184FA" w14:textId="77777777" w:rsidR="00283496" w:rsidRPr="00B7178E" w:rsidRDefault="00283496" w:rsidP="00283496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593" w:type="dxa"/>
          </w:tcPr>
          <w:p w14:paraId="7B4775F5" w14:textId="5C3E6CFC" w:rsidR="00283496" w:rsidRPr="00B7178E" w:rsidRDefault="0050674E" w:rsidP="008051D3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  <w:r w:rsidRPr="0050674E">
              <w:rPr>
                <w:szCs w:val="22"/>
              </w:rPr>
              <w:t>3,30</w:t>
            </w:r>
            <w:r w:rsidR="00FD45AA">
              <w:rPr>
                <w:szCs w:val="22"/>
              </w:rPr>
              <w:t>5</w:t>
            </w:r>
          </w:p>
        </w:tc>
      </w:tr>
      <w:tr w:rsidR="003C048D" w:rsidRPr="00B7178E" w14:paraId="5BAC0C74" w14:textId="77777777" w:rsidTr="008051D3">
        <w:trPr>
          <w:cantSplit/>
        </w:trPr>
        <w:tc>
          <w:tcPr>
            <w:tcW w:w="5760" w:type="dxa"/>
          </w:tcPr>
          <w:p w14:paraId="3AD6AEF2" w14:textId="3C266B0F" w:rsidR="003C048D" w:rsidRPr="00B7178E" w:rsidRDefault="00BF3F4E" w:rsidP="003C048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7178E">
              <w:rPr>
                <w:rFonts w:ascii="Times New Roman" w:hAnsi="Times New Roman" w:cs="Times New Roman"/>
                <w:sz w:val="22"/>
                <w:szCs w:val="22"/>
              </w:rPr>
              <w:t xml:space="preserve">Real estate development for sale </w:t>
            </w:r>
          </w:p>
        </w:tc>
        <w:tc>
          <w:tcPr>
            <w:tcW w:w="1620" w:type="dxa"/>
          </w:tcPr>
          <w:p w14:paraId="59025600" w14:textId="67C0FDEE" w:rsidR="003C048D" w:rsidRPr="00B7178E" w:rsidRDefault="0050674E" w:rsidP="003C048D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11"/>
              <w:rPr>
                <w:szCs w:val="22"/>
              </w:rPr>
            </w:pPr>
            <w:r w:rsidRPr="0050674E">
              <w:rPr>
                <w:szCs w:val="22"/>
              </w:rPr>
              <w:t>36,319</w:t>
            </w:r>
          </w:p>
        </w:tc>
        <w:tc>
          <w:tcPr>
            <w:tcW w:w="180" w:type="dxa"/>
          </w:tcPr>
          <w:p w14:paraId="49AA20E8" w14:textId="77777777" w:rsidR="003C048D" w:rsidRPr="00B7178E" w:rsidRDefault="003C048D" w:rsidP="003C048D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593" w:type="dxa"/>
          </w:tcPr>
          <w:p w14:paraId="1EBD3522" w14:textId="38E420CE" w:rsidR="003C048D" w:rsidRPr="00B7178E" w:rsidRDefault="0050674E" w:rsidP="003C048D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  <w:r w:rsidRPr="0050674E">
              <w:rPr>
                <w:szCs w:val="22"/>
              </w:rPr>
              <w:t>36,319</w:t>
            </w:r>
          </w:p>
        </w:tc>
      </w:tr>
      <w:tr w:rsidR="003C048D" w:rsidRPr="00B7178E" w14:paraId="0D42B479" w14:textId="77777777" w:rsidTr="008051D3">
        <w:trPr>
          <w:cantSplit/>
        </w:trPr>
        <w:tc>
          <w:tcPr>
            <w:tcW w:w="5760" w:type="dxa"/>
          </w:tcPr>
          <w:p w14:paraId="56BD6B52" w14:textId="27816854" w:rsidR="003C048D" w:rsidRPr="00B7178E" w:rsidRDefault="00BF3F4E" w:rsidP="003C048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7178E">
              <w:rPr>
                <w:rFonts w:ascii="Times New Roman" w:hAnsi="Times New Roman" w:cs="Times New Roman"/>
                <w:sz w:val="22"/>
                <w:szCs w:val="22"/>
              </w:rPr>
              <w:t xml:space="preserve">Bank guarantees </w:t>
            </w:r>
          </w:p>
        </w:tc>
        <w:tc>
          <w:tcPr>
            <w:tcW w:w="1620" w:type="dxa"/>
          </w:tcPr>
          <w:p w14:paraId="3BCB03FA" w14:textId="2D521771" w:rsidR="003C048D" w:rsidRPr="00B7178E" w:rsidRDefault="0050674E" w:rsidP="003C048D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11"/>
              <w:rPr>
                <w:szCs w:val="22"/>
              </w:rPr>
            </w:pPr>
            <w:r w:rsidRPr="0050674E">
              <w:rPr>
                <w:szCs w:val="22"/>
              </w:rPr>
              <w:t>92,387</w:t>
            </w:r>
          </w:p>
        </w:tc>
        <w:tc>
          <w:tcPr>
            <w:tcW w:w="180" w:type="dxa"/>
          </w:tcPr>
          <w:p w14:paraId="766469D4" w14:textId="77777777" w:rsidR="003C048D" w:rsidRPr="00B7178E" w:rsidRDefault="003C048D" w:rsidP="003C048D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593" w:type="dxa"/>
          </w:tcPr>
          <w:p w14:paraId="053CEC52" w14:textId="1583E749" w:rsidR="003C048D" w:rsidRPr="00B7178E" w:rsidRDefault="0050674E" w:rsidP="003C048D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  <w:r w:rsidRPr="0050674E">
              <w:rPr>
                <w:szCs w:val="22"/>
              </w:rPr>
              <w:t>92,387</w:t>
            </w:r>
          </w:p>
        </w:tc>
      </w:tr>
      <w:tr w:rsidR="003C048D" w:rsidRPr="00B7178E" w14:paraId="332A070D" w14:textId="77777777" w:rsidTr="008051D3">
        <w:trPr>
          <w:cantSplit/>
        </w:trPr>
        <w:tc>
          <w:tcPr>
            <w:tcW w:w="5760" w:type="dxa"/>
          </w:tcPr>
          <w:p w14:paraId="3B382AED" w14:textId="5E66A33B" w:rsidR="003C048D" w:rsidRPr="00B7178E" w:rsidRDefault="00BF3F4E" w:rsidP="003C048D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B7178E">
              <w:rPr>
                <w:rFonts w:ascii="Times New Roman" w:hAnsi="Times New Roman" w:cs="Times New Roman"/>
                <w:sz w:val="22"/>
                <w:szCs w:val="22"/>
              </w:rPr>
              <w:t>Other services agreements</w:t>
            </w:r>
          </w:p>
        </w:tc>
        <w:tc>
          <w:tcPr>
            <w:tcW w:w="1620" w:type="dxa"/>
          </w:tcPr>
          <w:p w14:paraId="74D38C9A" w14:textId="24A1BD06" w:rsidR="003C048D" w:rsidRPr="00B7178E" w:rsidRDefault="0050674E" w:rsidP="003C048D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11"/>
              <w:rPr>
                <w:szCs w:val="22"/>
              </w:rPr>
            </w:pPr>
            <w:r w:rsidRPr="0050674E">
              <w:rPr>
                <w:szCs w:val="22"/>
              </w:rPr>
              <w:t>77,889</w:t>
            </w:r>
          </w:p>
        </w:tc>
        <w:tc>
          <w:tcPr>
            <w:tcW w:w="180" w:type="dxa"/>
          </w:tcPr>
          <w:p w14:paraId="72C5ED39" w14:textId="77777777" w:rsidR="003C048D" w:rsidRPr="00B7178E" w:rsidRDefault="003C048D" w:rsidP="003C048D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593" w:type="dxa"/>
          </w:tcPr>
          <w:p w14:paraId="2E2A9886" w14:textId="4E10B298" w:rsidR="003C048D" w:rsidRPr="00B7178E" w:rsidRDefault="0050674E" w:rsidP="003C048D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szCs w:val="22"/>
              </w:rPr>
            </w:pPr>
            <w:r w:rsidRPr="0050674E">
              <w:rPr>
                <w:szCs w:val="22"/>
              </w:rPr>
              <w:t>76,543</w:t>
            </w:r>
          </w:p>
        </w:tc>
      </w:tr>
      <w:tr w:rsidR="003C048D" w:rsidRPr="00B7178E" w14:paraId="4F5A40F6" w14:textId="77777777" w:rsidTr="008051D3">
        <w:trPr>
          <w:cantSplit/>
        </w:trPr>
        <w:tc>
          <w:tcPr>
            <w:tcW w:w="5760" w:type="dxa"/>
          </w:tcPr>
          <w:p w14:paraId="2E039C42" w14:textId="77777777" w:rsidR="003C048D" w:rsidRPr="00B7178E" w:rsidRDefault="003C048D" w:rsidP="003C048D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7178E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8E597B" w14:textId="4763D4DD" w:rsidR="003C048D" w:rsidRPr="00B7178E" w:rsidRDefault="0050674E" w:rsidP="003C048D">
            <w:pPr>
              <w:pStyle w:val="acctfourfigures"/>
              <w:tabs>
                <w:tab w:val="clear" w:pos="765"/>
                <w:tab w:val="decimal" w:pos="1367"/>
              </w:tabs>
              <w:spacing w:line="240" w:lineRule="auto"/>
              <w:ind w:right="11"/>
              <w:rPr>
                <w:b/>
                <w:bCs/>
                <w:szCs w:val="22"/>
              </w:rPr>
            </w:pPr>
            <w:r w:rsidRPr="0050674E">
              <w:rPr>
                <w:b/>
                <w:bCs/>
                <w:szCs w:val="22"/>
              </w:rPr>
              <w:t>209,90</w:t>
            </w:r>
            <w:r w:rsidR="00FD45AA">
              <w:rPr>
                <w:b/>
                <w:bCs/>
                <w:szCs w:val="22"/>
              </w:rPr>
              <w:t>0</w:t>
            </w:r>
          </w:p>
        </w:tc>
        <w:tc>
          <w:tcPr>
            <w:tcW w:w="180" w:type="dxa"/>
          </w:tcPr>
          <w:p w14:paraId="16E7488F" w14:textId="77777777" w:rsidR="003C048D" w:rsidRPr="00B7178E" w:rsidRDefault="003C048D" w:rsidP="003C048D">
            <w:pPr>
              <w:pStyle w:val="acctfourfigures"/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D742D5" w14:textId="3B46401E" w:rsidR="003C048D" w:rsidRPr="00B7178E" w:rsidRDefault="0050674E" w:rsidP="003C048D">
            <w:pPr>
              <w:pStyle w:val="acctfourfigures"/>
              <w:tabs>
                <w:tab w:val="clear" w:pos="765"/>
                <w:tab w:val="decimal" w:pos="1358"/>
              </w:tabs>
              <w:spacing w:line="240" w:lineRule="auto"/>
              <w:ind w:right="11"/>
              <w:rPr>
                <w:b/>
                <w:bCs/>
                <w:szCs w:val="22"/>
              </w:rPr>
            </w:pPr>
            <w:r w:rsidRPr="0050674E">
              <w:rPr>
                <w:b/>
                <w:bCs/>
                <w:szCs w:val="22"/>
              </w:rPr>
              <w:t>208,55</w:t>
            </w:r>
            <w:r w:rsidR="00FD45AA">
              <w:rPr>
                <w:b/>
                <w:bCs/>
                <w:szCs w:val="22"/>
              </w:rPr>
              <w:t>4</w:t>
            </w:r>
          </w:p>
        </w:tc>
      </w:tr>
    </w:tbl>
    <w:p w14:paraId="0CC8254B" w14:textId="2178D6A7" w:rsidR="00C66277" w:rsidRPr="00B7178E" w:rsidRDefault="00C66277" w:rsidP="00BD58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4616A63E" w14:textId="3F680248" w:rsidR="00EC5BED" w:rsidRPr="00B7178E" w:rsidRDefault="00EC5BED" w:rsidP="000963E4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  <w:cs/>
        </w:rPr>
      </w:pPr>
      <w:r w:rsidRPr="00B7178E">
        <w:rPr>
          <w:rFonts w:ascii="Times New Roman" w:hAnsi="Times New Roman"/>
          <w:i w:val="0"/>
          <w:iCs w:val="0"/>
          <w:sz w:val="24"/>
          <w:szCs w:val="24"/>
          <w:u w:val="none"/>
        </w:rPr>
        <w:tab/>
        <w:t>Significant agreement</w:t>
      </w:r>
      <w:r w:rsidR="00B667A2" w:rsidRPr="00B7178E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Pr="00B7178E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with non-related part</w:t>
      </w:r>
      <w:r w:rsidR="00356F5D" w:rsidRPr="00B7178E">
        <w:rPr>
          <w:rFonts w:ascii="Times New Roman" w:hAnsi="Times New Roman"/>
          <w:i w:val="0"/>
          <w:iCs w:val="0"/>
          <w:sz w:val="24"/>
          <w:szCs w:val="24"/>
          <w:u w:val="none"/>
        </w:rPr>
        <w:t>ies</w:t>
      </w:r>
    </w:p>
    <w:p w14:paraId="6DF46612" w14:textId="77777777" w:rsidR="00EC5BED" w:rsidRPr="00B7178E" w:rsidRDefault="00EC5BED" w:rsidP="00D66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53FCC0AA" w14:textId="41EFFDDC" w:rsidR="00EC5BED" w:rsidRPr="00B7178E" w:rsidRDefault="00EC5BED" w:rsidP="002C55D4">
      <w:pPr>
        <w:tabs>
          <w:tab w:val="left" w:pos="540"/>
        </w:tabs>
        <w:ind w:left="540"/>
        <w:jc w:val="both"/>
        <w:rPr>
          <w:rFonts w:ascii="Times New Roman" w:hAnsi="Times New Roman"/>
          <w:sz w:val="22"/>
          <w:szCs w:val="22"/>
        </w:rPr>
      </w:pPr>
      <w:r w:rsidRPr="00B7178E">
        <w:rPr>
          <w:rFonts w:ascii="Times New Roman" w:hAnsi="Times New Roman"/>
          <w:sz w:val="22"/>
          <w:szCs w:val="22"/>
        </w:rPr>
        <w:t xml:space="preserve">On 1 September 2017, the Company entered into an agreement of right to use property to install </w:t>
      </w:r>
      <w:r w:rsidR="00A82831" w:rsidRPr="00B7178E">
        <w:rPr>
          <w:rFonts w:ascii="Times New Roman" w:hAnsi="Times New Roman"/>
          <w:sz w:val="22"/>
          <w:szCs w:val="22"/>
        </w:rPr>
        <w:br/>
      </w:r>
      <w:r w:rsidRPr="00B7178E">
        <w:rPr>
          <w:rFonts w:ascii="Times New Roman" w:hAnsi="Times New Roman"/>
          <w:sz w:val="22"/>
          <w:szCs w:val="22"/>
        </w:rPr>
        <w:t xml:space="preserve">the </w:t>
      </w:r>
      <w:r w:rsidR="001C22DD" w:rsidRPr="00B7178E">
        <w:rPr>
          <w:rFonts w:ascii="Times New Roman" w:hAnsi="Times New Roman"/>
          <w:sz w:val="22"/>
          <w:szCs w:val="22"/>
        </w:rPr>
        <w:t>high-speed</w:t>
      </w:r>
      <w:r w:rsidRPr="00B7178E">
        <w:rPr>
          <w:rFonts w:ascii="Times New Roman" w:hAnsi="Times New Roman"/>
          <w:sz w:val="22"/>
          <w:szCs w:val="22"/>
        </w:rPr>
        <w:t xml:space="preserve"> fiber optic network with a company in which the Company provided areas and infrastructure </w:t>
      </w:r>
      <w:proofErr w:type="spellStart"/>
      <w:r w:rsidRPr="00B7178E">
        <w:rPr>
          <w:rFonts w:ascii="Times New Roman" w:hAnsi="Times New Roman"/>
          <w:sz w:val="22"/>
          <w:szCs w:val="22"/>
        </w:rPr>
        <w:t>utilisation</w:t>
      </w:r>
      <w:proofErr w:type="spellEnd"/>
      <w:r w:rsidRPr="00B7178E">
        <w:rPr>
          <w:rFonts w:ascii="Times New Roman" w:hAnsi="Times New Roman"/>
          <w:sz w:val="22"/>
          <w:szCs w:val="22"/>
        </w:rPr>
        <w:t xml:space="preserve"> in Nava Nakorn Industrial Promotion Zone in </w:t>
      </w:r>
      <w:proofErr w:type="spellStart"/>
      <w:r w:rsidRPr="00B7178E">
        <w:rPr>
          <w:rFonts w:ascii="Times New Roman" w:hAnsi="Times New Roman"/>
          <w:sz w:val="22"/>
          <w:szCs w:val="22"/>
        </w:rPr>
        <w:t>Phathumthani</w:t>
      </w:r>
      <w:proofErr w:type="spellEnd"/>
      <w:r w:rsidRPr="00B7178E">
        <w:rPr>
          <w:rFonts w:ascii="Times New Roman" w:hAnsi="Times New Roman"/>
          <w:sz w:val="22"/>
          <w:szCs w:val="22"/>
        </w:rPr>
        <w:t xml:space="preserve"> province, as stated condition in the agreement. The Company received compensation in advance of Baht 15</w:t>
      </w:r>
      <w:r w:rsidR="00774E07" w:rsidRPr="00B7178E">
        <w:rPr>
          <w:rFonts w:ascii="Times New Roman" w:hAnsi="Times New Roman"/>
          <w:sz w:val="22"/>
          <w:szCs w:val="22"/>
        </w:rPr>
        <w:t>.0</w:t>
      </w:r>
      <w:r w:rsidRPr="00B7178E">
        <w:rPr>
          <w:rFonts w:ascii="Times New Roman" w:hAnsi="Times New Roman"/>
          <w:sz w:val="22"/>
          <w:szCs w:val="22"/>
        </w:rPr>
        <w:t xml:space="preserve"> million which recorded as deferred income in the statement of financial position and </w:t>
      </w:r>
      <w:proofErr w:type="spellStart"/>
      <w:r w:rsidRPr="00B7178E">
        <w:rPr>
          <w:rFonts w:ascii="Times New Roman" w:hAnsi="Times New Roman"/>
          <w:sz w:val="22"/>
          <w:szCs w:val="22"/>
        </w:rPr>
        <w:t>recognised</w:t>
      </w:r>
      <w:proofErr w:type="spellEnd"/>
      <w:r w:rsidRPr="00B7178E">
        <w:rPr>
          <w:rFonts w:ascii="Times New Roman" w:hAnsi="Times New Roman"/>
          <w:sz w:val="22"/>
          <w:szCs w:val="22"/>
        </w:rPr>
        <w:t xml:space="preserve"> as income by </w:t>
      </w:r>
      <w:r w:rsidR="00A82831" w:rsidRPr="00B7178E">
        <w:rPr>
          <w:rFonts w:ascii="Times New Roman" w:hAnsi="Times New Roman"/>
          <w:sz w:val="22"/>
          <w:szCs w:val="22"/>
        </w:rPr>
        <w:br/>
      </w:r>
      <w:r w:rsidRPr="00B7178E">
        <w:rPr>
          <w:rFonts w:ascii="Times New Roman" w:hAnsi="Times New Roman"/>
          <w:sz w:val="22"/>
          <w:szCs w:val="22"/>
        </w:rPr>
        <w:t xml:space="preserve">a </w:t>
      </w:r>
      <w:proofErr w:type="gramStart"/>
      <w:r w:rsidR="0068578C" w:rsidRPr="00B7178E">
        <w:rPr>
          <w:rFonts w:ascii="Times New Roman" w:hAnsi="Times New Roman"/>
          <w:sz w:val="22"/>
          <w:szCs w:val="22"/>
        </w:rPr>
        <w:t>straight</w:t>
      </w:r>
      <w:r w:rsidR="00B667A2" w:rsidRPr="00B7178E">
        <w:rPr>
          <w:rFonts w:ascii="Times New Roman" w:hAnsi="Times New Roman"/>
          <w:sz w:val="22"/>
          <w:szCs w:val="22"/>
        </w:rPr>
        <w:t xml:space="preserve"> </w:t>
      </w:r>
      <w:r w:rsidR="0068578C" w:rsidRPr="00B7178E">
        <w:rPr>
          <w:rFonts w:ascii="Times New Roman" w:hAnsi="Times New Roman"/>
          <w:sz w:val="22"/>
          <w:szCs w:val="22"/>
        </w:rPr>
        <w:t>line</w:t>
      </w:r>
      <w:proofErr w:type="gramEnd"/>
      <w:r w:rsidRPr="00B7178E">
        <w:rPr>
          <w:rFonts w:ascii="Times New Roman" w:hAnsi="Times New Roman"/>
          <w:sz w:val="22"/>
          <w:szCs w:val="22"/>
        </w:rPr>
        <w:t xml:space="preserve"> basis over 16 years according to the term of the agreement. As </w:t>
      </w:r>
      <w:proofErr w:type="gramStart"/>
      <w:r w:rsidRPr="00B7178E">
        <w:rPr>
          <w:rFonts w:ascii="Times New Roman" w:hAnsi="Times New Roman"/>
          <w:sz w:val="22"/>
          <w:szCs w:val="22"/>
        </w:rPr>
        <w:t>at</w:t>
      </w:r>
      <w:proofErr w:type="gramEnd"/>
      <w:r w:rsidRPr="00B7178E">
        <w:rPr>
          <w:rFonts w:ascii="Times New Roman" w:hAnsi="Times New Roman"/>
          <w:sz w:val="22"/>
          <w:szCs w:val="22"/>
        </w:rPr>
        <w:t xml:space="preserve"> </w:t>
      </w:r>
      <w:r w:rsidR="000D5869" w:rsidRPr="00B7178E">
        <w:rPr>
          <w:rFonts w:ascii="Times New Roman" w:hAnsi="Times New Roman"/>
          <w:sz w:val="22"/>
          <w:lang w:val="en-GB"/>
        </w:rPr>
        <w:t>31 March 2026</w:t>
      </w:r>
      <w:r w:rsidRPr="00B7178E">
        <w:rPr>
          <w:rFonts w:ascii="Times New Roman" w:hAnsi="Times New Roman"/>
          <w:sz w:val="22"/>
          <w:szCs w:val="22"/>
        </w:rPr>
        <w:t xml:space="preserve">, </w:t>
      </w:r>
      <w:r w:rsidR="00A82831" w:rsidRPr="00B7178E">
        <w:rPr>
          <w:rFonts w:ascii="Times New Roman" w:hAnsi="Times New Roman"/>
          <w:sz w:val="22"/>
          <w:szCs w:val="22"/>
        </w:rPr>
        <w:br/>
      </w:r>
      <w:r w:rsidRPr="00B7178E">
        <w:rPr>
          <w:rFonts w:ascii="Times New Roman" w:hAnsi="Times New Roman"/>
          <w:sz w:val="22"/>
          <w:szCs w:val="22"/>
        </w:rPr>
        <w:t xml:space="preserve">the Company had deferred income from the agreement in the </w:t>
      </w:r>
      <w:proofErr w:type="gramStart"/>
      <w:r w:rsidRPr="00B7178E">
        <w:rPr>
          <w:rFonts w:ascii="Times New Roman" w:hAnsi="Times New Roman"/>
          <w:sz w:val="22"/>
          <w:szCs w:val="22"/>
        </w:rPr>
        <w:t>amount</w:t>
      </w:r>
      <w:proofErr w:type="gramEnd"/>
      <w:r w:rsidRPr="00B7178E">
        <w:rPr>
          <w:rFonts w:ascii="Times New Roman" w:hAnsi="Times New Roman"/>
          <w:sz w:val="22"/>
          <w:szCs w:val="22"/>
        </w:rPr>
        <w:t xml:space="preserve"> of Baht</w:t>
      </w:r>
      <w:r w:rsidR="001C22DD" w:rsidRPr="00B7178E">
        <w:rPr>
          <w:rFonts w:ascii="Times New Roman" w:hAnsi="Times New Roman"/>
          <w:sz w:val="22"/>
          <w:szCs w:val="22"/>
        </w:rPr>
        <w:t xml:space="preserve"> </w:t>
      </w:r>
      <w:r w:rsidR="0050674E">
        <w:rPr>
          <w:rFonts w:ascii="Times New Roman" w:hAnsi="Times New Roman"/>
          <w:sz w:val="22"/>
          <w:szCs w:val="28"/>
        </w:rPr>
        <w:t>7</w:t>
      </w:r>
      <w:r w:rsidR="007E2E2D">
        <w:rPr>
          <w:rFonts w:ascii="Times New Roman" w:hAnsi="Times New Roman"/>
          <w:sz w:val="22"/>
          <w:szCs w:val="28"/>
        </w:rPr>
        <w:t>.0</w:t>
      </w:r>
      <w:r w:rsidR="0050674E">
        <w:rPr>
          <w:rFonts w:ascii="Times New Roman" w:hAnsi="Times New Roman"/>
          <w:sz w:val="22"/>
          <w:szCs w:val="28"/>
        </w:rPr>
        <w:t xml:space="preserve"> </w:t>
      </w:r>
      <w:r w:rsidRPr="00B7178E">
        <w:rPr>
          <w:rFonts w:ascii="Times New Roman" w:hAnsi="Times New Roman"/>
          <w:sz w:val="22"/>
          <w:szCs w:val="22"/>
        </w:rPr>
        <w:t>million</w:t>
      </w:r>
      <w:r w:rsidR="002C55D4" w:rsidRPr="00B7178E">
        <w:rPr>
          <w:rFonts w:ascii="Times New Roman" w:hAnsi="Times New Roman"/>
          <w:sz w:val="22"/>
          <w:szCs w:val="22"/>
        </w:rPr>
        <w:t>.</w:t>
      </w:r>
    </w:p>
    <w:p w14:paraId="22782AFA" w14:textId="57FE7A13" w:rsidR="00751932" w:rsidRPr="00B7178E" w:rsidRDefault="00751932" w:rsidP="00D66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</w:p>
    <w:p w14:paraId="384745A8" w14:textId="3312BD22" w:rsidR="00DC70D0" w:rsidRDefault="00B04A01" w:rsidP="00ED5A9E">
      <w:pPr>
        <w:tabs>
          <w:tab w:val="left" w:pos="540"/>
        </w:tabs>
        <w:ind w:left="540"/>
        <w:jc w:val="both"/>
        <w:rPr>
          <w:rFonts w:ascii="Times New Roman" w:hAnsi="Times New Roman"/>
          <w:sz w:val="22"/>
          <w:szCs w:val="22"/>
        </w:rPr>
      </w:pPr>
      <w:r w:rsidRPr="00B7178E">
        <w:rPr>
          <w:rFonts w:ascii="Times New Roman" w:hAnsi="Times New Roman" w:cs="Times New Roman"/>
          <w:sz w:val="22"/>
          <w:szCs w:val="22"/>
        </w:rPr>
        <w:t xml:space="preserve">On 21 October 2019, the Company entered into </w:t>
      </w:r>
      <w:r w:rsidRPr="00B7178E">
        <w:rPr>
          <w:rFonts w:ascii="Times New Roman" w:hAnsi="Times New Roman"/>
          <w:sz w:val="22"/>
          <w:szCs w:val="22"/>
        </w:rPr>
        <w:t>an agreement of</w:t>
      </w:r>
      <w:r w:rsidRPr="00B7178E">
        <w:rPr>
          <w:rFonts w:ascii="Times New Roman" w:hAnsi="Times New Roman" w:cs="Times New Roman"/>
          <w:sz w:val="22"/>
          <w:szCs w:val="22"/>
        </w:rPr>
        <w:t xml:space="preserve"> infrastructure </w:t>
      </w:r>
      <w:proofErr w:type="spellStart"/>
      <w:r w:rsidRPr="00B7178E">
        <w:rPr>
          <w:rFonts w:ascii="Times New Roman" w:hAnsi="Times New Roman" w:cs="Times New Roman"/>
          <w:sz w:val="22"/>
          <w:szCs w:val="22"/>
        </w:rPr>
        <w:t>utilisation</w:t>
      </w:r>
      <w:proofErr w:type="spellEnd"/>
      <w:r w:rsidRPr="00B7178E">
        <w:rPr>
          <w:rFonts w:ascii="Times New Roman" w:hAnsi="Times New Roman" w:cs="Times New Roman"/>
          <w:sz w:val="22"/>
          <w:szCs w:val="22"/>
        </w:rPr>
        <w:t xml:space="preserve"> with </w:t>
      </w:r>
      <w:r w:rsidR="00824EEA" w:rsidRPr="00B7178E">
        <w:rPr>
          <w:rFonts w:ascii="Times New Roman" w:hAnsi="Times New Roman" w:cs="Cordia New"/>
          <w:sz w:val="22"/>
          <w:szCs w:val="22"/>
        </w:rPr>
        <w:br/>
      </w:r>
      <w:r w:rsidRPr="00B7178E">
        <w:rPr>
          <w:rFonts w:ascii="Times New Roman" w:hAnsi="Times New Roman" w:cs="Times New Roman"/>
          <w:sz w:val="22"/>
          <w:szCs w:val="22"/>
        </w:rPr>
        <w:t xml:space="preserve">a company in which the Company provided areas and infrastructure </w:t>
      </w:r>
      <w:proofErr w:type="spellStart"/>
      <w:r w:rsidRPr="00B7178E">
        <w:rPr>
          <w:rFonts w:ascii="Times New Roman" w:hAnsi="Times New Roman" w:cs="Times New Roman"/>
          <w:sz w:val="22"/>
          <w:szCs w:val="22"/>
        </w:rPr>
        <w:t>utili</w:t>
      </w:r>
      <w:r w:rsidRPr="00B7178E">
        <w:rPr>
          <w:rFonts w:ascii="Times New Roman" w:hAnsi="Times New Roman"/>
          <w:sz w:val="22"/>
          <w:szCs w:val="28"/>
        </w:rPr>
        <w:t>s</w:t>
      </w:r>
      <w:r w:rsidRPr="00B7178E">
        <w:rPr>
          <w:rFonts w:ascii="Times New Roman" w:hAnsi="Times New Roman" w:cs="Times New Roman"/>
          <w:sz w:val="22"/>
          <w:szCs w:val="22"/>
        </w:rPr>
        <w:t>ation</w:t>
      </w:r>
      <w:proofErr w:type="spellEnd"/>
      <w:r w:rsidRPr="00B7178E">
        <w:rPr>
          <w:rFonts w:ascii="Times New Roman" w:hAnsi="Times New Roman" w:cs="Times New Roman"/>
          <w:sz w:val="22"/>
          <w:szCs w:val="22"/>
        </w:rPr>
        <w:t xml:space="preserve"> in</w:t>
      </w:r>
      <w:r w:rsidR="00907278" w:rsidRPr="00B7178E">
        <w:rPr>
          <w:rFonts w:ascii="Times New Roman" w:hAnsi="Times New Roman" w:cs="Times New Roman"/>
          <w:sz w:val="22"/>
          <w:szCs w:val="22"/>
        </w:rPr>
        <w:t xml:space="preserve"> </w:t>
      </w:r>
      <w:r w:rsidRPr="00B7178E">
        <w:rPr>
          <w:rFonts w:ascii="Times New Roman" w:hAnsi="Times New Roman" w:cs="Times New Roman"/>
          <w:sz w:val="22"/>
          <w:szCs w:val="22"/>
        </w:rPr>
        <w:t>Nava Nakorn</w:t>
      </w:r>
      <w:r w:rsidR="00907278" w:rsidRPr="00B7178E">
        <w:rPr>
          <w:rFonts w:ascii="Times New Roman" w:hAnsi="Times New Roman" w:cs="Times New Roman"/>
          <w:sz w:val="22"/>
          <w:szCs w:val="22"/>
        </w:rPr>
        <w:t xml:space="preserve"> I</w:t>
      </w:r>
      <w:r w:rsidRPr="00B7178E">
        <w:rPr>
          <w:rFonts w:ascii="Times New Roman" w:hAnsi="Times New Roman" w:cs="Times New Roman"/>
          <w:sz w:val="22"/>
          <w:szCs w:val="22"/>
        </w:rPr>
        <w:t xml:space="preserve">ndustrial Promotion Zone in </w:t>
      </w:r>
      <w:proofErr w:type="spellStart"/>
      <w:r w:rsidRPr="00B7178E">
        <w:rPr>
          <w:rFonts w:ascii="Times New Roman" w:hAnsi="Times New Roman" w:cs="Times New Roman"/>
          <w:sz w:val="22"/>
          <w:szCs w:val="22"/>
        </w:rPr>
        <w:t>Phathumthani</w:t>
      </w:r>
      <w:proofErr w:type="spellEnd"/>
      <w:r w:rsidRPr="00B7178E">
        <w:rPr>
          <w:rFonts w:ascii="Times New Roman" w:hAnsi="Times New Roman" w:cs="Times New Roman"/>
          <w:sz w:val="22"/>
          <w:szCs w:val="22"/>
        </w:rPr>
        <w:t xml:space="preserve"> province, as stated condition in the agreement.</w:t>
      </w:r>
      <w:r w:rsidR="0079429C" w:rsidRPr="00B7178E">
        <w:rPr>
          <w:rFonts w:ascii="Times New Roman" w:hAnsi="Times New Roman" w:cs="Times New Roman"/>
          <w:sz w:val="22"/>
          <w:szCs w:val="22"/>
        </w:rPr>
        <w:br/>
      </w:r>
      <w:r w:rsidRPr="00B7178E">
        <w:rPr>
          <w:rFonts w:ascii="Times New Roman" w:hAnsi="Times New Roman" w:cs="Times New Roman"/>
          <w:sz w:val="22"/>
          <w:szCs w:val="22"/>
        </w:rPr>
        <w:t>The Company received compensation in advance of Baht 50</w:t>
      </w:r>
      <w:r w:rsidR="00774E07" w:rsidRPr="00B7178E">
        <w:rPr>
          <w:rFonts w:ascii="Times New Roman" w:hAnsi="Times New Roman" w:cs="Times New Roman"/>
          <w:sz w:val="22"/>
          <w:szCs w:val="22"/>
        </w:rPr>
        <w:t>.0</w:t>
      </w:r>
      <w:r w:rsidRPr="00B7178E">
        <w:rPr>
          <w:rFonts w:ascii="Times New Roman" w:hAnsi="Times New Roman" w:cs="Times New Roman"/>
          <w:sz w:val="22"/>
          <w:szCs w:val="22"/>
        </w:rPr>
        <w:t xml:space="preserve"> million which recorded as deferred income in the statement of financial position and </w:t>
      </w:r>
      <w:proofErr w:type="spellStart"/>
      <w:r w:rsidRPr="00B7178E">
        <w:rPr>
          <w:rFonts w:ascii="Times New Roman" w:hAnsi="Times New Roman" w:cs="Times New Roman"/>
          <w:sz w:val="22"/>
          <w:szCs w:val="22"/>
        </w:rPr>
        <w:t>recognised</w:t>
      </w:r>
      <w:proofErr w:type="spellEnd"/>
      <w:r w:rsidRPr="00B7178E">
        <w:rPr>
          <w:rFonts w:ascii="Times New Roman" w:hAnsi="Times New Roman" w:cs="Times New Roman"/>
          <w:sz w:val="22"/>
          <w:szCs w:val="22"/>
        </w:rPr>
        <w:t xml:space="preserve"> as income by a straight</w:t>
      </w:r>
      <w:r w:rsidR="00B667A2" w:rsidRPr="00B7178E">
        <w:rPr>
          <w:rFonts w:ascii="Times New Roman" w:hAnsi="Times New Roman" w:cs="Times New Roman"/>
          <w:sz w:val="22"/>
          <w:szCs w:val="22"/>
        </w:rPr>
        <w:t xml:space="preserve"> </w:t>
      </w:r>
      <w:r w:rsidRPr="00B7178E">
        <w:rPr>
          <w:rFonts w:ascii="Times New Roman" w:hAnsi="Times New Roman" w:cs="Times New Roman"/>
          <w:sz w:val="22"/>
          <w:szCs w:val="22"/>
        </w:rPr>
        <w:t xml:space="preserve">line basis over 19 </w:t>
      </w:r>
      <w:r w:rsidRPr="00B7178E">
        <w:rPr>
          <w:rFonts w:ascii="Times New Roman" w:hAnsi="Times New Roman" w:cs="Times New Roman"/>
          <w:spacing w:val="-2"/>
          <w:sz w:val="22"/>
          <w:szCs w:val="22"/>
        </w:rPr>
        <w:t xml:space="preserve">years according to the term of the agreement. </w:t>
      </w:r>
      <w:r w:rsidRPr="00B7178E">
        <w:rPr>
          <w:rFonts w:ascii="Times New Roman" w:hAnsi="Times New Roman"/>
          <w:spacing w:val="-2"/>
          <w:sz w:val="22"/>
          <w:szCs w:val="22"/>
        </w:rPr>
        <w:t xml:space="preserve">As </w:t>
      </w:r>
      <w:proofErr w:type="gramStart"/>
      <w:r w:rsidRPr="00B7178E">
        <w:rPr>
          <w:rFonts w:ascii="Times New Roman" w:hAnsi="Times New Roman"/>
          <w:spacing w:val="-2"/>
          <w:sz w:val="22"/>
          <w:szCs w:val="22"/>
        </w:rPr>
        <w:t>at</w:t>
      </w:r>
      <w:proofErr w:type="gramEnd"/>
      <w:r w:rsidRPr="00B7178E">
        <w:rPr>
          <w:rFonts w:ascii="Times New Roman" w:hAnsi="Times New Roman"/>
          <w:spacing w:val="-2"/>
          <w:sz w:val="22"/>
          <w:szCs w:val="22"/>
        </w:rPr>
        <w:t xml:space="preserve"> </w:t>
      </w:r>
      <w:r w:rsidR="000D5869" w:rsidRPr="00B7178E">
        <w:rPr>
          <w:rFonts w:ascii="Times New Roman" w:hAnsi="Times New Roman"/>
          <w:sz w:val="22"/>
          <w:lang w:val="en-GB"/>
        </w:rPr>
        <w:t>31 March 2026</w:t>
      </w:r>
      <w:r w:rsidRPr="00B7178E">
        <w:rPr>
          <w:rFonts w:ascii="Times New Roman" w:hAnsi="Times New Roman"/>
          <w:spacing w:val="-2"/>
          <w:sz w:val="22"/>
          <w:szCs w:val="22"/>
        </w:rPr>
        <w:t>, the Company had deferred</w:t>
      </w:r>
      <w:r w:rsidR="00026F76" w:rsidRPr="00B7178E">
        <w:rPr>
          <w:rFonts w:ascii="Times New Roman" w:hAnsi="Times New Roman" w:hint="cs"/>
          <w:spacing w:val="-2"/>
          <w:sz w:val="22"/>
          <w:szCs w:val="22"/>
          <w:cs/>
        </w:rPr>
        <w:t xml:space="preserve"> </w:t>
      </w:r>
      <w:r w:rsidRPr="00B7178E">
        <w:rPr>
          <w:rFonts w:ascii="Times New Roman" w:hAnsi="Times New Roman"/>
          <w:spacing w:val="-2"/>
          <w:sz w:val="22"/>
          <w:szCs w:val="22"/>
        </w:rPr>
        <w:t xml:space="preserve">income </w:t>
      </w:r>
      <w:r w:rsidRPr="00B7178E">
        <w:rPr>
          <w:rFonts w:ascii="Times New Roman" w:hAnsi="Times New Roman"/>
          <w:sz w:val="22"/>
          <w:szCs w:val="22"/>
        </w:rPr>
        <w:t xml:space="preserve">from the agreement in the </w:t>
      </w:r>
      <w:proofErr w:type="gramStart"/>
      <w:r w:rsidRPr="00B7178E">
        <w:rPr>
          <w:rFonts w:ascii="Times New Roman" w:hAnsi="Times New Roman"/>
          <w:sz w:val="22"/>
          <w:szCs w:val="22"/>
        </w:rPr>
        <w:t>amount</w:t>
      </w:r>
      <w:proofErr w:type="gramEnd"/>
      <w:r w:rsidRPr="00B7178E">
        <w:rPr>
          <w:rFonts w:ascii="Times New Roman" w:hAnsi="Times New Roman"/>
          <w:sz w:val="22"/>
          <w:szCs w:val="22"/>
        </w:rPr>
        <w:t xml:space="preserve"> of Baht </w:t>
      </w:r>
      <w:r w:rsidR="0050674E">
        <w:rPr>
          <w:rFonts w:ascii="Times New Roman" w:hAnsi="Times New Roman" w:cs="Times New Roman"/>
          <w:sz w:val="22"/>
          <w:szCs w:val="22"/>
        </w:rPr>
        <w:t>33.</w:t>
      </w:r>
      <w:r w:rsidR="00F67A75">
        <w:rPr>
          <w:rFonts w:ascii="Times New Roman" w:hAnsi="Times New Roman" w:cs="Times New Roman"/>
          <w:sz w:val="22"/>
          <w:szCs w:val="22"/>
        </w:rPr>
        <w:t>0</w:t>
      </w:r>
      <w:r w:rsidR="0050674E">
        <w:rPr>
          <w:rFonts w:ascii="Times New Roman" w:hAnsi="Times New Roman" w:cs="Times New Roman"/>
          <w:sz w:val="22"/>
          <w:szCs w:val="22"/>
        </w:rPr>
        <w:t xml:space="preserve"> </w:t>
      </w:r>
      <w:r w:rsidRPr="00B7178E">
        <w:rPr>
          <w:rFonts w:ascii="Times New Roman" w:hAnsi="Times New Roman"/>
          <w:sz w:val="22"/>
          <w:szCs w:val="22"/>
        </w:rPr>
        <w:t>million.</w:t>
      </w:r>
    </w:p>
    <w:p w14:paraId="243D15C5" w14:textId="2ED430B9" w:rsidR="00340982" w:rsidRDefault="003409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i/>
          <w:iCs/>
          <w:sz w:val="22"/>
          <w:szCs w:val="22"/>
          <w:u w:val="single"/>
        </w:rPr>
      </w:pPr>
      <w:r>
        <w:rPr>
          <w:rFonts w:ascii="Times New Roman" w:hAnsi="Times New Roman"/>
          <w:sz w:val="22"/>
          <w:szCs w:val="22"/>
        </w:rPr>
        <w:br w:type="page"/>
      </w:r>
    </w:p>
    <w:p w14:paraId="1F7AE3A9" w14:textId="7948B4FD" w:rsidR="00F67A75" w:rsidRPr="00F67A75" w:rsidRDefault="00D8722E" w:rsidP="00F67A75">
      <w:pPr>
        <w:pStyle w:val="Heading1"/>
        <w:keepLines/>
        <w:numPr>
          <w:ilvl w:val="0"/>
          <w:numId w:val="21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  <w:cs/>
        </w:rPr>
      </w:pPr>
      <w:r w:rsidRPr="00B7178E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ab/>
      </w:r>
      <w:r w:rsidR="00B7178E" w:rsidRPr="0050674E">
        <w:rPr>
          <w:rFonts w:ascii="Times New Roman" w:hAnsi="Times New Roman"/>
          <w:i w:val="0"/>
          <w:iCs w:val="0"/>
          <w:sz w:val="24"/>
          <w:szCs w:val="24"/>
          <w:u w:val="none"/>
        </w:rPr>
        <w:t>Events after the reporting period</w:t>
      </w:r>
    </w:p>
    <w:p w14:paraId="1CC49066" w14:textId="16C78E84" w:rsidR="00B7178E" w:rsidRDefault="00B7178E" w:rsidP="00FC237F">
      <w:pPr>
        <w:pStyle w:val="ListParagraph"/>
        <w:spacing w:line="240" w:lineRule="auto"/>
        <w:ind w:left="1035" w:hanging="495"/>
        <w:jc w:val="thaiDistribute"/>
        <w:rPr>
          <w:szCs w:val="22"/>
        </w:rPr>
      </w:pPr>
    </w:p>
    <w:p w14:paraId="63BC83BA" w14:textId="69C59B58" w:rsidR="00340982" w:rsidRPr="00340982" w:rsidRDefault="00340982" w:rsidP="00340982">
      <w:pPr>
        <w:pStyle w:val="ListParagraph"/>
        <w:numPr>
          <w:ilvl w:val="2"/>
          <w:numId w:val="23"/>
        </w:numPr>
        <w:spacing w:line="240" w:lineRule="auto"/>
        <w:ind w:hanging="491"/>
        <w:jc w:val="thaiDistribute"/>
        <w:rPr>
          <w:szCs w:val="22"/>
        </w:rPr>
      </w:pPr>
      <w:r w:rsidRPr="00340982">
        <w:rPr>
          <w:rFonts w:cs="Angsana New"/>
          <w:szCs w:val="22"/>
          <w:lang w:val="en-US" w:bidi="th-TH"/>
        </w:rPr>
        <w:t xml:space="preserve">At the Annual General </w:t>
      </w:r>
      <w:proofErr w:type="spellStart"/>
      <w:r w:rsidRPr="00340982">
        <w:rPr>
          <w:rFonts w:cs="Angsana New"/>
          <w:szCs w:val="22"/>
          <w:lang w:val="en-US" w:bidi="th-TH"/>
        </w:rPr>
        <w:t>Shareholders’meeting</w:t>
      </w:r>
      <w:proofErr w:type="spellEnd"/>
      <w:r w:rsidRPr="00340982">
        <w:rPr>
          <w:rFonts w:cs="Angsana New"/>
          <w:szCs w:val="22"/>
          <w:lang w:val="en-US" w:bidi="th-TH"/>
        </w:rPr>
        <w:t xml:space="preserve"> of the Company held on 28 April 2026,</w:t>
      </w:r>
      <w:r>
        <w:rPr>
          <w:rFonts w:cs="Angsana New"/>
          <w:szCs w:val="22"/>
          <w:lang w:val="en-US" w:bidi="th-TH"/>
        </w:rPr>
        <w:br/>
      </w:r>
      <w:r w:rsidRPr="00340982">
        <w:rPr>
          <w:rFonts w:cs="Angsana New"/>
          <w:szCs w:val="22"/>
          <w:lang w:val="en-US" w:bidi="th-TH"/>
        </w:rPr>
        <w:t xml:space="preserve">The Company’s shareholder approved the appropriation from the profit to dividend of Baht </w:t>
      </w:r>
      <w:r>
        <w:rPr>
          <w:rFonts w:cs="Angsana New"/>
          <w:szCs w:val="22"/>
          <w:lang w:val="en-US" w:bidi="th-TH"/>
        </w:rPr>
        <w:br/>
      </w:r>
      <w:r w:rsidRPr="00340982">
        <w:rPr>
          <w:rFonts w:cs="Angsana New"/>
          <w:szCs w:val="22"/>
          <w:lang w:val="en-US" w:bidi="th-TH"/>
        </w:rPr>
        <w:t xml:space="preserve">0.06 per share, totaling Baht 122.9 million. The dividends will be paid to shareholders in </w:t>
      </w:r>
      <w:r>
        <w:rPr>
          <w:rFonts w:cs="Angsana New"/>
          <w:szCs w:val="22"/>
          <w:lang w:val="en-US" w:bidi="th-TH"/>
        </w:rPr>
        <w:br/>
      </w:r>
      <w:r w:rsidRPr="00340982">
        <w:rPr>
          <w:rFonts w:cs="Angsana New"/>
          <w:szCs w:val="22"/>
          <w:lang w:val="en-US" w:bidi="th-TH"/>
        </w:rPr>
        <w:t>May 2026.</w:t>
      </w:r>
    </w:p>
    <w:p w14:paraId="7D88319D" w14:textId="77777777" w:rsidR="00340982" w:rsidRPr="00340982" w:rsidRDefault="00340982" w:rsidP="00340982">
      <w:pPr>
        <w:pStyle w:val="ListParagraph"/>
        <w:spacing w:line="240" w:lineRule="auto"/>
        <w:ind w:left="1040"/>
        <w:jc w:val="thaiDistribute"/>
        <w:rPr>
          <w:szCs w:val="22"/>
        </w:rPr>
      </w:pPr>
    </w:p>
    <w:p w14:paraId="4D0AD975" w14:textId="6E46D7DD" w:rsidR="003D2B83" w:rsidRPr="00962538" w:rsidRDefault="003D2B83" w:rsidP="003D2B83">
      <w:pPr>
        <w:pStyle w:val="ListParagraph"/>
        <w:spacing w:line="240" w:lineRule="auto"/>
        <w:ind w:left="1035" w:hanging="495"/>
        <w:jc w:val="thaiDistribute"/>
        <w:rPr>
          <w:szCs w:val="22"/>
        </w:rPr>
      </w:pPr>
      <w:r w:rsidRPr="00970AD6">
        <w:rPr>
          <w:szCs w:val="22"/>
        </w:rPr>
        <w:t>1</w:t>
      </w:r>
      <w:r w:rsidR="00340982">
        <w:rPr>
          <w:szCs w:val="22"/>
        </w:rPr>
        <w:t>0</w:t>
      </w:r>
      <w:r w:rsidRPr="00970AD6">
        <w:rPr>
          <w:szCs w:val="22"/>
        </w:rPr>
        <w:t>.2</w:t>
      </w:r>
      <w:r w:rsidRPr="00970AD6">
        <w:rPr>
          <w:szCs w:val="22"/>
        </w:rPr>
        <w:tab/>
      </w:r>
      <w:r w:rsidRPr="00970AD6">
        <w:rPr>
          <w:szCs w:val="22"/>
        </w:rPr>
        <w:tab/>
      </w:r>
      <w:r>
        <w:rPr>
          <w:szCs w:val="22"/>
        </w:rPr>
        <w:t>At the B</w:t>
      </w:r>
      <w:r w:rsidRPr="00962538">
        <w:rPr>
          <w:szCs w:val="22"/>
        </w:rPr>
        <w:t xml:space="preserve">oard of </w:t>
      </w:r>
      <w:r>
        <w:rPr>
          <w:szCs w:val="22"/>
        </w:rPr>
        <w:t>D</w:t>
      </w:r>
      <w:r w:rsidRPr="00962538">
        <w:rPr>
          <w:szCs w:val="22"/>
        </w:rPr>
        <w:t>irectors</w:t>
      </w:r>
      <w:r>
        <w:rPr>
          <w:szCs w:val="22"/>
        </w:rPr>
        <w:t>’ meeting of the Company held on</w:t>
      </w:r>
      <w:r w:rsidRPr="00962538">
        <w:rPr>
          <w:szCs w:val="22"/>
        </w:rPr>
        <w:t xml:space="preserve"> 13</w:t>
      </w:r>
      <w:r>
        <w:rPr>
          <w:szCs w:val="22"/>
        </w:rPr>
        <w:t xml:space="preserve"> </w:t>
      </w:r>
      <w:r w:rsidRPr="00962538">
        <w:rPr>
          <w:szCs w:val="22"/>
        </w:rPr>
        <w:t>May 202</w:t>
      </w:r>
      <w:r w:rsidR="00340982">
        <w:rPr>
          <w:szCs w:val="22"/>
        </w:rPr>
        <w:t>6</w:t>
      </w:r>
      <w:r>
        <w:rPr>
          <w:szCs w:val="22"/>
        </w:rPr>
        <w:t>, t</w:t>
      </w:r>
      <w:r w:rsidRPr="00970AD6">
        <w:rPr>
          <w:szCs w:val="22"/>
        </w:rPr>
        <w:t>he</w:t>
      </w:r>
      <w:r w:rsidRPr="00962538">
        <w:rPr>
          <w:szCs w:val="22"/>
        </w:rPr>
        <w:t xml:space="preserve"> </w:t>
      </w:r>
      <w:r>
        <w:rPr>
          <w:szCs w:val="22"/>
        </w:rPr>
        <w:t>C</w:t>
      </w:r>
      <w:r w:rsidRPr="00962538">
        <w:rPr>
          <w:szCs w:val="22"/>
        </w:rPr>
        <w:t>ompany's</w:t>
      </w:r>
      <w:r>
        <w:rPr>
          <w:szCs w:val="22"/>
        </w:rPr>
        <w:br/>
        <w:t>B</w:t>
      </w:r>
      <w:r w:rsidRPr="00962538">
        <w:rPr>
          <w:szCs w:val="22"/>
        </w:rPr>
        <w:t xml:space="preserve">oard of </w:t>
      </w:r>
      <w:r>
        <w:rPr>
          <w:szCs w:val="22"/>
        </w:rPr>
        <w:t>D</w:t>
      </w:r>
      <w:r w:rsidRPr="00962538">
        <w:rPr>
          <w:szCs w:val="22"/>
        </w:rPr>
        <w:t>irectors approved</w:t>
      </w:r>
      <w:r>
        <w:rPr>
          <w:szCs w:val="22"/>
        </w:rPr>
        <w:t xml:space="preserve"> to</w:t>
      </w:r>
      <w:r w:rsidRPr="00962538">
        <w:rPr>
          <w:szCs w:val="22"/>
        </w:rPr>
        <w:t xml:space="preserve"> purchase </w:t>
      </w:r>
      <w:r w:rsidR="00340982">
        <w:rPr>
          <w:szCs w:val="22"/>
        </w:rPr>
        <w:t>one</w:t>
      </w:r>
      <w:r w:rsidRPr="00962538">
        <w:rPr>
          <w:szCs w:val="22"/>
        </w:rPr>
        <w:t xml:space="preserve"> plots of land from directors and related parties.</w:t>
      </w:r>
      <w:r>
        <w:rPr>
          <w:szCs w:val="22"/>
        </w:rPr>
        <w:br/>
      </w:r>
      <w:r w:rsidRPr="00962538">
        <w:rPr>
          <w:szCs w:val="22"/>
        </w:rPr>
        <w:t>The purpose of th</w:t>
      </w:r>
      <w:r>
        <w:rPr>
          <w:szCs w:val="22"/>
        </w:rPr>
        <w:t>e</w:t>
      </w:r>
      <w:r w:rsidRPr="00962538">
        <w:rPr>
          <w:szCs w:val="22"/>
        </w:rPr>
        <w:t xml:space="preserve"> acquisition is to sell the land to other parties, and the purchase price would not be lower than the appraisal value determined by an independent appraiser.</w:t>
      </w:r>
    </w:p>
    <w:p w14:paraId="2A4674F8" w14:textId="77777777" w:rsidR="003D2B83" w:rsidRPr="003D2B83" w:rsidRDefault="003D2B83" w:rsidP="00F67A75">
      <w:pPr>
        <w:tabs>
          <w:tab w:val="left" w:pos="540"/>
        </w:tabs>
        <w:ind w:left="540"/>
        <w:jc w:val="both"/>
        <w:rPr>
          <w:rFonts w:ascii="Times New Roman" w:hAnsi="Times New Roman"/>
          <w:sz w:val="22"/>
          <w:szCs w:val="22"/>
          <w:lang w:val="en-GB"/>
        </w:rPr>
      </w:pPr>
    </w:p>
    <w:sectPr w:rsidR="003D2B83" w:rsidRPr="003D2B83" w:rsidSect="009B6B36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AB9BF2" w14:textId="77777777" w:rsidR="00360969" w:rsidRDefault="00360969">
      <w:r>
        <w:separator/>
      </w:r>
    </w:p>
  </w:endnote>
  <w:endnote w:type="continuationSeparator" w:id="0">
    <w:p w14:paraId="5007D373" w14:textId="77777777" w:rsidR="00360969" w:rsidRDefault="00360969">
      <w:r>
        <w:continuationSeparator/>
      </w:r>
    </w:p>
  </w:endnote>
  <w:endnote w:type="continuationNotice" w:id="1">
    <w:p w14:paraId="74895D2C" w14:textId="77777777" w:rsidR="00360969" w:rsidRDefault="0036096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92795" w14:textId="77777777" w:rsidR="004449F3" w:rsidRPr="00786600" w:rsidRDefault="004449F3" w:rsidP="0013472D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>
      <w:rPr>
        <w:rStyle w:val="PageNumber"/>
        <w:rFonts w:ascii="Times New Roman" w:hAnsi="Times New Roman"/>
        <w:noProof/>
        <w:sz w:val="22"/>
        <w:szCs w:val="22"/>
      </w:rPr>
      <w:t>4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03803169" w14:textId="77777777" w:rsidR="004449F3" w:rsidRPr="002C5977" w:rsidRDefault="004449F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71953" w14:textId="4854EA80" w:rsidR="004449F3" w:rsidRPr="00103D91" w:rsidRDefault="004449F3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103D91">
      <w:rPr>
        <w:rFonts w:ascii="Times New Roman" w:hAnsi="Times New Roman"/>
        <w:sz w:val="22"/>
        <w:szCs w:val="22"/>
      </w:rPr>
      <w:fldChar w:fldCharType="begin"/>
    </w:r>
    <w:r w:rsidRPr="00103D91">
      <w:rPr>
        <w:rFonts w:ascii="Times New Roman" w:hAnsi="Times New Roman"/>
        <w:sz w:val="22"/>
        <w:szCs w:val="22"/>
      </w:rPr>
      <w:instrText xml:space="preserve"> FILENAME </w:instrText>
    </w:r>
    <w:r w:rsidRPr="00103D91">
      <w:rPr>
        <w:rFonts w:ascii="Times New Roman" w:hAnsi="Times New Roman"/>
        <w:sz w:val="22"/>
        <w:szCs w:val="22"/>
      </w:rPr>
      <w:fldChar w:fldCharType="separate"/>
    </w:r>
    <w:r w:rsidR="008023B4">
      <w:rPr>
        <w:rFonts w:ascii="Times New Roman" w:hAnsi="Times New Roman"/>
        <w:noProof/>
        <w:sz w:val="22"/>
        <w:szCs w:val="22"/>
      </w:rPr>
      <w:t>0000000_2026Dec_FSA_Nava Nakorn Public Company Limited_03e_Q1 V.5.docx</w:t>
    </w:r>
    <w:r w:rsidRPr="00103D91">
      <w:rPr>
        <w:rFonts w:ascii="Times New Roman" w:hAnsi="Times New Roman"/>
        <w:sz w:val="22"/>
        <w:szCs w:val="22"/>
      </w:rPr>
      <w:fldChar w:fldCharType="end"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  <w:t xml:space="preserve">             </w:t>
    </w:r>
    <w:r w:rsidRPr="00904F6F"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 xml:space="preserve">                                              </w:t>
    </w:r>
    <w:r w:rsidRPr="00904F6F">
      <w:rPr>
        <w:rStyle w:val="PageNumber"/>
        <w:rFonts w:ascii="Times New Roman" w:hAnsi="Times New Roman"/>
        <w:sz w:val="22"/>
        <w:szCs w:val="22"/>
      </w:rPr>
      <w:fldChar w:fldCharType="begin"/>
    </w:r>
    <w:r w:rsidRPr="00904F6F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904F6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904F6F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116BD" w14:textId="77777777" w:rsidR="004449F3" w:rsidRPr="00786600" w:rsidRDefault="004449F3" w:rsidP="0013472D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</w:t>
    </w:r>
    <w:r>
      <w:rPr>
        <w:rStyle w:val="PageNumber"/>
        <w:rFonts w:ascii="Times New Roman" w:hAnsi="Times New Roman"/>
        <w:noProof/>
        <w:sz w:val="22"/>
        <w:szCs w:val="22"/>
      </w:rPr>
      <w:t>5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66921B96" w14:textId="77777777" w:rsidR="004449F3" w:rsidRPr="009A4A9E" w:rsidRDefault="004449F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C1B22" w14:textId="4B657A3B" w:rsidR="004449F3" w:rsidRPr="00103D91" w:rsidRDefault="004449F3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103D91">
      <w:rPr>
        <w:rFonts w:ascii="Times New Roman" w:hAnsi="Times New Roman"/>
        <w:sz w:val="22"/>
        <w:szCs w:val="22"/>
      </w:rPr>
      <w:fldChar w:fldCharType="begin"/>
    </w:r>
    <w:r w:rsidRPr="00103D91">
      <w:rPr>
        <w:rFonts w:ascii="Times New Roman" w:hAnsi="Times New Roman"/>
        <w:sz w:val="22"/>
        <w:szCs w:val="22"/>
      </w:rPr>
      <w:instrText xml:space="preserve"> FILENAME </w:instrText>
    </w:r>
    <w:r w:rsidRPr="00103D91">
      <w:rPr>
        <w:rFonts w:ascii="Times New Roman" w:hAnsi="Times New Roman"/>
        <w:sz w:val="22"/>
        <w:szCs w:val="22"/>
      </w:rPr>
      <w:fldChar w:fldCharType="separate"/>
    </w:r>
    <w:r w:rsidR="008023B4">
      <w:rPr>
        <w:rFonts w:ascii="Times New Roman" w:hAnsi="Times New Roman"/>
        <w:noProof/>
        <w:sz w:val="22"/>
        <w:szCs w:val="22"/>
      </w:rPr>
      <w:t>0000000_2026Dec_FSA_Nava Nakorn Public Company Limited_03e_Q1 V.5.docx</w:t>
    </w:r>
    <w:r w:rsidRPr="00103D91">
      <w:rPr>
        <w:rFonts w:ascii="Times New Roman" w:hAnsi="Times New Roman"/>
        <w:sz w:val="22"/>
        <w:szCs w:val="22"/>
      </w:rPr>
      <w:fldChar w:fldCharType="end"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  <w:t xml:space="preserve">             </w:t>
    </w:r>
    <w:r w:rsidRPr="00904F6F"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 xml:space="preserve">                                              </w:t>
    </w:r>
    <w:r w:rsidRPr="00904F6F">
      <w:rPr>
        <w:rStyle w:val="PageNumber"/>
        <w:rFonts w:ascii="Times New Roman" w:hAnsi="Times New Roman"/>
        <w:sz w:val="22"/>
        <w:szCs w:val="22"/>
      </w:rPr>
      <w:fldChar w:fldCharType="begin"/>
    </w:r>
    <w:r w:rsidRPr="00904F6F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904F6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904F6F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D1C85" w14:textId="77777777" w:rsidR="00360969" w:rsidRDefault="00360969">
      <w:r>
        <w:separator/>
      </w:r>
    </w:p>
  </w:footnote>
  <w:footnote w:type="continuationSeparator" w:id="0">
    <w:p w14:paraId="705A3C2A" w14:textId="77777777" w:rsidR="00360969" w:rsidRDefault="00360969">
      <w:r>
        <w:continuationSeparator/>
      </w:r>
    </w:p>
  </w:footnote>
  <w:footnote w:type="continuationNotice" w:id="1">
    <w:p w14:paraId="62B371BA" w14:textId="77777777" w:rsidR="00360969" w:rsidRDefault="0036096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BAF70" w14:textId="77777777" w:rsidR="00F67A75" w:rsidRDefault="00F67A75" w:rsidP="000B09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>Nava Nakorn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14363860" w14:textId="77777777" w:rsidR="00F67A75" w:rsidRDefault="00F67A75" w:rsidP="000B09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7F1D88CC" w14:textId="77777777" w:rsidR="00F67A75" w:rsidRDefault="00F67A75" w:rsidP="000B09A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For the three-month period ended 31 March </w:t>
    </w:r>
    <w:r w:rsidRPr="001C7712">
      <w:rPr>
        <w:rFonts w:ascii="Times New Roman" w:hAnsi="Times New Roman"/>
        <w:b/>
        <w:bCs/>
        <w:sz w:val="24"/>
        <w:szCs w:val="24"/>
      </w:rPr>
      <w:t>202</w:t>
    </w:r>
    <w:r>
      <w:rPr>
        <w:rFonts w:ascii="Times New Roman" w:hAnsi="Times New Roman"/>
        <w:b/>
        <w:bCs/>
        <w:sz w:val="24"/>
        <w:szCs w:val="24"/>
      </w:rPr>
      <w:t>6</w:t>
    </w:r>
    <w:r w:rsidRPr="001C7712">
      <w:rPr>
        <w:rFonts w:ascii="Times New Roman" w:hAnsi="Times New Roman"/>
        <w:b/>
        <w:bCs/>
        <w:sz w:val="24"/>
        <w:szCs w:val="24"/>
      </w:rPr>
      <w:t xml:space="preserve"> </w:t>
    </w:r>
    <w:r>
      <w:rPr>
        <w:rFonts w:ascii="Times New Roman" w:hAnsi="Times New Roman"/>
        <w:b/>
        <w:bCs/>
        <w:sz w:val="24"/>
        <w:szCs w:val="24"/>
      </w:rPr>
      <w:t>(Unaudited)</w:t>
    </w:r>
  </w:p>
  <w:p w14:paraId="2B15F6B7" w14:textId="77777777" w:rsidR="00F67A75" w:rsidRPr="003C7A17" w:rsidRDefault="00F67A75" w:rsidP="00D106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04A6A705" w14:textId="77777777" w:rsidR="00F67A75" w:rsidRPr="003C7A17" w:rsidRDefault="00F67A75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E85187B"/>
    <w:multiLevelType w:val="multilevel"/>
    <w:tmpl w:val="5F0228F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decimal"/>
      <w:lvlText w:val="1%2.1"/>
      <w:lvlJc w:val="left"/>
      <w:pPr>
        <w:ind w:left="700" w:hanging="360"/>
      </w:pPr>
      <w:rPr>
        <w:rFonts w:hint="default"/>
      </w:rPr>
    </w:lvl>
    <w:lvl w:ilvl="2">
      <w:numFmt w:val="decimal"/>
      <w:lvlText w:val="1%3.1"/>
      <w:lvlJc w:val="left"/>
      <w:pPr>
        <w:ind w:left="1040" w:hanging="360"/>
      </w:pPr>
      <w:rPr>
        <w:rFonts w:hint="default"/>
        <w:lang w:val="en-GB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A9173B7"/>
    <w:multiLevelType w:val="multilevel"/>
    <w:tmpl w:val="485A33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decimal"/>
      <w:lvlText w:val="1%2.1"/>
      <w:lvlJc w:val="left"/>
      <w:pPr>
        <w:ind w:left="700" w:hanging="360"/>
      </w:pPr>
      <w:rPr>
        <w:rFonts w:hint="default"/>
      </w:rPr>
    </w:lvl>
    <w:lvl w:ilvl="2">
      <w:start w:val="2"/>
      <w:numFmt w:val="decimal"/>
      <w:lvlText w:val="1%3.1"/>
      <w:lvlJc w:val="left"/>
      <w:pPr>
        <w:ind w:left="1040" w:hanging="360"/>
      </w:pPr>
      <w:rPr>
        <w:rFonts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2" w15:restartNumberingAfterBreak="0">
    <w:nsid w:val="6F956F2B"/>
    <w:multiLevelType w:val="multilevel"/>
    <w:tmpl w:val="685C090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decimal"/>
      <w:lvlText w:val="1%2.1"/>
      <w:lvlJc w:val="left"/>
      <w:pPr>
        <w:ind w:left="700" w:hanging="360"/>
      </w:pPr>
      <w:rPr>
        <w:rFonts w:hint="default"/>
      </w:rPr>
    </w:lvl>
    <w:lvl w:ilvl="2">
      <w:start w:val="11"/>
      <w:numFmt w:val="decimal"/>
      <w:lvlText w:val="1%3.1"/>
      <w:lvlJc w:val="left"/>
      <w:pPr>
        <w:ind w:left="1040" w:hanging="360"/>
      </w:pPr>
      <w:rPr>
        <w:rFonts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3B15A6"/>
    <w:multiLevelType w:val="multilevel"/>
    <w:tmpl w:val="C444E548"/>
    <w:lvl w:ilvl="0">
      <w:start w:val="1"/>
      <w:numFmt w:val="decimal"/>
      <w:lvlText w:val="%1"/>
      <w:lvlJc w:val="left"/>
      <w:pPr>
        <w:ind w:left="684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70" w:hanging="63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Angsana New" w:hAnsi="Angsana New" w:cs="Angsana New" w:hint="default"/>
        <w:sz w:val="30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ascii="Angsana New" w:hAnsi="Angsana New" w:cs="Angsana New" w:hint="default"/>
        <w:sz w:val="30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ascii="Angsana New" w:hAnsi="Angsana New" w:cs="Angsana New" w:hint="default"/>
        <w:sz w:val="30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ascii="Angsana New" w:hAnsi="Angsana New" w:cs="Angsana New" w:hint="default"/>
        <w:sz w:val="30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ascii="Angsana New" w:hAnsi="Angsana New" w:cs="Angsana New" w:hint="default"/>
        <w:sz w:val="30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ascii="Angsana New" w:hAnsi="Angsana New" w:cs="Angsana New" w:hint="default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ascii="Angsana New" w:hAnsi="Angsana New" w:cs="Angsana New" w:hint="default"/>
        <w:sz w:val="30"/>
      </w:rPr>
    </w:lvl>
  </w:abstractNum>
  <w:num w:numId="1" w16cid:durableId="1060396207">
    <w:abstractNumId w:val="6"/>
  </w:num>
  <w:num w:numId="2" w16cid:durableId="1297642887">
    <w:abstractNumId w:val="5"/>
  </w:num>
  <w:num w:numId="3" w16cid:durableId="1072770933">
    <w:abstractNumId w:val="9"/>
  </w:num>
  <w:num w:numId="4" w16cid:durableId="489055581">
    <w:abstractNumId w:val="7"/>
  </w:num>
  <w:num w:numId="5" w16cid:durableId="264074488">
    <w:abstractNumId w:val="8"/>
  </w:num>
  <w:num w:numId="6" w16cid:durableId="1123040265">
    <w:abstractNumId w:val="3"/>
  </w:num>
  <w:num w:numId="7" w16cid:durableId="1811436108">
    <w:abstractNumId w:val="2"/>
  </w:num>
  <w:num w:numId="8" w16cid:durableId="1344939084">
    <w:abstractNumId w:val="0"/>
  </w:num>
  <w:num w:numId="9" w16cid:durableId="1431051704">
    <w:abstractNumId w:val="1"/>
  </w:num>
  <w:num w:numId="10" w16cid:durableId="741830965">
    <w:abstractNumId w:val="4"/>
  </w:num>
  <w:num w:numId="11" w16cid:durableId="969285016">
    <w:abstractNumId w:val="17"/>
  </w:num>
  <w:num w:numId="12" w16cid:durableId="1334188978">
    <w:abstractNumId w:val="13"/>
  </w:num>
  <w:num w:numId="13" w16cid:durableId="779758309">
    <w:abstractNumId w:val="21"/>
  </w:num>
  <w:num w:numId="14" w16cid:durableId="1958095340">
    <w:abstractNumId w:val="14"/>
  </w:num>
  <w:num w:numId="15" w16cid:durableId="1053654022">
    <w:abstractNumId w:val="18"/>
  </w:num>
  <w:num w:numId="16" w16cid:durableId="809633537">
    <w:abstractNumId w:val="10"/>
  </w:num>
  <w:num w:numId="17" w16cid:durableId="1465999997">
    <w:abstractNumId w:val="15"/>
  </w:num>
  <w:num w:numId="18" w16cid:durableId="893783144">
    <w:abstractNumId w:val="11"/>
  </w:num>
  <w:num w:numId="19" w16cid:durableId="2030065791">
    <w:abstractNumId w:val="24"/>
  </w:num>
  <w:num w:numId="20" w16cid:durableId="668794971">
    <w:abstractNumId w:val="23"/>
  </w:num>
  <w:num w:numId="21" w16cid:durableId="1883708474">
    <w:abstractNumId w:val="25"/>
  </w:num>
  <w:num w:numId="22" w16cid:durableId="1895388686">
    <w:abstractNumId w:val="16"/>
  </w:num>
  <w:num w:numId="23" w16cid:durableId="1474327473">
    <w:abstractNumId w:val="12"/>
  </w:num>
  <w:num w:numId="24" w16cid:durableId="1538154751">
    <w:abstractNumId w:val="22"/>
  </w:num>
  <w:num w:numId="25" w16cid:durableId="266159673">
    <w:abstractNumId w:val="19"/>
  </w:num>
  <w:num w:numId="26" w16cid:durableId="1723560305">
    <w:abstractNumId w:val="20"/>
  </w:num>
  <w:num w:numId="27" w16cid:durableId="633098977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12A"/>
    <w:rsid w:val="000002EE"/>
    <w:rsid w:val="0000051A"/>
    <w:rsid w:val="00000586"/>
    <w:rsid w:val="0000075F"/>
    <w:rsid w:val="0000094A"/>
    <w:rsid w:val="000009DE"/>
    <w:rsid w:val="000009EE"/>
    <w:rsid w:val="00000C2A"/>
    <w:rsid w:val="00000EA5"/>
    <w:rsid w:val="00000F4B"/>
    <w:rsid w:val="00000F7E"/>
    <w:rsid w:val="00001031"/>
    <w:rsid w:val="00001042"/>
    <w:rsid w:val="00001436"/>
    <w:rsid w:val="000019DA"/>
    <w:rsid w:val="00001A06"/>
    <w:rsid w:val="00001A6A"/>
    <w:rsid w:val="00002288"/>
    <w:rsid w:val="000023C4"/>
    <w:rsid w:val="00002960"/>
    <w:rsid w:val="000029C0"/>
    <w:rsid w:val="00002A68"/>
    <w:rsid w:val="00002BF4"/>
    <w:rsid w:val="00002DB4"/>
    <w:rsid w:val="00002E22"/>
    <w:rsid w:val="00003087"/>
    <w:rsid w:val="000031AA"/>
    <w:rsid w:val="00003373"/>
    <w:rsid w:val="000033F0"/>
    <w:rsid w:val="00003957"/>
    <w:rsid w:val="00003DA5"/>
    <w:rsid w:val="00004006"/>
    <w:rsid w:val="00004B99"/>
    <w:rsid w:val="00004D65"/>
    <w:rsid w:val="000050D3"/>
    <w:rsid w:val="00005292"/>
    <w:rsid w:val="00005609"/>
    <w:rsid w:val="00005714"/>
    <w:rsid w:val="00005BBD"/>
    <w:rsid w:val="00005C4C"/>
    <w:rsid w:val="00005DC2"/>
    <w:rsid w:val="000066C4"/>
    <w:rsid w:val="0000692E"/>
    <w:rsid w:val="00006AC8"/>
    <w:rsid w:val="00006C11"/>
    <w:rsid w:val="00006C68"/>
    <w:rsid w:val="00006CF5"/>
    <w:rsid w:val="000071B8"/>
    <w:rsid w:val="00007297"/>
    <w:rsid w:val="000072D9"/>
    <w:rsid w:val="0000743A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0B53"/>
    <w:rsid w:val="00010C94"/>
    <w:rsid w:val="00010CEB"/>
    <w:rsid w:val="00010E1B"/>
    <w:rsid w:val="00011058"/>
    <w:rsid w:val="000110F1"/>
    <w:rsid w:val="00011293"/>
    <w:rsid w:val="000112BC"/>
    <w:rsid w:val="0001138A"/>
    <w:rsid w:val="000113B0"/>
    <w:rsid w:val="000115E9"/>
    <w:rsid w:val="000116A6"/>
    <w:rsid w:val="00011725"/>
    <w:rsid w:val="000117EA"/>
    <w:rsid w:val="00011979"/>
    <w:rsid w:val="00011A89"/>
    <w:rsid w:val="00011FB5"/>
    <w:rsid w:val="0001216C"/>
    <w:rsid w:val="000122B5"/>
    <w:rsid w:val="00012696"/>
    <w:rsid w:val="000127B6"/>
    <w:rsid w:val="00012E60"/>
    <w:rsid w:val="000133B2"/>
    <w:rsid w:val="00013BEE"/>
    <w:rsid w:val="00013CEE"/>
    <w:rsid w:val="00013E35"/>
    <w:rsid w:val="00013F1B"/>
    <w:rsid w:val="00014052"/>
    <w:rsid w:val="000142C1"/>
    <w:rsid w:val="000142F1"/>
    <w:rsid w:val="0001445B"/>
    <w:rsid w:val="000146F5"/>
    <w:rsid w:val="00014779"/>
    <w:rsid w:val="00014804"/>
    <w:rsid w:val="000149DC"/>
    <w:rsid w:val="00014A4F"/>
    <w:rsid w:val="00014C56"/>
    <w:rsid w:val="000150A2"/>
    <w:rsid w:val="000156CD"/>
    <w:rsid w:val="00015A3F"/>
    <w:rsid w:val="00015BA4"/>
    <w:rsid w:val="00015D44"/>
    <w:rsid w:val="000162F4"/>
    <w:rsid w:val="00016714"/>
    <w:rsid w:val="000168FF"/>
    <w:rsid w:val="00016ED7"/>
    <w:rsid w:val="00016FDC"/>
    <w:rsid w:val="00017099"/>
    <w:rsid w:val="000170D3"/>
    <w:rsid w:val="00017146"/>
    <w:rsid w:val="0001780A"/>
    <w:rsid w:val="00017912"/>
    <w:rsid w:val="000200DB"/>
    <w:rsid w:val="0002014E"/>
    <w:rsid w:val="000204E5"/>
    <w:rsid w:val="00020794"/>
    <w:rsid w:val="00020BAD"/>
    <w:rsid w:val="00020CBA"/>
    <w:rsid w:val="00020F1E"/>
    <w:rsid w:val="0002102E"/>
    <w:rsid w:val="00021227"/>
    <w:rsid w:val="00021460"/>
    <w:rsid w:val="0002157D"/>
    <w:rsid w:val="000227D8"/>
    <w:rsid w:val="00022913"/>
    <w:rsid w:val="0002291C"/>
    <w:rsid w:val="000230C4"/>
    <w:rsid w:val="00023404"/>
    <w:rsid w:val="00023784"/>
    <w:rsid w:val="00023807"/>
    <w:rsid w:val="000239F3"/>
    <w:rsid w:val="00023E65"/>
    <w:rsid w:val="000243A0"/>
    <w:rsid w:val="0002442D"/>
    <w:rsid w:val="00024567"/>
    <w:rsid w:val="00024718"/>
    <w:rsid w:val="0002488F"/>
    <w:rsid w:val="00024CA8"/>
    <w:rsid w:val="00024D26"/>
    <w:rsid w:val="00025192"/>
    <w:rsid w:val="000252B9"/>
    <w:rsid w:val="00025682"/>
    <w:rsid w:val="00025AE2"/>
    <w:rsid w:val="00025C21"/>
    <w:rsid w:val="00025C27"/>
    <w:rsid w:val="00025E10"/>
    <w:rsid w:val="0002612E"/>
    <w:rsid w:val="00026568"/>
    <w:rsid w:val="00026976"/>
    <w:rsid w:val="00026A72"/>
    <w:rsid w:val="00026BDC"/>
    <w:rsid w:val="00026E19"/>
    <w:rsid w:val="00026F76"/>
    <w:rsid w:val="0002709D"/>
    <w:rsid w:val="00027550"/>
    <w:rsid w:val="00027650"/>
    <w:rsid w:val="00027657"/>
    <w:rsid w:val="00027A79"/>
    <w:rsid w:val="0003012B"/>
    <w:rsid w:val="0003017B"/>
    <w:rsid w:val="0003042C"/>
    <w:rsid w:val="00030691"/>
    <w:rsid w:val="00030AAB"/>
    <w:rsid w:val="00030B7A"/>
    <w:rsid w:val="00030CBA"/>
    <w:rsid w:val="000310D1"/>
    <w:rsid w:val="0003113C"/>
    <w:rsid w:val="0003123F"/>
    <w:rsid w:val="00031434"/>
    <w:rsid w:val="000316A7"/>
    <w:rsid w:val="000318DA"/>
    <w:rsid w:val="0003195D"/>
    <w:rsid w:val="000319A3"/>
    <w:rsid w:val="00031BA9"/>
    <w:rsid w:val="00031ECA"/>
    <w:rsid w:val="00031FB7"/>
    <w:rsid w:val="00032209"/>
    <w:rsid w:val="00032523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3F0"/>
    <w:rsid w:val="00034940"/>
    <w:rsid w:val="00034C2F"/>
    <w:rsid w:val="00034C74"/>
    <w:rsid w:val="00034CDA"/>
    <w:rsid w:val="00034E11"/>
    <w:rsid w:val="000350BC"/>
    <w:rsid w:val="00035130"/>
    <w:rsid w:val="000353E9"/>
    <w:rsid w:val="0003593C"/>
    <w:rsid w:val="00035989"/>
    <w:rsid w:val="00035EF7"/>
    <w:rsid w:val="00035F19"/>
    <w:rsid w:val="000360CB"/>
    <w:rsid w:val="000363E3"/>
    <w:rsid w:val="00036912"/>
    <w:rsid w:val="00036942"/>
    <w:rsid w:val="000369F6"/>
    <w:rsid w:val="00037291"/>
    <w:rsid w:val="0003736D"/>
    <w:rsid w:val="00037B71"/>
    <w:rsid w:val="00037C7D"/>
    <w:rsid w:val="00037D3E"/>
    <w:rsid w:val="00037F09"/>
    <w:rsid w:val="00040302"/>
    <w:rsid w:val="00040339"/>
    <w:rsid w:val="00040430"/>
    <w:rsid w:val="00040532"/>
    <w:rsid w:val="000408AA"/>
    <w:rsid w:val="00040B3A"/>
    <w:rsid w:val="00040D7F"/>
    <w:rsid w:val="00040DC5"/>
    <w:rsid w:val="00040EB4"/>
    <w:rsid w:val="0004106B"/>
    <w:rsid w:val="000413A2"/>
    <w:rsid w:val="000415FC"/>
    <w:rsid w:val="000419BE"/>
    <w:rsid w:val="00041B3E"/>
    <w:rsid w:val="00041C3B"/>
    <w:rsid w:val="00041D19"/>
    <w:rsid w:val="00041E74"/>
    <w:rsid w:val="00041F32"/>
    <w:rsid w:val="00042081"/>
    <w:rsid w:val="000420C0"/>
    <w:rsid w:val="00042381"/>
    <w:rsid w:val="00042395"/>
    <w:rsid w:val="0004242B"/>
    <w:rsid w:val="00042499"/>
    <w:rsid w:val="0004261B"/>
    <w:rsid w:val="000426D5"/>
    <w:rsid w:val="000431A0"/>
    <w:rsid w:val="00043240"/>
    <w:rsid w:val="00043321"/>
    <w:rsid w:val="000435EB"/>
    <w:rsid w:val="0004374F"/>
    <w:rsid w:val="00043969"/>
    <w:rsid w:val="00043B99"/>
    <w:rsid w:val="00043F69"/>
    <w:rsid w:val="00044174"/>
    <w:rsid w:val="0004423D"/>
    <w:rsid w:val="000449AF"/>
    <w:rsid w:val="00044AB3"/>
    <w:rsid w:val="00044BA0"/>
    <w:rsid w:val="00044E8F"/>
    <w:rsid w:val="00045414"/>
    <w:rsid w:val="000454D6"/>
    <w:rsid w:val="00045A93"/>
    <w:rsid w:val="00045AE7"/>
    <w:rsid w:val="00046036"/>
    <w:rsid w:val="000460CE"/>
    <w:rsid w:val="000460E2"/>
    <w:rsid w:val="0004618A"/>
    <w:rsid w:val="00046472"/>
    <w:rsid w:val="000466D6"/>
    <w:rsid w:val="000467D7"/>
    <w:rsid w:val="00046938"/>
    <w:rsid w:val="00046B04"/>
    <w:rsid w:val="00046B96"/>
    <w:rsid w:val="00046BDE"/>
    <w:rsid w:val="00046F93"/>
    <w:rsid w:val="00047001"/>
    <w:rsid w:val="00047002"/>
    <w:rsid w:val="000470AD"/>
    <w:rsid w:val="00047206"/>
    <w:rsid w:val="00047360"/>
    <w:rsid w:val="00047A5F"/>
    <w:rsid w:val="00047B38"/>
    <w:rsid w:val="00047FF0"/>
    <w:rsid w:val="00050095"/>
    <w:rsid w:val="000502F7"/>
    <w:rsid w:val="00050565"/>
    <w:rsid w:val="0005084D"/>
    <w:rsid w:val="00050940"/>
    <w:rsid w:val="00050A69"/>
    <w:rsid w:val="00050B9F"/>
    <w:rsid w:val="00050BFC"/>
    <w:rsid w:val="00050D8D"/>
    <w:rsid w:val="00050D9B"/>
    <w:rsid w:val="00050E4E"/>
    <w:rsid w:val="00050EBA"/>
    <w:rsid w:val="000511CF"/>
    <w:rsid w:val="000513AB"/>
    <w:rsid w:val="000517C5"/>
    <w:rsid w:val="00051859"/>
    <w:rsid w:val="0005187B"/>
    <w:rsid w:val="000518BE"/>
    <w:rsid w:val="000519AB"/>
    <w:rsid w:val="00051A75"/>
    <w:rsid w:val="00051CF2"/>
    <w:rsid w:val="000520BD"/>
    <w:rsid w:val="000520F2"/>
    <w:rsid w:val="00052471"/>
    <w:rsid w:val="00052BEB"/>
    <w:rsid w:val="0005301C"/>
    <w:rsid w:val="00053A28"/>
    <w:rsid w:val="00053F94"/>
    <w:rsid w:val="0005404E"/>
    <w:rsid w:val="000544F1"/>
    <w:rsid w:val="00054539"/>
    <w:rsid w:val="00054856"/>
    <w:rsid w:val="00054D0B"/>
    <w:rsid w:val="00054ECC"/>
    <w:rsid w:val="00054EF5"/>
    <w:rsid w:val="00054FEA"/>
    <w:rsid w:val="0005543B"/>
    <w:rsid w:val="00055A83"/>
    <w:rsid w:val="00055B24"/>
    <w:rsid w:val="00055BBE"/>
    <w:rsid w:val="00055E40"/>
    <w:rsid w:val="00055F88"/>
    <w:rsid w:val="000560DE"/>
    <w:rsid w:val="000561AB"/>
    <w:rsid w:val="0005695C"/>
    <w:rsid w:val="00056A53"/>
    <w:rsid w:val="00056CF5"/>
    <w:rsid w:val="00056DF1"/>
    <w:rsid w:val="00056F71"/>
    <w:rsid w:val="00057157"/>
    <w:rsid w:val="00057172"/>
    <w:rsid w:val="000571F2"/>
    <w:rsid w:val="000572B5"/>
    <w:rsid w:val="00057795"/>
    <w:rsid w:val="000578C3"/>
    <w:rsid w:val="00057901"/>
    <w:rsid w:val="00057AFE"/>
    <w:rsid w:val="00060722"/>
    <w:rsid w:val="00060949"/>
    <w:rsid w:val="00060983"/>
    <w:rsid w:val="00060A13"/>
    <w:rsid w:val="00060AD4"/>
    <w:rsid w:val="0006192D"/>
    <w:rsid w:val="00061954"/>
    <w:rsid w:val="00061D3A"/>
    <w:rsid w:val="00061E3E"/>
    <w:rsid w:val="00061FEB"/>
    <w:rsid w:val="00062016"/>
    <w:rsid w:val="000621D4"/>
    <w:rsid w:val="00062604"/>
    <w:rsid w:val="0006273F"/>
    <w:rsid w:val="00062823"/>
    <w:rsid w:val="00062A46"/>
    <w:rsid w:val="00062BC2"/>
    <w:rsid w:val="00062C46"/>
    <w:rsid w:val="00062F7A"/>
    <w:rsid w:val="00063068"/>
    <w:rsid w:val="0006325B"/>
    <w:rsid w:val="0006361A"/>
    <w:rsid w:val="000639F1"/>
    <w:rsid w:val="000640AA"/>
    <w:rsid w:val="00064682"/>
    <w:rsid w:val="00064756"/>
    <w:rsid w:val="000648AA"/>
    <w:rsid w:val="00064AB3"/>
    <w:rsid w:val="0006525A"/>
    <w:rsid w:val="00065914"/>
    <w:rsid w:val="00065E8C"/>
    <w:rsid w:val="00066060"/>
    <w:rsid w:val="000660DC"/>
    <w:rsid w:val="000661A0"/>
    <w:rsid w:val="000662BA"/>
    <w:rsid w:val="000665F0"/>
    <w:rsid w:val="0006661F"/>
    <w:rsid w:val="000666E0"/>
    <w:rsid w:val="0006681B"/>
    <w:rsid w:val="00066BAC"/>
    <w:rsid w:val="0006720A"/>
    <w:rsid w:val="00067425"/>
    <w:rsid w:val="00067931"/>
    <w:rsid w:val="00070007"/>
    <w:rsid w:val="0007027D"/>
    <w:rsid w:val="0007053A"/>
    <w:rsid w:val="00070692"/>
    <w:rsid w:val="0007074B"/>
    <w:rsid w:val="000708F4"/>
    <w:rsid w:val="00070A4D"/>
    <w:rsid w:val="00070A6D"/>
    <w:rsid w:val="000710F3"/>
    <w:rsid w:val="00071231"/>
    <w:rsid w:val="00071371"/>
    <w:rsid w:val="000714FE"/>
    <w:rsid w:val="00071A70"/>
    <w:rsid w:val="00071F82"/>
    <w:rsid w:val="00072227"/>
    <w:rsid w:val="00072568"/>
    <w:rsid w:val="0007282B"/>
    <w:rsid w:val="00072E0E"/>
    <w:rsid w:val="0007306A"/>
    <w:rsid w:val="0007308A"/>
    <w:rsid w:val="00073346"/>
    <w:rsid w:val="00073486"/>
    <w:rsid w:val="000734B3"/>
    <w:rsid w:val="0007363F"/>
    <w:rsid w:val="0007395B"/>
    <w:rsid w:val="000739B3"/>
    <w:rsid w:val="000739F3"/>
    <w:rsid w:val="00073BC7"/>
    <w:rsid w:val="00073CEE"/>
    <w:rsid w:val="00073D4B"/>
    <w:rsid w:val="00073FDC"/>
    <w:rsid w:val="00073FE3"/>
    <w:rsid w:val="000740B7"/>
    <w:rsid w:val="000743DC"/>
    <w:rsid w:val="00074437"/>
    <w:rsid w:val="000744C4"/>
    <w:rsid w:val="00074631"/>
    <w:rsid w:val="0007473F"/>
    <w:rsid w:val="000748B1"/>
    <w:rsid w:val="00074CA2"/>
    <w:rsid w:val="00075763"/>
    <w:rsid w:val="00075B19"/>
    <w:rsid w:val="0007645A"/>
    <w:rsid w:val="00076C16"/>
    <w:rsid w:val="00076D86"/>
    <w:rsid w:val="0007730A"/>
    <w:rsid w:val="0007769A"/>
    <w:rsid w:val="00077B66"/>
    <w:rsid w:val="00077DF6"/>
    <w:rsid w:val="000811BF"/>
    <w:rsid w:val="000811C1"/>
    <w:rsid w:val="0008129E"/>
    <w:rsid w:val="00081D30"/>
    <w:rsid w:val="00081DDA"/>
    <w:rsid w:val="0008241B"/>
    <w:rsid w:val="00082583"/>
    <w:rsid w:val="000826EE"/>
    <w:rsid w:val="00082BAF"/>
    <w:rsid w:val="00082C47"/>
    <w:rsid w:val="00082FD1"/>
    <w:rsid w:val="0008300D"/>
    <w:rsid w:val="00083B5E"/>
    <w:rsid w:val="00083C13"/>
    <w:rsid w:val="0008460B"/>
    <w:rsid w:val="00084B14"/>
    <w:rsid w:val="00084B55"/>
    <w:rsid w:val="00084B89"/>
    <w:rsid w:val="00084E68"/>
    <w:rsid w:val="00084ED0"/>
    <w:rsid w:val="00084F72"/>
    <w:rsid w:val="0008522C"/>
    <w:rsid w:val="000852DB"/>
    <w:rsid w:val="00085863"/>
    <w:rsid w:val="00085895"/>
    <w:rsid w:val="00085A70"/>
    <w:rsid w:val="00085CAB"/>
    <w:rsid w:val="00085E38"/>
    <w:rsid w:val="0008601B"/>
    <w:rsid w:val="000861EA"/>
    <w:rsid w:val="000862D6"/>
    <w:rsid w:val="0008635D"/>
    <w:rsid w:val="00086481"/>
    <w:rsid w:val="00086B55"/>
    <w:rsid w:val="00086B71"/>
    <w:rsid w:val="00086BBC"/>
    <w:rsid w:val="00086C92"/>
    <w:rsid w:val="00086FC6"/>
    <w:rsid w:val="00087057"/>
    <w:rsid w:val="0008705C"/>
    <w:rsid w:val="000871B8"/>
    <w:rsid w:val="000874B6"/>
    <w:rsid w:val="000874DE"/>
    <w:rsid w:val="00087643"/>
    <w:rsid w:val="0008764B"/>
    <w:rsid w:val="00087A95"/>
    <w:rsid w:val="00087CD0"/>
    <w:rsid w:val="00087FDD"/>
    <w:rsid w:val="00090028"/>
    <w:rsid w:val="0009020F"/>
    <w:rsid w:val="00090301"/>
    <w:rsid w:val="000903B7"/>
    <w:rsid w:val="00090CD8"/>
    <w:rsid w:val="00090E5C"/>
    <w:rsid w:val="00090F7F"/>
    <w:rsid w:val="00091184"/>
    <w:rsid w:val="000912B9"/>
    <w:rsid w:val="00091430"/>
    <w:rsid w:val="000915E0"/>
    <w:rsid w:val="00091A1C"/>
    <w:rsid w:val="00091C7D"/>
    <w:rsid w:val="00091EC2"/>
    <w:rsid w:val="00091FEE"/>
    <w:rsid w:val="0009267A"/>
    <w:rsid w:val="00092873"/>
    <w:rsid w:val="000928A9"/>
    <w:rsid w:val="0009291B"/>
    <w:rsid w:val="00092A27"/>
    <w:rsid w:val="00092FD2"/>
    <w:rsid w:val="000930EC"/>
    <w:rsid w:val="0009310F"/>
    <w:rsid w:val="000931F8"/>
    <w:rsid w:val="0009326A"/>
    <w:rsid w:val="0009354F"/>
    <w:rsid w:val="00093554"/>
    <w:rsid w:val="0009358D"/>
    <w:rsid w:val="00093B76"/>
    <w:rsid w:val="00093DAD"/>
    <w:rsid w:val="00093E24"/>
    <w:rsid w:val="00093E53"/>
    <w:rsid w:val="000940D6"/>
    <w:rsid w:val="00094164"/>
    <w:rsid w:val="0009418F"/>
    <w:rsid w:val="0009425A"/>
    <w:rsid w:val="00094347"/>
    <w:rsid w:val="0009454B"/>
    <w:rsid w:val="00094628"/>
    <w:rsid w:val="0009491C"/>
    <w:rsid w:val="00094A55"/>
    <w:rsid w:val="00094BCD"/>
    <w:rsid w:val="00095960"/>
    <w:rsid w:val="000959D0"/>
    <w:rsid w:val="00095C1E"/>
    <w:rsid w:val="00095C9B"/>
    <w:rsid w:val="00096005"/>
    <w:rsid w:val="00096049"/>
    <w:rsid w:val="000962EC"/>
    <w:rsid w:val="0009638D"/>
    <w:rsid w:val="000963E4"/>
    <w:rsid w:val="000964D9"/>
    <w:rsid w:val="000966A5"/>
    <w:rsid w:val="000967FE"/>
    <w:rsid w:val="00096A8C"/>
    <w:rsid w:val="00096C30"/>
    <w:rsid w:val="00096CE0"/>
    <w:rsid w:val="00096FB5"/>
    <w:rsid w:val="00097082"/>
    <w:rsid w:val="000970D2"/>
    <w:rsid w:val="000974B1"/>
    <w:rsid w:val="0009775C"/>
    <w:rsid w:val="000978CB"/>
    <w:rsid w:val="00097BED"/>
    <w:rsid w:val="00097FB3"/>
    <w:rsid w:val="000A016F"/>
    <w:rsid w:val="000A049B"/>
    <w:rsid w:val="000A086D"/>
    <w:rsid w:val="000A0E66"/>
    <w:rsid w:val="000A10A3"/>
    <w:rsid w:val="000A11A4"/>
    <w:rsid w:val="000A1575"/>
    <w:rsid w:val="000A1880"/>
    <w:rsid w:val="000A18DC"/>
    <w:rsid w:val="000A1911"/>
    <w:rsid w:val="000A22E1"/>
    <w:rsid w:val="000A2D5B"/>
    <w:rsid w:val="000A3299"/>
    <w:rsid w:val="000A32F1"/>
    <w:rsid w:val="000A34D0"/>
    <w:rsid w:val="000A34F7"/>
    <w:rsid w:val="000A35A1"/>
    <w:rsid w:val="000A38E9"/>
    <w:rsid w:val="000A3961"/>
    <w:rsid w:val="000A3C62"/>
    <w:rsid w:val="000A3EF1"/>
    <w:rsid w:val="000A3FC8"/>
    <w:rsid w:val="000A44B4"/>
    <w:rsid w:val="000A45A3"/>
    <w:rsid w:val="000A4676"/>
    <w:rsid w:val="000A46AE"/>
    <w:rsid w:val="000A47FD"/>
    <w:rsid w:val="000A4C60"/>
    <w:rsid w:val="000A4F8C"/>
    <w:rsid w:val="000A5245"/>
    <w:rsid w:val="000A5662"/>
    <w:rsid w:val="000A56D0"/>
    <w:rsid w:val="000A5A93"/>
    <w:rsid w:val="000A5F1C"/>
    <w:rsid w:val="000A5FA6"/>
    <w:rsid w:val="000A61DD"/>
    <w:rsid w:val="000A6962"/>
    <w:rsid w:val="000A6AEB"/>
    <w:rsid w:val="000A6CCD"/>
    <w:rsid w:val="000A6F04"/>
    <w:rsid w:val="000A6FD8"/>
    <w:rsid w:val="000A7201"/>
    <w:rsid w:val="000A72B5"/>
    <w:rsid w:val="000A72CC"/>
    <w:rsid w:val="000B0087"/>
    <w:rsid w:val="000B0095"/>
    <w:rsid w:val="000B06BE"/>
    <w:rsid w:val="000B0770"/>
    <w:rsid w:val="000B09A9"/>
    <w:rsid w:val="000B0CEE"/>
    <w:rsid w:val="000B0EFF"/>
    <w:rsid w:val="000B1461"/>
    <w:rsid w:val="000B17D1"/>
    <w:rsid w:val="000B1CE2"/>
    <w:rsid w:val="000B1EA0"/>
    <w:rsid w:val="000B259F"/>
    <w:rsid w:val="000B2E1C"/>
    <w:rsid w:val="000B2EC9"/>
    <w:rsid w:val="000B2F92"/>
    <w:rsid w:val="000B3004"/>
    <w:rsid w:val="000B32B9"/>
    <w:rsid w:val="000B3314"/>
    <w:rsid w:val="000B340C"/>
    <w:rsid w:val="000B34DC"/>
    <w:rsid w:val="000B378D"/>
    <w:rsid w:val="000B3AB4"/>
    <w:rsid w:val="000B411A"/>
    <w:rsid w:val="000B44C5"/>
    <w:rsid w:val="000B45F2"/>
    <w:rsid w:val="000B46E8"/>
    <w:rsid w:val="000B4A84"/>
    <w:rsid w:val="000B5459"/>
    <w:rsid w:val="000B55B5"/>
    <w:rsid w:val="000B5786"/>
    <w:rsid w:val="000B5B78"/>
    <w:rsid w:val="000B5BAE"/>
    <w:rsid w:val="000B5C05"/>
    <w:rsid w:val="000B5C11"/>
    <w:rsid w:val="000B6124"/>
    <w:rsid w:val="000B61FE"/>
    <w:rsid w:val="000B6276"/>
    <w:rsid w:val="000B6593"/>
    <w:rsid w:val="000B68FE"/>
    <w:rsid w:val="000B6A07"/>
    <w:rsid w:val="000B6C4E"/>
    <w:rsid w:val="000B6CFE"/>
    <w:rsid w:val="000B6DA4"/>
    <w:rsid w:val="000B7283"/>
    <w:rsid w:val="000B78F5"/>
    <w:rsid w:val="000B7B76"/>
    <w:rsid w:val="000B7BB9"/>
    <w:rsid w:val="000B7D8A"/>
    <w:rsid w:val="000B7DB2"/>
    <w:rsid w:val="000C011E"/>
    <w:rsid w:val="000C0286"/>
    <w:rsid w:val="000C033F"/>
    <w:rsid w:val="000C0469"/>
    <w:rsid w:val="000C0732"/>
    <w:rsid w:val="000C17B2"/>
    <w:rsid w:val="000C1873"/>
    <w:rsid w:val="000C19AA"/>
    <w:rsid w:val="000C1A88"/>
    <w:rsid w:val="000C1AC0"/>
    <w:rsid w:val="000C1B52"/>
    <w:rsid w:val="000C1C93"/>
    <w:rsid w:val="000C1CE8"/>
    <w:rsid w:val="000C1E0F"/>
    <w:rsid w:val="000C1E54"/>
    <w:rsid w:val="000C1EC0"/>
    <w:rsid w:val="000C24AB"/>
    <w:rsid w:val="000C2639"/>
    <w:rsid w:val="000C2867"/>
    <w:rsid w:val="000C2990"/>
    <w:rsid w:val="000C2A1B"/>
    <w:rsid w:val="000C3333"/>
    <w:rsid w:val="000C3334"/>
    <w:rsid w:val="000C4169"/>
    <w:rsid w:val="000C421B"/>
    <w:rsid w:val="000C46F4"/>
    <w:rsid w:val="000C494B"/>
    <w:rsid w:val="000C4989"/>
    <w:rsid w:val="000C4B0C"/>
    <w:rsid w:val="000C4FE4"/>
    <w:rsid w:val="000C5127"/>
    <w:rsid w:val="000C53CA"/>
    <w:rsid w:val="000C5595"/>
    <w:rsid w:val="000C5962"/>
    <w:rsid w:val="000C5BF7"/>
    <w:rsid w:val="000C5C64"/>
    <w:rsid w:val="000C5EE3"/>
    <w:rsid w:val="000C5EEC"/>
    <w:rsid w:val="000C616F"/>
    <w:rsid w:val="000C6600"/>
    <w:rsid w:val="000C6601"/>
    <w:rsid w:val="000C68C3"/>
    <w:rsid w:val="000C6BE4"/>
    <w:rsid w:val="000C6C36"/>
    <w:rsid w:val="000C7251"/>
    <w:rsid w:val="000C738F"/>
    <w:rsid w:val="000C739C"/>
    <w:rsid w:val="000C73B0"/>
    <w:rsid w:val="000C7614"/>
    <w:rsid w:val="000C7722"/>
    <w:rsid w:val="000C7A8D"/>
    <w:rsid w:val="000C7B59"/>
    <w:rsid w:val="000C7FD1"/>
    <w:rsid w:val="000D032A"/>
    <w:rsid w:val="000D03B9"/>
    <w:rsid w:val="000D058A"/>
    <w:rsid w:val="000D0C55"/>
    <w:rsid w:val="000D0E52"/>
    <w:rsid w:val="000D1047"/>
    <w:rsid w:val="000D11D0"/>
    <w:rsid w:val="000D12A5"/>
    <w:rsid w:val="000D1640"/>
    <w:rsid w:val="000D1F50"/>
    <w:rsid w:val="000D2530"/>
    <w:rsid w:val="000D2B3A"/>
    <w:rsid w:val="000D2C2C"/>
    <w:rsid w:val="000D2E30"/>
    <w:rsid w:val="000D3097"/>
    <w:rsid w:val="000D31CC"/>
    <w:rsid w:val="000D33E4"/>
    <w:rsid w:val="000D3526"/>
    <w:rsid w:val="000D355D"/>
    <w:rsid w:val="000D36CE"/>
    <w:rsid w:val="000D38F5"/>
    <w:rsid w:val="000D3CF4"/>
    <w:rsid w:val="000D3D44"/>
    <w:rsid w:val="000D3E00"/>
    <w:rsid w:val="000D3EC6"/>
    <w:rsid w:val="000D3FCF"/>
    <w:rsid w:val="000D4980"/>
    <w:rsid w:val="000D4B28"/>
    <w:rsid w:val="000D4B78"/>
    <w:rsid w:val="000D4FD8"/>
    <w:rsid w:val="000D52BA"/>
    <w:rsid w:val="000D5312"/>
    <w:rsid w:val="000D53AC"/>
    <w:rsid w:val="000D5526"/>
    <w:rsid w:val="000D55FE"/>
    <w:rsid w:val="000D5688"/>
    <w:rsid w:val="000D568D"/>
    <w:rsid w:val="000D5869"/>
    <w:rsid w:val="000D5A47"/>
    <w:rsid w:val="000D5FEB"/>
    <w:rsid w:val="000D60F3"/>
    <w:rsid w:val="000D6417"/>
    <w:rsid w:val="000D6B01"/>
    <w:rsid w:val="000D6B26"/>
    <w:rsid w:val="000D6C0C"/>
    <w:rsid w:val="000D6EA6"/>
    <w:rsid w:val="000D789C"/>
    <w:rsid w:val="000D7C78"/>
    <w:rsid w:val="000D7EFD"/>
    <w:rsid w:val="000E0191"/>
    <w:rsid w:val="000E038E"/>
    <w:rsid w:val="000E0631"/>
    <w:rsid w:val="000E082A"/>
    <w:rsid w:val="000E0E45"/>
    <w:rsid w:val="000E0F64"/>
    <w:rsid w:val="000E21E1"/>
    <w:rsid w:val="000E2344"/>
    <w:rsid w:val="000E2387"/>
    <w:rsid w:val="000E2422"/>
    <w:rsid w:val="000E2806"/>
    <w:rsid w:val="000E284B"/>
    <w:rsid w:val="000E2B38"/>
    <w:rsid w:val="000E2D49"/>
    <w:rsid w:val="000E30B9"/>
    <w:rsid w:val="000E3100"/>
    <w:rsid w:val="000E34BD"/>
    <w:rsid w:val="000E36D9"/>
    <w:rsid w:val="000E3998"/>
    <w:rsid w:val="000E39AB"/>
    <w:rsid w:val="000E4150"/>
    <w:rsid w:val="000E4337"/>
    <w:rsid w:val="000E436D"/>
    <w:rsid w:val="000E48C4"/>
    <w:rsid w:val="000E4968"/>
    <w:rsid w:val="000E4B78"/>
    <w:rsid w:val="000E4B7E"/>
    <w:rsid w:val="000E4C0B"/>
    <w:rsid w:val="000E4C50"/>
    <w:rsid w:val="000E4D68"/>
    <w:rsid w:val="000E4D6E"/>
    <w:rsid w:val="000E4ED7"/>
    <w:rsid w:val="000E4F0F"/>
    <w:rsid w:val="000E53E7"/>
    <w:rsid w:val="000E5473"/>
    <w:rsid w:val="000E54DB"/>
    <w:rsid w:val="000E581D"/>
    <w:rsid w:val="000E5B80"/>
    <w:rsid w:val="000E5BF7"/>
    <w:rsid w:val="000E5C7E"/>
    <w:rsid w:val="000E60DD"/>
    <w:rsid w:val="000E6213"/>
    <w:rsid w:val="000E6552"/>
    <w:rsid w:val="000E6564"/>
    <w:rsid w:val="000E6805"/>
    <w:rsid w:val="000E6C80"/>
    <w:rsid w:val="000E75E1"/>
    <w:rsid w:val="000F00B9"/>
    <w:rsid w:val="000F018F"/>
    <w:rsid w:val="000F01E1"/>
    <w:rsid w:val="000F02E9"/>
    <w:rsid w:val="000F02F6"/>
    <w:rsid w:val="000F0412"/>
    <w:rsid w:val="000F04ED"/>
    <w:rsid w:val="000F0776"/>
    <w:rsid w:val="000F09C9"/>
    <w:rsid w:val="000F0F12"/>
    <w:rsid w:val="000F1121"/>
    <w:rsid w:val="000F122D"/>
    <w:rsid w:val="000F13FA"/>
    <w:rsid w:val="000F1987"/>
    <w:rsid w:val="000F20DD"/>
    <w:rsid w:val="000F26A6"/>
    <w:rsid w:val="000F2A21"/>
    <w:rsid w:val="000F2B93"/>
    <w:rsid w:val="000F2D50"/>
    <w:rsid w:val="000F2E27"/>
    <w:rsid w:val="000F2EFA"/>
    <w:rsid w:val="000F302C"/>
    <w:rsid w:val="000F34CA"/>
    <w:rsid w:val="000F35A8"/>
    <w:rsid w:val="000F361E"/>
    <w:rsid w:val="000F3740"/>
    <w:rsid w:val="000F375B"/>
    <w:rsid w:val="000F3860"/>
    <w:rsid w:val="000F3D96"/>
    <w:rsid w:val="000F4258"/>
    <w:rsid w:val="000F43E9"/>
    <w:rsid w:val="000F4595"/>
    <w:rsid w:val="000F45F6"/>
    <w:rsid w:val="000F48E2"/>
    <w:rsid w:val="000F4987"/>
    <w:rsid w:val="000F4BAA"/>
    <w:rsid w:val="000F500E"/>
    <w:rsid w:val="000F5178"/>
    <w:rsid w:val="000F51DA"/>
    <w:rsid w:val="000F53E1"/>
    <w:rsid w:val="000F54E0"/>
    <w:rsid w:val="000F55B7"/>
    <w:rsid w:val="000F5CA9"/>
    <w:rsid w:val="000F6165"/>
    <w:rsid w:val="000F62C5"/>
    <w:rsid w:val="000F6407"/>
    <w:rsid w:val="000F65C7"/>
    <w:rsid w:val="000F668E"/>
    <w:rsid w:val="000F672D"/>
    <w:rsid w:val="000F70F0"/>
    <w:rsid w:val="000F7139"/>
    <w:rsid w:val="000F7296"/>
    <w:rsid w:val="000F7428"/>
    <w:rsid w:val="000F79F0"/>
    <w:rsid w:val="000F7AC5"/>
    <w:rsid w:val="000F7B0C"/>
    <w:rsid w:val="000F7D31"/>
    <w:rsid w:val="000F7E6C"/>
    <w:rsid w:val="001001E6"/>
    <w:rsid w:val="0010028F"/>
    <w:rsid w:val="001003F7"/>
    <w:rsid w:val="0010047B"/>
    <w:rsid w:val="001009B6"/>
    <w:rsid w:val="00100A8E"/>
    <w:rsid w:val="00100AD6"/>
    <w:rsid w:val="00100D24"/>
    <w:rsid w:val="00100F5E"/>
    <w:rsid w:val="00101122"/>
    <w:rsid w:val="00101430"/>
    <w:rsid w:val="001016DA"/>
    <w:rsid w:val="00101703"/>
    <w:rsid w:val="00101921"/>
    <w:rsid w:val="00101B7C"/>
    <w:rsid w:val="00101BBB"/>
    <w:rsid w:val="00101D23"/>
    <w:rsid w:val="00101DC0"/>
    <w:rsid w:val="00102137"/>
    <w:rsid w:val="00102277"/>
    <w:rsid w:val="001023D2"/>
    <w:rsid w:val="001029B3"/>
    <w:rsid w:val="00103124"/>
    <w:rsid w:val="00103219"/>
    <w:rsid w:val="00103781"/>
    <w:rsid w:val="001037E7"/>
    <w:rsid w:val="00103B0F"/>
    <w:rsid w:val="00103D91"/>
    <w:rsid w:val="00103DDE"/>
    <w:rsid w:val="00103E9C"/>
    <w:rsid w:val="00103FDA"/>
    <w:rsid w:val="001041C3"/>
    <w:rsid w:val="001045B8"/>
    <w:rsid w:val="00104690"/>
    <w:rsid w:val="00104A61"/>
    <w:rsid w:val="00104B40"/>
    <w:rsid w:val="00104B7C"/>
    <w:rsid w:val="00104D76"/>
    <w:rsid w:val="001052C7"/>
    <w:rsid w:val="0010545E"/>
    <w:rsid w:val="001055D1"/>
    <w:rsid w:val="0010577D"/>
    <w:rsid w:val="00105B7B"/>
    <w:rsid w:val="00105E9E"/>
    <w:rsid w:val="00105EA7"/>
    <w:rsid w:val="00106411"/>
    <w:rsid w:val="00106487"/>
    <w:rsid w:val="00106571"/>
    <w:rsid w:val="00106996"/>
    <w:rsid w:val="00106A7A"/>
    <w:rsid w:val="00106BDB"/>
    <w:rsid w:val="00106FE6"/>
    <w:rsid w:val="001076F2"/>
    <w:rsid w:val="0010784E"/>
    <w:rsid w:val="00107891"/>
    <w:rsid w:val="00107B6B"/>
    <w:rsid w:val="00107DB5"/>
    <w:rsid w:val="00110417"/>
    <w:rsid w:val="0011065F"/>
    <w:rsid w:val="001106DE"/>
    <w:rsid w:val="00110A85"/>
    <w:rsid w:val="00110DD5"/>
    <w:rsid w:val="001111C7"/>
    <w:rsid w:val="00111464"/>
    <w:rsid w:val="00111669"/>
    <w:rsid w:val="0011176F"/>
    <w:rsid w:val="0011180B"/>
    <w:rsid w:val="00111890"/>
    <w:rsid w:val="00111A25"/>
    <w:rsid w:val="00111B8E"/>
    <w:rsid w:val="00112228"/>
    <w:rsid w:val="00112391"/>
    <w:rsid w:val="001123D8"/>
    <w:rsid w:val="001123EB"/>
    <w:rsid w:val="0011253F"/>
    <w:rsid w:val="0011259F"/>
    <w:rsid w:val="00112B77"/>
    <w:rsid w:val="00112ED0"/>
    <w:rsid w:val="001130B0"/>
    <w:rsid w:val="00113825"/>
    <w:rsid w:val="001138CB"/>
    <w:rsid w:val="001139DE"/>
    <w:rsid w:val="00113AE3"/>
    <w:rsid w:val="00113B6D"/>
    <w:rsid w:val="00113BA3"/>
    <w:rsid w:val="00113CF8"/>
    <w:rsid w:val="00113E93"/>
    <w:rsid w:val="001142EC"/>
    <w:rsid w:val="00114417"/>
    <w:rsid w:val="0011448E"/>
    <w:rsid w:val="0011497D"/>
    <w:rsid w:val="00114AA0"/>
    <w:rsid w:val="00114BC2"/>
    <w:rsid w:val="00114D56"/>
    <w:rsid w:val="00114E6D"/>
    <w:rsid w:val="001150C1"/>
    <w:rsid w:val="00115121"/>
    <w:rsid w:val="001152C9"/>
    <w:rsid w:val="00115532"/>
    <w:rsid w:val="00115D56"/>
    <w:rsid w:val="001164CB"/>
    <w:rsid w:val="00116515"/>
    <w:rsid w:val="00116638"/>
    <w:rsid w:val="00116AAE"/>
    <w:rsid w:val="00116B1F"/>
    <w:rsid w:val="00116C6E"/>
    <w:rsid w:val="00116C78"/>
    <w:rsid w:val="00116D3D"/>
    <w:rsid w:val="00116E42"/>
    <w:rsid w:val="001170B1"/>
    <w:rsid w:val="001172B4"/>
    <w:rsid w:val="0011762E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18F5"/>
    <w:rsid w:val="00121B75"/>
    <w:rsid w:val="00121E8F"/>
    <w:rsid w:val="0012202E"/>
    <w:rsid w:val="001226A9"/>
    <w:rsid w:val="0012272E"/>
    <w:rsid w:val="00122ABB"/>
    <w:rsid w:val="00122ABF"/>
    <w:rsid w:val="00122BA3"/>
    <w:rsid w:val="00122CBE"/>
    <w:rsid w:val="00122CD7"/>
    <w:rsid w:val="00123404"/>
    <w:rsid w:val="0012340D"/>
    <w:rsid w:val="00123539"/>
    <w:rsid w:val="001235C6"/>
    <w:rsid w:val="001237A5"/>
    <w:rsid w:val="0012381E"/>
    <w:rsid w:val="00123A4A"/>
    <w:rsid w:val="00123BEB"/>
    <w:rsid w:val="00124111"/>
    <w:rsid w:val="00124426"/>
    <w:rsid w:val="001245EA"/>
    <w:rsid w:val="001245F9"/>
    <w:rsid w:val="00124781"/>
    <w:rsid w:val="00124AF0"/>
    <w:rsid w:val="00124EAC"/>
    <w:rsid w:val="001250D2"/>
    <w:rsid w:val="001251EC"/>
    <w:rsid w:val="001252BD"/>
    <w:rsid w:val="0012552A"/>
    <w:rsid w:val="0012588B"/>
    <w:rsid w:val="001258E4"/>
    <w:rsid w:val="001258EC"/>
    <w:rsid w:val="00125977"/>
    <w:rsid w:val="00125D70"/>
    <w:rsid w:val="00125E3F"/>
    <w:rsid w:val="0012643F"/>
    <w:rsid w:val="001265F2"/>
    <w:rsid w:val="0012667F"/>
    <w:rsid w:val="00126822"/>
    <w:rsid w:val="00126BF3"/>
    <w:rsid w:val="00126C22"/>
    <w:rsid w:val="00127302"/>
    <w:rsid w:val="0012734F"/>
    <w:rsid w:val="00127C8E"/>
    <w:rsid w:val="00127D1C"/>
    <w:rsid w:val="00127ED0"/>
    <w:rsid w:val="001301C0"/>
    <w:rsid w:val="00130232"/>
    <w:rsid w:val="00130244"/>
    <w:rsid w:val="00130497"/>
    <w:rsid w:val="001306C2"/>
    <w:rsid w:val="00130A08"/>
    <w:rsid w:val="00130AB5"/>
    <w:rsid w:val="00130B76"/>
    <w:rsid w:val="00130BC2"/>
    <w:rsid w:val="00130D48"/>
    <w:rsid w:val="00130EAF"/>
    <w:rsid w:val="00130F18"/>
    <w:rsid w:val="00130FA3"/>
    <w:rsid w:val="001312DB"/>
    <w:rsid w:val="00131D79"/>
    <w:rsid w:val="0013237D"/>
    <w:rsid w:val="00132DB4"/>
    <w:rsid w:val="001335FA"/>
    <w:rsid w:val="00133617"/>
    <w:rsid w:val="001336C8"/>
    <w:rsid w:val="00133D23"/>
    <w:rsid w:val="00133DC8"/>
    <w:rsid w:val="0013472D"/>
    <w:rsid w:val="00134AC5"/>
    <w:rsid w:val="00134B74"/>
    <w:rsid w:val="00134C52"/>
    <w:rsid w:val="00134D5D"/>
    <w:rsid w:val="001355F4"/>
    <w:rsid w:val="00135711"/>
    <w:rsid w:val="001357BE"/>
    <w:rsid w:val="00135BEF"/>
    <w:rsid w:val="00135EB5"/>
    <w:rsid w:val="001360A2"/>
    <w:rsid w:val="00136413"/>
    <w:rsid w:val="0013652A"/>
    <w:rsid w:val="00136B35"/>
    <w:rsid w:val="00136D89"/>
    <w:rsid w:val="00136FA4"/>
    <w:rsid w:val="00137281"/>
    <w:rsid w:val="00137314"/>
    <w:rsid w:val="00137718"/>
    <w:rsid w:val="0013777C"/>
    <w:rsid w:val="001377B5"/>
    <w:rsid w:val="001378E2"/>
    <w:rsid w:val="00137998"/>
    <w:rsid w:val="00137BBF"/>
    <w:rsid w:val="00137DC4"/>
    <w:rsid w:val="00140029"/>
    <w:rsid w:val="001401A9"/>
    <w:rsid w:val="001402A1"/>
    <w:rsid w:val="001403C9"/>
    <w:rsid w:val="001404F6"/>
    <w:rsid w:val="001406F7"/>
    <w:rsid w:val="00140B48"/>
    <w:rsid w:val="00140CD4"/>
    <w:rsid w:val="00140F1C"/>
    <w:rsid w:val="0014149C"/>
    <w:rsid w:val="001414E1"/>
    <w:rsid w:val="0014193E"/>
    <w:rsid w:val="00141AA3"/>
    <w:rsid w:val="00141DDA"/>
    <w:rsid w:val="001421B2"/>
    <w:rsid w:val="001426FE"/>
    <w:rsid w:val="00142800"/>
    <w:rsid w:val="001428D0"/>
    <w:rsid w:val="00142DB2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893"/>
    <w:rsid w:val="001449DC"/>
    <w:rsid w:val="00144B28"/>
    <w:rsid w:val="00144BFC"/>
    <w:rsid w:val="00144D11"/>
    <w:rsid w:val="0014513A"/>
    <w:rsid w:val="0014579F"/>
    <w:rsid w:val="00145B1A"/>
    <w:rsid w:val="00145D02"/>
    <w:rsid w:val="00145D74"/>
    <w:rsid w:val="00146747"/>
    <w:rsid w:val="00146803"/>
    <w:rsid w:val="00146DDD"/>
    <w:rsid w:val="00147290"/>
    <w:rsid w:val="001472A7"/>
    <w:rsid w:val="001472C5"/>
    <w:rsid w:val="0014789B"/>
    <w:rsid w:val="00147982"/>
    <w:rsid w:val="001479B7"/>
    <w:rsid w:val="00147BD9"/>
    <w:rsid w:val="00147C71"/>
    <w:rsid w:val="00147F61"/>
    <w:rsid w:val="001500CA"/>
    <w:rsid w:val="00150262"/>
    <w:rsid w:val="00150274"/>
    <w:rsid w:val="0015046E"/>
    <w:rsid w:val="00150712"/>
    <w:rsid w:val="00150826"/>
    <w:rsid w:val="001508F8"/>
    <w:rsid w:val="001509B0"/>
    <w:rsid w:val="001509D7"/>
    <w:rsid w:val="001509DC"/>
    <w:rsid w:val="00150A4D"/>
    <w:rsid w:val="00150F13"/>
    <w:rsid w:val="00151000"/>
    <w:rsid w:val="001511FB"/>
    <w:rsid w:val="001513A1"/>
    <w:rsid w:val="001515D7"/>
    <w:rsid w:val="00151656"/>
    <w:rsid w:val="001517D7"/>
    <w:rsid w:val="00151BE0"/>
    <w:rsid w:val="00151F14"/>
    <w:rsid w:val="00151F66"/>
    <w:rsid w:val="00152687"/>
    <w:rsid w:val="00152778"/>
    <w:rsid w:val="00152908"/>
    <w:rsid w:val="00152F4D"/>
    <w:rsid w:val="001531F8"/>
    <w:rsid w:val="001532AD"/>
    <w:rsid w:val="001532EE"/>
    <w:rsid w:val="001534BE"/>
    <w:rsid w:val="0015365D"/>
    <w:rsid w:val="00153B66"/>
    <w:rsid w:val="00153D31"/>
    <w:rsid w:val="00154268"/>
    <w:rsid w:val="001544BF"/>
    <w:rsid w:val="00154534"/>
    <w:rsid w:val="0015453D"/>
    <w:rsid w:val="00154642"/>
    <w:rsid w:val="00154802"/>
    <w:rsid w:val="00154AA2"/>
    <w:rsid w:val="00154C7B"/>
    <w:rsid w:val="00154EED"/>
    <w:rsid w:val="00155415"/>
    <w:rsid w:val="0015549D"/>
    <w:rsid w:val="00155536"/>
    <w:rsid w:val="00155884"/>
    <w:rsid w:val="0015596F"/>
    <w:rsid w:val="00155C0B"/>
    <w:rsid w:val="001560CC"/>
    <w:rsid w:val="001567A0"/>
    <w:rsid w:val="00156B95"/>
    <w:rsid w:val="00156EE6"/>
    <w:rsid w:val="00156F58"/>
    <w:rsid w:val="00157297"/>
    <w:rsid w:val="0015750C"/>
    <w:rsid w:val="00157A8E"/>
    <w:rsid w:val="00157C3C"/>
    <w:rsid w:val="00157D23"/>
    <w:rsid w:val="00157D84"/>
    <w:rsid w:val="00157DFA"/>
    <w:rsid w:val="00157FEF"/>
    <w:rsid w:val="00160010"/>
    <w:rsid w:val="0016021F"/>
    <w:rsid w:val="00160445"/>
    <w:rsid w:val="0016063B"/>
    <w:rsid w:val="0016069E"/>
    <w:rsid w:val="001607C2"/>
    <w:rsid w:val="001608A9"/>
    <w:rsid w:val="00160984"/>
    <w:rsid w:val="00160B02"/>
    <w:rsid w:val="00160E33"/>
    <w:rsid w:val="00160F0A"/>
    <w:rsid w:val="001610F0"/>
    <w:rsid w:val="00161175"/>
    <w:rsid w:val="001612FE"/>
    <w:rsid w:val="00161404"/>
    <w:rsid w:val="00161F76"/>
    <w:rsid w:val="00162007"/>
    <w:rsid w:val="00162398"/>
    <w:rsid w:val="001625E2"/>
    <w:rsid w:val="00162790"/>
    <w:rsid w:val="00162EB4"/>
    <w:rsid w:val="0016353E"/>
    <w:rsid w:val="001637F1"/>
    <w:rsid w:val="00163933"/>
    <w:rsid w:val="00163983"/>
    <w:rsid w:val="00163A10"/>
    <w:rsid w:val="00163BAB"/>
    <w:rsid w:val="00164175"/>
    <w:rsid w:val="00164189"/>
    <w:rsid w:val="00164369"/>
    <w:rsid w:val="001647A7"/>
    <w:rsid w:val="00164952"/>
    <w:rsid w:val="00164AB7"/>
    <w:rsid w:val="00164C82"/>
    <w:rsid w:val="00164E45"/>
    <w:rsid w:val="0016513F"/>
    <w:rsid w:val="0016521B"/>
    <w:rsid w:val="0016576F"/>
    <w:rsid w:val="00165B69"/>
    <w:rsid w:val="00165C80"/>
    <w:rsid w:val="00166254"/>
    <w:rsid w:val="001664F5"/>
    <w:rsid w:val="0016657C"/>
    <w:rsid w:val="001666CF"/>
    <w:rsid w:val="00166882"/>
    <w:rsid w:val="00166B22"/>
    <w:rsid w:val="00166D3D"/>
    <w:rsid w:val="001670E4"/>
    <w:rsid w:val="0016728D"/>
    <w:rsid w:val="001673BD"/>
    <w:rsid w:val="00167ADA"/>
    <w:rsid w:val="00167B71"/>
    <w:rsid w:val="00167C89"/>
    <w:rsid w:val="00167E4B"/>
    <w:rsid w:val="00170011"/>
    <w:rsid w:val="001700A4"/>
    <w:rsid w:val="00170112"/>
    <w:rsid w:val="0017022D"/>
    <w:rsid w:val="00170882"/>
    <w:rsid w:val="00170A07"/>
    <w:rsid w:val="00170A9E"/>
    <w:rsid w:val="00170BCA"/>
    <w:rsid w:val="00170E97"/>
    <w:rsid w:val="00171033"/>
    <w:rsid w:val="001710EF"/>
    <w:rsid w:val="001712C4"/>
    <w:rsid w:val="0017157D"/>
    <w:rsid w:val="001716C9"/>
    <w:rsid w:val="0017187B"/>
    <w:rsid w:val="001719D7"/>
    <w:rsid w:val="00171AA9"/>
    <w:rsid w:val="00171BD6"/>
    <w:rsid w:val="00171F6F"/>
    <w:rsid w:val="00172296"/>
    <w:rsid w:val="00172300"/>
    <w:rsid w:val="00172358"/>
    <w:rsid w:val="00172407"/>
    <w:rsid w:val="0017247F"/>
    <w:rsid w:val="0017278B"/>
    <w:rsid w:val="001729BD"/>
    <w:rsid w:val="001729FF"/>
    <w:rsid w:val="00172B67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3E5"/>
    <w:rsid w:val="0017478B"/>
    <w:rsid w:val="0017492C"/>
    <w:rsid w:val="00174A37"/>
    <w:rsid w:val="00174FD3"/>
    <w:rsid w:val="001750A7"/>
    <w:rsid w:val="00175144"/>
    <w:rsid w:val="0017548C"/>
    <w:rsid w:val="0017549F"/>
    <w:rsid w:val="001758AB"/>
    <w:rsid w:val="00175A4C"/>
    <w:rsid w:val="00175C87"/>
    <w:rsid w:val="00175F3F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77F79"/>
    <w:rsid w:val="0018026B"/>
    <w:rsid w:val="0018048B"/>
    <w:rsid w:val="0018054A"/>
    <w:rsid w:val="00180868"/>
    <w:rsid w:val="001810D3"/>
    <w:rsid w:val="0018168A"/>
    <w:rsid w:val="001816E2"/>
    <w:rsid w:val="001817E6"/>
    <w:rsid w:val="001819A4"/>
    <w:rsid w:val="001819B4"/>
    <w:rsid w:val="00181A48"/>
    <w:rsid w:val="00181CF9"/>
    <w:rsid w:val="00181D35"/>
    <w:rsid w:val="00181EA6"/>
    <w:rsid w:val="001823E4"/>
    <w:rsid w:val="001825F5"/>
    <w:rsid w:val="0018289A"/>
    <w:rsid w:val="00182C7A"/>
    <w:rsid w:val="00182DB2"/>
    <w:rsid w:val="00183173"/>
    <w:rsid w:val="001834CC"/>
    <w:rsid w:val="0018375B"/>
    <w:rsid w:val="00183825"/>
    <w:rsid w:val="00183868"/>
    <w:rsid w:val="00183962"/>
    <w:rsid w:val="00183F9E"/>
    <w:rsid w:val="001845DA"/>
    <w:rsid w:val="00184663"/>
    <w:rsid w:val="00184876"/>
    <w:rsid w:val="00184B97"/>
    <w:rsid w:val="00184D97"/>
    <w:rsid w:val="001850CE"/>
    <w:rsid w:val="0018572E"/>
    <w:rsid w:val="00185C64"/>
    <w:rsid w:val="00185D4F"/>
    <w:rsid w:val="00185E0A"/>
    <w:rsid w:val="00185FF6"/>
    <w:rsid w:val="00186009"/>
    <w:rsid w:val="00186187"/>
    <w:rsid w:val="001864EB"/>
    <w:rsid w:val="001868AA"/>
    <w:rsid w:val="0018696C"/>
    <w:rsid w:val="00186B58"/>
    <w:rsid w:val="00186C59"/>
    <w:rsid w:val="00186D22"/>
    <w:rsid w:val="00186DB5"/>
    <w:rsid w:val="00186DB8"/>
    <w:rsid w:val="00186DDF"/>
    <w:rsid w:val="00186E85"/>
    <w:rsid w:val="001876F9"/>
    <w:rsid w:val="001877BC"/>
    <w:rsid w:val="00187906"/>
    <w:rsid w:val="00187A2D"/>
    <w:rsid w:val="001900FA"/>
    <w:rsid w:val="00190225"/>
    <w:rsid w:val="001903FA"/>
    <w:rsid w:val="001904F9"/>
    <w:rsid w:val="00190750"/>
    <w:rsid w:val="00190B6C"/>
    <w:rsid w:val="00191422"/>
    <w:rsid w:val="0019158D"/>
    <w:rsid w:val="0019198D"/>
    <w:rsid w:val="001919A4"/>
    <w:rsid w:val="00191DAE"/>
    <w:rsid w:val="00191DC6"/>
    <w:rsid w:val="00191DC7"/>
    <w:rsid w:val="0019208E"/>
    <w:rsid w:val="001925DB"/>
    <w:rsid w:val="00192A5B"/>
    <w:rsid w:val="00192EA7"/>
    <w:rsid w:val="001933B2"/>
    <w:rsid w:val="00193411"/>
    <w:rsid w:val="001937D1"/>
    <w:rsid w:val="0019382D"/>
    <w:rsid w:val="001939E1"/>
    <w:rsid w:val="00193B4B"/>
    <w:rsid w:val="00193C6F"/>
    <w:rsid w:val="001942DB"/>
    <w:rsid w:val="0019445A"/>
    <w:rsid w:val="00194617"/>
    <w:rsid w:val="0019490B"/>
    <w:rsid w:val="00194B1B"/>
    <w:rsid w:val="00194E8F"/>
    <w:rsid w:val="00194ED2"/>
    <w:rsid w:val="00194F91"/>
    <w:rsid w:val="00195058"/>
    <w:rsid w:val="0019509C"/>
    <w:rsid w:val="0019521E"/>
    <w:rsid w:val="001952B0"/>
    <w:rsid w:val="00195363"/>
    <w:rsid w:val="00195A4A"/>
    <w:rsid w:val="00195B21"/>
    <w:rsid w:val="00195C39"/>
    <w:rsid w:val="00195F0A"/>
    <w:rsid w:val="00195FF5"/>
    <w:rsid w:val="001964DA"/>
    <w:rsid w:val="00196649"/>
    <w:rsid w:val="0019665A"/>
    <w:rsid w:val="0019692A"/>
    <w:rsid w:val="00196A24"/>
    <w:rsid w:val="00196DBF"/>
    <w:rsid w:val="00196F14"/>
    <w:rsid w:val="0019703B"/>
    <w:rsid w:val="00197379"/>
    <w:rsid w:val="001975A5"/>
    <w:rsid w:val="00197636"/>
    <w:rsid w:val="00197992"/>
    <w:rsid w:val="00197BEC"/>
    <w:rsid w:val="00197DD3"/>
    <w:rsid w:val="00197E15"/>
    <w:rsid w:val="001A00B4"/>
    <w:rsid w:val="001A0396"/>
    <w:rsid w:val="001A0438"/>
    <w:rsid w:val="001A06A9"/>
    <w:rsid w:val="001A0802"/>
    <w:rsid w:val="001A0881"/>
    <w:rsid w:val="001A09AE"/>
    <w:rsid w:val="001A0D7E"/>
    <w:rsid w:val="001A0E73"/>
    <w:rsid w:val="001A0FDD"/>
    <w:rsid w:val="001A1096"/>
    <w:rsid w:val="001A1306"/>
    <w:rsid w:val="001A1552"/>
    <w:rsid w:val="001A17BB"/>
    <w:rsid w:val="001A1D61"/>
    <w:rsid w:val="001A1F64"/>
    <w:rsid w:val="001A2023"/>
    <w:rsid w:val="001A21DB"/>
    <w:rsid w:val="001A21F1"/>
    <w:rsid w:val="001A25EB"/>
    <w:rsid w:val="001A26D6"/>
    <w:rsid w:val="001A2719"/>
    <w:rsid w:val="001A2A36"/>
    <w:rsid w:val="001A2C73"/>
    <w:rsid w:val="001A2D48"/>
    <w:rsid w:val="001A2F02"/>
    <w:rsid w:val="001A31F1"/>
    <w:rsid w:val="001A3215"/>
    <w:rsid w:val="001A394F"/>
    <w:rsid w:val="001A39E3"/>
    <w:rsid w:val="001A3D44"/>
    <w:rsid w:val="001A3E85"/>
    <w:rsid w:val="001A4061"/>
    <w:rsid w:val="001A4151"/>
    <w:rsid w:val="001A43C4"/>
    <w:rsid w:val="001A4631"/>
    <w:rsid w:val="001A4730"/>
    <w:rsid w:val="001A486D"/>
    <w:rsid w:val="001A4E3F"/>
    <w:rsid w:val="001A4F63"/>
    <w:rsid w:val="001A5007"/>
    <w:rsid w:val="001A5577"/>
    <w:rsid w:val="001A5668"/>
    <w:rsid w:val="001A5856"/>
    <w:rsid w:val="001A5A80"/>
    <w:rsid w:val="001A5B86"/>
    <w:rsid w:val="001A5E61"/>
    <w:rsid w:val="001A5E86"/>
    <w:rsid w:val="001A5FF3"/>
    <w:rsid w:val="001A60EA"/>
    <w:rsid w:val="001A68C1"/>
    <w:rsid w:val="001A6D5B"/>
    <w:rsid w:val="001A708E"/>
    <w:rsid w:val="001A7135"/>
    <w:rsid w:val="001A72B8"/>
    <w:rsid w:val="001A739A"/>
    <w:rsid w:val="001A7539"/>
    <w:rsid w:val="001A7781"/>
    <w:rsid w:val="001A793F"/>
    <w:rsid w:val="001A7C48"/>
    <w:rsid w:val="001A7C75"/>
    <w:rsid w:val="001A7D4D"/>
    <w:rsid w:val="001A7D9F"/>
    <w:rsid w:val="001B0111"/>
    <w:rsid w:val="001B01AA"/>
    <w:rsid w:val="001B025D"/>
    <w:rsid w:val="001B03B8"/>
    <w:rsid w:val="001B058C"/>
    <w:rsid w:val="001B05CA"/>
    <w:rsid w:val="001B09BF"/>
    <w:rsid w:val="001B0E7C"/>
    <w:rsid w:val="001B1129"/>
    <w:rsid w:val="001B1685"/>
    <w:rsid w:val="001B1962"/>
    <w:rsid w:val="001B1B11"/>
    <w:rsid w:val="001B1C18"/>
    <w:rsid w:val="001B1CC0"/>
    <w:rsid w:val="001B1DB8"/>
    <w:rsid w:val="001B1E59"/>
    <w:rsid w:val="001B1E83"/>
    <w:rsid w:val="001B26B2"/>
    <w:rsid w:val="001B29E0"/>
    <w:rsid w:val="001B2AD7"/>
    <w:rsid w:val="001B2EC2"/>
    <w:rsid w:val="001B3442"/>
    <w:rsid w:val="001B3672"/>
    <w:rsid w:val="001B3C47"/>
    <w:rsid w:val="001B3CC3"/>
    <w:rsid w:val="001B3DE7"/>
    <w:rsid w:val="001B3F03"/>
    <w:rsid w:val="001B3F5C"/>
    <w:rsid w:val="001B4028"/>
    <w:rsid w:val="001B405A"/>
    <w:rsid w:val="001B4272"/>
    <w:rsid w:val="001B4477"/>
    <w:rsid w:val="001B457F"/>
    <w:rsid w:val="001B4B86"/>
    <w:rsid w:val="001B4B90"/>
    <w:rsid w:val="001B4BE3"/>
    <w:rsid w:val="001B4E43"/>
    <w:rsid w:val="001B4EE5"/>
    <w:rsid w:val="001B4FF3"/>
    <w:rsid w:val="001B5003"/>
    <w:rsid w:val="001B50D2"/>
    <w:rsid w:val="001B56D2"/>
    <w:rsid w:val="001B5793"/>
    <w:rsid w:val="001B5AC2"/>
    <w:rsid w:val="001B5EE8"/>
    <w:rsid w:val="001B5EFD"/>
    <w:rsid w:val="001B601A"/>
    <w:rsid w:val="001B624B"/>
    <w:rsid w:val="001B629C"/>
    <w:rsid w:val="001B663C"/>
    <w:rsid w:val="001B6649"/>
    <w:rsid w:val="001B6880"/>
    <w:rsid w:val="001B6943"/>
    <w:rsid w:val="001B6EFD"/>
    <w:rsid w:val="001B7411"/>
    <w:rsid w:val="001B759D"/>
    <w:rsid w:val="001B7C86"/>
    <w:rsid w:val="001C03C7"/>
    <w:rsid w:val="001C0830"/>
    <w:rsid w:val="001C0BFE"/>
    <w:rsid w:val="001C0C2B"/>
    <w:rsid w:val="001C0D9F"/>
    <w:rsid w:val="001C0F8A"/>
    <w:rsid w:val="001C1740"/>
    <w:rsid w:val="001C1D09"/>
    <w:rsid w:val="001C20A9"/>
    <w:rsid w:val="001C214E"/>
    <w:rsid w:val="001C21FE"/>
    <w:rsid w:val="001C22DD"/>
    <w:rsid w:val="001C2692"/>
    <w:rsid w:val="001C26A0"/>
    <w:rsid w:val="001C2D72"/>
    <w:rsid w:val="001C2DD4"/>
    <w:rsid w:val="001C2F9E"/>
    <w:rsid w:val="001C313C"/>
    <w:rsid w:val="001C3174"/>
    <w:rsid w:val="001C33DE"/>
    <w:rsid w:val="001C3639"/>
    <w:rsid w:val="001C36E4"/>
    <w:rsid w:val="001C3BAB"/>
    <w:rsid w:val="001C3D4C"/>
    <w:rsid w:val="001C3DE8"/>
    <w:rsid w:val="001C410D"/>
    <w:rsid w:val="001C4527"/>
    <w:rsid w:val="001C45C6"/>
    <w:rsid w:val="001C4811"/>
    <w:rsid w:val="001C4A18"/>
    <w:rsid w:val="001C51DE"/>
    <w:rsid w:val="001C5264"/>
    <w:rsid w:val="001C5423"/>
    <w:rsid w:val="001C54E2"/>
    <w:rsid w:val="001C550E"/>
    <w:rsid w:val="001C56A3"/>
    <w:rsid w:val="001C57D5"/>
    <w:rsid w:val="001C5F23"/>
    <w:rsid w:val="001C61E8"/>
    <w:rsid w:val="001C6E14"/>
    <w:rsid w:val="001C6EE6"/>
    <w:rsid w:val="001C7020"/>
    <w:rsid w:val="001C715B"/>
    <w:rsid w:val="001C732E"/>
    <w:rsid w:val="001C7712"/>
    <w:rsid w:val="001C7AF1"/>
    <w:rsid w:val="001C7B8E"/>
    <w:rsid w:val="001C7CD8"/>
    <w:rsid w:val="001C7E41"/>
    <w:rsid w:val="001C7E96"/>
    <w:rsid w:val="001D01BA"/>
    <w:rsid w:val="001D04D9"/>
    <w:rsid w:val="001D0986"/>
    <w:rsid w:val="001D0F2C"/>
    <w:rsid w:val="001D11A2"/>
    <w:rsid w:val="001D13FB"/>
    <w:rsid w:val="001D14A5"/>
    <w:rsid w:val="001D157D"/>
    <w:rsid w:val="001D16A4"/>
    <w:rsid w:val="001D16D9"/>
    <w:rsid w:val="001D172B"/>
    <w:rsid w:val="001D18A8"/>
    <w:rsid w:val="001D1A18"/>
    <w:rsid w:val="001D1A6B"/>
    <w:rsid w:val="001D1AD0"/>
    <w:rsid w:val="001D1DE8"/>
    <w:rsid w:val="001D2050"/>
    <w:rsid w:val="001D2146"/>
    <w:rsid w:val="001D22B3"/>
    <w:rsid w:val="001D2331"/>
    <w:rsid w:val="001D24A9"/>
    <w:rsid w:val="001D2733"/>
    <w:rsid w:val="001D2737"/>
    <w:rsid w:val="001D27D2"/>
    <w:rsid w:val="001D2928"/>
    <w:rsid w:val="001D2C92"/>
    <w:rsid w:val="001D2CDB"/>
    <w:rsid w:val="001D2D13"/>
    <w:rsid w:val="001D302C"/>
    <w:rsid w:val="001D305B"/>
    <w:rsid w:val="001D305E"/>
    <w:rsid w:val="001D30C1"/>
    <w:rsid w:val="001D31B3"/>
    <w:rsid w:val="001D31C5"/>
    <w:rsid w:val="001D3286"/>
    <w:rsid w:val="001D3328"/>
    <w:rsid w:val="001D332C"/>
    <w:rsid w:val="001D3573"/>
    <w:rsid w:val="001D35BC"/>
    <w:rsid w:val="001D36A4"/>
    <w:rsid w:val="001D38E8"/>
    <w:rsid w:val="001D3A50"/>
    <w:rsid w:val="001D3B33"/>
    <w:rsid w:val="001D3D25"/>
    <w:rsid w:val="001D3D2D"/>
    <w:rsid w:val="001D3DE5"/>
    <w:rsid w:val="001D4229"/>
    <w:rsid w:val="001D4338"/>
    <w:rsid w:val="001D450F"/>
    <w:rsid w:val="001D4834"/>
    <w:rsid w:val="001D4D89"/>
    <w:rsid w:val="001D4DAC"/>
    <w:rsid w:val="001D4E0B"/>
    <w:rsid w:val="001D4EEC"/>
    <w:rsid w:val="001D4F9A"/>
    <w:rsid w:val="001D5156"/>
    <w:rsid w:val="001D560C"/>
    <w:rsid w:val="001D563F"/>
    <w:rsid w:val="001D586B"/>
    <w:rsid w:val="001D5A00"/>
    <w:rsid w:val="001D5C75"/>
    <w:rsid w:val="001D5E7A"/>
    <w:rsid w:val="001D6014"/>
    <w:rsid w:val="001D63AB"/>
    <w:rsid w:val="001D673D"/>
    <w:rsid w:val="001D698D"/>
    <w:rsid w:val="001D6A62"/>
    <w:rsid w:val="001D6A86"/>
    <w:rsid w:val="001D6C5C"/>
    <w:rsid w:val="001D6E7B"/>
    <w:rsid w:val="001D6E9F"/>
    <w:rsid w:val="001D6F35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80"/>
    <w:rsid w:val="001E0CF4"/>
    <w:rsid w:val="001E0DE1"/>
    <w:rsid w:val="001E13CC"/>
    <w:rsid w:val="001E183E"/>
    <w:rsid w:val="001E1A7C"/>
    <w:rsid w:val="001E2CE2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4D61"/>
    <w:rsid w:val="001E4DD5"/>
    <w:rsid w:val="001E4EBF"/>
    <w:rsid w:val="001E4FFE"/>
    <w:rsid w:val="001E51CE"/>
    <w:rsid w:val="001E5421"/>
    <w:rsid w:val="001E5615"/>
    <w:rsid w:val="001E62A5"/>
    <w:rsid w:val="001E62B5"/>
    <w:rsid w:val="001E6375"/>
    <w:rsid w:val="001E63E8"/>
    <w:rsid w:val="001E6535"/>
    <w:rsid w:val="001E668B"/>
    <w:rsid w:val="001E6902"/>
    <w:rsid w:val="001E6A2E"/>
    <w:rsid w:val="001E6A3B"/>
    <w:rsid w:val="001E6AF1"/>
    <w:rsid w:val="001E6C4A"/>
    <w:rsid w:val="001E6E30"/>
    <w:rsid w:val="001E6F13"/>
    <w:rsid w:val="001E7136"/>
    <w:rsid w:val="001E740F"/>
    <w:rsid w:val="001E7754"/>
    <w:rsid w:val="001E788B"/>
    <w:rsid w:val="001E79F9"/>
    <w:rsid w:val="001E7B46"/>
    <w:rsid w:val="001E7F31"/>
    <w:rsid w:val="001E7F66"/>
    <w:rsid w:val="001F03EA"/>
    <w:rsid w:val="001F0402"/>
    <w:rsid w:val="001F0420"/>
    <w:rsid w:val="001F067D"/>
    <w:rsid w:val="001F07B9"/>
    <w:rsid w:val="001F08F9"/>
    <w:rsid w:val="001F0976"/>
    <w:rsid w:val="001F0B42"/>
    <w:rsid w:val="001F0E9A"/>
    <w:rsid w:val="001F0EBE"/>
    <w:rsid w:val="001F0FA9"/>
    <w:rsid w:val="001F1026"/>
    <w:rsid w:val="001F1102"/>
    <w:rsid w:val="001F1129"/>
    <w:rsid w:val="001F1223"/>
    <w:rsid w:val="001F1244"/>
    <w:rsid w:val="001F131D"/>
    <w:rsid w:val="001F1508"/>
    <w:rsid w:val="001F1AD9"/>
    <w:rsid w:val="001F1C8D"/>
    <w:rsid w:val="001F1F3C"/>
    <w:rsid w:val="001F1F41"/>
    <w:rsid w:val="001F25C0"/>
    <w:rsid w:val="001F2642"/>
    <w:rsid w:val="001F2A74"/>
    <w:rsid w:val="001F2DD6"/>
    <w:rsid w:val="001F2E46"/>
    <w:rsid w:val="001F3043"/>
    <w:rsid w:val="001F3166"/>
    <w:rsid w:val="001F3766"/>
    <w:rsid w:val="001F38C7"/>
    <w:rsid w:val="001F3B54"/>
    <w:rsid w:val="001F3EA5"/>
    <w:rsid w:val="001F3FA0"/>
    <w:rsid w:val="001F416C"/>
    <w:rsid w:val="001F435F"/>
    <w:rsid w:val="001F441D"/>
    <w:rsid w:val="001F444B"/>
    <w:rsid w:val="001F4989"/>
    <w:rsid w:val="001F4BF1"/>
    <w:rsid w:val="001F537C"/>
    <w:rsid w:val="001F53A2"/>
    <w:rsid w:val="001F563A"/>
    <w:rsid w:val="001F5792"/>
    <w:rsid w:val="001F5BE8"/>
    <w:rsid w:val="001F5D8F"/>
    <w:rsid w:val="001F5E07"/>
    <w:rsid w:val="001F6463"/>
    <w:rsid w:val="001F662F"/>
    <w:rsid w:val="001F6A48"/>
    <w:rsid w:val="001F6D8A"/>
    <w:rsid w:val="001F6E6C"/>
    <w:rsid w:val="001F7278"/>
    <w:rsid w:val="001F7335"/>
    <w:rsid w:val="001F7451"/>
    <w:rsid w:val="001F753B"/>
    <w:rsid w:val="001F7849"/>
    <w:rsid w:val="001F7AE8"/>
    <w:rsid w:val="001F7BEB"/>
    <w:rsid w:val="002000AD"/>
    <w:rsid w:val="00200452"/>
    <w:rsid w:val="002005F0"/>
    <w:rsid w:val="00200968"/>
    <w:rsid w:val="00200D87"/>
    <w:rsid w:val="00200DAA"/>
    <w:rsid w:val="00201138"/>
    <w:rsid w:val="00201538"/>
    <w:rsid w:val="00201637"/>
    <w:rsid w:val="002018F3"/>
    <w:rsid w:val="00201A5B"/>
    <w:rsid w:val="00201BED"/>
    <w:rsid w:val="00201D97"/>
    <w:rsid w:val="002023F6"/>
    <w:rsid w:val="002024D0"/>
    <w:rsid w:val="0020254A"/>
    <w:rsid w:val="00202756"/>
    <w:rsid w:val="00202871"/>
    <w:rsid w:val="002034BA"/>
    <w:rsid w:val="002035D9"/>
    <w:rsid w:val="00203A25"/>
    <w:rsid w:val="00203B70"/>
    <w:rsid w:val="0020438B"/>
    <w:rsid w:val="0020449C"/>
    <w:rsid w:val="0020463F"/>
    <w:rsid w:val="00204BC5"/>
    <w:rsid w:val="00204EE6"/>
    <w:rsid w:val="00204EFA"/>
    <w:rsid w:val="00204F67"/>
    <w:rsid w:val="00205235"/>
    <w:rsid w:val="002055DE"/>
    <w:rsid w:val="002058B7"/>
    <w:rsid w:val="00205B3B"/>
    <w:rsid w:val="00205D24"/>
    <w:rsid w:val="00205EA7"/>
    <w:rsid w:val="002065A6"/>
    <w:rsid w:val="002066CA"/>
    <w:rsid w:val="00206775"/>
    <w:rsid w:val="00206CA8"/>
    <w:rsid w:val="002102D3"/>
    <w:rsid w:val="002108A3"/>
    <w:rsid w:val="0021092B"/>
    <w:rsid w:val="00210A85"/>
    <w:rsid w:val="00210B22"/>
    <w:rsid w:val="00210EC9"/>
    <w:rsid w:val="00211087"/>
    <w:rsid w:val="0021130D"/>
    <w:rsid w:val="002114FE"/>
    <w:rsid w:val="00211670"/>
    <w:rsid w:val="002116E1"/>
    <w:rsid w:val="002119C2"/>
    <w:rsid w:val="00211DFA"/>
    <w:rsid w:val="002120A5"/>
    <w:rsid w:val="002122B6"/>
    <w:rsid w:val="002124F9"/>
    <w:rsid w:val="00212AF6"/>
    <w:rsid w:val="00212CA8"/>
    <w:rsid w:val="00212D35"/>
    <w:rsid w:val="00212F2D"/>
    <w:rsid w:val="0021301D"/>
    <w:rsid w:val="00213070"/>
    <w:rsid w:val="00213083"/>
    <w:rsid w:val="002137AC"/>
    <w:rsid w:val="002138F9"/>
    <w:rsid w:val="00213928"/>
    <w:rsid w:val="00213C9B"/>
    <w:rsid w:val="00213E73"/>
    <w:rsid w:val="00213ECD"/>
    <w:rsid w:val="00213FD9"/>
    <w:rsid w:val="00214175"/>
    <w:rsid w:val="00214455"/>
    <w:rsid w:val="002146E0"/>
    <w:rsid w:val="00214AC2"/>
    <w:rsid w:val="00214BC7"/>
    <w:rsid w:val="00214D58"/>
    <w:rsid w:val="00214DAB"/>
    <w:rsid w:val="00214E08"/>
    <w:rsid w:val="00215E83"/>
    <w:rsid w:val="00216045"/>
    <w:rsid w:val="002161F0"/>
    <w:rsid w:val="00216504"/>
    <w:rsid w:val="00216863"/>
    <w:rsid w:val="00216A9B"/>
    <w:rsid w:val="00216AA8"/>
    <w:rsid w:val="00216E22"/>
    <w:rsid w:val="00216EC3"/>
    <w:rsid w:val="00216EC5"/>
    <w:rsid w:val="00217493"/>
    <w:rsid w:val="00217877"/>
    <w:rsid w:val="002178DE"/>
    <w:rsid w:val="00217AA0"/>
    <w:rsid w:val="00217B31"/>
    <w:rsid w:val="00217C53"/>
    <w:rsid w:val="00217F89"/>
    <w:rsid w:val="00217FAF"/>
    <w:rsid w:val="002207E9"/>
    <w:rsid w:val="0022092E"/>
    <w:rsid w:val="00220AEC"/>
    <w:rsid w:val="00220C77"/>
    <w:rsid w:val="00221198"/>
    <w:rsid w:val="00221340"/>
    <w:rsid w:val="00221B64"/>
    <w:rsid w:val="00221DE6"/>
    <w:rsid w:val="00221F6C"/>
    <w:rsid w:val="00222073"/>
    <w:rsid w:val="002221D2"/>
    <w:rsid w:val="002222AB"/>
    <w:rsid w:val="0022249E"/>
    <w:rsid w:val="0022289A"/>
    <w:rsid w:val="00222B01"/>
    <w:rsid w:val="00222C5D"/>
    <w:rsid w:val="00222DEA"/>
    <w:rsid w:val="002230C0"/>
    <w:rsid w:val="00223200"/>
    <w:rsid w:val="0022325A"/>
    <w:rsid w:val="00223479"/>
    <w:rsid w:val="0022370B"/>
    <w:rsid w:val="002243DE"/>
    <w:rsid w:val="00224694"/>
    <w:rsid w:val="002248AF"/>
    <w:rsid w:val="00224AB8"/>
    <w:rsid w:val="00224C38"/>
    <w:rsid w:val="00224DCC"/>
    <w:rsid w:val="00224DD4"/>
    <w:rsid w:val="00224ECA"/>
    <w:rsid w:val="00224F55"/>
    <w:rsid w:val="00224F6E"/>
    <w:rsid w:val="0022501E"/>
    <w:rsid w:val="00225178"/>
    <w:rsid w:val="00225506"/>
    <w:rsid w:val="0022552D"/>
    <w:rsid w:val="00225B9F"/>
    <w:rsid w:val="00225C29"/>
    <w:rsid w:val="002260BC"/>
    <w:rsid w:val="00226146"/>
    <w:rsid w:val="00226552"/>
    <w:rsid w:val="0022674D"/>
    <w:rsid w:val="0022675B"/>
    <w:rsid w:val="00226A09"/>
    <w:rsid w:val="00226A52"/>
    <w:rsid w:val="00226F84"/>
    <w:rsid w:val="002272C8"/>
    <w:rsid w:val="002272EC"/>
    <w:rsid w:val="00227555"/>
    <w:rsid w:val="00227650"/>
    <w:rsid w:val="00227857"/>
    <w:rsid w:val="0022785A"/>
    <w:rsid w:val="00227B88"/>
    <w:rsid w:val="00227C52"/>
    <w:rsid w:val="00227E55"/>
    <w:rsid w:val="00227F4E"/>
    <w:rsid w:val="00227FBB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25F"/>
    <w:rsid w:val="002312C7"/>
    <w:rsid w:val="0023139B"/>
    <w:rsid w:val="0023170D"/>
    <w:rsid w:val="00231AFD"/>
    <w:rsid w:val="00231F5B"/>
    <w:rsid w:val="002322E4"/>
    <w:rsid w:val="0023237A"/>
    <w:rsid w:val="002324CA"/>
    <w:rsid w:val="002328BB"/>
    <w:rsid w:val="002328DB"/>
    <w:rsid w:val="00232F32"/>
    <w:rsid w:val="0023303F"/>
    <w:rsid w:val="0023325A"/>
    <w:rsid w:val="002332D5"/>
    <w:rsid w:val="002332F8"/>
    <w:rsid w:val="00233474"/>
    <w:rsid w:val="002339F8"/>
    <w:rsid w:val="00233D6C"/>
    <w:rsid w:val="00233F7C"/>
    <w:rsid w:val="00233FE5"/>
    <w:rsid w:val="00234068"/>
    <w:rsid w:val="0023438D"/>
    <w:rsid w:val="002343C5"/>
    <w:rsid w:val="0023442B"/>
    <w:rsid w:val="00234491"/>
    <w:rsid w:val="0023452D"/>
    <w:rsid w:val="002346A2"/>
    <w:rsid w:val="00234758"/>
    <w:rsid w:val="00234A78"/>
    <w:rsid w:val="00234F75"/>
    <w:rsid w:val="002353BA"/>
    <w:rsid w:val="00235430"/>
    <w:rsid w:val="00235548"/>
    <w:rsid w:val="002355E2"/>
    <w:rsid w:val="002356D2"/>
    <w:rsid w:val="00235957"/>
    <w:rsid w:val="0023599F"/>
    <w:rsid w:val="00235BFE"/>
    <w:rsid w:val="00235D73"/>
    <w:rsid w:val="00236202"/>
    <w:rsid w:val="002364DE"/>
    <w:rsid w:val="002365DA"/>
    <w:rsid w:val="0023699F"/>
    <w:rsid w:val="002369DB"/>
    <w:rsid w:val="002369F8"/>
    <w:rsid w:val="002369FB"/>
    <w:rsid w:val="00236A8E"/>
    <w:rsid w:val="00236FA8"/>
    <w:rsid w:val="0023711F"/>
    <w:rsid w:val="0023740E"/>
    <w:rsid w:val="002374BE"/>
    <w:rsid w:val="002374EA"/>
    <w:rsid w:val="002376FD"/>
    <w:rsid w:val="002377A2"/>
    <w:rsid w:val="00237924"/>
    <w:rsid w:val="00237BF5"/>
    <w:rsid w:val="00237C02"/>
    <w:rsid w:val="00237C9A"/>
    <w:rsid w:val="00237D4C"/>
    <w:rsid w:val="00237D65"/>
    <w:rsid w:val="0024008A"/>
    <w:rsid w:val="002400CA"/>
    <w:rsid w:val="002401D5"/>
    <w:rsid w:val="002406AB"/>
    <w:rsid w:val="00240AB6"/>
    <w:rsid w:val="00241265"/>
    <w:rsid w:val="00241364"/>
    <w:rsid w:val="00241A74"/>
    <w:rsid w:val="00241AEE"/>
    <w:rsid w:val="00241EE5"/>
    <w:rsid w:val="0024212E"/>
    <w:rsid w:val="0024235C"/>
    <w:rsid w:val="0024264C"/>
    <w:rsid w:val="0024287C"/>
    <w:rsid w:val="00242B4F"/>
    <w:rsid w:val="00242C17"/>
    <w:rsid w:val="00242D0E"/>
    <w:rsid w:val="00242DAF"/>
    <w:rsid w:val="00242DF3"/>
    <w:rsid w:val="00243130"/>
    <w:rsid w:val="0024332E"/>
    <w:rsid w:val="00243436"/>
    <w:rsid w:val="00243955"/>
    <w:rsid w:val="00243F09"/>
    <w:rsid w:val="002441C4"/>
    <w:rsid w:val="00244801"/>
    <w:rsid w:val="00244871"/>
    <w:rsid w:val="00244F1A"/>
    <w:rsid w:val="00245017"/>
    <w:rsid w:val="00245203"/>
    <w:rsid w:val="00245571"/>
    <w:rsid w:val="00245751"/>
    <w:rsid w:val="00245AF9"/>
    <w:rsid w:val="00245B3F"/>
    <w:rsid w:val="0024609A"/>
    <w:rsid w:val="002462D0"/>
    <w:rsid w:val="002462DD"/>
    <w:rsid w:val="00246378"/>
    <w:rsid w:val="00246510"/>
    <w:rsid w:val="002465FB"/>
    <w:rsid w:val="002466B0"/>
    <w:rsid w:val="002467D9"/>
    <w:rsid w:val="00246AC5"/>
    <w:rsid w:val="00246DD3"/>
    <w:rsid w:val="00246E0A"/>
    <w:rsid w:val="00246EAA"/>
    <w:rsid w:val="00246F68"/>
    <w:rsid w:val="002470E7"/>
    <w:rsid w:val="00247175"/>
    <w:rsid w:val="002472AF"/>
    <w:rsid w:val="00247E58"/>
    <w:rsid w:val="00247F9C"/>
    <w:rsid w:val="002500C2"/>
    <w:rsid w:val="002503F8"/>
    <w:rsid w:val="002504DA"/>
    <w:rsid w:val="0025050F"/>
    <w:rsid w:val="0025074C"/>
    <w:rsid w:val="002509E9"/>
    <w:rsid w:val="00250D82"/>
    <w:rsid w:val="00250DD7"/>
    <w:rsid w:val="00250ED5"/>
    <w:rsid w:val="0025207F"/>
    <w:rsid w:val="002520DA"/>
    <w:rsid w:val="002521E8"/>
    <w:rsid w:val="002521FB"/>
    <w:rsid w:val="0025260D"/>
    <w:rsid w:val="00252621"/>
    <w:rsid w:val="0025264B"/>
    <w:rsid w:val="00252681"/>
    <w:rsid w:val="00252AB5"/>
    <w:rsid w:val="00252C75"/>
    <w:rsid w:val="0025313D"/>
    <w:rsid w:val="00253406"/>
    <w:rsid w:val="002535C3"/>
    <w:rsid w:val="002535DB"/>
    <w:rsid w:val="0025380B"/>
    <w:rsid w:val="00253CB0"/>
    <w:rsid w:val="00253DE7"/>
    <w:rsid w:val="00253EC0"/>
    <w:rsid w:val="00253FDA"/>
    <w:rsid w:val="0025404F"/>
    <w:rsid w:val="00254270"/>
    <w:rsid w:val="0025475C"/>
    <w:rsid w:val="0025486E"/>
    <w:rsid w:val="00254873"/>
    <w:rsid w:val="00254B19"/>
    <w:rsid w:val="00254B97"/>
    <w:rsid w:val="00254EC6"/>
    <w:rsid w:val="0025509A"/>
    <w:rsid w:val="002551CB"/>
    <w:rsid w:val="002553BF"/>
    <w:rsid w:val="002554CC"/>
    <w:rsid w:val="0025590A"/>
    <w:rsid w:val="002559D2"/>
    <w:rsid w:val="00255A31"/>
    <w:rsid w:val="00255ADF"/>
    <w:rsid w:val="00255E1D"/>
    <w:rsid w:val="002560E1"/>
    <w:rsid w:val="00256187"/>
    <w:rsid w:val="002561B4"/>
    <w:rsid w:val="0025628C"/>
    <w:rsid w:val="00256945"/>
    <w:rsid w:val="002569A0"/>
    <w:rsid w:val="00256C75"/>
    <w:rsid w:val="00256F55"/>
    <w:rsid w:val="00256FD2"/>
    <w:rsid w:val="0025703C"/>
    <w:rsid w:val="00257155"/>
    <w:rsid w:val="002574B7"/>
    <w:rsid w:val="002574D7"/>
    <w:rsid w:val="00257688"/>
    <w:rsid w:val="00257717"/>
    <w:rsid w:val="002579CB"/>
    <w:rsid w:val="00257C31"/>
    <w:rsid w:val="002601A3"/>
    <w:rsid w:val="00260203"/>
    <w:rsid w:val="00260406"/>
    <w:rsid w:val="002604E5"/>
    <w:rsid w:val="00260662"/>
    <w:rsid w:val="002606C3"/>
    <w:rsid w:val="002609DD"/>
    <w:rsid w:val="00260AF0"/>
    <w:rsid w:val="00260D9F"/>
    <w:rsid w:val="002612E1"/>
    <w:rsid w:val="00261621"/>
    <w:rsid w:val="00261A9F"/>
    <w:rsid w:val="00261B7D"/>
    <w:rsid w:val="00261BBD"/>
    <w:rsid w:val="00261D61"/>
    <w:rsid w:val="00261D83"/>
    <w:rsid w:val="00261DA5"/>
    <w:rsid w:val="00261F00"/>
    <w:rsid w:val="0026208C"/>
    <w:rsid w:val="0026226D"/>
    <w:rsid w:val="002623BD"/>
    <w:rsid w:val="00262C3B"/>
    <w:rsid w:val="00262C9A"/>
    <w:rsid w:val="00262EDB"/>
    <w:rsid w:val="002633FE"/>
    <w:rsid w:val="002637A6"/>
    <w:rsid w:val="00263C5F"/>
    <w:rsid w:val="00263E12"/>
    <w:rsid w:val="0026417D"/>
    <w:rsid w:val="00264457"/>
    <w:rsid w:val="0026469F"/>
    <w:rsid w:val="00264C92"/>
    <w:rsid w:val="00264E6A"/>
    <w:rsid w:val="00264FC1"/>
    <w:rsid w:val="002650FD"/>
    <w:rsid w:val="002653E9"/>
    <w:rsid w:val="0026559C"/>
    <w:rsid w:val="002658DC"/>
    <w:rsid w:val="00265A91"/>
    <w:rsid w:val="0026614B"/>
    <w:rsid w:val="0026623C"/>
    <w:rsid w:val="002663CE"/>
    <w:rsid w:val="002664D2"/>
    <w:rsid w:val="002665E3"/>
    <w:rsid w:val="00266698"/>
    <w:rsid w:val="00266746"/>
    <w:rsid w:val="00266757"/>
    <w:rsid w:val="002667E3"/>
    <w:rsid w:val="00266A3B"/>
    <w:rsid w:val="00266CEA"/>
    <w:rsid w:val="0026702B"/>
    <w:rsid w:val="00267062"/>
    <w:rsid w:val="00267216"/>
    <w:rsid w:val="00267367"/>
    <w:rsid w:val="0026736C"/>
    <w:rsid w:val="0026745D"/>
    <w:rsid w:val="00267666"/>
    <w:rsid w:val="00267AB6"/>
    <w:rsid w:val="002709CD"/>
    <w:rsid w:val="00270C94"/>
    <w:rsid w:val="00270D9C"/>
    <w:rsid w:val="00270DA6"/>
    <w:rsid w:val="00270DCF"/>
    <w:rsid w:val="00270E54"/>
    <w:rsid w:val="00270EBF"/>
    <w:rsid w:val="00270EDD"/>
    <w:rsid w:val="00271173"/>
    <w:rsid w:val="00271259"/>
    <w:rsid w:val="00271309"/>
    <w:rsid w:val="0027144C"/>
    <w:rsid w:val="00271943"/>
    <w:rsid w:val="002719C1"/>
    <w:rsid w:val="00271E6A"/>
    <w:rsid w:val="00272116"/>
    <w:rsid w:val="00272141"/>
    <w:rsid w:val="002721D5"/>
    <w:rsid w:val="00272475"/>
    <w:rsid w:val="00272CD5"/>
    <w:rsid w:val="00272DA1"/>
    <w:rsid w:val="00273344"/>
    <w:rsid w:val="0027341D"/>
    <w:rsid w:val="00273A2A"/>
    <w:rsid w:val="00273BE5"/>
    <w:rsid w:val="00273C71"/>
    <w:rsid w:val="00273F6A"/>
    <w:rsid w:val="0027440C"/>
    <w:rsid w:val="0027447E"/>
    <w:rsid w:val="00274539"/>
    <w:rsid w:val="00274624"/>
    <w:rsid w:val="002746BD"/>
    <w:rsid w:val="00274889"/>
    <w:rsid w:val="00274999"/>
    <w:rsid w:val="00274AD6"/>
    <w:rsid w:val="00274DB3"/>
    <w:rsid w:val="00274E35"/>
    <w:rsid w:val="002753F6"/>
    <w:rsid w:val="00275484"/>
    <w:rsid w:val="002754EC"/>
    <w:rsid w:val="002755F1"/>
    <w:rsid w:val="0027586E"/>
    <w:rsid w:val="002758D3"/>
    <w:rsid w:val="00275AD9"/>
    <w:rsid w:val="00275C8B"/>
    <w:rsid w:val="00275D80"/>
    <w:rsid w:val="00275E88"/>
    <w:rsid w:val="002763A0"/>
    <w:rsid w:val="002764AE"/>
    <w:rsid w:val="00276773"/>
    <w:rsid w:val="0027699D"/>
    <w:rsid w:val="00276B2A"/>
    <w:rsid w:val="00276D71"/>
    <w:rsid w:val="00276F6F"/>
    <w:rsid w:val="0027704D"/>
    <w:rsid w:val="00277E1F"/>
    <w:rsid w:val="002802EF"/>
    <w:rsid w:val="00280305"/>
    <w:rsid w:val="00280500"/>
    <w:rsid w:val="002806F1"/>
    <w:rsid w:val="0028078C"/>
    <w:rsid w:val="00280A09"/>
    <w:rsid w:val="00280C97"/>
    <w:rsid w:val="002812CA"/>
    <w:rsid w:val="00281457"/>
    <w:rsid w:val="00281774"/>
    <w:rsid w:val="00281978"/>
    <w:rsid w:val="00281BA3"/>
    <w:rsid w:val="00281C24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496"/>
    <w:rsid w:val="0028384A"/>
    <w:rsid w:val="00283912"/>
    <w:rsid w:val="00283C9C"/>
    <w:rsid w:val="00283D54"/>
    <w:rsid w:val="00283D7C"/>
    <w:rsid w:val="002844BE"/>
    <w:rsid w:val="0028462D"/>
    <w:rsid w:val="002846E1"/>
    <w:rsid w:val="00284CC9"/>
    <w:rsid w:val="00284D7B"/>
    <w:rsid w:val="00285139"/>
    <w:rsid w:val="00285160"/>
    <w:rsid w:val="00285547"/>
    <w:rsid w:val="00286259"/>
    <w:rsid w:val="00286459"/>
    <w:rsid w:val="00286781"/>
    <w:rsid w:val="00286958"/>
    <w:rsid w:val="00286B5C"/>
    <w:rsid w:val="00286B6B"/>
    <w:rsid w:val="00286F3F"/>
    <w:rsid w:val="0028710F"/>
    <w:rsid w:val="002872CF"/>
    <w:rsid w:val="00287916"/>
    <w:rsid w:val="00287B06"/>
    <w:rsid w:val="00287CCA"/>
    <w:rsid w:val="00287D56"/>
    <w:rsid w:val="00287E4C"/>
    <w:rsid w:val="00290097"/>
    <w:rsid w:val="002905DB"/>
    <w:rsid w:val="00290D56"/>
    <w:rsid w:val="0029134B"/>
    <w:rsid w:val="00291652"/>
    <w:rsid w:val="00291715"/>
    <w:rsid w:val="002918BD"/>
    <w:rsid w:val="00291908"/>
    <w:rsid w:val="0029256D"/>
    <w:rsid w:val="002925A5"/>
    <w:rsid w:val="00292A8E"/>
    <w:rsid w:val="00293143"/>
    <w:rsid w:val="002935D0"/>
    <w:rsid w:val="002936D5"/>
    <w:rsid w:val="00293727"/>
    <w:rsid w:val="002937E8"/>
    <w:rsid w:val="00293B6B"/>
    <w:rsid w:val="00293DFE"/>
    <w:rsid w:val="00293E29"/>
    <w:rsid w:val="00294108"/>
    <w:rsid w:val="002944A2"/>
    <w:rsid w:val="00294A11"/>
    <w:rsid w:val="00294B6A"/>
    <w:rsid w:val="00294E25"/>
    <w:rsid w:val="00294EBD"/>
    <w:rsid w:val="00294F1F"/>
    <w:rsid w:val="0029518C"/>
    <w:rsid w:val="002951A3"/>
    <w:rsid w:val="00295213"/>
    <w:rsid w:val="00295431"/>
    <w:rsid w:val="0029545A"/>
    <w:rsid w:val="00295B35"/>
    <w:rsid w:val="00295EFB"/>
    <w:rsid w:val="0029637F"/>
    <w:rsid w:val="002963BA"/>
    <w:rsid w:val="00296687"/>
    <w:rsid w:val="002969F5"/>
    <w:rsid w:val="00296BAB"/>
    <w:rsid w:val="00296C9B"/>
    <w:rsid w:val="00296D00"/>
    <w:rsid w:val="00296D67"/>
    <w:rsid w:val="00296E29"/>
    <w:rsid w:val="00296FD0"/>
    <w:rsid w:val="0029731E"/>
    <w:rsid w:val="00297972"/>
    <w:rsid w:val="00297E09"/>
    <w:rsid w:val="00297E80"/>
    <w:rsid w:val="00297F8C"/>
    <w:rsid w:val="002A00B9"/>
    <w:rsid w:val="002A016A"/>
    <w:rsid w:val="002A0266"/>
    <w:rsid w:val="002A0365"/>
    <w:rsid w:val="002A03C4"/>
    <w:rsid w:val="002A0751"/>
    <w:rsid w:val="002A0A93"/>
    <w:rsid w:val="002A0AF2"/>
    <w:rsid w:val="002A0B31"/>
    <w:rsid w:val="002A0B6E"/>
    <w:rsid w:val="002A0C78"/>
    <w:rsid w:val="002A0DE7"/>
    <w:rsid w:val="002A1169"/>
    <w:rsid w:val="002A1272"/>
    <w:rsid w:val="002A154A"/>
    <w:rsid w:val="002A1A84"/>
    <w:rsid w:val="002A1A98"/>
    <w:rsid w:val="002A1BCB"/>
    <w:rsid w:val="002A1CB8"/>
    <w:rsid w:val="002A1CE8"/>
    <w:rsid w:val="002A1DC3"/>
    <w:rsid w:val="002A220F"/>
    <w:rsid w:val="002A2218"/>
    <w:rsid w:val="002A22A5"/>
    <w:rsid w:val="002A24DE"/>
    <w:rsid w:val="002A24E7"/>
    <w:rsid w:val="002A2589"/>
    <w:rsid w:val="002A2F33"/>
    <w:rsid w:val="002A300B"/>
    <w:rsid w:val="002A322A"/>
    <w:rsid w:val="002A322C"/>
    <w:rsid w:val="002A375A"/>
    <w:rsid w:val="002A3942"/>
    <w:rsid w:val="002A3B12"/>
    <w:rsid w:val="002A3B1B"/>
    <w:rsid w:val="002A3D2C"/>
    <w:rsid w:val="002A3D6F"/>
    <w:rsid w:val="002A3E47"/>
    <w:rsid w:val="002A401E"/>
    <w:rsid w:val="002A4528"/>
    <w:rsid w:val="002A45D3"/>
    <w:rsid w:val="002A4625"/>
    <w:rsid w:val="002A47C6"/>
    <w:rsid w:val="002A4ACD"/>
    <w:rsid w:val="002A4D13"/>
    <w:rsid w:val="002A4F0F"/>
    <w:rsid w:val="002A552D"/>
    <w:rsid w:val="002A579F"/>
    <w:rsid w:val="002A580F"/>
    <w:rsid w:val="002A5852"/>
    <w:rsid w:val="002A58EA"/>
    <w:rsid w:val="002A5932"/>
    <w:rsid w:val="002A5947"/>
    <w:rsid w:val="002A5C61"/>
    <w:rsid w:val="002A5F90"/>
    <w:rsid w:val="002A6019"/>
    <w:rsid w:val="002A6861"/>
    <w:rsid w:val="002A6906"/>
    <w:rsid w:val="002A6985"/>
    <w:rsid w:val="002A6CF0"/>
    <w:rsid w:val="002A6E81"/>
    <w:rsid w:val="002A6F1E"/>
    <w:rsid w:val="002A6F3B"/>
    <w:rsid w:val="002A7307"/>
    <w:rsid w:val="002A798C"/>
    <w:rsid w:val="002A7AA1"/>
    <w:rsid w:val="002A7B52"/>
    <w:rsid w:val="002A7F2A"/>
    <w:rsid w:val="002B0013"/>
    <w:rsid w:val="002B013F"/>
    <w:rsid w:val="002B0147"/>
    <w:rsid w:val="002B0819"/>
    <w:rsid w:val="002B0952"/>
    <w:rsid w:val="002B09E4"/>
    <w:rsid w:val="002B0A80"/>
    <w:rsid w:val="002B0B0C"/>
    <w:rsid w:val="002B0EF8"/>
    <w:rsid w:val="002B1198"/>
    <w:rsid w:val="002B1209"/>
    <w:rsid w:val="002B1266"/>
    <w:rsid w:val="002B152E"/>
    <w:rsid w:val="002B1650"/>
    <w:rsid w:val="002B1709"/>
    <w:rsid w:val="002B1713"/>
    <w:rsid w:val="002B1B61"/>
    <w:rsid w:val="002B1C1F"/>
    <w:rsid w:val="002B1C65"/>
    <w:rsid w:val="002B1EF9"/>
    <w:rsid w:val="002B2044"/>
    <w:rsid w:val="002B21C6"/>
    <w:rsid w:val="002B22B6"/>
    <w:rsid w:val="002B2675"/>
    <w:rsid w:val="002B26E6"/>
    <w:rsid w:val="002B295B"/>
    <w:rsid w:val="002B2C04"/>
    <w:rsid w:val="002B2D41"/>
    <w:rsid w:val="002B2FB5"/>
    <w:rsid w:val="002B325F"/>
    <w:rsid w:val="002B3367"/>
    <w:rsid w:val="002B3686"/>
    <w:rsid w:val="002B38CD"/>
    <w:rsid w:val="002B3C39"/>
    <w:rsid w:val="002B411E"/>
    <w:rsid w:val="002B46DA"/>
    <w:rsid w:val="002B4D37"/>
    <w:rsid w:val="002B518D"/>
    <w:rsid w:val="002B52C1"/>
    <w:rsid w:val="002B5411"/>
    <w:rsid w:val="002B579A"/>
    <w:rsid w:val="002B58C1"/>
    <w:rsid w:val="002B599A"/>
    <w:rsid w:val="002B5C82"/>
    <w:rsid w:val="002B5D15"/>
    <w:rsid w:val="002B5E5D"/>
    <w:rsid w:val="002B6011"/>
    <w:rsid w:val="002B64A0"/>
    <w:rsid w:val="002B665D"/>
    <w:rsid w:val="002B6DB9"/>
    <w:rsid w:val="002B6F36"/>
    <w:rsid w:val="002B71B4"/>
    <w:rsid w:val="002B7435"/>
    <w:rsid w:val="002B7784"/>
    <w:rsid w:val="002B7D60"/>
    <w:rsid w:val="002C02F5"/>
    <w:rsid w:val="002C042A"/>
    <w:rsid w:val="002C04B8"/>
    <w:rsid w:val="002C04BF"/>
    <w:rsid w:val="002C071F"/>
    <w:rsid w:val="002C0787"/>
    <w:rsid w:val="002C08A5"/>
    <w:rsid w:val="002C08D2"/>
    <w:rsid w:val="002C1112"/>
    <w:rsid w:val="002C12FF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7"/>
    <w:rsid w:val="002C285D"/>
    <w:rsid w:val="002C2A62"/>
    <w:rsid w:val="002C2A7D"/>
    <w:rsid w:val="002C2D6C"/>
    <w:rsid w:val="002C2E84"/>
    <w:rsid w:val="002C2F53"/>
    <w:rsid w:val="002C34FB"/>
    <w:rsid w:val="002C35AB"/>
    <w:rsid w:val="002C3BED"/>
    <w:rsid w:val="002C3EB2"/>
    <w:rsid w:val="002C4100"/>
    <w:rsid w:val="002C41E9"/>
    <w:rsid w:val="002C44CA"/>
    <w:rsid w:val="002C451C"/>
    <w:rsid w:val="002C457C"/>
    <w:rsid w:val="002C463E"/>
    <w:rsid w:val="002C46C3"/>
    <w:rsid w:val="002C4959"/>
    <w:rsid w:val="002C4BF8"/>
    <w:rsid w:val="002C4F2C"/>
    <w:rsid w:val="002C4FB6"/>
    <w:rsid w:val="002C518C"/>
    <w:rsid w:val="002C5310"/>
    <w:rsid w:val="002C5457"/>
    <w:rsid w:val="002C55D4"/>
    <w:rsid w:val="002C5600"/>
    <w:rsid w:val="002C5851"/>
    <w:rsid w:val="002C5977"/>
    <w:rsid w:val="002C5C66"/>
    <w:rsid w:val="002C5FE3"/>
    <w:rsid w:val="002C6307"/>
    <w:rsid w:val="002C6439"/>
    <w:rsid w:val="002C665F"/>
    <w:rsid w:val="002C69B4"/>
    <w:rsid w:val="002C6E2F"/>
    <w:rsid w:val="002C6E36"/>
    <w:rsid w:val="002C6F3B"/>
    <w:rsid w:val="002C7013"/>
    <w:rsid w:val="002C709D"/>
    <w:rsid w:val="002C7345"/>
    <w:rsid w:val="002C766F"/>
    <w:rsid w:val="002C78B8"/>
    <w:rsid w:val="002C7A67"/>
    <w:rsid w:val="002C7D1D"/>
    <w:rsid w:val="002C7D74"/>
    <w:rsid w:val="002D037D"/>
    <w:rsid w:val="002D048C"/>
    <w:rsid w:val="002D0712"/>
    <w:rsid w:val="002D100C"/>
    <w:rsid w:val="002D10B7"/>
    <w:rsid w:val="002D186B"/>
    <w:rsid w:val="002D19D7"/>
    <w:rsid w:val="002D1D22"/>
    <w:rsid w:val="002D1F1F"/>
    <w:rsid w:val="002D2143"/>
    <w:rsid w:val="002D23B4"/>
    <w:rsid w:val="002D261B"/>
    <w:rsid w:val="002D2636"/>
    <w:rsid w:val="002D2691"/>
    <w:rsid w:val="002D26B2"/>
    <w:rsid w:val="002D2926"/>
    <w:rsid w:val="002D29FB"/>
    <w:rsid w:val="002D2A63"/>
    <w:rsid w:val="002D2E36"/>
    <w:rsid w:val="002D2FFE"/>
    <w:rsid w:val="002D3015"/>
    <w:rsid w:val="002D3657"/>
    <w:rsid w:val="002D3729"/>
    <w:rsid w:val="002D38D1"/>
    <w:rsid w:val="002D3AFC"/>
    <w:rsid w:val="002D3D0E"/>
    <w:rsid w:val="002D41A1"/>
    <w:rsid w:val="002D4258"/>
    <w:rsid w:val="002D42EF"/>
    <w:rsid w:val="002D476F"/>
    <w:rsid w:val="002D498E"/>
    <w:rsid w:val="002D4A66"/>
    <w:rsid w:val="002D4AF2"/>
    <w:rsid w:val="002D4C60"/>
    <w:rsid w:val="002D4F21"/>
    <w:rsid w:val="002D5055"/>
    <w:rsid w:val="002D52EF"/>
    <w:rsid w:val="002D56FE"/>
    <w:rsid w:val="002D5AD7"/>
    <w:rsid w:val="002D5B28"/>
    <w:rsid w:val="002D5B29"/>
    <w:rsid w:val="002D5CAA"/>
    <w:rsid w:val="002D6033"/>
    <w:rsid w:val="002D618D"/>
    <w:rsid w:val="002D64F1"/>
    <w:rsid w:val="002D68FC"/>
    <w:rsid w:val="002D6926"/>
    <w:rsid w:val="002D6A38"/>
    <w:rsid w:val="002D6A7E"/>
    <w:rsid w:val="002D6BE6"/>
    <w:rsid w:val="002D6D1B"/>
    <w:rsid w:val="002D7016"/>
    <w:rsid w:val="002D77E4"/>
    <w:rsid w:val="002D7C2B"/>
    <w:rsid w:val="002D7CD8"/>
    <w:rsid w:val="002D7EF6"/>
    <w:rsid w:val="002E08AE"/>
    <w:rsid w:val="002E08C8"/>
    <w:rsid w:val="002E0A29"/>
    <w:rsid w:val="002E0A9C"/>
    <w:rsid w:val="002E0B1F"/>
    <w:rsid w:val="002E0B20"/>
    <w:rsid w:val="002E101C"/>
    <w:rsid w:val="002E10B2"/>
    <w:rsid w:val="002E11FA"/>
    <w:rsid w:val="002E1214"/>
    <w:rsid w:val="002E1256"/>
    <w:rsid w:val="002E1322"/>
    <w:rsid w:val="002E1807"/>
    <w:rsid w:val="002E1822"/>
    <w:rsid w:val="002E19E1"/>
    <w:rsid w:val="002E1A19"/>
    <w:rsid w:val="002E1B8F"/>
    <w:rsid w:val="002E1C23"/>
    <w:rsid w:val="002E1D9C"/>
    <w:rsid w:val="002E23F8"/>
    <w:rsid w:val="002E2537"/>
    <w:rsid w:val="002E2578"/>
    <w:rsid w:val="002E2597"/>
    <w:rsid w:val="002E2932"/>
    <w:rsid w:val="002E2BEF"/>
    <w:rsid w:val="002E2C46"/>
    <w:rsid w:val="002E2CC3"/>
    <w:rsid w:val="002E2E1A"/>
    <w:rsid w:val="002E321F"/>
    <w:rsid w:val="002E3B49"/>
    <w:rsid w:val="002E3B52"/>
    <w:rsid w:val="002E3E60"/>
    <w:rsid w:val="002E40D8"/>
    <w:rsid w:val="002E40DC"/>
    <w:rsid w:val="002E424D"/>
    <w:rsid w:val="002E44C0"/>
    <w:rsid w:val="002E466F"/>
    <w:rsid w:val="002E48E7"/>
    <w:rsid w:val="002E4A51"/>
    <w:rsid w:val="002E4AF0"/>
    <w:rsid w:val="002E4B7C"/>
    <w:rsid w:val="002E4BE9"/>
    <w:rsid w:val="002E4C21"/>
    <w:rsid w:val="002E5170"/>
    <w:rsid w:val="002E517E"/>
    <w:rsid w:val="002E575A"/>
    <w:rsid w:val="002E5797"/>
    <w:rsid w:val="002E5825"/>
    <w:rsid w:val="002E591E"/>
    <w:rsid w:val="002E5EE9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B72"/>
    <w:rsid w:val="002E7BCB"/>
    <w:rsid w:val="002E7D0A"/>
    <w:rsid w:val="002E7D3D"/>
    <w:rsid w:val="002E7DDD"/>
    <w:rsid w:val="002F00D0"/>
    <w:rsid w:val="002F0402"/>
    <w:rsid w:val="002F04E4"/>
    <w:rsid w:val="002F0665"/>
    <w:rsid w:val="002F074D"/>
    <w:rsid w:val="002F0951"/>
    <w:rsid w:val="002F0966"/>
    <w:rsid w:val="002F09D1"/>
    <w:rsid w:val="002F0D75"/>
    <w:rsid w:val="002F0F38"/>
    <w:rsid w:val="002F1139"/>
    <w:rsid w:val="002F11D4"/>
    <w:rsid w:val="002F11D7"/>
    <w:rsid w:val="002F12D0"/>
    <w:rsid w:val="002F1421"/>
    <w:rsid w:val="002F176A"/>
    <w:rsid w:val="002F1808"/>
    <w:rsid w:val="002F19E1"/>
    <w:rsid w:val="002F1AB7"/>
    <w:rsid w:val="002F1B3E"/>
    <w:rsid w:val="002F1BF3"/>
    <w:rsid w:val="002F1E10"/>
    <w:rsid w:val="002F20C7"/>
    <w:rsid w:val="002F237C"/>
    <w:rsid w:val="002F2481"/>
    <w:rsid w:val="002F2AFD"/>
    <w:rsid w:val="002F2C5E"/>
    <w:rsid w:val="002F2EEB"/>
    <w:rsid w:val="002F3157"/>
    <w:rsid w:val="002F31F1"/>
    <w:rsid w:val="002F34E5"/>
    <w:rsid w:val="002F3711"/>
    <w:rsid w:val="002F3965"/>
    <w:rsid w:val="002F3A78"/>
    <w:rsid w:val="002F3BD0"/>
    <w:rsid w:val="002F3CBE"/>
    <w:rsid w:val="002F3F00"/>
    <w:rsid w:val="002F3F35"/>
    <w:rsid w:val="002F3F46"/>
    <w:rsid w:val="002F4039"/>
    <w:rsid w:val="002F40F7"/>
    <w:rsid w:val="002F412A"/>
    <w:rsid w:val="002F43BC"/>
    <w:rsid w:val="002F453F"/>
    <w:rsid w:val="002F488D"/>
    <w:rsid w:val="002F49E3"/>
    <w:rsid w:val="002F49F5"/>
    <w:rsid w:val="002F4BF0"/>
    <w:rsid w:val="002F4D3B"/>
    <w:rsid w:val="002F50B7"/>
    <w:rsid w:val="002F512B"/>
    <w:rsid w:val="002F53B7"/>
    <w:rsid w:val="002F5536"/>
    <w:rsid w:val="002F5626"/>
    <w:rsid w:val="002F5672"/>
    <w:rsid w:val="002F581C"/>
    <w:rsid w:val="002F5BED"/>
    <w:rsid w:val="002F63B9"/>
    <w:rsid w:val="002F6419"/>
    <w:rsid w:val="002F6422"/>
    <w:rsid w:val="002F6659"/>
    <w:rsid w:val="002F684A"/>
    <w:rsid w:val="002F6AE4"/>
    <w:rsid w:val="002F7074"/>
    <w:rsid w:val="002F720B"/>
    <w:rsid w:val="002F7401"/>
    <w:rsid w:val="002F75AF"/>
    <w:rsid w:val="002F7945"/>
    <w:rsid w:val="002F797C"/>
    <w:rsid w:val="00300201"/>
    <w:rsid w:val="0030078F"/>
    <w:rsid w:val="00300A51"/>
    <w:rsid w:val="00300A72"/>
    <w:rsid w:val="00300BDB"/>
    <w:rsid w:val="00300C90"/>
    <w:rsid w:val="00300E96"/>
    <w:rsid w:val="00300FAA"/>
    <w:rsid w:val="00301116"/>
    <w:rsid w:val="00301A1D"/>
    <w:rsid w:val="0030213F"/>
    <w:rsid w:val="0030255C"/>
    <w:rsid w:val="003028FE"/>
    <w:rsid w:val="003029B0"/>
    <w:rsid w:val="00302CF0"/>
    <w:rsid w:val="00302D92"/>
    <w:rsid w:val="00302F35"/>
    <w:rsid w:val="00303117"/>
    <w:rsid w:val="0030324D"/>
    <w:rsid w:val="00303275"/>
    <w:rsid w:val="0030343A"/>
    <w:rsid w:val="00303685"/>
    <w:rsid w:val="003036E0"/>
    <w:rsid w:val="0030370D"/>
    <w:rsid w:val="00303D12"/>
    <w:rsid w:val="00303E9C"/>
    <w:rsid w:val="003040A8"/>
    <w:rsid w:val="003041A7"/>
    <w:rsid w:val="00304AA5"/>
    <w:rsid w:val="00304F1C"/>
    <w:rsid w:val="0030501C"/>
    <w:rsid w:val="003054C4"/>
    <w:rsid w:val="003056D9"/>
    <w:rsid w:val="003057B0"/>
    <w:rsid w:val="00305B6D"/>
    <w:rsid w:val="00305BB4"/>
    <w:rsid w:val="00305C5C"/>
    <w:rsid w:val="00305CCD"/>
    <w:rsid w:val="00305D18"/>
    <w:rsid w:val="00305E37"/>
    <w:rsid w:val="00305F32"/>
    <w:rsid w:val="003060C8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6C"/>
    <w:rsid w:val="0031039E"/>
    <w:rsid w:val="00310A70"/>
    <w:rsid w:val="00310DC9"/>
    <w:rsid w:val="00311042"/>
    <w:rsid w:val="00311291"/>
    <w:rsid w:val="0031129A"/>
    <w:rsid w:val="0031163D"/>
    <w:rsid w:val="00311A2E"/>
    <w:rsid w:val="00311B1A"/>
    <w:rsid w:val="00311C08"/>
    <w:rsid w:val="00311DD9"/>
    <w:rsid w:val="003127E4"/>
    <w:rsid w:val="00312AF9"/>
    <w:rsid w:val="00312EAC"/>
    <w:rsid w:val="00312F91"/>
    <w:rsid w:val="0031311F"/>
    <w:rsid w:val="0031350D"/>
    <w:rsid w:val="003137D0"/>
    <w:rsid w:val="00313C76"/>
    <w:rsid w:val="00313CFC"/>
    <w:rsid w:val="00313E7D"/>
    <w:rsid w:val="0031446A"/>
    <w:rsid w:val="00314481"/>
    <w:rsid w:val="00314483"/>
    <w:rsid w:val="0031449E"/>
    <w:rsid w:val="00314586"/>
    <w:rsid w:val="003146A5"/>
    <w:rsid w:val="003147EA"/>
    <w:rsid w:val="00314A84"/>
    <w:rsid w:val="00314B80"/>
    <w:rsid w:val="003152F1"/>
    <w:rsid w:val="0031578A"/>
    <w:rsid w:val="003157B1"/>
    <w:rsid w:val="0031584C"/>
    <w:rsid w:val="00315C45"/>
    <w:rsid w:val="00315D0B"/>
    <w:rsid w:val="00315E0A"/>
    <w:rsid w:val="00315F88"/>
    <w:rsid w:val="003161A8"/>
    <w:rsid w:val="0031636F"/>
    <w:rsid w:val="003163C8"/>
    <w:rsid w:val="00316449"/>
    <w:rsid w:val="00316652"/>
    <w:rsid w:val="00316C5A"/>
    <w:rsid w:val="00316D91"/>
    <w:rsid w:val="00316E73"/>
    <w:rsid w:val="00316F60"/>
    <w:rsid w:val="00317443"/>
    <w:rsid w:val="003175C0"/>
    <w:rsid w:val="00317B17"/>
    <w:rsid w:val="00317B3E"/>
    <w:rsid w:val="00317D65"/>
    <w:rsid w:val="003200E7"/>
    <w:rsid w:val="00320553"/>
    <w:rsid w:val="00320700"/>
    <w:rsid w:val="003209DC"/>
    <w:rsid w:val="00321217"/>
    <w:rsid w:val="003212ED"/>
    <w:rsid w:val="00321309"/>
    <w:rsid w:val="003214E4"/>
    <w:rsid w:val="0032184C"/>
    <w:rsid w:val="0032194C"/>
    <w:rsid w:val="00321A6A"/>
    <w:rsid w:val="00321AC4"/>
    <w:rsid w:val="00321D59"/>
    <w:rsid w:val="00321E97"/>
    <w:rsid w:val="00322044"/>
    <w:rsid w:val="0032224B"/>
    <w:rsid w:val="00322442"/>
    <w:rsid w:val="0032274B"/>
    <w:rsid w:val="003227F4"/>
    <w:rsid w:val="0032297C"/>
    <w:rsid w:val="00322AAB"/>
    <w:rsid w:val="00322B74"/>
    <w:rsid w:val="00322BDF"/>
    <w:rsid w:val="00322CA9"/>
    <w:rsid w:val="00322D42"/>
    <w:rsid w:val="00322D96"/>
    <w:rsid w:val="00322F6D"/>
    <w:rsid w:val="00322F88"/>
    <w:rsid w:val="00322FD7"/>
    <w:rsid w:val="0032337F"/>
    <w:rsid w:val="0032354D"/>
    <w:rsid w:val="003235BD"/>
    <w:rsid w:val="003236BF"/>
    <w:rsid w:val="0032374A"/>
    <w:rsid w:val="0032378D"/>
    <w:rsid w:val="003239F3"/>
    <w:rsid w:val="00323B6E"/>
    <w:rsid w:val="00323F41"/>
    <w:rsid w:val="0032427D"/>
    <w:rsid w:val="0032451A"/>
    <w:rsid w:val="0032471B"/>
    <w:rsid w:val="00324CB4"/>
    <w:rsid w:val="0032507F"/>
    <w:rsid w:val="00325254"/>
    <w:rsid w:val="003257A1"/>
    <w:rsid w:val="00325820"/>
    <w:rsid w:val="003259E3"/>
    <w:rsid w:val="00325B78"/>
    <w:rsid w:val="00325B86"/>
    <w:rsid w:val="00325C83"/>
    <w:rsid w:val="00325DD9"/>
    <w:rsid w:val="003263C7"/>
    <w:rsid w:val="00326462"/>
    <w:rsid w:val="003265D8"/>
    <w:rsid w:val="00326624"/>
    <w:rsid w:val="0032688C"/>
    <w:rsid w:val="00326AA4"/>
    <w:rsid w:val="00326E2A"/>
    <w:rsid w:val="00326F3F"/>
    <w:rsid w:val="00326F67"/>
    <w:rsid w:val="00327122"/>
    <w:rsid w:val="00327473"/>
    <w:rsid w:val="00327869"/>
    <w:rsid w:val="0032791F"/>
    <w:rsid w:val="00327C36"/>
    <w:rsid w:val="00327E5B"/>
    <w:rsid w:val="00330056"/>
    <w:rsid w:val="0033019F"/>
    <w:rsid w:val="003304AE"/>
    <w:rsid w:val="00330BEF"/>
    <w:rsid w:val="00330CC0"/>
    <w:rsid w:val="0033109E"/>
    <w:rsid w:val="00331644"/>
    <w:rsid w:val="0033176E"/>
    <w:rsid w:val="00331894"/>
    <w:rsid w:val="003318B0"/>
    <w:rsid w:val="00331A82"/>
    <w:rsid w:val="00331D28"/>
    <w:rsid w:val="00331E41"/>
    <w:rsid w:val="003321E1"/>
    <w:rsid w:val="0033235A"/>
    <w:rsid w:val="0033236A"/>
    <w:rsid w:val="003324BF"/>
    <w:rsid w:val="003324F5"/>
    <w:rsid w:val="00332703"/>
    <w:rsid w:val="00332BDF"/>
    <w:rsid w:val="00332BF0"/>
    <w:rsid w:val="00332C45"/>
    <w:rsid w:val="00332E4C"/>
    <w:rsid w:val="00332EC8"/>
    <w:rsid w:val="00333409"/>
    <w:rsid w:val="003334E8"/>
    <w:rsid w:val="003337CA"/>
    <w:rsid w:val="00333A39"/>
    <w:rsid w:val="00333AAD"/>
    <w:rsid w:val="00333BFF"/>
    <w:rsid w:val="00333F2F"/>
    <w:rsid w:val="00334099"/>
    <w:rsid w:val="003349F7"/>
    <w:rsid w:val="00334D0B"/>
    <w:rsid w:val="00335231"/>
    <w:rsid w:val="003353C0"/>
    <w:rsid w:val="003356C6"/>
    <w:rsid w:val="00335CEA"/>
    <w:rsid w:val="00336182"/>
    <w:rsid w:val="00336335"/>
    <w:rsid w:val="003367FC"/>
    <w:rsid w:val="00336968"/>
    <w:rsid w:val="00336A25"/>
    <w:rsid w:val="00336A92"/>
    <w:rsid w:val="00336AD3"/>
    <w:rsid w:val="0033770A"/>
    <w:rsid w:val="003378E4"/>
    <w:rsid w:val="00337956"/>
    <w:rsid w:val="00337C54"/>
    <w:rsid w:val="00337E72"/>
    <w:rsid w:val="0034013F"/>
    <w:rsid w:val="003403DB"/>
    <w:rsid w:val="003403DC"/>
    <w:rsid w:val="00340400"/>
    <w:rsid w:val="00340757"/>
    <w:rsid w:val="003408B3"/>
    <w:rsid w:val="00340982"/>
    <w:rsid w:val="003409AD"/>
    <w:rsid w:val="00340E11"/>
    <w:rsid w:val="003413D4"/>
    <w:rsid w:val="00341570"/>
    <w:rsid w:val="003418CF"/>
    <w:rsid w:val="0034197E"/>
    <w:rsid w:val="00341A5C"/>
    <w:rsid w:val="003424E6"/>
    <w:rsid w:val="003425BE"/>
    <w:rsid w:val="00342757"/>
    <w:rsid w:val="00342F1F"/>
    <w:rsid w:val="00342FCE"/>
    <w:rsid w:val="00343006"/>
    <w:rsid w:val="00343035"/>
    <w:rsid w:val="00343483"/>
    <w:rsid w:val="003434DC"/>
    <w:rsid w:val="003435B8"/>
    <w:rsid w:val="00343650"/>
    <w:rsid w:val="003439CD"/>
    <w:rsid w:val="00343C6E"/>
    <w:rsid w:val="00343DB3"/>
    <w:rsid w:val="003443E3"/>
    <w:rsid w:val="00344657"/>
    <w:rsid w:val="003447ED"/>
    <w:rsid w:val="00344918"/>
    <w:rsid w:val="00344BF5"/>
    <w:rsid w:val="00344DCA"/>
    <w:rsid w:val="00345020"/>
    <w:rsid w:val="00345092"/>
    <w:rsid w:val="00345167"/>
    <w:rsid w:val="0034521C"/>
    <w:rsid w:val="0034565B"/>
    <w:rsid w:val="00345A97"/>
    <w:rsid w:val="003463FA"/>
    <w:rsid w:val="0034656E"/>
    <w:rsid w:val="00346A03"/>
    <w:rsid w:val="0034708F"/>
    <w:rsid w:val="003470D6"/>
    <w:rsid w:val="00347184"/>
    <w:rsid w:val="00347333"/>
    <w:rsid w:val="003474BE"/>
    <w:rsid w:val="0034765B"/>
    <w:rsid w:val="003476A5"/>
    <w:rsid w:val="003479ED"/>
    <w:rsid w:val="00347C29"/>
    <w:rsid w:val="00347E2F"/>
    <w:rsid w:val="00347EE3"/>
    <w:rsid w:val="003500F6"/>
    <w:rsid w:val="00350553"/>
    <w:rsid w:val="00350680"/>
    <w:rsid w:val="00350800"/>
    <w:rsid w:val="003509FC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3261"/>
    <w:rsid w:val="00353F37"/>
    <w:rsid w:val="00354054"/>
    <w:rsid w:val="003544D7"/>
    <w:rsid w:val="003544EF"/>
    <w:rsid w:val="00354570"/>
    <w:rsid w:val="00354675"/>
    <w:rsid w:val="003547BC"/>
    <w:rsid w:val="003547CF"/>
    <w:rsid w:val="00354A7B"/>
    <w:rsid w:val="0035505D"/>
    <w:rsid w:val="003550C4"/>
    <w:rsid w:val="003553AA"/>
    <w:rsid w:val="00355855"/>
    <w:rsid w:val="00355B64"/>
    <w:rsid w:val="00355D72"/>
    <w:rsid w:val="00356333"/>
    <w:rsid w:val="0035634C"/>
    <w:rsid w:val="00356637"/>
    <w:rsid w:val="00356DB2"/>
    <w:rsid w:val="00356F5D"/>
    <w:rsid w:val="00357118"/>
    <w:rsid w:val="00357394"/>
    <w:rsid w:val="003576EC"/>
    <w:rsid w:val="003578F1"/>
    <w:rsid w:val="00357CA9"/>
    <w:rsid w:val="00357D6C"/>
    <w:rsid w:val="00357E67"/>
    <w:rsid w:val="00357F6B"/>
    <w:rsid w:val="003600BA"/>
    <w:rsid w:val="00360361"/>
    <w:rsid w:val="0036036A"/>
    <w:rsid w:val="003604CD"/>
    <w:rsid w:val="003608B0"/>
    <w:rsid w:val="00360969"/>
    <w:rsid w:val="00360BDD"/>
    <w:rsid w:val="00360C71"/>
    <w:rsid w:val="00360D93"/>
    <w:rsid w:val="003611BF"/>
    <w:rsid w:val="00361332"/>
    <w:rsid w:val="00361385"/>
    <w:rsid w:val="00361488"/>
    <w:rsid w:val="00361772"/>
    <w:rsid w:val="00361779"/>
    <w:rsid w:val="00361B45"/>
    <w:rsid w:val="00362118"/>
    <w:rsid w:val="0036227F"/>
    <w:rsid w:val="00362647"/>
    <w:rsid w:val="00362AC2"/>
    <w:rsid w:val="00362BE5"/>
    <w:rsid w:val="00362EF4"/>
    <w:rsid w:val="003630E1"/>
    <w:rsid w:val="0036326B"/>
    <w:rsid w:val="003632F6"/>
    <w:rsid w:val="003632FD"/>
    <w:rsid w:val="0036337A"/>
    <w:rsid w:val="0036357A"/>
    <w:rsid w:val="0036364C"/>
    <w:rsid w:val="003636A5"/>
    <w:rsid w:val="00363C1A"/>
    <w:rsid w:val="00364017"/>
    <w:rsid w:val="0036430A"/>
    <w:rsid w:val="00364321"/>
    <w:rsid w:val="003646A0"/>
    <w:rsid w:val="003647C5"/>
    <w:rsid w:val="00364C97"/>
    <w:rsid w:val="00364F40"/>
    <w:rsid w:val="00364F71"/>
    <w:rsid w:val="00365101"/>
    <w:rsid w:val="003655A9"/>
    <w:rsid w:val="00365730"/>
    <w:rsid w:val="00365C74"/>
    <w:rsid w:val="00365C95"/>
    <w:rsid w:val="00365F89"/>
    <w:rsid w:val="00365FED"/>
    <w:rsid w:val="003662AE"/>
    <w:rsid w:val="003662D1"/>
    <w:rsid w:val="0036649F"/>
    <w:rsid w:val="003664C0"/>
    <w:rsid w:val="00366567"/>
    <w:rsid w:val="0036672C"/>
    <w:rsid w:val="00366AFE"/>
    <w:rsid w:val="00366BBF"/>
    <w:rsid w:val="00366DA7"/>
    <w:rsid w:val="0036727D"/>
    <w:rsid w:val="0036736F"/>
    <w:rsid w:val="00367475"/>
    <w:rsid w:val="003677B3"/>
    <w:rsid w:val="003677D7"/>
    <w:rsid w:val="00367C88"/>
    <w:rsid w:val="00367F63"/>
    <w:rsid w:val="00370047"/>
    <w:rsid w:val="003702E0"/>
    <w:rsid w:val="00370D78"/>
    <w:rsid w:val="003714CE"/>
    <w:rsid w:val="003714DF"/>
    <w:rsid w:val="00371762"/>
    <w:rsid w:val="003718BA"/>
    <w:rsid w:val="00371962"/>
    <w:rsid w:val="00371BDA"/>
    <w:rsid w:val="00372154"/>
    <w:rsid w:val="00372717"/>
    <w:rsid w:val="003727BD"/>
    <w:rsid w:val="00372884"/>
    <w:rsid w:val="003729E2"/>
    <w:rsid w:val="00372A4C"/>
    <w:rsid w:val="00372AE4"/>
    <w:rsid w:val="00372AE6"/>
    <w:rsid w:val="00372DE7"/>
    <w:rsid w:val="00373359"/>
    <w:rsid w:val="003733E8"/>
    <w:rsid w:val="003733FA"/>
    <w:rsid w:val="00373458"/>
    <w:rsid w:val="00373738"/>
    <w:rsid w:val="003738BD"/>
    <w:rsid w:val="00373B04"/>
    <w:rsid w:val="00373EB8"/>
    <w:rsid w:val="003741E5"/>
    <w:rsid w:val="0037474E"/>
    <w:rsid w:val="00374887"/>
    <w:rsid w:val="00374C96"/>
    <w:rsid w:val="00374DB3"/>
    <w:rsid w:val="00374EDF"/>
    <w:rsid w:val="003750B7"/>
    <w:rsid w:val="00375272"/>
    <w:rsid w:val="00375579"/>
    <w:rsid w:val="00375A2B"/>
    <w:rsid w:val="00376189"/>
    <w:rsid w:val="00376295"/>
    <w:rsid w:val="00376334"/>
    <w:rsid w:val="00376881"/>
    <w:rsid w:val="0037688B"/>
    <w:rsid w:val="003768E7"/>
    <w:rsid w:val="00376B3C"/>
    <w:rsid w:val="00376B6E"/>
    <w:rsid w:val="00376F95"/>
    <w:rsid w:val="0037714E"/>
    <w:rsid w:val="003776A3"/>
    <w:rsid w:val="00377A24"/>
    <w:rsid w:val="00377C28"/>
    <w:rsid w:val="00377C55"/>
    <w:rsid w:val="00377FF7"/>
    <w:rsid w:val="0038014E"/>
    <w:rsid w:val="00380172"/>
    <w:rsid w:val="0038049D"/>
    <w:rsid w:val="0038054A"/>
    <w:rsid w:val="003806B5"/>
    <w:rsid w:val="00380954"/>
    <w:rsid w:val="00380A58"/>
    <w:rsid w:val="00380A96"/>
    <w:rsid w:val="00380BEA"/>
    <w:rsid w:val="00380D8E"/>
    <w:rsid w:val="00380FB8"/>
    <w:rsid w:val="003810EA"/>
    <w:rsid w:val="003811DD"/>
    <w:rsid w:val="0038132D"/>
    <w:rsid w:val="003815FE"/>
    <w:rsid w:val="00381629"/>
    <w:rsid w:val="00381BAD"/>
    <w:rsid w:val="00381D16"/>
    <w:rsid w:val="00381E17"/>
    <w:rsid w:val="00381F96"/>
    <w:rsid w:val="00382A67"/>
    <w:rsid w:val="00382AFC"/>
    <w:rsid w:val="00382F69"/>
    <w:rsid w:val="00383351"/>
    <w:rsid w:val="003833B5"/>
    <w:rsid w:val="003836C6"/>
    <w:rsid w:val="0038393F"/>
    <w:rsid w:val="00383B7E"/>
    <w:rsid w:val="00383BE6"/>
    <w:rsid w:val="00383F59"/>
    <w:rsid w:val="0038479C"/>
    <w:rsid w:val="003848B7"/>
    <w:rsid w:val="00384C49"/>
    <w:rsid w:val="00384D75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7B9"/>
    <w:rsid w:val="00386ABF"/>
    <w:rsid w:val="00386B09"/>
    <w:rsid w:val="00386B28"/>
    <w:rsid w:val="00386C45"/>
    <w:rsid w:val="00386EC7"/>
    <w:rsid w:val="00386F7E"/>
    <w:rsid w:val="00387476"/>
    <w:rsid w:val="003875C6"/>
    <w:rsid w:val="00387721"/>
    <w:rsid w:val="00387899"/>
    <w:rsid w:val="0038799C"/>
    <w:rsid w:val="00387A76"/>
    <w:rsid w:val="00387D11"/>
    <w:rsid w:val="00390170"/>
    <w:rsid w:val="0039031F"/>
    <w:rsid w:val="003905BD"/>
    <w:rsid w:val="003907C5"/>
    <w:rsid w:val="00390874"/>
    <w:rsid w:val="00390985"/>
    <w:rsid w:val="003909FD"/>
    <w:rsid w:val="00390D29"/>
    <w:rsid w:val="00390E56"/>
    <w:rsid w:val="00390F5A"/>
    <w:rsid w:val="0039119C"/>
    <w:rsid w:val="0039123C"/>
    <w:rsid w:val="00391325"/>
    <w:rsid w:val="0039148D"/>
    <w:rsid w:val="003917B1"/>
    <w:rsid w:val="0039181B"/>
    <w:rsid w:val="003919C4"/>
    <w:rsid w:val="00391AF8"/>
    <w:rsid w:val="00391EA2"/>
    <w:rsid w:val="00392268"/>
    <w:rsid w:val="00392297"/>
    <w:rsid w:val="0039291D"/>
    <w:rsid w:val="0039293D"/>
    <w:rsid w:val="003929CC"/>
    <w:rsid w:val="00392B9D"/>
    <w:rsid w:val="0039305A"/>
    <w:rsid w:val="00393160"/>
    <w:rsid w:val="0039352B"/>
    <w:rsid w:val="0039356D"/>
    <w:rsid w:val="00393D3E"/>
    <w:rsid w:val="003941E8"/>
    <w:rsid w:val="00394379"/>
    <w:rsid w:val="003949B6"/>
    <w:rsid w:val="00394BAE"/>
    <w:rsid w:val="00394C1F"/>
    <w:rsid w:val="00394ECD"/>
    <w:rsid w:val="00394F87"/>
    <w:rsid w:val="00394F9D"/>
    <w:rsid w:val="003951FC"/>
    <w:rsid w:val="0039533D"/>
    <w:rsid w:val="00395412"/>
    <w:rsid w:val="0039545A"/>
    <w:rsid w:val="00395B02"/>
    <w:rsid w:val="00395BC3"/>
    <w:rsid w:val="00395C46"/>
    <w:rsid w:val="00395EAC"/>
    <w:rsid w:val="003960CE"/>
    <w:rsid w:val="003962F4"/>
    <w:rsid w:val="003964D7"/>
    <w:rsid w:val="00396657"/>
    <w:rsid w:val="00396FFC"/>
    <w:rsid w:val="00397074"/>
    <w:rsid w:val="003970A5"/>
    <w:rsid w:val="0039712F"/>
    <w:rsid w:val="003972EC"/>
    <w:rsid w:val="00397479"/>
    <w:rsid w:val="003979E7"/>
    <w:rsid w:val="00397AF8"/>
    <w:rsid w:val="00397DAA"/>
    <w:rsid w:val="00397FDB"/>
    <w:rsid w:val="003A0223"/>
    <w:rsid w:val="003A0741"/>
    <w:rsid w:val="003A0B8D"/>
    <w:rsid w:val="003A0BC5"/>
    <w:rsid w:val="003A0D6A"/>
    <w:rsid w:val="003A12E3"/>
    <w:rsid w:val="003A166F"/>
    <w:rsid w:val="003A16EA"/>
    <w:rsid w:val="003A1941"/>
    <w:rsid w:val="003A1964"/>
    <w:rsid w:val="003A1B0F"/>
    <w:rsid w:val="003A1D36"/>
    <w:rsid w:val="003A1FDF"/>
    <w:rsid w:val="003A2068"/>
    <w:rsid w:val="003A237F"/>
    <w:rsid w:val="003A2A7B"/>
    <w:rsid w:val="003A2AFB"/>
    <w:rsid w:val="003A2D14"/>
    <w:rsid w:val="003A2D88"/>
    <w:rsid w:val="003A2EE1"/>
    <w:rsid w:val="003A2F20"/>
    <w:rsid w:val="003A2F43"/>
    <w:rsid w:val="003A3170"/>
    <w:rsid w:val="003A3556"/>
    <w:rsid w:val="003A3856"/>
    <w:rsid w:val="003A393A"/>
    <w:rsid w:val="003A39FF"/>
    <w:rsid w:val="003A3ABA"/>
    <w:rsid w:val="003A45AD"/>
    <w:rsid w:val="003A4A1F"/>
    <w:rsid w:val="003A4C79"/>
    <w:rsid w:val="003A595F"/>
    <w:rsid w:val="003A5B26"/>
    <w:rsid w:val="003A5DBE"/>
    <w:rsid w:val="003A65CE"/>
    <w:rsid w:val="003A672C"/>
    <w:rsid w:val="003A69ED"/>
    <w:rsid w:val="003A6B87"/>
    <w:rsid w:val="003A6D03"/>
    <w:rsid w:val="003A6DA8"/>
    <w:rsid w:val="003A7C15"/>
    <w:rsid w:val="003A7C3B"/>
    <w:rsid w:val="003A7DE9"/>
    <w:rsid w:val="003B04E4"/>
    <w:rsid w:val="003B04EF"/>
    <w:rsid w:val="003B055F"/>
    <w:rsid w:val="003B0A2E"/>
    <w:rsid w:val="003B0C19"/>
    <w:rsid w:val="003B1172"/>
    <w:rsid w:val="003B1216"/>
    <w:rsid w:val="003B18C0"/>
    <w:rsid w:val="003B1CA1"/>
    <w:rsid w:val="003B1DB7"/>
    <w:rsid w:val="003B22E3"/>
    <w:rsid w:val="003B2368"/>
    <w:rsid w:val="003B2A82"/>
    <w:rsid w:val="003B2BA8"/>
    <w:rsid w:val="003B2E6D"/>
    <w:rsid w:val="003B2EAE"/>
    <w:rsid w:val="003B3EA3"/>
    <w:rsid w:val="003B3F22"/>
    <w:rsid w:val="003B42E6"/>
    <w:rsid w:val="003B483E"/>
    <w:rsid w:val="003B48F5"/>
    <w:rsid w:val="003B49EA"/>
    <w:rsid w:val="003B4EB7"/>
    <w:rsid w:val="003B621A"/>
    <w:rsid w:val="003B6697"/>
    <w:rsid w:val="003B66FF"/>
    <w:rsid w:val="003B6721"/>
    <w:rsid w:val="003B67D6"/>
    <w:rsid w:val="003B6D06"/>
    <w:rsid w:val="003B6F66"/>
    <w:rsid w:val="003B759C"/>
    <w:rsid w:val="003B7909"/>
    <w:rsid w:val="003B792A"/>
    <w:rsid w:val="003B7977"/>
    <w:rsid w:val="003B7F13"/>
    <w:rsid w:val="003B7F30"/>
    <w:rsid w:val="003C02B9"/>
    <w:rsid w:val="003C048D"/>
    <w:rsid w:val="003C0718"/>
    <w:rsid w:val="003C0A48"/>
    <w:rsid w:val="003C0A69"/>
    <w:rsid w:val="003C0F42"/>
    <w:rsid w:val="003C10E2"/>
    <w:rsid w:val="003C1127"/>
    <w:rsid w:val="003C1229"/>
    <w:rsid w:val="003C12FE"/>
    <w:rsid w:val="003C154C"/>
    <w:rsid w:val="003C1AF2"/>
    <w:rsid w:val="003C1C7B"/>
    <w:rsid w:val="003C1D98"/>
    <w:rsid w:val="003C1E5E"/>
    <w:rsid w:val="003C211E"/>
    <w:rsid w:val="003C27D0"/>
    <w:rsid w:val="003C2A93"/>
    <w:rsid w:val="003C2D68"/>
    <w:rsid w:val="003C2FF0"/>
    <w:rsid w:val="003C3052"/>
    <w:rsid w:val="003C30FE"/>
    <w:rsid w:val="003C3108"/>
    <w:rsid w:val="003C3149"/>
    <w:rsid w:val="003C319B"/>
    <w:rsid w:val="003C32E8"/>
    <w:rsid w:val="003C3398"/>
    <w:rsid w:val="003C3E04"/>
    <w:rsid w:val="003C3E79"/>
    <w:rsid w:val="003C3F1D"/>
    <w:rsid w:val="003C3FAD"/>
    <w:rsid w:val="003C41AA"/>
    <w:rsid w:val="003C44BF"/>
    <w:rsid w:val="003C4648"/>
    <w:rsid w:val="003C4660"/>
    <w:rsid w:val="003C47A6"/>
    <w:rsid w:val="003C4C32"/>
    <w:rsid w:val="003C4E86"/>
    <w:rsid w:val="003C512B"/>
    <w:rsid w:val="003C55DF"/>
    <w:rsid w:val="003C57EF"/>
    <w:rsid w:val="003C5876"/>
    <w:rsid w:val="003C5E5E"/>
    <w:rsid w:val="003C5F29"/>
    <w:rsid w:val="003C6067"/>
    <w:rsid w:val="003C613D"/>
    <w:rsid w:val="003C61C6"/>
    <w:rsid w:val="003C6227"/>
    <w:rsid w:val="003C6E28"/>
    <w:rsid w:val="003C7098"/>
    <w:rsid w:val="003C70BA"/>
    <w:rsid w:val="003C7172"/>
    <w:rsid w:val="003C7458"/>
    <w:rsid w:val="003C761E"/>
    <w:rsid w:val="003C770F"/>
    <w:rsid w:val="003C7862"/>
    <w:rsid w:val="003C7940"/>
    <w:rsid w:val="003C7A17"/>
    <w:rsid w:val="003C7A88"/>
    <w:rsid w:val="003D001D"/>
    <w:rsid w:val="003D01B3"/>
    <w:rsid w:val="003D04C3"/>
    <w:rsid w:val="003D0533"/>
    <w:rsid w:val="003D0F95"/>
    <w:rsid w:val="003D111C"/>
    <w:rsid w:val="003D13A6"/>
    <w:rsid w:val="003D13F1"/>
    <w:rsid w:val="003D1461"/>
    <w:rsid w:val="003D14EC"/>
    <w:rsid w:val="003D16C2"/>
    <w:rsid w:val="003D1DB2"/>
    <w:rsid w:val="003D1E40"/>
    <w:rsid w:val="003D20C6"/>
    <w:rsid w:val="003D229B"/>
    <w:rsid w:val="003D22D5"/>
    <w:rsid w:val="003D2422"/>
    <w:rsid w:val="003D252A"/>
    <w:rsid w:val="003D2B83"/>
    <w:rsid w:val="003D2DC6"/>
    <w:rsid w:val="003D2F9F"/>
    <w:rsid w:val="003D3084"/>
    <w:rsid w:val="003D3969"/>
    <w:rsid w:val="003D3972"/>
    <w:rsid w:val="003D3C67"/>
    <w:rsid w:val="003D3CCF"/>
    <w:rsid w:val="003D3EEF"/>
    <w:rsid w:val="003D3FE7"/>
    <w:rsid w:val="003D4117"/>
    <w:rsid w:val="003D4379"/>
    <w:rsid w:val="003D4538"/>
    <w:rsid w:val="003D4961"/>
    <w:rsid w:val="003D4AED"/>
    <w:rsid w:val="003D4CBA"/>
    <w:rsid w:val="003D4F22"/>
    <w:rsid w:val="003D516F"/>
    <w:rsid w:val="003D52BE"/>
    <w:rsid w:val="003D535E"/>
    <w:rsid w:val="003D56F4"/>
    <w:rsid w:val="003D5B01"/>
    <w:rsid w:val="003D5E3B"/>
    <w:rsid w:val="003D5E8A"/>
    <w:rsid w:val="003D640E"/>
    <w:rsid w:val="003D6491"/>
    <w:rsid w:val="003D65B8"/>
    <w:rsid w:val="003D6740"/>
    <w:rsid w:val="003D68E9"/>
    <w:rsid w:val="003D6935"/>
    <w:rsid w:val="003D6CE3"/>
    <w:rsid w:val="003D6E5D"/>
    <w:rsid w:val="003D7200"/>
    <w:rsid w:val="003D7382"/>
    <w:rsid w:val="003D798D"/>
    <w:rsid w:val="003D7D01"/>
    <w:rsid w:val="003E0043"/>
    <w:rsid w:val="003E023B"/>
    <w:rsid w:val="003E02A6"/>
    <w:rsid w:val="003E07A0"/>
    <w:rsid w:val="003E0A48"/>
    <w:rsid w:val="003E0BA4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AED"/>
    <w:rsid w:val="003E2BF6"/>
    <w:rsid w:val="003E2DB8"/>
    <w:rsid w:val="003E308F"/>
    <w:rsid w:val="003E3372"/>
    <w:rsid w:val="003E37BD"/>
    <w:rsid w:val="003E384B"/>
    <w:rsid w:val="003E395D"/>
    <w:rsid w:val="003E438A"/>
    <w:rsid w:val="003E4465"/>
    <w:rsid w:val="003E45C8"/>
    <w:rsid w:val="003E49C1"/>
    <w:rsid w:val="003E4CFC"/>
    <w:rsid w:val="003E4EE5"/>
    <w:rsid w:val="003E5019"/>
    <w:rsid w:val="003E51D3"/>
    <w:rsid w:val="003E523F"/>
    <w:rsid w:val="003E5322"/>
    <w:rsid w:val="003E55B5"/>
    <w:rsid w:val="003E5719"/>
    <w:rsid w:val="003E58D4"/>
    <w:rsid w:val="003E5956"/>
    <w:rsid w:val="003E5A45"/>
    <w:rsid w:val="003E5AE9"/>
    <w:rsid w:val="003E5B71"/>
    <w:rsid w:val="003E5CBB"/>
    <w:rsid w:val="003E5D95"/>
    <w:rsid w:val="003E5E63"/>
    <w:rsid w:val="003E608D"/>
    <w:rsid w:val="003E6093"/>
    <w:rsid w:val="003E615A"/>
    <w:rsid w:val="003E673A"/>
    <w:rsid w:val="003E683D"/>
    <w:rsid w:val="003E6EDC"/>
    <w:rsid w:val="003E6F52"/>
    <w:rsid w:val="003E710C"/>
    <w:rsid w:val="003E7257"/>
    <w:rsid w:val="003E75E8"/>
    <w:rsid w:val="003E786A"/>
    <w:rsid w:val="003E78A1"/>
    <w:rsid w:val="003E792B"/>
    <w:rsid w:val="003E7D46"/>
    <w:rsid w:val="003F00F3"/>
    <w:rsid w:val="003F0103"/>
    <w:rsid w:val="003F022A"/>
    <w:rsid w:val="003F0427"/>
    <w:rsid w:val="003F0447"/>
    <w:rsid w:val="003F06DE"/>
    <w:rsid w:val="003F0969"/>
    <w:rsid w:val="003F0A04"/>
    <w:rsid w:val="003F0D05"/>
    <w:rsid w:val="003F0F08"/>
    <w:rsid w:val="003F1366"/>
    <w:rsid w:val="003F1532"/>
    <w:rsid w:val="003F19FB"/>
    <w:rsid w:val="003F1B52"/>
    <w:rsid w:val="003F1BC4"/>
    <w:rsid w:val="003F1EF8"/>
    <w:rsid w:val="003F24C6"/>
    <w:rsid w:val="003F25CA"/>
    <w:rsid w:val="003F29DE"/>
    <w:rsid w:val="003F2AA2"/>
    <w:rsid w:val="003F2C4F"/>
    <w:rsid w:val="003F309F"/>
    <w:rsid w:val="003F3165"/>
    <w:rsid w:val="003F31CE"/>
    <w:rsid w:val="003F3263"/>
    <w:rsid w:val="003F331E"/>
    <w:rsid w:val="003F333C"/>
    <w:rsid w:val="003F33AB"/>
    <w:rsid w:val="003F3A34"/>
    <w:rsid w:val="003F3B58"/>
    <w:rsid w:val="003F40C4"/>
    <w:rsid w:val="003F41FD"/>
    <w:rsid w:val="003F421F"/>
    <w:rsid w:val="003F4412"/>
    <w:rsid w:val="003F449F"/>
    <w:rsid w:val="003F4974"/>
    <w:rsid w:val="003F4AC3"/>
    <w:rsid w:val="003F4ACE"/>
    <w:rsid w:val="003F4B77"/>
    <w:rsid w:val="003F4CB5"/>
    <w:rsid w:val="003F4DB4"/>
    <w:rsid w:val="003F4DEF"/>
    <w:rsid w:val="003F4EE6"/>
    <w:rsid w:val="003F4F95"/>
    <w:rsid w:val="003F51D0"/>
    <w:rsid w:val="003F5368"/>
    <w:rsid w:val="003F55C7"/>
    <w:rsid w:val="003F5784"/>
    <w:rsid w:val="003F5CA5"/>
    <w:rsid w:val="003F61CB"/>
    <w:rsid w:val="003F62D3"/>
    <w:rsid w:val="003F656D"/>
    <w:rsid w:val="003F684A"/>
    <w:rsid w:val="003F6BBD"/>
    <w:rsid w:val="003F6C9C"/>
    <w:rsid w:val="003F6CFA"/>
    <w:rsid w:val="003F7011"/>
    <w:rsid w:val="003F702E"/>
    <w:rsid w:val="003F71DF"/>
    <w:rsid w:val="003F74BA"/>
    <w:rsid w:val="003F75B8"/>
    <w:rsid w:val="003F7702"/>
    <w:rsid w:val="003F7765"/>
    <w:rsid w:val="003F778B"/>
    <w:rsid w:val="003F7827"/>
    <w:rsid w:val="003F78B9"/>
    <w:rsid w:val="003F7B52"/>
    <w:rsid w:val="003F7F1D"/>
    <w:rsid w:val="004000AC"/>
    <w:rsid w:val="00400541"/>
    <w:rsid w:val="00400922"/>
    <w:rsid w:val="00400A42"/>
    <w:rsid w:val="00400C06"/>
    <w:rsid w:val="00400C75"/>
    <w:rsid w:val="00400D19"/>
    <w:rsid w:val="0040178B"/>
    <w:rsid w:val="00401B0A"/>
    <w:rsid w:val="00401C8E"/>
    <w:rsid w:val="00401CE5"/>
    <w:rsid w:val="0040216F"/>
    <w:rsid w:val="00402275"/>
    <w:rsid w:val="00402426"/>
    <w:rsid w:val="00402546"/>
    <w:rsid w:val="004029FD"/>
    <w:rsid w:val="00402A5C"/>
    <w:rsid w:val="00402A71"/>
    <w:rsid w:val="00402B65"/>
    <w:rsid w:val="00403076"/>
    <w:rsid w:val="00403354"/>
    <w:rsid w:val="00403865"/>
    <w:rsid w:val="00403913"/>
    <w:rsid w:val="00403BF7"/>
    <w:rsid w:val="00403C05"/>
    <w:rsid w:val="004043E4"/>
    <w:rsid w:val="00404412"/>
    <w:rsid w:val="00404958"/>
    <w:rsid w:val="00404E79"/>
    <w:rsid w:val="00404F9E"/>
    <w:rsid w:val="00404FDD"/>
    <w:rsid w:val="004050E8"/>
    <w:rsid w:val="004054D4"/>
    <w:rsid w:val="00405598"/>
    <w:rsid w:val="0040563D"/>
    <w:rsid w:val="004056F0"/>
    <w:rsid w:val="00405980"/>
    <w:rsid w:val="00405A8C"/>
    <w:rsid w:val="00405B97"/>
    <w:rsid w:val="00405EBC"/>
    <w:rsid w:val="00405EFB"/>
    <w:rsid w:val="0040618E"/>
    <w:rsid w:val="00406334"/>
    <w:rsid w:val="0040635E"/>
    <w:rsid w:val="0040670A"/>
    <w:rsid w:val="00406728"/>
    <w:rsid w:val="00406E19"/>
    <w:rsid w:val="00407125"/>
    <w:rsid w:val="004073D4"/>
    <w:rsid w:val="0040784D"/>
    <w:rsid w:val="00407AB3"/>
    <w:rsid w:val="00407BBA"/>
    <w:rsid w:val="00407BE5"/>
    <w:rsid w:val="00410160"/>
    <w:rsid w:val="00410220"/>
    <w:rsid w:val="00410855"/>
    <w:rsid w:val="00410B4B"/>
    <w:rsid w:val="00410ECB"/>
    <w:rsid w:val="00410ED6"/>
    <w:rsid w:val="00410EEA"/>
    <w:rsid w:val="0041131D"/>
    <w:rsid w:val="0041156F"/>
    <w:rsid w:val="00411859"/>
    <w:rsid w:val="00411AC5"/>
    <w:rsid w:val="00411AD4"/>
    <w:rsid w:val="00411D74"/>
    <w:rsid w:val="00412063"/>
    <w:rsid w:val="004120B2"/>
    <w:rsid w:val="00412230"/>
    <w:rsid w:val="004129C3"/>
    <w:rsid w:val="00412B3C"/>
    <w:rsid w:val="00412E66"/>
    <w:rsid w:val="00412EC5"/>
    <w:rsid w:val="00413558"/>
    <w:rsid w:val="0041380F"/>
    <w:rsid w:val="00413DDC"/>
    <w:rsid w:val="00413EB3"/>
    <w:rsid w:val="004140DF"/>
    <w:rsid w:val="004142AA"/>
    <w:rsid w:val="00414821"/>
    <w:rsid w:val="00414E5D"/>
    <w:rsid w:val="00415053"/>
    <w:rsid w:val="00415344"/>
    <w:rsid w:val="004153A3"/>
    <w:rsid w:val="00415618"/>
    <w:rsid w:val="00415780"/>
    <w:rsid w:val="004159DC"/>
    <w:rsid w:val="00415B18"/>
    <w:rsid w:val="00415B77"/>
    <w:rsid w:val="00415D5F"/>
    <w:rsid w:val="00415ECD"/>
    <w:rsid w:val="00416064"/>
    <w:rsid w:val="004164CD"/>
    <w:rsid w:val="004164DF"/>
    <w:rsid w:val="0041655A"/>
    <w:rsid w:val="004167B6"/>
    <w:rsid w:val="004167C5"/>
    <w:rsid w:val="00416C78"/>
    <w:rsid w:val="00416CCB"/>
    <w:rsid w:val="00416EED"/>
    <w:rsid w:val="004172A6"/>
    <w:rsid w:val="004172D5"/>
    <w:rsid w:val="00417393"/>
    <w:rsid w:val="00417448"/>
    <w:rsid w:val="0041756C"/>
    <w:rsid w:val="004177B8"/>
    <w:rsid w:val="00417887"/>
    <w:rsid w:val="00417EFB"/>
    <w:rsid w:val="00417FEB"/>
    <w:rsid w:val="004200FE"/>
    <w:rsid w:val="004203FF"/>
    <w:rsid w:val="004206C2"/>
    <w:rsid w:val="0042077B"/>
    <w:rsid w:val="004209C0"/>
    <w:rsid w:val="00420E72"/>
    <w:rsid w:val="00420FFE"/>
    <w:rsid w:val="004211C9"/>
    <w:rsid w:val="00421E6D"/>
    <w:rsid w:val="00422157"/>
    <w:rsid w:val="0042218F"/>
    <w:rsid w:val="00422265"/>
    <w:rsid w:val="00422269"/>
    <w:rsid w:val="0042250F"/>
    <w:rsid w:val="00422AF1"/>
    <w:rsid w:val="00422BB5"/>
    <w:rsid w:val="00422BD0"/>
    <w:rsid w:val="00422C49"/>
    <w:rsid w:val="004230F7"/>
    <w:rsid w:val="00423150"/>
    <w:rsid w:val="00423203"/>
    <w:rsid w:val="0042328F"/>
    <w:rsid w:val="0042360E"/>
    <w:rsid w:val="00423822"/>
    <w:rsid w:val="00423858"/>
    <w:rsid w:val="00423AE4"/>
    <w:rsid w:val="004245D2"/>
    <w:rsid w:val="0042468C"/>
    <w:rsid w:val="004247D6"/>
    <w:rsid w:val="00424D43"/>
    <w:rsid w:val="00424E21"/>
    <w:rsid w:val="00425214"/>
    <w:rsid w:val="00425308"/>
    <w:rsid w:val="0042574F"/>
    <w:rsid w:val="00425988"/>
    <w:rsid w:val="00425B4F"/>
    <w:rsid w:val="00425B6C"/>
    <w:rsid w:val="00425BEE"/>
    <w:rsid w:val="00425CA0"/>
    <w:rsid w:val="00425F2E"/>
    <w:rsid w:val="0042604B"/>
    <w:rsid w:val="00426542"/>
    <w:rsid w:val="00426E2A"/>
    <w:rsid w:val="004270CD"/>
    <w:rsid w:val="0042719F"/>
    <w:rsid w:val="00427EDA"/>
    <w:rsid w:val="00430145"/>
    <w:rsid w:val="0043077D"/>
    <w:rsid w:val="00430843"/>
    <w:rsid w:val="00430858"/>
    <w:rsid w:val="00430F0D"/>
    <w:rsid w:val="004311F0"/>
    <w:rsid w:val="0043124E"/>
    <w:rsid w:val="004312D6"/>
    <w:rsid w:val="0043131A"/>
    <w:rsid w:val="00431377"/>
    <w:rsid w:val="004314A4"/>
    <w:rsid w:val="00431701"/>
    <w:rsid w:val="0043193E"/>
    <w:rsid w:val="00431AB7"/>
    <w:rsid w:val="00431C98"/>
    <w:rsid w:val="0043206A"/>
    <w:rsid w:val="00432337"/>
    <w:rsid w:val="00432568"/>
    <w:rsid w:val="004325B1"/>
    <w:rsid w:val="0043267E"/>
    <w:rsid w:val="00432862"/>
    <w:rsid w:val="004328A9"/>
    <w:rsid w:val="00432B6D"/>
    <w:rsid w:val="00432DF9"/>
    <w:rsid w:val="00432F11"/>
    <w:rsid w:val="00433472"/>
    <w:rsid w:val="004334DC"/>
    <w:rsid w:val="00433733"/>
    <w:rsid w:val="00433BE1"/>
    <w:rsid w:val="00433E49"/>
    <w:rsid w:val="00433EAB"/>
    <w:rsid w:val="00433F85"/>
    <w:rsid w:val="0043401C"/>
    <w:rsid w:val="00434114"/>
    <w:rsid w:val="004341C0"/>
    <w:rsid w:val="00434324"/>
    <w:rsid w:val="004343A6"/>
    <w:rsid w:val="004348C5"/>
    <w:rsid w:val="00434BF8"/>
    <w:rsid w:val="0043500C"/>
    <w:rsid w:val="00435069"/>
    <w:rsid w:val="004353EF"/>
    <w:rsid w:val="00435569"/>
    <w:rsid w:val="004358FC"/>
    <w:rsid w:val="00435C69"/>
    <w:rsid w:val="00435CA2"/>
    <w:rsid w:val="00435CBC"/>
    <w:rsid w:val="00435E98"/>
    <w:rsid w:val="00436189"/>
    <w:rsid w:val="00436357"/>
    <w:rsid w:val="004364D2"/>
    <w:rsid w:val="004365F9"/>
    <w:rsid w:val="0043668B"/>
    <w:rsid w:val="00436A54"/>
    <w:rsid w:val="00436B3C"/>
    <w:rsid w:val="00436B99"/>
    <w:rsid w:val="00436DEB"/>
    <w:rsid w:val="00436E5A"/>
    <w:rsid w:val="004370C3"/>
    <w:rsid w:val="0043730D"/>
    <w:rsid w:val="00437523"/>
    <w:rsid w:val="00437581"/>
    <w:rsid w:val="00437610"/>
    <w:rsid w:val="004377CF"/>
    <w:rsid w:val="00437BA1"/>
    <w:rsid w:val="00437DA2"/>
    <w:rsid w:val="00437DE6"/>
    <w:rsid w:val="00437E98"/>
    <w:rsid w:val="0044017B"/>
    <w:rsid w:val="004401A6"/>
    <w:rsid w:val="00440C63"/>
    <w:rsid w:val="004410AD"/>
    <w:rsid w:val="004410F5"/>
    <w:rsid w:val="0044145E"/>
    <w:rsid w:val="00441573"/>
    <w:rsid w:val="004419B5"/>
    <w:rsid w:val="00441B38"/>
    <w:rsid w:val="00441C20"/>
    <w:rsid w:val="00441CAA"/>
    <w:rsid w:val="004422B4"/>
    <w:rsid w:val="00442347"/>
    <w:rsid w:val="00442568"/>
    <w:rsid w:val="0044264D"/>
    <w:rsid w:val="004429E8"/>
    <w:rsid w:val="0044307A"/>
    <w:rsid w:val="00443152"/>
    <w:rsid w:val="00443318"/>
    <w:rsid w:val="004434FA"/>
    <w:rsid w:val="00443641"/>
    <w:rsid w:val="00443963"/>
    <w:rsid w:val="00443C2B"/>
    <w:rsid w:val="0044420C"/>
    <w:rsid w:val="004443E2"/>
    <w:rsid w:val="004446C4"/>
    <w:rsid w:val="00444706"/>
    <w:rsid w:val="004449F3"/>
    <w:rsid w:val="00444C0D"/>
    <w:rsid w:val="00444C1F"/>
    <w:rsid w:val="00444C88"/>
    <w:rsid w:val="00444CA7"/>
    <w:rsid w:val="00444D83"/>
    <w:rsid w:val="00444D8F"/>
    <w:rsid w:val="00444F7B"/>
    <w:rsid w:val="004451A5"/>
    <w:rsid w:val="00445B68"/>
    <w:rsid w:val="00445B83"/>
    <w:rsid w:val="00445EAA"/>
    <w:rsid w:val="00445F7A"/>
    <w:rsid w:val="00446060"/>
    <w:rsid w:val="0044612F"/>
    <w:rsid w:val="00446151"/>
    <w:rsid w:val="00446312"/>
    <w:rsid w:val="004463CC"/>
    <w:rsid w:val="00446546"/>
    <w:rsid w:val="004466E7"/>
    <w:rsid w:val="00446A32"/>
    <w:rsid w:val="00446C40"/>
    <w:rsid w:val="00446D47"/>
    <w:rsid w:val="00446DCF"/>
    <w:rsid w:val="00446DEA"/>
    <w:rsid w:val="00446E52"/>
    <w:rsid w:val="004470F8"/>
    <w:rsid w:val="00447190"/>
    <w:rsid w:val="00447657"/>
    <w:rsid w:val="0044776D"/>
    <w:rsid w:val="0044786D"/>
    <w:rsid w:val="00447B2D"/>
    <w:rsid w:val="00447B68"/>
    <w:rsid w:val="00450002"/>
    <w:rsid w:val="0045038E"/>
    <w:rsid w:val="00450711"/>
    <w:rsid w:val="0045098E"/>
    <w:rsid w:val="00450CA0"/>
    <w:rsid w:val="00450D5B"/>
    <w:rsid w:val="00450F4C"/>
    <w:rsid w:val="004516CA"/>
    <w:rsid w:val="004517AF"/>
    <w:rsid w:val="004517E0"/>
    <w:rsid w:val="004519CC"/>
    <w:rsid w:val="00451CC9"/>
    <w:rsid w:val="0045206D"/>
    <w:rsid w:val="004525B2"/>
    <w:rsid w:val="00452C44"/>
    <w:rsid w:val="00452FD6"/>
    <w:rsid w:val="00453051"/>
    <w:rsid w:val="00453132"/>
    <w:rsid w:val="0045339F"/>
    <w:rsid w:val="004534F1"/>
    <w:rsid w:val="00453675"/>
    <w:rsid w:val="00453894"/>
    <w:rsid w:val="00453AD5"/>
    <w:rsid w:val="00453D97"/>
    <w:rsid w:val="00453F15"/>
    <w:rsid w:val="00453FDF"/>
    <w:rsid w:val="00454158"/>
    <w:rsid w:val="00454255"/>
    <w:rsid w:val="004543D7"/>
    <w:rsid w:val="0045454C"/>
    <w:rsid w:val="00454632"/>
    <w:rsid w:val="004547E3"/>
    <w:rsid w:val="00454882"/>
    <w:rsid w:val="004548EF"/>
    <w:rsid w:val="004549DE"/>
    <w:rsid w:val="00454A9C"/>
    <w:rsid w:val="00454D31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7011"/>
    <w:rsid w:val="004572F4"/>
    <w:rsid w:val="004573D3"/>
    <w:rsid w:val="0045751F"/>
    <w:rsid w:val="0045777F"/>
    <w:rsid w:val="00457A51"/>
    <w:rsid w:val="004602F4"/>
    <w:rsid w:val="004603DD"/>
    <w:rsid w:val="0046056C"/>
    <w:rsid w:val="00460B03"/>
    <w:rsid w:val="00461554"/>
    <w:rsid w:val="00461A81"/>
    <w:rsid w:val="00461BF9"/>
    <w:rsid w:val="00461C1B"/>
    <w:rsid w:val="00461C58"/>
    <w:rsid w:val="00461D25"/>
    <w:rsid w:val="00461D5F"/>
    <w:rsid w:val="00461E75"/>
    <w:rsid w:val="0046237F"/>
    <w:rsid w:val="0046243E"/>
    <w:rsid w:val="00462757"/>
    <w:rsid w:val="00462A6C"/>
    <w:rsid w:val="00462C94"/>
    <w:rsid w:val="00462CD0"/>
    <w:rsid w:val="00462E82"/>
    <w:rsid w:val="00462F65"/>
    <w:rsid w:val="00463474"/>
    <w:rsid w:val="004638B9"/>
    <w:rsid w:val="004638DB"/>
    <w:rsid w:val="00463CDA"/>
    <w:rsid w:val="00463D93"/>
    <w:rsid w:val="004641C7"/>
    <w:rsid w:val="004643FC"/>
    <w:rsid w:val="00464483"/>
    <w:rsid w:val="004644BC"/>
    <w:rsid w:val="0046450B"/>
    <w:rsid w:val="004648A8"/>
    <w:rsid w:val="00464A4C"/>
    <w:rsid w:val="00464AD0"/>
    <w:rsid w:val="00464F5E"/>
    <w:rsid w:val="004652CA"/>
    <w:rsid w:val="0046540C"/>
    <w:rsid w:val="004654A5"/>
    <w:rsid w:val="00465CCD"/>
    <w:rsid w:val="00466609"/>
    <w:rsid w:val="004666F7"/>
    <w:rsid w:val="00466761"/>
    <w:rsid w:val="004668F2"/>
    <w:rsid w:val="00466B18"/>
    <w:rsid w:val="00466BE4"/>
    <w:rsid w:val="00466D3A"/>
    <w:rsid w:val="00466FB2"/>
    <w:rsid w:val="004670BD"/>
    <w:rsid w:val="004670C8"/>
    <w:rsid w:val="00467346"/>
    <w:rsid w:val="004675EE"/>
    <w:rsid w:val="00467BBE"/>
    <w:rsid w:val="00467F51"/>
    <w:rsid w:val="004702A0"/>
    <w:rsid w:val="0047037C"/>
    <w:rsid w:val="0047098F"/>
    <w:rsid w:val="004709C1"/>
    <w:rsid w:val="004709CD"/>
    <w:rsid w:val="00470ABD"/>
    <w:rsid w:val="00470BCD"/>
    <w:rsid w:val="00470EC4"/>
    <w:rsid w:val="00470EDE"/>
    <w:rsid w:val="00470FDD"/>
    <w:rsid w:val="004711A8"/>
    <w:rsid w:val="0047173C"/>
    <w:rsid w:val="00471814"/>
    <w:rsid w:val="0047194A"/>
    <w:rsid w:val="00471F3B"/>
    <w:rsid w:val="004720D3"/>
    <w:rsid w:val="00472322"/>
    <w:rsid w:val="004724BE"/>
    <w:rsid w:val="0047269D"/>
    <w:rsid w:val="0047286B"/>
    <w:rsid w:val="00472A27"/>
    <w:rsid w:val="00472AAC"/>
    <w:rsid w:val="00472B31"/>
    <w:rsid w:val="00472BE6"/>
    <w:rsid w:val="0047303A"/>
    <w:rsid w:val="00473300"/>
    <w:rsid w:val="00473699"/>
    <w:rsid w:val="004736CC"/>
    <w:rsid w:val="0047393B"/>
    <w:rsid w:val="00473DF0"/>
    <w:rsid w:val="00474200"/>
    <w:rsid w:val="004744EC"/>
    <w:rsid w:val="00474828"/>
    <w:rsid w:val="00474B14"/>
    <w:rsid w:val="00474E02"/>
    <w:rsid w:val="00474F92"/>
    <w:rsid w:val="00475135"/>
    <w:rsid w:val="00475359"/>
    <w:rsid w:val="004755E9"/>
    <w:rsid w:val="0047578F"/>
    <w:rsid w:val="00475C08"/>
    <w:rsid w:val="00475D1F"/>
    <w:rsid w:val="0047645C"/>
    <w:rsid w:val="004764D9"/>
    <w:rsid w:val="0047654A"/>
    <w:rsid w:val="00476960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499"/>
    <w:rsid w:val="004804F5"/>
    <w:rsid w:val="0048058B"/>
    <w:rsid w:val="004805AD"/>
    <w:rsid w:val="00480877"/>
    <w:rsid w:val="00480991"/>
    <w:rsid w:val="00480B19"/>
    <w:rsid w:val="00480D40"/>
    <w:rsid w:val="00480E65"/>
    <w:rsid w:val="00480E70"/>
    <w:rsid w:val="00480E99"/>
    <w:rsid w:val="00481105"/>
    <w:rsid w:val="00481656"/>
    <w:rsid w:val="00481870"/>
    <w:rsid w:val="00481BD4"/>
    <w:rsid w:val="00481CB7"/>
    <w:rsid w:val="00481E44"/>
    <w:rsid w:val="00481FA7"/>
    <w:rsid w:val="0048244F"/>
    <w:rsid w:val="004825B5"/>
    <w:rsid w:val="004826BC"/>
    <w:rsid w:val="00482C57"/>
    <w:rsid w:val="00482D80"/>
    <w:rsid w:val="00482DE2"/>
    <w:rsid w:val="00482DFA"/>
    <w:rsid w:val="00482E40"/>
    <w:rsid w:val="00482F7A"/>
    <w:rsid w:val="004832DC"/>
    <w:rsid w:val="0048358B"/>
    <w:rsid w:val="00483761"/>
    <w:rsid w:val="00483858"/>
    <w:rsid w:val="004838BB"/>
    <w:rsid w:val="00483BE4"/>
    <w:rsid w:val="00484001"/>
    <w:rsid w:val="00484169"/>
    <w:rsid w:val="00484207"/>
    <w:rsid w:val="004842BC"/>
    <w:rsid w:val="00484360"/>
    <w:rsid w:val="00484366"/>
    <w:rsid w:val="00484374"/>
    <w:rsid w:val="00484610"/>
    <w:rsid w:val="00484624"/>
    <w:rsid w:val="00484F6B"/>
    <w:rsid w:val="00485205"/>
    <w:rsid w:val="00485316"/>
    <w:rsid w:val="004854F2"/>
    <w:rsid w:val="00485755"/>
    <w:rsid w:val="00485767"/>
    <w:rsid w:val="00485B38"/>
    <w:rsid w:val="00485C9B"/>
    <w:rsid w:val="00486321"/>
    <w:rsid w:val="0048656C"/>
    <w:rsid w:val="004869E6"/>
    <w:rsid w:val="00486AB1"/>
    <w:rsid w:val="00486BCD"/>
    <w:rsid w:val="00486D33"/>
    <w:rsid w:val="00487576"/>
    <w:rsid w:val="004876B8"/>
    <w:rsid w:val="0048785A"/>
    <w:rsid w:val="00487979"/>
    <w:rsid w:val="00487B6C"/>
    <w:rsid w:val="00490142"/>
    <w:rsid w:val="00490261"/>
    <w:rsid w:val="004902D2"/>
    <w:rsid w:val="004902F9"/>
    <w:rsid w:val="00490D79"/>
    <w:rsid w:val="0049150C"/>
    <w:rsid w:val="00491B59"/>
    <w:rsid w:val="00491C9A"/>
    <w:rsid w:val="00492123"/>
    <w:rsid w:val="004922CB"/>
    <w:rsid w:val="00492498"/>
    <w:rsid w:val="00492BB6"/>
    <w:rsid w:val="00492E85"/>
    <w:rsid w:val="004932E3"/>
    <w:rsid w:val="0049379B"/>
    <w:rsid w:val="00493A68"/>
    <w:rsid w:val="00493C5E"/>
    <w:rsid w:val="00493D3A"/>
    <w:rsid w:val="00493D3B"/>
    <w:rsid w:val="00493D85"/>
    <w:rsid w:val="00493EEE"/>
    <w:rsid w:val="004944DC"/>
    <w:rsid w:val="00494907"/>
    <w:rsid w:val="00494991"/>
    <w:rsid w:val="00494A96"/>
    <w:rsid w:val="00494D87"/>
    <w:rsid w:val="00494DB9"/>
    <w:rsid w:val="00494FE0"/>
    <w:rsid w:val="0049520B"/>
    <w:rsid w:val="004952DA"/>
    <w:rsid w:val="0049544D"/>
    <w:rsid w:val="004956F5"/>
    <w:rsid w:val="004957D7"/>
    <w:rsid w:val="0049593F"/>
    <w:rsid w:val="00495A62"/>
    <w:rsid w:val="00495B61"/>
    <w:rsid w:val="00495C73"/>
    <w:rsid w:val="00495D3C"/>
    <w:rsid w:val="00495E0D"/>
    <w:rsid w:val="00495EC7"/>
    <w:rsid w:val="00496229"/>
    <w:rsid w:val="0049638E"/>
    <w:rsid w:val="00496848"/>
    <w:rsid w:val="004969E0"/>
    <w:rsid w:val="00496D98"/>
    <w:rsid w:val="00496E31"/>
    <w:rsid w:val="00497349"/>
    <w:rsid w:val="00497659"/>
    <w:rsid w:val="004978A2"/>
    <w:rsid w:val="00497CAD"/>
    <w:rsid w:val="004A02AE"/>
    <w:rsid w:val="004A0794"/>
    <w:rsid w:val="004A0940"/>
    <w:rsid w:val="004A0AE7"/>
    <w:rsid w:val="004A11C7"/>
    <w:rsid w:val="004A1740"/>
    <w:rsid w:val="004A17A0"/>
    <w:rsid w:val="004A1868"/>
    <w:rsid w:val="004A1A8D"/>
    <w:rsid w:val="004A1A92"/>
    <w:rsid w:val="004A1BC9"/>
    <w:rsid w:val="004A1D67"/>
    <w:rsid w:val="004A1DCB"/>
    <w:rsid w:val="004A1E76"/>
    <w:rsid w:val="004A2441"/>
    <w:rsid w:val="004A2489"/>
    <w:rsid w:val="004A2490"/>
    <w:rsid w:val="004A2873"/>
    <w:rsid w:val="004A28AD"/>
    <w:rsid w:val="004A2A33"/>
    <w:rsid w:val="004A2BE2"/>
    <w:rsid w:val="004A2D80"/>
    <w:rsid w:val="004A2DB2"/>
    <w:rsid w:val="004A2ECD"/>
    <w:rsid w:val="004A308C"/>
    <w:rsid w:val="004A3424"/>
    <w:rsid w:val="004A34F4"/>
    <w:rsid w:val="004A4866"/>
    <w:rsid w:val="004A4AA3"/>
    <w:rsid w:val="004A4E62"/>
    <w:rsid w:val="004A4EBA"/>
    <w:rsid w:val="004A5371"/>
    <w:rsid w:val="004A5913"/>
    <w:rsid w:val="004A5EA5"/>
    <w:rsid w:val="004A6143"/>
    <w:rsid w:val="004A625D"/>
    <w:rsid w:val="004A63A8"/>
    <w:rsid w:val="004A64FE"/>
    <w:rsid w:val="004A6657"/>
    <w:rsid w:val="004A6886"/>
    <w:rsid w:val="004A6D6E"/>
    <w:rsid w:val="004A6FC7"/>
    <w:rsid w:val="004A7315"/>
    <w:rsid w:val="004A747D"/>
    <w:rsid w:val="004A74A9"/>
    <w:rsid w:val="004A76A3"/>
    <w:rsid w:val="004A77FB"/>
    <w:rsid w:val="004A78C0"/>
    <w:rsid w:val="004A7BBA"/>
    <w:rsid w:val="004A7C3C"/>
    <w:rsid w:val="004A7F11"/>
    <w:rsid w:val="004B0304"/>
    <w:rsid w:val="004B0336"/>
    <w:rsid w:val="004B0340"/>
    <w:rsid w:val="004B0714"/>
    <w:rsid w:val="004B07E8"/>
    <w:rsid w:val="004B0D71"/>
    <w:rsid w:val="004B0DDA"/>
    <w:rsid w:val="004B1004"/>
    <w:rsid w:val="004B118C"/>
    <w:rsid w:val="004B18B7"/>
    <w:rsid w:val="004B1AE7"/>
    <w:rsid w:val="004B2002"/>
    <w:rsid w:val="004B20A4"/>
    <w:rsid w:val="004B22B0"/>
    <w:rsid w:val="004B2656"/>
    <w:rsid w:val="004B2815"/>
    <w:rsid w:val="004B2833"/>
    <w:rsid w:val="004B2A99"/>
    <w:rsid w:val="004B2B8C"/>
    <w:rsid w:val="004B2CA7"/>
    <w:rsid w:val="004B2DB4"/>
    <w:rsid w:val="004B2F54"/>
    <w:rsid w:val="004B2FFD"/>
    <w:rsid w:val="004B3019"/>
    <w:rsid w:val="004B3289"/>
    <w:rsid w:val="004B39F7"/>
    <w:rsid w:val="004B3B77"/>
    <w:rsid w:val="004B3D05"/>
    <w:rsid w:val="004B3D58"/>
    <w:rsid w:val="004B3F1B"/>
    <w:rsid w:val="004B402A"/>
    <w:rsid w:val="004B45AD"/>
    <w:rsid w:val="004B4748"/>
    <w:rsid w:val="004B47B8"/>
    <w:rsid w:val="004B4966"/>
    <w:rsid w:val="004B4B84"/>
    <w:rsid w:val="004B4D07"/>
    <w:rsid w:val="004B51FF"/>
    <w:rsid w:val="004B5349"/>
    <w:rsid w:val="004B5921"/>
    <w:rsid w:val="004B5AEF"/>
    <w:rsid w:val="004B5AFF"/>
    <w:rsid w:val="004B5B1E"/>
    <w:rsid w:val="004B5C0B"/>
    <w:rsid w:val="004B5E04"/>
    <w:rsid w:val="004B5E7B"/>
    <w:rsid w:val="004B5FB9"/>
    <w:rsid w:val="004B62D3"/>
    <w:rsid w:val="004B62ED"/>
    <w:rsid w:val="004B6BA9"/>
    <w:rsid w:val="004B6C5C"/>
    <w:rsid w:val="004B6EC6"/>
    <w:rsid w:val="004B7203"/>
    <w:rsid w:val="004B727A"/>
    <w:rsid w:val="004B74BA"/>
    <w:rsid w:val="004B7513"/>
    <w:rsid w:val="004B77E0"/>
    <w:rsid w:val="004B7CA7"/>
    <w:rsid w:val="004B7D75"/>
    <w:rsid w:val="004C0030"/>
    <w:rsid w:val="004C0300"/>
    <w:rsid w:val="004C06AE"/>
    <w:rsid w:val="004C0B9E"/>
    <w:rsid w:val="004C0D37"/>
    <w:rsid w:val="004C0D52"/>
    <w:rsid w:val="004C0DA1"/>
    <w:rsid w:val="004C0F24"/>
    <w:rsid w:val="004C10B1"/>
    <w:rsid w:val="004C1384"/>
    <w:rsid w:val="004C1464"/>
    <w:rsid w:val="004C1713"/>
    <w:rsid w:val="004C18A8"/>
    <w:rsid w:val="004C19FE"/>
    <w:rsid w:val="004C1A9D"/>
    <w:rsid w:val="004C2749"/>
    <w:rsid w:val="004C2944"/>
    <w:rsid w:val="004C2AE2"/>
    <w:rsid w:val="004C2B0F"/>
    <w:rsid w:val="004C2E5C"/>
    <w:rsid w:val="004C3373"/>
    <w:rsid w:val="004C36F7"/>
    <w:rsid w:val="004C3753"/>
    <w:rsid w:val="004C37C1"/>
    <w:rsid w:val="004C38C5"/>
    <w:rsid w:val="004C3BE8"/>
    <w:rsid w:val="004C3BE9"/>
    <w:rsid w:val="004C3D43"/>
    <w:rsid w:val="004C40C4"/>
    <w:rsid w:val="004C43F0"/>
    <w:rsid w:val="004C463A"/>
    <w:rsid w:val="004C46A8"/>
    <w:rsid w:val="004C4843"/>
    <w:rsid w:val="004C4B4D"/>
    <w:rsid w:val="004C4BD3"/>
    <w:rsid w:val="004C4CEB"/>
    <w:rsid w:val="004C4D85"/>
    <w:rsid w:val="004C5650"/>
    <w:rsid w:val="004C56C9"/>
    <w:rsid w:val="004C570E"/>
    <w:rsid w:val="004C5711"/>
    <w:rsid w:val="004C5730"/>
    <w:rsid w:val="004C5BE2"/>
    <w:rsid w:val="004C5FF6"/>
    <w:rsid w:val="004C6616"/>
    <w:rsid w:val="004C6751"/>
    <w:rsid w:val="004C6760"/>
    <w:rsid w:val="004C6865"/>
    <w:rsid w:val="004C695C"/>
    <w:rsid w:val="004C6A55"/>
    <w:rsid w:val="004C6ACD"/>
    <w:rsid w:val="004C6BBB"/>
    <w:rsid w:val="004C6E1D"/>
    <w:rsid w:val="004C7111"/>
    <w:rsid w:val="004C7392"/>
    <w:rsid w:val="004C73C3"/>
    <w:rsid w:val="004C73D7"/>
    <w:rsid w:val="004C75D4"/>
    <w:rsid w:val="004C7DB8"/>
    <w:rsid w:val="004C7DD6"/>
    <w:rsid w:val="004C7F0F"/>
    <w:rsid w:val="004C7FF0"/>
    <w:rsid w:val="004D0080"/>
    <w:rsid w:val="004D00AE"/>
    <w:rsid w:val="004D015B"/>
    <w:rsid w:val="004D029C"/>
    <w:rsid w:val="004D07DB"/>
    <w:rsid w:val="004D07EA"/>
    <w:rsid w:val="004D08D0"/>
    <w:rsid w:val="004D098D"/>
    <w:rsid w:val="004D0A49"/>
    <w:rsid w:val="004D0A98"/>
    <w:rsid w:val="004D0C44"/>
    <w:rsid w:val="004D0D7F"/>
    <w:rsid w:val="004D1059"/>
    <w:rsid w:val="004D11D0"/>
    <w:rsid w:val="004D1404"/>
    <w:rsid w:val="004D1583"/>
    <w:rsid w:val="004D1745"/>
    <w:rsid w:val="004D1BEA"/>
    <w:rsid w:val="004D1E77"/>
    <w:rsid w:val="004D20DF"/>
    <w:rsid w:val="004D20E4"/>
    <w:rsid w:val="004D2147"/>
    <w:rsid w:val="004D2280"/>
    <w:rsid w:val="004D238F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2BC"/>
    <w:rsid w:val="004D3911"/>
    <w:rsid w:val="004D392B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8BF"/>
    <w:rsid w:val="004D4CBE"/>
    <w:rsid w:val="004D4CF1"/>
    <w:rsid w:val="004D4E2E"/>
    <w:rsid w:val="004D4F13"/>
    <w:rsid w:val="004D50DA"/>
    <w:rsid w:val="004D521D"/>
    <w:rsid w:val="004D52AB"/>
    <w:rsid w:val="004D5817"/>
    <w:rsid w:val="004D60DB"/>
    <w:rsid w:val="004D6221"/>
    <w:rsid w:val="004D62A5"/>
    <w:rsid w:val="004D6A49"/>
    <w:rsid w:val="004D6F5B"/>
    <w:rsid w:val="004D7143"/>
    <w:rsid w:val="004D722D"/>
    <w:rsid w:val="004D7D05"/>
    <w:rsid w:val="004D7FF4"/>
    <w:rsid w:val="004E004E"/>
    <w:rsid w:val="004E008A"/>
    <w:rsid w:val="004E0269"/>
    <w:rsid w:val="004E087F"/>
    <w:rsid w:val="004E08FC"/>
    <w:rsid w:val="004E0EC2"/>
    <w:rsid w:val="004E1010"/>
    <w:rsid w:val="004E12EF"/>
    <w:rsid w:val="004E156C"/>
    <w:rsid w:val="004E169A"/>
    <w:rsid w:val="004E16E2"/>
    <w:rsid w:val="004E18D3"/>
    <w:rsid w:val="004E2272"/>
    <w:rsid w:val="004E279C"/>
    <w:rsid w:val="004E2875"/>
    <w:rsid w:val="004E2E60"/>
    <w:rsid w:val="004E30E0"/>
    <w:rsid w:val="004E3637"/>
    <w:rsid w:val="004E3B52"/>
    <w:rsid w:val="004E3B99"/>
    <w:rsid w:val="004E3DE1"/>
    <w:rsid w:val="004E4B1F"/>
    <w:rsid w:val="004E4BF6"/>
    <w:rsid w:val="004E4C4E"/>
    <w:rsid w:val="004E4FD4"/>
    <w:rsid w:val="004E5466"/>
    <w:rsid w:val="004E5471"/>
    <w:rsid w:val="004E54DE"/>
    <w:rsid w:val="004E5529"/>
    <w:rsid w:val="004E5696"/>
    <w:rsid w:val="004E57FF"/>
    <w:rsid w:val="004E5EC9"/>
    <w:rsid w:val="004E5F58"/>
    <w:rsid w:val="004E61C3"/>
    <w:rsid w:val="004E63B8"/>
    <w:rsid w:val="004E64CA"/>
    <w:rsid w:val="004E669D"/>
    <w:rsid w:val="004E6767"/>
    <w:rsid w:val="004E67D6"/>
    <w:rsid w:val="004E6879"/>
    <w:rsid w:val="004E6FFD"/>
    <w:rsid w:val="004E71AD"/>
    <w:rsid w:val="004E7437"/>
    <w:rsid w:val="004E760F"/>
    <w:rsid w:val="004E798F"/>
    <w:rsid w:val="004E7CBA"/>
    <w:rsid w:val="004E7CD5"/>
    <w:rsid w:val="004E7CFC"/>
    <w:rsid w:val="004E7DE6"/>
    <w:rsid w:val="004E7DF1"/>
    <w:rsid w:val="004E7FCB"/>
    <w:rsid w:val="004F03B1"/>
    <w:rsid w:val="004F08BD"/>
    <w:rsid w:val="004F0967"/>
    <w:rsid w:val="004F0D72"/>
    <w:rsid w:val="004F0E2C"/>
    <w:rsid w:val="004F128A"/>
    <w:rsid w:val="004F161F"/>
    <w:rsid w:val="004F17D6"/>
    <w:rsid w:val="004F24EC"/>
    <w:rsid w:val="004F2650"/>
    <w:rsid w:val="004F2B60"/>
    <w:rsid w:val="004F2FEF"/>
    <w:rsid w:val="004F3434"/>
    <w:rsid w:val="004F3730"/>
    <w:rsid w:val="004F3901"/>
    <w:rsid w:val="004F3AAD"/>
    <w:rsid w:val="004F3D21"/>
    <w:rsid w:val="004F43CB"/>
    <w:rsid w:val="004F4701"/>
    <w:rsid w:val="004F4D81"/>
    <w:rsid w:val="004F50E7"/>
    <w:rsid w:val="004F51AA"/>
    <w:rsid w:val="004F520E"/>
    <w:rsid w:val="004F556F"/>
    <w:rsid w:val="004F55CB"/>
    <w:rsid w:val="004F5876"/>
    <w:rsid w:val="004F59E7"/>
    <w:rsid w:val="004F5F72"/>
    <w:rsid w:val="004F64F2"/>
    <w:rsid w:val="004F6584"/>
    <w:rsid w:val="004F662F"/>
    <w:rsid w:val="004F6736"/>
    <w:rsid w:val="004F67C2"/>
    <w:rsid w:val="004F6B20"/>
    <w:rsid w:val="004F7628"/>
    <w:rsid w:val="004F7679"/>
    <w:rsid w:val="004F77D8"/>
    <w:rsid w:val="004F785C"/>
    <w:rsid w:val="004F79A7"/>
    <w:rsid w:val="004F7B1A"/>
    <w:rsid w:val="004F7B42"/>
    <w:rsid w:val="004F7BE8"/>
    <w:rsid w:val="005000D5"/>
    <w:rsid w:val="00500510"/>
    <w:rsid w:val="005007B6"/>
    <w:rsid w:val="00500AE8"/>
    <w:rsid w:val="00500DB1"/>
    <w:rsid w:val="00500F26"/>
    <w:rsid w:val="005011E9"/>
    <w:rsid w:val="0050138B"/>
    <w:rsid w:val="00501643"/>
    <w:rsid w:val="00501A52"/>
    <w:rsid w:val="00501ED3"/>
    <w:rsid w:val="005023A4"/>
    <w:rsid w:val="005025C3"/>
    <w:rsid w:val="00502720"/>
    <w:rsid w:val="0050293F"/>
    <w:rsid w:val="0050294F"/>
    <w:rsid w:val="00502B75"/>
    <w:rsid w:val="00502BD4"/>
    <w:rsid w:val="00502E9B"/>
    <w:rsid w:val="00502EE4"/>
    <w:rsid w:val="0050336B"/>
    <w:rsid w:val="005034D6"/>
    <w:rsid w:val="00503501"/>
    <w:rsid w:val="005036E4"/>
    <w:rsid w:val="005039CE"/>
    <w:rsid w:val="00503A70"/>
    <w:rsid w:val="00503B44"/>
    <w:rsid w:val="00503D90"/>
    <w:rsid w:val="00503F00"/>
    <w:rsid w:val="005040DC"/>
    <w:rsid w:val="005040F9"/>
    <w:rsid w:val="00504130"/>
    <w:rsid w:val="00504331"/>
    <w:rsid w:val="00504BE7"/>
    <w:rsid w:val="00504C40"/>
    <w:rsid w:val="00504E33"/>
    <w:rsid w:val="00504F44"/>
    <w:rsid w:val="00504FCF"/>
    <w:rsid w:val="005050AD"/>
    <w:rsid w:val="0050556D"/>
    <w:rsid w:val="00505752"/>
    <w:rsid w:val="0050584D"/>
    <w:rsid w:val="00505B91"/>
    <w:rsid w:val="00505BA0"/>
    <w:rsid w:val="00505D3F"/>
    <w:rsid w:val="00505DF0"/>
    <w:rsid w:val="00505F6C"/>
    <w:rsid w:val="00506514"/>
    <w:rsid w:val="0050674E"/>
    <w:rsid w:val="00506992"/>
    <w:rsid w:val="00506F30"/>
    <w:rsid w:val="00506F50"/>
    <w:rsid w:val="00507816"/>
    <w:rsid w:val="00507D07"/>
    <w:rsid w:val="00507DE8"/>
    <w:rsid w:val="00507DEF"/>
    <w:rsid w:val="00507DFD"/>
    <w:rsid w:val="0051046E"/>
    <w:rsid w:val="00510599"/>
    <w:rsid w:val="005105C1"/>
    <w:rsid w:val="00510765"/>
    <w:rsid w:val="005109A3"/>
    <w:rsid w:val="005109A7"/>
    <w:rsid w:val="00510AA9"/>
    <w:rsid w:val="00510CC7"/>
    <w:rsid w:val="00511015"/>
    <w:rsid w:val="005113DD"/>
    <w:rsid w:val="00511477"/>
    <w:rsid w:val="00511819"/>
    <w:rsid w:val="00511CB3"/>
    <w:rsid w:val="00511D88"/>
    <w:rsid w:val="00511E40"/>
    <w:rsid w:val="005125F7"/>
    <w:rsid w:val="005126CE"/>
    <w:rsid w:val="00512B85"/>
    <w:rsid w:val="00512C1F"/>
    <w:rsid w:val="00512E17"/>
    <w:rsid w:val="00512E7D"/>
    <w:rsid w:val="00512ED7"/>
    <w:rsid w:val="00513034"/>
    <w:rsid w:val="00513089"/>
    <w:rsid w:val="005130E0"/>
    <w:rsid w:val="005131B8"/>
    <w:rsid w:val="00513550"/>
    <w:rsid w:val="00513A28"/>
    <w:rsid w:val="00513E80"/>
    <w:rsid w:val="00513F4F"/>
    <w:rsid w:val="00514759"/>
    <w:rsid w:val="00514B00"/>
    <w:rsid w:val="00514C36"/>
    <w:rsid w:val="00514CDE"/>
    <w:rsid w:val="00514D32"/>
    <w:rsid w:val="00514ED1"/>
    <w:rsid w:val="00515295"/>
    <w:rsid w:val="0051580F"/>
    <w:rsid w:val="00515B52"/>
    <w:rsid w:val="00515B9C"/>
    <w:rsid w:val="00515C3E"/>
    <w:rsid w:val="00515C61"/>
    <w:rsid w:val="00515F75"/>
    <w:rsid w:val="005160E6"/>
    <w:rsid w:val="005161A9"/>
    <w:rsid w:val="00516975"/>
    <w:rsid w:val="00516AB1"/>
    <w:rsid w:val="00516B6C"/>
    <w:rsid w:val="00516C7D"/>
    <w:rsid w:val="005178B1"/>
    <w:rsid w:val="0052007A"/>
    <w:rsid w:val="005200E7"/>
    <w:rsid w:val="00520400"/>
    <w:rsid w:val="00520975"/>
    <w:rsid w:val="00520B15"/>
    <w:rsid w:val="00520BFE"/>
    <w:rsid w:val="00520D79"/>
    <w:rsid w:val="00521119"/>
    <w:rsid w:val="005215AF"/>
    <w:rsid w:val="00522041"/>
    <w:rsid w:val="00522425"/>
    <w:rsid w:val="00522935"/>
    <w:rsid w:val="00522E02"/>
    <w:rsid w:val="00522F28"/>
    <w:rsid w:val="00522F68"/>
    <w:rsid w:val="00523783"/>
    <w:rsid w:val="00523924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4F9"/>
    <w:rsid w:val="005259A8"/>
    <w:rsid w:val="00525A88"/>
    <w:rsid w:val="00525AE6"/>
    <w:rsid w:val="00525FA4"/>
    <w:rsid w:val="005260C3"/>
    <w:rsid w:val="0052616D"/>
    <w:rsid w:val="00526271"/>
    <w:rsid w:val="00526345"/>
    <w:rsid w:val="00526399"/>
    <w:rsid w:val="00526827"/>
    <w:rsid w:val="00527272"/>
    <w:rsid w:val="0052750D"/>
    <w:rsid w:val="0052768B"/>
    <w:rsid w:val="005277D7"/>
    <w:rsid w:val="00527D4C"/>
    <w:rsid w:val="005300AA"/>
    <w:rsid w:val="00530199"/>
    <w:rsid w:val="0053022D"/>
    <w:rsid w:val="00530813"/>
    <w:rsid w:val="00530A1E"/>
    <w:rsid w:val="00530AC2"/>
    <w:rsid w:val="00531125"/>
    <w:rsid w:val="00531151"/>
    <w:rsid w:val="00531379"/>
    <w:rsid w:val="005313D5"/>
    <w:rsid w:val="005315E7"/>
    <w:rsid w:val="00531820"/>
    <w:rsid w:val="00531926"/>
    <w:rsid w:val="00531C42"/>
    <w:rsid w:val="00531C5B"/>
    <w:rsid w:val="00531DED"/>
    <w:rsid w:val="00532189"/>
    <w:rsid w:val="005323DC"/>
    <w:rsid w:val="005326DA"/>
    <w:rsid w:val="00532CAD"/>
    <w:rsid w:val="00532E7A"/>
    <w:rsid w:val="00532E83"/>
    <w:rsid w:val="0053322D"/>
    <w:rsid w:val="00533742"/>
    <w:rsid w:val="00533AA4"/>
    <w:rsid w:val="005342C0"/>
    <w:rsid w:val="0053450F"/>
    <w:rsid w:val="0053461F"/>
    <w:rsid w:val="00535030"/>
    <w:rsid w:val="005350B5"/>
    <w:rsid w:val="00535256"/>
    <w:rsid w:val="005352B1"/>
    <w:rsid w:val="005352E3"/>
    <w:rsid w:val="00535379"/>
    <w:rsid w:val="00535429"/>
    <w:rsid w:val="005355CA"/>
    <w:rsid w:val="005355E1"/>
    <w:rsid w:val="005356F8"/>
    <w:rsid w:val="0053586E"/>
    <w:rsid w:val="00535AB2"/>
    <w:rsid w:val="00535E48"/>
    <w:rsid w:val="00535ECF"/>
    <w:rsid w:val="00535F32"/>
    <w:rsid w:val="0053616E"/>
    <w:rsid w:val="0053661F"/>
    <w:rsid w:val="0053672D"/>
    <w:rsid w:val="0053674E"/>
    <w:rsid w:val="00536A8B"/>
    <w:rsid w:val="00536B12"/>
    <w:rsid w:val="00536B19"/>
    <w:rsid w:val="0053700F"/>
    <w:rsid w:val="00537305"/>
    <w:rsid w:val="00537440"/>
    <w:rsid w:val="00537980"/>
    <w:rsid w:val="00537C24"/>
    <w:rsid w:val="00537CA9"/>
    <w:rsid w:val="00537E91"/>
    <w:rsid w:val="00537EC2"/>
    <w:rsid w:val="00540113"/>
    <w:rsid w:val="0054058F"/>
    <w:rsid w:val="00540669"/>
    <w:rsid w:val="00540AC0"/>
    <w:rsid w:val="005413C1"/>
    <w:rsid w:val="00541D93"/>
    <w:rsid w:val="00541EDE"/>
    <w:rsid w:val="0054206F"/>
    <w:rsid w:val="00542155"/>
    <w:rsid w:val="005423D4"/>
    <w:rsid w:val="005426A0"/>
    <w:rsid w:val="005426C8"/>
    <w:rsid w:val="005427A1"/>
    <w:rsid w:val="005427EB"/>
    <w:rsid w:val="00542A3F"/>
    <w:rsid w:val="00543503"/>
    <w:rsid w:val="005448DC"/>
    <w:rsid w:val="00544AD9"/>
    <w:rsid w:val="005450D5"/>
    <w:rsid w:val="0054525B"/>
    <w:rsid w:val="00545633"/>
    <w:rsid w:val="005458D1"/>
    <w:rsid w:val="00545CF8"/>
    <w:rsid w:val="00546871"/>
    <w:rsid w:val="00546961"/>
    <w:rsid w:val="00546B04"/>
    <w:rsid w:val="00546DD6"/>
    <w:rsid w:val="00546F1C"/>
    <w:rsid w:val="00546FE7"/>
    <w:rsid w:val="0054718B"/>
    <w:rsid w:val="005475CE"/>
    <w:rsid w:val="005476F0"/>
    <w:rsid w:val="005477E7"/>
    <w:rsid w:val="00547DDB"/>
    <w:rsid w:val="005500FC"/>
    <w:rsid w:val="005501AC"/>
    <w:rsid w:val="0055057B"/>
    <w:rsid w:val="0055061B"/>
    <w:rsid w:val="00550826"/>
    <w:rsid w:val="005508B0"/>
    <w:rsid w:val="00550C5F"/>
    <w:rsid w:val="005510F0"/>
    <w:rsid w:val="00551321"/>
    <w:rsid w:val="0055134F"/>
    <w:rsid w:val="00551B8B"/>
    <w:rsid w:val="00551B95"/>
    <w:rsid w:val="00551CBB"/>
    <w:rsid w:val="00551F5B"/>
    <w:rsid w:val="00551FAC"/>
    <w:rsid w:val="00552046"/>
    <w:rsid w:val="00552139"/>
    <w:rsid w:val="005525CC"/>
    <w:rsid w:val="00552FB9"/>
    <w:rsid w:val="005532EF"/>
    <w:rsid w:val="0055330E"/>
    <w:rsid w:val="005533E8"/>
    <w:rsid w:val="00553AF3"/>
    <w:rsid w:val="00553B6C"/>
    <w:rsid w:val="00553DD2"/>
    <w:rsid w:val="00553E96"/>
    <w:rsid w:val="005541D3"/>
    <w:rsid w:val="005549A4"/>
    <w:rsid w:val="005550ED"/>
    <w:rsid w:val="005555F0"/>
    <w:rsid w:val="00555A5C"/>
    <w:rsid w:val="00555DE6"/>
    <w:rsid w:val="00556429"/>
    <w:rsid w:val="00556617"/>
    <w:rsid w:val="00556A05"/>
    <w:rsid w:val="00556B5D"/>
    <w:rsid w:val="00556E2F"/>
    <w:rsid w:val="00556F36"/>
    <w:rsid w:val="00556F43"/>
    <w:rsid w:val="00557451"/>
    <w:rsid w:val="005575DE"/>
    <w:rsid w:val="005576B8"/>
    <w:rsid w:val="0055771B"/>
    <w:rsid w:val="00557B1D"/>
    <w:rsid w:val="00557E37"/>
    <w:rsid w:val="00557F24"/>
    <w:rsid w:val="00557F57"/>
    <w:rsid w:val="0056007E"/>
    <w:rsid w:val="005600BC"/>
    <w:rsid w:val="005605BF"/>
    <w:rsid w:val="00560795"/>
    <w:rsid w:val="0056096D"/>
    <w:rsid w:val="00560BE2"/>
    <w:rsid w:val="00561252"/>
    <w:rsid w:val="0056156A"/>
    <w:rsid w:val="00561623"/>
    <w:rsid w:val="0056167A"/>
    <w:rsid w:val="00561771"/>
    <w:rsid w:val="005618CF"/>
    <w:rsid w:val="00561B43"/>
    <w:rsid w:val="00561D4F"/>
    <w:rsid w:val="00561E97"/>
    <w:rsid w:val="005621CC"/>
    <w:rsid w:val="005627D6"/>
    <w:rsid w:val="005628D8"/>
    <w:rsid w:val="00562EB9"/>
    <w:rsid w:val="005630D5"/>
    <w:rsid w:val="005639B7"/>
    <w:rsid w:val="005643FD"/>
    <w:rsid w:val="0056463D"/>
    <w:rsid w:val="0056480C"/>
    <w:rsid w:val="0056481E"/>
    <w:rsid w:val="00564BD9"/>
    <w:rsid w:val="00564D3E"/>
    <w:rsid w:val="0056510B"/>
    <w:rsid w:val="00565360"/>
    <w:rsid w:val="005653CA"/>
    <w:rsid w:val="00565845"/>
    <w:rsid w:val="0056592F"/>
    <w:rsid w:val="00565974"/>
    <w:rsid w:val="00565C6A"/>
    <w:rsid w:val="00565CE6"/>
    <w:rsid w:val="00565E0B"/>
    <w:rsid w:val="00566321"/>
    <w:rsid w:val="00566567"/>
    <w:rsid w:val="00566763"/>
    <w:rsid w:val="00566930"/>
    <w:rsid w:val="00566AB1"/>
    <w:rsid w:val="00566AD8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17B"/>
    <w:rsid w:val="0057031E"/>
    <w:rsid w:val="005703DF"/>
    <w:rsid w:val="005709B5"/>
    <w:rsid w:val="00570B4A"/>
    <w:rsid w:val="00570FBF"/>
    <w:rsid w:val="005710EA"/>
    <w:rsid w:val="00571106"/>
    <w:rsid w:val="0057176A"/>
    <w:rsid w:val="00571D57"/>
    <w:rsid w:val="00571EDC"/>
    <w:rsid w:val="00571EF5"/>
    <w:rsid w:val="00572030"/>
    <w:rsid w:val="00572302"/>
    <w:rsid w:val="005724CA"/>
    <w:rsid w:val="005726E6"/>
    <w:rsid w:val="005728B4"/>
    <w:rsid w:val="005729B8"/>
    <w:rsid w:val="00572A53"/>
    <w:rsid w:val="00572C26"/>
    <w:rsid w:val="00572FAD"/>
    <w:rsid w:val="005737A8"/>
    <w:rsid w:val="005737AB"/>
    <w:rsid w:val="00573962"/>
    <w:rsid w:val="00573D6E"/>
    <w:rsid w:val="00573EEF"/>
    <w:rsid w:val="005741FF"/>
    <w:rsid w:val="00574702"/>
    <w:rsid w:val="00574909"/>
    <w:rsid w:val="00574917"/>
    <w:rsid w:val="00574A19"/>
    <w:rsid w:val="00574B69"/>
    <w:rsid w:val="00574BFF"/>
    <w:rsid w:val="00574C56"/>
    <w:rsid w:val="0057510F"/>
    <w:rsid w:val="005751DA"/>
    <w:rsid w:val="005753CD"/>
    <w:rsid w:val="005753DF"/>
    <w:rsid w:val="0057541D"/>
    <w:rsid w:val="00575603"/>
    <w:rsid w:val="00575672"/>
    <w:rsid w:val="005757CD"/>
    <w:rsid w:val="00575B07"/>
    <w:rsid w:val="00575B6E"/>
    <w:rsid w:val="00575DDF"/>
    <w:rsid w:val="00575E84"/>
    <w:rsid w:val="00576398"/>
    <w:rsid w:val="0057671B"/>
    <w:rsid w:val="00576F64"/>
    <w:rsid w:val="00577361"/>
    <w:rsid w:val="0057774A"/>
    <w:rsid w:val="00577AEC"/>
    <w:rsid w:val="00577C15"/>
    <w:rsid w:val="00577E12"/>
    <w:rsid w:val="005804B8"/>
    <w:rsid w:val="0058085F"/>
    <w:rsid w:val="0058111D"/>
    <w:rsid w:val="005812EF"/>
    <w:rsid w:val="00581525"/>
    <w:rsid w:val="005815DF"/>
    <w:rsid w:val="00581921"/>
    <w:rsid w:val="00581AD1"/>
    <w:rsid w:val="00581EC3"/>
    <w:rsid w:val="005820B0"/>
    <w:rsid w:val="00582296"/>
    <w:rsid w:val="005822D3"/>
    <w:rsid w:val="00582410"/>
    <w:rsid w:val="00582900"/>
    <w:rsid w:val="00582B16"/>
    <w:rsid w:val="0058335B"/>
    <w:rsid w:val="00583622"/>
    <w:rsid w:val="005837FD"/>
    <w:rsid w:val="00583844"/>
    <w:rsid w:val="00583867"/>
    <w:rsid w:val="00583E4C"/>
    <w:rsid w:val="0058425B"/>
    <w:rsid w:val="00584423"/>
    <w:rsid w:val="005845F7"/>
    <w:rsid w:val="00584A46"/>
    <w:rsid w:val="005850F6"/>
    <w:rsid w:val="0058523B"/>
    <w:rsid w:val="005854E8"/>
    <w:rsid w:val="0058550B"/>
    <w:rsid w:val="00585591"/>
    <w:rsid w:val="00585766"/>
    <w:rsid w:val="005857AB"/>
    <w:rsid w:val="005859C5"/>
    <w:rsid w:val="00585CD8"/>
    <w:rsid w:val="00585D3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6FA"/>
    <w:rsid w:val="005907C4"/>
    <w:rsid w:val="005909EA"/>
    <w:rsid w:val="00590BFC"/>
    <w:rsid w:val="00590D60"/>
    <w:rsid w:val="00590F5D"/>
    <w:rsid w:val="005910DE"/>
    <w:rsid w:val="00591154"/>
    <w:rsid w:val="0059131F"/>
    <w:rsid w:val="005913B4"/>
    <w:rsid w:val="0059147A"/>
    <w:rsid w:val="00591481"/>
    <w:rsid w:val="00591682"/>
    <w:rsid w:val="00591965"/>
    <w:rsid w:val="00591BD1"/>
    <w:rsid w:val="00591D35"/>
    <w:rsid w:val="00591F9A"/>
    <w:rsid w:val="005921AF"/>
    <w:rsid w:val="00592241"/>
    <w:rsid w:val="00592245"/>
    <w:rsid w:val="005922F1"/>
    <w:rsid w:val="00592C2A"/>
    <w:rsid w:val="00592C8B"/>
    <w:rsid w:val="00592D51"/>
    <w:rsid w:val="00592F23"/>
    <w:rsid w:val="00592FB2"/>
    <w:rsid w:val="00593095"/>
    <w:rsid w:val="00593099"/>
    <w:rsid w:val="005930BD"/>
    <w:rsid w:val="00593468"/>
    <w:rsid w:val="0059352B"/>
    <w:rsid w:val="00593CD9"/>
    <w:rsid w:val="005942BB"/>
    <w:rsid w:val="005943DC"/>
    <w:rsid w:val="00594439"/>
    <w:rsid w:val="00594B78"/>
    <w:rsid w:val="00594D4D"/>
    <w:rsid w:val="00594D56"/>
    <w:rsid w:val="005952D0"/>
    <w:rsid w:val="00595305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75"/>
    <w:rsid w:val="005971DF"/>
    <w:rsid w:val="005973B3"/>
    <w:rsid w:val="005974DF"/>
    <w:rsid w:val="00597728"/>
    <w:rsid w:val="00597BED"/>
    <w:rsid w:val="00597CDB"/>
    <w:rsid w:val="00597E79"/>
    <w:rsid w:val="00597EFD"/>
    <w:rsid w:val="005A02DF"/>
    <w:rsid w:val="005A04AD"/>
    <w:rsid w:val="005A06F4"/>
    <w:rsid w:val="005A0845"/>
    <w:rsid w:val="005A0B32"/>
    <w:rsid w:val="005A0BFB"/>
    <w:rsid w:val="005A0ECC"/>
    <w:rsid w:val="005A1055"/>
    <w:rsid w:val="005A113E"/>
    <w:rsid w:val="005A149F"/>
    <w:rsid w:val="005A14F1"/>
    <w:rsid w:val="005A1538"/>
    <w:rsid w:val="005A16EC"/>
    <w:rsid w:val="005A1A28"/>
    <w:rsid w:val="005A1BE3"/>
    <w:rsid w:val="005A1C9F"/>
    <w:rsid w:val="005A1D13"/>
    <w:rsid w:val="005A1FC4"/>
    <w:rsid w:val="005A20CD"/>
    <w:rsid w:val="005A21EE"/>
    <w:rsid w:val="005A25B5"/>
    <w:rsid w:val="005A284E"/>
    <w:rsid w:val="005A2A1F"/>
    <w:rsid w:val="005A2A24"/>
    <w:rsid w:val="005A2D21"/>
    <w:rsid w:val="005A2E9C"/>
    <w:rsid w:val="005A2F64"/>
    <w:rsid w:val="005A333C"/>
    <w:rsid w:val="005A386C"/>
    <w:rsid w:val="005A3D32"/>
    <w:rsid w:val="005A4029"/>
    <w:rsid w:val="005A41FC"/>
    <w:rsid w:val="005A42D4"/>
    <w:rsid w:val="005A4472"/>
    <w:rsid w:val="005A46DD"/>
    <w:rsid w:val="005A4766"/>
    <w:rsid w:val="005A4824"/>
    <w:rsid w:val="005A50F9"/>
    <w:rsid w:val="005A5130"/>
    <w:rsid w:val="005A51A5"/>
    <w:rsid w:val="005A5301"/>
    <w:rsid w:val="005A5892"/>
    <w:rsid w:val="005A5A09"/>
    <w:rsid w:val="005A5C9E"/>
    <w:rsid w:val="005A62AF"/>
    <w:rsid w:val="005A64EC"/>
    <w:rsid w:val="005A6819"/>
    <w:rsid w:val="005A6984"/>
    <w:rsid w:val="005A69FC"/>
    <w:rsid w:val="005A6A57"/>
    <w:rsid w:val="005A7108"/>
    <w:rsid w:val="005A7199"/>
    <w:rsid w:val="005A769C"/>
    <w:rsid w:val="005A770B"/>
    <w:rsid w:val="005B0118"/>
    <w:rsid w:val="005B01B8"/>
    <w:rsid w:val="005B01F5"/>
    <w:rsid w:val="005B0528"/>
    <w:rsid w:val="005B0C66"/>
    <w:rsid w:val="005B0CBA"/>
    <w:rsid w:val="005B1127"/>
    <w:rsid w:val="005B14A3"/>
    <w:rsid w:val="005B1540"/>
    <w:rsid w:val="005B17DB"/>
    <w:rsid w:val="005B17DF"/>
    <w:rsid w:val="005B1BB2"/>
    <w:rsid w:val="005B1FDE"/>
    <w:rsid w:val="005B2171"/>
    <w:rsid w:val="005B2178"/>
    <w:rsid w:val="005B274F"/>
    <w:rsid w:val="005B2DC6"/>
    <w:rsid w:val="005B2EA9"/>
    <w:rsid w:val="005B3098"/>
    <w:rsid w:val="005B30E2"/>
    <w:rsid w:val="005B31A5"/>
    <w:rsid w:val="005B3575"/>
    <w:rsid w:val="005B3787"/>
    <w:rsid w:val="005B3A8A"/>
    <w:rsid w:val="005B3C54"/>
    <w:rsid w:val="005B3C80"/>
    <w:rsid w:val="005B3D7D"/>
    <w:rsid w:val="005B3E94"/>
    <w:rsid w:val="005B42FF"/>
    <w:rsid w:val="005B516A"/>
    <w:rsid w:val="005B5226"/>
    <w:rsid w:val="005B52CB"/>
    <w:rsid w:val="005B5440"/>
    <w:rsid w:val="005B5452"/>
    <w:rsid w:val="005B5529"/>
    <w:rsid w:val="005B5534"/>
    <w:rsid w:val="005B5B14"/>
    <w:rsid w:val="005B5CDC"/>
    <w:rsid w:val="005B5CDD"/>
    <w:rsid w:val="005B5E75"/>
    <w:rsid w:val="005B5F13"/>
    <w:rsid w:val="005B66EF"/>
    <w:rsid w:val="005B6A01"/>
    <w:rsid w:val="005B6A28"/>
    <w:rsid w:val="005B6E41"/>
    <w:rsid w:val="005B716B"/>
    <w:rsid w:val="005B766E"/>
    <w:rsid w:val="005B76E0"/>
    <w:rsid w:val="005B7A80"/>
    <w:rsid w:val="005B7E52"/>
    <w:rsid w:val="005B7FB9"/>
    <w:rsid w:val="005C00AC"/>
    <w:rsid w:val="005C00E2"/>
    <w:rsid w:val="005C0240"/>
    <w:rsid w:val="005C0456"/>
    <w:rsid w:val="005C0552"/>
    <w:rsid w:val="005C0698"/>
    <w:rsid w:val="005C0945"/>
    <w:rsid w:val="005C0C52"/>
    <w:rsid w:val="005C0FFD"/>
    <w:rsid w:val="005C11CF"/>
    <w:rsid w:val="005C125C"/>
    <w:rsid w:val="005C1438"/>
    <w:rsid w:val="005C1595"/>
    <w:rsid w:val="005C17B0"/>
    <w:rsid w:val="005C198D"/>
    <w:rsid w:val="005C1D6F"/>
    <w:rsid w:val="005C1D96"/>
    <w:rsid w:val="005C1EB8"/>
    <w:rsid w:val="005C2641"/>
    <w:rsid w:val="005C2B38"/>
    <w:rsid w:val="005C2CF0"/>
    <w:rsid w:val="005C2F8E"/>
    <w:rsid w:val="005C325D"/>
    <w:rsid w:val="005C36B8"/>
    <w:rsid w:val="005C38E8"/>
    <w:rsid w:val="005C39EE"/>
    <w:rsid w:val="005C3B46"/>
    <w:rsid w:val="005C3CF5"/>
    <w:rsid w:val="005C3D85"/>
    <w:rsid w:val="005C3DEF"/>
    <w:rsid w:val="005C3F9A"/>
    <w:rsid w:val="005C4045"/>
    <w:rsid w:val="005C4048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4BD3"/>
    <w:rsid w:val="005C5179"/>
    <w:rsid w:val="005C52BF"/>
    <w:rsid w:val="005C52EA"/>
    <w:rsid w:val="005C5BED"/>
    <w:rsid w:val="005C5CB0"/>
    <w:rsid w:val="005C5DDB"/>
    <w:rsid w:val="005C5EA0"/>
    <w:rsid w:val="005C5EA7"/>
    <w:rsid w:val="005C5F31"/>
    <w:rsid w:val="005C5F50"/>
    <w:rsid w:val="005C5F6D"/>
    <w:rsid w:val="005C602D"/>
    <w:rsid w:val="005C61F6"/>
    <w:rsid w:val="005C63B8"/>
    <w:rsid w:val="005C657A"/>
    <w:rsid w:val="005C659C"/>
    <w:rsid w:val="005C6784"/>
    <w:rsid w:val="005C67E3"/>
    <w:rsid w:val="005C69E0"/>
    <w:rsid w:val="005C6D67"/>
    <w:rsid w:val="005C6DC4"/>
    <w:rsid w:val="005C6EE6"/>
    <w:rsid w:val="005C7230"/>
    <w:rsid w:val="005C72FB"/>
    <w:rsid w:val="005C73E5"/>
    <w:rsid w:val="005C749B"/>
    <w:rsid w:val="005C7A63"/>
    <w:rsid w:val="005C7B86"/>
    <w:rsid w:val="005D0049"/>
    <w:rsid w:val="005D0188"/>
    <w:rsid w:val="005D03A1"/>
    <w:rsid w:val="005D0E2F"/>
    <w:rsid w:val="005D0EA2"/>
    <w:rsid w:val="005D17A5"/>
    <w:rsid w:val="005D17E8"/>
    <w:rsid w:val="005D1889"/>
    <w:rsid w:val="005D18C0"/>
    <w:rsid w:val="005D1928"/>
    <w:rsid w:val="005D1A76"/>
    <w:rsid w:val="005D1B20"/>
    <w:rsid w:val="005D1D26"/>
    <w:rsid w:val="005D2016"/>
    <w:rsid w:val="005D205E"/>
    <w:rsid w:val="005D26E7"/>
    <w:rsid w:val="005D2A9D"/>
    <w:rsid w:val="005D2CB4"/>
    <w:rsid w:val="005D2CB7"/>
    <w:rsid w:val="005D2E2E"/>
    <w:rsid w:val="005D2FC9"/>
    <w:rsid w:val="005D308D"/>
    <w:rsid w:val="005D3106"/>
    <w:rsid w:val="005D353E"/>
    <w:rsid w:val="005D3707"/>
    <w:rsid w:val="005D3766"/>
    <w:rsid w:val="005D38C5"/>
    <w:rsid w:val="005D39FA"/>
    <w:rsid w:val="005D3C51"/>
    <w:rsid w:val="005D3DD1"/>
    <w:rsid w:val="005D405C"/>
    <w:rsid w:val="005D41AD"/>
    <w:rsid w:val="005D4232"/>
    <w:rsid w:val="005D424D"/>
    <w:rsid w:val="005D483D"/>
    <w:rsid w:val="005D4A6B"/>
    <w:rsid w:val="005D4AFA"/>
    <w:rsid w:val="005D4DC3"/>
    <w:rsid w:val="005D4FD6"/>
    <w:rsid w:val="005D4FDC"/>
    <w:rsid w:val="005D5274"/>
    <w:rsid w:val="005D5AE1"/>
    <w:rsid w:val="005D5AEB"/>
    <w:rsid w:val="005D6284"/>
    <w:rsid w:val="005D6658"/>
    <w:rsid w:val="005D68E8"/>
    <w:rsid w:val="005D6AC7"/>
    <w:rsid w:val="005D6C32"/>
    <w:rsid w:val="005D6F18"/>
    <w:rsid w:val="005D6FB8"/>
    <w:rsid w:val="005D727B"/>
    <w:rsid w:val="005D72B1"/>
    <w:rsid w:val="005D72BA"/>
    <w:rsid w:val="005D7310"/>
    <w:rsid w:val="005D73A5"/>
    <w:rsid w:val="005D745D"/>
    <w:rsid w:val="005D7504"/>
    <w:rsid w:val="005D75D2"/>
    <w:rsid w:val="005D78F7"/>
    <w:rsid w:val="005D7AAD"/>
    <w:rsid w:val="005D7D30"/>
    <w:rsid w:val="005E0467"/>
    <w:rsid w:val="005E059F"/>
    <w:rsid w:val="005E06AE"/>
    <w:rsid w:val="005E0729"/>
    <w:rsid w:val="005E08C8"/>
    <w:rsid w:val="005E0971"/>
    <w:rsid w:val="005E0CF0"/>
    <w:rsid w:val="005E0E99"/>
    <w:rsid w:val="005E0EF4"/>
    <w:rsid w:val="005E1031"/>
    <w:rsid w:val="005E10A7"/>
    <w:rsid w:val="005E10FD"/>
    <w:rsid w:val="005E1532"/>
    <w:rsid w:val="005E15F6"/>
    <w:rsid w:val="005E1738"/>
    <w:rsid w:val="005E17E3"/>
    <w:rsid w:val="005E197C"/>
    <w:rsid w:val="005E1C97"/>
    <w:rsid w:val="005E2015"/>
    <w:rsid w:val="005E251A"/>
    <w:rsid w:val="005E28FB"/>
    <w:rsid w:val="005E2D23"/>
    <w:rsid w:val="005E2EE2"/>
    <w:rsid w:val="005E2F3D"/>
    <w:rsid w:val="005E2FA0"/>
    <w:rsid w:val="005E30F4"/>
    <w:rsid w:val="005E3101"/>
    <w:rsid w:val="005E360D"/>
    <w:rsid w:val="005E3969"/>
    <w:rsid w:val="005E3A54"/>
    <w:rsid w:val="005E3AD4"/>
    <w:rsid w:val="005E3ADF"/>
    <w:rsid w:val="005E3B2A"/>
    <w:rsid w:val="005E3CD8"/>
    <w:rsid w:val="005E437C"/>
    <w:rsid w:val="005E4A27"/>
    <w:rsid w:val="005E513F"/>
    <w:rsid w:val="005E52F0"/>
    <w:rsid w:val="005E53C4"/>
    <w:rsid w:val="005E5406"/>
    <w:rsid w:val="005E5783"/>
    <w:rsid w:val="005E584B"/>
    <w:rsid w:val="005E5A9E"/>
    <w:rsid w:val="005E5D76"/>
    <w:rsid w:val="005E5FB3"/>
    <w:rsid w:val="005E6111"/>
    <w:rsid w:val="005E616A"/>
    <w:rsid w:val="005E6B13"/>
    <w:rsid w:val="005E6B3A"/>
    <w:rsid w:val="005E6C61"/>
    <w:rsid w:val="005E7314"/>
    <w:rsid w:val="005E78D6"/>
    <w:rsid w:val="005E7ABD"/>
    <w:rsid w:val="005E7B58"/>
    <w:rsid w:val="005E7C0E"/>
    <w:rsid w:val="005E7D44"/>
    <w:rsid w:val="005E7D96"/>
    <w:rsid w:val="005F0003"/>
    <w:rsid w:val="005F0005"/>
    <w:rsid w:val="005F04F1"/>
    <w:rsid w:val="005F0504"/>
    <w:rsid w:val="005F066A"/>
    <w:rsid w:val="005F08E8"/>
    <w:rsid w:val="005F0DA7"/>
    <w:rsid w:val="005F0EB3"/>
    <w:rsid w:val="005F1B2F"/>
    <w:rsid w:val="005F1C5E"/>
    <w:rsid w:val="005F1E7B"/>
    <w:rsid w:val="005F1EAE"/>
    <w:rsid w:val="005F2155"/>
    <w:rsid w:val="005F21AA"/>
    <w:rsid w:val="005F24FF"/>
    <w:rsid w:val="005F2600"/>
    <w:rsid w:val="005F2B85"/>
    <w:rsid w:val="005F30FF"/>
    <w:rsid w:val="005F337F"/>
    <w:rsid w:val="005F41A8"/>
    <w:rsid w:val="005F41F3"/>
    <w:rsid w:val="005F4258"/>
    <w:rsid w:val="005F4351"/>
    <w:rsid w:val="005F4376"/>
    <w:rsid w:val="005F4806"/>
    <w:rsid w:val="005F496F"/>
    <w:rsid w:val="005F4A58"/>
    <w:rsid w:val="005F4C48"/>
    <w:rsid w:val="005F4C65"/>
    <w:rsid w:val="005F5020"/>
    <w:rsid w:val="005F5281"/>
    <w:rsid w:val="005F5330"/>
    <w:rsid w:val="005F540A"/>
    <w:rsid w:val="005F54FD"/>
    <w:rsid w:val="005F5B8A"/>
    <w:rsid w:val="005F5C92"/>
    <w:rsid w:val="005F5D78"/>
    <w:rsid w:val="005F5D80"/>
    <w:rsid w:val="005F6039"/>
    <w:rsid w:val="005F60E3"/>
    <w:rsid w:val="005F645B"/>
    <w:rsid w:val="005F6525"/>
    <w:rsid w:val="005F687B"/>
    <w:rsid w:val="005F6986"/>
    <w:rsid w:val="005F700F"/>
    <w:rsid w:val="005F7055"/>
    <w:rsid w:val="005F70B1"/>
    <w:rsid w:val="005F7128"/>
    <w:rsid w:val="005F7649"/>
    <w:rsid w:val="005F7824"/>
    <w:rsid w:val="00600091"/>
    <w:rsid w:val="006001F7"/>
    <w:rsid w:val="0060031F"/>
    <w:rsid w:val="00600A78"/>
    <w:rsid w:val="00600ADB"/>
    <w:rsid w:val="00601491"/>
    <w:rsid w:val="00601657"/>
    <w:rsid w:val="006016D7"/>
    <w:rsid w:val="00601B28"/>
    <w:rsid w:val="00601D26"/>
    <w:rsid w:val="00601D74"/>
    <w:rsid w:val="00601DD1"/>
    <w:rsid w:val="00601F5F"/>
    <w:rsid w:val="006020AC"/>
    <w:rsid w:val="006021B7"/>
    <w:rsid w:val="00602EBE"/>
    <w:rsid w:val="00602ED2"/>
    <w:rsid w:val="00603013"/>
    <w:rsid w:val="00603898"/>
    <w:rsid w:val="006039D6"/>
    <w:rsid w:val="00603BEC"/>
    <w:rsid w:val="00603C2D"/>
    <w:rsid w:val="00603DD7"/>
    <w:rsid w:val="00604048"/>
    <w:rsid w:val="0060407C"/>
    <w:rsid w:val="0060453F"/>
    <w:rsid w:val="00604F90"/>
    <w:rsid w:val="00604FC7"/>
    <w:rsid w:val="00604FE0"/>
    <w:rsid w:val="00605416"/>
    <w:rsid w:val="006055F8"/>
    <w:rsid w:val="00605639"/>
    <w:rsid w:val="00605A33"/>
    <w:rsid w:val="00605B56"/>
    <w:rsid w:val="00605FCB"/>
    <w:rsid w:val="006062F5"/>
    <w:rsid w:val="006064C0"/>
    <w:rsid w:val="00606CAB"/>
    <w:rsid w:val="00606F5A"/>
    <w:rsid w:val="00606F94"/>
    <w:rsid w:val="00607197"/>
    <w:rsid w:val="0060732E"/>
    <w:rsid w:val="006073CC"/>
    <w:rsid w:val="00607434"/>
    <w:rsid w:val="006074BE"/>
    <w:rsid w:val="00607610"/>
    <w:rsid w:val="00607B41"/>
    <w:rsid w:val="00607B58"/>
    <w:rsid w:val="00607CAF"/>
    <w:rsid w:val="00607FB9"/>
    <w:rsid w:val="006100BB"/>
    <w:rsid w:val="00610628"/>
    <w:rsid w:val="006107C5"/>
    <w:rsid w:val="00610ACB"/>
    <w:rsid w:val="00610F60"/>
    <w:rsid w:val="0061135F"/>
    <w:rsid w:val="00611398"/>
    <w:rsid w:val="00611AB1"/>
    <w:rsid w:val="00611AC7"/>
    <w:rsid w:val="00611B25"/>
    <w:rsid w:val="00611DD7"/>
    <w:rsid w:val="00611EDA"/>
    <w:rsid w:val="006123F1"/>
    <w:rsid w:val="00612B7F"/>
    <w:rsid w:val="00612DC3"/>
    <w:rsid w:val="00612E1B"/>
    <w:rsid w:val="00613110"/>
    <w:rsid w:val="006131BA"/>
    <w:rsid w:val="00613617"/>
    <w:rsid w:val="006136C2"/>
    <w:rsid w:val="00613779"/>
    <w:rsid w:val="0061383D"/>
    <w:rsid w:val="00613A98"/>
    <w:rsid w:val="00613B89"/>
    <w:rsid w:val="00613E14"/>
    <w:rsid w:val="00613E1B"/>
    <w:rsid w:val="00613F20"/>
    <w:rsid w:val="006140E7"/>
    <w:rsid w:val="00614407"/>
    <w:rsid w:val="00614774"/>
    <w:rsid w:val="0061486F"/>
    <w:rsid w:val="00614C18"/>
    <w:rsid w:val="00615634"/>
    <w:rsid w:val="006157B7"/>
    <w:rsid w:val="006157C5"/>
    <w:rsid w:val="006157D5"/>
    <w:rsid w:val="0061598E"/>
    <w:rsid w:val="00615C9A"/>
    <w:rsid w:val="00615CF7"/>
    <w:rsid w:val="00615D4A"/>
    <w:rsid w:val="00615EE6"/>
    <w:rsid w:val="00615F54"/>
    <w:rsid w:val="00616222"/>
    <w:rsid w:val="00616263"/>
    <w:rsid w:val="0061628F"/>
    <w:rsid w:val="006163DE"/>
    <w:rsid w:val="00616738"/>
    <w:rsid w:val="00616765"/>
    <w:rsid w:val="006169FC"/>
    <w:rsid w:val="00616A21"/>
    <w:rsid w:val="00616CFA"/>
    <w:rsid w:val="00616FCC"/>
    <w:rsid w:val="00617063"/>
    <w:rsid w:val="006170AB"/>
    <w:rsid w:val="0061715F"/>
    <w:rsid w:val="006171C2"/>
    <w:rsid w:val="006178AA"/>
    <w:rsid w:val="00617B90"/>
    <w:rsid w:val="00617BA5"/>
    <w:rsid w:val="00617CAD"/>
    <w:rsid w:val="00620019"/>
    <w:rsid w:val="006203E9"/>
    <w:rsid w:val="00620472"/>
    <w:rsid w:val="006205C7"/>
    <w:rsid w:val="00620640"/>
    <w:rsid w:val="0062081F"/>
    <w:rsid w:val="0062091F"/>
    <w:rsid w:val="00620925"/>
    <w:rsid w:val="0062104F"/>
    <w:rsid w:val="006218E1"/>
    <w:rsid w:val="0062196D"/>
    <w:rsid w:val="00621DA1"/>
    <w:rsid w:val="00621DAE"/>
    <w:rsid w:val="00621E53"/>
    <w:rsid w:val="00621E8B"/>
    <w:rsid w:val="00622085"/>
    <w:rsid w:val="0062225D"/>
    <w:rsid w:val="0062264B"/>
    <w:rsid w:val="006226B4"/>
    <w:rsid w:val="0062281B"/>
    <w:rsid w:val="00622A79"/>
    <w:rsid w:val="00622B1A"/>
    <w:rsid w:val="00622B7A"/>
    <w:rsid w:val="00622BC4"/>
    <w:rsid w:val="00623613"/>
    <w:rsid w:val="00623629"/>
    <w:rsid w:val="00623B7E"/>
    <w:rsid w:val="00624239"/>
    <w:rsid w:val="00624395"/>
    <w:rsid w:val="00624401"/>
    <w:rsid w:val="006247E8"/>
    <w:rsid w:val="00624820"/>
    <w:rsid w:val="00624C23"/>
    <w:rsid w:val="00624FB6"/>
    <w:rsid w:val="0062505C"/>
    <w:rsid w:val="006250D6"/>
    <w:rsid w:val="0062538E"/>
    <w:rsid w:val="00625F9C"/>
    <w:rsid w:val="0062613E"/>
    <w:rsid w:val="006264C9"/>
    <w:rsid w:val="00626548"/>
    <w:rsid w:val="00626E35"/>
    <w:rsid w:val="0062701D"/>
    <w:rsid w:val="006278EA"/>
    <w:rsid w:val="00627BD4"/>
    <w:rsid w:val="00627FB6"/>
    <w:rsid w:val="00627FF2"/>
    <w:rsid w:val="00630357"/>
    <w:rsid w:val="0063052D"/>
    <w:rsid w:val="00630932"/>
    <w:rsid w:val="00631014"/>
    <w:rsid w:val="00631114"/>
    <w:rsid w:val="006312F9"/>
    <w:rsid w:val="00631775"/>
    <w:rsid w:val="00631CA6"/>
    <w:rsid w:val="00631D87"/>
    <w:rsid w:val="006320EC"/>
    <w:rsid w:val="006321B2"/>
    <w:rsid w:val="006322CD"/>
    <w:rsid w:val="00632A0E"/>
    <w:rsid w:val="00632BA9"/>
    <w:rsid w:val="00632C1C"/>
    <w:rsid w:val="00632C71"/>
    <w:rsid w:val="00632CDB"/>
    <w:rsid w:val="00632DE7"/>
    <w:rsid w:val="00633062"/>
    <w:rsid w:val="00633183"/>
    <w:rsid w:val="006331ED"/>
    <w:rsid w:val="006336CF"/>
    <w:rsid w:val="006336E8"/>
    <w:rsid w:val="00633728"/>
    <w:rsid w:val="006337E2"/>
    <w:rsid w:val="00633B57"/>
    <w:rsid w:val="00633DD5"/>
    <w:rsid w:val="00633E56"/>
    <w:rsid w:val="00634203"/>
    <w:rsid w:val="006342FA"/>
    <w:rsid w:val="0063432A"/>
    <w:rsid w:val="0063445D"/>
    <w:rsid w:val="00634509"/>
    <w:rsid w:val="00634650"/>
    <w:rsid w:val="00634950"/>
    <w:rsid w:val="0063497E"/>
    <w:rsid w:val="00634AF7"/>
    <w:rsid w:val="0063526E"/>
    <w:rsid w:val="00635EB9"/>
    <w:rsid w:val="006361ED"/>
    <w:rsid w:val="00636319"/>
    <w:rsid w:val="0063653B"/>
    <w:rsid w:val="00636635"/>
    <w:rsid w:val="0063695B"/>
    <w:rsid w:val="00636D24"/>
    <w:rsid w:val="00636E0B"/>
    <w:rsid w:val="00637023"/>
    <w:rsid w:val="006370B8"/>
    <w:rsid w:val="006370EF"/>
    <w:rsid w:val="00637285"/>
    <w:rsid w:val="00637395"/>
    <w:rsid w:val="006377DF"/>
    <w:rsid w:val="00637918"/>
    <w:rsid w:val="00637EAB"/>
    <w:rsid w:val="00637ED3"/>
    <w:rsid w:val="006405D4"/>
    <w:rsid w:val="0064098C"/>
    <w:rsid w:val="00640CFA"/>
    <w:rsid w:val="00641385"/>
    <w:rsid w:val="00641404"/>
    <w:rsid w:val="006415FB"/>
    <w:rsid w:val="0064174F"/>
    <w:rsid w:val="006418F0"/>
    <w:rsid w:val="00641905"/>
    <w:rsid w:val="00641B44"/>
    <w:rsid w:val="00641BE6"/>
    <w:rsid w:val="00641C32"/>
    <w:rsid w:val="00641F34"/>
    <w:rsid w:val="0064215E"/>
    <w:rsid w:val="006423FB"/>
    <w:rsid w:val="0064251F"/>
    <w:rsid w:val="0064255A"/>
    <w:rsid w:val="006425FD"/>
    <w:rsid w:val="00642804"/>
    <w:rsid w:val="00642827"/>
    <w:rsid w:val="006429C7"/>
    <w:rsid w:val="00642D59"/>
    <w:rsid w:val="00642E6F"/>
    <w:rsid w:val="0064319E"/>
    <w:rsid w:val="00643994"/>
    <w:rsid w:val="00643B64"/>
    <w:rsid w:val="00643C0C"/>
    <w:rsid w:val="00643E6B"/>
    <w:rsid w:val="00644CD9"/>
    <w:rsid w:val="006450CC"/>
    <w:rsid w:val="00645126"/>
    <w:rsid w:val="006451D8"/>
    <w:rsid w:val="0064545A"/>
    <w:rsid w:val="006458A4"/>
    <w:rsid w:val="006458C0"/>
    <w:rsid w:val="00645917"/>
    <w:rsid w:val="006459AD"/>
    <w:rsid w:val="00645A0C"/>
    <w:rsid w:val="00645EE2"/>
    <w:rsid w:val="006465A5"/>
    <w:rsid w:val="00646A15"/>
    <w:rsid w:val="00646B3E"/>
    <w:rsid w:val="00646CA5"/>
    <w:rsid w:val="00646FED"/>
    <w:rsid w:val="00647187"/>
    <w:rsid w:val="006472CA"/>
    <w:rsid w:val="00647605"/>
    <w:rsid w:val="00647B61"/>
    <w:rsid w:val="0065007F"/>
    <w:rsid w:val="0065017C"/>
    <w:rsid w:val="0065026D"/>
    <w:rsid w:val="006504CD"/>
    <w:rsid w:val="00650763"/>
    <w:rsid w:val="00650781"/>
    <w:rsid w:val="00650973"/>
    <w:rsid w:val="00650DDE"/>
    <w:rsid w:val="00651475"/>
    <w:rsid w:val="00651610"/>
    <w:rsid w:val="00651E10"/>
    <w:rsid w:val="00652041"/>
    <w:rsid w:val="006526AA"/>
    <w:rsid w:val="0065272B"/>
    <w:rsid w:val="0065282B"/>
    <w:rsid w:val="00652AC5"/>
    <w:rsid w:val="00652C06"/>
    <w:rsid w:val="00652C78"/>
    <w:rsid w:val="00652D6A"/>
    <w:rsid w:val="006530CD"/>
    <w:rsid w:val="006531F4"/>
    <w:rsid w:val="006533BE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8FF"/>
    <w:rsid w:val="00654B5C"/>
    <w:rsid w:val="00654ED1"/>
    <w:rsid w:val="006550B9"/>
    <w:rsid w:val="00655194"/>
    <w:rsid w:val="006551E3"/>
    <w:rsid w:val="00655505"/>
    <w:rsid w:val="006555F5"/>
    <w:rsid w:val="006556FB"/>
    <w:rsid w:val="0065584C"/>
    <w:rsid w:val="00655BC5"/>
    <w:rsid w:val="00655C5D"/>
    <w:rsid w:val="006562FA"/>
    <w:rsid w:val="00656569"/>
    <w:rsid w:val="006565BD"/>
    <w:rsid w:val="00656665"/>
    <w:rsid w:val="00656BB9"/>
    <w:rsid w:val="00656C6F"/>
    <w:rsid w:val="00657181"/>
    <w:rsid w:val="006572A9"/>
    <w:rsid w:val="0065733A"/>
    <w:rsid w:val="00657460"/>
    <w:rsid w:val="006574B5"/>
    <w:rsid w:val="006574C7"/>
    <w:rsid w:val="0065761C"/>
    <w:rsid w:val="00657630"/>
    <w:rsid w:val="006577C5"/>
    <w:rsid w:val="006578BD"/>
    <w:rsid w:val="00657AB2"/>
    <w:rsid w:val="00657C31"/>
    <w:rsid w:val="00657E20"/>
    <w:rsid w:val="00657F05"/>
    <w:rsid w:val="00660037"/>
    <w:rsid w:val="0066024A"/>
    <w:rsid w:val="00660295"/>
    <w:rsid w:val="006603CD"/>
    <w:rsid w:val="00660758"/>
    <w:rsid w:val="006612D7"/>
    <w:rsid w:val="0066148D"/>
    <w:rsid w:val="006618C7"/>
    <w:rsid w:val="006618D1"/>
    <w:rsid w:val="006619A6"/>
    <w:rsid w:val="00661BAB"/>
    <w:rsid w:val="00661C88"/>
    <w:rsid w:val="00661DB5"/>
    <w:rsid w:val="00661E26"/>
    <w:rsid w:val="00661F16"/>
    <w:rsid w:val="00661F86"/>
    <w:rsid w:val="00661FF5"/>
    <w:rsid w:val="0066231C"/>
    <w:rsid w:val="0066237E"/>
    <w:rsid w:val="006626C9"/>
    <w:rsid w:val="0066281B"/>
    <w:rsid w:val="006628AE"/>
    <w:rsid w:val="00662945"/>
    <w:rsid w:val="00662E85"/>
    <w:rsid w:val="006632BF"/>
    <w:rsid w:val="0066348C"/>
    <w:rsid w:val="006634DA"/>
    <w:rsid w:val="00663BD5"/>
    <w:rsid w:val="00663BE6"/>
    <w:rsid w:val="00663C5A"/>
    <w:rsid w:val="00663CC0"/>
    <w:rsid w:val="00663DB6"/>
    <w:rsid w:val="0066424E"/>
    <w:rsid w:val="00664295"/>
    <w:rsid w:val="006644BB"/>
    <w:rsid w:val="00664AB8"/>
    <w:rsid w:val="00664C25"/>
    <w:rsid w:val="00664E64"/>
    <w:rsid w:val="006652A7"/>
    <w:rsid w:val="006652AA"/>
    <w:rsid w:val="0066535F"/>
    <w:rsid w:val="00665C6A"/>
    <w:rsid w:val="00665EDE"/>
    <w:rsid w:val="0066605A"/>
    <w:rsid w:val="00666865"/>
    <w:rsid w:val="0066688B"/>
    <w:rsid w:val="00666B65"/>
    <w:rsid w:val="00666B6A"/>
    <w:rsid w:val="006672ED"/>
    <w:rsid w:val="0066740F"/>
    <w:rsid w:val="0066744E"/>
    <w:rsid w:val="00667BF4"/>
    <w:rsid w:val="00667FC8"/>
    <w:rsid w:val="00670133"/>
    <w:rsid w:val="0067025C"/>
    <w:rsid w:val="00670290"/>
    <w:rsid w:val="00670817"/>
    <w:rsid w:val="00670C9F"/>
    <w:rsid w:val="00670D77"/>
    <w:rsid w:val="00670D9B"/>
    <w:rsid w:val="0067121B"/>
    <w:rsid w:val="0067121E"/>
    <w:rsid w:val="00671366"/>
    <w:rsid w:val="0067148B"/>
    <w:rsid w:val="0067188D"/>
    <w:rsid w:val="00671BA2"/>
    <w:rsid w:val="00671E5D"/>
    <w:rsid w:val="006725C4"/>
    <w:rsid w:val="006727C0"/>
    <w:rsid w:val="006729B6"/>
    <w:rsid w:val="00672E41"/>
    <w:rsid w:val="0067308B"/>
    <w:rsid w:val="00673169"/>
    <w:rsid w:val="006733ED"/>
    <w:rsid w:val="006734D9"/>
    <w:rsid w:val="0067378C"/>
    <w:rsid w:val="00673B4F"/>
    <w:rsid w:val="006746BB"/>
    <w:rsid w:val="00674C8A"/>
    <w:rsid w:val="00674E9F"/>
    <w:rsid w:val="0067502A"/>
    <w:rsid w:val="006750E6"/>
    <w:rsid w:val="0067518C"/>
    <w:rsid w:val="006751CF"/>
    <w:rsid w:val="0067525D"/>
    <w:rsid w:val="006755E1"/>
    <w:rsid w:val="0067560B"/>
    <w:rsid w:val="0067575F"/>
    <w:rsid w:val="006759FB"/>
    <w:rsid w:val="00675BD0"/>
    <w:rsid w:val="0067627A"/>
    <w:rsid w:val="00676332"/>
    <w:rsid w:val="00676A49"/>
    <w:rsid w:val="00676BDF"/>
    <w:rsid w:val="0067747F"/>
    <w:rsid w:val="006776C9"/>
    <w:rsid w:val="00677A65"/>
    <w:rsid w:val="00677DCA"/>
    <w:rsid w:val="00677E12"/>
    <w:rsid w:val="00677EC4"/>
    <w:rsid w:val="00677F1B"/>
    <w:rsid w:val="00680086"/>
    <w:rsid w:val="006800F2"/>
    <w:rsid w:val="00680228"/>
    <w:rsid w:val="0068030A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1D34"/>
    <w:rsid w:val="006820AA"/>
    <w:rsid w:val="006823B3"/>
    <w:rsid w:val="0068241D"/>
    <w:rsid w:val="00682596"/>
    <w:rsid w:val="006827EE"/>
    <w:rsid w:val="00682909"/>
    <w:rsid w:val="00682985"/>
    <w:rsid w:val="0068300A"/>
    <w:rsid w:val="0068333A"/>
    <w:rsid w:val="006837D3"/>
    <w:rsid w:val="0068383E"/>
    <w:rsid w:val="0068388B"/>
    <w:rsid w:val="00683A12"/>
    <w:rsid w:val="00683B61"/>
    <w:rsid w:val="00683C90"/>
    <w:rsid w:val="00683D1F"/>
    <w:rsid w:val="00684074"/>
    <w:rsid w:val="00684480"/>
    <w:rsid w:val="00684B47"/>
    <w:rsid w:val="00684DC0"/>
    <w:rsid w:val="00685016"/>
    <w:rsid w:val="0068547B"/>
    <w:rsid w:val="00685557"/>
    <w:rsid w:val="0068578C"/>
    <w:rsid w:val="00685AAC"/>
    <w:rsid w:val="00685CE8"/>
    <w:rsid w:val="00685FD4"/>
    <w:rsid w:val="0068622C"/>
    <w:rsid w:val="00686790"/>
    <w:rsid w:val="0068698A"/>
    <w:rsid w:val="00686A09"/>
    <w:rsid w:val="00686B5C"/>
    <w:rsid w:val="00687014"/>
    <w:rsid w:val="0068704D"/>
    <w:rsid w:val="00687143"/>
    <w:rsid w:val="006872D1"/>
    <w:rsid w:val="0068750A"/>
    <w:rsid w:val="00687524"/>
    <w:rsid w:val="00687ED7"/>
    <w:rsid w:val="00690019"/>
    <w:rsid w:val="006904AB"/>
    <w:rsid w:val="00690A81"/>
    <w:rsid w:val="00690BBA"/>
    <w:rsid w:val="00690C78"/>
    <w:rsid w:val="00690CDA"/>
    <w:rsid w:val="00690F75"/>
    <w:rsid w:val="00690FF3"/>
    <w:rsid w:val="0069135D"/>
    <w:rsid w:val="00691522"/>
    <w:rsid w:val="00691653"/>
    <w:rsid w:val="00691A01"/>
    <w:rsid w:val="00691C47"/>
    <w:rsid w:val="00691C86"/>
    <w:rsid w:val="00691CDB"/>
    <w:rsid w:val="00691FD4"/>
    <w:rsid w:val="00692181"/>
    <w:rsid w:val="00692255"/>
    <w:rsid w:val="00692312"/>
    <w:rsid w:val="006924F7"/>
    <w:rsid w:val="0069290F"/>
    <w:rsid w:val="00692941"/>
    <w:rsid w:val="00692AA6"/>
    <w:rsid w:val="00692D01"/>
    <w:rsid w:val="006930C4"/>
    <w:rsid w:val="0069323E"/>
    <w:rsid w:val="00693346"/>
    <w:rsid w:val="00693668"/>
    <w:rsid w:val="00693CDB"/>
    <w:rsid w:val="00693E78"/>
    <w:rsid w:val="006941EE"/>
    <w:rsid w:val="0069432F"/>
    <w:rsid w:val="006944A7"/>
    <w:rsid w:val="0069480E"/>
    <w:rsid w:val="00694A51"/>
    <w:rsid w:val="00694A97"/>
    <w:rsid w:val="00694EF9"/>
    <w:rsid w:val="0069519F"/>
    <w:rsid w:val="006951DB"/>
    <w:rsid w:val="00695378"/>
    <w:rsid w:val="00695387"/>
    <w:rsid w:val="00695393"/>
    <w:rsid w:val="0069565A"/>
    <w:rsid w:val="0069590F"/>
    <w:rsid w:val="00695B27"/>
    <w:rsid w:val="00695C39"/>
    <w:rsid w:val="00695CE9"/>
    <w:rsid w:val="00695F65"/>
    <w:rsid w:val="0069632A"/>
    <w:rsid w:val="006965BD"/>
    <w:rsid w:val="00696670"/>
    <w:rsid w:val="006968CD"/>
    <w:rsid w:val="0069698F"/>
    <w:rsid w:val="00696C49"/>
    <w:rsid w:val="00696D78"/>
    <w:rsid w:val="00696F06"/>
    <w:rsid w:val="00697E29"/>
    <w:rsid w:val="006A02F7"/>
    <w:rsid w:val="006A047E"/>
    <w:rsid w:val="006A05F1"/>
    <w:rsid w:val="006A0773"/>
    <w:rsid w:val="006A0900"/>
    <w:rsid w:val="006A0BFF"/>
    <w:rsid w:val="006A0CEB"/>
    <w:rsid w:val="006A0FB8"/>
    <w:rsid w:val="006A136C"/>
    <w:rsid w:val="006A16CA"/>
    <w:rsid w:val="006A19D4"/>
    <w:rsid w:val="006A1B68"/>
    <w:rsid w:val="006A1EB5"/>
    <w:rsid w:val="006A20D3"/>
    <w:rsid w:val="006A230D"/>
    <w:rsid w:val="006A2393"/>
    <w:rsid w:val="006A24AF"/>
    <w:rsid w:val="006A2609"/>
    <w:rsid w:val="006A27E4"/>
    <w:rsid w:val="006A2810"/>
    <w:rsid w:val="006A3017"/>
    <w:rsid w:val="006A31F0"/>
    <w:rsid w:val="006A3275"/>
    <w:rsid w:val="006A3357"/>
    <w:rsid w:val="006A33F0"/>
    <w:rsid w:val="006A3822"/>
    <w:rsid w:val="006A39DA"/>
    <w:rsid w:val="006A3B6A"/>
    <w:rsid w:val="006A3FB4"/>
    <w:rsid w:val="006A3FFD"/>
    <w:rsid w:val="006A42EF"/>
    <w:rsid w:val="006A4398"/>
    <w:rsid w:val="006A4483"/>
    <w:rsid w:val="006A4572"/>
    <w:rsid w:val="006A4726"/>
    <w:rsid w:val="006A47BF"/>
    <w:rsid w:val="006A488B"/>
    <w:rsid w:val="006A49BD"/>
    <w:rsid w:val="006A4E12"/>
    <w:rsid w:val="006A5030"/>
    <w:rsid w:val="006A519F"/>
    <w:rsid w:val="006A5555"/>
    <w:rsid w:val="006A5672"/>
    <w:rsid w:val="006A5A2D"/>
    <w:rsid w:val="006A5B55"/>
    <w:rsid w:val="006A5B5E"/>
    <w:rsid w:val="006A5BB9"/>
    <w:rsid w:val="006A5C4B"/>
    <w:rsid w:val="006A5F53"/>
    <w:rsid w:val="006A685D"/>
    <w:rsid w:val="006A688F"/>
    <w:rsid w:val="006A6AD2"/>
    <w:rsid w:val="006A6BB4"/>
    <w:rsid w:val="006A6BC1"/>
    <w:rsid w:val="006A6CA4"/>
    <w:rsid w:val="006A6CFD"/>
    <w:rsid w:val="006A6DA5"/>
    <w:rsid w:val="006A72C4"/>
    <w:rsid w:val="006A73BE"/>
    <w:rsid w:val="006A770D"/>
    <w:rsid w:val="006A77A1"/>
    <w:rsid w:val="006A780A"/>
    <w:rsid w:val="006A7AB5"/>
    <w:rsid w:val="006A7C8B"/>
    <w:rsid w:val="006B02AD"/>
    <w:rsid w:val="006B02D0"/>
    <w:rsid w:val="006B03B5"/>
    <w:rsid w:val="006B0464"/>
    <w:rsid w:val="006B0478"/>
    <w:rsid w:val="006B05E4"/>
    <w:rsid w:val="006B099E"/>
    <w:rsid w:val="006B0CAB"/>
    <w:rsid w:val="006B0FC3"/>
    <w:rsid w:val="006B10AC"/>
    <w:rsid w:val="006B14DE"/>
    <w:rsid w:val="006B1551"/>
    <w:rsid w:val="006B1645"/>
    <w:rsid w:val="006B17B7"/>
    <w:rsid w:val="006B182B"/>
    <w:rsid w:val="006B1936"/>
    <w:rsid w:val="006B1B27"/>
    <w:rsid w:val="006B1C24"/>
    <w:rsid w:val="006B206D"/>
    <w:rsid w:val="006B2218"/>
    <w:rsid w:val="006B2A3B"/>
    <w:rsid w:val="006B2AEB"/>
    <w:rsid w:val="006B2AF7"/>
    <w:rsid w:val="006B2CA9"/>
    <w:rsid w:val="006B2F02"/>
    <w:rsid w:val="006B3047"/>
    <w:rsid w:val="006B326A"/>
    <w:rsid w:val="006B34CF"/>
    <w:rsid w:val="006B3641"/>
    <w:rsid w:val="006B369B"/>
    <w:rsid w:val="006B3AA6"/>
    <w:rsid w:val="006B3D9E"/>
    <w:rsid w:val="006B3EA1"/>
    <w:rsid w:val="006B3FE9"/>
    <w:rsid w:val="006B40D3"/>
    <w:rsid w:val="006B4162"/>
    <w:rsid w:val="006B41B6"/>
    <w:rsid w:val="006B4530"/>
    <w:rsid w:val="006B4592"/>
    <w:rsid w:val="006B45E8"/>
    <w:rsid w:val="006B4607"/>
    <w:rsid w:val="006B47D1"/>
    <w:rsid w:val="006B483D"/>
    <w:rsid w:val="006B4CCD"/>
    <w:rsid w:val="006B4FB7"/>
    <w:rsid w:val="006B53AD"/>
    <w:rsid w:val="006B5708"/>
    <w:rsid w:val="006B5AA8"/>
    <w:rsid w:val="006B5AB5"/>
    <w:rsid w:val="006B5AD7"/>
    <w:rsid w:val="006B5AEF"/>
    <w:rsid w:val="006B5C37"/>
    <w:rsid w:val="006B5C80"/>
    <w:rsid w:val="006B5FC8"/>
    <w:rsid w:val="006B5FCB"/>
    <w:rsid w:val="006B655C"/>
    <w:rsid w:val="006B69FE"/>
    <w:rsid w:val="006B6A85"/>
    <w:rsid w:val="006B6DAC"/>
    <w:rsid w:val="006B70FB"/>
    <w:rsid w:val="006B7259"/>
    <w:rsid w:val="006B74F6"/>
    <w:rsid w:val="006B7B68"/>
    <w:rsid w:val="006B7D1E"/>
    <w:rsid w:val="006B7D2B"/>
    <w:rsid w:val="006B7D76"/>
    <w:rsid w:val="006C0034"/>
    <w:rsid w:val="006C035D"/>
    <w:rsid w:val="006C0586"/>
    <w:rsid w:val="006C0776"/>
    <w:rsid w:val="006C0E1E"/>
    <w:rsid w:val="006C0FD0"/>
    <w:rsid w:val="006C0FE6"/>
    <w:rsid w:val="006C1344"/>
    <w:rsid w:val="006C1AF6"/>
    <w:rsid w:val="006C1D7A"/>
    <w:rsid w:val="006C2358"/>
    <w:rsid w:val="006C2782"/>
    <w:rsid w:val="006C284D"/>
    <w:rsid w:val="006C29B4"/>
    <w:rsid w:val="006C2BB4"/>
    <w:rsid w:val="006C2C1C"/>
    <w:rsid w:val="006C2D05"/>
    <w:rsid w:val="006C3284"/>
    <w:rsid w:val="006C32B8"/>
    <w:rsid w:val="006C331C"/>
    <w:rsid w:val="006C35BA"/>
    <w:rsid w:val="006C3645"/>
    <w:rsid w:val="006C375A"/>
    <w:rsid w:val="006C39E3"/>
    <w:rsid w:val="006C3B45"/>
    <w:rsid w:val="006C3DA1"/>
    <w:rsid w:val="006C3F68"/>
    <w:rsid w:val="006C422D"/>
    <w:rsid w:val="006C42B4"/>
    <w:rsid w:val="006C43E3"/>
    <w:rsid w:val="006C47B0"/>
    <w:rsid w:val="006C4C06"/>
    <w:rsid w:val="006C4D4B"/>
    <w:rsid w:val="006C54A6"/>
    <w:rsid w:val="006C5637"/>
    <w:rsid w:val="006C5857"/>
    <w:rsid w:val="006C59B3"/>
    <w:rsid w:val="006C5ACD"/>
    <w:rsid w:val="006C632D"/>
    <w:rsid w:val="006C63ED"/>
    <w:rsid w:val="006C6504"/>
    <w:rsid w:val="006C6604"/>
    <w:rsid w:val="006C6784"/>
    <w:rsid w:val="006C6828"/>
    <w:rsid w:val="006C6983"/>
    <w:rsid w:val="006C6B61"/>
    <w:rsid w:val="006C74E5"/>
    <w:rsid w:val="006C7A69"/>
    <w:rsid w:val="006C7A83"/>
    <w:rsid w:val="006C7DC2"/>
    <w:rsid w:val="006D0128"/>
    <w:rsid w:val="006D0135"/>
    <w:rsid w:val="006D01C2"/>
    <w:rsid w:val="006D04A8"/>
    <w:rsid w:val="006D0A8F"/>
    <w:rsid w:val="006D0EFA"/>
    <w:rsid w:val="006D105D"/>
    <w:rsid w:val="006D1802"/>
    <w:rsid w:val="006D20A5"/>
    <w:rsid w:val="006D2260"/>
    <w:rsid w:val="006D22C2"/>
    <w:rsid w:val="006D2316"/>
    <w:rsid w:val="006D2393"/>
    <w:rsid w:val="006D25DE"/>
    <w:rsid w:val="006D2704"/>
    <w:rsid w:val="006D27F9"/>
    <w:rsid w:val="006D2874"/>
    <w:rsid w:val="006D2B07"/>
    <w:rsid w:val="006D2B3A"/>
    <w:rsid w:val="006D3027"/>
    <w:rsid w:val="006D323F"/>
    <w:rsid w:val="006D35CE"/>
    <w:rsid w:val="006D3729"/>
    <w:rsid w:val="006D3868"/>
    <w:rsid w:val="006D39E0"/>
    <w:rsid w:val="006D4131"/>
    <w:rsid w:val="006D4221"/>
    <w:rsid w:val="006D47FD"/>
    <w:rsid w:val="006D4876"/>
    <w:rsid w:val="006D4B7E"/>
    <w:rsid w:val="006D4C97"/>
    <w:rsid w:val="006D4D28"/>
    <w:rsid w:val="006D4E9E"/>
    <w:rsid w:val="006D4EDE"/>
    <w:rsid w:val="006D504E"/>
    <w:rsid w:val="006D520D"/>
    <w:rsid w:val="006D529B"/>
    <w:rsid w:val="006D5BB8"/>
    <w:rsid w:val="006D5DC9"/>
    <w:rsid w:val="006D5EE0"/>
    <w:rsid w:val="006D5FC5"/>
    <w:rsid w:val="006D6376"/>
    <w:rsid w:val="006D66EE"/>
    <w:rsid w:val="006D67A7"/>
    <w:rsid w:val="006D6987"/>
    <w:rsid w:val="006D6CE7"/>
    <w:rsid w:val="006D6EFC"/>
    <w:rsid w:val="006D7300"/>
    <w:rsid w:val="006D73F0"/>
    <w:rsid w:val="006D75E8"/>
    <w:rsid w:val="006D764D"/>
    <w:rsid w:val="006D7994"/>
    <w:rsid w:val="006D7DE2"/>
    <w:rsid w:val="006D7F79"/>
    <w:rsid w:val="006E0153"/>
    <w:rsid w:val="006E02C5"/>
    <w:rsid w:val="006E0CA3"/>
    <w:rsid w:val="006E0DB5"/>
    <w:rsid w:val="006E0FBD"/>
    <w:rsid w:val="006E1276"/>
    <w:rsid w:val="006E13E5"/>
    <w:rsid w:val="006E1522"/>
    <w:rsid w:val="006E1739"/>
    <w:rsid w:val="006E1C0F"/>
    <w:rsid w:val="006E1E6F"/>
    <w:rsid w:val="006E1F06"/>
    <w:rsid w:val="006E2138"/>
    <w:rsid w:val="006E24D8"/>
    <w:rsid w:val="006E2B12"/>
    <w:rsid w:val="006E2D87"/>
    <w:rsid w:val="006E2E39"/>
    <w:rsid w:val="006E3367"/>
    <w:rsid w:val="006E4414"/>
    <w:rsid w:val="006E499E"/>
    <w:rsid w:val="006E5073"/>
    <w:rsid w:val="006E514E"/>
    <w:rsid w:val="006E58DB"/>
    <w:rsid w:val="006E5C9C"/>
    <w:rsid w:val="006E5EC1"/>
    <w:rsid w:val="006E6179"/>
    <w:rsid w:val="006E6597"/>
    <w:rsid w:val="006E683C"/>
    <w:rsid w:val="006E69C2"/>
    <w:rsid w:val="006E73BB"/>
    <w:rsid w:val="006E742B"/>
    <w:rsid w:val="006E7535"/>
    <w:rsid w:val="006E7859"/>
    <w:rsid w:val="006E7868"/>
    <w:rsid w:val="006E7984"/>
    <w:rsid w:val="006E7B63"/>
    <w:rsid w:val="006E7E35"/>
    <w:rsid w:val="006F02D9"/>
    <w:rsid w:val="006F0526"/>
    <w:rsid w:val="006F09EC"/>
    <w:rsid w:val="006F0D39"/>
    <w:rsid w:val="006F111A"/>
    <w:rsid w:val="006F113B"/>
    <w:rsid w:val="006F13B3"/>
    <w:rsid w:val="006F13B7"/>
    <w:rsid w:val="006F157F"/>
    <w:rsid w:val="006F15AC"/>
    <w:rsid w:val="006F26FF"/>
    <w:rsid w:val="006F33F8"/>
    <w:rsid w:val="006F345C"/>
    <w:rsid w:val="006F3503"/>
    <w:rsid w:val="006F3DBD"/>
    <w:rsid w:val="006F3EA4"/>
    <w:rsid w:val="006F3EFB"/>
    <w:rsid w:val="006F3F60"/>
    <w:rsid w:val="006F42AA"/>
    <w:rsid w:val="006F4401"/>
    <w:rsid w:val="006F4557"/>
    <w:rsid w:val="006F4D25"/>
    <w:rsid w:val="006F4F79"/>
    <w:rsid w:val="006F4F93"/>
    <w:rsid w:val="006F4FBE"/>
    <w:rsid w:val="006F5028"/>
    <w:rsid w:val="006F50D2"/>
    <w:rsid w:val="006F526B"/>
    <w:rsid w:val="006F54A3"/>
    <w:rsid w:val="006F5740"/>
    <w:rsid w:val="006F5976"/>
    <w:rsid w:val="006F5F7C"/>
    <w:rsid w:val="006F6604"/>
    <w:rsid w:val="006F678B"/>
    <w:rsid w:val="006F6B5B"/>
    <w:rsid w:val="006F6D0A"/>
    <w:rsid w:val="006F6D91"/>
    <w:rsid w:val="006F6F0E"/>
    <w:rsid w:val="006F7445"/>
    <w:rsid w:val="006F74AB"/>
    <w:rsid w:val="006F773A"/>
    <w:rsid w:val="006F7797"/>
    <w:rsid w:val="006F7C66"/>
    <w:rsid w:val="007000C4"/>
    <w:rsid w:val="00700151"/>
    <w:rsid w:val="007001CB"/>
    <w:rsid w:val="0070054E"/>
    <w:rsid w:val="00700997"/>
    <w:rsid w:val="00700BBE"/>
    <w:rsid w:val="00700BEC"/>
    <w:rsid w:val="00700D44"/>
    <w:rsid w:val="00700E05"/>
    <w:rsid w:val="007013EC"/>
    <w:rsid w:val="00701514"/>
    <w:rsid w:val="007015B4"/>
    <w:rsid w:val="0070164F"/>
    <w:rsid w:val="00701789"/>
    <w:rsid w:val="00701860"/>
    <w:rsid w:val="00701873"/>
    <w:rsid w:val="007018DF"/>
    <w:rsid w:val="00701AC7"/>
    <w:rsid w:val="00701BB1"/>
    <w:rsid w:val="00702250"/>
    <w:rsid w:val="00702423"/>
    <w:rsid w:val="00702529"/>
    <w:rsid w:val="00702880"/>
    <w:rsid w:val="00702956"/>
    <w:rsid w:val="007029F4"/>
    <w:rsid w:val="00702BC9"/>
    <w:rsid w:val="0070304C"/>
    <w:rsid w:val="00703414"/>
    <w:rsid w:val="007035A9"/>
    <w:rsid w:val="00703678"/>
    <w:rsid w:val="00703922"/>
    <w:rsid w:val="007039E1"/>
    <w:rsid w:val="007039F8"/>
    <w:rsid w:val="007042AA"/>
    <w:rsid w:val="00704330"/>
    <w:rsid w:val="00704512"/>
    <w:rsid w:val="00704549"/>
    <w:rsid w:val="007045C4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C5B"/>
    <w:rsid w:val="00705CCF"/>
    <w:rsid w:val="00705F53"/>
    <w:rsid w:val="007062F5"/>
    <w:rsid w:val="007068F3"/>
    <w:rsid w:val="00706DDA"/>
    <w:rsid w:val="00706E52"/>
    <w:rsid w:val="00706FA8"/>
    <w:rsid w:val="007072A7"/>
    <w:rsid w:val="007072FB"/>
    <w:rsid w:val="00707327"/>
    <w:rsid w:val="00707412"/>
    <w:rsid w:val="0070760B"/>
    <w:rsid w:val="00707E62"/>
    <w:rsid w:val="00710102"/>
    <w:rsid w:val="007103E1"/>
    <w:rsid w:val="0071047C"/>
    <w:rsid w:val="007105CA"/>
    <w:rsid w:val="00710615"/>
    <w:rsid w:val="00710CEA"/>
    <w:rsid w:val="00710CF7"/>
    <w:rsid w:val="00710F4E"/>
    <w:rsid w:val="00711040"/>
    <w:rsid w:val="007113B2"/>
    <w:rsid w:val="007114CD"/>
    <w:rsid w:val="007115D1"/>
    <w:rsid w:val="0071176D"/>
    <w:rsid w:val="00712297"/>
    <w:rsid w:val="0071252E"/>
    <w:rsid w:val="00712568"/>
    <w:rsid w:val="007126D5"/>
    <w:rsid w:val="00712B2F"/>
    <w:rsid w:val="00712DCD"/>
    <w:rsid w:val="00712EA3"/>
    <w:rsid w:val="00712F74"/>
    <w:rsid w:val="007130B5"/>
    <w:rsid w:val="00713870"/>
    <w:rsid w:val="00713A1B"/>
    <w:rsid w:val="00713CC3"/>
    <w:rsid w:val="00713E53"/>
    <w:rsid w:val="00713E5F"/>
    <w:rsid w:val="00713F53"/>
    <w:rsid w:val="00714020"/>
    <w:rsid w:val="0071408A"/>
    <w:rsid w:val="0071411F"/>
    <w:rsid w:val="007144A7"/>
    <w:rsid w:val="00715B91"/>
    <w:rsid w:val="00715CB0"/>
    <w:rsid w:val="00715CBA"/>
    <w:rsid w:val="00715F18"/>
    <w:rsid w:val="00715FE6"/>
    <w:rsid w:val="00715FEB"/>
    <w:rsid w:val="00716612"/>
    <w:rsid w:val="00716625"/>
    <w:rsid w:val="0071671C"/>
    <w:rsid w:val="0071685F"/>
    <w:rsid w:val="00716F67"/>
    <w:rsid w:val="00717401"/>
    <w:rsid w:val="00717402"/>
    <w:rsid w:val="0071746B"/>
    <w:rsid w:val="00717686"/>
    <w:rsid w:val="00717A7D"/>
    <w:rsid w:val="00717A7F"/>
    <w:rsid w:val="00717AAB"/>
    <w:rsid w:val="00717BBB"/>
    <w:rsid w:val="00717C23"/>
    <w:rsid w:val="00717C46"/>
    <w:rsid w:val="00717CB1"/>
    <w:rsid w:val="0072009C"/>
    <w:rsid w:val="0072010A"/>
    <w:rsid w:val="007205C8"/>
    <w:rsid w:val="0072078C"/>
    <w:rsid w:val="00720ADB"/>
    <w:rsid w:val="00720C46"/>
    <w:rsid w:val="0072118A"/>
    <w:rsid w:val="00721496"/>
    <w:rsid w:val="0072198E"/>
    <w:rsid w:val="00721B8F"/>
    <w:rsid w:val="00721D4C"/>
    <w:rsid w:val="00721DD0"/>
    <w:rsid w:val="00721EBA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3E3"/>
    <w:rsid w:val="0072342F"/>
    <w:rsid w:val="0072343E"/>
    <w:rsid w:val="0072347B"/>
    <w:rsid w:val="007238E3"/>
    <w:rsid w:val="00723999"/>
    <w:rsid w:val="00723AF6"/>
    <w:rsid w:val="00723DE0"/>
    <w:rsid w:val="007241C6"/>
    <w:rsid w:val="00724855"/>
    <w:rsid w:val="00724A03"/>
    <w:rsid w:val="00724A1A"/>
    <w:rsid w:val="00724EC6"/>
    <w:rsid w:val="007252CC"/>
    <w:rsid w:val="007259A9"/>
    <w:rsid w:val="00725FB2"/>
    <w:rsid w:val="0072623F"/>
    <w:rsid w:val="007265EB"/>
    <w:rsid w:val="00726736"/>
    <w:rsid w:val="00726952"/>
    <w:rsid w:val="00726A6F"/>
    <w:rsid w:val="00726B49"/>
    <w:rsid w:val="00726F31"/>
    <w:rsid w:val="00727104"/>
    <w:rsid w:val="00727208"/>
    <w:rsid w:val="007279D5"/>
    <w:rsid w:val="00727B5C"/>
    <w:rsid w:val="00727E1B"/>
    <w:rsid w:val="007301D7"/>
    <w:rsid w:val="00730AB1"/>
    <w:rsid w:val="00730D53"/>
    <w:rsid w:val="007311C0"/>
    <w:rsid w:val="00731383"/>
    <w:rsid w:val="00731416"/>
    <w:rsid w:val="00731664"/>
    <w:rsid w:val="00731E5A"/>
    <w:rsid w:val="00732074"/>
    <w:rsid w:val="007323DF"/>
    <w:rsid w:val="007325F6"/>
    <w:rsid w:val="0073277E"/>
    <w:rsid w:val="00732D35"/>
    <w:rsid w:val="00732D43"/>
    <w:rsid w:val="00732EFA"/>
    <w:rsid w:val="00732F34"/>
    <w:rsid w:val="0073301C"/>
    <w:rsid w:val="00733134"/>
    <w:rsid w:val="00733299"/>
    <w:rsid w:val="00733424"/>
    <w:rsid w:val="0073346E"/>
    <w:rsid w:val="00733DEC"/>
    <w:rsid w:val="007346D0"/>
    <w:rsid w:val="007347AB"/>
    <w:rsid w:val="007348AB"/>
    <w:rsid w:val="007349F3"/>
    <w:rsid w:val="00734C02"/>
    <w:rsid w:val="00735129"/>
    <w:rsid w:val="00735161"/>
    <w:rsid w:val="00735717"/>
    <w:rsid w:val="00735981"/>
    <w:rsid w:val="00735AFD"/>
    <w:rsid w:val="00735BE2"/>
    <w:rsid w:val="00736235"/>
    <w:rsid w:val="007363EA"/>
    <w:rsid w:val="00736773"/>
    <w:rsid w:val="00736789"/>
    <w:rsid w:val="007367AA"/>
    <w:rsid w:val="007369DE"/>
    <w:rsid w:val="00736D1E"/>
    <w:rsid w:val="00736DE7"/>
    <w:rsid w:val="00736E8F"/>
    <w:rsid w:val="00736FE2"/>
    <w:rsid w:val="0073705D"/>
    <w:rsid w:val="007370B6"/>
    <w:rsid w:val="00737210"/>
    <w:rsid w:val="007373B0"/>
    <w:rsid w:val="00737575"/>
    <w:rsid w:val="00737E0E"/>
    <w:rsid w:val="00737E4B"/>
    <w:rsid w:val="00737E5E"/>
    <w:rsid w:val="00737EF3"/>
    <w:rsid w:val="00737FD5"/>
    <w:rsid w:val="0074012C"/>
    <w:rsid w:val="00740156"/>
    <w:rsid w:val="007402BF"/>
    <w:rsid w:val="00740323"/>
    <w:rsid w:val="007403FF"/>
    <w:rsid w:val="0074095D"/>
    <w:rsid w:val="00740C91"/>
    <w:rsid w:val="00740DBA"/>
    <w:rsid w:val="00741495"/>
    <w:rsid w:val="007418F6"/>
    <w:rsid w:val="007419AD"/>
    <w:rsid w:val="007419D6"/>
    <w:rsid w:val="00741C61"/>
    <w:rsid w:val="00741FDD"/>
    <w:rsid w:val="0074220C"/>
    <w:rsid w:val="007423B6"/>
    <w:rsid w:val="00742648"/>
    <w:rsid w:val="00742705"/>
    <w:rsid w:val="00742AE4"/>
    <w:rsid w:val="00742B6E"/>
    <w:rsid w:val="00742C35"/>
    <w:rsid w:val="0074301C"/>
    <w:rsid w:val="0074309D"/>
    <w:rsid w:val="0074311C"/>
    <w:rsid w:val="007432DD"/>
    <w:rsid w:val="00743304"/>
    <w:rsid w:val="0074360E"/>
    <w:rsid w:val="007438F4"/>
    <w:rsid w:val="00743DE5"/>
    <w:rsid w:val="00744301"/>
    <w:rsid w:val="0074456D"/>
    <w:rsid w:val="0074458F"/>
    <w:rsid w:val="007445BE"/>
    <w:rsid w:val="007446B1"/>
    <w:rsid w:val="0074543F"/>
    <w:rsid w:val="0074567F"/>
    <w:rsid w:val="00745810"/>
    <w:rsid w:val="00745B54"/>
    <w:rsid w:val="00745DBD"/>
    <w:rsid w:val="00746008"/>
    <w:rsid w:val="00746032"/>
    <w:rsid w:val="0074624A"/>
    <w:rsid w:val="007464F1"/>
    <w:rsid w:val="0074675C"/>
    <w:rsid w:val="0074678B"/>
    <w:rsid w:val="007469AA"/>
    <w:rsid w:val="00746BFA"/>
    <w:rsid w:val="00746F88"/>
    <w:rsid w:val="00747426"/>
    <w:rsid w:val="0074746A"/>
    <w:rsid w:val="00747DA6"/>
    <w:rsid w:val="00747E3B"/>
    <w:rsid w:val="00747FE5"/>
    <w:rsid w:val="007502AE"/>
    <w:rsid w:val="007503CB"/>
    <w:rsid w:val="0075070A"/>
    <w:rsid w:val="007507D1"/>
    <w:rsid w:val="00750A5B"/>
    <w:rsid w:val="00750A73"/>
    <w:rsid w:val="00750EE1"/>
    <w:rsid w:val="00751120"/>
    <w:rsid w:val="00751182"/>
    <w:rsid w:val="00751509"/>
    <w:rsid w:val="00751521"/>
    <w:rsid w:val="00751686"/>
    <w:rsid w:val="00751932"/>
    <w:rsid w:val="007519D2"/>
    <w:rsid w:val="007519FC"/>
    <w:rsid w:val="00751B95"/>
    <w:rsid w:val="00751DEA"/>
    <w:rsid w:val="00751E3F"/>
    <w:rsid w:val="00751EAB"/>
    <w:rsid w:val="0075225B"/>
    <w:rsid w:val="007524B7"/>
    <w:rsid w:val="007524CC"/>
    <w:rsid w:val="00752CB3"/>
    <w:rsid w:val="00752FEE"/>
    <w:rsid w:val="007530C7"/>
    <w:rsid w:val="0075319A"/>
    <w:rsid w:val="0075320B"/>
    <w:rsid w:val="007533DB"/>
    <w:rsid w:val="00753423"/>
    <w:rsid w:val="0075376F"/>
    <w:rsid w:val="00753869"/>
    <w:rsid w:val="00753AC7"/>
    <w:rsid w:val="007542AF"/>
    <w:rsid w:val="007542F3"/>
    <w:rsid w:val="00754451"/>
    <w:rsid w:val="007544DE"/>
    <w:rsid w:val="007546FE"/>
    <w:rsid w:val="00754703"/>
    <w:rsid w:val="00754756"/>
    <w:rsid w:val="00754C61"/>
    <w:rsid w:val="00754CFA"/>
    <w:rsid w:val="00754D73"/>
    <w:rsid w:val="00755052"/>
    <w:rsid w:val="0075529D"/>
    <w:rsid w:val="0075564C"/>
    <w:rsid w:val="007557FF"/>
    <w:rsid w:val="0075585A"/>
    <w:rsid w:val="00755894"/>
    <w:rsid w:val="007559FD"/>
    <w:rsid w:val="00755C1F"/>
    <w:rsid w:val="00755CA4"/>
    <w:rsid w:val="00755DAC"/>
    <w:rsid w:val="00755EB6"/>
    <w:rsid w:val="0075606A"/>
    <w:rsid w:val="00756212"/>
    <w:rsid w:val="00756495"/>
    <w:rsid w:val="00756557"/>
    <w:rsid w:val="00756B53"/>
    <w:rsid w:val="00756B61"/>
    <w:rsid w:val="00756B7D"/>
    <w:rsid w:val="00756C8E"/>
    <w:rsid w:val="00756E4A"/>
    <w:rsid w:val="0075719D"/>
    <w:rsid w:val="00757597"/>
    <w:rsid w:val="0075762E"/>
    <w:rsid w:val="00757672"/>
    <w:rsid w:val="00757A18"/>
    <w:rsid w:val="00757AF3"/>
    <w:rsid w:val="00757E48"/>
    <w:rsid w:val="007604C1"/>
    <w:rsid w:val="00760624"/>
    <w:rsid w:val="007607BB"/>
    <w:rsid w:val="00760C1F"/>
    <w:rsid w:val="00760DE7"/>
    <w:rsid w:val="007612CC"/>
    <w:rsid w:val="00761458"/>
    <w:rsid w:val="00761C58"/>
    <w:rsid w:val="00761C74"/>
    <w:rsid w:val="00761DD0"/>
    <w:rsid w:val="00761F77"/>
    <w:rsid w:val="00762381"/>
    <w:rsid w:val="007626C9"/>
    <w:rsid w:val="00762789"/>
    <w:rsid w:val="00762EAF"/>
    <w:rsid w:val="00762FA6"/>
    <w:rsid w:val="00763036"/>
    <w:rsid w:val="00763087"/>
    <w:rsid w:val="0076315D"/>
    <w:rsid w:val="007634DC"/>
    <w:rsid w:val="007635E0"/>
    <w:rsid w:val="00763865"/>
    <w:rsid w:val="0076395A"/>
    <w:rsid w:val="007639B4"/>
    <w:rsid w:val="00763A26"/>
    <w:rsid w:val="00763E13"/>
    <w:rsid w:val="00763EB9"/>
    <w:rsid w:val="00763FC8"/>
    <w:rsid w:val="007640CE"/>
    <w:rsid w:val="00764162"/>
    <w:rsid w:val="007642ED"/>
    <w:rsid w:val="00764549"/>
    <w:rsid w:val="0076465C"/>
    <w:rsid w:val="00764727"/>
    <w:rsid w:val="00764754"/>
    <w:rsid w:val="00764C50"/>
    <w:rsid w:val="00764DA5"/>
    <w:rsid w:val="00765462"/>
    <w:rsid w:val="007655D7"/>
    <w:rsid w:val="00765A2E"/>
    <w:rsid w:val="00765CB8"/>
    <w:rsid w:val="00765D08"/>
    <w:rsid w:val="00765F20"/>
    <w:rsid w:val="00766775"/>
    <w:rsid w:val="00766AAB"/>
    <w:rsid w:val="00766DD0"/>
    <w:rsid w:val="00766FCC"/>
    <w:rsid w:val="007671BA"/>
    <w:rsid w:val="0076722A"/>
    <w:rsid w:val="0076744E"/>
    <w:rsid w:val="0076795E"/>
    <w:rsid w:val="007679FD"/>
    <w:rsid w:val="00767C92"/>
    <w:rsid w:val="00767CF9"/>
    <w:rsid w:val="0077005D"/>
    <w:rsid w:val="00770226"/>
    <w:rsid w:val="0077062C"/>
    <w:rsid w:val="007708D5"/>
    <w:rsid w:val="00770B52"/>
    <w:rsid w:val="00770BE2"/>
    <w:rsid w:val="00770D41"/>
    <w:rsid w:val="0077116D"/>
    <w:rsid w:val="0077144C"/>
    <w:rsid w:val="00771543"/>
    <w:rsid w:val="0077183B"/>
    <w:rsid w:val="00771A0D"/>
    <w:rsid w:val="00771A84"/>
    <w:rsid w:val="00771C9F"/>
    <w:rsid w:val="00771CFF"/>
    <w:rsid w:val="00771F06"/>
    <w:rsid w:val="0077237B"/>
    <w:rsid w:val="007723A3"/>
    <w:rsid w:val="00772679"/>
    <w:rsid w:val="00772690"/>
    <w:rsid w:val="00772719"/>
    <w:rsid w:val="007729AC"/>
    <w:rsid w:val="00772D09"/>
    <w:rsid w:val="00772D80"/>
    <w:rsid w:val="00772E1A"/>
    <w:rsid w:val="007730CE"/>
    <w:rsid w:val="00773779"/>
    <w:rsid w:val="00773ACC"/>
    <w:rsid w:val="00773D81"/>
    <w:rsid w:val="00773EB0"/>
    <w:rsid w:val="007741D2"/>
    <w:rsid w:val="00774275"/>
    <w:rsid w:val="00774382"/>
    <w:rsid w:val="00774404"/>
    <w:rsid w:val="00774A1E"/>
    <w:rsid w:val="00774BDE"/>
    <w:rsid w:val="00774E07"/>
    <w:rsid w:val="00774E8F"/>
    <w:rsid w:val="00775561"/>
    <w:rsid w:val="0077560E"/>
    <w:rsid w:val="00775647"/>
    <w:rsid w:val="007759DF"/>
    <w:rsid w:val="00775BD7"/>
    <w:rsid w:val="00775D61"/>
    <w:rsid w:val="00775DC4"/>
    <w:rsid w:val="00775EB0"/>
    <w:rsid w:val="00776023"/>
    <w:rsid w:val="007760A3"/>
    <w:rsid w:val="00776370"/>
    <w:rsid w:val="00776412"/>
    <w:rsid w:val="00776431"/>
    <w:rsid w:val="007765B4"/>
    <w:rsid w:val="0077686D"/>
    <w:rsid w:val="00776A80"/>
    <w:rsid w:val="00776AAC"/>
    <w:rsid w:val="00776BC0"/>
    <w:rsid w:val="00776CC2"/>
    <w:rsid w:val="00776E51"/>
    <w:rsid w:val="00776EB4"/>
    <w:rsid w:val="007773EC"/>
    <w:rsid w:val="007775DE"/>
    <w:rsid w:val="00780341"/>
    <w:rsid w:val="007804C7"/>
    <w:rsid w:val="0078064F"/>
    <w:rsid w:val="00780729"/>
    <w:rsid w:val="007809A9"/>
    <w:rsid w:val="00780C55"/>
    <w:rsid w:val="00780C6D"/>
    <w:rsid w:val="00780C79"/>
    <w:rsid w:val="00780CD4"/>
    <w:rsid w:val="00781130"/>
    <w:rsid w:val="00781319"/>
    <w:rsid w:val="00781550"/>
    <w:rsid w:val="007815B3"/>
    <w:rsid w:val="00781656"/>
    <w:rsid w:val="007816EB"/>
    <w:rsid w:val="007816FE"/>
    <w:rsid w:val="00781CD9"/>
    <w:rsid w:val="00781EBC"/>
    <w:rsid w:val="00781FAE"/>
    <w:rsid w:val="0078226C"/>
    <w:rsid w:val="007829B9"/>
    <w:rsid w:val="00782BAD"/>
    <w:rsid w:val="007831E0"/>
    <w:rsid w:val="00783253"/>
    <w:rsid w:val="0078328D"/>
    <w:rsid w:val="00783318"/>
    <w:rsid w:val="007836FF"/>
    <w:rsid w:val="007837E2"/>
    <w:rsid w:val="00783900"/>
    <w:rsid w:val="00783ACC"/>
    <w:rsid w:val="00783AF6"/>
    <w:rsid w:val="00783DCE"/>
    <w:rsid w:val="00783DF2"/>
    <w:rsid w:val="00783F32"/>
    <w:rsid w:val="00784271"/>
    <w:rsid w:val="00784815"/>
    <w:rsid w:val="00784865"/>
    <w:rsid w:val="00784BA8"/>
    <w:rsid w:val="00784D7E"/>
    <w:rsid w:val="00784F48"/>
    <w:rsid w:val="00784F7C"/>
    <w:rsid w:val="0078512D"/>
    <w:rsid w:val="00785286"/>
    <w:rsid w:val="00785478"/>
    <w:rsid w:val="007854EB"/>
    <w:rsid w:val="00785657"/>
    <w:rsid w:val="007856ED"/>
    <w:rsid w:val="00785947"/>
    <w:rsid w:val="00785C7B"/>
    <w:rsid w:val="00785D50"/>
    <w:rsid w:val="00785DDF"/>
    <w:rsid w:val="00785F98"/>
    <w:rsid w:val="0078621F"/>
    <w:rsid w:val="0078626F"/>
    <w:rsid w:val="00786600"/>
    <w:rsid w:val="007868AB"/>
    <w:rsid w:val="007869B4"/>
    <w:rsid w:val="00786A29"/>
    <w:rsid w:val="00786DB6"/>
    <w:rsid w:val="00787954"/>
    <w:rsid w:val="00787DBA"/>
    <w:rsid w:val="00790298"/>
    <w:rsid w:val="00790300"/>
    <w:rsid w:val="00790839"/>
    <w:rsid w:val="00790A82"/>
    <w:rsid w:val="00790B7A"/>
    <w:rsid w:val="00791213"/>
    <w:rsid w:val="007912E6"/>
    <w:rsid w:val="0079199C"/>
    <w:rsid w:val="00791AF9"/>
    <w:rsid w:val="0079206D"/>
    <w:rsid w:val="00792097"/>
    <w:rsid w:val="007922B3"/>
    <w:rsid w:val="0079234A"/>
    <w:rsid w:val="007923E9"/>
    <w:rsid w:val="007926E3"/>
    <w:rsid w:val="00792D6D"/>
    <w:rsid w:val="007930E7"/>
    <w:rsid w:val="0079317C"/>
    <w:rsid w:val="00793461"/>
    <w:rsid w:val="00793547"/>
    <w:rsid w:val="00793B61"/>
    <w:rsid w:val="00793C58"/>
    <w:rsid w:val="00793C7C"/>
    <w:rsid w:val="00793E8C"/>
    <w:rsid w:val="00793FB7"/>
    <w:rsid w:val="0079407B"/>
    <w:rsid w:val="0079429C"/>
    <w:rsid w:val="00794373"/>
    <w:rsid w:val="00794668"/>
    <w:rsid w:val="00794723"/>
    <w:rsid w:val="0079496D"/>
    <w:rsid w:val="00794BA3"/>
    <w:rsid w:val="00794DC4"/>
    <w:rsid w:val="00795076"/>
    <w:rsid w:val="00795089"/>
    <w:rsid w:val="0079561D"/>
    <w:rsid w:val="0079596A"/>
    <w:rsid w:val="00795998"/>
    <w:rsid w:val="00795CB4"/>
    <w:rsid w:val="00795DE3"/>
    <w:rsid w:val="00795F43"/>
    <w:rsid w:val="00795F71"/>
    <w:rsid w:val="007968F9"/>
    <w:rsid w:val="00796975"/>
    <w:rsid w:val="00796BA8"/>
    <w:rsid w:val="007971D5"/>
    <w:rsid w:val="0079724F"/>
    <w:rsid w:val="0079730D"/>
    <w:rsid w:val="0079763E"/>
    <w:rsid w:val="00797686"/>
    <w:rsid w:val="0079778B"/>
    <w:rsid w:val="007978DE"/>
    <w:rsid w:val="00797D8C"/>
    <w:rsid w:val="00797F83"/>
    <w:rsid w:val="007A009D"/>
    <w:rsid w:val="007A036C"/>
    <w:rsid w:val="007A057C"/>
    <w:rsid w:val="007A0670"/>
    <w:rsid w:val="007A070B"/>
    <w:rsid w:val="007A08D1"/>
    <w:rsid w:val="007A09FB"/>
    <w:rsid w:val="007A0E5F"/>
    <w:rsid w:val="007A0E76"/>
    <w:rsid w:val="007A1474"/>
    <w:rsid w:val="007A1822"/>
    <w:rsid w:val="007A1873"/>
    <w:rsid w:val="007A1CCC"/>
    <w:rsid w:val="007A1D92"/>
    <w:rsid w:val="007A2052"/>
    <w:rsid w:val="007A2415"/>
    <w:rsid w:val="007A26D1"/>
    <w:rsid w:val="007A2799"/>
    <w:rsid w:val="007A2915"/>
    <w:rsid w:val="007A2B14"/>
    <w:rsid w:val="007A2D63"/>
    <w:rsid w:val="007A2EA5"/>
    <w:rsid w:val="007A2F25"/>
    <w:rsid w:val="007A2F49"/>
    <w:rsid w:val="007A2F83"/>
    <w:rsid w:val="007A3053"/>
    <w:rsid w:val="007A347D"/>
    <w:rsid w:val="007A3675"/>
    <w:rsid w:val="007A36BD"/>
    <w:rsid w:val="007A3718"/>
    <w:rsid w:val="007A393E"/>
    <w:rsid w:val="007A3CB8"/>
    <w:rsid w:val="007A4119"/>
    <w:rsid w:val="007A41BC"/>
    <w:rsid w:val="007A42EF"/>
    <w:rsid w:val="007A4400"/>
    <w:rsid w:val="007A44F0"/>
    <w:rsid w:val="007A493D"/>
    <w:rsid w:val="007A4C53"/>
    <w:rsid w:val="007A4F46"/>
    <w:rsid w:val="007A542E"/>
    <w:rsid w:val="007A5487"/>
    <w:rsid w:val="007A56F9"/>
    <w:rsid w:val="007A56FB"/>
    <w:rsid w:val="007A5ADF"/>
    <w:rsid w:val="007A5D7F"/>
    <w:rsid w:val="007A61EA"/>
    <w:rsid w:val="007A638E"/>
    <w:rsid w:val="007A6420"/>
    <w:rsid w:val="007A66B9"/>
    <w:rsid w:val="007A66E5"/>
    <w:rsid w:val="007A6A19"/>
    <w:rsid w:val="007A6B5F"/>
    <w:rsid w:val="007A6E77"/>
    <w:rsid w:val="007A715F"/>
    <w:rsid w:val="007A7530"/>
    <w:rsid w:val="007A76A9"/>
    <w:rsid w:val="007A7874"/>
    <w:rsid w:val="007A79C3"/>
    <w:rsid w:val="007A7A8C"/>
    <w:rsid w:val="007B0379"/>
    <w:rsid w:val="007B05F1"/>
    <w:rsid w:val="007B06AA"/>
    <w:rsid w:val="007B0753"/>
    <w:rsid w:val="007B0A5C"/>
    <w:rsid w:val="007B0E3C"/>
    <w:rsid w:val="007B0FB7"/>
    <w:rsid w:val="007B100D"/>
    <w:rsid w:val="007B1411"/>
    <w:rsid w:val="007B153D"/>
    <w:rsid w:val="007B16B2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9E2"/>
    <w:rsid w:val="007B2B7E"/>
    <w:rsid w:val="007B2C46"/>
    <w:rsid w:val="007B2DB8"/>
    <w:rsid w:val="007B3274"/>
    <w:rsid w:val="007B3C27"/>
    <w:rsid w:val="007B3E5C"/>
    <w:rsid w:val="007B461A"/>
    <w:rsid w:val="007B4878"/>
    <w:rsid w:val="007B4EBF"/>
    <w:rsid w:val="007B5174"/>
    <w:rsid w:val="007B545E"/>
    <w:rsid w:val="007B54D3"/>
    <w:rsid w:val="007B5601"/>
    <w:rsid w:val="007B5752"/>
    <w:rsid w:val="007B5DE5"/>
    <w:rsid w:val="007B5FAB"/>
    <w:rsid w:val="007B6106"/>
    <w:rsid w:val="007B65B2"/>
    <w:rsid w:val="007B66D1"/>
    <w:rsid w:val="007B6873"/>
    <w:rsid w:val="007B68E9"/>
    <w:rsid w:val="007B69E2"/>
    <w:rsid w:val="007B6C0F"/>
    <w:rsid w:val="007B6D15"/>
    <w:rsid w:val="007B70F9"/>
    <w:rsid w:val="007B7262"/>
    <w:rsid w:val="007B7298"/>
    <w:rsid w:val="007B7335"/>
    <w:rsid w:val="007B7DF6"/>
    <w:rsid w:val="007B7F8D"/>
    <w:rsid w:val="007C0119"/>
    <w:rsid w:val="007C032C"/>
    <w:rsid w:val="007C0AF1"/>
    <w:rsid w:val="007C0BB8"/>
    <w:rsid w:val="007C0C17"/>
    <w:rsid w:val="007C0DCB"/>
    <w:rsid w:val="007C0FD1"/>
    <w:rsid w:val="007C122E"/>
    <w:rsid w:val="007C13BE"/>
    <w:rsid w:val="007C1518"/>
    <w:rsid w:val="007C17C8"/>
    <w:rsid w:val="007C1C4E"/>
    <w:rsid w:val="007C1EB8"/>
    <w:rsid w:val="007C211A"/>
    <w:rsid w:val="007C21BF"/>
    <w:rsid w:val="007C246C"/>
    <w:rsid w:val="007C2652"/>
    <w:rsid w:val="007C2766"/>
    <w:rsid w:val="007C2BC4"/>
    <w:rsid w:val="007C2C24"/>
    <w:rsid w:val="007C2CE7"/>
    <w:rsid w:val="007C2F3C"/>
    <w:rsid w:val="007C2FB4"/>
    <w:rsid w:val="007C34FE"/>
    <w:rsid w:val="007C3C17"/>
    <w:rsid w:val="007C3CBB"/>
    <w:rsid w:val="007C3EC7"/>
    <w:rsid w:val="007C4119"/>
    <w:rsid w:val="007C415E"/>
    <w:rsid w:val="007C4167"/>
    <w:rsid w:val="007C416E"/>
    <w:rsid w:val="007C4473"/>
    <w:rsid w:val="007C45DF"/>
    <w:rsid w:val="007C4634"/>
    <w:rsid w:val="007C48AF"/>
    <w:rsid w:val="007C48E9"/>
    <w:rsid w:val="007C4924"/>
    <w:rsid w:val="007C5123"/>
    <w:rsid w:val="007C5290"/>
    <w:rsid w:val="007C5332"/>
    <w:rsid w:val="007C56F3"/>
    <w:rsid w:val="007C57B4"/>
    <w:rsid w:val="007C58A7"/>
    <w:rsid w:val="007C5BA1"/>
    <w:rsid w:val="007C5DFE"/>
    <w:rsid w:val="007C5E4A"/>
    <w:rsid w:val="007C5F59"/>
    <w:rsid w:val="007C5F6B"/>
    <w:rsid w:val="007C6220"/>
    <w:rsid w:val="007C6342"/>
    <w:rsid w:val="007C649C"/>
    <w:rsid w:val="007C6ED3"/>
    <w:rsid w:val="007C754A"/>
    <w:rsid w:val="007C75BE"/>
    <w:rsid w:val="007C77FF"/>
    <w:rsid w:val="007C790C"/>
    <w:rsid w:val="007C7E6D"/>
    <w:rsid w:val="007C7FC1"/>
    <w:rsid w:val="007D0716"/>
    <w:rsid w:val="007D07D8"/>
    <w:rsid w:val="007D09DD"/>
    <w:rsid w:val="007D0C88"/>
    <w:rsid w:val="007D0F8B"/>
    <w:rsid w:val="007D1068"/>
    <w:rsid w:val="007D1335"/>
    <w:rsid w:val="007D1395"/>
    <w:rsid w:val="007D1598"/>
    <w:rsid w:val="007D1B9A"/>
    <w:rsid w:val="007D1C73"/>
    <w:rsid w:val="007D2412"/>
    <w:rsid w:val="007D2592"/>
    <w:rsid w:val="007D259C"/>
    <w:rsid w:val="007D2621"/>
    <w:rsid w:val="007D2894"/>
    <w:rsid w:val="007D2917"/>
    <w:rsid w:val="007D2945"/>
    <w:rsid w:val="007D296D"/>
    <w:rsid w:val="007D2A38"/>
    <w:rsid w:val="007D2AFC"/>
    <w:rsid w:val="007D2BED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AE5"/>
    <w:rsid w:val="007D3C99"/>
    <w:rsid w:val="007D3D36"/>
    <w:rsid w:val="007D4027"/>
    <w:rsid w:val="007D41B5"/>
    <w:rsid w:val="007D451E"/>
    <w:rsid w:val="007D46A8"/>
    <w:rsid w:val="007D4772"/>
    <w:rsid w:val="007D4905"/>
    <w:rsid w:val="007D4AF8"/>
    <w:rsid w:val="007D4B2D"/>
    <w:rsid w:val="007D4C20"/>
    <w:rsid w:val="007D4D16"/>
    <w:rsid w:val="007D50C9"/>
    <w:rsid w:val="007D5172"/>
    <w:rsid w:val="007D52BC"/>
    <w:rsid w:val="007D5778"/>
    <w:rsid w:val="007D584B"/>
    <w:rsid w:val="007D5868"/>
    <w:rsid w:val="007D5874"/>
    <w:rsid w:val="007D595A"/>
    <w:rsid w:val="007D5A83"/>
    <w:rsid w:val="007D5AB4"/>
    <w:rsid w:val="007D5DB3"/>
    <w:rsid w:val="007D6128"/>
    <w:rsid w:val="007D64CD"/>
    <w:rsid w:val="007D6ACE"/>
    <w:rsid w:val="007D6D8A"/>
    <w:rsid w:val="007D6DBF"/>
    <w:rsid w:val="007D73CA"/>
    <w:rsid w:val="007D7475"/>
    <w:rsid w:val="007D7734"/>
    <w:rsid w:val="007D7A65"/>
    <w:rsid w:val="007D7ADF"/>
    <w:rsid w:val="007D7C50"/>
    <w:rsid w:val="007D7C52"/>
    <w:rsid w:val="007D7F5B"/>
    <w:rsid w:val="007D7F6D"/>
    <w:rsid w:val="007E0271"/>
    <w:rsid w:val="007E0333"/>
    <w:rsid w:val="007E047F"/>
    <w:rsid w:val="007E05D4"/>
    <w:rsid w:val="007E070E"/>
    <w:rsid w:val="007E0BF2"/>
    <w:rsid w:val="007E0D79"/>
    <w:rsid w:val="007E0F62"/>
    <w:rsid w:val="007E1592"/>
    <w:rsid w:val="007E1680"/>
    <w:rsid w:val="007E18E2"/>
    <w:rsid w:val="007E1A3B"/>
    <w:rsid w:val="007E1DC6"/>
    <w:rsid w:val="007E207A"/>
    <w:rsid w:val="007E254A"/>
    <w:rsid w:val="007E27DF"/>
    <w:rsid w:val="007E2D44"/>
    <w:rsid w:val="007E2E2D"/>
    <w:rsid w:val="007E31DF"/>
    <w:rsid w:val="007E3529"/>
    <w:rsid w:val="007E373F"/>
    <w:rsid w:val="007E3D64"/>
    <w:rsid w:val="007E3ECB"/>
    <w:rsid w:val="007E4099"/>
    <w:rsid w:val="007E42F2"/>
    <w:rsid w:val="007E439A"/>
    <w:rsid w:val="007E448B"/>
    <w:rsid w:val="007E4564"/>
    <w:rsid w:val="007E4619"/>
    <w:rsid w:val="007E4950"/>
    <w:rsid w:val="007E4AF0"/>
    <w:rsid w:val="007E4BAB"/>
    <w:rsid w:val="007E4D19"/>
    <w:rsid w:val="007E4D40"/>
    <w:rsid w:val="007E4D4B"/>
    <w:rsid w:val="007E5102"/>
    <w:rsid w:val="007E519E"/>
    <w:rsid w:val="007E536A"/>
    <w:rsid w:val="007E54E2"/>
    <w:rsid w:val="007E573A"/>
    <w:rsid w:val="007E5A7C"/>
    <w:rsid w:val="007E5CE8"/>
    <w:rsid w:val="007E5E7B"/>
    <w:rsid w:val="007E5F40"/>
    <w:rsid w:val="007E5FDC"/>
    <w:rsid w:val="007E6043"/>
    <w:rsid w:val="007E62CD"/>
    <w:rsid w:val="007E6439"/>
    <w:rsid w:val="007E6A5C"/>
    <w:rsid w:val="007E6B8E"/>
    <w:rsid w:val="007E6C47"/>
    <w:rsid w:val="007E6C5F"/>
    <w:rsid w:val="007E6DCB"/>
    <w:rsid w:val="007E7262"/>
    <w:rsid w:val="007E73C9"/>
    <w:rsid w:val="007E7700"/>
    <w:rsid w:val="007E7BD5"/>
    <w:rsid w:val="007F018D"/>
    <w:rsid w:val="007F01B7"/>
    <w:rsid w:val="007F01D4"/>
    <w:rsid w:val="007F055E"/>
    <w:rsid w:val="007F05EB"/>
    <w:rsid w:val="007F0636"/>
    <w:rsid w:val="007F071A"/>
    <w:rsid w:val="007F09E5"/>
    <w:rsid w:val="007F0A55"/>
    <w:rsid w:val="007F0AF6"/>
    <w:rsid w:val="007F0C00"/>
    <w:rsid w:val="007F0CC4"/>
    <w:rsid w:val="007F103A"/>
    <w:rsid w:val="007F1272"/>
    <w:rsid w:val="007F161C"/>
    <w:rsid w:val="007F168A"/>
    <w:rsid w:val="007F16A4"/>
    <w:rsid w:val="007F1748"/>
    <w:rsid w:val="007F1CB6"/>
    <w:rsid w:val="007F1FAF"/>
    <w:rsid w:val="007F2008"/>
    <w:rsid w:val="007F2144"/>
    <w:rsid w:val="007F22AD"/>
    <w:rsid w:val="007F23A6"/>
    <w:rsid w:val="007F26FA"/>
    <w:rsid w:val="007F2714"/>
    <w:rsid w:val="007F2855"/>
    <w:rsid w:val="007F2911"/>
    <w:rsid w:val="007F2C82"/>
    <w:rsid w:val="007F2FC0"/>
    <w:rsid w:val="007F316E"/>
    <w:rsid w:val="007F325A"/>
    <w:rsid w:val="007F34FE"/>
    <w:rsid w:val="007F3543"/>
    <w:rsid w:val="007F3B51"/>
    <w:rsid w:val="007F3DBD"/>
    <w:rsid w:val="007F3EB8"/>
    <w:rsid w:val="007F417A"/>
    <w:rsid w:val="007F4332"/>
    <w:rsid w:val="007F4562"/>
    <w:rsid w:val="007F47D9"/>
    <w:rsid w:val="007F4815"/>
    <w:rsid w:val="007F49D6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5FFF"/>
    <w:rsid w:val="007F6043"/>
    <w:rsid w:val="007F625A"/>
    <w:rsid w:val="007F6403"/>
    <w:rsid w:val="007F657D"/>
    <w:rsid w:val="007F65DE"/>
    <w:rsid w:val="007F68EF"/>
    <w:rsid w:val="007F6BE7"/>
    <w:rsid w:val="007F6C97"/>
    <w:rsid w:val="007F6D24"/>
    <w:rsid w:val="007F6D4E"/>
    <w:rsid w:val="007F7352"/>
    <w:rsid w:val="007F760D"/>
    <w:rsid w:val="007F7A0C"/>
    <w:rsid w:val="007F7B94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3B4"/>
    <w:rsid w:val="008026E8"/>
    <w:rsid w:val="00802738"/>
    <w:rsid w:val="00802C6A"/>
    <w:rsid w:val="00802E80"/>
    <w:rsid w:val="008030F6"/>
    <w:rsid w:val="00803155"/>
    <w:rsid w:val="008031C7"/>
    <w:rsid w:val="008031CB"/>
    <w:rsid w:val="00803338"/>
    <w:rsid w:val="008034BF"/>
    <w:rsid w:val="0080358E"/>
    <w:rsid w:val="00803657"/>
    <w:rsid w:val="008037E7"/>
    <w:rsid w:val="00803978"/>
    <w:rsid w:val="008039CD"/>
    <w:rsid w:val="00803A45"/>
    <w:rsid w:val="00803C65"/>
    <w:rsid w:val="00804062"/>
    <w:rsid w:val="008042EA"/>
    <w:rsid w:val="008043B6"/>
    <w:rsid w:val="008045B3"/>
    <w:rsid w:val="00804F9C"/>
    <w:rsid w:val="008051D3"/>
    <w:rsid w:val="00805251"/>
    <w:rsid w:val="00805974"/>
    <w:rsid w:val="00805A92"/>
    <w:rsid w:val="00805C22"/>
    <w:rsid w:val="00805E33"/>
    <w:rsid w:val="00805F3C"/>
    <w:rsid w:val="00806283"/>
    <w:rsid w:val="0080628F"/>
    <w:rsid w:val="008063A5"/>
    <w:rsid w:val="008064B2"/>
    <w:rsid w:val="00806534"/>
    <w:rsid w:val="00806582"/>
    <w:rsid w:val="00806587"/>
    <w:rsid w:val="00806794"/>
    <w:rsid w:val="008067AF"/>
    <w:rsid w:val="00806979"/>
    <w:rsid w:val="00806A3B"/>
    <w:rsid w:val="00806BA0"/>
    <w:rsid w:val="00806FED"/>
    <w:rsid w:val="008073CA"/>
    <w:rsid w:val="00807C46"/>
    <w:rsid w:val="00807CE8"/>
    <w:rsid w:val="00807E5B"/>
    <w:rsid w:val="0081027E"/>
    <w:rsid w:val="008104FD"/>
    <w:rsid w:val="00810822"/>
    <w:rsid w:val="0081089E"/>
    <w:rsid w:val="008108D0"/>
    <w:rsid w:val="00810C65"/>
    <w:rsid w:val="008111A8"/>
    <w:rsid w:val="008111D7"/>
    <w:rsid w:val="008113A3"/>
    <w:rsid w:val="008118EF"/>
    <w:rsid w:val="00811F3C"/>
    <w:rsid w:val="00812386"/>
    <w:rsid w:val="008125CB"/>
    <w:rsid w:val="008125FD"/>
    <w:rsid w:val="00812628"/>
    <w:rsid w:val="00812B04"/>
    <w:rsid w:val="00812B64"/>
    <w:rsid w:val="00812C29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8F9"/>
    <w:rsid w:val="0081496F"/>
    <w:rsid w:val="00814984"/>
    <w:rsid w:val="00814AC0"/>
    <w:rsid w:val="0081501B"/>
    <w:rsid w:val="0081511E"/>
    <w:rsid w:val="00815495"/>
    <w:rsid w:val="00815DF1"/>
    <w:rsid w:val="0081680B"/>
    <w:rsid w:val="00816AEE"/>
    <w:rsid w:val="00816CDF"/>
    <w:rsid w:val="00817154"/>
    <w:rsid w:val="00817A21"/>
    <w:rsid w:val="00817CA4"/>
    <w:rsid w:val="00817E30"/>
    <w:rsid w:val="00820051"/>
    <w:rsid w:val="00820204"/>
    <w:rsid w:val="0082038D"/>
    <w:rsid w:val="008203A1"/>
    <w:rsid w:val="00820586"/>
    <w:rsid w:val="00820DA0"/>
    <w:rsid w:val="00820F5B"/>
    <w:rsid w:val="008213D0"/>
    <w:rsid w:val="00821504"/>
    <w:rsid w:val="008216E1"/>
    <w:rsid w:val="00821718"/>
    <w:rsid w:val="008219E0"/>
    <w:rsid w:val="00821AB5"/>
    <w:rsid w:val="00821B1E"/>
    <w:rsid w:val="00821BA4"/>
    <w:rsid w:val="00821C42"/>
    <w:rsid w:val="008223C2"/>
    <w:rsid w:val="0082243E"/>
    <w:rsid w:val="008224F4"/>
    <w:rsid w:val="00822631"/>
    <w:rsid w:val="00822900"/>
    <w:rsid w:val="00822BC8"/>
    <w:rsid w:val="00822C84"/>
    <w:rsid w:val="00822C8C"/>
    <w:rsid w:val="00822ED7"/>
    <w:rsid w:val="008230B1"/>
    <w:rsid w:val="0082335B"/>
    <w:rsid w:val="00823618"/>
    <w:rsid w:val="0082364C"/>
    <w:rsid w:val="0082367A"/>
    <w:rsid w:val="0082367B"/>
    <w:rsid w:val="00823695"/>
    <w:rsid w:val="00823960"/>
    <w:rsid w:val="00823D7D"/>
    <w:rsid w:val="00823F7A"/>
    <w:rsid w:val="0082410E"/>
    <w:rsid w:val="0082418A"/>
    <w:rsid w:val="00824502"/>
    <w:rsid w:val="008245F4"/>
    <w:rsid w:val="00824615"/>
    <w:rsid w:val="00824C23"/>
    <w:rsid w:val="00824CF4"/>
    <w:rsid w:val="00824EEA"/>
    <w:rsid w:val="00824FE7"/>
    <w:rsid w:val="008254CD"/>
    <w:rsid w:val="0082586C"/>
    <w:rsid w:val="00825921"/>
    <w:rsid w:val="008259A6"/>
    <w:rsid w:val="00825DCC"/>
    <w:rsid w:val="00825F0B"/>
    <w:rsid w:val="00825F77"/>
    <w:rsid w:val="00826041"/>
    <w:rsid w:val="00826149"/>
    <w:rsid w:val="0082630D"/>
    <w:rsid w:val="00826682"/>
    <w:rsid w:val="0082683E"/>
    <w:rsid w:val="0082689D"/>
    <w:rsid w:val="00826ADA"/>
    <w:rsid w:val="00826CC8"/>
    <w:rsid w:val="00826E70"/>
    <w:rsid w:val="008270CA"/>
    <w:rsid w:val="008277DB"/>
    <w:rsid w:val="0082787F"/>
    <w:rsid w:val="00827AC5"/>
    <w:rsid w:val="00827BA8"/>
    <w:rsid w:val="00830009"/>
    <w:rsid w:val="008304F7"/>
    <w:rsid w:val="0083062D"/>
    <w:rsid w:val="00830741"/>
    <w:rsid w:val="008307B3"/>
    <w:rsid w:val="008307CF"/>
    <w:rsid w:val="00830878"/>
    <w:rsid w:val="008308BE"/>
    <w:rsid w:val="00830996"/>
    <w:rsid w:val="00830AAC"/>
    <w:rsid w:val="00830DE5"/>
    <w:rsid w:val="00830E1A"/>
    <w:rsid w:val="00830F3A"/>
    <w:rsid w:val="0083103D"/>
    <w:rsid w:val="00831085"/>
    <w:rsid w:val="008310B5"/>
    <w:rsid w:val="008316FB"/>
    <w:rsid w:val="00832B4D"/>
    <w:rsid w:val="00832C7C"/>
    <w:rsid w:val="00832E03"/>
    <w:rsid w:val="00832E6D"/>
    <w:rsid w:val="00832F6D"/>
    <w:rsid w:val="00833076"/>
    <w:rsid w:val="0083316F"/>
    <w:rsid w:val="008337BC"/>
    <w:rsid w:val="00833E2D"/>
    <w:rsid w:val="00833F1C"/>
    <w:rsid w:val="00833FD4"/>
    <w:rsid w:val="008340B1"/>
    <w:rsid w:val="00834308"/>
    <w:rsid w:val="00834545"/>
    <w:rsid w:val="008345D9"/>
    <w:rsid w:val="00834A05"/>
    <w:rsid w:val="00834C5F"/>
    <w:rsid w:val="00835560"/>
    <w:rsid w:val="00835647"/>
    <w:rsid w:val="008357DB"/>
    <w:rsid w:val="008358E8"/>
    <w:rsid w:val="0083594C"/>
    <w:rsid w:val="00835B17"/>
    <w:rsid w:val="00835D7B"/>
    <w:rsid w:val="00835E38"/>
    <w:rsid w:val="008371FD"/>
    <w:rsid w:val="00837A04"/>
    <w:rsid w:val="00837A75"/>
    <w:rsid w:val="00837ACB"/>
    <w:rsid w:val="00837B57"/>
    <w:rsid w:val="008401F9"/>
    <w:rsid w:val="008408C4"/>
    <w:rsid w:val="00840B14"/>
    <w:rsid w:val="00840C3A"/>
    <w:rsid w:val="00841513"/>
    <w:rsid w:val="00841636"/>
    <w:rsid w:val="0084173C"/>
    <w:rsid w:val="00841A26"/>
    <w:rsid w:val="00841EFA"/>
    <w:rsid w:val="00841F4E"/>
    <w:rsid w:val="008420AD"/>
    <w:rsid w:val="0084213B"/>
    <w:rsid w:val="008422AB"/>
    <w:rsid w:val="00842743"/>
    <w:rsid w:val="00842773"/>
    <w:rsid w:val="008427C9"/>
    <w:rsid w:val="0084282F"/>
    <w:rsid w:val="00842BA4"/>
    <w:rsid w:val="00842D52"/>
    <w:rsid w:val="00842ED7"/>
    <w:rsid w:val="0084381B"/>
    <w:rsid w:val="0084384D"/>
    <w:rsid w:val="00843ED5"/>
    <w:rsid w:val="008441D2"/>
    <w:rsid w:val="00844263"/>
    <w:rsid w:val="00844366"/>
    <w:rsid w:val="008443A0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307"/>
    <w:rsid w:val="0084673A"/>
    <w:rsid w:val="008469F8"/>
    <w:rsid w:val="00846B8C"/>
    <w:rsid w:val="00846C01"/>
    <w:rsid w:val="00846D2C"/>
    <w:rsid w:val="00846D75"/>
    <w:rsid w:val="0084702A"/>
    <w:rsid w:val="00847370"/>
    <w:rsid w:val="008475DB"/>
    <w:rsid w:val="00847692"/>
    <w:rsid w:val="008477CC"/>
    <w:rsid w:val="00847842"/>
    <w:rsid w:val="00847BEF"/>
    <w:rsid w:val="00847EB2"/>
    <w:rsid w:val="00847F19"/>
    <w:rsid w:val="00850019"/>
    <w:rsid w:val="008502C3"/>
    <w:rsid w:val="00850325"/>
    <w:rsid w:val="00850ECC"/>
    <w:rsid w:val="008514E0"/>
    <w:rsid w:val="00851600"/>
    <w:rsid w:val="008519CF"/>
    <w:rsid w:val="00851A78"/>
    <w:rsid w:val="00851AA2"/>
    <w:rsid w:val="00851BE0"/>
    <w:rsid w:val="00851D4B"/>
    <w:rsid w:val="00851E25"/>
    <w:rsid w:val="00851E53"/>
    <w:rsid w:val="00851F82"/>
    <w:rsid w:val="0085220B"/>
    <w:rsid w:val="008525DD"/>
    <w:rsid w:val="00852649"/>
    <w:rsid w:val="0085276D"/>
    <w:rsid w:val="0085293C"/>
    <w:rsid w:val="00852A05"/>
    <w:rsid w:val="00852AAD"/>
    <w:rsid w:val="00852D49"/>
    <w:rsid w:val="00852E87"/>
    <w:rsid w:val="0085357E"/>
    <w:rsid w:val="00853745"/>
    <w:rsid w:val="0085382A"/>
    <w:rsid w:val="00853ACD"/>
    <w:rsid w:val="00853DE0"/>
    <w:rsid w:val="008542E9"/>
    <w:rsid w:val="008545DC"/>
    <w:rsid w:val="00854675"/>
    <w:rsid w:val="0085479F"/>
    <w:rsid w:val="008548B7"/>
    <w:rsid w:val="008548F7"/>
    <w:rsid w:val="00854D40"/>
    <w:rsid w:val="00854D77"/>
    <w:rsid w:val="00855156"/>
    <w:rsid w:val="00855224"/>
    <w:rsid w:val="008552E2"/>
    <w:rsid w:val="00855398"/>
    <w:rsid w:val="008554A9"/>
    <w:rsid w:val="0085573C"/>
    <w:rsid w:val="008559AE"/>
    <w:rsid w:val="008559FB"/>
    <w:rsid w:val="00855D5C"/>
    <w:rsid w:val="00855E40"/>
    <w:rsid w:val="00855EF7"/>
    <w:rsid w:val="00855FB6"/>
    <w:rsid w:val="0085623E"/>
    <w:rsid w:val="0085639F"/>
    <w:rsid w:val="008563DB"/>
    <w:rsid w:val="0085646A"/>
    <w:rsid w:val="0085690E"/>
    <w:rsid w:val="00856B47"/>
    <w:rsid w:val="00857077"/>
    <w:rsid w:val="00857415"/>
    <w:rsid w:val="00857671"/>
    <w:rsid w:val="00857BBF"/>
    <w:rsid w:val="00857E98"/>
    <w:rsid w:val="00860556"/>
    <w:rsid w:val="00860C68"/>
    <w:rsid w:val="00860D0A"/>
    <w:rsid w:val="00860EBE"/>
    <w:rsid w:val="0086132A"/>
    <w:rsid w:val="008613D1"/>
    <w:rsid w:val="0086165C"/>
    <w:rsid w:val="0086168F"/>
    <w:rsid w:val="00861B67"/>
    <w:rsid w:val="00861C1E"/>
    <w:rsid w:val="00861D8D"/>
    <w:rsid w:val="00861F78"/>
    <w:rsid w:val="00862008"/>
    <w:rsid w:val="00862260"/>
    <w:rsid w:val="0086269B"/>
    <w:rsid w:val="00862A44"/>
    <w:rsid w:val="00862C93"/>
    <w:rsid w:val="0086320F"/>
    <w:rsid w:val="008632B7"/>
    <w:rsid w:val="008636C4"/>
    <w:rsid w:val="00863734"/>
    <w:rsid w:val="008637AC"/>
    <w:rsid w:val="00863BB2"/>
    <w:rsid w:val="00863F0F"/>
    <w:rsid w:val="008644F4"/>
    <w:rsid w:val="0086457B"/>
    <w:rsid w:val="00864838"/>
    <w:rsid w:val="00864CE7"/>
    <w:rsid w:val="00865442"/>
    <w:rsid w:val="0086548B"/>
    <w:rsid w:val="00865D3E"/>
    <w:rsid w:val="00865E13"/>
    <w:rsid w:val="00865FB7"/>
    <w:rsid w:val="00865FC0"/>
    <w:rsid w:val="00866318"/>
    <w:rsid w:val="0086692F"/>
    <w:rsid w:val="00866FCF"/>
    <w:rsid w:val="008673AE"/>
    <w:rsid w:val="0086747C"/>
    <w:rsid w:val="00867779"/>
    <w:rsid w:val="00867953"/>
    <w:rsid w:val="00867D83"/>
    <w:rsid w:val="00870255"/>
    <w:rsid w:val="008706F8"/>
    <w:rsid w:val="00870D6D"/>
    <w:rsid w:val="00871036"/>
    <w:rsid w:val="00871117"/>
    <w:rsid w:val="00871176"/>
    <w:rsid w:val="008714B5"/>
    <w:rsid w:val="00871561"/>
    <w:rsid w:val="00871953"/>
    <w:rsid w:val="00871AA9"/>
    <w:rsid w:val="00871E68"/>
    <w:rsid w:val="00871F38"/>
    <w:rsid w:val="008722A9"/>
    <w:rsid w:val="0087233C"/>
    <w:rsid w:val="008723BB"/>
    <w:rsid w:val="008723CD"/>
    <w:rsid w:val="00872524"/>
    <w:rsid w:val="0087268D"/>
    <w:rsid w:val="00872973"/>
    <w:rsid w:val="00872CD1"/>
    <w:rsid w:val="00872DC1"/>
    <w:rsid w:val="00872FBC"/>
    <w:rsid w:val="008730CC"/>
    <w:rsid w:val="008732F0"/>
    <w:rsid w:val="008733CE"/>
    <w:rsid w:val="0087356C"/>
    <w:rsid w:val="00873B8C"/>
    <w:rsid w:val="00873C5B"/>
    <w:rsid w:val="00873E0A"/>
    <w:rsid w:val="00874153"/>
    <w:rsid w:val="008741DE"/>
    <w:rsid w:val="008742D6"/>
    <w:rsid w:val="0087491C"/>
    <w:rsid w:val="00874B6D"/>
    <w:rsid w:val="008751EA"/>
    <w:rsid w:val="008753A2"/>
    <w:rsid w:val="00875696"/>
    <w:rsid w:val="00875792"/>
    <w:rsid w:val="008759AE"/>
    <w:rsid w:val="00875F12"/>
    <w:rsid w:val="00876130"/>
    <w:rsid w:val="0087615E"/>
    <w:rsid w:val="008761A2"/>
    <w:rsid w:val="00876406"/>
    <w:rsid w:val="0087675A"/>
    <w:rsid w:val="008767AC"/>
    <w:rsid w:val="008767B1"/>
    <w:rsid w:val="00876FBF"/>
    <w:rsid w:val="008771A1"/>
    <w:rsid w:val="00877423"/>
    <w:rsid w:val="00877941"/>
    <w:rsid w:val="008779FA"/>
    <w:rsid w:val="00877B27"/>
    <w:rsid w:val="00877B8C"/>
    <w:rsid w:val="00877D25"/>
    <w:rsid w:val="00877F7D"/>
    <w:rsid w:val="008803A9"/>
    <w:rsid w:val="008805AE"/>
    <w:rsid w:val="00880DBE"/>
    <w:rsid w:val="0088107F"/>
    <w:rsid w:val="0088162A"/>
    <w:rsid w:val="00881749"/>
    <w:rsid w:val="00881A30"/>
    <w:rsid w:val="00881DFA"/>
    <w:rsid w:val="00882115"/>
    <w:rsid w:val="00882157"/>
    <w:rsid w:val="00882332"/>
    <w:rsid w:val="00882698"/>
    <w:rsid w:val="008829C1"/>
    <w:rsid w:val="00882C4C"/>
    <w:rsid w:val="00882CBA"/>
    <w:rsid w:val="008831C7"/>
    <w:rsid w:val="00883349"/>
    <w:rsid w:val="008833ED"/>
    <w:rsid w:val="0088345D"/>
    <w:rsid w:val="00883475"/>
    <w:rsid w:val="00883688"/>
    <w:rsid w:val="00883BA7"/>
    <w:rsid w:val="00884024"/>
    <w:rsid w:val="00884826"/>
    <w:rsid w:val="00884939"/>
    <w:rsid w:val="00884A68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5DF8"/>
    <w:rsid w:val="008860D5"/>
    <w:rsid w:val="00886349"/>
    <w:rsid w:val="0088688A"/>
    <w:rsid w:val="00886BC9"/>
    <w:rsid w:val="00886C4A"/>
    <w:rsid w:val="00886D55"/>
    <w:rsid w:val="008872FB"/>
    <w:rsid w:val="00887981"/>
    <w:rsid w:val="008879B5"/>
    <w:rsid w:val="00887AF2"/>
    <w:rsid w:val="0089000F"/>
    <w:rsid w:val="0089034B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17D"/>
    <w:rsid w:val="008921D8"/>
    <w:rsid w:val="00892447"/>
    <w:rsid w:val="00892452"/>
    <w:rsid w:val="00892780"/>
    <w:rsid w:val="0089288B"/>
    <w:rsid w:val="0089288C"/>
    <w:rsid w:val="008929A6"/>
    <w:rsid w:val="00892D05"/>
    <w:rsid w:val="00892D84"/>
    <w:rsid w:val="00892DCC"/>
    <w:rsid w:val="00892EF2"/>
    <w:rsid w:val="00892FBC"/>
    <w:rsid w:val="00893A42"/>
    <w:rsid w:val="00893AE2"/>
    <w:rsid w:val="00893B80"/>
    <w:rsid w:val="00893DD6"/>
    <w:rsid w:val="00893E55"/>
    <w:rsid w:val="00893FB0"/>
    <w:rsid w:val="008947CA"/>
    <w:rsid w:val="00894A2E"/>
    <w:rsid w:val="00894B27"/>
    <w:rsid w:val="00894E0E"/>
    <w:rsid w:val="00894FFE"/>
    <w:rsid w:val="00895042"/>
    <w:rsid w:val="00895179"/>
    <w:rsid w:val="00895628"/>
    <w:rsid w:val="00895A55"/>
    <w:rsid w:val="00895C80"/>
    <w:rsid w:val="00895D99"/>
    <w:rsid w:val="0089613D"/>
    <w:rsid w:val="008965ED"/>
    <w:rsid w:val="00896754"/>
    <w:rsid w:val="0089682E"/>
    <w:rsid w:val="00896B4B"/>
    <w:rsid w:val="00896C44"/>
    <w:rsid w:val="00896D3E"/>
    <w:rsid w:val="00896D7C"/>
    <w:rsid w:val="00896F75"/>
    <w:rsid w:val="00897146"/>
    <w:rsid w:val="00897384"/>
    <w:rsid w:val="0089795A"/>
    <w:rsid w:val="0089799A"/>
    <w:rsid w:val="00897A02"/>
    <w:rsid w:val="00897DCA"/>
    <w:rsid w:val="008A0135"/>
    <w:rsid w:val="008A040D"/>
    <w:rsid w:val="008A045A"/>
    <w:rsid w:val="008A04A4"/>
    <w:rsid w:val="008A071E"/>
    <w:rsid w:val="008A08DB"/>
    <w:rsid w:val="008A09F6"/>
    <w:rsid w:val="008A0BFE"/>
    <w:rsid w:val="008A0D01"/>
    <w:rsid w:val="008A0D0A"/>
    <w:rsid w:val="008A0ED9"/>
    <w:rsid w:val="008A0FAF"/>
    <w:rsid w:val="008A101C"/>
    <w:rsid w:val="008A1087"/>
    <w:rsid w:val="008A1236"/>
    <w:rsid w:val="008A1245"/>
    <w:rsid w:val="008A14E7"/>
    <w:rsid w:val="008A15CA"/>
    <w:rsid w:val="008A19F3"/>
    <w:rsid w:val="008A1A82"/>
    <w:rsid w:val="008A1AB3"/>
    <w:rsid w:val="008A1C6F"/>
    <w:rsid w:val="008A1F83"/>
    <w:rsid w:val="008A20AC"/>
    <w:rsid w:val="008A2155"/>
    <w:rsid w:val="008A2905"/>
    <w:rsid w:val="008A2A5D"/>
    <w:rsid w:val="008A2AC1"/>
    <w:rsid w:val="008A2B8C"/>
    <w:rsid w:val="008A2BE9"/>
    <w:rsid w:val="008A2ED2"/>
    <w:rsid w:val="008A2F15"/>
    <w:rsid w:val="008A3044"/>
    <w:rsid w:val="008A3403"/>
    <w:rsid w:val="008A3469"/>
    <w:rsid w:val="008A3699"/>
    <w:rsid w:val="008A3998"/>
    <w:rsid w:val="008A3F17"/>
    <w:rsid w:val="008A3FDB"/>
    <w:rsid w:val="008A42C0"/>
    <w:rsid w:val="008A469B"/>
    <w:rsid w:val="008A4860"/>
    <w:rsid w:val="008A4D6F"/>
    <w:rsid w:val="008A4FBC"/>
    <w:rsid w:val="008A53DE"/>
    <w:rsid w:val="008A53FA"/>
    <w:rsid w:val="008A57EA"/>
    <w:rsid w:val="008A5A5A"/>
    <w:rsid w:val="008A5B8B"/>
    <w:rsid w:val="008A5CDD"/>
    <w:rsid w:val="008A6064"/>
    <w:rsid w:val="008A66EC"/>
    <w:rsid w:val="008A685E"/>
    <w:rsid w:val="008A6937"/>
    <w:rsid w:val="008A6A4C"/>
    <w:rsid w:val="008A6C1D"/>
    <w:rsid w:val="008A70D8"/>
    <w:rsid w:val="008A739E"/>
    <w:rsid w:val="008A7528"/>
    <w:rsid w:val="008A761B"/>
    <w:rsid w:val="008A7748"/>
    <w:rsid w:val="008A7F1D"/>
    <w:rsid w:val="008B011C"/>
    <w:rsid w:val="008B0166"/>
    <w:rsid w:val="008B0603"/>
    <w:rsid w:val="008B076D"/>
    <w:rsid w:val="008B088D"/>
    <w:rsid w:val="008B0D47"/>
    <w:rsid w:val="008B22A8"/>
    <w:rsid w:val="008B22F4"/>
    <w:rsid w:val="008B2395"/>
    <w:rsid w:val="008B2872"/>
    <w:rsid w:val="008B288F"/>
    <w:rsid w:val="008B28F7"/>
    <w:rsid w:val="008B2940"/>
    <w:rsid w:val="008B29BE"/>
    <w:rsid w:val="008B2A51"/>
    <w:rsid w:val="008B2DEB"/>
    <w:rsid w:val="008B3325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4EA7"/>
    <w:rsid w:val="008B566F"/>
    <w:rsid w:val="008B568C"/>
    <w:rsid w:val="008B56B4"/>
    <w:rsid w:val="008B59A2"/>
    <w:rsid w:val="008B5EA2"/>
    <w:rsid w:val="008B5FB5"/>
    <w:rsid w:val="008B60E6"/>
    <w:rsid w:val="008B644D"/>
    <w:rsid w:val="008B68C6"/>
    <w:rsid w:val="008B72BC"/>
    <w:rsid w:val="008B72C4"/>
    <w:rsid w:val="008B7389"/>
    <w:rsid w:val="008B73B7"/>
    <w:rsid w:val="008B797F"/>
    <w:rsid w:val="008B7A58"/>
    <w:rsid w:val="008B7AFD"/>
    <w:rsid w:val="008B7CFF"/>
    <w:rsid w:val="008C006F"/>
    <w:rsid w:val="008C00BB"/>
    <w:rsid w:val="008C03AB"/>
    <w:rsid w:val="008C03F9"/>
    <w:rsid w:val="008C05DD"/>
    <w:rsid w:val="008C0BDC"/>
    <w:rsid w:val="008C0D2A"/>
    <w:rsid w:val="008C0E46"/>
    <w:rsid w:val="008C12FB"/>
    <w:rsid w:val="008C17E9"/>
    <w:rsid w:val="008C1813"/>
    <w:rsid w:val="008C2040"/>
    <w:rsid w:val="008C205A"/>
    <w:rsid w:val="008C2246"/>
    <w:rsid w:val="008C2268"/>
    <w:rsid w:val="008C243E"/>
    <w:rsid w:val="008C2504"/>
    <w:rsid w:val="008C253C"/>
    <w:rsid w:val="008C2634"/>
    <w:rsid w:val="008C2965"/>
    <w:rsid w:val="008C2B81"/>
    <w:rsid w:val="008C2CFA"/>
    <w:rsid w:val="008C3277"/>
    <w:rsid w:val="008C353B"/>
    <w:rsid w:val="008C3655"/>
    <w:rsid w:val="008C3853"/>
    <w:rsid w:val="008C3B33"/>
    <w:rsid w:val="008C403D"/>
    <w:rsid w:val="008C413C"/>
    <w:rsid w:val="008C423B"/>
    <w:rsid w:val="008C50F7"/>
    <w:rsid w:val="008C5311"/>
    <w:rsid w:val="008C538D"/>
    <w:rsid w:val="008C5ABE"/>
    <w:rsid w:val="008C5D13"/>
    <w:rsid w:val="008C6088"/>
    <w:rsid w:val="008C63EE"/>
    <w:rsid w:val="008C673C"/>
    <w:rsid w:val="008C6817"/>
    <w:rsid w:val="008C69DF"/>
    <w:rsid w:val="008C6AE0"/>
    <w:rsid w:val="008C6E58"/>
    <w:rsid w:val="008C713E"/>
    <w:rsid w:val="008C716C"/>
    <w:rsid w:val="008C71B9"/>
    <w:rsid w:val="008C72A2"/>
    <w:rsid w:val="008C7607"/>
    <w:rsid w:val="008C7664"/>
    <w:rsid w:val="008C78F0"/>
    <w:rsid w:val="008C7AE0"/>
    <w:rsid w:val="008C7BB1"/>
    <w:rsid w:val="008C7DA1"/>
    <w:rsid w:val="008D02A2"/>
    <w:rsid w:val="008D02F0"/>
    <w:rsid w:val="008D0420"/>
    <w:rsid w:val="008D0682"/>
    <w:rsid w:val="008D06A2"/>
    <w:rsid w:val="008D0788"/>
    <w:rsid w:val="008D0A73"/>
    <w:rsid w:val="008D0BB6"/>
    <w:rsid w:val="008D0BDC"/>
    <w:rsid w:val="008D118B"/>
    <w:rsid w:val="008D16A6"/>
    <w:rsid w:val="008D16A9"/>
    <w:rsid w:val="008D18EE"/>
    <w:rsid w:val="008D1BCD"/>
    <w:rsid w:val="008D1D42"/>
    <w:rsid w:val="008D1E42"/>
    <w:rsid w:val="008D1E7A"/>
    <w:rsid w:val="008D2904"/>
    <w:rsid w:val="008D298E"/>
    <w:rsid w:val="008D29FB"/>
    <w:rsid w:val="008D3401"/>
    <w:rsid w:val="008D36AF"/>
    <w:rsid w:val="008D380E"/>
    <w:rsid w:val="008D3E08"/>
    <w:rsid w:val="008D42CD"/>
    <w:rsid w:val="008D4610"/>
    <w:rsid w:val="008D4639"/>
    <w:rsid w:val="008D46F5"/>
    <w:rsid w:val="008D4A0F"/>
    <w:rsid w:val="008D4C53"/>
    <w:rsid w:val="008D4DC3"/>
    <w:rsid w:val="008D4E59"/>
    <w:rsid w:val="008D4FCC"/>
    <w:rsid w:val="008D5060"/>
    <w:rsid w:val="008D5166"/>
    <w:rsid w:val="008D545A"/>
    <w:rsid w:val="008D55DB"/>
    <w:rsid w:val="008D5701"/>
    <w:rsid w:val="008D5751"/>
    <w:rsid w:val="008D58C1"/>
    <w:rsid w:val="008D5DF7"/>
    <w:rsid w:val="008D5EEB"/>
    <w:rsid w:val="008D63CE"/>
    <w:rsid w:val="008D67C8"/>
    <w:rsid w:val="008D68A4"/>
    <w:rsid w:val="008D6B1A"/>
    <w:rsid w:val="008D6B93"/>
    <w:rsid w:val="008D71D5"/>
    <w:rsid w:val="008D7249"/>
    <w:rsid w:val="008D7292"/>
    <w:rsid w:val="008D7523"/>
    <w:rsid w:val="008D7580"/>
    <w:rsid w:val="008D758D"/>
    <w:rsid w:val="008D77E8"/>
    <w:rsid w:val="008D7BAF"/>
    <w:rsid w:val="008D7BFB"/>
    <w:rsid w:val="008D7C4B"/>
    <w:rsid w:val="008D7E37"/>
    <w:rsid w:val="008E0163"/>
    <w:rsid w:val="008E0204"/>
    <w:rsid w:val="008E0452"/>
    <w:rsid w:val="008E0468"/>
    <w:rsid w:val="008E0476"/>
    <w:rsid w:val="008E0F81"/>
    <w:rsid w:val="008E111E"/>
    <w:rsid w:val="008E121C"/>
    <w:rsid w:val="008E130F"/>
    <w:rsid w:val="008E187F"/>
    <w:rsid w:val="008E1EA6"/>
    <w:rsid w:val="008E1EA7"/>
    <w:rsid w:val="008E22C9"/>
    <w:rsid w:val="008E22D3"/>
    <w:rsid w:val="008E2440"/>
    <w:rsid w:val="008E2545"/>
    <w:rsid w:val="008E2AAD"/>
    <w:rsid w:val="008E2E4F"/>
    <w:rsid w:val="008E2E71"/>
    <w:rsid w:val="008E2F5F"/>
    <w:rsid w:val="008E3694"/>
    <w:rsid w:val="008E38A3"/>
    <w:rsid w:val="008E38DB"/>
    <w:rsid w:val="008E3920"/>
    <w:rsid w:val="008E39B2"/>
    <w:rsid w:val="008E3C25"/>
    <w:rsid w:val="008E3C7F"/>
    <w:rsid w:val="008E3F57"/>
    <w:rsid w:val="008E3F78"/>
    <w:rsid w:val="008E4577"/>
    <w:rsid w:val="008E4AC3"/>
    <w:rsid w:val="008E4FAA"/>
    <w:rsid w:val="008E52E5"/>
    <w:rsid w:val="008E53B3"/>
    <w:rsid w:val="008E5682"/>
    <w:rsid w:val="008E5A67"/>
    <w:rsid w:val="008E5B24"/>
    <w:rsid w:val="008E5C19"/>
    <w:rsid w:val="008E5C29"/>
    <w:rsid w:val="008E5DC6"/>
    <w:rsid w:val="008E5E66"/>
    <w:rsid w:val="008E5EBF"/>
    <w:rsid w:val="008E6340"/>
    <w:rsid w:val="008E67A7"/>
    <w:rsid w:val="008E68F8"/>
    <w:rsid w:val="008E6A71"/>
    <w:rsid w:val="008E6CED"/>
    <w:rsid w:val="008E700D"/>
    <w:rsid w:val="008E7455"/>
    <w:rsid w:val="008E7B74"/>
    <w:rsid w:val="008E7D53"/>
    <w:rsid w:val="008E7E29"/>
    <w:rsid w:val="008F002C"/>
    <w:rsid w:val="008F00DE"/>
    <w:rsid w:val="008F01F3"/>
    <w:rsid w:val="008F09F9"/>
    <w:rsid w:val="008F0C36"/>
    <w:rsid w:val="008F0D18"/>
    <w:rsid w:val="008F1056"/>
    <w:rsid w:val="008F108D"/>
    <w:rsid w:val="008F113B"/>
    <w:rsid w:val="008F14F3"/>
    <w:rsid w:val="008F158B"/>
    <w:rsid w:val="008F1A66"/>
    <w:rsid w:val="008F1E27"/>
    <w:rsid w:val="008F1EB0"/>
    <w:rsid w:val="008F20E6"/>
    <w:rsid w:val="008F226F"/>
    <w:rsid w:val="008F2449"/>
    <w:rsid w:val="008F25DA"/>
    <w:rsid w:val="008F25F9"/>
    <w:rsid w:val="008F2D2B"/>
    <w:rsid w:val="008F2F47"/>
    <w:rsid w:val="008F34B2"/>
    <w:rsid w:val="008F38AE"/>
    <w:rsid w:val="008F3920"/>
    <w:rsid w:val="008F3974"/>
    <w:rsid w:val="008F3BE8"/>
    <w:rsid w:val="008F3DAE"/>
    <w:rsid w:val="008F3EED"/>
    <w:rsid w:val="008F4625"/>
    <w:rsid w:val="008F4787"/>
    <w:rsid w:val="008F47FB"/>
    <w:rsid w:val="008F4AAB"/>
    <w:rsid w:val="008F4AE7"/>
    <w:rsid w:val="008F4CD5"/>
    <w:rsid w:val="008F5811"/>
    <w:rsid w:val="008F58F8"/>
    <w:rsid w:val="008F5B27"/>
    <w:rsid w:val="008F5D4F"/>
    <w:rsid w:val="008F5F4B"/>
    <w:rsid w:val="008F5F6D"/>
    <w:rsid w:val="008F6192"/>
    <w:rsid w:val="008F621A"/>
    <w:rsid w:val="008F62C7"/>
    <w:rsid w:val="008F64AC"/>
    <w:rsid w:val="008F6D19"/>
    <w:rsid w:val="008F73BD"/>
    <w:rsid w:val="008F757D"/>
    <w:rsid w:val="008F75B8"/>
    <w:rsid w:val="008F761E"/>
    <w:rsid w:val="008F770E"/>
    <w:rsid w:val="008F7759"/>
    <w:rsid w:val="008F77A5"/>
    <w:rsid w:val="008F7938"/>
    <w:rsid w:val="008F795B"/>
    <w:rsid w:val="008F7F56"/>
    <w:rsid w:val="0090023C"/>
    <w:rsid w:val="00900252"/>
    <w:rsid w:val="00900365"/>
    <w:rsid w:val="0090097F"/>
    <w:rsid w:val="00900AF8"/>
    <w:rsid w:val="0090198E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4AB"/>
    <w:rsid w:val="00902ABE"/>
    <w:rsid w:val="00902AFF"/>
    <w:rsid w:val="00902C0B"/>
    <w:rsid w:val="009031FE"/>
    <w:rsid w:val="00903978"/>
    <w:rsid w:val="00903FB5"/>
    <w:rsid w:val="0090431B"/>
    <w:rsid w:val="00904465"/>
    <w:rsid w:val="009045B2"/>
    <w:rsid w:val="00904B19"/>
    <w:rsid w:val="009051A2"/>
    <w:rsid w:val="00906187"/>
    <w:rsid w:val="00906284"/>
    <w:rsid w:val="0090667F"/>
    <w:rsid w:val="00906838"/>
    <w:rsid w:val="00906C21"/>
    <w:rsid w:val="00907278"/>
    <w:rsid w:val="009072A1"/>
    <w:rsid w:val="00907628"/>
    <w:rsid w:val="00907768"/>
    <w:rsid w:val="009077A1"/>
    <w:rsid w:val="00907CA8"/>
    <w:rsid w:val="00910042"/>
    <w:rsid w:val="009100C8"/>
    <w:rsid w:val="00910E25"/>
    <w:rsid w:val="00910FAF"/>
    <w:rsid w:val="00911004"/>
    <w:rsid w:val="0091118C"/>
    <w:rsid w:val="00911223"/>
    <w:rsid w:val="0091128F"/>
    <w:rsid w:val="009114B6"/>
    <w:rsid w:val="009115D3"/>
    <w:rsid w:val="0091171C"/>
    <w:rsid w:val="00911A00"/>
    <w:rsid w:val="00911BE9"/>
    <w:rsid w:val="00911CFC"/>
    <w:rsid w:val="00911D10"/>
    <w:rsid w:val="00911F38"/>
    <w:rsid w:val="009120F9"/>
    <w:rsid w:val="0091258B"/>
    <w:rsid w:val="009126D9"/>
    <w:rsid w:val="0091275B"/>
    <w:rsid w:val="0091351C"/>
    <w:rsid w:val="00913739"/>
    <w:rsid w:val="00913853"/>
    <w:rsid w:val="00913BE5"/>
    <w:rsid w:val="00913ED8"/>
    <w:rsid w:val="00913F7C"/>
    <w:rsid w:val="00914040"/>
    <w:rsid w:val="0091430A"/>
    <w:rsid w:val="0091439E"/>
    <w:rsid w:val="009143B7"/>
    <w:rsid w:val="009144D7"/>
    <w:rsid w:val="00914A5A"/>
    <w:rsid w:val="00914B06"/>
    <w:rsid w:val="00914B52"/>
    <w:rsid w:val="00914BDE"/>
    <w:rsid w:val="00914C3B"/>
    <w:rsid w:val="00914E06"/>
    <w:rsid w:val="0091510E"/>
    <w:rsid w:val="009153AE"/>
    <w:rsid w:val="0091579F"/>
    <w:rsid w:val="00915930"/>
    <w:rsid w:val="00915BA9"/>
    <w:rsid w:val="00915FC9"/>
    <w:rsid w:val="009161FE"/>
    <w:rsid w:val="009162FA"/>
    <w:rsid w:val="009167AF"/>
    <w:rsid w:val="0091695A"/>
    <w:rsid w:val="00916A4A"/>
    <w:rsid w:val="00916CE4"/>
    <w:rsid w:val="00916DA4"/>
    <w:rsid w:val="00916E36"/>
    <w:rsid w:val="00916F9D"/>
    <w:rsid w:val="0091711B"/>
    <w:rsid w:val="00917230"/>
    <w:rsid w:val="009177FE"/>
    <w:rsid w:val="00920298"/>
    <w:rsid w:val="0092069C"/>
    <w:rsid w:val="009208C9"/>
    <w:rsid w:val="00920BDA"/>
    <w:rsid w:val="00920DC1"/>
    <w:rsid w:val="00920DCB"/>
    <w:rsid w:val="00920E6A"/>
    <w:rsid w:val="00921518"/>
    <w:rsid w:val="0092175E"/>
    <w:rsid w:val="00921E76"/>
    <w:rsid w:val="00921EA5"/>
    <w:rsid w:val="00921FA5"/>
    <w:rsid w:val="0092236C"/>
    <w:rsid w:val="009225F7"/>
    <w:rsid w:val="00922808"/>
    <w:rsid w:val="00922C8B"/>
    <w:rsid w:val="00922FA5"/>
    <w:rsid w:val="00923038"/>
    <w:rsid w:val="0092303E"/>
    <w:rsid w:val="00923121"/>
    <w:rsid w:val="00923927"/>
    <w:rsid w:val="00923B03"/>
    <w:rsid w:val="00923EF3"/>
    <w:rsid w:val="00924086"/>
    <w:rsid w:val="009242E0"/>
    <w:rsid w:val="0092432B"/>
    <w:rsid w:val="009245B2"/>
    <w:rsid w:val="00924637"/>
    <w:rsid w:val="0092489B"/>
    <w:rsid w:val="00924AF3"/>
    <w:rsid w:val="009250F8"/>
    <w:rsid w:val="00925160"/>
    <w:rsid w:val="009251BF"/>
    <w:rsid w:val="00925203"/>
    <w:rsid w:val="00925266"/>
    <w:rsid w:val="0092537F"/>
    <w:rsid w:val="00925958"/>
    <w:rsid w:val="00925AD2"/>
    <w:rsid w:val="00925C84"/>
    <w:rsid w:val="00925EA9"/>
    <w:rsid w:val="00926050"/>
    <w:rsid w:val="009261CD"/>
    <w:rsid w:val="009262E4"/>
    <w:rsid w:val="00926ABB"/>
    <w:rsid w:val="00926B7F"/>
    <w:rsid w:val="00926C1D"/>
    <w:rsid w:val="00927168"/>
    <w:rsid w:val="009273FA"/>
    <w:rsid w:val="0092748C"/>
    <w:rsid w:val="009275FC"/>
    <w:rsid w:val="009277D3"/>
    <w:rsid w:val="009278A4"/>
    <w:rsid w:val="00927979"/>
    <w:rsid w:val="00927C4C"/>
    <w:rsid w:val="00927DBC"/>
    <w:rsid w:val="00930362"/>
    <w:rsid w:val="00930644"/>
    <w:rsid w:val="0093064A"/>
    <w:rsid w:val="00930801"/>
    <w:rsid w:val="00930A0E"/>
    <w:rsid w:val="00930FB8"/>
    <w:rsid w:val="009311C2"/>
    <w:rsid w:val="0093120E"/>
    <w:rsid w:val="0093145A"/>
    <w:rsid w:val="00931698"/>
    <w:rsid w:val="00931726"/>
    <w:rsid w:val="00931768"/>
    <w:rsid w:val="00931845"/>
    <w:rsid w:val="00931B66"/>
    <w:rsid w:val="00931D78"/>
    <w:rsid w:val="00931F78"/>
    <w:rsid w:val="00931FE4"/>
    <w:rsid w:val="00931FFD"/>
    <w:rsid w:val="009321FC"/>
    <w:rsid w:val="00932576"/>
    <w:rsid w:val="00932601"/>
    <w:rsid w:val="0093265A"/>
    <w:rsid w:val="009328B8"/>
    <w:rsid w:val="009329F7"/>
    <w:rsid w:val="00932AA6"/>
    <w:rsid w:val="00932B08"/>
    <w:rsid w:val="009334D0"/>
    <w:rsid w:val="009335B4"/>
    <w:rsid w:val="009339F5"/>
    <w:rsid w:val="00933E7B"/>
    <w:rsid w:val="00934A57"/>
    <w:rsid w:val="00934C2A"/>
    <w:rsid w:val="0093513D"/>
    <w:rsid w:val="0093523D"/>
    <w:rsid w:val="00935419"/>
    <w:rsid w:val="009354E8"/>
    <w:rsid w:val="00935518"/>
    <w:rsid w:val="0093585F"/>
    <w:rsid w:val="00935AF9"/>
    <w:rsid w:val="00935C2C"/>
    <w:rsid w:val="00935D29"/>
    <w:rsid w:val="00935D50"/>
    <w:rsid w:val="00935F8A"/>
    <w:rsid w:val="00936314"/>
    <w:rsid w:val="0093660A"/>
    <w:rsid w:val="0093668C"/>
    <w:rsid w:val="009366FB"/>
    <w:rsid w:val="009367D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9E8"/>
    <w:rsid w:val="00937C58"/>
    <w:rsid w:val="00937D57"/>
    <w:rsid w:val="00937D6C"/>
    <w:rsid w:val="00940029"/>
    <w:rsid w:val="009402E3"/>
    <w:rsid w:val="009405DC"/>
    <w:rsid w:val="009407B2"/>
    <w:rsid w:val="00940972"/>
    <w:rsid w:val="00940CCF"/>
    <w:rsid w:val="00940D66"/>
    <w:rsid w:val="0094108B"/>
    <w:rsid w:val="00941405"/>
    <w:rsid w:val="009417CF"/>
    <w:rsid w:val="009417F9"/>
    <w:rsid w:val="00941B0E"/>
    <w:rsid w:val="009423E9"/>
    <w:rsid w:val="00942446"/>
    <w:rsid w:val="009425EA"/>
    <w:rsid w:val="009426DD"/>
    <w:rsid w:val="009427E2"/>
    <w:rsid w:val="00942C5B"/>
    <w:rsid w:val="00942D47"/>
    <w:rsid w:val="00942F9E"/>
    <w:rsid w:val="00943100"/>
    <w:rsid w:val="0094312D"/>
    <w:rsid w:val="00943227"/>
    <w:rsid w:val="00943340"/>
    <w:rsid w:val="009434A2"/>
    <w:rsid w:val="009435DB"/>
    <w:rsid w:val="00943655"/>
    <w:rsid w:val="00943752"/>
    <w:rsid w:val="00943D93"/>
    <w:rsid w:val="00944094"/>
    <w:rsid w:val="009443A2"/>
    <w:rsid w:val="0094447E"/>
    <w:rsid w:val="0094449A"/>
    <w:rsid w:val="0094491A"/>
    <w:rsid w:val="00944A10"/>
    <w:rsid w:val="00944B0A"/>
    <w:rsid w:val="00944B88"/>
    <w:rsid w:val="00944DD1"/>
    <w:rsid w:val="00945151"/>
    <w:rsid w:val="0094528B"/>
    <w:rsid w:val="009458D3"/>
    <w:rsid w:val="00945A1B"/>
    <w:rsid w:val="00945BD0"/>
    <w:rsid w:val="00945DD0"/>
    <w:rsid w:val="00945DD5"/>
    <w:rsid w:val="00945F6D"/>
    <w:rsid w:val="00945F76"/>
    <w:rsid w:val="00946132"/>
    <w:rsid w:val="0094630F"/>
    <w:rsid w:val="0094658F"/>
    <w:rsid w:val="00946939"/>
    <w:rsid w:val="0094698E"/>
    <w:rsid w:val="009469FB"/>
    <w:rsid w:val="00946DE7"/>
    <w:rsid w:val="00947281"/>
    <w:rsid w:val="0094730D"/>
    <w:rsid w:val="00947864"/>
    <w:rsid w:val="009504A8"/>
    <w:rsid w:val="009504B7"/>
    <w:rsid w:val="00950547"/>
    <w:rsid w:val="0095059C"/>
    <w:rsid w:val="009509D2"/>
    <w:rsid w:val="00950F7D"/>
    <w:rsid w:val="00950FEF"/>
    <w:rsid w:val="00951113"/>
    <w:rsid w:val="00951254"/>
    <w:rsid w:val="0095136D"/>
    <w:rsid w:val="009513EE"/>
    <w:rsid w:val="0095144A"/>
    <w:rsid w:val="00951627"/>
    <w:rsid w:val="00951A8B"/>
    <w:rsid w:val="00951CC1"/>
    <w:rsid w:val="00952028"/>
    <w:rsid w:val="009521EC"/>
    <w:rsid w:val="009526A8"/>
    <w:rsid w:val="00952885"/>
    <w:rsid w:val="009528A3"/>
    <w:rsid w:val="00952B61"/>
    <w:rsid w:val="00952D53"/>
    <w:rsid w:val="00952FA9"/>
    <w:rsid w:val="00953025"/>
    <w:rsid w:val="0095305E"/>
    <w:rsid w:val="00953074"/>
    <w:rsid w:val="00953293"/>
    <w:rsid w:val="009534A8"/>
    <w:rsid w:val="00953983"/>
    <w:rsid w:val="009539FB"/>
    <w:rsid w:val="00953A00"/>
    <w:rsid w:val="00953B2A"/>
    <w:rsid w:val="00953B9B"/>
    <w:rsid w:val="009548AE"/>
    <w:rsid w:val="009548E1"/>
    <w:rsid w:val="0095490A"/>
    <w:rsid w:val="00954A70"/>
    <w:rsid w:val="00954A8E"/>
    <w:rsid w:val="00954B03"/>
    <w:rsid w:val="00954D4A"/>
    <w:rsid w:val="00954EEC"/>
    <w:rsid w:val="00954FEA"/>
    <w:rsid w:val="00955168"/>
    <w:rsid w:val="00955228"/>
    <w:rsid w:val="009553C2"/>
    <w:rsid w:val="009556DF"/>
    <w:rsid w:val="009559C8"/>
    <w:rsid w:val="00955AB0"/>
    <w:rsid w:val="00955C97"/>
    <w:rsid w:val="00956116"/>
    <w:rsid w:val="00956371"/>
    <w:rsid w:val="0095692B"/>
    <w:rsid w:val="00956D51"/>
    <w:rsid w:val="00956E81"/>
    <w:rsid w:val="00957060"/>
    <w:rsid w:val="00957234"/>
    <w:rsid w:val="00957601"/>
    <w:rsid w:val="00957614"/>
    <w:rsid w:val="0095769F"/>
    <w:rsid w:val="009576F8"/>
    <w:rsid w:val="00957811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11"/>
    <w:rsid w:val="00961635"/>
    <w:rsid w:val="0096166B"/>
    <w:rsid w:val="009619DE"/>
    <w:rsid w:val="00961AAB"/>
    <w:rsid w:val="00961C39"/>
    <w:rsid w:val="00961EE8"/>
    <w:rsid w:val="00961EFE"/>
    <w:rsid w:val="009620FC"/>
    <w:rsid w:val="0096223B"/>
    <w:rsid w:val="0096239D"/>
    <w:rsid w:val="00962538"/>
    <w:rsid w:val="00962554"/>
    <w:rsid w:val="00962758"/>
    <w:rsid w:val="00962BFF"/>
    <w:rsid w:val="00962EF6"/>
    <w:rsid w:val="00963020"/>
    <w:rsid w:val="009636BF"/>
    <w:rsid w:val="009636DE"/>
    <w:rsid w:val="009638AA"/>
    <w:rsid w:val="00963D06"/>
    <w:rsid w:val="00963D6C"/>
    <w:rsid w:val="00963EA0"/>
    <w:rsid w:val="0096424D"/>
    <w:rsid w:val="009643B8"/>
    <w:rsid w:val="00964502"/>
    <w:rsid w:val="0096454B"/>
    <w:rsid w:val="009648F1"/>
    <w:rsid w:val="00964A2C"/>
    <w:rsid w:val="00964D3B"/>
    <w:rsid w:val="009657F6"/>
    <w:rsid w:val="00965B40"/>
    <w:rsid w:val="00965EC8"/>
    <w:rsid w:val="00965F14"/>
    <w:rsid w:val="00966591"/>
    <w:rsid w:val="00966983"/>
    <w:rsid w:val="00966A63"/>
    <w:rsid w:val="00966C49"/>
    <w:rsid w:val="0096759D"/>
    <w:rsid w:val="00967689"/>
    <w:rsid w:val="00967829"/>
    <w:rsid w:val="009678D8"/>
    <w:rsid w:val="00967AAE"/>
    <w:rsid w:val="00967D78"/>
    <w:rsid w:val="00970016"/>
    <w:rsid w:val="009702FB"/>
    <w:rsid w:val="00970360"/>
    <w:rsid w:val="009706A6"/>
    <w:rsid w:val="009707FA"/>
    <w:rsid w:val="0097085D"/>
    <w:rsid w:val="009708E0"/>
    <w:rsid w:val="00970AD6"/>
    <w:rsid w:val="00970B1A"/>
    <w:rsid w:val="00970D42"/>
    <w:rsid w:val="00970FC7"/>
    <w:rsid w:val="00970FEF"/>
    <w:rsid w:val="009712B9"/>
    <w:rsid w:val="009714B7"/>
    <w:rsid w:val="009718EE"/>
    <w:rsid w:val="0097191D"/>
    <w:rsid w:val="00971947"/>
    <w:rsid w:val="00971B18"/>
    <w:rsid w:val="00971B3A"/>
    <w:rsid w:val="00971DE3"/>
    <w:rsid w:val="00971F6F"/>
    <w:rsid w:val="00972537"/>
    <w:rsid w:val="00972702"/>
    <w:rsid w:val="00972A9B"/>
    <w:rsid w:val="00972AEB"/>
    <w:rsid w:val="00972BA0"/>
    <w:rsid w:val="00972C25"/>
    <w:rsid w:val="00972CC4"/>
    <w:rsid w:val="00972E29"/>
    <w:rsid w:val="00972EFB"/>
    <w:rsid w:val="009731A6"/>
    <w:rsid w:val="009734CC"/>
    <w:rsid w:val="00973BF3"/>
    <w:rsid w:val="00973CE3"/>
    <w:rsid w:val="00973EE4"/>
    <w:rsid w:val="0097409A"/>
    <w:rsid w:val="00974193"/>
    <w:rsid w:val="0097441E"/>
    <w:rsid w:val="0097488F"/>
    <w:rsid w:val="009748DF"/>
    <w:rsid w:val="00975196"/>
    <w:rsid w:val="009753CA"/>
    <w:rsid w:val="009754C2"/>
    <w:rsid w:val="009755E7"/>
    <w:rsid w:val="0097574A"/>
    <w:rsid w:val="00975963"/>
    <w:rsid w:val="00975A11"/>
    <w:rsid w:val="00975C21"/>
    <w:rsid w:val="0097602F"/>
    <w:rsid w:val="0097620B"/>
    <w:rsid w:val="00976351"/>
    <w:rsid w:val="0097642B"/>
    <w:rsid w:val="00976532"/>
    <w:rsid w:val="00976717"/>
    <w:rsid w:val="00976791"/>
    <w:rsid w:val="009769E8"/>
    <w:rsid w:val="00977150"/>
    <w:rsid w:val="00977382"/>
    <w:rsid w:val="00977472"/>
    <w:rsid w:val="0097760D"/>
    <w:rsid w:val="009776CD"/>
    <w:rsid w:val="0097771E"/>
    <w:rsid w:val="00980194"/>
    <w:rsid w:val="009802E6"/>
    <w:rsid w:val="00980694"/>
    <w:rsid w:val="0098080F"/>
    <w:rsid w:val="009808BE"/>
    <w:rsid w:val="00980BCB"/>
    <w:rsid w:val="00980D62"/>
    <w:rsid w:val="00980DFE"/>
    <w:rsid w:val="00980F19"/>
    <w:rsid w:val="0098125D"/>
    <w:rsid w:val="00981376"/>
    <w:rsid w:val="00981D23"/>
    <w:rsid w:val="00981E5F"/>
    <w:rsid w:val="009820A6"/>
    <w:rsid w:val="009821F7"/>
    <w:rsid w:val="009824A7"/>
    <w:rsid w:val="009827F8"/>
    <w:rsid w:val="00982A3D"/>
    <w:rsid w:val="00982A57"/>
    <w:rsid w:val="0098309B"/>
    <w:rsid w:val="00983526"/>
    <w:rsid w:val="00983670"/>
    <w:rsid w:val="00983B19"/>
    <w:rsid w:val="00983B37"/>
    <w:rsid w:val="00983E71"/>
    <w:rsid w:val="00983F1F"/>
    <w:rsid w:val="00983F27"/>
    <w:rsid w:val="009841CF"/>
    <w:rsid w:val="00984581"/>
    <w:rsid w:val="00984DD7"/>
    <w:rsid w:val="00984EA6"/>
    <w:rsid w:val="00985291"/>
    <w:rsid w:val="00985700"/>
    <w:rsid w:val="0098596A"/>
    <w:rsid w:val="00985BDE"/>
    <w:rsid w:val="00985D57"/>
    <w:rsid w:val="00985DDE"/>
    <w:rsid w:val="00985E8D"/>
    <w:rsid w:val="0098665F"/>
    <w:rsid w:val="00986ACB"/>
    <w:rsid w:val="00986C28"/>
    <w:rsid w:val="00986DE6"/>
    <w:rsid w:val="0098727F"/>
    <w:rsid w:val="009873FC"/>
    <w:rsid w:val="00987C0C"/>
    <w:rsid w:val="00987D9E"/>
    <w:rsid w:val="00990090"/>
    <w:rsid w:val="009900C8"/>
    <w:rsid w:val="00990342"/>
    <w:rsid w:val="00990436"/>
    <w:rsid w:val="009907BF"/>
    <w:rsid w:val="009908E8"/>
    <w:rsid w:val="00990E41"/>
    <w:rsid w:val="00990FBB"/>
    <w:rsid w:val="00991591"/>
    <w:rsid w:val="00991798"/>
    <w:rsid w:val="00991EA3"/>
    <w:rsid w:val="0099205D"/>
    <w:rsid w:val="00992131"/>
    <w:rsid w:val="009921CD"/>
    <w:rsid w:val="009921D1"/>
    <w:rsid w:val="009922E2"/>
    <w:rsid w:val="009922FB"/>
    <w:rsid w:val="00992545"/>
    <w:rsid w:val="0099299F"/>
    <w:rsid w:val="00992BAC"/>
    <w:rsid w:val="00992C41"/>
    <w:rsid w:val="00992CCA"/>
    <w:rsid w:val="00992DB4"/>
    <w:rsid w:val="0099305B"/>
    <w:rsid w:val="00993DDF"/>
    <w:rsid w:val="00993F35"/>
    <w:rsid w:val="0099452F"/>
    <w:rsid w:val="0099453C"/>
    <w:rsid w:val="00994646"/>
    <w:rsid w:val="0099467A"/>
    <w:rsid w:val="0099499B"/>
    <w:rsid w:val="009949A8"/>
    <w:rsid w:val="00994CAB"/>
    <w:rsid w:val="00994FCC"/>
    <w:rsid w:val="0099535B"/>
    <w:rsid w:val="0099544A"/>
    <w:rsid w:val="009955EE"/>
    <w:rsid w:val="0099596E"/>
    <w:rsid w:val="009960AA"/>
    <w:rsid w:val="00996872"/>
    <w:rsid w:val="00996A9E"/>
    <w:rsid w:val="00996E1F"/>
    <w:rsid w:val="00996EF3"/>
    <w:rsid w:val="00996F45"/>
    <w:rsid w:val="00996FAA"/>
    <w:rsid w:val="00997035"/>
    <w:rsid w:val="0099745D"/>
    <w:rsid w:val="009974AE"/>
    <w:rsid w:val="0099783A"/>
    <w:rsid w:val="00997AE5"/>
    <w:rsid w:val="00997B7F"/>
    <w:rsid w:val="00997D34"/>
    <w:rsid w:val="00997F93"/>
    <w:rsid w:val="00997FD7"/>
    <w:rsid w:val="009A00E3"/>
    <w:rsid w:val="009A0104"/>
    <w:rsid w:val="009A03BF"/>
    <w:rsid w:val="009A08EB"/>
    <w:rsid w:val="009A09B8"/>
    <w:rsid w:val="009A09C5"/>
    <w:rsid w:val="009A0EEB"/>
    <w:rsid w:val="009A1231"/>
    <w:rsid w:val="009A1657"/>
    <w:rsid w:val="009A17C0"/>
    <w:rsid w:val="009A1880"/>
    <w:rsid w:val="009A18ED"/>
    <w:rsid w:val="009A19FB"/>
    <w:rsid w:val="009A1A57"/>
    <w:rsid w:val="009A1B6A"/>
    <w:rsid w:val="009A1CD7"/>
    <w:rsid w:val="009A1E1C"/>
    <w:rsid w:val="009A26FE"/>
    <w:rsid w:val="009A2F75"/>
    <w:rsid w:val="009A317E"/>
    <w:rsid w:val="009A3C59"/>
    <w:rsid w:val="009A3D68"/>
    <w:rsid w:val="009A3DC8"/>
    <w:rsid w:val="009A43BB"/>
    <w:rsid w:val="009A43DD"/>
    <w:rsid w:val="009A4836"/>
    <w:rsid w:val="009A4874"/>
    <w:rsid w:val="009A4A9E"/>
    <w:rsid w:val="009A4AC8"/>
    <w:rsid w:val="009A4B46"/>
    <w:rsid w:val="009A4EA4"/>
    <w:rsid w:val="009A4F27"/>
    <w:rsid w:val="009A504B"/>
    <w:rsid w:val="009A52C3"/>
    <w:rsid w:val="009A5446"/>
    <w:rsid w:val="009A5557"/>
    <w:rsid w:val="009A59EC"/>
    <w:rsid w:val="009A5A7B"/>
    <w:rsid w:val="009A5AFD"/>
    <w:rsid w:val="009A5B39"/>
    <w:rsid w:val="009A5CC0"/>
    <w:rsid w:val="009A607C"/>
    <w:rsid w:val="009A63E5"/>
    <w:rsid w:val="009A63EA"/>
    <w:rsid w:val="009A64AD"/>
    <w:rsid w:val="009A67D7"/>
    <w:rsid w:val="009A6A80"/>
    <w:rsid w:val="009A6B8E"/>
    <w:rsid w:val="009A7236"/>
    <w:rsid w:val="009A72BA"/>
    <w:rsid w:val="009A747A"/>
    <w:rsid w:val="009A758E"/>
    <w:rsid w:val="009A763A"/>
    <w:rsid w:val="009A7735"/>
    <w:rsid w:val="009A7798"/>
    <w:rsid w:val="009A77F0"/>
    <w:rsid w:val="009A7869"/>
    <w:rsid w:val="009A7B58"/>
    <w:rsid w:val="009B07D8"/>
    <w:rsid w:val="009B0C43"/>
    <w:rsid w:val="009B0DD2"/>
    <w:rsid w:val="009B0EBC"/>
    <w:rsid w:val="009B12C0"/>
    <w:rsid w:val="009B15B5"/>
    <w:rsid w:val="009B1A3D"/>
    <w:rsid w:val="009B1B6B"/>
    <w:rsid w:val="009B1CC7"/>
    <w:rsid w:val="009B1CF6"/>
    <w:rsid w:val="009B1E1E"/>
    <w:rsid w:val="009B21FE"/>
    <w:rsid w:val="009B24DA"/>
    <w:rsid w:val="009B250F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2EF"/>
    <w:rsid w:val="009B47C5"/>
    <w:rsid w:val="009B4928"/>
    <w:rsid w:val="009B4B21"/>
    <w:rsid w:val="009B4E65"/>
    <w:rsid w:val="009B51CD"/>
    <w:rsid w:val="009B52FF"/>
    <w:rsid w:val="009B5344"/>
    <w:rsid w:val="009B55E8"/>
    <w:rsid w:val="009B5686"/>
    <w:rsid w:val="009B590C"/>
    <w:rsid w:val="009B5B75"/>
    <w:rsid w:val="009B5D4A"/>
    <w:rsid w:val="009B5FEB"/>
    <w:rsid w:val="009B6462"/>
    <w:rsid w:val="009B6859"/>
    <w:rsid w:val="009B6B1D"/>
    <w:rsid w:val="009B6B36"/>
    <w:rsid w:val="009B6C1E"/>
    <w:rsid w:val="009B6E17"/>
    <w:rsid w:val="009B6E18"/>
    <w:rsid w:val="009B6EFD"/>
    <w:rsid w:val="009B70A2"/>
    <w:rsid w:val="009B7311"/>
    <w:rsid w:val="009B7332"/>
    <w:rsid w:val="009B7890"/>
    <w:rsid w:val="009B78BF"/>
    <w:rsid w:val="009B7BA4"/>
    <w:rsid w:val="009B7D1E"/>
    <w:rsid w:val="009B7DAD"/>
    <w:rsid w:val="009C03DD"/>
    <w:rsid w:val="009C074E"/>
    <w:rsid w:val="009C08A3"/>
    <w:rsid w:val="009C08FC"/>
    <w:rsid w:val="009C09D1"/>
    <w:rsid w:val="009C0E23"/>
    <w:rsid w:val="009C1060"/>
    <w:rsid w:val="009C11FC"/>
    <w:rsid w:val="009C1424"/>
    <w:rsid w:val="009C1450"/>
    <w:rsid w:val="009C15B5"/>
    <w:rsid w:val="009C1691"/>
    <w:rsid w:val="009C1955"/>
    <w:rsid w:val="009C19CD"/>
    <w:rsid w:val="009C1AB9"/>
    <w:rsid w:val="009C1B82"/>
    <w:rsid w:val="009C1DF6"/>
    <w:rsid w:val="009C20D4"/>
    <w:rsid w:val="009C20E4"/>
    <w:rsid w:val="009C2400"/>
    <w:rsid w:val="009C25D5"/>
    <w:rsid w:val="009C278C"/>
    <w:rsid w:val="009C28E0"/>
    <w:rsid w:val="009C2C78"/>
    <w:rsid w:val="009C30A6"/>
    <w:rsid w:val="009C3116"/>
    <w:rsid w:val="009C324F"/>
    <w:rsid w:val="009C32A5"/>
    <w:rsid w:val="009C3439"/>
    <w:rsid w:val="009C354D"/>
    <w:rsid w:val="009C36B8"/>
    <w:rsid w:val="009C379F"/>
    <w:rsid w:val="009C3B1D"/>
    <w:rsid w:val="009C3D54"/>
    <w:rsid w:val="009C3D6B"/>
    <w:rsid w:val="009C3DD2"/>
    <w:rsid w:val="009C4081"/>
    <w:rsid w:val="009C4326"/>
    <w:rsid w:val="009C49B6"/>
    <w:rsid w:val="009C4A0A"/>
    <w:rsid w:val="009C4A52"/>
    <w:rsid w:val="009C4B9A"/>
    <w:rsid w:val="009C4D7E"/>
    <w:rsid w:val="009C4EAD"/>
    <w:rsid w:val="009C5035"/>
    <w:rsid w:val="009C5040"/>
    <w:rsid w:val="009C5047"/>
    <w:rsid w:val="009C52DB"/>
    <w:rsid w:val="009C53A8"/>
    <w:rsid w:val="009C5541"/>
    <w:rsid w:val="009C586E"/>
    <w:rsid w:val="009C594C"/>
    <w:rsid w:val="009C5A3B"/>
    <w:rsid w:val="009C5E35"/>
    <w:rsid w:val="009C62DA"/>
    <w:rsid w:val="009C65B5"/>
    <w:rsid w:val="009C6860"/>
    <w:rsid w:val="009C6CE4"/>
    <w:rsid w:val="009C6DA7"/>
    <w:rsid w:val="009C7149"/>
    <w:rsid w:val="009C7189"/>
    <w:rsid w:val="009C738C"/>
    <w:rsid w:val="009C748D"/>
    <w:rsid w:val="009C74BC"/>
    <w:rsid w:val="009C7581"/>
    <w:rsid w:val="009C761B"/>
    <w:rsid w:val="009C7768"/>
    <w:rsid w:val="009D054E"/>
    <w:rsid w:val="009D05C2"/>
    <w:rsid w:val="009D0C00"/>
    <w:rsid w:val="009D0C63"/>
    <w:rsid w:val="009D0FDA"/>
    <w:rsid w:val="009D10CF"/>
    <w:rsid w:val="009D11BC"/>
    <w:rsid w:val="009D1849"/>
    <w:rsid w:val="009D1CC7"/>
    <w:rsid w:val="009D2351"/>
    <w:rsid w:val="009D23FE"/>
    <w:rsid w:val="009D271F"/>
    <w:rsid w:val="009D299F"/>
    <w:rsid w:val="009D2A86"/>
    <w:rsid w:val="009D3180"/>
    <w:rsid w:val="009D352D"/>
    <w:rsid w:val="009D37BC"/>
    <w:rsid w:val="009D38F0"/>
    <w:rsid w:val="009D39DF"/>
    <w:rsid w:val="009D3B87"/>
    <w:rsid w:val="009D3C0A"/>
    <w:rsid w:val="009D3E90"/>
    <w:rsid w:val="009D42C1"/>
    <w:rsid w:val="009D4591"/>
    <w:rsid w:val="009D4829"/>
    <w:rsid w:val="009D4854"/>
    <w:rsid w:val="009D4978"/>
    <w:rsid w:val="009D4F79"/>
    <w:rsid w:val="009D4FDA"/>
    <w:rsid w:val="009D5179"/>
    <w:rsid w:val="009D51D7"/>
    <w:rsid w:val="009D553F"/>
    <w:rsid w:val="009D5799"/>
    <w:rsid w:val="009D5B8D"/>
    <w:rsid w:val="009D5F91"/>
    <w:rsid w:val="009D606C"/>
    <w:rsid w:val="009D6232"/>
    <w:rsid w:val="009D640C"/>
    <w:rsid w:val="009D6851"/>
    <w:rsid w:val="009D68BE"/>
    <w:rsid w:val="009D6939"/>
    <w:rsid w:val="009D69A9"/>
    <w:rsid w:val="009D6BD1"/>
    <w:rsid w:val="009D6C8E"/>
    <w:rsid w:val="009D6C9E"/>
    <w:rsid w:val="009D6CBB"/>
    <w:rsid w:val="009D6DAD"/>
    <w:rsid w:val="009D6F3D"/>
    <w:rsid w:val="009D6F9D"/>
    <w:rsid w:val="009D743E"/>
    <w:rsid w:val="009D74A8"/>
    <w:rsid w:val="009D7BD9"/>
    <w:rsid w:val="009E0106"/>
    <w:rsid w:val="009E0233"/>
    <w:rsid w:val="009E0440"/>
    <w:rsid w:val="009E0A29"/>
    <w:rsid w:val="009E0CD2"/>
    <w:rsid w:val="009E0F97"/>
    <w:rsid w:val="009E104B"/>
    <w:rsid w:val="009E1377"/>
    <w:rsid w:val="009E1CA0"/>
    <w:rsid w:val="009E2B2E"/>
    <w:rsid w:val="009E2DDF"/>
    <w:rsid w:val="009E2F82"/>
    <w:rsid w:val="009E3149"/>
    <w:rsid w:val="009E31BF"/>
    <w:rsid w:val="009E3235"/>
    <w:rsid w:val="009E36D5"/>
    <w:rsid w:val="009E38A5"/>
    <w:rsid w:val="009E3D5E"/>
    <w:rsid w:val="009E425A"/>
    <w:rsid w:val="009E43F3"/>
    <w:rsid w:val="009E4511"/>
    <w:rsid w:val="009E4763"/>
    <w:rsid w:val="009E48A4"/>
    <w:rsid w:val="009E4A4A"/>
    <w:rsid w:val="009E4BD2"/>
    <w:rsid w:val="009E4D94"/>
    <w:rsid w:val="009E4DA2"/>
    <w:rsid w:val="009E4FC3"/>
    <w:rsid w:val="009E4FCF"/>
    <w:rsid w:val="009E5139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527"/>
    <w:rsid w:val="009E6724"/>
    <w:rsid w:val="009E6BAA"/>
    <w:rsid w:val="009E70ED"/>
    <w:rsid w:val="009E755A"/>
    <w:rsid w:val="009E75B0"/>
    <w:rsid w:val="009E765A"/>
    <w:rsid w:val="009E7BFA"/>
    <w:rsid w:val="009F0210"/>
    <w:rsid w:val="009F023C"/>
    <w:rsid w:val="009F0475"/>
    <w:rsid w:val="009F052C"/>
    <w:rsid w:val="009F05CB"/>
    <w:rsid w:val="009F0702"/>
    <w:rsid w:val="009F0B79"/>
    <w:rsid w:val="009F0FCC"/>
    <w:rsid w:val="009F148E"/>
    <w:rsid w:val="009F180F"/>
    <w:rsid w:val="009F1A08"/>
    <w:rsid w:val="009F1A77"/>
    <w:rsid w:val="009F1AB9"/>
    <w:rsid w:val="009F1B02"/>
    <w:rsid w:val="009F1C43"/>
    <w:rsid w:val="009F221A"/>
    <w:rsid w:val="009F2570"/>
    <w:rsid w:val="009F27B9"/>
    <w:rsid w:val="009F2878"/>
    <w:rsid w:val="009F28F9"/>
    <w:rsid w:val="009F2A2C"/>
    <w:rsid w:val="009F2B16"/>
    <w:rsid w:val="009F2DD3"/>
    <w:rsid w:val="009F374E"/>
    <w:rsid w:val="009F3758"/>
    <w:rsid w:val="009F3811"/>
    <w:rsid w:val="009F389E"/>
    <w:rsid w:val="009F39D8"/>
    <w:rsid w:val="009F3DB6"/>
    <w:rsid w:val="009F3FF2"/>
    <w:rsid w:val="009F4108"/>
    <w:rsid w:val="009F4480"/>
    <w:rsid w:val="009F45ED"/>
    <w:rsid w:val="009F488D"/>
    <w:rsid w:val="009F4C22"/>
    <w:rsid w:val="009F4CE6"/>
    <w:rsid w:val="009F4D8D"/>
    <w:rsid w:val="009F53EB"/>
    <w:rsid w:val="009F5EF5"/>
    <w:rsid w:val="009F60FD"/>
    <w:rsid w:val="009F6E33"/>
    <w:rsid w:val="009F757A"/>
    <w:rsid w:val="009F760B"/>
    <w:rsid w:val="009F7624"/>
    <w:rsid w:val="009F7638"/>
    <w:rsid w:val="009F773D"/>
    <w:rsid w:val="009F7BB6"/>
    <w:rsid w:val="009F7D21"/>
    <w:rsid w:val="009F7E40"/>
    <w:rsid w:val="00A00573"/>
    <w:rsid w:val="00A00A4B"/>
    <w:rsid w:val="00A00C3D"/>
    <w:rsid w:val="00A00C9B"/>
    <w:rsid w:val="00A00E5E"/>
    <w:rsid w:val="00A01248"/>
    <w:rsid w:val="00A01475"/>
    <w:rsid w:val="00A017DA"/>
    <w:rsid w:val="00A01975"/>
    <w:rsid w:val="00A01A83"/>
    <w:rsid w:val="00A01AFF"/>
    <w:rsid w:val="00A01B22"/>
    <w:rsid w:val="00A01DDE"/>
    <w:rsid w:val="00A02578"/>
    <w:rsid w:val="00A02DAD"/>
    <w:rsid w:val="00A03072"/>
    <w:rsid w:val="00A03667"/>
    <w:rsid w:val="00A038B2"/>
    <w:rsid w:val="00A03B78"/>
    <w:rsid w:val="00A03C2B"/>
    <w:rsid w:val="00A03C7E"/>
    <w:rsid w:val="00A03F01"/>
    <w:rsid w:val="00A040C3"/>
    <w:rsid w:val="00A04193"/>
    <w:rsid w:val="00A04349"/>
    <w:rsid w:val="00A04955"/>
    <w:rsid w:val="00A04A9E"/>
    <w:rsid w:val="00A04B9B"/>
    <w:rsid w:val="00A04EB0"/>
    <w:rsid w:val="00A04F48"/>
    <w:rsid w:val="00A05079"/>
    <w:rsid w:val="00A052BA"/>
    <w:rsid w:val="00A052F8"/>
    <w:rsid w:val="00A05689"/>
    <w:rsid w:val="00A05896"/>
    <w:rsid w:val="00A05A94"/>
    <w:rsid w:val="00A05EC5"/>
    <w:rsid w:val="00A05F20"/>
    <w:rsid w:val="00A0610A"/>
    <w:rsid w:val="00A068FA"/>
    <w:rsid w:val="00A06D5A"/>
    <w:rsid w:val="00A06E2B"/>
    <w:rsid w:val="00A06EEE"/>
    <w:rsid w:val="00A06F9F"/>
    <w:rsid w:val="00A06FAD"/>
    <w:rsid w:val="00A06FC3"/>
    <w:rsid w:val="00A074CA"/>
    <w:rsid w:val="00A0793B"/>
    <w:rsid w:val="00A07BEA"/>
    <w:rsid w:val="00A07DD7"/>
    <w:rsid w:val="00A07F8E"/>
    <w:rsid w:val="00A10012"/>
    <w:rsid w:val="00A10239"/>
    <w:rsid w:val="00A10568"/>
    <w:rsid w:val="00A10AF1"/>
    <w:rsid w:val="00A10B36"/>
    <w:rsid w:val="00A10BAD"/>
    <w:rsid w:val="00A10C14"/>
    <w:rsid w:val="00A11390"/>
    <w:rsid w:val="00A116BA"/>
    <w:rsid w:val="00A117B6"/>
    <w:rsid w:val="00A11933"/>
    <w:rsid w:val="00A11B41"/>
    <w:rsid w:val="00A11FD0"/>
    <w:rsid w:val="00A12228"/>
    <w:rsid w:val="00A125D6"/>
    <w:rsid w:val="00A12645"/>
    <w:rsid w:val="00A12786"/>
    <w:rsid w:val="00A1281E"/>
    <w:rsid w:val="00A129FA"/>
    <w:rsid w:val="00A12A47"/>
    <w:rsid w:val="00A12BAA"/>
    <w:rsid w:val="00A13098"/>
    <w:rsid w:val="00A13452"/>
    <w:rsid w:val="00A1363B"/>
    <w:rsid w:val="00A1366A"/>
    <w:rsid w:val="00A139E9"/>
    <w:rsid w:val="00A13C6F"/>
    <w:rsid w:val="00A13D68"/>
    <w:rsid w:val="00A141D9"/>
    <w:rsid w:val="00A1444B"/>
    <w:rsid w:val="00A146E8"/>
    <w:rsid w:val="00A1470A"/>
    <w:rsid w:val="00A14CFB"/>
    <w:rsid w:val="00A14E32"/>
    <w:rsid w:val="00A14F9B"/>
    <w:rsid w:val="00A15218"/>
    <w:rsid w:val="00A15227"/>
    <w:rsid w:val="00A1564E"/>
    <w:rsid w:val="00A156DC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36D"/>
    <w:rsid w:val="00A17469"/>
    <w:rsid w:val="00A17A39"/>
    <w:rsid w:val="00A17AF2"/>
    <w:rsid w:val="00A17E08"/>
    <w:rsid w:val="00A17F75"/>
    <w:rsid w:val="00A20096"/>
    <w:rsid w:val="00A20279"/>
    <w:rsid w:val="00A2048E"/>
    <w:rsid w:val="00A2056C"/>
    <w:rsid w:val="00A20670"/>
    <w:rsid w:val="00A20E15"/>
    <w:rsid w:val="00A20FC9"/>
    <w:rsid w:val="00A210F9"/>
    <w:rsid w:val="00A2114D"/>
    <w:rsid w:val="00A21382"/>
    <w:rsid w:val="00A2160A"/>
    <w:rsid w:val="00A21813"/>
    <w:rsid w:val="00A21A2F"/>
    <w:rsid w:val="00A21A42"/>
    <w:rsid w:val="00A21AA4"/>
    <w:rsid w:val="00A22385"/>
    <w:rsid w:val="00A2270C"/>
    <w:rsid w:val="00A228DE"/>
    <w:rsid w:val="00A22B1E"/>
    <w:rsid w:val="00A22C45"/>
    <w:rsid w:val="00A22EB9"/>
    <w:rsid w:val="00A22F20"/>
    <w:rsid w:val="00A22F64"/>
    <w:rsid w:val="00A232C1"/>
    <w:rsid w:val="00A23434"/>
    <w:rsid w:val="00A23641"/>
    <w:rsid w:val="00A23662"/>
    <w:rsid w:val="00A237F0"/>
    <w:rsid w:val="00A23A6D"/>
    <w:rsid w:val="00A23BF7"/>
    <w:rsid w:val="00A23D83"/>
    <w:rsid w:val="00A23FB4"/>
    <w:rsid w:val="00A24020"/>
    <w:rsid w:val="00A240CE"/>
    <w:rsid w:val="00A24275"/>
    <w:rsid w:val="00A242FD"/>
    <w:rsid w:val="00A2441E"/>
    <w:rsid w:val="00A24496"/>
    <w:rsid w:val="00A24CB9"/>
    <w:rsid w:val="00A24CEE"/>
    <w:rsid w:val="00A24D8E"/>
    <w:rsid w:val="00A24E40"/>
    <w:rsid w:val="00A24EBE"/>
    <w:rsid w:val="00A25155"/>
    <w:rsid w:val="00A251E0"/>
    <w:rsid w:val="00A25343"/>
    <w:rsid w:val="00A25556"/>
    <w:rsid w:val="00A25785"/>
    <w:rsid w:val="00A257AA"/>
    <w:rsid w:val="00A25808"/>
    <w:rsid w:val="00A25CAD"/>
    <w:rsid w:val="00A25D22"/>
    <w:rsid w:val="00A25DE4"/>
    <w:rsid w:val="00A25EA0"/>
    <w:rsid w:val="00A25FAD"/>
    <w:rsid w:val="00A25FE7"/>
    <w:rsid w:val="00A265E9"/>
    <w:rsid w:val="00A268C7"/>
    <w:rsid w:val="00A26951"/>
    <w:rsid w:val="00A27039"/>
    <w:rsid w:val="00A27069"/>
    <w:rsid w:val="00A276B8"/>
    <w:rsid w:val="00A27B58"/>
    <w:rsid w:val="00A27B6E"/>
    <w:rsid w:val="00A27B77"/>
    <w:rsid w:val="00A301E2"/>
    <w:rsid w:val="00A30968"/>
    <w:rsid w:val="00A30B2E"/>
    <w:rsid w:val="00A30CCD"/>
    <w:rsid w:val="00A30E11"/>
    <w:rsid w:val="00A30ECD"/>
    <w:rsid w:val="00A31553"/>
    <w:rsid w:val="00A31F97"/>
    <w:rsid w:val="00A320FA"/>
    <w:rsid w:val="00A3226F"/>
    <w:rsid w:val="00A32640"/>
    <w:rsid w:val="00A329CC"/>
    <w:rsid w:val="00A32CFA"/>
    <w:rsid w:val="00A33381"/>
    <w:rsid w:val="00A33692"/>
    <w:rsid w:val="00A3450A"/>
    <w:rsid w:val="00A345A2"/>
    <w:rsid w:val="00A34A37"/>
    <w:rsid w:val="00A34FBD"/>
    <w:rsid w:val="00A35142"/>
    <w:rsid w:val="00A3529E"/>
    <w:rsid w:val="00A3577F"/>
    <w:rsid w:val="00A357D2"/>
    <w:rsid w:val="00A3584C"/>
    <w:rsid w:val="00A35AEE"/>
    <w:rsid w:val="00A35AF6"/>
    <w:rsid w:val="00A35F28"/>
    <w:rsid w:val="00A363C1"/>
    <w:rsid w:val="00A364EE"/>
    <w:rsid w:val="00A368C5"/>
    <w:rsid w:val="00A37091"/>
    <w:rsid w:val="00A370F8"/>
    <w:rsid w:val="00A37134"/>
    <w:rsid w:val="00A374AF"/>
    <w:rsid w:val="00A37687"/>
    <w:rsid w:val="00A376A0"/>
    <w:rsid w:val="00A37BF1"/>
    <w:rsid w:val="00A37D9D"/>
    <w:rsid w:val="00A37F37"/>
    <w:rsid w:val="00A402D1"/>
    <w:rsid w:val="00A403C2"/>
    <w:rsid w:val="00A406FF"/>
    <w:rsid w:val="00A407C2"/>
    <w:rsid w:val="00A407D9"/>
    <w:rsid w:val="00A409B0"/>
    <w:rsid w:val="00A409B8"/>
    <w:rsid w:val="00A40BA4"/>
    <w:rsid w:val="00A40DD0"/>
    <w:rsid w:val="00A40EEB"/>
    <w:rsid w:val="00A411F1"/>
    <w:rsid w:val="00A412BE"/>
    <w:rsid w:val="00A417B4"/>
    <w:rsid w:val="00A41A2B"/>
    <w:rsid w:val="00A42114"/>
    <w:rsid w:val="00A423A7"/>
    <w:rsid w:val="00A423F6"/>
    <w:rsid w:val="00A425B6"/>
    <w:rsid w:val="00A4273E"/>
    <w:rsid w:val="00A4275C"/>
    <w:rsid w:val="00A428BF"/>
    <w:rsid w:val="00A429DF"/>
    <w:rsid w:val="00A42BE5"/>
    <w:rsid w:val="00A42FAA"/>
    <w:rsid w:val="00A43033"/>
    <w:rsid w:val="00A4313E"/>
    <w:rsid w:val="00A4316D"/>
    <w:rsid w:val="00A43296"/>
    <w:rsid w:val="00A43309"/>
    <w:rsid w:val="00A434CC"/>
    <w:rsid w:val="00A4370A"/>
    <w:rsid w:val="00A43DD0"/>
    <w:rsid w:val="00A43DE4"/>
    <w:rsid w:val="00A4422E"/>
    <w:rsid w:val="00A44647"/>
    <w:rsid w:val="00A44AC4"/>
    <w:rsid w:val="00A44BFB"/>
    <w:rsid w:val="00A44C73"/>
    <w:rsid w:val="00A44F08"/>
    <w:rsid w:val="00A44F7B"/>
    <w:rsid w:val="00A45779"/>
    <w:rsid w:val="00A45943"/>
    <w:rsid w:val="00A46438"/>
    <w:rsid w:val="00A4697B"/>
    <w:rsid w:val="00A46F28"/>
    <w:rsid w:val="00A46FFB"/>
    <w:rsid w:val="00A4737B"/>
    <w:rsid w:val="00A47DBB"/>
    <w:rsid w:val="00A47E64"/>
    <w:rsid w:val="00A47F78"/>
    <w:rsid w:val="00A506C6"/>
    <w:rsid w:val="00A507AB"/>
    <w:rsid w:val="00A50912"/>
    <w:rsid w:val="00A50B0B"/>
    <w:rsid w:val="00A50B53"/>
    <w:rsid w:val="00A50EB2"/>
    <w:rsid w:val="00A50F5D"/>
    <w:rsid w:val="00A514FC"/>
    <w:rsid w:val="00A51E64"/>
    <w:rsid w:val="00A52089"/>
    <w:rsid w:val="00A520D1"/>
    <w:rsid w:val="00A5231A"/>
    <w:rsid w:val="00A52E7E"/>
    <w:rsid w:val="00A5303F"/>
    <w:rsid w:val="00A5304C"/>
    <w:rsid w:val="00A5315D"/>
    <w:rsid w:val="00A53281"/>
    <w:rsid w:val="00A532C1"/>
    <w:rsid w:val="00A53511"/>
    <w:rsid w:val="00A5352F"/>
    <w:rsid w:val="00A5353B"/>
    <w:rsid w:val="00A5369D"/>
    <w:rsid w:val="00A53775"/>
    <w:rsid w:val="00A5397E"/>
    <w:rsid w:val="00A53C70"/>
    <w:rsid w:val="00A54319"/>
    <w:rsid w:val="00A5475D"/>
    <w:rsid w:val="00A54A81"/>
    <w:rsid w:val="00A54BEF"/>
    <w:rsid w:val="00A54C05"/>
    <w:rsid w:val="00A54E6C"/>
    <w:rsid w:val="00A5571E"/>
    <w:rsid w:val="00A5587F"/>
    <w:rsid w:val="00A55910"/>
    <w:rsid w:val="00A56317"/>
    <w:rsid w:val="00A56CD3"/>
    <w:rsid w:val="00A56DE1"/>
    <w:rsid w:val="00A5750C"/>
    <w:rsid w:val="00A57623"/>
    <w:rsid w:val="00A57A48"/>
    <w:rsid w:val="00A57A7A"/>
    <w:rsid w:val="00A57B98"/>
    <w:rsid w:val="00A6011E"/>
    <w:rsid w:val="00A60751"/>
    <w:rsid w:val="00A60B3D"/>
    <w:rsid w:val="00A60C06"/>
    <w:rsid w:val="00A60C15"/>
    <w:rsid w:val="00A60DA0"/>
    <w:rsid w:val="00A612EE"/>
    <w:rsid w:val="00A61375"/>
    <w:rsid w:val="00A613E8"/>
    <w:rsid w:val="00A6149D"/>
    <w:rsid w:val="00A6155D"/>
    <w:rsid w:val="00A617B9"/>
    <w:rsid w:val="00A618E2"/>
    <w:rsid w:val="00A61D1D"/>
    <w:rsid w:val="00A61E38"/>
    <w:rsid w:val="00A61F0C"/>
    <w:rsid w:val="00A61F29"/>
    <w:rsid w:val="00A61FE2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C9B"/>
    <w:rsid w:val="00A62F39"/>
    <w:rsid w:val="00A630B6"/>
    <w:rsid w:val="00A63479"/>
    <w:rsid w:val="00A63899"/>
    <w:rsid w:val="00A63919"/>
    <w:rsid w:val="00A63948"/>
    <w:rsid w:val="00A63AF8"/>
    <w:rsid w:val="00A63D1B"/>
    <w:rsid w:val="00A63E56"/>
    <w:rsid w:val="00A6403D"/>
    <w:rsid w:val="00A6428D"/>
    <w:rsid w:val="00A64554"/>
    <w:rsid w:val="00A6455F"/>
    <w:rsid w:val="00A645F9"/>
    <w:rsid w:val="00A64795"/>
    <w:rsid w:val="00A647E1"/>
    <w:rsid w:val="00A64871"/>
    <w:rsid w:val="00A649C9"/>
    <w:rsid w:val="00A64D83"/>
    <w:rsid w:val="00A65156"/>
    <w:rsid w:val="00A65277"/>
    <w:rsid w:val="00A6534D"/>
    <w:rsid w:val="00A65A33"/>
    <w:rsid w:val="00A65BB8"/>
    <w:rsid w:val="00A65C57"/>
    <w:rsid w:val="00A65D82"/>
    <w:rsid w:val="00A66319"/>
    <w:rsid w:val="00A666AC"/>
    <w:rsid w:val="00A66757"/>
    <w:rsid w:val="00A668AD"/>
    <w:rsid w:val="00A668D5"/>
    <w:rsid w:val="00A66904"/>
    <w:rsid w:val="00A66969"/>
    <w:rsid w:val="00A66A60"/>
    <w:rsid w:val="00A66D7A"/>
    <w:rsid w:val="00A67020"/>
    <w:rsid w:val="00A675C1"/>
    <w:rsid w:val="00A67D95"/>
    <w:rsid w:val="00A67FB4"/>
    <w:rsid w:val="00A70080"/>
    <w:rsid w:val="00A7015D"/>
    <w:rsid w:val="00A7020D"/>
    <w:rsid w:val="00A7053E"/>
    <w:rsid w:val="00A7061D"/>
    <w:rsid w:val="00A707EB"/>
    <w:rsid w:val="00A7099D"/>
    <w:rsid w:val="00A7139B"/>
    <w:rsid w:val="00A716C6"/>
    <w:rsid w:val="00A71B22"/>
    <w:rsid w:val="00A71C11"/>
    <w:rsid w:val="00A71CC7"/>
    <w:rsid w:val="00A71CFC"/>
    <w:rsid w:val="00A72203"/>
    <w:rsid w:val="00A722E8"/>
    <w:rsid w:val="00A724A6"/>
    <w:rsid w:val="00A729D1"/>
    <w:rsid w:val="00A72C9D"/>
    <w:rsid w:val="00A731E1"/>
    <w:rsid w:val="00A732F7"/>
    <w:rsid w:val="00A733DE"/>
    <w:rsid w:val="00A734A6"/>
    <w:rsid w:val="00A736B1"/>
    <w:rsid w:val="00A7372F"/>
    <w:rsid w:val="00A73C7E"/>
    <w:rsid w:val="00A73D10"/>
    <w:rsid w:val="00A746F8"/>
    <w:rsid w:val="00A74875"/>
    <w:rsid w:val="00A74953"/>
    <w:rsid w:val="00A74DE6"/>
    <w:rsid w:val="00A74E5E"/>
    <w:rsid w:val="00A75073"/>
    <w:rsid w:val="00A754A4"/>
    <w:rsid w:val="00A75631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AF4"/>
    <w:rsid w:val="00A76C6E"/>
    <w:rsid w:val="00A76DCB"/>
    <w:rsid w:val="00A76F34"/>
    <w:rsid w:val="00A7735F"/>
    <w:rsid w:val="00A7736E"/>
    <w:rsid w:val="00A779B4"/>
    <w:rsid w:val="00A77A44"/>
    <w:rsid w:val="00A77DB3"/>
    <w:rsid w:val="00A77DF3"/>
    <w:rsid w:val="00A77FD0"/>
    <w:rsid w:val="00A8013E"/>
    <w:rsid w:val="00A801AF"/>
    <w:rsid w:val="00A80325"/>
    <w:rsid w:val="00A8033B"/>
    <w:rsid w:val="00A80420"/>
    <w:rsid w:val="00A80640"/>
    <w:rsid w:val="00A806B5"/>
    <w:rsid w:val="00A807E5"/>
    <w:rsid w:val="00A80876"/>
    <w:rsid w:val="00A8095E"/>
    <w:rsid w:val="00A809D5"/>
    <w:rsid w:val="00A80A5F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234"/>
    <w:rsid w:val="00A82831"/>
    <w:rsid w:val="00A829D2"/>
    <w:rsid w:val="00A82C19"/>
    <w:rsid w:val="00A82F7B"/>
    <w:rsid w:val="00A83210"/>
    <w:rsid w:val="00A832BE"/>
    <w:rsid w:val="00A8331A"/>
    <w:rsid w:val="00A83444"/>
    <w:rsid w:val="00A83793"/>
    <w:rsid w:val="00A837F7"/>
    <w:rsid w:val="00A83B83"/>
    <w:rsid w:val="00A8400D"/>
    <w:rsid w:val="00A844F7"/>
    <w:rsid w:val="00A84535"/>
    <w:rsid w:val="00A8469D"/>
    <w:rsid w:val="00A84858"/>
    <w:rsid w:val="00A8492F"/>
    <w:rsid w:val="00A84AFB"/>
    <w:rsid w:val="00A84F6B"/>
    <w:rsid w:val="00A852B8"/>
    <w:rsid w:val="00A8553E"/>
    <w:rsid w:val="00A85A9F"/>
    <w:rsid w:val="00A85B82"/>
    <w:rsid w:val="00A85C59"/>
    <w:rsid w:val="00A85D49"/>
    <w:rsid w:val="00A85DC7"/>
    <w:rsid w:val="00A86629"/>
    <w:rsid w:val="00A86A59"/>
    <w:rsid w:val="00A86ACC"/>
    <w:rsid w:val="00A86C28"/>
    <w:rsid w:val="00A870D3"/>
    <w:rsid w:val="00A873CD"/>
    <w:rsid w:val="00A8782F"/>
    <w:rsid w:val="00A87BFF"/>
    <w:rsid w:val="00A87CBB"/>
    <w:rsid w:val="00A901CE"/>
    <w:rsid w:val="00A9021C"/>
    <w:rsid w:val="00A9033F"/>
    <w:rsid w:val="00A90605"/>
    <w:rsid w:val="00A907E9"/>
    <w:rsid w:val="00A90891"/>
    <w:rsid w:val="00A909E3"/>
    <w:rsid w:val="00A90B0C"/>
    <w:rsid w:val="00A91434"/>
    <w:rsid w:val="00A91DD6"/>
    <w:rsid w:val="00A91DFB"/>
    <w:rsid w:val="00A91E83"/>
    <w:rsid w:val="00A925E9"/>
    <w:rsid w:val="00A92665"/>
    <w:rsid w:val="00A926BF"/>
    <w:rsid w:val="00A92707"/>
    <w:rsid w:val="00A928CD"/>
    <w:rsid w:val="00A92AD4"/>
    <w:rsid w:val="00A92C00"/>
    <w:rsid w:val="00A92C0A"/>
    <w:rsid w:val="00A93161"/>
    <w:rsid w:val="00A93213"/>
    <w:rsid w:val="00A93585"/>
    <w:rsid w:val="00A93922"/>
    <w:rsid w:val="00A93BD8"/>
    <w:rsid w:val="00A93C19"/>
    <w:rsid w:val="00A93CF1"/>
    <w:rsid w:val="00A93EA8"/>
    <w:rsid w:val="00A941D4"/>
    <w:rsid w:val="00A94642"/>
    <w:rsid w:val="00A949C1"/>
    <w:rsid w:val="00A949FF"/>
    <w:rsid w:val="00A94C27"/>
    <w:rsid w:val="00A94C9E"/>
    <w:rsid w:val="00A94D1A"/>
    <w:rsid w:val="00A94E2B"/>
    <w:rsid w:val="00A95045"/>
    <w:rsid w:val="00A9540C"/>
    <w:rsid w:val="00A95864"/>
    <w:rsid w:val="00A9586C"/>
    <w:rsid w:val="00A95BE0"/>
    <w:rsid w:val="00A960D7"/>
    <w:rsid w:val="00A96254"/>
    <w:rsid w:val="00A9634F"/>
    <w:rsid w:val="00A963E8"/>
    <w:rsid w:val="00A96435"/>
    <w:rsid w:val="00A967F7"/>
    <w:rsid w:val="00A969CC"/>
    <w:rsid w:val="00A96C47"/>
    <w:rsid w:val="00A96D96"/>
    <w:rsid w:val="00A96DC5"/>
    <w:rsid w:val="00A9713A"/>
    <w:rsid w:val="00A97250"/>
    <w:rsid w:val="00A972A6"/>
    <w:rsid w:val="00A97A9C"/>
    <w:rsid w:val="00A97AB1"/>
    <w:rsid w:val="00A97C79"/>
    <w:rsid w:val="00A97E5A"/>
    <w:rsid w:val="00A97EE9"/>
    <w:rsid w:val="00A97F5F"/>
    <w:rsid w:val="00AA0057"/>
    <w:rsid w:val="00AA0642"/>
    <w:rsid w:val="00AA068C"/>
    <w:rsid w:val="00AA06E8"/>
    <w:rsid w:val="00AA0710"/>
    <w:rsid w:val="00AA091B"/>
    <w:rsid w:val="00AA0CBE"/>
    <w:rsid w:val="00AA0DA1"/>
    <w:rsid w:val="00AA0E01"/>
    <w:rsid w:val="00AA100A"/>
    <w:rsid w:val="00AA102B"/>
    <w:rsid w:val="00AA1182"/>
    <w:rsid w:val="00AA158A"/>
    <w:rsid w:val="00AA1742"/>
    <w:rsid w:val="00AA1AA8"/>
    <w:rsid w:val="00AA1F45"/>
    <w:rsid w:val="00AA2732"/>
    <w:rsid w:val="00AA2C77"/>
    <w:rsid w:val="00AA2E1B"/>
    <w:rsid w:val="00AA2F48"/>
    <w:rsid w:val="00AA32B3"/>
    <w:rsid w:val="00AA3378"/>
    <w:rsid w:val="00AA339F"/>
    <w:rsid w:val="00AA34CA"/>
    <w:rsid w:val="00AA34FC"/>
    <w:rsid w:val="00AA36CF"/>
    <w:rsid w:val="00AA3B74"/>
    <w:rsid w:val="00AA3BBA"/>
    <w:rsid w:val="00AA3D84"/>
    <w:rsid w:val="00AA3FC6"/>
    <w:rsid w:val="00AA4015"/>
    <w:rsid w:val="00AA409F"/>
    <w:rsid w:val="00AA43C3"/>
    <w:rsid w:val="00AA44ED"/>
    <w:rsid w:val="00AA452A"/>
    <w:rsid w:val="00AA4831"/>
    <w:rsid w:val="00AA49C1"/>
    <w:rsid w:val="00AA4ECD"/>
    <w:rsid w:val="00AA4FC1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1A"/>
    <w:rsid w:val="00AA6784"/>
    <w:rsid w:val="00AA68BF"/>
    <w:rsid w:val="00AA6FBA"/>
    <w:rsid w:val="00AA704E"/>
    <w:rsid w:val="00AA74A5"/>
    <w:rsid w:val="00AA7876"/>
    <w:rsid w:val="00AA7997"/>
    <w:rsid w:val="00AA7C3D"/>
    <w:rsid w:val="00AA7F2C"/>
    <w:rsid w:val="00AA7F37"/>
    <w:rsid w:val="00AA7FC5"/>
    <w:rsid w:val="00AB0003"/>
    <w:rsid w:val="00AB03BD"/>
    <w:rsid w:val="00AB05B4"/>
    <w:rsid w:val="00AB05E5"/>
    <w:rsid w:val="00AB085B"/>
    <w:rsid w:val="00AB0CCA"/>
    <w:rsid w:val="00AB0D09"/>
    <w:rsid w:val="00AB1186"/>
    <w:rsid w:val="00AB1202"/>
    <w:rsid w:val="00AB1227"/>
    <w:rsid w:val="00AB1466"/>
    <w:rsid w:val="00AB150A"/>
    <w:rsid w:val="00AB17A3"/>
    <w:rsid w:val="00AB1DD9"/>
    <w:rsid w:val="00AB1E03"/>
    <w:rsid w:val="00AB1FC4"/>
    <w:rsid w:val="00AB21BF"/>
    <w:rsid w:val="00AB269C"/>
    <w:rsid w:val="00AB29D7"/>
    <w:rsid w:val="00AB2BCC"/>
    <w:rsid w:val="00AB2DCC"/>
    <w:rsid w:val="00AB33F3"/>
    <w:rsid w:val="00AB35C3"/>
    <w:rsid w:val="00AB360E"/>
    <w:rsid w:val="00AB37D6"/>
    <w:rsid w:val="00AB3857"/>
    <w:rsid w:val="00AB3961"/>
    <w:rsid w:val="00AB3A2F"/>
    <w:rsid w:val="00AB3A66"/>
    <w:rsid w:val="00AB3B87"/>
    <w:rsid w:val="00AB3B89"/>
    <w:rsid w:val="00AB401D"/>
    <w:rsid w:val="00AB45D2"/>
    <w:rsid w:val="00AB4656"/>
    <w:rsid w:val="00AB4865"/>
    <w:rsid w:val="00AB48A3"/>
    <w:rsid w:val="00AB4AC4"/>
    <w:rsid w:val="00AB4CC4"/>
    <w:rsid w:val="00AB52CD"/>
    <w:rsid w:val="00AB539E"/>
    <w:rsid w:val="00AB579F"/>
    <w:rsid w:val="00AB5976"/>
    <w:rsid w:val="00AB5977"/>
    <w:rsid w:val="00AB5C36"/>
    <w:rsid w:val="00AB618B"/>
    <w:rsid w:val="00AB67AB"/>
    <w:rsid w:val="00AB69F3"/>
    <w:rsid w:val="00AB6FEA"/>
    <w:rsid w:val="00AB70FF"/>
    <w:rsid w:val="00AB716E"/>
    <w:rsid w:val="00AB74CA"/>
    <w:rsid w:val="00AB7503"/>
    <w:rsid w:val="00AB75E6"/>
    <w:rsid w:val="00AC014F"/>
    <w:rsid w:val="00AC01E2"/>
    <w:rsid w:val="00AC043A"/>
    <w:rsid w:val="00AC060F"/>
    <w:rsid w:val="00AC0682"/>
    <w:rsid w:val="00AC0A3A"/>
    <w:rsid w:val="00AC0AF3"/>
    <w:rsid w:val="00AC0D89"/>
    <w:rsid w:val="00AC132B"/>
    <w:rsid w:val="00AC1412"/>
    <w:rsid w:val="00AC14A3"/>
    <w:rsid w:val="00AC162D"/>
    <w:rsid w:val="00AC17B5"/>
    <w:rsid w:val="00AC1C02"/>
    <w:rsid w:val="00AC1FBA"/>
    <w:rsid w:val="00AC2052"/>
    <w:rsid w:val="00AC21F7"/>
    <w:rsid w:val="00AC227F"/>
    <w:rsid w:val="00AC2888"/>
    <w:rsid w:val="00AC2930"/>
    <w:rsid w:val="00AC2A61"/>
    <w:rsid w:val="00AC2AC8"/>
    <w:rsid w:val="00AC2B19"/>
    <w:rsid w:val="00AC2D6D"/>
    <w:rsid w:val="00AC3423"/>
    <w:rsid w:val="00AC37A1"/>
    <w:rsid w:val="00AC37C8"/>
    <w:rsid w:val="00AC3827"/>
    <w:rsid w:val="00AC3990"/>
    <w:rsid w:val="00AC41D8"/>
    <w:rsid w:val="00AC425A"/>
    <w:rsid w:val="00AC47A3"/>
    <w:rsid w:val="00AC47EA"/>
    <w:rsid w:val="00AC487D"/>
    <w:rsid w:val="00AC4BDA"/>
    <w:rsid w:val="00AC4C1D"/>
    <w:rsid w:val="00AC5073"/>
    <w:rsid w:val="00AC52E8"/>
    <w:rsid w:val="00AC5409"/>
    <w:rsid w:val="00AC5674"/>
    <w:rsid w:val="00AC57CE"/>
    <w:rsid w:val="00AC5AB6"/>
    <w:rsid w:val="00AC5C71"/>
    <w:rsid w:val="00AC5E1A"/>
    <w:rsid w:val="00AC5E78"/>
    <w:rsid w:val="00AC6760"/>
    <w:rsid w:val="00AC6CC1"/>
    <w:rsid w:val="00AC6D5D"/>
    <w:rsid w:val="00AC75FC"/>
    <w:rsid w:val="00AC7659"/>
    <w:rsid w:val="00AC7959"/>
    <w:rsid w:val="00AC7D22"/>
    <w:rsid w:val="00AC7E2A"/>
    <w:rsid w:val="00AD0816"/>
    <w:rsid w:val="00AD0A60"/>
    <w:rsid w:val="00AD0E34"/>
    <w:rsid w:val="00AD11B8"/>
    <w:rsid w:val="00AD1BD6"/>
    <w:rsid w:val="00AD209C"/>
    <w:rsid w:val="00AD2426"/>
    <w:rsid w:val="00AD268C"/>
    <w:rsid w:val="00AD2737"/>
    <w:rsid w:val="00AD27B5"/>
    <w:rsid w:val="00AD2800"/>
    <w:rsid w:val="00AD2860"/>
    <w:rsid w:val="00AD2909"/>
    <w:rsid w:val="00AD294C"/>
    <w:rsid w:val="00AD2AAE"/>
    <w:rsid w:val="00AD2B27"/>
    <w:rsid w:val="00AD2C60"/>
    <w:rsid w:val="00AD381D"/>
    <w:rsid w:val="00AD39C3"/>
    <w:rsid w:val="00AD3B30"/>
    <w:rsid w:val="00AD3E14"/>
    <w:rsid w:val="00AD3EA9"/>
    <w:rsid w:val="00AD414D"/>
    <w:rsid w:val="00AD4523"/>
    <w:rsid w:val="00AD4A1A"/>
    <w:rsid w:val="00AD4BBF"/>
    <w:rsid w:val="00AD4E12"/>
    <w:rsid w:val="00AD5064"/>
    <w:rsid w:val="00AD5155"/>
    <w:rsid w:val="00AD54B8"/>
    <w:rsid w:val="00AD5728"/>
    <w:rsid w:val="00AD66CC"/>
    <w:rsid w:val="00AD6731"/>
    <w:rsid w:val="00AD6757"/>
    <w:rsid w:val="00AD6758"/>
    <w:rsid w:val="00AD680B"/>
    <w:rsid w:val="00AD68BC"/>
    <w:rsid w:val="00AD6A03"/>
    <w:rsid w:val="00AD6DF2"/>
    <w:rsid w:val="00AD6EAC"/>
    <w:rsid w:val="00AD6EBF"/>
    <w:rsid w:val="00AD707B"/>
    <w:rsid w:val="00AD7264"/>
    <w:rsid w:val="00AD72DC"/>
    <w:rsid w:val="00AD7382"/>
    <w:rsid w:val="00AD7444"/>
    <w:rsid w:val="00AD7460"/>
    <w:rsid w:val="00AD78AD"/>
    <w:rsid w:val="00AD7C7E"/>
    <w:rsid w:val="00AD7FC8"/>
    <w:rsid w:val="00AE0036"/>
    <w:rsid w:val="00AE0084"/>
    <w:rsid w:val="00AE00FA"/>
    <w:rsid w:val="00AE01DF"/>
    <w:rsid w:val="00AE032D"/>
    <w:rsid w:val="00AE051A"/>
    <w:rsid w:val="00AE057E"/>
    <w:rsid w:val="00AE06A8"/>
    <w:rsid w:val="00AE0733"/>
    <w:rsid w:val="00AE0822"/>
    <w:rsid w:val="00AE08EB"/>
    <w:rsid w:val="00AE0B7A"/>
    <w:rsid w:val="00AE0F06"/>
    <w:rsid w:val="00AE0F77"/>
    <w:rsid w:val="00AE0F82"/>
    <w:rsid w:val="00AE0FC3"/>
    <w:rsid w:val="00AE13FE"/>
    <w:rsid w:val="00AE206A"/>
    <w:rsid w:val="00AE235A"/>
    <w:rsid w:val="00AE2496"/>
    <w:rsid w:val="00AE24A1"/>
    <w:rsid w:val="00AE2C26"/>
    <w:rsid w:val="00AE2E4A"/>
    <w:rsid w:val="00AE306C"/>
    <w:rsid w:val="00AE3080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4FBB"/>
    <w:rsid w:val="00AE5138"/>
    <w:rsid w:val="00AE51E7"/>
    <w:rsid w:val="00AE526E"/>
    <w:rsid w:val="00AE52AC"/>
    <w:rsid w:val="00AE53B7"/>
    <w:rsid w:val="00AE5414"/>
    <w:rsid w:val="00AE5594"/>
    <w:rsid w:val="00AE5692"/>
    <w:rsid w:val="00AE5AAB"/>
    <w:rsid w:val="00AE5C98"/>
    <w:rsid w:val="00AE602A"/>
    <w:rsid w:val="00AE6079"/>
    <w:rsid w:val="00AE62FE"/>
    <w:rsid w:val="00AE64C9"/>
    <w:rsid w:val="00AE6579"/>
    <w:rsid w:val="00AE66AE"/>
    <w:rsid w:val="00AE6951"/>
    <w:rsid w:val="00AE727C"/>
    <w:rsid w:val="00AE79F6"/>
    <w:rsid w:val="00AE7B1E"/>
    <w:rsid w:val="00AE7C21"/>
    <w:rsid w:val="00AE7DB3"/>
    <w:rsid w:val="00AF0246"/>
    <w:rsid w:val="00AF0430"/>
    <w:rsid w:val="00AF06E1"/>
    <w:rsid w:val="00AF0A19"/>
    <w:rsid w:val="00AF0DCC"/>
    <w:rsid w:val="00AF108C"/>
    <w:rsid w:val="00AF1428"/>
    <w:rsid w:val="00AF1A3F"/>
    <w:rsid w:val="00AF2064"/>
    <w:rsid w:val="00AF225B"/>
    <w:rsid w:val="00AF2458"/>
    <w:rsid w:val="00AF25FD"/>
    <w:rsid w:val="00AF2640"/>
    <w:rsid w:val="00AF2B67"/>
    <w:rsid w:val="00AF2C20"/>
    <w:rsid w:val="00AF2DEC"/>
    <w:rsid w:val="00AF2F9A"/>
    <w:rsid w:val="00AF3422"/>
    <w:rsid w:val="00AF3D21"/>
    <w:rsid w:val="00AF4073"/>
    <w:rsid w:val="00AF434D"/>
    <w:rsid w:val="00AF447F"/>
    <w:rsid w:val="00AF45ED"/>
    <w:rsid w:val="00AF4B32"/>
    <w:rsid w:val="00AF5038"/>
    <w:rsid w:val="00AF5099"/>
    <w:rsid w:val="00AF5373"/>
    <w:rsid w:val="00AF5460"/>
    <w:rsid w:val="00AF5634"/>
    <w:rsid w:val="00AF5733"/>
    <w:rsid w:val="00AF58ED"/>
    <w:rsid w:val="00AF5A8A"/>
    <w:rsid w:val="00AF5BCB"/>
    <w:rsid w:val="00AF5C3B"/>
    <w:rsid w:val="00AF5CFE"/>
    <w:rsid w:val="00AF614C"/>
    <w:rsid w:val="00AF684A"/>
    <w:rsid w:val="00AF6D28"/>
    <w:rsid w:val="00AF6D49"/>
    <w:rsid w:val="00AF6F7D"/>
    <w:rsid w:val="00AF6F81"/>
    <w:rsid w:val="00AF7092"/>
    <w:rsid w:val="00AF72BE"/>
    <w:rsid w:val="00AF7398"/>
    <w:rsid w:val="00AF7BE8"/>
    <w:rsid w:val="00AF7F48"/>
    <w:rsid w:val="00B001AF"/>
    <w:rsid w:val="00B00727"/>
    <w:rsid w:val="00B00737"/>
    <w:rsid w:val="00B00A0A"/>
    <w:rsid w:val="00B00A2D"/>
    <w:rsid w:val="00B00C05"/>
    <w:rsid w:val="00B00E39"/>
    <w:rsid w:val="00B01302"/>
    <w:rsid w:val="00B01413"/>
    <w:rsid w:val="00B01504"/>
    <w:rsid w:val="00B016F6"/>
    <w:rsid w:val="00B01857"/>
    <w:rsid w:val="00B01A8A"/>
    <w:rsid w:val="00B01A8D"/>
    <w:rsid w:val="00B01BA3"/>
    <w:rsid w:val="00B01CDE"/>
    <w:rsid w:val="00B02042"/>
    <w:rsid w:val="00B021A5"/>
    <w:rsid w:val="00B0226B"/>
    <w:rsid w:val="00B02322"/>
    <w:rsid w:val="00B023A4"/>
    <w:rsid w:val="00B02459"/>
    <w:rsid w:val="00B0274A"/>
    <w:rsid w:val="00B0279F"/>
    <w:rsid w:val="00B02828"/>
    <w:rsid w:val="00B028E7"/>
    <w:rsid w:val="00B0296B"/>
    <w:rsid w:val="00B02F05"/>
    <w:rsid w:val="00B02FF9"/>
    <w:rsid w:val="00B0308F"/>
    <w:rsid w:val="00B0367B"/>
    <w:rsid w:val="00B03692"/>
    <w:rsid w:val="00B0369A"/>
    <w:rsid w:val="00B03D3A"/>
    <w:rsid w:val="00B04A01"/>
    <w:rsid w:val="00B0517F"/>
    <w:rsid w:val="00B05492"/>
    <w:rsid w:val="00B054C4"/>
    <w:rsid w:val="00B0558E"/>
    <w:rsid w:val="00B0567B"/>
    <w:rsid w:val="00B056AE"/>
    <w:rsid w:val="00B0570E"/>
    <w:rsid w:val="00B0588E"/>
    <w:rsid w:val="00B05A14"/>
    <w:rsid w:val="00B05CAD"/>
    <w:rsid w:val="00B064C3"/>
    <w:rsid w:val="00B06784"/>
    <w:rsid w:val="00B0685C"/>
    <w:rsid w:val="00B069B8"/>
    <w:rsid w:val="00B06A58"/>
    <w:rsid w:val="00B06B97"/>
    <w:rsid w:val="00B07BF7"/>
    <w:rsid w:val="00B101CF"/>
    <w:rsid w:val="00B10377"/>
    <w:rsid w:val="00B103B1"/>
    <w:rsid w:val="00B10455"/>
    <w:rsid w:val="00B10504"/>
    <w:rsid w:val="00B10657"/>
    <w:rsid w:val="00B106AB"/>
    <w:rsid w:val="00B106AF"/>
    <w:rsid w:val="00B10766"/>
    <w:rsid w:val="00B1076D"/>
    <w:rsid w:val="00B107A9"/>
    <w:rsid w:val="00B1096F"/>
    <w:rsid w:val="00B10C44"/>
    <w:rsid w:val="00B10C64"/>
    <w:rsid w:val="00B11048"/>
    <w:rsid w:val="00B11337"/>
    <w:rsid w:val="00B114FB"/>
    <w:rsid w:val="00B11AC6"/>
    <w:rsid w:val="00B11F4A"/>
    <w:rsid w:val="00B11FC2"/>
    <w:rsid w:val="00B12218"/>
    <w:rsid w:val="00B12802"/>
    <w:rsid w:val="00B12923"/>
    <w:rsid w:val="00B12959"/>
    <w:rsid w:val="00B129A8"/>
    <w:rsid w:val="00B12D36"/>
    <w:rsid w:val="00B134D7"/>
    <w:rsid w:val="00B135C0"/>
    <w:rsid w:val="00B138D5"/>
    <w:rsid w:val="00B13A6C"/>
    <w:rsid w:val="00B13C44"/>
    <w:rsid w:val="00B13C51"/>
    <w:rsid w:val="00B13CDC"/>
    <w:rsid w:val="00B13D83"/>
    <w:rsid w:val="00B13F54"/>
    <w:rsid w:val="00B1428F"/>
    <w:rsid w:val="00B1444B"/>
    <w:rsid w:val="00B144A5"/>
    <w:rsid w:val="00B14712"/>
    <w:rsid w:val="00B14C12"/>
    <w:rsid w:val="00B14FE5"/>
    <w:rsid w:val="00B150C8"/>
    <w:rsid w:val="00B15259"/>
    <w:rsid w:val="00B152C7"/>
    <w:rsid w:val="00B155F9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6BD"/>
    <w:rsid w:val="00B1686A"/>
    <w:rsid w:val="00B168F7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1FC"/>
    <w:rsid w:val="00B20369"/>
    <w:rsid w:val="00B2087B"/>
    <w:rsid w:val="00B209A4"/>
    <w:rsid w:val="00B209B5"/>
    <w:rsid w:val="00B20AD5"/>
    <w:rsid w:val="00B20C52"/>
    <w:rsid w:val="00B20F68"/>
    <w:rsid w:val="00B20F86"/>
    <w:rsid w:val="00B210A2"/>
    <w:rsid w:val="00B21172"/>
    <w:rsid w:val="00B211C5"/>
    <w:rsid w:val="00B2154A"/>
    <w:rsid w:val="00B21550"/>
    <w:rsid w:val="00B21D89"/>
    <w:rsid w:val="00B21E51"/>
    <w:rsid w:val="00B224A5"/>
    <w:rsid w:val="00B2290E"/>
    <w:rsid w:val="00B22AC3"/>
    <w:rsid w:val="00B22B16"/>
    <w:rsid w:val="00B22B33"/>
    <w:rsid w:val="00B22C8C"/>
    <w:rsid w:val="00B22CD5"/>
    <w:rsid w:val="00B22EDF"/>
    <w:rsid w:val="00B230CF"/>
    <w:rsid w:val="00B2335A"/>
    <w:rsid w:val="00B23387"/>
    <w:rsid w:val="00B2353E"/>
    <w:rsid w:val="00B236A1"/>
    <w:rsid w:val="00B2372B"/>
    <w:rsid w:val="00B23BBA"/>
    <w:rsid w:val="00B23C96"/>
    <w:rsid w:val="00B24296"/>
    <w:rsid w:val="00B2444A"/>
    <w:rsid w:val="00B244BA"/>
    <w:rsid w:val="00B24524"/>
    <w:rsid w:val="00B2455C"/>
    <w:rsid w:val="00B247B1"/>
    <w:rsid w:val="00B24EB9"/>
    <w:rsid w:val="00B25100"/>
    <w:rsid w:val="00B254CC"/>
    <w:rsid w:val="00B2553F"/>
    <w:rsid w:val="00B25B70"/>
    <w:rsid w:val="00B25CE0"/>
    <w:rsid w:val="00B25FE7"/>
    <w:rsid w:val="00B26118"/>
    <w:rsid w:val="00B26196"/>
    <w:rsid w:val="00B264B4"/>
    <w:rsid w:val="00B268BA"/>
    <w:rsid w:val="00B26A21"/>
    <w:rsid w:val="00B26B26"/>
    <w:rsid w:val="00B26F3C"/>
    <w:rsid w:val="00B272EC"/>
    <w:rsid w:val="00B27478"/>
    <w:rsid w:val="00B2783D"/>
    <w:rsid w:val="00B279AB"/>
    <w:rsid w:val="00B27D10"/>
    <w:rsid w:val="00B30130"/>
    <w:rsid w:val="00B306E0"/>
    <w:rsid w:val="00B3089D"/>
    <w:rsid w:val="00B30A22"/>
    <w:rsid w:val="00B30D8E"/>
    <w:rsid w:val="00B31013"/>
    <w:rsid w:val="00B3131D"/>
    <w:rsid w:val="00B31700"/>
    <w:rsid w:val="00B31999"/>
    <w:rsid w:val="00B31A3C"/>
    <w:rsid w:val="00B3211E"/>
    <w:rsid w:val="00B321CD"/>
    <w:rsid w:val="00B321E5"/>
    <w:rsid w:val="00B3295F"/>
    <w:rsid w:val="00B33245"/>
    <w:rsid w:val="00B33380"/>
    <w:rsid w:val="00B335B1"/>
    <w:rsid w:val="00B3375A"/>
    <w:rsid w:val="00B33C85"/>
    <w:rsid w:val="00B33EC1"/>
    <w:rsid w:val="00B33F97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1A0"/>
    <w:rsid w:val="00B355A0"/>
    <w:rsid w:val="00B35796"/>
    <w:rsid w:val="00B357DD"/>
    <w:rsid w:val="00B35953"/>
    <w:rsid w:val="00B35B27"/>
    <w:rsid w:val="00B3605F"/>
    <w:rsid w:val="00B365EB"/>
    <w:rsid w:val="00B36794"/>
    <w:rsid w:val="00B36940"/>
    <w:rsid w:val="00B37508"/>
    <w:rsid w:val="00B3756F"/>
    <w:rsid w:val="00B37696"/>
    <w:rsid w:val="00B378D0"/>
    <w:rsid w:val="00B37A60"/>
    <w:rsid w:val="00B37A85"/>
    <w:rsid w:val="00B37D22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926"/>
    <w:rsid w:val="00B41F50"/>
    <w:rsid w:val="00B4206C"/>
    <w:rsid w:val="00B423AA"/>
    <w:rsid w:val="00B4246C"/>
    <w:rsid w:val="00B42685"/>
    <w:rsid w:val="00B42DF4"/>
    <w:rsid w:val="00B42F0F"/>
    <w:rsid w:val="00B43241"/>
    <w:rsid w:val="00B432C4"/>
    <w:rsid w:val="00B432D2"/>
    <w:rsid w:val="00B4375F"/>
    <w:rsid w:val="00B4386B"/>
    <w:rsid w:val="00B43C3C"/>
    <w:rsid w:val="00B43C5F"/>
    <w:rsid w:val="00B43F63"/>
    <w:rsid w:val="00B4415B"/>
    <w:rsid w:val="00B44367"/>
    <w:rsid w:val="00B443DE"/>
    <w:rsid w:val="00B445AA"/>
    <w:rsid w:val="00B447F3"/>
    <w:rsid w:val="00B44943"/>
    <w:rsid w:val="00B44B59"/>
    <w:rsid w:val="00B44C51"/>
    <w:rsid w:val="00B44F5E"/>
    <w:rsid w:val="00B4588A"/>
    <w:rsid w:val="00B458B2"/>
    <w:rsid w:val="00B45A44"/>
    <w:rsid w:val="00B45F10"/>
    <w:rsid w:val="00B465AB"/>
    <w:rsid w:val="00B46B72"/>
    <w:rsid w:val="00B46F56"/>
    <w:rsid w:val="00B471A3"/>
    <w:rsid w:val="00B471D6"/>
    <w:rsid w:val="00B47386"/>
    <w:rsid w:val="00B473C6"/>
    <w:rsid w:val="00B474CE"/>
    <w:rsid w:val="00B47597"/>
    <w:rsid w:val="00B47644"/>
    <w:rsid w:val="00B47A22"/>
    <w:rsid w:val="00B503E1"/>
    <w:rsid w:val="00B50437"/>
    <w:rsid w:val="00B504F8"/>
    <w:rsid w:val="00B506A3"/>
    <w:rsid w:val="00B51163"/>
    <w:rsid w:val="00B515E3"/>
    <w:rsid w:val="00B51698"/>
    <w:rsid w:val="00B516A7"/>
    <w:rsid w:val="00B51825"/>
    <w:rsid w:val="00B51863"/>
    <w:rsid w:val="00B51BFA"/>
    <w:rsid w:val="00B51C3B"/>
    <w:rsid w:val="00B51E3F"/>
    <w:rsid w:val="00B51E41"/>
    <w:rsid w:val="00B51F96"/>
    <w:rsid w:val="00B51FA2"/>
    <w:rsid w:val="00B52085"/>
    <w:rsid w:val="00B522F0"/>
    <w:rsid w:val="00B52484"/>
    <w:rsid w:val="00B52616"/>
    <w:rsid w:val="00B5295C"/>
    <w:rsid w:val="00B52A22"/>
    <w:rsid w:val="00B52FD4"/>
    <w:rsid w:val="00B531C6"/>
    <w:rsid w:val="00B53209"/>
    <w:rsid w:val="00B53348"/>
    <w:rsid w:val="00B5354E"/>
    <w:rsid w:val="00B53703"/>
    <w:rsid w:val="00B537FF"/>
    <w:rsid w:val="00B53E7B"/>
    <w:rsid w:val="00B53F8D"/>
    <w:rsid w:val="00B5407D"/>
    <w:rsid w:val="00B54142"/>
    <w:rsid w:val="00B5414F"/>
    <w:rsid w:val="00B542E1"/>
    <w:rsid w:val="00B5463C"/>
    <w:rsid w:val="00B554C4"/>
    <w:rsid w:val="00B554E3"/>
    <w:rsid w:val="00B5550F"/>
    <w:rsid w:val="00B556FA"/>
    <w:rsid w:val="00B55B87"/>
    <w:rsid w:val="00B55C50"/>
    <w:rsid w:val="00B55DBD"/>
    <w:rsid w:val="00B55ECA"/>
    <w:rsid w:val="00B55ED4"/>
    <w:rsid w:val="00B55F5E"/>
    <w:rsid w:val="00B55F60"/>
    <w:rsid w:val="00B56319"/>
    <w:rsid w:val="00B5637B"/>
    <w:rsid w:val="00B5644D"/>
    <w:rsid w:val="00B567B9"/>
    <w:rsid w:val="00B56893"/>
    <w:rsid w:val="00B56A38"/>
    <w:rsid w:val="00B56CE4"/>
    <w:rsid w:val="00B57490"/>
    <w:rsid w:val="00B57545"/>
    <w:rsid w:val="00B579E4"/>
    <w:rsid w:val="00B57BC6"/>
    <w:rsid w:val="00B57BCA"/>
    <w:rsid w:val="00B6012E"/>
    <w:rsid w:val="00B602AF"/>
    <w:rsid w:val="00B603FC"/>
    <w:rsid w:val="00B604D9"/>
    <w:rsid w:val="00B60776"/>
    <w:rsid w:val="00B60912"/>
    <w:rsid w:val="00B60A5D"/>
    <w:rsid w:val="00B60EC5"/>
    <w:rsid w:val="00B61091"/>
    <w:rsid w:val="00B6111E"/>
    <w:rsid w:val="00B611B5"/>
    <w:rsid w:val="00B61234"/>
    <w:rsid w:val="00B61263"/>
    <w:rsid w:val="00B612F6"/>
    <w:rsid w:val="00B615BC"/>
    <w:rsid w:val="00B6177A"/>
    <w:rsid w:val="00B61A9B"/>
    <w:rsid w:val="00B61B9E"/>
    <w:rsid w:val="00B61E53"/>
    <w:rsid w:val="00B62415"/>
    <w:rsid w:val="00B62B07"/>
    <w:rsid w:val="00B62E68"/>
    <w:rsid w:val="00B62FE8"/>
    <w:rsid w:val="00B6303B"/>
    <w:rsid w:val="00B6319C"/>
    <w:rsid w:val="00B6324E"/>
    <w:rsid w:val="00B63283"/>
    <w:rsid w:val="00B632DF"/>
    <w:rsid w:val="00B634F5"/>
    <w:rsid w:val="00B635D3"/>
    <w:rsid w:val="00B63792"/>
    <w:rsid w:val="00B63A62"/>
    <w:rsid w:val="00B63B18"/>
    <w:rsid w:val="00B63C63"/>
    <w:rsid w:val="00B63CFE"/>
    <w:rsid w:val="00B63F95"/>
    <w:rsid w:val="00B64097"/>
    <w:rsid w:val="00B640EB"/>
    <w:rsid w:val="00B64331"/>
    <w:rsid w:val="00B64776"/>
    <w:rsid w:val="00B647FB"/>
    <w:rsid w:val="00B64A06"/>
    <w:rsid w:val="00B64C8D"/>
    <w:rsid w:val="00B64FF8"/>
    <w:rsid w:val="00B652AE"/>
    <w:rsid w:val="00B65E82"/>
    <w:rsid w:val="00B66104"/>
    <w:rsid w:val="00B66247"/>
    <w:rsid w:val="00B663E8"/>
    <w:rsid w:val="00B667A2"/>
    <w:rsid w:val="00B668F2"/>
    <w:rsid w:val="00B66AEB"/>
    <w:rsid w:val="00B66B6F"/>
    <w:rsid w:val="00B66FA2"/>
    <w:rsid w:val="00B670B7"/>
    <w:rsid w:val="00B67189"/>
    <w:rsid w:val="00B67384"/>
    <w:rsid w:val="00B67C37"/>
    <w:rsid w:val="00B67E0D"/>
    <w:rsid w:val="00B67E9A"/>
    <w:rsid w:val="00B67F90"/>
    <w:rsid w:val="00B701E2"/>
    <w:rsid w:val="00B702CC"/>
    <w:rsid w:val="00B7055A"/>
    <w:rsid w:val="00B706C6"/>
    <w:rsid w:val="00B70C87"/>
    <w:rsid w:val="00B70EC8"/>
    <w:rsid w:val="00B7119F"/>
    <w:rsid w:val="00B7141C"/>
    <w:rsid w:val="00B7178E"/>
    <w:rsid w:val="00B71A1D"/>
    <w:rsid w:val="00B71C67"/>
    <w:rsid w:val="00B71CB4"/>
    <w:rsid w:val="00B7205E"/>
    <w:rsid w:val="00B72099"/>
    <w:rsid w:val="00B72477"/>
    <w:rsid w:val="00B725CF"/>
    <w:rsid w:val="00B72784"/>
    <w:rsid w:val="00B7290B"/>
    <w:rsid w:val="00B729E4"/>
    <w:rsid w:val="00B72C47"/>
    <w:rsid w:val="00B72E58"/>
    <w:rsid w:val="00B72ECC"/>
    <w:rsid w:val="00B72F68"/>
    <w:rsid w:val="00B72FF7"/>
    <w:rsid w:val="00B73469"/>
    <w:rsid w:val="00B7388C"/>
    <w:rsid w:val="00B73AB8"/>
    <w:rsid w:val="00B7453B"/>
    <w:rsid w:val="00B7453C"/>
    <w:rsid w:val="00B74BF5"/>
    <w:rsid w:val="00B74C41"/>
    <w:rsid w:val="00B74D97"/>
    <w:rsid w:val="00B75002"/>
    <w:rsid w:val="00B754EB"/>
    <w:rsid w:val="00B75A64"/>
    <w:rsid w:val="00B75D11"/>
    <w:rsid w:val="00B75DD0"/>
    <w:rsid w:val="00B76181"/>
    <w:rsid w:val="00B7633B"/>
    <w:rsid w:val="00B7651D"/>
    <w:rsid w:val="00B766AA"/>
    <w:rsid w:val="00B76E56"/>
    <w:rsid w:val="00B76EDF"/>
    <w:rsid w:val="00B7702C"/>
    <w:rsid w:val="00B770D1"/>
    <w:rsid w:val="00B7721E"/>
    <w:rsid w:val="00B7769B"/>
    <w:rsid w:val="00B77774"/>
    <w:rsid w:val="00B77DA4"/>
    <w:rsid w:val="00B77E56"/>
    <w:rsid w:val="00B77E9C"/>
    <w:rsid w:val="00B8007E"/>
    <w:rsid w:val="00B8011A"/>
    <w:rsid w:val="00B8014E"/>
    <w:rsid w:val="00B801D6"/>
    <w:rsid w:val="00B80215"/>
    <w:rsid w:val="00B806CD"/>
    <w:rsid w:val="00B8094F"/>
    <w:rsid w:val="00B80A4A"/>
    <w:rsid w:val="00B80E7B"/>
    <w:rsid w:val="00B80F6B"/>
    <w:rsid w:val="00B819C2"/>
    <w:rsid w:val="00B819C4"/>
    <w:rsid w:val="00B81B57"/>
    <w:rsid w:val="00B81FE8"/>
    <w:rsid w:val="00B8208D"/>
    <w:rsid w:val="00B8210C"/>
    <w:rsid w:val="00B82734"/>
    <w:rsid w:val="00B8275A"/>
    <w:rsid w:val="00B828AC"/>
    <w:rsid w:val="00B82CD3"/>
    <w:rsid w:val="00B83089"/>
    <w:rsid w:val="00B83098"/>
    <w:rsid w:val="00B832A1"/>
    <w:rsid w:val="00B835AB"/>
    <w:rsid w:val="00B83892"/>
    <w:rsid w:val="00B838A0"/>
    <w:rsid w:val="00B83A48"/>
    <w:rsid w:val="00B83B3A"/>
    <w:rsid w:val="00B83BA0"/>
    <w:rsid w:val="00B83C59"/>
    <w:rsid w:val="00B83F02"/>
    <w:rsid w:val="00B84011"/>
    <w:rsid w:val="00B841C6"/>
    <w:rsid w:val="00B845A6"/>
    <w:rsid w:val="00B84D6E"/>
    <w:rsid w:val="00B84F9D"/>
    <w:rsid w:val="00B85055"/>
    <w:rsid w:val="00B85087"/>
    <w:rsid w:val="00B853A0"/>
    <w:rsid w:val="00B854EE"/>
    <w:rsid w:val="00B85661"/>
    <w:rsid w:val="00B85A5B"/>
    <w:rsid w:val="00B861E4"/>
    <w:rsid w:val="00B863C2"/>
    <w:rsid w:val="00B86522"/>
    <w:rsid w:val="00B86F43"/>
    <w:rsid w:val="00B87083"/>
    <w:rsid w:val="00B87273"/>
    <w:rsid w:val="00B8786E"/>
    <w:rsid w:val="00B87A57"/>
    <w:rsid w:val="00B87CDC"/>
    <w:rsid w:val="00B87D0B"/>
    <w:rsid w:val="00B87E80"/>
    <w:rsid w:val="00B87FB0"/>
    <w:rsid w:val="00B90257"/>
    <w:rsid w:val="00B902C5"/>
    <w:rsid w:val="00B902F1"/>
    <w:rsid w:val="00B9032E"/>
    <w:rsid w:val="00B904EA"/>
    <w:rsid w:val="00B90535"/>
    <w:rsid w:val="00B9084E"/>
    <w:rsid w:val="00B90A93"/>
    <w:rsid w:val="00B90E6A"/>
    <w:rsid w:val="00B910E5"/>
    <w:rsid w:val="00B91187"/>
    <w:rsid w:val="00B91421"/>
    <w:rsid w:val="00B91488"/>
    <w:rsid w:val="00B917D6"/>
    <w:rsid w:val="00B91DBC"/>
    <w:rsid w:val="00B91E78"/>
    <w:rsid w:val="00B922DC"/>
    <w:rsid w:val="00B9244E"/>
    <w:rsid w:val="00B92898"/>
    <w:rsid w:val="00B92B30"/>
    <w:rsid w:val="00B9323D"/>
    <w:rsid w:val="00B9366A"/>
    <w:rsid w:val="00B93927"/>
    <w:rsid w:val="00B93CD7"/>
    <w:rsid w:val="00B93D2B"/>
    <w:rsid w:val="00B94092"/>
    <w:rsid w:val="00B941D7"/>
    <w:rsid w:val="00B94683"/>
    <w:rsid w:val="00B94723"/>
    <w:rsid w:val="00B9485E"/>
    <w:rsid w:val="00B94882"/>
    <w:rsid w:val="00B94E61"/>
    <w:rsid w:val="00B951C0"/>
    <w:rsid w:val="00B95230"/>
    <w:rsid w:val="00B9547F"/>
    <w:rsid w:val="00B954F5"/>
    <w:rsid w:val="00B95505"/>
    <w:rsid w:val="00B95AD8"/>
    <w:rsid w:val="00B95B46"/>
    <w:rsid w:val="00B95C4E"/>
    <w:rsid w:val="00B95EB9"/>
    <w:rsid w:val="00B95EE3"/>
    <w:rsid w:val="00B95F0A"/>
    <w:rsid w:val="00B95F7A"/>
    <w:rsid w:val="00B96428"/>
    <w:rsid w:val="00B96461"/>
    <w:rsid w:val="00B96C03"/>
    <w:rsid w:val="00B96EB7"/>
    <w:rsid w:val="00B9776F"/>
    <w:rsid w:val="00B97BAA"/>
    <w:rsid w:val="00B97BAE"/>
    <w:rsid w:val="00B97E2B"/>
    <w:rsid w:val="00B97E50"/>
    <w:rsid w:val="00BA0253"/>
    <w:rsid w:val="00BA02E0"/>
    <w:rsid w:val="00BA0302"/>
    <w:rsid w:val="00BA03D0"/>
    <w:rsid w:val="00BA0725"/>
    <w:rsid w:val="00BA0A95"/>
    <w:rsid w:val="00BA0BB9"/>
    <w:rsid w:val="00BA0C3E"/>
    <w:rsid w:val="00BA0E7E"/>
    <w:rsid w:val="00BA1016"/>
    <w:rsid w:val="00BA112D"/>
    <w:rsid w:val="00BA1D08"/>
    <w:rsid w:val="00BA2004"/>
    <w:rsid w:val="00BA2113"/>
    <w:rsid w:val="00BA21B4"/>
    <w:rsid w:val="00BA27DE"/>
    <w:rsid w:val="00BA28B4"/>
    <w:rsid w:val="00BA2EB2"/>
    <w:rsid w:val="00BA31D4"/>
    <w:rsid w:val="00BA3622"/>
    <w:rsid w:val="00BA3AB2"/>
    <w:rsid w:val="00BA3AC9"/>
    <w:rsid w:val="00BA3AF5"/>
    <w:rsid w:val="00BA3BAD"/>
    <w:rsid w:val="00BA3BB1"/>
    <w:rsid w:val="00BA4016"/>
    <w:rsid w:val="00BA41BD"/>
    <w:rsid w:val="00BA427E"/>
    <w:rsid w:val="00BA45DD"/>
    <w:rsid w:val="00BA46DD"/>
    <w:rsid w:val="00BA5260"/>
    <w:rsid w:val="00BA5588"/>
    <w:rsid w:val="00BA571B"/>
    <w:rsid w:val="00BA58D2"/>
    <w:rsid w:val="00BA5AA4"/>
    <w:rsid w:val="00BA5AC5"/>
    <w:rsid w:val="00BA6911"/>
    <w:rsid w:val="00BA6AA7"/>
    <w:rsid w:val="00BA6B93"/>
    <w:rsid w:val="00BA6E44"/>
    <w:rsid w:val="00BA6E6C"/>
    <w:rsid w:val="00BA719E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400"/>
    <w:rsid w:val="00BB06DA"/>
    <w:rsid w:val="00BB072A"/>
    <w:rsid w:val="00BB07DC"/>
    <w:rsid w:val="00BB0863"/>
    <w:rsid w:val="00BB0A6D"/>
    <w:rsid w:val="00BB0CD8"/>
    <w:rsid w:val="00BB10C7"/>
    <w:rsid w:val="00BB1231"/>
    <w:rsid w:val="00BB169D"/>
    <w:rsid w:val="00BB1983"/>
    <w:rsid w:val="00BB1AB9"/>
    <w:rsid w:val="00BB1CB5"/>
    <w:rsid w:val="00BB1E99"/>
    <w:rsid w:val="00BB1EC9"/>
    <w:rsid w:val="00BB223D"/>
    <w:rsid w:val="00BB23C1"/>
    <w:rsid w:val="00BB2654"/>
    <w:rsid w:val="00BB2657"/>
    <w:rsid w:val="00BB2855"/>
    <w:rsid w:val="00BB2890"/>
    <w:rsid w:val="00BB2C81"/>
    <w:rsid w:val="00BB2D3D"/>
    <w:rsid w:val="00BB2E6B"/>
    <w:rsid w:val="00BB2EA0"/>
    <w:rsid w:val="00BB2F5B"/>
    <w:rsid w:val="00BB33D4"/>
    <w:rsid w:val="00BB3A78"/>
    <w:rsid w:val="00BB3BFF"/>
    <w:rsid w:val="00BB3ECE"/>
    <w:rsid w:val="00BB3F7E"/>
    <w:rsid w:val="00BB3FD1"/>
    <w:rsid w:val="00BB40FD"/>
    <w:rsid w:val="00BB41D6"/>
    <w:rsid w:val="00BB46D7"/>
    <w:rsid w:val="00BB4828"/>
    <w:rsid w:val="00BB4999"/>
    <w:rsid w:val="00BB4A11"/>
    <w:rsid w:val="00BB4A3E"/>
    <w:rsid w:val="00BB4D59"/>
    <w:rsid w:val="00BB4FF0"/>
    <w:rsid w:val="00BB508E"/>
    <w:rsid w:val="00BB52AB"/>
    <w:rsid w:val="00BB53A9"/>
    <w:rsid w:val="00BB573D"/>
    <w:rsid w:val="00BB58BD"/>
    <w:rsid w:val="00BB5A5F"/>
    <w:rsid w:val="00BB5AA1"/>
    <w:rsid w:val="00BB60E7"/>
    <w:rsid w:val="00BB6108"/>
    <w:rsid w:val="00BB6241"/>
    <w:rsid w:val="00BB64BF"/>
    <w:rsid w:val="00BB6508"/>
    <w:rsid w:val="00BB6723"/>
    <w:rsid w:val="00BB6ADE"/>
    <w:rsid w:val="00BB6CEE"/>
    <w:rsid w:val="00BB6FBD"/>
    <w:rsid w:val="00BB70D6"/>
    <w:rsid w:val="00BB7630"/>
    <w:rsid w:val="00BB775F"/>
    <w:rsid w:val="00BB78CC"/>
    <w:rsid w:val="00BB79F5"/>
    <w:rsid w:val="00BB7A4F"/>
    <w:rsid w:val="00BB7ABA"/>
    <w:rsid w:val="00BB7DD3"/>
    <w:rsid w:val="00BC05D0"/>
    <w:rsid w:val="00BC0798"/>
    <w:rsid w:val="00BC0D3A"/>
    <w:rsid w:val="00BC0D3E"/>
    <w:rsid w:val="00BC0D6F"/>
    <w:rsid w:val="00BC1003"/>
    <w:rsid w:val="00BC121B"/>
    <w:rsid w:val="00BC1288"/>
    <w:rsid w:val="00BC1316"/>
    <w:rsid w:val="00BC1ACA"/>
    <w:rsid w:val="00BC1B9E"/>
    <w:rsid w:val="00BC1C77"/>
    <w:rsid w:val="00BC23A8"/>
    <w:rsid w:val="00BC2500"/>
    <w:rsid w:val="00BC28C2"/>
    <w:rsid w:val="00BC28FA"/>
    <w:rsid w:val="00BC2A20"/>
    <w:rsid w:val="00BC2A6E"/>
    <w:rsid w:val="00BC2BE5"/>
    <w:rsid w:val="00BC2CA6"/>
    <w:rsid w:val="00BC2FC4"/>
    <w:rsid w:val="00BC3059"/>
    <w:rsid w:val="00BC34CB"/>
    <w:rsid w:val="00BC35B6"/>
    <w:rsid w:val="00BC3651"/>
    <w:rsid w:val="00BC36C3"/>
    <w:rsid w:val="00BC38CA"/>
    <w:rsid w:val="00BC3E75"/>
    <w:rsid w:val="00BC404B"/>
    <w:rsid w:val="00BC4147"/>
    <w:rsid w:val="00BC4250"/>
    <w:rsid w:val="00BC438A"/>
    <w:rsid w:val="00BC4503"/>
    <w:rsid w:val="00BC4748"/>
    <w:rsid w:val="00BC47F3"/>
    <w:rsid w:val="00BC484D"/>
    <w:rsid w:val="00BC4D46"/>
    <w:rsid w:val="00BC4E34"/>
    <w:rsid w:val="00BC5168"/>
    <w:rsid w:val="00BC5674"/>
    <w:rsid w:val="00BC56F7"/>
    <w:rsid w:val="00BC5725"/>
    <w:rsid w:val="00BC572B"/>
    <w:rsid w:val="00BC59F1"/>
    <w:rsid w:val="00BC59F4"/>
    <w:rsid w:val="00BC5F3B"/>
    <w:rsid w:val="00BC5F5E"/>
    <w:rsid w:val="00BC65EA"/>
    <w:rsid w:val="00BC671D"/>
    <w:rsid w:val="00BC6B37"/>
    <w:rsid w:val="00BC6D13"/>
    <w:rsid w:val="00BC6F4A"/>
    <w:rsid w:val="00BC768E"/>
    <w:rsid w:val="00BC7C9E"/>
    <w:rsid w:val="00BC7DE9"/>
    <w:rsid w:val="00BD007B"/>
    <w:rsid w:val="00BD0457"/>
    <w:rsid w:val="00BD071A"/>
    <w:rsid w:val="00BD07FE"/>
    <w:rsid w:val="00BD0B88"/>
    <w:rsid w:val="00BD0D32"/>
    <w:rsid w:val="00BD0E5D"/>
    <w:rsid w:val="00BD0F84"/>
    <w:rsid w:val="00BD12D4"/>
    <w:rsid w:val="00BD13AF"/>
    <w:rsid w:val="00BD1765"/>
    <w:rsid w:val="00BD19B0"/>
    <w:rsid w:val="00BD1AF4"/>
    <w:rsid w:val="00BD1BF4"/>
    <w:rsid w:val="00BD1C68"/>
    <w:rsid w:val="00BD1D75"/>
    <w:rsid w:val="00BD1E20"/>
    <w:rsid w:val="00BD1F47"/>
    <w:rsid w:val="00BD201B"/>
    <w:rsid w:val="00BD2059"/>
    <w:rsid w:val="00BD20E6"/>
    <w:rsid w:val="00BD2183"/>
    <w:rsid w:val="00BD2488"/>
    <w:rsid w:val="00BD25D0"/>
    <w:rsid w:val="00BD27C7"/>
    <w:rsid w:val="00BD29C2"/>
    <w:rsid w:val="00BD29D2"/>
    <w:rsid w:val="00BD2DA1"/>
    <w:rsid w:val="00BD2DD6"/>
    <w:rsid w:val="00BD2FD2"/>
    <w:rsid w:val="00BD3294"/>
    <w:rsid w:val="00BD340C"/>
    <w:rsid w:val="00BD340E"/>
    <w:rsid w:val="00BD35CD"/>
    <w:rsid w:val="00BD371F"/>
    <w:rsid w:val="00BD39FE"/>
    <w:rsid w:val="00BD3B0A"/>
    <w:rsid w:val="00BD3C5E"/>
    <w:rsid w:val="00BD3E18"/>
    <w:rsid w:val="00BD417F"/>
    <w:rsid w:val="00BD4614"/>
    <w:rsid w:val="00BD476E"/>
    <w:rsid w:val="00BD4A35"/>
    <w:rsid w:val="00BD4B03"/>
    <w:rsid w:val="00BD4B94"/>
    <w:rsid w:val="00BD4D55"/>
    <w:rsid w:val="00BD4DF7"/>
    <w:rsid w:val="00BD51BB"/>
    <w:rsid w:val="00BD52B3"/>
    <w:rsid w:val="00BD5483"/>
    <w:rsid w:val="00BD55F8"/>
    <w:rsid w:val="00BD5848"/>
    <w:rsid w:val="00BD5D8B"/>
    <w:rsid w:val="00BD63F8"/>
    <w:rsid w:val="00BD6899"/>
    <w:rsid w:val="00BD6C94"/>
    <w:rsid w:val="00BD6D53"/>
    <w:rsid w:val="00BD77A4"/>
    <w:rsid w:val="00BD77C9"/>
    <w:rsid w:val="00BD7A4D"/>
    <w:rsid w:val="00BD7BDF"/>
    <w:rsid w:val="00BD7CE9"/>
    <w:rsid w:val="00BE00E2"/>
    <w:rsid w:val="00BE00EF"/>
    <w:rsid w:val="00BE0110"/>
    <w:rsid w:val="00BE018D"/>
    <w:rsid w:val="00BE0595"/>
    <w:rsid w:val="00BE0616"/>
    <w:rsid w:val="00BE094E"/>
    <w:rsid w:val="00BE0BA1"/>
    <w:rsid w:val="00BE0EB0"/>
    <w:rsid w:val="00BE1268"/>
    <w:rsid w:val="00BE128E"/>
    <w:rsid w:val="00BE1872"/>
    <w:rsid w:val="00BE1A54"/>
    <w:rsid w:val="00BE1BA4"/>
    <w:rsid w:val="00BE1D26"/>
    <w:rsid w:val="00BE1D4D"/>
    <w:rsid w:val="00BE1DB5"/>
    <w:rsid w:val="00BE1DDF"/>
    <w:rsid w:val="00BE223A"/>
    <w:rsid w:val="00BE27A7"/>
    <w:rsid w:val="00BE29A6"/>
    <w:rsid w:val="00BE2BA1"/>
    <w:rsid w:val="00BE2C70"/>
    <w:rsid w:val="00BE2D13"/>
    <w:rsid w:val="00BE2DF1"/>
    <w:rsid w:val="00BE2FD7"/>
    <w:rsid w:val="00BE3031"/>
    <w:rsid w:val="00BE3085"/>
    <w:rsid w:val="00BE3145"/>
    <w:rsid w:val="00BE31D9"/>
    <w:rsid w:val="00BE3309"/>
    <w:rsid w:val="00BE365F"/>
    <w:rsid w:val="00BE3930"/>
    <w:rsid w:val="00BE3B16"/>
    <w:rsid w:val="00BE400B"/>
    <w:rsid w:val="00BE48C3"/>
    <w:rsid w:val="00BE4F1E"/>
    <w:rsid w:val="00BE515F"/>
    <w:rsid w:val="00BE548B"/>
    <w:rsid w:val="00BE57F2"/>
    <w:rsid w:val="00BE588E"/>
    <w:rsid w:val="00BE6049"/>
    <w:rsid w:val="00BE6289"/>
    <w:rsid w:val="00BE6779"/>
    <w:rsid w:val="00BE6AEB"/>
    <w:rsid w:val="00BE6E9D"/>
    <w:rsid w:val="00BE74B1"/>
    <w:rsid w:val="00BE771F"/>
    <w:rsid w:val="00BE7C5A"/>
    <w:rsid w:val="00BF002E"/>
    <w:rsid w:val="00BF003C"/>
    <w:rsid w:val="00BF0253"/>
    <w:rsid w:val="00BF05E9"/>
    <w:rsid w:val="00BF08CD"/>
    <w:rsid w:val="00BF0B01"/>
    <w:rsid w:val="00BF1456"/>
    <w:rsid w:val="00BF1948"/>
    <w:rsid w:val="00BF1C4E"/>
    <w:rsid w:val="00BF1DAB"/>
    <w:rsid w:val="00BF1EF3"/>
    <w:rsid w:val="00BF1F25"/>
    <w:rsid w:val="00BF220C"/>
    <w:rsid w:val="00BF2335"/>
    <w:rsid w:val="00BF26F7"/>
    <w:rsid w:val="00BF31CD"/>
    <w:rsid w:val="00BF3350"/>
    <w:rsid w:val="00BF3486"/>
    <w:rsid w:val="00BF35D4"/>
    <w:rsid w:val="00BF36F1"/>
    <w:rsid w:val="00BF3704"/>
    <w:rsid w:val="00BF380F"/>
    <w:rsid w:val="00BF3964"/>
    <w:rsid w:val="00BF3F4E"/>
    <w:rsid w:val="00BF4140"/>
    <w:rsid w:val="00BF492D"/>
    <w:rsid w:val="00BF49AC"/>
    <w:rsid w:val="00BF4ABA"/>
    <w:rsid w:val="00BF4BA1"/>
    <w:rsid w:val="00BF4BF9"/>
    <w:rsid w:val="00BF4C63"/>
    <w:rsid w:val="00BF4F50"/>
    <w:rsid w:val="00BF5274"/>
    <w:rsid w:val="00BF5418"/>
    <w:rsid w:val="00BF5570"/>
    <w:rsid w:val="00BF5A28"/>
    <w:rsid w:val="00BF5A41"/>
    <w:rsid w:val="00BF5E92"/>
    <w:rsid w:val="00BF5F35"/>
    <w:rsid w:val="00BF5FB3"/>
    <w:rsid w:val="00BF613C"/>
    <w:rsid w:val="00BF620E"/>
    <w:rsid w:val="00BF62BD"/>
    <w:rsid w:val="00BF6604"/>
    <w:rsid w:val="00BF6ADE"/>
    <w:rsid w:val="00BF70DB"/>
    <w:rsid w:val="00BF776A"/>
    <w:rsid w:val="00BF79B6"/>
    <w:rsid w:val="00BF79ED"/>
    <w:rsid w:val="00BF7C58"/>
    <w:rsid w:val="00BF7F0B"/>
    <w:rsid w:val="00C0023B"/>
    <w:rsid w:val="00C003B3"/>
    <w:rsid w:val="00C00429"/>
    <w:rsid w:val="00C005CE"/>
    <w:rsid w:val="00C00F71"/>
    <w:rsid w:val="00C010C2"/>
    <w:rsid w:val="00C014A0"/>
    <w:rsid w:val="00C014B0"/>
    <w:rsid w:val="00C0198B"/>
    <w:rsid w:val="00C01A1D"/>
    <w:rsid w:val="00C01C76"/>
    <w:rsid w:val="00C01D1C"/>
    <w:rsid w:val="00C01E45"/>
    <w:rsid w:val="00C01FF6"/>
    <w:rsid w:val="00C022D9"/>
    <w:rsid w:val="00C02611"/>
    <w:rsid w:val="00C02886"/>
    <w:rsid w:val="00C0297A"/>
    <w:rsid w:val="00C029BA"/>
    <w:rsid w:val="00C02BAE"/>
    <w:rsid w:val="00C02C4F"/>
    <w:rsid w:val="00C02D32"/>
    <w:rsid w:val="00C02DE9"/>
    <w:rsid w:val="00C03417"/>
    <w:rsid w:val="00C03626"/>
    <w:rsid w:val="00C039BF"/>
    <w:rsid w:val="00C0412C"/>
    <w:rsid w:val="00C0446A"/>
    <w:rsid w:val="00C04968"/>
    <w:rsid w:val="00C04B73"/>
    <w:rsid w:val="00C04BB7"/>
    <w:rsid w:val="00C04C2F"/>
    <w:rsid w:val="00C05020"/>
    <w:rsid w:val="00C0505C"/>
    <w:rsid w:val="00C05151"/>
    <w:rsid w:val="00C057AB"/>
    <w:rsid w:val="00C058D3"/>
    <w:rsid w:val="00C05FAE"/>
    <w:rsid w:val="00C062CC"/>
    <w:rsid w:val="00C063B6"/>
    <w:rsid w:val="00C06683"/>
    <w:rsid w:val="00C068C0"/>
    <w:rsid w:val="00C068CC"/>
    <w:rsid w:val="00C068EF"/>
    <w:rsid w:val="00C06B60"/>
    <w:rsid w:val="00C06DF9"/>
    <w:rsid w:val="00C06F64"/>
    <w:rsid w:val="00C071EB"/>
    <w:rsid w:val="00C072D1"/>
    <w:rsid w:val="00C072D6"/>
    <w:rsid w:val="00C07400"/>
    <w:rsid w:val="00C0746C"/>
    <w:rsid w:val="00C07AB0"/>
    <w:rsid w:val="00C07BBE"/>
    <w:rsid w:val="00C07C99"/>
    <w:rsid w:val="00C100DD"/>
    <w:rsid w:val="00C101AB"/>
    <w:rsid w:val="00C10315"/>
    <w:rsid w:val="00C10382"/>
    <w:rsid w:val="00C10511"/>
    <w:rsid w:val="00C10746"/>
    <w:rsid w:val="00C108D9"/>
    <w:rsid w:val="00C10B26"/>
    <w:rsid w:val="00C10CBC"/>
    <w:rsid w:val="00C10DE2"/>
    <w:rsid w:val="00C11005"/>
    <w:rsid w:val="00C112DF"/>
    <w:rsid w:val="00C114F6"/>
    <w:rsid w:val="00C11658"/>
    <w:rsid w:val="00C116BF"/>
    <w:rsid w:val="00C118AE"/>
    <w:rsid w:val="00C11D26"/>
    <w:rsid w:val="00C11DE9"/>
    <w:rsid w:val="00C11E28"/>
    <w:rsid w:val="00C11FE8"/>
    <w:rsid w:val="00C122A7"/>
    <w:rsid w:val="00C128D9"/>
    <w:rsid w:val="00C12BEC"/>
    <w:rsid w:val="00C13228"/>
    <w:rsid w:val="00C132B7"/>
    <w:rsid w:val="00C13659"/>
    <w:rsid w:val="00C13726"/>
    <w:rsid w:val="00C13838"/>
    <w:rsid w:val="00C13850"/>
    <w:rsid w:val="00C13A50"/>
    <w:rsid w:val="00C13A79"/>
    <w:rsid w:val="00C13A98"/>
    <w:rsid w:val="00C13DEC"/>
    <w:rsid w:val="00C13E30"/>
    <w:rsid w:val="00C143C7"/>
    <w:rsid w:val="00C1451C"/>
    <w:rsid w:val="00C14554"/>
    <w:rsid w:val="00C145C8"/>
    <w:rsid w:val="00C146F3"/>
    <w:rsid w:val="00C148DF"/>
    <w:rsid w:val="00C1491D"/>
    <w:rsid w:val="00C14931"/>
    <w:rsid w:val="00C14AB9"/>
    <w:rsid w:val="00C14CA6"/>
    <w:rsid w:val="00C15013"/>
    <w:rsid w:val="00C15228"/>
    <w:rsid w:val="00C1535C"/>
    <w:rsid w:val="00C156E7"/>
    <w:rsid w:val="00C15769"/>
    <w:rsid w:val="00C15B72"/>
    <w:rsid w:val="00C15BB0"/>
    <w:rsid w:val="00C15CD2"/>
    <w:rsid w:val="00C15D19"/>
    <w:rsid w:val="00C160F9"/>
    <w:rsid w:val="00C16185"/>
    <w:rsid w:val="00C16695"/>
    <w:rsid w:val="00C1669D"/>
    <w:rsid w:val="00C16969"/>
    <w:rsid w:val="00C16AD2"/>
    <w:rsid w:val="00C16E98"/>
    <w:rsid w:val="00C16F19"/>
    <w:rsid w:val="00C17309"/>
    <w:rsid w:val="00C174BA"/>
    <w:rsid w:val="00C17526"/>
    <w:rsid w:val="00C1755B"/>
    <w:rsid w:val="00C17B3B"/>
    <w:rsid w:val="00C203A6"/>
    <w:rsid w:val="00C204F5"/>
    <w:rsid w:val="00C205E5"/>
    <w:rsid w:val="00C20714"/>
    <w:rsid w:val="00C2074C"/>
    <w:rsid w:val="00C208A4"/>
    <w:rsid w:val="00C20EFE"/>
    <w:rsid w:val="00C21209"/>
    <w:rsid w:val="00C2151C"/>
    <w:rsid w:val="00C216CA"/>
    <w:rsid w:val="00C21924"/>
    <w:rsid w:val="00C21DCA"/>
    <w:rsid w:val="00C21E75"/>
    <w:rsid w:val="00C21E97"/>
    <w:rsid w:val="00C21F30"/>
    <w:rsid w:val="00C220BE"/>
    <w:rsid w:val="00C223FD"/>
    <w:rsid w:val="00C226A3"/>
    <w:rsid w:val="00C228D7"/>
    <w:rsid w:val="00C22945"/>
    <w:rsid w:val="00C22AD5"/>
    <w:rsid w:val="00C22B86"/>
    <w:rsid w:val="00C22D09"/>
    <w:rsid w:val="00C22E0C"/>
    <w:rsid w:val="00C2303F"/>
    <w:rsid w:val="00C23077"/>
    <w:rsid w:val="00C232D3"/>
    <w:rsid w:val="00C2338E"/>
    <w:rsid w:val="00C236DE"/>
    <w:rsid w:val="00C23B95"/>
    <w:rsid w:val="00C23C7D"/>
    <w:rsid w:val="00C23F40"/>
    <w:rsid w:val="00C243D1"/>
    <w:rsid w:val="00C24C11"/>
    <w:rsid w:val="00C24C70"/>
    <w:rsid w:val="00C24FBE"/>
    <w:rsid w:val="00C250A8"/>
    <w:rsid w:val="00C2527E"/>
    <w:rsid w:val="00C256C9"/>
    <w:rsid w:val="00C259B7"/>
    <w:rsid w:val="00C25B9F"/>
    <w:rsid w:val="00C25BCD"/>
    <w:rsid w:val="00C25BE1"/>
    <w:rsid w:val="00C25E33"/>
    <w:rsid w:val="00C25F67"/>
    <w:rsid w:val="00C26125"/>
    <w:rsid w:val="00C2627A"/>
    <w:rsid w:val="00C267A0"/>
    <w:rsid w:val="00C267AF"/>
    <w:rsid w:val="00C26873"/>
    <w:rsid w:val="00C26A76"/>
    <w:rsid w:val="00C26B13"/>
    <w:rsid w:val="00C26CE5"/>
    <w:rsid w:val="00C26EB4"/>
    <w:rsid w:val="00C26F0E"/>
    <w:rsid w:val="00C26FA4"/>
    <w:rsid w:val="00C272E1"/>
    <w:rsid w:val="00C275FE"/>
    <w:rsid w:val="00C27783"/>
    <w:rsid w:val="00C27843"/>
    <w:rsid w:val="00C300AA"/>
    <w:rsid w:val="00C30265"/>
    <w:rsid w:val="00C307A1"/>
    <w:rsid w:val="00C30868"/>
    <w:rsid w:val="00C30A3A"/>
    <w:rsid w:val="00C31196"/>
    <w:rsid w:val="00C31266"/>
    <w:rsid w:val="00C3158D"/>
    <w:rsid w:val="00C3180A"/>
    <w:rsid w:val="00C31920"/>
    <w:rsid w:val="00C31A8B"/>
    <w:rsid w:val="00C31FFB"/>
    <w:rsid w:val="00C321E0"/>
    <w:rsid w:val="00C32364"/>
    <w:rsid w:val="00C32624"/>
    <w:rsid w:val="00C32635"/>
    <w:rsid w:val="00C326D3"/>
    <w:rsid w:val="00C32AE1"/>
    <w:rsid w:val="00C32B6C"/>
    <w:rsid w:val="00C32C50"/>
    <w:rsid w:val="00C32CF2"/>
    <w:rsid w:val="00C32D28"/>
    <w:rsid w:val="00C334A2"/>
    <w:rsid w:val="00C33686"/>
    <w:rsid w:val="00C3395A"/>
    <w:rsid w:val="00C33A5C"/>
    <w:rsid w:val="00C33A6D"/>
    <w:rsid w:val="00C33B59"/>
    <w:rsid w:val="00C33BC4"/>
    <w:rsid w:val="00C33C39"/>
    <w:rsid w:val="00C33E2C"/>
    <w:rsid w:val="00C33EE1"/>
    <w:rsid w:val="00C340D9"/>
    <w:rsid w:val="00C34193"/>
    <w:rsid w:val="00C343A6"/>
    <w:rsid w:val="00C3452E"/>
    <w:rsid w:val="00C3467F"/>
    <w:rsid w:val="00C347A6"/>
    <w:rsid w:val="00C3486C"/>
    <w:rsid w:val="00C348A3"/>
    <w:rsid w:val="00C34967"/>
    <w:rsid w:val="00C34D4C"/>
    <w:rsid w:val="00C34FEB"/>
    <w:rsid w:val="00C35DD5"/>
    <w:rsid w:val="00C36458"/>
    <w:rsid w:val="00C36470"/>
    <w:rsid w:val="00C36493"/>
    <w:rsid w:val="00C3674D"/>
    <w:rsid w:val="00C36A06"/>
    <w:rsid w:val="00C36BF8"/>
    <w:rsid w:val="00C376DE"/>
    <w:rsid w:val="00C37719"/>
    <w:rsid w:val="00C37799"/>
    <w:rsid w:val="00C37801"/>
    <w:rsid w:val="00C3798A"/>
    <w:rsid w:val="00C37AC0"/>
    <w:rsid w:val="00C37B5F"/>
    <w:rsid w:val="00C37B6F"/>
    <w:rsid w:val="00C37DAB"/>
    <w:rsid w:val="00C37EDD"/>
    <w:rsid w:val="00C37F5B"/>
    <w:rsid w:val="00C40024"/>
    <w:rsid w:val="00C4022B"/>
    <w:rsid w:val="00C40249"/>
    <w:rsid w:val="00C4042D"/>
    <w:rsid w:val="00C4061B"/>
    <w:rsid w:val="00C40634"/>
    <w:rsid w:val="00C4063A"/>
    <w:rsid w:val="00C409E6"/>
    <w:rsid w:val="00C40A4D"/>
    <w:rsid w:val="00C40BD4"/>
    <w:rsid w:val="00C4120E"/>
    <w:rsid w:val="00C414B6"/>
    <w:rsid w:val="00C41744"/>
    <w:rsid w:val="00C4184D"/>
    <w:rsid w:val="00C41CCF"/>
    <w:rsid w:val="00C41D1A"/>
    <w:rsid w:val="00C423FC"/>
    <w:rsid w:val="00C42528"/>
    <w:rsid w:val="00C427CC"/>
    <w:rsid w:val="00C42CC2"/>
    <w:rsid w:val="00C42DB9"/>
    <w:rsid w:val="00C42ED9"/>
    <w:rsid w:val="00C43252"/>
    <w:rsid w:val="00C435E3"/>
    <w:rsid w:val="00C4370D"/>
    <w:rsid w:val="00C43845"/>
    <w:rsid w:val="00C43847"/>
    <w:rsid w:val="00C43C7A"/>
    <w:rsid w:val="00C43D83"/>
    <w:rsid w:val="00C43E05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B90"/>
    <w:rsid w:val="00C44CD1"/>
    <w:rsid w:val="00C44D25"/>
    <w:rsid w:val="00C44D94"/>
    <w:rsid w:val="00C44F35"/>
    <w:rsid w:val="00C45431"/>
    <w:rsid w:val="00C4555C"/>
    <w:rsid w:val="00C45A0E"/>
    <w:rsid w:val="00C45CD8"/>
    <w:rsid w:val="00C45EF7"/>
    <w:rsid w:val="00C45F2F"/>
    <w:rsid w:val="00C460F0"/>
    <w:rsid w:val="00C4613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276"/>
    <w:rsid w:val="00C474AC"/>
    <w:rsid w:val="00C47506"/>
    <w:rsid w:val="00C476DB"/>
    <w:rsid w:val="00C47CC5"/>
    <w:rsid w:val="00C47D41"/>
    <w:rsid w:val="00C47F98"/>
    <w:rsid w:val="00C505B7"/>
    <w:rsid w:val="00C505E2"/>
    <w:rsid w:val="00C50749"/>
    <w:rsid w:val="00C509DA"/>
    <w:rsid w:val="00C50B59"/>
    <w:rsid w:val="00C50E56"/>
    <w:rsid w:val="00C51249"/>
    <w:rsid w:val="00C516A8"/>
    <w:rsid w:val="00C5181E"/>
    <w:rsid w:val="00C51842"/>
    <w:rsid w:val="00C51B26"/>
    <w:rsid w:val="00C51ED1"/>
    <w:rsid w:val="00C51FC5"/>
    <w:rsid w:val="00C52233"/>
    <w:rsid w:val="00C5227A"/>
    <w:rsid w:val="00C523EE"/>
    <w:rsid w:val="00C52586"/>
    <w:rsid w:val="00C5278A"/>
    <w:rsid w:val="00C52938"/>
    <w:rsid w:val="00C5294E"/>
    <w:rsid w:val="00C52BAE"/>
    <w:rsid w:val="00C52CFA"/>
    <w:rsid w:val="00C52DFB"/>
    <w:rsid w:val="00C5356F"/>
    <w:rsid w:val="00C5362D"/>
    <w:rsid w:val="00C536C6"/>
    <w:rsid w:val="00C53B8E"/>
    <w:rsid w:val="00C54052"/>
    <w:rsid w:val="00C540E5"/>
    <w:rsid w:val="00C54256"/>
    <w:rsid w:val="00C544C8"/>
    <w:rsid w:val="00C545F5"/>
    <w:rsid w:val="00C547BB"/>
    <w:rsid w:val="00C54E80"/>
    <w:rsid w:val="00C554BD"/>
    <w:rsid w:val="00C55610"/>
    <w:rsid w:val="00C55683"/>
    <w:rsid w:val="00C557E0"/>
    <w:rsid w:val="00C55AF4"/>
    <w:rsid w:val="00C55E27"/>
    <w:rsid w:val="00C5606E"/>
    <w:rsid w:val="00C562E0"/>
    <w:rsid w:val="00C5663E"/>
    <w:rsid w:val="00C5697B"/>
    <w:rsid w:val="00C56A82"/>
    <w:rsid w:val="00C570C0"/>
    <w:rsid w:val="00C57125"/>
    <w:rsid w:val="00C572C6"/>
    <w:rsid w:val="00C57818"/>
    <w:rsid w:val="00C5788E"/>
    <w:rsid w:val="00C578AB"/>
    <w:rsid w:val="00C57D7E"/>
    <w:rsid w:val="00C57DC3"/>
    <w:rsid w:val="00C57EA2"/>
    <w:rsid w:val="00C60001"/>
    <w:rsid w:val="00C600A3"/>
    <w:rsid w:val="00C6064B"/>
    <w:rsid w:val="00C607E2"/>
    <w:rsid w:val="00C6116C"/>
    <w:rsid w:val="00C61426"/>
    <w:rsid w:val="00C61695"/>
    <w:rsid w:val="00C61892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543"/>
    <w:rsid w:val="00C63708"/>
    <w:rsid w:val="00C63841"/>
    <w:rsid w:val="00C63905"/>
    <w:rsid w:val="00C63A26"/>
    <w:rsid w:val="00C63CE6"/>
    <w:rsid w:val="00C64033"/>
    <w:rsid w:val="00C6419A"/>
    <w:rsid w:val="00C64204"/>
    <w:rsid w:val="00C64316"/>
    <w:rsid w:val="00C64558"/>
    <w:rsid w:val="00C64633"/>
    <w:rsid w:val="00C64753"/>
    <w:rsid w:val="00C647D4"/>
    <w:rsid w:val="00C64957"/>
    <w:rsid w:val="00C6510B"/>
    <w:rsid w:val="00C65360"/>
    <w:rsid w:val="00C65A53"/>
    <w:rsid w:val="00C65B10"/>
    <w:rsid w:val="00C65BB2"/>
    <w:rsid w:val="00C66048"/>
    <w:rsid w:val="00C66262"/>
    <w:rsid w:val="00C66277"/>
    <w:rsid w:val="00C662EA"/>
    <w:rsid w:val="00C663F5"/>
    <w:rsid w:val="00C66C2E"/>
    <w:rsid w:val="00C66CB7"/>
    <w:rsid w:val="00C66D18"/>
    <w:rsid w:val="00C67583"/>
    <w:rsid w:val="00C675D9"/>
    <w:rsid w:val="00C67659"/>
    <w:rsid w:val="00C67C59"/>
    <w:rsid w:val="00C67CF9"/>
    <w:rsid w:val="00C67D84"/>
    <w:rsid w:val="00C70643"/>
    <w:rsid w:val="00C708D7"/>
    <w:rsid w:val="00C70FD3"/>
    <w:rsid w:val="00C71198"/>
    <w:rsid w:val="00C711E3"/>
    <w:rsid w:val="00C71A2D"/>
    <w:rsid w:val="00C71AD1"/>
    <w:rsid w:val="00C71C66"/>
    <w:rsid w:val="00C71F69"/>
    <w:rsid w:val="00C723D6"/>
    <w:rsid w:val="00C72882"/>
    <w:rsid w:val="00C728F9"/>
    <w:rsid w:val="00C72A55"/>
    <w:rsid w:val="00C72EAD"/>
    <w:rsid w:val="00C73047"/>
    <w:rsid w:val="00C73480"/>
    <w:rsid w:val="00C734DD"/>
    <w:rsid w:val="00C7393A"/>
    <w:rsid w:val="00C73B54"/>
    <w:rsid w:val="00C73BAA"/>
    <w:rsid w:val="00C73D00"/>
    <w:rsid w:val="00C741F0"/>
    <w:rsid w:val="00C742A8"/>
    <w:rsid w:val="00C743D5"/>
    <w:rsid w:val="00C744E8"/>
    <w:rsid w:val="00C74595"/>
    <w:rsid w:val="00C74774"/>
    <w:rsid w:val="00C74DE9"/>
    <w:rsid w:val="00C74E47"/>
    <w:rsid w:val="00C75004"/>
    <w:rsid w:val="00C750AE"/>
    <w:rsid w:val="00C7567A"/>
    <w:rsid w:val="00C756F2"/>
    <w:rsid w:val="00C7574F"/>
    <w:rsid w:val="00C75977"/>
    <w:rsid w:val="00C75A7F"/>
    <w:rsid w:val="00C75B96"/>
    <w:rsid w:val="00C762B6"/>
    <w:rsid w:val="00C76365"/>
    <w:rsid w:val="00C763A1"/>
    <w:rsid w:val="00C763CF"/>
    <w:rsid w:val="00C769A2"/>
    <w:rsid w:val="00C76B7D"/>
    <w:rsid w:val="00C76CDB"/>
    <w:rsid w:val="00C76D25"/>
    <w:rsid w:val="00C76F24"/>
    <w:rsid w:val="00C76F30"/>
    <w:rsid w:val="00C76FCA"/>
    <w:rsid w:val="00C77826"/>
    <w:rsid w:val="00C77AA6"/>
    <w:rsid w:val="00C77B39"/>
    <w:rsid w:val="00C77CEE"/>
    <w:rsid w:val="00C77DA3"/>
    <w:rsid w:val="00C80169"/>
    <w:rsid w:val="00C80647"/>
    <w:rsid w:val="00C80C0D"/>
    <w:rsid w:val="00C8132B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66A"/>
    <w:rsid w:val="00C82712"/>
    <w:rsid w:val="00C827A4"/>
    <w:rsid w:val="00C827B6"/>
    <w:rsid w:val="00C82918"/>
    <w:rsid w:val="00C82D4D"/>
    <w:rsid w:val="00C82D64"/>
    <w:rsid w:val="00C82E43"/>
    <w:rsid w:val="00C82EE6"/>
    <w:rsid w:val="00C830FE"/>
    <w:rsid w:val="00C8315B"/>
    <w:rsid w:val="00C833A0"/>
    <w:rsid w:val="00C83981"/>
    <w:rsid w:val="00C83B3D"/>
    <w:rsid w:val="00C83DED"/>
    <w:rsid w:val="00C83F16"/>
    <w:rsid w:val="00C83F58"/>
    <w:rsid w:val="00C83FDF"/>
    <w:rsid w:val="00C840E2"/>
    <w:rsid w:val="00C84244"/>
    <w:rsid w:val="00C843C3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320"/>
    <w:rsid w:val="00C877A5"/>
    <w:rsid w:val="00C87856"/>
    <w:rsid w:val="00C87A7C"/>
    <w:rsid w:val="00C87CF0"/>
    <w:rsid w:val="00C87E6C"/>
    <w:rsid w:val="00C900AB"/>
    <w:rsid w:val="00C904DD"/>
    <w:rsid w:val="00C9069F"/>
    <w:rsid w:val="00C90794"/>
    <w:rsid w:val="00C90AB8"/>
    <w:rsid w:val="00C90B65"/>
    <w:rsid w:val="00C9139C"/>
    <w:rsid w:val="00C91610"/>
    <w:rsid w:val="00C91664"/>
    <w:rsid w:val="00C91828"/>
    <w:rsid w:val="00C91A19"/>
    <w:rsid w:val="00C91A1D"/>
    <w:rsid w:val="00C91CDA"/>
    <w:rsid w:val="00C9208E"/>
    <w:rsid w:val="00C92128"/>
    <w:rsid w:val="00C92297"/>
    <w:rsid w:val="00C92362"/>
    <w:rsid w:val="00C927C1"/>
    <w:rsid w:val="00C92A4E"/>
    <w:rsid w:val="00C92F8C"/>
    <w:rsid w:val="00C9314A"/>
    <w:rsid w:val="00C932FD"/>
    <w:rsid w:val="00C93441"/>
    <w:rsid w:val="00C93634"/>
    <w:rsid w:val="00C93A94"/>
    <w:rsid w:val="00C93AC9"/>
    <w:rsid w:val="00C93CC7"/>
    <w:rsid w:val="00C940A1"/>
    <w:rsid w:val="00C942BC"/>
    <w:rsid w:val="00C94580"/>
    <w:rsid w:val="00C9466E"/>
    <w:rsid w:val="00C94BE6"/>
    <w:rsid w:val="00C94D17"/>
    <w:rsid w:val="00C94DE6"/>
    <w:rsid w:val="00C9572D"/>
    <w:rsid w:val="00C95B73"/>
    <w:rsid w:val="00C95BD9"/>
    <w:rsid w:val="00C95F22"/>
    <w:rsid w:val="00C960B9"/>
    <w:rsid w:val="00C960EE"/>
    <w:rsid w:val="00C9634C"/>
    <w:rsid w:val="00C96352"/>
    <w:rsid w:val="00C9638C"/>
    <w:rsid w:val="00C96414"/>
    <w:rsid w:val="00C96563"/>
    <w:rsid w:val="00C966E3"/>
    <w:rsid w:val="00C96788"/>
    <w:rsid w:val="00C96882"/>
    <w:rsid w:val="00C969F8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A5A"/>
    <w:rsid w:val="00CA0A87"/>
    <w:rsid w:val="00CA0CC5"/>
    <w:rsid w:val="00CA0D8F"/>
    <w:rsid w:val="00CA0E0D"/>
    <w:rsid w:val="00CA0E0F"/>
    <w:rsid w:val="00CA15A7"/>
    <w:rsid w:val="00CA15E4"/>
    <w:rsid w:val="00CA1606"/>
    <w:rsid w:val="00CA1648"/>
    <w:rsid w:val="00CA1A91"/>
    <w:rsid w:val="00CA1BD6"/>
    <w:rsid w:val="00CA2053"/>
    <w:rsid w:val="00CA2398"/>
    <w:rsid w:val="00CA264E"/>
    <w:rsid w:val="00CA275B"/>
    <w:rsid w:val="00CA29C8"/>
    <w:rsid w:val="00CA31AA"/>
    <w:rsid w:val="00CA32B7"/>
    <w:rsid w:val="00CA32E2"/>
    <w:rsid w:val="00CA3459"/>
    <w:rsid w:val="00CA3B1C"/>
    <w:rsid w:val="00CA3C45"/>
    <w:rsid w:val="00CA3D9F"/>
    <w:rsid w:val="00CA40BA"/>
    <w:rsid w:val="00CA40DB"/>
    <w:rsid w:val="00CA4578"/>
    <w:rsid w:val="00CA479C"/>
    <w:rsid w:val="00CA498C"/>
    <w:rsid w:val="00CA4A26"/>
    <w:rsid w:val="00CA4C27"/>
    <w:rsid w:val="00CA4D81"/>
    <w:rsid w:val="00CA4F29"/>
    <w:rsid w:val="00CA5167"/>
    <w:rsid w:val="00CA534C"/>
    <w:rsid w:val="00CA560A"/>
    <w:rsid w:val="00CA59FA"/>
    <w:rsid w:val="00CA5AF6"/>
    <w:rsid w:val="00CA5D16"/>
    <w:rsid w:val="00CA5DC2"/>
    <w:rsid w:val="00CA5F7F"/>
    <w:rsid w:val="00CA6122"/>
    <w:rsid w:val="00CA6179"/>
    <w:rsid w:val="00CA63E6"/>
    <w:rsid w:val="00CA646B"/>
    <w:rsid w:val="00CA661A"/>
    <w:rsid w:val="00CA6914"/>
    <w:rsid w:val="00CA6F39"/>
    <w:rsid w:val="00CA6FC6"/>
    <w:rsid w:val="00CA704A"/>
    <w:rsid w:val="00CA7313"/>
    <w:rsid w:val="00CA75EC"/>
    <w:rsid w:val="00CA7D18"/>
    <w:rsid w:val="00CA7E24"/>
    <w:rsid w:val="00CB029F"/>
    <w:rsid w:val="00CB05D1"/>
    <w:rsid w:val="00CB0656"/>
    <w:rsid w:val="00CB067F"/>
    <w:rsid w:val="00CB07A1"/>
    <w:rsid w:val="00CB0833"/>
    <w:rsid w:val="00CB0A44"/>
    <w:rsid w:val="00CB0C7D"/>
    <w:rsid w:val="00CB1186"/>
    <w:rsid w:val="00CB1284"/>
    <w:rsid w:val="00CB16A4"/>
    <w:rsid w:val="00CB19CB"/>
    <w:rsid w:val="00CB1A18"/>
    <w:rsid w:val="00CB1B15"/>
    <w:rsid w:val="00CB1B70"/>
    <w:rsid w:val="00CB1BF2"/>
    <w:rsid w:val="00CB1C25"/>
    <w:rsid w:val="00CB1EAC"/>
    <w:rsid w:val="00CB1F9E"/>
    <w:rsid w:val="00CB222D"/>
    <w:rsid w:val="00CB23A6"/>
    <w:rsid w:val="00CB24E1"/>
    <w:rsid w:val="00CB2A9E"/>
    <w:rsid w:val="00CB2ABD"/>
    <w:rsid w:val="00CB2EB6"/>
    <w:rsid w:val="00CB2FDA"/>
    <w:rsid w:val="00CB3226"/>
    <w:rsid w:val="00CB32B8"/>
    <w:rsid w:val="00CB3627"/>
    <w:rsid w:val="00CB375F"/>
    <w:rsid w:val="00CB3C74"/>
    <w:rsid w:val="00CB3D71"/>
    <w:rsid w:val="00CB3DA5"/>
    <w:rsid w:val="00CB4316"/>
    <w:rsid w:val="00CB4517"/>
    <w:rsid w:val="00CB4683"/>
    <w:rsid w:val="00CB4818"/>
    <w:rsid w:val="00CB48CE"/>
    <w:rsid w:val="00CB4DD1"/>
    <w:rsid w:val="00CB4E23"/>
    <w:rsid w:val="00CB4F81"/>
    <w:rsid w:val="00CB56EF"/>
    <w:rsid w:val="00CB5731"/>
    <w:rsid w:val="00CB6044"/>
    <w:rsid w:val="00CB6166"/>
    <w:rsid w:val="00CB6169"/>
    <w:rsid w:val="00CB618B"/>
    <w:rsid w:val="00CB61E0"/>
    <w:rsid w:val="00CB63CA"/>
    <w:rsid w:val="00CB65D7"/>
    <w:rsid w:val="00CB69F2"/>
    <w:rsid w:val="00CB6B7C"/>
    <w:rsid w:val="00CB6F0D"/>
    <w:rsid w:val="00CB6FA3"/>
    <w:rsid w:val="00CB72A9"/>
    <w:rsid w:val="00CB73B9"/>
    <w:rsid w:val="00CB7ACE"/>
    <w:rsid w:val="00CB7BA5"/>
    <w:rsid w:val="00CB7C29"/>
    <w:rsid w:val="00CB7EDE"/>
    <w:rsid w:val="00CC0558"/>
    <w:rsid w:val="00CC0877"/>
    <w:rsid w:val="00CC0B21"/>
    <w:rsid w:val="00CC0F81"/>
    <w:rsid w:val="00CC10F0"/>
    <w:rsid w:val="00CC1366"/>
    <w:rsid w:val="00CC18FB"/>
    <w:rsid w:val="00CC1A79"/>
    <w:rsid w:val="00CC1B4E"/>
    <w:rsid w:val="00CC1CD1"/>
    <w:rsid w:val="00CC1E84"/>
    <w:rsid w:val="00CC1EC2"/>
    <w:rsid w:val="00CC20F2"/>
    <w:rsid w:val="00CC21F0"/>
    <w:rsid w:val="00CC22FE"/>
    <w:rsid w:val="00CC276F"/>
    <w:rsid w:val="00CC290D"/>
    <w:rsid w:val="00CC2A44"/>
    <w:rsid w:val="00CC2AE5"/>
    <w:rsid w:val="00CC2BEF"/>
    <w:rsid w:val="00CC2C90"/>
    <w:rsid w:val="00CC2E44"/>
    <w:rsid w:val="00CC332A"/>
    <w:rsid w:val="00CC336B"/>
    <w:rsid w:val="00CC33D2"/>
    <w:rsid w:val="00CC353A"/>
    <w:rsid w:val="00CC3966"/>
    <w:rsid w:val="00CC3B0F"/>
    <w:rsid w:val="00CC3CDE"/>
    <w:rsid w:val="00CC3DE4"/>
    <w:rsid w:val="00CC3EAD"/>
    <w:rsid w:val="00CC41CB"/>
    <w:rsid w:val="00CC41CF"/>
    <w:rsid w:val="00CC43B7"/>
    <w:rsid w:val="00CC441A"/>
    <w:rsid w:val="00CC4643"/>
    <w:rsid w:val="00CC46C1"/>
    <w:rsid w:val="00CC49FF"/>
    <w:rsid w:val="00CC4B1E"/>
    <w:rsid w:val="00CC4BB8"/>
    <w:rsid w:val="00CC4CAC"/>
    <w:rsid w:val="00CC4CBF"/>
    <w:rsid w:val="00CC4D57"/>
    <w:rsid w:val="00CC510D"/>
    <w:rsid w:val="00CC5149"/>
    <w:rsid w:val="00CC51AC"/>
    <w:rsid w:val="00CC51D1"/>
    <w:rsid w:val="00CC54EF"/>
    <w:rsid w:val="00CC5EF8"/>
    <w:rsid w:val="00CC5F6B"/>
    <w:rsid w:val="00CC65D9"/>
    <w:rsid w:val="00CC6698"/>
    <w:rsid w:val="00CC695F"/>
    <w:rsid w:val="00CC6965"/>
    <w:rsid w:val="00CC6A9A"/>
    <w:rsid w:val="00CC6C8B"/>
    <w:rsid w:val="00CC6CE9"/>
    <w:rsid w:val="00CC6D47"/>
    <w:rsid w:val="00CC6D65"/>
    <w:rsid w:val="00CC71CA"/>
    <w:rsid w:val="00CC7740"/>
    <w:rsid w:val="00CC78BB"/>
    <w:rsid w:val="00CD01E0"/>
    <w:rsid w:val="00CD0455"/>
    <w:rsid w:val="00CD05A1"/>
    <w:rsid w:val="00CD0810"/>
    <w:rsid w:val="00CD0833"/>
    <w:rsid w:val="00CD0DDE"/>
    <w:rsid w:val="00CD0EDB"/>
    <w:rsid w:val="00CD12C8"/>
    <w:rsid w:val="00CD151E"/>
    <w:rsid w:val="00CD1683"/>
    <w:rsid w:val="00CD1EC8"/>
    <w:rsid w:val="00CD2114"/>
    <w:rsid w:val="00CD2177"/>
    <w:rsid w:val="00CD21F0"/>
    <w:rsid w:val="00CD2601"/>
    <w:rsid w:val="00CD29ED"/>
    <w:rsid w:val="00CD2B89"/>
    <w:rsid w:val="00CD2BE7"/>
    <w:rsid w:val="00CD2C42"/>
    <w:rsid w:val="00CD3059"/>
    <w:rsid w:val="00CD32FF"/>
    <w:rsid w:val="00CD3327"/>
    <w:rsid w:val="00CD332E"/>
    <w:rsid w:val="00CD33E7"/>
    <w:rsid w:val="00CD37BF"/>
    <w:rsid w:val="00CD38FF"/>
    <w:rsid w:val="00CD3BD5"/>
    <w:rsid w:val="00CD3CA1"/>
    <w:rsid w:val="00CD3D0C"/>
    <w:rsid w:val="00CD3D79"/>
    <w:rsid w:val="00CD3E59"/>
    <w:rsid w:val="00CD3F94"/>
    <w:rsid w:val="00CD3FC7"/>
    <w:rsid w:val="00CD40FB"/>
    <w:rsid w:val="00CD4279"/>
    <w:rsid w:val="00CD440E"/>
    <w:rsid w:val="00CD4A28"/>
    <w:rsid w:val="00CD4A49"/>
    <w:rsid w:val="00CD4F6A"/>
    <w:rsid w:val="00CD54F1"/>
    <w:rsid w:val="00CD5692"/>
    <w:rsid w:val="00CD56F9"/>
    <w:rsid w:val="00CD5719"/>
    <w:rsid w:val="00CD5DEE"/>
    <w:rsid w:val="00CD5DF7"/>
    <w:rsid w:val="00CD5FF4"/>
    <w:rsid w:val="00CD62E6"/>
    <w:rsid w:val="00CD63C9"/>
    <w:rsid w:val="00CD6462"/>
    <w:rsid w:val="00CD64C1"/>
    <w:rsid w:val="00CD66AD"/>
    <w:rsid w:val="00CD67B6"/>
    <w:rsid w:val="00CD6A8E"/>
    <w:rsid w:val="00CD6B0B"/>
    <w:rsid w:val="00CD6D34"/>
    <w:rsid w:val="00CD6D91"/>
    <w:rsid w:val="00CD6DBE"/>
    <w:rsid w:val="00CD6F13"/>
    <w:rsid w:val="00CD6FAE"/>
    <w:rsid w:val="00CD711F"/>
    <w:rsid w:val="00CD728C"/>
    <w:rsid w:val="00CD72C4"/>
    <w:rsid w:val="00CD756B"/>
    <w:rsid w:val="00CE0060"/>
    <w:rsid w:val="00CE00D6"/>
    <w:rsid w:val="00CE0190"/>
    <w:rsid w:val="00CE03A8"/>
    <w:rsid w:val="00CE0904"/>
    <w:rsid w:val="00CE0DB7"/>
    <w:rsid w:val="00CE0DF4"/>
    <w:rsid w:val="00CE0F76"/>
    <w:rsid w:val="00CE152D"/>
    <w:rsid w:val="00CE1AF9"/>
    <w:rsid w:val="00CE1DDA"/>
    <w:rsid w:val="00CE21DE"/>
    <w:rsid w:val="00CE2288"/>
    <w:rsid w:val="00CE2305"/>
    <w:rsid w:val="00CE2571"/>
    <w:rsid w:val="00CE271E"/>
    <w:rsid w:val="00CE2859"/>
    <w:rsid w:val="00CE29CC"/>
    <w:rsid w:val="00CE2C9A"/>
    <w:rsid w:val="00CE32F2"/>
    <w:rsid w:val="00CE33D0"/>
    <w:rsid w:val="00CE3640"/>
    <w:rsid w:val="00CE39E1"/>
    <w:rsid w:val="00CE3F0B"/>
    <w:rsid w:val="00CE42DC"/>
    <w:rsid w:val="00CE431F"/>
    <w:rsid w:val="00CE4533"/>
    <w:rsid w:val="00CE4E57"/>
    <w:rsid w:val="00CE4E91"/>
    <w:rsid w:val="00CE548A"/>
    <w:rsid w:val="00CE572A"/>
    <w:rsid w:val="00CE572D"/>
    <w:rsid w:val="00CE59D5"/>
    <w:rsid w:val="00CE5BC0"/>
    <w:rsid w:val="00CE633F"/>
    <w:rsid w:val="00CE67E6"/>
    <w:rsid w:val="00CE6C24"/>
    <w:rsid w:val="00CE6D36"/>
    <w:rsid w:val="00CE6FCD"/>
    <w:rsid w:val="00CE6FD6"/>
    <w:rsid w:val="00CE7577"/>
    <w:rsid w:val="00CE7737"/>
    <w:rsid w:val="00CE7A09"/>
    <w:rsid w:val="00CE7AB2"/>
    <w:rsid w:val="00CE7B26"/>
    <w:rsid w:val="00CE7BED"/>
    <w:rsid w:val="00CE7C6C"/>
    <w:rsid w:val="00CE7C73"/>
    <w:rsid w:val="00CE7D3F"/>
    <w:rsid w:val="00CF0705"/>
    <w:rsid w:val="00CF0725"/>
    <w:rsid w:val="00CF07BA"/>
    <w:rsid w:val="00CF07BB"/>
    <w:rsid w:val="00CF0A03"/>
    <w:rsid w:val="00CF0B03"/>
    <w:rsid w:val="00CF0C4A"/>
    <w:rsid w:val="00CF0C7E"/>
    <w:rsid w:val="00CF11D3"/>
    <w:rsid w:val="00CF1320"/>
    <w:rsid w:val="00CF133B"/>
    <w:rsid w:val="00CF1577"/>
    <w:rsid w:val="00CF1675"/>
    <w:rsid w:val="00CF17F6"/>
    <w:rsid w:val="00CF1B33"/>
    <w:rsid w:val="00CF1CB1"/>
    <w:rsid w:val="00CF1D8C"/>
    <w:rsid w:val="00CF1E53"/>
    <w:rsid w:val="00CF1F0A"/>
    <w:rsid w:val="00CF224C"/>
    <w:rsid w:val="00CF2421"/>
    <w:rsid w:val="00CF2C87"/>
    <w:rsid w:val="00CF2D30"/>
    <w:rsid w:val="00CF3206"/>
    <w:rsid w:val="00CF3791"/>
    <w:rsid w:val="00CF3984"/>
    <w:rsid w:val="00CF3A66"/>
    <w:rsid w:val="00CF3CA4"/>
    <w:rsid w:val="00CF3E11"/>
    <w:rsid w:val="00CF3FD1"/>
    <w:rsid w:val="00CF3FE3"/>
    <w:rsid w:val="00CF4168"/>
    <w:rsid w:val="00CF43E4"/>
    <w:rsid w:val="00CF4666"/>
    <w:rsid w:val="00CF477C"/>
    <w:rsid w:val="00CF4BA9"/>
    <w:rsid w:val="00CF4C98"/>
    <w:rsid w:val="00CF543F"/>
    <w:rsid w:val="00CF558B"/>
    <w:rsid w:val="00CF5640"/>
    <w:rsid w:val="00CF5944"/>
    <w:rsid w:val="00CF5C43"/>
    <w:rsid w:val="00CF6052"/>
    <w:rsid w:val="00CF616F"/>
    <w:rsid w:val="00CF6836"/>
    <w:rsid w:val="00CF6B77"/>
    <w:rsid w:val="00CF6C25"/>
    <w:rsid w:val="00CF6E95"/>
    <w:rsid w:val="00CF7541"/>
    <w:rsid w:val="00CF7717"/>
    <w:rsid w:val="00CF77A6"/>
    <w:rsid w:val="00CF77B1"/>
    <w:rsid w:val="00CF7B90"/>
    <w:rsid w:val="00CF7C2B"/>
    <w:rsid w:val="00CF7C62"/>
    <w:rsid w:val="00CF7C65"/>
    <w:rsid w:val="00CF7D50"/>
    <w:rsid w:val="00D000D0"/>
    <w:rsid w:val="00D001F2"/>
    <w:rsid w:val="00D00224"/>
    <w:rsid w:val="00D002CA"/>
    <w:rsid w:val="00D00450"/>
    <w:rsid w:val="00D008F5"/>
    <w:rsid w:val="00D00964"/>
    <w:rsid w:val="00D00CCD"/>
    <w:rsid w:val="00D00D6A"/>
    <w:rsid w:val="00D00D7F"/>
    <w:rsid w:val="00D00ECD"/>
    <w:rsid w:val="00D00EF5"/>
    <w:rsid w:val="00D010A2"/>
    <w:rsid w:val="00D01137"/>
    <w:rsid w:val="00D013A9"/>
    <w:rsid w:val="00D01421"/>
    <w:rsid w:val="00D01644"/>
    <w:rsid w:val="00D01808"/>
    <w:rsid w:val="00D01A13"/>
    <w:rsid w:val="00D01A78"/>
    <w:rsid w:val="00D01C6B"/>
    <w:rsid w:val="00D01DAF"/>
    <w:rsid w:val="00D02387"/>
    <w:rsid w:val="00D02393"/>
    <w:rsid w:val="00D02478"/>
    <w:rsid w:val="00D02628"/>
    <w:rsid w:val="00D027E2"/>
    <w:rsid w:val="00D02A6B"/>
    <w:rsid w:val="00D02AC9"/>
    <w:rsid w:val="00D02AEB"/>
    <w:rsid w:val="00D02C62"/>
    <w:rsid w:val="00D03212"/>
    <w:rsid w:val="00D032E1"/>
    <w:rsid w:val="00D03676"/>
    <w:rsid w:val="00D0382F"/>
    <w:rsid w:val="00D03A9C"/>
    <w:rsid w:val="00D03BFA"/>
    <w:rsid w:val="00D04360"/>
    <w:rsid w:val="00D0442C"/>
    <w:rsid w:val="00D0443C"/>
    <w:rsid w:val="00D0472C"/>
    <w:rsid w:val="00D0497B"/>
    <w:rsid w:val="00D04B27"/>
    <w:rsid w:val="00D04C87"/>
    <w:rsid w:val="00D054C6"/>
    <w:rsid w:val="00D05592"/>
    <w:rsid w:val="00D0574A"/>
    <w:rsid w:val="00D05889"/>
    <w:rsid w:val="00D05BE7"/>
    <w:rsid w:val="00D05E04"/>
    <w:rsid w:val="00D06234"/>
    <w:rsid w:val="00D06248"/>
    <w:rsid w:val="00D06253"/>
    <w:rsid w:val="00D06415"/>
    <w:rsid w:val="00D066A5"/>
    <w:rsid w:val="00D068E8"/>
    <w:rsid w:val="00D06992"/>
    <w:rsid w:val="00D06B0F"/>
    <w:rsid w:val="00D06CAE"/>
    <w:rsid w:val="00D07169"/>
    <w:rsid w:val="00D071D4"/>
    <w:rsid w:val="00D073BC"/>
    <w:rsid w:val="00D0748F"/>
    <w:rsid w:val="00D07A38"/>
    <w:rsid w:val="00D07BCB"/>
    <w:rsid w:val="00D07D8D"/>
    <w:rsid w:val="00D10209"/>
    <w:rsid w:val="00D1049E"/>
    <w:rsid w:val="00D1065D"/>
    <w:rsid w:val="00D1080D"/>
    <w:rsid w:val="00D10914"/>
    <w:rsid w:val="00D10CF5"/>
    <w:rsid w:val="00D10D79"/>
    <w:rsid w:val="00D10F6F"/>
    <w:rsid w:val="00D10F95"/>
    <w:rsid w:val="00D110A4"/>
    <w:rsid w:val="00D11382"/>
    <w:rsid w:val="00D11825"/>
    <w:rsid w:val="00D11A24"/>
    <w:rsid w:val="00D11DE8"/>
    <w:rsid w:val="00D11E50"/>
    <w:rsid w:val="00D124FB"/>
    <w:rsid w:val="00D13233"/>
    <w:rsid w:val="00D13963"/>
    <w:rsid w:val="00D13D74"/>
    <w:rsid w:val="00D13E74"/>
    <w:rsid w:val="00D1430C"/>
    <w:rsid w:val="00D1462D"/>
    <w:rsid w:val="00D148DA"/>
    <w:rsid w:val="00D14DAA"/>
    <w:rsid w:val="00D151E2"/>
    <w:rsid w:val="00D15342"/>
    <w:rsid w:val="00D15720"/>
    <w:rsid w:val="00D157D3"/>
    <w:rsid w:val="00D15F8A"/>
    <w:rsid w:val="00D162A0"/>
    <w:rsid w:val="00D16EF5"/>
    <w:rsid w:val="00D170C1"/>
    <w:rsid w:val="00D17340"/>
    <w:rsid w:val="00D177C5"/>
    <w:rsid w:val="00D17947"/>
    <w:rsid w:val="00D17972"/>
    <w:rsid w:val="00D1798C"/>
    <w:rsid w:val="00D17B7B"/>
    <w:rsid w:val="00D17D56"/>
    <w:rsid w:val="00D17FAD"/>
    <w:rsid w:val="00D17FC0"/>
    <w:rsid w:val="00D202C0"/>
    <w:rsid w:val="00D20479"/>
    <w:rsid w:val="00D20487"/>
    <w:rsid w:val="00D207F2"/>
    <w:rsid w:val="00D2096D"/>
    <w:rsid w:val="00D20E2B"/>
    <w:rsid w:val="00D20E4E"/>
    <w:rsid w:val="00D20F7B"/>
    <w:rsid w:val="00D211F3"/>
    <w:rsid w:val="00D21320"/>
    <w:rsid w:val="00D21F37"/>
    <w:rsid w:val="00D22030"/>
    <w:rsid w:val="00D2210B"/>
    <w:rsid w:val="00D22DC3"/>
    <w:rsid w:val="00D22F93"/>
    <w:rsid w:val="00D238B2"/>
    <w:rsid w:val="00D238FC"/>
    <w:rsid w:val="00D23B6B"/>
    <w:rsid w:val="00D23DE6"/>
    <w:rsid w:val="00D244D1"/>
    <w:rsid w:val="00D24590"/>
    <w:rsid w:val="00D246DF"/>
    <w:rsid w:val="00D24D4C"/>
    <w:rsid w:val="00D24DB6"/>
    <w:rsid w:val="00D25311"/>
    <w:rsid w:val="00D25447"/>
    <w:rsid w:val="00D25901"/>
    <w:rsid w:val="00D25A3B"/>
    <w:rsid w:val="00D25B58"/>
    <w:rsid w:val="00D25BFF"/>
    <w:rsid w:val="00D25FD2"/>
    <w:rsid w:val="00D26226"/>
    <w:rsid w:val="00D264E3"/>
    <w:rsid w:val="00D267AA"/>
    <w:rsid w:val="00D26A32"/>
    <w:rsid w:val="00D26BE3"/>
    <w:rsid w:val="00D26D91"/>
    <w:rsid w:val="00D26F8F"/>
    <w:rsid w:val="00D275FD"/>
    <w:rsid w:val="00D276CE"/>
    <w:rsid w:val="00D27814"/>
    <w:rsid w:val="00D279F6"/>
    <w:rsid w:val="00D27A75"/>
    <w:rsid w:val="00D27EAD"/>
    <w:rsid w:val="00D3076A"/>
    <w:rsid w:val="00D30BDE"/>
    <w:rsid w:val="00D30DEE"/>
    <w:rsid w:val="00D31590"/>
    <w:rsid w:val="00D318D8"/>
    <w:rsid w:val="00D31A17"/>
    <w:rsid w:val="00D31E22"/>
    <w:rsid w:val="00D3270D"/>
    <w:rsid w:val="00D32B51"/>
    <w:rsid w:val="00D32DB9"/>
    <w:rsid w:val="00D32E84"/>
    <w:rsid w:val="00D3303B"/>
    <w:rsid w:val="00D331C4"/>
    <w:rsid w:val="00D332AE"/>
    <w:rsid w:val="00D33440"/>
    <w:rsid w:val="00D338AF"/>
    <w:rsid w:val="00D33AD2"/>
    <w:rsid w:val="00D33E52"/>
    <w:rsid w:val="00D33E75"/>
    <w:rsid w:val="00D34361"/>
    <w:rsid w:val="00D34478"/>
    <w:rsid w:val="00D3465B"/>
    <w:rsid w:val="00D34761"/>
    <w:rsid w:val="00D34837"/>
    <w:rsid w:val="00D34892"/>
    <w:rsid w:val="00D348A8"/>
    <w:rsid w:val="00D3499E"/>
    <w:rsid w:val="00D34A44"/>
    <w:rsid w:val="00D34D40"/>
    <w:rsid w:val="00D34D6B"/>
    <w:rsid w:val="00D3529A"/>
    <w:rsid w:val="00D35413"/>
    <w:rsid w:val="00D35545"/>
    <w:rsid w:val="00D35B07"/>
    <w:rsid w:val="00D35C77"/>
    <w:rsid w:val="00D35F9D"/>
    <w:rsid w:val="00D36148"/>
    <w:rsid w:val="00D361F1"/>
    <w:rsid w:val="00D36256"/>
    <w:rsid w:val="00D363E6"/>
    <w:rsid w:val="00D36533"/>
    <w:rsid w:val="00D365E1"/>
    <w:rsid w:val="00D369BB"/>
    <w:rsid w:val="00D36C27"/>
    <w:rsid w:val="00D36CBA"/>
    <w:rsid w:val="00D36CFF"/>
    <w:rsid w:val="00D37733"/>
    <w:rsid w:val="00D377D6"/>
    <w:rsid w:val="00D37D90"/>
    <w:rsid w:val="00D37E3E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0D1E"/>
    <w:rsid w:val="00D40E8B"/>
    <w:rsid w:val="00D4120B"/>
    <w:rsid w:val="00D414D3"/>
    <w:rsid w:val="00D414ED"/>
    <w:rsid w:val="00D419A8"/>
    <w:rsid w:val="00D41C5A"/>
    <w:rsid w:val="00D41FCC"/>
    <w:rsid w:val="00D42244"/>
    <w:rsid w:val="00D4250F"/>
    <w:rsid w:val="00D4251F"/>
    <w:rsid w:val="00D427FF"/>
    <w:rsid w:val="00D42985"/>
    <w:rsid w:val="00D42A08"/>
    <w:rsid w:val="00D42B84"/>
    <w:rsid w:val="00D42BE9"/>
    <w:rsid w:val="00D42C16"/>
    <w:rsid w:val="00D42C40"/>
    <w:rsid w:val="00D42C44"/>
    <w:rsid w:val="00D42E87"/>
    <w:rsid w:val="00D42FEC"/>
    <w:rsid w:val="00D4305C"/>
    <w:rsid w:val="00D434CC"/>
    <w:rsid w:val="00D435F1"/>
    <w:rsid w:val="00D436AD"/>
    <w:rsid w:val="00D43AB8"/>
    <w:rsid w:val="00D43B09"/>
    <w:rsid w:val="00D43C81"/>
    <w:rsid w:val="00D442C2"/>
    <w:rsid w:val="00D443A0"/>
    <w:rsid w:val="00D445B7"/>
    <w:rsid w:val="00D447EB"/>
    <w:rsid w:val="00D44800"/>
    <w:rsid w:val="00D44821"/>
    <w:rsid w:val="00D44B09"/>
    <w:rsid w:val="00D44CCE"/>
    <w:rsid w:val="00D44D43"/>
    <w:rsid w:val="00D44D9C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6E72"/>
    <w:rsid w:val="00D47018"/>
    <w:rsid w:val="00D470B7"/>
    <w:rsid w:val="00D47119"/>
    <w:rsid w:val="00D476FA"/>
    <w:rsid w:val="00D5042E"/>
    <w:rsid w:val="00D50566"/>
    <w:rsid w:val="00D50580"/>
    <w:rsid w:val="00D507A1"/>
    <w:rsid w:val="00D508AD"/>
    <w:rsid w:val="00D508E8"/>
    <w:rsid w:val="00D50E7A"/>
    <w:rsid w:val="00D50E8A"/>
    <w:rsid w:val="00D50EA5"/>
    <w:rsid w:val="00D51149"/>
    <w:rsid w:val="00D51257"/>
    <w:rsid w:val="00D51377"/>
    <w:rsid w:val="00D516B8"/>
    <w:rsid w:val="00D51875"/>
    <w:rsid w:val="00D51AD1"/>
    <w:rsid w:val="00D52242"/>
    <w:rsid w:val="00D52479"/>
    <w:rsid w:val="00D524B8"/>
    <w:rsid w:val="00D525D9"/>
    <w:rsid w:val="00D52878"/>
    <w:rsid w:val="00D5287E"/>
    <w:rsid w:val="00D52DC2"/>
    <w:rsid w:val="00D52F29"/>
    <w:rsid w:val="00D530C6"/>
    <w:rsid w:val="00D53185"/>
    <w:rsid w:val="00D533C3"/>
    <w:rsid w:val="00D53419"/>
    <w:rsid w:val="00D535D9"/>
    <w:rsid w:val="00D53641"/>
    <w:rsid w:val="00D536A2"/>
    <w:rsid w:val="00D53962"/>
    <w:rsid w:val="00D53BF9"/>
    <w:rsid w:val="00D53F4B"/>
    <w:rsid w:val="00D54113"/>
    <w:rsid w:val="00D54272"/>
    <w:rsid w:val="00D545C7"/>
    <w:rsid w:val="00D5488F"/>
    <w:rsid w:val="00D549B0"/>
    <w:rsid w:val="00D54CA5"/>
    <w:rsid w:val="00D55001"/>
    <w:rsid w:val="00D55640"/>
    <w:rsid w:val="00D557DF"/>
    <w:rsid w:val="00D55B59"/>
    <w:rsid w:val="00D55E90"/>
    <w:rsid w:val="00D55F6F"/>
    <w:rsid w:val="00D5629F"/>
    <w:rsid w:val="00D564B9"/>
    <w:rsid w:val="00D56524"/>
    <w:rsid w:val="00D5657B"/>
    <w:rsid w:val="00D5671C"/>
    <w:rsid w:val="00D5679E"/>
    <w:rsid w:val="00D56828"/>
    <w:rsid w:val="00D56AFE"/>
    <w:rsid w:val="00D56DD0"/>
    <w:rsid w:val="00D56E29"/>
    <w:rsid w:val="00D56EFB"/>
    <w:rsid w:val="00D56F03"/>
    <w:rsid w:val="00D5708C"/>
    <w:rsid w:val="00D57208"/>
    <w:rsid w:val="00D574E3"/>
    <w:rsid w:val="00D5751D"/>
    <w:rsid w:val="00D57A82"/>
    <w:rsid w:val="00D57B7B"/>
    <w:rsid w:val="00D57F9B"/>
    <w:rsid w:val="00D60206"/>
    <w:rsid w:val="00D60407"/>
    <w:rsid w:val="00D604BA"/>
    <w:rsid w:val="00D605ED"/>
    <w:rsid w:val="00D60827"/>
    <w:rsid w:val="00D6082F"/>
    <w:rsid w:val="00D60977"/>
    <w:rsid w:val="00D60AF6"/>
    <w:rsid w:val="00D60BA1"/>
    <w:rsid w:val="00D60D79"/>
    <w:rsid w:val="00D60EEF"/>
    <w:rsid w:val="00D6169F"/>
    <w:rsid w:val="00D6185F"/>
    <w:rsid w:val="00D6196C"/>
    <w:rsid w:val="00D619D3"/>
    <w:rsid w:val="00D61BE7"/>
    <w:rsid w:val="00D61D85"/>
    <w:rsid w:val="00D625AE"/>
    <w:rsid w:val="00D62A6B"/>
    <w:rsid w:val="00D62FE0"/>
    <w:rsid w:val="00D6303D"/>
    <w:rsid w:val="00D63985"/>
    <w:rsid w:val="00D63A20"/>
    <w:rsid w:val="00D63BA9"/>
    <w:rsid w:val="00D63F32"/>
    <w:rsid w:val="00D64047"/>
    <w:rsid w:val="00D640EF"/>
    <w:rsid w:val="00D64259"/>
    <w:rsid w:val="00D6443D"/>
    <w:rsid w:val="00D647DD"/>
    <w:rsid w:val="00D64810"/>
    <w:rsid w:val="00D64849"/>
    <w:rsid w:val="00D64DD9"/>
    <w:rsid w:val="00D64EC3"/>
    <w:rsid w:val="00D65187"/>
    <w:rsid w:val="00D657A3"/>
    <w:rsid w:val="00D65B86"/>
    <w:rsid w:val="00D65CCB"/>
    <w:rsid w:val="00D65E6B"/>
    <w:rsid w:val="00D6607B"/>
    <w:rsid w:val="00D6608A"/>
    <w:rsid w:val="00D66752"/>
    <w:rsid w:val="00D667C6"/>
    <w:rsid w:val="00D66911"/>
    <w:rsid w:val="00D66A96"/>
    <w:rsid w:val="00D66BF0"/>
    <w:rsid w:val="00D66D23"/>
    <w:rsid w:val="00D66F49"/>
    <w:rsid w:val="00D66FE1"/>
    <w:rsid w:val="00D671B1"/>
    <w:rsid w:val="00D671B8"/>
    <w:rsid w:val="00D67362"/>
    <w:rsid w:val="00D675CA"/>
    <w:rsid w:val="00D675DD"/>
    <w:rsid w:val="00D676FC"/>
    <w:rsid w:val="00D67815"/>
    <w:rsid w:val="00D6784E"/>
    <w:rsid w:val="00D678E0"/>
    <w:rsid w:val="00D67B1D"/>
    <w:rsid w:val="00D67CD9"/>
    <w:rsid w:val="00D67CE1"/>
    <w:rsid w:val="00D67D34"/>
    <w:rsid w:val="00D67E0B"/>
    <w:rsid w:val="00D67E9D"/>
    <w:rsid w:val="00D7057F"/>
    <w:rsid w:val="00D705B3"/>
    <w:rsid w:val="00D707C5"/>
    <w:rsid w:val="00D71181"/>
    <w:rsid w:val="00D7131B"/>
    <w:rsid w:val="00D715AD"/>
    <w:rsid w:val="00D717D8"/>
    <w:rsid w:val="00D719EB"/>
    <w:rsid w:val="00D71C7D"/>
    <w:rsid w:val="00D71DE5"/>
    <w:rsid w:val="00D72204"/>
    <w:rsid w:val="00D7242C"/>
    <w:rsid w:val="00D72435"/>
    <w:rsid w:val="00D72799"/>
    <w:rsid w:val="00D72BDA"/>
    <w:rsid w:val="00D72EAC"/>
    <w:rsid w:val="00D7331A"/>
    <w:rsid w:val="00D73362"/>
    <w:rsid w:val="00D7341C"/>
    <w:rsid w:val="00D7342F"/>
    <w:rsid w:val="00D73851"/>
    <w:rsid w:val="00D73A66"/>
    <w:rsid w:val="00D73BBC"/>
    <w:rsid w:val="00D73C00"/>
    <w:rsid w:val="00D73D94"/>
    <w:rsid w:val="00D74123"/>
    <w:rsid w:val="00D74537"/>
    <w:rsid w:val="00D74DBB"/>
    <w:rsid w:val="00D74F52"/>
    <w:rsid w:val="00D75019"/>
    <w:rsid w:val="00D7518B"/>
    <w:rsid w:val="00D75963"/>
    <w:rsid w:val="00D759A3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476"/>
    <w:rsid w:val="00D77529"/>
    <w:rsid w:val="00D7764F"/>
    <w:rsid w:val="00D77829"/>
    <w:rsid w:val="00D779C6"/>
    <w:rsid w:val="00D77C2E"/>
    <w:rsid w:val="00D77E8F"/>
    <w:rsid w:val="00D80084"/>
    <w:rsid w:val="00D800DE"/>
    <w:rsid w:val="00D805ED"/>
    <w:rsid w:val="00D806F8"/>
    <w:rsid w:val="00D80726"/>
    <w:rsid w:val="00D807B6"/>
    <w:rsid w:val="00D80944"/>
    <w:rsid w:val="00D80948"/>
    <w:rsid w:val="00D80B19"/>
    <w:rsid w:val="00D80F05"/>
    <w:rsid w:val="00D81016"/>
    <w:rsid w:val="00D8105E"/>
    <w:rsid w:val="00D8107A"/>
    <w:rsid w:val="00D8116F"/>
    <w:rsid w:val="00D813D7"/>
    <w:rsid w:val="00D814B1"/>
    <w:rsid w:val="00D8163E"/>
    <w:rsid w:val="00D81814"/>
    <w:rsid w:val="00D819F3"/>
    <w:rsid w:val="00D81A67"/>
    <w:rsid w:val="00D81BAA"/>
    <w:rsid w:val="00D81E53"/>
    <w:rsid w:val="00D81FC6"/>
    <w:rsid w:val="00D822D2"/>
    <w:rsid w:val="00D826ED"/>
    <w:rsid w:val="00D829E2"/>
    <w:rsid w:val="00D82A5A"/>
    <w:rsid w:val="00D82C97"/>
    <w:rsid w:val="00D82F72"/>
    <w:rsid w:val="00D83270"/>
    <w:rsid w:val="00D8369F"/>
    <w:rsid w:val="00D8393D"/>
    <w:rsid w:val="00D839C5"/>
    <w:rsid w:val="00D83C36"/>
    <w:rsid w:val="00D83F4D"/>
    <w:rsid w:val="00D84126"/>
    <w:rsid w:val="00D841DB"/>
    <w:rsid w:val="00D8445A"/>
    <w:rsid w:val="00D84CA8"/>
    <w:rsid w:val="00D84EB5"/>
    <w:rsid w:val="00D85111"/>
    <w:rsid w:val="00D851F0"/>
    <w:rsid w:val="00D85777"/>
    <w:rsid w:val="00D85B41"/>
    <w:rsid w:val="00D85BC1"/>
    <w:rsid w:val="00D85F91"/>
    <w:rsid w:val="00D8654A"/>
    <w:rsid w:val="00D8673F"/>
    <w:rsid w:val="00D8698C"/>
    <w:rsid w:val="00D86BB0"/>
    <w:rsid w:val="00D86C66"/>
    <w:rsid w:val="00D8722E"/>
    <w:rsid w:val="00D877C7"/>
    <w:rsid w:val="00D8794A"/>
    <w:rsid w:val="00D87A8B"/>
    <w:rsid w:val="00D9053D"/>
    <w:rsid w:val="00D90AA0"/>
    <w:rsid w:val="00D90E2D"/>
    <w:rsid w:val="00D91084"/>
    <w:rsid w:val="00D9115A"/>
    <w:rsid w:val="00D91649"/>
    <w:rsid w:val="00D916C8"/>
    <w:rsid w:val="00D9174A"/>
    <w:rsid w:val="00D91A9D"/>
    <w:rsid w:val="00D91CB6"/>
    <w:rsid w:val="00D91F7B"/>
    <w:rsid w:val="00D91FC0"/>
    <w:rsid w:val="00D92037"/>
    <w:rsid w:val="00D922BD"/>
    <w:rsid w:val="00D9238C"/>
    <w:rsid w:val="00D923A8"/>
    <w:rsid w:val="00D923E7"/>
    <w:rsid w:val="00D9273D"/>
    <w:rsid w:val="00D929B5"/>
    <w:rsid w:val="00D92D06"/>
    <w:rsid w:val="00D92ECC"/>
    <w:rsid w:val="00D93408"/>
    <w:rsid w:val="00D93617"/>
    <w:rsid w:val="00D93E5A"/>
    <w:rsid w:val="00D93F6D"/>
    <w:rsid w:val="00D94362"/>
    <w:rsid w:val="00D94476"/>
    <w:rsid w:val="00D94670"/>
    <w:rsid w:val="00D947FB"/>
    <w:rsid w:val="00D94882"/>
    <w:rsid w:val="00D94B53"/>
    <w:rsid w:val="00D94C7A"/>
    <w:rsid w:val="00D94E04"/>
    <w:rsid w:val="00D951F5"/>
    <w:rsid w:val="00D953FD"/>
    <w:rsid w:val="00D95646"/>
    <w:rsid w:val="00D957AB"/>
    <w:rsid w:val="00D95817"/>
    <w:rsid w:val="00D95B6A"/>
    <w:rsid w:val="00D95E01"/>
    <w:rsid w:val="00D95E95"/>
    <w:rsid w:val="00D960B9"/>
    <w:rsid w:val="00D96122"/>
    <w:rsid w:val="00D963FE"/>
    <w:rsid w:val="00D964C7"/>
    <w:rsid w:val="00D96719"/>
    <w:rsid w:val="00D969BD"/>
    <w:rsid w:val="00D96A99"/>
    <w:rsid w:val="00D96B8B"/>
    <w:rsid w:val="00D96CBC"/>
    <w:rsid w:val="00D96DB0"/>
    <w:rsid w:val="00D97150"/>
    <w:rsid w:val="00D9763E"/>
    <w:rsid w:val="00D976CD"/>
    <w:rsid w:val="00D978D2"/>
    <w:rsid w:val="00D97C6C"/>
    <w:rsid w:val="00D97F40"/>
    <w:rsid w:val="00DA007E"/>
    <w:rsid w:val="00DA02E4"/>
    <w:rsid w:val="00DA02FA"/>
    <w:rsid w:val="00DA039B"/>
    <w:rsid w:val="00DA0461"/>
    <w:rsid w:val="00DA04C9"/>
    <w:rsid w:val="00DA0592"/>
    <w:rsid w:val="00DA06A4"/>
    <w:rsid w:val="00DA0B63"/>
    <w:rsid w:val="00DA0D91"/>
    <w:rsid w:val="00DA0F1F"/>
    <w:rsid w:val="00DA0FB0"/>
    <w:rsid w:val="00DA13DC"/>
    <w:rsid w:val="00DA1841"/>
    <w:rsid w:val="00DA1D92"/>
    <w:rsid w:val="00DA1EBE"/>
    <w:rsid w:val="00DA1FA4"/>
    <w:rsid w:val="00DA2109"/>
    <w:rsid w:val="00DA21A1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995"/>
    <w:rsid w:val="00DA3E02"/>
    <w:rsid w:val="00DA4382"/>
    <w:rsid w:val="00DA458E"/>
    <w:rsid w:val="00DA46FF"/>
    <w:rsid w:val="00DA4A93"/>
    <w:rsid w:val="00DA4E07"/>
    <w:rsid w:val="00DA51DB"/>
    <w:rsid w:val="00DA5208"/>
    <w:rsid w:val="00DA5363"/>
    <w:rsid w:val="00DA53BA"/>
    <w:rsid w:val="00DA5521"/>
    <w:rsid w:val="00DA5C07"/>
    <w:rsid w:val="00DA5CB7"/>
    <w:rsid w:val="00DA61DC"/>
    <w:rsid w:val="00DA68A2"/>
    <w:rsid w:val="00DA6A17"/>
    <w:rsid w:val="00DA6B9B"/>
    <w:rsid w:val="00DA706C"/>
    <w:rsid w:val="00DA7114"/>
    <w:rsid w:val="00DA7447"/>
    <w:rsid w:val="00DA765E"/>
    <w:rsid w:val="00DA770A"/>
    <w:rsid w:val="00DA77B6"/>
    <w:rsid w:val="00DA7C59"/>
    <w:rsid w:val="00DA7D8E"/>
    <w:rsid w:val="00DA7D95"/>
    <w:rsid w:val="00DA7E26"/>
    <w:rsid w:val="00DB0095"/>
    <w:rsid w:val="00DB04B7"/>
    <w:rsid w:val="00DB0B5D"/>
    <w:rsid w:val="00DB0DB1"/>
    <w:rsid w:val="00DB0DF4"/>
    <w:rsid w:val="00DB1023"/>
    <w:rsid w:val="00DB1A47"/>
    <w:rsid w:val="00DB1D14"/>
    <w:rsid w:val="00DB1D81"/>
    <w:rsid w:val="00DB1D9F"/>
    <w:rsid w:val="00DB1EBE"/>
    <w:rsid w:val="00DB1F84"/>
    <w:rsid w:val="00DB1FEE"/>
    <w:rsid w:val="00DB2629"/>
    <w:rsid w:val="00DB2A9D"/>
    <w:rsid w:val="00DB2DEB"/>
    <w:rsid w:val="00DB3397"/>
    <w:rsid w:val="00DB393E"/>
    <w:rsid w:val="00DB3DF1"/>
    <w:rsid w:val="00DB47B4"/>
    <w:rsid w:val="00DB5302"/>
    <w:rsid w:val="00DB534E"/>
    <w:rsid w:val="00DB54D4"/>
    <w:rsid w:val="00DB5587"/>
    <w:rsid w:val="00DB578F"/>
    <w:rsid w:val="00DB5975"/>
    <w:rsid w:val="00DB6125"/>
    <w:rsid w:val="00DB65D4"/>
    <w:rsid w:val="00DB6C1E"/>
    <w:rsid w:val="00DB73B8"/>
    <w:rsid w:val="00DB749E"/>
    <w:rsid w:val="00DB754A"/>
    <w:rsid w:val="00DB7631"/>
    <w:rsid w:val="00DB7742"/>
    <w:rsid w:val="00DB7CAD"/>
    <w:rsid w:val="00DC02DC"/>
    <w:rsid w:val="00DC030E"/>
    <w:rsid w:val="00DC07F0"/>
    <w:rsid w:val="00DC093C"/>
    <w:rsid w:val="00DC0B82"/>
    <w:rsid w:val="00DC0D52"/>
    <w:rsid w:val="00DC0D91"/>
    <w:rsid w:val="00DC0F35"/>
    <w:rsid w:val="00DC11EB"/>
    <w:rsid w:val="00DC1890"/>
    <w:rsid w:val="00DC18D2"/>
    <w:rsid w:val="00DC1AA4"/>
    <w:rsid w:val="00DC1B6F"/>
    <w:rsid w:val="00DC1FFD"/>
    <w:rsid w:val="00DC2245"/>
    <w:rsid w:val="00DC25BC"/>
    <w:rsid w:val="00DC2CB2"/>
    <w:rsid w:val="00DC2D22"/>
    <w:rsid w:val="00DC2F57"/>
    <w:rsid w:val="00DC309C"/>
    <w:rsid w:val="00DC3210"/>
    <w:rsid w:val="00DC338C"/>
    <w:rsid w:val="00DC3838"/>
    <w:rsid w:val="00DC392A"/>
    <w:rsid w:val="00DC3B58"/>
    <w:rsid w:val="00DC3C11"/>
    <w:rsid w:val="00DC3DF1"/>
    <w:rsid w:val="00DC3E3F"/>
    <w:rsid w:val="00DC40B6"/>
    <w:rsid w:val="00DC4264"/>
    <w:rsid w:val="00DC436F"/>
    <w:rsid w:val="00DC48D8"/>
    <w:rsid w:val="00DC4AB3"/>
    <w:rsid w:val="00DC4D82"/>
    <w:rsid w:val="00DC4E02"/>
    <w:rsid w:val="00DC4E8D"/>
    <w:rsid w:val="00DC52B9"/>
    <w:rsid w:val="00DC53F7"/>
    <w:rsid w:val="00DC56E6"/>
    <w:rsid w:val="00DC5A8C"/>
    <w:rsid w:val="00DC6399"/>
    <w:rsid w:val="00DC642C"/>
    <w:rsid w:val="00DC6498"/>
    <w:rsid w:val="00DC67A0"/>
    <w:rsid w:val="00DC6938"/>
    <w:rsid w:val="00DC6E64"/>
    <w:rsid w:val="00DC6F88"/>
    <w:rsid w:val="00DC6FA1"/>
    <w:rsid w:val="00DC70D0"/>
    <w:rsid w:val="00DC71C5"/>
    <w:rsid w:val="00DC7559"/>
    <w:rsid w:val="00DC77C4"/>
    <w:rsid w:val="00DC79A3"/>
    <w:rsid w:val="00DC7A99"/>
    <w:rsid w:val="00DC7EB3"/>
    <w:rsid w:val="00DD02E9"/>
    <w:rsid w:val="00DD03E9"/>
    <w:rsid w:val="00DD04D0"/>
    <w:rsid w:val="00DD075D"/>
    <w:rsid w:val="00DD07DF"/>
    <w:rsid w:val="00DD0924"/>
    <w:rsid w:val="00DD0AA3"/>
    <w:rsid w:val="00DD0C01"/>
    <w:rsid w:val="00DD0C21"/>
    <w:rsid w:val="00DD1259"/>
    <w:rsid w:val="00DD14EA"/>
    <w:rsid w:val="00DD166A"/>
    <w:rsid w:val="00DD169E"/>
    <w:rsid w:val="00DD1939"/>
    <w:rsid w:val="00DD1A09"/>
    <w:rsid w:val="00DD1CD2"/>
    <w:rsid w:val="00DD1F12"/>
    <w:rsid w:val="00DD2076"/>
    <w:rsid w:val="00DD20A3"/>
    <w:rsid w:val="00DD22E4"/>
    <w:rsid w:val="00DD2319"/>
    <w:rsid w:val="00DD2731"/>
    <w:rsid w:val="00DD2BCD"/>
    <w:rsid w:val="00DD2F50"/>
    <w:rsid w:val="00DD313F"/>
    <w:rsid w:val="00DD3435"/>
    <w:rsid w:val="00DD38D6"/>
    <w:rsid w:val="00DD38EC"/>
    <w:rsid w:val="00DD3F5C"/>
    <w:rsid w:val="00DD42C0"/>
    <w:rsid w:val="00DD42C6"/>
    <w:rsid w:val="00DD4453"/>
    <w:rsid w:val="00DD4579"/>
    <w:rsid w:val="00DD45BC"/>
    <w:rsid w:val="00DD469E"/>
    <w:rsid w:val="00DD49F2"/>
    <w:rsid w:val="00DD4A93"/>
    <w:rsid w:val="00DD4ACE"/>
    <w:rsid w:val="00DD4C78"/>
    <w:rsid w:val="00DD4F2C"/>
    <w:rsid w:val="00DD5280"/>
    <w:rsid w:val="00DD53C0"/>
    <w:rsid w:val="00DD55B4"/>
    <w:rsid w:val="00DD55F7"/>
    <w:rsid w:val="00DD5884"/>
    <w:rsid w:val="00DD58C6"/>
    <w:rsid w:val="00DD5D6C"/>
    <w:rsid w:val="00DD6580"/>
    <w:rsid w:val="00DD67C3"/>
    <w:rsid w:val="00DD6971"/>
    <w:rsid w:val="00DD6C13"/>
    <w:rsid w:val="00DD6C14"/>
    <w:rsid w:val="00DD6D1F"/>
    <w:rsid w:val="00DD6F1B"/>
    <w:rsid w:val="00DD7064"/>
    <w:rsid w:val="00DD7383"/>
    <w:rsid w:val="00DD75E2"/>
    <w:rsid w:val="00DD76A8"/>
    <w:rsid w:val="00DD788E"/>
    <w:rsid w:val="00DD792B"/>
    <w:rsid w:val="00DD7BFC"/>
    <w:rsid w:val="00DD7E38"/>
    <w:rsid w:val="00DE0323"/>
    <w:rsid w:val="00DE057C"/>
    <w:rsid w:val="00DE09D5"/>
    <w:rsid w:val="00DE0DCF"/>
    <w:rsid w:val="00DE0F50"/>
    <w:rsid w:val="00DE11C8"/>
    <w:rsid w:val="00DE1404"/>
    <w:rsid w:val="00DE14CB"/>
    <w:rsid w:val="00DE1786"/>
    <w:rsid w:val="00DE17BD"/>
    <w:rsid w:val="00DE18D5"/>
    <w:rsid w:val="00DE1A29"/>
    <w:rsid w:val="00DE1AD4"/>
    <w:rsid w:val="00DE1FD2"/>
    <w:rsid w:val="00DE2214"/>
    <w:rsid w:val="00DE242E"/>
    <w:rsid w:val="00DE2A5D"/>
    <w:rsid w:val="00DE327D"/>
    <w:rsid w:val="00DE34D7"/>
    <w:rsid w:val="00DE34FA"/>
    <w:rsid w:val="00DE35CF"/>
    <w:rsid w:val="00DE382C"/>
    <w:rsid w:val="00DE38E2"/>
    <w:rsid w:val="00DE38E5"/>
    <w:rsid w:val="00DE3B30"/>
    <w:rsid w:val="00DE3B44"/>
    <w:rsid w:val="00DE44FB"/>
    <w:rsid w:val="00DE4525"/>
    <w:rsid w:val="00DE4604"/>
    <w:rsid w:val="00DE4B83"/>
    <w:rsid w:val="00DE4F70"/>
    <w:rsid w:val="00DE4F9B"/>
    <w:rsid w:val="00DE4FBD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5D66"/>
    <w:rsid w:val="00DE5E9B"/>
    <w:rsid w:val="00DE5EB3"/>
    <w:rsid w:val="00DE5FB7"/>
    <w:rsid w:val="00DE658B"/>
    <w:rsid w:val="00DE66CA"/>
    <w:rsid w:val="00DE6A27"/>
    <w:rsid w:val="00DE6E32"/>
    <w:rsid w:val="00DE7379"/>
    <w:rsid w:val="00DE75A5"/>
    <w:rsid w:val="00DE75E7"/>
    <w:rsid w:val="00DE7788"/>
    <w:rsid w:val="00DE77D6"/>
    <w:rsid w:val="00DE7A9F"/>
    <w:rsid w:val="00DE7BF6"/>
    <w:rsid w:val="00DE7D38"/>
    <w:rsid w:val="00DF0302"/>
    <w:rsid w:val="00DF05C6"/>
    <w:rsid w:val="00DF0743"/>
    <w:rsid w:val="00DF09A7"/>
    <w:rsid w:val="00DF0B7B"/>
    <w:rsid w:val="00DF0C8B"/>
    <w:rsid w:val="00DF0D7B"/>
    <w:rsid w:val="00DF1103"/>
    <w:rsid w:val="00DF1364"/>
    <w:rsid w:val="00DF15E6"/>
    <w:rsid w:val="00DF15F2"/>
    <w:rsid w:val="00DF198B"/>
    <w:rsid w:val="00DF1E2B"/>
    <w:rsid w:val="00DF1FEE"/>
    <w:rsid w:val="00DF2224"/>
    <w:rsid w:val="00DF2556"/>
    <w:rsid w:val="00DF2866"/>
    <w:rsid w:val="00DF2907"/>
    <w:rsid w:val="00DF2A22"/>
    <w:rsid w:val="00DF2ABD"/>
    <w:rsid w:val="00DF2B8E"/>
    <w:rsid w:val="00DF2C6E"/>
    <w:rsid w:val="00DF2FF6"/>
    <w:rsid w:val="00DF32F9"/>
    <w:rsid w:val="00DF34B8"/>
    <w:rsid w:val="00DF3618"/>
    <w:rsid w:val="00DF361B"/>
    <w:rsid w:val="00DF374C"/>
    <w:rsid w:val="00DF3D60"/>
    <w:rsid w:val="00DF3E60"/>
    <w:rsid w:val="00DF436A"/>
    <w:rsid w:val="00DF4A6B"/>
    <w:rsid w:val="00DF50A0"/>
    <w:rsid w:val="00DF53DA"/>
    <w:rsid w:val="00DF5558"/>
    <w:rsid w:val="00DF55C6"/>
    <w:rsid w:val="00DF5663"/>
    <w:rsid w:val="00DF57AF"/>
    <w:rsid w:val="00DF593B"/>
    <w:rsid w:val="00DF59A8"/>
    <w:rsid w:val="00DF59DC"/>
    <w:rsid w:val="00DF5AD7"/>
    <w:rsid w:val="00DF5C7F"/>
    <w:rsid w:val="00DF5D4A"/>
    <w:rsid w:val="00DF5D54"/>
    <w:rsid w:val="00DF5E57"/>
    <w:rsid w:val="00DF5E9E"/>
    <w:rsid w:val="00DF6586"/>
    <w:rsid w:val="00DF6671"/>
    <w:rsid w:val="00DF66FA"/>
    <w:rsid w:val="00DF6798"/>
    <w:rsid w:val="00DF69E0"/>
    <w:rsid w:val="00DF6A39"/>
    <w:rsid w:val="00DF6AB2"/>
    <w:rsid w:val="00DF6B02"/>
    <w:rsid w:val="00DF6B04"/>
    <w:rsid w:val="00DF6C49"/>
    <w:rsid w:val="00DF6CE0"/>
    <w:rsid w:val="00DF6EC8"/>
    <w:rsid w:val="00DF7123"/>
    <w:rsid w:val="00DF7328"/>
    <w:rsid w:val="00DF73AF"/>
    <w:rsid w:val="00DF740A"/>
    <w:rsid w:val="00DF7527"/>
    <w:rsid w:val="00DF7697"/>
    <w:rsid w:val="00DF7893"/>
    <w:rsid w:val="00DF78FC"/>
    <w:rsid w:val="00DF7F0E"/>
    <w:rsid w:val="00DF7F7F"/>
    <w:rsid w:val="00E00027"/>
    <w:rsid w:val="00E001C0"/>
    <w:rsid w:val="00E0020D"/>
    <w:rsid w:val="00E00516"/>
    <w:rsid w:val="00E005F1"/>
    <w:rsid w:val="00E008EF"/>
    <w:rsid w:val="00E00A33"/>
    <w:rsid w:val="00E00E4E"/>
    <w:rsid w:val="00E01029"/>
    <w:rsid w:val="00E012EE"/>
    <w:rsid w:val="00E014AB"/>
    <w:rsid w:val="00E01674"/>
    <w:rsid w:val="00E0180E"/>
    <w:rsid w:val="00E01C05"/>
    <w:rsid w:val="00E023CA"/>
    <w:rsid w:val="00E02463"/>
    <w:rsid w:val="00E02480"/>
    <w:rsid w:val="00E02581"/>
    <w:rsid w:val="00E0260A"/>
    <w:rsid w:val="00E02928"/>
    <w:rsid w:val="00E02A44"/>
    <w:rsid w:val="00E03103"/>
    <w:rsid w:val="00E03135"/>
    <w:rsid w:val="00E031C9"/>
    <w:rsid w:val="00E032DA"/>
    <w:rsid w:val="00E033EF"/>
    <w:rsid w:val="00E0354F"/>
    <w:rsid w:val="00E0357E"/>
    <w:rsid w:val="00E0358C"/>
    <w:rsid w:val="00E035E0"/>
    <w:rsid w:val="00E0376E"/>
    <w:rsid w:val="00E04276"/>
    <w:rsid w:val="00E0430E"/>
    <w:rsid w:val="00E044CA"/>
    <w:rsid w:val="00E04611"/>
    <w:rsid w:val="00E04D07"/>
    <w:rsid w:val="00E04E14"/>
    <w:rsid w:val="00E04E39"/>
    <w:rsid w:val="00E053D5"/>
    <w:rsid w:val="00E0557F"/>
    <w:rsid w:val="00E0582C"/>
    <w:rsid w:val="00E05A2B"/>
    <w:rsid w:val="00E05A7A"/>
    <w:rsid w:val="00E05CBE"/>
    <w:rsid w:val="00E05CC9"/>
    <w:rsid w:val="00E05CE8"/>
    <w:rsid w:val="00E05CF8"/>
    <w:rsid w:val="00E05F83"/>
    <w:rsid w:val="00E064B2"/>
    <w:rsid w:val="00E066E9"/>
    <w:rsid w:val="00E0689D"/>
    <w:rsid w:val="00E06D96"/>
    <w:rsid w:val="00E070D5"/>
    <w:rsid w:val="00E072E6"/>
    <w:rsid w:val="00E0784C"/>
    <w:rsid w:val="00E0788D"/>
    <w:rsid w:val="00E07C48"/>
    <w:rsid w:val="00E10242"/>
    <w:rsid w:val="00E102C6"/>
    <w:rsid w:val="00E10546"/>
    <w:rsid w:val="00E108BA"/>
    <w:rsid w:val="00E10BBD"/>
    <w:rsid w:val="00E10D54"/>
    <w:rsid w:val="00E11A95"/>
    <w:rsid w:val="00E11CF3"/>
    <w:rsid w:val="00E11DCC"/>
    <w:rsid w:val="00E11E76"/>
    <w:rsid w:val="00E1280E"/>
    <w:rsid w:val="00E128CB"/>
    <w:rsid w:val="00E12CD9"/>
    <w:rsid w:val="00E12EA0"/>
    <w:rsid w:val="00E12FCE"/>
    <w:rsid w:val="00E12FD4"/>
    <w:rsid w:val="00E13247"/>
    <w:rsid w:val="00E13C68"/>
    <w:rsid w:val="00E14066"/>
    <w:rsid w:val="00E14538"/>
    <w:rsid w:val="00E14566"/>
    <w:rsid w:val="00E14683"/>
    <w:rsid w:val="00E14745"/>
    <w:rsid w:val="00E14799"/>
    <w:rsid w:val="00E147B5"/>
    <w:rsid w:val="00E1483B"/>
    <w:rsid w:val="00E14847"/>
    <w:rsid w:val="00E14BDB"/>
    <w:rsid w:val="00E14C78"/>
    <w:rsid w:val="00E1561D"/>
    <w:rsid w:val="00E15B6A"/>
    <w:rsid w:val="00E15D03"/>
    <w:rsid w:val="00E15D07"/>
    <w:rsid w:val="00E15E4C"/>
    <w:rsid w:val="00E1610B"/>
    <w:rsid w:val="00E1625C"/>
    <w:rsid w:val="00E162AB"/>
    <w:rsid w:val="00E165D7"/>
    <w:rsid w:val="00E16687"/>
    <w:rsid w:val="00E16C1B"/>
    <w:rsid w:val="00E16F80"/>
    <w:rsid w:val="00E17033"/>
    <w:rsid w:val="00E1730F"/>
    <w:rsid w:val="00E176CC"/>
    <w:rsid w:val="00E179A9"/>
    <w:rsid w:val="00E17BAD"/>
    <w:rsid w:val="00E17BC6"/>
    <w:rsid w:val="00E2002A"/>
    <w:rsid w:val="00E20220"/>
    <w:rsid w:val="00E203F0"/>
    <w:rsid w:val="00E2060C"/>
    <w:rsid w:val="00E2078C"/>
    <w:rsid w:val="00E2089E"/>
    <w:rsid w:val="00E20A16"/>
    <w:rsid w:val="00E20C32"/>
    <w:rsid w:val="00E20C33"/>
    <w:rsid w:val="00E2106A"/>
    <w:rsid w:val="00E21296"/>
    <w:rsid w:val="00E2155A"/>
    <w:rsid w:val="00E21B7A"/>
    <w:rsid w:val="00E21E0F"/>
    <w:rsid w:val="00E22166"/>
    <w:rsid w:val="00E22428"/>
    <w:rsid w:val="00E22452"/>
    <w:rsid w:val="00E22684"/>
    <w:rsid w:val="00E22EAA"/>
    <w:rsid w:val="00E2302E"/>
    <w:rsid w:val="00E230DC"/>
    <w:rsid w:val="00E23103"/>
    <w:rsid w:val="00E23139"/>
    <w:rsid w:val="00E231E5"/>
    <w:rsid w:val="00E23CBA"/>
    <w:rsid w:val="00E241F0"/>
    <w:rsid w:val="00E24241"/>
    <w:rsid w:val="00E2424E"/>
    <w:rsid w:val="00E24275"/>
    <w:rsid w:val="00E242B1"/>
    <w:rsid w:val="00E24352"/>
    <w:rsid w:val="00E248F8"/>
    <w:rsid w:val="00E24A3C"/>
    <w:rsid w:val="00E24A92"/>
    <w:rsid w:val="00E24BF7"/>
    <w:rsid w:val="00E25184"/>
    <w:rsid w:val="00E25368"/>
    <w:rsid w:val="00E25AC8"/>
    <w:rsid w:val="00E25BBC"/>
    <w:rsid w:val="00E25CA4"/>
    <w:rsid w:val="00E26269"/>
    <w:rsid w:val="00E263D4"/>
    <w:rsid w:val="00E2640A"/>
    <w:rsid w:val="00E26478"/>
    <w:rsid w:val="00E26620"/>
    <w:rsid w:val="00E26661"/>
    <w:rsid w:val="00E2690B"/>
    <w:rsid w:val="00E26B53"/>
    <w:rsid w:val="00E26B69"/>
    <w:rsid w:val="00E26CB6"/>
    <w:rsid w:val="00E26E54"/>
    <w:rsid w:val="00E26FC8"/>
    <w:rsid w:val="00E27228"/>
    <w:rsid w:val="00E274E4"/>
    <w:rsid w:val="00E278F2"/>
    <w:rsid w:val="00E27980"/>
    <w:rsid w:val="00E2798F"/>
    <w:rsid w:val="00E27A90"/>
    <w:rsid w:val="00E27ABE"/>
    <w:rsid w:val="00E27BA9"/>
    <w:rsid w:val="00E30149"/>
    <w:rsid w:val="00E3017F"/>
    <w:rsid w:val="00E30239"/>
    <w:rsid w:val="00E30696"/>
    <w:rsid w:val="00E30935"/>
    <w:rsid w:val="00E30F13"/>
    <w:rsid w:val="00E310AE"/>
    <w:rsid w:val="00E31E4A"/>
    <w:rsid w:val="00E323C3"/>
    <w:rsid w:val="00E326CA"/>
    <w:rsid w:val="00E3284F"/>
    <w:rsid w:val="00E32A24"/>
    <w:rsid w:val="00E32E63"/>
    <w:rsid w:val="00E32F53"/>
    <w:rsid w:val="00E33038"/>
    <w:rsid w:val="00E3335C"/>
    <w:rsid w:val="00E3336B"/>
    <w:rsid w:val="00E33434"/>
    <w:rsid w:val="00E334CF"/>
    <w:rsid w:val="00E33589"/>
    <w:rsid w:val="00E33DAF"/>
    <w:rsid w:val="00E33E48"/>
    <w:rsid w:val="00E341CB"/>
    <w:rsid w:val="00E3442A"/>
    <w:rsid w:val="00E34719"/>
    <w:rsid w:val="00E3474E"/>
    <w:rsid w:val="00E34793"/>
    <w:rsid w:val="00E34973"/>
    <w:rsid w:val="00E34C29"/>
    <w:rsid w:val="00E34C5D"/>
    <w:rsid w:val="00E34CC9"/>
    <w:rsid w:val="00E34D8D"/>
    <w:rsid w:val="00E3521E"/>
    <w:rsid w:val="00E35A33"/>
    <w:rsid w:val="00E35FBD"/>
    <w:rsid w:val="00E3609F"/>
    <w:rsid w:val="00E360DB"/>
    <w:rsid w:val="00E36224"/>
    <w:rsid w:val="00E36571"/>
    <w:rsid w:val="00E36803"/>
    <w:rsid w:val="00E3689C"/>
    <w:rsid w:val="00E36905"/>
    <w:rsid w:val="00E36F1B"/>
    <w:rsid w:val="00E36F1D"/>
    <w:rsid w:val="00E37073"/>
    <w:rsid w:val="00E37570"/>
    <w:rsid w:val="00E3761F"/>
    <w:rsid w:val="00E37A20"/>
    <w:rsid w:val="00E37B89"/>
    <w:rsid w:val="00E400B2"/>
    <w:rsid w:val="00E401B6"/>
    <w:rsid w:val="00E401BC"/>
    <w:rsid w:val="00E40582"/>
    <w:rsid w:val="00E4089C"/>
    <w:rsid w:val="00E409E6"/>
    <w:rsid w:val="00E409F9"/>
    <w:rsid w:val="00E40DE4"/>
    <w:rsid w:val="00E413A3"/>
    <w:rsid w:val="00E4159D"/>
    <w:rsid w:val="00E41ADB"/>
    <w:rsid w:val="00E41B8E"/>
    <w:rsid w:val="00E41DA8"/>
    <w:rsid w:val="00E41E18"/>
    <w:rsid w:val="00E41EB1"/>
    <w:rsid w:val="00E4215B"/>
    <w:rsid w:val="00E42383"/>
    <w:rsid w:val="00E42427"/>
    <w:rsid w:val="00E4242D"/>
    <w:rsid w:val="00E4243E"/>
    <w:rsid w:val="00E42953"/>
    <w:rsid w:val="00E43033"/>
    <w:rsid w:val="00E43287"/>
    <w:rsid w:val="00E43399"/>
    <w:rsid w:val="00E435F9"/>
    <w:rsid w:val="00E43751"/>
    <w:rsid w:val="00E43808"/>
    <w:rsid w:val="00E438E4"/>
    <w:rsid w:val="00E43AFC"/>
    <w:rsid w:val="00E43BBA"/>
    <w:rsid w:val="00E443A3"/>
    <w:rsid w:val="00E445AD"/>
    <w:rsid w:val="00E44614"/>
    <w:rsid w:val="00E4479F"/>
    <w:rsid w:val="00E4497C"/>
    <w:rsid w:val="00E44CA2"/>
    <w:rsid w:val="00E44DB6"/>
    <w:rsid w:val="00E454D2"/>
    <w:rsid w:val="00E454F6"/>
    <w:rsid w:val="00E4581F"/>
    <w:rsid w:val="00E4651D"/>
    <w:rsid w:val="00E46693"/>
    <w:rsid w:val="00E46B68"/>
    <w:rsid w:val="00E46C57"/>
    <w:rsid w:val="00E46D65"/>
    <w:rsid w:val="00E46D72"/>
    <w:rsid w:val="00E46D8B"/>
    <w:rsid w:val="00E470AD"/>
    <w:rsid w:val="00E471EB"/>
    <w:rsid w:val="00E4736B"/>
    <w:rsid w:val="00E476A2"/>
    <w:rsid w:val="00E479EF"/>
    <w:rsid w:val="00E47CF0"/>
    <w:rsid w:val="00E504BB"/>
    <w:rsid w:val="00E50AA4"/>
    <w:rsid w:val="00E50BFC"/>
    <w:rsid w:val="00E50F39"/>
    <w:rsid w:val="00E50FB0"/>
    <w:rsid w:val="00E51608"/>
    <w:rsid w:val="00E5165B"/>
    <w:rsid w:val="00E519AE"/>
    <w:rsid w:val="00E51AAB"/>
    <w:rsid w:val="00E51C37"/>
    <w:rsid w:val="00E51EEA"/>
    <w:rsid w:val="00E5280E"/>
    <w:rsid w:val="00E5291D"/>
    <w:rsid w:val="00E52E88"/>
    <w:rsid w:val="00E52FBA"/>
    <w:rsid w:val="00E531AF"/>
    <w:rsid w:val="00E531D9"/>
    <w:rsid w:val="00E532DD"/>
    <w:rsid w:val="00E5336B"/>
    <w:rsid w:val="00E533F1"/>
    <w:rsid w:val="00E53713"/>
    <w:rsid w:val="00E53728"/>
    <w:rsid w:val="00E539B6"/>
    <w:rsid w:val="00E5419B"/>
    <w:rsid w:val="00E541F4"/>
    <w:rsid w:val="00E544FF"/>
    <w:rsid w:val="00E5452A"/>
    <w:rsid w:val="00E54670"/>
    <w:rsid w:val="00E5471E"/>
    <w:rsid w:val="00E5479D"/>
    <w:rsid w:val="00E54837"/>
    <w:rsid w:val="00E548C9"/>
    <w:rsid w:val="00E5491B"/>
    <w:rsid w:val="00E54B2C"/>
    <w:rsid w:val="00E54F36"/>
    <w:rsid w:val="00E551C1"/>
    <w:rsid w:val="00E5520D"/>
    <w:rsid w:val="00E553B1"/>
    <w:rsid w:val="00E553CC"/>
    <w:rsid w:val="00E55742"/>
    <w:rsid w:val="00E55DFD"/>
    <w:rsid w:val="00E562C8"/>
    <w:rsid w:val="00E568BB"/>
    <w:rsid w:val="00E56B2D"/>
    <w:rsid w:val="00E56C38"/>
    <w:rsid w:val="00E56C5D"/>
    <w:rsid w:val="00E56E73"/>
    <w:rsid w:val="00E5742F"/>
    <w:rsid w:val="00E5765C"/>
    <w:rsid w:val="00E5768D"/>
    <w:rsid w:val="00E57874"/>
    <w:rsid w:val="00E5787E"/>
    <w:rsid w:val="00E578E6"/>
    <w:rsid w:val="00E57916"/>
    <w:rsid w:val="00E57F28"/>
    <w:rsid w:val="00E60257"/>
    <w:rsid w:val="00E60377"/>
    <w:rsid w:val="00E60463"/>
    <w:rsid w:val="00E6089E"/>
    <w:rsid w:val="00E60933"/>
    <w:rsid w:val="00E6093C"/>
    <w:rsid w:val="00E60F74"/>
    <w:rsid w:val="00E60FD5"/>
    <w:rsid w:val="00E617CB"/>
    <w:rsid w:val="00E61AF7"/>
    <w:rsid w:val="00E61BEA"/>
    <w:rsid w:val="00E61D43"/>
    <w:rsid w:val="00E61D5B"/>
    <w:rsid w:val="00E6211F"/>
    <w:rsid w:val="00E62492"/>
    <w:rsid w:val="00E626CA"/>
    <w:rsid w:val="00E62E2D"/>
    <w:rsid w:val="00E62EE7"/>
    <w:rsid w:val="00E62F57"/>
    <w:rsid w:val="00E63526"/>
    <w:rsid w:val="00E636AB"/>
    <w:rsid w:val="00E639A5"/>
    <w:rsid w:val="00E63C1E"/>
    <w:rsid w:val="00E63C31"/>
    <w:rsid w:val="00E63DF0"/>
    <w:rsid w:val="00E63E4C"/>
    <w:rsid w:val="00E63FC3"/>
    <w:rsid w:val="00E6407D"/>
    <w:rsid w:val="00E642F8"/>
    <w:rsid w:val="00E64400"/>
    <w:rsid w:val="00E644D1"/>
    <w:rsid w:val="00E646ED"/>
    <w:rsid w:val="00E64A42"/>
    <w:rsid w:val="00E64C57"/>
    <w:rsid w:val="00E64F05"/>
    <w:rsid w:val="00E6501B"/>
    <w:rsid w:val="00E658A6"/>
    <w:rsid w:val="00E6593E"/>
    <w:rsid w:val="00E65C21"/>
    <w:rsid w:val="00E65CC9"/>
    <w:rsid w:val="00E65EEF"/>
    <w:rsid w:val="00E65FDD"/>
    <w:rsid w:val="00E66287"/>
    <w:rsid w:val="00E66399"/>
    <w:rsid w:val="00E66445"/>
    <w:rsid w:val="00E66987"/>
    <w:rsid w:val="00E66E55"/>
    <w:rsid w:val="00E6757A"/>
    <w:rsid w:val="00E676BD"/>
    <w:rsid w:val="00E6771F"/>
    <w:rsid w:val="00E677D4"/>
    <w:rsid w:val="00E67A07"/>
    <w:rsid w:val="00E67BC6"/>
    <w:rsid w:val="00E67C31"/>
    <w:rsid w:val="00E67D17"/>
    <w:rsid w:val="00E67EC6"/>
    <w:rsid w:val="00E70303"/>
    <w:rsid w:val="00E70331"/>
    <w:rsid w:val="00E70410"/>
    <w:rsid w:val="00E706BC"/>
    <w:rsid w:val="00E708C6"/>
    <w:rsid w:val="00E71076"/>
    <w:rsid w:val="00E710EE"/>
    <w:rsid w:val="00E711F0"/>
    <w:rsid w:val="00E712E0"/>
    <w:rsid w:val="00E71B11"/>
    <w:rsid w:val="00E71C22"/>
    <w:rsid w:val="00E71E98"/>
    <w:rsid w:val="00E71EAE"/>
    <w:rsid w:val="00E721FF"/>
    <w:rsid w:val="00E72207"/>
    <w:rsid w:val="00E7231A"/>
    <w:rsid w:val="00E72394"/>
    <w:rsid w:val="00E725E4"/>
    <w:rsid w:val="00E728AA"/>
    <w:rsid w:val="00E72E78"/>
    <w:rsid w:val="00E72FFC"/>
    <w:rsid w:val="00E7331C"/>
    <w:rsid w:val="00E734AC"/>
    <w:rsid w:val="00E735DC"/>
    <w:rsid w:val="00E73A03"/>
    <w:rsid w:val="00E73A53"/>
    <w:rsid w:val="00E73BDC"/>
    <w:rsid w:val="00E74177"/>
    <w:rsid w:val="00E74399"/>
    <w:rsid w:val="00E7450C"/>
    <w:rsid w:val="00E7465A"/>
    <w:rsid w:val="00E747F0"/>
    <w:rsid w:val="00E74C53"/>
    <w:rsid w:val="00E74FEF"/>
    <w:rsid w:val="00E75956"/>
    <w:rsid w:val="00E75E1C"/>
    <w:rsid w:val="00E75FBA"/>
    <w:rsid w:val="00E7602B"/>
    <w:rsid w:val="00E7684D"/>
    <w:rsid w:val="00E76A52"/>
    <w:rsid w:val="00E76ACC"/>
    <w:rsid w:val="00E76C86"/>
    <w:rsid w:val="00E76D2A"/>
    <w:rsid w:val="00E76F6A"/>
    <w:rsid w:val="00E77079"/>
    <w:rsid w:val="00E770AC"/>
    <w:rsid w:val="00E770F6"/>
    <w:rsid w:val="00E77131"/>
    <w:rsid w:val="00E77341"/>
    <w:rsid w:val="00E77437"/>
    <w:rsid w:val="00E77B31"/>
    <w:rsid w:val="00E77E64"/>
    <w:rsid w:val="00E77FAB"/>
    <w:rsid w:val="00E80361"/>
    <w:rsid w:val="00E80478"/>
    <w:rsid w:val="00E80BE7"/>
    <w:rsid w:val="00E81473"/>
    <w:rsid w:val="00E81686"/>
    <w:rsid w:val="00E816A0"/>
    <w:rsid w:val="00E81766"/>
    <w:rsid w:val="00E81833"/>
    <w:rsid w:val="00E81954"/>
    <w:rsid w:val="00E819B2"/>
    <w:rsid w:val="00E819E1"/>
    <w:rsid w:val="00E81ADB"/>
    <w:rsid w:val="00E81B27"/>
    <w:rsid w:val="00E81CC2"/>
    <w:rsid w:val="00E81FB9"/>
    <w:rsid w:val="00E820A3"/>
    <w:rsid w:val="00E8285C"/>
    <w:rsid w:val="00E828F7"/>
    <w:rsid w:val="00E82B37"/>
    <w:rsid w:val="00E82C14"/>
    <w:rsid w:val="00E82D64"/>
    <w:rsid w:val="00E82F18"/>
    <w:rsid w:val="00E82F76"/>
    <w:rsid w:val="00E838F2"/>
    <w:rsid w:val="00E83C71"/>
    <w:rsid w:val="00E83E75"/>
    <w:rsid w:val="00E8407A"/>
    <w:rsid w:val="00E840F1"/>
    <w:rsid w:val="00E840F6"/>
    <w:rsid w:val="00E84115"/>
    <w:rsid w:val="00E84116"/>
    <w:rsid w:val="00E841A9"/>
    <w:rsid w:val="00E843A2"/>
    <w:rsid w:val="00E84522"/>
    <w:rsid w:val="00E847F3"/>
    <w:rsid w:val="00E848E5"/>
    <w:rsid w:val="00E84979"/>
    <w:rsid w:val="00E84E0D"/>
    <w:rsid w:val="00E85344"/>
    <w:rsid w:val="00E853A2"/>
    <w:rsid w:val="00E856D7"/>
    <w:rsid w:val="00E8573F"/>
    <w:rsid w:val="00E85749"/>
    <w:rsid w:val="00E85B65"/>
    <w:rsid w:val="00E85CAF"/>
    <w:rsid w:val="00E86151"/>
    <w:rsid w:val="00E86178"/>
    <w:rsid w:val="00E86199"/>
    <w:rsid w:val="00E8677D"/>
    <w:rsid w:val="00E86E55"/>
    <w:rsid w:val="00E86F28"/>
    <w:rsid w:val="00E870FB"/>
    <w:rsid w:val="00E872DB"/>
    <w:rsid w:val="00E87483"/>
    <w:rsid w:val="00E902E6"/>
    <w:rsid w:val="00E90352"/>
    <w:rsid w:val="00E90605"/>
    <w:rsid w:val="00E906C3"/>
    <w:rsid w:val="00E90719"/>
    <w:rsid w:val="00E909DD"/>
    <w:rsid w:val="00E90C10"/>
    <w:rsid w:val="00E90F5B"/>
    <w:rsid w:val="00E911E1"/>
    <w:rsid w:val="00E91403"/>
    <w:rsid w:val="00E91455"/>
    <w:rsid w:val="00E91C52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5B4"/>
    <w:rsid w:val="00E93B09"/>
    <w:rsid w:val="00E94344"/>
    <w:rsid w:val="00E943EA"/>
    <w:rsid w:val="00E9441D"/>
    <w:rsid w:val="00E94C05"/>
    <w:rsid w:val="00E94E95"/>
    <w:rsid w:val="00E94F72"/>
    <w:rsid w:val="00E94F83"/>
    <w:rsid w:val="00E94FCA"/>
    <w:rsid w:val="00E951A3"/>
    <w:rsid w:val="00E95430"/>
    <w:rsid w:val="00E954EE"/>
    <w:rsid w:val="00E9562B"/>
    <w:rsid w:val="00E9578E"/>
    <w:rsid w:val="00E95A31"/>
    <w:rsid w:val="00E95AC0"/>
    <w:rsid w:val="00E95CE3"/>
    <w:rsid w:val="00E95D80"/>
    <w:rsid w:val="00E964B7"/>
    <w:rsid w:val="00E965C1"/>
    <w:rsid w:val="00E965E6"/>
    <w:rsid w:val="00E96873"/>
    <w:rsid w:val="00E96927"/>
    <w:rsid w:val="00E96A83"/>
    <w:rsid w:val="00E96DF0"/>
    <w:rsid w:val="00E970BA"/>
    <w:rsid w:val="00E9718B"/>
    <w:rsid w:val="00E972CA"/>
    <w:rsid w:val="00E9796D"/>
    <w:rsid w:val="00E979EF"/>
    <w:rsid w:val="00E97FC2"/>
    <w:rsid w:val="00EA064A"/>
    <w:rsid w:val="00EA0717"/>
    <w:rsid w:val="00EA0BE0"/>
    <w:rsid w:val="00EA0D37"/>
    <w:rsid w:val="00EA0E6A"/>
    <w:rsid w:val="00EA0FD1"/>
    <w:rsid w:val="00EA10B3"/>
    <w:rsid w:val="00EA11AB"/>
    <w:rsid w:val="00EA12CF"/>
    <w:rsid w:val="00EA1434"/>
    <w:rsid w:val="00EA1589"/>
    <w:rsid w:val="00EA18D2"/>
    <w:rsid w:val="00EA1903"/>
    <w:rsid w:val="00EA1997"/>
    <w:rsid w:val="00EA1A37"/>
    <w:rsid w:val="00EA1E56"/>
    <w:rsid w:val="00EA2069"/>
    <w:rsid w:val="00EA2139"/>
    <w:rsid w:val="00EA2256"/>
    <w:rsid w:val="00EA2323"/>
    <w:rsid w:val="00EA242C"/>
    <w:rsid w:val="00EA25B2"/>
    <w:rsid w:val="00EA2865"/>
    <w:rsid w:val="00EA2B11"/>
    <w:rsid w:val="00EA2B6C"/>
    <w:rsid w:val="00EA2B88"/>
    <w:rsid w:val="00EA2E34"/>
    <w:rsid w:val="00EA2F42"/>
    <w:rsid w:val="00EA2FE9"/>
    <w:rsid w:val="00EA3097"/>
    <w:rsid w:val="00EA30FC"/>
    <w:rsid w:val="00EA3438"/>
    <w:rsid w:val="00EA348B"/>
    <w:rsid w:val="00EA3583"/>
    <w:rsid w:val="00EA3644"/>
    <w:rsid w:val="00EA37A8"/>
    <w:rsid w:val="00EA39B2"/>
    <w:rsid w:val="00EA3BC6"/>
    <w:rsid w:val="00EA3D8B"/>
    <w:rsid w:val="00EA3FB9"/>
    <w:rsid w:val="00EA4152"/>
    <w:rsid w:val="00EA420D"/>
    <w:rsid w:val="00EA425D"/>
    <w:rsid w:val="00EA4592"/>
    <w:rsid w:val="00EA47EC"/>
    <w:rsid w:val="00EA4870"/>
    <w:rsid w:val="00EA4AB4"/>
    <w:rsid w:val="00EA4B21"/>
    <w:rsid w:val="00EA4DB3"/>
    <w:rsid w:val="00EA4DC7"/>
    <w:rsid w:val="00EA4FC9"/>
    <w:rsid w:val="00EA5085"/>
    <w:rsid w:val="00EA56D8"/>
    <w:rsid w:val="00EA5BA3"/>
    <w:rsid w:val="00EA5D65"/>
    <w:rsid w:val="00EA5F3D"/>
    <w:rsid w:val="00EA6340"/>
    <w:rsid w:val="00EA637C"/>
    <w:rsid w:val="00EA63C1"/>
    <w:rsid w:val="00EA6529"/>
    <w:rsid w:val="00EA673B"/>
    <w:rsid w:val="00EA6815"/>
    <w:rsid w:val="00EA6999"/>
    <w:rsid w:val="00EA6DA7"/>
    <w:rsid w:val="00EA6EDE"/>
    <w:rsid w:val="00EA70CE"/>
    <w:rsid w:val="00EA74BE"/>
    <w:rsid w:val="00EA7520"/>
    <w:rsid w:val="00EA771F"/>
    <w:rsid w:val="00EA7755"/>
    <w:rsid w:val="00EA7A62"/>
    <w:rsid w:val="00EA7CA0"/>
    <w:rsid w:val="00EB01A8"/>
    <w:rsid w:val="00EB0369"/>
    <w:rsid w:val="00EB05F0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1E7A"/>
    <w:rsid w:val="00EB2163"/>
    <w:rsid w:val="00EB27C9"/>
    <w:rsid w:val="00EB28B2"/>
    <w:rsid w:val="00EB2932"/>
    <w:rsid w:val="00EB29D1"/>
    <w:rsid w:val="00EB2A13"/>
    <w:rsid w:val="00EB2F3F"/>
    <w:rsid w:val="00EB35E5"/>
    <w:rsid w:val="00EB3CFB"/>
    <w:rsid w:val="00EB3D1F"/>
    <w:rsid w:val="00EB40B1"/>
    <w:rsid w:val="00EB410D"/>
    <w:rsid w:val="00EB42FF"/>
    <w:rsid w:val="00EB4458"/>
    <w:rsid w:val="00EB45DF"/>
    <w:rsid w:val="00EB4865"/>
    <w:rsid w:val="00EB4A52"/>
    <w:rsid w:val="00EB4DF8"/>
    <w:rsid w:val="00EB50BC"/>
    <w:rsid w:val="00EB50C6"/>
    <w:rsid w:val="00EB576E"/>
    <w:rsid w:val="00EB59B0"/>
    <w:rsid w:val="00EB601F"/>
    <w:rsid w:val="00EB63CD"/>
    <w:rsid w:val="00EB6649"/>
    <w:rsid w:val="00EB68FA"/>
    <w:rsid w:val="00EB6B37"/>
    <w:rsid w:val="00EB6DE1"/>
    <w:rsid w:val="00EB701F"/>
    <w:rsid w:val="00EB72F6"/>
    <w:rsid w:val="00EB72F9"/>
    <w:rsid w:val="00EB7496"/>
    <w:rsid w:val="00EB776C"/>
    <w:rsid w:val="00EB79AA"/>
    <w:rsid w:val="00EB79D6"/>
    <w:rsid w:val="00EB7B91"/>
    <w:rsid w:val="00EB7F0F"/>
    <w:rsid w:val="00EB7FAA"/>
    <w:rsid w:val="00EC0093"/>
    <w:rsid w:val="00EC024D"/>
    <w:rsid w:val="00EC04C2"/>
    <w:rsid w:val="00EC0AA8"/>
    <w:rsid w:val="00EC0B59"/>
    <w:rsid w:val="00EC0D59"/>
    <w:rsid w:val="00EC0DF4"/>
    <w:rsid w:val="00EC0FCD"/>
    <w:rsid w:val="00EC1461"/>
    <w:rsid w:val="00EC165E"/>
    <w:rsid w:val="00EC1686"/>
    <w:rsid w:val="00EC1E65"/>
    <w:rsid w:val="00EC20B1"/>
    <w:rsid w:val="00EC238E"/>
    <w:rsid w:val="00EC2B95"/>
    <w:rsid w:val="00EC2D08"/>
    <w:rsid w:val="00EC2ECF"/>
    <w:rsid w:val="00EC2F20"/>
    <w:rsid w:val="00EC34C7"/>
    <w:rsid w:val="00EC350E"/>
    <w:rsid w:val="00EC3629"/>
    <w:rsid w:val="00EC3641"/>
    <w:rsid w:val="00EC365E"/>
    <w:rsid w:val="00EC36A9"/>
    <w:rsid w:val="00EC3945"/>
    <w:rsid w:val="00EC3967"/>
    <w:rsid w:val="00EC427D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4EF7"/>
    <w:rsid w:val="00EC5074"/>
    <w:rsid w:val="00EC579E"/>
    <w:rsid w:val="00EC5AEC"/>
    <w:rsid w:val="00EC5BED"/>
    <w:rsid w:val="00EC5D1F"/>
    <w:rsid w:val="00EC5E8D"/>
    <w:rsid w:val="00EC5FA6"/>
    <w:rsid w:val="00EC6063"/>
    <w:rsid w:val="00EC6205"/>
    <w:rsid w:val="00EC625E"/>
    <w:rsid w:val="00EC646D"/>
    <w:rsid w:val="00EC659B"/>
    <w:rsid w:val="00EC6631"/>
    <w:rsid w:val="00EC680A"/>
    <w:rsid w:val="00EC6AE8"/>
    <w:rsid w:val="00EC6AF5"/>
    <w:rsid w:val="00EC6CD3"/>
    <w:rsid w:val="00EC6EB8"/>
    <w:rsid w:val="00EC7045"/>
    <w:rsid w:val="00EC72BB"/>
    <w:rsid w:val="00EC72F8"/>
    <w:rsid w:val="00EC74BB"/>
    <w:rsid w:val="00EC795A"/>
    <w:rsid w:val="00EC79B0"/>
    <w:rsid w:val="00EC7B78"/>
    <w:rsid w:val="00EC7B95"/>
    <w:rsid w:val="00EC7E06"/>
    <w:rsid w:val="00EC7E2B"/>
    <w:rsid w:val="00EC7F2A"/>
    <w:rsid w:val="00EC7F32"/>
    <w:rsid w:val="00ED048E"/>
    <w:rsid w:val="00ED06B2"/>
    <w:rsid w:val="00ED06D6"/>
    <w:rsid w:val="00ED1138"/>
    <w:rsid w:val="00ED1211"/>
    <w:rsid w:val="00ED125A"/>
    <w:rsid w:val="00ED175C"/>
    <w:rsid w:val="00ED191F"/>
    <w:rsid w:val="00ED1A4E"/>
    <w:rsid w:val="00ED1DC7"/>
    <w:rsid w:val="00ED1EC4"/>
    <w:rsid w:val="00ED2037"/>
    <w:rsid w:val="00ED2288"/>
    <w:rsid w:val="00ED25F2"/>
    <w:rsid w:val="00ED2629"/>
    <w:rsid w:val="00ED30EE"/>
    <w:rsid w:val="00ED36E3"/>
    <w:rsid w:val="00ED3861"/>
    <w:rsid w:val="00ED3A58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4CE"/>
    <w:rsid w:val="00ED59E8"/>
    <w:rsid w:val="00ED5A9E"/>
    <w:rsid w:val="00ED5C38"/>
    <w:rsid w:val="00ED5EBB"/>
    <w:rsid w:val="00ED6269"/>
    <w:rsid w:val="00ED62E0"/>
    <w:rsid w:val="00ED6325"/>
    <w:rsid w:val="00ED6512"/>
    <w:rsid w:val="00ED6706"/>
    <w:rsid w:val="00ED677D"/>
    <w:rsid w:val="00ED6936"/>
    <w:rsid w:val="00ED6CC1"/>
    <w:rsid w:val="00ED6DE8"/>
    <w:rsid w:val="00ED7146"/>
    <w:rsid w:val="00ED71D9"/>
    <w:rsid w:val="00ED75F1"/>
    <w:rsid w:val="00ED7779"/>
    <w:rsid w:val="00ED7816"/>
    <w:rsid w:val="00ED7922"/>
    <w:rsid w:val="00ED7B04"/>
    <w:rsid w:val="00ED7F62"/>
    <w:rsid w:val="00EE023F"/>
    <w:rsid w:val="00EE05E7"/>
    <w:rsid w:val="00EE0A6A"/>
    <w:rsid w:val="00EE0F66"/>
    <w:rsid w:val="00EE108D"/>
    <w:rsid w:val="00EE1301"/>
    <w:rsid w:val="00EE1AC0"/>
    <w:rsid w:val="00EE1DE0"/>
    <w:rsid w:val="00EE1ED8"/>
    <w:rsid w:val="00EE2139"/>
    <w:rsid w:val="00EE227A"/>
    <w:rsid w:val="00EE2298"/>
    <w:rsid w:val="00EE2439"/>
    <w:rsid w:val="00EE25FE"/>
    <w:rsid w:val="00EE2616"/>
    <w:rsid w:val="00EE2787"/>
    <w:rsid w:val="00EE2AE5"/>
    <w:rsid w:val="00EE2B3C"/>
    <w:rsid w:val="00EE2C54"/>
    <w:rsid w:val="00EE2D0B"/>
    <w:rsid w:val="00EE3125"/>
    <w:rsid w:val="00EE339E"/>
    <w:rsid w:val="00EE341C"/>
    <w:rsid w:val="00EE3DDD"/>
    <w:rsid w:val="00EE3E62"/>
    <w:rsid w:val="00EE4364"/>
    <w:rsid w:val="00EE4764"/>
    <w:rsid w:val="00EE47EE"/>
    <w:rsid w:val="00EE4947"/>
    <w:rsid w:val="00EE4CBB"/>
    <w:rsid w:val="00EE4DAD"/>
    <w:rsid w:val="00EE5034"/>
    <w:rsid w:val="00EE53AD"/>
    <w:rsid w:val="00EE558D"/>
    <w:rsid w:val="00EE55EB"/>
    <w:rsid w:val="00EE56E1"/>
    <w:rsid w:val="00EE58E0"/>
    <w:rsid w:val="00EE5E2E"/>
    <w:rsid w:val="00EE60E1"/>
    <w:rsid w:val="00EE62E8"/>
    <w:rsid w:val="00EE636A"/>
    <w:rsid w:val="00EE6898"/>
    <w:rsid w:val="00EE6AC1"/>
    <w:rsid w:val="00EE6D95"/>
    <w:rsid w:val="00EE6F2A"/>
    <w:rsid w:val="00EE6F54"/>
    <w:rsid w:val="00EE7022"/>
    <w:rsid w:val="00EE729F"/>
    <w:rsid w:val="00EE7497"/>
    <w:rsid w:val="00EE7635"/>
    <w:rsid w:val="00EE7AF0"/>
    <w:rsid w:val="00EF00D0"/>
    <w:rsid w:val="00EF012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78F"/>
    <w:rsid w:val="00EF18D0"/>
    <w:rsid w:val="00EF1AF0"/>
    <w:rsid w:val="00EF1CBD"/>
    <w:rsid w:val="00EF2258"/>
    <w:rsid w:val="00EF23AC"/>
    <w:rsid w:val="00EF25BA"/>
    <w:rsid w:val="00EF28EE"/>
    <w:rsid w:val="00EF2C0D"/>
    <w:rsid w:val="00EF2D8C"/>
    <w:rsid w:val="00EF313C"/>
    <w:rsid w:val="00EF351B"/>
    <w:rsid w:val="00EF3541"/>
    <w:rsid w:val="00EF3730"/>
    <w:rsid w:val="00EF3735"/>
    <w:rsid w:val="00EF3851"/>
    <w:rsid w:val="00EF3FF7"/>
    <w:rsid w:val="00EF4140"/>
    <w:rsid w:val="00EF434D"/>
    <w:rsid w:val="00EF439A"/>
    <w:rsid w:val="00EF44D4"/>
    <w:rsid w:val="00EF4584"/>
    <w:rsid w:val="00EF4BB5"/>
    <w:rsid w:val="00EF4D9B"/>
    <w:rsid w:val="00EF4FD1"/>
    <w:rsid w:val="00EF50D4"/>
    <w:rsid w:val="00EF512B"/>
    <w:rsid w:val="00EF5186"/>
    <w:rsid w:val="00EF5325"/>
    <w:rsid w:val="00EF546C"/>
    <w:rsid w:val="00EF55C2"/>
    <w:rsid w:val="00EF59E6"/>
    <w:rsid w:val="00EF5A4F"/>
    <w:rsid w:val="00EF5D71"/>
    <w:rsid w:val="00EF5F0C"/>
    <w:rsid w:val="00EF6112"/>
    <w:rsid w:val="00EF621A"/>
    <w:rsid w:val="00EF6289"/>
    <w:rsid w:val="00EF62C8"/>
    <w:rsid w:val="00EF644E"/>
    <w:rsid w:val="00EF65B7"/>
    <w:rsid w:val="00EF662C"/>
    <w:rsid w:val="00EF6B33"/>
    <w:rsid w:val="00EF6B98"/>
    <w:rsid w:val="00EF6C56"/>
    <w:rsid w:val="00EF6D36"/>
    <w:rsid w:val="00EF6F17"/>
    <w:rsid w:val="00EF6F28"/>
    <w:rsid w:val="00EF6FF9"/>
    <w:rsid w:val="00EF7129"/>
    <w:rsid w:val="00EF745C"/>
    <w:rsid w:val="00EF76B9"/>
    <w:rsid w:val="00EF7701"/>
    <w:rsid w:val="00EF7A7A"/>
    <w:rsid w:val="00EF7D00"/>
    <w:rsid w:val="00F002BE"/>
    <w:rsid w:val="00F00553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4E2"/>
    <w:rsid w:val="00F02612"/>
    <w:rsid w:val="00F02768"/>
    <w:rsid w:val="00F02885"/>
    <w:rsid w:val="00F02CD7"/>
    <w:rsid w:val="00F02DF6"/>
    <w:rsid w:val="00F02FD9"/>
    <w:rsid w:val="00F03080"/>
    <w:rsid w:val="00F0312F"/>
    <w:rsid w:val="00F03795"/>
    <w:rsid w:val="00F03866"/>
    <w:rsid w:val="00F03892"/>
    <w:rsid w:val="00F038FB"/>
    <w:rsid w:val="00F03A1C"/>
    <w:rsid w:val="00F04279"/>
    <w:rsid w:val="00F04384"/>
    <w:rsid w:val="00F043F8"/>
    <w:rsid w:val="00F04462"/>
    <w:rsid w:val="00F04496"/>
    <w:rsid w:val="00F044AF"/>
    <w:rsid w:val="00F045C7"/>
    <w:rsid w:val="00F046B1"/>
    <w:rsid w:val="00F04A4F"/>
    <w:rsid w:val="00F04DF2"/>
    <w:rsid w:val="00F04EBD"/>
    <w:rsid w:val="00F05480"/>
    <w:rsid w:val="00F05633"/>
    <w:rsid w:val="00F05A64"/>
    <w:rsid w:val="00F05F67"/>
    <w:rsid w:val="00F06557"/>
    <w:rsid w:val="00F06B25"/>
    <w:rsid w:val="00F06E3F"/>
    <w:rsid w:val="00F06EAC"/>
    <w:rsid w:val="00F06F1E"/>
    <w:rsid w:val="00F070C8"/>
    <w:rsid w:val="00F074AA"/>
    <w:rsid w:val="00F07577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92"/>
    <w:rsid w:val="00F11FA4"/>
    <w:rsid w:val="00F11FF6"/>
    <w:rsid w:val="00F12066"/>
    <w:rsid w:val="00F12121"/>
    <w:rsid w:val="00F12305"/>
    <w:rsid w:val="00F12866"/>
    <w:rsid w:val="00F12E1F"/>
    <w:rsid w:val="00F13943"/>
    <w:rsid w:val="00F13D0B"/>
    <w:rsid w:val="00F13E9D"/>
    <w:rsid w:val="00F13F7E"/>
    <w:rsid w:val="00F1410A"/>
    <w:rsid w:val="00F141A6"/>
    <w:rsid w:val="00F14262"/>
    <w:rsid w:val="00F1457B"/>
    <w:rsid w:val="00F145F8"/>
    <w:rsid w:val="00F148CE"/>
    <w:rsid w:val="00F14935"/>
    <w:rsid w:val="00F14B71"/>
    <w:rsid w:val="00F14F56"/>
    <w:rsid w:val="00F15071"/>
    <w:rsid w:val="00F1518F"/>
    <w:rsid w:val="00F15240"/>
    <w:rsid w:val="00F155CA"/>
    <w:rsid w:val="00F159DE"/>
    <w:rsid w:val="00F15ABD"/>
    <w:rsid w:val="00F15B37"/>
    <w:rsid w:val="00F15CB5"/>
    <w:rsid w:val="00F15E06"/>
    <w:rsid w:val="00F15E9A"/>
    <w:rsid w:val="00F163CF"/>
    <w:rsid w:val="00F16422"/>
    <w:rsid w:val="00F1650E"/>
    <w:rsid w:val="00F16598"/>
    <w:rsid w:val="00F165C5"/>
    <w:rsid w:val="00F16783"/>
    <w:rsid w:val="00F16A6D"/>
    <w:rsid w:val="00F16B5B"/>
    <w:rsid w:val="00F170D8"/>
    <w:rsid w:val="00F170DD"/>
    <w:rsid w:val="00F173A4"/>
    <w:rsid w:val="00F1743E"/>
    <w:rsid w:val="00F17508"/>
    <w:rsid w:val="00F1751D"/>
    <w:rsid w:val="00F17760"/>
    <w:rsid w:val="00F1777B"/>
    <w:rsid w:val="00F177C6"/>
    <w:rsid w:val="00F17875"/>
    <w:rsid w:val="00F1797E"/>
    <w:rsid w:val="00F17CC2"/>
    <w:rsid w:val="00F20146"/>
    <w:rsid w:val="00F20544"/>
    <w:rsid w:val="00F205A2"/>
    <w:rsid w:val="00F208A0"/>
    <w:rsid w:val="00F20B38"/>
    <w:rsid w:val="00F20EC2"/>
    <w:rsid w:val="00F20F7F"/>
    <w:rsid w:val="00F2116E"/>
    <w:rsid w:val="00F21266"/>
    <w:rsid w:val="00F21365"/>
    <w:rsid w:val="00F21939"/>
    <w:rsid w:val="00F21F0E"/>
    <w:rsid w:val="00F21FA0"/>
    <w:rsid w:val="00F21FE1"/>
    <w:rsid w:val="00F221DC"/>
    <w:rsid w:val="00F22320"/>
    <w:rsid w:val="00F22430"/>
    <w:rsid w:val="00F2268C"/>
    <w:rsid w:val="00F229A6"/>
    <w:rsid w:val="00F22A85"/>
    <w:rsid w:val="00F22E91"/>
    <w:rsid w:val="00F22F46"/>
    <w:rsid w:val="00F23127"/>
    <w:rsid w:val="00F233AD"/>
    <w:rsid w:val="00F233DB"/>
    <w:rsid w:val="00F23797"/>
    <w:rsid w:val="00F239DE"/>
    <w:rsid w:val="00F239FD"/>
    <w:rsid w:val="00F23FB9"/>
    <w:rsid w:val="00F23FD5"/>
    <w:rsid w:val="00F24257"/>
    <w:rsid w:val="00F245C3"/>
    <w:rsid w:val="00F246A3"/>
    <w:rsid w:val="00F24B5C"/>
    <w:rsid w:val="00F24EE2"/>
    <w:rsid w:val="00F2510E"/>
    <w:rsid w:val="00F254A4"/>
    <w:rsid w:val="00F25865"/>
    <w:rsid w:val="00F25A16"/>
    <w:rsid w:val="00F25CC9"/>
    <w:rsid w:val="00F25D5F"/>
    <w:rsid w:val="00F25D81"/>
    <w:rsid w:val="00F25DB0"/>
    <w:rsid w:val="00F25DB4"/>
    <w:rsid w:val="00F26068"/>
    <w:rsid w:val="00F268B1"/>
    <w:rsid w:val="00F26A5F"/>
    <w:rsid w:val="00F26C3E"/>
    <w:rsid w:val="00F27532"/>
    <w:rsid w:val="00F2765F"/>
    <w:rsid w:val="00F2772D"/>
    <w:rsid w:val="00F277A7"/>
    <w:rsid w:val="00F27AED"/>
    <w:rsid w:val="00F3022B"/>
    <w:rsid w:val="00F3063D"/>
    <w:rsid w:val="00F30A3C"/>
    <w:rsid w:val="00F31070"/>
    <w:rsid w:val="00F310C0"/>
    <w:rsid w:val="00F311D1"/>
    <w:rsid w:val="00F31219"/>
    <w:rsid w:val="00F312AF"/>
    <w:rsid w:val="00F31330"/>
    <w:rsid w:val="00F31382"/>
    <w:rsid w:val="00F31396"/>
    <w:rsid w:val="00F313AB"/>
    <w:rsid w:val="00F3146E"/>
    <w:rsid w:val="00F3154A"/>
    <w:rsid w:val="00F3188D"/>
    <w:rsid w:val="00F3199B"/>
    <w:rsid w:val="00F31A01"/>
    <w:rsid w:val="00F31C61"/>
    <w:rsid w:val="00F31FA1"/>
    <w:rsid w:val="00F320B5"/>
    <w:rsid w:val="00F32184"/>
    <w:rsid w:val="00F323D2"/>
    <w:rsid w:val="00F32451"/>
    <w:rsid w:val="00F324F2"/>
    <w:rsid w:val="00F32628"/>
    <w:rsid w:val="00F3298D"/>
    <w:rsid w:val="00F329FB"/>
    <w:rsid w:val="00F32D45"/>
    <w:rsid w:val="00F32FDA"/>
    <w:rsid w:val="00F33661"/>
    <w:rsid w:val="00F33679"/>
    <w:rsid w:val="00F33804"/>
    <w:rsid w:val="00F3389D"/>
    <w:rsid w:val="00F3397E"/>
    <w:rsid w:val="00F339FF"/>
    <w:rsid w:val="00F33A71"/>
    <w:rsid w:val="00F33C0F"/>
    <w:rsid w:val="00F33EB3"/>
    <w:rsid w:val="00F34173"/>
    <w:rsid w:val="00F3457A"/>
    <w:rsid w:val="00F34656"/>
    <w:rsid w:val="00F34D4B"/>
    <w:rsid w:val="00F34DD6"/>
    <w:rsid w:val="00F34FEB"/>
    <w:rsid w:val="00F35027"/>
    <w:rsid w:val="00F35187"/>
    <w:rsid w:val="00F351A4"/>
    <w:rsid w:val="00F352DB"/>
    <w:rsid w:val="00F354E6"/>
    <w:rsid w:val="00F35A33"/>
    <w:rsid w:val="00F35C43"/>
    <w:rsid w:val="00F35D43"/>
    <w:rsid w:val="00F36073"/>
    <w:rsid w:val="00F3614B"/>
    <w:rsid w:val="00F361CD"/>
    <w:rsid w:val="00F36293"/>
    <w:rsid w:val="00F363DB"/>
    <w:rsid w:val="00F36AE2"/>
    <w:rsid w:val="00F36EEE"/>
    <w:rsid w:val="00F36F84"/>
    <w:rsid w:val="00F371C9"/>
    <w:rsid w:val="00F372B5"/>
    <w:rsid w:val="00F373CD"/>
    <w:rsid w:val="00F3776C"/>
    <w:rsid w:val="00F37B96"/>
    <w:rsid w:val="00F37C83"/>
    <w:rsid w:val="00F37D7A"/>
    <w:rsid w:val="00F37E94"/>
    <w:rsid w:val="00F40259"/>
    <w:rsid w:val="00F403B6"/>
    <w:rsid w:val="00F40683"/>
    <w:rsid w:val="00F406BB"/>
    <w:rsid w:val="00F4085D"/>
    <w:rsid w:val="00F40B1F"/>
    <w:rsid w:val="00F40BA3"/>
    <w:rsid w:val="00F40EC5"/>
    <w:rsid w:val="00F41322"/>
    <w:rsid w:val="00F41465"/>
    <w:rsid w:val="00F41A73"/>
    <w:rsid w:val="00F41CD4"/>
    <w:rsid w:val="00F425A3"/>
    <w:rsid w:val="00F4272C"/>
    <w:rsid w:val="00F4276E"/>
    <w:rsid w:val="00F4281B"/>
    <w:rsid w:val="00F429B7"/>
    <w:rsid w:val="00F42B92"/>
    <w:rsid w:val="00F431A8"/>
    <w:rsid w:val="00F4338D"/>
    <w:rsid w:val="00F43498"/>
    <w:rsid w:val="00F43678"/>
    <w:rsid w:val="00F438D1"/>
    <w:rsid w:val="00F439AA"/>
    <w:rsid w:val="00F43A75"/>
    <w:rsid w:val="00F43AA2"/>
    <w:rsid w:val="00F43B4A"/>
    <w:rsid w:val="00F43CEC"/>
    <w:rsid w:val="00F43D37"/>
    <w:rsid w:val="00F43F33"/>
    <w:rsid w:val="00F440A5"/>
    <w:rsid w:val="00F442A0"/>
    <w:rsid w:val="00F445AC"/>
    <w:rsid w:val="00F44829"/>
    <w:rsid w:val="00F44939"/>
    <w:rsid w:val="00F44ABC"/>
    <w:rsid w:val="00F44E72"/>
    <w:rsid w:val="00F44EA5"/>
    <w:rsid w:val="00F45170"/>
    <w:rsid w:val="00F4519F"/>
    <w:rsid w:val="00F462BF"/>
    <w:rsid w:val="00F46476"/>
    <w:rsid w:val="00F46593"/>
    <w:rsid w:val="00F465AD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47F2C"/>
    <w:rsid w:val="00F5008A"/>
    <w:rsid w:val="00F5017B"/>
    <w:rsid w:val="00F502B1"/>
    <w:rsid w:val="00F503B6"/>
    <w:rsid w:val="00F5051D"/>
    <w:rsid w:val="00F50A2B"/>
    <w:rsid w:val="00F50BF5"/>
    <w:rsid w:val="00F50F06"/>
    <w:rsid w:val="00F50FC2"/>
    <w:rsid w:val="00F5105E"/>
    <w:rsid w:val="00F512CD"/>
    <w:rsid w:val="00F51896"/>
    <w:rsid w:val="00F51955"/>
    <w:rsid w:val="00F51B16"/>
    <w:rsid w:val="00F51B74"/>
    <w:rsid w:val="00F51B95"/>
    <w:rsid w:val="00F5205E"/>
    <w:rsid w:val="00F520F7"/>
    <w:rsid w:val="00F522EF"/>
    <w:rsid w:val="00F5296F"/>
    <w:rsid w:val="00F52CAB"/>
    <w:rsid w:val="00F52E51"/>
    <w:rsid w:val="00F532EF"/>
    <w:rsid w:val="00F533BE"/>
    <w:rsid w:val="00F5368E"/>
    <w:rsid w:val="00F537B8"/>
    <w:rsid w:val="00F53E9F"/>
    <w:rsid w:val="00F541C9"/>
    <w:rsid w:val="00F54D50"/>
    <w:rsid w:val="00F54E97"/>
    <w:rsid w:val="00F5513D"/>
    <w:rsid w:val="00F5529C"/>
    <w:rsid w:val="00F5577B"/>
    <w:rsid w:val="00F55AB1"/>
    <w:rsid w:val="00F55C86"/>
    <w:rsid w:val="00F55CEC"/>
    <w:rsid w:val="00F55E0B"/>
    <w:rsid w:val="00F55EBA"/>
    <w:rsid w:val="00F55FDF"/>
    <w:rsid w:val="00F56151"/>
    <w:rsid w:val="00F563E5"/>
    <w:rsid w:val="00F56731"/>
    <w:rsid w:val="00F56784"/>
    <w:rsid w:val="00F569BC"/>
    <w:rsid w:val="00F56BE9"/>
    <w:rsid w:val="00F56D6A"/>
    <w:rsid w:val="00F575B9"/>
    <w:rsid w:val="00F57600"/>
    <w:rsid w:val="00F5762F"/>
    <w:rsid w:val="00F57696"/>
    <w:rsid w:val="00F577FD"/>
    <w:rsid w:val="00F604C5"/>
    <w:rsid w:val="00F60562"/>
    <w:rsid w:val="00F60B1E"/>
    <w:rsid w:val="00F60ED9"/>
    <w:rsid w:val="00F60FF8"/>
    <w:rsid w:val="00F61119"/>
    <w:rsid w:val="00F61362"/>
    <w:rsid w:val="00F61498"/>
    <w:rsid w:val="00F61567"/>
    <w:rsid w:val="00F616D0"/>
    <w:rsid w:val="00F61869"/>
    <w:rsid w:val="00F6199D"/>
    <w:rsid w:val="00F61C7B"/>
    <w:rsid w:val="00F61DA3"/>
    <w:rsid w:val="00F620C7"/>
    <w:rsid w:val="00F621C7"/>
    <w:rsid w:val="00F622A1"/>
    <w:rsid w:val="00F626A3"/>
    <w:rsid w:val="00F6284A"/>
    <w:rsid w:val="00F628F0"/>
    <w:rsid w:val="00F62906"/>
    <w:rsid w:val="00F62A07"/>
    <w:rsid w:val="00F62C4F"/>
    <w:rsid w:val="00F630CA"/>
    <w:rsid w:val="00F632C2"/>
    <w:rsid w:val="00F633EB"/>
    <w:rsid w:val="00F635E0"/>
    <w:rsid w:val="00F63911"/>
    <w:rsid w:val="00F63D18"/>
    <w:rsid w:val="00F63F0E"/>
    <w:rsid w:val="00F64216"/>
    <w:rsid w:val="00F642C4"/>
    <w:rsid w:val="00F6450C"/>
    <w:rsid w:val="00F64B30"/>
    <w:rsid w:val="00F64BCF"/>
    <w:rsid w:val="00F64DF3"/>
    <w:rsid w:val="00F65096"/>
    <w:rsid w:val="00F651AB"/>
    <w:rsid w:val="00F65386"/>
    <w:rsid w:val="00F653BA"/>
    <w:rsid w:val="00F654E3"/>
    <w:rsid w:val="00F65719"/>
    <w:rsid w:val="00F658BC"/>
    <w:rsid w:val="00F65AFC"/>
    <w:rsid w:val="00F65B22"/>
    <w:rsid w:val="00F65EA5"/>
    <w:rsid w:val="00F6601A"/>
    <w:rsid w:val="00F6625D"/>
    <w:rsid w:val="00F662FA"/>
    <w:rsid w:val="00F6643A"/>
    <w:rsid w:val="00F664DF"/>
    <w:rsid w:val="00F66A38"/>
    <w:rsid w:val="00F66AFF"/>
    <w:rsid w:val="00F66E4B"/>
    <w:rsid w:val="00F674A6"/>
    <w:rsid w:val="00F674FF"/>
    <w:rsid w:val="00F6760A"/>
    <w:rsid w:val="00F67A75"/>
    <w:rsid w:val="00F67C61"/>
    <w:rsid w:val="00F67D4C"/>
    <w:rsid w:val="00F67EC9"/>
    <w:rsid w:val="00F703FB"/>
    <w:rsid w:val="00F704E3"/>
    <w:rsid w:val="00F705D4"/>
    <w:rsid w:val="00F707D6"/>
    <w:rsid w:val="00F70DEA"/>
    <w:rsid w:val="00F70DEE"/>
    <w:rsid w:val="00F70F48"/>
    <w:rsid w:val="00F70FBE"/>
    <w:rsid w:val="00F70FDA"/>
    <w:rsid w:val="00F710C1"/>
    <w:rsid w:val="00F711A8"/>
    <w:rsid w:val="00F71572"/>
    <w:rsid w:val="00F7168E"/>
    <w:rsid w:val="00F717C0"/>
    <w:rsid w:val="00F71A02"/>
    <w:rsid w:val="00F71A42"/>
    <w:rsid w:val="00F71E87"/>
    <w:rsid w:val="00F727DF"/>
    <w:rsid w:val="00F72C1A"/>
    <w:rsid w:val="00F72C2B"/>
    <w:rsid w:val="00F73084"/>
    <w:rsid w:val="00F731BF"/>
    <w:rsid w:val="00F735D2"/>
    <w:rsid w:val="00F7396E"/>
    <w:rsid w:val="00F739AF"/>
    <w:rsid w:val="00F739C8"/>
    <w:rsid w:val="00F73BC5"/>
    <w:rsid w:val="00F73C26"/>
    <w:rsid w:val="00F73CDF"/>
    <w:rsid w:val="00F73D98"/>
    <w:rsid w:val="00F73E27"/>
    <w:rsid w:val="00F73F94"/>
    <w:rsid w:val="00F741CD"/>
    <w:rsid w:val="00F743EB"/>
    <w:rsid w:val="00F7468C"/>
    <w:rsid w:val="00F748D9"/>
    <w:rsid w:val="00F748E0"/>
    <w:rsid w:val="00F74993"/>
    <w:rsid w:val="00F749AC"/>
    <w:rsid w:val="00F74BBD"/>
    <w:rsid w:val="00F75196"/>
    <w:rsid w:val="00F7632D"/>
    <w:rsid w:val="00F763BC"/>
    <w:rsid w:val="00F766FC"/>
    <w:rsid w:val="00F768C7"/>
    <w:rsid w:val="00F7696D"/>
    <w:rsid w:val="00F76B02"/>
    <w:rsid w:val="00F76FAD"/>
    <w:rsid w:val="00F7706A"/>
    <w:rsid w:val="00F77B75"/>
    <w:rsid w:val="00F77BDA"/>
    <w:rsid w:val="00F80127"/>
    <w:rsid w:val="00F80508"/>
    <w:rsid w:val="00F80553"/>
    <w:rsid w:val="00F80A37"/>
    <w:rsid w:val="00F80A4F"/>
    <w:rsid w:val="00F80C0A"/>
    <w:rsid w:val="00F80ED8"/>
    <w:rsid w:val="00F80FB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228"/>
    <w:rsid w:val="00F8333D"/>
    <w:rsid w:val="00F8336E"/>
    <w:rsid w:val="00F8338A"/>
    <w:rsid w:val="00F83439"/>
    <w:rsid w:val="00F837E9"/>
    <w:rsid w:val="00F838BB"/>
    <w:rsid w:val="00F83941"/>
    <w:rsid w:val="00F84059"/>
    <w:rsid w:val="00F84481"/>
    <w:rsid w:val="00F84749"/>
    <w:rsid w:val="00F847E4"/>
    <w:rsid w:val="00F84862"/>
    <w:rsid w:val="00F84AF5"/>
    <w:rsid w:val="00F84C66"/>
    <w:rsid w:val="00F84EBC"/>
    <w:rsid w:val="00F850DE"/>
    <w:rsid w:val="00F8538A"/>
    <w:rsid w:val="00F85685"/>
    <w:rsid w:val="00F85A5C"/>
    <w:rsid w:val="00F85A88"/>
    <w:rsid w:val="00F85F48"/>
    <w:rsid w:val="00F8630B"/>
    <w:rsid w:val="00F8649A"/>
    <w:rsid w:val="00F8663D"/>
    <w:rsid w:val="00F866EF"/>
    <w:rsid w:val="00F868DD"/>
    <w:rsid w:val="00F8694B"/>
    <w:rsid w:val="00F86BE7"/>
    <w:rsid w:val="00F87210"/>
    <w:rsid w:val="00F873C5"/>
    <w:rsid w:val="00F8751E"/>
    <w:rsid w:val="00F878B8"/>
    <w:rsid w:val="00F8798E"/>
    <w:rsid w:val="00F87D9A"/>
    <w:rsid w:val="00F87EB3"/>
    <w:rsid w:val="00F90284"/>
    <w:rsid w:val="00F90AB5"/>
    <w:rsid w:val="00F90B71"/>
    <w:rsid w:val="00F90C6C"/>
    <w:rsid w:val="00F90D06"/>
    <w:rsid w:val="00F90FCD"/>
    <w:rsid w:val="00F91054"/>
    <w:rsid w:val="00F91377"/>
    <w:rsid w:val="00F91996"/>
    <w:rsid w:val="00F92154"/>
    <w:rsid w:val="00F922A6"/>
    <w:rsid w:val="00F922EC"/>
    <w:rsid w:val="00F92703"/>
    <w:rsid w:val="00F92760"/>
    <w:rsid w:val="00F928B6"/>
    <w:rsid w:val="00F92AAA"/>
    <w:rsid w:val="00F92E17"/>
    <w:rsid w:val="00F92E61"/>
    <w:rsid w:val="00F92F53"/>
    <w:rsid w:val="00F93775"/>
    <w:rsid w:val="00F9377E"/>
    <w:rsid w:val="00F93F6F"/>
    <w:rsid w:val="00F942CC"/>
    <w:rsid w:val="00F946DA"/>
    <w:rsid w:val="00F947C3"/>
    <w:rsid w:val="00F947FD"/>
    <w:rsid w:val="00F94959"/>
    <w:rsid w:val="00F94BEC"/>
    <w:rsid w:val="00F94C2B"/>
    <w:rsid w:val="00F94EEF"/>
    <w:rsid w:val="00F95098"/>
    <w:rsid w:val="00F95121"/>
    <w:rsid w:val="00F95248"/>
    <w:rsid w:val="00F952EA"/>
    <w:rsid w:val="00F956D5"/>
    <w:rsid w:val="00F95B7B"/>
    <w:rsid w:val="00F95BED"/>
    <w:rsid w:val="00F95C0C"/>
    <w:rsid w:val="00F95D3E"/>
    <w:rsid w:val="00F96752"/>
    <w:rsid w:val="00F96A42"/>
    <w:rsid w:val="00F96C96"/>
    <w:rsid w:val="00F96F69"/>
    <w:rsid w:val="00F96F85"/>
    <w:rsid w:val="00F972D2"/>
    <w:rsid w:val="00F9792E"/>
    <w:rsid w:val="00F9798A"/>
    <w:rsid w:val="00F97D74"/>
    <w:rsid w:val="00FA0053"/>
    <w:rsid w:val="00FA00CB"/>
    <w:rsid w:val="00FA082C"/>
    <w:rsid w:val="00FA0A8F"/>
    <w:rsid w:val="00FA0CCB"/>
    <w:rsid w:val="00FA0E31"/>
    <w:rsid w:val="00FA1284"/>
    <w:rsid w:val="00FA14C3"/>
    <w:rsid w:val="00FA14C7"/>
    <w:rsid w:val="00FA15F0"/>
    <w:rsid w:val="00FA184F"/>
    <w:rsid w:val="00FA2162"/>
    <w:rsid w:val="00FA221C"/>
    <w:rsid w:val="00FA240B"/>
    <w:rsid w:val="00FA251F"/>
    <w:rsid w:val="00FA259E"/>
    <w:rsid w:val="00FA271A"/>
    <w:rsid w:val="00FA27EA"/>
    <w:rsid w:val="00FA298E"/>
    <w:rsid w:val="00FA2C9A"/>
    <w:rsid w:val="00FA3272"/>
    <w:rsid w:val="00FA33F5"/>
    <w:rsid w:val="00FA347B"/>
    <w:rsid w:val="00FA366A"/>
    <w:rsid w:val="00FA36A3"/>
    <w:rsid w:val="00FA3BE5"/>
    <w:rsid w:val="00FA3C70"/>
    <w:rsid w:val="00FA3D92"/>
    <w:rsid w:val="00FA3FE4"/>
    <w:rsid w:val="00FA441B"/>
    <w:rsid w:val="00FA4612"/>
    <w:rsid w:val="00FA4705"/>
    <w:rsid w:val="00FA4B45"/>
    <w:rsid w:val="00FA4D52"/>
    <w:rsid w:val="00FA5114"/>
    <w:rsid w:val="00FA544A"/>
    <w:rsid w:val="00FA54F4"/>
    <w:rsid w:val="00FA553A"/>
    <w:rsid w:val="00FA561E"/>
    <w:rsid w:val="00FA5BE5"/>
    <w:rsid w:val="00FA5E3F"/>
    <w:rsid w:val="00FA656B"/>
    <w:rsid w:val="00FA676B"/>
    <w:rsid w:val="00FA6845"/>
    <w:rsid w:val="00FA6961"/>
    <w:rsid w:val="00FA6A58"/>
    <w:rsid w:val="00FA6FD1"/>
    <w:rsid w:val="00FA709C"/>
    <w:rsid w:val="00FA72E9"/>
    <w:rsid w:val="00FA767B"/>
    <w:rsid w:val="00FA78BA"/>
    <w:rsid w:val="00FA7988"/>
    <w:rsid w:val="00FA7AF9"/>
    <w:rsid w:val="00FA7B4A"/>
    <w:rsid w:val="00FA7B57"/>
    <w:rsid w:val="00FA7BF2"/>
    <w:rsid w:val="00FB0545"/>
    <w:rsid w:val="00FB05FF"/>
    <w:rsid w:val="00FB076D"/>
    <w:rsid w:val="00FB07EE"/>
    <w:rsid w:val="00FB0E02"/>
    <w:rsid w:val="00FB0EC3"/>
    <w:rsid w:val="00FB0F35"/>
    <w:rsid w:val="00FB189A"/>
    <w:rsid w:val="00FB1992"/>
    <w:rsid w:val="00FB1B51"/>
    <w:rsid w:val="00FB1BC8"/>
    <w:rsid w:val="00FB1EEB"/>
    <w:rsid w:val="00FB2195"/>
    <w:rsid w:val="00FB233F"/>
    <w:rsid w:val="00FB2593"/>
    <w:rsid w:val="00FB2837"/>
    <w:rsid w:val="00FB2A90"/>
    <w:rsid w:val="00FB2FFE"/>
    <w:rsid w:val="00FB324A"/>
    <w:rsid w:val="00FB3544"/>
    <w:rsid w:val="00FB383A"/>
    <w:rsid w:val="00FB3BD8"/>
    <w:rsid w:val="00FB3D05"/>
    <w:rsid w:val="00FB3E2D"/>
    <w:rsid w:val="00FB3F63"/>
    <w:rsid w:val="00FB442B"/>
    <w:rsid w:val="00FB4511"/>
    <w:rsid w:val="00FB45F6"/>
    <w:rsid w:val="00FB4689"/>
    <w:rsid w:val="00FB48F6"/>
    <w:rsid w:val="00FB4ADD"/>
    <w:rsid w:val="00FB4EE9"/>
    <w:rsid w:val="00FB543C"/>
    <w:rsid w:val="00FB576C"/>
    <w:rsid w:val="00FB57F4"/>
    <w:rsid w:val="00FB5C15"/>
    <w:rsid w:val="00FB5CC4"/>
    <w:rsid w:val="00FB5D32"/>
    <w:rsid w:val="00FB5F98"/>
    <w:rsid w:val="00FB6122"/>
    <w:rsid w:val="00FB63F2"/>
    <w:rsid w:val="00FB67FA"/>
    <w:rsid w:val="00FB68B0"/>
    <w:rsid w:val="00FB6A19"/>
    <w:rsid w:val="00FB6B4A"/>
    <w:rsid w:val="00FB6C1C"/>
    <w:rsid w:val="00FB6E60"/>
    <w:rsid w:val="00FB7114"/>
    <w:rsid w:val="00FB7228"/>
    <w:rsid w:val="00FB75C2"/>
    <w:rsid w:val="00FB785E"/>
    <w:rsid w:val="00FB7903"/>
    <w:rsid w:val="00FB7D76"/>
    <w:rsid w:val="00FB7FA3"/>
    <w:rsid w:val="00FC0185"/>
    <w:rsid w:val="00FC0343"/>
    <w:rsid w:val="00FC0542"/>
    <w:rsid w:val="00FC054E"/>
    <w:rsid w:val="00FC0627"/>
    <w:rsid w:val="00FC0AD9"/>
    <w:rsid w:val="00FC0D39"/>
    <w:rsid w:val="00FC0F94"/>
    <w:rsid w:val="00FC0FC2"/>
    <w:rsid w:val="00FC13EF"/>
    <w:rsid w:val="00FC14F2"/>
    <w:rsid w:val="00FC179F"/>
    <w:rsid w:val="00FC1827"/>
    <w:rsid w:val="00FC1A77"/>
    <w:rsid w:val="00FC1AB7"/>
    <w:rsid w:val="00FC1B39"/>
    <w:rsid w:val="00FC1E77"/>
    <w:rsid w:val="00FC1E8A"/>
    <w:rsid w:val="00FC237F"/>
    <w:rsid w:val="00FC25D3"/>
    <w:rsid w:val="00FC29D7"/>
    <w:rsid w:val="00FC29E1"/>
    <w:rsid w:val="00FC2EF8"/>
    <w:rsid w:val="00FC3053"/>
    <w:rsid w:val="00FC30D3"/>
    <w:rsid w:val="00FC3166"/>
    <w:rsid w:val="00FC3250"/>
    <w:rsid w:val="00FC32A4"/>
    <w:rsid w:val="00FC33A3"/>
    <w:rsid w:val="00FC3468"/>
    <w:rsid w:val="00FC3D3C"/>
    <w:rsid w:val="00FC3EAB"/>
    <w:rsid w:val="00FC4B35"/>
    <w:rsid w:val="00FC4C21"/>
    <w:rsid w:val="00FC50CB"/>
    <w:rsid w:val="00FC545B"/>
    <w:rsid w:val="00FC5868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B8F"/>
    <w:rsid w:val="00FC6D66"/>
    <w:rsid w:val="00FC6FCC"/>
    <w:rsid w:val="00FC76FF"/>
    <w:rsid w:val="00FC781B"/>
    <w:rsid w:val="00FC788A"/>
    <w:rsid w:val="00FC7A58"/>
    <w:rsid w:val="00FC7A87"/>
    <w:rsid w:val="00FC7B50"/>
    <w:rsid w:val="00FC7BB1"/>
    <w:rsid w:val="00FC7C1C"/>
    <w:rsid w:val="00FC7C2E"/>
    <w:rsid w:val="00FC7CB6"/>
    <w:rsid w:val="00FC7DCB"/>
    <w:rsid w:val="00FC7ECA"/>
    <w:rsid w:val="00FD0035"/>
    <w:rsid w:val="00FD0173"/>
    <w:rsid w:val="00FD01EA"/>
    <w:rsid w:val="00FD03C4"/>
    <w:rsid w:val="00FD04A5"/>
    <w:rsid w:val="00FD04C3"/>
    <w:rsid w:val="00FD0509"/>
    <w:rsid w:val="00FD0877"/>
    <w:rsid w:val="00FD08AF"/>
    <w:rsid w:val="00FD0A5A"/>
    <w:rsid w:val="00FD0EB0"/>
    <w:rsid w:val="00FD107A"/>
    <w:rsid w:val="00FD13B1"/>
    <w:rsid w:val="00FD14E4"/>
    <w:rsid w:val="00FD169D"/>
    <w:rsid w:val="00FD1862"/>
    <w:rsid w:val="00FD1C8B"/>
    <w:rsid w:val="00FD1DB6"/>
    <w:rsid w:val="00FD1E06"/>
    <w:rsid w:val="00FD1E77"/>
    <w:rsid w:val="00FD1E78"/>
    <w:rsid w:val="00FD24AA"/>
    <w:rsid w:val="00FD2769"/>
    <w:rsid w:val="00FD28DE"/>
    <w:rsid w:val="00FD2CA8"/>
    <w:rsid w:val="00FD305D"/>
    <w:rsid w:val="00FD3652"/>
    <w:rsid w:val="00FD38C0"/>
    <w:rsid w:val="00FD3CED"/>
    <w:rsid w:val="00FD3E91"/>
    <w:rsid w:val="00FD4097"/>
    <w:rsid w:val="00FD423F"/>
    <w:rsid w:val="00FD42EC"/>
    <w:rsid w:val="00FD45AA"/>
    <w:rsid w:val="00FD45F7"/>
    <w:rsid w:val="00FD4804"/>
    <w:rsid w:val="00FD4AEA"/>
    <w:rsid w:val="00FD50C0"/>
    <w:rsid w:val="00FD5130"/>
    <w:rsid w:val="00FD52D2"/>
    <w:rsid w:val="00FD55B1"/>
    <w:rsid w:val="00FD55CB"/>
    <w:rsid w:val="00FD5700"/>
    <w:rsid w:val="00FD588A"/>
    <w:rsid w:val="00FD5959"/>
    <w:rsid w:val="00FD59BF"/>
    <w:rsid w:val="00FD5A48"/>
    <w:rsid w:val="00FD5AE1"/>
    <w:rsid w:val="00FD5CF2"/>
    <w:rsid w:val="00FD6048"/>
    <w:rsid w:val="00FD6B76"/>
    <w:rsid w:val="00FD6C2B"/>
    <w:rsid w:val="00FD6CFC"/>
    <w:rsid w:val="00FD747B"/>
    <w:rsid w:val="00FD76A6"/>
    <w:rsid w:val="00FD77BB"/>
    <w:rsid w:val="00FD7B57"/>
    <w:rsid w:val="00FD7F38"/>
    <w:rsid w:val="00FE0025"/>
    <w:rsid w:val="00FE053B"/>
    <w:rsid w:val="00FE085B"/>
    <w:rsid w:val="00FE0B84"/>
    <w:rsid w:val="00FE0D98"/>
    <w:rsid w:val="00FE1814"/>
    <w:rsid w:val="00FE1933"/>
    <w:rsid w:val="00FE1B56"/>
    <w:rsid w:val="00FE1C29"/>
    <w:rsid w:val="00FE1C7D"/>
    <w:rsid w:val="00FE1E04"/>
    <w:rsid w:val="00FE1FAD"/>
    <w:rsid w:val="00FE2251"/>
    <w:rsid w:val="00FE2715"/>
    <w:rsid w:val="00FE280E"/>
    <w:rsid w:val="00FE2932"/>
    <w:rsid w:val="00FE2DB1"/>
    <w:rsid w:val="00FE2DBA"/>
    <w:rsid w:val="00FE2E19"/>
    <w:rsid w:val="00FE2EA6"/>
    <w:rsid w:val="00FE2FD6"/>
    <w:rsid w:val="00FE35B7"/>
    <w:rsid w:val="00FE35F7"/>
    <w:rsid w:val="00FE36B0"/>
    <w:rsid w:val="00FE3AAA"/>
    <w:rsid w:val="00FE3B1A"/>
    <w:rsid w:val="00FE4478"/>
    <w:rsid w:val="00FE455D"/>
    <w:rsid w:val="00FE49B3"/>
    <w:rsid w:val="00FE4C88"/>
    <w:rsid w:val="00FE4CE4"/>
    <w:rsid w:val="00FE4FF1"/>
    <w:rsid w:val="00FE50C6"/>
    <w:rsid w:val="00FE52D5"/>
    <w:rsid w:val="00FE5470"/>
    <w:rsid w:val="00FE583B"/>
    <w:rsid w:val="00FE593D"/>
    <w:rsid w:val="00FE5B41"/>
    <w:rsid w:val="00FE5FC7"/>
    <w:rsid w:val="00FE60A4"/>
    <w:rsid w:val="00FE62D6"/>
    <w:rsid w:val="00FE6859"/>
    <w:rsid w:val="00FE69FE"/>
    <w:rsid w:val="00FE6C6C"/>
    <w:rsid w:val="00FE6DED"/>
    <w:rsid w:val="00FE6E21"/>
    <w:rsid w:val="00FE6EFB"/>
    <w:rsid w:val="00FE6FFB"/>
    <w:rsid w:val="00FE712E"/>
    <w:rsid w:val="00FE7237"/>
    <w:rsid w:val="00FE72B9"/>
    <w:rsid w:val="00FE74B9"/>
    <w:rsid w:val="00FE74EB"/>
    <w:rsid w:val="00FE7599"/>
    <w:rsid w:val="00FE77A0"/>
    <w:rsid w:val="00FE78A9"/>
    <w:rsid w:val="00FE7B2B"/>
    <w:rsid w:val="00FE7DE2"/>
    <w:rsid w:val="00FE7E97"/>
    <w:rsid w:val="00FF06A7"/>
    <w:rsid w:val="00FF0997"/>
    <w:rsid w:val="00FF09C5"/>
    <w:rsid w:val="00FF0EA8"/>
    <w:rsid w:val="00FF12F4"/>
    <w:rsid w:val="00FF1303"/>
    <w:rsid w:val="00FF15AF"/>
    <w:rsid w:val="00FF1637"/>
    <w:rsid w:val="00FF1677"/>
    <w:rsid w:val="00FF168E"/>
    <w:rsid w:val="00FF190A"/>
    <w:rsid w:val="00FF1D52"/>
    <w:rsid w:val="00FF229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515"/>
    <w:rsid w:val="00FF3997"/>
    <w:rsid w:val="00FF3A08"/>
    <w:rsid w:val="00FF3B81"/>
    <w:rsid w:val="00FF44B3"/>
    <w:rsid w:val="00FF4671"/>
    <w:rsid w:val="00FF494B"/>
    <w:rsid w:val="00FF4C8C"/>
    <w:rsid w:val="00FF4CB0"/>
    <w:rsid w:val="00FF4D7F"/>
    <w:rsid w:val="00FF4F0B"/>
    <w:rsid w:val="00FF51DB"/>
    <w:rsid w:val="00FF5314"/>
    <w:rsid w:val="00FF5482"/>
    <w:rsid w:val="00FF5491"/>
    <w:rsid w:val="00FF5681"/>
    <w:rsid w:val="00FF5682"/>
    <w:rsid w:val="00FF576F"/>
    <w:rsid w:val="00FF5928"/>
    <w:rsid w:val="00FF5D5E"/>
    <w:rsid w:val="00FF5D7E"/>
    <w:rsid w:val="00FF5E55"/>
    <w:rsid w:val="00FF5F1C"/>
    <w:rsid w:val="00FF6075"/>
    <w:rsid w:val="00FF60DC"/>
    <w:rsid w:val="00FF6206"/>
    <w:rsid w:val="00FF660B"/>
    <w:rsid w:val="00FF66A6"/>
    <w:rsid w:val="00FF6792"/>
    <w:rsid w:val="00FF684F"/>
    <w:rsid w:val="00FF6905"/>
    <w:rsid w:val="00FF6D4A"/>
    <w:rsid w:val="00FF6FFB"/>
    <w:rsid w:val="00FF7063"/>
    <w:rsid w:val="00FF709C"/>
    <w:rsid w:val="00FF720A"/>
    <w:rsid w:val="00FF7831"/>
    <w:rsid w:val="00FF7833"/>
    <w:rsid w:val="00FF7A4A"/>
    <w:rsid w:val="00FF7C31"/>
    <w:rsid w:val="046EDDD0"/>
    <w:rsid w:val="06C12F99"/>
    <w:rsid w:val="06FB64EE"/>
    <w:rsid w:val="0799E183"/>
    <w:rsid w:val="0A71A243"/>
    <w:rsid w:val="1B87E7F1"/>
    <w:rsid w:val="1E857A3D"/>
    <w:rsid w:val="1ECC12AA"/>
    <w:rsid w:val="2DDF8953"/>
    <w:rsid w:val="3AFD4ABB"/>
    <w:rsid w:val="480B2510"/>
    <w:rsid w:val="578A9EE6"/>
    <w:rsid w:val="5D7EDEE8"/>
    <w:rsid w:val="64721C6D"/>
    <w:rsid w:val="664514C3"/>
    <w:rsid w:val="6FA7F211"/>
    <w:rsid w:val="78ADD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0B8F792"/>
  <w15:chartTrackingRefBased/>
  <w15:docId w15:val="{E2458C2A-25DF-41EF-BAF3-3F91BAA28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B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FSContent">
    <w:name w:val="FS_Content"/>
    <w:basedOn w:val="Normal"/>
    <w:link w:val="FSContentChar"/>
    <w:qFormat/>
    <w:rsid w:val="00BA03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BA03D0"/>
    <w:rPr>
      <w:rFonts w:ascii="Angsana New" w:eastAsia="MS Mincho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1B03B8"/>
    <w:rPr>
      <w:rFonts w:ascii="Arial" w:hAnsi="Arial" w:cs="Times New Roman"/>
    </w:rPr>
  </w:style>
  <w:style w:type="paragraph" w:styleId="NormalWeb">
    <w:name w:val="Normal (Web)"/>
    <w:basedOn w:val="Normal"/>
    <w:uiPriority w:val="99"/>
    <w:semiHidden/>
    <w:unhideWhenUsed/>
    <w:rsid w:val="00F445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9A3DC8"/>
    <w:rPr>
      <w:rFonts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8D380E"/>
  </w:style>
  <w:style w:type="character" w:customStyle="1" w:styleId="ListParagraphChar">
    <w:name w:val="List Paragraph Char"/>
    <w:link w:val="ListParagraph"/>
    <w:uiPriority w:val="34"/>
    <w:locked/>
    <w:rsid w:val="00830996"/>
    <w:rPr>
      <w:rFonts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8430E3-9294-4192-A129-840C0332C26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C310E228-BEC7-4035-A9A9-9959509248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AE4E62-012D-4530-80F8-E279FDCDC0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F2AA90-A709-4FF0-9EAD-1CC28360F3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1701</TotalTime>
  <Pages>12</Pages>
  <Words>2232</Words>
  <Characters>14103</Characters>
  <Application>Microsoft Office Word</Application>
  <DocSecurity>0</DocSecurity>
  <Lines>117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16303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Wachirawit, Wongbut</cp:lastModifiedBy>
  <cp:revision>102</cp:revision>
  <cp:lastPrinted>2026-05-09T14:03:00Z</cp:lastPrinted>
  <dcterms:created xsi:type="dcterms:W3CDTF">2025-08-05T05:08:00Z</dcterms:created>
  <dcterms:modified xsi:type="dcterms:W3CDTF">2026-05-11T09:21:00Z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2021-11-01T03:03:37Z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570c9e3f-8004-4b8f-aae2-b6827b4a20b4</vt:lpwstr>
  </property>
  <property fmtid="{D5CDD505-2E9C-101B-9397-08002B2CF9AE}" pid="8" name="MSIP_Label_4ed8881d-4062-46d6-b0ca-1cc939420954_ContentBits">
    <vt:lpwstr>0</vt:lpwstr>
  </property>
  <property fmtid="{D5CDD505-2E9C-101B-9397-08002B2CF9AE}" pid="9" name="GrammarlyDocumentId">
    <vt:lpwstr>63d5adf42a0940264a180cb4c9492c4eca580abaaa96de14f62023b2e29a3a81</vt:lpwstr>
  </property>
  <property fmtid="{D5CDD505-2E9C-101B-9397-08002B2CF9AE}" pid="10" name="ContentTypeId">
    <vt:lpwstr>0x010100FC3C573FF70E394A86433F5E112C33AA</vt:lpwstr>
  </property>
</Properties>
</file>