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BB52DD">
        <w:tc>
          <w:tcPr>
            <w:tcW w:w="1458" w:type="dxa"/>
          </w:tcPr>
          <w:p w14:paraId="24351F23" w14:textId="380BF285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BB52DD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6735" w:rsidRPr="008C010D" w14:paraId="70628060" w14:textId="77777777" w:rsidTr="00BB52DD">
        <w:tc>
          <w:tcPr>
            <w:tcW w:w="1458" w:type="dxa"/>
          </w:tcPr>
          <w:p w14:paraId="64F45C7C" w14:textId="28C47243" w:rsidR="00FF6735" w:rsidRPr="008C010D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0D8CDF63" w14:textId="6A710536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F6735" w:rsidRPr="008C010D" w14:paraId="58DA6DA7" w14:textId="77777777" w:rsidTr="00BB52DD">
        <w:tc>
          <w:tcPr>
            <w:tcW w:w="1458" w:type="dxa"/>
          </w:tcPr>
          <w:p w14:paraId="29096570" w14:textId="7B8935DF" w:rsidR="00FF6735" w:rsidRPr="00472DAE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8531F5" w14:textId="49ECE16A" w:rsidR="00FF6735" w:rsidRPr="00472DAE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6735" w:rsidRPr="008C010D" w14:paraId="6CDB7487" w14:textId="77777777" w:rsidTr="00BB52DD">
        <w:tc>
          <w:tcPr>
            <w:tcW w:w="1458" w:type="dxa"/>
          </w:tcPr>
          <w:p w14:paraId="1128E9A0" w14:textId="632E3AEC" w:rsidR="00FF6735" w:rsidRPr="000021AC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9974FC0" w14:textId="1C46245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0A1529" w:rsidRPr="008C010D" w14:paraId="4EF0EDC5" w14:textId="77777777" w:rsidTr="00BB52DD">
        <w:tc>
          <w:tcPr>
            <w:tcW w:w="1458" w:type="dxa"/>
          </w:tcPr>
          <w:p w14:paraId="0B7EC606" w14:textId="0BDE702B" w:rsidR="000A1529" w:rsidRPr="00FC11E5" w:rsidRDefault="000A1529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197F97D8" w14:textId="3255AFCD" w:rsidR="000A1529" w:rsidRDefault="000A1529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6735" w:rsidRPr="008C010D" w14:paraId="06FE7CD3" w14:textId="77777777" w:rsidTr="00BB52DD">
        <w:tc>
          <w:tcPr>
            <w:tcW w:w="1458" w:type="dxa"/>
          </w:tcPr>
          <w:p w14:paraId="63EE56F9" w14:textId="79A99644" w:rsidR="00FF6735" w:rsidRPr="008C010D" w:rsidRDefault="000A1529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498B7B1A" w14:textId="285A7C0C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930A4" w:rsidRPr="008C010D" w14:paraId="43717EBF" w14:textId="77777777" w:rsidTr="00726483">
        <w:tc>
          <w:tcPr>
            <w:tcW w:w="1458" w:type="dxa"/>
          </w:tcPr>
          <w:p w14:paraId="582240D0" w14:textId="05D4E0B9" w:rsidR="00C930A4" w:rsidRDefault="000A1529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351D6326" w14:textId="1386759B" w:rsidR="00C930A4" w:rsidRPr="008C010D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DA7A16" w:rsidRPr="008C010D" w14:paraId="5B7C210A" w14:textId="77777777" w:rsidTr="00726483">
        <w:tc>
          <w:tcPr>
            <w:tcW w:w="1458" w:type="dxa"/>
          </w:tcPr>
          <w:p w14:paraId="7DABE5CB" w14:textId="6D909738" w:rsidR="00DA7A16" w:rsidRDefault="00DA7A16" w:rsidP="00DA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469BA0FF" w14:textId="3017939B" w:rsidR="00DA7A16" w:rsidRPr="008C010D" w:rsidRDefault="00DA7A16" w:rsidP="00DA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A7A16" w:rsidRPr="008C010D" w14:paraId="498E4AE0" w14:textId="77777777" w:rsidTr="00BB52DD">
        <w:tc>
          <w:tcPr>
            <w:tcW w:w="1458" w:type="dxa"/>
          </w:tcPr>
          <w:p w14:paraId="1B566926" w14:textId="0E78A755" w:rsidR="00DA7A16" w:rsidRDefault="00DA7A16" w:rsidP="00DA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5D0CA7CD" w14:textId="6E00FFC0" w:rsidR="00DA7A16" w:rsidRPr="008C010D" w:rsidRDefault="00DA7A16" w:rsidP="00DA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A7A16" w:rsidRPr="008C010D" w14:paraId="43807595" w14:textId="77777777" w:rsidTr="00BB52DD">
        <w:tc>
          <w:tcPr>
            <w:tcW w:w="1458" w:type="dxa"/>
          </w:tcPr>
          <w:p w14:paraId="7FF1CCD3" w14:textId="1EB2AFA4" w:rsidR="00DA7A16" w:rsidRDefault="00DA7A16" w:rsidP="00DA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7A4BA832" w14:textId="74C30932" w:rsidR="00DA7A16" w:rsidRPr="008C010D" w:rsidRDefault="00DA7A16" w:rsidP="00DA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77485C" w:rsidRPr="008C010D" w14:paraId="3DCA812D" w14:textId="77777777" w:rsidTr="00BB52DD">
        <w:tc>
          <w:tcPr>
            <w:tcW w:w="1458" w:type="dxa"/>
          </w:tcPr>
          <w:p w14:paraId="661F02C1" w14:textId="7304A128" w:rsidR="0077485C" w:rsidRPr="00472DAE" w:rsidRDefault="0077485C" w:rsidP="007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5039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165" w:type="dxa"/>
          </w:tcPr>
          <w:p w14:paraId="4EB98259" w14:textId="630DB561" w:rsidR="0077485C" w:rsidRPr="00472DAE" w:rsidRDefault="0077485C" w:rsidP="007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485C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7485C" w:rsidRPr="008C010D" w14:paraId="584DB4C9" w14:textId="77777777" w:rsidTr="00BB52DD">
        <w:tc>
          <w:tcPr>
            <w:tcW w:w="1458" w:type="dxa"/>
          </w:tcPr>
          <w:p w14:paraId="3AA9FEF2" w14:textId="07016925" w:rsidR="0077485C" w:rsidRDefault="0077485C" w:rsidP="007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6A663C1" w14:textId="2094C976" w:rsidR="0077485C" w:rsidRPr="007C0522" w:rsidRDefault="0077485C" w:rsidP="007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6193CB40" w14:textId="77777777" w:rsidR="008D0BEF" w:rsidRPr="008D0BEF" w:rsidRDefault="008D0BEF" w:rsidP="008D0BEF"/>
    <w:p w14:paraId="5F5DE165" w14:textId="44ED604A" w:rsidR="00F60A5A" w:rsidRPr="00472DAE" w:rsidRDefault="00685193" w:rsidP="00F60A5A">
      <w:pPr>
        <w:pStyle w:val="FSContent"/>
      </w:pPr>
      <w:r w:rsidRPr="008D0BEF">
        <w:br w:type="page"/>
      </w:r>
      <w:r w:rsidR="00F60A5A" w:rsidRPr="00472DAE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472DAE" w:rsidRDefault="00616607" w:rsidP="00017263">
      <w:pPr>
        <w:pStyle w:val="FSBlank"/>
        <w:rPr>
          <w:sz w:val="30"/>
          <w:szCs w:val="30"/>
        </w:rPr>
      </w:pPr>
    </w:p>
    <w:p w14:paraId="3448D75E" w14:textId="3C21FB18" w:rsidR="00004042" w:rsidRPr="009B587D" w:rsidRDefault="00557238" w:rsidP="0000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72DAE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F659A8">
        <w:rPr>
          <w:rFonts w:ascii="Angsana New" w:hAnsi="Angsana New"/>
          <w:sz w:val="30"/>
          <w:szCs w:val="30"/>
        </w:rPr>
        <w:t xml:space="preserve"> </w:t>
      </w:r>
      <w:r w:rsidR="001E43E1" w:rsidRPr="004173F7">
        <w:rPr>
          <w:rFonts w:ascii="Angsana New" w:hAnsi="Angsana New"/>
          <w:sz w:val="30"/>
          <w:szCs w:val="30"/>
        </w:rPr>
        <w:t>13</w:t>
      </w:r>
      <w:r w:rsidR="004F3F62" w:rsidRPr="004173F7">
        <w:rPr>
          <w:rFonts w:ascii="Angsana New" w:hAnsi="Angsana New"/>
          <w:sz w:val="30"/>
          <w:szCs w:val="30"/>
        </w:rPr>
        <w:t xml:space="preserve"> </w:t>
      </w:r>
      <w:r w:rsidR="004F3F62" w:rsidRPr="004173F7">
        <w:rPr>
          <w:rFonts w:ascii="Angsana New" w:hAnsi="Angsana New" w:hint="cs"/>
          <w:sz w:val="30"/>
          <w:szCs w:val="30"/>
          <w:cs/>
        </w:rPr>
        <w:t>พฤ</w:t>
      </w:r>
      <w:r w:rsidR="006B0AC4" w:rsidRPr="004173F7">
        <w:rPr>
          <w:rFonts w:ascii="Angsana New" w:hAnsi="Angsana New" w:hint="cs"/>
          <w:sz w:val="30"/>
          <w:szCs w:val="30"/>
          <w:cs/>
        </w:rPr>
        <w:t>ษภาคม</w:t>
      </w:r>
      <w:r w:rsidR="004F3F62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="00004042" w:rsidRPr="007A670D">
        <w:rPr>
          <w:rFonts w:ascii="Angsana New" w:hAnsi="Angsana New"/>
          <w:sz w:val="30"/>
          <w:szCs w:val="30"/>
        </w:rPr>
        <w:t>256</w:t>
      </w:r>
      <w:r w:rsidR="00303832">
        <w:rPr>
          <w:rFonts w:ascii="Angsana New" w:hAnsi="Angsana New"/>
          <w:sz w:val="30"/>
          <w:szCs w:val="30"/>
        </w:rPr>
        <w:t>9</w:t>
      </w:r>
    </w:p>
    <w:p w14:paraId="1EE71AA5" w14:textId="697AF302" w:rsidR="005E6569" w:rsidRPr="00472DAE" w:rsidRDefault="005E6569" w:rsidP="00E7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0297F48" w14:textId="36475B1A" w:rsidR="003057D6" w:rsidRPr="00472DAE" w:rsidRDefault="00EA3CEC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1D89E66" w14:textId="60500F37" w:rsidR="00A109E6" w:rsidRPr="00472DAE" w:rsidRDefault="00A109E6" w:rsidP="00F60A5A">
      <w:pPr>
        <w:pStyle w:val="FSBlank"/>
        <w:rPr>
          <w:sz w:val="30"/>
          <w:szCs w:val="30"/>
        </w:rPr>
      </w:pPr>
    </w:p>
    <w:p w14:paraId="7A649EF9" w14:textId="18228710" w:rsidR="00E70F4C" w:rsidRPr="00472DAE" w:rsidRDefault="00E70F4C" w:rsidP="00E70F4C">
      <w:pPr>
        <w:pStyle w:val="FSContent"/>
      </w:pPr>
      <w:r w:rsidRPr="00472DAE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Pr="00472DAE">
        <w:t xml:space="preserve"> </w:t>
      </w:r>
      <w:r w:rsidRPr="00472DAE">
        <w:rPr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FC11E5" w:rsidRPr="00472DAE">
        <w:t>34</w:t>
      </w:r>
      <w:r w:rsidRPr="00472DAE">
        <w:t xml:space="preserve"> </w:t>
      </w:r>
      <w:r w:rsidRPr="00472DAE">
        <w:rPr>
          <w:cs/>
        </w:rPr>
        <w:t xml:space="preserve">เรื่อง </w:t>
      </w:r>
      <w:r w:rsidRPr="00472DAE">
        <w:rPr>
          <w:i/>
          <w:iCs/>
          <w:cs/>
        </w:rPr>
        <w:t>การรายงานทางการเงินระหว่างกาล</w:t>
      </w:r>
      <w:r w:rsidRPr="00472DAE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</w:t>
      </w:r>
      <w:r w:rsidR="00534F31">
        <w:br/>
      </w:r>
      <w:r w:rsidRPr="00472DAE">
        <w:rPr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Pr="00472DAE">
        <w:br/>
      </w:r>
      <w:r w:rsidRPr="00472DAE">
        <w:rPr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A5E8D" w:rsidRPr="00472DAE">
        <w:rPr>
          <w:rFonts w:hint="cs"/>
          <w:cs/>
        </w:rPr>
        <w:t>และบริษัทย่อย</w:t>
      </w:r>
      <w:r w:rsidRPr="00472DAE">
        <w:rPr>
          <w:cs/>
        </w:rPr>
        <w:t xml:space="preserve">สำหรับปีสิ้นสุดวันที่ </w:t>
      </w:r>
      <w:r w:rsidR="00FC11E5" w:rsidRPr="00472DAE">
        <w:t>31</w:t>
      </w:r>
      <w:r w:rsidRPr="00472DAE">
        <w:t xml:space="preserve"> </w:t>
      </w:r>
      <w:r w:rsidRPr="00472DAE">
        <w:rPr>
          <w:cs/>
        </w:rPr>
        <w:t xml:space="preserve">ธันวาคม </w:t>
      </w:r>
      <w:r w:rsidR="00FC11E5" w:rsidRPr="00472DAE">
        <w:t>256</w:t>
      </w:r>
      <w:r w:rsidR="00303832">
        <w:t>8</w:t>
      </w:r>
    </w:p>
    <w:p w14:paraId="180CCCDE" w14:textId="77777777" w:rsidR="000145E4" w:rsidRPr="00472DAE" w:rsidRDefault="000145E4" w:rsidP="00F347F0">
      <w:pPr>
        <w:pStyle w:val="FSBlank"/>
        <w:rPr>
          <w:sz w:val="30"/>
          <w:szCs w:val="30"/>
        </w:rPr>
      </w:pPr>
    </w:p>
    <w:p w14:paraId="3E1C2F40" w14:textId="309D8964" w:rsidR="000145E4" w:rsidRPr="00472DAE" w:rsidRDefault="000145E4" w:rsidP="00F33153">
      <w:pPr>
        <w:pStyle w:val="FSContent"/>
      </w:pPr>
      <w:r w:rsidRPr="00472DAE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 w:rsidRPr="00472DAE">
        <w:rPr>
          <w:rFonts w:hint="cs"/>
          <w:cs/>
        </w:rPr>
        <w:t>กลุ่ม</w:t>
      </w:r>
      <w:r w:rsidRPr="00472DAE">
        <w:rPr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C11E5" w:rsidRPr="00472DAE">
        <w:t>31</w:t>
      </w:r>
      <w:r w:rsidR="00F33153" w:rsidRPr="00472DAE">
        <w:t xml:space="preserve"> </w:t>
      </w:r>
      <w:r w:rsidR="00F33153" w:rsidRPr="00472DAE">
        <w:rPr>
          <w:rFonts w:hint="cs"/>
          <w:cs/>
        </w:rPr>
        <w:t xml:space="preserve">ธันวาคม </w:t>
      </w:r>
      <w:r w:rsidR="00FC11E5" w:rsidRPr="00472DAE">
        <w:t>256</w:t>
      </w:r>
      <w:r w:rsidR="00303832">
        <w:t>8</w:t>
      </w:r>
    </w:p>
    <w:p w14:paraId="1EF094DA" w14:textId="77777777" w:rsidR="00E70F4C" w:rsidRPr="00472DAE" w:rsidRDefault="00E70F4C" w:rsidP="00F347F0">
      <w:pPr>
        <w:pStyle w:val="FSBlank"/>
        <w:rPr>
          <w:sz w:val="30"/>
          <w:szCs w:val="30"/>
        </w:rPr>
      </w:pPr>
    </w:p>
    <w:p w14:paraId="4EBC7EB3" w14:textId="021A45C5" w:rsidR="002653E1" w:rsidRPr="00472DAE" w:rsidRDefault="002653E1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472DAE" w:rsidRDefault="00BB2C7E" w:rsidP="00F347F0">
      <w:pPr>
        <w:pStyle w:val="FSBlank"/>
        <w:rPr>
          <w:sz w:val="30"/>
          <w:szCs w:val="30"/>
        </w:rPr>
      </w:pPr>
    </w:p>
    <w:p w14:paraId="5C605B13" w14:textId="7FA4203D" w:rsidR="00D01D44" w:rsidRPr="00472DAE" w:rsidRDefault="00D01D44" w:rsidP="00B465B7">
      <w:pPr>
        <w:pStyle w:val="FSContent"/>
      </w:pPr>
      <w:r w:rsidRPr="00472DAE">
        <w:rPr>
          <w:cs/>
        </w:rPr>
        <w:t>ความสัมพันธ์ที่</w:t>
      </w:r>
      <w:r w:rsidR="00E7269E" w:rsidRPr="00472DAE">
        <w:rPr>
          <w:rFonts w:hint="cs"/>
          <w:cs/>
        </w:rPr>
        <w:t>มีกับ</w:t>
      </w:r>
      <w:r w:rsidR="003C05F1" w:rsidRPr="00472DAE">
        <w:rPr>
          <w:rFonts w:hint="cs"/>
          <w:cs/>
        </w:rPr>
        <w:t>บริษัทย่อย</w:t>
      </w:r>
      <w:r w:rsidR="00F549B4" w:rsidRPr="00472DAE">
        <w:t xml:space="preserve"> </w:t>
      </w:r>
      <w:r w:rsidR="008B6D46" w:rsidRPr="00472DAE">
        <w:rPr>
          <w:rFonts w:hint="cs"/>
          <w:cs/>
        </w:rPr>
        <w:t>การร่วมค้า</w:t>
      </w:r>
      <w:r w:rsidR="00F549B4" w:rsidRPr="00472DAE">
        <w:t xml:space="preserve"> </w:t>
      </w:r>
      <w:r w:rsidR="00F549B4" w:rsidRPr="00472DAE">
        <w:rPr>
          <w:rFonts w:hint="cs"/>
          <w:cs/>
        </w:rPr>
        <w:t>ผู้บริหาร</w:t>
      </w:r>
      <w:r w:rsidR="00B310C6" w:rsidRPr="00472DAE">
        <w:rPr>
          <w:rFonts w:hint="cs"/>
          <w:cs/>
        </w:rPr>
        <w:t>ที่สำคัญและบุคคลหรือกิจการอื่นที่เกี่ยวข้องกัน</w:t>
      </w:r>
      <w:r w:rsidR="00A96BF9" w:rsidRPr="00472DAE">
        <w:rPr>
          <w:rFonts w:hint="cs"/>
          <w:cs/>
        </w:rPr>
        <w:t>ไม่มี</w:t>
      </w:r>
      <w:r w:rsidR="00534F31">
        <w:br/>
      </w:r>
      <w:r w:rsidR="00A96BF9" w:rsidRPr="00472DAE">
        <w:rPr>
          <w:rFonts w:hint="cs"/>
          <w:cs/>
        </w:rPr>
        <w:t>การเปลี่ยนแปลงอย่างมีสาระสำคัญในระหว่างงวด</w:t>
      </w:r>
      <w:r w:rsidR="00303832">
        <w:rPr>
          <w:rFonts w:hint="cs"/>
          <w:cs/>
        </w:rPr>
        <w:t>สาม</w:t>
      </w:r>
      <w:r w:rsidR="004F3F62" w:rsidRPr="00472DAE">
        <w:rPr>
          <w:rFonts w:hint="cs"/>
          <w:cs/>
        </w:rPr>
        <w:t>เดือนสิ้นสุดวันที่</w:t>
      </w:r>
      <w:r w:rsidR="00303832">
        <w:t xml:space="preserve"> 31</w:t>
      </w:r>
      <w:r w:rsidR="00303832">
        <w:rPr>
          <w:rFonts w:hint="cs"/>
          <w:cs/>
        </w:rPr>
        <w:t xml:space="preserve"> มีนาคม </w:t>
      </w:r>
      <w:r w:rsidR="00303832">
        <w:t>2569</w:t>
      </w:r>
    </w:p>
    <w:p w14:paraId="443EC7E2" w14:textId="139A31E3" w:rsidR="00BC7221" w:rsidRPr="00472DAE" w:rsidRDefault="00BC7221" w:rsidP="00F347F0">
      <w:pPr>
        <w:pStyle w:val="FSBlank"/>
        <w:rPr>
          <w:sz w:val="30"/>
          <w:szCs w:val="30"/>
        </w:rPr>
      </w:pPr>
    </w:p>
    <w:p w14:paraId="0A5CB46D" w14:textId="3F355ACA" w:rsidR="00F14944" w:rsidRPr="00472DAE" w:rsidRDefault="00F14944" w:rsidP="00B465B7">
      <w:pPr>
        <w:pStyle w:val="FSContent"/>
        <w:rPr>
          <w:cs/>
        </w:rPr>
      </w:pPr>
      <w:r w:rsidRPr="00472DAE">
        <w:br w:type="page"/>
      </w:r>
    </w:p>
    <w:p w14:paraId="33DC6BA8" w14:textId="20CD46DC" w:rsidR="009C147C" w:rsidRPr="004F3F62" w:rsidRDefault="002D5459" w:rsidP="00670C8B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lang w:val="en-US"/>
        </w:rPr>
      </w:pPr>
      <w:r w:rsidRPr="004F3F62">
        <w:rPr>
          <w:rFonts w:asciiTheme="majorBidi" w:hAnsiTheme="majorBidi" w:cstheme="majorBidi"/>
          <w:cs/>
          <w:lang w:val="en-US"/>
        </w:rPr>
        <w:lastRenderedPageBreak/>
        <w:t>รายการที่สำคัญกับบุคคลหรือกิจการที่เกี่ยวข้องกันสำหรับ</w:t>
      </w:r>
      <w:r w:rsidR="00C240A1" w:rsidRPr="004F3F62">
        <w:rPr>
          <w:rFonts w:asciiTheme="majorBidi" w:hAnsiTheme="majorBidi" w:cstheme="majorBidi"/>
          <w:cs/>
          <w:lang w:val="en-US"/>
        </w:rPr>
        <w:t>งวด</w:t>
      </w:r>
      <w:r w:rsidR="00303832">
        <w:rPr>
          <w:rFonts w:asciiTheme="majorBidi" w:hAnsiTheme="majorBidi" w:cstheme="majorBidi" w:hint="cs"/>
          <w:cs/>
          <w:lang w:val="en-US"/>
        </w:rPr>
        <w:t>สาม</w:t>
      </w:r>
      <w:r w:rsidR="004F3F62" w:rsidRPr="004F3F62">
        <w:rPr>
          <w:rFonts w:asciiTheme="majorBidi" w:hAnsiTheme="majorBidi" w:cstheme="majorBidi"/>
          <w:cs/>
        </w:rPr>
        <w:t xml:space="preserve">เดือนสิ้นสุดวันที่ </w:t>
      </w:r>
      <w:r w:rsidR="00303832">
        <w:rPr>
          <w:rFonts w:asciiTheme="majorBidi" w:hAnsiTheme="majorBidi" w:cstheme="majorBidi"/>
          <w:lang w:val="en-US"/>
        </w:rPr>
        <w:t>31</w:t>
      </w:r>
      <w:r w:rsidR="004F3F62" w:rsidRPr="004F3F62">
        <w:rPr>
          <w:rFonts w:asciiTheme="majorBidi" w:hAnsiTheme="majorBidi" w:cstheme="majorBidi"/>
          <w:cs/>
        </w:rPr>
        <w:t xml:space="preserve"> </w:t>
      </w:r>
      <w:r w:rsidR="00303832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="00303832">
        <w:rPr>
          <w:rFonts w:asciiTheme="majorBidi" w:hAnsiTheme="majorBidi" w:cstheme="majorBidi"/>
          <w:lang w:val="en-US"/>
        </w:rPr>
        <w:t>2569</w:t>
      </w:r>
      <w:r w:rsidRPr="004F3F62">
        <w:rPr>
          <w:rFonts w:asciiTheme="majorBidi" w:eastAsia="Cordia New" w:hAnsiTheme="majorBidi" w:cstheme="majorBidi"/>
          <w:color w:val="FFFFFF"/>
          <w:lang w:val="en-US"/>
        </w:rPr>
        <w:t>/</w:t>
      </w:r>
      <w:r w:rsidRPr="004F3F62">
        <w:rPr>
          <w:rFonts w:asciiTheme="majorBidi" w:hAnsiTheme="majorBidi" w:cstheme="majorBidi"/>
          <w:cs/>
          <w:lang w:val="en-US"/>
        </w:rPr>
        <w:t>และ</w:t>
      </w:r>
      <w:r w:rsidRPr="004F3F62">
        <w:rPr>
          <w:rFonts w:asciiTheme="majorBidi" w:eastAsia="Cordia New" w:hAnsiTheme="majorBidi" w:cstheme="majorBidi"/>
          <w:color w:val="FFFFFF"/>
          <w:lang w:val="en-US"/>
        </w:rPr>
        <w:t>/</w:t>
      </w:r>
      <w:r w:rsidR="00FC11E5" w:rsidRPr="004F3F62">
        <w:rPr>
          <w:rFonts w:asciiTheme="majorBidi" w:hAnsiTheme="majorBidi" w:cstheme="majorBidi"/>
          <w:lang w:val="en-US"/>
        </w:rPr>
        <w:t>256</w:t>
      </w:r>
      <w:r w:rsidR="00303832">
        <w:rPr>
          <w:rFonts w:asciiTheme="majorBidi" w:hAnsiTheme="majorBidi" w:cstheme="majorBidi"/>
          <w:lang w:val="en-US"/>
        </w:rPr>
        <w:t>8</w:t>
      </w:r>
      <w:r w:rsidR="0047797E" w:rsidRPr="004F3F62">
        <w:rPr>
          <w:rFonts w:asciiTheme="majorBidi" w:hAnsiTheme="majorBidi" w:cstheme="majorBidi"/>
          <w:lang w:val="en-US"/>
        </w:rPr>
        <w:t xml:space="preserve"> </w:t>
      </w:r>
      <w:r w:rsidRPr="004F3F62">
        <w:rPr>
          <w:rFonts w:asciiTheme="majorBidi" w:hAnsiTheme="majorBidi" w:cstheme="majorBidi"/>
          <w:cs/>
          <w:lang w:val="en-US"/>
        </w:rPr>
        <w:t>สรุปได้ดังนี้</w:t>
      </w:r>
    </w:p>
    <w:p w14:paraId="32417DEB" w14:textId="7F300C7A" w:rsidR="003C140D" w:rsidRPr="00434152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4"/>
        <w:gridCol w:w="1094"/>
        <w:gridCol w:w="236"/>
        <w:gridCol w:w="1055"/>
        <w:gridCol w:w="269"/>
        <w:gridCol w:w="1085"/>
        <w:gridCol w:w="274"/>
        <w:gridCol w:w="1073"/>
      </w:tblGrid>
      <w:tr w:rsidR="004F3F62" w:rsidRPr="004F3F62" w14:paraId="3D387479" w14:textId="77777777" w:rsidTr="00586D15">
        <w:trPr>
          <w:trHeight w:val="70"/>
          <w:tblHeader/>
        </w:trPr>
        <w:tc>
          <w:tcPr>
            <w:tcW w:w="2257" w:type="pct"/>
          </w:tcPr>
          <w:p w14:paraId="7DFB3386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28F48DB9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3F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8EDB75E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62A05DB9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F62" w:rsidRPr="004F3F62" w14:paraId="5CB4C984" w14:textId="77777777" w:rsidTr="00586D15">
        <w:trPr>
          <w:tblHeader/>
        </w:trPr>
        <w:tc>
          <w:tcPr>
            <w:tcW w:w="2257" w:type="pct"/>
            <w:vAlign w:val="bottom"/>
          </w:tcPr>
          <w:p w14:paraId="39D91FDF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59A886A7" w14:textId="4AD40E45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038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7" w:type="pct"/>
            <w:vAlign w:val="bottom"/>
          </w:tcPr>
          <w:p w14:paraId="314289F0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0B28AC9" w14:textId="7CC7158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0383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vAlign w:val="bottom"/>
          </w:tcPr>
          <w:p w14:paraId="3C832F9D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0FC677C6" w14:textId="2631D134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038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  <w:vAlign w:val="bottom"/>
          </w:tcPr>
          <w:p w14:paraId="4BEDA352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69F6A0F" w14:textId="00797FA3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0383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F3F62" w:rsidRPr="004F3F62" w14:paraId="27F16127" w14:textId="77777777" w:rsidTr="00586D15">
        <w:trPr>
          <w:tblHeader/>
        </w:trPr>
        <w:tc>
          <w:tcPr>
            <w:tcW w:w="2257" w:type="pct"/>
          </w:tcPr>
          <w:p w14:paraId="1EA3C7C3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0C335285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3F62" w:rsidRPr="004F3F62" w14:paraId="4B22D398" w14:textId="77777777" w:rsidTr="00EB596F">
        <w:tc>
          <w:tcPr>
            <w:tcW w:w="2257" w:type="pct"/>
          </w:tcPr>
          <w:p w14:paraId="7228EEC8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3F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275D51CA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21771D9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187765E8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78D211D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C3C3957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D709658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344A2B6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7F6F" w:rsidRPr="004F3F62" w14:paraId="410837DD" w14:textId="77777777" w:rsidTr="00EB596F">
        <w:tc>
          <w:tcPr>
            <w:tcW w:w="2257" w:type="pct"/>
          </w:tcPr>
          <w:p w14:paraId="45BD5792" w14:textId="77777777" w:rsidR="000A7F6F" w:rsidRPr="004F3F62" w:rsidRDefault="000A7F6F" w:rsidP="000A7F6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  <w:r w:rsidRPr="004F3F62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590" w:type="pct"/>
          </w:tcPr>
          <w:p w14:paraId="0BD557D4" w14:textId="6A8B1B42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297270D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4BC1D8B1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A2D644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002D1FD" w14:textId="50F00932" w:rsidR="000A7F6F" w:rsidRPr="004F3F62" w:rsidRDefault="00762692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48" w:type="pct"/>
          </w:tcPr>
          <w:p w14:paraId="573E7DDF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36FBF3D" w14:textId="661670EB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0A7F6F" w:rsidRPr="004F3F62" w14:paraId="1978C938" w14:textId="77777777" w:rsidTr="00EB596F">
        <w:tc>
          <w:tcPr>
            <w:tcW w:w="2257" w:type="pct"/>
          </w:tcPr>
          <w:p w14:paraId="5E11E67F" w14:textId="77777777" w:rsidR="000A7F6F" w:rsidRPr="00434152" w:rsidRDefault="000A7F6F" w:rsidP="000A7F6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0" w:type="pct"/>
          </w:tcPr>
          <w:p w14:paraId="6FC4779E" w14:textId="77777777" w:rsidR="000A7F6F" w:rsidRPr="0043415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2DCE4D" w14:textId="77777777" w:rsidR="000A7F6F" w:rsidRPr="00434152" w:rsidRDefault="000A7F6F" w:rsidP="000A7F6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9" w:type="pct"/>
          </w:tcPr>
          <w:p w14:paraId="7B503B02" w14:textId="77777777" w:rsidR="000A7F6F" w:rsidRPr="0043415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F4B02A" w14:textId="77777777" w:rsidR="000A7F6F" w:rsidRPr="00434152" w:rsidRDefault="000A7F6F" w:rsidP="000A7F6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5" w:type="pct"/>
          </w:tcPr>
          <w:p w14:paraId="79171F95" w14:textId="77777777" w:rsidR="000A7F6F" w:rsidRPr="0043415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239FA7" w14:textId="77777777" w:rsidR="000A7F6F" w:rsidRPr="00434152" w:rsidRDefault="000A7F6F" w:rsidP="000A7F6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9" w:type="pct"/>
          </w:tcPr>
          <w:p w14:paraId="7CB07B58" w14:textId="77777777" w:rsidR="000A7F6F" w:rsidRPr="0043415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7F6F" w:rsidRPr="004F3F62" w14:paraId="4CB23176" w14:textId="77777777" w:rsidTr="00EB596F">
        <w:tc>
          <w:tcPr>
            <w:tcW w:w="2257" w:type="pct"/>
          </w:tcPr>
          <w:p w14:paraId="49CC32B3" w14:textId="77777777" w:rsidR="000A7F6F" w:rsidRPr="004F3F62" w:rsidRDefault="000A7F6F" w:rsidP="000A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3F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39C1D033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B5CFFD4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9CF56EA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45FBE4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1DD2C1A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F1A5DA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D74962F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54D6" w:rsidRPr="004F3F62" w14:paraId="1DEB2752" w14:textId="77777777" w:rsidTr="00EB596F">
        <w:tc>
          <w:tcPr>
            <w:tcW w:w="2257" w:type="pct"/>
          </w:tcPr>
          <w:p w14:paraId="6B205208" w14:textId="77777777" w:rsidR="002454D6" w:rsidRPr="004F3F62" w:rsidRDefault="002454D6" w:rsidP="002454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0" w:type="pct"/>
          </w:tcPr>
          <w:p w14:paraId="51F7F8C3" w14:textId="0C5A9CBC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692">
              <w:rPr>
                <w:rFonts w:ascii="Angsana New" w:hAnsi="Angsana New"/>
                <w:sz w:val="30"/>
                <w:szCs w:val="30"/>
              </w:rPr>
              <w:t>14,330</w:t>
            </w:r>
          </w:p>
        </w:tc>
        <w:tc>
          <w:tcPr>
            <w:tcW w:w="127" w:type="pct"/>
          </w:tcPr>
          <w:p w14:paraId="310F346C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F5AD612" w14:textId="0924C385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13,046</w:t>
            </w:r>
          </w:p>
        </w:tc>
        <w:tc>
          <w:tcPr>
            <w:tcW w:w="145" w:type="pct"/>
          </w:tcPr>
          <w:p w14:paraId="4AD34B47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FBBB5C" w14:textId="39ACF60B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692">
              <w:rPr>
                <w:rFonts w:ascii="Angsana New" w:hAnsi="Angsana New"/>
                <w:sz w:val="30"/>
                <w:szCs w:val="30"/>
              </w:rPr>
              <w:t>14,330</w:t>
            </w:r>
          </w:p>
        </w:tc>
        <w:tc>
          <w:tcPr>
            <w:tcW w:w="148" w:type="pct"/>
          </w:tcPr>
          <w:p w14:paraId="224F86B9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FF039ED" w14:textId="67D52C44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13,046</w:t>
            </w:r>
          </w:p>
        </w:tc>
      </w:tr>
      <w:tr w:rsidR="002454D6" w:rsidRPr="004F3F62" w14:paraId="1E5972D1" w14:textId="77777777" w:rsidTr="00EB596F">
        <w:tc>
          <w:tcPr>
            <w:tcW w:w="2257" w:type="pct"/>
          </w:tcPr>
          <w:p w14:paraId="61502FAE" w14:textId="77777777" w:rsidR="002454D6" w:rsidRPr="004F3F62" w:rsidRDefault="002454D6" w:rsidP="002454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รายได้จากการให้ใช้พื้นที่</w:t>
            </w:r>
          </w:p>
        </w:tc>
        <w:tc>
          <w:tcPr>
            <w:tcW w:w="590" w:type="pct"/>
          </w:tcPr>
          <w:p w14:paraId="5C421D92" w14:textId="77777777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F755170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2C22902" w14:textId="77777777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ABD3D1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3E9EB91" w14:textId="77777777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FFF0725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5C1FED2" w14:textId="77777777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54D6" w:rsidRPr="004F3F62" w14:paraId="0335CD38" w14:textId="77777777" w:rsidTr="00EB596F">
        <w:tc>
          <w:tcPr>
            <w:tcW w:w="2257" w:type="pct"/>
          </w:tcPr>
          <w:p w14:paraId="68967C10" w14:textId="77777777" w:rsidR="002454D6" w:rsidRPr="004F3F62" w:rsidRDefault="002454D6" w:rsidP="002454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 xml:space="preserve">   และโครงสร้างพื้นฐาน</w:t>
            </w:r>
          </w:p>
        </w:tc>
        <w:tc>
          <w:tcPr>
            <w:tcW w:w="590" w:type="pct"/>
          </w:tcPr>
          <w:p w14:paraId="70225E3B" w14:textId="6BCDA9BA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692">
              <w:rPr>
                <w:rFonts w:ascii="Angsana New" w:hAnsi="Angsana New"/>
                <w:sz w:val="30"/>
                <w:szCs w:val="30"/>
              </w:rPr>
              <w:t>14,263</w:t>
            </w:r>
          </w:p>
        </w:tc>
        <w:tc>
          <w:tcPr>
            <w:tcW w:w="127" w:type="pct"/>
          </w:tcPr>
          <w:p w14:paraId="7185F744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3B6BD308" w14:textId="714D8586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14,738</w:t>
            </w:r>
          </w:p>
        </w:tc>
        <w:tc>
          <w:tcPr>
            <w:tcW w:w="145" w:type="pct"/>
          </w:tcPr>
          <w:p w14:paraId="328B9FF7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1849A34" w14:textId="3B67D13F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692">
              <w:rPr>
                <w:rFonts w:ascii="Angsana New" w:hAnsi="Angsana New"/>
                <w:sz w:val="30"/>
                <w:szCs w:val="30"/>
              </w:rPr>
              <w:t>14,263</w:t>
            </w:r>
          </w:p>
        </w:tc>
        <w:tc>
          <w:tcPr>
            <w:tcW w:w="148" w:type="pct"/>
          </w:tcPr>
          <w:p w14:paraId="471C7DB4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B0F40CD" w14:textId="07B4A471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14,738</w:t>
            </w:r>
          </w:p>
        </w:tc>
      </w:tr>
      <w:tr w:rsidR="002454D6" w:rsidRPr="004F3F62" w14:paraId="4697EEB1" w14:textId="77777777" w:rsidTr="00EB596F">
        <w:tc>
          <w:tcPr>
            <w:tcW w:w="2257" w:type="pct"/>
          </w:tcPr>
          <w:p w14:paraId="5C47A283" w14:textId="77777777" w:rsidR="002454D6" w:rsidRPr="004F3F62" w:rsidRDefault="002454D6" w:rsidP="002454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590" w:type="pct"/>
          </w:tcPr>
          <w:p w14:paraId="4332737A" w14:textId="74D4C070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692">
              <w:rPr>
                <w:rFonts w:ascii="Angsana New" w:hAnsi="Angsana New"/>
                <w:sz w:val="30"/>
                <w:szCs w:val="30"/>
              </w:rPr>
              <w:t>1,421</w:t>
            </w:r>
          </w:p>
        </w:tc>
        <w:tc>
          <w:tcPr>
            <w:tcW w:w="127" w:type="pct"/>
          </w:tcPr>
          <w:p w14:paraId="0184DAC7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0C9B465" w14:textId="48CF5C94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1,754</w:t>
            </w:r>
          </w:p>
        </w:tc>
        <w:tc>
          <w:tcPr>
            <w:tcW w:w="145" w:type="pct"/>
          </w:tcPr>
          <w:p w14:paraId="351A780F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37CB5EF" w14:textId="18D34225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692">
              <w:rPr>
                <w:rFonts w:ascii="Angsana New" w:hAnsi="Angsana New"/>
                <w:sz w:val="30"/>
                <w:szCs w:val="30"/>
              </w:rPr>
              <w:t>1,421</w:t>
            </w:r>
          </w:p>
        </w:tc>
        <w:tc>
          <w:tcPr>
            <w:tcW w:w="148" w:type="pct"/>
          </w:tcPr>
          <w:p w14:paraId="725C6D89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E30732" w14:textId="2132C6B5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1,754</w:t>
            </w:r>
          </w:p>
        </w:tc>
      </w:tr>
      <w:tr w:rsidR="002454D6" w:rsidRPr="004F3F62" w14:paraId="5812C838" w14:textId="77777777" w:rsidTr="00EB596F">
        <w:tc>
          <w:tcPr>
            <w:tcW w:w="2257" w:type="pct"/>
          </w:tcPr>
          <w:p w14:paraId="4DACDADC" w14:textId="77777777" w:rsidR="002454D6" w:rsidRPr="004F3F62" w:rsidRDefault="002454D6" w:rsidP="002454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รายได้ค่าเช่า</w:t>
            </w:r>
          </w:p>
        </w:tc>
        <w:tc>
          <w:tcPr>
            <w:tcW w:w="590" w:type="pct"/>
          </w:tcPr>
          <w:p w14:paraId="7B550C99" w14:textId="5699AAB7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692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27" w:type="pct"/>
          </w:tcPr>
          <w:p w14:paraId="08D15241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14D4713" w14:textId="101E6D6C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5" w:type="pct"/>
          </w:tcPr>
          <w:p w14:paraId="6CAC9E55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5431B71" w14:textId="7B9D3A43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692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48" w:type="pct"/>
          </w:tcPr>
          <w:p w14:paraId="6A807B91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114862" w14:textId="2CB37A86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2454D6" w:rsidRPr="004F3F62" w14:paraId="3B37E161" w14:textId="77777777" w:rsidTr="00EB596F">
        <w:tc>
          <w:tcPr>
            <w:tcW w:w="2257" w:type="pct"/>
          </w:tcPr>
          <w:p w14:paraId="6397E668" w14:textId="77777777" w:rsidR="002454D6" w:rsidRPr="00797DEF" w:rsidRDefault="002454D6" w:rsidP="002454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97DEF"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</w:p>
        </w:tc>
        <w:tc>
          <w:tcPr>
            <w:tcW w:w="590" w:type="pct"/>
          </w:tcPr>
          <w:p w14:paraId="556F0A5B" w14:textId="3A63C22B" w:rsidR="002454D6" w:rsidRPr="00797DEF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27" w:type="pct"/>
          </w:tcPr>
          <w:p w14:paraId="1FED3873" w14:textId="77777777" w:rsidR="002454D6" w:rsidRPr="00797DEF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9B6320" w14:textId="31AE0E59" w:rsidR="002454D6" w:rsidRPr="00797DEF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45" w:type="pct"/>
          </w:tcPr>
          <w:p w14:paraId="6636AA2D" w14:textId="77777777" w:rsidR="002454D6" w:rsidRPr="00797DEF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A2B5B3C" w14:textId="59D11EB7" w:rsidR="002454D6" w:rsidRPr="00797DEF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48" w:type="pct"/>
          </w:tcPr>
          <w:p w14:paraId="4C57F34C" w14:textId="77777777" w:rsidR="002454D6" w:rsidRPr="00797DEF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51D9707" w14:textId="782EAE15" w:rsidR="002454D6" w:rsidRPr="00797DEF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762352" w:rsidRPr="004F3F62" w14:paraId="5B8CB16C" w14:textId="77777777" w:rsidTr="00EB596F">
        <w:tc>
          <w:tcPr>
            <w:tcW w:w="2257" w:type="pct"/>
          </w:tcPr>
          <w:p w14:paraId="3F2D37D8" w14:textId="04BA2AB3" w:rsidR="00762352" w:rsidRDefault="00762352" w:rsidP="002454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90" w:type="pct"/>
          </w:tcPr>
          <w:p w14:paraId="44C42FDC" w14:textId="098942AC" w:rsidR="00762352" w:rsidRDefault="00762352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27" w:type="pct"/>
          </w:tcPr>
          <w:p w14:paraId="356CF552" w14:textId="77777777" w:rsidR="00762352" w:rsidRPr="00797DEF" w:rsidRDefault="00762352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300C21EF" w14:textId="44AA145D" w:rsidR="00762352" w:rsidRDefault="00762352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45" w:type="pct"/>
          </w:tcPr>
          <w:p w14:paraId="5C7E8AD0" w14:textId="77777777" w:rsidR="00762352" w:rsidRPr="00797DEF" w:rsidRDefault="00762352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DA04837" w14:textId="65E0B6CD" w:rsidR="00762352" w:rsidRDefault="00762352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8" w:type="pct"/>
          </w:tcPr>
          <w:p w14:paraId="08FF7373" w14:textId="77777777" w:rsidR="00762352" w:rsidRPr="00797DEF" w:rsidRDefault="00762352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AFCB3DB" w14:textId="0485B2A9" w:rsidR="00762352" w:rsidRDefault="00762352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762352" w:rsidRPr="004F3F62" w14:paraId="5689E3E8" w14:textId="77777777" w:rsidTr="00EB596F">
        <w:tc>
          <w:tcPr>
            <w:tcW w:w="2257" w:type="pct"/>
          </w:tcPr>
          <w:p w14:paraId="114545DD" w14:textId="011F92F9" w:rsidR="00762352" w:rsidRPr="00434152" w:rsidRDefault="00762352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590" w:type="pct"/>
          </w:tcPr>
          <w:p w14:paraId="2995D700" w14:textId="3CB09C59" w:rsidR="00762352" w:rsidRPr="00762352" w:rsidRDefault="00762352" w:rsidP="00762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352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7" w:type="pct"/>
          </w:tcPr>
          <w:p w14:paraId="7465D8D0" w14:textId="77777777" w:rsidR="00762352" w:rsidRPr="00762352" w:rsidRDefault="00762352" w:rsidP="00762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23B9E26" w14:textId="53850A7C" w:rsidR="00762352" w:rsidRPr="00762352" w:rsidRDefault="00762352" w:rsidP="00762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352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5" w:type="pct"/>
          </w:tcPr>
          <w:p w14:paraId="442ED193" w14:textId="77777777" w:rsidR="00762352" w:rsidRPr="00762352" w:rsidRDefault="00762352" w:rsidP="00762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32ACFF7" w14:textId="23429240" w:rsidR="00762352" w:rsidRPr="00762352" w:rsidRDefault="00762352" w:rsidP="00762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352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8" w:type="pct"/>
          </w:tcPr>
          <w:p w14:paraId="2C79263A" w14:textId="77777777" w:rsidR="00762352" w:rsidRPr="00762352" w:rsidRDefault="00762352" w:rsidP="00762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EBC3D56" w14:textId="2B59774A" w:rsidR="00762352" w:rsidRPr="00762352" w:rsidRDefault="00762352" w:rsidP="00762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352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D071F0" w:rsidRPr="004F3F62" w14:paraId="6BEEFCF6" w14:textId="77777777" w:rsidTr="00EB596F">
        <w:tc>
          <w:tcPr>
            <w:tcW w:w="2257" w:type="pct"/>
          </w:tcPr>
          <w:p w14:paraId="69CE070D" w14:textId="77777777" w:rsidR="00D071F0" w:rsidRPr="00434152" w:rsidRDefault="00D071F0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0" w:type="pct"/>
          </w:tcPr>
          <w:p w14:paraId="1FF15C22" w14:textId="77777777" w:rsidR="00D071F0" w:rsidRPr="00434152" w:rsidRDefault="00D071F0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" w:type="pct"/>
          </w:tcPr>
          <w:p w14:paraId="09685919" w14:textId="77777777" w:rsidR="00D071F0" w:rsidRPr="00434152" w:rsidRDefault="00D071F0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9" w:type="pct"/>
          </w:tcPr>
          <w:p w14:paraId="032ED845" w14:textId="77777777" w:rsidR="00D071F0" w:rsidRPr="00434152" w:rsidRDefault="00D071F0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372B8DC8" w14:textId="77777777" w:rsidR="00D071F0" w:rsidRPr="00434152" w:rsidRDefault="00D071F0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5" w:type="pct"/>
          </w:tcPr>
          <w:p w14:paraId="1CEB0CC6" w14:textId="77777777" w:rsidR="00D071F0" w:rsidRPr="00434152" w:rsidRDefault="00D071F0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0055CD9E" w14:textId="77777777" w:rsidR="00D071F0" w:rsidRPr="00434152" w:rsidRDefault="00D071F0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9" w:type="pct"/>
          </w:tcPr>
          <w:p w14:paraId="76BDD706" w14:textId="77777777" w:rsidR="00D071F0" w:rsidRPr="00434152" w:rsidRDefault="00D071F0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</w:tr>
      <w:tr w:rsidR="00D071F0" w:rsidRPr="004F3F62" w14:paraId="70B48179" w14:textId="77777777" w:rsidTr="00EB596F">
        <w:tc>
          <w:tcPr>
            <w:tcW w:w="2257" w:type="pct"/>
          </w:tcPr>
          <w:p w14:paraId="4A6B544A" w14:textId="77777777" w:rsidR="00D071F0" w:rsidRPr="00797DEF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7D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128D7C84" w14:textId="77777777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8EEA16E" w14:textId="77777777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5B3CBC1" w14:textId="77777777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9CA04C" w14:textId="77777777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CBE871C" w14:textId="77777777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4520E9F" w14:textId="77777777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B07AE3E" w14:textId="77777777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71F0" w:rsidRPr="004F3F62" w14:paraId="30D10657" w14:textId="77777777" w:rsidTr="00EB596F">
        <w:tc>
          <w:tcPr>
            <w:tcW w:w="2257" w:type="pct"/>
          </w:tcPr>
          <w:p w14:paraId="57D7F006" w14:textId="77777777" w:rsidR="00D071F0" w:rsidRPr="00797DEF" w:rsidRDefault="00D071F0" w:rsidP="00D071F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97DEF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0" w:type="pct"/>
          </w:tcPr>
          <w:p w14:paraId="121FF3C5" w14:textId="6F91E38E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27" w:type="pct"/>
          </w:tcPr>
          <w:p w14:paraId="6ED77B05" w14:textId="77777777" w:rsidR="00D071F0" w:rsidRPr="00797DEF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B976055" w14:textId="499038B9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45" w:type="pct"/>
          </w:tcPr>
          <w:p w14:paraId="59577DE9" w14:textId="77777777" w:rsidR="00D071F0" w:rsidRPr="00797DEF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86361B" w14:textId="5FC57832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48" w:type="pct"/>
          </w:tcPr>
          <w:p w14:paraId="13D650D9" w14:textId="77777777" w:rsidR="00D071F0" w:rsidRPr="00797DEF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FE860A9" w14:textId="299FD4D8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D071F0" w:rsidRPr="004F3F62" w14:paraId="58FE5741" w14:textId="77777777" w:rsidTr="00EB596F">
        <w:tc>
          <w:tcPr>
            <w:tcW w:w="2257" w:type="pct"/>
          </w:tcPr>
          <w:p w14:paraId="665E08CB" w14:textId="5C59B5EC" w:rsidR="00D071F0" w:rsidRPr="00797DEF" w:rsidRDefault="00D071F0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797DEF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90" w:type="pct"/>
          </w:tcPr>
          <w:p w14:paraId="40844291" w14:textId="4AD3B7E5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CFA80F4" w14:textId="77777777" w:rsidR="00D071F0" w:rsidRPr="00797DEF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131E709" w14:textId="3CDCE55A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1279084F" w14:textId="77777777" w:rsidR="00D071F0" w:rsidRPr="00797DEF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8406F7A" w14:textId="35A0EEE1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B017EAC" w14:textId="77777777" w:rsidR="00D071F0" w:rsidRPr="00797DEF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3658725" w14:textId="73B52035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071F0" w:rsidRPr="004F3F62" w14:paraId="5C8153F7" w14:textId="77777777" w:rsidTr="00EB596F">
        <w:tc>
          <w:tcPr>
            <w:tcW w:w="2257" w:type="pct"/>
          </w:tcPr>
          <w:p w14:paraId="23B25672" w14:textId="214BEE3F" w:rsidR="00D071F0" w:rsidRPr="00797DEF" w:rsidRDefault="00D071F0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797DEF">
              <w:rPr>
                <w:rFonts w:ascii="Angsana New" w:hAnsi="Angsana New" w:cs="Angsana New"/>
                <w:cs/>
                <w:lang w:val="en-US"/>
              </w:rPr>
              <w:t>ค่าใช้จ่ายอื่น</w:t>
            </w:r>
          </w:p>
        </w:tc>
        <w:tc>
          <w:tcPr>
            <w:tcW w:w="590" w:type="pct"/>
          </w:tcPr>
          <w:p w14:paraId="0BAB2251" w14:textId="0699BD50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27" w:type="pct"/>
          </w:tcPr>
          <w:p w14:paraId="3F503B2B" w14:textId="77777777" w:rsidR="00D071F0" w:rsidRPr="00797DEF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3FAADE0" w14:textId="53006D2B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2ED2844" w14:textId="77777777" w:rsidR="00D071F0" w:rsidRPr="00797DEF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F2E93E5" w14:textId="2A43380E" w:rsidR="00D071F0" w:rsidRPr="00797DE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8" w:type="pct"/>
          </w:tcPr>
          <w:p w14:paraId="58EC6DD7" w14:textId="77777777" w:rsidR="00D071F0" w:rsidRPr="00797DEF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13EAD0C" w14:textId="6FCA284E" w:rsidR="00D071F0" w:rsidRPr="00797DEF" w:rsidRDefault="00D071F0" w:rsidP="005C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71F0" w:rsidRPr="004F3F62" w14:paraId="2179A7B5" w14:textId="77777777" w:rsidTr="00EB596F">
        <w:tc>
          <w:tcPr>
            <w:tcW w:w="2257" w:type="pct"/>
          </w:tcPr>
          <w:p w14:paraId="1FC13F21" w14:textId="77777777" w:rsidR="00D071F0" w:rsidRPr="00434152" w:rsidRDefault="00D071F0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0" w:type="pct"/>
          </w:tcPr>
          <w:p w14:paraId="539F95BA" w14:textId="77777777" w:rsidR="00D071F0" w:rsidRPr="0043415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C3FD803" w14:textId="77777777" w:rsidR="00D071F0" w:rsidRPr="00434152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84EC3F5" w14:textId="77777777" w:rsidR="00D071F0" w:rsidRPr="0043415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C051D0" w14:textId="77777777" w:rsidR="00D071F0" w:rsidRPr="00434152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D0F812A" w14:textId="77777777" w:rsidR="00D071F0" w:rsidRPr="0043415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DAF19C" w14:textId="77777777" w:rsidR="00D071F0" w:rsidRPr="00434152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873E735" w14:textId="77777777" w:rsidR="00D071F0" w:rsidRPr="0043415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71F0" w:rsidRPr="004F3F62" w14:paraId="5A209E56" w14:textId="77777777" w:rsidTr="00EB596F">
        <w:tc>
          <w:tcPr>
            <w:tcW w:w="2257" w:type="pct"/>
          </w:tcPr>
          <w:p w14:paraId="514C1749" w14:textId="77777777" w:rsidR="00D071F0" w:rsidRPr="004F3F62" w:rsidRDefault="00D071F0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90" w:type="pct"/>
          </w:tcPr>
          <w:p w14:paraId="6F262AE7" w14:textId="77777777" w:rsidR="00D071F0" w:rsidRPr="004F3F6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648C287" w14:textId="77777777" w:rsidR="00D071F0" w:rsidRPr="004F3F62" w:rsidRDefault="00D071F0" w:rsidP="00D071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9" w:type="pct"/>
          </w:tcPr>
          <w:p w14:paraId="505B6A04" w14:textId="77777777" w:rsidR="00D071F0" w:rsidRPr="004F3F6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FF0566" w14:textId="77777777" w:rsidR="00D071F0" w:rsidRPr="004F3F62" w:rsidRDefault="00D071F0" w:rsidP="00D071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7F141E" w14:textId="48755EC0" w:rsidR="00D071F0" w:rsidRPr="004F3F6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337240" w14:textId="77777777" w:rsidR="00D071F0" w:rsidRPr="004F3F62" w:rsidRDefault="00D071F0" w:rsidP="00D071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51B2F9A9" w14:textId="77777777" w:rsidR="00D071F0" w:rsidRPr="004F3F6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71F0" w:rsidRPr="004F3F62" w14:paraId="7AA2E5F7" w14:textId="77777777" w:rsidTr="00EB596F">
        <w:tc>
          <w:tcPr>
            <w:tcW w:w="2257" w:type="pct"/>
          </w:tcPr>
          <w:p w14:paraId="30673032" w14:textId="77777777" w:rsidR="00D071F0" w:rsidRPr="004F3F62" w:rsidRDefault="00D071F0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90" w:type="pct"/>
          </w:tcPr>
          <w:p w14:paraId="01B0B7AC" w14:textId="77777777" w:rsidR="00D071F0" w:rsidRPr="004F3F6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382FC3A" w14:textId="77777777" w:rsidR="00D071F0" w:rsidRPr="004F3F62" w:rsidRDefault="00D071F0" w:rsidP="00D071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9" w:type="pct"/>
          </w:tcPr>
          <w:p w14:paraId="03132680" w14:textId="77777777" w:rsidR="00D071F0" w:rsidRPr="004F3F6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B8B66C" w14:textId="77777777" w:rsidR="00D071F0" w:rsidRPr="004F3F62" w:rsidRDefault="00D071F0" w:rsidP="00D071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93B1060" w14:textId="77777777" w:rsidR="00D071F0" w:rsidRPr="004F3F6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9EFF3C4" w14:textId="77777777" w:rsidR="00D071F0" w:rsidRPr="004F3F62" w:rsidRDefault="00D071F0" w:rsidP="00D071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55676538" w14:textId="77777777" w:rsidR="00D071F0" w:rsidRPr="004F3F6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71F0" w:rsidRPr="004F3F62" w14:paraId="7F6A7512" w14:textId="77777777" w:rsidTr="00EB596F">
        <w:tc>
          <w:tcPr>
            <w:tcW w:w="2257" w:type="pct"/>
          </w:tcPr>
          <w:p w14:paraId="565D1FA7" w14:textId="77777777" w:rsidR="00D071F0" w:rsidRPr="004F3F62" w:rsidRDefault="00D071F0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lang w:val="en-US"/>
              </w:rPr>
              <w:t xml:space="preserve">   </w:t>
            </w:r>
            <w:r w:rsidRPr="004F3F62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590" w:type="pct"/>
          </w:tcPr>
          <w:p w14:paraId="4D942B4D" w14:textId="7B0F26E3" w:rsidR="00D071F0" w:rsidRPr="00C9242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454D6">
              <w:rPr>
                <w:rFonts w:ascii="Angsana New" w:hAnsi="Angsana New"/>
                <w:sz w:val="30"/>
                <w:szCs w:val="30"/>
              </w:rPr>
              <w:t>18,698</w:t>
            </w:r>
          </w:p>
        </w:tc>
        <w:tc>
          <w:tcPr>
            <w:tcW w:w="127" w:type="pct"/>
          </w:tcPr>
          <w:p w14:paraId="484DF673" w14:textId="77777777" w:rsidR="00D071F0" w:rsidRPr="00C9242F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</w:tcPr>
          <w:p w14:paraId="71F46C92" w14:textId="0D602821" w:rsidR="00D071F0" w:rsidRPr="00C9242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454D6">
              <w:rPr>
                <w:rFonts w:ascii="Angsana New" w:hAnsi="Angsana New"/>
                <w:sz w:val="30"/>
                <w:szCs w:val="30"/>
              </w:rPr>
              <w:t>15,092</w:t>
            </w:r>
          </w:p>
        </w:tc>
        <w:tc>
          <w:tcPr>
            <w:tcW w:w="145" w:type="pct"/>
          </w:tcPr>
          <w:p w14:paraId="48F6123A" w14:textId="77777777" w:rsidR="00D071F0" w:rsidRPr="00C9242F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23261835" w14:textId="044A6062" w:rsidR="00D071F0" w:rsidRPr="00C9242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454D6">
              <w:rPr>
                <w:rFonts w:ascii="Angsana New" w:hAnsi="Angsana New"/>
                <w:sz w:val="30"/>
                <w:szCs w:val="30"/>
              </w:rPr>
              <w:t>18,698</w:t>
            </w:r>
          </w:p>
        </w:tc>
        <w:tc>
          <w:tcPr>
            <w:tcW w:w="148" w:type="pct"/>
          </w:tcPr>
          <w:p w14:paraId="077B7AA1" w14:textId="77777777" w:rsidR="00D071F0" w:rsidRPr="00C9242F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9" w:type="pct"/>
          </w:tcPr>
          <w:p w14:paraId="271C3002" w14:textId="69E0A01F" w:rsidR="00D071F0" w:rsidRPr="00C9242F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454D6">
              <w:rPr>
                <w:rFonts w:ascii="Angsana New" w:hAnsi="Angsana New"/>
                <w:sz w:val="30"/>
                <w:szCs w:val="30"/>
              </w:rPr>
              <w:t>15,092</w:t>
            </w:r>
          </w:p>
        </w:tc>
      </w:tr>
      <w:tr w:rsidR="00D071F0" w:rsidRPr="004F3F62" w14:paraId="0AD095F8" w14:textId="77777777" w:rsidTr="00EB596F">
        <w:tc>
          <w:tcPr>
            <w:tcW w:w="2257" w:type="pct"/>
          </w:tcPr>
          <w:p w14:paraId="321A2428" w14:textId="77777777" w:rsidR="00D071F0" w:rsidRPr="004F3F62" w:rsidRDefault="00D071F0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lang w:val="en-US"/>
              </w:rPr>
              <w:t xml:space="preserve">   </w:t>
            </w:r>
            <w:r w:rsidRPr="004F3F62">
              <w:rPr>
                <w:rFonts w:ascii="Angsana New" w:hAnsi="Angsana New" w:cs="Angsana New"/>
                <w:cs/>
                <w:lang w:val="en-US"/>
              </w:rPr>
              <w:t xml:space="preserve">ผลประโยชน์หลังออกจากงาน 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FE9ECAC" w14:textId="6CE90C89" w:rsidR="00D071F0" w:rsidRPr="004F3F6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454D6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127" w:type="pct"/>
          </w:tcPr>
          <w:p w14:paraId="3C2949AB" w14:textId="77777777" w:rsidR="00D071F0" w:rsidRPr="004F3F62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6FBEE07" w14:textId="22A3B481" w:rsidR="00D071F0" w:rsidRPr="004F3F6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45" w:type="pct"/>
          </w:tcPr>
          <w:p w14:paraId="59E75244" w14:textId="77777777" w:rsidR="00D071F0" w:rsidRPr="004F3F62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A4BDEBC" w14:textId="696BA205" w:rsidR="00D071F0" w:rsidRPr="004F3F6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454D6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148" w:type="pct"/>
          </w:tcPr>
          <w:p w14:paraId="6BAC9894" w14:textId="77777777" w:rsidR="00D071F0" w:rsidRPr="004F3F62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7664E24" w14:textId="12EACC07" w:rsidR="00D071F0" w:rsidRPr="004F3F6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D071F0" w:rsidRPr="004F3F62" w14:paraId="361730F9" w14:textId="77777777" w:rsidTr="00EB596F">
        <w:tc>
          <w:tcPr>
            <w:tcW w:w="2257" w:type="pct"/>
          </w:tcPr>
          <w:p w14:paraId="7F160B3B" w14:textId="77777777" w:rsidR="00D071F0" w:rsidRPr="004F3F62" w:rsidRDefault="00D071F0" w:rsidP="00D071F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4F3F62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BB9C2DC" w14:textId="34576B6C" w:rsidR="00D071F0" w:rsidRPr="004F3F6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4D6">
              <w:rPr>
                <w:rFonts w:ascii="Angsana New" w:hAnsi="Angsana New"/>
                <w:b/>
                <w:bCs/>
                <w:sz w:val="30"/>
                <w:szCs w:val="30"/>
              </w:rPr>
              <w:t>19,104</w:t>
            </w:r>
          </w:p>
        </w:tc>
        <w:tc>
          <w:tcPr>
            <w:tcW w:w="127" w:type="pct"/>
          </w:tcPr>
          <w:p w14:paraId="70751F1A" w14:textId="77777777" w:rsidR="00D071F0" w:rsidRPr="004F3F62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8371697" w14:textId="01ACEE49" w:rsidR="00D071F0" w:rsidRPr="004F3F6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4D6">
              <w:rPr>
                <w:rFonts w:ascii="Angsana New" w:hAnsi="Angsana New"/>
                <w:b/>
                <w:bCs/>
                <w:sz w:val="30"/>
                <w:szCs w:val="30"/>
              </w:rPr>
              <w:t>15,499</w:t>
            </w:r>
          </w:p>
        </w:tc>
        <w:tc>
          <w:tcPr>
            <w:tcW w:w="145" w:type="pct"/>
          </w:tcPr>
          <w:p w14:paraId="546A794B" w14:textId="77777777" w:rsidR="00D071F0" w:rsidRPr="004F3F62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3BC154E" w14:textId="54A1DF04" w:rsidR="00D071F0" w:rsidRPr="004F3F62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4D6">
              <w:rPr>
                <w:rFonts w:ascii="Angsana New" w:hAnsi="Angsana New"/>
                <w:b/>
                <w:bCs/>
                <w:sz w:val="30"/>
                <w:szCs w:val="30"/>
              </w:rPr>
              <w:t>19,104</w:t>
            </w:r>
          </w:p>
        </w:tc>
        <w:tc>
          <w:tcPr>
            <w:tcW w:w="148" w:type="pct"/>
          </w:tcPr>
          <w:p w14:paraId="318A09C2" w14:textId="77777777" w:rsidR="00D071F0" w:rsidRPr="004F3F62" w:rsidRDefault="00D071F0" w:rsidP="00D0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7A528B4" w14:textId="4415896D" w:rsidR="00D071F0" w:rsidRPr="003802D3" w:rsidRDefault="00D071F0" w:rsidP="00D0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4D6">
              <w:rPr>
                <w:rFonts w:ascii="Angsana New" w:hAnsi="Angsana New"/>
                <w:b/>
                <w:bCs/>
                <w:sz w:val="30"/>
                <w:szCs w:val="30"/>
              </w:rPr>
              <w:t>15,499</w:t>
            </w:r>
          </w:p>
        </w:tc>
      </w:tr>
    </w:tbl>
    <w:p w14:paraId="31ABE317" w14:textId="77777777" w:rsidR="004A0CC9" w:rsidRDefault="004A0CC9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p w14:paraId="01A65CA8" w14:textId="77777777" w:rsidR="00434152" w:rsidRDefault="00434152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p w14:paraId="1E1F0EFC" w14:textId="77777777" w:rsidR="004A0CC9" w:rsidRDefault="004A0CC9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p w14:paraId="041D5ECE" w14:textId="77777777" w:rsidR="004A0CC9" w:rsidRDefault="004A0CC9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p w14:paraId="2757B98F" w14:textId="75CAC845" w:rsidR="00270590" w:rsidRPr="00472DAE" w:rsidRDefault="005F5586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4F3F62" w:rsidRPr="00472DAE">
        <w:rPr>
          <w:rFonts w:ascii="Angsana New" w:hAnsi="Angsana New"/>
          <w:sz w:val="30"/>
          <w:szCs w:val="30"/>
        </w:rPr>
        <w:t>3</w:t>
      </w:r>
      <w:r w:rsidR="00F64773">
        <w:rPr>
          <w:rFonts w:ascii="Angsana New" w:hAnsi="Angsana New"/>
          <w:sz w:val="30"/>
          <w:szCs w:val="30"/>
        </w:rPr>
        <w:t xml:space="preserve">1 </w:t>
      </w:r>
      <w:r w:rsidR="00F64773">
        <w:rPr>
          <w:rFonts w:ascii="Angsana New" w:hAnsi="Angsana New" w:hint="cs"/>
          <w:sz w:val="30"/>
          <w:szCs w:val="30"/>
          <w:cs/>
        </w:rPr>
        <w:t>มีนาคม</w:t>
      </w:r>
      <w:r w:rsidR="004F3F62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="00EE600C">
        <w:rPr>
          <w:rFonts w:ascii="Angsana New" w:hAnsi="Angsana New"/>
          <w:sz w:val="30"/>
          <w:szCs w:val="30"/>
        </w:rPr>
        <w:t>256</w:t>
      </w:r>
      <w:r w:rsidR="00F64773">
        <w:rPr>
          <w:rFonts w:ascii="Angsana New" w:hAnsi="Angsana New"/>
          <w:sz w:val="30"/>
          <w:szCs w:val="30"/>
        </w:rPr>
        <w:t>9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092C98" w:rsidRPr="00472DAE">
        <w:rPr>
          <w:rFonts w:ascii="Angsana New" w:hAnsi="Angsana New"/>
          <w:sz w:val="30"/>
          <w:szCs w:val="30"/>
          <w:cs/>
        </w:rPr>
        <w:t>และ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FC11E5" w:rsidRPr="00472DAE">
        <w:rPr>
          <w:rFonts w:ascii="Angsana New" w:hAnsi="Angsana New"/>
          <w:sz w:val="30"/>
          <w:szCs w:val="30"/>
        </w:rPr>
        <w:t>31</w:t>
      </w:r>
      <w:r w:rsidR="007D48EC" w:rsidRPr="00472DAE">
        <w:rPr>
          <w:rFonts w:ascii="Angsana New" w:hAnsi="Angsana New"/>
          <w:sz w:val="30"/>
          <w:szCs w:val="30"/>
        </w:rPr>
        <w:t xml:space="preserve"> </w:t>
      </w:r>
      <w:r w:rsidR="007D48EC" w:rsidRPr="00472DA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C11E5" w:rsidRPr="00472DAE">
        <w:rPr>
          <w:rFonts w:ascii="Angsana New" w:hAnsi="Angsana New"/>
          <w:sz w:val="30"/>
          <w:szCs w:val="30"/>
        </w:rPr>
        <w:t>25</w:t>
      </w:r>
      <w:r w:rsidR="00FC11E5" w:rsidRPr="00472DAE">
        <w:rPr>
          <w:rFonts w:ascii="Angsana New" w:hAnsi="Angsana New" w:hint="cs"/>
          <w:sz w:val="30"/>
          <w:szCs w:val="30"/>
        </w:rPr>
        <w:t>6</w:t>
      </w:r>
      <w:r w:rsidR="00F64773">
        <w:rPr>
          <w:rFonts w:ascii="Angsana New" w:hAnsi="Angsana New"/>
          <w:sz w:val="30"/>
          <w:szCs w:val="30"/>
        </w:rPr>
        <w:t>8</w:t>
      </w:r>
      <w:r w:rsidR="007D48EC" w:rsidRPr="00472DA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FED15EA" w14:textId="28539844" w:rsidR="007D48EC" w:rsidRPr="00472DAE" w:rsidRDefault="007D48EC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  <w:cs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5"/>
        <w:gridCol w:w="1114"/>
        <w:gridCol w:w="236"/>
        <w:gridCol w:w="1128"/>
        <w:gridCol w:w="236"/>
        <w:gridCol w:w="1111"/>
        <w:gridCol w:w="238"/>
        <w:gridCol w:w="1103"/>
      </w:tblGrid>
      <w:tr w:rsidR="00930B2E" w:rsidRPr="00134A81" w14:paraId="2E15D8BA" w14:textId="77777777" w:rsidTr="002D7D17">
        <w:trPr>
          <w:tblHeader/>
        </w:trPr>
        <w:tc>
          <w:tcPr>
            <w:tcW w:w="2238" w:type="pct"/>
          </w:tcPr>
          <w:p w14:paraId="524C444D" w14:textId="68FF25F0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52E51424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9427E92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</w:tcPr>
          <w:p w14:paraId="46FE8A8B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3832" w:rsidRPr="00134A81" w14:paraId="33748249" w14:textId="77777777" w:rsidTr="002D7D17">
        <w:trPr>
          <w:tblHeader/>
        </w:trPr>
        <w:tc>
          <w:tcPr>
            <w:tcW w:w="2238" w:type="pct"/>
          </w:tcPr>
          <w:p w14:paraId="1728366F" w14:textId="77777777" w:rsidR="00303832" w:rsidRPr="00472DAE" w:rsidRDefault="00303832" w:rsidP="0030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7CBCF226" w14:textId="2FBAB6BD" w:rsidR="00303832" w:rsidRPr="00472DAE" w:rsidRDefault="00303832" w:rsidP="0030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" w:type="pct"/>
          </w:tcPr>
          <w:p w14:paraId="77A293FD" w14:textId="77777777" w:rsidR="00303832" w:rsidRPr="00472DAE" w:rsidRDefault="00303832" w:rsidP="0030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314383D" w14:textId="2771E3A1" w:rsidR="00303832" w:rsidRPr="00472DAE" w:rsidRDefault="00303832" w:rsidP="0030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29BE4238" w14:textId="77777777" w:rsidR="00303832" w:rsidRPr="00472DAE" w:rsidRDefault="00303832" w:rsidP="0030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2FF31D1" w14:textId="3367A56C" w:rsidR="00303832" w:rsidRPr="00472DAE" w:rsidRDefault="00303832" w:rsidP="0030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7" w:type="pct"/>
          </w:tcPr>
          <w:p w14:paraId="1326DFBE" w14:textId="77777777" w:rsidR="00303832" w:rsidRPr="00472DAE" w:rsidRDefault="00303832" w:rsidP="0030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5623412" w14:textId="5D9B1E82" w:rsidR="00303832" w:rsidRPr="00472DAE" w:rsidRDefault="00303832" w:rsidP="0030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F3F62" w:rsidRPr="00134A81" w14:paraId="55A11CAB" w14:textId="77777777" w:rsidTr="002D7D17">
        <w:trPr>
          <w:tblHeader/>
        </w:trPr>
        <w:tc>
          <w:tcPr>
            <w:tcW w:w="2238" w:type="pct"/>
          </w:tcPr>
          <w:p w14:paraId="17B70C01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645441E7" w14:textId="2EEFD2EE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3038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0F7115F6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0642615" w14:textId="19ECC27B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30383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1D15B172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644536A2" w14:textId="19AB7E63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3038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4E4DD35F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B2BA48" w14:textId="7D1E8DED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30383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F3F62" w:rsidRPr="00134A81" w14:paraId="0EED9D0D" w14:textId="77777777" w:rsidTr="002D7D17">
        <w:trPr>
          <w:tblHeader/>
        </w:trPr>
        <w:tc>
          <w:tcPr>
            <w:tcW w:w="2238" w:type="pct"/>
          </w:tcPr>
          <w:p w14:paraId="20D5B506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418E660B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3F62" w:rsidRPr="00134A81" w14:paraId="1253AA8D" w14:textId="77777777" w:rsidTr="00F97E24">
        <w:tc>
          <w:tcPr>
            <w:tcW w:w="2238" w:type="pct"/>
          </w:tcPr>
          <w:p w14:paraId="4CAEA229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6" w:type="pct"/>
          </w:tcPr>
          <w:p w14:paraId="628FDFB3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485C9F1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5BA0FC50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9FC7A21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5E6217F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89FF95A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2DC10B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2692" w:rsidRPr="00134A81" w14:paraId="228ED0F8" w14:textId="77777777" w:rsidTr="00F97E24">
        <w:tc>
          <w:tcPr>
            <w:tcW w:w="2238" w:type="pct"/>
          </w:tcPr>
          <w:p w14:paraId="2EC297C0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</w:tcPr>
          <w:p w14:paraId="7A4460E3" w14:textId="30CFEFDF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692">
              <w:rPr>
                <w:rFonts w:ascii="Angsana New" w:hAnsi="Angsana New"/>
                <w:sz w:val="30"/>
                <w:szCs w:val="30"/>
              </w:rPr>
              <w:t>5,292</w:t>
            </w:r>
          </w:p>
        </w:tc>
        <w:tc>
          <w:tcPr>
            <w:tcW w:w="126" w:type="pct"/>
          </w:tcPr>
          <w:p w14:paraId="2C45D0E3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0D6B6803" w14:textId="1BBCA90C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848BA">
              <w:rPr>
                <w:rFonts w:ascii="Angsana New" w:hAnsi="Angsana New"/>
                <w:sz w:val="30"/>
                <w:szCs w:val="30"/>
              </w:rPr>
              <w:t>4,792</w:t>
            </w:r>
          </w:p>
        </w:tc>
        <w:tc>
          <w:tcPr>
            <w:tcW w:w="126" w:type="pct"/>
          </w:tcPr>
          <w:p w14:paraId="6C8202DE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B4FF4D" w14:textId="70256850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692">
              <w:rPr>
                <w:rFonts w:ascii="Angsana New" w:hAnsi="Angsana New"/>
                <w:sz w:val="30"/>
                <w:szCs w:val="30"/>
              </w:rPr>
              <w:t>5,292</w:t>
            </w:r>
          </w:p>
        </w:tc>
        <w:tc>
          <w:tcPr>
            <w:tcW w:w="127" w:type="pct"/>
          </w:tcPr>
          <w:p w14:paraId="04B3022C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66F340" w14:textId="24CA61EF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848BA">
              <w:rPr>
                <w:rFonts w:ascii="Angsana New" w:hAnsi="Angsana New"/>
                <w:sz w:val="30"/>
                <w:szCs w:val="30"/>
              </w:rPr>
              <w:t>4,792</w:t>
            </w:r>
          </w:p>
        </w:tc>
      </w:tr>
      <w:tr w:rsidR="00762692" w:rsidRPr="00134A81" w14:paraId="65660DBE" w14:textId="77777777" w:rsidTr="00F97E24">
        <w:tc>
          <w:tcPr>
            <w:tcW w:w="2238" w:type="pct"/>
          </w:tcPr>
          <w:p w14:paraId="5BF37117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54665A2" w14:textId="140AA72B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692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126" w:type="pct"/>
          </w:tcPr>
          <w:p w14:paraId="18B5CF5F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1E128FC" w14:textId="2FADF82B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126" w:type="pct"/>
          </w:tcPr>
          <w:p w14:paraId="05EE0B3D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831E5C6" w14:textId="661FC75C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692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127" w:type="pct"/>
          </w:tcPr>
          <w:p w14:paraId="4D48A2C3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698F7C4" w14:textId="601D5BBB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762692" w:rsidRPr="00134A81" w14:paraId="5A0CF1CF" w14:textId="77777777" w:rsidTr="00F97E24">
        <w:tc>
          <w:tcPr>
            <w:tcW w:w="2238" w:type="pct"/>
          </w:tcPr>
          <w:p w14:paraId="6BD7A0AA" w14:textId="520A34A4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</w:tcPr>
          <w:p w14:paraId="4A3B825B" w14:textId="14118C6E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692">
              <w:rPr>
                <w:rFonts w:ascii="Angsana New" w:hAnsi="Angsana New"/>
                <w:b/>
                <w:bCs/>
                <w:sz w:val="30"/>
                <w:szCs w:val="30"/>
              </w:rPr>
              <w:t>5,396</w:t>
            </w:r>
          </w:p>
        </w:tc>
        <w:tc>
          <w:tcPr>
            <w:tcW w:w="126" w:type="pct"/>
          </w:tcPr>
          <w:p w14:paraId="6804CCC6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B30C177" w14:textId="4016560C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2509F">
              <w:rPr>
                <w:rFonts w:ascii="Angsana New" w:hAnsi="Angsana New"/>
                <w:b/>
                <w:bCs/>
                <w:sz w:val="30"/>
                <w:szCs w:val="30"/>
              </w:rPr>
              <w:t>4,89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" w:type="pct"/>
          </w:tcPr>
          <w:p w14:paraId="387ABD89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C5F94D" w14:textId="6C300FD4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692">
              <w:rPr>
                <w:rFonts w:ascii="Angsana New" w:hAnsi="Angsana New"/>
                <w:b/>
                <w:bCs/>
                <w:sz w:val="30"/>
                <w:szCs w:val="30"/>
              </w:rPr>
              <w:t>5,396</w:t>
            </w:r>
          </w:p>
        </w:tc>
        <w:tc>
          <w:tcPr>
            <w:tcW w:w="127" w:type="pct"/>
          </w:tcPr>
          <w:p w14:paraId="60F9D237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02809D" w14:textId="149AD09D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2509F">
              <w:rPr>
                <w:rFonts w:ascii="Angsana New" w:hAnsi="Angsana New"/>
                <w:b/>
                <w:bCs/>
                <w:sz w:val="30"/>
                <w:szCs w:val="30"/>
              </w:rPr>
              <w:t>4,89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762692" w:rsidRPr="00134A81" w14:paraId="1E0477FE" w14:textId="77777777" w:rsidTr="00811B76">
        <w:tc>
          <w:tcPr>
            <w:tcW w:w="2238" w:type="pct"/>
          </w:tcPr>
          <w:p w14:paraId="6650676D" w14:textId="26154B0B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96" w:type="pct"/>
          </w:tcPr>
          <w:p w14:paraId="359CB749" w14:textId="6E7316C9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8303A91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4D43BEB7" w14:textId="4644E61F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</w:tcPr>
          <w:p w14:paraId="3AF85DDA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5355932" w14:textId="193CBEA4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AABCDAC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BFE18A6" w14:textId="75275E0F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62692" w:rsidRPr="00134A81" w14:paraId="08998F50" w14:textId="77777777" w:rsidTr="00811B76">
        <w:tc>
          <w:tcPr>
            <w:tcW w:w="2238" w:type="pct"/>
          </w:tcPr>
          <w:p w14:paraId="0A58A982" w14:textId="289EA5F2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3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66B8492" w14:textId="00450226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5C98C2F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013DB4B" w14:textId="07398F8E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4D07529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C2B601E" w14:textId="0ADC1814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132533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486F609" w14:textId="655DB5CA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692" w:rsidRPr="00134A81" w14:paraId="6DC1A8A7" w14:textId="77777777" w:rsidTr="00817F1B">
        <w:tc>
          <w:tcPr>
            <w:tcW w:w="2238" w:type="pct"/>
          </w:tcPr>
          <w:p w14:paraId="172A0F76" w14:textId="2CDB2A6A" w:rsidR="00762692" w:rsidRPr="00472DAE" w:rsidRDefault="00762692" w:rsidP="0076269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39FE8C0" w14:textId="0060D14A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692">
              <w:rPr>
                <w:rFonts w:ascii="Angsana New" w:hAnsi="Angsana New"/>
                <w:b/>
                <w:bCs/>
                <w:sz w:val="30"/>
                <w:szCs w:val="30"/>
              </w:rPr>
              <w:t>5,396</w:t>
            </w:r>
          </w:p>
        </w:tc>
        <w:tc>
          <w:tcPr>
            <w:tcW w:w="126" w:type="pct"/>
          </w:tcPr>
          <w:p w14:paraId="68B0E125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64BA28A6" w14:textId="539C66C1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2509F">
              <w:rPr>
                <w:rFonts w:ascii="Angsana New" w:hAnsi="Angsana New"/>
                <w:b/>
                <w:bCs/>
                <w:sz w:val="30"/>
                <w:szCs w:val="30"/>
              </w:rPr>
              <w:t>4,89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" w:type="pct"/>
          </w:tcPr>
          <w:p w14:paraId="54B64AD6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061C81C" w14:textId="389465A6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692">
              <w:rPr>
                <w:rFonts w:ascii="Angsana New" w:hAnsi="Angsana New"/>
                <w:b/>
                <w:bCs/>
                <w:sz w:val="30"/>
                <w:szCs w:val="30"/>
              </w:rPr>
              <w:t>5,396</w:t>
            </w:r>
          </w:p>
        </w:tc>
        <w:tc>
          <w:tcPr>
            <w:tcW w:w="127" w:type="pct"/>
          </w:tcPr>
          <w:p w14:paraId="7246C83D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07CC5EC" w14:textId="45C9ECA6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2509F">
              <w:rPr>
                <w:rFonts w:ascii="Angsana New" w:hAnsi="Angsana New"/>
                <w:b/>
                <w:bCs/>
                <w:sz w:val="30"/>
                <w:szCs w:val="30"/>
              </w:rPr>
              <w:t>4,89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762692" w:rsidRPr="00134A81" w14:paraId="0C32AE65" w14:textId="77777777" w:rsidTr="00F97E24">
        <w:tc>
          <w:tcPr>
            <w:tcW w:w="2238" w:type="pct"/>
          </w:tcPr>
          <w:p w14:paraId="178A4948" w14:textId="77777777" w:rsidR="00762692" w:rsidRPr="00472DAE" w:rsidRDefault="00762692" w:rsidP="00762692">
            <w:pPr>
              <w:pStyle w:val="FSBlank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2F2A0DA6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B5A5F82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550F05FF" w14:textId="77777777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</w:tcPr>
          <w:p w14:paraId="3C65E692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C4B4E33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03C83A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C2540C6" w14:textId="77777777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62692" w:rsidRPr="00134A81" w14:paraId="09BD7D58" w14:textId="77777777" w:rsidTr="00F97E24">
        <w:tc>
          <w:tcPr>
            <w:tcW w:w="2238" w:type="pct"/>
          </w:tcPr>
          <w:p w14:paraId="0F591097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596" w:type="pct"/>
          </w:tcPr>
          <w:p w14:paraId="66DE37A9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60A412F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02738C68" w14:textId="77777777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</w:tcPr>
          <w:p w14:paraId="25DE2DA7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8A182A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CDF273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DB14E5" w14:textId="77777777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62692" w:rsidRPr="00FB5422" w14:paraId="015252B0" w14:textId="77777777" w:rsidTr="00F97E24">
        <w:tc>
          <w:tcPr>
            <w:tcW w:w="2238" w:type="pct"/>
          </w:tcPr>
          <w:p w14:paraId="457E5EE0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</w:tcPr>
          <w:p w14:paraId="1C0AA346" w14:textId="54A22AED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692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126" w:type="pct"/>
          </w:tcPr>
          <w:p w14:paraId="5F267D7C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8DBB5" w14:textId="09AFA00F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F64773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126" w:type="pct"/>
          </w:tcPr>
          <w:p w14:paraId="03018A8C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D2CBD87" w14:textId="300C557E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62692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127" w:type="pct"/>
          </w:tcPr>
          <w:p w14:paraId="686FC560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2F3E2D9" w14:textId="701E6C77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F64773">
              <w:rPr>
                <w:rFonts w:ascii="Angsana New" w:hAnsi="Angsana New"/>
                <w:sz w:val="30"/>
                <w:szCs w:val="30"/>
              </w:rPr>
              <w:t>539</w:t>
            </w:r>
          </w:p>
        </w:tc>
      </w:tr>
      <w:tr w:rsidR="00762692" w:rsidRPr="00FB5422" w14:paraId="52864342" w14:textId="77777777" w:rsidTr="00F97E24">
        <w:tc>
          <w:tcPr>
            <w:tcW w:w="2238" w:type="pct"/>
          </w:tcPr>
          <w:p w14:paraId="4E3AD1B9" w14:textId="77777777" w:rsidR="00762692" w:rsidRPr="00472DAE" w:rsidRDefault="00762692" w:rsidP="0076269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18C915B" w14:textId="155585FC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692">
              <w:rPr>
                <w:rFonts w:ascii="Angsana New" w:hAnsi="Angsana New"/>
                <w:b/>
                <w:bCs/>
                <w:sz w:val="30"/>
                <w:szCs w:val="30"/>
              </w:rPr>
              <w:t>841</w:t>
            </w:r>
          </w:p>
        </w:tc>
        <w:tc>
          <w:tcPr>
            <w:tcW w:w="126" w:type="pct"/>
          </w:tcPr>
          <w:p w14:paraId="48B12B9F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FE34B40" w14:textId="4DC2466C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4773">
              <w:rPr>
                <w:rFonts w:ascii="Angsana New" w:hAnsi="Angsana New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126" w:type="pct"/>
          </w:tcPr>
          <w:p w14:paraId="5DCAC3F2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6CBF1C2" w14:textId="6438817D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692">
              <w:rPr>
                <w:rFonts w:ascii="Angsana New" w:hAnsi="Angsana New"/>
                <w:b/>
                <w:bCs/>
                <w:sz w:val="30"/>
                <w:szCs w:val="30"/>
              </w:rPr>
              <w:t>841</w:t>
            </w:r>
          </w:p>
        </w:tc>
        <w:tc>
          <w:tcPr>
            <w:tcW w:w="127" w:type="pct"/>
          </w:tcPr>
          <w:p w14:paraId="190666F6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5A8A9C9" w14:textId="1923715E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4773">
              <w:rPr>
                <w:rFonts w:ascii="Angsana New" w:hAnsi="Angsana New"/>
                <w:b/>
                <w:bCs/>
                <w:sz w:val="30"/>
                <w:szCs w:val="30"/>
              </w:rPr>
              <w:t>539</w:t>
            </w:r>
          </w:p>
        </w:tc>
      </w:tr>
    </w:tbl>
    <w:p w14:paraId="302338F1" w14:textId="77777777" w:rsidR="00930B2E" w:rsidRPr="00472DAE" w:rsidRDefault="00930B2E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70"/>
        <w:gridCol w:w="990"/>
        <w:gridCol w:w="270"/>
        <w:gridCol w:w="990"/>
        <w:gridCol w:w="270"/>
        <w:gridCol w:w="720"/>
        <w:gridCol w:w="270"/>
        <w:gridCol w:w="720"/>
        <w:gridCol w:w="270"/>
        <w:gridCol w:w="900"/>
      </w:tblGrid>
      <w:tr w:rsidR="00D9588F" w:rsidRPr="00FB5422" w14:paraId="4AEDEEB8" w14:textId="77777777" w:rsidTr="008B1D04">
        <w:trPr>
          <w:tblHeader/>
        </w:trPr>
        <w:tc>
          <w:tcPr>
            <w:tcW w:w="2610" w:type="dxa"/>
            <w:vAlign w:val="bottom"/>
          </w:tcPr>
          <w:p w14:paraId="5643E836" w14:textId="6ED3313A" w:rsidR="00346DBC" w:rsidRPr="00472DAE" w:rsidRDefault="0034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630557C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74C1ED0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7"/>
            <w:vAlign w:val="bottom"/>
          </w:tcPr>
          <w:p w14:paraId="0E46BDD9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0C8B" w:rsidRPr="00FB5422" w14:paraId="4ADD2EA2" w14:textId="77777777" w:rsidTr="008B1D04">
        <w:trPr>
          <w:tblHeader/>
        </w:trPr>
        <w:tc>
          <w:tcPr>
            <w:tcW w:w="2610" w:type="dxa"/>
            <w:vAlign w:val="bottom"/>
          </w:tcPr>
          <w:p w14:paraId="24EBEE39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0A1ED155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516E70" w14:textId="0A37021F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E06A03E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3E5765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5AB949B" w14:textId="79D7F230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42566">
              <w:rPr>
                <w:rFonts w:ascii="Angsana New" w:hAnsi="Angsana New"/>
                <w:sz w:val="30"/>
                <w:szCs w:val="30"/>
              </w:rPr>
              <w:t>1</w:t>
            </w:r>
            <w:r w:rsidR="0014256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3270F31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546F7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5613959" w14:textId="5F6B7783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477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DE1ED57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2F5AEC9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320E8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71633B8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6F0CED8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AB24052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18C7FA62" w14:textId="2EA938E4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6477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F6477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70C8B" w:rsidRPr="00FB5422" w14:paraId="290ABB27" w14:textId="77777777" w:rsidTr="008B1D04">
        <w:trPr>
          <w:tblHeader/>
        </w:trPr>
        <w:tc>
          <w:tcPr>
            <w:tcW w:w="2610" w:type="dxa"/>
            <w:vAlign w:val="bottom"/>
          </w:tcPr>
          <w:p w14:paraId="2252DD1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  <w:vAlign w:val="bottom"/>
          </w:tcPr>
          <w:p w14:paraId="5FF76AFA" w14:textId="5B5AE21C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256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1CFF38E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BF564C" w14:textId="69A4F4F9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256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745E4E9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F8E9EA" w14:textId="7B21FD85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477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8329CBC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58B3B342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0F0D873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2AC75B7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D2CC154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9017C4F" w14:textId="649E77EF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477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70C8B" w:rsidRPr="00FB5422" w14:paraId="367A6EAE" w14:textId="77777777" w:rsidTr="008B1D04">
        <w:trPr>
          <w:tblHeader/>
        </w:trPr>
        <w:tc>
          <w:tcPr>
            <w:tcW w:w="2610" w:type="dxa"/>
            <w:vAlign w:val="bottom"/>
          </w:tcPr>
          <w:p w14:paraId="1BBA9E3D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155402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1E8C237E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7"/>
            <w:vAlign w:val="bottom"/>
          </w:tcPr>
          <w:p w14:paraId="013A5924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42566" w:rsidRPr="00FB5422" w14:paraId="73B18BF4" w14:textId="77777777" w:rsidTr="008B1D04">
        <w:tc>
          <w:tcPr>
            <w:tcW w:w="2610" w:type="dxa"/>
          </w:tcPr>
          <w:p w14:paraId="11F4D052" w14:textId="77777777" w:rsidR="00142566" w:rsidRPr="00472DAE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7E8A730" w14:textId="0D2BB439" w:rsidR="00142566" w:rsidRPr="00472DAE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6.56 - 6.98</w:t>
            </w:r>
          </w:p>
        </w:tc>
        <w:tc>
          <w:tcPr>
            <w:tcW w:w="270" w:type="dxa"/>
          </w:tcPr>
          <w:p w14:paraId="3362CEA1" w14:textId="77777777" w:rsidR="00142566" w:rsidRPr="00472DAE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9DC96E" w14:textId="7438A46A" w:rsidR="00142566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6.47</w:t>
            </w:r>
          </w:p>
        </w:tc>
        <w:tc>
          <w:tcPr>
            <w:tcW w:w="270" w:type="dxa"/>
          </w:tcPr>
          <w:p w14:paraId="70458415" w14:textId="77777777" w:rsidR="00142566" w:rsidRPr="003A0CAC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E91509" w14:textId="0EE276A3" w:rsidR="00142566" w:rsidRPr="00142566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2566">
              <w:rPr>
                <w:rFonts w:asciiTheme="majorBidi" w:hAnsiTheme="majorBidi" w:cstheme="majorBidi"/>
                <w:sz w:val="30"/>
                <w:szCs w:val="30"/>
              </w:rPr>
              <w:t>3,310</w:t>
            </w:r>
          </w:p>
        </w:tc>
        <w:tc>
          <w:tcPr>
            <w:tcW w:w="270" w:type="dxa"/>
          </w:tcPr>
          <w:p w14:paraId="49D8DA67" w14:textId="77777777" w:rsidR="00142566" w:rsidRPr="003A0CAC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F3F7CFC" w14:textId="1DFFFABD" w:rsidR="00142566" w:rsidRPr="003A0CAC" w:rsidRDefault="004102DE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A81AC" w14:textId="77777777" w:rsidR="00142566" w:rsidRPr="003A0CAC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53D912D" w14:textId="436C9D64" w:rsidR="00142566" w:rsidRPr="003A0CAC" w:rsidRDefault="004102DE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F7688F" w14:textId="77777777" w:rsidR="00142566" w:rsidRPr="003A0CAC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72D710" w14:textId="1525B5A6" w:rsidR="00142566" w:rsidRPr="003A0CAC" w:rsidRDefault="00FE5D4B" w:rsidP="008B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D4B">
              <w:rPr>
                <w:rFonts w:asciiTheme="majorBidi" w:hAnsiTheme="majorBidi" w:cstheme="majorBidi"/>
                <w:sz w:val="30"/>
                <w:szCs w:val="30"/>
              </w:rPr>
              <w:t>3,310</w:t>
            </w:r>
          </w:p>
        </w:tc>
      </w:tr>
      <w:tr w:rsidR="004102DE" w:rsidRPr="00FB5422" w14:paraId="3C6E6DFA" w14:textId="77777777" w:rsidTr="008B1D04">
        <w:tc>
          <w:tcPr>
            <w:tcW w:w="2610" w:type="dxa"/>
          </w:tcPr>
          <w:p w14:paraId="7D52F551" w14:textId="77777777" w:rsidR="004102DE" w:rsidRPr="00472DAE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29A10FE" w14:textId="77777777" w:rsidR="004102DE" w:rsidRPr="00472DAE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AE81F" w14:textId="77777777" w:rsidR="004102DE" w:rsidRPr="00472DAE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F7ACE0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FEF62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7F4C8E" w14:textId="68AEF72C" w:rsidR="004102DE" w:rsidRPr="00142566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3,310</w:t>
            </w:r>
          </w:p>
        </w:tc>
        <w:tc>
          <w:tcPr>
            <w:tcW w:w="270" w:type="dxa"/>
          </w:tcPr>
          <w:p w14:paraId="60A8C823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4612DDC7" w14:textId="44164CF3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2E6D2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1EDE3BA" w14:textId="2692DB49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461D74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E4BE8A" w14:textId="0DCD2C09" w:rsidR="004102DE" w:rsidRPr="00F64AAB" w:rsidRDefault="004102DE" w:rsidP="008B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b/>
                <w:bCs/>
              </w:rPr>
            </w:pPr>
            <w:r w:rsidRPr="00FE5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3,310</w:t>
            </w:r>
          </w:p>
        </w:tc>
      </w:tr>
      <w:tr w:rsidR="004102DE" w:rsidRPr="00FB5422" w14:paraId="4F1EC5AF" w14:textId="77777777" w:rsidTr="008B1D04">
        <w:tc>
          <w:tcPr>
            <w:tcW w:w="3690" w:type="dxa"/>
            <w:gridSpan w:val="2"/>
          </w:tcPr>
          <w:p w14:paraId="737DF259" w14:textId="4DC0F60E" w:rsidR="004102DE" w:rsidRPr="00472DAE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</w:tcPr>
          <w:p w14:paraId="41C73B11" w14:textId="77777777" w:rsidR="004102DE" w:rsidRPr="00472DAE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1C309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13EB29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317B41" w14:textId="77777777" w:rsidR="004102DE" w:rsidRPr="00142566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25417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470CA47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CCA0E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3B040C6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19C90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CFEF5F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02DE" w:rsidRPr="00FB5422" w14:paraId="50CA33AF" w14:textId="77777777" w:rsidTr="008B1D04">
        <w:tc>
          <w:tcPr>
            <w:tcW w:w="3690" w:type="dxa"/>
            <w:gridSpan w:val="2"/>
          </w:tcPr>
          <w:p w14:paraId="0208FAF2" w14:textId="52CF8B9A" w:rsidR="004102DE" w:rsidRPr="00472DAE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34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2D8FBDDA" w14:textId="77777777" w:rsidR="004102DE" w:rsidRPr="00472DAE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7326EA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8E43C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4883C6" w14:textId="77777777" w:rsidR="004102DE" w:rsidRPr="00142566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25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F422B1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CE39906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241EA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4577377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584AF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EFE8FE" w14:textId="6BF5EEBE" w:rsidR="004102DE" w:rsidRPr="003A0CAC" w:rsidRDefault="004102DE" w:rsidP="008B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02DE" w:rsidRPr="00F7632D" w14:paraId="5F6ED696" w14:textId="77777777" w:rsidTr="008B1D04">
        <w:tc>
          <w:tcPr>
            <w:tcW w:w="2610" w:type="dxa"/>
          </w:tcPr>
          <w:p w14:paraId="782DB17D" w14:textId="77777777" w:rsidR="004102DE" w:rsidRPr="00472DAE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0BFEFE5A" w14:textId="77777777" w:rsidR="004102DE" w:rsidRPr="00472DAE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07293" w14:textId="77777777" w:rsidR="004102DE" w:rsidRPr="00472DAE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E84DDE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FF6AB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A6E0BB" w14:textId="247263EA" w:rsidR="004102DE" w:rsidRPr="00142566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3,310</w:t>
            </w:r>
          </w:p>
        </w:tc>
        <w:tc>
          <w:tcPr>
            <w:tcW w:w="270" w:type="dxa"/>
          </w:tcPr>
          <w:p w14:paraId="49081AE8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6FD203B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A4B21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36B106B5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5B1FCD" w14:textId="77777777" w:rsidR="004102DE" w:rsidRPr="003A0CAC" w:rsidRDefault="004102DE" w:rsidP="0041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DFD158" w14:textId="4D4CE922" w:rsidR="004102DE" w:rsidRPr="00F64AAB" w:rsidRDefault="004102DE" w:rsidP="008B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5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3,310</w:t>
            </w:r>
          </w:p>
        </w:tc>
      </w:tr>
    </w:tbl>
    <w:p w14:paraId="6EF8827A" w14:textId="0EBD2C0F" w:rsidR="00D9588F" w:rsidRDefault="00D9588F"/>
    <w:tbl>
      <w:tblPr>
        <w:tblStyle w:val="TableGrid"/>
        <w:tblW w:w="93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1159"/>
        <w:gridCol w:w="239"/>
        <w:gridCol w:w="7"/>
        <w:gridCol w:w="6"/>
        <w:gridCol w:w="948"/>
        <w:gridCol w:w="243"/>
        <w:gridCol w:w="962"/>
        <w:gridCol w:w="236"/>
        <w:gridCol w:w="775"/>
        <w:gridCol w:w="14"/>
        <w:gridCol w:w="6"/>
        <w:gridCol w:w="236"/>
        <w:gridCol w:w="679"/>
        <w:gridCol w:w="236"/>
        <w:gridCol w:w="22"/>
        <w:gridCol w:w="976"/>
      </w:tblGrid>
      <w:tr w:rsidR="00D9588F" w:rsidRPr="00D97076" w14:paraId="48549A83" w14:textId="77777777" w:rsidTr="005D7885">
        <w:trPr>
          <w:trHeight w:val="432"/>
          <w:tblHeader/>
        </w:trPr>
        <w:tc>
          <w:tcPr>
            <w:tcW w:w="2621" w:type="dxa"/>
            <w:vAlign w:val="bottom"/>
          </w:tcPr>
          <w:p w14:paraId="5A05F5A4" w14:textId="77777777" w:rsidR="00D9588F" w:rsidRPr="00670C8B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359" w:type="dxa"/>
            <w:gridSpan w:val="5"/>
            <w:vAlign w:val="bottom"/>
          </w:tcPr>
          <w:p w14:paraId="31AD79CF" w14:textId="77777777" w:rsidR="00D9588F" w:rsidRPr="00670C8B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" w:type="dxa"/>
            <w:vAlign w:val="bottom"/>
          </w:tcPr>
          <w:p w14:paraId="6726BCE2" w14:textId="77777777" w:rsidR="00D9588F" w:rsidRPr="00670C8B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2" w:type="dxa"/>
            <w:gridSpan w:val="10"/>
            <w:vAlign w:val="bottom"/>
          </w:tcPr>
          <w:p w14:paraId="54291D44" w14:textId="59F464F9" w:rsidR="00D9588F" w:rsidRPr="00670C8B" w:rsidRDefault="001C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2566" w:rsidRPr="00D97076" w14:paraId="168B71D5" w14:textId="77777777" w:rsidTr="005D7885">
        <w:trPr>
          <w:trHeight w:val="817"/>
          <w:tblHeader/>
        </w:trPr>
        <w:tc>
          <w:tcPr>
            <w:tcW w:w="2621" w:type="dxa"/>
            <w:vAlign w:val="bottom"/>
          </w:tcPr>
          <w:p w14:paraId="70B86123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59" w:type="dxa"/>
            <w:vAlign w:val="bottom"/>
          </w:tcPr>
          <w:p w14:paraId="13D0D06F" w14:textId="77777777" w:rsidR="00142566" w:rsidRPr="00472DAE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562D853" w14:textId="4CD8E726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6" w:type="dxa"/>
            <w:gridSpan w:val="2"/>
          </w:tcPr>
          <w:p w14:paraId="5C11AD4F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gridSpan w:val="2"/>
          </w:tcPr>
          <w:p w14:paraId="03AFC5DE" w14:textId="77777777" w:rsidR="00142566" w:rsidRPr="00472DAE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A96397C" w14:textId="09468442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3" w:type="dxa"/>
            <w:vAlign w:val="bottom"/>
          </w:tcPr>
          <w:p w14:paraId="4027FD99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2071F41C" w14:textId="77777777" w:rsidR="00142566" w:rsidRPr="00472DAE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EA6F2F9" w14:textId="4EAE8C0B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5C42F6C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225C0A8B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00D34D6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9" w:type="dxa"/>
            <w:vAlign w:val="bottom"/>
          </w:tcPr>
          <w:p w14:paraId="55B0D460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BD05085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8" w:type="dxa"/>
            <w:gridSpan w:val="2"/>
          </w:tcPr>
          <w:p w14:paraId="32256AB6" w14:textId="77777777" w:rsidR="00142566" w:rsidRPr="00472DAE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BB0BE91" w14:textId="607BA254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6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42566" w:rsidRPr="00D97076" w14:paraId="0AA31604" w14:textId="77777777" w:rsidTr="005D7885">
        <w:trPr>
          <w:trHeight w:val="432"/>
          <w:tblHeader/>
        </w:trPr>
        <w:tc>
          <w:tcPr>
            <w:tcW w:w="2621" w:type="dxa"/>
            <w:vAlign w:val="bottom"/>
          </w:tcPr>
          <w:p w14:paraId="7E9AC8D7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670C8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159" w:type="dxa"/>
            <w:vAlign w:val="bottom"/>
          </w:tcPr>
          <w:p w14:paraId="1317D436" w14:textId="23A3A8B1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6" w:type="dxa"/>
            <w:gridSpan w:val="2"/>
          </w:tcPr>
          <w:p w14:paraId="1434CD4C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gridSpan w:val="2"/>
          </w:tcPr>
          <w:p w14:paraId="48B4A07F" w14:textId="75B16690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  <w:vAlign w:val="bottom"/>
          </w:tcPr>
          <w:p w14:paraId="547DF157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7EA08233" w14:textId="119EA688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6EAFD86F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6B0F088B" w14:textId="2EDEEE8F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2" w:type="dxa"/>
            <w:gridSpan w:val="2"/>
            <w:vAlign w:val="bottom"/>
          </w:tcPr>
          <w:p w14:paraId="3AC79DD4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9" w:type="dxa"/>
            <w:vAlign w:val="bottom"/>
          </w:tcPr>
          <w:p w14:paraId="16FEA60F" w14:textId="01B12284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2355156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8" w:type="dxa"/>
            <w:gridSpan w:val="2"/>
          </w:tcPr>
          <w:p w14:paraId="127E1973" w14:textId="4084CCB2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70C8B" w:rsidRPr="00D97076" w14:paraId="59409202" w14:textId="77777777" w:rsidTr="005D7885">
        <w:trPr>
          <w:trHeight w:val="425"/>
          <w:tblHeader/>
        </w:trPr>
        <w:tc>
          <w:tcPr>
            <w:tcW w:w="2621" w:type="dxa"/>
            <w:vAlign w:val="bottom"/>
          </w:tcPr>
          <w:p w14:paraId="2D9044A3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59" w:type="dxa"/>
            <w:gridSpan w:val="5"/>
            <w:vAlign w:val="bottom"/>
          </w:tcPr>
          <w:p w14:paraId="12A5E900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3" w:type="dxa"/>
            <w:vAlign w:val="bottom"/>
          </w:tcPr>
          <w:p w14:paraId="01E858EE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2" w:type="dxa"/>
            <w:gridSpan w:val="10"/>
            <w:vAlign w:val="bottom"/>
          </w:tcPr>
          <w:p w14:paraId="49A85137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2566" w:rsidRPr="00D97076" w14:paraId="6BB05950" w14:textId="77777777" w:rsidTr="005D7885">
        <w:trPr>
          <w:trHeight w:val="412"/>
        </w:trPr>
        <w:tc>
          <w:tcPr>
            <w:tcW w:w="2621" w:type="dxa"/>
          </w:tcPr>
          <w:p w14:paraId="1D2E3E34" w14:textId="26B487D9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9" w:type="dxa"/>
          </w:tcPr>
          <w:p w14:paraId="121524D0" w14:textId="4A0F424A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9" w:type="dxa"/>
          </w:tcPr>
          <w:p w14:paraId="503203D2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gridSpan w:val="3"/>
          </w:tcPr>
          <w:p w14:paraId="29C97B56" w14:textId="29F8F2BD" w:rsidR="00142566" w:rsidRPr="00670C8B" w:rsidRDefault="00762692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3" w:type="dxa"/>
          </w:tcPr>
          <w:p w14:paraId="318D693C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190AF838" w14:textId="14FEBB96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54E13284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gridSpan w:val="3"/>
          </w:tcPr>
          <w:p w14:paraId="5E5BD84E" w14:textId="35E0CADA" w:rsidR="00142566" w:rsidRPr="009E03AB" w:rsidRDefault="00762692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8606D3" w14:textId="77777777" w:rsidR="00142566" w:rsidRPr="009E03A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dxa"/>
          </w:tcPr>
          <w:p w14:paraId="24C08201" w14:textId="7F326224" w:rsidR="00142566" w:rsidRPr="009E03AB" w:rsidRDefault="00762692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gridSpan w:val="2"/>
          </w:tcPr>
          <w:p w14:paraId="0848206E" w14:textId="77777777" w:rsidR="00142566" w:rsidRPr="009E03A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5210DB0D" w14:textId="3B5B416D" w:rsidR="00142566" w:rsidRPr="009E03AB" w:rsidRDefault="00762692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142566" w:rsidRPr="00D97076" w14:paraId="552BC7FF" w14:textId="77777777" w:rsidTr="005D7885">
        <w:trPr>
          <w:trHeight w:val="412"/>
        </w:trPr>
        <w:tc>
          <w:tcPr>
            <w:tcW w:w="2621" w:type="dxa"/>
          </w:tcPr>
          <w:p w14:paraId="027724EF" w14:textId="6D076DA4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9" w:type="dxa"/>
          </w:tcPr>
          <w:p w14:paraId="2FD0A4F7" w14:textId="296E9E8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6.56 - 6.98</w:t>
            </w:r>
          </w:p>
        </w:tc>
        <w:tc>
          <w:tcPr>
            <w:tcW w:w="239" w:type="dxa"/>
          </w:tcPr>
          <w:p w14:paraId="72555DCA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gridSpan w:val="3"/>
          </w:tcPr>
          <w:p w14:paraId="4FFBF8DB" w14:textId="23AA041F" w:rsidR="00142566" w:rsidRPr="00670C8B" w:rsidRDefault="00762692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43" w:type="dxa"/>
          </w:tcPr>
          <w:p w14:paraId="1086C7BF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1DA9AA3A" w14:textId="40276E3B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3,310</w:t>
            </w:r>
          </w:p>
        </w:tc>
        <w:tc>
          <w:tcPr>
            <w:tcW w:w="236" w:type="dxa"/>
          </w:tcPr>
          <w:p w14:paraId="10F4439F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gridSpan w:val="3"/>
          </w:tcPr>
          <w:p w14:paraId="05D2E85B" w14:textId="5893B703" w:rsidR="00142566" w:rsidRPr="009E03AB" w:rsidRDefault="00762692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28AA60" w14:textId="77777777" w:rsidR="00142566" w:rsidRPr="009E03A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dxa"/>
          </w:tcPr>
          <w:p w14:paraId="3E1CEB02" w14:textId="4AEBF145" w:rsidR="00142566" w:rsidRPr="009E03AB" w:rsidRDefault="00762692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gridSpan w:val="2"/>
          </w:tcPr>
          <w:p w14:paraId="76708629" w14:textId="77777777" w:rsidR="00142566" w:rsidRPr="009E03A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55D7DC50" w14:textId="7D20B0CC" w:rsidR="00142566" w:rsidRPr="009E03AB" w:rsidRDefault="00762692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sz w:val="30"/>
                <w:szCs w:val="30"/>
              </w:rPr>
              <w:t>3,310</w:t>
            </w:r>
          </w:p>
        </w:tc>
      </w:tr>
      <w:tr w:rsidR="00142566" w:rsidRPr="00D97076" w14:paraId="2B7F8022" w14:textId="77777777" w:rsidTr="005D7885">
        <w:trPr>
          <w:trHeight w:val="418"/>
        </w:trPr>
        <w:tc>
          <w:tcPr>
            <w:tcW w:w="2621" w:type="dxa"/>
          </w:tcPr>
          <w:p w14:paraId="675F38DD" w14:textId="375AE816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</w:tcPr>
          <w:p w14:paraId="4B155837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0CE61F55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gridSpan w:val="2"/>
          </w:tcPr>
          <w:p w14:paraId="734CC230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2C2A21F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5FD274AC" w14:textId="397AE24E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103,310</w:t>
            </w:r>
          </w:p>
        </w:tc>
        <w:tc>
          <w:tcPr>
            <w:tcW w:w="236" w:type="dxa"/>
          </w:tcPr>
          <w:p w14:paraId="27D2DC87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dxa"/>
            <w:gridSpan w:val="2"/>
          </w:tcPr>
          <w:p w14:paraId="5F62EC0D" w14:textId="77777777" w:rsidR="00142566" w:rsidRPr="009E03A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10693B9" w14:textId="77777777" w:rsidR="00142566" w:rsidRPr="009E03A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dxa"/>
          </w:tcPr>
          <w:p w14:paraId="245E1AB8" w14:textId="77777777" w:rsidR="00142566" w:rsidRPr="009E03AB" w:rsidRDefault="00142566" w:rsidP="001425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33B7B8" w14:textId="77777777" w:rsidR="00142566" w:rsidRPr="009E03A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601BF47E" w14:textId="1064BA19" w:rsidR="00142566" w:rsidRPr="009E03AB" w:rsidRDefault="00762692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103,310</w:t>
            </w:r>
          </w:p>
        </w:tc>
      </w:tr>
      <w:tr w:rsidR="003A0CAC" w:rsidRPr="00D97076" w14:paraId="7B8CE37C" w14:textId="77777777" w:rsidTr="005D7885">
        <w:trPr>
          <w:trHeight w:val="412"/>
        </w:trPr>
        <w:tc>
          <w:tcPr>
            <w:tcW w:w="3780" w:type="dxa"/>
            <w:gridSpan w:val="2"/>
          </w:tcPr>
          <w:p w14:paraId="55636394" w14:textId="2A30B5BD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 </w:t>
            </w:r>
          </w:p>
        </w:tc>
        <w:tc>
          <w:tcPr>
            <w:tcW w:w="252" w:type="dxa"/>
            <w:gridSpan w:val="3"/>
          </w:tcPr>
          <w:p w14:paraId="60F00CB1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7423B9AA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996A705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439232D3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B4917B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5" w:type="dxa"/>
          </w:tcPr>
          <w:p w14:paraId="5C3E0ACD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3"/>
          </w:tcPr>
          <w:p w14:paraId="5331429F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dxa"/>
          </w:tcPr>
          <w:p w14:paraId="23D5BA09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4EB0CD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</w:tcPr>
          <w:p w14:paraId="3AE197E4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CAC" w:rsidRPr="00D97076" w14:paraId="7CD573DA" w14:textId="77777777" w:rsidTr="005D7885">
        <w:trPr>
          <w:trHeight w:val="405"/>
        </w:trPr>
        <w:tc>
          <w:tcPr>
            <w:tcW w:w="3780" w:type="dxa"/>
            <w:gridSpan w:val="2"/>
          </w:tcPr>
          <w:p w14:paraId="67000E32" w14:textId="35A762BE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52" w:type="dxa"/>
            <w:gridSpan w:val="3"/>
          </w:tcPr>
          <w:p w14:paraId="082D81A3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54D30C27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F860803" w14:textId="77777777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13EE3EBF" w14:textId="72F75CB6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E9EF31" w14:textId="444C5919" w:rsidR="003A0CAC" w:rsidRPr="00670C8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5" w:type="dxa"/>
          </w:tcPr>
          <w:p w14:paraId="6A8A016A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3"/>
          </w:tcPr>
          <w:p w14:paraId="4B653ED0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dxa"/>
          </w:tcPr>
          <w:p w14:paraId="06277C58" w14:textId="77777777" w:rsidR="003A0CAC" w:rsidRPr="009E03AB" w:rsidRDefault="003A0CAC" w:rsidP="003A0C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D9FA16" w14:textId="77777777" w:rsidR="003A0CAC" w:rsidRPr="005D7885" w:rsidRDefault="003A0CAC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</w:tcPr>
          <w:p w14:paraId="4C5BE7B9" w14:textId="0BD2E218" w:rsidR="003A0CAC" w:rsidRPr="009E03AB" w:rsidRDefault="00762692" w:rsidP="003A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2566" w:rsidRPr="00D97076" w14:paraId="59D1681E" w14:textId="77777777" w:rsidTr="005D7885">
        <w:trPr>
          <w:trHeight w:val="418"/>
        </w:trPr>
        <w:tc>
          <w:tcPr>
            <w:tcW w:w="2621" w:type="dxa"/>
          </w:tcPr>
          <w:p w14:paraId="23CA759F" w14:textId="59BD36E4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9" w:type="dxa"/>
          </w:tcPr>
          <w:p w14:paraId="290F1F51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44313600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gridSpan w:val="2"/>
          </w:tcPr>
          <w:p w14:paraId="2EF17418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FFF8B3D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098DB127" w14:textId="146EBF61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103,310</w:t>
            </w:r>
          </w:p>
        </w:tc>
        <w:tc>
          <w:tcPr>
            <w:tcW w:w="236" w:type="dxa"/>
          </w:tcPr>
          <w:p w14:paraId="1BD1E0BD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dxa"/>
            <w:gridSpan w:val="2"/>
          </w:tcPr>
          <w:p w14:paraId="5DA775A5" w14:textId="77777777" w:rsidR="00142566" w:rsidRPr="009E03A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C59239D" w14:textId="77777777" w:rsidR="00142566" w:rsidRPr="009E03A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dxa"/>
          </w:tcPr>
          <w:p w14:paraId="02B834BA" w14:textId="77777777" w:rsidR="00142566" w:rsidRPr="009E03AB" w:rsidRDefault="00142566" w:rsidP="001425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FCB6C41" w14:textId="77777777" w:rsidR="00142566" w:rsidRPr="009E03A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04EBA7" w14:textId="05DB6A32" w:rsidR="00142566" w:rsidRPr="009E03AB" w:rsidRDefault="00762692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103,310</w:t>
            </w:r>
          </w:p>
        </w:tc>
      </w:tr>
    </w:tbl>
    <w:p w14:paraId="2ED64BF8" w14:textId="77777777" w:rsidR="00D9588F" w:rsidRPr="00472DAE" w:rsidRDefault="00D9588F" w:rsidP="00007A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17"/>
        <w:gridCol w:w="258"/>
        <w:gridCol w:w="1225"/>
        <w:gridCol w:w="279"/>
        <w:gridCol w:w="1221"/>
        <w:gridCol w:w="238"/>
        <w:gridCol w:w="1236"/>
      </w:tblGrid>
      <w:tr w:rsidR="007D222F" w:rsidRPr="00D97076" w14:paraId="50EE1E0A" w14:textId="77777777" w:rsidTr="007D222F">
        <w:tc>
          <w:tcPr>
            <w:tcW w:w="1970" w:type="pct"/>
          </w:tcPr>
          <w:p w14:paraId="6F8CB046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เจ้าหนี้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หมุนเวียนอื่น</w:t>
            </w:r>
          </w:p>
        </w:tc>
        <w:tc>
          <w:tcPr>
            <w:tcW w:w="1442" w:type="pct"/>
            <w:gridSpan w:val="3"/>
          </w:tcPr>
          <w:p w14:paraId="03537295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35F6910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pct"/>
            <w:gridSpan w:val="3"/>
          </w:tcPr>
          <w:p w14:paraId="6E4E67B9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2566" w:rsidRPr="00D97076" w14:paraId="2452AB56" w14:textId="77777777" w:rsidTr="007D222F">
        <w:tc>
          <w:tcPr>
            <w:tcW w:w="1970" w:type="pct"/>
          </w:tcPr>
          <w:p w14:paraId="5A034CF5" w14:textId="77777777" w:rsidR="00142566" w:rsidRPr="00472DAE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4BAC3F5A" w14:textId="6FC0F337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8" w:type="pct"/>
          </w:tcPr>
          <w:p w14:paraId="2A072C33" w14:textId="77777777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0376575" w14:textId="3A474DEA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183C3DE8" w14:textId="77777777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5A1F9F42" w14:textId="6884F5AF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7" w:type="pct"/>
          </w:tcPr>
          <w:p w14:paraId="0A2D86BD" w14:textId="77777777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0F96B962" w14:textId="4B1804A7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7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42566" w:rsidRPr="00D97076" w14:paraId="0042BCA0" w14:textId="77777777" w:rsidTr="007D222F">
        <w:tc>
          <w:tcPr>
            <w:tcW w:w="1970" w:type="pct"/>
          </w:tcPr>
          <w:p w14:paraId="1283C7B4" w14:textId="77777777" w:rsidR="00142566" w:rsidRPr="00472DAE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6491067A" w14:textId="356E51CE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2AB2581A" w14:textId="77777777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6EAB8DC" w14:textId="14029A92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45C29A7A" w14:textId="77777777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55AD09E5" w14:textId="429BC04A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6A616C48" w14:textId="77777777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683FB0C" w14:textId="083709E2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F3F62" w:rsidRPr="00D97076" w14:paraId="714D8979" w14:textId="77777777" w:rsidTr="007D222F">
        <w:tc>
          <w:tcPr>
            <w:tcW w:w="1970" w:type="pct"/>
          </w:tcPr>
          <w:p w14:paraId="1B4B019F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0" w:type="pct"/>
            <w:gridSpan w:val="7"/>
          </w:tcPr>
          <w:p w14:paraId="2789ECC8" w14:textId="77777777" w:rsidR="004F3F62" w:rsidRPr="00804CA4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4C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692" w:rsidRPr="00D97076" w14:paraId="533B9FFA" w14:textId="77777777" w:rsidTr="007D222F">
        <w:tc>
          <w:tcPr>
            <w:tcW w:w="1970" w:type="pct"/>
          </w:tcPr>
          <w:p w14:paraId="469FD879" w14:textId="5F578B66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5AF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0" w:type="pct"/>
          </w:tcPr>
          <w:p w14:paraId="7D407AFC" w14:textId="19E855B8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DBB1E5E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7E88C9B2" w14:textId="60EC0321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9" w:type="pct"/>
          </w:tcPr>
          <w:p w14:paraId="60AEB1CA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28E7839A" w14:textId="295563A5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4B07007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FC6A885" w14:textId="07F1390F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762692" w:rsidRPr="00D97076" w14:paraId="5FF409CE" w14:textId="77777777" w:rsidTr="007D222F">
        <w:tc>
          <w:tcPr>
            <w:tcW w:w="1970" w:type="pct"/>
          </w:tcPr>
          <w:p w14:paraId="509A42FA" w14:textId="30873CC9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0" w:type="pct"/>
          </w:tcPr>
          <w:p w14:paraId="4908444A" w14:textId="5A5C16ED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692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38" w:type="pct"/>
          </w:tcPr>
          <w:p w14:paraId="5D30B20F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302BC7DC" w14:textId="5940E381" w:rsidR="00762692" w:rsidRPr="004B5E68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149" w:type="pct"/>
          </w:tcPr>
          <w:p w14:paraId="1A9F17AB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645BBF4E" w14:textId="4BDC72BA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27" w:type="pct"/>
          </w:tcPr>
          <w:p w14:paraId="2EC6F86A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234D59F" w14:textId="4C26B21D" w:rsidR="00762692" w:rsidRPr="004B5E68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</w:tr>
      <w:tr w:rsidR="00762692" w:rsidRPr="00ED6057" w14:paraId="04F6656E" w14:textId="77777777" w:rsidTr="007D222F">
        <w:tc>
          <w:tcPr>
            <w:tcW w:w="1970" w:type="pct"/>
          </w:tcPr>
          <w:p w14:paraId="3175135C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73748C95" w14:textId="676AA0C1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sz w:val="30"/>
                <w:szCs w:val="30"/>
              </w:rPr>
              <w:t>5,165</w:t>
            </w:r>
          </w:p>
        </w:tc>
        <w:tc>
          <w:tcPr>
            <w:tcW w:w="138" w:type="pct"/>
          </w:tcPr>
          <w:p w14:paraId="59421A00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7EC652A" w14:textId="15555AA5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19,991</w:t>
            </w:r>
          </w:p>
        </w:tc>
        <w:tc>
          <w:tcPr>
            <w:tcW w:w="149" w:type="pct"/>
          </w:tcPr>
          <w:p w14:paraId="22F1DD11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33BAA2BA" w14:textId="632A35D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sz w:val="30"/>
                <w:szCs w:val="30"/>
              </w:rPr>
              <w:t>5,165</w:t>
            </w:r>
          </w:p>
        </w:tc>
        <w:tc>
          <w:tcPr>
            <w:tcW w:w="127" w:type="pct"/>
          </w:tcPr>
          <w:p w14:paraId="1A019356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497E14F2" w14:textId="2A63A016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19,991</w:t>
            </w:r>
          </w:p>
        </w:tc>
      </w:tr>
      <w:tr w:rsidR="00762692" w:rsidRPr="00A74DEE" w14:paraId="7D238E6C" w14:textId="77777777" w:rsidTr="007D222F">
        <w:tc>
          <w:tcPr>
            <w:tcW w:w="1970" w:type="pct"/>
          </w:tcPr>
          <w:p w14:paraId="7B9DD472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0EC0F0D" w14:textId="26BEB94F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5,614</w:t>
            </w:r>
          </w:p>
        </w:tc>
        <w:tc>
          <w:tcPr>
            <w:tcW w:w="138" w:type="pct"/>
          </w:tcPr>
          <w:p w14:paraId="2B0A4675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43DBD29" w14:textId="6E3C8A58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05AF">
              <w:rPr>
                <w:rFonts w:ascii="Angsana New" w:hAnsi="Angsana New"/>
                <w:b/>
                <w:bCs/>
                <w:sz w:val="30"/>
                <w:szCs w:val="30"/>
              </w:rPr>
              <w:t>20,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857</w:t>
            </w:r>
          </w:p>
        </w:tc>
        <w:tc>
          <w:tcPr>
            <w:tcW w:w="149" w:type="pct"/>
          </w:tcPr>
          <w:p w14:paraId="0F8EB2C0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706C35F5" w14:textId="65606500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5,614</w:t>
            </w:r>
          </w:p>
        </w:tc>
        <w:tc>
          <w:tcPr>
            <w:tcW w:w="127" w:type="pct"/>
          </w:tcPr>
          <w:p w14:paraId="025ED96A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0BC77015" w14:textId="0B062C60" w:rsidR="00762692" w:rsidRPr="00007A9B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</w:t>
            </w:r>
          </w:p>
        </w:tc>
      </w:tr>
    </w:tbl>
    <w:p w14:paraId="56290F41" w14:textId="55D26272" w:rsidR="00061F2F" w:rsidRDefault="00061F2F" w:rsidP="00007A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br w:type="page"/>
      </w:r>
    </w:p>
    <w:p w14:paraId="33E73B05" w14:textId="4B3F4956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72DAE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14:paraId="48CFF22D" w14:textId="77777777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72DAE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11DFCF66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75"/>
        <w:gridCol w:w="1170"/>
        <w:gridCol w:w="273"/>
        <w:gridCol w:w="1172"/>
        <w:gridCol w:w="273"/>
        <w:gridCol w:w="1159"/>
      </w:tblGrid>
      <w:tr w:rsidR="00120C92" w:rsidRPr="00D97076" w14:paraId="35BD5F56" w14:textId="77777777" w:rsidTr="0022487F">
        <w:trPr>
          <w:tblHeader/>
        </w:trPr>
        <w:tc>
          <w:tcPr>
            <w:tcW w:w="2038" w:type="pct"/>
          </w:tcPr>
          <w:p w14:paraId="29CF1ECA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09DCEE26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BA8D535" w14:textId="77777777" w:rsidR="00120C92" w:rsidRPr="00472DAE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pct"/>
            <w:gridSpan w:val="3"/>
          </w:tcPr>
          <w:p w14:paraId="1708554E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24E" w:rsidRPr="00D97076" w14:paraId="77B3FEA5" w14:textId="77777777" w:rsidTr="00CA07A2">
        <w:trPr>
          <w:tblHeader/>
        </w:trPr>
        <w:tc>
          <w:tcPr>
            <w:tcW w:w="2038" w:type="pct"/>
          </w:tcPr>
          <w:p w14:paraId="50170853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EA727BB" w14:textId="562DC245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FD29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0DABE0AB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D6A849" w14:textId="1713B33A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FD295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6702B9C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9E0F83" w14:textId="5820CBB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FD29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40C5F6F9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5A074F8" w14:textId="52F8C73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FD295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A324E" w:rsidRPr="00D97076" w14:paraId="70A3FB69" w14:textId="77777777" w:rsidTr="0022487F">
        <w:trPr>
          <w:tblHeader/>
        </w:trPr>
        <w:tc>
          <w:tcPr>
            <w:tcW w:w="2038" w:type="pct"/>
          </w:tcPr>
          <w:p w14:paraId="4F3CF4C1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708670D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324E" w:rsidRPr="00D97076" w14:paraId="124156D0" w14:textId="77777777" w:rsidTr="009E03AB">
        <w:tc>
          <w:tcPr>
            <w:tcW w:w="2038" w:type="pct"/>
          </w:tcPr>
          <w:p w14:paraId="5DF0EF8B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32" w:type="pct"/>
          </w:tcPr>
          <w:p w14:paraId="7F227FD5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8F1480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11251BC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D66DF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458050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583FE7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898354B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95C" w:rsidRPr="00D97076" w14:paraId="4579238A" w14:textId="77777777" w:rsidTr="00D958EF">
        <w:tc>
          <w:tcPr>
            <w:tcW w:w="2038" w:type="pct"/>
          </w:tcPr>
          <w:p w14:paraId="6FAC37DC" w14:textId="50C0A956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</w:tcPr>
          <w:p w14:paraId="3CE7EC02" w14:textId="1B52CAE5" w:rsidR="00FD295C" w:rsidRPr="00472DAE" w:rsidRDefault="00BB211F" w:rsidP="00FD29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402,672</w:t>
            </w:r>
          </w:p>
        </w:tc>
        <w:tc>
          <w:tcPr>
            <w:tcW w:w="148" w:type="pct"/>
          </w:tcPr>
          <w:p w14:paraId="2855D096" w14:textId="77777777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2FC562" w14:textId="77CE9696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53911">
              <w:rPr>
                <w:rFonts w:ascii="Angsana New" w:hAnsi="Angsana New"/>
                <w:sz w:val="30"/>
                <w:szCs w:val="30"/>
              </w:rPr>
              <w:t>344,308</w:t>
            </w:r>
          </w:p>
        </w:tc>
        <w:tc>
          <w:tcPr>
            <w:tcW w:w="147" w:type="pct"/>
          </w:tcPr>
          <w:p w14:paraId="66B437F6" w14:textId="77777777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AD3BFD8" w14:textId="1A1CD8D1" w:rsidR="00FD295C" w:rsidRPr="00472DAE" w:rsidRDefault="00BB211F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402,672</w:t>
            </w:r>
          </w:p>
        </w:tc>
        <w:tc>
          <w:tcPr>
            <w:tcW w:w="147" w:type="pct"/>
          </w:tcPr>
          <w:p w14:paraId="18739564" w14:textId="77777777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536E197" w14:textId="44C3CEBA" w:rsidR="00FD295C" w:rsidRPr="00472DAE" w:rsidRDefault="00FD295C" w:rsidP="0022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53911">
              <w:rPr>
                <w:rFonts w:ascii="Angsana New" w:hAnsi="Angsana New"/>
                <w:sz w:val="30"/>
                <w:szCs w:val="30"/>
              </w:rPr>
              <w:t>344,308</w:t>
            </w:r>
          </w:p>
        </w:tc>
      </w:tr>
      <w:tr w:rsidR="00FD295C" w:rsidRPr="00D97076" w14:paraId="6C18629D" w14:textId="77777777" w:rsidTr="00D95190">
        <w:tc>
          <w:tcPr>
            <w:tcW w:w="2038" w:type="pct"/>
          </w:tcPr>
          <w:p w14:paraId="33B1E534" w14:textId="4DCFD388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รับเงินค่าตอบแทนการใช้พื้นที่และ</w:t>
            </w:r>
          </w:p>
        </w:tc>
        <w:tc>
          <w:tcPr>
            <w:tcW w:w="632" w:type="pct"/>
          </w:tcPr>
          <w:p w14:paraId="4AB2D0DC" w14:textId="77777777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036103" w14:textId="77777777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1AD88CF" w14:textId="77777777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662313" w14:textId="77777777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5C5A61" w14:textId="77777777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42A35" w14:textId="77777777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2D40D8C" w14:textId="77777777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692" w:rsidRPr="00D97076" w14:paraId="567EDF50" w14:textId="77777777" w:rsidTr="00D95190">
        <w:tc>
          <w:tcPr>
            <w:tcW w:w="2038" w:type="pct"/>
          </w:tcPr>
          <w:p w14:paraId="7DA2F4CB" w14:textId="029AB289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โครงสร้างพื้นฐานในระหว่าง</w:t>
            </w:r>
            <w:r w:rsidR="0093352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556DF2">
              <w:rPr>
                <w:rFonts w:ascii="Angsana New" w:hAnsi="Angsana New"/>
                <w:sz w:val="30"/>
                <w:szCs w:val="30"/>
              </w:rPr>
              <w:t>/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32" w:type="pct"/>
          </w:tcPr>
          <w:p w14:paraId="6F95FA71" w14:textId="4F9A9EC8" w:rsidR="00762692" w:rsidRPr="00472DAE" w:rsidRDefault="00762692" w:rsidP="000A79C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7B5B410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0C9C31F" w14:textId="4B73E4C3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90AEE">
              <w:rPr>
                <w:rFonts w:ascii="Angsana New" w:hAnsi="Angsana New"/>
                <w:sz w:val="30"/>
                <w:szCs w:val="30"/>
              </w:rPr>
              <w:t>82,500</w:t>
            </w:r>
          </w:p>
        </w:tc>
        <w:tc>
          <w:tcPr>
            <w:tcW w:w="147" w:type="pct"/>
          </w:tcPr>
          <w:p w14:paraId="174F5907" w14:textId="77777777" w:rsidR="00762692" w:rsidRPr="00A633CF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171012" w14:textId="47E54D63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D07B06" w14:textId="77777777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60C7203" w14:textId="26DE8F30" w:rsidR="00762692" w:rsidRPr="00A633CF" w:rsidRDefault="00762692" w:rsidP="0022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90AEE">
              <w:rPr>
                <w:rFonts w:ascii="Angsana New" w:hAnsi="Angsana New"/>
                <w:sz w:val="30"/>
                <w:szCs w:val="30"/>
              </w:rPr>
              <w:t>82,500</w:t>
            </w:r>
          </w:p>
        </w:tc>
      </w:tr>
      <w:tr w:rsidR="00762692" w:rsidRPr="00083CE5" w14:paraId="1010C771" w14:textId="77777777" w:rsidTr="00D95190">
        <w:tc>
          <w:tcPr>
            <w:tcW w:w="2038" w:type="pct"/>
          </w:tcPr>
          <w:p w14:paraId="1CE549C3" w14:textId="07227C7C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472DAE">
              <w:rPr>
                <w:rFonts w:ascii="Angsana New" w:hAnsi="Angsana New"/>
                <w:sz w:val="30"/>
                <w:szCs w:val="30"/>
              </w:rPr>
              <w:t>/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34B76CA" w14:textId="77EE1BFE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sz w:val="30"/>
                <w:szCs w:val="30"/>
              </w:rPr>
              <w:t>(6,139)</w:t>
            </w:r>
          </w:p>
        </w:tc>
        <w:tc>
          <w:tcPr>
            <w:tcW w:w="148" w:type="pct"/>
          </w:tcPr>
          <w:p w14:paraId="2118D8A9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13C847D" w14:textId="381BF8D0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90AEE">
              <w:rPr>
                <w:rFonts w:ascii="Angsana New" w:hAnsi="Angsana New"/>
                <w:sz w:val="30"/>
                <w:szCs w:val="30"/>
              </w:rPr>
              <w:t>(24,136)</w:t>
            </w:r>
          </w:p>
        </w:tc>
        <w:tc>
          <w:tcPr>
            <w:tcW w:w="147" w:type="pct"/>
          </w:tcPr>
          <w:p w14:paraId="19B398FD" w14:textId="77777777" w:rsidR="00762692" w:rsidRPr="00A633CF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A00D2C4" w14:textId="42D69985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692">
              <w:rPr>
                <w:rFonts w:asciiTheme="majorBidi" w:hAnsiTheme="majorBidi" w:cstheme="majorBidi"/>
                <w:sz w:val="30"/>
                <w:szCs w:val="30"/>
              </w:rPr>
              <w:t>(6,139)</w:t>
            </w:r>
          </w:p>
        </w:tc>
        <w:tc>
          <w:tcPr>
            <w:tcW w:w="147" w:type="pct"/>
          </w:tcPr>
          <w:p w14:paraId="2CA26D2A" w14:textId="77777777" w:rsidR="00762692" w:rsidRPr="00A633CF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E42B46E" w14:textId="4327E134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90AEE">
              <w:rPr>
                <w:rFonts w:ascii="Angsana New" w:hAnsi="Angsana New"/>
                <w:sz w:val="30"/>
                <w:szCs w:val="30"/>
              </w:rPr>
              <w:t>(24,136)</w:t>
            </w:r>
          </w:p>
        </w:tc>
      </w:tr>
      <w:tr w:rsidR="00762692" w:rsidRPr="00D97076" w14:paraId="05CA1590" w14:textId="77777777" w:rsidTr="00D95190">
        <w:tc>
          <w:tcPr>
            <w:tcW w:w="2038" w:type="pct"/>
          </w:tcPr>
          <w:p w14:paraId="6EBFE7AE" w14:textId="26AA0028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/31 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327EFCD" w14:textId="43EC12BD" w:rsidR="00762692" w:rsidRPr="00472DAE" w:rsidRDefault="003B5432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54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396,533</w:t>
            </w:r>
          </w:p>
        </w:tc>
        <w:tc>
          <w:tcPr>
            <w:tcW w:w="148" w:type="pct"/>
          </w:tcPr>
          <w:p w14:paraId="3E277366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A82E76D" w14:textId="24251397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AEE">
              <w:rPr>
                <w:rFonts w:ascii="Angsana New" w:hAnsi="Angsana New"/>
                <w:b/>
                <w:bCs/>
                <w:sz w:val="30"/>
                <w:szCs w:val="30"/>
              </w:rPr>
              <w:t>402,67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AF4EC21" w14:textId="77777777" w:rsidR="00762692" w:rsidRPr="00A633CF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01139C49" w14:textId="1B689258" w:rsidR="00762692" w:rsidRPr="00A633CF" w:rsidRDefault="003B543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54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396,533</w:t>
            </w:r>
          </w:p>
        </w:tc>
        <w:tc>
          <w:tcPr>
            <w:tcW w:w="147" w:type="pct"/>
          </w:tcPr>
          <w:p w14:paraId="685F5E61" w14:textId="77777777" w:rsidR="00762692" w:rsidRPr="00A633CF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2DB4A27B" w14:textId="6BF76DA4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AEE">
              <w:rPr>
                <w:rFonts w:ascii="Angsana New" w:hAnsi="Angsana New"/>
                <w:b/>
                <w:bCs/>
                <w:sz w:val="30"/>
                <w:szCs w:val="30"/>
              </w:rPr>
              <w:t>402,67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762692" w:rsidRPr="00D97076" w14:paraId="274D90F4" w14:textId="77777777" w:rsidTr="00D95190">
        <w:tc>
          <w:tcPr>
            <w:tcW w:w="2038" w:type="pct"/>
          </w:tcPr>
          <w:p w14:paraId="1A7831F7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1021A0D5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523C585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85D7DB8" w14:textId="77777777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5ACE62B" w14:textId="77777777" w:rsidR="00762692" w:rsidRPr="00A633CF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4506CFDF" w14:textId="77777777" w:rsidR="00762692" w:rsidRPr="003B5432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616618" w14:textId="77777777" w:rsidR="00762692" w:rsidRPr="00A633CF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00967686" w14:textId="77777777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2692" w:rsidRPr="00D97076" w14:paraId="3F87DEE0" w14:textId="77777777" w:rsidTr="00D95190">
        <w:tc>
          <w:tcPr>
            <w:tcW w:w="2038" w:type="pct"/>
          </w:tcPr>
          <w:p w14:paraId="7A751BC6" w14:textId="73CD73B0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2" w:type="pct"/>
          </w:tcPr>
          <w:p w14:paraId="79B78518" w14:textId="3B9D9922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sz w:val="30"/>
                <w:szCs w:val="30"/>
              </w:rPr>
              <w:t>24,557</w:t>
            </w:r>
          </w:p>
        </w:tc>
        <w:tc>
          <w:tcPr>
            <w:tcW w:w="148" w:type="pct"/>
          </w:tcPr>
          <w:p w14:paraId="1079E7D4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2FBF581B" w14:textId="3D6D3B08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F3231">
              <w:rPr>
                <w:rFonts w:ascii="Angsana New" w:hAnsi="Angsana New"/>
                <w:sz w:val="30"/>
                <w:szCs w:val="30"/>
              </w:rPr>
              <w:t>24,557</w:t>
            </w:r>
          </w:p>
        </w:tc>
        <w:tc>
          <w:tcPr>
            <w:tcW w:w="147" w:type="pct"/>
          </w:tcPr>
          <w:p w14:paraId="5AA3BE1A" w14:textId="77777777" w:rsidR="00762692" w:rsidRPr="00A633CF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6C0D16C" w14:textId="3DCC52E4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sz w:val="30"/>
                <w:szCs w:val="30"/>
              </w:rPr>
              <w:t>24,557</w:t>
            </w:r>
          </w:p>
        </w:tc>
        <w:tc>
          <w:tcPr>
            <w:tcW w:w="147" w:type="pct"/>
          </w:tcPr>
          <w:p w14:paraId="3E2EFE3E" w14:textId="77777777" w:rsidR="00762692" w:rsidRPr="00A633CF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BDC5A7B" w14:textId="0E36200C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231">
              <w:rPr>
                <w:rFonts w:ascii="Angsana New" w:hAnsi="Angsana New"/>
                <w:sz w:val="30"/>
                <w:szCs w:val="30"/>
              </w:rPr>
              <w:t>24,557</w:t>
            </w:r>
          </w:p>
        </w:tc>
      </w:tr>
      <w:tr w:rsidR="00762692" w:rsidRPr="00D97076" w14:paraId="64ED0904" w14:textId="77777777" w:rsidTr="00D95190">
        <w:tc>
          <w:tcPr>
            <w:tcW w:w="2038" w:type="pct"/>
          </w:tcPr>
          <w:p w14:paraId="2BC5D154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EFC44DA" w14:textId="6299D05B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sz w:val="30"/>
                <w:szCs w:val="30"/>
              </w:rPr>
              <w:t>371,976</w:t>
            </w:r>
          </w:p>
        </w:tc>
        <w:tc>
          <w:tcPr>
            <w:tcW w:w="148" w:type="pct"/>
          </w:tcPr>
          <w:p w14:paraId="0EEA4806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CD9C613" w14:textId="227E7E12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F3231">
              <w:rPr>
                <w:rFonts w:ascii="Angsana New" w:hAnsi="Angsana New"/>
                <w:sz w:val="30"/>
                <w:szCs w:val="30"/>
              </w:rPr>
              <w:t>378,11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990B412" w14:textId="77777777" w:rsidR="00762692" w:rsidRPr="00A633CF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F590955" w14:textId="6294CAEB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sz w:val="30"/>
                <w:szCs w:val="30"/>
              </w:rPr>
              <w:t>371,976</w:t>
            </w:r>
          </w:p>
        </w:tc>
        <w:tc>
          <w:tcPr>
            <w:tcW w:w="147" w:type="pct"/>
          </w:tcPr>
          <w:p w14:paraId="35C7BFD8" w14:textId="77777777" w:rsidR="00762692" w:rsidRPr="00A633CF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B17A3A0" w14:textId="4D781C63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231">
              <w:rPr>
                <w:rFonts w:ascii="Angsana New" w:hAnsi="Angsana New"/>
                <w:sz w:val="30"/>
                <w:szCs w:val="30"/>
              </w:rPr>
              <w:t>378,11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62692" w:rsidRPr="00A74DEE" w14:paraId="3BFE5313" w14:textId="77777777" w:rsidTr="00D95190">
        <w:tc>
          <w:tcPr>
            <w:tcW w:w="2038" w:type="pct"/>
          </w:tcPr>
          <w:p w14:paraId="747FBAC3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32CC2A6" w14:textId="3D7784A5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396,533</w:t>
            </w:r>
          </w:p>
        </w:tc>
        <w:tc>
          <w:tcPr>
            <w:tcW w:w="148" w:type="pct"/>
          </w:tcPr>
          <w:p w14:paraId="4734453A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B50A3A1" w14:textId="69B73C0C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231">
              <w:rPr>
                <w:rFonts w:ascii="Angsana New" w:hAnsi="Angsana New"/>
                <w:b/>
                <w:bCs/>
                <w:sz w:val="30"/>
                <w:szCs w:val="30"/>
              </w:rPr>
              <w:t>402,67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FA21E00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965968E" w14:textId="01398E43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6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396,533</w:t>
            </w:r>
          </w:p>
        </w:tc>
        <w:tc>
          <w:tcPr>
            <w:tcW w:w="147" w:type="pct"/>
          </w:tcPr>
          <w:p w14:paraId="394D9409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034FDED" w14:textId="13E5EC5E" w:rsidR="00762692" w:rsidRPr="008739F2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231">
              <w:rPr>
                <w:rFonts w:ascii="Angsana New" w:hAnsi="Angsana New"/>
                <w:b/>
                <w:bCs/>
                <w:sz w:val="30"/>
                <w:szCs w:val="30"/>
              </w:rPr>
              <w:t>402,67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26C5E1FC" w14:textId="77777777" w:rsidR="00120C92" w:rsidRDefault="00120C92" w:rsidP="00873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1"/>
        <w:gridCol w:w="271"/>
        <w:gridCol w:w="1172"/>
        <w:gridCol w:w="271"/>
        <w:gridCol w:w="1172"/>
        <w:gridCol w:w="271"/>
        <w:gridCol w:w="1163"/>
      </w:tblGrid>
      <w:tr w:rsidR="00120C92" w:rsidRPr="00D80B8D" w14:paraId="6782D1AF" w14:textId="77777777" w:rsidTr="00A02D75">
        <w:tc>
          <w:tcPr>
            <w:tcW w:w="2039" w:type="pct"/>
          </w:tcPr>
          <w:p w14:paraId="107B5179" w14:textId="77777777" w:rsidR="00120C92" w:rsidRPr="00472DAE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10" w:type="pct"/>
            <w:gridSpan w:val="3"/>
          </w:tcPr>
          <w:p w14:paraId="65F14906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48B629D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3"/>
          </w:tcPr>
          <w:p w14:paraId="22530F68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295C" w:rsidRPr="00D80B8D" w14:paraId="6C8D0870" w14:textId="77777777" w:rsidTr="00A02D75">
        <w:tc>
          <w:tcPr>
            <w:tcW w:w="2039" w:type="pct"/>
          </w:tcPr>
          <w:p w14:paraId="20B31CAA" w14:textId="77777777" w:rsidR="00FD295C" w:rsidRPr="00472DAE" w:rsidRDefault="00FD295C" w:rsidP="00FD295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25F636D" w14:textId="0EFDF10F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707612E1" w14:textId="77777777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CBF2A1C" w14:textId="6A61E7D3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CBF756C" w14:textId="77777777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80896CF" w14:textId="28D8CD3C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2C8E7697" w14:textId="77777777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0684E34" w14:textId="44C40C8F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D295C" w:rsidRPr="00D80B8D" w14:paraId="721A2DA8" w14:textId="77777777" w:rsidTr="00A02D75">
        <w:tc>
          <w:tcPr>
            <w:tcW w:w="2039" w:type="pct"/>
          </w:tcPr>
          <w:p w14:paraId="7989B216" w14:textId="77777777" w:rsidR="00FD295C" w:rsidRPr="00472DAE" w:rsidRDefault="00FD295C" w:rsidP="00FD295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281EA82" w14:textId="08A4EC36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D0E4216" w14:textId="77777777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70A1D0F" w14:textId="268AE020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A09A4D7" w14:textId="77777777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F057E29" w14:textId="3C42CA6F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00C5AB43" w14:textId="77777777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A47DDF1" w14:textId="2AA70439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F3F62" w:rsidRPr="00D80B8D" w14:paraId="04FC7415" w14:textId="77777777" w:rsidTr="0022487F">
        <w:tc>
          <w:tcPr>
            <w:tcW w:w="2039" w:type="pct"/>
          </w:tcPr>
          <w:p w14:paraId="715679CB" w14:textId="77777777" w:rsidR="004F3F62" w:rsidRPr="00472DAE" w:rsidRDefault="004F3F62" w:rsidP="004F3F6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14:paraId="1D8B5304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692" w:rsidRPr="00D80B8D" w14:paraId="35A9D8D7" w14:textId="77777777" w:rsidTr="00D958EF">
        <w:tc>
          <w:tcPr>
            <w:tcW w:w="2039" w:type="pct"/>
          </w:tcPr>
          <w:p w14:paraId="63FE02DF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22C11C86" w14:textId="3AEA0C0B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6" w:type="pct"/>
          </w:tcPr>
          <w:p w14:paraId="65700FA7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71564BE" w14:textId="5257E43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6" w:type="pct"/>
          </w:tcPr>
          <w:p w14:paraId="2AC69628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F7B3ACD" w14:textId="0E1BA51C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6" w:type="pct"/>
          </w:tcPr>
          <w:p w14:paraId="558B7BC6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31848B3" w14:textId="0E8693A8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762692" w:rsidRPr="00D80B8D" w14:paraId="6246BA79" w14:textId="77777777" w:rsidTr="00D958EF">
        <w:tc>
          <w:tcPr>
            <w:tcW w:w="2039" w:type="pct"/>
          </w:tcPr>
          <w:p w14:paraId="4FF07377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2" w:type="pct"/>
          </w:tcPr>
          <w:p w14:paraId="568A8162" w14:textId="3FDCC92E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1A926EAF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AD007E" w14:textId="3B1F773E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DF8E892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0FEFA2F" w14:textId="5599DA18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0D0D26A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5624F137" w14:textId="5BDB4F26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62692" w:rsidRPr="00B362BD" w14:paraId="0F6DA4E4" w14:textId="77777777" w:rsidTr="00D958EF">
        <w:tc>
          <w:tcPr>
            <w:tcW w:w="2039" w:type="pct"/>
          </w:tcPr>
          <w:p w14:paraId="4E6C9896" w14:textId="77777777" w:rsidR="00762692" w:rsidRPr="00472DAE" w:rsidRDefault="00762692" w:rsidP="007626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7268A29" w14:textId="141EB29F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5C8F0E4D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7247DC8" w14:textId="2C9CD27B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4DFA4B61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62AAD78" w14:textId="0A50AA08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7E4D9747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1B171F6" w14:textId="07784AB6" w:rsidR="00762692" w:rsidRPr="008739F2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</w:tr>
    </w:tbl>
    <w:p w14:paraId="0154B499" w14:textId="57BF22B5" w:rsidR="00F9188A" w:rsidRDefault="00F9188A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1A505A01" w14:textId="77777777" w:rsidR="00D73AE6" w:rsidRPr="00811D41" w:rsidRDefault="00D73AE6" w:rsidP="00D73A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811D41">
        <w:rPr>
          <w:rFonts w:ascii="Angsana New" w:hAnsi="Angsana New"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559A44DB" w14:textId="77777777" w:rsidR="00D73AE6" w:rsidRPr="00811D41" w:rsidRDefault="00D73AE6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Cs/>
          <w:sz w:val="30"/>
          <w:szCs w:val="30"/>
        </w:rPr>
      </w:pPr>
    </w:p>
    <w:p w14:paraId="7CA9F9D4" w14:textId="006C6392" w:rsidR="00D73AE6" w:rsidRPr="00811D41" w:rsidRDefault="00D73AE6" w:rsidP="00D73A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rPr>
          <w:rFonts w:ascii="Angsana New" w:hAnsi="Angsana New"/>
          <w:b/>
          <w:sz w:val="30"/>
          <w:szCs w:val="30"/>
          <w:cs/>
        </w:rPr>
      </w:pPr>
      <w:r w:rsidRPr="00811D41">
        <w:rPr>
          <w:rFonts w:ascii="Angsana New" w:hAnsi="Angsana New"/>
          <w:b/>
          <w:sz w:val="30"/>
          <w:szCs w:val="30"/>
          <w:cs/>
        </w:rPr>
        <w:t xml:space="preserve">กลุ่มบริษัทไม่มีสัญญาสำคัญที่ทำกับกิจการที่เกี่ยวข้องกันในระหว่างงวดสามเดือนสิ้นสุดวันที่ </w:t>
      </w:r>
      <w:r w:rsidRPr="00811D41">
        <w:rPr>
          <w:rFonts w:ascii="Angsana New" w:hAnsi="Angsana New"/>
          <w:sz w:val="30"/>
          <w:szCs w:val="30"/>
        </w:rPr>
        <w:t>31</w:t>
      </w:r>
      <w:r w:rsidRPr="00811D41">
        <w:rPr>
          <w:rFonts w:ascii="Angsana New" w:hAnsi="Angsana New"/>
          <w:b/>
          <w:sz w:val="30"/>
          <w:szCs w:val="30"/>
        </w:rPr>
        <w:t xml:space="preserve"> </w:t>
      </w:r>
      <w:r w:rsidRPr="00811D41">
        <w:rPr>
          <w:rFonts w:ascii="Angsana New" w:hAnsi="Angsana New"/>
          <w:b/>
          <w:sz w:val="30"/>
          <w:szCs w:val="30"/>
          <w:cs/>
        </w:rPr>
        <w:t xml:space="preserve">มีนาคม </w:t>
      </w:r>
      <w:r w:rsidRPr="00811D41">
        <w:rPr>
          <w:rFonts w:ascii="Angsana New" w:hAnsi="Angsana New"/>
          <w:sz w:val="30"/>
          <w:szCs w:val="30"/>
        </w:rPr>
        <w:t>2569</w:t>
      </w:r>
    </w:p>
    <w:p w14:paraId="5AA35E15" w14:textId="77777777" w:rsidR="00F9188A" w:rsidRDefault="00F91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Cs/>
          <w:sz w:val="30"/>
          <w:szCs w:val="30"/>
          <w:cs/>
        </w:rPr>
        <w:br w:type="page"/>
      </w:r>
    </w:p>
    <w:p w14:paraId="0848EBCA" w14:textId="4C548142" w:rsidR="008A2845" w:rsidRPr="004F268E" w:rsidRDefault="008A2845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4F268E">
        <w:rPr>
          <w:rFonts w:ascii="Angsana New" w:hAnsi="Angsana New" w:hint="cs"/>
          <w:sz w:val="30"/>
          <w:szCs w:val="30"/>
          <w:cs/>
          <w:lang w:val="th-TH"/>
        </w:rPr>
        <w:lastRenderedPageBreak/>
        <w:t>ลูกหนี้การค้า</w:t>
      </w:r>
    </w:p>
    <w:p w14:paraId="3A37857F" w14:textId="77777777" w:rsidR="00E4247F" w:rsidRPr="008739F2" w:rsidRDefault="00E4247F" w:rsidP="00D92B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1"/>
        <w:gridCol w:w="28"/>
        <w:gridCol w:w="388"/>
        <w:gridCol w:w="1593"/>
        <w:gridCol w:w="270"/>
        <w:gridCol w:w="1620"/>
      </w:tblGrid>
      <w:tr w:rsidR="008258C1" w:rsidRPr="00071DD1" w14:paraId="3F20AC20" w14:textId="77777777" w:rsidTr="005F03D4">
        <w:trPr>
          <w:trHeight w:val="20"/>
        </w:trPr>
        <w:tc>
          <w:tcPr>
            <w:tcW w:w="5461" w:type="dxa"/>
            <w:vAlign w:val="bottom"/>
          </w:tcPr>
          <w:p w14:paraId="7F093B97" w14:textId="77777777" w:rsidR="008258C1" w:rsidRPr="00071DD1" w:rsidRDefault="00825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  <w:gridSpan w:val="2"/>
            <w:vAlign w:val="bottom"/>
          </w:tcPr>
          <w:p w14:paraId="52D7B6AA" w14:textId="77777777" w:rsidR="008258C1" w:rsidRPr="00071DD1" w:rsidRDefault="0082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  <w:vAlign w:val="bottom"/>
          </w:tcPr>
          <w:p w14:paraId="388771AC" w14:textId="42128FEC" w:rsidR="008258C1" w:rsidRPr="00D67BB3" w:rsidRDefault="008258C1" w:rsidP="001B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C41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1B5206" w:rsidRPr="00071DD1" w14:paraId="4C4DB826" w14:textId="77777777" w:rsidTr="005F03D4">
        <w:trPr>
          <w:trHeight w:val="20"/>
        </w:trPr>
        <w:tc>
          <w:tcPr>
            <w:tcW w:w="5461" w:type="dxa"/>
            <w:vAlign w:val="bottom"/>
          </w:tcPr>
          <w:p w14:paraId="1DD158BA" w14:textId="77777777" w:rsidR="001B5206" w:rsidRPr="00071DD1" w:rsidRDefault="001B5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  <w:gridSpan w:val="2"/>
            <w:vAlign w:val="bottom"/>
          </w:tcPr>
          <w:p w14:paraId="03459C49" w14:textId="77777777" w:rsidR="001B5206" w:rsidRPr="00071DD1" w:rsidRDefault="001B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  <w:vAlign w:val="bottom"/>
          </w:tcPr>
          <w:p w14:paraId="20893F4A" w14:textId="54FC2E31" w:rsidR="001B5206" w:rsidRPr="00D67BB3" w:rsidRDefault="001B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8C1" w:rsidRPr="00071DD1" w14:paraId="354784E1" w14:textId="77777777" w:rsidTr="005F03D4">
        <w:trPr>
          <w:trHeight w:val="20"/>
        </w:trPr>
        <w:tc>
          <w:tcPr>
            <w:tcW w:w="5461" w:type="dxa"/>
            <w:vAlign w:val="bottom"/>
          </w:tcPr>
          <w:p w14:paraId="63781CE4" w14:textId="77777777" w:rsidR="008258C1" w:rsidRPr="00071DD1" w:rsidRDefault="008258C1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  <w:gridSpan w:val="2"/>
          </w:tcPr>
          <w:p w14:paraId="28EB3058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61AA62E1" w14:textId="1047B347" w:rsidR="008258C1" w:rsidRDefault="002F4489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D295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00BF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0A03EF2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BACF7" w14:textId="727CA6A9" w:rsidR="008258C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58C1" w:rsidRPr="00071DD1" w14:paraId="64EDED11" w14:textId="77777777" w:rsidTr="005F03D4">
        <w:trPr>
          <w:trHeight w:val="20"/>
        </w:trPr>
        <w:tc>
          <w:tcPr>
            <w:tcW w:w="5461" w:type="dxa"/>
            <w:vAlign w:val="bottom"/>
          </w:tcPr>
          <w:p w14:paraId="13C17D0A" w14:textId="77777777" w:rsidR="008258C1" w:rsidRPr="00071DD1" w:rsidRDefault="008258C1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  <w:gridSpan w:val="2"/>
          </w:tcPr>
          <w:p w14:paraId="06F10BF7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6864BFF2" w14:textId="05002900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000BF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24901C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B98347" w14:textId="0C12EC1E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000B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430D0" w:rsidRPr="00071DD1" w14:paraId="654AD6CB" w14:textId="77777777" w:rsidTr="005F03D4">
        <w:trPr>
          <w:trHeight w:val="20"/>
          <w:tblHeader/>
        </w:trPr>
        <w:tc>
          <w:tcPr>
            <w:tcW w:w="5461" w:type="dxa"/>
            <w:vAlign w:val="bottom"/>
          </w:tcPr>
          <w:p w14:paraId="24A8D009" w14:textId="77777777" w:rsidR="00C430D0" w:rsidRPr="00071DD1" w:rsidRDefault="00C430D0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  <w:gridSpan w:val="2"/>
          </w:tcPr>
          <w:p w14:paraId="7B419E04" w14:textId="77777777" w:rsidR="00C430D0" w:rsidRPr="00071DD1" w:rsidRDefault="00C430D0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</w:tcPr>
          <w:p w14:paraId="5E6BB6A6" w14:textId="24B3099E" w:rsidR="00C430D0" w:rsidRPr="00472DAE" w:rsidRDefault="00C430D0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00BF0" w:rsidRPr="00A96F02" w14:paraId="1E0C574B" w14:textId="77777777" w:rsidTr="005F03D4">
        <w:trPr>
          <w:trHeight w:val="20"/>
        </w:trPr>
        <w:tc>
          <w:tcPr>
            <w:tcW w:w="5461" w:type="dxa"/>
          </w:tcPr>
          <w:p w14:paraId="3A842220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416" w:type="dxa"/>
            <w:gridSpan w:val="2"/>
          </w:tcPr>
          <w:p w14:paraId="53E95900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3A082686" w14:textId="248FD4FF" w:rsidR="00000BF0" w:rsidRPr="00C430D0" w:rsidRDefault="001958D1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958D1">
              <w:rPr>
                <w:rFonts w:asciiTheme="majorBidi" w:hAnsiTheme="majorBidi" w:cstheme="majorBidi"/>
                <w:sz w:val="30"/>
                <w:szCs w:val="30"/>
              </w:rPr>
              <w:t>54,956</w:t>
            </w:r>
          </w:p>
        </w:tc>
        <w:tc>
          <w:tcPr>
            <w:tcW w:w="270" w:type="dxa"/>
          </w:tcPr>
          <w:p w14:paraId="65BAAE21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B724D2" w14:textId="68FAC9C2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0A2AEB">
              <w:rPr>
                <w:rFonts w:asciiTheme="majorBidi" w:hAnsiTheme="majorBidi" w:cstheme="majorBidi"/>
                <w:sz w:val="30"/>
                <w:szCs w:val="30"/>
              </w:rPr>
              <w:t>54,515</w:t>
            </w:r>
          </w:p>
        </w:tc>
      </w:tr>
      <w:tr w:rsidR="00000BF0" w:rsidRPr="00A96F02" w14:paraId="4FFAA4BB" w14:textId="77777777" w:rsidTr="005F03D4">
        <w:trPr>
          <w:trHeight w:val="20"/>
        </w:trPr>
        <w:tc>
          <w:tcPr>
            <w:tcW w:w="5461" w:type="dxa"/>
          </w:tcPr>
          <w:p w14:paraId="5A7DAB44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416" w:type="dxa"/>
            <w:gridSpan w:val="2"/>
          </w:tcPr>
          <w:p w14:paraId="162CFE15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571C32E2" w14:textId="77777777" w:rsidR="00000BF0" w:rsidRPr="00C430D0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8FE56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A21B35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0BF0" w:rsidRPr="00A96F02" w14:paraId="7DDCDDCA" w14:textId="77777777" w:rsidTr="005F03D4">
        <w:trPr>
          <w:trHeight w:val="20"/>
        </w:trPr>
        <w:tc>
          <w:tcPr>
            <w:tcW w:w="5461" w:type="dxa"/>
          </w:tcPr>
          <w:p w14:paraId="5D8E8A1A" w14:textId="3B1FAF91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72DAE">
              <w:rPr>
                <w:rFonts w:ascii="Angsana New" w:hAnsi="Angsana New"/>
                <w:sz w:val="30"/>
                <w:szCs w:val="30"/>
              </w:rPr>
              <w:t>3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6" w:type="dxa"/>
            <w:gridSpan w:val="2"/>
          </w:tcPr>
          <w:p w14:paraId="7530314E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vAlign w:val="bottom"/>
          </w:tcPr>
          <w:p w14:paraId="54E06D81" w14:textId="1CD00FBB" w:rsidR="00000BF0" w:rsidRPr="00C430D0" w:rsidRDefault="001958D1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958D1">
              <w:rPr>
                <w:rFonts w:asciiTheme="majorBidi" w:hAnsiTheme="majorBidi" w:cstheme="majorBidi"/>
                <w:sz w:val="30"/>
                <w:szCs w:val="30"/>
              </w:rPr>
              <w:t>4,061</w:t>
            </w:r>
          </w:p>
        </w:tc>
        <w:tc>
          <w:tcPr>
            <w:tcW w:w="270" w:type="dxa"/>
          </w:tcPr>
          <w:p w14:paraId="40D5C48E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E25B7E" w14:textId="781B0B8A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0A2AEB">
              <w:rPr>
                <w:rFonts w:asciiTheme="majorBidi" w:hAnsiTheme="majorBidi" w:cstheme="majorBidi"/>
                <w:sz w:val="30"/>
                <w:szCs w:val="30"/>
              </w:rPr>
              <w:t>3,923</w:t>
            </w:r>
          </w:p>
        </w:tc>
      </w:tr>
      <w:tr w:rsidR="00000BF0" w:rsidRPr="00A96F02" w14:paraId="53462641" w14:textId="77777777" w:rsidTr="005F03D4">
        <w:trPr>
          <w:trHeight w:val="20"/>
        </w:trPr>
        <w:tc>
          <w:tcPr>
            <w:tcW w:w="5461" w:type="dxa"/>
          </w:tcPr>
          <w:p w14:paraId="1D35999A" w14:textId="0BE4B89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72DAE">
              <w:rPr>
                <w:rFonts w:ascii="Angsana New" w:hAnsi="Angsana New"/>
                <w:sz w:val="30"/>
                <w:szCs w:val="30"/>
              </w:rPr>
              <w:t>6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6" w:type="dxa"/>
            <w:gridSpan w:val="2"/>
          </w:tcPr>
          <w:p w14:paraId="08205CE3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5C9817BA" w14:textId="7344C1DA" w:rsidR="00000BF0" w:rsidRPr="00C430D0" w:rsidRDefault="001958D1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51D31B4D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ACB45EC" w14:textId="409694D5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0A2AEB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000BF0" w:rsidRPr="00A96F02" w14:paraId="32DC3AB7" w14:textId="77777777" w:rsidTr="005F03D4">
        <w:trPr>
          <w:trHeight w:val="20"/>
        </w:trPr>
        <w:tc>
          <w:tcPr>
            <w:tcW w:w="5461" w:type="dxa"/>
          </w:tcPr>
          <w:p w14:paraId="45367C4E" w14:textId="5942823F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72DAE">
              <w:rPr>
                <w:rFonts w:ascii="Angsana New" w:hAnsi="Angsana New"/>
                <w:sz w:val="30"/>
                <w:szCs w:val="30"/>
              </w:rPr>
              <w:t>12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6" w:type="dxa"/>
            <w:gridSpan w:val="2"/>
          </w:tcPr>
          <w:p w14:paraId="32AF65F2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0DE6C7DD" w14:textId="1576AA0F" w:rsidR="00000BF0" w:rsidRPr="00C430D0" w:rsidRDefault="001958D1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2217C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8E1FAE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625179" w14:textId="6BD89834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0A2AEB">
              <w:rPr>
                <w:rFonts w:ascii="Angsana New" w:hAnsi="Angsana New"/>
                <w:sz w:val="30"/>
                <w:szCs w:val="30"/>
              </w:rPr>
              <w:t>737</w:t>
            </w:r>
          </w:p>
        </w:tc>
      </w:tr>
      <w:tr w:rsidR="00000BF0" w:rsidRPr="00A96F02" w14:paraId="42B267E8" w14:textId="77777777" w:rsidTr="005F03D4">
        <w:trPr>
          <w:trHeight w:val="20"/>
        </w:trPr>
        <w:tc>
          <w:tcPr>
            <w:tcW w:w="5461" w:type="dxa"/>
          </w:tcPr>
          <w:p w14:paraId="45C55B51" w14:textId="05D758B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16" w:type="dxa"/>
            <w:gridSpan w:val="2"/>
          </w:tcPr>
          <w:p w14:paraId="695C0E67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0BA1652E" w14:textId="58906D1E" w:rsidR="00000BF0" w:rsidRPr="00C430D0" w:rsidRDefault="001958D1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958D1">
              <w:rPr>
                <w:rFonts w:asciiTheme="majorBidi" w:hAnsiTheme="majorBidi" w:cstheme="majorBidi"/>
                <w:sz w:val="30"/>
                <w:szCs w:val="30"/>
              </w:rPr>
              <w:t>3,181</w:t>
            </w:r>
          </w:p>
        </w:tc>
        <w:tc>
          <w:tcPr>
            <w:tcW w:w="270" w:type="dxa"/>
          </w:tcPr>
          <w:p w14:paraId="49B34E6E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D4BF0E" w14:textId="6F53E126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0A2AEB">
              <w:rPr>
                <w:rFonts w:ascii="Angsana New" w:hAnsi="Angsana New"/>
                <w:sz w:val="30"/>
                <w:szCs w:val="30"/>
              </w:rPr>
              <w:t>2,997</w:t>
            </w:r>
          </w:p>
        </w:tc>
      </w:tr>
      <w:tr w:rsidR="00000BF0" w:rsidRPr="00A96F02" w14:paraId="12E603C7" w14:textId="77777777" w:rsidTr="005F03D4">
        <w:trPr>
          <w:trHeight w:val="20"/>
        </w:trPr>
        <w:tc>
          <w:tcPr>
            <w:tcW w:w="5461" w:type="dxa"/>
          </w:tcPr>
          <w:p w14:paraId="514917CE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6" w:type="dxa"/>
            <w:gridSpan w:val="2"/>
          </w:tcPr>
          <w:p w14:paraId="0E27FE47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2F52AE34" w14:textId="7517C42B" w:rsidR="00000BF0" w:rsidRPr="00C430D0" w:rsidRDefault="001958D1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8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62,90</w:t>
            </w:r>
            <w:r w:rsidR="00221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F1D484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5727458" w14:textId="7FF15C1F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2AEB">
              <w:rPr>
                <w:rFonts w:ascii="Angsana New" w:hAnsi="Angsana New"/>
                <w:b/>
                <w:bCs/>
                <w:sz w:val="30"/>
                <w:szCs w:val="30"/>
              </w:rPr>
              <w:t>62,329</w:t>
            </w:r>
          </w:p>
        </w:tc>
      </w:tr>
      <w:tr w:rsidR="00000BF0" w:rsidRPr="00A96F02" w14:paraId="692F840B" w14:textId="77777777" w:rsidTr="005F03D4">
        <w:trPr>
          <w:trHeight w:val="20"/>
        </w:trPr>
        <w:tc>
          <w:tcPr>
            <w:tcW w:w="5461" w:type="dxa"/>
          </w:tcPr>
          <w:p w14:paraId="1D2B986D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416" w:type="dxa"/>
            <w:gridSpan w:val="2"/>
          </w:tcPr>
          <w:p w14:paraId="6FB1C320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</w:tcPr>
          <w:p w14:paraId="11979AD0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ADE88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D7A707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0BF0" w:rsidRPr="00A96F02" w14:paraId="3BF35A2C" w14:textId="77777777" w:rsidTr="005F03D4">
        <w:trPr>
          <w:trHeight w:val="20"/>
        </w:trPr>
        <w:tc>
          <w:tcPr>
            <w:tcW w:w="5461" w:type="dxa"/>
          </w:tcPr>
          <w:p w14:paraId="5EE993AE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16" w:type="dxa"/>
            <w:gridSpan w:val="2"/>
          </w:tcPr>
          <w:p w14:paraId="014C863C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6FC66D5B" w14:textId="4C7A473F" w:rsidR="00000BF0" w:rsidRPr="00472DAE" w:rsidRDefault="001958D1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1958D1">
              <w:rPr>
                <w:rFonts w:asciiTheme="majorBidi" w:hAnsiTheme="majorBidi" w:cstheme="majorBidi"/>
                <w:sz w:val="30"/>
                <w:szCs w:val="30"/>
              </w:rPr>
              <w:t>(4,108)</w:t>
            </w:r>
          </w:p>
        </w:tc>
        <w:tc>
          <w:tcPr>
            <w:tcW w:w="270" w:type="dxa"/>
          </w:tcPr>
          <w:p w14:paraId="2A5E39CB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DBD7D1" w14:textId="69681210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40" w:lineRule="auto"/>
              <w:ind w:left="-95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0A2AEB">
              <w:rPr>
                <w:rFonts w:ascii="Angsana New" w:hAnsi="Angsana New"/>
                <w:sz w:val="30"/>
                <w:szCs w:val="30"/>
              </w:rPr>
              <w:t>(4,021)</w:t>
            </w:r>
          </w:p>
        </w:tc>
      </w:tr>
      <w:tr w:rsidR="00000BF0" w:rsidRPr="00071DD1" w14:paraId="72142975" w14:textId="77777777" w:rsidTr="005F03D4">
        <w:trPr>
          <w:trHeight w:val="20"/>
        </w:trPr>
        <w:tc>
          <w:tcPr>
            <w:tcW w:w="5461" w:type="dxa"/>
          </w:tcPr>
          <w:p w14:paraId="01D71D89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6" w:type="dxa"/>
            <w:gridSpan w:val="2"/>
          </w:tcPr>
          <w:p w14:paraId="32EE4043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79241BA2" w14:textId="4AEBF601" w:rsidR="00000BF0" w:rsidRPr="00C430D0" w:rsidRDefault="001958D1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58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</w:t>
            </w:r>
            <w:r w:rsidR="00221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7945191F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AE1C374" w14:textId="5889D2F1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2AEB">
              <w:rPr>
                <w:rFonts w:ascii="Angsana New" w:hAnsi="Angsana New"/>
                <w:b/>
                <w:bCs/>
                <w:sz w:val="30"/>
                <w:szCs w:val="30"/>
              </w:rPr>
              <w:t>58,308</w:t>
            </w:r>
          </w:p>
        </w:tc>
      </w:tr>
      <w:tr w:rsidR="002777C3" w:rsidRPr="00536BAE" w14:paraId="0FE422DB" w14:textId="77777777" w:rsidTr="005F03D4">
        <w:trPr>
          <w:trHeight w:val="20"/>
          <w:tblHeader/>
        </w:trPr>
        <w:tc>
          <w:tcPr>
            <w:tcW w:w="5489" w:type="dxa"/>
            <w:gridSpan w:val="2"/>
            <w:vAlign w:val="bottom"/>
          </w:tcPr>
          <w:p w14:paraId="0BCED312" w14:textId="77777777" w:rsidR="002777C3" w:rsidRDefault="00277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dxa"/>
            <w:vAlign w:val="bottom"/>
          </w:tcPr>
          <w:p w14:paraId="18841D94" w14:textId="77777777" w:rsidR="002777C3" w:rsidRPr="00472DAE" w:rsidRDefault="0027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  <w:vAlign w:val="bottom"/>
          </w:tcPr>
          <w:p w14:paraId="1F6F678C" w14:textId="77777777" w:rsidR="002777C3" w:rsidRPr="00D67BB3" w:rsidRDefault="0027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92A55" w:rsidRPr="00536BAE" w14:paraId="0AF6FB52" w14:textId="77777777" w:rsidTr="005F03D4">
        <w:trPr>
          <w:trHeight w:val="20"/>
          <w:tblHeader/>
        </w:trPr>
        <w:tc>
          <w:tcPr>
            <w:tcW w:w="5489" w:type="dxa"/>
            <w:gridSpan w:val="2"/>
            <w:vAlign w:val="bottom"/>
          </w:tcPr>
          <w:p w14:paraId="0466BA19" w14:textId="485B0068" w:rsidR="00E92A55" w:rsidRPr="00472DAE" w:rsidRDefault="00B74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</w:rPr>
              <w:br w:type="column"/>
            </w:r>
            <w:r w:rsidR="00E92A55"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88" w:type="dxa"/>
            <w:vAlign w:val="bottom"/>
          </w:tcPr>
          <w:p w14:paraId="7149E768" w14:textId="77777777" w:rsidR="00E92A55" w:rsidRPr="00472DAE" w:rsidRDefault="00E9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  <w:vAlign w:val="bottom"/>
          </w:tcPr>
          <w:p w14:paraId="3B3F6AF5" w14:textId="334CF839" w:rsidR="00E92A55" w:rsidRPr="00472DAE" w:rsidRDefault="00E9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C41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2F4489" w:rsidRPr="00536BAE" w14:paraId="4F50F65A" w14:textId="77777777" w:rsidTr="005F03D4">
        <w:trPr>
          <w:trHeight w:val="20"/>
          <w:tblHeader/>
        </w:trPr>
        <w:tc>
          <w:tcPr>
            <w:tcW w:w="5489" w:type="dxa"/>
            <w:gridSpan w:val="2"/>
            <w:vAlign w:val="bottom"/>
          </w:tcPr>
          <w:p w14:paraId="401422C0" w14:textId="7DC931AE" w:rsidR="002F4489" w:rsidRPr="00472DAE" w:rsidRDefault="002F4489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000B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ดสามเดือน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388" w:type="dxa"/>
            <w:vAlign w:val="bottom"/>
          </w:tcPr>
          <w:p w14:paraId="3026FA27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  <w:vAlign w:val="bottom"/>
          </w:tcPr>
          <w:p w14:paraId="62576F2D" w14:textId="2ACEDBF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489" w:rsidRPr="00536BAE" w14:paraId="40D3712A" w14:textId="77777777" w:rsidTr="005F03D4">
        <w:trPr>
          <w:trHeight w:val="20"/>
          <w:tblHeader/>
        </w:trPr>
        <w:tc>
          <w:tcPr>
            <w:tcW w:w="5489" w:type="dxa"/>
            <w:gridSpan w:val="2"/>
            <w:vAlign w:val="bottom"/>
          </w:tcPr>
          <w:p w14:paraId="7007AED6" w14:textId="49900063" w:rsidR="002F4489" w:rsidRPr="00472DAE" w:rsidRDefault="002F4489" w:rsidP="0052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spacing w:after="0" w:line="240" w:lineRule="auto"/>
              <w:ind w:left="159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2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00B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672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00B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88" w:type="dxa"/>
            <w:vAlign w:val="bottom"/>
          </w:tcPr>
          <w:p w14:paraId="42B19527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31B3E13F" w14:textId="1EF40C0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0CD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0BF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CD4ECD3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8E4AAB" w14:textId="696A2D73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2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CD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0B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92A55" w:rsidRPr="00536BAE" w14:paraId="4EE25907" w14:textId="77777777" w:rsidTr="005F03D4">
        <w:trPr>
          <w:trHeight w:val="20"/>
          <w:tblHeader/>
        </w:trPr>
        <w:tc>
          <w:tcPr>
            <w:tcW w:w="5489" w:type="dxa"/>
            <w:gridSpan w:val="2"/>
            <w:vAlign w:val="bottom"/>
          </w:tcPr>
          <w:p w14:paraId="519DEA13" w14:textId="77777777" w:rsidR="00E92A55" w:rsidRPr="00472DAE" w:rsidRDefault="00E92A55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8" w:type="dxa"/>
            <w:vAlign w:val="bottom"/>
          </w:tcPr>
          <w:p w14:paraId="3229C97F" w14:textId="77777777" w:rsidR="00E92A55" w:rsidRPr="00472DAE" w:rsidRDefault="00E92A55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</w:tcPr>
          <w:p w14:paraId="585EFB7A" w14:textId="0A9BA6D1" w:rsidR="00E92A55" w:rsidRPr="00AE0CD9" w:rsidRDefault="00E92A55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00BF0" w:rsidRPr="00536BAE" w14:paraId="2574F92C" w14:textId="77777777" w:rsidTr="005F03D4">
        <w:trPr>
          <w:trHeight w:val="20"/>
        </w:trPr>
        <w:tc>
          <w:tcPr>
            <w:tcW w:w="5489" w:type="dxa"/>
            <w:gridSpan w:val="2"/>
          </w:tcPr>
          <w:p w14:paraId="28004A12" w14:textId="253FD1AA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8" w:type="dxa"/>
          </w:tcPr>
          <w:p w14:paraId="73873EE2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14:paraId="26845DB6" w14:textId="77FA19A5" w:rsidR="00000BF0" w:rsidRPr="00472DAE" w:rsidRDefault="00EA480D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95" w:right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3F0BE177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D55D9C" w14:textId="141A79FA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</w:tbl>
    <w:p w14:paraId="4DFB70F9" w14:textId="27AF27DA" w:rsidR="00811D41" w:rsidRDefault="00811D41" w:rsidP="00D7140E">
      <w:pPr>
        <w:pStyle w:val="FSBlank"/>
        <w:rPr>
          <w:sz w:val="30"/>
          <w:szCs w:val="30"/>
        </w:rPr>
      </w:pPr>
    </w:p>
    <w:p w14:paraId="05988C86" w14:textId="77777777" w:rsidR="00811D41" w:rsidRDefault="00811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  <w:r>
        <w:rPr>
          <w:sz w:val="30"/>
          <w:szCs w:val="30"/>
        </w:rPr>
        <w:br w:type="page"/>
      </w:r>
    </w:p>
    <w:p w14:paraId="7EBAD393" w14:textId="4C7BBE59" w:rsidR="000A1529" w:rsidRPr="0063525D" w:rsidRDefault="000A1529" w:rsidP="005C7B66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21"/>
        <w:jc w:val="thaiDistribute"/>
        <w:rPr>
          <w:rFonts w:ascii="Angsana New" w:hAnsi="Angsana New"/>
          <w:sz w:val="30"/>
          <w:szCs w:val="30"/>
          <w:lang w:val="en-US"/>
        </w:rPr>
      </w:pPr>
      <w:r w:rsidRPr="0063525D"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เงินลงทุนในการร่วมค้า</w:t>
      </w:r>
    </w:p>
    <w:p w14:paraId="01AF0174" w14:textId="77777777" w:rsidR="000A1529" w:rsidRDefault="000A1529" w:rsidP="000A1529">
      <w:pPr>
        <w:pStyle w:val="FSBlank"/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05"/>
        <w:gridCol w:w="236"/>
        <w:gridCol w:w="1303"/>
        <w:gridCol w:w="243"/>
        <w:gridCol w:w="1305"/>
        <w:gridCol w:w="243"/>
        <w:gridCol w:w="1305"/>
      </w:tblGrid>
      <w:tr w:rsidR="00BF2100" w:rsidRPr="00472DAE" w14:paraId="6C0AA521" w14:textId="77777777" w:rsidTr="005F03D4">
        <w:trPr>
          <w:tblHeader/>
        </w:trPr>
        <w:tc>
          <w:tcPr>
            <w:tcW w:w="1827" w:type="pct"/>
          </w:tcPr>
          <w:p w14:paraId="24133FCF" w14:textId="2D079382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00B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1519" w:type="pct"/>
            <w:gridSpan w:val="3"/>
          </w:tcPr>
          <w:p w14:paraId="1183B00F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405EA59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pct"/>
            <w:gridSpan w:val="3"/>
            <w:vAlign w:val="center"/>
          </w:tcPr>
          <w:p w14:paraId="71FC02F7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0BF0" w:rsidRPr="00472DAE" w14:paraId="0C9DE5F7" w14:textId="77777777" w:rsidTr="005F03D4">
        <w:trPr>
          <w:tblHeader/>
        </w:trPr>
        <w:tc>
          <w:tcPr>
            <w:tcW w:w="1827" w:type="pct"/>
          </w:tcPr>
          <w:p w14:paraId="6F6DD64D" w14:textId="4DAE5413" w:rsidR="00000BF0" w:rsidRPr="00BF2100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spacing w:after="0" w:line="240" w:lineRule="auto"/>
              <w:ind w:left="159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21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97" w:type="pct"/>
          </w:tcPr>
          <w:p w14:paraId="63C336CA" w14:textId="65808CB8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5319D619" w14:textId="77777777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21375A72" w14:textId="09EE07CC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63958753" w14:textId="77777777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7" w:type="pct"/>
          </w:tcPr>
          <w:p w14:paraId="7A757907" w14:textId="2E2363DA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07B107BE" w14:textId="77777777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2D82C3CA" w14:textId="70B9F385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2" w:right="-140" w:hanging="1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F2100" w:rsidRPr="00472DAE" w14:paraId="29656788" w14:textId="77777777" w:rsidTr="005F03D4">
        <w:trPr>
          <w:tblHeader/>
        </w:trPr>
        <w:tc>
          <w:tcPr>
            <w:tcW w:w="1827" w:type="pct"/>
          </w:tcPr>
          <w:p w14:paraId="188C3A4F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73" w:type="pct"/>
            <w:gridSpan w:val="7"/>
          </w:tcPr>
          <w:p w14:paraId="56A59581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0BF0" w:rsidRPr="00472DAE" w14:paraId="5EAD1ED2" w14:textId="77777777" w:rsidTr="0063525D">
        <w:tc>
          <w:tcPr>
            <w:tcW w:w="1827" w:type="pct"/>
          </w:tcPr>
          <w:p w14:paraId="324194F0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97" w:type="pct"/>
          </w:tcPr>
          <w:p w14:paraId="18FB8E6F" w14:textId="335A708C" w:rsidR="00000BF0" w:rsidRPr="00472DAE" w:rsidRDefault="00E72A8B" w:rsidP="00D145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1,098,983</w:t>
            </w:r>
          </w:p>
        </w:tc>
        <w:tc>
          <w:tcPr>
            <w:tcW w:w="126" w:type="pct"/>
          </w:tcPr>
          <w:p w14:paraId="05940A99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6" w:type="pct"/>
          </w:tcPr>
          <w:p w14:paraId="1B6753FE" w14:textId="742F82C6" w:rsidR="00000BF0" w:rsidRPr="00472DAE" w:rsidRDefault="00000BF0" w:rsidP="00000B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1,102,891</w:t>
            </w:r>
          </w:p>
        </w:tc>
        <w:tc>
          <w:tcPr>
            <w:tcW w:w="130" w:type="pct"/>
          </w:tcPr>
          <w:p w14:paraId="660E0AE4" w14:textId="77777777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43C4C1F1" w14:textId="3F2145F3" w:rsidR="00000BF0" w:rsidRPr="00472DAE" w:rsidRDefault="00451AB4" w:rsidP="009B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  <w:r w:rsidR="00E72A8B">
              <w:rPr>
                <w:rFonts w:ascii="Angsana New" w:hAnsi="Angsana New"/>
                <w:sz w:val="30"/>
                <w:szCs w:val="30"/>
              </w:rPr>
              <w:t>6,630</w:t>
            </w:r>
          </w:p>
        </w:tc>
        <w:tc>
          <w:tcPr>
            <w:tcW w:w="130" w:type="pct"/>
          </w:tcPr>
          <w:p w14:paraId="6E5110B7" w14:textId="77777777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36FB3856" w14:textId="7AA80E98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="Angsana New" w:hAnsi="Angsana New"/>
                <w:sz w:val="30"/>
                <w:szCs w:val="30"/>
              </w:rPr>
            </w:pPr>
            <w:r w:rsidRPr="003943FA">
              <w:rPr>
                <w:rFonts w:ascii="Angsana New" w:hAnsi="Angsana New"/>
                <w:sz w:val="30"/>
                <w:szCs w:val="30"/>
                <w:cs/>
              </w:rPr>
              <w:t>936</w:t>
            </w:r>
            <w:r w:rsidRPr="003943FA">
              <w:rPr>
                <w:rFonts w:ascii="Angsana New" w:hAnsi="Angsana New"/>
                <w:sz w:val="30"/>
                <w:szCs w:val="30"/>
              </w:rPr>
              <w:t>,</w:t>
            </w:r>
            <w:r w:rsidRPr="003943FA">
              <w:rPr>
                <w:rFonts w:ascii="Angsana New" w:hAnsi="Angsana New"/>
                <w:sz w:val="30"/>
                <w:szCs w:val="30"/>
                <w:cs/>
              </w:rPr>
              <w:t>630</w:t>
            </w:r>
          </w:p>
        </w:tc>
      </w:tr>
      <w:tr w:rsidR="00000BF0" w:rsidRPr="00472DAE" w14:paraId="4E0BC540" w14:textId="77777777" w:rsidTr="00E6640C">
        <w:tc>
          <w:tcPr>
            <w:tcW w:w="1827" w:type="pct"/>
          </w:tcPr>
          <w:p w14:paraId="3284477D" w14:textId="38585033" w:rsidR="00000BF0" w:rsidRPr="0094661F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94661F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ส่วนแบ่งกำไรของการร่วมค้า</w:t>
            </w:r>
          </w:p>
        </w:tc>
        <w:tc>
          <w:tcPr>
            <w:tcW w:w="697" w:type="pct"/>
          </w:tcPr>
          <w:p w14:paraId="17B76127" w14:textId="77777777" w:rsidR="00000BF0" w:rsidRPr="00E6640C" w:rsidRDefault="00000BF0" w:rsidP="00000B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" w:type="pct"/>
          </w:tcPr>
          <w:p w14:paraId="7116C75E" w14:textId="77777777" w:rsidR="00000BF0" w:rsidRPr="00E6640C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6" w:type="pct"/>
          </w:tcPr>
          <w:p w14:paraId="11EB55D1" w14:textId="77777777" w:rsidR="00000BF0" w:rsidRPr="00E6640C" w:rsidRDefault="00000BF0" w:rsidP="00000B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14:paraId="0C47DF5D" w14:textId="77777777" w:rsidR="00000BF0" w:rsidRPr="00E6640C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3C509B3F" w14:textId="77777777" w:rsidR="00000BF0" w:rsidRPr="00E6640C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B609D05" w14:textId="77777777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4474C08D" w14:textId="77777777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BF0" w:rsidRPr="00472DAE" w14:paraId="39F76C8D" w14:textId="77777777" w:rsidTr="00E6640C">
        <w:tc>
          <w:tcPr>
            <w:tcW w:w="1827" w:type="pct"/>
          </w:tcPr>
          <w:p w14:paraId="349B14E6" w14:textId="77777777" w:rsidR="00000BF0" w:rsidRPr="0094661F" w:rsidRDefault="00000BF0" w:rsidP="00000BF0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 w:rsidRPr="0094661F">
              <w:rPr>
                <w:rFonts w:asciiTheme="majorBidi" w:hAnsiTheme="majorBidi" w:cs="Angsana New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697" w:type="pct"/>
          </w:tcPr>
          <w:p w14:paraId="3C7D7D91" w14:textId="37804048" w:rsidR="00000BF0" w:rsidRPr="00E6640C" w:rsidRDefault="00E6640C" w:rsidP="00000B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4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Pr="00E6640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E664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862</w:t>
            </w:r>
          </w:p>
        </w:tc>
        <w:tc>
          <w:tcPr>
            <w:tcW w:w="126" w:type="pct"/>
          </w:tcPr>
          <w:p w14:paraId="3546FE7D" w14:textId="77777777" w:rsidR="00000BF0" w:rsidRPr="00E6640C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6" w:type="pct"/>
          </w:tcPr>
          <w:p w14:paraId="7F9DE0F1" w14:textId="0389C911" w:rsidR="00000BF0" w:rsidRPr="00E6640C" w:rsidRDefault="00000BF0" w:rsidP="00000B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40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3,799</w:t>
            </w:r>
          </w:p>
        </w:tc>
        <w:tc>
          <w:tcPr>
            <w:tcW w:w="130" w:type="pct"/>
          </w:tcPr>
          <w:p w14:paraId="66CB6E17" w14:textId="77777777" w:rsidR="00000BF0" w:rsidRPr="00E6640C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254B61F7" w14:textId="6B746919" w:rsidR="00000BF0" w:rsidRPr="00E6640C" w:rsidRDefault="00D145A1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FA1300" w14:textId="77777777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2FB7D1C6" w14:textId="15F2AC62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640C" w:rsidRPr="00472DAE" w14:paraId="70DE083E" w14:textId="77777777" w:rsidTr="00D145A1">
        <w:tc>
          <w:tcPr>
            <w:tcW w:w="1827" w:type="pct"/>
          </w:tcPr>
          <w:p w14:paraId="7413F462" w14:textId="6AA19DB9" w:rsidR="00E6640C" w:rsidRPr="0094661F" w:rsidRDefault="00E6640C" w:rsidP="00E6640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="Angsana New"/>
                <w:cs/>
                <w:lang w:val="en-US"/>
              </w:rPr>
            </w:pPr>
            <w:r w:rsidRPr="00E6640C">
              <w:rPr>
                <w:rFonts w:asciiTheme="majorBidi" w:hAnsiTheme="majorBidi" w:cs="Angsana New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697" w:type="pct"/>
          </w:tcPr>
          <w:p w14:paraId="3C934E1C" w14:textId="745B3E5D" w:rsidR="00E6640C" w:rsidRPr="00472DAE" w:rsidRDefault="00D145A1" w:rsidP="00000B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A286169" w14:textId="77777777" w:rsidR="00E6640C" w:rsidRPr="00472DAE" w:rsidRDefault="00E6640C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6" w:type="pct"/>
          </w:tcPr>
          <w:p w14:paraId="7A2DDFCB" w14:textId="4853983E" w:rsidR="00E6640C" w:rsidRDefault="00811D41" w:rsidP="00000B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CEF6941" w14:textId="77777777" w:rsidR="00E6640C" w:rsidRPr="00E6640C" w:rsidRDefault="00E6640C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17A5BBDB" w14:textId="75F6341F" w:rsidR="00E6640C" w:rsidRPr="00D145A1" w:rsidRDefault="00FD7461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(17,739)</w:t>
            </w:r>
          </w:p>
        </w:tc>
        <w:tc>
          <w:tcPr>
            <w:tcW w:w="130" w:type="pct"/>
          </w:tcPr>
          <w:p w14:paraId="4C2480D9" w14:textId="77777777" w:rsidR="00E6640C" w:rsidRPr="00472DAE" w:rsidRDefault="00E6640C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2F6FD8D4" w14:textId="4A0458C4" w:rsidR="00E6640C" w:rsidRDefault="00811D41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0BF0" w:rsidRPr="00472DAE" w14:paraId="31887FC2" w14:textId="77777777" w:rsidTr="00D145A1">
        <w:tc>
          <w:tcPr>
            <w:tcW w:w="1827" w:type="pct"/>
          </w:tcPr>
          <w:p w14:paraId="47648121" w14:textId="1DFFFE85" w:rsidR="00000BF0" w:rsidRPr="00000BF0" w:rsidRDefault="00000BF0" w:rsidP="00000BF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75BA9B7D" w14:textId="322A0C08" w:rsidR="00000BF0" w:rsidRPr="00472DAE" w:rsidRDefault="00D145A1" w:rsidP="00000B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1,101,845</w:t>
            </w:r>
          </w:p>
        </w:tc>
        <w:tc>
          <w:tcPr>
            <w:tcW w:w="126" w:type="pct"/>
          </w:tcPr>
          <w:p w14:paraId="12EBF5B6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013DFECB" w14:textId="2368C9A4" w:rsidR="00000BF0" w:rsidRPr="00472DAE" w:rsidRDefault="00000BF0" w:rsidP="00000B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1,106,690</w:t>
            </w:r>
          </w:p>
        </w:tc>
        <w:tc>
          <w:tcPr>
            <w:tcW w:w="130" w:type="pct"/>
          </w:tcPr>
          <w:p w14:paraId="426463A6" w14:textId="77777777" w:rsidR="00000BF0" w:rsidRPr="00E6640C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204FB019" w14:textId="1453E7BE" w:rsidR="00000BF0" w:rsidRPr="00472DAE" w:rsidRDefault="00FD7461" w:rsidP="00A1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918,891</w:t>
            </w:r>
          </w:p>
        </w:tc>
        <w:tc>
          <w:tcPr>
            <w:tcW w:w="130" w:type="pct"/>
          </w:tcPr>
          <w:p w14:paraId="2C237764" w14:textId="77777777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67A7F5AB" w14:textId="418102AA" w:rsidR="00000BF0" w:rsidRPr="00BF2100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19C5">
              <w:rPr>
                <w:rFonts w:ascii="Angsana New" w:hAnsi="Angsana New"/>
                <w:b/>
                <w:bCs/>
                <w:sz w:val="30"/>
                <w:szCs w:val="30"/>
              </w:rPr>
              <w:t>936,630</w:t>
            </w:r>
          </w:p>
        </w:tc>
      </w:tr>
    </w:tbl>
    <w:p w14:paraId="6AE447F0" w14:textId="77777777" w:rsidR="001A22E6" w:rsidRDefault="001A22E6" w:rsidP="000A1529">
      <w:pPr>
        <w:pStyle w:val="FSBlank"/>
        <w:rPr>
          <w:sz w:val="30"/>
          <w:szCs w:val="30"/>
        </w:rPr>
      </w:pPr>
    </w:p>
    <w:p w14:paraId="2F44A75B" w14:textId="6E19CFC2" w:rsidR="001A22E6" w:rsidRPr="006E12EB" w:rsidRDefault="006E12EB" w:rsidP="002D7040">
      <w:pPr>
        <w:pStyle w:val="FSBlank"/>
        <w:rPr>
          <w:sz w:val="30"/>
          <w:szCs w:val="30"/>
          <w:cs/>
        </w:rPr>
      </w:pPr>
      <w:r w:rsidRPr="006E12EB">
        <w:rPr>
          <w:spacing w:val="-2"/>
          <w:sz w:val="30"/>
          <w:szCs w:val="30"/>
          <w:cs/>
        </w:rPr>
        <w:t>ในระหว่างงวดปัจจุบัน ผู้บริหารได้พิจารณาทดสอบการด้อยค่าของเงินลงทุนในบริษัท อาร์ อี เอ็น โคราช เอนเนอร์ยี่</w:t>
      </w:r>
      <w:r w:rsidRPr="006E12EB">
        <w:rPr>
          <w:sz w:val="30"/>
          <w:szCs w:val="30"/>
          <w:cs/>
        </w:rPr>
        <w:t xml:space="preserve"> </w:t>
      </w:r>
      <w:r w:rsidRPr="006E12EB">
        <w:rPr>
          <w:spacing w:val="-8"/>
          <w:sz w:val="30"/>
          <w:szCs w:val="30"/>
          <w:cs/>
        </w:rPr>
        <w:t>จำกัด (“</w:t>
      </w:r>
      <w:r w:rsidRPr="006E12EB">
        <w:rPr>
          <w:spacing w:val="-8"/>
          <w:sz w:val="30"/>
          <w:szCs w:val="30"/>
        </w:rPr>
        <w:t xml:space="preserve">REN”) </w:t>
      </w:r>
      <w:r w:rsidRPr="006E12EB">
        <w:rPr>
          <w:spacing w:val="-8"/>
          <w:sz w:val="30"/>
          <w:szCs w:val="30"/>
          <w:cs/>
        </w:rPr>
        <w:t xml:space="preserve">เนื่องจาก </w:t>
      </w:r>
      <w:r w:rsidRPr="006E12EB">
        <w:rPr>
          <w:spacing w:val="-8"/>
          <w:sz w:val="30"/>
          <w:szCs w:val="30"/>
        </w:rPr>
        <w:t xml:space="preserve">REN </w:t>
      </w:r>
      <w:r w:rsidRPr="006E12EB">
        <w:rPr>
          <w:spacing w:val="-8"/>
          <w:sz w:val="30"/>
          <w:szCs w:val="30"/>
          <w:cs/>
        </w:rPr>
        <w:t>มีผลการดำเนินงานขาดทุนอย่างต่อเนื่องและข้อจำกัดบางประการในการประกอบกิจการ</w:t>
      </w:r>
      <w:r w:rsidRPr="006E12EB">
        <w:rPr>
          <w:sz w:val="30"/>
          <w:szCs w:val="30"/>
          <w:cs/>
        </w:rPr>
        <w:t xml:space="preserve"> ผู้บริหารได้พิจารณาเปรียบเทียบมูลค่าที่คาดว่าจะได้รับคืนด้วยวิธีคิดลดกระแสเงินสดกับมูลค่าตามบัญชี</w:t>
      </w:r>
      <w:r w:rsidR="00267443">
        <w:rPr>
          <w:sz w:val="30"/>
          <w:szCs w:val="30"/>
          <w:cs/>
        </w:rPr>
        <w:br/>
      </w:r>
      <w:r w:rsidRPr="006E12EB">
        <w:rPr>
          <w:sz w:val="30"/>
          <w:szCs w:val="30"/>
          <w:cs/>
        </w:rPr>
        <w:t xml:space="preserve">ของเงินลงทุน </w:t>
      </w:r>
      <w:r w:rsidR="009F72D4" w:rsidRPr="009F72D4">
        <w:rPr>
          <w:sz w:val="30"/>
          <w:szCs w:val="30"/>
          <w:cs/>
        </w:rPr>
        <w:t xml:space="preserve">ผลจากการประเมินดังกล่าว บริษัทรับรู้ผลขาดทุนจากการด้อยค่าของเงินลงทุนใน </w:t>
      </w:r>
      <w:r w:rsidR="009F72D4" w:rsidRPr="009F72D4">
        <w:rPr>
          <w:sz w:val="30"/>
          <w:szCs w:val="30"/>
        </w:rPr>
        <w:t xml:space="preserve">REN </w:t>
      </w:r>
      <w:r w:rsidR="009F72D4" w:rsidRPr="009F72D4">
        <w:rPr>
          <w:sz w:val="30"/>
          <w:szCs w:val="30"/>
          <w:cs/>
        </w:rPr>
        <w:t>จำนวน</w:t>
      </w:r>
      <w:r w:rsidR="009F72D4">
        <w:rPr>
          <w:sz w:val="30"/>
          <w:szCs w:val="30"/>
        </w:rPr>
        <w:t xml:space="preserve"> </w:t>
      </w:r>
      <w:r w:rsidR="009F72D4">
        <w:rPr>
          <w:sz w:val="30"/>
          <w:szCs w:val="30"/>
        </w:rPr>
        <w:br/>
      </w:r>
      <w:r w:rsidRPr="006E12EB">
        <w:rPr>
          <w:sz w:val="30"/>
          <w:szCs w:val="30"/>
        </w:rPr>
        <w:t xml:space="preserve">17.7 </w:t>
      </w:r>
      <w:r w:rsidRPr="006E12EB">
        <w:rPr>
          <w:sz w:val="30"/>
          <w:szCs w:val="30"/>
          <w:cs/>
        </w:rPr>
        <w:t xml:space="preserve">ล้านบาท ในงบการเงินเฉพาะกิจการสำหรับงวดสามเดือนสิ้นสุดวันที่ </w:t>
      </w:r>
      <w:r w:rsidRPr="006E12EB">
        <w:rPr>
          <w:sz w:val="30"/>
          <w:szCs w:val="30"/>
        </w:rPr>
        <w:t xml:space="preserve">31 </w:t>
      </w:r>
      <w:r w:rsidRPr="006E12EB">
        <w:rPr>
          <w:sz w:val="30"/>
          <w:szCs w:val="30"/>
          <w:cs/>
        </w:rPr>
        <w:t>มีนาคม</w:t>
      </w:r>
      <w:r w:rsidR="00DE4189">
        <w:rPr>
          <w:sz w:val="30"/>
          <w:szCs w:val="30"/>
        </w:rPr>
        <w:t xml:space="preserve"> </w:t>
      </w:r>
      <w:r w:rsidRPr="006E12EB">
        <w:rPr>
          <w:sz w:val="30"/>
          <w:szCs w:val="30"/>
        </w:rPr>
        <w:t>2569</w:t>
      </w:r>
    </w:p>
    <w:p w14:paraId="51496166" w14:textId="77777777" w:rsidR="002777C3" w:rsidRPr="000A1529" w:rsidRDefault="002777C3" w:rsidP="002D7040">
      <w:pPr>
        <w:pStyle w:val="FSBlank"/>
        <w:rPr>
          <w:sz w:val="30"/>
          <w:szCs w:val="30"/>
        </w:rPr>
      </w:pPr>
    </w:p>
    <w:p w14:paraId="361922FF" w14:textId="54CDD838" w:rsidR="00EA5EC7" w:rsidRPr="0012538E" w:rsidRDefault="00EA5EC7" w:rsidP="005C7B66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left="540" w:right="-43" w:hanging="522"/>
        <w:jc w:val="thaiDistribute"/>
        <w:rPr>
          <w:rFonts w:ascii="Angsana New" w:hAnsi="Angsana New"/>
          <w:sz w:val="30"/>
          <w:szCs w:val="30"/>
          <w:lang w:val="th-TH"/>
        </w:rPr>
      </w:pPr>
      <w:r w:rsidRPr="00EB7395">
        <w:rPr>
          <w:rFonts w:ascii="Angsana New" w:hAnsi="Angsana New"/>
          <w:sz w:val="30"/>
          <w:szCs w:val="30"/>
          <w:cs/>
          <w:lang w:val="th-TH"/>
        </w:rPr>
        <w:t>ที่ดิน อาคารและอุปกรณ์</w:t>
      </w:r>
    </w:p>
    <w:p w14:paraId="7D605D49" w14:textId="5A475B13" w:rsidR="00EA5EC7" w:rsidRDefault="00EA5EC7" w:rsidP="00EA5EC7">
      <w:pPr>
        <w:pStyle w:val="FSBlank"/>
        <w:rPr>
          <w:sz w:val="30"/>
          <w:szCs w:val="30"/>
        </w:rPr>
      </w:pPr>
    </w:p>
    <w:tbl>
      <w:tblPr>
        <w:tblW w:w="9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27"/>
        <w:gridCol w:w="178"/>
        <w:gridCol w:w="2297"/>
      </w:tblGrid>
      <w:tr w:rsidR="005A2259" w:rsidRPr="005B3016" w14:paraId="3F54A131" w14:textId="77777777" w:rsidTr="005A2259">
        <w:trPr>
          <w:cantSplit/>
          <w:trHeight w:val="402"/>
          <w:tblHeader/>
        </w:trPr>
        <w:tc>
          <w:tcPr>
            <w:tcW w:w="6727" w:type="dxa"/>
            <w:vAlign w:val="bottom"/>
          </w:tcPr>
          <w:p w14:paraId="4000B5AD" w14:textId="6C4FD720" w:rsidR="005A2259" w:rsidRPr="00EF18DB" w:rsidRDefault="005A2259" w:rsidP="005A22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04732C1" w14:textId="77777777" w:rsidR="005A2259" w:rsidRPr="00712778" w:rsidRDefault="005A2259" w:rsidP="005A225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97" w:type="dxa"/>
          </w:tcPr>
          <w:p w14:paraId="292303C7" w14:textId="7EBD9F8D" w:rsidR="005A2259" w:rsidRPr="00712778" w:rsidRDefault="005A2259" w:rsidP="005A22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5A2259" w:rsidRPr="005B3016" w14:paraId="6B620E4E" w14:textId="77777777" w:rsidTr="005A2259">
        <w:trPr>
          <w:cantSplit/>
          <w:trHeight w:val="402"/>
          <w:tblHeader/>
        </w:trPr>
        <w:tc>
          <w:tcPr>
            <w:tcW w:w="6727" w:type="dxa"/>
            <w:vAlign w:val="bottom"/>
          </w:tcPr>
          <w:p w14:paraId="19542E34" w14:textId="02ED3315" w:rsidR="005A2259" w:rsidRPr="002550F9" w:rsidRDefault="005A2259" w:rsidP="005A22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78" w:type="dxa"/>
          </w:tcPr>
          <w:p w14:paraId="4D7D3796" w14:textId="77777777" w:rsidR="005A2259" w:rsidRPr="00712778" w:rsidRDefault="005A2259" w:rsidP="005A225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97" w:type="dxa"/>
          </w:tcPr>
          <w:p w14:paraId="49D42A28" w14:textId="2B0CAB91" w:rsidR="005A2259" w:rsidRDefault="005A2259" w:rsidP="005A22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778" w:rsidRPr="005B3016" w14:paraId="1583D2B3" w14:textId="77777777" w:rsidTr="005A2259">
        <w:trPr>
          <w:cantSplit/>
          <w:trHeight w:val="402"/>
          <w:tblHeader/>
        </w:trPr>
        <w:tc>
          <w:tcPr>
            <w:tcW w:w="6727" w:type="dxa"/>
            <w:vAlign w:val="bottom"/>
          </w:tcPr>
          <w:p w14:paraId="130FE692" w14:textId="77777777" w:rsidR="00712778" w:rsidRPr="006747B6" w:rsidRDefault="00712778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40D17B0" w14:textId="77777777" w:rsidR="00712778" w:rsidRPr="00712778" w:rsidRDefault="00712778" w:rsidP="00EA438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97" w:type="dxa"/>
          </w:tcPr>
          <w:p w14:paraId="139D52F2" w14:textId="666AA3E4" w:rsidR="00712778" w:rsidRPr="0015022A" w:rsidRDefault="0015022A" w:rsidP="00712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5022A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A2259" w:rsidRPr="005B3016" w14:paraId="13990698" w14:textId="77777777" w:rsidTr="005A2259">
        <w:trPr>
          <w:cantSplit/>
          <w:trHeight w:val="402"/>
          <w:tblHeader/>
        </w:trPr>
        <w:tc>
          <w:tcPr>
            <w:tcW w:w="6727" w:type="dxa"/>
          </w:tcPr>
          <w:p w14:paraId="7FE3D16E" w14:textId="7F3C2CAE" w:rsidR="005A2259" w:rsidRPr="00ED3E5B" w:rsidRDefault="005A2259" w:rsidP="009D0A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D3E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ซื้อสินทรัพย์และโอนเข้า</w:t>
            </w: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- </w:t>
            </w:r>
            <w:r w:rsidRPr="00ED3E5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78" w:type="dxa"/>
          </w:tcPr>
          <w:p w14:paraId="11A85D43" w14:textId="77777777" w:rsidR="005A2259" w:rsidRDefault="005A2259" w:rsidP="0074707C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 w:right="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97" w:type="dxa"/>
          </w:tcPr>
          <w:p w14:paraId="0B95F9B3" w14:textId="22A1E660" w:rsidR="005A2259" w:rsidRPr="00EA438A" w:rsidRDefault="005A2259" w:rsidP="005A2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7F6F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0A7F6F">
              <w:rPr>
                <w:rFonts w:ascii="Angsana New" w:hAnsi="Angsana New"/>
                <w:sz w:val="30"/>
                <w:szCs w:val="30"/>
              </w:rPr>
              <w:t>,</w:t>
            </w:r>
            <w:r w:rsidRPr="000A7F6F">
              <w:rPr>
                <w:rFonts w:ascii="Angsana New" w:hAnsi="Angsana New"/>
                <w:sz w:val="30"/>
                <w:szCs w:val="30"/>
                <w:cs/>
              </w:rPr>
              <w:t>969</w:t>
            </w:r>
          </w:p>
        </w:tc>
      </w:tr>
      <w:tr w:rsidR="005A2259" w:rsidRPr="005B3016" w14:paraId="54A3829A" w14:textId="77777777" w:rsidTr="005A2259">
        <w:trPr>
          <w:cantSplit/>
          <w:trHeight w:val="402"/>
          <w:tblHeader/>
        </w:trPr>
        <w:tc>
          <w:tcPr>
            <w:tcW w:w="6727" w:type="dxa"/>
          </w:tcPr>
          <w:p w14:paraId="7EE73A69" w14:textId="0B6E62E1" w:rsidR="005A2259" w:rsidRPr="00ED3E5B" w:rsidRDefault="005A2259" w:rsidP="009D0A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จำหน่าย</w:t>
            </w:r>
            <w:r w:rsidRPr="00ED3E5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สินทรัพย์</w:t>
            </w: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และโอนออก - ราคาตามบัญชีสุทธิ</w:t>
            </w:r>
          </w:p>
        </w:tc>
        <w:tc>
          <w:tcPr>
            <w:tcW w:w="178" w:type="dxa"/>
          </w:tcPr>
          <w:p w14:paraId="60D92B36" w14:textId="77777777" w:rsidR="005A2259" w:rsidRDefault="005A2259" w:rsidP="0074707C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97" w:type="dxa"/>
          </w:tcPr>
          <w:p w14:paraId="07B8B925" w14:textId="297D997B" w:rsidR="005A2259" w:rsidRPr="00EA438A" w:rsidRDefault="005A2259" w:rsidP="005A2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7F6F">
              <w:rPr>
                <w:rFonts w:ascii="Angsana New" w:hAnsi="Angsana New"/>
                <w:sz w:val="30"/>
                <w:szCs w:val="30"/>
                <w:cs/>
              </w:rPr>
              <w:t>(26)</w:t>
            </w:r>
          </w:p>
        </w:tc>
      </w:tr>
    </w:tbl>
    <w:p w14:paraId="7E7DC256" w14:textId="399566A9" w:rsidR="006A77EA" w:rsidRDefault="006A77EA" w:rsidP="00EA5EC7">
      <w:pPr>
        <w:pStyle w:val="FSBlank"/>
        <w:rPr>
          <w:sz w:val="30"/>
          <w:szCs w:val="30"/>
        </w:rPr>
      </w:pPr>
    </w:p>
    <w:p w14:paraId="7F51AA00" w14:textId="67FCC12C" w:rsidR="002777C3" w:rsidRDefault="00EA5EC7" w:rsidP="00277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 w:rsidRPr="00472DAE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Pr="00472DA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74707C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การอุตสาหกรรม ระบบบำบัดน้ำเสีย </w:t>
      </w:r>
      <w:r w:rsidRPr="00472DAE">
        <w:rPr>
          <w:rFonts w:asciiTheme="majorBidi" w:hAnsiTheme="majorBidi" w:cstheme="majorBidi" w:hint="cs"/>
          <w:sz w:val="30"/>
          <w:szCs w:val="30"/>
          <w:cs/>
        </w:rPr>
        <w:t>เครื่องจักร</w:t>
      </w:r>
      <w:r w:rsidR="009E0204" w:rsidRPr="00472DAE">
        <w:rPr>
          <w:rFonts w:ascii="Angsana New" w:hAnsi="Angsana New" w:hint="cs"/>
          <w:b/>
          <w:sz w:val="30"/>
          <w:szCs w:val="30"/>
          <w:cs/>
        </w:rPr>
        <w:t>และ</w:t>
      </w:r>
      <w:r w:rsidRPr="00472DA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 w:rsidRPr="00472DAE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Pr="00472DA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74707C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Pr="00472DA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48261F5D" w14:textId="77777777" w:rsidR="0074707C" w:rsidRDefault="0074707C" w:rsidP="0074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eastAsia="MS Mincho" w:hAnsi="Angsana New"/>
          <w:sz w:val="30"/>
          <w:szCs w:val="30"/>
        </w:rPr>
      </w:pPr>
    </w:p>
    <w:p w14:paraId="6FD73EF4" w14:textId="77777777" w:rsidR="002777C3" w:rsidRDefault="002777C3" w:rsidP="0034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b/>
          <w:sz w:val="30"/>
          <w:szCs w:val="30"/>
        </w:rPr>
      </w:pPr>
    </w:p>
    <w:p w14:paraId="4E7A3A80" w14:textId="77777777" w:rsidR="002777C3" w:rsidRDefault="002777C3" w:rsidP="0034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b/>
          <w:sz w:val="30"/>
          <w:szCs w:val="30"/>
        </w:rPr>
      </w:pPr>
    </w:p>
    <w:p w14:paraId="1E3B8113" w14:textId="2F96FD25" w:rsidR="009B553F" w:rsidRPr="00472DAE" w:rsidRDefault="00EA5EC7" w:rsidP="0034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b/>
          <w:sz w:val="30"/>
          <w:szCs w:val="30"/>
        </w:rPr>
      </w:pPr>
      <w:r w:rsidRPr="00472DAE">
        <w:rPr>
          <w:rFonts w:ascii="Angsana New" w:hAnsi="Angsana New" w:hint="cs"/>
          <w:b/>
          <w:sz w:val="30"/>
          <w:szCs w:val="30"/>
          <w:cs/>
        </w:rPr>
        <w:lastRenderedPageBreak/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</w:t>
      </w:r>
      <w:r w:rsidR="00425ACF" w:rsidRPr="00472DAE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>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5104667C" w14:textId="71EBE09F" w:rsidR="007E7D45" w:rsidRPr="00B7467E" w:rsidRDefault="007E7D45" w:rsidP="00FE0F43">
      <w:pPr>
        <w:pStyle w:val="FSBlank"/>
        <w:rPr>
          <w:sz w:val="30"/>
          <w:szCs w:val="30"/>
          <w:cs/>
        </w:rPr>
      </w:pPr>
    </w:p>
    <w:p w14:paraId="5835ECCD" w14:textId="6A21C2F6" w:rsidR="005A398F" w:rsidRPr="00472DAE" w:rsidRDefault="005A398F" w:rsidP="00946155">
      <w:pPr>
        <w:pStyle w:val="FSContent"/>
        <w:rPr>
          <w:b/>
        </w:rPr>
      </w:pPr>
      <w:r w:rsidRPr="002C7F84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39F2DAB8" w:rsidR="007C52FE" w:rsidRDefault="007C52FE" w:rsidP="00A834C1">
      <w:pPr>
        <w:pStyle w:val="FSBlank"/>
        <w:rPr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10"/>
        <w:gridCol w:w="237"/>
        <w:gridCol w:w="1629"/>
        <w:gridCol w:w="251"/>
        <w:gridCol w:w="1616"/>
      </w:tblGrid>
      <w:tr w:rsidR="00EC450D" w:rsidRPr="008F198B" w14:paraId="4EE66DC0" w14:textId="77777777" w:rsidTr="001B51E4">
        <w:trPr>
          <w:cantSplit/>
        </w:trPr>
        <w:tc>
          <w:tcPr>
            <w:tcW w:w="2981" w:type="pct"/>
          </w:tcPr>
          <w:p w14:paraId="745174AF" w14:textId="77777777" w:rsidR="005F0538" w:rsidRPr="00472DAE" w:rsidRDefault="005F05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4B730451" w14:textId="77777777" w:rsidR="005F0538" w:rsidRPr="00472DAE" w:rsidRDefault="005F0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pct"/>
            <w:gridSpan w:val="3"/>
          </w:tcPr>
          <w:p w14:paraId="167984C0" w14:textId="772C7CF5" w:rsidR="005F0538" w:rsidRPr="00472DAE" w:rsidRDefault="005F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EC450D" w:rsidRPr="008F198B" w14:paraId="123CDF69" w14:textId="77777777" w:rsidTr="001B51E4">
        <w:trPr>
          <w:cantSplit/>
        </w:trPr>
        <w:tc>
          <w:tcPr>
            <w:tcW w:w="2981" w:type="pct"/>
          </w:tcPr>
          <w:p w14:paraId="2A662AFB" w14:textId="77777777" w:rsidR="005F0538" w:rsidRPr="00472DAE" w:rsidRDefault="005F05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7A4C896" w14:textId="77777777" w:rsidR="005F0538" w:rsidRPr="00472DAE" w:rsidRDefault="005F0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pct"/>
            <w:gridSpan w:val="3"/>
          </w:tcPr>
          <w:p w14:paraId="57AFE6FA" w14:textId="00E50461" w:rsidR="005F0538" w:rsidRPr="00472DAE" w:rsidRDefault="005F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50D" w:rsidRPr="008F198B" w14:paraId="0A9C8F98" w14:textId="77777777" w:rsidTr="001B51E4">
        <w:trPr>
          <w:cantSplit/>
        </w:trPr>
        <w:tc>
          <w:tcPr>
            <w:tcW w:w="2981" w:type="pct"/>
          </w:tcPr>
          <w:p w14:paraId="43F1FE8F" w14:textId="77777777" w:rsidR="005F0538" w:rsidRPr="00472DAE" w:rsidRDefault="005F0538" w:rsidP="0055559D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78571C7" w14:textId="77777777" w:rsidR="005F0538" w:rsidRPr="00472DAE" w:rsidRDefault="005F0538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</w:tcPr>
          <w:p w14:paraId="556AD8FA" w14:textId="2156B313" w:rsidR="005F0538" w:rsidRPr="00472DAE" w:rsidRDefault="005F0538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1B51E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6" w:type="pct"/>
          </w:tcPr>
          <w:p w14:paraId="7F12C80E" w14:textId="77777777" w:rsidR="005F0538" w:rsidRPr="00472DAE" w:rsidRDefault="005F0538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0E91CE1B" w14:textId="7D3B2574" w:rsidR="005F0538" w:rsidRPr="00472DAE" w:rsidRDefault="005F0538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1B51E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97435" w:rsidRPr="008F198B" w14:paraId="42BB83F3" w14:textId="77777777" w:rsidTr="001B51E4">
        <w:trPr>
          <w:cantSplit/>
        </w:trPr>
        <w:tc>
          <w:tcPr>
            <w:tcW w:w="2981" w:type="pct"/>
          </w:tcPr>
          <w:p w14:paraId="10C43C63" w14:textId="77777777" w:rsidR="00C97435" w:rsidRPr="00472DAE" w:rsidRDefault="00C97435" w:rsidP="0055559D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34D69BF" w14:textId="77777777" w:rsidR="00C97435" w:rsidRPr="00472DAE" w:rsidRDefault="00C97435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pct"/>
            <w:gridSpan w:val="3"/>
          </w:tcPr>
          <w:p w14:paraId="175C15C2" w14:textId="70E8D1D9" w:rsidR="00C97435" w:rsidRPr="00472DAE" w:rsidRDefault="00C97435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B51E4" w:rsidRPr="008F198B" w14:paraId="03C82889" w14:textId="77777777" w:rsidTr="001B51E4">
        <w:trPr>
          <w:cantSplit/>
        </w:trPr>
        <w:tc>
          <w:tcPr>
            <w:tcW w:w="2981" w:type="pct"/>
          </w:tcPr>
          <w:p w14:paraId="781A9E40" w14:textId="29B3C21E" w:rsidR="001B51E4" w:rsidRPr="00472DAE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" w:type="pct"/>
          </w:tcPr>
          <w:p w14:paraId="16D3DA7C" w14:textId="77777777" w:rsidR="001B51E4" w:rsidRPr="00FB6F95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</w:tcPr>
          <w:p w14:paraId="58717D98" w14:textId="6CE11A29" w:rsidR="001B51E4" w:rsidRPr="003C6366" w:rsidRDefault="006F1768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161,463</w:t>
            </w:r>
          </w:p>
        </w:tc>
        <w:tc>
          <w:tcPr>
            <w:tcW w:w="136" w:type="pct"/>
          </w:tcPr>
          <w:p w14:paraId="14EC130D" w14:textId="77777777" w:rsidR="001B51E4" w:rsidRPr="00472DAE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3FA3A39A" w14:textId="3F37AABF" w:rsidR="001B51E4" w:rsidRPr="00083C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77650">
              <w:rPr>
                <w:rFonts w:ascii="Angsana New" w:hAnsi="Angsana New"/>
                <w:sz w:val="30"/>
                <w:szCs w:val="30"/>
              </w:rPr>
              <w:t>183,090</w:t>
            </w:r>
          </w:p>
        </w:tc>
      </w:tr>
      <w:tr w:rsidR="001B51E4" w:rsidRPr="008F198B" w14:paraId="5ACD1867" w14:textId="77777777" w:rsidTr="001B51E4">
        <w:trPr>
          <w:cantSplit/>
        </w:trPr>
        <w:tc>
          <w:tcPr>
            <w:tcW w:w="2981" w:type="pct"/>
          </w:tcPr>
          <w:p w14:paraId="30C7BE3A" w14:textId="4743D220" w:rsidR="001B51E4" w:rsidRPr="00472DAE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472DAE">
              <w:rPr>
                <w:rFonts w:ascii="Angsana New" w:hAnsi="Angsana New"/>
                <w:sz w:val="30"/>
                <w:szCs w:val="30"/>
              </w:rPr>
              <w:t>/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8" w:type="pct"/>
          </w:tcPr>
          <w:p w14:paraId="06467027" w14:textId="77777777" w:rsidR="001B51E4" w:rsidRPr="00472DAE" w:rsidRDefault="001B51E4" w:rsidP="001B51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</w:tcPr>
          <w:p w14:paraId="57494B61" w14:textId="3B0DD2BE" w:rsidR="001B51E4" w:rsidRPr="003C6366" w:rsidRDefault="00F367D3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67D3">
              <w:rPr>
                <w:rFonts w:asciiTheme="majorBidi" w:hAnsiTheme="majorBidi" w:cstheme="majorBidi"/>
                <w:sz w:val="30"/>
                <w:szCs w:val="30"/>
              </w:rPr>
              <w:t>5,162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31DD9F75" w14:textId="77777777" w:rsidR="001B51E4" w:rsidRPr="00472DAE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1E3B0F77" w14:textId="559E3BF9" w:rsidR="001B51E4" w:rsidRPr="00083C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-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4170C">
              <w:rPr>
                <w:rFonts w:ascii="Angsana New" w:hAnsi="Angsana New"/>
                <w:sz w:val="30"/>
                <w:szCs w:val="30"/>
              </w:rPr>
              <w:t>21,627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51E4" w:rsidRPr="008F198B" w14:paraId="4852EE57" w14:textId="77777777" w:rsidTr="001B51E4">
        <w:trPr>
          <w:cantSplit/>
        </w:trPr>
        <w:tc>
          <w:tcPr>
            <w:tcW w:w="2981" w:type="pct"/>
          </w:tcPr>
          <w:p w14:paraId="092E0EE6" w14:textId="517B2A18" w:rsidR="001B51E4" w:rsidRPr="00472DAE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50FE00BD" w14:textId="77777777" w:rsidR="001B51E4" w:rsidRPr="00472DAE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</w:tcPr>
          <w:p w14:paraId="3B6F2827" w14:textId="6683E489" w:rsidR="001B51E4" w:rsidRPr="003C6366" w:rsidRDefault="00F367D3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67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156,301</w:t>
            </w:r>
          </w:p>
        </w:tc>
        <w:tc>
          <w:tcPr>
            <w:tcW w:w="136" w:type="pct"/>
          </w:tcPr>
          <w:p w14:paraId="326443AD" w14:textId="77777777" w:rsidR="001B51E4" w:rsidRPr="00472DAE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4B84FFB7" w14:textId="326FB073" w:rsidR="001B51E4" w:rsidRPr="00083C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B36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161</w:t>
            </w:r>
            <w:r w:rsidRPr="001B36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36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463</w:t>
            </w:r>
          </w:p>
        </w:tc>
      </w:tr>
      <w:tr w:rsidR="001B51E4" w:rsidRPr="008F198B" w14:paraId="61AF7591" w14:textId="77777777" w:rsidTr="001B51E4">
        <w:trPr>
          <w:cantSplit/>
        </w:trPr>
        <w:tc>
          <w:tcPr>
            <w:tcW w:w="2981" w:type="pct"/>
          </w:tcPr>
          <w:p w14:paraId="308E57CC" w14:textId="77777777" w:rsidR="001B51E4" w:rsidRPr="00472DAE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FF5B0A7" w14:textId="77777777" w:rsidR="001B51E4" w:rsidRPr="00472DAE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</w:tcPr>
          <w:p w14:paraId="5F86BB9A" w14:textId="77777777" w:rsidR="001B51E4" w:rsidRPr="003C6366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ED7E0FB" w14:textId="77777777" w:rsidR="001B51E4" w:rsidRPr="00472DAE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4ADED573" w14:textId="77777777" w:rsidR="001B51E4" w:rsidRPr="00083C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B51E4" w:rsidRPr="008F198B" w14:paraId="44C44B0F" w14:textId="77777777" w:rsidTr="001B51E4">
        <w:trPr>
          <w:cantSplit/>
        </w:trPr>
        <w:tc>
          <w:tcPr>
            <w:tcW w:w="2981" w:type="pct"/>
          </w:tcPr>
          <w:p w14:paraId="233E1EE2" w14:textId="77777777" w:rsidR="001B51E4" w:rsidRPr="00472DAE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8" w:type="pct"/>
          </w:tcPr>
          <w:p w14:paraId="6FB52496" w14:textId="77777777" w:rsidR="001B51E4" w:rsidRPr="00472DAE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</w:tcPr>
          <w:p w14:paraId="13497B84" w14:textId="72671202" w:rsidR="001B51E4" w:rsidRPr="003C6366" w:rsidRDefault="00F367D3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367D3">
              <w:rPr>
                <w:rFonts w:asciiTheme="majorBidi" w:hAnsiTheme="majorBidi" w:cstheme="majorBidi"/>
                <w:sz w:val="30"/>
                <w:szCs w:val="30"/>
              </w:rPr>
              <w:t>20,933</w:t>
            </w:r>
          </w:p>
        </w:tc>
        <w:tc>
          <w:tcPr>
            <w:tcW w:w="136" w:type="pct"/>
          </w:tcPr>
          <w:p w14:paraId="05143586" w14:textId="77777777" w:rsidR="001B51E4" w:rsidRPr="00472DAE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7355FC7D" w14:textId="01D10253" w:rsidR="001B51E4" w:rsidRPr="00A847F9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1B3626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1B3626">
              <w:rPr>
                <w:rFonts w:ascii="Angsana New" w:hAnsi="Angsana New"/>
                <w:sz w:val="30"/>
                <w:szCs w:val="30"/>
              </w:rPr>
              <w:t>,</w:t>
            </w:r>
            <w:r w:rsidRPr="001B3626">
              <w:rPr>
                <w:rFonts w:ascii="Angsana New" w:hAnsi="Angsana New"/>
                <w:sz w:val="30"/>
                <w:szCs w:val="30"/>
                <w:cs/>
              </w:rPr>
              <w:t>933</w:t>
            </w:r>
          </w:p>
        </w:tc>
      </w:tr>
      <w:tr w:rsidR="001B51E4" w:rsidRPr="008F198B" w14:paraId="256326F2" w14:textId="77777777" w:rsidTr="001B51E4">
        <w:trPr>
          <w:cantSplit/>
        </w:trPr>
        <w:tc>
          <w:tcPr>
            <w:tcW w:w="2981" w:type="pct"/>
          </w:tcPr>
          <w:p w14:paraId="39805DD5" w14:textId="77777777" w:rsidR="001B51E4" w:rsidRPr="00472DAE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8" w:type="pct"/>
          </w:tcPr>
          <w:p w14:paraId="3E606A91" w14:textId="77777777" w:rsidR="001B51E4" w:rsidRPr="00472DAE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</w:tcPr>
          <w:p w14:paraId="13E52069" w14:textId="7EB5AD5F" w:rsidR="001B51E4" w:rsidRPr="003C6366" w:rsidRDefault="00F367D3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367D3">
              <w:rPr>
                <w:rFonts w:asciiTheme="majorBidi" w:hAnsiTheme="majorBidi" w:cstheme="majorBidi"/>
                <w:sz w:val="30"/>
                <w:szCs w:val="30"/>
              </w:rPr>
              <w:t>135,368</w:t>
            </w:r>
          </w:p>
        </w:tc>
        <w:tc>
          <w:tcPr>
            <w:tcW w:w="136" w:type="pct"/>
          </w:tcPr>
          <w:p w14:paraId="5819068E" w14:textId="77777777" w:rsidR="001B51E4" w:rsidRPr="00472DAE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531D4815" w14:textId="4A52D5C3" w:rsidR="001B51E4" w:rsidRPr="00A847F9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1B3626">
              <w:rPr>
                <w:rFonts w:ascii="Angsana New" w:hAnsi="Angsana New"/>
                <w:sz w:val="30"/>
                <w:szCs w:val="30"/>
                <w:cs/>
              </w:rPr>
              <w:t>140</w:t>
            </w:r>
            <w:r w:rsidRPr="001B3626">
              <w:rPr>
                <w:rFonts w:ascii="Angsana New" w:hAnsi="Angsana New"/>
                <w:sz w:val="30"/>
                <w:szCs w:val="30"/>
              </w:rPr>
              <w:t>,</w:t>
            </w:r>
            <w:r w:rsidRPr="001B3626">
              <w:rPr>
                <w:rFonts w:ascii="Angsana New" w:hAnsi="Angsana New"/>
                <w:sz w:val="30"/>
                <w:szCs w:val="30"/>
                <w:cs/>
              </w:rPr>
              <w:t>530</w:t>
            </w:r>
          </w:p>
        </w:tc>
      </w:tr>
      <w:tr w:rsidR="001B51E4" w:rsidRPr="00DE5684" w14:paraId="581D42F1" w14:textId="77777777" w:rsidTr="001B51E4">
        <w:trPr>
          <w:cantSplit/>
        </w:trPr>
        <w:tc>
          <w:tcPr>
            <w:tcW w:w="2981" w:type="pct"/>
          </w:tcPr>
          <w:p w14:paraId="67D9D92B" w14:textId="77777777" w:rsidR="001B51E4" w:rsidRPr="00472DAE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</w:tcPr>
          <w:p w14:paraId="1BE7CAC1" w14:textId="77777777" w:rsidR="001B51E4" w:rsidRPr="00472DAE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</w:tcPr>
          <w:p w14:paraId="265A21E3" w14:textId="603C66FF" w:rsidR="001B51E4" w:rsidRPr="003C6366" w:rsidRDefault="00F367D3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7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156,301</w:t>
            </w:r>
          </w:p>
        </w:tc>
        <w:tc>
          <w:tcPr>
            <w:tcW w:w="136" w:type="pct"/>
          </w:tcPr>
          <w:p w14:paraId="6AD2B7C9" w14:textId="77777777" w:rsidR="001B51E4" w:rsidRPr="00472DAE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30E18E4F" w14:textId="66DF68BD" w:rsidR="001B51E4" w:rsidRPr="00A847F9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36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161</w:t>
            </w:r>
            <w:r w:rsidRPr="001B36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36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463</w:t>
            </w:r>
          </w:p>
        </w:tc>
      </w:tr>
    </w:tbl>
    <w:p w14:paraId="6B0428F0" w14:textId="4B3B2C04" w:rsidR="00EF1871" w:rsidRDefault="00EF1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  <w:cs/>
        </w:rPr>
      </w:pPr>
    </w:p>
    <w:p w14:paraId="5E8CA7AD" w14:textId="77777777" w:rsidR="00082EDF" w:rsidRDefault="00082EDF" w:rsidP="00BC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</w:rPr>
        <w:sectPr w:rsidR="00082EDF" w:rsidSect="008A7ECC">
          <w:headerReference w:type="even" r:id="rId11"/>
          <w:headerReference w:type="default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79A272BB" w14:textId="04A88478" w:rsidR="006756B1" w:rsidRPr="00DA6426" w:rsidRDefault="007C5D0D" w:rsidP="00AD6DCA">
      <w:pPr>
        <w:pStyle w:val="Heading8"/>
        <w:numPr>
          <w:ilvl w:val="0"/>
          <w:numId w:val="41"/>
        </w:numPr>
        <w:tabs>
          <w:tab w:val="left" w:pos="522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DA6426">
        <w:rPr>
          <w:rFonts w:ascii="Angsana New" w:hAnsi="Angsana New"/>
          <w:sz w:val="30"/>
          <w:szCs w:val="30"/>
          <w:cs/>
          <w:lang w:val="th-TH"/>
        </w:rPr>
        <w:lastRenderedPageBreak/>
        <w:t>ส่วนงาน</w:t>
      </w:r>
      <w:r w:rsidR="00B25F97" w:rsidRPr="00DA6426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DA6426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7B0559A1" w:rsidR="0058773B" w:rsidRPr="009E0C7B" w:rsidRDefault="00157515" w:rsidP="00AD6DCA">
      <w:pPr>
        <w:pStyle w:val="FSBlank"/>
        <w:rPr>
          <w:rFonts w:asciiTheme="majorBidi" w:hAnsiTheme="majorBidi" w:cstheme="majorBidi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</w:p>
    <w:p w14:paraId="0D044B65" w14:textId="70EAC15D" w:rsidR="007C5D0D" w:rsidRPr="002550F9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2550F9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1B51E4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2550F9" w:rsidRPr="002550F9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2550F9" w:rsidRPr="002550F9">
        <w:rPr>
          <w:rFonts w:ascii="Angsana New" w:hAnsi="Angsana New"/>
          <w:spacing w:val="-4"/>
          <w:sz w:val="30"/>
          <w:szCs w:val="30"/>
        </w:rPr>
        <w:t>3</w:t>
      </w:r>
      <w:r w:rsidR="001B51E4">
        <w:rPr>
          <w:rFonts w:ascii="Angsana New" w:hAnsi="Angsana New"/>
          <w:spacing w:val="-4"/>
          <w:sz w:val="30"/>
          <w:szCs w:val="30"/>
        </w:rPr>
        <w:t>1</w:t>
      </w:r>
      <w:r w:rsidR="001B51E4">
        <w:rPr>
          <w:rFonts w:ascii="Angsana New" w:hAnsi="Angsana New" w:hint="cs"/>
          <w:spacing w:val="-4"/>
          <w:sz w:val="30"/>
          <w:szCs w:val="30"/>
          <w:cs/>
        </w:rPr>
        <w:t xml:space="preserve"> มีนาคม</w:t>
      </w:r>
      <w:r w:rsidR="002550F9" w:rsidRPr="002550F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C11E5" w:rsidRPr="002550F9">
        <w:rPr>
          <w:rFonts w:ascii="Angsana New" w:hAnsi="Angsana New"/>
          <w:spacing w:val="-4"/>
          <w:sz w:val="30"/>
          <w:szCs w:val="30"/>
        </w:rPr>
        <w:t>256</w:t>
      </w:r>
      <w:r w:rsidR="001B51E4">
        <w:rPr>
          <w:rFonts w:ascii="Angsana New" w:hAnsi="Angsana New"/>
          <w:spacing w:val="-4"/>
          <w:sz w:val="30"/>
          <w:szCs w:val="30"/>
        </w:rPr>
        <w:t>9</w:t>
      </w:r>
      <w:r w:rsidRPr="002550F9">
        <w:rPr>
          <w:rFonts w:ascii="Angsana New" w:hAnsi="Angsana New"/>
          <w:spacing w:val="-4"/>
          <w:sz w:val="30"/>
          <w:szCs w:val="30"/>
        </w:rPr>
        <w:t xml:space="preserve"> </w:t>
      </w:r>
      <w:r w:rsidRPr="002550F9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FC11E5" w:rsidRPr="002550F9">
        <w:rPr>
          <w:rFonts w:ascii="Angsana New" w:hAnsi="Angsana New"/>
          <w:spacing w:val="-4"/>
          <w:sz w:val="30"/>
          <w:szCs w:val="30"/>
        </w:rPr>
        <w:t>256</w:t>
      </w:r>
      <w:r w:rsidR="001B51E4">
        <w:rPr>
          <w:rFonts w:ascii="Angsana New" w:hAnsi="Angsana New"/>
          <w:spacing w:val="-4"/>
          <w:sz w:val="30"/>
          <w:szCs w:val="30"/>
        </w:rPr>
        <w:t>8</w:t>
      </w:r>
      <w:r w:rsidRPr="002550F9">
        <w:rPr>
          <w:rFonts w:ascii="Angsana New" w:hAnsi="Angsana New"/>
          <w:spacing w:val="-4"/>
          <w:sz w:val="30"/>
          <w:szCs w:val="30"/>
        </w:rPr>
        <w:t xml:space="preserve"> </w:t>
      </w:r>
      <w:r w:rsidRPr="002550F9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08832B28" w14:textId="77777777" w:rsidR="004A7617" w:rsidRPr="00587B5D" w:rsidRDefault="004A7617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143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005"/>
        <w:gridCol w:w="1035"/>
        <w:gridCol w:w="270"/>
        <w:gridCol w:w="1035"/>
        <w:gridCol w:w="237"/>
        <w:gridCol w:w="1068"/>
        <w:gridCol w:w="270"/>
        <w:gridCol w:w="1080"/>
        <w:gridCol w:w="270"/>
        <w:gridCol w:w="1071"/>
        <w:gridCol w:w="279"/>
        <w:gridCol w:w="1080"/>
        <w:gridCol w:w="270"/>
        <w:gridCol w:w="990"/>
        <w:gridCol w:w="270"/>
        <w:gridCol w:w="1087"/>
      </w:tblGrid>
      <w:tr w:rsidR="002550F9" w:rsidRPr="004A7617" w14:paraId="4517FEA5" w14:textId="77777777" w:rsidTr="00AD6DCA">
        <w:trPr>
          <w:trHeight w:val="317"/>
          <w:tblHeader/>
        </w:trPr>
        <w:tc>
          <w:tcPr>
            <w:tcW w:w="40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8A6B4E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312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6437623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50F9" w:rsidRPr="004A7617" w14:paraId="668A4B5B" w14:textId="77777777" w:rsidTr="00AD6DCA">
        <w:trPr>
          <w:trHeight w:val="56"/>
          <w:tblHeader/>
        </w:trPr>
        <w:tc>
          <w:tcPr>
            <w:tcW w:w="40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90E94A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2A490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D246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2967A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3B85D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48CCC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A2CC1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47" w:type="dxa"/>
            <w:gridSpan w:val="3"/>
            <w:vAlign w:val="bottom"/>
          </w:tcPr>
          <w:p w14:paraId="4AB395E5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B51E4" w:rsidRPr="004A7617" w14:paraId="0DBFFF7A" w14:textId="77777777" w:rsidTr="00AD6DCA">
        <w:trPr>
          <w:trHeight w:val="362"/>
          <w:tblHeader/>
        </w:trPr>
        <w:tc>
          <w:tcPr>
            <w:tcW w:w="40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79C1BE" w14:textId="7A65B83B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bidi="ar-SA"/>
              </w:rPr>
            </w:pPr>
            <w:r w:rsidRPr="004A761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8A7EC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4A761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4A761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C11E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A6E23" w14:textId="1A4EDA6C" w:rsidR="001B51E4" w:rsidRPr="001B51E4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1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1B51E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25EE" w14:textId="77777777" w:rsidR="001B51E4" w:rsidRPr="001B51E4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06FD" w14:textId="1DBDBBAB" w:rsidR="001B51E4" w:rsidRPr="001B51E4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1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1B51E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4BE21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E9D88" w14:textId="1425D440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1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1B51E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E1DF6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018A5" w14:textId="2F970329" w:rsidR="001B51E4" w:rsidRPr="002550F9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1B51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1B51E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E4735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B138" w14:textId="70F3ACF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1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1B51E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179A7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4BA02" w14:textId="4F1C480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1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1B51E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BD5C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DD5C13" w14:textId="7129808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1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1B51E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321FCE0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9EEEB26" w14:textId="61BB34BC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1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1B51E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2550F9" w:rsidRPr="004A7617" w14:paraId="411BD131" w14:textId="77777777" w:rsidTr="00AD6DCA">
        <w:trPr>
          <w:trHeight w:val="119"/>
          <w:tblHeader/>
        </w:trPr>
        <w:tc>
          <w:tcPr>
            <w:tcW w:w="40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B8A9AA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312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5C519707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4A7617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B51E4" w:rsidRPr="004A7617" w14:paraId="73000233" w14:textId="77777777" w:rsidTr="00AD6DCA">
        <w:trPr>
          <w:trHeight w:val="245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22FC" w14:textId="77777777" w:rsidR="001B51E4" w:rsidRPr="005775D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775D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5775D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5775D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088C03C1" w14:textId="1D74C4EB" w:rsidR="001B51E4" w:rsidRPr="004A7617" w:rsidRDefault="00990C8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78AD4B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9D2090" w14:textId="3D5BB04B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44,000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04F71A25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16B2AB3A" w14:textId="4A1B9B67" w:rsidR="001B51E4" w:rsidRPr="004A7617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A20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171,390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5F82DF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2C84B1" w14:textId="4041C820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162,497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EB78C8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30855B83" w14:textId="0D6460A3" w:rsidR="001B51E4" w:rsidRPr="004A7617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A20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9,401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071475AD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F33375" w14:textId="18A0B3B9" w:rsidR="001B51E4" w:rsidRPr="0006248B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18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10,050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09DF87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4D11795" w14:textId="072E5E23" w:rsidR="001B51E4" w:rsidRPr="004A7617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A20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180,791</w:t>
            </w:r>
          </w:p>
        </w:tc>
        <w:tc>
          <w:tcPr>
            <w:tcW w:w="270" w:type="dxa"/>
            <w:vAlign w:val="bottom"/>
          </w:tcPr>
          <w:p w14:paraId="54828B4A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14:paraId="2F267FC2" w14:textId="5DA1A711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216,547</w:t>
            </w:r>
          </w:p>
        </w:tc>
      </w:tr>
      <w:tr w:rsidR="001B51E4" w:rsidRPr="004A7617" w14:paraId="386CD944" w14:textId="77777777" w:rsidTr="00AD6DCA">
        <w:trPr>
          <w:trHeight w:val="113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15EBA" w14:textId="77777777" w:rsidR="001B51E4" w:rsidRPr="005775D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775D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7BFDAE" w14:textId="23B31DF3" w:rsidR="001B51E4" w:rsidRPr="004A7617" w:rsidRDefault="00990C8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FDC91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7D9725" w14:textId="018714F3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3291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CD37E" w14:textId="492115F5" w:rsidR="001B51E4" w:rsidRPr="004A7617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A20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171,390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7B69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BD67E6" w14:textId="36A73CD5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162,497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CCF4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E83C8" w14:textId="7C2F9F03" w:rsidR="001B51E4" w:rsidRPr="004A7617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A20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40,8</w:t>
            </w:r>
            <w:r w:rsidR="003D02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7303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E30E62" w14:textId="681B7D7F" w:rsidR="001B51E4" w:rsidRPr="0006248B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18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43,991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ACB4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D4CD5" w14:textId="468D9002" w:rsidR="001B51E4" w:rsidRPr="004A7617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A20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212,2</w:t>
            </w:r>
            <w:r w:rsidR="003D02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</w:t>
            </w:r>
          </w:p>
        </w:tc>
        <w:tc>
          <w:tcPr>
            <w:tcW w:w="270" w:type="dxa"/>
            <w:vAlign w:val="bottom"/>
          </w:tcPr>
          <w:p w14:paraId="4D49603E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E14B3" w14:textId="1D931A02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</w:t>
            </w: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488</w:t>
            </w:r>
          </w:p>
        </w:tc>
      </w:tr>
      <w:tr w:rsidR="001B51E4" w:rsidRPr="004A7617" w14:paraId="430BC668" w14:textId="77777777" w:rsidTr="00AD6DCA">
        <w:trPr>
          <w:trHeight w:val="113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CF0F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C2F459E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EB010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0544C8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C86F3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3941C709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64EF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95F54D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4199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7114E05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ADB93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6745E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18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AE515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93338B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2D17F6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8FD289D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B51E4" w:rsidRPr="004A7617" w14:paraId="2B838729" w14:textId="77777777" w:rsidTr="00AD6DCA">
        <w:trPr>
          <w:trHeight w:val="305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7668A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3DB57F0B" w14:textId="3F0703BE" w:rsidR="001B51E4" w:rsidRPr="004A7617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7AAB3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BC8FD6" w14:textId="363B70BD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43,068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6D37E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384C5EF1" w14:textId="44953E1A" w:rsidR="001B51E4" w:rsidRPr="004A7617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A20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84,254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190B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449E7F" w14:textId="48D57C9D" w:rsidR="001B51E4" w:rsidRPr="00930D58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83,559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176BC" w14:textId="77777777" w:rsidR="001B51E4" w:rsidRPr="00930D58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67B4C2DE" w14:textId="2A43BFBB" w:rsidR="001B51E4" w:rsidRPr="00930D58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9DCF" w14:textId="77777777" w:rsidR="001B51E4" w:rsidRPr="00930D58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46DBE6" w14:textId="01AA614F" w:rsidR="001B51E4" w:rsidRPr="00930D58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EE42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B71C6F" w14:textId="0A56D8AF" w:rsidR="001B51E4" w:rsidRPr="00644CB1" w:rsidRDefault="00AA20D2" w:rsidP="00FA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0D2">
              <w:rPr>
                <w:rFonts w:ascii="Angsana New" w:hAnsi="Angsana New"/>
                <w:b/>
                <w:bCs/>
                <w:sz w:val="30"/>
                <w:szCs w:val="30"/>
              </w:rPr>
              <w:t>84,254</w:t>
            </w:r>
          </w:p>
        </w:tc>
        <w:tc>
          <w:tcPr>
            <w:tcW w:w="270" w:type="dxa"/>
            <w:vAlign w:val="bottom"/>
          </w:tcPr>
          <w:p w14:paraId="18CAD2F3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80B7B3C" w14:textId="13EB15C6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sz w:val="30"/>
                <w:szCs w:val="30"/>
              </w:rPr>
              <w:t>126,627</w:t>
            </w:r>
          </w:p>
        </w:tc>
      </w:tr>
      <w:tr w:rsidR="001B51E4" w:rsidRPr="00BE2989" w14:paraId="077C8438" w14:textId="77777777" w:rsidTr="00AD6DCA">
        <w:trPr>
          <w:trHeight w:val="335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50BFB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097F17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5D6635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26B25B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D952241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4FDF3E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34403C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914198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8E518B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DAF593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5F0BC518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950880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740E16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4D37EF" w14:textId="17415A27" w:rsidR="001B51E4" w:rsidRPr="00644CB1" w:rsidRDefault="00AA20D2" w:rsidP="00FA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0D2">
              <w:rPr>
                <w:rFonts w:asciiTheme="majorBidi" w:hAnsiTheme="majorBidi" w:cstheme="majorBidi"/>
                <w:sz w:val="30"/>
                <w:szCs w:val="30"/>
              </w:rPr>
              <w:t>(13,840)</w:t>
            </w:r>
          </w:p>
        </w:tc>
        <w:tc>
          <w:tcPr>
            <w:tcW w:w="270" w:type="dxa"/>
            <w:vAlign w:val="bottom"/>
          </w:tcPr>
          <w:p w14:paraId="2567B2C7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64245CD" w14:textId="3CAF1B88" w:rsidR="001B51E4" w:rsidRPr="00BE2989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49DC">
              <w:rPr>
                <w:rFonts w:asciiTheme="majorBidi" w:hAnsiTheme="majorBidi" w:cstheme="majorBidi"/>
                <w:sz w:val="30"/>
                <w:szCs w:val="30"/>
              </w:rPr>
              <w:t>(17,36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349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7DEC" w:rsidRPr="004A7617" w14:paraId="5C531158" w14:textId="77777777" w:rsidTr="00AD6DCA">
        <w:trPr>
          <w:trHeight w:val="335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D2E0F" w14:textId="6483CDDC" w:rsidR="002550F9" w:rsidRPr="004A7617" w:rsidRDefault="002550F9" w:rsidP="0006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761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4A761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A7617">
              <w:rPr>
                <w:rFonts w:ascii="Angsana New" w:hAnsi="Angsana New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5D6CE803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0DB0E1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6476FE5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D9C7AF5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3725EFE2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7073A3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111972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09ED19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6CD9CB3F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7A5710B1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284A36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3F9D2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83BF0A" w14:textId="6DE0B14F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449CA0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0399698" w14:textId="579C7CDB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51E4" w:rsidRPr="004A7617" w14:paraId="7D0BBF96" w14:textId="77777777" w:rsidTr="00AD6DCA">
        <w:trPr>
          <w:trHeight w:val="335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37750" w14:textId="2B6E7945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A7617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5B512E1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A1FAE9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772386D2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8F81FC0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51E6CD29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597184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64A3B3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E9068E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41AD7171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35E5DFA2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C10CB0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1096AD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71436A" w14:textId="39616833" w:rsidR="001B51E4" w:rsidRPr="004A7617" w:rsidRDefault="00AA20D2" w:rsidP="00FA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AA20D2">
              <w:rPr>
                <w:rFonts w:ascii="Angsana New" w:hAnsi="Angsana New"/>
                <w:sz w:val="30"/>
                <w:szCs w:val="30"/>
              </w:rPr>
              <w:t>2,862</w:t>
            </w:r>
          </w:p>
        </w:tc>
        <w:tc>
          <w:tcPr>
            <w:tcW w:w="270" w:type="dxa"/>
            <w:vAlign w:val="bottom"/>
          </w:tcPr>
          <w:p w14:paraId="063407D0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51C62EC" w14:textId="7C5D4A54" w:rsidR="001B51E4" w:rsidRPr="00472DAE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3,799</w:t>
            </w:r>
          </w:p>
        </w:tc>
      </w:tr>
      <w:tr w:rsidR="001B51E4" w:rsidRPr="004A7617" w14:paraId="052E61B4" w14:textId="77777777" w:rsidTr="00AD6DCA">
        <w:trPr>
          <w:trHeight w:val="407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D4BC9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4A761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53E150A9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E039F1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61B7E2A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7C3B9CB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5ABB84D9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E46C72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42135AB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14BC4F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5B88FEB6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31A0680E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C4B60D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89102E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3E6722" w14:textId="70D70B27" w:rsidR="001B51E4" w:rsidRPr="004A7617" w:rsidRDefault="00AA20D2" w:rsidP="00FA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AA20D2">
              <w:rPr>
                <w:rFonts w:ascii="Angsana New" w:hAnsi="Angsana New"/>
                <w:sz w:val="30"/>
                <w:szCs w:val="30"/>
              </w:rPr>
              <w:t>(11,969)</w:t>
            </w:r>
          </w:p>
        </w:tc>
        <w:tc>
          <w:tcPr>
            <w:tcW w:w="270" w:type="dxa"/>
            <w:vAlign w:val="bottom"/>
          </w:tcPr>
          <w:p w14:paraId="18078CEC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4B60017" w14:textId="2E091E31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sz w:val="30"/>
                <w:szCs w:val="30"/>
              </w:rPr>
              <w:t>(21,527)</w:t>
            </w:r>
          </w:p>
        </w:tc>
      </w:tr>
      <w:tr w:rsidR="001B51E4" w:rsidRPr="000D031E" w14:paraId="1FF72FB8" w14:textId="77777777" w:rsidTr="00AD6DCA">
        <w:trPr>
          <w:trHeight w:val="271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6E6DE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9B3C07F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EC868D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3FF2B4D3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D0FE82E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464B0B45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FC38BF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219D9B2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14121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24EC630F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BA108A6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D585C0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78C821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2685D" w14:textId="6644A259" w:rsidR="001B51E4" w:rsidRPr="004A7617" w:rsidRDefault="00AA20D2" w:rsidP="00FA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0D2">
              <w:rPr>
                <w:rFonts w:ascii="Angsana New" w:hAnsi="Angsana New"/>
                <w:b/>
                <w:bCs/>
                <w:sz w:val="30"/>
                <w:szCs w:val="30"/>
              </w:rPr>
              <w:t>61,307</w:t>
            </w:r>
          </w:p>
        </w:tc>
        <w:tc>
          <w:tcPr>
            <w:tcW w:w="270" w:type="dxa"/>
            <w:vAlign w:val="bottom"/>
          </w:tcPr>
          <w:p w14:paraId="768A9179" w14:textId="77777777" w:rsidR="001B51E4" w:rsidRPr="004A7617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BB90E" w14:textId="2ED802E3" w:rsidR="001B51E4" w:rsidRPr="000D031E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1,531</w:t>
            </w:r>
          </w:p>
        </w:tc>
      </w:tr>
    </w:tbl>
    <w:p w14:paraId="1748EB43" w14:textId="00839135" w:rsidR="001742E7" w:rsidRPr="009E0C7B" w:rsidRDefault="001742E7" w:rsidP="001742E7">
      <w:pPr>
        <w:rPr>
          <w:rFonts w:asciiTheme="majorBidi" w:hAnsiTheme="majorBidi" w:cstheme="majorBidi"/>
          <w:sz w:val="16"/>
          <w:szCs w:val="16"/>
        </w:rPr>
      </w:pPr>
    </w:p>
    <w:p w14:paraId="4231CD65" w14:textId="77777777" w:rsidR="009E0C7B" w:rsidRDefault="00750A6E" w:rsidP="00A1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3226DE">
        <w:rPr>
          <w:rFonts w:ascii="Angsana New" w:hAnsi="Angsana New" w:hint="cs"/>
          <w:color w:val="000000"/>
          <w:sz w:val="30"/>
          <w:szCs w:val="30"/>
          <w:cs/>
        </w:rPr>
        <w:t>จัง</w:t>
      </w:r>
      <w:r w:rsidR="00BE2B1D" w:rsidRPr="003226DE">
        <w:rPr>
          <w:rFonts w:ascii="Angsana New" w:hAnsi="Angsana New" w:hint="cs"/>
          <w:color w:val="000000"/>
          <w:sz w:val="30"/>
          <w:szCs w:val="30"/>
          <w:cs/>
        </w:rPr>
        <w:t>หวะในการรับรู้รายได้ตามส่วนงานธุรกิจอสังหาริมทรัพย์เป็นแบบ ณ เวลาใดเวลาหนึ่ง และส่วนงานธุรกิจให้บริการสาธารณูปโภคเป็นแบบตลอดช่วงเวลาหนึ่ง</w:t>
      </w:r>
    </w:p>
    <w:p w14:paraId="25F0ED80" w14:textId="3018CB08" w:rsidR="00F36F8E" w:rsidRDefault="00F36F8E" w:rsidP="00A1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DB35F47" w14:textId="1FC775F7" w:rsidR="005A4913" w:rsidRDefault="00620A6E" w:rsidP="00FE5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6B6B82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รายละเอียดสินทรัพย์และหนี้สินจำแนกตามส่วนงานที่รายงาน ณ </w:t>
      </w:r>
      <w:r w:rsidR="004A7617"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1B51E4">
        <w:rPr>
          <w:rFonts w:ascii="Angsana New" w:hAnsi="Angsana New"/>
          <w:color w:val="000000"/>
          <w:sz w:val="30"/>
          <w:szCs w:val="30"/>
        </w:rPr>
        <w:t xml:space="preserve">31 </w:t>
      </w:r>
      <w:r w:rsidR="001B51E4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C97E91" w:rsidRPr="00FC11E5">
        <w:rPr>
          <w:rFonts w:ascii="Angsana New" w:hAnsi="Angsana New"/>
          <w:spacing w:val="-4"/>
          <w:sz w:val="30"/>
          <w:szCs w:val="30"/>
        </w:rPr>
        <w:t>256</w:t>
      </w:r>
      <w:r w:rsidR="001B51E4">
        <w:rPr>
          <w:rFonts w:ascii="Angsana New" w:hAnsi="Angsana New"/>
          <w:spacing w:val="-4"/>
          <w:sz w:val="30"/>
          <w:szCs w:val="30"/>
        </w:rPr>
        <w:t>9</w:t>
      </w:r>
      <w:r w:rsidR="00C97E91"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C11E5" w:rsidRPr="00FC11E5">
        <w:rPr>
          <w:rFonts w:ascii="Angsana New" w:hAnsi="Angsana New"/>
          <w:color w:val="000000"/>
          <w:sz w:val="30"/>
          <w:szCs w:val="30"/>
        </w:rPr>
        <w:t>31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FC11E5" w:rsidRPr="00FC11E5">
        <w:rPr>
          <w:rFonts w:ascii="Angsana New" w:hAnsi="Angsana New"/>
          <w:color w:val="000000"/>
          <w:sz w:val="30"/>
          <w:szCs w:val="30"/>
        </w:rPr>
        <w:t>256</w:t>
      </w:r>
      <w:r w:rsidR="001B51E4">
        <w:rPr>
          <w:rFonts w:ascii="Angsana New" w:hAnsi="Angsana New"/>
          <w:color w:val="000000"/>
          <w:sz w:val="30"/>
          <w:szCs w:val="30"/>
        </w:rPr>
        <w:t>8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0CDF2C6B" w14:textId="5F69E29B" w:rsidR="00620A6E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tbl>
      <w:tblPr>
        <w:tblW w:w="1430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  <w:gridCol w:w="252"/>
        <w:gridCol w:w="1008"/>
        <w:gridCol w:w="270"/>
        <w:gridCol w:w="990"/>
        <w:gridCol w:w="270"/>
        <w:gridCol w:w="1098"/>
        <w:gridCol w:w="252"/>
        <w:gridCol w:w="1077"/>
      </w:tblGrid>
      <w:tr w:rsidR="00F0668A" w:rsidRPr="009114A3" w14:paraId="408ADD25" w14:textId="77777777" w:rsidTr="00C77357">
        <w:trPr>
          <w:trHeight w:val="353"/>
        </w:trPr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74C9C1" w14:textId="77777777" w:rsidR="00F0668A" w:rsidRPr="00CA4D5C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3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26CBC91" w14:textId="77777777" w:rsidR="00F0668A" w:rsidRPr="00CA4D5C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0668A" w:rsidRPr="009114A3" w14:paraId="46457ABD" w14:textId="77777777" w:rsidTr="00C77357">
        <w:trPr>
          <w:trHeight w:val="353"/>
        </w:trPr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529F7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AB6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CA50E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DADC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CFC6A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6E31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EEB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7460F289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B51E4" w:rsidRPr="009114A3" w14:paraId="7AA8E681" w14:textId="77777777" w:rsidTr="00C77357">
        <w:trPr>
          <w:trHeight w:val="247"/>
        </w:trPr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0E4DF7" w14:textId="77777777" w:rsidR="001B51E4" w:rsidRPr="009114A3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F345" w14:textId="527A629D" w:rsidR="001B51E4" w:rsidRPr="00FC11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E5F53" w14:textId="77777777" w:rsidR="001B51E4" w:rsidRPr="009114A3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BFB60" w14:textId="1904CA51" w:rsidR="001B51E4" w:rsidRPr="00FC11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74E0B" w14:textId="77777777" w:rsidR="001B51E4" w:rsidRPr="009114A3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9D05D" w14:textId="23F53658" w:rsidR="001B51E4" w:rsidRPr="00FC11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B6DDC" w14:textId="77777777" w:rsidR="001B51E4" w:rsidRPr="009114A3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23DE1" w14:textId="5D3D3A50" w:rsidR="001B51E4" w:rsidRPr="00FC11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B9FA" w14:textId="77777777" w:rsidR="001B51E4" w:rsidRPr="009114A3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79DF0" w14:textId="52522B84" w:rsidR="001B51E4" w:rsidRPr="00FC11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CC3E" w14:textId="77777777" w:rsidR="001B51E4" w:rsidRPr="009114A3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22802" w14:textId="312586CA" w:rsidR="001B51E4" w:rsidRPr="00FC11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CB7D" w14:textId="77777777" w:rsidR="001B51E4" w:rsidRPr="009114A3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86C506D" w14:textId="21CF5C0D" w:rsidR="001B51E4" w:rsidRPr="00FC11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52" w:type="dxa"/>
            <w:vAlign w:val="bottom"/>
          </w:tcPr>
          <w:p w14:paraId="4E565384" w14:textId="77777777" w:rsidR="001B51E4" w:rsidRPr="009114A3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0CEDAB3" w14:textId="62C32054" w:rsidR="001B51E4" w:rsidRPr="00FC11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F56D82" w:rsidRPr="009114A3" w14:paraId="4A97B6CC" w14:textId="77777777" w:rsidTr="00C77357">
        <w:trPr>
          <w:trHeight w:val="137"/>
        </w:trPr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1537EF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3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40FBB77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1B51E4" w:rsidRPr="009169A4" w14:paraId="1A0EBD54" w14:textId="77777777" w:rsidTr="009169A4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C7F89" w14:textId="77777777" w:rsidR="001B51E4" w:rsidRPr="009169A4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9A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169A4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C572ED" w14:textId="6224FCF5" w:rsidR="001B51E4" w:rsidRPr="00D73902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0D2">
              <w:rPr>
                <w:rFonts w:ascii="Angsana New" w:hAnsi="Angsana New"/>
                <w:color w:val="000000"/>
                <w:sz w:val="28"/>
                <w:szCs w:val="28"/>
              </w:rPr>
              <w:t>1,278,326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6C4DE" w14:textId="77777777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4B392A" w14:textId="5998A65A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4">
              <w:rPr>
                <w:rFonts w:ascii="Angsana New" w:hAnsi="Angsana New"/>
                <w:color w:val="000000"/>
                <w:sz w:val="28"/>
                <w:szCs w:val="28"/>
              </w:rPr>
              <w:t>1,276,086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C2CC" w14:textId="77777777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29CAF9" w14:textId="3F6B2D3F" w:rsidR="001B51E4" w:rsidRPr="00D73902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0D2">
              <w:rPr>
                <w:rFonts w:ascii="Angsana New" w:hAnsi="Angsana New"/>
                <w:color w:val="000000"/>
                <w:sz w:val="28"/>
                <w:szCs w:val="28"/>
              </w:rPr>
              <w:t>666,57</w:t>
            </w:r>
            <w:r w:rsidR="005C7B6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C9B81" w14:textId="77777777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EC69707" w14:textId="3BB80685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4">
              <w:rPr>
                <w:rFonts w:ascii="Angsana New" w:hAnsi="Angsana New"/>
                <w:color w:val="000000"/>
                <w:sz w:val="28"/>
                <w:szCs w:val="28"/>
              </w:rPr>
              <w:t>677,392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C86D" w14:textId="77777777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C1D21E" w14:textId="5501398B" w:rsidR="001B51E4" w:rsidRPr="00D73902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20D2">
              <w:rPr>
                <w:rFonts w:ascii="Angsana New" w:hAnsi="Angsana New"/>
                <w:color w:val="000000"/>
                <w:sz w:val="28"/>
                <w:szCs w:val="28"/>
              </w:rPr>
              <w:t>3,078,217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69E8B" w14:textId="77777777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1D0594" w14:textId="54C51177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4">
              <w:rPr>
                <w:rFonts w:ascii="Angsana New" w:hAnsi="Angsana New"/>
                <w:color w:val="000000"/>
                <w:sz w:val="28"/>
                <w:szCs w:val="28"/>
              </w:rPr>
              <w:t>3,027,3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B264" w14:textId="77777777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A785F0" w14:textId="3D9A5F64" w:rsidR="001B51E4" w:rsidRPr="00D73902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0D2">
              <w:rPr>
                <w:rFonts w:ascii="Angsana New" w:hAnsi="Angsana New"/>
                <w:color w:val="000000"/>
                <w:sz w:val="28"/>
                <w:szCs w:val="28"/>
              </w:rPr>
              <w:t>5,023,11</w:t>
            </w:r>
            <w:r w:rsidR="005C7B6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A24CC" w14:textId="77777777" w:rsidR="001B51E4" w:rsidRPr="009169A4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69F2936D" w14:textId="25E75CA7" w:rsidR="001B51E4" w:rsidRPr="009169A4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4,980,807</w:t>
            </w:r>
          </w:p>
        </w:tc>
      </w:tr>
      <w:tr w:rsidR="001B51E4" w:rsidRPr="002F282A" w14:paraId="70CBEE62" w14:textId="77777777" w:rsidTr="009169A4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1F53D" w14:textId="77777777" w:rsidR="001B51E4" w:rsidRPr="009169A4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169A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169A4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A0812" w14:textId="7A302CE1" w:rsidR="001B51E4" w:rsidRPr="00D73902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0D2">
              <w:rPr>
                <w:rFonts w:ascii="Angsana New" w:hAnsi="Angsana New"/>
                <w:color w:val="000000"/>
                <w:sz w:val="28"/>
                <w:szCs w:val="28"/>
              </w:rPr>
              <w:t>230,48</w:t>
            </w:r>
            <w:r w:rsidR="005C7B6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4506" w14:textId="77777777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8D0A5" w14:textId="43D5F6CF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4">
              <w:rPr>
                <w:rFonts w:ascii="Angsana New" w:hAnsi="Angsana New"/>
                <w:color w:val="000000"/>
                <w:sz w:val="28"/>
                <w:szCs w:val="28"/>
              </w:rPr>
              <w:t>204,301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1F23" w14:textId="77777777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C495A" w14:textId="31E91045" w:rsidR="001B51E4" w:rsidRPr="00D73902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0D2">
              <w:rPr>
                <w:rFonts w:ascii="Angsana New" w:hAnsi="Angsana New"/>
                <w:color w:val="000000"/>
                <w:sz w:val="28"/>
                <w:szCs w:val="28"/>
              </w:rPr>
              <w:t>50,837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A7AF" w14:textId="77777777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6BC1EF" w14:textId="0B37A97F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4">
              <w:rPr>
                <w:rFonts w:ascii="Angsana New" w:hAnsi="Angsana New"/>
                <w:color w:val="000000"/>
                <w:sz w:val="28"/>
                <w:szCs w:val="28"/>
              </w:rPr>
              <w:t>50,663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BDF90" w14:textId="77777777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BC8D2D" w14:textId="6FC84A35" w:rsidR="001B51E4" w:rsidRPr="00D73902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20D2">
              <w:rPr>
                <w:rFonts w:ascii="Angsana New" w:hAnsi="Angsana New"/>
                <w:color w:val="000000"/>
                <w:sz w:val="28"/>
                <w:szCs w:val="28"/>
              </w:rPr>
              <w:t>833,628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C68C" w14:textId="77777777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4DC27A" w14:textId="40E35447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878,980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A7F17" w14:textId="77777777" w:rsidR="001B51E4" w:rsidRPr="00D7390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A54C0" w14:textId="4E8AA9F0" w:rsidR="001B51E4" w:rsidRPr="00D73902" w:rsidRDefault="00AA20D2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20D2">
              <w:rPr>
                <w:rFonts w:ascii="Angsana New" w:hAnsi="Angsana New"/>
                <w:color w:val="000000"/>
                <w:sz w:val="28"/>
                <w:szCs w:val="28"/>
              </w:rPr>
              <w:t>1,114,94</w:t>
            </w:r>
            <w:r w:rsidR="005C7B6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F07D" w14:textId="77777777" w:rsidR="001B51E4" w:rsidRPr="009169A4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23C1BB" w14:textId="47A2A35B" w:rsidR="001B51E4" w:rsidRPr="008168D2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1,133,944</w:t>
            </w:r>
          </w:p>
        </w:tc>
      </w:tr>
    </w:tbl>
    <w:p w14:paraId="7C273CC1" w14:textId="0852C043" w:rsidR="00F0668A" w:rsidRDefault="00F0668A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1B0AC960" w14:textId="77777777" w:rsidR="00F239A4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Pr="00620A6E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960066" w14:textId="41F80937" w:rsidR="00B47D16" w:rsidRDefault="0045352F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Pr="00620A6E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CB5A61" w14:textId="2A67124A" w:rsidR="00DA7A16" w:rsidRPr="00D50390" w:rsidRDefault="00242B79" w:rsidP="00D50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Angsana New" w:hAnsi="Angsana New"/>
          <w:sz w:val="30"/>
          <w:szCs w:val="30"/>
          <w:cs/>
        </w:rPr>
        <w:sectPr w:rsidR="00DA7A16" w:rsidRPr="00D50390" w:rsidSect="00AD6DCA">
          <w:headerReference w:type="default" r:id="rId15"/>
          <w:footerReference w:type="default" r:id="rId16"/>
          <w:pgSz w:w="16834" w:h="11909" w:orient="landscape" w:code="9"/>
          <w:pgMar w:top="691" w:right="994" w:bottom="576" w:left="1152" w:header="720" w:footer="720" w:gutter="0"/>
          <w:cols w:space="720"/>
          <w:docGrid w:linePitch="245"/>
        </w:sectPr>
      </w:pPr>
      <w:r w:rsidRPr="00D50390">
        <w:rPr>
          <w:rFonts w:ascii="Angsana New" w:hAnsi="Angsana New"/>
          <w:sz w:val="30"/>
          <w:szCs w:val="30"/>
          <w:cs/>
        </w:rPr>
        <w:t>กลุ่มบริษัทไม่มีรายได้จากลูกค้าภายนอกรายใ</w:t>
      </w:r>
      <w:r w:rsidR="005C7B66" w:rsidRPr="00D50390">
        <w:rPr>
          <w:rFonts w:ascii="Angsana New" w:hAnsi="Angsana New" w:hint="cs"/>
          <w:sz w:val="30"/>
          <w:szCs w:val="30"/>
          <w:cs/>
        </w:rPr>
        <w:t>หญ่</w:t>
      </w:r>
      <w:r w:rsidRPr="00D50390">
        <w:rPr>
          <w:rFonts w:ascii="Angsana New" w:hAnsi="Angsana New"/>
          <w:sz w:val="30"/>
          <w:szCs w:val="30"/>
          <w:cs/>
        </w:rPr>
        <w:t xml:space="preserve"> สำหรับงวดสามเดือนสิ้นสุดวันที่ </w:t>
      </w:r>
      <w:r w:rsidR="005B21A1" w:rsidRPr="00D50390">
        <w:rPr>
          <w:rFonts w:ascii="Angsana New" w:hAnsi="Angsana New"/>
          <w:sz w:val="30"/>
          <w:szCs w:val="30"/>
        </w:rPr>
        <w:t>31</w:t>
      </w:r>
      <w:r w:rsidRPr="00D50390">
        <w:rPr>
          <w:rFonts w:ascii="Angsana New" w:hAnsi="Angsana New"/>
          <w:sz w:val="30"/>
          <w:szCs w:val="30"/>
          <w:cs/>
        </w:rPr>
        <w:t xml:space="preserve"> มีนาคม </w:t>
      </w:r>
      <w:r w:rsidR="005B21A1" w:rsidRPr="00D50390">
        <w:rPr>
          <w:rFonts w:ascii="Angsana New" w:hAnsi="Angsana New"/>
          <w:sz w:val="30"/>
          <w:szCs w:val="30"/>
        </w:rPr>
        <w:t>2569</w:t>
      </w:r>
      <w:r w:rsidRPr="00D50390">
        <w:rPr>
          <w:rFonts w:ascii="Angsana New" w:hAnsi="Angsana New"/>
          <w:sz w:val="30"/>
          <w:szCs w:val="30"/>
          <w:cs/>
        </w:rPr>
        <w:t xml:space="preserve"> </w:t>
      </w:r>
      <w:r w:rsidRPr="00D50390">
        <w:rPr>
          <w:rFonts w:ascii="Angsana New" w:hAnsi="Angsana New"/>
          <w:i/>
          <w:iCs/>
          <w:sz w:val="30"/>
          <w:szCs w:val="30"/>
          <w:cs/>
        </w:rPr>
        <w:t>(</w:t>
      </w:r>
      <w:r w:rsidR="005B21A1" w:rsidRPr="00D50390">
        <w:rPr>
          <w:rFonts w:ascii="Angsana New" w:hAnsi="Angsana New"/>
          <w:i/>
          <w:iCs/>
          <w:sz w:val="30"/>
          <w:szCs w:val="30"/>
        </w:rPr>
        <w:t>2568</w:t>
      </w:r>
      <w:r w:rsidRPr="00D50390">
        <w:rPr>
          <w:rFonts w:ascii="Angsana New" w:hAnsi="Angsana New"/>
          <w:i/>
          <w:iCs/>
          <w:sz w:val="30"/>
          <w:szCs w:val="30"/>
          <w:cs/>
        </w:rPr>
        <w:t>: รายได้จากลูกค้ารายหนึ่งจากส่วนงานธุรกิจอสังหาริมทรัพย์</w:t>
      </w:r>
      <w:r w:rsidR="00FA15B9" w:rsidRPr="00D50390">
        <w:rPr>
          <w:rFonts w:ascii="Angsana New" w:hAnsi="Angsana New" w:hint="cs"/>
          <w:i/>
          <w:iCs/>
          <w:sz w:val="30"/>
          <w:szCs w:val="30"/>
          <w:cs/>
        </w:rPr>
        <w:t>เป็น</w:t>
      </w:r>
      <w:r w:rsidR="00D50390" w:rsidRPr="00D50390">
        <w:rPr>
          <w:rFonts w:ascii="Angsana New" w:hAnsi="Angsana New"/>
          <w:i/>
          <w:iCs/>
          <w:sz w:val="30"/>
          <w:szCs w:val="30"/>
        </w:rPr>
        <w:br/>
      </w:r>
      <w:r w:rsidRPr="00D50390">
        <w:rPr>
          <w:rFonts w:ascii="Angsana New" w:hAnsi="Angsana New"/>
          <w:i/>
          <w:iCs/>
          <w:sz w:val="30"/>
          <w:szCs w:val="30"/>
          <w:cs/>
        </w:rPr>
        <w:t xml:space="preserve">จำนวนเงิน </w:t>
      </w:r>
      <w:r w:rsidR="005B21A1" w:rsidRPr="00D50390">
        <w:rPr>
          <w:rFonts w:ascii="Angsana New" w:hAnsi="Angsana New"/>
          <w:i/>
          <w:iCs/>
          <w:sz w:val="30"/>
          <w:szCs w:val="30"/>
        </w:rPr>
        <w:t>44.0</w:t>
      </w:r>
      <w:r w:rsidRPr="00D50390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268F1142" w14:textId="5B2B8E8B" w:rsidR="002941A2" w:rsidRPr="00472DAE" w:rsidRDefault="002941A2" w:rsidP="00F16D74">
      <w:pPr>
        <w:pStyle w:val="Heading8"/>
        <w:numPr>
          <w:ilvl w:val="0"/>
          <w:numId w:val="41"/>
        </w:numPr>
        <w:tabs>
          <w:tab w:val="left" w:pos="900"/>
        </w:tabs>
        <w:spacing w:line="240" w:lineRule="auto"/>
        <w:ind w:left="540" w:right="-43" w:hanging="450"/>
        <w:jc w:val="thaiDistribute"/>
        <w:rPr>
          <w:rFonts w:ascii="Angsana New" w:hAnsi="Angsana New"/>
          <w:sz w:val="30"/>
          <w:szCs w:val="30"/>
          <w:lang w:val="en-US"/>
        </w:rPr>
      </w:pPr>
      <w:r w:rsidRPr="00472DAE">
        <w:rPr>
          <w:rFonts w:ascii="Angsana New" w:hAnsi="Angsana New" w:hint="cs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5995E14C" w14:textId="77777777" w:rsidR="002941A2" w:rsidRPr="00472DAE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5F11605" w14:textId="77777777" w:rsidR="002941A2" w:rsidRPr="00472DAE" w:rsidRDefault="002941A2" w:rsidP="0010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72DA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CE6AFDB" w14:textId="77777777" w:rsidR="002941A2" w:rsidRPr="00641A5A" w:rsidRDefault="002941A2" w:rsidP="0010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68F54FEE" w14:textId="77777777" w:rsidR="002941A2" w:rsidRPr="00472DAE" w:rsidRDefault="002941A2" w:rsidP="00104CA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472DAE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 w:rsidRPr="00472DAE">
        <w:rPr>
          <w:rFonts w:ascii="Angsana New" w:hAnsi="Angsana New"/>
          <w:sz w:val="30"/>
          <w:szCs w:val="30"/>
          <w:lang w:bidi="th-TH"/>
        </w:rPr>
        <w:br/>
      </w:r>
      <w:r w:rsidRPr="00472DAE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08428B" w14:textId="12F4EB09" w:rsidR="002941A2" w:rsidRPr="00641A5A" w:rsidRDefault="002941A2" w:rsidP="00E756CB">
      <w:pPr>
        <w:pStyle w:val="block"/>
        <w:spacing w:after="0" w:line="240" w:lineRule="auto"/>
        <w:ind w:left="540" w:right="65"/>
        <w:jc w:val="thaiDistribute"/>
        <w:rPr>
          <w:rFonts w:ascii="Angsana New" w:hAnsi="Angsana New"/>
          <w:sz w:val="12"/>
          <w:szCs w:val="12"/>
          <w:lang w:bidi="th-TH"/>
        </w:rPr>
      </w:pPr>
    </w:p>
    <w:tbl>
      <w:tblPr>
        <w:tblStyle w:val="TableGrid"/>
        <w:tblW w:w="14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890"/>
        <w:gridCol w:w="270"/>
        <w:gridCol w:w="1890"/>
        <w:gridCol w:w="270"/>
        <w:gridCol w:w="1890"/>
        <w:gridCol w:w="270"/>
        <w:gridCol w:w="1359"/>
        <w:gridCol w:w="236"/>
        <w:gridCol w:w="1377"/>
        <w:gridCol w:w="243"/>
        <w:gridCol w:w="1368"/>
      </w:tblGrid>
      <w:tr w:rsidR="00104CA5" w:rsidRPr="00CF2BB1" w14:paraId="60CB5AA2" w14:textId="77777777" w:rsidTr="001052C0">
        <w:tc>
          <w:tcPr>
            <w:tcW w:w="3087" w:type="dxa"/>
          </w:tcPr>
          <w:p w14:paraId="1138867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eastAsia="x-none"/>
              </w:rPr>
            </w:pPr>
            <w:r w:rsidRPr="00472DAE">
              <w:rPr>
                <w:lang w:eastAsia="x-none"/>
              </w:rPr>
              <w:br w:type="page"/>
            </w:r>
          </w:p>
        </w:tc>
        <w:tc>
          <w:tcPr>
            <w:tcW w:w="11063" w:type="dxa"/>
            <w:gridSpan w:val="11"/>
          </w:tcPr>
          <w:p w14:paraId="408C48A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104CA5" w:rsidRPr="00CF2BB1" w14:paraId="4980AA89" w14:textId="77777777" w:rsidTr="001052C0">
        <w:tc>
          <w:tcPr>
            <w:tcW w:w="3087" w:type="dxa"/>
          </w:tcPr>
          <w:p w14:paraId="7460F10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460BCD9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DDB2CA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83" w:type="dxa"/>
            <w:gridSpan w:val="5"/>
          </w:tcPr>
          <w:p w14:paraId="6C4C630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41A5A" w:rsidRPr="00CF2BB1" w14:paraId="5725CA12" w14:textId="77777777" w:rsidTr="001052C0">
        <w:tc>
          <w:tcPr>
            <w:tcW w:w="3087" w:type="dxa"/>
          </w:tcPr>
          <w:p w14:paraId="681B2841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4E4215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EDF539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08963A4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6472DE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3B7FA62" w14:textId="0647D650" w:rsidR="00104CA5" w:rsidRPr="00A7477C" w:rsidRDefault="00104CA5" w:rsidP="005B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เครื่องมือทางการเงิน</w:t>
            </w:r>
          </w:p>
          <w:p w14:paraId="740D8626" w14:textId="77777777" w:rsidR="00104CA5" w:rsidRPr="00A7477C" w:rsidRDefault="00104CA5" w:rsidP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ที่วัดมูลค่าด้วย</w:t>
            </w:r>
          </w:p>
          <w:p w14:paraId="571E0D14" w14:textId="77777777" w:rsidR="005B21A1" w:rsidRDefault="00104CA5" w:rsidP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ราคาทุนตัด</w:t>
            </w:r>
          </w:p>
          <w:p w14:paraId="47ED6B38" w14:textId="249BFB13" w:rsidR="00104CA5" w:rsidRPr="00CC55F1" w:rsidRDefault="00104CA5" w:rsidP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  <w:cs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จำหน่าย</w:t>
            </w:r>
            <w:r w:rsidR="00BE3F6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5B21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="00BE3F6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5B21A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A372A2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158AF6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CB8F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5F987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8FFC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12A048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</w:tcPr>
          <w:p w14:paraId="33FCC3E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F531D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86D22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957CC" w14:textId="12DEF225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0EA02F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C8110C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E7C7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A99B9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C32988" w14:textId="63A13D0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121CFDE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D465DC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88EF6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5980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B68C0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04CA5" w:rsidRPr="00CF2BB1" w14:paraId="6EAB578B" w14:textId="77777777" w:rsidTr="001052C0">
        <w:tc>
          <w:tcPr>
            <w:tcW w:w="3087" w:type="dxa"/>
          </w:tcPr>
          <w:p w14:paraId="5FC5E7D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63" w:type="dxa"/>
            <w:gridSpan w:val="11"/>
          </w:tcPr>
          <w:p w14:paraId="465CBC2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A5A" w:rsidRPr="00CF2BB1" w14:paraId="06C1EA58" w14:textId="77777777" w:rsidTr="001052C0">
        <w:trPr>
          <w:tblHeader/>
        </w:trPr>
        <w:tc>
          <w:tcPr>
            <w:tcW w:w="3087" w:type="dxa"/>
          </w:tcPr>
          <w:p w14:paraId="3E4A69DB" w14:textId="43EA7443" w:rsidR="00104CA5" w:rsidRPr="00472DAE" w:rsidRDefault="00104CA5" w:rsidP="00F1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E0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94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6943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="00E848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48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94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90" w:type="dxa"/>
            <w:vAlign w:val="center"/>
          </w:tcPr>
          <w:p w14:paraId="47CBC1D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6ED903D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16743C2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0435365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0872264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E32817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  <w:vAlign w:val="center"/>
          </w:tcPr>
          <w:p w14:paraId="129DF47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0B78C0F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C8502B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5C5726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02C2D06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A5A" w:rsidRPr="00CF2BB1" w14:paraId="15E3F51F" w14:textId="77777777" w:rsidTr="001052C0">
        <w:tc>
          <w:tcPr>
            <w:tcW w:w="3087" w:type="dxa"/>
          </w:tcPr>
          <w:p w14:paraId="5847ED2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center"/>
          </w:tcPr>
          <w:p w14:paraId="5A6241C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681946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342726F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D0E624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0BDD903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DF1837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454C3F25" w14:textId="77777777" w:rsidR="00104CA5" w:rsidRPr="00567497" w:rsidRDefault="00104CA5" w:rsidP="0056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91F580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628068A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733C5271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6C33AF9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A5A" w:rsidRPr="00CF2BB1" w14:paraId="1B4C1201" w14:textId="77777777" w:rsidTr="0055466F">
        <w:tc>
          <w:tcPr>
            <w:tcW w:w="3087" w:type="dxa"/>
          </w:tcPr>
          <w:p w14:paraId="653F61D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</w:tcPr>
          <w:p w14:paraId="4B98EB5D" w14:textId="79264CA6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A377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7E7A32" w14:textId="48C643DD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278D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5830EE0" w14:textId="64B32CB0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FDE6C6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2F0D09C" w14:textId="091423EF" w:rsidR="00104CA5" w:rsidRPr="00567497" w:rsidRDefault="00104CA5" w:rsidP="0056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7F9E7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9EEA14F" w14:textId="5B0FD2BB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2AF241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408A91A" w14:textId="422D3324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592" w:rsidRPr="00CF2BB1" w14:paraId="31E99219" w14:textId="77777777" w:rsidTr="00265DC4">
        <w:tc>
          <w:tcPr>
            <w:tcW w:w="3087" w:type="dxa"/>
          </w:tcPr>
          <w:p w14:paraId="505B75BF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890" w:type="dxa"/>
            <w:vAlign w:val="center"/>
          </w:tcPr>
          <w:p w14:paraId="5FC101DE" w14:textId="7C3767C2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276592">
              <w:rPr>
                <w:rFonts w:ascii="Angsana New" w:hAnsi="Angsana New"/>
                <w:sz w:val="30"/>
                <w:szCs w:val="30"/>
              </w:rPr>
              <w:t>60,341</w:t>
            </w:r>
          </w:p>
        </w:tc>
        <w:tc>
          <w:tcPr>
            <w:tcW w:w="270" w:type="dxa"/>
            <w:vAlign w:val="center"/>
          </w:tcPr>
          <w:p w14:paraId="0A71878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06A0743" w14:textId="72F8D49B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EA5636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69E3BDAF" w14:textId="7EACA8CC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276592">
              <w:rPr>
                <w:rFonts w:ascii="Angsana New" w:hAnsi="Angsana New"/>
                <w:sz w:val="30"/>
                <w:szCs w:val="30"/>
              </w:rPr>
              <w:t>60,341</w:t>
            </w:r>
          </w:p>
        </w:tc>
        <w:tc>
          <w:tcPr>
            <w:tcW w:w="270" w:type="dxa"/>
            <w:vAlign w:val="center"/>
          </w:tcPr>
          <w:p w14:paraId="60F0DD28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136127AB" w14:textId="26F496F2" w:rsidR="00276592" w:rsidRPr="00567497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276592">
              <w:rPr>
                <w:rFonts w:ascii="Angsana New" w:hAnsi="Angsana New"/>
                <w:sz w:val="30"/>
                <w:szCs w:val="30"/>
              </w:rPr>
              <w:t>60,341</w:t>
            </w:r>
          </w:p>
        </w:tc>
        <w:tc>
          <w:tcPr>
            <w:tcW w:w="236" w:type="dxa"/>
            <w:vAlign w:val="center"/>
          </w:tcPr>
          <w:p w14:paraId="113B8053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32B6A248" w14:textId="1494AA6C" w:rsidR="00276592" w:rsidRPr="00567497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center"/>
          </w:tcPr>
          <w:p w14:paraId="237C6B7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77347140" w14:textId="2CC8BDD1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276592">
              <w:rPr>
                <w:rFonts w:ascii="Angsana New" w:hAnsi="Angsana New"/>
                <w:sz w:val="30"/>
                <w:szCs w:val="30"/>
              </w:rPr>
              <w:t>60,341</w:t>
            </w:r>
          </w:p>
        </w:tc>
      </w:tr>
      <w:tr w:rsidR="00276592" w:rsidRPr="00CF2BB1" w14:paraId="53074BF0" w14:textId="77777777" w:rsidTr="00265DC4">
        <w:tc>
          <w:tcPr>
            <w:tcW w:w="3087" w:type="dxa"/>
          </w:tcPr>
          <w:p w14:paraId="689687A5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center"/>
          </w:tcPr>
          <w:p w14:paraId="71DEB87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85823F9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868C07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5ACEAE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75BD616F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D4FC945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78E95645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A9F9F29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48A9B8BE" w14:textId="77777777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32212A7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3D67D29B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592" w:rsidRPr="00CF2BB1" w14:paraId="35E17982" w14:textId="77777777" w:rsidTr="00265DC4">
        <w:tc>
          <w:tcPr>
            <w:tcW w:w="3087" w:type="dxa"/>
          </w:tcPr>
          <w:p w14:paraId="59F928E7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890" w:type="dxa"/>
            <w:vAlign w:val="bottom"/>
          </w:tcPr>
          <w:p w14:paraId="46A30347" w14:textId="20BA09C8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276592">
              <w:rPr>
                <w:rFonts w:ascii="Angsana New" w:hAnsi="Angsana New"/>
                <w:sz w:val="30"/>
                <w:szCs w:val="30"/>
              </w:rPr>
              <w:t>50,566</w:t>
            </w:r>
          </w:p>
        </w:tc>
        <w:tc>
          <w:tcPr>
            <w:tcW w:w="270" w:type="dxa"/>
          </w:tcPr>
          <w:p w14:paraId="76C1A111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D4D070D" w14:textId="4F01258F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1483EC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115B480" w14:textId="3630EC65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276592">
              <w:rPr>
                <w:rFonts w:ascii="Angsana New" w:hAnsi="Angsana New"/>
                <w:sz w:val="30"/>
                <w:szCs w:val="30"/>
              </w:rPr>
              <w:t>50,566</w:t>
            </w:r>
          </w:p>
        </w:tc>
        <w:tc>
          <w:tcPr>
            <w:tcW w:w="270" w:type="dxa"/>
            <w:vAlign w:val="center"/>
          </w:tcPr>
          <w:p w14:paraId="58BA5C1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006B5358" w14:textId="104F8DF8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276592">
              <w:rPr>
                <w:rFonts w:ascii="Angsana New" w:hAnsi="Angsana New"/>
                <w:sz w:val="30"/>
                <w:szCs w:val="30"/>
              </w:rPr>
              <w:t>50,566</w:t>
            </w:r>
          </w:p>
        </w:tc>
        <w:tc>
          <w:tcPr>
            <w:tcW w:w="236" w:type="dxa"/>
          </w:tcPr>
          <w:p w14:paraId="306915E9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A7A554D" w14:textId="265A9E45" w:rsidR="00276592" w:rsidRPr="00567497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2273F27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6AEAAF6" w14:textId="2C26CA6D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6592">
              <w:rPr>
                <w:rFonts w:ascii="Angsana New" w:hAnsi="Angsana New"/>
                <w:sz w:val="30"/>
                <w:szCs w:val="30"/>
              </w:rPr>
              <w:t>50,566</w:t>
            </w:r>
          </w:p>
        </w:tc>
      </w:tr>
      <w:tr w:rsidR="00276592" w:rsidRPr="00CF2BB1" w14:paraId="613F544D" w14:textId="77777777" w:rsidTr="0055466F">
        <w:tc>
          <w:tcPr>
            <w:tcW w:w="3087" w:type="dxa"/>
          </w:tcPr>
          <w:p w14:paraId="25FF3769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vAlign w:val="center"/>
          </w:tcPr>
          <w:p w14:paraId="4AFD800D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vAlign w:val="center"/>
          </w:tcPr>
          <w:p w14:paraId="7A264271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vAlign w:val="center"/>
          </w:tcPr>
          <w:p w14:paraId="28CFF372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vAlign w:val="center"/>
          </w:tcPr>
          <w:p w14:paraId="4CBB22C5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vAlign w:val="center"/>
          </w:tcPr>
          <w:p w14:paraId="4231CEE9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26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center"/>
          </w:tcPr>
          <w:p w14:paraId="0BDB9757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9" w:type="dxa"/>
            <w:vAlign w:val="center"/>
          </w:tcPr>
          <w:p w14:paraId="02499E28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ind w:left="-126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5D4504D3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77" w:type="dxa"/>
            <w:vAlign w:val="center"/>
          </w:tcPr>
          <w:p w14:paraId="3BD6F782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  <w:tab w:val="decimal" w:pos="119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vAlign w:val="center"/>
          </w:tcPr>
          <w:p w14:paraId="40E21370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3C108807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83"/>
                <w:tab w:val="decimal" w:pos="125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276592" w:rsidRPr="00CF2BB1" w14:paraId="3E193625" w14:textId="77777777" w:rsidTr="0055466F">
        <w:tc>
          <w:tcPr>
            <w:tcW w:w="3087" w:type="dxa"/>
          </w:tcPr>
          <w:p w14:paraId="5591ED0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center"/>
          </w:tcPr>
          <w:p w14:paraId="5A401F2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8F91388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366F30DB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2B22357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67029C0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A28365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23BAAA16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B1BE41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0809EE85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0102595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067E80A0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  <w:tab w:val="decimal" w:pos="12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592" w:rsidRPr="00A7632D" w14:paraId="76AD1B06" w14:textId="77777777" w:rsidTr="0055466F">
        <w:tc>
          <w:tcPr>
            <w:tcW w:w="3087" w:type="dxa"/>
          </w:tcPr>
          <w:p w14:paraId="683EFD87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539114BC" w14:textId="63FD3B91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55153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59DE5F9" w14:textId="2B88DCC3" w:rsidR="00276592" w:rsidRPr="00711F31" w:rsidRDefault="00BE3F63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80,118</w:t>
            </w:r>
          </w:p>
        </w:tc>
        <w:tc>
          <w:tcPr>
            <w:tcW w:w="270" w:type="dxa"/>
            <w:vAlign w:val="center"/>
          </w:tcPr>
          <w:p w14:paraId="058C4F03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2BFD97D" w14:textId="66AFA13D" w:rsidR="00276592" w:rsidRPr="00711F31" w:rsidRDefault="00BE3F63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80,118</w:t>
            </w:r>
          </w:p>
        </w:tc>
        <w:tc>
          <w:tcPr>
            <w:tcW w:w="270" w:type="dxa"/>
            <w:vAlign w:val="center"/>
          </w:tcPr>
          <w:p w14:paraId="4507817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4BFF02E8" w14:textId="04E3071E" w:rsidR="00276592" w:rsidRPr="00472DAE" w:rsidRDefault="00276592" w:rsidP="00FA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11F531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9C3D798" w14:textId="35CAF726" w:rsidR="00276592" w:rsidRPr="00711F31" w:rsidRDefault="00BE3F63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74,228</w:t>
            </w:r>
          </w:p>
        </w:tc>
        <w:tc>
          <w:tcPr>
            <w:tcW w:w="243" w:type="dxa"/>
            <w:vAlign w:val="bottom"/>
          </w:tcPr>
          <w:p w14:paraId="6932E989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61362EC5" w14:textId="2CE840AD" w:rsidR="00276592" w:rsidRPr="007C0388" w:rsidRDefault="00BE3F63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74,228</w:t>
            </w:r>
          </w:p>
        </w:tc>
      </w:tr>
      <w:tr w:rsidR="00276592" w:rsidRPr="00455175" w14:paraId="12D58C04" w14:textId="77777777" w:rsidTr="001052C0">
        <w:tc>
          <w:tcPr>
            <w:tcW w:w="3087" w:type="dxa"/>
          </w:tcPr>
          <w:p w14:paraId="180F738C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eastAsia="x-none"/>
              </w:rPr>
            </w:pPr>
            <w:r w:rsidRPr="00472DAE">
              <w:rPr>
                <w:lang w:eastAsia="x-none"/>
              </w:rPr>
              <w:lastRenderedPageBreak/>
              <w:br w:type="page"/>
            </w:r>
          </w:p>
        </w:tc>
        <w:tc>
          <w:tcPr>
            <w:tcW w:w="11063" w:type="dxa"/>
            <w:gridSpan w:val="11"/>
          </w:tcPr>
          <w:p w14:paraId="23D08D9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276592" w:rsidRPr="00455175" w14:paraId="4E758FB0" w14:textId="77777777" w:rsidTr="001052C0">
        <w:tc>
          <w:tcPr>
            <w:tcW w:w="3087" w:type="dxa"/>
          </w:tcPr>
          <w:p w14:paraId="25692FF9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4F6237F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60A4778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83" w:type="dxa"/>
            <w:gridSpan w:val="5"/>
          </w:tcPr>
          <w:p w14:paraId="53646B4F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76592" w:rsidRPr="00455175" w14:paraId="78A4C906" w14:textId="77777777" w:rsidTr="001052C0">
        <w:tc>
          <w:tcPr>
            <w:tcW w:w="3087" w:type="dxa"/>
          </w:tcPr>
          <w:p w14:paraId="0F16328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19DF601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03F379B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2E90B31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033B59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AC9AD08" w14:textId="34FB4697" w:rsidR="00276592" w:rsidRPr="00A7477C" w:rsidRDefault="00276592" w:rsidP="00B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เครื่องมือทางการเงิน</w:t>
            </w:r>
          </w:p>
          <w:p w14:paraId="05FFE394" w14:textId="77777777" w:rsidR="00276592" w:rsidRPr="00A7477C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ที่วัดมูลค่าด้วย</w:t>
            </w:r>
          </w:p>
          <w:p w14:paraId="0E4322AF" w14:textId="77777777" w:rsidR="00BE3F63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ราคาทุน</w:t>
            </w:r>
          </w:p>
          <w:p w14:paraId="210CDB2E" w14:textId="3D02BA5E" w:rsidR="00276592" w:rsidRPr="00A7477C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ตัดจำหน่าย</w:t>
            </w:r>
            <w:r w:rsidR="00BE3F6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E3648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="00BE3F6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BE3F6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5414576" w14:textId="77777777" w:rsidR="00276592" w:rsidRPr="00A7477C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1279D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9DD6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0F1175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D7DF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77612A5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</w:tcPr>
          <w:p w14:paraId="77B61A55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D1948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5F8FF0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21A72E" w14:textId="32A3DD01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E176401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7264617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FBE9A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0446C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8DD461" w14:textId="1B370A62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66194B5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36CABC9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073408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63F40B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961B5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76592" w:rsidRPr="00455175" w14:paraId="555CE379" w14:textId="77777777" w:rsidTr="001052C0">
        <w:tc>
          <w:tcPr>
            <w:tcW w:w="3087" w:type="dxa"/>
          </w:tcPr>
          <w:p w14:paraId="64C0F053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63" w:type="dxa"/>
            <w:gridSpan w:val="11"/>
          </w:tcPr>
          <w:p w14:paraId="58D097D0" w14:textId="77777777" w:rsidR="00276592" w:rsidRPr="00A7477C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592" w:rsidRPr="00455175" w14:paraId="6D876402" w14:textId="77777777" w:rsidTr="00554990">
        <w:trPr>
          <w:tblHeader/>
        </w:trPr>
        <w:tc>
          <w:tcPr>
            <w:tcW w:w="3087" w:type="dxa"/>
          </w:tcPr>
          <w:p w14:paraId="678F7BC9" w14:textId="30CAE576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  <w:vAlign w:val="bottom"/>
          </w:tcPr>
          <w:p w14:paraId="068CBE4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06BEDEC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79371EB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E860F8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80E68A3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D110B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  <w:vAlign w:val="bottom"/>
          </w:tcPr>
          <w:p w14:paraId="5E7A9AE9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095CE7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E1E5B5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DA2BD3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742ECE8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592" w:rsidRPr="00455175" w14:paraId="7BD28591" w14:textId="77777777" w:rsidTr="00554990">
        <w:tc>
          <w:tcPr>
            <w:tcW w:w="3087" w:type="dxa"/>
          </w:tcPr>
          <w:p w14:paraId="7E1497DC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7712CBE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2650C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3F61B72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87918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2E6827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28FA2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F12B1D1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B3C898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C75ABFC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9539A2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74D4EB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592" w:rsidRPr="00455175" w14:paraId="12C3C466" w14:textId="77777777" w:rsidTr="001052C0">
        <w:tc>
          <w:tcPr>
            <w:tcW w:w="3087" w:type="dxa"/>
          </w:tcPr>
          <w:p w14:paraId="565B14D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  <w:vAlign w:val="bottom"/>
          </w:tcPr>
          <w:p w14:paraId="7F3C78F6" w14:textId="537ED403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98049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7BB415D" w14:textId="43985A12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C78C9C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36A3861" w14:textId="46C43C5B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01B6CF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15CEE750" w14:textId="714C4466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8C9FCF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6DBA76F" w14:textId="15E8F8FD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3B321F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A2BF0DA" w14:textId="25A4C62C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592" w:rsidRPr="00455175" w14:paraId="7C4CFA85" w14:textId="77777777" w:rsidTr="001052C0">
        <w:tc>
          <w:tcPr>
            <w:tcW w:w="3087" w:type="dxa"/>
          </w:tcPr>
          <w:p w14:paraId="7B52316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890" w:type="dxa"/>
            <w:vAlign w:val="bottom"/>
          </w:tcPr>
          <w:p w14:paraId="1B3F2187" w14:textId="3D534BAB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/>
                <w:sz w:val="30"/>
                <w:szCs w:val="30"/>
                <w:cs/>
              </w:rPr>
              <w:t>60</w:t>
            </w:r>
            <w:r w:rsidRPr="00AB7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7799">
              <w:rPr>
                <w:rFonts w:asciiTheme="majorBidi" w:hAnsiTheme="majorBidi"/>
                <w:sz w:val="30"/>
                <w:szCs w:val="30"/>
                <w:cs/>
              </w:rPr>
              <w:t>211</w:t>
            </w:r>
          </w:p>
        </w:tc>
        <w:tc>
          <w:tcPr>
            <w:tcW w:w="270" w:type="dxa"/>
            <w:vAlign w:val="bottom"/>
          </w:tcPr>
          <w:p w14:paraId="5FF6067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C63F06D" w14:textId="3F8AB61D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0B91F1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3EA8645" w14:textId="47794BF4" w:rsidR="00276592" w:rsidRPr="00472DAE" w:rsidRDefault="00276592" w:rsidP="00B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7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60,211</w:t>
            </w:r>
          </w:p>
        </w:tc>
        <w:tc>
          <w:tcPr>
            <w:tcW w:w="270" w:type="dxa"/>
            <w:vAlign w:val="bottom"/>
          </w:tcPr>
          <w:p w14:paraId="672DD5F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4772B57" w14:textId="1363AC2E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60,211</w:t>
            </w:r>
          </w:p>
        </w:tc>
        <w:tc>
          <w:tcPr>
            <w:tcW w:w="236" w:type="dxa"/>
            <w:vAlign w:val="bottom"/>
          </w:tcPr>
          <w:p w14:paraId="4AC6A00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40F68E01" w14:textId="71D120B2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DB28531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54AC97EB" w14:textId="7EE05182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60,211</w:t>
            </w:r>
          </w:p>
        </w:tc>
      </w:tr>
      <w:tr w:rsidR="00276592" w:rsidRPr="00455175" w14:paraId="600DB74E" w14:textId="77777777" w:rsidTr="001052C0">
        <w:tc>
          <w:tcPr>
            <w:tcW w:w="3087" w:type="dxa"/>
          </w:tcPr>
          <w:p w14:paraId="3033AC97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14:paraId="4970E277" w14:textId="7EA3EA60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ACBF42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031FA28" w14:textId="71635258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568655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A6C2E63" w14:textId="0A5AE259" w:rsidR="00276592" w:rsidRPr="00472DAE" w:rsidRDefault="00276592" w:rsidP="00B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7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3C7F0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52E315ED" w14:textId="5BAA24DB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CCF6C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E23BCF6" w14:textId="2954CC10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C14D14F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15AE700F" w14:textId="352547DF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592" w:rsidRPr="00455175" w14:paraId="6ECCAF15" w14:textId="77777777" w:rsidTr="001052C0">
        <w:tc>
          <w:tcPr>
            <w:tcW w:w="3087" w:type="dxa"/>
          </w:tcPr>
          <w:p w14:paraId="093E0C99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890" w:type="dxa"/>
            <w:vAlign w:val="bottom"/>
          </w:tcPr>
          <w:p w14:paraId="2C75F438" w14:textId="7243097B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/>
                <w:sz w:val="30"/>
                <w:szCs w:val="30"/>
                <w:cs/>
              </w:rPr>
              <w:t>50</w:t>
            </w:r>
            <w:r w:rsidRPr="00AB7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7799">
              <w:rPr>
                <w:rFonts w:asciiTheme="majorBidi" w:hAnsiTheme="majorBidi"/>
                <w:sz w:val="30"/>
                <w:szCs w:val="30"/>
                <w:cs/>
              </w:rPr>
              <w:t>534</w:t>
            </w:r>
          </w:p>
        </w:tc>
        <w:tc>
          <w:tcPr>
            <w:tcW w:w="270" w:type="dxa"/>
            <w:vAlign w:val="bottom"/>
          </w:tcPr>
          <w:p w14:paraId="4426C962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F08818E" w14:textId="10CF9ADD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5EECF8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8B5AB66" w14:textId="0774C869" w:rsidR="00276592" w:rsidRPr="00472DAE" w:rsidRDefault="00276592" w:rsidP="00B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7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50,534</w:t>
            </w:r>
          </w:p>
        </w:tc>
        <w:tc>
          <w:tcPr>
            <w:tcW w:w="270" w:type="dxa"/>
            <w:vAlign w:val="bottom"/>
          </w:tcPr>
          <w:p w14:paraId="1C7D68EF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122F5C7D" w14:textId="2639197F" w:rsidR="00276592" w:rsidRPr="00711F31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50,534</w:t>
            </w:r>
          </w:p>
        </w:tc>
        <w:tc>
          <w:tcPr>
            <w:tcW w:w="236" w:type="dxa"/>
            <w:vAlign w:val="bottom"/>
          </w:tcPr>
          <w:p w14:paraId="3DFBDBB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228A6B8" w14:textId="7793DD33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C908CE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007A4C45" w14:textId="7E99D2FA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50,534</w:t>
            </w:r>
          </w:p>
        </w:tc>
      </w:tr>
      <w:tr w:rsidR="00276592" w:rsidRPr="00455175" w14:paraId="2A8AF08B" w14:textId="77777777" w:rsidTr="001052C0">
        <w:tc>
          <w:tcPr>
            <w:tcW w:w="3087" w:type="dxa"/>
          </w:tcPr>
          <w:p w14:paraId="3D65A56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90" w:type="dxa"/>
            <w:vAlign w:val="bottom"/>
          </w:tcPr>
          <w:p w14:paraId="7F882215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00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2490778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vAlign w:val="bottom"/>
          </w:tcPr>
          <w:p w14:paraId="5545CE68" w14:textId="77777777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57"/>
                <w:tab w:val="decimal" w:pos="1694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720C423F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vAlign w:val="bottom"/>
          </w:tcPr>
          <w:p w14:paraId="5B565C40" w14:textId="77777777" w:rsidR="00276592" w:rsidRPr="00472DAE" w:rsidRDefault="00276592" w:rsidP="00B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95"/>
                <w:tab w:val="decimal" w:pos="1687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B1DFCB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vAlign w:val="bottom"/>
          </w:tcPr>
          <w:p w14:paraId="68749673" w14:textId="77777777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7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BBCACC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77" w:type="dxa"/>
            <w:vAlign w:val="bottom"/>
          </w:tcPr>
          <w:p w14:paraId="703DBA9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3" w:type="dxa"/>
            <w:vAlign w:val="bottom"/>
          </w:tcPr>
          <w:p w14:paraId="0B2D1532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14:paraId="5B92D1E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276592" w:rsidRPr="00455175" w14:paraId="3146CFF5" w14:textId="77777777" w:rsidTr="001052C0">
        <w:tc>
          <w:tcPr>
            <w:tcW w:w="3087" w:type="dxa"/>
          </w:tcPr>
          <w:p w14:paraId="2F3AE0BC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00CC56C8" w14:textId="7093C7C0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29D8E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272C9C4" w14:textId="12F76D9A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B3642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5171BD7" w14:textId="1C44B599" w:rsidR="00276592" w:rsidRPr="00472DAE" w:rsidRDefault="00276592" w:rsidP="00B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7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93ECDB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2FF28106" w14:textId="3AE27239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4C9993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6AC606F" w14:textId="4B669EAF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DFC7FD3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5AC0CB5F" w14:textId="74A725EB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592" w:rsidRPr="00455175" w14:paraId="13F583AA" w14:textId="77777777" w:rsidTr="005A2DA3">
        <w:tc>
          <w:tcPr>
            <w:tcW w:w="3087" w:type="dxa"/>
          </w:tcPr>
          <w:p w14:paraId="04A4B8AF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3E4DBA69" w14:textId="1E8C588D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F527C2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603209B" w14:textId="4E448856" w:rsidR="00276592" w:rsidRPr="00711F31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92,115</w:t>
            </w:r>
            <w:r w:rsidRPr="00AB7799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0" w:type="dxa"/>
            <w:vAlign w:val="bottom"/>
          </w:tcPr>
          <w:p w14:paraId="0106C011" w14:textId="77777777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B02F2E9" w14:textId="16F3E5C1" w:rsidR="00276592" w:rsidRPr="00711F31" w:rsidRDefault="00276592" w:rsidP="00B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7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92,115</w:t>
            </w:r>
          </w:p>
        </w:tc>
        <w:tc>
          <w:tcPr>
            <w:tcW w:w="270" w:type="dxa"/>
            <w:vAlign w:val="bottom"/>
          </w:tcPr>
          <w:p w14:paraId="3B2DD154" w14:textId="77777777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7C44C1E" w14:textId="187FF61D" w:rsidR="00276592" w:rsidRPr="00711F31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A91B79" w14:textId="77777777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28FE579" w14:textId="3AFF5A04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84,282</w:t>
            </w:r>
          </w:p>
        </w:tc>
        <w:tc>
          <w:tcPr>
            <w:tcW w:w="243" w:type="dxa"/>
            <w:vAlign w:val="bottom"/>
          </w:tcPr>
          <w:p w14:paraId="056317D2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59583FE" w14:textId="6AF41973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84,282</w:t>
            </w:r>
          </w:p>
        </w:tc>
      </w:tr>
    </w:tbl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6B5739"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C72101E" w14:textId="21A59269" w:rsidR="00DF1E03" w:rsidRPr="000445A3" w:rsidRDefault="00DF1E03" w:rsidP="00AD6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445A3">
        <w:rPr>
          <w:rFonts w:ascii="Angsana New" w:hAnsi="Angsana New"/>
          <w:sz w:val="30"/>
          <w:szCs w:val="30"/>
          <w:cs/>
          <w:lang w:val="en-GB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0445A3">
        <w:rPr>
          <w:rFonts w:ascii="Angsana New" w:hAnsi="Angsana New"/>
          <w:sz w:val="30"/>
          <w:szCs w:val="30"/>
          <w:lang w:val="en-GB"/>
        </w:rPr>
        <w:br/>
      </w:r>
      <w:r w:rsidRPr="000445A3">
        <w:rPr>
          <w:rFonts w:ascii="Angsana New" w:hAnsi="Angsana New"/>
          <w:sz w:val="30"/>
          <w:szCs w:val="30"/>
          <w:cs/>
          <w:lang w:val="en-GB"/>
        </w:rPr>
        <w:t>งบฐานะการเงิน</w:t>
      </w:r>
    </w:p>
    <w:p w14:paraId="1EE12CDC" w14:textId="77777777" w:rsidR="00DF1E03" w:rsidRPr="00472DAE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5490"/>
      </w:tblGrid>
      <w:tr w:rsidR="00A053F6" w:rsidRPr="00433F02" w14:paraId="0838E14C" w14:textId="77777777" w:rsidTr="006A0E71">
        <w:trPr>
          <w:tblHeader/>
        </w:trPr>
        <w:tc>
          <w:tcPr>
            <w:tcW w:w="3780" w:type="dxa"/>
          </w:tcPr>
          <w:p w14:paraId="3F82C538" w14:textId="77777777" w:rsidR="00A053F6" w:rsidRPr="00472DAE" w:rsidRDefault="00A053F6" w:rsidP="00C538F2">
            <w:pPr>
              <w:pStyle w:val="block"/>
              <w:spacing w:after="0" w:line="240" w:lineRule="atLeast"/>
              <w:ind w:left="77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90" w:type="dxa"/>
          </w:tcPr>
          <w:p w14:paraId="7D92EA71" w14:textId="77777777" w:rsidR="00A053F6" w:rsidRPr="00472DAE" w:rsidRDefault="00A053F6" w:rsidP="00DF1E0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053F6" w:rsidRPr="00433F02" w14:paraId="2347DA93" w14:textId="77777777" w:rsidTr="006A0E71">
        <w:tc>
          <w:tcPr>
            <w:tcW w:w="3780" w:type="dxa"/>
          </w:tcPr>
          <w:p w14:paraId="0927D7FC" w14:textId="09ABA8CE" w:rsidR="00A053F6" w:rsidRPr="00472DAE" w:rsidRDefault="00A053F6" w:rsidP="00C538F2">
            <w:pPr>
              <w:pStyle w:val="block"/>
              <w:spacing w:after="0" w:line="240" w:lineRule="atLeast"/>
              <w:ind w:left="7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เงินลงทุนที่วัดมูลค่าด้วย</w:t>
            </w:r>
            <w:r w:rsidRPr="00472DAE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  <w:r w:rsidRPr="00472DA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5490" w:type="dxa"/>
          </w:tcPr>
          <w:p w14:paraId="7E65D275" w14:textId="328DBFD5" w:rsidR="00A053F6" w:rsidRPr="00472DAE" w:rsidRDefault="000445A3" w:rsidP="00A053F6">
            <w:pPr>
              <w:pStyle w:val="block"/>
              <w:spacing w:after="0" w:line="240" w:lineRule="atLeast"/>
              <w:ind w:left="0" w:right="-1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445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มูลค่าสินทรัพย์สุทธิ ณ วันที่รายงาน </w:t>
            </w:r>
            <w:r w:rsidRPr="000445A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และเทคนิคเปรียบเทียบตลาด</w:t>
            </w:r>
          </w:p>
        </w:tc>
      </w:tr>
    </w:tbl>
    <w:p w14:paraId="2F46EDD9" w14:textId="77777777" w:rsidR="00FB4E90" w:rsidRPr="00472DAE" w:rsidRDefault="00FB4E90" w:rsidP="00D56BE9">
      <w:pPr>
        <w:pStyle w:val="FSBlank"/>
        <w:rPr>
          <w:sz w:val="30"/>
          <w:szCs w:val="30"/>
        </w:rPr>
      </w:pPr>
    </w:p>
    <w:p w14:paraId="4A5C8671" w14:textId="6BA409C3" w:rsidR="00082EDF" w:rsidRPr="005B7A12" w:rsidRDefault="0043444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7A12">
        <w:rPr>
          <w:rFonts w:ascii="Angsana New" w:hAnsi="Angsana New" w:hint="cs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0F182E1D" w14:textId="77777777" w:rsidR="00082EDF" w:rsidRPr="00472DAE" w:rsidRDefault="00082ED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0AB9695" w14:textId="61E780A8" w:rsidR="00147585" w:rsidRPr="00472DAE" w:rsidRDefault="00147585" w:rsidP="000A152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1F64B18" w14:textId="77777777" w:rsidR="00147585" w:rsidRPr="00472DAE" w:rsidRDefault="00147585" w:rsidP="00D56BE9">
      <w:pPr>
        <w:pStyle w:val="FSBlank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8"/>
        <w:gridCol w:w="1793"/>
        <w:gridCol w:w="271"/>
        <w:gridCol w:w="1798"/>
      </w:tblGrid>
      <w:tr w:rsidR="00902C0E" w:rsidRPr="00433F02" w14:paraId="58E7D7E6" w14:textId="77777777" w:rsidTr="00781BF9">
        <w:trPr>
          <w:trHeight w:val="659"/>
          <w:tblHeader/>
        </w:trPr>
        <w:tc>
          <w:tcPr>
            <w:tcW w:w="2917" w:type="pct"/>
          </w:tcPr>
          <w:p w14:paraId="437C4855" w14:textId="77777777" w:rsidR="00902C0E" w:rsidRPr="00472DAE" w:rsidRDefault="00902C0E" w:rsidP="0090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54AF419" w14:textId="5F158316" w:rsidR="00902C0E" w:rsidRPr="00472DAE" w:rsidRDefault="00902C0E" w:rsidP="0090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A58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1A58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1A58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967" w:type="pct"/>
          </w:tcPr>
          <w:p w14:paraId="4BE2E7F5" w14:textId="77777777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40" w:right="-110" w:firstLine="24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8367A1" w14:textId="5AE9856F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72B71C3" w14:textId="77777777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pct"/>
          </w:tcPr>
          <w:p w14:paraId="58F23379" w14:textId="77777777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00AC9AE" w14:textId="5EAD80C5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E24E9" w:rsidRPr="00433F02" w14:paraId="657CC716" w14:textId="77777777" w:rsidTr="00781BF9">
        <w:trPr>
          <w:tblHeader/>
        </w:trPr>
        <w:tc>
          <w:tcPr>
            <w:tcW w:w="2917" w:type="pct"/>
          </w:tcPr>
          <w:p w14:paraId="51527B87" w14:textId="77777777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3" w:type="pct"/>
            <w:gridSpan w:val="3"/>
          </w:tcPr>
          <w:p w14:paraId="6459D63D" w14:textId="07703CDE" w:rsidR="001E24E9" w:rsidRPr="00472DAE" w:rsidRDefault="00902C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2D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4E9" w:rsidRPr="00433F02" w14:paraId="7D4B190C" w14:textId="77777777" w:rsidTr="00781BF9">
        <w:tc>
          <w:tcPr>
            <w:tcW w:w="2917" w:type="pct"/>
          </w:tcPr>
          <w:p w14:paraId="7EEE8A87" w14:textId="73A5C072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67" w:type="pct"/>
          </w:tcPr>
          <w:p w14:paraId="204560B2" w14:textId="7D00F310" w:rsidR="001E24E9" w:rsidRPr="00C35BEC" w:rsidRDefault="001E24E9" w:rsidP="006174B2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9B45B0" w14:textId="77777777" w:rsidR="001E24E9" w:rsidRPr="00472DA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7FCD2D2D" w14:textId="655B28DB" w:rsidR="001E24E9" w:rsidRPr="006174B2" w:rsidRDefault="001E24E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588F" w:rsidRPr="00433F02" w14:paraId="40EEA07C" w14:textId="77777777" w:rsidTr="00781BF9">
        <w:tc>
          <w:tcPr>
            <w:tcW w:w="2917" w:type="pct"/>
          </w:tcPr>
          <w:p w14:paraId="448EB0F7" w14:textId="176D79EF" w:rsidR="006A588F" w:rsidRPr="00DA6426" w:rsidRDefault="006A5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A6426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67" w:type="pct"/>
          </w:tcPr>
          <w:p w14:paraId="3127D3DD" w14:textId="13B32DCE" w:rsidR="006A588F" w:rsidRPr="00C35BEC" w:rsidRDefault="00CB61EB" w:rsidP="00781BF9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6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52,494</w:t>
            </w:r>
          </w:p>
        </w:tc>
        <w:tc>
          <w:tcPr>
            <w:tcW w:w="146" w:type="pct"/>
          </w:tcPr>
          <w:p w14:paraId="5FF7A0D9" w14:textId="77777777" w:rsidR="006A588F" w:rsidRPr="00472DAE" w:rsidRDefault="006A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39E27D53" w14:textId="359E02C5" w:rsidR="006A588F" w:rsidRPr="006174B2" w:rsidRDefault="00CB61EB" w:rsidP="00781BF9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1EB">
              <w:rPr>
                <w:rFonts w:asciiTheme="majorBidi" w:hAnsiTheme="majorBidi" w:cstheme="majorBidi"/>
                <w:sz w:val="30"/>
                <w:szCs w:val="30"/>
              </w:rPr>
              <w:t>52,494</w:t>
            </w:r>
          </w:p>
        </w:tc>
      </w:tr>
      <w:tr w:rsidR="006A588F" w:rsidRPr="00433F02" w14:paraId="6C9C41D8" w14:textId="77777777" w:rsidTr="00781BF9">
        <w:tc>
          <w:tcPr>
            <w:tcW w:w="2917" w:type="pct"/>
          </w:tcPr>
          <w:p w14:paraId="2ACBFD0C" w14:textId="34477B32" w:rsidR="006A588F" w:rsidRPr="00DA6426" w:rsidRDefault="006A5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A6426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67" w:type="pct"/>
          </w:tcPr>
          <w:p w14:paraId="6EB77E56" w14:textId="6779A395" w:rsidR="006A588F" w:rsidRPr="00C35BEC" w:rsidRDefault="00CB61EB" w:rsidP="006174B2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7,180</w:t>
            </w:r>
          </w:p>
        </w:tc>
        <w:tc>
          <w:tcPr>
            <w:tcW w:w="146" w:type="pct"/>
          </w:tcPr>
          <w:p w14:paraId="1076A64D" w14:textId="77777777" w:rsidR="006A588F" w:rsidRPr="00472DAE" w:rsidRDefault="006A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32D69198" w14:textId="731293EE" w:rsidR="006A588F" w:rsidRPr="006174B2" w:rsidRDefault="00CB61EB" w:rsidP="00781B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1EB">
              <w:rPr>
                <w:rFonts w:asciiTheme="majorBidi" w:hAnsiTheme="majorBidi" w:cstheme="majorBidi"/>
                <w:sz w:val="30"/>
                <w:szCs w:val="30"/>
              </w:rPr>
              <w:t>7,180</w:t>
            </w:r>
          </w:p>
        </w:tc>
      </w:tr>
      <w:tr w:rsidR="00C16276" w:rsidRPr="00433F02" w14:paraId="3E34D84E" w14:textId="77777777" w:rsidTr="00781BF9">
        <w:tc>
          <w:tcPr>
            <w:tcW w:w="2917" w:type="pct"/>
          </w:tcPr>
          <w:p w14:paraId="0ED4E003" w14:textId="77777777" w:rsidR="00C16276" w:rsidRPr="00472DAE" w:rsidRDefault="00C16276" w:rsidP="00C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A28DE9" w14:textId="5F61DEC2" w:rsidR="00C16276" w:rsidRPr="00C35BEC" w:rsidRDefault="00CB61EB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1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59,674</w:t>
            </w:r>
          </w:p>
        </w:tc>
        <w:tc>
          <w:tcPr>
            <w:tcW w:w="146" w:type="pct"/>
          </w:tcPr>
          <w:p w14:paraId="522AEDAC" w14:textId="77777777" w:rsidR="00C16276" w:rsidRPr="00472DAE" w:rsidRDefault="00C16276" w:rsidP="00C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ECCB01" w14:textId="4E9DE91C" w:rsidR="00C16276" w:rsidRPr="00781BF9" w:rsidRDefault="00CB61EB" w:rsidP="00781B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1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59,674</w:t>
            </w:r>
          </w:p>
        </w:tc>
      </w:tr>
      <w:tr w:rsidR="001E24E9" w:rsidRPr="00433F02" w14:paraId="17C4B5CE" w14:textId="77777777" w:rsidTr="00781BF9">
        <w:tc>
          <w:tcPr>
            <w:tcW w:w="2917" w:type="pct"/>
          </w:tcPr>
          <w:p w14:paraId="0C5AF43E" w14:textId="77777777" w:rsidR="001E24E9" w:rsidRPr="00472DAE" w:rsidRDefault="001E24E9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pct"/>
            <w:tcBorders>
              <w:top w:val="double" w:sz="4" w:space="0" w:color="auto"/>
            </w:tcBorders>
          </w:tcPr>
          <w:p w14:paraId="1858A214" w14:textId="77777777" w:rsidR="001E24E9" w:rsidRPr="00472DAE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4E8B8C" w14:textId="77777777" w:rsidR="001E24E9" w:rsidRPr="00472DAE" w:rsidRDefault="001E24E9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  <w:tcBorders>
              <w:top w:val="double" w:sz="4" w:space="0" w:color="auto"/>
            </w:tcBorders>
          </w:tcPr>
          <w:p w14:paraId="2F4C28C4" w14:textId="77777777" w:rsidR="001E24E9" w:rsidRPr="00472DAE" w:rsidRDefault="001E24E9" w:rsidP="00781B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4E9" w:rsidRPr="00433F02" w14:paraId="5F1BF61C" w14:textId="77777777" w:rsidTr="00781BF9">
        <w:tc>
          <w:tcPr>
            <w:tcW w:w="2917" w:type="pct"/>
          </w:tcPr>
          <w:p w14:paraId="707F6810" w14:textId="4B9173B2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ภาระผูกพันอื่นๆ </w:t>
            </w:r>
          </w:p>
        </w:tc>
        <w:tc>
          <w:tcPr>
            <w:tcW w:w="967" w:type="pct"/>
          </w:tcPr>
          <w:p w14:paraId="62C831E9" w14:textId="77777777" w:rsidR="001E24E9" w:rsidRPr="00472DAE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52F9A7A" w14:textId="77777777" w:rsidR="001E24E9" w:rsidRPr="00472DA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7E460432" w14:textId="77777777" w:rsidR="001E24E9" w:rsidRPr="006174B2" w:rsidRDefault="001E24E9" w:rsidP="00781B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96F" w:rsidRPr="00433F02" w14:paraId="398294D3" w14:textId="77777777" w:rsidTr="00781BF9">
        <w:tc>
          <w:tcPr>
            <w:tcW w:w="2917" w:type="pct"/>
          </w:tcPr>
          <w:p w14:paraId="1AEF3B5B" w14:textId="45866F47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</w:t>
            </w:r>
            <w:r w:rsidRPr="008D5030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967" w:type="pct"/>
          </w:tcPr>
          <w:p w14:paraId="66C4DF3C" w14:textId="77777777" w:rsidR="00EB596F" w:rsidRPr="00472DAE" w:rsidRDefault="00EB596F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9B4DE16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1AB8AAF1" w14:textId="77777777" w:rsidR="00EB596F" w:rsidRPr="006174B2" w:rsidRDefault="00EB596F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96F" w:rsidRPr="00433F02" w14:paraId="54FD4C83" w14:textId="77777777" w:rsidTr="00781BF9">
        <w:tc>
          <w:tcPr>
            <w:tcW w:w="2917" w:type="pct"/>
          </w:tcPr>
          <w:p w14:paraId="455EF3BD" w14:textId="5167DDAB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D503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สินทรัพย์ที่มีมูลค่าต่ำ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967" w:type="pct"/>
          </w:tcPr>
          <w:p w14:paraId="66B96184" w14:textId="77777777" w:rsidR="00EB596F" w:rsidRPr="00472DAE" w:rsidRDefault="00EB596F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DEE635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3232769E" w14:textId="77777777" w:rsidR="00EB596F" w:rsidRPr="006174B2" w:rsidRDefault="00EB596F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96F" w:rsidRPr="00433F02" w14:paraId="19C21596" w14:textId="77777777" w:rsidTr="00781BF9">
        <w:tc>
          <w:tcPr>
            <w:tcW w:w="2917" w:type="pct"/>
          </w:tcPr>
          <w:p w14:paraId="5F7773AA" w14:textId="18AFD206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สัญญาเช่าระยะสั้น</w:t>
            </w:r>
          </w:p>
        </w:tc>
        <w:tc>
          <w:tcPr>
            <w:tcW w:w="967" w:type="pct"/>
          </w:tcPr>
          <w:p w14:paraId="049D2551" w14:textId="740A621B" w:rsidR="00EB596F" w:rsidRPr="00BE3F63" w:rsidRDefault="00CB61EB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61EB">
              <w:rPr>
                <w:rFonts w:asciiTheme="majorBidi" w:hAnsiTheme="majorBidi" w:cstheme="majorBidi"/>
                <w:sz w:val="30"/>
                <w:szCs w:val="30"/>
              </w:rPr>
              <w:t>3,30</w:t>
            </w:r>
            <w:r w:rsidR="00BE3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14:paraId="1BAD3EC3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604D8A5E" w14:textId="5B5CA049" w:rsidR="00EB596F" w:rsidRPr="006174B2" w:rsidRDefault="00CB61EB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1EB">
              <w:rPr>
                <w:rFonts w:asciiTheme="majorBidi" w:hAnsiTheme="majorBidi" w:cstheme="majorBidi"/>
                <w:sz w:val="30"/>
                <w:szCs w:val="30"/>
              </w:rPr>
              <w:t>3,30</w:t>
            </w:r>
            <w:r w:rsidR="00BE3F6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B596F" w:rsidRPr="00433F02" w14:paraId="57276FC2" w14:textId="77777777" w:rsidTr="00781BF9">
        <w:tc>
          <w:tcPr>
            <w:tcW w:w="2917" w:type="pct"/>
          </w:tcPr>
          <w:p w14:paraId="3BA01ACC" w14:textId="20D85E69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588F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967" w:type="pct"/>
          </w:tcPr>
          <w:p w14:paraId="0830C8AC" w14:textId="63024213" w:rsidR="00EB596F" w:rsidRPr="00472DAE" w:rsidRDefault="00CB61EB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1EB">
              <w:rPr>
                <w:rFonts w:asciiTheme="majorBidi" w:hAnsiTheme="majorBidi" w:cstheme="majorBidi"/>
                <w:sz w:val="30"/>
                <w:szCs w:val="30"/>
              </w:rPr>
              <w:t>36,319</w:t>
            </w:r>
          </w:p>
        </w:tc>
        <w:tc>
          <w:tcPr>
            <w:tcW w:w="146" w:type="pct"/>
          </w:tcPr>
          <w:p w14:paraId="528F29AD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593EBEB8" w14:textId="6EC7ED25" w:rsidR="00EB596F" w:rsidRPr="006174B2" w:rsidRDefault="00CB61EB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1EB">
              <w:rPr>
                <w:rFonts w:asciiTheme="majorBidi" w:hAnsiTheme="majorBidi" w:cstheme="majorBidi"/>
                <w:sz w:val="30"/>
                <w:szCs w:val="30"/>
              </w:rPr>
              <w:t>36,319</w:t>
            </w:r>
          </w:p>
        </w:tc>
      </w:tr>
      <w:tr w:rsidR="00EB596F" w:rsidRPr="00433F02" w14:paraId="2720101B" w14:textId="77777777" w:rsidTr="00781BF9">
        <w:tc>
          <w:tcPr>
            <w:tcW w:w="2917" w:type="pct"/>
          </w:tcPr>
          <w:p w14:paraId="55E9B5CB" w14:textId="2D94C7A0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67" w:type="pct"/>
          </w:tcPr>
          <w:p w14:paraId="01F00B3C" w14:textId="04B33920" w:rsidR="00EB596F" w:rsidRPr="00472DAE" w:rsidRDefault="00CB61EB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92,387</w:t>
            </w:r>
          </w:p>
        </w:tc>
        <w:tc>
          <w:tcPr>
            <w:tcW w:w="146" w:type="pct"/>
          </w:tcPr>
          <w:p w14:paraId="70EBB225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1D1E1BE0" w14:textId="57645107" w:rsidR="00EB596F" w:rsidRPr="006174B2" w:rsidRDefault="00CB61EB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92,387</w:t>
            </w:r>
          </w:p>
        </w:tc>
      </w:tr>
      <w:tr w:rsidR="00EB596F" w:rsidRPr="00433F02" w14:paraId="70BE8054" w14:textId="77777777" w:rsidTr="00781BF9">
        <w:tc>
          <w:tcPr>
            <w:tcW w:w="2917" w:type="pct"/>
          </w:tcPr>
          <w:p w14:paraId="173BD889" w14:textId="221463AB" w:rsidR="00EB596F" w:rsidRPr="006A588F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67" w:type="pct"/>
          </w:tcPr>
          <w:p w14:paraId="6DEEB1F8" w14:textId="0EEC3FDF" w:rsidR="00EB596F" w:rsidRPr="00777670" w:rsidRDefault="00CB61EB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1EB">
              <w:rPr>
                <w:rFonts w:asciiTheme="majorBidi" w:hAnsiTheme="majorBidi" w:cstheme="majorBidi"/>
                <w:sz w:val="30"/>
                <w:szCs w:val="30"/>
              </w:rPr>
              <w:t>77,889</w:t>
            </w:r>
          </w:p>
        </w:tc>
        <w:tc>
          <w:tcPr>
            <w:tcW w:w="146" w:type="pct"/>
          </w:tcPr>
          <w:p w14:paraId="792E6BC1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04E8C447" w14:textId="28C1A6CE" w:rsidR="00EB596F" w:rsidRPr="00777670" w:rsidRDefault="00CB61EB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1EB">
              <w:rPr>
                <w:rFonts w:asciiTheme="majorBidi" w:hAnsiTheme="majorBidi" w:cstheme="majorBidi"/>
                <w:sz w:val="30"/>
                <w:szCs w:val="30"/>
              </w:rPr>
              <w:t>76,543</w:t>
            </w:r>
          </w:p>
        </w:tc>
      </w:tr>
      <w:tr w:rsidR="00EB596F" w:rsidRPr="00902C0E" w14:paraId="284951C3" w14:textId="77777777" w:rsidTr="00781BF9">
        <w:tc>
          <w:tcPr>
            <w:tcW w:w="2917" w:type="pct"/>
          </w:tcPr>
          <w:p w14:paraId="4627CB08" w14:textId="5E687515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A4C140" w14:textId="75293BE3" w:rsidR="00EB596F" w:rsidRPr="0002094D" w:rsidRDefault="00CB61EB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CB61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209,90</w:t>
            </w:r>
            <w:r w:rsidR="007A6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6E96C229" w14:textId="77777777" w:rsidR="00EB596F" w:rsidRPr="0002094D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A3A04C" w14:textId="4340F774" w:rsidR="00EB596F" w:rsidRPr="00781BF9" w:rsidRDefault="00CB61EB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1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208,55</w:t>
            </w:r>
            <w:r w:rsidR="007A6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6E96BF93" w14:textId="0D0CA7BE" w:rsidR="00082EDF" w:rsidRPr="00082EDF" w:rsidRDefault="00FF34A4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D702DFA" w14:textId="52219D27" w:rsidR="00943CCB" w:rsidRPr="00F71B27" w:rsidRDefault="006A47AF" w:rsidP="000A152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F71B27">
        <w:rPr>
          <w:rFonts w:ascii="Angsana New" w:hAnsi="Angsana New" w:hint="cs"/>
          <w:sz w:val="30"/>
          <w:szCs w:val="30"/>
          <w:cs/>
          <w:lang w:val="th-TH"/>
        </w:rPr>
        <w:lastRenderedPageBreak/>
        <w:t>สัญญาที่สำคัญ</w:t>
      </w:r>
      <w:r w:rsidR="0012174C" w:rsidRPr="00F71B27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F71B27" w:rsidRDefault="006A47A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89347CB" w14:textId="0BC27D21" w:rsidR="00943CCB" w:rsidRPr="005775D5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F71B2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C11E5" w:rsidRPr="00F71B27">
        <w:rPr>
          <w:rFonts w:ascii="Angsana New" w:hAnsi="Angsana New"/>
          <w:sz w:val="30"/>
          <w:szCs w:val="30"/>
        </w:rPr>
        <w:t>1</w:t>
      </w:r>
      <w:r w:rsidRPr="00F71B27">
        <w:rPr>
          <w:rFonts w:ascii="Angsana New" w:hAnsi="Angsana New"/>
          <w:sz w:val="30"/>
          <w:szCs w:val="30"/>
        </w:rPr>
        <w:t xml:space="preserve"> </w:t>
      </w:r>
      <w:r w:rsidRPr="00F71B2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C11E5" w:rsidRPr="00F71B27">
        <w:rPr>
          <w:rFonts w:ascii="Angsana New" w:hAnsi="Angsana New"/>
          <w:sz w:val="30"/>
          <w:szCs w:val="30"/>
        </w:rPr>
        <w:t>2560</w:t>
      </w:r>
      <w:r w:rsidRPr="00F71B27">
        <w:rPr>
          <w:rFonts w:ascii="Angsana New" w:hAnsi="Angsana New"/>
          <w:sz w:val="30"/>
          <w:szCs w:val="30"/>
        </w:rPr>
        <w:t xml:space="preserve"> </w:t>
      </w:r>
      <w:r w:rsidRPr="00F71B27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F71B27">
        <w:rPr>
          <w:rFonts w:ascii="Angsana New" w:hAnsi="Angsana New"/>
          <w:sz w:val="30"/>
          <w:szCs w:val="30"/>
        </w:rPr>
        <w:t xml:space="preserve"> </w:t>
      </w:r>
      <w:r w:rsidRPr="00F71B27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F71B27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F71B27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FC11E5" w:rsidRPr="00F71B27">
        <w:rPr>
          <w:rFonts w:ascii="Angsana New" w:hAnsi="Angsana New"/>
          <w:bCs/>
          <w:sz w:val="30"/>
          <w:szCs w:val="30"/>
        </w:rPr>
        <w:t>15</w:t>
      </w:r>
      <w:r w:rsidR="00745106">
        <w:rPr>
          <w:rFonts w:ascii="Angsana New" w:hAnsi="Angsana New"/>
          <w:bCs/>
          <w:sz w:val="30"/>
          <w:szCs w:val="30"/>
        </w:rPr>
        <w:t>.0</w:t>
      </w:r>
      <w:r w:rsidRPr="00F71B27">
        <w:rPr>
          <w:rFonts w:ascii="Angsana New" w:hAnsi="Angsana New"/>
          <w:b/>
          <w:sz w:val="30"/>
          <w:szCs w:val="30"/>
        </w:rPr>
        <w:t xml:space="preserve"> </w:t>
      </w:r>
      <w:r w:rsidRPr="00F71B27">
        <w:rPr>
          <w:rFonts w:ascii="Angsana New" w:hAnsi="Angsana New"/>
          <w:b/>
          <w:sz w:val="30"/>
          <w:szCs w:val="30"/>
          <w:cs/>
        </w:rPr>
        <w:t>ล้านบาท</w:t>
      </w:r>
      <w:r w:rsidRPr="00F71B2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71B27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ซึ่งบันทึกเป็นรายได้รอตัดบัญชีในงบฐานะการเงิน และรับรู้เป็นรายได้ตามวิธีเส้นตรงตลอดระยะเวลา</w:t>
      </w:r>
      <w:r w:rsidRPr="00F71B27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FC11E5" w:rsidRPr="00F71B27">
        <w:rPr>
          <w:rFonts w:ascii="Angsana New" w:hAnsi="Angsana New"/>
          <w:bCs/>
          <w:spacing w:val="-2"/>
          <w:sz w:val="30"/>
          <w:szCs w:val="30"/>
        </w:rPr>
        <w:t>16</w:t>
      </w:r>
      <w:r w:rsidRPr="00F71B27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F71B27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 w:rsidRPr="00F71B27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F71B27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F71B27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</w:t>
      </w:r>
      <w:r w:rsidR="00970C02" w:rsidRPr="00F71B27">
        <w:rPr>
          <w:rFonts w:ascii="Angsana New" w:hAnsi="Angsana New"/>
          <w:b/>
          <w:spacing w:val="-2"/>
          <w:sz w:val="30"/>
          <w:szCs w:val="30"/>
        </w:rPr>
        <w:br/>
      </w:r>
      <w:r w:rsidRPr="00F71B27">
        <w:rPr>
          <w:rFonts w:ascii="Angsana New" w:hAnsi="Angsana New" w:hint="cs"/>
          <w:b/>
          <w:spacing w:val="-2"/>
          <w:sz w:val="30"/>
          <w:szCs w:val="30"/>
          <w:cs/>
        </w:rPr>
        <w:t xml:space="preserve">รอตัดบัญชีจากสัญญาดังกล่าว </w:t>
      </w:r>
      <w:r w:rsidR="00760937" w:rsidRPr="00F71B27">
        <w:rPr>
          <w:rFonts w:ascii="Angsana New" w:hAnsi="Angsana New"/>
          <w:sz w:val="30"/>
          <w:szCs w:val="30"/>
          <w:cs/>
        </w:rPr>
        <w:t>ณ</w:t>
      </w:r>
      <w:r w:rsidR="00760937" w:rsidRPr="00F71B27">
        <w:rPr>
          <w:rFonts w:ascii="Angsana New" w:hAnsi="Angsana New"/>
          <w:sz w:val="30"/>
          <w:szCs w:val="30"/>
        </w:rPr>
        <w:t xml:space="preserve"> </w:t>
      </w:r>
      <w:r w:rsidR="00760937" w:rsidRPr="00F71B27">
        <w:rPr>
          <w:rFonts w:ascii="Angsana New" w:hAnsi="Angsana New"/>
          <w:sz w:val="30"/>
          <w:szCs w:val="30"/>
          <w:cs/>
        </w:rPr>
        <w:t>วันที่</w:t>
      </w:r>
      <w:r w:rsidR="00760937" w:rsidRPr="00F71B27">
        <w:rPr>
          <w:rFonts w:ascii="Angsana New" w:hAnsi="Angsana New"/>
          <w:sz w:val="30"/>
          <w:szCs w:val="30"/>
        </w:rPr>
        <w:t xml:space="preserve"> </w:t>
      </w:r>
      <w:r w:rsidR="008D4D1B" w:rsidRPr="00F71B27">
        <w:rPr>
          <w:rFonts w:asciiTheme="majorBidi" w:hAnsiTheme="majorBidi" w:cstheme="majorBidi"/>
          <w:sz w:val="30"/>
          <w:szCs w:val="30"/>
        </w:rPr>
        <w:t>3</w:t>
      </w:r>
      <w:r w:rsidR="00F71B27">
        <w:rPr>
          <w:rFonts w:asciiTheme="majorBidi" w:hAnsiTheme="majorBidi" w:cstheme="majorBidi"/>
          <w:sz w:val="30"/>
          <w:szCs w:val="30"/>
        </w:rPr>
        <w:t>1</w:t>
      </w:r>
      <w:r w:rsidR="008D4D1B" w:rsidRPr="00F71B27">
        <w:rPr>
          <w:rFonts w:asciiTheme="majorBidi" w:hAnsiTheme="majorBidi" w:cstheme="majorBidi"/>
          <w:sz w:val="30"/>
          <w:szCs w:val="30"/>
        </w:rPr>
        <w:t xml:space="preserve"> </w:t>
      </w:r>
      <w:r w:rsidR="00F71B2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8075CC" w:rsidRPr="00F71B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75CC" w:rsidRPr="00F71B27">
        <w:rPr>
          <w:rFonts w:asciiTheme="majorBidi" w:hAnsiTheme="majorBidi" w:cstheme="majorBidi"/>
          <w:sz w:val="30"/>
          <w:szCs w:val="30"/>
        </w:rPr>
        <w:t>256</w:t>
      </w:r>
      <w:r w:rsidR="00F71B27">
        <w:rPr>
          <w:rFonts w:asciiTheme="majorBidi" w:hAnsiTheme="majorBidi" w:cstheme="majorBidi"/>
          <w:sz w:val="30"/>
          <w:szCs w:val="30"/>
        </w:rPr>
        <w:t>9</w:t>
      </w:r>
      <w:r w:rsidR="00FF0057" w:rsidRPr="00F71B27">
        <w:rPr>
          <w:rFonts w:ascii="Angsana New" w:hAnsi="Angsana New" w:hint="cs"/>
          <w:sz w:val="30"/>
          <w:szCs w:val="30"/>
          <w:cs/>
        </w:rPr>
        <w:t xml:space="preserve"> </w:t>
      </w:r>
      <w:r w:rsidRPr="005775D5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="00A96544" w:rsidRPr="005775D5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="00DD6076" w:rsidRPr="005775D5">
        <w:rPr>
          <w:rFonts w:ascii="Angsana New" w:hAnsi="Angsana New"/>
          <w:sz w:val="30"/>
          <w:szCs w:val="30"/>
        </w:rPr>
        <w:t>7</w:t>
      </w:r>
      <w:r w:rsidR="000A7F6F">
        <w:rPr>
          <w:rFonts w:ascii="Angsana New" w:hAnsi="Angsana New"/>
          <w:sz w:val="30"/>
          <w:szCs w:val="30"/>
        </w:rPr>
        <w:t>.0</w:t>
      </w:r>
      <w:r w:rsidR="009A056E" w:rsidRPr="005775D5">
        <w:rPr>
          <w:rFonts w:ascii="Angsana New" w:hAnsi="Angsana New" w:hint="cs"/>
          <w:sz w:val="30"/>
          <w:szCs w:val="30"/>
          <w:cs/>
        </w:rPr>
        <w:t xml:space="preserve"> </w:t>
      </w:r>
      <w:r w:rsidRPr="005775D5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5775D5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16E99BC8" w14:textId="77777777" w:rsidR="005119D8" w:rsidRPr="005775D5" w:rsidRDefault="005119D8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2699A3" w14:textId="73CF50C2" w:rsidR="00C44C2D" w:rsidRDefault="00C44C2D" w:rsidP="00205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775D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C11E5" w:rsidRPr="005775D5">
        <w:rPr>
          <w:rFonts w:ascii="Angsana New" w:hAnsi="Angsana New"/>
          <w:sz w:val="30"/>
          <w:szCs w:val="30"/>
        </w:rPr>
        <w:t>21</w:t>
      </w:r>
      <w:r w:rsidRPr="005775D5">
        <w:rPr>
          <w:rFonts w:ascii="Angsana New" w:hAnsi="Angsana New"/>
          <w:sz w:val="30"/>
          <w:szCs w:val="30"/>
          <w:cs/>
        </w:rPr>
        <w:t xml:space="preserve"> </w:t>
      </w:r>
      <w:r w:rsidRPr="005775D5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FC11E5" w:rsidRPr="005775D5">
        <w:rPr>
          <w:rFonts w:ascii="Angsana New" w:hAnsi="Angsana New"/>
          <w:sz w:val="30"/>
          <w:szCs w:val="30"/>
        </w:rPr>
        <w:t>2562</w:t>
      </w:r>
      <w:r w:rsidRPr="005775D5">
        <w:rPr>
          <w:rFonts w:ascii="Angsana New" w:hAnsi="Angsana New"/>
          <w:sz w:val="30"/>
          <w:szCs w:val="30"/>
          <w:cs/>
        </w:rPr>
        <w:t xml:space="preserve"> </w:t>
      </w:r>
      <w:r w:rsidRPr="005775D5"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 w:rsidRPr="005775D5">
        <w:rPr>
          <w:rFonts w:ascii="Angsana New" w:hAnsi="Angsana New"/>
          <w:sz w:val="30"/>
          <w:szCs w:val="30"/>
          <w:cs/>
        </w:rPr>
        <w:t xml:space="preserve"> </w:t>
      </w:r>
      <w:r w:rsidRPr="005775D5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5775D5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5775D5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5775D5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FC11E5" w:rsidRPr="005775D5">
        <w:rPr>
          <w:rFonts w:ascii="Angsana New" w:hAnsi="Angsana New"/>
          <w:bCs/>
          <w:spacing w:val="-4"/>
          <w:sz w:val="30"/>
          <w:szCs w:val="30"/>
        </w:rPr>
        <w:t>50</w:t>
      </w:r>
      <w:r w:rsidR="00745106">
        <w:rPr>
          <w:rFonts w:ascii="Angsana New" w:hAnsi="Angsana New"/>
          <w:bCs/>
          <w:spacing w:val="-4"/>
          <w:sz w:val="30"/>
          <w:szCs w:val="30"/>
        </w:rPr>
        <w:t>.0</w:t>
      </w:r>
      <w:r w:rsidR="00490CCE" w:rsidRPr="005775D5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5775D5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5775D5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5775D5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ซึ่งบันทึกเป็นรายได้รอตัดบัญชีในงบฐานะการเงิน</w:t>
      </w:r>
      <w:r w:rsidRPr="005775D5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Pr="005775D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C11E5" w:rsidRPr="005775D5">
        <w:rPr>
          <w:rFonts w:ascii="Angsana New" w:hAnsi="Angsana New"/>
          <w:bCs/>
          <w:sz w:val="30"/>
          <w:szCs w:val="30"/>
        </w:rPr>
        <w:t>19</w:t>
      </w:r>
      <w:r w:rsidRPr="005775D5">
        <w:rPr>
          <w:rFonts w:ascii="Angsana New" w:hAnsi="Angsana New"/>
          <w:bCs/>
          <w:sz w:val="30"/>
          <w:szCs w:val="30"/>
          <w:cs/>
        </w:rPr>
        <w:t xml:space="preserve"> </w:t>
      </w:r>
      <w:r w:rsidRPr="005775D5">
        <w:rPr>
          <w:rFonts w:ascii="Angsana New" w:hAnsi="Angsana New"/>
          <w:b/>
          <w:sz w:val="30"/>
          <w:szCs w:val="30"/>
          <w:cs/>
        </w:rPr>
        <w:t>ปี</w:t>
      </w:r>
      <w:r w:rsidRPr="005775D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775D5">
        <w:rPr>
          <w:rFonts w:ascii="Angsana New" w:hAnsi="Angsana New"/>
          <w:b/>
          <w:sz w:val="30"/>
          <w:szCs w:val="30"/>
          <w:cs/>
        </w:rPr>
        <w:t>ตามอายุสัญญา</w:t>
      </w:r>
      <w:r w:rsidRPr="005775D5"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</w:t>
      </w:r>
      <w:r w:rsidR="00760937" w:rsidRPr="005775D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D1222" w:rsidRPr="005775D5">
        <w:rPr>
          <w:rFonts w:asciiTheme="majorBidi" w:hAnsiTheme="majorBidi" w:cstheme="majorBidi"/>
          <w:sz w:val="30"/>
          <w:szCs w:val="30"/>
        </w:rPr>
        <w:t>3</w:t>
      </w:r>
      <w:r w:rsidR="00F71B27" w:rsidRPr="005775D5">
        <w:rPr>
          <w:rFonts w:asciiTheme="majorBidi" w:hAnsiTheme="majorBidi" w:cstheme="majorBidi"/>
          <w:sz w:val="30"/>
          <w:szCs w:val="30"/>
        </w:rPr>
        <w:t>1</w:t>
      </w:r>
      <w:r w:rsidR="004D1222" w:rsidRPr="005775D5">
        <w:rPr>
          <w:rFonts w:asciiTheme="majorBidi" w:hAnsiTheme="majorBidi" w:cstheme="majorBidi"/>
          <w:sz w:val="30"/>
          <w:szCs w:val="30"/>
        </w:rPr>
        <w:t xml:space="preserve"> </w:t>
      </w:r>
      <w:r w:rsidR="00F71B27" w:rsidRPr="005775D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8075CC" w:rsidRPr="005775D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75CC" w:rsidRPr="005775D5">
        <w:rPr>
          <w:rFonts w:asciiTheme="majorBidi" w:hAnsiTheme="majorBidi" w:cstheme="majorBidi"/>
          <w:sz w:val="30"/>
          <w:szCs w:val="30"/>
        </w:rPr>
        <w:t>256</w:t>
      </w:r>
      <w:r w:rsidR="00F71B27" w:rsidRPr="005775D5">
        <w:rPr>
          <w:rFonts w:asciiTheme="majorBidi" w:hAnsiTheme="majorBidi" w:cstheme="majorBidi"/>
          <w:sz w:val="30"/>
          <w:szCs w:val="30"/>
        </w:rPr>
        <w:t>9</w:t>
      </w:r>
      <w:r w:rsidR="008075CC" w:rsidRPr="005775D5">
        <w:rPr>
          <w:rFonts w:ascii="Angsana New" w:hAnsi="Angsana New" w:hint="cs"/>
          <w:sz w:val="30"/>
          <w:szCs w:val="30"/>
          <w:cs/>
        </w:rPr>
        <w:t xml:space="preserve"> </w:t>
      </w:r>
      <w:r w:rsidRPr="005775D5">
        <w:rPr>
          <w:rFonts w:ascii="Angsana New" w:hAnsi="Angsana New" w:hint="cs"/>
          <w:sz w:val="30"/>
          <w:szCs w:val="30"/>
          <w:cs/>
        </w:rPr>
        <w:t>จำนวน</w:t>
      </w:r>
      <w:r w:rsidR="00327B3E" w:rsidRPr="005775D5">
        <w:rPr>
          <w:rFonts w:ascii="Angsana New" w:hAnsi="Angsana New"/>
          <w:sz w:val="30"/>
          <w:szCs w:val="30"/>
          <w:cs/>
        </w:rPr>
        <w:t xml:space="preserve"> </w:t>
      </w:r>
      <w:r w:rsidR="006E144D" w:rsidRPr="005775D5">
        <w:rPr>
          <w:rFonts w:ascii="Angsana New" w:hAnsi="Angsana New"/>
          <w:sz w:val="30"/>
          <w:szCs w:val="30"/>
        </w:rPr>
        <w:br/>
      </w:r>
      <w:r w:rsidR="00DD6076" w:rsidRPr="005775D5">
        <w:rPr>
          <w:rFonts w:ascii="Angsana New" w:hAnsi="Angsana New"/>
          <w:sz w:val="30"/>
          <w:szCs w:val="30"/>
        </w:rPr>
        <w:t>33.</w:t>
      </w:r>
      <w:r w:rsidR="005B7A12">
        <w:rPr>
          <w:rFonts w:ascii="Angsana New" w:hAnsi="Angsana New"/>
          <w:sz w:val="30"/>
          <w:szCs w:val="30"/>
        </w:rPr>
        <w:t>0</w:t>
      </w:r>
      <w:r w:rsidR="00DD6076" w:rsidRPr="005775D5">
        <w:rPr>
          <w:rFonts w:ascii="Angsana New" w:hAnsi="Angsana New"/>
          <w:sz w:val="30"/>
          <w:szCs w:val="30"/>
        </w:rPr>
        <w:t xml:space="preserve"> </w:t>
      </w:r>
      <w:r w:rsidRPr="005775D5">
        <w:rPr>
          <w:rFonts w:ascii="Angsana New" w:hAnsi="Angsana New" w:hint="cs"/>
          <w:sz w:val="30"/>
          <w:szCs w:val="30"/>
          <w:cs/>
        </w:rPr>
        <w:t>ล้านบาท</w:t>
      </w:r>
    </w:p>
    <w:p w14:paraId="18EF7777" w14:textId="77777777" w:rsidR="0077485C" w:rsidRDefault="0077485C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B3B313" w14:textId="5B645FC8" w:rsidR="00875CF8" w:rsidRDefault="00875CF8" w:rsidP="003A150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875CF8">
        <w:rPr>
          <w:rFonts w:ascii="Angsana New" w:hAnsi="Angsana New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72F51F16" w14:textId="77777777" w:rsidR="000A13FD" w:rsidRPr="000A13FD" w:rsidRDefault="000A13FD" w:rsidP="000A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F6DA40" w14:textId="5F52BC10" w:rsidR="00875CF8" w:rsidRDefault="00875CF8" w:rsidP="003A1509">
      <w:pPr>
        <w:pStyle w:val="ListParagraph"/>
        <w:numPr>
          <w:ilvl w:val="3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810"/>
        <w:jc w:val="thaiDistribute"/>
        <w:rPr>
          <w:rFonts w:ascii="Angsana New" w:hAnsi="Angsana New"/>
          <w:sz w:val="30"/>
          <w:szCs w:val="30"/>
        </w:rPr>
      </w:pPr>
      <w:r w:rsidRPr="001C6F79">
        <w:rPr>
          <w:rFonts w:ascii="Angsana New" w:hAnsi="Angsana New"/>
          <w:sz w:val="30"/>
          <w:szCs w:val="30"/>
          <w:cs/>
        </w:rPr>
        <w:t>ใน</w:t>
      </w:r>
      <w:r w:rsidRPr="001C6F79">
        <w:rPr>
          <w:rFonts w:ascii="Angsana New" w:hAnsi="Angsana New" w:hint="cs"/>
          <w:sz w:val="30"/>
          <w:szCs w:val="30"/>
          <w:cs/>
        </w:rPr>
        <w:t>การประชุมสามัญประจำปีของผู้ถือหุ้นของ</w:t>
      </w:r>
      <w:r w:rsidRPr="001C6F79">
        <w:rPr>
          <w:rFonts w:ascii="Angsana New" w:hAnsi="Angsana New"/>
          <w:sz w:val="30"/>
          <w:szCs w:val="30"/>
          <w:cs/>
        </w:rPr>
        <w:t>บริษัท</w:t>
      </w:r>
      <w:r w:rsidRPr="001C6F7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C6F79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8</w:t>
      </w:r>
      <w:r w:rsidRPr="001C6F79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1C6F79">
        <w:rPr>
          <w:rFonts w:ascii="Angsana New" w:hAnsi="Angsana New"/>
          <w:sz w:val="30"/>
          <w:szCs w:val="30"/>
        </w:rPr>
        <w:t>256</w:t>
      </w:r>
      <w:r w:rsidR="005B7A12">
        <w:rPr>
          <w:rFonts w:ascii="Angsana New" w:hAnsi="Angsana New"/>
          <w:sz w:val="30"/>
          <w:szCs w:val="30"/>
        </w:rPr>
        <w:t>9</w:t>
      </w:r>
      <w:r w:rsidRPr="001C6F79">
        <w:rPr>
          <w:rFonts w:ascii="Angsana New" w:hAnsi="Angsana New"/>
          <w:sz w:val="30"/>
          <w:szCs w:val="30"/>
        </w:rPr>
        <w:t xml:space="preserve"> </w:t>
      </w:r>
      <w:r w:rsidRPr="001C6F79">
        <w:rPr>
          <w:rFonts w:ascii="Angsana New" w:hAnsi="Angsana New" w:hint="cs"/>
          <w:sz w:val="30"/>
          <w:szCs w:val="30"/>
          <w:cs/>
        </w:rPr>
        <w:t>ผู้ถือหุ้นของบริษัทมีมติ</w:t>
      </w:r>
      <w:r w:rsidRPr="001C6F79">
        <w:rPr>
          <w:rFonts w:ascii="Angsana New" w:hAnsi="Angsana New"/>
          <w:sz w:val="30"/>
          <w:szCs w:val="30"/>
          <w:cs/>
        </w:rPr>
        <w:t>อนุมัติการ</w:t>
      </w:r>
      <w:r w:rsidRPr="001C6F79">
        <w:rPr>
          <w:rFonts w:ascii="Angsana New" w:hAnsi="Angsana New" w:hint="cs"/>
          <w:sz w:val="30"/>
          <w:szCs w:val="30"/>
          <w:cs/>
        </w:rPr>
        <w:t xml:space="preserve">จัดสรรกำไรเป็นเงินปันผลในอัตราส่วนหุ้นละ </w:t>
      </w:r>
      <w:r w:rsidRPr="001C6F79">
        <w:rPr>
          <w:rFonts w:ascii="Angsana New" w:hAnsi="Angsana New"/>
          <w:sz w:val="30"/>
          <w:szCs w:val="30"/>
        </w:rPr>
        <w:t xml:space="preserve">0.06 </w:t>
      </w:r>
      <w:r w:rsidRPr="001C6F79">
        <w:rPr>
          <w:rFonts w:ascii="Angsana New" w:hAnsi="Angsana New" w:hint="cs"/>
          <w:sz w:val="30"/>
          <w:szCs w:val="30"/>
          <w:cs/>
        </w:rPr>
        <w:t>บาท เป็นจำนวนเงินทั้งสิ้น</w:t>
      </w:r>
      <w:r w:rsidRPr="001C6F79">
        <w:rPr>
          <w:rFonts w:ascii="Angsana New" w:hAnsi="Angsana New"/>
          <w:sz w:val="30"/>
          <w:szCs w:val="30"/>
        </w:rPr>
        <w:t xml:space="preserve"> 122.9 </w:t>
      </w:r>
      <w:r w:rsidRPr="001C6F7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1C6F79">
        <w:rPr>
          <w:rFonts w:ascii="Angsana New" w:hAnsi="Angsana New" w:hint="cs"/>
          <w:sz w:val="30"/>
          <w:szCs w:val="30"/>
          <w:cs/>
        </w:rPr>
        <w:t xml:space="preserve">เงินปันผลดังกล่าวจะจ่ายให้แก่ผู้ถือหุ้นในเดือนพฤษภาคม </w:t>
      </w:r>
      <w:r w:rsidRPr="001C6F7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</w:p>
    <w:p w14:paraId="7EF15937" w14:textId="77777777" w:rsidR="003A1509" w:rsidRDefault="003A1509" w:rsidP="003A15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3123A155" w14:textId="77777777" w:rsidR="003A1509" w:rsidRPr="003A1509" w:rsidRDefault="003A1509" w:rsidP="003A150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vanish/>
          <w:sz w:val="30"/>
          <w:szCs w:val="30"/>
          <w:highlight w:val="yellow"/>
          <w:cs/>
        </w:rPr>
      </w:pPr>
    </w:p>
    <w:p w14:paraId="3FA5A180" w14:textId="77777777" w:rsidR="003A1509" w:rsidRPr="003A1509" w:rsidRDefault="003A1509" w:rsidP="003A150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vanish/>
          <w:sz w:val="30"/>
          <w:szCs w:val="30"/>
          <w:highlight w:val="yellow"/>
          <w:cs/>
        </w:rPr>
      </w:pPr>
    </w:p>
    <w:p w14:paraId="18451BBA" w14:textId="77777777" w:rsidR="003A1509" w:rsidRPr="003A1509" w:rsidRDefault="003A1509" w:rsidP="003A150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vanish/>
          <w:sz w:val="30"/>
          <w:szCs w:val="30"/>
          <w:highlight w:val="yellow"/>
          <w:cs/>
        </w:rPr>
      </w:pPr>
    </w:p>
    <w:p w14:paraId="382DE841" w14:textId="77777777" w:rsidR="003A1509" w:rsidRPr="003A1509" w:rsidRDefault="003A1509" w:rsidP="003A150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vanish/>
          <w:sz w:val="30"/>
          <w:szCs w:val="30"/>
          <w:highlight w:val="yellow"/>
          <w:cs/>
        </w:rPr>
      </w:pPr>
    </w:p>
    <w:p w14:paraId="6463BE92" w14:textId="77777777" w:rsidR="003A1509" w:rsidRPr="003A1509" w:rsidRDefault="003A1509" w:rsidP="003A150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vanish/>
          <w:sz w:val="30"/>
          <w:szCs w:val="30"/>
          <w:highlight w:val="yellow"/>
          <w:cs/>
        </w:rPr>
      </w:pPr>
    </w:p>
    <w:p w14:paraId="587C6CB3" w14:textId="77777777" w:rsidR="003A1509" w:rsidRPr="003A1509" w:rsidRDefault="003A1509" w:rsidP="003A150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vanish/>
          <w:sz w:val="30"/>
          <w:szCs w:val="30"/>
          <w:highlight w:val="yellow"/>
          <w:cs/>
        </w:rPr>
      </w:pPr>
    </w:p>
    <w:p w14:paraId="465B5502" w14:textId="77777777" w:rsidR="003A1509" w:rsidRPr="003A1509" w:rsidRDefault="003A1509" w:rsidP="003A150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vanish/>
          <w:sz w:val="30"/>
          <w:szCs w:val="30"/>
          <w:highlight w:val="yellow"/>
          <w:cs/>
        </w:rPr>
      </w:pPr>
    </w:p>
    <w:p w14:paraId="7A79C688" w14:textId="77777777" w:rsidR="003A1509" w:rsidRPr="003A1509" w:rsidRDefault="003A1509" w:rsidP="003A150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vanish/>
          <w:sz w:val="30"/>
          <w:szCs w:val="30"/>
          <w:highlight w:val="yellow"/>
          <w:cs/>
        </w:rPr>
      </w:pPr>
    </w:p>
    <w:p w14:paraId="359763DE" w14:textId="77777777" w:rsidR="003A1509" w:rsidRPr="003A1509" w:rsidRDefault="003A1509" w:rsidP="003A1509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vanish/>
          <w:sz w:val="30"/>
          <w:szCs w:val="30"/>
          <w:highlight w:val="yellow"/>
          <w:cs/>
        </w:rPr>
      </w:pPr>
    </w:p>
    <w:p w14:paraId="0798D5FA" w14:textId="77777777" w:rsidR="003A1509" w:rsidRPr="003A1509" w:rsidRDefault="003A1509" w:rsidP="003A1509">
      <w:pPr>
        <w:pStyle w:val="ListParagraph"/>
        <w:numPr>
          <w:ilvl w:val="2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vanish/>
          <w:sz w:val="30"/>
          <w:szCs w:val="30"/>
          <w:highlight w:val="yellow"/>
          <w:cs/>
        </w:rPr>
      </w:pPr>
    </w:p>
    <w:p w14:paraId="232A32AD" w14:textId="77777777" w:rsidR="003A1509" w:rsidRPr="003A1509" w:rsidRDefault="003A1509" w:rsidP="003A1509">
      <w:pPr>
        <w:pStyle w:val="ListParagraph"/>
        <w:numPr>
          <w:ilvl w:val="3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vanish/>
          <w:sz w:val="30"/>
          <w:szCs w:val="30"/>
          <w:highlight w:val="yellow"/>
          <w:cs/>
        </w:rPr>
      </w:pPr>
    </w:p>
    <w:p w14:paraId="4642B46F" w14:textId="77777777" w:rsidR="003A1509" w:rsidRPr="003A1509" w:rsidRDefault="003A1509" w:rsidP="003A1509">
      <w:pPr>
        <w:pStyle w:val="ListParagraph"/>
        <w:numPr>
          <w:ilvl w:val="3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vanish/>
          <w:sz w:val="30"/>
          <w:szCs w:val="30"/>
          <w:highlight w:val="yellow"/>
          <w:cs/>
        </w:rPr>
      </w:pPr>
    </w:p>
    <w:p w14:paraId="54DFEDE5" w14:textId="37BD9285" w:rsidR="003A1509" w:rsidRPr="003A1509" w:rsidRDefault="003A1509" w:rsidP="003A1509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810"/>
        <w:jc w:val="thaiDistribute"/>
        <w:rPr>
          <w:rFonts w:ascii="Angsana New" w:hAnsi="Angsana New"/>
          <w:sz w:val="30"/>
          <w:szCs w:val="30"/>
        </w:rPr>
      </w:pPr>
      <w:r w:rsidRPr="003A1509">
        <w:rPr>
          <w:rFonts w:ascii="Angsana New" w:hAnsi="Angsana New"/>
          <w:sz w:val="30"/>
          <w:szCs w:val="30"/>
          <w:cs/>
        </w:rPr>
        <w:t>ใน</w:t>
      </w:r>
      <w:r w:rsidRPr="003A1509">
        <w:rPr>
          <w:rFonts w:ascii="Angsana New" w:hAnsi="Angsana New" w:hint="cs"/>
          <w:sz w:val="30"/>
          <w:szCs w:val="30"/>
          <w:cs/>
        </w:rPr>
        <w:t>การประชุมคณะกรรมการของ</w:t>
      </w:r>
      <w:r w:rsidRPr="003A1509">
        <w:rPr>
          <w:rFonts w:ascii="Angsana New" w:hAnsi="Angsana New"/>
          <w:sz w:val="30"/>
          <w:szCs w:val="30"/>
          <w:cs/>
        </w:rPr>
        <w:t>บริษัท</w:t>
      </w:r>
      <w:r w:rsidRPr="003A150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A1509">
        <w:rPr>
          <w:rFonts w:ascii="Angsana New" w:hAnsi="Angsana New"/>
          <w:sz w:val="30"/>
          <w:szCs w:val="30"/>
        </w:rPr>
        <w:t>13</w:t>
      </w:r>
      <w:r w:rsidRPr="003A1509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3A1509">
        <w:rPr>
          <w:rFonts w:ascii="Angsana New" w:hAnsi="Angsana New"/>
          <w:sz w:val="30"/>
          <w:szCs w:val="30"/>
        </w:rPr>
        <w:t xml:space="preserve">2569 </w:t>
      </w:r>
      <w:r w:rsidRPr="003A1509">
        <w:rPr>
          <w:rFonts w:ascii="Angsana New" w:hAnsi="Angsana New" w:hint="cs"/>
          <w:sz w:val="30"/>
          <w:szCs w:val="30"/>
          <w:cs/>
        </w:rPr>
        <w:t>คณะกรรมการของบริษัทมีมติ</w:t>
      </w:r>
      <w:r w:rsidRPr="003A1509">
        <w:rPr>
          <w:rFonts w:ascii="Angsana New" w:hAnsi="Angsana New"/>
          <w:sz w:val="30"/>
          <w:szCs w:val="30"/>
        </w:rPr>
        <w:br/>
      </w:r>
      <w:r w:rsidRPr="003A1509">
        <w:rPr>
          <w:rFonts w:ascii="Angsana New" w:hAnsi="Angsana New"/>
          <w:sz w:val="30"/>
          <w:szCs w:val="30"/>
          <w:cs/>
        </w:rPr>
        <w:t>อนุมัติกา</w:t>
      </w:r>
      <w:r w:rsidRPr="003A1509">
        <w:rPr>
          <w:rFonts w:ascii="Angsana New" w:hAnsi="Angsana New" w:hint="cs"/>
          <w:sz w:val="30"/>
          <w:szCs w:val="30"/>
          <w:cs/>
        </w:rPr>
        <w:t>ร</w:t>
      </w:r>
      <w:r w:rsidRPr="003A1509">
        <w:rPr>
          <w:rFonts w:ascii="Angsana New" w:hAnsi="Angsana New"/>
          <w:sz w:val="30"/>
          <w:szCs w:val="30"/>
          <w:cs/>
        </w:rPr>
        <w:t xml:space="preserve">ซื้อที่ดินจำนวน </w:t>
      </w:r>
      <w:r w:rsidRPr="003A1509">
        <w:rPr>
          <w:rFonts w:ascii="Angsana New" w:hAnsi="Angsana New"/>
          <w:sz w:val="30"/>
          <w:szCs w:val="30"/>
        </w:rPr>
        <w:t xml:space="preserve">1 </w:t>
      </w:r>
      <w:r w:rsidRPr="003A1509">
        <w:rPr>
          <w:rFonts w:ascii="Angsana New" w:hAnsi="Angsana New"/>
          <w:sz w:val="30"/>
          <w:szCs w:val="30"/>
          <w:cs/>
        </w:rPr>
        <w:t>แปลงจาก</w:t>
      </w:r>
      <w:r w:rsidRPr="003A1509">
        <w:rPr>
          <w:rFonts w:ascii="Angsana New" w:hAnsi="Angsana New" w:hint="cs"/>
          <w:sz w:val="30"/>
          <w:szCs w:val="30"/>
          <w:cs/>
        </w:rPr>
        <w:t>กรรมการและบุคคลที่เกี่ยวข้องกัน</w:t>
      </w:r>
      <w:r w:rsidRPr="003A1509">
        <w:rPr>
          <w:rFonts w:ascii="Angsana New" w:hAnsi="Angsana New"/>
          <w:sz w:val="30"/>
          <w:szCs w:val="30"/>
          <w:cs/>
        </w:rPr>
        <w:t xml:space="preserve"> โดยมีวัตถุประสงค์เพื่อขายให้</w:t>
      </w:r>
      <w:r w:rsidRPr="003A1509">
        <w:rPr>
          <w:rFonts w:ascii="Angsana New" w:hAnsi="Angsana New" w:hint="cs"/>
          <w:sz w:val="30"/>
          <w:szCs w:val="30"/>
          <w:cs/>
        </w:rPr>
        <w:t>แก่</w:t>
      </w:r>
      <w:r w:rsidRPr="003A1509">
        <w:rPr>
          <w:rFonts w:ascii="Angsana New" w:hAnsi="Angsana New"/>
          <w:sz w:val="30"/>
          <w:szCs w:val="30"/>
          <w:cs/>
        </w:rPr>
        <w:t>บุคคลภายนอก</w:t>
      </w:r>
      <w:r w:rsidRPr="003A1509">
        <w:rPr>
          <w:rFonts w:ascii="Angsana New" w:hAnsi="Angsana New" w:hint="cs"/>
          <w:sz w:val="30"/>
          <w:szCs w:val="30"/>
          <w:cs/>
        </w:rPr>
        <w:t xml:space="preserve"> และมีการ</w:t>
      </w:r>
      <w:r w:rsidRPr="003A1509">
        <w:rPr>
          <w:rFonts w:ascii="Angsana New" w:hAnsi="Angsana New"/>
          <w:sz w:val="30"/>
          <w:szCs w:val="30"/>
          <w:cs/>
        </w:rPr>
        <w:t>กำหนดให้ราคาซื้อไม่ต่ำกว่าราคา</w:t>
      </w:r>
      <w:r w:rsidRPr="003A1509">
        <w:rPr>
          <w:rFonts w:ascii="Angsana New" w:hAnsi="Angsana New" w:hint="cs"/>
          <w:sz w:val="30"/>
          <w:szCs w:val="30"/>
          <w:cs/>
        </w:rPr>
        <w:t>ประเมิน</w:t>
      </w:r>
      <w:r w:rsidRPr="003A1509">
        <w:rPr>
          <w:rFonts w:ascii="Angsana New" w:hAnsi="Angsana New"/>
          <w:sz w:val="30"/>
          <w:szCs w:val="30"/>
          <w:cs/>
        </w:rPr>
        <w:t>จากผู้ประเมินอิสระ</w:t>
      </w:r>
      <w:r w:rsidRPr="003A1509">
        <w:rPr>
          <w:rFonts w:ascii="Angsana New" w:hAnsi="Angsana New"/>
          <w:sz w:val="30"/>
          <w:szCs w:val="30"/>
        </w:rPr>
        <w:t> </w:t>
      </w:r>
    </w:p>
    <w:sectPr w:rsidR="003A1509" w:rsidRPr="003A1509" w:rsidSect="00781BF9"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D4563" w14:textId="77777777" w:rsidR="00C34D94" w:rsidRDefault="00C34D94" w:rsidP="004956B4">
      <w:r>
        <w:separator/>
      </w:r>
    </w:p>
  </w:endnote>
  <w:endnote w:type="continuationSeparator" w:id="0">
    <w:p w14:paraId="21102BF2" w14:textId="77777777" w:rsidR="00C34D94" w:rsidRDefault="00C34D94" w:rsidP="004956B4">
      <w:r>
        <w:continuationSeparator/>
      </w:r>
    </w:p>
  </w:endnote>
  <w:endnote w:type="continuationNotice" w:id="1">
    <w:p w14:paraId="3AA17045" w14:textId="77777777" w:rsidR="00C34D94" w:rsidRDefault="00C34D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noProof/>
        <w:sz w:val="30"/>
        <w:szCs w:val="30"/>
      </w:rPr>
      <w:id w:val="-655840223"/>
      <w:docPartObj>
        <w:docPartGallery w:val="Page Numbers (Bottom of Page)"/>
        <w:docPartUnique/>
      </w:docPartObj>
    </w:sdtPr>
    <w:sdtEndPr/>
    <w:sdtContent>
      <w:p w14:paraId="7A301F7D" w14:textId="6F89BB0D" w:rsidR="00706D29" w:rsidRPr="00706D29" w:rsidRDefault="00706D29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06D29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06D29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706D29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706D29">
          <w:rPr>
            <w:rFonts w:ascii="Angsana New" w:hAnsi="Angsana New"/>
            <w:noProof/>
            <w:sz w:val="30"/>
            <w:szCs w:val="30"/>
          </w:rPr>
          <w:t>2</w:t>
        </w:r>
        <w:r w:rsidRPr="00706D2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48B2A" w14:textId="5BB6B979" w:rsidR="008B1559" w:rsidRPr="00C827F6" w:rsidRDefault="008B1559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F72D4">
      <w:rPr>
        <w:rFonts w:ascii="Angsana New" w:hAnsi="Angsana New"/>
        <w:noProof/>
        <w:sz w:val="30"/>
        <w:szCs w:val="30"/>
        <w:lang w:val="fr-FR"/>
      </w:rPr>
      <w:t>0000000_2026Dec_FSA_Nava Nakorn Public Company Limited_03t_Q1  V.6.docx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FC11E5" w:rsidRPr="00FC11E5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8B1559" w:rsidRPr="00C827F6" w:rsidRDefault="008B1559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AB211" w14:textId="332D887C" w:rsidR="00773A73" w:rsidRPr="003021FF" w:rsidRDefault="00773A73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FC11E5" w:rsidRPr="00FC11E5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76EE017A" w14:textId="77777777" w:rsidR="00773A73" w:rsidRPr="009E0C7B" w:rsidRDefault="00773A73" w:rsidP="00745469">
    <w:pPr>
      <w:pStyle w:val="Footer"/>
      <w:rPr>
        <w:rFonts w:asciiTheme="majorBidi" w:hAnsiTheme="majorBidi" w:cstheme="majorBidi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AF84" w14:textId="4E6C472E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FC11E5" w:rsidRPr="00FC11E5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494A8" w14:textId="77777777" w:rsidR="00C34D94" w:rsidRDefault="00C34D94" w:rsidP="004956B4">
      <w:r>
        <w:separator/>
      </w:r>
    </w:p>
  </w:footnote>
  <w:footnote w:type="continuationSeparator" w:id="0">
    <w:p w14:paraId="5F6C85E8" w14:textId="77777777" w:rsidR="00C34D94" w:rsidRDefault="00C34D94" w:rsidP="004956B4">
      <w:r>
        <w:continuationSeparator/>
      </w:r>
    </w:p>
  </w:footnote>
  <w:footnote w:type="continuationNotice" w:id="1">
    <w:p w14:paraId="56FCF2F8" w14:textId="77777777" w:rsidR="00C34D94" w:rsidRDefault="00C34D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21CC5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1955F22C" w:rsidR="008B1559" w:rsidRPr="00410770" w:rsidRDefault="008B1559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FC11E5" w:rsidRPr="00FC11E5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FC11E5" w:rsidRPr="00FC11E5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8B1559" w:rsidRPr="00074891" w:rsidRDefault="008B1559" w:rsidP="008E493A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88D3C" w14:textId="77777777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12DC5FF" w14:textId="77777777" w:rsidR="009672B6" w:rsidRDefault="009672B6" w:rsidP="009672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411847B" w14:textId="6D4AC5E3" w:rsidR="009672B6" w:rsidRDefault="009672B6" w:rsidP="009672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303832">
      <w:rPr>
        <w:rFonts w:ascii="Angsana New" w:hAnsi="Angsana New"/>
        <w:b/>
        <w:bCs/>
        <w:sz w:val="32"/>
        <w:szCs w:val="32"/>
      </w:rPr>
      <w:t xml:space="preserve">31 </w:t>
    </w:r>
    <w:r w:rsidR="00303832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FC11E5">
      <w:rPr>
        <w:rFonts w:ascii="Angsana New" w:hAnsi="Angsana New"/>
        <w:b/>
        <w:bCs/>
        <w:sz w:val="32"/>
        <w:szCs w:val="32"/>
      </w:rPr>
      <w:t>256</w:t>
    </w:r>
    <w:r w:rsidR="00303832">
      <w:rPr>
        <w:rFonts w:ascii="Angsana New" w:hAnsi="Angsana New"/>
        <w:b/>
        <w:bCs/>
        <w:sz w:val="32"/>
        <w:szCs w:val="32"/>
      </w:rPr>
      <w:t>9</w:t>
    </w:r>
    <w:r w:rsidRPr="00672C9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A039B38" w14:textId="22751572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16B48" w14:textId="77777777" w:rsidR="009672B6" w:rsidRPr="001E2301" w:rsidRDefault="009672B6" w:rsidP="009672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AD52BD" w14:textId="77777777" w:rsidR="009672B6" w:rsidRDefault="009672B6" w:rsidP="009672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24C1597" w14:textId="42E1B88F" w:rsidR="009672B6" w:rsidRDefault="009672B6" w:rsidP="009672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8A7ECC">
      <w:rPr>
        <w:rFonts w:ascii="Angsana New" w:hAnsi="Angsana New"/>
        <w:b/>
        <w:bCs/>
        <w:sz w:val="32"/>
        <w:szCs w:val="32"/>
      </w:rPr>
      <w:t xml:space="preserve">31 </w:t>
    </w:r>
    <w:r w:rsidR="008A7ECC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8A7ECC">
      <w:rPr>
        <w:rFonts w:ascii="Angsana New" w:hAnsi="Angsana New"/>
        <w:b/>
        <w:bCs/>
        <w:sz w:val="32"/>
        <w:szCs w:val="32"/>
      </w:rPr>
      <w:t xml:space="preserve">2569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4905B9F" w14:textId="77777777" w:rsidR="00D61CF7" w:rsidRPr="00004042" w:rsidRDefault="00D61CF7" w:rsidP="00004042">
    <w:pPr>
      <w:pStyle w:val="Header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6C30402"/>
    <w:multiLevelType w:val="multilevel"/>
    <w:tmpl w:val="C84C9D26"/>
    <w:lvl w:ilvl="0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10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13FA13C6"/>
    <w:multiLevelType w:val="hybridMultilevel"/>
    <w:tmpl w:val="8F3EE8F4"/>
    <w:name w:val="KIDS"/>
    <w:lvl w:ilvl="0" w:tplc="52E6B73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DF2025F"/>
    <w:multiLevelType w:val="hybridMultilevel"/>
    <w:tmpl w:val="3216C2F2"/>
    <w:lvl w:ilvl="0" w:tplc="A69AF57A">
      <w:start w:val="2"/>
      <w:numFmt w:val="decimal"/>
      <w:lvlText w:val="1%1.1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2F1E5F11"/>
    <w:multiLevelType w:val="hybridMultilevel"/>
    <w:tmpl w:val="04B4B8E8"/>
    <w:lvl w:ilvl="0" w:tplc="FFFFFFFF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9B1106"/>
    <w:multiLevelType w:val="hybridMultilevel"/>
    <w:tmpl w:val="80F0F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46EDC"/>
    <w:multiLevelType w:val="multilevel"/>
    <w:tmpl w:val="C91854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numFmt w:val="decimal"/>
      <w:lvlText w:val="1%4.1"/>
      <w:lvlJc w:val="left"/>
      <w:pPr>
        <w:ind w:left="1380" w:hanging="360"/>
      </w:pPr>
      <w:rPr>
        <w:rFonts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A3607FE"/>
    <w:multiLevelType w:val="hybridMultilevel"/>
    <w:tmpl w:val="72EC4E14"/>
    <w:lvl w:ilvl="0" w:tplc="1FD471A0">
      <w:numFmt w:val="decimal"/>
      <w:lvlText w:val="1%1.1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C7011D"/>
    <w:multiLevelType w:val="hybridMultilevel"/>
    <w:tmpl w:val="4FBA26A4"/>
    <w:lvl w:ilvl="0" w:tplc="C73CF344">
      <w:start w:val="1"/>
      <w:numFmt w:val="decimal"/>
      <w:lvlText w:val="%1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41" w15:restartNumberingAfterBreak="0">
    <w:nsid w:val="68280752"/>
    <w:multiLevelType w:val="hybridMultilevel"/>
    <w:tmpl w:val="8BD6F612"/>
    <w:lvl w:ilvl="0" w:tplc="93F6EC22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F72715"/>
    <w:multiLevelType w:val="hybridMultilevel"/>
    <w:tmpl w:val="47D66EF4"/>
    <w:lvl w:ilvl="0" w:tplc="FFFFFFFF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0800E6"/>
    <w:multiLevelType w:val="hybridMultilevel"/>
    <w:tmpl w:val="83FA7542"/>
    <w:lvl w:ilvl="0" w:tplc="CAF0D278">
      <w:start w:val="1"/>
      <w:numFmt w:val="decimal"/>
      <w:lvlText w:val="1%1.1"/>
      <w:lvlJc w:val="left"/>
      <w:pPr>
        <w:ind w:left="158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49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920205">
    <w:abstractNumId w:val="6"/>
  </w:num>
  <w:num w:numId="2" w16cid:durableId="596863136">
    <w:abstractNumId w:val="5"/>
  </w:num>
  <w:num w:numId="3" w16cid:durableId="1376197183">
    <w:abstractNumId w:val="7"/>
  </w:num>
  <w:num w:numId="4" w16cid:durableId="696083384">
    <w:abstractNumId w:val="3"/>
  </w:num>
  <w:num w:numId="5" w16cid:durableId="539316629">
    <w:abstractNumId w:val="2"/>
  </w:num>
  <w:num w:numId="6" w16cid:durableId="2116359192">
    <w:abstractNumId w:val="0"/>
  </w:num>
  <w:num w:numId="7" w16cid:durableId="2070037033">
    <w:abstractNumId w:val="1"/>
  </w:num>
  <w:num w:numId="8" w16cid:durableId="344939239">
    <w:abstractNumId w:val="4"/>
  </w:num>
  <w:num w:numId="9" w16cid:durableId="225067420">
    <w:abstractNumId w:val="25"/>
  </w:num>
  <w:num w:numId="10" w16cid:durableId="977764087">
    <w:abstractNumId w:val="19"/>
  </w:num>
  <w:num w:numId="11" w16cid:durableId="1028486551">
    <w:abstractNumId w:val="39"/>
  </w:num>
  <w:num w:numId="12" w16cid:durableId="927543020">
    <w:abstractNumId w:val="26"/>
  </w:num>
  <w:num w:numId="13" w16cid:durableId="1482383295">
    <w:abstractNumId w:val="46"/>
  </w:num>
  <w:num w:numId="14" w16cid:durableId="1701008546">
    <w:abstractNumId w:val="8"/>
  </w:num>
  <w:num w:numId="15" w16cid:durableId="76752130">
    <w:abstractNumId w:val="31"/>
  </w:num>
  <w:num w:numId="16" w16cid:durableId="544217954">
    <w:abstractNumId w:val="13"/>
  </w:num>
  <w:num w:numId="17" w16cid:durableId="1606156782">
    <w:abstractNumId w:val="42"/>
  </w:num>
  <w:num w:numId="18" w16cid:durableId="1740789213">
    <w:abstractNumId w:val="30"/>
  </w:num>
  <w:num w:numId="19" w16cid:durableId="266159673">
    <w:abstractNumId w:val="27"/>
  </w:num>
  <w:num w:numId="20" w16cid:durableId="2057660054">
    <w:abstractNumId w:val="18"/>
  </w:num>
  <w:num w:numId="21" w16cid:durableId="468133506">
    <w:abstractNumId w:val="17"/>
  </w:num>
  <w:num w:numId="22" w16cid:durableId="1835105879">
    <w:abstractNumId w:val="28"/>
  </w:num>
  <w:num w:numId="23" w16cid:durableId="472868516">
    <w:abstractNumId w:val="35"/>
  </w:num>
  <w:num w:numId="24" w16cid:durableId="605232343">
    <w:abstractNumId w:val="11"/>
  </w:num>
  <w:num w:numId="25" w16cid:durableId="42366646">
    <w:abstractNumId w:val="10"/>
  </w:num>
  <w:num w:numId="26" w16cid:durableId="700980907">
    <w:abstractNumId w:val="23"/>
  </w:num>
  <w:num w:numId="27" w16cid:durableId="1748111501">
    <w:abstractNumId w:val="45"/>
  </w:num>
  <w:num w:numId="28" w16cid:durableId="211158054">
    <w:abstractNumId w:val="40"/>
  </w:num>
  <w:num w:numId="29" w16cid:durableId="793058373">
    <w:abstractNumId w:val="15"/>
  </w:num>
  <w:num w:numId="30" w16cid:durableId="1075979869">
    <w:abstractNumId w:val="47"/>
  </w:num>
  <w:num w:numId="31" w16cid:durableId="916744535">
    <w:abstractNumId w:val="49"/>
  </w:num>
  <w:num w:numId="32" w16cid:durableId="379137201">
    <w:abstractNumId w:val="44"/>
  </w:num>
  <w:num w:numId="33" w16cid:durableId="448162600">
    <w:abstractNumId w:val="24"/>
  </w:num>
  <w:num w:numId="34" w16cid:durableId="121925373">
    <w:abstractNumId w:val="38"/>
  </w:num>
  <w:num w:numId="35" w16cid:durableId="1781802350">
    <w:abstractNumId w:val="33"/>
  </w:num>
  <w:num w:numId="36" w16cid:durableId="653142249">
    <w:abstractNumId w:val="29"/>
  </w:num>
  <w:num w:numId="37" w16cid:durableId="1495996160">
    <w:abstractNumId w:val="12"/>
  </w:num>
  <w:num w:numId="38" w16cid:durableId="996302227">
    <w:abstractNumId w:val="20"/>
  </w:num>
  <w:num w:numId="39" w16cid:durableId="983043607">
    <w:abstractNumId w:val="32"/>
  </w:num>
  <w:num w:numId="40" w16cid:durableId="173611524">
    <w:abstractNumId w:val="22"/>
  </w:num>
  <w:num w:numId="41" w16cid:durableId="1165969741">
    <w:abstractNumId w:val="9"/>
  </w:num>
  <w:num w:numId="42" w16cid:durableId="1569414042">
    <w:abstractNumId w:val="37"/>
  </w:num>
  <w:num w:numId="43" w16cid:durableId="2075350572">
    <w:abstractNumId w:val="41"/>
  </w:num>
  <w:num w:numId="44" w16cid:durableId="1412266102">
    <w:abstractNumId w:val="21"/>
  </w:num>
  <w:num w:numId="45" w16cid:durableId="41515700">
    <w:abstractNumId w:val="43"/>
  </w:num>
  <w:num w:numId="46" w16cid:durableId="1651323656">
    <w:abstractNumId w:val="48"/>
  </w:num>
  <w:num w:numId="47" w16cid:durableId="1702585684">
    <w:abstractNumId w:val="16"/>
  </w:num>
  <w:num w:numId="48" w16cid:durableId="2044750638">
    <w:abstractNumId w:val="14"/>
  </w:num>
  <w:num w:numId="49" w16cid:durableId="1014381960">
    <w:abstractNumId w:val="36"/>
  </w:num>
  <w:num w:numId="50" w16cid:durableId="801192281">
    <w:abstractNumId w:val="3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BF0"/>
    <w:rsid w:val="00000FBB"/>
    <w:rsid w:val="00001438"/>
    <w:rsid w:val="0000183D"/>
    <w:rsid w:val="0000186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C8"/>
    <w:rsid w:val="000029FE"/>
    <w:rsid w:val="00002C87"/>
    <w:rsid w:val="00002F66"/>
    <w:rsid w:val="00002FAC"/>
    <w:rsid w:val="00003059"/>
    <w:rsid w:val="00003142"/>
    <w:rsid w:val="000031E5"/>
    <w:rsid w:val="00003257"/>
    <w:rsid w:val="000032C8"/>
    <w:rsid w:val="000033BE"/>
    <w:rsid w:val="00003415"/>
    <w:rsid w:val="000036EC"/>
    <w:rsid w:val="0000395F"/>
    <w:rsid w:val="0000398F"/>
    <w:rsid w:val="00003B50"/>
    <w:rsid w:val="00003BC0"/>
    <w:rsid w:val="00004042"/>
    <w:rsid w:val="00004075"/>
    <w:rsid w:val="00004273"/>
    <w:rsid w:val="000042C6"/>
    <w:rsid w:val="00004C5A"/>
    <w:rsid w:val="00004DFF"/>
    <w:rsid w:val="00004E69"/>
    <w:rsid w:val="00004E9C"/>
    <w:rsid w:val="00004FE9"/>
    <w:rsid w:val="000051B6"/>
    <w:rsid w:val="0000529C"/>
    <w:rsid w:val="00005965"/>
    <w:rsid w:val="000059CF"/>
    <w:rsid w:val="00005A60"/>
    <w:rsid w:val="00005AAF"/>
    <w:rsid w:val="00005D8D"/>
    <w:rsid w:val="00005F35"/>
    <w:rsid w:val="0000601F"/>
    <w:rsid w:val="00006192"/>
    <w:rsid w:val="00006318"/>
    <w:rsid w:val="00006761"/>
    <w:rsid w:val="00006A21"/>
    <w:rsid w:val="00006BC9"/>
    <w:rsid w:val="00006FA5"/>
    <w:rsid w:val="000072C0"/>
    <w:rsid w:val="00007701"/>
    <w:rsid w:val="00007906"/>
    <w:rsid w:val="00007A9B"/>
    <w:rsid w:val="00007C5B"/>
    <w:rsid w:val="00007CC8"/>
    <w:rsid w:val="00007D3A"/>
    <w:rsid w:val="00007DBF"/>
    <w:rsid w:val="00010190"/>
    <w:rsid w:val="0001026E"/>
    <w:rsid w:val="00010447"/>
    <w:rsid w:val="000106EF"/>
    <w:rsid w:val="00010CBE"/>
    <w:rsid w:val="00010D13"/>
    <w:rsid w:val="00010E19"/>
    <w:rsid w:val="00010E8F"/>
    <w:rsid w:val="0001130D"/>
    <w:rsid w:val="00011802"/>
    <w:rsid w:val="000118AB"/>
    <w:rsid w:val="0001195F"/>
    <w:rsid w:val="000121C7"/>
    <w:rsid w:val="00012254"/>
    <w:rsid w:val="0001239A"/>
    <w:rsid w:val="0001253A"/>
    <w:rsid w:val="000126DC"/>
    <w:rsid w:val="00012704"/>
    <w:rsid w:val="0001279F"/>
    <w:rsid w:val="00012B02"/>
    <w:rsid w:val="00012DC1"/>
    <w:rsid w:val="00012E31"/>
    <w:rsid w:val="00012F7A"/>
    <w:rsid w:val="00012F9B"/>
    <w:rsid w:val="00013213"/>
    <w:rsid w:val="000137AD"/>
    <w:rsid w:val="00013B40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CDA"/>
    <w:rsid w:val="00015F6E"/>
    <w:rsid w:val="00015F76"/>
    <w:rsid w:val="0001632B"/>
    <w:rsid w:val="00016334"/>
    <w:rsid w:val="000165FD"/>
    <w:rsid w:val="00016710"/>
    <w:rsid w:val="0001671E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94D"/>
    <w:rsid w:val="00020B85"/>
    <w:rsid w:val="00020EFA"/>
    <w:rsid w:val="00020FC5"/>
    <w:rsid w:val="000216F4"/>
    <w:rsid w:val="00021A27"/>
    <w:rsid w:val="00022033"/>
    <w:rsid w:val="00022050"/>
    <w:rsid w:val="0002218A"/>
    <w:rsid w:val="0002248E"/>
    <w:rsid w:val="00022872"/>
    <w:rsid w:val="00022B18"/>
    <w:rsid w:val="00022BBC"/>
    <w:rsid w:val="00022D80"/>
    <w:rsid w:val="00022FF3"/>
    <w:rsid w:val="0002302D"/>
    <w:rsid w:val="00023172"/>
    <w:rsid w:val="00023491"/>
    <w:rsid w:val="00023B8E"/>
    <w:rsid w:val="00023E11"/>
    <w:rsid w:val="00024246"/>
    <w:rsid w:val="00024282"/>
    <w:rsid w:val="0002445A"/>
    <w:rsid w:val="0002466E"/>
    <w:rsid w:val="00024846"/>
    <w:rsid w:val="000248DE"/>
    <w:rsid w:val="00024D40"/>
    <w:rsid w:val="00024E65"/>
    <w:rsid w:val="0002504B"/>
    <w:rsid w:val="000250A9"/>
    <w:rsid w:val="00025121"/>
    <w:rsid w:val="0002533D"/>
    <w:rsid w:val="0002539B"/>
    <w:rsid w:val="000256D4"/>
    <w:rsid w:val="0002588F"/>
    <w:rsid w:val="0002589B"/>
    <w:rsid w:val="00025BCC"/>
    <w:rsid w:val="00025C88"/>
    <w:rsid w:val="00025DFC"/>
    <w:rsid w:val="00025E6B"/>
    <w:rsid w:val="000264F6"/>
    <w:rsid w:val="00026CDD"/>
    <w:rsid w:val="0002702A"/>
    <w:rsid w:val="00027165"/>
    <w:rsid w:val="00027243"/>
    <w:rsid w:val="00027437"/>
    <w:rsid w:val="000275FA"/>
    <w:rsid w:val="00027A93"/>
    <w:rsid w:val="00027B5D"/>
    <w:rsid w:val="00027D36"/>
    <w:rsid w:val="00027F26"/>
    <w:rsid w:val="00027FA7"/>
    <w:rsid w:val="0003000E"/>
    <w:rsid w:val="00030147"/>
    <w:rsid w:val="00030602"/>
    <w:rsid w:val="0003064B"/>
    <w:rsid w:val="0003095A"/>
    <w:rsid w:val="00030B2B"/>
    <w:rsid w:val="00030D32"/>
    <w:rsid w:val="00030D42"/>
    <w:rsid w:val="00030F9A"/>
    <w:rsid w:val="00030FAF"/>
    <w:rsid w:val="00030FC6"/>
    <w:rsid w:val="0003104C"/>
    <w:rsid w:val="000314B7"/>
    <w:rsid w:val="00031799"/>
    <w:rsid w:val="00031835"/>
    <w:rsid w:val="000318A6"/>
    <w:rsid w:val="00031A5D"/>
    <w:rsid w:val="00031A63"/>
    <w:rsid w:val="00031CF6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2C"/>
    <w:rsid w:val="00033157"/>
    <w:rsid w:val="000335E0"/>
    <w:rsid w:val="0003364D"/>
    <w:rsid w:val="00033863"/>
    <w:rsid w:val="000339B8"/>
    <w:rsid w:val="00033CF1"/>
    <w:rsid w:val="00033DE5"/>
    <w:rsid w:val="0003423F"/>
    <w:rsid w:val="0003438B"/>
    <w:rsid w:val="0003473F"/>
    <w:rsid w:val="0003482C"/>
    <w:rsid w:val="00034839"/>
    <w:rsid w:val="000348FE"/>
    <w:rsid w:val="00034BAD"/>
    <w:rsid w:val="00034C75"/>
    <w:rsid w:val="00034DDB"/>
    <w:rsid w:val="00034E50"/>
    <w:rsid w:val="00034F6E"/>
    <w:rsid w:val="00035092"/>
    <w:rsid w:val="00035280"/>
    <w:rsid w:val="000352F9"/>
    <w:rsid w:val="00035435"/>
    <w:rsid w:val="00035A11"/>
    <w:rsid w:val="00035A28"/>
    <w:rsid w:val="00035AA5"/>
    <w:rsid w:val="00035AF1"/>
    <w:rsid w:val="00035B14"/>
    <w:rsid w:val="00035B8E"/>
    <w:rsid w:val="00035F1E"/>
    <w:rsid w:val="00036238"/>
    <w:rsid w:val="00036333"/>
    <w:rsid w:val="0003668D"/>
    <w:rsid w:val="0003697E"/>
    <w:rsid w:val="00036994"/>
    <w:rsid w:val="00036F10"/>
    <w:rsid w:val="00037047"/>
    <w:rsid w:val="00037564"/>
    <w:rsid w:val="00037B04"/>
    <w:rsid w:val="00037DDC"/>
    <w:rsid w:val="00037F22"/>
    <w:rsid w:val="00040328"/>
    <w:rsid w:val="00040571"/>
    <w:rsid w:val="00040649"/>
    <w:rsid w:val="00040840"/>
    <w:rsid w:val="00040B03"/>
    <w:rsid w:val="00040C11"/>
    <w:rsid w:val="00040C3B"/>
    <w:rsid w:val="000410F1"/>
    <w:rsid w:val="00041371"/>
    <w:rsid w:val="0004179B"/>
    <w:rsid w:val="000417DA"/>
    <w:rsid w:val="000419C0"/>
    <w:rsid w:val="00041AE0"/>
    <w:rsid w:val="00041C6D"/>
    <w:rsid w:val="00041ED4"/>
    <w:rsid w:val="000425FC"/>
    <w:rsid w:val="00042756"/>
    <w:rsid w:val="00042B32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5A3"/>
    <w:rsid w:val="00044829"/>
    <w:rsid w:val="00044AB8"/>
    <w:rsid w:val="00044B66"/>
    <w:rsid w:val="00044BB1"/>
    <w:rsid w:val="00044C97"/>
    <w:rsid w:val="00044E11"/>
    <w:rsid w:val="00044F0D"/>
    <w:rsid w:val="00045621"/>
    <w:rsid w:val="00045B03"/>
    <w:rsid w:val="00045B7F"/>
    <w:rsid w:val="00045E2D"/>
    <w:rsid w:val="000463F7"/>
    <w:rsid w:val="00046539"/>
    <w:rsid w:val="00046A32"/>
    <w:rsid w:val="00046ED3"/>
    <w:rsid w:val="00047053"/>
    <w:rsid w:val="000471F2"/>
    <w:rsid w:val="000471F3"/>
    <w:rsid w:val="000472C4"/>
    <w:rsid w:val="0004740E"/>
    <w:rsid w:val="00047428"/>
    <w:rsid w:val="00047524"/>
    <w:rsid w:val="00047751"/>
    <w:rsid w:val="00047A9D"/>
    <w:rsid w:val="00047F78"/>
    <w:rsid w:val="00050156"/>
    <w:rsid w:val="000502CD"/>
    <w:rsid w:val="000502EB"/>
    <w:rsid w:val="000506D5"/>
    <w:rsid w:val="0005071D"/>
    <w:rsid w:val="00050D84"/>
    <w:rsid w:val="00050E6B"/>
    <w:rsid w:val="00050EE5"/>
    <w:rsid w:val="000511F0"/>
    <w:rsid w:val="000512D8"/>
    <w:rsid w:val="0005145D"/>
    <w:rsid w:val="00051598"/>
    <w:rsid w:val="00051CB9"/>
    <w:rsid w:val="00051D4D"/>
    <w:rsid w:val="00051F8A"/>
    <w:rsid w:val="0005210B"/>
    <w:rsid w:val="00052648"/>
    <w:rsid w:val="000526FD"/>
    <w:rsid w:val="000527C7"/>
    <w:rsid w:val="0005281D"/>
    <w:rsid w:val="00052CD9"/>
    <w:rsid w:val="00052DEF"/>
    <w:rsid w:val="00052E8F"/>
    <w:rsid w:val="0005307C"/>
    <w:rsid w:val="000533B9"/>
    <w:rsid w:val="000533F0"/>
    <w:rsid w:val="000535E3"/>
    <w:rsid w:val="00053A36"/>
    <w:rsid w:val="00053C63"/>
    <w:rsid w:val="00053DBC"/>
    <w:rsid w:val="00053EAC"/>
    <w:rsid w:val="000543CD"/>
    <w:rsid w:val="000545A3"/>
    <w:rsid w:val="0005469B"/>
    <w:rsid w:val="000546C1"/>
    <w:rsid w:val="000548D6"/>
    <w:rsid w:val="000549DE"/>
    <w:rsid w:val="00055231"/>
    <w:rsid w:val="000554B7"/>
    <w:rsid w:val="000555CA"/>
    <w:rsid w:val="0005591B"/>
    <w:rsid w:val="00055960"/>
    <w:rsid w:val="000559FD"/>
    <w:rsid w:val="00055D63"/>
    <w:rsid w:val="00056409"/>
    <w:rsid w:val="0005649A"/>
    <w:rsid w:val="00056791"/>
    <w:rsid w:val="000568D7"/>
    <w:rsid w:val="000568DD"/>
    <w:rsid w:val="00057084"/>
    <w:rsid w:val="000573EB"/>
    <w:rsid w:val="000574B0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4E4"/>
    <w:rsid w:val="00061755"/>
    <w:rsid w:val="0006192A"/>
    <w:rsid w:val="000619BB"/>
    <w:rsid w:val="00061B08"/>
    <w:rsid w:val="00061C4E"/>
    <w:rsid w:val="00061CC6"/>
    <w:rsid w:val="00061D13"/>
    <w:rsid w:val="00061D4A"/>
    <w:rsid w:val="00061E47"/>
    <w:rsid w:val="00061E76"/>
    <w:rsid w:val="00061F2F"/>
    <w:rsid w:val="00061FA4"/>
    <w:rsid w:val="00061FF7"/>
    <w:rsid w:val="00062093"/>
    <w:rsid w:val="000620B8"/>
    <w:rsid w:val="0006216C"/>
    <w:rsid w:val="000621C8"/>
    <w:rsid w:val="000621F7"/>
    <w:rsid w:val="000622B0"/>
    <w:rsid w:val="000623D3"/>
    <w:rsid w:val="00062437"/>
    <w:rsid w:val="0006248B"/>
    <w:rsid w:val="00062575"/>
    <w:rsid w:val="0006258A"/>
    <w:rsid w:val="0006265F"/>
    <w:rsid w:val="000629DA"/>
    <w:rsid w:val="00062AD0"/>
    <w:rsid w:val="00062C32"/>
    <w:rsid w:val="00062C9B"/>
    <w:rsid w:val="00062D6A"/>
    <w:rsid w:val="00062D8A"/>
    <w:rsid w:val="000632D7"/>
    <w:rsid w:val="000632E1"/>
    <w:rsid w:val="00063362"/>
    <w:rsid w:val="00063672"/>
    <w:rsid w:val="000638C0"/>
    <w:rsid w:val="00063957"/>
    <w:rsid w:val="00063B4A"/>
    <w:rsid w:val="00063BB9"/>
    <w:rsid w:val="00063D54"/>
    <w:rsid w:val="00063FA4"/>
    <w:rsid w:val="000640DB"/>
    <w:rsid w:val="00064381"/>
    <w:rsid w:val="0006453B"/>
    <w:rsid w:val="000645FE"/>
    <w:rsid w:val="0006460C"/>
    <w:rsid w:val="000646A7"/>
    <w:rsid w:val="00064A55"/>
    <w:rsid w:val="00064B1A"/>
    <w:rsid w:val="00064E76"/>
    <w:rsid w:val="0006509E"/>
    <w:rsid w:val="00065121"/>
    <w:rsid w:val="00065153"/>
    <w:rsid w:val="000656E1"/>
    <w:rsid w:val="00065716"/>
    <w:rsid w:val="00065874"/>
    <w:rsid w:val="00065C80"/>
    <w:rsid w:val="00065C8D"/>
    <w:rsid w:val="00065CB1"/>
    <w:rsid w:val="00066111"/>
    <w:rsid w:val="00066342"/>
    <w:rsid w:val="000665CA"/>
    <w:rsid w:val="0006663C"/>
    <w:rsid w:val="000666DD"/>
    <w:rsid w:val="000668A7"/>
    <w:rsid w:val="00066C72"/>
    <w:rsid w:val="00066E14"/>
    <w:rsid w:val="00066E95"/>
    <w:rsid w:val="0006725D"/>
    <w:rsid w:val="0006741B"/>
    <w:rsid w:val="000675DA"/>
    <w:rsid w:val="00067839"/>
    <w:rsid w:val="00067846"/>
    <w:rsid w:val="00067BBB"/>
    <w:rsid w:val="00067C94"/>
    <w:rsid w:val="00067CD0"/>
    <w:rsid w:val="00067D22"/>
    <w:rsid w:val="00067DEC"/>
    <w:rsid w:val="00070142"/>
    <w:rsid w:val="000702B3"/>
    <w:rsid w:val="00070715"/>
    <w:rsid w:val="00070900"/>
    <w:rsid w:val="00070A26"/>
    <w:rsid w:val="00070A5F"/>
    <w:rsid w:val="00070D5E"/>
    <w:rsid w:val="00070FC4"/>
    <w:rsid w:val="00070FD0"/>
    <w:rsid w:val="000710D1"/>
    <w:rsid w:val="0007112A"/>
    <w:rsid w:val="000712CE"/>
    <w:rsid w:val="00071380"/>
    <w:rsid w:val="00071458"/>
    <w:rsid w:val="00071888"/>
    <w:rsid w:val="00071F49"/>
    <w:rsid w:val="0007208F"/>
    <w:rsid w:val="0007212A"/>
    <w:rsid w:val="0007213F"/>
    <w:rsid w:val="000721BD"/>
    <w:rsid w:val="000723BB"/>
    <w:rsid w:val="00072470"/>
    <w:rsid w:val="0007262C"/>
    <w:rsid w:val="000726A8"/>
    <w:rsid w:val="00072BE4"/>
    <w:rsid w:val="00072DC0"/>
    <w:rsid w:val="000730A9"/>
    <w:rsid w:val="000730CF"/>
    <w:rsid w:val="000730D4"/>
    <w:rsid w:val="000731EF"/>
    <w:rsid w:val="0007345D"/>
    <w:rsid w:val="00073467"/>
    <w:rsid w:val="0007355C"/>
    <w:rsid w:val="000735F7"/>
    <w:rsid w:val="0007371B"/>
    <w:rsid w:val="000738C6"/>
    <w:rsid w:val="0007390B"/>
    <w:rsid w:val="00073A03"/>
    <w:rsid w:val="00073A1F"/>
    <w:rsid w:val="00073E7D"/>
    <w:rsid w:val="00074143"/>
    <w:rsid w:val="00074495"/>
    <w:rsid w:val="000744FA"/>
    <w:rsid w:val="00074605"/>
    <w:rsid w:val="00074720"/>
    <w:rsid w:val="000747A9"/>
    <w:rsid w:val="00074A2D"/>
    <w:rsid w:val="00074DAF"/>
    <w:rsid w:val="0007509B"/>
    <w:rsid w:val="000751B4"/>
    <w:rsid w:val="00075313"/>
    <w:rsid w:val="000754D3"/>
    <w:rsid w:val="00075623"/>
    <w:rsid w:val="00075699"/>
    <w:rsid w:val="000758D7"/>
    <w:rsid w:val="000758F0"/>
    <w:rsid w:val="000758FF"/>
    <w:rsid w:val="00075918"/>
    <w:rsid w:val="0007599C"/>
    <w:rsid w:val="000759E5"/>
    <w:rsid w:val="00075A10"/>
    <w:rsid w:val="00075A87"/>
    <w:rsid w:val="00075D0D"/>
    <w:rsid w:val="00076284"/>
    <w:rsid w:val="00076434"/>
    <w:rsid w:val="00076831"/>
    <w:rsid w:val="00076B32"/>
    <w:rsid w:val="000770BE"/>
    <w:rsid w:val="00077114"/>
    <w:rsid w:val="00077273"/>
    <w:rsid w:val="0007745D"/>
    <w:rsid w:val="00077AC6"/>
    <w:rsid w:val="00077EED"/>
    <w:rsid w:val="00077F09"/>
    <w:rsid w:val="00080062"/>
    <w:rsid w:val="000800FC"/>
    <w:rsid w:val="000802D7"/>
    <w:rsid w:val="0008041C"/>
    <w:rsid w:val="00080798"/>
    <w:rsid w:val="000808C0"/>
    <w:rsid w:val="00080BD0"/>
    <w:rsid w:val="00080D1A"/>
    <w:rsid w:val="00080F9A"/>
    <w:rsid w:val="00080F9B"/>
    <w:rsid w:val="0008111C"/>
    <w:rsid w:val="000811A0"/>
    <w:rsid w:val="000812AD"/>
    <w:rsid w:val="0008138A"/>
    <w:rsid w:val="0008148E"/>
    <w:rsid w:val="00081C53"/>
    <w:rsid w:val="00081CD6"/>
    <w:rsid w:val="00081D42"/>
    <w:rsid w:val="00081E56"/>
    <w:rsid w:val="00081F06"/>
    <w:rsid w:val="0008212E"/>
    <w:rsid w:val="00082414"/>
    <w:rsid w:val="00082626"/>
    <w:rsid w:val="00082759"/>
    <w:rsid w:val="00082910"/>
    <w:rsid w:val="00082DD5"/>
    <w:rsid w:val="00082EDF"/>
    <w:rsid w:val="00082F02"/>
    <w:rsid w:val="0008312D"/>
    <w:rsid w:val="00083383"/>
    <w:rsid w:val="0008356D"/>
    <w:rsid w:val="000835DC"/>
    <w:rsid w:val="00083638"/>
    <w:rsid w:val="000839B3"/>
    <w:rsid w:val="00083C32"/>
    <w:rsid w:val="00083C56"/>
    <w:rsid w:val="00083CE5"/>
    <w:rsid w:val="00083E02"/>
    <w:rsid w:val="00083F46"/>
    <w:rsid w:val="0008400F"/>
    <w:rsid w:val="000840AD"/>
    <w:rsid w:val="000841AA"/>
    <w:rsid w:val="0008438D"/>
    <w:rsid w:val="0008464A"/>
    <w:rsid w:val="00084BF2"/>
    <w:rsid w:val="00084E9B"/>
    <w:rsid w:val="0008510A"/>
    <w:rsid w:val="000852E4"/>
    <w:rsid w:val="00085398"/>
    <w:rsid w:val="00085688"/>
    <w:rsid w:val="000858E6"/>
    <w:rsid w:val="00085D4F"/>
    <w:rsid w:val="00085FF9"/>
    <w:rsid w:val="000862E7"/>
    <w:rsid w:val="00086330"/>
    <w:rsid w:val="0008679E"/>
    <w:rsid w:val="00086ABE"/>
    <w:rsid w:val="00086BE5"/>
    <w:rsid w:val="00086EFC"/>
    <w:rsid w:val="00087299"/>
    <w:rsid w:val="00087319"/>
    <w:rsid w:val="000876E3"/>
    <w:rsid w:val="00087991"/>
    <w:rsid w:val="00087C9A"/>
    <w:rsid w:val="00087D77"/>
    <w:rsid w:val="00087DAB"/>
    <w:rsid w:val="00090108"/>
    <w:rsid w:val="00090340"/>
    <w:rsid w:val="0009082D"/>
    <w:rsid w:val="00090B25"/>
    <w:rsid w:val="00090B90"/>
    <w:rsid w:val="00090BB3"/>
    <w:rsid w:val="00090CF7"/>
    <w:rsid w:val="00090D2D"/>
    <w:rsid w:val="00091224"/>
    <w:rsid w:val="0009131C"/>
    <w:rsid w:val="0009152F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23D"/>
    <w:rsid w:val="00092337"/>
    <w:rsid w:val="00092559"/>
    <w:rsid w:val="000925ED"/>
    <w:rsid w:val="000927A3"/>
    <w:rsid w:val="000928B2"/>
    <w:rsid w:val="00092977"/>
    <w:rsid w:val="00092B62"/>
    <w:rsid w:val="00092C98"/>
    <w:rsid w:val="00092D1C"/>
    <w:rsid w:val="00092DCC"/>
    <w:rsid w:val="000931EA"/>
    <w:rsid w:val="00093516"/>
    <w:rsid w:val="000936ED"/>
    <w:rsid w:val="00093740"/>
    <w:rsid w:val="00093DD9"/>
    <w:rsid w:val="00093F26"/>
    <w:rsid w:val="0009423C"/>
    <w:rsid w:val="00094249"/>
    <w:rsid w:val="000942C3"/>
    <w:rsid w:val="00094589"/>
    <w:rsid w:val="0009468F"/>
    <w:rsid w:val="000946F5"/>
    <w:rsid w:val="0009492C"/>
    <w:rsid w:val="00094B4C"/>
    <w:rsid w:val="00094C60"/>
    <w:rsid w:val="00094C94"/>
    <w:rsid w:val="00094D9F"/>
    <w:rsid w:val="00095141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45"/>
    <w:rsid w:val="00097B75"/>
    <w:rsid w:val="00097B9D"/>
    <w:rsid w:val="00097D16"/>
    <w:rsid w:val="000A00C0"/>
    <w:rsid w:val="000A089B"/>
    <w:rsid w:val="000A0BD9"/>
    <w:rsid w:val="000A0F01"/>
    <w:rsid w:val="000A10B0"/>
    <w:rsid w:val="000A10B9"/>
    <w:rsid w:val="000A13FD"/>
    <w:rsid w:val="000A149B"/>
    <w:rsid w:val="000A1529"/>
    <w:rsid w:val="000A1559"/>
    <w:rsid w:val="000A1725"/>
    <w:rsid w:val="000A1762"/>
    <w:rsid w:val="000A1836"/>
    <w:rsid w:val="000A1EEF"/>
    <w:rsid w:val="000A2149"/>
    <w:rsid w:val="000A2151"/>
    <w:rsid w:val="000A23C1"/>
    <w:rsid w:val="000A29B0"/>
    <w:rsid w:val="000A2A72"/>
    <w:rsid w:val="000A3536"/>
    <w:rsid w:val="000A3543"/>
    <w:rsid w:val="000A3557"/>
    <w:rsid w:val="000A38D8"/>
    <w:rsid w:val="000A401A"/>
    <w:rsid w:val="000A413F"/>
    <w:rsid w:val="000A420C"/>
    <w:rsid w:val="000A4212"/>
    <w:rsid w:val="000A437A"/>
    <w:rsid w:val="000A450E"/>
    <w:rsid w:val="000A48C4"/>
    <w:rsid w:val="000A4B14"/>
    <w:rsid w:val="000A50CC"/>
    <w:rsid w:val="000A5109"/>
    <w:rsid w:val="000A528C"/>
    <w:rsid w:val="000A54C7"/>
    <w:rsid w:val="000A5D68"/>
    <w:rsid w:val="000A60B7"/>
    <w:rsid w:val="000A6279"/>
    <w:rsid w:val="000A6316"/>
    <w:rsid w:val="000A6680"/>
    <w:rsid w:val="000A6C35"/>
    <w:rsid w:val="000A70E8"/>
    <w:rsid w:val="000A71A6"/>
    <w:rsid w:val="000A71CB"/>
    <w:rsid w:val="000A790D"/>
    <w:rsid w:val="000A792C"/>
    <w:rsid w:val="000A79C2"/>
    <w:rsid w:val="000A79E4"/>
    <w:rsid w:val="000A7BD5"/>
    <w:rsid w:val="000A7C6E"/>
    <w:rsid w:val="000A7EEA"/>
    <w:rsid w:val="000A7F04"/>
    <w:rsid w:val="000A7F6F"/>
    <w:rsid w:val="000B01DC"/>
    <w:rsid w:val="000B025D"/>
    <w:rsid w:val="000B081F"/>
    <w:rsid w:val="000B0AD6"/>
    <w:rsid w:val="000B0E74"/>
    <w:rsid w:val="000B0F64"/>
    <w:rsid w:val="000B10D2"/>
    <w:rsid w:val="000B111B"/>
    <w:rsid w:val="000B1127"/>
    <w:rsid w:val="000B1140"/>
    <w:rsid w:val="000B123B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809"/>
    <w:rsid w:val="000B29A1"/>
    <w:rsid w:val="000B2F55"/>
    <w:rsid w:val="000B3377"/>
    <w:rsid w:val="000B33C3"/>
    <w:rsid w:val="000B3492"/>
    <w:rsid w:val="000B351F"/>
    <w:rsid w:val="000B354B"/>
    <w:rsid w:val="000B35A7"/>
    <w:rsid w:val="000B3633"/>
    <w:rsid w:val="000B3742"/>
    <w:rsid w:val="000B3C17"/>
    <w:rsid w:val="000B3EF7"/>
    <w:rsid w:val="000B457D"/>
    <w:rsid w:val="000B481D"/>
    <w:rsid w:val="000B48CF"/>
    <w:rsid w:val="000B491E"/>
    <w:rsid w:val="000B4B18"/>
    <w:rsid w:val="000B4EBB"/>
    <w:rsid w:val="000B5521"/>
    <w:rsid w:val="000B5728"/>
    <w:rsid w:val="000B5758"/>
    <w:rsid w:val="000B59B5"/>
    <w:rsid w:val="000B5A1D"/>
    <w:rsid w:val="000B5A73"/>
    <w:rsid w:val="000B5BCA"/>
    <w:rsid w:val="000B62BB"/>
    <w:rsid w:val="000B64A9"/>
    <w:rsid w:val="000B6934"/>
    <w:rsid w:val="000B6AF7"/>
    <w:rsid w:val="000B6CAB"/>
    <w:rsid w:val="000B6FD1"/>
    <w:rsid w:val="000B7297"/>
    <w:rsid w:val="000B75C9"/>
    <w:rsid w:val="000B768B"/>
    <w:rsid w:val="000B771A"/>
    <w:rsid w:val="000B78AD"/>
    <w:rsid w:val="000B7A60"/>
    <w:rsid w:val="000B7A6B"/>
    <w:rsid w:val="000B7C0C"/>
    <w:rsid w:val="000B7F81"/>
    <w:rsid w:val="000C005A"/>
    <w:rsid w:val="000C008C"/>
    <w:rsid w:val="000C00A1"/>
    <w:rsid w:val="000C023C"/>
    <w:rsid w:val="000C025A"/>
    <w:rsid w:val="000C0453"/>
    <w:rsid w:val="000C0526"/>
    <w:rsid w:val="000C07FE"/>
    <w:rsid w:val="000C080D"/>
    <w:rsid w:val="000C08F0"/>
    <w:rsid w:val="000C0946"/>
    <w:rsid w:val="000C0A43"/>
    <w:rsid w:val="000C0A81"/>
    <w:rsid w:val="000C0D65"/>
    <w:rsid w:val="000C0E3F"/>
    <w:rsid w:val="000C0E96"/>
    <w:rsid w:val="000C0EDF"/>
    <w:rsid w:val="000C0F6A"/>
    <w:rsid w:val="000C10C8"/>
    <w:rsid w:val="000C151F"/>
    <w:rsid w:val="000C15C1"/>
    <w:rsid w:val="000C197C"/>
    <w:rsid w:val="000C19E0"/>
    <w:rsid w:val="000C19F0"/>
    <w:rsid w:val="000C1A58"/>
    <w:rsid w:val="000C1CA6"/>
    <w:rsid w:val="000C1CA8"/>
    <w:rsid w:val="000C24A6"/>
    <w:rsid w:val="000C2613"/>
    <w:rsid w:val="000C2638"/>
    <w:rsid w:val="000C26ED"/>
    <w:rsid w:val="000C32E5"/>
    <w:rsid w:val="000C3C5D"/>
    <w:rsid w:val="000C3D7A"/>
    <w:rsid w:val="000C3EF3"/>
    <w:rsid w:val="000C3FBC"/>
    <w:rsid w:val="000C3FEC"/>
    <w:rsid w:val="000C41A1"/>
    <w:rsid w:val="000C4231"/>
    <w:rsid w:val="000C4298"/>
    <w:rsid w:val="000C4304"/>
    <w:rsid w:val="000C4E71"/>
    <w:rsid w:val="000C4FB0"/>
    <w:rsid w:val="000C5981"/>
    <w:rsid w:val="000C5E21"/>
    <w:rsid w:val="000C5EC2"/>
    <w:rsid w:val="000C5EC4"/>
    <w:rsid w:val="000C63D1"/>
    <w:rsid w:val="000C6421"/>
    <w:rsid w:val="000C695B"/>
    <w:rsid w:val="000C6AE9"/>
    <w:rsid w:val="000C6AED"/>
    <w:rsid w:val="000C6B0B"/>
    <w:rsid w:val="000C6C18"/>
    <w:rsid w:val="000C6D34"/>
    <w:rsid w:val="000C6D57"/>
    <w:rsid w:val="000C6DE2"/>
    <w:rsid w:val="000C7107"/>
    <w:rsid w:val="000C7186"/>
    <w:rsid w:val="000C7354"/>
    <w:rsid w:val="000C738F"/>
    <w:rsid w:val="000C73F8"/>
    <w:rsid w:val="000C752A"/>
    <w:rsid w:val="000C7551"/>
    <w:rsid w:val="000C7697"/>
    <w:rsid w:val="000C779B"/>
    <w:rsid w:val="000C7B4E"/>
    <w:rsid w:val="000C7BAD"/>
    <w:rsid w:val="000D000F"/>
    <w:rsid w:val="000D0127"/>
    <w:rsid w:val="000D02D5"/>
    <w:rsid w:val="000D031E"/>
    <w:rsid w:val="000D059D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1DC4"/>
    <w:rsid w:val="000D2212"/>
    <w:rsid w:val="000D2530"/>
    <w:rsid w:val="000D2639"/>
    <w:rsid w:val="000D26C1"/>
    <w:rsid w:val="000D2878"/>
    <w:rsid w:val="000D2BA5"/>
    <w:rsid w:val="000D2BD1"/>
    <w:rsid w:val="000D2C0C"/>
    <w:rsid w:val="000D2DC1"/>
    <w:rsid w:val="000D302E"/>
    <w:rsid w:val="000D306C"/>
    <w:rsid w:val="000D38A4"/>
    <w:rsid w:val="000D3A0F"/>
    <w:rsid w:val="000D3B59"/>
    <w:rsid w:val="000D3D45"/>
    <w:rsid w:val="000D41FB"/>
    <w:rsid w:val="000D43A7"/>
    <w:rsid w:val="000D448F"/>
    <w:rsid w:val="000D44ED"/>
    <w:rsid w:val="000D4511"/>
    <w:rsid w:val="000D453F"/>
    <w:rsid w:val="000D45F1"/>
    <w:rsid w:val="000D46E0"/>
    <w:rsid w:val="000D4A95"/>
    <w:rsid w:val="000D4BD3"/>
    <w:rsid w:val="000D4D7C"/>
    <w:rsid w:val="000D4FC6"/>
    <w:rsid w:val="000D525E"/>
    <w:rsid w:val="000D54A6"/>
    <w:rsid w:val="000D56EC"/>
    <w:rsid w:val="000D589E"/>
    <w:rsid w:val="000D6057"/>
    <w:rsid w:val="000D60B9"/>
    <w:rsid w:val="000D6288"/>
    <w:rsid w:val="000D682A"/>
    <w:rsid w:val="000D68F0"/>
    <w:rsid w:val="000D6966"/>
    <w:rsid w:val="000D6B4C"/>
    <w:rsid w:val="000D6BEA"/>
    <w:rsid w:val="000D6C4F"/>
    <w:rsid w:val="000D6C62"/>
    <w:rsid w:val="000D6CDD"/>
    <w:rsid w:val="000D6EF5"/>
    <w:rsid w:val="000D71BB"/>
    <w:rsid w:val="000D72A4"/>
    <w:rsid w:val="000D74B9"/>
    <w:rsid w:val="000D76F3"/>
    <w:rsid w:val="000D7705"/>
    <w:rsid w:val="000D799C"/>
    <w:rsid w:val="000D79DC"/>
    <w:rsid w:val="000D7C62"/>
    <w:rsid w:val="000E03A7"/>
    <w:rsid w:val="000E04B6"/>
    <w:rsid w:val="000E0949"/>
    <w:rsid w:val="000E0BFC"/>
    <w:rsid w:val="000E0F39"/>
    <w:rsid w:val="000E117C"/>
    <w:rsid w:val="000E13A2"/>
    <w:rsid w:val="000E156C"/>
    <w:rsid w:val="000E18E5"/>
    <w:rsid w:val="000E19EF"/>
    <w:rsid w:val="000E1C8B"/>
    <w:rsid w:val="000E1E54"/>
    <w:rsid w:val="000E2722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3D16"/>
    <w:rsid w:val="000E3DE1"/>
    <w:rsid w:val="000E3FF4"/>
    <w:rsid w:val="000E40C9"/>
    <w:rsid w:val="000E44F6"/>
    <w:rsid w:val="000E45A9"/>
    <w:rsid w:val="000E4654"/>
    <w:rsid w:val="000E46A9"/>
    <w:rsid w:val="000E46AB"/>
    <w:rsid w:val="000E47BA"/>
    <w:rsid w:val="000E4C1E"/>
    <w:rsid w:val="000E4CFC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BD0"/>
    <w:rsid w:val="000E5D6C"/>
    <w:rsid w:val="000E5E22"/>
    <w:rsid w:val="000E5EB3"/>
    <w:rsid w:val="000E62B1"/>
    <w:rsid w:val="000E66E6"/>
    <w:rsid w:val="000E67BA"/>
    <w:rsid w:val="000E690A"/>
    <w:rsid w:val="000E6A8C"/>
    <w:rsid w:val="000E6CEA"/>
    <w:rsid w:val="000E6D8F"/>
    <w:rsid w:val="000E705E"/>
    <w:rsid w:val="000E719D"/>
    <w:rsid w:val="000E74E0"/>
    <w:rsid w:val="000E7C0F"/>
    <w:rsid w:val="000E7D0A"/>
    <w:rsid w:val="000E7E13"/>
    <w:rsid w:val="000E7E57"/>
    <w:rsid w:val="000F0073"/>
    <w:rsid w:val="000F00CE"/>
    <w:rsid w:val="000F014E"/>
    <w:rsid w:val="000F01BC"/>
    <w:rsid w:val="000F01FE"/>
    <w:rsid w:val="000F0410"/>
    <w:rsid w:val="000F053D"/>
    <w:rsid w:val="000F0586"/>
    <w:rsid w:val="000F06B9"/>
    <w:rsid w:val="000F0702"/>
    <w:rsid w:val="000F0A39"/>
    <w:rsid w:val="000F0C0E"/>
    <w:rsid w:val="000F0D9B"/>
    <w:rsid w:val="000F0DC9"/>
    <w:rsid w:val="000F0EE5"/>
    <w:rsid w:val="000F141B"/>
    <w:rsid w:val="000F15BC"/>
    <w:rsid w:val="000F15E4"/>
    <w:rsid w:val="000F1830"/>
    <w:rsid w:val="000F1A44"/>
    <w:rsid w:val="000F1E68"/>
    <w:rsid w:val="000F21C0"/>
    <w:rsid w:val="000F23CE"/>
    <w:rsid w:val="000F2613"/>
    <w:rsid w:val="000F262E"/>
    <w:rsid w:val="000F2642"/>
    <w:rsid w:val="000F2899"/>
    <w:rsid w:val="000F2BFB"/>
    <w:rsid w:val="000F2D2E"/>
    <w:rsid w:val="000F2DC0"/>
    <w:rsid w:val="000F2E4A"/>
    <w:rsid w:val="000F2EC7"/>
    <w:rsid w:val="000F2EEB"/>
    <w:rsid w:val="000F332E"/>
    <w:rsid w:val="000F354B"/>
    <w:rsid w:val="000F35A7"/>
    <w:rsid w:val="000F391E"/>
    <w:rsid w:val="000F3BF1"/>
    <w:rsid w:val="000F3BF8"/>
    <w:rsid w:val="000F40A1"/>
    <w:rsid w:val="000F4328"/>
    <w:rsid w:val="000F4348"/>
    <w:rsid w:val="000F43E9"/>
    <w:rsid w:val="000F4605"/>
    <w:rsid w:val="000F482B"/>
    <w:rsid w:val="000F4D8A"/>
    <w:rsid w:val="000F54CC"/>
    <w:rsid w:val="000F56A0"/>
    <w:rsid w:val="000F56D8"/>
    <w:rsid w:val="000F574E"/>
    <w:rsid w:val="000F5B54"/>
    <w:rsid w:val="000F5F6C"/>
    <w:rsid w:val="000F6007"/>
    <w:rsid w:val="000F627E"/>
    <w:rsid w:val="000F67D3"/>
    <w:rsid w:val="000F696F"/>
    <w:rsid w:val="000F69E0"/>
    <w:rsid w:val="000F6BF7"/>
    <w:rsid w:val="000F6C1C"/>
    <w:rsid w:val="000F6C43"/>
    <w:rsid w:val="000F6CFF"/>
    <w:rsid w:val="000F6E76"/>
    <w:rsid w:val="000F6FD7"/>
    <w:rsid w:val="000F703B"/>
    <w:rsid w:val="000F72D6"/>
    <w:rsid w:val="000F7566"/>
    <w:rsid w:val="000F7866"/>
    <w:rsid w:val="000F791F"/>
    <w:rsid w:val="000F7A19"/>
    <w:rsid w:val="000F7A2D"/>
    <w:rsid w:val="000F7D65"/>
    <w:rsid w:val="000F7DAD"/>
    <w:rsid w:val="000F7DDA"/>
    <w:rsid w:val="000F7F99"/>
    <w:rsid w:val="001001B8"/>
    <w:rsid w:val="001002F4"/>
    <w:rsid w:val="0010035A"/>
    <w:rsid w:val="0010041A"/>
    <w:rsid w:val="0010048B"/>
    <w:rsid w:val="00100AE5"/>
    <w:rsid w:val="00100C49"/>
    <w:rsid w:val="00100DCD"/>
    <w:rsid w:val="00100F4E"/>
    <w:rsid w:val="00100F58"/>
    <w:rsid w:val="00100F9F"/>
    <w:rsid w:val="00101154"/>
    <w:rsid w:val="0010143A"/>
    <w:rsid w:val="001015AE"/>
    <w:rsid w:val="00101714"/>
    <w:rsid w:val="001018ED"/>
    <w:rsid w:val="00101B2D"/>
    <w:rsid w:val="0010221C"/>
    <w:rsid w:val="001024B3"/>
    <w:rsid w:val="00102869"/>
    <w:rsid w:val="001029DB"/>
    <w:rsid w:val="00102A27"/>
    <w:rsid w:val="00102C43"/>
    <w:rsid w:val="001036D4"/>
    <w:rsid w:val="00103989"/>
    <w:rsid w:val="00103A58"/>
    <w:rsid w:val="00103DE9"/>
    <w:rsid w:val="0010411E"/>
    <w:rsid w:val="001042A4"/>
    <w:rsid w:val="001042E6"/>
    <w:rsid w:val="00104BCF"/>
    <w:rsid w:val="00104CA5"/>
    <w:rsid w:val="00104D03"/>
    <w:rsid w:val="00104D45"/>
    <w:rsid w:val="00104ED3"/>
    <w:rsid w:val="001052C0"/>
    <w:rsid w:val="00105617"/>
    <w:rsid w:val="0010568C"/>
    <w:rsid w:val="00105CB6"/>
    <w:rsid w:val="001060A3"/>
    <w:rsid w:val="001060AF"/>
    <w:rsid w:val="00106200"/>
    <w:rsid w:val="00106220"/>
    <w:rsid w:val="001063FC"/>
    <w:rsid w:val="0010650D"/>
    <w:rsid w:val="00106683"/>
    <w:rsid w:val="001069DB"/>
    <w:rsid w:val="001070BC"/>
    <w:rsid w:val="001070DA"/>
    <w:rsid w:val="00107393"/>
    <w:rsid w:val="00107578"/>
    <w:rsid w:val="00107622"/>
    <w:rsid w:val="001077C4"/>
    <w:rsid w:val="0010782D"/>
    <w:rsid w:val="00107952"/>
    <w:rsid w:val="00107BE3"/>
    <w:rsid w:val="00107F17"/>
    <w:rsid w:val="001100FD"/>
    <w:rsid w:val="001101C4"/>
    <w:rsid w:val="001109E4"/>
    <w:rsid w:val="00110A7F"/>
    <w:rsid w:val="00110B05"/>
    <w:rsid w:val="00110CB7"/>
    <w:rsid w:val="0011101B"/>
    <w:rsid w:val="0011105D"/>
    <w:rsid w:val="00111342"/>
    <w:rsid w:val="0011158C"/>
    <w:rsid w:val="00111939"/>
    <w:rsid w:val="00111CDF"/>
    <w:rsid w:val="00111EB9"/>
    <w:rsid w:val="001121EC"/>
    <w:rsid w:val="00112213"/>
    <w:rsid w:val="0011257D"/>
    <w:rsid w:val="00112760"/>
    <w:rsid w:val="00112887"/>
    <w:rsid w:val="00112B36"/>
    <w:rsid w:val="00112F57"/>
    <w:rsid w:val="00112FAA"/>
    <w:rsid w:val="00113195"/>
    <w:rsid w:val="001132AD"/>
    <w:rsid w:val="00113550"/>
    <w:rsid w:val="00113685"/>
    <w:rsid w:val="0011390B"/>
    <w:rsid w:val="00113CF8"/>
    <w:rsid w:val="00113DB2"/>
    <w:rsid w:val="001141CD"/>
    <w:rsid w:val="00114240"/>
    <w:rsid w:val="001143EF"/>
    <w:rsid w:val="0011477F"/>
    <w:rsid w:val="00114BFB"/>
    <w:rsid w:val="00114DE9"/>
    <w:rsid w:val="001152C3"/>
    <w:rsid w:val="001153E6"/>
    <w:rsid w:val="00115403"/>
    <w:rsid w:val="00115422"/>
    <w:rsid w:val="00115547"/>
    <w:rsid w:val="0011583C"/>
    <w:rsid w:val="00115A17"/>
    <w:rsid w:val="00115AB2"/>
    <w:rsid w:val="00115C40"/>
    <w:rsid w:val="00115C54"/>
    <w:rsid w:val="00115D25"/>
    <w:rsid w:val="00115FC2"/>
    <w:rsid w:val="00116267"/>
    <w:rsid w:val="0011632B"/>
    <w:rsid w:val="001164DE"/>
    <w:rsid w:val="0011650A"/>
    <w:rsid w:val="001166D0"/>
    <w:rsid w:val="001168A9"/>
    <w:rsid w:val="00116D56"/>
    <w:rsid w:val="001174E0"/>
    <w:rsid w:val="001175CB"/>
    <w:rsid w:val="00117776"/>
    <w:rsid w:val="00117912"/>
    <w:rsid w:val="00117EB1"/>
    <w:rsid w:val="00117FA8"/>
    <w:rsid w:val="00120049"/>
    <w:rsid w:val="00120126"/>
    <w:rsid w:val="00120302"/>
    <w:rsid w:val="001203E0"/>
    <w:rsid w:val="00120A1D"/>
    <w:rsid w:val="00120A81"/>
    <w:rsid w:val="00120C92"/>
    <w:rsid w:val="00120CD2"/>
    <w:rsid w:val="00120FF7"/>
    <w:rsid w:val="00121026"/>
    <w:rsid w:val="00121271"/>
    <w:rsid w:val="00121495"/>
    <w:rsid w:val="001214BA"/>
    <w:rsid w:val="00121707"/>
    <w:rsid w:val="0012173E"/>
    <w:rsid w:val="0012174C"/>
    <w:rsid w:val="00121760"/>
    <w:rsid w:val="00121778"/>
    <w:rsid w:val="001217F7"/>
    <w:rsid w:val="001219E9"/>
    <w:rsid w:val="00121B39"/>
    <w:rsid w:val="00121CDB"/>
    <w:rsid w:val="0012211F"/>
    <w:rsid w:val="001222A1"/>
    <w:rsid w:val="00122347"/>
    <w:rsid w:val="001225F9"/>
    <w:rsid w:val="0012263F"/>
    <w:rsid w:val="00122714"/>
    <w:rsid w:val="001227C5"/>
    <w:rsid w:val="00122D82"/>
    <w:rsid w:val="00122DF2"/>
    <w:rsid w:val="00122ECA"/>
    <w:rsid w:val="00122F2F"/>
    <w:rsid w:val="00122F95"/>
    <w:rsid w:val="00122FA0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9C"/>
    <w:rsid w:val="001260AE"/>
    <w:rsid w:val="00126172"/>
    <w:rsid w:val="0012622C"/>
    <w:rsid w:val="001263FB"/>
    <w:rsid w:val="00126502"/>
    <w:rsid w:val="0012669B"/>
    <w:rsid w:val="0012671E"/>
    <w:rsid w:val="001268F8"/>
    <w:rsid w:val="00126AFA"/>
    <w:rsid w:val="00126B3A"/>
    <w:rsid w:val="00126C10"/>
    <w:rsid w:val="00126C40"/>
    <w:rsid w:val="00127048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B10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18"/>
    <w:rsid w:val="00131A81"/>
    <w:rsid w:val="00131DA6"/>
    <w:rsid w:val="00131E44"/>
    <w:rsid w:val="00131E4D"/>
    <w:rsid w:val="00131EA5"/>
    <w:rsid w:val="00131EAA"/>
    <w:rsid w:val="00132190"/>
    <w:rsid w:val="0013236B"/>
    <w:rsid w:val="0013248F"/>
    <w:rsid w:val="001327AE"/>
    <w:rsid w:val="00132BFA"/>
    <w:rsid w:val="00132E02"/>
    <w:rsid w:val="00132F12"/>
    <w:rsid w:val="001330CD"/>
    <w:rsid w:val="00133A1D"/>
    <w:rsid w:val="00133ABB"/>
    <w:rsid w:val="00133AFA"/>
    <w:rsid w:val="00133C11"/>
    <w:rsid w:val="00133C9C"/>
    <w:rsid w:val="00133E05"/>
    <w:rsid w:val="0013404E"/>
    <w:rsid w:val="0013435B"/>
    <w:rsid w:val="001345BA"/>
    <w:rsid w:val="00134632"/>
    <w:rsid w:val="0013474C"/>
    <w:rsid w:val="00134827"/>
    <w:rsid w:val="001348B1"/>
    <w:rsid w:val="00134A81"/>
    <w:rsid w:val="00134BB8"/>
    <w:rsid w:val="00134C2A"/>
    <w:rsid w:val="00134CDB"/>
    <w:rsid w:val="00134CDE"/>
    <w:rsid w:val="00134CEA"/>
    <w:rsid w:val="00134D32"/>
    <w:rsid w:val="00134D61"/>
    <w:rsid w:val="0013528E"/>
    <w:rsid w:val="0013533C"/>
    <w:rsid w:val="00135860"/>
    <w:rsid w:val="001361F3"/>
    <w:rsid w:val="00136B6C"/>
    <w:rsid w:val="00136C1E"/>
    <w:rsid w:val="00136CD5"/>
    <w:rsid w:val="00136DBE"/>
    <w:rsid w:val="0013706F"/>
    <w:rsid w:val="0013775B"/>
    <w:rsid w:val="00137D22"/>
    <w:rsid w:val="00137D48"/>
    <w:rsid w:val="00137D73"/>
    <w:rsid w:val="00137D7E"/>
    <w:rsid w:val="00137DA7"/>
    <w:rsid w:val="00137E42"/>
    <w:rsid w:val="00137F08"/>
    <w:rsid w:val="00140408"/>
    <w:rsid w:val="0014044C"/>
    <w:rsid w:val="00140720"/>
    <w:rsid w:val="001408A2"/>
    <w:rsid w:val="00140900"/>
    <w:rsid w:val="00140A84"/>
    <w:rsid w:val="00140BAF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1C9F"/>
    <w:rsid w:val="00142008"/>
    <w:rsid w:val="00142021"/>
    <w:rsid w:val="001423AE"/>
    <w:rsid w:val="00142566"/>
    <w:rsid w:val="00142920"/>
    <w:rsid w:val="00142B82"/>
    <w:rsid w:val="00142CD3"/>
    <w:rsid w:val="00142F34"/>
    <w:rsid w:val="00143070"/>
    <w:rsid w:val="00143580"/>
    <w:rsid w:val="001438A3"/>
    <w:rsid w:val="00143BB7"/>
    <w:rsid w:val="00143C80"/>
    <w:rsid w:val="00143F43"/>
    <w:rsid w:val="00144226"/>
    <w:rsid w:val="001444CD"/>
    <w:rsid w:val="00144546"/>
    <w:rsid w:val="001446D6"/>
    <w:rsid w:val="00144A50"/>
    <w:rsid w:val="00144AF3"/>
    <w:rsid w:val="00144B08"/>
    <w:rsid w:val="00144C6B"/>
    <w:rsid w:val="00144CB1"/>
    <w:rsid w:val="00144E5E"/>
    <w:rsid w:val="00145269"/>
    <w:rsid w:val="001455E8"/>
    <w:rsid w:val="001456E8"/>
    <w:rsid w:val="001458C3"/>
    <w:rsid w:val="00145918"/>
    <w:rsid w:val="001460CA"/>
    <w:rsid w:val="001464B2"/>
    <w:rsid w:val="001465C5"/>
    <w:rsid w:val="001465CA"/>
    <w:rsid w:val="001467DB"/>
    <w:rsid w:val="0014692E"/>
    <w:rsid w:val="0014696C"/>
    <w:rsid w:val="001469DA"/>
    <w:rsid w:val="00146B4F"/>
    <w:rsid w:val="00146B53"/>
    <w:rsid w:val="00146D6C"/>
    <w:rsid w:val="00147193"/>
    <w:rsid w:val="001472BD"/>
    <w:rsid w:val="0014731E"/>
    <w:rsid w:val="001473D6"/>
    <w:rsid w:val="001473D8"/>
    <w:rsid w:val="00147585"/>
    <w:rsid w:val="001475CA"/>
    <w:rsid w:val="0014775B"/>
    <w:rsid w:val="001477C7"/>
    <w:rsid w:val="00147807"/>
    <w:rsid w:val="00147AB3"/>
    <w:rsid w:val="00147CAF"/>
    <w:rsid w:val="00147E0A"/>
    <w:rsid w:val="0015008E"/>
    <w:rsid w:val="0015022A"/>
    <w:rsid w:val="0015023E"/>
    <w:rsid w:val="00150483"/>
    <w:rsid w:val="001508EE"/>
    <w:rsid w:val="00150A2B"/>
    <w:rsid w:val="00150BAC"/>
    <w:rsid w:val="00150CDA"/>
    <w:rsid w:val="00150DCB"/>
    <w:rsid w:val="00150F1F"/>
    <w:rsid w:val="00150FEA"/>
    <w:rsid w:val="00151027"/>
    <w:rsid w:val="00151052"/>
    <w:rsid w:val="00151106"/>
    <w:rsid w:val="00151165"/>
    <w:rsid w:val="00151514"/>
    <w:rsid w:val="00151987"/>
    <w:rsid w:val="00151AFE"/>
    <w:rsid w:val="00151DAA"/>
    <w:rsid w:val="001522D6"/>
    <w:rsid w:val="0015240F"/>
    <w:rsid w:val="0015253E"/>
    <w:rsid w:val="00152959"/>
    <w:rsid w:val="001529E2"/>
    <w:rsid w:val="00152A30"/>
    <w:rsid w:val="00152B06"/>
    <w:rsid w:val="00152B69"/>
    <w:rsid w:val="00152C71"/>
    <w:rsid w:val="00152D53"/>
    <w:rsid w:val="00152D70"/>
    <w:rsid w:val="00152E12"/>
    <w:rsid w:val="00152EB6"/>
    <w:rsid w:val="00152F30"/>
    <w:rsid w:val="00152F50"/>
    <w:rsid w:val="001530F5"/>
    <w:rsid w:val="001530FC"/>
    <w:rsid w:val="00153137"/>
    <w:rsid w:val="0015313B"/>
    <w:rsid w:val="00153242"/>
    <w:rsid w:val="001533B1"/>
    <w:rsid w:val="00153D72"/>
    <w:rsid w:val="00153F45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65"/>
    <w:rsid w:val="001564DB"/>
    <w:rsid w:val="00156735"/>
    <w:rsid w:val="001567FB"/>
    <w:rsid w:val="00156AD5"/>
    <w:rsid w:val="00156E5A"/>
    <w:rsid w:val="00156F55"/>
    <w:rsid w:val="00157052"/>
    <w:rsid w:val="00157515"/>
    <w:rsid w:val="001577ED"/>
    <w:rsid w:val="00157BDF"/>
    <w:rsid w:val="00157DF1"/>
    <w:rsid w:val="00157F12"/>
    <w:rsid w:val="00157F8B"/>
    <w:rsid w:val="00160399"/>
    <w:rsid w:val="00160485"/>
    <w:rsid w:val="001607A4"/>
    <w:rsid w:val="00160A55"/>
    <w:rsid w:val="00160B3F"/>
    <w:rsid w:val="00160B4B"/>
    <w:rsid w:val="00160DEC"/>
    <w:rsid w:val="00160FCF"/>
    <w:rsid w:val="00160FE5"/>
    <w:rsid w:val="0016113B"/>
    <w:rsid w:val="001613A3"/>
    <w:rsid w:val="00161470"/>
    <w:rsid w:val="00161822"/>
    <w:rsid w:val="00161E97"/>
    <w:rsid w:val="001620C9"/>
    <w:rsid w:val="00162181"/>
    <w:rsid w:val="00162330"/>
    <w:rsid w:val="001623F0"/>
    <w:rsid w:val="00162422"/>
    <w:rsid w:val="001624E1"/>
    <w:rsid w:val="00162DA1"/>
    <w:rsid w:val="00162EBB"/>
    <w:rsid w:val="00162F80"/>
    <w:rsid w:val="0016317E"/>
    <w:rsid w:val="0016327D"/>
    <w:rsid w:val="0016333F"/>
    <w:rsid w:val="001633AA"/>
    <w:rsid w:val="001634F8"/>
    <w:rsid w:val="00163550"/>
    <w:rsid w:val="00163556"/>
    <w:rsid w:val="001639EE"/>
    <w:rsid w:val="00163BAA"/>
    <w:rsid w:val="00163FEF"/>
    <w:rsid w:val="00164176"/>
    <w:rsid w:val="00164A67"/>
    <w:rsid w:val="00164BCE"/>
    <w:rsid w:val="00164C56"/>
    <w:rsid w:val="00164CB2"/>
    <w:rsid w:val="00164E10"/>
    <w:rsid w:val="001651A0"/>
    <w:rsid w:val="0016529D"/>
    <w:rsid w:val="00165472"/>
    <w:rsid w:val="00165B75"/>
    <w:rsid w:val="00165BA4"/>
    <w:rsid w:val="00165F49"/>
    <w:rsid w:val="00165FA6"/>
    <w:rsid w:val="00166450"/>
    <w:rsid w:val="00166676"/>
    <w:rsid w:val="0016677E"/>
    <w:rsid w:val="0016678C"/>
    <w:rsid w:val="0016696C"/>
    <w:rsid w:val="001669F5"/>
    <w:rsid w:val="00166A24"/>
    <w:rsid w:val="00166A39"/>
    <w:rsid w:val="00166C2A"/>
    <w:rsid w:val="00166D0C"/>
    <w:rsid w:val="00166EAE"/>
    <w:rsid w:val="0016711F"/>
    <w:rsid w:val="00167374"/>
    <w:rsid w:val="001673AA"/>
    <w:rsid w:val="001673FF"/>
    <w:rsid w:val="0016750C"/>
    <w:rsid w:val="001676A2"/>
    <w:rsid w:val="001679BD"/>
    <w:rsid w:val="00167CBC"/>
    <w:rsid w:val="00170686"/>
    <w:rsid w:val="001707BE"/>
    <w:rsid w:val="001707C5"/>
    <w:rsid w:val="001708AF"/>
    <w:rsid w:val="00170908"/>
    <w:rsid w:val="00170A41"/>
    <w:rsid w:val="00170DA6"/>
    <w:rsid w:val="001719C5"/>
    <w:rsid w:val="00171A52"/>
    <w:rsid w:val="00171A8A"/>
    <w:rsid w:val="00171B16"/>
    <w:rsid w:val="00171B3F"/>
    <w:rsid w:val="00171BE7"/>
    <w:rsid w:val="00171D05"/>
    <w:rsid w:val="0017215F"/>
    <w:rsid w:val="0017252C"/>
    <w:rsid w:val="0017257A"/>
    <w:rsid w:val="001726B2"/>
    <w:rsid w:val="00172D71"/>
    <w:rsid w:val="00172DFE"/>
    <w:rsid w:val="00172E04"/>
    <w:rsid w:val="00172F7F"/>
    <w:rsid w:val="00173137"/>
    <w:rsid w:val="001731C2"/>
    <w:rsid w:val="00173584"/>
    <w:rsid w:val="001735F1"/>
    <w:rsid w:val="00173860"/>
    <w:rsid w:val="0017386E"/>
    <w:rsid w:val="00173C57"/>
    <w:rsid w:val="00173CC6"/>
    <w:rsid w:val="00174035"/>
    <w:rsid w:val="001741B9"/>
    <w:rsid w:val="00174294"/>
    <w:rsid w:val="001742E7"/>
    <w:rsid w:val="00174378"/>
    <w:rsid w:val="001743B5"/>
    <w:rsid w:val="00174484"/>
    <w:rsid w:val="00174726"/>
    <w:rsid w:val="0017489E"/>
    <w:rsid w:val="00174946"/>
    <w:rsid w:val="00174B6E"/>
    <w:rsid w:val="00175025"/>
    <w:rsid w:val="001750CC"/>
    <w:rsid w:val="001753CD"/>
    <w:rsid w:val="00175405"/>
    <w:rsid w:val="00175ED3"/>
    <w:rsid w:val="00175FDB"/>
    <w:rsid w:val="0017620E"/>
    <w:rsid w:val="00176273"/>
    <w:rsid w:val="001762F1"/>
    <w:rsid w:val="00176384"/>
    <w:rsid w:val="00176551"/>
    <w:rsid w:val="00176598"/>
    <w:rsid w:val="00176808"/>
    <w:rsid w:val="0017684A"/>
    <w:rsid w:val="0017696D"/>
    <w:rsid w:val="001769FA"/>
    <w:rsid w:val="00176A81"/>
    <w:rsid w:val="001770C5"/>
    <w:rsid w:val="0017718F"/>
    <w:rsid w:val="00177235"/>
    <w:rsid w:val="001776AB"/>
    <w:rsid w:val="00177A89"/>
    <w:rsid w:val="00177CC2"/>
    <w:rsid w:val="00177D73"/>
    <w:rsid w:val="0018010C"/>
    <w:rsid w:val="00180433"/>
    <w:rsid w:val="001804CD"/>
    <w:rsid w:val="0018064C"/>
    <w:rsid w:val="001808C6"/>
    <w:rsid w:val="00180DB7"/>
    <w:rsid w:val="00180F55"/>
    <w:rsid w:val="0018159A"/>
    <w:rsid w:val="0018162D"/>
    <w:rsid w:val="00181957"/>
    <w:rsid w:val="00181E64"/>
    <w:rsid w:val="00181FE1"/>
    <w:rsid w:val="0018219B"/>
    <w:rsid w:val="0018232A"/>
    <w:rsid w:val="001825B6"/>
    <w:rsid w:val="00182924"/>
    <w:rsid w:val="001829C5"/>
    <w:rsid w:val="00182A17"/>
    <w:rsid w:val="00183031"/>
    <w:rsid w:val="001833FE"/>
    <w:rsid w:val="001834B8"/>
    <w:rsid w:val="0018353C"/>
    <w:rsid w:val="001838F4"/>
    <w:rsid w:val="00183A4E"/>
    <w:rsid w:val="00183DD0"/>
    <w:rsid w:val="00183F84"/>
    <w:rsid w:val="00184042"/>
    <w:rsid w:val="00184450"/>
    <w:rsid w:val="001844A6"/>
    <w:rsid w:val="00184541"/>
    <w:rsid w:val="0018474B"/>
    <w:rsid w:val="00184830"/>
    <w:rsid w:val="00184878"/>
    <w:rsid w:val="00184983"/>
    <w:rsid w:val="00184BD9"/>
    <w:rsid w:val="00185151"/>
    <w:rsid w:val="001853F3"/>
    <w:rsid w:val="001857A4"/>
    <w:rsid w:val="00185B0D"/>
    <w:rsid w:val="00185BC8"/>
    <w:rsid w:val="001861E7"/>
    <w:rsid w:val="001862EE"/>
    <w:rsid w:val="00186537"/>
    <w:rsid w:val="00186892"/>
    <w:rsid w:val="001869B7"/>
    <w:rsid w:val="00186A06"/>
    <w:rsid w:val="00186ABE"/>
    <w:rsid w:val="00186B38"/>
    <w:rsid w:val="00186C19"/>
    <w:rsid w:val="00186E60"/>
    <w:rsid w:val="0018724F"/>
    <w:rsid w:val="001873BC"/>
    <w:rsid w:val="00187446"/>
    <w:rsid w:val="001875B8"/>
    <w:rsid w:val="00187644"/>
    <w:rsid w:val="001879C7"/>
    <w:rsid w:val="00187B75"/>
    <w:rsid w:val="00187C9F"/>
    <w:rsid w:val="00187EE2"/>
    <w:rsid w:val="00187EED"/>
    <w:rsid w:val="00187F8A"/>
    <w:rsid w:val="00190016"/>
    <w:rsid w:val="001901BC"/>
    <w:rsid w:val="0019026C"/>
    <w:rsid w:val="00190294"/>
    <w:rsid w:val="001902B8"/>
    <w:rsid w:val="00190320"/>
    <w:rsid w:val="0019033E"/>
    <w:rsid w:val="00190712"/>
    <w:rsid w:val="001908DE"/>
    <w:rsid w:val="00190949"/>
    <w:rsid w:val="0019096C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4A9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103"/>
    <w:rsid w:val="001944F3"/>
    <w:rsid w:val="0019458C"/>
    <w:rsid w:val="00194750"/>
    <w:rsid w:val="0019479A"/>
    <w:rsid w:val="001947C7"/>
    <w:rsid w:val="00194947"/>
    <w:rsid w:val="00194BD3"/>
    <w:rsid w:val="00194BEA"/>
    <w:rsid w:val="00195271"/>
    <w:rsid w:val="001958D1"/>
    <w:rsid w:val="00195B2C"/>
    <w:rsid w:val="00195BEE"/>
    <w:rsid w:val="00195CBD"/>
    <w:rsid w:val="0019611C"/>
    <w:rsid w:val="00196141"/>
    <w:rsid w:val="00196155"/>
    <w:rsid w:val="001962CB"/>
    <w:rsid w:val="00196541"/>
    <w:rsid w:val="001969F6"/>
    <w:rsid w:val="00196BA9"/>
    <w:rsid w:val="00197024"/>
    <w:rsid w:val="00197071"/>
    <w:rsid w:val="001970F3"/>
    <w:rsid w:val="0019727A"/>
    <w:rsid w:val="00197628"/>
    <w:rsid w:val="00197698"/>
    <w:rsid w:val="001977BE"/>
    <w:rsid w:val="00197EC9"/>
    <w:rsid w:val="00197F7A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A32"/>
    <w:rsid w:val="001A1CA2"/>
    <w:rsid w:val="001A2216"/>
    <w:rsid w:val="001A22E6"/>
    <w:rsid w:val="001A243B"/>
    <w:rsid w:val="001A2744"/>
    <w:rsid w:val="001A27E7"/>
    <w:rsid w:val="001A2E9D"/>
    <w:rsid w:val="001A3142"/>
    <w:rsid w:val="001A31E3"/>
    <w:rsid w:val="001A3202"/>
    <w:rsid w:val="001A3207"/>
    <w:rsid w:val="001A3234"/>
    <w:rsid w:val="001A32E3"/>
    <w:rsid w:val="001A3320"/>
    <w:rsid w:val="001A3470"/>
    <w:rsid w:val="001A34CC"/>
    <w:rsid w:val="001A3808"/>
    <w:rsid w:val="001A39A7"/>
    <w:rsid w:val="001A3C67"/>
    <w:rsid w:val="001A40B4"/>
    <w:rsid w:val="001A4206"/>
    <w:rsid w:val="001A442C"/>
    <w:rsid w:val="001A4433"/>
    <w:rsid w:val="001A44C9"/>
    <w:rsid w:val="001A45D0"/>
    <w:rsid w:val="001A480E"/>
    <w:rsid w:val="001A4962"/>
    <w:rsid w:val="001A4A85"/>
    <w:rsid w:val="001A4D92"/>
    <w:rsid w:val="001A4F02"/>
    <w:rsid w:val="001A5051"/>
    <w:rsid w:val="001A52EE"/>
    <w:rsid w:val="001A5428"/>
    <w:rsid w:val="001A54B4"/>
    <w:rsid w:val="001A57AC"/>
    <w:rsid w:val="001A58C0"/>
    <w:rsid w:val="001A593C"/>
    <w:rsid w:val="001A598A"/>
    <w:rsid w:val="001A5C3D"/>
    <w:rsid w:val="001A5E20"/>
    <w:rsid w:val="001A61F9"/>
    <w:rsid w:val="001A62B5"/>
    <w:rsid w:val="001A62E0"/>
    <w:rsid w:val="001A6542"/>
    <w:rsid w:val="001A6544"/>
    <w:rsid w:val="001A67D1"/>
    <w:rsid w:val="001A6C9B"/>
    <w:rsid w:val="001A6DEB"/>
    <w:rsid w:val="001A6DEF"/>
    <w:rsid w:val="001A6E3D"/>
    <w:rsid w:val="001A721C"/>
    <w:rsid w:val="001A730E"/>
    <w:rsid w:val="001A739C"/>
    <w:rsid w:val="001A73C5"/>
    <w:rsid w:val="001A75A1"/>
    <w:rsid w:val="001A7829"/>
    <w:rsid w:val="001A7A14"/>
    <w:rsid w:val="001A7BF3"/>
    <w:rsid w:val="001A7D6E"/>
    <w:rsid w:val="001A7DB3"/>
    <w:rsid w:val="001A7E3E"/>
    <w:rsid w:val="001A7F6F"/>
    <w:rsid w:val="001B064D"/>
    <w:rsid w:val="001B0DFB"/>
    <w:rsid w:val="001B0F39"/>
    <w:rsid w:val="001B0F90"/>
    <w:rsid w:val="001B135E"/>
    <w:rsid w:val="001B1485"/>
    <w:rsid w:val="001B1617"/>
    <w:rsid w:val="001B177D"/>
    <w:rsid w:val="001B1997"/>
    <w:rsid w:val="001B1A6E"/>
    <w:rsid w:val="001B1C98"/>
    <w:rsid w:val="001B250D"/>
    <w:rsid w:val="001B25A3"/>
    <w:rsid w:val="001B26AC"/>
    <w:rsid w:val="001B290F"/>
    <w:rsid w:val="001B2941"/>
    <w:rsid w:val="001B2A22"/>
    <w:rsid w:val="001B2A5E"/>
    <w:rsid w:val="001B2A7C"/>
    <w:rsid w:val="001B2B36"/>
    <w:rsid w:val="001B310C"/>
    <w:rsid w:val="001B31E4"/>
    <w:rsid w:val="001B35AB"/>
    <w:rsid w:val="001B3D5A"/>
    <w:rsid w:val="001B3D9B"/>
    <w:rsid w:val="001B4001"/>
    <w:rsid w:val="001B4067"/>
    <w:rsid w:val="001B4151"/>
    <w:rsid w:val="001B41B5"/>
    <w:rsid w:val="001B49A5"/>
    <w:rsid w:val="001B4A59"/>
    <w:rsid w:val="001B4ADD"/>
    <w:rsid w:val="001B4D84"/>
    <w:rsid w:val="001B4E13"/>
    <w:rsid w:val="001B51E4"/>
    <w:rsid w:val="001B5206"/>
    <w:rsid w:val="001B5390"/>
    <w:rsid w:val="001B55F2"/>
    <w:rsid w:val="001B599F"/>
    <w:rsid w:val="001B5A9F"/>
    <w:rsid w:val="001B5BEB"/>
    <w:rsid w:val="001B62AF"/>
    <w:rsid w:val="001B62E6"/>
    <w:rsid w:val="001B6335"/>
    <w:rsid w:val="001B654F"/>
    <w:rsid w:val="001B6590"/>
    <w:rsid w:val="001B669F"/>
    <w:rsid w:val="001B66EE"/>
    <w:rsid w:val="001B698A"/>
    <w:rsid w:val="001B6ABE"/>
    <w:rsid w:val="001B6DFD"/>
    <w:rsid w:val="001B6EB2"/>
    <w:rsid w:val="001B73BD"/>
    <w:rsid w:val="001B73CD"/>
    <w:rsid w:val="001B75BF"/>
    <w:rsid w:val="001B77CD"/>
    <w:rsid w:val="001B7DFE"/>
    <w:rsid w:val="001C008A"/>
    <w:rsid w:val="001C01C5"/>
    <w:rsid w:val="001C0319"/>
    <w:rsid w:val="001C069F"/>
    <w:rsid w:val="001C0700"/>
    <w:rsid w:val="001C07C5"/>
    <w:rsid w:val="001C093C"/>
    <w:rsid w:val="001C09C2"/>
    <w:rsid w:val="001C0E2E"/>
    <w:rsid w:val="001C0EF3"/>
    <w:rsid w:val="001C0FF2"/>
    <w:rsid w:val="001C1100"/>
    <w:rsid w:val="001C1299"/>
    <w:rsid w:val="001C1380"/>
    <w:rsid w:val="001C15B2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00D"/>
    <w:rsid w:val="001C3124"/>
    <w:rsid w:val="001C3374"/>
    <w:rsid w:val="001C33D6"/>
    <w:rsid w:val="001C33DF"/>
    <w:rsid w:val="001C341E"/>
    <w:rsid w:val="001C3442"/>
    <w:rsid w:val="001C3963"/>
    <w:rsid w:val="001C3DA1"/>
    <w:rsid w:val="001C3EC5"/>
    <w:rsid w:val="001C4458"/>
    <w:rsid w:val="001C4576"/>
    <w:rsid w:val="001C46B1"/>
    <w:rsid w:val="001C4719"/>
    <w:rsid w:val="001C4AB4"/>
    <w:rsid w:val="001C50EA"/>
    <w:rsid w:val="001C5130"/>
    <w:rsid w:val="001C53F4"/>
    <w:rsid w:val="001C5601"/>
    <w:rsid w:val="001C56F6"/>
    <w:rsid w:val="001C573B"/>
    <w:rsid w:val="001C5A39"/>
    <w:rsid w:val="001C5C3B"/>
    <w:rsid w:val="001C5CFF"/>
    <w:rsid w:val="001C5D8A"/>
    <w:rsid w:val="001C628B"/>
    <w:rsid w:val="001C6340"/>
    <w:rsid w:val="001C63AD"/>
    <w:rsid w:val="001C63D2"/>
    <w:rsid w:val="001C6A11"/>
    <w:rsid w:val="001C6F79"/>
    <w:rsid w:val="001C6FBF"/>
    <w:rsid w:val="001C7227"/>
    <w:rsid w:val="001D01B2"/>
    <w:rsid w:val="001D024F"/>
    <w:rsid w:val="001D0408"/>
    <w:rsid w:val="001D0562"/>
    <w:rsid w:val="001D0799"/>
    <w:rsid w:val="001D07D6"/>
    <w:rsid w:val="001D0B0D"/>
    <w:rsid w:val="001D0B76"/>
    <w:rsid w:val="001D0B80"/>
    <w:rsid w:val="001D0C46"/>
    <w:rsid w:val="001D0D53"/>
    <w:rsid w:val="001D1116"/>
    <w:rsid w:val="001D134E"/>
    <w:rsid w:val="001D145C"/>
    <w:rsid w:val="001D160D"/>
    <w:rsid w:val="001D16D2"/>
    <w:rsid w:val="001D16EA"/>
    <w:rsid w:val="001D18A6"/>
    <w:rsid w:val="001D18FB"/>
    <w:rsid w:val="001D1979"/>
    <w:rsid w:val="001D1BD7"/>
    <w:rsid w:val="001D1DAB"/>
    <w:rsid w:val="001D1F16"/>
    <w:rsid w:val="001D212C"/>
    <w:rsid w:val="001D23BE"/>
    <w:rsid w:val="001D2523"/>
    <w:rsid w:val="001D274A"/>
    <w:rsid w:val="001D27C3"/>
    <w:rsid w:val="001D288E"/>
    <w:rsid w:val="001D2A31"/>
    <w:rsid w:val="001D2B8E"/>
    <w:rsid w:val="001D2BA5"/>
    <w:rsid w:val="001D2C37"/>
    <w:rsid w:val="001D2E51"/>
    <w:rsid w:val="001D2F45"/>
    <w:rsid w:val="001D3021"/>
    <w:rsid w:val="001D31F4"/>
    <w:rsid w:val="001D3370"/>
    <w:rsid w:val="001D3410"/>
    <w:rsid w:val="001D393D"/>
    <w:rsid w:val="001D3B2E"/>
    <w:rsid w:val="001D3C79"/>
    <w:rsid w:val="001D3CC9"/>
    <w:rsid w:val="001D3F94"/>
    <w:rsid w:val="001D40E6"/>
    <w:rsid w:val="001D457C"/>
    <w:rsid w:val="001D48AE"/>
    <w:rsid w:val="001D4A09"/>
    <w:rsid w:val="001D4A32"/>
    <w:rsid w:val="001D4BF9"/>
    <w:rsid w:val="001D4C46"/>
    <w:rsid w:val="001D507C"/>
    <w:rsid w:val="001D50D1"/>
    <w:rsid w:val="001D50F1"/>
    <w:rsid w:val="001D515B"/>
    <w:rsid w:val="001D52DC"/>
    <w:rsid w:val="001D52FF"/>
    <w:rsid w:val="001D5357"/>
    <w:rsid w:val="001D57CC"/>
    <w:rsid w:val="001D5838"/>
    <w:rsid w:val="001D588A"/>
    <w:rsid w:val="001D5BC0"/>
    <w:rsid w:val="001D5E9A"/>
    <w:rsid w:val="001D5F2C"/>
    <w:rsid w:val="001D6336"/>
    <w:rsid w:val="001D68D7"/>
    <w:rsid w:val="001D6B36"/>
    <w:rsid w:val="001D6C86"/>
    <w:rsid w:val="001D7287"/>
    <w:rsid w:val="001D7310"/>
    <w:rsid w:val="001D7341"/>
    <w:rsid w:val="001D749D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36A"/>
    <w:rsid w:val="001E14F5"/>
    <w:rsid w:val="001E1523"/>
    <w:rsid w:val="001E1738"/>
    <w:rsid w:val="001E1A92"/>
    <w:rsid w:val="001E1B78"/>
    <w:rsid w:val="001E1C75"/>
    <w:rsid w:val="001E1EF8"/>
    <w:rsid w:val="001E238E"/>
    <w:rsid w:val="001E243C"/>
    <w:rsid w:val="001E2461"/>
    <w:rsid w:val="001E24E9"/>
    <w:rsid w:val="001E26D8"/>
    <w:rsid w:val="001E2779"/>
    <w:rsid w:val="001E28D2"/>
    <w:rsid w:val="001E2912"/>
    <w:rsid w:val="001E296E"/>
    <w:rsid w:val="001E2992"/>
    <w:rsid w:val="001E2B91"/>
    <w:rsid w:val="001E2E3F"/>
    <w:rsid w:val="001E3361"/>
    <w:rsid w:val="001E340A"/>
    <w:rsid w:val="001E3915"/>
    <w:rsid w:val="001E3E79"/>
    <w:rsid w:val="001E4052"/>
    <w:rsid w:val="001E4178"/>
    <w:rsid w:val="001E43E1"/>
    <w:rsid w:val="001E43EE"/>
    <w:rsid w:val="001E44C9"/>
    <w:rsid w:val="001E454D"/>
    <w:rsid w:val="001E4794"/>
    <w:rsid w:val="001E4938"/>
    <w:rsid w:val="001E4A06"/>
    <w:rsid w:val="001E4A3B"/>
    <w:rsid w:val="001E4CEC"/>
    <w:rsid w:val="001E4EBA"/>
    <w:rsid w:val="001E4EBD"/>
    <w:rsid w:val="001E4FB8"/>
    <w:rsid w:val="001E52AD"/>
    <w:rsid w:val="001E57CE"/>
    <w:rsid w:val="001E5938"/>
    <w:rsid w:val="001E5CD5"/>
    <w:rsid w:val="001E612C"/>
    <w:rsid w:val="001E6473"/>
    <w:rsid w:val="001E6498"/>
    <w:rsid w:val="001E6671"/>
    <w:rsid w:val="001E6735"/>
    <w:rsid w:val="001E6978"/>
    <w:rsid w:val="001E6E3E"/>
    <w:rsid w:val="001E7669"/>
    <w:rsid w:val="001E7837"/>
    <w:rsid w:val="001E789C"/>
    <w:rsid w:val="001E794D"/>
    <w:rsid w:val="001E7C19"/>
    <w:rsid w:val="001E7CEF"/>
    <w:rsid w:val="001F0048"/>
    <w:rsid w:val="001F010E"/>
    <w:rsid w:val="001F0320"/>
    <w:rsid w:val="001F03C4"/>
    <w:rsid w:val="001F03D0"/>
    <w:rsid w:val="001F0406"/>
    <w:rsid w:val="001F042C"/>
    <w:rsid w:val="001F0771"/>
    <w:rsid w:val="001F0C08"/>
    <w:rsid w:val="001F0C8B"/>
    <w:rsid w:val="001F0DC7"/>
    <w:rsid w:val="001F0DE1"/>
    <w:rsid w:val="001F18B3"/>
    <w:rsid w:val="001F192D"/>
    <w:rsid w:val="001F1C0C"/>
    <w:rsid w:val="001F1E33"/>
    <w:rsid w:val="001F20BD"/>
    <w:rsid w:val="001F24B8"/>
    <w:rsid w:val="001F29C4"/>
    <w:rsid w:val="001F2BD0"/>
    <w:rsid w:val="001F2D7C"/>
    <w:rsid w:val="001F2EB4"/>
    <w:rsid w:val="001F348E"/>
    <w:rsid w:val="001F3529"/>
    <w:rsid w:val="001F3588"/>
    <w:rsid w:val="001F35EF"/>
    <w:rsid w:val="001F3655"/>
    <w:rsid w:val="001F36B1"/>
    <w:rsid w:val="001F3766"/>
    <w:rsid w:val="001F3865"/>
    <w:rsid w:val="001F3EDB"/>
    <w:rsid w:val="001F4140"/>
    <w:rsid w:val="001F446E"/>
    <w:rsid w:val="001F4732"/>
    <w:rsid w:val="001F4C3D"/>
    <w:rsid w:val="001F4E50"/>
    <w:rsid w:val="001F4EAD"/>
    <w:rsid w:val="001F4F39"/>
    <w:rsid w:val="001F5127"/>
    <w:rsid w:val="001F524E"/>
    <w:rsid w:val="001F5625"/>
    <w:rsid w:val="001F5740"/>
    <w:rsid w:val="001F5803"/>
    <w:rsid w:val="001F587A"/>
    <w:rsid w:val="001F5A62"/>
    <w:rsid w:val="001F5BB7"/>
    <w:rsid w:val="001F5C62"/>
    <w:rsid w:val="001F5CD4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5C1"/>
    <w:rsid w:val="001F77FD"/>
    <w:rsid w:val="001F7C4D"/>
    <w:rsid w:val="001F7CC4"/>
    <w:rsid w:val="001F7D5F"/>
    <w:rsid w:val="001F7DED"/>
    <w:rsid w:val="0020001F"/>
    <w:rsid w:val="00200409"/>
    <w:rsid w:val="00200641"/>
    <w:rsid w:val="002006A9"/>
    <w:rsid w:val="002006EC"/>
    <w:rsid w:val="00200714"/>
    <w:rsid w:val="002007CB"/>
    <w:rsid w:val="002008F4"/>
    <w:rsid w:val="002009BA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8CF"/>
    <w:rsid w:val="00201A49"/>
    <w:rsid w:val="00201AA5"/>
    <w:rsid w:val="00201AC9"/>
    <w:rsid w:val="00201DE8"/>
    <w:rsid w:val="0020209E"/>
    <w:rsid w:val="002022E4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160"/>
    <w:rsid w:val="00204361"/>
    <w:rsid w:val="00204648"/>
    <w:rsid w:val="00204701"/>
    <w:rsid w:val="00204828"/>
    <w:rsid w:val="00204A04"/>
    <w:rsid w:val="00204B6D"/>
    <w:rsid w:val="00204BD0"/>
    <w:rsid w:val="00204D9D"/>
    <w:rsid w:val="00205046"/>
    <w:rsid w:val="0020512E"/>
    <w:rsid w:val="00205155"/>
    <w:rsid w:val="00205327"/>
    <w:rsid w:val="00205336"/>
    <w:rsid w:val="002056B9"/>
    <w:rsid w:val="002056E1"/>
    <w:rsid w:val="002056E9"/>
    <w:rsid w:val="00205DB0"/>
    <w:rsid w:val="002061D5"/>
    <w:rsid w:val="0020623D"/>
    <w:rsid w:val="002062DC"/>
    <w:rsid w:val="002063BC"/>
    <w:rsid w:val="00206630"/>
    <w:rsid w:val="002066C2"/>
    <w:rsid w:val="002068B3"/>
    <w:rsid w:val="00206B04"/>
    <w:rsid w:val="00206B2A"/>
    <w:rsid w:val="00206E41"/>
    <w:rsid w:val="00206ECC"/>
    <w:rsid w:val="0020706A"/>
    <w:rsid w:val="00207B29"/>
    <w:rsid w:val="00210027"/>
    <w:rsid w:val="00210028"/>
    <w:rsid w:val="0021056F"/>
    <w:rsid w:val="002107EE"/>
    <w:rsid w:val="00210B67"/>
    <w:rsid w:val="00210E71"/>
    <w:rsid w:val="00210F61"/>
    <w:rsid w:val="0021146F"/>
    <w:rsid w:val="002115B6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53C"/>
    <w:rsid w:val="0021281D"/>
    <w:rsid w:val="00212C0A"/>
    <w:rsid w:val="00212F87"/>
    <w:rsid w:val="0021303F"/>
    <w:rsid w:val="002130E3"/>
    <w:rsid w:val="00213577"/>
    <w:rsid w:val="0021363E"/>
    <w:rsid w:val="00213690"/>
    <w:rsid w:val="0021377A"/>
    <w:rsid w:val="00213B12"/>
    <w:rsid w:val="00213D3C"/>
    <w:rsid w:val="00213FCE"/>
    <w:rsid w:val="002143C3"/>
    <w:rsid w:val="002146CE"/>
    <w:rsid w:val="002146DC"/>
    <w:rsid w:val="00214A7F"/>
    <w:rsid w:val="00214BD1"/>
    <w:rsid w:val="00214CC2"/>
    <w:rsid w:val="0021527F"/>
    <w:rsid w:val="00215749"/>
    <w:rsid w:val="00215753"/>
    <w:rsid w:val="0021589B"/>
    <w:rsid w:val="00215FC1"/>
    <w:rsid w:val="0021611C"/>
    <w:rsid w:val="00216213"/>
    <w:rsid w:val="00216780"/>
    <w:rsid w:val="00216860"/>
    <w:rsid w:val="00216BE5"/>
    <w:rsid w:val="00216CB8"/>
    <w:rsid w:val="00216D99"/>
    <w:rsid w:val="00216DD0"/>
    <w:rsid w:val="00217603"/>
    <w:rsid w:val="002176D2"/>
    <w:rsid w:val="00217757"/>
    <w:rsid w:val="00217775"/>
    <w:rsid w:val="00217A0D"/>
    <w:rsid w:val="00217A94"/>
    <w:rsid w:val="002201B8"/>
    <w:rsid w:val="00220266"/>
    <w:rsid w:val="002202B9"/>
    <w:rsid w:val="00220691"/>
    <w:rsid w:val="00220E0A"/>
    <w:rsid w:val="00220E21"/>
    <w:rsid w:val="002211E3"/>
    <w:rsid w:val="002214CD"/>
    <w:rsid w:val="002215CD"/>
    <w:rsid w:val="002217C1"/>
    <w:rsid w:val="00221867"/>
    <w:rsid w:val="00221887"/>
    <w:rsid w:val="0022189B"/>
    <w:rsid w:val="00221929"/>
    <w:rsid w:val="00221C57"/>
    <w:rsid w:val="0022214F"/>
    <w:rsid w:val="00222157"/>
    <w:rsid w:val="002221CE"/>
    <w:rsid w:val="00222417"/>
    <w:rsid w:val="00222461"/>
    <w:rsid w:val="00222872"/>
    <w:rsid w:val="002228BA"/>
    <w:rsid w:val="00222ACA"/>
    <w:rsid w:val="00222BDD"/>
    <w:rsid w:val="00222D0D"/>
    <w:rsid w:val="00222EAB"/>
    <w:rsid w:val="00222FDE"/>
    <w:rsid w:val="0022306A"/>
    <w:rsid w:val="0022329B"/>
    <w:rsid w:val="002233D0"/>
    <w:rsid w:val="0022360A"/>
    <w:rsid w:val="002237EB"/>
    <w:rsid w:val="00223810"/>
    <w:rsid w:val="0022381A"/>
    <w:rsid w:val="00223951"/>
    <w:rsid w:val="00223B9E"/>
    <w:rsid w:val="00223D30"/>
    <w:rsid w:val="00223E0A"/>
    <w:rsid w:val="00223E7F"/>
    <w:rsid w:val="00224063"/>
    <w:rsid w:val="00224264"/>
    <w:rsid w:val="00224694"/>
    <w:rsid w:val="00224799"/>
    <w:rsid w:val="0022487F"/>
    <w:rsid w:val="002248FF"/>
    <w:rsid w:val="00224D55"/>
    <w:rsid w:val="00224F23"/>
    <w:rsid w:val="00225104"/>
    <w:rsid w:val="002252C5"/>
    <w:rsid w:val="002254D3"/>
    <w:rsid w:val="002255E6"/>
    <w:rsid w:val="00225733"/>
    <w:rsid w:val="00225DB6"/>
    <w:rsid w:val="00225E07"/>
    <w:rsid w:val="00225F72"/>
    <w:rsid w:val="00226203"/>
    <w:rsid w:val="002262CD"/>
    <w:rsid w:val="002262D5"/>
    <w:rsid w:val="0022631A"/>
    <w:rsid w:val="0022674A"/>
    <w:rsid w:val="002268BB"/>
    <w:rsid w:val="002269B7"/>
    <w:rsid w:val="002269C7"/>
    <w:rsid w:val="00226A54"/>
    <w:rsid w:val="00226AB5"/>
    <w:rsid w:val="00226B22"/>
    <w:rsid w:val="00226D30"/>
    <w:rsid w:val="00226D62"/>
    <w:rsid w:val="00226E70"/>
    <w:rsid w:val="00226FB3"/>
    <w:rsid w:val="002271ED"/>
    <w:rsid w:val="002271F8"/>
    <w:rsid w:val="002275FD"/>
    <w:rsid w:val="00227952"/>
    <w:rsid w:val="002279DE"/>
    <w:rsid w:val="00227B11"/>
    <w:rsid w:val="00227B96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4C"/>
    <w:rsid w:val="00230971"/>
    <w:rsid w:val="00231142"/>
    <w:rsid w:val="00231242"/>
    <w:rsid w:val="00231367"/>
    <w:rsid w:val="0023152D"/>
    <w:rsid w:val="00231575"/>
    <w:rsid w:val="00231756"/>
    <w:rsid w:val="00231939"/>
    <w:rsid w:val="00231954"/>
    <w:rsid w:val="00231A05"/>
    <w:rsid w:val="00231B30"/>
    <w:rsid w:val="00231BCC"/>
    <w:rsid w:val="00231DB8"/>
    <w:rsid w:val="0023249D"/>
    <w:rsid w:val="0023289D"/>
    <w:rsid w:val="00232AB0"/>
    <w:rsid w:val="002330E4"/>
    <w:rsid w:val="00233213"/>
    <w:rsid w:val="002333EA"/>
    <w:rsid w:val="00233725"/>
    <w:rsid w:val="002337E1"/>
    <w:rsid w:val="00233947"/>
    <w:rsid w:val="00233DAD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200"/>
    <w:rsid w:val="002362FC"/>
    <w:rsid w:val="00236423"/>
    <w:rsid w:val="0023643B"/>
    <w:rsid w:val="002367FA"/>
    <w:rsid w:val="0023682B"/>
    <w:rsid w:val="002368FA"/>
    <w:rsid w:val="00236AC0"/>
    <w:rsid w:val="00236C68"/>
    <w:rsid w:val="00236E8C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CDC"/>
    <w:rsid w:val="00240ED0"/>
    <w:rsid w:val="0024127F"/>
    <w:rsid w:val="00241534"/>
    <w:rsid w:val="00241682"/>
    <w:rsid w:val="002416E6"/>
    <w:rsid w:val="002417F3"/>
    <w:rsid w:val="00241A95"/>
    <w:rsid w:val="00241D12"/>
    <w:rsid w:val="00241D36"/>
    <w:rsid w:val="00241D58"/>
    <w:rsid w:val="002420B1"/>
    <w:rsid w:val="002420E9"/>
    <w:rsid w:val="00242164"/>
    <w:rsid w:val="002424A9"/>
    <w:rsid w:val="0024258F"/>
    <w:rsid w:val="00242A90"/>
    <w:rsid w:val="00242B79"/>
    <w:rsid w:val="00242CE4"/>
    <w:rsid w:val="00242DA2"/>
    <w:rsid w:val="0024308E"/>
    <w:rsid w:val="00243743"/>
    <w:rsid w:val="002438FF"/>
    <w:rsid w:val="002439C9"/>
    <w:rsid w:val="002439E3"/>
    <w:rsid w:val="00243BE2"/>
    <w:rsid w:val="00243EBF"/>
    <w:rsid w:val="00243EE2"/>
    <w:rsid w:val="00244302"/>
    <w:rsid w:val="002445FE"/>
    <w:rsid w:val="002446E2"/>
    <w:rsid w:val="00244702"/>
    <w:rsid w:val="00244A18"/>
    <w:rsid w:val="00244D0F"/>
    <w:rsid w:val="00244E17"/>
    <w:rsid w:val="00244E58"/>
    <w:rsid w:val="002451D5"/>
    <w:rsid w:val="002452E2"/>
    <w:rsid w:val="00245330"/>
    <w:rsid w:val="002454D6"/>
    <w:rsid w:val="00245551"/>
    <w:rsid w:val="0024559C"/>
    <w:rsid w:val="00245785"/>
    <w:rsid w:val="002457A0"/>
    <w:rsid w:val="0024582D"/>
    <w:rsid w:val="0024589F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6FE3"/>
    <w:rsid w:val="00247550"/>
    <w:rsid w:val="002477D3"/>
    <w:rsid w:val="00247CD8"/>
    <w:rsid w:val="00247D73"/>
    <w:rsid w:val="00247D8C"/>
    <w:rsid w:val="00247ED8"/>
    <w:rsid w:val="00247FE7"/>
    <w:rsid w:val="0025027D"/>
    <w:rsid w:val="00250342"/>
    <w:rsid w:val="00250358"/>
    <w:rsid w:val="00250460"/>
    <w:rsid w:val="00250642"/>
    <w:rsid w:val="002506C4"/>
    <w:rsid w:val="002506D1"/>
    <w:rsid w:val="002506EC"/>
    <w:rsid w:val="002507D8"/>
    <w:rsid w:val="002509AB"/>
    <w:rsid w:val="00250AD9"/>
    <w:rsid w:val="00250B5B"/>
    <w:rsid w:val="00250B7E"/>
    <w:rsid w:val="00250D4E"/>
    <w:rsid w:val="00250D61"/>
    <w:rsid w:val="00251010"/>
    <w:rsid w:val="0025155A"/>
    <w:rsid w:val="00251717"/>
    <w:rsid w:val="00251A7C"/>
    <w:rsid w:val="00251CA3"/>
    <w:rsid w:val="00251D41"/>
    <w:rsid w:val="00252079"/>
    <w:rsid w:val="0025228A"/>
    <w:rsid w:val="002524CA"/>
    <w:rsid w:val="002527B0"/>
    <w:rsid w:val="002527C9"/>
    <w:rsid w:val="00252931"/>
    <w:rsid w:val="00252A5E"/>
    <w:rsid w:val="00253482"/>
    <w:rsid w:val="002534A0"/>
    <w:rsid w:val="0025352A"/>
    <w:rsid w:val="002535D7"/>
    <w:rsid w:val="0025369B"/>
    <w:rsid w:val="0025384C"/>
    <w:rsid w:val="0025388D"/>
    <w:rsid w:val="002538F6"/>
    <w:rsid w:val="00253B54"/>
    <w:rsid w:val="00254158"/>
    <w:rsid w:val="0025439E"/>
    <w:rsid w:val="0025446E"/>
    <w:rsid w:val="00254489"/>
    <w:rsid w:val="00254560"/>
    <w:rsid w:val="00254569"/>
    <w:rsid w:val="0025470B"/>
    <w:rsid w:val="00254772"/>
    <w:rsid w:val="00254CC3"/>
    <w:rsid w:val="00254E1B"/>
    <w:rsid w:val="002550F9"/>
    <w:rsid w:val="00255101"/>
    <w:rsid w:val="002553BC"/>
    <w:rsid w:val="00255522"/>
    <w:rsid w:val="00255718"/>
    <w:rsid w:val="00255813"/>
    <w:rsid w:val="00255C0F"/>
    <w:rsid w:val="00255F8E"/>
    <w:rsid w:val="00256049"/>
    <w:rsid w:val="00256290"/>
    <w:rsid w:val="0025629B"/>
    <w:rsid w:val="002562D0"/>
    <w:rsid w:val="0025636C"/>
    <w:rsid w:val="00256437"/>
    <w:rsid w:val="0025664F"/>
    <w:rsid w:val="002566A4"/>
    <w:rsid w:val="002566E3"/>
    <w:rsid w:val="0025696C"/>
    <w:rsid w:val="00256A36"/>
    <w:rsid w:val="00256AEF"/>
    <w:rsid w:val="00256BE8"/>
    <w:rsid w:val="00256F0B"/>
    <w:rsid w:val="00256FB3"/>
    <w:rsid w:val="00256FC2"/>
    <w:rsid w:val="002571C8"/>
    <w:rsid w:val="00257771"/>
    <w:rsid w:val="00257793"/>
    <w:rsid w:val="00257804"/>
    <w:rsid w:val="00257995"/>
    <w:rsid w:val="00257AE9"/>
    <w:rsid w:val="00257C61"/>
    <w:rsid w:val="00257D3A"/>
    <w:rsid w:val="00257E2F"/>
    <w:rsid w:val="00260513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67"/>
    <w:rsid w:val="00261E8E"/>
    <w:rsid w:val="00261F1B"/>
    <w:rsid w:val="00261F7F"/>
    <w:rsid w:val="00262187"/>
    <w:rsid w:val="002621AA"/>
    <w:rsid w:val="00262372"/>
    <w:rsid w:val="0026254F"/>
    <w:rsid w:val="00262A8C"/>
    <w:rsid w:val="00262C6E"/>
    <w:rsid w:val="00262E15"/>
    <w:rsid w:val="002636B4"/>
    <w:rsid w:val="00263A86"/>
    <w:rsid w:val="00263BC8"/>
    <w:rsid w:val="00263C5F"/>
    <w:rsid w:val="00264051"/>
    <w:rsid w:val="002640F2"/>
    <w:rsid w:val="00264190"/>
    <w:rsid w:val="00264340"/>
    <w:rsid w:val="002648C3"/>
    <w:rsid w:val="002648E1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891"/>
    <w:rsid w:val="00265A63"/>
    <w:rsid w:val="00265F7B"/>
    <w:rsid w:val="00265FB5"/>
    <w:rsid w:val="002660B3"/>
    <w:rsid w:val="0026622E"/>
    <w:rsid w:val="0026625F"/>
    <w:rsid w:val="00266469"/>
    <w:rsid w:val="00266648"/>
    <w:rsid w:val="00266689"/>
    <w:rsid w:val="00266827"/>
    <w:rsid w:val="002670A3"/>
    <w:rsid w:val="00267347"/>
    <w:rsid w:val="002673BB"/>
    <w:rsid w:val="00267443"/>
    <w:rsid w:val="00267622"/>
    <w:rsid w:val="002677CD"/>
    <w:rsid w:val="00267C49"/>
    <w:rsid w:val="00267C51"/>
    <w:rsid w:val="00267C76"/>
    <w:rsid w:val="00270590"/>
    <w:rsid w:val="002708C9"/>
    <w:rsid w:val="002709BB"/>
    <w:rsid w:val="002709F2"/>
    <w:rsid w:val="00270BB8"/>
    <w:rsid w:val="00270E19"/>
    <w:rsid w:val="00270F3A"/>
    <w:rsid w:val="00270FBC"/>
    <w:rsid w:val="00270FFE"/>
    <w:rsid w:val="0027111E"/>
    <w:rsid w:val="002711C9"/>
    <w:rsid w:val="002713C9"/>
    <w:rsid w:val="00271517"/>
    <w:rsid w:val="00271586"/>
    <w:rsid w:val="0027162D"/>
    <w:rsid w:val="002717F8"/>
    <w:rsid w:val="00271B1C"/>
    <w:rsid w:val="0027205A"/>
    <w:rsid w:val="002721EF"/>
    <w:rsid w:val="00272901"/>
    <w:rsid w:val="00272B83"/>
    <w:rsid w:val="00272C73"/>
    <w:rsid w:val="00272E51"/>
    <w:rsid w:val="0027335C"/>
    <w:rsid w:val="0027336B"/>
    <w:rsid w:val="00273548"/>
    <w:rsid w:val="00273795"/>
    <w:rsid w:val="00273D57"/>
    <w:rsid w:val="00273E34"/>
    <w:rsid w:val="00273ED9"/>
    <w:rsid w:val="00273FD4"/>
    <w:rsid w:val="002742FC"/>
    <w:rsid w:val="002747DC"/>
    <w:rsid w:val="0027489E"/>
    <w:rsid w:val="002748DA"/>
    <w:rsid w:val="00274989"/>
    <w:rsid w:val="00274E54"/>
    <w:rsid w:val="00275011"/>
    <w:rsid w:val="0027520D"/>
    <w:rsid w:val="00275217"/>
    <w:rsid w:val="00275471"/>
    <w:rsid w:val="00275481"/>
    <w:rsid w:val="0027557C"/>
    <w:rsid w:val="002755DD"/>
    <w:rsid w:val="002759F8"/>
    <w:rsid w:val="00275A44"/>
    <w:rsid w:val="00275B9A"/>
    <w:rsid w:val="00275BF3"/>
    <w:rsid w:val="00275DFE"/>
    <w:rsid w:val="00275E03"/>
    <w:rsid w:val="00275E05"/>
    <w:rsid w:val="00275F65"/>
    <w:rsid w:val="0027620B"/>
    <w:rsid w:val="00276211"/>
    <w:rsid w:val="00276295"/>
    <w:rsid w:val="00276592"/>
    <w:rsid w:val="002768D9"/>
    <w:rsid w:val="00276AE2"/>
    <w:rsid w:val="00276B80"/>
    <w:rsid w:val="00276BF1"/>
    <w:rsid w:val="00276C8B"/>
    <w:rsid w:val="00276CD1"/>
    <w:rsid w:val="002776E7"/>
    <w:rsid w:val="002777C3"/>
    <w:rsid w:val="00277C07"/>
    <w:rsid w:val="00277E44"/>
    <w:rsid w:val="00277EDE"/>
    <w:rsid w:val="00280007"/>
    <w:rsid w:val="0028039B"/>
    <w:rsid w:val="0028069C"/>
    <w:rsid w:val="002807DF"/>
    <w:rsid w:val="00280882"/>
    <w:rsid w:val="00280D74"/>
    <w:rsid w:val="00280DB3"/>
    <w:rsid w:val="00280FF6"/>
    <w:rsid w:val="00281026"/>
    <w:rsid w:val="002811AD"/>
    <w:rsid w:val="0028122C"/>
    <w:rsid w:val="00281242"/>
    <w:rsid w:val="002812AC"/>
    <w:rsid w:val="0028145E"/>
    <w:rsid w:val="00281522"/>
    <w:rsid w:val="002815D2"/>
    <w:rsid w:val="002816A9"/>
    <w:rsid w:val="002819B3"/>
    <w:rsid w:val="002819D8"/>
    <w:rsid w:val="00281A2D"/>
    <w:rsid w:val="00281BE0"/>
    <w:rsid w:val="00281C11"/>
    <w:rsid w:val="002821C1"/>
    <w:rsid w:val="002825EA"/>
    <w:rsid w:val="00282860"/>
    <w:rsid w:val="002829FB"/>
    <w:rsid w:val="00282E21"/>
    <w:rsid w:val="00283A6D"/>
    <w:rsid w:val="00283B19"/>
    <w:rsid w:val="00283BEB"/>
    <w:rsid w:val="00283C5A"/>
    <w:rsid w:val="00283D1C"/>
    <w:rsid w:val="00283D52"/>
    <w:rsid w:val="00283E86"/>
    <w:rsid w:val="00283F4C"/>
    <w:rsid w:val="002840C0"/>
    <w:rsid w:val="0028452C"/>
    <w:rsid w:val="002845EE"/>
    <w:rsid w:val="00284877"/>
    <w:rsid w:val="00284D88"/>
    <w:rsid w:val="00284E65"/>
    <w:rsid w:val="002851D8"/>
    <w:rsid w:val="0028578B"/>
    <w:rsid w:val="002858F3"/>
    <w:rsid w:val="002859D3"/>
    <w:rsid w:val="00285A68"/>
    <w:rsid w:val="00285B8F"/>
    <w:rsid w:val="00285D83"/>
    <w:rsid w:val="00285DA3"/>
    <w:rsid w:val="00286097"/>
    <w:rsid w:val="002862CC"/>
    <w:rsid w:val="002862D7"/>
    <w:rsid w:val="0028636C"/>
    <w:rsid w:val="002864D7"/>
    <w:rsid w:val="0028653C"/>
    <w:rsid w:val="00286590"/>
    <w:rsid w:val="00286608"/>
    <w:rsid w:val="00286939"/>
    <w:rsid w:val="00286A87"/>
    <w:rsid w:val="00286D88"/>
    <w:rsid w:val="00286DD0"/>
    <w:rsid w:val="00286E76"/>
    <w:rsid w:val="002870B9"/>
    <w:rsid w:val="0028733C"/>
    <w:rsid w:val="00287462"/>
    <w:rsid w:val="00287532"/>
    <w:rsid w:val="002875F6"/>
    <w:rsid w:val="002877A0"/>
    <w:rsid w:val="00287DAC"/>
    <w:rsid w:val="00287EAD"/>
    <w:rsid w:val="00287EB1"/>
    <w:rsid w:val="002902BE"/>
    <w:rsid w:val="002902FE"/>
    <w:rsid w:val="002903C0"/>
    <w:rsid w:val="00290A88"/>
    <w:rsid w:val="00290D4D"/>
    <w:rsid w:val="00290EA4"/>
    <w:rsid w:val="00290F95"/>
    <w:rsid w:val="00291331"/>
    <w:rsid w:val="002915E9"/>
    <w:rsid w:val="00291664"/>
    <w:rsid w:val="0029178D"/>
    <w:rsid w:val="0029185B"/>
    <w:rsid w:val="002918D3"/>
    <w:rsid w:val="00291991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1A2"/>
    <w:rsid w:val="002945AA"/>
    <w:rsid w:val="0029468A"/>
    <w:rsid w:val="00294891"/>
    <w:rsid w:val="00294B17"/>
    <w:rsid w:val="00294BB1"/>
    <w:rsid w:val="00294CBC"/>
    <w:rsid w:val="00294D65"/>
    <w:rsid w:val="00295112"/>
    <w:rsid w:val="00295234"/>
    <w:rsid w:val="002953CE"/>
    <w:rsid w:val="002955F6"/>
    <w:rsid w:val="00295664"/>
    <w:rsid w:val="0029568A"/>
    <w:rsid w:val="00295923"/>
    <w:rsid w:val="00295B06"/>
    <w:rsid w:val="00295EB8"/>
    <w:rsid w:val="00295FFF"/>
    <w:rsid w:val="00296149"/>
    <w:rsid w:val="002962FB"/>
    <w:rsid w:val="00296396"/>
    <w:rsid w:val="00296898"/>
    <w:rsid w:val="00296B89"/>
    <w:rsid w:val="00296E53"/>
    <w:rsid w:val="00296E92"/>
    <w:rsid w:val="002970AA"/>
    <w:rsid w:val="0029723F"/>
    <w:rsid w:val="002972DF"/>
    <w:rsid w:val="0029752C"/>
    <w:rsid w:val="002976AC"/>
    <w:rsid w:val="002976EE"/>
    <w:rsid w:val="00297920"/>
    <w:rsid w:val="00297CA2"/>
    <w:rsid w:val="00297F0E"/>
    <w:rsid w:val="002A01E0"/>
    <w:rsid w:val="002A020E"/>
    <w:rsid w:val="002A02DC"/>
    <w:rsid w:val="002A0341"/>
    <w:rsid w:val="002A069B"/>
    <w:rsid w:val="002A0708"/>
    <w:rsid w:val="002A0A8F"/>
    <w:rsid w:val="002A0D72"/>
    <w:rsid w:val="002A0E2D"/>
    <w:rsid w:val="002A1020"/>
    <w:rsid w:val="002A12B7"/>
    <w:rsid w:val="002A13F6"/>
    <w:rsid w:val="002A155F"/>
    <w:rsid w:val="002A173F"/>
    <w:rsid w:val="002A19B9"/>
    <w:rsid w:val="002A24CA"/>
    <w:rsid w:val="002A275B"/>
    <w:rsid w:val="002A2B50"/>
    <w:rsid w:val="002A2D46"/>
    <w:rsid w:val="002A2DB6"/>
    <w:rsid w:val="002A2E34"/>
    <w:rsid w:val="002A2E5C"/>
    <w:rsid w:val="002A3008"/>
    <w:rsid w:val="002A3206"/>
    <w:rsid w:val="002A327D"/>
    <w:rsid w:val="002A3373"/>
    <w:rsid w:val="002A35DC"/>
    <w:rsid w:val="002A3765"/>
    <w:rsid w:val="002A39DE"/>
    <w:rsid w:val="002A39EB"/>
    <w:rsid w:val="002A3EE2"/>
    <w:rsid w:val="002A3F48"/>
    <w:rsid w:val="002A44C0"/>
    <w:rsid w:val="002A47E9"/>
    <w:rsid w:val="002A48F1"/>
    <w:rsid w:val="002A4A2F"/>
    <w:rsid w:val="002A4A81"/>
    <w:rsid w:val="002A4C06"/>
    <w:rsid w:val="002A4D32"/>
    <w:rsid w:val="002A4D7A"/>
    <w:rsid w:val="002A5F07"/>
    <w:rsid w:val="002A5F10"/>
    <w:rsid w:val="002A5FB0"/>
    <w:rsid w:val="002A62A3"/>
    <w:rsid w:val="002A6A08"/>
    <w:rsid w:val="002A6A79"/>
    <w:rsid w:val="002A6B34"/>
    <w:rsid w:val="002A6C3C"/>
    <w:rsid w:val="002A6DB3"/>
    <w:rsid w:val="002A6DCD"/>
    <w:rsid w:val="002A7097"/>
    <w:rsid w:val="002A7624"/>
    <w:rsid w:val="002A7A34"/>
    <w:rsid w:val="002A7CFB"/>
    <w:rsid w:val="002A7EE1"/>
    <w:rsid w:val="002B001C"/>
    <w:rsid w:val="002B0048"/>
    <w:rsid w:val="002B00C5"/>
    <w:rsid w:val="002B0101"/>
    <w:rsid w:val="002B0189"/>
    <w:rsid w:val="002B0495"/>
    <w:rsid w:val="002B081E"/>
    <w:rsid w:val="002B0902"/>
    <w:rsid w:val="002B0A74"/>
    <w:rsid w:val="002B0C13"/>
    <w:rsid w:val="002B0C58"/>
    <w:rsid w:val="002B0CD5"/>
    <w:rsid w:val="002B0F91"/>
    <w:rsid w:val="002B1253"/>
    <w:rsid w:val="002B1416"/>
    <w:rsid w:val="002B159B"/>
    <w:rsid w:val="002B16A7"/>
    <w:rsid w:val="002B1709"/>
    <w:rsid w:val="002B1EBB"/>
    <w:rsid w:val="002B1ECB"/>
    <w:rsid w:val="002B1EF8"/>
    <w:rsid w:val="002B2199"/>
    <w:rsid w:val="002B22C7"/>
    <w:rsid w:val="002B25AD"/>
    <w:rsid w:val="002B268E"/>
    <w:rsid w:val="002B2782"/>
    <w:rsid w:val="002B290D"/>
    <w:rsid w:val="002B2C25"/>
    <w:rsid w:val="002B2D7C"/>
    <w:rsid w:val="002B2E38"/>
    <w:rsid w:val="002B2EC2"/>
    <w:rsid w:val="002B3035"/>
    <w:rsid w:val="002B327F"/>
    <w:rsid w:val="002B3329"/>
    <w:rsid w:val="002B344F"/>
    <w:rsid w:val="002B34B8"/>
    <w:rsid w:val="002B3577"/>
    <w:rsid w:val="002B3656"/>
    <w:rsid w:val="002B3975"/>
    <w:rsid w:val="002B3B3D"/>
    <w:rsid w:val="002B3DED"/>
    <w:rsid w:val="002B3E36"/>
    <w:rsid w:val="002B3F6F"/>
    <w:rsid w:val="002B4092"/>
    <w:rsid w:val="002B410D"/>
    <w:rsid w:val="002B43F5"/>
    <w:rsid w:val="002B4474"/>
    <w:rsid w:val="002B464C"/>
    <w:rsid w:val="002B471E"/>
    <w:rsid w:val="002B4A0A"/>
    <w:rsid w:val="002B4BC0"/>
    <w:rsid w:val="002B4BDD"/>
    <w:rsid w:val="002B4E95"/>
    <w:rsid w:val="002B4FCD"/>
    <w:rsid w:val="002B5568"/>
    <w:rsid w:val="002B5767"/>
    <w:rsid w:val="002B5796"/>
    <w:rsid w:val="002B580A"/>
    <w:rsid w:val="002B5898"/>
    <w:rsid w:val="002B5BE2"/>
    <w:rsid w:val="002B5CCA"/>
    <w:rsid w:val="002B6125"/>
    <w:rsid w:val="002B61A7"/>
    <w:rsid w:val="002B64A7"/>
    <w:rsid w:val="002B6718"/>
    <w:rsid w:val="002B6789"/>
    <w:rsid w:val="002B6ACD"/>
    <w:rsid w:val="002B6BAE"/>
    <w:rsid w:val="002B6DDD"/>
    <w:rsid w:val="002B701F"/>
    <w:rsid w:val="002B72D8"/>
    <w:rsid w:val="002B73C5"/>
    <w:rsid w:val="002B7776"/>
    <w:rsid w:val="002B7863"/>
    <w:rsid w:val="002B793D"/>
    <w:rsid w:val="002B7A19"/>
    <w:rsid w:val="002B7B3E"/>
    <w:rsid w:val="002B7D34"/>
    <w:rsid w:val="002C006F"/>
    <w:rsid w:val="002C0185"/>
    <w:rsid w:val="002C01F1"/>
    <w:rsid w:val="002C0523"/>
    <w:rsid w:val="002C069C"/>
    <w:rsid w:val="002C0723"/>
    <w:rsid w:val="002C082E"/>
    <w:rsid w:val="002C0AC0"/>
    <w:rsid w:val="002C0C10"/>
    <w:rsid w:val="002C0FCF"/>
    <w:rsid w:val="002C1057"/>
    <w:rsid w:val="002C13BE"/>
    <w:rsid w:val="002C140A"/>
    <w:rsid w:val="002C157A"/>
    <w:rsid w:val="002C19F6"/>
    <w:rsid w:val="002C1CC6"/>
    <w:rsid w:val="002C1E84"/>
    <w:rsid w:val="002C1FE8"/>
    <w:rsid w:val="002C2168"/>
    <w:rsid w:val="002C21FA"/>
    <w:rsid w:val="002C2205"/>
    <w:rsid w:val="002C2244"/>
    <w:rsid w:val="002C24E3"/>
    <w:rsid w:val="002C2529"/>
    <w:rsid w:val="002C268B"/>
    <w:rsid w:val="002C278E"/>
    <w:rsid w:val="002C28BA"/>
    <w:rsid w:val="002C31A3"/>
    <w:rsid w:val="002C31F3"/>
    <w:rsid w:val="002C343B"/>
    <w:rsid w:val="002C3704"/>
    <w:rsid w:val="002C40ED"/>
    <w:rsid w:val="002C4389"/>
    <w:rsid w:val="002C45C6"/>
    <w:rsid w:val="002C47D5"/>
    <w:rsid w:val="002C4B29"/>
    <w:rsid w:val="002C4BA2"/>
    <w:rsid w:val="002C4DDD"/>
    <w:rsid w:val="002C59EC"/>
    <w:rsid w:val="002C5B08"/>
    <w:rsid w:val="002C5BE7"/>
    <w:rsid w:val="002C5E2D"/>
    <w:rsid w:val="002C5F6C"/>
    <w:rsid w:val="002C5FF2"/>
    <w:rsid w:val="002C61F5"/>
    <w:rsid w:val="002C648F"/>
    <w:rsid w:val="002C64A2"/>
    <w:rsid w:val="002C65AC"/>
    <w:rsid w:val="002C6661"/>
    <w:rsid w:val="002C667E"/>
    <w:rsid w:val="002C6824"/>
    <w:rsid w:val="002C6910"/>
    <w:rsid w:val="002C69A7"/>
    <w:rsid w:val="002C6BF1"/>
    <w:rsid w:val="002C6DC2"/>
    <w:rsid w:val="002C6F8E"/>
    <w:rsid w:val="002C7028"/>
    <w:rsid w:val="002C7114"/>
    <w:rsid w:val="002C7248"/>
    <w:rsid w:val="002C7283"/>
    <w:rsid w:val="002C73D4"/>
    <w:rsid w:val="002C767E"/>
    <w:rsid w:val="002C7D6F"/>
    <w:rsid w:val="002C7E30"/>
    <w:rsid w:val="002C7E3F"/>
    <w:rsid w:val="002C7E4F"/>
    <w:rsid w:val="002C7EF9"/>
    <w:rsid w:val="002C7F84"/>
    <w:rsid w:val="002D078B"/>
    <w:rsid w:val="002D0877"/>
    <w:rsid w:val="002D0B20"/>
    <w:rsid w:val="002D0CC0"/>
    <w:rsid w:val="002D0CF9"/>
    <w:rsid w:val="002D1240"/>
    <w:rsid w:val="002D1309"/>
    <w:rsid w:val="002D1762"/>
    <w:rsid w:val="002D18A5"/>
    <w:rsid w:val="002D1927"/>
    <w:rsid w:val="002D1D98"/>
    <w:rsid w:val="002D1E95"/>
    <w:rsid w:val="002D225B"/>
    <w:rsid w:val="002D2576"/>
    <w:rsid w:val="002D2715"/>
    <w:rsid w:val="002D27A0"/>
    <w:rsid w:val="002D29E0"/>
    <w:rsid w:val="002D2A9E"/>
    <w:rsid w:val="002D2AE5"/>
    <w:rsid w:val="002D2C57"/>
    <w:rsid w:val="002D2F73"/>
    <w:rsid w:val="002D2F8D"/>
    <w:rsid w:val="002D30BA"/>
    <w:rsid w:val="002D34CF"/>
    <w:rsid w:val="002D3583"/>
    <w:rsid w:val="002D3769"/>
    <w:rsid w:val="002D3817"/>
    <w:rsid w:val="002D4001"/>
    <w:rsid w:val="002D4058"/>
    <w:rsid w:val="002D43A7"/>
    <w:rsid w:val="002D45B1"/>
    <w:rsid w:val="002D4906"/>
    <w:rsid w:val="002D49F6"/>
    <w:rsid w:val="002D4A28"/>
    <w:rsid w:val="002D4C78"/>
    <w:rsid w:val="002D4D1E"/>
    <w:rsid w:val="002D4DC5"/>
    <w:rsid w:val="002D4F40"/>
    <w:rsid w:val="002D5068"/>
    <w:rsid w:val="002D5459"/>
    <w:rsid w:val="002D54B6"/>
    <w:rsid w:val="002D5BFA"/>
    <w:rsid w:val="002D5DBA"/>
    <w:rsid w:val="002D5EEF"/>
    <w:rsid w:val="002D5F31"/>
    <w:rsid w:val="002D5FC0"/>
    <w:rsid w:val="002D6051"/>
    <w:rsid w:val="002D6079"/>
    <w:rsid w:val="002D613D"/>
    <w:rsid w:val="002D642B"/>
    <w:rsid w:val="002D6469"/>
    <w:rsid w:val="002D654A"/>
    <w:rsid w:val="002D6738"/>
    <w:rsid w:val="002D6974"/>
    <w:rsid w:val="002D69B5"/>
    <w:rsid w:val="002D6F99"/>
    <w:rsid w:val="002D701A"/>
    <w:rsid w:val="002D7040"/>
    <w:rsid w:val="002D7180"/>
    <w:rsid w:val="002D75D8"/>
    <w:rsid w:val="002D7942"/>
    <w:rsid w:val="002D7D17"/>
    <w:rsid w:val="002E0285"/>
    <w:rsid w:val="002E0747"/>
    <w:rsid w:val="002E0797"/>
    <w:rsid w:val="002E0CFE"/>
    <w:rsid w:val="002E0D30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126"/>
    <w:rsid w:val="002E33DF"/>
    <w:rsid w:val="002E36DC"/>
    <w:rsid w:val="002E372B"/>
    <w:rsid w:val="002E3943"/>
    <w:rsid w:val="002E3CA1"/>
    <w:rsid w:val="002E3ED7"/>
    <w:rsid w:val="002E41A6"/>
    <w:rsid w:val="002E41C9"/>
    <w:rsid w:val="002E428A"/>
    <w:rsid w:val="002E4318"/>
    <w:rsid w:val="002E4422"/>
    <w:rsid w:val="002E4A75"/>
    <w:rsid w:val="002E4C56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550"/>
    <w:rsid w:val="002E6753"/>
    <w:rsid w:val="002E68DC"/>
    <w:rsid w:val="002E6A67"/>
    <w:rsid w:val="002E6D13"/>
    <w:rsid w:val="002E6D40"/>
    <w:rsid w:val="002E6E2F"/>
    <w:rsid w:val="002E71E4"/>
    <w:rsid w:val="002E722C"/>
    <w:rsid w:val="002E765B"/>
    <w:rsid w:val="002E7868"/>
    <w:rsid w:val="002E7A1D"/>
    <w:rsid w:val="002E7A78"/>
    <w:rsid w:val="002E7CC2"/>
    <w:rsid w:val="002E7D27"/>
    <w:rsid w:val="002F026A"/>
    <w:rsid w:val="002F0643"/>
    <w:rsid w:val="002F069F"/>
    <w:rsid w:val="002F071E"/>
    <w:rsid w:val="002F07CF"/>
    <w:rsid w:val="002F0A45"/>
    <w:rsid w:val="002F0CFE"/>
    <w:rsid w:val="002F12D7"/>
    <w:rsid w:val="002F14BA"/>
    <w:rsid w:val="002F1535"/>
    <w:rsid w:val="002F17F3"/>
    <w:rsid w:val="002F18A5"/>
    <w:rsid w:val="002F1CD1"/>
    <w:rsid w:val="002F24DC"/>
    <w:rsid w:val="002F27FD"/>
    <w:rsid w:val="002F286D"/>
    <w:rsid w:val="002F2CBF"/>
    <w:rsid w:val="002F2CD8"/>
    <w:rsid w:val="002F31A4"/>
    <w:rsid w:val="002F3511"/>
    <w:rsid w:val="002F3596"/>
    <w:rsid w:val="002F3675"/>
    <w:rsid w:val="002F38CE"/>
    <w:rsid w:val="002F39AA"/>
    <w:rsid w:val="002F3A06"/>
    <w:rsid w:val="002F3AEE"/>
    <w:rsid w:val="002F3BB1"/>
    <w:rsid w:val="002F412D"/>
    <w:rsid w:val="002F4304"/>
    <w:rsid w:val="002F4426"/>
    <w:rsid w:val="002F4489"/>
    <w:rsid w:val="002F4587"/>
    <w:rsid w:val="002F49E1"/>
    <w:rsid w:val="002F4A71"/>
    <w:rsid w:val="002F4C35"/>
    <w:rsid w:val="002F4C41"/>
    <w:rsid w:val="002F4E12"/>
    <w:rsid w:val="002F5001"/>
    <w:rsid w:val="002F500E"/>
    <w:rsid w:val="002F5033"/>
    <w:rsid w:val="002F5040"/>
    <w:rsid w:val="002F504B"/>
    <w:rsid w:val="002F519A"/>
    <w:rsid w:val="002F55FE"/>
    <w:rsid w:val="002F575F"/>
    <w:rsid w:val="002F579C"/>
    <w:rsid w:val="002F582E"/>
    <w:rsid w:val="002F5B55"/>
    <w:rsid w:val="002F5B5B"/>
    <w:rsid w:val="002F62AE"/>
    <w:rsid w:val="002F64E8"/>
    <w:rsid w:val="002F68C3"/>
    <w:rsid w:val="002F6942"/>
    <w:rsid w:val="002F6A2F"/>
    <w:rsid w:val="002F7111"/>
    <w:rsid w:val="002F75AF"/>
    <w:rsid w:val="002F7628"/>
    <w:rsid w:val="002F7695"/>
    <w:rsid w:val="002F7730"/>
    <w:rsid w:val="002F7C0C"/>
    <w:rsid w:val="002F7DDE"/>
    <w:rsid w:val="002F7EFE"/>
    <w:rsid w:val="00300121"/>
    <w:rsid w:val="0030059A"/>
    <w:rsid w:val="00300670"/>
    <w:rsid w:val="003008F2"/>
    <w:rsid w:val="00300BCD"/>
    <w:rsid w:val="00300CBA"/>
    <w:rsid w:val="00300DD8"/>
    <w:rsid w:val="003010B1"/>
    <w:rsid w:val="00301214"/>
    <w:rsid w:val="00301C8C"/>
    <w:rsid w:val="00302038"/>
    <w:rsid w:val="00302060"/>
    <w:rsid w:val="0030208F"/>
    <w:rsid w:val="00302480"/>
    <w:rsid w:val="003024A5"/>
    <w:rsid w:val="003024D4"/>
    <w:rsid w:val="003025EF"/>
    <w:rsid w:val="003026A4"/>
    <w:rsid w:val="003028B1"/>
    <w:rsid w:val="00302A40"/>
    <w:rsid w:val="00302E09"/>
    <w:rsid w:val="00302ED8"/>
    <w:rsid w:val="00303032"/>
    <w:rsid w:val="003031DF"/>
    <w:rsid w:val="00303247"/>
    <w:rsid w:val="00303474"/>
    <w:rsid w:val="00303639"/>
    <w:rsid w:val="003036C1"/>
    <w:rsid w:val="00303832"/>
    <w:rsid w:val="00303897"/>
    <w:rsid w:val="00303965"/>
    <w:rsid w:val="00303FF6"/>
    <w:rsid w:val="0030412B"/>
    <w:rsid w:val="00304677"/>
    <w:rsid w:val="003046FB"/>
    <w:rsid w:val="00304817"/>
    <w:rsid w:val="00304961"/>
    <w:rsid w:val="00304DB2"/>
    <w:rsid w:val="00304F72"/>
    <w:rsid w:val="00305033"/>
    <w:rsid w:val="0030519F"/>
    <w:rsid w:val="00305499"/>
    <w:rsid w:val="00305513"/>
    <w:rsid w:val="003057D6"/>
    <w:rsid w:val="00305961"/>
    <w:rsid w:val="00305968"/>
    <w:rsid w:val="00305A18"/>
    <w:rsid w:val="00305D97"/>
    <w:rsid w:val="003061CD"/>
    <w:rsid w:val="003062A8"/>
    <w:rsid w:val="003062C4"/>
    <w:rsid w:val="0030647F"/>
    <w:rsid w:val="00306572"/>
    <w:rsid w:val="003067B2"/>
    <w:rsid w:val="00306A80"/>
    <w:rsid w:val="00306AE5"/>
    <w:rsid w:val="00306CFA"/>
    <w:rsid w:val="003070D4"/>
    <w:rsid w:val="00307129"/>
    <w:rsid w:val="0030746D"/>
    <w:rsid w:val="003074A2"/>
    <w:rsid w:val="003079B1"/>
    <w:rsid w:val="00307C6D"/>
    <w:rsid w:val="00307F4C"/>
    <w:rsid w:val="003102B2"/>
    <w:rsid w:val="00310368"/>
    <w:rsid w:val="00310C96"/>
    <w:rsid w:val="00310F35"/>
    <w:rsid w:val="0031174C"/>
    <w:rsid w:val="00311867"/>
    <w:rsid w:val="003118AE"/>
    <w:rsid w:val="00311C03"/>
    <w:rsid w:val="00311F3B"/>
    <w:rsid w:val="0031203D"/>
    <w:rsid w:val="003120FB"/>
    <w:rsid w:val="0031234D"/>
    <w:rsid w:val="00312409"/>
    <w:rsid w:val="00312423"/>
    <w:rsid w:val="00312694"/>
    <w:rsid w:val="00312849"/>
    <w:rsid w:val="003129DF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2CF"/>
    <w:rsid w:val="003143F1"/>
    <w:rsid w:val="0031451E"/>
    <w:rsid w:val="00314555"/>
    <w:rsid w:val="003147BD"/>
    <w:rsid w:val="003148F6"/>
    <w:rsid w:val="00314DF7"/>
    <w:rsid w:val="0031540F"/>
    <w:rsid w:val="003157B8"/>
    <w:rsid w:val="0031582A"/>
    <w:rsid w:val="00315998"/>
    <w:rsid w:val="003159AF"/>
    <w:rsid w:val="00315BB2"/>
    <w:rsid w:val="00315DB8"/>
    <w:rsid w:val="00315E30"/>
    <w:rsid w:val="00315F29"/>
    <w:rsid w:val="00316146"/>
    <w:rsid w:val="0031614D"/>
    <w:rsid w:val="003162FF"/>
    <w:rsid w:val="00316698"/>
    <w:rsid w:val="00316A9B"/>
    <w:rsid w:val="00316EA7"/>
    <w:rsid w:val="00316F0E"/>
    <w:rsid w:val="00317292"/>
    <w:rsid w:val="00317668"/>
    <w:rsid w:val="0031768C"/>
    <w:rsid w:val="00317980"/>
    <w:rsid w:val="00317B13"/>
    <w:rsid w:val="00317D6C"/>
    <w:rsid w:val="00320198"/>
    <w:rsid w:val="003201C9"/>
    <w:rsid w:val="00320201"/>
    <w:rsid w:val="0032067E"/>
    <w:rsid w:val="003207C4"/>
    <w:rsid w:val="00320822"/>
    <w:rsid w:val="003208F6"/>
    <w:rsid w:val="0032097B"/>
    <w:rsid w:val="00320B70"/>
    <w:rsid w:val="00320B95"/>
    <w:rsid w:val="00320BF7"/>
    <w:rsid w:val="00320E1A"/>
    <w:rsid w:val="00321058"/>
    <w:rsid w:val="0032127F"/>
    <w:rsid w:val="00321372"/>
    <w:rsid w:val="0032141E"/>
    <w:rsid w:val="003215BA"/>
    <w:rsid w:val="003217F6"/>
    <w:rsid w:val="00321818"/>
    <w:rsid w:val="00321B93"/>
    <w:rsid w:val="00321D5E"/>
    <w:rsid w:val="00321F65"/>
    <w:rsid w:val="00322009"/>
    <w:rsid w:val="00322065"/>
    <w:rsid w:val="00322174"/>
    <w:rsid w:val="00322242"/>
    <w:rsid w:val="0032224B"/>
    <w:rsid w:val="0032238F"/>
    <w:rsid w:val="00322450"/>
    <w:rsid w:val="003224AA"/>
    <w:rsid w:val="003226DE"/>
    <w:rsid w:val="003227A0"/>
    <w:rsid w:val="003227BD"/>
    <w:rsid w:val="0032288E"/>
    <w:rsid w:val="00322A92"/>
    <w:rsid w:val="00322AAE"/>
    <w:rsid w:val="00322B37"/>
    <w:rsid w:val="00322DEA"/>
    <w:rsid w:val="00322E0F"/>
    <w:rsid w:val="00322FD7"/>
    <w:rsid w:val="00323022"/>
    <w:rsid w:val="0032332A"/>
    <w:rsid w:val="0032338A"/>
    <w:rsid w:val="003233E6"/>
    <w:rsid w:val="003234D0"/>
    <w:rsid w:val="00323537"/>
    <w:rsid w:val="00323853"/>
    <w:rsid w:val="003238AE"/>
    <w:rsid w:val="00323959"/>
    <w:rsid w:val="00323B6F"/>
    <w:rsid w:val="00323BEB"/>
    <w:rsid w:val="0032423F"/>
    <w:rsid w:val="0032426A"/>
    <w:rsid w:val="00324764"/>
    <w:rsid w:val="00324856"/>
    <w:rsid w:val="003248EE"/>
    <w:rsid w:val="003250AE"/>
    <w:rsid w:val="00325140"/>
    <w:rsid w:val="003253B2"/>
    <w:rsid w:val="00325588"/>
    <w:rsid w:val="0032561C"/>
    <w:rsid w:val="00325863"/>
    <w:rsid w:val="003258E5"/>
    <w:rsid w:val="00325C4E"/>
    <w:rsid w:val="00325C52"/>
    <w:rsid w:val="00325E4F"/>
    <w:rsid w:val="00325FAC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C39"/>
    <w:rsid w:val="00326DF5"/>
    <w:rsid w:val="00326E2C"/>
    <w:rsid w:val="00326F51"/>
    <w:rsid w:val="003271F2"/>
    <w:rsid w:val="0032720E"/>
    <w:rsid w:val="00327395"/>
    <w:rsid w:val="003274B0"/>
    <w:rsid w:val="0032756C"/>
    <w:rsid w:val="003278F3"/>
    <w:rsid w:val="00327B3E"/>
    <w:rsid w:val="00327B76"/>
    <w:rsid w:val="00327BBA"/>
    <w:rsid w:val="00330087"/>
    <w:rsid w:val="00330098"/>
    <w:rsid w:val="00330584"/>
    <w:rsid w:val="0033058E"/>
    <w:rsid w:val="003305B1"/>
    <w:rsid w:val="00330605"/>
    <w:rsid w:val="00330722"/>
    <w:rsid w:val="003308C7"/>
    <w:rsid w:val="00330956"/>
    <w:rsid w:val="00330D42"/>
    <w:rsid w:val="003310B7"/>
    <w:rsid w:val="00331329"/>
    <w:rsid w:val="00331834"/>
    <w:rsid w:val="00331BB1"/>
    <w:rsid w:val="00331E74"/>
    <w:rsid w:val="00332051"/>
    <w:rsid w:val="0033248E"/>
    <w:rsid w:val="0033289D"/>
    <w:rsid w:val="003328E9"/>
    <w:rsid w:val="00332960"/>
    <w:rsid w:val="00332B22"/>
    <w:rsid w:val="00332CB5"/>
    <w:rsid w:val="00332CE5"/>
    <w:rsid w:val="00332DBB"/>
    <w:rsid w:val="00332E55"/>
    <w:rsid w:val="00332F05"/>
    <w:rsid w:val="00333252"/>
    <w:rsid w:val="00333361"/>
    <w:rsid w:val="0033341F"/>
    <w:rsid w:val="00333620"/>
    <w:rsid w:val="0033384E"/>
    <w:rsid w:val="00333AC2"/>
    <w:rsid w:val="00333D08"/>
    <w:rsid w:val="00333D40"/>
    <w:rsid w:val="00333D6C"/>
    <w:rsid w:val="00334200"/>
    <w:rsid w:val="00334502"/>
    <w:rsid w:val="00334518"/>
    <w:rsid w:val="00334576"/>
    <w:rsid w:val="00334579"/>
    <w:rsid w:val="003346D5"/>
    <w:rsid w:val="003347A0"/>
    <w:rsid w:val="003347FE"/>
    <w:rsid w:val="00334DD6"/>
    <w:rsid w:val="00334EE7"/>
    <w:rsid w:val="00334FD4"/>
    <w:rsid w:val="0033526A"/>
    <w:rsid w:val="00335519"/>
    <w:rsid w:val="00335756"/>
    <w:rsid w:val="00335988"/>
    <w:rsid w:val="0033607C"/>
    <w:rsid w:val="00336AB1"/>
    <w:rsid w:val="00336BD2"/>
    <w:rsid w:val="00336C51"/>
    <w:rsid w:val="00336CE8"/>
    <w:rsid w:val="00337259"/>
    <w:rsid w:val="003372F4"/>
    <w:rsid w:val="00337350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1584"/>
    <w:rsid w:val="0034203B"/>
    <w:rsid w:val="00342057"/>
    <w:rsid w:val="00342419"/>
    <w:rsid w:val="0034246B"/>
    <w:rsid w:val="00342591"/>
    <w:rsid w:val="0034286D"/>
    <w:rsid w:val="00342931"/>
    <w:rsid w:val="00342E7F"/>
    <w:rsid w:val="00342F4C"/>
    <w:rsid w:val="00342F88"/>
    <w:rsid w:val="0034309F"/>
    <w:rsid w:val="00343286"/>
    <w:rsid w:val="00343407"/>
    <w:rsid w:val="003434E2"/>
    <w:rsid w:val="00343B0C"/>
    <w:rsid w:val="00343D90"/>
    <w:rsid w:val="00343F4B"/>
    <w:rsid w:val="00343F9F"/>
    <w:rsid w:val="00344265"/>
    <w:rsid w:val="003442BB"/>
    <w:rsid w:val="0034431D"/>
    <w:rsid w:val="003443FC"/>
    <w:rsid w:val="00344588"/>
    <w:rsid w:val="00344592"/>
    <w:rsid w:val="003446DD"/>
    <w:rsid w:val="00344735"/>
    <w:rsid w:val="00344747"/>
    <w:rsid w:val="003449E6"/>
    <w:rsid w:val="00344EE4"/>
    <w:rsid w:val="0034574A"/>
    <w:rsid w:val="003458F0"/>
    <w:rsid w:val="00345BF1"/>
    <w:rsid w:val="00345E44"/>
    <w:rsid w:val="003461CE"/>
    <w:rsid w:val="003463BB"/>
    <w:rsid w:val="00346630"/>
    <w:rsid w:val="0034696E"/>
    <w:rsid w:val="00346DBC"/>
    <w:rsid w:val="00346E77"/>
    <w:rsid w:val="00346F2E"/>
    <w:rsid w:val="00346F99"/>
    <w:rsid w:val="00347912"/>
    <w:rsid w:val="00350141"/>
    <w:rsid w:val="003506E8"/>
    <w:rsid w:val="003506EA"/>
    <w:rsid w:val="00350796"/>
    <w:rsid w:val="00350942"/>
    <w:rsid w:val="00350A74"/>
    <w:rsid w:val="00350A8F"/>
    <w:rsid w:val="00350F88"/>
    <w:rsid w:val="00350FCD"/>
    <w:rsid w:val="00351224"/>
    <w:rsid w:val="003515F8"/>
    <w:rsid w:val="003519D6"/>
    <w:rsid w:val="00351E59"/>
    <w:rsid w:val="00351EE7"/>
    <w:rsid w:val="00351FD7"/>
    <w:rsid w:val="00352084"/>
    <w:rsid w:val="003520C2"/>
    <w:rsid w:val="003522C5"/>
    <w:rsid w:val="00352598"/>
    <w:rsid w:val="003525C5"/>
    <w:rsid w:val="00352732"/>
    <w:rsid w:val="0035278A"/>
    <w:rsid w:val="003528E2"/>
    <w:rsid w:val="00352993"/>
    <w:rsid w:val="00352EB8"/>
    <w:rsid w:val="00353009"/>
    <w:rsid w:val="003531E3"/>
    <w:rsid w:val="00353261"/>
    <w:rsid w:val="00353542"/>
    <w:rsid w:val="003535C9"/>
    <w:rsid w:val="0035376F"/>
    <w:rsid w:val="003539F8"/>
    <w:rsid w:val="00353A7A"/>
    <w:rsid w:val="00353CE8"/>
    <w:rsid w:val="00353D77"/>
    <w:rsid w:val="00354014"/>
    <w:rsid w:val="003540E5"/>
    <w:rsid w:val="0035421A"/>
    <w:rsid w:val="003545B6"/>
    <w:rsid w:val="003545D6"/>
    <w:rsid w:val="0035464F"/>
    <w:rsid w:val="00354802"/>
    <w:rsid w:val="003548D4"/>
    <w:rsid w:val="00354EC5"/>
    <w:rsid w:val="003550B4"/>
    <w:rsid w:val="00355238"/>
    <w:rsid w:val="00355352"/>
    <w:rsid w:val="0035537F"/>
    <w:rsid w:val="0035546A"/>
    <w:rsid w:val="003554A5"/>
    <w:rsid w:val="00355AD4"/>
    <w:rsid w:val="003564CE"/>
    <w:rsid w:val="0035653D"/>
    <w:rsid w:val="00356A1C"/>
    <w:rsid w:val="00356A46"/>
    <w:rsid w:val="00356A97"/>
    <w:rsid w:val="00356E7A"/>
    <w:rsid w:val="00356EA5"/>
    <w:rsid w:val="00356EF2"/>
    <w:rsid w:val="00357061"/>
    <w:rsid w:val="00357132"/>
    <w:rsid w:val="003576B9"/>
    <w:rsid w:val="00357A9A"/>
    <w:rsid w:val="00357C07"/>
    <w:rsid w:val="00357EEB"/>
    <w:rsid w:val="0036013E"/>
    <w:rsid w:val="0036035B"/>
    <w:rsid w:val="003603DD"/>
    <w:rsid w:val="0036049D"/>
    <w:rsid w:val="00360629"/>
    <w:rsid w:val="003606A6"/>
    <w:rsid w:val="00360DEB"/>
    <w:rsid w:val="00360F91"/>
    <w:rsid w:val="00361318"/>
    <w:rsid w:val="00361336"/>
    <w:rsid w:val="003613F2"/>
    <w:rsid w:val="003616EA"/>
    <w:rsid w:val="00361739"/>
    <w:rsid w:val="003619BF"/>
    <w:rsid w:val="00361A52"/>
    <w:rsid w:val="00361C01"/>
    <w:rsid w:val="00361D23"/>
    <w:rsid w:val="00361ED0"/>
    <w:rsid w:val="003620DD"/>
    <w:rsid w:val="0036288E"/>
    <w:rsid w:val="003628B6"/>
    <w:rsid w:val="0036295A"/>
    <w:rsid w:val="00362996"/>
    <w:rsid w:val="00362A88"/>
    <w:rsid w:val="00362C24"/>
    <w:rsid w:val="00362DC5"/>
    <w:rsid w:val="00362F0C"/>
    <w:rsid w:val="0036311B"/>
    <w:rsid w:val="00363559"/>
    <w:rsid w:val="003637EC"/>
    <w:rsid w:val="00363CF3"/>
    <w:rsid w:val="00363D62"/>
    <w:rsid w:val="00363F87"/>
    <w:rsid w:val="00364127"/>
    <w:rsid w:val="00364302"/>
    <w:rsid w:val="003645A9"/>
    <w:rsid w:val="00364666"/>
    <w:rsid w:val="0036479C"/>
    <w:rsid w:val="00364959"/>
    <w:rsid w:val="00364D00"/>
    <w:rsid w:val="00364ED8"/>
    <w:rsid w:val="00365120"/>
    <w:rsid w:val="00365235"/>
    <w:rsid w:val="00365292"/>
    <w:rsid w:val="003654C1"/>
    <w:rsid w:val="003655E5"/>
    <w:rsid w:val="003657E9"/>
    <w:rsid w:val="003658AB"/>
    <w:rsid w:val="00365DCC"/>
    <w:rsid w:val="00365E24"/>
    <w:rsid w:val="003664AF"/>
    <w:rsid w:val="003664B1"/>
    <w:rsid w:val="00366762"/>
    <w:rsid w:val="0036699C"/>
    <w:rsid w:val="0036702D"/>
    <w:rsid w:val="00367172"/>
    <w:rsid w:val="003671A2"/>
    <w:rsid w:val="003675D1"/>
    <w:rsid w:val="00367A06"/>
    <w:rsid w:val="00367A55"/>
    <w:rsid w:val="00367DFD"/>
    <w:rsid w:val="003700DD"/>
    <w:rsid w:val="00370311"/>
    <w:rsid w:val="0037057D"/>
    <w:rsid w:val="00370715"/>
    <w:rsid w:val="00370756"/>
    <w:rsid w:val="00370A0A"/>
    <w:rsid w:val="00370FC2"/>
    <w:rsid w:val="00370FC4"/>
    <w:rsid w:val="0037117F"/>
    <w:rsid w:val="0037183B"/>
    <w:rsid w:val="00371942"/>
    <w:rsid w:val="00371CE7"/>
    <w:rsid w:val="00371CFA"/>
    <w:rsid w:val="00371D09"/>
    <w:rsid w:val="00371D5B"/>
    <w:rsid w:val="00371F68"/>
    <w:rsid w:val="00372A3E"/>
    <w:rsid w:val="00372B2F"/>
    <w:rsid w:val="00372D85"/>
    <w:rsid w:val="0037304C"/>
    <w:rsid w:val="0037312B"/>
    <w:rsid w:val="003735FD"/>
    <w:rsid w:val="00373648"/>
    <w:rsid w:val="003736E8"/>
    <w:rsid w:val="0037378F"/>
    <w:rsid w:val="003738BD"/>
    <w:rsid w:val="003738E5"/>
    <w:rsid w:val="003739A1"/>
    <w:rsid w:val="00373F6D"/>
    <w:rsid w:val="00373F9C"/>
    <w:rsid w:val="00373FCA"/>
    <w:rsid w:val="003742D9"/>
    <w:rsid w:val="00374441"/>
    <w:rsid w:val="0037452A"/>
    <w:rsid w:val="0037474B"/>
    <w:rsid w:val="0037496D"/>
    <w:rsid w:val="00374A94"/>
    <w:rsid w:val="00374C26"/>
    <w:rsid w:val="00374D86"/>
    <w:rsid w:val="00374EBA"/>
    <w:rsid w:val="00374FA8"/>
    <w:rsid w:val="00375060"/>
    <w:rsid w:val="003750A1"/>
    <w:rsid w:val="00375138"/>
    <w:rsid w:val="003752B5"/>
    <w:rsid w:val="00375364"/>
    <w:rsid w:val="003753E1"/>
    <w:rsid w:val="0037587B"/>
    <w:rsid w:val="00375AAB"/>
    <w:rsid w:val="00375B16"/>
    <w:rsid w:val="00375B98"/>
    <w:rsid w:val="00375BE8"/>
    <w:rsid w:val="00375E62"/>
    <w:rsid w:val="0037605E"/>
    <w:rsid w:val="003760B0"/>
    <w:rsid w:val="00376567"/>
    <w:rsid w:val="0037682D"/>
    <w:rsid w:val="00376973"/>
    <w:rsid w:val="00376AC3"/>
    <w:rsid w:val="00376F5B"/>
    <w:rsid w:val="00377117"/>
    <w:rsid w:val="003772F9"/>
    <w:rsid w:val="00377419"/>
    <w:rsid w:val="00377457"/>
    <w:rsid w:val="00377617"/>
    <w:rsid w:val="0037785A"/>
    <w:rsid w:val="00377A77"/>
    <w:rsid w:val="00377CE6"/>
    <w:rsid w:val="003800B8"/>
    <w:rsid w:val="003800D0"/>
    <w:rsid w:val="00380118"/>
    <w:rsid w:val="003801BD"/>
    <w:rsid w:val="0038020B"/>
    <w:rsid w:val="00380284"/>
    <w:rsid w:val="003802D3"/>
    <w:rsid w:val="0038030A"/>
    <w:rsid w:val="0038032B"/>
    <w:rsid w:val="00380517"/>
    <w:rsid w:val="00380575"/>
    <w:rsid w:val="00380912"/>
    <w:rsid w:val="003809A5"/>
    <w:rsid w:val="00380ABC"/>
    <w:rsid w:val="00380B87"/>
    <w:rsid w:val="00380E62"/>
    <w:rsid w:val="0038112D"/>
    <w:rsid w:val="0038123F"/>
    <w:rsid w:val="00381568"/>
    <w:rsid w:val="003819B9"/>
    <w:rsid w:val="0038201C"/>
    <w:rsid w:val="00382147"/>
    <w:rsid w:val="003821BA"/>
    <w:rsid w:val="00382614"/>
    <w:rsid w:val="003828BD"/>
    <w:rsid w:val="00382BD7"/>
    <w:rsid w:val="00382E07"/>
    <w:rsid w:val="00382FE5"/>
    <w:rsid w:val="0038314D"/>
    <w:rsid w:val="003831C3"/>
    <w:rsid w:val="00383226"/>
    <w:rsid w:val="003833CE"/>
    <w:rsid w:val="003833EC"/>
    <w:rsid w:val="0038347A"/>
    <w:rsid w:val="003834DD"/>
    <w:rsid w:val="0038369D"/>
    <w:rsid w:val="00383748"/>
    <w:rsid w:val="0038396E"/>
    <w:rsid w:val="00383AD9"/>
    <w:rsid w:val="00383C4B"/>
    <w:rsid w:val="00383ED3"/>
    <w:rsid w:val="00383F38"/>
    <w:rsid w:val="00384489"/>
    <w:rsid w:val="00384679"/>
    <w:rsid w:val="00384832"/>
    <w:rsid w:val="00384C76"/>
    <w:rsid w:val="00384DE4"/>
    <w:rsid w:val="00384EF7"/>
    <w:rsid w:val="003852CD"/>
    <w:rsid w:val="00385407"/>
    <w:rsid w:val="00385421"/>
    <w:rsid w:val="003858FD"/>
    <w:rsid w:val="00385A10"/>
    <w:rsid w:val="00385A99"/>
    <w:rsid w:val="00385E55"/>
    <w:rsid w:val="00385F15"/>
    <w:rsid w:val="00385F92"/>
    <w:rsid w:val="00385FA3"/>
    <w:rsid w:val="0038653D"/>
    <w:rsid w:val="003868A4"/>
    <w:rsid w:val="003869BF"/>
    <w:rsid w:val="00386BAF"/>
    <w:rsid w:val="00386BBC"/>
    <w:rsid w:val="00386CAA"/>
    <w:rsid w:val="00386CC9"/>
    <w:rsid w:val="003875A8"/>
    <w:rsid w:val="003878FA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95D"/>
    <w:rsid w:val="00391B84"/>
    <w:rsid w:val="00391B99"/>
    <w:rsid w:val="00391D76"/>
    <w:rsid w:val="00391E6A"/>
    <w:rsid w:val="00391EE1"/>
    <w:rsid w:val="00391FA3"/>
    <w:rsid w:val="003922C9"/>
    <w:rsid w:val="003925A3"/>
    <w:rsid w:val="00392636"/>
    <w:rsid w:val="00392822"/>
    <w:rsid w:val="0039285C"/>
    <w:rsid w:val="003928A4"/>
    <w:rsid w:val="00392938"/>
    <w:rsid w:val="00392A81"/>
    <w:rsid w:val="00392D7F"/>
    <w:rsid w:val="00392EAA"/>
    <w:rsid w:val="00393016"/>
    <w:rsid w:val="0039323E"/>
    <w:rsid w:val="00393306"/>
    <w:rsid w:val="00393437"/>
    <w:rsid w:val="00393498"/>
    <w:rsid w:val="003935B1"/>
    <w:rsid w:val="00393F03"/>
    <w:rsid w:val="00393F66"/>
    <w:rsid w:val="00393FCC"/>
    <w:rsid w:val="0039407B"/>
    <w:rsid w:val="003943FA"/>
    <w:rsid w:val="00394429"/>
    <w:rsid w:val="003945B3"/>
    <w:rsid w:val="00394726"/>
    <w:rsid w:val="00394794"/>
    <w:rsid w:val="00394D0F"/>
    <w:rsid w:val="00394E20"/>
    <w:rsid w:val="00394E7B"/>
    <w:rsid w:val="00394F53"/>
    <w:rsid w:val="0039518E"/>
    <w:rsid w:val="0039521A"/>
    <w:rsid w:val="00395517"/>
    <w:rsid w:val="0039570A"/>
    <w:rsid w:val="00395A76"/>
    <w:rsid w:val="00395AF5"/>
    <w:rsid w:val="00395B0A"/>
    <w:rsid w:val="00395B60"/>
    <w:rsid w:val="00395BEC"/>
    <w:rsid w:val="00395DCC"/>
    <w:rsid w:val="00395E0C"/>
    <w:rsid w:val="00396364"/>
    <w:rsid w:val="00396384"/>
    <w:rsid w:val="003964EA"/>
    <w:rsid w:val="0039652F"/>
    <w:rsid w:val="0039672F"/>
    <w:rsid w:val="003967D8"/>
    <w:rsid w:val="00396B67"/>
    <w:rsid w:val="00396D9B"/>
    <w:rsid w:val="00396E78"/>
    <w:rsid w:val="00396F66"/>
    <w:rsid w:val="003971AF"/>
    <w:rsid w:val="003972EE"/>
    <w:rsid w:val="0039741F"/>
    <w:rsid w:val="003974D1"/>
    <w:rsid w:val="00397530"/>
    <w:rsid w:val="00397720"/>
    <w:rsid w:val="003979F5"/>
    <w:rsid w:val="00397A8B"/>
    <w:rsid w:val="00397A8C"/>
    <w:rsid w:val="00397F91"/>
    <w:rsid w:val="003A00E3"/>
    <w:rsid w:val="003A01C1"/>
    <w:rsid w:val="003A0519"/>
    <w:rsid w:val="003A0C37"/>
    <w:rsid w:val="003A0CAC"/>
    <w:rsid w:val="003A0EA5"/>
    <w:rsid w:val="003A0FA0"/>
    <w:rsid w:val="003A1344"/>
    <w:rsid w:val="003A1509"/>
    <w:rsid w:val="003A160A"/>
    <w:rsid w:val="003A1651"/>
    <w:rsid w:val="003A1A9A"/>
    <w:rsid w:val="003A1CAE"/>
    <w:rsid w:val="003A1EA9"/>
    <w:rsid w:val="003A2369"/>
    <w:rsid w:val="003A24B2"/>
    <w:rsid w:val="003A2890"/>
    <w:rsid w:val="003A29C7"/>
    <w:rsid w:val="003A2AEC"/>
    <w:rsid w:val="003A2BF0"/>
    <w:rsid w:val="003A2CD3"/>
    <w:rsid w:val="003A2E4A"/>
    <w:rsid w:val="003A308F"/>
    <w:rsid w:val="003A30CC"/>
    <w:rsid w:val="003A3491"/>
    <w:rsid w:val="003A3766"/>
    <w:rsid w:val="003A39B1"/>
    <w:rsid w:val="003A39B2"/>
    <w:rsid w:val="003A3D1D"/>
    <w:rsid w:val="003A3EA9"/>
    <w:rsid w:val="003A4232"/>
    <w:rsid w:val="003A4379"/>
    <w:rsid w:val="003A4426"/>
    <w:rsid w:val="003A442E"/>
    <w:rsid w:val="003A45B5"/>
    <w:rsid w:val="003A48B4"/>
    <w:rsid w:val="003A4AB2"/>
    <w:rsid w:val="003A4E8D"/>
    <w:rsid w:val="003A5518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30"/>
    <w:rsid w:val="003A6EBF"/>
    <w:rsid w:val="003A7034"/>
    <w:rsid w:val="003A78CD"/>
    <w:rsid w:val="003B037A"/>
    <w:rsid w:val="003B0D7B"/>
    <w:rsid w:val="003B0F6D"/>
    <w:rsid w:val="003B0FB3"/>
    <w:rsid w:val="003B122B"/>
    <w:rsid w:val="003B1283"/>
    <w:rsid w:val="003B1AB1"/>
    <w:rsid w:val="003B1B03"/>
    <w:rsid w:val="003B1B25"/>
    <w:rsid w:val="003B1E32"/>
    <w:rsid w:val="003B212C"/>
    <w:rsid w:val="003B22C7"/>
    <w:rsid w:val="003B22FF"/>
    <w:rsid w:val="003B230B"/>
    <w:rsid w:val="003B261C"/>
    <w:rsid w:val="003B266F"/>
    <w:rsid w:val="003B26B1"/>
    <w:rsid w:val="003B2A41"/>
    <w:rsid w:val="003B2CAD"/>
    <w:rsid w:val="003B2F69"/>
    <w:rsid w:val="003B33EE"/>
    <w:rsid w:val="003B34E7"/>
    <w:rsid w:val="003B3938"/>
    <w:rsid w:val="003B3BEC"/>
    <w:rsid w:val="003B3E2B"/>
    <w:rsid w:val="003B3E9A"/>
    <w:rsid w:val="003B3EA0"/>
    <w:rsid w:val="003B4014"/>
    <w:rsid w:val="003B4076"/>
    <w:rsid w:val="003B425D"/>
    <w:rsid w:val="003B430F"/>
    <w:rsid w:val="003B433C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1A7"/>
    <w:rsid w:val="003B5227"/>
    <w:rsid w:val="003B5432"/>
    <w:rsid w:val="003B54F9"/>
    <w:rsid w:val="003B5557"/>
    <w:rsid w:val="003B560B"/>
    <w:rsid w:val="003B562E"/>
    <w:rsid w:val="003B56C3"/>
    <w:rsid w:val="003B56E8"/>
    <w:rsid w:val="003B594B"/>
    <w:rsid w:val="003B59E3"/>
    <w:rsid w:val="003B5F84"/>
    <w:rsid w:val="003B62AD"/>
    <w:rsid w:val="003B65C3"/>
    <w:rsid w:val="003B696C"/>
    <w:rsid w:val="003B6EDD"/>
    <w:rsid w:val="003B6FA6"/>
    <w:rsid w:val="003B7520"/>
    <w:rsid w:val="003B786F"/>
    <w:rsid w:val="003B7B19"/>
    <w:rsid w:val="003C0096"/>
    <w:rsid w:val="003C01D5"/>
    <w:rsid w:val="003C04CE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726"/>
    <w:rsid w:val="003C1821"/>
    <w:rsid w:val="003C1EF5"/>
    <w:rsid w:val="003C1FAD"/>
    <w:rsid w:val="003C211A"/>
    <w:rsid w:val="003C2161"/>
    <w:rsid w:val="003C21A1"/>
    <w:rsid w:val="003C26B7"/>
    <w:rsid w:val="003C2BF6"/>
    <w:rsid w:val="003C30ED"/>
    <w:rsid w:val="003C3A88"/>
    <w:rsid w:val="003C3C35"/>
    <w:rsid w:val="003C403C"/>
    <w:rsid w:val="003C411D"/>
    <w:rsid w:val="003C46C8"/>
    <w:rsid w:val="003C47A6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5FC7"/>
    <w:rsid w:val="003C621A"/>
    <w:rsid w:val="003C62E2"/>
    <w:rsid w:val="003C62EB"/>
    <w:rsid w:val="003C6366"/>
    <w:rsid w:val="003C64DE"/>
    <w:rsid w:val="003C6965"/>
    <w:rsid w:val="003C69D3"/>
    <w:rsid w:val="003C6C39"/>
    <w:rsid w:val="003C6E67"/>
    <w:rsid w:val="003C6FF5"/>
    <w:rsid w:val="003C724A"/>
    <w:rsid w:val="003C782E"/>
    <w:rsid w:val="003D0262"/>
    <w:rsid w:val="003D045E"/>
    <w:rsid w:val="003D0660"/>
    <w:rsid w:val="003D0E0C"/>
    <w:rsid w:val="003D0E5B"/>
    <w:rsid w:val="003D0F25"/>
    <w:rsid w:val="003D107F"/>
    <w:rsid w:val="003D10B7"/>
    <w:rsid w:val="003D1291"/>
    <w:rsid w:val="003D1326"/>
    <w:rsid w:val="003D15B3"/>
    <w:rsid w:val="003D18F6"/>
    <w:rsid w:val="003D1BB9"/>
    <w:rsid w:val="003D1BFC"/>
    <w:rsid w:val="003D1C08"/>
    <w:rsid w:val="003D1C64"/>
    <w:rsid w:val="003D21EA"/>
    <w:rsid w:val="003D2267"/>
    <w:rsid w:val="003D238A"/>
    <w:rsid w:val="003D24B7"/>
    <w:rsid w:val="003D24C8"/>
    <w:rsid w:val="003D2501"/>
    <w:rsid w:val="003D254E"/>
    <w:rsid w:val="003D285C"/>
    <w:rsid w:val="003D2B17"/>
    <w:rsid w:val="003D2B63"/>
    <w:rsid w:val="003D2FCE"/>
    <w:rsid w:val="003D311F"/>
    <w:rsid w:val="003D318C"/>
    <w:rsid w:val="003D31B7"/>
    <w:rsid w:val="003D32EE"/>
    <w:rsid w:val="003D3574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7AB"/>
    <w:rsid w:val="003D4911"/>
    <w:rsid w:val="003D4BAB"/>
    <w:rsid w:val="003D4BDA"/>
    <w:rsid w:val="003D4C41"/>
    <w:rsid w:val="003D4D52"/>
    <w:rsid w:val="003D4DC0"/>
    <w:rsid w:val="003D4FC0"/>
    <w:rsid w:val="003D51D2"/>
    <w:rsid w:val="003D5277"/>
    <w:rsid w:val="003D52E1"/>
    <w:rsid w:val="003D534D"/>
    <w:rsid w:val="003D5353"/>
    <w:rsid w:val="003D5451"/>
    <w:rsid w:val="003D548F"/>
    <w:rsid w:val="003D54DC"/>
    <w:rsid w:val="003D5744"/>
    <w:rsid w:val="003D5C7B"/>
    <w:rsid w:val="003D5C8E"/>
    <w:rsid w:val="003D63AE"/>
    <w:rsid w:val="003D641B"/>
    <w:rsid w:val="003D688C"/>
    <w:rsid w:val="003D6E42"/>
    <w:rsid w:val="003D7166"/>
    <w:rsid w:val="003D7653"/>
    <w:rsid w:val="003D7A5C"/>
    <w:rsid w:val="003D7CDA"/>
    <w:rsid w:val="003D7D2C"/>
    <w:rsid w:val="003D7D4A"/>
    <w:rsid w:val="003E040F"/>
    <w:rsid w:val="003E0470"/>
    <w:rsid w:val="003E054E"/>
    <w:rsid w:val="003E06E7"/>
    <w:rsid w:val="003E0753"/>
    <w:rsid w:val="003E07CB"/>
    <w:rsid w:val="003E0B79"/>
    <w:rsid w:val="003E0B8C"/>
    <w:rsid w:val="003E0F1F"/>
    <w:rsid w:val="003E0FB7"/>
    <w:rsid w:val="003E10DB"/>
    <w:rsid w:val="003E1229"/>
    <w:rsid w:val="003E16AB"/>
    <w:rsid w:val="003E1CD7"/>
    <w:rsid w:val="003E1D49"/>
    <w:rsid w:val="003E1F6A"/>
    <w:rsid w:val="003E2365"/>
    <w:rsid w:val="003E2473"/>
    <w:rsid w:val="003E28C0"/>
    <w:rsid w:val="003E2DA4"/>
    <w:rsid w:val="003E2FA1"/>
    <w:rsid w:val="003E3038"/>
    <w:rsid w:val="003E3081"/>
    <w:rsid w:val="003E315E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055"/>
    <w:rsid w:val="003E4201"/>
    <w:rsid w:val="003E427D"/>
    <w:rsid w:val="003E4575"/>
    <w:rsid w:val="003E4A1F"/>
    <w:rsid w:val="003E504A"/>
    <w:rsid w:val="003E504B"/>
    <w:rsid w:val="003E50F5"/>
    <w:rsid w:val="003E547A"/>
    <w:rsid w:val="003E5502"/>
    <w:rsid w:val="003E574C"/>
    <w:rsid w:val="003E5D5A"/>
    <w:rsid w:val="003E6628"/>
    <w:rsid w:val="003E6BB3"/>
    <w:rsid w:val="003E7321"/>
    <w:rsid w:val="003E74D9"/>
    <w:rsid w:val="003E789C"/>
    <w:rsid w:val="003E78C0"/>
    <w:rsid w:val="003E7979"/>
    <w:rsid w:val="003E7A34"/>
    <w:rsid w:val="003F030F"/>
    <w:rsid w:val="003F0509"/>
    <w:rsid w:val="003F05D4"/>
    <w:rsid w:val="003F0674"/>
    <w:rsid w:val="003F09A1"/>
    <w:rsid w:val="003F0A1B"/>
    <w:rsid w:val="003F0AF9"/>
    <w:rsid w:val="003F0D3B"/>
    <w:rsid w:val="003F105D"/>
    <w:rsid w:val="003F10AC"/>
    <w:rsid w:val="003F122F"/>
    <w:rsid w:val="003F135D"/>
    <w:rsid w:val="003F1368"/>
    <w:rsid w:val="003F1488"/>
    <w:rsid w:val="003F15E7"/>
    <w:rsid w:val="003F179D"/>
    <w:rsid w:val="003F1A97"/>
    <w:rsid w:val="003F1DAF"/>
    <w:rsid w:val="003F212B"/>
    <w:rsid w:val="003F2175"/>
    <w:rsid w:val="003F2271"/>
    <w:rsid w:val="003F27C1"/>
    <w:rsid w:val="003F288C"/>
    <w:rsid w:val="003F2B45"/>
    <w:rsid w:val="003F2C81"/>
    <w:rsid w:val="003F3727"/>
    <w:rsid w:val="003F37B7"/>
    <w:rsid w:val="003F3AC2"/>
    <w:rsid w:val="003F3AF1"/>
    <w:rsid w:val="003F3F12"/>
    <w:rsid w:val="003F4029"/>
    <w:rsid w:val="003F4102"/>
    <w:rsid w:val="003F4146"/>
    <w:rsid w:val="003F41A1"/>
    <w:rsid w:val="003F41C6"/>
    <w:rsid w:val="003F43F4"/>
    <w:rsid w:val="003F44E5"/>
    <w:rsid w:val="003F456F"/>
    <w:rsid w:val="003F4625"/>
    <w:rsid w:val="003F47E5"/>
    <w:rsid w:val="003F4AF9"/>
    <w:rsid w:val="003F4DFE"/>
    <w:rsid w:val="003F4E6E"/>
    <w:rsid w:val="003F53DE"/>
    <w:rsid w:val="003F544A"/>
    <w:rsid w:val="003F5777"/>
    <w:rsid w:val="003F5956"/>
    <w:rsid w:val="003F5F1B"/>
    <w:rsid w:val="003F60EA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CEF"/>
    <w:rsid w:val="003F7D74"/>
    <w:rsid w:val="003F7EA2"/>
    <w:rsid w:val="00400085"/>
    <w:rsid w:val="004001F1"/>
    <w:rsid w:val="00400214"/>
    <w:rsid w:val="004002E2"/>
    <w:rsid w:val="004003FC"/>
    <w:rsid w:val="00400412"/>
    <w:rsid w:val="0040068B"/>
    <w:rsid w:val="0040069E"/>
    <w:rsid w:val="0040073B"/>
    <w:rsid w:val="00400777"/>
    <w:rsid w:val="004008A2"/>
    <w:rsid w:val="00400F6F"/>
    <w:rsid w:val="0040114F"/>
    <w:rsid w:val="00401741"/>
    <w:rsid w:val="0040176A"/>
    <w:rsid w:val="00401EE8"/>
    <w:rsid w:val="00401F14"/>
    <w:rsid w:val="00401F22"/>
    <w:rsid w:val="0040219F"/>
    <w:rsid w:val="004021B9"/>
    <w:rsid w:val="0040234F"/>
    <w:rsid w:val="004023B1"/>
    <w:rsid w:val="00402402"/>
    <w:rsid w:val="004024AB"/>
    <w:rsid w:val="004027C1"/>
    <w:rsid w:val="00402A11"/>
    <w:rsid w:val="00402AD7"/>
    <w:rsid w:val="00402B6A"/>
    <w:rsid w:val="00402CEC"/>
    <w:rsid w:val="00402E6D"/>
    <w:rsid w:val="00402EC3"/>
    <w:rsid w:val="0040301E"/>
    <w:rsid w:val="0040353F"/>
    <w:rsid w:val="004035FC"/>
    <w:rsid w:val="00403C3A"/>
    <w:rsid w:val="00403CB7"/>
    <w:rsid w:val="00403EA7"/>
    <w:rsid w:val="00404182"/>
    <w:rsid w:val="00404449"/>
    <w:rsid w:val="004044C4"/>
    <w:rsid w:val="00404652"/>
    <w:rsid w:val="00404732"/>
    <w:rsid w:val="00404AC7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66E"/>
    <w:rsid w:val="00405DDC"/>
    <w:rsid w:val="00406244"/>
    <w:rsid w:val="004066B7"/>
    <w:rsid w:val="004068EE"/>
    <w:rsid w:val="00406A4C"/>
    <w:rsid w:val="00406ABE"/>
    <w:rsid w:val="00406C90"/>
    <w:rsid w:val="00406CD4"/>
    <w:rsid w:val="00406D2E"/>
    <w:rsid w:val="00406F8B"/>
    <w:rsid w:val="00406FD6"/>
    <w:rsid w:val="0040703A"/>
    <w:rsid w:val="004076E7"/>
    <w:rsid w:val="004078BA"/>
    <w:rsid w:val="0040799D"/>
    <w:rsid w:val="00407A33"/>
    <w:rsid w:val="00407CB9"/>
    <w:rsid w:val="004102DE"/>
    <w:rsid w:val="00410321"/>
    <w:rsid w:val="00410A13"/>
    <w:rsid w:val="00410C3B"/>
    <w:rsid w:val="00410D57"/>
    <w:rsid w:val="00410E19"/>
    <w:rsid w:val="00410ED5"/>
    <w:rsid w:val="0041109C"/>
    <w:rsid w:val="00411193"/>
    <w:rsid w:val="0041140B"/>
    <w:rsid w:val="0041151A"/>
    <w:rsid w:val="004119C8"/>
    <w:rsid w:val="00412116"/>
    <w:rsid w:val="0041236E"/>
    <w:rsid w:val="00412378"/>
    <w:rsid w:val="004123C7"/>
    <w:rsid w:val="00412623"/>
    <w:rsid w:val="00412645"/>
    <w:rsid w:val="0041281D"/>
    <w:rsid w:val="004128F9"/>
    <w:rsid w:val="00412A33"/>
    <w:rsid w:val="00412C46"/>
    <w:rsid w:val="00412C5E"/>
    <w:rsid w:val="004130C9"/>
    <w:rsid w:val="00413183"/>
    <w:rsid w:val="004131D4"/>
    <w:rsid w:val="00413657"/>
    <w:rsid w:val="0041390B"/>
    <w:rsid w:val="00413937"/>
    <w:rsid w:val="00413BF0"/>
    <w:rsid w:val="00413C08"/>
    <w:rsid w:val="004142D4"/>
    <w:rsid w:val="004142FB"/>
    <w:rsid w:val="00414485"/>
    <w:rsid w:val="0041486A"/>
    <w:rsid w:val="00414946"/>
    <w:rsid w:val="00414AA8"/>
    <w:rsid w:val="00414BEA"/>
    <w:rsid w:val="00414E72"/>
    <w:rsid w:val="00414EA8"/>
    <w:rsid w:val="004155EF"/>
    <w:rsid w:val="004159F7"/>
    <w:rsid w:val="00415E2A"/>
    <w:rsid w:val="00415E4A"/>
    <w:rsid w:val="00415FD9"/>
    <w:rsid w:val="0041640F"/>
    <w:rsid w:val="00416732"/>
    <w:rsid w:val="00416ADE"/>
    <w:rsid w:val="00416B8F"/>
    <w:rsid w:val="00416DAE"/>
    <w:rsid w:val="00416E00"/>
    <w:rsid w:val="004170D1"/>
    <w:rsid w:val="004171BC"/>
    <w:rsid w:val="00417265"/>
    <w:rsid w:val="004172E6"/>
    <w:rsid w:val="004173F7"/>
    <w:rsid w:val="004174F6"/>
    <w:rsid w:val="0041765C"/>
    <w:rsid w:val="00417896"/>
    <w:rsid w:val="004178D1"/>
    <w:rsid w:val="00417B1F"/>
    <w:rsid w:val="0042022E"/>
    <w:rsid w:val="004208FC"/>
    <w:rsid w:val="00420A83"/>
    <w:rsid w:val="00420BED"/>
    <w:rsid w:val="0042102D"/>
    <w:rsid w:val="004210C7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21D"/>
    <w:rsid w:val="0042343D"/>
    <w:rsid w:val="004235E6"/>
    <w:rsid w:val="004235F5"/>
    <w:rsid w:val="00423905"/>
    <w:rsid w:val="00423A37"/>
    <w:rsid w:val="00423B93"/>
    <w:rsid w:val="00423BC4"/>
    <w:rsid w:val="00423BF6"/>
    <w:rsid w:val="00423C3A"/>
    <w:rsid w:val="00423D9A"/>
    <w:rsid w:val="00423F2D"/>
    <w:rsid w:val="00423FDD"/>
    <w:rsid w:val="0042400A"/>
    <w:rsid w:val="0042434E"/>
    <w:rsid w:val="0042451C"/>
    <w:rsid w:val="0042464C"/>
    <w:rsid w:val="00424BC4"/>
    <w:rsid w:val="0042545C"/>
    <w:rsid w:val="0042547A"/>
    <w:rsid w:val="00425537"/>
    <w:rsid w:val="0042566E"/>
    <w:rsid w:val="0042574F"/>
    <w:rsid w:val="0042592B"/>
    <w:rsid w:val="00425ACF"/>
    <w:rsid w:val="00425F4A"/>
    <w:rsid w:val="00426207"/>
    <w:rsid w:val="00426214"/>
    <w:rsid w:val="00426360"/>
    <w:rsid w:val="00426444"/>
    <w:rsid w:val="00426756"/>
    <w:rsid w:val="004267BB"/>
    <w:rsid w:val="00426801"/>
    <w:rsid w:val="0042681F"/>
    <w:rsid w:val="00426FB0"/>
    <w:rsid w:val="00427A05"/>
    <w:rsid w:val="00427A19"/>
    <w:rsid w:val="00427D05"/>
    <w:rsid w:val="00427D68"/>
    <w:rsid w:val="00430122"/>
    <w:rsid w:val="0043017D"/>
    <w:rsid w:val="004301CA"/>
    <w:rsid w:val="00430253"/>
    <w:rsid w:val="0043027D"/>
    <w:rsid w:val="00430520"/>
    <w:rsid w:val="00430713"/>
    <w:rsid w:val="0043078C"/>
    <w:rsid w:val="00430861"/>
    <w:rsid w:val="00430CE4"/>
    <w:rsid w:val="00430F19"/>
    <w:rsid w:val="004312FB"/>
    <w:rsid w:val="0043136C"/>
    <w:rsid w:val="004315DA"/>
    <w:rsid w:val="0043166A"/>
    <w:rsid w:val="0043170D"/>
    <w:rsid w:val="004317CB"/>
    <w:rsid w:val="00431832"/>
    <w:rsid w:val="004319C2"/>
    <w:rsid w:val="00431DDA"/>
    <w:rsid w:val="00431E35"/>
    <w:rsid w:val="00431F8C"/>
    <w:rsid w:val="00431FDE"/>
    <w:rsid w:val="00432011"/>
    <w:rsid w:val="00432047"/>
    <w:rsid w:val="0043213E"/>
    <w:rsid w:val="004325B4"/>
    <w:rsid w:val="00432C29"/>
    <w:rsid w:val="004330D4"/>
    <w:rsid w:val="00433545"/>
    <w:rsid w:val="00433574"/>
    <w:rsid w:val="004337E6"/>
    <w:rsid w:val="00433888"/>
    <w:rsid w:val="004338FC"/>
    <w:rsid w:val="00433DB4"/>
    <w:rsid w:val="00433F02"/>
    <w:rsid w:val="00434079"/>
    <w:rsid w:val="004340D8"/>
    <w:rsid w:val="0043411F"/>
    <w:rsid w:val="00434152"/>
    <w:rsid w:val="004341A0"/>
    <w:rsid w:val="0043444F"/>
    <w:rsid w:val="004356A3"/>
    <w:rsid w:val="00435AA8"/>
    <w:rsid w:val="00435B2F"/>
    <w:rsid w:val="00435B6C"/>
    <w:rsid w:val="00435BF3"/>
    <w:rsid w:val="00435C83"/>
    <w:rsid w:val="00435FC2"/>
    <w:rsid w:val="0043636C"/>
    <w:rsid w:val="0043665F"/>
    <w:rsid w:val="004367D3"/>
    <w:rsid w:val="004377A4"/>
    <w:rsid w:val="00437827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01"/>
    <w:rsid w:val="0044081C"/>
    <w:rsid w:val="00440B75"/>
    <w:rsid w:val="00440D2F"/>
    <w:rsid w:val="00440DEA"/>
    <w:rsid w:val="004410A7"/>
    <w:rsid w:val="004411CB"/>
    <w:rsid w:val="0044125E"/>
    <w:rsid w:val="004414B3"/>
    <w:rsid w:val="004418AB"/>
    <w:rsid w:val="004419F7"/>
    <w:rsid w:val="004420BA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645"/>
    <w:rsid w:val="004436ED"/>
    <w:rsid w:val="004438B8"/>
    <w:rsid w:val="004438E0"/>
    <w:rsid w:val="00443997"/>
    <w:rsid w:val="00443BA6"/>
    <w:rsid w:val="00443E27"/>
    <w:rsid w:val="00444068"/>
    <w:rsid w:val="0044437A"/>
    <w:rsid w:val="0044456B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66"/>
    <w:rsid w:val="004457BB"/>
    <w:rsid w:val="00445B3D"/>
    <w:rsid w:val="00445E4C"/>
    <w:rsid w:val="00445F61"/>
    <w:rsid w:val="00445FFE"/>
    <w:rsid w:val="00446222"/>
    <w:rsid w:val="00446232"/>
    <w:rsid w:val="00446607"/>
    <w:rsid w:val="00446619"/>
    <w:rsid w:val="00446765"/>
    <w:rsid w:val="00446AC7"/>
    <w:rsid w:val="00446B21"/>
    <w:rsid w:val="00446B30"/>
    <w:rsid w:val="00446EC2"/>
    <w:rsid w:val="00446FAC"/>
    <w:rsid w:val="00447255"/>
    <w:rsid w:val="0044731B"/>
    <w:rsid w:val="0044758C"/>
    <w:rsid w:val="00447610"/>
    <w:rsid w:val="00447905"/>
    <w:rsid w:val="00447ADF"/>
    <w:rsid w:val="00447E35"/>
    <w:rsid w:val="00447FCB"/>
    <w:rsid w:val="00450272"/>
    <w:rsid w:val="0045028F"/>
    <w:rsid w:val="0045082B"/>
    <w:rsid w:val="00450A31"/>
    <w:rsid w:val="00450AA0"/>
    <w:rsid w:val="00450B61"/>
    <w:rsid w:val="00450C92"/>
    <w:rsid w:val="00450D77"/>
    <w:rsid w:val="0045155B"/>
    <w:rsid w:val="004517E1"/>
    <w:rsid w:val="0045194B"/>
    <w:rsid w:val="00451990"/>
    <w:rsid w:val="004519DF"/>
    <w:rsid w:val="00451AB4"/>
    <w:rsid w:val="00451C32"/>
    <w:rsid w:val="00451E73"/>
    <w:rsid w:val="004522BE"/>
    <w:rsid w:val="0045263F"/>
    <w:rsid w:val="00452684"/>
    <w:rsid w:val="004527C6"/>
    <w:rsid w:val="004529F1"/>
    <w:rsid w:val="00452B75"/>
    <w:rsid w:val="00452E2B"/>
    <w:rsid w:val="00452E3D"/>
    <w:rsid w:val="00453183"/>
    <w:rsid w:val="0045337D"/>
    <w:rsid w:val="00453422"/>
    <w:rsid w:val="004534A9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400"/>
    <w:rsid w:val="004545FA"/>
    <w:rsid w:val="00454819"/>
    <w:rsid w:val="00454A9C"/>
    <w:rsid w:val="00455175"/>
    <w:rsid w:val="004551B4"/>
    <w:rsid w:val="0045536C"/>
    <w:rsid w:val="004553C2"/>
    <w:rsid w:val="004553C3"/>
    <w:rsid w:val="0045543E"/>
    <w:rsid w:val="00455509"/>
    <w:rsid w:val="0045550A"/>
    <w:rsid w:val="00455519"/>
    <w:rsid w:val="0045553A"/>
    <w:rsid w:val="004557F3"/>
    <w:rsid w:val="00455B6A"/>
    <w:rsid w:val="00455D6A"/>
    <w:rsid w:val="00455DAD"/>
    <w:rsid w:val="00455E68"/>
    <w:rsid w:val="00455F2C"/>
    <w:rsid w:val="004561B2"/>
    <w:rsid w:val="00456240"/>
    <w:rsid w:val="0045647F"/>
    <w:rsid w:val="0045652D"/>
    <w:rsid w:val="004569BA"/>
    <w:rsid w:val="00456B3E"/>
    <w:rsid w:val="00456BBD"/>
    <w:rsid w:val="0045711C"/>
    <w:rsid w:val="0045713C"/>
    <w:rsid w:val="004573DE"/>
    <w:rsid w:val="004575C8"/>
    <w:rsid w:val="004579E6"/>
    <w:rsid w:val="00457B81"/>
    <w:rsid w:val="00457BF3"/>
    <w:rsid w:val="00457E23"/>
    <w:rsid w:val="004601AC"/>
    <w:rsid w:val="004602F3"/>
    <w:rsid w:val="0046053A"/>
    <w:rsid w:val="00460556"/>
    <w:rsid w:val="0046072A"/>
    <w:rsid w:val="00460AED"/>
    <w:rsid w:val="00460D42"/>
    <w:rsid w:val="00460F7E"/>
    <w:rsid w:val="004610E0"/>
    <w:rsid w:val="004612E5"/>
    <w:rsid w:val="004612F7"/>
    <w:rsid w:val="00461510"/>
    <w:rsid w:val="0046158D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636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336"/>
    <w:rsid w:val="004645B8"/>
    <w:rsid w:val="0046463F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17F"/>
    <w:rsid w:val="00465214"/>
    <w:rsid w:val="00465397"/>
    <w:rsid w:val="004654D2"/>
    <w:rsid w:val="00465CBB"/>
    <w:rsid w:val="00465D72"/>
    <w:rsid w:val="00465F06"/>
    <w:rsid w:val="0046653B"/>
    <w:rsid w:val="00466610"/>
    <w:rsid w:val="00466A4B"/>
    <w:rsid w:val="00466A5B"/>
    <w:rsid w:val="00466E1C"/>
    <w:rsid w:val="00466ED6"/>
    <w:rsid w:val="00466FBD"/>
    <w:rsid w:val="0046700F"/>
    <w:rsid w:val="00467047"/>
    <w:rsid w:val="0046720A"/>
    <w:rsid w:val="004672AB"/>
    <w:rsid w:val="00467466"/>
    <w:rsid w:val="00467599"/>
    <w:rsid w:val="004678C5"/>
    <w:rsid w:val="00467957"/>
    <w:rsid w:val="004679CC"/>
    <w:rsid w:val="00467E65"/>
    <w:rsid w:val="00470279"/>
    <w:rsid w:val="0047032E"/>
    <w:rsid w:val="0047033F"/>
    <w:rsid w:val="0047037F"/>
    <w:rsid w:val="0047087F"/>
    <w:rsid w:val="0047091E"/>
    <w:rsid w:val="0047095C"/>
    <w:rsid w:val="00470975"/>
    <w:rsid w:val="00470D59"/>
    <w:rsid w:val="00470FF8"/>
    <w:rsid w:val="00471229"/>
    <w:rsid w:val="0047134A"/>
    <w:rsid w:val="00471591"/>
    <w:rsid w:val="0047159A"/>
    <w:rsid w:val="0047177D"/>
    <w:rsid w:val="00471863"/>
    <w:rsid w:val="00471C51"/>
    <w:rsid w:val="00471F4B"/>
    <w:rsid w:val="004721B4"/>
    <w:rsid w:val="004724BE"/>
    <w:rsid w:val="00472524"/>
    <w:rsid w:val="00472863"/>
    <w:rsid w:val="00472BFE"/>
    <w:rsid w:val="00472CC0"/>
    <w:rsid w:val="00472DAE"/>
    <w:rsid w:val="00472FC1"/>
    <w:rsid w:val="0047328A"/>
    <w:rsid w:val="00473374"/>
    <w:rsid w:val="0047352C"/>
    <w:rsid w:val="00473618"/>
    <w:rsid w:val="004736A8"/>
    <w:rsid w:val="0047389E"/>
    <w:rsid w:val="004738A5"/>
    <w:rsid w:val="00473933"/>
    <w:rsid w:val="00473A9C"/>
    <w:rsid w:val="00473C50"/>
    <w:rsid w:val="00474064"/>
    <w:rsid w:val="00474291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114"/>
    <w:rsid w:val="00475337"/>
    <w:rsid w:val="004753E8"/>
    <w:rsid w:val="0047566E"/>
    <w:rsid w:val="00475BB2"/>
    <w:rsid w:val="00476009"/>
    <w:rsid w:val="00476035"/>
    <w:rsid w:val="00476176"/>
    <w:rsid w:val="00476262"/>
    <w:rsid w:val="004763CA"/>
    <w:rsid w:val="00476497"/>
    <w:rsid w:val="00476913"/>
    <w:rsid w:val="00476B0D"/>
    <w:rsid w:val="00476E2C"/>
    <w:rsid w:val="00476E34"/>
    <w:rsid w:val="00476EEA"/>
    <w:rsid w:val="00476FA8"/>
    <w:rsid w:val="0047721B"/>
    <w:rsid w:val="00477760"/>
    <w:rsid w:val="0047777A"/>
    <w:rsid w:val="00477898"/>
    <w:rsid w:val="0047797E"/>
    <w:rsid w:val="004779A4"/>
    <w:rsid w:val="004779C9"/>
    <w:rsid w:val="00477CAD"/>
    <w:rsid w:val="00477FBD"/>
    <w:rsid w:val="00480236"/>
    <w:rsid w:val="004802FC"/>
    <w:rsid w:val="004804AE"/>
    <w:rsid w:val="004804E2"/>
    <w:rsid w:val="00480741"/>
    <w:rsid w:val="0048084A"/>
    <w:rsid w:val="00480859"/>
    <w:rsid w:val="00480BBA"/>
    <w:rsid w:val="00480D62"/>
    <w:rsid w:val="00480E44"/>
    <w:rsid w:val="00480E51"/>
    <w:rsid w:val="00481564"/>
    <w:rsid w:val="00481EB2"/>
    <w:rsid w:val="00481F05"/>
    <w:rsid w:val="00482111"/>
    <w:rsid w:val="00482188"/>
    <w:rsid w:val="0048218B"/>
    <w:rsid w:val="00482403"/>
    <w:rsid w:val="0048244A"/>
    <w:rsid w:val="0048252A"/>
    <w:rsid w:val="00482670"/>
    <w:rsid w:val="00482794"/>
    <w:rsid w:val="004827B9"/>
    <w:rsid w:val="004827BF"/>
    <w:rsid w:val="00482934"/>
    <w:rsid w:val="00482967"/>
    <w:rsid w:val="00482A67"/>
    <w:rsid w:val="00482AF3"/>
    <w:rsid w:val="00482B0B"/>
    <w:rsid w:val="00482C99"/>
    <w:rsid w:val="00482D28"/>
    <w:rsid w:val="00482D59"/>
    <w:rsid w:val="00482D69"/>
    <w:rsid w:val="00482EF7"/>
    <w:rsid w:val="004830A2"/>
    <w:rsid w:val="0048384B"/>
    <w:rsid w:val="00483C39"/>
    <w:rsid w:val="00483D60"/>
    <w:rsid w:val="00483DF6"/>
    <w:rsid w:val="00483F8C"/>
    <w:rsid w:val="00484012"/>
    <w:rsid w:val="00484098"/>
    <w:rsid w:val="00484206"/>
    <w:rsid w:val="0048420E"/>
    <w:rsid w:val="00484311"/>
    <w:rsid w:val="0048435A"/>
    <w:rsid w:val="004843F7"/>
    <w:rsid w:val="00484598"/>
    <w:rsid w:val="0048464E"/>
    <w:rsid w:val="0048485F"/>
    <w:rsid w:val="004849C9"/>
    <w:rsid w:val="00484ABC"/>
    <w:rsid w:val="00484C34"/>
    <w:rsid w:val="0048511E"/>
    <w:rsid w:val="00485811"/>
    <w:rsid w:val="00485BD8"/>
    <w:rsid w:val="00485F9B"/>
    <w:rsid w:val="00486034"/>
    <w:rsid w:val="00486440"/>
    <w:rsid w:val="004864AE"/>
    <w:rsid w:val="004864C4"/>
    <w:rsid w:val="00486988"/>
    <w:rsid w:val="004870D0"/>
    <w:rsid w:val="004871DA"/>
    <w:rsid w:val="00487640"/>
    <w:rsid w:val="00487C06"/>
    <w:rsid w:val="00487DCB"/>
    <w:rsid w:val="00487F70"/>
    <w:rsid w:val="0049004D"/>
    <w:rsid w:val="00490096"/>
    <w:rsid w:val="0049021C"/>
    <w:rsid w:val="004902AA"/>
    <w:rsid w:val="0049035A"/>
    <w:rsid w:val="00490619"/>
    <w:rsid w:val="004906F0"/>
    <w:rsid w:val="004908FF"/>
    <w:rsid w:val="00490CCE"/>
    <w:rsid w:val="00490F1C"/>
    <w:rsid w:val="00491265"/>
    <w:rsid w:val="0049167C"/>
    <w:rsid w:val="0049174A"/>
    <w:rsid w:val="00491A23"/>
    <w:rsid w:val="00491A59"/>
    <w:rsid w:val="00491C35"/>
    <w:rsid w:val="00491C7E"/>
    <w:rsid w:val="00491D86"/>
    <w:rsid w:val="00491FF2"/>
    <w:rsid w:val="004921F4"/>
    <w:rsid w:val="0049229F"/>
    <w:rsid w:val="004926A8"/>
    <w:rsid w:val="00492BDC"/>
    <w:rsid w:val="00492BF1"/>
    <w:rsid w:val="00492C69"/>
    <w:rsid w:val="00492D82"/>
    <w:rsid w:val="004937BB"/>
    <w:rsid w:val="00493EAC"/>
    <w:rsid w:val="00493F9D"/>
    <w:rsid w:val="00494209"/>
    <w:rsid w:val="00494625"/>
    <w:rsid w:val="004946BE"/>
    <w:rsid w:val="00494734"/>
    <w:rsid w:val="00494852"/>
    <w:rsid w:val="00494C12"/>
    <w:rsid w:val="00494C1C"/>
    <w:rsid w:val="00495112"/>
    <w:rsid w:val="00495159"/>
    <w:rsid w:val="00495199"/>
    <w:rsid w:val="00495474"/>
    <w:rsid w:val="0049547F"/>
    <w:rsid w:val="004956B4"/>
    <w:rsid w:val="004961B4"/>
    <w:rsid w:val="004961F7"/>
    <w:rsid w:val="0049621A"/>
    <w:rsid w:val="00496270"/>
    <w:rsid w:val="00496550"/>
    <w:rsid w:val="004965FC"/>
    <w:rsid w:val="0049660D"/>
    <w:rsid w:val="00496643"/>
    <w:rsid w:val="00496B01"/>
    <w:rsid w:val="00496B30"/>
    <w:rsid w:val="00496B36"/>
    <w:rsid w:val="00496BB3"/>
    <w:rsid w:val="00496C96"/>
    <w:rsid w:val="00496CD4"/>
    <w:rsid w:val="00496D7D"/>
    <w:rsid w:val="004970B6"/>
    <w:rsid w:val="00497487"/>
    <w:rsid w:val="004975B6"/>
    <w:rsid w:val="004979D3"/>
    <w:rsid w:val="004979E6"/>
    <w:rsid w:val="00497AE6"/>
    <w:rsid w:val="00497CDA"/>
    <w:rsid w:val="00497EFB"/>
    <w:rsid w:val="004A001A"/>
    <w:rsid w:val="004A0334"/>
    <w:rsid w:val="004A05DB"/>
    <w:rsid w:val="004A0719"/>
    <w:rsid w:val="004A074B"/>
    <w:rsid w:val="004A07C4"/>
    <w:rsid w:val="004A0AE0"/>
    <w:rsid w:val="004A0CC9"/>
    <w:rsid w:val="004A0DCD"/>
    <w:rsid w:val="004A1191"/>
    <w:rsid w:val="004A140B"/>
    <w:rsid w:val="004A144A"/>
    <w:rsid w:val="004A1469"/>
    <w:rsid w:val="004A163D"/>
    <w:rsid w:val="004A17BC"/>
    <w:rsid w:val="004A1AEB"/>
    <w:rsid w:val="004A1B5B"/>
    <w:rsid w:val="004A1BF1"/>
    <w:rsid w:val="004A1E03"/>
    <w:rsid w:val="004A1F84"/>
    <w:rsid w:val="004A1FBE"/>
    <w:rsid w:val="004A2050"/>
    <w:rsid w:val="004A2099"/>
    <w:rsid w:val="004A22DB"/>
    <w:rsid w:val="004A2497"/>
    <w:rsid w:val="004A2809"/>
    <w:rsid w:val="004A2834"/>
    <w:rsid w:val="004A2C71"/>
    <w:rsid w:val="004A2DA5"/>
    <w:rsid w:val="004A3137"/>
    <w:rsid w:val="004A315B"/>
    <w:rsid w:val="004A32EC"/>
    <w:rsid w:val="004A336D"/>
    <w:rsid w:val="004A346B"/>
    <w:rsid w:val="004A349D"/>
    <w:rsid w:val="004A36E6"/>
    <w:rsid w:val="004A37AE"/>
    <w:rsid w:val="004A3B00"/>
    <w:rsid w:val="004A3B09"/>
    <w:rsid w:val="004A3B8B"/>
    <w:rsid w:val="004A3DCC"/>
    <w:rsid w:val="004A3F1D"/>
    <w:rsid w:val="004A3F2C"/>
    <w:rsid w:val="004A3FDC"/>
    <w:rsid w:val="004A4015"/>
    <w:rsid w:val="004A405C"/>
    <w:rsid w:val="004A42B2"/>
    <w:rsid w:val="004A42EB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BC8"/>
    <w:rsid w:val="004A5D18"/>
    <w:rsid w:val="004A5D97"/>
    <w:rsid w:val="004A5DEC"/>
    <w:rsid w:val="004A5FDD"/>
    <w:rsid w:val="004A5FF8"/>
    <w:rsid w:val="004A601B"/>
    <w:rsid w:val="004A693B"/>
    <w:rsid w:val="004A6A7D"/>
    <w:rsid w:val="004A6B04"/>
    <w:rsid w:val="004A6CE2"/>
    <w:rsid w:val="004A6E9C"/>
    <w:rsid w:val="004A6F27"/>
    <w:rsid w:val="004A724D"/>
    <w:rsid w:val="004A7617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53F"/>
    <w:rsid w:val="004B1956"/>
    <w:rsid w:val="004B1BE2"/>
    <w:rsid w:val="004B1C1C"/>
    <w:rsid w:val="004B1CB1"/>
    <w:rsid w:val="004B2084"/>
    <w:rsid w:val="004B215F"/>
    <w:rsid w:val="004B217B"/>
    <w:rsid w:val="004B223E"/>
    <w:rsid w:val="004B2454"/>
    <w:rsid w:val="004B27AC"/>
    <w:rsid w:val="004B27F2"/>
    <w:rsid w:val="004B29A2"/>
    <w:rsid w:val="004B2AF2"/>
    <w:rsid w:val="004B2DEF"/>
    <w:rsid w:val="004B2F44"/>
    <w:rsid w:val="004B2FA2"/>
    <w:rsid w:val="004B2FFF"/>
    <w:rsid w:val="004B3019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DB4"/>
    <w:rsid w:val="004B4FE5"/>
    <w:rsid w:val="004B5245"/>
    <w:rsid w:val="004B52E7"/>
    <w:rsid w:val="004B5537"/>
    <w:rsid w:val="004B56C6"/>
    <w:rsid w:val="004B576F"/>
    <w:rsid w:val="004B5835"/>
    <w:rsid w:val="004B591B"/>
    <w:rsid w:val="004B5F24"/>
    <w:rsid w:val="004B61AB"/>
    <w:rsid w:val="004B6418"/>
    <w:rsid w:val="004B646B"/>
    <w:rsid w:val="004B64CF"/>
    <w:rsid w:val="004B6804"/>
    <w:rsid w:val="004B692B"/>
    <w:rsid w:val="004B6A45"/>
    <w:rsid w:val="004B6CF9"/>
    <w:rsid w:val="004B6D10"/>
    <w:rsid w:val="004B6F22"/>
    <w:rsid w:val="004B7395"/>
    <w:rsid w:val="004B73CF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0EEA"/>
    <w:rsid w:val="004C16B8"/>
    <w:rsid w:val="004C1795"/>
    <w:rsid w:val="004C18CF"/>
    <w:rsid w:val="004C1959"/>
    <w:rsid w:val="004C19BE"/>
    <w:rsid w:val="004C1CE4"/>
    <w:rsid w:val="004C1DF8"/>
    <w:rsid w:val="004C1F95"/>
    <w:rsid w:val="004C2147"/>
    <w:rsid w:val="004C2355"/>
    <w:rsid w:val="004C25BC"/>
    <w:rsid w:val="004C28E1"/>
    <w:rsid w:val="004C2EC5"/>
    <w:rsid w:val="004C302B"/>
    <w:rsid w:val="004C3196"/>
    <w:rsid w:val="004C31AD"/>
    <w:rsid w:val="004C3570"/>
    <w:rsid w:val="004C3781"/>
    <w:rsid w:val="004C39D7"/>
    <w:rsid w:val="004C3CE9"/>
    <w:rsid w:val="004C3EE2"/>
    <w:rsid w:val="004C3F01"/>
    <w:rsid w:val="004C3F94"/>
    <w:rsid w:val="004C3FBC"/>
    <w:rsid w:val="004C404E"/>
    <w:rsid w:val="004C42A1"/>
    <w:rsid w:val="004C4334"/>
    <w:rsid w:val="004C4A26"/>
    <w:rsid w:val="004C4D1D"/>
    <w:rsid w:val="004C4D5D"/>
    <w:rsid w:val="004C4FF2"/>
    <w:rsid w:val="004C52CD"/>
    <w:rsid w:val="004C53A2"/>
    <w:rsid w:val="004C53BC"/>
    <w:rsid w:val="004C53C4"/>
    <w:rsid w:val="004C56D9"/>
    <w:rsid w:val="004C5729"/>
    <w:rsid w:val="004C5733"/>
    <w:rsid w:val="004C57BC"/>
    <w:rsid w:val="004C5B5E"/>
    <w:rsid w:val="004C6003"/>
    <w:rsid w:val="004C6335"/>
    <w:rsid w:val="004C640C"/>
    <w:rsid w:val="004C65C7"/>
    <w:rsid w:val="004C6675"/>
    <w:rsid w:val="004C69C3"/>
    <w:rsid w:val="004C6D1C"/>
    <w:rsid w:val="004C6E26"/>
    <w:rsid w:val="004C6E6F"/>
    <w:rsid w:val="004C7081"/>
    <w:rsid w:val="004C7240"/>
    <w:rsid w:val="004C724D"/>
    <w:rsid w:val="004C75D6"/>
    <w:rsid w:val="004C767A"/>
    <w:rsid w:val="004C79A0"/>
    <w:rsid w:val="004D016B"/>
    <w:rsid w:val="004D03A4"/>
    <w:rsid w:val="004D0474"/>
    <w:rsid w:val="004D0716"/>
    <w:rsid w:val="004D0C61"/>
    <w:rsid w:val="004D0E3F"/>
    <w:rsid w:val="004D1222"/>
    <w:rsid w:val="004D1473"/>
    <w:rsid w:val="004D158B"/>
    <w:rsid w:val="004D195B"/>
    <w:rsid w:val="004D1F07"/>
    <w:rsid w:val="004D203F"/>
    <w:rsid w:val="004D2410"/>
    <w:rsid w:val="004D2596"/>
    <w:rsid w:val="004D263B"/>
    <w:rsid w:val="004D3017"/>
    <w:rsid w:val="004D3442"/>
    <w:rsid w:val="004D3655"/>
    <w:rsid w:val="004D370C"/>
    <w:rsid w:val="004D371F"/>
    <w:rsid w:val="004D39FE"/>
    <w:rsid w:val="004D3B30"/>
    <w:rsid w:val="004D3BFA"/>
    <w:rsid w:val="004D3C31"/>
    <w:rsid w:val="004D3E9E"/>
    <w:rsid w:val="004D3EAD"/>
    <w:rsid w:val="004D40C1"/>
    <w:rsid w:val="004D41C7"/>
    <w:rsid w:val="004D4425"/>
    <w:rsid w:val="004D44D0"/>
    <w:rsid w:val="004D4506"/>
    <w:rsid w:val="004D465A"/>
    <w:rsid w:val="004D49C0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6EF"/>
    <w:rsid w:val="004D694F"/>
    <w:rsid w:val="004D6AC6"/>
    <w:rsid w:val="004D6BA7"/>
    <w:rsid w:val="004D6C3A"/>
    <w:rsid w:val="004D6D1A"/>
    <w:rsid w:val="004D6D5A"/>
    <w:rsid w:val="004D6F95"/>
    <w:rsid w:val="004D707C"/>
    <w:rsid w:val="004D71CB"/>
    <w:rsid w:val="004D76BA"/>
    <w:rsid w:val="004D76C4"/>
    <w:rsid w:val="004D7A73"/>
    <w:rsid w:val="004D7EC9"/>
    <w:rsid w:val="004E0168"/>
    <w:rsid w:val="004E03B2"/>
    <w:rsid w:val="004E03DC"/>
    <w:rsid w:val="004E0985"/>
    <w:rsid w:val="004E1342"/>
    <w:rsid w:val="004E1381"/>
    <w:rsid w:val="004E1463"/>
    <w:rsid w:val="004E15C7"/>
    <w:rsid w:val="004E15DB"/>
    <w:rsid w:val="004E1680"/>
    <w:rsid w:val="004E16B7"/>
    <w:rsid w:val="004E1760"/>
    <w:rsid w:val="004E180D"/>
    <w:rsid w:val="004E1E10"/>
    <w:rsid w:val="004E1EE7"/>
    <w:rsid w:val="004E20AC"/>
    <w:rsid w:val="004E22CB"/>
    <w:rsid w:val="004E2469"/>
    <w:rsid w:val="004E27E1"/>
    <w:rsid w:val="004E27FA"/>
    <w:rsid w:val="004E28A2"/>
    <w:rsid w:val="004E29DD"/>
    <w:rsid w:val="004E2A22"/>
    <w:rsid w:val="004E2BEE"/>
    <w:rsid w:val="004E2F00"/>
    <w:rsid w:val="004E2F8D"/>
    <w:rsid w:val="004E3059"/>
    <w:rsid w:val="004E3095"/>
    <w:rsid w:val="004E31DF"/>
    <w:rsid w:val="004E3217"/>
    <w:rsid w:val="004E3339"/>
    <w:rsid w:val="004E340C"/>
    <w:rsid w:val="004E3499"/>
    <w:rsid w:val="004E35FA"/>
    <w:rsid w:val="004E3658"/>
    <w:rsid w:val="004E36E2"/>
    <w:rsid w:val="004E3D22"/>
    <w:rsid w:val="004E3D6A"/>
    <w:rsid w:val="004E3D7D"/>
    <w:rsid w:val="004E417F"/>
    <w:rsid w:val="004E41DA"/>
    <w:rsid w:val="004E42DA"/>
    <w:rsid w:val="004E435D"/>
    <w:rsid w:val="004E4AE8"/>
    <w:rsid w:val="004E4B41"/>
    <w:rsid w:val="004E4B90"/>
    <w:rsid w:val="004E508D"/>
    <w:rsid w:val="004E50B2"/>
    <w:rsid w:val="004E50D6"/>
    <w:rsid w:val="004E525B"/>
    <w:rsid w:val="004E56CC"/>
    <w:rsid w:val="004E576C"/>
    <w:rsid w:val="004E57CE"/>
    <w:rsid w:val="004E5950"/>
    <w:rsid w:val="004E59A4"/>
    <w:rsid w:val="004E5AAF"/>
    <w:rsid w:val="004E5BF5"/>
    <w:rsid w:val="004E5D98"/>
    <w:rsid w:val="004E5EFC"/>
    <w:rsid w:val="004E674E"/>
    <w:rsid w:val="004E6B95"/>
    <w:rsid w:val="004E6EA2"/>
    <w:rsid w:val="004E6EEA"/>
    <w:rsid w:val="004E6F85"/>
    <w:rsid w:val="004E71DF"/>
    <w:rsid w:val="004E7576"/>
    <w:rsid w:val="004E7662"/>
    <w:rsid w:val="004E78B5"/>
    <w:rsid w:val="004E78BD"/>
    <w:rsid w:val="004E79B2"/>
    <w:rsid w:val="004E7BDC"/>
    <w:rsid w:val="004E7E67"/>
    <w:rsid w:val="004E7F4E"/>
    <w:rsid w:val="004E7F90"/>
    <w:rsid w:val="004E7FA9"/>
    <w:rsid w:val="004F0176"/>
    <w:rsid w:val="004F02E6"/>
    <w:rsid w:val="004F04E2"/>
    <w:rsid w:val="004F0869"/>
    <w:rsid w:val="004F0C38"/>
    <w:rsid w:val="004F0C50"/>
    <w:rsid w:val="004F0D3C"/>
    <w:rsid w:val="004F0D54"/>
    <w:rsid w:val="004F111D"/>
    <w:rsid w:val="004F14CB"/>
    <w:rsid w:val="004F14E3"/>
    <w:rsid w:val="004F1D71"/>
    <w:rsid w:val="004F1EC0"/>
    <w:rsid w:val="004F22C3"/>
    <w:rsid w:val="004F2457"/>
    <w:rsid w:val="004F268E"/>
    <w:rsid w:val="004F26F9"/>
    <w:rsid w:val="004F2884"/>
    <w:rsid w:val="004F29E7"/>
    <w:rsid w:val="004F301A"/>
    <w:rsid w:val="004F3270"/>
    <w:rsid w:val="004F3567"/>
    <w:rsid w:val="004F36FC"/>
    <w:rsid w:val="004F3A98"/>
    <w:rsid w:val="004F3CFF"/>
    <w:rsid w:val="004F3F02"/>
    <w:rsid w:val="004F3F62"/>
    <w:rsid w:val="004F3FBD"/>
    <w:rsid w:val="004F428F"/>
    <w:rsid w:val="004F4623"/>
    <w:rsid w:val="004F4656"/>
    <w:rsid w:val="004F4708"/>
    <w:rsid w:val="004F4BDE"/>
    <w:rsid w:val="004F4CC0"/>
    <w:rsid w:val="004F4EDD"/>
    <w:rsid w:val="004F4F14"/>
    <w:rsid w:val="004F513E"/>
    <w:rsid w:val="004F5171"/>
    <w:rsid w:val="004F549C"/>
    <w:rsid w:val="004F56FE"/>
    <w:rsid w:val="004F587F"/>
    <w:rsid w:val="004F5962"/>
    <w:rsid w:val="004F5D93"/>
    <w:rsid w:val="004F5DAE"/>
    <w:rsid w:val="004F5F65"/>
    <w:rsid w:val="004F6169"/>
    <w:rsid w:val="004F6269"/>
    <w:rsid w:val="004F6285"/>
    <w:rsid w:val="004F6500"/>
    <w:rsid w:val="004F652A"/>
    <w:rsid w:val="004F6AD1"/>
    <w:rsid w:val="004F6B43"/>
    <w:rsid w:val="004F6D3E"/>
    <w:rsid w:val="004F6DAB"/>
    <w:rsid w:val="004F75E4"/>
    <w:rsid w:val="004F786B"/>
    <w:rsid w:val="0050006D"/>
    <w:rsid w:val="0050019D"/>
    <w:rsid w:val="0050061C"/>
    <w:rsid w:val="00500663"/>
    <w:rsid w:val="00500723"/>
    <w:rsid w:val="0050084E"/>
    <w:rsid w:val="00500ABF"/>
    <w:rsid w:val="00500B77"/>
    <w:rsid w:val="00501105"/>
    <w:rsid w:val="0050136E"/>
    <w:rsid w:val="005016BA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12D"/>
    <w:rsid w:val="0050321E"/>
    <w:rsid w:val="005033F8"/>
    <w:rsid w:val="00503750"/>
    <w:rsid w:val="0050390C"/>
    <w:rsid w:val="005039CF"/>
    <w:rsid w:val="00503A67"/>
    <w:rsid w:val="00503B62"/>
    <w:rsid w:val="00503BF0"/>
    <w:rsid w:val="00503C4D"/>
    <w:rsid w:val="00503D4A"/>
    <w:rsid w:val="00504024"/>
    <w:rsid w:val="005048C1"/>
    <w:rsid w:val="005049B9"/>
    <w:rsid w:val="00504BF4"/>
    <w:rsid w:val="00504C28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0AE"/>
    <w:rsid w:val="0050613A"/>
    <w:rsid w:val="00506321"/>
    <w:rsid w:val="00506C39"/>
    <w:rsid w:val="00506DE7"/>
    <w:rsid w:val="00506F53"/>
    <w:rsid w:val="0050716E"/>
    <w:rsid w:val="005072A0"/>
    <w:rsid w:val="0050752A"/>
    <w:rsid w:val="0050758B"/>
    <w:rsid w:val="005075CE"/>
    <w:rsid w:val="0050764C"/>
    <w:rsid w:val="005076C5"/>
    <w:rsid w:val="00507B61"/>
    <w:rsid w:val="00507D22"/>
    <w:rsid w:val="005105D4"/>
    <w:rsid w:val="00510637"/>
    <w:rsid w:val="0051097B"/>
    <w:rsid w:val="00510D0B"/>
    <w:rsid w:val="00510DC3"/>
    <w:rsid w:val="00510E4E"/>
    <w:rsid w:val="005110D7"/>
    <w:rsid w:val="005116F8"/>
    <w:rsid w:val="005117FC"/>
    <w:rsid w:val="005117FE"/>
    <w:rsid w:val="005119C5"/>
    <w:rsid w:val="005119D8"/>
    <w:rsid w:val="00511CAD"/>
    <w:rsid w:val="00511D06"/>
    <w:rsid w:val="00511F88"/>
    <w:rsid w:val="0051247F"/>
    <w:rsid w:val="0051252B"/>
    <w:rsid w:val="00512731"/>
    <w:rsid w:val="0051279F"/>
    <w:rsid w:val="0051280B"/>
    <w:rsid w:val="00512849"/>
    <w:rsid w:val="005128B2"/>
    <w:rsid w:val="00512D2C"/>
    <w:rsid w:val="00512D36"/>
    <w:rsid w:val="00512FE2"/>
    <w:rsid w:val="00513509"/>
    <w:rsid w:val="0051374C"/>
    <w:rsid w:val="00513B87"/>
    <w:rsid w:val="00513C31"/>
    <w:rsid w:val="00513EBC"/>
    <w:rsid w:val="00513EE9"/>
    <w:rsid w:val="00513F8B"/>
    <w:rsid w:val="00514386"/>
    <w:rsid w:val="0051442B"/>
    <w:rsid w:val="00514620"/>
    <w:rsid w:val="005146F6"/>
    <w:rsid w:val="00514727"/>
    <w:rsid w:val="00514776"/>
    <w:rsid w:val="0051492D"/>
    <w:rsid w:val="0051493E"/>
    <w:rsid w:val="00514C2F"/>
    <w:rsid w:val="00514CD0"/>
    <w:rsid w:val="00514ECE"/>
    <w:rsid w:val="00514F13"/>
    <w:rsid w:val="0051527F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40"/>
    <w:rsid w:val="0051649F"/>
    <w:rsid w:val="0051697A"/>
    <w:rsid w:val="00516CBB"/>
    <w:rsid w:val="00517233"/>
    <w:rsid w:val="00517575"/>
    <w:rsid w:val="00517ABC"/>
    <w:rsid w:val="00517B78"/>
    <w:rsid w:val="0052023B"/>
    <w:rsid w:val="00520466"/>
    <w:rsid w:val="005208E5"/>
    <w:rsid w:val="0052091F"/>
    <w:rsid w:val="00520B4F"/>
    <w:rsid w:val="00520C67"/>
    <w:rsid w:val="00520D2B"/>
    <w:rsid w:val="0052102A"/>
    <w:rsid w:val="00521057"/>
    <w:rsid w:val="0052127C"/>
    <w:rsid w:val="005218A8"/>
    <w:rsid w:val="00521A74"/>
    <w:rsid w:val="00521C7A"/>
    <w:rsid w:val="00521D2C"/>
    <w:rsid w:val="00521E45"/>
    <w:rsid w:val="00521E56"/>
    <w:rsid w:val="00521F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948"/>
    <w:rsid w:val="00523EAC"/>
    <w:rsid w:val="00523FA6"/>
    <w:rsid w:val="005242DE"/>
    <w:rsid w:val="005244FC"/>
    <w:rsid w:val="005247A7"/>
    <w:rsid w:val="005249C8"/>
    <w:rsid w:val="00524BDB"/>
    <w:rsid w:val="0052593F"/>
    <w:rsid w:val="00525A0B"/>
    <w:rsid w:val="00525C9E"/>
    <w:rsid w:val="00525D66"/>
    <w:rsid w:val="00526082"/>
    <w:rsid w:val="0052613B"/>
    <w:rsid w:val="005261E5"/>
    <w:rsid w:val="0052632E"/>
    <w:rsid w:val="00526387"/>
    <w:rsid w:val="0052638A"/>
    <w:rsid w:val="00526445"/>
    <w:rsid w:val="005267C1"/>
    <w:rsid w:val="00526BBC"/>
    <w:rsid w:val="005270A3"/>
    <w:rsid w:val="0052727E"/>
    <w:rsid w:val="00527402"/>
    <w:rsid w:val="005274EA"/>
    <w:rsid w:val="005274F8"/>
    <w:rsid w:val="00527531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A69"/>
    <w:rsid w:val="00531BD3"/>
    <w:rsid w:val="00531C2D"/>
    <w:rsid w:val="00531DDB"/>
    <w:rsid w:val="00531FED"/>
    <w:rsid w:val="0053209D"/>
    <w:rsid w:val="005322AC"/>
    <w:rsid w:val="005329C5"/>
    <w:rsid w:val="005329CE"/>
    <w:rsid w:val="00532B91"/>
    <w:rsid w:val="00532CEE"/>
    <w:rsid w:val="00532E85"/>
    <w:rsid w:val="005332C7"/>
    <w:rsid w:val="0053357C"/>
    <w:rsid w:val="00533A13"/>
    <w:rsid w:val="00533C72"/>
    <w:rsid w:val="00534320"/>
    <w:rsid w:val="0053450F"/>
    <w:rsid w:val="005346B3"/>
    <w:rsid w:val="005348D5"/>
    <w:rsid w:val="00534959"/>
    <w:rsid w:val="00534F31"/>
    <w:rsid w:val="00535426"/>
    <w:rsid w:val="00535869"/>
    <w:rsid w:val="00535931"/>
    <w:rsid w:val="00535997"/>
    <w:rsid w:val="00535BD7"/>
    <w:rsid w:val="00535F61"/>
    <w:rsid w:val="00536241"/>
    <w:rsid w:val="0053624A"/>
    <w:rsid w:val="00536273"/>
    <w:rsid w:val="00536353"/>
    <w:rsid w:val="0053640B"/>
    <w:rsid w:val="00536923"/>
    <w:rsid w:val="00536BAE"/>
    <w:rsid w:val="00536E49"/>
    <w:rsid w:val="00536E9A"/>
    <w:rsid w:val="005373AE"/>
    <w:rsid w:val="00537BA6"/>
    <w:rsid w:val="00537BB1"/>
    <w:rsid w:val="00537EDE"/>
    <w:rsid w:val="00537F5F"/>
    <w:rsid w:val="005400C9"/>
    <w:rsid w:val="0054059A"/>
    <w:rsid w:val="005405FD"/>
    <w:rsid w:val="005406A7"/>
    <w:rsid w:val="005407F3"/>
    <w:rsid w:val="005408F1"/>
    <w:rsid w:val="005409C6"/>
    <w:rsid w:val="00540BE0"/>
    <w:rsid w:val="00540CFE"/>
    <w:rsid w:val="00540F9F"/>
    <w:rsid w:val="00541147"/>
    <w:rsid w:val="005411D7"/>
    <w:rsid w:val="005417D5"/>
    <w:rsid w:val="005418AA"/>
    <w:rsid w:val="005418B4"/>
    <w:rsid w:val="0054197E"/>
    <w:rsid w:val="00541ABD"/>
    <w:rsid w:val="00541BEE"/>
    <w:rsid w:val="00541CC2"/>
    <w:rsid w:val="00541D86"/>
    <w:rsid w:val="00541E3B"/>
    <w:rsid w:val="00541F8C"/>
    <w:rsid w:val="00541FA7"/>
    <w:rsid w:val="0054201A"/>
    <w:rsid w:val="005421E0"/>
    <w:rsid w:val="005422EE"/>
    <w:rsid w:val="00542575"/>
    <w:rsid w:val="0054300C"/>
    <w:rsid w:val="00543045"/>
    <w:rsid w:val="0054369C"/>
    <w:rsid w:val="005437DE"/>
    <w:rsid w:val="005437E9"/>
    <w:rsid w:val="00543B4A"/>
    <w:rsid w:val="00544101"/>
    <w:rsid w:val="0054417D"/>
    <w:rsid w:val="005443D7"/>
    <w:rsid w:val="00544B88"/>
    <w:rsid w:val="00544C0A"/>
    <w:rsid w:val="00544DC7"/>
    <w:rsid w:val="00544E31"/>
    <w:rsid w:val="00545347"/>
    <w:rsid w:val="00545889"/>
    <w:rsid w:val="005458CC"/>
    <w:rsid w:val="00545B6A"/>
    <w:rsid w:val="00545C21"/>
    <w:rsid w:val="00545CB1"/>
    <w:rsid w:val="00545E00"/>
    <w:rsid w:val="00545EC7"/>
    <w:rsid w:val="00545EF0"/>
    <w:rsid w:val="00545F0D"/>
    <w:rsid w:val="00546273"/>
    <w:rsid w:val="0054663E"/>
    <w:rsid w:val="00546952"/>
    <w:rsid w:val="00546D4B"/>
    <w:rsid w:val="00546E9A"/>
    <w:rsid w:val="00546F31"/>
    <w:rsid w:val="0054714D"/>
    <w:rsid w:val="00547401"/>
    <w:rsid w:val="00547ABD"/>
    <w:rsid w:val="00547C34"/>
    <w:rsid w:val="00547EB8"/>
    <w:rsid w:val="00547EE3"/>
    <w:rsid w:val="005500EB"/>
    <w:rsid w:val="00550164"/>
    <w:rsid w:val="005501B8"/>
    <w:rsid w:val="005503BE"/>
    <w:rsid w:val="00550460"/>
    <w:rsid w:val="0055054D"/>
    <w:rsid w:val="00550551"/>
    <w:rsid w:val="005509C8"/>
    <w:rsid w:val="005509F9"/>
    <w:rsid w:val="00550D74"/>
    <w:rsid w:val="00550E6E"/>
    <w:rsid w:val="00551150"/>
    <w:rsid w:val="005511A2"/>
    <w:rsid w:val="00551441"/>
    <w:rsid w:val="005514AB"/>
    <w:rsid w:val="0055151E"/>
    <w:rsid w:val="00551B7D"/>
    <w:rsid w:val="00551CF8"/>
    <w:rsid w:val="00551EA1"/>
    <w:rsid w:val="00552047"/>
    <w:rsid w:val="005520F9"/>
    <w:rsid w:val="005521EF"/>
    <w:rsid w:val="00552345"/>
    <w:rsid w:val="0055253F"/>
    <w:rsid w:val="005525DD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3F3D"/>
    <w:rsid w:val="00554393"/>
    <w:rsid w:val="005543E7"/>
    <w:rsid w:val="0055448C"/>
    <w:rsid w:val="0055449E"/>
    <w:rsid w:val="0055466F"/>
    <w:rsid w:val="005546FE"/>
    <w:rsid w:val="005547DF"/>
    <w:rsid w:val="00554A49"/>
    <w:rsid w:val="00554BB7"/>
    <w:rsid w:val="00554E94"/>
    <w:rsid w:val="00554F63"/>
    <w:rsid w:val="00555103"/>
    <w:rsid w:val="0055514E"/>
    <w:rsid w:val="005552B1"/>
    <w:rsid w:val="0055559D"/>
    <w:rsid w:val="00555C4B"/>
    <w:rsid w:val="00555DEA"/>
    <w:rsid w:val="005561F0"/>
    <w:rsid w:val="00556201"/>
    <w:rsid w:val="0055635A"/>
    <w:rsid w:val="00556A10"/>
    <w:rsid w:val="00556B3F"/>
    <w:rsid w:val="00556D3D"/>
    <w:rsid w:val="00556DAC"/>
    <w:rsid w:val="00556DE6"/>
    <w:rsid w:val="00556DF2"/>
    <w:rsid w:val="00556EF7"/>
    <w:rsid w:val="00557238"/>
    <w:rsid w:val="00557290"/>
    <w:rsid w:val="00557317"/>
    <w:rsid w:val="005575C8"/>
    <w:rsid w:val="0055794D"/>
    <w:rsid w:val="00557C85"/>
    <w:rsid w:val="00557DC1"/>
    <w:rsid w:val="00557EC6"/>
    <w:rsid w:val="00557F7E"/>
    <w:rsid w:val="005603C2"/>
    <w:rsid w:val="00560AC5"/>
    <w:rsid w:val="00561104"/>
    <w:rsid w:val="0056114D"/>
    <w:rsid w:val="005614F5"/>
    <w:rsid w:val="00561704"/>
    <w:rsid w:val="0056195C"/>
    <w:rsid w:val="005619DF"/>
    <w:rsid w:val="00561BA7"/>
    <w:rsid w:val="00561CD9"/>
    <w:rsid w:val="00561D5D"/>
    <w:rsid w:val="00561D75"/>
    <w:rsid w:val="00561E47"/>
    <w:rsid w:val="00561EAE"/>
    <w:rsid w:val="00561EFA"/>
    <w:rsid w:val="0056209B"/>
    <w:rsid w:val="00562351"/>
    <w:rsid w:val="00562390"/>
    <w:rsid w:val="00562412"/>
    <w:rsid w:val="0056247C"/>
    <w:rsid w:val="0056264C"/>
    <w:rsid w:val="0056308E"/>
    <w:rsid w:val="00563129"/>
    <w:rsid w:val="005631A4"/>
    <w:rsid w:val="00563359"/>
    <w:rsid w:val="005638A6"/>
    <w:rsid w:val="005638C9"/>
    <w:rsid w:val="0056392D"/>
    <w:rsid w:val="00563BA6"/>
    <w:rsid w:val="00563E3C"/>
    <w:rsid w:val="00563FFB"/>
    <w:rsid w:val="00564062"/>
    <w:rsid w:val="0056443C"/>
    <w:rsid w:val="0056457B"/>
    <w:rsid w:val="00564B04"/>
    <w:rsid w:val="005654EA"/>
    <w:rsid w:val="0056558A"/>
    <w:rsid w:val="0056578C"/>
    <w:rsid w:val="0056586C"/>
    <w:rsid w:val="005659ED"/>
    <w:rsid w:val="00565B8C"/>
    <w:rsid w:val="00565BFD"/>
    <w:rsid w:val="00565D2F"/>
    <w:rsid w:val="00565F18"/>
    <w:rsid w:val="00565FD9"/>
    <w:rsid w:val="0056623A"/>
    <w:rsid w:val="00566405"/>
    <w:rsid w:val="0056655C"/>
    <w:rsid w:val="0056721E"/>
    <w:rsid w:val="00567497"/>
    <w:rsid w:val="005675F9"/>
    <w:rsid w:val="005676E6"/>
    <w:rsid w:val="0056770C"/>
    <w:rsid w:val="005678FC"/>
    <w:rsid w:val="0056797E"/>
    <w:rsid w:val="00567B2E"/>
    <w:rsid w:val="00567B3C"/>
    <w:rsid w:val="00567B6C"/>
    <w:rsid w:val="00567D66"/>
    <w:rsid w:val="00567DC4"/>
    <w:rsid w:val="00567ED2"/>
    <w:rsid w:val="005700F5"/>
    <w:rsid w:val="00570116"/>
    <w:rsid w:val="0057040C"/>
    <w:rsid w:val="005704B4"/>
    <w:rsid w:val="0057052A"/>
    <w:rsid w:val="00570A4D"/>
    <w:rsid w:val="00570B60"/>
    <w:rsid w:val="00570CF5"/>
    <w:rsid w:val="00571098"/>
    <w:rsid w:val="005710F5"/>
    <w:rsid w:val="005712AE"/>
    <w:rsid w:val="005716D8"/>
    <w:rsid w:val="00571E98"/>
    <w:rsid w:val="00571EB5"/>
    <w:rsid w:val="00571F00"/>
    <w:rsid w:val="00571FBE"/>
    <w:rsid w:val="00571FD2"/>
    <w:rsid w:val="00571FE5"/>
    <w:rsid w:val="0057208C"/>
    <w:rsid w:val="00572109"/>
    <w:rsid w:val="005721EE"/>
    <w:rsid w:val="005727B3"/>
    <w:rsid w:val="0057281E"/>
    <w:rsid w:val="00572A44"/>
    <w:rsid w:val="00573476"/>
    <w:rsid w:val="005736E3"/>
    <w:rsid w:val="005737F4"/>
    <w:rsid w:val="0057392E"/>
    <w:rsid w:val="00573C12"/>
    <w:rsid w:val="00573FF3"/>
    <w:rsid w:val="00574218"/>
    <w:rsid w:val="0057429D"/>
    <w:rsid w:val="0057457F"/>
    <w:rsid w:val="00574B82"/>
    <w:rsid w:val="00574C93"/>
    <w:rsid w:val="00574DBF"/>
    <w:rsid w:val="0057519B"/>
    <w:rsid w:val="005757D9"/>
    <w:rsid w:val="0057595C"/>
    <w:rsid w:val="00575A2E"/>
    <w:rsid w:val="00575AEF"/>
    <w:rsid w:val="00575C9E"/>
    <w:rsid w:val="00575E08"/>
    <w:rsid w:val="00575FCA"/>
    <w:rsid w:val="00575FCB"/>
    <w:rsid w:val="005763F3"/>
    <w:rsid w:val="00576454"/>
    <w:rsid w:val="005766D6"/>
    <w:rsid w:val="005766FC"/>
    <w:rsid w:val="00576827"/>
    <w:rsid w:val="005768E8"/>
    <w:rsid w:val="00576B4D"/>
    <w:rsid w:val="005773B7"/>
    <w:rsid w:val="005775D5"/>
    <w:rsid w:val="0057760E"/>
    <w:rsid w:val="00577994"/>
    <w:rsid w:val="00577AEC"/>
    <w:rsid w:val="00577D8E"/>
    <w:rsid w:val="00577E34"/>
    <w:rsid w:val="0058000D"/>
    <w:rsid w:val="00580019"/>
    <w:rsid w:val="00580049"/>
    <w:rsid w:val="005800D0"/>
    <w:rsid w:val="005800F0"/>
    <w:rsid w:val="0058023C"/>
    <w:rsid w:val="00580561"/>
    <w:rsid w:val="005806AA"/>
    <w:rsid w:val="00580863"/>
    <w:rsid w:val="005808A1"/>
    <w:rsid w:val="00580918"/>
    <w:rsid w:val="005809D5"/>
    <w:rsid w:val="00580E6F"/>
    <w:rsid w:val="00580F65"/>
    <w:rsid w:val="005814B0"/>
    <w:rsid w:val="00581976"/>
    <w:rsid w:val="00581D9F"/>
    <w:rsid w:val="00581E1F"/>
    <w:rsid w:val="00581F06"/>
    <w:rsid w:val="00582083"/>
    <w:rsid w:val="005822D2"/>
    <w:rsid w:val="005824E7"/>
    <w:rsid w:val="0058255D"/>
    <w:rsid w:val="0058265F"/>
    <w:rsid w:val="005829B9"/>
    <w:rsid w:val="00582A25"/>
    <w:rsid w:val="00582A75"/>
    <w:rsid w:val="00582CBB"/>
    <w:rsid w:val="00582D4B"/>
    <w:rsid w:val="00582F5D"/>
    <w:rsid w:val="00583793"/>
    <w:rsid w:val="005839DB"/>
    <w:rsid w:val="00583C9C"/>
    <w:rsid w:val="00583E88"/>
    <w:rsid w:val="00583FD2"/>
    <w:rsid w:val="005842B5"/>
    <w:rsid w:val="005842F7"/>
    <w:rsid w:val="005850EF"/>
    <w:rsid w:val="00585422"/>
    <w:rsid w:val="0058545B"/>
    <w:rsid w:val="005854F7"/>
    <w:rsid w:val="0058555A"/>
    <w:rsid w:val="00585570"/>
    <w:rsid w:val="00585976"/>
    <w:rsid w:val="00585BE7"/>
    <w:rsid w:val="00585D7A"/>
    <w:rsid w:val="00585E28"/>
    <w:rsid w:val="00585F32"/>
    <w:rsid w:val="00586004"/>
    <w:rsid w:val="005861D4"/>
    <w:rsid w:val="00586653"/>
    <w:rsid w:val="00586752"/>
    <w:rsid w:val="00586832"/>
    <w:rsid w:val="005869A5"/>
    <w:rsid w:val="00586A94"/>
    <w:rsid w:val="00586B38"/>
    <w:rsid w:val="00586C33"/>
    <w:rsid w:val="00586D15"/>
    <w:rsid w:val="00586DC8"/>
    <w:rsid w:val="005870FC"/>
    <w:rsid w:val="0058714B"/>
    <w:rsid w:val="005872DD"/>
    <w:rsid w:val="005876D9"/>
    <w:rsid w:val="0058773B"/>
    <w:rsid w:val="00587B5D"/>
    <w:rsid w:val="00587F0F"/>
    <w:rsid w:val="00587FD3"/>
    <w:rsid w:val="0059003A"/>
    <w:rsid w:val="0059024A"/>
    <w:rsid w:val="0059032E"/>
    <w:rsid w:val="00590411"/>
    <w:rsid w:val="005905DD"/>
    <w:rsid w:val="005906CE"/>
    <w:rsid w:val="005907B5"/>
    <w:rsid w:val="005907F3"/>
    <w:rsid w:val="005909D3"/>
    <w:rsid w:val="00590B19"/>
    <w:rsid w:val="00590B63"/>
    <w:rsid w:val="00590BD7"/>
    <w:rsid w:val="00590C8E"/>
    <w:rsid w:val="00590C9F"/>
    <w:rsid w:val="00590D39"/>
    <w:rsid w:val="00590E99"/>
    <w:rsid w:val="00590EF6"/>
    <w:rsid w:val="00591071"/>
    <w:rsid w:val="005910EF"/>
    <w:rsid w:val="00591277"/>
    <w:rsid w:val="00591359"/>
    <w:rsid w:val="0059136B"/>
    <w:rsid w:val="00591963"/>
    <w:rsid w:val="00591C54"/>
    <w:rsid w:val="00591C95"/>
    <w:rsid w:val="00591D37"/>
    <w:rsid w:val="00591F0A"/>
    <w:rsid w:val="00592529"/>
    <w:rsid w:val="005925D9"/>
    <w:rsid w:val="005926B1"/>
    <w:rsid w:val="0059284D"/>
    <w:rsid w:val="005929B3"/>
    <w:rsid w:val="00592ACB"/>
    <w:rsid w:val="00592BAB"/>
    <w:rsid w:val="00592BAC"/>
    <w:rsid w:val="00592E52"/>
    <w:rsid w:val="005934AA"/>
    <w:rsid w:val="005936F5"/>
    <w:rsid w:val="00593869"/>
    <w:rsid w:val="0059396B"/>
    <w:rsid w:val="00593BE4"/>
    <w:rsid w:val="00593C31"/>
    <w:rsid w:val="00593CD4"/>
    <w:rsid w:val="005940FE"/>
    <w:rsid w:val="00594357"/>
    <w:rsid w:val="0059474C"/>
    <w:rsid w:val="00594787"/>
    <w:rsid w:val="00594842"/>
    <w:rsid w:val="00594968"/>
    <w:rsid w:val="00594A56"/>
    <w:rsid w:val="00594C8C"/>
    <w:rsid w:val="00594FFE"/>
    <w:rsid w:val="0059516A"/>
    <w:rsid w:val="005951C8"/>
    <w:rsid w:val="00595399"/>
    <w:rsid w:val="00595576"/>
    <w:rsid w:val="0059569F"/>
    <w:rsid w:val="005956DD"/>
    <w:rsid w:val="00595726"/>
    <w:rsid w:val="00595C2E"/>
    <w:rsid w:val="00595D3E"/>
    <w:rsid w:val="0059602C"/>
    <w:rsid w:val="00596230"/>
    <w:rsid w:val="005962A4"/>
    <w:rsid w:val="005965AE"/>
    <w:rsid w:val="005966BD"/>
    <w:rsid w:val="0059682A"/>
    <w:rsid w:val="005969E8"/>
    <w:rsid w:val="00596BBA"/>
    <w:rsid w:val="00596D49"/>
    <w:rsid w:val="00596D98"/>
    <w:rsid w:val="00597006"/>
    <w:rsid w:val="00597152"/>
    <w:rsid w:val="00597206"/>
    <w:rsid w:val="005973D9"/>
    <w:rsid w:val="00597432"/>
    <w:rsid w:val="00597486"/>
    <w:rsid w:val="005975F7"/>
    <w:rsid w:val="005978E5"/>
    <w:rsid w:val="00597AD1"/>
    <w:rsid w:val="00597B6B"/>
    <w:rsid w:val="00597DBC"/>
    <w:rsid w:val="00597FE8"/>
    <w:rsid w:val="005A00CF"/>
    <w:rsid w:val="005A00E7"/>
    <w:rsid w:val="005A02B2"/>
    <w:rsid w:val="005A02C2"/>
    <w:rsid w:val="005A04F1"/>
    <w:rsid w:val="005A0673"/>
    <w:rsid w:val="005A08B7"/>
    <w:rsid w:val="005A08D0"/>
    <w:rsid w:val="005A0CE1"/>
    <w:rsid w:val="005A0DA5"/>
    <w:rsid w:val="005A1111"/>
    <w:rsid w:val="005A1126"/>
    <w:rsid w:val="005A1608"/>
    <w:rsid w:val="005A169F"/>
    <w:rsid w:val="005A1902"/>
    <w:rsid w:val="005A190F"/>
    <w:rsid w:val="005A1CD8"/>
    <w:rsid w:val="005A1CE2"/>
    <w:rsid w:val="005A1CF8"/>
    <w:rsid w:val="005A2250"/>
    <w:rsid w:val="005A2259"/>
    <w:rsid w:val="005A25CB"/>
    <w:rsid w:val="005A267D"/>
    <w:rsid w:val="005A28AE"/>
    <w:rsid w:val="005A2A97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D10"/>
    <w:rsid w:val="005A3EDF"/>
    <w:rsid w:val="005A3EEB"/>
    <w:rsid w:val="005A413E"/>
    <w:rsid w:val="005A4240"/>
    <w:rsid w:val="005A4385"/>
    <w:rsid w:val="005A4391"/>
    <w:rsid w:val="005A482D"/>
    <w:rsid w:val="005A4913"/>
    <w:rsid w:val="005A4A32"/>
    <w:rsid w:val="005A4A4A"/>
    <w:rsid w:val="005A4B0A"/>
    <w:rsid w:val="005A4DD2"/>
    <w:rsid w:val="005A4ECD"/>
    <w:rsid w:val="005A50B0"/>
    <w:rsid w:val="005A5247"/>
    <w:rsid w:val="005A537D"/>
    <w:rsid w:val="005A560E"/>
    <w:rsid w:val="005A567A"/>
    <w:rsid w:val="005A5E5A"/>
    <w:rsid w:val="005A60D7"/>
    <w:rsid w:val="005A6318"/>
    <w:rsid w:val="005A6934"/>
    <w:rsid w:val="005A69E5"/>
    <w:rsid w:val="005A6DFD"/>
    <w:rsid w:val="005A6E74"/>
    <w:rsid w:val="005A6FAA"/>
    <w:rsid w:val="005A71C2"/>
    <w:rsid w:val="005A72C6"/>
    <w:rsid w:val="005A7711"/>
    <w:rsid w:val="005A7AA7"/>
    <w:rsid w:val="005A7BC7"/>
    <w:rsid w:val="005A7D81"/>
    <w:rsid w:val="005B011E"/>
    <w:rsid w:val="005B0399"/>
    <w:rsid w:val="005B0596"/>
    <w:rsid w:val="005B0634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B4D"/>
    <w:rsid w:val="005B1E0F"/>
    <w:rsid w:val="005B20DE"/>
    <w:rsid w:val="005B21A1"/>
    <w:rsid w:val="005B23E3"/>
    <w:rsid w:val="005B2424"/>
    <w:rsid w:val="005B260D"/>
    <w:rsid w:val="005B2767"/>
    <w:rsid w:val="005B27A5"/>
    <w:rsid w:val="005B2885"/>
    <w:rsid w:val="005B28DC"/>
    <w:rsid w:val="005B29DD"/>
    <w:rsid w:val="005B2A5F"/>
    <w:rsid w:val="005B2BB1"/>
    <w:rsid w:val="005B2C39"/>
    <w:rsid w:val="005B2C3F"/>
    <w:rsid w:val="005B2D00"/>
    <w:rsid w:val="005B2D59"/>
    <w:rsid w:val="005B2E87"/>
    <w:rsid w:val="005B3279"/>
    <w:rsid w:val="005B3360"/>
    <w:rsid w:val="005B33BB"/>
    <w:rsid w:val="005B3751"/>
    <w:rsid w:val="005B37B0"/>
    <w:rsid w:val="005B383F"/>
    <w:rsid w:val="005B38DB"/>
    <w:rsid w:val="005B3BC1"/>
    <w:rsid w:val="005B3C26"/>
    <w:rsid w:val="005B3CF2"/>
    <w:rsid w:val="005B3D5E"/>
    <w:rsid w:val="005B3D71"/>
    <w:rsid w:val="005B3E21"/>
    <w:rsid w:val="005B3F21"/>
    <w:rsid w:val="005B4120"/>
    <w:rsid w:val="005B4149"/>
    <w:rsid w:val="005B421E"/>
    <w:rsid w:val="005B44DD"/>
    <w:rsid w:val="005B47BE"/>
    <w:rsid w:val="005B497A"/>
    <w:rsid w:val="005B4D3D"/>
    <w:rsid w:val="005B4D46"/>
    <w:rsid w:val="005B4DF5"/>
    <w:rsid w:val="005B4EA5"/>
    <w:rsid w:val="005B5036"/>
    <w:rsid w:val="005B5560"/>
    <w:rsid w:val="005B568A"/>
    <w:rsid w:val="005B5691"/>
    <w:rsid w:val="005B56AB"/>
    <w:rsid w:val="005B56F5"/>
    <w:rsid w:val="005B570E"/>
    <w:rsid w:val="005B57BD"/>
    <w:rsid w:val="005B57CB"/>
    <w:rsid w:val="005B5CBC"/>
    <w:rsid w:val="005B60A8"/>
    <w:rsid w:val="005B6312"/>
    <w:rsid w:val="005B63B3"/>
    <w:rsid w:val="005B66A2"/>
    <w:rsid w:val="005B6779"/>
    <w:rsid w:val="005B677B"/>
    <w:rsid w:val="005B685E"/>
    <w:rsid w:val="005B68AC"/>
    <w:rsid w:val="005B69B4"/>
    <w:rsid w:val="005B6B7B"/>
    <w:rsid w:val="005B6BBC"/>
    <w:rsid w:val="005B6C60"/>
    <w:rsid w:val="005B728C"/>
    <w:rsid w:val="005B793C"/>
    <w:rsid w:val="005B7A12"/>
    <w:rsid w:val="005B7F8F"/>
    <w:rsid w:val="005C016F"/>
    <w:rsid w:val="005C0595"/>
    <w:rsid w:val="005C091D"/>
    <w:rsid w:val="005C092F"/>
    <w:rsid w:val="005C0940"/>
    <w:rsid w:val="005C0CD0"/>
    <w:rsid w:val="005C104E"/>
    <w:rsid w:val="005C19CD"/>
    <w:rsid w:val="005C19FD"/>
    <w:rsid w:val="005C1AC4"/>
    <w:rsid w:val="005C20D0"/>
    <w:rsid w:val="005C215A"/>
    <w:rsid w:val="005C21AE"/>
    <w:rsid w:val="005C2438"/>
    <w:rsid w:val="005C256D"/>
    <w:rsid w:val="005C26FB"/>
    <w:rsid w:val="005C2810"/>
    <w:rsid w:val="005C2911"/>
    <w:rsid w:val="005C2915"/>
    <w:rsid w:val="005C293A"/>
    <w:rsid w:val="005C2B21"/>
    <w:rsid w:val="005C2C6B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B45"/>
    <w:rsid w:val="005C4EAC"/>
    <w:rsid w:val="005C5046"/>
    <w:rsid w:val="005C51CD"/>
    <w:rsid w:val="005C52AD"/>
    <w:rsid w:val="005C539D"/>
    <w:rsid w:val="005C55D0"/>
    <w:rsid w:val="005C5846"/>
    <w:rsid w:val="005C5BF2"/>
    <w:rsid w:val="005C5CD5"/>
    <w:rsid w:val="005C5EF4"/>
    <w:rsid w:val="005C685D"/>
    <w:rsid w:val="005C69A9"/>
    <w:rsid w:val="005C6AC1"/>
    <w:rsid w:val="005C6AE3"/>
    <w:rsid w:val="005C6C7E"/>
    <w:rsid w:val="005C70E2"/>
    <w:rsid w:val="005C71DC"/>
    <w:rsid w:val="005C73FE"/>
    <w:rsid w:val="005C7663"/>
    <w:rsid w:val="005C76FA"/>
    <w:rsid w:val="005C7AF2"/>
    <w:rsid w:val="005C7B66"/>
    <w:rsid w:val="005C7C0C"/>
    <w:rsid w:val="005C7C20"/>
    <w:rsid w:val="005C7D60"/>
    <w:rsid w:val="005D0033"/>
    <w:rsid w:val="005D021E"/>
    <w:rsid w:val="005D0611"/>
    <w:rsid w:val="005D087B"/>
    <w:rsid w:val="005D0888"/>
    <w:rsid w:val="005D0C47"/>
    <w:rsid w:val="005D0CF9"/>
    <w:rsid w:val="005D0E39"/>
    <w:rsid w:val="005D105E"/>
    <w:rsid w:val="005D1085"/>
    <w:rsid w:val="005D1170"/>
    <w:rsid w:val="005D14A1"/>
    <w:rsid w:val="005D14F1"/>
    <w:rsid w:val="005D154E"/>
    <w:rsid w:val="005D16A4"/>
    <w:rsid w:val="005D17E8"/>
    <w:rsid w:val="005D185C"/>
    <w:rsid w:val="005D195B"/>
    <w:rsid w:val="005D199A"/>
    <w:rsid w:val="005D1EBA"/>
    <w:rsid w:val="005D1EEF"/>
    <w:rsid w:val="005D2194"/>
    <w:rsid w:val="005D21B9"/>
    <w:rsid w:val="005D227B"/>
    <w:rsid w:val="005D26EB"/>
    <w:rsid w:val="005D273D"/>
    <w:rsid w:val="005D278A"/>
    <w:rsid w:val="005D2A36"/>
    <w:rsid w:val="005D2B66"/>
    <w:rsid w:val="005D2CBA"/>
    <w:rsid w:val="005D2E89"/>
    <w:rsid w:val="005D30E5"/>
    <w:rsid w:val="005D3289"/>
    <w:rsid w:val="005D3588"/>
    <w:rsid w:val="005D3671"/>
    <w:rsid w:val="005D3675"/>
    <w:rsid w:val="005D3689"/>
    <w:rsid w:val="005D37EF"/>
    <w:rsid w:val="005D3B0F"/>
    <w:rsid w:val="005D3B2D"/>
    <w:rsid w:val="005D3CE5"/>
    <w:rsid w:val="005D3E25"/>
    <w:rsid w:val="005D418C"/>
    <w:rsid w:val="005D4456"/>
    <w:rsid w:val="005D4469"/>
    <w:rsid w:val="005D4585"/>
    <w:rsid w:val="005D49B4"/>
    <w:rsid w:val="005D4AE2"/>
    <w:rsid w:val="005D4E3B"/>
    <w:rsid w:val="005D4E6B"/>
    <w:rsid w:val="005D4FAB"/>
    <w:rsid w:val="005D5028"/>
    <w:rsid w:val="005D55EA"/>
    <w:rsid w:val="005D5638"/>
    <w:rsid w:val="005D5C65"/>
    <w:rsid w:val="005D5D05"/>
    <w:rsid w:val="005D600C"/>
    <w:rsid w:val="005D603C"/>
    <w:rsid w:val="005D6124"/>
    <w:rsid w:val="005D61A8"/>
    <w:rsid w:val="005D61F6"/>
    <w:rsid w:val="005D6287"/>
    <w:rsid w:val="005D62DD"/>
    <w:rsid w:val="005D63AF"/>
    <w:rsid w:val="005D65BE"/>
    <w:rsid w:val="005D6648"/>
    <w:rsid w:val="005D6B86"/>
    <w:rsid w:val="005D6C48"/>
    <w:rsid w:val="005D6D67"/>
    <w:rsid w:val="005D6D92"/>
    <w:rsid w:val="005D70D4"/>
    <w:rsid w:val="005D7160"/>
    <w:rsid w:val="005D75F3"/>
    <w:rsid w:val="005D7612"/>
    <w:rsid w:val="005D77AF"/>
    <w:rsid w:val="005D7885"/>
    <w:rsid w:val="005D79F2"/>
    <w:rsid w:val="005D7A73"/>
    <w:rsid w:val="005D7CAB"/>
    <w:rsid w:val="005D7E4E"/>
    <w:rsid w:val="005E00FB"/>
    <w:rsid w:val="005E041F"/>
    <w:rsid w:val="005E0554"/>
    <w:rsid w:val="005E0833"/>
    <w:rsid w:val="005E0874"/>
    <w:rsid w:val="005E09B2"/>
    <w:rsid w:val="005E0BEF"/>
    <w:rsid w:val="005E0C55"/>
    <w:rsid w:val="005E0CC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04"/>
    <w:rsid w:val="005E2438"/>
    <w:rsid w:val="005E2697"/>
    <w:rsid w:val="005E277E"/>
    <w:rsid w:val="005E2854"/>
    <w:rsid w:val="005E289C"/>
    <w:rsid w:val="005E2920"/>
    <w:rsid w:val="005E2E22"/>
    <w:rsid w:val="005E2EB0"/>
    <w:rsid w:val="005E2EF9"/>
    <w:rsid w:val="005E2F87"/>
    <w:rsid w:val="005E33B0"/>
    <w:rsid w:val="005E3471"/>
    <w:rsid w:val="005E3656"/>
    <w:rsid w:val="005E3B7B"/>
    <w:rsid w:val="005E3E0B"/>
    <w:rsid w:val="005E3F6F"/>
    <w:rsid w:val="005E40F9"/>
    <w:rsid w:val="005E4208"/>
    <w:rsid w:val="005E44AA"/>
    <w:rsid w:val="005E45C7"/>
    <w:rsid w:val="005E47B1"/>
    <w:rsid w:val="005E48A4"/>
    <w:rsid w:val="005E4ADB"/>
    <w:rsid w:val="005E4BC7"/>
    <w:rsid w:val="005E4EDC"/>
    <w:rsid w:val="005E4F37"/>
    <w:rsid w:val="005E4FBB"/>
    <w:rsid w:val="005E51E0"/>
    <w:rsid w:val="005E52A6"/>
    <w:rsid w:val="005E56BB"/>
    <w:rsid w:val="005E57CF"/>
    <w:rsid w:val="005E5D6F"/>
    <w:rsid w:val="005E601C"/>
    <w:rsid w:val="005E61F3"/>
    <w:rsid w:val="005E62BC"/>
    <w:rsid w:val="005E62EF"/>
    <w:rsid w:val="005E63A5"/>
    <w:rsid w:val="005E6569"/>
    <w:rsid w:val="005E68BF"/>
    <w:rsid w:val="005E6C12"/>
    <w:rsid w:val="005E6C33"/>
    <w:rsid w:val="005E6C5D"/>
    <w:rsid w:val="005E6F22"/>
    <w:rsid w:val="005E6F3B"/>
    <w:rsid w:val="005E72B9"/>
    <w:rsid w:val="005E73C2"/>
    <w:rsid w:val="005E7414"/>
    <w:rsid w:val="005E7669"/>
    <w:rsid w:val="005E78E4"/>
    <w:rsid w:val="005E7A79"/>
    <w:rsid w:val="005E7AEC"/>
    <w:rsid w:val="005E7C1D"/>
    <w:rsid w:val="005E7DDB"/>
    <w:rsid w:val="005E7E18"/>
    <w:rsid w:val="005F014A"/>
    <w:rsid w:val="005F0230"/>
    <w:rsid w:val="005F025E"/>
    <w:rsid w:val="005F03D4"/>
    <w:rsid w:val="005F0538"/>
    <w:rsid w:val="005F061E"/>
    <w:rsid w:val="005F07DD"/>
    <w:rsid w:val="005F0D0D"/>
    <w:rsid w:val="005F0EBD"/>
    <w:rsid w:val="005F12A7"/>
    <w:rsid w:val="005F1452"/>
    <w:rsid w:val="005F1609"/>
    <w:rsid w:val="005F18C0"/>
    <w:rsid w:val="005F2678"/>
    <w:rsid w:val="005F281A"/>
    <w:rsid w:val="005F287D"/>
    <w:rsid w:val="005F2A38"/>
    <w:rsid w:val="005F2B8E"/>
    <w:rsid w:val="005F32FA"/>
    <w:rsid w:val="005F333B"/>
    <w:rsid w:val="005F398C"/>
    <w:rsid w:val="005F3A86"/>
    <w:rsid w:val="005F3AFE"/>
    <w:rsid w:val="005F3F11"/>
    <w:rsid w:val="005F3F5B"/>
    <w:rsid w:val="005F42ED"/>
    <w:rsid w:val="005F433C"/>
    <w:rsid w:val="005F4369"/>
    <w:rsid w:val="005F43D7"/>
    <w:rsid w:val="005F4420"/>
    <w:rsid w:val="005F453F"/>
    <w:rsid w:val="005F4611"/>
    <w:rsid w:val="005F46F8"/>
    <w:rsid w:val="005F47DC"/>
    <w:rsid w:val="005F4E8D"/>
    <w:rsid w:val="005F4EF5"/>
    <w:rsid w:val="005F4FF1"/>
    <w:rsid w:val="005F51EB"/>
    <w:rsid w:val="005F5265"/>
    <w:rsid w:val="005F5586"/>
    <w:rsid w:val="005F56E7"/>
    <w:rsid w:val="005F5906"/>
    <w:rsid w:val="005F5939"/>
    <w:rsid w:val="005F59F8"/>
    <w:rsid w:val="005F5A95"/>
    <w:rsid w:val="005F6430"/>
    <w:rsid w:val="005F6554"/>
    <w:rsid w:val="005F6790"/>
    <w:rsid w:val="005F67D0"/>
    <w:rsid w:val="005F6D2D"/>
    <w:rsid w:val="005F6DC9"/>
    <w:rsid w:val="005F6E9F"/>
    <w:rsid w:val="005F6F0B"/>
    <w:rsid w:val="005F7015"/>
    <w:rsid w:val="005F713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58C"/>
    <w:rsid w:val="0060080F"/>
    <w:rsid w:val="00600A28"/>
    <w:rsid w:val="00600AC3"/>
    <w:rsid w:val="00600C4B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96F"/>
    <w:rsid w:val="00602F00"/>
    <w:rsid w:val="0060308F"/>
    <w:rsid w:val="006030D0"/>
    <w:rsid w:val="006035DE"/>
    <w:rsid w:val="00603625"/>
    <w:rsid w:val="006037F3"/>
    <w:rsid w:val="00603A3F"/>
    <w:rsid w:val="00603CBD"/>
    <w:rsid w:val="00603F9C"/>
    <w:rsid w:val="00604054"/>
    <w:rsid w:val="0060472A"/>
    <w:rsid w:val="006048FB"/>
    <w:rsid w:val="00604A87"/>
    <w:rsid w:val="00604B59"/>
    <w:rsid w:val="00604BBB"/>
    <w:rsid w:val="00604C11"/>
    <w:rsid w:val="00604EA6"/>
    <w:rsid w:val="00604EEF"/>
    <w:rsid w:val="00605094"/>
    <w:rsid w:val="00605548"/>
    <w:rsid w:val="00605612"/>
    <w:rsid w:val="00605661"/>
    <w:rsid w:val="006056D0"/>
    <w:rsid w:val="006059D4"/>
    <w:rsid w:val="00605B85"/>
    <w:rsid w:val="00606002"/>
    <w:rsid w:val="00606254"/>
    <w:rsid w:val="00606340"/>
    <w:rsid w:val="006067D3"/>
    <w:rsid w:val="00606EFB"/>
    <w:rsid w:val="00606F62"/>
    <w:rsid w:val="0060749F"/>
    <w:rsid w:val="00607761"/>
    <w:rsid w:val="00607ECC"/>
    <w:rsid w:val="00607FEB"/>
    <w:rsid w:val="00610285"/>
    <w:rsid w:val="006102CE"/>
    <w:rsid w:val="0061056C"/>
    <w:rsid w:val="00610608"/>
    <w:rsid w:val="0061063F"/>
    <w:rsid w:val="0061066A"/>
    <w:rsid w:val="006106B9"/>
    <w:rsid w:val="006107C8"/>
    <w:rsid w:val="006109C9"/>
    <w:rsid w:val="00610B8B"/>
    <w:rsid w:val="00610C38"/>
    <w:rsid w:val="00610D34"/>
    <w:rsid w:val="006110FD"/>
    <w:rsid w:val="0061124A"/>
    <w:rsid w:val="006117B3"/>
    <w:rsid w:val="006118DB"/>
    <w:rsid w:val="006124D3"/>
    <w:rsid w:val="006125D3"/>
    <w:rsid w:val="0061276A"/>
    <w:rsid w:val="00612B49"/>
    <w:rsid w:val="00612C0C"/>
    <w:rsid w:val="00613001"/>
    <w:rsid w:val="006130B5"/>
    <w:rsid w:val="00613354"/>
    <w:rsid w:val="006133BA"/>
    <w:rsid w:val="006134D9"/>
    <w:rsid w:val="00613A2C"/>
    <w:rsid w:val="00613B6D"/>
    <w:rsid w:val="00613B7E"/>
    <w:rsid w:val="00613BED"/>
    <w:rsid w:val="006140A1"/>
    <w:rsid w:val="00614213"/>
    <w:rsid w:val="006145C6"/>
    <w:rsid w:val="00614908"/>
    <w:rsid w:val="00614A99"/>
    <w:rsid w:val="00614F92"/>
    <w:rsid w:val="00615419"/>
    <w:rsid w:val="006154DA"/>
    <w:rsid w:val="006156B1"/>
    <w:rsid w:val="00615AED"/>
    <w:rsid w:val="00615B85"/>
    <w:rsid w:val="006160D0"/>
    <w:rsid w:val="00616255"/>
    <w:rsid w:val="0061647D"/>
    <w:rsid w:val="006164E1"/>
    <w:rsid w:val="00616607"/>
    <w:rsid w:val="00616825"/>
    <w:rsid w:val="00616B97"/>
    <w:rsid w:val="00616D6B"/>
    <w:rsid w:val="006174B2"/>
    <w:rsid w:val="0061755C"/>
    <w:rsid w:val="00617694"/>
    <w:rsid w:val="00617707"/>
    <w:rsid w:val="00617CB2"/>
    <w:rsid w:val="00617F16"/>
    <w:rsid w:val="00620195"/>
    <w:rsid w:val="00620224"/>
    <w:rsid w:val="0062027A"/>
    <w:rsid w:val="006202A9"/>
    <w:rsid w:val="00620436"/>
    <w:rsid w:val="0062053B"/>
    <w:rsid w:val="0062066C"/>
    <w:rsid w:val="006208FF"/>
    <w:rsid w:val="00620A27"/>
    <w:rsid w:val="00620A6E"/>
    <w:rsid w:val="00620BF5"/>
    <w:rsid w:val="00620CF7"/>
    <w:rsid w:val="00620D0C"/>
    <w:rsid w:val="0062128E"/>
    <w:rsid w:val="0062135A"/>
    <w:rsid w:val="006213AB"/>
    <w:rsid w:val="00621717"/>
    <w:rsid w:val="006217B3"/>
    <w:rsid w:val="00621BC9"/>
    <w:rsid w:val="00621D4F"/>
    <w:rsid w:val="00621E3C"/>
    <w:rsid w:val="0062222A"/>
    <w:rsid w:val="006225D5"/>
    <w:rsid w:val="0062294B"/>
    <w:rsid w:val="00622B5B"/>
    <w:rsid w:val="00622DE4"/>
    <w:rsid w:val="006231FC"/>
    <w:rsid w:val="00623391"/>
    <w:rsid w:val="00623401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5D87"/>
    <w:rsid w:val="00625E7E"/>
    <w:rsid w:val="00625F60"/>
    <w:rsid w:val="006264AE"/>
    <w:rsid w:val="00626AA7"/>
    <w:rsid w:val="00626BD8"/>
    <w:rsid w:val="00626BF5"/>
    <w:rsid w:val="00626BFC"/>
    <w:rsid w:val="00626C93"/>
    <w:rsid w:val="00626EAD"/>
    <w:rsid w:val="00626EAF"/>
    <w:rsid w:val="00626ECA"/>
    <w:rsid w:val="00627427"/>
    <w:rsid w:val="0062757E"/>
    <w:rsid w:val="006279D4"/>
    <w:rsid w:val="00627E53"/>
    <w:rsid w:val="0063017E"/>
    <w:rsid w:val="00630324"/>
    <w:rsid w:val="006304FD"/>
    <w:rsid w:val="006307E9"/>
    <w:rsid w:val="006309FF"/>
    <w:rsid w:val="00630B02"/>
    <w:rsid w:val="00630EC2"/>
    <w:rsid w:val="0063104D"/>
    <w:rsid w:val="006310C4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604"/>
    <w:rsid w:val="00632646"/>
    <w:rsid w:val="00632AB4"/>
    <w:rsid w:val="00632BEB"/>
    <w:rsid w:val="00632F81"/>
    <w:rsid w:val="00633038"/>
    <w:rsid w:val="0063320B"/>
    <w:rsid w:val="00633290"/>
    <w:rsid w:val="0063350E"/>
    <w:rsid w:val="00633581"/>
    <w:rsid w:val="006335C5"/>
    <w:rsid w:val="0063369B"/>
    <w:rsid w:val="0063377B"/>
    <w:rsid w:val="00633CFE"/>
    <w:rsid w:val="00633D03"/>
    <w:rsid w:val="00633D32"/>
    <w:rsid w:val="00633E2F"/>
    <w:rsid w:val="00633E46"/>
    <w:rsid w:val="006342B0"/>
    <w:rsid w:val="00634330"/>
    <w:rsid w:val="0063468A"/>
    <w:rsid w:val="006349D2"/>
    <w:rsid w:val="00634B4A"/>
    <w:rsid w:val="00634CDB"/>
    <w:rsid w:val="0063525D"/>
    <w:rsid w:val="0063539B"/>
    <w:rsid w:val="00635432"/>
    <w:rsid w:val="0063565D"/>
    <w:rsid w:val="006356AC"/>
    <w:rsid w:val="006357DE"/>
    <w:rsid w:val="00635875"/>
    <w:rsid w:val="00635941"/>
    <w:rsid w:val="00635ACB"/>
    <w:rsid w:val="00635C25"/>
    <w:rsid w:val="00635D46"/>
    <w:rsid w:val="00635EB0"/>
    <w:rsid w:val="00636064"/>
    <w:rsid w:val="0063625F"/>
    <w:rsid w:val="006363D4"/>
    <w:rsid w:val="00636522"/>
    <w:rsid w:val="0063662C"/>
    <w:rsid w:val="006369EB"/>
    <w:rsid w:val="00636A56"/>
    <w:rsid w:val="00637039"/>
    <w:rsid w:val="006376FA"/>
    <w:rsid w:val="006378C4"/>
    <w:rsid w:val="006378EB"/>
    <w:rsid w:val="00637998"/>
    <w:rsid w:val="006379E8"/>
    <w:rsid w:val="00637B57"/>
    <w:rsid w:val="00637F9C"/>
    <w:rsid w:val="00640942"/>
    <w:rsid w:val="00640BCA"/>
    <w:rsid w:val="00640D7E"/>
    <w:rsid w:val="00641232"/>
    <w:rsid w:val="006413AA"/>
    <w:rsid w:val="0064149B"/>
    <w:rsid w:val="0064154E"/>
    <w:rsid w:val="0064163D"/>
    <w:rsid w:val="006417D6"/>
    <w:rsid w:val="00641A5A"/>
    <w:rsid w:val="00641AE3"/>
    <w:rsid w:val="00641D33"/>
    <w:rsid w:val="00641F61"/>
    <w:rsid w:val="0064207E"/>
    <w:rsid w:val="006421B2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1D3"/>
    <w:rsid w:val="0064323C"/>
    <w:rsid w:val="00643332"/>
    <w:rsid w:val="006433C9"/>
    <w:rsid w:val="00643452"/>
    <w:rsid w:val="00643482"/>
    <w:rsid w:val="00643692"/>
    <w:rsid w:val="00643817"/>
    <w:rsid w:val="00643A27"/>
    <w:rsid w:val="00643B49"/>
    <w:rsid w:val="00643B61"/>
    <w:rsid w:val="00643D9B"/>
    <w:rsid w:val="00643F1F"/>
    <w:rsid w:val="006443FD"/>
    <w:rsid w:val="00644A52"/>
    <w:rsid w:val="00644A87"/>
    <w:rsid w:val="00644B04"/>
    <w:rsid w:val="00644CB1"/>
    <w:rsid w:val="00644EE9"/>
    <w:rsid w:val="00645063"/>
    <w:rsid w:val="00645495"/>
    <w:rsid w:val="0064549D"/>
    <w:rsid w:val="006459BB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476CC"/>
    <w:rsid w:val="00647A4E"/>
    <w:rsid w:val="00647EA0"/>
    <w:rsid w:val="0065016C"/>
    <w:rsid w:val="006503DC"/>
    <w:rsid w:val="00650435"/>
    <w:rsid w:val="0065047B"/>
    <w:rsid w:val="00650628"/>
    <w:rsid w:val="0065082A"/>
    <w:rsid w:val="0065084E"/>
    <w:rsid w:val="00650B47"/>
    <w:rsid w:val="00650BC5"/>
    <w:rsid w:val="00650CB2"/>
    <w:rsid w:val="00650DD3"/>
    <w:rsid w:val="0065106C"/>
    <w:rsid w:val="00651194"/>
    <w:rsid w:val="006511E3"/>
    <w:rsid w:val="00651278"/>
    <w:rsid w:val="006513A7"/>
    <w:rsid w:val="00651879"/>
    <w:rsid w:val="00651A35"/>
    <w:rsid w:val="00651AAC"/>
    <w:rsid w:val="00651B51"/>
    <w:rsid w:val="00651E92"/>
    <w:rsid w:val="006520CC"/>
    <w:rsid w:val="006521DB"/>
    <w:rsid w:val="00652444"/>
    <w:rsid w:val="006525A7"/>
    <w:rsid w:val="0065284A"/>
    <w:rsid w:val="00652ADF"/>
    <w:rsid w:val="00652FE8"/>
    <w:rsid w:val="0065320F"/>
    <w:rsid w:val="00653785"/>
    <w:rsid w:val="006537C1"/>
    <w:rsid w:val="00653997"/>
    <w:rsid w:val="00653B1B"/>
    <w:rsid w:val="00653CE3"/>
    <w:rsid w:val="00653E4A"/>
    <w:rsid w:val="00653FF5"/>
    <w:rsid w:val="00654238"/>
    <w:rsid w:val="00654338"/>
    <w:rsid w:val="00654415"/>
    <w:rsid w:val="0065459B"/>
    <w:rsid w:val="00654652"/>
    <w:rsid w:val="00654E6D"/>
    <w:rsid w:val="00654E8D"/>
    <w:rsid w:val="0065505C"/>
    <w:rsid w:val="00655431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6EEE"/>
    <w:rsid w:val="0065703D"/>
    <w:rsid w:val="0065704D"/>
    <w:rsid w:val="0065707C"/>
    <w:rsid w:val="006574E8"/>
    <w:rsid w:val="00657896"/>
    <w:rsid w:val="00657982"/>
    <w:rsid w:val="006579D9"/>
    <w:rsid w:val="006579E9"/>
    <w:rsid w:val="00657BA0"/>
    <w:rsid w:val="0066013E"/>
    <w:rsid w:val="006605BF"/>
    <w:rsid w:val="00660733"/>
    <w:rsid w:val="00660A10"/>
    <w:rsid w:val="00660E23"/>
    <w:rsid w:val="00661029"/>
    <w:rsid w:val="0066116E"/>
    <w:rsid w:val="006614D6"/>
    <w:rsid w:val="006617F4"/>
    <w:rsid w:val="00661954"/>
    <w:rsid w:val="006619A6"/>
    <w:rsid w:val="00661A10"/>
    <w:rsid w:val="00661D88"/>
    <w:rsid w:val="00661D98"/>
    <w:rsid w:val="0066229E"/>
    <w:rsid w:val="00662311"/>
    <w:rsid w:val="00662336"/>
    <w:rsid w:val="006627FF"/>
    <w:rsid w:val="006628B4"/>
    <w:rsid w:val="00662C2F"/>
    <w:rsid w:val="00662F12"/>
    <w:rsid w:val="00663110"/>
    <w:rsid w:val="006631D6"/>
    <w:rsid w:val="00663518"/>
    <w:rsid w:val="006635D9"/>
    <w:rsid w:val="00663612"/>
    <w:rsid w:val="006639CA"/>
    <w:rsid w:val="00663E1E"/>
    <w:rsid w:val="00663F55"/>
    <w:rsid w:val="0066425B"/>
    <w:rsid w:val="006643E8"/>
    <w:rsid w:val="0066487C"/>
    <w:rsid w:val="00664898"/>
    <w:rsid w:val="00664999"/>
    <w:rsid w:val="00664CF7"/>
    <w:rsid w:val="0066508E"/>
    <w:rsid w:val="006650A5"/>
    <w:rsid w:val="00665452"/>
    <w:rsid w:val="00665575"/>
    <w:rsid w:val="00665728"/>
    <w:rsid w:val="00665885"/>
    <w:rsid w:val="00665C48"/>
    <w:rsid w:val="00665C68"/>
    <w:rsid w:val="00665DE4"/>
    <w:rsid w:val="00665DF7"/>
    <w:rsid w:val="00665F6A"/>
    <w:rsid w:val="0066614C"/>
    <w:rsid w:val="00666277"/>
    <w:rsid w:val="00666383"/>
    <w:rsid w:val="006665F2"/>
    <w:rsid w:val="006666ED"/>
    <w:rsid w:val="0066674F"/>
    <w:rsid w:val="0066683C"/>
    <w:rsid w:val="0066692C"/>
    <w:rsid w:val="00666B97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67EB8"/>
    <w:rsid w:val="006700F4"/>
    <w:rsid w:val="00670112"/>
    <w:rsid w:val="00670214"/>
    <w:rsid w:val="0067023B"/>
    <w:rsid w:val="006702C5"/>
    <w:rsid w:val="006703D6"/>
    <w:rsid w:val="006704E3"/>
    <w:rsid w:val="006707DC"/>
    <w:rsid w:val="00670C8B"/>
    <w:rsid w:val="00671066"/>
    <w:rsid w:val="0067159D"/>
    <w:rsid w:val="006715CA"/>
    <w:rsid w:val="006716B8"/>
    <w:rsid w:val="006717AC"/>
    <w:rsid w:val="0067181F"/>
    <w:rsid w:val="00671921"/>
    <w:rsid w:val="006719C0"/>
    <w:rsid w:val="00671F9A"/>
    <w:rsid w:val="00672716"/>
    <w:rsid w:val="00672A2C"/>
    <w:rsid w:val="00672C9C"/>
    <w:rsid w:val="00672CD1"/>
    <w:rsid w:val="00672D48"/>
    <w:rsid w:val="006730C2"/>
    <w:rsid w:val="006731D6"/>
    <w:rsid w:val="006736AC"/>
    <w:rsid w:val="00673740"/>
    <w:rsid w:val="006737FD"/>
    <w:rsid w:val="00673B47"/>
    <w:rsid w:val="00673C15"/>
    <w:rsid w:val="006741E7"/>
    <w:rsid w:val="0067442D"/>
    <w:rsid w:val="006745B4"/>
    <w:rsid w:val="00674625"/>
    <w:rsid w:val="00674671"/>
    <w:rsid w:val="0067475E"/>
    <w:rsid w:val="006747CC"/>
    <w:rsid w:val="00674818"/>
    <w:rsid w:val="00674A8D"/>
    <w:rsid w:val="00674CB9"/>
    <w:rsid w:val="00674D9B"/>
    <w:rsid w:val="00674DF9"/>
    <w:rsid w:val="00674F57"/>
    <w:rsid w:val="00675016"/>
    <w:rsid w:val="00675231"/>
    <w:rsid w:val="006756B1"/>
    <w:rsid w:val="00675938"/>
    <w:rsid w:val="00675AF5"/>
    <w:rsid w:val="00675C5B"/>
    <w:rsid w:val="00676140"/>
    <w:rsid w:val="00676254"/>
    <w:rsid w:val="00676255"/>
    <w:rsid w:val="006762AE"/>
    <w:rsid w:val="00676319"/>
    <w:rsid w:val="006763A3"/>
    <w:rsid w:val="006764C2"/>
    <w:rsid w:val="00676593"/>
    <w:rsid w:val="00676866"/>
    <w:rsid w:val="006769AE"/>
    <w:rsid w:val="006770D1"/>
    <w:rsid w:val="0067746B"/>
    <w:rsid w:val="006775F5"/>
    <w:rsid w:val="00677796"/>
    <w:rsid w:val="00677ABF"/>
    <w:rsid w:val="00677B82"/>
    <w:rsid w:val="00677C77"/>
    <w:rsid w:val="006800FB"/>
    <w:rsid w:val="006801DD"/>
    <w:rsid w:val="00680609"/>
    <w:rsid w:val="00680C40"/>
    <w:rsid w:val="0068102B"/>
    <w:rsid w:val="00681330"/>
    <w:rsid w:val="00681813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CC8"/>
    <w:rsid w:val="00682E6F"/>
    <w:rsid w:val="00682EA0"/>
    <w:rsid w:val="00683102"/>
    <w:rsid w:val="006834A4"/>
    <w:rsid w:val="00683A40"/>
    <w:rsid w:val="00683C12"/>
    <w:rsid w:val="00683C1C"/>
    <w:rsid w:val="00683CAB"/>
    <w:rsid w:val="00683E21"/>
    <w:rsid w:val="00683FDC"/>
    <w:rsid w:val="0068407B"/>
    <w:rsid w:val="0068438D"/>
    <w:rsid w:val="006843D4"/>
    <w:rsid w:val="0068466B"/>
    <w:rsid w:val="00684A06"/>
    <w:rsid w:val="00684AD6"/>
    <w:rsid w:val="00684B85"/>
    <w:rsid w:val="00684CE7"/>
    <w:rsid w:val="0068501A"/>
    <w:rsid w:val="006850D5"/>
    <w:rsid w:val="00685151"/>
    <w:rsid w:val="0068517A"/>
    <w:rsid w:val="00685193"/>
    <w:rsid w:val="006851C9"/>
    <w:rsid w:val="00685444"/>
    <w:rsid w:val="006858F6"/>
    <w:rsid w:val="006859F4"/>
    <w:rsid w:val="00685A69"/>
    <w:rsid w:val="00685D90"/>
    <w:rsid w:val="00685DB4"/>
    <w:rsid w:val="00685F8E"/>
    <w:rsid w:val="0068617A"/>
    <w:rsid w:val="0068620B"/>
    <w:rsid w:val="00686213"/>
    <w:rsid w:val="0068630B"/>
    <w:rsid w:val="00686323"/>
    <w:rsid w:val="0068638D"/>
    <w:rsid w:val="00686482"/>
    <w:rsid w:val="00686615"/>
    <w:rsid w:val="00686A44"/>
    <w:rsid w:val="00686A5E"/>
    <w:rsid w:val="00686BDC"/>
    <w:rsid w:val="00686C76"/>
    <w:rsid w:val="00686D7A"/>
    <w:rsid w:val="00686ECD"/>
    <w:rsid w:val="00686F0C"/>
    <w:rsid w:val="00687587"/>
    <w:rsid w:val="00687949"/>
    <w:rsid w:val="00687C43"/>
    <w:rsid w:val="00690061"/>
    <w:rsid w:val="006901C3"/>
    <w:rsid w:val="006905F2"/>
    <w:rsid w:val="00690B31"/>
    <w:rsid w:val="00690C11"/>
    <w:rsid w:val="00690C9B"/>
    <w:rsid w:val="00690DA3"/>
    <w:rsid w:val="00690E5B"/>
    <w:rsid w:val="00691285"/>
    <w:rsid w:val="006912D2"/>
    <w:rsid w:val="006914A4"/>
    <w:rsid w:val="0069166A"/>
    <w:rsid w:val="006916D0"/>
    <w:rsid w:val="00691C36"/>
    <w:rsid w:val="00691D0D"/>
    <w:rsid w:val="00691DD8"/>
    <w:rsid w:val="00691E6F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343"/>
    <w:rsid w:val="006933E1"/>
    <w:rsid w:val="00693603"/>
    <w:rsid w:val="0069362D"/>
    <w:rsid w:val="0069368F"/>
    <w:rsid w:val="006936BF"/>
    <w:rsid w:val="006937AD"/>
    <w:rsid w:val="00693893"/>
    <w:rsid w:val="00693B9A"/>
    <w:rsid w:val="00693F16"/>
    <w:rsid w:val="00694319"/>
    <w:rsid w:val="00694453"/>
    <w:rsid w:val="00694559"/>
    <w:rsid w:val="0069458F"/>
    <w:rsid w:val="00694605"/>
    <w:rsid w:val="0069496F"/>
    <w:rsid w:val="00694A57"/>
    <w:rsid w:val="00694C4E"/>
    <w:rsid w:val="00694CEA"/>
    <w:rsid w:val="00694E19"/>
    <w:rsid w:val="00694EAB"/>
    <w:rsid w:val="00694FCF"/>
    <w:rsid w:val="00694FFF"/>
    <w:rsid w:val="00695116"/>
    <w:rsid w:val="00695473"/>
    <w:rsid w:val="006957BC"/>
    <w:rsid w:val="0069584D"/>
    <w:rsid w:val="0069597D"/>
    <w:rsid w:val="00695CD6"/>
    <w:rsid w:val="0069612B"/>
    <w:rsid w:val="00696647"/>
    <w:rsid w:val="0069667F"/>
    <w:rsid w:val="00696692"/>
    <w:rsid w:val="006966BF"/>
    <w:rsid w:val="00696BE2"/>
    <w:rsid w:val="00696EAA"/>
    <w:rsid w:val="00696F64"/>
    <w:rsid w:val="006970D9"/>
    <w:rsid w:val="006970F2"/>
    <w:rsid w:val="006970F5"/>
    <w:rsid w:val="006971F5"/>
    <w:rsid w:val="00697306"/>
    <w:rsid w:val="006975A5"/>
    <w:rsid w:val="00697658"/>
    <w:rsid w:val="006976A0"/>
    <w:rsid w:val="0069775A"/>
    <w:rsid w:val="006979DD"/>
    <w:rsid w:val="00697F3B"/>
    <w:rsid w:val="006A004A"/>
    <w:rsid w:val="006A0310"/>
    <w:rsid w:val="006A04EE"/>
    <w:rsid w:val="006A0CAC"/>
    <w:rsid w:val="006A0E71"/>
    <w:rsid w:val="006A10EC"/>
    <w:rsid w:val="006A121B"/>
    <w:rsid w:val="006A1274"/>
    <w:rsid w:val="006A12D0"/>
    <w:rsid w:val="006A1341"/>
    <w:rsid w:val="006A1756"/>
    <w:rsid w:val="006A190B"/>
    <w:rsid w:val="006A1987"/>
    <w:rsid w:val="006A1C62"/>
    <w:rsid w:val="006A2602"/>
    <w:rsid w:val="006A26A6"/>
    <w:rsid w:val="006A27EE"/>
    <w:rsid w:val="006A2B0F"/>
    <w:rsid w:val="006A2CA6"/>
    <w:rsid w:val="006A2E16"/>
    <w:rsid w:val="006A2EC4"/>
    <w:rsid w:val="006A345B"/>
    <w:rsid w:val="006A34AD"/>
    <w:rsid w:val="006A35D8"/>
    <w:rsid w:val="006A3733"/>
    <w:rsid w:val="006A37FB"/>
    <w:rsid w:val="006A3FFD"/>
    <w:rsid w:val="006A42CD"/>
    <w:rsid w:val="006A4379"/>
    <w:rsid w:val="006A44E3"/>
    <w:rsid w:val="006A4500"/>
    <w:rsid w:val="006A47AF"/>
    <w:rsid w:val="006A492B"/>
    <w:rsid w:val="006A4B4B"/>
    <w:rsid w:val="006A4D1F"/>
    <w:rsid w:val="006A4F43"/>
    <w:rsid w:val="006A50D3"/>
    <w:rsid w:val="006A548A"/>
    <w:rsid w:val="006A57F4"/>
    <w:rsid w:val="006A588F"/>
    <w:rsid w:val="006A5A1E"/>
    <w:rsid w:val="006A5ED6"/>
    <w:rsid w:val="006A5F23"/>
    <w:rsid w:val="006A60EE"/>
    <w:rsid w:val="006A60F3"/>
    <w:rsid w:val="006A6569"/>
    <w:rsid w:val="006A6AB0"/>
    <w:rsid w:val="006A7049"/>
    <w:rsid w:val="006A74F6"/>
    <w:rsid w:val="006A7678"/>
    <w:rsid w:val="006A77EA"/>
    <w:rsid w:val="006A785E"/>
    <w:rsid w:val="006A7905"/>
    <w:rsid w:val="006A7BC0"/>
    <w:rsid w:val="006A7D06"/>
    <w:rsid w:val="006A7FCC"/>
    <w:rsid w:val="006B0005"/>
    <w:rsid w:val="006B00D1"/>
    <w:rsid w:val="006B05F3"/>
    <w:rsid w:val="006B061A"/>
    <w:rsid w:val="006B087B"/>
    <w:rsid w:val="006B0991"/>
    <w:rsid w:val="006B0AC4"/>
    <w:rsid w:val="006B0B1C"/>
    <w:rsid w:val="006B0DF7"/>
    <w:rsid w:val="006B0E77"/>
    <w:rsid w:val="006B0F36"/>
    <w:rsid w:val="006B0FE7"/>
    <w:rsid w:val="006B16C6"/>
    <w:rsid w:val="006B1718"/>
    <w:rsid w:val="006B1C22"/>
    <w:rsid w:val="006B1F6E"/>
    <w:rsid w:val="006B1F86"/>
    <w:rsid w:val="006B2043"/>
    <w:rsid w:val="006B24B6"/>
    <w:rsid w:val="006B25AB"/>
    <w:rsid w:val="006B2642"/>
    <w:rsid w:val="006B2B32"/>
    <w:rsid w:val="006B2B83"/>
    <w:rsid w:val="006B2BC6"/>
    <w:rsid w:val="006B2C29"/>
    <w:rsid w:val="006B2D01"/>
    <w:rsid w:val="006B2FB2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05E"/>
    <w:rsid w:val="006B42A7"/>
    <w:rsid w:val="006B44A5"/>
    <w:rsid w:val="006B4599"/>
    <w:rsid w:val="006B4653"/>
    <w:rsid w:val="006B46F7"/>
    <w:rsid w:val="006B48DE"/>
    <w:rsid w:val="006B4BAA"/>
    <w:rsid w:val="006B4BED"/>
    <w:rsid w:val="006B4EC0"/>
    <w:rsid w:val="006B503D"/>
    <w:rsid w:val="006B5739"/>
    <w:rsid w:val="006B57B9"/>
    <w:rsid w:val="006B57C3"/>
    <w:rsid w:val="006B582B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4ED"/>
    <w:rsid w:val="006B757B"/>
    <w:rsid w:val="006B7D2B"/>
    <w:rsid w:val="006B7F01"/>
    <w:rsid w:val="006C00BF"/>
    <w:rsid w:val="006C0122"/>
    <w:rsid w:val="006C028A"/>
    <w:rsid w:val="006C0339"/>
    <w:rsid w:val="006C0556"/>
    <w:rsid w:val="006C06CE"/>
    <w:rsid w:val="006C0AC6"/>
    <w:rsid w:val="006C0B36"/>
    <w:rsid w:val="006C0C29"/>
    <w:rsid w:val="006C0C47"/>
    <w:rsid w:val="006C0D40"/>
    <w:rsid w:val="006C0D7E"/>
    <w:rsid w:val="006C0E1D"/>
    <w:rsid w:val="006C0E6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5EA"/>
    <w:rsid w:val="006C263F"/>
    <w:rsid w:val="006C2670"/>
    <w:rsid w:val="006C26C8"/>
    <w:rsid w:val="006C2CDA"/>
    <w:rsid w:val="006C2D40"/>
    <w:rsid w:val="006C2DA9"/>
    <w:rsid w:val="006C2E08"/>
    <w:rsid w:val="006C3212"/>
    <w:rsid w:val="006C3335"/>
    <w:rsid w:val="006C34D2"/>
    <w:rsid w:val="006C38B0"/>
    <w:rsid w:val="006C39CE"/>
    <w:rsid w:val="006C3B3E"/>
    <w:rsid w:val="006C3DAE"/>
    <w:rsid w:val="006C40D0"/>
    <w:rsid w:val="006C43B4"/>
    <w:rsid w:val="006C45DD"/>
    <w:rsid w:val="006C47A7"/>
    <w:rsid w:val="006C481D"/>
    <w:rsid w:val="006C497D"/>
    <w:rsid w:val="006C4C01"/>
    <w:rsid w:val="006C4D15"/>
    <w:rsid w:val="006C4EBC"/>
    <w:rsid w:val="006C5204"/>
    <w:rsid w:val="006C54B0"/>
    <w:rsid w:val="006C58CD"/>
    <w:rsid w:val="006C58F3"/>
    <w:rsid w:val="006C5956"/>
    <w:rsid w:val="006C5B64"/>
    <w:rsid w:val="006C5B6D"/>
    <w:rsid w:val="006C5C9C"/>
    <w:rsid w:val="006C640D"/>
    <w:rsid w:val="006C67F6"/>
    <w:rsid w:val="006C6A92"/>
    <w:rsid w:val="006C6BB8"/>
    <w:rsid w:val="006C6CDE"/>
    <w:rsid w:val="006C6F04"/>
    <w:rsid w:val="006C6F4D"/>
    <w:rsid w:val="006C70DB"/>
    <w:rsid w:val="006C7190"/>
    <w:rsid w:val="006C71A1"/>
    <w:rsid w:val="006C71EB"/>
    <w:rsid w:val="006C71FC"/>
    <w:rsid w:val="006C7412"/>
    <w:rsid w:val="006C7818"/>
    <w:rsid w:val="006C78B0"/>
    <w:rsid w:val="006C78E3"/>
    <w:rsid w:val="006C7908"/>
    <w:rsid w:val="006C7DC1"/>
    <w:rsid w:val="006C7F6A"/>
    <w:rsid w:val="006D00FB"/>
    <w:rsid w:val="006D010B"/>
    <w:rsid w:val="006D02F1"/>
    <w:rsid w:val="006D07B0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41A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3C17"/>
    <w:rsid w:val="006D4249"/>
    <w:rsid w:val="006D4292"/>
    <w:rsid w:val="006D44DA"/>
    <w:rsid w:val="006D44F9"/>
    <w:rsid w:val="006D454E"/>
    <w:rsid w:val="006D48F6"/>
    <w:rsid w:val="006D4A92"/>
    <w:rsid w:val="006D4D6D"/>
    <w:rsid w:val="006D4E9B"/>
    <w:rsid w:val="006D4F98"/>
    <w:rsid w:val="006D5431"/>
    <w:rsid w:val="006D54CD"/>
    <w:rsid w:val="006D5588"/>
    <w:rsid w:val="006D5C6B"/>
    <w:rsid w:val="006D61A9"/>
    <w:rsid w:val="006D652F"/>
    <w:rsid w:val="006D669C"/>
    <w:rsid w:val="006D69EC"/>
    <w:rsid w:val="006D6A61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0D59"/>
    <w:rsid w:val="006E12EB"/>
    <w:rsid w:val="006E144D"/>
    <w:rsid w:val="006E161C"/>
    <w:rsid w:val="006E1772"/>
    <w:rsid w:val="006E178F"/>
    <w:rsid w:val="006E18D9"/>
    <w:rsid w:val="006E18EE"/>
    <w:rsid w:val="006E1D23"/>
    <w:rsid w:val="006E2CCE"/>
    <w:rsid w:val="006E2EDF"/>
    <w:rsid w:val="006E3081"/>
    <w:rsid w:val="006E32FD"/>
    <w:rsid w:val="006E3354"/>
    <w:rsid w:val="006E3367"/>
    <w:rsid w:val="006E3847"/>
    <w:rsid w:val="006E391D"/>
    <w:rsid w:val="006E3DBE"/>
    <w:rsid w:val="006E40FB"/>
    <w:rsid w:val="006E413B"/>
    <w:rsid w:val="006E47E2"/>
    <w:rsid w:val="006E497A"/>
    <w:rsid w:val="006E499D"/>
    <w:rsid w:val="006E4A0B"/>
    <w:rsid w:val="006E4A25"/>
    <w:rsid w:val="006E5027"/>
    <w:rsid w:val="006E5148"/>
    <w:rsid w:val="006E5264"/>
    <w:rsid w:val="006E5346"/>
    <w:rsid w:val="006E54C4"/>
    <w:rsid w:val="006E54DE"/>
    <w:rsid w:val="006E5722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9EE"/>
    <w:rsid w:val="006E6B09"/>
    <w:rsid w:val="006E6B52"/>
    <w:rsid w:val="006E6BEC"/>
    <w:rsid w:val="006E6F8A"/>
    <w:rsid w:val="006E7114"/>
    <w:rsid w:val="006E741F"/>
    <w:rsid w:val="006E7694"/>
    <w:rsid w:val="006E7A49"/>
    <w:rsid w:val="006F0095"/>
    <w:rsid w:val="006F0542"/>
    <w:rsid w:val="006F0595"/>
    <w:rsid w:val="006F065B"/>
    <w:rsid w:val="006F086F"/>
    <w:rsid w:val="006F0975"/>
    <w:rsid w:val="006F0A29"/>
    <w:rsid w:val="006F0C5F"/>
    <w:rsid w:val="006F1154"/>
    <w:rsid w:val="006F1768"/>
    <w:rsid w:val="006F1C7B"/>
    <w:rsid w:val="006F1CB6"/>
    <w:rsid w:val="006F1FBB"/>
    <w:rsid w:val="006F2050"/>
    <w:rsid w:val="006F24A7"/>
    <w:rsid w:val="006F262C"/>
    <w:rsid w:val="006F2650"/>
    <w:rsid w:val="006F26B6"/>
    <w:rsid w:val="006F2812"/>
    <w:rsid w:val="006F299B"/>
    <w:rsid w:val="006F2B77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B24"/>
    <w:rsid w:val="006F3D81"/>
    <w:rsid w:val="006F42B6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2C8"/>
    <w:rsid w:val="006F55E9"/>
    <w:rsid w:val="006F57E7"/>
    <w:rsid w:val="006F5979"/>
    <w:rsid w:val="006F5A54"/>
    <w:rsid w:val="006F5BEA"/>
    <w:rsid w:val="006F5C79"/>
    <w:rsid w:val="006F5D19"/>
    <w:rsid w:val="006F5DD7"/>
    <w:rsid w:val="006F5E2A"/>
    <w:rsid w:val="006F5E49"/>
    <w:rsid w:val="006F61D0"/>
    <w:rsid w:val="006F6449"/>
    <w:rsid w:val="006F6481"/>
    <w:rsid w:val="006F64E1"/>
    <w:rsid w:val="006F66F2"/>
    <w:rsid w:val="006F67CA"/>
    <w:rsid w:val="006F6885"/>
    <w:rsid w:val="006F6915"/>
    <w:rsid w:val="006F6958"/>
    <w:rsid w:val="006F6FA9"/>
    <w:rsid w:val="006F7039"/>
    <w:rsid w:val="006F7252"/>
    <w:rsid w:val="006F7322"/>
    <w:rsid w:val="006F7533"/>
    <w:rsid w:val="006F76EA"/>
    <w:rsid w:val="006F7773"/>
    <w:rsid w:val="006F7808"/>
    <w:rsid w:val="006F79D7"/>
    <w:rsid w:val="006F7A64"/>
    <w:rsid w:val="006F7B62"/>
    <w:rsid w:val="006F7C1A"/>
    <w:rsid w:val="006F7F30"/>
    <w:rsid w:val="00700161"/>
    <w:rsid w:val="007004BB"/>
    <w:rsid w:val="00700C64"/>
    <w:rsid w:val="00700DE1"/>
    <w:rsid w:val="00700E69"/>
    <w:rsid w:val="007014C8"/>
    <w:rsid w:val="00701502"/>
    <w:rsid w:val="00701688"/>
    <w:rsid w:val="00701E2D"/>
    <w:rsid w:val="00701F89"/>
    <w:rsid w:val="0070207F"/>
    <w:rsid w:val="007020F5"/>
    <w:rsid w:val="00702376"/>
    <w:rsid w:val="00702499"/>
    <w:rsid w:val="007024E1"/>
    <w:rsid w:val="0070250F"/>
    <w:rsid w:val="007027DE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625"/>
    <w:rsid w:val="00704951"/>
    <w:rsid w:val="00704C50"/>
    <w:rsid w:val="00704E7A"/>
    <w:rsid w:val="007050F0"/>
    <w:rsid w:val="00705155"/>
    <w:rsid w:val="007052CB"/>
    <w:rsid w:val="00705386"/>
    <w:rsid w:val="0070559E"/>
    <w:rsid w:val="00705CF4"/>
    <w:rsid w:val="00705DA2"/>
    <w:rsid w:val="00705F41"/>
    <w:rsid w:val="00705F69"/>
    <w:rsid w:val="00706251"/>
    <w:rsid w:val="00706608"/>
    <w:rsid w:val="00706620"/>
    <w:rsid w:val="00706808"/>
    <w:rsid w:val="007068CD"/>
    <w:rsid w:val="00706AEB"/>
    <w:rsid w:val="00706BBB"/>
    <w:rsid w:val="00706C32"/>
    <w:rsid w:val="00706C83"/>
    <w:rsid w:val="00706CF3"/>
    <w:rsid w:val="00706D29"/>
    <w:rsid w:val="00706FEA"/>
    <w:rsid w:val="00707275"/>
    <w:rsid w:val="00707381"/>
    <w:rsid w:val="0070774C"/>
    <w:rsid w:val="00707989"/>
    <w:rsid w:val="00707D66"/>
    <w:rsid w:val="00710065"/>
    <w:rsid w:val="007101FD"/>
    <w:rsid w:val="00710604"/>
    <w:rsid w:val="00710B0A"/>
    <w:rsid w:val="00710E56"/>
    <w:rsid w:val="00710EAC"/>
    <w:rsid w:val="00711356"/>
    <w:rsid w:val="00711700"/>
    <w:rsid w:val="00711BB6"/>
    <w:rsid w:val="00711BEA"/>
    <w:rsid w:val="00711CB9"/>
    <w:rsid w:val="00711E3B"/>
    <w:rsid w:val="00711F31"/>
    <w:rsid w:val="0071202B"/>
    <w:rsid w:val="007120B7"/>
    <w:rsid w:val="007120EF"/>
    <w:rsid w:val="00712166"/>
    <w:rsid w:val="007122CE"/>
    <w:rsid w:val="007122D5"/>
    <w:rsid w:val="007122EA"/>
    <w:rsid w:val="00712387"/>
    <w:rsid w:val="00712392"/>
    <w:rsid w:val="00712778"/>
    <w:rsid w:val="0071295D"/>
    <w:rsid w:val="00712AB3"/>
    <w:rsid w:val="00712ACC"/>
    <w:rsid w:val="00713034"/>
    <w:rsid w:val="00713773"/>
    <w:rsid w:val="0071377A"/>
    <w:rsid w:val="007137AA"/>
    <w:rsid w:val="00713C7F"/>
    <w:rsid w:val="00714031"/>
    <w:rsid w:val="007141CD"/>
    <w:rsid w:val="007141D5"/>
    <w:rsid w:val="00714292"/>
    <w:rsid w:val="007142C7"/>
    <w:rsid w:val="007143A7"/>
    <w:rsid w:val="007144DB"/>
    <w:rsid w:val="007145BA"/>
    <w:rsid w:val="00714676"/>
    <w:rsid w:val="00714C6C"/>
    <w:rsid w:val="00714F26"/>
    <w:rsid w:val="007151AA"/>
    <w:rsid w:val="00715394"/>
    <w:rsid w:val="007153AA"/>
    <w:rsid w:val="0071554C"/>
    <w:rsid w:val="00715574"/>
    <w:rsid w:val="0071567F"/>
    <w:rsid w:val="007156C2"/>
    <w:rsid w:val="007156CC"/>
    <w:rsid w:val="0071576C"/>
    <w:rsid w:val="0071594E"/>
    <w:rsid w:val="00715993"/>
    <w:rsid w:val="007159AD"/>
    <w:rsid w:val="007159F1"/>
    <w:rsid w:val="00715B06"/>
    <w:rsid w:val="00715CB9"/>
    <w:rsid w:val="00715DA6"/>
    <w:rsid w:val="00715F79"/>
    <w:rsid w:val="00716344"/>
    <w:rsid w:val="00716486"/>
    <w:rsid w:val="0071669E"/>
    <w:rsid w:val="007167DB"/>
    <w:rsid w:val="0071695B"/>
    <w:rsid w:val="00716DBC"/>
    <w:rsid w:val="00716DDC"/>
    <w:rsid w:val="00716EC2"/>
    <w:rsid w:val="00716F6E"/>
    <w:rsid w:val="00717073"/>
    <w:rsid w:val="0071725F"/>
    <w:rsid w:val="007173A4"/>
    <w:rsid w:val="0071756E"/>
    <w:rsid w:val="007175D3"/>
    <w:rsid w:val="00717862"/>
    <w:rsid w:val="00717977"/>
    <w:rsid w:val="00717FD2"/>
    <w:rsid w:val="007200D1"/>
    <w:rsid w:val="007200EF"/>
    <w:rsid w:val="007200FE"/>
    <w:rsid w:val="007205CA"/>
    <w:rsid w:val="0072065C"/>
    <w:rsid w:val="007207F8"/>
    <w:rsid w:val="007208E4"/>
    <w:rsid w:val="00720A03"/>
    <w:rsid w:val="00720B51"/>
    <w:rsid w:val="00720E01"/>
    <w:rsid w:val="00720FFC"/>
    <w:rsid w:val="00721077"/>
    <w:rsid w:val="007210E7"/>
    <w:rsid w:val="0072111F"/>
    <w:rsid w:val="007211D3"/>
    <w:rsid w:val="00721345"/>
    <w:rsid w:val="0072177C"/>
    <w:rsid w:val="0072190D"/>
    <w:rsid w:val="00721AEB"/>
    <w:rsid w:val="00721BE3"/>
    <w:rsid w:val="00721D35"/>
    <w:rsid w:val="00721DE5"/>
    <w:rsid w:val="00721E72"/>
    <w:rsid w:val="00721FAE"/>
    <w:rsid w:val="00721FD1"/>
    <w:rsid w:val="007220A3"/>
    <w:rsid w:val="0072215F"/>
    <w:rsid w:val="00722268"/>
    <w:rsid w:val="007228AE"/>
    <w:rsid w:val="00722A22"/>
    <w:rsid w:val="00722A8E"/>
    <w:rsid w:val="00722C30"/>
    <w:rsid w:val="00722DA1"/>
    <w:rsid w:val="00722EE4"/>
    <w:rsid w:val="007233E1"/>
    <w:rsid w:val="007235CE"/>
    <w:rsid w:val="0072360A"/>
    <w:rsid w:val="007236D3"/>
    <w:rsid w:val="00723D08"/>
    <w:rsid w:val="00723EA4"/>
    <w:rsid w:val="0072436B"/>
    <w:rsid w:val="007245CC"/>
    <w:rsid w:val="007248D0"/>
    <w:rsid w:val="0072494D"/>
    <w:rsid w:val="00724C5E"/>
    <w:rsid w:val="00724CE0"/>
    <w:rsid w:val="00724E68"/>
    <w:rsid w:val="00724EE0"/>
    <w:rsid w:val="0072534A"/>
    <w:rsid w:val="00725719"/>
    <w:rsid w:val="00725902"/>
    <w:rsid w:val="00725937"/>
    <w:rsid w:val="00725A76"/>
    <w:rsid w:val="00725C91"/>
    <w:rsid w:val="00725D01"/>
    <w:rsid w:val="0072609B"/>
    <w:rsid w:val="00726159"/>
    <w:rsid w:val="0072632C"/>
    <w:rsid w:val="00726335"/>
    <w:rsid w:val="00726483"/>
    <w:rsid w:val="007265F3"/>
    <w:rsid w:val="007267F0"/>
    <w:rsid w:val="0072680A"/>
    <w:rsid w:val="007269AA"/>
    <w:rsid w:val="00726A43"/>
    <w:rsid w:val="00726A80"/>
    <w:rsid w:val="00726B89"/>
    <w:rsid w:val="00726BE5"/>
    <w:rsid w:val="00726F0E"/>
    <w:rsid w:val="007272B2"/>
    <w:rsid w:val="007276E5"/>
    <w:rsid w:val="00727A11"/>
    <w:rsid w:val="0073037F"/>
    <w:rsid w:val="007303F8"/>
    <w:rsid w:val="0073045A"/>
    <w:rsid w:val="007305BB"/>
    <w:rsid w:val="0073097E"/>
    <w:rsid w:val="00730BFF"/>
    <w:rsid w:val="00730C57"/>
    <w:rsid w:val="00730D14"/>
    <w:rsid w:val="00731205"/>
    <w:rsid w:val="00731339"/>
    <w:rsid w:val="00731431"/>
    <w:rsid w:val="007317BA"/>
    <w:rsid w:val="007318B4"/>
    <w:rsid w:val="00731CEA"/>
    <w:rsid w:val="00731D02"/>
    <w:rsid w:val="00731D37"/>
    <w:rsid w:val="00731D53"/>
    <w:rsid w:val="00731D56"/>
    <w:rsid w:val="007323BD"/>
    <w:rsid w:val="00732544"/>
    <w:rsid w:val="007326BF"/>
    <w:rsid w:val="00732AAA"/>
    <w:rsid w:val="00732CEA"/>
    <w:rsid w:val="0073319D"/>
    <w:rsid w:val="007331C3"/>
    <w:rsid w:val="0073359F"/>
    <w:rsid w:val="00733797"/>
    <w:rsid w:val="007337C8"/>
    <w:rsid w:val="00733B18"/>
    <w:rsid w:val="00733C5E"/>
    <w:rsid w:val="00733F7A"/>
    <w:rsid w:val="0073436F"/>
    <w:rsid w:val="0073493C"/>
    <w:rsid w:val="007349E1"/>
    <w:rsid w:val="00734A3B"/>
    <w:rsid w:val="00734C04"/>
    <w:rsid w:val="00734C4F"/>
    <w:rsid w:val="00734CB4"/>
    <w:rsid w:val="0073534B"/>
    <w:rsid w:val="007353F1"/>
    <w:rsid w:val="00735875"/>
    <w:rsid w:val="007359AD"/>
    <w:rsid w:val="00735B12"/>
    <w:rsid w:val="00735B4B"/>
    <w:rsid w:val="00735D93"/>
    <w:rsid w:val="007360FD"/>
    <w:rsid w:val="00736490"/>
    <w:rsid w:val="00736501"/>
    <w:rsid w:val="00736571"/>
    <w:rsid w:val="00736646"/>
    <w:rsid w:val="00736817"/>
    <w:rsid w:val="007368BB"/>
    <w:rsid w:val="00736C2D"/>
    <w:rsid w:val="00736F54"/>
    <w:rsid w:val="00737150"/>
    <w:rsid w:val="00737165"/>
    <w:rsid w:val="007371CF"/>
    <w:rsid w:val="0073735B"/>
    <w:rsid w:val="00737449"/>
    <w:rsid w:val="0073748B"/>
    <w:rsid w:val="007376AD"/>
    <w:rsid w:val="00737788"/>
    <w:rsid w:val="007378DA"/>
    <w:rsid w:val="00737AB4"/>
    <w:rsid w:val="00737E1B"/>
    <w:rsid w:val="00740041"/>
    <w:rsid w:val="007400E6"/>
    <w:rsid w:val="007401ED"/>
    <w:rsid w:val="00740477"/>
    <w:rsid w:val="007404F1"/>
    <w:rsid w:val="0074050E"/>
    <w:rsid w:val="007406CC"/>
    <w:rsid w:val="00740951"/>
    <w:rsid w:val="007409A5"/>
    <w:rsid w:val="007409BC"/>
    <w:rsid w:val="00740CD6"/>
    <w:rsid w:val="00740D9B"/>
    <w:rsid w:val="00740E72"/>
    <w:rsid w:val="00741008"/>
    <w:rsid w:val="007418C5"/>
    <w:rsid w:val="00741C21"/>
    <w:rsid w:val="00741D39"/>
    <w:rsid w:val="00742833"/>
    <w:rsid w:val="0074290D"/>
    <w:rsid w:val="0074305A"/>
    <w:rsid w:val="00743548"/>
    <w:rsid w:val="007435A7"/>
    <w:rsid w:val="007436AA"/>
    <w:rsid w:val="0074375F"/>
    <w:rsid w:val="007439D4"/>
    <w:rsid w:val="00743E7F"/>
    <w:rsid w:val="00743F08"/>
    <w:rsid w:val="00743FB7"/>
    <w:rsid w:val="0074401C"/>
    <w:rsid w:val="00744046"/>
    <w:rsid w:val="007442B7"/>
    <w:rsid w:val="00744BE4"/>
    <w:rsid w:val="00744D79"/>
    <w:rsid w:val="00744E6D"/>
    <w:rsid w:val="00744EEA"/>
    <w:rsid w:val="00745092"/>
    <w:rsid w:val="007450B6"/>
    <w:rsid w:val="00745106"/>
    <w:rsid w:val="00745213"/>
    <w:rsid w:val="00745469"/>
    <w:rsid w:val="0074552C"/>
    <w:rsid w:val="0074562B"/>
    <w:rsid w:val="00745655"/>
    <w:rsid w:val="007458E5"/>
    <w:rsid w:val="00745A46"/>
    <w:rsid w:val="00745D39"/>
    <w:rsid w:val="00745EB4"/>
    <w:rsid w:val="00745EF4"/>
    <w:rsid w:val="00745F23"/>
    <w:rsid w:val="00746317"/>
    <w:rsid w:val="007463A1"/>
    <w:rsid w:val="00746489"/>
    <w:rsid w:val="007464E0"/>
    <w:rsid w:val="007467B5"/>
    <w:rsid w:val="007467C0"/>
    <w:rsid w:val="0074681C"/>
    <w:rsid w:val="00746A4C"/>
    <w:rsid w:val="00746A54"/>
    <w:rsid w:val="00746D40"/>
    <w:rsid w:val="00746F0A"/>
    <w:rsid w:val="0074707C"/>
    <w:rsid w:val="00747198"/>
    <w:rsid w:val="0074757D"/>
    <w:rsid w:val="007479F6"/>
    <w:rsid w:val="00747C52"/>
    <w:rsid w:val="00747F84"/>
    <w:rsid w:val="0075059B"/>
    <w:rsid w:val="007508D9"/>
    <w:rsid w:val="007508F2"/>
    <w:rsid w:val="00750A6E"/>
    <w:rsid w:val="00750F5A"/>
    <w:rsid w:val="0075101F"/>
    <w:rsid w:val="00751347"/>
    <w:rsid w:val="0075134B"/>
    <w:rsid w:val="0075158D"/>
    <w:rsid w:val="00751687"/>
    <w:rsid w:val="007516B8"/>
    <w:rsid w:val="0075186C"/>
    <w:rsid w:val="0075190A"/>
    <w:rsid w:val="007519FA"/>
    <w:rsid w:val="00751ED2"/>
    <w:rsid w:val="00751F9A"/>
    <w:rsid w:val="00752005"/>
    <w:rsid w:val="00752024"/>
    <w:rsid w:val="007520A0"/>
    <w:rsid w:val="00752B40"/>
    <w:rsid w:val="00752B50"/>
    <w:rsid w:val="00752B97"/>
    <w:rsid w:val="00752E3F"/>
    <w:rsid w:val="00752E4D"/>
    <w:rsid w:val="00753450"/>
    <w:rsid w:val="007534F0"/>
    <w:rsid w:val="007538F5"/>
    <w:rsid w:val="00753B9A"/>
    <w:rsid w:val="00754399"/>
    <w:rsid w:val="00754492"/>
    <w:rsid w:val="00754705"/>
    <w:rsid w:val="00754A8D"/>
    <w:rsid w:val="00754BD6"/>
    <w:rsid w:val="00754C5B"/>
    <w:rsid w:val="00754EAC"/>
    <w:rsid w:val="00754F64"/>
    <w:rsid w:val="00755090"/>
    <w:rsid w:val="0075529A"/>
    <w:rsid w:val="007552E1"/>
    <w:rsid w:val="0075543A"/>
    <w:rsid w:val="007557A8"/>
    <w:rsid w:val="00755954"/>
    <w:rsid w:val="00755D06"/>
    <w:rsid w:val="00755D83"/>
    <w:rsid w:val="00755DC7"/>
    <w:rsid w:val="00755E05"/>
    <w:rsid w:val="00755EE4"/>
    <w:rsid w:val="00755F48"/>
    <w:rsid w:val="00756003"/>
    <w:rsid w:val="007561EE"/>
    <w:rsid w:val="00756649"/>
    <w:rsid w:val="00756753"/>
    <w:rsid w:val="0075680C"/>
    <w:rsid w:val="0075694D"/>
    <w:rsid w:val="00756BC0"/>
    <w:rsid w:val="00756D1E"/>
    <w:rsid w:val="00756FF3"/>
    <w:rsid w:val="0075717F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799"/>
    <w:rsid w:val="00760937"/>
    <w:rsid w:val="00760A11"/>
    <w:rsid w:val="00760A4D"/>
    <w:rsid w:val="00760F0B"/>
    <w:rsid w:val="00761389"/>
    <w:rsid w:val="00761418"/>
    <w:rsid w:val="007616BC"/>
    <w:rsid w:val="00761A34"/>
    <w:rsid w:val="00761B1A"/>
    <w:rsid w:val="00762352"/>
    <w:rsid w:val="007624A5"/>
    <w:rsid w:val="007625BA"/>
    <w:rsid w:val="00762692"/>
    <w:rsid w:val="00762AED"/>
    <w:rsid w:val="00762BBA"/>
    <w:rsid w:val="00762D16"/>
    <w:rsid w:val="00762F43"/>
    <w:rsid w:val="00763000"/>
    <w:rsid w:val="0076309F"/>
    <w:rsid w:val="00763149"/>
    <w:rsid w:val="00763711"/>
    <w:rsid w:val="0076376E"/>
    <w:rsid w:val="007638FF"/>
    <w:rsid w:val="00763935"/>
    <w:rsid w:val="00763976"/>
    <w:rsid w:val="0076399F"/>
    <w:rsid w:val="00763C2D"/>
    <w:rsid w:val="00763D98"/>
    <w:rsid w:val="0076429A"/>
    <w:rsid w:val="007642A3"/>
    <w:rsid w:val="0076445E"/>
    <w:rsid w:val="00764500"/>
    <w:rsid w:val="0076466A"/>
    <w:rsid w:val="00764A03"/>
    <w:rsid w:val="00764BD9"/>
    <w:rsid w:val="00764E17"/>
    <w:rsid w:val="00764F71"/>
    <w:rsid w:val="0076503B"/>
    <w:rsid w:val="007650F9"/>
    <w:rsid w:val="00765256"/>
    <w:rsid w:val="007652B9"/>
    <w:rsid w:val="00765328"/>
    <w:rsid w:val="0076544A"/>
    <w:rsid w:val="007654DE"/>
    <w:rsid w:val="0076583F"/>
    <w:rsid w:val="00765CFA"/>
    <w:rsid w:val="00765DEB"/>
    <w:rsid w:val="00766334"/>
    <w:rsid w:val="007663F9"/>
    <w:rsid w:val="0076650A"/>
    <w:rsid w:val="00766739"/>
    <w:rsid w:val="007667A8"/>
    <w:rsid w:val="00766858"/>
    <w:rsid w:val="00766959"/>
    <w:rsid w:val="00766E05"/>
    <w:rsid w:val="00767238"/>
    <w:rsid w:val="007675A5"/>
    <w:rsid w:val="00767C05"/>
    <w:rsid w:val="00767CA1"/>
    <w:rsid w:val="00770502"/>
    <w:rsid w:val="00770764"/>
    <w:rsid w:val="00770852"/>
    <w:rsid w:val="007708BB"/>
    <w:rsid w:val="00770A2F"/>
    <w:rsid w:val="00770C40"/>
    <w:rsid w:val="00770F65"/>
    <w:rsid w:val="0077105B"/>
    <w:rsid w:val="007713A5"/>
    <w:rsid w:val="0077184B"/>
    <w:rsid w:val="0077195E"/>
    <w:rsid w:val="00771B91"/>
    <w:rsid w:val="00771C44"/>
    <w:rsid w:val="00771D55"/>
    <w:rsid w:val="0077228B"/>
    <w:rsid w:val="007726DC"/>
    <w:rsid w:val="00772E07"/>
    <w:rsid w:val="007734D5"/>
    <w:rsid w:val="007735A6"/>
    <w:rsid w:val="007735F0"/>
    <w:rsid w:val="0077384F"/>
    <w:rsid w:val="00773A73"/>
    <w:rsid w:val="00773CFF"/>
    <w:rsid w:val="00773D01"/>
    <w:rsid w:val="007746F5"/>
    <w:rsid w:val="0077485C"/>
    <w:rsid w:val="00774A1E"/>
    <w:rsid w:val="00774D08"/>
    <w:rsid w:val="00774EAE"/>
    <w:rsid w:val="007750EB"/>
    <w:rsid w:val="007753AD"/>
    <w:rsid w:val="007755A5"/>
    <w:rsid w:val="007755ED"/>
    <w:rsid w:val="00775614"/>
    <w:rsid w:val="00775730"/>
    <w:rsid w:val="00775A0F"/>
    <w:rsid w:val="00775AF0"/>
    <w:rsid w:val="00775BA3"/>
    <w:rsid w:val="00775E18"/>
    <w:rsid w:val="00776402"/>
    <w:rsid w:val="00776471"/>
    <w:rsid w:val="007764F2"/>
    <w:rsid w:val="0077656C"/>
    <w:rsid w:val="007765CD"/>
    <w:rsid w:val="007767EF"/>
    <w:rsid w:val="00776A13"/>
    <w:rsid w:val="00776A8C"/>
    <w:rsid w:val="00776A98"/>
    <w:rsid w:val="00776AE5"/>
    <w:rsid w:val="00776F83"/>
    <w:rsid w:val="00777025"/>
    <w:rsid w:val="007774E5"/>
    <w:rsid w:val="00777652"/>
    <w:rsid w:val="00777670"/>
    <w:rsid w:val="007778E1"/>
    <w:rsid w:val="00777BAE"/>
    <w:rsid w:val="0078017C"/>
    <w:rsid w:val="007801B1"/>
    <w:rsid w:val="00780230"/>
    <w:rsid w:val="00780334"/>
    <w:rsid w:val="00780454"/>
    <w:rsid w:val="00780459"/>
    <w:rsid w:val="007804B9"/>
    <w:rsid w:val="0078058C"/>
    <w:rsid w:val="00780942"/>
    <w:rsid w:val="007809F5"/>
    <w:rsid w:val="00780ADC"/>
    <w:rsid w:val="00780C15"/>
    <w:rsid w:val="00780E33"/>
    <w:rsid w:val="00780F65"/>
    <w:rsid w:val="00781074"/>
    <w:rsid w:val="0078155E"/>
    <w:rsid w:val="0078193A"/>
    <w:rsid w:val="00781BF9"/>
    <w:rsid w:val="00781D1F"/>
    <w:rsid w:val="00781E43"/>
    <w:rsid w:val="00782179"/>
    <w:rsid w:val="00782277"/>
    <w:rsid w:val="007822A2"/>
    <w:rsid w:val="00782352"/>
    <w:rsid w:val="0078252A"/>
    <w:rsid w:val="00782804"/>
    <w:rsid w:val="00782817"/>
    <w:rsid w:val="007828BA"/>
    <w:rsid w:val="00782BCA"/>
    <w:rsid w:val="00782C5F"/>
    <w:rsid w:val="00782C96"/>
    <w:rsid w:val="00782E7D"/>
    <w:rsid w:val="00782F50"/>
    <w:rsid w:val="00783306"/>
    <w:rsid w:val="007834FA"/>
    <w:rsid w:val="0078366A"/>
    <w:rsid w:val="00783670"/>
    <w:rsid w:val="007839D2"/>
    <w:rsid w:val="00783B05"/>
    <w:rsid w:val="00783B0F"/>
    <w:rsid w:val="00783E4D"/>
    <w:rsid w:val="00783ED1"/>
    <w:rsid w:val="00784095"/>
    <w:rsid w:val="0078423B"/>
    <w:rsid w:val="007842B9"/>
    <w:rsid w:val="00784394"/>
    <w:rsid w:val="007843CD"/>
    <w:rsid w:val="00784403"/>
    <w:rsid w:val="007844CD"/>
    <w:rsid w:val="0078459A"/>
    <w:rsid w:val="0078529B"/>
    <w:rsid w:val="007852DC"/>
    <w:rsid w:val="007853BC"/>
    <w:rsid w:val="007856E5"/>
    <w:rsid w:val="00785706"/>
    <w:rsid w:val="00785958"/>
    <w:rsid w:val="00785F7C"/>
    <w:rsid w:val="007860D4"/>
    <w:rsid w:val="007861BE"/>
    <w:rsid w:val="007862FD"/>
    <w:rsid w:val="0078674E"/>
    <w:rsid w:val="007867F1"/>
    <w:rsid w:val="00786928"/>
    <w:rsid w:val="00786DFE"/>
    <w:rsid w:val="00786E8F"/>
    <w:rsid w:val="00786ED3"/>
    <w:rsid w:val="00787088"/>
    <w:rsid w:val="007872DB"/>
    <w:rsid w:val="00787937"/>
    <w:rsid w:val="007879F4"/>
    <w:rsid w:val="00787CCC"/>
    <w:rsid w:val="007901A2"/>
    <w:rsid w:val="00790260"/>
    <w:rsid w:val="0079029E"/>
    <w:rsid w:val="00790630"/>
    <w:rsid w:val="0079068D"/>
    <w:rsid w:val="00790758"/>
    <w:rsid w:val="00790920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1CC9"/>
    <w:rsid w:val="00791D08"/>
    <w:rsid w:val="007924B9"/>
    <w:rsid w:val="0079282E"/>
    <w:rsid w:val="00792A05"/>
    <w:rsid w:val="00792CF6"/>
    <w:rsid w:val="00792EC9"/>
    <w:rsid w:val="00792F48"/>
    <w:rsid w:val="00792F6B"/>
    <w:rsid w:val="0079308A"/>
    <w:rsid w:val="0079310C"/>
    <w:rsid w:val="007933E8"/>
    <w:rsid w:val="007935E4"/>
    <w:rsid w:val="00793617"/>
    <w:rsid w:val="0079366D"/>
    <w:rsid w:val="00793911"/>
    <w:rsid w:val="00793994"/>
    <w:rsid w:val="00793DA5"/>
    <w:rsid w:val="00793F1C"/>
    <w:rsid w:val="00793F66"/>
    <w:rsid w:val="0079415A"/>
    <w:rsid w:val="00794694"/>
    <w:rsid w:val="00794AEB"/>
    <w:rsid w:val="00794B23"/>
    <w:rsid w:val="00794BDB"/>
    <w:rsid w:val="00794C7E"/>
    <w:rsid w:val="00794CA1"/>
    <w:rsid w:val="00794EE4"/>
    <w:rsid w:val="00795236"/>
    <w:rsid w:val="007956C4"/>
    <w:rsid w:val="00795B0F"/>
    <w:rsid w:val="00795D4C"/>
    <w:rsid w:val="0079631B"/>
    <w:rsid w:val="007965A4"/>
    <w:rsid w:val="00796654"/>
    <w:rsid w:val="00796796"/>
    <w:rsid w:val="007967DD"/>
    <w:rsid w:val="007968EF"/>
    <w:rsid w:val="007969A2"/>
    <w:rsid w:val="00796AC2"/>
    <w:rsid w:val="00796B52"/>
    <w:rsid w:val="00796C17"/>
    <w:rsid w:val="00796DB6"/>
    <w:rsid w:val="00796E43"/>
    <w:rsid w:val="007971BF"/>
    <w:rsid w:val="00797535"/>
    <w:rsid w:val="0079764A"/>
    <w:rsid w:val="00797675"/>
    <w:rsid w:val="00797840"/>
    <w:rsid w:val="00797AD6"/>
    <w:rsid w:val="00797AE6"/>
    <w:rsid w:val="00797DEF"/>
    <w:rsid w:val="00797FA8"/>
    <w:rsid w:val="007A0079"/>
    <w:rsid w:val="007A00F2"/>
    <w:rsid w:val="007A01DA"/>
    <w:rsid w:val="007A0650"/>
    <w:rsid w:val="007A0699"/>
    <w:rsid w:val="007A0AEF"/>
    <w:rsid w:val="007A0F12"/>
    <w:rsid w:val="007A1131"/>
    <w:rsid w:val="007A1683"/>
    <w:rsid w:val="007A1851"/>
    <w:rsid w:val="007A1CC1"/>
    <w:rsid w:val="007A1D24"/>
    <w:rsid w:val="007A1E5C"/>
    <w:rsid w:val="007A21CB"/>
    <w:rsid w:val="007A237A"/>
    <w:rsid w:val="007A26FD"/>
    <w:rsid w:val="007A2751"/>
    <w:rsid w:val="007A280C"/>
    <w:rsid w:val="007A2A88"/>
    <w:rsid w:val="007A2D98"/>
    <w:rsid w:val="007A3001"/>
    <w:rsid w:val="007A39DE"/>
    <w:rsid w:val="007A3AA7"/>
    <w:rsid w:val="007A3BD8"/>
    <w:rsid w:val="007A3DB2"/>
    <w:rsid w:val="007A3FA2"/>
    <w:rsid w:val="007A4481"/>
    <w:rsid w:val="007A460B"/>
    <w:rsid w:val="007A464A"/>
    <w:rsid w:val="007A4765"/>
    <w:rsid w:val="007A497D"/>
    <w:rsid w:val="007A4A90"/>
    <w:rsid w:val="007A4B77"/>
    <w:rsid w:val="007A4DFA"/>
    <w:rsid w:val="007A4E93"/>
    <w:rsid w:val="007A529A"/>
    <w:rsid w:val="007A52DB"/>
    <w:rsid w:val="007A5AA1"/>
    <w:rsid w:val="007A5BF6"/>
    <w:rsid w:val="007A5CF3"/>
    <w:rsid w:val="007A603D"/>
    <w:rsid w:val="007A637A"/>
    <w:rsid w:val="007A63B1"/>
    <w:rsid w:val="007A63E6"/>
    <w:rsid w:val="007A6495"/>
    <w:rsid w:val="007A66B6"/>
    <w:rsid w:val="007A67BE"/>
    <w:rsid w:val="007A6D53"/>
    <w:rsid w:val="007A6F91"/>
    <w:rsid w:val="007A7329"/>
    <w:rsid w:val="007A7363"/>
    <w:rsid w:val="007A73AC"/>
    <w:rsid w:val="007A741D"/>
    <w:rsid w:val="007A766E"/>
    <w:rsid w:val="007A7A14"/>
    <w:rsid w:val="007A7A7E"/>
    <w:rsid w:val="007A7B4F"/>
    <w:rsid w:val="007A7D2E"/>
    <w:rsid w:val="007B00DA"/>
    <w:rsid w:val="007B0725"/>
    <w:rsid w:val="007B0897"/>
    <w:rsid w:val="007B09EE"/>
    <w:rsid w:val="007B0A9E"/>
    <w:rsid w:val="007B1460"/>
    <w:rsid w:val="007B1693"/>
    <w:rsid w:val="007B1733"/>
    <w:rsid w:val="007B198D"/>
    <w:rsid w:val="007B1D95"/>
    <w:rsid w:val="007B2113"/>
    <w:rsid w:val="007B212B"/>
    <w:rsid w:val="007B22F6"/>
    <w:rsid w:val="007B2489"/>
    <w:rsid w:val="007B25C2"/>
    <w:rsid w:val="007B27A9"/>
    <w:rsid w:val="007B29D5"/>
    <w:rsid w:val="007B29F3"/>
    <w:rsid w:val="007B2A10"/>
    <w:rsid w:val="007B2BB9"/>
    <w:rsid w:val="007B2C4E"/>
    <w:rsid w:val="007B2DCD"/>
    <w:rsid w:val="007B30AC"/>
    <w:rsid w:val="007B31E2"/>
    <w:rsid w:val="007B323B"/>
    <w:rsid w:val="007B327B"/>
    <w:rsid w:val="007B32D4"/>
    <w:rsid w:val="007B3363"/>
    <w:rsid w:val="007B33BF"/>
    <w:rsid w:val="007B36C3"/>
    <w:rsid w:val="007B3B34"/>
    <w:rsid w:val="007B3CBC"/>
    <w:rsid w:val="007B3CDA"/>
    <w:rsid w:val="007B3D6F"/>
    <w:rsid w:val="007B3E0E"/>
    <w:rsid w:val="007B3E6D"/>
    <w:rsid w:val="007B42D7"/>
    <w:rsid w:val="007B432B"/>
    <w:rsid w:val="007B4431"/>
    <w:rsid w:val="007B4600"/>
    <w:rsid w:val="007B462B"/>
    <w:rsid w:val="007B4792"/>
    <w:rsid w:val="007B4794"/>
    <w:rsid w:val="007B483C"/>
    <w:rsid w:val="007B4A8F"/>
    <w:rsid w:val="007B4B0F"/>
    <w:rsid w:val="007B4C41"/>
    <w:rsid w:val="007B4ECF"/>
    <w:rsid w:val="007B50D9"/>
    <w:rsid w:val="007B5221"/>
    <w:rsid w:val="007B5840"/>
    <w:rsid w:val="007B597E"/>
    <w:rsid w:val="007B5EE2"/>
    <w:rsid w:val="007B6258"/>
    <w:rsid w:val="007B69E4"/>
    <w:rsid w:val="007B6AA8"/>
    <w:rsid w:val="007B6FEA"/>
    <w:rsid w:val="007B7291"/>
    <w:rsid w:val="007B74B1"/>
    <w:rsid w:val="007B77DC"/>
    <w:rsid w:val="007B7ECB"/>
    <w:rsid w:val="007C0018"/>
    <w:rsid w:val="007C0063"/>
    <w:rsid w:val="007C0388"/>
    <w:rsid w:val="007C0452"/>
    <w:rsid w:val="007C0522"/>
    <w:rsid w:val="007C0736"/>
    <w:rsid w:val="007C089C"/>
    <w:rsid w:val="007C09A8"/>
    <w:rsid w:val="007C09D8"/>
    <w:rsid w:val="007C0B11"/>
    <w:rsid w:val="007C0B1B"/>
    <w:rsid w:val="007C0C53"/>
    <w:rsid w:val="007C0C8E"/>
    <w:rsid w:val="007C0D85"/>
    <w:rsid w:val="007C0EF9"/>
    <w:rsid w:val="007C1099"/>
    <w:rsid w:val="007C12A2"/>
    <w:rsid w:val="007C166C"/>
    <w:rsid w:val="007C1BA7"/>
    <w:rsid w:val="007C1D75"/>
    <w:rsid w:val="007C2635"/>
    <w:rsid w:val="007C2AB5"/>
    <w:rsid w:val="007C2CD0"/>
    <w:rsid w:val="007C2E43"/>
    <w:rsid w:val="007C2EF7"/>
    <w:rsid w:val="007C336A"/>
    <w:rsid w:val="007C3438"/>
    <w:rsid w:val="007C347B"/>
    <w:rsid w:val="007C366B"/>
    <w:rsid w:val="007C3698"/>
    <w:rsid w:val="007C37A7"/>
    <w:rsid w:val="007C3817"/>
    <w:rsid w:val="007C3A69"/>
    <w:rsid w:val="007C3B9A"/>
    <w:rsid w:val="007C3BE6"/>
    <w:rsid w:val="007C3D75"/>
    <w:rsid w:val="007C3EEB"/>
    <w:rsid w:val="007C3F61"/>
    <w:rsid w:val="007C4092"/>
    <w:rsid w:val="007C4299"/>
    <w:rsid w:val="007C4314"/>
    <w:rsid w:val="007C4333"/>
    <w:rsid w:val="007C44D1"/>
    <w:rsid w:val="007C4932"/>
    <w:rsid w:val="007C4C62"/>
    <w:rsid w:val="007C4E62"/>
    <w:rsid w:val="007C52FE"/>
    <w:rsid w:val="007C536A"/>
    <w:rsid w:val="007C538F"/>
    <w:rsid w:val="007C54C5"/>
    <w:rsid w:val="007C5534"/>
    <w:rsid w:val="007C5784"/>
    <w:rsid w:val="007C5B05"/>
    <w:rsid w:val="007C5BF5"/>
    <w:rsid w:val="007C5D0D"/>
    <w:rsid w:val="007C5D3B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C04"/>
    <w:rsid w:val="007C7D67"/>
    <w:rsid w:val="007D0001"/>
    <w:rsid w:val="007D013C"/>
    <w:rsid w:val="007D0157"/>
    <w:rsid w:val="007D078F"/>
    <w:rsid w:val="007D0D11"/>
    <w:rsid w:val="007D0DF5"/>
    <w:rsid w:val="007D0EFC"/>
    <w:rsid w:val="007D1000"/>
    <w:rsid w:val="007D1102"/>
    <w:rsid w:val="007D126C"/>
    <w:rsid w:val="007D1324"/>
    <w:rsid w:val="007D15E6"/>
    <w:rsid w:val="007D17E1"/>
    <w:rsid w:val="007D1B20"/>
    <w:rsid w:val="007D1C0C"/>
    <w:rsid w:val="007D1CC4"/>
    <w:rsid w:val="007D1D1B"/>
    <w:rsid w:val="007D1FE8"/>
    <w:rsid w:val="007D2086"/>
    <w:rsid w:val="007D222F"/>
    <w:rsid w:val="007D2392"/>
    <w:rsid w:val="007D23FE"/>
    <w:rsid w:val="007D267A"/>
    <w:rsid w:val="007D2826"/>
    <w:rsid w:val="007D2B8B"/>
    <w:rsid w:val="007D2EAF"/>
    <w:rsid w:val="007D2F36"/>
    <w:rsid w:val="007D33EB"/>
    <w:rsid w:val="007D3540"/>
    <w:rsid w:val="007D3BAD"/>
    <w:rsid w:val="007D3BE7"/>
    <w:rsid w:val="007D40D2"/>
    <w:rsid w:val="007D42DE"/>
    <w:rsid w:val="007D467F"/>
    <w:rsid w:val="007D4872"/>
    <w:rsid w:val="007D489F"/>
    <w:rsid w:val="007D48EC"/>
    <w:rsid w:val="007D49F4"/>
    <w:rsid w:val="007D4A53"/>
    <w:rsid w:val="007D4B9F"/>
    <w:rsid w:val="007D4C16"/>
    <w:rsid w:val="007D566C"/>
    <w:rsid w:val="007D5926"/>
    <w:rsid w:val="007D5DEE"/>
    <w:rsid w:val="007D5F03"/>
    <w:rsid w:val="007D6087"/>
    <w:rsid w:val="007D62D8"/>
    <w:rsid w:val="007D658F"/>
    <w:rsid w:val="007D67CA"/>
    <w:rsid w:val="007D68A6"/>
    <w:rsid w:val="007D6CF3"/>
    <w:rsid w:val="007D6DD6"/>
    <w:rsid w:val="007D6EAF"/>
    <w:rsid w:val="007D727F"/>
    <w:rsid w:val="007D7362"/>
    <w:rsid w:val="007D79C8"/>
    <w:rsid w:val="007D7AD5"/>
    <w:rsid w:val="007D7E04"/>
    <w:rsid w:val="007E0195"/>
    <w:rsid w:val="007E0331"/>
    <w:rsid w:val="007E0A11"/>
    <w:rsid w:val="007E0C75"/>
    <w:rsid w:val="007E0CC2"/>
    <w:rsid w:val="007E0E94"/>
    <w:rsid w:val="007E0F48"/>
    <w:rsid w:val="007E0FF5"/>
    <w:rsid w:val="007E1153"/>
    <w:rsid w:val="007E15ED"/>
    <w:rsid w:val="007E1947"/>
    <w:rsid w:val="007E1B2B"/>
    <w:rsid w:val="007E1E5D"/>
    <w:rsid w:val="007E2080"/>
    <w:rsid w:val="007E2284"/>
    <w:rsid w:val="007E2307"/>
    <w:rsid w:val="007E2562"/>
    <w:rsid w:val="007E2B57"/>
    <w:rsid w:val="007E2DB0"/>
    <w:rsid w:val="007E2E3E"/>
    <w:rsid w:val="007E2E62"/>
    <w:rsid w:val="007E2FD1"/>
    <w:rsid w:val="007E3323"/>
    <w:rsid w:val="007E35AA"/>
    <w:rsid w:val="007E3727"/>
    <w:rsid w:val="007E37AA"/>
    <w:rsid w:val="007E3CA3"/>
    <w:rsid w:val="007E3D30"/>
    <w:rsid w:val="007E3E0B"/>
    <w:rsid w:val="007E3F11"/>
    <w:rsid w:val="007E41BB"/>
    <w:rsid w:val="007E4232"/>
    <w:rsid w:val="007E4750"/>
    <w:rsid w:val="007E4AA0"/>
    <w:rsid w:val="007E4B17"/>
    <w:rsid w:val="007E4B70"/>
    <w:rsid w:val="007E4BFC"/>
    <w:rsid w:val="007E4C7F"/>
    <w:rsid w:val="007E4D69"/>
    <w:rsid w:val="007E4E16"/>
    <w:rsid w:val="007E4E4E"/>
    <w:rsid w:val="007E51B4"/>
    <w:rsid w:val="007E51ED"/>
    <w:rsid w:val="007E5226"/>
    <w:rsid w:val="007E52FD"/>
    <w:rsid w:val="007E537A"/>
    <w:rsid w:val="007E5ADE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6F95"/>
    <w:rsid w:val="007E7132"/>
    <w:rsid w:val="007E7162"/>
    <w:rsid w:val="007E72BE"/>
    <w:rsid w:val="007E72E5"/>
    <w:rsid w:val="007E73D1"/>
    <w:rsid w:val="007E76A9"/>
    <w:rsid w:val="007E7BE8"/>
    <w:rsid w:val="007E7CFF"/>
    <w:rsid w:val="007E7D45"/>
    <w:rsid w:val="007E7E19"/>
    <w:rsid w:val="007F02BC"/>
    <w:rsid w:val="007F0388"/>
    <w:rsid w:val="007F0390"/>
    <w:rsid w:val="007F0536"/>
    <w:rsid w:val="007F086C"/>
    <w:rsid w:val="007F087E"/>
    <w:rsid w:val="007F0AD3"/>
    <w:rsid w:val="007F0C74"/>
    <w:rsid w:val="007F0EED"/>
    <w:rsid w:val="007F0FE9"/>
    <w:rsid w:val="007F10D9"/>
    <w:rsid w:val="007F118C"/>
    <w:rsid w:val="007F1814"/>
    <w:rsid w:val="007F19AB"/>
    <w:rsid w:val="007F1AC5"/>
    <w:rsid w:val="007F1BA8"/>
    <w:rsid w:val="007F1F72"/>
    <w:rsid w:val="007F219E"/>
    <w:rsid w:val="007F223F"/>
    <w:rsid w:val="007F22F7"/>
    <w:rsid w:val="007F2605"/>
    <w:rsid w:val="007F261F"/>
    <w:rsid w:val="007F2621"/>
    <w:rsid w:val="007F27DA"/>
    <w:rsid w:val="007F2902"/>
    <w:rsid w:val="007F3060"/>
    <w:rsid w:val="007F3615"/>
    <w:rsid w:val="007F366C"/>
    <w:rsid w:val="007F3708"/>
    <w:rsid w:val="007F38F5"/>
    <w:rsid w:val="007F391C"/>
    <w:rsid w:val="007F397D"/>
    <w:rsid w:val="007F3C1A"/>
    <w:rsid w:val="007F3C9D"/>
    <w:rsid w:val="007F40FC"/>
    <w:rsid w:val="007F42F8"/>
    <w:rsid w:val="007F4377"/>
    <w:rsid w:val="007F46DF"/>
    <w:rsid w:val="007F47AA"/>
    <w:rsid w:val="007F4B80"/>
    <w:rsid w:val="007F4BF7"/>
    <w:rsid w:val="007F4C08"/>
    <w:rsid w:val="007F4C0F"/>
    <w:rsid w:val="007F4C33"/>
    <w:rsid w:val="007F4EC8"/>
    <w:rsid w:val="007F4FE6"/>
    <w:rsid w:val="007F51D1"/>
    <w:rsid w:val="007F526D"/>
    <w:rsid w:val="007F53CC"/>
    <w:rsid w:val="007F53EA"/>
    <w:rsid w:val="007F54BD"/>
    <w:rsid w:val="007F5722"/>
    <w:rsid w:val="007F586B"/>
    <w:rsid w:val="007F58E5"/>
    <w:rsid w:val="007F5A0F"/>
    <w:rsid w:val="007F5CB4"/>
    <w:rsid w:val="007F5F91"/>
    <w:rsid w:val="007F6174"/>
    <w:rsid w:val="007F630D"/>
    <w:rsid w:val="007F6372"/>
    <w:rsid w:val="007F63D7"/>
    <w:rsid w:val="007F6468"/>
    <w:rsid w:val="007F65A0"/>
    <w:rsid w:val="007F66A5"/>
    <w:rsid w:val="007F68AD"/>
    <w:rsid w:val="007F69C6"/>
    <w:rsid w:val="007F6C9C"/>
    <w:rsid w:val="007F6D7E"/>
    <w:rsid w:val="007F6EAB"/>
    <w:rsid w:val="007F7045"/>
    <w:rsid w:val="007F73F3"/>
    <w:rsid w:val="007F7549"/>
    <w:rsid w:val="007F7610"/>
    <w:rsid w:val="007F7A28"/>
    <w:rsid w:val="007F7ED2"/>
    <w:rsid w:val="008001AF"/>
    <w:rsid w:val="00800338"/>
    <w:rsid w:val="008009CB"/>
    <w:rsid w:val="00800C7A"/>
    <w:rsid w:val="00800F74"/>
    <w:rsid w:val="00800F99"/>
    <w:rsid w:val="00801B14"/>
    <w:rsid w:val="00801B50"/>
    <w:rsid w:val="00801D14"/>
    <w:rsid w:val="00801E90"/>
    <w:rsid w:val="0080206D"/>
    <w:rsid w:val="008023D2"/>
    <w:rsid w:val="0080280C"/>
    <w:rsid w:val="00802896"/>
    <w:rsid w:val="008028C4"/>
    <w:rsid w:val="0080295B"/>
    <w:rsid w:val="008029AE"/>
    <w:rsid w:val="00802AE0"/>
    <w:rsid w:val="00802D1A"/>
    <w:rsid w:val="00803094"/>
    <w:rsid w:val="0080312A"/>
    <w:rsid w:val="00803507"/>
    <w:rsid w:val="008035DF"/>
    <w:rsid w:val="008035F6"/>
    <w:rsid w:val="00803B26"/>
    <w:rsid w:val="00803B8E"/>
    <w:rsid w:val="00804005"/>
    <w:rsid w:val="00804211"/>
    <w:rsid w:val="0080430C"/>
    <w:rsid w:val="008047BA"/>
    <w:rsid w:val="008047DA"/>
    <w:rsid w:val="00804C6A"/>
    <w:rsid w:val="00804CA4"/>
    <w:rsid w:val="00804CBD"/>
    <w:rsid w:val="00804D42"/>
    <w:rsid w:val="00804F25"/>
    <w:rsid w:val="0080508E"/>
    <w:rsid w:val="0080522B"/>
    <w:rsid w:val="00805302"/>
    <w:rsid w:val="008053F2"/>
    <w:rsid w:val="00805557"/>
    <w:rsid w:val="008055BB"/>
    <w:rsid w:val="0080564D"/>
    <w:rsid w:val="00805DD8"/>
    <w:rsid w:val="00805EBF"/>
    <w:rsid w:val="00806467"/>
    <w:rsid w:val="008064DB"/>
    <w:rsid w:val="00806B1B"/>
    <w:rsid w:val="00806C58"/>
    <w:rsid w:val="00806D3D"/>
    <w:rsid w:val="008070F4"/>
    <w:rsid w:val="008073CB"/>
    <w:rsid w:val="008075CC"/>
    <w:rsid w:val="00807760"/>
    <w:rsid w:val="00807982"/>
    <w:rsid w:val="00807BBD"/>
    <w:rsid w:val="00807C38"/>
    <w:rsid w:val="008101AC"/>
    <w:rsid w:val="008102CC"/>
    <w:rsid w:val="0081037F"/>
    <w:rsid w:val="008105B9"/>
    <w:rsid w:val="00810822"/>
    <w:rsid w:val="00810A38"/>
    <w:rsid w:val="00810B79"/>
    <w:rsid w:val="00810BA3"/>
    <w:rsid w:val="00811048"/>
    <w:rsid w:val="008114D3"/>
    <w:rsid w:val="00811561"/>
    <w:rsid w:val="0081162B"/>
    <w:rsid w:val="008118BE"/>
    <w:rsid w:val="00811D41"/>
    <w:rsid w:val="00811E2C"/>
    <w:rsid w:val="008120E3"/>
    <w:rsid w:val="008121DF"/>
    <w:rsid w:val="00812301"/>
    <w:rsid w:val="0081234F"/>
    <w:rsid w:val="008124C5"/>
    <w:rsid w:val="00812702"/>
    <w:rsid w:val="00812951"/>
    <w:rsid w:val="00812BC5"/>
    <w:rsid w:val="00813030"/>
    <w:rsid w:val="00813146"/>
    <w:rsid w:val="008131EE"/>
    <w:rsid w:val="0081338C"/>
    <w:rsid w:val="00813D0A"/>
    <w:rsid w:val="00813D25"/>
    <w:rsid w:val="00814155"/>
    <w:rsid w:val="008141E5"/>
    <w:rsid w:val="008142FD"/>
    <w:rsid w:val="00814408"/>
    <w:rsid w:val="008144C2"/>
    <w:rsid w:val="0081459E"/>
    <w:rsid w:val="00814656"/>
    <w:rsid w:val="00814680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62C"/>
    <w:rsid w:val="008157F1"/>
    <w:rsid w:val="008159DD"/>
    <w:rsid w:val="008159E7"/>
    <w:rsid w:val="00815F69"/>
    <w:rsid w:val="00815FF4"/>
    <w:rsid w:val="00816284"/>
    <w:rsid w:val="00816498"/>
    <w:rsid w:val="008168B8"/>
    <w:rsid w:val="00816995"/>
    <w:rsid w:val="00816B30"/>
    <w:rsid w:val="00816B63"/>
    <w:rsid w:val="00816D14"/>
    <w:rsid w:val="00816E64"/>
    <w:rsid w:val="00816FCE"/>
    <w:rsid w:val="00817209"/>
    <w:rsid w:val="008176AD"/>
    <w:rsid w:val="0081775F"/>
    <w:rsid w:val="00817885"/>
    <w:rsid w:val="008178DA"/>
    <w:rsid w:val="00817AF4"/>
    <w:rsid w:val="00817BAF"/>
    <w:rsid w:val="00817DD4"/>
    <w:rsid w:val="00817EB9"/>
    <w:rsid w:val="00817F1B"/>
    <w:rsid w:val="00820084"/>
    <w:rsid w:val="00820344"/>
    <w:rsid w:val="00820351"/>
    <w:rsid w:val="00820410"/>
    <w:rsid w:val="00820646"/>
    <w:rsid w:val="008206EB"/>
    <w:rsid w:val="00820A50"/>
    <w:rsid w:val="00820EFD"/>
    <w:rsid w:val="00820FDD"/>
    <w:rsid w:val="00821115"/>
    <w:rsid w:val="008212F0"/>
    <w:rsid w:val="00821761"/>
    <w:rsid w:val="008218AD"/>
    <w:rsid w:val="00821AF4"/>
    <w:rsid w:val="00821C3C"/>
    <w:rsid w:val="00821C6E"/>
    <w:rsid w:val="00821DB5"/>
    <w:rsid w:val="00821DE6"/>
    <w:rsid w:val="00821F41"/>
    <w:rsid w:val="008221FE"/>
    <w:rsid w:val="008225F7"/>
    <w:rsid w:val="008227B7"/>
    <w:rsid w:val="00822814"/>
    <w:rsid w:val="0082284A"/>
    <w:rsid w:val="008228EB"/>
    <w:rsid w:val="00822A78"/>
    <w:rsid w:val="00822BA4"/>
    <w:rsid w:val="00822CF0"/>
    <w:rsid w:val="00822D68"/>
    <w:rsid w:val="00822DB9"/>
    <w:rsid w:val="00822F22"/>
    <w:rsid w:val="00823253"/>
    <w:rsid w:val="00823BA1"/>
    <w:rsid w:val="008241E1"/>
    <w:rsid w:val="008242D3"/>
    <w:rsid w:val="008242EF"/>
    <w:rsid w:val="0082454A"/>
    <w:rsid w:val="00824AB5"/>
    <w:rsid w:val="00824C2B"/>
    <w:rsid w:val="00824F98"/>
    <w:rsid w:val="0082502F"/>
    <w:rsid w:val="00825056"/>
    <w:rsid w:val="00825653"/>
    <w:rsid w:val="00825671"/>
    <w:rsid w:val="008258C1"/>
    <w:rsid w:val="008258C7"/>
    <w:rsid w:val="008258CD"/>
    <w:rsid w:val="00825CD2"/>
    <w:rsid w:val="00825DB1"/>
    <w:rsid w:val="00825EBA"/>
    <w:rsid w:val="0082616B"/>
    <w:rsid w:val="00826244"/>
    <w:rsid w:val="008262FF"/>
    <w:rsid w:val="00826412"/>
    <w:rsid w:val="00826459"/>
    <w:rsid w:val="0082648D"/>
    <w:rsid w:val="0082669A"/>
    <w:rsid w:val="00826889"/>
    <w:rsid w:val="008269A4"/>
    <w:rsid w:val="00826A16"/>
    <w:rsid w:val="00826B90"/>
    <w:rsid w:val="00826CBF"/>
    <w:rsid w:val="008270F3"/>
    <w:rsid w:val="00827175"/>
    <w:rsid w:val="008271DC"/>
    <w:rsid w:val="00827288"/>
    <w:rsid w:val="0082755E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B86"/>
    <w:rsid w:val="00830B8E"/>
    <w:rsid w:val="00830C0C"/>
    <w:rsid w:val="00830C70"/>
    <w:rsid w:val="00831121"/>
    <w:rsid w:val="0083121A"/>
    <w:rsid w:val="0083128A"/>
    <w:rsid w:val="008312F6"/>
    <w:rsid w:val="0083145C"/>
    <w:rsid w:val="008314F2"/>
    <w:rsid w:val="0083165F"/>
    <w:rsid w:val="0083167D"/>
    <w:rsid w:val="0083167E"/>
    <w:rsid w:val="008317C3"/>
    <w:rsid w:val="00831C36"/>
    <w:rsid w:val="00831C93"/>
    <w:rsid w:val="00831DC6"/>
    <w:rsid w:val="00831E33"/>
    <w:rsid w:val="00831EEE"/>
    <w:rsid w:val="00831FBB"/>
    <w:rsid w:val="00831FCA"/>
    <w:rsid w:val="00832167"/>
    <w:rsid w:val="0083220E"/>
    <w:rsid w:val="008323DC"/>
    <w:rsid w:val="008324BB"/>
    <w:rsid w:val="008324FE"/>
    <w:rsid w:val="00832721"/>
    <w:rsid w:val="0083280E"/>
    <w:rsid w:val="0083287D"/>
    <w:rsid w:val="00832AC8"/>
    <w:rsid w:val="00832CA9"/>
    <w:rsid w:val="00832E62"/>
    <w:rsid w:val="00832FF3"/>
    <w:rsid w:val="00833051"/>
    <w:rsid w:val="0083311C"/>
    <w:rsid w:val="008332AC"/>
    <w:rsid w:val="00833454"/>
    <w:rsid w:val="008334B2"/>
    <w:rsid w:val="008334CA"/>
    <w:rsid w:val="00833504"/>
    <w:rsid w:val="008339B4"/>
    <w:rsid w:val="00833AC1"/>
    <w:rsid w:val="00833AF4"/>
    <w:rsid w:val="00833BAE"/>
    <w:rsid w:val="00833CDB"/>
    <w:rsid w:val="00833D0D"/>
    <w:rsid w:val="00833EFB"/>
    <w:rsid w:val="00834205"/>
    <w:rsid w:val="00834606"/>
    <w:rsid w:val="0083461B"/>
    <w:rsid w:val="00834802"/>
    <w:rsid w:val="00834A14"/>
    <w:rsid w:val="0083515F"/>
    <w:rsid w:val="0083518C"/>
    <w:rsid w:val="00835197"/>
    <w:rsid w:val="008352DE"/>
    <w:rsid w:val="008352ED"/>
    <w:rsid w:val="00835372"/>
    <w:rsid w:val="0083574A"/>
    <w:rsid w:val="0083583B"/>
    <w:rsid w:val="00835ACB"/>
    <w:rsid w:val="00835D8F"/>
    <w:rsid w:val="00835E93"/>
    <w:rsid w:val="0083608B"/>
    <w:rsid w:val="0083614A"/>
    <w:rsid w:val="00836164"/>
    <w:rsid w:val="008361F8"/>
    <w:rsid w:val="008362EA"/>
    <w:rsid w:val="0083647A"/>
    <w:rsid w:val="00836604"/>
    <w:rsid w:val="008367CC"/>
    <w:rsid w:val="00836C21"/>
    <w:rsid w:val="00836E75"/>
    <w:rsid w:val="0083722D"/>
    <w:rsid w:val="008372F4"/>
    <w:rsid w:val="0083750D"/>
    <w:rsid w:val="00837595"/>
    <w:rsid w:val="008376B8"/>
    <w:rsid w:val="00837AA7"/>
    <w:rsid w:val="00837D25"/>
    <w:rsid w:val="00837D73"/>
    <w:rsid w:val="00837E55"/>
    <w:rsid w:val="008402DC"/>
    <w:rsid w:val="00840466"/>
    <w:rsid w:val="0084054F"/>
    <w:rsid w:val="0084068B"/>
    <w:rsid w:val="00840949"/>
    <w:rsid w:val="00840BB4"/>
    <w:rsid w:val="00840D1C"/>
    <w:rsid w:val="00840DB5"/>
    <w:rsid w:val="00840DFD"/>
    <w:rsid w:val="00840E35"/>
    <w:rsid w:val="00840F37"/>
    <w:rsid w:val="00840F7C"/>
    <w:rsid w:val="0084111C"/>
    <w:rsid w:val="00841235"/>
    <w:rsid w:val="0084142E"/>
    <w:rsid w:val="008417D1"/>
    <w:rsid w:val="00841A0C"/>
    <w:rsid w:val="00841F16"/>
    <w:rsid w:val="00842167"/>
    <w:rsid w:val="0084225F"/>
    <w:rsid w:val="00842616"/>
    <w:rsid w:val="00842873"/>
    <w:rsid w:val="00842AA7"/>
    <w:rsid w:val="00842BDB"/>
    <w:rsid w:val="00842CE4"/>
    <w:rsid w:val="00842D32"/>
    <w:rsid w:val="00843016"/>
    <w:rsid w:val="008433A8"/>
    <w:rsid w:val="008433C5"/>
    <w:rsid w:val="008435F7"/>
    <w:rsid w:val="00843642"/>
    <w:rsid w:val="00843724"/>
    <w:rsid w:val="0084394F"/>
    <w:rsid w:val="00843ECD"/>
    <w:rsid w:val="00843F3A"/>
    <w:rsid w:val="00844277"/>
    <w:rsid w:val="0084429E"/>
    <w:rsid w:val="00844317"/>
    <w:rsid w:val="008443E2"/>
    <w:rsid w:val="00844410"/>
    <w:rsid w:val="00844426"/>
    <w:rsid w:val="00844686"/>
    <w:rsid w:val="008446D1"/>
    <w:rsid w:val="0084474B"/>
    <w:rsid w:val="0084483B"/>
    <w:rsid w:val="00844875"/>
    <w:rsid w:val="008449A3"/>
    <w:rsid w:val="00844A4E"/>
    <w:rsid w:val="00844B43"/>
    <w:rsid w:val="00844D57"/>
    <w:rsid w:val="00844E40"/>
    <w:rsid w:val="00844FDD"/>
    <w:rsid w:val="00844FE0"/>
    <w:rsid w:val="0084524A"/>
    <w:rsid w:val="0084531A"/>
    <w:rsid w:val="0084547D"/>
    <w:rsid w:val="0084576E"/>
    <w:rsid w:val="00845B09"/>
    <w:rsid w:val="00845F5A"/>
    <w:rsid w:val="008465C8"/>
    <w:rsid w:val="008469E2"/>
    <w:rsid w:val="00846B4A"/>
    <w:rsid w:val="00846BE6"/>
    <w:rsid w:val="00846C8A"/>
    <w:rsid w:val="00846CFD"/>
    <w:rsid w:val="00846ECF"/>
    <w:rsid w:val="00846F85"/>
    <w:rsid w:val="00846FB7"/>
    <w:rsid w:val="008470D9"/>
    <w:rsid w:val="008473D9"/>
    <w:rsid w:val="008473F2"/>
    <w:rsid w:val="008474D4"/>
    <w:rsid w:val="0084754C"/>
    <w:rsid w:val="008476BB"/>
    <w:rsid w:val="00847821"/>
    <w:rsid w:val="0084787C"/>
    <w:rsid w:val="00847B4D"/>
    <w:rsid w:val="00847B58"/>
    <w:rsid w:val="00847C3A"/>
    <w:rsid w:val="00847C58"/>
    <w:rsid w:val="00847DCB"/>
    <w:rsid w:val="00847EFC"/>
    <w:rsid w:val="00847FDF"/>
    <w:rsid w:val="00850FD3"/>
    <w:rsid w:val="008512F4"/>
    <w:rsid w:val="00851561"/>
    <w:rsid w:val="00851658"/>
    <w:rsid w:val="008516D6"/>
    <w:rsid w:val="008517A0"/>
    <w:rsid w:val="0085190E"/>
    <w:rsid w:val="00851939"/>
    <w:rsid w:val="008519D7"/>
    <w:rsid w:val="00851B7E"/>
    <w:rsid w:val="00851DA3"/>
    <w:rsid w:val="00851DAD"/>
    <w:rsid w:val="008523D5"/>
    <w:rsid w:val="0085249A"/>
    <w:rsid w:val="00852586"/>
    <w:rsid w:val="008527EA"/>
    <w:rsid w:val="00852837"/>
    <w:rsid w:val="0085294D"/>
    <w:rsid w:val="00852A09"/>
    <w:rsid w:val="00852B5D"/>
    <w:rsid w:val="00852F10"/>
    <w:rsid w:val="00853081"/>
    <w:rsid w:val="0085324D"/>
    <w:rsid w:val="008532CC"/>
    <w:rsid w:val="008536B1"/>
    <w:rsid w:val="00853980"/>
    <w:rsid w:val="00853A0C"/>
    <w:rsid w:val="00853D5F"/>
    <w:rsid w:val="0085449F"/>
    <w:rsid w:val="00854543"/>
    <w:rsid w:val="0085460D"/>
    <w:rsid w:val="00854925"/>
    <w:rsid w:val="00854960"/>
    <w:rsid w:val="008549C4"/>
    <w:rsid w:val="00854B26"/>
    <w:rsid w:val="00854FC3"/>
    <w:rsid w:val="00855024"/>
    <w:rsid w:val="00855030"/>
    <w:rsid w:val="0085543D"/>
    <w:rsid w:val="00855662"/>
    <w:rsid w:val="00855BA8"/>
    <w:rsid w:val="00856505"/>
    <w:rsid w:val="00856996"/>
    <w:rsid w:val="00856B36"/>
    <w:rsid w:val="00856E3E"/>
    <w:rsid w:val="00856E72"/>
    <w:rsid w:val="00857153"/>
    <w:rsid w:val="008572AB"/>
    <w:rsid w:val="008572E6"/>
    <w:rsid w:val="008574BA"/>
    <w:rsid w:val="008577BE"/>
    <w:rsid w:val="00857AB4"/>
    <w:rsid w:val="008608A3"/>
    <w:rsid w:val="00860C73"/>
    <w:rsid w:val="00860D11"/>
    <w:rsid w:val="00860F63"/>
    <w:rsid w:val="00860FFA"/>
    <w:rsid w:val="00861445"/>
    <w:rsid w:val="00861553"/>
    <w:rsid w:val="008616B6"/>
    <w:rsid w:val="00861DD4"/>
    <w:rsid w:val="0086215C"/>
    <w:rsid w:val="0086227C"/>
    <w:rsid w:val="008623E1"/>
    <w:rsid w:val="00862429"/>
    <w:rsid w:val="0086248C"/>
    <w:rsid w:val="00862697"/>
    <w:rsid w:val="0086270E"/>
    <w:rsid w:val="00862737"/>
    <w:rsid w:val="00862772"/>
    <w:rsid w:val="00862840"/>
    <w:rsid w:val="00863032"/>
    <w:rsid w:val="0086307D"/>
    <w:rsid w:val="008637CE"/>
    <w:rsid w:val="008637D4"/>
    <w:rsid w:val="00863A4D"/>
    <w:rsid w:val="00863B82"/>
    <w:rsid w:val="00863E62"/>
    <w:rsid w:val="00863E79"/>
    <w:rsid w:val="00863E9A"/>
    <w:rsid w:val="0086407E"/>
    <w:rsid w:val="008640B3"/>
    <w:rsid w:val="00864130"/>
    <w:rsid w:val="008645F9"/>
    <w:rsid w:val="00864791"/>
    <w:rsid w:val="00864844"/>
    <w:rsid w:val="00864A71"/>
    <w:rsid w:val="00864EA4"/>
    <w:rsid w:val="0086504D"/>
    <w:rsid w:val="00865213"/>
    <w:rsid w:val="0086543F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83F"/>
    <w:rsid w:val="00866E8E"/>
    <w:rsid w:val="00866EDA"/>
    <w:rsid w:val="0086709E"/>
    <w:rsid w:val="0086736A"/>
    <w:rsid w:val="008673DA"/>
    <w:rsid w:val="00867614"/>
    <w:rsid w:val="00867654"/>
    <w:rsid w:val="008677A7"/>
    <w:rsid w:val="008678B5"/>
    <w:rsid w:val="00867A36"/>
    <w:rsid w:val="00867FE3"/>
    <w:rsid w:val="00870064"/>
    <w:rsid w:val="0087015E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53E"/>
    <w:rsid w:val="008716D3"/>
    <w:rsid w:val="00871828"/>
    <w:rsid w:val="00871903"/>
    <w:rsid w:val="0087198D"/>
    <w:rsid w:val="00871BF3"/>
    <w:rsid w:val="00871DF7"/>
    <w:rsid w:val="00872180"/>
    <w:rsid w:val="008721B0"/>
    <w:rsid w:val="00872265"/>
    <w:rsid w:val="00872517"/>
    <w:rsid w:val="00872C72"/>
    <w:rsid w:val="00873021"/>
    <w:rsid w:val="0087374B"/>
    <w:rsid w:val="0087378F"/>
    <w:rsid w:val="008739F2"/>
    <w:rsid w:val="00873B21"/>
    <w:rsid w:val="00873E60"/>
    <w:rsid w:val="00873F0A"/>
    <w:rsid w:val="00873F52"/>
    <w:rsid w:val="00874055"/>
    <w:rsid w:val="00874229"/>
    <w:rsid w:val="008747AC"/>
    <w:rsid w:val="008747E4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05"/>
    <w:rsid w:val="00875417"/>
    <w:rsid w:val="00875682"/>
    <w:rsid w:val="008756AA"/>
    <w:rsid w:val="00875CF8"/>
    <w:rsid w:val="00875D40"/>
    <w:rsid w:val="00875D60"/>
    <w:rsid w:val="008760E6"/>
    <w:rsid w:val="0087626D"/>
    <w:rsid w:val="00876411"/>
    <w:rsid w:val="008766FC"/>
    <w:rsid w:val="00876964"/>
    <w:rsid w:val="00876A7E"/>
    <w:rsid w:val="00876AEA"/>
    <w:rsid w:val="00876C9F"/>
    <w:rsid w:val="00876D05"/>
    <w:rsid w:val="00877164"/>
    <w:rsid w:val="00877646"/>
    <w:rsid w:val="008776FA"/>
    <w:rsid w:val="00877819"/>
    <w:rsid w:val="00877A6F"/>
    <w:rsid w:val="00877B96"/>
    <w:rsid w:val="00877DFB"/>
    <w:rsid w:val="00877F8C"/>
    <w:rsid w:val="0088002B"/>
    <w:rsid w:val="008800AA"/>
    <w:rsid w:val="00880779"/>
    <w:rsid w:val="008807D4"/>
    <w:rsid w:val="008807D8"/>
    <w:rsid w:val="00880B59"/>
    <w:rsid w:val="00880CAF"/>
    <w:rsid w:val="00880EB6"/>
    <w:rsid w:val="00880EEF"/>
    <w:rsid w:val="008813B7"/>
    <w:rsid w:val="008813C8"/>
    <w:rsid w:val="008813CB"/>
    <w:rsid w:val="00881486"/>
    <w:rsid w:val="008818ED"/>
    <w:rsid w:val="0088199C"/>
    <w:rsid w:val="00881C2E"/>
    <w:rsid w:val="00881C62"/>
    <w:rsid w:val="00881C7A"/>
    <w:rsid w:val="00882156"/>
    <w:rsid w:val="00882429"/>
    <w:rsid w:val="008827AA"/>
    <w:rsid w:val="0088293B"/>
    <w:rsid w:val="00882DA9"/>
    <w:rsid w:val="00882DEB"/>
    <w:rsid w:val="0088306D"/>
    <w:rsid w:val="008831AE"/>
    <w:rsid w:val="00883345"/>
    <w:rsid w:val="0088363B"/>
    <w:rsid w:val="00883809"/>
    <w:rsid w:val="00883860"/>
    <w:rsid w:val="008839FD"/>
    <w:rsid w:val="00883A62"/>
    <w:rsid w:val="00883E90"/>
    <w:rsid w:val="00883F42"/>
    <w:rsid w:val="008841AA"/>
    <w:rsid w:val="008841AC"/>
    <w:rsid w:val="00884672"/>
    <w:rsid w:val="008846E3"/>
    <w:rsid w:val="008847B4"/>
    <w:rsid w:val="00884A0A"/>
    <w:rsid w:val="00884B55"/>
    <w:rsid w:val="00884B97"/>
    <w:rsid w:val="00884D6D"/>
    <w:rsid w:val="00884E5D"/>
    <w:rsid w:val="00885369"/>
    <w:rsid w:val="00885576"/>
    <w:rsid w:val="0088588A"/>
    <w:rsid w:val="008859FF"/>
    <w:rsid w:val="00885B9D"/>
    <w:rsid w:val="00885C99"/>
    <w:rsid w:val="00885CBC"/>
    <w:rsid w:val="008860A7"/>
    <w:rsid w:val="008861A7"/>
    <w:rsid w:val="00886221"/>
    <w:rsid w:val="008863E6"/>
    <w:rsid w:val="008864E1"/>
    <w:rsid w:val="00886525"/>
    <w:rsid w:val="008867FC"/>
    <w:rsid w:val="00886F31"/>
    <w:rsid w:val="00886FA9"/>
    <w:rsid w:val="008874B3"/>
    <w:rsid w:val="00887ADE"/>
    <w:rsid w:val="00887B1A"/>
    <w:rsid w:val="00887C0F"/>
    <w:rsid w:val="00887CEE"/>
    <w:rsid w:val="00887D50"/>
    <w:rsid w:val="0089001C"/>
    <w:rsid w:val="00890048"/>
    <w:rsid w:val="00890BE8"/>
    <w:rsid w:val="00890CDB"/>
    <w:rsid w:val="00890EB5"/>
    <w:rsid w:val="008910C6"/>
    <w:rsid w:val="00891147"/>
    <w:rsid w:val="0089129A"/>
    <w:rsid w:val="0089141A"/>
    <w:rsid w:val="00891524"/>
    <w:rsid w:val="008915CB"/>
    <w:rsid w:val="008916A8"/>
    <w:rsid w:val="0089194B"/>
    <w:rsid w:val="00891B91"/>
    <w:rsid w:val="00891F93"/>
    <w:rsid w:val="0089204F"/>
    <w:rsid w:val="0089240D"/>
    <w:rsid w:val="00892775"/>
    <w:rsid w:val="0089280B"/>
    <w:rsid w:val="00892964"/>
    <w:rsid w:val="0089322C"/>
    <w:rsid w:val="00893ABE"/>
    <w:rsid w:val="00893AEF"/>
    <w:rsid w:val="00893B19"/>
    <w:rsid w:val="00893BAB"/>
    <w:rsid w:val="00893D8F"/>
    <w:rsid w:val="008944A6"/>
    <w:rsid w:val="008944CD"/>
    <w:rsid w:val="00894607"/>
    <w:rsid w:val="008947E6"/>
    <w:rsid w:val="008947FA"/>
    <w:rsid w:val="00894AD1"/>
    <w:rsid w:val="00894AE5"/>
    <w:rsid w:val="00894D8A"/>
    <w:rsid w:val="00894E5E"/>
    <w:rsid w:val="00894E9D"/>
    <w:rsid w:val="00894EC2"/>
    <w:rsid w:val="00894FA1"/>
    <w:rsid w:val="008951C1"/>
    <w:rsid w:val="008952DB"/>
    <w:rsid w:val="008953E5"/>
    <w:rsid w:val="0089567C"/>
    <w:rsid w:val="008956F4"/>
    <w:rsid w:val="008957F9"/>
    <w:rsid w:val="00895B5B"/>
    <w:rsid w:val="00895D83"/>
    <w:rsid w:val="00895DBA"/>
    <w:rsid w:val="00896379"/>
    <w:rsid w:val="008965E0"/>
    <w:rsid w:val="00896602"/>
    <w:rsid w:val="00896B94"/>
    <w:rsid w:val="00896F59"/>
    <w:rsid w:val="00896FF7"/>
    <w:rsid w:val="0089717D"/>
    <w:rsid w:val="00897473"/>
    <w:rsid w:val="00897561"/>
    <w:rsid w:val="00897777"/>
    <w:rsid w:val="00897784"/>
    <w:rsid w:val="008979C6"/>
    <w:rsid w:val="00897A86"/>
    <w:rsid w:val="008A0115"/>
    <w:rsid w:val="008A0233"/>
    <w:rsid w:val="008A038B"/>
    <w:rsid w:val="008A05A2"/>
    <w:rsid w:val="008A06C6"/>
    <w:rsid w:val="008A098E"/>
    <w:rsid w:val="008A0A92"/>
    <w:rsid w:val="008A0BC6"/>
    <w:rsid w:val="008A0C49"/>
    <w:rsid w:val="008A0F8D"/>
    <w:rsid w:val="008A10A8"/>
    <w:rsid w:val="008A110F"/>
    <w:rsid w:val="008A1484"/>
    <w:rsid w:val="008A15A5"/>
    <w:rsid w:val="008A18EE"/>
    <w:rsid w:val="008A1B30"/>
    <w:rsid w:val="008A1BEB"/>
    <w:rsid w:val="008A2845"/>
    <w:rsid w:val="008A28C9"/>
    <w:rsid w:val="008A3117"/>
    <w:rsid w:val="008A324E"/>
    <w:rsid w:val="008A32E1"/>
    <w:rsid w:val="008A362B"/>
    <w:rsid w:val="008A363A"/>
    <w:rsid w:val="008A36BB"/>
    <w:rsid w:val="008A36ED"/>
    <w:rsid w:val="008A3B78"/>
    <w:rsid w:val="008A3C6F"/>
    <w:rsid w:val="008A3FAD"/>
    <w:rsid w:val="008A3FF3"/>
    <w:rsid w:val="008A4187"/>
    <w:rsid w:val="008A4229"/>
    <w:rsid w:val="008A423F"/>
    <w:rsid w:val="008A4574"/>
    <w:rsid w:val="008A4836"/>
    <w:rsid w:val="008A498C"/>
    <w:rsid w:val="008A5181"/>
    <w:rsid w:val="008A51AB"/>
    <w:rsid w:val="008A52B2"/>
    <w:rsid w:val="008A54C7"/>
    <w:rsid w:val="008A5796"/>
    <w:rsid w:val="008A59FD"/>
    <w:rsid w:val="008A5CF9"/>
    <w:rsid w:val="008A5E8F"/>
    <w:rsid w:val="008A5FA0"/>
    <w:rsid w:val="008A650D"/>
    <w:rsid w:val="008A6EFB"/>
    <w:rsid w:val="008A6F25"/>
    <w:rsid w:val="008A6F50"/>
    <w:rsid w:val="008A70CB"/>
    <w:rsid w:val="008A7121"/>
    <w:rsid w:val="008A72AA"/>
    <w:rsid w:val="008A735D"/>
    <w:rsid w:val="008A758A"/>
    <w:rsid w:val="008A78B6"/>
    <w:rsid w:val="008A7C7A"/>
    <w:rsid w:val="008A7D7A"/>
    <w:rsid w:val="008A7ECC"/>
    <w:rsid w:val="008B00CC"/>
    <w:rsid w:val="008B0110"/>
    <w:rsid w:val="008B03B1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934"/>
    <w:rsid w:val="008B1D04"/>
    <w:rsid w:val="008B1E9B"/>
    <w:rsid w:val="008B20E3"/>
    <w:rsid w:val="008B2134"/>
    <w:rsid w:val="008B216C"/>
    <w:rsid w:val="008B2421"/>
    <w:rsid w:val="008B244B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92"/>
    <w:rsid w:val="008B40A9"/>
    <w:rsid w:val="008B41FB"/>
    <w:rsid w:val="008B444C"/>
    <w:rsid w:val="008B4551"/>
    <w:rsid w:val="008B45DA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5C5F"/>
    <w:rsid w:val="008B61CA"/>
    <w:rsid w:val="008B65E0"/>
    <w:rsid w:val="008B6850"/>
    <w:rsid w:val="008B6980"/>
    <w:rsid w:val="008B6A44"/>
    <w:rsid w:val="008B6A62"/>
    <w:rsid w:val="008B6CC1"/>
    <w:rsid w:val="008B6D46"/>
    <w:rsid w:val="008B6E98"/>
    <w:rsid w:val="008B71D3"/>
    <w:rsid w:val="008B7362"/>
    <w:rsid w:val="008B7383"/>
    <w:rsid w:val="008B73E0"/>
    <w:rsid w:val="008B7ABB"/>
    <w:rsid w:val="008B7D27"/>
    <w:rsid w:val="008B7EA4"/>
    <w:rsid w:val="008B7F38"/>
    <w:rsid w:val="008C0098"/>
    <w:rsid w:val="008C010D"/>
    <w:rsid w:val="008C025F"/>
    <w:rsid w:val="008C03CF"/>
    <w:rsid w:val="008C06E7"/>
    <w:rsid w:val="008C081A"/>
    <w:rsid w:val="008C0A4B"/>
    <w:rsid w:val="008C0A6E"/>
    <w:rsid w:val="008C0C40"/>
    <w:rsid w:val="008C0EAA"/>
    <w:rsid w:val="008C0F99"/>
    <w:rsid w:val="008C0FE8"/>
    <w:rsid w:val="008C1643"/>
    <w:rsid w:val="008C1A85"/>
    <w:rsid w:val="008C1BDD"/>
    <w:rsid w:val="008C1CCC"/>
    <w:rsid w:val="008C1DEC"/>
    <w:rsid w:val="008C20DC"/>
    <w:rsid w:val="008C2350"/>
    <w:rsid w:val="008C2572"/>
    <w:rsid w:val="008C290C"/>
    <w:rsid w:val="008C2B19"/>
    <w:rsid w:val="008C2D7A"/>
    <w:rsid w:val="008C3023"/>
    <w:rsid w:val="008C30E6"/>
    <w:rsid w:val="008C3746"/>
    <w:rsid w:val="008C3770"/>
    <w:rsid w:val="008C3A15"/>
    <w:rsid w:val="008C3ACE"/>
    <w:rsid w:val="008C44A4"/>
    <w:rsid w:val="008C499A"/>
    <w:rsid w:val="008C4BC9"/>
    <w:rsid w:val="008C4BD5"/>
    <w:rsid w:val="008C582D"/>
    <w:rsid w:val="008C585E"/>
    <w:rsid w:val="008C5A2F"/>
    <w:rsid w:val="008C67E3"/>
    <w:rsid w:val="008C68B3"/>
    <w:rsid w:val="008C69C0"/>
    <w:rsid w:val="008C6B72"/>
    <w:rsid w:val="008C6CED"/>
    <w:rsid w:val="008C6E4E"/>
    <w:rsid w:val="008C700D"/>
    <w:rsid w:val="008C7025"/>
    <w:rsid w:val="008C7555"/>
    <w:rsid w:val="008C76B2"/>
    <w:rsid w:val="008C790D"/>
    <w:rsid w:val="008C7BE8"/>
    <w:rsid w:val="008C7E1D"/>
    <w:rsid w:val="008C7FC1"/>
    <w:rsid w:val="008D00A7"/>
    <w:rsid w:val="008D02B8"/>
    <w:rsid w:val="008D02F1"/>
    <w:rsid w:val="008D0BEF"/>
    <w:rsid w:val="008D0C9C"/>
    <w:rsid w:val="008D0FB3"/>
    <w:rsid w:val="008D102A"/>
    <w:rsid w:val="008D129F"/>
    <w:rsid w:val="008D14A9"/>
    <w:rsid w:val="008D157B"/>
    <w:rsid w:val="008D1659"/>
    <w:rsid w:val="008D16A0"/>
    <w:rsid w:val="008D1AD3"/>
    <w:rsid w:val="008D1B09"/>
    <w:rsid w:val="008D1E44"/>
    <w:rsid w:val="008D2091"/>
    <w:rsid w:val="008D244D"/>
    <w:rsid w:val="008D258C"/>
    <w:rsid w:val="008D269F"/>
    <w:rsid w:val="008D2762"/>
    <w:rsid w:val="008D2807"/>
    <w:rsid w:val="008D2D0E"/>
    <w:rsid w:val="008D3012"/>
    <w:rsid w:val="008D301E"/>
    <w:rsid w:val="008D31F9"/>
    <w:rsid w:val="008D32E3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ADC"/>
    <w:rsid w:val="008D4B61"/>
    <w:rsid w:val="008D4BCC"/>
    <w:rsid w:val="008D4D1B"/>
    <w:rsid w:val="008D4F02"/>
    <w:rsid w:val="008D5004"/>
    <w:rsid w:val="008D5030"/>
    <w:rsid w:val="008D5119"/>
    <w:rsid w:val="008D51FA"/>
    <w:rsid w:val="008D5453"/>
    <w:rsid w:val="008D55BA"/>
    <w:rsid w:val="008D560E"/>
    <w:rsid w:val="008D5643"/>
    <w:rsid w:val="008D614A"/>
    <w:rsid w:val="008D6191"/>
    <w:rsid w:val="008D628A"/>
    <w:rsid w:val="008D66E9"/>
    <w:rsid w:val="008D6DD1"/>
    <w:rsid w:val="008D6E7F"/>
    <w:rsid w:val="008D706E"/>
    <w:rsid w:val="008D71B1"/>
    <w:rsid w:val="008D7430"/>
    <w:rsid w:val="008D7452"/>
    <w:rsid w:val="008D7663"/>
    <w:rsid w:val="008D7C53"/>
    <w:rsid w:val="008D7E27"/>
    <w:rsid w:val="008D7EA9"/>
    <w:rsid w:val="008E005A"/>
    <w:rsid w:val="008E03CF"/>
    <w:rsid w:val="008E0433"/>
    <w:rsid w:val="008E0892"/>
    <w:rsid w:val="008E0974"/>
    <w:rsid w:val="008E0A48"/>
    <w:rsid w:val="008E0E39"/>
    <w:rsid w:val="008E0E81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49E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3C84"/>
    <w:rsid w:val="008E4167"/>
    <w:rsid w:val="008E4190"/>
    <w:rsid w:val="008E434F"/>
    <w:rsid w:val="008E46A7"/>
    <w:rsid w:val="008E46DE"/>
    <w:rsid w:val="008E493A"/>
    <w:rsid w:val="008E4A7C"/>
    <w:rsid w:val="008E4AEA"/>
    <w:rsid w:val="008E4E61"/>
    <w:rsid w:val="008E4FA3"/>
    <w:rsid w:val="008E55A4"/>
    <w:rsid w:val="008E56B3"/>
    <w:rsid w:val="008E5710"/>
    <w:rsid w:val="008E5730"/>
    <w:rsid w:val="008E57DA"/>
    <w:rsid w:val="008E5A82"/>
    <w:rsid w:val="008E5BBF"/>
    <w:rsid w:val="008E5CE1"/>
    <w:rsid w:val="008E634A"/>
    <w:rsid w:val="008E6438"/>
    <w:rsid w:val="008E674B"/>
    <w:rsid w:val="008E6790"/>
    <w:rsid w:val="008E717A"/>
    <w:rsid w:val="008E7659"/>
    <w:rsid w:val="008E7666"/>
    <w:rsid w:val="008E782B"/>
    <w:rsid w:val="008E78B7"/>
    <w:rsid w:val="008E79AB"/>
    <w:rsid w:val="008E7B98"/>
    <w:rsid w:val="008E7BF7"/>
    <w:rsid w:val="008E7ED5"/>
    <w:rsid w:val="008E7F34"/>
    <w:rsid w:val="008E7F93"/>
    <w:rsid w:val="008F006B"/>
    <w:rsid w:val="008F01EE"/>
    <w:rsid w:val="008F021C"/>
    <w:rsid w:val="008F02EB"/>
    <w:rsid w:val="008F04B4"/>
    <w:rsid w:val="008F059E"/>
    <w:rsid w:val="008F05A7"/>
    <w:rsid w:val="008F05B1"/>
    <w:rsid w:val="008F078C"/>
    <w:rsid w:val="008F0830"/>
    <w:rsid w:val="008F0AE8"/>
    <w:rsid w:val="008F0BD3"/>
    <w:rsid w:val="008F0CBC"/>
    <w:rsid w:val="008F0F5E"/>
    <w:rsid w:val="008F0F87"/>
    <w:rsid w:val="008F0F99"/>
    <w:rsid w:val="008F0FA5"/>
    <w:rsid w:val="008F0FC7"/>
    <w:rsid w:val="008F12E3"/>
    <w:rsid w:val="008F1324"/>
    <w:rsid w:val="008F18F7"/>
    <w:rsid w:val="008F198B"/>
    <w:rsid w:val="008F1CEE"/>
    <w:rsid w:val="008F1DEA"/>
    <w:rsid w:val="008F2066"/>
    <w:rsid w:val="008F213E"/>
    <w:rsid w:val="008F216E"/>
    <w:rsid w:val="008F227C"/>
    <w:rsid w:val="008F22B7"/>
    <w:rsid w:val="008F22E7"/>
    <w:rsid w:val="008F22EE"/>
    <w:rsid w:val="008F262E"/>
    <w:rsid w:val="008F2858"/>
    <w:rsid w:val="008F2B8B"/>
    <w:rsid w:val="008F2C9E"/>
    <w:rsid w:val="008F2DCA"/>
    <w:rsid w:val="008F31DA"/>
    <w:rsid w:val="008F3335"/>
    <w:rsid w:val="008F3C86"/>
    <w:rsid w:val="008F3FD9"/>
    <w:rsid w:val="008F4022"/>
    <w:rsid w:val="008F40C8"/>
    <w:rsid w:val="008F4190"/>
    <w:rsid w:val="008F4278"/>
    <w:rsid w:val="008F445C"/>
    <w:rsid w:val="008F446C"/>
    <w:rsid w:val="008F4569"/>
    <w:rsid w:val="008F4671"/>
    <w:rsid w:val="008F4750"/>
    <w:rsid w:val="008F4972"/>
    <w:rsid w:val="008F49EE"/>
    <w:rsid w:val="008F4F29"/>
    <w:rsid w:val="008F4FBB"/>
    <w:rsid w:val="008F50C8"/>
    <w:rsid w:val="008F53BD"/>
    <w:rsid w:val="008F53D5"/>
    <w:rsid w:val="008F540C"/>
    <w:rsid w:val="008F55E3"/>
    <w:rsid w:val="008F5A57"/>
    <w:rsid w:val="008F5A5F"/>
    <w:rsid w:val="008F5C6E"/>
    <w:rsid w:val="008F5CDD"/>
    <w:rsid w:val="008F5E73"/>
    <w:rsid w:val="008F5EAB"/>
    <w:rsid w:val="008F6075"/>
    <w:rsid w:val="008F6132"/>
    <w:rsid w:val="008F616A"/>
    <w:rsid w:val="008F63E4"/>
    <w:rsid w:val="008F6939"/>
    <w:rsid w:val="008F6A98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4F4"/>
    <w:rsid w:val="00900BFA"/>
    <w:rsid w:val="00900D41"/>
    <w:rsid w:val="0090106C"/>
    <w:rsid w:val="0090144B"/>
    <w:rsid w:val="00901574"/>
    <w:rsid w:val="0090163A"/>
    <w:rsid w:val="00901A3A"/>
    <w:rsid w:val="00901F7B"/>
    <w:rsid w:val="00901FA9"/>
    <w:rsid w:val="00902059"/>
    <w:rsid w:val="00902166"/>
    <w:rsid w:val="0090234C"/>
    <w:rsid w:val="009024EB"/>
    <w:rsid w:val="00902893"/>
    <w:rsid w:val="00902C0E"/>
    <w:rsid w:val="00902CF3"/>
    <w:rsid w:val="00902EAB"/>
    <w:rsid w:val="009032F8"/>
    <w:rsid w:val="00903392"/>
    <w:rsid w:val="009034B6"/>
    <w:rsid w:val="00903836"/>
    <w:rsid w:val="0090388B"/>
    <w:rsid w:val="0090398F"/>
    <w:rsid w:val="009039F9"/>
    <w:rsid w:val="00903AA9"/>
    <w:rsid w:val="00903D08"/>
    <w:rsid w:val="00903D3E"/>
    <w:rsid w:val="00903DF9"/>
    <w:rsid w:val="009042FB"/>
    <w:rsid w:val="0090447F"/>
    <w:rsid w:val="009044E7"/>
    <w:rsid w:val="009044EE"/>
    <w:rsid w:val="00904846"/>
    <w:rsid w:val="0090496D"/>
    <w:rsid w:val="00904ADA"/>
    <w:rsid w:val="00905330"/>
    <w:rsid w:val="00905357"/>
    <w:rsid w:val="0090538C"/>
    <w:rsid w:val="009054F4"/>
    <w:rsid w:val="009057B4"/>
    <w:rsid w:val="00905892"/>
    <w:rsid w:val="00905B3F"/>
    <w:rsid w:val="00905BE8"/>
    <w:rsid w:val="00906085"/>
    <w:rsid w:val="0090625D"/>
    <w:rsid w:val="00906381"/>
    <w:rsid w:val="00906392"/>
    <w:rsid w:val="00906483"/>
    <w:rsid w:val="0090655D"/>
    <w:rsid w:val="009065EC"/>
    <w:rsid w:val="00906853"/>
    <w:rsid w:val="00906907"/>
    <w:rsid w:val="00906B58"/>
    <w:rsid w:val="00906BB3"/>
    <w:rsid w:val="00906DAA"/>
    <w:rsid w:val="00907185"/>
    <w:rsid w:val="009071CC"/>
    <w:rsid w:val="009072E6"/>
    <w:rsid w:val="0090747F"/>
    <w:rsid w:val="00907732"/>
    <w:rsid w:val="00907857"/>
    <w:rsid w:val="009079A2"/>
    <w:rsid w:val="009079DC"/>
    <w:rsid w:val="00907D59"/>
    <w:rsid w:val="00910018"/>
    <w:rsid w:val="009101B0"/>
    <w:rsid w:val="009102B9"/>
    <w:rsid w:val="009104A6"/>
    <w:rsid w:val="00910C02"/>
    <w:rsid w:val="00910F0B"/>
    <w:rsid w:val="00911008"/>
    <w:rsid w:val="009110E8"/>
    <w:rsid w:val="009117C3"/>
    <w:rsid w:val="009118F7"/>
    <w:rsid w:val="00911950"/>
    <w:rsid w:val="00911A10"/>
    <w:rsid w:val="00911F13"/>
    <w:rsid w:val="0091208E"/>
    <w:rsid w:val="009123F4"/>
    <w:rsid w:val="00912870"/>
    <w:rsid w:val="009128F6"/>
    <w:rsid w:val="0091296E"/>
    <w:rsid w:val="00912B1C"/>
    <w:rsid w:val="00912D4E"/>
    <w:rsid w:val="00912DFA"/>
    <w:rsid w:val="0091332B"/>
    <w:rsid w:val="00913551"/>
    <w:rsid w:val="009137B9"/>
    <w:rsid w:val="009138FC"/>
    <w:rsid w:val="009139FC"/>
    <w:rsid w:val="00913C07"/>
    <w:rsid w:val="00913C42"/>
    <w:rsid w:val="00913E7D"/>
    <w:rsid w:val="009140D4"/>
    <w:rsid w:val="009140DD"/>
    <w:rsid w:val="0091421A"/>
    <w:rsid w:val="009142F7"/>
    <w:rsid w:val="009142FC"/>
    <w:rsid w:val="00914346"/>
    <w:rsid w:val="0091480B"/>
    <w:rsid w:val="00914902"/>
    <w:rsid w:val="00914A96"/>
    <w:rsid w:val="00914B84"/>
    <w:rsid w:val="00914BCD"/>
    <w:rsid w:val="00914C4A"/>
    <w:rsid w:val="00914EF7"/>
    <w:rsid w:val="00915048"/>
    <w:rsid w:val="009151A2"/>
    <w:rsid w:val="00915553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9A4"/>
    <w:rsid w:val="00916A92"/>
    <w:rsid w:val="00916B2E"/>
    <w:rsid w:val="00916EB8"/>
    <w:rsid w:val="00916FC5"/>
    <w:rsid w:val="0091745D"/>
    <w:rsid w:val="0091751F"/>
    <w:rsid w:val="00917527"/>
    <w:rsid w:val="009176BE"/>
    <w:rsid w:val="0091775B"/>
    <w:rsid w:val="00917898"/>
    <w:rsid w:val="0091796A"/>
    <w:rsid w:val="00917C02"/>
    <w:rsid w:val="00917E14"/>
    <w:rsid w:val="0092018A"/>
    <w:rsid w:val="0092040D"/>
    <w:rsid w:val="009209B6"/>
    <w:rsid w:val="00920BF4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55"/>
    <w:rsid w:val="00922485"/>
    <w:rsid w:val="009224EE"/>
    <w:rsid w:val="00922B3D"/>
    <w:rsid w:val="00922C2A"/>
    <w:rsid w:val="00922DE9"/>
    <w:rsid w:val="00923452"/>
    <w:rsid w:val="009236C5"/>
    <w:rsid w:val="0092390E"/>
    <w:rsid w:val="00923A28"/>
    <w:rsid w:val="00923AAE"/>
    <w:rsid w:val="00923E02"/>
    <w:rsid w:val="009249B7"/>
    <w:rsid w:val="00924B51"/>
    <w:rsid w:val="00924CC7"/>
    <w:rsid w:val="00924D0F"/>
    <w:rsid w:val="00924F83"/>
    <w:rsid w:val="00925233"/>
    <w:rsid w:val="00925747"/>
    <w:rsid w:val="00925B74"/>
    <w:rsid w:val="00925C66"/>
    <w:rsid w:val="00925F23"/>
    <w:rsid w:val="00925FEA"/>
    <w:rsid w:val="0092602E"/>
    <w:rsid w:val="009261CB"/>
    <w:rsid w:val="00926490"/>
    <w:rsid w:val="0092670D"/>
    <w:rsid w:val="0092684B"/>
    <w:rsid w:val="00926894"/>
    <w:rsid w:val="0092693F"/>
    <w:rsid w:val="00926AD1"/>
    <w:rsid w:val="00926DA8"/>
    <w:rsid w:val="00926E6A"/>
    <w:rsid w:val="00927343"/>
    <w:rsid w:val="009273EA"/>
    <w:rsid w:val="009276BF"/>
    <w:rsid w:val="0092773A"/>
    <w:rsid w:val="009277F7"/>
    <w:rsid w:val="00927954"/>
    <w:rsid w:val="00927B00"/>
    <w:rsid w:val="00927B0A"/>
    <w:rsid w:val="00927D20"/>
    <w:rsid w:val="00927EA5"/>
    <w:rsid w:val="00930340"/>
    <w:rsid w:val="0093063E"/>
    <w:rsid w:val="009306E0"/>
    <w:rsid w:val="009306E7"/>
    <w:rsid w:val="009307C9"/>
    <w:rsid w:val="00930956"/>
    <w:rsid w:val="00930B2E"/>
    <w:rsid w:val="00930D58"/>
    <w:rsid w:val="00930D71"/>
    <w:rsid w:val="0093128C"/>
    <w:rsid w:val="009312CD"/>
    <w:rsid w:val="009312EE"/>
    <w:rsid w:val="00931364"/>
    <w:rsid w:val="009314F3"/>
    <w:rsid w:val="00931899"/>
    <w:rsid w:val="00932055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52A"/>
    <w:rsid w:val="009336E3"/>
    <w:rsid w:val="0093370F"/>
    <w:rsid w:val="00933E7A"/>
    <w:rsid w:val="00933EED"/>
    <w:rsid w:val="00933F1A"/>
    <w:rsid w:val="00934201"/>
    <w:rsid w:val="0093470E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833"/>
    <w:rsid w:val="00935DE0"/>
    <w:rsid w:val="0093638B"/>
    <w:rsid w:val="009363EF"/>
    <w:rsid w:val="0093642E"/>
    <w:rsid w:val="00936579"/>
    <w:rsid w:val="00936768"/>
    <w:rsid w:val="00936843"/>
    <w:rsid w:val="00936962"/>
    <w:rsid w:val="00936A88"/>
    <w:rsid w:val="00936ECC"/>
    <w:rsid w:val="00936FBA"/>
    <w:rsid w:val="0093713F"/>
    <w:rsid w:val="0093727C"/>
    <w:rsid w:val="009373BD"/>
    <w:rsid w:val="0093745A"/>
    <w:rsid w:val="009376AF"/>
    <w:rsid w:val="009377AE"/>
    <w:rsid w:val="00937809"/>
    <w:rsid w:val="00937836"/>
    <w:rsid w:val="00937F6C"/>
    <w:rsid w:val="0094013D"/>
    <w:rsid w:val="009407AA"/>
    <w:rsid w:val="009409A2"/>
    <w:rsid w:val="00940CC3"/>
    <w:rsid w:val="00941062"/>
    <w:rsid w:val="009412E7"/>
    <w:rsid w:val="009414BA"/>
    <w:rsid w:val="0094150E"/>
    <w:rsid w:val="00941938"/>
    <w:rsid w:val="00941AFB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67B"/>
    <w:rsid w:val="009437EA"/>
    <w:rsid w:val="00943861"/>
    <w:rsid w:val="00943879"/>
    <w:rsid w:val="00943ABA"/>
    <w:rsid w:val="00943ACD"/>
    <w:rsid w:val="00943CCB"/>
    <w:rsid w:val="00943FC7"/>
    <w:rsid w:val="0094404E"/>
    <w:rsid w:val="00944273"/>
    <w:rsid w:val="00944434"/>
    <w:rsid w:val="009444C8"/>
    <w:rsid w:val="009446A4"/>
    <w:rsid w:val="009448E8"/>
    <w:rsid w:val="00944917"/>
    <w:rsid w:val="00944A8A"/>
    <w:rsid w:val="00944CAD"/>
    <w:rsid w:val="0094513F"/>
    <w:rsid w:val="0094551E"/>
    <w:rsid w:val="00945545"/>
    <w:rsid w:val="00945991"/>
    <w:rsid w:val="00945998"/>
    <w:rsid w:val="00945A77"/>
    <w:rsid w:val="0094608D"/>
    <w:rsid w:val="00946097"/>
    <w:rsid w:val="00946155"/>
    <w:rsid w:val="0094661F"/>
    <w:rsid w:val="009466B0"/>
    <w:rsid w:val="00946750"/>
    <w:rsid w:val="00946828"/>
    <w:rsid w:val="00946895"/>
    <w:rsid w:val="00946989"/>
    <w:rsid w:val="00946F1C"/>
    <w:rsid w:val="0094702F"/>
    <w:rsid w:val="009471B4"/>
    <w:rsid w:val="00947298"/>
    <w:rsid w:val="00947CDB"/>
    <w:rsid w:val="009507BD"/>
    <w:rsid w:val="00950DC3"/>
    <w:rsid w:val="00950F4C"/>
    <w:rsid w:val="00950F57"/>
    <w:rsid w:val="00951254"/>
    <w:rsid w:val="009512D1"/>
    <w:rsid w:val="009513F8"/>
    <w:rsid w:val="0095145A"/>
    <w:rsid w:val="009514D7"/>
    <w:rsid w:val="0095180B"/>
    <w:rsid w:val="00951915"/>
    <w:rsid w:val="00951AAD"/>
    <w:rsid w:val="00951C18"/>
    <w:rsid w:val="00951CD4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814"/>
    <w:rsid w:val="00953B3F"/>
    <w:rsid w:val="00953D24"/>
    <w:rsid w:val="009541B7"/>
    <w:rsid w:val="00954221"/>
    <w:rsid w:val="009546DB"/>
    <w:rsid w:val="00954871"/>
    <w:rsid w:val="00954AB5"/>
    <w:rsid w:val="00954ED6"/>
    <w:rsid w:val="00954F52"/>
    <w:rsid w:val="009550C7"/>
    <w:rsid w:val="00955448"/>
    <w:rsid w:val="009554AC"/>
    <w:rsid w:val="009556EC"/>
    <w:rsid w:val="009559BF"/>
    <w:rsid w:val="009560CF"/>
    <w:rsid w:val="009560E1"/>
    <w:rsid w:val="00956112"/>
    <w:rsid w:val="00956154"/>
    <w:rsid w:val="009561B7"/>
    <w:rsid w:val="009563BB"/>
    <w:rsid w:val="00956437"/>
    <w:rsid w:val="009564BF"/>
    <w:rsid w:val="009564ED"/>
    <w:rsid w:val="00956543"/>
    <w:rsid w:val="00956577"/>
    <w:rsid w:val="00956746"/>
    <w:rsid w:val="009568BF"/>
    <w:rsid w:val="00956B3C"/>
    <w:rsid w:val="00956BD5"/>
    <w:rsid w:val="00956D42"/>
    <w:rsid w:val="009571C2"/>
    <w:rsid w:val="009572C0"/>
    <w:rsid w:val="009574B4"/>
    <w:rsid w:val="00957717"/>
    <w:rsid w:val="009579DB"/>
    <w:rsid w:val="00957ACA"/>
    <w:rsid w:val="00957BC0"/>
    <w:rsid w:val="00957C22"/>
    <w:rsid w:val="00957C2A"/>
    <w:rsid w:val="00957DA0"/>
    <w:rsid w:val="00957DED"/>
    <w:rsid w:val="00957F6E"/>
    <w:rsid w:val="00957F70"/>
    <w:rsid w:val="009603F8"/>
    <w:rsid w:val="009607EB"/>
    <w:rsid w:val="009608B4"/>
    <w:rsid w:val="00960A8D"/>
    <w:rsid w:val="00960DDE"/>
    <w:rsid w:val="00960E2F"/>
    <w:rsid w:val="0096124D"/>
    <w:rsid w:val="009613DC"/>
    <w:rsid w:val="0096158E"/>
    <w:rsid w:val="00961880"/>
    <w:rsid w:val="00961908"/>
    <w:rsid w:val="00961932"/>
    <w:rsid w:val="00961D52"/>
    <w:rsid w:val="00962186"/>
    <w:rsid w:val="009622AC"/>
    <w:rsid w:val="00962662"/>
    <w:rsid w:val="0096287F"/>
    <w:rsid w:val="009628C9"/>
    <w:rsid w:val="00962A04"/>
    <w:rsid w:val="00962B15"/>
    <w:rsid w:val="00962B96"/>
    <w:rsid w:val="00962DC7"/>
    <w:rsid w:val="00962E1F"/>
    <w:rsid w:val="00962E71"/>
    <w:rsid w:val="0096304D"/>
    <w:rsid w:val="00963208"/>
    <w:rsid w:val="009632B5"/>
    <w:rsid w:val="0096353D"/>
    <w:rsid w:val="009636B1"/>
    <w:rsid w:val="00963749"/>
    <w:rsid w:val="0096393B"/>
    <w:rsid w:val="00963961"/>
    <w:rsid w:val="00963DAD"/>
    <w:rsid w:val="00963DDA"/>
    <w:rsid w:val="00963F7E"/>
    <w:rsid w:val="009640F8"/>
    <w:rsid w:val="00964239"/>
    <w:rsid w:val="0096444D"/>
    <w:rsid w:val="0096451C"/>
    <w:rsid w:val="00964C4D"/>
    <w:rsid w:val="00964FF5"/>
    <w:rsid w:val="00965422"/>
    <w:rsid w:val="0096566D"/>
    <w:rsid w:val="00965B83"/>
    <w:rsid w:val="00965FAD"/>
    <w:rsid w:val="009663E1"/>
    <w:rsid w:val="00966451"/>
    <w:rsid w:val="0096685A"/>
    <w:rsid w:val="009668DB"/>
    <w:rsid w:val="00966BFF"/>
    <w:rsid w:val="00966D41"/>
    <w:rsid w:val="009671AC"/>
    <w:rsid w:val="009672B6"/>
    <w:rsid w:val="00967322"/>
    <w:rsid w:val="0096734B"/>
    <w:rsid w:val="00967488"/>
    <w:rsid w:val="00967506"/>
    <w:rsid w:val="00967565"/>
    <w:rsid w:val="009679E2"/>
    <w:rsid w:val="00967B6A"/>
    <w:rsid w:val="00967CF7"/>
    <w:rsid w:val="00967DF3"/>
    <w:rsid w:val="009701D1"/>
    <w:rsid w:val="0097036C"/>
    <w:rsid w:val="009707EE"/>
    <w:rsid w:val="00970821"/>
    <w:rsid w:val="00970BAE"/>
    <w:rsid w:val="00970C02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026"/>
    <w:rsid w:val="00973318"/>
    <w:rsid w:val="00973728"/>
    <w:rsid w:val="0097376C"/>
    <w:rsid w:val="009738A8"/>
    <w:rsid w:val="009738CF"/>
    <w:rsid w:val="00973A4F"/>
    <w:rsid w:val="00973BE6"/>
    <w:rsid w:val="00973CBD"/>
    <w:rsid w:val="00973EE9"/>
    <w:rsid w:val="00974155"/>
    <w:rsid w:val="00974234"/>
    <w:rsid w:val="00974384"/>
    <w:rsid w:val="00974C40"/>
    <w:rsid w:val="00974DAA"/>
    <w:rsid w:val="00974E6A"/>
    <w:rsid w:val="00974FC5"/>
    <w:rsid w:val="009754AB"/>
    <w:rsid w:val="0097563A"/>
    <w:rsid w:val="00975C59"/>
    <w:rsid w:val="00975DAC"/>
    <w:rsid w:val="00976DF0"/>
    <w:rsid w:val="00976E1C"/>
    <w:rsid w:val="00977047"/>
    <w:rsid w:val="00977446"/>
    <w:rsid w:val="00977718"/>
    <w:rsid w:val="00977B61"/>
    <w:rsid w:val="00977D3B"/>
    <w:rsid w:val="009802DD"/>
    <w:rsid w:val="0098031D"/>
    <w:rsid w:val="009804C6"/>
    <w:rsid w:val="009805FB"/>
    <w:rsid w:val="009809BB"/>
    <w:rsid w:val="00980C7C"/>
    <w:rsid w:val="00980CAB"/>
    <w:rsid w:val="00980F85"/>
    <w:rsid w:val="00980FC4"/>
    <w:rsid w:val="0098103C"/>
    <w:rsid w:val="00981351"/>
    <w:rsid w:val="009814A1"/>
    <w:rsid w:val="009814E5"/>
    <w:rsid w:val="00981BA1"/>
    <w:rsid w:val="00981C4F"/>
    <w:rsid w:val="00981D4A"/>
    <w:rsid w:val="00981E5A"/>
    <w:rsid w:val="00981EDC"/>
    <w:rsid w:val="00981F02"/>
    <w:rsid w:val="0098209B"/>
    <w:rsid w:val="0098247B"/>
    <w:rsid w:val="0098260C"/>
    <w:rsid w:val="009826DD"/>
    <w:rsid w:val="009827CC"/>
    <w:rsid w:val="0098281A"/>
    <w:rsid w:val="00982936"/>
    <w:rsid w:val="009829C5"/>
    <w:rsid w:val="00982A95"/>
    <w:rsid w:val="00982AD0"/>
    <w:rsid w:val="00982B5B"/>
    <w:rsid w:val="009832AF"/>
    <w:rsid w:val="009832D7"/>
    <w:rsid w:val="00983434"/>
    <w:rsid w:val="00983445"/>
    <w:rsid w:val="009835B2"/>
    <w:rsid w:val="009836A8"/>
    <w:rsid w:val="009837CF"/>
    <w:rsid w:val="00983A0F"/>
    <w:rsid w:val="00983BE5"/>
    <w:rsid w:val="00983D1E"/>
    <w:rsid w:val="00983DD5"/>
    <w:rsid w:val="00983EF8"/>
    <w:rsid w:val="00984126"/>
    <w:rsid w:val="0098425A"/>
    <w:rsid w:val="009842AC"/>
    <w:rsid w:val="009842E9"/>
    <w:rsid w:val="00984342"/>
    <w:rsid w:val="0098434D"/>
    <w:rsid w:val="009845CA"/>
    <w:rsid w:val="0098465B"/>
    <w:rsid w:val="00984702"/>
    <w:rsid w:val="00984B74"/>
    <w:rsid w:val="0098503F"/>
    <w:rsid w:val="0098508C"/>
    <w:rsid w:val="0098540E"/>
    <w:rsid w:val="0098575D"/>
    <w:rsid w:val="009859BF"/>
    <w:rsid w:val="009859F5"/>
    <w:rsid w:val="00985C25"/>
    <w:rsid w:val="00985C3D"/>
    <w:rsid w:val="00985C9B"/>
    <w:rsid w:val="00985DBA"/>
    <w:rsid w:val="00986045"/>
    <w:rsid w:val="0098628A"/>
    <w:rsid w:val="009862D0"/>
    <w:rsid w:val="0098662E"/>
    <w:rsid w:val="00986B26"/>
    <w:rsid w:val="009870F3"/>
    <w:rsid w:val="0098739F"/>
    <w:rsid w:val="0098764E"/>
    <w:rsid w:val="00987ACC"/>
    <w:rsid w:val="00987E3A"/>
    <w:rsid w:val="0099012F"/>
    <w:rsid w:val="009901D9"/>
    <w:rsid w:val="009904C9"/>
    <w:rsid w:val="009907AE"/>
    <w:rsid w:val="00990925"/>
    <w:rsid w:val="00990C82"/>
    <w:rsid w:val="00990CFC"/>
    <w:rsid w:val="00990E8B"/>
    <w:rsid w:val="00990F4B"/>
    <w:rsid w:val="009910E7"/>
    <w:rsid w:val="0099140E"/>
    <w:rsid w:val="009917A4"/>
    <w:rsid w:val="00991A2F"/>
    <w:rsid w:val="00991DC6"/>
    <w:rsid w:val="009924A9"/>
    <w:rsid w:val="009928EC"/>
    <w:rsid w:val="00992AC9"/>
    <w:rsid w:val="00992AFF"/>
    <w:rsid w:val="00992BA4"/>
    <w:rsid w:val="00992C67"/>
    <w:rsid w:val="00992D41"/>
    <w:rsid w:val="00992DFE"/>
    <w:rsid w:val="009933A9"/>
    <w:rsid w:val="00993517"/>
    <w:rsid w:val="00993662"/>
    <w:rsid w:val="00993854"/>
    <w:rsid w:val="00993B7F"/>
    <w:rsid w:val="00993C2F"/>
    <w:rsid w:val="00993E38"/>
    <w:rsid w:val="00993E7B"/>
    <w:rsid w:val="00994028"/>
    <w:rsid w:val="00994038"/>
    <w:rsid w:val="009942AD"/>
    <w:rsid w:val="009945FC"/>
    <w:rsid w:val="00994662"/>
    <w:rsid w:val="00994739"/>
    <w:rsid w:val="0099494B"/>
    <w:rsid w:val="00994987"/>
    <w:rsid w:val="00994FF2"/>
    <w:rsid w:val="00995373"/>
    <w:rsid w:val="00995635"/>
    <w:rsid w:val="0099566B"/>
    <w:rsid w:val="0099594C"/>
    <w:rsid w:val="00995DFF"/>
    <w:rsid w:val="0099608F"/>
    <w:rsid w:val="009961CF"/>
    <w:rsid w:val="009962FE"/>
    <w:rsid w:val="009967E9"/>
    <w:rsid w:val="0099687A"/>
    <w:rsid w:val="009969B2"/>
    <w:rsid w:val="00996DBF"/>
    <w:rsid w:val="00996F5A"/>
    <w:rsid w:val="00997123"/>
    <w:rsid w:val="009973C3"/>
    <w:rsid w:val="00997582"/>
    <w:rsid w:val="009978BA"/>
    <w:rsid w:val="00997A2D"/>
    <w:rsid w:val="00997C05"/>
    <w:rsid w:val="009A00ED"/>
    <w:rsid w:val="009A0143"/>
    <w:rsid w:val="009A0165"/>
    <w:rsid w:val="009A0459"/>
    <w:rsid w:val="009A0568"/>
    <w:rsid w:val="009A056E"/>
    <w:rsid w:val="009A07E1"/>
    <w:rsid w:val="009A08C6"/>
    <w:rsid w:val="009A0A73"/>
    <w:rsid w:val="009A0BB3"/>
    <w:rsid w:val="009A0F3A"/>
    <w:rsid w:val="009A128B"/>
    <w:rsid w:val="009A12BE"/>
    <w:rsid w:val="009A131A"/>
    <w:rsid w:val="009A1624"/>
    <w:rsid w:val="009A1738"/>
    <w:rsid w:val="009A1989"/>
    <w:rsid w:val="009A1AEA"/>
    <w:rsid w:val="009A1ED0"/>
    <w:rsid w:val="009A1EF9"/>
    <w:rsid w:val="009A2067"/>
    <w:rsid w:val="009A219E"/>
    <w:rsid w:val="009A232C"/>
    <w:rsid w:val="009A2653"/>
    <w:rsid w:val="009A27B1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09"/>
    <w:rsid w:val="009A4592"/>
    <w:rsid w:val="009A47D0"/>
    <w:rsid w:val="009A493D"/>
    <w:rsid w:val="009A4956"/>
    <w:rsid w:val="009A4A84"/>
    <w:rsid w:val="009A4AB4"/>
    <w:rsid w:val="009A4BA8"/>
    <w:rsid w:val="009A4CDC"/>
    <w:rsid w:val="009A4D3F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D52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8E8"/>
    <w:rsid w:val="009B1A48"/>
    <w:rsid w:val="009B1BB7"/>
    <w:rsid w:val="009B1C20"/>
    <w:rsid w:val="009B1F0F"/>
    <w:rsid w:val="009B2010"/>
    <w:rsid w:val="009B2049"/>
    <w:rsid w:val="009B20C0"/>
    <w:rsid w:val="009B20EB"/>
    <w:rsid w:val="009B2139"/>
    <w:rsid w:val="009B2297"/>
    <w:rsid w:val="009B22A7"/>
    <w:rsid w:val="009B235B"/>
    <w:rsid w:val="009B2C5C"/>
    <w:rsid w:val="009B2E68"/>
    <w:rsid w:val="009B3007"/>
    <w:rsid w:val="009B304B"/>
    <w:rsid w:val="009B3488"/>
    <w:rsid w:val="009B36BC"/>
    <w:rsid w:val="009B36C0"/>
    <w:rsid w:val="009B376C"/>
    <w:rsid w:val="009B37BA"/>
    <w:rsid w:val="009B3821"/>
    <w:rsid w:val="009B3866"/>
    <w:rsid w:val="009B387B"/>
    <w:rsid w:val="009B38B7"/>
    <w:rsid w:val="009B3D67"/>
    <w:rsid w:val="009B3EA2"/>
    <w:rsid w:val="009B3F07"/>
    <w:rsid w:val="009B43C9"/>
    <w:rsid w:val="009B44F4"/>
    <w:rsid w:val="009B4551"/>
    <w:rsid w:val="009B471B"/>
    <w:rsid w:val="009B487B"/>
    <w:rsid w:val="009B4940"/>
    <w:rsid w:val="009B4A56"/>
    <w:rsid w:val="009B4BE4"/>
    <w:rsid w:val="009B4F5C"/>
    <w:rsid w:val="009B506E"/>
    <w:rsid w:val="009B5303"/>
    <w:rsid w:val="009B54BD"/>
    <w:rsid w:val="009B553F"/>
    <w:rsid w:val="009B5570"/>
    <w:rsid w:val="009B5746"/>
    <w:rsid w:val="009B587D"/>
    <w:rsid w:val="009B5881"/>
    <w:rsid w:val="009B5D4F"/>
    <w:rsid w:val="009B5DD7"/>
    <w:rsid w:val="009B5DF5"/>
    <w:rsid w:val="009B625F"/>
    <w:rsid w:val="009B6344"/>
    <w:rsid w:val="009B63CB"/>
    <w:rsid w:val="009B6748"/>
    <w:rsid w:val="009B6782"/>
    <w:rsid w:val="009B67F4"/>
    <w:rsid w:val="009B697E"/>
    <w:rsid w:val="009B69C0"/>
    <w:rsid w:val="009B6AB8"/>
    <w:rsid w:val="009B6B0D"/>
    <w:rsid w:val="009B6E03"/>
    <w:rsid w:val="009B714A"/>
    <w:rsid w:val="009B7180"/>
    <w:rsid w:val="009B7183"/>
    <w:rsid w:val="009B73B6"/>
    <w:rsid w:val="009B755F"/>
    <w:rsid w:val="009B75B5"/>
    <w:rsid w:val="009B77C4"/>
    <w:rsid w:val="009B7F6D"/>
    <w:rsid w:val="009B7F72"/>
    <w:rsid w:val="009B7FC7"/>
    <w:rsid w:val="009C00F1"/>
    <w:rsid w:val="009C013A"/>
    <w:rsid w:val="009C02E7"/>
    <w:rsid w:val="009C0592"/>
    <w:rsid w:val="009C0926"/>
    <w:rsid w:val="009C0BAB"/>
    <w:rsid w:val="009C0FF1"/>
    <w:rsid w:val="009C103B"/>
    <w:rsid w:val="009C1331"/>
    <w:rsid w:val="009C143F"/>
    <w:rsid w:val="009C147C"/>
    <w:rsid w:val="009C1571"/>
    <w:rsid w:val="009C187E"/>
    <w:rsid w:val="009C1933"/>
    <w:rsid w:val="009C1B92"/>
    <w:rsid w:val="009C1BF6"/>
    <w:rsid w:val="009C2210"/>
    <w:rsid w:val="009C228D"/>
    <w:rsid w:val="009C2463"/>
    <w:rsid w:val="009C26D5"/>
    <w:rsid w:val="009C2795"/>
    <w:rsid w:val="009C2BAD"/>
    <w:rsid w:val="009C2F3E"/>
    <w:rsid w:val="009C34AB"/>
    <w:rsid w:val="009C35A4"/>
    <w:rsid w:val="009C35C9"/>
    <w:rsid w:val="009C360E"/>
    <w:rsid w:val="009C36E4"/>
    <w:rsid w:val="009C39C3"/>
    <w:rsid w:val="009C3CAD"/>
    <w:rsid w:val="009C3CFB"/>
    <w:rsid w:val="009C4018"/>
    <w:rsid w:val="009C406B"/>
    <w:rsid w:val="009C40DC"/>
    <w:rsid w:val="009C46BE"/>
    <w:rsid w:val="009C48D0"/>
    <w:rsid w:val="009C49C2"/>
    <w:rsid w:val="009C4BFF"/>
    <w:rsid w:val="009C4D70"/>
    <w:rsid w:val="009C4E89"/>
    <w:rsid w:val="009C4F29"/>
    <w:rsid w:val="009C500B"/>
    <w:rsid w:val="009C5031"/>
    <w:rsid w:val="009C50C2"/>
    <w:rsid w:val="009C51EF"/>
    <w:rsid w:val="009C59A3"/>
    <w:rsid w:val="009C6636"/>
    <w:rsid w:val="009C69A4"/>
    <w:rsid w:val="009C6B15"/>
    <w:rsid w:val="009C6BCE"/>
    <w:rsid w:val="009C6BF5"/>
    <w:rsid w:val="009C6C19"/>
    <w:rsid w:val="009C6C3C"/>
    <w:rsid w:val="009C6C73"/>
    <w:rsid w:val="009C707E"/>
    <w:rsid w:val="009C7128"/>
    <w:rsid w:val="009C712E"/>
    <w:rsid w:val="009C72D6"/>
    <w:rsid w:val="009C7817"/>
    <w:rsid w:val="009C7B82"/>
    <w:rsid w:val="009C7B88"/>
    <w:rsid w:val="009C7C9D"/>
    <w:rsid w:val="009C7F4B"/>
    <w:rsid w:val="009D062C"/>
    <w:rsid w:val="009D0735"/>
    <w:rsid w:val="009D08C8"/>
    <w:rsid w:val="009D0A63"/>
    <w:rsid w:val="009D0CA3"/>
    <w:rsid w:val="009D0D06"/>
    <w:rsid w:val="009D0D49"/>
    <w:rsid w:val="009D147C"/>
    <w:rsid w:val="009D181E"/>
    <w:rsid w:val="009D182C"/>
    <w:rsid w:val="009D1B05"/>
    <w:rsid w:val="009D1DE1"/>
    <w:rsid w:val="009D2137"/>
    <w:rsid w:val="009D2350"/>
    <w:rsid w:val="009D245D"/>
    <w:rsid w:val="009D24F9"/>
    <w:rsid w:val="009D262A"/>
    <w:rsid w:val="009D2673"/>
    <w:rsid w:val="009D26A6"/>
    <w:rsid w:val="009D274B"/>
    <w:rsid w:val="009D28A1"/>
    <w:rsid w:val="009D2EF0"/>
    <w:rsid w:val="009D32C6"/>
    <w:rsid w:val="009D3401"/>
    <w:rsid w:val="009D35FB"/>
    <w:rsid w:val="009D368D"/>
    <w:rsid w:val="009D37B3"/>
    <w:rsid w:val="009D39C0"/>
    <w:rsid w:val="009D3CE6"/>
    <w:rsid w:val="009D4302"/>
    <w:rsid w:val="009D468C"/>
    <w:rsid w:val="009D476C"/>
    <w:rsid w:val="009D477F"/>
    <w:rsid w:val="009D4934"/>
    <w:rsid w:val="009D4E8D"/>
    <w:rsid w:val="009D4F4A"/>
    <w:rsid w:val="009D51CC"/>
    <w:rsid w:val="009D552E"/>
    <w:rsid w:val="009D5762"/>
    <w:rsid w:val="009D57E8"/>
    <w:rsid w:val="009D5989"/>
    <w:rsid w:val="009D5DF3"/>
    <w:rsid w:val="009D5F93"/>
    <w:rsid w:val="009D664D"/>
    <w:rsid w:val="009D66B1"/>
    <w:rsid w:val="009D6738"/>
    <w:rsid w:val="009D67B5"/>
    <w:rsid w:val="009D6A6D"/>
    <w:rsid w:val="009D6B20"/>
    <w:rsid w:val="009D6CE4"/>
    <w:rsid w:val="009D6EC6"/>
    <w:rsid w:val="009D6F53"/>
    <w:rsid w:val="009D7397"/>
    <w:rsid w:val="009D7449"/>
    <w:rsid w:val="009D75BF"/>
    <w:rsid w:val="009D763D"/>
    <w:rsid w:val="009D779C"/>
    <w:rsid w:val="009D789F"/>
    <w:rsid w:val="009D7B42"/>
    <w:rsid w:val="009D7D84"/>
    <w:rsid w:val="009D7E96"/>
    <w:rsid w:val="009E008F"/>
    <w:rsid w:val="009E0204"/>
    <w:rsid w:val="009E0207"/>
    <w:rsid w:val="009E0387"/>
    <w:rsid w:val="009E03AB"/>
    <w:rsid w:val="009E06FC"/>
    <w:rsid w:val="009E0780"/>
    <w:rsid w:val="009E07D7"/>
    <w:rsid w:val="009E09E0"/>
    <w:rsid w:val="009E0C7B"/>
    <w:rsid w:val="009E1234"/>
    <w:rsid w:val="009E123E"/>
    <w:rsid w:val="009E13B8"/>
    <w:rsid w:val="009E1667"/>
    <w:rsid w:val="009E17CA"/>
    <w:rsid w:val="009E1BEB"/>
    <w:rsid w:val="009E1BF3"/>
    <w:rsid w:val="009E1CD6"/>
    <w:rsid w:val="009E22E2"/>
    <w:rsid w:val="009E2407"/>
    <w:rsid w:val="009E257B"/>
    <w:rsid w:val="009E2816"/>
    <w:rsid w:val="009E285A"/>
    <w:rsid w:val="009E29FB"/>
    <w:rsid w:val="009E2AA3"/>
    <w:rsid w:val="009E2B70"/>
    <w:rsid w:val="009E2D98"/>
    <w:rsid w:val="009E321B"/>
    <w:rsid w:val="009E327F"/>
    <w:rsid w:val="009E34F2"/>
    <w:rsid w:val="009E3B79"/>
    <w:rsid w:val="009E3C81"/>
    <w:rsid w:val="009E3DD5"/>
    <w:rsid w:val="009E3FA8"/>
    <w:rsid w:val="009E4183"/>
    <w:rsid w:val="009E4B50"/>
    <w:rsid w:val="009E4BFC"/>
    <w:rsid w:val="009E5230"/>
    <w:rsid w:val="009E541E"/>
    <w:rsid w:val="009E605A"/>
    <w:rsid w:val="009E63C4"/>
    <w:rsid w:val="009E67F0"/>
    <w:rsid w:val="009E69F4"/>
    <w:rsid w:val="009E6AB7"/>
    <w:rsid w:val="009E6D7C"/>
    <w:rsid w:val="009E73CD"/>
    <w:rsid w:val="009E7555"/>
    <w:rsid w:val="009E7582"/>
    <w:rsid w:val="009E7CF3"/>
    <w:rsid w:val="009F0021"/>
    <w:rsid w:val="009F0425"/>
    <w:rsid w:val="009F04B3"/>
    <w:rsid w:val="009F0518"/>
    <w:rsid w:val="009F05D8"/>
    <w:rsid w:val="009F0601"/>
    <w:rsid w:val="009F0874"/>
    <w:rsid w:val="009F0883"/>
    <w:rsid w:val="009F08A3"/>
    <w:rsid w:val="009F08DA"/>
    <w:rsid w:val="009F0AAE"/>
    <w:rsid w:val="009F0B70"/>
    <w:rsid w:val="009F0CCF"/>
    <w:rsid w:val="009F0EB9"/>
    <w:rsid w:val="009F0FF1"/>
    <w:rsid w:val="009F1134"/>
    <w:rsid w:val="009F1365"/>
    <w:rsid w:val="009F1409"/>
    <w:rsid w:val="009F1580"/>
    <w:rsid w:val="009F1A95"/>
    <w:rsid w:val="009F1C05"/>
    <w:rsid w:val="009F1F04"/>
    <w:rsid w:val="009F249E"/>
    <w:rsid w:val="009F28B8"/>
    <w:rsid w:val="009F290E"/>
    <w:rsid w:val="009F298E"/>
    <w:rsid w:val="009F2AB0"/>
    <w:rsid w:val="009F2ACE"/>
    <w:rsid w:val="009F2B5E"/>
    <w:rsid w:val="009F2BB5"/>
    <w:rsid w:val="009F301D"/>
    <w:rsid w:val="009F323E"/>
    <w:rsid w:val="009F337F"/>
    <w:rsid w:val="009F35D3"/>
    <w:rsid w:val="009F3815"/>
    <w:rsid w:val="009F3829"/>
    <w:rsid w:val="009F4125"/>
    <w:rsid w:val="009F4192"/>
    <w:rsid w:val="009F4513"/>
    <w:rsid w:val="009F45CD"/>
    <w:rsid w:val="009F45FC"/>
    <w:rsid w:val="009F46B6"/>
    <w:rsid w:val="009F4C24"/>
    <w:rsid w:val="009F4F0E"/>
    <w:rsid w:val="009F5123"/>
    <w:rsid w:val="009F518D"/>
    <w:rsid w:val="009F5533"/>
    <w:rsid w:val="009F5874"/>
    <w:rsid w:val="009F5957"/>
    <w:rsid w:val="009F5B88"/>
    <w:rsid w:val="009F5B93"/>
    <w:rsid w:val="009F5F24"/>
    <w:rsid w:val="009F61A6"/>
    <w:rsid w:val="009F62DF"/>
    <w:rsid w:val="009F641C"/>
    <w:rsid w:val="009F6570"/>
    <w:rsid w:val="009F65AE"/>
    <w:rsid w:val="009F668E"/>
    <w:rsid w:val="009F6A55"/>
    <w:rsid w:val="009F6A6B"/>
    <w:rsid w:val="009F6AAF"/>
    <w:rsid w:val="009F6CA3"/>
    <w:rsid w:val="009F7232"/>
    <w:rsid w:val="009F72D4"/>
    <w:rsid w:val="009F7D9C"/>
    <w:rsid w:val="009F7FC1"/>
    <w:rsid w:val="00A00152"/>
    <w:rsid w:val="00A00244"/>
    <w:rsid w:val="00A00507"/>
    <w:rsid w:val="00A00B13"/>
    <w:rsid w:val="00A00C64"/>
    <w:rsid w:val="00A00E0F"/>
    <w:rsid w:val="00A011DF"/>
    <w:rsid w:val="00A015A1"/>
    <w:rsid w:val="00A01B81"/>
    <w:rsid w:val="00A01CA8"/>
    <w:rsid w:val="00A01D4A"/>
    <w:rsid w:val="00A01F71"/>
    <w:rsid w:val="00A0223F"/>
    <w:rsid w:val="00A0228B"/>
    <w:rsid w:val="00A025B5"/>
    <w:rsid w:val="00A028D2"/>
    <w:rsid w:val="00A02A62"/>
    <w:rsid w:val="00A02B01"/>
    <w:rsid w:val="00A02D75"/>
    <w:rsid w:val="00A03123"/>
    <w:rsid w:val="00A033CE"/>
    <w:rsid w:val="00A033DD"/>
    <w:rsid w:val="00A0343D"/>
    <w:rsid w:val="00A0353F"/>
    <w:rsid w:val="00A04026"/>
    <w:rsid w:val="00A040C6"/>
    <w:rsid w:val="00A042A9"/>
    <w:rsid w:val="00A04504"/>
    <w:rsid w:val="00A046EC"/>
    <w:rsid w:val="00A04731"/>
    <w:rsid w:val="00A04854"/>
    <w:rsid w:val="00A0498B"/>
    <w:rsid w:val="00A04BC4"/>
    <w:rsid w:val="00A04DF5"/>
    <w:rsid w:val="00A04E8A"/>
    <w:rsid w:val="00A05191"/>
    <w:rsid w:val="00A051F3"/>
    <w:rsid w:val="00A052FE"/>
    <w:rsid w:val="00A0533E"/>
    <w:rsid w:val="00A053F6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4A1"/>
    <w:rsid w:val="00A065B8"/>
    <w:rsid w:val="00A06A9C"/>
    <w:rsid w:val="00A06AA7"/>
    <w:rsid w:val="00A06B19"/>
    <w:rsid w:val="00A06BDD"/>
    <w:rsid w:val="00A06FF5"/>
    <w:rsid w:val="00A0723D"/>
    <w:rsid w:val="00A0723E"/>
    <w:rsid w:val="00A074BB"/>
    <w:rsid w:val="00A076CD"/>
    <w:rsid w:val="00A07CD8"/>
    <w:rsid w:val="00A07F58"/>
    <w:rsid w:val="00A100F7"/>
    <w:rsid w:val="00A102E9"/>
    <w:rsid w:val="00A10385"/>
    <w:rsid w:val="00A103DC"/>
    <w:rsid w:val="00A104DA"/>
    <w:rsid w:val="00A10734"/>
    <w:rsid w:val="00A109E6"/>
    <w:rsid w:val="00A10ACB"/>
    <w:rsid w:val="00A10CA5"/>
    <w:rsid w:val="00A10D55"/>
    <w:rsid w:val="00A10F9B"/>
    <w:rsid w:val="00A11082"/>
    <w:rsid w:val="00A1132F"/>
    <w:rsid w:val="00A113FE"/>
    <w:rsid w:val="00A1147F"/>
    <w:rsid w:val="00A117A0"/>
    <w:rsid w:val="00A11975"/>
    <w:rsid w:val="00A11D8F"/>
    <w:rsid w:val="00A11E49"/>
    <w:rsid w:val="00A12133"/>
    <w:rsid w:val="00A12398"/>
    <w:rsid w:val="00A12780"/>
    <w:rsid w:val="00A12858"/>
    <w:rsid w:val="00A12AB4"/>
    <w:rsid w:val="00A12DCD"/>
    <w:rsid w:val="00A13042"/>
    <w:rsid w:val="00A1305E"/>
    <w:rsid w:val="00A130F3"/>
    <w:rsid w:val="00A132B7"/>
    <w:rsid w:val="00A1399E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1D4"/>
    <w:rsid w:val="00A1533B"/>
    <w:rsid w:val="00A15676"/>
    <w:rsid w:val="00A15AB2"/>
    <w:rsid w:val="00A15AE4"/>
    <w:rsid w:val="00A15CA0"/>
    <w:rsid w:val="00A15E17"/>
    <w:rsid w:val="00A15E8B"/>
    <w:rsid w:val="00A15EDA"/>
    <w:rsid w:val="00A16023"/>
    <w:rsid w:val="00A16244"/>
    <w:rsid w:val="00A164F7"/>
    <w:rsid w:val="00A16719"/>
    <w:rsid w:val="00A16804"/>
    <w:rsid w:val="00A16865"/>
    <w:rsid w:val="00A16A42"/>
    <w:rsid w:val="00A16C99"/>
    <w:rsid w:val="00A16D51"/>
    <w:rsid w:val="00A16D89"/>
    <w:rsid w:val="00A16FA7"/>
    <w:rsid w:val="00A170FE"/>
    <w:rsid w:val="00A172E7"/>
    <w:rsid w:val="00A17458"/>
    <w:rsid w:val="00A17506"/>
    <w:rsid w:val="00A175A5"/>
    <w:rsid w:val="00A17696"/>
    <w:rsid w:val="00A1793C"/>
    <w:rsid w:val="00A17994"/>
    <w:rsid w:val="00A179A1"/>
    <w:rsid w:val="00A17C99"/>
    <w:rsid w:val="00A20338"/>
    <w:rsid w:val="00A2046A"/>
    <w:rsid w:val="00A205BC"/>
    <w:rsid w:val="00A206F4"/>
    <w:rsid w:val="00A20829"/>
    <w:rsid w:val="00A20AA1"/>
    <w:rsid w:val="00A20C44"/>
    <w:rsid w:val="00A20C51"/>
    <w:rsid w:val="00A20ED0"/>
    <w:rsid w:val="00A210CA"/>
    <w:rsid w:val="00A21196"/>
    <w:rsid w:val="00A214C4"/>
    <w:rsid w:val="00A217C7"/>
    <w:rsid w:val="00A21862"/>
    <w:rsid w:val="00A219C4"/>
    <w:rsid w:val="00A21ABB"/>
    <w:rsid w:val="00A21CC1"/>
    <w:rsid w:val="00A21D87"/>
    <w:rsid w:val="00A21DC3"/>
    <w:rsid w:val="00A22255"/>
    <w:rsid w:val="00A222F1"/>
    <w:rsid w:val="00A22340"/>
    <w:rsid w:val="00A227A3"/>
    <w:rsid w:val="00A22807"/>
    <w:rsid w:val="00A22929"/>
    <w:rsid w:val="00A22AA8"/>
    <w:rsid w:val="00A22D61"/>
    <w:rsid w:val="00A22DAF"/>
    <w:rsid w:val="00A22FF2"/>
    <w:rsid w:val="00A233B6"/>
    <w:rsid w:val="00A23470"/>
    <w:rsid w:val="00A23761"/>
    <w:rsid w:val="00A239F8"/>
    <w:rsid w:val="00A23D87"/>
    <w:rsid w:val="00A23DAB"/>
    <w:rsid w:val="00A23E62"/>
    <w:rsid w:val="00A23E76"/>
    <w:rsid w:val="00A240C3"/>
    <w:rsid w:val="00A24319"/>
    <w:rsid w:val="00A2445C"/>
    <w:rsid w:val="00A24474"/>
    <w:rsid w:val="00A2454E"/>
    <w:rsid w:val="00A24968"/>
    <w:rsid w:val="00A24A9C"/>
    <w:rsid w:val="00A24B6B"/>
    <w:rsid w:val="00A24FE5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A6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08C"/>
    <w:rsid w:val="00A305BF"/>
    <w:rsid w:val="00A30618"/>
    <w:rsid w:val="00A3078E"/>
    <w:rsid w:val="00A30921"/>
    <w:rsid w:val="00A3095D"/>
    <w:rsid w:val="00A30973"/>
    <w:rsid w:val="00A30991"/>
    <w:rsid w:val="00A30C16"/>
    <w:rsid w:val="00A30E2B"/>
    <w:rsid w:val="00A30F96"/>
    <w:rsid w:val="00A3109B"/>
    <w:rsid w:val="00A31402"/>
    <w:rsid w:val="00A3146A"/>
    <w:rsid w:val="00A3187A"/>
    <w:rsid w:val="00A31AF8"/>
    <w:rsid w:val="00A31B1A"/>
    <w:rsid w:val="00A31CAB"/>
    <w:rsid w:val="00A31FC1"/>
    <w:rsid w:val="00A32111"/>
    <w:rsid w:val="00A32150"/>
    <w:rsid w:val="00A32222"/>
    <w:rsid w:val="00A326B0"/>
    <w:rsid w:val="00A326FB"/>
    <w:rsid w:val="00A32822"/>
    <w:rsid w:val="00A32828"/>
    <w:rsid w:val="00A32D38"/>
    <w:rsid w:val="00A33102"/>
    <w:rsid w:val="00A33469"/>
    <w:rsid w:val="00A334FD"/>
    <w:rsid w:val="00A33B56"/>
    <w:rsid w:val="00A33B81"/>
    <w:rsid w:val="00A33BD7"/>
    <w:rsid w:val="00A33DEA"/>
    <w:rsid w:val="00A341DD"/>
    <w:rsid w:val="00A34266"/>
    <w:rsid w:val="00A34319"/>
    <w:rsid w:val="00A3451E"/>
    <w:rsid w:val="00A34693"/>
    <w:rsid w:val="00A34A01"/>
    <w:rsid w:val="00A34BEE"/>
    <w:rsid w:val="00A34CEB"/>
    <w:rsid w:val="00A34CF7"/>
    <w:rsid w:val="00A34FC0"/>
    <w:rsid w:val="00A35083"/>
    <w:rsid w:val="00A35204"/>
    <w:rsid w:val="00A353A7"/>
    <w:rsid w:val="00A353BD"/>
    <w:rsid w:val="00A355F7"/>
    <w:rsid w:val="00A3583C"/>
    <w:rsid w:val="00A35CCE"/>
    <w:rsid w:val="00A35F3D"/>
    <w:rsid w:val="00A35F76"/>
    <w:rsid w:val="00A36005"/>
    <w:rsid w:val="00A36050"/>
    <w:rsid w:val="00A3654C"/>
    <w:rsid w:val="00A365FC"/>
    <w:rsid w:val="00A367A8"/>
    <w:rsid w:val="00A369FB"/>
    <w:rsid w:val="00A36B83"/>
    <w:rsid w:val="00A36C55"/>
    <w:rsid w:val="00A36E20"/>
    <w:rsid w:val="00A36E31"/>
    <w:rsid w:val="00A36F27"/>
    <w:rsid w:val="00A36FB7"/>
    <w:rsid w:val="00A370BF"/>
    <w:rsid w:val="00A37586"/>
    <w:rsid w:val="00A3780C"/>
    <w:rsid w:val="00A37A29"/>
    <w:rsid w:val="00A37A72"/>
    <w:rsid w:val="00A37C51"/>
    <w:rsid w:val="00A37D0D"/>
    <w:rsid w:val="00A40113"/>
    <w:rsid w:val="00A4017D"/>
    <w:rsid w:val="00A40274"/>
    <w:rsid w:val="00A405A1"/>
    <w:rsid w:val="00A4071E"/>
    <w:rsid w:val="00A408D6"/>
    <w:rsid w:val="00A408EC"/>
    <w:rsid w:val="00A40E28"/>
    <w:rsid w:val="00A40F34"/>
    <w:rsid w:val="00A410C9"/>
    <w:rsid w:val="00A4121F"/>
    <w:rsid w:val="00A4155E"/>
    <w:rsid w:val="00A41637"/>
    <w:rsid w:val="00A4177B"/>
    <w:rsid w:val="00A41782"/>
    <w:rsid w:val="00A419C2"/>
    <w:rsid w:val="00A41BAE"/>
    <w:rsid w:val="00A41EA5"/>
    <w:rsid w:val="00A41EDC"/>
    <w:rsid w:val="00A41F82"/>
    <w:rsid w:val="00A42071"/>
    <w:rsid w:val="00A420FB"/>
    <w:rsid w:val="00A4216D"/>
    <w:rsid w:val="00A42295"/>
    <w:rsid w:val="00A42684"/>
    <w:rsid w:val="00A42774"/>
    <w:rsid w:val="00A42B44"/>
    <w:rsid w:val="00A42BF6"/>
    <w:rsid w:val="00A42C10"/>
    <w:rsid w:val="00A42FF9"/>
    <w:rsid w:val="00A43118"/>
    <w:rsid w:val="00A43405"/>
    <w:rsid w:val="00A43574"/>
    <w:rsid w:val="00A43731"/>
    <w:rsid w:val="00A43AB6"/>
    <w:rsid w:val="00A43ABB"/>
    <w:rsid w:val="00A43AC1"/>
    <w:rsid w:val="00A43EB9"/>
    <w:rsid w:val="00A43EC4"/>
    <w:rsid w:val="00A43F87"/>
    <w:rsid w:val="00A440DD"/>
    <w:rsid w:val="00A442E3"/>
    <w:rsid w:val="00A4450D"/>
    <w:rsid w:val="00A44775"/>
    <w:rsid w:val="00A449E1"/>
    <w:rsid w:val="00A44A5D"/>
    <w:rsid w:val="00A44B0E"/>
    <w:rsid w:val="00A44C43"/>
    <w:rsid w:val="00A44E6A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6E22"/>
    <w:rsid w:val="00A470C4"/>
    <w:rsid w:val="00A473A0"/>
    <w:rsid w:val="00A4774D"/>
    <w:rsid w:val="00A47A4D"/>
    <w:rsid w:val="00A47B78"/>
    <w:rsid w:val="00A47BCB"/>
    <w:rsid w:val="00A47E2E"/>
    <w:rsid w:val="00A47EA2"/>
    <w:rsid w:val="00A501E8"/>
    <w:rsid w:val="00A50515"/>
    <w:rsid w:val="00A50726"/>
    <w:rsid w:val="00A50737"/>
    <w:rsid w:val="00A507FF"/>
    <w:rsid w:val="00A509BE"/>
    <w:rsid w:val="00A50BE3"/>
    <w:rsid w:val="00A50D0E"/>
    <w:rsid w:val="00A510E8"/>
    <w:rsid w:val="00A513BB"/>
    <w:rsid w:val="00A5152E"/>
    <w:rsid w:val="00A51535"/>
    <w:rsid w:val="00A515AA"/>
    <w:rsid w:val="00A51DCD"/>
    <w:rsid w:val="00A51ECB"/>
    <w:rsid w:val="00A5233D"/>
    <w:rsid w:val="00A52647"/>
    <w:rsid w:val="00A526C3"/>
    <w:rsid w:val="00A52790"/>
    <w:rsid w:val="00A52B3E"/>
    <w:rsid w:val="00A52D7B"/>
    <w:rsid w:val="00A53110"/>
    <w:rsid w:val="00A53210"/>
    <w:rsid w:val="00A5321F"/>
    <w:rsid w:val="00A5322A"/>
    <w:rsid w:val="00A533A3"/>
    <w:rsid w:val="00A53575"/>
    <w:rsid w:val="00A536FF"/>
    <w:rsid w:val="00A537FF"/>
    <w:rsid w:val="00A53EA6"/>
    <w:rsid w:val="00A54160"/>
    <w:rsid w:val="00A541B2"/>
    <w:rsid w:val="00A542A4"/>
    <w:rsid w:val="00A54542"/>
    <w:rsid w:val="00A54A16"/>
    <w:rsid w:val="00A54B18"/>
    <w:rsid w:val="00A54C53"/>
    <w:rsid w:val="00A5509F"/>
    <w:rsid w:val="00A5537C"/>
    <w:rsid w:val="00A5543D"/>
    <w:rsid w:val="00A55465"/>
    <w:rsid w:val="00A55618"/>
    <w:rsid w:val="00A55684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7D9"/>
    <w:rsid w:val="00A56B5A"/>
    <w:rsid w:val="00A57050"/>
    <w:rsid w:val="00A57070"/>
    <w:rsid w:val="00A570BE"/>
    <w:rsid w:val="00A5713C"/>
    <w:rsid w:val="00A571A4"/>
    <w:rsid w:val="00A571F0"/>
    <w:rsid w:val="00A57305"/>
    <w:rsid w:val="00A57452"/>
    <w:rsid w:val="00A57BBA"/>
    <w:rsid w:val="00A57C1B"/>
    <w:rsid w:val="00A57D36"/>
    <w:rsid w:val="00A57EF2"/>
    <w:rsid w:val="00A57FA3"/>
    <w:rsid w:val="00A57FC2"/>
    <w:rsid w:val="00A600BE"/>
    <w:rsid w:val="00A606DB"/>
    <w:rsid w:val="00A606DE"/>
    <w:rsid w:val="00A60854"/>
    <w:rsid w:val="00A60AF5"/>
    <w:rsid w:val="00A60CFB"/>
    <w:rsid w:val="00A60DF0"/>
    <w:rsid w:val="00A60E8A"/>
    <w:rsid w:val="00A60F73"/>
    <w:rsid w:val="00A61316"/>
    <w:rsid w:val="00A61335"/>
    <w:rsid w:val="00A613B1"/>
    <w:rsid w:val="00A6140D"/>
    <w:rsid w:val="00A6143A"/>
    <w:rsid w:val="00A614C6"/>
    <w:rsid w:val="00A61598"/>
    <w:rsid w:val="00A615C7"/>
    <w:rsid w:val="00A618BD"/>
    <w:rsid w:val="00A61AEF"/>
    <w:rsid w:val="00A61B95"/>
    <w:rsid w:val="00A61BFB"/>
    <w:rsid w:val="00A61E98"/>
    <w:rsid w:val="00A61F04"/>
    <w:rsid w:val="00A61F72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3A1"/>
    <w:rsid w:val="00A633CF"/>
    <w:rsid w:val="00A63649"/>
    <w:rsid w:val="00A637B9"/>
    <w:rsid w:val="00A638EB"/>
    <w:rsid w:val="00A63C4D"/>
    <w:rsid w:val="00A6421D"/>
    <w:rsid w:val="00A6423C"/>
    <w:rsid w:val="00A6430C"/>
    <w:rsid w:val="00A64347"/>
    <w:rsid w:val="00A6435A"/>
    <w:rsid w:val="00A64813"/>
    <w:rsid w:val="00A648EA"/>
    <w:rsid w:val="00A64C15"/>
    <w:rsid w:val="00A64C1A"/>
    <w:rsid w:val="00A65105"/>
    <w:rsid w:val="00A65395"/>
    <w:rsid w:val="00A65600"/>
    <w:rsid w:val="00A6579D"/>
    <w:rsid w:val="00A65841"/>
    <w:rsid w:val="00A65895"/>
    <w:rsid w:val="00A65975"/>
    <w:rsid w:val="00A65B7B"/>
    <w:rsid w:val="00A65D7F"/>
    <w:rsid w:val="00A66551"/>
    <w:rsid w:val="00A666EB"/>
    <w:rsid w:val="00A6676D"/>
    <w:rsid w:val="00A66AEF"/>
    <w:rsid w:val="00A66DB7"/>
    <w:rsid w:val="00A66FBB"/>
    <w:rsid w:val="00A671C0"/>
    <w:rsid w:val="00A672A7"/>
    <w:rsid w:val="00A67311"/>
    <w:rsid w:val="00A67441"/>
    <w:rsid w:val="00A67726"/>
    <w:rsid w:val="00A6788E"/>
    <w:rsid w:val="00A67962"/>
    <w:rsid w:val="00A67B03"/>
    <w:rsid w:val="00A67C20"/>
    <w:rsid w:val="00A67C4F"/>
    <w:rsid w:val="00A67E60"/>
    <w:rsid w:val="00A67E98"/>
    <w:rsid w:val="00A67F96"/>
    <w:rsid w:val="00A7005F"/>
    <w:rsid w:val="00A70163"/>
    <w:rsid w:val="00A70391"/>
    <w:rsid w:val="00A707DB"/>
    <w:rsid w:val="00A70B3C"/>
    <w:rsid w:val="00A713DB"/>
    <w:rsid w:val="00A71466"/>
    <w:rsid w:val="00A71498"/>
    <w:rsid w:val="00A714C6"/>
    <w:rsid w:val="00A7170F"/>
    <w:rsid w:val="00A71726"/>
    <w:rsid w:val="00A717A6"/>
    <w:rsid w:val="00A71852"/>
    <w:rsid w:val="00A71A4A"/>
    <w:rsid w:val="00A71BE1"/>
    <w:rsid w:val="00A721A1"/>
    <w:rsid w:val="00A72288"/>
    <w:rsid w:val="00A72308"/>
    <w:rsid w:val="00A725C2"/>
    <w:rsid w:val="00A7265E"/>
    <w:rsid w:val="00A726BD"/>
    <w:rsid w:val="00A72795"/>
    <w:rsid w:val="00A73076"/>
    <w:rsid w:val="00A73601"/>
    <w:rsid w:val="00A737BF"/>
    <w:rsid w:val="00A737C4"/>
    <w:rsid w:val="00A73890"/>
    <w:rsid w:val="00A739B5"/>
    <w:rsid w:val="00A73E86"/>
    <w:rsid w:val="00A73F8A"/>
    <w:rsid w:val="00A74024"/>
    <w:rsid w:val="00A7452F"/>
    <w:rsid w:val="00A74598"/>
    <w:rsid w:val="00A74642"/>
    <w:rsid w:val="00A7465D"/>
    <w:rsid w:val="00A746EC"/>
    <w:rsid w:val="00A7477C"/>
    <w:rsid w:val="00A74A61"/>
    <w:rsid w:val="00A74CB2"/>
    <w:rsid w:val="00A74DC2"/>
    <w:rsid w:val="00A75023"/>
    <w:rsid w:val="00A7555B"/>
    <w:rsid w:val="00A75714"/>
    <w:rsid w:val="00A75C6D"/>
    <w:rsid w:val="00A75F84"/>
    <w:rsid w:val="00A75FF0"/>
    <w:rsid w:val="00A76258"/>
    <w:rsid w:val="00A7632D"/>
    <w:rsid w:val="00A76591"/>
    <w:rsid w:val="00A76599"/>
    <w:rsid w:val="00A766E9"/>
    <w:rsid w:val="00A7696D"/>
    <w:rsid w:val="00A76ACD"/>
    <w:rsid w:val="00A76BE7"/>
    <w:rsid w:val="00A76D09"/>
    <w:rsid w:val="00A77225"/>
    <w:rsid w:val="00A774CC"/>
    <w:rsid w:val="00A775F9"/>
    <w:rsid w:val="00A77894"/>
    <w:rsid w:val="00A77AA8"/>
    <w:rsid w:val="00A80016"/>
    <w:rsid w:val="00A80219"/>
    <w:rsid w:val="00A80323"/>
    <w:rsid w:val="00A80627"/>
    <w:rsid w:val="00A8069E"/>
    <w:rsid w:val="00A80737"/>
    <w:rsid w:val="00A807D6"/>
    <w:rsid w:val="00A80832"/>
    <w:rsid w:val="00A8098F"/>
    <w:rsid w:val="00A80CF8"/>
    <w:rsid w:val="00A80E17"/>
    <w:rsid w:val="00A81031"/>
    <w:rsid w:val="00A81254"/>
    <w:rsid w:val="00A81342"/>
    <w:rsid w:val="00A81372"/>
    <w:rsid w:val="00A81410"/>
    <w:rsid w:val="00A8153C"/>
    <w:rsid w:val="00A8187D"/>
    <w:rsid w:val="00A81884"/>
    <w:rsid w:val="00A81892"/>
    <w:rsid w:val="00A81967"/>
    <w:rsid w:val="00A81A73"/>
    <w:rsid w:val="00A81D2A"/>
    <w:rsid w:val="00A82263"/>
    <w:rsid w:val="00A82344"/>
    <w:rsid w:val="00A8244D"/>
    <w:rsid w:val="00A8268E"/>
    <w:rsid w:val="00A82F74"/>
    <w:rsid w:val="00A830CF"/>
    <w:rsid w:val="00A83308"/>
    <w:rsid w:val="00A834C1"/>
    <w:rsid w:val="00A835D7"/>
    <w:rsid w:val="00A83AE5"/>
    <w:rsid w:val="00A83B54"/>
    <w:rsid w:val="00A83C34"/>
    <w:rsid w:val="00A83DD5"/>
    <w:rsid w:val="00A83E17"/>
    <w:rsid w:val="00A8406A"/>
    <w:rsid w:val="00A840A5"/>
    <w:rsid w:val="00A840D7"/>
    <w:rsid w:val="00A844E7"/>
    <w:rsid w:val="00A8468F"/>
    <w:rsid w:val="00A846D7"/>
    <w:rsid w:val="00A847F9"/>
    <w:rsid w:val="00A84934"/>
    <w:rsid w:val="00A84AEE"/>
    <w:rsid w:val="00A84B87"/>
    <w:rsid w:val="00A84E7A"/>
    <w:rsid w:val="00A84F89"/>
    <w:rsid w:val="00A85129"/>
    <w:rsid w:val="00A851DD"/>
    <w:rsid w:val="00A851E9"/>
    <w:rsid w:val="00A853BD"/>
    <w:rsid w:val="00A854C8"/>
    <w:rsid w:val="00A855E9"/>
    <w:rsid w:val="00A85758"/>
    <w:rsid w:val="00A857D1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DEB"/>
    <w:rsid w:val="00A86E70"/>
    <w:rsid w:val="00A86ED2"/>
    <w:rsid w:val="00A86EFE"/>
    <w:rsid w:val="00A86F80"/>
    <w:rsid w:val="00A8702E"/>
    <w:rsid w:val="00A87094"/>
    <w:rsid w:val="00A8718F"/>
    <w:rsid w:val="00A8750A"/>
    <w:rsid w:val="00A87632"/>
    <w:rsid w:val="00A87871"/>
    <w:rsid w:val="00A87ACE"/>
    <w:rsid w:val="00A87F85"/>
    <w:rsid w:val="00A90125"/>
    <w:rsid w:val="00A90145"/>
    <w:rsid w:val="00A901D1"/>
    <w:rsid w:val="00A9022C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9CF"/>
    <w:rsid w:val="00A91B53"/>
    <w:rsid w:val="00A91C4F"/>
    <w:rsid w:val="00A91C80"/>
    <w:rsid w:val="00A91D21"/>
    <w:rsid w:val="00A91DBF"/>
    <w:rsid w:val="00A92715"/>
    <w:rsid w:val="00A928E8"/>
    <w:rsid w:val="00A933A5"/>
    <w:rsid w:val="00A93436"/>
    <w:rsid w:val="00A935DF"/>
    <w:rsid w:val="00A93805"/>
    <w:rsid w:val="00A939D2"/>
    <w:rsid w:val="00A93B10"/>
    <w:rsid w:val="00A93B15"/>
    <w:rsid w:val="00A93BC7"/>
    <w:rsid w:val="00A93C78"/>
    <w:rsid w:val="00A93DB5"/>
    <w:rsid w:val="00A93E4A"/>
    <w:rsid w:val="00A93E67"/>
    <w:rsid w:val="00A94019"/>
    <w:rsid w:val="00A9407F"/>
    <w:rsid w:val="00A942D5"/>
    <w:rsid w:val="00A943D2"/>
    <w:rsid w:val="00A944D3"/>
    <w:rsid w:val="00A948CE"/>
    <w:rsid w:val="00A948D6"/>
    <w:rsid w:val="00A949ED"/>
    <w:rsid w:val="00A94AB7"/>
    <w:rsid w:val="00A94E56"/>
    <w:rsid w:val="00A94F95"/>
    <w:rsid w:val="00A95099"/>
    <w:rsid w:val="00A9559E"/>
    <w:rsid w:val="00A956D9"/>
    <w:rsid w:val="00A95879"/>
    <w:rsid w:val="00A95A16"/>
    <w:rsid w:val="00A95A8B"/>
    <w:rsid w:val="00A95A92"/>
    <w:rsid w:val="00A95C56"/>
    <w:rsid w:val="00A95EAD"/>
    <w:rsid w:val="00A95F01"/>
    <w:rsid w:val="00A961D4"/>
    <w:rsid w:val="00A96423"/>
    <w:rsid w:val="00A96544"/>
    <w:rsid w:val="00A966E8"/>
    <w:rsid w:val="00A96B80"/>
    <w:rsid w:val="00A96BF9"/>
    <w:rsid w:val="00A96D83"/>
    <w:rsid w:val="00A96DD1"/>
    <w:rsid w:val="00A96E15"/>
    <w:rsid w:val="00A96F02"/>
    <w:rsid w:val="00A970F6"/>
    <w:rsid w:val="00A971F1"/>
    <w:rsid w:val="00A972A1"/>
    <w:rsid w:val="00A972A9"/>
    <w:rsid w:val="00A97871"/>
    <w:rsid w:val="00A97A1E"/>
    <w:rsid w:val="00A97CA4"/>
    <w:rsid w:val="00A97EA7"/>
    <w:rsid w:val="00A97F1B"/>
    <w:rsid w:val="00AA02A8"/>
    <w:rsid w:val="00AA04B5"/>
    <w:rsid w:val="00AA084C"/>
    <w:rsid w:val="00AA09D4"/>
    <w:rsid w:val="00AA0E7D"/>
    <w:rsid w:val="00AA1510"/>
    <w:rsid w:val="00AA1AAF"/>
    <w:rsid w:val="00AA1AC1"/>
    <w:rsid w:val="00AA1BEA"/>
    <w:rsid w:val="00AA1C07"/>
    <w:rsid w:val="00AA1E68"/>
    <w:rsid w:val="00AA1EB5"/>
    <w:rsid w:val="00AA202B"/>
    <w:rsid w:val="00AA20D2"/>
    <w:rsid w:val="00AA2361"/>
    <w:rsid w:val="00AA282A"/>
    <w:rsid w:val="00AA2849"/>
    <w:rsid w:val="00AA28F9"/>
    <w:rsid w:val="00AA29B9"/>
    <w:rsid w:val="00AA2FFC"/>
    <w:rsid w:val="00AA3027"/>
    <w:rsid w:val="00AA31B1"/>
    <w:rsid w:val="00AA32A5"/>
    <w:rsid w:val="00AA338B"/>
    <w:rsid w:val="00AA3924"/>
    <w:rsid w:val="00AA39A3"/>
    <w:rsid w:val="00AA3D97"/>
    <w:rsid w:val="00AA3F2F"/>
    <w:rsid w:val="00AA42CC"/>
    <w:rsid w:val="00AA452A"/>
    <w:rsid w:val="00AA453B"/>
    <w:rsid w:val="00AA489B"/>
    <w:rsid w:val="00AA4970"/>
    <w:rsid w:val="00AA4973"/>
    <w:rsid w:val="00AA4AB1"/>
    <w:rsid w:val="00AA4CD3"/>
    <w:rsid w:val="00AA4D8E"/>
    <w:rsid w:val="00AA50AE"/>
    <w:rsid w:val="00AA50DB"/>
    <w:rsid w:val="00AA5122"/>
    <w:rsid w:val="00AA5136"/>
    <w:rsid w:val="00AA548E"/>
    <w:rsid w:val="00AA54A0"/>
    <w:rsid w:val="00AA5E3D"/>
    <w:rsid w:val="00AA5E8D"/>
    <w:rsid w:val="00AA60FD"/>
    <w:rsid w:val="00AA622C"/>
    <w:rsid w:val="00AA629F"/>
    <w:rsid w:val="00AA64FA"/>
    <w:rsid w:val="00AA6691"/>
    <w:rsid w:val="00AA6828"/>
    <w:rsid w:val="00AA6CA6"/>
    <w:rsid w:val="00AA7069"/>
    <w:rsid w:val="00AA70E5"/>
    <w:rsid w:val="00AA7197"/>
    <w:rsid w:val="00AA7306"/>
    <w:rsid w:val="00AA74F6"/>
    <w:rsid w:val="00AA77F4"/>
    <w:rsid w:val="00AA796A"/>
    <w:rsid w:val="00AA7B3D"/>
    <w:rsid w:val="00AA7B42"/>
    <w:rsid w:val="00AA7B97"/>
    <w:rsid w:val="00AA7D62"/>
    <w:rsid w:val="00AA7EB5"/>
    <w:rsid w:val="00AA7FC5"/>
    <w:rsid w:val="00AA7FDB"/>
    <w:rsid w:val="00AB0001"/>
    <w:rsid w:val="00AB05F3"/>
    <w:rsid w:val="00AB0741"/>
    <w:rsid w:val="00AB0791"/>
    <w:rsid w:val="00AB081E"/>
    <w:rsid w:val="00AB0DB8"/>
    <w:rsid w:val="00AB0FBA"/>
    <w:rsid w:val="00AB103C"/>
    <w:rsid w:val="00AB10ED"/>
    <w:rsid w:val="00AB1133"/>
    <w:rsid w:val="00AB124B"/>
    <w:rsid w:val="00AB1323"/>
    <w:rsid w:val="00AB1422"/>
    <w:rsid w:val="00AB1970"/>
    <w:rsid w:val="00AB1A2A"/>
    <w:rsid w:val="00AB1B02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2EA6"/>
    <w:rsid w:val="00AB3058"/>
    <w:rsid w:val="00AB3142"/>
    <w:rsid w:val="00AB319E"/>
    <w:rsid w:val="00AB32DA"/>
    <w:rsid w:val="00AB343F"/>
    <w:rsid w:val="00AB34F1"/>
    <w:rsid w:val="00AB396F"/>
    <w:rsid w:val="00AB3E34"/>
    <w:rsid w:val="00AB4013"/>
    <w:rsid w:val="00AB41B5"/>
    <w:rsid w:val="00AB41D5"/>
    <w:rsid w:val="00AB42C2"/>
    <w:rsid w:val="00AB43CA"/>
    <w:rsid w:val="00AB43DC"/>
    <w:rsid w:val="00AB4421"/>
    <w:rsid w:val="00AB46D2"/>
    <w:rsid w:val="00AB4823"/>
    <w:rsid w:val="00AB48B9"/>
    <w:rsid w:val="00AB48D5"/>
    <w:rsid w:val="00AB4960"/>
    <w:rsid w:val="00AB49FF"/>
    <w:rsid w:val="00AB4A9D"/>
    <w:rsid w:val="00AB5243"/>
    <w:rsid w:val="00AB54F5"/>
    <w:rsid w:val="00AB5653"/>
    <w:rsid w:val="00AB56B2"/>
    <w:rsid w:val="00AB5894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1E"/>
    <w:rsid w:val="00AB6CAE"/>
    <w:rsid w:val="00AB6E07"/>
    <w:rsid w:val="00AB713D"/>
    <w:rsid w:val="00AB71A5"/>
    <w:rsid w:val="00AB71E3"/>
    <w:rsid w:val="00AB720F"/>
    <w:rsid w:val="00AB7271"/>
    <w:rsid w:val="00AB7844"/>
    <w:rsid w:val="00AB7D27"/>
    <w:rsid w:val="00AC0154"/>
    <w:rsid w:val="00AC0543"/>
    <w:rsid w:val="00AC05C0"/>
    <w:rsid w:val="00AC0F65"/>
    <w:rsid w:val="00AC0FF1"/>
    <w:rsid w:val="00AC10C8"/>
    <w:rsid w:val="00AC1227"/>
    <w:rsid w:val="00AC1359"/>
    <w:rsid w:val="00AC186C"/>
    <w:rsid w:val="00AC1FBE"/>
    <w:rsid w:val="00AC2585"/>
    <w:rsid w:val="00AC2AF5"/>
    <w:rsid w:val="00AC3006"/>
    <w:rsid w:val="00AC317E"/>
    <w:rsid w:val="00AC352E"/>
    <w:rsid w:val="00AC3A22"/>
    <w:rsid w:val="00AC3A8C"/>
    <w:rsid w:val="00AC3B33"/>
    <w:rsid w:val="00AC3CA6"/>
    <w:rsid w:val="00AC3ED9"/>
    <w:rsid w:val="00AC4128"/>
    <w:rsid w:val="00AC41F6"/>
    <w:rsid w:val="00AC422D"/>
    <w:rsid w:val="00AC4257"/>
    <w:rsid w:val="00AC44B0"/>
    <w:rsid w:val="00AC44CB"/>
    <w:rsid w:val="00AC4584"/>
    <w:rsid w:val="00AC4620"/>
    <w:rsid w:val="00AC4783"/>
    <w:rsid w:val="00AC47B7"/>
    <w:rsid w:val="00AC51E7"/>
    <w:rsid w:val="00AC5235"/>
    <w:rsid w:val="00AC5357"/>
    <w:rsid w:val="00AC5583"/>
    <w:rsid w:val="00AC55CC"/>
    <w:rsid w:val="00AC55FD"/>
    <w:rsid w:val="00AC568D"/>
    <w:rsid w:val="00AC56D2"/>
    <w:rsid w:val="00AC584B"/>
    <w:rsid w:val="00AC584F"/>
    <w:rsid w:val="00AC5A7F"/>
    <w:rsid w:val="00AC5C2B"/>
    <w:rsid w:val="00AC5DEC"/>
    <w:rsid w:val="00AC5FD1"/>
    <w:rsid w:val="00AC623A"/>
    <w:rsid w:val="00AC6502"/>
    <w:rsid w:val="00AC688E"/>
    <w:rsid w:val="00AC68D4"/>
    <w:rsid w:val="00AC6ACD"/>
    <w:rsid w:val="00AC71D6"/>
    <w:rsid w:val="00AC71DD"/>
    <w:rsid w:val="00AC72CF"/>
    <w:rsid w:val="00AC7645"/>
    <w:rsid w:val="00AC76C8"/>
    <w:rsid w:val="00AC7749"/>
    <w:rsid w:val="00AC78B2"/>
    <w:rsid w:val="00AC7933"/>
    <w:rsid w:val="00AC7972"/>
    <w:rsid w:val="00AC7AF4"/>
    <w:rsid w:val="00AD0015"/>
    <w:rsid w:val="00AD0431"/>
    <w:rsid w:val="00AD04FF"/>
    <w:rsid w:val="00AD09A2"/>
    <w:rsid w:val="00AD0C41"/>
    <w:rsid w:val="00AD0CC5"/>
    <w:rsid w:val="00AD0FE0"/>
    <w:rsid w:val="00AD1125"/>
    <w:rsid w:val="00AD198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6C8"/>
    <w:rsid w:val="00AD28D1"/>
    <w:rsid w:val="00AD2966"/>
    <w:rsid w:val="00AD2A3E"/>
    <w:rsid w:val="00AD2AE2"/>
    <w:rsid w:val="00AD2B82"/>
    <w:rsid w:val="00AD2C7C"/>
    <w:rsid w:val="00AD3045"/>
    <w:rsid w:val="00AD304E"/>
    <w:rsid w:val="00AD3055"/>
    <w:rsid w:val="00AD331D"/>
    <w:rsid w:val="00AD33E5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43B"/>
    <w:rsid w:val="00AD48FF"/>
    <w:rsid w:val="00AD49F5"/>
    <w:rsid w:val="00AD4B43"/>
    <w:rsid w:val="00AD4D01"/>
    <w:rsid w:val="00AD4DA0"/>
    <w:rsid w:val="00AD4FF0"/>
    <w:rsid w:val="00AD5AEE"/>
    <w:rsid w:val="00AD5B87"/>
    <w:rsid w:val="00AD5C99"/>
    <w:rsid w:val="00AD5EF0"/>
    <w:rsid w:val="00AD5F36"/>
    <w:rsid w:val="00AD6001"/>
    <w:rsid w:val="00AD6088"/>
    <w:rsid w:val="00AD634B"/>
    <w:rsid w:val="00AD6732"/>
    <w:rsid w:val="00AD6DCA"/>
    <w:rsid w:val="00AD6E61"/>
    <w:rsid w:val="00AD6F6F"/>
    <w:rsid w:val="00AD7028"/>
    <w:rsid w:val="00AD7438"/>
    <w:rsid w:val="00AD7455"/>
    <w:rsid w:val="00AD753F"/>
    <w:rsid w:val="00AD7B8C"/>
    <w:rsid w:val="00AD7C36"/>
    <w:rsid w:val="00AD7D41"/>
    <w:rsid w:val="00AE0327"/>
    <w:rsid w:val="00AE03DE"/>
    <w:rsid w:val="00AE040A"/>
    <w:rsid w:val="00AE04E9"/>
    <w:rsid w:val="00AE050F"/>
    <w:rsid w:val="00AE092C"/>
    <w:rsid w:val="00AE0950"/>
    <w:rsid w:val="00AE0CD9"/>
    <w:rsid w:val="00AE0DE4"/>
    <w:rsid w:val="00AE0E89"/>
    <w:rsid w:val="00AE0E91"/>
    <w:rsid w:val="00AE13FC"/>
    <w:rsid w:val="00AE1822"/>
    <w:rsid w:val="00AE199A"/>
    <w:rsid w:val="00AE19D4"/>
    <w:rsid w:val="00AE1B3F"/>
    <w:rsid w:val="00AE1E5B"/>
    <w:rsid w:val="00AE1E7C"/>
    <w:rsid w:val="00AE2013"/>
    <w:rsid w:val="00AE2133"/>
    <w:rsid w:val="00AE2794"/>
    <w:rsid w:val="00AE2AAE"/>
    <w:rsid w:val="00AE2B6D"/>
    <w:rsid w:val="00AE2BA4"/>
    <w:rsid w:val="00AE2C36"/>
    <w:rsid w:val="00AE2E18"/>
    <w:rsid w:val="00AE33B0"/>
    <w:rsid w:val="00AE34F4"/>
    <w:rsid w:val="00AE350C"/>
    <w:rsid w:val="00AE3621"/>
    <w:rsid w:val="00AE369E"/>
    <w:rsid w:val="00AE384F"/>
    <w:rsid w:val="00AE3B41"/>
    <w:rsid w:val="00AE4056"/>
    <w:rsid w:val="00AE4128"/>
    <w:rsid w:val="00AE44D8"/>
    <w:rsid w:val="00AE44FD"/>
    <w:rsid w:val="00AE4840"/>
    <w:rsid w:val="00AE48A0"/>
    <w:rsid w:val="00AE4995"/>
    <w:rsid w:val="00AE49DF"/>
    <w:rsid w:val="00AE4E13"/>
    <w:rsid w:val="00AE5190"/>
    <w:rsid w:val="00AE54CF"/>
    <w:rsid w:val="00AE560F"/>
    <w:rsid w:val="00AE57F7"/>
    <w:rsid w:val="00AE58C7"/>
    <w:rsid w:val="00AE5918"/>
    <w:rsid w:val="00AE5A0B"/>
    <w:rsid w:val="00AE5B00"/>
    <w:rsid w:val="00AE5BA3"/>
    <w:rsid w:val="00AE5C15"/>
    <w:rsid w:val="00AE5D5F"/>
    <w:rsid w:val="00AE5EFF"/>
    <w:rsid w:val="00AE60FD"/>
    <w:rsid w:val="00AE6239"/>
    <w:rsid w:val="00AE6450"/>
    <w:rsid w:val="00AE6961"/>
    <w:rsid w:val="00AE6BDA"/>
    <w:rsid w:val="00AE6CF6"/>
    <w:rsid w:val="00AE6D91"/>
    <w:rsid w:val="00AE6DCE"/>
    <w:rsid w:val="00AE7168"/>
    <w:rsid w:val="00AE7623"/>
    <w:rsid w:val="00AE763A"/>
    <w:rsid w:val="00AE77E6"/>
    <w:rsid w:val="00AE7C2E"/>
    <w:rsid w:val="00AE7CCA"/>
    <w:rsid w:val="00AE7EF1"/>
    <w:rsid w:val="00AE7FB8"/>
    <w:rsid w:val="00AF005E"/>
    <w:rsid w:val="00AF0149"/>
    <w:rsid w:val="00AF022B"/>
    <w:rsid w:val="00AF0449"/>
    <w:rsid w:val="00AF05BB"/>
    <w:rsid w:val="00AF09BE"/>
    <w:rsid w:val="00AF0D31"/>
    <w:rsid w:val="00AF0DBA"/>
    <w:rsid w:val="00AF1242"/>
    <w:rsid w:val="00AF145D"/>
    <w:rsid w:val="00AF14D6"/>
    <w:rsid w:val="00AF1569"/>
    <w:rsid w:val="00AF17D8"/>
    <w:rsid w:val="00AF17F2"/>
    <w:rsid w:val="00AF17FA"/>
    <w:rsid w:val="00AF2006"/>
    <w:rsid w:val="00AF21DC"/>
    <w:rsid w:val="00AF2323"/>
    <w:rsid w:val="00AF234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143"/>
    <w:rsid w:val="00AF4480"/>
    <w:rsid w:val="00AF475D"/>
    <w:rsid w:val="00AF4832"/>
    <w:rsid w:val="00AF4C46"/>
    <w:rsid w:val="00AF4CA8"/>
    <w:rsid w:val="00AF4FD1"/>
    <w:rsid w:val="00AF533A"/>
    <w:rsid w:val="00AF539E"/>
    <w:rsid w:val="00AF54E0"/>
    <w:rsid w:val="00AF58E3"/>
    <w:rsid w:val="00AF5CB6"/>
    <w:rsid w:val="00AF5D75"/>
    <w:rsid w:val="00AF62D9"/>
    <w:rsid w:val="00AF6ABA"/>
    <w:rsid w:val="00AF71F7"/>
    <w:rsid w:val="00AF7A30"/>
    <w:rsid w:val="00B000C2"/>
    <w:rsid w:val="00B005A8"/>
    <w:rsid w:val="00B005F7"/>
    <w:rsid w:val="00B00637"/>
    <w:rsid w:val="00B00929"/>
    <w:rsid w:val="00B00C74"/>
    <w:rsid w:val="00B00D81"/>
    <w:rsid w:val="00B00E7B"/>
    <w:rsid w:val="00B00FD6"/>
    <w:rsid w:val="00B0100F"/>
    <w:rsid w:val="00B01278"/>
    <w:rsid w:val="00B013B8"/>
    <w:rsid w:val="00B013EE"/>
    <w:rsid w:val="00B016E0"/>
    <w:rsid w:val="00B019DB"/>
    <w:rsid w:val="00B01A66"/>
    <w:rsid w:val="00B01AE6"/>
    <w:rsid w:val="00B01AFD"/>
    <w:rsid w:val="00B01D94"/>
    <w:rsid w:val="00B01EAD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57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5AE5"/>
    <w:rsid w:val="00B06422"/>
    <w:rsid w:val="00B06463"/>
    <w:rsid w:val="00B0649C"/>
    <w:rsid w:val="00B064CD"/>
    <w:rsid w:val="00B06815"/>
    <w:rsid w:val="00B06A10"/>
    <w:rsid w:val="00B06A28"/>
    <w:rsid w:val="00B06A2E"/>
    <w:rsid w:val="00B06B67"/>
    <w:rsid w:val="00B06E72"/>
    <w:rsid w:val="00B06F1E"/>
    <w:rsid w:val="00B06F85"/>
    <w:rsid w:val="00B07629"/>
    <w:rsid w:val="00B077BB"/>
    <w:rsid w:val="00B0780F"/>
    <w:rsid w:val="00B07854"/>
    <w:rsid w:val="00B079E0"/>
    <w:rsid w:val="00B07C34"/>
    <w:rsid w:val="00B07E1F"/>
    <w:rsid w:val="00B1009E"/>
    <w:rsid w:val="00B10281"/>
    <w:rsid w:val="00B104F6"/>
    <w:rsid w:val="00B1051B"/>
    <w:rsid w:val="00B1054A"/>
    <w:rsid w:val="00B105A0"/>
    <w:rsid w:val="00B10683"/>
    <w:rsid w:val="00B109E1"/>
    <w:rsid w:val="00B10EDC"/>
    <w:rsid w:val="00B10F73"/>
    <w:rsid w:val="00B11255"/>
    <w:rsid w:val="00B117B1"/>
    <w:rsid w:val="00B1188D"/>
    <w:rsid w:val="00B119AA"/>
    <w:rsid w:val="00B11AC7"/>
    <w:rsid w:val="00B11E8F"/>
    <w:rsid w:val="00B12120"/>
    <w:rsid w:val="00B1289E"/>
    <w:rsid w:val="00B12B2D"/>
    <w:rsid w:val="00B12CF9"/>
    <w:rsid w:val="00B12EC2"/>
    <w:rsid w:val="00B12F8F"/>
    <w:rsid w:val="00B131A3"/>
    <w:rsid w:val="00B134D4"/>
    <w:rsid w:val="00B139AA"/>
    <w:rsid w:val="00B13A5D"/>
    <w:rsid w:val="00B13ABB"/>
    <w:rsid w:val="00B13B42"/>
    <w:rsid w:val="00B13DEC"/>
    <w:rsid w:val="00B14001"/>
    <w:rsid w:val="00B1447C"/>
    <w:rsid w:val="00B145CB"/>
    <w:rsid w:val="00B147CE"/>
    <w:rsid w:val="00B14E31"/>
    <w:rsid w:val="00B14FED"/>
    <w:rsid w:val="00B15094"/>
    <w:rsid w:val="00B150B4"/>
    <w:rsid w:val="00B15195"/>
    <w:rsid w:val="00B152EE"/>
    <w:rsid w:val="00B1557E"/>
    <w:rsid w:val="00B155B9"/>
    <w:rsid w:val="00B15827"/>
    <w:rsid w:val="00B15A65"/>
    <w:rsid w:val="00B15E55"/>
    <w:rsid w:val="00B161B9"/>
    <w:rsid w:val="00B1623F"/>
    <w:rsid w:val="00B16475"/>
    <w:rsid w:val="00B16477"/>
    <w:rsid w:val="00B168EC"/>
    <w:rsid w:val="00B16CBD"/>
    <w:rsid w:val="00B16F3B"/>
    <w:rsid w:val="00B1713C"/>
    <w:rsid w:val="00B17642"/>
    <w:rsid w:val="00B176CF"/>
    <w:rsid w:val="00B1798B"/>
    <w:rsid w:val="00B17DB9"/>
    <w:rsid w:val="00B17DDE"/>
    <w:rsid w:val="00B17ED3"/>
    <w:rsid w:val="00B17F48"/>
    <w:rsid w:val="00B17F72"/>
    <w:rsid w:val="00B2002B"/>
    <w:rsid w:val="00B2010B"/>
    <w:rsid w:val="00B2017E"/>
    <w:rsid w:val="00B20546"/>
    <w:rsid w:val="00B205B2"/>
    <w:rsid w:val="00B205F0"/>
    <w:rsid w:val="00B20658"/>
    <w:rsid w:val="00B2065B"/>
    <w:rsid w:val="00B20ABB"/>
    <w:rsid w:val="00B20C5F"/>
    <w:rsid w:val="00B20D13"/>
    <w:rsid w:val="00B20EBC"/>
    <w:rsid w:val="00B2102D"/>
    <w:rsid w:val="00B21210"/>
    <w:rsid w:val="00B21220"/>
    <w:rsid w:val="00B2169F"/>
    <w:rsid w:val="00B2172E"/>
    <w:rsid w:val="00B219C6"/>
    <w:rsid w:val="00B21C5B"/>
    <w:rsid w:val="00B21E14"/>
    <w:rsid w:val="00B21E37"/>
    <w:rsid w:val="00B21E59"/>
    <w:rsid w:val="00B22024"/>
    <w:rsid w:val="00B220FF"/>
    <w:rsid w:val="00B222F4"/>
    <w:rsid w:val="00B223A0"/>
    <w:rsid w:val="00B224B5"/>
    <w:rsid w:val="00B22501"/>
    <w:rsid w:val="00B228CA"/>
    <w:rsid w:val="00B22A8C"/>
    <w:rsid w:val="00B22AE7"/>
    <w:rsid w:val="00B22B58"/>
    <w:rsid w:val="00B22BA0"/>
    <w:rsid w:val="00B22E35"/>
    <w:rsid w:val="00B232F5"/>
    <w:rsid w:val="00B2348D"/>
    <w:rsid w:val="00B235D0"/>
    <w:rsid w:val="00B236C5"/>
    <w:rsid w:val="00B237FF"/>
    <w:rsid w:val="00B23916"/>
    <w:rsid w:val="00B23926"/>
    <w:rsid w:val="00B239D0"/>
    <w:rsid w:val="00B239D7"/>
    <w:rsid w:val="00B23AEF"/>
    <w:rsid w:val="00B23B1F"/>
    <w:rsid w:val="00B23C6C"/>
    <w:rsid w:val="00B24304"/>
    <w:rsid w:val="00B24566"/>
    <w:rsid w:val="00B248CA"/>
    <w:rsid w:val="00B2504F"/>
    <w:rsid w:val="00B25189"/>
    <w:rsid w:val="00B25253"/>
    <w:rsid w:val="00B252CA"/>
    <w:rsid w:val="00B25339"/>
    <w:rsid w:val="00B2567D"/>
    <w:rsid w:val="00B256CE"/>
    <w:rsid w:val="00B25952"/>
    <w:rsid w:val="00B25A9E"/>
    <w:rsid w:val="00B25F31"/>
    <w:rsid w:val="00B25F97"/>
    <w:rsid w:val="00B26203"/>
    <w:rsid w:val="00B2631D"/>
    <w:rsid w:val="00B266E2"/>
    <w:rsid w:val="00B26859"/>
    <w:rsid w:val="00B26B4F"/>
    <w:rsid w:val="00B26E14"/>
    <w:rsid w:val="00B26E85"/>
    <w:rsid w:val="00B27062"/>
    <w:rsid w:val="00B2726F"/>
    <w:rsid w:val="00B275CD"/>
    <w:rsid w:val="00B27862"/>
    <w:rsid w:val="00B27F6C"/>
    <w:rsid w:val="00B27FFA"/>
    <w:rsid w:val="00B3051A"/>
    <w:rsid w:val="00B30529"/>
    <w:rsid w:val="00B30769"/>
    <w:rsid w:val="00B30870"/>
    <w:rsid w:val="00B30F42"/>
    <w:rsid w:val="00B310C6"/>
    <w:rsid w:val="00B31119"/>
    <w:rsid w:val="00B31474"/>
    <w:rsid w:val="00B315B3"/>
    <w:rsid w:val="00B318D2"/>
    <w:rsid w:val="00B31996"/>
    <w:rsid w:val="00B31B39"/>
    <w:rsid w:val="00B31E71"/>
    <w:rsid w:val="00B31FBD"/>
    <w:rsid w:val="00B32025"/>
    <w:rsid w:val="00B322AA"/>
    <w:rsid w:val="00B3253D"/>
    <w:rsid w:val="00B32663"/>
    <w:rsid w:val="00B3299F"/>
    <w:rsid w:val="00B32A16"/>
    <w:rsid w:val="00B32B68"/>
    <w:rsid w:val="00B32CF1"/>
    <w:rsid w:val="00B32F5D"/>
    <w:rsid w:val="00B33104"/>
    <w:rsid w:val="00B336EF"/>
    <w:rsid w:val="00B33C93"/>
    <w:rsid w:val="00B33E9E"/>
    <w:rsid w:val="00B33EA1"/>
    <w:rsid w:val="00B34105"/>
    <w:rsid w:val="00B346CC"/>
    <w:rsid w:val="00B34911"/>
    <w:rsid w:val="00B349A8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3D4"/>
    <w:rsid w:val="00B366CA"/>
    <w:rsid w:val="00B36785"/>
    <w:rsid w:val="00B3680D"/>
    <w:rsid w:val="00B36835"/>
    <w:rsid w:val="00B36918"/>
    <w:rsid w:val="00B36A9E"/>
    <w:rsid w:val="00B36C88"/>
    <w:rsid w:val="00B36CD6"/>
    <w:rsid w:val="00B36F71"/>
    <w:rsid w:val="00B37001"/>
    <w:rsid w:val="00B370A3"/>
    <w:rsid w:val="00B370BD"/>
    <w:rsid w:val="00B37145"/>
    <w:rsid w:val="00B37298"/>
    <w:rsid w:val="00B3733B"/>
    <w:rsid w:val="00B3757C"/>
    <w:rsid w:val="00B37963"/>
    <w:rsid w:val="00B37A64"/>
    <w:rsid w:val="00B37C9A"/>
    <w:rsid w:val="00B37EF2"/>
    <w:rsid w:val="00B37F48"/>
    <w:rsid w:val="00B37F74"/>
    <w:rsid w:val="00B402A4"/>
    <w:rsid w:val="00B40645"/>
    <w:rsid w:val="00B406D6"/>
    <w:rsid w:val="00B40878"/>
    <w:rsid w:val="00B408A8"/>
    <w:rsid w:val="00B40B89"/>
    <w:rsid w:val="00B40CF9"/>
    <w:rsid w:val="00B40D17"/>
    <w:rsid w:val="00B40D60"/>
    <w:rsid w:val="00B40F84"/>
    <w:rsid w:val="00B41095"/>
    <w:rsid w:val="00B41392"/>
    <w:rsid w:val="00B415E8"/>
    <w:rsid w:val="00B419F4"/>
    <w:rsid w:val="00B41AA6"/>
    <w:rsid w:val="00B41C32"/>
    <w:rsid w:val="00B41CA6"/>
    <w:rsid w:val="00B422C4"/>
    <w:rsid w:val="00B42590"/>
    <w:rsid w:val="00B42C9E"/>
    <w:rsid w:val="00B430DC"/>
    <w:rsid w:val="00B4314B"/>
    <w:rsid w:val="00B43280"/>
    <w:rsid w:val="00B43323"/>
    <w:rsid w:val="00B4333A"/>
    <w:rsid w:val="00B437B7"/>
    <w:rsid w:val="00B438A3"/>
    <w:rsid w:val="00B43AE3"/>
    <w:rsid w:val="00B43BCB"/>
    <w:rsid w:val="00B43D39"/>
    <w:rsid w:val="00B440AB"/>
    <w:rsid w:val="00B44220"/>
    <w:rsid w:val="00B44666"/>
    <w:rsid w:val="00B447CD"/>
    <w:rsid w:val="00B44B55"/>
    <w:rsid w:val="00B44D53"/>
    <w:rsid w:val="00B44DBA"/>
    <w:rsid w:val="00B44FD4"/>
    <w:rsid w:val="00B450DB"/>
    <w:rsid w:val="00B4563A"/>
    <w:rsid w:val="00B465B7"/>
    <w:rsid w:val="00B4673F"/>
    <w:rsid w:val="00B46790"/>
    <w:rsid w:val="00B46F42"/>
    <w:rsid w:val="00B46F46"/>
    <w:rsid w:val="00B46F50"/>
    <w:rsid w:val="00B470FE"/>
    <w:rsid w:val="00B47305"/>
    <w:rsid w:val="00B47BCC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30"/>
    <w:rsid w:val="00B5155D"/>
    <w:rsid w:val="00B519BA"/>
    <w:rsid w:val="00B51E32"/>
    <w:rsid w:val="00B51EA6"/>
    <w:rsid w:val="00B52070"/>
    <w:rsid w:val="00B5227D"/>
    <w:rsid w:val="00B523E5"/>
    <w:rsid w:val="00B524E8"/>
    <w:rsid w:val="00B52608"/>
    <w:rsid w:val="00B5266A"/>
    <w:rsid w:val="00B527CD"/>
    <w:rsid w:val="00B52956"/>
    <w:rsid w:val="00B52A2E"/>
    <w:rsid w:val="00B52C8A"/>
    <w:rsid w:val="00B532D4"/>
    <w:rsid w:val="00B53345"/>
    <w:rsid w:val="00B5336F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5F16"/>
    <w:rsid w:val="00B560F5"/>
    <w:rsid w:val="00B563C2"/>
    <w:rsid w:val="00B5652B"/>
    <w:rsid w:val="00B56855"/>
    <w:rsid w:val="00B56A01"/>
    <w:rsid w:val="00B56A3E"/>
    <w:rsid w:val="00B56B6F"/>
    <w:rsid w:val="00B56BAF"/>
    <w:rsid w:val="00B56DFB"/>
    <w:rsid w:val="00B56F3C"/>
    <w:rsid w:val="00B571F9"/>
    <w:rsid w:val="00B57555"/>
    <w:rsid w:val="00B57D21"/>
    <w:rsid w:val="00B57D81"/>
    <w:rsid w:val="00B57E5B"/>
    <w:rsid w:val="00B57FC9"/>
    <w:rsid w:val="00B60029"/>
    <w:rsid w:val="00B60181"/>
    <w:rsid w:val="00B601B6"/>
    <w:rsid w:val="00B60377"/>
    <w:rsid w:val="00B606A0"/>
    <w:rsid w:val="00B6072F"/>
    <w:rsid w:val="00B60A8C"/>
    <w:rsid w:val="00B60BD8"/>
    <w:rsid w:val="00B6111C"/>
    <w:rsid w:val="00B61153"/>
    <w:rsid w:val="00B616A2"/>
    <w:rsid w:val="00B616C0"/>
    <w:rsid w:val="00B616F8"/>
    <w:rsid w:val="00B618C3"/>
    <w:rsid w:val="00B61AB8"/>
    <w:rsid w:val="00B61C94"/>
    <w:rsid w:val="00B61D35"/>
    <w:rsid w:val="00B61D89"/>
    <w:rsid w:val="00B62412"/>
    <w:rsid w:val="00B62713"/>
    <w:rsid w:val="00B62947"/>
    <w:rsid w:val="00B63A3C"/>
    <w:rsid w:val="00B63D2C"/>
    <w:rsid w:val="00B63F60"/>
    <w:rsid w:val="00B6403A"/>
    <w:rsid w:val="00B641A2"/>
    <w:rsid w:val="00B6426D"/>
    <w:rsid w:val="00B642A4"/>
    <w:rsid w:val="00B64704"/>
    <w:rsid w:val="00B647FF"/>
    <w:rsid w:val="00B649EE"/>
    <w:rsid w:val="00B64A22"/>
    <w:rsid w:val="00B64A96"/>
    <w:rsid w:val="00B64D80"/>
    <w:rsid w:val="00B64E8F"/>
    <w:rsid w:val="00B654E3"/>
    <w:rsid w:val="00B655E3"/>
    <w:rsid w:val="00B657CD"/>
    <w:rsid w:val="00B65AC8"/>
    <w:rsid w:val="00B65BC1"/>
    <w:rsid w:val="00B65FAB"/>
    <w:rsid w:val="00B65FF7"/>
    <w:rsid w:val="00B6640E"/>
    <w:rsid w:val="00B664DB"/>
    <w:rsid w:val="00B666A5"/>
    <w:rsid w:val="00B66702"/>
    <w:rsid w:val="00B66765"/>
    <w:rsid w:val="00B66AB2"/>
    <w:rsid w:val="00B66B6F"/>
    <w:rsid w:val="00B66C2D"/>
    <w:rsid w:val="00B66F63"/>
    <w:rsid w:val="00B66F80"/>
    <w:rsid w:val="00B67078"/>
    <w:rsid w:val="00B672C8"/>
    <w:rsid w:val="00B6744A"/>
    <w:rsid w:val="00B67AB7"/>
    <w:rsid w:val="00B67B20"/>
    <w:rsid w:val="00B67B4E"/>
    <w:rsid w:val="00B67D8D"/>
    <w:rsid w:val="00B67E61"/>
    <w:rsid w:val="00B70190"/>
    <w:rsid w:val="00B701D3"/>
    <w:rsid w:val="00B7020C"/>
    <w:rsid w:val="00B70299"/>
    <w:rsid w:val="00B706A2"/>
    <w:rsid w:val="00B706BA"/>
    <w:rsid w:val="00B706C6"/>
    <w:rsid w:val="00B707FE"/>
    <w:rsid w:val="00B70899"/>
    <w:rsid w:val="00B709F6"/>
    <w:rsid w:val="00B70B6C"/>
    <w:rsid w:val="00B710B7"/>
    <w:rsid w:val="00B710DB"/>
    <w:rsid w:val="00B71342"/>
    <w:rsid w:val="00B714D1"/>
    <w:rsid w:val="00B716BB"/>
    <w:rsid w:val="00B716F1"/>
    <w:rsid w:val="00B7194B"/>
    <w:rsid w:val="00B71ABE"/>
    <w:rsid w:val="00B71C29"/>
    <w:rsid w:val="00B7231D"/>
    <w:rsid w:val="00B725DE"/>
    <w:rsid w:val="00B726D7"/>
    <w:rsid w:val="00B728BA"/>
    <w:rsid w:val="00B7301A"/>
    <w:rsid w:val="00B73236"/>
    <w:rsid w:val="00B73312"/>
    <w:rsid w:val="00B7336C"/>
    <w:rsid w:val="00B7358B"/>
    <w:rsid w:val="00B7362E"/>
    <w:rsid w:val="00B73633"/>
    <w:rsid w:val="00B736AD"/>
    <w:rsid w:val="00B7395D"/>
    <w:rsid w:val="00B73E53"/>
    <w:rsid w:val="00B73E8F"/>
    <w:rsid w:val="00B7402B"/>
    <w:rsid w:val="00B7403B"/>
    <w:rsid w:val="00B74361"/>
    <w:rsid w:val="00B743D5"/>
    <w:rsid w:val="00B744B5"/>
    <w:rsid w:val="00B7467E"/>
    <w:rsid w:val="00B74B9D"/>
    <w:rsid w:val="00B74D72"/>
    <w:rsid w:val="00B74E16"/>
    <w:rsid w:val="00B74E9A"/>
    <w:rsid w:val="00B74EC2"/>
    <w:rsid w:val="00B7541B"/>
    <w:rsid w:val="00B75449"/>
    <w:rsid w:val="00B75567"/>
    <w:rsid w:val="00B755A3"/>
    <w:rsid w:val="00B75733"/>
    <w:rsid w:val="00B7575E"/>
    <w:rsid w:val="00B757BB"/>
    <w:rsid w:val="00B7583A"/>
    <w:rsid w:val="00B75893"/>
    <w:rsid w:val="00B75AB7"/>
    <w:rsid w:val="00B75E61"/>
    <w:rsid w:val="00B75F73"/>
    <w:rsid w:val="00B76208"/>
    <w:rsid w:val="00B76236"/>
    <w:rsid w:val="00B76375"/>
    <w:rsid w:val="00B76689"/>
    <w:rsid w:val="00B769BD"/>
    <w:rsid w:val="00B769ED"/>
    <w:rsid w:val="00B76C2C"/>
    <w:rsid w:val="00B76C3A"/>
    <w:rsid w:val="00B76D01"/>
    <w:rsid w:val="00B7748B"/>
    <w:rsid w:val="00B776EE"/>
    <w:rsid w:val="00B7782B"/>
    <w:rsid w:val="00B77927"/>
    <w:rsid w:val="00B7798D"/>
    <w:rsid w:val="00B77A55"/>
    <w:rsid w:val="00B77DCD"/>
    <w:rsid w:val="00B77DF4"/>
    <w:rsid w:val="00B77EF6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8AF"/>
    <w:rsid w:val="00B80A5B"/>
    <w:rsid w:val="00B80CDC"/>
    <w:rsid w:val="00B80EDE"/>
    <w:rsid w:val="00B80FDB"/>
    <w:rsid w:val="00B8118E"/>
    <w:rsid w:val="00B8128E"/>
    <w:rsid w:val="00B814F2"/>
    <w:rsid w:val="00B817A8"/>
    <w:rsid w:val="00B81F95"/>
    <w:rsid w:val="00B821C1"/>
    <w:rsid w:val="00B822DE"/>
    <w:rsid w:val="00B82763"/>
    <w:rsid w:val="00B82957"/>
    <w:rsid w:val="00B829AA"/>
    <w:rsid w:val="00B82B78"/>
    <w:rsid w:val="00B82CC6"/>
    <w:rsid w:val="00B834FD"/>
    <w:rsid w:val="00B83793"/>
    <w:rsid w:val="00B83831"/>
    <w:rsid w:val="00B8395F"/>
    <w:rsid w:val="00B839A8"/>
    <w:rsid w:val="00B83C6E"/>
    <w:rsid w:val="00B83DBA"/>
    <w:rsid w:val="00B83E06"/>
    <w:rsid w:val="00B8402C"/>
    <w:rsid w:val="00B840E2"/>
    <w:rsid w:val="00B84801"/>
    <w:rsid w:val="00B84898"/>
    <w:rsid w:val="00B84ABD"/>
    <w:rsid w:val="00B84FA3"/>
    <w:rsid w:val="00B851AA"/>
    <w:rsid w:val="00B8532A"/>
    <w:rsid w:val="00B856BF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45B"/>
    <w:rsid w:val="00B87DCA"/>
    <w:rsid w:val="00B87F7F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68A"/>
    <w:rsid w:val="00B9286D"/>
    <w:rsid w:val="00B92988"/>
    <w:rsid w:val="00B92EFB"/>
    <w:rsid w:val="00B933B4"/>
    <w:rsid w:val="00B935E8"/>
    <w:rsid w:val="00B93781"/>
    <w:rsid w:val="00B944A1"/>
    <w:rsid w:val="00B944CD"/>
    <w:rsid w:val="00B9475B"/>
    <w:rsid w:val="00B947B1"/>
    <w:rsid w:val="00B94913"/>
    <w:rsid w:val="00B949EC"/>
    <w:rsid w:val="00B94A08"/>
    <w:rsid w:val="00B94C40"/>
    <w:rsid w:val="00B94F91"/>
    <w:rsid w:val="00B950A3"/>
    <w:rsid w:val="00B95198"/>
    <w:rsid w:val="00B955D9"/>
    <w:rsid w:val="00B95817"/>
    <w:rsid w:val="00B95C35"/>
    <w:rsid w:val="00B96341"/>
    <w:rsid w:val="00B96343"/>
    <w:rsid w:val="00B963A1"/>
    <w:rsid w:val="00B96519"/>
    <w:rsid w:val="00B9651A"/>
    <w:rsid w:val="00B96909"/>
    <w:rsid w:val="00B96978"/>
    <w:rsid w:val="00B97198"/>
    <w:rsid w:val="00B97422"/>
    <w:rsid w:val="00B97660"/>
    <w:rsid w:val="00B9770C"/>
    <w:rsid w:val="00B97835"/>
    <w:rsid w:val="00B97A32"/>
    <w:rsid w:val="00B97E01"/>
    <w:rsid w:val="00B97EC9"/>
    <w:rsid w:val="00B97F28"/>
    <w:rsid w:val="00BA0078"/>
    <w:rsid w:val="00BA0390"/>
    <w:rsid w:val="00BA051A"/>
    <w:rsid w:val="00BA0803"/>
    <w:rsid w:val="00BA0A72"/>
    <w:rsid w:val="00BA0B0E"/>
    <w:rsid w:val="00BA0C24"/>
    <w:rsid w:val="00BA0E49"/>
    <w:rsid w:val="00BA0F28"/>
    <w:rsid w:val="00BA108B"/>
    <w:rsid w:val="00BA14C4"/>
    <w:rsid w:val="00BA1599"/>
    <w:rsid w:val="00BA15AA"/>
    <w:rsid w:val="00BA181C"/>
    <w:rsid w:val="00BA1F95"/>
    <w:rsid w:val="00BA25BF"/>
    <w:rsid w:val="00BA2719"/>
    <w:rsid w:val="00BA2E11"/>
    <w:rsid w:val="00BA30B2"/>
    <w:rsid w:val="00BA3212"/>
    <w:rsid w:val="00BA322A"/>
    <w:rsid w:val="00BA3484"/>
    <w:rsid w:val="00BA3A11"/>
    <w:rsid w:val="00BA3A29"/>
    <w:rsid w:val="00BA3AA5"/>
    <w:rsid w:val="00BA3C3D"/>
    <w:rsid w:val="00BA3C43"/>
    <w:rsid w:val="00BA3D08"/>
    <w:rsid w:val="00BA3D67"/>
    <w:rsid w:val="00BA42F8"/>
    <w:rsid w:val="00BA447C"/>
    <w:rsid w:val="00BA44A6"/>
    <w:rsid w:val="00BA4652"/>
    <w:rsid w:val="00BA46D0"/>
    <w:rsid w:val="00BA4FD0"/>
    <w:rsid w:val="00BA529E"/>
    <w:rsid w:val="00BA54C3"/>
    <w:rsid w:val="00BA54E7"/>
    <w:rsid w:val="00BA5A58"/>
    <w:rsid w:val="00BA5B3A"/>
    <w:rsid w:val="00BA5FAB"/>
    <w:rsid w:val="00BA63B1"/>
    <w:rsid w:val="00BA6644"/>
    <w:rsid w:val="00BA67CD"/>
    <w:rsid w:val="00BA6B32"/>
    <w:rsid w:val="00BA6BC1"/>
    <w:rsid w:val="00BA6D1E"/>
    <w:rsid w:val="00BA6DB1"/>
    <w:rsid w:val="00BA6F9A"/>
    <w:rsid w:val="00BA7813"/>
    <w:rsid w:val="00BA7B23"/>
    <w:rsid w:val="00BA7DA7"/>
    <w:rsid w:val="00BA7F98"/>
    <w:rsid w:val="00BB0567"/>
    <w:rsid w:val="00BB0887"/>
    <w:rsid w:val="00BB09C0"/>
    <w:rsid w:val="00BB0CB0"/>
    <w:rsid w:val="00BB0CED"/>
    <w:rsid w:val="00BB11D0"/>
    <w:rsid w:val="00BB147B"/>
    <w:rsid w:val="00BB1B91"/>
    <w:rsid w:val="00BB1BA5"/>
    <w:rsid w:val="00BB1D0B"/>
    <w:rsid w:val="00BB1DF0"/>
    <w:rsid w:val="00BB1E77"/>
    <w:rsid w:val="00BB1EBE"/>
    <w:rsid w:val="00BB1F01"/>
    <w:rsid w:val="00BB211F"/>
    <w:rsid w:val="00BB2375"/>
    <w:rsid w:val="00BB2994"/>
    <w:rsid w:val="00BB2A0E"/>
    <w:rsid w:val="00BB2A53"/>
    <w:rsid w:val="00BB2C7E"/>
    <w:rsid w:val="00BB2DB7"/>
    <w:rsid w:val="00BB2FCF"/>
    <w:rsid w:val="00BB2FEF"/>
    <w:rsid w:val="00BB30DB"/>
    <w:rsid w:val="00BB3172"/>
    <w:rsid w:val="00BB32EA"/>
    <w:rsid w:val="00BB343F"/>
    <w:rsid w:val="00BB3501"/>
    <w:rsid w:val="00BB38AB"/>
    <w:rsid w:val="00BB399C"/>
    <w:rsid w:val="00BB39B4"/>
    <w:rsid w:val="00BB3F67"/>
    <w:rsid w:val="00BB4218"/>
    <w:rsid w:val="00BB4278"/>
    <w:rsid w:val="00BB4443"/>
    <w:rsid w:val="00BB44AD"/>
    <w:rsid w:val="00BB4546"/>
    <w:rsid w:val="00BB4562"/>
    <w:rsid w:val="00BB456B"/>
    <w:rsid w:val="00BB460B"/>
    <w:rsid w:val="00BB4A56"/>
    <w:rsid w:val="00BB4C4A"/>
    <w:rsid w:val="00BB4DC2"/>
    <w:rsid w:val="00BB4ED8"/>
    <w:rsid w:val="00BB4FE8"/>
    <w:rsid w:val="00BB50D3"/>
    <w:rsid w:val="00BB52DD"/>
    <w:rsid w:val="00BB53D5"/>
    <w:rsid w:val="00BB5490"/>
    <w:rsid w:val="00BB54D6"/>
    <w:rsid w:val="00BB55AE"/>
    <w:rsid w:val="00BB5AFC"/>
    <w:rsid w:val="00BB5CB4"/>
    <w:rsid w:val="00BB5CF0"/>
    <w:rsid w:val="00BB5DD6"/>
    <w:rsid w:val="00BB5E0E"/>
    <w:rsid w:val="00BB5F47"/>
    <w:rsid w:val="00BB600C"/>
    <w:rsid w:val="00BB6058"/>
    <w:rsid w:val="00BB6286"/>
    <w:rsid w:val="00BB639F"/>
    <w:rsid w:val="00BB65F8"/>
    <w:rsid w:val="00BB6799"/>
    <w:rsid w:val="00BB6EB4"/>
    <w:rsid w:val="00BB6FF8"/>
    <w:rsid w:val="00BB7709"/>
    <w:rsid w:val="00BB77B7"/>
    <w:rsid w:val="00BB787D"/>
    <w:rsid w:val="00BB7881"/>
    <w:rsid w:val="00BB790E"/>
    <w:rsid w:val="00BB7930"/>
    <w:rsid w:val="00BB7983"/>
    <w:rsid w:val="00BB7A4F"/>
    <w:rsid w:val="00BB7FD9"/>
    <w:rsid w:val="00BC01F5"/>
    <w:rsid w:val="00BC037A"/>
    <w:rsid w:val="00BC0405"/>
    <w:rsid w:val="00BC04B4"/>
    <w:rsid w:val="00BC05BA"/>
    <w:rsid w:val="00BC07B9"/>
    <w:rsid w:val="00BC0954"/>
    <w:rsid w:val="00BC0DE4"/>
    <w:rsid w:val="00BC0F62"/>
    <w:rsid w:val="00BC0FB7"/>
    <w:rsid w:val="00BC10E4"/>
    <w:rsid w:val="00BC1162"/>
    <w:rsid w:val="00BC13EE"/>
    <w:rsid w:val="00BC14D3"/>
    <w:rsid w:val="00BC19AB"/>
    <w:rsid w:val="00BC1AAF"/>
    <w:rsid w:val="00BC1C30"/>
    <w:rsid w:val="00BC1E8A"/>
    <w:rsid w:val="00BC22FC"/>
    <w:rsid w:val="00BC2469"/>
    <w:rsid w:val="00BC2633"/>
    <w:rsid w:val="00BC267E"/>
    <w:rsid w:val="00BC2926"/>
    <w:rsid w:val="00BC29F4"/>
    <w:rsid w:val="00BC2CF1"/>
    <w:rsid w:val="00BC2CF3"/>
    <w:rsid w:val="00BC2DCD"/>
    <w:rsid w:val="00BC2F16"/>
    <w:rsid w:val="00BC30CF"/>
    <w:rsid w:val="00BC37F0"/>
    <w:rsid w:val="00BC3AE6"/>
    <w:rsid w:val="00BC3D7B"/>
    <w:rsid w:val="00BC3E26"/>
    <w:rsid w:val="00BC4108"/>
    <w:rsid w:val="00BC424A"/>
    <w:rsid w:val="00BC428D"/>
    <w:rsid w:val="00BC43AC"/>
    <w:rsid w:val="00BC43FA"/>
    <w:rsid w:val="00BC453A"/>
    <w:rsid w:val="00BC4A81"/>
    <w:rsid w:val="00BC4CE5"/>
    <w:rsid w:val="00BC4D15"/>
    <w:rsid w:val="00BC4DFF"/>
    <w:rsid w:val="00BC51FD"/>
    <w:rsid w:val="00BC5520"/>
    <w:rsid w:val="00BC5745"/>
    <w:rsid w:val="00BC5C29"/>
    <w:rsid w:val="00BC5F5D"/>
    <w:rsid w:val="00BC60D6"/>
    <w:rsid w:val="00BC6487"/>
    <w:rsid w:val="00BC6949"/>
    <w:rsid w:val="00BC69C7"/>
    <w:rsid w:val="00BC69D8"/>
    <w:rsid w:val="00BC6B95"/>
    <w:rsid w:val="00BC6F6D"/>
    <w:rsid w:val="00BC6F75"/>
    <w:rsid w:val="00BC6F7B"/>
    <w:rsid w:val="00BC6F8A"/>
    <w:rsid w:val="00BC7221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4C"/>
    <w:rsid w:val="00BD0188"/>
    <w:rsid w:val="00BD01CD"/>
    <w:rsid w:val="00BD02A9"/>
    <w:rsid w:val="00BD075C"/>
    <w:rsid w:val="00BD0C8B"/>
    <w:rsid w:val="00BD0F2B"/>
    <w:rsid w:val="00BD0F78"/>
    <w:rsid w:val="00BD1141"/>
    <w:rsid w:val="00BD1183"/>
    <w:rsid w:val="00BD11D6"/>
    <w:rsid w:val="00BD1280"/>
    <w:rsid w:val="00BD14C5"/>
    <w:rsid w:val="00BD1990"/>
    <w:rsid w:val="00BD1F3C"/>
    <w:rsid w:val="00BD2053"/>
    <w:rsid w:val="00BD2978"/>
    <w:rsid w:val="00BD29DE"/>
    <w:rsid w:val="00BD2BE8"/>
    <w:rsid w:val="00BD330B"/>
    <w:rsid w:val="00BD346E"/>
    <w:rsid w:val="00BD34E8"/>
    <w:rsid w:val="00BD352B"/>
    <w:rsid w:val="00BD362B"/>
    <w:rsid w:val="00BD3B04"/>
    <w:rsid w:val="00BD3BA1"/>
    <w:rsid w:val="00BD3DCA"/>
    <w:rsid w:val="00BD3DEA"/>
    <w:rsid w:val="00BD40BE"/>
    <w:rsid w:val="00BD43D6"/>
    <w:rsid w:val="00BD44E4"/>
    <w:rsid w:val="00BD456A"/>
    <w:rsid w:val="00BD48D1"/>
    <w:rsid w:val="00BD4A37"/>
    <w:rsid w:val="00BD4B48"/>
    <w:rsid w:val="00BD4D9E"/>
    <w:rsid w:val="00BD4DA1"/>
    <w:rsid w:val="00BD4E08"/>
    <w:rsid w:val="00BD4E6E"/>
    <w:rsid w:val="00BD4EC7"/>
    <w:rsid w:val="00BD52B4"/>
    <w:rsid w:val="00BD5335"/>
    <w:rsid w:val="00BD5369"/>
    <w:rsid w:val="00BD5764"/>
    <w:rsid w:val="00BD5CD6"/>
    <w:rsid w:val="00BD5EB7"/>
    <w:rsid w:val="00BD5EF4"/>
    <w:rsid w:val="00BD5FDB"/>
    <w:rsid w:val="00BD6059"/>
    <w:rsid w:val="00BD623F"/>
    <w:rsid w:val="00BD69BE"/>
    <w:rsid w:val="00BD6A09"/>
    <w:rsid w:val="00BD6BE4"/>
    <w:rsid w:val="00BD711D"/>
    <w:rsid w:val="00BD71C7"/>
    <w:rsid w:val="00BD720A"/>
    <w:rsid w:val="00BD7563"/>
    <w:rsid w:val="00BD765D"/>
    <w:rsid w:val="00BD7768"/>
    <w:rsid w:val="00BD7F8C"/>
    <w:rsid w:val="00BE03FF"/>
    <w:rsid w:val="00BE040D"/>
    <w:rsid w:val="00BE04C2"/>
    <w:rsid w:val="00BE085F"/>
    <w:rsid w:val="00BE0897"/>
    <w:rsid w:val="00BE0EA4"/>
    <w:rsid w:val="00BE0FF6"/>
    <w:rsid w:val="00BE11D0"/>
    <w:rsid w:val="00BE1247"/>
    <w:rsid w:val="00BE12C6"/>
    <w:rsid w:val="00BE147A"/>
    <w:rsid w:val="00BE1573"/>
    <w:rsid w:val="00BE1614"/>
    <w:rsid w:val="00BE161F"/>
    <w:rsid w:val="00BE175D"/>
    <w:rsid w:val="00BE18E3"/>
    <w:rsid w:val="00BE196E"/>
    <w:rsid w:val="00BE19FE"/>
    <w:rsid w:val="00BE1E1A"/>
    <w:rsid w:val="00BE1E6B"/>
    <w:rsid w:val="00BE20A3"/>
    <w:rsid w:val="00BE2475"/>
    <w:rsid w:val="00BE2855"/>
    <w:rsid w:val="00BE2989"/>
    <w:rsid w:val="00BE2B1D"/>
    <w:rsid w:val="00BE2B45"/>
    <w:rsid w:val="00BE2C04"/>
    <w:rsid w:val="00BE3031"/>
    <w:rsid w:val="00BE3041"/>
    <w:rsid w:val="00BE3085"/>
    <w:rsid w:val="00BE30AB"/>
    <w:rsid w:val="00BE30EA"/>
    <w:rsid w:val="00BE3100"/>
    <w:rsid w:val="00BE31A6"/>
    <w:rsid w:val="00BE3338"/>
    <w:rsid w:val="00BE33ED"/>
    <w:rsid w:val="00BE343A"/>
    <w:rsid w:val="00BE3494"/>
    <w:rsid w:val="00BE3549"/>
    <w:rsid w:val="00BE35F3"/>
    <w:rsid w:val="00BE3606"/>
    <w:rsid w:val="00BE38A6"/>
    <w:rsid w:val="00BE3A6C"/>
    <w:rsid w:val="00BE3F63"/>
    <w:rsid w:val="00BE44F0"/>
    <w:rsid w:val="00BE462C"/>
    <w:rsid w:val="00BE487D"/>
    <w:rsid w:val="00BE48F1"/>
    <w:rsid w:val="00BE493D"/>
    <w:rsid w:val="00BE4B18"/>
    <w:rsid w:val="00BE4C14"/>
    <w:rsid w:val="00BE4CBB"/>
    <w:rsid w:val="00BE4DB8"/>
    <w:rsid w:val="00BE4F10"/>
    <w:rsid w:val="00BE5034"/>
    <w:rsid w:val="00BE524C"/>
    <w:rsid w:val="00BE5C0A"/>
    <w:rsid w:val="00BE5F26"/>
    <w:rsid w:val="00BE5F74"/>
    <w:rsid w:val="00BE5FA8"/>
    <w:rsid w:val="00BE6090"/>
    <w:rsid w:val="00BE619C"/>
    <w:rsid w:val="00BE6274"/>
    <w:rsid w:val="00BE644D"/>
    <w:rsid w:val="00BE645F"/>
    <w:rsid w:val="00BE64B9"/>
    <w:rsid w:val="00BE6BE3"/>
    <w:rsid w:val="00BE6CA4"/>
    <w:rsid w:val="00BE6D6A"/>
    <w:rsid w:val="00BE6DC7"/>
    <w:rsid w:val="00BE6E34"/>
    <w:rsid w:val="00BE70CC"/>
    <w:rsid w:val="00BE74BE"/>
    <w:rsid w:val="00BE766F"/>
    <w:rsid w:val="00BE76AD"/>
    <w:rsid w:val="00BE7872"/>
    <w:rsid w:val="00BE79DA"/>
    <w:rsid w:val="00BE7ADC"/>
    <w:rsid w:val="00BE7B94"/>
    <w:rsid w:val="00BE7DAF"/>
    <w:rsid w:val="00BF072B"/>
    <w:rsid w:val="00BF0D6F"/>
    <w:rsid w:val="00BF0F6F"/>
    <w:rsid w:val="00BF0FA8"/>
    <w:rsid w:val="00BF1055"/>
    <w:rsid w:val="00BF12E8"/>
    <w:rsid w:val="00BF12F6"/>
    <w:rsid w:val="00BF13B8"/>
    <w:rsid w:val="00BF143B"/>
    <w:rsid w:val="00BF1572"/>
    <w:rsid w:val="00BF1602"/>
    <w:rsid w:val="00BF17BC"/>
    <w:rsid w:val="00BF1931"/>
    <w:rsid w:val="00BF1A6B"/>
    <w:rsid w:val="00BF1A77"/>
    <w:rsid w:val="00BF1AFB"/>
    <w:rsid w:val="00BF1B97"/>
    <w:rsid w:val="00BF2100"/>
    <w:rsid w:val="00BF2577"/>
    <w:rsid w:val="00BF25A9"/>
    <w:rsid w:val="00BF2733"/>
    <w:rsid w:val="00BF2A2A"/>
    <w:rsid w:val="00BF3263"/>
    <w:rsid w:val="00BF3720"/>
    <w:rsid w:val="00BF397C"/>
    <w:rsid w:val="00BF3B16"/>
    <w:rsid w:val="00BF4075"/>
    <w:rsid w:val="00BF40AF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1E"/>
    <w:rsid w:val="00BF504D"/>
    <w:rsid w:val="00BF513E"/>
    <w:rsid w:val="00BF51AB"/>
    <w:rsid w:val="00BF5425"/>
    <w:rsid w:val="00BF554B"/>
    <w:rsid w:val="00BF5676"/>
    <w:rsid w:val="00BF5C07"/>
    <w:rsid w:val="00BF5DA3"/>
    <w:rsid w:val="00BF5DFF"/>
    <w:rsid w:val="00BF5F91"/>
    <w:rsid w:val="00BF6096"/>
    <w:rsid w:val="00BF62FB"/>
    <w:rsid w:val="00BF6474"/>
    <w:rsid w:val="00BF64AE"/>
    <w:rsid w:val="00BF6604"/>
    <w:rsid w:val="00BF668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9F"/>
    <w:rsid w:val="00C008F3"/>
    <w:rsid w:val="00C00A45"/>
    <w:rsid w:val="00C00DA4"/>
    <w:rsid w:val="00C00F68"/>
    <w:rsid w:val="00C01096"/>
    <w:rsid w:val="00C0113F"/>
    <w:rsid w:val="00C011B4"/>
    <w:rsid w:val="00C01371"/>
    <w:rsid w:val="00C01842"/>
    <w:rsid w:val="00C01A76"/>
    <w:rsid w:val="00C01BFE"/>
    <w:rsid w:val="00C01D17"/>
    <w:rsid w:val="00C01D96"/>
    <w:rsid w:val="00C01F73"/>
    <w:rsid w:val="00C01FAE"/>
    <w:rsid w:val="00C01FBF"/>
    <w:rsid w:val="00C021F9"/>
    <w:rsid w:val="00C02245"/>
    <w:rsid w:val="00C024FD"/>
    <w:rsid w:val="00C028EC"/>
    <w:rsid w:val="00C02B2B"/>
    <w:rsid w:val="00C02E0D"/>
    <w:rsid w:val="00C03215"/>
    <w:rsid w:val="00C0339B"/>
    <w:rsid w:val="00C033F7"/>
    <w:rsid w:val="00C0357F"/>
    <w:rsid w:val="00C039A2"/>
    <w:rsid w:val="00C03A3C"/>
    <w:rsid w:val="00C03B35"/>
    <w:rsid w:val="00C03B98"/>
    <w:rsid w:val="00C03CE7"/>
    <w:rsid w:val="00C03D2A"/>
    <w:rsid w:val="00C03D67"/>
    <w:rsid w:val="00C03FCD"/>
    <w:rsid w:val="00C04105"/>
    <w:rsid w:val="00C041EC"/>
    <w:rsid w:val="00C042A4"/>
    <w:rsid w:val="00C04470"/>
    <w:rsid w:val="00C04587"/>
    <w:rsid w:val="00C04701"/>
    <w:rsid w:val="00C04916"/>
    <w:rsid w:val="00C04A3D"/>
    <w:rsid w:val="00C04CD3"/>
    <w:rsid w:val="00C04F21"/>
    <w:rsid w:val="00C050F5"/>
    <w:rsid w:val="00C0560F"/>
    <w:rsid w:val="00C05631"/>
    <w:rsid w:val="00C059B5"/>
    <w:rsid w:val="00C05B04"/>
    <w:rsid w:val="00C05B66"/>
    <w:rsid w:val="00C05B84"/>
    <w:rsid w:val="00C05C7B"/>
    <w:rsid w:val="00C05C91"/>
    <w:rsid w:val="00C05E9D"/>
    <w:rsid w:val="00C06057"/>
    <w:rsid w:val="00C06282"/>
    <w:rsid w:val="00C068B7"/>
    <w:rsid w:val="00C0695A"/>
    <w:rsid w:val="00C06C8B"/>
    <w:rsid w:val="00C06E31"/>
    <w:rsid w:val="00C07049"/>
    <w:rsid w:val="00C0728F"/>
    <w:rsid w:val="00C07332"/>
    <w:rsid w:val="00C0755D"/>
    <w:rsid w:val="00C076DD"/>
    <w:rsid w:val="00C07DAB"/>
    <w:rsid w:val="00C07E39"/>
    <w:rsid w:val="00C07E81"/>
    <w:rsid w:val="00C10568"/>
    <w:rsid w:val="00C10694"/>
    <w:rsid w:val="00C10701"/>
    <w:rsid w:val="00C108B2"/>
    <w:rsid w:val="00C1091B"/>
    <w:rsid w:val="00C10EEF"/>
    <w:rsid w:val="00C1120B"/>
    <w:rsid w:val="00C113AE"/>
    <w:rsid w:val="00C114A2"/>
    <w:rsid w:val="00C11573"/>
    <w:rsid w:val="00C11B11"/>
    <w:rsid w:val="00C11D66"/>
    <w:rsid w:val="00C11F04"/>
    <w:rsid w:val="00C12147"/>
    <w:rsid w:val="00C122F6"/>
    <w:rsid w:val="00C123A4"/>
    <w:rsid w:val="00C1242C"/>
    <w:rsid w:val="00C12691"/>
    <w:rsid w:val="00C12731"/>
    <w:rsid w:val="00C12738"/>
    <w:rsid w:val="00C12A01"/>
    <w:rsid w:val="00C12AB8"/>
    <w:rsid w:val="00C12AC1"/>
    <w:rsid w:val="00C12DC0"/>
    <w:rsid w:val="00C130C4"/>
    <w:rsid w:val="00C1310A"/>
    <w:rsid w:val="00C1346D"/>
    <w:rsid w:val="00C134E9"/>
    <w:rsid w:val="00C136E2"/>
    <w:rsid w:val="00C138FC"/>
    <w:rsid w:val="00C13ABB"/>
    <w:rsid w:val="00C13BD2"/>
    <w:rsid w:val="00C14065"/>
    <w:rsid w:val="00C1427C"/>
    <w:rsid w:val="00C142B3"/>
    <w:rsid w:val="00C14303"/>
    <w:rsid w:val="00C1439E"/>
    <w:rsid w:val="00C14695"/>
    <w:rsid w:val="00C1480D"/>
    <w:rsid w:val="00C14B61"/>
    <w:rsid w:val="00C14F0E"/>
    <w:rsid w:val="00C1507E"/>
    <w:rsid w:val="00C153FF"/>
    <w:rsid w:val="00C1551B"/>
    <w:rsid w:val="00C1554F"/>
    <w:rsid w:val="00C15959"/>
    <w:rsid w:val="00C16276"/>
    <w:rsid w:val="00C162DE"/>
    <w:rsid w:val="00C163C0"/>
    <w:rsid w:val="00C1661B"/>
    <w:rsid w:val="00C1661C"/>
    <w:rsid w:val="00C168B8"/>
    <w:rsid w:val="00C168F0"/>
    <w:rsid w:val="00C169C0"/>
    <w:rsid w:val="00C16BDD"/>
    <w:rsid w:val="00C16CA4"/>
    <w:rsid w:val="00C16D09"/>
    <w:rsid w:val="00C16E53"/>
    <w:rsid w:val="00C16FD6"/>
    <w:rsid w:val="00C17118"/>
    <w:rsid w:val="00C17188"/>
    <w:rsid w:val="00C17193"/>
    <w:rsid w:val="00C17206"/>
    <w:rsid w:val="00C1725D"/>
    <w:rsid w:val="00C174E7"/>
    <w:rsid w:val="00C17644"/>
    <w:rsid w:val="00C177E2"/>
    <w:rsid w:val="00C17825"/>
    <w:rsid w:val="00C178B6"/>
    <w:rsid w:val="00C17958"/>
    <w:rsid w:val="00C1797A"/>
    <w:rsid w:val="00C17998"/>
    <w:rsid w:val="00C17B30"/>
    <w:rsid w:val="00C17CC0"/>
    <w:rsid w:val="00C17D3D"/>
    <w:rsid w:val="00C17EAB"/>
    <w:rsid w:val="00C17FB2"/>
    <w:rsid w:val="00C20084"/>
    <w:rsid w:val="00C205EB"/>
    <w:rsid w:val="00C20779"/>
    <w:rsid w:val="00C20933"/>
    <w:rsid w:val="00C20CB3"/>
    <w:rsid w:val="00C20D0D"/>
    <w:rsid w:val="00C20F0E"/>
    <w:rsid w:val="00C20FD8"/>
    <w:rsid w:val="00C21040"/>
    <w:rsid w:val="00C212C7"/>
    <w:rsid w:val="00C21429"/>
    <w:rsid w:val="00C214A1"/>
    <w:rsid w:val="00C218AD"/>
    <w:rsid w:val="00C21C0B"/>
    <w:rsid w:val="00C21EE4"/>
    <w:rsid w:val="00C22012"/>
    <w:rsid w:val="00C221E1"/>
    <w:rsid w:val="00C223B6"/>
    <w:rsid w:val="00C22518"/>
    <w:rsid w:val="00C228F3"/>
    <w:rsid w:val="00C22A45"/>
    <w:rsid w:val="00C22A57"/>
    <w:rsid w:val="00C22E7B"/>
    <w:rsid w:val="00C22EFD"/>
    <w:rsid w:val="00C23221"/>
    <w:rsid w:val="00C23765"/>
    <w:rsid w:val="00C237CB"/>
    <w:rsid w:val="00C23814"/>
    <w:rsid w:val="00C2382A"/>
    <w:rsid w:val="00C238F9"/>
    <w:rsid w:val="00C23D26"/>
    <w:rsid w:val="00C23E3F"/>
    <w:rsid w:val="00C23F1B"/>
    <w:rsid w:val="00C24057"/>
    <w:rsid w:val="00C24091"/>
    <w:rsid w:val="00C240A1"/>
    <w:rsid w:val="00C2415E"/>
    <w:rsid w:val="00C247B5"/>
    <w:rsid w:val="00C24938"/>
    <w:rsid w:val="00C24A62"/>
    <w:rsid w:val="00C24DDC"/>
    <w:rsid w:val="00C2519E"/>
    <w:rsid w:val="00C25333"/>
    <w:rsid w:val="00C25338"/>
    <w:rsid w:val="00C253DA"/>
    <w:rsid w:val="00C25AA1"/>
    <w:rsid w:val="00C26141"/>
    <w:rsid w:val="00C261BF"/>
    <w:rsid w:val="00C262D2"/>
    <w:rsid w:val="00C26623"/>
    <w:rsid w:val="00C267B0"/>
    <w:rsid w:val="00C26828"/>
    <w:rsid w:val="00C26B45"/>
    <w:rsid w:val="00C26BBE"/>
    <w:rsid w:val="00C26C97"/>
    <w:rsid w:val="00C26D18"/>
    <w:rsid w:val="00C27048"/>
    <w:rsid w:val="00C270B1"/>
    <w:rsid w:val="00C27393"/>
    <w:rsid w:val="00C276FA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29F"/>
    <w:rsid w:val="00C302F2"/>
    <w:rsid w:val="00C303ED"/>
    <w:rsid w:val="00C30538"/>
    <w:rsid w:val="00C3105A"/>
    <w:rsid w:val="00C3119F"/>
    <w:rsid w:val="00C31453"/>
    <w:rsid w:val="00C314AF"/>
    <w:rsid w:val="00C3173B"/>
    <w:rsid w:val="00C31B98"/>
    <w:rsid w:val="00C31FE4"/>
    <w:rsid w:val="00C324E9"/>
    <w:rsid w:val="00C326BF"/>
    <w:rsid w:val="00C32729"/>
    <w:rsid w:val="00C32B2E"/>
    <w:rsid w:val="00C32C19"/>
    <w:rsid w:val="00C32E7D"/>
    <w:rsid w:val="00C32F32"/>
    <w:rsid w:val="00C32FDA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229"/>
    <w:rsid w:val="00C342C9"/>
    <w:rsid w:val="00C345B7"/>
    <w:rsid w:val="00C34752"/>
    <w:rsid w:val="00C347C4"/>
    <w:rsid w:val="00C34833"/>
    <w:rsid w:val="00C349AF"/>
    <w:rsid w:val="00C349DC"/>
    <w:rsid w:val="00C34BD0"/>
    <w:rsid w:val="00C34D94"/>
    <w:rsid w:val="00C357B2"/>
    <w:rsid w:val="00C35992"/>
    <w:rsid w:val="00C35BEC"/>
    <w:rsid w:val="00C35CB7"/>
    <w:rsid w:val="00C35D72"/>
    <w:rsid w:val="00C35EC2"/>
    <w:rsid w:val="00C36106"/>
    <w:rsid w:val="00C361A0"/>
    <w:rsid w:val="00C361CC"/>
    <w:rsid w:val="00C3644F"/>
    <w:rsid w:val="00C36466"/>
    <w:rsid w:val="00C368AD"/>
    <w:rsid w:val="00C36DB5"/>
    <w:rsid w:val="00C36E05"/>
    <w:rsid w:val="00C36E0F"/>
    <w:rsid w:val="00C370BF"/>
    <w:rsid w:val="00C37114"/>
    <w:rsid w:val="00C372C4"/>
    <w:rsid w:val="00C37385"/>
    <w:rsid w:val="00C373CB"/>
    <w:rsid w:val="00C373E6"/>
    <w:rsid w:val="00C379A1"/>
    <w:rsid w:val="00C37BA9"/>
    <w:rsid w:val="00C37CE7"/>
    <w:rsid w:val="00C40486"/>
    <w:rsid w:val="00C40838"/>
    <w:rsid w:val="00C40B4F"/>
    <w:rsid w:val="00C40C05"/>
    <w:rsid w:val="00C40C3C"/>
    <w:rsid w:val="00C40EB1"/>
    <w:rsid w:val="00C40ED8"/>
    <w:rsid w:val="00C41561"/>
    <w:rsid w:val="00C415E6"/>
    <w:rsid w:val="00C41673"/>
    <w:rsid w:val="00C41A44"/>
    <w:rsid w:val="00C41C83"/>
    <w:rsid w:val="00C41FFE"/>
    <w:rsid w:val="00C42288"/>
    <w:rsid w:val="00C42302"/>
    <w:rsid w:val="00C42559"/>
    <w:rsid w:val="00C425C2"/>
    <w:rsid w:val="00C4265A"/>
    <w:rsid w:val="00C42C6F"/>
    <w:rsid w:val="00C42CD0"/>
    <w:rsid w:val="00C42EE7"/>
    <w:rsid w:val="00C42F54"/>
    <w:rsid w:val="00C430D0"/>
    <w:rsid w:val="00C43218"/>
    <w:rsid w:val="00C43443"/>
    <w:rsid w:val="00C43687"/>
    <w:rsid w:val="00C4371B"/>
    <w:rsid w:val="00C43E48"/>
    <w:rsid w:val="00C43E8D"/>
    <w:rsid w:val="00C43EC7"/>
    <w:rsid w:val="00C43FE2"/>
    <w:rsid w:val="00C44013"/>
    <w:rsid w:val="00C4404D"/>
    <w:rsid w:val="00C443B2"/>
    <w:rsid w:val="00C44406"/>
    <w:rsid w:val="00C4474E"/>
    <w:rsid w:val="00C447A8"/>
    <w:rsid w:val="00C44BCD"/>
    <w:rsid w:val="00C44C2D"/>
    <w:rsid w:val="00C44C52"/>
    <w:rsid w:val="00C45057"/>
    <w:rsid w:val="00C4557B"/>
    <w:rsid w:val="00C456E6"/>
    <w:rsid w:val="00C458A4"/>
    <w:rsid w:val="00C458DE"/>
    <w:rsid w:val="00C4590D"/>
    <w:rsid w:val="00C45960"/>
    <w:rsid w:val="00C459B7"/>
    <w:rsid w:val="00C45C68"/>
    <w:rsid w:val="00C46055"/>
    <w:rsid w:val="00C463B1"/>
    <w:rsid w:val="00C465E4"/>
    <w:rsid w:val="00C4661A"/>
    <w:rsid w:val="00C46BBD"/>
    <w:rsid w:val="00C46F10"/>
    <w:rsid w:val="00C47154"/>
    <w:rsid w:val="00C47298"/>
    <w:rsid w:val="00C472CA"/>
    <w:rsid w:val="00C47481"/>
    <w:rsid w:val="00C4759C"/>
    <w:rsid w:val="00C476C9"/>
    <w:rsid w:val="00C4778A"/>
    <w:rsid w:val="00C47926"/>
    <w:rsid w:val="00C47E27"/>
    <w:rsid w:val="00C47E38"/>
    <w:rsid w:val="00C5008A"/>
    <w:rsid w:val="00C5050C"/>
    <w:rsid w:val="00C50524"/>
    <w:rsid w:val="00C5081D"/>
    <w:rsid w:val="00C50CDB"/>
    <w:rsid w:val="00C50D46"/>
    <w:rsid w:val="00C510F3"/>
    <w:rsid w:val="00C51120"/>
    <w:rsid w:val="00C5124C"/>
    <w:rsid w:val="00C514C4"/>
    <w:rsid w:val="00C51546"/>
    <w:rsid w:val="00C51670"/>
    <w:rsid w:val="00C51C9D"/>
    <w:rsid w:val="00C51E9C"/>
    <w:rsid w:val="00C5214A"/>
    <w:rsid w:val="00C52329"/>
    <w:rsid w:val="00C5265F"/>
    <w:rsid w:val="00C526B6"/>
    <w:rsid w:val="00C52713"/>
    <w:rsid w:val="00C52A1D"/>
    <w:rsid w:val="00C52B8F"/>
    <w:rsid w:val="00C52BAB"/>
    <w:rsid w:val="00C52CC1"/>
    <w:rsid w:val="00C52E69"/>
    <w:rsid w:val="00C52ED8"/>
    <w:rsid w:val="00C52F58"/>
    <w:rsid w:val="00C53403"/>
    <w:rsid w:val="00C53475"/>
    <w:rsid w:val="00C535A8"/>
    <w:rsid w:val="00C538F2"/>
    <w:rsid w:val="00C53955"/>
    <w:rsid w:val="00C5398F"/>
    <w:rsid w:val="00C53A9F"/>
    <w:rsid w:val="00C53AF1"/>
    <w:rsid w:val="00C53B8B"/>
    <w:rsid w:val="00C53D31"/>
    <w:rsid w:val="00C54278"/>
    <w:rsid w:val="00C5435D"/>
    <w:rsid w:val="00C544B3"/>
    <w:rsid w:val="00C544EF"/>
    <w:rsid w:val="00C54741"/>
    <w:rsid w:val="00C54869"/>
    <w:rsid w:val="00C54AE7"/>
    <w:rsid w:val="00C54B12"/>
    <w:rsid w:val="00C54C2E"/>
    <w:rsid w:val="00C54FC4"/>
    <w:rsid w:val="00C5504E"/>
    <w:rsid w:val="00C550AB"/>
    <w:rsid w:val="00C55687"/>
    <w:rsid w:val="00C5584F"/>
    <w:rsid w:val="00C55863"/>
    <w:rsid w:val="00C559D0"/>
    <w:rsid w:val="00C55DB1"/>
    <w:rsid w:val="00C56361"/>
    <w:rsid w:val="00C56651"/>
    <w:rsid w:val="00C566F8"/>
    <w:rsid w:val="00C56809"/>
    <w:rsid w:val="00C56A00"/>
    <w:rsid w:val="00C56A61"/>
    <w:rsid w:val="00C56E5F"/>
    <w:rsid w:val="00C57202"/>
    <w:rsid w:val="00C57326"/>
    <w:rsid w:val="00C5735F"/>
    <w:rsid w:val="00C573A2"/>
    <w:rsid w:val="00C5740C"/>
    <w:rsid w:val="00C57A51"/>
    <w:rsid w:val="00C57FEB"/>
    <w:rsid w:val="00C6030A"/>
    <w:rsid w:val="00C60421"/>
    <w:rsid w:val="00C60636"/>
    <w:rsid w:val="00C60698"/>
    <w:rsid w:val="00C60724"/>
    <w:rsid w:val="00C60791"/>
    <w:rsid w:val="00C60D9A"/>
    <w:rsid w:val="00C60FFC"/>
    <w:rsid w:val="00C610A0"/>
    <w:rsid w:val="00C61102"/>
    <w:rsid w:val="00C61661"/>
    <w:rsid w:val="00C61680"/>
    <w:rsid w:val="00C616E7"/>
    <w:rsid w:val="00C61ADE"/>
    <w:rsid w:val="00C61B84"/>
    <w:rsid w:val="00C61F81"/>
    <w:rsid w:val="00C622D9"/>
    <w:rsid w:val="00C627EE"/>
    <w:rsid w:val="00C62D69"/>
    <w:rsid w:val="00C630E8"/>
    <w:rsid w:val="00C63197"/>
    <w:rsid w:val="00C631EA"/>
    <w:rsid w:val="00C6334C"/>
    <w:rsid w:val="00C63434"/>
    <w:rsid w:val="00C636CE"/>
    <w:rsid w:val="00C63A90"/>
    <w:rsid w:val="00C63BA0"/>
    <w:rsid w:val="00C63BE6"/>
    <w:rsid w:val="00C63D49"/>
    <w:rsid w:val="00C63D7D"/>
    <w:rsid w:val="00C63E5C"/>
    <w:rsid w:val="00C6417B"/>
    <w:rsid w:val="00C64490"/>
    <w:rsid w:val="00C64900"/>
    <w:rsid w:val="00C64961"/>
    <w:rsid w:val="00C64B2F"/>
    <w:rsid w:val="00C64C5A"/>
    <w:rsid w:val="00C65411"/>
    <w:rsid w:val="00C657CE"/>
    <w:rsid w:val="00C6582E"/>
    <w:rsid w:val="00C65A49"/>
    <w:rsid w:val="00C65ED1"/>
    <w:rsid w:val="00C6602E"/>
    <w:rsid w:val="00C6613D"/>
    <w:rsid w:val="00C66361"/>
    <w:rsid w:val="00C66515"/>
    <w:rsid w:val="00C66563"/>
    <w:rsid w:val="00C666BF"/>
    <w:rsid w:val="00C669AD"/>
    <w:rsid w:val="00C66B5A"/>
    <w:rsid w:val="00C66DE3"/>
    <w:rsid w:val="00C66EA2"/>
    <w:rsid w:val="00C671BE"/>
    <w:rsid w:val="00C671E6"/>
    <w:rsid w:val="00C672EC"/>
    <w:rsid w:val="00C6758D"/>
    <w:rsid w:val="00C6764A"/>
    <w:rsid w:val="00C6797A"/>
    <w:rsid w:val="00C67B82"/>
    <w:rsid w:val="00C67CFF"/>
    <w:rsid w:val="00C67E9C"/>
    <w:rsid w:val="00C67ED2"/>
    <w:rsid w:val="00C706AB"/>
    <w:rsid w:val="00C706FB"/>
    <w:rsid w:val="00C70BBE"/>
    <w:rsid w:val="00C70EE8"/>
    <w:rsid w:val="00C70F7A"/>
    <w:rsid w:val="00C71168"/>
    <w:rsid w:val="00C7134A"/>
    <w:rsid w:val="00C71659"/>
    <w:rsid w:val="00C717A0"/>
    <w:rsid w:val="00C71C77"/>
    <w:rsid w:val="00C7245A"/>
    <w:rsid w:val="00C72AA6"/>
    <w:rsid w:val="00C72F84"/>
    <w:rsid w:val="00C73058"/>
    <w:rsid w:val="00C731E9"/>
    <w:rsid w:val="00C732BD"/>
    <w:rsid w:val="00C732FE"/>
    <w:rsid w:val="00C733D2"/>
    <w:rsid w:val="00C733EF"/>
    <w:rsid w:val="00C73593"/>
    <w:rsid w:val="00C7399E"/>
    <w:rsid w:val="00C739CB"/>
    <w:rsid w:val="00C73D01"/>
    <w:rsid w:val="00C73E75"/>
    <w:rsid w:val="00C73EC1"/>
    <w:rsid w:val="00C73F4C"/>
    <w:rsid w:val="00C7401E"/>
    <w:rsid w:val="00C74469"/>
    <w:rsid w:val="00C746B4"/>
    <w:rsid w:val="00C747A1"/>
    <w:rsid w:val="00C74809"/>
    <w:rsid w:val="00C74867"/>
    <w:rsid w:val="00C74AC8"/>
    <w:rsid w:val="00C752E3"/>
    <w:rsid w:val="00C752FB"/>
    <w:rsid w:val="00C7542F"/>
    <w:rsid w:val="00C75841"/>
    <w:rsid w:val="00C75AE1"/>
    <w:rsid w:val="00C75D99"/>
    <w:rsid w:val="00C75E18"/>
    <w:rsid w:val="00C75EE5"/>
    <w:rsid w:val="00C75FDC"/>
    <w:rsid w:val="00C7613E"/>
    <w:rsid w:val="00C7651F"/>
    <w:rsid w:val="00C765E9"/>
    <w:rsid w:val="00C76696"/>
    <w:rsid w:val="00C7672E"/>
    <w:rsid w:val="00C76872"/>
    <w:rsid w:val="00C768AF"/>
    <w:rsid w:val="00C76ACA"/>
    <w:rsid w:val="00C76CFA"/>
    <w:rsid w:val="00C76D42"/>
    <w:rsid w:val="00C77146"/>
    <w:rsid w:val="00C77357"/>
    <w:rsid w:val="00C773B4"/>
    <w:rsid w:val="00C776F8"/>
    <w:rsid w:val="00C77774"/>
    <w:rsid w:val="00C77BC2"/>
    <w:rsid w:val="00C77CAA"/>
    <w:rsid w:val="00C77CC1"/>
    <w:rsid w:val="00C77D5A"/>
    <w:rsid w:val="00C80309"/>
    <w:rsid w:val="00C80310"/>
    <w:rsid w:val="00C803F4"/>
    <w:rsid w:val="00C80433"/>
    <w:rsid w:val="00C806A0"/>
    <w:rsid w:val="00C80729"/>
    <w:rsid w:val="00C807C1"/>
    <w:rsid w:val="00C80946"/>
    <w:rsid w:val="00C80B8D"/>
    <w:rsid w:val="00C80CFF"/>
    <w:rsid w:val="00C80E40"/>
    <w:rsid w:val="00C80EAF"/>
    <w:rsid w:val="00C8105C"/>
    <w:rsid w:val="00C81082"/>
    <w:rsid w:val="00C810A9"/>
    <w:rsid w:val="00C811DF"/>
    <w:rsid w:val="00C81283"/>
    <w:rsid w:val="00C813FE"/>
    <w:rsid w:val="00C81AC7"/>
    <w:rsid w:val="00C81BD9"/>
    <w:rsid w:val="00C81CC1"/>
    <w:rsid w:val="00C81E16"/>
    <w:rsid w:val="00C82141"/>
    <w:rsid w:val="00C824E9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B34"/>
    <w:rsid w:val="00C83FDD"/>
    <w:rsid w:val="00C840A1"/>
    <w:rsid w:val="00C84285"/>
    <w:rsid w:val="00C8447B"/>
    <w:rsid w:val="00C8451C"/>
    <w:rsid w:val="00C84638"/>
    <w:rsid w:val="00C84C60"/>
    <w:rsid w:val="00C84FCE"/>
    <w:rsid w:val="00C850D5"/>
    <w:rsid w:val="00C853B2"/>
    <w:rsid w:val="00C854C5"/>
    <w:rsid w:val="00C85503"/>
    <w:rsid w:val="00C856C9"/>
    <w:rsid w:val="00C8595E"/>
    <w:rsid w:val="00C85B18"/>
    <w:rsid w:val="00C861AE"/>
    <w:rsid w:val="00C862C2"/>
    <w:rsid w:val="00C862D9"/>
    <w:rsid w:val="00C869BB"/>
    <w:rsid w:val="00C869F4"/>
    <w:rsid w:val="00C86A46"/>
    <w:rsid w:val="00C870E9"/>
    <w:rsid w:val="00C87195"/>
    <w:rsid w:val="00C876A8"/>
    <w:rsid w:val="00C879D0"/>
    <w:rsid w:val="00C87A27"/>
    <w:rsid w:val="00C87AD4"/>
    <w:rsid w:val="00C87FF4"/>
    <w:rsid w:val="00C90020"/>
    <w:rsid w:val="00C9052D"/>
    <w:rsid w:val="00C9058B"/>
    <w:rsid w:val="00C905D4"/>
    <w:rsid w:val="00C906DC"/>
    <w:rsid w:val="00C90829"/>
    <w:rsid w:val="00C90A66"/>
    <w:rsid w:val="00C90B75"/>
    <w:rsid w:val="00C90BDF"/>
    <w:rsid w:val="00C90CD8"/>
    <w:rsid w:val="00C90E06"/>
    <w:rsid w:val="00C9187D"/>
    <w:rsid w:val="00C918B8"/>
    <w:rsid w:val="00C91BEE"/>
    <w:rsid w:val="00C91D65"/>
    <w:rsid w:val="00C91DCF"/>
    <w:rsid w:val="00C92189"/>
    <w:rsid w:val="00C92420"/>
    <w:rsid w:val="00C9242F"/>
    <w:rsid w:val="00C9246C"/>
    <w:rsid w:val="00C9260F"/>
    <w:rsid w:val="00C926C4"/>
    <w:rsid w:val="00C926EE"/>
    <w:rsid w:val="00C9277A"/>
    <w:rsid w:val="00C92989"/>
    <w:rsid w:val="00C92DB9"/>
    <w:rsid w:val="00C92E3B"/>
    <w:rsid w:val="00C92F86"/>
    <w:rsid w:val="00C92FFD"/>
    <w:rsid w:val="00C930A4"/>
    <w:rsid w:val="00C9330D"/>
    <w:rsid w:val="00C93380"/>
    <w:rsid w:val="00C934CC"/>
    <w:rsid w:val="00C93537"/>
    <w:rsid w:val="00C93857"/>
    <w:rsid w:val="00C938C0"/>
    <w:rsid w:val="00C93BD8"/>
    <w:rsid w:val="00C93C70"/>
    <w:rsid w:val="00C93C9D"/>
    <w:rsid w:val="00C93FB5"/>
    <w:rsid w:val="00C943ED"/>
    <w:rsid w:val="00C94645"/>
    <w:rsid w:val="00C94977"/>
    <w:rsid w:val="00C94A0C"/>
    <w:rsid w:val="00C94A8F"/>
    <w:rsid w:val="00C94C4C"/>
    <w:rsid w:val="00C94DE1"/>
    <w:rsid w:val="00C951D9"/>
    <w:rsid w:val="00C9528C"/>
    <w:rsid w:val="00C95590"/>
    <w:rsid w:val="00C95B33"/>
    <w:rsid w:val="00C95D0D"/>
    <w:rsid w:val="00C95FB2"/>
    <w:rsid w:val="00C95FB3"/>
    <w:rsid w:val="00C96098"/>
    <w:rsid w:val="00C9610E"/>
    <w:rsid w:val="00C961A7"/>
    <w:rsid w:val="00C96430"/>
    <w:rsid w:val="00C9648C"/>
    <w:rsid w:val="00C964F9"/>
    <w:rsid w:val="00C96822"/>
    <w:rsid w:val="00C9686F"/>
    <w:rsid w:val="00C9690B"/>
    <w:rsid w:val="00C9715C"/>
    <w:rsid w:val="00C9715E"/>
    <w:rsid w:val="00C97259"/>
    <w:rsid w:val="00C97435"/>
    <w:rsid w:val="00C975AA"/>
    <w:rsid w:val="00C9777E"/>
    <w:rsid w:val="00C977EC"/>
    <w:rsid w:val="00C97B75"/>
    <w:rsid w:val="00C97C56"/>
    <w:rsid w:val="00C97C99"/>
    <w:rsid w:val="00C97E91"/>
    <w:rsid w:val="00CA0136"/>
    <w:rsid w:val="00CA01DE"/>
    <w:rsid w:val="00CA020D"/>
    <w:rsid w:val="00CA04B3"/>
    <w:rsid w:val="00CA06CD"/>
    <w:rsid w:val="00CA07A2"/>
    <w:rsid w:val="00CA07D1"/>
    <w:rsid w:val="00CA07E8"/>
    <w:rsid w:val="00CA0AC2"/>
    <w:rsid w:val="00CA0BBE"/>
    <w:rsid w:val="00CA0EE4"/>
    <w:rsid w:val="00CA11A6"/>
    <w:rsid w:val="00CA1381"/>
    <w:rsid w:val="00CA1414"/>
    <w:rsid w:val="00CA1501"/>
    <w:rsid w:val="00CA16B4"/>
    <w:rsid w:val="00CA181A"/>
    <w:rsid w:val="00CA1883"/>
    <w:rsid w:val="00CA1887"/>
    <w:rsid w:val="00CA1B1E"/>
    <w:rsid w:val="00CA1B40"/>
    <w:rsid w:val="00CA1D3B"/>
    <w:rsid w:val="00CA1EB2"/>
    <w:rsid w:val="00CA1EC9"/>
    <w:rsid w:val="00CA2056"/>
    <w:rsid w:val="00CA2554"/>
    <w:rsid w:val="00CA25A6"/>
    <w:rsid w:val="00CA29B6"/>
    <w:rsid w:val="00CA2A27"/>
    <w:rsid w:val="00CA2D97"/>
    <w:rsid w:val="00CA2DD0"/>
    <w:rsid w:val="00CA2E4B"/>
    <w:rsid w:val="00CA3176"/>
    <w:rsid w:val="00CA335E"/>
    <w:rsid w:val="00CA33C8"/>
    <w:rsid w:val="00CA347E"/>
    <w:rsid w:val="00CA35AE"/>
    <w:rsid w:val="00CA3AD9"/>
    <w:rsid w:val="00CA3DBB"/>
    <w:rsid w:val="00CA3FC7"/>
    <w:rsid w:val="00CA40F5"/>
    <w:rsid w:val="00CA4132"/>
    <w:rsid w:val="00CA4272"/>
    <w:rsid w:val="00CA452D"/>
    <w:rsid w:val="00CA4825"/>
    <w:rsid w:val="00CA49DE"/>
    <w:rsid w:val="00CA4AE8"/>
    <w:rsid w:val="00CA4AFA"/>
    <w:rsid w:val="00CA4CB3"/>
    <w:rsid w:val="00CA52CD"/>
    <w:rsid w:val="00CA52FC"/>
    <w:rsid w:val="00CA535A"/>
    <w:rsid w:val="00CA537F"/>
    <w:rsid w:val="00CA5502"/>
    <w:rsid w:val="00CA5638"/>
    <w:rsid w:val="00CA56BC"/>
    <w:rsid w:val="00CA5AEB"/>
    <w:rsid w:val="00CA5BB1"/>
    <w:rsid w:val="00CA5BDA"/>
    <w:rsid w:val="00CA5C0B"/>
    <w:rsid w:val="00CA5E83"/>
    <w:rsid w:val="00CA5F25"/>
    <w:rsid w:val="00CA6717"/>
    <w:rsid w:val="00CA6837"/>
    <w:rsid w:val="00CA689B"/>
    <w:rsid w:val="00CA6B93"/>
    <w:rsid w:val="00CA6BBB"/>
    <w:rsid w:val="00CA6EA0"/>
    <w:rsid w:val="00CA6EFB"/>
    <w:rsid w:val="00CA71CD"/>
    <w:rsid w:val="00CA7281"/>
    <w:rsid w:val="00CA728B"/>
    <w:rsid w:val="00CA73C1"/>
    <w:rsid w:val="00CA76A0"/>
    <w:rsid w:val="00CA7908"/>
    <w:rsid w:val="00CA7DE4"/>
    <w:rsid w:val="00CA7F5B"/>
    <w:rsid w:val="00CB0783"/>
    <w:rsid w:val="00CB07AA"/>
    <w:rsid w:val="00CB09A8"/>
    <w:rsid w:val="00CB09E5"/>
    <w:rsid w:val="00CB0AD3"/>
    <w:rsid w:val="00CB0B47"/>
    <w:rsid w:val="00CB0B9B"/>
    <w:rsid w:val="00CB0FC5"/>
    <w:rsid w:val="00CB1042"/>
    <w:rsid w:val="00CB10BF"/>
    <w:rsid w:val="00CB1592"/>
    <w:rsid w:val="00CB1730"/>
    <w:rsid w:val="00CB1ECE"/>
    <w:rsid w:val="00CB22C2"/>
    <w:rsid w:val="00CB24D0"/>
    <w:rsid w:val="00CB27B4"/>
    <w:rsid w:val="00CB2816"/>
    <w:rsid w:val="00CB2893"/>
    <w:rsid w:val="00CB298C"/>
    <w:rsid w:val="00CB29E2"/>
    <w:rsid w:val="00CB2A0C"/>
    <w:rsid w:val="00CB2D2D"/>
    <w:rsid w:val="00CB2E23"/>
    <w:rsid w:val="00CB2F38"/>
    <w:rsid w:val="00CB2F91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3CAA"/>
    <w:rsid w:val="00CB429F"/>
    <w:rsid w:val="00CB490A"/>
    <w:rsid w:val="00CB4AB8"/>
    <w:rsid w:val="00CB5001"/>
    <w:rsid w:val="00CB5040"/>
    <w:rsid w:val="00CB509B"/>
    <w:rsid w:val="00CB51A6"/>
    <w:rsid w:val="00CB5340"/>
    <w:rsid w:val="00CB5426"/>
    <w:rsid w:val="00CB54B3"/>
    <w:rsid w:val="00CB5711"/>
    <w:rsid w:val="00CB5922"/>
    <w:rsid w:val="00CB5AB2"/>
    <w:rsid w:val="00CB6085"/>
    <w:rsid w:val="00CB61EB"/>
    <w:rsid w:val="00CB6350"/>
    <w:rsid w:val="00CB64E9"/>
    <w:rsid w:val="00CB68C1"/>
    <w:rsid w:val="00CB6A57"/>
    <w:rsid w:val="00CB6DA1"/>
    <w:rsid w:val="00CB6FB4"/>
    <w:rsid w:val="00CB742F"/>
    <w:rsid w:val="00CB748D"/>
    <w:rsid w:val="00CB75A0"/>
    <w:rsid w:val="00CB76CC"/>
    <w:rsid w:val="00CB7CE8"/>
    <w:rsid w:val="00CB7D2F"/>
    <w:rsid w:val="00CB7D58"/>
    <w:rsid w:val="00CB7E6F"/>
    <w:rsid w:val="00CB7F6C"/>
    <w:rsid w:val="00CC0254"/>
    <w:rsid w:val="00CC0431"/>
    <w:rsid w:val="00CC0487"/>
    <w:rsid w:val="00CC05F4"/>
    <w:rsid w:val="00CC06DD"/>
    <w:rsid w:val="00CC0A05"/>
    <w:rsid w:val="00CC0AB4"/>
    <w:rsid w:val="00CC0BCE"/>
    <w:rsid w:val="00CC0D70"/>
    <w:rsid w:val="00CC0DB6"/>
    <w:rsid w:val="00CC0E87"/>
    <w:rsid w:val="00CC11AE"/>
    <w:rsid w:val="00CC14A1"/>
    <w:rsid w:val="00CC1562"/>
    <w:rsid w:val="00CC1602"/>
    <w:rsid w:val="00CC1AA0"/>
    <w:rsid w:val="00CC1B30"/>
    <w:rsid w:val="00CC1E75"/>
    <w:rsid w:val="00CC1F9C"/>
    <w:rsid w:val="00CC1FD4"/>
    <w:rsid w:val="00CC1FD8"/>
    <w:rsid w:val="00CC2147"/>
    <w:rsid w:val="00CC250A"/>
    <w:rsid w:val="00CC2539"/>
    <w:rsid w:val="00CC285D"/>
    <w:rsid w:val="00CC2C8F"/>
    <w:rsid w:val="00CC316A"/>
    <w:rsid w:val="00CC319F"/>
    <w:rsid w:val="00CC31F0"/>
    <w:rsid w:val="00CC354E"/>
    <w:rsid w:val="00CC3765"/>
    <w:rsid w:val="00CC3A6E"/>
    <w:rsid w:val="00CC3BC2"/>
    <w:rsid w:val="00CC3C31"/>
    <w:rsid w:val="00CC3CFE"/>
    <w:rsid w:val="00CC3E74"/>
    <w:rsid w:val="00CC412A"/>
    <w:rsid w:val="00CC428A"/>
    <w:rsid w:val="00CC46C3"/>
    <w:rsid w:val="00CC48A4"/>
    <w:rsid w:val="00CC4AA5"/>
    <w:rsid w:val="00CC4B35"/>
    <w:rsid w:val="00CC4C34"/>
    <w:rsid w:val="00CC4FBC"/>
    <w:rsid w:val="00CC55F1"/>
    <w:rsid w:val="00CC583C"/>
    <w:rsid w:val="00CC5A40"/>
    <w:rsid w:val="00CC5E72"/>
    <w:rsid w:val="00CC5F81"/>
    <w:rsid w:val="00CC6065"/>
    <w:rsid w:val="00CC62C9"/>
    <w:rsid w:val="00CC6385"/>
    <w:rsid w:val="00CC64F0"/>
    <w:rsid w:val="00CC6502"/>
    <w:rsid w:val="00CC6686"/>
    <w:rsid w:val="00CC6792"/>
    <w:rsid w:val="00CC68E0"/>
    <w:rsid w:val="00CC690E"/>
    <w:rsid w:val="00CC6BDB"/>
    <w:rsid w:val="00CC6C53"/>
    <w:rsid w:val="00CC6D2F"/>
    <w:rsid w:val="00CC6DDA"/>
    <w:rsid w:val="00CC6E08"/>
    <w:rsid w:val="00CC6ECA"/>
    <w:rsid w:val="00CC7032"/>
    <w:rsid w:val="00CC7123"/>
    <w:rsid w:val="00CC715C"/>
    <w:rsid w:val="00CC7255"/>
    <w:rsid w:val="00CC7456"/>
    <w:rsid w:val="00CC78B2"/>
    <w:rsid w:val="00CC7970"/>
    <w:rsid w:val="00CD0079"/>
    <w:rsid w:val="00CD022C"/>
    <w:rsid w:val="00CD04A7"/>
    <w:rsid w:val="00CD05B3"/>
    <w:rsid w:val="00CD05E5"/>
    <w:rsid w:val="00CD07D7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D50"/>
    <w:rsid w:val="00CD1E02"/>
    <w:rsid w:val="00CD1FCE"/>
    <w:rsid w:val="00CD24F6"/>
    <w:rsid w:val="00CD263B"/>
    <w:rsid w:val="00CD2781"/>
    <w:rsid w:val="00CD2819"/>
    <w:rsid w:val="00CD2AB6"/>
    <w:rsid w:val="00CD2B8D"/>
    <w:rsid w:val="00CD2C12"/>
    <w:rsid w:val="00CD2CEA"/>
    <w:rsid w:val="00CD2EE4"/>
    <w:rsid w:val="00CD3012"/>
    <w:rsid w:val="00CD325F"/>
    <w:rsid w:val="00CD32A9"/>
    <w:rsid w:val="00CD32E4"/>
    <w:rsid w:val="00CD33BA"/>
    <w:rsid w:val="00CD38F3"/>
    <w:rsid w:val="00CD3960"/>
    <w:rsid w:val="00CD3A61"/>
    <w:rsid w:val="00CD3C3E"/>
    <w:rsid w:val="00CD3D13"/>
    <w:rsid w:val="00CD3E06"/>
    <w:rsid w:val="00CD3F4E"/>
    <w:rsid w:val="00CD4082"/>
    <w:rsid w:val="00CD42D6"/>
    <w:rsid w:val="00CD43BF"/>
    <w:rsid w:val="00CD4B6F"/>
    <w:rsid w:val="00CD4BDE"/>
    <w:rsid w:val="00CD4EEB"/>
    <w:rsid w:val="00CD4F17"/>
    <w:rsid w:val="00CD4F20"/>
    <w:rsid w:val="00CD4F3D"/>
    <w:rsid w:val="00CD4FA9"/>
    <w:rsid w:val="00CD53CC"/>
    <w:rsid w:val="00CD59B7"/>
    <w:rsid w:val="00CD59C8"/>
    <w:rsid w:val="00CD5A71"/>
    <w:rsid w:val="00CD5E4E"/>
    <w:rsid w:val="00CD5EA5"/>
    <w:rsid w:val="00CD5F78"/>
    <w:rsid w:val="00CD6193"/>
    <w:rsid w:val="00CD61C6"/>
    <w:rsid w:val="00CD6248"/>
    <w:rsid w:val="00CD6328"/>
    <w:rsid w:val="00CD660F"/>
    <w:rsid w:val="00CD6A5C"/>
    <w:rsid w:val="00CD6F3D"/>
    <w:rsid w:val="00CD70EE"/>
    <w:rsid w:val="00CD717A"/>
    <w:rsid w:val="00CD74F4"/>
    <w:rsid w:val="00CD79D2"/>
    <w:rsid w:val="00CD7A12"/>
    <w:rsid w:val="00CD7D45"/>
    <w:rsid w:val="00CD7D47"/>
    <w:rsid w:val="00CE015D"/>
    <w:rsid w:val="00CE044C"/>
    <w:rsid w:val="00CE08C0"/>
    <w:rsid w:val="00CE091A"/>
    <w:rsid w:val="00CE0974"/>
    <w:rsid w:val="00CE09A0"/>
    <w:rsid w:val="00CE0ABB"/>
    <w:rsid w:val="00CE0B57"/>
    <w:rsid w:val="00CE0BA0"/>
    <w:rsid w:val="00CE0D8A"/>
    <w:rsid w:val="00CE1036"/>
    <w:rsid w:val="00CE107C"/>
    <w:rsid w:val="00CE108F"/>
    <w:rsid w:val="00CE1607"/>
    <w:rsid w:val="00CE1AE2"/>
    <w:rsid w:val="00CE22AC"/>
    <w:rsid w:val="00CE2380"/>
    <w:rsid w:val="00CE24C2"/>
    <w:rsid w:val="00CE268B"/>
    <w:rsid w:val="00CE2958"/>
    <w:rsid w:val="00CE29A0"/>
    <w:rsid w:val="00CE29E2"/>
    <w:rsid w:val="00CE2FF2"/>
    <w:rsid w:val="00CE3A94"/>
    <w:rsid w:val="00CE3CAF"/>
    <w:rsid w:val="00CE3F07"/>
    <w:rsid w:val="00CE3F93"/>
    <w:rsid w:val="00CE3FD4"/>
    <w:rsid w:val="00CE41BA"/>
    <w:rsid w:val="00CE47D0"/>
    <w:rsid w:val="00CE47D8"/>
    <w:rsid w:val="00CE4B2B"/>
    <w:rsid w:val="00CE4BD6"/>
    <w:rsid w:val="00CE4C6D"/>
    <w:rsid w:val="00CE4EA3"/>
    <w:rsid w:val="00CE534B"/>
    <w:rsid w:val="00CE5431"/>
    <w:rsid w:val="00CE549D"/>
    <w:rsid w:val="00CE572A"/>
    <w:rsid w:val="00CE58FE"/>
    <w:rsid w:val="00CE5938"/>
    <w:rsid w:val="00CE59C6"/>
    <w:rsid w:val="00CE5F26"/>
    <w:rsid w:val="00CE6225"/>
    <w:rsid w:val="00CE628F"/>
    <w:rsid w:val="00CE6830"/>
    <w:rsid w:val="00CE684A"/>
    <w:rsid w:val="00CE6A53"/>
    <w:rsid w:val="00CE6C3C"/>
    <w:rsid w:val="00CE6D39"/>
    <w:rsid w:val="00CE6DD6"/>
    <w:rsid w:val="00CE7320"/>
    <w:rsid w:val="00CE73EA"/>
    <w:rsid w:val="00CE7713"/>
    <w:rsid w:val="00CE7B1E"/>
    <w:rsid w:val="00CE7C02"/>
    <w:rsid w:val="00CE7C84"/>
    <w:rsid w:val="00CE7F61"/>
    <w:rsid w:val="00CF0067"/>
    <w:rsid w:val="00CF028B"/>
    <w:rsid w:val="00CF02BF"/>
    <w:rsid w:val="00CF04B0"/>
    <w:rsid w:val="00CF07AA"/>
    <w:rsid w:val="00CF0D81"/>
    <w:rsid w:val="00CF0F5C"/>
    <w:rsid w:val="00CF111F"/>
    <w:rsid w:val="00CF12D2"/>
    <w:rsid w:val="00CF15CA"/>
    <w:rsid w:val="00CF16C7"/>
    <w:rsid w:val="00CF1E1C"/>
    <w:rsid w:val="00CF1F77"/>
    <w:rsid w:val="00CF1FDD"/>
    <w:rsid w:val="00CF212B"/>
    <w:rsid w:val="00CF2157"/>
    <w:rsid w:val="00CF228E"/>
    <w:rsid w:val="00CF22DD"/>
    <w:rsid w:val="00CF2758"/>
    <w:rsid w:val="00CF2863"/>
    <w:rsid w:val="00CF2BB1"/>
    <w:rsid w:val="00CF2CC3"/>
    <w:rsid w:val="00CF2F83"/>
    <w:rsid w:val="00CF2FAF"/>
    <w:rsid w:val="00CF31D2"/>
    <w:rsid w:val="00CF329F"/>
    <w:rsid w:val="00CF32EF"/>
    <w:rsid w:val="00CF350F"/>
    <w:rsid w:val="00CF3591"/>
    <w:rsid w:val="00CF395B"/>
    <w:rsid w:val="00CF4658"/>
    <w:rsid w:val="00CF48B6"/>
    <w:rsid w:val="00CF4E6C"/>
    <w:rsid w:val="00CF505F"/>
    <w:rsid w:val="00CF5327"/>
    <w:rsid w:val="00CF55BE"/>
    <w:rsid w:val="00CF563D"/>
    <w:rsid w:val="00CF631F"/>
    <w:rsid w:val="00CF64D1"/>
    <w:rsid w:val="00CF6641"/>
    <w:rsid w:val="00CF6826"/>
    <w:rsid w:val="00CF6A50"/>
    <w:rsid w:val="00CF6BF7"/>
    <w:rsid w:val="00CF6CE5"/>
    <w:rsid w:val="00CF6D12"/>
    <w:rsid w:val="00CF6D31"/>
    <w:rsid w:val="00CF6E82"/>
    <w:rsid w:val="00CF7053"/>
    <w:rsid w:val="00CF7241"/>
    <w:rsid w:val="00CF7276"/>
    <w:rsid w:val="00CF7390"/>
    <w:rsid w:val="00CF760F"/>
    <w:rsid w:val="00CF7939"/>
    <w:rsid w:val="00CF7A45"/>
    <w:rsid w:val="00CF7B96"/>
    <w:rsid w:val="00CF7CAF"/>
    <w:rsid w:val="00CF7E73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75D"/>
    <w:rsid w:val="00D02BC0"/>
    <w:rsid w:val="00D02C0F"/>
    <w:rsid w:val="00D02CC8"/>
    <w:rsid w:val="00D03161"/>
    <w:rsid w:val="00D031FC"/>
    <w:rsid w:val="00D032CB"/>
    <w:rsid w:val="00D033A5"/>
    <w:rsid w:val="00D03498"/>
    <w:rsid w:val="00D03562"/>
    <w:rsid w:val="00D03A32"/>
    <w:rsid w:val="00D03B4E"/>
    <w:rsid w:val="00D04120"/>
    <w:rsid w:val="00D041E5"/>
    <w:rsid w:val="00D04407"/>
    <w:rsid w:val="00D0464A"/>
    <w:rsid w:val="00D047B7"/>
    <w:rsid w:val="00D048C0"/>
    <w:rsid w:val="00D04A4E"/>
    <w:rsid w:val="00D04A82"/>
    <w:rsid w:val="00D04BA3"/>
    <w:rsid w:val="00D04CEA"/>
    <w:rsid w:val="00D04DBF"/>
    <w:rsid w:val="00D04F54"/>
    <w:rsid w:val="00D05062"/>
    <w:rsid w:val="00D050B1"/>
    <w:rsid w:val="00D051DD"/>
    <w:rsid w:val="00D051E8"/>
    <w:rsid w:val="00D05937"/>
    <w:rsid w:val="00D059D0"/>
    <w:rsid w:val="00D05B46"/>
    <w:rsid w:val="00D05D45"/>
    <w:rsid w:val="00D05D82"/>
    <w:rsid w:val="00D0662F"/>
    <w:rsid w:val="00D0671C"/>
    <w:rsid w:val="00D068AB"/>
    <w:rsid w:val="00D06C04"/>
    <w:rsid w:val="00D07046"/>
    <w:rsid w:val="00D070A4"/>
    <w:rsid w:val="00D071F0"/>
    <w:rsid w:val="00D07497"/>
    <w:rsid w:val="00D076B0"/>
    <w:rsid w:val="00D079C3"/>
    <w:rsid w:val="00D07ED5"/>
    <w:rsid w:val="00D07FC2"/>
    <w:rsid w:val="00D10088"/>
    <w:rsid w:val="00D10228"/>
    <w:rsid w:val="00D10230"/>
    <w:rsid w:val="00D1027C"/>
    <w:rsid w:val="00D1064F"/>
    <w:rsid w:val="00D108F7"/>
    <w:rsid w:val="00D10918"/>
    <w:rsid w:val="00D109A0"/>
    <w:rsid w:val="00D10D68"/>
    <w:rsid w:val="00D11244"/>
    <w:rsid w:val="00D112B8"/>
    <w:rsid w:val="00D11384"/>
    <w:rsid w:val="00D113A3"/>
    <w:rsid w:val="00D1153C"/>
    <w:rsid w:val="00D116EF"/>
    <w:rsid w:val="00D11B7A"/>
    <w:rsid w:val="00D11D10"/>
    <w:rsid w:val="00D11E79"/>
    <w:rsid w:val="00D1225A"/>
    <w:rsid w:val="00D12517"/>
    <w:rsid w:val="00D126F0"/>
    <w:rsid w:val="00D1288B"/>
    <w:rsid w:val="00D12AA9"/>
    <w:rsid w:val="00D13007"/>
    <w:rsid w:val="00D130FD"/>
    <w:rsid w:val="00D1340F"/>
    <w:rsid w:val="00D13439"/>
    <w:rsid w:val="00D134B0"/>
    <w:rsid w:val="00D1390E"/>
    <w:rsid w:val="00D139C1"/>
    <w:rsid w:val="00D13A44"/>
    <w:rsid w:val="00D13C62"/>
    <w:rsid w:val="00D13FB2"/>
    <w:rsid w:val="00D14247"/>
    <w:rsid w:val="00D14416"/>
    <w:rsid w:val="00D145A1"/>
    <w:rsid w:val="00D1499A"/>
    <w:rsid w:val="00D14CA2"/>
    <w:rsid w:val="00D14CE4"/>
    <w:rsid w:val="00D14D8A"/>
    <w:rsid w:val="00D14E56"/>
    <w:rsid w:val="00D1505E"/>
    <w:rsid w:val="00D15209"/>
    <w:rsid w:val="00D1521A"/>
    <w:rsid w:val="00D1534B"/>
    <w:rsid w:val="00D15697"/>
    <w:rsid w:val="00D156EA"/>
    <w:rsid w:val="00D1572D"/>
    <w:rsid w:val="00D15B3E"/>
    <w:rsid w:val="00D15E0F"/>
    <w:rsid w:val="00D1622B"/>
    <w:rsid w:val="00D162D3"/>
    <w:rsid w:val="00D16D4F"/>
    <w:rsid w:val="00D16D74"/>
    <w:rsid w:val="00D16F9C"/>
    <w:rsid w:val="00D1713B"/>
    <w:rsid w:val="00D172C8"/>
    <w:rsid w:val="00D17521"/>
    <w:rsid w:val="00D1752B"/>
    <w:rsid w:val="00D176EE"/>
    <w:rsid w:val="00D17AF1"/>
    <w:rsid w:val="00D17D35"/>
    <w:rsid w:val="00D17EDD"/>
    <w:rsid w:val="00D17F7B"/>
    <w:rsid w:val="00D203C0"/>
    <w:rsid w:val="00D203D4"/>
    <w:rsid w:val="00D20529"/>
    <w:rsid w:val="00D2088F"/>
    <w:rsid w:val="00D2090A"/>
    <w:rsid w:val="00D21012"/>
    <w:rsid w:val="00D21077"/>
    <w:rsid w:val="00D21337"/>
    <w:rsid w:val="00D2225B"/>
    <w:rsid w:val="00D223BE"/>
    <w:rsid w:val="00D2250D"/>
    <w:rsid w:val="00D22954"/>
    <w:rsid w:val="00D231D5"/>
    <w:rsid w:val="00D23653"/>
    <w:rsid w:val="00D23763"/>
    <w:rsid w:val="00D23779"/>
    <w:rsid w:val="00D237F3"/>
    <w:rsid w:val="00D23A6C"/>
    <w:rsid w:val="00D23B37"/>
    <w:rsid w:val="00D23CD0"/>
    <w:rsid w:val="00D23EE6"/>
    <w:rsid w:val="00D23EF8"/>
    <w:rsid w:val="00D23FDF"/>
    <w:rsid w:val="00D24357"/>
    <w:rsid w:val="00D243BC"/>
    <w:rsid w:val="00D243FD"/>
    <w:rsid w:val="00D24408"/>
    <w:rsid w:val="00D2480E"/>
    <w:rsid w:val="00D24830"/>
    <w:rsid w:val="00D24876"/>
    <w:rsid w:val="00D2594A"/>
    <w:rsid w:val="00D25B0E"/>
    <w:rsid w:val="00D25B8C"/>
    <w:rsid w:val="00D25BFF"/>
    <w:rsid w:val="00D25E40"/>
    <w:rsid w:val="00D25ED2"/>
    <w:rsid w:val="00D25FCF"/>
    <w:rsid w:val="00D26246"/>
    <w:rsid w:val="00D2646A"/>
    <w:rsid w:val="00D26677"/>
    <w:rsid w:val="00D266A9"/>
    <w:rsid w:val="00D266FA"/>
    <w:rsid w:val="00D26862"/>
    <w:rsid w:val="00D26978"/>
    <w:rsid w:val="00D26B81"/>
    <w:rsid w:val="00D26E72"/>
    <w:rsid w:val="00D26EC8"/>
    <w:rsid w:val="00D26EE8"/>
    <w:rsid w:val="00D27125"/>
    <w:rsid w:val="00D271B5"/>
    <w:rsid w:val="00D271C0"/>
    <w:rsid w:val="00D27269"/>
    <w:rsid w:val="00D2741C"/>
    <w:rsid w:val="00D27907"/>
    <w:rsid w:val="00D279DB"/>
    <w:rsid w:val="00D27FC0"/>
    <w:rsid w:val="00D301A3"/>
    <w:rsid w:val="00D301C2"/>
    <w:rsid w:val="00D305C7"/>
    <w:rsid w:val="00D306E9"/>
    <w:rsid w:val="00D30A50"/>
    <w:rsid w:val="00D30CAB"/>
    <w:rsid w:val="00D30CCC"/>
    <w:rsid w:val="00D30E83"/>
    <w:rsid w:val="00D30FC1"/>
    <w:rsid w:val="00D3130C"/>
    <w:rsid w:val="00D314FF"/>
    <w:rsid w:val="00D319FC"/>
    <w:rsid w:val="00D31C91"/>
    <w:rsid w:val="00D31ECE"/>
    <w:rsid w:val="00D32059"/>
    <w:rsid w:val="00D32187"/>
    <w:rsid w:val="00D32406"/>
    <w:rsid w:val="00D32856"/>
    <w:rsid w:val="00D32E66"/>
    <w:rsid w:val="00D3302B"/>
    <w:rsid w:val="00D33094"/>
    <w:rsid w:val="00D33102"/>
    <w:rsid w:val="00D33126"/>
    <w:rsid w:val="00D332DA"/>
    <w:rsid w:val="00D3339C"/>
    <w:rsid w:val="00D336A3"/>
    <w:rsid w:val="00D33710"/>
    <w:rsid w:val="00D337B3"/>
    <w:rsid w:val="00D337CA"/>
    <w:rsid w:val="00D33EEA"/>
    <w:rsid w:val="00D341BC"/>
    <w:rsid w:val="00D34232"/>
    <w:rsid w:val="00D34436"/>
    <w:rsid w:val="00D34861"/>
    <w:rsid w:val="00D3497A"/>
    <w:rsid w:val="00D34B79"/>
    <w:rsid w:val="00D34BC2"/>
    <w:rsid w:val="00D34CC1"/>
    <w:rsid w:val="00D353FC"/>
    <w:rsid w:val="00D35D31"/>
    <w:rsid w:val="00D35F5C"/>
    <w:rsid w:val="00D3604E"/>
    <w:rsid w:val="00D361C3"/>
    <w:rsid w:val="00D36287"/>
    <w:rsid w:val="00D36411"/>
    <w:rsid w:val="00D36672"/>
    <w:rsid w:val="00D367D7"/>
    <w:rsid w:val="00D36F02"/>
    <w:rsid w:val="00D36F93"/>
    <w:rsid w:val="00D37424"/>
    <w:rsid w:val="00D37960"/>
    <w:rsid w:val="00D37EB9"/>
    <w:rsid w:val="00D400F3"/>
    <w:rsid w:val="00D401BD"/>
    <w:rsid w:val="00D401D1"/>
    <w:rsid w:val="00D40450"/>
    <w:rsid w:val="00D406E8"/>
    <w:rsid w:val="00D406E9"/>
    <w:rsid w:val="00D4081B"/>
    <w:rsid w:val="00D4082F"/>
    <w:rsid w:val="00D40C31"/>
    <w:rsid w:val="00D40C50"/>
    <w:rsid w:val="00D40DEC"/>
    <w:rsid w:val="00D40E25"/>
    <w:rsid w:val="00D4101A"/>
    <w:rsid w:val="00D41286"/>
    <w:rsid w:val="00D413B4"/>
    <w:rsid w:val="00D416B9"/>
    <w:rsid w:val="00D41809"/>
    <w:rsid w:val="00D418DD"/>
    <w:rsid w:val="00D41902"/>
    <w:rsid w:val="00D41BBF"/>
    <w:rsid w:val="00D421ED"/>
    <w:rsid w:val="00D4246F"/>
    <w:rsid w:val="00D424B6"/>
    <w:rsid w:val="00D430E7"/>
    <w:rsid w:val="00D434FB"/>
    <w:rsid w:val="00D43563"/>
    <w:rsid w:val="00D437AD"/>
    <w:rsid w:val="00D437BA"/>
    <w:rsid w:val="00D43861"/>
    <w:rsid w:val="00D43A2F"/>
    <w:rsid w:val="00D43B65"/>
    <w:rsid w:val="00D43C1E"/>
    <w:rsid w:val="00D43FEA"/>
    <w:rsid w:val="00D4407F"/>
    <w:rsid w:val="00D440BC"/>
    <w:rsid w:val="00D443D2"/>
    <w:rsid w:val="00D446C5"/>
    <w:rsid w:val="00D449D0"/>
    <w:rsid w:val="00D44B7B"/>
    <w:rsid w:val="00D44BAC"/>
    <w:rsid w:val="00D44C16"/>
    <w:rsid w:val="00D44C9E"/>
    <w:rsid w:val="00D45133"/>
    <w:rsid w:val="00D452F6"/>
    <w:rsid w:val="00D45522"/>
    <w:rsid w:val="00D4598D"/>
    <w:rsid w:val="00D45ABA"/>
    <w:rsid w:val="00D45C71"/>
    <w:rsid w:val="00D45DCC"/>
    <w:rsid w:val="00D4615D"/>
    <w:rsid w:val="00D4618D"/>
    <w:rsid w:val="00D461B4"/>
    <w:rsid w:val="00D46286"/>
    <w:rsid w:val="00D462FD"/>
    <w:rsid w:val="00D46689"/>
    <w:rsid w:val="00D46692"/>
    <w:rsid w:val="00D4670F"/>
    <w:rsid w:val="00D46977"/>
    <w:rsid w:val="00D46B05"/>
    <w:rsid w:val="00D46D4F"/>
    <w:rsid w:val="00D46EBC"/>
    <w:rsid w:val="00D46F81"/>
    <w:rsid w:val="00D47044"/>
    <w:rsid w:val="00D47499"/>
    <w:rsid w:val="00D47D72"/>
    <w:rsid w:val="00D47E11"/>
    <w:rsid w:val="00D47E4A"/>
    <w:rsid w:val="00D47E90"/>
    <w:rsid w:val="00D47FF6"/>
    <w:rsid w:val="00D500DF"/>
    <w:rsid w:val="00D50390"/>
    <w:rsid w:val="00D503D3"/>
    <w:rsid w:val="00D506EC"/>
    <w:rsid w:val="00D5080F"/>
    <w:rsid w:val="00D5084C"/>
    <w:rsid w:val="00D50859"/>
    <w:rsid w:val="00D509ED"/>
    <w:rsid w:val="00D50A46"/>
    <w:rsid w:val="00D50CBB"/>
    <w:rsid w:val="00D51091"/>
    <w:rsid w:val="00D51276"/>
    <w:rsid w:val="00D51381"/>
    <w:rsid w:val="00D5162C"/>
    <w:rsid w:val="00D5170E"/>
    <w:rsid w:val="00D51762"/>
    <w:rsid w:val="00D5178A"/>
    <w:rsid w:val="00D51BD4"/>
    <w:rsid w:val="00D51CA4"/>
    <w:rsid w:val="00D51E29"/>
    <w:rsid w:val="00D51EAB"/>
    <w:rsid w:val="00D5214B"/>
    <w:rsid w:val="00D52430"/>
    <w:rsid w:val="00D52436"/>
    <w:rsid w:val="00D524B1"/>
    <w:rsid w:val="00D52606"/>
    <w:rsid w:val="00D526C0"/>
    <w:rsid w:val="00D52A63"/>
    <w:rsid w:val="00D52BFA"/>
    <w:rsid w:val="00D532C7"/>
    <w:rsid w:val="00D5334D"/>
    <w:rsid w:val="00D535ED"/>
    <w:rsid w:val="00D5360F"/>
    <w:rsid w:val="00D53D97"/>
    <w:rsid w:val="00D5403A"/>
    <w:rsid w:val="00D54BBF"/>
    <w:rsid w:val="00D54DEB"/>
    <w:rsid w:val="00D5502A"/>
    <w:rsid w:val="00D55051"/>
    <w:rsid w:val="00D551D7"/>
    <w:rsid w:val="00D55294"/>
    <w:rsid w:val="00D552D4"/>
    <w:rsid w:val="00D5532A"/>
    <w:rsid w:val="00D55568"/>
    <w:rsid w:val="00D555B4"/>
    <w:rsid w:val="00D555EE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756"/>
    <w:rsid w:val="00D56912"/>
    <w:rsid w:val="00D569E2"/>
    <w:rsid w:val="00D56A81"/>
    <w:rsid w:val="00D56B2B"/>
    <w:rsid w:val="00D56BD5"/>
    <w:rsid w:val="00D56BE9"/>
    <w:rsid w:val="00D56DF6"/>
    <w:rsid w:val="00D570AE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3EF"/>
    <w:rsid w:val="00D605D4"/>
    <w:rsid w:val="00D6078F"/>
    <w:rsid w:val="00D607B0"/>
    <w:rsid w:val="00D60874"/>
    <w:rsid w:val="00D60B00"/>
    <w:rsid w:val="00D60B0D"/>
    <w:rsid w:val="00D60BFC"/>
    <w:rsid w:val="00D60C7D"/>
    <w:rsid w:val="00D60D27"/>
    <w:rsid w:val="00D61088"/>
    <w:rsid w:val="00D6119A"/>
    <w:rsid w:val="00D61241"/>
    <w:rsid w:val="00D6135C"/>
    <w:rsid w:val="00D61427"/>
    <w:rsid w:val="00D615FB"/>
    <w:rsid w:val="00D6163D"/>
    <w:rsid w:val="00D618F8"/>
    <w:rsid w:val="00D619B8"/>
    <w:rsid w:val="00D61CF7"/>
    <w:rsid w:val="00D625CE"/>
    <w:rsid w:val="00D626B2"/>
    <w:rsid w:val="00D6270E"/>
    <w:rsid w:val="00D627A2"/>
    <w:rsid w:val="00D627BA"/>
    <w:rsid w:val="00D628F7"/>
    <w:rsid w:val="00D62AD5"/>
    <w:rsid w:val="00D62C76"/>
    <w:rsid w:val="00D62E6B"/>
    <w:rsid w:val="00D62EA5"/>
    <w:rsid w:val="00D62F13"/>
    <w:rsid w:val="00D63108"/>
    <w:rsid w:val="00D63113"/>
    <w:rsid w:val="00D63279"/>
    <w:rsid w:val="00D6361A"/>
    <w:rsid w:val="00D63690"/>
    <w:rsid w:val="00D639FF"/>
    <w:rsid w:val="00D63E46"/>
    <w:rsid w:val="00D64125"/>
    <w:rsid w:val="00D6446B"/>
    <w:rsid w:val="00D644BB"/>
    <w:rsid w:val="00D64742"/>
    <w:rsid w:val="00D647B8"/>
    <w:rsid w:val="00D64C31"/>
    <w:rsid w:val="00D64C79"/>
    <w:rsid w:val="00D64CDF"/>
    <w:rsid w:val="00D64D95"/>
    <w:rsid w:val="00D654A5"/>
    <w:rsid w:val="00D655D6"/>
    <w:rsid w:val="00D65797"/>
    <w:rsid w:val="00D657E5"/>
    <w:rsid w:val="00D658A8"/>
    <w:rsid w:val="00D65B3B"/>
    <w:rsid w:val="00D65DFC"/>
    <w:rsid w:val="00D65ED9"/>
    <w:rsid w:val="00D66037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1E6"/>
    <w:rsid w:val="00D70228"/>
    <w:rsid w:val="00D70371"/>
    <w:rsid w:val="00D705A0"/>
    <w:rsid w:val="00D705F7"/>
    <w:rsid w:val="00D70A49"/>
    <w:rsid w:val="00D70D07"/>
    <w:rsid w:val="00D70F00"/>
    <w:rsid w:val="00D7120D"/>
    <w:rsid w:val="00D71337"/>
    <w:rsid w:val="00D7140E"/>
    <w:rsid w:val="00D71742"/>
    <w:rsid w:val="00D717F9"/>
    <w:rsid w:val="00D71D85"/>
    <w:rsid w:val="00D72177"/>
    <w:rsid w:val="00D72AE0"/>
    <w:rsid w:val="00D72B1A"/>
    <w:rsid w:val="00D72B39"/>
    <w:rsid w:val="00D72D7A"/>
    <w:rsid w:val="00D72EEE"/>
    <w:rsid w:val="00D730FB"/>
    <w:rsid w:val="00D73879"/>
    <w:rsid w:val="00D73902"/>
    <w:rsid w:val="00D73986"/>
    <w:rsid w:val="00D73A2A"/>
    <w:rsid w:val="00D73AE6"/>
    <w:rsid w:val="00D73B01"/>
    <w:rsid w:val="00D73B45"/>
    <w:rsid w:val="00D73C31"/>
    <w:rsid w:val="00D73CDE"/>
    <w:rsid w:val="00D73E60"/>
    <w:rsid w:val="00D73F60"/>
    <w:rsid w:val="00D74164"/>
    <w:rsid w:val="00D7441E"/>
    <w:rsid w:val="00D745C4"/>
    <w:rsid w:val="00D7461A"/>
    <w:rsid w:val="00D748CF"/>
    <w:rsid w:val="00D74AEC"/>
    <w:rsid w:val="00D74B3D"/>
    <w:rsid w:val="00D74FA3"/>
    <w:rsid w:val="00D7507D"/>
    <w:rsid w:val="00D750F8"/>
    <w:rsid w:val="00D751BA"/>
    <w:rsid w:val="00D753E7"/>
    <w:rsid w:val="00D7544A"/>
    <w:rsid w:val="00D754EA"/>
    <w:rsid w:val="00D756B9"/>
    <w:rsid w:val="00D75724"/>
    <w:rsid w:val="00D75BA8"/>
    <w:rsid w:val="00D75EBB"/>
    <w:rsid w:val="00D75EBC"/>
    <w:rsid w:val="00D75F06"/>
    <w:rsid w:val="00D75FF3"/>
    <w:rsid w:val="00D761E8"/>
    <w:rsid w:val="00D7622F"/>
    <w:rsid w:val="00D76235"/>
    <w:rsid w:val="00D76C08"/>
    <w:rsid w:val="00D76C68"/>
    <w:rsid w:val="00D76E1B"/>
    <w:rsid w:val="00D770EA"/>
    <w:rsid w:val="00D77122"/>
    <w:rsid w:val="00D7729E"/>
    <w:rsid w:val="00D77426"/>
    <w:rsid w:val="00D777ED"/>
    <w:rsid w:val="00D77970"/>
    <w:rsid w:val="00D77AB4"/>
    <w:rsid w:val="00D77C35"/>
    <w:rsid w:val="00D77DE8"/>
    <w:rsid w:val="00D77F96"/>
    <w:rsid w:val="00D77FBC"/>
    <w:rsid w:val="00D801A8"/>
    <w:rsid w:val="00D801C0"/>
    <w:rsid w:val="00D80452"/>
    <w:rsid w:val="00D804FC"/>
    <w:rsid w:val="00D805ED"/>
    <w:rsid w:val="00D808A9"/>
    <w:rsid w:val="00D808E4"/>
    <w:rsid w:val="00D80907"/>
    <w:rsid w:val="00D80B8D"/>
    <w:rsid w:val="00D813EC"/>
    <w:rsid w:val="00D81499"/>
    <w:rsid w:val="00D8155D"/>
    <w:rsid w:val="00D815EE"/>
    <w:rsid w:val="00D81979"/>
    <w:rsid w:val="00D8210E"/>
    <w:rsid w:val="00D8216C"/>
    <w:rsid w:val="00D825E8"/>
    <w:rsid w:val="00D826F3"/>
    <w:rsid w:val="00D82722"/>
    <w:rsid w:val="00D8273F"/>
    <w:rsid w:val="00D829CA"/>
    <w:rsid w:val="00D82A69"/>
    <w:rsid w:val="00D82A94"/>
    <w:rsid w:val="00D82B14"/>
    <w:rsid w:val="00D82B59"/>
    <w:rsid w:val="00D82E03"/>
    <w:rsid w:val="00D8306E"/>
    <w:rsid w:val="00D834D1"/>
    <w:rsid w:val="00D836B3"/>
    <w:rsid w:val="00D83735"/>
    <w:rsid w:val="00D8373D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AC5"/>
    <w:rsid w:val="00D84B84"/>
    <w:rsid w:val="00D84FA4"/>
    <w:rsid w:val="00D85107"/>
    <w:rsid w:val="00D851F1"/>
    <w:rsid w:val="00D8520D"/>
    <w:rsid w:val="00D8547B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CF"/>
    <w:rsid w:val="00D871F1"/>
    <w:rsid w:val="00D872F8"/>
    <w:rsid w:val="00D8738E"/>
    <w:rsid w:val="00D874E1"/>
    <w:rsid w:val="00D875D8"/>
    <w:rsid w:val="00D8760C"/>
    <w:rsid w:val="00D8781B"/>
    <w:rsid w:val="00D878EF"/>
    <w:rsid w:val="00D8792C"/>
    <w:rsid w:val="00D87ABF"/>
    <w:rsid w:val="00D87AE9"/>
    <w:rsid w:val="00D87B49"/>
    <w:rsid w:val="00D87C2A"/>
    <w:rsid w:val="00D90055"/>
    <w:rsid w:val="00D90C21"/>
    <w:rsid w:val="00D90C5E"/>
    <w:rsid w:val="00D90D68"/>
    <w:rsid w:val="00D90E2F"/>
    <w:rsid w:val="00D90E58"/>
    <w:rsid w:val="00D910F3"/>
    <w:rsid w:val="00D91153"/>
    <w:rsid w:val="00D913BC"/>
    <w:rsid w:val="00D918E0"/>
    <w:rsid w:val="00D91A96"/>
    <w:rsid w:val="00D91B93"/>
    <w:rsid w:val="00D91EC2"/>
    <w:rsid w:val="00D9204D"/>
    <w:rsid w:val="00D92421"/>
    <w:rsid w:val="00D9245A"/>
    <w:rsid w:val="00D924F2"/>
    <w:rsid w:val="00D9290C"/>
    <w:rsid w:val="00D92B59"/>
    <w:rsid w:val="00D92E77"/>
    <w:rsid w:val="00D930C4"/>
    <w:rsid w:val="00D933EF"/>
    <w:rsid w:val="00D93514"/>
    <w:rsid w:val="00D93659"/>
    <w:rsid w:val="00D9383B"/>
    <w:rsid w:val="00D93DBC"/>
    <w:rsid w:val="00D93E2F"/>
    <w:rsid w:val="00D9425A"/>
    <w:rsid w:val="00D9451C"/>
    <w:rsid w:val="00D94599"/>
    <w:rsid w:val="00D946E4"/>
    <w:rsid w:val="00D947D3"/>
    <w:rsid w:val="00D94922"/>
    <w:rsid w:val="00D94A96"/>
    <w:rsid w:val="00D94F13"/>
    <w:rsid w:val="00D94FC6"/>
    <w:rsid w:val="00D95190"/>
    <w:rsid w:val="00D9544E"/>
    <w:rsid w:val="00D955EB"/>
    <w:rsid w:val="00D9587E"/>
    <w:rsid w:val="00D9588F"/>
    <w:rsid w:val="00D958EF"/>
    <w:rsid w:val="00D95C64"/>
    <w:rsid w:val="00D95EDA"/>
    <w:rsid w:val="00D95FB8"/>
    <w:rsid w:val="00D960EC"/>
    <w:rsid w:val="00D963B1"/>
    <w:rsid w:val="00D96437"/>
    <w:rsid w:val="00D965FC"/>
    <w:rsid w:val="00D96992"/>
    <w:rsid w:val="00D96CA2"/>
    <w:rsid w:val="00D96DA5"/>
    <w:rsid w:val="00D97076"/>
    <w:rsid w:val="00D9709E"/>
    <w:rsid w:val="00D974AB"/>
    <w:rsid w:val="00D97665"/>
    <w:rsid w:val="00D97A78"/>
    <w:rsid w:val="00DA0056"/>
    <w:rsid w:val="00DA007F"/>
    <w:rsid w:val="00DA0152"/>
    <w:rsid w:val="00DA0249"/>
    <w:rsid w:val="00DA025B"/>
    <w:rsid w:val="00DA0370"/>
    <w:rsid w:val="00DA07CA"/>
    <w:rsid w:val="00DA0CE3"/>
    <w:rsid w:val="00DA0DA5"/>
    <w:rsid w:val="00DA0DF2"/>
    <w:rsid w:val="00DA0EE4"/>
    <w:rsid w:val="00DA1475"/>
    <w:rsid w:val="00DA163E"/>
    <w:rsid w:val="00DA1EAF"/>
    <w:rsid w:val="00DA2262"/>
    <w:rsid w:val="00DA261C"/>
    <w:rsid w:val="00DA2628"/>
    <w:rsid w:val="00DA272E"/>
    <w:rsid w:val="00DA2B29"/>
    <w:rsid w:val="00DA2B8D"/>
    <w:rsid w:val="00DA2BD9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363D"/>
    <w:rsid w:val="00DA3E47"/>
    <w:rsid w:val="00DA403A"/>
    <w:rsid w:val="00DA4085"/>
    <w:rsid w:val="00DA4136"/>
    <w:rsid w:val="00DA4273"/>
    <w:rsid w:val="00DA4306"/>
    <w:rsid w:val="00DA46CE"/>
    <w:rsid w:val="00DA472E"/>
    <w:rsid w:val="00DA47EB"/>
    <w:rsid w:val="00DA49A9"/>
    <w:rsid w:val="00DA4ADB"/>
    <w:rsid w:val="00DA52A8"/>
    <w:rsid w:val="00DA5688"/>
    <w:rsid w:val="00DA572E"/>
    <w:rsid w:val="00DA5AC2"/>
    <w:rsid w:val="00DA5B07"/>
    <w:rsid w:val="00DA5C29"/>
    <w:rsid w:val="00DA5C40"/>
    <w:rsid w:val="00DA5DC6"/>
    <w:rsid w:val="00DA5E99"/>
    <w:rsid w:val="00DA5FB2"/>
    <w:rsid w:val="00DA62CF"/>
    <w:rsid w:val="00DA63FD"/>
    <w:rsid w:val="00DA6426"/>
    <w:rsid w:val="00DA680C"/>
    <w:rsid w:val="00DA6926"/>
    <w:rsid w:val="00DA6991"/>
    <w:rsid w:val="00DA6A31"/>
    <w:rsid w:val="00DA6DBD"/>
    <w:rsid w:val="00DA71FB"/>
    <w:rsid w:val="00DA740C"/>
    <w:rsid w:val="00DA7A16"/>
    <w:rsid w:val="00DA7BD6"/>
    <w:rsid w:val="00DA7C30"/>
    <w:rsid w:val="00DA7DD7"/>
    <w:rsid w:val="00DA7FDA"/>
    <w:rsid w:val="00DB0549"/>
    <w:rsid w:val="00DB0550"/>
    <w:rsid w:val="00DB0793"/>
    <w:rsid w:val="00DB0B81"/>
    <w:rsid w:val="00DB0C4A"/>
    <w:rsid w:val="00DB0C63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269"/>
    <w:rsid w:val="00DB2D0F"/>
    <w:rsid w:val="00DB303C"/>
    <w:rsid w:val="00DB312D"/>
    <w:rsid w:val="00DB374E"/>
    <w:rsid w:val="00DB37DB"/>
    <w:rsid w:val="00DB3942"/>
    <w:rsid w:val="00DB3AB8"/>
    <w:rsid w:val="00DB3D18"/>
    <w:rsid w:val="00DB4021"/>
    <w:rsid w:val="00DB4056"/>
    <w:rsid w:val="00DB4188"/>
    <w:rsid w:val="00DB430A"/>
    <w:rsid w:val="00DB49DA"/>
    <w:rsid w:val="00DB4CCB"/>
    <w:rsid w:val="00DB4D76"/>
    <w:rsid w:val="00DB4EF2"/>
    <w:rsid w:val="00DB50AE"/>
    <w:rsid w:val="00DB5165"/>
    <w:rsid w:val="00DB537C"/>
    <w:rsid w:val="00DB561B"/>
    <w:rsid w:val="00DB56FA"/>
    <w:rsid w:val="00DB58CE"/>
    <w:rsid w:val="00DB5AC4"/>
    <w:rsid w:val="00DB5B4E"/>
    <w:rsid w:val="00DB5B71"/>
    <w:rsid w:val="00DB5CAB"/>
    <w:rsid w:val="00DB5CE9"/>
    <w:rsid w:val="00DB5EAD"/>
    <w:rsid w:val="00DB6037"/>
    <w:rsid w:val="00DB619D"/>
    <w:rsid w:val="00DB61E4"/>
    <w:rsid w:val="00DB6297"/>
    <w:rsid w:val="00DB62AB"/>
    <w:rsid w:val="00DB62F9"/>
    <w:rsid w:val="00DB6306"/>
    <w:rsid w:val="00DB63CE"/>
    <w:rsid w:val="00DB6648"/>
    <w:rsid w:val="00DB6693"/>
    <w:rsid w:val="00DB6A33"/>
    <w:rsid w:val="00DB6AFB"/>
    <w:rsid w:val="00DB6B49"/>
    <w:rsid w:val="00DB6FF0"/>
    <w:rsid w:val="00DB70AF"/>
    <w:rsid w:val="00DB725A"/>
    <w:rsid w:val="00DB7283"/>
    <w:rsid w:val="00DB7290"/>
    <w:rsid w:val="00DB77F2"/>
    <w:rsid w:val="00DB784C"/>
    <w:rsid w:val="00DB7CFA"/>
    <w:rsid w:val="00DC01D2"/>
    <w:rsid w:val="00DC02B9"/>
    <w:rsid w:val="00DC02D4"/>
    <w:rsid w:val="00DC02E8"/>
    <w:rsid w:val="00DC0435"/>
    <w:rsid w:val="00DC046D"/>
    <w:rsid w:val="00DC071B"/>
    <w:rsid w:val="00DC0773"/>
    <w:rsid w:val="00DC0B16"/>
    <w:rsid w:val="00DC0C40"/>
    <w:rsid w:val="00DC0C90"/>
    <w:rsid w:val="00DC1154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2EB9"/>
    <w:rsid w:val="00DC308D"/>
    <w:rsid w:val="00DC31D4"/>
    <w:rsid w:val="00DC3484"/>
    <w:rsid w:val="00DC3565"/>
    <w:rsid w:val="00DC36D0"/>
    <w:rsid w:val="00DC36E9"/>
    <w:rsid w:val="00DC3A8C"/>
    <w:rsid w:val="00DC4060"/>
    <w:rsid w:val="00DC4486"/>
    <w:rsid w:val="00DC46B6"/>
    <w:rsid w:val="00DC473B"/>
    <w:rsid w:val="00DC47BC"/>
    <w:rsid w:val="00DC490D"/>
    <w:rsid w:val="00DC4AEE"/>
    <w:rsid w:val="00DC5226"/>
    <w:rsid w:val="00DC55AD"/>
    <w:rsid w:val="00DC5615"/>
    <w:rsid w:val="00DC5D0A"/>
    <w:rsid w:val="00DC5EA0"/>
    <w:rsid w:val="00DC5ECE"/>
    <w:rsid w:val="00DC638F"/>
    <w:rsid w:val="00DC69E5"/>
    <w:rsid w:val="00DC6A7E"/>
    <w:rsid w:val="00DC6B23"/>
    <w:rsid w:val="00DC6D96"/>
    <w:rsid w:val="00DC6F2D"/>
    <w:rsid w:val="00DC6FA2"/>
    <w:rsid w:val="00DC70ED"/>
    <w:rsid w:val="00DC731B"/>
    <w:rsid w:val="00DC74AE"/>
    <w:rsid w:val="00DC7752"/>
    <w:rsid w:val="00DC7BF9"/>
    <w:rsid w:val="00DC7C79"/>
    <w:rsid w:val="00DD02BE"/>
    <w:rsid w:val="00DD0416"/>
    <w:rsid w:val="00DD056B"/>
    <w:rsid w:val="00DD05B7"/>
    <w:rsid w:val="00DD06D0"/>
    <w:rsid w:val="00DD0893"/>
    <w:rsid w:val="00DD0ADE"/>
    <w:rsid w:val="00DD0D0F"/>
    <w:rsid w:val="00DD0D78"/>
    <w:rsid w:val="00DD0EE1"/>
    <w:rsid w:val="00DD0F90"/>
    <w:rsid w:val="00DD1078"/>
    <w:rsid w:val="00DD13CF"/>
    <w:rsid w:val="00DD16DB"/>
    <w:rsid w:val="00DD1863"/>
    <w:rsid w:val="00DD19DB"/>
    <w:rsid w:val="00DD1B52"/>
    <w:rsid w:val="00DD1B71"/>
    <w:rsid w:val="00DD226F"/>
    <w:rsid w:val="00DD22CE"/>
    <w:rsid w:val="00DD261A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4E1A"/>
    <w:rsid w:val="00DD5247"/>
    <w:rsid w:val="00DD5321"/>
    <w:rsid w:val="00DD543B"/>
    <w:rsid w:val="00DD590C"/>
    <w:rsid w:val="00DD5A84"/>
    <w:rsid w:val="00DD5E76"/>
    <w:rsid w:val="00DD6076"/>
    <w:rsid w:val="00DD60C8"/>
    <w:rsid w:val="00DD61DC"/>
    <w:rsid w:val="00DD62E0"/>
    <w:rsid w:val="00DD64BC"/>
    <w:rsid w:val="00DD68BC"/>
    <w:rsid w:val="00DD6DF8"/>
    <w:rsid w:val="00DD6E53"/>
    <w:rsid w:val="00DD6EBF"/>
    <w:rsid w:val="00DD6F1B"/>
    <w:rsid w:val="00DD73AA"/>
    <w:rsid w:val="00DD7646"/>
    <w:rsid w:val="00DD767C"/>
    <w:rsid w:val="00DD77C4"/>
    <w:rsid w:val="00DD7816"/>
    <w:rsid w:val="00DD7B16"/>
    <w:rsid w:val="00DD7BAC"/>
    <w:rsid w:val="00DD7CBD"/>
    <w:rsid w:val="00DE0056"/>
    <w:rsid w:val="00DE02BE"/>
    <w:rsid w:val="00DE0812"/>
    <w:rsid w:val="00DE090C"/>
    <w:rsid w:val="00DE0AD0"/>
    <w:rsid w:val="00DE0E22"/>
    <w:rsid w:val="00DE0F32"/>
    <w:rsid w:val="00DE1217"/>
    <w:rsid w:val="00DE1311"/>
    <w:rsid w:val="00DE1508"/>
    <w:rsid w:val="00DE1920"/>
    <w:rsid w:val="00DE19AF"/>
    <w:rsid w:val="00DE19FE"/>
    <w:rsid w:val="00DE1FDE"/>
    <w:rsid w:val="00DE1FF1"/>
    <w:rsid w:val="00DE20D5"/>
    <w:rsid w:val="00DE2160"/>
    <w:rsid w:val="00DE245D"/>
    <w:rsid w:val="00DE2987"/>
    <w:rsid w:val="00DE29C9"/>
    <w:rsid w:val="00DE2B7F"/>
    <w:rsid w:val="00DE2E4D"/>
    <w:rsid w:val="00DE2E8B"/>
    <w:rsid w:val="00DE31A3"/>
    <w:rsid w:val="00DE32EB"/>
    <w:rsid w:val="00DE355C"/>
    <w:rsid w:val="00DE35A7"/>
    <w:rsid w:val="00DE36E4"/>
    <w:rsid w:val="00DE3C71"/>
    <w:rsid w:val="00DE405F"/>
    <w:rsid w:val="00DE4189"/>
    <w:rsid w:val="00DE436B"/>
    <w:rsid w:val="00DE458B"/>
    <w:rsid w:val="00DE46D9"/>
    <w:rsid w:val="00DE4713"/>
    <w:rsid w:val="00DE481F"/>
    <w:rsid w:val="00DE492A"/>
    <w:rsid w:val="00DE4AC6"/>
    <w:rsid w:val="00DE4CED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13"/>
    <w:rsid w:val="00DE5DB9"/>
    <w:rsid w:val="00DE5FD1"/>
    <w:rsid w:val="00DE6329"/>
    <w:rsid w:val="00DE6408"/>
    <w:rsid w:val="00DE6447"/>
    <w:rsid w:val="00DE64E0"/>
    <w:rsid w:val="00DE6732"/>
    <w:rsid w:val="00DE6795"/>
    <w:rsid w:val="00DE681C"/>
    <w:rsid w:val="00DE69A3"/>
    <w:rsid w:val="00DE6BD3"/>
    <w:rsid w:val="00DE7092"/>
    <w:rsid w:val="00DE76C0"/>
    <w:rsid w:val="00DE77EE"/>
    <w:rsid w:val="00DE78DF"/>
    <w:rsid w:val="00DE7938"/>
    <w:rsid w:val="00DE7F3F"/>
    <w:rsid w:val="00DF021C"/>
    <w:rsid w:val="00DF04B3"/>
    <w:rsid w:val="00DF05B8"/>
    <w:rsid w:val="00DF0820"/>
    <w:rsid w:val="00DF0984"/>
    <w:rsid w:val="00DF0C13"/>
    <w:rsid w:val="00DF0D5C"/>
    <w:rsid w:val="00DF1589"/>
    <w:rsid w:val="00DF15AF"/>
    <w:rsid w:val="00DF1E03"/>
    <w:rsid w:val="00DF1E2C"/>
    <w:rsid w:val="00DF1EB3"/>
    <w:rsid w:val="00DF2086"/>
    <w:rsid w:val="00DF2127"/>
    <w:rsid w:val="00DF230F"/>
    <w:rsid w:val="00DF2659"/>
    <w:rsid w:val="00DF2891"/>
    <w:rsid w:val="00DF2B3B"/>
    <w:rsid w:val="00DF2C3D"/>
    <w:rsid w:val="00DF3202"/>
    <w:rsid w:val="00DF3B0A"/>
    <w:rsid w:val="00DF3D79"/>
    <w:rsid w:val="00DF3D7F"/>
    <w:rsid w:val="00DF3DBE"/>
    <w:rsid w:val="00DF3FD2"/>
    <w:rsid w:val="00DF4373"/>
    <w:rsid w:val="00DF460E"/>
    <w:rsid w:val="00DF46D5"/>
    <w:rsid w:val="00DF4AD7"/>
    <w:rsid w:val="00DF4D2E"/>
    <w:rsid w:val="00DF5369"/>
    <w:rsid w:val="00DF53EC"/>
    <w:rsid w:val="00DF5772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BC6"/>
    <w:rsid w:val="00DF6E00"/>
    <w:rsid w:val="00DF732D"/>
    <w:rsid w:val="00DF7546"/>
    <w:rsid w:val="00DF75C9"/>
    <w:rsid w:val="00DF7FC1"/>
    <w:rsid w:val="00E00107"/>
    <w:rsid w:val="00E0029C"/>
    <w:rsid w:val="00E0038B"/>
    <w:rsid w:val="00E003D8"/>
    <w:rsid w:val="00E008C7"/>
    <w:rsid w:val="00E008CA"/>
    <w:rsid w:val="00E00C70"/>
    <w:rsid w:val="00E00D02"/>
    <w:rsid w:val="00E012D7"/>
    <w:rsid w:val="00E012E1"/>
    <w:rsid w:val="00E01977"/>
    <w:rsid w:val="00E019AC"/>
    <w:rsid w:val="00E01C19"/>
    <w:rsid w:val="00E01C23"/>
    <w:rsid w:val="00E01CB1"/>
    <w:rsid w:val="00E01EE5"/>
    <w:rsid w:val="00E021C3"/>
    <w:rsid w:val="00E0282D"/>
    <w:rsid w:val="00E029FA"/>
    <w:rsid w:val="00E02A87"/>
    <w:rsid w:val="00E02A8F"/>
    <w:rsid w:val="00E02F10"/>
    <w:rsid w:val="00E033D8"/>
    <w:rsid w:val="00E0342A"/>
    <w:rsid w:val="00E038C5"/>
    <w:rsid w:val="00E03D53"/>
    <w:rsid w:val="00E0440A"/>
    <w:rsid w:val="00E04807"/>
    <w:rsid w:val="00E04A3E"/>
    <w:rsid w:val="00E04BB0"/>
    <w:rsid w:val="00E04C19"/>
    <w:rsid w:val="00E04CB9"/>
    <w:rsid w:val="00E04F35"/>
    <w:rsid w:val="00E05196"/>
    <w:rsid w:val="00E0544C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6E7F"/>
    <w:rsid w:val="00E07298"/>
    <w:rsid w:val="00E0729B"/>
    <w:rsid w:val="00E073D9"/>
    <w:rsid w:val="00E0799E"/>
    <w:rsid w:val="00E07BD7"/>
    <w:rsid w:val="00E07CB1"/>
    <w:rsid w:val="00E07FB7"/>
    <w:rsid w:val="00E10206"/>
    <w:rsid w:val="00E10ADF"/>
    <w:rsid w:val="00E10BAB"/>
    <w:rsid w:val="00E110C0"/>
    <w:rsid w:val="00E11123"/>
    <w:rsid w:val="00E11604"/>
    <w:rsid w:val="00E117C7"/>
    <w:rsid w:val="00E11A9E"/>
    <w:rsid w:val="00E11D1D"/>
    <w:rsid w:val="00E11DF3"/>
    <w:rsid w:val="00E12096"/>
    <w:rsid w:val="00E120C9"/>
    <w:rsid w:val="00E1242E"/>
    <w:rsid w:val="00E12487"/>
    <w:rsid w:val="00E1286D"/>
    <w:rsid w:val="00E1288D"/>
    <w:rsid w:val="00E12A0A"/>
    <w:rsid w:val="00E12BDC"/>
    <w:rsid w:val="00E12D68"/>
    <w:rsid w:val="00E12FD2"/>
    <w:rsid w:val="00E12FD6"/>
    <w:rsid w:val="00E13310"/>
    <w:rsid w:val="00E13316"/>
    <w:rsid w:val="00E1338B"/>
    <w:rsid w:val="00E1343D"/>
    <w:rsid w:val="00E1351D"/>
    <w:rsid w:val="00E13580"/>
    <w:rsid w:val="00E13708"/>
    <w:rsid w:val="00E13713"/>
    <w:rsid w:val="00E13794"/>
    <w:rsid w:val="00E13EB7"/>
    <w:rsid w:val="00E13F68"/>
    <w:rsid w:val="00E1419A"/>
    <w:rsid w:val="00E146CF"/>
    <w:rsid w:val="00E149C2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282"/>
    <w:rsid w:val="00E16512"/>
    <w:rsid w:val="00E16564"/>
    <w:rsid w:val="00E16660"/>
    <w:rsid w:val="00E169F1"/>
    <w:rsid w:val="00E16ABF"/>
    <w:rsid w:val="00E16D44"/>
    <w:rsid w:val="00E16DCE"/>
    <w:rsid w:val="00E16E6C"/>
    <w:rsid w:val="00E16FE3"/>
    <w:rsid w:val="00E17036"/>
    <w:rsid w:val="00E1726A"/>
    <w:rsid w:val="00E17353"/>
    <w:rsid w:val="00E17445"/>
    <w:rsid w:val="00E1745C"/>
    <w:rsid w:val="00E17513"/>
    <w:rsid w:val="00E175E5"/>
    <w:rsid w:val="00E176C1"/>
    <w:rsid w:val="00E1773A"/>
    <w:rsid w:val="00E178DE"/>
    <w:rsid w:val="00E17BB1"/>
    <w:rsid w:val="00E20027"/>
    <w:rsid w:val="00E20341"/>
    <w:rsid w:val="00E204BE"/>
    <w:rsid w:val="00E20550"/>
    <w:rsid w:val="00E205CE"/>
    <w:rsid w:val="00E20735"/>
    <w:rsid w:val="00E20823"/>
    <w:rsid w:val="00E20ED2"/>
    <w:rsid w:val="00E21125"/>
    <w:rsid w:val="00E21899"/>
    <w:rsid w:val="00E21904"/>
    <w:rsid w:val="00E21B38"/>
    <w:rsid w:val="00E2237B"/>
    <w:rsid w:val="00E2239C"/>
    <w:rsid w:val="00E224AD"/>
    <w:rsid w:val="00E224E7"/>
    <w:rsid w:val="00E22986"/>
    <w:rsid w:val="00E22B1C"/>
    <w:rsid w:val="00E22BCC"/>
    <w:rsid w:val="00E22BDA"/>
    <w:rsid w:val="00E22D23"/>
    <w:rsid w:val="00E22EBF"/>
    <w:rsid w:val="00E230D8"/>
    <w:rsid w:val="00E231E5"/>
    <w:rsid w:val="00E23259"/>
    <w:rsid w:val="00E23507"/>
    <w:rsid w:val="00E235F0"/>
    <w:rsid w:val="00E23610"/>
    <w:rsid w:val="00E23789"/>
    <w:rsid w:val="00E2378D"/>
    <w:rsid w:val="00E23878"/>
    <w:rsid w:val="00E2399E"/>
    <w:rsid w:val="00E2409D"/>
    <w:rsid w:val="00E24386"/>
    <w:rsid w:val="00E2439A"/>
    <w:rsid w:val="00E243B7"/>
    <w:rsid w:val="00E246E0"/>
    <w:rsid w:val="00E24787"/>
    <w:rsid w:val="00E24878"/>
    <w:rsid w:val="00E24C60"/>
    <w:rsid w:val="00E24D49"/>
    <w:rsid w:val="00E25068"/>
    <w:rsid w:val="00E2538F"/>
    <w:rsid w:val="00E2558D"/>
    <w:rsid w:val="00E25654"/>
    <w:rsid w:val="00E25867"/>
    <w:rsid w:val="00E25C62"/>
    <w:rsid w:val="00E25DE9"/>
    <w:rsid w:val="00E25ED1"/>
    <w:rsid w:val="00E26662"/>
    <w:rsid w:val="00E26C97"/>
    <w:rsid w:val="00E26CE1"/>
    <w:rsid w:val="00E26D1B"/>
    <w:rsid w:val="00E27285"/>
    <w:rsid w:val="00E2730A"/>
    <w:rsid w:val="00E275A9"/>
    <w:rsid w:val="00E27A1A"/>
    <w:rsid w:val="00E30006"/>
    <w:rsid w:val="00E302AF"/>
    <w:rsid w:val="00E30344"/>
    <w:rsid w:val="00E30609"/>
    <w:rsid w:val="00E30818"/>
    <w:rsid w:val="00E3094B"/>
    <w:rsid w:val="00E309B1"/>
    <w:rsid w:val="00E30A8F"/>
    <w:rsid w:val="00E30D08"/>
    <w:rsid w:val="00E311E9"/>
    <w:rsid w:val="00E31201"/>
    <w:rsid w:val="00E3132A"/>
    <w:rsid w:val="00E31340"/>
    <w:rsid w:val="00E31486"/>
    <w:rsid w:val="00E3172E"/>
    <w:rsid w:val="00E31945"/>
    <w:rsid w:val="00E31A3B"/>
    <w:rsid w:val="00E3214C"/>
    <w:rsid w:val="00E3217B"/>
    <w:rsid w:val="00E321A3"/>
    <w:rsid w:val="00E322D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73F"/>
    <w:rsid w:val="00E3383A"/>
    <w:rsid w:val="00E3383C"/>
    <w:rsid w:val="00E33AD7"/>
    <w:rsid w:val="00E33B51"/>
    <w:rsid w:val="00E3434B"/>
    <w:rsid w:val="00E3441A"/>
    <w:rsid w:val="00E34720"/>
    <w:rsid w:val="00E34CA2"/>
    <w:rsid w:val="00E34CDF"/>
    <w:rsid w:val="00E34EDD"/>
    <w:rsid w:val="00E3505A"/>
    <w:rsid w:val="00E3508B"/>
    <w:rsid w:val="00E350DF"/>
    <w:rsid w:val="00E350E9"/>
    <w:rsid w:val="00E3515A"/>
    <w:rsid w:val="00E3517C"/>
    <w:rsid w:val="00E35355"/>
    <w:rsid w:val="00E35358"/>
    <w:rsid w:val="00E356A8"/>
    <w:rsid w:val="00E3596C"/>
    <w:rsid w:val="00E35C0C"/>
    <w:rsid w:val="00E360D5"/>
    <w:rsid w:val="00E3638E"/>
    <w:rsid w:val="00E363F1"/>
    <w:rsid w:val="00E36482"/>
    <w:rsid w:val="00E3655D"/>
    <w:rsid w:val="00E3665B"/>
    <w:rsid w:val="00E36F60"/>
    <w:rsid w:val="00E3713F"/>
    <w:rsid w:val="00E374B7"/>
    <w:rsid w:val="00E37690"/>
    <w:rsid w:val="00E376DE"/>
    <w:rsid w:val="00E3780F"/>
    <w:rsid w:val="00E37970"/>
    <w:rsid w:val="00E379E8"/>
    <w:rsid w:val="00E37A31"/>
    <w:rsid w:val="00E37A47"/>
    <w:rsid w:val="00E37C5E"/>
    <w:rsid w:val="00E4018D"/>
    <w:rsid w:val="00E402AF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8A8"/>
    <w:rsid w:val="00E41BCB"/>
    <w:rsid w:val="00E41D30"/>
    <w:rsid w:val="00E42266"/>
    <w:rsid w:val="00E42313"/>
    <w:rsid w:val="00E4247F"/>
    <w:rsid w:val="00E42C5B"/>
    <w:rsid w:val="00E42D35"/>
    <w:rsid w:val="00E42D4F"/>
    <w:rsid w:val="00E43AC6"/>
    <w:rsid w:val="00E44248"/>
    <w:rsid w:val="00E44448"/>
    <w:rsid w:val="00E446B3"/>
    <w:rsid w:val="00E4486D"/>
    <w:rsid w:val="00E44943"/>
    <w:rsid w:val="00E449DA"/>
    <w:rsid w:val="00E44B80"/>
    <w:rsid w:val="00E44D22"/>
    <w:rsid w:val="00E45053"/>
    <w:rsid w:val="00E450C8"/>
    <w:rsid w:val="00E4529B"/>
    <w:rsid w:val="00E45C22"/>
    <w:rsid w:val="00E46122"/>
    <w:rsid w:val="00E462DB"/>
    <w:rsid w:val="00E463EA"/>
    <w:rsid w:val="00E46422"/>
    <w:rsid w:val="00E465B6"/>
    <w:rsid w:val="00E46634"/>
    <w:rsid w:val="00E4685C"/>
    <w:rsid w:val="00E46965"/>
    <w:rsid w:val="00E46F81"/>
    <w:rsid w:val="00E47079"/>
    <w:rsid w:val="00E470B0"/>
    <w:rsid w:val="00E47106"/>
    <w:rsid w:val="00E47524"/>
    <w:rsid w:val="00E47673"/>
    <w:rsid w:val="00E4787B"/>
    <w:rsid w:val="00E47A2A"/>
    <w:rsid w:val="00E47B30"/>
    <w:rsid w:val="00E47D91"/>
    <w:rsid w:val="00E47DAB"/>
    <w:rsid w:val="00E47E21"/>
    <w:rsid w:val="00E47F62"/>
    <w:rsid w:val="00E47F90"/>
    <w:rsid w:val="00E50185"/>
    <w:rsid w:val="00E501A5"/>
    <w:rsid w:val="00E5024C"/>
    <w:rsid w:val="00E50284"/>
    <w:rsid w:val="00E5048A"/>
    <w:rsid w:val="00E50505"/>
    <w:rsid w:val="00E506A0"/>
    <w:rsid w:val="00E50709"/>
    <w:rsid w:val="00E508F8"/>
    <w:rsid w:val="00E50B5D"/>
    <w:rsid w:val="00E50D94"/>
    <w:rsid w:val="00E50E54"/>
    <w:rsid w:val="00E51060"/>
    <w:rsid w:val="00E5117D"/>
    <w:rsid w:val="00E5136C"/>
    <w:rsid w:val="00E5155F"/>
    <w:rsid w:val="00E51619"/>
    <w:rsid w:val="00E517B9"/>
    <w:rsid w:val="00E5209D"/>
    <w:rsid w:val="00E523CD"/>
    <w:rsid w:val="00E52436"/>
    <w:rsid w:val="00E525C6"/>
    <w:rsid w:val="00E52810"/>
    <w:rsid w:val="00E529DD"/>
    <w:rsid w:val="00E52A05"/>
    <w:rsid w:val="00E53416"/>
    <w:rsid w:val="00E5347F"/>
    <w:rsid w:val="00E53ACF"/>
    <w:rsid w:val="00E53B48"/>
    <w:rsid w:val="00E53C8C"/>
    <w:rsid w:val="00E54191"/>
    <w:rsid w:val="00E544B0"/>
    <w:rsid w:val="00E54517"/>
    <w:rsid w:val="00E54687"/>
    <w:rsid w:val="00E547C7"/>
    <w:rsid w:val="00E5497B"/>
    <w:rsid w:val="00E54ABE"/>
    <w:rsid w:val="00E54BE9"/>
    <w:rsid w:val="00E54D2E"/>
    <w:rsid w:val="00E54EC2"/>
    <w:rsid w:val="00E54F7B"/>
    <w:rsid w:val="00E55016"/>
    <w:rsid w:val="00E55421"/>
    <w:rsid w:val="00E55459"/>
    <w:rsid w:val="00E5559D"/>
    <w:rsid w:val="00E55635"/>
    <w:rsid w:val="00E558D3"/>
    <w:rsid w:val="00E55EEB"/>
    <w:rsid w:val="00E55F4F"/>
    <w:rsid w:val="00E56191"/>
    <w:rsid w:val="00E565AD"/>
    <w:rsid w:val="00E566AA"/>
    <w:rsid w:val="00E569EB"/>
    <w:rsid w:val="00E56D2D"/>
    <w:rsid w:val="00E57180"/>
    <w:rsid w:val="00E5788D"/>
    <w:rsid w:val="00E57A81"/>
    <w:rsid w:val="00E57C9F"/>
    <w:rsid w:val="00E57D79"/>
    <w:rsid w:val="00E600EC"/>
    <w:rsid w:val="00E6019A"/>
    <w:rsid w:val="00E602A4"/>
    <w:rsid w:val="00E60520"/>
    <w:rsid w:val="00E60577"/>
    <w:rsid w:val="00E605C1"/>
    <w:rsid w:val="00E60C0B"/>
    <w:rsid w:val="00E60CD1"/>
    <w:rsid w:val="00E60D4F"/>
    <w:rsid w:val="00E60F2C"/>
    <w:rsid w:val="00E6134A"/>
    <w:rsid w:val="00E61543"/>
    <w:rsid w:val="00E615E7"/>
    <w:rsid w:val="00E616CB"/>
    <w:rsid w:val="00E61742"/>
    <w:rsid w:val="00E61963"/>
    <w:rsid w:val="00E61AB2"/>
    <w:rsid w:val="00E61ABF"/>
    <w:rsid w:val="00E61AF4"/>
    <w:rsid w:val="00E61BB9"/>
    <w:rsid w:val="00E61FBE"/>
    <w:rsid w:val="00E6208E"/>
    <w:rsid w:val="00E621FD"/>
    <w:rsid w:val="00E62479"/>
    <w:rsid w:val="00E624CC"/>
    <w:rsid w:val="00E62577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47"/>
    <w:rsid w:val="00E643BF"/>
    <w:rsid w:val="00E646E3"/>
    <w:rsid w:val="00E647B9"/>
    <w:rsid w:val="00E647E3"/>
    <w:rsid w:val="00E64A3A"/>
    <w:rsid w:val="00E64CB2"/>
    <w:rsid w:val="00E64CCF"/>
    <w:rsid w:val="00E64F2B"/>
    <w:rsid w:val="00E64F58"/>
    <w:rsid w:val="00E64FFF"/>
    <w:rsid w:val="00E651A4"/>
    <w:rsid w:val="00E653D7"/>
    <w:rsid w:val="00E65A5F"/>
    <w:rsid w:val="00E6602A"/>
    <w:rsid w:val="00E662BF"/>
    <w:rsid w:val="00E6640C"/>
    <w:rsid w:val="00E666E5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38C"/>
    <w:rsid w:val="00E706AC"/>
    <w:rsid w:val="00E706C1"/>
    <w:rsid w:val="00E707E3"/>
    <w:rsid w:val="00E70A37"/>
    <w:rsid w:val="00E70B11"/>
    <w:rsid w:val="00E70CEB"/>
    <w:rsid w:val="00E70D67"/>
    <w:rsid w:val="00E70DDF"/>
    <w:rsid w:val="00E70E1B"/>
    <w:rsid w:val="00E70F4C"/>
    <w:rsid w:val="00E7106B"/>
    <w:rsid w:val="00E714B1"/>
    <w:rsid w:val="00E714DA"/>
    <w:rsid w:val="00E71567"/>
    <w:rsid w:val="00E715B5"/>
    <w:rsid w:val="00E71961"/>
    <w:rsid w:val="00E71A81"/>
    <w:rsid w:val="00E71B72"/>
    <w:rsid w:val="00E71BBC"/>
    <w:rsid w:val="00E71BFE"/>
    <w:rsid w:val="00E71CF7"/>
    <w:rsid w:val="00E722FC"/>
    <w:rsid w:val="00E72423"/>
    <w:rsid w:val="00E7269E"/>
    <w:rsid w:val="00E726CE"/>
    <w:rsid w:val="00E728F3"/>
    <w:rsid w:val="00E72A8B"/>
    <w:rsid w:val="00E72CF9"/>
    <w:rsid w:val="00E72EC1"/>
    <w:rsid w:val="00E73259"/>
    <w:rsid w:val="00E733AD"/>
    <w:rsid w:val="00E73A0B"/>
    <w:rsid w:val="00E73A25"/>
    <w:rsid w:val="00E73A9C"/>
    <w:rsid w:val="00E73AB1"/>
    <w:rsid w:val="00E73AB2"/>
    <w:rsid w:val="00E73BD9"/>
    <w:rsid w:val="00E73EC7"/>
    <w:rsid w:val="00E73F12"/>
    <w:rsid w:val="00E73F93"/>
    <w:rsid w:val="00E74071"/>
    <w:rsid w:val="00E7431E"/>
    <w:rsid w:val="00E7442D"/>
    <w:rsid w:val="00E744FA"/>
    <w:rsid w:val="00E74703"/>
    <w:rsid w:val="00E747C2"/>
    <w:rsid w:val="00E74803"/>
    <w:rsid w:val="00E74B73"/>
    <w:rsid w:val="00E74BAF"/>
    <w:rsid w:val="00E74CFA"/>
    <w:rsid w:val="00E74F03"/>
    <w:rsid w:val="00E7537E"/>
    <w:rsid w:val="00E7552D"/>
    <w:rsid w:val="00E756CB"/>
    <w:rsid w:val="00E75759"/>
    <w:rsid w:val="00E759AF"/>
    <w:rsid w:val="00E75AB1"/>
    <w:rsid w:val="00E75AD1"/>
    <w:rsid w:val="00E75C82"/>
    <w:rsid w:val="00E75DAB"/>
    <w:rsid w:val="00E75DAD"/>
    <w:rsid w:val="00E75E51"/>
    <w:rsid w:val="00E764E9"/>
    <w:rsid w:val="00E765E1"/>
    <w:rsid w:val="00E766AC"/>
    <w:rsid w:val="00E76A41"/>
    <w:rsid w:val="00E76B78"/>
    <w:rsid w:val="00E76B98"/>
    <w:rsid w:val="00E76EC3"/>
    <w:rsid w:val="00E77010"/>
    <w:rsid w:val="00E7701A"/>
    <w:rsid w:val="00E7705E"/>
    <w:rsid w:val="00E77222"/>
    <w:rsid w:val="00E77495"/>
    <w:rsid w:val="00E776B3"/>
    <w:rsid w:val="00E777BF"/>
    <w:rsid w:val="00E777DC"/>
    <w:rsid w:val="00E77ABE"/>
    <w:rsid w:val="00E806AD"/>
    <w:rsid w:val="00E807D3"/>
    <w:rsid w:val="00E80D03"/>
    <w:rsid w:val="00E80DF9"/>
    <w:rsid w:val="00E80E66"/>
    <w:rsid w:val="00E81185"/>
    <w:rsid w:val="00E81218"/>
    <w:rsid w:val="00E8159E"/>
    <w:rsid w:val="00E816B0"/>
    <w:rsid w:val="00E818E6"/>
    <w:rsid w:val="00E8190F"/>
    <w:rsid w:val="00E81A62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7FB"/>
    <w:rsid w:val="00E8385C"/>
    <w:rsid w:val="00E83873"/>
    <w:rsid w:val="00E83BAE"/>
    <w:rsid w:val="00E83CE4"/>
    <w:rsid w:val="00E83F01"/>
    <w:rsid w:val="00E83F68"/>
    <w:rsid w:val="00E8432F"/>
    <w:rsid w:val="00E843DB"/>
    <w:rsid w:val="00E843FD"/>
    <w:rsid w:val="00E8484C"/>
    <w:rsid w:val="00E849EB"/>
    <w:rsid w:val="00E84AC7"/>
    <w:rsid w:val="00E84CB3"/>
    <w:rsid w:val="00E84D12"/>
    <w:rsid w:val="00E85091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30"/>
    <w:rsid w:val="00E868D9"/>
    <w:rsid w:val="00E86E80"/>
    <w:rsid w:val="00E870C9"/>
    <w:rsid w:val="00E87249"/>
    <w:rsid w:val="00E87572"/>
    <w:rsid w:val="00E87C1E"/>
    <w:rsid w:val="00E87CCD"/>
    <w:rsid w:val="00E87D92"/>
    <w:rsid w:val="00E87E10"/>
    <w:rsid w:val="00E87F13"/>
    <w:rsid w:val="00E9032C"/>
    <w:rsid w:val="00E903EB"/>
    <w:rsid w:val="00E904AB"/>
    <w:rsid w:val="00E90641"/>
    <w:rsid w:val="00E90675"/>
    <w:rsid w:val="00E909C7"/>
    <w:rsid w:val="00E90A7F"/>
    <w:rsid w:val="00E90A94"/>
    <w:rsid w:val="00E90AF7"/>
    <w:rsid w:val="00E90C1C"/>
    <w:rsid w:val="00E90C6E"/>
    <w:rsid w:val="00E90D39"/>
    <w:rsid w:val="00E90DB4"/>
    <w:rsid w:val="00E911CB"/>
    <w:rsid w:val="00E912F1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257C"/>
    <w:rsid w:val="00E92A55"/>
    <w:rsid w:val="00E93223"/>
    <w:rsid w:val="00E93331"/>
    <w:rsid w:val="00E93544"/>
    <w:rsid w:val="00E93654"/>
    <w:rsid w:val="00E939C3"/>
    <w:rsid w:val="00E93B4D"/>
    <w:rsid w:val="00E93DB6"/>
    <w:rsid w:val="00E940F6"/>
    <w:rsid w:val="00E94101"/>
    <w:rsid w:val="00E94399"/>
    <w:rsid w:val="00E94404"/>
    <w:rsid w:val="00E9449C"/>
    <w:rsid w:val="00E94AAE"/>
    <w:rsid w:val="00E94C1D"/>
    <w:rsid w:val="00E94E1D"/>
    <w:rsid w:val="00E94EDC"/>
    <w:rsid w:val="00E94EDD"/>
    <w:rsid w:val="00E9510E"/>
    <w:rsid w:val="00E95160"/>
    <w:rsid w:val="00E951B6"/>
    <w:rsid w:val="00E9547D"/>
    <w:rsid w:val="00E9590E"/>
    <w:rsid w:val="00E95989"/>
    <w:rsid w:val="00E95A64"/>
    <w:rsid w:val="00E95AFE"/>
    <w:rsid w:val="00E95C41"/>
    <w:rsid w:val="00E95E27"/>
    <w:rsid w:val="00E96228"/>
    <w:rsid w:val="00E966DF"/>
    <w:rsid w:val="00E96A16"/>
    <w:rsid w:val="00E96C84"/>
    <w:rsid w:val="00E96EE3"/>
    <w:rsid w:val="00E96F4E"/>
    <w:rsid w:val="00E96F6B"/>
    <w:rsid w:val="00E96F8F"/>
    <w:rsid w:val="00E97109"/>
    <w:rsid w:val="00E97163"/>
    <w:rsid w:val="00E971FC"/>
    <w:rsid w:val="00E9748A"/>
    <w:rsid w:val="00E974F1"/>
    <w:rsid w:val="00E977E4"/>
    <w:rsid w:val="00E9797E"/>
    <w:rsid w:val="00E97A93"/>
    <w:rsid w:val="00E97F4C"/>
    <w:rsid w:val="00EA00F1"/>
    <w:rsid w:val="00EA02D9"/>
    <w:rsid w:val="00EA080F"/>
    <w:rsid w:val="00EA093A"/>
    <w:rsid w:val="00EA0AF1"/>
    <w:rsid w:val="00EA0C9E"/>
    <w:rsid w:val="00EA0E89"/>
    <w:rsid w:val="00EA0F9D"/>
    <w:rsid w:val="00EA11AA"/>
    <w:rsid w:val="00EA160C"/>
    <w:rsid w:val="00EA1839"/>
    <w:rsid w:val="00EA1C12"/>
    <w:rsid w:val="00EA1DAA"/>
    <w:rsid w:val="00EA1DF7"/>
    <w:rsid w:val="00EA2062"/>
    <w:rsid w:val="00EA20A2"/>
    <w:rsid w:val="00EA20B3"/>
    <w:rsid w:val="00EA24CE"/>
    <w:rsid w:val="00EA251A"/>
    <w:rsid w:val="00EA25CE"/>
    <w:rsid w:val="00EA26D4"/>
    <w:rsid w:val="00EA29E2"/>
    <w:rsid w:val="00EA2A94"/>
    <w:rsid w:val="00EA2BA8"/>
    <w:rsid w:val="00EA2F85"/>
    <w:rsid w:val="00EA31B9"/>
    <w:rsid w:val="00EA324D"/>
    <w:rsid w:val="00EA34F5"/>
    <w:rsid w:val="00EA3667"/>
    <w:rsid w:val="00EA3680"/>
    <w:rsid w:val="00EA3CEC"/>
    <w:rsid w:val="00EA41AC"/>
    <w:rsid w:val="00EA438A"/>
    <w:rsid w:val="00EA4438"/>
    <w:rsid w:val="00EA46E3"/>
    <w:rsid w:val="00EA480D"/>
    <w:rsid w:val="00EA49B6"/>
    <w:rsid w:val="00EA49E8"/>
    <w:rsid w:val="00EA4B1C"/>
    <w:rsid w:val="00EA4B2A"/>
    <w:rsid w:val="00EA4B9F"/>
    <w:rsid w:val="00EA4CF7"/>
    <w:rsid w:val="00EA54F8"/>
    <w:rsid w:val="00EA5868"/>
    <w:rsid w:val="00EA588D"/>
    <w:rsid w:val="00EA5D8A"/>
    <w:rsid w:val="00EA5DC8"/>
    <w:rsid w:val="00EA5EC7"/>
    <w:rsid w:val="00EA6486"/>
    <w:rsid w:val="00EA6520"/>
    <w:rsid w:val="00EA6C67"/>
    <w:rsid w:val="00EA6D1B"/>
    <w:rsid w:val="00EA71C1"/>
    <w:rsid w:val="00EA73FD"/>
    <w:rsid w:val="00EA7417"/>
    <w:rsid w:val="00EA7466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799"/>
    <w:rsid w:val="00EB0ABD"/>
    <w:rsid w:val="00EB0CF5"/>
    <w:rsid w:val="00EB1598"/>
    <w:rsid w:val="00EB15F8"/>
    <w:rsid w:val="00EB1865"/>
    <w:rsid w:val="00EB186E"/>
    <w:rsid w:val="00EB1BE9"/>
    <w:rsid w:val="00EB1CF6"/>
    <w:rsid w:val="00EB1DA5"/>
    <w:rsid w:val="00EB2138"/>
    <w:rsid w:val="00EB21C5"/>
    <w:rsid w:val="00EB2318"/>
    <w:rsid w:val="00EB2435"/>
    <w:rsid w:val="00EB24AE"/>
    <w:rsid w:val="00EB25A5"/>
    <w:rsid w:val="00EB2988"/>
    <w:rsid w:val="00EB2E0C"/>
    <w:rsid w:val="00EB2E11"/>
    <w:rsid w:val="00EB30F3"/>
    <w:rsid w:val="00EB3128"/>
    <w:rsid w:val="00EB3359"/>
    <w:rsid w:val="00EB33B0"/>
    <w:rsid w:val="00EB36A8"/>
    <w:rsid w:val="00EB36F1"/>
    <w:rsid w:val="00EB3724"/>
    <w:rsid w:val="00EB3780"/>
    <w:rsid w:val="00EB3A7A"/>
    <w:rsid w:val="00EB3F04"/>
    <w:rsid w:val="00EB3FF8"/>
    <w:rsid w:val="00EB44B4"/>
    <w:rsid w:val="00EB4553"/>
    <w:rsid w:val="00EB46FC"/>
    <w:rsid w:val="00EB48B7"/>
    <w:rsid w:val="00EB4975"/>
    <w:rsid w:val="00EB4A08"/>
    <w:rsid w:val="00EB4AF0"/>
    <w:rsid w:val="00EB4CE2"/>
    <w:rsid w:val="00EB4DD2"/>
    <w:rsid w:val="00EB55D2"/>
    <w:rsid w:val="00EB5899"/>
    <w:rsid w:val="00EB596F"/>
    <w:rsid w:val="00EB5986"/>
    <w:rsid w:val="00EB5BEE"/>
    <w:rsid w:val="00EB5DD2"/>
    <w:rsid w:val="00EB63EB"/>
    <w:rsid w:val="00EB672B"/>
    <w:rsid w:val="00EB67C2"/>
    <w:rsid w:val="00EB685D"/>
    <w:rsid w:val="00EB68E1"/>
    <w:rsid w:val="00EB696B"/>
    <w:rsid w:val="00EB6E81"/>
    <w:rsid w:val="00EB71C0"/>
    <w:rsid w:val="00EB7301"/>
    <w:rsid w:val="00EB7395"/>
    <w:rsid w:val="00EB76A8"/>
    <w:rsid w:val="00EB7910"/>
    <w:rsid w:val="00EB79DF"/>
    <w:rsid w:val="00EB7B1F"/>
    <w:rsid w:val="00EB7C5D"/>
    <w:rsid w:val="00EC0262"/>
    <w:rsid w:val="00EC0805"/>
    <w:rsid w:val="00EC0885"/>
    <w:rsid w:val="00EC08EF"/>
    <w:rsid w:val="00EC0B54"/>
    <w:rsid w:val="00EC0B82"/>
    <w:rsid w:val="00EC0BC5"/>
    <w:rsid w:val="00EC0D6F"/>
    <w:rsid w:val="00EC0D7C"/>
    <w:rsid w:val="00EC0F98"/>
    <w:rsid w:val="00EC1016"/>
    <w:rsid w:val="00EC107D"/>
    <w:rsid w:val="00EC1161"/>
    <w:rsid w:val="00EC150F"/>
    <w:rsid w:val="00EC1588"/>
    <w:rsid w:val="00EC178F"/>
    <w:rsid w:val="00EC17CA"/>
    <w:rsid w:val="00EC1BEC"/>
    <w:rsid w:val="00EC1CB7"/>
    <w:rsid w:val="00EC20FA"/>
    <w:rsid w:val="00EC21EC"/>
    <w:rsid w:val="00EC2785"/>
    <w:rsid w:val="00EC289A"/>
    <w:rsid w:val="00EC2AE3"/>
    <w:rsid w:val="00EC2C0B"/>
    <w:rsid w:val="00EC2CAC"/>
    <w:rsid w:val="00EC32C1"/>
    <w:rsid w:val="00EC3513"/>
    <w:rsid w:val="00EC3524"/>
    <w:rsid w:val="00EC35E1"/>
    <w:rsid w:val="00EC3BE8"/>
    <w:rsid w:val="00EC3CEE"/>
    <w:rsid w:val="00EC3D2B"/>
    <w:rsid w:val="00EC3F00"/>
    <w:rsid w:val="00EC3F41"/>
    <w:rsid w:val="00EC3F61"/>
    <w:rsid w:val="00EC434F"/>
    <w:rsid w:val="00EC43EE"/>
    <w:rsid w:val="00EC450D"/>
    <w:rsid w:val="00EC4679"/>
    <w:rsid w:val="00EC474D"/>
    <w:rsid w:val="00EC49EA"/>
    <w:rsid w:val="00EC4A3B"/>
    <w:rsid w:val="00EC4B55"/>
    <w:rsid w:val="00EC4B6F"/>
    <w:rsid w:val="00EC4B9E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DDA"/>
    <w:rsid w:val="00EC5F1E"/>
    <w:rsid w:val="00EC63CA"/>
    <w:rsid w:val="00EC63FE"/>
    <w:rsid w:val="00EC67FF"/>
    <w:rsid w:val="00EC7323"/>
    <w:rsid w:val="00EC761A"/>
    <w:rsid w:val="00EC7ABA"/>
    <w:rsid w:val="00EC7C80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9D6"/>
    <w:rsid w:val="00ED1A57"/>
    <w:rsid w:val="00ED1D20"/>
    <w:rsid w:val="00ED1ED9"/>
    <w:rsid w:val="00ED1F30"/>
    <w:rsid w:val="00ED1FEF"/>
    <w:rsid w:val="00ED2143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3DA1"/>
    <w:rsid w:val="00ED3E5B"/>
    <w:rsid w:val="00ED4025"/>
    <w:rsid w:val="00ED44B6"/>
    <w:rsid w:val="00ED4588"/>
    <w:rsid w:val="00ED4AA0"/>
    <w:rsid w:val="00ED5155"/>
    <w:rsid w:val="00ED518C"/>
    <w:rsid w:val="00ED56C3"/>
    <w:rsid w:val="00ED573A"/>
    <w:rsid w:val="00ED59A9"/>
    <w:rsid w:val="00ED5DD5"/>
    <w:rsid w:val="00ED5E54"/>
    <w:rsid w:val="00ED6026"/>
    <w:rsid w:val="00ED6057"/>
    <w:rsid w:val="00ED6181"/>
    <w:rsid w:val="00ED63EB"/>
    <w:rsid w:val="00ED641D"/>
    <w:rsid w:val="00ED6690"/>
    <w:rsid w:val="00ED6722"/>
    <w:rsid w:val="00ED68C0"/>
    <w:rsid w:val="00ED68DE"/>
    <w:rsid w:val="00ED6A16"/>
    <w:rsid w:val="00ED6CB8"/>
    <w:rsid w:val="00ED6F34"/>
    <w:rsid w:val="00ED6FDF"/>
    <w:rsid w:val="00ED7073"/>
    <w:rsid w:val="00ED7207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AD8"/>
    <w:rsid w:val="00EE0B28"/>
    <w:rsid w:val="00EE0C0D"/>
    <w:rsid w:val="00EE0DCB"/>
    <w:rsid w:val="00EE1107"/>
    <w:rsid w:val="00EE1179"/>
    <w:rsid w:val="00EE1521"/>
    <w:rsid w:val="00EE15A1"/>
    <w:rsid w:val="00EE167A"/>
    <w:rsid w:val="00EE1743"/>
    <w:rsid w:val="00EE17C5"/>
    <w:rsid w:val="00EE1834"/>
    <w:rsid w:val="00EE1943"/>
    <w:rsid w:val="00EE1984"/>
    <w:rsid w:val="00EE19C6"/>
    <w:rsid w:val="00EE1E33"/>
    <w:rsid w:val="00EE1EEB"/>
    <w:rsid w:val="00EE1FE7"/>
    <w:rsid w:val="00EE214C"/>
    <w:rsid w:val="00EE219E"/>
    <w:rsid w:val="00EE255C"/>
    <w:rsid w:val="00EE2660"/>
    <w:rsid w:val="00EE2686"/>
    <w:rsid w:val="00EE27CF"/>
    <w:rsid w:val="00EE2EDD"/>
    <w:rsid w:val="00EE3518"/>
    <w:rsid w:val="00EE35AB"/>
    <w:rsid w:val="00EE398A"/>
    <w:rsid w:val="00EE3AD9"/>
    <w:rsid w:val="00EE3D8E"/>
    <w:rsid w:val="00EE3E9B"/>
    <w:rsid w:val="00EE413C"/>
    <w:rsid w:val="00EE438C"/>
    <w:rsid w:val="00EE43BE"/>
    <w:rsid w:val="00EE4ACC"/>
    <w:rsid w:val="00EE4D4A"/>
    <w:rsid w:val="00EE50B8"/>
    <w:rsid w:val="00EE50D4"/>
    <w:rsid w:val="00EE54A2"/>
    <w:rsid w:val="00EE580E"/>
    <w:rsid w:val="00EE59A5"/>
    <w:rsid w:val="00EE5D31"/>
    <w:rsid w:val="00EE6006"/>
    <w:rsid w:val="00EE600C"/>
    <w:rsid w:val="00EE6251"/>
    <w:rsid w:val="00EE6282"/>
    <w:rsid w:val="00EE65C7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6F5C"/>
    <w:rsid w:val="00EE7414"/>
    <w:rsid w:val="00EE78C8"/>
    <w:rsid w:val="00EE7D4D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0D9A"/>
    <w:rsid w:val="00EF1116"/>
    <w:rsid w:val="00EF128B"/>
    <w:rsid w:val="00EF1871"/>
    <w:rsid w:val="00EF1E69"/>
    <w:rsid w:val="00EF1F77"/>
    <w:rsid w:val="00EF2036"/>
    <w:rsid w:val="00EF21F4"/>
    <w:rsid w:val="00EF231D"/>
    <w:rsid w:val="00EF2528"/>
    <w:rsid w:val="00EF2562"/>
    <w:rsid w:val="00EF2977"/>
    <w:rsid w:val="00EF2A9C"/>
    <w:rsid w:val="00EF2B52"/>
    <w:rsid w:val="00EF2B8F"/>
    <w:rsid w:val="00EF2D34"/>
    <w:rsid w:val="00EF2DE6"/>
    <w:rsid w:val="00EF2E76"/>
    <w:rsid w:val="00EF303A"/>
    <w:rsid w:val="00EF334C"/>
    <w:rsid w:val="00EF3383"/>
    <w:rsid w:val="00EF35A6"/>
    <w:rsid w:val="00EF3610"/>
    <w:rsid w:val="00EF37AF"/>
    <w:rsid w:val="00EF38EE"/>
    <w:rsid w:val="00EF3CAA"/>
    <w:rsid w:val="00EF3F9E"/>
    <w:rsid w:val="00EF3FA3"/>
    <w:rsid w:val="00EF4062"/>
    <w:rsid w:val="00EF42E1"/>
    <w:rsid w:val="00EF4300"/>
    <w:rsid w:val="00EF43BC"/>
    <w:rsid w:val="00EF4963"/>
    <w:rsid w:val="00EF4A1B"/>
    <w:rsid w:val="00EF4C47"/>
    <w:rsid w:val="00EF4C4E"/>
    <w:rsid w:val="00EF4E6D"/>
    <w:rsid w:val="00EF50DE"/>
    <w:rsid w:val="00EF51F6"/>
    <w:rsid w:val="00EF5301"/>
    <w:rsid w:val="00EF5622"/>
    <w:rsid w:val="00EF5FE3"/>
    <w:rsid w:val="00EF619E"/>
    <w:rsid w:val="00EF61B1"/>
    <w:rsid w:val="00EF654E"/>
    <w:rsid w:val="00EF65A6"/>
    <w:rsid w:val="00EF65C9"/>
    <w:rsid w:val="00EF671E"/>
    <w:rsid w:val="00EF6747"/>
    <w:rsid w:val="00EF6930"/>
    <w:rsid w:val="00EF6E31"/>
    <w:rsid w:val="00EF6F77"/>
    <w:rsid w:val="00EF7135"/>
    <w:rsid w:val="00EF7199"/>
    <w:rsid w:val="00EF7421"/>
    <w:rsid w:val="00EF76CE"/>
    <w:rsid w:val="00EF77B4"/>
    <w:rsid w:val="00EF77CA"/>
    <w:rsid w:val="00EF7A7E"/>
    <w:rsid w:val="00EF7BA9"/>
    <w:rsid w:val="00F000BB"/>
    <w:rsid w:val="00F00389"/>
    <w:rsid w:val="00F00520"/>
    <w:rsid w:val="00F005CB"/>
    <w:rsid w:val="00F005F0"/>
    <w:rsid w:val="00F00B04"/>
    <w:rsid w:val="00F00C7B"/>
    <w:rsid w:val="00F0131D"/>
    <w:rsid w:val="00F015A4"/>
    <w:rsid w:val="00F015F7"/>
    <w:rsid w:val="00F020A0"/>
    <w:rsid w:val="00F020F7"/>
    <w:rsid w:val="00F02126"/>
    <w:rsid w:val="00F02240"/>
    <w:rsid w:val="00F0226D"/>
    <w:rsid w:val="00F0252C"/>
    <w:rsid w:val="00F026E7"/>
    <w:rsid w:val="00F03412"/>
    <w:rsid w:val="00F035A9"/>
    <w:rsid w:val="00F037A1"/>
    <w:rsid w:val="00F039F3"/>
    <w:rsid w:val="00F03CC5"/>
    <w:rsid w:val="00F03D19"/>
    <w:rsid w:val="00F03F7D"/>
    <w:rsid w:val="00F04813"/>
    <w:rsid w:val="00F04A3F"/>
    <w:rsid w:val="00F04CBB"/>
    <w:rsid w:val="00F04D68"/>
    <w:rsid w:val="00F04D92"/>
    <w:rsid w:val="00F05443"/>
    <w:rsid w:val="00F05765"/>
    <w:rsid w:val="00F05A77"/>
    <w:rsid w:val="00F05AE0"/>
    <w:rsid w:val="00F05B30"/>
    <w:rsid w:val="00F05BC4"/>
    <w:rsid w:val="00F05CBE"/>
    <w:rsid w:val="00F05D56"/>
    <w:rsid w:val="00F060B8"/>
    <w:rsid w:val="00F06149"/>
    <w:rsid w:val="00F0668A"/>
    <w:rsid w:val="00F067D8"/>
    <w:rsid w:val="00F067E2"/>
    <w:rsid w:val="00F0687F"/>
    <w:rsid w:val="00F06B95"/>
    <w:rsid w:val="00F06C1A"/>
    <w:rsid w:val="00F0704B"/>
    <w:rsid w:val="00F07104"/>
    <w:rsid w:val="00F07171"/>
    <w:rsid w:val="00F0722E"/>
    <w:rsid w:val="00F0727C"/>
    <w:rsid w:val="00F0751D"/>
    <w:rsid w:val="00F0753C"/>
    <w:rsid w:val="00F0778F"/>
    <w:rsid w:val="00F07A8A"/>
    <w:rsid w:val="00F07B9F"/>
    <w:rsid w:val="00F07FA9"/>
    <w:rsid w:val="00F10037"/>
    <w:rsid w:val="00F1048D"/>
    <w:rsid w:val="00F104CB"/>
    <w:rsid w:val="00F106EB"/>
    <w:rsid w:val="00F109C3"/>
    <w:rsid w:val="00F109E2"/>
    <w:rsid w:val="00F10D1C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ADE"/>
    <w:rsid w:val="00F11C21"/>
    <w:rsid w:val="00F11DA5"/>
    <w:rsid w:val="00F11E04"/>
    <w:rsid w:val="00F11EAB"/>
    <w:rsid w:val="00F11F4D"/>
    <w:rsid w:val="00F11F83"/>
    <w:rsid w:val="00F1261E"/>
    <w:rsid w:val="00F12738"/>
    <w:rsid w:val="00F132A1"/>
    <w:rsid w:val="00F1336E"/>
    <w:rsid w:val="00F136AC"/>
    <w:rsid w:val="00F1372D"/>
    <w:rsid w:val="00F13840"/>
    <w:rsid w:val="00F1388F"/>
    <w:rsid w:val="00F13A78"/>
    <w:rsid w:val="00F13B02"/>
    <w:rsid w:val="00F13D55"/>
    <w:rsid w:val="00F142B2"/>
    <w:rsid w:val="00F146B2"/>
    <w:rsid w:val="00F1490F"/>
    <w:rsid w:val="00F14944"/>
    <w:rsid w:val="00F14AA5"/>
    <w:rsid w:val="00F14B62"/>
    <w:rsid w:val="00F14B7D"/>
    <w:rsid w:val="00F14D8D"/>
    <w:rsid w:val="00F14DA6"/>
    <w:rsid w:val="00F15291"/>
    <w:rsid w:val="00F1531B"/>
    <w:rsid w:val="00F1568A"/>
    <w:rsid w:val="00F156BF"/>
    <w:rsid w:val="00F157A9"/>
    <w:rsid w:val="00F15AD6"/>
    <w:rsid w:val="00F15B27"/>
    <w:rsid w:val="00F15B29"/>
    <w:rsid w:val="00F15BCE"/>
    <w:rsid w:val="00F15C94"/>
    <w:rsid w:val="00F15E51"/>
    <w:rsid w:val="00F15F15"/>
    <w:rsid w:val="00F161D4"/>
    <w:rsid w:val="00F161D8"/>
    <w:rsid w:val="00F1621E"/>
    <w:rsid w:val="00F16422"/>
    <w:rsid w:val="00F1655D"/>
    <w:rsid w:val="00F1679E"/>
    <w:rsid w:val="00F16A3D"/>
    <w:rsid w:val="00F16B3B"/>
    <w:rsid w:val="00F16BB0"/>
    <w:rsid w:val="00F16D74"/>
    <w:rsid w:val="00F17352"/>
    <w:rsid w:val="00F175A6"/>
    <w:rsid w:val="00F175AD"/>
    <w:rsid w:val="00F17F30"/>
    <w:rsid w:val="00F20261"/>
    <w:rsid w:val="00F20277"/>
    <w:rsid w:val="00F204D2"/>
    <w:rsid w:val="00F208AD"/>
    <w:rsid w:val="00F20CD8"/>
    <w:rsid w:val="00F20CF2"/>
    <w:rsid w:val="00F20E2C"/>
    <w:rsid w:val="00F20E39"/>
    <w:rsid w:val="00F21018"/>
    <w:rsid w:val="00F210C8"/>
    <w:rsid w:val="00F211C5"/>
    <w:rsid w:val="00F2140C"/>
    <w:rsid w:val="00F21781"/>
    <w:rsid w:val="00F21B8B"/>
    <w:rsid w:val="00F21F33"/>
    <w:rsid w:val="00F21F46"/>
    <w:rsid w:val="00F2247A"/>
    <w:rsid w:val="00F224C5"/>
    <w:rsid w:val="00F224F3"/>
    <w:rsid w:val="00F2291A"/>
    <w:rsid w:val="00F22ACE"/>
    <w:rsid w:val="00F22E43"/>
    <w:rsid w:val="00F22E6A"/>
    <w:rsid w:val="00F230D7"/>
    <w:rsid w:val="00F232B7"/>
    <w:rsid w:val="00F23386"/>
    <w:rsid w:val="00F239A4"/>
    <w:rsid w:val="00F23C0D"/>
    <w:rsid w:val="00F23CA9"/>
    <w:rsid w:val="00F23FD8"/>
    <w:rsid w:val="00F24152"/>
    <w:rsid w:val="00F2418F"/>
    <w:rsid w:val="00F24495"/>
    <w:rsid w:val="00F244EE"/>
    <w:rsid w:val="00F249A9"/>
    <w:rsid w:val="00F24B4F"/>
    <w:rsid w:val="00F24CC4"/>
    <w:rsid w:val="00F24E4F"/>
    <w:rsid w:val="00F24FE7"/>
    <w:rsid w:val="00F251F7"/>
    <w:rsid w:val="00F2536B"/>
    <w:rsid w:val="00F2549C"/>
    <w:rsid w:val="00F254BC"/>
    <w:rsid w:val="00F25772"/>
    <w:rsid w:val="00F25BEF"/>
    <w:rsid w:val="00F25CC7"/>
    <w:rsid w:val="00F25EAF"/>
    <w:rsid w:val="00F260D2"/>
    <w:rsid w:val="00F26343"/>
    <w:rsid w:val="00F26AAF"/>
    <w:rsid w:val="00F26B62"/>
    <w:rsid w:val="00F270EF"/>
    <w:rsid w:val="00F27282"/>
    <w:rsid w:val="00F27607"/>
    <w:rsid w:val="00F279B4"/>
    <w:rsid w:val="00F27A26"/>
    <w:rsid w:val="00F27AC8"/>
    <w:rsid w:val="00F27DC2"/>
    <w:rsid w:val="00F300AA"/>
    <w:rsid w:val="00F30130"/>
    <w:rsid w:val="00F3033A"/>
    <w:rsid w:val="00F305B9"/>
    <w:rsid w:val="00F30795"/>
    <w:rsid w:val="00F30993"/>
    <w:rsid w:val="00F30AD2"/>
    <w:rsid w:val="00F30C6B"/>
    <w:rsid w:val="00F30EC4"/>
    <w:rsid w:val="00F313CC"/>
    <w:rsid w:val="00F318D4"/>
    <w:rsid w:val="00F31AA5"/>
    <w:rsid w:val="00F31B51"/>
    <w:rsid w:val="00F31C0F"/>
    <w:rsid w:val="00F31D1B"/>
    <w:rsid w:val="00F31E10"/>
    <w:rsid w:val="00F31E8E"/>
    <w:rsid w:val="00F3201E"/>
    <w:rsid w:val="00F32A13"/>
    <w:rsid w:val="00F33102"/>
    <w:rsid w:val="00F33153"/>
    <w:rsid w:val="00F334B6"/>
    <w:rsid w:val="00F334F5"/>
    <w:rsid w:val="00F33A74"/>
    <w:rsid w:val="00F33D87"/>
    <w:rsid w:val="00F33E1A"/>
    <w:rsid w:val="00F33EE0"/>
    <w:rsid w:val="00F33FD0"/>
    <w:rsid w:val="00F3426E"/>
    <w:rsid w:val="00F34297"/>
    <w:rsid w:val="00F34362"/>
    <w:rsid w:val="00F344E7"/>
    <w:rsid w:val="00F34511"/>
    <w:rsid w:val="00F34551"/>
    <w:rsid w:val="00F34791"/>
    <w:rsid w:val="00F347F0"/>
    <w:rsid w:val="00F349AB"/>
    <w:rsid w:val="00F34BAD"/>
    <w:rsid w:val="00F34BCA"/>
    <w:rsid w:val="00F34CB6"/>
    <w:rsid w:val="00F34D7B"/>
    <w:rsid w:val="00F34DDB"/>
    <w:rsid w:val="00F34EEC"/>
    <w:rsid w:val="00F34F63"/>
    <w:rsid w:val="00F356A3"/>
    <w:rsid w:val="00F35825"/>
    <w:rsid w:val="00F35856"/>
    <w:rsid w:val="00F35A17"/>
    <w:rsid w:val="00F35BDF"/>
    <w:rsid w:val="00F35C31"/>
    <w:rsid w:val="00F35E21"/>
    <w:rsid w:val="00F35ECD"/>
    <w:rsid w:val="00F35EDF"/>
    <w:rsid w:val="00F361EE"/>
    <w:rsid w:val="00F361F5"/>
    <w:rsid w:val="00F36679"/>
    <w:rsid w:val="00F367D3"/>
    <w:rsid w:val="00F367D9"/>
    <w:rsid w:val="00F369C1"/>
    <w:rsid w:val="00F369D4"/>
    <w:rsid w:val="00F36D83"/>
    <w:rsid w:val="00F36D98"/>
    <w:rsid w:val="00F36E17"/>
    <w:rsid w:val="00F36E57"/>
    <w:rsid w:val="00F36F8E"/>
    <w:rsid w:val="00F37179"/>
    <w:rsid w:val="00F37346"/>
    <w:rsid w:val="00F3756E"/>
    <w:rsid w:val="00F37627"/>
    <w:rsid w:val="00F378B2"/>
    <w:rsid w:val="00F37903"/>
    <w:rsid w:val="00F37D39"/>
    <w:rsid w:val="00F37D91"/>
    <w:rsid w:val="00F37D98"/>
    <w:rsid w:val="00F37DE8"/>
    <w:rsid w:val="00F400D0"/>
    <w:rsid w:val="00F40479"/>
    <w:rsid w:val="00F40A6B"/>
    <w:rsid w:val="00F40A79"/>
    <w:rsid w:val="00F40F01"/>
    <w:rsid w:val="00F4104D"/>
    <w:rsid w:val="00F4155C"/>
    <w:rsid w:val="00F41733"/>
    <w:rsid w:val="00F41B8F"/>
    <w:rsid w:val="00F41C7C"/>
    <w:rsid w:val="00F41D01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084"/>
    <w:rsid w:val="00F431FA"/>
    <w:rsid w:val="00F434A0"/>
    <w:rsid w:val="00F43616"/>
    <w:rsid w:val="00F4387C"/>
    <w:rsid w:val="00F43A9D"/>
    <w:rsid w:val="00F43DCF"/>
    <w:rsid w:val="00F43E4A"/>
    <w:rsid w:val="00F44295"/>
    <w:rsid w:val="00F4430F"/>
    <w:rsid w:val="00F44417"/>
    <w:rsid w:val="00F446B0"/>
    <w:rsid w:val="00F44932"/>
    <w:rsid w:val="00F44D15"/>
    <w:rsid w:val="00F44E8D"/>
    <w:rsid w:val="00F44F09"/>
    <w:rsid w:val="00F44FBF"/>
    <w:rsid w:val="00F4504A"/>
    <w:rsid w:val="00F45090"/>
    <w:rsid w:val="00F450D8"/>
    <w:rsid w:val="00F452B0"/>
    <w:rsid w:val="00F457C5"/>
    <w:rsid w:val="00F45809"/>
    <w:rsid w:val="00F4580C"/>
    <w:rsid w:val="00F45A7D"/>
    <w:rsid w:val="00F45D70"/>
    <w:rsid w:val="00F45E7F"/>
    <w:rsid w:val="00F45F60"/>
    <w:rsid w:val="00F46021"/>
    <w:rsid w:val="00F462FD"/>
    <w:rsid w:val="00F46657"/>
    <w:rsid w:val="00F46840"/>
    <w:rsid w:val="00F469DA"/>
    <w:rsid w:val="00F46A24"/>
    <w:rsid w:val="00F46B4A"/>
    <w:rsid w:val="00F46D91"/>
    <w:rsid w:val="00F471E6"/>
    <w:rsid w:val="00F4728C"/>
    <w:rsid w:val="00F476BC"/>
    <w:rsid w:val="00F47789"/>
    <w:rsid w:val="00F4781A"/>
    <w:rsid w:val="00F47A06"/>
    <w:rsid w:val="00F47B08"/>
    <w:rsid w:val="00F47C7C"/>
    <w:rsid w:val="00F47CCD"/>
    <w:rsid w:val="00F47F70"/>
    <w:rsid w:val="00F501ED"/>
    <w:rsid w:val="00F50570"/>
    <w:rsid w:val="00F50683"/>
    <w:rsid w:val="00F50996"/>
    <w:rsid w:val="00F50A8A"/>
    <w:rsid w:val="00F5102A"/>
    <w:rsid w:val="00F5133F"/>
    <w:rsid w:val="00F513B3"/>
    <w:rsid w:val="00F51661"/>
    <w:rsid w:val="00F5199A"/>
    <w:rsid w:val="00F51F24"/>
    <w:rsid w:val="00F51FAD"/>
    <w:rsid w:val="00F52046"/>
    <w:rsid w:val="00F520A8"/>
    <w:rsid w:val="00F520F2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59"/>
    <w:rsid w:val="00F52AF9"/>
    <w:rsid w:val="00F52BEC"/>
    <w:rsid w:val="00F52E33"/>
    <w:rsid w:val="00F5306B"/>
    <w:rsid w:val="00F5314E"/>
    <w:rsid w:val="00F5326D"/>
    <w:rsid w:val="00F53532"/>
    <w:rsid w:val="00F536DA"/>
    <w:rsid w:val="00F536E2"/>
    <w:rsid w:val="00F53727"/>
    <w:rsid w:val="00F53A45"/>
    <w:rsid w:val="00F53BBF"/>
    <w:rsid w:val="00F53BD9"/>
    <w:rsid w:val="00F5407B"/>
    <w:rsid w:val="00F54153"/>
    <w:rsid w:val="00F54337"/>
    <w:rsid w:val="00F5450A"/>
    <w:rsid w:val="00F54583"/>
    <w:rsid w:val="00F545A2"/>
    <w:rsid w:val="00F549B4"/>
    <w:rsid w:val="00F54F66"/>
    <w:rsid w:val="00F553CA"/>
    <w:rsid w:val="00F555B0"/>
    <w:rsid w:val="00F55678"/>
    <w:rsid w:val="00F556EC"/>
    <w:rsid w:val="00F558F1"/>
    <w:rsid w:val="00F5594F"/>
    <w:rsid w:val="00F55BAB"/>
    <w:rsid w:val="00F55EB6"/>
    <w:rsid w:val="00F560B3"/>
    <w:rsid w:val="00F560D6"/>
    <w:rsid w:val="00F562F0"/>
    <w:rsid w:val="00F56503"/>
    <w:rsid w:val="00F56929"/>
    <w:rsid w:val="00F56D82"/>
    <w:rsid w:val="00F56F3D"/>
    <w:rsid w:val="00F57177"/>
    <w:rsid w:val="00F572A6"/>
    <w:rsid w:val="00F57893"/>
    <w:rsid w:val="00F5798D"/>
    <w:rsid w:val="00F57BA6"/>
    <w:rsid w:val="00F57D8B"/>
    <w:rsid w:val="00F57DBB"/>
    <w:rsid w:val="00F57DE2"/>
    <w:rsid w:val="00F60276"/>
    <w:rsid w:val="00F6056B"/>
    <w:rsid w:val="00F6066D"/>
    <w:rsid w:val="00F60777"/>
    <w:rsid w:val="00F607B7"/>
    <w:rsid w:val="00F609BD"/>
    <w:rsid w:val="00F60A39"/>
    <w:rsid w:val="00F60A5A"/>
    <w:rsid w:val="00F60C4C"/>
    <w:rsid w:val="00F60DFC"/>
    <w:rsid w:val="00F611C6"/>
    <w:rsid w:val="00F6141B"/>
    <w:rsid w:val="00F617AD"/>
    <w:rsid w:val="00F618C6"/>
    <w:rsid w:val="00F61983"/>
    <w:rsid w:val="00F61F1F"/>
    <w:rsid w:val="00F623DB"/>
    <w:rsid w:val="00F6242D"/>
    <w:rsid w:val="00F624D0"/>
    <w:rsid w:val="00F62781"/>
    <w:rsid w:val="00F62A4E"/>
    <w:rsid w:val="00F62B60"/>
    <w:rsid w:val="00F62D86"/>
    <w:rsid w:val="00F63201"/>
    <w:rsid w:val="00F63283"/>
    <w:rsid w:val="00F6359B"/>
    <w:rsid w:val="00F63811"/>
    <w:rsid w:val="00F63A00"/>
    <w:rsid w:val="00F63A0F"/>
    <w:rsid w:val="00F63BA0"/>
    <w:rsid w:val="00F63E58"/>
    <w:rsid w:val="00F64098"/>
    <w:rsid w:val="00F6411A"/>
    <w:rsid w:val="00F6422A"/>
    <w:rsid w:val="00F6424E"/>
    <w:rsid w:val="00F6448F"/>
    <w:rsid w:val="00F64501"/>
    <w:rsid w:val="00F64773"/>
    <w:rsid w:val="00F64AAB"/>
    <w:rsid w:val="00F64B91"/>
    <w:rsid w:val="00F64E0F"/>
    <w:rsid w:val="00F651B6"/>
    <w:rsid w:val="00F65482"/>
    <w:rsid w:val="00F65933"/>
    <w:rsid w:val="00F6595F"/>
    <w:rsid w:val="00F659A8"/>
    <w:rsid w:val="00F65C72"/>
    <w:rsid w:val="00F65FE4"/>
    <w:rsid w:val="00F65FFA"/>
    <w:rsid w:val="00F6633D"/>
    <w:rsid w:val="00F6650A"/>
    <w:rsid w:val="00F667B1"/>
    <w:rsid w:val="00F66DB7"/>
    <w:rsid w:val="00F66F4B"/>
    <w:rsid w:val="00F676E1"/>
    <w:rsid w:val="00F7023C"/>
    <w:rsid w:val="00F706E3"/>
    <w:rsid w:val="00F707BB"/>
    <w:rsid w:val="00F709EB"/>
    <w:rsid w:val="00F70C7E"/>
    <w:rsid w:val="00F710FA"/>
    <w:rsid w:val="00F71688"/>
    <w:rsid w:val="00F717A5"/>
    <w:rsid w:val="00F718E4"/>
    <w:rsid w:val="00F71B27"/>
    <w:rsid w:val="00F71D08"/>
    <w:rsid w:val="00F71EC4"/>
    <w:rsid w:val="00F724DA"/>
    <w:rsid w:val="00F724E9"/>
    <w:rsid w:val="00F725AB"/>
    <w:rsid w:val="00F72613"/>
    <w:rsid w:val="00F72F0D"/>
    <w:rsid w:val="00F73199"/>
    <w:rsid w:val="00F731C5"/>
    <w:rsid w:val="00F73264"/>
    <w:rsid w:val="00F732C2"/>
    <w:rsid w:val="00F73331"/>
    <w:rsid w:val="00F73333"/>
    <w:rsid w:val="00F73410"/>
    <w:rsid w:val="00F735E6"/>
    <w:rsid w:val="00F737CA"/>
    <w:rsid w:val="00F738AA"/>
    <w:rsid w:val="00F73AFC"/>
    <w:rsid w:val="00F73B8C"/>
    <w:rsid w:val="00F73CC4"/>
    <w:rsid w:val="00F741C1"/>
    <w:rsid w:val="00F74213"/>
    <w:rsid w:val="00F743DD"/>
    <w:rsid w:val="00F74764"/>
    <w:rsid w:val="00F749BE"/>
    <w:rsid w:val="00F74B1E"/>
    <w:rsid w:val="00F752C2"/>
    <w:rsid w:val="00F7568C"/>
    <w:rsid w:val="00F756D2"/>
    <w:rsid w:val="00F75CCE"/>
    <w:rsid w:val="00F75D01"/>
    <w:rsid w:val="00F75DE7"/>
    <w:rsid w:val="00F75DFD"/>
    <w:rsid w:val="00F7622F"/>
    <w:rsid w:val="00F76607"/>
    <w:rsid w:val="00F76655"/>
    <w:rsid w:val="00F76820"/>
    <w:rsid w:val="00F769F4"/>
    <w:rsid w:val="00F76B94"/>
    <w:rsid w:val="00F76C43"/>
    <w:rsid w:val="00F76FB8"/>
    <w:rsid w:val="00F7701C"/>
    <w:rsid w:val="00F77042"/>
    <w:rsid w:val="00F770AD"/>
    <w:rsid w:val="00F7714F"/>
    <w:rsid w:val="00F7761B"/>
    <w:rsid w:val="00F77737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A01"/>
    <w:rsid w:val="00F80A51"/>
    <w:rsid w:val="00F80DF4"/>
    <w:rsid w:val="00F820FE"/>
    <w:rsid w:val="00F82731"/>
    <w:rsid w:val="00F82BAA"/>
    <w:rsid w:val="00F82FDA"/>
    <w:rsid w:val="00F831AB"/>
    <w:rsid w:val="00F831D8"/>
    <w:rsid w:val="00F8351E"/>
    <w:rsid w:val="00F8366A"/>
    <w:rsid w:val="00F83B2D"/>
    <w:rsid w:val="00F83BDE"/>
    <w:rsid w:val="00F83D15"/>
    <w:rsid w:val="00F83DE1"/>
    <w:rsid w:val="00F83F39"/>
    <w:rsid w:val="00F846A6"/>
    <w:rsid w:val="00F8490C"/>
    <w:rsid w:val="00F8490F"/>
    <w:rsid w:val="00F84A9A"/>
    <w:rsid w:val="00F84C12"/>
    <w:rsid w:val="00F8519A"/>
    <w:rsid w:val="00F853FE"/>
    <w:rsid w:val="00F85438"/>
    <w:rsid w:val="00F857BD"/>
    <w:rsid w:val="00F8586B"/>
    <w:rsid w:val="00F8587F"/>
    <w:rsid w:val="00F858BC"/>
    <w:rsid w:val="00F859A1"/>
    <w:rsid w:val="00F85E47"/>
    <w:rsid w:val="00F85EE1"/>
    <w:rsid w:val="00F8611A"/>
    <w:rsid w:val="00F86488"/>
    <w:rsid w:val="00F865C4"/>
    <w:rsid w:val="00F8694D"/>
    <w:rsid w:val="00F869EA"/>
    <w:rsid w:val="00F86F4E"/>
    <w:rsid w:val="00F87355"/>
    <w:rsid w:val="00F873B0"/>
    <w:rsid w:val="00F87775"/>
    <w:rsid w:val="00F877E2"/>
    <w:rsid w:val="00F87828"/>
    <w:rsid w:val="00F87870"/>
    <w:rsid w:val="00F87881"/>
    <w:rsid w:val="00F878D2"/>
    <w:rsid w:val="00F87984"/>
    <w:rsid w:val="00F87CFC"/>
    <w:rsid w:val="00F87F59"/>
    <w:rsid w:val="00F90208"/>
    <w:rsid w:val="00F9020A"/>
    <w:rsid w:val="00F90367"/>
    <w:rsid w:val="00F903E9"/>
    <w:rsid w:val="00F9049A"/>
    <w:rsid w:val="00F9086D"/>
    <w:rsid w:val="00F9090A"/>
    <w:rsid w:val="00F90AF3"/>
    <w:rsid w:val="00F90CBF"/>
    <w:rsid w:val="00F90D56"/>
    <w:rsid w:val="00F90F41"/>
    <w:rsid w:val="00F90FE1"/>
    <w:rsid w:val="00F91500"/>
    <w:rsid w:val="00F915A0"/>
    <w:rsid w:val="00F916BD"/>
    <w:rsid w:val="00F9174F"/>
    <w:rsid w:val="00F9183D"/>
    <w:rsid w:val="00F9188A"/>
    <w:rsid w:val="00F918FD"/>
    <w:rsid w:val="00F91C0A"/>
    <w:rsid w:val="00F91D1C"/>
    <w:rsid w:val="00F91F23"/>
    <w:rsid w:val="00F921B9"/>
    <w:rsid w:val="00F9229C"/>
    <w:rsid w:val="00F924AF"/>
    <w:rsid w:val="00F92647"/>
    <w:rsid w:val="00F92759"/>
    <w:rsid w:val="00F9284D"/>
    <w:rsid w:val="00F92903"/>
    <w:rsid w:val="00F929AB"/>
    <w:rsid w:val="00F92B68"/>
    <w:rsid w:val="00F92C7D"/>
    <w:rsid w:val="00F92E3E"/>
    <w:rsid w:val="00F92F80"/>
    <w:rsid w:val="00F93102"/>
    <w:rsid w:val="00F931DC"/>
    <w:rsid w:val="00F9330C"/>
    <w:rsid w:val="00F93528"/>
    <w:rsid w:val="00F93567"/>
    <w:rsid w:val="00F93741"/>
    <w:rsid w:val="00F939BD"/>
    <w:rsid w:val="00F93A04"/>
    <w:rsid w:val="00F93E39"/>
    <w:rsid w:val="00F94040"/>
    <w:rsid w:val="00F94774"/>
    <w:rsid w:val="00F9489D"/>
    <w:rsid w:val="00F94D51"/>
    <w:rsid w:val="00F94D97"/>
    <w:rsid w:val="00F94E36"/>
    <w:rsid w:val="00F95958"/>
    <w:rsid w:val="00F9599F"/>
    <w:rsid w:val="00F959E2"/>
    <w:rsid w:val="00F95C74"/>
    <w:rsid w:val="00F95C9B"/>
    <w:rsid w:val="00F95CFD"/>
    <w:rsid w:val="00F95D07"/>
    <w:rsid w:val="00F95E04"/>
    <w:rsid w:val="00F960E1"/>
    <w:rsid w:val="00F9633C"/>
    <w:rsid w:val="00F965F1"/>
    <w:rsid w:val="00F96ADC"/>
    <w:rsid w:val="00F96E67"/>
    <w:rsid w:val="00F96EB2"/>
    <w:rsid w:val="00F97536"/>
    <w:rsid w:val="00F9771C"/>
    <w:rsid w:val="00F977CE"/>
    <w:rsid w:val="00F978A2"/>
    <w:rsid w:val="00F978DA"/>
    <w:rsid w:val="00F97941"/>
    <w:rsid w:val="00F97ADD"/>
    <w:rsid w:val="00F97E24"/>
    <w:rsid w:val="00F97F28"/>
    <w:rsid w:val="00F97FCF"/>
    <w:rsid w:val="00F97FD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336"/>
    <w:rsid w:val="00FA1558"/>
    <w:rsid w:val="00FA15B2"/>
    <w:rsid w:val="00FA15B9"/>
    <w:rsid w:val="00FA18BB"/>
    <w:rsid w:val="00FA1BBD"/>
    <w:rsid w:val="00FA1C23"/>
    <w:rsid w:val="00FA1D4C"/>
    <w:rsid w:val="00FA1DF9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9CC"/>
    <w:rsid w:val="00FA2DE7"/>
    <w:rsid w:val="00FA2EB7"/>
    <w:rsid w:val="00FA302B"/>
    <w:rsid w:val="00FA30C8"/>
    <w:rsid w:val="00FA31C2"/>
    <w:rsid w:val="00FA35CB"/>
    <w:rsid w:val="00FA3A2F"/>
    <w:rsid w:val="00FA3ABC"/>
    <w:rsid w:val="00FA3D72"/>
    <w:rsid w:val="00FA3DC8"/>
    <w:rsid w:val="00FA4487"/>
    <w:rsid w:val="00FA4659"/>
    <w:rsid w:val="00FA471B"/>
    <w:rsid w:val="00FA4828"/>
    <w:rsid w:val="00FA483D"/>
    <w:rsid w:val="00FA48E6"/>
    <w:rsid w:val="00FA4B87"/>
    <w:rsid w:val="00FA4BC5"/>
    <w:rsid w:val="00FA4C11"/>
    <w:rsid w:val="00FA4FE8"/>
    <w:rsid w:val="00FA5129"/>
    <w:rsid w:val="00FA5273"/>
    <w:rsid w:val="00FA552E"/>
    <w:rsid w:val="00FA5796"/>
    <w:rsid w:val="00FA57A9"/>
    <w:rsid w:val="00FA57E3"/>
    <w:rsid w:val="00FA5820"/>
    <w:rsid w:val="00FA5CB7"/>
    <w:rsid w:val="00FA5DD5"/>
    <w:rsid w:val="00FA5F7F"/>
    <w:rsid w:val="00FA632B"/>
    <w:rsid w:val="00FA63A9"/>
    <w:rsid w:val="00FA6474"/>
    <w:rsid w:val="00FA64A2"/>
    <w:rsid w:val="00FA64C6"/>
    <w:rsid w:val="00FA653D"/>
    <w:rsid w:val="00FA66B5"/>
    <w:rsid w:val="00FA66CB"/>
    <w:rsid w:val="00FA6702"/>
    <w:rsid w:val="00FA67A2"/>
    <w:rsid w:val="00FA6D06"/>
    <w:rsid w:val="00FA71A4"/>
    <w:rsid w:val="00FA7253"/>
    <w:rsid w:val="00FA73F5"/>
    <w:rsid w:val="00FA7747"/>
    <w:rsid w:val="00FA77E3"/>
    <w:rsid w:val="00FA7BA2"/>
    <w:rsid w:val="00FA7D07"/>
    <w:rsid w:val="00FA7DF5"/>
    <w:rsid w:val="00FA7F66"/>
    <w:rsid w:val="00FA7F75"/>
    <w:rsid w:val="00FA7FB7"/>
    <w:rsid w:val="00FB006B"/>
    <w:rsid w:val="00FB008D"/>
    <w:rsid w:val="00FB00F4"/>
    <w:rsid w:val="00FB01CF"/>
    <w:rsid w:val="00FB032D"/>
    <w:rsid w:val="00FB0442"/>
    <w:rsid w:val="00FB04B4"/>
    <w:rsid w:val="00FB0513"/>
    <w:rsid w:val="00FB06F5"/>
    <w:rsid w:val="00FB072A"/>
    <w:rsid w:val="00FB0AD7"/>
    <w:rsid w:val="00FB0B9D"/>
    <w:rsid w:val="00FB0D19"/>
    <w:rsid w:val="00FB100F"/>
    <w:rsid w:val="00FB1286"/>
    <w:rsid w:val="00FB158A"/>
    <w:rsid w:val="00FB16CE"/>
    <w:rsid w:val="00FB180B"/>
    <w:rsid w:val="00FB1C9D"/>
    <w:rsid w:val="00FB1E8B"/>
    <w:rsid w:val="00FB1EF7"/>
    <w:rsid w:val="00FB1F0F"/>
    <w:rsid w:val="00FB217E"/>
    <w:rsid w:val="00FB2369"/>
    <w:rsid w:val="00FB24F5"/>
    <w:rsid w:val="00FB25BD"/>
    <w:rsid w:val="00FB261C"/>
    <w:rsid w:val="00FB266B"/>
    <w:rsid w:val="00FB27EF"/>
    <w:rsid w:val="00FB2936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3C"/>
    <w:rsid w:val="00FB3E91"/>
    <w:rsid w:val="00FB3EAD"/>
    <w:rsid w:val="00FB408E"/>
    <w:rsid w:val="00FB48D0"/>
    <w:rsid w:val="00FB4ACA"/>
    <w:rsid w:val="00FB4B1E"/>
    <w:rsid w:val="00FB4BD7"/>
    <w:rsid w:val="00FB4CBF"/>
    <w:rsid w:val="00FB4E90"/>
    <w:rsid w:val="00FB4ECA"/>
    <w:rsid w:val="00FB502B"/>
    <w:rsid w:val="00FB5422"/>
    <w:rsid w:val="00FB5446"/>
    <w:rsid w:val="00FB5991"/>
    <w:rsid w:val="00FB5B09"/>
    <w:rsid w:val="00FB5C3F"/>
    <w:rsid w:val="00FB5D81"/>
    <w:rsid w:val="00FB5E39"/>
    <w:rsid w:val="00FB640F"/>
    <w:rsid w:val="00FB6A37"/>
    <w:rsid w:val="00FB6AFD"/>
    <w:rsid w:val="00FB6C26"/>
    <w:rsid w:val="00FB6F95"/>
    <w:rsid w:val="00FB710F"/>
    <w:rsid w:val="00FB73EC"/>
    <w:rsid w:val="00FB74D5"/>
    <w:rsid w:val="00FB77D8"/>
    <w:rsid w:val="00FB799A"/>
    <w:rsid w:val="00FB7BD2"/>
    <w:rsid w:val="00FB7CD7"/>
    <w:rsid w:val="00FC060D"/>
    <w:rsid w:val="00FC09EF"/>
    <w:rsid w:val="00FC0C1E"/>
    <w:rsid w:val="00FC11E5"/>
    <w:rsid w:val="00FC14AC"/>
    <w:rsid w:val="00FC1566"/>
    <w:rsid w:val="00FC16C5"/>
    <w:rsid w:val="00FC1A87"/>
    <w:rsid w:val="00FC1BF9"/>
    <w:rsid w:val="00FC1D0B"/>
    <w:rsid w:val="00FC1E21"/>
    <w:rsid w:val="00FC2448"/>
    <w:rsid w:val="00FC2455"/>
    <w:rsid w:val="00FC250D"/>
    <w:rsid w:val="00FC2662"/>
    <w:rsid w:val="00FC29BC"/>
    <w:rsid w:val="00FC29DB"/>
    <w:rsid w:val="00FC2A26"/>
    <w:rsid w:val="00FC2CC6"/>
    <w:rsid w:val="00FC2DF4"/>
    <w:rsid w:val="00FC2E79"/>
    <w:rsid w:val="00FC3158"/>
    <w:rsid w:val="00FC31D5"/>
    <w:rsid w:val="00FC3399"/>
    <w:rsid w:val="00FC345C"/>
    <w:rsid w:val="00FC3C2D"/>
    <w:rsid w:val="00FC3D10"/>
    <w:rsid w:val="00FC3D39"/>
    <w:rsid w:val="00FC3DC5"/>
    <w:rsid w:val="00FC4180"/>
    <w:rsid w:val="00FC4405"/>
    <w:rsid w:val="00FC4987"/>
    <w:rsid w:val="00FC49CC"/>
    <w:rsid w:val="00FC4B4C"/>
    <w:rsid w:val="00FC4BAE"/>
    <w:rsid w:val="00FC4CDE"/>
    <w:rsid w:val="00FC503B"/>
    <w:rsid w:val="00FC505B"/>
    <w:rsid w:val="00FC5774"/>
    <w:rsid w:val="00FC5923"/>
    <w:rsid w:val="00FC5A22"/>
    <w:rsid w:val="00FC5C64"/>
    <w:rsid w:val="00FC5E8A"/>
    <w:rsid w:val="00FC5FAC"/>
    <w:rsid w:val="00FC6809"/>
    <w:rsid w:val="00FC7831"/>
    <w:rsid w:val="00FC7DB3"/>
    <w:rsid w:val="00FC7E55"/>
    <w:rsid w:val="00FD011B"/>
    <w:rsid w:val="00FD0226"/>
    <w:rsid w:val="00FD04A4"/>
    <w:rsid w:val="00FD06BE"/>
    <w:rsid w:val="00FD071A"/>
    <w:rsid w:val="00FD0738"/>
    <w:rsid w:val="00FD0AA3"/>
    <w:rsid w:val="00FD0AD0"/>
    <w:rsid w:val="00FD0BBD"/>
    <w:rsid w:val="00FD0C87"/>
    <w:rsid w:val="00FD0F53"/>
    <w:rsid w:val="00FD1123"/>
    <w:rsid w:val="00FD137E"/>
    <w:rsid w:val="00FD1B70"/>
    <w:rsid w:val="00FD1E87"/>
    <w:rsid w:val="00FD22A2"/>
    <w:rsid w:val="00FD22A4"/>
    <w:rsid w:val="00FD2389"/>
    <w:rsid w:val="00FD23A0"/>
    <w:rsid w:val="00FD25A0"/>
    <w:rsid w:val="00FD28A6"/>
    <w:rsid w:val="00FD295C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63A"/>
    <w:rsid w:val="00FD48CA"/>
    <w:rsid w:val="00FD4A5F"/>
    <w:rsid w:val="00FD4BD9"/>
    <w:rsid w:val="00FD4C83"/>
    <w:rsid w:val="00FD50AA"/>
    <w:rsid w:val="00FD58BD"/>
    <w:rsid w:val="00FD5AC6"/>
    <w:rsid w:val="00FD5BE4"/>
    <w:rsid w:val="00FD5C5F"/>
    <w:rsid w:val="00FD5DDD"/>
    <w:rsid w:val="00FD5F1A"/>
    <w:rsid w:val="00FD61DC"/>
    <w:rsid w:val="00FD6210"/>
    <w:rsid w:val="00FD6549"/>
    <w:rsid w:val="00FD6621"/>
    <w:rsid w:val="00FD678F"/>
    <w:rsid w:val="00FD692C"/>
    <w:rsid w:val="00FD69FF"/>
    <w:rsid w:val="00FD6AE0"/>
    <w:rsid w:val="00FD6D75"/>
    <w:rsid w:val="00FD6D77"/>
    <w:rsid w:val="00FD6D78"/>
    <w:rsid w:val="00FD6EF3"/>
    <w:rsid w:val="00FD7221"/>
    <w:rsid w:val="00FD7260"/>
    <w:rsid w:val="00FD7381"/>
    <w:rsid w:val="00FD7461"/>
    <w:rsid w:val="00FD7767"/>
    <w:rsid w:val="00FD78C0"/>
    <w:rsid w:val="00FD7C28"/>
    <w:rsid w:val="00FD7DA1"/>
    <w:rsid w:val="00FE020A"/>
    <w:rsid w:val="00FE0212"/>
    <w:rsid w:val="00FE02E4"/>
    <w:rsid w:val="00FE0691"/>
    <w:rsid w:val="00FE0BBD"/>
    <w:rsid w:val="00FE0EE6"/>
    <w:rsid w:val="00FE0F43"/>
    <w:rsid w:val="00FE0FA5"/>
    <w:rsid w:val="00FE0FC2"/>
    <w:rsid w:val="00FE12CD"/>
    <w:rsid w:val="00FE16E2"/>
    <w:rsid w:val="00FE17D7"/>
    <w:rsid w:val="00FE1C25"/>
    <w:rsid w:val="00FE1CEF"/>
    <w:rsid w:val="00FE1FDB"/>
    <w:rsid w:val="00FE2076"/>
    <w:rsid w:val="00FE21BB"/>
    <w:rsid w:val="00FE21BD"/>
    <w:rsid w:val="00FE2380"/>
    <w:rsid w:val="00FE24DF"/>
    <w:rsid w:val="00FE29C4"/>
    <w:rsid w:val="00FE2AB8"/>
    <w:rsid w:val="00FE2F1B"/>
    <w:rsid w:val="00FE301A"/>
    <w:rsid w:val="00FE33B9"/>
    <w:rsid w:val="00FE37AF"/>
    <w:rsid w:val="00FE403E"/>
    <w:rsid w:val="00FE421B"/>
    <w:rsid w:val="00FE4240"/>
    <w:rsid w:val="00FE4887"/>
    <w:rsid w:val="00FE4AF5"/>
    <w:rsid w:val="00FE4D22"/>
    <w:rsid w:val="00FE53E2"/>
    <w:rsid w:val="00FE55E8"/>
    <w:rsid w:val="00FE578C"/>
    <w:rsid w:val="00FE5B47"/>
    <w:rsid w:val="00FE5C88"/>
    <w:rsid w:val="00FE5D4B"/>
    <w:rsid w:val="00FE5E3B"/>
    <w:rsid w:val="00FE5FAD"/>
    <w:rsid w:val="00FE5FC3"/>
    <w:rsid w:val="00FE606B"/>
    <w:rsid w:val="00FE6102"/>
    <w:rsid w:val="00FE6465"/>
    <w:rsid w:val="00FE6564"/>
    <w:rsid w:val="00FE661F"/>
    <w:rsid w:val="00FE693A"/>
    <w:rsid w:val="00FE6A40"/>
    <w:rsid w:val="00FE6B51"/>
    <w:rsid w:val="00FE6B64"/>
    <w:rsid w:val="00FE6D6D"/>
    <w:rsid w:val="00FE71CC"/>
    <w:rsid w:val="00FE71CE"/>
    <w:rsid w:val="00FE72D6"/>
    <w:rsid w:val="00FE7546"/>
    <w:rsid w:val="00FE75D6"/>
    <w:rsid w:val="00FE76AA"/>
    <w:rsid w:val="00FE79BB"/>
    <w:rsid w:val="00FE7E9D"/>
    <w:rsid w:val="00FE7EE6"/>
    <w:rsid w:val="00FF0019"/>
    <w:rsid w:val="00FF0057"/>
    <w:rsid w:val="00FF00CF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7C1"/>
    <w:rsid w:val="00FF28BF"/>
    <w:rsid w:val="00FF2C66"/>
    <w:rsid w:val="00FF2C99"/>
    <w:rsid w:val="00FF2CEE"/>
    <w:rsid w:val="00FF2E8C"/>
    <w:rsid w:val="00FF2F0F"/>
    <w:rsid w:val="00FF31F4"/>
    <w:rsid w:val="00FF336F"/>
    <w:rsid w:val="00FF338A"/>
    <w:rsid w:val="00FF33E2"/>
    <w:rsid w:val="00FF34A4"/>
    <w:rsid w:val="00FF34F8"/>
    <w:rsid w:val="00FF3615"/>
    <w:rsid w:val="00FF386C"/>
    <w:rsid w:val="00FF3D00"/>
    <w:rsid w:val="00FF3E3F"/>
    <w:rsid w:val="00FF40AA"/>
    <w:rsid w:val="00FF40F9"/>
    <w:rsid w:val="00FF42BC"/>
    <w:rsid w:val="00FF452F"/>
    <w:rsid w:val="00FF4C42"/>
    <w:rsid w:val="00FF4F79"/>
    <w:rsid w:val="00FF50DE"/>
    <w:rsid w:val="00FF52DE"/>
    <w:rsid w:val="00FF556D"/>
    <w:rsid w:val="00FF55B9"/>
    <w:rsid w:val="00FF5713"/>
    <w:rsid w:val="00FF5CD4"/>
    <w:rsid w:val="00FF5D4A"/>
    <w:rsid w:val="00FF5F4D"/>
    <w:rsid w:val="00FF5F6B"/>
    <w:rsid w:val="00FF5F99"/>
    <w:rsid w:val="00FF635E"/>
    <w:rsid w:val="00FF639B"/>
    <w:rsid w:val="00FF6521"/>
    <w:rsid w:val="00FF65A1"/>
    <w:rsid w:val="00FF6735"/>
    <w:rsid w:val="00FF6749"/>
    <w:rsid w:val="00FF6757"/>
    <w:rsid w:val="00FF6AE8"/>
    <w:rsid w:val="00FF6B75"/>
    <w:rsid w:val="00FF6B81"/>
    <w:rsid w:val="00FF6BD3"/>
    <w:rsid w:val="00FF7062"/>
    <w:rsid w:val="00FF70D2"/>
    <w:rsid w:val="00FF73DB"/>
    <w:rsid w:val="00FF75F3"/>
    <w:rsid w:val="00FF771C"/>
    <w:rsid w:val="00FF78BB"/>
    <w:rsid w:val="00FF78CE"/>
    <w:rsid w:val="014C96E8"/>
    <w:rsid w:val="0977794D"/>
    <w:rsid w:val="0B8A7966"/>
    <w:rsid w:val="0BD30FCC"/>
    <w:rsid w:val="0C4E4914"/>
    <w:rsid w:val="0CB3E1A0"/>
    <w:rsid w:val="10737707"/>
    <w:rsid w:val="14C99277"/>
    <w:rsid w:val="1D85F3D0"/>
    <w:rsid w:val="2092B747"/>
    <w:rsid w:val="20E4F796"/>
    <w:rsid w:val="22891A24"/>
    <w:rsid w:val="24FEEBAB"/>
    <w:rsid w:val="27BFD497"/>
    <w:rsid w:val="2AA36EA2"/>
    <w:rsid w:val="384D428A"/>
    <w:rsid w:val="3974AA30"/>
    <w:rsid w:val="3CD788A5"/>
    <w:rsid w:val="429FD52A"/>
    <w:rsid w:val="43493EF7"/>
    <w:rsid w:val="439E0DB9"/>
    <w:rsid w:val="4620271A"/>
    <w:rsid w:val="522DFEED"/>
    <w:rsid w:val="52A77B42"/>
    <w:rsid w:val="543D5CA1"/>
    <w:rsid w:val="54FC1C8E"/>
    <w:rsid w:val="5855AD8E"/>
    <w:rsid w:val="5CFDC104"/>
    <w:rsid w:val="60781E2D"/>
    <w:rsid w:val="60DD0A8D"/>
    <w:rsid w:val="635F9DC2"/>
    <w:rsid w:val="64663943"/>
    <w:rsid w:val="697A5C7D"/>
    <w:rsid w:val="6AD6D97B"/>
    <w:rsid w:val="7298D99E"/>
    <w:rsid w:val="72DEF563"/>
    <w:rsid w:val="7CD19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C74791B9-157C-43FC-A424-F4864D68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48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905892"/>
  </w:style>
  <w:style w:type="paragraph" w:styleId="NoSpacing">
    <w:name w:val="No Spacing"/>
    <w:uiPriority w:val="1"/>
    <w:qFormat/>
    <w:rsid w:val="006578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FBD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7FB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7FBD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477FBD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77FBD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7FBD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477FBD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7FBD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7FBD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77FBD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7FBD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77FB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77FB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7FBD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7FBD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7FBD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7FBD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77FB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FB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FBD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477FBD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477FBD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477FBD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477FBD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477FBD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477FBD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477FBD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477FBD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477FBD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477FBD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7F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7FB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7FBD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7FBD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FBD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477FBD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7FBD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7FBD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F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7FB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77FB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77FB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77FB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FBD"/>
    <w:pPr>
      <w:keepLines/>
      <w:shd w:val="clear" w:color="auto" w:fill="auto"/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2E501A-E608-4C2A-9BE3-8A6360ADF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EDBA5D-E939-438C-A093-AD1CDA4201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C386A6A-1726-4B7F-99B7-DFB1F5C3865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2516</TotalTime>
  <Pages>16</Pages>
  <Words>2563</Words>
  <Characters>11465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Wachirawit, Wongbut</cp:lastModifiedBy>
  <cp:revision>119</cp:revision>
  <cp:lastPrinted>2026-05-09T14:11:00Z</cp:lastPrinted>
  <dcterms:created xsi:type="dcterms:W3CDTF">2025-08-14T06:36:00Z</dcterms:created>
  <dcterms:modified xsi:type="dcterms:W3CDTF">2026-05-11T09:23:00Z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2022-11-02T14:09:49Z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3bff4e3e-a438-4869-9ef7-ad0ac09be084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GrammarlyDocumentId">
    <vt:lpwstr>26ce951613066dd098019fd1aa0577f2c5a4bfab5efbb3a7eb36f91ffbe5e532</vt:lpwstr>
  </property>
  <property fmtid="{D5CDD505-2E9C-101B-9397-08002B2CF9AE}" pid="11" name="ContentTypeId">
    <vt:lpwstr>0x010100FC3C573FF70E394A86433F5E112C33AA</vt:lpwstr>
  </property>
</Properties>
</file>