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28"/>
        <w:gridCol w:w="6930"/>
      </w:tblGrid>
      <w:tr w:rsidR="00E0585C" w:rsidRPr="00B6639F" w14:paraId="420AB09E" w14:textId="77777777" w:rsidTr="009F3C45">
        <w:trPr>
          <w:trHeight w:val="2865"/>
        </w:trPr>
        <w:tc>
          <w:tcPr>
            <w:tcW w:w="2628" w:type="dxa"/>
          </w:tcPr>
          <w:p w14:paraId="2EEEE1F0" w14:textId="77777777" w:rsidR="00E0585C" w:rsidRPr="00B6639F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30" w:type="dxa"/>
            <w:vAlign w:val="center"/>
          </w:tcPr>
          <w:p w14:paraId="3330B305" w14:textId="57B6C670" w:rsidR="0095132A" w:rsidRPr="00B6639F" w:rsidRDefault="0095132A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bookmarkStart w:id="0" w:name="_Hlk145084818"/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นีโอ คอร์ปอเรท จำกัด</w:t>
            </w:r>
            <w:bookmarkEnd w:id="0"/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2C7F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95D96E" w14:textId="77777777" w:rsidR="00897A04" w:rsidRDefault="0095132A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6639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AA3E7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2F57C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F4A777A" w14:textId="229923D2" w:rsidR="002F57C1" w:rsidRDefault="002F57C1" w:rsidP="0095132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F57C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F0DDE02" w14:textId="0286EBAF" w:rsidR="006F04B3" w:rsidRPr="00B6639F" w:rsidRDefault="0095132A" w:rsidP="0095132A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 w:rsidRPr="00804EF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911C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804EF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911CE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911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C63B9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C63B92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F267896" w14:textId="64C45BEA" w:rsidR="009F3C45" w:rsidRPr="00CE6395" w:rsidRDefault="009F3C45">
      <w:pPr>
        <w:rPr>
          <w:rFonts w:ascii="Angsana New" w:hAnsi="Angsana New"/>
        </w:rPr>
        <w:sectPr w:rsidR="009F3C45" w:rsidRPr="00CE6395" w:rsidSect="002B5053">
          <w:headerReference w:type="first" r:id="rId7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1ECEE80" w14:textId="4E3267B6" w:rsidR="008A447A" w:rsidRPr="00B6639F" w:rsidRDefault="008A447A" w:rsidP="004610AD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663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86A6CD" w14:textId="7732C1F3" w:rsidR="008A447A" w:rsidRDefault="008A447A" w:rsidP="004610AD">
      <w:pPr>
        <w:spacing w:after="360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17318" w:rsidRPr="00B6639F">
        <w:rPr>
          <w:rFonts w:ascii="Angsana New" w:hAnsi="Angsana New"/>
          <w:sz w:val="32"/>
          <w:szCs w:val="32"/>
          <w:cs/>
        </w:rPr>
        <w:t>บริษัท นีโอ คอร์ปอเรท จำกัด</w:t>
      </w:r>
      <w:r w:rsidR="002C7F29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2DB9DB85" w14:textId="35033179" w:rsidR="008A447A" w:rsidRPr="00C63B92" w:rsidRDefault="008A447A" w:rsidP="00012018">
      <w:pPr>
        <w:pStyle w:val="Default"/>
        <w:spacing w:before="120" w:after="200"/>
        <w:rPr>
          <w:rFonts w:ascii="Angsana New" w:hAnsi="Angsana New" w:cs="Angsana New"/>
          <w:sz w:val="32"/>
          <w:szCs w:val="32"/>
        </w:rPr>
      </w:pPr>
      <w:r w:rsidRPr="00C63B92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>ข้อมูลทางการเงินรวมของบริษัท นีโอ คอร์ปอเรท จำกัด</w:t>
      </w:r>
      <w:r w:rsidR="002F57C1" w:rsidRPr="00C63B92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 xml:space="preserve"> และบริษัทย่อย </w:t>
      </w:r>
      <w:r w:rsidR="003E0111" w:rsidRPr="00C63B92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2F57C1" w:rsidRPr="00C63B92">
        <w:rPr>
          <w:rFonts w:ascii="Angsana New" w:hAnsi="Angsana New" w:cs="Angsana New"/>
          <w:sz w:val="32"/>
          <w:szCs w:val="32"/>
          <w:cs/>
        </w:rPr>
        <w:t>(กลุ่มบริษัท) ซึ่งประกอบไปด้วย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</w:t>
      </w:r>
      <w:r w:rsidR="005F739D" w:rsidRPr="00C63B9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911CE">
        <w:rPr>
          <w:rFonts w:ascii="Angsana New" w:hAnsi="Angsana New" w:cs="Angsana New"/>
          <w:sz w:val="32"/>
          <w:szCs w:val="32"/>
        </w:rPr>
        <w:t xml:space="preserve">30 </w:t>
      </w:r>
      <w:r w:rsidR="00B911CE">
        <w:rPr>
          <w:rFonts w:ascii="Angsana New" w:hAnsi="Angsana New" w:cs="Angsana New"/>
          <w:sz w:val="32"/>
          <w:szCs w:val="32"/>
          <w:cs/>
        </w:rPr>
        <w:t>มิถุนายน</w:t>
      </w:r>
      <w:r w:rsidR="00C63B92" w:rsidRPr="00C63B92">
        <w:rPr>
          <w:rFonts w:ascii="Angsana New" w:hAnsi="Angsana New" w:cs="Angsana New"/>
          <w:sz w:val="32"/>
          <w:szCs w:val="32"/>
          <w:cs/>
        </w:rPr>
        <w:t xml:space="preserve"> </w:t>
      </w:r>
      <w:r w:rsidR="00C63B92" w:rsidRPr="00C63B92">
        <w:rPr>
          <w:rFonts w:ascii="Angsana New" w:hAnsi="Angsana New" w:cs="Angsana New"/>
          <w:sz w:val="32"/>
          <w:szCs w:val="32"/>
        </w:rPr>
        <w:t>2569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="00B911CE" w:rsidRPr="00B911CE">
        <w:rPr>
          <w:rFonts w:ascii="Angsana New" w:hAnsi="Angsana New" w:cs="Angsana New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งบกำไรขาดทุนเบ็ดเสร็จรวมสำหรับงวดสามเดือนและหกเดือนสิ้นสุดวันเดียวกัน และงบการเปลี่ยนแปลงส่วนของผู้ถือหุ้นรวม                      </w:t>
      </w:r>
      <w:r w:rsidR="00B911CE" w:rsidRPr="00B911CE">
        <w:rPr>
          <w:rFonts w:ascii="Angsana New" w:hAnsi="Angsana New" w:cs="Angsana New"/>
          <w:spacing w:val="-2"/>
          <w:sz w:val="32"/>
          <w:szCs w:val="32"/>
          <w:cs/>
        </w:rPr>
        <w:t xml:space="preserve">และงบกระแสเงินสดรวมสำหรับงวดหกเดือนสิ้นสุดวันเดียวกัน </w:t>
      </w:r>
      <w:r w:rsidRPr="00B911CE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</w:t>
      </w:r>
      <w:r w:rsidR="00FE72D4" w:rsidRPr="00B911CE"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E00078" w:rsidRPr="00B911CE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Pr="00C63B92">
        <w:rPr>
          <w:rFonts w:ascii="Angsana New" w:hAnsi="Angsana New" w:cs="Angsana New"/>
          <w:sz w:val="32"/>
          <w:szCs w:val="32"/>
          <w:cs/>
        </w:rPr>
        <w:t>แบบย่อ</w:t>
      </w:r>
      <w:r w:rsidR="00B70679" w:rsidRPr="00C63B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317318" w:rsidRPr="00C63B92">
        <w:rPr>
          <w:rFonts w:ascii="Angsana New" w:hAnsi="Angsana New" w:cs="Angsana New"/>
          <w:sz w:val="32"/>
          <w:szCs w:val="32"/>
          <w:cs/>
        </w:rPr>
        <w:t>บริษัท นีโอ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="00317318" w:rsidRPr="00C63B92">
        <w:rPr>
          <w:rFonts w:ascii="Angsana New" w:hAnsi="Angsana New" w:cs="Angsana New"/>
          <w:sz w:val="32"/>
          <w:szCs w:val="32"/>
          <w:cs/>
        </w:rPr>
        <w:t>คอร์ปอเรท จำกัด</w:t>
      </w:r>
      <w:r w:rsidR="00727D20" w:rsidRPr="00C63B92">
        <w:rPr>
          <w:rFonts w:ascii="Angsana New" w:hAnsi="Angsana New" w:cs="Angsana New"/>
          <w:sz w:val="32"/>
          <w:szCs w:val="32"/>
          <w:cs/>
        </w:rPr>
        <w:t xml:space="preserve"> </w:t>
      </w:r>
      <w:r w:rsidR="002C7F29" w:rsidRPr="00C63B92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  <w:r w:rsidRPr="00C63B92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C63B92" w:rsidRPr="00C63B92">
        <w:rPr>
          <w:rFonts w:ascii="Angsana New" w:hAnsi="Angsana New" w:cs="Angsana New"/>
          <w:sz w:val="32"/>
          <w:szCs w:val="32"/>
        </w:rPr>
        <w:t xml:space="preserve"> </w:t>
      </w:r>
      <w:r w:rsidR="00E00078" w:rsidRPr="00C63B92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D859F3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3B92">
        <w:rPr>
          <w:rFonts w:ascii="Angsana New" w:hAnsi="Angsana New" w:cs="Angsana New"/>
          <w:sz w:val="32"/>
          <w:szCs w:val="32"/>
        </w:rPr>
        <w:t>34</w:t>
      </w:r>
      <w:r w:rsidR="005F739D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2B7179" w:rsidRPr="00C63B92">
        <w:rPr>
          <w:rFonts w:ascii="Angsana New" w:hAnsi="Angsana New" w:cs="Angsana New"/>
          <w:sz w:val="32"/>
          <w:szCs w:val="32"/>
          <w:cs/>
        </w:rPr>
        <w:t>การรายงานทาง</w:t>
      </w:r>
      <w:r w:rsidRPr="00C63B92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="0095132A" w:rsidRPr="00C63B92">
        <w:rPr>
          <w:rFonts w:ascii="Angsana New" w:hAnsi="Angsana New" w:cs="Angsana New"/>
          <w:sz w:val="32"/>
          <w:szCs w:val="32"/>
        </w:rPr>
        <w:t xml:space="preserve"> </w:t>
      </w:r>
      <w:r w:rsidRPr="00C63B92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E273703" w14:textId="77777777" w:rsidR="008A447A" w:rsidRPr="00B6639F" w:rsidRDefault="008A447A" w:rsidP="004610A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6639F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7642AF" w14:textId="5F7E8016" w:rsidR="008A447A" w:rsidRPr="000034E5" w:rsidRDefault="008A447A" w:rsidP="00012018">
      <w:pPr>
        <w:pStyle w:val="CM2"/>
        <w:spacing w:before="120" w:after="200"/>
        <w:rPr>
          <w:rFonts w:ascii="Angsana New" w:hAnsi="Angsana New" w:cs="Angsana New"/>
          <w:sz w:val="32"/>
          <w:szCs w:val="32"/>
        </w:rPr>
      </w:pPr>
      <w:r w:rsidRPr="000034E5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82A51" w:rsidRPr="000034E5">
        <w:rPr>
          <w:rFonts w:ascii="Angsana New" w:hAnsi="Angsana New" w:cs="Angsana New"/>
          <w:sz w:val="32"/>
          <w:szCs w:val="32"/>
        </w:rPr>
        <w:t>2410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0034E5">
        <w:rPr>
          <w:rFonts w:ascii="Angsana New" w:hAnsi="Angsana New" w:cs="Angsana New"/>
          <w:sz w:val="32"/>
          <w:szCs w:val="32"/>
        </w:rPr>
        <w:t xml:space="preserve"> </w:t>
      </w:r>
      <w:r w:rsidRPr="000034E5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014CE6" w:rsidRPr="000034E5">
        <w:rPr>
          <w:rFonts w:ascii="Angsana New" w:hAnsi="Angsana New" w:cs="Angsana New"/>
          <w:sz w:val="32"/>
          <w:szCs w:val="32"/>
        </w:rPr>
        <w:t xml:space="preserve"> 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 </w:t>
      </w:r>
      <w:r w:rsidRPr="000034E5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034E5" w:rsidRPr="000034E5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0034E5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0034E5" w:rsidRPr="000034E5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0034E5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4E3A08" w:rsidRPr="000034E5">
        <w:rPr>
          <w:rFonts w:ascii="Angsana New" w:hAnsi="Angsana New" w:cs="Angsana New" w:hint="cs"/>
          <w:sz w:val="32"/>
          <w:szCs w:val="32"/>
          <w:cs/>
        </w:rPr>
        <w:t>ได้</w:t>
      </w:r>
      <w:r w:rsidRPr="000034E5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40E91030" w14:textId="77777777" w:rsidR="0017517E" w:rsidRPr="00B6639F" w:rsidRDefault="0017517E" w:rsidP="004610AD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6639F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81EC865" w14:textId="04DDE252" w:rsidR="0017517E" w:rsidRDefault="0017517E" w:rsidP="00B911C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6639F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6639F">
        <w:rPr>
          <w:rFonts w:ascii="Angsana New" w:hAnsi="Angsana New" w:cs="Angsana New"/>
          <w:sz w:val="32"/>
          <w:szCs w:val="32"/>
        </w:rPr>
        <w:t>34</w:t>
      </w:r>
      <w:r w:rsidRPr="00B6639F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F400488" w14:textId="77777777" w:rsidR="00DD1928" w:rsidRPr="00C63B92" w:rsidRDefault="00DD1928" w:rsidP="00012018">
      <w:pPr>
        <w:spacing w:after="360"/>
        <w:rPr>
          <w:sz w:val="32"/>
          <w:szCs w:val="32"/>
        </w:rPr>
      </w:pPr>
    </w:p>
    <w:p w14:paraId="178D3D51" w14:textId="787C9212" w:rsidR="008A447A" w:rsidRPr="00B6639F" w:rsidRDefault="004A5C53" w:rsidP="004610AD">
      <w:pPr>
        <w:tabs>
          <w:tab w:val="left" w:pos="720"/>
          <w:tab w:val="center" w:pos="6480"/>
        </w:tabs>
        <w:spacing w:before="360"/>
        <w:jc w:val="both"/>
        <w:rPr>
          <w:rFonts w:ascii="Angsana New" w:hAnsi="Angsana New"/>
          <w:sz w:val="32"/>
          <w:szCs w:val="32"/>
        </w:rPr>
      </w:pPr>
      <w:r w:rsidRPr="004A5C53">
        <w:rPr>
          <w:rFonts w:ascii="Angsana New" w:hAnsi="Angsana New"/>
          <w:sz w:val="32"/>
          <w:szCs w:val="32"/>
          <w:cs/>
        </w:rPr>
        <w:t>กิตติพันธ์ เกียรติสมภพ</w:t>
      </w:r>
    </w:p>
    <w:p w14:paraId="2075FB42" w14:textId="72169476" w:rsidR="008A447A" w:rsidRPr="00B6639F" w:rsidRDefault="008A447A" w:rsidP="004610AD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A5C53">
        <w:rPr>
          <w:rFonts w:ascii="Angsana New" w:hAnsi="Angsana New"/>
          <w:sz w:val="32"/>
          <w:szCs w:val="32"/>
        </w:rPr>
        <w:t>8050</w:t>
      </w:r>
    </w:p>
    <w:p w14:paraId="6934DA9B" w14:textId="77777777" w:rsidR="008A447A" w:rsidRPr="00B6639F" w:rsidRDefault="008A447A" w:rsidP="004610AD">
      <w:pPr>
        <w:tabs>
          <w:tab w:val="left" w:pos="720"/>
          <w:tab w:val="center" w:pos="5760"/>
        </w:tabs>
        <w:jc w:val="thaiDistribute"/>
        <w:rPr>
          <w:rFonts w:ascii="Angsana New" w:hAnsi="Angsana New"/>
          <w:sz w:val="32"/>
          <w:szCs w:val="32"/>
        </w:rPr>
      </w:pPr>
      <w:r w:rsidRPr="00B6639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0C02E5" w:rsidRPr="00B6639F">
        <w:rPr>
          <w:rFonts w:ascii="Angsana New" w:hAnsi="Angsana New"/>
          <w:sz w:val="32"/>
          <w:szCs w:val="32"/>
          <w:cs/>
        </w:rPr>
        <w:t>อีวาย</w:t>
      </w:r>
      <w:r w:rsidRPr="00B6639F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BB35F06" w14:textId="679A3A21" w:rsidR="00900CA2" w:rsidRPr="00B6639F" w:rsidRDefault="008A447A" w:rsidP="004610AD">
      <w:pPr>
        <w:tabs>
          <w:tab w:val="left" w:pos="4140"/>
        </w:tabs>
        <w:rPr>
          <w:rFonts w:ascii="Angsana New" w:hAnsi="Angsana New"/>
          <w:cs/>
        </w:rPr>
      </w:pPr>
      <w:r w:rsidRPr="00B6639F">
        <w:rPr>
          <w:rFonts w:ascii="Angsana New" w:hAnsi="Angsana New"/>
          <w:sz w:val="32"/>
          <w:szCs w:val="32"/>
          <w:cs/>
        </w:rPr>
        <w:t>กรุงเทพฯ</w:t>
      </w:r>
      <w:r w:rsidRPr="00B6639F">
        <w:rPr>
          <w:rFonts w:ascii="Angsana New" w:hAnsi="Angsana New"/>
          <w:sz w:val="32"/>
          <w:szCs w:val="32"/>
        </w:rPr>
        <w:t>:</w:t>
      </w:r>
      <w:r w:rsidR="00795AF2">
        <w:rPr>
          <w:rFonts w:ascii="Angsana New" w:hAnsi="Angsana New"/>
          <w:sz w:val="32"/>
          <w:szCs w:val="32"/>
        </w:rPr>
        <w:t xml:space="preserve"> </w:t>
      </w:r>
      <w:r w:rsidR="00901CC8">
        <w:rPr>
          <w:rFonts w:ascii="Angsana New" w:hAnsi="Angsana New"/>
          <w:sz w:val="32"/>
          <w:szCs w:val="32"/>
        </w:rPr>
        <w:t>13</w:t>
      </w:r>
      <w:r w:rsidR="00335C5C" w:rsidRPr="00B6639F">
        <w:rPr>
          <w:rFonts w:ascii="Angsana New" w:hAnsi="Angsana New"/>
          <w:sz w:val="32"/>
          <w:szCs w:val="32"/>
          <w:cs/>
        </w:rPr>
        <w:t xml:space="preserve"> </w:t>
      </w:r>
      <w:r w:rsidR="00B911C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82A51" w:rsidRPr="00B6639F">
        <w:rPr>
          <w:rFonts w:ascii="Angsana New" w:hAnsi="Angsana New"/>
          <w:sz w:val="32"/>
          <w:szCs w:val="32"/>
        </w:rPr>
        <w:t>256</w:t>
      </w:r>
      <w:r w:rsidR="00C63B92">
        <w:rPr>
          <w:rFonts w:ascii="Angsana New" w:hAnsi="Angsana New"/>
          <w:sz w:val="32"/>
          <w:szCs w:val="32"/>
        </w:rPr>
        <w:t>9</w:t>
      </w:r>
    </w:p>
    <w:sectPr w:rsidR="00900CA2" w:rsidRPr="00B6639F" w:rsidSect="00C63B92">
      <w:footerReference w:type="default" r:id="rId8"/>
      <w:headerReference w:type="first" r:id="rId9"/>
      <w:footerReference w:type="first" r:id="rId10"/>
      <w:pgSz w:w="11909" w:h="16834" w:code="9"/>
      <w:pgMar w:top="2664" w:right="1080" w:bottom="144" w:left="1339" w:header="57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7709" w14:textId="77777777" w:rsidR="008D1072" w:rsidRDefault="008D1072" w:rsidP="0077481E">
      <w:r>
        <w:separator/>
      </w:r>
    </w:p>
  </w:endnote>
  <w:endnote w:type="continuationSeparator" w:id="0">
    <w:p w14:paraId="4B8B5829" w14:textId="77777777" w:rsidR="008D1072" w:rsidRDefault="008D107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241600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956F09" w14:textId="77777777" w:rsidR="00F610F2" w:rsidRPr="00F610F2" w:rsidRDefault="00F610F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610F2">
          <w:rPr>
            <w:rFonts w:ascii="Angsana New" w:hAnsi="Angsana New"/>
            <w:sz w:val="32"/>
            <w:szCs w:val="32"/>
          </w:rPr>
          <w:fldChar w:fldCharType="begin"/>
        </w:r>
        <w:r w:rsidRPr="00F610F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610F2">
          <w:rPr>
            <w:rFonts w:ascii="Angsana New" w:hAnsi="Angsana New"/>
            <w:sz w:val="32"/>
            <w:szCs w:val="32"/>
          </w:rPr>
          <w:fldChar w:fldCharType="separate"/>
        </w:r>
        <w:r w:rsidR="00E64628">
          <w:rPr>
            <w:rFonts w:ascii="Angsana New" w:hAnsi="Angsana New"/>
            <w:noProof/>
            <w:sz w:val="32"/>
            <w:szCs w:val="32"/>
          </w:rPr>
          <w:t>2</w:t>
        </w:r>
        <w:r w:rsidRPr="00F610F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BC8C9" w14:textId="77777777" w:rsidR="008A447A" w:rsidRPr="008A447A" w:rsidRDefault="008A447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F36DC" w14:textId="77777777" w:rsidR="008D1072" w:rsidRDefault="008D1072" w:rsidP="0077481E">
      <w:r>
        <w:separator/>
      </w:r>
    </w:p>
  </w:footnote>
  <w:footnote w:type="continuationSeparator" w:id="0">
    <w:p w14:paraId="16E04EF9" w14:textId="77777777" w:rsidR="008D1072" w:rsidRDefault="008D107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BB337" w14:textId="77777777" w:rsidR="0077481E" w:rsidRDefault="0077481E" w:rsidP="0077481E">
    <w:pPr>
      <w:pStyle w:val="Header"/>
      <w:spacing w:before="240"/>
    </w:pPr>
  </w:p>
  <w:p w14:paraId="05B712FC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09D7" w14:textId="77777777" w:rsidR="00140AAC" w:rsidRDefault="00140AAC" w:rsidP="0077481E">
    <w:pPr>
      <w:pStyle w:val="Header"/>
      <w:spacing w:before="240"/>
    </w:pPr>
  </w:p>
  <w:p w14:paraId="38246A34" w14:textId="77777777" w:rsidR="00140AAC" w:rsidRDefault="00140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47A"/>
    <w:rsid w:val="000011DF"/>
    <w:rsid w:val="000013DE"/>
    <w:rsid w:val="00001C18"/>
    <w:rsid w:val="000034E5"/>
    <w:rsid w:val="00006627"/>
    <w:rsid w:val="00006970"/>
    <w:rsid w:val="00011AE2"/>
    <w:rsid w:val="00012018"/>
    <w:rsid w:val="00012846"/>
    <w:rsid w:val="0001366D"/>
    <w:rsid w:val="00013A12"/>
    <w:rsid w:val="00014CE6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9"/>
    <w:rsid w:val="000626C1"/>
    <w:rsid w:val="00063C14"/>
    <w:rsid w:val="000643AC"/>
    <w:rsid w:val="0006504F"/>
    <w:rsid w:val="0006530D"/>
    <w:rsid w:val="00066ADC"/>
    <w:rsid w:val="000671EF"/>
    <w:rsid w:val="00070FFC"/>
    <w:rsid w:val="00072755"/>
    <w:rsid w:val="00072DB4"/>
    <w:rsid w:val="00073082"/>
    <w:rsid w:val="00076952"/>
    <w:rsid w:val="00077B56"/>
    <w:rsid w:val="000805D8"/>
    <w:rsid w:val="0008095F"/>
    <w:rsid w:val="00081294"/>
    <w:rsid w:val="00081F68"/>
    <w:rsid w:val="000821E9"/>
    <w:rsid w:val="00083464"/>
    <w:rsid w:val="00084E05"/>
    <w:rsid w:val="0008699C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4C53"/>
    <w:rsid w:val="000B5D84"/>
    <w:rsid w:val="000B72E9"/>
    <w:rsid w:val="000B7441"/>
    <w:rsid w:val="000C02E5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E72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1EB5"/>
    <w:rsid w:val="00102786"/>
    <w:rsid w:val="00104A96"/>
    <w:rsid w:val="0010513F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1F5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22E"/>
    <w:rsid w:val="001665B8"/>
    <w:rsid w:val="00167BD3"/>
    <w:rsid w:val="001717BE"/>
    <w:rsid w:val="00171D9C"/>
    <w:rsid w:val="0017214C"/>
    <w:rsid w:val="0017517E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179"/>
    <w:rsid w:val="001A53D2"/>
    <w:rsid w:val="001A5DA6"/>
    <w:rsid w:val="001A6270"/>
    <w:rsid w:val="001B0181"/>
    <w:rsid w:val="001B03FC"/>
    <w:rsid w:val="001B087D"/>
    <w:rsid w:val="001B23D2"/>
    <w:rsid w:val="001B4902"/>
    <w:rsid w:val="001B4EE5"/>
    <w:rsid w:val="001B50B4"/>
    <w:rsid w:val="001B5EF5"/>
    <w:rsid w:val="001B653A"/>
    <w:rsid w:val="001C029E"/>
    <w:rsid w:val="001C061A"/>
    <w:rsid w:val="001C0C3E"/>
    <w:rsid w:val="001C0C7F"/>
    <w:rsid w:val="001C49CD"/>
    <w:rsid w:val="001D1426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13E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37D97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7AD"/>
    <w:rsid w:val="00293BB7"/>
    <w:rsid w:val="00294722"/>
    <w:rsid w:val="002947D8"/>
    <w:rsid w:val="002969EA"/>
    <w:rsid w:val="00297DAE"/>
    <w:rsid w:val="00297FCC"/>
    <w:rsid w:val="002A5BC1"/>
    <w:rsid w:val="002A5EF9"/>
    <w:rsid w:val="002A661B"/>
    <w:rsid w:val="002A6878"/>
    <w:rsid w:val="002A7176"/>
    <w:rsid w:val="002B0E6F"/>
    <w:rsid w:val="002B132F"/>
    <w:rsid w:val="002B2FF6"/>
    <w:rsid w:val="002B387D"/>
    <w:rsid w:val="002B49C0"/>
    <w:rsid w:val="002B5053"/>
    <w:rsid w:val="002B5274"/>
    <w:rsid w:val="002B6291"/>
    <w:rsid w:val="002B68B6"/>
    <w:rsid w:val="002B6DB3"/>
    <w:rsid w:val="002B7179"/>
    <w:rsid w:val="002C02AF"/>
    <w:rsid w:val="002C1FC4"/>
    <w:rsid w:val="002C3638"/>
    <w:rsid w:val="002C4183"/>
    <w:rsid w:val="002C4465"/>
    <w:rsid w:val="002C5744"/>
    <w:rsid w:val="002C7F29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D6B06"/>
    <w:rsid w:val="002E0C9A"/>
    <w:rsid w:val="002E16EE"/>
    <w:rsid w:val="002E2D77"/>
    <w:rsid w:val="002E2F10"/>
    <w:rsid w:val="002E4B8F"/>
    <w:rsid w:val="002E5454"/>
    <w:rsid w:val="002E56B7"/>
    <w:rsid w:val="002F056B"/>
    <w:rsid w:val="002F0A82"/>
    <w:rsid w:val="002F114F"/>
    <w:rsid w:val="002F130E"/>
    <w:rsid w:val="002F24F1"/>
    <w:rsid w:val="002F5450"/>
    <w:rsid w:val="002F57C1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318"/>
    <w:rsid w:val="0031777E"/>
    <w:rsid w:val="00317B18"/>
    <w:rsid w:val="003205AE"/>
    <w:rsid w:val="003212CC"/>
    <w:rsid w:val="00321488"/>
    <w:rsid w:val="00321E3E"/>
    <w:rsid w:val="003232E7"/>
    <w:rsid w:val="0032438F"/>
    <w:rsid w:val="003246D7"/>
    <w:rsid w:val="003249C4"/>
    <w:rsid w:val="00325873"/>
    <w:rsid w:val="00325CC4"/>
    <w:rsid w:val="00325DCD"/>
    <w:rsid w:val="00326180"/>
    <w:rsid w:val="003308C7"/>
    <w:rsid w:val="00332494"/>
    <w:rsid w:val="00332ACE"/>
    <w:rsid w:val="00333A28"/>
    <w:rsid w:val="00334F04"/>
    <w:rsid w:val="00335070"/>
    <w:rsid w:val="00335C5C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677"/>
    <w:rsid w:val="00347CD2"/>
    <w:rsid w:val="00350373"/>
    <w:rsid w:val="00351210"/>
    <w:rsid w:val="00351CC6"/>
    <w:rsid w:val="003526F1"/>
    <w:rsid w:val="00353CA1"/>
    <w:rsid w:val="00356470"/>
    <w:rsid w:val="003565A5"/>
    <w:rsid w:val="00357565"/>
    <w:rsid w:val="003576DC"/>
    <w:rsid w:val="0035791C"/>
    <w:rsid w:val="003579E4"/>
    <w:rsid w:val="0036249F"/>
    <w:rsid w:val="00362787"/>
    <w:rsid w:val="00362E32"/>
    <w:rsid w:val="00364EC9"/>
    <w:rsid w:val="0036526F"/>
    <w:rsid w:val="00366CEE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1A52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4BF"/>
    <w:rsid w:val="003A39BE"/>
    <w:rsid w:val="003A6E05"/>
    <w:rsid w:val="003A71A1"/>
    <w:rsid w:val="003A7FE5"/>
    <w:rsid w:val="003B0768"/>
    <w:rsid w:val="003B0BF8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6AF7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0111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042"/>
    <w:rsid w:val="003F5BCD"/>
    <w:rsid w:val="003F5E11"/>
    <w:rsid w:val="003F604E"/>
    <w:rsid w:val="003F623F"/>
    <w:rsid w:val="003F665B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1582"/>
    <w:rsid w:val="004335C1"/>
    <w:rsid w:val="00433B5C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7D6"/>
    <w:rsid w:val="00447B56"/>
    <w:rsid w:val="00447C0F"/>
    <w:rsid w:val="00453CA9"/>
    <w:rsid w:val="004545A6"/>
    <w:rsid w:val="00454F70"/>
    <w:rsid w:val="0045680C"/>
    <w:rsid w:val="00460082"/>
    <w:rsid w:val="004610AD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5C53"/>
    <w:rsid w:val="004A64F2"/>
    <w:rsid w:val="004A657C"/>
    <w:rsid w:val="004A6928"/>
    <w:rsid w:val="004B0827"/>
    <w:rsid w:val="004B14C6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693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35F3"/>
    <w:rsid w:val="004E3A08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89"/>
    <w:rsid w:val="00501AB6"/>
    <w:rsid w:val="00502011"/>
    <w:rsid w:val="00502041"/>
    <w:rsid w:val="005025E9"/>
    <w:rsid w:val="00502FDF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ACC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0C0D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ABE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5A83"/>
    <w:rsid w:val="0055684C"/>
    <w:rsid w:val="00560660"/>
    <w:rsid w:val="005608B7"/>
    <w:rsid w:val="00560A53"/>
    <w:rsid w:val="00560E5A"/>
    <w:rsid w:val="00562125"/>
    <w:rsid w:val="005621A2"/>
    <w:rsid w:val="005653A5"/>
    <w:rsid w:val="00567181"/>
    <w:rsid w:val="00567BC5"/>
    <w:rsid w:val="00572319"/>
    <w:rsid w:val="00572CD7"/>
    <w:rsid w:val="0057619E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68BE"/>
    <w:rsid w:val="0059705F"/>
    <w:rsid w:val="005A0103"/>
    <w:rsid w:val="005A0578"/>
    <w:rsid w:val="005A184F"/>
    <w:rsid w:val="005A2056"/>
    <w:rsid w:val="005A362C"/>
    <w:rsid w:val="005A38DA"/>
    <w:rsid w:val="005A4005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F54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2BF6"/>
    <w:rsid w:val="005F4ACE"/>
    <w:rsid w:val="005F4B6E"/>
    <w:rsid w:val="005F5083"/>
    <w:rsid w:val="005F739D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3E42"/>
    <w:rsid w:val="00624E6C"/>
    <w:rsid w:val="00625297"/>
    <w:rsid w:val="00627505"/>
    <w:rsid w:val="00627DDE"/>
    <w:rsid w:val="00630059"/>
    <w:rsid w:val="0063162A"/>
    <w:rsid w:val="00631978"/>
    <w:rsid w:val="006331B5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20B"/>
    <w:rsid w:val="006534C0"/>
    <w:rsid w:val="006538D2"/>
    <w:rsid w:val="00653C59"/>
    <w:rsid w:val="00653D17"/>
    <w:rsid w:val="006559DA"/>
    <w:rsid w:val="00655D54"/>
    <w:rsid w:val="0065601E"/>
    <w:rsid w:val="00657BAE"/>
    <w:rsid w:val="00661268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635"/>
    <w:rsid w:val="00676A42"/>
    <w:rsid w:val="006801D3"/>
    <w:rsid w:val="00680F01"/>
    <w:rsid w:val="00685053"/>
    <w:rsid w:val="0068782E"/>
    <w:rsid w:val="00687D10"/>
    <w:rsid w:val="0069037B"/>
    <w:rsid w:val="006922D0"/>
    <w:rsid w:val="00693C2B"/>
    <w:rsid w:val="00693FD7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C30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710"/>
    <w:rsid w:val="006C5D09"/>
    <w:rsid w:val="006C6B11"/>
    <w:rsid w:val="006D2FEE"/>
    <w:rsid w:val="006D4289"/>
    <w:rsid w:val="006D598E"/>
    <w:rsid w:val="006D5FAC"/>
    <w:rsid w:val="006D628A"/>
    <w:rsid w:val="006D7055"/>
    <w:rsid w:val="006D750B"/>
    <w:rsid w:val="006E15EE"/>
    <w:rsid w:val="006E208C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4EE4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6AC4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7D20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0E59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5830"/>
    <w:rsid w:val="00767C1D"/>
    <w:rsid w:val="00771527"/>
    <w:rsid w:val="00772DE5"/>
    <w:rsid w:val="00774609"/>
    <w:rsid w:val="0077481E"/>
    <w:rsid w:val="00774A8C"/>
    <w:rsid w:val="0077501E"/>
    <w:rsid w:val="007759EB"/>
    <w:rsid w:val="00776B27"/>
    <w:rsid w:val="00776C78"/>
    <w:rsid w:val="00777033"/>
    <w:rsid w:val="007770E4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5AF2"/>
    <w:rsid w:val="00795FD7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216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1EC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71AB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444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5D7C"/>
    <w:rsid w:val="0085720B"/>
    <w:rsid w:val="00860EAC"/>
    <w:rsid w:val="008611A5"/>
    <w:rsid w:val="008613CB"/>
    <w:rsid w:val="00861F56"/>
    <w:rsid w:val="00864B7E"/>
    <w:rsid w:val="00864E1B"/>
    <w:rsid w:val="008675A7"/>
    <w:rsid w:val="00871FEB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1EE0"/>
    <w:rsid w:val="008921F3"/>
    <w:rsid w:val="008925C7"/>
    <w:rsid w:val="00893267"/>
    <w:rsid w:val="00894163"/>
    <w:rsid w:val="008943AC"/>
    <w:rsid w:val="00897A04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377"/>
    <w:rsid w:val="008A447A"/>
    <w:rsid w:val="008A44B6"/>
    <w:rsid w:val="008A61B4"/>
    <w:rsid w:val="008A74CA"/>
    <w:rsid w:val="008B24D3"/>
    <w:rsid w:val="008B3CE2"/>
    <w:rsid w:val="008B4563"/>
    <w:rsid w:val="008B49C9"/>
    <w:rsid w:val="008B59B0"/>
    <w:rsid w:val="008B7194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3A2"/>
    <w:rsid w:val="008C6DCF"/>
    <w:rsid w:val="008C709B"/>
    <w:rsid w:val="008C7DCC"/>
    <w:rsid w:val="008D09E9"/>
    <w:rsid w:val="008D0CA3"/>
    <w:rsid w:val="008D0E91"/>
    <w:rsid w:val="008D1072"/>
    <w:rsid w:val="008D36B0"/>
    <w:rsid w:val="008D59F7"/>
    <w:rsid w:val="008D64AF"/>
    <w:rsid w:val="008E180F"/>
    <w:rsid w:val="008E187B"/>
    <w:rsid w:val="008E2B0B"/>
    <w:rsid w:val="008E358B"/>
    <w:rsid w:val="008E3A94"/>
    <w:rsid w:val="008E3D7C"/>
    <w:rsid w:val="008E3E21"/>
    <w:rsid w:val="008E4DD6"/>
    <w:rsid w:val="008E5A57"/>
    <w:rsid w:val="008E6E05"/>
    <w:rsid w:val="008F1060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CC8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883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32A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559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CA3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3F56"/>
    <w:rsid w:val="009C46BB"/>
    <w:rsid w:val="009C5628"/>
    <w:rsid w:val="009C6447"/>
    <w:rsid w:val="009C7578"/>
    <w:rsid w:val="009D0292"/>
    <w:rsid w:val="009D0598"/>
    <w:rsid w:val="009D088C"/>
    <w:rsid w:val="009D10B7"/>
    <w:rsid w:val="009D1101"/>
    <w:rsid w:val="009D23E9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3AC5"/>
    <w:rsid w:val="009E5ADD"/>
    <w:rsid w:val="009E646A"/>
    <w:rsid w:val="009E6A93"/>
    <w:rsid w:val="009F07D8"/>
    <w:rsid w:val="009F0A8D"/>
    <w:rsid w:val="009F150E"/>
    <w:rsid w:val="009F1C8A"/>
    <w:rsid w:val="009F246A"/>
    <w:rsid w:val="009F2DE0"/>
    <w:rsid w:val="009F3C45"/>
    <w:rsid w:val="009F46F2"/>
    <w:rsid w:val="009F49E1"/>
    <w:rsid w:val="009F50E5"/>
    <w:rsid w:val="009F5C4D"/>
    <w:rsid w:val="009F6159"/>
    <w:rsid w:val="009F6C02"/>
    <w:rsid w:val="009F7A6A"/>
    <w:rsid w:val="009F7C04"/>
    <w:rsid w:val="00A00C09"/>
    <w:rsid w:val="00A00D03"/>
    <w:rsid w:val="00A01245"/>
    <w:rsid w:val="00A01828"/>
    <w:rsid w:val="00A027CB"/>
    <w:rsid w:val="00A042FF"/>
    <w:rsid w:val="00A04FF6"/>
    <w:rsid w:val="00A05051"/>
    <w:rsid w:val="00A07324"/>
    <w:rsid w:val="00A0748F"/>
    <w:rsid w:val="00A07994"/>
    <w:rsid w:val="00A10589"/>
    <w:rsid w:val="00A105EA"/>
    <w:rsid w:val="00A1080D"/>
    <w:rsid w:val="00A12BF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E2E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32D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78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032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3E7D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471"/>
    <w:rsid w:val="00B15B17"/>
    <w:rsid w:val="00B17499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11D"/>
    <w:rsid w:val="00B405F8"/>
    <w:rsid w:val="00B40977"/>
    <w:rsid w:val="00B4150F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0EC"/>
    <w:rsid w:val="00B57417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A48"/>
    <w:rsid w:val="00B64FED"/>
    <w:rsid w:val="00B65910"/>
    <w:rsid w:val="00B6639F"/>
    <w:rsid w:val="00B66AFD"/>
    <w:rsid w:val="00B66DA0"/>
    <w:rsid w:val="00B66FDF"/>
    <w:rsid w:val="00B678AD"/>
    <w:rsid w:val="00B70679"/>
    <w:rsid w:val="00B72CBF"/>
    <w:rsid w:val="00B72EC1"/>
    <w:rsid w:val="00B732FC"/>
    <w:rsid w:val="00B73E26"/>
    <w:rsid w:val="00B73F96"/>
    <w:rsid w:val="00B7451C"/>
    <w:rsid w:val="00B74B26"/>
    <w:rsid w:val="00B7588C"/>
    <w:rsid w:val="00B75CCC"/>
    <w:rsid w:val="00B75D50"/>
    <w:rsid w:val="00B76B93"/>
    <w:rsid w:val="00B8098D"/>
    <w:rsid w:val="00B810FA"/>
    <w:rsid w:val="00B81C96"/>
    <w:rsid w:val="00B82C9E"/>
    <w:rsid w:val="00B83331"/>
    <w:rsid w:val="00B83F46"/>
    <w:rsid w:val="00B84596"/>
    <w:rsid w:val="00B84BAC"/>
    <w:rsid w:val="00B86B32"/>
    <w:rsid w:val="00B87BC1"/>
    <w:rsid w:val="00B911CE"/>
    <w:rsid w:val="00B91897"/>
    <w:rsid w:val="00B925DE"/>
    <w:rsid w:val="00B92793"/>
    <w:rsid w:val="00B930B2"/>
    <w:rsid w:val="00B93627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26AF"/>
    <w:rsid w:val="00BA5CEB"/>
    <w:rsid w:val="00BA6AD8"/>
    <w:rsid w:val="00BA7035"/>
    <w:rsid w:val="00BB0193"/>
    <w:rsid w:val="00BB106C"/>
    <w:rsid w:val="00BB10DD"/>
    <w:rsid w:val="00BB22D9"/>
    <w:rsid w:val="00BB2AED"/>
    <w:rsid w:val="00BB349C"/>
    <w:rsid w:val="00BB48C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885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D9D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55BE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1FC"/>
    <w:rsid w:val="00C44A01"/>
    <w:rsid w:val="00C46030"/>
    <w:rsid w:val="00C461AC"/>
    <w:rsid w:val="00C46B66"/>
    <w:rsid w:val="00C50EB7"/>
    <w:rsid w:val="00C52999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3B92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2A51"/>
    <w:rsid w:val="00C837B6"/>
    <w:rsid w:val="00C843B8"/>
    <w:rsid w:val="00C849CD"/>
    <w:rsid w:val="00C84C28"/>
    <w:rsid w:val="00C856B3"/>
    <w:rsid w:val="00C858FF"/>
    <w:rsid w:val="00C861EF"/>
    <w:rsid w:val="00C9391F"/>
    <w:rsid w:val="00C94C50"/>
    <w:rsid w:val="00C95A55"/>
    <w:rsid w:val="00C95E2E"/>
    <w:rsid w:val="00C96CD7"/>
    <w:rsid w:val="00C97A13"/>
    <w:rsid w:val="00CA1654"/>
    <w:rsid w:val="00CA2AB9"/>
    <w:rsid w:val="00CA379A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907"/>
    <w:rsid w:val="00CD7BAC"/>
    <w:rsid w:val="00CE29CB"/>
    <w:rsid w:val="00CE2F19"/>
    <w:rsid w:val="00CE3228"/>
    <w:rsid w:val="00CE3384"/>
    <w:rsid w:val="00CE33C0"/>
    <w:rsid w:val="00CE40C2"/>
    <w:rsid w:val="00CE5D98"/>
    <w:rsid w:val="00CE6395"/>
    <w:rsid w:val="00CE6ACD"/>
    <w:rsid w:val="00CE7D6F"/>
    <w:rsid w:val="00CF09E9"/>
    <w:rsid w:val="00CF1129"/>
    <w:rsid w:val="00CF17D4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CFD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3D52"/>
    <w:rsid w:val="00D34125"/>
    <w:rsid w:val="00D342F4"/>
    <w:rsid w:val="00D347BF"/>
    <w:rsid w:val="00D35468"/>
    <w:rsid w:val="00D35537"/>
    <w:rsid w:val="00D36777"/>
    <w:rsid w:val="00D414C0"/>
    <w:rsid w:val="00D41567"/>
    <w:rsid w:val="00D4431A"/>
    <w:rsid w:val="00D444FE"/>
    <w:rsid w:val="00D459A5"/>
    <w:rsid w:val="00D46DCD"/>
    <w:rsid w:val="00D504DB"/>
    <w:rsid w:val="00D52BAC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859F3"/>
    <w:rsid w:val="00D92040"/>
    <w:rsid w:val="00D9274B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79F"/>
    <w:rsid w:val="00DB1A8C"/>
    <w:rsid w:val="00DB20CE"/>
    <w:rsid w:val="00DB32F5"/>
    <w:rsid w:val="00DB386C"/>
    <w:rsid w:val="00DB4ACA"/>
    <w:rsid w:val="00DB5CCA"/>
    <w:rsid w:val="00DB670E"/>
    <w:rsid w:val="00DB6D28"/>
    <w:rsid w:val="00DB71CC"/>
    <w:rsid w:val="00DB7DEA"/>
    <w:rsid w:val="00DC0B56"/>
    <w:rsid w:val="00DC1088"/>
    <w:rsid w:val="00DC1C41"/>
    <w:rsid w:val="00DC3234"/>
    <w:rsid w:val="00DC34ED"/>
    <w:rsid w:val="00DC4CD9"/>
    <w:rsid w:val="00DC61C6"/>
    <w:rsid w:val="00DC6394"/>
    <w:rsid w:val="00DD0C09"/>
    <w:rsid w:val="00DD0D71"/>
    <w:rsid w:val="00DD158A"/>
    <w:rsid w:val="00DD160D"/>
    <w:rsid w:val="00DD1928"/>
    <w:rsid w:val="00DD1AC5"/>
    <w:rsid w:val="00DD29A9"/>
    <w:rsid w:val="00DD2CF9"/>
    <w:rsid w:val="00DD5AFA"/>
    <w:rsid w:val="00DD63DD"/>
    <w:rsid w:val="00DE103F"/>
    <w:rsid w:val="00DE23D5"/>
    <w:rsid w:val="00DE2A85"/>
    <w:rsid w:val="00DE36FF"/>
    <w:rsid w:val="00DE37E2"/>
    <w:rsid w:val="00DE38C4"/>
    <w:rsid w:val="00DE4BFF"/>
    <w:rsid w:val="00DE4C91"/>
    <w:rsid w:val="00DE59B4"/>
    <w:rsid w:val="00DE6C6E"/>
    <w:rsid w:val="00DE7884"/>
    <w:rsid w:val="00DF13F4"/>
    <w:rsid w:val="00DF21E5"/>
    <w:rsid w:val="00DF3540"/>
    <w:rsid w:val="00DF4771"/>
    <w:rsid w:val="00DF4E16"/>
    <w:rsid w:val="00DF5498"/>
    <w:rsid w:val="00DF5523"/>
    <w:rsid w:val="00DF5B7F"/>
    <w:rsid w:val="00DF6144"/>
    <w:rsid w:val="00DF6F15"/>
    <w:rsid w:val="00DF7C2F"/>
    <w:rsid w:val="00E00078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89A"/>
    <w:rsid w:val="00E31AF9"/>
    <w:rsid w:val="00E32B5C"/>
    <w:rsid w:val="00E35D91"/>
    <w:rsid w:val="00E35F12"/>
    <w:rsid w:val="00E361C2"/>
    <w:rsid w:val="00E36475"/>
    <w:rsid w:val="00E36C5D"/>
    <w:rsid w:val="00E402D1"/>
    <w:rsid w:val="00E40BBF"/>
    <w:rsid w:val="00E41566"/>
    <w:rsid w:val="00E4164A"/>
    <w:rsid w:val="00E4181B"/>
    <w:rsid w:val="00E4236D"/>
    <w:rsid w:val="00E42753"/>
    <w:rsid w:val="00E427E8"/>
    <w:rsid w:val="00E447B2"/>
    <w:rsid w:val="00E44C90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F30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4628"/>
    <w:rsid w:val="00E65785"/>
    <w:rsid w:val="00E66215"/>
    <w:rsid w:val="00E662D4"/>
    <w:rsid w:val="00E71B36"/>
    <w:rsid w:val="00E723D1"/>
    <w:rsid w:val="00E72CB5"/>
    <w:rsid w:val="00E755C3"/>
    <w:rsid w:val="00E75822"/>
    <w:rsid w:val="00E76501"/>
    <w:rsid w:val="00E76A51"/>
    <w:rsid w:val="00E77C30"/>
    <w:rsid w:val="00E82A61"/>
    <w:rsid w:val="00E85D7A"/>
    <w:rsid w:val="00E85DE7"/>
    <w:rsid w:val="00E870A5"/>
    <w:rsid w:val="00E8773E"/>
    <w:rsid w:val="00E905A8"/>
    <w:rsid w:val="00E92867"/>
    <w:rsid w:val="00E93AF2"/>
    <w:rsid w:val="00E9446A"/>
    <w:rsid w:val="00E956F3"/>
    <w:rsid w:val="00E957C3"/>
    <w:rsid w:val="00E9629E"/>
    <w:rsid w:val="00E97DE6"/>
    <w:rsid w:val="00EA03A0"/>
    <w:rsid w:val="00EA2EE7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5B03"/>
    <w:rsid w:val="00EC613D"/>
    <w:rsid w:val="00ED015A"/>
    <w:rsid w:val="00ED0408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1F9A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7535"/>
    <w:rsid w:val="00F610F2"/>
    <w:rsid w:val="00F621FA"/>
    <w:rsid w:val="00F62963"/>
    <w:rsid w:val="00F64640"/>
    <w:rsid w:val="00F648B5"/>
    <w:rsid w:val="00F66765"/>
    <w:rsid w:val="00F67D93"/>
    <w:rsid w:val="00F70657"/>
    <w:rsid w:val="00F712CA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3FB"/>
    <w:rsid w:val="00F91C29"/>
    <w:rsid w:val="00F93156"/>
    <w:rsid w:val="00F9321D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8B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E72D4"/>
    <w:rsid w:val="00FF1673"/>
    <w:rsid w:val="00FF4ACC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30D93"/>
  <w15:docId w15:val="{AAC51D3A-D82B-4875-A149-52C02E9CB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A447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D19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  <w:szCs w:val="24"/>
    </w:rPr>
  </w:style>
  <w:style w:type="character" w:styleId="Strong">
    <w:name w:val="Strong"/>
    <w:basedOn w:val="DefaultParagraphFont"/>
    <w:uiPriority w:val="22"/>
    <w:qFormat/>
    <w:rsid w:val="00DD19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E7AB-4C3A-4C2B-8D5C-AA8B9314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32</TotalTime>
  <Pages>2</Pages>
  <Words>297</Words>
  <Characters>1696</Characters>
  <Application>Microsoft Office Word</Application>
  <DocSecurity>0</DocSecurity>
  <Lines>99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29</cp:revision>
  <cp:lastPrinted>2026-04-27T02:05:00Z</cp:lastPrinted>
  <dcterms:created xsi:type="dcterms:W3CDTF">2024-07-26T15:45:00Z</dcterms:created>
  <dcterms:modified xsi:type="dcterms:W3CDTF">2026-08-11T06:26:00Z</dcterms:modified>
</cp:coreProperties>
</file>