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62"/>
      </w:tblGrid>
      <w:tr w:rsidR="00E0585C" w14:paraId="04576508" w14:textId="77777777" w:rsidTr="00D81FDE">
        <w:trPr>
          <w:trHeight w:val="2865"/>
        </w:trPr>
        <w:tc>
          <w:tcPr>
            <w:tcW w:w="2268" w:type="dxa"/>
          </w:tcPr>
          <w:p w14:paraId="10F85624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62" w:type="dxa"/>
            <w:vAlign w:val="center"/>
          </w:tcPr>
          <w:p w14:paraId="3DF011BD" w14:textId="1CF4B2BC" w:rsidR="00623F2C" w:rsidRPr="00F723E0" w:rsidRDefault="00623F2C" w:rsidP="00623F2C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 xml:space="preserve">Neo Corporate </w:t>
            </w:r>
            <w:r w:rsidR="00044C14">
              <w:rPr>
                <w:rFonts w:cs="Times New Roman"/>
                <w:color w:val="7F7E82"/>
                <w:sz w:val="28"/>
              </w:rPr>
              <w:t>Public Company Limited</w:t>
            </w:r>
            <w:r>
              <w:rPr>
                <w:rFonts w:cs="Times New Roman"/>
                <w:color w:val="7F7E82"/>
                <w:sz w:val="28"/>
              </w:rPr>
              <w:t xml:space="preserve"> and its subsidiary</w:t>
            </w:r>
          </w:p>
          <w:p w14:paraId="3DE5663D" w14:textId="598C4C2C" w:rsidR="00623F2C" w:rsidRPr="00D81FDE" w:rsidRDefault="00623F2C" w:rsidP="00D81FDE">
            <w:pPr>
              <w:spacing w:line="380" w:lineRule="exact"/>
              <w:ind w:right="-150"/>
              <w:rPr>
                <w:rFonts w:cs="Times New Roman"/>
                <w:color w:val="7F7E82"/>
                <w:spacing w:val="-4"/>
                <w:sz w:val="28"/>
              </w:rPr>
            </w:pPr>
            <w:r w:rsidRPr="00D81FDE">
              <w:rPr>
                <w:color w:val="7F7E82"/>
                <w:spacing w:val="-4"/>
                <w:sz w:val="28"/>
                <w:szCs w:val="35"/>
              </w:rPr>
              <w:t xml:space="preserve">Review report and </w:t>
            </w:r>
            <w:r w:rsidR="006339B6" w:rsidRPr="00D81FDE">
              <w:rPr>
                <w:color w:val="7F7E82"/>
                <w:spacing w:val="-4"/>
                <w:sz w:val="28"/>
                <w:szCs w:val="35"/>
              </w:rPr>
              <w:t>consolidated and separate</w:t>
            </w:r>
            <w:r w:rsidRPr="00D81FDE">
              <w:rPr>
                <w:color w:val="7F7E82"/>
                <w:spacing w:val="-4"/>
                <w:sz w:val="28"/>
                <w:szCs w:val="35"/>
              </w:rPr>
              <w:t xml:space="preserve"> financial information</w:t>
            </w:r>
          </w:p>
          <w:p w14:paraId="474D8796" w14:textId="5E1ABE69" w:rsidR="006F04B3" w:rsidRPr="0077481E" w:rsidRDefault="009046E9" w:rsidP="007645B3">
            <w:pPr>
              <w:spacing w:line="380" w:lineRule="exact"/>
              <w:ind w:left="14" w:right="-171"/>
              <w:rPr>
                <w:rFonts w:cs="Times New Roman"/>
                <w:color w:val="7F7E82"/>
                <w:sz w:val="28"/>
              </w:rPr>
            </w:pPr>
            <w:r w:rsidRPr="009046E9">
              <w:rPr>
                <w:rFonts w:cs="Times New Roman"/>
                <w:color w:val="7F7E82"/>
                <w:sz w:val="28"/>
              </w:rPr>
              <w:t>For the three-month period ended</w:t>
            </w:r>
            <w:r w:rsidR="006E279D">
              <w:rPr>
                <w:rFonts w:cs="Times New Roman"/>
                <w:color w:val="7F7E82"/>
                <w:sz w:val="28"/>
              </w:rPr>
              <w:t xml:space="preserve"> 31 March 2026</w:t>
            </w:r>
          </w:p>
        </w:tc>
      </w:tr>
    </w:tbl>
    <w:p w14:paraId="27CB87B9" w14:textId="77777777" w:rsidR="00B626F4" w:rsidRDefault="00B626F4">
      <w:pPr>
        <w:sectPr w:rsidR="00B626F4" w:rsidSect="00BE5FA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622974D" w14:textId="0DAD4E90" w:rsidR="00F723E0" w:rsidRPr="00C91665" w:rsidRDefault="00F723E0" w:rsidP="00D8194E">
      <w:pPr>
        <w:spacing w:line="370" w:lineRule="exact"/>
        <w:rPr>
          <w:rFonts w:ascii="Arial" w:hAnsi="Arial" w:cs="Arial"/>
          <w:b/>
          <w:bCs/>
          <w:sz w:val="22"/>
          <w:szCs w:val="22"/>
        </w:rPr>
      </w:pPr>
      <w:r w:rsidRPr="000529C2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0FC0B6FA" w14:textId="17E0759D" w:rsidR="00044C14" w:rsidRDefault="00F723E0" w:rsidP="00D8194E">
      <w:pPr>
        <w:tabs>
          <w:tab w:val="left" w:pos="720"/>
        </w:tabs>
        <w:spacing w:line="37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To the </w:t>
      </w:r>
      <w:r>
        <w:rPr>
          <w:rFonts w:ascii="Arial" w:hAnsi="Arial" w:cs="Arial"/>
          <w:sz w:val="22"/>
          <w:szCs w:val="22"/>
        </w:rPr>
        <w:t>S</w:t>
      </w:r>
      <w:r w:rsidRPr="00C91665">
        <w:rPr>
          <w:rFonts w:ascii="Arial" w:hAnsi="Arial" w:cs="Arial"/>
          <w:sz w:val="22"/>
          <w:szCs w:val="22"/>
        </w:rPr>
        <w:t xml:space="preserve">hareholders of </w:t>
      </w:r>
      <w:r w:rsidR="00044C14" w:rsidRPr="00044C14">
        <w:rPr>
          <w:rFonts w:ascii="Arial" w:hAnsi="Arial" w:cs="Arial"/>
          <w:sz w:val="22"/>
          <w:szCs w:val="22"/>
        </w:rPr>
        <w:t>Neo Corporate Public Company Limited</w:t>
      </w:r>
    </w:p>
    <w:p w14:paraId="57E44623" w14:textId="582F524C" w:rsidR="00F723E0" w:rsidRPr="006E279D" w:rsidRDefault="00F723E0" w:rsidP="00CF1DAB">
      <w:pPr>
        <w:spacing w:before="240" w:after="240" w:line="370" w:lineRule="exact"/>
        <w:rPr>
          <w:rFonts w:ascii="Arial" w:hAnsi="Arial" w:cs="Arial"/>
          <w:sz w:val="22"/>
          <w:szCs w:val="22"/>
        </w:rPr>
      </w:pPr>
      <w:r w:rsidRPr="006E279D">
        <w:rPr>
          <w:rFonts w:ascii="Arial" w:hAnsi="Arial" w:cs="Arial"/>
          <w:sz w:val="22"/>
          <w:szCs w:val="22"/>
        </w:rPr>
        <w:t xml:space="preserve">I have reviewed the accompanying consolidated financial </w:t>
      </w:r>
      <w:r w:rsidR="00AE05AC" w:rsidRPr="006E279D">
        <w:rPr>
          <w:rFonts w:ascii="Arial" w:hAnsi="Arial" w:cs="Arial"/>
          <w:sz w:val="22"/>
          <w:szCs w:val="22"/>
        </w:rPr>
        <w:t>informa</w:t>
      </w:r>
      <w:r w:rsidRPr="006E279D">
        <w:rPr>
          <w:rFonts w:ascii="Arial" w:hAnsi="Arial" w:cs="Arial"/>
          <w:sz w:val="22"/>
          <w:szCs w:val="22"/>
        </w:rPr>
        <w:t xml:space="preserve">tion of </w:t>
      </w:r>
      <w:r w:rsidR="00044C14" w:rsidRPr="006E279D">
        <w:rPr>
          <w:rFonts w:ascii="Arial" w:hAnsi="Arial" w:cs="Arial"/>
          <w:sz w:val="22"/>
          <w:szCs w:val="22"/>
        </w:rPr>
        <w:t>Neo Corporate Public Company Limited</w:t>
      </w:r>
      <w:r w:rsidRPr="006E279D">
        <w:rPr>
          <w:rFonts w:ascii="Arial" w:hAnsi="Arial" w:cs="Arial"/>
          <w:sz w:val="22"/>
          <w:szCs w:val="22"/>
        </w:rPr>
        <w:t xml:space="preserve"> and its subsidiar</w:t>
      </w:r>
      <w:r w:rsidR="00A4272F" w:rsidRPr="006E279D">
        <w:rPr>
          <w:rFonts w:ascii="Arial" w:hAnsi="Arial" w:cs="Arial"/>
          <w:sz w:val="22"/>
          <w:szCs w:val="22"/>
        </w:rPr>
        <w:t>y</w:t>
      </w:r>
      <w:r w:rsidR="006339B6" w:rsidRPr="006E279D">
        <w:rPr>
          <w:rFonts w:ascii="Arial" w:hAnsi="Arial" w:cs="Arial"/>
          <w:sz w:val="22"/>
          <w:szCs w:val="22"/>
        </w:rPr>
        <w:t xml:space="preserve"> (the Group), which comprises the consolidated statement of financial position</w:t>
      </w:r>
      <w:r w:rsidRPr="006E279D">
        <w:rPr>
          <w:rFonts w:ascii="Arial" w:hAnsi="Arial" w:cs="Arial"/>
          <w:sz w:val="22"/>
          <w:szCs w:val="22"/>
        </w:rPr>
        <w:t xml:space="preserve"> </w:t>
      </w:r>
      <w:r w:rsidR="00004C6D" w:rsidRPr="006E279D">
        <w:rPr>
          <w:rFonts w:ascii="Arial" w:hAnsi="Arial" w:cs="Arial"/>
          <w:sz w:val="22"/>
          <w:szCs w:val="22"/>
        </w:rPr>
        <w:t xml:space="preserve">as at </w:t>
      </w:r>
      <w:r w:rsidR="006E279D" w:rsidRPr="006E279D">
        <w:rPr>
          <w:rFonts w:ascii="Arial" w:hAnsi="Arial" w:cs="Arial"/>
          <w:sz w:val="22"/>
          <w:szCs w:val="22"/>
        </w:rPr>
        <w:t>31 March 2026</w:t>
      </w:r>
      <w:r w:rsidR="00004C6D" w:rsidRPr="006E279D">
        <w:rPr>
          <w:rFonts w:ascii="Arial" w:hAnsi="Arial" w:cs="Arial"/>
          <w:sz w:val="22"/>
          <w:szCs w:val="22"/>
        </w:rPr>
        <w:t xml:space="preserve">, </w:t>
      </w:r>
      <w:r w:rsidR="006E279D" w:rsidRPr="006E279D">
        <w:rPr>
          <w:rFonts w:ascii="Arial" w:hAnsi="Arial" w:cs="Arial"/>
          <w:sz w:val="22"/>
          <w:szCs w:val="22"/>
        </w:rPr>
        <w:t>and the related consolidated statements of comprehensive income, changes in shareholders’ equity and cash flows for the three-month period then ended</w:t>
      </w:r>
      <w:r w:rsidR="00783961" w:rsidRPr="006E279D">
        <w:rPr>
          <w:rFonts w:ascii="Arial" w:hAnsi="Arial" w:cs="Arial"/>
          <w:sz w:val="22"/>
          <w:szCs w:val="22"/>
        </w:rPr>
        <w:t xml:space="preserve">, </w:t>
      </w:r>
      <w:r w:rsidR="00783961" w:rsidRPr="006E279D">
        <w:rPr>
          <w:rFonts w:ascii="Arial" w:hAnsi="Arial" w:cs="Cordia New"/>
          <w:sz w:val="22"/>
          <w:szCs w:val="22"/>
        </w:rPr>
        <w:t xml:space="preserve">as well as </w:t>
      </w:r>
      <w:r w:rsidR="00783961" w:rsidRPr="006E279D">
        <w:rPr>
          <w:rFonts w:ascii="Arial" w:hAnsi="Arial" w:cs="Arial"/>
          <w:sz w:val="22"/>
          <w:szCs w:val="22"/>
        </w:rPr>
        <w:t xml:space="preserve">the condensed notes to the interim </w:t>
      </w:r>
      <w:r w:rsidR="009E5F39" w:rsidRPr="006E279D">
        <w:rPr>
          <w:rFonts w:ascii="Arial" w:hAnsi="Arial" w:cs="Arial"/>
          <w:sz w:val="22"/>
          <w:szCs w:val="22"/>
        </w:rPr>
        <w:t xml:space="preserve">consolidated </w:t>
      </w:r>
      <w:r w:rsidR="00783961" w:rsidRPr="006E279D">
        <w:rPr>
          <w:rFonts w:ascii="Arial" w:hAnsi="Arial" w:cs="Arial"/>
          <w:sz w:val="22"/>
          <w:szCs w:val="22"/>
        </w:rPr>
        <w:t>financial statements</w:t>
      </w:r>
      <w:r w:rsidRPr="006E279D">
        <w:rPr>
          <w:rFonts w:ascii="Arial" w:hAnsi="Arial" w:cs="Arial"/>
          <w:sz w:val="22"/>
          <w:szCs w:val="22"/>
        </w:rPr>
        <w:t>.</w:t>
      </w:r>
      <w:r w:rsidR="00880053" w:rsidRPr="006E279D">
        <w:rPr>
          <w:rFonts w:ascii="Arial" w:hAnsi="Arial" w:cs="Arial"/>
          <w:sz w:val="22"/>
          <w:szCs w:val="22"/>
        </w:rPr>
        <w:t xml:space="preserve"> </w:t>
      </w:r>
      <w:r w:rsidRPr="006E279D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r w:rsidR="00044C14" w:rsidRPr="006E279D">
        <w:rPr>
          <w:rFonts w:ascii="Arial" w:hAnsi="Arial" w:cs="Arial"/>
          <w:sz w:val="22"/>
          <w:szCs w:val="22"/>
        </w:rPr>
        <w:t>Neo Corporate Public Company Limited</w:t>
      </w:r>
      <w:r w:rsidR="00FA6686" w:rsidRPr="006E279D">
        <w:rPr>
          <w:rFonts w:ascii="Arial" w:hAnsi="Arial" w:cstheme="minorBidi"/>
          <w:sz w:val="22"/>
          <w:szCs w:val="22"/>
        </w:rPr>
        <w:t xml:space="preserve"> </w:t>
      </w:r>
      <w:r w:rsidRPr="006E279D">
        <w:rPr>
          <w:rFonts w:ascii="Arial" w:hAnsi="Arial" w:cs="Arial"/>
          <w:sz w:val="22"/>
          <w:szCs w:val="22"/>
        </w:rPr>
        <w:t>for the same period</w:t>
      </w:r>
      <w:r w:rsidR="00CB02F2" w:rsidRPr="006E279D">
        <w:rPr>
          <w:rFonts w:ascii="Arial" w:hAnsi="Arial" w:cs="Arial"/>
          <w:sz w:val="22"/>
          <w:szCs w:val="22"/>
        </w:rPr>
        <w:t>s</w:t>
      </w:r>
      <w:r w:rsidR="00880053" w:rsidRPr="006E279D">
        <w:rPr>
          <w:rFonts w:ascii="Arial" w:hAnsi="Arial" w:cs="Arial"/>
          <w:sz w:val="22"/>
          <w:szCs w:val="22"/>
        </w:rPr>
        <w:t xml:space="preserve"> (collectively “</w:t>
      </w:r>
      <w:r w:rsidR="004C46FC" w:rsidRPr="006E279D">
        <w:rPr>
          <w:rFonts w:ascii="Arial" w:hAnsi="Arial" w:cs="Arial"/>
          <w:sz w:val="22"/>
          <w:szCs w:val="22"/>
        </w:rPr>
        <w:t xml:space="preserve">the </w:t>
      </w:r>
      <w:r w:rsidR="00880053" w:rsidRPr="006E279D">
        <w:rPr>
          <w:rFonts w:ascii="Arial" w:hAnsi="Arial" w:cs="Arial"/>
          <w:sz w:val="22"/>
          <w:szCs w:val="22"/>
        </w:rPr>
        <w:t>interim financial information”)</w:t>
      </w:r>
      <w:r w:rsidRPr="006E279D">
        <w:rPr>
          <w:rFonts w:ascii="Arial" w:hAnsi="Arial" w:cs="Arial"/>
          <w:sz w:val="22"/>
          <w:szCs w:val="22"/>
        </w:rPr>
        <w:t>. Management is responsible for the preparation and presentation of this interim financial information in accordance with</w:t>
      </w:r>
      <w:r w:rsidRPr="006E279D">
        <w:rPr>
          <w:rFonts w:ascii="Arial" w:hAnsi="Arial" w:hint="cs"/>
          <w:sz w:val="22"/>
          <w:szCs w:val="22"/>
          <w:cs/>
        </w:rPr>
        <w:t xml:space="preserve"> </w:t>
      </w:r>
      <w:r w:rsidRPr="006E279D">
        <w:rPr>
          <w:rFonts w:ascii="Arial" w:hAnsi="Arial"/>
          <w:sz w:val="22"/>
          <w:szCs w:val="22"/>
        </w:rPr>
        <w:t xml:space="preserve">Thai </w:t>
      </w:r>
      <w:r w:rsidRPr="006E279D">
        <w:rPr>
          <w:rFonts w:ascii="Arial" w:hAnsi="Arial" w:cs="Arial"/>
          <w:sz w:val="22"/>
          <w:szCs w:val="22"/>
        </w:rPr>
        <w:t xml:space="preserve">Accounting Standard 34 </w:t>
      </w:r>
      <w:r w:rsidRPr="006E279D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6E279D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Pr="006E279D">
        <w:rPr>
          <w:rFonts w:ascii="Arial" w:hAnsi="Arial" w:cs="Arial"/>
          <w:sz w:val="22"/>
          <w:szCs w:val="22"/>
        </w:rPr>
        <w:t>express</w:t>
      </w:r>
      <w:proofErr w:type="gramEnd"/>
      <w:r w:rsidRPr="006E279D">
        <w:rPr>
          <w:rFonts w:ascii="Arial" w:hAnsi="Arial" w:cs="Arial"/>
          <w:sz w:val="22"/>
          <w:szCs w:val="22"/>
        </w:rPr>
        <w:t xml:space="preserve"> a conclusion on this interim financial information based on my review.</w:t>
      </w:r>
    </w:p>
    <w:p w14:paraId="6B637F95" w14:textId="77777777" w:rsidR="00F723E0" w:rsidRPr="000529C2" w:rsidRDefault="00F723E0" w:rsidP="00D8194E">
      <w:pPr>
        <w:spacing w:before="12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0529C2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227349" w14:textId="075C7CEF" w:rsidR="00F723E0" w:rsidRDefault="00F723E0" w:rsidP="00D8194E">
      <w:pPr>
        <w:spacing w:before="120" w:after="240" w:line="370" w:lineRule="exact"/>
        <w:rPr>
          <w:rFonts w:ascii="Arial" w:hAnsi="Arial" w:cs="Arial"/>
          <w:sz w:val="22"/>
          <w:szCs w:val="22"/>
        </w:rPr>
      </w:pPr>
      <w:r w:rsidRPr="000529C2">
        <w:rPr>
          <w:rFonts w:ascii="Arial" w:hAnsi="Arial" w:cs="Arial"/>
          <w:sz w:val="22"/>
          <w:szCs w:val="22"/>
        </w:rPr>
        <w:t xml:space="preserve">I conducted my review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0529C2">
        <w:rPr>
          <w:rFonts w:ascii="Arial" w:hAnsi="Arial" w:cs="Arial"/>
          <w:sz w:val="22"/>
          <w:szCs w:val="22"/>
        </w:rPr>
        <w:t xml:space="preserve">Standard on Review Engagements </w:t>
      </w:r>
      <w:r w:rsidRPr="000529C2">
        <w:rPr>
          <w:rFonts w:ascii="Arial" w:hAnsi="Arial" w:cs="Arial"/>
          <w:sz w:val="22"/>
          <w:szCs w:val="22"/>
          <w:cs/>
        </w:rPr>
        <w:t>2410</w:t>
      </w:r>
      <w:r w:rsidRPr="000529C2">
        <w:rPr>
          <w:rFonts w:ascii="Arial" w:hAnsi="Arial" w:cs="Arial"/>
          <w:sz w:val="22"/>
          <w:szCs w:val="22"/>
        </w:rPr>
        <w:t xml:space="preserve">, </w:t>
      </w:r>
      <w:r w:rsidRPr="000529C2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0529C2">
        <w:rPr>
          <w:rFonts w:ascii="Arial" w:hAnsi="Arial" w:cs="Arial"/>
          <w:sz w:val="22"/>
          <w:szCs w:val="22"/>
        </w:rPr>
        <w:t xml:space="preserve">. A review </w:t>
      </w:r>
      <w:r w:rsidR="002D14F2">
        <w:rPr>
          <w:rFonts w:ascii="Arial" w:hAnsi="Arial" w:cs="Arial"/>
          <w:sz w:val="22"/>
          <w:szCs w:val="22"/>
        </w:rPr>
        <w:t xml:space="preserve">    </w:t>
      </w:r>
      <w:r w:rsidRPr="000529C2">
        <w:rPr>
          <w:rFonts w:ascii="Arial" w:hAnsi="Arial" w:cs="Arial"/>
          <w:sz w:val="22"/>
          <w:szCs w:val="22"/>
        </w:rPr>
        <w:t xml:space="preserve">of interim financial information consists of making inquiries, primarily of </w:t>
      </w:r>
      <w:proofErr w:type="gramStart"/>
      <w:r w:rsidRPr="000529C2">
        <w:rPr>
          <w:rFonts w:ascii="Arial" w:hAnsi="Arial" w:cs="Arial"/>
          <w:sz w:val="22"/>
          <w:szCs w:val="22"/>
        </w:rPr>
        <w:t>persons</w:t>
      </w:r>
      <w:proofErr w:type="gramEnd"/>
      <w:r w:rsidRPr="000529C2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927DAC">
        <w:rPr>
          <w:rFonts w:ascii="Arial" w:hAnsi="Arial" w:cs="Arial"/>
          <w:sz w:val="22"/>
          <w:szCs w:val="22"/>
        </w:rPr>
        <w:t>the</w:t>
      </w:r>
      <w:r w:rsidRPr="000529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</w:t>
      </w:r>
      <w:r w:rsidRPr="000529C2">
        <w:rPr>
          <w:rFonts w:ascii="Arial" w:hAnsi="Arial" w:cs="Arial"/>
          <w:sz w:val="22"/>
          <w:szCs w:val="22"/>
        </w:rPr>
        <w:t xml:space="preserve">tandards </w:t>
      </w:r>
      <w:r w:rsidR="00927DAC">
        <w:rPr>
          <w:rFonts w:ascii="Arial" w:hAnsi="Arial" w:cs="Arial"/>
          <w:sz w:val="22"/>
          <w:szCs w:val="22"/>
        </w:rPr>
        <w:t>as applicable to a</w:t>
      </w:r>
      <w:r>
        <w:rPr>
          <w:rFonts w:ascii="Arial" w:hAnsi="Arial" w:cs="Arial"/>
          <w:sz w:val="22"/>
          <w:szCs w:val="22"/>
        </w:rPr>
        <w:t xml:space="preserve">uditing </w:t>
      </w:r>
      <w:r w:rsidR="00927DAC">
        <w:rPr>
          <w:rFonts w:ascii="Arial" w:hAnsi="Arial" w:cs="Arial"/>
          <w:sz w:val="22"/>
          <w:szCs w:val="22"/>
        </w:rPr>
        <w:t xml:space="preserve">issued by the Federation of </w:t>
      </w:r>
      <w:proofErr w:type="gramStart"/>
      <w:r w:rsidR="00927DAC">
        <w:rPr>
          <w:rFonts w:ascii="Arial" w:hAnsi="Arial" w:cs="Arial"/>
          <w:sz w:val="22"/>
          <w:szCs w:val="22"/>
        </w:rPr>
        <w:t>accounting professions</w:t>
      </w:r>
      <w:proofErr w:type="gramEnd"/>
      <w:r w:rsidR="00927DAC">
        <w:rPr>
          <w:rFonts w:ascii="Arial" w:hAnsi="Arial" w:cs="Arial"/>
          <w:sz w:val="22"/>
          <w:szCs w:val="22"/>
        </w:rPr>
        <w:t xml:space="preserve"> </w:t>
      </w:r>
      <w:r w:rsidRPr="000529C2">
        <w:rPr>
          <w:rFonts w:ascii="Arial" w:hAnsi="Arial" w:cs="Arial"/>
          <w:sz w:val="22"/>
          <w:szCs w:val="22"/>
        </w:rPr>
        <w:t xml:space="preserve">and consequently </w:t>
      </w:r>
      <w:r w:rsidR="00927DAC">
        <w:rPr>
          <w:rFonts w:ascii="Arial" w:hAnsi="Arial" w:cs="Arial"/>
          <w:sz w:val="22"/>
          <w:szCs w:val="22"/>
        </w:rPr>
        <w:br/>
      </w:r>
      <w:r w:rsidRPr="000529C2">
        <w:rPr>
          <w:rFonts w:ascii="Arial" w:hAnsi="Arial" w:cs="Arial"/>
          <w:sz w:val="22"/>
          <w:szCs w:val="22"/>
        </w:rPr>
        <w:t xml:space="preserve">does not enable me to obtain assurance that I would become aware of all significant matters that might be identified in an audit. Accordingly, I do not express </w:t>
      </w:r>
      <w:proofErr w:type="gramStart"/>
      <w:r w:rsidRPr="000529C2">
        <w:rPr>
          <w:rFonts w:ascii="Arial" w:hAnsi="Arial" w:cs="Arial"/>
          <w:sz w:val="22"/>
          <w:szCs w:val="22"/>
        </w:rPr>
        <w:t>an audit opinion</w:t>
      </w:r>
      <w:proofErr w:type="gramEnd"/>
      <w:r w:rsidRPr="000529C2">
        <w:rPr>
          <w:rFonts w:ascii="Arial" w:hAnsi="Arial" w:cs="Arial"/>
          <w:sz w:val="22"/>
          <w:szCs w:val="22"/>
        </w:rPr>
        <w:t>.</w:t>
      </w:r>
    </w:p>
    <w:p w14:paraId="3BAD909C" w14:textId="77777777" w:rsidR="006A6C7E" w:rsidRPr="000529C2" w:rsidRDefault="006A6C7E" w:rsidP="00D8194E">
      <w:pPr>
        <w:spacing w:before="120" w:after="120" w:line="37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0C918964" w14:textId="3D1D65BB" w:rsidR="006A6C7E" w:rsidRDefault="006A6C7E" w:rsidP="00CF1DAB">
      <w:pPr>
        <w:spacing w:before="120" w:after="240" w:line="37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respects, in accordance </w:t>
      </w:r>
      <w:r w:rsidRPr="00717481">
        <w:rPr>
          <w:rFonts w:ascii="Arial" w:hAnsi="Arial" w:cs="Arial"/>
          <w:sz w:val="22"/>
          <w:szCs w:val="22"/>
        </w:rPr>
        <w:t xml:space="preserve">with Thai Accounting Standard 34 </w:t>
      </w:r>
      <w:r w:rsidRPr="006E7EBA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717481">
        <w:rPr>
          <w:rFonts w:ascii="Arial" w:hAnsi="Arial" w:cs="Arial"/>
          <w:sz w:val="22"/>
          <w:szCs w:val="22"/>
        </w:rPr>
        <w:t>.</w:t>
      </w:r>
    </w:p>
    <w:p w14:paraId="2BD49A97" w14:textId="77777777" w:rsidR="00B26BE2" w:rsidRDefault="00B26BE2" w:rsidP="00D8194E">
      <w:pPr>
        <w:spacing w:before="120" w:after="120" w:line="370" w:lineRule="exact"/>
        <w:rPr>
          <w:rFonts w:ascii="Arial" w:hAnsi="Arial" w:cstheme="minorBidi"/>
          <w:sz w:val="22"/>
          <w:szCs w:val="22"/>
        </w:rPr>
      </w:pPr>
    </w:p>
    <w:p w14:paraId="4A6BBCB9" w14:textId="1127034B" w:rsidR="00F723E0" w:rsidRPr="00C91665" w:rsidRDefault="003D26C8" w:rsidP="00D8194E">
      <w:pPr>
        <w:tabs>
          <w:tab w:val="center" w:pos="6480"/>
        </w:tabs>
        <w:spacing w:before="240" w:line="37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/>
          <w:sz w:val="22"/>
          <w:szCs w:val="22"/>
        </w:rPr>
        <w:t>Kittiphun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Kiatsomphob</w:t>
      </w:r>
      <w:proofErr w:type="spellEnd"/>
    </w:p>
    <w:p w14:paraId="2233D54F" w14:textId="7685F85A" w:rsidR="00F723E0" w:rsidRPr="00C91665" w:rsidRDefault="00F723E0" w:rsidP="00D8194E">
      <w:pPr>
        <w:tabs>
          <w:tab w:val="center" w:pos="6480"/>
        </w:tabs>
        <w:spacing w:after="240" w:line="37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3D26C8">
        <w:rPr>
          <w:rFonts w:ascii="Arial" w:hAnsi="Arial" w:cs="Arial"/>
          <w:sz w:val="22"/>
          <w:szCs w:val="22"/>
        </w:rPr>
        <w:t>8050</w:t>
      </w:r>
    </w:p>
    <w:p w14:paraId="398AF1D8" w14:textId="0002242B" w:rsidR="00526063" w:rsidRPr="00C91665" w:rsidRDefault="00526063" w:rsidP="00D8194E">
      <w:pPr>
        <w:tabs>
          <w:tab w:val="left" w:pos="1080"/>
          <w:tab w:val="left" w:pos="7305"/>
        </w:tabs>
        <w:spacing w:line="37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Y</w:t>
      </w:r>
      <w:r w:rsidRPr="00C91665">
        <w:rPr>
          <w:rFonts w:ascii="Arial" w:hAnsi="Arial" w:cs="Arial"/>
          <w:sz w:val="22"/>
          <w:szCs w:val="22"/>
        </w:rPr>
        <w:t xml:space="preserve"> Office Limited</w:t>
      </w:r>
    </w:p>
    <w:p w14:paraId="226CC383" w14:textId="45ECAB19" w:rsidR="00900CA2" w:rsidRDefault="00F723E0" w:rsidP="00D8194E">
      <w:pPr>
        <w:tabs>
          <w:tab w:val="left" w:pos="720"/>
        </w:tabs>
        <w:spacing w:line="370" w:lineRule="exact"/>
      </w:pPr>
      <w:r w:rsidRPr="00C91665">
        <w:rPr>
          <w:rFonts w:ascii="Arial" w:hAnsi="Arial" w:cs="Arial"/>
          <w:sz w:val="22"/>
          <w:szCs w:val="22"/>
        </w:rPr>
        <w:t>Bangkok:</w:t>
      </w:r>
      <w:r>
        <w:rPr>
          <w:rFonts w:ascii="Arial" w:hAnsi="Arial" w:cs="Arial"/>
          <w:sz w:val="22"/>
          <w:szCs w:val="22"/>
        </w:rPr>
        <w:t xml:space="preserve"> </w:t>
      </w:r>
      <w:r w:rsidR="008421DA">
        <w:rPr>
          <w:rFonts w:ascii="Arial" w:hAnsi="Arial" w:cs="Arial"/>
          <w:sz w:val="22"/>
          <w:szCs w:val="22"/>
        </w:rPr>
        <w:t>12</w:t>
      </w:r>
      <w:r w:rsidR="004E180E">
        <w:rPr>
          <w:rFonts w:ascii="Arial" w:hAnsi="Arial" w:cs="Arial"/>
          <w:sz w:val="22"/>
          <w:szCs w:val="22"/>
        </w:rPr>
        <w:t xml:space="preserve"> </w:t>
      </w:r>
      <w:r w:rsidR="006E279D" w:rsidRPr="006E279D">
        <w:rPr>
          <w:rFonts w:ascii="Arial" w:hAnsi="Arial" w:cs="Arial"/>
          <w:sz w:val="22"/>
          <w:szCs w:val="22"/>
        </w:rPr>
        <w:t xml:space="preserve">May </w:t>
      </w:r>
      <w:r w:rsidR="00D52AF5">
        <w:rPr>
          <w:rFonts w:ascii="Arial" w:hAnsi="Arial" w:cs="Arial"/>
          <w:sz w:val="22"/>
          <w:szCs w:val="22"/>
        </w:rPr>
        <w:t>20</w:t>
      </w:r>
      <w:r w:rsidR="006A6C7E">
        <w:rPr>
          <w:rFonts w:ascii="Arial" w:hAnsi="Arial" w:cs="Arial"/>
          <w:sz w:val="22"/>
          <w:szCs w:val="22"/>
        </w:rPr>
        <w:t>2</w:t>
      </w:r>
      <w:r w:rsidR="006E279D">
        <w:rPr>
          <w:rFonts w:ascii="Arial" w:hAnsi="Arial" w:cs="Arial"/>
          <w:sz w:val="22"/>
          <w:szCs w:val="22"/>
        </w:rPr>
        <w:t>6</w:t>
      </w:r>
    </w:p>
    <w:sectPr w:rsidR="00900CA2" w:rsidSect="00044C14">
      <w:footerReference w:type="default" r:id="rId12"/>
      <w:headerReference w:type="first" r:id="rId13"/>
      <w:footerReference w:type="first" r:id="rId14"/>
      <w:pgSz w:w="11909" w:h="16834" w:code="9"/>
      <w:pgMar w:top="2664" w:right="1080" w:bottom="792" w:left="1296" w:header="57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BFF37" w14:textId="77777777" w:rsidR="006732B7" w:rsidRDefault="006732B7" w:rsidP="0077481E">
      <w:r>
        <w:separator/>
      </w:r>
    </w:p>
  </w:endnote>
  <w:endnote w:type="continuationSeparator" w:id="0">
    <w:p w14:paraId="10560FC0" w14:textId="77777777" w:rsidR="006732B7" w:rsidRDefault="006732B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E990A" w14:textId="77777777" w:rsidR="00783961" w:rsidRDefault="007839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C742A" w14:textId="77777777" w:rsidR="00783961" w:rsidRDefault="007839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089CD" w14:textId="77777777" w:rsidR="00783961" w:rsidRDefault="0078396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523857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6516F" w14:textId="77777777" w:rsidR="008D60C2" w:rsidRPr="008D60C2" w:rsidRDefault="008D60C2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8D60C2">
          <w:rPr>
            <w:rFonts w:ascii="Arial" w:hAnsi="Arial" w:cs="Arial"/>
            <w:sz w:val="22"/>
            <w:szCs w:val="22"/>
          </w:rPr>
          <w:fldChar w:fldCharType="begin"/>
        </w:r>
        <w:r w:rsidRPr="008D60C2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8D60C2">
          <w:rPr>
            <w:rFonts w:ascii="Arial" w:hAnsi="Arial" w:cs="Arial"/>
            <w:sz w:val="22"/>
            <w:szCs w:val="22"/>
          </w:rPr>
          <w:fldChar w:fldCharType="separate"/>
        </w:r>
        <w:r w:rsidR="00117F43">
          <w:rPr>
            <w:rFonts w:ascii="Arial" w:hAnsi="Arial" w:cs="Arial"/>
            <w:noProof/>
            <w:sz w:val="22"/>
            <w:szCs w:val="22"/>
          </w:rPr>
          <w:t>2</w:t>
        </w:r>
        <w:r w:rsidRPr="008D60C2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05A6" w14:textId="77777777" w:rsidR="00F723E0" w:rsidRPr="007F1F56" w:rsidRDefault="00F723E0" w:rsidP="007F1F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EC256" w14:textId="77777777" w:rsidR="006732B7" w:rsidRDefault="006732B7" w:rsidP="0077481E">
      <w:r>
        <w:separator/>
      </w:r>
    </w:p>
  </w:footnote>
  <w:footnote w:type="continuationSeparator" w:id="0">
    <w:p w14:paraId="2F5A5A0C" w14:textId="77777777" w:rsidR="006732B7" w:rsidRDefault="006732B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22324" w14:textId="77777777" w:rsidR="00783961" w:rsidRDefault="007839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FE3A6" w14:textId="77777777" w:rsidR="00783961" w:rsidRDefault="00783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71ECE" w14:textId="77777777" w:rsidR="0077481E" w:rsidRDefault="0077481E" w:rsidP="0077481E">
    <w:pPr>
      <w:pStyle w:val="Header"/>
      <w:spacing w:before="240"/>
    </w:pPr>
  </w:p>
  <w:p w14:paraId="6C057889" w14:textId="77777777" w:rsidR="0077481E" w:rsidRDefault="00774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CA802" w14:textId="77777777" w:rsidR="00140AAC" w:rsidRDefault="00140AAC" w:rsidP="0077481E">
    <w:pPr>
      <w:pStyle w:val="Header"/>
      <w:spacing w:before="240"/>
    </w:pPr>
  </w:p>
  <w:p w14:paraId="55A62FFD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3E0"/>
    <w:rsid w:val="000011DF"/>
    <w:rsid w:val="000013DE"/>
    <w:rsid w:val="00001C18"/>
    <w:rsid w:val="00004C6D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7715"/>
    <w:rsid w:val="0004069A"/>
    <w:rsid w:val="000410D2"/>
    <w:rsid w:val="00041666"/>
    <w:rsid w:val="0004219F"/>
    <w:rsid w:val="00044C14"/>
    <w:rsid w:val="0004557E"/>
    <w:rsid w:val="000468F6"/>
    <w:rsid w:val="000479E0"/>
    <w:rsid w:val="00051090"/>
    <w:rsid w:val="00051FCC"/>
    <w:rsid w:val="000528F9"/>
    <w:rsid w:val="0005438D"/>
    <w:rsid w:val="00056322"/>
    <w:rsid w:val="000570C6"/>
    <w:rsid w:val="00057C06"/>
    <w:rsid w:val="000604FA"/>
    <w:rsid w:val="00060713"/>
    <w:rsid w:val="00060DDA"/>
    <w:rsid w:val="00060F91"/>
    <w:rsid w:val="00061125"/>
    <w:rsid w:val="0006117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1794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4CED"/>
    <w:rsid w:val="00087B56"/>
    <w:rsid w:val="00087E33"/>
    <w:rsid w:val="00090166"/>
    <w:rsid w:val="0009034F"/>
    <w:rsid w:val="000905FD"/>
    <w:rsid w:val="00091688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3B8"/>
    <w:rsid w:val="000C5EFF"/>
    <w:rsid w:val="000C7249"/>
    <w:rsid w:val="000D0536"/>
    <w:rsid w:val="000D0AD0"/>
    <w:rsid w:val="000D357B"/>
    <w:rsid w:val="000D36AC"/>
    <w:rsid w:val="000D43A4"/>
    <w:rsid w:val="000D44E0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3BF8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43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7A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161"/>
    <w:rsid w:val="00151A24"/>
    <w:rsid w:val="001522AC"/>
    <w:rsid w:val="00152554"/>
    <w:rsid w:val="001531B4"/>
    <w:rsid w:val="00153E1C"/>
    <w:rsid w:val="001548A8"/>
    <w:rsid w:val="00155C78"/>
    <w:rsid w:val="00156030"/>
    <w:rsid w:val="00156DA8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56B3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0FE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B7A3F"/>
    <w:rsid w:val="001C061A"/>
    <w:rsid w:val="001C0BEF"/>
    <w:rsid w:val="001C0C3E"/>
    <w:rsid w:val="001C0C7F"/>
    <w:rsid w:val="001C16D3"/>
    <w:rsid w:val="001C455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848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94D"/>
    <w:rsid w:val="00206D4A"/>
    <w:rsid w:val="00207341"/>
    <w:rsid w:val="002077E5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8FA"/>
    <w:rsid w:val="00231997"/>
    <w:rsid w:val="00231B22"/>
    <w:rsid w:val="00232FDD"/>
    <w:rsid w:val="00233C58"/>
    <w:rsid w:val="0023427D"/>
    <w:rsid w:val="0023475A"/>
    <w:rsid w:val="00234A5F"/>
    <w:rsid w:val="00234D71"/>
    <w:rsid w:val="00235A84"/>
    <w:rsid w:val="00235A87"/>
    <w:rsid w:val="002369CC"/>
    <w:rsid w:val="00237D97"/>
    <w:rsid w:val="0024225D"/>
    <w:rsid w:val="002427B0"/>
    <w:rsid w:val="00242AEE"/>
    <w:rsid w:val="00243E76"/>
    <w:rsid w:val="00243EB4"/>
    <w:rsid w:val="0024648B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9D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4F2"/>
    <w:rsid w:val="002D18C9"/>
    <w:rsid w:val="002D3F78"/>
    <w:rsid w:val="002D4825"/>
    <w:rsid w:val="002D55F2"/>
    <w:rsid w:val="002D56A0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5DD0"/>
    <w:rsid w:val="003065EF"/>
    <w:rsid w:val="00306A7A"/>
    <w:rsid w:val="0031252C"/>
    <w:rsid w:val="00312960"/>
    <w:rsid w:val="00312BD8"/>
    <w:rsid w:val="003132A7"/>
    <w:rsid w:val="003139A5"/>
    <w:rsid w:val="00314020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6F7B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26441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34E1"/>
    <w:rsid w:val="00364EC9"/>
    <w:rsid w:val="0036526F"/>
    <w:rsid w:val="00365923"/>
    <w:rsid w:val="0036724A"/>
    <w:rsid w:val="00370075"/>
    <w:rsid w:val="00370141"/>
    <w:rsid w:val="00371202"/>
    <w:rsid w:val="00372886"/>
    <w:rsid w:val="00372AEF"/>
    <w:rsid w:val="00372EFC"/>
    <w:rsid w:val="0037314D"/>
    <w:rsid w:val="003734F1"/>
    <w:rsid w:val="0037535F"/>
    <w:rsid w:val="00375752"/>
    <w:rsid w:val="00375B55"/>
    <w:rsid w:val="00375D92"/>
    <w:rsid w:val="003762BB"/>
    <w:rsid w:val="00376B26"/>
    <w:rsid w:val="00376D72"/>
    <w:rsid w:val="00376DFB"/>
    <w:rsid w:val="0037748E"/>
    <w:rsid w:val="00380080"/>
    <w:rsid w:val="003816BC"/>
    <w:rsid w:val="00381DE3"/>
    <w:rsid w:val="003829A0"/>
    <w:rsid w:val="00382B34"/>
    <w:rsid w:val="00383304"/>
    <w:rsid w:val="003837DE"/>
    <w:rsid w:val="00383AB5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1A52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6C8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3E66"/>
    <w:rsid w:val="003F4861"/>
    <w:rsid w:val="003F4F77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917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CB4"/>
    <w:rsid w:val="00430ECE"/>
    <w:rsid w:val="004335C1"/>
    <w:rsid w:val="00433B5C"/>
    <w:rsid w:val="004341CD"/>
    <w:rsid w:val="00435E50"/>
    <w:rsid w:val="004367E5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7D6"/>
    <w:rsid w:val="00447B56"/>
    <w:rsid w:val="00447C0F"/>
    <w:rsid w:val="004505E0"/>
    <w:rsid w:val="0045225A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1E2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5F1D"/>
    <w:rsid w:val="004970BE"/>
    <w:rsid w:val="00497260"/>
    <w:rsid w:val="00497AFA"/>
    <w:rsid w:val="00497C84"/>
    <w:rsid w:val="004A2CE7"/>
    <w:rsid w:val="004A2E9E"/>
    <w:rsid w:val="004A3218"/>
    <w:rsid w:val="004A35DC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693"/>
    <w:rsid w:val="004C3750"/>
    <w:rsid w:val="004C3794"/>
    <w:rsid w:val="004C46FC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180E"/>
    <w:rsid w:val="004E2F34"/>
    <w:rsid w:val="004E35F3"/>
    <w:rsid w:val="004E5862"/>
    <w:rsid w:val="004E6631"/>
    <w:rsid w:val="004E6EA7"/>
    <w:rsid w:val="004E74DC"/>
    <w:rsid w:val="004F0B5C"/>
    <w:rsid w:val="004F138C"/>
    <w:rsid w:val="004F321F"/>
    <w:rsid w:val="004F339E"/>
    <w:rsid w:val="004F7F27"/>
    <w:rsid w:val="00500894"/>
    <w:rsid w:val="00501AB6"/>
    <w:rsid w:val="00502011"/>
    <w:rsid w:val="005025E9"/>
    <w:rsid w:val="00502FDF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063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1917"/>
    <w:rsid w:val="005621A2"/>
    <w:rsid w:val="005653A5"/>
    <w:rsid w:val="00567181"/>
    <w:rsid w:val="00567BC5"/>
    <w:rsid w:val="00572319"/>
    <w:rsid w:val="00572EF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48BF"/>
    <w:rsid w:val="005950BB"/>
    <w:rsid w:val="00595527"/>
    <w:rsid w:val="0059617F"/>
    <w:rsid w:val="0059705F"/>
    <w:rsid w:val="005A0103"/>
    <w:rsid w:val="005A0578"/>
    <w:rsid w:val="005A184F"/>
    <w:rsid w:val="005A354D"/>
    <w:rsid w:val="005A362C"/>
    <w:rsid w:val="005A38DA"/>
    <w:rsid w:val="005A4005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071F"/>
    <w:rsid w:val="005B5720"/>
    <w:rsid w:val="005B5B07"/>
    <w:rsid w:val="005B5DF7"/>
    <w:rsid w:val="005B6E63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35C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67C"/>
    <w:rsid w:val="005E1D2B"/>
    <w:rsid w:val="005E69FA"/>
    <w:rsid w:val="005E6B8A"/>
    <w:rsid w:val="005F0019"/>
    <w:rsid w:val="005F21AE"/>
    <w:rsid w:val="005F29DD"/>
    <w:rsid w:val="005F2BF6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231E"/>
    <w:rsid w:val="0060352B"/>
    <w:rsid w:val="00604C4C"/>
    <w:rsid w:val="00604DE6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3F2C"/>
    <w:rsid w:val="00624E6C"/>
    <w:rsid w:val="00625297"/>
    <w:rsid w:val="00627505"/>
    <w:rsid w:val="00627DDE"/>
    <w:rsid w:val="00630059"/>
    <w:rsid w:val="0063162A"/>
    <w:rsid w:val="00631978"/>
    <w:rsid w:val="006339B6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2B7"/>
    <w:rsid w:val="0067491E"/>
    <w:rsid w:val="00674B7C"/>
    <w:rsid w:val="006752FA"/>
    <w:rsid w:val="00676A42"/>
    <w:rsid w:val="006801D3"/>
    <w:rsid w:val="00680F01"/>
    <w:rsid w:val="00685053"/>
    <w:rsid w:val="0068683D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6C7E"/>
    <w:rsid w:val="006A7F78"/>
    <w:rsid w:val="006B1119"/>
    <w:rsid w:val="006B233E"/>
    <w:rsid w:val="006B2F6C"/>
    <w:rsid w:val="006B32CE"/>
    <w:rsid w:val="006B4325"/>
    <w:rsid w:val="006B577A"/>
    <w:rsid w:val="006B5AB8"/>
    <w:rsid w:val="006B63DA"/>
    <w:rsid w:val="006B6926"/>
    <w:rsid w:val="006B6D07"/>
    <w:rsid w:val="006B6F1B"/>
    <w:rsid w:val="006B7510"/>
    <w:rsid w:val="006C0454"/>
    <w:rsid w:val="006C1F87"/>
    <w:rsid w:val="006C3022"/>
    <w:rsid w:val="006C3E60"/>
    <w:rsid w:val="006C43E7"/>
    <w:rsid w:val="006C5661"/>
    <w:rsid w:val="006C5D09"/>
    <w:rsid w:val="006D1853"/>
    <w:rsid w:val="006D2FEE"/>
    <w:rsid w:val="006D323E"/>
    <w:rsid w:val="006D4289"/>
    <w:rsid w:val="006D5721"/>
    <w:rsid w:val="006D598E"/>
    <w:rsid w:val="006D5FAC"/>
    <w:rsid w:val="006D628A"/>
    <w:rsid w:val="006D7055"/>
    <w:rsid w:val="006D750B"/>
    <w:rsid w:val="006E15EE"/>
    <w:rsid w:val="006E279D"/>
    <w:rsid w:val="006E3D90"/>
    <w:rsid w:val="006E4453"/>
    <w:rsid w:val="006E452F"/>
    <w:rsid w:val="006E4D7E"/>
    <w:rsid w:val="006E559B"/>
    <w:rsid w:val="006E68BA"/>
    <w:rsid w:val="006E7EBA"/>
    <w:rsid w:val="006F04B3"/>
    <w:rsid w:val="006F0F0B"/>
    <w:rsid w:val="006F12E4"/>
    <w:rsid w:val="006F14C4"/>
    <w:rsid w:val="006F1506"/>
    <w:rsid w:val="006F36C0"/>
    <w:rsid w:val="006F3847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3CDF"/>
    <w:rsid w:val="007141D7"/>
    <w:rsid w:val="00714BFC"/>
    <w:rsid w:val="00715A03"/>
    <w:rsid w:val="00717030"/>
    <w:rsid w:val="007170C4"/>
    <w:rsid w:val="007170C9"/>
    <w:rsid w:val="0072205C"/>
    <w:rsid w:val="007226B7"/>
    <w:rsid w:val="00725308"/>
    <w:rsid w:val="00725351"/>
    <w:rsid w:val="0072575D"/>
    <w:rsid w:val="007259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5B3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3961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26E"/>
    <w:rsid w:val="007C26E2"/>
    <w:rsid w:val="007C3D61"/>
    <w:rsid w:val="007C452D"/>
    <w:rsid w:val="007C5467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18EE"/>
    <w:rsid w:val="007F1F56"/>
    <w:rsid w:val="007F3274"/>
    <w:rsid w:val="007F4134"/>
    <w:rsid w:val="007F52C6"/>
    <w:rsid w:val="007F6566"/>
    <w:rsid w:val="007F7153"/>
    <w:rsid w:val="0080187B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63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5B64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21DA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AA5"/>
    <w:rsid w:val="00880053"/>
    <w:rsid w:val="008806BF"/>
    <w:rsid w:val="00880DB3"/>
    <w:rsid w:val="00880F49"/>
    <w:rsid w:val="00882829"/>
    <w:rsid w:val="00885D78"/>
    <w:rsid w:val="008863D1"/>
    <w:rsid w:val="0088738C"/>
    <w:rsid w:val="00887E21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122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DC5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36B0"/>
    <w:rsid w:val="008D59F7"/>
    <w:rsid w:val="008D60C2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E736A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46E9"/>
    <w:rsid w:val="00905009"/>
    <w:rsid w:val="0090514B"/>
    <w:rsid w:val="00905BE0"/>
    <w:rsid w:val="00906883"/>
    <w:rsid w:val="00907D57"/>
    <w:rsid w:val="009130D1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DAC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F39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D0D"/>
    <w:rsid w:val="00967692"/>
    <w:rsid w:val="00970AA6"/>
    <w:rsid w:val="009712E3"/>
    <w:rsid w:val="00976620"/>
    <w:rsid w:val="00976B97"/>
    <w:rsid w:val="00976C4D"/>
    <w:rsid w:val="00980542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5C5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3E9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5F39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6844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1FE9"/>
    <w:rsid w:val="00A22708"/>
    <w:rsid w:val="00A23D2D"/>
    <w:rsid w:val="00A247EF"/>
    <w:rsid w:val="00A2572E"/>
    <w:rsid w:val="00A26B6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4AE3"/>
    <w:rsid w:val="00A36E45"/>
    <w:rsid w:val="00A374DE"/>
    <w:rsid w:val="00A376E9"/>
    <w:rsid w:val="00A40E01"/>
    <w:rsid w:val="00A4272F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2C49"/>
    <w:rsid w:val="00AA3A96"/>
    <w:rsid w:val="00AA4903"/>
    <w:rsid w:val="00AA5005"/>
    <w:rsid w:val="00AA627D"/>
    <w:rsid w:val="00AA6650"/>
    <w:rsid w:val="00AA73D4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D0659"/>
    <w:rsid w:val="00AD1D7C"/>
    <w:rsid w:val="00AD25A2"/>
    <w:rsid w:val="00AD3D3B"/>
    <w:rsid w:val="00AD4798"/>
    <w:rsid w:val="00AD5A99"/>
    <w:rsid w:val="00AD76C7"/>
    <w:rsid w:val="00AE05AC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BE2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582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1C96"/>
    <w:rsid w:val="00B82C9E"/>
    <w:rsid w:val="00B83331"/>
    <w:rsid w:val="00B83648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6FB4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E5FA7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47F45"/>
    <w:rsid w:val="00C50EB7"/>
    <w:rsid w:val="00C535FF"/>
    <w:rsid w:val="00C556BA"/>
    <w:rsid w:val="00C56D49"/>
    <w:rsid w:val="00C6029A"/>
    <w:rsid w:val="00C602BE"/>
    <w:rsid w:val="00C613BD"/>
    <w:rsid w:val="00C616A4"/>
    <w:rsid w:val="00C6184F"/>
    <w:rsid w:val="00C6231C"/>
    <w:rsid w:val="00C62A09"/>
    <w:rsid w:val="00C62E94"/>
    <w:rsid w:val="00C63676"/>
    <w:rsid w:val="00C64BA2"/>
    <w:rsid w:val="00C64CD3"/>
    <w:rsid w:val="00C64D38"/>
    <w:rsid w:val="00C6578C"/>
    <w:rsid w:val="00C658F2"/>
    <w:rsid w:val="00C65DA0"/>
    <w:rsid w:val="00C6609A"/>
    <w:rsid w:val="00C6684A"/>
    <w:rsid w:val="00C67011"/>
    <w:rsid w:val="00C67577"/>
    <w:rsid w:val="00C67ACF"/>
    <w:rsid w:val="00C7064B"/>
    <w:rsid w:val="00C72359"/>
    <w:rsid w:val="00C750B9"/>
    <w:rsid w:val="00C7559C"/>
    <w:rsid w:val="00C75C1B"/>
    <w:rsid w:val="00C762E9"/>
    <w:rsid w:val="00C76877"/>
    <w:rsid w:val="00C77F0C"/>
    <w:rsid w:val="00C822E6"/>
    <w:rsid w:val="00C83B5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05BA"/>
    <w:rsid w:val="00CA1654"/>
    <w:rsid w:val="00CA2AB9"/>
    <w:rsid w:val="00CA47E5"/>
    <w:rsid w:val="00CA4803"/>
    <w:rsid w:val="00CA7E2D"/>
    <w:rsid w:val="00CA7F97"/>
    <w:rsid w:val="00CB02F2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4B0"/>
    <w:rsid w:val="00CC4F2F"/>
    <w:rsid w:val="00CC5DAC"/>
    <w:rsid w:val="00CC6633"/>
    <w:rsid w:val="00CC6A53"/>
    <w:rsid w:val="00CC6C0D"/>
    <w:rsid w:val="00CC7733"/>
    <w:rsid w:val="00CD1E38"/>
    <w:rsid w:val="00CD21A8"/>
    <w:rsid w:val="00CD342E"/>
    <w:rsid w:val="00CD486C"/>
    <w:rsid w:val="00CD4B32"/>
    <w:rsid w:val="00CD4E3E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1DAB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1C54"/>
    <w:rsid w:val="00D02B03"/>
    <w:rsid w:val="00D02FDB"/>
    <w:rsid w:val="00D0332E"/>
    <w:rsid w:val="00D0397C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AF5"/>
    <w:rsid w:val="00D531F1"/>
    <w:rsid w:val="00D55155"/>
    <w:rsid w:val="00D567C6"/>
    <w:rsid w:val="00D60F34"/>
    <w:rsid w:val="00D61161"/>
    <w:rsid w:val="00D62ADF"/>
    <w:rsid w:val="00D634B9"/>
    <w:rsid w:val="00D63AAF"/>
    <w:rsid w:val="00D675F2"/>
    <w:rsid w:val="00D706EF"/>
    <w:rsid w:val="00D74BBC"/>
    <w:rsid w:val="00D75662"/>
    <w:rsid w:val="00D76455"/>
    <w:rsid w:val="00D76E5D"/>
    <w:rsid w:val="00D8194E"/>
    <w:rsid w:val="00D81DFB"/>
    <w:rsid w:val="00D81FDE"/>
    <w:rsid w:val="00D82919"/>
    <w:rsid w:val="00D82AAC"/>
    <w:rsid w:val="00D82AFF"/>
    <w:rsid w:val="00D84716"/>
    <w:rsid w:val="00D84A06"/>
    <w:rsid w:val="00D850B4"/>
    <w:rsid w:val="00D85723"/>
    <w:rsid w:val="00D9051E"/>
    <w:rsid w:val="00D92040"/>
    <w:rsid w:val="00D931D2"/>
    <w:rsid w:val="00D94C02"/>
    <w:rsid w:val="00D94F1F"/>
    <w:rsid w:val="00D95621"/>
    <w:rsid w:val="00D95BB5"/>
    <w:rsid w:val="00D95F95"/>
    <w:rsid w:val="00D973AC"/>
    <w:rsid w:val="00DA0E66"/>
    <w:rsid w:val="00DA0FB4"/>
    <w:rsid w:val="00DA21E3"/>
    <w:rsid w:val="00DA27EF"/>
    <w:rsid w:val="00DA2A9B"/>
    <w:rsid w:val="00DA2B48"/>
    <w:rsid w:val="00DA2E2D"/>
    <w:rsid w:val="00DA34EC"/>
    <w:rsid w:val="00DA427D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939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6F15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0E3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42FB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6DE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329"/>
    <w:rsid w:val="00E71918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076"/>
    <w:rsid w:val="00E9629E"/>
    <w:rsid w:val="00EA03A0"/>
    <w:rsid w:val="00EA58D1"/>
    <w:rsid w:val="00EA5A75"/>
    <w:rsid w:val="00EB026D"/>
    <w:rsid w:val="00EB133B"/>
    <w:rsid w:val="00EB1F1A"/>
    <w:rsid w:val="00EB4385"/>
    <w:rsid w:val="00EB4467"/>
    <w:rsid w:val="00EB483B"/>
    <w:rsid w:val="00EB6F23"/>
    <w:rsid w:val="00EC0177"/>
    <w:rsid w:val="00EC1240"/>
    <w:rsid w:val="00EC1E4E"/>
    <w:rsid w:val="00EC4480"/>
    <w:rsid w:val="00EC4F11"/>
    <w:rsid w:val="00EC534F"/>
    <w:rsid w:val="00EC5828"/>
    <w:rsid w:val="00EC5F69"/>
    <w:rsid w:val="00EC613D"/>
    <w:rsid w:val="00EC78F6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0805"/>
    <w:rsid w:val="00EE1044"/>
    <w:rsid w:val="00EE2C91"/>
    <w:rsid w:val="00EE4ECD"/>
    <w:rsid w:val="00EE58E0"/>
    <w:rsid w:val="00EE65A2"/>
    <w:rsid w:val="00EE7440"/>
    <w:rsid w:val="00EF067A"/>
    <w:rsid w:val="00EF12BB"/>
    <w:rsid w:val="00EF14AB"/>
    <w:rsid w:val="00EF2F09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124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61E1"/>
    <w:rsid w:val="00F37727"/>
    <w:rsid w:val="00F37C0E"/>
    <w:rsid w:val="00F37E3C"/>
    <w:rsid w:val="00F407E9"/>
    <w:rsid w:val="00F41FA2"/>
    <w:rsid w:val="00F422F8"/>
    <w:rsid w:val="00F42C2B"/>
    <w:rsid w:val="00F42F9A"/>
    <w:rsid w:val="00F43678"/>
    <w:rsid w:val="00F43B1E"/>
    <w:rsid w:val="00F44D72"/>
    <w:rsid w:val="00F45D6F"/>
    <w:rsid w:val="00F466C9"/>
    <w:rsid w:val="00F474C7"/>
    <w:rsid w:val="00F47A5D"/>
    <w:rsid w:val="00F5231F"/>
    <w:rsid w:val="00F52554"/>
    <w:rsid w:val="00F52810"/>
    <w:rsid w:val="00F52DC3"/>
    <w:rsid w:val="00F53C90"/>
    <w:rsid w:val="00F53D3A"/>
    <w:rsid w:val="00F553B3"/>
    <w:rsid w:val="00F553C6"/>
    <w:rsid w:val="00F55B83"/>
    <w:rsid w:val="00F5650C"/>
    <w:rsid w:val="00F621FA"/>
    <w:rsid w:val="00F62963"/>
    <w:rsid w:val="00F64640"/>
    <w:rsid w:val="00F648B5"/>
    <w:rsid w:val="00F6490B"/>
    <w:rsid w:val="00F66765"/>
    <w:rsid w:val="00F67D93"/>
    <w:rsid w:val="00F70657"/>
    <w:rsid w:val="00F70D0A"/>
    <w:rsid w:val="00F71799"/>
    <w:rsid w:val="00F7220E"/>
    <w:rsid w:val="00F723E0"/>
    <w:rsid w:val="00F72608"/>
    <w:rsid w:val="00F735B1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6686"/>
    <w:rsid w:val="00FA746C"/>
    <w:rsid w:val="00FA7B33"/>
    <w:rsid w:val="00FB171A"/>
    <w:rsid w:val="00FB1B3D"/>
    <w:rsid w:val="00FB2250"/>
    <w:rsid w:val="00FB470E"/>
    <w:rsid w:val="00FB6862"/>
    <w:rsid w:val="00FB784D"/>
    <w:rsid w:val="00FB7B7C"/>
    <w:rsid w:val="00FB7C1B"/>
    <w:rsid w:val="00FC06D7"/>
    <w:rsid w:val="00FC1DD9"/>
    <w:rsid w:val="00FC2130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217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C2A756"/>
  <w15:docId w15:val="{C64B7A37-39B4-4510-8071-90E8C9E9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odyText">
    <w:name w:val="Body Text"/>
    <w:basedOn w:val="Normal"/>
    <w:link w:val="BodyTextChar"/>
    <w:rsid w:val="00F723E0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F723E0"/>
    <w:rPr>
      <w:rFonts w:eastAsia="Times New Roman" w:hAnsi="Cord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26B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  <w:szCs w:val="24"/>
    </w:rPr>
  </w:style>
  <w:style w:type="character" w:styleId="Strong">
    <w:name w:val="Strong"/>
    <w:basedOn w:val="DefaultParagraphFont"/>
    <w:uiPriority w:val="22"/>
    <w:qFormat/>
    <w:rsid w:val="00B26B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26</TotalTime>
  <Pages>2</Pages>
  <Words>338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Rinlita Niranariya</cp:lastModifiedBy>
  <cp:revision>25</cp:revision>
  <cp:lastPrinted>2026-04-29T08:57:00Z</cp:lastPrinted>
  <dcterms:created xsi:type="dcterms:W3CDTF">2024-07-26T15:35:00Z</dcterms:created>
  <dcterms:modified xsi:type="dcterms:W3CDTF">2026-04-29T09:07:00Z</dcterms:modified>
</cp:coreProperties>
</file>