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02B5B78B" w14:textId="77777777" w:rsidR="001267F9" w:rsidRPr="001267F9" w:rsidRDefault="001267F9" w:rsidP="001267F9">
      <w:pPr>
        <w:shd w:val="clear" w:color="auto" w:fill="FFFFFF"/>
        <w:jc w:val="center"/>
        <w:rPr>
          <w:rFonts w:ascii="Times New Roman" w:hAnsi="Times New Roman"/>
          <w:spacing w:val="-3"/>
          <w:sz w:val="36"/>
          <w:szCs w:val="36"/>
          <w:lang w:val="en-GB" w:bidi="ar-SA"/>
        </w:rPr>
      </w:pPr>
      <w:r w:rsidRPr="001267F9">
        <w:rPr>
          <w:rFonts w:ascii="Times New Roman" w:hAnsi="Times New Roman"/>
          <w:spacing w:val="-3"/>
          <w:sz w:val="36"/>
          <w:szCs w:val="36"/>
          <w:lang w:val="en-GB" w:bidi="ar-SA"/>
        </w:rPr>
        <w:t>Condensed interim financial statements</w:t>
      </w:r>
    </w:p>
    <w:p w14:paraId="40651AEB" w14:textId="332163F2" w:rsidR="004D66C7" w:rsidRPr="001267F9" w:rsidRDefault="00D4612E" w:rsidP="004D66C7">
      <w:pPr>
        <w:shd w:val="clear" w:color="auto" w:fill="FFFFFF"/>
        <w:jc w:val="center"/>
        <w:rPr>
          <w:rFonts w:ascii="Times New Roman" w:hAnsi="Times New Roman"/>
          <w:spacing w:val="-3"/>
          <w:sz w:val="36"/>
          <w:szCs w:val="36"/>
          <w:lang w:val="en-GB" w:bidi="ar-SA"/>
        </w:rPr>
      </w:pPr>
      <w:r w:rsidRPr="00CA2AB5">
        <w:rPr>
          <w:rFonts w:ascii="Times New Roman" w:hAnsi="Times New Roman"/>
          <w:sz w:val="36"/>
          <w:szCs w:val="36"/>
        </w:rPr>
        <w:t>for the three-month</w:t>
      </w:r>
      <w:r w:rsidR="00535E0C">
        <w:rPr>
          <w:rFonts w:ascii="Times New Roman" w:hAnsi="Times New Roman"/>
          <w:sz w:val="36"/>
          <w:szCs w:val="36"/>
        </w:rPr>
        <w:t xml:space="preserve"> </w:t>
      </w:r>
      <w:r w:rsidR="004D66C7" w:rsidRPr="001267F9">
        <w:rPr>
          <w:rFonts w:ascii="Times New Roman" w:hAnsi="Times New Roman"/>
          <w:spacing w:val="-3"/>
          <w:sz w:val="36"/>
          <w:szCs w:val="36"/>
          <w:lang w:val="en-GB" w:bidi="ar-SA"/>
        </w:rPr>
        <w:t>and six-month periods ended</w:t>
      </w:r>
    </w:p>
    <w:p w14:paraId="6D21E735" w14:textId="01C67820" w:rsidR="00D4612E" w:rsidRPr="001A579C" w:rsidRDefault="004D66C7" w:rsidP="004D66C7">
      <w:pPr>
        <w:jc w:val="center"/>
        <w:rPr>
          <w:rFonts w:ascii="Times New Roman" w:hAnsi="Times New Roman"/>
          <w:sz w:val="36"/>
          <w:szCs w:val="36"/>
        </w:rPr>
      </w:pPr>
      <w:r w:rsidRPr="001267F9">
        <w:rPr>
          <w:rFonts w:ascii="Times New Roman" w:hAnsi="Times New Roman"/>
          <w:spacing w:val="-3"/>
          <w:sz w:val="36"/>
          <w:szCs w:val="36"/>
          <w:lang w:val="en-GB" w:bidi="ar-SA"/>
        </w:rPr>
        <w:t>30 June</w:t>
      </w:r>
      <w:r w:rsidR="00D4612E" w:rsidRPr="00CA2AB5">
        <w:rPr>
          <w:rFonts w:ascii="Times New Roman" w:hAnsi="Times New Roman"/>
          <w:sz w:val="36"/>
          <w:szCs w:val="36"/>
        </w:rPr>
        <w:t xml:space="preserve"> </w:t>
      </w:r>
      <w:r w:rsidR="00D4612E" w:rsidRPr="001A579C">
        <w:rPr>
          <w:rFonts w:ascii="Times New Roman" w:hAnsi="Times New Roman"/>
          <w:sz w:val="36"/>
          <w:szCs w:val="36"/>
        </w:rPr>
        <w:t>202</w:t>
      </w:r>
      <w:r w:rsidR="00D4612E">
        <w:rPr>
          <w:rFonts w:ascii="Times New Roman" w:hAnsi="Times New Roman"/>
          <w:sz w:val="36"/>
          <w:szCs w:val="36"/>
        </w:rPr>
        <w:t>6</w:t>
      </w:r>
    </w:p>
    <w:p w14:paraId="0FE6B287" w14:textId="77777777" w:rsidR="00065DF1" w:rsidRPr="001A579C" w:rsidRDefault="00065DF1" w:rsidP="00065DF1">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205B90A7" w14:textId="77777777" w:rsidR="00065DF1" w:rsidRDefault="00065DF1" w:rsidP="00065DF1">
      <w:pPr>
        <w:jc w:val="center"/>
        <w:rPr>
          <w:rFonts w:ascii="Times New Roman" w:hAnsi="Times New Roman"/>
          <w:spacing w:val="-3"/>
          <w:sz w:val="36"/>
          <w:szCs w:val="36"/>
        </w:rPr>
      </w:pPr>
      <w:r w:rsidRPr="001A579C">
        <w:rPr>
          <w:rFonts w:ascii="Times New Roman" w:hAnsi="Times New Roman"/>
          <w:spacing w:val="-3"/>
          <w:sz w:val="36"/>
          <w:szCs w:val="36"/>
        </w:rPr>
        <w:t>Independent auditor’s review repor</w:t>
      </w:r>
      <w:r>
        <w:rPr>
          <w:rFonts w:ascii="Times New Roman" w:hAnsi="Times New Roman"/>
          <w:spacing w:val="-3"/>
          <w:sz w:val="36"/>
          <w:szCs w:val="36"/>
        </w:rPr>
        <w:t>t</w:t>
      </w:r>
    </w:p>
    <w:p w14:paraId="0F417605" w14:textId="77777777" w:rsidR="00065DF1" w:rsidRDefault="00065DF1" w:rsidP="00E51300">
      <w:pPr>
        <w:jc w:val="center"/>
        <w:rPr>
          <w:rFonts w:ascii="Times New Roman" w:hAnsi="Times New Roman"/>
          <w:spacing w:val="-3"/>
          <w:sz w:val="36"/>
          <w:szCs w:val="36"/>
        </w:rPr>
      </w:pPr>
    </w:p>
    <w:p w14:paraId="453D4B2E" w14:textId="77777777" w:rsidR="00065DF1" w:rsidRDefault="00065DF1" w:rsidP="00E51300">
      <w:pPr>
        <w:jc w:val="center"/>
        <w:rPr>
          <w:rFonts w:ascii="Times New Roman" w:hAnsi="Times New Roman"/>
          <w:spacing w:val="-3"/>
          <w:sz w:val="36"/>
          <w:szCs w:val="36"/>
        </w:rPr>
      </w:pPr>
    </w:p>
    <w:p w14:paraId="70127223" w14:textId="77777777" w:rsidR="00065DF1" w:rsidRDefault="00065DF1" w:rsidP="00E51300">
      <w:pPr>
        <w:jc w:val="center"/>
        <w:rPr>
          <w:rFonts w:ascii="Times New Roman" w:hAnsi="Times New Roman"/>
          <w:spacing w:val="-3"/>
          <w:sz w:val="36"/>
          <w:szCs w:val="36"/>
        </w:rPr>
      </w:pPr>
    </w:p>
    <w:p w14:paraId="52598739" w14:textId="5B79F0A9" w:rsidR="00065DF1" w:rsidRPr="005449AD" w:rsidRDefault="00065DF1" w:rsidP="00E51300">
      <w:pPr>
        <w:jc w:val="center"/>
        <w:rPr>
          <w:rFonts w:ascii="Times New Roman" w:hAnsi="Times New Roman" w:cs="Angsana New"/>
          <w:sz w:val="36"/>
          <w:szCs w:val="36"/>
          <w:cs/>
        </w:rPr>
        <w:sectPr w:rsidR="00065DF1" w:rsidRPr="005449AD" w:rsidSect="00154386">
          <w:headerReference w:type="default" r:id="rId11"/>
          <w:footerReference w:type="default" r:id="rId12"/>
          <w:headerReference w:type="first" r:id="rId13"/>
          <w:footerReference w:type="first" r:id="rId14"/>
          <w:pgSz w:w="11907" w:h="16840" w:code="9"/>
          <w:pgMar w:top="691" w:right="1152" w:bottom="576" w:left="1152" w:header="720" w:footer="720" w:gutter="0"/>
          <w:pgNumType w:start="0"/>
          <w:cols w:space="720"/>
          <w:docGrid w:linePitch="245"/>
        </w:sectPr>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1493B01" w14:textId="2947F505" w:rsidR="00BF780C" w:rsidRPr="00D4612E" w:rsidRDefault="00BF780C" w:rsidP="00BF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D4612E">
        <w:rPr>
          <w:rFonts w:ascii="Times New Roman" w:hAnsi="Times New Roman"/>
          <w:sz w:val="22"/>
          <w:szCs w:val="22"/>
        </w:rPr>
        <w:t xml:space="preserve">I have reviewed the accompanying consolidated and separate statements of financial position of Index Living Mall Public Company Limited and its subsidiaries, and of Index Living Mall Public Company Limited, respectively, </w:t>
      </w:r>
      <w:r w:rsidR="00D4612E" w:rsidRPr="00D4612E">
        <w:rPr>
          <w:rFonts w:ascii="Times New Roman" w:hAnsi="Times New Roman"/>
          <w:sz w:val="22"/>
          <w:szCs w:val="22"/>
        </w:rPr>
        <w:t xml:space="preserve">as at </w:t>
      </w:r>
      <w:r w:rsidR="004D66C7" w:rsidRPr="001267F9">
        <w:rPr>
          <w:rFonts w:ascii="Times New Roman" w:hAnsi="Times New Roman"/>
          <w:sz w:val="22"/>
          <w:szCs w:val="22"/>
        </w:rPr>
        <w:t xml:space="preserve">30 June </w:t>
      </w:r>
      <w:r w:rsidR="00D4612E" w:rsidRPr="00D4612E">
        <w:rPr>
          <w:rFonts w:ascii="Times New Roman" w:hAnsi="Times New Roman"/>
          <w:sz w:val="22"/>
          <w:szCs w:val="22"/>
        </w:rPr>
        <w:t>2026; the consolidated and separate statements of comprehensive income</w:t>
      </w:r>
      <w:r w:rsidR="004D66C7" w:rsidRPr="004D66C7">
        <w:rPr>
          <w:rFonts w:ascii="Times New Roman" w:hAnsi="Times New Roman"/>
          <w:sz w:val="22"/>
          <w:szCs w:val="22"/>
        </w:rPr>
        <w:t xml:space="preserve"> </w:t>
      </w:r>
      <w:r w:rsidR="004D66C7" w:rsidRPr="001267F9">
        <w:rPr>
          <w:rFonts w:ascii="Times New Roman" w:hAnsi="Times New Roman"/>
          <w:sz w:val="22"/>
          <w:szCs w:val="22"/>
        </w:rPr>
        <w:t>for the three-month and six-month periods ended 30 June 202</w:t>
      </w:r>
      <w:r w:rsidR="004D66C7">
        <w:rPr>
          <w:rFonts w:ascii="Times New Roman" w:hAnsi="Times New Roman"/>
          <w:sz w:val="22"/>
          <w:szCs w:val="22"/>
        </w:rPr>
        <w:t>6</w:t>
      </w:r>
      <w:r w:rsidR="00D4612E" w:rsidRPr="00D4612E">
        <w:rPr>
          <w:rFonts w:ascii="Times New Roman" w:hAnsi="Times New Roman"/>
          <w:sz w:val="22"/>
          <w:szCs w:val="22"/>
        </w:rPr>
        <w:t xml:space="preserve">, changes in equity and cash flows for the </w:t>
      </w:r>
      <w:r w:rsidR="004D66C7" w:rsidRPr="001267F9">
        <w:rPr>
          <w:rFonts w:ascii="Times New Roman" w:hAnsi="Times New Roman"/>
          <w:sz w:val="22"/>
          <w:szCs w:val="22"/>
        </w:rPr>
        <w:t>six-month</w:t>
      </w:r>
      <w:r w:rsidR="004D66C7">
        <w:rPr>
          <w:rFonts w:ascii="Times New Roman" w:hAnsi="Times New Roman"/>
          <w:sz w:val="22"/>
          <w:szCs w:val="22"/>
        </w:rPr>
        <w:t xml:space="preserve"> </w:t>
      </w:r>
      <w:r w:rsidR="004D66C7" w:rsidRPr="001267F9">
        <w:rPr>
          <w:rFonts w:ascii="Times New Roman" w:hAnsi="Times New Roman"/>
          <w:sz w:val="22"/>
          <w:szCs w:val="22"/>
        </w:rPr>
        <w:t>period ended 30 June 202</w:t>
      </w:r>
      <w:r w:rsidR="004D66C7">
        <w:rPr>
          <w:rFonts w:ascii="Times New Roman" w:hAnsi="Times New Roman"/>
          <w:sz w:val="22"/>
          <w:szCs w:val="22"/>
        </w:rPr>
        <w:t>6</w:t>
      </w:r>
      <w:r w:rsidRPr="00D4612E">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D4612E">
        <w:rPr>
          <w:rFonts w:ascii="Times New Roman" w:hAnsi="Times New Roman"/>
          <w:sz w:val="22"/>
          <w:szCs w:val="22"/>
        </w:rPr>
        <w:t>express</w:t>
      </w:r>
      <w:proofErr w:type="gramEnd"/>
      <w:r w:rsidRPr="00D4612E">
        <w:rPr>
          <w:rFonts w:ascii="Times New Roman" w:hAnsi="Times New Roman"/>
          <w:sz w:val="22"/>
          <w:szCs w:val="22"/>
        </w:rPr>
        <w:t xml:space="preserve"> a conclusion on this interim financial information based on my review.</w:t>
      </w:r>
    </w:p>
    <w:p w14:paraId="2B6DF305" w14:textId="77777777" w:rsidR="001267F9" w:rsidRPr="001267F9" w:rsidRDefault="001267F9" w:rsidP="000F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37A52">
        <w:t>persons</w:t>
      </w:r>
      <w:proofErr w:type="gramEnd"/>
      <w:r w:rsidRPr="00237A52">
        <w:t xml:space="preserve">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 xml:space="preserve">obtain assurance that I would become aware of all significant matters that might be identified in an audit. Accordingly, I do not express </w:t>
      </w:r>
      <w:proofErr w:type="gramStart"/>
      <w:r w:rsidRPr="00237A52">
        <w:t>an audit opinion</w:t>
      </w:r>
      <w:proofErr w:type="gramEnd"/>
      <w:r w:rsidRPr="00237A52">
        <w:t>.</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16BC8318"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r w:rsidR="000F159E" w:rsidRPr="000F159E">
        <w:rPr>
          <w:rFonts w:ascii="Times New Roman" w:hAnsi="Times New Roman"/>
          <w:sz w:val="22"/>
          <w:szCs w:val="22"/>
        </w:rPr>
        <w:t>Udomsak Busaraniphan</w:t>
      </w:r>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4B4BF40D"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0F159E">
        <w:rPr>
          <w:rFonts w:ascii="Times New Roman" w:hAnsi="Times New Roman"/>
          <w:sz w:val="22"/>
          <w:szCs w:val="22"/>
        </w:rPr>
        <w:t>10331</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11C26AC"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CBE538B" w14:textId="3EBEDB7C" w:rsidR="00A73FCB" w:rsidRPr="005157ED" w:rsidRDefault="132AF014" w:rsidP="002E067D">
      <w:pPr>
        <w:pStyle w:val="IndexHeading1"/>
        <w:spacing w:after="0" w:line="240" w:lineRule="atLeast"/>
        <w:ind w:left="0" w:firstLine="0"/>
        <w:outlineLvl w:val="0"/>
        <w:rPr>
          <w:b w:val="0"/>
        </w:rPr>
      </w:pPr>
      <w:r w:rsidRPr="005157ED">
        <w:rPr>
          <w:b w:val="0"/>
        </w:rPr>
        <w:t>11</w:t>
      </w:r>
      <w:r w:rsidR="004D66C7" w:rsidRPr="005157ED">
        <w:rPr>
          <w:b w:val="0"/>
        </w:rPr>
        <w:t xml:space="preserve"> August </w:t>
      </w:r>
      <w:r w:rsidR="00A73FCB" w:rsidRPr="005157ED">
        <w:rPr>
          <w:b w:val="0"/>
        </w:rPr>
        <w:t>202</w:t>
      </w:r>
      <w:r w:rsidR="008D4FB9" w:rsidRPr="005157ED">
        <w:rPr>
          <w:b w:val="0"/>
        </w:rPr>
        <w:t>6</w:t>
      </w:r>
    </w:p>
    <w:p w14:paraId="7F638546" w14:textId="77777777" w:rsidR="00FC534B" w:rsidRPr="005449AD" w:rsidRDefault="00FC534B" w:rsidP="00F52B7A">
      <w:pPr>
        <w:pStyle w:val="IndexHeading1"/>
        <w:spacing w:after="0" w:line="240" w:lineRule="atLeast"/>
        <w:outlineLvl w:val="0"/>
        <w:rPr>
          <w:szCs w:val="22"/>
        </w:rPr>
      </w:pPr>
    </w:p>
    <w:sectPr w:rsidR="00FC534B" w:rsidRPr="005449AD" w:rsidSect="00154386">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4F360" w14:textId="77777777" w:rsidR="00753534" w:rsidRDefault="00753534" w:rsidP="00E52223">
      <w:pPr>
        <w:pStyle w:val="ASSETS"/>
        <w:rPr>
          <w:rFonts w:cs="Book Antiqua"/>
          <w:cs/>
        </w:rPr>
      </w:pPr>
      <w:r>
        <w:separator/>
      </w:r>
    </w:p>
  </w:endnote>
  <w:endnote w:type="continuationSeparator" w:id="0">
    <w:p w14:paraId="7E8159BF" w14:textId="77777777" w:rsidR="00753534" w:rsidRDefault="00753534" w:rsidP="00E52223">
      <w:pPr>
        <w:pStyle w:val="ASSETS"/>
        <w:rPr>
          <w:rFonts w:cs="Book Antiqua"/>
          <w:cs/>
        </w:rPr>
      </w:pPr>
      <w:r>
        <w:continuationSeparator/>
      </w:r>
    </w:p>
  </w:endnote>
  <w:endnote w:type="continuationNotice" w:id="1">
    <w:p w14:paraId="625C1CF1" w14:textId="77777777" w:rsidR="00753534" w:rsidRDefault="007535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Angsana New">
    <w:panose1 w:val="02020603050405020304"/>
    <w:charset w:val="DE"/>
    <w:family w:val="roman"/>
    <w:pitch w:val="variable"/>
    <w:sig w:usb0="01000001" w:usb1="00000000" w:usb2="00000000" w:usb3="00000000" w:csb0="00010000"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695382"/>
      <w:docPartObj>
        <w:docPartGallery w:val="Page Numbers (Bottom of Page)"/>
        <w:docPartUnique/>
      </w:docPartObj>
    </w:sdtPr>
    <w:sdtEndPr>
      <w:rPr>
        <w:rFonts w:asciiTheme="majorBidi" w:hAnsiTheme="majorBidi" w:cstheme="majorBidi"/>
        <w:noProof/>
        <w:sz w:val="30"/>
        <w:szCs w:val="30"/>
      </w:rPr>
    </w:sdtEndPr>
    <w:sdtContent>
      <w:p w14:paraId="1434B5DA" w14:textId="0A3C172F" w:rsidR="00EC7FE2" w:rsidRPr="00EC7FE2" w:rsidRDefault="00EC7FE2">
        <w:pPr>
          <w:pStyle w:val="Footer"/>
          <w:jc w:val="center"/>
          <w:rPr>
            <w:rFonts w:asciiTheme="majorBidi" w:hAnsiTheme="majorBidi" w:cstheme="majorBidi"/>
            <w:sz w:val="30"/>
            <w:szCs w:val="30"/>
          </w:rPr>
        </w:pPr>
        <w:r w:rsidRPr="00EC7FE2">
          <w:rPr>
            <w:rFonts w:asciiTheme="majorBidi" w:hAnsiTheme="majorBidi" w:cstheme="majorBidi"/>
            <w:sz w:val="30"/>
            <w:szCs w:val="30"/>
          </w:rPr>
          <w:fldChar w:fldCharType="begin"/>
        </w:r>
        <w:r w:rsidRPr="00EC7FE2">
          <w:rPr>
            <w:rFonts w:asciiTheme="majorBidi" w:hAnsiTheme="majorBidi" w:cstheme="majorBidi"/>
            <w:sz w:val="30"/>
            <w:szCs w:val="30"/>
          </w:rPr>
          <w:instrText xml:space="preserve"> PAGE   \* MERGEFORMAT </w:instrText>
        </w:r>
        <w:r w:rsidRPr="00EC7FE2">
          <w:rPr>
            <w:rFonts w:asciiTheme="majorBidi" w:hAnsiTheme="majorBidi" w:cstheme="majorBidi"/>
            <w:sz w:val="30"/>
            <w:szCs w:val="30"/>
          </w:rPr>
          <w:fldChar w:fldCharType="separate"/>
        </w:r>
        <w:r w:rsidRPr="00EC7FE2">
          <w:rPr>
            <w:rFonts w:asciiTheme="majorBidi" w:hAnsiTheme="majorBidi" w:cstheme="majorBidi"/>
            <w:noProof/>
            <w:sz w:val="30"/>
            <w:szCs w:val="30"/>
          </w:rPr>
          <w:t>2</w:t>
        </w:r>
        <w:r w:rsidRPr="00EC7FE2">
          <w:rPr>
            <w:rFonts w:asciiTheme="majorBidi" w:hAnsiTheme="majorBidi" w:cstheme="majorBidi"/>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6B0D" w14:textId="399F8D7E" w:rsidR="00566D49" w:rsidRPr="008D1C6C" w:rsidRDefault="00566D49" w:rsidP="008D1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1240" w14:textId="77777777" w:rsidR="00753534" w:rsidRDefault="00753534" w:rsidP="00E52223">
      <w:pPr>
        <w:pStyle w:val="ASSETS"/>
        <w:rPr>
          <w:rFonts w:cs="Book Antiqua"/>
          <w:cs/>
        </w:rPr>
      </w:pPr>
      <w:r>
        <w:separator/>
      </w:r>
    </w:p>
  </w:footnote>
  <w:footnote w:type="continuationSeparator" w:id="0">
    <w:p w14:paraId="32AF9F93" w14:textId="77777777" w:rsidR="00753534" w:rsidRDefault="00753534" w:rsidP="00E52223">
      <w:pPr>
        <w:pStyle w:val="ASSETS"/>
        <w:rPr>
          <w:rFonts w:cs="Book Antiqua"/>
          <w:cs/>
        </w:rPr>
      </w:pPr>
      <w:r>
        <w:continuationSeparator/>
      </w:r>
    </w:p>
  </w:footnote>
  <w:footnote w:type="continuationNotice" w:id="1">
    <w:p w14:paraId="3607B762" w14:textId="77777777" w:rsidR="00753534" w:rsidRDefault="007535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9B48" w14:textId="783812E9"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3A7B4B" w14:textId="5098AF75"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C8FF2B9" w14:textId="095F672C"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5ACCC" w14:textId="70C2CF38"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9491A0" w14:textId="6AA391B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01B3883" w14:textId="4F53B130"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8C14FBC" w14:textId="0B1CBC3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6D2015" w14:textId="3D74B5D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720999" w14:textId="4EE7076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013C593" w14:textId="618F52F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6FDC20" w14:textId="285C892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064243" w14:textId="77777777"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B933686" w14:textId="77777777" w:rsidR="008D1C6C" w:rsidRDefault="008D1C6C"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69D52F" w14:textId="77777777" w:rsidR="00844A15" w:rsidRPr="00980ACA" w:rsidRDefault="00844A15"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C09F" w14:textId="77777777" w:rsidR="00566D49" w:rsidRPr="00461DE2" w:rsidRDefault="00566D49" w:rsidP="006F02B7">
    <w:pPr>
      <w:pStyle w:val="acctmainheading"/>
      <w:tabs>
        <w:tab w:val="left" w:pos="90"/>
        <w:tab w:val="left" w:pos="360"/>
      </w:tabs>
      <w:spacing w:after="0" w:line="280" w:lineRule="atLeast"/>
      <w:rPr>
        <w:b w:val="0"/>
        <w:bCs/>
        <w:szCs w:val="28"/>
      </w:rPr>
    </w:pPr>
  </w:p>
  <w:p w14:paraId="2F0348D0" w14:textId="77777777" w:rsidR="00566D49" w:rsidRDefault="00566D49" w:rsidP="00AB2A60">
    <w:pPr>
      <w:pStyle w:val="acctmainheading"/>
      <w:spacing w:after="0" w:line="280" w:lineRule="atLeast"/>
      <w:rPr>
        <w:b w:val="0"/>
        <w:bCs/>
        <w:szCs w:val="28"/>
      </w:rPr>
    </w:pPr>
  </w:p>
  <w:p w14:paraId="29ADA4E8" w14:textId="77777777" w:rsidR="00461DE2" w:rsidRDefault="00461DE2" w:rsidP="00AB2A60">
    <w:pPr>
      <w:pStyle w:val="acctmainheading"/>
      <w:spacing w:after="0" w:line="280" w:lineRule="atLeast"/>
      <w:rPr>
        <w:b w:val="0"/>
        <w:bCs/>
        <w:szCs w:val="28"/>
      </w:rPr>
    </w:pPr>
  </w:p>
  <w:p w14:paraId="511C84E3" w14:textId="77777777" w:rsidR="00461DE2" w:rsidRDefault="00461DE2" w:rsidP="00AB2A60">
    <w:pPr>
      <w:pStyle w:val="acctmainheading"/>
      <w:spacing w:after="0" w:line="280" w:lineRule="atLeast"/>
      <w:rPr>
        <w:b w:val="0"/>
        <w:bCs/>
        <w:szCs w:val="28"/>
      </w:rPr>
    </w:pPr>
  </w:p>
  <w:p w14:paraId="281055D7" w14:textId="77777777" w:rsidR="00461DE2" w:rsidRDefault="00461DE2" w:rsidP="00AB2A60">
    <w:pPr>
      <w:pStyle w:val="acctmainheading"/>
      <w:spacing w:after="0" w:line="280" w:lineRule="atLeast"/>
      <w:rPr>
        <w:b w:val="0"/>
        <w:bCs/>
        <w:szCs w:val="28"/>
      </w:rPr>
    </w:pPr>
  </w:p>
  <w:p w14:paraId="14CA77B7" w14:textId="77777777" w:rsidR="00461DE2" w:rsidRDefault="00461DE2" w:rsidP="00AB2A60">
    <w:pPr>
      <w:pStyle w:val="acctmainheading"/>
      <w:spacing w:after="0" w:line="280" w:lineRule="atLeast"/>
      <w:rPr>
        <w:b w:val="0"/>
        <w:bCs/>
        <w:szCs w:val="28"/>
      </w:rPr>
    </w:pPr>
  </w:p>
  <w:p w14:paraId="06B21254" w14:textId="77777777" w:rsidR="00461DE2" w:rsidRDefault="00461DE2" w:rsidP="00AB2A60">
    <w:pPr>
      <w:pStyle w:val="acctmainheading"/>
      <w:spacing w:after="0" w:line="280" w:lineRule="atLeast"/>
      <w:rPr>
        <w:b w:val="0"/>
        <w:bCs/>
        <w:szCs w:val="28"/>
      </w:rPr>
    </w:pPr>
  </w:p>
  <w:p w14:paraId="5E0A29A6" w14:textId="77777777" w:rsidR="00461DE2" w:rsidRDefault="00461DE2" w:rsidP="00AB2A60">
    <w:pPr>
      <w:pStyle w:val="acctmainheading"/>
      <w:spacing w:after="0" w:line="280" w:lineRule="atLeast"/>
      <w:rPr>
        <w:b w:val="0"/>
        <w:bCs/>
        <w:szCs w:val="28"/>
      </w:rPr>
    </w:pPr>
  </w:p>
  <w:p w14:paraId="7E96A0A1" w14:textId="77777777" w:rsidR="00461DE2" w:rsidRDefault="00461DE2" w:rsidP="00AB2A60">
    <w:pPr>
      <w:pStyle w:val="acctmainheading"/>
      <w:spacing w:after="0" w:line="280" w:lineRule="atLeast"/>
      <w:rPr>
        <w:b w:val="0"/>
        <w:bCs/>
        <w:szCs w:val="28"/>
      </w:rPr>
    </w:pPr>
  </w:p>
  <w:p w14:paraId="6F6EFE96" w14:textId="77777777" w:rsidR="00461DE2" w:rsidRDefault="00461DE2" w:rsidP="00AB2A60">
    <w:pPr>
      <w:pStyle w:val="acctmainheading"/>
      <w:spacing w:after="0" w:line="280" w:lineRule="atLeast"/>
      <w:rPr>
        <w:b w:val="0"/>
        <w:bCs/>
        <w:szCs w:val="28"/>
      </w:rPr>
    </w:pPr>
  </w:p>
  <w:p w14:paraId="2820B479" w14:textId="77777777" w:rsidR="00461DE2" w:rsidRDefault="00461DE2" w:rsidP="00AB2A60">
    <w:pPr>
      <w:pStyle w:val="acctmainheading"/>
      <w:spacing w:after="0" w:line="280" w:lineRule="atLeast"/>
      <w:rPr>
        <w:b w:val="0"/>
        <w:bCs/>
        <w:szCs w:val="28"/>
      </w:rPr>
    </w:pPr>
  </w:p>
  <w:p w14:paraId="7BEA8435" w14:textId="77777777" w:rsidR="00461DE2" w:rsidRPr="00461DE2" w:rsidRDefault="00461DE2" w:rsidP="00AB2A60">
    <w:pPr>
      <w:pStyle w:val="acctmainheading"/>
      <w:spacing w:after="0" w:line="28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6B8"/>
    <w:rsid w:val="00002505"/>
    <w:rsid w:val="0000288D"/>
    <w:rsid w:val="00002F36"/>
    <w:rsid w:val="00003174"/>
    <w:rsid w:val="00003600"/>
    <w:rsid w:val="00003B2F"/>
    <w:rsid w:val="00003C88"/>
    <w:rsid w:val="00003EF3"/>
    <w:rsid w:val="00003F79"/>
    <w:rsid w:val="00004476"/>
    <w:rsid w:val="00005200"/>
    <w:rsid w:val="00005440"/>
    <w:rsid w:val="0000566F"/>
    <w:rsid w:val="00005A1C"/>
    <w:rsid w:val="00005BDA"/>
    <w:rsid w:val="00005CCE"/>
    <w:rsid w:val="00005F24"/>
    <w:rsid w:val="00005FBD"/>
    <w:rsid w:val="00005FC8"/>
    <w:rsid w:val="00006CE4"/>
    <w:rsid w:val="00006FCF"/>
    <w:rsid w:val="00007150"/>
    <w:rsid w:val="00007289"/>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09E"/>
    <w:rsid w:val="00012297"/>
    <w:rsid w:val="000126D3"/>
    <w:rsid w:val="000128E0"/>
    <w:rsid w:val="0001350E"/>
    <w:rsid w:val="0001384F"/>
    <w:rsid w:val="00014106"/>
    <w:rsid w:val="000141E7"/>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6F"/>
    <w:rsid w:val="000178B5"/>
    <w:rsid w:val="000203E8"/>
    <w:rsid w:val="00020EAE"/>
    <w:rsid w:val="00020EE7"/>
    <w:rsid w:val="00020FCB"/>
    <w:rsid w:val="00021AB5"/>
    <w:rsid w:val="00021E47"/>
    <w:rsid w:val="000221A5"/>
    <w:rsid w:val="00022620"/>
    <w:rsid w:val="000227C3"/>
    <w:rsid w:val="0002297A"/>
    <w:rsid w:val="000229EA"/>
    <w:rsid w:val="00022F48"/>
    <w:rsid w:val="0002352C"/>
    <w:rsid w:val="0002359F"/>
    <w:rsid w:val="0002369B"/>
    <w:rsid w:val="00023FF4"/>
    <w:rsid w:val="00024243"/>
    <w:rsid w:val="00024246"/>
    <w:rsid w:val="00024392"/>
    <w:rsid w:val="000249A1"/>
    <w:rsid w:val="000251A0"/>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1F98"/>
    <w:rsid w:val="000324F0"/>
    <w:rsid w:val="00032698"/>
    <w:rsid w:val="00032741"/>
    <w:rsid w:val="00032E02"/>
    <w:rsid w:val="00032F53"/>
    <w:rsid w:val="000330E0"/>
    <w:rsid w:val="000331E4"/>
    <w:rsid w:val="00033CE2"/>
    <w:rsid w:val="000342E2"/>
    <w:rsid w:val="000345C3"/>
    <w:rsid w:val="0003527D"/>
    <w:rsid w:val="0003547C"/>
    <w:rsid w:val="00035952"/>
    <w:rsid w:val="00035962"/>
    <w:rsid w:val="00035A3F"/>
    <w:rsid w:val="0003614A"/>
    <w:rsid w:val="0003618D"/>
    <w:rsid w:val="000362DA"/>
    <w:rsid w:val="00036773"/>
    <w:rsid w:val="00036A69"/>
    <w:rsid w:val="00036D43"/>
    <w:rsid w:val="00036D4E"/>
    <w:rsid w:val="00037172"/>
    <w:rsid w:val="0003767E"/>
    <w:rsid w:val="00040036"/>
    <w:rsid w:val="0004078F"/>
    <w:rsid w:val="00040804"/>
    <w:rsid w:val="00040BEB"/>
    <w:rsid w:val="00040DA4"/>
    <w:rsid w:val="00040F98"/>
    <w:rsid w:val="0004197E"/>
    <w:rsid w:val="000419E9"/>
    <w:rsid w:val="00041AF9"/>
    <w:rsid w:val="0004290E"/>
    <w:rsid w:val="00043278"/>
    <w:rsid w:val="000436FF"/>
    <w:rsid w:val="00043F7E"/>
    <w:rsid w:val="00044109"/>
    <w:rsid w:val="00044376"/>
    <w:rsid w:val="000443D8"/>
    <w:rsid w:val="0004473E"/>
    <w:rsid w:val="0004475C"/>
    <w:rsid w:val="00044822"/>
    <w:rsid w:val="00044880"/>
    <w:rsid w:val="00045862"/>
    <w:rsid w:val="000459EB"/>
    <w:rsid w:val="00045F4E"/>
    <w:rsid w:val="000461A5"/>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077"/>
    <w:rsid w:val="00064308"/>
    <w:rsid w:val="0006435F"/>
    <w:rsid w:val="000648F2"/>
    <w:rsid w:val="00064912"/>
    <w:rsid w:val="00064B91"/>
    <w:rsid w:val="00065269"/>
    <w:rsid w:val="000656CB"/>
    <w:rsid w:val="00065753"/>
    <w:rsid w:val="0006599D"/>
    <w:rsid w:val="00065DF1"/>
    <w:rsid w:val="00066008"/>
    <w:rsid w:val="000662C3"/>
    <w:rsid w:val="00066969"/>
    <w:rsid w:val="00066A85"/>
    <w:rsid w:val="00066C8C"/>
    <w:rsid w:val="00067167"/>
    <w:rsid w:val="000675EE"/>
    <w:rsid w:val="00067729"/>
    <w:rsid w:val="00067732"/>
    <w:rsid w:val="00067E24"/>
    <w:rsid w:val="00070007"/>
    <w:rsid w:val="000701E5"/>
    <w:rsid w:val="00070218"/>
    <w:rsid w:val="00070881"/>
    <w:rsid w:val="00070B89"/>
    <w:rsid w:val="00070F20"/>
    <w:rsid w:val="00071668"/>
    <w:rsid w:val="00071D86"/>
    <w:rsid w:val="00071DAE"/>
    <w:rsid w:val="00072A83"/>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F9F"/>
    <w:rsid w:val="000770AF"/>
    <w:rsid w:val="0007723F"/>
    <w:rsid w:val="00077DD0"/>
    <w:rsid w:val="00080B5A"/>
    <w:rsid w:val="00080B65"/>
    <w:rsid w:val="00080FB6"/>
    <w:rsid w:val="000812D7"/>
    <w:rsid w:val="00081A12"/>
    <w:rsid w:val="00081A5E"/>
    <w:rsid w:val="00081E08"/>
    <w:rsid w:val="00082067"/>
    <w:rsid w:val="00082497"/>
    <w:rsid w:val="0008298A"/>
    <w:rsid w:val="00083257"/>
    <w:rsid w:val="000837E9"/>
    <w:rsid w:val="00083953"/>
    <w:rsid w:val="00083D0F"/>
    <w:rsid w:val="00084BBB"/>
    <w:rsid w:val="00084DFC"/>
    <w:rsid w:val="000851A5"/>
    <w:rsid w:val="000851A9"/>
    <w:rsid w:val="000852F9"/>
    <w:rsid w:val="000854D9"/>
    <w:rsid w:val="00085743"/>
    <w:rsid w:val="00085F60"/>
    <w:rsid w:val="000860B2"/>
    <w:rsid w:val="00086123"/>
    <w:rsid w:val="000867F7"/>
    <w:rsid w:val="00086B6A"/>
    <w:rsid w:val="00086E14"/>
    <w:rsid w:val="00087285"/>
    <w:rsid w:val="00087442"/>
    <w:rsid w:val="00087677"/>
    <w:rsid w:val="00087CC0"/>
    <w:rsid w:val="00087FE3"/>
    <w:rsid w:val="000900FF"/>
    <w:rsid w:val="000903D6"/>
    <w:rsid w:val="000908E6"/>
    <w:rsid w:val="000909F2"/>
    <w:rsid w:val="00090A21"/>
    <w:rsid w:val="00090DC7"/>
    <w:rsid w:val="000913C8"/>
    <w:rsid w:val="00091479"/>
    <w:rsid w:val="0009197D"/>
    <w:rsid w:val="00091ADF"/>
    <w:rsid w:val="00091C22"/>
    <w:rsid w:val="000923AD"/>
    <w:rsid w:val="00092492"/>
    <w:rsid w:val="00092C61"/>
    <w:rsid w:val="0009328C"/>
    <w:rsid w:val="00093764"/>
    <w:rsid w:val="00093780"/>
    <w:rsid w:val="000938EC"/>
    <w:rsid w:val="00093A66"/>
    <w:rsid w:val="000946AF"/>
    <w:rsid w:val="0009531E"/>
    <w:rsid w:val="000953DE"/>
    <w:rsid w:val="00095622"/>
    <w:rsid w:val="000957E2"/>
    <w:rsid w:val="0009594F"/>
    <w:rsid w:val="00095D69"/>
    <w:rsid w:val="00096399"/>
    <w:rsid w:val="0009655B"/>
    <w:rsid w:val="00096E93"/>
    <w:rsid w:val="00096F62"/>
    <w:rsid w:val="0009705E"/>
    <w:rsid w:val="000972E6"/>
    <w:rsid w:val="00097C35"/>
    <w:rsid w:val="00097D23"/>
    <w:rsid w:val="00097E4C"/>
    <w:rsid w:val="000A060A"/>
    <w:rsid w:val="000A07EA"/>
    <w:rsid w:val="000A09F5"/>
    <w:rsid w:val="000A0A11"/>
    <w:rsid w:val="000A0F4F"/>
    <w:rsid w:val="000A14FC"/>
    <w:rsid w:val="000A1BED"/>
    <w:rsid w:val="000A1E80"/>
    <w:rsid w:val="000A21F8"/>
    <w:rsid w:val="000A234E"/>
    <w:rsid w:val="000A2640"/>
    <w:rsid w:val="000A28F0"/>
    <w:rsid w:val="000A2E7E"/>
    <w:rsid w:val="000A3067"/>
    <w:rsid w:val="000A3287"/>
    <w:rsid w:val="000A3481"/>
    <w:rsid w:val="000A3484"/>
    <w:rsid w:val="000A39EA"/>
    <w:rsid w:val="000A4139"/>
    <w:rsid w:val="000A414D"/>
    <w:rsid w:val="000A4325"/>
    <w:rsid w:val="000A4A01"/>
    <w:rsid w:val="000A57E2"/>
    <w:rsid w:val="000A6069"/>
    <w:rsid w:val="000A65A3"/>
    <w:rsid w:val="000A67DD"/>
    <w:rsid w:val="000A6F72"/>
    <w:rsid w:val="000A72BE"/>
    <w:rsid w:val="000A72CB"/>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3F9D"/>
    <w:rsid w:val="000B462B"/>
    <w:rsid w:val="000B4B82"/>
    <w:rsid w:val="000B4FD4"/>
    <w:rsid w:val="000B5A78"/>
    <w:rsid w:val="000B6125"/>
    <w:rsid w:val="000B63A4"/>
    <w:rsid w:val="000B65EE"/>
    <w:rsid w:val="000B670A"/>
    <w:rsid w:val="000B6738"/>
    <w:rsid w:val="000B6F6C"/>
    <w:rsid w:val="000B6FD2"/>
    <w:rsid w:val="000B7005"/>
    <w:rsid w:val="000B7480"/>
    <w:rsid w:val="000B79BA"/>
    <w:rsid w:val="000C009B"/>
    <w:rsid w:val="000C013E"/>
    <w:rsid w:val="000C0391"/>
    <w:rsid w:val="000C04E2"/>
    <w:rsid w:val="000C0563"/>
    <w:rsid w:val="000C0818"/>
    <w:rsid w:val="000C08F3"/>
    <w:rsid w:val="000C12A0"/>
    <w:rsid w:val="000C190D"/>
    <w:rsid w:val="000C1B0D"/>
    <w:rsid w:val="000C1F96"/>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8FF"/>
    <w:rsid w:val="000C6C21"/>
    <w:rsid w:val="000C72CD"/>
    <w:rsid w:val="000C7714"/>
    <w:rsid w:val="000C7B9D"/>
    <w:rsid w:val="000C7CB2"/>
    <w:rsid w:val="000D0743"/>
    <w:rsid w:val="000D1109"/>
    <w:rsid w:val="000D11DD"/>
    <w:rsid w:val="000D1361"/>
    <w:rsid w:val="000D16A9"/>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074"/>
    <w:rsid w:val="000E0208"/>
    <w:rsid w:val="000E0D06"/>
    <w:rsid w:val="000E0D6D"/>
    <w:rsid w:val="000E0F22"/>
    <w:rsid w:val="000E12BE"/>
    <w:rsid w:val="000E1385"/>
    <w:rsid w:val="000E1D82"/>
    <w:rsid w:val="000E292A"/>
    <w:rsid w:val="000E29DB"/>
    <w:rsid w:val="000E2E2D"/>
    <w:rsid w:val="000E3045"/>
    <w:rsid w:val="000E327D"/>
    <w:rsid w:val="000E3540"/>
    <w:rsid w:val="000E366E"/>
    <w:rsid w:val="000E36BA"/>
    <w:rsid w:val="000E3AD2"/>
    <w:rsid w:val="000E4485"/>
    <w:rsid w:val="000E456B"/>
    <w:rsid w:val="000E461F"/>
    <w:rsid w:val="000E4724"/>
    <w:rsid w:val="000E4944"/>
    <w:rsid w:val="000E4A38"/>
    <w:rsid w:val="000E4F5D"/>
    <w:rsid w:val="000E5960"/>
    <w:rsid w:val="000E5C4E"/>
    <w:rsid w:val="000E622A"/>
    <w:rsid w:val="000E680A"/>
    <w:rsid w:val="000E686B"/>
    <w:rsid w:val="000E780F"/>
    <w:rsid w:val="000E7877"/>
    <w:rsid w:val="000E7B16"/>
    <w:rsid w:val="000E7D03"/>
    <w:rsid w:val="000E7E49"/>
    <w:rsid w:val="000F0887"/>
    <w:rsid w:val="000F09BF"/>
    <w:rsid w:val="000F0F13"/>
    <w:rsid w:val="000F0FA1"/>
    <w:rsid w:val="000F159E"/>
    <w:rsid w:val="000F17F7"/>
    <w:rsid w:val="000F1C77"/>
    <w:rsid w:val="000F2187"/>
    <w:rsid w:val="000F21C5"/>
    <w:rsid w:val="000F2253"/>
    <w:rsid w:val="000F2B1F"/>
    <w:rsid w:val="000F2F63"/>
    <w:rsid w:val="000F34BD"/>
    <w:rsid w:val="000F38A0"/>
    <w:rsid w:val="000F3A6D"/>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969"/>
    <w:rsid w:val="00100C9F"/>
    <w:rsid w:val="00100EC6"/>
    <w:rsid w:val="0010108D"/>
    <w:rsid w:val="001012CE"/>
    <w:rsid w:val="00101496"/>
    <w:rsid w:val="00101576"/>
    <w:rsid w:val="001025B7"/>
    <w:rsid w:val="001026E5"/>
    <w:rsid w:val="00102C0D"/>
    <w:rsid w:val="00102EB4"/>
    <w:rsid w:val="00102F5C"/>
    <w:rsid w:val="00102F72"/>
    <w:rsid w:val="001041C6"/>
    <w:rsid w:val="00104905"/>
    <w:rsid w:val="00104A6F"/>
    <w:rsid w:val="00104AB1"/>
    <w:rsid w:val="00105122"/>
    <w:rsid w:val="00105C19"/>
    <w:rsid w:val="00105DEE"/>
    <w:rsid w:val="00106423"/>
    <w:rsid w:val="001066AE"/>
    <w:rsid w:val="00106846"/>
    <w:rsid w:val="00106AB9"/>
    <w:rsid w:val="001071EE"/>
    <w:rsid w:val="00107244"/>
    <w:rsid w:val="00107952"/>
    <w:rsid w:val="00107CD1"/>
    <w:rsid w:val="00110220"/>
    <w:rsid w:val="001103C0"/>
    <w:rsid w:val="00110651"/>
    <w:rsid w:val="001106FD"/>
    <w:rsid w:val="00110992"/>
    <w:rsid w:val="00110BDA"/>
    <w:rsid w:val="00110CDE"/>
    <w:rsid w:val="001110E8"/>
    <w:rsid w:val="00111419"/>
    <w:rsid w:val="00111E22"/>
    <w:rsid w:val="001123ED"/>
    <w:rsid w:val="0011267E"/>
    <w:rsid w:val="00112A22"/>
    <w:rsid w:val="00112B51"/>
    <w:rsid w:val="00112B86"/>
    <w:rsid w:val="001130D5"/>
    <w:rsid w:val="00113162"/>
    <w:rsid w:val="00113672"/>
    <w:rsid w:val="00113779"/>
    <w:rsid w:val="00113E19"/>
    <w:rsid w:val="00113E6A"/>
    <w:rsid w:val="00113F7B"/>
    <w:rsid w:val="00114421"/>
    <w:rsid w:val="0011450D"/>
    <w:rsid w:val="00114BCF"/>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0E33"/>
    <w:rsid w:val="00121430"/>
    <w:rsid w:val="00121854"/>
    <w:rsid w:val="00121882"/>
    <w:rsid w:val="00121ADE"/>
    <w:rsid w:val="00121DF1"/>
    <w:rsid w:val="0012227E"/>
    <w:rsid w:val="00122615"/>
    <w:rsid w:val="001227AD"/>
    <w:rsid w:val="001228D1"/>
    <w:rsid w:val="00122C0E"/>
    <w:rsid w:val="00122C4E"/>
    <w:rsid w:val="001230ED"/>
    <w:rsid w:val="0012347C"/>
    <w:rsid w:val="001239C4"/>
    <w:rsid w:val="00123AAC"/>
    <w:rsid w:val="00124696"/>
    <w:rsid w:val="00124886"/>
    <w:rsid w:val="001248F8"/>
    <w:rsid w:val="00124AC2"/>
    <w:rsid w:val="00124B27"/>
    <w:rsid w:val="00124DBF"/>
    <w:rsid w:val="00124E33"/>
    <w:rsid w:val="001258E4"/>
    <w:rsid w:val="0012594D"/>
    <w:rsid w:val="00125D7F"/>
    <w:rsid w:val="00125F15"/>
    <w:rsid w:val="00125F28"/>
    <w:rsid w:val="00125F68"/>
    <w:rsid w:val="001261E0"/>
    <w:rsid w:val="001267F9"/>
    <w:rsid w:val="00126A17"/>
    <w:rsid w:val="00126A8F"/>
    <w:rsid w:val="00126D6F"/>
    <w:rsid w:val="00126FD3"/>
    <w:rsid w:val="00127BB8"/>
    <w:rsid w:val="00127E81"/>
    <w:rsid w:val="00127F06"/>
    <w:rsid w:val="001302AB"/>
    <w:rsid w:val="00130390"/>
    <w:rsid w:val="00130582"/>
    <w:rsid w:val="001305C3"/>
    <w:rsid w:val="0013084E"/>
    <w:rsid w:val="00130926"/>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2"/>
    <w:rsid w:val="001360DA"/>
    <w:rsid w:val="00136100"/>
    <w:rsid w:val="001362DA"/>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47"/>
    <w:rsid w:val="00142577"/>
    <w:rsid w:val="001432B3"/>
    <w:rsid w:val="0014338B"/>
    <w:rsid w:val="001435CA"/>
    <w:rsid w:val="001435CE"/>
    <w:rsid w:val="0014362B"/>
    <w:rsid w:val="00143F2D"/>
    <w:rsid w:val="00143F45"/>
    <w:rsid w:val="00144049"/>
    <w:rsid w:val="001446DB"/>
    <w:rsid w:val="00144953"/>
    <w:rsid w:val="0014514C"/>
    <w:rsid w:val="001453E1"/>
    <w:rsid w:val="0014569F"/>
    <w:rsid w:val="001460C8"/>
    <w:rsid w:val="001460CB"/>
    <w:rsid w:val="0014613F"/>
    <w:rsid w:val="0014620E"/>
    <w:rsid w:val="00146C80"/>
    <w:rsid w:val="00146E9D"/>
    <w:rsid w:val="0014721F"/>
    <w:rsid w:val="0014730A"/>
    <w:rsid w:val="001479FF"/>
    <w:rsid w:val="00147A9D"/>
    <w:rsid w:val="00147D67"/>
    <w:rsid w:val="00147DE9"/>
    <w:rsid w:val="00147F77"/>
    <w:rsid w:val="00150103"/>
    <w:rsid w:val="0015065D"/>
    <w:rsid w:val="00150D52"/>
    <w:rsid w:val="00151045"/>
    <w:rsid w:val="00151375"/>
    <w:rsid w:val="001515F8"/>
    <w:rsid w:val="00151893"/>
    <w:rsid w:val="0015243A"/>
    <w:rsid w:val="00152516"/>
    <w:rsid w:val="00152D54"/>
    <w:rsid w:val="00152DA3"/>
    <w:rsid w:val="00152F08"/>
    <w:rsid w:val="00153057"/>
    <w:rsid w:val="001532AB"/>
    <w:rsid w:val="001534D1"/>
    <w:rsid w:val="00153DE9"/>
    <w:rsid w:val="00153E34"/>
    <w:rsid w:val="00154067"/>
    <w:rsid w:val="001540F4"/>
    <w:rsid w:val="00154386"/>
    <w:rsid w:val="00154704"/>
    <w:rsid w:val="00154BC7"/>
    <w:rsid w:val="0015501E"/>
    <w:rsid w:val="0015562B"/>
    <w:rsid w:val="0015577A"/>
    <w:rsid w:val="00155AD0"/>
    <w:rsid w:val="00155B23"/>
    <w:rsid w:val="00155CB5"/>
    <w:rsid w:val="00156303"/>
    <w:rsid w:val="00156423"/>
    <w:rsid w:val="00156436"/>
    <w:rsid w:val="00156582"/>
    <w:rsid w:val="00156676"/>
    <w:rsid w:val="00156976"/>
    <w:rsid w:val="00156AAB"/>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3ECC"/>
    <w:rsid w:val="00174307"/>
    <w:rsid w:val="00174626"/>
    <w:rsid w:val="001747D8"/>
    <w:rsid w:val="00174CD0"/>
    <w:rsid w:val="001750F2"/>
    <w:rsid w:val="00175244"/>
    <w:rsid w:val="00175294"/>
    <w:rsid w:val="00175900"/>
    <w:rsid w:val="00175A1D"/>
    <w:rsid w:val="00175D82"/>
    <w:rsid w:val="00176024"/>
    <w:rsid w:val="001768C2"/>
    <w:rsid w:val="00176C36"/>
    <w:rsid w:val="00176ECA"/>
    <w:rsid w:val="0017750B"/>
    <w:rsid w:val="00177526"/>
    <w:rsid w:val="001776C4"/>
    <w:rsid w:val="00177B83"/>
    <w:rsid w:val="00177D21"/>
    <w:rsid w:val="0018067C"/>
    <w:rsid w:val="001806F5"/>
    <w:rsid w:val="00180888"/>
    <w:rsid w:val="00180BD9"/>
    <w:rsid w:val="00180C71"/>
    <w:rsid w:val="00180F29"/>
    <w:rsid w:val="001819DC"/>
    <w:rsid w:val="00181AC3"/>
    <w:rsid w:val="00181F7E"/>
    <w:rsid w:val="00182309"/>
    <w:rsid w:val="00182764"/>
    <w:rsid w:val="00182A6E"/>
    <w:rsid w:val="00182CE8"/>
    <w:rsid w:val="0018378D"/>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403"/>
    <w:rsid w:val="00187A56"/>
    <w:rsid w:val="00187B34"/>
    <w:rsid w:val="00187CBA"/>
    <w:rsid w:val="00187E11"/>
    <w:rsid w:val="00190072"/>
    <w:rsid w:val="00190552"/>
    <w:rsid w:val="00190AE9"/>
    <w:rsid w:val="00190D55"/>
    <w:rsid w:val="00191837"/>
    <w:rsid w:val="00191C3A"/>
    <w:rsid w:val="00191D59"/>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7F5"/>
    <w:rsid w:val="00195822"/>
    <w:rsid w:val="00195AD1"/>
    <w:rsid w:val="00195C99"/>
    <w:rsid w:val="00195EAC"/>
    <w:rsid w:val="00196670"/>
    <w:rsid w:val="0019695C"/>
    <w:rsid w:val="00196B3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221"/>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2E9"/>
    <w:rsid w:val="001B044B"/>
    <w:rsid w:val="001B0487"/>
    <w:rsid w:val="001B05A8"/>
    <w:rsid w:val="001B074A"/>
    <w:rsid w:val="001B119A"/>
    <w:rsid w:val="001B202D"/>
    <w:rsid w:val="001B217D"/>
    <w:rsid w:val="001B27E4"/>
    <w:rsid w:val="001B299F"/>
    <w:rsid w:val="001B2A72"/>
    <w:rsid w:val="001B2B55"/>
    <w:rsid w:val="001B2FDB"/>
    <w:rsid w:val="001B2FEB"/>
    <w:rsid w:val="001B306B"/>
    <w:rsid w:val="001B3D04"/>
    <w:rsid w:val="001B42A3"/>
    <w:rsid w:val="001B44CA"/>
    <w:rsid w:val="001B489D"/>
    <w:rsid w:val="001B595E"/>
    <w:rsid w:val="001B5AB0"/>
    <w:rsid w:val="001B5E8B"/>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961"/>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353"/>
    <w:rsid w:val="001C6AEC"/>
    <w:rsid w:val="001C6DB0"/>
    <w:rsid w:val="001C700D"/>
    <w:rsid w:val="001C77F0"/>
    <w:rsid w:val="001C7937"/>
    <w:rsid w:val="001D04A7"/>
    <w:rsid w:val="001D05C6"/>
    <w:rsid w:val="001D0778"/>
    <w:rsid w:val="001D0D76"/>
    <w:rsid w:val="001D118B"/>
    <w:rsid w:val="001D1287"/>
    <w:rsid w:val="001D1525"/>
    <w:rsid w:val="001D162D"/>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81D"/>
    <w:rsid w:val="001D4BAA"/>
    <w:rsid w:val="001D5526"/>
    <w:rsid w:val="001D59E0"/>
    <w:rsid w:val="001D631E"/>
    <w:rsid w:val="001D63B8"/>
    <w:rsid w:val="001D66BA"/>
    <w:rsid w:val="001D67AD"/>
    <w:rsid w:val="001D6CB7"/>
    <w:rsid w:val="001D6D5B"/>
    <w:rsid w:val="001D6E59"/>
    <w:rsid w:val="001D711C"/>
    <w:rsid w:val="001D75B3"/>
    <w:rsid w:val="001D7726"/>
    <w:rsid w:val="001D78DB"/>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46B"/>
    <w:rsid w:val="001E678F"/>
    <w:rsid w:val="001E695B"/>
    <w:rsid w:val="001E6B64"/>
    <w:rsid w:val="001E6D2E"/>
    <w:rsid w:val="001E72A5"/>
    <w:rsid w:val="001E730F"/>
    <w:rsid w:val="001E7496"/>
    <w:rsid w:val="001E7795"/>
    <w:rsid w:val="001E7A61"/>
    <w:rsid w:val="001E7B42"/>
    <w:rsid w:val="001F0732"/>
    <w:rsid w:val="001F0CC0"/>
    <w:rsid w:val="001F1086"/>
    <w:rsid w:val="001F133A"/>
    <w:rsid w:val="001F139E"/>
    <w:rsid w:val="001F15D6"/>
    <w:rsid w:val="001F1843"/>
    <w:rsid w:val="001F1975"/>
    <w:rsid w:val="001F1AD0"/>
    <w:rsid w:val="001F2056"/>
    <w:rsid w:val="001F232B"/>
    <w:rsid w:val="001F2985"/>
    <w:rsid w:val="001F2A10"/>
    <w:rsid w:val="001F2EAD"/>
    <w:rsid w:val="001F3C81"/>
    <w:rsid w:val="001F3CE9"/>
    <w:rsid w:val="001F3D48"/>
    <w:rsid w:val="001F3D88"/>
    <w:rsid w:val="001F472D"/>
    <w:rsid w:val="001F493A"/>
    <w:rsid w:val="001F50F1"/>
    <w:rsid w:val="001F51E1"/>
    <w:rsid w:val="001F5319"/>
    <w:rsid w:val="001F5A03"/>
    <w:rsid w:val="001F5BD7"/>
    <w:rsid w:val="001F6380"/>
    <w:rsid w:val="001F654F"/>
    <w:rsid w:val="001F6737"/>
    <w:rsid w:val="001F676D"/>
    <w:rsid w:val="001F6B7F"/>
    <w:rsid w:val="001F6EFB"/>
    <w:rsid w:val="001F718B"/>
    <w:rsid w:val="001F71E5"/>
    <w:rsid w:val="001F72A2"/>
    <w:rsid w:val="001F7623"/>
    <w:rsid w:val="001F7CF6"/>
    <w:rsid w:val="001F7D80"/>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5D3"/>
    <w:rsid w:val="00203638"/>
    <w:rsid w:val="00203F0F"/>
    <w:rsid w:val="0020418A"/>
    <w:rsid w:val="002042B8"/>
    <w:rsid w:val="002044B4"/>
    <w:rsid w:val="00204893"/>
    <w:rsid w:val="00204A5B"/>
    <w:rsid w:val="002052ED"/>
    <w:rsid w:val="002052F2"/>
    <w:rsid w:val="00205ED2"/>
    <w:rsid w:val="00206008"/>
    <w:rsid w:val="002060FD"/>
    <w:rsid w:val="00206576"/>
    <w:rsid w:val="00206580"/>
    <w:rsid w:val="002067BD"/>
    <w:rsid w:val="00206EF4"/>
    <w:rsid w:val="0020711B"/>
    <w:rsid w:val="00207218"/>
    <w:rsid w:val="0020726C"/>
    <w:rsid w:val="00207479"/>
    <w:rsid w:val="00207986"/>
    <w:rsid w:val="00207C63"/>
    <w:rsid w:val="00207CCC"/>
    <w:rsid w:val="00207D82"/>
    <w:rsid w:val="00210565"/>
    <w:rsid w:val="00210948"/>
    <w:rsid w:val="00210A0F"/>
    <w:rsid w:val="00210AD2"/>
    <w:rsid w:val="00210C38"/>
    <w:rsid w:val="00210C43"/>
    <w:rsid w:val="00210FEF"/>
    <w:rsid w:val="00211455"/>
    <w:rsid w:val="00211585"/>
    <w:rsid w:val="0021163F"/>
    <w:rsid w:val="002116B7"/>
    <w:rsid w:val="00211D18"/>
    <w:rsid w:val="00211E4C"/>
    <w:rsid w:val="00211F20"/>
    <w:rsid w:val="00212573"/>
    <w:rsid w:val="00212635"/>
    <w:rsid w:val="00212657"/>
    <w:rsid w:val="002139A1"/>
    <w:rsid w:val="002139BB"/>
    <w:rsid w:val="00213DDD"/>
    <w:rsid w:val="00213FF0"/>
    <w:rsid w:val="0021472E"/>
    <w:rsid w:val="00214D6E"/>
    <w:rsid w:val="00215270"/>
    <w:rsid w:val="002153D6"/>
    <w:rsid w:val="002157B2"/>
    <w:rsid w:val="00215D32"/>
    <w:rsid w:val="00215EA6"/>
    <w:rsid w:val="0021745D"/>
    <w:rsid w:val="0021751E"/>
    <w:rsid w:val="0022023A"/>
    <w:rsid w:val="002202C7"/>
    <w:rsid w:val="0022069E"/>
    <w:rsid w:val="00220935"/>
    <w:rsid w:val="002209F8"/>
    <w:rsid w:val="00221227"/>
    <w:rsid w:val="002215DE"/>
    <w:rsid w:val="00221A6D"/>
    <w:rsid w:val="00222069"/>
    <w:rsid w:val="0022277D"/>
    <w:rsid w:val="002227AF"/>
    <w:rsid w:val="00222EBD"/>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809"/>
    <w:rsid w:val="00230CEB"/>
    <w:rsid w:val="00230DC6"/>
    <w:rsid w:val="00230FD7"/>
    <w:rsid w:val="0023136A"/>
    <w:rsid w:val="002317D8"/>
    <w:rsid w:val="00231C02"/>
    <w:rsid w:val="00231D78"/>
    <w:rsid w:val="00231E88"/>
    <w:rsid w:val="00232420"/>
    <w:rsid w:val="002324AD"/>
    <w:rsid w:val="00232675"/>
    <w:rsid w:val="00232AD3"/>
    <w:rsid w:val="00232B33"/>
    <w:rsid w:val="00232EA1"/>
    <w:rsid w:val="00232F24"/>
    <w:rsid w:val="0023368C"/>
    <w:rsid w:val="00233CA2"/>
    <w:rsid w:val="00233CC9"/>
    <w:rsid w:val="00233D26"/>
    <w:rsid w:val="00234253"/>
    <w:rsid w:val="00234330"/>
    <w:rsid w:val="00234FEC"/>
    <w:rsid w:val="00235255"/>
    <w:rsid w:val="002352D3"/>
    <w:rsid w:val="0023594F"/>
    <w:rsid w:val="00235974"/>
    <w:rsid w:val="00235CC7"/>
    <w:rsid w:val="00236502"/>
    <w:rsid w:val="00236820"/>
    <w:rsid w:val="00236828"/>
    <w:rsid w:val="00236EF8"/>
    <w:rsid w:val="00237048"/>
    <w:rsid w:val="002372AF"/>
    <w:rsid w:val="00237487"/>
    <w:rsid w:val="00237618"/>
    <w:rsid w:val="00237858"/>
    <w:rsid w:val="00237934"/>
    <w:rsid w:val="00237A52"/>
    <w:rsid w:val="00237B29"/>
    <w:rsid w:val="002401FC"/>
    <w:rsid w:val="002404E3"/>
    <w:rsid w:val="00240D18"/>
    <w:rsid w:val="00240DBF"/>
    <w:rsid w:val="00240ED5"/>
    <w:rsid w:val="0024104E"/>
    <w:rsid w:val="00241346"/>
    <w:rsid w:val="0024139F"/>
    <w:rsid w:val="002418BF"/>
    <w:rsid w:val="00241A48"/>
    <w:rsid w:val="00241BD2"/>
    <w:rsid w:val="00241E36"/>
    <w:rsid w:val="0024296A"/>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58A"/>
    <w:rsid w:val="0024672E"/>
    <w:rsid w:val="00246733"/>
    <w:rsid w:val="00246A42"/>
    <w:rsid w:val="00246BB6"/>
    <w:rsid w:val="00246E76"/>
    <w:rsid w:val="00246EE4"/>
    <w:rsid w:val="00247A91"/>
    <w:rsid w:val="00247B92"/>
    <w:rsid w:val="00247B93"/>
    <w:rsid w:val="00247BC9"/>
    <w:rsid w:val="00247D7B"/>
    <w:rsid w:val="00247DCA"/>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677F"/>
    <w:rsid w:val="00257210"/>
    <w:rsid w:val="0025793F"/>
    <w:rsid w:val="00257EA9"/>
    <w:rsid w:val="002602D7"/>
    <w:rsid w:val="00260417"/>
    <w:rsid w:val="0026048C"/>
    <w:rsid w:val="002607C5"/>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0C"/>
    <w:rsid w:val="00266333"/>
    <w:rsid w:val="00266A27"/>
    <w:rsid w:val="00266C58"/>
    <w:rsid w:val="00267923"/>
    <w:rsid w:val="00267A36"/>
    <w:rsid w:val="002703ED"/>
    <w:rsid w:val="002703F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4B7C"/>
    <w:rsid w:val="00285394"/>
    <w:rsid w:val="00285832"/>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05B1"/>
    <w:rsid w:val="00291640"/>
    <w:rsid w:val="002918DD"/>
    <w:rsid w:val="00291D11"/>
    <w:rsid w:val="00291DD8"/>
    <w:rsid w:val="0029203B"/>
    <w:rsid w:val="002921BD"/>
    <w:rsid w:val="0029237D"/>
    <w:rsid w:val="002923C1"/>
    <w:rsid w:val="002923F7"/>
    <w:rsid w:val="0029247F"/>
    <w:rsid w:val="00292B62"/>
    <w:rsid w:val="00292BFE"/>
    <w:rsid w:val="00292CB4"/>
    <w:rsid w:val="002939A0"/>
    <w:rsid w:val="00293A5E"/>
    <w:rsid w:val="00293F0A"/>
    <w:rsid w:val="002943B6"/>
    <w:rsid w:val="00294AF6"/>
    <w:rsid w:val="00294E7E"/>
    <w:rsid w:val="00295164"/>
    <w:rsid w:val="00295BCC"/>
    <w:rsid w:val="00295D4C"/>
    <w:rsid w:val="00295E2F"/>
    <w:rsid w:val="00296001"/>
    <w:rsid w:val="0029605F"/>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C6F"/>
    <w:rsid w:val="002A53EA"/>
    <w:rsid w:val="002A54AA"/>
    <w:rsid w:val="002A57B4"/>
    <w:rsid w:val="002A5F98"/>
    <w:rsid w:val="002A6149"/>
    <w:rsid w:val="002A61AF"/>
    <w:rsid w:val="002A6975"/>
    <w:rsid w:val="002A6E9B"/>
    <w:rsid w:val="002A7023"/>
    <w:rsid w:val="002A70A9"/>
    <w:rsid w:val="002A71E0"/>
    <w:rsid w:val="002A784D"/>
    <w:rsid w:val="002A7991"/>
    <w:rsid w:val="002A7CBD"/>
    <w:rsid w:val="002B0D46"/>
    <w:rsid w:val="002B119B"/>
    <w:rsid w:val="002B14A9"/>
    <w:rsid w:val="002B155A"/>
    <w:rsid w:val="002B1773"/>
    <w:rsid w:val="002B1C1C"/>
    <w:rsid w:val="002B1C56"/>
    <w:rsid w:val="002B1D1B"/>
    <w:rsid w:val="002B1F9B"/>
    <w:rsid w:val="002B2140"/>
    <w:rsid w:val="002B260A"/>
    <w:rsid w:val="002B2C65"/>
    <w:rsid w:val="002B2F38"/>
    <w:rsid w:val="002B32CA"/>
    <w:rsid w:val="002B35B2"/>
    <w:rsid w:val="002B381C"/>
    <w:rsid w:val="002B3B85"/>
    <w:rsid w:val="002B3C8B"/>
    <w:rsid w:val="002B403E"/>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DDA"/>
    <w:rsid w:val="002B7E0E"/>
    <w:rsid w:val="002C0076"/>
    <w:rsid w:val="002C01AE"/>
    <w:rsid w:val="002C0993"/>
    <w:rsid w:val="002C1957"/>
    <w:rsid w:val="002C1B35"/>
    <w:rsid w:val="002C2016"/>
    <w:rsid w:val="002C2ED4"/>
    <w:rsid w:val="002C3268"/>
    <w:rsid w:val="002C3784"/>
    <w:rsid w:val="002C3787"/>
    <w:rsid w:val="002C3A25"/>
    <w:rsid w:val="002C3F53"/>
    <w:rsid w:val="002C3FB0"/>
    <w:rsid w:val="002C508B"/>
    <w:rsid w:val="002C510A"/>
    <w:rsid w:val="002C53CE"/>
    <w:rsid w:val="002C5436"/>
    <w:rsid w:val="002C5530"/>
    <w:rsid w:val="002C56F0"/>
    <w:rsid w:val="002C5AFC"/>
    <w:rsid w:val="002C5C2F"/>
    <w:rsid w:val="002C5F9D"/>
    <w:rsid w:val="002C5FCB"/>
    <w:rsid w:val="002C6068"/>
    <w:rsid w:val="002C64D9"/>
    <w:rsid w:val="002C6B05"/>
    <w:rsid w:val="002D00ED"/>
    <w:rsid w:val="002D0263"/>
    <w:rsid w:val="002D0A7E"/>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9B6"/>
    <w:rsid w:val="002D39D0"/>
    <w:rsid w:val="002D3F34"/>
    <w:rsid w:val="002D4124"/>
    <w:rsid w:val="002D41A7"/>
    <w:rsid w:val="002D43FF"/>
    <w:rsid w:val="002D45CE"/>
    <w:rsid w:val="002D4659"/>
    <w:rsid w:val="002D4FBA"/>
    <w:rsid w:val="002D595D"/>
    <w:rsid w:val="002D5D2C"/>
    <w:rsid w:val="002D60AD"/>
    <w:rsid w:val="002D6764"/>
    <w:rsid w:val="002D67D5"/>
    <w:rsid w:val="002D69ED"/>
    <w:rsid w:val="002D6CFF"/>
    <w:rsid w:val="002D6D78"/>
    <w:rsid w:val="002D7A91"/>
    <w:rsid w:val="002D7E64"/>
    <w:rsid w:val="002D7ED1"/>
    <w:rsid w:val="002E0361"/>
    <w:rsid w:val="002E03F8"/>
    <w:rsid w:val="002E041B"/>
    <w:rsid w:val="002E067D"/>
    <w:rsid w:val="002E131B"/>
    <w:rsid w:val="002E15F6"/>
    <w:rsid w:val="002E1CA7"/>
    <w:rsid w:val="002E20EC"/>
    <w:rsid w:val="002E20F5"/>
    <w:rsid w:val="002E2AC0"/>
    <w:rsid w:val="002E2CE4"/>
    <w:rsid w:val="002E3019"/>
    <w:rsid w:val="002E312E"/>
    <w:rsid w:val="002E3758"/>
    <w:rsid w:val="002E4104"/>
    <w:rsid w:val="002E4126"/>
    <w:rsid w:val="002E4469"/>
    <w:rsid w:val="002E44E3"/>
    <w:rsid w:val="002E44F7"/>
    <w:rsid w:val="002E49EB"/>
    <w:rsid w:val="002E4A33"/>
    <w:rsid w:val="002E5C16"/>
    <w:rsid w:val="002E5D1B"/>
    <w:rsid w:val="002E5F07"/>
    <w:rsid w:val="002E6781"/>
    <w:rsid w:val="002E6ED3"/>
    <w:rsid w:val="002E6F4D"/>
    <w:rsid w:val="002E741A"/>
    <w:rsid w:val="002E75D0"/>
    <w:rsid w:val="002E7CF9"/>
    <w:rsid w:val="002E7F37"/>
    <w:rsid w:val="002F06EB"/>
    <w:rsid w:val="002F0762"/>
    <w:rsid w:val="002F0A2B"/>
    <w:rsid w:val="002F0BD3"/>
    <w:rsid w:val="002F0BFD"/>
    <w:rsid w:val="002F0FBB"/>
    <w:rsid w:val="002F11D1"/>
    <w:rsid w:val="002F1423"/>
    <w:rsid w:val="002F17D6"/>
    <w:rsid w:val="002F1E9C"/>
    <w:rsid w:val="002F1FAF"/>
    <w:rsid w:val="002F1FB7"/>
    <w:rsid w:val="002F2150"/>
    <w:rsid w:val="002F24A6"/>
    <w:rsid w:val="002F26BD"/>
    <w:rsid w:val="002F2908"/>
    <w:rsid w:val="002F2AF9"/>
    <w:rsid w:val="002F2C22"/>
    <w:rsid w:val="002F328A"/>
    <w:rsid w:val="002F3579"/>
    <w:rsid w:val="002F394C"/>
    <w:rsid w:val="002F3ACE"/>
    <w:rsid w:val="002F42C2"/>
    <w:rsid w:val="002F4488"/>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8FF"/>
    <w:rsid w:val="002F7CE4"/>
    <w:rsid w:val="002F7E08"/>
    <w:rsid w:val="003006B2"/>
    <w:rsid w:val="00300C35"/>
    <w:rsid w:val="00300D8A"/>
    <w:rsid w:val="00300DD6"/>
    <w:rsid w:val="003010DE"/>
    <w:rsid w:val="00301D78"/>
    <w:rsid w:val="003022C3"/>
    <w:rsid w:val="00302302"/>
    <w:rsid w:val="00302BDA"/>
    <w:rsid w:val="00302D14"/>
    <w:rsid w:val="00302D5F"/>
    <w:rsid w:val="00302F09"/>
    <w:rsid w:val="0030325D"/>
    <w:rsid w:val="00303685"/>
    <w:rsid w:val="00303822"/>
    <w:rsid w:val="00303A35"/>
    <w:rsid w:val="00303CA6"/>
    <w:rsid w:val="00304202"/>
    <w:rsid w:val="0030422C"/>
    <w:rsid w:val="003047D0"/>
    <w:rsid w:val="003048C6"/>
    <w:rsid w:val="0030541D"/>
    <w:rsid w:val="003054B3"/>
    <w:rsid w:val="0030561B"/>
    <w:rsid w:val="0030561E"/>
    <w:rsid w:val="00305AB9"/>
    <w:rsid w:val="00305BA2"/>
    <w:rsid w:val="00305F53"/>
    <w:rsid w:val="00306218"/>
    <w:rsid w:val="0030641B"/>
    <w:rsid w:val="003064EC"/>
    <w:rsid w:val="0030677F"/>
    <w:rsid w:val="003069B0"/>
    <w:rsid w:val="00306CD1"/>
    <w:rsid w:val="00306D18"/>
    <w:rsid w:val="00306FA5"/>
    <w:rsid w:val="0030735B"/>
    <w:rsid w:val="00307B86"/>
    <w:rsid w:val="00307EC9"/>
    <w:rsid w:val="00307F14"/>
    <w:rsid w:val="0031013C"/>
    <w:rsid w:val="00310277"/>
    <w:rsid w:val="003108E2"/>
    <w:rsid w:val="00310A7B"/>
    <w:rsid w:val="00310B2F"/>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E8C"/>
    <w:rsid w:val="00314F06"/>
    <w:rsid w:val="0031546E"/>
    <w:rsid w:val="00315A88"/>
    <w:rsid w:val="00315B88"/>
    <w:rsid w:val="00315BB4"/>
    <w:rsid w:val="00315E1F"/>
    <w:rsid w:val="003165D2"/>
    <w:rsid w:val="0031733F"/>
    <w:rsid w:val="0031744C"/>
    <w:rsid w:val="0031767F"/>
    <w:rsid w:val="00317A7D"/>
    <w:rsid w:val="00317BF9"/>
    <w:rsid w:val="00317F9E"/>
    <w:rsid w:val="003206FD"/>
    <w:rsid w:val="00320B12"/>
    <w:rsid w:val="00320C26"/>
    <w:rsid w:val="00320F01"/>
    <w:rsid w:val="00321036"/>
    <w:rsid w:val="00321208"/>
    <w:rsid w:val="00321DA7"/>
    <w:rsid w:val="003225AF"/>
    <w:rsid w:val="0032298C"/>
    <w:rsid w:val="00322B1F"/>
    <w:rsid w:val="00322DF6"/>
    <w:rsid w:val="00322F36"/>
    <w:rsid w:val="0032302B"/>
    <w:rsid w:val="0032354C"/>
    <w:rsid w:val="003235F8"/>
    <w:rsid w:val="0032370B"/>
    <w:rsid w:val="00323935"/>
    <w:rsid w:val="00323990"/>
    <w:rsid w:val="00323A4C"/>
    <w:rsid w:val="00323BBD"/>
    <w:rsid w:val="00323BEE"/>
    <w:rsid w:val="003241F2"/>
    <w:rsid w:val="00324741"/>
    <w:rsid w:val="00324D7A"/>
    <w:rsid w:val="00324DB3"/>
    <w:rsid w:val="00324FFC"/>
    <w:rsid w:val="003252AE"/>
    <w:rsid w:val="00325436"/>
    <w:rsid w:val="00325828"/>
    <w:rsid w:val="003258D5"/>
    <w:rsid w:val="00325A6F"/>
    <w:rsid w:val="00325D66"/>
    <w:rsid w:val="0032657F"/>
    <w:rsid w:val="003267C6"/>
    <w:rsid w:val="00326B4E"/>
    <w:rsid w:val="00326D33"/>
    <w:rsid w:val="00326D58"/>
    <w:rsid w:val="00326E5F"/>
    <w:rsid w:val="00326E7E"/>
    <w:rsid w:val="0032700C"/>
    <w:rsid w:val="00327806"/>
    <w:rsid w:val="00327ADC"/>
    <w:rsid w:val="00327B16"/>
    <w:rsid w:val="00327C3A"/>
    <w:rsid w:val="00327C4F"/>
    <w:rsid w:val="00330BD3"/>
    <w:rsid w:val="00330C3A"/>
    <w:rsid w:val="00330E3F"/>
    <w:rsid w:val="0033102B"/>
    <w:rsid w:val="0033107B"/>
    <w:rsid w:val="00331166"/>
    <w:rsid w:val="003311D5"/>
    <w:rsid w:val="0033121A"/>
    <w:rsid w:val="00331C14"/>
    <w:rsid w:val="00331C18"/>
    <w:rsid w:val="00331C8D"/>
    <w:rsid w:val="00331EB2"/>
    <w:rsid w:val="00332992"/>
    <w:rsid w:val="00332CA7"/>
    <w:rsid w:val="00332CF9"/>
    <w:rsid w:val="00332E38"/>
    <w:rsid w:val="00332FFA"/>
    <w:rsid w:val="003330C1"/>
    <w:rsid w:val="003331CC"/>
    <w:rsid w:val="00333602"/>
    <w:rsid w:val="00333608"/>
    <w:rsid w:val="003336F6"/>
    <w:rsid w:val="0033381A"/>
    <w:rsid w:val="00333993"/>
    <w:rsid w:val="003341E5"/>
    <w:rsid w:val="00334351"/>
    <w:rsid w:val="00334451"/>
    <w:rsid w:val="003347A9"/>
    <w:rsid w:val="00334809"/>
    <w:rsid w:val="00334D41"/>
    <w:rsid w:val="00335212"/>
    <w:rsid w:val="00335364"/>
    <w:rsid w:val="00335668"/>
    <w:rsid w:val="00335DB3"/>
    <w:rsid w:val="003363E6"/>
    <w:rsid w:val="00336708"/>
    <w:rsid w:val="00336B66"/>
    <w:rsid w:val="00336EA8"/>
    <w:rsid w:val="0033724B"/>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2EDC"/>
    <w:rsid w:val="003436CD"/>
    <w:rsid w:val="003441A5"/>
    <w:rsid w:val="003446B6"/>
    <w:rsid w:val="00344734"/>
    <w:rsid w:val="0034485C"/>
    <w:rsid w:val="00344AB3"/>
    <w:rsid w:val="00344BB8"/>
    <w:rsid w:val="00344D11"/>
    <w:rsid w:val="003450C8"/>
    <w:rsid w:val="003452F5"/>
    <w:rsid w:val="0034540A"/>
    <w:rsid w:val="003456E6"/>
    <w:rsid w:val="00345900"/>
    <w:rsid w:val="0034688C"/>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071"/>
    <w:rsid w:val="00354702"/>
    <w:rsid w:val="0035474F"/>
    <w:rsid w:val="00354A36"/>
    <w:rsid w:val="00354CDF"/>
    <w:rsid w:val="00354D21"/>
    <w:rsid w:val="00355073"/>
    <w:rsid w:val="0035556A"/>
    <w:rsid w:val="003556A5"/>
    <w:rsid w:val="003558BA"/>
    <w:rsid w:val="00355D00"/>
    <w:rsid w:val="00356030"/>
    <w:rsid w:val="00356308"/>
    <w:rsid w:val="00356918"/>
    <w:rsid w:val="00356AEC"/>
    <w:rsid w:val="00356E5E"/>
    <w:rsid w:val="003572DB"/>
    <w:rsid w:val="0035730A"/>
    <w:rsid w:val="0035743B"/>
    <w:rsid w:val="00357514"/>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574"/>
    <w:rsid w:val="00367D5C"/>
    <w:rsid w:val="00367F36"/>
    <w:rsid w:val="0037008D"/>
    <w:rsid w:val="00370405"/>
    <w:rsid w:val="0037059B"/>
    <w:rsid w:val="0037092B"/>
    <w:rsid w:val="00370EB0"/>
    <w:rsid w:val="003711CE"/>
    <w:rsid w:val="003712E2"/>
    <w:rsid w:val="00371417"/>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0F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3990"/>
    <w:rsid w:val="003844B3"/>
    <w:rsid w:val="00384805"/>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452"/>
    <w:rsid w:val="00391CB1"/>
    <w:rsid w:val="00391D84"/>
    <w:rsid w:val="003922D7"/>
    <w:rsid w:val="003926DF"/>
    <w:rsid w:val="00393177"/>
    <w:rsid w:val="00393301"/>
    <w:rsid w:val="003933F1"/>
    <w:rsid w:val="00393978"/>
    <w:rsid w:val="0039401D"/>
    <w:rsid w:val="003940B5"/>
    <w:rsid w:val="00394BA4"/>
    <w:rsid w:val="003954DB"/>
    <w:rsid w:val="0039585F"/>
    <w:rsid w:val="00396225"/>
    <w:rsid w:val="0039670C"/>
    <w:rsid w:val="00396BFE"/>
    <w:rsid w:val="00396FAF"/>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673B"/>
    <w:rsid w:val="003A6819"/>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A94"/>
    <w:rsid w:val="003B3E72"/>
    <w:rsid w:val="003B3F59"/>
    <w:rsid w:val="003B3FD2"/>
    <w:rsid w:val="003B4106"/>
    <w:rsid w:val="003B440E"/>
    <w:rsid w:val="003B51B5"/>
    <w:rsid w:val="003B5206"/>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2ED"/>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734"/>
    <w:rsid w:val="003C5D24"/>
    <w:rsid w:val="003C5E6D"/>
    <w:rsid w:val="003C60EF"/>
    <w:rsid w:val="003C6206"/>
    <w:rsid w:val="003C7A96"/>
    <w:rsid w:val="003C7BD3"/>
    <w:rsid w:val="003C7BEE"/>
    <w:rsid w:val="003C7FAD"/>
    <w:rsid w:val="003D0007"/>
    <w:rsid w:val="003D0D00"/>
    <w:rsid w:val="003D0E51"/>
    <w:rsid w:val="003D160B"/>
    <w:rsid w:val="003D17D0"/>
    <w:rsid w:val="003D1882"/>
    <w:rsid w:val="003D1F75"/>
    <w:rsid w:val="003D2106"/>
    <w:rsid w:val="003D212A"/>
    <w:rsid w:val="003D2398"/>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23F"/>
    <w:rsid w:val="003D7A0E"/>
    <w:rsid w:val="003D7AD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3BC6"/>
    <w:rsid w:val="003E42BA"/>
    <w:rsid w:val="003E4808"/>
    <w:rsid w:val="003E4ABD"/>
    <w:rsid w:val="003E4B4B"/>
    <w:rsid w:val="003E4B54"/>
    <w:rsid w:val="003E509F"/>
    <w:rsid w:val="003E58A6"/>
    <w:rsid w:val="003E58E1"/>
    <w:rsid w:val="003E5A26"/>
    <w:rsid w:val="003E6B1D"/>
    <w:rsid w:val="003E6DB1"/>
    <w:rsid w:val="003E70AE"/>
    <w:rsid w:val="003E71FB"/>
    <w:rsid w:val="003E72D1"/>
    <w:rsid w:val="003E735C"/>
    <w:rsid w:val="003E7596"/>
    <w:rsid w:val="003E7634"/>
    <w:rsid w:val="003E7B93"/>
    <w:rsid w:val="003E7DA9"/>
    <w:rsid w:val="003E7DFE"/>
    <w:rsid w:val="003E7E78"/>
    <w:rsid w:val="003E7FB4"/>
    <w:rsid w:val="003F0028"/>
    <w:rsid w:val="003F0288"/>
    <w:rsid w:val="003F07D4"/>
    <w:rsid w:val="003F0A43"/>
    <w:rsid w:val="003F0B1A"/>
    <w:rsid w:val="003F0E25"/>
    <w:rsid w:val="003F0F1F"/>
    <w:rsid w:val="003F163B"/>
    <w:rsid w:val="003F180D"/>
    <w:rsid w:val="003F1861"/>
    <w:rsid w:val="003F1A37"/>
    <w:rsid w:val="003F1BA3"/>
    <w:rsid w:val="003F2094"/>
    <w:rsid w:val="003F2867"/>
    <w:rsid w:val="003F34FF"/>
    <w:rsid w:val="003F38F6"/>
    <w:rsid w:val="003F3BD8"/>
    <w:rsid w:val="003F414C"/>
    <w:rsid w:val="003F41C1"/>
    <w:rsid w:val="003F4738"/>
    <w:rsid w:val="003F4A3B"/>
    <w:rsid w:val="003F4CB0"/>
    <w:rsid w:val="003F4E2F"/>
    <w:rsid w:val="003F51DF"/>
    <w:rsid w:val="003F56E5"/>
    <w:rsid w:val="003F577B"/>
    <w:rsid w:val="003F59D2"/>
    <w:rsid w:val="003F5B45"/>
    <w:rsid w:val="003F5D07"/>
    <w:rsid w:val="003F5FAD"/>
    <w:rsid w:val="003F6706"/>
    <w:rsid w:val="003F6A59"/>
    <w:rsid w:val="003F6A9A"/>
    <w:rsid w:val="003F6C84"/>
    <w:rsid w:val="003F6DEF"/>
    <w:rsid w:val="003F6EA2"/>
    <w:rsid w:val="003F733D"/>
    <w:rsid w:val="003F74CC"/>
    <w:rsid w:val="003F7564"/>
    <w:rsid w:val="003F7C8E"/>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AF0"/>
    <w:rsid w:val="00405BF6"/>
    <w:rsid w:val="00405CD5"/>
    <w:rsid w:val="00405D8E"/>
    <w:rsid w:val="00405E65"/>
    <w:rsid w:val="00405E7B"/>
    <w:rsid w:val="0040609A"/>
    <w:rsid w:val="00406115"/>
    <w:rsid w:val="0040654C"/>
    <w:rsid w:val="00406BA0"/>
    <w:rsid w:val="00406CE0"/>
    <w:rsid w:val="004071B4"/>
    <w:rsid w:val="004074A5"/>
    <w:rsid w:val="0040765B"/>
    <w:rsid w:val="00410719"/>
    <w:rsid w:val="004108E0"/>
    <w:rsid w:val="00410B5C"/>
    <w:rsid w:val="00410C0B"/>
    <w:rsid w:val="0041168E"/>
    <w:rsid w:val="0041172B"/>
    <w:rsid w:val="00411E94"/>
    <w:rsid w:val="00412116"/>
    <w:rsid w:val="0041213E"/>
    <w:rsid w:val="004127B7"/>
    <w:rsid w:val="004129B5"/>
    <w:rsid w:val="00412B51"/>
    <w:rsid w:val="00412BED"/>
    <w:rsid w:val="00412C96"/>
    <w:rsid w:val="00412DAC"/>
    <w:rsid w:val="004135C1"/>
    <w:rsid w:val="0041370B"/>
    <w:rsid w:val="00413AB3"/>
    <w:rsid w:val="00413ABB"/>
    <w:rsid w:val="00413CF0"/>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17908"/>
    <w:rsid w:val="00417EC6"/>
    <w:rsid w:val="004207BB"/>
    <w:rsid w:val="0042113D"/>
    <w:rsid w:val="00421198"/>
    <w:rsid w:val="004215BF"/>
    <w:rsid w:val="0042216F"/>
    <w:rsid w:val="00422795"/>
    <w:rsid w:val="00422C2D"/>
    <w:rsid w:val="00422D2D"/>
    <w:rsid w:val="0042320F"/>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434"/>
    <w:rsid w:val="0042787E"/>
    <w:rsid w:val="004279FC"/>
    <w:rsid w:val="004300A1"/>
    <w:rsid w:val="0043040A"/>
    <w:rsid w:val="00430B5E"/>
    <w:rsid w:val="00430BB7"/>
    <w:rsid w:val="00430F9A"/>
    <w:rsid w:val="004310DA"/>
    <w:rsid w:val="004315C3"/>
    <w:rsid w:val="004317AC"/>
    <w:rsid w:val="004319AC"/>
    <w:rsid w:val="00431C89"/>
    <w:rsid w:val="00431D8A"/>
    <w:rsid w:val="0043263A"/>
    <w:rsid w:val="0043266D"/>
    <w:rsid w:val="0043296D"/>
    <w:rsid w:val="004332FB"/>
    <w:rsid w:val="00433698"/>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65"/>
    <w:rsid w:val="0043798D"/>
    <w:rsid w:val="00437A43"/>
    <w:rsid w:val="00437C49"/>
    <w:rsid w:val="00440058"/>
    <w:rsid w:val="00441250"/>
    <w:rsid w:val="00441332"/>
    <w:rsid w:val="00441BF2"/>
    <w:rsid w:val="00441E26"/>
    <w:rsid w:val="00441EE3"/>
    <w:rsid w:val="00442068"/>
    <w:rsid w:val="004421BF"/>
    <w:rsid w:val="004424D8"/>
    <w:rsid w:val="004425DE"/>
    <w:rsid w:val="00442620"/>
    <w:rsid w:val="00442707"/>
    <w:rsid w:val="00442E2B"/>
    <w:rsid w:val="0044301E"/>
    <w:rsid w:val="004436C6"/>
    <w:rsid w:val="00443F87"/>
    <w:rsid w:val="00444621"/>
    <w:rsid w:val="00444CE0"/>
    <w:rsid w:val="00444D41"/>
    <w:rsid w:val="00445945"/>
    <w:rsid w:val="00445F7A"/>
    <w:rsid w:val="0044604F"/>
    <w:rsid w:val="004462EA"/>
    <w:rsid w:val="004467F2"/>
    <w:rsid w:val="00446865"/>
    <w:rsid w:val="00446CA5"/>
    <w:rsid w:val="00446EBE"/>
    <w:rsid w:val="0044705B"/>
    <w:rsid w:val="00447577"/>
    <w:rsid w:val="00447739"/>
    <w:rsid w:val="0044799C"/>
    <w:rsid w:val="00447CE3"/>
    <w:rsid w:val="00447D12"/>
    <w:rsid w:val="004504DE"/>
    <w:rsid w:val="00450539"/>
    <w:rsid w:val="00450C12"/>
    <w:rsid w:val="0045148F"/>
    <w:rsid w:val="00451691"/>
    <w:rsid w:val="00451A06"/>
    <w:rsid w:val="00451A3F"/>
    <w:rsid w:val="00451A44"/>
    <w:rsid w:val="00451A63"/>
    <w:rsid w:val="00451BAE"/>
    <w:rsid w:val="00451F40"/>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384"/>
    <w:rsid w:val="00455546"/>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7C0"/>
    <w:rsid w:val="00460B9C"/>
    <w:rsid w:val="00460DCA"/>
    <w:rsid w:val="00460DEA"/>
    <w:rsid w:val="00461594"/>
    <w:rsid w:val="00461798"/>
    <w:rsid w:val="004619D5"/>
    <w:rsid w:val="00461DC3"/>
    <w:rsid w:val="00461DE2"/>
    <w:rsid w:val="00462132"/>
    <w:rsid w:val="004622B3"/>
    <w:rsid w:val="004627D3"/>
    <w:rsid w:val="00462A50"/>
    <w:rsid w:val="00462CDB"/>
    <w:rsid w:val="00462F7E"/>
    <w:rsid w:val="00462FE3"/>
    <w:rsid w:val="0046321B"/>
    <w:rsid w:val="00463585"/>
    <w:rsid w:val="00463951"/>
    <w:rsid w:val="00464601"/>
    <w:rsid w:val="00464639"/>
    <w:rsid w:val="004646E4"/>
    <w:rsid w:val="0046481C"/>
    <w:rsid w:val="00464CA9"/>
    <w:rsid w:val="0046503E"/>
    <w:rsid w:val="00465487"/>
    <w:rsid w:val="00465724"/>
    <w:rsid w:val="00465929"/>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3F9"/>
    <w:rsid w:val="00472507"/>
    <w:rsid w:val="004731D6"/>
    <w:rsid w:val="00473397"/>
    <w:rsid w:val="00473566"/>
    <w:rsid w:val="00473900"/>
    <w:rsid w:val="00473A38"/>
    <w:rsid w:val="00473C7F"/>
    <w:rsid w:val="00473C90"/>
    <w:rsid w:val="004740FF"/>
    <w:rsid w:val="0047481A"/>
    <w:rsid w:val="00474B57"/>
    <w:rsid w:val="00474B67"/>
    <w:rsid w:val="00474FDE"/>
    <w:rsid w:val="004750F0"/>
    <w:rsid w:val="0047513B"/>
    <w:rsid w:val="0047547C"/>
    <w:rsid w:val="00475C62"/>
    <w:rsid w:val="00475D33"/>
    <w:rsid w:val="00475F4A"/>
    <w:rsid w:val="0047640A"/>
    <w:rsid w:val="00476B4B"/>
    <w:rsid w:val="00476C14"/>
    <w:rsid w:val="00476C5D"/>
    <w:rsid w:val="0047765B"/>
    <w:rsid w:val="004778B5"/>
    <w:rsid w:val="004779DA"/>
    <w:rsid w:val="00477B4C"/>
    <w:rsid w:val="00477B52"/>
    <w:rsid w:val="0048000C"/>
    <w:rsid w:val="004808F5"/>
    <w:rsid w:val="00480A5C"/>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465"/>
    <w:rsid w:val="004925CD"/>
    <w:rsid w:val="00492762"/>
    <w:rsid w:val="00492B66"/>
    <w:rsid w:val="00493446"/>
    <w:rsid w:val="0049353A"/>
    <w:rsid w:val="0049369B"/>
    <w:rsid w:val="00493908"/>
    <w:rsid w:val="00493CC7"/>
    <w:rsid w:val="00493E4D"/>
    <w:rsid w:val="00493E7B"/>
    <w:rsid w:val="004940E4"/>
    <w:rsid w:val="0049412D"/>
    <w:rsid w:val="004941C8"/>
    <w:rsid w:val="004945CC"/>
    <w:rsid w:val="00494D22"/>
    <w:rsid w:val="00495881"/>
    <w:rsid w:val="004961A8"/>
    <w:rsid w:val="00496C8D"/>
    <w:rsid w:val="00496DFF"/>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819"/>
    <w:rsid w:val="004A2AC6"/>
    <w:rsid w:val="004A2B67"/>
    <w:rsid w:val="004A2D43"/>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AF"/>
    <w:rsid w:val="004A64C7"/>
    <w:rsid w:val="004A6648"/>
    <w:rsid w:val="004A6EC1"/>
    <w:rsid w:val="004A7191"/>
    <w:rsid w:val="004A7BEA"/>
    <w:rsid w:val="004A7FC6"/>
    <w:rsid w:val="004B0156"/>
    <w:rsid w:val="004B02FE"/>
    <w:rsid w:val="004B037F"/>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155"/>
    <w:rsid w:val="004B37E3"/>
    <w:rsid w:val="004B3E73"/>
    <w:rsid w:val="004B490D"/>
    <w:rsid w:val="004B5258"/>
    <w:rsid w:val="004B5BF1"/>
    <w:rsid w:val="004B5F94"/>
    <w:rsid w:val="004B6470"/>
    <w:rsid w:val="004B6555"/>
    <w:rsid w:val="004B67A8"/>
    <w:rsid w:val="004B6E41"/>
    <w:rsid w:val="004B714C"/>
    <w:rsid w:val="004B77FA"/>
    <w:rsid w:val="004B7CAD"/>
    <w:rsid w:val="004C0790"/>
    <w:rsid w:val="004C13D3"/>
    <w:rsid w:val="004C1A42"/>
    <w:rsid w:val="004C1B98"/>
    <w:rsid w:val="004C27FE"/>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F92"/>
    <w:rsid w:val="004C66C4"/>
    <w:rsid w:val="004C6848"/>
    <w:rsid w:val="004C6B26"/>
    <w:rsid w:val="004C7343"/>
    <w:rsid w:val="004C7805"/>
    <w:rsid w:val="004D0468"/>
    <w:rsid w:val="004D0825"/>
    <w:rsid w:val="004D0BBC"/>
    <w:rsid w:val="004D0CCE"/>
    <w:rsid w:val="004D0DDB"/>
    <w:rsid w:val="004D13A3"/>
    <w:rsid w:val="004D1605"/>
    <w:rsid w:val="004D2950"/>
    <w:rsid w:val="004D2BC4"/>
    <w:rsid w:val="004D3081"/>
    <w:rsid w:val="004D3096"/>
    <w:rsid w:val="004D31EC"/>
    <w:rsid w:val="004D37E0"/>
    <w:rsid w:val="004D3ACC"/>
    <w:rsid w:val="004D3AE0"/>
    <w:rsid w:val="004D427C"/>
    <w:rsid w:val="004D4385"/>
    <w:rsid w:val="004D4500"/>
    <w:rsid w:val="004D45B8"/>
    <w:rsid w:val="004D4FD9"/>
    <w:rsid w:val="004D5787"/>
    <w:rsid w:val="004D61D9"/>
    <w:rsid w:val="004D64AA"/>
    <w:rsid w:val="004D66C7"/>
    <w:rsid w:val="004D6B75"/>
    <w:rsid w:val="004D77B0"/>
    <w:rsid w:val="004D7B01"/>
    <w:rsid w:val="004D7B7B"/>
    <w:rsid w:val="004D7E55"/>
    <w:rsid w:val="004E0AF1"/>
    <w:rsid w:val="004E128C"/>
    <w:rsid w:val="004E17DE"/>
    <w:rsid w:val="004E1AB3"/>
    <w:rsid w:val="004E1B60"/>
    <w:rsid w:val="004E288C"/>
    <w:rsid w:val="004E396C"/>
    <w:rsid w:val="004E4058"/>
    <w:rsid w:val="004E40B9"/>
    <w:rsid w:val="004E4B99"/>
    <w:rsid w:val="004E4F9D"/>
    <w:rsid w:val="004E4FDD"/>
    <w:rsid w:val="004E540A"/>
    <w:rsid w:val="004E548C"/>
    <w:rsid w:val="004E5990"/>
    <w:rsid w:val="004E5AC7"/>
    <w:rsid w:val="004E5F81"/>
    <w:rsid w:val="004E6539"/>
    <w:rsid w:val="004E6B5F"/>
    <w:rsid w:val="004E793F"/>
    <w:rsid w:val="004E7BC0"/>
    <w:rsid w:val="004E7E62"/>
    <w:rsid w:val="004F0679"/>
    <w:rsid w:val="004F075B"/>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22A"/>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25"/>
    <w:rsid w:val="00503EF4"/>
    <w:rsid w:val="00504101"/>
    <w:rsid w:val="00504723"/>
    <w:rsid w:val="00504B48"/>
    <w:rsid w:val="00505AB3"/>
    <w:rsid w:val="00506730"/>
    <w:rsid w:val="00506CD6"/>
    <w:rsid w:val="00506D9E"/>
    <w:rsid w:val="00506F58"/>
    <w:rsid w:val="005076FF"/>
    <w:rsid w:val="005079DB"/>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AA5"/>
    <w:rsid w:val="00513B40"/>
    <w:rsid w:val="00513B8C"/>
    <w:rsid w:val="00513C10"/>
    <w:rsid w:val="00513FB4"/>
    <w:rsid w:val="0051400D"/>
    <w:rsid w:val="00514012"/>
    <w:rsid w:val="00514073"/>
    <w:rsid w:val="005140FC"/>
    <w:rsid w:val="0051429E"/>
    <w:rsid w:val="005142D0"/>
    <w:rsid w:val="0051487C"/>
    <w:rsid w:val="00514C36"/>
    <w:rsid w:val="00514E82"/>
    <w:rsid w:val="00514E8B"/>
    <w:rsid w:val="005157ED"/>
    <w:rsid w:val="0051580C"/>
    <w:rsid w:val="00515BEE"/>
    <w:rsid w:val="00516D05"/>
    <w:rsid w:val="00517831"/>
    <w:rsid w:val="005179A9"/>
    <w:rsid w:val="00517FAD"/>
    <w:rsid w:val="0052001E"/>
    <w:rsid w:val="00520332"/>
    <w:rsid w:val="005204B5"/>
    <w:rsid w:val="00520DC2"/>
    <w:rsid w:val="005210AD"/>
    <w:rsid w:val="005212B8"/>
    <w:rsid w:val="005213B1"/>
    <w:rsid w:val="005216A2"/>
    <w:rsid w:val="00521A77"/>
    <w:rsid w:val="00521B1C"/>
    <w:rsid w:val="00521FD9"/>
    <w:rsid w:val="0052233A"/>
    <w:rsid w:val="005224D4"/>
    <w:rsid w:val="005227DA"/>
    <w:rsid w:val="00522931"/>
    <w:rsid w:val="00522E58"/>
    <w:rsid w:val="00523161"/>
    <w:rsid w:val="0052350D"/>
    <w:rsid w:val="00523AF0"/>
    <w:rsid w:val="00523E2E"/>
    <w:rsid w:val="0052417E"/>
    <w:rsid w:val="005241E4"/>
    <w:rsid w:val="00524930"/>
    <w:rsid w:val="00524B18"/>
    <w:rsid w:val="00524E08"/>
    <w:rsid w:val="005250B7"/>
    <w:rsid w:val="00525138"/>
    <w:rsid w:val="00525557"/>
    <w:rsid w:val="00525DF2"/>
    <w:rsid w:val="005261E7"/>
    <w:rsid w:val="00526222"/>
    <w:rsid w:val="0052639B"/>
    <w:rsid w:val="00527155"/>
    <w:rsid w:val="0052716E"/>
    <w:rsid w:val="005279B0"/>
    <w:rsid w:val="00527D52"/>
    <w:rsid w:val="00527F39"/>
    <w:rsid w:val="00527F9A"/>
    <w:rsid w:val="0053035D"/>
    <w:rsid w:val="00530656"/>
    <w:rsid w:val="00530EDD"/>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5B41"/>
    <w:rsid w:val="00535E0C"/>
    <w:rsid w:val="00536168"/>
    <w:rsid w:val="005361E2"/>
    <w:rsid w:val="005362B2"/>
    <w:rsid w:val="00536369"/>
    <w:rsid w:val="0053669C"/>
    <w:rsid w:val="005369CF"/>
    <w:rsid w:val="00536C76"/>
    <w:rsid w:val="00537232"/>
    <w:rsid w:val="00537254"/>
    <w:rsid w:val="005373AC"/>
    <w:rsid w:val="005408FD"/>
    <w:rsid w:val="00540E62"/>
    <w:rsid w:val="00540F67"/>
    <w:rsid w:val="00540F89"/>
    <w:rsid w:val="005415E0"/>
    <w:rsid w:val="005416DA"/>
    <w:rsid w:val="005417C5"/>
    <w:rsid w:val="0054195B"/>
    <w:rsid w:val="00541D3A"/>
    <w:rsid w:val="00541EC0"/>
    <w:rsid w:val="005423DC"/>
    <w:rsid w:val="00542599"/>
    <w:rsid w:val="00542895"/>
    <w:rsid w:val="005428E3"/>
    <w:rsid w:val="0054291A"/>
    <w:rsid w:val="00542B35"/>
    <w:rsid w:val="00542DEF"/>
    <w:rsid w:val="00542EDB"/>
    <w:rsid w:val="005436DC"/>
    <w:rsid w:val="00543970"/>
    <w:rsid w:val="00543EC4"/>
    <w:rsid w:val="00543EE0"/>
    <w:rsid w:val="00543FBB"/>
    <w:rsid w:val="005442AD"/>
    <w:rsid w:val="00544352"/>
    <w:rsid w:val="005449AD"/>
    <w:rsid w:val="00544E44"/>
    <w:rsid w:val="005450D4"/>
    <w:rsid w:val="005454E5"/>
    <w:rsid w:val="005459A9"/>
    <w:rsid w:val="00545C1C"/>
    <w:rsid w:val="005469E0"/>
    <w:rsid w:val="00546E6E"/>
    <w:rsid w:val="00546EF6"/>
    <w:rsid w:val="00547230"/>
    <w:rsid w:val="005478FD"/>
    <w:rsid w:val="0055001A"/>
    <w:rsid w:val="00550210"/>
    <w:rsid w:val="0055034F"/>
    <w:rsid w:val="0055040B"/>
    <w:rsid w:val="00550686"/>
    <w:rsid w:val="00550A3F"/>
    <w:rsid w:val="00550AF0"/>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572F5"/>
    <w:rsid w:val="005600BF"/>
    <w:rsid w:val="005602B0"/>
    <w:rsid w:val="0056058B"/>
    <w:rsid w:val="00560D3A"/>
    <w:rsid w:val="005611D8"/>
    <w:rsid w:val="005617F7"/>
    <w:rsid w:val="0056196B"/>
    <w:rsid w:val="00561DDB"/>
    <w:rsid w:val="00562268"/>
    <w:rsid w:val="00562FA8"/>
    <w:rsid w:val="00563652"/>
    <w:rsid w:val="005636C6"/>
    <w:rsid w:val="0056395C"/>
    <w:rsid w:val="00563A97"/>
    <w:rsid w:val="00563C7F"/>
    <w:rsid w:val="00563F30"/>
    <w:rsid w:val="00564328"/>
    <w:rsid w:val="00565423"/>
    <w:rsid w:val="00565471"/>
    <w:rsid w:val="00565578"/>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1B3B"/>
    <w:rsid w:val="005720DD"/>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40"/>
    <w:rsid w:val="00577D53"/>
    <w:rsid w:val="00580186"/>
    <w:rsid w:val="00580505"/>
    <w:rsid w:val="00580791"/>
    <w:rsid w:val="00580893"/>
    <w:rsid w:val="00580E5B"/>
    <w:rsid w:val="00580EDD"/>
    <w:rsid w:val="00580F02"/>
    <w:rsid w:val="00581214"/>
    <w:rsid w:val="005812DF"/>
    <w:rsid w:val="00581D8B"/>
    <w:rsid w:val="00582206"/>
    <w:rsid w:val="0058222A"/>
    <w:rsid w:val="005822B0"/>
    <w:rsid w:val="005824E3"/>
    <w:rsid w:val="00582558"/>
    <w:rsid w:val="00582612"/>
    <w:rsid w:val="00582AA3"/>
    <w:rsid w:val="00582B27"/>
    <w:rsid w:val="00582B32"/>
    <w:rsid w:val="00582B6E"/>
    <w:rsid w:val="00582BF3"/>
    <w:rsid w:val="00582ED7"/>
    <w:rsid w:val="00583509"/>
    <w:rsid w:val="005839EE"/>
    <w:rsid w:val="00583C2E"/>
    <w:rsid w:val="00583D64"/>
    <w:rsid w:val="00583DC5"/>
    <w:rsid w:val="0058402B"/>
    <w:rsid w:val="00584198"/>
    <w:rsid w:val="0058425E"/>
    <w:rsid w:val="0058458C"/>
    <w:rsid w:val="005848BE"/>
    <w:rsid w:val="00584BB2"/>
    <w:rsid w:val="005853FD"/>
    <w:rsid w:val="0058549E"/>
    <w:rsid w:val="00585623"/>
    <w:rsid w:val="0058572F"/>
    <w:rsid w:val="00585D5A"/>
    <w:rsid w:val="00585EA0"/>
    <w:rsid w:val="00585F65"/>
    <w:rsid w:val="0058643B"/>
    <w:rsid w:val="0058682B"/>
    <w:rsid w:val="005869C7"/>
    <w:rsid w:val="005869E4"/>
    <w:rsid w:val="00586B14"/>
    <w:rsid w:val="00586D45"/>
    <w:rsid w:val="00586F63"/>
    <w:rsid w:val="005871DE"/>
    <w:rsid w:val="00587392"/>
    <w:rsid w:val="00587B6C"/>
    <w:rsid w:val="005904A5"/>
    <w:rsid w:val="00590BA4"/>
    <w:rsid w:val="00590D4A"/>
    <w:rsid w:val="005916E9"/>
    <w:rsid w:val="00591AD2"/>
    <w:rsid w:val="00591CFC"/>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CA5"/>
    <w:rsid w:val="00596D1C"/>
    <w:rsid w:val="00596F2E"/>
    <w:rsid w:val="00597270"/>
    <w:rsid w:val="005972C6"/>
    <w:rsid w:val="0059747C"/>
    <w:rsid w:val="00597754"/>
    <w:rsid w:val="00597E6B"/>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76F"/>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0FE7"/>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4D5F"/>
    <w:rsid w:val="005B4FF4"/>
    <w:rsid w:val="005B5388"/>
    <w:rsid w:val="005B53BA"/>
    <w:rsid w:val="005B5678"/>
    <w:rsid w:val="005B56A0"/>
    <w:rsid w:val="005B6851"/>
    <w:rsid w:val="005B6988"/>
    <w:rsid w:val="005B72F0"/>
    <w:rsid w:val="005B7A29"/>
    <w:rsid w:val="005B7BC2"/>
    <w:rsid w:val="005B7E7B"/>
    <w:rsid w:val="005C022E"/>
    <w:rsid w:val="005C0F57"/>
    <w:rsid w:val="005C15B9"/>
    <w:rsid w:val="005C1BC5"/>
    <w:rsid w:val="005C1D7E"/>
    <w:rsid w:val="005C207A"/>
    <w:rsid w:val="005C2395"/>
    <w:rsid w:val="005C2894"/>
    <w:rsid w:val="005C299B"/>
    <w:rsid w:val="005C2E78"/>
    <w:rsid w:val="005C32BA"/>
    <w:rsid w:val="005C3734"/>
    <w:rsid w:val="005C3752"/>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2F4"/>
    <w:rsid w:val="005C5614"/>
    <w:rsid w:val="005C5828"/>
    <w:rsid w:val="005C5CBD"/>
    <w:rsid w:val="005C6C97"/>
    <w:rsid w:val="005C6CC0"/>
    <w:rsid w:val="005C7370"/>
    <w:rsid w:val="005C7703"/>
    <w:rsid w:val="005C7824"/>
    <w:rsid w:val="005C79CB"/>
    <w:rsid w:val="005C7A58"/>
    <w:rsid w:val="005C7D2D"/>
    <w:rsid w:val="005C7F93"/>
    <w:rsid w:val="005D049E"/>
    <w:rsid w:val="005D056F"/>
    <w:rsid w:val="005D05BC"/>
    <w:rsid w:val="005D07FA"/>
    <w:rsid w:val="005D08F2"/>
    <w:rsid w:val="005D0EF4"/>
    <w:rsid w:val="005D115E"/>
    <w:rsid w:val="005D1909"/>
    <w:rsid w:val="005D1969"/>
    <w:rsid w:val="005D1AB0"/>
    <w:rsid w:val="005D1AFA"/>
    <w:rsid w:val="005D2377"/>
    <w:rsid w:val="005D259F"/>
    <w:rsid w:val="005D2D11"/>
    <w:rsid w:val="005D2FB3"/>
    <w:rsid w:val="005D3676"/>
    <w:rsid w:val="005D3D16"/>
    <w:rsid w:val="005D44D1"/>
    <w:rsid w:val="005D44E7"/>
    <w:rsid w:val="005D4663"/>
    <w:rsid w:val="005D4685"/>
    <w:rsid w:val="005D53E9"/>
    <w:rsid w:val="005D619E"/>
    <w:rsid w:val="005D6544"/>
    <w:rsid w:val="005D6E83"/>
    <w:rsid w:val="005D6F2D"/>
    <w:rsid w:val="005D7206"/>
    <w:rsid w:val="005D77A6"/>
    <w:rsid w:val="005D7A53"/>
    <w:rsid w:val="005E00FE"/>
    <w:rsid w:val="005E0539"/>
    <w:rsid w:val="005E05EA"/>
    <w:rsid w:val="005E05FB"/>
    <w:rsid w:val="005E068B"/>
    <w:rsid w:val="005E10EC"/>
    <w:rsid w:val="005E19D2"/>
    <w:rsid w:val="005E1A58"/>
    <w:rsid w:val="005E1B9C"/>
    <w:rsid w:val="005E1E0A"/>
    <w:rsid w:val="005E1F81"/>
    <w:rsid w:val="005E2376"/>
    <w:rsid w:val="005E2797"/>
    <w:rsid w:val="005E2F8F"/>
    <w:rsid w:val="005E31BF"/>
    <w:rsid w:val="005E33B8"/>
    <w:rsid w:val="005E3D8B"/>
    <w:rsid w:val="005E3E7B"/>
    <w:rsid w:val="005E3EE9"/>
    <w:rsid w:val="005E3F8D"/>
    <w:rsid w:val="005E4039"/>
    <w:rsid w:val="005E4341"/>
    <w:rsid w:val="005E4B9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8D5"/>
    <w:rsid w:val="005E79B4"/>
    <w:rsid w:val="005E7ECA"/>
    <w:rsid w:val="005F0015"/>
    <w:rsid w:val="005F008A"/>
    <w:rsid w:val="005F0511"/>
    <w:rsid w:val="005F0729"/>
    <w:rsid w:val="005F075B"/>
    <w:rsid w:val="005F0951"/>
    <w:rsid w:val="005F095E"/>
    <w:rsid w:val="005F0DAB"/>
    <w:rsid w:val="005F10E4"/>
    <w:rsid w:val="005F152A"/>
    <w:rsid w:val="005F16A3"/>
    <w:rsid w:val="005F1A5D"/>
    <w:rsid w:val="005F1C20"/>
    <w:rsid w:val="005F1D96"/>
    <w:rsid w:val="005F1DD6"/>
    <w:rsid w:val="005F21DE"/>
    <w:rsid w:val="005F276C"/>
    <w:rsid w:val="005F282B"/>
    <w:rsid w:val="005F3196"/>
    <w:rsid w:val="005F31BE"/>
    <w:rsid w:val="005F3264"/>
    <w:rsid w:val="005F332F"/>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600013"/>
    <w:rsid w:val="00600687"/>
    <w:rsid w:val="0060077E"/>
    <w:rsid w:val="00600C24"/>
    <w:rsid w:val="006011F5"/>
    <w:rsid w:val="00601453"/>
    <w:rsid w:val="006016E2"/>
    <w:rsid w:val="00601941"/>
    <w:rsid w:val="00601B15"/>
    <w:rsid w:val="00601ED1"/>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4E9F"/>
    <w:rsid w:val="006050A9"/>
    <w:rsid w:val="006056EA"/>
    <w:rsid w:val="006057BE"/>
    <w:rsid w:val="00605B54"/>
    <w:rsid w:val="00605D2A"/>
    <w:rsid w:val="00606338"/>
    <w:rsid w:val="006065EB"/>
    <w:rsid w:val="00606855"/>
    <w:rsid w:val="00606BF9"/>
    <w:rsid w:val="00607264"/>
    <w:rsid w:val="00607FE8"/>
    <w:rsid w:val="00610274"/>
    <w:rsid w:val="006106B4"/>
    <w:rsid w:val="006109BB"/>
    <w:rsid w:val="00610D73"/>
    <w:rsid w:val="00610E38"/>
    <w:rsid w:val="00611191"/>
    <w:rsid w:val="0061120B"/>
    <w:rsid w:val="006113BD"/>
    <w:rsid w:val="006116DF"/>
    <w:rsid w:val="0061175F"/>
    <w:rsid w:val="00611795"/>
    <w:rsid w:val="0061220B"/>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4F1D"/>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9BA"/>
    <w:rsid w:val="00624B75"/>
    <w:rsid w:val="00624B9B"/>
    <w:rsid w:val="00624D13"/>
    <w:rsid w:val="0062575E"/>
    <w:rsid w:val="00625943"/>
    <w:rsid w:val="00625A06"/>
    <w:rsid w:val="006264AC"/>
    <w:rsid w:val="00626860"/>
    <w:rsid w:val="00627810"/>
    <w:rsid w:val="00627FE1"/>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494"/>
    <w:rsid w:val="00640B2C"/>
    <w:rsid w:val="00640BB6"/>
    <w:rsid w:val="00640EE8"/>
    <w:rsid w:val="00641111"/>
    <w:rsid w:val="006414ED"/>
    <w:rsid w:val="00641510"/>
    <w:rsid w:val="006416A0"/>
    <w:rsid w:val="006423A8"/>
    <w:rsid w:val="0064247C"/>
    <w:rsid w:val="00642725"/>
    <w:rsid w:val="00642E31"/>
    <w:rsid w:val="00643280"/>
    <w:rsid w:val="006437A5"/>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483"/>
    <w:rsid w:val="00663931"/>
    <w:rsid w:val="00663D39"/>
    <w:rsid w:val="00664A01"/>
    <w:rsid w:val="00664B3A"/>
    <w:rsid w:val="00664C29"/>
    <w:rsid w:val="00664FE7"/>
    <w:rsid w:val="00665144"/>
    <w:rsid w:val="0066569C"/>
    <w:rsid w:val="006657AC"/>
    <w:rsid w:val="00665851"/>
    <w:rsid w:val="00665AD0"/>
    <w:rsid w:val="00665B27"/>
    <w:rsid w:val="0066626E"/>
    <w:rsid w:val="006665CA"/>
    <w:rsid w:val="00666C7D"/>
    <w:rsid w:val="00666C96"/>
    <w:rsid w:val="00666CC8"/>
    <w:rsid w:val="00666F08"/>
    <w:rsid w:val="006678B5"/>
    <w:rsid w:val="00670403"/>
    <w:rsid w:val="00670D26"/>
    <w:rsid w:val="00671443"/>
    <w:rsid w:val="00671754"/>
    <w:rsid w:val="00671B7D"/>
    <w:rsid w:val="00671C26"/>
    <w:rsid w:val="00671EB6"/>
    <w:rsid w:val="00672190"/>
    <w:rsid w:val="006724B9"/>
    <w:rsid w:val="0067255A"/>
    <w:rsid w:val="00672690"/>
    <w:rsid w:val="00673666"/>
    <w:rsid w:val="006738BD"/>
    <w:rsid w:val="00673A3C"/>
    <w:rsid w:val="00673B80"/>
    <w:rsid w:val="00673DA4"/>
    <w:rsid w:val="0067437B"/>
    <w:rsid w:val="00674A40"/>
    <w:rsid w:val="00674C74"/>
    <w:rsid w:val="00674CA4"/>
    <w:rsid w:val="0067521D"/>
    <w:rsid w:val="006756C8"/>
    <w:rsid w:val="0067592B"/>
    <w:rsid w:val="00675F80"/>
    <w:rsid w:val="00676779"/>
    <w:rsid w:val="006767BC"/>
    <w:rsid w:val="006768FC"/>
    <w:rsid w:val="0067698C"/>
    <w:rsid w:val="006769BF"/>
    <w:rsid w:val="00676D5C"/>
    <w:rsid w:val="00677AEF"/>
    <w:rsid w:val="00677DC1"/>
    <w:rsid w:val="00677FF0"/>
    <w:rsid w:val="00680181"/>
    <w:rsid w:val="006803CA"/>
    <w:rsid w:val="00680AA6"/>
    <w:rsid w:val="00680B66"/>
    <w:rsid w:val="00680BEC"/>
    <w:rsid w:val="00680E86"/>
    <w:rsid w:val="006810A6"/>
    <w:rsid w:val="00681379"/>
    <w:rsid w:val="00681D5D"/>
    <w:rsid w:val="00681E34"/>
    <w:rsid w:val="006825EB"/>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8746F"/>
    <w:rsid w:val="0069012B"/>
    <w:rsid w:val="006901BB"/>
    <w:rsid w:val="0069049E"/>
    <w:rsid w:val="0069097F"/>
    <w:rsid w:val="006909C0"/>
    <w:rsid w:val="00690BDA"/>
    <w:rsid w:val="006912AD"/>
    <w:rsid w:val="00691599"/>
    <w:rsid w:val="0069189B"/>
    <w:rsid w:val="00691FA9"/>
    <w:rsid w:val="0069252F"/>
    <w:rsid w:val="00692888"/>
    <w:rsid w:val="0069300C"/>
    <w:rsid w:val="006932DD"/>
    <w:rsid w:val="00693408"/>
    <w:rsid w:val="00693556"/>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1F1C"/>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901"/>
    <w:rsid w:val="006A4AAD"/>
    <w:rsid w:val="006A4AD0"/>
    <w:rsid w:val="006A4E09"/>
    <w:rsid w:val="006A546A"/>
    <w:rsid w:val="006A56E4"/>
    <w:rsid w:val="006A61B6"/>
    <w:rsid w:val="006A654A"/>
    <w:rsid w:val="006A65CA"/>
    <w:rsid w:val="006A694B"/>
    <w:rsid w:val="006A6CBB"/>
    <w:rsid w:val="006A6DD1"/>
    <w:rsid w:val="006A704C"/>
    <w:rsid w:val="006A72CD"/>
    <w:rsid w:val="006A7360"/>
    <w:rsid w:val="006A75C4"/>
    <w:rsid w:val="006B004E"/>
    <w:rsid w:val="006B0322"/>
    <w:rsid w:val="006B05C7"/>
    <w:rsid w:val="006B0960"/>
    <w:rsid w:val="006B0D8B"/>
    <w:rsid w:val="006B13EA"/>
    <w:rsid w:val="006B1B35"/>
    <w:rsid w:val="006B1DB5"/>
    <w:rsid w:val="006B1F1B"/>
    <w:rsid w:val="006B21CA"/>
    <w:rsid w:val="006B2C79"/>
    <w:rsid w:val="006B2F0D"/>
    <w:rsid w:val="006B30F3"/>
    <w:rsid w:val="006B3753"/>
    <w:rsid w:val="006B3C47"/>
    <w:rsid w:val="006B3C8A"/>
    <w:rsid w:val="006B41EC"/>
    <w:rsid w:val="006B42DE"/>
    <w:rsid w:val="006B4373"/>
    <w:rsid w:val="006B479C"/>
    <w:rsid w:val="006B4FE0"/>
    <w:rsid w:val="006B529D"/>
    <w:rsid w:val="006B556B"/>
    <w:rsid w:val="006B5D2D"/>
    <w:rsid w:val="006B5E45"/>
    <w:rsid w:val="006B5FD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87D"/>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320"/>
    <w:rsid w:val="006D5926"/>
    <w:rsid w:val="006D5A7D"/>
    <w:rsid w:val="006D5C1A"/>
    <w:rsid w:val="006D63F6"/>
    <w:rsid w:val="006D6721"/>
    <w:rsid w:val="006D6775"/>
    <w:rsid w:val="006D696D"/>
    <w:rsid w:val="006D69E9"/>
    <w:rsid w:val="006D6C02"/>
    <w:rsid w:val="006D6C04"/>
    <w:rsid w:val="006D6DC9"/>
    <w:rsid w:val="006D6DFB"/>
    <w:rsid w:val="006D700D"/>
    <w:rsid w:val="006D76F2"/>
    <w:rsid w:val="006D780F"/>
    <w:rsid w:val="006D7D41"/>
    <w:rsid w:val="006D7F69"/>
    <w:rsid w:val="006E05D9"/>
    <w:rsid w:val="006E0A68"/>
    <w:rsid w:val="006E0AE1"/>
    <w:rsid w:val="006E0C56"/>
    <w:rsid w:val="006E0F12"/>
    <w:rsid w:val="006E0F5E"/>
    <w:rsid w:val="006E1047"/>
    <w:rsid w:val="006E144E"/>
    <w:rsid w:val="006E19C6"/>
    <w:rsid w:val="006E205D"/>
    <w:rsid w:val="006E20FF"/>
    <w:rsid w:val="006E271B"/>
    <w:rsid w:val="006E2908"/>
    <w:rsid w:val="006E2BEA"/>
    <w:rsid w:val="006E3187"/>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C1B"/>
    <w:rsid w:val="006E6DF1"/>
    <w:rsid w:val="006E71FB"/>
    <w:rsid w:val="006E733F"/>
    <w:rsid w:val="006E73ED"/>
    <w:rsid w:val="006E775C"/>
    <w:rsid w:val="006E788B"/>
    <w:rsid w:val="006F02B7"/>
    <w:rsid w:val="006F0473"/>
    <w:rsid w:val="006F05B5"/>
    <w:rsid w:val="006F0AB2"/>
    <w:rsid w:val="006F0FAE"/>
    <w:rsid w:val="006F119C"/>
    <w:rsid w:val="006F133D"/>
    <w:rsid w:val="006F1384"/>
    <w:rsid w:val="006F1AF9"/>
    <w:rsid w:val="006F1CDB"/>
    <w:rsid w:val="006F2304"/>
    <w:rsid w:val="006F27D7"/>
    <w:rsid w:val="006F2CBF"/>
    <w:rsid w:val="006F3145"/>
    <w:rsid w:val="006F325B"/>
    <w:rsid w:val="006F35FB"/>
    <w:rsid w:val="006F39F1"/>
    <w:rsid w:val="006F3F52"/>
    <w:rsid w:val="006F4016"/>
    <w:rsid w:val="006F43E2"/>
    <w:rsid w:val="006F46C8"/>
    <w:rsid w:val="006F4B25"/>
    <w:rsid w:val="006F4DEC"/>
    <w:rsid w:val="006F4EB2"/>
    <w:rsid w:val="006F505B"/>
    <w:rsid w:val="006F5437"/>
    <w:rsid w:val="006F5487"/>
    <w:rsid w:val="006F5875"/>
    <w:rsid w:val="006F5D31"/>
    <w:rsid w:val="006F5FCC"/>
    <w:rsid w:val="006F6300"/>
    <w:rsid w:val="006F6962"/>
    <w:rsid w:val="006F6CCA"/>
    <w:rsid w:val="006F7465"/>
    <w:rsid w:val="006F7512"/>
    <w:rsid w:val="006F76B3"/>
    <w:rsid w:val="006F7DB7"/>
    <w:rsid w:val="006F7F3C"/>
    <w:rsid w:val="0070035C"/>
    <w:rsid w:val="0070056E"/>
    <w:rsid w:val="007005E7"/>
    <w:rsid w:val="00701123"/>
    <w:rsid w:val="00701855"/>
    <w:rsid w:val="00701B28"/>
    <w:rsid w:val="00701E66"/>
    <w:rsid w:val="007020C5"/>
    <w:rsid w:val="0070249D"/>
    <w:rsid w:val="0070251F"/>
    <w:rsid w:val="00702621"/>
    <w:rsid w:val="00702CAE"/>
    <w:rsid w:val="0070315F"/>
    <w:rsid w:val="0070356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07BFC"/>
    <w:rsid w:val="0071016C"/>
    <w:rsid w:val="00710223"/>
    <w:rsid w:val="007108B2"/>
    <w:rsid w:val="0071096C"/>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6F9"/>
    <w:rsid w:val="00723713"/>
    <w:rsid w:val="00723985"/>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A04"/>
    <w:rsid w:val="00740F3E"/>
    <w:rsid w:val="007413FE"/>
    <w:rsid w:val="00741C2B"/>
    <w:rsid w:val="00741FB5"/>
    <w:rsid w:val="007421F5"/>
    <w:rsid w:val="007422A5"/>
    <w:rsid w:val="00742503"/>
    <w:rsid w:val="007425B0"/>
    <w:rsid w:val="007427BD"/>
    <w:rsid w:val="0074316F"/>
    <w:rsid w:val="0074348E"/>
    <w:rsid w:val="00743F0F"/>
    <w:rsid w:val="00744797"/>
    <w:rsid w:val="00744836"/>
    <w:rsid w:val="00744EE4"/>
    <w:rsid w:val="00744F74"/>
    <w:rsid w:val="00745189"/>
    <w:rsid w:val="007451DC"/>
    <w:rsid w:val="0074541D"/>
    <w:rsid w:val="0074579E"/>
    <w:rsid w:val="0074626C"/>
    <w:rsid w:val="0074659B"/>
    <w:rsid w:val="00746B36"/>
    <w:rsid w:val="00746B6D"/>
    <w:rsid w:val="00746F2C"/>
    <w:rsid w:val="00747276"/>
    <w:rsid w:val="0074738A"/>
    <w:rsid w:val="0074780F"/>
    <w:rsid w:val="00747B9B"/>
    <w:rsid w:val="00747BE3"/>
    <w:rsid w:val="00747EDB"/>
    <w:rsid w:val="007502D6"/>
    <w:rsid w:val="00750564"/>
    <w:rsid w:val="007509AA"/>
    <w:rsid w:val="007519C9"/>
    <w:rsid w:val="00751B88"/>
    <w:rsid w:val="007529B3"/>
    <w:rsid w:val="00752EFC"/>
    <w:rsid w:val="00753035"/>
    <w:rsid w:val="00753190"/>
    <w:rsid w:val="00753534"/>
    <w:rsid w:val="00753677"/>
    <w:rsid w:val="00753CDD"/>
    <w:rsid w:val="00753E45"/>
    <w:rsid w:val="00753FB1"/>
    <w:rsid w:val="00754087"/>
    <w:rsid w:val="00754452"/>
    <w:rsid w:val="00754B22"/>
    <w:rsid w:val="00754D62"/>
    <w:rsid w:val="00755299"/>
    <w:rsid w:val="00755448"/>
    <w:rsid w:val="00755621"/>
    <w:rsid w:val="00755822"/>
    <w:rsid w:val="00755EDC"/>
    <w:rsid w:val="00755FC4"/>
    <w:rsid w:val="00756366"/>
    <w:rsid w:val="007569B5"/>
    <w:rsid w:val="00756D0E"/>
    <w:rsid w:val="00757DA8"/>
    <w:rsid w:val="007600C4"/>
    <w:rsid w:val="00760520"/>
    <w:rsid w:val="007607D6"/>
    <w:rsid w:val="00760F52"/>
    <w:rsid w:val="00761092"/>
    <w:rsid w:val="0076118B"/>
    <w:rsid w:val="00761223"/>
    <w:rsid w:val="0076150B"/>
    <w:rsid w:val="00761645"/>
    <w:rsid w:val="007618A1"/>
    <w:rsid w:val="00761CE7"/>
    <w:rsid w:val="00762037"/>
    <w:rsid w:val="007622F7"/>
    <w:rsid w:val="007622F9"/>
    <w:rsid w:val="00763935"/>
    <w:rsid w:val="00763A8E"/>
    <w:rsid w:val="00764163"/>
    <w:rsid w:val="007643DF"/>
    <w:rsid w:val="0076440D"/>
    <w:rsid w:val="00764551"/>
    <w:rsid w:val="00764A4F"/>
    <w:rsid w:val="00764B5C"/>
    <w:rsid w:val="00764D04"/>
    <w:rsid w:val="00765A3E"/>
    <w:rsid w:val="00765B45"/>
    <w:rsid w:val="00765CBC"/>
    <w:rsid w:val="007660E5"/>
    <w:rsid w:val="00766860"/>
    <w:rsid w:val="00766EB6"/>
    <w:rsid w:val="007674C3"/>
    <w:rsid w:val="00767A2E"/>
    <w:rsid w:val="00767ADE"/>
    <w:rsid w:val="00767FF4"/>
    <w:rsid w:val="007704DF"/>
    <w:rsid w:val="00770D04"/>
    <w:rsid w:val="00770DB6"/>
    <w:rsid w:val="007712DC"/>
    <w:rsid w:val="007714A1"/>
    <w:rsid w:val="0077187E"/>
    <w:rsid w:val="00771969"/>
    <w:rsid w:val="00771A92"/>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4FF4"/>
    <w:rsid w:val="007752AF"/>
    <w:rsid w:val="00775385"/>
    <w:rsid w:val="0077599E"/>
    <w:rsid w:val="00775C0B"/>
    <w:rsid w:val="00775D02"/>
    <w:rsid w:val="00776194"/>
    <w:rsid w:val="0077637F"/>
    <w:rsid w:val="00776964"/>
    <w:rsid w:val="00776CC5"/>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04E"/>
    <w:rsid w:val="007855DF"/>
    <w:rsid w:val="007857ED"/>
    <w:rsid w:val="0078585B"/>
    <w:rsid w:val="007859AE"/>
    <w:rsid w:val="007859DA"/>
    <w:rsid w:val="00785DED"/>
    <w:rsid w:val="00785E77"/>
    <w:rsid w:val="0078611F"/>
    <w:rsid w:val="0078619F"/>
    <w:rsid w:val="00786790"/>
    <w:rsid w:val="00786AC2"/>
    <w:rsid w:val="00787257"/>
    <w:rsid w:val="00787BE2"/>
    <w:rsid w:val="00787EB3"/>
    <w:rsid w:val="007900F2"/>
    <w:rsid w:val="00790289"/>
    <w:rsid w:val="007905FD"/>
    <w:rsid w:val="0079080D"/>
    <w:rsid w:val="00790BF4"/>
    <w:rsid w:val="00790C2F"/>
    <w:rsid w:val="00790C72"/>
    <w:rsid w:val="00790EF1"/>
    <w:rsid w:val="00791048"/>
    <w:rsid w:val="00791873"/>
    <w:rsid w:val="00791DC7"/>
    <w:rsid w:val="00792000"/>
    <w:rsid w:val="00792B3D"/>
    <w:rsid w:val="00792B54"/>
    <w:rsid w:val="00792F0C"/>
    <w:rsid w:val="007931D1"/>
    <w:rsid w:val="00793420"/>
    <w:rsid w:val="0079364D"/>
    <w:rsid w:val="00793BDC"/>
    <w:rsid w:val="00794314"/>
    <w:rsid w:val="00794344"/>
    <w:rsid w:val="00794A51"/>
    <w:rsid w:val="0079529A"/>
    <w:rsid w:val="00795311"/>
    <w:rsid w:val="007956DE"/>
    <w:rsid w:val="007956F4"/>
    <w:rsid w:val="00795B64"/>
    <w:rsid w:val="00795CB8"/>
    <w:rsid w:val="00795DD7"/>
    <w:rsid w:val="007968EC"/>
    <w:rsid w:val="00796CA2"/>
    <w:rsid w:val="00797489"/>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1BC"/>
    <w:rsid w:val="007A3305"/>
    <w:rsid w:val="007A33F7"/>
    <w:rsid w:val="007A35E2"/>
    <w:rsid w:val="007A3725"/>
    <w:rsid w:val="007A381B"/>
    <w:rsid w:val="007A3B81"/>
    <w:rsid w:val="007A3D65"/>
    <w:rsid w:val="007A3EE2"/>
    <w:rsid w:val="007A440D"/>
    <w:rsid w:val="007A44BB"/>
    <w:rsid w:val="007A46ED"/>
    <w:rsid w:val="007A499F"/>
    <w:rsid w:val="007A4E18"/>
    <w:rsid w:val="007A5528"/>
    <w:rsid w:val="007A59C3"/>
    <w:rsid w:val="007A5C3C"/>
    <w:rsid w:val="007A6DE5"/>
    <w:rsid w:val="007A707D"/>
    <w:rsid w:val="007A72FB"/>
    <w:rsid w:val="007A76F9"/>
    <w:rsid w:val="007A7A39"/>
    <w:rsid w:val="007A7C27"/>
    <w:rsid w:val="007A7F00"/>
    <w:rsid w:val="007B0224"/>
    <w:rsid w:val="007B0394"/>
    <w:rsid w:val="007B073F"/>
    <w:rsid w:val="007B0F22"/>
    <w:rsid w:val="007B1006"/>
    <w:rsid w:val="007B1455"/>
    <w:rsid w:val="007B1BDD"/>
    <w:rsid w:val="007B1CC6"/>
    <w:rsid w:val="007B28D5"/>
    <w:rsid w:val="007B2E17"/>
    <w:rsid w:val="007B3F2C"/>
    <w:rsid w:val="007B40E6"/>
    <w:rsid w:val="007B4569"/>
    <w:rsid w:val="007B4619"/>
    <w:rsid w:val="007B4633"/>
    <w:rsid w:val="007B4AC4"/>
    <w:rsid w:val="007B5381"/>
    <w:rsid w:val="007B56D3"/>
    <w:rsid w:val="007B6147"/>
    <w:rsid w:val="007B64DE"/>
    <w:rsid w:val="007B65FB"/>
    <w:rsid w:val="007B6B69"/>
    <w:rsid w:val="007B6E85"/>
    <w:rsid w:val="007B7338"/>
    <w:rsid w:val="007B793B"/>
    <w:rsid w:val="007B7C34"/>
    <w:rsid w:val="007C0C2F"/>
    <w:rsid w:val="007C141D"/>
    <w:rsid w:val="007C1689"/>
    <w:rsid w:val="007C1771"/>
    <w:rsid w:val="007C1B79"/>
    <w:rsid w:val="007C1B86"/>
    <w:rsid w:val="007C1E2C"/>
    <w:rsid w:val="007C1FBD"/>
    <w:rsid w:val="007C2124"/>
    <w:rsid w:val="007C22B0"/>
    <w:rsid w:val="007C2391"/>
    <w:rsid w:val="007C280D"/>
    <w:rsid w:val="007C2BC9"/>
    <w:rsid w:val="007C2D06"/>
    <w:rsid w:val="007C2E3B"/>
    <w:rsid w:val="007C2F59"/>
    <w:rsid w:val="007C33D6"/>
    <w:rsid w:val="007C34EB"/>
    <w:rsid w:val="007C3634"/>
    <w:rsid w:val="007C37EE"/>
    <w:rsid w:val="007C3C05"/>
    <w:rsid w:val="007C3D42"/>
    <w:rsid w:val="007C3F7E"/>
    <w:rsid w:val="007C4274"/>
    <w:rsid w:val="007C4384"/>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264"/>
    <w:rsid w:val="007D0E15"/>
    <w:rsid w:val="007D1553"/>
    <w:rsid w:val="007D1D01"/>
    <w:rsid w:val="007D1DF9"/>
    <w:rsid w:val="007D26D1"/>
    <w:rsid w:val="007D278C"/>
    <w:rsid w:val="007D2936"/>
    <w:rsid w:val="007D2C9C"/>
    <w:rsid w:val="007D2F3F"/>
    <w:rsid w:val="007D3661"/>
    <w:rsid w:val="007D3957"/>
    <w:rsid w:val="007D3C80"/>
    <w:rsid w:val="007D3D46"/>
    <w:rsid w:val="007D443C"/>
    <w:rsid w:val="007D4607"/>
    <w:rsid w:val="007D48E7"/>
    <w:rsid w:val="007D4C71"/>
    <w:rsid w:val="007D4D37"/>
    <w:rsid w:val="007D5163"/>
    <w:rsid w:val="007D53F9"/>
    <w:rsid w:val="007D5564"/>
    <w:rsid w:val="007D5B5B"/>
    <w:rsid w:val="007D6089"/>
    <w:rsid w:val="007D6368"/>
    <w:rsid w:val="007D660B"/>
    <w:rsid w:val="007D66E1"/>
    <w:rsid w:val="007D6A9A"/>
    <w:rsid w:val="007D718F"/>
    <w:rsid w:val="007D71A9"/>
    <w:rsid w:val="007D7313"/>
    <w:rsid w:val="007D747B"/>
    <w:rsid w:val="007D7F11"/>
    <w:rsid w:val="007E027F"/>
    <w:rsid w:val="007E0750"/>
    <w:rsid w:val="007E0EBB"/>
    <w:rsid w:val="007E102E"/>
    <w:rsid w:val="007E1368"/>
    <w:rsid w:val="007E1531"/>
    <w:rsid w:val="007E156A"/>
    <w:rsid w:val="007E1909"/>
    <w:rsid w:val="007E1B2B"/>
    <w:rsid w:val="007E1D81"/>
    <w:rsid w:val="007E1D93"/>
    <w:rsid w:val="007E30BB"/>
    <w:rsid w:val="007E3FCD"/>
    <w:rsid w:val="007E3FF3"/>
    <w:rsid w:val="007E4A8F"/>
    <w:rsid w:val="007E4C85"/>
    <w:rsid w:val="007E5666"/>
    <w:rsid w:val="007E58EA"/>
    <w:rsid w:val="007E5C3B"/>
    <w:rsid w:val="007E63E1"/>
    <w:rsid w:val="007E64EC"/>
    <w:rsid w:val="007E64FE"/>
    <w:rsid w:val="007E6912"/>
    <w:rsid w:val="007E6FC9"/>
    <w:rsid w:val="007E7396"/>
    <w:rsid w:val="007E7398"/>
    <w:rsid w:val="007E74FB"/>
    <w:rsid w:val="007E785F"/>
    <w:rsid w:val="007E7A55"/>
    <w:rsid w:val="007E7AAB"/>
    <w:rsid w:val="007E7CA3"/>
    <w:rsid w:val="007E7F89"/>
    <w:rsid w:val="007E7FF3"/>
    <w:rsid w:val="007F0254"/>
    <w:rsid w:val="007F033D"/>
    <w:rsid w:val="007F0420"/>
    <w:rsid w:val="007F0C07"/>
    <w:rsid w:val="007F0C44"/>
    <w:rsid w:val="007F0D87"/>
    <w:rsid w:val="007F100A"/>
    <w:rsid w:val="007F115F"/>
    <w:rsid w:val="007F1937"/>
    <w:rsid w:val="007F1AE8"/>
    <w:rsid w:val="007F2055"/>
    <w:rsid w:val="007F2250"/>
    <w:rsid w:val="007F2311"/>
    <w:rsid w:val="007F2351"/>
    <w:rsid w:val="007F2510"/>
    <w:rsid w:val="007F2F57"/>
    <w:rsid w:val="007F340C"/>
    <w:rsid w:val="007F35CF"/>
    <w:rsid w:val="007F3823"/>
    <w:rsid w:val="007F396C"/>
    <w:rsid w:val="007F401B"/>
    <w:rsid w:val="007F429E"/>
    <w:rsid w:val="007F4611"/>
    <w:rsid w:val="007F4827"/>
    <w:rsid w:val="007F4BF4"/>
    <w:rsid w:val="007F5096"/>
    <w:rsid w:val="007F55FB"/>
    <w:rsid w:val="007F56AB"/>
    <w:rsid w:val="007F5A0D"/>
    <w:rsid w:val="007F5E25"/>
    <w:rsid w:val="007F62E3"/>
    <w:rsid w:val="007F6B45"/>
    <w:rsid w:val="007F7584"/>
    <w:rsid w:val="007F7A34"/>
    <w:rsid w:val="007F7D7E"/>
    <w:rsid w:val="00800873"/>
    <w:rsid w:val="0080092D"/>
    <w:rsid w:val="00800D00"/>
    <w:rsid w:val="00800EF7"/>
    <w:rsid w:val="00801231"/>
    <w:rsid w:val="008015EB"/>
    <w:rsid w:val="008016FB"/>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A55"/>
    <w:rsid w:val="00805BCC"/>
    <w:rsid w:val="00805F91"/>
    <w:rsid w:val="008062CF"/>
    <w:rsid w:val="00806C5F"/>
    <w:rsid w:val="00807166"/>
    <w:rsid w:val="0080797F"/>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388F"/>
    <w:rsid w:val="00824091"/>
    <w:rsid w:val="008241E6"/>
    <w:rsid w:val="00824A8C"/>
    <w:rsid w:val="00824A92"/>
    <w:rsid w:val="0082527F"/>
    <w:rsid w:val="008253F9"/>
    <w:rsid w:val="00825C97"/>
    <w:rsid w:val="00825D4D"/>
    <w:rsid w:val="00826202"/>
    <w:rsid w:val="0082654A"/>
    <w:rsid w:val="0082669F"/>
    <w:rsid w:val="008266C8"/>
    <w:rsid w:val="008267C8"/>
    <w:rsid w:val="00826A65"/>
    <w:rsid w:val="00826D8F"/>
    <w:rsid w:val="00827A74"/>
    <w:rsid w:val="00827C87"/>
    <w:rsid w:val="00827D34"/>
    <w:rsid w:val="00830BBC"/>
    <w:rsid w:val="00830E2E"/>
    <w:rsid w:val="0083117E"/>
    <w:rsid w:val="00831B5F"/>
    <w:rsid w:val="00831C3C"/>
    <w:rsid w:val="008320AD"/>
    <w:rsid w:val="008320BE"/>
    <w:rsid w:val="00832229"/>
    <w:rsid w:val="008325F7"/>
    <w:rsid w:val="00832674"/>
    <w:rsid w:val="00832EA4"/>
    <w:rsid w:val="008331E0"/>
    <w:rsid w:val="008337B7"/>
    <w:rsid w:val="00833A81"/>
    <w:rsid w:val="008340D5"/>
    <w:rsid w:val="0083410E"/>
    <w:rsid w:val="00834167"/>
    <w:rsid w:val="008342C3"/>
    <w:rsid w:val="00834D33"/>
    <w:rsid w:val="00834E1A"/>
    <w:rsid w:val="0083507D"/>
    <w:rsid w:val="008354F6"/>
    <w:rsid w:val="008357CD"/>
    <w:rsid w:val="00835B66"/>
    <w:rsid w:val="00835C9E"/>
    <w:rsid w:val="00835F8E"/>
    <w:rsid w:val="0083602A"/>
    <w:rsid w:val="008406C1"/>
    <w:rsid w:val="0084075C"/>
    <w:rsid w:val="00840ABE"/>
    <w:rsid w:val="00840DBE"/>
    <w:rsid w:val="00840EA0"/>
    <w:rsid w:val="008414A2"/>
    <w:rsid w:val="008420FE"/>
    <w:rsid w:val="00842701"/>
    <w:rsid w:val="00842774"/>
    <w:rsid w:val="00842817"/>
    <w:rsid w:val="00842875"/>
    <w:rsid w:val="00842AA4"/>
    <w:rsid w:val="00842BCF"/>
    <w:rsid w:val="00842EF6"/>
    <w:rsid w:val="00842F8E"/>
    <w:rsid w:val="0084370E"/>
    <w:rsid w:val="00843B6A"/>
    <w:rsid w:val="008442D2"/>
    <w:rsid w:val="008443BF"/>
    <w:rsid w:val="00844524"/>
    <w:rsid w:val="00844596"/>
    <w:rsid w:val="00844A15"/>
    <w:rsid w:val="00844CC0"/>
    <w:rsid w:val="00844EDC"/>
    <w:rsid w:val="00844FB5"/>
    <w:rsid w:val="008450D4"/>
    <w:rsid w:val="008451E2"/>
    <w:rsid w:val="0084521A"/>
    <w:rsid w:val="00845632"/>
    <w:rsid w:val="0084571D"/>
    <w:rsid w:val="00845784"/>
    <w:rsid w:val="00845B26"/>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520"/>
    <w:rsid w:val="00852B02"/>
    <w:rsid w:val="00852F4F"/>
    <w:rsid w:val="00853104"/>
    <w:rsid w:val="00853573"/>
    <w:rsid w:val="00853990"/>
    <w:rsid w:val="008539BA"/>
    <w:rsid w:val="00854703"/>
    <w:rsid w:val="008547EF"/>
    <w:rsid w:val="00854A55"/>
    <w:rsid w:val="00855339"/>
    <w:rsid w:val="00855481"/>
    <w:rsid w:val="00855727"/>
    <w:rsid w:val="0085579D"/>
    <w:rsid w:val="008557DF"/>
    <w:rsid w:val="00855D79"/>
    <w:rsid w:val="008560B2"/>
    <w:rsid w:val="00856229"/>
    <w:rsid w:val="008563DE"/>
    <w:rsid w:val="008564F7"/>
    <w:rsid w:val="00856A1F"/>
    <w:rsid w:val="00856D10"/>
    <w:rsid w:val="008571ED"/>
    <w:rsid w:val="0085743F"/>
    <w:rsid w:val="00857677"/>
    <w:rsid w:val="00857DAA"/>
    <w:rsid w:val="00857DEA"/>
    <w:rsid w:val="0086025D"/>
    <w:rsid w:val="00860283"/>
    <w:rsid w:val="00860B0C"/>
    <w:rsid w:val="00860E41"/>
    <w:rsid w:val="00861065"/>
    <w:rsid w:val="0086114B"/>
    <w:rsid w:val="00861526"/>
    <w:rsid w:val="00861556"/>
    <w:rsid w:val="00861B37"/>
    <w:rsid w:val="0086229C"/>
    <w:rsid w:val="00862B0B"/>
    <w:rsid w:val="00862B23"/>
    <w:rsid w:val="00862BFF"/>
    <w:rsid w:val="00862D97"/>
    <w:rsid w:val="00862F46"/>
    <w:rsid w:val="00863451"/>
    <w:rsid w:val="0086398C"/>
    <w:rsid w:val="00863D91"/>
    <w:rsid w:val="00863E0E"/>
    <w:rsid w:val="008643AA"/>
    <w:rsid w:val="0086443C"/>
    <w:rsid w:val="008644A6"/>
    <w:rsid w:val="0086453D"/>
    <w:rsid w:val="00864BC8"/>
    <w:rsid w:val="00864E5A"/>
    <w:rsid w:val="00864F15"/>
    <w:rsid w:val="00864FFA"/>
    <w:rsid w:val="00865014"/>
    <w:rsid w:val="008657A3"/>
    <w:rsid w:val="00865A37"/>
    <w:rsid w:val="00865E0F"/>
    <w:rsid w:val="008664E7"/>
    <w:rsid w:val="00866593"/>
    <w:rsid w:val="00866660"/>
    <w:rsid w:val="0086687B"/>
    <w:rsid w:val="0086693A"/>
    <w:rsid w:val="00866D0F"/>
    <w:rsid w:val="008671CC"/>
    <w:rsid w:val="00867277"/>
    <w:rsid w:val="00867417"/>
    <w:rsid w:val="008677DF"/>
    <w:rsid w:val="00867AF6"/>
    <w:rsid w:val="00867BED"/>
    <w:rsid w:val="00870288"/>
    <w:rsid w:val="008702FB"/>
    <w:rsid w:val="0087031C"/>
    <w:rsid w:val="00870383"/>
    <w:rsid w:val="0087047E"/>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04C"/>
    <w:rsid w:val="0087624E"/>
    <w:rsid w:val="008762CC"/>
    <w:rsid w:val="008769A5"/>
    <w:rsid w:val="0087792B"/>
    <w:rsid w:val="00877B9F"/>
    <w:rsid w:val="00880270"/>
    <w:rsid w:val="008807A6"/>
    <w:rsid w:val="00880A3F"/>
    <w:rsid w:val="00880B0E"/>
    <w:rsid w:val="00880B96"/>
    <w:rsid w:val="008811F4"/>
    <w:rsid w:val="0088139A"/>
    <w:rsid w:val="0088194F"/>
    <w:rsid w:val="008819BF"/>
    <w:rsid w:val="0088238E"/>
    <w:rsid w:val="008833EE"/>
    <w:rsid w:val="00883471"/>
    <w:rsid w:val="008837A5"/>
    <w:rsid w:val="00884007"/>
    <w:rsid w:val="00884078"/>
    <w:rsid w:val="00884120"/>
    <w:rsid w:val="0088501E"/>
    <w:rsid w:val="008851E8"/>
    <w:rsid w:val="00885616"/>
    <w:rsid w:val="00885AA8"/>
    <w:rsid w:val="00885B30"/>
    <w:rsid w:val="008862C3"/>
    <w:rsid w:val="0088641A"/>
    <w:rsid w:val="00886512"/>
    <w:rsid w:val="008866EF"/>
    <w:rsid w:val="00886917"/>
    <w:rsid w:val="00886965"/>
    <w:rsid w:val="00886C90"/>
    <w:rsid w:val="00886CF7"/>
    <w:rsid w:val="00886DD0"/>
    <w:rsid w:val="00887032"/>
    <w:rsid w:val="00890191"/>
    <w:rsid w:val="00890B1B"/>
    <w:rsid w:val="008914B6"/>
    <w:rsid w:val="008916C8"/>
    <w:rsid w:val="008917B6"/>
    <w:rsid w:val="0089189F"/>
    <w:rsid w:val="00891939"/>
    <w:rsid w:val="00891BEF"/>
    <w:rsid w:val="00891BF3"/>
    <w:rsid w:val="00891C18"/>
    <w:rsid w:val="00891F8B"/>
    <w:rsid w:val="008920B0"/>
    <w:rsid w:val="008925CE"/>
    <w:rsid w:val="00892738"/>
    <w:rsid w:val="008929B8"/>
    <w:rsid w:val="00892BDD"/>
    <w:rsid w:val="00892C5F"/>
    <w:rsid w:val="00892FB2"/>
    <w:rsid w:val="008931E4"/>
    <w:rsid w:val="00893FD1"/>
    <w:rsid w:val="0089409A"/>
    <w:rsid w:val="0089443C"/>
    <w:rsid w:val="00894855"/>
    <w:rsid w:val="00894AA5"/>
    <w:rsid w:val="00894B18"/>
    <w:rsid w:val="00894E96"/>
    <w:rsid w:val="0089544C"/>
    <w:rsid w:val="00895458"/>
    <w:rsid w:val="0089568D"/>
    <w:rsid w:val="00895FAA"/>
    <w:rsid w:val="0089630D"/>
    <w:rsid w:val="0089683E"/>
    <w:rsid w:val="008969E9"/>
    <w:rsid w:val="00897CFA"/>
    <w:rsid w:val="008A014E"/>
    <w:rsid w:val="008A1030"/>
    <w:rsid w:val="008A1080"/>
    <w:rsid w:val="008A1414"/>
    <w:rsid w:val="008A15AF"/>
    <w:rsid w:val="008A168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884"/>
    <w:rsid w:val="008A3F32"/>
    <w:rsid w:val="008A47F1"/>
    <w:rsid w:val="008A4A0E"/>
    <w:rsid w:val="008A4CDB"/>
    <w:rsid w:val="008A4E3B"/>
    <w:rsid w:val="008A50AB"/>
    <w:rsid w:val="008A55C3"/>
    <w:rsid w:val="008A561E"/>
    <w:rsid w:val="008A5728"/>
    <w:rsid w:val="008A573C"/>
    <w:rsid w:val="008A5D8D"/>
    <w:rsid w:val="008A6579"/>
    <w:rsid w:val="008A65C1"/>
    <w:rsid w:val="008A6624"/>
    <w:rsid w:val="008A69BE"/>
    <w:rsid w:val="008A6EF1"/>
    <w:rsid w:val="008A72E3"/>
    <w:rsid w:val="008A76C7"/>
    <w:rsid w:val="008A7A2F"/>
    <w:rsid w:val="008A7C42"/>
    <w:rsid w:val="008B023C"/>
    <w:rsid w:val="008B04C1"/>
    <w:rsid w:val="008B08EF"/>
    <w:rsid w:val="008B0C7E"/>
    <w:rsid w:val="008B1FFB"/>
    <w:rsid w:val="008B20B4"/>
    <w:rsid w:val="008B21DA"/>
    <w:rsid w:val="008B24EC"/>
    <w:rsid w:val="008B25CE"/>
    <w:rsid w:val="008B26DD"/>
    <w:rsid w:val="008B2F77"/>
    <w:rsid w:val="008B303F"/>
    <w:rsid w:val="008B3261"/>
    <w:rsid w:val="008B34B2"/>
    <w:rsid w:val="008B43B9"/>
    <w:rsid w:val="008B4739"/>
    <w:rsid w:val="008B4AF7"/>
    <w:rsid w:val="008B4EAD"/>
    <w:rsid w:val="008B5140"/>
    <w:rsid w:val="008B5823"/>
    <w:rsid w:val="008B5914"/>
    <w:rsid w:val="008B640D"/>
    <w:rsid w:val="008B6FDB"/>
    <w:rsid w:val="008B7082"/>
    <w:rsid w:val="008B7D84"/>
    <w:rsid w:val="008C035E"/>
    <w:rsid w:val="008C0425"/>
    <w:rsid w:val="008C0466"/>
    <w:rsid w:val="008C0526"/>
    <w:rsid w:val="008C080F"/>
    <w:rsid w:val="008C0C94"/>
    <w:rsid w:val="008C0E63"/>
    <w:rsid w:val="008C1018"/>
    <w:rsid w:val="008C1197"/>
    <w:rsid w:val="008C125F"/>
    <w:rsid w:val="008C16A3"/>
    <w:rsid w:val="008C1708"/>
    <w:rsid w:val="008C1A76"/>
    <w:rsid w:val="008C1DBF"/>
    <w:rsid w:val="008C2F5D"/>
    <w:rsid w:val="008C31F4"/>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F0"/>
    <w:rsid w:val="008C6FF6"/>
    <w:rsid w:val="008C7154"/>
    <w:rsid w:val="008C7167"/>
    <w:rsid w:val="008C7A4F"/>
    <w:rsid w:val="008D00E1"/>
    <w:rsid w:val="008D0C0B"/>
    <w:rsid w:val="008D1090"/>
    <w:rsid w:val="008D1120"/>
    <w:rsid w:val="008D16FE"/>
    <w:rsid w:val="008D1838"/>
    <w:rsid w:val="008D1AAC"/>
    <w:rsid w:val="008D1C6C"/>
    <w:rsid w:val="008D1F12"/>
    <w:rsid w:val="008D2688"/>
    <w:rsid w:val="008D26AE"/>
    <w:rsid w:val="008D2E5C"/>
    <w:rsid w:val="008D30F1"/>
    <w:rsid w:val="008D3181"/>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4FB9"/>
    <w:rsid w:val="008D528B"/>
    <w:rsid w:val="008D59E7"/>
    <w:rsid w:val="008D5A7A"/>
    <w:rsid w:val="008D5F0A"/>
    <w:rsid w:val="008D66A5"/>
    <w:rsid w:val="008D67A0"/>
    <w:rsid w:val="008D6A69"/>
    <w:rsid w:val="008D70C7"/>
    <w:rsid w:val="008D78B6"/>
    <w:rsid w:val="008D79A5"/>
    <w:rsid w:val="008D7BAB"/>
    <w:rsid w:val="008D7D51"/>
    <w:rsid w:val="008E000F"/>
    <w:rsid w:val="008E0337"/>
    <w:rsid w:val="008E0F6D"/>
    <w:rsid w:val="008E1074"/>
    <w:rsid w:val="008E12E6"/>
    <w:rsid w:val="008E13AC"/>
    <w:rsid w:val="008E13B9"/>
    <w:rsid w:val="008E1D6B"/>
    <w:rsid w:val="008E24B3"/>
    <w:rsid w:val="008E265F"/>
    <w:rsid w:val="008E31B3"/>
    <w:rsid w:val="008E32D1"/>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EFE"/>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94B"/>
    <w:rsid w:val="008E7D45"/>
    <w:rsid w:val="008E7EE1"/>
    <w:rsid w:val="008F001E"/>
    <w:rsid w:val="008F0654"/>
    <w:rsid w:val="008F06FC"/>
    <w:rsid w:val="008F0721"/>
    <w:rsid w:val="008F0A35"/>
    <w:rsid w:val="008F0A97"/>
    <w:rsid w:val="008F0B57"/>
    <w:rsid w:val="008F130B"/>
    <w:rsid w:val="008F14F9"/>
    <w:rsid w:val="008F1600"/>
    <w:rsid w:val="008F1ADE"/>
    <w:rsid w:val="008F236B"/>
    <w:rsid w:val="008F32A3"/>
    <w:rsid w:val="008F360F"/>
    <w:rsid w:val="008F3CDF"/>
    <w:rsid w:val="008F4079"/>
    <w:rsid w:val="008F40B5"/>
    <w:rsid w:val="008F41FA"/>
    <w:rsid w:val="008F42BE"/>
    <w:rsid w:val="008F4A10"/>
    <w:rsid w:val="008F5AA0"/>
    <w:rsid w:val="008F5AB2"/>
    <w:rsid w:val="008F5CD3"/>
    <w:rsid w:val="008F612F"/>
    <w:rsid w:val="008F6285"/>
    <w:rsid w:val="008F675A"/>
    <w:rsid w:val="008F71D4"/>
    <w:rsid w:val="008F7444"/>
    <w:rsid w:val="008F7522"/>
    <w:rsid w:val="008F7D45"/>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2AD"/>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2BE"/>
    <w:rsid w:val="0091432F"/>
    <w:rsid w:val="009145D5"/>
    <w:rsid w:val="009147EA"/>
    <w:rsid w:val="00914836"/>
    <w:rsid w:val="009155BD"/>
    <w:rsid w:val="00915B26"/>
    <w:rsid w:val="00915E16"/>
    <w:rsid w:val="00915E21"/>
    <w:rsid w:val="00915E3A"/>
    <w:rsid w:val="009161A6"/>
    <w:rsid w:val="00916680"/>
    <w:rsid w:val="00916934"/>
    <w:rsid w:val="00917035"/>
    <w:rsid w:val="009175C4"/>
    <w:rsid w:val="009175F8"/>
    <w:rsid w:val="009177C2"/>
    <w:rsid w:val="0091799E"/>
    <w:rsid w:val="00917B8A"/>
    <w:rsid w:val="00917BB0"/>
    <w:rsid w:val="00920586"/>
    <w:rsid w:val="0092079A"/>
    <w:rsid w:val="009208D0"/>
    <w:rsid w:val="00920F12"/>
    <w:rsid w:val="0092112A"/>
    <w:rsid w:val="0092137B"/>
    <w:rsid w:val="00921DD2"/>
    <w:rsid w:val="009221D6"/>
    <w:rsid w:val="0092226D"/>
    <w:rsid w:val="0092229B"/>
    <w:rsid w:val="009223BC"/>
    <w:rsid w:val="009238FA"/>
    <w:rsid w:val="00923CBC"/>
    <w:rsid w:val="0092435D"/>
    <w:rsid w:val="00924B7C"/>
    <w:rsid w:val="00924F9B"/>
    <w:rsid w:val="009254D9"/>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2A77"/>
    <w:rsid w:val="00932D41"/>
    <w:rsid w:val="009331CB"/>
    <w:rsid w:val="009334C6"/>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8BE"/>
    <w:rsid w:val="00936DE8"/>
    <w:rsid w:val="00937ABE"/>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630"/>
    <w:rsid w:val="0094291C"/>
    <w:rsid w:val="00942AED"/>
    <w:rsid w:val="00942B39"/>
    <w:rsid w:val="0094340A"/>
    <w:rsid w:val="0094380C"/>
    <w:rsid w:val="00944137"/>
    <w:rsid w:val="00944333"/>
    <w:rsid w:val="0094530B"/>
    <w:rsid w:val="009458D4"/>
    <w:rsid w:val="00945B6E"/>
    <w:rsid w:val="00945CB6"/>
    <w:rsid w:val="00945ED9"/>
    <w:rsid w:val="009465B5"/>
    <w:rsid w:val="00946786"/>
    <w:rsid w:val="00946BEF"/>
    <w:rsid w:val="00946C23"/>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4EA9"/>
    <w:rsid w:val="00955502"/>
    <w:rsid w:val="00955643"/>
    <w:rsid w:val="009562F6"/>
    <w:rsid w:val="00957799"/>
    <w:rsid w:val="00957FFD"/>
    <w:rsid w:val="009601D9"/>
    <w:rsid w:val="00960D85"/>
    <w:rsid w:val="00961092"/>
    <w:rsid w:val="00961321"/>
    <w:rsid w:val="009618CB"/>
    <w:rsid w:val="00961D95"/>
    <w:rsid w:val="00962391"/>
    <w:rsid w:val="00962610"/>
    <w:rsid w:val="00962E9B"/>
    <w:rsid w:val="009630A0"/>
    <w:rsid w:val="0096429D"/>
    <w:rsid w:val="0096463C"/>
    <w:rsid w:val="0096474B"/>
    <w:rsid w:val="00964C1F"/>
    <w:rsid w:val="00965071"/>
    <w:rsid w:val="009652B8"/>
    <w:rsid w:val="009654C8"/>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62D"/>
    <w:rsid w:val="009718F9"/>
    <w:rsid w:val="00971AFC"/>
    <w:rsid w:val="00971DB3"/>
    <w:rsid w:val="00971EFA"/>
    <w:rsid w:val="00971F5A"/>
    <w:rsid w:val="00972F55"/>
    <w:rsid w:val="00972FFE"/>
    <w:rsid w:val="00973047"/>
    <w:rsid w:val="00973159"/>
    <w:rsid w:val="0097329D"/>
    <w:rsid w:val="00973720"/>
    <w:rsid w:val="0097374F"/>
    <w:rsid w:val="009746D1"/>
    <w:rsid w:val="0097483E"/>
    <w:rsid w:val="00974883"/>
    <w:rsid w:val="00974BB1"/>
    <w:rsid w:val="00974BE2"/>
    <w:rsid w:val="00974DB4"/>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718"/>
    <w:rsid w:val="00980ACA"/>
    <w:rsid w:val="00980D8D"/>
    <w:rsid w:val="00981197"/>
    <w:rsid w:val="00981244"/>
    <w:rsid w:val="00981416"/>
    <w:rsid w:val="00981D27"/>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B9C"/>
    <w:rsid w:val="00986C6B"/>
    <w:rsid w:val="00986F3B"/>
    <w:rsid w:val="0098702A"/>
    <w:rsid w:val="0098709F"/>
    <w:rsid w:val="00987298"/>
    <w:rsid w:val="0098738C"/>
    <w:rsid w:val="00987833"/>
    <w:rsid w:val="00987BC5"/>
    <w:rsid w:val="00987CE7"/>
    <w:rsid w:val="00990490"/>
    <w:rsid w:val="009907D7"/>
    <w:rsid w:val="00990FBC"/>
    <w:rsid w:val="009916E8"/>
    <w:rsid w:val="0099242D"/>
    <w:rsid w:val="009926AA"/>
    <w:rsid w:val="00992B15"/>
    <w:rsid w:val="00992B6C"/>
    <w:rsid w:val="00992F2B"/>
    <w:rsid w:val="00992F98"/>
    <w:rsid w:val="00993EA0"/>
    <w:rsid w:val="009944ED"/>
    <w:rsid w:val="009948D5"/>
    <w:rsid w:val="00994951"/>
    <w:rsid w:val="00994D53"/>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5E"/>
    <w:rsid w:val="009A12AF"/>
    <w:rsid w:val="009A1CD6"/>
    <w:rsid w:val="009A2C7F"/>
    <w:rsid w:val="009A2D93"/>
    <w:rsid w:val="009A300D"/>
    <w:rsid w:val="009A3A7D"/>
    <w:rsid w:val="009A3C52"/>
    <w:rsid w:val="009A3E05"/>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40E"/>
    <w:rsid w:val="009A799C"/>
    <w:rsid w:val="009B008F"/>
    <w:rsid w:val="009B032D"/>
    <w:rsid w:val="009B038A"/>
    <w:rsid w:val="009B03B8"/>
    <w:rsid w:val="009B0707"/>
    <w:rsid w:val="009B103E"/>
    <w:rsid w:val="009B1A8F"/>
    <w:rsid w:val="009B1CBC"/>
    <w:rsid w:val="009B1F2F"/>
    <w:rsid w:val="009B2121"/>
    <w:rsid w:val="009B23D5"/>
    <w:rsid w:val="009B24D3"/>
    <w:rsid w:val="009B2598"/>
    <w:rsid w:val="009B38A8"/>
    <w:rsid w:val="009B3E91"/>
    <w:rsid w:val="009B410B"/>
    <w:rsid w:val="009B52D2"/>
    <w:rsid w:val="009B52E8"/>
    <w:rsid w:val="009B56E0"/>
    <w:rsid w:val="009B58F5"/>
    <w:rsid w:val="009B5B1B"/>
    <w:rsid w:val="009B5B5F"/>
    <w:rsid w:val="009B6045"/>
    <w:rsid w:val="009B6B03"/>
    <w:rsid w:val="009B6BB0"/>
    <w:rsid w:val="009B6F55"/>
    <w:rsid w:val="009B70D5"/>
    <w:rsid w:val="009B70F6"/>
    <w:rsid w:val="009B7C4D"/>
    <w:rsid w:val="009B7D53"/>
    <w:rsid w:val="009B7D55"/>
    <w:rsid w:val="009C017C"/>
    <w:rsid w:val="009C03A6"/>
    <w:rsid w:val="009C0B57"/>
    <w:rsid w:val="009C1291"/>
    <w:rsid w:val="009C1335"/>
    <w:rsid w:val="009C19AF"/>
    <w:rsid w:val="009C1CC4"/>
    <w:rsid w:val="009C1DDD"/>
    <w:rsid w:val="009C1F73"/>
    <w:rsid w:val="009C1FBB"/>
    <w:rsid w:val="009C206F"/>
    <w:rsid w:val="009C2556"/>
    <w:rsid w:val="009C2664"/>
    <w:rsid w:val="009C297A"/>
    <w:rsid w:val="009C2CC9"/>
    <w:rsid w:val="009C2F03"/>
    <w:rsid w:val="009C318A"/>
    <w:rsid w:val="009C3250"/>
    <w:rsid w:val="009C326E"/>
    <w:rsid w:val="009C3A08"/>
    <w:rsid w:val="009C47FA"/>
    <w:rsid w:val="009C4AEE"/>
    <w:rsid w:val="009C4BFA"/>
    <w:rsid w:val="009C4C8D"/>
    <w:rsid w:val="009C5155"/>
    <w:rsid w:val="009C5211"/>
    <w:rsid w:val="009C5627"/>
    <w:rsid w:val="009C588E"/>
    <w:rsid w:val="009C5A12"/>
    <w:rsid w:val="009C5C51"/>
    <w:rsid w:val="009C5EF5"/>
    <w:rsid w:val="009C61E9"/>
    <w:rsid w:val="009C62FA"/>
    <w:rsid w:val="009C66BB"/>
    <w:rsid w:val="009C67A1"/>
    <w:rsid w:val="009C6CA0"/>
    <w:rsid w:val="009C6D3C"/>
    <w:rsid w:val="009C6F9B"/>
    <w:rsid w:val="009C72BC"/>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DD5"/>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6F52"/>
    <w:rsid w:val="009D700C"/>
    <w:rsid w:val="009D7A06"/>
    <w:rsid w:val="009D7C55"/>
    <w:rsid w:val="009D7DF0"/>
    <w:rsid w:val="009D7ED9"/>
    <w:rsid w:val="009D7FCF"/>
    <w:rsid w:val="009E07B2"/>
    <w:rsid w:val="009E0A3E"/>
    <w:rsid w:val="009E0C6C"/>
    <w:rsid w:val="009E0CAE"/>
    <w:rsid w:val="009E0DDE"/>
    <w:rsid w:val="009E0EB6"/>
    <w:rsid w:val="009E1178"/>
    <w:rsid w:val="009E13FF"/>
    <w:rsid w:val="009E1538"/>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48B"/>
    <w:rsid w:val="009E59B5"/>
    <w:rsid w:val="009E59FA"/>
    <w:rsid w:val="009E638C"/>
    <w:rsid w:val="009E64DE"/>
    <w:rsid w:val="009E6649"/>
    <w:rsid w:val="009E670F"/>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69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618"/>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C9F"/>
    <w:rsid w:val="00A11EE8"/>
    <w:rsid w:val="00A129C9"/>
    <w:rsid w:val="00A12D8B"/>
    <w:rsid w:val="00A12F57"/>
    <w:rsid w:val="00A1311C"/>
    <w:rsid w:val="00A131E1"/>
    <w:rsid w:val="00A13811"/>
    <w:rsid w:val="00A13A6C"/>
    <w:rsid w:val="00A13B69"/>
    <w:rsid w:val="00A14472"/>
    <w:rsid w:val="00A14887"/>
    <w:rsid w:val="00A156D9"/>
    <w:rsid w:val="00A15C7E"/>
    <w:rsid w:val="00A15D10"/>
    <w:rsid w:val="00A15DB6"/>
    <w:rsid w:val="00A15E17"/>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0EFA"/>
    <w:rsid w:val="00A212F5"/>
    <w:rsid w:val="00A21333"/>
    <w:rsid w:val="00A213D8"/>
    <w:rsid w:val="00A215F0"/>
    <w:rsid w:val="00A22360"/>
    <w:rsid w:val="00A225F0"/>
    <w:rsid w:val="00A22827"/>
    <w:rsid w:val="00A22DC5"/>
    <w:rsid w:val="00A230D9"/>
    <w:rsid w:val="00A23125"/>
    <w:rsid w:val="00A23A45"/>
    <w:rsid w:val="00A24042"/>
    <w:rsid w:val="00A2433D"/>
    <w:rsid w:val="00A24519"/>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50A"/>
    <w:rsid w:val="00A30940"/>
    <w:rsid w:val="00A31659"/>
    <w:rsid w:val="00A318E4"/>
    <w:rsid w:val="00A31F4E"/>
    <w:rsid w:val="00A32958"/>
    <w:rsid w:val="00A32C9B"/>
    <w:rsid w:val="00A3318A"/>
    <w:rsid w:val="00A334C5"/>
    <w:rsid w:val="00A33635"/>
    <w:rsid w:val="00A34326"/>
    <w:rsid w:val="00A34AA9"/>
    <w:rsid w:val="00A34CD7"/>
    <w:rsid w:val="00A35430"/>
    <w:rsid w:val="00A35698"/>
    <w:rsid w:val="00A3575B"/>
    <w:rsid w:val="00A35839"/>
    <w:rsid w:val="00A358AE"/>
    <w:rsid w:val="00A358FE"/>
    <w:rsid w:val="00A35D38"/>
    <w:rsid w:val="00A35D58"/>
    <w:rsid w:val="00A361AA"/>
    <w:rsid w:val="00A3639D"/>
    <w:rsid w:val="00A365C5"/>
    <w:rsid w:val="00A36609"/>
    <w:rsid w:val="00A368B2"/>
    <w:rsid w:val="00A36B56"/>
    <w:rsid w:val="00A36F13"/>
    <w:rsid w:val="00A36FEE"/>
    <w:rsid w:val="00A3723A"/>
    <w:rsid w:val="00A3737C"/>
    <w:rsid w:val="00A37550"/>
    <w:rsid w:val="00A41012"/>
    <w:rsid w:val="00A4150B"/>
    <w:rsid w:val="00A4155C"/>
    <w:rsid w:val="00A415E0"/>
    <w:rsid w:val="00A415E5"/>
    <w:rsid w:val="00A418EF"/>
    <w:rsid w:val="00A41B4C"/>
    <w:rsid w:val="00A41B6F"/>
    <w:rsid w:val="00A41DCA"/>
    <w:rsid w:val="00A421F7"/>
    <w:rsid w:val="00A42693"/>
    <w:rsid w:val="00A42805"/>
    <w:rsid w:val="00A42886"/>
    <w:rsid w:val="00A42A72"/>
    <w:rsid w:val="00A42BB5"/>
    <w:rsid w:val="00A42CE7"/>
    <w:rsid w:val="00A432CA"/>
    <w:rsid w:val="00A432F1"/>
    <w:rsid w:val="00A43547"/>
    <w:rsid w:val="00A43BB4"/>
    <w:rsid w:val="00A43D57"/>
    <w:rsid w:val="00A44182"/>
    <w:rsid w:val="00A4420C"/>
    <w:rsid w:val="00A44451"/>
    <w:rsid w:val="00A44507"/>
    <w:rsid w:val="00A4485C"/>
    <w:rsid w:val="00A448AF"/>
    <w:rsid w:val="00A449C2"/>
    <w:rsid w:val="00A45299"/>
    <w:rsid w:val="00A45E9D"/>
    <w:rsid w:val="00A45F94"/>
    <w:rsid w:val="00A4624F"/>
    <w:rsid w:val="00A4679E"/>
    <w:rsid w:val="00A46CC4"/>
    <w:rsid w:val="00A46CC6"/>
    <w:rsid w:val="00A46DE6"/>
    <w:rsid w:val="00A471AE"/>
    <w:rsid w:val="00A475B8"/>
    <w:rsid w:val="00A47701"/>
    <w:rsid w:val="00A4772D"/>
    <w:rsid w:val="00A477A1"/>
    <w:rsid w:val="00A5045A"/>
    <w:rsid w:val="00A5063A"/>
    <w:rsid w:val="00A50D62"/>
    <w:rsid w:val="00A50E46"/>
    <w:rsid w:val="00A510AD"/>
    <w:rsid w:val="00A5154B"/>
    <w:rsid w:val="00A51738"/>
    <w:rsid w:val="00A519B4"/>
    <w:rsid w:val="00A521CB"/>
    <w:rsid w:val="00A522A1"/>
    <w:rsid w:val="00A522C0"/>
    <w:rsid w:val="00A52510"/>
    <w:rsid w:val="00A52AAA"/>
    <w:rsid w:val="00A534CF"/>
    <w:rsid w:val="00A53710"/>
    <w:rsid w:val="00A541B8"/>
    <w:rsid w:val="00A547B6"/>
    <w:rsid w:val="00A549C0"/>
    <w:rsid w:val="00A54C32"/>
    <w:rsid w:val="00A550C1"/>
    <w:rsid w:val="00A55147"/>
    <w:rsid w:val="00A557CB"/>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77"/>
    <w:rsid w:val="00A60EB5"/>
    <w:rsid w:val="00A61E01"/>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58C"/>
    <w:rsid w:val="00A7080F"/>
    <w:rsid w:val="00A70AB9"/>
    <w:rsid w:val="00A711AF"/>
    <w:rsid w:val="00A71338"/>
    <w:rsid w:val="00A71C3D"/>
    <w:rsid w:val="00A72209"/>
    <w:rsid w:val="00A723C7"/>
    <w:rsid w:val="00A7248D"/>
    <w:rsid w:val="00A72708"/>
    <w:rsid w:val="00A72839"/>
    <w:rsid w:val="00A72C77"/>
    <w:rsid w:val="00A7301E"/>
    <w:rsid w:val="00A73FCB"/>
    <w:rsid w:val="00A7413C"/>
    <w:rsid w:val="00A74256"/>
    <w:rsid w:val="00A74874"/>
    <w:rsid w:val="00A74DA9"/>
    <w:rsid w:val="00A754CB"/>
    <w:rsid w:val="00A7565F"/>
    <w:rsid w:val="00A7582A"/>
    <w:rsid w:val="00A7590F"/>
    <w:rsid w:val="00A75BAD"/>
    <w:rsid w:val="00A760AC"/>
    <w:rsid w:val="00A762F3"/>
    <w:rsid w:val="00A76793"/>
    <w:rsid w:val="00A76D80"/>
    <w:rsid w:val="00A77453"/>
    <w:rsid w:val="00A7787C"/>
    <w:rsid w:val="00A77977"/>
    <w:rsid w:val="00A77B6F"/>
    <w:rsid w:val="00A77FE9"/>
    <w:rsid w:val="00A8013E"/>
    <w:rsid w:val="00A81055"/>
    <w:rsid w:val="00A810D4"/>
    <w:rsid w:val="00A8149D"/>
    <w:rsid w:val="00A8157D"/>
    <w:rsid w:val="00A81C61"/>
    <w:rsid w:val="00A81F75"/>
    <w:rsid w:val="00A82384"/>
    <w:rsid w:val="00A828A0"/>
    <w:rsid w:val="00A82DDB"/>
    <w:rsid w:val="00A82E3A"/>
    <w:rsid w:val="00A833C1"/>
    <w:rsid w:val="00A835AE"/>
    <w:rsid w:val="00A8373E"/>
    <w:rsid w:val="00A83C49"/>
    <w:rsid w:val="00A83D4B"/>
    <w:rsid w:val="00A84295"/>
    <w:rsid w:val="00A84427"/>
    <w:rsid w:val="00A84F58"/>
    <w:rsid w:val="00A855EA"/>
    <w:rsid w:val="00A85CD7"/>
    <w:rsid w:val="00A86812"/>
    <w:rsid w:val="00A868E8"/>
    <w:rsid w:val="00A86C97"/>
    <w:rsid w:val="00A86E10"/>
    <w:rsid w:val="00A86F2B"/>
    <w:rsid w:val="00A86FC4"/>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2FE0"/>
    <w:rsid w:val="00A93059"/>
    <w:rsid w:val="00A93185"/>
    <w:rsid w:val="00A932F3"/>
    <w:rsid w:val="00A937AC"/>
    <w:rsid w:val="00A93F8C"/>
    <w:rsid w:val="00A942F0"/>
    <w:rsid w:val="00A94303"/>
    <w:rsid w:val="00A94A56"/>
    <w:rsid w:val="00A94AC4"/>
    <w:rsid w:val="00A94BB2"/>
    <w:rsid w:val="00A94F78"/>
    <w:rsid w:val="00A94FB3"/>
    <w:rsid w:val="00A9562F"/>
    <w:rsid w:val="00A95931"/>
    <w:rsid w:val="00A95A13"/>
    <w:rsid w:val="00A95C50"/>
    <w:rsid w:val="00A95CAA"/>
    <w:rsid w:val="00A95EF2"/>
    <w:rsid w:val="00A96860"/>
    <w:rsid w:val="00A96C8C"/>
    <w:rsid w:val="00A96FD3"/>
    <w:rsid w:val="00A97DF0"/>
    <w:rsid w:val="00AA00C4"/>
    <w:rsid w:val="00AA03B1"/>
    <w:rsid w:val="00AA09BB"/>
    <w:rsid w:val="00AA1165"/>
    <w:rsid w:val="00AA122E"/>
    <w:rsid w:val="00AA1387"/>
    <w:rsid w:val="00AA1691"/>
    <w:rsid w:val="00AA16A3"/>
    <w:rsid w:val="00AA1A8F"/>
    <w:rsid w:val="00AA1F2E"/>
    <w:rsid w:val="00AA2021"/>
    <w:rsid w:val="00AA297A"/>
    <w:rsid w:val="00AA2FEF"/>
    <w:rsid w:val="00AA3721"/>
    <w:rsid w:val="00AA376C"/>
    <w:rsid w:val="00AA39A1"/>
    <w:rsid w:val="00AA3AF8"/>
    <w:rsid w:val="00AA3D5B"/>
    <w:rsid w:val="00AA3EA3"/>
    <w:rsid w:val="00AA474C"/>
    <w:rsid w:val="00AA51C3"/>
    <w:rsid w:val="00AA56C4"/>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322"/>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1A0"/>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4CBC"/>
    <w:rsid w:val="00AC50CE"/>
    <w:rsid w:val="00AC5184"/>
    <w:rsid w:val="00AC5652"/>
    <w:rsid w:val="00AC5952"/>
    <w:rsid w:val="00AC6489"/>
    <w:rsid w:val="00AC6768"/>
    <w:rsid w:val="00AC6B08"/>
    <w:rsid w:val="00AC6CC2"/>
    <w:rsid w:val="00AC6E2A"/>
    <w:rsid w:val="00AC6E8B"/>
    <w:rsid w:val="00AC72B5"/>
    <w:rsid w:val="00AC7377"/>
    <w:rsid w:val="00AC7515"/>
    <w:rsid w:val="00AD0560"/>
    <w:rsid w:val="00AD1385"/>
    <w:rsid w:val="00AD1488"/>
    <w:rsid w:val="00AD18DF"/>
    <w:rsid w:val="00AD1A94"/>
    <w:rsid w:val="00AD20AA"/>
    <w:rsid w:val="00AD21C4"/>
    <w:rsid w:val="00AD27E0"/>
    <w:rsid w:val="00AD3966"/>
    <w:rsid w:val="00AD3F96"/>
    <w:rsid w:val="00AD4254"/>
    <w:rsid w:val="00AD4367"/>
    <w:rsid w:val="00AD460F"/>
    <w:rsid w:val="00AD4C7B"/>
    <w:rsid w:val="00AD5268"/>
    <w:rsid w:val="00AD569E"/>
    <w:rsid w:val="00AD57DB"/>
    <w:rsid w:val="00AD59C6"/>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7C7"/>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41"/>
    <w:rsid w:val="00AE5E7B"/>
    <w:rsid w:val="00AE6002"/>
    <w:rsid w:val="00AE657E"/>
    <w:rsid w:val="00AE6957"/>
    <w:rsid w:val="00AE6BA8"/>
    <w:rsid w:val="00AE6E9D"/>
    <w:rsid w:val="00AE6F36"/>
    <w:rsid w:val="00AE72FF"/>
    <w:rsid w:val="00AE7343"/>
    <w:rsid w:val="00AE78EF"/>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3D00"/>
    <w:rsid w:val="00AF416C"/>
    <w:rsid w:val="00AF4459"/>
    <w:rsid w:val="00AF46A8"/>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6C3"/>
    <w:rsid w:val="00AF6736"/>
    <w:rsid w:val="00AF681B"/>
    <w:rsid w:val="00AF712A"/>
    <w:rsid w:val="00AF730B"/>
    <w:rsid w:val="00AF7349"/>
    <w:rsid w:val="00AF7625"/>
    <w:rsid w:val="00AF7C4C"/>
    <w:rsid w:val="00AF7F91"/>
    <w:rsid w:val="00B00335"/>
    <w:rsid w:val="00B00384"/>
    <w:rsid w:val="00B0054A"/>
    <w:rsid w:val="00B00AE9"/>
    <w:rsid w:val="00B00B39"/>
    <w:rsid w:val="00B00B42"/>
    <w:rsid w:val="00B01417"/>
    <w:rsid w:val="00B01989"/>
    <w:rsid w:val="00B01F4D"/>
    <w:rsid w:val="00B02062"/>
    <w:rsid w:val="00B02192"/>
    <w:rsid w:val="00B0266C"/>
    <w:rsid w:val="00B02702"/>
    <w:rsid w:val="00B02A84"/>
    <w:rsid w:val="00B02CAD"/>
    <w:rsid w:val="00B0314E"/>
    <w:rsid w:val="00B032DC"/>
    <w:rsid w:val="00B039F6"/>
    <w:rsid w:val="00B03C09"/>
    <w:rsid w:val="00B041B5"/>
    <w:rsid w:val="00B04979"/>
    <w:rsid w:val="00B04F7F"/>
    <w:rsid w:val="00B054BE"/>
    <w:rsid w:val="00B05932"/>
    <w:rsid w:val="00B05BF9"/>
    <w:rsid w:val="00B05D9B"/>
    <w:rsid w:val="00B060D2"/>
    <w:rsid w:val="00B060F3"/>
    <w:rsid w:val="00B06182"/>
    <w:rsid w:val="00B06285"/>
    <w:rsid w:val="00B0630E"/>
    <w:rsid w:val="00B064CD"/>
    <w:rsid w:val="00B0686A"/>
    <w:rsid w:val="00B06A35"/>
    <w:rsid w:val="00B071FF"/>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0D"/>
    <w:rsid w:val="00B141B3"/>
    <w:rsid w:val="00B14598"/>
    <w:rsid w:val="00B148A7"/>
    <w:rsid w:val="00B14A3D"/>
    <w:rsid w:val="00B14A6C"/>
    <w:rsid w:val="00B14E3D"/>
    <w:rsid w:val="00B15020"/>
    <w:rsid w:val="00B1508D"/>
    <w:rsid w:val="00B156E8"/>
    <w:rsid w:val="00B1599E"/>
    <w:rsid w:val="00B16D79"/>
    <w:rsid w:val="00B17161"/>
    <w:rsid w:val="00B17456"/>
    <w:rsid w:val="00B17906"/>
    <w:rsid w:val="00B17F92"/>
    <w:rsid w:val="00B17FC9"/>
    <w:rsid w:val="00B200C5"/>
    <w:rsid w:val="00B200E9"/>
    <w:rsid w:val="00B20154"/>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A5E"/>
    <w:rsid w:val="00B25B5A"/>
    <w:rsid w:val="00B26BB6"/>
    <w:rsid w:val="00B26D1B"/>
    <w:rsid w:val="00B27479"/>
    <w:rsid w:val="00B274B5"/>
    <w:rsid w:val="00B27F62"/>
    <w:rsid w:val="00B3012E"/>
    <w:rsid w:val="00B3035E"/>
    <w:rsid w:val="00B304DE"/>
    <w:rsid w:val="00B305C9"/>
    <w:rsid w:val="00B30686"/>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1A9"/>
    <w:rsid w:val="00B34E93"/>
    <w:rsid w:val="00B351D7"/>
    <w:rsid w:val="00B35A51"/>
    <w:rsid w:val="00B360BD"/>
    <w:rsid w:val="00B36114"/>
    <w:rsid w:val="00B361E9"/>
    <w:rsid w:val="00B3642C"/>
    <w:rsid w:val="00B367B6"/>
    <w:rsid w:val="00B36DB3"/>
    <w:rsid w:val="00B36DFB"/>
    <w:rsid w:val="00B36F9A"/>
    <w:rsid w:val="00B37053"/>
    <w:rsid w:val="00B3710E"/>
    <w:rsid w:val="00B37957"/>
    <w:rsid w:val="00B37B49"/>
    <w:rsid w:val="00B40475"/>
    <w:rsid w:val="00B40AA5"/>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560"/>
    <w:rsid w:val="00B436AF"/>
    <w:rsid w:val="00B43B98"/>
    <w:rsid w:val="00B4429C"/>
    <w:rsid w:val="00B445EF"/>
    <w:rsid w:val="00B44617"/>
    <w:rsid w:val="00B446CD"/>
    <w:rsid w:val="00B4483A"/>
    <w:rsid w:val="00B4543D"/>
    <w:rsid w:val="00B4571D"/>
    <w:rsid w:val="00B45D2B"/>
    <w:rsid w:val="00B45E0D"/>
    <w:rsid w:val="00B46AB4"/>
    <w:rsid w:val="00B46F9C"/>
    <w:rsid w:val="00B4785A"/>
    <w:rsid w:val="00B47B61"/>
    <w:rsid w:val="00B47E4B"/>
    <w:rsid w:val="00B47F74"/>
    <w:rsid w:val="00B5023F"/>
    <w:rsid w:val="00B50538"/>
    <w:rsid w:val="00B50AA2"/>
    <w:rsid w:val="00B5136C"/>
    <w:rsid w:val="00B51422"/>
    <w:rsid w:val="00B517FF"/>
    <w:rsid w:val="00B51AFA"/>
    <w:rsid w:val="00B52B44"/>
    <w:rsid w:val="00B5349A"/>
    <w:rsid w:val="00B5360D"/>
    <w:rsid w:val="00B53754"/>
    <w:rsid w:val="00B5390A"/>
    <w:rsid w:val="00B53E97"/>
    <w:rsid w:val="00B54016"/>
    <w:rsid w:val="00B540F1"/>
    <w:rsid w:val="00B5422D"/>
    <w:rsid w:val="00B54631"/>
    <w:rsid w:val="00B54788"/>
    <w:rsid w:val="00B5508A"/>
    <w:rsid w:val="00B55403"/>
    <w:rsid w:val="00B55455"/>
    <w:rsid w:val="00B5575F"/>
    <w:rsid w:val="00B566B3"/>
    <w:rsid w:val="00B57AC5"/>
    <w:rsid w:val="00B57EB2"/>
    <w:rsid w:val="00B6045F"/>
    <w:rsid w:val="00B607BD"/>
    <w:rsid w:val="00B61490"/>
    <w:rsid w:val="00B617D9"/>
    <w:rsid w:val="00B61D87"/>
    <w:rsid w:val="00B61E08"/>
    <w:rsid w:val="00B61F99"/>
    <w:rsid w:val="00B61FC8"/>
    <w:rsid w:val="00B62445"/>
    <w:rsid w:val="00B624E2"/>
    <w:rsid w:val="00B628CA"/>
    <w:rsid w:val="00B62EA0"/>
    <w:rsid w:val="00B63138"/>
    <w:rsid w:val="00B634C2"/>
    <w:rsid w:val="00B634E2"/>
    <w:rsid w:val="00B63607"/>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0C"/>
    <w:rsid w:val="00B70EB3"/>
    <w:rsid w:val="00B714BE"/>
    <w:rsid w:val="00B719EB"/>
    <w:rsid w:val="00B71E11"/>
    <w:rsid w:val="00B720C8"/>
    <w:rsid w:val="00B72A99"/>
    <w:rsid w:val="00B735F3"/>
    <w:rsid w:val="00B73905"/>
    <w:rsid w:val="00B73A4C"/>
    <w:rsid w:val="00B73A99"/>
    <w:rsid w:val="00B74279"/>
    <w:rsid w:val="00B7427D"/>
    <w:rsid w:val="00B74808"/>
    <w:rsid w:val="00B7599A"/>
    <w:rsid w:val="00B75CE2"/>
    <w:rsid w:val="00B75F9B"/>
    <w:rsid w:val="00B762F1"/>
    <w:rsid w:val="00B7669C"/>
    <w:rsid w:val="00B76E4C"/>
    <w:rsid w:val="00B77357"/>
    <w:rsid w:val="00B80086"/>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C3E"/>
    <w:rsid w:val="00B84DE6"/>
    <w:rsid w:val="00B85656"/>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CA"/>
    <w:rsid w:val="00B87923"/>
    <w:rsid w:val="00B87BB2"/>
    <w:rsid w:val="00B90838"/>
    <w:rsid w:val="00B908C5"/>
    <w:rsid w:val="00B909A9"/>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92"/>
    <w:rsid w:val="00BA19D0"/>
    <w:rsid w:val="00BA1C70"/>
    <w:rsid w:val="00BA1EC0"/>
    <w:rsid w:val="00BA28D6"/>
    <w:rsid w:val="00BA2CEF"/>
    <w:rsid w:val="00BA2DAF"/>
    <w:rsid w:val="00BA2EC9"/>
    <w:rsid w:val="00BA306A"/>
    <w:rsid w:val="00BA316F"/>
    <w:rsid w:val="00BA3587"/>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E54"/>
    <w:rsid w:val="00BA5F74"/>
    <w:rsid w:val="00BA5F80"/>
    <w:rsid w:val="00BA5FDA"/>
    <w:rsid w:val="00BA6281"/>
    <w:rsid w:val="00BA65F6"/>
    <w:rsid w:val="00BA681C"/>
    <w:rsid w:val="00BA6B2E"/>
    <w:rsid w:val="00BA6C62"/>
    <w:rsid w:val="00BA6F78"/>
    <w:rsid w:val="00BB0612"/>
    <w:rsid w:val="00BB0F98"/>
    <w:rsid w:val="00BB1172"/>
    <w:rsid w:val="00BB1175"/>
    <w:rsid w:val="00BB1273"/>
    <w:rsid w:val="00BB13DD"/>
    <w:rsid w:val="00BB1919"/>
    <w:rsid w:val="00BB2D47"/>
    <w:rsid w:val="00BB34A8"/>
    <w:rsid w:val="00BB3710"/>
    <w:rsid w:val="00BB37D8"/>
    <w:rsid w:val="00BB3804"/>
    <w:rsid w:val="00BB3912"/>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460"/>
    <w:rsid w:val="00BB65AC"/>
    <w:rsid w:val="00BB6883"/>
    <w:rsid w:val="00BB6B59"/>
    <w:rsid w:val="00BB6ED0"/>
    <w:rsid w:val="00BB6EEE"/>
    <w:rsid w:val="00BB7824"/>
    <w:rsid w:val="00BB7A30"/>
    <w:rsid w:val="00BB7CA2"/>
    <w:rsid w:val="00BB7F78"/>
    <w:rsid w:val="00BB7FD5"/>
    <w:rsid w:val="00BC0024"/>
    <w:rsid w:val="00BC05CB"/>
    <w:rsid w:val="00BC0C4E"/>
    <w:rsid w:val="00BC2494"/>
    <w:rsid w:val="00BC2A3B"/>
    <w:rsid w:val="00BC32AA"/>
    <w:rsid w:val="00BC32D7"/>
    <w:rsid w:val="00BC3648"/>
    <w:rsid w:val="00BC36DB"/>
    <w:rsid w:val="00BC3739"/>
    <w:rsid w:val="00BC3C42"/>
    <w:rsid w:val="00BC3E6D"/>
    <w:rsid w:val="00BC3EF6"/>
    <w:rsid w:val="00BC43A4"/>
    <w:rsid w:val="00BC47E2"/>
    <w:rsid w:val="00BC4C01"/>
    <w:rsid w:val="00BC4D85"/>
    <w:rsid w:val="00BC52D3"/>
    <w:rsid w:val="00BC58B1"/>
    <w:rsid w:val="00BC590F"/>
    <w:rsid w:val="00BC6131"/>
    <w:rsid w:val="00BC651C"/>
    <w:rsid w:val="00BC6BD7"/>
    <w:rsid w:val="00BC6D03"/>
    <w:rsid w:val="00BC6EC9"/>
    <w:rsid w:val="00BC6F5E"/>
    <w:rsid w:val="00BC7069"/>
    <w:rsid w:val="00BC71F3"/>
    <w:rsid w:val="00BC7960"/>
    <w:rsid w:val="00BC7C2C"/>
    <w:rsid w:val="00BD0150"/>
    <w:rsid w:val="00BD029A"/>
    <w:rsid w:val="00BD04F6"/>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897"/>
    <w:rsid w:val="00BD3993"/>
    <w:rsid w:val="00BD4197"/>
    <w:rsid w:val="00BD4399"/>
    <w:rsid w:val="00BD46E7"/>
    <w:rsid w:val="00BD4DEA"/>
    <w:rsid w:val="00BD51D8"/>
    <w:rsid w:val="00BD5293"/>
    <w:rsid w:val="00BD5313"/>
    <w:rsid w:val="00BD58AD"/>
    <w:rsid w:val="00BD6085"/>
    <w:rsid w:val="00BD65D1"/>
    <w:rsid w:val="00BD68DC"/>
    <w:rsid w:val="00BD6D73"/>
    <w:rsid w:val="00BD7264"/>
    <w:rsid w:val="00BD7994"/>
    <w:rsid w:val="00BD79C2"/>
    <w:rsid w:val="00BD7B12"/>
    <w:rsid w:val="00BD7F4E"/>
    <w:rsid w:val="00BE030F"/>
    <w:rsid w:val="00BE08B6"/>
    <w:rsid w:val="00BE13AF"/>
    <w:rsid w:val="00BE149F"/>
    <w:rsid w:val="00BE1655"/>
    <w:rsid w:val="00BE1A51"/>
    <w:rsid w:val="00BE21BC"/>
    <w:rsid w:val="00BE22BF"/>
    <w:rsid w:val="00BE2534"/>
    <w:rsid w:val="00BE254A"/>
    <w:rsid w:val="00BE2FE1"/>
    <w:rsid w:val="00BE328F"/>
    <w:rsid w:val="00BE3472"/>
    <w:rsid w:val="00BE380D"/>
    <w:rsid w:val="00BE3A92"/>
    <w:rsid w:val="00BE41AA"/>
    <w:rsid w:val="00BE45A1"/>
    <w:rsid w:val="00BE465A"/>
    <w:rsid w:val="00BE5A3C"/>
    <w:rsid w:val="00BE6573"/>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0F1"/>
    <w:rsid w:val="00BF1D47"/>
    <w:rsid w:val="00BF1FB9"/>
    <w:rsid w:val="00BF2551"/>
    <w:rsid w:val="00BF2BDE"/>
    <w:rsid w:val="00BF2E97"/>
    <w:rsid w:val="00BF3140"/>
    <w:rsid w:val="00BF3D03"/>
    <w:rsid w:val="00BF4364"/>
    <w:rsid w:val="00BF4766"/>
    <w:rsid w:val="00BF5259"/>
    <w:rsid w:val="00BF5B3F"/>
    <w:rsid w:val="00BF5BA3"/>
    <w:rsid w:val="00BF5BE4"/>
    <w:rsid w:val="00BF66DA"/>
    <w:rsid w:val="00BF66E9"/>
    <w:rsid w:val="00BF6A63"/>
    <w:rsid w:val="00BF6DAD"/>
    <w:rsid w:val="00BF6E77"/>
    <w:rsid w:val="00BF756A"/>
    <w:rsid w:val="00BF780C"/>
    <w:rsid w:val="00BF7A0E"/>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4D4"/>
    <w:rsid w:val="00C057FE"/>
    <w:rsid w:val="00C05F52"/>
    <w:rsid w:val="00C06004"/>
    <w:rsid w:val="00C060A4"/>
    <w:rsid w:val="00C06204"/>
    <w:rsid w:val="00C06279"/>
    <w:rsid w:val="00C068C2"/>
    <w:rsid w:val="00C07336"/>
    <w:rsid w:val="00C07442"/>
    <w:rsid w:val="00C07A87"/>
    <w:rsid w:val="00C07C4B"/>
    <w:rsid w:val="00C07CB1"/>
    <w:rsid w:val="00C1075E"/>
    <w:rsid w:val="00C10886"/>
    <w:rsid w:val="00C10914"/>
    <w:rsid w:val="00C118B6"/>
    <w:rsid w:val="00C118E3"/>
    <w:rsid w:val="00C11A68"/>
    <w:rsid w:val="00C11A94"/>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0D"/>
    <w:rsid w:val="00C1584B"/>
    <w:rsid w:val="00C15981"/>
    <w:rsid w:val="00C159DE"/>
    <w:rsid w:val="00C15B4C"/>
    <w:rsid w:val="00C15BE4"/>
    <w:rsid w:val="00C15E51"/>
    <w:rsid w:val="00C15EE0"/>
    <w:rsid w:val="00C161C8"/>
    <w:rsid w:val="00C16622"/>
    <w:rsid w:val="00C16A4F"/>
    <w:rsid w:val="00C16F58"/>
    <w:rsid w:val="00C16FAC"/>
    <w:rsid w:val="00C17671"/>
    <w:rsid w:val="00C179BE"/>
    <w:rsid w:val="00C17E4C"/>
    <w:rsid w:val="00C20318"/>
    <w:rsid w:val="00C20DAC"/>
    <w:rsid w:val="00C20F28"/>
    <w:rsid w:val="00C20FDC"/>
    <w:rsid w:val="00C21202"/>
    <w:rsid w:val="00C215D6"/>
    <w:rsid w:val="00C21688"/>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7B"/>
    <w:rsid w:val="00C25CE1"/>
    <w:rsid w:val="00C25D0E"/>
    <w:rsid w:val="00C25FED"/>
    <w:rsid w:val="00C26122"/>
    <w:rsid w:val="00C27AE2"/>
    <w:rsid w:val="00C27D6B"/>
    <w:rsid w:val="00C27D9B"/>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68"/>
    <w:rsid w:val="00C341D0"/>
    <w:rsid w:val="00C34308"/>
    <w:rsid w:val="00C34E55"/>
    <w:rsid w:val="00C350D7"/>
    <w:rsid w:val="00C351EB"/>
    <w:rsid w:val="00C35A80"/>
    <w:rsid w:val="00C35A8C"/>
    <w:rsid w:val="00C35B31"/>
    <w:rsid w:val="00C3608A"/>
    <w:rsid w:val="00C3671C"/>
    <w:rsid w:val="00C36A80"/>
    <w:rsid w:val="00C36FCC"/>
    <w:rsid w:val="00C376BF"/>
    <w:rsid w:val="00C376D3"/>
    <w:rsid w:val="00C37CAC"/>
    <w:rsid w:val="00C37D04"/>
    <w:rsid w:val="00C40355"/>
    <w:rsid w:val="00C40786"/>
    <w:rsid w:val="00C407C9"/>
    <w:rsid w:val="00C40935"/>
    <w:rsid w:val="00C4099B"/>
    <w:rsid w:val="00C40AC2"/>
    <w:rsid w:val="00C40D0C"/>
    <w:rsid w:val="00C41503"/>
    <w:rsid w:val="00C419CE"/>
    <w:rsid w:val="00C41DB2"/>
    <w:rsid w:val="00C420EE"/>
    <w:rsid w:val="00C42CFB"/>
    <w:rsid w:val="00C42DA9"/>
    <w:rsid w:val="00C431C6"/>
    <w:rsid w:val="00C432C5"/>
    <w:rsid w:val="00C43789"/>
    <w:rsid w:val="00C4397A"/>
    <w:rsid w:val="00C443A6"/>
    <w:rsid w:val="00C4479C"/>
    <w:rsid w:val="00C447F4"/>
    <w:rsid w:val="00C44C53"/>
    <w:rsid w:val="00C44CFB"/>
    <w:rsid w:val="00C4510B"/>
    <w:rsid w:val="00C456E5"/>
    <w:rsid w:val="00C46FDC"/>
    <w:rsid w:val="00C4711E"/>
    <w:rsid w:val="00C4726A"/>
    <w:rsid w:val="00C4755D"/>
    <w:rsid w:val="00C47900"/>
    <w:rsid w:val="00C47AB4"/>
    <w:rsid w:val="00C47E32"/>
    <w:rsid w:val="00C50DEA"/>
    <w:rsid w:val="00C50EB6"/>
    <w:rsid w:val="00C5118F"/>
    <w:rsid w:val="00C5190E"/>
    <w:rsid w:val="00C519CD"/>
    <w:rsid w:val="00C51FF0"/>
    <w:rsid w:val="00C523B7"/>
    <w:rsid w:val="00C52604"/>
    <w:rsid w:val="00C5304E"/>
    <w:rsid w:val="00C532A3"/>
    <w:rsid w:val="00C53420"/>
    <w:rsid w:val="00C53591"/>
    <w:rsid w:val="00C541A1"/>
    <w:rsid w:val="00C54486"/>
    <w:rsid w:val="00C5463B"/>
    <w:rsid w:val="00C54711"/>
    <w:rsid w:val="00C54FF2"/>
    <w:rsid w:val="00C555CD"/>
    <w:rsid w:val="00C55623"/>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841"/>
    <w:rsid w:val="00C61BA3"/>
    <w:rsid w:val="00C61BCD"/>
    <w:rsid w:val="00C622EC"/>
    <w:rsid w:val="00C62B66"/>
    <w:rsid w:val="00C62F50"/>
    <w:rsid w:val="00C6317C"/>
    <w:rsid w:val="00C638B0"/>
    <w:rsid w:val="00C63EA7"/>
    <w:rsid w:val="00C63F79"/>
    <w:rsid w:val="00C64069"/>
    <w:rsid w:val="00C6448B"/>
    <w:rsid w:val="00C64958"/>
    <w:rsid w:val="00C64CFA"/>
    <w:rsid w:val="00C64E6B"/>
    <w:rsid w:val="00C651E5"/>
    <w:rsid w:val="00C65FA3"/>
    <w:rsid w:val="00C6605B"/>
    <w:rsid w:val="00C66DC2"/>
    <w:rsid w:val="00C66F13"/>
    <w:rsid w:val="00C672B8"/>
    <w:rsid w:val="00C675F0"/>
    <w:rsid w:val="00C67749"/>
    <w:rsid w:val="00C677A7"/>
    <w:rsid w:val="00C6794E"/>
    <w:rsid w:val="00C67E63"/>
    <w:rsid w:val="00C70278"/>
    <w:rsid w:val="00C704AC"/>
    <w:rsid w:val="00C70702"/>
    <w:rsid w:val="00C708EB"/>
    <w:rsid w:val="00C70AA7"/>
    <w:rsid w:val="00C711C6"/>
    <w:rsid w:val="00C714B0"/>
    <w:rsid w:val="00C71C8C"/>
    <w:rsid w:val="00C71E36"/>
    <w:rsid w:val="00C71EED"/>
    <w:rsid w:val="00C72051"/>
    <w:rsid w:val="00C727A6"/>
    <w:rsid w:val="00C728AF"/>
    <w:rsid w:val="00C72B93"/>
    <w:rsid w:val="00C72DC7"/>
    <w:rsid w:val="00C733E9"/>
    <w:rsid w:val="00C734BD"/>
    <w:rsid w:val="00C73752"/>
    <w:rsid w:val="00C7399E"/>
    <w:rsid w:val="00C7444C"/>
    <w:rsid w:val="00C7464C"/>
    <w:rsid w:val="00C74AAB"/>
    <w:rsid w:val="00C74F3D"/>
    <w:rsid w:val="00C75314"/>
    <w:rsid w:val="00C757A2"/>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DFB"/>
    <w:rsid w:val="00C82E1E"/>
    <w:rsid w:val="00C834CA"/>
    <w:rsid w:val="00C837AF"/>
    <w:rsid w:val="00C83A87"/>
    <w:rsid w:val="00C842B1"/>
    <w:rsid w:val="00C8448B"/>
    <w:rsid w:val="00C84B7D"/>
    <w:rsid w:val="00C84D87"/>
    <w:rsid w:val="00C84F5C"/>
    <w:rsid w:val="00C85166"/>
    <w:rsid w:val="00C857C9"/>
    <w:rsid w:val="00C85AB1"/>
    <w:rsid w:val="00C85B7F"/>
    <w:rsid w:val="00C85BD7"/>
    <w:rsid w:val="00C86681"/>
    <w:rsid w:val="00C86B32"/>
    <w:rsid w:val="00C87018"/>
    <w:rsid w:val="00C8713D"/>
    <w:rsid w:val="00C87568"/>
    <w:rsid w:val="00C87902"/>
    <w:rsid w:val="00C87B44"/>
    <w:rsid w:val="00C87B75"/>
    <w:rsid w:val="00C905F2"/>
    <w:rsid w:val="00C907CF"/>
    <w:rsid w:val="00C90805"/>
    <w:rsid w:val="00C90C29"/>
    <w:rsid w:val="00C90EE8"/>
    <w:rsid w:val="00C91388"/>
    <w:rsid w:val="00C913D8"/>
    <w:rsid w:val="00C91AB8"/>
    <w:rsid w:val="00C91C66"/>
    <w:rsid w:val="00C91E51"/>
    <w:rsid w:val="00C925E1"/>
    <w:rsid w:val="00C92B99"/>
    <w:rsid w:val="00C933AB"/>
    <w:rsid w:val="00C93B7C"/>
    <w:rsid w:val="00C9402C"/>
    <w:rsid w:val="00C944B5"/>
    <w:rsid w:val="00C9496F"/>
    <w:rsid w:val="00C95749"/>
    <w:rsid w:val="00C95CAF"/>
    <w:rsid w:val="00C96A37"/>
    <w:rsid w:val="00C96BB8"/>
    <w:rsid w:val="00C96E7E"/>
    <w:rsid w:val="00C97213"/>
    <w:rsid w:val="00C975E6"/>
    <w:rsid w:val="00CA00E2"/>
    <w:rsid w:val="00CA02F5"/>
    <w:rsid w:val="00CA04EF"/>
    <w:rsid w:val="00CA071F"/>
    <w:rsid w:val="00CA1446"/>
    <w:rsid w:val="00CA1470"/>
    <w:rsid w:val="00CA20FB"/>
    <w:rsid w:val="00CA2115"/>
    <w:rsid w:val="00CA282E"/>
    <w:rsid w:val="00CA2964"/>
    <w:rsid w:val="00CA2AB5"/>
    <w:rsid w:val="00CA3040"/>
    <w:rsid w:val="00CA30C8"/>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07D"/>
    <w:rsid w:val="00CA72FA"/>
    <w:rsid w:val="00CA73CE"/>
    <w:rsid w:val="00CA7B8E"/>
    <w:rsid w:val="00CB01F2"/>
    <w:rsid w:val="00CB0500"/>
    <w:rsid w:val="00CB05B1"/>
    <w:rsid w:val="00CB0BFA"/>
    <w:rsid w:val="00CB0FD0"/>
    <w:rsid w:val="00CB1507"/>
    <w:rsid w:val="00CB164F"/>
    <w:rsid w:val="00CB1AD1"/>
    <w:rsid w:val="00CB1D1E"/>
    <w:rsid w:val="00CB1DAA"/>
    <w:rsid w:val="00CB1F3E"/>
    <w:rsid w:val="00CB2076"/>
    <w:rsid w:val="00CB21BD"/>
    <w:rsid w:val="00CB23E5"/>
    <w:rsid w:val="00CB2607"/>
    <w:rsid w:val="00CB2712"/>
    <w:rsid w:val="00CB2B9B"/>
    <w:rsid w:val="00CB2BFC"/>
    <w:rsid w:val="00CB34D4"/>
    <w:rsid w:val="00CB3636"/>
    <w:rsid w:val="00CB387A"/>
    <w:rsid w:val="00CB3A11"/>
    <w:rsid w:val="00CB3C51"/>
    <w:rsid w:val="00CB4188"/>
    <w:rsid w:val="00CB4489"/>
    <w:rsid w:val="00CB4544"/>
    <w:rsid w:val="00CB4A6D"/>
    <w:rsid w:val="00CB4BC6"/>
    <w:rsid w:val="00CB4DA9"/>
    <w:rsid w:val="00CB511F"/>
    <w:rsid w:val="00CB5A2D"/>
    <w:rsid w:val="00CB6221"/>
    <w:rsid w:val="00CB6B32"/>
    <w:rsid w:val="00CB72B0"/>
    <w:rsid w:val="00CB789E"/>
    <w:rsid w:val="00CC00BC"/>
    <w:rsid w:val="00CC037B"/>
    <w:rsid w:val="00CC06AA"/>
    <w:rsid w:val="00CC06FE"/>
    <w:rsid w:val="00CC0819"/>
    <w:rsid w:val="00CC0B30"/>
    <w:rsid w:val="00CC0C55"/>
    <w:rsid w:val="00CC0DBB"/>
    <w:rsid w:val="00CC1456"/>
    <w:rsid w:val="00CC1476"/>
    <w:rsid w:val="00CC153B"/>
    <w:rsid w:val="00CC15E9"/>
    <w:rsid w:val="00CC1621"/>
    <w:rsid w:val="00CC18C8"/>
    <w:rsid w:val="00CC1A38"/>
    <w:rsid w:val="00CC1C04"/>
    <w:rsid w:val="00CC2087"/>
    <w:rsid w:val="00CC2941"/>
    <w:rsid w:val="00CC30FC"/>
    <w:rsid w:val="00CC33E9"/>
    <w:rsid w:val="00CC3776"/>
    <w:rsid w:val="00CC39FF"/>
    <w:rsid w:val="00CC3B19"/>
    <w:rsid w:val="00CC4185"/>
    <w:rsid w:val="00CC450E"/>
    <w:rsid w:val="00CC4CF1"/>
    <w:rsid w:val="00CC4E10"/>
    <w:rsid w:val="00CC4F65"/>
    <w:rsid w:val="00CC518A"/>
    <w:rsid w:val="00CC58ED"/>
    <w:rsid w:val="00CC5A6E"/>
    <w:rsid w:val="00CC5B9F"/>
    <w:rsid w:val="00CC5BC5"/>
    <w:rsid w:val="00CC5F95"/>
    <w:rsid w:val="00CC636C"/>
    <w:rsid w:val="00CC63F2"/>
    <w:rsid w:val="00CC6EDD"/>
    <w:rsid w:val="00CC6F8C"/>
    <w:rsid w:val="00CC7231"/>
    <w:rsid w:val="00CC72C7"/>
    <w:rsid w:val="00CC730A"/>
    <w:rsid w:val="00CC79F4"/>
    <w:rsid w:val="00CD07A6"/>
    <w:rsid w:val="00CD0C02"/>
    <w:rsid w:val="00CD0EE7"/>
    <w:rsid w:val="00CD1520"/>
    <w:rsid w:val="00CD160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64B"/>
    <w:rsid w:val="00CD49E4"/>
    <w:rsid w:val="00CD4D13"/>
    <w:rsid w:val="00CD521A"/>
    <w:rsid w:val="00CD5826"/>
    <w:rsid w:val="00CD5B1E"/>
    <w:rsid w:val="00CD5D91"/>
    <w:rsid w:val="00CD5E7E"/>
    <w:rsid w:val="00CD6502"/>
    <w:rsid w:val="00CD6739"/>
    <w:rsid w:val="00CD6778"/>
    <w:rsid w:val="00CD6A0F"/>
    <w:rsid w:val="00CD6D58"/>
    <w:rsid w:val="00CD6E3B"/>
    <w:rsid w:val="00CD7134"/>
    <w:rsid w:val="00CE0023"/>
    <w:rsid w:val="00CE049C"/>
    <w:rsid w:val="00CE057C"/>
    <w:rsid w:val="00CE0635"/>
    <w:rsid w:val="00CE06A7"/>
    <w:rsid w:val="00CE0EC6"/>
    <w:rsid w:val="00CE220F"/>
    <w:rsid w:val="00CE2288"/>
    <w:rsid w:val="00CE22CE"/>
    <w:rsid w:val="00CE26BA"/>
    <w:rsid w:val="00CE2943"/>
    <w:rsid w:val="00CE2A81"/>
    <w:rsid w:val="00CE3F45"/>
    <w:rsid w:val="00CE414F"/>
    <w:rsid w:val="00CE41B8"/>
    <w:rsid w:val="00CE425E"/>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11B"/>
    <w:rsid w:val="00D0173A"/>
    <w:rsid w:val="00D018E5"/>
    <w:rsid w:val="00D019B0"/>
    <w:rsid w:val="00D019FE"/>
    <w:rsid w:val="00D01BFD"/>
    <w:rsid w:val="00D01C13"/>
    <w:rsid w:val="00D01E7E"/>
    <w:rsid w:val="00D020B7"/>
    <w:rsid w:val="00D020C0"/>
    <w:rsid w:val="00D0219A"/>
    <w:rsid w:val="00D025B5"/>
    <w:rsid w:val="00D02FFD"/>
    <w:rsid w:val="00D03349"/>
    <w:rsid w:val="00D03898"/>
    <w:rsid w:val="00D038EE"/>
    <w:rsid w:val="00D03AD2"/>
    <w:rsid w:val="00D03DE0"/>
    <w:rsid w:val="00D03F0E"/>
    <w:rsid w:val="00D03FAA"/>
    <w:rsid w:val="00D0480D"/>
    <w:rsid w:val="00D04B29"/>
    <w:rsid w:val="00D04C91"/>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206"/>
    <w:rsid w:val="00D12423"/>
    <w:rsid w:val="00D1274B"/>
    <w:rsid w:val="00D12A26"/>
    <w:rsid w:val="00D12B22"/>
    <w:rsid w:val="00D1324C"/>
    <w:rsid w:val="00D13E05"/>
    <w:rsid w:val="00D13E6A"/>
    <w:rsid w:val="00D1448E"/>
    <w:rsid w:val="00D14681"/>
    <w:rsid w:val="00D146FC"/>
    <w:rsid w:val="00D15589"/>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146B"/>
    <w:rsid w:val="00D2160D"/>
    <w:rsid w:val="00D2169D"/>
    <w:rsid w:val="00D2195A"/>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03E"/>
    <w:rsid w:val="00D2565D"/>
    <w:rsid w:val="00D259C1"/>
    <w:rsid w:val="00D25A64"/>
    <w:rsid w:val="00D25F90"/>
    <w:rsid w:val="00D2654B"/>
    <w:rsid w:val="00D27070"/>
    <w:rsid w:val="00D275C0"/>
    <w:rsid w:val="00D277EA"/>
    <w:rsid w:val="00D27A1E"/>
    <w:rsid w:val="00D3021B"/>
    <w:rsid w:val="00D307DD"/>
    <w:rsid w:val="00D30AAA"/>
    <w:rsid w:val="00D30B86"/>
    <w:rsid w:val="00D30CE6"/>
    <w:rsid w:val="00D30F26"/>
    <w:rsid w:val="00D31138"/>
    <w:rsid w:val="00D32094"/>
    <w:rsid w:val="00D320CF"/>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477"/>
    <w:rsid w:val="00D446BC"/>
    <w:rsid w:val="00D44869"/>
    <w:rsid w:val="00D44953"/>
    <w:rsid w:val="00D44F53"/>
    <w:rsid w:val="00D44FB7"/>
    <w:rsid w:val="00D45004"/>
    <w:rsid w:val="00D45524"/>
    <w:rsid w:val="00D45FE1"/>
    <w:rsid w:val="00D4612E"/>
    <w:rsid w:val="00D467EC"/>
    <w:rsid w:val="00D46C0A"/>
    <w:rsid w:val="00D477E9"/>
    <w:rsid w:val="00D47972"/>
    <w:rsid w:val="00D479CD"/>
    <w:rsid w:val="00D47C55"/>
    <w:rsid w:val="00D501D8"/>
    <w:rsid w:val="00D50BE7"/>
    <w:rsid w:val="00D50BF9"/>
    <w:rsid w:val="00D510E1"/>
    <w:rsid w:val="00D512DB"/>
    <w:rsid w:val="00D513EA"/>
    <w:rsid w:val="00D514EF"/>
    <w:rsid w:val="00D515FD"/>
    <w:rsid w:val="00D521F8"/>
    <w:rsid w:val="00D5271E"/>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456"/>
    <w:rsid w:val="00D57485"/>
    <w:rsid w:val="00D579EA"/>
    <w:rsid w:val="00D57AFD"/>
    <w:rsid w:val="00D60765"/>
    <w:rsid w:val="00D60880"/>
    <w:rsid w:val="00D60D11"/>
    <w:rsid w:val="00D60D88"/>
    <w:rsid w:val="00D60E1A"/>
    <w:rsid w:val="00D60F94"/>
    <w:rsid w:val="00D612BA"/>
    <w:rsid w:val="00D61731"/>
    <w:rsid w:val="00D61CC5"/>
    <w:rsid w:val="00D62337"/>
    <w:rsid w:val="00D627BC"/>
    <w:rsid w:val="00D62FCA"/>
    <w:rsid w:val="00D63FE1"/>
    <w:rsid w:val="00D64DA1"/>
    <w:rsid w:val="00D64F22"/>
    <w:rsid w:val="00D650D3"/>
    <w:rsid w:val="00D6511C"/>
    <w:rsid w:val="00D65336"/>
    <w:rsid w:val="00D656F0"/>
    <w:rsid w:val="00D65DC1"/>
    <w:rsid w:val="00D660BA"/>
    <w:rsid w:val="00D6638F"/>
    <w:rsid w:val="00D664B6"/>
    <w:rsid w:val="00D66950"/>
    <w:rsid w:val="00D66E4A"/>
    <w:rsid w:val="00D66F99"/>
    <w:rsid w:val="00D67332"/>
    <w:rsid w:val="00D702A2"/>
    <w:rsid w:val="00D7043E"/>
    <w:rsid w:val="00D70CBD"/>
    <w:rsid w:val="00D716AB"/>
    <w:rsid w:val="00D71A23"/>
    <w:rsid w:val="00D71F31"/>
    <w:rsid w:val="00D72B01"/>
    <w:rsid w:val="00D738B8"/>
    <w:rsid w:val="00D73CDF"/>
    <w:rsid w:val="00D7409A"/>
    <w:rsid w:val="00D74312"/>
    <w:rsid w:val="00D74B0B"/>
    <w:rsid w:val="00D750B2"/>
    <w:rsid w:val="00D75137"/>
    <w:rsid w:val="00D75E6D"/>
    <w:rsid w:val="00D762EB"/>
    <w:rsid w:val="00D7639F"/>
    <w:rsid w:val="00D76857"/>
    <w:rsid w:val="00D76AB3"/>
    <w:rsid w:val="00D76B7C"/>
    <w:rsid w:val="00D772E3"/>
    <w:rsid w:val="00D80092"/>
    <w:rsid w:val="00D80882"/>
    <w:rsid w:val="00D80978"/>
    <w:rsid w:val="00D809F0"/>
    <w:rsid w:val="00D80CD3"/>
    <w:rsid w:val="00D81738"/>
    <w:rsid w:val="00D81B3E"/>
    <w:rsid w:val="00D81D75"/>
    <w:rsid w:val="00D823A8"/>
    <w:rsid w:val="00D824DC"/>
    <w:rsid w:val="00D82AD8"/>
    <w:rsid w:val="00D82B3B"/>
    <w:rsid w:val="00D82B87"/>
    <w:rsid w:val="00D82E10"/>
    <w:rsid w:val="00D83319"/>
    <w:rsid w:val="00D836B2"/>
    <w:rsid w:val="00D83B74"/>
    <w:rsid w:val="00D83C47"/>
    <w:rsid w:val="00D83C8C"/>
    <w:rsid w:val="00D8407F"/>
    <w:rsid w:val="00D84668"/>
    <w:rsid w:val="00D84F68"/>
    <w:rsid w:val="00D854C9"/>
    <w:rsid w:val="00D85D36"/>
    <w:rsid w:val="00D85E0A"/>
    <w:rsid w:val="00D86794"/>
    <w:rsid w:val="00D868B2"/>
    <w:rsid w:val="00D86B08"/>
    <w:rsid w:val="00D86C42"/>
    <w:rsid w:val="00D87159"/>
    <w:rsid w:val="00D87A42"/>
    <w:rsid w:val="00D902EE"/>
    <w:rsid w:val="00D903FD"/>
    <w:rsid w:val="00D907F6"/>
    <w:rsid w:val="00D9114D"/>
    <w:rsid w:val="00D91EF2"/>
    <w:rsid w:val="00D921D0"/>
    <w:rsid w:val="00D9251E"/>
    <w:rsid w:val="00D92DFC"/>
    <w:rsid w:val="00D93193"/>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6087"/>
    <w:rsid w:val="00D9616D"/>
    <w:rsid w:val="00D9617C"/>
    <w:rsid w:val="00D96655"/>
    <w:rsid w:val="00D96775"/>
    <w:rsid w:val="00D96ABA"/>
    <w:rsid w:val="00D96FE2"/>
    <w:rsid w:val="00D97040"/>
    <w:rsid w:val="00D97207"/>
    <w:rsid w:val="00D97364"/>
    <w:rsid w:val="00D977C8"/>
    <w:rsid w:val="00D978D6"/>
    <w:rsid w:val="00D9798D"/>
    <w:rsid w:val="00D97EBD"/>
    <w:rsid w:val="00DA001B"/>
    <w:rsid w:val="00DA07A4"/>
    <w:rsid w:val="00DA0B51"/>
    <w:rsid w:val="00DA0BA9"/>
    <w:rsid w:val="00DA0E4F"/>
    <w:rsid w:val="00DA14E7"/>
    <w:rsid w:val="00DA1522"/>
    <w:rsid w:val="00DA166B"/>
    <w:rsid w:val="00DA17A2"/>
    <w:rsid w:val="00DA17CF"/>
    <w:rsid w:val="00DA1B18"/>
    <w:rsid w:val="00DA20D7"/>
    <w:rsid w:val="00DA225D"/>
    <w:rsid w:val="00DA235A"/>
    <w:rsid w:val="00DA277C"/>
    <w:rsid w:val="00DA28E4"/>
    <w:rsid w:val="00DA2BA3"/>
    <w:rsid w:val="00DA2BBF"/>
    <w:rsid w:val="00DA326F"/>
    <w:rsid w:val="00DA33D9"/>
    <w:rsid w:val="00DA3539"/>
    <w:rsid w:val="00DA38BE"/>
    <w:rsid w:val="00DA4170"/>
    <w:rsid w:val="00DA48AE"/>
    <w:rsid w:val="00DA4EA9"/>
    <w:rsid w:val="00DA5419"/>
    <w:rsid w:val="00DA5AC4"/>
    <w:rsid w:val="00DA68E6"/>
    <w:rsid w:val="00DA72B1"/>
    <w:rsid w:val="00DA72F0"/>
    <w:rsid w:val="00DA77EA"/>
    <w:rsid w:val="00DA781C"/>
    <w:rsid w:val="00DA799E"/>
    <w:rsid w:val="00DA7C87"/>
    <w:rsid w:val="00DB014F"/>
    <w:rsid w:val="00DB019D"/>
    <w:rsid w:val="00DB0D38"/>
    <w:rsid w:val="00DB1C31"/>
    <w:rsid w:val="00DB1CAB"/>
    <w:rsid w:val="00DB1D66"/>
    <w:rsid w:val="00DB1DB6"/>
    <w:rsid w:val="00DB1F76"/>
    <w:rsid w:val="00DB1FEE"/>
    <w:rsid w:val="00DB290F"/>
    <w:rsid w:val="00DB293F"/>
    <w:rsid w:val="00DB29A5"/>
    <w:rsid w:val="00DB2D6E"/>
    <w:rsid w:val="00DB2D82"/>
    <w:rsid w:val="00DB304E"/>
    <w:rsid w:val="00DB32EC"/>
    <w:rsid w:val="00DB3338"/>
    <w:rsid w:val="00DB3521"/>
    <w:rsid w:val="00DB37C8"/>
    <w:rsid w:val="00DB3F85"/>
    <w:rsid w:val="00DB3FED"/>
    <w:rsid w:val="00DB40F3"/>
    <w:rsid w:val="00DB41A2"/>
    <w:rsid w:val="00DB4615"/>
    <w:rsid w:val="00DB4872"/>
    <w:rsid w:val="00DB4978"/>
    <w:rsid w:val="00DB4BCD"/>
    <w:rsid w:val="00DB4D23"/>
    <w:rsid w:val="00DB4EF1"/>
    <w:rsid w:val="00DB518A"/>
    <w:rsid w:val="00DB56C9"/>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BFC"/>
    <w:rsid w:val="00DC1CD3"/>
    <w:rsid w:val="00DC1D99"/>
    <w:rsid w:val="00DC1F43"/>
    <w:rsid w:val="00DC21F6"/>
    <w:rsid w:val="00DC25A9"/>
    <w:rsid w:val="00DC2824"/>
    <w:rsid w:val="00DC2BC4"/>
    <w:rsid w:val="00DC2DBC"/>
    <w:rsid w:val="00DC3329"/>
    <w:rsid w:val="00DC3714"/>
    <w:rsid w:val="00DC371C"/>
    <w:rsid w:val="00DC3CC9"/>
    <w:rsid w:val="00DC4286"/>
    <w:rsid w:val="00DC43C3"/>
    <w:rsid w:val="00DC47A8"/>
    <w:rsid w:val="00DC5279"/>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1665"/>
    <w:rsid w:val="00DD1727"/>
    <w:rsid w:val="00DD2E01"/>
    <w:rsid w:val="00DD346E"/>
    <w:rsid w:val="00DD3532"/>
    <w:rsid w:val="00DD356F"/>
    <w:rsid w:val="00DD3629"/>
    <w:rsid w:val="00DD3645"/>
    <w:rsid w:val="00DD36AE"/>
    <w:rsid w:val="00DD39CB"/>
    <w:rsid w:val="00DD3D1A"/>
    <w:rsid w:val="00DD3E3C"/>
    <w:rsid w:val="00DD46A4"/>
    <w:rsid w:val="00DD4797"/>
    <w:rsid w:val="00DD4844"/>
    <w:rsid w:val="00DD4BB6"/>
    <w:rsid w:val="00DD4F64"/>
    <w:rsid w:val="00DD52CA"/>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824"/>
    <w:rsid w:val="00DE0A4C"/>
    <w:rsid w:val="00DE0A86"/>
    <w:rsid w:val="00DE0C54"/>
    <w:rsid w:val="00DE0CEF"/>
    <w:rsid w:val="00DE0EE6"/>
    <w:rsid w:val="00DE10C6"/>
    <w:rsid w:val="00DE2481"/>
    <w:rsid w:val="00DE2AF9"/>
    <w:rsid w:val="00DE2B41"/>
    <w:rsid w:val="00DE2B74"/>
    <w:rsid w:val="00DE32DB"/>
    <w:rsid w:val="00DE3368"/>
    <w:rsid w:val="00DE3488"/>
    <w:rsid w:val="00DE38C0"/>
    <w:rsid w:val="00DE3CAA"/>
    <w:rsid w:val="00DE3D9E"/>
    <w:rsid w:val="00DE3EA6"/>
    <w:rsid w:val="00DE4639"/>
    <w:rsid w:val="00DE4B9F"/>
    <w:rsid w:val="00DE4BC9"/>
    <w:rsid w:val="00DE4C4A"/>
    <w:rsid w:val="00DE503E"/>
    <w:rsid w:val="00DE523A"/>
    <w:rsid w:val="00DE542C"/>
    <w:rsid w:val="00DE58B2"/>
    <w:rsid w:val="00DE5DC4"/>
    <w:rsid w:val="00DE6789"/>
    <w:rsid w:val="00DE6CAB"/>
    <w:rsid w:val="00DE6EC9"/>
    <w:rsid w:val="00DE714F"/>
    <w:rsid w:val="00DE7171"/>
    <w:rsid w:val="00DE74B8"/>
    <w:rsid w:val="00DE7518"/>
    <w:rsid w:val="00DE751C"/>
    <w:rsid w:val="00DE755E"/>
    <w:rsid w:val="00DF048C"/>
    <w:rsid w:val="00DF09F6"/>
    <w:rsid w:val="00DF0F50"/>
    <w:rsid w:val="00DF1A45"/>
    <w:rsid w:val="00DF24B3"/>
    <w:rsid w:val="00DF25F1"/>
    <w:rsid w:val="00DF2DA1"/>
    <w:rsid w:val="00DF2FA0"/>
    <w:rsid w:val="00DF36BC"/>
    <w:rsid w:val="00DF3709"/>
    <w:rsid w:val="00DF3C73"/>
    <w:rsid w:val="00DF463F"/>
    <w:rsid w:val="00DF4E88"/>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964"/>
    <w:rsid w:val="00E00BF9"/>
    <w:rsid w:val="00E00C44"/>
    <w:rsid w:val="00E00DA3"/>
    <w:rsid w:val="00E00FE8"/>
    <w:rsid w:val="00E0119E"/>
    <w:rsid w:val="00E01593"/>
    <w:rsid w:val="00E01980"/>
    <w:rsid w:val="00E01BB4"/>
    <w:rsid w:val="00E01CEA"/>
    <w:rsid w:val="00E01E59"/>
    <w:rsid w:val="00E0204A"/>
    <w:rsid w:val="00E025C0"/>
    <w:rsid w:val="00E02627"/>
    <w:rsid w:val="00E0304E"/>
    <w:rsid w:val="00E0308F"/>
    <w:rsid w:val="00E0331E"/>
    <w:rsid w:val="00E03484"/>
    <w:rsid w:val="00E0385D"/>
    <w:rsid w:val="00E03A13"/>
    <w:rsid w:val="00E03EAB"/>
    <w:rsid w:val="00E0400C"/>
    <w:rsid w:val="00E04617"/>
    <w:rsid w:val="00E0472E"/>
    <w:rsid w:val="00E04D05"/>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065"/>
    <w:rsid w:val="00E12109"/>
    <w:rsid w:val="00E13890"/>
    <w:rsid w:val="00E13A9A"/>
    <w:rsid w:val="00E147FF"/>
    <w:rsid w:val="00E14E6E"/>
    <w:rsid w:val="00E1556B"/>
    <w:rsid w:val="00E157E6"/>
    <w:rsid w:val="00E16389"/>
    <w:rsid w:val="00E1643D"/>
    <w:rsid w:val="00E16561"/>
    <w:rsid w:val="00E16583"/>
    <w:rsid w:val="00E16774"/>
    <w:rsid w:val="00E16942"/>
    <w:rsid w:val="00E16B37"/>
    <w:rsid w:val="00E17397"/>
    <w:rsid w:val="00E17460"/>
    <w:rsid w:val="00E178CE"/>
    <w:rsid w:val="00E17AF2"/>
    <w:rsid w:val="00E17C72"/>
    <w:rsid w:val="00E17E3D"/>
    <w:rsid w:val="00E201DF"/>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144"/>
    <w:rsid w:val="00E23275"/>
    <w:rsid w:val="00E23B1F"/>
    <w:rsid w:val="00E24326"/>
    <w:rsid w:val="00E249D4"/>
    <w:rsid w:val="00E24DCD"/>
    <w:rsid w:val="00E25153"/>
    <w:rsid w:val="00E25256"/>
    <w:rsid w:val="00E265C9"/>
    <w:rsid w:val="00E266DC"/>
    <w:rsid w:val="00E26708"/>
    <w:rsid w:val="00E268C8"/>
    <w:rsid w:val="00E26FB3"/>
    <w:rsid w:val="00E27138"/>
    <w:rsid w:val="00E27895"/>
    <w:rsid w:val="00E27BCC"/>
    <w:rsid w:val="00E27EC1"/>
    <w:rsid w:val="00E30E89"/>
    <w:rsid w:val="00E31204"/>
    <w:rsid w:val="00E318B6"/>
    <w:rsid w:val="00E31B8E"/>
    <w:rsid w:val="00E31E30"/>
    <w:rsid w:val="00E31F0F"/>
    <w:rsid w:val="00E3359A"/>
    <w:rsid w:val="00E33601"/>
    <w:rsid w:val="00E337D5"/>
    <w:rsid w:val="00E338F8"/>
    <w:rsid w:val="00E33DDC"/>
    <w:rsid w:val="00E342A4"/>
    <w:rsid w:val="00E34F03"/>
    <w:rsid w:val="00E352C1"/>
    <w:rsid w:val="00E3577B"/>
    <w:rsid w:val="00E35844"/>
    <w:rsid w:val="00E362D0"/>
    <w:rsid w:val="00E364E7"/>
    <w:rsid w:val="00E366DB"/>
    <w:rsid w:val="00E37759"/>
    <w:rsid w:val="00E3781D"/>
    <w:rsid w:val="00E379C7"/>
    <w:rsid w:val="00E37E18"/>
    <w:rsid w:val="00E40084"/>
    <w:rsid w:val="00E402B3"/>
    <w:rsid w:val="00E40BE1"/>
    <w:rsid w:val="00E40BFD"/>
    <w:rsid w:val="00E40CAC"/>
    <w:rsid w:val="00E40D8D"/>
    <w:rsid w:val="00E4119B"/>
    <w:rsid w:val="00E41389"/>
    <w:rsid w:val="00E4162A"/>
    <w:rsid w:val="00E416F6"/>
    <w:rsid w:val="00E41CA6"/>
    <w:rsid w:val="00E41CF6"/>
    <w:rsid w:val="00E41E0D"/>
    <w:rsid w:val="00E42248"/>
    <w:rsid w:val="00E4246B"/>
    <w:rsid w:val="00E4252A"/>
    <w:rsid w:val="00E42A6B"/>
    <w:rsid w:val="00E42C55"/>
    <w:rsid w:val="00E42CD9"/>
    <w:rsid w:val="00E42D95"/>
    <w:rsid w:val="00E42E6C"/>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91B"/>
    <w:rsid w:val="00E54EAE"/>
    <w:rsid w:val="00E54FCB"/>
    <w:rsid w:val="00E5515C"/>
    <w:rsid w:val="00E5516C"/>
    <w:rsid w:val="00E55AED"/>
    <w:rsid w:val="00E55FBF"/>
    <w:rsid w:val="00E56003"/>
    <w:rsid w:val="00E561C7"/>
    <w:rsid w:val="00E5629C"/>
    <w:rsid w:val="00E56811"/>
    <w:rsid w:val="00E569EE"/>
    <w:rsid w:val="00E56F7C"/>
    <w:rsid w:val="00E57574"/>
    <w:rsid w:val="00E575F9"/>
    <w:rsid w:val="00E5798D"/>
    <w:rsid w:val="00E57AB8"/>
    <w:rsid w:val="00E57C89"/>
    <w:rsid w:val="00E57D83"/>
    <w:rsid w:val="00E57EEC"/>
    <w:rsid w:val="00E57FE1"/>
    <w:rsid w:val="00E600E7"/>
    <w:rsid w:val="00E603B9"/>
    <w:rsid w:val="00E608BF"/>
    <w:rsid w:val="00E60909"/>
    <w:rsid w:val="00E60C5C"/>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5D59"/>
    <w:rsid w:val="00E66662"/>
    <w:rsid w:val="00E66770"/>
    <w:rsid w:val="00E66E55"/>
    <w:rsid w:val="00E66EF3"/>
    <w:rsid w:val="00E66F65"/>
    <w:rsid w:val="00E66F68"/>
    <w:rsid w:val="00E675A9"/>
    <w:rsid w:val="00E67E7F"/>
    <w:rsid w:val="00E70178"/>
    <w:rsid w:val="00E70262"/>
    <w:rsid w:val="00E704C1"/>
    <w:rsid w:val="00E70679"/>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172"/>
    <w:rsid w:val="00E75225"/>
    <w:rsid w:val="00E753CA"/>
    <w:rsid w:val="00E7559A"/>
    <w:rsid w:val="00E755DA"/>
    <w:rsid w:val="00E7568D"/>
    <w:rsid w:val="00E75729"/>
    <w:rsid w:val="00E75BF1"/>
    <w:rsid w:val="00E75DF7"/>
    <w:rsid w:val="00E76200"/>
    <w:rsid w:val="00E7624B"/>
    <w:rsid w:val="00E76B08"/>
    <w:rsid w:val="00E76C99"/>
    <w:rsid w:val="00E76FF5"/>
    <w:rsid w:val="00E771D8"/>
    <w:rsid w:val="00E774F4"/>
    <w:rsid w:val="00E778E6"/>
    <w:rsid w:val="00E77A12"/>
    <w:rsid w:val="00E77AF0"/>
    <w:rsid w:val="00E80150"/>
    <w:rsid w:val="00E801DE"/>
    <w:rsid w:val="00E802B3"/>
    <w:rsid w:val="00E80432"/>
    <w:rsid w:val="00E80838"/>
    <w:rsid w:val="00E80A74"/>
    <w:rsid w:val="00E810D0"/>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D64"/>
    <w:rsid w:val="00E851DF"/>
    <w:rsid w:val="00E85323"/>
    <w:rsid w:val="00E85CBF"/>
    <w:rsid w:val="00E85E21"/>
    <w:rsid w:val="00E85E40"/>
    <w:rsid w:val="00E8656F"/>
    <w:rsid w:val="00E865B3"/>
    <w:rsid w:val="00E86615"/>
    <w:rsid w:val="00E8711F"/>
    <w:rsid w:val="00E87866"/>
    <w:rsid w:val="00E87ECF"/>
    <w:rsid w:val="00E9062E"/>
    <w:rsid w:val="00E90944"/>
    <w:rsid w:val="00E90DCC"/>
    <w:rsid w:val="00E90F87"/>
    <w:rsid w:val="00E91357"/>
    <w:rsid w:val="00E9149C"/>
    <w:rsid w:val="00E91B82"/>
    <w:rsid w:val="00E91C21"/>
    <w:rsid w:val="00E91C2D"/>
    <w:rsid w:val="00E91E3B"/>
    <w:rsid w:val="00E920D5"/>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492"/>
    <w:rsid w:val="00E9662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13E"/>
    <w:rsid w:val="00EA23A7"/>
    <w:rsid w:val="00EA281D"/>
    <w:rsid w:val="00EA2977"/>
    <w:rsid w:val="00EA2988"/>
    <w:rsid w:val="00EA29BE"/>
    <w:rsid w:val="00EA2C40"/>
    <w:rsid w:val="00EA2DB4"/>
    <w:rsid w:val="00EA2EF6"/>
    <w:rsid w:val="00EA30B7"/>
    <w:rsid w:val="00EA3129"/>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9F5"/>
    <w:rsid w:val="00EB0B43"/>
    <w:rsid w:val="00EB0B62"/>
    <w:rsid w:val="00EB0EB6"/>
    <w:rsid w:val="00EB119C"/>
    <w:rsid w:val="00EB13B5"/>
    <w:rsid w:val="00EB1883"/>
    <w:rsid w:val="00EB1933"/>
    <w:rsid w:val="00EB2345"/>
    <w:rsid w:val="00EB23D7"/>
    <w:rsid w:val="00EB265B"/>
    <w:rsid w:val="00EB2BF8"/>
    <w:rsid w:val="00EB2D51"/>
    <w:rsid w:val="00EB312E"/>
    <w:rsid w:val="00EB40BA"/>
    <w:rsid w:val="00EB4173"/>
    <w:rsid w:val="00EB41FC"/>
    <w:rsid w:val="00EB42A1"/>
    <w:rsid w:val="00EB43A4"/>
    <w:rsid w:val="00EB4754"/>
    <w:rsid w:val="00EB4E7B"/>
    <w:rsid w:val="00EB50DE"/>
    <w:rsid w:val="00EB5194"/>
    <w:rsid w:val="00EB553A"/>
    <w:rsid w:val="00EB592F"/>
    <w:rsid w:val="00EB5D36"/>
    <w:rsid w:val="00EB601B"/>
    <w:rsid w:val="00EB63EC"/>
    <w:rsid w:val="00EB71CC"/>
    <w:rsid w:val="00EB7547"/>
    <w:rsid w:val="00EB76A2"/>
    <w:rsid w:val="00EB7B72"/>
    <w:rsid w:val="00EB7D42"/>
    <w:rsid w:val="00EB7DFB"/>
    <w:rsid w:val="00EC00D4"/>
    <w:rsid w:val="00EC0525"/>
    <w:rsid w:val="00EC0652"/>
    <w:rsid w:val="00EC079A"/>
    <w:rsid w:val="00EC09F3"/>
    <w:rsid w:val="00EC0F62"/>
    <w:rsid w:val="00EC102F"/>
    <w:rsid w:val="00EC1151"/>
    <w:rsid w:val="00EC14BA"/>
    <w:rsid w:val="00EC1A93"/>
    <w:rsid w:val="00EC1C65"/>
    <w:rsid w:val="00EC1D9F"/>
    <w:rsid w:val="00EC1EB1"/>
    <w:rsid w:val="00EC208E"/>
    <w:rsid w:val="00EC27A4"/>
    <w:rsid w:val="00EC2899"/>
    <w:rsid w:val="00EC2A32"/>
    <w:rsid w:val="00EC2ABD"/>
    <w:rsid w:val="00EC301D"/>
    <w:rsid w:val="00EC3854"/>
    <w:rsid w:val="00EC4246"/>
    <w:rsid w:val="00EC4806"/>
    <w:rsid w:val="00EC4901"/>
    <w:rsid w:val="00EC4B33"/>
    <w:rsid w:val="00EC4CD0"/>
    <w:rsid w:val="00EC553F"/>
    <w:rsid w:val="00EC696E"/>
    <w:rsid w:val="00EC6AEB"/>
    <w:rsid w:val="00EC79A5"/>
    <w:rsid w:val="00EC7BBD"/>
    <w:rsid w:val="00EC7D8D"/>
    <w:rsid w:val="00EC7FE2"/>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08E"/>
    <w:rsid w:val="00EE16B3"/>
    <w:rsid w:val="00EE1806"/>
    <w:rsid w:val="00EE191C"/>
    <w:rsid w:val="00EE195F"/>
    <w:rsid w:val="00EE1A37"/>
    <w:rsid w:val="00EE1BA6"/>
    <w:rsid w:val="00EE242A"/>
    <w:rsid w:val="00EE246C"/>
    <w:rsid w:val="00EE2497"/>
    <w:rsid w:val="00EE276D"/>
    <w:rsid w:val="00EE2BF2"/>
    <w:rsid w:val="00EE2F0B"/>
    <w:rsid w:val="00EE3003"/>
    <w:rsid w:val="00EE3122"/>
    <w:rsid w:val="00EE3143"/>
    <w:rsid w:val="00EE349D"/>
    <w:rsid w:val="00EE3ADB"/>
    <w:rsid w:val="00EE3EC5"/>
    <w:rsid w:val="00EE4359"/>
    <w:rsid w:val="00EE4B3D"/>
    <w:rsid w:val="00EE5069"/>
    <w:rsid w:val="00EE5117"/>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BF"/>
    <w:rsid w:val="00EE6DFB"/>
    <w:rsid w:val="00EE76AA"/>
    <w:rsid w:val="00EE778A"/>
    <w:rsid w:val="00EE7BCB"/>
    <w:rsid w:val="00EE7FD5"/>
    <w:rsid w:val="00EF0215"/>
    <w:rsid w:val="00EF02E9"/>
    <w:rsid w:val="00EF03A7"/>
    <w:rsid w:val="00EF0528"/>
    <w:rsid w:val="00EF055C"/>
    <w:rsid w:val="00EF0AA0"/>
    <w:rsid w:val="00EF0ADC"/>
    <w:rsid w:val="00EF0D6E"/>
    <w:rsid w:val="00EF1184"/>
    <w:rsid w:val="00EF1780"/>
    <w:rsid w:val="00EF1CB6"/>
    <w:rsid w:val="00EF1D96"/>
    <w:rsid w:val="00EF2984"/>
    <w:rsid w:val="00EF2FCF"/>
    <w:rsid w:val="00EF3383"/>
    <w:rsid w:val="00EF344B"/>
    <w:rsid w:val="00EF3483"/>
    <w:rsid w:val="00EF349A"/>
    <w:rsid w:val="00EF34F1"/>
    <w:rsid w:val="00EF3895"/>
    <w:rsid w:val="00EF3B4D"/>
    <w:rsid w:val="00EF3E18"/>
    <w:rsid w:val="00EF3FFC"/>
    <w:rsid w:val="00EF4977"/>
    <w:rsid w:val="00EF51A6"/>
    <w:rsid w:val="00EF5786"/>
    <w:rsid w:val="00EF5B63"/>
    <w:rsid w:val="00EF5E25"/>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728"/>
    <w:rsid w:val="00F03792"/>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A90"/>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E88"/>
    <w:rsid w:val="00F15FC9"/>
    <w:rsid w:val="00F160AF"/>
    <w:rsid w:val="00F16258"/>
    <w:rsid w:val="00F164D1"/>
    <w:rsid w:val="00F164E8"/>
    <w:rsid w:val="00F16AE6"/>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8FB"/>
    <w:rsid w:val="00F27AA2"/>
    <w:rsid w:val="00F27CE7"/>
    <w:rsid w:val="00F27D61"/>
    <w:rsid w:val="00F30495"/>
    <w:rsid w:val="00F30ADA"/>
    <w:rsid w:val="00F30B25"/>
    <w:rsid w:val="00F30CF8"/>
    <w:rsid w:val="00F314C9"/>
    <w:rsid w:val="00F31F43"/>
    <w:rsid w:val="00F321B7"/>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825"/>
    <w:rsid w:val="00F40A50"/>
    <w:rsid w:val="00F40A79"/>
    <w:rsid w:val="00F40D17"/>
    <w:rsid w:val="00F40E98"/>
    <w:rsid w:val="00F41396"/>
    <w:rsid w:val="00F41603"/>
    <w:rsid w:val="00F41940"/>
    <w:rsid w:val="00F421D3"/>
    <w:rsid w:val="00F422D4"/>
    <w:rsid w:val="00F42898"/>
    <w:rsid w:val="00F436C7"/>
    <w:rsid w:val="00F43AE9"/>
    <w:rsid w:val="00F43CEB"/>
    <w:rsid w:val="00F43CF3"/>
    <w:rsid w:val="00F44101"/>
    <w:rsid w:val="00F4413E"/>
    <w:rsid w:val="00F4457E"/>
    <w:rsid w:val="00F44CA7"/>
    <w:rsid w:val="00F44D6F"/>
    <w:rsid w:val="00F44DDA"/>
    <w:rsid w:val="00F44F0D"/>
    <w:rsid w:val="00F4596A"/>
    <w:rsid w:val="00F46686"/>
    <w:rsid w:val="00F46A46"/>
    <w:rsid w:val="00F46BCE"/>
    <w:rsid w:val="00F474DC"/>
    <w:rsid w:val="00F475EB"/>
    <w:rsid w:val="00F47959"/>
    <w:rsid w:val="00F47C1F"/>
    <w:rsid w:val="00F47ED4"/>
    <w:rsid w:val="00F50331"/>
    <w:rsid w:val="00F503A7"/>
    <w:rsid w:val="00F50746"/>
    <w:rsid w:val="00F508E9"/>
    <w:rsid w:val="00F50AEF"/>
    <w:rsid w:val="00F517C6"/>
    <w:rsid w:val="00F52600"/>
    <w:rsid w:val="00F529B1"/>
    <w:rsid w:val="00F52B7A"/>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6F6"/>
    <w:rsid w:val="00F56932"/>
    <w:rsid w:val="00F56975"/>
    <w:rsid w:val="00F57070"/>
    <w:rsid w:val="00F57113"/>
    <w:rsid w:val="00F5742A"/>
    <w:rsid w:val="00F57538"/>
    <w:rsid w:val="00F5772A"/>
    <w:rsid w:val="00F5773B"/>
    <w:rsid w:val="00F57D92"/>
    <w:rsid w:val="00F57ED2"/>
    <w:rsid w:val="00F57FA7"/>
    <w:rsid w:val="00F605D8"/>
    <w:rsid w:val="00F60D71"/>
    <w:rsid w:val="00F61588"/>
    <w:rsid w:val="00F61655"/>
    <w:rsid w:val="00F6173A"/>
    <w:rsid w:val="00F6187E"/>
    <w:rsid w:val="00F61DBB"/>
    <w:rsid w:val="00F61E59"/>
    <w:rsid w:val="00F6217D"/>
    <w:rsid w:val="00F62F16"/>
    <w:rsid w:val="00F636C9"/>
    <w:rsid w:val="00F6379D"/>
    <w:rsid w:val="00F63968"/>
    <w:rsid w:val="00F64576"/>
    <w:rsid w:val="00F646FF"/>
    <w:rsid w:val="00F64989"/>
    <w:rsid w:val="00F64C10"/>
    <w:rsid w:val="00F64E0E"/>
    <w:rsid w:val="00F64FBB"/>
    <w:rsid w:val="00F651F0"/>
    <w:rsid w:val="00F654D3"/>
    <w:rsid w:val="00F655D8"/>
    <w:rsid w:val="00F65778"/>
    <w:rsid w:val="00F65851"/>
    <w:rsid w:val="00F65B5C"/>
    <w:rsid w:val="00F65E56"/>
    <w:rsid w:val="00F65FDE"/>
    <w:rsid w:val="00F66239"/>
    <w:rsid w:val="00F6672C"/>
    <w:rsid w:val="00F66CF6"/>
    <w:rsid w:val="00F66D84"/>
    <w:rsid w:val="00F66E74"/>
    <w:rsid w:val="00F6768C"/>
    <w:rsid w:val="00F70555"/>
    <w:rsid w:val="00F713AA"/>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115"/>
    <w:rsid w:val="00F773BA"/>
    <w:rsid w:val="00F77509"/>
    <w:rsid w:val="00F776BB"/>
    <w:rsid w:val="00F77CB7"/>
    <w:rsid w:val="00F80268"/>
    <w:rsid w:val="00F80450"/>
    <w:rsid w:val="00F80F49"/>
    <w:rsid w:val="00F8119C"/>
    <w:rsid w:val="00F81226"/>
    <w:rsid w:val="00F8141B"/>
    <w:rsid w:val="00F814AB"/>
    <w:rsid w:val="00F81613"/>
    <w:rsid w:val="00F81B25"/>
    <w:rsid w:val="00F81C34"/>
    <w:rsid w:val="00F81F22"/>
    <w:rsid w:val="00F81F68"/>
    <w:rsid w:val="00F81FCF"/>
    <w:rsid w:val="00F8289D"/>
    <w:rsid w:val="00F82AAC"/>
    <w:rsid w:val="00F82D1E"/>
    <w:rsid w:val="00F8373F"/>
    <w:rsid w:val="00F83C6E"/>
    <w:rsid w:val="00F8435F"/>
    <w:rsid w:val="00F84479"/>
    <w:rsid w:val="00F84E32"/>
    <w:rsid w:val="00F853A8"/>
    <w:rsid w:val="00F855FA"/>
    <w:rsid w:val="00F85725"/>
    <w:rsid w:val="00F85768"/>
    <w:rsid w:val="00F857F9"/>
    <w:rsid w:val="00F85BBD"/>
    <w:rsid w:val="00F85C50"/>
    <w:rsid w:val="00F86147"/>
    <w:rsid w:val="00F86149"/>
    <w:rsid w:val="00F868C2"/>
    <w:rsid w:val="00F86C83"/>
    <w:rsid w:val="00F86EA4"/>
    <w:rsid w:val="00F8700B"/>
    <w:rsid w:val="00F87118"/>
    <w:rsid w:val="00F878F2"/>
    <w:rsid w:val="00F87910"/>
    <w:rsid w:val="00F87966"/>
    <w:rsid w:val="00F87CE9"/>
    <w:rsid w:val="00F87D2E"/>
    <w:rsid w:val="00F90532"/>
    <w:rsid w:val="00F9065D"/>
    <w:rsid w:val="00F908DC"/>
    <w:rsid w:val="00F9109C"/>
    <w:rsid w:val="00F91A0B"/>
    <w:rsid w:val="00F921DC"/>
    <w:rsid w:val="00F9250D"/>
    <w:rsid w:val="00F9284A"/>
    <w:rsid w:val="00F92993"/>
    <w:rsid w:val="00F92B17"/>
    <w:rsid w:val="00F93D80"/>
    <w:rsid w:val="00F941F8"/>
    <w:rsid w:val="00F944B2"/>
    <w:rsid w:val="00F9487B"/>
    <w:rsid w:val="00F9490A"/>
    <w:rsid w:val="00F94AD8"/>
    <w:rsid w:val="00F94B15"/>
    <w:rsid w:val="00F94C40"/>
    <w:rsid w:val="00F95084"/>
    <w:rsid w:val="00F950BC"/>
    <w:rsid w:val="00F951C1"/>
    <w:rsid w:val="00F95506"/>
    <w:rsid w:val="00F9597F"/>
    <w:rsid w:val="00F960D5"/>
    <w:rsid w:val="00F961EF"/>
    <w:rsid w:val="00F96746"/>
    <w:rsid w:val="00F968DA"/>
    <w:rsid w:val="00F96D79"/>
    <w:rsid w:val="00F97079"/>
    <w:rsid w:val="00F97228"/>
    <w:rsid w:val="00F97248"/>
    <w:rsid w:val="00F977D0"/>
    <w:rsid w:val="00F9799D"/>
    <w:rsid w:val="00F979DA"/>
    <w:rsid w:val="00F97C2A"/>
    <w:rsid w:val="00FA009E"/>
    <w:rsid w:val="00FA084C"/>
    <w:rsid w:val="00FA11DB"/>
    <w:rsid w:val="00FA12A5"/>
    <w:rsid w:val="00FA1834"/>
    <w:rsid w:val="00FA1A6C"/>
    <w:rsid w:val="00FA1DAF"/>
    <w:rsid w:val="00FA1E5C"/>
    <w:rsid w:val="00FA1EB4"/>
    <w:rsid w:val="00FA32D2"/>
    <w:rsid w:val="00FA3385"/>
    <w:rsid w:val="00FA33F9"/>
    <w:rsid w:val="00FA36B1"/>
    <w:rsid w:val="00FA3850"/>
    <w:rsid w:val="00FA3D1F"/>
    <w:rsid w:val="00FA4520"/>
    <w:rsid w:val="00FA47A4"/>
    <w:rsid w:val="00FA4BEE"/>
    <w:rsid w:val="00FA51E7"/>
    <w:rsid w:val="00FA5611"/>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EA9"/>
    <w:rsid w:val="00FB3FAB"/>
    <w:rsid w:val="00FB4194"/>
    <w:rsid w:val="00FB432F"/>
    <w:rsid w:val="00FB5519"/>
    <w:rsid w:val="00FB5713"/>
    <w:rsid w:val="00FB5789"/>
    <w:rsid w:val="00FB57D5"/>
    <w:rsid w:val="00FB5E06"/>
    <w:rsid w:val="00FB6AAC"/>
    <w:rsid w:val="00FB6C5F"/>
    <w:rsid w:val="00FB71D0"/>
    <w:rsid w:val="00FB7798"/>
    <w:rsid w:val="00FB788D"/>
    <w:rsid w:val="00FB78B5"/>
    <w:rsid w:val="00FB7BBB"/>
    <w:rsid w:val="00FB7FC4"/>
    <w:rsid w:val="00FC10EA"/>
    <w:rsid w:val="00FC1130"/>
    <w:rsid w:val="00FC145E"/>
    <w:rsid w:val="00FC15DA"/>
    <w:rsid w:val="00FC20C8"/>
    <w:rsid w:val="00FC213D"/>
    <w:rsid w:val="00FC24D1"/>
    <w:rsid w:val="00FC2A64"/>
    <w:rsid w:val="00FC2AC3"/>
    <w:rsid w:val="00FC2D8D"/>
    <w:rsid w:val="00FC3500"/>
    <w:rsid w:val="00FC3562"/>
    <w:rsid w:val="00FC3B75"/>
    <w:rsid w:val="00FC3B77"/>
    <w:rsid w:val="00FC42DB"/>
    <w:rsid w:val="00FC4FE1"/>
    <w:rsid w:val="00FC5090"/>
    <w:rsid w:val="00FC534B"/>
    <w:rsid w:val="00FC57CD"/>
    <w:rsid w:val="00FC6002"/>
    <w:rsid w:val="00FC60AB"/>
    <w:rsid w:val="00FC6164"/>
    <w:rsid w:val="00FC6654"/>
    <w:rsid w:val="00FC66E2"/>
    <w:rsid w:val="00FC6959"/>
    <w:rsid w:val="00FC6AF5"/>
    <w:rsid w:val="00FC6AFA"/>
    <w:rsid w:val="00FC6D2E"/>
    <w:rsid w:val="00FC6D50"/>
    <w:rsid w:val="00FC7987"/>
    <w:rsid w:val="00FC7C6F"/>
    <w:rsid w:val="00FC7E91"/>
    <w:rsid w:val="00FD003B"/>
    <w:rsid w:val="00FD04F9"/>
    <w:rsid w:val="00FD079F"/>
    <w:rsid w:val="00FD0A20"/>
    <w:rsid w:val="00FD0A3A"/>
    <w:rsid w:val="00FD11FF"/>
    <w:rsid w:val="00FD1E6F"/>
    <w:rsid w:val="00FD2354"/>
    <w:rsid w:val="00FD24F3"/>
    <w:rsid w:val="00FD2572"/>
    <w:rsid w:val="00FD2A22"/>
    <w:rsid w:val="00FD2C96"/>
    <w:rsid w:val="00FD31C0"/>
    <w:rsid w:val="00FD351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5FEC"/>
    <w:rsid w:val="00FD653A"/>
    <w:rsid w:val="00FD6730"/>
    <w:rsid w:val="00FD6C9C"/>
    <w:rsid w:val="00FD6F2C"/>
    <w:rsid w:val="00FD719A"/>
    <w:rsid w:val="00FD7E27"/>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3C0C"/>
    <w:rsid w:val="00FE3DEE"/>
    <w:rsid w:val="00FE3E2D"/>
    <w:rsid w:val="00FE4419"/>
    <w:rsid w:val="00FE48A3"/>
    <w:rsid w:val="00FE4B36"/>
    <w:rsid w:val="00FE4C8D"/>
    <w:rsid w:val="00FE4E83"/>
    <w:rsid w:val="00FE58A5"/>
    <w:rsid w:val="00FE58D2"/>
    <w:rsid w:val="00FE5C17"/>
    <w:rsid w:val="00FE6763"/>
    <w:rsid w:val="00FE6950"/>
    <w:rsid w:val="00FE6A3C"/>
    <w:rsid w:val="00FE6CEB"/>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0D7"/>
    <w:rsid w:val="00FF590E"/>
    <w:rsid w:val="00FF5DFD"/>
    <w:rsid w:val="00FF666E"/>
    <w:rsid w:val="00FF669E"/>
    <w:rsid w:val="00FF6733"/>
    <w:rsid w:val="00FF6D1B"/>
    <w:rsid w:val="00FF6DCF"/>
    <w:rsid w:val="00FF6DEE"/>
    <w:rsid w:val="00FF7097"/>
    <w:rsid w:val="00FF71F1"/>
    <w:rsid w:val="00FF75C8"/>
    <w:rsid w:val="00FF78B0"/>
    <w:rsid w:val="00FF79E2"/>
    <w:rsid w:val="00FF7ABA"/>
    <w:rsid w:val="00FF7D47"/>
    <w:rsid w:val="00FF7E58"/>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7B369"/>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2AF014"/>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AB6FB0D"/>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CADFEEC9-8776-4551-A5F9-A9B66B9C9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2.xml><?xml version="1.0" encoding="utf-8"?>
<ds:datastoreItem xmlns:ds="http://schemas.openxmlformats.org/officeDocument/2006/customXml" ds:itemID="{16241A42-C2A2-4654-96F9-B350D464A32B}">
  <ds:schemaRefs>
    <ds:schemaRef ds:uri="http://schemas.microsoft.com/sharepoint/v3/contenttype/forms"/>
  </ds:schemaRefs>
</ds:datastoreItem>
</file>

<file path=customXml/itemProps3.xml><?xml version="1.0" encoding="utf-8"?>
<ds:datastoreItem xmlns:ds="http://schemas.openxmlformats.org/officeDocument/2006/customXml" ds:itemID="{3FDF5053-EB04-40F0-892F-170553B0DD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11BEB2E6-3DB3-4135-9EBF-680AAC23F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Report.dot</Template>
  <TotalTime>7</TotalTime>
  <Pages>1</Pages>
  <Words>337</Words>
  <Characters>1924</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Thanutchaporn, Chairattanasit</cp:lastModifiedBy>
  <cp:revision>15</cp:revision>
  <cp:lastPrinted>2026-05-05T17:53:00Z</cp:lastPrinted>
  <dcterms:created xsi:type="dcterms:W3CDTF">2025-05-03T01:34:00Z</dcterms:created>
  <dcterms:modified xsi:type="dcterms:W3CDTF">2026-07-31T07:53:00Z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