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0E608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3575B559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FBAD54B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F517B" w14:paraId="16D74787" w14:textId="77777777" w:rsidTr="003C222F">
        <w:trPr>
          <w:trHeight w:val="3237"/>
        </w:trPr>
        <w:tc>
          <w:tcPr>
            <w:tcW w:w="7200" w:type="dxa"/>
          </w:tcPr>
          <w:p w14:paraId="3D95A6C4" w14:textId="4A3A05AC" w:rsidR="00C81773" w:rsidRPr="00C8177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312B853F" w14:textId="77777777" w:rsidR="003E644A" w:rsidRPr="006F517B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6F517B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6F517B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DA385C5" w14:textId="77777777" w:rsidR="00CC216A" w:rsidRPr="006F517B" w:rsidRDefault="00CC216A" w:rsidP="00CC216A">
            <w:pPr>
              <w:ind w:firstLine="14"/>
              <w:rPr>
                <w:b/>
                <w:bCs/>
              </w:rPr>
            </w:pPr>
          </w:p>
          <w:p w14:paraId="354FC623" w14:textId="77777777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070F206" w14:textId="29953733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CC140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CC140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CC1403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1801AAB2" w14:textId="77777777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6F517B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2FE3254" w14:textId="77777777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3CDD74D1" w14:textId="77777777" w:rsidR="007E1BB0" w:rsidRPr="006F517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5BDFB219" w14:textId="77777777" w:rsidR="00C81773" w:rsidRPr="006F517B" w:rsidRDefault="00C81773" w:rsidP="00E7029F">
      <w:pPr>
        <w:rPr>
          <w:rFonts w:ascii="Arial" w:hAnsi="Arial" w:cs="Arial"/>
          <w:sz w:val="20"/>
          <w:szCs w:val="20"/>
        </w:rPr>
        <w:sectPr w:rsidR="00C81773" w:rsidRPr="006F517B" w:rsidSect="00A2768C">
          <w:footerReference w:type="default" r:id="rId7"/>
          <w:headerReference w:type="first" r:id="rId8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2FC061CB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2747421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ED5F3E" w14:textId="1F0E71BF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2E6137" w14:textId="765430A0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DA6C6E" w14:textId="77777777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46B98DD" w14:textId="0CF58828" w:rsidR="00AE1634" w:rsidRPr="006F517B" w:rsidRDefault="00AE163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2751B6E" w14:textId="77777777" w:rsidR="00E447B4" w:rsidRPr="006F517B" w:rsidRDefault="00E447B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7AF4E3" w14:textId="77777777" w:rsidR="007930B3" w:rsidRPr="006F517B" w:rsidRDefault="007930B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289AD5D" w14:textId="77777777" w:rsidR="003B00AF" w:rsidRPr="006F517B" w:rsidRDefault="003B00AF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8DA0FA5" w14:textId="0B984AD1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6F517B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096E764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8378E84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  <w:rtl/>
          <w:cs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  คณะกรรมการบริษัท </w:t>
      </w:r>
      <w:r w:rsidR="00AE1634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466337B8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675D6402" w14:textId="0FDB01D9" w:rsidR="00C81773" w:rsidRPr="006F517B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CC1403">
        <w:rPr>
          <w:rFonts w:ascii="Angsana New" w:hAnsi="Angsana New" w:cs="Angsana New" w:hint="cs"/>
          <w:sz w:val="26"/>
          <w:szCs w:val="26"/>
        </w:rPr>
        <w:t xml:space="preserve">31 </w:t>
      </w:r>
      <w:r w:rsidR="00CC14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มีนาคม </w:t>
      </w:r>
      <w:r w:rsidR="00CC1403">
        <w:rPr>
          <w:rFonts w:ascii="Angsana New" w:hAnsi="Angsana New" w:cs="Angsana New" w:hint="cs"/>
          <w:sz w:val="26"/>
          <w:szCs w:val="26"/>
        </w:rPr>
        <w:t>2569</w:t>
      </w:r>
      <w:r w:rsidRPr="006F517B">
        <w:rPr>
          <w:rFonts w:ascii="Angsana New" w:hAnsi="Angsana New" w:cs="Angsana New" w:hint="cs"/>
          <w:sz w:val="26"/>
          <w:szCs w:val="26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งบกำไรขาดทุนเบ็ดเสร็จรวม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2065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 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และงบกำไรขาดทุนเบ็ดเสร็จเฉพาะกิจการ</w:t>
      </w:r>
      <w:r w:rsidR="00A2065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20654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 w:rsidR="00A20654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A20654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รวมและงบการเปลี่ยนแปลงส่วนของ</w:t>
      </w:r>
      <w:r w:rsidR="00A20654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A20654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 และงบกระแสเงินสดรวมและงบกระแสเงินสดเฉพาะกิจการสำหรับงวด</w:t>
      </w:r>
      <w:r w:rsidR="00CC1403">
        <w:rPr>
          <w:rFonts w:ascii="Angsana New" w:hAnsi="Angsana New" w:cs="Angsana New" w:hint="cs"/>
          <w:sz w:val="26"/>
          <w:szCs w:val="26"/>
          <w:cs/>
          <w:lang w:bidi="th-TH"/>
        </w:rPr>
        <w:t>สาม</w:t>
      </w:r>
      <w:r w:rsidR="00A20654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</w:t>
      </w:r>
      <w:r w:rsidR="00A4170E" w:rsidRPr="00A4170E">
        <w:rPr>
          <w:rFonts w:ascii="Angsana New" w:hAnsi="Angsana New" w:cs="Angsana New"/>
          <w:sz w:val="26"/>
          <w:szCs w:val="26"/>
          <w:cs/>
          <w:lang w:bidi="th-TH"/>
        </w:rPr>
        <w:t xml:space="preserve">นที่ </w:t>
      </w:r>
      <w:r w:rsidR="00CC1403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CC140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มีนาคม </w:t>
      </w:r>
      <w:r w:rsidR="00CC1403">
        <w:rPr>
          <w:rFonts w:ascii="Angsana New" w:hAnsi="Angsana New" w:cs="Angsana New"/>
          <w:sz w:val="26"/>
          <w:szCs w:val="26"/>
          <w:lang w:val="en-US" w:bidi="th-TH"/>
        </w:rPr>
        <w:t>2569</w:t>
      </w:r>
      <w:r w:rsidR="00A20654" w:rsidRPr="006F517B">
        <w:rPr>
          <w:rFonts w:ascii="Angsana New" w:hAnsi="Angsana New" w:cs="Angsana New" w:hint="cs"/>
          <w:sz w:val="26"/>
          <w:szCs w:val="26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 (“ข้อมูลทางการเงินระหว่างกาล”) ของบริษัท</w:t>
      </w:r>
      <w:r w:rsidR="00A4170E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6F517B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จำกัด (มหาชน) และบริษัทย่อย และของเฉพาะบริษัท จี สตีล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3A4C29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CC14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ฉบับที่ </w:t>
      </w:r>
      <w:r w:rsidRPr="006F517B">
        <w:rPr>
          <w:rFonts w:ascii="Angsana New" w:hAnsi="Angsana New" w:cs="Angsana New" w:hint="cs"/>
          <w:sz w:val="26"/>
          <w:szCs w:val="26"/>
        </w:rPr>
        <w:t>34</w:t>
      </w:r>
      <w:r w:rsidR="00441272">
        <w:rPr>
          <w:rFonts w:ascii="Angsana New" w:hAnsi="Angsana New" w:cs="Angsana New"/>
          <w:sz w:val="26"/>
          <w:szCs w:val="26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D29C96" w14:textId="77777777" w:rsidR="00AE1634" w:rsidRPr="006F517B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ECDE3A3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6F517B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BA2A015" w14:textId="77777777" w:rsidR="00C81773" w:rsidRPr="006F517B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F517B">
        <w:rPr>
          <w:rFonts w:ascii="Angsana New" w:hAnsi="Angsana New" w:cs="Angsana New" w:hint="cs"/>
          <w:sz w:val="26"/>
          <w:szCs w:val="26"/>
          <w:lang w:bidi="th-TH"/>
        </w:rPr>
        <w:t>2410</w:t>
      </w:r>
      <w:r w:rsidRPr="006F517B">
        <w:rPr>
          <w:rFonts w:ascii="Angsana New" w:hAnsi="Angsana New" w:cs="Angsana New" w:hint="cs"/>
          <w:sz w:val="26"/>
          <w:szCs w:val="26"/>
        </w:rPr>
        <w:t xml:space="preserve"> “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           ไม่สามารถให้ความเชื่อมั่นว่าจะพบเรื่องที่มีนัยสำคัญทั้งหมด ซึ่งอาจพบได้จากการตรวจสอบ 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8E4247E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358A79A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6F517B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6B2290C4" w14:textId="77777777" w:rsidR="00C81773" w:rsidRPr="006F517B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F517B">
        <w:rPr>
          <w:rFonts w:ascii="Angsana New" w:hAnsi="Angsana New" w:cs="Angsana New" w:hint="cs"/>
          <w:sz w:val="26"/>
          <w:szCs w:val="26"/>
          <w:lang w:val="en-US" w:bidi="th-TH"/>
        </w:rPr>
        <w:t>34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BBAA97" w14:textId="77777777" w:rsidR="005F35DE" w:rsidRPr="006F517B" w:rsidRDefault="005F35DE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547E66A4" w14:textId="77777777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sectPr w:rsidR="00DC6857" w:rsidRPr="006F517B" w:rsidSect="00A2768C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495E1ECF" w14:textId="77777777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1A0FBE3" w14:textId="77777777" w:rsidR="003E69F5" w:rsidRPr="006F517B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061D7722" w14:textId="77777777" w:rsidR="003E69F5" w:rsidRPr="006F517B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6D8CAF33" w14:textId="77777777" w:rsidR="00A83744" w:rsidRDefault="00A83744" w:rsidP="00A83744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</w:pPr>
      <w:r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6943EDA2" w14:textId="3B6DF26A" w:rsidR="00E0475C" w:rsidRDefault="00AE1634" w:rsidP="00E0475C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</w:t>
      </w:r>
      <w:r w:rsidR="00806C29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452C4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="00CD02BA">
        <w:rPr>
          <w:rFonts w:ascii="Angsana New" w:hAnsi="Angsana New" w:cs="Angsana New"/>
          <w:sz w:val="26"/>
          <w:szCs w:val="26"/>
          <w:lang w:bidi="th-TH"/>
        </w:rPr>
        <w:t>.3</w:t>
      </w:r>
      <w:r w:rsidR="00452C4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ณ วันที่</w:t>
      </w:r>
      <w:r w:rsidR="000B1C89" w:rsidRPr="006F517B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CC1403">
        <w:rPr>
          <w:rFonts w:ascii="Angsana New" w:hAnsi="Angsana New" w:cs="Angsana New" w:hint="cs"/>
          <w:sz w:val="26"/>
          <w:szCs w:val="26"/>
          <w:lang w:bidi="th-TH"/>
        </w:rPr>
        <w:t xml:space="preserve">31 </w:t>
      </w:r>
      <w:r w:rsidR="00CC14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มีนาคม </w:t>
      </w:r>
      <w:r w:rsidR="00CC1403">
        <w:rPr>
          <w:rFonts w:ascii="Angsana New" w:hAnsi="Angsana New" w:cs="Angsana New" w:hint="cs"/>
          <w:sz w:val="26"/>
          <w:szCs w:val="26"/>
          <w:lang w:bidi="th-TH"/>
        </w:rPr>
        <w:t>2569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กลุ่มบริษัทมีหนี้สินหมุนเวียนรวมสูงกว่าสินทรัพย์หมุน</w:t>
      </w:r>
      <w:r w:rsidR="00545B02" w:rsidRPr="00785485">
        <w:rPr>
          <w:rFonts w:ascii="Angsana New" w:hAnsi="Angsana New" w:cs="Angsana New" w:hint="cs"/>
          <w:sz w:val="26"/>
          <w:szCs w:val="26"/>
          <w:cs/>
          <w:lang w:bidi="th-TH"/>
        </w:rPr>
        <w:t>เวียนรวม</w:t>
      </w:r>
      <w:r w:rsidR="00545B02" w:rsidRPr="00B77274">
        <w:rPr>
          <w:rFonts w:ascii="Angsana New" w:hAnsi="Angsana New" w:cs="Angsana New" w:hint="cs"/>
          <w:sz w:val="26"/>
          <w:szCs w:val="26"/>
          <w:cs/>
          <w:lang w:bidi="th-TH"/>
        </w:rPr>
        <w:t>จำนวน</w:t>
      </w:r>
      <w:r w:rsidR="000C06FC" w:rsidRPr="00B7727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B77274" w:rsidRPr="00B77274">
        <w:rPr>
          <w:rFonts w:ascii="Angsana New" w:hAnsi="Angsana New" w:cs="Angsana New"/>
          <w:sz w:val="26"/>
          <w:szCs w:val="26"/>
          <w:lang w:bidi="th-TH"/>
        </w:rPr>
        <w:t>5,981</w:t>
      </w:r>
      <w:r w:rsidR="00CC1403" w:rsidRPr="00B7727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B7727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</w:t>
      </w:r>
      <w:r w:rsidR="00D97E4D" w:rsidRPr="00B7727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(ณ วันที่ </w:t>
      </w:r>
      <w:r w:rsidR="00D97E4D" w:rsidRPr="00B77274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 w:rsidRPr="00B7727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 w:rsidRPr="00B77274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CC1403" w:rsidRPr="00B77274">
        <w:rPr>
          <w:rFonts w:ascii="Angsana New" w:hAnsi="Angsana New" w:cs="Angsana New"/>
          <w:sz w:val="26"/>
          <w:szCs w:val="26"/>
          <w:lang w:val="en-US" w:bidi="th-TH"/>
        </w:rPr>
        <w:t>8</w:t>
      </w:r>
      <w:r w:rsidR="00D97E4D" w:rsidRPr="00B77274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97E4D" w:rsidRPr="00B77274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D97E4D" w:rsidRPr="00B77274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CC1403" w:rsidRPr="00B77274">
        <w:rPr>
          <w:rFonts w:ascii="Angsana New" w:hAnsi="Angsana New" w:cs="Angsana New"/>
          <w:sz w:val="26"/>
          <w:szCs w:val="26"/>
          <w:lang w:bidi="th-TH"/>
        </w:rPr>
        <w:t xml:space="preserve">5,594 </w:t>
      </w:r>
      <w:r w:rsidR="00D97E4D" w:rsidRPr="00B77274">
        <w:rPr>
          <w:rFonts w:ascii="Angsana New" w:hAnsi="Angsana New" w:cs="Angsana New" w:hint="cs"/>
          <w:sz w:val="26"/>
          <w:szCs w:val="26"/>
          <w:cs/>
          <w:lang w:val="en-US" w:bidi="th-TH"/>
        </w:rPr>
        <w:t>ล้านบาท)</w:t>
      </w:r>
      <w:r w:rsidR="00D97E4D" w:rsidRPr="00B77274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9806F9" w:rsidRPr="00B77274">
        <w:rPr>
          <w:rFonts w:ascii="Angsana New" w:hAnsi="Angsana New" w:cs="Angsana New"/>
          <w:sz w:val="26"/>
          <w:szCs w:val="26"/>
          <w:lang w:val="en-US" w:bidi="th-TH"/>
        </w:rPr>
        <w:t xml:space="preserve">             </w:t>
      </w:r>
      <w:r w:rsidR="00545B02" w:rsidRPr="00B77274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="000C06FC" w:rsidRPr="00B7727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B77274" w:rsidRPr="00B77274">
        <w:rPr>
          <w:rFonts w:ascii="Angsana New" w:hAnsi="Angsana New" w:cs="Angsana New"/>
          <w:sz w:val="26"/>
          <w:szCs w:val="26"/>
          <w:lang w:bidi="th-TH"/>
        </w:rPr>
        <w:t>28,330</w:t>
      </w:r>
      <w:r w:rsidR="00E0475C" w:rsidRPr="00B7727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B77274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D97E4D" w:rsidRPr="00B7727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(ณ วันที่ </w:t>
      </w:r>
      <w:r w:rsidR="00D97E4D" w:rsidRPr="00B77274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 w:rsidRPr="00B7727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 w:rsidRPr="00B77274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CC1403" w:rsidRPr="00B77274">
        <w:rPr>
          <w:rFonts w:ascii="Angsana New" w:hAnsi="Angsana New" w:cs="Angsana New"/>
          <w:sz w:val="26"/>
          <w:szCs w:val="26"/>
          <w:lang w:val="en-US" w:bidi="th-TH"/>
        </w:rPr>
        <w:t>8</w:t>
      </w:r>
      <w:r w:rsidR="00D97E4D" w:rsidRPr="00B77274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97E4D" w:rsidRPr="00B77274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</w:t>
      </w:r>
      <w:r w:rsidR="00D97E4D" w:rsidRPr="00785485">
        <w:rPr>
          <w:rFonts w:ascii="Angsana New" w:hAnsi="Angsana New" w:cs="Angsana New" w:hint="cs"/>
          <w:sz w:val="26"/>
          <w:szCs w:val="26"/>
          <w:cs/>
          <w:lang w:val="en-US" w:bidi="th-TH"/>
        </w:rPr>
        <w:t>เงิน</w:t>
      </w:r>
      <w:r w:rsidR="00D97E4D" w:rsidRPr="0078548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CC1403" w:rsidRPr="00CC1403">
        <w:rPr>
          <w:rFonts w:ascii="Angsana New" w:hAnsi="Angsana New" w:cs="Angsana New"/>
          <w:sz w:val="26"/>
          <w:szCs w:val="26"/>
          <w:lang w:bidi="th-TH"/>
        </w:rPr>
        <w:t xml:space="preserve">28,126 </w:t>
      </w:r>
      <w:r w:rsidR="00D97E4D" w:rsidRPr="0078548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="00CC1403"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ตามแผนการปรับโครงสร้างหนี้และหาแหล่งเงินทุน และความสามารถของผู้บริหารในการดำเนินธุรกิจของกลุ่มบริษัทในอนาคต</w:t>
      </w:r>
      <w:r w:rsidR="00CC1403" w:rsidRPr="0074393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CC1403"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ในการนี้ บริษัทได้ดำเนินการต่าง ๆ</w:t>
      </w:r>
      <w:r w:rsidR="00CC1403" w:rsidRPr="0074393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CC1403"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ตามที่กล่าวไว้ในหมายเหตุประกอบงบการเงิน</w:t>
      </w:r>
      <w:r w:rsidR="00054D0E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="00CC1403" w:rsidRPr="0074393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CC1403" w:rsidRPr="00743931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="00CC1403" w:rsidRPr="0074393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เช่น การได้รับวงเงินสินเชื่อทั้งระยะสั้นและระยะยาว </w:t>
      </w:r>
      <w:r w:rsidR="00054D0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ตามที่กล่าวไว้ในหมายเหตุประกอบงบการเงินระหว่างกาล </w:t>
      </w:r>
      <w:r w:rsidR="00054D0E">
        <w:rPr>
          <w:rFonts w:ascii="Angsana New" w:hAnsi="Angsana New" w:cs="Angsana New"/>
          <w:sz w:val="26"/>
          <w:szCs w:val="26"/>
          <w:lang w:val="en-US" w:bidi="th-TH"/>
        </w:rPr>
        <w:t xml:space="preserve">29 </w:t>
      </w:r>
      <w:r w:rsidR="00CC1403"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รวมทั้งปรับปรุงการขายเพื่อให้บริษัทดำเนินงานได้ตามปกติ ดังนั้น ฝ่ายบริหารเชื่อมั่นอย่างยิ่งว่าการจัดทำงบการเงิน</w:t>
      </w:r>
      <w:r w:rsidR="00CC1403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="00CC1403" w:rsidRPr="00743931">
        <w:rPr>
          <w:rFonts w:ascii="Angsana New" w:hAnsi="Angsana New" w:cs="Angsana New" w:hint="cs"/>
          <w:sz w:val="26"/>
          <w:szCs w:val="26"/>
          <w:cs/>
          <w:lang w:bidi="th-TH"/>
        </w:rPr>
        <w:t>ดังกล่าวตามข้อสมมติฐานว่ากลุ่มบริษัทจะดำเนินงานอย่างต่อเนื่องนั้นเหมาะสมแล้ว</w:t>
      </w:r>
    </w:p>
    <w:p w14:paraId="31055EF0" w14:textId="77777777" w:rsidR="002B43F2" w:rsidRDefault="002B43F2" w:rsidP="00DC6857">
      <w:pPr>
        <w:spacing w:line="240" w:lineRule="atLeast"/>
        <w:rPr>
          <w:rFonts w:ascii="Angsana New" w:hAnsi="Angsana New" w:cstheme="minorBidi"/>
          <w:sz w:val="26"/>
          <w:szCs w:val="33"/>
          <w:lang w:bidi="th-TH"/>
        </w:rPr>
      </w:pPr>
    </w:p>
    <w:p w14:paraId="560853F1" w14:textId="77777777" w:rsidR="003F6088" w:rsidRPr="003F6088" w:rsidRDefault="003F6088" w:rsidP="00DC6857">
      <w:pPr>
        <w:spacing w:line="240" w:lineRule="atLeast"/>
        <w:rPr>
          <w:rFonts w:ascii="Angsana New" w:hAnsi="Angsana New" w:cstheme="minorBidi"/>
          <w:sz w:val="26"/>
          <w:szCs w:val="33"/>
          <w:lang w:bidi="th-TH"/>
        </w:rPr>
      </w:pPr>
    </w:p>
    <w:p w14:paraId="0A133E97" w14:textId="77777777" w:rsidR="003F6088" w:rsidRDefault="003F6088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13E8248A" w14:textId="7137F086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</w:rPr>
        <w:t>(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นางสาววิมลศรี จงอุดมสมบัติ)                               </w:t>
      </w:r>
    </w:p>
    <w:p w14:paraId="4BCE6E6A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ผู้สอบบัญชีรับอนุญาต เลขทะเบียน </w:t>
      </w:r>
      <w:r w:rsidRPr="006F517B">
        <w:rPr>
          <w:rFonts w:ascii="Angsana New" w:hAnsi="Angsana New" w:cs="Angsana New" w:hint="cs"/>
          <w:sz w:val="26"/>
          <w:szCs w:val="26"/>
        </w:rPr>
        <w:t>3899</w:t>
      </w:r>
    </w:p>
    <w:p w14:paraId="496EBFC2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8BF5ADB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200D542F" w14:textId="128E61EB" w:rsidR="004D047A" w:rsidRPr="00CC1403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  <w:lang w:val="en-US" w:bidi="th-TH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="00CC1403">
        <w:rPr>
          <w:rFonts w:ascii="Angsana New" w:hAnsi="Angsana New" w:cs="Angsana New"/>
          <w:sz w:val="26"/>
          <w:szCs w:val="26"/>
          <w:lang w:val="en-US" w:bidi="th-TH"/>
        </w:rPr>
        <w:t>8</w:t>
      </w:r>
      <w:r w:rsidR="00A4170E" w:rsidRPr="00A4170E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CC1403">
        <w:rPr>
          <w:rFonts w:ascii="Angsana New" w:hAnsi="Angsana New" w:cs="Angsana New" w:hint="cs"/>
          <w:sz w:val="26"/>
          <w:szCs w:val="26"/>
          <w:cs/>
          <w:lang w:bidi="th-TH"/>
        </w:rPr>
        <w:t>พฤษภาคม</w:t>
      </w:r>
      <w:r w:rsidR="00A4170E" w:rsidRPr="00A4170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20654" w:rsidRPr="00A4170E">
        <w:rPr>
          <w:rFonts w:ascii="Angsana New" w:hAnsi="Angsana New" w:cs="Angsana New"/>
          <w:sz w:val="26"/>
          <w:szCs w:val="26"/>
          <w:lang w:bidi="th-TH"/>
        </w:rPr>
        <w:t>256</w:t>
      </w:r>
      <w:r w:rsidR="00CC1403">
        <w:rPr>
          <w:rFonts w:ascii="Angsana New" w:hAnsi="Angsana New" w:cs="Angsana New"/>
          <w:sz w:val="26"/>
          <w:szCs w:val="26"/>
          <w:lang w:val="en-US" w:bidi="th-TH"/>
        </w:rPr>
        <w:t>9</w:t>
      </w:r>
    </w:p>
    <w:sectPr w:rsidR="004D047A" w:rsidRPr="00CC1403" w:rsidSect="00A2768C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B738D" w14:textId="77777777" w:rsidR="00585DFF" w:rsidRDefault="00585DFF" w:rsidP="006D3290">
      <w:r>
        <w:separator/>
      </w:r>
    </w:p>
  </w:endnote>
  <w:endnote w:type="continuationSeparator" w:id="0">
    <w:p w14:paraId="1C6A958D" w14:textId="77777777" w:rsidR="00585DFF" w:rsidRDefault="00585DFF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1496D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71DE8" w14:textId="77777777" w:rsidR="00DC6857" w:rsidRPr="00473E88" w:rsidRDefault="00DC6857" w:rsidP="000A4CD7">
    <w:pPr>
      <w:pStyle w:val="Footer"/>
      <w:rPr>
        <w:rFonts w:ascii="Angsana New" w:hAnsi="Angsana New" w:cs="Angsan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0625502"/>
      <w:docPartObj>
        <w:docPartGallery w:val="Page Numbers (Bottom of Page)"/>
        <w:docPartUnique/>
      </w:docPartObj>
    </w:sdtPr>
    <w:sdtContent>
      <w:p w14:paraId="4E2F175B" w14:textId="555295A5" w:rsidR="004D047A" w:rsidRPr="009236F2" w:rsidRDefault="009236F2" w:rsidP="009236F2">
        <w:pPr>
          <w:pStyle w:val="Footer"/>
          <w:jc w:val="right"/>
        </w:pPr>
        <w:r w:rsidRPr="009236F2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9236F2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9236F2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020D0" w14:textId="77777777" w:rsidR="00585DFF" w:rsidRDefault="00585DFF" w:rsidP="006D3290">
      <w:r>
        <w:separator/>
      </w:r>
    </w:p>
  </w:footnote>
  <w:footnote w:type="continuationSeparator" w:id="0">
    <w:p w14:paraId="44E2861E" w14:textId="77777777" w:rsidR="00585DFF" w:rsidRDefault="00585DFF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11261E41" w14:textId="77777777" w:rsidTr="00D069C1">
      <w:trPr>
        <w:trHeight w:val="3688"/>
      </w:trPr>
      <w:tc>
        <w:tcPr>
          <w:tcW w:w="5328" w:type="dxa"/>
        </w:tcPr>
        <w:p w14:paraId="710B6C40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</w:tcPr>
        <w:p w14:paraId="5E44D18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7E6355A9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61613528">
    <w:abstractNumId w:val="12"/>
  </w:num>
  <w:num w:numId="2" w16cid:durableId="22288561">
    <w:abstractNumId w:val="9"/>
  </w:num>
  <w:num w:numId="3" w16cid:durableId="1568611609">
    <w:abstractNumId w:val="1"/>
  </w:num>
  <w:num w:numId="4" w16cid:durableId="1417827418">
    <w:abstractNumId w:val="0"/>
  </w:num>
  <w:num w:numId="5" w16cid:durableId="1504122721">
    <w:abstractNumId w:val="13"/>
  </w:num>
  <w:num w:numId="6" w16cid:durableId="141388880">
    <w:abstractNumId w:val="8"/>
  </w:num>
  <w:num w:numId="7" w16cid:durableId="1163668000">
    <w:abstractNumId w:val="5"/>
  </w:num>
  <w:num w:numId="8" w16cid:durableId="1081634563">
    <w:abstractNumId w:val="11"/>
  </w:num>
  <w:num w:numId="9" w16cid:durableId="1352337006">
    <w:abstractNumId w:val="7"/>
  </w:num>
  <w:num w:numId="10" w16cid:durableId="732772629">
    <w:abstractNumId w:val="4"/>
  </w:num>
  <w:num w:numId="11" w16cid:durableId="403139751">
    <w:abstractNumId w:val="6"/>
  </w:num>
  <w:num w:numId="12" w16cid:durableId="1600987248">
    <w:abstractNumId w:val="10"/>
  </w:num>
  <w:num w:numId="13" w16cid:durableId="1438914738">
    <w:abstractNumId w:val="10"/>
  </w:num>
  <w:num w:numId="14" w16cid:durableId="1665469801">
    <w:abstractNumId w:val="2"/>
  </w:num>
  <w:num w:numId="15" w16cid:durableId="1537502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46EE"/>
    <w:rsid w:val="00054D0E"/>
    <w:rsid w:val="00057527"/>
    <w:rsid w:val="000617D9"/>
    <w:rsid w:val="00071710"/>
    <w:rsid w:val="0007341C"/>
    <w:rsid w:val="00090533"/>
    <w:rsid w:val="00094D37"/>
    <w:rsid w:val="000A3CFB"/>
    <w:rsid w:val="000A652D"/>
    <w:rsid w:val="000B12FA"/>
    <w:rsid w:val="000B1C89"/>
    <w:rsid w:val="000B3621"/>
    <w:rsid w:val="000B7212"/>
    <w:rsid w:val="000C06FC"/>
    <w:rsid w:val="000C0E30"/>
    <w:rsid w:val="000D018C"/>
    <w:rsid w:val="000D0A5C"/>
    <w:rsid w:val="000E1ED0"/>
    <w:rsid w:val="000F2BE2"/>
    <w:rsid w:val="000F47F1"/>
    <w:rsid w:val="000F51FB"/>
    <w:rsid w:val="00100863"/>
    <w:rsid w:val="001126E4"/>
    <w:rsid w:val="00116EC3"/>
    <w:rsid w:val="001222F2"/>
    <w:rsid w:val="0012448F"/>
    <w:rsid w:val="00130FF8"/>
    <w:rsid w:val="00137980"/>
    <w:rsid w:val="00144D92"/>
    <w:rsid w:val="00155867"/>
    <w:rsid w:val="00156F02"/>
    <w:rsid w:val="00163D10"/>
    <w:rsid w:val="00166B9A"/>
    <w:rsid w:val="00174778"/>
    <w:rsid w:val="0017701B"/>
    <w:rsid w:val="001826B4"/>
    <w:rsid w:val="001919B2"/>
    <w:rsid w:val="001955E3"/>
    <w:rsid w:val="001B0E49"/>
    <w:rsid w:val="001B3843"/>
    <w:rsid w:val="001C2E4D"/>
    <w:rsid w:val="001D0666"/>
    <w:rsid w:val="001D3FAD"/>
    <w:rsid w:val="001F4AB6"/>
    <w:rsid w:val="00215181"/>
    <w:rsid w:val="0022620E"/>
    <w:rsid w:val="00236290"/>
    <w:rsid w:val="002370B8"/>
    <w:rsid w:val="002449C7"/>
    <w:rsid w:val="00244F06"/>
    <w:rsid w:val="00261C53"/>
    <w:rsid w:val="002620A7"/>
    <w:rsid w:val="0026489E"/>
    <w:rsid w:val="002705F0"/>
    <w:rsid w:val="002758B7"/>
    <w:rsid w:val="00281338"/>
    <w:rsid w:val="00293A9D"/>
    <w:rsid w:val="002A5A7A"/>
    <w:rsid w:val="002A72FE"/>
    <w:rsid w:val="002B193F"/>
    <w:rsid w:val="002B43F2"/>
    <w:rsid w:val="002B7FAE"/>
    <w:rsid w:val="002D241D"/>
    <w:rsid w:val="002D29CE"/>
    <w:rsid w:val="002D4344"/>
    <w:rsid w:val="002E5667"/>
    <w:rsid w:val="002F44CB"/>
    <w:rsid w:val="002F4735"/>
    <w:rsid w:val="00300BB8"/>
    <w:rsid w:val="00300DAF"/>
    <w:rsid w:val="003110C6"/>
    <w:rsid w:val="0031342B"/>
    <w:rsid w:val="00352177"/>
    <w:rsid w:val="00352667"/>
    <w:rsid w:val="0036568A"/>
    <w:rsid w:val="00366AE9"/>
    <w:rsid w:val="00371CC0"/>
    <w:rsid w:val="00376D7E"/>
    <w:rsid w:val="00382F22"/>
    <w:rsid w:val="00383AEB"/>
    <w:rsid w:val="003906E2"/>
    <w:rsid w:val="003924A4"/>
    <w:rsid w:val="00395004"/>
    <w:rsid w:val="003A0C2A"/>
    <w:rsid w:val="003A4C29"/>
    <w:rsid w:val="003B00AF"/>
    <w:rsid w:val="003B5997"/>
    <w:rsid w:val="003B6A36"/>
    <w:rsid w:val="003B77EE"/>
    <w:rsid w:val="003C222F"/>
    <w:rsid w:val="003C59B1"/>
    <w:rsid w:val="003D0E1E"/>
    <w:rsid w:val="003D1C67"/>
    <w:rsid w:val="003E2A76"/>
    <w:rsid w:val="003E644A"/>
    <w:rsid w:val="003E69F5"/>
    <w:rsid w:val="003E7AE7"/>
    <w:rsid w:val="003F1373"/>
    <w:rsid w:val="003F1FE5"/>
    <w:rsid w:val="003F219D"/>
    <w:rsid w:val="003F6088"/>
    <w:rsid w:val="00414099"/>
    <w:rsid w:val="004163E9"/>
    <w:rsid w:val="00416B4D"/>
    <w:rsid w:val="00421302"/>
    <w:rsid w:val="0042242D"/>
    <w:rsid w:val="0042714D"/>
    <w:rsid w:val="00430211"/>
    <w:rsid w:val="00430318"/>
    <w:rsid w:val="00431CA0"/>
    <w:rsid w:val="00441272"/>
    <w:rsid w:val="00441454"/>
    <w:rsid w:val="00442749"/>
    <w:rsid w:val="0044311C"/>
    <w:rsid w:val="00452C42"/>
    <w:rsid w:val="00463E55"/>
    <w:rsid w:val="00481E56"/>
    <w:rsid w:val="0048460F"/>
    <w:rsid w:val="00491803"/>
    <w:rsid w:val="00496752"/>
    <w:rsid w:val="004A65E3"/>
    <w:rsid w:val="004B1F5C"/>
    <w:rsid w:val="004C5DB8"/>
    <w:rsid w:val="004C7D71"/>
    <w:rsid w:val="004D047A"/>
    <w:rsid w:val="004F21D2"/>
    <w:rsid w:val="00501A63"/>
    <w:rsid w:val="00511CCF"/>
    <w:rsid w:val="005129C6"/>
    <w:rsid w:val="00517891"/>
    <w:rsid w:val="0052560A"/>
    <w:rsid w:val="005347A8"/>
    <w:rsid w:val="00536CAF"/>
    <w:rsid w:val="00544508"/>
    <w:rsid w:val="00545B02"/>
    <w:rsid w:val="0055011F"/>
    <w:rsid w:val="005525BE"/>
    <w:rsid w:val="0056203F"/>
    <w:rsid w:val="00573C81"/>
    <w:rsid w:val="005753AA"/>
    <w:rsid w:val="00582E61"/>
    <w:rsid w:val="00585DFF"/>
    <w:rsid w:val="00593CE7"/>
    <w:rsid w:val="00594BEB"/>
    <w:rsid w:val="005954FB"/>
    <w:rsid w:val="005B0E11"/>
    <w:rsid w:val="005B2532"/>
    <w:rsid w:val="005B4630"/>
    <w:rsid w:val="005D168D"/>
    <w:rsid w:val="005E1858"/>
    <w:rsid w:val="005E4E2C"/>
    <w:rsid w:val="005F35DE"/>
    <w:rsid w:val="005F4602"/>
    <w:rsid w:val="005F7199"/>
    <w:rsid w:val="00603FCD"/>
    <w:rsid w:val="0061435D"/>
    <w:rsid w:val="006232FB"/>
    <w:rsid w:val="006338B4"/>
    <w:rsid w:val="0063492D"/>
    <w:rsid w:val="00636FA1"/>
    <w:rsid w:val="006432C9"/>
    <w:rsid w:val="0065134B"/>
    <w:rsid w:val="0065586A"/>
    <w:rsid w:val="006623DA"/>
    <w:rsid w:val="00665E8F"/>
    <w:rsid w:val="0066606E"/>
    <w:rsid w:val="00667132"/>
    <w:rsid w:val="0067054D"/>
    <w:rsid w:val="006755AE"/>
    <w:rsid w:val="00675B42"/>
    <w:rsid w:val="006839A9"/>
    <w:rsid w:val="0069632F"/>
    <w:rsid w:val="006A0410"/>
    <w:rsid w:val="006A0462"/>
    <w:rsid w:val="006A1518"/>
    <w:rsid w:val="006A1CC0"/>
    <w:rsid w:val="006B50E7"/>
    <w:rsid w:val="006B681C"/>
    <w:rsid w:val="006C1C82"/>
    <w:rsid w:val="006D2B76"/>
    <w:rsid w:val="006D3290"/>
    <w:rsid w:val="006D69CF"/>
    <w:rsid w:val="006D6E96"/>
    <w:rsid w:val="006E0067"/>
    <w:rsid w:val="006E2E4E"/>
    <w:rsid w:val="006F4919"/>
    <w:rsid w:val="006F517B"/>
    <w:rsid w:val="006F71BE"/>
    <w:rsid w:val="00710D73"/>
    <w:rsid w:val="00714393"/>
    <w:rsid w:val="00743006"/>
    <w:rsid w:val="00752D9D"/>
    <w:rsid w:val="00753544"/>
    <w:rsid w:val="0075680B"/>
    <w:rsid w:val="00760B54"/>
    <w:rsid w:val="0076674D"/>
    <w:rsid w:val="00780316"/>
    <w:rsid w:val="0078156E"/>
    <w:rsid w:val="0078354F"/>
    <w:rsid w:val="00785485"/>
    <w:rsid w:val="007930B3"/>
    <w:rsid w:val="007A1279"/>
    <w:rsid w:val="007B3271"/>
    <w:rsid w:val="007C0517"/>
    <w:rsid w:val="007D21FC"/>
    <w:rsid w:val="007E1BB0"/>
    <w:rsid w:val="007E7D2B"/>
    <w:rsid w:val="008003D6"/>
    <w:rsid w:val="00800D96"/>
    <w:rsid w:val="00801A1C"/>
    <w:rsid w:val="00803F09"/>
    <w:rsid w:val="00806C29"/>
    <w:rsid w:val="00817DB3"/>
    <w:rsid w:val="00822192"/>
    <w:rsid w:val="008362C0"/>
    <w:rsid w:val="008428C5"/>
    <w:rsid w:val="00844F8B"/>
    <w:rsid w:val="0084554D"/>
    <w:rsid w:val="00846817"/>
    <w:rsid w:val="00847C59"/>
    <w:rsid w:val="00856FDB"/>
    <w:rsid w:val="00865F9A"/>
    <w:rsid w:val="0087026D"/>
    <w:rsid w:val="008771CE"/>
    <w:rsid w:val="00877566"/>
    <w:rsid w:val="00880BE6"/>
    <w:rsid w:val="008A2E22"/>
    <w:rsid w:val="008B75A8"/>
    <w:rsid w:val="008C3C8D"/>
    <w:rsid w:val="008E1CE3"/>
    <w:rsid w:val="008E3596"/>
    <w:rsid w:val="008E53E7"/>
    <w:rsid w:val="008F07BB"/>
    <w:rsid w:val="008F1FD3"/>
    <w:rsid w:val="008F291B"/>
    <w:rsid w:val="009022C5"/>
    <w:rsid w:val="00902533"/>
    <w:rsid w:val="00916699"/>
    <w:rsid w:val="009236F2"/>
    <w:rsid w:val="00924270"/>
    <w:rsid w:val="00927478"/>
    <w:rsid w:val="00932895"/>
    <w:rsid w:val="00934906"/>
    <w:rsid w:val="00943C39"/>
    <w:rsid w:val="00954601"/>
    <w:rsid w:val="00956D35"/>
    <w:rsid w:val="00960C58"/>
    <w:rsid w:val="00964DAA"/>
    <w:rsid w:val="00974C26"/>
    <w:rsid w:val="009806F9"/>
    <w:rsid w:val="009858E1"/>
    <w:rsid w:val="00996E14"/>
    <w:rsid w:val="009A619D"/>
    <w:rsid w:val="009B5F7F"/>
    <w:rsid w:val="009B6F08"/>
    <w:rsid w:val="009C52ED"/>
    <w:rsid w:val="009D285D"/>
    <w:rsid w:val="009D2FCA"/>
    <w:rsid w:val="009F6004"/>
    <w:rsid w:val="00A009F4"/>
    <w:rsid w:val="00A05535"/>
    <w:rsid w:val="00A066ED"/>
    <w:rsid w:val="00A10EFE"/>
    <w:rsid w:val="00A1195A"/>
    <w:rsid w:val="00A15D66"/>
    <w:rsid w:val="00A20654"/>
    <w:rsid w:val="00A24581"/>
    <w:rsid w:val="00A2768C"/>
    <w:rsid w:val="00A306F7"/>
    <w:rsid w:val="00A3493B"/>
    <w:rsid w:val="00A36E2D"/>
    <w:rsid w:val="00A37652"/>
    <w:rsid w:val="00A4170E"/>
    <w:rsid w:val="00A440EF"/>
    <w:rsid w:val="00A51CBE"/>
    <w:rsid w:val="00A54A79"/>
    <w:rsid w:val="00A62F5A"/>
    <w:rsid w:val="00A636E9"/>
    <w:rsid w:val="00A6716D"/>
    <w:rsid w:val="00A70DC8"/>
    <w:rsid w:val="00A80B22"/>
    <w:rsid w:val="00A83744"/>
    <w:rsid w:val="00A83BC4"/>
    <w:rsid w:val="00AA2CB3"/>
    <w:rsid w:val="00AA675C"/>
    <w:rsid w:val="00AB3843"/>
    <w:rsid w:val="00AC05EC"/>
    <w:rsid w:val="00AD20EC"/>
    <w:rsid w:val="00AE0A75"/>
    <w:rsid w:val="00AE1634"/>
    <w:rsid w:val="00AE35F2"/>
    <w:rsid w:val="00AE4811"/>
    <w:rsid w:val="00AE739C"/>
    <w:rsid w:val="00AF05C6"/>
    <w:rsid w:val="00AF4705"/>
    <w:rsid w:val="00B031E6"/>
    <w:rsid w:val="00B134B1"/>
    <w:rsid w:val="00B255A1"/>
    <w:rsid w:val="00B44794"/>
    <w:rsid w:val="00B537E2"/>
    <w:rsid w:val="00B5428E"/>
    <w:rsid w:val="00B554C3"/>
    <w:rsid w:val="00B56623"/>
    <w:rsid w:val="00B60760"/>
    <w:rsid w:val="00B6585D"/>
    <w:rsid w:val="00B66C4E"/>
    <w:rsid w:val="00B76DBF"/>
    <w:rsid w:val="00B77274"/>
    <w:rsid w:val="00B95EAC"/>
    <w:rsid w:val="00BB0C70"/>
    <w:rsid w:val="00BB1AD1"/>
    <w:rsid w:val="00BC1C1F"/>
    <w:rsid w:val="00BF496E"/>
    <w:rsid w:val="00BF5CF8"/>
    <w:rsid w:val="00C21DBD"/>
    <w:rsid w:val="00C23D4F"/>
    <w:rsid w:val="00C2497C"/>
    <w:rsid w:val="00C25490"/>
    <w:rsid w:val="00C4089A"/>
    <w:rsid w:val="00C409F9"/>
    <w:rsid w:val="00C427A0"/>
    <w:rsid w:val="00C505E7"/>
    <w:rsid w:val="00C51276"/>
    <w:rsid w:val="00C62E3A"/>
    <w:rsid w:val="00C71C20"/>
    <w:rsid w:val="00C76CDE"/>
    <w:rsid w:val="00C81773"/>
    <w:rsid w:val="00C82909"/>
    <w:rsid w:val="00C84575"/>
    <w:rsid w:val="00C84C8B"/>
    <w:rsid w:val="00C85BCD"/>
    <w:rsid w:val="00C877A7"/>
    <w:rsid w:val="00C942FF"/>
    <w:rsid w:val="00C94608"/>
    <w:rsid w:val="00C94AF2"/>
    <w:rsid w:val="00C97724"/>
    <w:rsid w:val="00CA3578"/>
    <w:rsid w:val="00CA5A82"/>
    <w:rsid w:val="00CB0483"/>
    <w:rsid w:val="00CB5A81"/>
    <w:rsid w:val="00CC1403"/>
    <w:rsid w:val="00CC216A"/>
    <w:rsid w:val="00CD02BA"/>
    <w:rsid w:val="00CF0DB8"/>
    <w:rsid w:val="00CF120E"/>
    <w:rsid w:val="00CF2613"/>
    <w:rsid w:val="00D02C2D"/>
    <w:rsid w:val="00D02C49"/>
    <w:rsid w:val="00D069C1"/>
    <w:rsid w:val="00D06FFA"/>
    <w:rsid w:val="00D23B58"/>
    <w:rsid w:val="00D25457"/>
    <w:rsid w:val="00D259A1"/>
    <w:rsid w:val="00D26308"/>
    <w:rsid w:val="00D31CB5"/>
    <w:rsid w:val="00D45321"/>
    <w:rsid w:val="00D457C1"/>
    <w:rsid w:val="00D60058"/>
    <w:rsid w:val="00D67A48"/>
    <w:rsid w:val="00D72F72"/>
    <w:rsid w:val="00D820F8"/>
    <w:rsid w:val="00D858D4"/>
    <w:rsid w:val="00D914A6"/>
    <w:rsid w:val="00D935D2"/>
    <w:rsid w:val="00D97E4D"/>
    <w:rsid w:val="00DA50E8"/>
    <w:rsid w:val="00DB409A"/>
    <w:rsid w:val="00DB74FC"/>
    <w:rsid w:val="00DC4E12"/>
    <w:rsid w:val="00DC4ECC"/>
    <w:rsid w:val="00DC6857"/>
    <w:rsid w:val="00DD3836"/>
    <w:rsid w:val="00DD4388"/>
    <w:rsid w:val="00DD6A03"/>
    <w:rsid w:val="00DE4BB9"/>
    <w:rsid w:val="00DF01C5"/>
    <w:rsid w:val="00DF04AB"/>
    <w:rsid w:val="00DF7B28"/>
    <w:rsid w:val="00E00D44"/>
    <w:rsid w:val="00E0103C"/>
    <w:rsid w:val="00E03BD7"/>
    <w:rsid w:val="00E0475C"/>
    <w:rsid w:val="00E141FA"/>
    <w:rsid w:val="00E171C9"/>
    <w:rsid w:val="00E2569F"/>
    <w:rsid w:val="00E31D92"/>
    <w:rsid w:val="00E332C8"/>
    <w:rsid w:val="00E34C40"/>
    <w:rsid w:val="00E35C3C"/>
    <w:rsid w:val="00E361BA"/>
    <w:rsid w:val="00E41BE3"/>
    <w:rsid w:val="00E41E59"/>
    <w:rsid w:val="00E447B4"/>
    <w:rsid w:val="00E457C4"/>
    <w:rsid w:val="00E52A74"/>
    <w:rsid w:val="00E55804"/>
    <w:rsid w:val="00E7029F"/>
    <w:rsid w:val="00E84B08"/>
    <w:rsid w:val="00E872EB"/>
    <w:rsid w:val="00E877DA"/>
    <w:rsid w:val="00EA2EE5"/>
    <w:rsid w:val="00EB317F"/>
    <w:rsid w:val="00EB32A8"/>
    <w:rsid w:val="00EB4288"/>
    <w:rsid w:val="00EC3174"/>
    <w:rsid w:val="00EC3EB2"/>
    <w:rsid w:val="00ED13A3"/>
    <w:rsid w:val="00EE013E"/>
    <w:rsid w:val="00EF36FC"/>
    <w:rsid w:val="00EF6470"/>
    <w:rsid w:val="00F14F40"/>
    <w:rsid w:val="00F1576C"/>
    <w:rsid w:val="00F15FF6"/>
    <w:rsid w:val="00F16731"/>
    <w:rsid w:val="00F20628"/>
    <w:rsid w:val="00F3117E"/>
    <w:rsid w:val="00F31D17"/>
    <w:rsid w:val="00F330A8"/>
    <w:rsid w:val="00F468FD"/>
    <w:rsid w:val="00F51F75"/>
    <w:rsid w:val="00F660B6"/>
    <w:rsid w:val="00F737BE"/>
    <w:rsid w:val="00F82982"/>
    <w:rsid w:val="00F83C7A"/>
    <w:rsid w:val="00F950D9"/>
    <w:rsid w:val="00F95F80"/>
    <w:rsid w:val="00FA0302"/>
    <w:rsid w:val="00FA29A5"/>
    <w:rsid w:val="00FA3884"/>
    <w:rsid w:val="00FA4C92"/>
    <w:rsid w:val="00FB15CC"/>
    <w:rsid w:val="00FB2402"/>
    <w:rsid w:val="00FB38B8"/>
    <w:rsid w:val="00FB6851"/>
    <w:rsid w:val="00FD6111"/>
    <w:rsid w:val="00FE705D"/>
    <w:rsid w:val="00FF1C69"/>
    <w:rsid w:val="00FF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E733A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5997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CB048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548</TotalTime>
  <Pages>3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Wilawun Budsabathon</cp:lastModifiedBy>
  <cp:revision>137</cp:revision>
  <cp:lastPrinted>2025-04-28T06:55:00Z</cp:lastPrinted>
  <dcterms:created xsi:type="dcterms:W3CDTF">2019-11-04T06:52:00Z</dcterms:created>
  <dcterms:modified xsi:type="dcterms:W3CDTF">2026-04-28T02:42:00Z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