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5761F2F9"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31C7CF36"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proofErr w:type="spellStart"/>
      <w:r w:rsidR="002F12B7" w:rsidRPr="002F12B7">
        <w:rPr>
          <w:rFonts w:ascii="Arial" w:hAnsi="Arial"/>
          <w:b/>
          <w:bCs/>
          <w:sz w:val="19"/>
          <w:szCs w:val="19"/>
          <w:lang w:val="en-US" w:bidi="th-TH"/>
        </w:rPr>
        <w:t>Euroasia</w:t>
      </w:r>
      <w:proofErr w:type="spellEnd"/>
      <w:r w:rsidR="002F12B7" w:rsidRPr="002F12B7">
        <w:rPr>
          <w:rFonts w:ascii="Arial" w:hAnsi="Arial"/>
          <w:b/>
          <w:bCs/>
          <w:sz w:val="19"/>
          <w:szCs w:val="19"/>
          <w:lang w:val="en-US" w:bidi="th-TH"/>
        </w:rPr>
        <w:t xml:space="preserve"> Total Logistics</w:t>
      </w:r>
      <w:r w:rsidRPr="00347050">
        <w:rPr>
          <w:rFonts w:ascii="Arial" w:hAnsi="Arial"/>
          <w:b/>
          <w:bCs/>
          <w:sz w:val="19"/>
          <w:szCs w:val="19"/>
        </w:rPr>
        <w:t xml:space="preserve"> </w:t>
      </w:r>
      <w:r w:rsidR="002F12B7">
        <w:rPr>
          <w:rFonts w:ascii="Arial" w:hAnsi="Arial"/>
          <w:b/>
          <w:bCs/>
          <w:sz w:val="19"/>
          <w:szCs w:val="19"/>
        </w:rPr>
        <w:br/>
        <w:t xml:space="preserve">      </w:t>
      </w:r>
      <w:r w:rsidRPr="00347050">
        <w:rPr>
          <w:rFonts w:ascii="Arial" w:hAnsi="Arial"/>
          <w:b/>
          <w:bCs/>
          <w:sz w:val="19"/>
          <w:szCs w:val="19"/>
        </w:rPr>
        <w:t>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76BDA27A"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proofErr w:type="spellStart"/>
      <w:r w:rsidR="002F12B7" w:rsidRPr="002F12B7">
        <w:rPr>
          <w:rFonts w:ascii="Arial" w:hAnsi="Arial"/>
          <w:sz w:val="19"/>
          <w:szCs w:val="19"/>
        </w:rPr>
        <w:t>Euroasia</w:t>
      </w:r>
      <w:proofErr w:type="spellEnd"/>
      <w:r w:rsidR="002F12B7" w:rsidRPr="002F12B7">
        <w:rPr>
          <w:rFonts w:ascii="Arial" w:hAnsi="Arial"/>
          <w:sz w:val="19"/>
          <w:szCs w:val="19"/>
        </w:rPr>
        <w:t xml:space="preserve"> Total Logistics</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EE3BF8">
        <w:rPr>
          <w:rFonts w:ascii="Arial" w:hAnsi="Arial"/>
          <w:sz w:val="19"/>
          <w:szCs w:val="19"/>
        </w:rPr>
        <w:t>3</w:t>
      </w:r>
      <w:r w:rsidR="000C4639">
        <w:rPr>
          <w:rFonts w:ascii="Arial" w:hAnsi="Arial"/>
          <w:sz w:val="19"/>
          <w:szCs w:val="19"/>
          <w:lang w:val="en-US"/>
        </w:rPr>
        <w:t>0 June</w:t>
      </w:r>
      <w:r w:rsidR="00EE3BF8">
        <w:rPr>
          <w:rFonts w:ascii="Arial" w:hAnsi="Arial"/>
          <w:sz w:val="19"/>
          <w:szCs w:val="19"/>
        </w:rPr>
        <w:t xml:space="preserve"> 2026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0C4639">
        <w:rPr>
          <w:rFonts w:ascii="Arial" w:hAnsi="Arial"/>
          <w:sz w:val="19"/>
          <w:szCs w:val="19"/>
        </w:rPr>
        <w:t xml:space="preserve"> for the three-month and six-month period</w:t>
      </w:r>
      <w:r w:rsidR="00FF5CAA">
        <w:rPr>
          <w:rFonts w:ascii="Arial" w:hAnsi="Arial"/>
          <w:sz w:val="19"/>
          <w:szCs w:val="19"/>
        </w:rPr>
        <w:t>s</w:t>
      </w:r>
      <w:r w:rsidR="000C4639">
        <w:rPr>
          <w:rFonts w:ascii="Arial" w:hAnsi="Arial"/>
          <w:sz w:val="19"/>
          <w:szCs w:val="19"/>
        </w:rPr>
        <w:t xml:space="preserve"> ended </w:t>
      </w:r>
      <w:r w:rsidR="00BB502F">
        <w:rPr>
          <w:rFonts w:ascii="Arial" w:hAnsi="Arial"/>
          <w:sz w:val="19"/>
          <w:szCs w:val="19"/>
        </w:rPr>
        <w:br/>
      </w:r>
      <w:r w:rsidR="000C4639">
        <w:rPr>
          <w:rFonts w:ascii="Arial" w:hAnsi="Arial"/>
          <w:sz w:val="19"/>
          <w:szCs w:val="19"/>
        </w:rPr>
        <w:t xml:space="preserve">30 </w:t>
      </w:r>
      <w:r w:rsidR="00BB502F">
        <w:rPr>
          <w:rFonts w:ascii="Arial" w:hAnsi="Arial"/>
          <w:sz w:val="19"/>
          <w:szCs w:val="19"/>
        </w:rPr>
        <w:t>J</w:t>
      </w:r>
      <w:r w:rsidR="000C4639">
        <w:rPr>
          <w:rFonts w:ascii="Arial" w:hAnsi="Arial"/>
          <w:sz w:val="19"/>
          <w:szCs w:val="19"/>
        </w:rPr>
        <w:t>une 2026</w:t>
      </w:r>
      <w:r w:rsidR="00373005" w:rsidRPr="00347050">
        <w:rPr>
          <w:rFonts w:ascii="Arial" w:hAnsi="Arial"/>
          <w:sz w:val="19"/>
          <w:szCs w:val="19"/>
        </w:rPr>
        <w:t>,</w:t>
      </w:r>
      <w:r w:rsidR="00FD0173">
        <w:rPr>
          <w:rFonts w:ascii="Arial" w:hAnsi="Arial"/>
          <w:sz w:val="19"/>
          <w:szCs w:val="19"/>
        </w:rPr>
        <w:t xml:space="preserve"> </w:t>
      </w:r>
      <w:r w:rsidR="00E9009F">
        <w:rPr>
          <w:rFonts w:ascii="Arial" w:hAnsi="Arial"/>
          <w:sz w:val="19"/>
          <w:szCs w:val="19"/>
        </w:rPr>
        <w:t xml:space="preserve">the </w:t>
      </w:r>
      <w:r w:rsidR="009137E6" w:rsidRPr="00347050">
        <w:rPr>
          <w:rFonts w:ascii="Arial" w:hAnsi="Arial"/>
          <w:sz w:val="19"/>
          <w:szCs w:val="19"/>
        </w:rPr>
        <w:t>consolidated</w:t>
      </w:r>
      <w:r w:rsidR="009137E6">
        <w:rPr>
          <w:rFonts w:ascii="Arial" w:hAnsi="Arial"/>
          <w:sz w:val="19"/>
          <w:szCs w:val="19"/>
        </w:rPr>
        <w:t xml:space="preserve"> and separate </w:t>
      </w:r>
      <w:r w:rsidR="00E9009F">
        <w:rPr>
          <w:rFonts w:ascii="Arial" w:hAnsi="Arial"/>
          <w:sz w:val="19"/>
          <w:szCs w:val="19"/>
        </w:rPr>
        <w:t>stat</w:t>
      </w:r>
      <w:r w:rsidR="007F6760">
        <w:rPr>
          <w:rFonts w:ascii="Arial" w:hAnsi="Arial"/>
          <w:sz w:val="19"/>
          <w:szCs w:val="19"/>
        </w:rPr>
        <w:t xml:space="preserve">ements 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 xml:space="preserve">in </w:t>
      </w:r>
      <w:r w:rsidR="000B7DC8">
        <w:rPr>
          <w:rFonts w:ascii="Arial" w:hAnsi="Arial" w:cs="Browallia New"/>
          <w:sz w:val="19"/>
          <w:szCs w:val="24"/>
          <w:lang w:val="en-US" w:bidi="th-TH"/>
        </w:rPr>
        <w:t>shareholders</w:t>
      </w:r>
      <w:r w:rsidR="004E7D55">
        <w:rPr>
          <w:rFonts w:ascii="Arial" w:hAnsi="Arial" w:cs="Browallia New"/>
          <w:sz w:val="19"/>
          <w:szCs w:val="24"/>
          <w:lang w:val="en-US" w:bidi="th-TH"/>
        </w:rPr>
        <w:t>’</w:t>
      </w:r>
      <w:r w:rsidR="000B7DC8">
        <w:rPr>
          <w:rFonts w:ascii="Arial" w:hAnsi="Arial" w:cs="Browallia New"/>
          <w:sz w:val="19"/>
          <w:szCs w:val="24"/>
          <w:lang w:val="en-US" w:bidi="th-TH"/>
        </w:rPr>
        <w:t xml:space="preserve"> </w:t>
      </w:r>
      <w:r w:rsidR="00373005" w:rsidRPr="00347050">
        <w:rPr>
          <w:rFonts w:ascii="Arial" w:hAnsi="Arial"/>
          <w:sz w:val="19"/>
          <w:szCs w:val="19"/>
        </w:rPr>
        <w:t xml:space="preserve">equity and cash flows for the </w:t>
      </w:r>
      <w:r w:rsidR="000C4639">
        <w:rPr>
          <w:rFonts w:ascii="Arial" w:hAnsi="Arial"/>
          <w:sz w:val="19"/>
          <w:szCs w:val="19"/>
        </w:rPr>
        <w:t>six</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w:t>
      </w:r>
      <w:r w:rsidR="00BB502F">
        <w:rPr>
          <w:rFonts w:ascii="Arial" w:hAnsi="Arial"/>
          <w:sz w:val="19"/>
          <w:szCs w:val="19"/>
        </w:rPr>
        <w:br/>
      </w:r>
      <w:r w:rsidR="00373005" w:rsidRPr="00347050">
        <w:rPr>
          <w:rFonts w:ascii="Arial" w:hAnsi="Arial"/>
          <w:sz w:val="19"/>
          <w:szCs w:val="19"/>
        </w:rPr>
        <w:t>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5E72A87A"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w:t>
      </w:r>
      <w:r w:rsidR="00F6497F">
        <w:rPr>
          <w:rFonts w:ascii="Arial" w:hAnsi="Arial"/>
          <w:sz w:val="19"/>
          <w:szCs w:val="19"/>
        </w:rPr>
        <w:t xml:space="preserve"> </w:t>
      </w:r>
      <w:r w:rsidRPr="00347050">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9CD772" w14:textId="77777777" w:rsidR="005E645B" w:rsidRDefault="005E645B" w:rsidP="001D77FD">
      <w:pPr>
        <w:pStyle w:val="BodyText"/>
        <w:spacing w:line="360" w:lineRule="auto"/>
        <w:jc w:val="thaiDistribute"/>
        <w:rPr>
          <w:rFonts w:ascii="Arial" w:hAnsi="Arial"/>
          <w:sz w:val="19"/>
          <w:szCs w:val="19"/>
        </w:rPr>
      </w:pPr>
    </w:p>
    <w:p w14:paraId="36695686" w14:textId="3BB50B2C" w:rsidR="00006E26" w:rsidRPr="00347050" w:rsidRDefault="00006E26" w:rsidP="00006E26">
      <w:pPr>
        <w:pStyle w:val="BodyText"/>
        <w:spacing w:after="0" w:line="360" w:lineRule="auto"/>
        <w:jc w:val="thaiDistribute"/>
        <w:rPr>
          <w:rFonts w:ascii="Arial" w:hAnsi="Arial"/>
          <w:sz w:val="19"/>
          <w:szCs w:val="19"/>
        </w:rPr>
      </w:pPr>
    </w:p>
    <w:p w14:paraId="18E83201" w14:textId="77777777" w:rsidR="00C157B1" w:rsidRPr="00347050" w:rsidRDefault="00C157B1" w:rsidP="00006E26">
      <w:pPr>
        <w:pStyle w:val="BodyText"/>
        <w:spacing w:after="0" w:line="360" w:lineRule="auto"/>
        <w:jc w:val="thaiDistribute"/>
        <w:rPr>
          <w:rFonts w:ascii="Arial" w:hAnsi="Arial"/>
          <w:sz w:val="19"/>
          <w:szCs w:val="19"/>
        </w:rPr>
      </w:pPr>
    </w:p>
    <w:p w14:paraId="54C17B55" w14:textId="77777777" w:rsidR="001E13B8" w:rsidRDefault="001E13B8" w:rsidP="001E13B8">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1DA557EE" w14:textId="77777777" w:rsidR="001E13B8" w:rsidRPr="00D35E12" w:rsidRDefault="001E13B8" w:rsidP="001E13B8">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41019D78" w14:textId="6B2AF616" w:rsidR="00BD34D6" w:rsidRPr="00E717F7" w:rsidRDefault="001E13B8" w:rsidP="001E13B8">
      <w:pPr>
        <w:pStyle w:val="BodyText"/>
        <w:spacing w:after="0" w:line="360" w:lineRule="auto"/>
        <w:rPr>
          <w:rFonts w:ascii="Arial" w:hAnsi="Arial"/>
          <w:sz w:val="19"/>
          <w:szCs w:val="19"/>
        </w:rPr>
      </w:pPr>
      <w:r w:rsidRPr="0E7212F9">
        <w:rPr>
          <w:rFonts w:ascii="Arial" w:hAnsi="Arial"/>
          <w:sz w:val="19"/>
          <w:szCs w:val="19"/>
        </w:rPr>
        <w:t>Registration No. 9919</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09230D7E" w:rsidR="00D15EA5" w:rsidRPr="00362736" w:rsidRDefault="0083396C" w:rsidP="00BD34D6">
      <w:pPr>
        <w:pStyle w:val="BodyText"/>
        <w:rPr>
          <w:sz w:val="19"/>
          <w:szCs w:val="19"/>
        </w:rPr>
      </w:pPr>
      <w:r w:rsidRPr="00965D59">
        <w:rPr>
          <w:rFonts w:ascii="Arial" w:hAnsi="Arial"/>
          <w:sz w:val="19"/>
          <w:szCs w:val="19"/>
          <w:lang w:val="en-US"/>
        </w:rPr>
        <w:t>10</w:t>
      </w:r>
      <w:r w:rsidR="00BB502F" w:rsidRPr="00965D59">
        <w:rPr>
          <w:rFonts w:ascii="Arial" w:hAnsi="Arial"/>
          <w:sz w:val="19"/>
          <w:szCs w:val="19"/>
          <w:lang w:val="en-US"/>
        </w:rPr>
        <w:t xml:space="preserve"> August</w:t>
      </w:r>
      <w:r w:rsidR="00885806" w:rsidRPr="00965D59">
        <w:rPr>
          <w:rFonts w:ascii="Arial" w:hAnsi="Arial"/>
          <w:sz w:val="19"/>
          <w:szCs w:val="19"/>
          <w:lang w:val="en-US"/>
        </w:rPr>
        <w:t xml:space="preserve"> 2026</w:t>
      </w:r>
    </w:p>
    <w:sectPr w:rsidR="00D15EA5" w:rsidRPr="00362736"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38B2" w14:textId="77777777" w:rsidR="004912A8" w:rsidRDefault="004912A8">
      <w:r>
        <w:separator/>
      </w:r>
    </w:p>
  </w:endnote>
  <w:endnote w:type="continuationSeparator" w:id="0">
    <w:p w14:paraId="7BDCDE54" w14:textId="77777777" w:rsidR="004912A8" w:rsidRDefault="004912A8">
      <w:r>
        <w:continuationSeparator/>
      </w:r>
    </w:p>
  </w:endnote>
  <w:endnote w:type="continuationNotice" w:id="1">
    <w:p w14:paraId="2EBDF68F" w14:textId="77777777" w:rsidR="004912A8" w:rsidRDefault="00491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6825F" w14:textId="77777777" w:rsidR="004912A8" w:rsidRDefault="004912A8">
      <w:bookmarkStart w:id="0" w:name="_Hlk482348182"/>
      <w:bookmarkEnd w:id="0"/>
      <w:r>
        <w:separator/>
      </w:r>
    </w:p>
  </w:footnote>
  <w:footnote w:type="continuationSeparator" w:id="0">
    <w:p w14:paraId="3E4E63BF" w14:textId="77777777" w:rsidR="004912A8" w:rsidRDefault="004912A8">
      <w:r>
        <w:continuationSeparator/>
      </w:r>
    </w:p>
  </w:footnote>
  <w:footnote w:type="continuationNotice" w:id="1">
    <w:p w14:paraId="4968CB1D" w14:textId="77777777" w:rsidR="004912A8" w:rsidRDefault="004912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8304BC9"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1303CCDD"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6D449632"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2656"/>
    <w:rsid w:val="00004B8D"/>
    <w:rsid w:val="00006370"/>
    <w:rsid w:val="00006E26"/>
    <w:rsid w:val="0001409B"/>
    <w:rsid w:val="0001415A"/>
    <w:rsid w:val="000162B0"/>
    <w:rsid w:val="0002363E"/>
    <w:rsid w:val="000251C4"/>
    <w:rsid w:val="00027211"/>
    <w:rsid w:val="000276B6"/>
    <w:rsid w:val="00027DE7"/>
    <w:rsid w:val="0003023B"/>
    <w:rsid w:val="00031D17"/>
    <w:rsid w:val="00043824"/>
    <w:rsid w:val="00044ACE"/>
    <w:rsid w:val="0004550E"/>
    <w:rsid w:val="00052614"/>
    <w:rsid w:val="000561AB"/>
    <w:rsid w:val="000561C7"/>
    <w:rsid w:val="00057CB4"/>
    <w:rsid w:val="000605E9"/>
    <w:rsid w:val="0006313A"/>
    <w:rsid w:val="000723F7"/>
    <w:rsid w:val="0007420C"/>
    <w:rsid w:val="00074485"/>
    <w:rsid w:val="00075F07"/>
    <w:rsid w:val="000828F1"/>
    <w:rsid w:val="00082F59"/>
    <w:rsid w:val="00083D06"/>
    <w:rsid w:val="00085603"/>
    <w:rsid w:val="000870E5"/>
    <w:rsid w:val="00094333"/>
    <w:rsid w:val="00096C93"/>
    <w:rsid w:val="00097FAB"/>
    <w:rsid w:val="000A059C"/>
    <w:rsid w:val="000A2A86"/>
    <w:rsid w:val="000A6546"/>
    <w:rsid w:val="000B65E3"/>
    <w:rsid w:val="000B6A73"/>
    <w:rsid w:val="000B7090"/>
    <w:rsid w:val="000B7DC8"/>
    <w:rsid w:val="000C1177"/>
    <w:rsid w:val="000C4639"/>
    <w:rsid w:val="000C62FE"/>
    <w:rsid w:val="000D2E48"/>
    <w:rsid w:val="000E0685"/>
    <w:rsid w:val="000E318E"/>
    <w:rsid w:val="000E52CE"/>
    <w:rsid w:val="000E6680"/>
    <w:rsid w:val="000F3AAB"/>
    <w:rsid w:val="000F6E25"/>
    <w:rsid w:val="001011DF"/>
    <w:rsid w:val="00103673"/>
    <w:rsid w:val="001075BE"/>
    <w:rsid w:val="0011189D"/>
    <w:rsid w:val="00112B69"/>
    <w:rsid w:val="001151DF"/>
    <w:rsid w:val="001179AA"/>
    <w:rsid w:val="001279F1"/>
    <w:rsid w:val="001316D3"/>
    <w:rsid w:val="0013485A"/>
    <w:rsid w:val="00136F58"/>
    <w:rsid w:val="001421C2"/>
    <w:rsid w:val="001422CE"/>
    <w:rsid w:val="00154C01"/>
    <w:rsid w:val="001554CD"/>
    <w:rsid w:val="00155A91"/>
    <w:rsid w:val="001613E2"/>
    <w:rsid w:val="00162AD9"/>
    <w:rsid w:val="0016459D"/>
    <w:rsid w:val="00166209"/>
    <w:rsid w:val="00167017"/>
    <w:rsid w:val="001808B5"/>
    <w:rsid w:val="00183AEE"/>
    <w:rsid w:val="0018585A"/>
    <w:rsid w:val="00185A7F"/>
    <w:rsid w:val="00187308"/>
    <w:rsid w:val="0019210D"/>
    <w:rsid w:val="00196567"/>
    <w:rsid w:val="001967C7"/>
    <w:rsid w:val="001A01D9"/>
    <w:rsid w:val="001A3BFB"/>
    <w:rsid w:val="001A3C20"/>
    <w:rsid w:val="001A741C"/>
    <w:rsid w:val="001B198C"/>
    <w:rsid w:val="001B2973"/>
    <w:rsid w:val="001B7388"/>
    <w:rsid w:val="001C1E80"/>
    <w:rsid w:val="001D209D"/>
    <w:rsid w:val="001D2302"/>
    <w:rsid w:val="001D45F8"/>
    <w:rsid w:val="001D5DB0"/>
    <w:rsid w:val="001D77FD"/>
    <w:rsid w:val="001D7BB3"/>
    <w:rsid w:val="001E12A6"/>
    <w:rsid w:val="001E13B8"/>
    <w:rsid w:val="001E1E3A"/>
    <w:rsid w:val="001E498F"/>
    <w:rsid w:val="001F502E"/>
    <w:rsid w:val="001F5C54"/>
    <w:rsid w:val="001F6EE9"/>
    <w:rsid w:val="001F7290"/>
    <w:rsid w:val="00202090"/>
    <w:rsid w:val="00206955"/>
    <w:rsid w:val="00214019"/>
    <w:rsid w:val="002164B9"/>
    <w:rsid w:val="0022163F"/>
    <w:rsid w:val="0022184F"/>
    <w:rsid w:val="00221FB7"/>
    <w:rsid w:val="0022452B"/>
    <w:rsid w:val="0022518C"/>
    <w:rsid w:val="00226123"/>
    <w:rsid w:val="002368AA"/>
    <w:rsid w:val="002377D0"/>
    <w:rsid w:val="00237A7E"/>
    <w:rsid w:val="00241F16"/>
    <w:rsid w:val="00247969"/>
    <w:rsid w:val="002515BC"/>
    <w:rsid w:val="00254788"/>
    <w:rsid w:val="0026182A"/>
    <w:rsid w:val="00265555"/>
    <w:rsid w:val="002749F4"/>
    <w:rsid w:val="00276C62"/>
    <w:rsid w:val="00277EBE"/>
    <w:rsid w:val="002800FD"/>
    <w:rsid w:val="00280687"/>
    <w:rsid w:val="00281B00"/>
    <w:rsid w:val="002827CF"/>
    <w:rsid w:val="002838FB"/>
    <w:rsid w:val="00285249"/>
    <w:rsid w:val="002915ED"/>
    <w:rsid w:val="002939D2"/>
    <w:rsid w:val="00295892"/>
    <w:rsid w:val="002A235A"/>
    <w:rsid w:val="002A23F2"/>
    <w:rsid w:val="002A252E"/>
    <w:rsid w:val="002A347B"/>
    <w:rsid w:val="002B0C5C"/>
    <w:rsid w:val="002B1C13"/>
    <w:rsid w:val="002C623D"/>
    <w:rsid w:val="002C715E"/>
    <w:rsid w:val="002D3477"/>
    <w:rsid w:val="002D4F10"/>
    <w:rsid w:val="002D5A0F"/>
    <w:rsid w:val="002D6E25"/>
    <w:rsid w:val="002E02F4"/>
    <w:rsid w:val="002E71E2"/>
    <w:rsid w:val="002E7F1E"/>
    <w:rsid w:val="002F12B7"/>
    <w:rsid w:val="002F148D"/>
    <w:rsid w:val="002F2839"/>
    <w:rsid w:val="002F2DEB"/>
    <w:rsid w:val="002F3903"/>
    <w:rsid w:val="002F4686"/>
    <w:rsid w:val="002F4A52"/>
    <w:rsid w:val="002F6D2C"/>
    <w:rsid w:val="002F7D90"/>
    <w:rsid w:val="0030026A"/>
    <w:rsid w:val="003017EF"/>
    <w:rsid w:val="00305173"/>
    <w:rsid w:val="00312E8C"/>
    <w:rsid w:val="00321A76"/>
    <w:rsid w:val="0032758F"/>
    <w:rsid w:val="00327B79"/>
    <w:rsid w:val="00327E2F"/>
    <w:rsid w:val="003318EA"/>
    <w:rsid w:val="003322E7"/>
    <w:rsid w:val="00335E5B"/>
    <w:rsid w:val="00336E39"/>
    <w:rsid w:val="00340A16"/>
    <w:rsid w:val="00342038"/>
    <w:rsid w:val="00344559"/>
    <w:rsid w:val="00347050"/>
    <w:rsid w:val="00354F5D"/>
    <w:rsid w:val="00356CD0"/>
    <w:rsid w:val="00361AB5"/>
    <w:rsid w:val="00362736"/>
    <w:rsid w:val="00363DA0"/>
    <w:rsid w:val="00365ECE"/>
    <w:rsid w:val="00373005"/>
    <w:rsid w:val="003733EE"/>
    <w:rsid w:val="003744DA"/>
    <w:rsid w:val="0038141D"/>
    <w:rsid w:val="00382E18"/>
    <w:rsid w:val="00384904"/>
    <w:rsid w:val="00387A52"/>
    <w:rsid w:val="00396DFE"/>
    <w:rsid w:val="003978B3"/>
    <w:rsid w:val="003A31B7"/>
    <w:rsid w:val="003B20AD"/>
    <w:rsid w:val="003B4CCD"/>
    <w:rsid w:val="003B4DED"/>
    <w:rsid w:val="003C12C5"/>
    <w:rsid w:val="003C27EF"/>
    <w:rsid w:val="003C32E9"/>
    <w:rsid w:val="003C3898"/>
    <w:rsid w:val="003C7E88"/>
    <w:rsid w:val="003D2605"/>
    <w:rsid w:val="003D64D6"/>
    <w:rsid w:val="003E034A"/>
    <w:rsid w:val="003E3E21"/>
    <w:rsid w:val="003F40BE"/>
    <w:rsid w:val="004008AF"/>
    <w:rsid w:val="00416281"/>
    <w:rsid w:val="00416871"/>
    <w:rsid w:val="00422353"/>
    <w:rsid w:val="00426915"/>
    <w:rsid w:val="00433F63"/>
    <w:rsid w:val="00435788"/>
    <w:rsid w:val="004359E6"/>
    <w:rsid w:val="00437D56"/>
    <w:rsid w:val="00443CE3"/>
    <w:rsid w:val="00447116"/>
    <w:rsid w:val="00452E7B"/>
    <w:rsid w:val="004539C4"/>
    <w:rsid w:val="004546FA"/>
    <w:rsid w:val="0045732E"/>
    <w:rsid w:val="004741BA"/>
    <w:rsid w:val="00476A47"/>
    <w:rsid w:val="00481FE7"/>
    <w:rsid w:val="0048347F"/>
    <w:rsid w:val="00483D74"/>
    <w:rsid w:val="0048532C"/>
    <w:rsid w:val="00485E85"/>
    <w:rsid w:val="004864CF"/>
    <w:rsid w:val="0049103F"/>
    <w:rsid w:val="004912A8"/>
    <w:rsid w:val="00493777"/>
    <w:rsid w:val="004A0DFE"/>
    <w:rsid w:val="004A3C62"/>
    <w:rsid w:val="004A6579"/>
    <w:rsid w:val="004B018D"/>
    <w:rsid w:val="004B73BE"/>
    <w:rsid w:val="004C0971"/>
    <w:rsid w:val="004C0C25"/>
    <w:rsid w:val="004C2111"/>
    <w:rsid w:val="004C284B"/>
    <w:rsid w:val="004C732E"/>
    <w:rsid w:val="004D0882"/>
    <w:rsid w:val="004D1F57"/>
    <w:rsid w:val="004D20AE"/>
    <w:rsid w:val="004D3578"/>
    <w:rsid w:val="004D4628"/>
    <w:rsid w:val="004D5CA2"/>
    <w:rsid w:val="004E374C"/>
    <w:rsid w:val="004E7D55"/>
    <w:rsid w:val="004F1A16"/>
    <w:rsid w:val="004F207F"/>
    <w:rsid w:val="004F3D4B"/>
    <w:rsid w:val="004F5D91"/>
    <w:rsid w:val="004F77C6"/>
    <w:rsid w:val="00500358"/>
    <w:rsid w:val="00500ED3"/>
    <w:rsid w:val="005070FA"/>
    <w:rsid w:val="005152D7"/>
    <w:rsid w:val="0051574B"/>
    <w:rsid w:val="0052186A"/>
    <w:rsid w:val="005321DA"/>
    <w:rsid w:val="00535092"/>
    <w:rsid w:val="00542E2A"/>
    <w:rsid w:val="00546F9A"/>
    <w:rsid w:val="00547541"/>
    <w:rsid w:val="00551365"/>
    <w:rsid w:val="00551A43"/>
    <w:rsid w:val="00551D42"/>
    <w:rsid w:val="005520AB"/>
    <w:rsid w:val="00560755"/>
    <w:rsid w:val="005613C9"/>
    <w:rsid w:val="00561EFE"/>
    <w:rsid w:val="005627FF"/>
    <w:rsid w:val="005655CC"/>
    <w:rsid w:val="005760E1"/>
    <w:rsid w:val="00577D61"/>
    <w:rsid w:val="0058148A"/>
    <w:rsid w:val="005822AC"/>
    <w:rsid w:val="005844C7"/>
    <w:rsid w:val="005867A9"/>
    <w:rsid w:val="00597FD6"/>
    <w:rsid w:val="005A2A35"/>
    <w:rsid w:val="005A2B29"/>
    <w:rsid w:val="005A66D8"/>
    <w:rsid w:val="005A7AB9"/>
    <w:rsid w:val="005B405A"/>
    <w:rsid w:val="005B47F1"/>
    <w:rsid w:val="005B61A8"/>
    <w:rsid w:val="005C073D"/>
    <w:rsid w:val="005C2CCB"/>
    <w:rsid w:val="005C3E15"/>
    <w:rsid w:val="005C6479"/>
    <w:rsid w:val="005C69FD"/>
    <w:rsid w:val="005D45A3"/>
    <w:rsid w:val="005D7025"/>
    <w:rsid w:val="005E2D67"/>
    <w:rsid w:val="005E5578"/>
    <w:rsid w:val="005E5818"/>
    <w:rsid w:val="005E645B"/>
    <w:rsid w:val="005E690E"/>
    <w:rsid w:val="005F4D62"/>
    <w:rsid w:val="006028CD"/>
    <w:rsid w:val="00605258"/>
    <w:rsid w:val="00610ED7"/>
    <w:rsid w:val="00610F6D"/>
    <w:rsid w:val="006130A9"/>
    <w:rsid w:val="00620CE3"/>
    <w:rsid w:val="00621086"/>
    <w:rsid w:val="0062286C"/>
    <w:rsid w:val="0062310D"/>
    <w:rsid w:val="006307EA"/>
    <w:rsid w:val="00630C93"/>
    <w:rsid w:val="00633219"/>
    <w:rsid w:val="00633F16"/>
    <w:rsid w:val="006365A1"/>
    <w:rsid w:val="00636AA2"/>
    <w:rsid w:val="00645AB7"/>
    <w:rsid w:val="006506AF"/>
    <w:rsid w:val="0065083A"/>
    <w:rsid w:val="00655B12"/>
    <w:rsid w:val="00656129"/>
    <w:rsid w:val="00664E69"/>
    <w:rsid w:val="0066523E"/>
    <w:rsid w:val="00666764"/>
    <w:rsid w:val="0066694B"/>
    <w:rsid w:val="00667DB6"/>
    <w:rsid w:val="0067053D"/>
    <w:rsid w:val="006771E8"/>
    <w:rsid w:val="00677C01"/>
    <w:rsid w:val="006807CC"/>
    <w:rsid w:val="00683CC7"/>
    <w:rsid w:val="00692CA5"/>
    <w:rsid w:val="006932D7"/>
    <w:rsid w:val="0069702C"/>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3F0E"/>
    <w:rsid w:val="006F4F77"/>
    <w:rsid w:val="006F6165"/>
    <w:rsid w:val="007002BE"/>
    <w:rsid w:val="0070147C"/>
    <w:rsid w:val="007077CD"/>
    <w:rsid w:val="00714FD6"/>
    <w:rsid w:val="007154E2"/>
    <w:rsid w:val="0072254C"/>
    <w:rsid w:val="007265F7"/>
    <w:rsid w:val="00730B6E"/>
    <w:rsid w:val="0073152F"/>
    <w:rsid w:val="00731894"/>
    <w:rsid w:val="00733290"/>
    <w:rsid w:val="00734624"/>
    <w:rsid w:val="0073664F"/>
    <w:rsid w:val="00746796"/>
    <w:rsid w:val="00746D91"/>
    <w:rsid w:val="007508C7"/>
    <w:rsid w:val="00752B95"/>
    <w:rsid w:val="0075598A"/>
    <w:rsid w:val="00755F2A"/>
    <w:rsid w:val="00756C3A"/>
    <w:rsid w:val="0076009F"/>
    <w:rsid w:val="00761813"/>
    <w:rsid w:val="007652E3"/>
    <w:rsid w:val="00767CF6"/>
    <w:rsid w:val="00771B85"/>
    <w:rsid w:val="007721AB"/>
    <w:rsid w:val="00775DA6"/>
    <w:rsid w:val="00777CE7"/>
    <w:rsid w:val="0078170A"/>
    <w:rsid w:val="0078753A"/>
    <w:rsid w:val="00790956"/>
    <w:rsid w:val="0079502D"/>
    <w:rsid w:val="00795FE8"/>
    <w:rsid w:val="007A0755"/>
    <w:rsid w:val="007A1B77"/>
    <w:rsid w:val="007A255E"/>
    <w:rsid w:val="007A31D9"/>
    <w:rsid w:val="007A3D38"/>
    <w:rsid w:val="007A6496"/>
    <w:rsid w:val="007A7215"/>
    <w:rsid w:val="007A74F9"/>
    <w:rsid w:val="007A7E5B"/>
    <w:rsid w:val="007B0327"/>
    <w:rsid w:val="007C0FA2"/>
    <w:rsid w:val="007D3DD8"/>
    <w:rsid w:val="007D41A1"/>
    <w:rsid w:val="007D4D84"/>
    <w:rsid w:val="007E44C3"/>
    <w:rsid w:val="007E7192"/>
    <w:rsid w:val="007F6760"/>
    <w:rsid w:val="00800C9E"/>
    <w:rsid w:val="008033D0"/>
    <w:rsid w:val="008033F1"/>
    <w:rsid w:val="00803FB6"/>
    <w:rsid w:val="00804DAA"/>
    <w:rsid w:val="008059EF"/>
    <w:rsid w:val="008128F7"/>
    <w:rsid w:val="00812938"/>
    <w:rsid w:val="00812D93"/>
    <w:rsid w:val="00815698"/>
    <w:rsid w:val="008206DD"/>
    <w:rsid w:val="00820F30"/>
    <w:rsid w:val="00827B71"/>
    <w:rsid w:val="00830DAC"/>
    <w:rsid w:val="0083134C"/>
    <w:rsid w:val="00831C50"/>
    <w:rsid w:val="00832F51"/>
    <w:rsid w:val="0083396C"/>
    <w:rsid w:val="00841BC7"/>
    <w:rsid w:val="00843100"/>
    <w:rsid w:val="00847054"/>
    <w:rsid w:val="00850F25"/>
    <w:rsid w:val="00851C2C"/>
    <w:rsid w:val="008534AA"/>
    <w:rsid w:val="00860FF0"/>
    <w:rsid w:val="0086189B"/>
    <w:rsid w:val="008679E9"/>
    <w:rsid w:val="00871331"/>
    <w:rsid w:val="008719C2"/>
    <w:rsid w:val="008723F1"/>
    <w:rsid w:val="008762D6"/>
    <w:rsid w:val="00880D85"/>
    <w:rsid w:val="00884FF7"/>
    <w:rsid w:val="00885287"/>
    <w:rsid w:val="00885806"/>
    <w:rsid w:val="00887357"/>
    <w:rsid w:val="00894ACE"/>
    <w:rsid w:val="008965EA"/>
    <w:rsid w:val="008A05C8"/>
    <w:rsid w:val="008A1FF2"/>
    <w:rsid w:val="008A4140"/>
    <w:rsid w:val="008B19D9"/>
    <w:rsid w:val="008B1FD3"/>
    <w:rsid w:val="008B204B"/>
    <w:rsid w:val="008B3152"/>
    <w:rsid w:val="008C49AE"/>
    <w:rsid w:val="008C59F7"/>
    <w:rsid w:val="008D26C4"/>
    <w:rsid w:val="008D4145"/>
    <w:rsid w:val="008E03BA"/>
    <w:rsid w:val="008E51B9"/>
    <w:rsid w:val="008E6C91"/>
    <w:rsid w:val="008E7687"/>
    <w:rsid w:val="008E7AFC"/>
    <w:rsid w:val="008F0E3C"/>
    <w:rsid w:val="008F11FA"/>
    <w:rsid w:val="008F1C1B"/>
    <w:rsid w:val="008F33AE"/>
    <w:rsid w:val="008F4ACA"/>
    <w:rsid w:val="008F6BF3"/>
    <w:rsid w:val="009056BB"/>
    <w:rsid w:val="009060A0"/>
    <w:rsid w:val="00912F98"/>
    <w:rsid w:val="009137E6"/>
    <w:rsid w:val="00914D1E"/>
    <w:rsid w:val="00917FBB"/>
    <w:rsid w:val="009219CA"/>
    <w:rsid w:val="009223D3"/>
    <w:rsid w:val="00926867"/>
    <w:rsid w:val="00931D7A"/>
    <w:rsid w:val="00935D8D"/>
    <w:rsid w:val="00942FE8"/>
    <w:rsid w:val="00950319"/>
    <w:rsid w:val="00952DD6"/>
    <w:rsid w:val="009554ED"/>
    <w:rsid w:val="00957E70"/>
    <w:rsid w:val="00962D2F"/>
    <w:rsid w:val="00963E73"/>
    <w:rsid w:val="00965D59"/>
    <w:rsid w:val="00970DAB"/>
    <w:rsid w:val="00972FF6"/>
    <w:rsid w:val="0097321D"/>
    <w:rsid w:val="009750BD"/>
    <w:rsid w:val="00980860"/>
    <w:rsid w:val="00986FC3"/>
    <w:rsid w:val="00992531"/>
    <w:rsid w:val="00995CD5"/>
    <w:rsid w:val="009A1787"/>
    <w:rsid w:val="009A17BC"/>
    <w:rsid w:val="009A40E5"/>
    <w:rsid w:val="009A4F5A"/>
    <w:rsid w:val="009B1F44"/>
    <w:rsid w:val="009B2870"/>
    <w:rsid w:val="009B2A0A"/>
    <w:rsid w:val="009B4573"/>
    <w:rsid w:val="009B7037"/>
    <w:rsid w:val="009C002A"/>
    <w:rsid w:val="009C0DBC"/>
    <w:rsid w:val="009C456F"/>
    <w:rsid w:val="009C74BE"/>
    <w:rsid w:val="009C795A"/>
    <w:rsid w:val="009D65A6"/>
    <w:rsid w:val="009E278C"/>
    <w:rsid w:val="009E27AE"/>
    <w:rsid w:val="009F4D4C"/>
    <w:rsid w:val="009F6EDC"/>
    <w:rsid w:val="00A02A9B"/>
    <w:rsid w:val="00A035CE"/>
    <w:rsid w:val="00A0537F"/>
    <w:rsid w:val="00A0602E"/>
    <w:rsid w:val="00A06C1F"/>
    <w:rsid w:val="00A07FFA"/>
    <w:rsid w:val="00A11FB4"/>
    <w:rsid w:val="00A1550B"/>
    <w:rsid w:val="00A20D3D"/>
    <w:rsid w:val="00A24D7D"/>
    <w:rsid w:val="00A2554E"/>
    <w:rsid w:val="00A35782"/>
    <w:rsid w:val="00A35E01"/>
    <w:rsid w:val="00A362F9"/>
    <w:rsid w:val="00A42289"/>
    <w:rsid w:val="00A43EE6"/>
    <w:rsid w:val="00A51E1D"/>
    <w:rsid w:val="00A55352"/>
    <w:rsid w:val="00A561CC"/>
    <w:rsid w:val="00A60602"/>
    <w:rsid w:val="00A6088F"/>
    <w:rsid w:val="00A60F49"/>
    <w:rsid w:val="00A61E15"/>
    <w:rsid w:val="00A62910"/>
    <w:rsid w:val="00A6605E"/>
    <w:rsid w:val="00A66F91"/>
    <w:rsid w:val="00A70229"/>
    <w:rsid w:val="00A71E33"/>
    <w:rsid w:val="00A750C9"/>
    <w:rsid w:val="00A80109"/>
    <w:rsid w:val="00A918D1"/>
    <w:rsid w:val="00A93A9A"/>
    <w:rsid w:val="00A974F0"/>
    <w:rsid w:val="00AA1C6E"/>
    <w:rsid w:val="00AA5C16"/>
    <w:rsid w:val="00AA5DAF"/>
    <w:rsid w:val="00AB4692"/>
    <w:rsid w:val="00AC0CD4"/>
    <w:rsid w:val="00AC2F15"/>
    <w:rsid w:val="00AC31D4"/>
    <w:rsid w:val="00AC4164"/>
    <w:rsid w:val="00AC6098"/>
    <w:rsid w:val="00AD077B"/>
    <w:rsid w:val="00AD3492"/>
    <w:rsid w:val="00AD567E"/>
    <w:rsid w:val="00AE0761"/>
    <w:rsid w:val="00AE2BF6"/>
    <w:rsid w:val="00AE3370"/>
    <w:rsid w:val="00AE46E7"/>
    <w:rsid w:val="00AE64CA"/>
    <w:rsid w:val="00AF1831"/>
    <w:rsid w:val="00AF2123"/>
    <w:rsid w:val="00AF229B"/>
    <w:rsid w:val="00AF7092"/>
    <w:rsid w:val="00AF7F2F"/>
    <w:rsid w:val="00B01879"/>
    <w:rsid w:val="00B06E81"/>
    <w:rsid w:val="00B1262C"/>
    <w:rsid w:val="00B1320D"/>
    <w:rsid w:val="00B1324D"/>
    <w:rsid w:val="00B13EE1"/>
    <w:rsid w:val="00B157E2"/>
    <w:rsid w:val="00B17C2E"/>
    <w:rsid w:val="00B22634"/>
    <w:rsid w:val="00B24A45"/>
    <w:rsid w:val="00B25B92"/>
    <w:rsid w:val="00B26948"/>
    <w:rsid w:val="00B31475"/>
    <w:rsid w:val="00B34D51"/>
    <w:rsid w:val="00B36A0E"/>
    <w:rsid w:val="00B36BA1"/>
    <w:rsid w:val="00B40D67"/>
    <w:rsid w:val="00B412B2"/>
    <w:rsid w:val="00B43C45"/>
    <w:rsid w:val="00B4793D"/>
    <w:rsid w:val="00B55EE8"/>
    <w:rsid w:val="00B56E6C"/>
    <w:rsid w:val="00B57250"/>
    <w:rsid w:val="00B63958"/>
    <w:rsid w:val="00B63D0E"/>
    <w:rsid w:val="00B6447E"/>
    <w:rsid w:val="00B647BC"/>
    <w:rsid w:val="00B67125"/>
    <w:rsid w:val="00B7305C"/>
    <w:rsid w:val="00B83039"/>
    <w:rsid w:val="00B86B83"/>
    <w:rsid w:val="00B91171"/>
    <w:rsid w:val="00B97D17"/>
    <w:rsid w:val="00BA2743"/>
    <w:rsid w:val="00BA38DA"/>
    <w:rsid w:val="00BA5B00"/>
    <w:rsid w:val="00BB0F25"/>
    <w:rsid w:val="00BB1A07"/>
    <w:rsid w:val="00BB33A1"/>
    <w:rsid w:val="00BB502F"/>
    <w:rsid w:val="00BB6DAD"/>
    <w:rsid w:val="00BB7346"/>
    <w:rsid w:val="00BC1555"/>
    <w:rsid w:val="00BC60A9"/>
    <w:rsid w:val="00BC7F39"/>
    <w:rsid w:val="00BD14BD"/>
    <w:rsid w:val="00BD2D05"/>
    <w:rsid w:val="00BD34D6"/>
    <w:rsid w:val="00BD4BAC"/>
    <w:rsid w:val="00BE0C8A"/>
    <w:rsid w:val="00BE334D"/>
    <w:rsid w:val="00BE4988"/>
    <w:rsid w:val="00BF1C24"/>
    <w:rsid w:val="00BF5E73"/>
    <w:rsid w:val="00C04010"/>
    <w:rsid w:val="00C0500D"/>
    <w:rsid w:val="00C062EC"/>
    <w:rsid w:val="00C06939"/>
    <w:rsid w:val="00C10298"/>
    <w:rsid w:val="00C10B42"/>
    <w:rsid w:val="00C12796"/>
    <w:rsid w:val="00C142C6"/>
    <w:rsid w:val="00C157B1"/>
    <w:rsid w:val="00C21942"/>
    <w:rsid w:val="00C21E3B"/>
    <w:rsid w:val="00C3572B"/>
    <w:rsid w:val="00C35800"/>
    <w:rsid w:val="00C35B1A"/>
    <w:rsid w:val="00C35BB5"/>
    <w:rsid w:val="00C40AC6"/>
    <w:rsid w:val="00C41C7D"/>
    <w:rsid w:val="00C43221"/>
    <w:rsid w:val="00C460C3"/>
    <w:rsid w:val="00C47B16"/>
    <w:rsid w:val="00C50CFF"/>
    <w:rsid w:val="00C63023"/>
    <w:rsid w:val="00C63743"/>
    <w:rsid w:val="00C725FA"/>
    <w:rsid w:val="00C76C6C"/>
    <w:rsid w:val="00C804DE"/>
    <w:rsid w:val="00C80EC5"/>
    <w:rsid w:val="00C86BB9"/>
    <w:rsid w:val="00C8772C"/>
    <w:rsid w:val="00C936C2"/>
    <w:rsid w:val="00C94D6D"/>
    <w:rsid w:val="00C95DBE"/>
    <w:rsid w:val="00C96CD0"/>
    <w:rsid w:val="00CA43FD"/>
    <w:rsid w:val="00CB18EB"/>
    <w:rsid w:val="00CB441E"/>
    <w:rsid w:val="00CB6163"/>
    <w:rsid w:val="00CB6552"/>
    <w:rsid w:val="00CC1945"/>
    <w:rsid w:val="00CC557B"/>
    <w:rsid w:val="00CC5FCC"/>
    <w:rsid w:val="00CC72E9"/>
    <w:rsid w:val="00CC73A2"/>
    <w:rsid w:val="00CD25C2"/>
    <w:rsid w:val="00CD4D2E"/>
    <w:rsid w:val="00CD537E"/>
    <w:rsid w:val="00CD54A8"/>
    <w:rsid w:val="00CE0614"/>
    <w:rsid w:val="00CE24E5"/>
    <w:rsid w:val="00CE41DB"/>
    <w:rsid w:val="00CE4D96"/>
    <w:rsid w:val="00CF0009"/>
    <w:rsid w:val="00D02383"/>
    <w:rsid w:val="00D078C4"/>
    <w:rsid w:val="00D11CE3"/>
    <w:rsid w:val="00D1564F"/>
    <w:rsid w:val="00D15EA5"/>
    <w:rsid w:val="00D166E9"/>
    <w:rsid w:val="00D20EC7"/>
    <w:rsid w:val="00D2100B"/>
    <w:rsid w:val="00D22635"/>
    <w:rsid w:val="00D23D11"/>
    <w:rsid w:val="00D25168"/>
    <w:rsid w:val="00D3089E"/>
    <w:rsid w:val="00D31D7A"/>
    <w:rsid w:val="00D33E60"/>
    <w:rsid w:val="00D34F28"/>
    <w:rsid w:val="00D3699C"/>
    <w:rsid w:val="00D420A1"/>
    <w:rsid w:val="00D4589A"/>
    <w:rsid w:val="00D460E7"/>
    <w:rsid w:val="00D46D75"/>
    <w:rsid w:val="00D53625"/>
    <w:rsid w:val="00D560E8"/>
    <w:rsid w:val="00D60780"/>
    <w:rsid w:val="00D637BF"/>
    <w:rsid w:val="00D63ABC"/>
    <w:rsid w:val="00D675F1"/>
    <w:rsid w:val="00D67C6F"/>
    <w:rsid w:val="00D7399D"/>
    <w:rsid w:val="00D73B96"/>
    <w:rsid w:val="00D80807"/>
    <w:rsid w:val="00D82513"/>
    <w:rsid w:val="00D86917"/>
    <w:rsid w:val="00D900C6"/>
    <w:rsid w:val="00D92E3D"/>
    <w:rsid w:val="00D92F9A"/>
    <w:rsid w:val="00D9427D"/>
    <w:rsid w:val="00D96128"/>
    <w:rsid w:val="00DA280B"/>
    <w:rsid w:val="00DA303A"/>
    <w:rsid w:val="00DA32E8"/>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15746"/>
    <w:rsid w:val="00E26969"/>
    <w:rsid w:val="00E26AF3"/>
    <w:rsid w:val="00E276E0"/>
    <w:rsid w:val="00E314EA"/>
    <w:rsid w:val="00E31982"/>
    <w:rsid w:val="00E31FA3"/>
    <w:rsid w:val="00E32428"/>
    <w:rsid w:val="00E33938"/>
    <w:rsid w:val="00E33C6C"/>
    <w:rsid w:val="00E33FDA"/>
    <w:rsid w:val="00E3550F"/>
    <w:rsid w:val="00E406D5"/>
    <w:rsid w:val="00E42EAF"/>
    <w:rsid w:val="00E56701"/>
    <w:rsid w:val="00E60D12"/>
    <w:rsid w:val="00E61306"/>
    <w:rsid w:val="00E625A5"/>
    <w:rsid w:val="00E62754"/>
    <w:rsid w:val="00E632B4"/>
    <w:rsid w:val="00E64626"/>
    <w:rsid w:val="00E64D2D"/>
    <w:rsid w:val="00E65251"/>
    <w:rsid w:val="00E6595E"/>
    <w:rsid w:val="00E6607B"/>
    <w:rsid w:val="00E753A3"/>
    <w:rsid w:val="00E845DD"/>
    <w:rsid w:val="00E85D50"/>
    <w:rsid w:val="00E86B53"/>
    <w:rsid w:val="00E9009F"/>
    <w:rsid w:val="00E9110B"/>
    <w:rsid w:val="00E91E1C"/>
    <w:rsid w:val="00E925B5"/>
    <w:rsid w:val="00E936EC"/>
    <w:rsid w:val="00EA25C7"/>
    <w:rsid w:val="00EA2B6F"/>
    <w:rsid w:val="00EA5B04"/>
    <w:rsid w:val="00EB2F03"/>
    <w:rsid w:val="00EB3478"/>
    <w:rsid w:val="00EB4B39"/>
    <w:rsid w:val="00EB6FE3"/>
    <w:rsid w:val="00EB7298"/>
    <w:rsid w:val="00EC7B66"/>
    <w:rsid w:val="00EE0F65"/>
    <w:rsid w:val="00EE1059"/>
    <w:rsid w:val="00EE1E78"/>
    <w:rsid w:val="00EE3BF8"/>
    <w:rsid w:val="00EE557D"/>
    <w:rsid w:val="00EE613C"/>
    <w:rsid w:val="00F01557"/>
    <w:rsid w:val="00F0728B"/>
    <w:rsid w:val="00F16194"/>
    <w:rsid w:val="00F22A18"/>
    <w:rsid w:val="00F246A1"/>
    <w:rsid w:val="00F31408"/>
    <w:rsid w:val="00F34583"/>
    <w:rsid w:val="00F37917"/>
    <w:rsid w:val="00F4051F"/>
    <w:rsid w:val="00F43F1F"/>
    <w:rsid w:val="00F45F83"/>
    <w:rsid w:val="00F46F51"/>
    <w:rsid w:val="00F471F7"/>
    <w:rsid w:val="00F53B56"/>
    <w:rsid w:val="00F5513E"/>
    <w:rsid w:val="00F55AE7"/>
    <w:rsid w:val="00F56521"/>
    <w:rsid w:val="00F572E2"/>
    <w:rsid w:val="00F63F3F"/>
    <w:rsid w:val="00F643FF"/>
    <w:rsid w:val="00F64616"/>
    <w:rsid w:val="00F6497F"/>
    <w:rsid w:val="00F66FA5"/>
    <w:rsid w:val="00F71678"/>
    <w:rsid w:val="00F730E3"/>
    <w:rsid w:val="00F755E9"/>
    <w:rsid w:val="00F75BF3"/>
    <w:rsid w:val="00F80C96"/>
    <w:rsid w:val="00F81181"/>
    <w:rsid w:val="00F8422C"/>
    <w:rsid w:val="00F909CD"/>
    <w:rsid w:val="00F974D1"/>
    <w:rsid w:val="00FA16E0"/>
    <w:rsid w:val="00FA47A0"/>
    <w:rsid w:val="00FB368E"/>
    <w:rsid w:val="00FB5D56"/>
    <w:rsid w:val="00FB7498"/>
    <w:rsid w:val="00FC4397"/>
    <w:rsid w:val="00FD0173"/>
    <w:rsid w:val="00FD049D"/>
    <w:rsid w:val="00FD05AD"/>
    <w:rsid w:val="00FD0666"/>
    <w:rsid w:val="00FD1AE1"/>
    <w:rsid w:val="00FD4FAC"/>
    <w:rsid w:val="00FD68A4"/>
    <w:rsid w:val="00FD7295"/>
    <w:rsid w:val="00FE10A1"/>
    <w:rsid w:val="00FE2187"/>
    <w:rsid w:val="00FE2924"/>
    <w:rsid w:val="00FE320C"/>
    <w:rsid w:val="00FE38FE"/>
    <w:rsid w:val="00FF346B"/>
    <w:rsid w:val="00FF498C"/>
    <w:rsid w:val="00FF5CAA"/>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4085E25-2FDC-4F18-91DF-5B891E4F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6ABC7-603A-4BDE-B401-911718C24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42</TotalTime>
  <Pages>2</Pages>
  <Words>312</Words>
  <Characters>1844</Characters>
  <Application>Microsoft Office Word</Application>
  <DocSecurity>0</DocSecurity>
  <Lines>49</Lines>
  <Paragraphs>14</Paragraphs>
  <ScaleCrop>false</ScaleCrop>
  <Company>Grant Thornton</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299</cp:revision>
  <cp:lastPrinted>2026-07-30T04:08:00Z</cp:lastPrinted>
  <dcterms:created xsi:type="dcterms:W3CDTF">2019-03-11T17:27:00Z</dcterms:created>
  <dcterms:modified xsi:type="dcterms:W3CDTF">2026-08-11T07:26:00Z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0x010100A06681402B494643B085FE780B726703</vt:lpwstr>
  </property>
  <property fmtid="{D5CDD505-2E9C-101B-9397-08002B2CF9AE}" pid="4" name="MediaServiceImageTags">
    <vt:lpwstr/>
  </property>
</Properties>
</file>