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66F93423" w14:textId="77777777" w:rsidTr="00E272D8">
        <w:trPr>
          <w:trHeight w:val="2865"/>
        </w:trPr>
        <w:tc>
          <w:tcPr>
            <w:tcW w:w="2268" w:type="dxa"/>
          </w:tcPr>
          <w:p w14:paraId="7E4FB40F" w14:textId="77777777" w:rsidR="00E0585C" w:rsidRPr="00E272D8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52BB8D9F" w14:textId="77777777" w:rsidR="00E6018F" w:rsidRPr="00D94272" w:rsidRDefault="00E6018F" w:rsidP="00E6018F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9427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บางกอกแร้นช์ จำกัด (มหาชน) และบริษัทย่อย</w:t>
            </w:r>
          </w:p>
          <w:p w14:paraId="0034F571" w14:textId="216D9C71" w:rsidR="00E6018F" w:rsidRPr="00D94272" w:rsidRDefault="00E6018F" w:rsidP="00E6018F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D9427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="00926212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Pr="00D94272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</w:t>
            </w:r>
            <w:r w:rsidR="00926212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D9427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การเงิน</w:t>
            </w:r>
            <w:r w:rsidR="002A388D" w:rsidRPr="002A388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  <w:r w:rsidR="00E60722">
              <w:rPr>
                <w:rFonts w:ascii="Angsana New" w:hAnsi="Angsana New"/>
                <w:color w:val="7F7E82"/>
                <w:sz w:val="36"/>
                <w:szCs w:val="36"/>
              </w:rPr>
              <w:t xml:space="preserve">                               </w:t>
            </w:r>
            <w:r w:rsidR="002A388D" w:rsidRPr="002A388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0AB89A04" w14:textId="61C67881" w:rsidR="006F04B3" w:rsidRPr="00E272D8" w:rsidRDefault="00E6018F" w:rsidP="00E6018F">
            <w:pPr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0C39E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6374A3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6374A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443E32">
              <w:rPr>
                <w:rFonts w:ascii="Angsana New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01522323" w14:textId="77777777" w:rsidR="00B626F4" w:rsidRDefault="00B626F4">
      <w:pPr>
        <w:sectPr w:rsidR="00B626F4" w:rsidSect="00E6072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312" w:right="1080" w:bottom="10080" w:left="360" w:header="720" w:footer="720" w:gutter="0"/>
          <w:cols w:space="720"/>
          <w:docGrid w:linePitch="360"/>
        </w:sectPr>
      </w:pPr>
    </w:p>
    <w:p w14:paraId="471AA6A5" w14:textId="77777777" w:rsidR="00E272D8" w:rsidRPr="00A66E19" w:rsidRDefault="00E272D8" w:rsidP="00786EA2">
      <w:pPr>
        <w:pStyle w:val="CM1"/>
        <w:spacing w:line="420" w:lineRule="exact"/>
        <w:rPr>
          <w:rFonts w:ascii="Angsana New" w:hAnsi="Angsana New" w:cs="Angsana New"/>
          <w:color w:val="000000"/>
          <w:sz w:val="32"/>
          <w:szCs w:val="32"/>
        </w:rPr>
      </w:pPr>
      <w:r w:rsidRPr="00A66E1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6477D2DE" w14:textId="77777777" w:rsidR="00E272D8" w:rsidRPr="007B04E3" w:rsidRDefault="00BE4EE2" w:rsidP="00786EA2">
      <w:pPr>
        <w:pStyle w:val="CM2"/>
        <w:spacing w:after="360" w:line="420" w:lineRule="exact"/>
        <w:rPr>
          <w:rFonts w:ascii="Angsana New" w:hAnsi="Angsana New" w:cs="Angsana New"/>
          <w:color w:val="000000"/>
          <w:sz w:val="32"/>
          <w:szCs w:val="32"/>
          <w:cs/>
        </w:rPr>
      </w:pPr>
      <w:r w:rsidRPr="00BE4EE2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เสนอต่อผู้ถือหุ้นของบริษัท บางกอกแร้นช์ จำกัด (มหาชน)</w:t>
      </w:r>
    </w:p>
    <w:p w14:paraId="63E18C87" w14:textId="2241178C" w:rsidR="001E67F7" w:rsidRPr="00D727C1" w:rsidRDefault="007F02E9" w:rsidP="00786EA2">
      <w:pPr>
        <w:pStyle w:val="CM2"/>
        <w:spacing w:before="120" w:after="120" w:line="420" w:lineRule="exact"/>
        <w:rPr>
          <w:rFonts w:ascii="Angsana New" w:hAnsi="Angsana New" w:cs="Angsana New"/>
          <w:color w:val="000000"/>
          <w:spacing w:val="-4"/>
          <w:sz w:val="32"/>
          <w:szCs w:val="32"/>
        </w:rPr>
      </w:pPr>
      <w:r w:rsidRPr="007718E6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ข้าพเจ้าได้สอบทาน</w:t>
      </w:r>
      <w:r w:rsidR="002A388D" w:rsidRPr="002A388D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ข้อมูลทางการเงินรวม</w:t>
      </w:r>
      <w:r w:rsidR="002A388D" w:rsidRPr="002A388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ของบริษัท </w:t>
      </w:r>
      <w:r w:rsidR="002A388D" w:rsidRPr="00D727C1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บางกอกแร้นช์</w:t>
      </w:r>
      <w:r w:rsidR="002A388D" w:rsidRPr="002A388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จำกัด (มหาชน)</w:t>
      </w:r>
      <w:r w:rsidR="002A388D" w:rsidRPr="002A388D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และบริษัทย่อย (กลุ่มบริษัท)</w:t>
      </w:r>
      <w:r w:rsidR="002A388D" w:rsidRPr="002A388D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786EA2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   </w:t>
      </w:r>
      <w:r w:rsidR="002A388D" w:rsidRPr="002A388D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ซึ่งประกอบไปด้วย</w:t>
      </w:r>
      <w:r w:rsidRPr="007718E6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งบฐานะการเงินรวม ณ วันที่ </w:t>
      </w:r>
      <w:r w:rsidR="006374A3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31 </w:t>
      </w:r>
      <w:r w:rsidR="006374A3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มีนาคม </w:t>
      </w:r>
      <w:r w:rsidR="006374A3">
        <w:rPr>
          <w:rFonts w:ascii="Angsana New" w:hAnsi="Angsana New" w:cs="Angsana New"/>
          <w:color w:val="000000"/>
          <w:spacing w:val="-4"/>
          <w:sz w:val="32"/>
          <w:szCs w:val="32"/>
        </w:rPr>
        <w:t>2569</w:t>
      </w:r>
      <w:r w:rsidRPr="007718E6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 w:rsidR="006374A3" w:rsidRPr="00D727C1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</w:t>
      </w:r>
      <w:r w:rsidR="006374A3" w:rsidRPr="00D727C1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กำไรขาดทุนรว</w:t>
      </w:r>
      <w:r w:rsidR="006374A3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ม </w:t>
      </w:r>
      <w:r w:rsidR="006374A3" w:rsidRPr="00D727C1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งบ</w:t>
      </w:r>
      <w:r w:rsidR="006374A3" w:rsidRPr="00D727C1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กำไรขาดทุนเบ็ดเสร็จ</w:t>
      </w:r>
      <w:r w:rsidR="006374A3" w:rsidRPr="00D727C1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</w:t>
      </w:r>
      <w:r w:rsidR="006374A3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="006374A3" w:rsidRPr="00D727C1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งบการเป</w:t>
      </w:r>
      <w:r w:rsidR="006374A3" w:rsidRPr="00D727C1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ลี่</w:t>
      </w:r>
      <w:r w:rsidR="006374A3" w:rsidRPr="00D727C1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ยนแปลงส่วนของ</w:t>
      </w:r>
      <w:r w:rsidR="006374A3" w:rsidRPr="00D727C1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ผู้</w:t>
      </w:r>
      <w:r w:rsidR="006374A3" w:rsidRPr="00D727C1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ถือ</w:t>
      </w:r>
      <w:r w:rsidR="006374A3" w:rsidRPr="00D727C1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หุ้</w:t>
      </w:r>
      <w:r w:rsidR="006374A3" w:rsidRPr="00D727C1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น</w:t>
      </w:r>
      <w:r w:rsidR="006374A3" w:rsidRPr="00D727C1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</w:t>
      </w:r>
      <w:r w:rsidR="006374A3" w:rsidRPr="00D727C1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และงบกระแสเงินสด</w:t>
      </w:r>
      <w:r w:rsidR="006374A3" w:rsidRPr="00D727C1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รวมสำหรับงวด</w:t>
      </w:r>
      <w:r w:rsidR="006374A3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สามเดือน</w:t>
      </w:r>
      <w:r w:rsidR="006374A3" w:rsidRPr="00D727C1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สิ้นสุดวันเดียวกันและ</w:t>
      </w:r>
      <w:r w:rsidR="006374A3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               </w:t>
      </w:r>
      <w:r w:rsidR="006374A3" w:rsidRPr="00D727C1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หมายเหตุประกอบงบการเงิน</w:t>
      </w:r>
      <w:r w:rsidR="006374A3" w:rsidRPr="00D727C1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รวมระหว่างกาล</w:t>
      </w:r>
      <w:r w:rsidR="006374A3" w:rsidRPr="00D727C1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แบบย่อ</w:t>
      </w:r>
      <w:r w:rsidR="00D472AE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="00D472AE" w:rsidRPr="00D727C1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และได้สอบทานข้อมูลทางการเงินเฉพาะ</w:t>
      </w:r>
      <w:r w:rsidR="00D472AE" w:rsidRPr="00E6018F">
        <w:rPr>
          <w:rFonts w:ascii="Angsana New" w:hAnsi="Angsana New" w:cs="Angsana New" w:hint="cs"/>
          <w:color w:val="000000"/>
          <w:sz w:val="32"/>
          <w:szCs w:val="32"/>
          <w:cs/>
        </w:rPr>
        <w:t>กิจการ</w:t>
      </w:r>
      <w:r w:rsidR="00D472AE" w:rsidRPr="00D727C1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ของ</w:t>
      </w:r>
      <w:r w:rsidR="00D472AE" w:rsidRPr="00D727C1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บริษัท บางกอกแร้นช์ จำกัด (มหาชน)</w:t>
      </w:r>
      <w:r w:rsidR="00D472AE" w:rsidRPr="00D727C1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ด้วยเช่นกัน</w:t>
      </w:r>
      <w:r w:rsidR="00283ACB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="00D472AE" w:rsidRPr="00D727C1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(รวมเรียกว่า “ข้อมูลทางการเงินระหว่างกาล”)</w:t>
      </w:r>
      <w:r w:rsidR="00D472AE" w:rsidRPr="00D727C1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E6018F" w:rsidRPr="00D727C1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ซึ่</w:t>
      </w:r>
      <w:r w:rsidR="00E6018F" w:rsidRPr="00D727C1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</w:t>
      </w:r>
      <w:r w:rsidR="00E6018F" w:rsidRPr="00D727C1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ผู้</w:t>
      </w:r>
      <w:r w:rsidR="00E6018F" w:rsidRPr="00D727C1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บริหารของกิจการเป็</w:t>
      </w:r>
      <w:r w:rsidR="00E6018F" w:rsidRPr="00D727C1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นผู้</w:t>
      </w:r>
      <w:r w:rsidR="00E6018F" w:rsidRPr="00D727C1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="00E6018F" w:rsidRPr="00D727C1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นี้</w:t>
      </w:r>
      <w:r w:rsidR="00E6018F" w:rsidRPr="00D727C1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ตามมาตรฐานการบัญ</w:t>
      </w:r>
      <w:r w:rsidR="00E6018F" w:rsidRPr="00D727C1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ชี </w:t>
      </w:r>
      <w:r w:rsidR="00E6018F" w:rsidRPr="00D727C1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ฉบับ</w:t>
      </w:r>
      <w:r w:rsidR="00E6018F" w:rsidRPr="00D727C1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ที่</w:t>
      </w:r>
      <w:r w:rsidR="00E6018F" w:rsidRPr="00D727C1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 w:rsidR="00E6018F" w:rsidRPr="00D727C1">
        <w:rPr>
          <w:rFonts w:ascii="Angsana New" w:hAnsi="Angsana New" w:cs="Angsana New"/>
          <w:color w:val="000000"/>
          <w:spacing w:val="-4"/>
          <w:sz w:val="32"/>
          <w:szCs w:val="32"/>
        </w:rPr>
        <w:t>34</w:t>
      </w:r>
      <w:r w:rsidR="00E6018F" w:rsidRPr="00D727C1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="00E6018F" w:rsidRPr="00D727C1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เ</w:t>
      </w:r>
      <w:r w:rsidR="00E6018F" w:rsidRPr="00D727C1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รื่</w:t>
      </w:r>
      <w:r w:rsidR="00E6018F" w:rsidRPr="00D727C1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อง</w:t>
      </w:r>
      <w:r w:rsidR="00E6018F" w:rsidRPr="00D727C1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การรายงานทางการเงิน</w:t>
      </w:r>
      <w:r w:rsidR="00E6018F" w:rsidRPr="00D727C1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ระหว่างกาลส่วนข้าพเจ้าเป็น</w:t>
      </w:r>
      <w:r w:rsidR="00E6018F" w:rsidRPr="00D727C1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ผู้</w:t>
      </w:r>
      <w:r w:rsidR="00E6018F" w:rsidRPr="00D727C1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รับผิดชอบในการให้ข้อสรุปเ</w:t>
      </w:r>
      <w:r w:rsidR="00E6018F" w:rsidRPr="00D727C1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กี่</w:t>
      </w:r>
      <w:r w:rsidR="00E6018F" w:rsidRPr="00D727C1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  <w:r w:rsidR="00A06774" w:rsidRPr="00D727C1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</w:p>
    <w:p w14:paraId="5ED8F6E0" w14:textId="77777777" w:rsidR="00E272D8" w:rsidRPr="00A66E19" w:rsidRDefault="00E272D8" w:rsidP="00786EA2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4483D56D" w14:textId="7DC054D4" w:rsidR="00E272D8" w:rsidRPr="00A66E19" w:rsidRDefault="001D3E7A" w:rsidP="00786EA2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1D3E7A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BD37B9">
        <w:rPr>
          <w:rFonts w:ascii="Angsana New" w:hAnsi="Angsana New" w:cs="Angsana New"/>
          <w:sz w:val="32"/>
          <w:szCs w:val="32"/>
        </w:rPr>
        <w:t>2410</w:t>
      </w:r>
      <w:r w:rsidRPr="001D3E7A">
        <w:rPr>
          <w:rFonts w:ascii="Angsana New" w:hAnsi="Angsana New" w:cs="Angsana New"/>
          <w:sz w:val="32"/>
          <w:szCs w:val="32"/>
          <w:cs/>
        </w:rPr>
        <w:t xml:space="preserve"> 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การสอบทานนี้มีขอบเขตจำกัดกว่าการตรวจสอบตามมาตรฐานที่เกี่ยวกับการสอบบัญชีที่ออกโดยสภาวิชาชีพ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109F9F93" w14:textId="77777777" w:rsidR="00AC7BBD" w:rsidRPr="00AC7BBD" w:rsidRDefault="008B2DF9" w:rsidP="00786EA2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9D223A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56B9903C" w14:textId="262625D5" w:rsidR="00AC7BBD" w:rsidRPr="00AC7BBD" w:rsidRDefault="00BE4EE2" w:rsidP="00786EA2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BE4EE2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BE4EE2">
        <w:rPr>
          <w:rFonts w:ascii="Angsana New" w:hAnsi="Angsana New" w:cs="Angsana New" w:hint="cs"/>
          <w:sz w:val="32"/>
          <w:szCs w:val="32"/>
          <w:cs/>
        </w:rPr>
        <w:t>ที่</w:t>
      </w:r>
      <w:r w:rsidRPr="00BE4EE2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E4EE2">
        <w:rPr>
          <w:rFonts w:ascii="Angsana New" w:hAnsi="Angsana New" w:cs="Angsana New" w:hint="cs"/>
          <w:sz w:val="32"/>
          <w:szCs w:val="32"/>
          <w:cs/>
        </w:rPr>
        <w:t>ี</w:t>
      </w:r>
      <w:r w:rsidRPr="00BE4EE2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BD37B9">
        <w:rPr>
          <w:rFonts w:ascii="Angsana New" w:hAnsi="Angsana New" w:cs="Angsana New"/>
          <w:sz w:val="32"/>
          <w:szCs w:val="32"/>
        </w:rPr>
        <w:t>34</w:t>
      </w:r>
      <w:r w:rsidRPr="00BE4EE2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BE4EE2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Pr="00BE4EE2">
        <w:rPr>
          <w:rFonts w:ascii="Angsana New" w:hAnsi="Angsana New" w:cs="Angsana New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14:paraId="04806E07" w14:textId="2FBAE919" w:rsidR="00E272D8" w:rsidRPr="00D93D61" w:rsidRDefault="00201CD1" w:rsidP="00786EA2">
      <w:pPr>
        <w:pStyle w:val="CM2"/>
        <w:spacing w:before="1120" w:line="420" w:lineRule="exact"/>
        <w:rPr>
          <w:rFonts w:ascii="Angsana New" w:hAnsi="Angsana New" w:cs="Angsana New"/>
          <w:sz w:val="32"/>
          <w:szCs w:val="32"/>
        </w:rPr>
      </w:pPr>
      <w:r w:rsidRPr="00BC4352">
        <w:rPr>
          <w:rFonts w:ascii="Angsana New" w:hAnsi="Angsana New" w:cs="Angsana New" w:hint="cs"/>
          <w:sz w:val="32"/>
          <w:szCs w:val="32"/>
          <w:cs/>
        </w:rPr>
        <w:t>วิไลลักษณ์ เลาหศรีสกุล</w:t>
      </w:r>
    </w:p>
    <w:p w14:paraId="4E09B365" w14:textId="2B2EC422" w:rsidR="00E272D8" w:rsidRPr="0053720D" w:rsidRDefault="00E272D8" w:rsidP="00786EA2">
      <w:pPr>
        <w:tabs>
          <w:tab w:val="left" w:pos="720"/>
          <w:tab w:val="center" w:pos="6480"/>
        </w:tabs>
        <w:spacing w:after="360" w:line="420" w:lineRule="exact"/>
        <w:ind w:right="-43"/>
        <w:jc w:val="both"/>
        <w:rPr>
          <w:rFonts w:ascii="Angsana New" w:hAnsi="Angsana New"/>
          <w:sz w:val="32"/>
          <w:szCs w:val="32"/>
        </w:rPr>
      </w:pPr>
      <w:r w:rsidRPr="0053720D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53720D">
        <w:rPr>
          <w:rFonts w:ascii="Angsana New" w:hAnsi="Angsana New" w:hint="cs"/>
          <w:sz w:val="32"/>
          <w:szCs w:val="32"/>
          <w:cs/>
        </w:rPr>
        <w:t xml:space="preserve"> </w:t>
      </w:r>
      <w:r w:rsidRPr="0053720D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201CD1" w:rsidRPr="00B04547">
        <w:rPr>
          <w:rFonts w:ascii="Angsana New" w:hAnsi="Angsana New"/>
          <w:sz w:val="32"/>
          <w:szCs w:val="32"/>
        </w:rPr>
        <w:t>6140</w:t>
      </w:r>
    </w:p>
    <w:p w14:paraId="65341403" w14:textId="77777777" w:rsidR="00E272D8" w:rsidRDefault="00E272D8" w:rsidP="00786EA2">
      <w:pPr>
        <w:spacing w:before="120" w:line="420" w:lineRule="exact"/>
        <w:ind w:right="-43"/>
        <w:jc w:val="both"/>
        <w:rPr>
          <w:rFonts w:ascii="Angsana New" w:hAnsi="Angsana New"/>
          <w:sz w:val="32"/>
          <w:szCs w:val="32"/>
        </w:rPr>
      </w:pPr>
      <w:r w:rsidRPr="0053720D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D02858">
        <w:rPr>
          <w:rFonts w:ascii="Angsana New" w:hAnsi="Angsana New" w:hint="cs"/>
          <w:sz w:val="32"/>
          <w:szCs w:val="32"/>
          <w:cs/>
        </w:rPr>
        <w:t>อีวาย</w:t>
      </w:r>
      <w:r w:rsidRPr="0053720D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19F0ADA1" w14:textId="01B23023" w:rsidR="00AA5F37" w:rsidRPr="00F22208" w:rsidRDefault="00E272D8" w:rsidP="00786EA2">
      <w:pPr>
        <w:tabs>
          <w:tab w:val="left" w:pos="4140"/>
        </w:tabs>
        <w:spacing w:line="420" w:lineRule="exact"/>
        <w:rPr>
          <w:rFonts w:ascii="Angsana New" w:hAnsi="Angsana New"/>
          <w:sz w:val="32"/>
          <w:szCs w:val="32"/>
          <w:highlight w:val="yellow"/>
        </w:rPr>
      </w:pPr>
      <w:r w:rsidRPr="00F22208">
        <w:rPr>
          <w:rFonts w:ascii="Angsana New" w:hAnsi="Angsana New"/>
          <w:sz w:val="32"/>
          <w:szCs w:val="32"/>
          <w:cs/>
        </w:rPr>
        <w:t>กรุงเทพฯ</w:t>
      </w:r>
      <w:r w:rsidR="00F22208">
        <w:rPr>
          <w:rFonts w:ascii="Angsana New" w:hAnsi="Angsana New"/>
          <w:sz w:val="32"/>
          <w:szCs w:val="32"/>
        </w:rPr>
        <w:t xml:space="preserve">: </w:t>
      </w:r>
      <w:r w:rsidR="001A74E3">
        <w:rPr>
          <w:rFonts w:ascii="Angsana New" w:hAnsi="Angsana New"/>
          <w:sz w:val="32"/>
          <w:szCs w:val="32"/>
        </w:rPr>
        <w:t>15</w:t>
      </w:r>
      <w:r w:rsidR="006374A3">
        <w:rPr>
          <w:rFonts w:ascii="Angsana New" w:hAnsi="Angsana New"/>
          <w:sz w:val="32"/>
          <w:szCs w:val="32"/>
        </w:rPr>
        <w:t xml:space="preserve"> </w:t>
      </w:r>
      <w:r w:rsidR="006374A3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6374A3">
        <w:rPr>
          <w:rFonts w:ascii="Angsana New" w:hAnsi="Angsana New"/>
          <w:sz w:val="32"/>
          <w:szCs w:val="32"/>
        </w:rPr>
        <w:t>2569</w:t>
      </w:r>
    </w:p>
    <w:sectPr w:rsidR="00AA5F37" w:rsidRPr="00F22208" w:rsidSect="00786EA2">
      <w:headerReference w:type="first" r:id="rId14"/>
      <w:footerReference w:type="first" r:id="rId15"/>
      <w:pgSz w:w="11909" w:h="16834" w:code="9"/>
      <w:pgMar w:top="2880" w:right="1080" w:bottom="1080" w:left="1296" w:header="576" w:footer="432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6B995" w14:textId="77777777" w:rsidR="00D13C26" w:rsidRDefault="00D13C26" w:rsidP="0077481E">
      <w:r>
        <w:separator/>
      </w:r>
    </w:p>
  </w:endnote>
  <w:endnote w:type="continuationSeparator" w:id="0">
    <w:p w14:paraId="266896FD" w14:textId="77777777" w:rsidR="00D13C26" w:rsidRDefault="00D13C26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FD161" w14:textId="77777777" w:rsidR="00D038AB" w:rsidRDefault="00D038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6FBD6" w14:textId="77777777" w:rsidR="00D038AB" w:rsidRDefault="00D038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F018F" w14:textId="77777777" w:rsidR="00D038AB" w:rsidRDefault="00D038A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FA6F8" w14:textId="1DF520A5" w:rsidR="000750DC" w:rsidRPr="00943703" w:rsidRDefault="000750DC" w:rsidP="009437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1D02A" w14:textId="77777777" w:rsidR="00D13C26" w:rsidRDefault="00D13C26" w:rsidP="0077481E">
      <w:r>
        <w:separator/>
      </w:r>
    </w:p>
  </w:footnote>
  <w:footnote w:type="continuationSeparator" w:id="0">
    <w:p w14:paraId="1505329B" w14:textId="77777777" w:rsidR="00D13C26" w:rsidRDefault="00D13C26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B6B29" w14:textId="77777777" w:rsidR="00D038AB" w:rsidRDefault="00D038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8037E" w14:textId="77777777" w:rsidR="00D038AB" w:rsidRDefault="00D038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FB617" w14:textId="77777777" w:rsidR="0077481E" w:rsidRDefault="0077481E" w:rsidP="0077481E">
    <w:pPr>
      <w:pStyle w:val="Header"/>
      <w:spacing w:before="240"/>
    </w:pPr>
  </w:p>
  <w:p w14:paraId="46B960AE" w14:textId="77777777" w:rsidR="0077481E" w:rsidRDefault="0077481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66FF6" w14:textId="77777777" w:rsidR="000750DC" w:rsidRDefault="000750DC" w:rsidP="0077481E">
    <w:pPr>
      <w:pStyle w:val="Header"/>
      <w:spacing w:before="240"/>
    </w:pPr>
  </w:p>
  <w:p w14:paraId="6E522E3F" w14:textId="77777777" w:rsidR="000750DC" w:rsidRDefault="000750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A44EA6"/>
    <w:multiLevelType w:val="hybridMultilevel"/>
    <w:tmpl w:val="1EF01D94"/>
    <w:lvl w:ilvl="0" w:tplc="EDEAED3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72101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F28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134"/>
    <w:rsid w:val="000203A6"/>
    <w:rsid w:val="00020810"/>
    <w:rsid w:val="00020E4A"/>
    <w:rsid w:val="00020F86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27CA7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5B7"/>
    <w:rsid w:val="00070FFC"/>
    <w:rsid w:val="00071C24"/>
    <w:rsid w:val="00072DB4"/>
    <w:rsid w:val="00073082"/>
    <w:rsid w:val="000750DC"/>
    <w:rsid w:val="00076952"/>
    <w:rsid w:val="0007759B"/>
    <w:rsid w:val="00077B56"/>
    <w:rsid w:val="000805D8"/>
    <w:rsid w:val="0008095F"/>
    <w:rsid w:val="00081294"/>
    <w:rsid w:val="0008148C"/>
    <w:rsid w:val="00081F68"/>
    <w:rsid w:val="00083464"/>
    <w:rsid w:val="000852ED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418B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0521"/>
    <w:rsid w:val="000C1027"/>
    <w:rsid w:val="000C2763"/>
    <w:rsid w:val="000C3974"/>
    <w:rsid w:val="000C39EA"/>
    <w:rsid w:val="000C3BF9"/>
    <w:rsid w:val="000C3E05"/>
    <w:rsid w:val="000C43CE"/>
    <w:rsid w:val="000C460B"/>
    <w:rsid w:val="000C56BD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9FD"/>
    <w:rsid w:val="000E1C7A"/>
    <w:rsid w:val="000E1F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2CED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3D7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3593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28F2"/>
    <w:rsid w:val="001445D3"/>
    <w:rsid w:val="00147CD5"/>
    <w:rsid w:val="00151A24"/>
    <w:rsid w:val="001522AC"/>
    <w:rsid w:val="001531B4"/>
    <w:rsid w:val="001534DF"/>
    <w:rsid w:val="00153E1C"/>
    <w:rsid w:val="001548A8"/>
    <w:rsid w:val="00155A00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326B"/>
    <w:rsid w:val="00177400"/>
    <w:rsid w:val="00180FB2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545"/>
    <w:rsid w:val="00190D11"/>
    <w:rsid w:val="00190F75"/>
    <w:rsid w:val="00191562"/>
    <w:rsid w:val="00191BB7"/>
    <w:rsid w:val="00191C32"/>
    <w:rsid w:val="0019250D"/>
    <w:rsid w:val="00192BFD"/>
    <w:rsid w:val="00193097"/>
    <w:rsid w:val="00193163"/>
    <w:rsid w:val="00194559"/>
    <w:rsid w:val="00194AE6"/>
    <w:rsid w:val="00195959"/>
    <w:rsid w:val="00195FB3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17D"/>
    <w:rsid w:val="001A6270"/>
    <w:rsid w:val="001A74E3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1166"/>
    <w:rsid w:val="001C122F"/>
    <w:rsid w:val="001C49CD"/>
    <w:rsid w:val="001C7210"/>
    <w:rsid w:val="001D3E7A"/>
    <w:rsid w:val="001D3EFE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0FD0"/>
    <w:rsid w:val="001E1144"/>
    <w:rsid w:val="001E2536"/>
    <w:rsid w:val="001E429C"/>
    <w:rsid w:val="001E5531"/>
    <w:rsid w:val="001E67F7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1CD1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3363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563C9"/>
    <w:rsid w:val="00260AC5"/>
    <w:rsid w:val="00262FF7"/>
    <w:rsid w:val="00263592"/>
    <w:rsid w:val="00263755"/>
    <w:rsid w:val="002641B0"/>
    <w:rsid w:val="00264301"/>
    <w:rsid w:val="0026447E"/>
    <w:rsid w:val="0026458D"/>
    <w:rsid w:val="002646A8"/>
    <w:rsid w:val="002650EB"/>
    <w:rsid w:val="002704D1"/>
    <w:rsid w:val="002716C0"/>
    <w:rsid w:val="00271F36"/>
    <w:rsid w:val="00272286"/>
    <w:rsid w:val="00272930"/>
    <w:rsid w:val="002739F3"/>
    <w:rsid w:val="002757CB"/>
    <w:rsid w:val="00275BBF"/>
    <w:rsid w:val="00275DBE"/>
    <w:rsid w:val="00277674"/>
    <w:rsid w:val="002826CB"/>
    <w:rsid w:val="00283A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5078"/>
    <w:rsid w:val="00295675"/>
    <w:rsid w:val="002969EA"/>
    <w:rsid w:val="00297943"/>
    <w:rsid w:val="00297DAE"/>
    <w:rsid w:val="002A388D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168"/>
    <w:rsid w:val="002B6291"/>
    <w:rsid w:val="002B68B6"/>
    <w:rsid w:val="002B6DB3"/>
    <w:rsid w:val="002C02AF"/>
    <w:rsid w:val="002C1FC4"/>
    <w:rsid w:val="002C3638"/>
    <w:rsid w:val="002C4183"/>
    <w:rsid w:val="002C4465"/>
    <w:rsid w:val="002C4ED3"/>
    <w:rsid w:val="002C5744"/>
    <w:rsid w:val="002D023F"/>
    <w:rsid w:val="002D0497"/>
    <w:rsid w:val="002D080C"/>
    <w:rsid w:val="002D088D"/>
    <w:rsid w:val="002D0932"/>
    <w:rsid w:val="002D176F"/>
    <w:rsid w:val="002D3F78"/>
    <w:rsid w:val="002D4825"/>
    <w:rsid w:val="002D55F2"/>
    <w:rsid w:val="002D5C1E"/>
    <w:rsid w:val="002D6166"/>
    <w:rsid w:val="002D648A"/>
    <w:rsid w:val="002E0380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1397"/>
    <w:rsid w:val="003021B2"/>
    <w:rsid w:val="00302A72"/>
    <w:rsid w:val="00303B9C"/>
    <w:rsid w:val="00304196"/>
    <w:rsid w:val="0030431D"/>
    <w:rsid w:val="00305DAB"/>
    <w:rsid w:val="00306A7A"/>
    <w:rsid w:val="00310F28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1DA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02D"/>
    <w:rsid w:val="003232E7"/>
    <w:rsid w:val="003246D7"/>
    <w:rsid w:val="003249C4"/>
    <w:rsid w:val="00325873"/>
    <w:rsid w:val="00325CC4"/>
    <w:rsid w:val="00325D3C"/>
    <w:rsid w:val="00325DCD"/>
    <w:rsid w:val="00325ED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0405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397"/>
    <w:rsid w:val="003B1E2B"/>
    <w:rsid w:val="003B1E69"/>
    <w:rsid w:val="003B26C1"/>
    <w:rsid w:val="003B2A89"/>
    <w:rsid w:val="003B43D8"/>
    <w:rsid w:val="003B505C"/>
    <w:rsid w:val="003B5BD2"/>
    <w:rsid w:val="003B5BF9"/>
    <w:rsid w:val="003B5C76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019"/>
    <w:rsid w:val="003E334A"/>
    <w:rsid w:val="003E36DD"/>
    <w:rsid w:val="003E3F73"/>
    <w:rsid w:val="003E55E5"/>
    <w:rsid w:val="003E5607"/>
    <w:rsid w:val="003E592C"/>
    <w:rsid w:val="003E7251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234"/>
    <w:rsid w:val="00421416"/>
    <w:rsid w:val="00421761"/>
    <w:rsid w:val="004223AF"/>
    <w:rsid w:val="00422A60"/>
    <w:rsid w:val="00423AED"/>
    <w:rsid w:val="0042408D"/>
    <w:rsid w:val="00425FD2"/>
    <w:rsid w:val="00430ECE"/>
    <w:rsid w:val="00431027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3E32"/>
    <w:rsid w:val="00444104"/>
    <w:rsid w:val="004446FF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2129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2C3"/>
    <w:rsid w:val="004839C9"/>
    <w:rsid w:val="00484AFA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79B"/>
    <w:rsid w:val="004A3D7B"/>
    <w:rsid w:val="004A3EF9"/>
    <w:rsid w:val="004A64F2"/>
    <w:rsid w:val="004A657C"/>
    <w:rsid w:val="004A6928"/>
    <w:rsid w:val="004B0827"/>
    <w:rsid w:val="004B1E42"/>
    <w:rsid w:val="004B24CA"/>
    <w:rsid w:val="004B2F2E"/>
    <w:rsid w:val="004B31D4"/>
    <w:rsid w:val="004B3ECC"/>
    <w:rsid w:val="004B4713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745"/>
    <w:rsid w:val="004D7E31"/>
    <w:rsid w:val="004E2F34"/>
    <w:rsid w:val="004E3A77"/>
    <w:rsid w:val="004E3B8F"/>
    <w:rsid w:val="004E47D0"/>
    <w:rsid w:val="004E5862"/>
    <w:rsid w:val="004E6631"/>
    <w:rsid w:val="004E6EA7"/>
    <w:rsid w:val="004E74DC"/>
    <w:rsid w:val="004F0B5C"/>
    <w:rsid w:val="004F138C"/>
    <w:rsid w:val="004F1F7D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3773C"/>
    <w:rsid w:val="005408A3"/>
    <w:rsid w:val="00540DC8"/>
    <w:rsid w:val="005419F5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379"/>
    <w:rsid w:val="00567BC5"/>
    <w:rsid w:val="00572319"/>
    <w:rsid w:val="005724E8"/>
    <w:rsid w:val="005812AA"/>
    <w:rsid w:val="005821D3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974E1"/>
    <w:rsid w:val="005A0103"/>
    <w:rsid w:val="005A02AE"/>
    <w:rsid w:val="005A0578"/>
    <w:rsid w:val="005A0DA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BA8"/>
    <w:rsid w:val="005A5D98"/>
    <w:rsid w:val="005A600F"/>
    <w:rsid w:val="005A667E"/>
    <w:rsid w:val="005A6E13"/>
    <w:rsid w:val="005A7195"/>
    <w:rsid w:val="005A7360"/>
    <w:rsid w:val="005B01AB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4FA5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2382"/>
    <w:rsid w:val="00623A5F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374A3"/>
    <w:rsid w:val="00640512"/>
    <w:rsid w:val="00640ABF"/>
    <w:rsid w:val="0064283B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140C"/>
    <w:rsid w:val="00685053"/>
    <w:rsid w:val="006853CF"/>
    <w:rsid w:val="0068782E"/>
    <w:rsid w:val="0069037B"/>
    <w:rsid w:val="006912A8"/>
    <w:rsid w:val="006922D0"/>
    <w:rsid w:val="00693A10"/>
    <w:rsid w:val="00693C2B"/>
    <w:rsid w:val="0069593E"/>
    <w:rsid w:val="00695A0D"/>
    <w:rsid w:val="00695CF7"/>
    <w:rsid w:val="006969B2"/>
    <w:rsid w:val="0069766A"/>
    <w:rsid w:val="0069771C"/>
    <w:rsid w:val="006A0F2A"/>
    <w:rsid w:val="006A158E"/>
    <w:rsid w:val="006A1960"/>
    <w:rsid w:val="006A1D0D"/>
    <w:rsid w:val="006A37D1"/>
    <w:rsid w:val="006A3FDE"/>
    <w:rsid w:val="006A5209"/>
    <w:rsid w:val="006A7F78"/>
    <w:rsid w:val="006B060C"/>
    <w:rsid w:val="006B1119"/>
    <w:rsid w:val="006B233E"/>
    <w:rsid w:val="006B2F6C"/>
    <w:rsid w:val="006B31A7"/>
    <w:rsid w:val="006B32CE"/>
    <w:rsid w:val="006B4325"/>
    <w:rsid w:val="006B4484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D7666"/>
    <w:rsid w:val="006E15EE"/>
    <w:rsid w:val="006E38C6"/>
    <w:rsid w:val="006E3D90"/>
    <w:rsid w:val="006E4453"/>
    <w:rsid w:val="006E452F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1B2B"/>
    <w:rsid w:val="00772856"/>
    <w:rsid w:val="00772DE5"/>
    <w:rsid w:val="0077481E"/>
    <w:rsid w:val="00774A05"/>
    <w:rsid w:val="00774A8C"/>
    <w:rsid w:val="0077501E"/>
    <w:rsid w:val="007759EB"/>
    <w:rsid w:val="007763B5"/>
    <w:rsid w:val="00776B27"/>
    <w:rsid w:val="00776C78"/>
    <w:rsid w:val="00777033"/>
    <w:rsid w:val="0077774E"/>
    <w:rsid w:val="0078089D"/>
    <w:rsid w:val="0078097D"/>
    <w:rsid w:val="00780FBA"/>
    <w:rsid w:val="00782165"/>
    <w:rsid w:val="00782725"/>
    <w:rsid w:val="00782EE2"/>
    <w:rsid w:val="0078331C"/>
    <w:rsid w:val="007836AE"/>
    <w:rsid w:val="00785208"/>
    <w:rsid w:val="00785B6C"/>
    <w:rsid w:val="00785CE8"/>
    <w:rsid w:val="00786EA2"/>
    <w:rsid w:val="0078778D"/>
    <w:rsid w:val="00787B77"/>
    <w:rsid w:val="00792100"/>
    <w:rsid w:val="00792CED"/>
    <w:rsid w:val="0079305E"/>
    <w:rsid w:val="00793A83"/>
    <w:rsid w:val="00793F5E"/>
    <w:rsid w:val="00794ABC"/>
    <w:rsid w:val="00794EB4"/>
    <w:rsid w:val="0079740F"/>
    <w:rsid w:val="007A0B35"/>
    <w:rsid w:val="007A170F"/>
    <w:rsid w:val="007A218F"/>
    <w:rsid w:val="007A2391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3A31"/>
    <w:rsid w:val="007D4B39"/>
    <w:rsid w:val="007D5E5D"/>
    <w:rsid w:val="007D6DBD"/>
    <w:rsid w:val="007D7C47"/>
    <w:rsid w:val="007E06F8"/>
    <w:rsid w:val="007E0E7D"/>
    <w:rsid w:val="007E2B27"/>
    <w:rsid w:val="007E2EF8"/>
    <w:rsid w:val="007E5EB7"/>
    <w:rsid w:val="007E639F"/>
    <w:rsid w:val="007E6749"/>
    <w:rsid w:val="007E6952"/>
    <w:rsid w:val="007E75EB"/>
    <w:rsid w:val="007F02E9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1B4"/>
    <w:rsid w:val="008102F7"/>
    <w:rsid w:val="00810A5E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39A4"/>
    <w:rsid w:val="00834346"/>
    <w:rsid w:val="00835CF6"/>
    <w:rsid w:val="00836461"/>
    <w:rsid w:val="008375DD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4426"/>
    <w:rsid w:val="0085506A"/>
    <w:rsid w:val="00855D36"/>
    <w:rsid w:val="0085720B"/>
    <w:rsid w:val="00860EAC"/>
    <w:rsid w:val="008611A5"/>
    <w:rsid w:val="00861F56"/>
    <w:rsid w:val="00864B7E"/>
    <w:rsid w:val="00864E1B"/>
    <w:rsid w:val="008667AD"/>
    <w:rsid w:val="008675A7"/>
    <w:rsid w:val="00873392"/>
    <w:rsid w:val="0087398B"/>
    <w:rsid w:val="008741F8"/>
    <w:rsid w:val="008753AC"/>
    <w:rsid w:val="008768DD"/>
    <w:rsid w:val="00877027"/>
    <w:rsid w:val="00880DB3"/>
    <w:rsid w:val="00880F49"/>
    <w:rsid w:val="00881F32"/>
    <w:rsid w:val="00882829"/>
    <w:rsid w:val="00885D78"/>
    <w:rsid w:val="008863D1"/>
    <w:rsid w:val="0088738C"/>
    <w:rsid w:val="008873CC"/>
    <w:rsid w:val="0088776F"/>
    <w:rsid w:val="00890C56"/>
    <w:rsid w:val="008921F3"/>
    <w:rsid w:val="008925C7"/>
    <w:rsid w:val="00893267"/>
    <w:rsid w:val="00894163"/>
    <w:rsid w:val="008943AC"/>
    <w:rsid w:val="00895604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1A9E"/>
    <w:rsid w:val="008B24D3"/>
    <w:rsid w:val="008B2DF9"/>
    <w:rsid w:val="008B3CE2"/>
    <w:rsid w:val="008B4563"/>
    <w:rsid w:val="008B49C9"/>
    <w:rsid w:val="008B59B0"/>
    <w:rsid w:val="008B6863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2B16"/>
    <w:rsid w:val="008D59F7"/>
    <w:rsid w:val="008D64AF"/>
    <w:rsid w:val="008E05CA"/>
    <w:rsid w:val="008E13FD"/>
    <w:rsid w:val="008E17B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8F6F50"/>
    <w:rsid w:val="00900617"/>
    <w:rsid w:val="00900CA2"/>
    <w:rsid w:val="00900DBC"/>
    <w:rsid w:val="00901278"/>
    <w:rsid w:val="0090129B"/>
    <w:rsid w:val="0090140C"/>
    <w:rsid w:val="00901E25"/>
    <w:rsid w:val="0090203D"/>
    <w:rsid w:val="00902883"/>
    <w:rsid w:val="009033A0"/>
    <w:rsid w:val="00903934"/>
    <w:rsid w:val="009039E8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433"/>
    <w:rsid w:val="009228E7"/>
    <w:rsid w:val="00922F9F"/>
    <w:rsid w:val="009232C8"/>
    <w:rsid w:val="009239F1"/>
    <w:rsid w:val="00924DAE"/>
    <w:rsid w:val="00924F35"/>
    <w:rsid w:val="00926212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703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1FF"/>
    <w:rsid w:val="00964F55"/>
    <w:rsid w:val="009655B8"/>
    <w:rsid w:val="009666CD"/>
    <w:rsid w:val="00967401"/>
    <w:rsid w:val="00967692"/>
    <w:rsid w:val="0096772F"/>
    <w:rsid w:val="00970AA6"/>
    <w:rsid w:val="009712E3"/>
    <w:rsid w:val="009713D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4CB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B5D38"/>
    <w:rsid w:val="009C020A"/>
    <w:rsid w:val="009C0C5F"/>
    <w:rsid w:val="009C3A27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1F70"/>
    <w:rsid w:val="009D2413"/>
    <w:rsid w:val="009D2F05"/>
    <w:rsid w:val="009D6163"/>
    <w:rsid w:val="009D6571"/>
    <w:rsid w:val="009D77A5"/>
    <w:rsid w:val="009E0D77"/>
    <w:rsid w:val="009E0EA8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5C80"/>
    <w:rsid w:val="009F6159"/>
    <w:rsid w:val="009F6C02"/>
    <w:rsid w:val="009F7A6A"/>
    <w:rsid w:val="00A00C09"/>
    <w:rsid w:val="00A00D03"/>
    <w:rsid w:val="00A01245"/>
    <w:rsid w:val="00A01828"/>
    <w:rsid w:val="00A027CB"/>
    <w:rsid w:val="00A033EE"/>
    <w:rsid w:val="00A042FF"/>
    <w:rsid w:val="00A05051"/>
    <w:rsid w:val="00A06774"/>
    <w:rsid w:val="00A07324"/>
    <w:rsid w:val="00A0748F"/>
    <w:rsid w:val="00A10589"/>
    <w:rsid w:val="00A105EA"/>
    <w:rsid w:val="00A1080D"/>
    <w:rsid w:val="00A13499"/>
    <w:rsid w:val="00A14298"/>
    <w:rsid w:val="00A15F62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3741"/>
    <w:rsid w:val="00A33B33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68D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6A7E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A6CB4"/>
    <w:rsid w:val="00AB084C"/>
    <w:rsid w:val="00AB136A"/>
    <w:rsid w:val="00AB1A45"/>
    <w:rsid w:val="00AB2072"/>
    <w:rsid w:val="00AB208E"/>
    <w:rsid w:val="00AB2AA6"/>
    <w:rsid w:val="00AB32CE"/>
    <w:rsid w:val="00AB4547"/>
    <w:rsid w:val="00AB483B"/>
    <w:rsid w:val="00AB498D"/>
    <w:rsid w:val="00AB4E0B"/>
    <w:rsid w:val="00AB5F0D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C7B0D"/>
    <w:rsid w:val="00AC7BBD"/>
    <w:rsid w:val="00AD0659"/>
    <w:rsid w:val="00AD1D7C"/>
    <w:rsid w:val="00AD25A2"/>
    <w:rsid w:val="00AD4798"/>
    <w:rsid w:val="00AD5A99"/>
    <w:rsid w:val="00AD76C7"/>
    <w:rsid w:val="00AE24FA"/>
    <w:rsid w:val="00AE3975"/>
    <w:rsid w:val="00AE3E96"/>
    <w:rsid w:val="00AE4A5E"/>
    <w:rsid w:val="00AE5FCB"/>
    <w:rsid w:val="00AE764E"/>
    <w:rsid w:val="00AF21BA"/>
    <w:rsid w:val="00AF23E0"/>
    <w:rsid w:val="00AF3719"/>
    <w:rsid w:val="00AF61B9"/>
    <w:rsid w:val="00AF7D78"/>
    <w:rsid w:val="00B014A9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119C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2F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908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845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340A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37B9"/>
    <w:rsid w:val="00BD37C1"/>
    <w:rsid w:val="00BD404E"/>
    <w:rsid w:val="00BD4135"/>
    <w:rsid w:val="00BD63BE"/>
    <w:rsid w:val="00BD6829"/>
    <w:rsid w:val="00BD7025"/>
    <w:rsid w:val="00BE0451"/>
    <w:rsid w:val="00BE048F"/>
    <w:rsid w:val="00BE0E30"/>
    <w:rsid w:val="00BE108E"/>
    <w:rsid w:val="00BE23A4"/>
    <w:rsid w:val="00BE3E04"/>
    <w:rsid w:val="00BE40F3"/>
    <w:rsid w:val="00BE4EE2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33D"/>
    <w:rsid w:val="00C11764"/>
    <w:rsid w:val="00C12216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2BB4"/>
    <w:rsid w:val="00C233FC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63E"/>
    <w:rsid w:val="00C42C90"/>
    <w:rsid w:val="00C43375"/>
    <w:rsid w:val="00C43905"/>
    <w:rsid w:val="00C44A01"/>
    <w:rsid w:val="00C46030"/>
    <w:rsid w:val="00C461AC"/>
    <w:rsid w:val="00C46B66"/>
    <w:rsid w:val="00C46FFD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3491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07EE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68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5AEC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858"/>
    <w:rsid w:val="00D02B03"/>
    <w:rsid w:val="00D02FDB"/>
    <w:rsid w:val="00D0332E"/>
    <w:rsid w:val="00D038AB"/>
    <w:rsid w:val="00D03FB7"/>
    <w:rsid w:val="00D04488"/>
    <w:rsid w:val="00D05398"/>
    <w:rsid w:val="00D05839"/>
    <w:rsid w:val="00D05EA9"/>
    <w:rsid w:val="00D067BD"/>
    <w:rsid w:val="00D06BD1"/>
    <w:rsid w:val="00D131A4"/>
    <w:rsid w:val="00D13C26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470E3"/>
    <w:rsid w:val="00D472AE"/>
    <w:rsid w:val="00D504DB"/>
    <w:rsid w:val="00D52500"/>
    <w:rsid w:val="00D55155"/>
    <w:rsid w:val="00D556DE"/>
    <w:rsid w:val="00D60F34"/>
    <w:rsid w:val="00D61161"/>
    <w:rsid w:val="00D62ADF"/>
    <w:rsid w:val="00D634B9"/>
    <w:rsid w:val="00D63AAF"/>
    <w:rsid w:val="00D675F2"/>
    <w:rsid w:val="00D706EF"/>
    <w:rsid w:val="00D727C1"/>
    <w:rsid w:val="00D73F4B"/>
    <w:rsid w:val="00D75662"/>
    <w:rsid w:val="00D76455"/>
    <w:rsid w:val="00D76E5D"/>
    <w:rsid w:val="00D81697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3D61"/>
    <w:rsid w:val="00D94C02"/>
    <w:rsid w:val="00D94F1F"/>
    <w:rsid w:val="00D95621"/>
    <w:rsid w:val="00D95BB5"/>
    <w:rsid w:val="00D95F95"/>
    <w:rsid w:val="00D96D00"/>
    <w:rsid w:val="00DA0E66"/>
    <w:rsid w:val="00DA0FB4"/>
    <w:rsid w:val="00DA21E3"/>
    <w:rsid w:val="00DA27EF"/>
    <w:rsid w:val="00DA2A9B"/>
    <w:rsid w:val="00DA2DD4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4098"/>
    <w:rsid w:val="00DB5CCA"/>
    <w:rsid w:val="00DB613B"/>
    <w:rsid w:val="00DB670E"/>
    <w:rsid w:val="00DB71CC"/>
    <w:rsid w:val="00DB7DEA"/>
    <w:rsid w:val="00DC0B56"/>
    <w:rsid w:val="00DC1C41"/>
    <w:rsid w:val="00DC3234"/>
    <w:rsid w:val="00DC34ED"/>
    <w:rsid w:val="00DC3E18"/>
    <w:rsid w:val="00DC4CD9"/>
    <w:rsid w:val="00DC5A5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904"/>
    <w:rsid w:val="00E12D4E"/>
    <w:rsid w:val="00E13642"/>
    <w:rsid w:val="00E15401"/>
    <w:rsid w:val="00E16A27"/>
    <w:rsid w:val="00E1735D"/>
    <w:rsid w:val="00E173AF"/>
    <w:rsid w:val="00E20AD5"/>
    <w:rsid w:val="00E219A7"/>
    <w:rsid w:val="00E22355"/>
    <w:rsid w:val="00E22408"/>
    <w:rsid w:val="00E22E19"/>
    <w:rsid w:val="00E24576"/>
    <w:rsid w:val="00E25122"/>
    <w:rsid w:val="00E25932"/>
    <w:rsid w:val="00E26516"/>
    <w:rsid w:val="00E26A85"/>
    <w:rsid w:val="00E272D8"/>
    <w:rsid w:val="00E3000B"/>
    <w:rsid w:val="00E3107D"/>
    <w:rsid w:val="00E3118A"/>
    <w:rsid w:val="00E313EB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1EDA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18F"/>
    <w:rsid w:val="00E60722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4E90"/>
    <w:rsid w:val="00E755C3"/>
    <w:rsid w:val="00E763E2"/>
    <w:rsid w:val="00E76501"/>
    <w:rsid w:val="00E76A51"/>
    <w:rsid w:val="00E77C30"/>
    <w:rsid w:val="00E82A61"/>
    <w:rsid w:val="00E85D7A"/>
    <w:rsid w:val="00E85DE7"/>
    <w:rsid w:val="00E85EA2"/>
    <w:rsid w:val="00E8773E"/>
    <w:rsid w:val="00E905A8"/>
    <w:rsid w:val="00E92867"/>
    <w:rsid w:val="00E93AF2"/>
    <w:rsid w:val="00E9446A"/>
    <w:rsid w:val="00E956F3"/>
    <w:rsid w:val="00E9629E"/>
    <w:rsid w:val="00EA03A0"/>
    <w:rsid w:val="00EA19C3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166F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5195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891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590"/>
    <w:rsid w:val="00F1786A"/>
    <w:rsid w:val="00F179FE"/>
    <w:rsid w:val="00F17E2E"/>
    <w:rsid w:val="00F2122E"/>
    <w:rsid w:val="00F22208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47CAC"/>
    <w:rsid w:val="00F51257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5A54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25DB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A7EC9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5F08"/>
    <w:rsid w:val="00FC6738"/>
    <w:rsid w:val="00FC682B"/>
    <w:rsid w:val="00FC7C18"/>
    <w:rsid w:val="00FD05F1"/>
    <w:rsid w:val="00FD0658"/>
    <w:rsid w:val="00FD2CBC"/>
    <w:rsid w:val="00FD3A46"/>
    <w:rsid w:val="00FD44F4"/>
    <w:rsid w:val="00FD4CEB"/>
    <w:rsid w:val="00FD4ECA"/>
    <w:rsid w:val="00FD51D3"/>
    <w:rsid w:val="00FD6028"/>
    <w:rsid w:val="00FD73D9"/>
    <w:rsid w:val="00FE19AA"/>
    <w:rsid w:val="00FE2028"/>
    <w:rsid w:val="00FE2D1C"/>
    <w:rsid w:val="00FE5F08"/>
    <w:rsid w:val="00FE6BC2"/>
    <w:rsid w:val="00FE7BB2"/>
    <w:rsid w:val="00FF1673"/>
    <w:rsid w:val="00FF315B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47F915"/>
  <w15:chartTrackingRefBased/>
  <w15:docId w15:val="{811E1C9B-0BB1-4734-B4BC-77BFAB03B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E272D8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ntana.Supapan\Desktop\cover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8B613E-5938-4F14-A44D-1C507A6F0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0</TotalTime>
  <Pages>2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subject/>
  <dc:creator>Mantana Supapan</dc:creator>
  <cp:keywords/>
  <cp:lastModifiedBy>Laddawan Kwankaew</cp:lastModifiedBy>
  <cp:revision>6</cp:revision>
  <cp:lastPrinted>2026-05-06T10:29:00Z</cp:lastPrinted>
  <dcterms:created xsi:type="dcterms:W3CDTF">2026-05-05T09:02:00Z</dcterms:created>
  <dcterms:modified xsi:type="dcterms:W3CDTF">2026-05-13T08:47:00Z</dcterms:modified>
</cp:coreProperties>
</file>