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F6E9D" w:rsidRPr="00D92303" w14:paraId="458AE98E" w14:textId="77777777" w:rsidTr="0019331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67AA48E" w14:textId="77777777" w:rsidR="001F6E9D" w:rsidRPr="00D92303" w:rsidRDefault="001F6E9D" w:rsidP="00D923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</w:rPr>
            </w:pPr>
            <w:bookmarkStart w:id="0" w:name="_Hlk60922436"/>
            <w:r w:rsidRPr="00D92303">
              <w:rPr>
                <w:rFonts w:cs="Angsana New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07877E" w14:textId="77777777" w:rsidR="001F6E9D" w:rsidRPr="00D92303" w:rsidRDefault="001F6E9D" w:rsidP="00D923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DE5D78D" w14:textId="77777777" w:rsidR="001F6E9D" w:rsidRPr="00D92303" w:rsidRDefault="001F6E9D" w:rsidP="00D923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cs/>
              </w:rPr>
            </w:pPr>
            <w:r w:rsidRPr="00D92303">
              <w:rPr>
                <w:rFonts w:cs="Angsana New"/>
                <w:cs/>
              </w:rPr>
              <w:t>สารบัญ</w:t>
            </w:r>
          </w:p>
        </w:tc>
      </w:tr>
      <w:tr w:rsidR="001F6E9D" w:rsidRPr="00D92303" w14:paraId="4590E873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2EC24D" w14:textId="77777777" w:rsidR="001F6E9D" w:rsidRPr="00D92303" w:rsidRDefault="001F6E9D" w:rsidP="00D923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05E0FC63" w14:textId="77777777" w:rsidR="001F6E9D" w:rsidRPr="00D92303" w:rsidRDefault="001F6E9D" w:rsidP="00D923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233F118C" w14:textId="77777777" w:rsidR="001F6E9D" w:rsidRPr="00D92303" w:rsidRDefault="001F6E9D" w:rsidP="00D923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sz w:val="16"/>
                <w:szCs w:val="16"/>
              </w:rPr>
            </w:pPr>
          </w:p>
        </w:tc>
      </w:tr>
      <w:tr w:rsidR="001F6E9D" w:rsidRPr="00D92303" w14:paraId="618A337B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3324D48" w14:textId="335675F5" w:rsidR="001F6E9D" w:rsidRPr="00D92303" w:rsidRDefault="00601BEE" w:rsidP="00D923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 w:rsidRPr="00601BEE">
              <w:rPr>
                <w:rFonts w:cs="Angsana New"/>
                <w:b w:val="0"/>
                <w:bCs w:val="0"/>
              </w:rPr>
              <w:t>1</w:t>
            </w:r>
          </w:p>
        </w:tc>
        <w:tc>
          <w:tcPr>
            <w:tcW w:w="270" w:type="dxa"/>
          </w:tcPr>
          <w:p w14:paraId="1BCBA444" w14:textId="77777777" w:rsidR="001F6E9D" w:rsidRPr="00D92303" w:rsidRDefault="001F6E9D" w:rsidP="00D923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920" w:type="dxa"/>
          </w:tcPr>
          <w:p w14:paraId="6E6987C3" w14:textId="19794F92" w:rsidR="001F6E9D" w:rsidRPr="00D92303" w:rsidRDefault="00372846" w:rsidP="00D923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 w:rsidRPr="00D92303">
              <w:rPr>
                <w:rFonts w:cs="Angsana New" w:hint="cs"/>
                <w:b w:val="0"/>
                <w:bCs w:val="0"/>
                <w:cs/>
              </w:rPr>
              <w:t>ข้อมูลทั่วไป</w:t>
            </w:r>
          </w:p>
        </w:tc>
      </w:tr>
      <w:tr w:rsidR="00FD6042" w:rsidRPr="00D92303" w14:paraId="4034FC89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DE5E867" w14:textId="32A16566" w:rsidR="00FD6042" w:rsidRPr="00D92303" w:rsidRDefault="00601BEE" w:rsidP="00D923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 w:rsidRPr="00601BEE">
              <w:rPr>
                <w:rFonts w:cs="Angsana New"/>
                <w:b w:val="0"/>
                <w:bCs w:val="0"/>
              </w:rPr>
              <w:t>2</w:t>
            </w:r>
          </w:p>
        </w:tc>
        <w:tc>
          <w:tcPr>
            <w:tcW w:w="270" w:type="dxa"/>
          </w:tcPr>
          <w:p w14:paraId="48116E6A" w14:textId="77777777" w:rsidR="00FD6042" w:rsidRPr="00D92303" w:rsidRDefault="00FD6042" w:rsidP="00D923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920" w:type="dxa"/>
          </w:tcPr>
          <w:p w14:paraId="5FC5BEC9" w14:textId="77777777" w:rsidR="00FD6042" w:rsidRPr="00D92303" w:rsidRDefault="00EC205B" w:rsidP="00D923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D92303">
              <w:rPr>
                <w:rFonts w:cs="Angsana New"/>
                <w:b w:val="0"/>
                <w:bCs w:val="0"/>
                <w:cs/>
              </w:rPr>
              <w:t>เกณฑ์การจัดทำงบการเงิน</w:t>
            </w:r>
          </w:p>
        </w:tc>
      </w:tr>
      <w:tr w:rsidR="00810F4A" w:rsidRPr="00D92303" w14:paraId="49D86A83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ABE3C87" w14:textId="121CAB79" w:rsidR="00810F4A" w:rsidRPr="00D92303" w:rsidRDefault="00601BEE" w:rsidP="00D923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 w:rsidRPr="00601BEE">
              <w:rPr>
                <w:rFonts w:cs="Angsana New"/>
                <w:b w:val="0"/>
                <w:bCs w:val="0"/>
              </w:rPr>
              <w:t>3</w:t>
            </w:r>
          </w:p>
        </w:tc>
        <w:tc>
          <w:tcPr>
            <w:tcW w:w="270" w:type="dxa"/>
          </w:tcPr>
          <w:p w14:paraId="3F24B0C7" w14:textId="77777777" w:rsidR="00810F4A" w:rsidRPr="00D92303" w:rsidRDefault="00810F4A" w:rsidP="00D923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920" w:type="dxa"/>
          </w:tcPr>
          <w:p w14:paraId="7D9EA2CC" w14:textId="5D15DD30" w:rsidR="00810F4A" w:rsidRPr="00D92303" w:rsidRDefault="00810F4A" w:rsidP="00D923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D92303">
              <w:rPr>
                <w:rFonts w:cs="Angsana New"/>
                <w:b w:val="0"/>
                <w:bCs w:val="0"/>
                <w:cs/>
              </w:rPr>
              <w:t>นโยบายการบัญชีที่</w:t>
            </w:r>
            <w:r w:rsidR="009554B7" w:rsidRPr="00D92303">
              <w:rPr>
                <w:rFonts w:cs="Angsana New"/>
                <w:b w:val="0"/>
                <w:bCs w:val="0"/>
                <w:cs/>
              </w:rPr>
              <w:t>สำคัญ</w:t>
            </w:r>
          </w:p>
        </w:tc>
      </w:tr>
      <w:tr w:rsidR="00810F4A" w:rsidRPr="00D92303" w14:paraId="13D10B5C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E7B0DEB" w14:textId="523B6E79" w:rsidR="00810F4A" w:rsidRPr="00D92303" w:rsidRDefault="00536D35" w:rsidP="00D923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 w:rsidRPr="00D92303">
              <w:rPr>
                <w:rFonts w:cs="Angsana New"/>
                <w:b w:val="0"/>
                <w:bCs w:val="0"/>
              </w:rPr>
              <w:t>4</w:t>
            </w:r>
          </w:p>
        </w:tc>
        <w:tc>
          <w:tcPr>
            <w:tcW w:w="270" w:type="dxa"/>
          </w:tcPr>
          <w:p w14:paraId="21D19A2F" w14:textId="77777777" w:rsidR="00810F4A" w:rsidRPr="00D92303" w:rsidRDefault="00810F4A" w:rsidP="00D923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920" w:type="dxa"/>
          </w:tcPr>
          <w:p w14:paraId="0114BE31" w14:textId="1348BF63" w:rsidR="00810F4A" w:rsidRPr="00D92303" w:rsidRDefault="00810F4A" w:rsidP="00D923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D92303">
              <w:rPr>
                <w:rFonts w:cs="Angsana New"/>
                <w:b w:val="0"/>
                <w:bCs w:val="0"/>
                <w:cs/>
              </w:rPr>
              <w:t xml:space="preserve">ความเสี่ยงทางการเงิน </w:t>
            </w:r>
          </w:p>
        </w:tc>
      </w:tr>
      <w:tr w:rsidR="00810F4A" w:rsidRPr="00D92303" w14:paraId="2A790476" w14:textId="77777777" w:rsidTr="00CB6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0DF20D3" w14:textId="4974022E" w:rsidR="00810F4A" w:rsidRPr="00D92303" w:rsidRDefault="00536D35" w:rsidP="00D923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 w:rsidRPr="00D92303">
              <w:rPr>
                <w:rFonts w:cs="Angsana New"/>
                <w:b w:val="0"/>
                <w:bCs w:val="0"/>
              </w:rPr>
              <w:t>5</w:t>
            </w:r>
          </w:p>
        </w:tc>
        <w:tc>
          <w:tcPr>
            <w:tcW w:w="270" w:type="dxa"/>
          </w:tcPr>
          <w:p w14:paraId="0AFAF98D" w14:textId="77777777" w:rsidR="00810F4A" w:rsidRPr="00D92303" w:rsidRDefault="00810F4A" w:rsidP="00D923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920" w:type="dxa"/>
          </w:tcPr>
          <w:p w14:paraId="594440DB" w14:textId="77777777" w:rsidR="00810F4A" w:rsidRPr="00D92303" w:rsidRDefault="00810F4A" w:rsidP="00D923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D92303">
              <w:rPr>
                <w:rFonts w:cs="Angsana New"/>
                <w:b w:val="0"/>
                <w:bCs w:val="0"/>
                <w:cs/>
              </w:rPr>
              <w:t>บุคคลหรือกิจการที่เกี่ยวข้องกัน</w:t>
            </w:r>
          </w:p>
        </w:tc>
      </w:tr>
      <w:tr w:rsidR="00810F4A" w:rsidRPr="00D92303" w14:paraId="5BA63B4E" w14:textId="77777777" w:rsidTr="00CB6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0CF9EF1" w14:textId="0FF6AD9A" w:rsidR="00810F4A" w:rsidRPr="00D92303" w:rsidRDefault="00536D35" w:rsidP="00D923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 w:rsidRPr="00D92303">
              <w:rPr>
                <w:rFonts w:cs="Angsana New"/>
                <w:b w:val="0"/>
                <w:bCs w:val="0"/>
              </w:rPr>
              <w:t>6</w:t>
            </w:r>
          </w:p>
        </w:tc>
        <w:tc>
          <w:tcPr>
            <w:tcW w:w="270" w:type="dxa"/>
          </w:tcPr>
          <w:p w14:paraId="38113CDF" w14:textId="77777777" w:rsidR="00810F4A" w:rsidRPr="00D92303" w:rsidRDefault="00810F4A" w:rsidP="00D923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920" w:type="dxa"/>
          </w:tcPr>
          <w:p w14:paraId="08590F22" w14:textId="381EE31D" w:rsidR="00810F4A" w:rsidRPr="00D92303" w:rsidRDefault="00810F4A" w:rsidP="00D923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D92303">
              <w:rPr>
                <w:rFonts w:cs="Angsana New"/>
                <w:b w:val="0"/>
                <w:bCs w:val="0"/>
                <w:cs/>
              </w:rPr>
              <w:t>เงินลงทุนในสิทธิการเช่าอสังหาริมทรัพย์ตามมูลค่ายุติธรรม</w:t>
            </w:r>
          </w:p>
        </w:tc>
      </w:tr>
      <w:tr w:rsidR="00810F4A" w:rsidRPr="00D92303" w14:paraId="682D624F" w14:textId="77777777" w:rsidTr="00F30E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C1C674" w14:textId="49000DEF" w:rsidR="00810F4A" w:rsidRPr="00D92303" w:rsidRDefault="00536D35" w:rsidP="00D923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 w:rsidRPr="00D92303">
              <w:rPr>
                <w:rFonts w:cs="Angsana New"/>
                <w:b w:val="0"/>
                <w:bCs w:val="0"/>
              </w:rPr>
              <w:t>7</w:t>
            </w:r>
          </w:p>
        </w:tc>
        <w:tc>
          <w:tcPr>
            <w:tcW w:w="270" w:type="dxa"/>
          </w:tcPr>
          <w:p w14:paraId="23E713CE" w14:textId="77777777" w:rsidR="00810F4A" w:rsidRPr="00D92303" w:rsidRDefault="00810F4A" w:rsidP="00D923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920" w:type="dxa"/>
          </w:tcPr>
          <w:p w14:paraId="72EF7A22" w14:textId="165C1A06" w:rsidR="00810F4A" w:rsidRPr="00D92303" w:rsidRDefault="00810F4A" w:rsidP="00D923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D92303">
              <w:rPr>
                <w:rFonts w:cs="Angsana New"/>
                <w:b w:val="0"/>
                <w:bCs w:val="0"/>
                <w:cs/>
              </w:rPr>
              <w:t>เงินลงทุนที่แสดงด้วยมูลค่ายุติธรรมผ่านกำไรหรือขาดทุน</w:t>
            </w:r>
          </w:p>
        </w:tc>
      </w:tr>
      <w:tr w:rsidR="00810F4A" w:rsidRPr="00D92303" w14:paraId="66698A15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6B544F" w14:textId="4543BC3D" w:rsidR="00810F4A" w:rsidRPr="00D92303" w:rsidRDefault="00536D35" w:rsidP="00D923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 w:rsidRPr="00D92303">
              <w:rPr>
                <w:rFonts w:cs="Angsana New"/>
                <w:b w:val="0"/>
                <w:bCs w:val="0"/>
              </w:rPr>
              <w:t>8</w:t>
            </w:r>
          </w:p>
        </w:tc>
        <w:tc>
          <w:tcPr>
            <w:tcW w:w="270" w:type="dxa"/>
          </w:tcPr>
          <w:p w14:paraId="438E172B" w14:textId="77777777" w:rsidR="00810F4A" w:rsidRPr="00D92303" w:rsidRDefault="00810F4A" w:rsidP="00D923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</w:p>
        </w:tc>
        <w:tc>
          <w:tcPr>
            <w:tcW w:w="7920" w:type="dxa"/>
          </w:tcPr>
          <w:p w14:paraId="3D1B9680" w14:textId="77777777" w:rsidR="00810F4A" w:rsidRPr="00D92303" w:rsidRDefault="00810F4A" w:rsidP="00D923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D92303">
              <w:rPr>
                <w:rFonts w:cs="Angsana New"/>
                <w:b w:val="0"/>
                <w:bCs w:val="0"/>
                <w:cs/>
              </w:rPr>
              <w:t>เงินสดและ</w:t>
            </w:r>
            <w:r w:rsidRPr="00D92303">
              <w:rPr>
                <w:rFonts w:cs="Angsana New" w:hint="cs"/>
                <w:b w:val="0"/>
                <w:bCs w:val="0"/>
                <w:cs/>
              </w:rPr>
              <w:t>รายการเทียบเท่าเงินสด</w:t>
            </w:r>
          </w:p>
        </w:tc>
      </w:tr>
      <w:tr w:rsidR="00FE1860" w:rsidRPr="00D92303" w14:paraId="4C464C1F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DAA03A3" w14:textId="2DF7D03D" w:rsidR="00FE1860" w:rsidRDefault="00FE1860" w:rsidP="00FE186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>
              <w:rPr>
                <w:rFonts w:cs="Angsana New"/>
                <w:b w:val="0"/>
                <w:bCs w:val="0"/>
              </w:rPr>
              <w:t>9</w:t>
            </w:r>
          </w:p>
        </w:tc>
        <w:tc>
          <w:tcPr>
            <w:tcW w:w="270" w:type="dxa"/>
          </w:tcPr>
          <w:p w14:paraId="0E5A68D9" w14:textId="77777777" w:rsidR="00FE1860" w:rsidRPr="00D92303" w:rsidRDefault="00FE1860" w:rsidP="00FE186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920" w:type="dxa"/>
          </w:tcPr>
          <w:p w14:paraId="3D74FE23" w14:textId="40184737" w:rsidR="00FE1860" w:rsidRPr="00D92303" w:rsidRDefault="005418E2" w:rsidP="00FE186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5418E2">
              <w:rPr>
                <w:rFonts w:cs="Angsana New"/>
                <w:b w:val="0"/>
                <w:bCs w:val="0"/>
                <w:cs/>
              </w:rPr>
              <w:t>เงินฝากสถาบันการเงินที่มีข้อจำกัดในการเบิกใช้</w:t>
            </w:r>
          </w:p>
        </w:tc>
      </w:tr>
      <w:tr w:rsidR="00FE1860" w:rsidRPr="00D92303" w14:paraId="6D24786D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684515" w14:textId="2831C31D" w:rsidR="00FE1860" w:rsidRPr="00D92303" w:rsidRDefault="00601BEE" w:rsidP="00FE186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 w:rsidRPr="00601BEE">
              <w:rPr>
                <w:rFonts w:cs="Angsana New"/>
                <w:b w:val="0"/>
                <w:bCs w:val="0"/>
              </w:rPr>
              <w:t>10</w:t>
            </w:r>
          </w:p>
        </w:tc>
        <w:tc>
          <w:tcPr>
            <w:tcW w:w="270" w:type="dxa"/>
          </w:tcPr>
          <w:p w14:paraId="702F08BF" w14:textId="77777777" w:rsidR="00FE1860" w:rsidRPr="00D92303" w:rsidRDefault="00FE1860" w:rsidP="00FE186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920" w:type="dxa"/>
          </w:tcPr>
          <w:p w14:paraId="576F8A96" w14:textId="77777777" w:rsidR="00FE1860" w:rsidRPr="00D92303" w:rsidRDefault="00FE1860" w:rsidP="00FE186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D92303">
              <w:rPr>
                <w:rFonts w:cs="Angsana New"/>
                <w:b w:val="0"/>
                <w:bCs w:val="0"/>
                <w:cs/>
              </w:rPr>
              <w:t>เงินกู้ยืมระยะยาว</w:t>
            </w:r>
          </w:p>
        </w:tc>
      </w:tr>
      <w:tr w:rsidR="00FE1860" w:rsidRPr="00D92303" w14:paraId="585FAE2F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0E0373" w14:textId="7F711797" w:rsidR="00FE1860" w:rsidRPr="00D92303" w:rsidRDefault="00601BEE" w:rsidP="00FE186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 w:rsidRPr="00601BEE">
              <w:rPr>
                <w:rFonts w:cs="Angsana New"/>
                <w:b w:val="0"/>
                <w:bCs w:val="0"/>
              </w:rPr>
              <w:t>11</w:t>
            </w:r>
          </w:p>
        </w:tc>
        <w:tc>
          <w:tcPr>
            <w:tcW w:w="270" w:type="dxa"/>
          </w:tcPr>
          <w:p w14:paraId="0DA71B50" w14:textId="77777777" w:rsidR="00FE1860" w:rsidRPr="00D92303" w:rsidRDefault="00FE1860" w:rsidP="00FE186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</w:p>
        </w:tc>
        <w:tc>
          <w:tcPr>
            <w:tcW w:w="7920" w:type="dxa"/>
          </w:tcPr>
          <w:p w14:paraId="5ECF78F1" w14:textId="48B2A323" w:rsidR="00FE1860" w:rsidRPr="00D92303" w:rsidRDefault="00FE1860" w:rsidP="00FE186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D92303">
              <w:rPr>
                <w:rFonts w:cs="Angsana New" w:hint="cs"/>
                <w:b w:val="0"/>
                <w:bCs w:val="0"/>
                <w:cs/>
              </w:rPr>
              <w:t>ส่วนของผู้ถือหน่วยทรัสต์</w:t>
            </w:r>
          </w:p>
        </w:tc>
      </w:tr>
      <w:tr w:rsidR="00FE1860" w:rsidRPr="00D92303" w14:paraId="69F97F5A" w14:textId="77777777" w:rsidTr="002C6B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B2CE8EE" w14:textId="6210A8A4" w:rsidR="00FE1860" w:rsidRPr="00D92303" w:rsidRDefault="00601BEE" w:rsidP="00FE186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 w:rsidRPr="00601BEE">
              <w:rPr>
                <w:rFonts w:cs="Angsana New"/>
                <w:b w:val="0"/>
                <w:bCs w:val="0"/>
              </w:rPr>
              <w:t>12</w:t>
            </w:r>
          </w:p>
        </w:tc>
        <w:tc>
          <w:tcPr>
            <w:tcW w:w="270" w:type="dxa"/>
          </w:tcPr>
          <w:p w14:paraId="74F0CBB3" w14:textId="77777777" w:rsidR="00FE1860" w:rsidRPr="00D92303" w:rsidRDefault="00FE1860" w:rsidP="00FE186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</w:p>
        </w:tc>
        <w:tc>
          <w:tcPr>
            <w:tcW w:w="7920" w:type="dxa"/>
          </w:tcPr>
          <w:p w14:paraId="54C378AE" w14:textId="11691FA5" w:rsidR="00FE1860" w:rsidRPr="00D92303" w:rsidRDefault="00FE1860" w:rsidP="00FE186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D92303">
              <w:rPr>
                <w:rFonts w:cs="Angsana New" w:hint="cs"/>
                <w:b w:val="0"/>
                <w:bCs w:val="0"/>
                <w:cs/>
              </w:rPr>
              <w:t>กำไร</w:t>
            </w:r>
            <w:r w:rsidRPr="00D92303">
              <w:rPr>
                <w:rFonts w:cs="Angsana New"/>
                <w:b w:val="0"/>
                <w:bCs w:val="0"/>
              </w:rPr>
              <w:t xml:space="preserve"> (</w:t>
            </w:r>
            <w:r w:rsidRPr="00D92303">
              <w:rPr>
                <w:rFonts w:cs="Angsana New" w:hint="cs"/>
                <w:b w:val="0"/>
                <w:bCs w:val="0"/>
                <w:cs/>
              </w:rPr>
              <w:t>ขาดทุน</w:t>
            </w:r>
            <w:r w:rsidRPr="00D92303">
              <w:rPr>
                <w:rFonts w:cs="Angsana New"/>
                <w:b w:val="0"/>
                <w:bCs w:val="0"/>
              </w:rPr>
              <w:t xml:space="preserve">) </w:t>
            </w:r>
            <w:r w:rsidRPr="00D92303">
              <w:rPr>
                <w:rFonts w:cs="Angsana New" w:hint="cs"/>
                <w:b w:val="0"/>
                <w:bCs w:val="0"/>
                <w:cs/>
              </w:rPr>
              <w:t>สะสม</w:t>
            </w:r>
          </w:p>
        </w:tc>
      </w:tr>
      <w:tr w:rsidR="00FE1860" w:rsidRPr="00D92303" w14:paraId="329431F1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16E50C" w14:textId="031FDBF0" w:rsidR="00FE1860" w:rsidRPr="00D92303" w:rsidRDefault="00601BEE" w:rsidP="00FE186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 w:rsidRPr="00601BEE">
              <w:rPr>
                <w:rFonts w:cs="Angsana New"/>
                <w:b w:val="0"/>
                <w:bCs w:val="0"/>
              </w:rPr>
              <w:t>13</w:t>
            </w:r>
          </w:p>
        </w:tc>
        <w:tc>
          <w:tcPr>
            <w:tcW w:w="270" w:type="dxa"/>
          </w:tcPr>
          <w:p w14:paraId="295DCA2A" w14:textId="77777777" w:rsidR="00FE1860" w:rsidRPr="00D92303" w:rsidRDefault="00FE1860" w:rsidP="00FE186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</w:p>
        </w:tc>
        <w:tc>
          <w:tcPr>
            <w:tcW w:w="7920" w:type="dxa"/>
          </w:tcPr>
          <w:p w14:paraId="0E2167B5" w14:textId="4CCE931C" w:rsidR="00FE1860" w:rsidRPr="00D92303" w:rsidRDefault="00FE1860" w:rsidP="00FE186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 w:rsidRPr="00D92303">
              <w:rPr>
                <w:rFonts w:cs="Angsana New"/>
                <w:b w:val="0"/>
                <w:bCs w:val="0"/>
                <w:cs/>
              </w:rPr>
              <w:t>ค่าใช้จ่าย</w:t>
            </w:r>
          </w:p>
        </w:tc>
      </w:tr>
      <w:tr w:rsidR="00FE1860" w:rsidRPr="00D92303" w14:paraId="70432308" w14:textId="77777777" w:rsidTr="000D39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34CE25E" w14:textId="2D12E7A4" w:rsidR="00FE1860" w:rsidRPr="00D92303" w:rsidRDefault="00601BEE" w:rsidP="00FE186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 w:rsidRPr="00601BEE">
              <w:rPr>
                <w:rFonts w:cs="Angsana New"/>
                <w:b w:val="0"/>
                <w:bCs w:val="0"/>
              </w:rPr>
              <w:t>1</w:t>
            </w:r>
            <w:r w:rsidR="00FE1860" w:rsidRPr="00D92303">
              <w:rPr>
                <w:rFonts w:cs="Angsana New"/>
                <w:b w:val="0"/>
                <w:bCs w:val="0"/>
              </w:rPr>
              <w:t>4</w:t>
            </w:r>
          </w:p>
        </w:tc>
        <w:tc>
          <w:tcPr>
            <w:tcW w:w="270" w:type="dxa"/>
          </w:tcPr>
          <w:p w14:paraId="17950D10" w14:textId="77777777" w:rsidR="00FE1860" w:rsidRPr="00D92303" w:rsidRDefault="00FE1860" w:rsidP="00FE186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920" w:type="dxa"/>
          </w:tcPr>
          <w:p w14:paraId="4C22DB47" w14:textId="745C231C" w:rsidR="00FE1860" w:rsidRPr="00D92303" w:rsidRDefault="00FE1860" w:rsidP="00FE186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D92303">
              <w:rPr>
                <w:rFonts w:cs="Angsana New"/>
                <w:b w:val="0"/>
                <w:bCs w:val="0"/>
                <w:cs/>
              </w:rPr>
              <w:t>การแบ่งปันส่วนทุนให้ผู้ถือหน่วยทรัสต์</w:t>
            </w:r>
          </w:p>
        </w:tc>
      </w:tr>
      <w:tr w:rsidR="00FE1860" w:rsidRPr="00D92303" w14:paraId="37F648F4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E15A30" w14:textId="35D3033A" w:rsidR="00FE1860" w:rsidRPr="00D92303" w:rsidRDefault="00601BEE" w:rsidP="00FE186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 w:rsidRPr="00601BEE">
              <w:rPr>
                <w:rFonts w:cs="Angsana New"/>
                <w:b w:val="0"/>
                <w:bCs w:val="0"/>
              </w:rPr>
              <w:t>1</w:t>
            </w:r>
            <w:r w:rsidR="00FE1860" w:rsidRPr="00D92303">
              <w:rPr>
                <w:rFonts w:cs="Angsana New"/>
                <w:b w:val="0"/>
                <w:bCs w:val="0"/>
              </w:rPr>
              <w:t>5</w:t>
            </w:r>
          </w:p>
        </w:tc>
        <w:tc>
          <w:tcPr>
            <w:tcW w:w="270" w:type="dxa"/>
          </w:tcPr>
          <w:p w14:paraId="654DC6A4" w14:textId="77777777" w:rsidR="00FE1860" w:rsidRPr="00D92303" w:rsidRDefault="00FE1860" w:rsidP="00FE186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920" w:type="dxa"/>
          </w:tcPr>
          <w:p w14:paraId="73CA6E4C" w14:textId="77777777" w:rsidR="00FE1860" w:rsidRPr="00D92303" w:rsidRDefault="00FE1860" w:rsidP="00FE186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D92303">
              <w:rPr>
                <w:rFonts w:cs="Angsana New"/>
                <w:b w:val="0"/>
                <w:bCs w:val="0"/>
                <w:cs/>
              </w:rPr>
              <w:t>ข้อมูลเกี่ยวกับการซื้อขายเงินลงทุน</w:t>
            </w:r>
          </w:p>
        </w:tc>
      </w:tr>
      <w:tr w:rsidR="00FE1860" w:rsidRPr="00D92303" w14:paraId="43D767A2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E598F7B" w14:textId="6C802388" w:rsidR="00FE1860" w:rsidRPr="00D92303" w:rsidRDefault="00601BEE" w:rsidP="00FE186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601BEE">
              <w:rPr>
                <w:rFonts w:cs="Angsana New"/>
                <w:b w:val="0"/>
                <w:bCs w:val="0"/>
              </w:rPr>
              <w:t>1</w:t>
            </w:r>
            <w:r w:rsidR="00FE1860" w:rsidRPr="00D92303">
              <w:rPr>
                <w:rFonts w:cs="Angsana New"/>
                <w:b w:val="0"/>
                <w:bCs w:val="0"/>
              </w:rPr>
              <w:t>6</w:t>
            </w:r>
          </w:p>
        </w:tc>
        <w:tc>
          <w:tcPr>
            <w:tcW w:w="270" w:type="dxa"/>
          </w:tcPr>
          <w:p w14:paraId="4CE24F87" w14:textId="77777777" w:rsidR="00FE1860" w:rsidRPr="00D92303" w:rsidRDefault="00FE1860" w:rsidP="00FE186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920" w:type="dxa"/>
          </w:tcPr>
          <w:p w14:paraId="2111D2F9" w14:textId="6336750A" w:rsidR="00FE1860" w:rsidRPr="00D92303" w:rsidRDefault="00FE1860" w:rsidP="00FE186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D92303">
              <w:rPr>
                <w:rFonts w:cs="Angsana New"/>
                <w:b w:val="0"/>
                <w:bCs w:val="0"/>
                <w:cs/>
              </w:rPr>
              <w:t>ส่วนงานดำเนินงาน</w:t>
            </w:r>
            <w:r w:rsidRPr="00D92303">
              <w:rPr>
                <w:rFonts w:cs="Angsana New" w:hint="cs"/>
                <w:b w:val="0"/>
                <w:bCs w:val="0"/>
                <w:cs/>
              </w:rPr>
              <w:t>และการจำแนกรายได้</w:t>
            </w:r>
          </w:p>
        </w:tc>
      </w:tr>
      <w:tr w:rsidR="00FE1860" w:rsidRPr="00D92303" w14:paraId="2256A763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AF8F23" w14:textId="4F1A8D14" w:rsidR="00FE1860" w:rsidRPr="00D92303" w:rsidRDefault="00601BEE" w:rsidP="00FE186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 w:rsidRPr="00601BEE">
              <w:rPr>
                <w:rFonts w:cs="Angsana New"/>
                <w:b w:val="0"/>
                <w:bCs w:val="0"/>
              </w:rPr>
              <w:t>1</w:t>
            </w:r>
            <w:r w:rsidR="00FE1860" w:rsidRPr="00D92303">
              <w:rPr>
                <w:rFonts w:cs="Angsana New"/>
                <w:b w:val="0"/>
                <w:bCs w:val="0"/>
              </w:rPr>
              <w:t>7</w:t>
            </w:r>
          </w:p>
        </w:tc>
        <w:tc>
          <w:tcPr>
            <w:tcW w:w="270" w:type="dxa"/>
          </w:tcPr>
          <w:p w14:paraId="1F131107" w14:textId="77777777" w:rsidR="00FE1860" w:rsidRPr="00D92303" w:rsidRDefault="00FE1860" w:rsidP="00FE186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920" w:type="dxa"/>
          </w:tcPr>
          <w:p w14:paraId="3980EED1" w14:textId="05F93BCA" w:rsidR="00FE1860" w:rsidRPr="00D92303" w:rsidRDefault="00FE1860" w:rsidP="00FE186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D92303">
              <w:rPr>
                <w:rFonts w:cs="Angsana New"/>
                <w:b w:val="0"/>
                <w:bCs w:val="0"/>
                <w:cs/>
              </w:rPr>
              <w:t>ข้อมูลเกี่ยวกับระดับและวิธีวัดมูลค่ายุติธรรมของเงินลงทุน</w:t>
            </w:r>
          </w:p>
        </w:tc>
      </w:tr>
      <w:tr w:rsidR="00FE1860" w:rsidRPr="00D92303" w14:paraId="6FC35463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160442C" w14:textId="32BE0A33" w:rsidR="00FE1860" w:rsidRPr="00D92303" w:rsidRDefault="00601BEE" w:rsidP="00FE186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 w:rsidRPr="00601BEE">
              <w:rPr>
                <w:rFonts w:cs="Angsana New"/>
                <w:b w:val="0"/>
                <w:bCs w:val="0"/>
              </w:rPr>
              <w:t>1</w:t>
            </w:r>
            <w:r w:rsidR="00FE1860" w:rsidRPr="00D92303">
              <w:rPr>
                <w:rFonts w:cs="Angsana New"/>
                <w:b w:val="0"/>
                <w:bCs w:val="0"/>
              </w:rPr>
              <w:t>8</w:t>
            </w:r>
          </w:p>
        </w:tc>
        <w:tc>
          <w:tcPr>
            <w:tcW w:w="270" w:type="dxa"/>
          </w:tcPr>
          <w:p w14:paraId="15244991" w14:textId="77777777" w:rsidR="00FE1860" w:rsidRPr="00D92303" w:rsidRDefault="00FE1860" w:rsidP="00FE186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920" w:type="dxa"/>
          </w:tcPr>
          <w:p w14:paraId="2C2703A3" w14:textId="1D7104CE" w:rsidR="00FE1860" w:rsidRPr="00D92303" w:rsidRDefault="00FE1860" w:rsidP="00FE186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D92303">
              <w:rPr>
                <w:rFonts w:cs="Angsana New"/>
                <w:b w:val="0"/>
                <w:bCs w:val="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184F18" w:rsidRPr="00D92303" w14:paraId="29A59D6B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3894171" w14:textId="128019DF" w:rsidR="00184F18" w:rsidRPr="00D92303" w:rsidRDefault="00601BEE" w:rsidP="00184F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 w:rsidRPr="00601BEE">
              <w:rPr>
                <w:rFonts w:cs="Angsana New"/>
                <w:b w:val="0"/>
                <w:bCs w:val="0"/>
              </w:rPr>
              <w:t>1</w:t>
            </w:r>
            <w:r w:rsidR="00FE1860">
              <w:rPr>
                <w:rFonts w:cs="Angsana New"/>
                <w:b w:val="0"/>
                <w:bCs w:val="0"/>
              </w:rPr>
              <w:t>9</w:t>
            </w:r>
          </w:p>
        </w:tc>
        <w:tc>
          <w:tcPr>
            <w:tcW w:w="270" w:type="dxa"/>
          </w:tcPr>
          <w:p w14:paraId="33A0600C" w14:textId="77777777" w:rsidR="00184F18" w:rsidRPr="00D92303" w:rsidRDefault="00184F18" w:rsidP="00184F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</w:p>
        </w:tc>
        <w:tc>
          <w:tcPr>
            <w:tcW w:w="7920" w:type="dxa"/>
          </w:tcPr>
          <w:p w14:paraId="2A917797" w14:textId="6E8485D7" w:rsidR="00184F18" w:rsidRPr="00D92303" w:rsidRDefault="00184F18" w:rsidP="00184F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D92303">
              <w:rPr>
                <w:rFonts w:cs="Angsana New"/>
                <w:b w:val="0"/>
                <w:bCs w:val="0"/>
                <w:cs/>
              </w:rPr>
              <w:t>เหตุการณ์ภายหลังรอบระยะเวลารายงาน</w:t>
            </w:r>
          </w:p>
        </w:tc>
      </w:tr>
    </w:tbl>
    <w:bookmarkEnd w:id="0"/>
    <w:p w14:paraId="3BE0F28F" w14:textId="77777777" w:rsidR="00797751" w:rsidRPr="00D92303" w:rsidRDefault="00A87A38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cs/>
        </w:rPr>
      </w:pPr>
      <w:r w:rsidRPr="00D92303">
        <w:t xml:space="preserve"> </w:t>
      </w:r>
      <w:r w:rsidRPr="00D92303">
        <w:tab/>
      </w:r>
      <w:r w:rsidRPr="00D92303">
        <w:tab/>
        <w:t xml:space="preserve">  </w:t>
      </w:r>
    </w:p>
    <w:p w14:paraId="3FC620DB" w14:textId="77777777" w:rsidR="00797751" w:rsidRPr="00D92303" w:rsidRDefault="00797751" w:rsidP="00D92303">
      <w:pPr>
        <w:rPr>
          <w:cs/>
        </w:rPr>
      </w:pPr>
    </w:p>
    <w:p w14:paraId="2EE74149" w14:textId="77777777" w:rsidR="00797751" w:rsidRPr="00D92303" w:rsidRDefault="00797751" w:rsidP="00D92303">
      <w:pPr>
        <w:rPr>
          <w:cs/>
        </w:rPr>
      </w:pPr>
    </w:p>
    <w:p w14:paraId="78C04B2F" w14:textId="77777777" w:rsidR="00797751" w:rsidRPr="00D92303" w:rsidRDefault="00797751" w:rsidP="00D92303">
      <w:pPr>
        <w:rPr>
          <w:cs/>
        </w:rPr>
      </w:pPr>
    </w:p>
    <w:p w14:paraId="041136B9" w14:textId="77777777" w:rsidR="00797751" w:rsidRPr="00D92303" w:rsidRDefault="00797751" w:rsidP="00D92303"/>
    <w:p w14:paraId="236D195F" w14:textId="77777777" w:rsidR="00797751" w:rsidRPr="00D92303" w:rsidRDefault="00797751" w:rsidP="00D92303">
      <w:pPr>
        <w:rPr>
          <w:cs/>
        </w:rPr>
      </w:pPr>
    </w:p>
    <w:p w14:paraId="2B7313E6" w14:textId="77777777" w:rsidR="00797751" w:rsidRPr="00D92303" w:rsidRDefault="00797751" w:rsidP="00D92303">
      <w:pPr>
        <w:rPr>
          <w:cs/>
        </w:rPr>
      </w:pPr>
    </w:p>
    <w:p w14:paraId="78CF35D8" w14:textId="77777777" w:rsidR="00797751" w:rsidRPr="00D92303" w:rsidRDefault="00797751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cs/>
        </w:rPr>
      </w:pPr>
    </w:p>
    <w:p w14:paraId="405190C3" w14:textId="77777777" w:rsidR="00797751" w:rsidRPr="00D92303" w:rsidRDefault="00797751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center"/>
      </w:pPr>
    </w:p>
    <w:p w14:paraId="142B54E5" w14:textId="77777777" w:rsidR="003057D6" w:rsidRPr="00D92303" w:rsidRDefault="001F6E9D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</w:pPr>
      <w:r w:rsidRPr="00D92303">
        <w:rPr>
          <w:cs/>
        </w:rPr>
        <w:br w:type="page"/>
      </w:r>
      <w:r w:rsidR="003057D6" w:rsidRPr="00D92303">
        <w:rPr>
          <w:cs/>
        </w:rPr>
        <w:t>หมายเหตุประกอบงบการเงินเป็นส่วนหนึ่งของงบการเงินนี้</w:t>
      </w:r>
    </w:p>
    <w:p w14:paraId="5D6496AD" w14:textId="77777777" w:rsidR="003057D6" w:rsidRPr="00D92303" w:rsidRDefault="003057D6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</w:pPr>
    </w:p>
    <w:p w14:paraId="76F5619B" w14:textId="53DF1DFC" w:rsidR="003057D6" w:rsidRPr="00D92303" w:rsidRDefault="003057D6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</w:pPr>
      <w:r w:rsidRPr="00D92303">
        <w:rPr>
          <w:cs/>
        </w:rPr>
        <w:t>งบการเงิน</w:t>
      </w:r>
      <w:r w:rsidR="00496D1A" w:rsidRPr="00D92303">
        <w:rPr>
          <w:cs/>
        </w:rPr>
        <w:t>นี้</w:t>
      </w:r>
      <w:r w:rsidRPr="00D92303">
        <w:rPr>
          <w:cs/>
        </w:rPr>
        <w:t>ได้รับอนุมัติ</w:t>
      </w:r>
      <w:r w:rsidR="003849DB" w:rsidRPr="00D92303">
        <w:rPr>
          <w:cs/>
        </w:rPr>
        <w:t>ให้</w:t>
      </w:r>
      <w:r w:rsidR="00EA5CE8" w:rsidRPr="00D92303">
        <w:rPr>
          <w:cs/>
        </w:rPr>
        <w:t>ออกงบการเงิน</w:t>
      </w:r>
      <w:r w:rsidR="007F5E6F" w:rsidRPr="00D92303">
        <w:rPr>
          <w:cs/>
        </w:rPr>
        <w:t>จาก</w:t>
      </w:r>
      <w:r w:rsidR="005C2FA9" w:rsidRPr="00D92303">
        <w:rPr>
          <w:cs/>
        </w:rPr>
        <w:t>กรรมการผู้มีอำนาจ</w:t>
      </w:r>
      <w:r w:rsidR="00A55FC3" w:rsidRPr="00D92303">
        <w:rPr>
          <w:cs/>
        </w:rPr>
        <w:t>ของ</w:t>
      </w:r>
      <w:r w:rsidR="005C2FA9" w:rsidRPr="00D92303">
        <w:rPr>
          <w:cs/>
        </w:rPr>
        <w:t>ผู้จัดการ</w:t>
      </w:r>
      <w:r w:rsidR="00A55FC3" w:rsidRPr="00D92303">
        <w:rPr>
          <w:cs/>
        </w:rPr>
        <w:t>กอง</w:t>
      </w:r>
      <w:r w:rsidR="005C2FA9" w:rsidRPr="00D92303">
        <w:rPr>
          <w:cs/>
        </w:rPr>
        <w:t>ทรัสต์</w:t>
      </w:r>
      <w:r w:rsidR="003849DB" w:rsidRPr="00D92303">
        <w:rPr>
          <w:cs/>
        </w:rPr>
        <w:t>เมื่</w:t>
      </w:r>
      <w:r w:rsidR="00EA5CE8" w:rsidRPr="00D92303">
        <w:rPr>
          <w:cs/>
        </w:rPr>
        <w:t>อ</w:t>
      </w:r>
      <w:r w:rsidR="00CD414B" w:rsidRPr="00D92303">
        <w:rPr>
          <w:cs/>
        </w:rPr>
        <w:t>วันที่</w:t>
      </w:r>
      <w:r w:rsidR="00124125" w:rsidRPr="00D92303">
        <w:rPr>
          <w:rFonts w:hint="cs"/>
          <w:cs/>
        </w:rPr>
        <w:t xml:space="preserve"> </w:t>
      </w:r>
      <w:r w:rsidR="00601BEE" w:rsidRPr="00601BEE">
        <w:t>2</w:t>
      </w:r>
      <w:r w:rsidR="00591B0A">
        <w:t>5</w:t>
      </w:r>
      <w:r w:rsidR="00FD539A">
        <w:t xml:space="preserve"> </w:t>
      </w:r>
      <w:r w:rsidR="00B96176" w:rsidRPr="00D92303">
        <w:rPr>
          <w:rFonts w:hint="cs"/>
          <w:cs/>
        </w:rPr>
        <w:t xml:space="preserve">กุมภาพันธ์ </w:t>
      </w:r>
      <w:r w:rsidR="00601BEE" w:rsidRPr="00601BEE">
        <w:t>2</w:t>
      </w:r>
      <w:r w:rsidR="00536D35" w:rsidRPr="00D92303">
        <w:t>56</w:t>
      </w:r>
      <w:r w:rsidR="00FD539A">
        <w:t>9</w:t>
      </w:r>
    </w:p>
    <w:p w14:paraId="3EAE73B1" w14:textId="77777777" w:rsidR="002D5A5C" w:rsidRPr="00D92303" w:rsidRDefault="002D5A5C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</w:pPr>
    </w:p>
    <w:p w14:paraId="459914DB" w14:textId="16960EF8" w:rsidR="003057D6" w:rsidRPr="00D92303" w:rsidRDefault="00601BEE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b/>
          <w:bCs/>
        </w:rPr>
      </w:pPr>
      <w:r w:rsidRPr="00601BEE">
        <w:rPr>
          <w:b/>
          <w:bCs/>
        </w:rPr>
        <w:t>1</w:t>
      </w:r>
      <w:r w:rsidR="003057D6" w:rsidRPr="00D92303">
        <w:rPr>
          <w:b/>
          <w:bCs/>
        </w:rPr>
        <w:tab/>
      </w:r>
      <w:r w:rsidR="00372846" w:rsidRPr="00D92303">
        <w:rPr>
          <w:rFonts w:hint="cs"/>
          <w:b/>
          <w:bCs/>
          <w:cs/>
        </w:rPr>
        <w:t>ข้อมูลทั่วไป</w:t>
      </w:r>
    </w:p>
    <w:p w14:paraId="1CC2014F" w14:textId="77777777" w:rsidR="000C0D65" w:rsidRPr="00707E9E" w:rsidRDefault="000C0D65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</w:pPr>
    </w:p>
    <w:p w14:paraId="41978DA1" w14:textId="576F62E5" w:rsidR="00D81EED" w:rsidRPr="00D92303" w:rsidRDefault="00D81EED" w:rsidP="00D92303">
      <w:pPr>
        <w:autoSpaceDE w:val="0"/>
        <w:autoSpaceDN w:val="0"/>
        <w:spacing w:line="240" w:lineRule="auto"/>
        <w:ind w:left="540"/>
        <w:jc w:val="thaiDistribute"/>
        <w:rPr>
          <w:cs/>
        </w:rPr>
      </w:pPr>
      <w:r w:rsidRPr="00D92303">
        <w:rPr>
          <w:cs/>
        </w:rPr>
        <w:t>ทรัสต์เพื่อการลงทุนในสิทธิการเช่าอสังหาริมทรัพย์</w:t>
      </w:r>
      <w:r w:rsidRPr="00D92303">
        <w:rPr>
          <w:rFonts w:hint="cs"/>
          <w:cs/>
        </w:rPr>
        <w:t xml:space="preserve">บัวหลวง ออฟฟิศ </w:t>
      </w:r>
      <w:r w:rsidRPr="00D92303">
        <w:rPr>
          <w:cs/>
        </w:rPr>
        <w:t>(</w:t>
      </w:r>
      <w:r w:rsidRPr="00D92303">
        <w:t>“</w:t>
      </w:r>
      <w:r w:rsidRPr="00D92303">
        <w:rPr>
          <w:cs/>
        </w:rPr>
        <w:t>กองทรัสต์</w:t>
      </w:r>
      <w:r w:rsidRPr="00D92303">
        <w:t>”</w:t>
      </w:r>
      <w:r w:rsidRPr="00D92303">
        <w:rPr>
          <w:cs/>
        </w:rPr>
        <w:t>)</w:t>
      </w:r>
      <w:r w:rsidRPr="00D92303">
        <w:t xml:space="preserve"> </w:t>
      </w:r>
      <w:r w:rsidRPr="00D92303">
        <w:rPr>
          <w:rFonts w:hint="cs"/>
          <w:cs/>
        </w:rPr>
        <w:t>เป็นกองทรัสต์ตามพระราชบัญญัติทรัสต์เพื่อธุรกรรมในตลาดทุน พ.ศ.</w:t>
      </w:r>
      <w:r w:rsidRPr="00D92303">
        <w:t xml:space="preserve"> </w:t>
      </w:r>
      <w:r w:rsidR="00601BEE" w:rsidRPr="00601BEE">
        <w:t>2</w:t>
      </w:r>
      <w:r w:rsidR="00536D35" w:rsidRPr="00D92303">
        <w:t>55</w:t>
      </w:r>
      <w:r w:rsidR="00601BEE" w:rsidRPr="00601BEE">
        <w:t>0</w:t>
      </w:r>
      <w:r w:rsidRPr="00D92303">
        <w:t xml:space="preserve"> </w:t>
      </w:r>
      <w:r w:rsidRPr="00D92303">
        <w:rPr>
          <w:rFonts w:hint="cs"/>
          <w:cs/>
        </w:rPr>
        <w:t>(</w:t>
      </w:r>
      <w:r w:rsidRPr="00D92303">
        <w:t>“</w:t>
      </w:r>
      <w:r w:rsidRPr="00D92303">
        <w:rPr>
          <w:rFonts w:hint="cs"/>
          <w:cs/>
        </w:rPr>
        <w:t>พระราชบัญญัติฯ</w:t>
      </w:r>
      <w:r w:rsidRPr="00D92303">
        <w:t>”</w:t>
      </w:r>
      <w:r w:rsidRPr="00D92303">
        <w:rPr>
          <w:rFonts w:hint="cs"/>
          <w:cs/>
        </w:rPr>
        <w:t>) ที่ก่อตั้งขึ้นตามสัญญาก่อตั้งทรัสต์</w:t>
      </w:r>
      <w:r w:rsidR="007164D0" w:rsidRPr="00D92303">
        <w:rPr>
          <w:cs/>
        </w:rPr>
        <w:br/>
      </w:r>
      <w:r w:rsidRPr="00D92303">
        <w:rPr>
          <w:rFonts w:hint="cs"/>
          <w:cs/>
        </w:rPr>
        <w:t xml:space="preserve">ลงวันที่ </w:t>
      </w:r>
      <w:r w:rsidR="00536D35" w:rsidRPr="00D92303">
        <w:t>6</w:t>
      </w:r>
      <w:r w:rsidRPr="00D92303">
        <w:t xml:space="preserve"> </w:t>
      </w:r>
      <w:r w:rsidRPr="00D92303">
        <w:rPr>
          <w:rFonts w:hint="cs"/>
          <w:cs/>
        </w:rPr>
        <w:t xml:space="preserve">กุมภาพันธ์ </w:t>
      </w:r>
      <w:r w:rsidR="00601BEE" w:rsidRPr="00601BEE">
        <w:t>2</w:t>
      </w:r>
      <w:r w:rsidR="00536D35" w:rsidRPr="00D92303">
        <w:t>56</w:t>
      </w:r>
      <w:r w:rsidR="00601BEE" w:rsidRPr="00601BEE">
        <w:t>1</w:t>
      </w:r>
      <w:r w:rsidRPr="00D92303">
        <w:t xml:space="preserve"> </w:t>
      </w:r>
      <w:r w:rsidRPr="00D92303">
        <w:rPr>
          <w:rFonts w:hint="cs"/>
          <w:cs/>
        </w:rPr>
        <w:t xml:space="preserve">ระหว่างบริษัทหลักทรัพย์จัดการกองทุนรวม บัวหลวง จำกัด </w:t>
      </w:r>
      <w:r w:rsidRPr="00D92303">
        <w:t>(“</w:t>
      </w:r>
      <w:r w:rsidRPr="00D92303">
        <w:rPr>
          <w:rFonts w:hint="cs"/>
          <w:cs/>
        </w:rPr>
        <w:t>ผู้จัดการกองทรัสต์</w:t>
      </w:r>
      <w:r w:rsidRPr="00D92303">
        <w:t>”</w:t>
      </w:r>
      <w:r w:rsidRPr="00D92303">
        <w:rPr>
          <w:rFonts w:hint="cs"/>
          <w:cs/>
        </w:rPr>
        <w:t>)</w:t>
      </w:r>
      <w:r w:rsidRPr="00D92303">
        <w:t xml:space="preserve"> </w:t>
      </w:r>
      <w:r w:rsidRPr="00D92303">
        <w:rPr>
          <w:rFonts w:hint="cs"/>
          <w:cs/>
        </w:rPr>
        <w:t xml:space="preserve">ในฐานะผู้ก่อตั้งทรัสต์ และบริษัทหลักทรัพย์จัดการกองทุน กรุงไทย จำกัด (มหาชน) ในฐานะทรัสตีของกองทรัสต์ </w:t>
      </w:r>
      <w:r w:rsidR="00E3018A" w:rsidRPr="00D92303">
        <w:rPr>
          <w:cs/>
        </w:rPr>
        <w:br/>
      </w:r>
      <w:r w:rsidRPr="00D92303">
        <w:rPr>
          <w:rFonts w:hint="cs"/>
          <w:cs/>
        </w:rPr>
        <w:t>โดยมีบริษัท</w:t>
      </w:r>
      <w:r w:rsidRPr="00D92303">
        <w:t xml:space="preserve"> </w:t>
      </w:r>
      <w:r w:rsidRPr="00D92303">
        <w:rPr>
          <w:rFonts w:hint="cs"/>
          <w:cs/>
        </w:rPr>
        <w:t xml:space="preserve">ทรู พรอพเพอร์ตีส์ จำกัด เป็นผู้บริหารอสังหาริมทรัพย์ กองทรัสต์ได้จัดตั้งขึ้นเมื่อวันที่ </w:t>
      </w:r>
      <w:r w:rsidR="00536D35" w:rsidRPr="00D92303">
        <w:t>6</w:t>
      </w:r>
      <w:r w:rsidRPr="00D92303">
        <w:t xml:space="preserve"> </w:t>
      </w:r>
      <w:r w:rsidRPr="00D92303">
        <w:rPr>
          <w:rFonts w:hint="cs"/>
          <w:cs/>
        </w:rPr>
        <w:t xml:space="preserve">กุมภาพันธ์ </w:t>
      </w:r>
      <w:r w:rsidR="00025FAE" w:rsidRPr="00D92303">
        <w:br/>
      </w:r>
      <w:r w:rsidR="00601BEE" w:rsidRPr="00601BEE">
        <w:rPr>
          <w:spacing w:val="-2"/>
        </w:rPr>
        <w:t>2</w:t>
      </w:r>
      <w:r w:rsidR="00536D35" w:rsidRPr="00D92303">
        <w:rPr>
          <w:spacing w:val="-2"/>
        </w:rPr>
        <w:t>56</w:t>
      </w:r>
      <w:r w:rsidR="00601BEE" w:rsidRPr="00601BEE">
        <w:rPr>
          <w:spacing w:val="-2"/>
        </w:rPr>
        <w:t>1</w:t>
      </w:r>
      <w:r w:rsidRPr="00D92303">
        <w:rPr>
          <w:spacing w:val="-2"/>
        </w:rPr>
        <w:t xml:space="preserve"> </w:t>
      </w:r>
      <w:r w:rsidRPr="00D92303">
        <w:rPr>
          <w:rFonts w:hint="cs"/>
          <w:spacing w:val="-2"/>
          <w:cs/>
        </w:rPr>
        <w:t>โดยเป็นกองทรัสต์ประเภทไม่รับไถ่ถอนหน่วยทรัสต์และไม่มีกำหนดอายุโครงการ</w:t>
      </w:r>
      <w:r w:rsidRPr="00D92303">
        <w:rPr>
          <w:spacing w:val="-2"/>
        </w:rPr>
        <w:t xml:space="preserve"> </w:t>
      </w:r>
      <w:r w:rsidRPr="00D92303">
        <w:rPr>
          <w:spacing w:val="-2"/>
          <w:cs/>
        </w:rPr>
        <w:t>มีวัตถุประสงค์เพื่อ</w:t>
      </w:r>
      <w:r w:rsidRPr="00D92303">
        <w:rPr>
          <w:rFonts w:hint="cs"/>
          <w:spacing w:val="-2"/>
          <w:cs/>
        </w:rPr>
        <w:t>ระดมทุน</w:t>
      </w:r>
      <w:r w:rsidRPr="00D92303">
        <w:rPr>
          <w:spacing w:val="-2"/>
        </w:rPr>
        <w:br/>
      </w:r>
      <w:r w:rsidRPr="00D92303">
        <w:rPr>
          <w:rFonts w:hint="cs"/>
          <w:cs/>
        </w:rPr>
        <w:t>จากนักลงทุน</w:t>
      </w:r>
      <w:r w:rsidRPr="00D92303">
        <w:rPr>
          <w:cs/>
        </w:rPr>
        <w:t>และนำเงินที่ได้ไปลงทุนใน</w:t>
      </w:r>
      <w:r w:rsidR="0072576A" w:rsidRPr="00D92303">
        <w:rPr>
          <w:rFonts w:hint="cs"/>
          <w:cs/>
        </w:rPr>
        <w:t>สิน</w:t>
      </w:r>
      <w:r w:rsidRPr="00D92303">
        <w:rPr>
          <w:cs/>
        </w:rPr>
        <w:t>ทรัพย์หลักของกองทรัสต์ โดยนำออกให้เช่า</w:t>
      </w:r>
      <w:r w:rsidRPr="00D92303">
        <w:rPr>
          <w:rFonts w:hint="cs"/>
          <w:cs/>
        </w:rPr>
        <w:t>และ</w:t>
      </w:r>
      <w:r w:rsidRPr="00D92303">
        <w:t xml:space="preserve">/ </w:t>
      </w:r>
      <w:r w:rsidRPr="00D92303">
        <w:rPr>
          <w:cs/>
        </w:rPr>
        <w:t xml:space="preserve">หรือให้เช่าช่วง </w:t>
      </w:r>
      <w:r w:rsidRPr="00D92303">
        <w:br/>
      </w:r>
      <w:r w:rsidRPr="00D92303">
        <w:rPr>
          <w:rFonts w:hint="cs"/>
          <w:cs/>
        </w:rPr>
        <w:t xml:space="preserve">โดยลงทุนใน </w:t>
      </w:r>
      <w:r w:rsidR="00601BEE" w:rsidRPr="00601BEE">
        <w:t>2</w:t>
      </w:r>
      <w:r w:rsidRPr="00D92303">
        <w:t xml:space="preserve"> </w:t>
      </w:r>
      <w:r w:rsidRPr="00D92303">
        <w:rPr>
          <w:rFonts w:hint="cs"/>
          <w:cs/>
        </w:rPr>
        <w:t>โครงการ ดังต่อไปนี้</w:t>
      </w:r>
    </w:p>
    <w:p w14:paraId="26AEADD5" w14:textId="77777777" w:rsidR="006561D4" w:rsidRPr="00707E9E" w:rsidRDefault="006561D4" w:rsidP="00707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</w:pPr>
    </w:p>
    <w:p w14:paraId="164F790E" w14:textId="3280B6F6" w:rsidR="00560773" w:rsidRPr="00D92303" w:rsidRDefault="00560773" w:rsidP="00D92303">
      <w:pPr>
        <w:pStyle w:val="BodyTextIndent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9"/>
        <w:jc w:val="thaiDistribute"/>
        <w:rPr>
          <w:rFonts w:eastAsia="Angsana New"/>
        </w:rPr>
      </w:pPr>
      <w:r w:rsidRPr="00D92303">
        <w:rPr>
          <w:rFonts w:eastAsia="Angsana New"/>
          <w:cs/>
        </w:rPr>
        <w:t xml:space="preserve">โครงการทรู ทาวเวอร์ </w:t>
      </w:r>
      <w:r w:rsidR="00601BEE" w:rsidRPr="00601BEE">
        <w:rPr>
          <w:rFonts w:eastAsia="Angsana New"/>
        </w:rPr>
        <w:t>1</w:t>
      </w:r>
      <w:r w:rsidR="00B801AD" w:rsidRPr="00D92303">
        <w:rPr>
          <w:rFonts w:eastAsia="Angsana New"/>
          <w:cs/>
        </w:rPr>
        <w:t xml:space="preserve"> </w:t>
      </w:r>
      <w:r w:rsidR="00B801AD" w:rsidRPr="00D92303">
        <w:rPr>
          <w:cs/>
        </w:rPr>
        <w:t>ลักษณะของทรัพย์สินที่กองทรัสต์เข้าลงทุน</w:t>
      </w:r>
      <w:r w:rsidR="00B801AD" w:rsidRPr="00D92303">
        <w:t xml:space="preserve"> </w:t>
      </w:r>
      <w:r w:rsidR="00B801AD" w:rsidRPr="00D92303">
        <w:rPr>
          <w:cs/>
        </w:rPr>
        <w:t>มีดังนี้</w:t>
      </w:r>
    </w:p>
    <w:p w14:paraId="01E3DC2A" w14:textId="77777777" w:rsidR="00560773" w:rsidRPr="00707E9E" w:rsidRDefault="00560773" w:rsidP="00707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</w:pPr>
    </w:p>
    <w:tbl>
      <w:tblPr>
        <w:tblW w:w="8912" w:type="dxa"/>
        <w:tblInd w:w="837" w:type="dxa"/>
        <w:tblLook w:val="04A0" w:firstRow="1" w:lastRow="0" w:firstColumn="1" w:lastColumn="0" w:noHBand="0" w:noVBand="1"/>
      </w:tblPr>
      <w:tblGrid>
        <w:gridCol w:w="3701"/>
        <w:gridCol w:w="5211"/>
      </w:tblGrid>
      <w:tr w:rsidR="00560773" w:rsidRPr="00D92303" w14:paraId="2B5BD266" w14:textId="77777777" w:rsidTr="005F22CC">
        <w:tc>
          <w:tcPr>
            <w:tcW w:w="3701" w:type="dxa"/>
          </w:tcPr>
          <w:p w14:paraId="1D81F513" w14:textId="77777777" w:rsidR="00560773" w:rsidRPr="00D92303" w:rsidRDefault="00560773" w:rsidP="00D92303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9"/>
              <w:jc w:val="thaiDistribute"/>
              <w:rPr>
                <w:rFonts w:eastAsia="Angsana New"/>
              </w:rPr>
            </w:pPr>
            <w:r w:rsidRPr="00D92303">
              <w:rPr>
                <w:rFonts w:eastAsia="Angsana New"/>
                <w:cs/>
              </w:rPr>
              <w:t>ที่ตั้ง</w:t>
            </w:r>
          </w:p>
        </w:tc>
        <w:tc>
          <w:tcPr>
            <w:tcW w:w="5211" w:type="dxa"/>
          </w:tcPr>
          <w:p w14:paraId="1DA3AE20" w14:textId="1D5752B3" w:rsidR="00560773" w:rsidRPr="00D92303" w:rsidRDefault="00560773" w:rsidP="00D92303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29" w:hanging="162"/>
              <w:rPr>
                <w:rFonts w:eastAsia="Angsana New"/>
                <w:cs/>
              </w:rPr>
            </w:pPr>
            <w:r w:rsidRPr="00D92303">
              <w:rPr>
                <w:rFonts w:eastAsia="Angsana New"/>
                <w:cs/>
              </w:rPr>
              <w:t xml:space="preserve">เลขที่ </w:t>
            </w:r>
            <w:r w:rsidR="00601BEE" w:rsidRPr="00601BEE">
              <w:rPr>
                <w:rFonts w:eastAsia="Angsana New"/>
              </w:rPr>
              <w:t>1</w:t>
            </w:r>
            <w:r w:rsidR="00536D35" w:rsidRPr="00D92303">
              <w:rPr>
                <w:rFonts w:eastAsia="Angsana New"/>
              </w:rPr>
              <w:t>8</w:t>
            </w:r>
            <w:r w:rsidRPr="00D92303">
              <w:rPr>
                <w:rFonts w:eastAsia="Angsana New"/>
              </w:rPr>
              <w:t xml:space="preserve"> </w:t>
            </w:r>
            <w:r w:rsidRPr="00D92303">
              <w:rPr>
                <w:rFonts w:eastAsia="Angsana New"/>
                <w:cs/>
              </w:rPr>
              <w:t>ถนนรัชดาภิเษก แขวงห้วยขวาง เขตห้วยขวาง กรุงเทพมหานคร</w:t>
            </w:r>
            <w:r w:rsidR="00CD04A2" w:rsidRPr="00D92303">
              <w:rPr>
                <w:rFonts w:eastAsia="Angsana New"/>
              </w:rPr>
              <w:t xml:space="preserve"> </w:t>
            </w:r>
            <w:r w:rsidR="00601BEE" w:rsidRPr="00601BEE">
              <w:rPr>
                <w:rFonts w:eastAsia="Angsana New"/>
              </w:rPr>
              <w:t>10310</w:t>
            </w:r>
          </w:p>
        </w:tc>
      </w:tr>
      <w:tr w:rsidR="00560773" w:rsidRPr="00D92303" w14:paraId="5A709463" w14:textId="77777777" w:rsidTr="005F22CC">
        <w:tc>
          <w:tcPr>
            <w:tcW w:w="3701" w:type="dxa"/>
          </w:tcPr>
          <w:p w14:paraId="7CA3658C" w14:textId="77777777" w:rsidR="00560773" w:rsidRPr="00D92303" w:rsidRDefault="00560773" w:rsidP="00D92303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9"/>
              <w:jc w:val="thaiDistribute"/>
              <w:rPr>
                <w:rFonts w:eastAsia="Angsana New"/>
                <w:cs/>
              </w:rPr>
            </w:pPr>
            <w:r w:rsidRPr="00D92303">
              <w:rPr>
                <w:rFonts w:eastAsia="Angsana New"/>
                <w:cs/>
              </w:rPr>
              <w:t>เจ้าของกรรมสิทธิ์</w:t>
            </w:r>
          </w:p>
        </w:tc>
        <w:tc>
          <w:tcPr>
            <w:tcW w:w="5211" w:type="dxa"/>
          </w:tcPr>
          <w:p w14:paraId="237BAB8A" w14:textId="77777777" w:rsidR="00560773" w:rsidRPr="00D92303" w:rsidRDefault="00560773" w:rsidP="00D92303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29" w:hanging="162"/>
              <w:rPr>
                <w:rFonts w:eastAsia="Angsana New"/>
              </w:rPr>
            </w:pPr>
            <w:r w:rsidRPr="00D92303">
              <w:rPr>
                <w:rFonts w:eastAsia="Angsana New"/>
                <w:cs/>
              </w:rPr>
              <w:t>ที่ดินและอาคารเป็นกรรมสิทธิ์ของ</w:t>
            </w:r>
            <w:r w:rsidR="00CC4A97" w:rsidRPr="00D92303">
              <w:rPr>
                <w:rFonts w:eastAsia="Angsana New"/>
                <w:cs/>
              </w:rPr>
              <w:t>บริษัท</w:t>
            </w:r>
            <w:r w:rsidR="00CD04A2" w:rsidRPr="00D92303">
              <w:rPr>
                <w:rFonts w:eastAsia="Angsana New"/>
              </w:rPr>
              <w:t xml:space="preserve"> </w:t>
            </w:r>
            <w:r w:rsidRPr="00D92303">
              <w:rPr>
                <w:rFonts w:eastAsia="Angsana New"/>
                <w:cs/>
              </w:rPr>
              <w:t>ทรู พรอพเพอร์ตีส์</w:t>
            </w:r>
            <w:r w:rsidR="00CC4A97" w:rsidRPr="00D92303">
              <w:rPr>
                <w:rFonts w:eastAsia="Angsana New"/>
                <w:cs/>
              </w:rPr>
              <w:t>จำกัด และบริหารจัดการโดยบริษัท</w:t>
            </w:r>
            <w:r w:rsidR="00CD04A2" w:rsidRPr="00D92303">
              <w:rPr>
                <w:rFonts w:eastAsia="Angsana New"/>
              </w:rPr>
              <w:t xml:space="preserve"> </w:t>
            </w:r>
            <w:r w:rsidRPr="00D92303">
              <w:rPr>
                <w:rFonts w:eastAsia="Angsana New"/>
                <w:cs/>
              </w:rPr>
              <w:t>ทรู พรอพเพอร์ตีส์</w:t>
            </w:r>
            <w:r w:rsidR="00CC4A97" w:rsidRPr="00D92303">
              <w:rPr>
                <w:rFonts w:eastAsia="Angsana New"/>
                <w:cs/>
              </w:rPr>
              <w:t xml:space="preserve"> จำกัด</w:t>
            </w:r>
          </w:p>
        </w:tc>
      </w:tr>
      <w:tr w:rsidR="00560773" w:rsidRPr="00D92303" w14:paraId="3620542E" w14:textId="77777777" w:rsidTr="005F22CC">
        <w:tc>
          <w:tcPr>
            <w:tcW w:w="3701" w:type="dxa"/>
          </w:tcPr>
          <w:p w14:paraId="2BF99034" w14:textId="77777777" w:rsidR="00560773" w:rsidRPr="00D92303" w:rsidRDefault="002F7EC4" w:rsidP="00D92303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9"/>
              <w:jc w:val="thaiDistribute"/>
              <w:rPr>
                <w:rFonts w:eastAsia="Angsana New"/>
                <w:cs/>
              </w:rPr>
            </w:pPr>
            <w:r w:rsidRPr="00D92303">
              <w:rPr>
                <w:rFonts w:eastAsia="Angsana New"/>
                <w:cs/>
              </w:rPr>
              <w:t>พื้นที่รวม (</w:t>
            </w:r>
            <w:r w:rsidRPr="00D92303">
              <w:rPr>
                <w:rFonts w:eastAsia="Angsana New"/>
              </w:rPr>
              <w:t>Gross floor area</w:t>
            </w:r>
            <w:r w:rsidRPr="00D92303">
              <w:rPr>
                <w:rFonts w:eastAsia="Angsana New"/>
                <w:cs/>
              </w:rPr>
              <w:t>)</w:t>
            </w:r>
          </w:p>
        </w:tc>
        <w:tc>
          <w:tcPr>
            <w:tcW w:w="5211" w:type="dxa"/>
          </w:tcPr>
          <w:p w14:paraId="201DE67F" w14:textId="0767A04B" w:rsidR="00560773" w:rsidRPr="00D92303" w:rsidRDefault="00536D35" w:rsidP="00D92303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9"/>
              <w:jc w:val="thaiDistribute"/>
              <w:rPr>
                <w:rFonts w:eastAsia="Angsana New"/>
              </w:rPr>
            </w:pPr>
            <w:r w:rsidRPr="00D92303">
              <w:rPr>
                <w:rFonts w:eastAsia="Angsana New"/>
              </w:rPr>
              <w:t>6</w:t>
            </w:r>
            <w:r w:rsidR="00601BEE" w:rsidRPr="00601BEE">
              <w:rPr>
                <w:rFonts w:eastAsia="Angsana New"/>
              </w:rPr>
              <w:t>3</w:t>
            </w:r>
            <w:r w:rsidR="00B801AD" w:rsidRPr="00D92303">
              <w:rPr>
                <w:rFonts w:eastAsia="Angsana New"/>
              </w:rPr>
              <w:t>,</w:t>
            </w:r>
            <w:r w:rsidRPr="00D92303">
              <w:rPr>
                <w:rFonts w:eastAsia="Angsana New"/>
              </w:rPr>
              <w:t>6</w:t>
            </w:r>
            <w:r w:rsidR="00601BEE" w:rsidRPr="00601BEE">
              <w:rPr>
                <w:rFonts w:eastAsia="Angsana New"/>
              </w:rPr>
              <w:t>1</w:t>
            </w:r>
            <w:r w:rsidRPr="00D92303">
              <w:rPr>
                <w:rFonts w:eastAsia="Angsana New"/>
              </w:rPr>
              <w:t>5</w:t>
            </w:r>
            <w:r w:rsidR="00B801AD" w:rsidRPr="00D92303">
              <w:rPr>
                <w:rFonts w:eastAsia="Angsana New"/>
                <w:cs/>
              </w:rPr>
              <w:t xml:space="preserve"> ตารางเมตร</w:t>
            </w:r>
          </w:p>
        </w:tc>
      </w:tr>
      <w:tr w:rsidR="00560773" w:rsidRPr="00D92303" w14:paraId="77C08041" w14:textId="77777777" w:rsidTr="005F22CC">
        <w:tc>
          <w:tcPr>
            <w:tcW w:w="3701" w:type="dxa"/>
          </w:tcPr>
          <w:p w14:paraId="114A2B7A" w14:textId="77777777" w:rsidR="00560773" w:rsidRPr="00D92303" w:rsidRDefault="002F7EC4" w:rsidP="00D92303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9"/>
              <w:jc w:val="thaiDistribute"/>
              <w:rPr>
                <w:rFonts w:eastAsia="Angsana New"/>
              </w:rPr>
            </w:pPr>
            <w:r w:rsidRPr="00D92303">
              <w:rPr>
                <w:rFonts w:eastAsia="Angsana New"/>
                <w:cs/>
              </w:rPr>
              <w:t>พื้นที่ใช้สอยสุทธิ (</w:t>
            </w:r>
            <w:r w:rsidR="00B801AD" w:rsidRPr="00D92303">
              <w:rPr>
                <w:rFonts w:eastAsia="Angsana New"/>
              </w:rPr>
              <w:t>Net leasable area)</w:t>
            </w:r>
          </w:p>
        </w:tc>
        <w:tc>
          <w:tcPr>
            <w:tcW w:w="5211" w:type="dxa"/>
          </w:tcPr>
          <w:p w14:paraId="657294BA" w14:textId="43442C57" w:rsidR="00560773" w:rsidRPr="00D92303" w:rsidRDefault="00601BEE" w:rsidP="00D92303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9"/>
              <w:jc w:val="thaiDistribute"/>
              <w:rPr>
                <w:rFonts w:eastAsia="Angsana New"/>
              </w:rPr>
            </w:pPr>
            <w:r w:rsidRPr="00601BEE">
              <w:rPr>
                <w:rFonts w:eastAsia="Angsana New"/>
              </w:rPr>
              <w:t>3</w:t>
            </w:r>
            <w:r w:rsidR="00536D35" w:rsidRPr="00D92303">
              <w:rPr>
                <w:rFonts w:eastAsia="Angsana New"/>
              </w:rPr>
              <w:t>7</w:t>
            </w:r>
            <w:r w:rsidR="00B801AD" w:rsidRPr="00D92303">
              <w:rPr>
                <w:rFonts w:eastAsia="Angsana New"/>
              </w:rPr>
              <w:t>,</w:t>
            </w:r>
            <w:r w:rsidRPr="00601BEE">
              <w:rPr>
                <w:rFonts w:eastAsia="Angsana New"/>
              </w:rPr>
              <w:t>31</w:t>
            </w:r>
            <w:r w:rsidR="00536D35" w:rsidRPr="00D92303">
              <w:rPr>
                <w:rFonts w:eastAsia="Angsana New"/>
              </w:rPr>
              <w:t>5</w:t>
            </w:r>
            <w:r w:rsidR="00B801AD" w:rsidRPr="00D92303">
              <w:rPr>
                <w:rFonts w:eastAsia="Angsana New"/>
                <w:cs/>
              </w:rPr>
              <w:t xml:space="preserve"> ตารางเมตร</w:t>
            </w:r>
            <w:r w:rsidR="008A2426" w:rsidRPr="00D92303">
              <w:rPr>
                <w:rFonts w:eastAsia="Angsana New"/>
              </w:rPr>
              <w:t xml:space="preserve"> </w:t>
            </w:r>
            <w:r w:rsidR="00A36F29" w:rsidRPr="00D92303">
              <w:rPr>
                <w:rFonts w:eastAsia="Angsana New"/>
              </w:rPr>
              <w:t>(</w:t>
            </w:r>
            <w:r w:rsidR="00A36F29" w:rsidRPr="00D92303">
              <w:rPr>
                <w:rFonts w:eastAsia="Angsana New" w:hint="cs"/>
                <w:cs/>
              </w:rPr>
              <w:t>เมื่อเริ่มโครงการ</w:t>
            </w:r>
            <w:r w:rsidR="00A36F29" w:rsidRPr="00D92303">
              <w:rPr>
                <w:rFonts w:eastAsia="Angsana New"/>
              </w:rPr>
              <w:t>)</w:t>
            </w:r>
          </w:p>
        </w:tc>
      </w:tr>
      <w:tr w:rsidR="002F7EC4" w:rsidRPr="00D92303" w14:paraId="3C3AD966" w14:textId="77777777" w:rsidTr="005F22CC">
        <w:tc>
          <w:tcPr>
            <w:tcW w:w="3701" w:type="dxa"/>
          </w:tcPr>
          <w:p w14:paraId="2F0531E7" w14:textId="77777777" w:rsidR="002F7EC4" w:rsidRPr="00D92303" w:rsidRDefault="00B801AD" w:rsidP="00D92303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9"/>
              <w:jc w:val="thaiDistribute"/>
              <w:rPr>
                <w:rFonts w:eastAsia="Angsana New"/>
                <w:cs/>
              </w:rPr>
            </w:pPr>
            <w:r w:rsidRPr="00D92303">
              <w:rPr>
                <w:rFonts w:eastAsia="Angsana New"/>
                <w:cs/>
              </w:rPr>
              <w:t>ลักษณะการลงทุน</w:t>
            </w:r>
          </w:p>
        </w:tc>
        <w:tc>
          <w:tcPr>
            <w:tcW w:w="5211" w:type="dxa"/>
          </w:tcPr>
          <w:p w14:paraId="75584128" w14:textId="6FB52AFA" w:rsidR="00B801AD" w:rsidRPr="00D92303" w:rsidRDefault="00601BEE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 New"/>
                <w:cs/>
              </w:rPr>
            </w:pPr>
            <w:r w:rsidRPr="00601BEE">
              <w:rPr>
                <w:rFonts w:eastAsia="Angsana New"/>
              </w:rPr>
              <w:t>1</w:t>
            </w:r>
            <w:r w:rsidR="00B801AD" w:rsidRPr="00D92303">
              <w:rPr>
                <w:rFonts w:eastAsia="Angsana New"/>
              </w:rPr>
              <w:t xml:space="preserve">. </w:t>
            </w:r>
            <w:r w:rsidR="00B801AD" w:rsidRPr="00D92303">
              <w:rPr>
                <w:rFonts w:eastAsia="Angsana New"/>
                <w:cs/>
              </w:rPr>
              <w:t>สิทธิก</w:t>
            </w:r>
            <w:r w:rsidR="00E0417C" w:rsidRPr="00D92303">
              <w:rPr>
                <w:rFonts w:eastAsia="Angsana New"/>
                <w:cs/>
              </w:rPr>
              <w:t>ารเช่า</w:t>
            </w:r>
            <w:r w:rsidR="00B801AD" w:rsidRPr="00D92303">
              <w:rPr>
                <w:rFonts w:eastAsia="Angsana New"/>
                <w:cs/>
              </w:rPr>
              <w:t>ที่ดิน</w:t>
            </w:r>
            <w:r w:rsidR="00E0417C" w:rsidRPr="00D92303">
              <w:rPr>
                <w:rFonts w:eastAsia="Angsana New"/>
                <w:cs/>
              </w:rPr>
              <w:t xml:space="preserve"> (ทั้งหมด)</w:t>
            </w:r>
          </w:p>
          <w:p w14:paraId="55C89E5B" w14:textId="7D072290" w:rsidR="00571D9D" w:rsidRPr="00D92303" w:rsidRDefault="00601BEE" w:rsidP="00D92303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29" w:hanging="252"/>
              <w:rPr>
                <w:rFonts w:eastAsia="Angsana New"/>
              </w:rPr>
            </w:pPr>
            <w:r w:rsidRPr="00601BEE">
              <w:rPr>
                <w:rFonts w:eastAsia="Angsana New"/>
              </w:rPr>
              <w:t>2</w:t>
            </w:r>
            <w:r w:rsidR="00B801AD" w:rsidRPr="00D92303">
              <w:rPr>
                <w:rFonts w:eastAsia="Angsana New"/>
              </w:rPr>
              <w:t xml:space="preserve">. </w:t>
            </w:r>
            <w:r w:rsidR="00571D9D" w:rsidRPr="00D92303">
              <w:rPr>
                <w:rFonts w:eastAsia="Angsana New"/>
                <w:cs/>
              </w:rPr>
              <w:t>สิทธิการเช่า</w:t>
            </w:r>
            <w:r w:rsidR="00E0417C" w:rsidRPr="00D92303">
              <w:rPr>
                <w:rFonts w:eastAsia="Angsana New"/>
                <w:cs/>
              </w:rPr>
              <w:t>อาคารและสิ่งปลูกสร้าง (ทั้งหมด) ซึ่งตั้งอยู่บนที่ดินข้างต้น</w:t>
            </w:r>
          </w:p>
          <w:p w14:paraId="0C6FE898" w14:textId="41D2C5C3" w:rsidR="002F7EC4" w:rsidRPr="00D92303" w:rsidRDefault="00601BEE" w:rsidP="00D92303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9"/>
              <w:rPr>
                <w:rFonts w:eastAsia="Angsana New"/>
              </w:rPr>
            </w:pPr>
            <w:r w:rsidRPr="00601BEE">
              <w:rPr>
                <w:rFonts w:eastAsia="Angsana New"/>
              </w:rPr>
              <w:t>3</w:t>
            </w:r>
            <w:r w:rsidR="00B801AD" w:rsidRPr="00D92303">
              <w:rPr>
                <w:rFonts w:eastAsia="Angsana New"/>
              </w:rPr>
              <w:t xml:space="preserve">. </w:t>
            </w:r>
            <w:r w:rsidR="00571D9D" w:rsidRPr="00D92303">
              <w:rPr>
                <w:rFonts w:eastAsia="Angsana New"/>
                <w:cs/>
              </w:rPr>
              <w:t>กรรมสิทธิ์</w:t>
            </w:r>
            <w:r w:rsidR="00E0417C" w:rsidRPr="00D92303">
              <w:rPr>
                <w:rFonts w:eastAsia="Angsana New"/>
                <w:cs/>
              </w:rPr>
              <w:t>ใน</w:t>
            </w:r>
            <w:r w:rsidR="0058783A" w:rsidRPr="00D92303">
              <w:rPr>
                <w:rFonts w:eastAsia="Angsana New"/>
                <w:cs/>
              </w:rPr>
              <w:t xml:space="preserve">เครื่องมือ </w:t>
            </w:r>
            <w:r w:rsidR="00925540" w:rsidRPr="00D92303">
              <w:rPr>
                <w:rFonts w:eastAsia="Angsana New"/>
                <w:cs/>
              </w:rPr>
              <w:t>เครื่องตกแต่ง</w:t>
            </w:r>
            <w:r w:rsidR="00B801AD" w:rsidRPr="00D92303">
              <w:rPr>
                <w:rFonts w:eastAsia="Angsana New"/>
              </w:rPr>
              <w:t xml:space="preserve"> </w:t>
            </w:r>
            <w:r w:rsidR="00B801AD" w:rsidRPr="00D92303">
              <w:rPr>
                <w:rFonts w:eastAsia="Angsana New"/>
                <w:cs/>
              </w:rPr>
              <w:t>อุปกรณ์</w:t>
            </w:r>
            <w:r w:rsidR="00E0417C" w:rsidRPr="00D92303">
              <w:rPr>
                <w:rFonts w:eastAsia="Angsana New"/>
                <w:cs/>
              </w:rPr>
              <w:t>และงานระบบ</w:t>
            </w:r>
          </w:p>
        </w:tc>
      </w:tr>
      <w:tr w:rsidR="002F7EC4" w:rsidRPr="00D92303" w14:paraId="23770684" w14:textId="77777777" w:rsidTr="005F22CC">
        <w:tc>
          <w:tcPr>
            <w:tcW w:w="3701" w:type="dxa"/>
          </w:tcPr>
          <w:p w14:paraId="38B2F127" w14:textId="77777777" w:rsidR="002F7EC4" w:rsidRPr="00D92303" w:rsidRDefault="00B801AD" w:rsidP="00D92303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9"/>
              <w:jc w:val="thaiDistribute"/>
              <w:rPr>
                <w:rFonts w:eastAsia="Angsana New"/>
                <w:cs/>
              </w:rPr>
            </w:pPr>
            <w:r w:rsidRPr="00D92303">
              <w:rPr>
                <w:rFonts w:eastAsia="Angsana New"/>
                <w:cs/>
              </w:rPr>
              <w:t>ระยะเวลาการลงทุน</w:t>
            </w:r>
          </w:p>
        </w:tc>
        <w:tc>
          <w:tcPr>
            <w:tcW w:w="5211" w:type="dxa"/>
          </w:tcPr>
          <w:p w14:paraId="43DA2981" w14:textId="7CE69D6E" w:rsidR="002F7EC4" w:rsidRPr="00D92303" w:rsidRDefault="00601BEE" w:rsidP="00D92303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9"/>
              <w:jc w:val="thaiDistribute"/>
              <w:rPr>
                <w:rFonts w:eastAsia="Angsana New"/>
                <w:cs/>
              </w:rPr>
            </w:pPr>
            <w:r w:rsidRPr="00601BEE">
              <w:rPr>
                <w:rFonts w:eastAsia="Angsana New"/>
              </w:rPr>
              <w:t>30</w:t>
            </w:r>
            <w:r w:rsidR="00E226E1" w:rsidRPr="00D92303">
              <w:rPr>
                <w:rFonts w:eastAsia="Angsana New"/>
              </w:rPr>
              <w:t xml:space="preserve"> </w:t>
            </w:r>
            <w:r w:rsidR="00E226E1" w:rsidRPr="00D92303">
              <w:rPr>
                <w:rFonts w:eastAsia="Angsana New"/>
                <w:cs/>
              </w:rPr>
              <w:t>ปี</w:t>
            </w:r>
            <w:r w:rsidR="00E226E1" w:rsidRPr="00D92303">
              <w:rPr>
                <w:rFonts w:eastAsia="Angsana New"/>
              </w:rPr>
              <w:t xml:space="preserve"> (</w:t>
            </w:r>
            <w:r w:rsidR="00E226E1" w:rsidRPr="00D92303">
              <w:rPr>
                <w:rFonts w:eastAsia="Angsana New"/>
                <w:cs/>
              </w:rPr>
              <w:t>สิ้นสุดวันที่</w:t>
            </w:r>
            <w:r w:rsidR="00E226E1" w:rsidRPr="00D92303">
              <w:rPr>
                <w:rFonts w:eastAsia="Angsana New"/>
              </w:rPr>
              <w:t xml:space="preserve"> </w:t>
            </w:r>
            <w:r w:rsidR="00536D35" w:rsidRPr="00D92303">
              <w:rPr>
                <w:rFonts w:eastAsia="Angsana New"/>
              </w:rPr>
              <w:t>7</w:t>
            </w:r>
            <w:r w:rsidR="00E226E1" w:rsidRPr="00D92303">
              <w:rPr>
                <w:rFonts w:eastAsia="Angsana New"/>
              </w:rPr>
              <w:t xml:space="preserve"> </w:t>
            </w:r>
            <w:r w:rsidR="00E226E1" w:rsidRPr="00D92303">
              <w:rPr>
                <w:rFonts w:eastAsia="Angsana New"/>
                <w:cs/>
              </w:rPr>
              <w:t>กุมภาพันธ์</w:t>
            </w:r>
            <w:r w:rsidR="00E226E1" w:rsidRPr="00D92303">
              <w:rPr>
                <w:rFonts w:eastAsia="Angsana New"/>
              </w:rPr>
              <w:t xml:space="preserve"> </w:t>
            </w:r>
            <w:r w:rsidRPr="00601BEE">
              <w:rPr>
                <w:rFonts w:eastAsia="Angsana New"/>
              </w:rPr>
              <w:t>2</w:t>
            </w:r>
            <w:r w:rsidR="00536D35" w:rsidRPr="00D92303">
              <w:rPr>
                <w:rFonts w:eastAsia="Angsana New"/>
              </w:rPr>
              <w:t>59</w:t>
            </w:r>
            <w:r w:rsidRPr="00601BEE">
              <w:rPr>
                <w:rFonts w:eastAsia="Angsana New"/>
              </w:rPr>
              <w:t>1</w:t>
            </w:r>
            <w:r w:rsidR="00E226E1" w:rsidRPr="00D92303">
              <w:rPr>
                <w:rFonts w:eastAsia="Angsana New"/>
              </w:rPr>
              <w:t>)</w:t>
            </w:r>
          </w:p>
        </w:tc>
      </w:tr>
    </w:tbl>
    <w:p w14:paraId="2841C8D3" w14:textId="77777777" w:rsidR="00AD3651" w:rsidRPr="00D92303" w:rsidRDefault="00AD3651" w:rsidP="00D923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29"/>
        <w:jc w:val="thaiDistribute"/>
        <w:rPr>
          <w:rFonts w:eastAsia="Angsana New"/>
        </w:rPr>
      </w:pPr>
    </w:p>
    <w:p w14:paraId="7EC21C71" w14:textId="7949A8A8" w:rsidR="00B801AD" w:rsidRPr="00D92303" w:rsidRDefault="00DD0169" w:rsidP="00D92303">
      <w:pPr>
        <w:pStyle w:val="BodyTextIndent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9"/>
        <w:jc w:val="thaiDistribute"/>
        <w:rPr>
          <w:rFonts w:eastAsia="Angsana New"/>
        </w:rPr>
      </w:pPr>
      <w:r w:rsidRPr="00D92303">
        <w:rPr>
          <w:rFonts w:eastAsia="Angsana New"/>
          <w:cs/>
        </w:rPr>
        <w:br w:type="page"/>
      </w:r>
      <w:r w:rsidR="00B801AD" w:rsidRPr="00D92303">
        <w:rPr>
          <w:rFonts w:eastAsia="Angsana New"/>
          <w:cs/>
        </w:rPr>
        <w:t xml:space="preserve">โครงการทรู ทาวเวอร์ </w:t>
      </w:r>
      <w:r w:rsidR="00601BEE" w:rsidRPr="00601BEE">
        <w:rPr>
          <w:rFonts w:eastAsia="Angsana New"/>
        </w:rPr>
        <w:t>2</w:t>
      </w:r>
      <w:r w:rsidR="00B801AD" w:rsidRPr="00D92303">
        <w:rPr>
          <w:rFonts w:eastAsia="Angsana New"/>
          <w:cs/>
        </w:rPr>
        <w:t xml:space="preserve"> </w:t>
      </w:r>
      <w:r w:rsidR="00B801AD" w:rsidRPr="00D92303">
        <w:rPr>
          <w:cs/>
        </w:rPr>
        <w:t>ลักษณะของทรัพย์สินที่กองทรัสต์เข้าลงทุน</w:t>
      </w:r>
      <w:r w:rsidR="00B801AD" w:rsidRPr="00D92303">
        <w:t xml:space="preserve"> </w:t>
      </w:r>
      <w:r w:rsidR="00B801AD" w:rsidRPr="00D92303">
        <w:rPr>
          <w:cs/>
        </w:rPr>
        <w:t>มีดังนี้</w:t>
      </w:r>
    </w:p>
    <w:p w14:paraId="77CA1A6D" w14:textId="77777777" w:rsidR="00B801AD" w:rsidRPr="00707E9E" w:rsidRDefault="00B801AD" w:rsidP="00707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</w:pPr>
    </w:p>
    <w:tbl>
      <w:tblPr>
        <w:tblW w:w="0" w:type="auto"/>
        <w:tblInd w:w="828" w:type="dxa"/>
        <w:tblLook w:val="04A0" w:firstRow="1" w:lastRow="0" w:firstColumn="1" w:lastColumn="0" w:noHBand="0" w:noVBand="1"/>
      </w:tblPr>
      <w:tblGrid>
        <w:gridCol w:w="3608"/>
        <w:gridCol w:w="5090"/>
      </w:tblGrid>
      <w:tr w:rsidR="00B801AD" w:rsidRPr="00D92303" w14:paraId="70B8F982" w14:textId="77777777" w:rsidTr="005F22CC">
        <w:tc>
          <w:tcPr>
            <w:tcW w:w="3608" w:type="dxa"/>
          </w:tcPr>
          <w:p w14:paraId="1F64BFB6" w14:textId="77777777" w:rsidR="00B801AD" w:rsidRPr="00D92303" w:rsidRDefault="00B801AD" w:rsidP="00D92303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9"/>
              <w:jc w:val="thaiDistribute"/>
              <w:rPr>
                <w:rFonts w:eastAsia="Angsana New"/>
              </w:rPr>
            </w:pPr>
            <w:r w:rsidRPr="00D92303">
              <w:rPr>
                <w:rFonts w:eastAsia="Angsana New"/>
                <w:cs/>
              </w:rPr>
              <w:t>ที่ตั้ง</w:t>
            </w:r>
          </w:p>
        </w:tc>
        <w:tc>
          <w:tcPr>
            <w:tcW w:w="5090" w:type="dxa"/>
          </w:tcPr>
          <w:p w14:paraId="771B632F" w14:textId="4CC39BA4" w:rsidR="00B801AD" w:rsidRPr="00D92303" w:rsidRDefault="00B801AD" w:rsidP="00D92303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29" w:hanging="162"/>
              <w:rPr>
                <w:rFonts w:eastAsia="Angsana New"/>
                <w:cs/>
              </w:rPr>
            </w:pPr>
            <w:r w:rsidRPr="00D92303">
              <w:rPr>
                <w:rFonts w:eastAsia="Angsana New"/>
                <w:cs/>
              </w:rPr>
              <w:t xml:space="preserve">เลขที่ </w:t>
            </w:r>
            <w:r w:rsidR="00601BEE" w:rsidRPr="00601BEE">
              <w:rPr>
                <w:rFonts w:eastAsia="Angsana New"/>
              </w:rPr>
              <w:t>12</w:t>
            </w:r>
            <w:r w:rsidR="00536D35" w:rsidRPr="00D92303">
              <w:rPr>
                <w:rFonts w:eastAsia="Angsana New"/>
              </w:rPr>
              <w:t>5</w:t>
            </w:r>
            <w:r w:rsidR="00601BEE" w:rsidRPr="00601BEE">
              <w:rPr>
                <w:rFonts w:eastAsia="Angsana New"/>
              </w:rPr>
              <w:t>2</w:t>
            </w:r>
            <w:r w:rsidR="00D25B95" w:rsidRPr="00D92303">
              <w:rPr>
                <w:rFonts w:eastAsia="Angsana New"/>
              </w:rPr>
              <w:t xml:space="preserve">, </w:t>
            </w:r>
            <w:r w:rsidR="00601BEE" w:rsidRPr="00601BEE">
              <w:rPr>
                <w:rFonts w:eastAsia="Angsana New"/>
              </w:rPr>
              <w:t>12</w:t>
            </w:r>
            <w:r w:rsidR="00536D35" w:rsidRPr="00D92303">
              <w:rPr>
                <w:rFonts w:eastAsia="Angsana New"/>
              </w:rPr>
              <w:t>5</w:t>
            </w:r>
            <w:r w:rsidR="00601BEE" w:rsidRPr="00601BEE">
              <w:rPr>
                <w:rFonts w:eastAsia="Angsana New"/>
              </w:rPr>
              <w:t>2</w:t>
            </w:r>
            <w:r w:rsidR="00D25B95" w:rsidRPr="00D92303">
              <w:rPr>
                <w:rFonts w:eastAsia="Angsana New"/>
              </w:rPr>
              <w:t>/</w:t>
            </w:r>
            <w:r w:rsidR="00601BEE" w:rsidRPr="00601BEE">
              <w:rPr>
                <w:rFonts w:eastAsia="Angsana New"/>
              </w:rPr>
              <w:t>1</w:t>
            </w:r>
            <w:r w:rsidR="00D25B95" w:rsidRPr="00D92303">
              <w:rPr>
                <w:rFonts w:eastAsia="Angsana New"/>
              </w:rPr>
              <w:t xml:space="preserve"> -</w:t>
            </w:r>
            <w:r w:rsidR="00CC4A97" w:rsidRPr="00D92303">
              <w:rPr>
                <w:rFonts w:eastAsia="Angsana New"/>
              </w:rPr>
              <w:t xml:space="preserve"> </w:t>
            </w:r>
            <w:r w:rsidR="00601BEE" w:rsidRPr="00601BEE">
              <w:rPr>
                <w:rFonts w:eastAsia="Angsana New"/>
              </w:rPr>
              <w:t>12</w:t>
            </w:r>
            <w:r w:rsidR="00536D35" w:rsidRPr="00D92303">
              <w:rPr>
                <w:rFonts w:eastAsia="Angsana New"/>
              </w:rPr>
              <w:t>5</w:t>
            </w:r>
            <w:r w:rsidR="00601BEE" w:rsidRPr="00601BEE">
              <w:rPr>
                <w:rFonts w:eastAsia="Angsana New"/>
              </w:rPr>
              <w:t>2</w:t>
            </w:r>
            <w:r w:rsidR="00CC4A97" w:rsidRPr="00D92303">
              <w:rPr>
                <w:rFonts w:eastAsia="Angsana New"/>
              </w:rPr>
              <w:t>/</w:t>
            </w:r>
            <w:r w:rsidR="00601BEE" w:rsidRPr="00601BEE">
              <w:rPr>
                <w:rFonts w:eastAsia="Angsana New"/>
              </w:rPr>
              <w:t>3</w:t>
            </w:r>
            <w:r w:rsidRPr="00D92303">
              <w:rPr>
                <w:rFonts w:eastAsia="Angsana New"/>
              </w:rPr>
              <w:t xml:space="preserve"> </w:t>
            </w:r>
            <w:r w:rsidRPr="00D92303">
              <w:rPr>
                <w:rFonts w:eastAsia="Angsana New"/>
                <w:cs/>
              </w:rPr>
              <w:t xml:space="preserve">ถนนพัฒนาการ แขวงสวนหลวง </w:t>
            </w:r>
            <w:r w:rsidR="00012A6F" w:rsidRPr="00D92303">
              <w:rPr>
                <w:rFonts w:eastAsia="Angsana New"/>
              </w:rPr>
              <w:br/>
            </w:r>
            <w:r w:rsidRPr="00D92303">
              <w:rPr>
                <w:rFonts w:eastAsia="Angsana New"/>
                <w:spacing w:val="0"/>
                <w:cs/>
              </w:rPr>
              <w:t>เขตสวนหลวง กรุงเทพมหานคร</w:t>
            </w:r>
            <w:r w:rsidR="00AC37E2" w:rsidRPr="00D92303">
              <w:rPr>
                <w:rFonts w:eastAsia="Angsana New"/>
                <w:spacing w:val="0"/>
              </w:rPr>
              <w:t xml:space="preserve"> </w:t>
            </w:r>
            <w:r w:rsidR="00601BEE" w:rsidRPr="00601BEE">
              <w:rPr>
                <w:rFonts w:eastAsia="Angsana New"/>
                <w:spacing w:val="0"/>
              </w:rPr>
              <w:t>102</w:t>
            </w:r>
            <w:r w:rsidR="00536D35" w:rsidRPr="00D92303">
              <w:rPr>
                <w:rFonts w:eastAsia="Angsana New"/>
                <w:spacing w:val="0"/>
              </w:rPr>
              <w:t>5</w:t>
            </w:r>
            <w:r w:rsidR="00601BEE" w:rsidRPr="00601BEE">
              <w:rPr>
                <w:rFonts w:eastAsia="Angsana New"/>
                <w:spacing w:val="0"/>
              </w:rPr>
              <w:t>0</w:t>
            </w:r>
          </w:p>
        </w:tc>
      </w:tr>
      <w:tr w:rsidR="00E0417C" w:rsidRPr="00D92303" w14:paraId="22C5CAEB" w14:textId="77777777" w:rsidTr="005F22CC">
        <w:tc>
          <w:tcPr>
            <w:tcW w:w="3608" w:type="dxa"/>
          </w:tcPr>
          <w:p w14:paraId="0348DEC0" w14:textId="77777777" w:rsidR="00E0417C" w:rsidRPr="00D92303" w:rsidRDefault="00E0417C" w:rsidP="00D92303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9"/>
              <w:jc w:val="thaiDistribute"/>
              <w:rPr>
                <w:rFonts w:eastAsia="Angsana New"/>
                <w:cs/>
              </w:rPr>
            </w:pPr>
            <w:r w:rsidRPr="00D92303">
              <w:rPr>
                <w:rFonts w:eastAsia="Angsana New"/>
                <w:cs/>
              </w:rPr>
              <w:t>เจ้าของกรรมสิทธิ์</w:t>
            </w:r>
          </w:p>
        </w:tc>
        <w:tc>
          <w:tcPr>
            <w:tcW w:w="5090" w:type="dxa"/>
          </w:tcPr>
          <w:p w14:paraId="1D961C3B" w14:textId="77777777" w:rsidR="00E0417C" w:rsidRPr="00D92303" w:rsidRDefault="00E0417C" w:rsidP="00D92303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29" w:hanging="162"/>
              <w:rPr>
                <w:rFonts w:eastAsia="Angsana New"/>
              </w:rPr>
            </w:pPr>
            <w:r w:rsidRPr="00D92303">
              <w:rPr>
                <w:rFonts w:eastAsia="Angsana New"/>
                <w:cs/>
              </w:rPr>
              <w:t>ที่ดินและอาคารเป็นกรรมสิทธิ์ของ</w:t>
            </w:r>
            <w:r w:rsidR="00CC4A97" w:rsidRPr="00D92303">
              <w:rPr>
                <w:rFonts w:eastAsia="Angsana New"/>
                <w:cs/>
              </w:rPr>
              <w:t>บริษัท</w:t>
            </w:r>
            <w:r w:rsidR="00D25B95" w:rsidRPr="00D92303">
              <w:rPr>
                <w:rFonts w:eastAsia="Angsana New"/>
              </w:rPr>
              <w:t xml:space="preserve"> </w:t>
            </w:r>
            <w:r w:rsidRPr="00D92303">
              <w:rPr>
                <w:rFonts w:eastAsia="Angsana New"/>
                <w:cs/>
              </w:rPr>
              <w:t>ทรู พรอพเพอร์ตีส์</w:t>
            </w:r>
            <w:r w:rsidR="00CC4A97" w:rsidRPr="00D92303">
              <w:rPr>
                <w:rFonts w:eastAsia="Angsana New"/>
                <w:cs/>
              </w:rPr>
              <w:t xml:space="preserve">จำกัด </w:t>
            </w:r>
            <w:r w:rsidRPr="00D92303">
              <w:rPr>
                <w:rFonts w:eastAsia="Angsana New"/>
                <w:cs/>
              </w:rPr>
              <w:t>และบริหารจัดการโดย</w:t>
            </w:r>
            <w:r w:rsidR="00CC4A97" w:rsidRPr="00D92303">
              <w:rPr>
                <w:rFonts w:eastAsia="Angsana New"/>
                <w:cs/>
              </w:rPr>
              <w:t>บริษัท</w:t>
            </w:r>
            <w:r w:rsidR="00D25B95" w:rsidRPr="00D92303">
              <w:rPr>
                <w:rFonts w:eastAsia="Angsana New"/>
              </w:rPr>
              <w:t xml:space="preserve"> </w:t>
            </w:r>
            <w:r w:rsidRPr="00D92303">
              <w:rPr>
                <w:rFonts w:eastAsia="Angsana New"/>
                <w:cs/>
              </w:rPr>
              <w:t>ทรู พรอพเพอร์ตีส์</w:t>
            </w:r>
            <w:r w:rsidR="00CC4A97" w:rsidRPr="00D92303">
              <w:rPr>
                <w:rFonts w:eastAsia="Angsana New"/>
                <w:cs/>
              </w:rPr>
              <w:t xml:space="preserve"> จำกัด</w:t>
            </w:r>
          </w:p>
        </w:tc>
      </w:tr>
      <w:tr w:rsidR="00B801AD" w:rsidRPr="00D92303" w14:paraId="580378B9" w14:textId="77777777" w:rsidTr="005F22CC">
        <w:tc>
          <w:tcPr>
            <w:tcW w:w="3608" w:type="dxa"/>
          </w:tcPr>
          <w:p w14:paraId="19066ECB" w14:textId="77777777" w:rsidR="00B801AD" w:rsidRPr="00D92303" w:rsidRDefault="00B801AD" w:rsidP="00D92303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9"/>
              <w:jc w:val="thaiDistribute"/>
              <w:rPr>
                <w:rFonts w:eastAsia="Angsana New"/>
                <w:cs/>
              </w:rPr>
            </w:pPr>
            <w:r w:rsidRPr="00D92303">
              <w:rPr>
                <w:rFonts w:eastAsia="Angsana New"/>
                <w:cs/>
              </w:rPr>
              <w:t>พื้นที่รวม (</w:t>
            </w:r>
            <w:r w:rsidRPr="00D92303">
              <w:rPr>
                <w:rFonts w:eastAsia="Angsana New"/>
              </w:rPr>
              <w:t>Gross floor area</w:t>
            </w:r>
            <w:r w:rsidRPr="00D92303">
              <w:rPr>
                <w:rFonts w:eastAsia="Angsana New"/>
                <w:cs/>
              </w:rPr>
              <w:t>)</w:t>
            </w:r>
          </w:p>
        </w:tc>
        <w:tc>
          <w:tcPr>
            <w:tcW w:w="5090" w:type="dxa"/>
          </w:tcPr>
          <w:p w14:paraId="26D517EC" w14:textId="2769E416" w:rsidR="00B801AD" w:rsidRPr="00D92303" w:rsidRDefault="00536D35" w:rsidP="00D92303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9"/>
              <w:jc w:val="thaiDistribute"/>
              <w:rPr>
                <w:rFonts w:eastAsia="Angsana New"/>
                <w:cs/>
              </w:rPr>
            </w:pPr>
            <w:r w:rsidRPr="00D92303">
              <w:rPr>
                <w:rFonts w:eastAsia="Angsana New"/>
              </w:rPr>
              <w:t>4</w:t>
            </w:r>
            <w:r w:rsidR="00601BEE" w:rsidRPr="00601BEE">
              <w:rPr>
                <w:rFonts w:eastAsia="Angsana New"/>
              </w:rPr>
              <w:t>1</w:t>
            </w:r>
            <w:r w:rsidR="00B801AD" w:rsidRPr="00D92303">
              <w:rPr>
                <w:rFonts w:eastAsia="Angsana New"/>
              </w:rPr>
              <w:t>,</w:t>
            </w:r>
            <w:r w:rsidRPr="00D92303">
              <w:rPr>
                <w:rFonts w:eastAsia="Angsana New"/>
              </w:rPr>
              <w:t>4</w:t>
            </w:r>
            <w:r w:rsidR="00601BEE" w:rsidRPr="00601BEE">
              <w:rPr>
                <w:rFonts w:eastAsia="Angsana New"/>
              </w:rPr>
              <w:t>1</w:t>
            </w:r>
            <w:r w:rsidRPr="00D92303">
              <w:rPr>
                <w:rFonts w:eastAsia="Angsana New"/>
              </w:rPr>
              <w:t>7</w:t>
            </w:r>
            <w:r w:rsidR="00B801AD" w:rsidRPr="00D92303">
              <w:rPr>
                <w:rFonts w:eastAsia="Angsana New"/>
              </w:rPr>
              <w:t xml:space="preserve"> </w:t>
            </w:r>
            <w:r w:rsidR="00B801AD" w:rsidRPr="00D92303">
              <w:rPr>
                <w:rFonts w:eastAsia="Angsana New"/>
                <w:cs/>
              </w:rPr>
              <w:t>ตารางเมตร</w:t>
            </w:r>
          </w:p>
        </w:tc>
      </w:tr>
      <w:tr w:rsidR="00B801AD" w:rsidRPr="00D92303" w14:paraId="1A12DA85" w14:textId="77777777" w:rsidTr="005F22CC">
        <w:tc>
          <w:tcPr>
            <w:tcW w:w="3608" w:type="dxa"/>
          </w:tcPr>
          <w:p w14:paraId="183B2FB2" w14:textId="77777777" w:rsidR="00B801AD" w:rsidRPr="00D92303" w:rsidRDefault="00B801AD" w:rsidP="00D92303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9"/>
              <w:jc w:val="thaiDistribute"/>
              <w:rPr>
                <w:rFonts w:eastAsia="Angsana New"/>
              </w:rPr>
            </w:pPr>
            <w:r w:rsidRPr="00D92303">
              <w:rPr>
                <w:rFonts w:eastAsia="Angsana New"/>
                <w:cs/>
              </w:rPr>
              <w:t>พื้นที่ใช้สอยสุทธิ (</w:t>
            </w:r>
            <w:r w:rsidRPr="00D92303">
              <w:rPr>
                <w:rFonts w:eastAsia="Angsana New"/>
              </w:rPr>
              <w:t>Net leasable area)</w:t>
            </w:r>
          </w:p>
        </w:tc>
        <w:tc>
          <w:tcPr>
            <w:tcW w:w="5090" w:type="dxa"/>
          </w:tcPr>
          <w:p w14:paraId="31A17504" w14:textId="07F4A674" w:rsidR="00B801AD" w:rsidRPr="00D92303" w:rsidRDefault="00601BEE" w:rsidP="00D92303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9"/>
              <w:jc w:val="thaiDistribute"/>
              <w:rPr>
                <w:rFonts w:eastAsia="Angsana New"/>
              </w:rPr>
            </w:pPr>
            <w:r w:rsidRPr="00601BEE">
              <w:rPr>
                <w:rFonts w:eastAsia="Angsana New"/>
              </w:rPr>
              <w:t>2</w:t>
            </w:r>
            <w:r w:rsidR="00536D35" w:rsidRPr="00D92303">
              <w:rPr>
                <w:rFonts w:eastAsia="Angsana New"/>
              </w:rPr>
              <w:t>5</w:t>
            </w:r>
            <w:r w:rsidR="00B801AD" w:rsidRPr="00D92303">
              <w:rPr>
                <w:rFonts w:eastAsia="Angsana New"/>
              </w:rPr>
              <w:t>,</w:t>
            </w:r>
            <w:r w:rsidRPr="00601BEE">
              <w:rPr>
                <w:rFonts w:eastAsia="Angsana New"/>
              </w:rPr>
              <w:t>0</w:t>
            </w:r>
            <w:r w:rsidR="00536D35" w:rsidRPr="00D92303">
              <w:rPr>
                <w:rFonts w:eastAsia="Angsana New"/>
              </w:rPr>
              <w:t>7</w:t>
            </w:r>
            <w:r w:rsidRPr="00601BEE">
              <w:rPr>
                <w:rFonts w:eastAsia="Angsana New"/>
              </w:rPr>
              <w:t>2</w:t>
            </w:r>
            <w:r w:rsidR="00B801AD" w:rsidRPr="00D92303">
              <w:rPr>
                <w:rFonts w:eastAsia="Angsana New"/>
              </w:rPr>
              <w:t xml:space="preserve"> </w:t>
            </w:r>
            <w:r w:rsidR="00B801AD" w:rsidRPr="00D92303">
              <w:rPr>
                <w:rFonts w:eastAsia="Angsana New"/>
                <w:cs/>
              </w:rPr>
              <w:t>ตารางเมตร</w:t>
            </w:r>
            <w:r w:rsidR="008A2426" w:rsidRPr="00D92303">
              <w:rPr>
                <w:rFonts w:eastAsia="Angsana New"/>
              </w:rPr>
              <w:t xml:space="preserve"> (</w:t>
            </w:r>
            <w:r w:rsidR="008A2426" w:rsidRPr="00D92303">
              <w:rPr>
                <w:rFonts w:eastAsia="Angsana New" w:hint="cs"/>
                <w:cs/>
              </w:rPr>
              <w:t>เมื่อเริ่มโครงการ</w:t>
            </w:r>
            <w:r w:rsidR="008A2426" w:rsidRPr="00D92303">
              <w:rPr>
                <w:rFonts w:eastAsia="Angsana New"/>
              </w:rPr>
              <w:t>)</w:t>
            </w:r>
          </w:p>
        </w:tc>
      </w:tr>
      <w:tr w:rsidR="00B801AD" w:rsidRPr="00D92303" w14:paraId="38DF4AA0" w14:textId="77777777" w:rsidTr="005F22CC">
        <w:tc>
          <w:tcPr>
            <w:tcW w:w="3608" w:type="dxa"/>
          </w:tcPr>
          <w:p w14:paraId="6055DF68" w14:textId="77777777" w:rsidR="00B801AD" w:rsidRPr="00D92303" w:rsidRDefault="00B801AD" w:rsidP="00D92303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9"/>
              <w:jc w:val="thaiDistribute"/>
              <w:rPr>
                <w:rFonts w:eastAsia="Angsana New"/>
                <w:cs/>
              </w:rPr>
            </w:pPr>
            <w:r w:rsidRPr="00D92303">
              <w:rPr>
                <w:rFonts w:eastAsia="Angsana New"/>
                <w:cs/>
              </w:rPr>
              <w:t>ลักษณะการลงทุน</w:t>
            </w:r>
          </w:p>
        </w:tc>
        <w:tc>
          <w:tcPr>
            <w:tcW w:w="5090" w:type="dxa"/>
          </w:tcPr>
          <w:p w14:paraId="5968705F" w14:textId="0D71120E" w:rsidR="00E0417C" w:rsidRPr="00D92303" w:rsidRDefault="00601BEE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 New"/>
                <w:cs/>
              </w:rPr>
            </w:pPr>
            <w:r w:rsidRPr="00601BEE">
              <w:rPr>
                <w:rFonts w:eastAsia="Angsana New"/>
              </w:rPr>
              <w:t>1</w:t>
            </w:r>
            <w:r w:rsidR="00E0417C" w:rsidRPr="00D92303">
              <w:rPr>
                <w:rFonts w:eastAsia="Angsana New"/>
              </w:rPr>
              <w:t xml:space="preserve">. </w:t>
            </w:r>
            <w:r w:rsidR="00E0417C" w:rsidRPr="00D92303">
              <w:rPr>
                <w:rFonts w:eastAsia="Angsana New"/>
                <w:cs/>
              </w:rPr>
              <w:t>สิทธิการเช่าที่ดิน (ทั้งหมด)</w:t>
            </w:r>
          </w:p>
          <w:p w14:paraId="16ABD351" w14:textId="268EF6A5" w:rsidR="00E0417C" w:rsidRPr="00D92303" w:rsidRDefault="00601BEE" w:rsidP="00D92303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29" w:hanging="252"/>
              <w:rPr>
                <w:rFonts w:eastAsia="Angsana New"/>
              </w:rPr>
            </w:pPr>
            <w:r w:rsidRPr="00601BEE">
              <w:rPr>
                <w:rFonts w:eastAsia="Angsana New"/>
              </w:rPr>
              <w:t>2</w:t>
            </w:r>
            <w:r w:rsidR="00E0417C" w:rsidRPr="00D92303">
              <w:rPr>
                <w:rFonts w:eastAsia="Angsana New"/>
              </w:rPr>
              <w:t xml:space="preserve">. </w:t>
            </w:r>
            <w:r w:rsidR="00E0417C" w:rsidRPr="00D92303">
              <w:rPr>
                <w:rFonts w:eastAsia="Angsana New"/>
                <w:cs/>
              </w:rPr>
              <w:t>สิทธิการเช่าอาคารและสิ่งปลูกสร้าง (ทั้งหมด) ซึ่งตั้งอยู่บนที่ดินข้างต้น</w:t>
            </w:r>
          </w:p>
          <w:p w14:paraId="58D685FE" w14:textId="596B8C1A" w:rsidR="00B801AD" w:rsidRPr="00D92303" w:rsidRDefault="00601BEE" w:rsidP="00D92303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9"/>
              <w:rPr>
                <w:rFonts w:eastAsia="Angsana New"/>
              </w:rPr>
            </w:pPr>
            <w:r w:rsidRPr="00601BEE">
              <w:rPr>
                <w:rFonts w:eastAsia="Angsana New"/>
              </w:rPr>
              <w:t>3</w:t>
            </w:r>
            <w:r w:rsidR="00E0417C" w:rsidRPr="00D92303">
              <w:rPr>
                <w:rFonts w:eastAsia="Angsana New"/>
              </w:rPr>
              <w:t xml:space="preserve">. </w:t>
            </w:r>
            <w:r w:rsidR="00E0417C" w:rsidRPr="00D92303">
              <w:rPr>
                <w:rFonts w:eastAsia="Angsana New"/>
                <w:cs/>
              </w:rPr>
              <w:t>กรรมสิทธิ์ใน</w:t>
            </w:r>
            <w:r w:rsidR="0058783A" w:rsidRPr="00D92303">
              <w:rPr>
                <w:rFonts w:eastAsia="Angsana New"/>
                <w:cs/>
              </w:rPr>
              <w:t xml:space="preserve">เครื่องมือ </w:t>
            </w:r>
            <w:r w:rsidR="00E0417C" w:rsidRPr="00D92303">
              <w:rPr>
                <w:rFonts w:eastAsia="Angsana New"/>
                <w:cs/>
              </w:rPr>
              <w:t>เ</w:t>
            </w:r>
            <w:r w:rsidR="00925540" w:rsidRPr="00D92303">
              <w:rPr>
                <w:rFonts w:eastAsia="Angsana New"/>
                <w:cs/>
              </w:rPr>
              <w:t>ครื่องตกแต่ง</w:t>
            </w:r>
            <w:r w:rsidR="00E0417C" w:rsidRPr="00D92303">
              <w:rPr>
                <w:rFonts w:eastAsia="Angsana New"/>
              </w:rPr>
              <w:t xml:space="preserve"> </w:t>
            </w:r>
            <w:r w:rsidR="00E0417C" w:rsidRPr="00D92303">
              <w:rPr>
                <w:rFonts w:eastAsia="Angsana New"/>
                <w:cs/>
              </w:rPr>
              <w:t>อุปกรณ์และงานระบบ</w:t>
            </w:r>
          </w:p>
        </w:tc>
      </w:tr>
      <w:tr w:rsidR="00B801AD" w:rsidRPr="00D92303" w14:paraId="1853E524" w14:textId="77777777" w:rsidTr="005F22CC">
        <w:tc>
          <w:tcPr>
            <w:tcW w:w="3608" w:type="dxa"/>
          </w:tcPr>
          <w:p w14:paraId="693E9E6F" w14:textId="77777777" w:rsidR="00B801AD" w:rsidRPr="00D92303" w:rsidRDefault="00B801AD" w:rsidP="00D92303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9"/>
              <w:jc w:val="thaiDistribute"/>
              <w:rPr>
                <w:rFonts w:eastAsia="Angsana New"/>
                <w:cs/>
              </w:rPr>
            </w:pPr>
            <w:r w:rsidRPr="00D92303">
              <w:rPr>
                <w:rFonts w:eastAsia="Angsana New"/>
                <w:cs/>
              </w:rPr>
              <w:t>ระยะเวลาการลงทุน</w:t>
            </w:r>
          </w:p>
        </w:tc>
        <w:tc>
          <w:tcPr>
            <w:tcW w:w="5090" w:type="dxa"/>
          </w:tcPr>
          <w:p w14:paraId="2250FF03" w14:textId="7FD208F8" w:rsidR="00B801AD" w:rsidRPr="00D92303" w:rsidRDefault="00601BEE" w:rsidP="00D92303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9"/>
              <w:rPr>
                <w:rFonts w:eastAsia="Angsana New"/>
              </w:rPr>
            </w:pPr>
            <w:r w:rsidRPr="00601BEE">
              <w:rPr>
                <w:rFonts w:eastAsia="Angsana New"/>
              </w:rPr>
              <w:t>30</w:t>
            </w:r>
            <w:r w:rsidR="00E226E1" w:rsidRPr="00D92303">
              <w:rPr>
                <w:rFonts w:eastAsia="Angsana New"/>
              </w:rPr>
              <w:t xml:space="preserve"> </w:t>
            </w:r>
            <w:r w:rsidR="00B801AD" w:rsidRPr="00D92303">
              <w:rPr>
                <w:rFonts w:eastAsia="Angsana New"/>
                <w:cs/>
              </w:rPr>
              <w:t>ปี</w:t>
            </w:r>
            <w:r w:rsidR="00B801AD" w:rsidRPr="00D92303">
              <w:rPr>
                <w:rFonts w:eastAsia="Angsana New"/>
              </w:rPr>
              <w:t xml:space="preserve"> (</w:t>
            </w:r>
            <w:r w:rsidR="00B801AD" w:rsidRPr="00D92303">
              <w:rPr>
                <w:rFonts w:eastAsia="Angsana New"/>
                <w:cs/>
              </w:rPr>
              <w:t>สิ้นสุดวันที่</w:t>
            </w:r>
            <w:r w:rsidR="00B801AD" w:rsidRPr="00D92303">
              <w:rPr>
                <w:rFonts w:eastAsia="Angsana New"/>
              </w:rPr>
              <w:t xml:space="preserve"> </w:t>
            </w:r>
            <w:r w:rsidR="00536D35" w:rsidRPr="00D92303">
              <w:rPr>
                <w:rFonts w:eastAsia="Angsana New"/>
              </w:rPr>
              <w:t>7</w:t>
            </w:r>
            <w:r w:rsidR="00E226E1" w:rsidRPr="00D92303">
              <w:rPr>
                <w:rFonts w:eastAsia="Angsana New"/>
              </w:rPr>
              <w:t xml:space="preserve"> </w:t>
            </w:r>
            <w:r w:rsidR="00E226E1" w:rsidRPr="00D92303">
              <w:rPr>
                <w:rFonts w:eastAsia="Angsana New"/>
                <w:cs/>
              </w:rPr>
              <w:t>กุมภาพันธ์</w:t>
            </w:r>
            <w:r w:rsidR="00E226E1" w:rsidRPr="00D92303">
              <w:rPr>
                <w:rFonts w:eastAsia="Angsana New"/>
              </w:rPr>
              <w:t xml:space="preserve"> </w:t>
            </w:r>
            <w:r w:rsidRPr="00601BEE">
              <w:rPr>
                <w:rFonts w:eastAsia="Angsana New"/>
              </w:rPr>
              <w:t>2</w:t>
            </w:r>
            <w:r w:rsidR="00536D35" w:rsidRPr="00D92303">
              <w:rPr>
                <w:rFonts w:eastAsia="Angsana New"/>
              </w:rPr>
              <w:t>59</w:t>
            </w:r>
            <w:r w:rsidRPr="00601BEE">
              <w:rPr>
                <w:rFonts w:eastAsia="Angsana New"/>
              </w:rPr>
              <w:t>1</w:t>
            </w:r>
            <w:r w:rsidR="00B801AD" w:rsidRPr="00D92303">
              <w:rPr>
                <w:rFonts w:eastAsia="Angsana New"/>
              </w:rPr>
              <w:t>)</w:t>
            </w:r>
          </w:p>
        </w:tc>
      </w:tr>
    </w:tbl>
    <w:p w14:paraId="658A61C1" w14:textId="77777777" w:rsidR="00E0417C" w:rsidRPr="00707E9E" w:rsidRDefault="00E0417C" w:rsidP="00707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</w:pPr>
    </w:p>
    <w:p w14:paraId="08D5147D" w14:textId="474DE327" w:rsidR="003A7C82" w:rsidRPr="00D92303" w:rsidRDefault="003A7C82" w:rsidP="00D92303">
      <w:pPr>
        <w:tabs>
          <w:tab w:val="clear" w:pos="454"/>
          <w:tab w:val="left" w:pos="810"/>
        </w:tabs>
        <w:spacing w:line="240" w:lineRule="auto"/>
        <w:ind w:left="540"/>
        <w:jc w:val="thaiDistribute"/>
      </w:pPr>
      <w:r w:rsidRPr="00D92303">
        <w:rPr>
          <w:cs/>
        </w:rPr>
        <w:t xml:space="preserve">เมื่อวันที่ </w:t>
      </w:r>
      <w:r w:rsidR="00601BEE" w:rsidRPr="00601BEE">
        <w:t>2</w:t>
      </w:r>
      <w:r w:rsidR="00536D35" w:rsidRPr="00D92303">
        <w:t>7</w:t>
      </w:r>
      <w:r w:rsidRPr="00D92303">
        <w:t xml:space="preserve"> </w:t>
      </w:r>
      <w:r w:rsidRPr="00D92303">
        <w:rPr>
          <w:cs/>
        </w:rPr>
        <w:t xml:space="preserve">กุมภาพันธ์ </w:t>
      </w:r>
      <w:r w:rsidR="00601BEE" w:rsidRPr="00601BEE">
        <w:t>2</w:t>
      </w:r>
      <w:r w:rsidR="00536D35" w:rsidRPr="00D92303">
        <w:t>56</w:t>
      </w:r>
      <w:r w:rsidR="00601BEE" w:rsidRPr="00601BEE">
        <w:t>1</w:t>
      </w:r>
      <w:r w:rsidRPr="00D92303">
        <w:t xml:space="preserve"> </w:t>
      </w:r>
      <w:r w:rsidRPr="00D92303">
        <w:rPr>
          <w:cs/>
        </w:rPr>
        <w:t>ตลาดหลักทรัพย์แห่งประเทศไทยได้รับหน่วยทรัสต์ของกองทรัสต์ เป็นหลักทรัพย์</w:t>
      </w:r>
      <w:r w:rsidR="00707E9E">
        <w:br/>
      </w:r>
      <w:r w:rsidRPr="00D92303">
        <w:rPr>
          <w:cs/>
        </w:rPr>
        <w:t xml:space="preserve">จดทะเบียนและให้เริ่มซื้อขายได้ตั้งแต่วันที่ </w:t>
      </w:r>
      <w:r w:rsidR="00601BEE" w:rsidRPr="00601BEE">
        <w:t>2</w:t>
      </w:r>
      <w:r w:rsidR="00536D35" w:rsidRPr="00D92303">
        <w:t>8</w:t>
      </w:r>
      <w:r w:rsidRPr="00D92303">
        <w:t xml:space="preserve"> </w:t>
      </w:r>
      <w:r w:rsidRPr="00D92303">
        <w:rPr>
          <w:cs/>
        </w:rPr>
        <w:t xml:space="preserve">กุมภาพันธ์ </w:t>
      </w:r>
      <w:r w:rsidR="00601BEE" w:rsidRPr="00601BEE">
        <w:t>2</w:t>
      </w:r>
      <w:r w:rsidR="00536D35" w:rsidRPr="00D92303">
        <w:t>56</w:t>
      </w:r>
      <w:r w:rsidR="00601BEE" w:rsidRPr="00601BEE">
        <w:t>1</w:t>
      </w:r>
      <w:r w:rsidRPr="00D92303">
        <w:t xml:space="preserve"> </w:t>
      </w:r>
      <w:r w:rsidRPr="00D92303">
        <w:rPr>
          <w:cs/>
        </w:rPr>
        <w:t>เป็นต้นไป</w:t>
      </w:r>
    </w:p>
    <w:p w14:paraId="4F8239E3" w14:textId="77777777" w:rsidR="003A7C82" w:rsidRPr="00707E9E" w:rsidRDefault="003A7C82" w:rsidP="00707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</w:pPr>
    </w:p>
    <w:p w14:paraId="51F3A01E" w14:textId="4FF3BB16" w:rsidR="003A7C82" w:rsidRPr="00D92303" w:rsidRDefault="00AA4EBC" w:rsidP="00D92303">
      <w:pPr>
        <w:tabs>
          <w:tab w:val="clear" w:pos="454"/>
          <w:tab w:val="left" w:pos="810"/>
        </w:tabs>
        <w:spacing w:line="240" w:lineRule="auto"/>
        <w:ind w:left="540"/>
        <w:jc w:val="thaiDistribute"/>
        <w:rPr>
          <w:lang w:val="x-none"/>
        </w:rPr>
      </w:pPr>
      <w:r w:rsidRPr="00D92303">
        <w:rPr>
          <w:rFonts w:hint="cs"/>
          <w:cs/>
        </w:rPr>
        <w:t xml:space="preserve">ณ วันที่ </w:t>
      </w:r>
      <w:r w:rsidR="00601BEE" w:rsidRPr="00601BEE">
        <w:t>31</w:t>
      </w:r>
      <w:r w:rsidRPr="00D92303">
        <w:t xml:space="preserve"> </w:t>
      </w:r>
      <w:r w:rsidRPr="00D92303">
        <w:rPr>
          <w:rFonts w:hint="cs"/>
          <w:cs/>
        </w:rPr>
        <w:t xml:space="preserve">ธันวาคม </w:t>
      </w:r>
      <w:r w:rsidR="00601BEE" w:rsidRPr="00601BEE">
        <w:t>2</w:t>
      </w:r>
      <w:r w:rsidR="00536D35" w:rsidRPr="00D92303">
        <w:t>56</w:t>
      </w:r>
      <w:r w:rsidR="00FD539A">
        <w:t>8</w:t>
      </w:r>
      <w:r w:rsidRPr="00D92303">
        <w:t xml:space="preserve"> </w:t>
      </w:r>
      <w:r w:rsidR="003A7C82" w:rsidRPr="00D92303">
        <w:rPr>
          <w:cs/>
        </w:rPr>
        <w:t>บริษัท ทรู พรอพเพอร์ตีส์ จำกัด</w:t>
      </w:r>
      <w:r w:rsidRPr="00D92303">
        <w:t xml:space="preserve"> </w:t>
      </w:r>
      <w:r w:rsidRPr="00D92303">
        <w:rPr>
          <w:rFonts w:hint="cs"/>
          <w:cs/>
        </w:rPr>
        <w:t>เป็น</w:t>
      </w:r>
      <w:r w:rsidRPr="00D92303">
        <w:rPr>
          <w:cs/>
        </w:rPr>
        <w:t>ผู้ถือหน่วยทรัสต์รายใหญ่</w:t>
      </w:r>
      <w:r w:rsidRPr="00D92303">
        <w:rPr>
          <w:rFonts w:hint="cs"/>
          <w:cs/>
        </w:rPr>
        <w:t>ของกองทรัสต์</w:t>
      </w:r>
      <w:r w:rsidR="009267D9" w:rsidRPr="00D92303">
        <w:rPr>
          <w:rFonts w:hint="cs"/>
          <w:cs/>
        </w:rPr>
        <w:t xml:space="preserve"> </w:t>
      </w:r>
      <w:r w:rsidRPr="00D92303">
        <w:rPr>
          <w:rFonts w:hint="cs"/>
          <w:cs/>
        </w:rPr>
        <w:t>โดย</w:t>
      </w:r>
      <w:r w:rsidR="003A7C82" w:rsidRPr="00D92303">
        <w:rPr>
          <w:cs/>
        </w:rPr>
        <w:t>ถือหน่วยทรัสต์</w:t>
      </w:r>
      <w:r w:rsidRPr="00D92303">
        <w:rPr>
          <w:rFonts w:hint="cs"/>
          <w:cs/>
        </w:rPr>
        <w:t>ทั้งสิ้น</w:t>
      </w:r>
      <w:r w:rsidR="003A7C82" w:rsidRPr="00D92303">
        <w:rPr>
          <w:cs/>
        </w:rPr>
        <w:t>ร้อยละ</w:t>
      </w:r>
      <w:r w:rsidR="00C9391D">
        <w:t xml:space="preserve"> </w:t>
      </w:r>
      <w:r w:rsidR="00601BEE" w:rsidRPr="00601BEE">
        <w:t>1</w:t>
      </w:r>
      <w:r w:rsidR="00C9391D">
        <w:t>5.</w:t>
      </w:r>
      <w:r w:rsidR="00601BEE" w:rsidRPr="00601BEE">
        <w:t>1</w:t>
      </w:r>
      <w:r w:rsidR="00C9391D">
        <w:t>8</w:t>
      </w:r>
      <w:r w:rsidRPr="00D92303">
        <w:rPr>
          <w:rFonts w:hint="cs"/>
          <w:cs/>
        </w:rPr>
        <w:t xml:space="preserve"> </w:t>
      </w:r>
      <w:r w:rsidRPr="00D92303">
        <w:rPr>
          <w:rFonts w:hint="cs"/>
          <w:i/>
          <w:iCs/>
          <w:cs/>
        </w:rPr>
        <w:t>(</w:t>
      </w:r>
      <w:r w:rsidR="00601BEE" w:rsidRPr="00601BEE">
        <w:rPr>
          <w:i/>
          <w:iCs/>
        </w:rPr>
        <w:t>2</w:t>
      </w:r>
      <w:r w:rsidR="00536D35" w:rsidRPr="00D92303">
        <w:rPr>
          <w:i/>
          <w:iCs/>
        </w:rPr>
        <w:t>5</w:t>
      </w:r>
      <w:r w:rsidR="00FD539A">
        <w:rPr>
          <w:i/>
          <w:iCs/>
        </w:rPr>
        <w:t>67</w:t>
      </w:r>
      <w:r w:rsidRPr="00D92303">
        <w:rPr>
          <w:i/>
          <w:iCs/>
        </w:rPr>
        <w:t xml:space="preserve">: </w:t>
      </w:r>
      <w:r w:rsidRPr="00D92303">
        <w:rPr>
          <w:rFonts w:hint="cs"/>
          <w:i/>
          <w:iCs/>
          <w:cs/>
        </w:rPr>
        <w:t xml:space="preserve">ร้อยละ </w:t>
      </w:r>
      <w:r w:rsidR="00601BEE" w:rsidRPr="00601BEE">
        <w:rPr>
          <w:i/>
          <w:iCs/>
        </w:rPr>
        <w:t>1</w:t>
      </w:r>
      <w:r w:rsidR="00536D35" w:rsidRPr="00D92303">
        <w:rPr>
          <w:i/>
          <w:iCs/>
        </w:rPr>
        <w:t>5</w:t>
      </w:r>
      <w:r w:rsidRPr="00D92303">
        <w:rPr>
          <w:i/>
          <w:iCs/>
        </w:rPr>
        <w:t>.</w:t>
      </w:r>
      <w:r w:rsidR="00601BEE" w:rsidRPr="00601BEE">
        <w:rPr>
          <w:i/>
          <w:iCs/>
        </w:rPr>
        <w:t>1</w:t>
      </w:r>
      <w:r w:rsidR="00536D35" w:rsidRPr="00D92303">
        <w:rPr>
          <w:i/>
          <w:iCs/>
        </w:rPr>
        <w:t>8</w:t>
      </w:r>
      <w:r w:rsidR="00184710" w:rsidRPr="00D92303">
        <w:rPr>
          <w:rFonts w:hint="cs"/>
          <w:i/>
          <w:iCs/>
          <w:cs/>
        </w:rPr>
        <w:t>)</w:t>
      </w:r>
      <w:r w:rsidR="00C02C07" w:rsidRPr="00D92303">
        <w:rPr>
          <w:i/>
          <w:iCs/>
        </w:rPr>
        <w:t xml:space="preserve"> </w:t>
      </w:r>
      <w:r w:rsidR="00C02C07" w:rsidRPr="00D92303">
        <w:rPr>
          <w:rFonts w:hint="cs"/>
          <w:cs/>
        </w:rPr>
        <w:t>ซึ่ง</w:t>
      </w:r>
      <w:r w:rsidR="008825C1" w:rsidRPr="00D92303">
        <w:rPr>
          <w:rFonts w:hint="cs"/>
          <w:cs/>
        </w:rPr>
        <w:t>บริษัท</w:t>
      </w:r>
      <w:r w:rsidR="00C02C07" w:rsidRPr="00D92303">
        <w:rPr>
          <w:cs/>
        </w:rPr>
        <w:t>เป็นนิติบุคคลที่จัดตั้งขึ้นในประเทศไทย</w:t>
      </w:r>
    </w:p>
    <w:p w14:paraId="0A5272E6" w14:textId="549284CC" w:rsidR="003A7C82" w:rsidRPr="00707E9E" w:rsidRDefault="003A7C82" w:rsidP="00707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</w:pPr>
    </w:p>
    <w:p w14:paraId="13FD58C2" w14:textId="524CE363" w:rsidR="009267D9" w:rsidRPr="00D92303" w:rsidRDefault="009267D9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</w:pPr>
      <w:r w:rsidRPr="00D92303">
        <w:rPr>
          <w:cs/>
        </w:rPr>
        <w:tab/>
      </w:r>
      <w:r w:rsidRPr="00D92303">
        <w:rPr>
          <w:rFonts w:hint="cs"/>
          <w:cs/>
        </w:rPr>
        <w:t>กองทรัสต์มีนโยบายจ่ายเงินปันผล ตามหลักเกณ</w:t>
      </w:r>
      <w:r w:rsidR="000548AC" w:rsidRPr="00D92303">
        <w:rPr>
          <w:rFonts w:hint="cs"/>
          <w:cs/>
        </w:rPr>
        <w:t>ฑ์และวิธีการที่กำหนดในหนังสือชี้ชวน</w:t>
      </w:r>
    </w:p>
    <w:p w14:paraId="6ABC40E0" w14:textId="77777777" w:rsidR="000548AC" w:rsidRPr="00707E9E" w:rsidRDefault="000548AC" w:rsidP="00707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</w:pPr>
    </w:p>
    <w:p w14:paraId="180E866C" w14:textId="52831DA2" w:rsidR="003057D6" w:rsidRPr="00D92303" w:rsidRDefault="00601BEE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b/>
          <w:bCs/>
          <w:cs/>
        </w:rPr>
      </w:pPr>
      <w:r w:rsidRPr="00601BEE">
        <w:rPr>
          <w:b/>
          <w:bCs/>
        </w:rPr>
        <w:t>2</w:t>
      </w:r>
      <w:r w:rsidR="00B64CB3" w:rsidRPr="00D92303">
        <w:rPr>
          <w:b/>
          <w:bCs/>
        </w:rPr>
        <w:tab/>
      </w:r>
      <w:r w:rsidR="00664D4B" w:rsidRPr="00D92303">
        <w:rPr>
          <w:b/>
          <w:bCs/>
          <w:cs/>
        </w:rPr>
        <w:t>เกณฑ์การจัดทำงบการเงิน</w:t>
      </w:r>
    </w:p>
    <w:p w14:paraId="00479ECD" w14:textId="77777777" w:rsidR="003057D6" w:rsidRPr="00707E9E" w:rsidRDefault="003057D6" w:rsidP="00707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</w:pPr>
    </w:p>
    <w:p w14:paraId="7AAE33A8" w14:textId="4F495937" w:rsidR="003A15BA" w:rsidRPr="00D92303" w:rsidRDefault="008F1DBF" w:rsidP="00D92303">
      <w:pPr>
        <w:ind w:left="540" w:right="-45"/>
        <w:jc w:val="thaiDistribute"/>
        <w:rPr>
          <w:spacing w:val="0"/>
          <w:cs/>
        </w:rPr>
      </w:pPr>
      <w:r w:rsidRPr="00D92303">
        <w:rPr>
          <w:spacing w:val="0"/>
          <w:cs/>
        </w:rPr>
        <w:t>งบการเงินนี้จัดทำขึ้นตามแนวปฏิบัติทางบัญชีสำหรับกองทุนรวมอสังหาริมทรัพย์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กองทุนรวมโครงสร้างพื้นฐานและทรัสต์เพื่อการลงทุนในโครงสร้างพื้นฐานที่สมาคมบริษัท</w:t>
      </w:r>
      <w:r w:rsidR="009D5F4D" w:rsidRPr="00D92303">
        <w:rPr>
          <w:spacing w:val="0"/>
        </w:rPr>
        <w:br/>
      </w:r>
      <w:r w:rsidRPr="00D92303">
        <w:rPr>
          <w:spacing w:val="0"/>
          <w:cs/>
        </w:rPr>
        <w:t>จัดการลงทุน (“สมาคม”) กำหนดโดยได้รับความเห็นชอบจากสำนักงานคณะกรรมการกำกับหลักทรัพย์และ</w:t>
      </w:r>
      <w:r w:rsidR="009D5F4D" w:rsidRPr="00D92303">
        <w:rPr>
          <w:spacing w:val="0"/>
        </w:rPr>
        <w:br/>
      </w:r>
      <w:r w:rsidRPr="00D92303">
        <w:rPr>
          <w:spacing w:val="0"/>
          <w:cs/>
        </w:rPr>
        <w:t xml:space="preserve">ตลาดหลักทรัพย์ </w:t>
      </w:r>
      <w:r w:rsidR="005E0ABC" w:rsidRPr="00D92303">
        <w:rPr>
          <w:spacing w:val="0"/>
          <w:cs/>
        </w:rPr>
        <w:t>ในกรณี</w:t>
      </w:r>
      <w:r w:rsidRPr="00D92303">
        <w:rPr>
          <w:spacing w:val="0"/>
          <w:cs/>
        </w:rPr>
        <w:t>เรื่องที่แนวปฏิบัติทางบัญชี</w:t>
      </w:r>
      <w:r w:rsidR="005E0ABC" w:rsidRPr="00D92303">
        <w:rPr>
          <w:spacing w:val="0"/>
          <w:cs/>
        </w:rPr>
        <w:t>ฉบับนี้</w:t>
      </w:r>
      <w:r w:rsidRPr="00D92303">
        <w:rPr>
          <w:spacing w:val="0"/>
          <w:cs/>
        </w:rPr>
        <w:t>ไม่ได้กำหนดไว้ กองทรัสต์</w:t>
      </w:r>
      <w:r w:rsidR="00117F2E" w:rsidRPr="00D92303">
        <w:rPr>
          <w:rFonts w:hint="cs"/>
          <w:spacing w:val="0"/>
          <w:cs/>
        </w:rPr>
        <w:t>ต้อง</w:t>
      </w:r>
      <w:r w:rsidRPr="00D92303">
        <w:rPr>
          <w:spacing w:val="0"/>
          <w:cs/>
        </w:rPr>
        <w:t>ถือปฏิบัติตาม</w:t>
      </w:r>
      <w:r w:rsidR="003A15BA" w:rsidRPr="00D92303">
        <w:rPr>
          <w:spacing w:val="0"/>
        </w:rPr>
        <w:br/>
      </w:r>
      <w:r w:rsidRPr="00D92303">
        <w:rPr>
          <w:spacing w:val="-2"/>
          <w:cs/>
        </w:rPr>
        <w:t>มาตรฐานการรายงานทางการเงินที่</w:t>
      </w:r>
      <w:r w:rsidR="005E0ABC" w:rsidRPr="00D92303">
        <w:rPr>
          <w:rFonts w:hint="cs"/>
          <w:spacing w:val="-2"/>
          <w:cs/>
        </w:rPr>
        <w:t>ออก</w:t>
      </w:r>
      <w:r w:rsidRPr="00D92303">
        <w:rPr>
          <w:spacing w:val="-2"/>
          <w:cs/>
        </w:rPr>
        <w:t>โดยสภาวิชาชีพบัญชีฯ (“แนวปฏิบัติทางบัญชี”)</w:t>
      </w:r>
      <w:r w:rsidR="005E0ABC" w:rsidRPr="00D92303">
        <w:rPr>
          <w:rFonts w:hint="cs"/>
          <w:spacing w:val="-2"/>
          <w:cs/>
        </w:rPr>
        <w:t xml:space="preserve"> </w:t>
      </w:r>
      <w:r w:rsidR="005E0ABC" w:rsidRPr="00D92303">
        <w:rPr>
          <w:spacing w:val="-2"/>
          <w:cs/>
        </w:rPr>
        <w:t>งบการเงินนี้นำเสนอ</w:t>
      </w:r>
      <w:r w:rsidR="00AF4115" w:rsidRPr="00D92303">
        <w:rPr>
          <w:spacing w:val="-2"/>
        </w:rPr>
        <w:br/>
      </w:r>
      <w:r w:rsidR="005E0ABC" w:rsidRPr="00D92303">
        <w:rPr>
          <w:spacing w:val="0"/>
          <w:cs/>
        </w:rPr>
        <w:t>เป็นเงินบาทซึ่งเป็นสกุลเงินที่ใช้ในการดำเนินงานขอ</w:t>
      </w:r>
      <w:r w:rsidR="005E0ABC" w:rsidRPr="00D92303">
        <w:rPr>
          <w:rFonts w:hint="cs"/>
          <w:spacing w:val="0"/>
          <w:cs/>
        </w:rPr>
        <w:t>งกองทรัสต์</w:t>
      </w:r>
    </w:p>
    <w:p w14:paraId="7FF465FB" w14:textId="2B2E2154" w:rsidR="00D21BF7" w:rsidRPr="00D92303" w:rsidRDefault="003A15BA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</w:rPr>
      </w:pPr>
      <w:r w:rsidRPr="00D92303">
        <w:rPr>
          <w:spacing w:val="0"/>
          <w:cs/>
        </w:rPr>
        <w:br w:type="page"/>
      </w:r>
    </w:p>
    <w:p w14:paraId="3275853B" w14:textId="76FA3015" w:rsidR="004758A3" w:rsidRPr="00D92303" w:rsidRDefault="004758A3" w:rsidP="00D92303">
      <w:pPr>
        <w:ind w:left="540"/>
        <w:jc w:val="thaiDistribute"/>
        <w:rPr>
          <w:spacing w:val="0"/>
        </w:rPr>
      </w:pPr>
      <w:r w:rsidRPr="00D92303">
        <w:rPr>
          <w:rFonts w:hint="cs"/>
          <w:spacing w:val="0"/>
          <w:cs/>
        </w:rPr>
        <w:t>ใน</w:t>
      </w:r>
      <w:r w:rsidRPr="00D92303">
        <w:rPr>
          <w:spacing w:val="0"/>
          <w:cs/>
        </w:rPr>
        <w:t>การจัดทำงบการเงิน</w:t>
      </w:r>
      <w:r w:rsidRPr="00D92303">
        <w:rPr>
          <w:rFonts w:hint="cs"/>
          <w:spacing w:val="0"/>
          <w:cs/>
        </w:rPr>
        <w:t>ให้</w:t>
      </w:r>
      <w:r w:rsidRPr="00D92303">
        <w:rPr>
          <w:spacing w:val="0"/>
          <w:cs/>
        </w:rPr>
        <w:t>เป็นไปตาม</w:t>
      </w:r>
      <w:r w:rsidR="00160766" w:rsidRPr="00D92303">
        <w:rPr>
          <w:rFonts w:hint="cs"/>
          <w:spacing w:val="0"/>
          <w:cs/>
        </w:rPr>
        <w:t>แนวปฏิบัติทางบัญชี</w:t>
      </w:r>
      <w:r w:rsidR="00D21BF7" w:rsidRPr="00D92303">
        <w:rPr>
          <w:spacing w:val="0"/>
        </w:rPr>
        <w:t xml:space="preserve"> </w:t>
      </w:r>
      <w:r w:rsidR="00E5545B" w:rsidRPr="00D92303">
        <w:rPr>
          <w:rFonts w:hint="cs"/>
          <w:spacing w:val="0"/>
          <w:cs/>
        </w:rPr>
        <w:t>ผู้จัดการกองทรัสต์</w:t>
      </w:r>
      <w:r w:rsidRPr="00D92303">
        <w:rPr>
          <w:spacing w:val="0"/>
          <w:cs/>
        </w:rPr>
        <w:t>ต้องใช้วิจารณญาณ</w:t>
      </w:r>
      <w:r w:rsidR="00FF5D65" w:rsidRPr="00D92303">
        <w:rPr>
          <w:rFonts w:hint="cs"/>
          <w:spacing w:val="0"/>
          <w:cs/>
        </w:rPr>
        <w:t xml:space="preserve"> </w:t>
      </w:r>
      <w:r w:rsidRPr="00D92303">
        <w:rPr>
          <w:spacing w:val="0"/>
          <w:cs/>
        </w:rPr>
        <w:t>การประมาณ</w:t>
      </w:r>
      <w:r w:rsidR="00303A97" w:rsidRPr="00D92303">
        <w:rPr>
          <w:rFonts w:hint="cs"/>
          <w:spacing w:val="0"/>
          <w:cs/>
        </w:rPr>
        <w:t>กา</w:t>
      </w:r>
      <w:r w:rsidR="00D21BF7" w:rsidRPr="00D92303">
        <w:rPr>
          <w:rFonts w:hint="cs"/>
          <w:spacing w:val="0"/>
          <w:cs/>
        </w:rPr>
        <w:t>ร</w:t>
      </w:r>
      <w:r w:rsidRPr="00D92303">
        <w:rPr>
          <w:spacing w:val="0"/>
          <w:cs/>
        </w:rPr>
        <w:t>และข้อสมมติหลายประการ ซึ่งมีผลกระทบต่อการ</w:t>
      </w:r>
      <w:r w:rsidR="00327E1E" w:rsidRPr="00D92303">
        <w:rPr>
          <w:rFonts w:hint="cs"/>
          <w:spacing w:val="0"/>
          <w:cs/>
        </w:rPr>
        <w:t>ปฎิบัติตาม</w:t>
      </w:r>
      <w:r w:rsidRPr="00D92303">
        <w:rPr>
          <w:spacing w:val="0"/>
          <w:cs/>
        </w:rPr>
        <w:t>นโยบายการบัญชี</w:t>
      </w:r>
      <w:r w:rsidR="00D95F22" w:rsidRPr="00D92303">
        <w:rPr>
          <w:rFonts w:hint="cs"/>
          <w:spacing w:val="0"/>
          <w:cs/>
        </w:rPr>
        <w:t>ของกองทรัสต์</w:t>
      </w:r>
      <w:r w:rsidR="00303A97" w:rsidRPr="00D92303">
        <w:rPr>
          <w:rFonts w:hint="cs"/>
          <w:spacing w:val="0"/>
          <w:cs/>
        </w:rPr>
        <w:t xml:space="preserve"> ทั้งนี้</w:t>
      </w:r>
      <w:r w:rsidR="00FF5D65" w:rsidRPr="00D92303">
        <w:rPr>
          <w:rFonts w:hint="cs"/>
          <w:spacing w:val="0"/>
          <w:cs/>
        </w:rPr>
        <w:t xml:space="preserve"> </w:t>
      </w:r>
      <w:r w:rsidRPr="00D92303">
        <w:rPr>
          <w:spacing w:val="0"/>
          <w:cs/>
        </w:rPr>
        <w:t>ผลที่เกิดขึ้นจริงอาจแตกต่างจากที่ประมาณ</w:t>
      </w:r>
      <w:r w:rsidR="00D95F22" w:rsidRPr="00D92303">
        <w:rPr>
          <w:rFonts w:hint="cs"/>
          <w:spacing w:val="0"/>
          <w:cs/>
        </w:rPr>
        <w:t>การ</w:t>
      </w:r>
      <w:r w:rsidRPr="00D92303">
        <w:rPr>
          <w:spacing w:val="0"/>
          <w:cs/>
        </w:rPr>
        <w:t>ไว้</w:t>
      </w:r>
      <w:r w:rsidR="00FF5D65" w:rsidRPr="00D92303">
        <w:rPr>
          <w:rFonts w:hint="cs"/>
          <w:spacing w:val="0"/>
          <w:cs/>
        </w:rPr>
        <w:t xml:space="preserve"> </w:t>
      </w:r>
      <w:r w:rsidRPr="00D92303">
        <w:rPr>
          <w:spacing w:val="0"/>
          <w:cs/>
        </w:rPr>
        <w:t>ประมาณการและข้อสมมติที่ใช้ในการจัดทำงบการเงิน</w:t>
      </w:r>
      <w:r w:rsidR="00B41318" w:rsidRPr="00D92303">
        <w:rPr>
          <w:rFonts w:hint="cs"/>
          <w:spacing w:val="0"/>
          <w:cs/>
        </w:rPr>
        <w:t>ซึ่งเปิดเผยในหมายเหตุ</w:t>
      </w:r>
      <w:r w:rsidR="00327E1E" w:rsidRPr="00D92303">
        <w:rPr>
          <w:spacing w:val="0"/>
          <w:cs/>
        </w:rPr>
        <w:br/>
      </w:r>
      <w:r w:rsidR="00B41318" w:rsidRPr="00D92303">
        <w:rPr>
          <w:rFonts w:hint="cs"/>
          <w:spacing w:val="0"/>
          <w:cs/>
        </w:rPr>
        <w:t>แต่ละข้อ</w:t>
      </w:r>
      <w:r w:rsidRPr="00D92303">
        <w:rPr>
          <w:spacing w:val="0"/>
          <w:cs/>
        </w:rPr>
        <w:t>จะได้รับการทบทวนอย่าง</w:t>
      </w:r>
      <w:r w:rsidRPr="00D92303">
        <w:rPr>
          <w:rFonts w:hint="cs"/>
          <w:spacing w:val="0"/>
          <w:cs/>
        </w:rPr>
        <w:t xml:space="preserve">ต่อเนื่อง </w:t>
      </w:r>
      <w:r w:rsidRPr="00D92303">
        <w:rPr>
          <w:spacing w:val="0"/>
          <w:cs/>
        </w:rPr>
        <w:t>การปรับประมาณ</w:t>
      </w:r>
      <w:r w:rsidRPr="00D92303">
        <w:rPr>
          <w:rFonts w:hint="cs"/>
          <w:spacing w:val="0"/>
          <w:cs/>
        </w:rPr>
        <w:t>การ</w:t>
      </w:r>
      <w:r w:rsidRPr="00D92303">
        <w:rPr>
          <w:spacing w:val="0"/>
          <w:cs/>
        </w:rPr>
        <w:t>ทางบัญชีจะบันทึก</w:t>
      </w:r>
      <w:r w:rsidRPr="00D92303">
        <w:rPr>
          <w:rFonts w:hint="cs"/>
          <w:spacing w:val="0"/>
          <w:cs/>
        </w:rPr>
        <w:t>โดยวิธีเปลี่ยนทันทีเป็นต้นไป</w:t>
      </w:r>
    </w:p>
    <w:p w14:paraId="479AA566" w14:textId="77777777" w:rsidR="006A18D8" w:rsidRPr="00707E9E" w:rsidRDefault="006A18D8" w:rsidP="00707E9E">
      <w:pPr>
        <w:ind w:left="540" w:right="-45"/>
        <w:jc w:val="thaiDistribute"/>
        <w:rPr>
          <w:spacing w:val="0"/>
          <w:sz w:val="24"/>
          <w:szCs w:val="24"/>
        </w:rPr>
      </w:pPr>
    </w:p>
    <w:p w14:paraId="76946424" w14:textId="12709B7E" w:rsidR="0054721A" w:rsidRPr="00D92303" w:rsidRDefault="00601BEE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b/>
          <w:bCs/>
          <w:cs/>
        </w:rPr>
      </w:pPr>
      <w:r w:rsidRPr="00601BEE">
        <w:rPr>
          <w:b/>
          <w:bCs/>
        </w:rPr>
        <w:t>3</w:t>
      </w:r>
      <w:r w:rsidR="00D9281A" w:rsidRPr="00D92303">
        <w:rPr>
          <w:b/>
          <w:bCs/>
        </w:rPr>
        <w:tab/>
      </w:r>
      <w:r w:rsidR="0054721A" w:rsidRPr="00D92303">
        <w:rPr>
          <w:b/>
          <w:bCs/>
          <w:cs/>
        </w:rPr>
        <w:t>นโยบายการบัญชีที่สำคัญ</w:t>
      </w:r>
    </w:p>
    <w:p w14:paraId="35D2B35D" w14:textId="7DA95C16" w:rsidR="00B87500" w:rsidRPr="00707E9E" w:rsidRDefault="00B87500" w:rsidP="00707E9E">
      <w:pPr>
        <w:ind w:left="540" w:right="-45"/>
        <w:jc w:val="thaiDistribute"/>
        <w:rPr>
          <w:spacing w:val="0"/>
          <w:sz w:val="24"/>
          <w:szCs w:val="24"/>
        </w:rPr>
      </w:pPr>
    </w:p>
    <w:p w14:paraId="28150D47" w14:textId="48F26527" w:rsidR="003145D9" w:rsidRPr="00707E9E" w:rsidRDefault="00752659" w:rsidP="00707E9E">
      <w:pPr>
        <w:ind w:left="540" w:right="-45"/>
        <w:jc w:val="thaiDistribute"/>
        <w:rPr>
          <w:spacing w:val="0"/>
          <w:sz w:val="24"/>
          <w:szCs w:val="24"/>
        </w:rPr>
      </w:pPr>
      <w:r w:rsidRPr="00D92303">
        <w:rPr>
          <w:rFonts w:eastAsia="Cordia New" w:hint="cs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</w:t>
      </w:r>
      <w:r w:rsidR="000548AC" w:rsidRPr="00D92303">
        <w:rPr>
          <w:rFonts w:eastAsia="Cordia New" w:hint="cs"/>
          <w:cs/>
        </w:rPr>
        <w:t>รอบ</w:t>
      </w:r>
      <w:r w:rsidRPr="00D92303">
        <w:rPr>
          <w:rFonts w:eastAsia="Cordia New" w:hint="cs"/>
          <w:cs/>
        </w:rPr>
        <w:t>ระยะเวลาที่รายงาน</w:t>
      </w:r>
      <w:r w:rsidR="009F136A" w:rsidRPr="00D92303">
        <w:rPr>
          <w:rFonts w:eastAsia="Cordia New"/>
        </w:rPr>
        <w:t xml:space="preserve"> </w:t>
      </w:r>
      <w:r w:rsidR="000548AC" w:rsidRPr="00D92303">
        <w:rPr>
          <w:rFonts w:eastAsia="Cordia New"/>
          <w:cs/>
        </w:rPr>
        <w:br/>
      </w:r>
    </w:p>
    <w:p w14:paraId="6F37BB0B" w14:textId="59E309D8" w:rsidR="007660DE" w:rsidRPr="00D92303" w:rsidRDefault="00E904B6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rFonts w:eastAsia="Cordia New"/>
          <w:b/>
          <w:bCs/>
          <w:i/>
          <w:iCs/>
        </w:rPr>
      </w:pPr>
      <w:r w:rsidRPr="00D92303">
        <w:rPr>
          <w:rFonts w:eastAsia="Cordia New"/>
          <w:b/>
          <w:bCs/>
          <w:i/>
          <w:iCs/>
          <w:cs/>
        </w:rPr>
        <w:t>(ก)</w:t>
      </w:r>
      <w:r w:rsidRPr="00D92303">
        <w:rPr>
          <w:rFonts w:eastAsia="Cordia New"/>
          <w:b/>
          <w:bCs/>
          <w:i/>
          <w:iCs/>
        </w:rPr>
        <w:tab/>
      </w:r>
      <w:r w:rsidR="007660DE" w:rsidRPr="00D92303">
        <w:rPr>
          <w:rFonts w:eastAsia="Cordia New"/>
          <w:b/>
          <w:bCs/>
          <w:i/>
          <w:iCs/>
          <w:cs/>
        </w:rPr>
        <w:t>เงินลงทุน</w:t>
      </w:r>
      <w:r w:rsidR="009F136A" w:rsidRPr="00D92303">
        <w:rPr>
          <w:rFonts w:eastAsia="Cordia New" w:hint="cs"/>
          <w:b/>
          <w:bCs/>
          <w:i/>
          <w:iCs/>
          <w:cs/>
        </w:rPr>
        <w:t>ในสิทธิการเช่าอสังหาริมทรัพย์ตามมูลค่ายุติธรรม</w:t>
      </w:r>
    </w:p>
    <w:p w14:paraId="480F810B" w14:textId="68446614" w:rsidR="00D43C2A" w:rsidRPr="00707E9E" w:rsidRDefault="00D43C2A" w:rsidP="00707E9E">
      <w:pPr>
        <w:ind w:left="540" w:right="-45"/>
        <w:jc w:val="thaiDistribute"/>
        <w:rPr>
          <w:spacing w:val="0"/>
          <w:sz w:val="24"/>
          <w:szCs w:val="24"/>
        </w:rPr>
      </w:pPr>
    </w:p>
    <w:p w14:paraId="16983EC4" w14:textId="72A0DC9F" w:rsidR="00F63403" w:rsidRPr="00D92303" w:rsidRDefault="00F63403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lang w:val="th-TH"/>
        </w:rPr>
      </w:pPr>
      <w:r w:rsidRPr="00D92303">
        <w:rPr>
          <w:spacing w:val="-6"/>
          <w:cs/>
          <w:lang w:val="th-TH"/>
        </w:rPr>
        <w:t>เงินลงทุนใน</w:t>
      </w:r>
      <w:r w:rsidR="006A7068" w:rsidRPr="00D92303">
        <w:rPr>
          <w:rFonts w:hint="cs"/>
          <w:spacing w:val="-6"/>
          <w:cs/>
          <w:lang w:val="th-TH"/>
        </w:rPr>
        <w:t>สิทธิการเช่า</w:t>
      </w:r>
      <w:r w:rsidRPr="00D92303">
        <w:rPr>
          <w:spacing w:val="-6"/>
          <w:cs/>
          <w:lang w:val="th-TH"/>
        </w:rPr>
        <w:t>อสังหาริมทรัพย์</w:t>
      </w:r>
      <w:r w:rsidR="006A7068" w:rsidRPr="00D92303">
        <w:rPr>
          <w:rFonts w:hint="cs"/>
          <w:spacing w:val="-6"/>
          <w:cs/>
          <w:lang w:val="th-TH"/>
        </w:rPr>
        <w:t xml:space="preserve"> </w:t>
      </w:r>
      <w:r w:rsidRPr="00D92303">
        <w:rPr>
          <w:spacing w:val="-6"/>
          <w:cs/>
          <w:lang w:val="th-TH"/>
        </w:rPr>
        <w:t>ได้แก่ อสังหาริมทรัพย์ที่กองทรัสต์ถือครองเพื่อหาประโยชน์จากรายได้ค่าเช่า</w:t>
      </w:r>
      <w:r w:rsidRPr="00D92303">
        <w:rPr>
          <w:cs/>
          <w:lang w:val="th-TH"/>
        </w:rPr>
        <w:t xml:space="preserve">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</w:t>
      </w:r>
    </w:p>
    <w:p w14:paraId="07FD2FE8" w14:textId="77777777" w:rsidR="0059219A" w:rsidRPr="00707E9E" w:rsidRDefault="0059219A" w:rsidP="00707E9E">
      <w:pPr>
        <w:ind w:left="540" w:right="-45"/>
        <w:jc w:val="thaiDistribute"/>
        <w:rPr>
          <w:spacing w:val="0"/>
          <w:sz w:val="24"/>
          <w:szCs w:val="24"/>
          <w:cs/>
        </w:rPr>
      </w:pPr>
    </w:p>
    <w:p w14:paraId="66DDC9D1" w14:textId="061FFBCA" w:rsidR="00F63403" w:rsidRPr="00D92303" w:rsidRDefault="00F63403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i/>
          <w:iCs/>
          <w:lang w:val="th-TH"/>
        </w:rPr>
      </w:pPr>
      <w:r w:rsidRPr="00D92303">
        <w:rPr>
          <w:cs/>
          <w:lang w:val="th-TH"/>
        </w:rPr>
        <w:t>เงินลงทุนใน</w:t>
      </w:r>
      <w:r w:rsidR="006A7068" w:rsidRPr="00D92303">
        <w:rPr>
          <w:rFonts w:hint="cs"/>
          <w:cs/>
          <w:lang w:val="th-TH"/>
        </w:rPr>
        <w:t>สิทธิการเช่า</w:t>
      </w:r>
      <w:r w:rsidRPr="00D92303">
        <w:rPr>
          <w:cs/>
          <w:lang w:val="th-TH"/>
        </w:rPr>
        <w:t xml:space="preserve">อสังหาริมทรัพย์วัดมูลค่าเมื่อเริ่มแรกด้วยราคาทุนรวมต้นทุนการทำรายการและวัดมูลค่าในภายหลังด้วยมูลค่ายุติธรรม การเปลี่ยนแปลงในมูลค่ายุติธรรมบันทึกในกำไรหรือขาดทุนและแสดงเป็น “รายการกำไร (ขาดทุน) จากการเปลี่ยนแปลงมูลค่ายุติธรรมของเงินลงทุน” </w:t>
      </w:r>
    </w:p>
    <w:p w14:paraId="0CBC65D9" w14:textId="77777777" w:rsidR="00225AC3" w:rsidRPr="00707E9E" w:rsidRDefault="00225AC3" w:rsidP="00707E9E">
      <w:pPr>
        <w:ind w:left="540" w:right="-45"/>
        <w:jc w:val="thaiDistribute"/>
        <w:rPr>
          <w:spacing w:val="0"/>
          <w:sz w:val="24"/>
          <w:szCs w:val="24"/>
        </w:rPr>
      </w:pPr>
    </w:p>
    <w:p w14:paraId="10DDC0BD" w14:textId="3639D4E2" w:rsidR="00F30ED2" w:rsidRPr="00D92303" w:rsidRDefault="00F63403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cs/>
          <w:lang w:val="th-TH"/>
        </w:rPr>
      </w:pPr>
      <w:r w:rsidRPr="00D92303">
        <w:rPr>
          <w:cs/>
          <w:lang w:val="th-TH"/>
        </w:rPr>
        <w:t>ต้นทุนรวมค่าใช้จ่ายทางตรงเพื่อให้ได้มาซึ่งเงินลงทุนใน</w:t>
      </w:r>
      <w:r w:rsidR="006A7068" w:rsidRPr="00D92303">
        <w:rPr>
          <w:rFonts w:hint="cs"/>
          <w:cs/>
          <w:lang w:val="th-TH"/>
        </w:rPr>
        <w:t>สิทธิการเช่า</w:t>
      </w:r>
      <w:r w:rsidRPr="00D92303">
        <w:rPr>
          <w:cs/>
          <w:lang w:val="th-TH"/>
        </w:rPr>
        <w:t>อสังหาริมทรัพย์ ราคายุติธรรมกำหนดจากราคาประเมินโดยผู้ประเมินราคาอิสระที่อยู่ในบัญชีรายชื่อที่ได้รับความเห็นชอบตามประกาศสำนักงานคณะกรรมการกำกับหลักทรัพย์และตลาดหลักทรัพย์ กองทรัสต์จัดให้มีการประเมินราคาอสังหาริมทรัพย์อย่างน้อยทุก</w:t>
      </w:r>
      <w:r w:rsidR="006A7068" w:rsidRPr="00D92303">
        <w:rPr>
          <w:rFonts w:hint="cs"/>
          <w:cs/>
          <w:lang w:val="th-TH"/>
        </w:rPr>
        <w:t xml:space="preserve"> </w:t>
      </w:r>
      <w:r w:rsidRPr="00D92303">
        <w:rPr>
          <w:cs/>
          <w:lang w:val="th-TH"/>
        </w:rPr>
        <w:t>ๆ</w:t>
      </w:r>
      <w:r w:rsidR="00457001" w:rsidRPr="00D92303">
        <w:rPr>
          <w:rFonts w:hint="cs"/>
          <w:cs/>
          <w:lang w:val="th-TH"/>
        </w:rPr>
        <w:t xml:space="preserve"> </w:t>
      </w:r>
      <w:r w:rsidR="00601BEE" w:rsidRPr="00601BEE">
        <w:t>2</w:t>
      </w:r>
      <w:r w:rsidR="00457001" w:rsidRPr="00D92303">
        <w:t xml:space="preserve"> </w:t>
      </w:r>
      <w:r w:rsidRPr="00D92303">
        <w:rPr>
          <w:cs/>
          <w:lang w:val="th-TH"/>
        </w:rPr>
        <w:t>ปี นับตั้งแต่วันที่</w:t>
      </w:r>
      <w:r w:rsidRPr="00D92303">
        <w:rPr>
          <w:spacing w:val="-6"/>
          <w:cs/>
          <w:lang w:val="th-TH"/>
        </w:rPr>
        <w:t>ประเมินราคาทรัพย์สินที่ได้มา หรือวันที่ประเมินราคาทรัพย์สินครั้งล่าสุดหรือวันที่จำหน่ายทรัพย์สิน หรือเมื่อมีข้อบ่งชี้</w:t>
      </w:r>
      <w:r w:rsidRPr="00D92303">
        <w:rPr>
          <w:cs/>
          <w:lang w:val="th-TH"/>
        </w:rPr>
        <w:t>การด้อยค่า และจัดให้มีการสอบทานการประเมินค่าทุกปีนับแต่วันที่มีการประเมินมูลค่าเต็มรูปแบบครั้งล่าสุด กองทรัสต์จะไม่แต่งตั้งผู้ประเมินราคารายเดียวกันให้ประเมินมูลค่าทรัพย์สินติดต่อกันเกินสองครั้ง</w:t>
      </w:r>
    </w:p>
    <w:p w14:paraId="15ED27A9" w14:textId="46174221" w:rsidR="006A7068" w:rsidRPr="00707E9E" w:rsidRDefault="006A7068" w:rsidP="00707E9E">
      <w:pPr>
        <w:ind w:left="540" w:right="-45"/>
        <w:jc w:val="thaiDistribute"/>
        <w:rPr>
          <w:spacing w:val="0"/>
          <w:sz w:val="24"/>
          <w:szCs w:val="24"/>
        </w:rPr>
      </w:pPr>
    </w:p>
    <w:p w14:paraId="0550CDA0" w14:textId="16C8525E" w:rsidR="006A7068" w:rsidRPr="00D92303" w:rsidRDefault="00E74FD9" w:rsidP="00D92303">
      <w:pPr>
        <w:ind w:left="540" w:right="29"/>
        <w:jc w:val="thaiDistribute"/>
      </w:pPr>
      <w:r w:rsidRPr="00D92303">
        <w:rPr>
          <w:spacing w:val="-6"/>
          <w:cs/>
        </w:rPr>
        <w:t>ผลต่าง</w:t>
      </w:r>
      <w:r w:rsidR="006A7068" w:rsidRPr="00D92303">
        <w:rPr>
          <w:rFonts w:hint="cs"/>
          <w:spacing w:val="-6"/>
          <w:cs/>
        </w:rPr>
        <w:t>ระหว่างสิ่งตอบแทนสุทธิที่ได้รับจากการจำหน่ายกับมูลค่าตามบัญชีของเงินลงทุนในสิทธิการเช่า</w:t>
      </w:r>
      <w:r w:rsidR="001E4B8C" w:rsidRPr="00D92303">
        <w:rPr>
          <w:rFonts w:hint="cs"/>
          <w:spacing w:val="-6"/>
          <w:cs/>
        </w:rPr>
        <w:t>อสังหาริมทรัพย์รับรู้ในกำไรหรือขาดทุนและแสดงเป็น</w:t>
      </w:r>
      <w:r w:rsidR="001E4B8C" w:rsidRPr="00D92303">
        <w:rPr>
          <w:rFonts w:hint="cs"/>
          <w:cs/>
        </w:rPr>
        <w:t xml:space="preserve"> </w:t>
      </w:r>
      <w:r w:rsidR="001E4B8C" w:rsidRPr="00D92303">
        <w:t>“</w:t>
      </w:r>
      <w:r w:rsidR="001E4B8C" w:rsidRPr="00D92303">
        <w:rPr>
          <w:rFonts w:hint="cs"/>
          <w:cs/>
        </w:rPr>
        <w:t>กำไร (ขาดทุน) สุทธิจากเงินลงทุน</w:t>
      </w:r>
      <w:r w:rsidR="001E4B8C" w:rsidRPr="00D92303">
        <w:t>”</w:t>
      </w:r>
    </w:p>
    <w:p w14:paraId="0C211434" w14:textId="77777777" w:rsidR="00625A32" w:rsidRPr="00707E9E" w:rsidRDefault="00625A32" w:rsidP="00707E9E">
      <w:pPr>
        <w:ind w:left="540" w:right="-45"/>
        <w:jc w:val="thaiDistribute"/>
        <w:rPr>
          <w:spacing w:val="0"/>
          <w:sz w:val="24"/>
          <w:szCs w:val="24"/>
          <w:cs/>
        </w:rPr>
      </w:pPr>
    </w:p>
    <w:p w14:paraId="65421EF2" w14:textId="09E26B33" w:rsidR="001738F2" w:rsidRPr="00D92303" w:rsidRDefault="001738F2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rFonts w:eastAsia="Cordia New"/>
          <w:b/>
          <w:bCs/>
          <w:i/>
          <w:iCs/>
        </w:rPr>
      </w:pPr>
      <w:r w:rsidRPr="00D92303">
        <w:rPr>
          <w:rFonts w:eastAsia="Cordia New"/>
          <w:b/>
          <w:bCs/>
          <w:i/>
          <w:iCs/>
          <w:cs/>
        </w:rPr>
        <w:t>(</w:t>
      </w:r>
      <w:r w:rsidR="003440B4" w:rsidRPr="00D92303">
        <w:rPr>
          <w:rFonts w:eastAsia="Cordia New" w:hint="cs"/>
          <w:b/>
          <w:bCs/>
          <w:i/>
          <w:iCs/>
          <w:cs/>
        </w:rPr>
        <w:t>ข</w:t>
      </w:r>
      <w:r w:rsidRPr="00D92303">
        <w:rPr>
          <w:rFonts w:eastAsia="Cordia New"/>
          <w:b/>
          <w:bCs/>
          <w:i/>
          <w:iCs/>
          <w:cs/>
        </w:rPr>
        <w:t>)</w:t>
      </w:r>
      <w:r w:rsidRPr="00D92303">
        <w:rPr>
          <w:rFonts w:eastAsia="Cordia New"/>
          <w:b/>
          <w:bCs/>
          <w:i/>
          <w:iCs/>
        </w:rPr>
        <w:tab/>
      </w:r>
      <w:r w:rsidRPr="00D92303">
        <w:rPr>
          <w:rFonts w:eastAsia="Cordia New" w:hint="cs"/>
          <w:b/>
          <w:bCs/>
          <w:i/>
          <w:iCs/>
          <w:cs/>
        </w:rPr>
        <w:t>เงินลงทุนที่แสดงด้วยมูลค่ายุติธรรมผ่านกำไรหรือขาดทุน</w:t>
      </w:r>
    </w:p>
    <w:p w14:paraId="34AA0674" w14:textId="77777777" w:rsidR="001738F2" w:rsidRPr="00707E9E" w:rsidRDefault="001738F2" w:rsidP="00707E9E">
      <w:pPr>
        <w:ind w:left="540" w:right="-45"/>
        <w:jc w:val="thaiDistribute"/>
        <w:rPr>
          <w:spacing w:val="0"/>
          <w:sz w:val="24"/>
          <w:szCs w:val="24"/>
        </w:rPr>
      </w:pPr>
    </w:p>
    <w:p w14:paraId="4B3C5DBE" w14:textId="77777777" w:rsidR="001738F2" w:rsidRPr="00D92303" w:rsidRDefault="001738F2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Cordia New"/>
          <w:b/>
          <w:bCs/>
          <w:i/>
          <w:iCs/>
        </w:rPr>
      </w:pPr>
      <w:r w:rsidRPr="00D92303">
        <w:rPr>
          <w:rFonts w:eastAsia="Cordia New"/>
          <w:cs/>
        </w:rPr>
        <w:t>เงินลงทุนรับรู้รายการเมื่อเริ่มแรกเมื่อกองทรัสต์เป็นคู่สัญญาตามข้อกำหนดของตราสารนั้นด้วยมูลค่ายุติธรรมผ่านกำไรหรือขาดทุน ต้นทุนการทำรายการซึ่งเกี่ยวข้องโดยตรงกับการได้มาของเงินลงทุนบันทึกในกำไรหรือขาดทุน</w:t>
      </w:r>
    </w:p>
    <w:p w14:paraId="36D3334B" w14:textId="77777777" w:rsidR="00D31728" w:rsidRPr="00707E9E" w:rsidRDefault="00D31728" w:rsidP="00707E9E">
      <w:pPr>
        <w:ind w:left="540" w:right="-45"/>
        <w:jc w:val="thaiDistribute"/>
        <w:rPr>
          <w:spacing w:val="0"/>
          <w:sz w:val="26"/>
          <w:szCs w:val="26"/>
        </w:rPr>
      </w:pPr>
    </w:p>
    <w:p w14:paraId="0D74B889" w14:textId="7E58FC47" w:rsidR="005E0ABC" w:rsidRPr="00D92303" w:rsidRDefault="001738F2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Cordia New"/>
        </w:rPr>
      </w:pPr>
      <w:r w:rsidRPr="00D92303">
        <w:rPr>
          <w:rFonts w:eastAsia="Cordia New"/>
          <w:cs/>
        </w:rPr>
        <w:t>กำไรและขาดทุนจากการวัดมูลค่า</w:t>
      </w:r>
      <w:r w:rsidRPr="00D92303">
        <w:rPr>
          <w:rFonts w:eastAsia="Cordia New" w:hint="cs"/>
          <w:cs/>
        </w:rPr>
        <w:t>รวมถึงรายได้ดอกเบี้ยและเงินปันผลรับ</w:t>
      </w:r>
      <w:r w:rsidRPr="00D92303">
        <w:rPr>
          <w:rFonts w:eastAsia="Cordia New"/>
          <w:cs/>
        </w:rPr>
        <w:t>บันทึกในกำไรหรือขาดทุน</w:t>
      </w:r>
    </w:p>
    <w:p w14:paraId="1C85B332" w14:textId="3F6BCD82" w:rsidR="00D31728" w:rsidRPr="00D92303" w:rsidRDefault="00D31728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Cordia New"/>
          <w:i/>
          <w:iCs/>
        </w:rPr>
      </w:pPr>
      <w:r w:rsidRPr="00D92303">
        <w:rPr>
          <w:rFonts w:eastAsia="Cordia New" w:hint="cs"/>
          <w:i/>
          <w:iCs/>
          <w:cs/>
        </w:rPr>
        <w:t>การตัดรายการออกจากบัญชี</w:t>
      </w:r>
    </w:p>
    <w:p w14:paraId="0A729227" w14:textId="77777777" w:rsidR="00D31728" w:rsidRPr="00D92303" w:rsidRDefault="00D31728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Cordia New"/>
        </w:rPr>
      </w:pPr>
    </w:p>
    <w:p w14:paraId="5065432F" w14:textId="5F6395B1" w:rsidR="001738F2" w:rsidRPr="00D92303" w:rsidRDefault="001738F2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Cordia New"/>
        </w:rPr>
      </w:pPr>
      <w:r w:rsidRPr="00D92303">
        <w:rPr>
          <w:rFonts w:eastAsia="Cordia New"/>
          <w:cs/>
        </w:rPr>
        <w:t>กองทรัสต์ตัดรายการสินทรัพย์ทางการเงินออกจากบัญชีเมื่อสิทธิตามสัญญาที่จะได้รับกระแสเงินสดจากสินทรัพย์</w:t>
      </w:r>
      <w:r w:rsidRPr="00D92303">
        <w:rPr>
          <w:rFonts w:eastAsia="Cordia New"/>
        </w:rPr>
        <w:br/>
      </w:r>
      <w:r w:rsidRPr="00D92303">
        <w:rPr>
          <w:rFonts w:eastAsia="Cordia New"/>
          <w:cs/>
        </w:rPr>
        <w:t>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องทรัสต์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57CF449B" w14:textId="685D9664" w:rsidR="001738F2" w:rsidRPr="00707E9E" w:rsidRDefault="001738F2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Cordia New"/>
        </w:rPr>
      </w:pPr>
    </w:p>
    <w:p w14:paraId="695F6B51" w14:textId="0E05FA8B" w:rsidR="00D31728" w:rsidRPr="00D92303" w:rsidRDefault="00D31728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i/>
          <w:iCs/>
        </w:rPr>
      </w:pPr>
      <w:r w:rsidRPr="00D92303">
        <w:rPr>
          <w:rFonts w:hint="cs"/>
          <w:i/>
          <w:iCs/>
          <w:cs/>
        </w:rPr>
        <w:t>การหักกลบ</w:t>
      </w:r>
    </w:p>
    <w:p w14:paraId="16696570" w14:textId="77777777" w:rsidR="00D31728" w:rsidRPr="00707E9E" w:rsidRDefault="00D31728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Cordia New"/>
        </w:rPr>
      </w:pPr>
    </w:p>
    <w:p w14:paraId="4C7A8EB1" w14:textId="19F58146" w:rsidR="001738F2" w:rsidRPr="00D92303" w:rsidRDefault="001738F2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lang w:val="th-TH"/>
        </w:rPr>
      </w:pPr>
      <w:r w:rsidRPr="00D92303">
        <w:rPr>
          <w:spacing w:val="-6"/>
          <w:cs/>
          <w:lang w:val="th-TH"/>
        </w:rPr>
        <w:t>สินทรัพย์ทางการเงินและหนี้สินทางการเงินจะหักกลบกันเพื่อรายงานใน</w:t>
      </w:r>
      <w:r w:rsidR="005B6F1A" w:rsidRPr="00D92303">
        <w:rPr>
          <w:spacing w:val="-6"/>
          <w:cs/>
          <w:lang w:val="th-TH"/>
        </w:rPr>
        <w:t>งบ</w:t>
      </w:r>
      <w:r w:rsidR="00707E9E">
        <w:rPr>
          <w:rFonts w:hint="cs"/>
          <w:spacing w:val="-6"/>
          <w:cs/>
          <w:lang w:val="th-TH"/>
        </w:rPr>
        <w:t>แสดง</w:t>
      </w:r>
      <w:r w:rsidR="005B6F1A" w:rsidRPr="00D92303">
        <w:rPr>
          <w:spacing w:val="-6"/>
          <w:cs/>
          <w:lang w:val="th-TH"/>
        </w:rPr>
        <w:t>ฐานะการเงิน</w:t>
      </w:r>
      <w:r w:rsidRPr="00D92303">
        <w:rPr>
          <w:spacing w:val="-6"/>
          <w:cs/>
          <w:lang w:val="th-TH"/>
        </w:rPr>
        <w:t>ด้วยจำนวนสุทธิก็ต่อเมื่อ</w:t>
      </w:r>
      <w:r w:rsidRPr="00D92303">
        <w:rPr>
          <w:cs/>
          <w:lang w:val="th-TH"/>
        </w:rPr>
        <w:t>กองทรัสต์มีสิทธิบังคับใช้ตามกฎหมายในการหักกลบจำนวนเงินที่รับรู้และ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66D252E" w14:textId="77777777" w:rsidR="00225AC3" w:rsidRPr="00707E9E" w:rsidRDefault="00225AC3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Cordia New"/>
        </w:rPr>
      </w:pPr>
    </w:p>
    <w:p w14:paraId="4E262AB8" w14:textId="74448387" w:rsidR="0054721A" w:rsidRPr="00D92303" w:rsidRDefault="0054721A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eastAsia="Cordia New"/>
          <w:b/>
          <w:bCs/>
          <w:i/>
          <w:iCs/>
        </w:rPr>
      </w:pPr>
      <w:r w:rsidRPr="00D92303">
        <w:rPr>
          <w:rFonts w:eastAsia="Cordia New"/>
          <w:b/>
          <w:bCs/>
          <w:i/>
          <w:iCs/>
          <w:cs/>
        </w:rPr>
        <w:t>(</w:t>
      </w:r>
      <w:r w:rsidR="003440B4" w:rsidRPr="00D92303">
        <w:rPr>
          <w:rFonts w:eastAsia="Cordia New" w:hint="cs"/>
          <w:b/>
          <w:bCs/>
          <w:i/>
          <w:iCs/>
          <w:cs/>
        </w:rPr>
        <w:t>ค</w:t>
      </w:r>
      <w:r w:rsidRPr="00D92303">
        <w:rPr>
          <w:rFonts w:eastAsia="Cordia New"/>
          <w:b/>
          <w:bCs/>
          <w:i/>
          <w:iCs/>
          <w:cs/>
        </w:rPr>
        <w:t>)</w:t>
      </w:r>
      <w:r w:rsidRPr="00D92303">
        <w:rPr>
          <w:rFonts w:eastAsia="Cordia New"/>
          <w:b/>
          <w:bCs/>
          <w:i/>
          <w:iCs/>
          <w:cs/>
        </w:rPr>
        <w:tab/>
      </w:r>
      <w:r w:rsidR="00637169" w:rsidRPr="00D92303">
        <w:rPr>
          <w:rFonts w:eastAsia="Cordia New"/>
          <w:b/>
          <w:bCs/>
          <w:i/>
          <w:iCs/>
          <w:cs/>
        </w:rPr>
        <w:t>เ</w:t>
      </w:r>
      <w:r w:rsidRPr="00D92303">
        <w:rPr>
          <w:rFonts w:eastAsia="Cordia New"/>
          <w:b/>
          <w:bCs/>
          <w:i/>
          <w:iCs/>
          <w:cs/>
        </w:rPr>
        <w:t>งินสดและ</w:t>
      </w:r>
      <w:r w:rsidR="00685699" w:rsidRPr="00D92303">
        <w:rPr>
          <w:rFonts w:eastAsia="Cordia New"/>
          <w:b/>
          <w:bCs/>
          <w:i/>
          <w:iCs/>
          <w:cs/>
        </w:rPr>
        <w:t>รายการเทียบเท่าเงินสด</w:t>
      </w:r>
    </w:p>
    <w:p w14:paraId="2941B86D" w14:textId="77777777" w:rsidR="0054721A" w:rsidRPr="00D92303" w:rsidRDefault="0054721A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Cordia New"/>
        </w:rPr>
      </w:pPr>
    </w:p>
    <w:p w14:paraId="594CF06F" w14:textId="6CA43DB4" w:rsidR="0054721A" w:rsidRPr="00D92303" w:rsidRDefault="0054721A" w:rsidP="00D92303">
      <w:pPr>
        <w:pStyle w:val="a6"/>
        <w:ind w:left="540" w:right="29"/>
        <w:jc w:val="thaiDistribute"/>
        <w:rPr>
          <w:rFonts w:ascii="Angsana New" w:hAnsi="Angsana New" w:cs="Angsana New"/>
          <w:spacing w:val="0"/>
          <w:sz w:val="30"/>
          <w:szCs w:val="30"/>
        </w:rPr>
      </w:pPr>
      <w:r w:rsidRPr="00D92303">
        <w:rPr>
          <w:rFonts w:ascii="Angsana New" w:hAnsi="Angsana New" w:cs="Angsana New"/>
          <w:spacing w:val="0"/>
          <w:sz w:val="30"/>
          <w:szCs w:val="30"/>
          <w:cs/>
        </w:rPr>
        <w:t>เงินสดและ</w:t>
      </w:r>
      <w:r w:rsidR="00685699" w:rsidRPr="00D92303">
        <w:rPr>
          <w:rFonts w:ascii="Angsana New" w:hAnsi="Angsana New" w:cs="Angsana New"/>
          <w:spacing w:val="0"/>
          <w:sz w:val="30"/>
          <w:szCs w:val="30"/>
          <w:cs/>
        </w:rPr>
        <w:t>รายการเทียบเท่าเงินสด</w:t>
      </w:r>
      <w:r w:rsidR="00496D1A" w:rsidRPr="00D92303">
        <w:rPr>
          <w:rFonts w:ascii="Angsana New" w:hAnsi="Angsana New" w:cs="Angsana New"/>
          <w:spacing w:val="0"/>
          <w:sz w:val="30"/>
          <w:szCs w:val="30"/>
          <w:cs/>
        </w:rPr>
        <w:t>ในงบกระแสเงินสด</w:t>
      </w:r>
      <w:r w:rsidR="00E147CE" w:rsidRPr="00D92303">
        <w:rPr>
          <w:rFonts w:ascii="Angsana New" w:hAnsi="Angsana New" w:cs="Angsana New"/>
          <w:spacing w:val="0"/>
          <w:sz w:val="30"/>
          <w:szCs w:val="30"/>
          <w:cs/>
        </w:rPr>
        <w:t>ประกอบด้วย</w:t>
      </w:r>
      <w:r w:rsidR="00F42EEB" w:rsidRPr="00D92303">
        <w:rPr>
          <w:rFonts w:ascii="Angsana New" w:hAnsi="Angsana New" w:cs="Angsana New" w:hint="cs"/>
          <w:spacing w:val="0"/>
          <w:sz w:val="30"/>
          <w:szCs w:val="30"/>
          <w:cs/>
        </w:rPr>
        <w:t xml:space="preserve"> </w:t>
      </w:r>
      <w:r w:rsidR="00E147CE" w:rsidRPr="00D92303">
        <w:rPr>
          <w:rFonts w:ascii="Angsana New" w:hAnsi="Angsana New" w:cs="Angsana New"/>
          <w:spacing w:val="0"/>
          <w:sz w:val="30"/>
          <w:szCs w:val="30"/>
          <w:cs/>
        </w:rPr>
        <w:t>ยอดเงินสด</w:t>
      </w:r>
      <w:r w:rsidR="0011412D" w:rsidRPr="00D92303">
        <w:rPr>
          <w:rFonts w:ascii="Angsana New" w:hAnsi="Angsana New" w:cs="Angsana New" w:hint="cs"/>
          <w:spacing w:val="0"/>
          <w:sz w:val="30"/>
          <w:szCs w:val="30"/>
          <w:cs/>
        </w:rPr>
        <w:t>และ</w:t>
      </w:r>
      <w:r w:rsidR="00866DF0" w:rsidRPr="00D92303">
        <w:rPr>
          <w:rFonts w:ascii="Angsana New" w:hAnsi="Angsana New" w:cs="Angsana New"/>
          <w:spacing w:val="0"/>
          <w:sz w:val="30"/>
          <w:szCs w:val="30"/>
          <w:cs/>
        </w:rPr>
        <w:t>ยอดเงินฝาก</w:t>
      </w:r>
      <w:r w:rsidR="00F42EEB" w:rsidRPr="00D92303">
        <w:rPr>
          <w:rFonts w:ascii="Angsana New" w:hAnsi="Angsana New" w:cs="Angsana New" w:hint="cs"/>
          <w:spacing w:val="0"/>
          <w:sz w:val="30"/>
          <w:szCs w:val="30"/>
          <w:cs/>
        </w:rPr>
        <w:t>สถาบันการเงิน</w:t>
      </w:r>
    </w:p>
    <w:p w14:paraId="44CA3D9C" w14:textId="77777777" w:rsidR="00F30ED2" w:rsidRPr="00D92303" w:rsidRDefault="00F30ED2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Cordia New"/>
          <w:cs/>
        </w:rPr>
      </w:pPr>
    </w:p>
    <w:p w14:paraId="4FEC1761" w14:textId="486F9315" w:rsidR="0054721A" w:rsidRPr="00D92303" w:rsidRDefault="0054721A" w:rsidP="00D92303">
      <w:pPr>
        <w:pStyle w:val="a"/>
        <w:tabs>
          <w:tab w:val="clear" w:pos="1080"/>
        </w:tabs>
        <w:ind w:left="540" w:right="29" w:hanging="540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D9230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(</w:t>
      </w:r>
      <w:r w:rsidR="003440B4" w:rsidRPr="00D92303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ง</w:t>
      </w:r>
      <w:r w:rsidRPr="00D9230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D9230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</w:r>
      <w:bookmarkStart w:id="1" w:name="_Hlk96437800"/>
      <w:r w:rsidRPr="00D9230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ลูกหนี้</w:t>
      </w:r>
      <w:r w:rsidR="001E3A99" w:rsidRPr="00D92303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รายได้</w:t>
      </w:r>
      <w:r w:rsidR="00BC552C" w:rsidRPr="00D92303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ค่า</w:t>
      </w:r>
      <w:r w:rsidR="004F4E32" w:rsidRPr="00D9230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เช่า</w:t>
      </w:r>
      <w:r w:rsidR="00CE1DC7" w:rsidRPr="00D9230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และบริการ</w:t>
      </w:r>
      <w:r w:rsidR="001E3A99" w:rsidRPr="00D92303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ค้างรับ</w:t>
      </w:r>
    </w:p>
    <w:bookmarkEnd w:id="1"/>
    <w:p w14:paraId="2F49B2B1" w14:textId="7B028339" w:rsidR="0054721A" w:rsidRPr="00D92303" w:rsidRDefault="0054721A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Cordia New"/>
          <w:cs/>
        </w:rPr>
      </w:pPr>
    </w:p>
    <w:p w14:paraId="55CD9FF8" w14:textId="7ACD88E2" w:rsidR="00B24A12" w:rsidRPr="00D92303" w:rsidRDefault="00B24A12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eastAsia="Cordia New"/>
        </w:rPr>
      </w:pPr>
      <w:r w:rsidRPr="00D92303">
        <w:rPr>
          <w:rFonts w:eastAsia="Cordia New"/>
          <w:cs/>
        </w:rPr>
        <w:t>ลูกหนี้</w:t>
      </w:r>
      <w:r w:rsidR="001E3A99" w:rsidRPr="00D92303">
        <w:rPr>
          <w:rFonts w:eastAsia="Cordia New" w:hint="cs"/>
          <w:cs/>
        </w:rPr>
        <w:t>รายได้</w:t>
      </w:r>
      <w:r w:rsidRPr="00D92303">
        <w:rPr>
          <w:rFonts w:eastAsia="Cordia New"/>
          <w:cs/>
        </w:rPr>
        <w:t>ค่าเช่าและบริการ</w:t>
      </w:r>
      <w:r w:rsidR="001E3A99" w:rsidRPr="00D92303">
        <w:rPr>
          <w:rFonts w:eastAsia="Cordia New" w:hint="cs"/>
          <w:cs/>
        </w:rPr>
        <w:t>ค้างรับ</w:t>
      </w:r>
      <w:r w:rsidRPr="00D92303">
        <w:rPr>
          <w:rFonts w:eastAsia="Cordia New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</w:p>
    <w:p w14:paraId="4A2169CF" w14:textId="77777777" w:rsidR="00B24A12" w:rsidRPr="00D92303" w:rsidRDefault="00B24A12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Cordia New"/>
        </w:rPr>
      </w:pPr>
    </w:p>
    <w:p w14:paraId="7EE50DDA" w14:textId="69A5847A" w:rsidR="00B24A12" w:rsidRPr="00D92303" w:rsidRDefault="00E74FD9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eastAsia="Cordia New"/>
          <w:spacing w:val="0"/>
        </w:rPr>
      </w:pPr>
      <w:r w:rsidRPr="00D92303">
        <w:rPr>
          <w:rFonts w:eastAsia="Cordia New" w:hint="cs"/>
          <w:cs/>
        </w:rPr>
        <w:t>กองทรัสต์ประมาณ</w:t>
      </w:r>
      <w:r w:rsidR="00B24A12" w:rsidRPr="00D92303">
        <w:rPr>
          <w:rFonts w:eastAsia="Cordia New"/>
          <w:cs/>
        </w:rPr>
        <w:t xml:space="preserve">ผลขาดทุนด้านเครดิตที่คาดว่าจะเกิดขึ้นตลอดอายุสัญญา </w:t>
      </w:r>
      <w:r w:rsidRPr="00D92303">
        <w:rPr>
          <w:rFonts w:eastAsia="Cordia New" w:hint="cs"/>
          <w:cs/>
        </w:rPr>
        <w:t>ซึ่ง</w:t>
      </w:r>
      <w:r w:rsidR="00B24A12" w:rsidRPr="00D92303">
        <w:rPr>
          <w:rFonts w:eastAsia="Cordia New"/>
          <w:cs/>
        </w:rPr>
        <w:t>ประมาณการโดยใช้ตารางการ</w:t>
      </w:r>
      <w:r w:rsidR="00BC1AD1" w:rsidRPr="00D92303">
        <w:rPr>
          <w:rFonts w:eastAsia="Cordia New"/>
        </w:rPr>
        <w:br/>
      </w:r>
      <w:r w:rsidR="00B24A12" w:rsidRPr="00D92303">
        <w:rPr>
          <w:rFonts w:eastAsia="Cordia New"/>
          <w:spacing w:val="0"/>
          <w:cs/>
        </w:rPr>
        <w:t>ตั้งสำรอง</w:t>
      </w:r>
      <w:r w:rsidRPr="00D92303">
        <w:rPr>
          <w:rFonts w:eastAsia="Cordia New"/>
          <w:spacing w:val="0"/>
          <w:cs/>
        </w:rPr>
        <w:t>เพื่อหาอัตราผลขาดทุนด้านเครดิตที่คาดว่าจะเกิดขึ้น</w:t>
      </w:r>
      <w:r w:rsidR="00457001" w:rsidRPr="00D92303">
        <w:rPr>
          <w:rFonts w:eastAsia="Cordia New"/>
          <w:spacing w:val="0"/>
        </w:rPr>
        <w:t xml:space="preserve"> </w:t>
      </w:r>
      <w:r w:rsidR="00B24A12" w:rsidRPr="00D92303">
        <w:rPr>
          <w:rFonts w:eastAsia="Cordia New"/>
          <w:spacing w:val="0"/>
          <w:cs/>
        </w:rPr>
        <w:t>ซึ่งวิธีดังกล่าวมีการ</w:t>
      </w:r>
      <w:r w:rsidRPr="00D92303">
        <w:rPr>
          <w:rFonts w:eastAsia="Cordia New"/>
          <w:spacing w:val="0"/>
          <w:cs/>
        </w:rPr>
        <w:t>จัดกลุ่มลูกหนี้สัญญาเช่าตาม</w:t>
      </w:r>
      <w:r w:rsidR="00BC1AD1" w:rsidRPr="00D92303">
        <w:rPr>
          <w:rFonts w:eastAsia="Cordia New"/>
          <w:spacing w:val="0"/>
        </w:rPr>
        <w:br/>
      </w:r>
      <w:r w:rsidRPr="00D92303">
        <w:rPr>
          <w:rFonts w:eastAsia="Cordia New"/>
          <w:cs/>
        </w:rPr>
        <w:t>ความเสี่ยงด้านเครดิตที่มีลักษณะร่วมกันและตามระยะเวลาที่เกินกำหนดชำระ โดย</w:t>
      </w:r>
      <w:r w:rsidR="00B24A12" w:rsidRPr="00D92303">
        <w:rPr>
          <w:rFonts w:eastAsia="Cordia New"/>
          <w:cs/>
        </w:rPr>
        <w:t>นำข้อมูลผลขาดทุนที่เกิดขึ้น</w:t>
      </w:r>
      <w:r w:rsidR="003A15BA" w:rsidRPr="00D92303">
        <w:rPr>
          <w:rFonts w:eastAsia="Cordia New"/>
        </w:rPr>
        <w:br/>
      </w:r>
      <w:r w:rsidR="00B24A12" w:rsidRPr="00D92303">
        <w:rPr>
          <w:rFonts w:eastAsia="Cordia New"/>
          <w:cs/>
        </w:rPr>
        <w:t>ในอดีต การปรับปรุงปัจจัยที่มีความเฉพาะเจาะจงกับลูกหนี้นั้น</w:t>
      </w:r>
      <w:r w:rsidR="001E3A99" w:rsidRPr="00D92303">
        <w:rPr>
          <w:rFonts w:eastAsia="Cordia New" w:hint="cs"/>
          <w:cs/>
        </w:rPr>
        <w:t xml:space="preserve"> </w:t>
      </w:r>
      <w:r w:rsidR="00B24A12" w:rsidRPr="00D92303">
        <w:rPr>
          <w:rFonts w:eastAsia="Cordia New"/>
          <w:cs/>
        </w:rPr>
        <w:t xml:space="preserve">ๆ </w:t>
      </w:r>
      <w:r w:rsidRPr="00D92303">
        <w:rPr>
          <w:rFonts w:eastAsia="Cordia New" w:hint="cs"/>
          <w:cs/>
        </w:rPr>
        <w:t>ตลอดจน</w:t>
      </w:r>
      <w:r w:rsidR="00B24A12" w:rsidRPr="00D92303">
        <w:rPr>
          <w:rFonts w:eastAsia="Cordia New"/>
          <w:cs/>
        </w:rPr>
        <w:t>การประเมินทั้งข้อมูลสภาวการณ์เศรษฐกิจ</w:t>
      </w:r>
      <w:r w:rsidR="00B24A12" w:rsidRPr="00D92303">
        <w:rPr>
          <w:rFonts w:eastAsia="Cordia New"/>
          <w:spacing w:val="0"/>
          <w:cs/>
        </w:rPr>
        <w:t xml:space="preserve">ในปัจจุบันและข้อมูลคาดการณ์สภาวการณ์เศรษฐกิจทั่วไปในอนาคต ณ วันที่รายงาน </w:t>
      </w:r>
      <w:r w:rsidR="00AB159F" w:rsidRPr="00D92303">
        <w:rPr>
          <w:rFonts w:eastAsia="Cordia New" w:hint="cs"/>
          <w:spacing w:val="0"/>
          <w:cs/>
        </w:rPr>
        <w:t>กองทรัสต์</w:t>
      </w:r>
      <w:r w:rsidR="00AB159F" w:rsidRPr="00D92303">
        <w:rPr>
          <w:rFonts w:eastAsia="Cordia New"/>
          <w:spacing w:val="0"/>
          <w:cs/>
        </w:rPr>
        <w:t>ตัดรายการ</w:t>
      </w:r>
      <w:r w:rsidR="003A15BA" w:rsidRPr="00D92303">
        <w:rPr>
          <w:rFonts w:eastAsia="Cordia New"/>
          <w:spacing w:val="0"/>
        </w:rPr>
        <w:br/>
      </w:r>
      <w:r w:rsidR="00AB159F" w:rsidRPr="00D92303">
        <w:rPr>
          <w:rFonts w:eastAsia="Cordia New"/>
          <w:spacing w:val="0"/>
          <w:cs/>
        </w:rPr>
        <w:t xml:space="preserve">ลูกหนี้สัญญาเช่าตามที่เปิดเผยในหมายเหตุข้อ </w:t>
      </w:r>
      <w:r w:rsidR="00601BEE" w:rsidRPr="00601BEE">
        <w:rPr>
          <w:rFonts w:eastAsia="Cordia New"/>
          <w:spacing w:val="0"/>
        </w:rPr>
        <w:t>3</w:t>
      </w:r>
      <w:r w:rsidR="003A15BA" w:rsidRPr="00D92303">
        <w:rPr>
          <w:rFonts w:eastAsia="Cordia New"/>
          <w:spacing w:val="0"/>
        </w:rPr>
        <w:t xml:space="preserve"> </w:t>
      </w:r>
      <w:r w:rsidR="00AB159F" w:rsidRPr="00D92303">
        <w:rPr>
          <w:rFonts w:eastAsia="Cordia New"/>
          <w:spacing w:val="0"/>
          <w:cs/>
        </w:rPr>
        <w:t>(</w:t>
      </w:r>
      <w:r w:rsidR="00AB159F" w:rsidRPr="00D92303">
        <w:rPr>
          <w:rFonts w:eastAsia="Cordia New" w:hint="cs"/>
          <w:spacing w:val="0"/>
          <w:cs/>
        </w:rPr>
        <w:t>ข</w:t>
      </w:r>
      <w:r w:rsidR="00AB159F" w:rsidRPr="00D92303">
        <w:rPr>
          <w:rFonts w:eastAsia="Cordia New"/>
          <w:spacing w:val="0"/>
          <w:cs/>
        </w:rPr>
        <w:t>)</w:t>
      </w:r>
    </w:p>
    <w:p w14:paraId="1C7A26A5" w14:textId="77777777" w:rsidR="00FD2425" w:rsidRPr="00707E9E" w:rsidRDefault="00FD2425" w:rsidP="00707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Cordia New"/>
        </w:rPr>
      </w:pPr>
    </w:p>
    <w:p w14:paraId="7C2A02DD" w14:textId="1F06D261" w:rsidR="00430DFE" w:rsidRPr="00D92303" w:rsidRDefault="00B24A12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eastAsia="Cordia New"/>
        </w:rPr>
      </w:pPr>
      <w:r w:rsidRPr="00D92303">
        <w:rPr>
          <w:rFonts w:eastAsia="Cordia New"/>
          <w:cs/>
        </w:rPr>
        <w:t>รายได้</w:t>
      </w:r>
      <w:r w:rsidR="009F3397">
        <w:rPr>
          <w:rFonts w:eastAsia="Cordia New" w:hint="cs"/>
          <w:cs/>
        </w:rPr>
        <w:t>ค่าเช่าและค่าบริการ</w:t>
      </w:r>
      <w:r w:rsidR="001E3A99" w:rsidRPr="00D92303">
        <w:rPr>
          <w:rFonts w:eastAsia="Cordia New" w:hint="cs"/>
          <w:cs/>
        </w:rPr>
        <w:t xml:space="preserve">ที่รับรู้แล้วแต่ยังไม่ถึงกำหนดชำระตามสัญญาเช่าดำเนินงาน แสดงไว้เป็น </w:t>
      </w:r>
      <w:r w:rsidR="001E3A99" w:rsidRPr="00D92303">
        <w:rPr>
          <w:rFonts w:eastAsia="Cordia New"/>
        </w:rPr>
        <w:t>“</w:t>
      </w:r>
      <w:r w:rsidR="001E3A99" w:rsidRPr="00D92303">
        <w:rPr>
          <w:rFonts w:eastAsia="Cordia New" w:hint="cs"/>
          <w:cs/>
        </w:rPr>
        <w:t>รายได้ค้างรับภายใต้สัญญาเช่าดำเนินงาน</w:t>
      </w:r>
      <w:r w:rsidR="001E3A99" w:rsidRPr="00D92303">
        <w:rPr>
          <w:rFonts w:eastAsia="Cordia New"/>
        </w:rPr>
        <w:t xml:space="preserve">” </w:t>
      </w:r>
      <w:r w:rsidR="001E3A99" w:rsidRPr="00D92303">
        <w:rPr>
          <w:rFonts w:eastAsia="Cordia New" w:hint="cs"/>
          <w:cs/>
        </w:rPr>
        <w:t xml:space="preserve">ภายใต้บัญชี </w:t>
      </w:r>
      <w:r w:rsidR="001E3A99" w:rsidRPr="00D92303">
        <w:rPr>
          <w:rFonts w:eastAsia="Cordia New"/>
        </w:rPr>
        <w:t>“</w:t>
      </w:r>
      <w:r w:rsidR="001E3A99" w:rsidRPr="00D92303">
        <w:rPr>
          <w:rFonts w:eastAsia="Cordia New" w:hint="cs"/>
          <w:cs/>
        </w:rPr>
        <w:t>ลูกหนี้รายได้ค่าเช่าและบริการค้างรับ</w:t>
      </w:r>
      <w:r w:rsidR="001E3A99" w:rsidRPr="00D92303">
        <w:rPr>
          <w:rFonts w:eastAsia="Cordia New"/>
        </w:rPr>
        <w:t>”</w:t>
      </w:r>
      <w:r w:rsidR="001E3A99" w:rsidRPr="00D92303">
        <w:rPr>
          <w:rFonts w:eastAsia="Cordia New" w:hint="cs"/>
          <w:cs/>
        </w:rPr>
        <w:t xml:space="preserve"> ณ วันสิ้นรอบระยะเวลารายงาน</w:t>
      </w:r>
      <w:r w:rsidR="00430DFE" w:rsidRPr="00D92303">
        <w:rPr>
          <w:rFonts w:eastAsia="Cordia New"/>
          <w:b/>
          <w:bCs/>
          <w:i/>
          <w:iCs/>
        </w:rPr>
        <w:br w:type="page"/>
      </w:r>
    </w:p>
    <w:p w14:paraId="295644BD" w14:textId="740197D0" w:rsidR="00DA68BF" w:rsidRPr="00D92303" w:rsidRDefault="00DA68BF" w:rsidP="00D92303">
      <w:pPr>
        <w:pStyle w:val="a"/>
        <w:tabs>
          <w:tab w:val="clear" w:pos="1080"/>
        </w:tabs>
        <w:ind w:left="540" w:right="29" w:hanging="540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D9230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(</w:t>
      </w:r>
      <w:r w:rsidR="003440B4" w:rsidRPr="00D92303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จ</w:t>
      </w:r>
      <w:r w:rsidRPr="00D9230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D9230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</w:r>
      <w:r w:rsidR="009554FA" w:rsidRPr="00D92303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ลูกหนี้รายได้อื่นค้างรับ</w:t>
      </w:r>
    </w:p>
    <w:p w14:paraId="47F4BCAB" w14:textId="77777777" w:rsidR="00A35F4A" w:rsidRPr="00D92303" w:rsidRDefault="00A35F4A" w:rsidP="00D92303">
      <w:pPr>
        <w:ind w:left="540" w:right="29"/>
        <w:jc w:val="thaiDistribute"/>
        <w:rPr>
          <w:rFonts w:eastAsia="Angsana New"/>
        </w:rPr>
      </w:pPr>
    </w:p>
    <w:p w14:paraId="30AB0F8D" w14:textId="66161445" w:rsidR="00FD2425" w:rsidRPr="00D92303" w:rsidRDefault="00A35F4A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eastAsia="Cordia New"/>
          <w:spacing w:val="0"/>
        </w:rPr>
      </w:pPr>
      <w:r w:rsidRPr="00D92303">
        <w:rPr>
          <w:rFonts w:eastAsia="Cordia New" w:hint="cs"/>
          <w:spacing w:val="0"/>
          <w:cs/>
        </w:rPr>
        <w:t>ลูกหนี้รายได้อื่นค้างรับคือ รายได้ที่รับรู้แล้วแต่ยังไม่ได้ออกใบแจ้งหนี้เรียกเก็บจากลูกค้า</w:t>
      </w:r>
      <w:r w:rsidRPr="00D92303">
        <w:rPr>
          <w:rFonts w:eastAsia="Cordia New"/>
          <w:spacing w:val="0"/>
          <w:cs/>
        </w:rPr>
        <w:t>แสดงในราคาทุนบวกกำไรที่รับรู้จนถึงวันที่รายงาน</w:t>
      </w:r>
      <w:r w:rsidRPr="00D92303">
        <w:rPr>
          <w:rFonts w:eastAsia="Cordia New" w:hint="cs"/>
          <w:spacing w:val="0"/>
          <w:cs/>
        </w:rPr>
        <w:t>หักค่าเผื่อผลขาดทุนด้านเครดิตที่คาดว่าจะเกิดขึ้น</w:t>
      </w:r>
    </w:p>
    <w:p w14:paraId="78147953" w14:textId="77777777" w:rsidR="00430DFE" w:rsidRPr="00D92303" w:rsidRDefault="00430DFE" w:rsidP="00D92303">
      <w:pPr>
        <w:ind w:left="540" w:right="29"/>
        <w:jc w:val="thaiDistribute"/>
        <w:rPr>
          <w:rFonts w:eastAsia="Angsana New"/>
          <w:cs/>
        </w:rPr>
      </w:pPr>
    </w:p>
    <w:p w14:paraId="30BCFFD6" w14:textId="14C004AB" w:rsidR="004F4E32" w:rsidRPr="00D92303" w:rsidRDefault="004F4E32" w:rsidP="00D92303">
      <w:pPr>
        <w:pStyle w:val="a"/>
        <w:tabs>
          <w:tab w:val="clear" w:pos="1080"/>
        </w:tabs>
        <w:ind w:left="540" w:right="29" w:hanging="540"/>
        <w:jc w:val="thaiDistribute"/>
        <w:rPr>
          <w:rFonts w:ascii="Angsana New" w:eastAsia="Cordia New" w:hAnsi="Angsana New" w:cs="Angsana New"/>
          <w:b/>
          <w:bCs/>
          <w:i/>
          <w:iCs/>
          <w:cs/>
          <w:lang w:val="en-US"/>
        </w:rPr>
      </w:pPr>
      <w:r w:rsidRPr="00D9230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(</w:t>
      </w:r>
      <w:r w:rsidR="003440B4" w:rsidRPr="00D92303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ฉ</w:t>
      </w:r>
      <w:r w:rsidRPr="00D9230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D9230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  <w:t>ค่าใช้จ่าย</w:t>
      </w:r>
      <w:r w:rsidR="002352ED" w:rsidRPr="00D92303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รอการตัดบัญชี</w:t>
      </w:r>
    </w:p>
    <w:p w14:paraId="5DAF6FA2" w14:textId="77777777" w:rsidR="004F4E32" w:rsidRPr="00D92303" w:rsidRDefault="004F4E32" w:rsidP="00D92303">
      <w:pPr>
        <w:ind w:left="540" w:right="29"/>
        <w:jc w:val="thaiDistribute"/>
        <w:rPr>
          <w:rFonts w:eastAsia="Angsana New"/>
        </w:rPr>
      </w:pPr>
    </w:p>
    <w:p w14:paraId="5CDD81A8" w14:textId="093C2B1F" w:rsidR="009658AC" w:rsidRPr="00D92303" w:rsidRDefault="004F4E32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Cordia New"/>
          <w:lang w:val="th-TH" w:eastAsia="th-TH"/>
        </w:rPr>
      </w:pPr>
      <w:r w:rsidRPr="00D92303">
        <w:rPr>
          <w:rFonts w:eastAsia="Cordia New"/>
          <w:cs/>
          <w:lang w:val="th-TH" w:eastAsia="th-TH"/>
        </w:rPr>
        <w:t>ค่าใช้จ่าย</w:t>
      </w:r>
      <w:r w:rsidR="00BD35D1" w:rsidRPr="00D92303">
        <w:rPr>
          <w:rFonts w:eastAsia="Cordia New" w:hint="cs"/>
          <w:cs/>
          <w:lang w:val="th-TH" w:eastAsia="th-TH"/>
        </w:rPr>
        <w:t>ในการออกส่วนได้เสีย</w:t>
      </w:r>
      <w:r w:rsidRPr="00D92303">
        <w:rPr>
          <w:rFonts w:eastAsia="Cordia New"/>
          <w:cs/>
          <w:lang w:val="th-TH" w:eastAsia="th-TH"/>
        </w:rPr>
        <w:t>ประกอบด้วย</w:t>
      </w:r>
      <w:r w:rsidR="002352ED" w:rsidRPr="00D92303">
        <w:rPr>
          <w:rFonts w:eastAsia="Cordia New" w:hint="cs"/>
          <w:cs/>
          <w:lang w:val="th-TH" w:eastAsia="th-TH"/>
        </w:rPr>
        <w:t>ต้นทุนในการออกและการได้มาซึ่งตราสารทุนของกองทรัสต์ที่เกิดขึ้นได้แก่ รายจ่ายในการรับประกันการจัดจำหน่าย ค่าธรรมเนียมการจดทะเบียน และรายจ่า</w:t>
      </w:r>
      <w:r w:rsidR="009658AC" w:rsidRPr="00D92303">
        <w:rPr>
          <w:rFonts w:eastAsia="Cordia New" w:hint="cs"/>
          <w:cs/>
          <w:lang w:val="th-TH" w:eastAsia="th-TH"/>
        </w:rPr>
        <w:t>ย</w:t>
      </w:r>
      <w:r w:rsidR="002352ED" w:rsidRPr="00D92303">
        <w:rPr>
          <w:rFonts w:eastAsia="Cordia New" w:hint="cs"/>
          <w:cs/>
          <w:lang w:val="th-TH" w:eastAsia="th-TH"/>
        </w:rPr>
        <w:t>อื่น ๆ</w:t>
      </w:r>
      <w:r w:rsidR="009658AC" w:rsidRPr="00D92303">
        <w:rPr>
          <w:rFonts w:eastAsia="Cordia New" w:hint="cs"/>
          <w:cs/>
          <w:lang w:val="th-TH" w:eastAsia="th-TH"/>
        </w:rPr>
        <w:t xml:space="preserve"> ที่เกี่ยวข้องกับ</w:t>
      </w:r>
      <w:r w:rsidR="003440B4" w:rsidRPr="00D92303">
        <w:rPr>
          <w:rFonts w:eastAsia="Cordia New"/>
          <w:cs/>
          <w:lang w:val="th-TH" w:eastAsia="th-TH"/>
        </w:rPr>
        <w:br/>
      </w:r>
      <w:r w:rsidR="009658AC" w:rsidRPr="00D92303">
        <w:rPr>
          <w:rFonts w:eastAsia="Cordia New" w:hint="cs"/>
          <w:cs/>
          <w:lang w:val="th-TH" w:eastAsia="th-TH"/>
        </w:rPr>
        <w:t>การออกส่วนได้เสีย</w:t>
      </w:r>
    </w:p>
    <w:p w14:paraId="0BC533E3" w14:textId="77777777" w:rsidR="00BD43EB" w:rsidRPr="00D92303" w:rsidRDefault="00BD43EB" w:rsidP="00707E9E">
      <w:pPr>
        <w:ind w:left="540" w:right="29"/>
        <w:jc w:val="thaiDistribute"/>
        <w:rPr>
          <w:rFonts w:eastAsia="Angsana New"/>
          <w:cs/>
        </w:rPr>
      </w:pPr>
    </w:p>
    <w:p w14:paraId="00B108C6" w14:textId="4DE05D6D" w:rsidR="005B25D9" w:rsidRPr="00D92303" w:rsidRDefault="005B25D9" w:rsidP="00D92303">
      <w:pPr>
        <w:pStyle w:val="a"/>
        <w:tabs>
          <w:tab w:val="clear" w:pos="1080"/>
        </w:tabs>
        <w:ind w:left="540" w:right="29" w:hanging="540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D9230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(</w:t>
      </w:r>
      <w:r w:rsidR="003440B4" w:rsidRPr="00D92303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ช</w:t>
      </w:r>
      <w:r w:rsidRPr="00D9230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D9230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  <w:t>เจ้าหนี้การค้าและเจ้าหนี้อื่น</w:t>
      </w:r>
    </w:p>
    <w:p w14:paraId="22AA35F3" w14:textId="77777777" w:rsidR="005B25D9" w:rsidRPr="00D92303" w:rsidRDefault="005B25D9" w:rsidP="00D92303">
      <w:pPr>
        <w:ind w:left="540" w:right="29"/>
        <w:jc w:val="thaiDistribute"/>
        <w:rPr>
          <w:rFonts w:eastAsia="Angsana New"/>
        </w:rPr>
      </w:pPr>
    </w:p>
    <w:p w14:paraId="76E47096" w14:textId="3860F23C" w:rsidR="005B25D9" w:rsidRPr="00D92303" w:rsidRDefault="005B25D9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eastAsia="Cordia New"/>
        </w:rPr>
      </w:pPr>
      <w:r w:rsidRPr="00D92303">
        <w:rPr>
          <w:rFonts w:eastAsia="Cordia New"/>
          <w:cs/>
        </w:rPr>
        <w:t>เจ้าหนี้การค้าและเจ้าหนี้อื่นแสดงในราคาทุน</w:t>
      </w:r>
    </w:p>
    <w:p w14:paraId="7A39BA97" w14:textId="77777777" w:rsidR="00A35F4A" w:rsidRPr="00D92303" w:rsidRDefault="00A35F4A" w:rsidP="00D92303">
      <w:pPr>
        <w:ind w:left="540" w:right="29"/>
        <w:jc w:val="thaiDistribute"/>
        <w:rPr>
          <w:rFonts w:eastAsia="Angsana New"/>
        </w:rPr>
      </w:pPr>
    </w:p>
    <w:p w14:paraId="34C01082" w14:textId="01C227D4" w:rsidR="00503203" w:rsidRPr="00D92303" w:rsidRDefault="00503203" w:rsidP="00D92303">
      <w:pPr>
        <w:pStyle w:val="AccPolicyHeading"/>
        <w:spacing w:line="240" w:lineRule="auto"/>
      </w:pPr>
      <w:r w:rsidRPr="00D92303">
        <w:rPr>
          <w:cs/>
        </w:rPr>
        <w:t>(</w:t>
      </w:r>
      <w:r w:rsidR="003440B4" w:rsidRPr="00D92303">
        <w:rPr>
          <w:rFonts w:hint="cs"/>
          <w:cs/>
        </w:rPr>
        <w:t>ซ</w:t>
      </w:r>
      <w:r w:rsidRPr="00D92303">
        <w:rPr>
          <w:cs/>
        </w:rPr>
        <w:t>)</w:t>
      </w:r>
      <w:r w:rsidRPr="00D92303">
        <w:rPr>
          <w:cs/>
        </w:rPr>
        <w:tab/>
      </w:r>
      <w:r w:rsidRPr="00D92303">
        <w:rPr>
          <w:rFonts w:hint="cs"/>
          <w:cs/>
        </w:rPr>
        <w:t>รายได้</w:t>
      </w:r>
      <w:r w:rsidR="00226D59" w:rsidRPr="00D92303">
        <w:rPr>
          <w:rFonts w:hint="cs"/>
          <w:cs/>
        </w:rPr>
        <w:t>ค่าเช่าและค่าบริการ</w:t>
      </w:r>
      <w:r w:rsidRPr="00D92303">
        <w:rPr>
          <w:rFonts w:hint="cs"/>
          <w:cs/>
        </w:rPr>
        <w:t>รับล่วงหน้า</w:t>
      </w:r>
    </w:p>
    <w:p w14:paraId="47461D93" w14:textId="77777777" w:rsidR="00503203" w:rsidRPr="00D92303" w:rsidRDefault="00503203" w:rsidP="00D92303">
      <w:pPr>
        <w:ind w:left="540" w:right="29"/>
        <w:jc w:val="thaiDistribute"/>
        <w:rPr>
          <w:rFonts w:eastAsia="Angsana New"/>
        </w:rPr>
      </w:pPr>
    </w:p>
    <w:p w14:paraId="67E95BC7" w14:textId="6AEBD4F3" w:rsidR="00503203" w:rsidRPr="00D92303" w:rsidRDefault="00503203" w:rsidP="00D92303">
      <w:pPr>
        <w:pStyle w:val="Nomal"/>
        <w:tabs>
          <w:tab w:val="clear" w:pos="540"/>
        </w:tabs>
        <w:spacing w:after="0" w:line="240" w:lineRule="auto"/>
        <w:ind w:left="547" w:firstLine="0"/>
        <w:jc w:val="thaiDistribute"/>
        <w:rPr>
          <w:rFonts w:ascii="Angsana New" w:hAnsi="Angsana New" w:cs="Angsana New"/>
          <w:b/>
          <w:bCs w:val="0"/>
          <w:sz w:val="30"/>
          <w:szCs w:val="30"/>
        </w:rPr>
      </w:pPr>
      <w:r w:rsidRPr="00D92303">
        <w:rPr>
          <w:rFonts w:ascii="Angsana New" w:hAnsi="Angsana New" w:cs="Angsana New"/>
          <w:b/>
          <w:bCs w:val="0"/>
          <w:sz w:val="30"/>
          <w:szCs w:val="30"/>
          <w:cs/>
        </w:rPr>
        <w:t>รายได้</w:t>
      </w:r>
      <w:r w:rsidR="00226D59" w:rsidRPr="00D92303">
        <w:rPr>
          <w:rFonts w:ascii="Angsana New" w:hAnsi="Angsana New" w:cs="Angsana New" w:hint="cs"/>
          <w:b/>
          <w:bCs w:val="0"/>
          <w:sz w:val="30"/>
          <w:szCs w:val="30"/>
          <w:cs/>
        </w:rPr>
        <w:t>ค่าเช่าและค่าบริการ</w:t>
      </w:r>
      <w:r w:rsidRPr="00D92303">
        <w:rPr>
          <w:rFonts w:ascii="Angsana New" w:hAnsi="Angsana New" w:cs="Angsana New"/>
          <w:b/>
          <w:bCs w:val="0"/>
          <w:sz w:val="30"/>
          <w:szCs w:val="30"/>
          <w:cs/>
        </w:rPr>
        <w:t>รับล่วงหน้าหมายถึง จำนวนตามใบแจ้งหนี้ที่เรียกเก็บจากลูกค้าในส่วนที่เกินกว่ารายได้</w:t>
      </w:r>
      <w:r w:rsidR="007919F1" w:rsidRPr="00D92303">
        <w:rPr>
          <w:rFonts w:ascii="Angsana New" w:hAnsi="Angsana New" w:cs="Angsana New"/>
          <w:b/>
          <w:bCs w:val="0"/>
          <w:sz w:val="30"/>
          <w:szCs w:val="30"/>
          <w:cs/>
        </w:rPr>
        <w:br/>
      </w:r>
      <w:r w:rsidRPr="00D92303">
        <w:rPr>
          <w:rFonts w:ascii="Angsana New" w:hAnsi="Angsana New" w:cs="Angsana New"/>
          <w:b/>
          <w:bCs w:val="0"/>
          <w:sz w:val="30"/>
          <w:szCs w:val="30"/>
          <w:cs/>
        </w:rPr>
        <w:t>ที่รับรู้ และจำนวนเงินที่รับล่วงหน้าสำหรับงานของลูกค้าในส่วนที่</w:t>
      </w:r>
      <w:r w:rsidR="002F0848" w:rsidRPr="00D92303">
        <w:rPr>
          <w:rFonts w:ascii="Angsana New" w:hAnsi="Angsana New" w:cs="Angsana New" w:hint="cs"/>
          <w:b/>
          <w:bCs w:val="0"/>
          <w:sz w:val="30"/>
          <w:szCs w:val="30"/>
          <w:cs/>
        </w:rPr>
        <w:t>กองทรัสต์</w:t>
      </w:r>
      <w:r w:rsidRPr="00D92303">
        <w:rPr>
          <w:rFonts w:ascii="Angsana New" w:hAnsi="Angsana New" w:cs="Angsana New"/>
          <w:b/>
          <w:bCs w:val="0"/>
          <w:sz w:val="30"/>
          <w:szCs w:val="30"/>
          <w:cs/>
        </w:rPr>
        <w:t>ยังไม่ได้เริ่มให้บริการตามเงื่อนไข</w:t>
      </w:r>
      <w:r w:rsidR="007919F1" w:rsidRPr="00D92303">
        <w:rPr>
          <w:rFonts w:ascii="Angsana New" w:hAnsi="Angsana New" w:cs="Angsana New"/>
          <w:b/>
          <w:bCs w:val="0"/>
          <w:sz w:val="30"/>
          <w:szCs w:val="30"/>
          <w:cs/>
        </w:rPr>
        <w:br/>
      </w:r>
      <w:r w:rsidRPr="00D92303">
        <w:rPr>
          <w:rFonts w:ascii="Angsana New" w:hAnsi="Angsana New" w:cs="Angsana New"/>
          <w:b/>
          <w:bCs w:val="0"/>
          <w:sz w:val="30"/>
          <w:szCs w:val="30"/>
          <w:cs/>
        </w:rPr>
        <w:t>ในสัญญา ซึ่งได้แสดงไว้ในราคาทุน</w:t>
      </w:r>
    </w:p>
    <w:p w14:paraId="638606A7" w14:textId="77777777" w:rsidR="00430DFE" w:rsidRPr="00D92303" w:rsidRDefault="00430DFE" w:rsidP="00D92303">
      <w:pPr>
        <w:ind w:left="540" w:right="29"/>
        <w:jc w:val="thaiDistribute"/>
        <w:rPr>
          <w:rFonts w:eastAsia="Angsana New"/>
        </w:rPr>
      </w:pPr>
    </w:p>
    <w:p w14:paraId="16B4E8A9" w14:textId="447F5253" w:rsidR="00503203" w:rsidRPr="00D92303" w:rsidRDefault="00503203" w:rsidP="00D92303">
      <w:pPr>
        <w:pStyle w:val="AccPolicyHeading"/>
        <w:spacing w:line="240" w:lineRule="auto"/>
      </w:pPr>
      <w:r w:rsidRPr="00D92303">
        <w:rPr>
          <w:cs/>
        </w:rPr>
        <w:t>(</w:t>
      </w:r>
      <w:r w:rsidR="003440B4" w:rsidRPr="00D92303">
        <w:rPr>
          <w:cs/>
        </w:rPr>
        <w:t>ฌ</w:t>
      </w:r>
      <w:r w:rsidRPr="00D92303">
        <w:rPr>
          <w:cs/>
        </w:rPr>
        <w:t>)</w:t>
      </w:r>
      <w:r w:rsidRPr="00D92303">
        <w:tab/>
      </w:r>
      <w:r w:rsidRPr="00D92303">
        <w:rPr>
          <w:cs/>
        </w:rPr>
        <w:t>ประมาณการหนี้สิน</w:t>
      </w:r>
    </w:p>
    <w:p w14:paraId="354E47AE" w14:textId="77777777" w:rsidR="00503203" w:rsidRPr="00D92303" w:rsidRDefault="00503203" w:rsidP="00D92303">
      <w:pPr>
        <w:ind w:left="540" w:right="29"/>
        <w:jc w:val="thaiDistribute"/>
        <w:rPr>
          <w:rFonts w:eastAsia="Angsana New"/>
        </w:rPr>
      </w:pPr>
    </w:p>
    <w:p w14:paraId="17209F1A" w14:textId="77777777" w:rsidR="00503203" w:rsidRPr="00D92303" w:rsidRDefault="00503203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D92303">
        <w:rPr>
          <w:cs/>
        </w:rPr>
        <w:t>ประมาณการหนี้สินจะรับรู้เมื่อ</w:t>
      </w:r>
      <w:r w:rsidR="002F0848" w:rsidRPr="00D92303">
        <w:rPr>
          <w:rFonts w:hint="cs"/>
          <w:cs/>
        </w:rPr>
        <w:t>กองทรัสต์</w:t>
      </w:r>
      <w:r w:rsidRPr="00D92303">
        <w:rPr>
          <w:cs/>
        </w:rPr>
        <w:t>มีภาระผูกพันตามกฎหมายหรือภาระผูกพันจากการอนุมานที่เกิดขึ้นใน</w:t>
      </w:r>
      <w:r w:rsidR="005D2A0A" w:rsidRPr="00D92303">
        <w:br/>
      </w:r>
      <w:r w:rsidRPr="00D92303">
        <w:rPr>
          <w:cs/>
        </w:rPr>
        <w:t xml:space="preserve">ปัจจุบันอันเป็นผลมาจากเหตุการณ์ที่เกิดขึ้นในอดีตซึ่งสามารถประมาณจำนวนเงินภาระผูกพันได้อย่างน่าเชื่อถือ </w:t>
      </w:r>
      <w:r w:rsidR="005D2A0A" w:rsidRPr="00D92303">
        <w:br/>
      </w:r>
      <w:r w:rsidRPr="00D92303">
        <w:rPr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ประมาณการหนี้สินประมาณโดยวิธีการประมาณการที่ดีที่สุด</w:t>
      </w:r>
    </w:p>
    <w:p w14:paraId="59846775" w14:textId="77777777" w:rsidR="005A6350" w:rsidRPr="00D92303" w:rsidRDefault="005A6350" w:rsidP="00D92303">
      <w:pPr>
        <w:ind w:left="540" w:right="29"/>
        <w:jc w:val="thaiDistribute"/>
        <w:rPr>
          <w:rFonts w:eastAsia="Angsana New"/>
        </w:rPr>
      </w:pPr>
    </w:p>
    <w:p w14:paraId="4781EA7D" w14:textId="66017A3F" w:rsidR="00492D79" w:rsidRPr="00D92303" w:rsidRDefault="00737FB6" w:rsidP="00D92303">
      <w:pPr>
        <w:pStyle w:val="a"/>
        <w:tabs>
          <w:tab w:val="clear" w:pos="1080"/>
        </w:tabs>
        <w:ind w:left="540" w:right="29" w:hanging="540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D9230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(</w:t>
      </w:r>
      <w:r w:rsidR="003440B4" w:rsidRPr="00D92303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ญ</w:t>
      </w:r>
      <w:r w:rsidRPr="00D9230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D9230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  <w:t>หนี้สิน</w:t>
      </w:r>
      <w:r w:rsidR="00492D79" w:rsidRPr="00D9230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ที่มีภาระดอกเบี้ย</w:t>
      </w:r>
    </w:p>
    <w:p w14:paraId="5E0DA855" w14:textId="77777777" w:rsidR="00737FB6" w:rsidRPr="00D92303" w:rsidRDefault="00737FB6" w:rsidP="00D92303">
      <w:pPr>
        <w:ind w:left="540" w:right="29"/>
        <w:jc w:val="thaiDistribute"/>
        <w:rPr>
          <w:rFonts w:eastAsia="Angsana New"/>
        </w:rPr>
      </w:pPr>
    </w:p>
    <w:p w14:paraId="5184E2F2" w14:textId="2DB6F373" w:rsidR="001971F4" w:rsidRPr="00D92303" w:rsidRDefault="001971F4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</w:pPr>
      <w:r w:rsidRPr="00D92303">
        <w:rPr>
          <w:cs/>
        </w:rPr>
        <w:t>หนี้สินที่มีภาระดอกเบี้ยวัดมูลค่าด้วยราคาทุนตัดจำหน่าย</w:t>
      </w:r>
    </w:p>
    <w:p w14:paraId="274DD06F" w14:textId="77777777" w:rsidR="00C00BB9" w:rsidRPr="00D92303" w:rsidRDefault="00C00BB9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ordia New"/>
          <w:b/>
          <w:bCs/>
          <w:i/>
          <w:iCs/>
          <w:cs/>
        </w:rPr>
      </w:pPr>
      <w:r w:rsidRPr="00D92303">
        <w:rPr>
          <w:rFonts w:eastAsia="Cordia New"/>
          <w:b/>
          <w:bCs/>
          <w:i/>
          <w:iCs/>
          <w:cs/>
        </w:rPr>
        <w:br w:type="page"/>
      </w:r>
    </w:p>
    <w:p w14:paraId="34D8BE9A" w14:textId="40A8D059" w:rsidR="00BF0242" w:rsidRPr="00D92303" w:rsidRDefault="00BF0242" w:rsidP="00D92303">
      <w:pPr>
        <w:pStyle w:val="a"/>
        <w:tabs>
          <w:tab w:val="clear" w:pos="1080"/>
        </w:tabs>
        <w:ind w:left="540" w:right="29" w:hanging="540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D9230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(</w:t>
      </w:r>
      <w:r w:rsidR="003440B4" w:rsidRPr="00D92303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ฎ</w:t>
      </w:r>
      <w:r w:rsidRPr="00D9230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D9230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  <w:t>การวัดมูลค่ายุติธรรม</w:t>
      </w:r>
    </w:p>
    <w:p w14:paraId="063AF953" w14:textId="77777777" w:rsidR="00D1192E" w:rsidRPr="00D92303" w:rsidRDefault="00D1192E" w:rsidP="00D92303">
      <w:pPr>
        <w:ind w:left="540" w:right="29"/>
        <w:jc w:val="thaiDistribute"/>
        <w:rPr>
          <w:rFonts w:eastAsia="Angsana New"/>
        </w:rPr>
      </w:pPr>
    </w:p>
    <w:p w14:paraId="5B2069FB" w14:textId="29159477" w:rsidR="003E5761" w:rsidRPr="00D92303" w:rsidRDefault="003E5761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eastAsia="Cordia New"/>
        </w:rPr>
      </w:pPr>
      <w:r w:rsidRPr="00D92303">
        <w:rPr>
          <w:rFonts w:eastAsia="Cordia New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</w:t>
      </w:r>
      <w:r w:rsidRPr="00D92303">
        <w:rPr>
          <w:rFonts w:eastAsia="Cordia New"/>
        </w:rPr>
        <w:t xml:space="preserve"> </w:t>
      </w:r>
      <w:r w:rsidRPr="00D92303">
        <w:rPr>
          <w:rFonts w:eastAsia="Cordia New" w:hint="cs"/>
          <w:cs/>
        </w:rPr>
        <w:t>ที่กองทรัสต์</w:t>
      </w:r>
      <w:r w:rsidRPr="00D92303">
        <w:rPr>
          <w:rFonts w:eastAsia="Cordia New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3BED6F79" w14:textId="77777777" w:rsidR="004A323F" w:rsidRPr="00D92303" w:rsidRDefault="004A323F" w:rsidP="00D92303">
      <w:pPr>
        <w:ind w:left="540" w:right="29"/>
        <w:jc w:val="thaiDistribute"/>
        <w:rPr>
          <w:rFonts w:eastAsia="Angsana New"/>
        </w:rPr>
      </w:pPr>
    </w:p>
    <w:p w14:paraId="64B874C0" w14:textId="77777777" w:rsidR="0070102C" w:rsidRPr="00D92303" w:rsidRDefault="00BF0242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eastAsia="Cordia New"/>
        </w:rPr>
      </w:pPr>
      <w:r w:rsidRPr="00D92303">
        <w:rPr>
          <w:rFonts w:eastAsia="Cordia New"/>
          <w:cs/>
        </w:rPr>
        <w:t xml:space="preserve">การวัดมูลค่ายุติธรรมของสินทรัพย์หรือหนี้สิน กองทรัสต์ใช้ข้อมูลที่สามารถสังเกตได้ให้มากที่สุดเท่าที่จะทำได้ </w:t>
      </w:r>
      <w:r w:rsidR="002015DA" w:rsidRPr="00D92303">
        <w:rPr>
          <w:rFonts w:eastAsia="Cordia New"/>
        </w:rPr>
        <w:br/>
      </w:r>
      <w:r w:rsidRPr="00D92303">
        <w:rPr>
          <w:rFonts w:eastAsia="Cordia New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="000F1130" w:rsidRPr="00D92303">
        <w:rPr>
          <w:rFonts w:eastAsia="Cordia New" w:hint="cs"/>
          <w:cs/>
        </w:rPr>
        <w:t xml:space="preserve"> </w:t>
      </w:r>
      <w:r w:rsidRPr="00D92303">
        <w:rPr>
          <w:rFonts w:eastAsia="Cordia New"/>
          <w:cs/>
        </w:rPr>
        <w:t xml:space="preserve">ดังนี้ </w:t>
      </w:r>
    </w:p>
    <w:p w14:paraId="76EB7729" w14:textId="77777777" w:rsidR="0070102C" w:rsidRPr="00D92303" w:rsidRDefault="0070102C" w:rsidP="00D92303">
      <w:pPr>
        <w:ind w:left="540" w:right="29"/>
        <w:jc w:val="thaiDistribute"/>
        <w:rPr>
          <w:rFonts w:eastAsia="Angsana New"/>
        </w:rPr>
      </w:pPr>
    </w:p>
    <w:p w14:paraId="613CE896" w14:textId="1E4F6236" w:rsidR="0070102C" w:rsidRPr="00D92303" w:rsidRDefault="0070102C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eastAsia="Cordia New"/>
        </w:rPr>
      </w:pPr>
      <w:r w:rsidRPr="00D92303">
        <w:rPr>
          <w:rFonts w:eastAsia="Cordia New"/>
        </w:rPr>
        <w:t xml:space="preserve">  - </w:t>
      </w:r>
      <w:r w:rsidR="00BF0242" w:rsidRPr="00D92303">
        <w:rPr>
          <w:rFonts w:eastAsia="Cordia New"/>
          <w:cs/>
        </w:rPr>
        <w:t xml:space="preserve">ข้อมูลระดับ </w:t>
      </w:r>
      <w:proofErr w:type="gramStart"/>
      <w:r w:rsidR="00601BEE" w:rsidRPr="00601BEE">
        <w:rPr>
          <w:rFonts w:eastAsia="Cordia New"/>
        </w:rPr>
        <w:t>1</w:t>
      </w:r>
      <w:r w:rsidR="00BF0242" w:rsidRPr="00D92303">
        <w:rPr>
          <w:rFonts w:eastAsia="Cordia New"/>
          <w:cs/>
        </w:rPr>
        <w:t xml:space="preserve">  เป็นราคาเสนอซื้อขายในตลาดที่มีสภาพคล่องสำหรับสินทรัพย์หรือหนี้สินอย่างเดียวกัน</w:t>
      </w:r>
      <w:proofErr w:type="gramEnd"/>
    </w:p>
    <w:p w14:paraId="752211D5" w14:textId="5972F2EA" w:rsidR="00BF0242" w:rsidRPr="00D92303" w:rsidRDefault="0070102C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rPr>
          <w:rFonts w:eastAsia="Cordia New"/>
        </w:rPr>
      </w:pPr>
      <w:r w:rsidRPr="00D92303">
        <w:rPr>
          <w:rFonts w:eastAsia="Cordia New"/>
        </w:rPr>
        <w:t xml:space="preserve">  - </w:t>
      </w:r>
      <w:r w:rsidR="00BF0242" w:rsidRPr="00D92303">
        <w:rPr>
          <w:rFonts w:eastAsia="Cordia New"/>
          <w:cs/>
        </w:rPr>
        <w:t xml:space="preserve">ข้อมูลระดับ </w:t>
      </w:r>
      <w:proofErr w:type="gramStart"/>
      <w:r w:rsidR="00601BEE" w:rsidRPr="00601BEE">
        <w:rPr>
          <w:rFonts w:eastAsia="Cordia New"/>
        </w:rPr>
        <w:t>2</w:t>
      </w:r>
      <w:r w:rsidR="00BF0242" w:rsidRPr="00D92303">
        <w:rPr>
          <w:rFonts w:eastAsia="Cordia New"/>
          <w:cs/>
        </w:rPr>
        <w:t xml:space="preserve">  เป็นข้อมูลอื่นที่สังเกตได้โดยตรงหรือโดยอ้อมสำหรับสินทรัพย์นั้นหรือหนี้สินนั้น</w:t>
      </w:r>
      <w:proofErr w:type="gramEnd"/>
      <w:r w:rsidR="008B52FA" w:rsidRPr="00D92303">
        <w:rPr>
          <w:rFonts w:eastAsia="Cordia New"/>
        </w:rPr>
        <w:br/>
      </w:r>
      <w:r w:rsidRPr="00D92303">
        <w:rPr>
          <w:rFonts w:eastAsia="Cordia New"/>
        </w:rPr>
        <w:t xml:space="preserve">         </w:t>
      </w:r>
      <w:r w:rsidR="00BF0242" w:rsidRPr="00D92303">
        <w:rPr>
          <w:rFonts w:eastAsia="Cordia New"/>
          <w:cs/>
        </w:rPr>
        <w:t>นอกเหนือจากราคาเสนอซื้อขายซึ่งรวมอยู่ในข้อมูลระดับ</w:t>
      </w:r>
      <w:r w:rsidR="00172A73" w:rsidRPr="00D92303">
        <w:rPr>
          <w:rFonts w:eastAsia="Cordia New"/>
        </w:rPr>
        <w:t xml:space="preserve"> </w:t>
      </w:r>
      <w:r w:rsidR="00601BEE" w:rsidRPr="00601BEE">
        <w:rPr>
          <w:rFonts w:eastAsia="Cordia New"/>
        </w:rPr>
        <w:t>1</w:t>
      </w:r>
    </w:p>
    <w:p w14:paraId="37130626" w14:textId="39C7E72C" w:rsidR="00BF0242" w:rsidRPr="00D92303" w:rsidRDefault="0070102C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eastAsia="Cordia New"/>
        </w:rPr>
      </w:pPr>
      <w:r w:rsidRPr="00D92303">
        <w:rPr>
          <w:rFonts w:eastAsia="Cordia New"/>
        </w:rPr>
        <w:t xml:space="preserve">  - </w:t>
      </w:r>
      <w:r w:rsidR="00BF0242" w:rsidRPr="00D92303">
        <w:rPr>
          <w:rFonts w:eastAsia="Cordia New"/>
          <w:cs/>
        </w:rPr>
        <w:t xml:space="preserve">ข้อมูลระดับ </w:t>
      </w:r>
      <w:proofErr w:type="gramStart"/>
      <w:r w:rsidR="00601BEE" w:rsidRPr="00601BEE">
        <w:rPr>
          <w:rFonts w:eastAsia="Cordia New"/>
        </w:rPr>
        <w:t>3</w:t>
      </w:r>
      <w:r w:rsidR="00BF0242" w:rsidRPr="00D92303">
        <w:rPr>
          <w:rFonts w:eastAsia="Cordia New"/>
          <w:cs/>
        </w:rPr>
        <w:t xml:space="preserve">  ข้อมูลที่ใช้เป็นข้อมูลที่ไม่สามารถสังเกตได้สำหรับสินทรัพย์หรือหนี้สินนั้น</w:t>
      </w:r>
      <w:proofErr w:type="gramEnd"/>
    </w:p>
    <w:p w14:paraId="6FDFBDB0" w14:textId="77777777" w:rsidR="00BF0242" w:rsidRPr="00D92303" w:rsidRDefault="00BF0242" w:rsidP="00D92303">
      <w:pPr>
        <w:ind w:left="540" w:right="29"/>
        <w:jc w:val="thaiDistribute"/>
        <w:rPr>
          <w:rFonts w:eastAsia="Angsana New"/>
        </w:rPr>
      </w:pPr>
    </w:p>
    <w:p w14:paraId="243D2E9A" w14:textId="77777777" w:rsidR="00AB159F" w:rsidRPr="00D92303" w:rsidRDefault="00AB159F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eastAsia="Cordia New"/>
        </w:rPr>
      </w:pPr>
      <w:r w:rsidRPr="00D92303">
        <w:rPr>
          <w:rFonts w:eastAsia="Cordia New"/>
          <w:cs/>
        </w:rPr>
        <w:t>กองทรัสต์รับรู้การโอนระหว่างลำดับชั้นของมูลค่ายุติธรรม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65C3D131" w14:textId="77777777" w:rsidR="00AB159F" w:rsidRPr="00D92303" w:rsidRDefault="00AB159F" w:rsidP="00D92303">
      <w:pPr>
        <w:ind w:left="540" w:right="29"/>
        <w:jc w:val="thaiDistribute"/>
        <w:rPr>
          <w:rFonts w:eastAsia="Angsana New"/>
        </w:rPr>
      </w:pPr>
    </w:p>
    <w:p w14:paraId="47E14379" w14:textId="437E77B9" w:rsidR="00AB159F" w:rsidRPr="00D92303" w:rsidRDefault="00AB159F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eastAsia="Cordia New"/>
        </w:rPr>
      </w:pPr>
      <w:r w:rsidRPr="00D92303">
        <w:rPr>
          <w:rFonts w:eastAsia="Cordia New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D92303">
        <w:rPr>
          <w:rFonts w:eastAsia="Cordia New" w:hint="cs"/>
          <w:cs/>
        </w:rPr>
        <w:t xml:space="preserve"> กองทรัสต์</w:t>
      </w:r>
      <w:r w:rsidRPr="00D92303">
        <w:rPr>
          <w:rFonts w:eastAsia="Cordia New"/>
          <w:cs/>
        </w:rPr>
        <w:t>วัดมูลค่าสินทรัพย์และสถาน</w:t>
      </w:r>
      <w:r w:rsidRPr="00D92303">
        <w:rPr>
          <w:rFonts w:eastAsia="Cordia New" w:hint="cs"/>
          <w:cs/>
        </w:rPr>
        <w:t>ะ</w:t>
      </w:r>
      <w:r w:rsidRPr="00D92303">
        <w:rPr>
          <w:rFonts w:eastAsia="Cordia New"/>
          <w:cs/>
        </w:rPr>
        <w:t>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27E64C81" w14:textId="77777777" w:rsidR="00AB159F" w:rsidRPr="00D92303" w:rsidRDefault="00AB159F" w:rsidP="00D92303">
      <w:pPr>
        <w:ind w:left="540" w:right="29"/>
        <w:jc w:val="thaiDistribute"/>
        <w:rPr>
          <w:rFonts w:eastAsia="Angsana New"/>
        </w:rPr>
      </w:pPr>
    </w:p>
    <w:p w14:paraId="56817685" w14:textId="2222A993" w:rsidR="00BF0242" w:rsidRPr="00D92303" w:rsidRDefault="00AB159F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eastAsia="Cordia New"/>
          <w:i/>
          <w:iCs/>
          <w:spacing w:val="0"/>
        </w:rPr>
      </w:pPr>
      <w:r w:rsidRPr="00D92303">
        <w:rPr>
          <w:rFonts w:eastAsia="Cordia New"/>
          <w:spacing w:val="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</w:t>
      </w:r>
      <w:r w:rsidR="007B24BB" w:rsidRPr="00D92303">
        <w:rPr>
          <w:rFonts w:eastAsia="Cordia New"/>
          <w:spacing w:val="0"/>
        </w:rPr>
        <w:br/>
      </w:r>
      <w:r w:rsidRPr="00D92303">
        <w:rPr>
          <w:rFonts w:eastAsia="Cordia New"/>
          <w:spacing w:val="0"/>
          <w:cs/>
        </w:rPr>
        <w:t>การทำรายการ เช่น มูลค่ายุติธรรมของผลตอบแทนที่ให้หรือได้รับ หาก</w:t>
      </w:r>
      <w:r w:rsidRPr="00D92303">
        <w:rPr>
          <w:rFonts w:eastAsia="Cordia New" w:hint="cs"/>
          <w:spacing w:val="0"/>
          <w:cs/>
        </w:rPr>
        <w:t>กองทรัสต์</w:t>
      </w:r>
      <w:r w:rsidRPr="00D92303">
        <w:rPr>
          <w:rFonts w:eastAsia="Cordia New"/>
          <w:spacing w:val="0"/>
          <w:cs/>
        </w:rPr>
        <w:t>พิจารณาว่ามูลค่ายุติธรรม</w:t>
      </w:r>
      <w:r w:rsidR="00A87F80" w:rsidRPr="00D92303">
        <w:rPr>
          <w:rFonts w:eastAsia="Cordia New"/>
          <w:spacing w:val="0"/>
          <w:cs/>
        </w:rPr>
        <w:t>ของเครื่องมือทางการเงิน</w:t>
      </w:r>
      <w:r w:rsidRPr="00D92303">
        <w:rPr>
          <w:rFonts w:eastAsia="Cordia New"/>
          <w:spacing w:val="0"/>
          <w:cs/>
        </w:rPr>
        <w:t xml:space="preserve"> ณ วันที่รับรู้รายการเมื่อเริ่มแรกแตกต่างจากราคาของการทำรายการ</w:t>
      </w:r>
      <w:r w:rsidR="00A87F80" w:rsidRPr="00D92303">
        <w:rPr>
          <w:rFonts w:eastAsia="Cordia New" w:hint="cs"/>
          <w:spacing w:val="0"/>
          <w:cs/>
        </w:rPr>
        <w:t xml:space="preserve"> </w:t>
      </w:r>
      <w:r w:rsidR="00A87F80" w:rsidRPr="00D92303">
        <w:rPr>
          <w:rFonts w:eastAsia="Cordia New"/>
          <w:spacing w:val="-2"/>
          <w:cs/>
        </w:rPr>
        <w:t>ทำให้เครื่องมือทางการเงิน</w:t>
      </w:r>
      <w:r w:rsidR="00A87F80" w:rsidRPr="00D92303">
        <w:rPr>
          <w:rFonts w:eastAsia="Cordia New"/>
          <w:spacing w:val="0"/>
          <w:cs/>
        </w:rPr>
        <w:t>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</w:t>
      </w:r>
      <w:r w:rsidR="003A15BA" w:rsidRPr="00D92303">
        <w:rPr>
          <w:rFonts w:eastAsia="Cordia New" w:hint="cs"/>
          <w:spacing w:val="0"/>
          <w:cs/>
        </w:rPr>
        <w:t>หรือ</w:t>
      </w:r>
      <w:r w:rsidR="00A87F80" w:rsidRPr="00D92303">
        <w:rPr>
          <w:rFonts w:eastAsia="Cordia New"/>
          <w:spacing w:val="0"/>
          <w:cs/>
        </w:rPr>
        <w:t>ขาดทุนทันที</w:t>
      </w:r>
      <w:r w:rsidR="001E664A" w:rsidRPr="00D92303">
        <w:rPr>
          <w:rFonts w:eastAsia="Cordia New"/>
          <w:spacing w:val="0"/>
        </w:rPr>
        <w:t xml:space="preserve"> </w:t>
      </w:r>
      <w:r w:rsidR="001E664A" w:rsidRPr="00D92303">
        <w:rPr>
          <w:rFonts w:eastAsia="Cordia New"/>
          <w:spacing w:val="0"/>
          <w:cs/>
        </w:rPr>
        <w:t>เว้นแต่มูลค่ายุติธรรมที่ได้มาถูกจัดลำดับชั้นการวัดมูลค่ายุติธรรมอยู่ในระดับ</w:t>
      </w:r>
      <w:r w:rsidR="00461A8D" w:rsidRPr="00D92303">
        <w:rPr>
          <w:rFonts w:eastAsia="Cordia New" w:hint="cs"/>
          <w:spacing w:val="0"/>
          <w:cs/>
        </w:rPr>
        <w:t xml:space="preserve"> </w:t>
      </w:r>
      <w:r w:rsidR="00601BEE" w:rsidRPr="00601BEE">
        <w:rPr>
          <w:rFonts w:eastAsia="Cordia New"/>
          <w:spacing w:val="0"/>
        </w:rPr>
        <w:t>3</w:t>
      </w:r>
      <w:r w:rsidR="00461A8D" w:rsidRPr="00D92303">
        <w:rPr>
          <w:rFonts w:eastAsia="Cordia New"/>
          <w:spacing w:val="0"/>
        </w:rPr>
        <w:t xml:space="preserve"> </w:t>
      </w:r>
      <w:r w:rsidR="001E664A" w:rsidRPr="00D92303">
        <w:rPr>
          <w:rFonts w:eastAsia="Cordia New"/>
          <w:spacing w:val="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</w:t>
      </w:r>
      <w:r w:rsidR="007B24BB" w:rsidRPr="00D92303">
        <w:rPr>
          <w:rFonts w:eastAsia="Cordia New"/>
          <w:spacing w:val="0"/>
        </w:rPr>
        <w:br/>
      </w:r>
      <w:r w:rsidR="001E664A" w:rsidRPr="00D92303">
        <w:rPr>
          <w:rFonts w:eastAsia="Cordia New"/>
          <w:spacing w:val="0"/>
          <w:cs/>
        </w:rPr>
        <w:t>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7010DCEB" w14:textId="59452FA2" w:rsidR="007B24BB" w:rsidRPr="00D92303" w:rsidRDefault="007B24BB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ordia New"/>
          <w:b/>
          <w:bCs/>
          <w:i/>
          <w:iCs/>
        </w:rPr>
      </w:pPr>
      <w:r w:rsidRPr="00D92303">
        <w:rPr>
          <w:rFonts w:eastAsia="Cordia New"/>
          <w:b/>
          <w:bCs/>
          <w:i/>
          <w:iCs/>
        </w:rPr>
        <w:br w:type="page"/>
      </w:r>
    </w:p>
    <w:p w14:paraId="10CBEB41" w14:textId="321523F3" w:rsidR="00FA754B" w:rsidRPr="00D92303" w:rsidRDefault="00A95DBB" w:rsidP="00D92303">
      <w:pPr>
        <w:pStyle w:val="a"/>
        <w:tabs>
          <w:tab w:val="clear" w:pos="1080"/>
        </w:tabs>
        <w:ind w:left="540" w:right="29" w:hanging="540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D9230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(</w:t>
      </w:r>
      <w:r w:rsidR="003440B4" w:rsidRPr="00D92303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ฏ</w:t>
      </w:r>
      <w:r w:rsidRPr="00D9230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D9230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</w:r>
      <w:r w:rsidR="00B3334F" w:rsidRPr="00D9230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รายได้</w:t>
      </w:r>
    </w:p>
    <w:p w14:paraId="4D4BB4C1" w14:textId="1433D262" w:rsidR="002F7672" w:rsidRPr="00707E9E" w:rsidRDefault="002F7672" w:rsidP="00D92303">
      <w:pPr>
        <w:pStyle w:val="a"/>
        <w:tabs>
          <w:tab w:val="clear" w:pos="1080"/>
        </w:tabs>
        <w:ind w:left="540" w:right="29" w:hanging="540"/>
        <w:jc w:val="thaiDistribute"/>
        <w:rPr>
          <w:rFonts w:ascii="Angsana New" w:eastAsia="Cordia New" w:hAnsi="Angsana New" w:cs="Angsana New"/>
          <w:sz w:val="28"/>
          <w:szCs w:val="28"/>
          <w:lang w:val="en-US"/>
        </w:rPr>
      </w:pPr>
    </w:p>
    <w:p w14:paraId="4001C028" w14:textId="1E359B12" w:rsidR="002F7672" w:rsidRPr="00D92303" w:rsidRDefault="002F7672" w:rsidP="00D923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</w:pPr>
      <w:r w:rsidRPr="00D92303">
        <w:rPr>
          <w:rFonts w:eastAsia="Cordia New" w:hint="cs"/>
          <w:i/>
          <w:iCs/>
          <w:cs/>
        </w:rPr>
        <w:t>รายได้ค่าเช่า</w:t>
      </w:r>
    </w:p>
    <w:p w14:paraId="3CB85DA7" w14:textId="07EDA22B" w:rsidR="00D85EA3" w:rsidRPr="00707E9E" w:rsidRDefault="00D85EA3" w:rsidP="00D92303">
      <w:pPr>
        <w:pStyle w:val="a"/>
        <w:tabs>
          <w:tab w:val="clear" w:pos="1080"/>
        </w:tabs>
        <w:ind w:left="540" w:right="29" w:hanging="540"/>
        <w:jc w:val="thaiDistribute"/>
        <w:rPr>
          <w:rFonts w:ascii="Angsana New" w:eastAsia="Cordia New" w:hAnsi="Angsana New" w:cs="Angsana New"/>
          <w:sz w:val="28"/>
          <w:szCs w:val="28"/>
          <w:lang w:val="en-US"/>
        </w:rPr>
      </w:pPr>
    </w:p>
    <w:p w14:paraId="769FC40F" w14:textId="111569C8" w:rsidR="004840CA" w:rsidRPr="00D92303" w:rsidRDefault="004840CA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eastAsia="Cordia New"/>
          <w:spacing w:val="0"/>
          <w:lang w:val="th-TH" w:eastAsia="th-TH"/>
        </w:rPr>
      </w:pPr>
      <w:r w:rsidRPr="00D92303">
        <w:rPr>
          <w:rFonts w:eastAsia="Cordia New"/>
          <w:spacing w:val="0"/>
          <w:cs/>
          <w:lang w:val="th-TH" w:eastAsia="th-TH"/>
        </w:rPr>
        <w:t>ณ วันเริ่มต้นของสัญญาเช่าหรือวันที่มีการเปลี่ยนแปลงสัญญาเช่า กองทรัสต์จะปันส่วนสิ่งตอบแทนที่จะได้รับ</w:t>
      </w:r>
      <w:r w:rsidR="007B24BB" w:rsidRPr="00D92303">
        <w:rPr>
          <w:rFonts w:eastAsia="Cordia New"/>
          <w:spacing w:val="0"/>
          <w:cs/>
          <w:lang w:val="th-TH" w:eastAsia="th-TH"/>
        </w:rPr>
        <w:br/>
      </w:r>
      <w:r w:rsidRPr="00D92303">
        <w:rPr>
          <w:rFonts w:eastAsia="Cordia New"/>
          <w:spacing w:val="0"/>
          <w:cs/>
          <w:lang w:val="th-TH" w:eastAsia="th-TH"/>
        </w:rPr>
        <w:t>ตามสัญญาให้กับแต่ละส่วนประกอบของสัญญาตามเกณฑ์ราคาขายที่เป็นเอกเทศ</w:t>
      </w:r>
    </w:p>
    <w:p w14:paraId="0A7DA451" w14:textId="77777777" w:rsidR="007B24BB" w:rsidRPr="00707E9E" w:rsidRDefault="007B24BB" w:rsidP="00D92303">
      <w:pPr>
        <w:pStyle w:val="a"/>
        <w:tabs>
          <w:tab w:val="clear" w:pos="1080"/>
        </w:tabs>
        <w:ind w:left="540" w:right="29" w:hanging="540"/>
        <w:jc w:val="thaiDistribute"/>
        <w:rPr>
          <w:rFonts w:ascii="Angsana New" w:eastAsia="Cordia New" w:hAnsi="Angsana New" w:cs="Angsana New"/>
          <w:sz w:val="28"/>
          <w:szCs w:val="28"/>
          <w:cs/>
          <w:lang w:val="en-US"/>
        </w:rPr>
      </w:pPr>
    </w:p>
    <w:p w14:paraId="5C0DA9D6" w14:textId="1AF75F2A" w:rsidR="00D85EA3" w:rsidRPr="00D92303" w:rsidRDefault="004840CA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eastAsia="Cordia New"/>
          <w:spacing w:val="0"/>
          <w:lang w:val="th-TH" w:eastAsia="th-TH"/>
        </w:rPr>
      </w:pPr>
      <w:r w:rsidRPr="00D92303">
        <w:rPr>
          <w:rFonts w:eastAsia="Cordia New"/>
          <w:spacing w:val="0"/>
          <w:cs/>
          <w:lang w:val="th-TH" w:eastAsia="th-TH"/>
        </w:rPr>
        <w:t>ณ วันเริ่มต้นของสัญญาเช่า</w:t>
      </w:r>
      <w:r w:rsidRPr="00D92303">
        <w:rPr>
          <w:rFonts w:eastAsia="Cordia New" w:hint="cs"/>
          <w:spacing w:val="0"/>
          <w:cs/>
          <w:lang w:val="th-TH" w:eastAsia="th-TH"/>
        </w:rPr>
        <w:t xml:space="preserve"> </w:t>
      </w:r>
      <w:r w:rsidR="00D85EA3" w:rsidRPr="00D92303">
        <w:rPr>
          <w:rFonts w:eastAsia="Cordia New"/>
          <w:spacing w:val="0"/>
          <w:cs/>
          <w:lang w:val="th-TH" w:eastAsia="th-TH"/>
        </w:rPr>
        <w:t>กองทรัสต์พิจารณา</w:t>
      </w:r>
      <w:r w:rsidRPr="00D92303">
        <w:rPr>
          <w:rFonts w:eastAsia="Cordia New" w:hint="cs"/>
          <w:spacing w:val="0"/>
          <w:cs/>
          <w:lang w:val="th-TH" w:eastAsia="th-TH"/>
        </w:rPr>
        <w:t>จัดประเภท</w:t>
      </w:r>
      <w:r w:rsidR="00D85EA3" w:rsidRPr="00D92303">
        <w:rPr>
          <w:rFonts w:eastAsia="Cordia New"/>
          <w:spacing w:val="0"/>
          <w:cs/>
          <w:lang w:val="th-TH" w:eastAsia="th-TH"/>
        </w:rPr>
        <w:t>สัญญาเช่</w:t>
      </w:r>
      <w:r w:rsidRPr="00D92303">
        <w:rPr>
          <w:rFonts w:eastAsia="Cordia New" w:hint="cs"/>
          <w:spacing w:val="0"/>
          <w:cs/>
          <w:lang w:val="th-TH" w:eastAsia="th-TH"/>
        </w:rPr>
        <w:t>าที่</w:t>
      </w:r>
      <w:r w:rsidR="00D85EA3" w:rsidRPr="00D92303">
        <w:rPr>
          <w:rFonts w:eastAsia="Cordia New"/>
          <w:spacing w:val="0"/>
          <w:cs/>
          <w:lang w:val="th-TH" w:eastAsia="th-TH"/>
        </w:rPr>
        <w:t>ได้โอนความเสี่ยงและผลตอบแทน</w:t>
      </w:r>
      <w:r w:rsidR="00D85EA3" w:rsidRPr="00D92303">
        <w:rPr>
          <w:rFonts w:eastAsia="Cordia New"/>
          <w:cs/>
          <w:lang w:val="th-TH" w:eastAsia="th-TH"/>
        </w:rPr>
        <w:t>ทั้งหมดหรือเกือบทั้งหมดที่ผู้เป็นเจ้าของพึงได้รับจากสินทรัพย์อ้างอิงไปให้แก่ผู้เช่า</w:t>
      </w:r>
      <w:r w:rsidR="00FB497F" w:rsidRPr="00D92303">
        <w:rPr>
          <w:rFonts w:eastAsia="Cordia New"/>
          <w:spacing w:val="0"/>
          <w:cs/>
          <w:lang w:val="th-TH" w:eastAsia="th-TH"/>
        </w:rPr>
        <w:t>เป็นสัญญาเช่าเงินทุน สัญญาไม่เข้าเงื่อนไข</w:t>
      </w:r>
      <w:r w:rsidR="00D85EA3" w:rsidRPr="00D92303">
        <w:rPr>
          <w:rFonts w:eastAsia="Cordia New"/>
          <w:spacing w:val="0"/>
          <w:cs/>
          <w:lang w:val="th-TH" w:eastAsia="th-TH"/>
        </w:rPr>
        <w:t>ดังกล่าวจะจัดประเภทเป็นสัญญาเช่าดำเนินงาน</w:t>
      </w:r>
    </w:p>
    <w:p w14:paraId="699D4901" w14:textId="5206A51F" w:rsidR="00D85EA3" w:rsidRPr="00707E9E" w:rsidRDefault="00D85EA3" w:rsidP="00D92303">
      <w:pPr>
        <w:pStyle w:val="a"/>
        <w:tabs>
          <w:tab w:val="clear" w:pos="1080"/>
        </w:tabs>
        <w:ind w:left="540" w:right="29" w:hanging="540"/>
        <w:jc w:val="thaiDistribute"/>
        <w:rPr>
          <w:rFonts w:ascii="Angsana New" w:eastAsia="Cordia New" w:hAnsi="Angsana New" w:cs="Angsana New"/>
          <w:sz w:val="28"/>
          <w:szCs w:val="28"/>
          <w:lang w:val="en-US"/>
        </w:rPr>
      </w:pPr>
    </w:p>
    <w:p w14:paraId="63F97678" w14:textId="67F4175D" w:rsidR="00D85EA3" w:rsidRPr="00D92303" w:rsidRDefault="00D85EA3" w:rsidP="00D923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eastAsia="Cordia New"/>
          <w:lang w:val="th-TH" w:eastAsia="th-TH"/>
        </w:rPr>
      </w:pPr>
      <w:r w:rsidRPr="00D92303">
        <w:rPr>
          <w:rFonts w:eastAsia="Cordia New"/>
          <w:cs/>
          <w:lang w:val="th-TH" w:eastAsia="th-TH"/>
        </w:rPr>
        <w:t>กองทรัสต์รับรู้ค่าเช่ารับจากสัญญาเช่าดำเนินงาน</w:t>
      </w:r>
      <w:r w:rsidR="00FB497F" w:rsidRPr="00D92303">
        <w:rPr>
          <w:rFonts w:eastAsia="Cordia New"/>
          <w:cs/>
          <w:lang w:val="th-TH" w:eastAsia="th-TH"/>
        </w:rPr>
        <w:t>ในกำไรหรือขาดทุน</w:t>
      </w:r>
      <w:r w:rsidRPr="00D92303">
        <w:rPr>
          <w:rFonts w:eastAsia="Cordia New"/>
          <w:cs/>
          <w:lang w:val="th-TH" w:eastAsia="th-TH"/>
        </w:rPr>
        <w:t>ด้วยวิธีเส้นตรงตลอดอายุสัญญาเช่า และแสดง</w:t>
      </w:r>
      <w:r w:rsidRPr="00D92303">
        <w:rPr>
          <w:rFonts w:eastAsia="Cordia New"/>
          <w:spacing w:val="-8"/>
          <w:cs/>
          <w:lang w:val="th-TH" w:eastAsia="th-TH"/>
        </w:rPr>
        <w:t>เป็นส่วนหนึ่งของ ‘รายได้ค่าเช่า’ ต้นทุนทางตรงเริ่มแรกที่เกิดขึ้นเพื่อการได้มาซึ่งสัญญาเช่าดำเนินงานจะรวมเป็นมูลค่า</w:t>
      </w:r>
      <w:r w:rsidRPr="00D92303">
        <w:rPr>
          <w:rFonts w:eastAsia="Cordia New"/>
          <w:cs/>
          <w:lang w:val="th-TH" w:eastAsia="th-TH"/>
        </w:rPr>
        <w:t xml:space="preserve">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</w:t>
      </w:r>
    </w:p>
    <w:p w14:paraId="2BBE630D" w14:textId="77777777" w:rsidR="0081279E" w:rsidRPr="00707E9E" w:rsidRDefault="0081279E" w:rsidP="00D92303">
      <w:pPr>
        <w:pStyle w:val="a"/>
        <w:tabs>
          <w:tab w:val="clear" w:pos="1080"/>
        </w:tabs>
        <w:ind w:left="540" w:right="29" w:hanging="540"/>
        <w:jc w:val="thaiDistribute"/>
        <w:rPr>
          <w:rFonts w:ascii="Angsana New" w:eastAsia="Cordia New" w:hAnsi="Angsana New" w:cs="Angsana New"/>
          <w:sz w:val="28"/>
          <w:szCs w:val="28"/>
          <w:lang w:val="en-US"/>
        </w:rPr>
      </w:pPr>
    </w:p>
    <w:p w14:paraId="66230668" w14:textId="1447D8A0" w:rsidR="00D85EA3" w:rsidRPr="00D92303" w:rsidRDefault="00D85EA3" w:rsidP="00D92303">
      <w:pPr>
        <w:pStyle w:val="a"/>
        <w:tabs>
          <w:tab w:val="clear" w:pos="1080"/>
        </w:tabs>
        <w:ind w:left="540" w:right="29"/>
        <w:jc w:val="thaiDistribute"/>
        <w:rPr>
          <w:rFonts w:ascii="Angsana New" w:eastAsia="Cordia New" w:hAnsi="Angsana New" w:cs="Angsana New"/>
          <w:i/>
          <w:iCs/>
          <w:lang w:val="en-US"/>
        </w:rPr>
      </w:pPr>
      <w:r w:rsidRPr="00D92303">
        <w:rPr>
          <w:rFonts w:ascii="Angsana New" w:eastAsia="Cordia New" w:hAnsi="Angsana New" w:cs="Angsana New"/>
          <w:i/>
          <w:iCs/>
          <w:cs/>
          <w:lang w:val="en-US"/>
        </w:rPr>
        <w:t>รายได้</w:t>
      </w:r>
      <w:r w:rsidRPr="00D92303">
        <w:rPr>
          <w:rFonts w:ascii="Angsana New" w:eastAsia="Cordia New" w:hAnsi="Angsana New" w:cs="Angsana New" w:hint="cs"/>
          <w:i/>
          <w:iCs/>
          <w:cs/>
          <w:lang w:val="en-US"/>
        </w:rPr>
        <w:t>ค่าบริการ</w:t>
      </w:r>
    </w:p>
    <w:p w14:paraId="68B9BB71" w14:textId="7EE7A873" w:rsidR="00D85EA3" w:rsidRPr="00707E9E" w:rsidRDefault="00D85EA3" w:rsidP="00D92303">
      <w:pPr>
        <w:pStyle w:val="a"/>
        <w:tabs>
          <w:tab w:val="clear" w:pos="1080"/>
        </w:tabs>
        <w:ind w:left="540" w:right="29" w:hanging="540"/>
        <w:jc w:val="thaiDistribute"/>
        <w:rPr>
          <w:rFonts w:ascii="Angsana New" w:eastAsia="Cordia New" w:hAnsi="Angsana New" w:cs="Angsana New"/>
          <w:sz w:val="28"/>
          <w:szCs w:val="28"/>
          <w:lang w:val="en-US"/>
        </w:rPr>
      </w:pPr>
    </w:p>
    <w:p w14:paraId="59A353AD" w14:textId="63C19A0B" w:rsidR="00031DD3" w:rsidRPr="00D92303" w:rsidRDefault="00031DD3" w:rsidP="00D923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eastAsia="Cordia New"/>
          <w:lang w:val="th-TH" w:eastAsia="th-TH"/>
        </w:rPr>
      </w:pPr>
      <w:r w:rsidRPr="00D92303">
        <w:rPr>
          <w:rFonts w:eastAsia="Cordia New"/>
          <w:cs/>
          <w:lang w:val="th-TH" w:eastAsia="th-TH"/>
        </w:rPr>
        <w:t>รายได้ค่าบริการรับรู้เมื่อลูกค้ามีอำนาจควบคุมในบริการด้วยจำนวนเงิน</w:t>
      </w:r>
      <w:r w:rsidRPr="00D92303">
        <w:rPr>
          <w:rFonts w:eastAsia="Cordia New" w:hint="cs"/>
          <w:cs/>
          <w:lang w:val="th-TH" w:eastAsia="th-TH"/>
        </w:rPr>
        <w:t>ตามอัตราที่ระบุในสัญญา</w:t>
      </w:r>
      <w:r w:rsidR="009F3397">
        <w:rPr>
          <w:rFonts w:eastAsia="Cordia New" w:hint="cs"/>
          <w:cs/>
          <w:lang w:val="th-TH" w:eastAsia="th-TH"/>
        </w:rPr>
        <w:t xml:space="preserve"> </w:t>
      </w:r>
      <w:r w:rsidRPr="00D92303">
        <w:rPr>
          <w:rFonts w:eastAsia="Cordia New"/>
          <w:cs/>
          <w:lang w:val="th-TH" w:eastAsia="th-TH"/>
        </w:rPr>
        <w:t>รายได้ค่าบริการรับรู้ตลอดช่วงเวลาหนึ่งเมื่อได้ให้บริการ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  <w:r w:rsidRPr="00D92303">
        <w:rPr>
          <w:rFonts w:eastAsia="Cordia New" w:hint="cs"/>
          <w:cs/>
          <w:lang w:val="th-TH" w:eastAsia="th-TH"/>
        </w:rPr>
        <w:t xml:space="preserve"> </w:t>
      </w:r>
    </w:p>
    <w:p w14:paraId="69CDF434" w14:textId="77777777" w:rsidR="00031DD3" w:rsidRPr="00707E9E" w:rsidRDefault="00031DD3" w:rsidP="00D92303">
      <w:pPr>
        <w:pStyle w:val="a"/>
        <w:tabs>
          <w:tab w:val="clear" w:pos="1080"/>
        </w:tabs>
        <w:ind w:left="540" w:right="29" w:hanging="540"/>
        <w:jc w:val="thaiDistribute"/>
        <w:rPr>
          <w:rFonts w:ascii="Angsana New" w:eastAsia="Cordia New" w:hAnsi="Angsana New" w:cs="Angsana New"/>
          <w:sz w:val="28"/>
          <w:szCs w:val="28"/>
          <w:lang w:val="en-US"/>
        </w:rPr>
      </w:pPr>
    </w:p>
    <w:p w14:paraId="1D1E5F5C" w14:textId="77777777" w:rsidR="00031DD3" w:rsidRPr="00D92303" w:rsidRDefault="00031DD3" w:rsidP="00D923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</w:pPr>
      <w:r w:rsidRPr="00D92303">
        <w:rPr>
          <w:rFonts w:hint="cs"/>
          <w:cs/>
        </w:rPr>
        <w:t>รายได้ค่าเช่าและค่าบริการ</w:t>
      </w:r>
      <w:r w:rsidRPr="00D92303">
        <w:rPr>
          <w:rFonts w:eastAsia="Cordia New"/>
          <w:cs/>
          <w:lang w:val="th-TH" w:eastAsia="th-TH"/>
        </w:rPr>
        <w:t>ที่รับรู้แล้วแต่ยังไม่ถึงกำหนดชำระตามสัญญาเช่าดำเนินงาน แสดงไว้เป็น “รายได้ค้างรับภายใต้สัญญาเช่าดำเนินงาน” ภายใต้บัญชี “ลูกหนี้</w:t>
      </w:r>
      <w:r w:rsidRPr="00D92303">
        <w:rPr>
          <w:rFonts w:eastAsia="Cordia New" w:hint="cs"/>
          <w:cs/>
          <w:lang w:val="th-TH" w:eastAsia="th-TH"/>
        </w:rPr>
        <w:t>รายได้ค่าเช่าและบริการค้างรับ</w:t>
      </w:r>
      <w:r w:rsidRPr="00D92303">
        <w:rPr>
          <w:rFonts w:eastAsia="Cordia New"/>
          <w:cs/>
          <w:lang w:val="th-TH" w:eastAsia="th-TH"/>
        </w:rPr>
        <w:t>” ณ วันสิ้นรอบระยะเวลารายงาน</w:t>
      </w:r>
    </w:p>
    <w:p w14:paraId="7B94C01A" w14:textId="77777777" w:rsidR="00FA754B" w:rsidRPr="00707E9E" w:rsidRDefault="00FA754B" w:rsidP="00D92303">
      <w:pPr>
        <w:pStyle w:val="a"/>
        <w:tabs>
          <w:tab w:val="clear" w:pos="1080"/>
        </w:tabs>
        <w:ind w:left="540" w:right="29" w:hanging="540"/>
        <w:jc w:val="thaiDistribute"/>
        <w:rPr>
          <w:rFonts w:ascii="Angsana New" w:eastAsia="Cordia New" w:hAnsi="Angsana New" w:cs="Angsana New"/>
          <w:sz w:val="28"/>
          <w:szCs w:val="28"/>
          <w:cs/>
          <w:lang w:val="en-US"/>
        </w:rPr>
      </w:pPr>
    </w:p>
    <w:p w14:paraId="26ADB34F" w14:textId="408BC7F7" w:rsidR="00B3334F" w:rsidRPr="00D92303" w:rsidRDefault="00925540" w:rsidP="00D92303">
      <w:pPr>
        <w:pStyle w:val="a"/>
        <w:tabs>
          <w:tab w:val="clear" w:pos="1080"/>
        </w:tabs>
        <w:ind w:left="540" w:right="29"/>
        <w:jc w:val="thaiDistribute"/>
        <w:rPr>
          <w:rFonts w:ascii="Angsana New" w:eastAsia="Cordia New" w:hAnsi="Angsana New" w:cs="Angsana New"/>
          <w:i/>
          <w:iCs/>
          <w:lang w:val="en-US"/>
        </w:rPr>
      </w:pPr>
      <w:r w:rsidRPr="00D92303">
        <w:rPr>
          <w:rFonts w:ascii="Angsana New" w:eastAsia="Cordia New" w:hAnsi="Angsana New" w:cs="Angsana New"/>
          <w:i/>
          <w:iCs/>
          <w:cs/>
          <w:lang w:val="en-US"/>
        </w:rPr>
        <w:t>รายได้อื่น</w:t>
      </w:r>
    </w:p>
    <w:p w14:paraId="70C4A687" w14:textId="77777777" w:rsidR="00B3334F" w:rsidRPr="00707E9E" w:rsidRDefault="00B3334F" w:rsidP="00D92303">
      <w:pPr>
        <w:pStyle w:val="a"/>
        <w:tabs>
          <w:tab w:val="clear" w:pos="1080"/>
        </w:tabs>
        <w:ind w:left="540" w:right="29" w:hanging="540"/>
        <w:jc w:val="thaiDistribute"/>
        <w:rPr>
          <w:rFonts w:ascii="Angsana New" w:eastAsia="Cordia New" w:hAnsi="Angsana New" w:cs="Angsana New"/>
          <w:sz w:val="28"/>
          <w:szCs w:val="28"/>
          <w:lang w:val="en-US"/>
        </w:rPr>
      </w:pPr>
    </w:p>
    <w:p w14:paraId="7969F1B6" w14:textId="41EBC5C7" w:rsidR="00B961B2" w:rsidRPr="00D92303" w:rsidRDefault="008F1E00" w:rsidP="00D923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</w:pPr>
      <w:r w:rsidRPr="00D92303">
        <w:rPr>
          <w:rFonts w:hint="cs"/>
          <w:cs/>
        </w:rPr>
        <w:t>รายได้</w:t>
      </w:r>
      <w:r w:rsidR="00925540" w:rsidRPr="00D92303">
        <w:rPr>
          <w:cs/>
        </w:rPr>
        <w:t>อื่น</w:t>
      </w:r>
      <w:r w:rsidR="00031DD3" w:rsidRPr="00D92303">
        <w:rPr>
          <w:rFonts w:hint="cs"/>
          <w:cs/>
        </w:rPr>
        <w:t>รับรู้</w:t>
      </w:r>
      <w:r w:rsidR="00B3334F" w:rsidRPr="00D92303">
        <w:rPr>
          <w:cs/>
        </w:rPr>
        <w:t>ในกำไร</w:t>
      </w:r>
      <w:r w:rsidR="00031DD3" w:rsidRPr="00D92303">
        <w:rPr>
          <w:rFonts w:hint="cs"/>
          <w:cs/>
        </w:rPr>
        <w:t>หรือ</w:t>
      </w:r>
      <w:r w:rsidR="00B3334F" w:rsidRPr="00D92303">
        <w:rPr>
          <w:cs/>
        </w:rPr>
        <w:t>ขาดทุนตามเกณฑ์คงค้าง</w:t>
      </w:r>
    </w:p>
    <w:p w14:paraId="0D0F2C34" w14:textId="77777777" w:rsidR="004840CA" w:rsidRPr="00707E9E" w:rsidRDefault="004840CA" w:rsidP="00D92303">
      <w:pPr>
        <w:pStyle w:val="a"/>
        <w:tabs>
          <w:tab w:val="clear" w:pos="1080"/>
        </w:tabs>
        <w:ind w:left="540" w:right="29" w:hanging="540"/>
        <w:jc w:val="thaiDistribute"/>
        <w:rPr>
          <w:rFonts w:ascii="Angsana New" w:eastAsia="Cordia New" w:hAnsi="Angsana New" w:cs="Angsana New"/>
          <w:sz w:val="28"/>
          <w:szCs w:val="28"/>
          <w:lang w:val="en-US"/>
        </w:rPr>
      </w:pPr>
    </w:p>
    <w:p w14:paraId="754FA51E" w14:textId="7FF7DDBC" w:rsidR="009A0DE3" w:rsidRPr="00D92303" w:rsidRDefault="009A0DE3" w:rsidP="00D923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29"/>
        <w:jc w:val="thaiDistribute"/>
        <w:rPr>
          <w:rFonts w:eastAsia="Cordia New"/>
          <w:b/>
          <w:bCs/>
          <w:i/>
          <w:iCs/>
        </w:rPr>
      </w:pPr>
      <w:r w:rsidRPr="00D92303">
        <w:rPr>
          <w:rFonts w:eastAsia="Cordia New"/>
          <w:b/>
          <w:bCs/>
          <w:i/>
          <w:iCs/>
          <w:cs/>
        </w:rPr>
        <w:t>(</w:t>
      </w:r>
      <w:r w:rsidR="003440B4" w:rsidRPr="00D92303">
        <w:rPr>
          <w:rFonts w:eastAsia="Cordia New" w:hint="cs"/>
          <w:b/>
          <w:bCs/>
          <w:i/>
          <w:iCs/>
          <w:cs/>
        </w:rPr>
        <w:t>ฐ</w:t>
      </w:r>
      <w:r w:rsidRPr="00D92303">
        <w:rPr>
          <w:rFonts w:eastAsia="Cordia New"/>
          <w:b/>
          <w:bCs/>
          <w:i/>
          <w:iCs/>
          <w:cs/>
        </w:rPr>
        <w:t>)</w:t>
      </w:r>
      <w:r w:rsidRPr="00D92303">
        <w:rPr>
          <w:rFonts w:eastAsia="Cordia New"/>
          <w:b/>
          <w:bCs/>
          <w:i/>
          <w:iCs/>
          <w:cs/>
        </w:rPr>
        <w:tab/>
      </w:r>
      <w:r w:rsidR="00F47AE6" w:rsidRPr="00D92303">
        <w:rPr>
          <w:rFonts w:eastAsia="Cordia New" w:hint="cs"/>
          <w:b/>
          <w:bCs/>
          <w:i/>
          <w:iCs/>
          <w:cs/>
        </w:rPr>
        <w:t>ดอกเบี้ย</w:t>
      </w:r>
    </w:p>
    <w:p w14:paraId="7364FEE3" w14:textId="05FBEA17" w:rsidR="00F47AE6" w:rsidRPr="00707E9E" w:rsidRDefault="00F47AE6" w:rsidP="00D92303">
      <w:pPr>
        <w:pStyle w:val="a"/>
        <w:tabs>
          <w:tab w:val="clear" w:pos="1080"/>
        </w:tabs>
        <w:ind w:left="540" w:right="29" w:hanging="540"/>
        <w:jc w:val="thaiDistribute"/>
        <w:rPr>
          <w:rFonts w:ascii="Angsana New" w:eastAsia="Cordia New" w:hAnsi="Angsana New" w:cs="Angsana New"/>
          <w:sz w:val="28"/>
          <w:szCs w:val="28"/>
          <w:lang w:val="en-US"/>
        </w:rPr>
      </w:pPr>
    </w:p>
    <w:p w14:paraId="3F09393E" w14:textId="1D53D293" w:rsidR="00707E9E" w:rsidRDefault="00FB497F" w:rsidP="00D92303">
      <w:pPr>
        <w:spacing w:line="240" w:lineRule="auto"/>
        <w:ind w:left="547"/>
        <w:jc w:val="thaiDistribute"/>
        <w:rPr>
          <w:spacing w:val="0"/>
          <w:cs/>
        </w:rPr>
      </w:pPr>
      <w:r w:rsidRPr="00D92303">
        <w:rPr>
          <w:rFonts w:eastAsia="Cordia New"/>
          <w:spacing w:val="0"/>
          <w:cs/>
        </w:rPr>
        <w:t>ดอกเบี้ยรับและดอกเบี้ยจ่ายรับรู้ในกำไรหรือขาดทุนด้วยอัตราดอกเบี้ยที่แท้จริง</w:t>
      </w:r>
      <w:r w:rsidRPr="00D92303">
        <w:rPr>
          <w:rFonts w:eastAsia="Cordia New" w:hint="cs"/>
          <w:spacing w:val="0"/>
          <w:cs/>
        </w:rPr>
        <w:t xml:space="preserve"> </w:t>
      </w:r>
      <w:r w:rsidRPr="00D92303">
        <w:rPr>
          <w:spacing w:val="0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16A25CD0" w14:textId="1FDFC994" w:rsidR="00021721" w:rsidRPr="00D92303" w:rsidRDefault="00A95DBB" w:rsidP="00D92303">
      <w:pPr>
        <w:pStyle w:val="a"/>
        <w:tabs>
          <w:tab w:val="clear" w:pos="1080"/>
        </w:tabs>
        <w:ind w:left="540" w:right="29" w:hanging="540"/>
        <w:jc w:val="thaiDistribute"/>
        <w:rPr>
          <w:rFonts w:ascii="Angsana New" w:eastAsia="Cordia New" w:hAnsi="Angsana New" w:cs="Angsana New"/>
          <w:b/>
          <w:bCs/>
          <w:i/>
          <w:iCs/>
          <w:cs/>
          <w:lang w:val="en-US"/>
        </w:rPr>
      </w:pPr>
      <w:r w:rsidRPr="00D9230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(</w:t>
      </w:r>
      <w:r w:rsidR="003440B4" w:rsidRPr="00D92303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ฑ</w:t>
      </w:r>
      <w:r w:rsidRPr="00D9230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D9230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</w:r>
      <w:r w:rsidR="00021721" w:rsidRPr="00D9230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ค่าใช้จ่าย</w:t>
      </w:r>
    </w:p>
    <w:p w14:paraId="6DCF5F7E" w14:textId="77777777" w:rsidR="00DF528E" w:rsidRPr="00D92303" w:rsidRDefault="00DF528E" w:rsidP="00D92303">
      <w:pPr>
        <w:spacing w:line="240" w:lineRule="auto"/>
        <w:ind w:left="547"/>
        <w:jc w:val="thaiDistribute"/>
        <w:rPr>
          <w:spacing w:val="0"/>
          <w:lang w:val="en-GB"/>
        </w:rPr>
      </w:pPr>
    </w:p>
    <w:p w14:paraId="7BCF41CB" w14:textId="3502AB29" w:rsidR="00D1192E" w:rsidRPr="00D92303" w:rsidRDefault="00571D9D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</w:pPr>
      <w:r w:rsidRPr="00D92303">
        <w:rPr>
          <w:cs/>
        </w:rPr>
        <w:t>ค่าใช้จ่าย</w:t>
      </w:r>
      <w:r w:rsidR="00776A59" w:rsidRPr="00D92303">
        <w:rPr>
          <w:rFonts w:hint="cs"/>
          <w:cs/>
        </w:rPr>
        <w:t>รับรู้</w:t>
      </w:r>
      <w:r w:rsidR="000F1075" w:rsidRPr="00D92303">
        <w:rPr>
          <w:rFonts w:hint="cs"/>
          <w:cs/>
        </w:rPr>
        <w:t>ในกำไรหรือขาดทุน</w:t>
      </w:r>
      <w:r w:rsidR="00776A59" w:rsidRPr="00D92303">
        <w:rPr>
          <w:rFonts w:hint="cs"/>
          <w:cs/>
        </w:rPr>
        <w:t>ตามเกณฑ์คงค้าง</w:t>
      </w:r>
    </w:p>
    <w:p w14:paraId="426D0E73" w14:textId="77777777" w:rsidR="00BD43EB" w:rsidRPr="00D92303" w:rsidRDefault="00BD43EB" w:rsidP="00D92303">
      <w:pPr>
        <w:spacing w:line="240" w:lineRule="auto"/>
        <w:ind w:left="547"/>
        <w:jc w:val="thaiDistribute"/>
        <w:rPr>
          <w:spacing w:val="0"/>
          <w:lang w:val="en-GB"/>
        </w:rPr>
      </w:pPr>
    </w:p>
    <w:p w14:paraId="04856EED" w14:textId="2B562ED9" w:rsidR="00C91E70" w:rsidRPr="00D92303" w:rsidRDefault="00637169" w:rsidP="00D92303">
      <w:pPr>
        <w:pStyle w:val="a"/>
        <w:tabs>
          <w:tab w:val="clear" w:pos="1080"/>
          <w:tab w:val="left" w:pos="540"/>
        </w:tabs>
        <w:ind w:right="29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D9230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(</w:t>
      </w:r>
      <w:r w:rsidR="003440B4" w:rsidRPr="00D92303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ฒ</w:t>
      </w:r>
      <w:r w:rsidR="00C91E70" w:rsidRPr="00D9230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="00C91E70" w:rsidRPr="00D9230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  <w:t>ภาษีเงินได้</w:t>
      </w:r>
    </w:p>
    <w:p w14:paraId="0DFD3DC3" w14:textId="77777777" w:rsidR="00C91E70" w:rsidRPr="00D92303" w:rsidRDefault="00C91E70" w:rsidP="00D92303">
      <w:pPr>
        <w:spacing w:line="240" w:lineRule="auto"/>
        <w:ind w:left="547"/>
        <w:jc w:val="thaiDistribute"/>
        <w:rPr>
          <w:spacing w:val="0"/>
          <w:lang w:val="en-GB"/>
        </w:rPr>
      </w:pPr>
    </w:p>
    <w:p w14:paraId="47371624" w14:textId="1ED60347" w:rsidR="00F12AB4" w:rsidRPr="00D92303" w:rsidRDefault="00776A59" w:rsidP="00D92303">
      <w:pPr>
        <w:spacing w:line="240" w:lineRule="auto"/>
        <w:ind w:left="547"/>
        <w:jc w:val="thaiDistribute"/>
        <w:rPr>
          <w:spacing w:val="-6"/>
        </w:rPr>
      </w:pPr>
      <w:r w:rsidRPr="00D92303">
        <w:rPr>
          <w:rFonts w:hint="cs"/>
          <w:spacing w:val="-6"/>
          <w:cs/>
        </w:rPr>
        <w:t>กองทรัสต์นี้เป็น</w:t>
      </w:r>
      <w:r w:rsidR="00637169" w:rsidRPr="00D92303">
        <w:rPr>
          <w:spacing w:val="-6"/>
          <w:cs/>
        </w:rPr>
        <w:t>กองทรัสต์</w:t>
      </w:r>
      <w:r w:rsidRPr="00D92303">
        <w:rPr>
          <w:rFonts w:hint="cs"/>
          <w:spacing w:val="-6"/>
          <w:cs/>
        </w:rPr>
        <w:t>ที่ได้รับยกเว้น</w:t>
      </w:r>
      <w:r w:rsidR="00637169" w:rsidRPr="00D92303">
        <w:rPr>
          <w:spacing w:val="-6"/>
          <w:cs/>
        </w:rPr>
        <w:t>ภาษีเงินได้นิติบุคคล</w:t>
      </w:r>
      <w:r w:rsidRPr="00D92303">
        <w:rPr>
          <w:rFonts w:hint="cs"/>
          <w:spacing w:val="-6"/>
          <w:cs/>
        </w:rPr>
        <w:t>ในประเทศไทย</w:t>
      </w:r>
      <w:r w:rsidR="00F90943" w:rsidRPr="00D92303">
        <w:rPr>
          <w:rFonts w:hint="cs"/>
          <w:spacing w:val="-6"/>
          <w:cs/>
        </w:rPr>
        <w:t xml:space="preserve"> </w:t>
      </w:r>
      <w:r w:rsidR="0019323C" w:rsidRPr="00D92303">
        <w:rPr>
          <w:rFonts w:hint="cs"/>
          <w:spacing w:val="-6"/>
          <w:cs/>
        </w:rPr>
        <w:t>จึงไม่มีภาระภาษีเงินได้นิติบุคคลบันทึกไว้ในงบการเงิน</w:t>
      </w:r>
    </w:p>
    <w:p w14:paraId="134877CA" w14:textId="77777777" w:rsidR="007B24BB" w:rsidRPr="00D92303" w:rsidRDefault="007B24BB" w:rsidP="00D92303">
      <w:pPr>
        <w:spacing w:line="240" w:lineRule="auto"/>
        <w:ind w:left="547"/>
        <w:jc w:val="thaiDistribute"/>
        <w:rPr>
          <w:spacing w:val="0"/>
          <w:lang w:val="en-GB"/>
        </w:rPr>
      </w:pPr>
    </w:p>
    <w:p w14:paraId="2446A345" w14:textId="5F994D4A" w:rsidR="009B25BC" w:rsidRPr="00D92303" w:rsidRDefault="009620A0" w:rsidP="00D92303">
      <w:pPr>
        <w:pStyle w:val="a"/>
        <w:tabs>
          <w:tab w:val="clear" w:pos="1080"/>
        </w:tabs>
        <w:ind w:left="540" w:right="29" w:hanging="540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D9230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(</w:t>
      </w:r>
      <w:r w:rsidR="003440B4" w:rsidRPr="00D92303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ณ</w:t>
      </w:r>
      <w:r w:rsidR="009B25BC" w:rsidRPr="00D9230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="009B25BC" w:rsidRPr="00D9230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  <w:t>การแบ่งปันส่วนทุน</w:t>
      </w:r>
    </w:p>
    <w:p w14:paraId="44F2606A" w14:textId="77777777" w:rsidR="00DB47A7" w:rsidRPr="00D92303" w:rsidRDefault="00DB47A7" w:rsidP="00D92303">
      <w:pPr>
        <w:spacing w:line="240" w:lineRule="auto"/>
        <w:ind w:left="547"/>
        <w:jc w:val="thaiDistribute"/>
        <w:rPr>
          <w:spacing w:val="0"/>
          <w:lang w:val="en-GB"/>
        </w:rPr>
      </w:pPr>
    </w:p>
    <w:p w14:paraId="21698DE3" w14:textId="42557932" w:rsidR="00637169" w:rsidRPr="00D92303" w:rsidRDefault="00637169" w:rsidP="00D92303">
      <w:pPr>
        <w:spacing w:line="240" w:lineRule="auto"/>
        <w:ind w:left="547" w:hanging="7"/>
        <w:jc w:val="thaiDistribute"/>
      </w:pPr>
      <w:r w:rsidRPr="00D92303">
        <w:rPr>
          <w:cs/>
        </w:rPr>
        <w:t>กองทรัสต์บันทึกลดกำไรสะสม ณ วันที่ประกาศจ่ายประโยชน์ตอบแทน</w:t>
      </w:r>
    </w:p>
    <w:p w14:paraId="3BA5AC8E" w14:textId="77777777" w:rsidR="00430DFE" w:rsidRPr="00D92303" w:rsidRDefault="00430DFE" w:rsidP="00D92303">
      <w:pPr>
        <w:spacing w:line="240" w:lineRule="auto"/>
        <w:ind w:left="547"/>
        <w:jc w:val="thaiDistribute"/>
        <w:rPr>
          <w:spacing w:val="0"/>
          <w:lang w:val="en-GB"/>
        </w:rPr>
      </w:pPr>
    </w:p>
    <w:p w14:paraId="24F24BFB" w14:textId="5BFAB2AE" w:rsidR="00936263" w:rsidRPr="00D92303" w:rsidRDefault="000A56B1" w:rsidP="00D92303">
      <w:pPr>
        <w:pStyle w:val="a"/>
        <w:tabs>
          <w:tab w:val="clear" w:pos="1080"/>
        </w:tabs>
        <w:ind w:left="540" w:right="29" w:hanging="540"/>
        <w:jc w:val="thaiDistribute"/>
        <w:rPr>
          <w:rFonts w:ascii="Angsana New" w:eastAsia="Cordia New" w:hAnsi="Angsana New" w:cs="Angsana New"/>
          <w:b/>
          <w:bCs/>
          <w:i/>
          <w:iCs/>
          <w:cs/>
          <w:lang w:val="en-US"/>
        </w:rPr>
      </w:pPr>
      <w:r w:rsidRPr="00D92303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(</w:t>
      </w:r>
      <w:r w:rsidR="003440B4" w:rsidRPr="00D92303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ด</w:t>
      </w:r>
      <w:r w:rsidRPr="00D92303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)</w:t>
      </w:r>
      <w:r w:rsidRPr="00D9230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</w:r>
      <w:r w:rsidR="00936263" w:rsidRPr="00D92303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บุคคลหรือกิจการที่เกี่ยวข้องกัน</w:t>
      </w:r>
    </w:p>
    <w:p w14:paraId="7E59B366" w14:textId="77777777" w:rsidR="00936263" w:rsidRPr="00707E9E" w:rsidRDefault="00936263" w:rsidP="00D92303">
      <w:pPr>
        <w:spacing w:line="240" w:lineRule="auto"/>
        <w:ind w:left="547"/>
        <w:jc w:val="thaiDistribute"/>
        <w:rPr>
          <w:spacing w:val="0"/>
          <w:lang w:val="en-GB"/>
        </w:rPr>
      </w:pPr>
    </w:p>
    <w:p w14:paraId="5E00F0EE" w14:textId="10B82298" w:rsidR="006A5198" w:rsidRPr="00D92303" w:rsidRDefault="00936263" w:rsidP="00D92303">
      <w:pPr>
        <w:spacing w:line="240" w:lineRule="auto"/>
        <w:ind w:left="540" w:right="-108"/>
        <w:jc w:val="thaiDistribute"/>
        <w:rPr>
          <w:b/>
        </w:rPr>
      </w:pPr>
      <w:r w:rsidRPr="00D92303">
        <w:rPr>
          <w:rFonts w:hint="cs"/>
          <w:b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</w:t>
      </w:r>
      <w:r w:rsidR="00CB5135" w:rsidRPr="00D92303">
        <w:rPr>
          <w:rFonts w:hint="cs"/>
          <w:b/>
          <w:cs/>
        </w:rPr>
        <w:t>กองทรัสต์</w:t>
      </w:r>
      <w:r w:rsidRPr="00D92303">
        <w:rPr>
          <w:rFonts w:hint="cs"/>
          <w:b/>
          <w:cs/>
        </w:rPr>
        <w:t xml:space="preserve">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</w:t>
      </w:r>
      <w:r w:rsidR="00CB5135" w:rsidRPr="00D92303">
        <w:rPr>
          <w:rFonts w:hint="cs"/>
          <w:b/>
          <w:cs/>
        </w:rPr>
        <w:t>องทรัสต์</w:t>
      </w:r>
      <w:r w:rsidRPr="00D92303">
        <w:rPr>
          <w:rFonts w:hint="cs"/>
          <w:b/>
          <w:cs/>
        </w:rPr>
        <w:t xml:space="preserve"> หรือก</w:t>
      </w:r>
      <w:r w:rsidR="00CB5135" w:rsidRPr="00D92303">
        <w:rPr>
          <w:rFonts w:hint="cs"/>
          <w:b/>
          <w:cs/>
        </w:rPr>
        <w:t>องทรัสต์</w:t>
      </w:r>
      <w:r w:rsidR="00CB5135" w:rsidRPr="00D92303">
        <w:rPr>
          <w:b/>
          <w:cs/>
        </w:rPr>
        <w:br/>
      </w:r>
      <w:r w:rsidRPr="00D92303">
        <w:rPr>
          <w:rFonts w:hint="cs"/>
          <w:b/>
          <w:cs/>
        </w:rPr>
        <w:t xml:space="preserve">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48FB6E91" w14:textId="7D468E98" w:rsidR="00B3034E" w:rsidRPr="00D92303" w:rsidRDefault="00B3034E" w:rsidP="00D92303">
      <w:pPr>
        <w:spacing w:line="240" w:lineRule="auto"/>
        <w:ind w:left="547"/>
        <w:jc w:val="thaiDistribute"/>
        <w:rPr>
          <w:spacing w:val="0"/>
          <w:lang w:val="en-GB"/>
        </w:rPr>
      </w:pPr>
    </w:p>
    <w:p w14:paraId="3F0C502B" w14:textId="008A4A50" w:rsidR="00F90943" w:rsidRPr="00D92303" w:rsidRDefault="00F90943" w:rsidP="00D92303">
      <w:pPr>
        <w:pStyle w:val="a"/>
        <w:tabs>
          <w:tab w:val="clear" w:pos="1080"/>
        </w:tabs>
        <w:ind w:left="540" w:right="29" w:hanging="540"/>
        <w:jc w:val="thaiDistribute"/>
        <w:rPr>
          <w:rFonts w:ascii="Angsana New" w:eastAsia="Cordia New" w:hAnsi="Angsana New" w:cs="Angsana New"/>
          <w:b/>
          <w:bCs/>
          <w:i/>
          <w:iCs/>
          <w:cs/>
          <w:lang w:val="en-US"/>
        </w:rPr>
      </w:pPr>
      <w:bookmarkStart w:id="2" w:name="_Hlk96437869"/>
      <w:r w:rsidRPr="00D92303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(</w:t>
      </w:r>
      <w:r w:rsidR="003440B4" w:rsidRPr="00D92303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ต</w:t>
      </w:r>
      <w:r w:rsidRPr="00D92303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)</w:t>
      </w:r>
      <w:r w:rsidRPr="00D9230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</w:r>
      <w:r w:rsidRPr="00D92303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ส่วนงาน</w:t>
      </w:r>
      <w:r w:rsidR="003A15BA" w:rsidRPr="00D92303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ดำเนินงาน</w:t>
      </w:r>
    </w:p>
    <w:bookmarkEnd w:id="2"/>
    <w:p w14:paraId="60776895" w14:textId="5FF4174F" w:rsidR="00F90943" w:rsidRPr="00D92303" w:rsidRDefault="00F90943" w:rsidP="00D92303">
      <w:pPr>
        <w:spacing w:line="240" w:lineRule="auto"/>
        <w:ind w:left="547"/>
        <w:jc w:val="thaiDistribute"/>
        <w:rPr>
          <w:spacing w:val="0"/>
          <w:lang w:val="en-GB"/>
        </w:rPr>
      </w:pPr>
    </w:p>
    <w:p w14:paraId="322F2337" w14:textId="4B05E800" w:rsidR="00F90943" w:rsidRPr="00D92303" w:rsidRDefault="00F90943" w:rsidP="00D92303">
      <w:pPr>
        <w:pStyle w:val="a"/>
        <w:tabs>
          <w:tab w:val="clear" w:pos="1080"/>
        </w:tabs>
        <w:ind w:left="540" w:right="29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D92303">
        <w:rPr>
          <w:rFonts w:ascii="Angsana New" w:hAnsi="Angsana New" w:cs="Angsana New" w:hint="cs"/>
          <w:b/>
          <w:cs/>
          <w:lang w:val="en-US"/>
        </w:rPr>
        <w:t>ผลการดำเนินงานของส่วนงานที่รายงานต่อผู้จัดการกองทรัสต์</w:t>
      </w:r>
      <w:r w:rsidR="0027319C" w:rsidRPr="00D92303">
        <w:rPr>
          <w:rFonts w:ascii="Angsana New" w:hAnsi="Angsana New" w:cs="Angsana New" w:hint="cs"/>
          <w:b/>
          <w:cs/>
          <w:lang w:val="en-US"/>
        </w:rPr>
        <w:t xml:space="preserve"> (ผู้มีอำนาจตัดสินใจสูงสุดด้านการดำเนินงานของกองทรัสต์) จะแสดงถึงรายการที่เกิดขึ้นจากส่วนงานดำเนินงานนั้นโดยตรง</w:t>
      </w:r>
    </w:p>
    <w:p w14:paraId="0A9B9957" w14:textId="056B5FFA" w:rsidR="001B4EA4" w:rsidRPr="00D92303" w:rsidRDefault="001B4EA4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  <w:lang w:val="en-GB"/>
        </w:rPr>
      </w:pPr>
      <w:r w:rsidRPr="00D92303">
        <w:rPr>
          <w:spacing w:val="0"/>
          <w:lang w:val="en-GB"/>
        </w:rPr>
        <w:br w:type="page"/>
      </w:r>
    </w:p>
    <w:p w14:paraId="20BCFBCF" w14:textId="3DBDA24E" w:rsidR="00AF706C" w:rsidRPr="00D92303" w:rsidRDefault="00536D35" w:rsidP="00D92303">
      <w:pPr>
        <w:pStyle w:val="a"/>
        <w:tabs>
          <w:tab w:val="clear" w:pos="1080"/>
        </w:tabs>
        <w:ind w:left="540" w:right="29" w:hanging="540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D92303">
        <w:rPr>
          <w:rFonts w:ascii="Angsana New" w:eastAsia="Cordia New" w:hAnsi="Angsana New" w:cs="Angsana New"/>
          <w:b/>
          <w:bCs/>
          <w:lang w:val="en-US"/>
        </w:rPr>
        <w:t>4</w:t>
      </w:r>
      <w:r w:rsidR="0054721A" w:rsidRPr="00D92303">
        <w:rPr>
          <w:rFonts w:ascii="Angsana New" w:eastAsia="Cordia New" w:hAnsi="Angsana New" w:cs="Angsana New"/>
          <w:b/>
          <w:bCs/>
          <w:lang w:val="en-US"/>
        </w:rPr>
        <w:tab/>
      </w:r>
      <w:r w:rsidR="00AF706C" w:rsidRPr="00D92303">
        <w:rPr>
          <w:rFonts w:ascii="Angsana New" w:hAnsi="Angsana New" w:cs="Angsana New"/>
          <w:b/>
          <w:bCs/>
          <w:cs/>
        </w:rPr>
        <w:t xml:space="preserve">ความเสี่ยงทางการเงิน </w:t>
      </w:r>
    </w:p>
    <w:p w14:paraId="0D14EB46" w14:textId="77777777" w:rsidR="00AF706C" w:rsidRPr="00D92303" w:rsidRDefault="00AF706C" w:rsidP="00D92303">
      <w:pPr>
        <w:spacing w:line="240" w:lineRule="auto"/>
        <w:ind w:left="547"/>
        <w:jc w:val="thaiDistribute"/>
        <w:rPr>
          <w:spacing w:val="0"/>
          <w:lang w:val="en-GB"/>
        </w:rPr>
      </w:pPr>
    </w:p>
    <w:p w14:paraId="18144C0C" w14:textId="77777777" w:rsidR="00FE6EE6" w:rsidRPr="00D92303" w:rsidRDefault="00AF706C" w:rsidP="00D92303">
      <w:pPr>
        <w:ind w:firstLine="540"/>
        <w:jc w:val="thaiDistribute"/>
        <w:rPr>
          <w:b/>
          <w:bCs/>
          <w:i/>
          <w:iCs/>
        </w:rPr>
      </w:pPr>
      <w:r w:rsidRPr="00D92303">
        <w:rPr>
          <w:b/>
          <w:bCs/>
          <w:i/>
          <w:iCs/>
          <w:cs/>
        </w:rPr>
        <w:t xml:space="preserve">ความเสี่ยงด้านเครดิต </w:t>
      </w:r>
    </w:p>
    <w:p w14:paraId="2FDAC0F5" w14:textId="77777777" w:rsidR="00FE6EE6" w:rsidRPr="00D92303" w:rsidRDefault="00FE6EE6" w:rsidP="00D92303">
      <w:pPr>
        <w:spacing w:line="240" w:lineRule="auto"/>
        <w:ind w:left="547"/>
        <w:jc w:val="thaiDistribute"/>
        <w:rPr>
          <w:spacing w:val="0"/>
          <w:lang w:val="en-GB"/>
        </w:rPr>
      </w:pPr>
    </w:p>
    <w:p w14:paraId="15C514BC" w14:textId="699D6830" w:rsidR="008438AD" w:rsidRPr="00D92303" w:rsidRDefault="008438AD" w:rsidP="00D92303">
      <w:pPr>
        <w:tabs>
          <w:tab w:val="left" w:pos="540"/>
        </w:tabs>
        <w:spacing w:line="240" w:lineRule="auto"/>
        <w:ind w:left="540" w:right="-18"/>
        <w:jc w:val="thaiDistribute"/>
        <w:rPr>
          <w:spacing w:val="0"/>
        </w:rPr>
      </w:pPr>
      <w:r w:rsidRPr="00D92303">
        <w:rPr>
          <w:spacing w:val="0"/>
          <w:cs/>
        </w:rPr>
        <w:t>ความเสี่ยงด้านเครดิตเป็นความเสี่ยงจากการสูญเสียทางการเงินของกองทรัสต์</w:t>
      </w:r>
      <w:r w:rsidRPr="00D92303">
        <w:rPr>
          <w:rFonts w:hint="cs"/>
          <w:spacing w:val="0"/>
          <w:cs/>
        </w:rPr>
        <w:t xml:space="preserve"> </w:t>
      </w:r>
      <w:r w:rsidRPr="00D92303">
        <w:rPr>
          <w:spacing w:val="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ซึ่งโดยส่วนใหญ่เกิดจากลูกหนี้ที่เป็นลูกค้าและเงินลงทุนในตราสารหนี้ของกองทรัสต์</w:t>
      </w:r>
      <w:r w:rsidR="00D07EFC" w:rsidRPr="00D92303">
        <w:rPr>
          <w:rFonts w:hint="cs"/>
          <w:spacing w:val="0"/>
          <w:cs/>
        </w:rPr>
        <w:t xml:space="preserve"> </w:t>
      </w:r>
      <w:r w:rsidR="00D07EFC" w:rsidRPr="00D92303">
        <w:rPr>
          <w:spacing w:val="0"/>
          <w:cs/>
        </w:rPr>
        <w:t>อย่างไรก็ตาม สินทรัพย์ทางการเงินดังกล่าวจะครบกำหนดในระยะเวลาอันสั้น กองทรัสต์จึงไม่คาดว่าจะได้รับความเสียหายจากการเก็บหนี้</w:t>
      </w:r>
    </w:p>
    <w:p w14:paraId="1003CC3B" w14:textId="77777777" w:rsidR="001B4EA4" w:rsidRPr="00707E9E" w:rsidRDefault="001B4EA4" w:rsidP="00707E9E">
      <w:pPr>
        <w:spacing w:line="240" w:lineRule="auto"/>
        <w:ind w:left="547"/>
        <w:jc w:val="thaiDistribute"/>
        <w:rPr>
          <w:spacing w:val="0"/>
          <w:lang w:val="en-GB"/>
        </w:rPr>
      </w:pPr>
    </w:p>
    <w:p w14:paraId="726014C6" w14:textId="61061BBC" w:rsidR="004A323F" w:rsidRPr="00D92303" w:rsidRDefault="008438AD" w:rsidP="00D92303">
      <w:pPr>
        <w:tabs>
          <w:tab w:val="left" w:pos="540"/>
        </w:tabs>
        <w:spacing w:line="240" w:lineRule="auto"/>
        <w:ind w:left="540" w:right="-18"/>
        <w:jc w:val="thaiDistribute"/>
      </w:pPr>
      <w:r w:rsidRPr="00D92303">
        <w:rPr>
          <w:cs/>
        </w:rPr>
        <w:t>กองทรัสต์ได้กำหนดนโยบายทางด้านสินเชื่อเพื่อควบคุมความเสี่ยงทางด้านสินเชื่อดังกล่าวอย่างสม่ำเสมอ</w:t>
      </w:r>
      <w:r w:rsidR="00BB69E5" w:rsidRPr="00D92303">
        <w:t xml:space="preserve"> </w:t>
      </w:r>
      <w:r w:rsidR="00BB69E5" w:rsidRPr="00D92303">
        <w:rPr>
          <w:cs/>
        </w:rPr>
        <w:t>กองทรัสต์ไม่มีการกระจุกตัวของความเสี่ยงด้านการให้สินเชื่อแก่ลูกหนี้ เนื่องจากกองทรัสต์มีลูกค้าจำนวนมากและอยู่ใน</w:t>
      </w:r>
      <w:r w:rsidR="00EB34C4" w:rsidRPr="00D92303">
        <w:rPr>
          <w:cs/>
        </w:rPr>
        <w:br/>
      </w:r>
      <w:r w:rsidR="00BB69E5" w:rsidRPr="00D92303">
        <w:rPr>
          <w:cs/>
        </w:rPr>
        <w:t>กลุ่มธุรกิจที่ต่างกัน นอกจากนี้ กองทรัสต์มีกำหนดให้มีการเรียกเก็บเงินมัดจำค่าเช่าล่วงหน้าจากลูกค้าของกองทรัสต์ เพื่อเป็นประกันในกรณีที่กองทรัสต์ไม่สามารถเก็บค่าเช่าได้</w:t>
      </w:r>
      <w:r w:rsidRPr="00D92303">
        <w:rPr>
          <w:cs/>
        </w:rPr>
        <w:t xml:space="preserve"> 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</w:t>
      </w:r>
      <w:r w:rsidR="000F1075" w:rsidRPr="00D92303">
        <w:rPr>
          <w:cs/>
        </w:rPr>
        <w:br/>
      </w:r>
      <w:r w:rsidR="005B6F1A" w:rsidRPr="00D92303">
        <w:rPr>
          <w:cs/>
        </w:rPr>
        <w:t>งบ</w:t>
      </w:r>
      <w:r w:rsidR="00707E9E">
        <w:rPr>
          <w:rFonts w:hint="cs"/>
          <w:cs/>
        </w:rPr>
        <w:t>แสดง</w:t>
      </w:r>
      <w:r w:rsidR="005B6F1A" w:rsidRPr="00D92303">
        <w:rPr>
          <w:cs/>
        </w:rPr>
        <w:t>ฐานะการเงิน</w:t>
      </w:r>
    </w:p>
    <w:p w14:paraId="01291C3A" w14:textId="77777777" w:rsidR="007B24BB" w:rsidRPr="00707E9E" w:rsidRDefault="007B24BB" w:rsidP="00707E9E">
      <w:pPr>
        <w:spacing w:line="240" w:lineRule="auto"/>
        <w:ind w:left="547"/>
        <w:jc w:val="thaiDistribute"/>
        <w:rPr>
          <w:spacing w:val="0"/>
          <w:cs/>
          <w:lang w:val="en-GB"/>
        </w:rPr>
      </w:pPr>
    </w:p>
    <w:p w14:paraId="5F22191A" w14:textId="7C78C32D" w:rsidR="008438AD" w:rsidRPr="00D92303" w:rsidRDefault="008438AD" w:rsidP="00D92303">
      <w:pPr>
        <w:pStyle w:val="block"/>
        <w:spacing w:after="0" w:line="240" w:lineRule="auto"/>
        <w:ind w:left="1260" w:right="-7" w:hanging="720"/>
        <w:jc w:val="both"/>
        <w:rPr>
          <w:rFonts w:asciiTheme="majorBidi" w:hAnsiTheme="majorBidi" w:cstheme="majorBidi"/>
          <w:i/>
          <w:iCs/>
          <w:spacing w:val="0"/>
          <w:sz w:val="30"/>
          <w:szCs w:val="30"/>
          <w:lang w:bidi="th-TH"/>
        </w:rPr>
      </w:pPr>
      <w:r w:rsidRPr="00D92303">
        <w:rPr>
          <w:rFonts w:asciiTheme="majorBidi" w:hAnsiTheme="majorBidi"/>
          <w:i/>
          <w:iCs/>
          <w:sz w:val="30"/>
          <w:szCs w:val="30"/>
          <w:cs/>
          <w:lang w:bidi="th-TH"/>
        </w:rPr>
        <w:t>ลูกหนี้</w:t>
      </w:r>
      <w:r w:rsidRPr="00D92303">
        <w:rPr>
          <w:rFonts w:asciiTheme="majorBidi" w:hAnsiTheme="majorBidi" w:hint="cs"/>
          <w:i/>
          <w:iCs/>
          <w:sz w:val="30"/>
          <w:szCs w:val="30"/>
          <w:cs/>
          <w:lang w:bidi="th-TH"/>
        </w:rPr>
        <w:t>รายได้</w:t>
      </w:r>
      <w:r w:rsidRPr="00D92303">
        <w:rPr>
          <w:rFonts w:asciiTheme="majorBidi" w:hAnsiTheme="majorBidi"/>
          <w:i/>
          <w:iCs/>
          <w:sz w:val="30"/>
          <w:szCs w:val="30"/>
          <w:cs/>
          <w:lang w:bidi="th-TH"/>
        </w:rPr>
        <w:t>ค่าเช่าและบริการ</w:t>
      </w:r>
      <w:r w:rsidRPr="00D92303">
        <w:rPr>
          <w:rFonts w:asciiTheme="majorBidi" w:hAnsiTheme="majorBidi" w:hint="cs"/>
          <w:i/>
          <w:iCs/>
          <w:sz w:val="30"/>
          <w:szCs w:val="30"/>
          <w:cs/>
          <w:lang w:bidi="th-TH"/>
        </w:rPr>
        <w:t>ค้างรับ</w:t>
      </w:r>
    </w:p>
    <w:p w14:paraId="3A29E871" w14:textId="77777777" w:rsidR="008438AD" w:rsidRPr="00707E9E" w:rsidRDefault="008438AD" w:rsidP="00707E9E">
      <w:pPr>
        <w:spacing w:line="240" w:lineRule="auto"/>
        <w:ind w:left="547"/>
        <w:jc w:val="thaiDistribute"/>
        <w:rPr>
          <w:spacing w:val="0"/>
          <w:cs/>
          <w:lang w:val="en-GB"/>
        </w:rPr>
      </w:pPr>
    </w:p>
    <w:p w14:paraId="4A3561A3" w14:textId="3334E797" w:rsidR="00BB69E5" w:rsidRPr="00D92303" w:rsidRDefault="00D07EFC" w:rsidP="00D92303">
      <w:pPr>
        <w:tabs>
          <w:tab w:val="left" w:pos="1080"/>
        </w:tabs>
        <w:spacing w:line="240" w:lineRule="auto"/>
        <w:ind w:left="540"/>
        <w:jc w:val="thaiDistribute"/>
      </w:pPr>
      <w:r w:rsidRPr="00D92303">
        <w:rPr>
          <w:cs/>
        </w:rPr>
        <w:t>ความเสี่ยงด้านเครดิต</w:t>
      </w:r>
      <w:r w:rsidR="008438AD" w:rsidRPr="00D92303">
        <w:rPr>
          <w:cs/>
        </w:rPr>
        <w:t>ของกองทรัสต์ได้รับอิทธิพลมาจากลักษณะเฉพาะตัวของลูกค้าแต่ละราย</w:t>
      </w:r>
      <w:r w:rsidRPr="00D92303">
        <w:rPr>
          <w:rFonts w:hint="cs"/>
          <w:cs/>
        </w:rPr>
        <w:t xml:space="preserve"> </w:t>
      </w:r>
      <w:r w:rsidR="008438AD" w:rsidRPr="00D92303">
        <w:rPr>
          <w:cs/>
        </w:rPr>
        <w:t>อย่างไรก็ตาม ผู้</w:t>
      </w:r>
      <w:r w:rsidR="000F1075" w:rsidRPr="00D92303">
        <w:rPr>
          <w:rFonts w:hint="cs"/>
          <w:cs/>
        </w:rPr>
        <w:t>จัดการกองทรัสต์</w:t>
      </w:r>
      <w:r w:rsidR="008438AD" w:rsidRPr="00D92303">
        <w:rPr>
          <w:cs/>
        </w:rPr>
        <w:t>ต้องพิจารณาถึงปัจจัยอื่น</w:t>
      </w:r>
      <w:r w:rsidR="000F1075" w:rsidRPr="00D92303">
        <w:rPr>
          <w:rFonts w:hint="cs"/>
          <w:cs/>
        </w:rPr>
        <w:t xml:space="preserve"> </w:t>
      </w:r>
      <w:r w:rsidR="008438AD" w:rsidRPr="00D92303">
        <w:rPr>
          <w:cs/>
        </w:rPr>
        <w:t>ๆ ซึ่งอาจส่งผลต่อความเสี่ยงด้านเครดิตของลูกค้า ซึ่งรวมถึงความเสี่ยงของ</w:t>
      </w:r>
      <w:r w:rsidR="001B4EA4" w:rsidRPr="00D92303">
        <w:br/>
      </w:r>
      <w:r w:rsidR="008438AD" w:rsidRPr="00D92303">
        <w:rPr>
          <w:cs/>
        </w:rPr>
        <w:t>การผิดนัดชำระซึ่งเกี่ยวข้องกับอุตสาหกรรม</w:t>
      </w:r>
    </w:p>
    <w:p w14:paraId="74C70366" w14:textId="212C987E" w:rsidR="008438AD" w:rsidRPr="00707E9E" w:rsidRDefault="008438AD" w:rsidP="00707E9E">
      <w:pPr>
        <w:spacing w:line="240" w:lineRule="auto"/>
        <w:ind w:left="547"/>
        <w:jc w:val="thaiDistribute"/>
        <w:rPr>
          <w:spacing w:val="0"/>
          <w:lang w:val="en-GB"/>
        </w:rPr>
      </w:pPr>
    </w:p>
    <w:p w14:paraId="3031E1E4" w14:textId="62E3A04F" w:rsidR="00D07EFC" w:rsidRPr="00D92303" w:rsidRDefault="00D07EFC" w:rsidP="00D92303">
      <w:pPr>
        <w:tabs>
          <w:tab w:val="left" w:pos="540"/>
        </w:tabs>
        <w:spacing w:line="240" w:lineRule="auto"/>
        <w:ind w:left="540" w:right="-18"/>
        <w:jc w:val="thaiDistribute"/>
      </w:pPr>
      <w:r w:rsidRPr="00D92303">
        <w:rPr>
          <w:cs/>
        </w:rPr>
        <w:t>กองทรัสต์จำกัดความเสี่ยงด้านเครดิตของลูกหนี้ด้วยการกำหนดระยะเวลาการจ่ายชำระ และมีการติดตามยอดคงค้างของลูกหนี้การค้าอย่างสม่ำเสมอ กองทรัสต์พิจารณาการด้อยค่าทุกวันสิ้นรอบระยะเวลารายงาน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 สภาวะเศรษฐกิจในปัจจุบันและมุมมองของกองทรัสต์ที่มีต่อสภาวะเศรษฐกิจตลอดอายุที่คาดการณ์ไว้ของลูกหนี้</w:t>
      </w:r>
    </w:p>
    <w:p w14:paraId="23784158" w14:textId="7CBEBEF5" w:rsidR="001B4EA4" w:rsidRPr="00D92303" w:rsidRDefault="001B4EA4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  <w:r w:rsidRPr="00D92303">
        <w:rPr>
          <w:sz w:val="24"/>
          <w:szCs w:val="24"/>
        </w:rPr>
        <w:br w:type="page"/>
      </w:r>
    </w:p>
    <w:p w14:paraId="6E13E210" w14:textId="4CFDC031" w:rsidR="00BB69E5" w:rsidRDefault="00BB69E5" w:rsidP="001F21DA">
      <w:pPr>
        <w:tabs>
          <w:tab w:val="left" w:pos="1080"/>
        </w:tabs>
        <w:ind w:left="540"/>
        <w:jc w:val="thaiDistribute"/>
      </w:pPr>
      <w:r w:rsidRPr="00D92303">
        <w:rPr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รายได้ค่าเช่าและบริการค้างรับ</w:t>
      </w:r>
    </w:p>
    <w:p w14:paraId="609A3D88" w14:textId="77777777" w:rsidR="00CC3920" w:rsidRPr="00737CCF" w:rsidRDefault="00CC3920" w:rsidP="00737CCF">
      <w:pPr>
        <w:spacing w:line="240" w:lineRule="auto"/>
        <w:ind w:left="547"/>
        <w:jc w:val="thaiDistribute"/>
        <w:rPr>
          <w:spacing w:val="0"/>
          <w:lang w:val="en-GB"/>
        </w:rPr>
      </w:pPr>
    </w:p>
    <w:tbl>
      <w:tblPr>
        <w:tblW w:w="4849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532"/>
        <w:gridCol w:w="265"/>
        <w:gridCol w:w="1716"/>
        <w:gridCol w:w="270"/>
        <w:gridCol w:w="1304"/>
      </w:tblGrid>
      <w:tr w:rsidR="0086003C" w:rsidRPr="00D92303" w14:paraId="047B69E7" w14:textId="77777777" w:rsidTr="00737CCF">
        <w:tc>
          <w:tcPr>
            <w:tcW w:w="2269" w:type="pct"/>
          </w:tcPr>
          <w:p w14:paraId="144287A7" w14:textId="6D8D79FE" w:rsidR="0086003C" w:rsidRPr="00D92303" w:rsidRDefault="00737CCF" w:rsidP="00D92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b/>
                <w:bCs/>
                <w:i/>
                <w:iCs/>
                <w:spacing w:val="0"/>
              </w:rPr>
            </w:pPr>
            <w:r w:rsidRPr="00D92303">
              <w:rPr>
                <w:b/>
                <w:bCs/>
                <w:i/>
                <w:iCs/>
                <w:spacing w:val="0"/>
                <w:cs/>
              </w:rPr>
              <w:t>ลูกหนี้รายได้ค่าเช่าและบริการค้างรับ</w:t>
            </w:r>
          </w:p>
        </w:tc>
        <w:tc>
          <w:tcPr>
            <w:tcW w:w="822" w:type="pct"/>
          </w:tcPr>
          <w:p w14:paraId="575ACA3D" w14:textId="77777777" w:rsidR="0086003C" w:rsidRPr="00D92303" w:rsidRDefault="0086003C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i/>
                <w:iCs/>
              </w:rPr>
            </w:pPr>
            <w:r w:rsidRPr="00D92303">
              <w:rPr>
                <w:cs/>
              </w:rPr>
              <w:t>ลูกหนี้การค้า</w:t>
            </w:r>
          </w:p>
        </w:tc>
        <w:tc>
          <w:tcPr>
            <w:tcW w:w="142" w:type="pct"/>
          </w:tcPr>
          <w:p w14:paraId="510D6552" w14:textId="77777777" w:rsidR="0086003C" w:rsidRPr="00D92303" w:rsidRDefault="0086003C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i/>
                <w:iCs/>
              </w:rPr>
            </w:pPr>
          </w:p>
        </w:tc>
        <w:tc>
          <w:tcPr>
            <w:tcW w:w="921" w:type="pct"/>
          </w:tcPr>
          <w:p w14:paraId="09F4C87E" w14:textId="29DBD262" w:rsidR="0086003C" w:rsidRPr="00D92303" w:rsidRDefault="00737CCF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after="0" w:line="240" w:lineRule="auto"/>
              <w:ind w:left="-49" w:right="-91"/>
              <w:jc w:val="center"/>
            </w:pPr>
            <w:r w:rsidRPr="00D92303">
              <w:rPr>
                <w:cs/>
              </w:rPr>
              <w:t>ลูกหนี้การค้า</w:t>
            </w:r>
          </w:p>
        </w:tc>
        <w:tc>
          <w:tcPr>
            <w:tcW w:w="145" w:type="pct"/>
          </w:tcPr>
          <w:p w14:paraId="0EBC4B1D" w14:textId="77777777" w:rsidR="0086003C" w:rsidRPr="00D92303" w:rsidRDefault="0086003C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</w:pPr>
          </w:p>
        </w:tc>
        <w:tc>
          <w:tcPr>
            <w:tcW w:w="700" w:type="pct"/>
          </w:tcPr>
          <w:p w14:paraId="689A59FF" w14:textId="77777777" w:rsidR="0086003C" w:rsidRPr="00D92303" w:rsidRDefault="0086003C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</w:pPr>
            <w:r w:rsidRPr="00D92303">
              <w:rPr>
                <w:cs/>
              </w:rPr>
              <w:t>มูลค่ารวม</w:t>
            </w:r>
          </w:p>
        </w:tc>
      </w:tr>
      <w:tr w:rsidR="0086003C" w:rsidRPr="00D92303" w14:paraId="518FBAF8" w14:textId="77777777" w:rsidTr="00737CCF">
        <w:tc>
          <w:tcPr>
            <w:tcW w:w="2269" w:type="pct"/>
          </w:tcPr>
          <w:p w14:paraId="0D9A635E" w14:textId="63378F08" w:rsidR="0086003C" w:rsidRPr="00D92303" w:rsidRDefault="0086003C" w:rsidP="00D92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b/>
                <w:bCs/>
                <w:i/>
                <w:iCs/>
                <w:spacing w:val="0"/>
              </w:rPr>
            </w:pPr>
          </w:p>
        </w:tc>
        <w:tc>
          <w:tcPr>
            <w:tcW w:w="822" w:type="pct"/>
          </w:tcPr>
          <w:p w14:paraId="76E2B336" w14:textId="77777777" w:rsidR="0086003C" w:rsidRPr="00D92303" w:rsidRDefault="0086003C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cs/>
              </w:rPr>
            </w:pPr>
            <w:r w:rsidRPr="00D92303">
              <w:rPr>
                <w:cs/>
              </w:rPr>
              <w:t>กิจการอื่น</w:t>
            </w:r>
          </w:p>
        </w:tc>
        <w:tc>
          <w:tcPr>
            <w:tcW w:w="142" w:type="pct"/>
          </w:tcPr>
          <w:p w14:paraId="720202F2" w14:textId="77777777" w:rsidR="0086003C" w:rsidRPr="00D92303" w:rsidRDefault="0086003C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i/>
                <w:iCs/>
              </w:rPr>
            </w:pPr>
          </w:p>
        </w:tc>
        <w:tc>
          <w:tcPr>
            <w:tcW w:w="921" w:type="pct"/>
          </w:tcPr>
          <w:p w14:paraId="5237E025" w14:textId="7122BB63" w:rsidR="0086003C" w:rsidRPr="00D92303" w:rsidRDefault="00737CCF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after="0" w:line="240" w:lineRule="auto"/>
              <w:ind w:left="-49" w:right="-91"/>
              <w:jc w:val="center"/>
            </w:pPr>
            <w:r w:rsidRPr="00D92303">
              <w:rPr>
                <w:cs/>
              </w:rPr>
              <w:t>กิจการที่</w:t>
            </w:r>
            <w:r w:rsidR="0086003C" w:rsidRPr="00D92303">
              <w:rPr>
                <w:cs/>
              </w:rPr>
              <w:t>เกี่ยวข้องกัน</w:t>
            </w:r>
          </w:p>
        </w:tc>
        <w:tc>
          <w:tcPr>
            <w:tcW w:w="145" w:type="pct"/>
          </w:tcPr>
          <w:p w14:paraId="449ECA60" w14:textId="77777777" w:rsidR="0086003C" w:rsidRPr="00D92303" w:rsidRDefault="0086003C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</w:pPr>
          </w:p>
        </w:tc>
        <w:tc>
          <w:tcPr>
            <w:tcW w:w="700" w:type="pct"/>
          </w:tcPr>
          <w:p w14:paraId="1AC6A409" w14:textId="77777777" w:rsidR="0086003C" w:rsidRPr="00D92303" w:rsidRDefault="0086003C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</w:pPr>
            <w:r w:rsidRPr="00D92303">
              <w:rPr>
                <w:cs/>
              </w:rPr>
              <w:t>ตามบัญชี</w:t>
            </w:r>
          </w:p>
        </w:tc>
      </w:tr>
      <w:tr w:rsidR="0086003C" w:rsidRPr="00D92303" w14:paraId="7341B928" w14:textId="77777777" w:rsidTr="00737CCF">
        <w:tc>
          <w:tcPr>
            <w:tcW w:w="2269" w:type="pct"/>
          </w:tcPr>
          <w:p w14:paraId="1204A3CC" w14:textId="77777777" w:rsidR="0086003C" w:rsidRPr="00D92303" w:rsidRDefault="0086003C" w:rsidP="00D92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hanging="24"/>
              <w:jc w:val="thaiDistribute"/>
              <w:rPr>
                <w:b/>
                <w:bCs/>
                <w:spacing w:val="0"/>
              </w:rPr>
            </w:pPr>
          </w:p>
        </w:tc>
        <w:tc>
          <w:tcPr>
            <w:tcW w:w="822" w:type="pct"/>
          </w:tcPr>
          <w:p w14:paraId="570C8B92" w14:textId="77777777" w:rsidR="0086003C" w:rsidRPr="00D92303" w:rsidRDefault="0086003C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i/>
                <w:iCs/>
              </w:rPr>
            </w:pPr>
          </w:p>
        </w:tc>
        <w:tc>
          <w:tcPr>
            <w:tcW w:w="142" w:type="pct"/>
          </w:tcPr>
          <w:p w14:paraId="17533E4D" w14:textId="77777777" w:rsidR="0086003C" w:rsidRPr="00D92303" w:rsidRDefault="0086003C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i/>
                <w:iCs/>
              </w:rPr>
            </w:pPr>
          </w:p>
        </w:tc>
        <w:tc>
          <w:tcPr>
            <w:tcW w:w="921" w:type="pct"/>
          </w:tcPr>
          <w:p w14:paraId="6F89D6C7" w14:textId="0FB7EFFE" w:rsidR="0086003C" w:rsidRPr="00D92303" w:rsidRDefault="0086003C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after="0" w:line="240" w:lineRule="auto"/>
              <w:ind w:left="-49" w:right="-91"/>
              <w:jc w:val="center"/>
              <w:rPr>
                <w:i/>
                <w:iCs/>
                <w:cs/>
              </w:rPr>
            </w:pPr>
            <w:r w:rsidRPr="00D92303">
              <w:rPr>
                <w:i/>
                <w:iCs/>
                <w:cs/>
              </w:rPr>
              <w:t xml:space="preserve">(หมายเหตุ </w:t>
            </w:r>
            <w:r w:rsidR="00536D35" w:rsidRPr="00D92303">
              <w:rPr>
                <w:i/>
                <w:iCs/>
              </w:rPr>
              <w:t>5</w:t>
            </w:r>
            <w:r w:rsidRPr="00D92303">
              <w:rPr>
                <w:i/>
                <w:iCs/>
                <w:cs/>
              </w:rPr>
              <w:t>)</w:t>
            </w:r>
          </w:p>
        </w:tc>
        <w:tc>
          <w:tcPr>
            <w:tcW w:w="145" w:type="pct"/>
          </w:tcPr>
          <w:p w14:paraId="16018316" w14:textId="77777777" w:rsidR="0086003C" w:rsidRPr="00D92303" w:rsidRDefault="0086003C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</w:pPr>
          </w:p>
        </w:tc>
        <w:tc>
          <w:tcPr>
            <w:tcW w:w="700" w:type="pct"/>
          </w:tcPr>
          <w:p w14:paraId="530EA0F5" w14:textId="77777777" w:rsidR="0086003C" w:rsidRPr="00D92303" w:rsidRDefault="0086003C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</w:pPr>
          </w:p>
        </w:tc>
      </w:tr>
      <w:tr w:rsidR="0086003C" w:rsidRPr="00D92303" w14:paraId="6C18947E" w14:textId="77777777" w:rsidTr="00737CCF">
        <w:tc>
          <w:tcPr>
            <w:tcW w:w="2269" w:type="pct"/>
          </w:tcPr>
          <w:p w14:paraId="3B6931C9" w14:textId="77777777" w:rsidR="0086003C" w:rsidRPr="00D92303" w:rsidRDefault="0086003C" w:rsidP="00D92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hanging="24"/>
              <w:jc w:val="thaiDistribute"/>
              <w:rPr>
                <w:b/>
                <w:bCs/>
                <w:spacing w:val="0"/>
              </w:rPr>
            </w:pPr>
          </w:p>
        </w:tc>
        <w:tc>
          <w:tcPr>
            <w:tcW w:w="822" w:type="pct"/>
          </w:tcPr>
          <w:p w14:paraId="4DA7C868" w14:textId="77777777" w:rsidR="0086003C" w:rsidRPr="00D92303" w:rsidRDefault="0086003C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i/>
                <w:iCs/>
              </w:rPr>
            </w:pPr>
          </w:p>
        </w:tc>
        <w:tc>
          <w:tcPr>
            <w:tcW w:w="142" w:type="pct"/>
          </w:tcPr>
          <w:p w14:paraId="38C01633" w14:textId="77777777" w:rsidR="0086003C" w:rsidRPr="00D92303" w:rsidRDefault="0086003C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i/>
                <w:iCs/>
              </w:rPr>
            </w:pPr>
          </w:p>
        </w:tc>
        <w:tc>
          <w:tcPr>
            <w:tcW w:w="921" w:type="pct"/>
          </w:tcPr>
          <w:p w14:paraId="3C2062E4" w14:textId="77777777" w:rsidR="0086003C" w:rsidRPr="00D92303" w:rsidRDefault="0086003C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after="0" w:line="240" w:lineRule="auto"/>
              <w:ind w:left="-49" w:right="-91"/>
              <w:jc w:val="center"/>
              <w:rPr>
                <w:i/>
                <w:iCs/>
              </w:rPr>
            </w:pPr>
            <w:r w:rsidRPr="00D92303">
              <w:rPr>
                <w:i/>
                <w:iCs/>
                <w:cs/>
              </w:rPr>
              <w:t>(พันบาท)</w:t>
            </w:r>
          </w:p>
        </w:tc>
        <w:tc>
          <w:tcPr>
            <w:tcW w:w="145" w:type="pct"/>
          </w:tcPr>
          <w:p w14:paraId="417E9FCB" w14:textId="77777777" w:rsidR="0086003C" w:rsidRPr="00D92303" w:rsidRDefault="0086003C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</w:pPr>
          </w:p>
        </w:tc>
        <w:tc>
          <w:tcPr>
            <w:tcW w:w="700" w:type="pct"/>
          </w:tcPr>
          <w:p w14:paraId="31C4F5DB" w14:textId="77777777" w:rsidR="0086003C" w:rsidRPr="00D92303" w:rsidRDefault="0086003C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</w:pPr>
          </w:p>
        </w:tc>
      </w:tr>
      <w:tr w:rsidR="00F13ACE" w:rsidRPr="00D92303" w14:paraId="4D3BC071" w14:textId="77777777" w:rsidTr="00737CCF">
        <w:tc>
          <w:tcPr>
            <w:tcW w:w="2269" w:type="pct"/>
          </w:tcPr>
          <w:p w14:paraId="3AF0E2E3" w14:textId="1BC25120" w:rsidR="00F13ACE" w:rsidRPr="00D92303" w:rsidRDefault="00F13ACE" w:rsidP="00D92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hanging="24"/>
              <w:jc w:val="thaiDistribute"/>
              <w:rPr>
                <w:b/>
                <w:bCs/>
                <w:spacing w:val="0"/>
              </w:rPr>
            </w:pPr>
            <w:r w:rsidRPr="00D92303">
              <w:rPr>
                <w:b/>
                <w:bCs/>
                <w:i/>
                <w:iCs/>
                <w:spacing w:val="0"/>
                <w:cs/>
              </w:rPr>
              <w:t xml:space="preserve">ณ วันที่ </w:t>
            </w:r>
            <w:r w:rsidR="00601BEE" w:rsidRPr="00601BEE">
              <w:rPr>
                <w:b/>
                <w:bCs/>
                <w:i/>
                <w:iCs/>
                <w:spacing w:val="0"/>
              </w:rPr>
              <w:t>31</w:t>
            </w:r>
            <w:r w:rsidRPr="00D92303">
              <w:rPr>
                <w:b/>
                <w:bCs/>
                <w:i/>
                <w:iCs/>
                <w:spacing w:val="0"/>
              </w:rPr>
              <w:t xml:space="preserve"> </w:t>
            </w:r>
            <w:r w:rsidRPr="00D92303">
              <w:rPr>
                <w:b/>
                <w:bCs/>
                <w:i/>
                <w:iCs/>
                <w:spacing w:val="0"/>
                <w:cs/>
              </w:rPr>
              <w:t xml:space="preserve">ธันวาคม </w:t>
            </w:r>
            <w:r w:rsidR="00601BEE" w:rsidRPr="00601BEE">
              <w:rPr>
                <w:b/>
                <w:bCs/>
                <w:i/>
                <w:iCs/>
                <w:spacing w:val="0"/>
              </w:rPr>
              <w:t>2</w:t>
            </w:r>
            <w:r w:rsidR="00536D35" w:rsidRPr="00D92303">
              <w:rPr>
                <w:b/>
                <w:bCs/>
                <w:i/>
                <w:iCs/>
                <w:spacing w:val="0"/>
              </w:rPr>
              <w:t>56</w:t>
            </w:r>
            <w:r w:rsidR="00504FF6">
              <w:rPr>
                <w:b/>
                <w:bCs/>
                <w:i/>
                <w:iCs/>
                <w:spacing w:val="0"/>
              </w:rPr>
              <w:t>8</w:t>
            </w:r>
          </w:p>
        </w:tc>
        <w:tc>
          <w:tcPr>
            <w:tcW w:w="822" w:type="pct"/>
          </w:tcPr>
          <w:p w14:paraId="463CEF50" w14:textId="77777777" w:rsidR="00F13ACE" w:rsidRPr="00D92303" w:rsidRDefault="00F13ACE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i/>
                <w:iCs/>
              </w:rPr>
            </w:pPr>
          </w:p>
        </w:tc>
        <w:tc>
          <w:tcPr>
            <w:tcW w:w="142" w:type="pct"/>
          </w:tcPr>
          <w:p w14:paraId="2AB5A987" w14:textId="77777777" w:rsidR="00F13ACE" w:rsidRPr="00D92303" w:rsidRDefault="00F13ACE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i/>
                <w:iCs/>
              </w:rPr>
            </w:pPr>
          </w:p>
        </w:tc>
        <w:tc>
          <w:tcPr>
            <w:tcW w:w="921" w:type="pct"/>
          </w:tcPr>
          <w:p w14:paraId="1635753D" w14:textId="77777777" w:rsidR="00F13ACE" w:rsidRPr="00D92303" w:rsidRDefault="00F13ACE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after="0" w:line="240" w:lineRule="auto"/>
              <w:ind w:left="-49" w:right="-91"/>
              <w:jc w:val="center"/>
              <w:rPr>
                <w:i/>
                <w:iCs/>
                <w:cs/>
              </w:rPr>
            </w:pPr>
          </w:p>
        </w:tc>
        <w:tc>
          <w:tcPr>
            <w:tcW w:w="145" w:type="pct"/>
          </w:tcPr>
          <w:p w14:paraId="1BDF6CCB" w14:textId="77777777" w:rsidR="00F13ACE" w:rsidRPr="00D92303" w:rsidRDefault="00F13ACE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</w:pPr>
          </w:p>
        </w:tc>
        <w:tc>
          <w:tcPr>
            <w:tcW w:w="700" w:type="pct"/>
          </w:tcPr>
          <w:p w14:paraId="655D7419" w14:textId="77777777" w:rsidR="00F13ACE" w:rsidRPr="00D92303" w:rsidRDefault="00F13ACE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</w:pPr>
          </w:p>
        </w:tc>
      </w:tr>
      <w:tr w:rsidR="00BB3178" w:rsidRPr="00D92303" w14:paraId="0C4DFE1B" w14:textId="77777777" w:rsidTr="00737CCF">
        <w:tc>
          <w:tcPr>
            <w:tcW w:w="2269" w:type="pct"/>
          </w:tcPr>
          <w:p w14:paraId="06059FFC" w14:textId="77777777" w:rsidR="00BB3178" w:rsidRPr="00D92303" w:rsidRDefault="00BB3178" w:rsidP="00BB31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spacing w:val="0"/>
                <w:cs/>
              </w:rPr>
            </w:pPr>
            <w:r w:rsidRPr="00D92303">
              <w:rPr>
                <w:spacing w:val="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822" w:type="pct"/>
          </w:tcPr>
          <w:p w14:paraId="20D743EA" w14:textId="397B1E17" w:rsidR="00BB3178" w:rsidRPr="00D92303" w:rsidRDefault="00BB3178" w:rsidP="00BB31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5" w:right="-105"/>
            </w:pPr>
            <w:r w:rsidRPr="003E23F1">
              <w:t xml:space="preserve"> </w:t>
            </w:r>
            <w:r w:rsidR="00601BEE" w:rsidRPr="00601BEE">
              <w:t>2</w:t>
            </w:r>
            <w:r w:rsidRPr="003E23F1">
              <w:t xml:space="preserve">69 </w:t>
            </w:r>
          </w:p>
        </w:tc>
        <w:tc>
          <w:tcPr>
            <w:tcW w:w="142" w:type="pct"/>
          </w:tcPr>
          <w:p w14:paraId="7D5538C7" w14:textId="77777777" w:rsidR="00BB3178" w:rsidRPr="00D92303" w:rsidRDefault="00BB3178" w:rsidP="00BB31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5" w:right="-105"/>
            </w:pPr>
          </w:p>
        </w:tc>
        <w:tc>
          <w:tcPr>
            <w:tcW w:w="921" w:type="pct"/>
          </w:tcPr>
          <w:p w14:paraId="49702327" w14:textId="5077067F" w:rsidR="00BB3178" w:rsidRPr="00D92303" w:rsidRDefault="00BB3178" w:rsidP="0073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240" w:lineRule="auto"/>
              <w:ind w:left="-108" w:right="-88"/>
            </w:pPr>
            <w:r w:rsidRPr="00F43E39">
              <w:t xml:space="preserve"> 6,6</w:t>
            </w:r>
            <w:r w:rsidR="00601BEE" w:rsidRPr="00601BEE">
              <w:t>1</w:t>
            </w:r>
            <w:r w:rsidRPr="00F43E39">
              <w:t xml:space="preserve">6 </w:t>
            </w:r>
          </w:p>
        </w:tc>
        <w:tc>
          <w:tcPr>
            <w:tcW w:w="145" w:type="pct"/>
          </w:tcPr>
          <w:p w14:paraId="6E01688E" w14:textId="77777777" w:rsidR="00BB3178" w:rsidRPr="00D92303" w:rsidRDefault="00BB3178" w:rsidP="00BB31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75"/>
              </w:tabs>
              <w:spacing w:after="0" w:line="240" w:lineRule="auto"/>
              <w:ind w:left="-105" w:right="-88"/>
            </w:pPr>
          </w:p>
        </w:tc>
        <w:tc>
          <w:tcPr>
            <w:tcW w:w="700" w:type="pct"/>
          </w:tcPr>
          <w:p w14:paraId="4715042D" w14:textId="18C5409F" w:rsidR="00BB3178" w:rsidRPr="00D92303" w:rsidRDefault="00BB3178" w:rsidP="00BB31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88"/>
            </w:pPr>
            <w:r w:rsidRPr="00273DE3">
              <w:t xml:space="preserve"> 6,885 </w:t>
            </w:r>
          </w:p>
        </w:tc>
      </w:tr>
      <w:tr w:rsidR="00BB3178" w:rsidRPr="00D92303" w14:paraId="08DD69B2" w14:textId="77777777" w:rsidTr="00737CCF">
        <w:tc>
          <w:tcPr>
            <w:tcW w:w="2269" w:type="pct"/>
          </w:tcPr>
          <w:p w14:paraId="2719F76D" w14:textId="77777777" w:rsidR="00BB3178" w:rsidRPr="00D92303" w:rsidRDefault="00BB3178" w:rsidP="00BB31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spacing w:val="0"/>
                <w:cs/>
              </w:rPr>
            </w:pPr>
            <w:r w:rsidRPr="00D92303">
              <w:rPr>
                <w:spacing w:val="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822" w:type="pct"/>
          </w:tcPr>
          <w:p w14:paraId="2A35CB1E" w14:textId="156C1FF7" w:rsidR="00BB3178" w:rsidRPr="00D92303" w:rsidRDefault="00BB3178" w:rsidP="00BB31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5" w:right="-105"/>
            </w:pPr>
          </w:p>
        </w:tc>
        <w:tc>
          <w:tcPr>
            <w:tcW w:w="142" w:type="pct"/>
          </w:tcPr>
          <w:p w14:paraId="6CBE126A" w14:textId="77777777" w:rsidR="00BB3178" w:rsidRPr="00D92303" w:rsidRDefault="00BB3178" w:rsidP="00BB31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5" w:right="-105"/>
            </w:pPr>
          </w:p>
        </w:tc>
        <w:tc>
          <w:tcPr>
            <w:tcW w:w="921" w:type="pct"/>
          </w:tcPr>
          <w:p w14:paraId="52D56883" w14:textId="0D9482D7" w:rsidR="00BB3178" w:rsidRPr="00D92303" w:rsidRDefault="00BB3178" w:rsidP="0073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240" w:lineRule="auto"/>
              <w:ind w:left="-108" w:right="-88"/>
            </w:pPr>
          </w:p>
        </w:tc>
        <w:tc>
          <w:tcPr>
            <w:tcW w:w="145" w:type="pct"/>
          </w:tcPr>
          <w:p w14:paraId="60175B1B" w14:textId="77777777" w:rsidR="00BB3178" w:rsidRPr="00D92303" w:rsidRDefault="00BB3178" w:rsidP="00BB31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75"/>
              </w:tabs>
              <w:spacing w:after="0" w:line="240" w:lineRule="auto"/>
              <w:ind w:left="-105" w:right="-88"/>
            </w:pPr>
          </w:p>
        </w:tc>
        <w:tc>
          <w:tcPr>
            <w:tcW w:w="700" w:type="pct"/>
          </w:tcPr>
          <w:p w14:paraId="7B0EFBC3" w14:textId="1969DEC9" w:rsidR="00BB3178" w:rsidRPr="00D92303" w:rsidRDefault="00BB3178" w:rsidP="00BB31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88"/>
            </w:pPr>
          </w:p>
        </w:tc>
      </w:tr>
      <w:tr w:rsidR="00BB3178" w:rsidRPr="00D92303" w14:paraId="7AAF8BB3" w14:textId="77777777" w:rsidTr="00737CCF">
        <w:tc>
          <w:tcPr>
            <w:tcW w:w="2269" w:type="pct"/>
          </w:tcPr>
          <w:p w14:paraId="312C7CE6" w14:textId="3B7EBDC7" w:rsidR="00BB3178" w:rsidRPr="00D92303" w:rsidRDefault="00BB3178" w:rsidP="00BB3178">
            <w:pPr>
              <w:tabs>
                <w:tab w:val="left" w:pos="720"/>
              </w:tabs>
              <w:spacing w:line="240" w:lineRule="auto"/>
              <w:ind w:right="29"/>
              <w:rPr>
                <w:spacing w:val="0"/>
                <w:cs/>
              </w:rPr>
            </w:pPr>
            <w:r w:rsidRPr="00D92303">
              <w:rPr>
                <w:spacing w:val="0"/>
                <w:cs/>
              </w:rPr>
              <w:t xml:space="preserve">   น้อยกว่า </w:t>
            </w:r>
            <w:r w:rsidR="00601BEE" w:rsidRPr="00601BEE">
              <w:rPr>
                <w:spacing w:val="0"/>
              </w:rPr>
              <w:t>3</w:t>
            </w:r>
            <w:r w:rsidRPr="00D92303">
              <w:rPr>
                <w:spacing w:val="0"/>
              </w:rPr>
              <w:t xml:space="preserve"> </w:t>
            </w:r>
            <w:r w:rsidRPr="00D92303">
              <w:rPr>
                <w:spacing w:val="0"/>
                <w:cs/>
              </w:rPr>
              <w:t>เดือน</w:t>
            </w:r>
          </w:p>
        </w:tc>
        <w:tc>
          <w:tcPr>
            <w:tcW w:w="822" w:type="pct"/>
          </w:tcPr>
          <w:p w14:paraId="12C055FB" w14:textId="40FB1828" w:rsidR="00BB3178" w:rsidRPr="00D92303" w:rsidRDefault="00BB3178" w:rsidP="00BB31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5" w:right="-105"/>
            </w:pPr>
            <w:r w:rsidRPr="003E23F1">
              <w:t xml:space="preserve"> 776 </w:t>
            </w:r>
          </w:p>
        </w:tc>
        <w:tc>
          <w:tcPr>
            <w:tcW w:w="142" w:type="pct"/>
          </w:tcPr>
          <w:p w14:paraId="77AF2A2A" w14:textId="77777777" w:rsidR="00BB3178" w:rsidRPr="00D92303" w:rsidRDefault="00BB3178" w:rsidP="00BB31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5" w:right="-105"/>
            </w:pPr>
          </w:p>
        </w:tc>
        <w:tc>
          <w:tcPr>
            <w:tcW w:w="921" w:type="pct"/>
          </w:tcPr>
          <w:p w14:paraId="15F17F00" w14:textId="1BA9D991" w:rsidR="00BB3178" w:rsidRPr="00D92303" w:rsidRDefault="00BB3178" w:rsidP="0073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240" w:lineRule="auto"/>
              <w:ind w:left="-108" w:right="-88"/>
            </w:pPr>
            <w:r w:rsidRPr="00F43E39">
              <w:t xml:space="preserve"> </w:t>
            </w:r>
            <w:r w:rsidR="00601BEE" w:rsidRPr="00601BEE">
              <w:t>11</w:t>
            </w:r>
            <w:r w:rsidRPr="00F43E39">
              <w:t>,4</w:t>
            </w:r>
            <w:r w:rsidR="00601BEE" w:rsidRPr="00601BEE">
              <w:t>23</w:t>
            </w:r>
            <w:r w:rsidRPr="00F43E39">
              <w:t xml:space="preserve"> </w:t>
            </w:r>
          </w:p>
        </w:tc>
        <w:tc>
          <w:tcPr>
            <w:tcW w:w="145" w:type="pct"/>
          </w:tcPr>
          <w:p w14:paraId="6CA1F2A5" w14:textId="77777777" w:rsidR="00BB3178" w:rsidRPr="00D92303" w:rsidRDefault="00BB3178" w:rsidP="00BB31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75"/>
              </w:tabs>
              <w:spacing w:after="0" w:line="240" w:lineRule="auto"/>
              <w:ind w:left="-105" w:right="-88"/>
            </w:pPr>
          </w:p>
        </w:tc>
        <w:tc>
          <w:tcPr>
            <w:tcW w:w="700" w:type="pct"/>
          </w:tcPr>
          <w:p w14:paraId="1BE6A75E" w14:textId="4ED46549" w:rsidR="00BB3178" w:rsidRPr="00D92303" w:rsidRDefault="00BB3178" w:rsidP="00BB31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88"/>
            </w:pPr>
            <w:r w:rsidRPr="00273DE3">
              <w:t xml:space="preserve"> </w:t>
            </w:r>
            <w:r w:rsidR="00601BEE" w:rsidRPr="00601BEE">
              <w:t>12</w:t>
            </w:r>
            <w:r w:rsidRPr="00273DE3">
              <w:t>,</w:t>
            </w:r>
            <w:r w:rsidR="00601BEE" w:rsidRPr="00601BEE">
              <w:t>1</w:t>
            </w:r>
            <w:r w:rsidRPr="00273DE3">
              <w:t>9</w:t>
            </w:r>
            <w:r w:rsidR="00213B83">
              <w:t>9</w:t>
            </w:r>
            <w:r w:rsidRPr="00273DE3">
              <w:t xml:space="preserve"> </w:t>
            </w:r>
          </w:p>
        </w:tc>
      </w:tr>
      <w:tr w:rsidR="00BB3178" w:rsidRPr="00D92303" w14:paraId="1D6BAD18" w14:textId="77777777" w:rsidTr="00737CCF">
        <w:tc>
          <w:tcPr>
            <w:tcW w:w="2269" w:type="pct"/>
          </w:tcPr>
          <w:p w14:paraId="3B8F47F7" w14:textId="1A44C0A4" w:rsidR="00BB3178" w:rsidRPr="00D92303" w:rsidRDefault="00BB3178" w:rsidP="00BB3178">
            <w:pPr>
              <w:tabs>
                <w:tab w:val="left" w:pos="720"/>
              </w:tabs>
              <w:spacing w:line="240" w:lineRule="auto"/>
              <w:ind w:right="29"/>
              <w:rPr>
                <w:spacing w:val="0"/>
                <w:cs/>
              </w:rPr>
            </w:pPr>
            <w:r w:rsidRPr="00D92303">
              <w:rPr>
                <w:spacing w:val="0"/>
              </w:rPr>
              <w:t xml:space="preserve"> </w:t>
            </w:r>
            <w:r w:rsidRPr="00D92303">
              <w:rPr>
                <w:spacing w:val="0"/>
                <w:cs/>
              </w:rPr>
              <w:t xml:space="preserve">  </w:t>
            </w:r>
            <w:r w:rsidR="00601BEE" w:rsidRPr="00601BEE">
              <w:rPr>
                <w:spacing w:val="0"/>
              </w:rPr>
              <w:t>3</w:t>
            </w:r>
            <w:r w:rsidRPr="00D92303">
              <w:rPr>
                <w:spacing w:val="0"/>
              </w:rPr>
              <w:t xml:space="preserve"> - 6 </w:t>
            </w:r>
            <w:r w:rsidRPr="00D92303">
              <w:rPr>
                <w:spacing w:val="0"/>
                <w:cs/>
              </w:rPr>
              <w:t>เดือน</w:t>
            </w:r>
          </w:p>
        </w:tc>
        <w:tc>
          <w:tcPr>
            <w:tcW w:w="822" w:type="pct"/>
          </w:tcPr>
          <w:p w14:paraId="02C8A4FA" w14:textId="53180F82" w:rsidR="00BB3178" w:rsidRPr="00D92303" w:rsidRDefault="00BB3178" w:rsidP="00D83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5" w:right="-105"/>
            </w:pPr>
            <w:r w:rsidRPr="003E23F1">
              <w:t xml:space="preserve"> 5</w:t>
            </w:r>
            <w:r w:rsidR="00601BEE" w:rsidRPr="00601BEE">
              <w:t>10</w:t>
            </w:r>
            <w:r w:rsidRPr="003E23F1">
              <w:t xml:space="preserve"> </w:t>
            </w:r>
          </w:p>
        </w:tc>
        <w:tc>
          <w:tcPr>
            <w:tcW w:w="142" w:type="pct"/>
          </w:tcPr>
          <w:p w14:paraId="666DC0EB" w14:textId="77777777" w:rsidR="00BB3178" w:rsidRPr="00D92303" w:rsidRDefault="00BB3178" w:rsidP="00BB31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5" w:right="-105"/>
            </w:pPr>
          </w:p>
        </w:tc>
        <w:tc>
          <w:tcPr>
            <w:tcW w:w="921" w:type="pct"/>
          </w:tcPr>
          <w:p w14:paraId="1B8ED6C2" w14:textId="183F3F9E" w:rsidR="00BB3178" w:rsidRPr="00D92303" w:rsidRDefault="00BB3178" w:rsidP="0073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240" w:lineRule="auto"/>
              <w:ind w:left="-108" w:right="-88"/>
            </w:pPr>
            <w:r w:rsidRPr="00F43E39">
              <w:t xml:space="preserve"> 4,846 </w:t>
            </w:r>
          </w:p>
        </w:tc>
        <w:tc>
          <w:tcPr>
            <w:tcW w:w="145" w:type="pct"/>
          </w:tcPr>
          <w:p w14:paraId="51D1A3B9" w14:textId="77777777" w:rsidR="00BB3178" w:rsidRPr="00D92303" w:rsidRDefault="00BB3178" w:rsidP="00BB31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75"/>
              </w:tabs>
              <w:spacing w:after="0" w:line="240" w:lineRule="auto"/>
              <w:ind w:left="-105" w:right="-88"/>
            </w:pPr>
          </w:p>
        </w:tc>
        <w:tc>
          <w:tcPr>
            <w:tcW w:w="700" w:type="pct"/>
          </w:tcPr>
          <w:p w14:paraId="7282C27A" w14:textId="234005DA" w:rsidR="00BB3178" w:rsidRPr="00D92303" w:rsidRDefault="00BB3178" w:rsidP="00BB31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88"/>
            </w:pPr>
            <w:r w:rsidRPr="00273DE3">
              <w:t xml:space="preserve"> 5,</w:t>
            </w:r>
            <w:r w:rsidR="00601BEE" w:rsidRPr="00601BEE">
              <w:t>3</w:t>
            </w:r>
            <w:r w:rsidRPr="00273DE3">
              <w:t xml:space="preserve">56 </w:t>
            </w:r>
          </w:p>
        </w:tc>
      </w:tr>
      <w:tr w:rsidR="00BB3178" w:rsidRPr="00D92303" w14:paraId="71BE411F" w14:textId="77777777" w:rsidTr="00737CCF">
        <w:tc>
          <w:tcPr>
            <w:tcW w:w="2269" w:type="pct"/>
          </w:tcPr>
          <w:p w14:paraId="64BA1AB3" w14:textId="0A28FD6C" w:rsidR="00BB3178" w:rsidRPr="00D92303" w:rsidRDefault="00BB3178" w:rsidP="00BB3178">
            <w:pPr>
              <w:tabs>
                <w:tab w:val="left" w:pos="720"/>
              </w:tabs>
              <w:spacing w:line="240" w:lineRule="auto"/>
              <w:ind w:right="29"/>
              <w:rPr>
                <w:spacing w:val="0"/>
              </w:rPr>
            </w:pPr>
            <w:r w:rsidRPr="00D92303">
              <w:rPr>
                <w:spacing w:val="0"/>
              </w:rPr>
              <w:t xml:space="preserve"> </w:t>
            </w:r>
            <w:r w:rsidRPr="00D92303">
              <w:rPr>
                <w:spacing w:val="0"/>
                <w:cs/>
              </w:rPr>
              <w:t xml:space="preserve">  </w:t>
            </w:r>
            <w:r w:rsidRPr="00D92303">
              <w:rPr>
                <w:spacing w:val="0"/>
              </w:rPr>
              <w:t xml:space="preserve">6 - </w:t>
            </w:r>
            <w:r w:rsidR="00601BEE" w:rsidRPr="00601BEE">
              <w:rPr>
                <w:spacing w:val="0"/>
              </w:rPr>
              <w:t>12</w:t>
            </w:r>
            <w:r w:rsidRPr="00D92303">
              <w:rPr>
                <w:spacing w:val="0"/>
              </w:rPr>
              <w:t xml:space="preserve"> </w:t>
            </w:r>
            <w:r w:rsidRPr="00D92303">
              <w:rPr>
                <w:spacing w:val="0"/>
                <w:cs/>
              </w:rPr>
              <w:t>เดือน</w:t>
            </w:r>
          </w:p>
        </w:tc>
        <w:tc>
          <w:tcPr>
            <w:tcW w:w="822" w:type="pct"/>
          </w:tcPr>
          <w:p w14:paraId="529F3C63" w14:textId="40D03845" w:rsidR="00BB3178" w:rsidRPr="00D92303" w:rsidRDefault="00BB3178" w:rsidP="00BB31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5" w:right="-105"/>
              <w:rPr>
                <w:cs/>
              </w:rPr>
            </w:pPr>
            <w:r w:rsidRPr="003E23F1">
              <w:t xml:space="preserve"> </w:t>
            </w:r>
            <w:r w:rsidR="00601BEE" w:rsidRPr="00601BEE">
              <w:t>2</w:t>
            </w:r>
            <w:r w:rsidRPr="003E23F1">
              <w:t>8</w:t>
            </w:r>
            <w:r w:rsidR="00213B83">
              <w:t>9</w:t>
            </w:r>
            <w:r w:rsidRPr="003E23F1">
              <w:t xml:space="preserve"> </w:t>
            </w:r>
          </w:p>
        </w:tc>
        <w:tc>
          <w:tcPr>
            <w:tcW w:w="142" w:type="pct"/>
          </w:tcPr>
          <w:p w14:paraId="41DC94D5" w14:textId="77777777" w:rsidR="00BB3178" w:rsidRPr="00D92303" w:rsidRDefault="00BB3178" w:rsidP="00BB31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5" w:right="-105"/>
            </w:pPr>
          </w:p>
        </w:tc>
        <w:tc>
          <w:tcPr>
            <w:tcW w:w="921" w:type="pct"/>
          </w:tcPr>
          <w:p w14:paraId="46467450" w14:textId="72DEF74E" w:rsidR="00BB3178" w:rsidRPr="00D92303" w:rsidRDefault="00BB3178" w:rsidP="0073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240" w:lineRule="auto"/>
              <w:ind w:left="-108" w:right="-88"/>
            </w:pPr>
            <w:r w:rsidRPr="00F43E39">
              <w:t xml:space="preserve"> 9</w:t>
            </w:r>
            <w:r w:rsidR="00601BEE" w:rsidRPr="00601BEE">
              <w:t>0</w:t>
            </w:r>
            <w:r w:rsidRPr="00F43E39">
              <w:t xml:space="preserve">4 </w:t>
            </w:r>
          </w:p>
        </w:tc>
        <w:tc>
          <w:tcPr>
            <w:tcW w:w="145" w:type="pct"/>
          </w:tcPr>
          <w:p w14:paraId="17E8FF1A" w14:textId="77777777" w:rsidR="00BB3178" w:rsidRPr="00D92303" w:rsidRDefault="00BB3178" w:rsidP="00BB31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75"/>
              </w:tabs>
              <w:spacing w:after="0" w:line="240" w:lineRule="auto"/>
              <w:ind w:left="-105" w:right="-88"/>
            </w:pPr>
          </w:p>
        </w:tc>
        <w:tc>
          <w:tcPr>
            <w:tcW w:w="700" w:type="pct"/>
          </w:tcPr>
          <w:p w14:paraId="608F3A59" w14:textId="66FFD7D0" w:rsidR="00BB3178" w:rsidRPr="00D92303" w:rsidRDefault="00BB3178" w:rsidP="00D83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88"/>
            </w:pPr>
            <w:r w:rsidRPr="00273DE3">
              <w:t xml:space="preserve"> </w:t>
            </w:r>
            <w:r w:rsidR="00601BEE" w:rsidRPr="00601BEE">
              <w:t>1</w:t>
            </w:r>
            <w:r w:rsidRPr="00273DE3">
              <w:t>,</w:t>
            </w:r>
            <w:r w:rsidR="00601BEE" w:rsidRPr="00601BEE">
              <w:t>1</w:t>
            </w:r>
            <w:r w:rsidRPr="00273DE3">
              <w:t>9</w:t>
            </w:r>
            <w:r w:rsidR="00601BEE" w:rsidRPr="00601BEE">
              <w:t>3</w:t>
            </w:r>
            <w:r w:rsidRPr="00273DE3">
              <w:t xml:space="preserve"> </w:t>
            </w:r>
          </w:p>
        </w:tc>
      </w:tr>
      <w:tr w:rsidR="00BB3178" w:rsidRPr="00D92303" w14:paraId="7868EAFA" w14:textId="77777777" w:rsidTr="00737CCF">
        <w:tc>
          <w:tcPr>
            <w:tcW w:w="2269" w:type="pct"/>
          </w:tcPr>
          <w:p w14:paraId="4F66BDD9" w14:textId="46795602" w:rsidR="00BB3178" w:rsidRPr="00D92303" w:rsidRDefault="00BB3178" w:rsidP="00BB3178">
            <w:pPr>
              <w:tabs>
                <w:tab w:val="left" w:pos="720"/>
              </w:tabs>
              <w:spacing w:line="240" w:lineRule="auto"/>
              <w:ind w:right="29"/>
              <w:rPr>
                <w:spacing w:val="0"/>
                <w:cs/>
              </w:rPr>
            </w:pPr>
            <w:r w:rsidRPr="00D92303">
              <w:rPr>
                <w:spacing w:val="0"/>
              </w:rPr>
              <w:t xml:space="preserve"> </w:t>
            </w:r>
            <w:r w:rsidRPr="00D92303">
              <w:rPr>
                <w:spacing w:val="0"/>
                <w:cs/>
              </w:rPr>
              <w:t xml:space="preserve">  </w:t>
            </w:r>
            <w:r w:rsidRPr="00D92303">
              <w:rPr>
                <w:rFonts w:hint="cs"/>
                <w:spacing w:val="0"/>
                <w:cs/>
              </w:rPr>
              <w:t xml:space="preserve">มากกว่า </w:t>
            </w:r>
            <w:r w:rsidR="00601BEE" w:rsidRPr="00601BEE">
              <w:rPr>
                <w:spacing w:val="0"/>
              </w:rPr>
              <w:t>12</w:t>
            </w:r>
            <w:r w:rsidRPr="00D92303">
              <w:rPr>
                <w:rFonts w:hint="cs"/>
                <w:spacing w:val="0"/>
                <w:cs/>
              </w:rPr>
              <w:t xml:space="preserve"> เดือน</w:t>
            </w: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14:paraId="338E04AD" w14:textId="2E69EA76" w:rsidR="00BB3178" w:rsidRPr="00D92303" w:rsidRDefault="00BB3178" w:rsidP="00BB31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5" w:right="-105"/>
            </w:pPr>
            <w:r w:rsidRPr="003E23F1">
              <w:t xml:space="preserve"> </w:t>
            </w:r>
            <w:r w:rsidR="00601BEE" w:rsidRPr="00601BEE">
              <w:t>3</w:t>
            </w:r>
            <w:r w:rsidRPr="003E23F1">
              <w:t xml:space="preserve"> </w:t>
            </w:r>
          </w:p>
        </w:tc>
        <w:tc>
          <w:tcPr>
            <w:tcW w:w="142" w:type="pct"/>
          </w:tcPr>
          <w:p w14:paraId="6A562854" w14:textId="77777777" w:rsidR="00BB3178" w:rsidRPr="00D92303" w:rsidRDefault="00BB3178" w:rsidP="00BB31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5" w:right="-105"/>
            </w:pPr>
          </w:p>
        </w:tc>
        <w:tc>
          <w:tcPr>
            <w:tcW w:w="921" w:type="pct"/>
            <w:tcBorders>
              <w:bottom w:val="single" w:sz="4" w:space="0" w:color="auto"/>
            </w:tcBorders>
          </w:tcPr>
          <w:p w14:paraId="0656034C" w14:textId="30B620B6" w:rsidR="00BB3178" w:rsidRPr="00D92303" w:rsidRDefault="00BB3178" w:rsidP="0073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240" w:lineRule="auto"/>
              <w:ind w:left="-108" w:right="-88"/>
              <w:rPr>
                <w:cs/>
              </w:rPr>
            </w:pPr>
            <w:r w:rsidRPr="00F43E39">
              <w:t xml:space="preserve"> 8</w:t>
            </w:r>
            <w:r w:rsidR="00601BEE" w:rsidRPr="00601BEE">
              <w:t>0</w:t>
            </w:r>
            <w:r w:rsidRPr="00F43E39">
              <w:t xml:space="preserve">9 </w:t>
            </w:r>
          </w:p>
        </w:tc>
        <w:tc>
          <w:tcPr>
            <w:tcW w:w="145" w:type="pct"/>
          </w:tcPr>
          <w:p w14:paraId="2CC939DA" w14:textId="77777777" w:rsidR="00BB3178" w:rsidRPr="00D92303" w:rsidRDefault="00BB3178" w:rsidP="00BB31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75"/>
              </w:tabs>
              <w:spacing w:after="0" w:line="240" w:lineRule="auto"/>
              <w:ind w:left="-105" w:right="-88"/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3EBD1F5C" w14:textId="7621E26A" w:rsidR="00BB3178" w:rsidRPr="00D92303" w:rsidRDefault="00BB3178" w:rsidP="00BB31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88"/>
            </w:pPr>
            <w:r w:rsidRPr="00273DE3">
              <w:t xml:space="preserve"> 8</w:t>
            </w:r>
            <w:r w:rsidR="00601BEE" w:rsidRPr="00601BEE">
              <w:t>12</w:t>
            </w:r>
            <w:r w:rsidRPr="00273DE3">
              <w:t xml:space="preserve"> </w:t>
            </w:r>
          </w:p>
        </w:tc>
      </w:tr>
      <w:tr w:rsidR="00316AA9" w:rsidRPr="00D92303" w14:paraId="3DFC6655" w14:textId="77777777" w:rsidTr="00737CCF">
        <w:tc>
          <w:tcPr>
            <w:tcW w:w="2269" w:type="pct"/>
          </w:tcPr>
          <w:p w14:paraId="6C0B81DD" w14:textId="77777777" w:rsidR="00316AA9" w:rsidRPr="00D92303" w:rsidRDefault="00316AA9" w:rsidP="00D92303">
            <w:pPr>
              <w:tabs>
                <w:tab w:val="left" w:pos="720"/>
              </w:tabs>
              <w:spacing w:line="240" w:lineRule="auto"/>
              <w:ind w:right="29"/>
              <w:rPr>
                <w:b/>
                <w:bCs/>
                <w:spacing w:val="0"/>
                <w:cs/>
              </w:rPr>
            </w:pPr>
            <w:r w:rsidRPr="00D92303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822" w:type="pct"/>
            <w:tcBorders>
              <w:top w:val="single" w:sz="4" w:space="0" w:color="auto"/>
            </w:tcBorders>
            <w:vAlign w:val="center"/>
          </w:tcPr>
          <w:p w14:paraId="1081DDAB" w14:textId="2FE9EE61" w:rsidR="00316AA9" w:rsidRPr="00D92303" w:rsidRDefault="00601BEE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5" w:right="-105"/>
              <w:rPr>
                <w:b/>
                <w:bCs/>
              </w:rPr>
            </w:pPr>
            <w:r w:rsidRPr="00601BEE">
              <w:rPr>
                <w:b/>
                <w:bCs/>
              </w:rPr>
              <w:t>1</w:t>
            </w:r>
            <w:r w:rsidR="001A1A7C">
              <w:rPr>
                <w:b/>
                <w:bCs/>
              </w:rPr>
              <w:t>,84</w:t>
            </w:r>
            <w:r w:rsidR="00213B83">
              <w:rPr>
                <w:b/>
                <w:bCs/>
              </w:rPr>
              <w:t>7</w:t>
            </w:r>
          </w:p>
        </w:tc>
        <w:tc>
          <w:tcPr>
            <w:tcW w:w="142" w:type="pct"/>
          </w:tcPr>
          <w:p w14:paraId="6121AFA0" w14:textId="77777777" w:rsidR="00316AA9" w:rsidRPr="00D92303" w:rsidRDefault="00316AA9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1" w:firstLine="8"/>
              <w:jc w:val="center"/>
              <w:rPr>
                <w:i/>
                <w:iCs/>
              </w:rPr>
            </w:pPr>
          </w:p>
        </w:tc>
        <w:tc>
          <w:tcPr>
            <w:tcW w:w="921" w:type="pct"/>
            <w:tcBorders>
              <w:top w:val="single" w:sz="4" w:space="0" w:color="auto"/>
            </w:tcBorders>
            <w:vAlign w:val="center"/>
          </w:tcPr>
          <w:p w14:paraId="645B8A67" w14:textId="1EF77744" w:rsidR="00316AA9" w:rsidRPr="00D92303" w:rsidRDefault="00601BEE" w:rsidP="0073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240" w:lineRule="auto"/>
              <w:ind w:left="-108" w:right="-88"/>
              <w:rPr>
                <w:b/>
                <w:bCs/>
              </w:rPr>
            </w:pPr>
            <w:r w:rsidRPr="00601BEE">
              <w:rPr>
                <w:b/>
                <w:bCs/>
              </w:rPr>
              <w:t>2</w:t>
            </w:r>
            <w:r w:rsidR="001A1A7C">
              <w:rPr>
                <w:b/>
                <w:bCs/>
              </w:rPr>
              <w:t>4,598</w:t>
            </w:r>
          </w:p>
        </w:tc>
        <w:tc>
          <w:tcPr>
            <w:tcW w:w="145" w:type="pct"/>
          </w:tcPr>
          <w:p w14:paraId="26D9863C" w14:textId="77777777" w:rsidR="00316AA9" w:rsidRPr="00D92303" w:rsidRDefault="00316AA9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75"/>
              </w:tabs>
              <w:spacing w:after="0" w:line="240" w:lineRule="auto"/>
              <w:ind w:left="-105" w:right="-88" w:firstLine="342"/>
            </w:pPr>
          </w:p>
        </w:tc>
        <w:tc>
          <w:tcPr>
            <w:tcW w:w="700" w:type="pct"/>
            <w:tcBorders>
              <w:top w:val="single" w:sz="4" w:space="0" w:color="auto"/>
            </w:tcBorders>
            <w:vAlign w:val="center"/>
          </w:tcPr>
          <w:p w14:paraId="01FF6618" w14:textId="2604C6A2" w:rsidR="00316AA9" w:rsidRPr="00D92303" w:rsidRDefault="00601BEE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88"/>
              <w:rPr>
                <w:b/>
                <w:bCs/>
                <w:cs/>
              </w:rPr>
            </w:pPr>
            <w:r w:rsidRPr="00601BEE">
              <w:rPr>
                <w:b/>
                <w:bCs/>
              </w:rPr>
              <w:t>2</w:t>
            </w:r>
            <w:r w:rsidR="00213B83">
              <w:rPr>
                <w:b/>
                <w:bCs/>
              </w:rPr>
              <w:t>6,445</w:t>
            </w:r>
          </w:p>
        </w:tc>
      </w:tr>
      <w:tr w:rsidR="00A52074" w:rsidRPr="00D92303" w14:paraId="3D06AB54" w14:textId="77777777" w:rsidTr="00737CCF">
        <w:tc>
          <w:tcPr>
            <w:tcW w:w="2269" w:type="pct"/>
          </w:tcPr>
          <w:p w14:paraId="16EEACE4" w14:textId="77777777" w:rsidR="00A52074" w:rsidRPr="00D92303" w:rsidRDefault="00A52074" w:rsidP="00A520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b/>
                <w:bCs/>
                <w:spacing w:val="0"/>
              </w:rPr>
            </w:pPr>
            <w:r w:rsidRPr="00D92303">
              <w:rPr>
                <w:spacing w:val="0"/>
                <w:cs/>
              </w:rPr>
              <w:t>รายได้ค้างรับภายใต้สัญญาเช่าดำเนินงาน</w:t>
            </w: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14:paraId="5D6B616C" w14:textId="0A26C4FE" w:rsidR="00A52074" w:rsidRPr="00D92303" w:rsidRDefault="00A52074" w:rsidP="00A520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right="-105"/>
            </w:pPr>
            <w:r w:rsidRPr="009B29F3">
              <w:t>-</w:t>
            </w:r>
          </w:p>
        </w:tc>
        <w:tc>
          <w:tcPr>
            <w:tcW w:w="142" w:type="pct"/>
          </w:tcPr>
          <w:p w14:paraId="7B8547B8" w14:textId="77777777" w:rsidR="00A52074" w:rsidRPr="00D92303" w:rsidRDefault="00A52074" w:rsidP="00A5207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i/>
                <w:iCs/>
              </w:rPr>
            </w:pPr>
          </w:p>
        </w:tc>
        <w:tc>
          <w:tcPr>
            <w:tcW w:w="921" w:type="pct"/>
            <w:tcBorders>
              <w:bottom w:val="single" w:sz="4" w:space="0" w:color="auto"/>
            </w:tcBorders>
          </w:tcPr>
          <w:p w14:paraId="431D55BB" w14:textId="0C5FFF78" w:rsidR="00A52074" w:rsidRPr="00D92303" w:rsidRDefault="00A52074" w:rsidP="0073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240" w:lineRule="auto"/>
              <w:ind w:left="-108" w:right="-88"/>
            </w:pPr>
            <w:r w:rsidRPr="009B29F3">
              <w:t>9,897</w:t>
            </w:r>
          </w:p>
        </w:tc>
        <w:tc>
          <w:tcPr>
            <w:tcW w:w="145" w:type="pct"/>
          </w:tcPr>
          <w:p w14:paraId="576EB263" w14:textId="77777777" w:rsidR="00A52074" w:rsidRPr="00D92303" w:rsidRDefault="00A52074" w:rsidP="00A5207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4CBE566F" w14:textId="59D8651A" w:rsidR="00A52074" w:rsidRPr="00D92303" w:rsidRDefault="00A52074" w:rsidP="00A520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88"/>
            </w:pPr>
            <w:r w:rsidRPr="009B29F3">
              <w:t>9,897</w:t>
            </w:r>
          </w:p>
        </w:tc>
      </w:tr>
      <w:tr w:rsidR="00316AA9" w:rsidRPr="00D92303" w14:paraId="61F3A1AB" w14:textId="77777777" w:rsidTr="00737CCF">
        <w:tc>
          <w:tcPr>
            <w:tcW w:w="2269" w:type="pct"/>
          </w:tcPr>
          <w:p w14:paraId="6F56EF48" w14:textId="77777777" w:rsidR="00316AA9" w:rsidRPr="00D92303" w:rsidRDefault="00316AA9" w:rsidP="00D92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spacing w:val="0"/>
                <w:cs/>
              </w:rPr>
            </w:pPr>
          </w:p>
        </w:tc>
        <w:tc>
          <w:tcPr>
            <w:tcW w:w="822" w:type="pct"/>
          </w:tcPr>
          <w:p w14:paraId="75267E2F" w14:textId="6A0566B6" w:rsidR="00316AA9" w:rsidRPr="00D92303" w:rsidRDefault="00601BEE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5" w:right="-105"/>
              <w:rPr>
                <w:b/>
                <w:bCs/>
              </w:rPr>
            </w:pPr>
            <w:r w:rsidRPr="00601BEE">
              <w:rPr>
                <w:b/>
                <w:bCs/>
              </w:rPr>
              <w:t>1</w:t>
            </w:r>
            <w:r w:rsidR="00A52074">
              <w:rPr>
                <w:b/>
                <w:bCs/>
              </w:rPr>
              <w:t>,847</w:t>
            </w:r>
          </w:p>
        </w:tc>
        <w:tc>
          <w:tcPr>
            <w:tcW w:w="142" w:type="pct"/>
          </w:tcPr>
          <w:p w14:paraId="60C3D9F7" w14:textId="77777777" w:rsidR="00316AA9" w:rsidRPr="00D92303" w:rsidRDefault="00316AA9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921" w:type="pct"/>
          </w:tcPr>
          <w:p w14:paraId="548DD389" w14:textId="31B136BC" w:rsidR="00316AA9" w:rsidRPr="00D92303" w:rsidRDefault="00601BEE" w:rsidP="0073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240" w:lineRule="auto"/>
              <w:ind w:left="-108" w:right="-88"/>
              <w:rPr>
                <w:b/>
                <w:bCs/>
              </w:rPr>
            </w:pPr>
            <w:r w:rsidRPr="00601BEE">
              <w:rPr>
                <w:b/>
                <w:bCs/>
              </w:rPr>
              <w:t>3</w:t>
            </w:r>
            <w:r w:rsidR="00A52074">
              <w:rPr>
                <w:b/>
                <w:bCs/>
              </w:rPr>
              <w:t>4,495</w:t>
            </w:r>
          </w:p>
        </w:tc>
        <w:tc>
          <w:tcPr>
            <w:tcW w:w="145" w:type="pct"/>
          </w:tcPr>
          <w:p w14:paraId="5FF923CE" w14:textId="77777777" w:rsidR="00316AA9" w:rsidRPr="00D92303" w:rsidRDefault="00316AA9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b/>
                <w:bCs/>
              </w:rPr>
            </w:pPr>
          </w:p>
        </w:tc>
        <w:tc>
          <w:tcPr>
            <w:tcW w:w="700" w:type="pct"/>
          </w:tcPr>
          <w:p w14:paraId="73DF8B65" w14:textId="4618D16D" w:rsidR="00316AA9" w:rsidRPr="00D92303" w:rsidRDefault="00601BEE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88"/>
              <w:rPr>
                <w:b/>
                <w:bCs/>
                <w:cs/>
              </w:rPr>
            </w:pPr>
            <w:r w:rsidRPr="00601BEE">
              <w:rPr>
                <w:b/>
                <w:bCs/>
              </w:rPr>
              <w:t>3</w:t>
            </w:r>
            <w:r w:rsidR="00A52074">
              <w:rPr>
                <w:b/>
                <w:bCs/>
              </w:rPr>
              <w:t>6,</w:t>
            </w:r>
            <w:r w:rsidRPr="00601BEE">
              <w:rPr>
                <w:b/>
                <w:bCs/>
              </w:rPr>
              <w:t>3</w:t>
            </w:r>
            <w:r w:rsidR="00A52074">
              <w:rPr>
                <w:b/>
                <w:bCs/>
              </w:rPr>
              <w:t>4</w:t>
            </w:r>
            <w:r w:rsidRPr="00601BEE">
              <w:rPr>
                <w:b/>
                <w:bCs/>
              </w:rPr>
              <w:t>2</w:t>
            </w:r>
          </w:p>
        </w:tc>
      </w:tr>
      <w:tr w:rsidR="000612BD" w:rsidRPr="00D92303" w14:paraId="58DFB049" w14:textId="77777777" w:rsidTr="00737CCF">
        <w:tc>
          <w:tcPr>
            <w:tcW w:w="2269" w:type="pct"/>
          </w:tcPr>
          <w:p w14:paraId="6FAE905B" w14:textId="3B38347F" w:rsidR="000612BD" w:rsidRPr="00D92303" w:rsidRDefault="000612BD" w:rsidP="00D92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spacing w:val="0"/>
                <w:cs/>
              </w:rPr>
            </w:pPr>
            <w:r w:rsidRPr="00D92303">
              <w:rPr>
                <w:i/>
                <w:iCs/>
                <w:spacing w:val="0"/>
                <w:cs/>
              </w:rPr>
              <w:t>หัก</w:t>
            </w:r>
            <w:r w:rsidRPr="00D92303">
              <w:rPr>
                <w:spacing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14:paraId="16E4DF55" w14:textId="792A4400" w:rsidR="000612BD" w:rsidRPr="00D92303" w:rsidRDefault="00F640AB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5" w:right="-105"/>
            </w:pPr>
            <w:r>
              <w:t>(584)</w:t>
            </w:r>
          </w:p>
        </w:tc>
        <w:tc>
          <w:tcPr>
            <w:tcW w:w="142" w:type="pct"/>
          </w:tcPr>
          <w:p w14:paraId="6558857C" w14:textId="77777777" w:rsidR="000612BD" w:rsidRPr="00D92303" w:rsidRDefault="000612BD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i/>
                <w:iCs/>
              </w:rPr>
            </w:pPr>
          </w:p>
        </w:tc>
        <w:tc>
          <w:tcPr>
            <w:tcW w:w="921" w:type="pct"/>
            <w:tcBorders>
              <w:bottom w:val="single" w:sz="4" w:space="0" w:color="auto"/>
            </w:tcBorders>
          </w:tcPr>
          <w:p w14:paraId="1005DC70" w14:textId="352D1E30" w:rsidR="000612BD" w:rsidRPr="00D92303" w:rsidRDefault="00F640AB" w:rsidP="0073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240" w:lineRule="auto"/>
              <w:ind w:left="-108" w:right="-88"/>
            </w:pPr>
            <w:r>
              <w:t>-</w:t>
            </w:r>
          </w:p>
        </w:tc>
        <w:tc>
          <w:tcPr>
            <w:tcW w:w="145" w:type="pct"/>
          </w:tcPr>
          <w:p w14:paraId="4BE667DD" w14:textId="77777777" w:rsidR="000612BD" w:rsidRPr="00D92303" w:rsidRDefault="000612BD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612B6572" w14:textId="50C0A6BD" w:rsidR="000612BD" w:rsidRPr="00D92303" w:rsidRDefault="00D83F27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88"/>
            </w:pPr>
            <w:r>
              <w:t>(584)</w:t>
            </w:r>
          </w:p>
        </w:tc>
      </w:tr>
      <w:tr w:rsidR="00316AA9" w:rsidRPr="00D92303" w14:paraId="054798F5" w14:textId="77777777" w:rsidTr="00737CCF">
        <w:tc>
          <w:tcPr>
            <w:tcW w:w="2269" w:type="pct"/>
          </w:tcPr>
          <w:p w14:paraId="31249F6C" w14:textId="7B55B21E" w:rsidR="00316AA9" w:rsidRPr="00D92303" w:rsidRDefault="00316AA9" w:rsidP="00D92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b/>
                <w:bCs/>
                <w:spacing w:val="0"/>
              </w:rPr>
            </w:pPr>
            <w:r w:rsidRPr="00D92303">
              <w:rPr>
                <w:b/>
                <w:bCs/>
                <w:spacing w:val="0"/>
                <w:cs/>
              </w:rPr>
              <w:t>สุทธิ</w:t>
            </w:r>
          </w:p>
        </w:tc>
        <w:tc>
          <w:tcPr>
            <w:tcW w:w="822" w:type="pct"/>
            <w:tcBorders>
              <w:top w:val="single" w:sz="4" w:space="0" w:color="auto"/>
              <w:bottom w:val="double" w:sz="4" w:space="0" w:color="auto"/>
            </w:tcBorders>
          </w:tcPr>
          <w:p w14:paraId="6504C4CE" w14:textId="14D1027C" w:rsidR="00316AA9" w:rsidRPr="00D92303" w:rsidRDefault="00601BEE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5" w:right="-105"/>
              <w:rPr>
                <w:b/>
                <w:bCs/>
              </w:rPr>
            </w:pPr>
            <w:r w:rsidRPr="00601BEE">
              <w:rPr>
                <w:b/>
                <w:bCs/>
              </w:rPr>
              <w:t>1</w:t>
            </w:r>
            <w:r w:rsidR="00F640AB">
              <w:rPr>
                <w:b/>
                <w:bCs/>
              </w:rPr>
              <w:t>,</w:t>
            </w:r>
            <w:r w:rsidRPr="00601BEE">
              <w:rPr>
                <w:b/>
                <w:bCs/>
              </w:rPr>
              <w:t>2</w:t>
            </w:r>
            <w:r w:rsidR="00F640AB">
              <w:rPr>
                <w:b/>
                <w:bCs/>
              </w:rPr>
              <w:t>6</w:t>
            </w:r>
            <w:r w:rsidRPr="00601BEE">
              <w:rPr>
                <w:b/>
                <w:bCs/>
              </w:rPr>
              <w:t>3</w:t>
            </w:r>
          </w:p>
        </w:tc>
        <w:tc>
          <w:tcPr>
            <w:tcW w:w="142" w:type="pct"/>
          </w:tcPr>
          <w:p w14:paraId="02FEF31F" w14:textId="77777777" w:rsidR="00316AA9" w:rsidRPr="00D92303" w:rsidRDefault="00316AA9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921" w:type="pct"/>
            <w:tcBorders>
              <w:top w:val="single" w:sz="4" w:space="0" w:color="auto"/>
              <w:bottom w:val="double" w:sz="4" w:space="0" w:color="auto"/>
            </w:tcBorders>
          </w:tcPr>
          <w:p w14:paraId="09C1AF67" w14:textId="3D69AFDF" w:rsidR="00316AA9" w:rsidRPr="00D92303" w:rsidRDefault="00601BEE" w:rsidP="0073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240" w:lineRule="auto"/>
              <w:ind w:left="-108" w:right="-88"/>
              <w:rPr>
                <w:b/>
                <w:bCs/>
                <w:cs/>
              </w:rPr>
            </w:pPr>
            <w:r w:rsidRPr="00601BEE">
              <w:rPr>
                <w:b/>
                <w:bCs/>
              </w:rPr>
              <w:t>3</w:t>
            </w:r>
            <w:r w:rsidR="00F640AB">
              <w:rPr>
                <w:b/>
                <w:bCs/>
              </w:rPr>
              <w:t>4,495</w:t>
            </w:r>
          </w:p>
        </w:tc>
        <w:tc>
          <w:tcPr>
            <w:tcW w:w="145" w:type="pct"/>
          </w:tcPr>
          <w:p w14:paraId="6672AC4E" w14:textId="77777777" w:rsidR="00316AA9" w:rsidRPr="00D92303" w:rsidRDefault="00316AA9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b/>
                <w:bCs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58490B69" w14:textId="278F5FE3" w:rsidR="00316AA9" w:rsidRPr="00D92303" w:rsidRDefault="00601BEE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88"/>
              <w:rPr>
                <w:b/>
                <w:bCs/>
                <w:cs/>
              </w:rPr>
            </w:pPr>
            <w:r w:rsidRPr="00601BEE">
              <w:rPr>
                <w:b/>
                <w:bCs/>
              </w:rPr>
              <w:t>3</w:t>
            </w:r>
            <w:r w:rsidR="00D83F27">
              <w:rPr>
                <w:b/>
                <w:bCs/>
              </w:rPr>
              <w:t>5,758</w:t>
            </w:r>
          </w:p>
        </w:tc>
      </w:tr>
      <w:tr w:rsidR="00316AA9" w:rsidRPr="00D92303" w14:paraId="10840652" w14:textId="77777777" w:rsidTr="00737CCF">
        <w:tc>
          <w:tcPr>
            <w:tcW w:w="2269" w:type="pct"/>
          </w:tcPr>
          <w:p w14:paraId="1A5C4020" w14:textId="77777777" w:rsidR="00316AA9" w:rsidRPr="00D92303" w:rsidRDefault="00316AA9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pacing w:val="0"/>
                <w:sz w:val="16"/>
                <w:szCs w:val="16"/>
                <w:cs/>
              </w:rPr>
            </w:pPr>
          </w:p>
        </w:tc>
        <w:tc>
          <w:tcPr>
            <w:tcW w:w="822" w:type="pct"/>
          </w:tcPr>
          <w:p w14:paraId="6014C7B7" w14:textId="77777777" w:rsidR="00316AA9" w:rsidRPr="00D92303" w:rsidRDefault="00316AA9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42" w:type="pct"/>
          </w:tcPr>
          <w:p w14:paraId="183EAB3F" w14:textId="77777777" w:rsidR="00316AA9" w:rsidRPr="00D92303" w:rsidRDefault="00316AA9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21" w:type="pct"/>
          </w:tcPr>
          <w:p w14:paraId="373C5BB7" w14:textId="77777777" w:rsidR="00316AA9" w:rsidRPr="00D92303" w:rsidRDefault="00316AA9" w:rsidP="0073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1333"/>
              </w:tabs>
              <w:spacing w:after="0" w:line="240" w:lineRule="auto"/>
              <w:ind w:left="-49" w:right="-91"/>
              <w:jc w:val="center"/>
              <w:rPr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5" w:type="pct"/>
          </w:tcPr>
          <w:p w14:paraId="21974E6E" w14:textId="77777777" w:rsidR="00316AA9" w:rsidRPr="00D92303" w:rsidRDefault="00316AA9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pct"/>
          </w:tcPr>
          <w:p w14:paraId="44A8885C" w14:textId="77777777" w:rsidR="00316AA9" w:rsidRPr="00D92303" w:rsidRDefault="00316AA9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sz w:val="16"/>
                <w:szCs w:val="16"/>
              </w:rPr>
            </w:pPr>
          </w:p>
        </w:tc>
      </w:tr>
      <w:tr w:rsidR="00316AA9" w:rsidRPr="00D92303" w14:paraId="4F25A1F7" w14:textId="77777777" w:rsidTr="00737CCF">
        <w:tc>
          <w:tcPr>
            <w:tcW w:w="2269" w:type="pct"/>
          </w:tcPr>
          <w:p w14:paraId="66E15C9C" w14:textId="37C2564A" w:rsidR="00316AA9" w:rsidRPr="00D92303" w:rsidRDefault="00316AA9" w:rsidP="00D92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hanging="24"/>
              <w:jc w:val="thaiDistribute"/>
              <w:rPr>
                <w:b/>
                <w:bCs/>
                <w:spacing w:val="0"/>
              </w:rPr>
            </w:pPr>
            <w:r w:rsidRPr="00D92303">
              <w:rPr>
                <w:b/>
                <w:bCs/>
                <w:i/>
                <w:iCs/>
                <w:spacing w:val="0"/>
                <w:cs/>
              </w:rPr>
              <w:t xml:space="preserve">ณ วันที่ </w:t>
            </w:r>
            <w:r w:rsidR="00601BEE" w:rsidRPr="00601BEE">
              <w:rPr>
                <w:b/>
                <w:bCs/>
                <w:i/>
                <w:iCs/>
                <w:spacing w:val="0"/>
              </w:rPr>
              <w:t>31</w:t>
            </w:r>
            <w:r w:rsidRPr="00D92303">
              <w:rPr>
                <w:b/>
                <w:bCs/>
                <w:i/>
                <w:iCs/>
                <w:spacing w:val="0"/>
              </w:rPr>
              <w:t xml:space="preserve"> </w:t>
            </w:r>
            <w:r w:rsidRPr="00D92303">
              <w:rPr>
                <w:b/>
                <w:bCs/>
                <w:i/>
                <w:iCs/>
                <w:spacing w:val="0"/>
                <w:cs/>
              </w:rPr>
              <w:t xml:space="preserve">ธันวาคม </w:t>
            </w:r>
            <w:r w:rsidR="00601BEE" w:rsidRPr="00601BEE">
              <w:rPr>
                <w:b/>
                <w:bCs/>
                <w:i/>
                <w:iCs/>
                <w:spacing w:val="0"/>
              </w:rPr>
              <w:t>2</w:t>
            </w:r>
            <w:r w:rsidR="00536D35" w:rsidRPr="00D92303">
              <w:rPr>
                <w:b/>
                <w:bCs/>
                <w:i/>
                <w:iCs/>
                <w:spacing w:val="0"/>
              </w:rPr>
              <w:t>56</w:t>
            </w:r>
            <w:r w:rsidR="00504FF6">
              <w:rPr>
                <w:b/>
                <w:bCs/>
                <w:i/>
                <w:iCs/>
                <w:spacing w:val="0"/>
              </w:rPr>
              <w:t>7</w:t>
            </w:r>
          </w:p>
        </w:tc>
        <w:tc>
          <w:tcPr>
            <w:tcW w:w="822" w:type="pct"/>
          </w:tcPr>
          <w:p w14:paraId="6EAAC78D" w14:textId="77777777" w:rsidR="00316AA9" w:rsidRPr="00D92303" w:rsidRDefault="00316AA9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i/>
                <w:iCs/>
              </w:rPr>
            </w:pPr>
          </w:p>
        </w:tc>
        <w:tc>
          <w:tcPr>
            <w:tcW w:w="142" w:type="pct"/>
          </w:tcPr>
          <w:p w14:paraId="28B6683B" w14:textId="77777777" w:rsidR="00316AA9" w:rsidRPr="00D92303" w:rsidRDefault="00316AA9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i/>
                <w:iCs/>
              </w:rPr>
            </w:pPr>
          </w:p>
        </w:tc>
        <w:tc>
          <w:tcPr>
            <w:tcW w:w="921" w:type="pct"/>
          </w:tcPr>
          <w:p w14:paraId="78C96A95" w14:textId="77777777" w:rsidR="00316AA9" w:rsidRPr="00D92303" w:rsidRDefault="00316AA9" w:rsidP="0073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1333"/>
              </w:tabs>
              <w:spacing w:after="0" w:line="240" w:lineRule="auto"/>
              <w:ind w:left="-49" w:right="-91"/>
              <w:jc w:val="center"/>
              <w:rPr>
                <w:i/>
                <w:iCs/>
                <w:cs/>
              </w:rPr>
            </w:pPr>
          </w:p>
        </w:tc>
        <w:tc>
          <w:tcPr>
            <w:tcW w:w="145" w:type="pct"/>
          </w:tcPr>
          <w:p w14:paraId="620ADD73" w14:textId="77777777" w:rsidR="00316AA9" w:rsidRPr="00D92303" w:rsidRDefault="00316AA9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</w:pPr>
          </w:p>
        </w:tc>
        <w:tc>
          <w:tcPr>
            <w:tcW w:w="700" w:type="pct"/>
          </w:tcPr>
          <w:p w14:paraId="55DE606A" w14:textId="77777777" w:rsidR="00316AA9" w:rsidRPr="00D92303" w:rsidRDefault="00316AA9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</w:pPr>
          </w:p>
        </w:tc>
      </w:tr>
      <w:tr w:rsidR="0020047B" w:rsidRPr="00D92303" w14:paraId="61A97124" w14:textId="77777777" w:rsidTr="00737CCF">
        <w:tc>
          <w:tcPr>
            <w:tcW w:w="2269" w:type="pct"/>
          </w:tcPr>
          <w:p w14:paraId="71C36A4D" w14:textId="77777777" w:rsidR="0020047B" w:rsidRPr="00D92303" w:rsidRDefault="0020047B" w:rsidP="002004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spacing w:val="0"/>
                <w:cs/>
              </w:rPr>
            </w:pPr>
            <w:r w:rsidRPr="00D92303">
              <w:rPr>
                <w:spacing w:val="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822" w:type="pct"/>
          </w:tcPr>
          <w:p w14:paraId="70D2098D" w14:textId="184E184A" w:rsidR="0020047B" w:rsidRPr="00D92303" w:rsidRDefault="00B87BF2" w:rsidP="00FA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5" w:right="-105"/>
            </w:pPr>
            <w:r>
              <w:t>41</w:t>
            </w:r>
          </w:p>
        </w:tc>
        <w:tc>
          <w:tcPr>
            <w:tcW w:w="142" w:type="pct"/>
          </w:tcPr>
          <w:p w14:paraId="44C5508C" w14:textId="77777777" w:rsidR="0020047B" w:rsidRPr="00D92303" w:rsidRDefault="0020047B" w:rsidP="0020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5" w:right="-105"/>
            </w:pPr>
          </w:p>
        </w:tc>
        <w:tc>
          <w:tcPr>
            <w:tcW w:w="921" w:type="pct"/>
          </w:tcPr>
          <w:p w14:paraId="60AFDB1B" w14:textId="64C3889D" w:rsidR="0020047B" w:rsidRPr="00D92303" w:rsidRDefault="0020047B" w:rsidP="0073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240" w:lineRule="auto"/>
              <w:ind w:left="-108" w:right="-88"/>
            </w:pPr>
            <w:r w:rsidRPr="00D92303">
              <w:rPr>
                <w:rFonts w:hint="cs"/>
              </w:rPr>
              <w:t>7</w:t>
            </w:r>
            <w:r w:rsidRPr="00D92303">
              <w:t>,</w:t>
            </w:r>
            <w:r w:rsidR="00B87BF2">
              <w:t>628</w:t>
            </w:r>
          </w:p>
        </w:tc>
        <w:tc>
          <w:tcPr>
            <w:tcW w:w="145" w:type="pct"/>
          </w:tcPr>
          <w:p w14:paraId="55758940" w14:textId="77777777" w:rsidR="0020047B" w:rsidRPr="00D92303" w:rsidRDefault="0020047B" w:rsidP="0020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75"/>
              </w:tabs>
              <w:spacing w:after="0" w:line="240" w:lineRule="auto"/>
              <w:ind w:left="-105" w:right="-88"/>
              <w:rPr>
                <w:cs/>
              </w:rPr>
            </w:pPr>
          </w:p>
        </w:tc>
        <w:tc>
          <w:tcPr>
            <w:tcW w:w="700" w:type="pct"/>
          </w:tcPr>
          <w:p w14:paraId="191F526A" w14:textId="2641505F" w:rsidR="0020047B" w:rsidRPr="00D92303" w:rsidRDefault="0020047B" w:rsidP="0020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88"/>
            </w:pPr>
            <w:r w:rsidRPr="00D92303">
              <w:t>7,6</w:t>
            </w:r>
            <w:r>
              <w:t>69</w:t>
            </w:r>
          </w:p>
        </w:tc>
      </w:tr>
      <w:tr w:rsidR="0020047B" w:rsidRPr="00D92303" w14:paraId="20798078" w14:textId="77777777" w:rsidTr="00737CCF">
        <w:tc>
          <w:tcPr>
            <w:tcW w:w="2269" w:type="pct"/>
          </w:tcPr>
          <w:p w14:paraId="3C665A9B" w14:textId="77777777" w:rsidR="0020047B" w:rsidRPr="00D92303" w:rsidRDefault="0020047B" w:rsidP="002004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spacing w:val="0"/>
                <w:cs/>
              </w:rPr>
            </w:pPr>
            <w:r w:rsidRPr="00D92303">
              <w:rPr>
                <w:spacing w:val="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822" w:type="pct"/>
          </w:tcPr>
          <w:p w14:paraId="3DAEAEB2" w14:textId="77777777" w:rsidR="0020047B" w:rsidRPr="00D92303" w:rsidRDefault="0020047B" w:rsidP="0020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5" w:right="-105"/>
            </w:pPr>
          </w:p>
        </w:tc>
        <w:tc>
          <w:tcPr>
            <w:tcW w:w="142" w:type="pct"/>
          </w:tcPr>
          <w:p w14:paraId="7170B9F4" w14:textId="77777777" w:rsidR="0020047B" w:rsidRPr="00D92303" w:rsidRDefault="0020047B" w:rsidP="0020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5" w:right="-105"/>
            </w:pPr>
          </w:p>
        </w:tc>
        <w:tc>
          <w:tcPr>
            <w:tcW w:w="921" w:type="pct"/>
          </w:tcPr>
          <w:p w14:paraId="0C9AB6F0" w14:textId="77777777" w:rsidR="0020047B" w:rsidRPr="00D92303" w:rsidRDefault="0020047B" w:rsidP="0073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240" w:lineRule="auto"/>
              <w:ind w:left="-108" w:right="-88"/>
            </w:pPr>
          </w:p>
        </w:tc>
        <w:tc>
          <w:tcPr>
            <w:tcW w:w="145" w:type="pct"/>
          </w:tcPr>
          <w:p w14:paraId="2668BAE1" w14:textId="77777777" w:rsidR="0020047B" w:rsidRPr="00D92303" w:rsidRDefault="0020047B" w:rsidP="0020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75"/>
              </w:tabs>
              <w:spacing w:after="0" w:line="240" w:lineRule="auto"/>
              <w:ind w:left="-105" w:right="-88"/>
            </w:pPr>
          </w:p>
        </w:tc>
        <w:tc>
          <w:tcPr>
            <w:tcW w:w="700" w:type="pct"/>
          </w:tcPr>
          <w:p w14:paraId="1AD60B3A" w14:textId="77777777" w:rsidR="0020047B" w:rsidRPr="00D92303" w:rsidRDefault="0020047B" w:rsidP="0020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88"/>
            </w:pPr>
          </w:p>
        </w:tc>
      </w:tr>
      <w:tr w:rsidR="0020047B" w:rsidRPr="00D92303" w14:paraId="5FE11F93" w14:textId="77777777" w:rsidTr="00737CCF">
        <w:tc>
          <w:tcPr>
            <w:tcW w:w="2269" w:type="pct"/>
          </w:tcPr>
          <w:p w14:paraId="7042519C" w14:textId="274E470F" w:rsidR="0020047B" w:rsidRPr="00D92303" w:rsidRDefault="0020047B" w:rsidP="0020047B">
            <w:pPr>
              <w:tabs>
                <w:tab w:val="left" w:pos="720"/>
              </w:tabs>
              <w:spacing w:line="240" w:lineRule="auto"/>
              <w:ind w:right="29"/>
              <w:rPr>
                <w:spacing w:val="0"/>
                <w:cs/>
              </w:rPr>
            </w:pPr>
            <w:r w:rsidRPr="00D92303">
              <w:rPr>
                <w:spacing w:val="0"/>
                <w:cs/>
              </w:rPr>
              <w:t xml:space="preserve">   น้อยกว่า </w:t>
            </w:r>
            <w:r w:rsidR="00601BEE" w:rsidRPr="00601BEE">
              <w:rPr>
                <w:spacing w:val="0"/>
              </w:rPr>
              <w:t>3</w:t>
            </w:r>
            <w:r w:rsidRPr="00D92303">
              <w:rPr>
                <w:spacing w:val="0"/>
              </w:rPr>
              <w:t xml:space="preserve"> </w:t>
            </w:r>
            <w:r w:rsidRPr="00D92303">
              <w:rPr>
                <w:spacing w:val="0"/>
                <w:cs/>
              </w:rPr>
              <w:t>เดือน</w:t>
            </w:r>
          </w:p>
        </w:tc>
        <w:tc>
          <w:tcPr>
            <w:tcW w:w="822" w:type="pct"/>
          </w:tcPr>
          <w:p w14:paraId="3B41BB98" w14:textId="08F84B6D" w:rsidR="0020047B" w:rsidRPr="00D92303" w:rsidRDefault="003602AA" w:rsidP="0020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5" w:right="-105"/>
            </w:pPr>
            <w:r>
              <w:t>145</w:t>
            </w:r>
          </w:p>
        </w:tc>
        <w:tc>
          <w:tcPr>
            <w:tcW w:w="142" w:type="pct"/>
          </w:tcPr>
          <w:p w14:paraId="63C67BAD" w14:textId="77777777" w:rsidR="0020047B" w:rsidRPr="00D92303" w:rsidRDefault="0020047B" w:rsidP="0020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5" w:right="-105"/>
            </w:pPr>
          </w:p>
        </w:tc>
        <w:tc>
          <w:tcPr>
            <w:tcW w:w="921" w:type="pct"/>
          </w:tcPr>
          <w:p w14:paraId="5083844C" w14:textId="2E3C087B" w:rsidR="0020047B" w:rsidRPr="00D92303" w:rsidRDefault="0020047B" w:rsidP="0073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240" w:lineRule="auto"/>
              <w:ind w:left="-108" w:right="-88"/>
            </w:pPr>
            <w:r w:rsidRPr="00D92303">
              <w:t>5,</w:t>
            </w:r>
            <w:r w:rsidR="003602AA">
              <w:t>56</w:t>
            </w:r>
            <w:r w:rsidR="009B146F">
              <w:t>9</w:t>
            </w:r>
          </w:p>
        </w:tc>
        <w:tc>
          <w:tcPr>
            <w:tcW w:w="145" w:type="pct"/>
          </w:tcPr>
          <w:p w14:paraId="60773964" w14:textId="77777777" w:rsidR="0020047B" w:rsidRPr="00D92303" w:rsidRDefault="0020047B" w:rsidP="0020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75"/>
              </w:tabs>
              <w:spacing w:after="0" w:line="240" w:lineRule="auto"/>
              <w:ind w:left="-105" w:right="-88"/>
            </w:pPr>
          </w:p>
        </w:tc>
        <w:tc>
          <w:tcPr>
            <w:tcW w:w="700" w:type="pct"/>
          </w:tcPr>
          <w:p w14:paraId="58E18CBD" w14:textId="49EBBAEA" w:rsidR="0020047B" w:rsidRPr="00D92303" w:rsidRDefault="0020047B" w:rsidP="00FA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88"/>
            </w:pPr>
            <w:r w:rsidRPr="00D92303">
              <w:t>5,7</w:t>
            </w:r>
            <w:r w:rsidR="00601BEE" w:rsidRPr="00601BEE">
              <w:t>1</w:t>
            </w:r>
            <w:r>
              <w:t>4</w:t>
            </w:r>
          </w:p>
        </w:tc>
      </w:tr>
      <w:tr w:rsidR="0020047B" w:rsidRPr="00D92303" w14:paraId="2627D61D" w14:textId="77777777" w:rsidTr="00737CCF">
        <w:tc>
          <w:tcPr>
            <w:tcW w:w="2269" w:type="pct"/>
          </w:tcPr>
          <w:p w14:paraId="5A854057" w14:textId="49AFA4A5" w:rsidR="0020047B" w:rsidRPr="00D92303" w:rsidRDefault="0020047B" w:rsidP="0020047B">
            <w:pPr>
              <w:tabs>
                <w:tab w:val="left" w:pos="720"/>
              </w:tabs>
              <w:spacing w:line="240" w:lineRule="auto"/>
              <w:ind w:right="29"/>
              <w:rPr>
                <w:spacing w:val="0"/>
                <w:cs/>
              </w:rPr>
            </w:pPr>
            <w:r w:rsidRPr="00D92303">
              <w:rPr>
                <w:spacing w:val="0"/>
              </w:rPr>
              <w:t xml:space="preserve"> </w:t>
            </w:r>
            <w:r w:rsidRPr="00D92303">
              <w:rPr>
                <w:spacing w:val="0"/>
                <w:cs/>
              </w:rPr>
              <w:t xml:space="preserve">  </w:t>
            </w:r>
            <w:r w:rsidR="00601BEE" w:rsidRPr="00601BEE">
              <w:rPr>
                <w:spacing w:val="0"/>
              </w:rPr>
              <w:t>3</w:t>
            </w:r>
            <w:r w:rsidRPr="00D92303">
              <w:rPr>
                <w:spacing w:val="0"/>
              </w:rPr>
              <w:t xml:space="preserve"> - 6 </w:t>
            </w:r>
            <w:r w:rsidRPr="00D92303">
              <w:rPr>
                <w:spacing w:val="0"/>
                <w:cs/>
              </w:rPr>
              <w:t>เดือน</w:t>
            </w:r>
          </w:p>
        </w:tc>
        <w:tc>
          <w:tcPr>
            <w:tcW w:w="822" w:type="pct"/>
          </w:tcPr>
          <w:p w14:paraId="45021FB3" w14:textId="112D41A0" w:rsidR="0020047B" w:rsidRPr="00D92303" w:rsidRDefault="003602AA" w:rsidP="0020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5" w:right="-105"/>
            </w:pPr>
            <w:r>
              <w:t>-</w:t>
            </w:r>
          </w:p>
        </w:tc>
        <w:tc>
          <w:tcPr>
            <w:tcW w:w="142" w:type="pct"/>
          </w:tcPr>
          <w:p w14:paraId="7D86E48C" w14:textId="77777777" w:rsidR="0020047B" w:rsidRPr="00D92303" w:rsidRDefault="0020047B" w:rsidP="0020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5" w:right="-105"/>
            </w:pPr>
          </w:p>
        </w:tc>
        <w:tc>
          <w:tcPr>
            <w:tcW w:w="921" w:type="pct"/>
          </w:tcPr>
          <w:p w14:paraId="3AFADCD9" w14:textId="1A03CE94" w:rsidR="0020047B" w:rsidRPr="00D92303" w:rsidRDefault="003602AA" w:rsidP="0073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240" w:lineRule="auto"/>
              <w:ind w:left="-108" w:right="-88"/>
            </w:pPr>
            <w:r>
              <w:t>2,113</w:t>
            </w:r>
          </w:p>
        </w:tc>
        <w:tc>
          <w:tcPr>
            <w:tcW w:w="145" w:type="pct"/>
          </w:tcPr>
          <w:p w14:paraId="44F752C3" w14:textId="77777777" w:rsidR="0020047B" w:rsidRPr="00D92303" w:rsidRDefault="0020047B" w:rsidP="0020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75"/>
              </w:tabs>
              <w:spacing w:after="0" w:line="240" w:lineRule="auto"/>
              <w:ind w:left="-105" w:right="-88"/>
            </w:pPr>
          </w:p>
        </w:tc>
        <w:tc>
          <w:tcPr>
            <w:tcW w:w="700" w:type="pct"/>
          </w:tcPr>
          <w:p w14:paraId="5F2EEC30" w14:textId="0ACCC9BD" w:rsidR="0020047B" w:rsidRPr="00D92303" w:rsidRDefault="00601BEE" w:rsidP="0020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88"/>
            </w:pPr>
            <w:r w:rsidRPr="00601BEE">
              <w:t>2</w:t>
            </w:r>
            <w:r w:rsidR="0020047B" w:rsidRPr="00D92303">
              <w:t>,</w:t>
            </w:r>
            <w:r w:rsidRPr="00601BEE">
              <w:t>113</w:t>
            </w:r>
          </w:p>
        </w:tc>
      </w:tr>
      <w:tr w:rsidR="0020047B" w:rsidRPr="00D92303" w14:paraId="0E49750C" w14:textId="77777777" w:rsidTr="00737CCF">
        <w:tc>
          <w:tcPr>
            <w:tcW w:w="2269" w:type="pct"/>
          </w:tcPr>
          <w:p w14:paraId="127E4691" w14:textId="3FF72EE5" w:rsidR="0020047B" w:rsidRPr="00D92303" w:rsidRDefault="0020047B" w:rsidP="0020047B">
            <w:pPr>
              <w:tabs>
                <w:tab w:val="left" w:pos="720"/>
              </w:tabs>
              <w:spacing w:line="240" w:lineRule="auto"/>
              <w:ind w:right="29"/>
              <w:rPr>
                <w:spacing w:val="0"/>
              </w:rPr>
            </w:pPr>
            <w:r w:rsidRPr="00D92303">
              <w:rPr>
                <w:spacing w:val="0"/>
              </w:rPr>
              <w:t xml:space="preserve"> </w:t>
            </w:r>
            <w:r w:rsidRPr="00D92303">
              <w:rPr>
                <w:spacing w:val="0"/>
                <w:cs/>
              </w:rPr>
              <w:t xml:space="preserve">  </w:t>
            </w:r>
            <w:r w:rsidRPr="00D92303">
              <w:rPr>
                <w:spacing w:val="0"/>
              </w:rPr>
              <w:t xml:space="preserve">6 - </w:t>
            </w:r>
            <w:r w:rsidR="00601BEE" w:rsidRPr="00601BEE">
              <w:rPr>
                <w:spacing w:val="0"/>
              </w:rPr>
              <w:t>12</w:t>
            </w:r>
            <w:r w:rsidRPr="00D92303">
              <w:rPr>
                <w:spacing w:val="0"/>
              </w:rPr>
              <w:t xml:space="preserve"> </w:t>
            </w:r>
            <w:r w:rsidRPr="00D92303">
              <w:rPr>
                <w:spacing w:val="0"/>
                <w:cs/>
              </w:rPr>
              <w:t>เดือน</w:t>
            </w:r>
          </w:p>
        </w:tc>
        <w:tc>
          <w:tcPr>
            <w:tcW w:w="822" w:type="pct"/>
          </w:tcPr>
          <w:p w14:paraId="1165D5DC" w14:textId="5DEF7D8A" w:rsidR="0020047B" w:rsidRPr="00D92303" w:rsidRDefault="0020047B" w:rsidP="0020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5" w:right="-105"/>
            </w:pPr>
            <w:r w:rsidRPr="00D92303">
              <w:rPr>
                <w:rFonts w:hint="cs"/>
                <w:cs/>
              </w:rPr>
              <w:t>-</w:t>
            </w:r>
          </w:p>
        </w:tc>
        <w:tc>
          <w:tcPr>
            <w:tcW w:w="142" w:type="pct"/>
          </w:tcPr>
          <w:p w14:paraId="0ACA20B5" w14:textId="77777777" w:rsidR="0020047B" w:rsidRPr="00D92303" w:rsidRDefault="0020047B" w:rsidP="0020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5" w:right="-105"/>
            </w:pPr>
          </w:p>
        </w:tc>
        <w:tc>
          <w:tcPr>
            <w:tcW w:w="921" w:type="pct"/>
          </w:tcPr>
          <w:p w14:paraId="075573AF" w14:textId="36B8E59E" w:rsidR="0020047B" w:rsidRPr="00D92303" w:rsidRDefault="00601BEE" w:rsidP="0073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240" w:lineRule="auto"/>
              <w:ind w:left="-108" w:right="-88"/>
            </w:pPr>
            <w:r w:rsidRPr="00601BEE">
              <w:t>1</w:t>
            </w:r>
            <w:r w:rsidR="0020047B" w:rsidRPr="00D92303">
              <w:t>,4</w:t>
            </w:r>
            <w:r w:rsidRPr="00601BEE">
              <w:t>3</w:t>
            </w:r>
            <w:r w:rsidR="00F96356">
              <w:t>8</w:t>
            </w:r>
          </w:p>
        </w:tc>
        <w:tc>
          <w:tcPr>
            <w:tcW w:w="145" w:type="pct"/>
          </w:tcPr>
          <w:p w14:paraId="7443AF54" w14:textId="77777777" w:rsidR="0020047B" w:rsidRPr="00D92303" w:rsidRDefault="0020047B" w:rsidP="0020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75"/>
              </w:tabs>
              <w:spacing w:after="0" w:line="240" w:lineRule="auto"/>
              <w:ind w:left="-105" w:right="-88"/>
            </w:pPr>
          </w:p>
        </w:tc>
        <w:tc>
          <w:tcPr>
            <w:tcW w:w="700" w:type="pct"/>
          </w:tcPr>
          <w:p w14:paraId="63AA108A" w14:textId="69F6F335" w:rsidR="0020047B" w:rsidRPr="00D92303" w:rsidRDefault="00601BEE" w:rsidP="0020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88"/>
            </w:pPr>
            <w:r w:rsidRPr="00601BEE">
              <w:t>1</w:t>
            </w:r>
            <w:r w:rsidR="0020047B" w:rsidRPr="00D92303">
              <w:t>,4</w:t>
            </w:r>
            <w:r w:rsidRPr="00601BEE">
              <w:t>3</w:t>
            </w:r>
            <w:r w:rsidR="0020047B">
              <w:t>8</w:t>
            </w:r>
          </w:p>
        </w:tc>
      </w:tr>
      <w:tr w:rsidR="0020047B" w:rsidRPr="00D92303" w14:paraId="52522E01" w14:textId="77777777" w:rsidTr="00737CCF">
        <w:tc>
          <w:tcPr>
            <w:tcW w:w="2269" w:type="pct"/>
          </w:tcPr>
          <w:p w14:paraId="614DE6DB" w14:textId="01C176EC" w:rsidR="0020047B" w:rsidRPr="00D92303" w:rsidRDefault="0020047B" w:rsidP="0020047B">
            <w:pPr>
              <w:tabs>
                <w:tab w:val="left" w:pos="720"/>
              </w:tabs>
              <w:spacing w:line="240" w:lineRule="auto"/>
              <w:ind w:right="29"/>
              <w:rPr>
                <w:spacing w:val="0"/>
              </w:rPr>
            </w:pPr>
            <w:r w:rsidRPr="00D92303">
              <w:rPr>
                <w:spacing w:val="0"/>
              </w:rPr>
              <w:t xml:space="preserve"> </w:t>
            </w:r>
            <w:r w:rsidRPr="00D92303">
              <w:rPr>
                <w:spacing w:val="0"/>
                <w:cs/>
              </w:rPr>
              <w:t xml:space="preserve">  </w:t>
            </w:r>
            <w:r w:rsidRPr="00D92303">
              <w:rPr>
                <w:rFonts w:hint="cs"/>
                <w:spacing w:val="0"/>
                <w:cs/>
              </w:rPr>
              <w:t xml:space="preserve">มากกว่า </w:t>
            </w:r>
            <w:r w:rsidR="00601BEE" w:rsidRPr="00601BEE">
              <w:rPr>
                <w:spacing w:val="0"/>
              </w:rPr>
              <w:t>12</w:t>
            </w:r>
            <w:r w:rsidRPr="00D92303">
              <w:rPr>
                <w:rFonts w:hint="cs"/>
                <w:spacing w:val="0"/>
                <w:cs/>
              </w:rPr>
              <w:t xml:space="preserve"> เดือน</w:t>
            </w: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14:paraId="049E54FA" w14:textId="4E6EF541" w:rsidR="0020047B" w:rsidRPr="00D92303" w:rsidRDefault="0020047B" w:rsidP="0020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5" w:right="-105"/>
            </w:pPr>
            <w:r w:rsidRPr="00D92303">
              <w:rPr>
                <w:rFonts w:hint="cs"/>
                <w:cs/>
              </w:rPr>
              <w:t>-</w:t>
            </w:r>
          </w:p>
        </w:tc>
        <w:tc>
          <w:tcPr>
            <w:tcW w:w="142" w:type="pct"/>
          </w:tcPr>
          <w:p w14:paraId="492EA022" w14:textId="77777777" w:rsidR="0020047B" w:rsidRPr="00D92303" w:rsidRDefault="0020047B" w:rsidP="0020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5" w:right="-105"/>
            </w:pPr>
          </w:p>
        </w:tc>
        <w:tc>
          <w:tcPr>
            <w:tcW w:w="921" w:type="pct"/>
            <w:tcBorders>
              <w:bottom w:val="single" w:sz="4" w:space="0" w:color="auto"/>
            </w:tcBorders>
          </w:tcPr>
          <w:p w14:paraId="1CC223BA" w14:textId="106AA433" w:rsidR="0020047B" w:rsidRPr="00D92303" w:rsidRDefault="00601BEE" w:rsidP="0073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240" w:lineRule="auto"/>
              <w:ind w:left="-108" w:right="-88"/>
            </w:pPr>
            <w:r w:rsidRPr="00601BEE">
              <w:t>1</w:t>
            </w:r>
            <w:r w:rsidR="0020047B" w:rsidRPr="00D92303">
              <w:t>,9</w:t>
            </w:r>
            <w:r w:rsidRPr="00601BEE">
              <w:t>10</w:t>
            </w:r>
          </w:p>
        </w:tc>
        <w:tc>
          <w:tcPr>
            <w:tcW w:w="145" w:type="pct"/>
          </w:tcPr>
          <w:p w14:paraId="5EE15535" w14:textId="77777777" w:rsidR="0020047B" w:rsidRPr="00D92303" w:rsidRDefault="0020047B" w:rsidP="0020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75"/>
              </w:tabs>
              <w:spacing w:after="0" w:line="240" w:lineRule="auto"/>
              <w:ind w:left="-105" w:right="-88"/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058ECCC4" w14:textId="73ED75E6" w:rsidR="0020047B" w:rsidRPr="00D92303" w:rsidRDefault="00601BEE" w:rsidP="0020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88"/>
            </w:pPr>
            <w:r w:rsidRPr="00601BEE">
              <w:t>1</w:t>
            </w:r>
            <w:r w:rsidR="0020047B" w:rsidRPr="00D92303">
              <w:t>,9</w:t>
            </w:r>
            <w:r w:rsidRPr="00601BEE">
              <w:t>10</w:t>
            </w:r>
          </w:p>
        </w:tc>
      </w:tr>
      <w:tr w:rsidR="0020047B" w:rsidRPr="00D92303" w14:paraId="0BD4EF94" w14:textId="77777777" w:rsidTr="00737CCF">
        <w:tc>
          <w:tcPr>
            <w:tcW w:w="2269" w:type="pct"/>
          </w:tcPr>
          <w:p w14:paraId="35BBBC0C" w14:textId="77777777" w:rsidR="0020047B" w:rsidRPr="00D92303" w:rsidRDefault="0020047B" w:rsidP="0020047B">
            <w:pPr>
              <w:tabs>
                <w:tab w:val="left" w:pos="720"/>
              </w:tabs>
              <w:spacing w:line="240" w:lineRule="auto"/>
              <w:ind w:right="29"/>
              <w:rPr>
                <w:b/>
                <w:bCs/>
                <w:spacing w:val="0"/>
                <w:cs/>
              </w:rPr>
            </w:pPr>
            <w:r w:rsidRPr="00D92303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822" w:type="pct"/>
            <w:tcBorders>
              <w:top w:val="single" w:sz="4" w:space="0" w:color="auto"/>
            </w:tcBorders>
            <w:vAlign w:val="center"/>
          </w:tcPr>
          <w:p w14:paraId="7E29F079" w14:textId="5DFC5C63" w:rsidR="0020047B" w:rsidRPr="00D92303" w:rsidRDefault="009A56C3" w:rsidP="0020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5" w:right="-105"/>
              <w:rPr>
                <w:b/>
                <w:bCs/>
              </w:rPr>
            </w:pPr>
            <w:r>
              <w:rPr>
                <w:b/>
                <w:bCs/>
              </w:rPr>
              <w:t>186</w:t>
            </w:r>
          </w:p>
        </w:tc>
        <w:tc>
          <w:tcPr>
            <w:tcW w:w="142" w:type="pct"/>
          </w:tcPr>
          <w:p w14:paraId="29FB432D" w14:textId="77777777" w:rsidR="0020047B" w:rsidRPr="00D92303" w:rsidRDefault="0020047B" w:rsidP="0020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1" w:firstLine="8"/>
              <w:jc w:val="center"/>
              <w:rPr>
                <w:i/>
                <w:iCs/>
              </w:rPr>
            </w:pPr>
          </w:p>
        </w:tc>
        <w:tc>
          <w:tcPr>
            <w:tcW w:w="921" w:type="pct"/>
            <w:tcBorders>
              <w:top w:val="single" w:sz="4" w:space="0" w:color="auto"/>
            </w:tcBorders>
            <w:vAlign w:val="center"/>
          </w:tcPr>
          <w:p w14:paraId="274CDA82" w14:textId="681CA274" w:rsidR="0020047B" w:rsidRPr="00D92303" w:rsidRDefault="00601BEE" w:rsidP="0073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240" w:lineRule="auto"/>
              <w:ind w:left="-108" w:right="-88"/>
              <w:rPr>
                <w:b/>
                <w:bCs/>
              </w:rPr>
            </w:pPr>
            <w:r w:rsidRPr="00601BEE">
              <w:rPr>
                <w:b/>
                <w:bCs/>
              </w:rPr>
              <w:t>1</w:t>
            </w:r>
            <w:r w:rsidR="009A56C3">
              <w:rPr>
                <w:b/>
                <w:bCs/>
              </w:rPr>
              <w:t>8,658</w:t>
            </w:r>
          </w:p>
        </w:tc>
        <w:tc>
          <w:tcPr>
            <w:tcW w:w="145" w:type="pct"/>
          </w:tcPr>
          <w:p w14:paraId="4A6779CE" w14:textId="77777777" w:rsidR="0020047B" w:rsidRPr="00D92303" w:rsidRDefault="0020047B" w:rsidP="0020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75"/>
              </w:tabs>
              <w:spacing w:after="0" w:line="240" w:lineRule="auto"/>
              <w:ind w:left="-105" w:right="-88" w:firstLine="342"/>
            </w:pPr>
          </w:p>
        </w:tc>
        <w:tc>
          <w:tcPr>
            <w:tcW w:w="700" w:type="pct"/>
            <w:tcBorders>
              <w:top w:val="single" w:sz="4" w:space="0" w:color="auto"/>
            </w:tcBorders>
            <w:vAlign w:val="center"/>
          </w:tcPr>
          <w:p w14:paraId="7EB89FBC" w14:textId="4038FE3C" w:rsidR="0020047B" w:rsidRPr="00D92303" w:rsidRDefault="00601BEE" w:rsidP="0020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88"/>
              <w:rPr>
                <w:b/>
                <w:bCs/>
                <w:cs/>
              </w:rPr>
            </w:pPr>
            <w:r w:rsidRPr="00601BEE">
              <w:rPr>
                <w:b/>
                <w:bCs/>
              </w:rPr>
              <w:t>1</w:t>
            </w:r>
            <w:r w:rsidR="0020047B" w:rsidRPr="00D92303">
              <w:rPr>
                <w:b/>
                <w:bCs/>
              </w:rPr>
              <w:t>8,84</w:t>
            </w:r>
            <w:r w:rsidR="0020047B">
              <w:rPr>
                <w:b/>
                <w:bCs/>
              </w:rPr>
              <w:t>4</w:t>
            </w:r>
          </w:p>
        </w:tc>
      </w:tr>
      <w:tr w:rsidR="0020047B" w:rsidRPr="00D92303" w14:paraId="07E42E15" w14:textId="77777777" w:rsidTr="00737CCF">
        <w:tc>
          <w:tcPr>
            <w:tcW w:w="2269" w:type="pct"/>
          </w:tcPr>
          <w:p w14:paraId="02F7B30C" w14:textId="77777777" w:rsidR="0020047B" w:rsidRPr="00D92303" w:rsidRDefault="0020047B" w:rsidP="002004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b/>
                <w:bCs/>
                <w:spacing w:val="0"/>
              </w:rPr>
            </w:pPr>
            <w:r w:rsidRPr="00D92303">
              <w:rPr>
                <w:spacing w:val="0"/>
                <w:cs/>
              </w:rPr>
              <w:t>รายได้ค้างรับภายใต้สัญญาเช่าดำเนินงาน</w:t>
            </w: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14:paraId="739C8243" w14:textId="64626982" w:rsidR="0020047B" w:rsidRPr="00D92303" w:rsidRDefault="0020047B" w:rsidP="0020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right="-105"/>
            </w:pPr>
            <w:r w:rsidRPr="00D92303">
              <w:t>-</w:t>
            </w:r>
          </w:p>
        </w:tc>
        <w:tc>
          <w:tcPr>
            <w:tcW w:w="142" w:type="pct"/>
          </w:tcPr>
          <w:p w14:paraId="563E394E" w14:textId="77777777" w:rsidR="0020047B" w:rsidRPr="00D92303" w:rsidRDefault="0020047B" w:rsidP="0020047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i/>
                <w:iCs/>
              </w:rPr>
            </w:pPr>
          </w:p>
        </w:tc>
        <w:tc>
          <w:tcPr>
            <w:tcW w:w="921" w:type="pct"/>
            <w:tcBorders>
              <w:bottom w:val="single" w:sz="4" w:space="0" w:color="auto"/>
            </w:tcBorders>
          </w:tcPr>
          <w:p w14:paraId="2C294492" w14:textId="5C8CCC0A" w:rsidR="0020047B" w:rsidRPr="00D92303" w:rsidRDefault="0020047B" w:rsidP="0073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240" w:lineRule="auto"/>
              <w:ind w:left="-108" w:right="-88"/>
            </w:pPr>
            <w:r w:rsidRPr="00D92303">
              <w:t>9,</w:t>
            </w:r>
            <w:r w:rsidR="00601BEE" w:rsidRPr="00601BEE">
              <w:t>3</w:t>
            </w:r>
            <w:r w:rsidRPr="00D92303">
              <w:t>4</w:t>
            </w:r>
            <w:r w:rsidR="00601BEE" w:rsidRPr="00601BEE">
              <w:t>2</w:t>
            </w:r>
          </w:p>
        </w:tc>
        <w:tc>
          <w:tcPr>
            <w:tcW w:w="145" w:type="pct"/>
          </w:tcPr>
          <w:p w14:paraId="463869B5" w14:textId="77777777" w:rsidR="0020047B" w:rsidRPr="00D92303" w:rsidRDefault="0020047B" w:rsidP="0020047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7D3C2855" w14:textId="646B1555" w:rsidR="0020047B" w:rsidRPr="00D92303" w:rsidRDefault="0020047B" w:rsidP="0020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88"/>
            </w:pPr>
            <w:r w:rsidRPr="00D92303">
              <w:t>9,</w:t>
            </w:r>
            <w:r w:rsidR="00601BEE" w:rsidRPr="00601BEE">
              <w:t>3</w:t>
            </w:r>
            <w:r w:rsidRPr="00D92303">
              <w:t>4</w:t>
            </w:r>
            <w:r w:rsidR="00601BEE" w:rsidRPr="00601BEE">
              <w:t>2</w:t>
            </w:r>
          </w:p>
        </w:tc>
      </w:tr>
      <w:tr w:rsidR="0020047B" w:rsidRPr="00D92303" w14:paraId="54AEF3BC" w14:textId="77777777" w:rsidTr="00737CCF">
        <w:tc>
          <w:tcPr>
            <w:tcW w:w="2269" w:type="pct"/>
          </w:tcPr>
          <w:p w14:paraId="57C89001" w14:textId="77777777" w:rsidR="0020047B" w:rsidRPr="00D92303" w:rsidRDefault="0020047B" w:rsidP="002004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spacing w:val="0"/>
                <w:cs/>
              </w:rPr>
            </w:pPr>
          </w:p>
        </w:tc>
        <w:tc>
          <w:tcPr>
            <w:tcW w:w="822" w:type="pct"/>
          </w:tcPr>
          <w:p w14:paraId="44494EEE" w14:textId="08D23556" w:rsidR="0020047B" w:rsidRPr="00D92303" w:rsidRDefault="009A56C3" w:rsidP="0020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5" w:right="-105"/>
              <w:rPr>
                <w:b/>
                <w:bCs/>
              </w:rPr>
            </w:pPr>
            <w:r>
              <w:rPr>
                <w:b/>
                <w:bCs/>
              </w:rPr>
              <w:t>186</w:t>
            </w:r>
          </w:p>
        </w:tc>
        <w:tc>
          <w:tcPr>
            <w:tcW w:w="142" w:type="pct"/>
          </w:tcPr>
          <w:p w14:paraId="4B65CEC3" w14:textId="77777777" w:rsidR="0020047B" w:rsidRPr="00D92303" w:rsidRDefault="0020047B" w:rsidP="0020047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921" w:type="pct"/>
          </w:tcPr>
          <w:p w14:paraId="1BB9E190" w14:textId="4622F254" w:rsidR="0020047B" w:rsidRPr="00D92303" w:rsidRDefault="00601BEE" w:rsidP="0073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240" w:lineRule="auto"/>
              <w:ind w:left="-108" w:right="-88"/>
              <w:rPr>
                <w:b/>
                <w:bCs/>
              </w:rPr>
            </w:pPr>
            <w:r w:rsidRPr="00601BEE">
              <w:rPr>
                <w:b/>
                <w:bCs/>
              </w:rPr>
              <w:t>2</w:t>
            </w:r>
            <w:r w:rsidR="009A56C3">
              <w:rPr>
                <w:b/>
                <w:bCs/>
              </w:rPr>
              <w:t>8,000</w:t>
            </w:r>
          </w:p>
        </w:tc>
        <w:tc>
          <w:tcPr>
            <w:tcW w:w="145" w:type="pct"/>
          </w:tcPr>
          <w:p w14:paraId="450F192B" w14:textId="77777777" w:rsidR="0020047B" w:rsidRPr="00D92303" w:rsidRDefault="0020047B" w:rsidP="0020047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b/>
                <w:bCs/>
              </w:rPr>
            </w:pPr>
          </w:p>
        </w:tc>
        <w:tc>
          <w:tcPr>
            <w:tcW w:w="700" w:type="pct"/>
          </w:tcPr>
          <w:p w14:paraId="6F4567E0" w14:textId="0292278E" w:rsidR="0020047B" w:rsidRPr="00D92303" w:rsidRDefault="00601BEE" w:rsidP="0020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88"/>
              <w:rPr>
                <w:b/>
                <w:bCs/>
              </w:rPr>
            </w:pPr>
            <w:r w:rsidRPr="00601BEE">
              <w:rPr>
                <w:b/>
                <w:bCs/>
              </w:rPr>
              <w:t>2</w:t>
            </w:r>
            <w:r w:rsidR="0020047B" w:rsidRPr="00D92303">
              <w:rPr>
                <w:b/>
                <w:bCs/>
              </w:rPr>
              <w:t>8,</w:t>
            </w:r>
            <w:r w:rsidRPr="00601BEE">
              <w:rPr>
                <w:b/>
                <w:bCs/>
              </w:rPr>
              <w:t>1</w:t>
            </w:r>
            <w:r w:rsidR="0020047B" w:rsidRPr="00D92303">
              <w:rPr>
                <w:b/>
                <w:bCs/>
              </w:rPr>
              <w:t>86</w:t>
            </w:r>
          </w:p>
        </w:tc>
      </w:tr>
      <w:tr w:rsidR="0020047B" w:rsidRPr="00D92303" w14:paraId="2C179CC7" w14:textId="77777777" w:rsidTr="00737CCF">
        <w:tc>
          <w:tcPr>
            <w:tcW w:w="2269" w:type="pct"/>
          </w:tcPr>
          <w:p w14:paraId="56C95AC6" w14:textId="77777777" w:rsidR="0020047B" w:rsidRPr="00D92303" w:rsidRDefault="0020047B" w:rsidP="002004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spacing w:val="0"/>
                <w:cs/>
              </w:rPr>
            </w:pPr>
            <w:r w:rsidRPr="00D92303">
              <w:rPr>
                <w:i/>
                <w:iCs/>
                <w:spacing w:val="0"/>
                <w:cs/>
              </w:rPr>
              <w:t>หัก</w:t>
            </w:r>
            <w:r w:rsidRPr="00D92303">
              <w:rPr>
                <w:spacing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14:paraId="05AC31DA" w14:textId="1546EFDD" w:rsidR="0020047B" w:rsidRPr="00D92303" w:rsidRDefault="0020047B" w:rsidP="0020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5" w:right="-105"/>
            </w:pPr>
            <w:r w:rsidRPr="00D92303">
              <w:t>-</w:t>
            </w:r>
          </w:p>
        </w:tc>
        <w:tc>
          <w:tcPr>
            <w:tcW w:w="142" w:type="pct"/>
          </w:tcPr>
          <w:p w14:paraId="3A013C75" w14:textId="77777777" w:rsidR="0020047B" w:rsidRPr="00D92303" w:rsidRDefault="0020047B" w:rsidP="0020047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i/>
                <w:iCs/>
              </w:rPr>
            </w:pPr>
          </w:p>
        </w:tc>
        <w:tc>
          <w:tcPr>
            <w:tcW w:w="921" w:type="pct"/>
            <w:tcBorders>
              <w:bottom w:val="single" w:sz="4" w:space="0" w:color="auto"/>
            </w:tcBorders>
          </w:tcPr>
          <w:p w14:paraId="5C791A30" w14:textId="2E2D052A" w:rsidR="0020047B" w:rsidRPr="00D92303" w:rsidRDefault="0020047B" w:rsidP="0073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240" w:lineRule="auto"/>
              <w:ind w:left="-108" w:right="-88"/>
            </w:pPr>
            <w:r w:rsidRPr="00D92303">
              <w:t>-</w:t>
            </w:r>
          </w:p>
        </w:tc>
        <w:tc>
          <w:tcPr>
            <w:tcW w:w="145" w:type="pct"/>
          </w:tcPr>
          <w:p w14:paraId="2CEE7A6E" w14:textId="77777777" w:rsidR="0020047B" w:rsidRPr="00D92303" w:rsidRDefault="0020047B" w:rsidP="0020047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53DBA361" w14:textId="012B3328" w:rsidR="0020047B" w:rsidRPr="00D92303" w:rsidRDefault="0020047B" w:rsidP="0020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88"/>
            </w:pPr>
            <w:r w:rsidRPr="00D92303">
              <w:t>-</w:t>
            </w:r>
          </w:p>
        </w:tc>
      </w:tr>
      <w:tr w:rsidR="0020047B" w:rsidRPr="00D92303" w14:paraId="0CA04E48" w14:textId="77777777" w:rsidTr="00737CCF">
        <w:tc>
          <w:tcPr>
            <w:tcW w:w="2269" w:type="pct"/>
          </w:tcPr>
          <w:p w14:paraId="20E63E49" w14:textId="77777777" w:rsidR="0020047B" w:rsidRPr="00D92303" w:rsidRDefault="0020047B" w:rsidP="002004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b/>
                <w:bCs/>
                <w:spacing w:val="0"/>
              </w:rPr>
            </w:pPr>
            <w:r w:rsidRPr="00D92303">
              <w:rPr>
                <w:b/>
                <w:bCs/>
                <w:spacing w:val="0"/>
                <w:cs/>
              </w:rPr>
              <w:t>สุทธิ</w:t>
            </w:r>
          </w:p>
        </w:tc>
        <w:tc>
          <w:tcPr>
            <w:tcW w:w="822" w:type="pct"/>
            <w:tcBorders>
              <w:top w:val="single" w:sz="4" w:space="0" w:color="auto"/>
              <w:bottom w:val="double" w:sz="4" w:space="0" w:color="auto"/>
            </w:tcBorders>
          </w:tcPr>
          <w:p w14:paraId="3BF02EA4" w14:textId="782AB48B" w:rsidR="0020047B" w:rsidRPr="00D92303" w:rsidRDefault="009A56C3" w:rsidP="0020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5" w:right="-105"/>
              <w:rPr>
                <w:b/>
                <w:bCs/>
              </w:rPr>
            </w:pPr>
            <w:r>
              <w:rPr>
                <w:b/>
                <w:bCs/>
              </w:rPr>
              <w:t>186</w:t>
            </w:r>
          </w:p>
        </w:tc>
        <w:tc>
          <w:tcPr>
            <w:tcW w:w="142" w:type="pct"/>
          </w:tcPr>
          <w:p w14:paraId="083A254B" w14:textId="77777777" w:rsidR="0020047B" w:rsidRPr="00D92303" w:rsidRDefault="0020047B" w:rsidP="0020047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921" w:type="pct"/>
            <w:tcBorders>
              <w:top w:val="single" w:sz="4" w:space="0" w:color="auto"/>
              <w:bottom w:val="double" w:sz="4" w:space="0" w:color="auto"/>
            </w:tcBorders>
          </w:tcPr>
          <w:p w14:paraId="39B56E4F" w14:textId="5256808B" w:rsidR="0020047B" w:rsidRPr="00D92303" w:rsidRDefault="00601BEE" w:rsidP="0073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240" w:lineRule="auto"/>
              <w:ind w:left="-108" w:right="-88"/>
              <w:rPr>
                <w:b/>
                <w:bCs/>
                <w:cs/>
              </w:rPr>
            </w:pPr>
            <w:r w:rsidRPr="00601BEE">
              <w:rPr>
                <w:b/>
                <w:bCs/>
              </w:rPr>
              <w:t>2</w:t>
            </w:r>
            <w:r w:rsidR="009A56C3">
              <w:rPr>
                <w:b/>
                <w:bCs/>
              </w:rPr>
              <w:t>8,000</w:t>
            </w:r>
          </w:p>
        </w:tc>
        <w:tc>
          <w:tcPr>
            <w:tcW w:w="145" w:type="pct"/>
          </w:tcPr>
          <w:p w14:paraId="0055B228" w14:textId="77777777" w:rsidR="0020047B" w:rsidRPr="00D92303" w:rsidRDefault="0020047B" w:rsidP="0020047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b/>
                <w:bCs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72A059C2" w14:textId="16FBE2FE" w:rsidR="0020047B" w:rsidRPr="00D92303" w:rsidRDefault="00601BEE" w:rsidP="0020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after="0" w:line="240" w:lineRule="auto"/>
              <w:ind w:left="-108" w:right="-88"/>
              <w:rPr>
                <w:b/>
                <w:bCs/>
                <w:cs/>
              </w:rPr>
            </w:pPr>
            <w:r w:rsidRPr="00601BEE">
              <w:rPr>
                <w:b/>
                <w:bCs/>
              </w:rPr>
              <w:t>2</w:t>
            </w:r>
            <w:r w:rsidR="0020047B" w:rsidRPr="00D92303">
              <w:rPr>
                <w:b/>
                <w:bCs/>
              </w:rPr>
              <w:t>8,</w:t>
            </w:r>
            <w:r w:rsidRPr="00601BEE">
              <w:rPr>
                <w:b/>
                <w:bCs/>
              </w:rPr>
              <w:t>1</w:t>
            </w:r>
            <w:r w:rsidR="0020047B" w:rsidRPr="00D92303">
              <w:rPr>
                <w:b/>
                <w:bCs/>
              </w:rPr>
              <w:t>86</w:t>
            </w:r>
          </w:p>
        </w:tc>
      </w:tr>
    </w:tbl>
    <w:p w14:paraId="3AE86829" w14:textId="5140E008" w:rsidR="00DD0321" w:rsidRPr="00D92303" w:rsidRDefault="00BB69E5" w:rsidP="00D92303">
      <w:pPr>
        <w:tabs>
          <w:tab w:val="left" w:pos="540"/>
        </w:tabs>
        <w:spacing w:line="240" w:lineRule="auto"/>
        <w:ind w:left="540"/>
        <w:jc w:val="thaiDistribute"/>
      </w:pPr>
      <w:r w:rsidRPr="00D92303">
        <w:rPr>
          <w:cs/>
        </w:rPr>
        <w:t xml:space="preserve">โดยปกติระยะเวลาการให้สินเชื่อแก่ลูกหนี้รายได้ค่าเช่าและบริการค้างรับของกองทรัสต์มีระยะเวลาตั้งแต่ </w:t>
      </w:r>
      <w:r w:rsidR="00601BEE" w:rsidRPr="00601BEE">
        <w:t>30</w:t>
      </w:r>
      <w:r w:rsidRPr="00D92303">
        <w:rPr>
          <w:cs/>
        </w:rPr>
        <w:t xml:space="preserve"> วัน ถึง </w:t>
      </w:r>
      <w:r w:rsidRPr="00D92303">
        <w:rPr>
          <w:cs/>
        </w:rPr>
        <w:br/>
      </w:r>
      <w:r w:rsidR="00536D35" w:rsidRPr="00D92303">
        <w:t>45</w:t>
      </w:r>
      <w:r w:rsidRPr="00D92303">
        <w:t xml:space="preserve"> </w:t>
      </w:r>
      <w:r w:rsidRPr="00D92303">
        <w:rPr>
          <w:cs/>
        </w:rPr>
        <w:t>วัน</w:t>
      </w:r>
    </w:p>
    <w:p w14:paraId="1311ED06" w14:textId="77777777" w:rsidR="00F13ACE" w:rsidRPr="00707E9E" w:rsidRDefault="00F13ACE" w:rsidP="00D92303">
      <w:pPr>
        <w:tabs>
          <w:tab w:val="left" w:pos="540"/>
        </w:tabs>
        <w:spacing w:line="240" w:lineRule="auto"/>
        <w:ind w:left="540" w:right="-18"/>
        <w:jc w:val="thaiDistribute"/>
      </w:pPr>
    </w:p>
    <w:p w14:paraId="0663D920" w14:textId="77777777" w:rsidR="00A35F4A" w:rsidRPr="00D92303" w:rsidRDefault="00A35F4A" w:rsidP="00D92303">
      <w:pPr>
        <w:tabs>
          <w:tab w:val="left" w:pos="540"/>
        </w:tabs>
        <w:spacing w:line="240" w:lineRule="auto"/>
        <w:ind w:left="540" w:right="-18"/>
        <w:jc w:val="thaiDistribute"/>
        <w:rPr>
          <w:b/>
          <w:bCs/>
          <w:i/>
          <w:iCs/>
          <w:cs/>
        </w:rPr>
      </w:pPr>
      <w:r w:rsidRPr="00D92303">
        <w:rPr>
          <w:b/>
          <w:bCs/>
          <w:i/>
          <w:iCs/>
          <w:cs/>
        </w:rPr>
        <w:t>ความเสี่ยงด้าน</w:t>
      </w:r>
      <w:r w:rsidRPr="00D92303">
        <w:rPr>
          <w:rFonts w:hint="cs"/>
          <w:b/>
          <w:bCs/>
          <w:i/>
          <w:iCs/>
          <w:cs/>
        </w:rPr>
        <w:t>สภาพคล่อง</w:t>
      </w:r>
    </w:p>
    <w:p w14:paraId="3F8D4F9B" w14:textId="77777777" w:rsidR="00A35F4A" w:rsidRPr="00707E9E" w:rsidRDefault="00A35F4A" w:rsidP="00D92303">
      <w:pPr>
        <w:tabs>
          <w:tab w:val="left" w:pos="540"/>
        </w:tabs>
        <w:spacing w:line="240" w:lineRule="auto"/>
        <w:ind w:left="540" w:right="-18"/>
        <w:jc w:val="thaiDistribute"/>
      </w:pPr>
    </w:p>
    <w:p w14:paraId="2B33C2E1" w14:textId="5DB895B1" w:rsidR="00A35F4A" w:rsidRPr="00D92303" w:rsidRDefault="00A35F4A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</w:pPr>
      <w:r w:rsidRPr="00D92303">
        <w:rPr>
          <w:rFonts w:hint="cs"/>
          <w:cs/>
        </w:rPr>
        <w:t>ตารางต่อไปนี้แสดงระยะเวลาการครบกำหนดคงเหลือตามสัญญาของเงิน</w:t>
      </w:r>
      <w:r w:rsidR="00083CC1" w:rsidRPr="00D92303">
        <w:rPr>
          <w:rFonts w:hint="cs"/>
          <w:cs/>
        </w:rPr>
        <w:t>กู้ยืมระยะยาว</w:t>
      </w:r>
      <w:r w:rsidRPr="00D92303">
        <w:rPr>
          <w:rFonts w:hint="cs"/>
        </w:rPr>
        <w:t xml:space="preserve"> </w:t>
      </w:r>
      <w:r w:rsidRPr="00D92303">
        <w:rPr>
          <w:rFonts w:hint="cs"/>
          <w:cs/>
        </w:rPr>
        <w:t>ณ วันที่รายงาน</w:t>
      </w:r>
      <w:r w:rsidRPr="00D92303">
        <w:rPr>
          <w:rFonts w:hint="cs"/>
        </w:rPr>
        <w:t xml:space="preserve"> </w:t>
      </w:r>
      <w:r w:rsidRPr="00D92303">
        <w:rPr>
          <w:rFonts w:hint="cs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D92303">
        <w:rPr>
          <w:cs/>
        </w:rPr>
        <w:t>หักกลบตามสัญญา</w:t>
      </w:r>
    </w:p>
    <w:p w14:paraId="7BC7F5D8" w14:textId="77777777" w:rsidR="00A35F4A" w:rsidRPr="00707E9E" w:rsidRDefault="00A35F4A" w:rsidP="00D92303">
      <w:pPr>
        <w:tabs>
          <w:tab w:val="left" w:pos="540"/>
        </w:tabs>
        <w:spacing w:line="240" w:lineRule="auto"/>
        <w:ind w:left="540" w:right="-18"/>
        <w:jc w:val="thaiDistribute"/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350"/>
        <w:gridCol w:w="270"/>
        <w:gridCol w:w="1350"/>
      </w:tblGrid>
      <w:tr w:rsidR="005B2074" w:rsidRPr="00D92303" w14:paraId="4CCF9227" w14:textId="544CC077" w:rsidTr="00EC0F9E">
        <w:trPr>
          <w:trHeight w:val="20"/>
          <w:tblHeader/>
        </w:trPr>
        <w:tc>
          <w:tcPr>
            <w:tcW w:w="6120" w:type="dxa"/>
          </w:tcPr>
          <w:p w14:paraId="5219F3C9" w14:textId="58C8911F" w:rsidR="005B2074" w:rsidRPr="00D92303" w:rsidRDefault="005B2074" w:rsidP="00D92303">
            <w:pPr>
              <w:spacing w:line="240" w:lineRule="auto"/>
              <w:ind w:left="-20"/>
              <w:rPr>
                <w:b/>
                <w:bCs/>
                <w:i/>
                <w:iCs/>
              </w:rPr>
            </w:pPr>
            <w:r w:rsidRPr="00D92303">
              <w:rPr>
                <w:b/>
                <w:bCs/>
                <w:i/>
                <w:iCs/>
                <w:cs/>
              </w:rPr>
              <w:t xml:space="preserve">กระแสเงินสดตามสัญญา ณ วันที่ </w:t>
            </w:r>
            <w:r w:rsidR="00601BEE" w:rsidRPr="00601BEE">
              <w:rPr>
                <w:b/>
                <w:bCs/>
                <w:i/>
                <w:iCs/>
              </w:rPr>
              <w:t>31</w:t>
            </w:r>
            <w:r w:rsidRPr="00D92303">
              <w:rPr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459A5584" w14:textId="26A64F5A" w:rsidR="005B2074" w:rsidRPr="00D92303" w:rsidRDefault="00601BEE" w:rsidP="00D92303">
            <w:pPr>
              <w:pStyle w:val="BodyText"/>
              <w:spacing w:after="0" w:line="240" w:lineRule="auto"/>
              <w:ind w:right="-110"/>
              <w:jc w:val="center"/>
            </w:pPr>
            <w:r w:rsidRPr="00601BEE">
              <w:t>2</w:t>
            </w:r>
            <w:r w:rsidR="00536D35" w:rsidRPr="00D92303">
              <w:t>56</w:t>
            </w:r>
            <w:r w:rsidR="001F21DA">
              <w:t>8</w:t>
            </w:r>
          </w:p>
        </w:tc>
        <w:tc>
          <w:tcPr>
            <w:tcW w:w="270" w:type="dxa"/>
          </w:tcPr>
          <w:p w14:paraId="630A3EA0" w14:textId="77777777" w:rsidR="005B2074" w:rsidRPr="00D92303" w:rsidRDefault="005B2074" w:rsidP="00D92303">
            <w:pPr>
              <w:pStyle w:val="BodyText"/>
              <w:spacing w:after="0" w:line="240" w:lineRule="auto"/>
              <w:ind w:right="-110"/>
              <w:jc w:val="center"/>
              <w:rPr>
                <w:cs/>
              </w:rPr>
            </w:pPr>
          </w:p>
        </w:tc>
        <w:tc>
          <w:tcPr>
            <w:tcW w:w="1350" w:type="dxa"/>
          </w:tcPr>
          <w:p w14:paraId="1F806C39" w14:textId="6D43EB1D" w:rsidR="005B2074" w:rsidRPr="00D92303" w:rsidRDefault="00601BEE" w:rsidP="00D92303">
            <w:pPr>
              <w:pStyle w:val="BodyText"/>
              <w:spacing w:after="0" w:line="240" w:lineRule="auto"/>
              <w:ind w:right="-110"/>
              <w:jc w:val="center"/>
              <w:rPr>
                <w:cs/>
              </w:rPr>
            </w:pPr>
            <w:r w:rsidRPr="00601BEE">
              <w:t>2</w:t>
            </w:r>
            <w:r w:rsidR="00536D35" w:rsidRPr="00D92303">
              <w:t>56</w:t>
            </w:r>
            <w:r w:rsidR="001F21DA">
              <w:t>7</w:t>
            </w:r>
          </w:p>
        </w:tc>
      </w:tr>
      <w:tr w:rsidR="00EC0F9E" w:rsidRPr="00D92303" w14:paraId="557346D1" w14:textId="1CC49C21" w:rsidTr="00EC0F9E">
        <w:trPr>
          <w:trHeight w:val="20"/>
          <w:tblHeader/>
        </w:trPr>
        <w:tc>
          <w:tcPr>
            <w:tcW w:w="6120" w:type="dxa"/>
          </w:tcPr>
          <w:p w14:paraId="674CC163" w14:textId="77777777" w:rsidR="00EC0F9E" w:rsidRPr="00D92303" w:rsidRDefault="00EC0F9E" w:rsidP="00D92303">
            <w:pPr>
              <w:spacing w:line="240" w:lineRule="auto"/>
              <w:ind w:left="-20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970" w:type="dxa"/>
            <w:gridSpan w:val="3"/>
          </w:tcPr>
          <w:p w14:paraId="3DA65429" w14:textId="288361C0" w:rsidR="00EC0F9E" w:rsidRPr="00D92303" w:rsidRDefault="00EC0F9E" w:rsidP="00D92303">
            <w:pPr>
              <w:pStyle w:val="BodyText"/>
              <w:spacing w:after="0" w:line="240" w:lineRule="auto"/>
              <w:ind w:right="-110"/>
              <w:jc w:val="center"/>
              <w:rPr>
                <w:i/>
                <w:iCs/>
                <w:cs/>
              </w:rPr>
            </w:pPr>
            <w:r w:rsidRPr="00D92303">
              <w:rPr>
                <w:i/>
                <w:iCs/>
                <w:cs/>
              </w:rPr>
              <w:t>(พันบาท)</w:t>
            </w:r>
          </w:p>
        </w:tc>
      </w:tr>
      <w:tr w:rsidR="00461D23" w:rsidRPr="00D92303" w14:paraId="69D69B21" w14:textId="30F78F3F" w:rsidTr="00255DC4">
        <w:trPr>
          <w:trHeight w:hRule="exact" w:val="403"/>
          <w:tblHeader/>
        </w:trPr>
        <w:tc>
          <w:tcPr>
            <w:tcW w:w="6120" w:type="dxa"/>
          </w:tcPr>
          <w:p w14:paraId="5226BCE8" w14:textId="5FD3A6ED" w:rsidR="00461D23" w:rsidRPr="00D92303" w:rsidRDefault="00461D23" w:rsidP="00461D23">
            <w:pPr>
              <w:spacing w:line="240" w:lineRule="auto"/>
              <w:ind w:left="-20"/>
            </w:pPr>
            <w:r w:rsidRPr="00D92303">
              <w:rPr>
                <w:cs/>
              </w:rPr>
              <w:t xml:space="preserve">ภายใน </w:t>
            </w:r>
            <w:r w:rsidR="00601BEE" w:rsidRPr="00601BEE">
              <w:t>1</w:t>
            </w:r>
            <w:r w:rsidRPr="00D92303">
              <w:rPr>
                <w:cs/>
              </w:rPr>
              <w:t xml:space="preserve"> ปี</w:t>
            </w:r>
            <w:r w:rsidRPr="00D92303">
              <w:rPr>
                <w:rFonts w:hint="cs"/>
                <w:cs/>
              </w:rPr>
              <w:t xml:space="preserve"> </w:t>
            </w:r>
            <w:r w:rsidRPr="00D92303">
              <w:rPr>
                <w:cs/>
              </w:rPr>
              <w:t>หรือน้อยกว่า</w:t>
            </w:r>
          </w:p>
        </w:tc>
        <w:tc>
          <w:tcPr>
            <w:tcW w:w="1350" w:type="dxa"/>
          </w:tcPr>
          <w:p w14:paraId="3329E8D9" w14:textId="05503F22" w:rsidR="00461D23" w:rsidRPr="00D92303" w:rsidRDefault="00461D23" w:rsidP="00461D23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61D2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86,</w:t>
            </w:r>
            <w:r w:rsidR="00601BEE" w:rsidRPr="00601BEE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 w:rsidRPr="00461D2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</w:p>
        </w:tc>
        <w:tc>
          <w:tcPr>
            <w:tcW w:w="270" w:type="dxa"/>
          </w:tcPr>
          <w:p w14:paraId="4E3F7E70" w14:textId="77777777" w:rsidR="00461D23" w:rsidRPr="00D92303" w:rsidRDefault="00461D23" w:rsidP="00461D23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43F4260" w14:textId="6A92B147" w:rsidR="00461D23" w:rsidRPr="00D92303" w:rsidRDefault="00461D23" w:rsidP="00461D23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2303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601BEE" w:rsidRPr="00601BE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D92303">
              <w:rPr>
                <w:rFonts w:ascii="Angsana New" w:hAnsi="Angsana New"/>
                <w:sz w:val="30"/>
                <w:szCs w:val="30"/>
                <w:lang w:val="en-US" w:bidi="th-TH"/>
              </w:rPr>
              <w:t>,9</w:t>
            </w:r>
            <w:r w:rsidR="00601BEE" w:rsidRPr="00601BEE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</w:tr>
      <w:tr w:rsidR="00461D23" w:rsidRPr="00D92303" w14:paraId="0D709DBD" w14:textId="29E2123A" w:rsidTr="00255DC4">
        <w:trPr>
          <w:trHeight w:hRule="exact" w:val="403"/>
          <w:tblHeader/>
        </w:trPr>
        <w:tc>
          <w:tcPr>
            <w:tcW w:w="6120" w:type="dxa"/>
          </w:tcPr>
          <w:p w14:paraId="690A3A12" w14:textId="4C2DE18C" w:rsidR="00461D23" w:rsidRPr="00D92303" w:rsidRDefault="00461D23" w:rsidP="00461D23">
            <w:pPr>
              <w:spacing w:line="240" w:lineRule="auto"/>
              <w:ind w:left="-20"/>
            </w:pPr>
            <w:r w:rsidRPr="00D92303">
              <w:rPr>
                <w:cs/>
              </w:rPr>
              <w:t xml:space="preserve">มากกว่า </w:t>
            </w:r>
            <w:r w:rsidR="00601BEE" w:rsidRPr="00601BEE">
              <w:t>1</w:t>
            </w:r>
            <w:r w:rsidRPr="00D92303">
              <w:rPr>
                <w:cs/>
              </w:rPr>
              <w:t xml:space="preserve"> ปี แต่ไม่เกิน</w:t>
            </w:r>
            <w:r w:rsidRPr="00D92303">
              <w:t xml:space="preserve"> </w:t>
            </w:r>
            <w:r w:rsidR="00601BEE" w:rsidRPr="00601BEE">
              <w:t>2</w:t>
            </w:r>
            <w:r w:rsidRPr="00D92303">
              <w:rPr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4862B2C2" w14:textId="0D22CE23" w:rsidR="00461D23" w:rsidRPr="00D92303" w:rsidRDefault="00461D23" w:rsidP="00461D23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61D2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75,4</w:t>
            </w:r>
            <w:r w:rsidR="00601BEE" w:rsidRPr="00601BEE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Pr="00461D2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2EBF3E79" w14:textId="77777777" w:rsidR="00461D23" w:rsidRPr="00D92303" w:rsidRDefault="00461D23" w:rsidP="00461D23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C454CEA" w14:textId="41786DAE" w:rsidR="00461D23" w:rsidRPr="00D92303" w:rsidRDefault="00461D23" w:rsidP="00461D23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2303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601BEE" w:rsidRPr="00601BEE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D92303">
              <w:rPr>
                <w:rFonts w:ascii="Angsana New" w:hAnsi="Angsana New"/>
                <w:sz w:val="30"/>
                <w:szCs w:val="30"/>
                <w:lang w:val="en-US" w:bidi="th-TH"/>
              </w:rPr>
              <w:t>,947</w:t>
            </w:r>
          </w:p>
          <w:p w14:paraId="60E1FB22" w14:textId="49A475FD" w:rsidR="00461D23" w:rsidRPr="00D92303" w:rsidRDefault="00461D23" w:rsidP="00461D23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230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</w:p>
        </w:tc>
      </w:tr>
      <w:tr w:rsidR="00461D23" w:rsidRPr="00D92303" w14:paraId="06157743" w14:textId="586C2CCE" w:rsidTr="00255DC4">
        <w:trPr>
          <w:trHeight w:hRule="exact" w:val="403"/>
          <w:tblHeader/>
        </w:trPr>
        <w:tc>
          <w:tcPr>
            <w:tcW w:w="6120" w:type="dxa"/>
          </w:tcPr>
          <w:p w14:paraId="3460064C" w14:textId="518113DB" w:rsidR="00461D23" w:rsidRPr="00D92303" w:rsidRDefault="00461D23" w:rsidP="00461D23">
            <w:pPr>
              <w:spacing w:line="240" w:lineRule="auto"/>
              <w:ind w:left="-20"/>
            </w:pPr>
            <w:r w:rsidRPr="00D92303">
              <w:rPr>
                <w:cs/>
              </w:rPr>
              <w:t xml:space="preserve">มากกว่า </w:t>
            </w:r>
            <w:r w:rsidR="00601BEE" w:rsidRPr="00601BEE">
              <w:t>2</w:t>
            </w:r>
            <w:r w:rsidRPr="00D92303">
              <w:rPr>
                <w:cs/>
              </w:rPr>
              <w:t xml:space="preserve"> ปี แต่ไม่เกิน </w:t>
            </w:r>
            <w:r w:rsidRPr="00D92303">
              <w:t>5</w:t>
            </w:r>
            <w:r w:rsidRPr="00D92303">
              <w:rPr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62DE52A5" w14:textId="612B409E" w:rsidR="00461D23" w:rsidRPr="00D92303" w:rsidRDefault="00461D23" w:rsidP="00461D23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61D2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597,</w:t>
            </w:r>
            <w:r w:rsidR="00601BEE" w:rsidRPr="00601BE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461D23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601BEE" w:rsidRPr="00601BEE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461D2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32D360DB" w14:textId="77777777" w:rsidR="00461D23" w:rsidRPr="00D92303" w:rsidRDefault="00461D23" w:rsidP="00461D23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C9490DB" w14:textId="44B2DB55" w:rsidR="00461D23" w:rsidRPr="00D92303" w:rsidRDefault="00461D23" w:rsidP="00461D23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2303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601BEE" w:rsidRPr="00601BEE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D92303">
              <w:rPr>
                <w:rFonts w:ascii="Angsana New" w:hAnsi="Angsana New"/>
                <w:sz w:val="30"/>
                <w:szCs w:val="30"/>
                <w:lang w:val="en-US" w:bidi="th-TH"/>
              </w:rPr>
              <w:t>7,45</w:t>
            </w:r>
            <w:r w:rsidR="00601BEE" w:rsidRPr="00601BEE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  <w:p w14:paraId="48FFB26D" w14:textId="454F419A" w:rsidR="00461D23" w:rsidRPr="00D92303" w:rsidRDefault="00461D23" w:rsidP="00461D23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F21DA" w:rsidRPr="00D92303" w14:paraId="18A82E91" w14:textId="2BF884E6" w:rsidTr="00255DC4">
        <w:trPr>
          <w:trHeight w:hRule="exact" w:val="403"/>
          <w:tblHeader/>
        </w:trPr>
        <w:tc>
          <w:tcPr>
            <w:tcW w:w="6120" w:type="dxa"/>
          </w:tcPr>
          <w:p w14:paraId="5B1F6BE6" w14:textId="77777777" w:rsidR="001F21DA" w:rsidRPr="00D92303" w:rsidRDefault="001F21DA" w:rsidP="001F21DA">
            <w:pPr>
              <w:spacing w:line="240" w:lineRule="auto"/>
              <w:ind w:left="-20"/>
              <w:rPr>
                <w:b/>
                <w:bCs/>
                <w:cs/>
              </w:rPr>
            </w:pPr>
            <w:r w:rsidRPr="00D92303">
              <w:rPr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F7B4F90" w14:textId="3AB02AFE" w:rsidR="001F21DA" w:rsidRPr="00D92303" w:rsidRDefault="00461D23" w:rsidP="001F21DA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758,8</w:t>
            </w:r>
            <w:r w:rsidR="00601BEE" w:rsidRPr="00601B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37377E37" w14:textId="77777777" w:rsidR="001F21DA" w:rsidRPr="00D92303" w:rsidRDefault="001F21DA" w:rsidP="001F21DA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E2A6AD6" w14:textId="7C9066EB" w:rsidR="001F21DA" w:rsidRPr="00D92303" w:rsidRDefault="001F21DA" w:rsidP="001F21DA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9230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</w:t>
            </w:r>
            <w:r w:rsidR="00601BEE" w:rsidRPr="00601B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D9230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601BEE" w:rsidRPr="00601B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</w:t>
            </w:r>
            <w:r w:rsidRPr="00D9230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  <w:p w14:paraId="780F2DDD" w14:textId="3A85E837" w:rsidR="001F21DA" w:rsidRPr="00D92303" w:rsidRDefault="001F21DA" w:rsidP="001F21DA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</w:tbl>
    <w:p w14:paraId="064A8821" w14:textId="77777777" w:rsidR="005C105D" w:rsidRPr="00707E9E" w:rsidRDefault="005C105D" w:rsidP="00D92303">
      <w:pPr>
        <w:tabs>
          <w:tab w:val="left" w:pos="540"/>
        </w:tabs>
        <w:spacing w:line="240" w:lineRule="auto"/>
        <w:ind w:left="540" w:right="-18"/>
        <w:jc w:val="thaiDistribute"/>
      </w:pPr>
    </w:p>
    <w:p w14:paraId="053EE113" w14:textId="7983AC25" w:rsidR="00AF706C" w:rsidRPr="00D92303" w:rsidRDefault="00AF706C" w:rsidP="00D92303">
      <w:pPr>
        <w:tabs>
          <w:tab w:val="left" w:pos="540"/>
        </w:tabs>
        <w:spacing w:line="240" w:lineRule="auto"/>
        <w:ind w:left="540" w:right="-18"/>
        <w:jc w:val="thaiDistribute"/>
        <w:rPr>
          <w:b/>
          <w:bCs/>
          <w:i/>
          <w:iCs/>
          <w:cs/>
        </w:rPr>
      </w:pPr>
      <w:r w:rsidRPr="00D92303">
        <w:rPr>
          <w:b/>
          <w:bCs/>
          <w:i/>
          <w:iCs/>
          <w:cs/>
        </w:rPr>
        <w:t>ความเสี่ยงด้านอัตราแลกเปลี่ยน</w:t>
      </w:r>
      <w:r w:rsidR="002B73FF" w:rsidRPr="00D92303">
        <w:rPr>
          <w:b/>
          <w:bCs/>
          <w:i/>
          <w:iCs/>
        </w:rPr>
        <w:tab/>
      </w:r>
    </w:p>
    <w:p w14:paraId="584D475B" w14:textId="77777777" w:rsidR="00AF706C" w:rsidRPr="00707E9E" w:rsidRDefault="00AF706C" w:rsidP="00D92303">
      <w:pPr>
        <w:tabs>
          <w:tab w:val="left" w:pos="540"/>
        </w:tabs>
        <w:spacing w:line="240" w:lineRule="auto"/>
        <w:ind w:left="540" w:right="-18"/>
        <w:jc w:val="thaiDistribute"/>
      </w:pPr>
    </w:p>
    <w:p w14:paraId="4DBC5F00" w14:textId="6A37C849" w:rsidR="00603CCF" w:rsidRPr="00D92303" w:rsidRDefault="00AF706C" w:rsidP="00D92303">
      <w:pPr>
        <w:ind w:left="540"/>
        <w:jc w:val="thaiDistribute"/>
        <w:rPr>
          <w:color w:val="0000FF"/>
          <w:shd w:val="clear" w:color="auto" w:fill="CCCCCC"/>
        </w:rPr>
      </w:pPr>
      <w:r w:rsidRPr="00D92303">
        <w:rPr>
          <w:cs/>
        </w:rPr>
        <w:t>กองทรัสต์ไม่มีสินทรัพย์หรือหนี้สินทางการเงินที่เป็นเงินตราต่างประเทศ ดังนั้นจึงไม่มีความเสี่ยงจากอัตราแลกเปลี่ยน</w:t>
      </w:r>
    </w:p>
    <w:p w14:paraId="0D6B97E3" w14:textId="77777777" w:rsidR="00317092" w:rsidRPr="00707E9E" w:rsidRDefault="00317092" w:rsidP="00D92303">
      <w:pPr>
        <w:tabs>
          <w:tab w:val="left" w:pos="540"/>
        </w:tabs>
        <w:spacing w:line="240" w:lineRule="auto"/>
        <w:ind w:left="540" w:right="-18"/>
        <w:jc w:val="thaiDistribute"/>
      </w:pPr>
    </w:p>
    <w:p w14:paraId="1EE9FD06" w14:textId="19347B51" w:rsidR="00AF706C" w:rsidRPr="00D92303" w:rsidRDefault="00AF706C" w:rsidP="00D92303">
      <w:pPr>
        <w:tabs>
          <w:tab w:val="left" w:pos="540"/>
        </w:tabs>
        <w:spacing w:line="240" w:lineRule="auto"/>
        <w:ind w:left="540" w:right="-18"/>
        <w:jc w:val="thaiDistribute"/>
        <w:rPr>
          <w:b/>
          <w:bCs/>
          <w:i/>
          <w:iCs/>
        </w:rPr>
      </w:pPr>
      <w:r w:rsidRPr="00D92303">
        <w:rPr>
          <w:b/>
          <w:bCs/>
          <w:i/>
          <w:iCs/>
          <w:cs/>
        </w:rPr>
        <w:t>ความเสี่ยงด้านตลาด</w:t>
      </w:r>
    </w:p>
    <w:p w14:paraId="119C86EE" w14:textId="77777777" w:rsidR="00AF706C" w:rsidRPr="00707E9E" w:rsidRDefault="00AF706C" w:rsidP="00D92303">
      <w:pPr>
        <w:tabs>
          <w:tab w:val="left" w:pos="540"/>
        </w:tabs>
        <w:spacing w:line="240" w:lineRule="auto"/>
        <w:ind w:left="540" w:right="-18"/>
        <w:jc w:val="thaiDistribute"/>
      </w:pPr>
    </w:p>
    <w:p w14:paraId="3CF11155" w14:textId="2AF6AF91" w:rsidR="00AF706C" w:rsidRPr="00D92303" w:rsidRDefault="00AF706C" w:rsidP="00D92303">
      <w:pPr>
        <w:tabs>
          <w:tab w:val="left" w:pos="540"/>
        </w:tabs>
        <w:spacing w:line="240" w:lineRule="auto"/>
        <w:ind w:left="540" w:right="-18"/>
        <w:jc w:val="thaiDistribute"/>
      </w:pPr>
      <w:r w:rsidRPr="00D92303">
        <w:rPr>
          <w:spacing w:val="-6"/>
          <w:cs/>
        </w:rPr>
        <w:t>กองทรัสต์มีความเสี่ยงด้านตลาดเนื่องจากมีเงินลงทุนในตราสารหนี้ ซึ่งผลตอบแทนของเงินลงทุนดังกล่าวขึ้นอยู่กับ</w:t>
      </w:r>
      <w:r w:rsidR="00DF64EA" w:rsidRPr="00D92303">
        <w:rPr>
          <w:spacing w:val="-6"/>
          <w:cs/>
        </w:rPr>
        <w:br/>
      </w:r>
      <w:r w:rsidRPr="00D92303">
        <w:rPr>
          <w:spacing w:val="-6"/>
          <w:cs/>
        </w:rPr>
        <w:t>ความ</w:t>
      </w:r>
      <w:r w:rsidRPr="00D92303">
        <w:rPr>
          <w:cs/>
        </w:rPr>
        <w:t>ผันผวนของภาวะเศรษฐกิจ การเมือง สถานการณ์ตลาดเงินและตลาดทุน ซึ่งสภาวการณ์ดังกล่าวอาจมีผลกระทบทางด้านบวกหรือด้านลบต่อผลการดำเนินงานของบริษัทที่ออกตราสาร</w:t>
      </w:r>
      <w:r w:rsidRPr="00D92303">
        <w:t xml:space="preserve"> </w:t>
      </w:r>
      <w:r w:rsidRPr="00D92303">
        <w:rPr>
          <w:cs/>
        </w:rPr>
        <w:t>ทั้งนี้ขึ้นอยู่กับประเภทธุรกิจของผู้ออกตราสารว่ามีความสัมพันธ์กับความผันผวนของตลาดมากน้อยเพียงใดอันอาจทำให้ราคาของตราสารเพิ่มขึ้นหรือลดลงได้</w:t>
      </w:r>
    </w:p>
    <w:p w14:paraId="335AF95D" w14:textId="441D4585" w:rsidR="007207AB" w:rsidRPr="00707E9E" w:rsidRDefault="007207AB" w:rsidP="00D92303">
      <w:pPr>
        <w:tabs>
          <w:tab w:val="left" w:pos="540"/>
        </w:tabs>
        <w:spacing w:line="240" w:lineRule="auto"/>
        <w:ind w:left="540" w:right="-18"/>
        <w:jc w:val="thaiDistribute"/>
      </w:pPr>
    </w:p>
    <w:p w14:paraId="40C4E470" w14:textId="3ED7B109" w:rsidR="00AF706C" w:rsidRPr="00D92303" w:rsidRDefault="00AF706C" w:rsidP="00D92303">
      <w:pPr>
        <w:spacing w:line="240" w:lineRule="auto"/>
        <w:ind w:left="562" w:right="-45"/>
        <w:jc w:val="thaiDistribute"/>
        <w:rPr>
          <w:b/>
          <w:bCs/>
          <w:i/>
          <w:iCs/>
          <w:spacing w:val="-2"/>
        </w:rPr>
      </w:pPr>
      <w:r w:rsidRPr="00D92303">
        <w:rPr>
          <w:b/>
          <w:bCs/>
          <w:i/>
          <w:iCs/>
          <w:spacing w:val="-2"/>
          <w:cs/>
        </w:rPr>
        <w:t>ความเสี่ยงด้านอัตราดอกเบี้ย</w:t>
      </w:r>
    </w:p>
    <w:p w14:paraId="5C7C85E3" w14:textId="77777777" w:rsidR="00AF706C" w:rsidRPr="00707E9E" w:rsidRDefault="00AF706C" w:rsidP="00D92303">
      <w:pPr>
        <w:tabs>
          <w:tab w:val="left" w:pos="540"/>
        </w:tabs>
        <w:spacing w:line="240" w:lineRule="auto"/>
        <w:ind w:left="540" w:right="-18"/>
        <w:jc w:val="thaiDistribute"/>
      </w:pPr>
    </w:p>
    <w:p w14:paraId="40CDDA8F" w14:textId="1FC0E1EF" w:rsidR="00AF706C" w:rsidRPr="00D92303" w:rsidRDefault="00065949" w:rsidP="00D92303">
      <w:pPr>
        <w:ind w:left="562" w:right="-45"/>
        <w:jc w:val="thaiDistribute"/>
        <w:rPr>
          <w:spacing w:val="0"/>
        </w:rPr>
      </w:pPr>
      <w:r w:rsidRPr="00D92303">
        <w:rPr>
          <w:spacing w:val="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</w:t>
      </w:r>
      <w:r w:rsidR="00C34105" w:rsidRPr="00D92303">
        <w:rPr>
          <w:spacing w:val="0"/>
        </w:rPr>
        <w:br/>
      </w:r>
      <w:r w:rsidRPr="00D92303">
        <w:rPr>
          <w:spacing w:val="0"/>
          <w:cs/>
        </w:rPr>
        <w:t>ส่งผลกระทบต่อผลการดำเนินงานและกระแสเงินสดของกองทรัสต์ เนื่องจาก</w:t>
      </w:r>
      <w:r w:rsidR="00013321" w:rsidRPr="00D92303">
        <w:rPr>
          <w:spacing w:val="0"/>
          <w:cs/>
        </w:rPr>
        <w:t>เงินสดและรายการเทียบเท่าเงินสด</w:t>
      </w:r>
      <w:r w:rsidR="00C34105" w:rsidRPr="00D92303">
        <w:rPr>
          <w:spacing w:val="0"/>
          <w:cs/>
        </w:rPr>
        <w:t>และ</w:t>
      </w:r>
      <w:r w:rsidRPr="00D92303">
        <w:rPr>
          <w:spacing w:val="0"/>
          <w:cs/>
        </w:rPr>
        <w:t>เงินกู้ยืม</w:t>
      </w:r>
      <w:r w:rsidR="00CE6818" w:rsidRPr="00D92303">
        <w:rPr>
          <w:rFonts w:hint="cs"/>
          <w:spacing w:val="0"/>
          <w:cs/>
        </w:rPr>
        <w:t>ระยะยาว</w:t>
      </w:r>
      <w:r w:rsidRPr="00D92303">
        <w:rPr>
          <w:spacing w:val="0"/>
          <w:cs/>
        </w:rPr>
        <w:t xml:space="preserve"> (ดูหมายเหตุข้อ </w:t>
      </w:r>
      <w:r w:rsidR="00536D35" w:rsidRPr="00D92303">
        <w:rPr>
          <w:spacing w:val="0"/>
        </w:rPr>
        <w:t>8</w:t>
      </w:r>
      <w:r w:rsidR="00322575" w:rsidRPr="00D92303">
        <w:rPr>
          <w:spacing w:val="0"/>
          <w:cs/>
        </w:rPr>
        <w:t xml:space="preserve"> และข้อ </w:t>
      </w:r>
      <w:r w:rsidR="00601BEE" w:rsidRPr="00601BEE">
        <w:rPr>
          <w:spacing w:val="0"/>
        </w:rPr>
        <w:t>10</w:t>
      </w:r>
      <w:r w:rsidRPr="00D92303">
        <w:rPr>
          <w:spacing w:val="0"/>
          <w:cs/>
        </w:rPr>
        <w:t>)</w:t>
      </w:r>
      <w:r w:rsidRPr="00D92303">
        <w:rPr>
          <w:spacing w:val="0"/>
        </w:rPr>
        <w:t xml:space="preserve"> </w:t>
      </w:r>
      <w:r w:rsidR="004B2A3A" w:rsidRPr="00D92303">
        <w:rPr>
          <w:rFonts w:hint="cs"/>
          <w:spacing w:val="0"/>
          <w:cs/>
        </w:rPr>
        <w:t>บางส่วน</w:t>
      </w:r>
      <w:r w:rsidR="00913EBD" w:rsidRPr="00D92303">
        <w:rPr>
          <w:spacing w:val="0"/>
          <w:cs/>
        </w:rPr>
        <w:t>มีอัตราดอกเบี้ยผันแปรทำให้กองทรัสต์มีความเสี่ยงด้านอัตราดอกเบี้ย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350"/>
        <w:gridCol w:w="270"/>
        <w:gridCol w:w="1350"/>
      </w:tblGrid>
      <w:tr w:rsidR="00CC7284" w:rsidRPr="00D92303" w14:paraId="66679234" w14:textId="77777777" w:rsidTr="00CC7284">
        <w:trPr>
          <w:trHeight w:val="191"/>
        </w:trPr>
        <w:tc>
          <w:tcPr>
            <w:tcW w:w="6300" w:type="dxa"/>
            <w:vAlign w:val="bottom"/>
          </w:tcPr>
          <w:p w14:paraId="1EEC22BD" w14:textId="2739C1AB" w:rsidR="00CC7284" w:rsidRPr="00D92303" w:rsidRDefault="00CC7284" w:rsidP="00D92303">
            <w:pPr>
              <w:pStyle w:val="NoSpacing"/>
              <w:rPr>
                <w:rFonts w:hAnsi="Angsana New"/>
                <w:b/>
                <w:bCs/>
                <w:i/>
                <w:iCs/>
                <w:sz w:val="30"/>
                <w:lang w:val="en-GB" w:eastAsia="en-GB"/>
              </w:rPr>
            </w:pPr>
            <w:r w:rsidRPr="00D92303">
              <w:rPr>
                <w:rFonts w:hAnsi="Angsana New"/>
                <w:b/>
                <w:bCs/>
                <w:i/>
                <w:iCs/>
                <w:sz w:val="30"/>
                <w:cs/>
                <w:lang w:val="en-GB" w:eastAsia="en-GB"/>
              </w:rPr>
              <w:t>ณ วันที่</w:t>
            </w:r>
            <w:r w:rsidRPr="00D92303">
              <w:rPr>
                <w:rFonts w:hAnsi="Angsana New"/>
                <w:b/>
                <w:bCs/>
                <w:i/>
                <w:iCs/>
                <w:sz w:val="30"/>
                <w:lang w:val="en-GB" w:eastAsia="en-GB"/>
              </w:rPr>
              <w:t xml:space="preserve"> </w:t>
            </w:r>
            <w:r w:rsidR="00601BEE" w:rsidRPr="00601BEE">
              <w:rPr>
                <w:rFonts w:hAnsi="Angsana New"/>
                <w:b/>
                <w:bCs/>
                <w:i/>
                <w:iCs/>
                <w:sz w:val="30"/>
                <w:lang w:eastAsia="en-GB"/>
              </w:rPr>
              <w:t>31</w:t>
            </w:r>
            <w:r w:rsidRPr="00D92303">
              <w:rPr>
                <w:rFonts w:hAnsi="Angsana New"/>
                <w:b/>
                <w:bCs/>
                <w:i/>
                <w:iCs/>
                <w:sz w:val="30"/>
                <w:lang w:val="en-GB" w:eastAsia="en-GB"/>
              </w:rPr>
              <w:t xml:space="preserve"> </w:t>
            </w:r>
            <w:r w:rsidRPr="00D92303">
              <w:rPr>
                <w:rFonts w:hAnsi="Angsana New"/>
                <w:b/>
                <w:bCs/>
                <w:i/>
                <w:iCs/>
                <w:sz w:val="30"/>
                <w:cs/>
                <w:lang w:val="en-GB" w:eastAsia="en-GB"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39A6E182" w14:textId="576A8DD7" w:rsidR="00CC7284" w:rsidRPr="00D92303" w:rsidRDefault="00601BEE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</w:pPr>
            <w:r w:rsidRPr="00601BEE">
              <w:t>2</w:t>
            </w:r>
            <w:r w:rsidR="00536D35" w:rsidRPr="00D92303">
              <w:t>56</w:t>
            </w:r>
            <w:r w:rsidR="001F21DA">
              <w:t>8</w:t>
            </w:r>
          </w:p>
        </w:tc>
        <w:tc>
          <w:tcPr>
            <w:tcW w:w="270" w:type="dxa"/>
            <w:vAlign w:val="bottom"/>
          </w:tcPr>
          <w:p w14:paraId="52260870" w14:textId="77777777" w:rsidR="00CC7284" w:rsidRPr="00D92303" w:rsidRDefault="00CC7284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</w:pPr>
          </w:p>
        </w:tc>
        <w:tc>
          <w:tcPr>
            <w:tcW w:w="1350" w:type="dxa"/>
            <w:vAlign w:val="bottom"/>
          </w:tcPr>
          <w:p w14:paraId="181E8882" w14:textId="2EB4CB19" w:rsidR="00CC7284" w:rsidRPr="00D92303" w:rsidRDefault="00601BEE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</w:pPr>
            <w:r w:rsidRPr="00601BEE">
              <w:t>2</w:t>
            </w:r>
            <w:r w:rsidR="00536D35" w:rsidRPr="00D92303">
              <w:t>56</w:t>
            </w:r>
            <w:r w:rsidR="001F21DA">
              <w:t>7</w:t>
            </w:r>
          </w:p>
        </w:tc>
      </w:tr>
      <w:tr w:rsidR="00CC7284" w:rsidRPr="00D92303" w14:paraId="733EA239" w14:textId="77777777" w:rsidTr="00CC7284">
        <w:trPr>
          <w:trHeight w:val="272"/>
        </w:trPr>
        <w:tc>
          <w:tcPr>
            <w:tcW w:w="6300" w:type="dxa"/>
          </w:tcPr>
          <w:p w14:paraId="6E761CA0" w14:textId="77777777" w:rsidR="00CC7284" w:rsidRPr="00D92303" w:rsidRDefault="00CC7284" w:rsidP="00D92303">
            <w:pPr>
              <w:spacing w:line="360" w:lineRule="exact"/>
              <w:ind w:right="-108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970" w:type="dxa"/>
            <w:gridSpan w:val="3"/>
          </w:tcPr>
          <w:p w14:paraId="25095CEC" w14:textId="21AF4976" w:rsidR="00CC7284" w:rsidRPr="00D92303" w:rsidRDefault="00CC7284" w:rsidP="00D92303">
            <w:pPr>
              <w:tabs>
                <w:tab w:val="decimal" w:pos="945"/>
              </w:tabs>
              <w:spacing w:line="360" w:lineRule="exact"/>
              <w:ind w:left="-59" w:right="-45"/>
              <w:jc w:val="center"/>
            </w:pPr>
            <w:r w:rsidRPr="00D92303">
              <w:rPr>
                <w:i/>
                <w:iCs/>
                <w:cs/>
              </w:rPr>
              <w:t>(พันบาท)</w:t>
            </w:r>
          </w:p>
        </w:tc>
      </w:tr>
      <w:tr w:rsidR="00CC7284" w:rsidRPr="00D92303" w14:paraId="2918687F" w14:textId="77777777" w:rsidTr="00CC7284">
        <w:trPr>
          <w:trHeight w:val="263"/>
        </w:trPr>
        <w:tc>
          <w:tcPr>
            <w:tcW w:w="6300" w:type="dxa"/>
          </w:tcPr>
          <w:p w14:paraId="70AC9698" w14:textId="5E45AD5A" w:rsidR="00CC7284" w:rsidRPr="00D92303" w:rsidRDefault="00CC7284" w:rsidP="00D92303">
            <w:pPr>
              <w:pStyle w:val="NoSpacing"/>
              <w:rPr>
                <w:rFonts w:hAnsi="Angsana New"/>
                <w:b/>
                <w:bCs/>
                <w:i/>
                <w:iCs/>
                <w:sz w:val="30"/>
                <w:cs/>
                <w:lang w:val="en-GB" w:eastAsia="en-GB"/>
              </w:rPr>
            </w:pPr>
            <w:r w:rsidRPr="00D92303">
              <w:rPr>
                <w:rFonts w:hAnsi="Angsana New"/>
                <w:b/>
                <w:bCs/>
                <w:i/>
                <w:iCs/>
                <w:sz w:val="30"/>
                <w:cs/>
                <w:lang w:val="en-GB" w:eastAsia="en-GB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50" w:type="dxa"/>
          </w:tcPr>
          <w:p w14:paraId="1D7B4B7B" w14:textId="6076D667" w:rsidR="00CC7284" w:rsidRPr="00D92303" w:rsidRDefault="00CC7284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08"/>
            </w:pPr>
          </w:p>
        </w:tc>
        <w:tc>
          <w:tcPr>
            <w:tcW w:w="270" w:type="dxa"/>
            <w:vAlign w:val="bottom"/>
          </w:tcPr>
          <w:p w14:paraId="1E0B63C7" w14:textId="77777777" w:rsidR="00CC7284" w:rsidRPr="00D92303" w:rsidRDefault="00CC7284" w:rsidP="00D92303">
            <w:pPr>
              <w:spacing w:line="360" w:lineRule="exact"/>
              <w:ind w:left="-59" w:right="-45"/>
              <w:jc w:val="right"/>
            </w:pPr>
          </w:p>
        </w:tc>
        <w:tc>
          <w:tcPr>
            <w:tcW w:w="1350" w:type="dxa"/>
          </w:tcPr>
          <w:p w14:paraId="35FF9589" w14:textId="22DF02B0" w:rsidR="00CC7284" w:rsidRPr="00D92303" w:rsidRDefault="00CC7284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08"/>
              <w:rPr>
                <w:cs/>
              </w:rPr>
            </w:pPr>
          </w:p>
        </w:tc>
      </w:tr>
      <w:tr w:rsidR="00334983" w:rsidRPr="00D92303" w14:paraId="15886743" w14:textId="77777777" w:rsidTr="00CC7284">
        <w:trPr>
          <w:trHeight w:val="101"/>
        </w:trPr>
        <w:tc>
          <w:tcPr>
            <w:tcW w:w="6300" w:type="dxa"/>
          </w:tcPr>
          <w:p w14:paraId="48F83167" w14:textId="228E96EE" w:rsidR="00334983" w:rsidRPr="00D92303" w:rsidRDefault="00334983" w:rsidP="00334983">
            <w:pPr>
              <w:pStyle w:val="NoSpacing"/>
              <w:rPr>
                <w:rFonts w:hAnsi="Angsana New"/>
                <w:sz w:val="30"/>
                <w:cs/>
                <w:lang w:val="en-GB" w:eastAsia="en-GB"/>
              </w:rPr>
            </w:pPr>
            <w:r w:rsidRPr="00D92303">
              <w:rPr>
                <w:rFonts w:hAnsi="Angsana New"/>
                <w:sz w:val="3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1A189224" w14:textId="1CFFCCA7" w:rsidR="00334983" w:rsidRPr="00D92303" w:rsidRDefault="00334983" w:rsidP="00334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2"/>
            </w:pPr>
            <w:r w:rsidRPr="0014269E">
              <w:t xml:space="preserve"> 8</w:t>
            </w:r>
            <w:r w:rsidR="00601BEE" w:rsidRPr="00601BEE">
              <w:t>3</w:t>
            </w:r>
            <w:r w:rsidRPr="0014269E">
              <w:t>,66</w:t>
            </w:r>
            <w:r w:rsidR="00601BEE" w:rsidRPr="00601BEE">
              <w:t>1</w:t>
            </w:r>
            <w:r w:rsidRPr="0014269E">
              <w:t xml:space="preserve"> </w:t>
            </w:r>
          </w:p>
        </w:tc>
        <w:tc>
          <w:tcPr>
            <w:tcW w:w="270" w:type="dxa"/>
            <w:vAlign w:val="bottom"/>
          </w:tcPr>
          <w:p w14:paraId="3BAB276D" w14:textId="77777777" w:rsidR="00334983" w:rsidRPr="00D92303" w:rsidRDefault="00334983" w:rsidP="00334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right="-22"/>
            </w:pPr>
          </w:p>
        </w:tc>
        <w:tc>
          <w:tcPr>
            <w:tcW w:w="1350" w:type="dxa"/>
          </w:tcPr>
          <w:p w14:paraId="30144ADA" w14:textId="0C4940D8" w:rsidR="00334983" w:rsidRPr="00D92303" w:rsidRDefault="00601BEE" w:rsidP="00334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2"/>
            </w:pPr>
            <w:r w:rsidRPr="00601BEE">
              <w:t>1</w:t>
            </w:r>
            <w:r w:rsidR="00334983">
              <w:t>68,6</w:t>
            </w:r>
            <w:r w:rsidRPr="00601BEE">
              <w:t>1</w:t>
            </w:r>
            <w:r w:rsidR="00334983">
              <w:t>9</w:t>
            </w:r>
          </w:p>
        </w:tc>
      </w:tr>
      <w:tr w:rsidR="00334983" w:rsidRPr="00D92303" w14:paraId="3D369F9C" w14:textId="77777777" w:rsidTr="00CC7284">
        <w:trPr>
          <w:trHeight w:val="101"/>
        </w:trPr>
        <w:tc>
          <w:tcPr>
            <w:tcW w:w="6300" w:type="dxa"/>
          </w:tcPr>
          <w:p w14:paraId="7EEE968F" w14:textId="52AA4097" w:rsidR="00334983" w:rsidRPr="00D92303" w:rsidRDefault="00334983" w:rsidP="00334983">
            <w:pPr>
              <w:pStyle w:val="NoSpacing"/>
              <w:rPr>
                <w:rFonts w:hAnsi="Angsana New"/>
                <w:sz w:val="30"/>
                <w:cs/>
                <w:lang w:val="en-GB" w:eastAsia="en-GB"/>
              </w:rPr>
            </w:pPr>
            <w:r w:rsidRPr="00D92303">
              <w:rPr>
                <w:rFonts w:hAnsi="Angsana New"/>
                <w:sz w:val="3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11E7A3" w14:textId="0FD9E955" w:rsidR="00334983" w:rsidRPr="00D92303" w:rsidRDefault="00334983" w:rsidP="00334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2"/>
            </w:pPr>
            <w:r w:rsidRPr="0014269E">
              <w:t xml:space="preserve"> (687,6</w:t>
            </w:r>
            <w:r w:rsidR="00601BEE" w:rsidRPr="00601BEE">
              <w:t>00</w:t>
            </w:r>
            <w:r w:rsidRPr="0014269E">
              <w:t>)</w:t>
            </w:r>
          </w:p>
        </w:tc>
        <w:tc>
          <w:tcPr>
            <w:tcW w:w="270" w:type="dxa"/>
            <w:vAlign w:val="bottom"/>
          </w:tcPr>
          <w:p w14:paraId="47F02744" w14:textId="77777777" w:rsidR="00334983" w:rsidRPr="00D92303" w:rsidRDefault="00334983" w:rsidP="00334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right="-22"/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31F2761" w14:textId="01CD8815" w:rsidR="00334983" w:rsidRPr="00D92303" w:rsidRDefault="00334983" w:rsidP="00334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2"/>
            </w:pPr>
            <w:r w:rsidRPr="00D92303">
              <w:t>(768,</w:t>
            </w:r>
            <w:r w:rsidR="00601BEE" w:rsidRPr="00601BEE">
              <w:t>200</w:t>
            </w:r>
            <w:r w:rsidRPr="00D92303">
              <w:t>)</w:t>
            </w:r>
          </w:p>
        </w:tc>
      </w:tr>
      <w:tr w:rsidR="00334983" w:rsidRPr="00D92303" w14:paraId="01F9AC1F" w14:textId="77777777" w:rsidTr="00CC7284">
        <w:trPr>
          <w:trHeight w:val="50"/>
        </w:trPr>
        <w:tc>
          <w:tcPr>
            <w:tcW w:w="6300" w:type="dxa"/>
          </w:tcPr>
          <w:p w14:paraId="528DAD6C" w14:textId="1E1CEC84" w:rsidR="00334983" w:rsidRPr="00D92303" w:rsidRDefault="00334983" w:rsidP="00334983">
            <w:pPr>
              <w:pStyle w:val="NoSpacing"/>
              <w:rPr>
                <w:rFonts w:hAnsi="Angsana New"/>
                <w:b/>
                <w:bCs/>
                <w:sz w:val="30"/>
                <w:cs/>
                <w:lang w:val="en-GB" w:eastAsia="en-GB"/>
              </w:rPr>
            </w:pPr>
            <w:r w:rsidRPr="00D92303">
              <w:rPr>
                <w:rFonts w:hAnsi="Angsana New"/>
                <w:b/>
                <w:bCs/>
                <w:sz w:val="30"/>
                <w:cs/>
                <w:lang w:val="en-GB" w:eastAsia="en-GB"/>
              </w:rPr>
              <w:t>ยอดบัญชีในงบ</w:t>
            </w:r>
            <w:r>
              <w:rPr>
                <w:rFonts w:hAnsi="Angsana New" w:hint="cs"/>
                <w:b/>
                <w:bCs/>
                <w:sz w:val="30"/>
                <w:cs/>
                <w:lang w:val="en-GB" w:eastAsia="en-GB"/>
              </w:rPr>
              <w:t>แสดง</w:t>
            </w:r>
            <w:r w:rsidRPr="00D92303">
              <w:rPr>
                <w:rFonts w:hAnsi="Angsana New"/>
                <w:b/>
                <w:bCs/>
                <w:sz w:val="30"/>
                <w:cs/>
                <w:lang w:val="en-GB" w:eastAsia="en-GB"/>
              </w:rPr>
              <w:t>ฐานะการเงินที่มีความเสี่ยง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A2CF6E1" w14:textId="7FB277AA" w:rsidR="00334983" w:rsidRPr="00334983" w:rsidRDefault="00334983" w:rsidP="00334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2"/>
              <w:rPr>
                <w:b/>
                <w:bCs/>
              </w:rPr>
            </w:pPr>
            <w:r w:rsidRPr="00334983">
              <w:rPr>
                <w:b/>
                <w:bCs/>
              </w:rPr>
              <w:t xml:space="preserve"> (6</w:t>
            </w:r>
            <w:r w:rsidR="00601BEE" w:rsidRPr="00601BEE">
              <w:rPr>
                <w:b/>
                <w:bCs/>
              </w:rPr>
              <w:t>03</w:t>
            </w:r>
            <w:r w:rsidRPr="00334983">
              <w:rPr>
                <w:b/>
                <w:bCs/>
              </w:rPr>
              <w:t>,9</w:t>
            </w:r>
            <w:r w:rsidR="00601BEE" w:rsidRPr="00601BEE">
              <w:rPr>
                <w:b/>
                <w:bCs/>
              </w:rPr>
              <w:t>3</w:t>
            </w:r>
            <w:r w:rsidRPr="00334983">
              <w:rPr>
                <w:b/>
                <w:bCs/>
              </w:rPr>
              <w:t>9)</w:t>
            </w:r>
          </w:p>
        </w:tc>
        <w:tc>
          <w:tcPr>
            <w:tcW w:w="270" w:type="dxa"/>
            <w:vAlign w:val="bottom"/>
          </w:tcPr>
          <w:p w14:paraId="6A07E336" w14:textId="77777777" w:rsidR="00334983" w:rsidRPr="00D92303" w:rsidRDefault="00334983" w:rsidP="00334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right="-22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BA487C7" w14:textId="234434D3" w:rsidR="00334983" w:rsidRPr="00D92303" w:rsidRDefault="00334983" w:rsidP="00334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2"/>
              <w:rPr>
                <w:b/>
                <w:bCs/>
              </w:rPr>
            </w:pPr>
            <w:r w:rsidRPr="00D92303">
              <w:rPr>
                <w:b/>
                <w:bCs/>
              </w:rPr>
              <w:t>(59</w:t>
            </w:r>
            <w:r>
              <w:rPr>
                <w:b/>
                <w:bCs/>
              </w:rPr>
              <w:t>9,58</w:t>
            </w:r>
            <w:r w:rsidR="00601BEE" w:rsidRPr="00601BEE">
              <w:rPr>
                <w:b/>
                <w:bCs/>
              </w:rPr>
              <w:t>1</w:t>
            </w:r>
            <w:r w:rsidRPr="00D92303">
              <w:rPr>
                <w:b/>
                <w:bCs/>
              </w:rPr>
              <w:t>)</w:t>
            </w:r>
          </w:p>
        </w:tc>
      </w:tr>
      <w:tr w:rsidR="00DA64FA" w:rsidRPr="00D92303" w14:paraId="33F52261" w14:textId="77777777" w:rsidTr="00DA64FA">
        <w:trPr>
          <w:trHeight w:val="362"/>
        </w:trPr>
        <w:tc>
          <w:tcPr>
            <w:tcW w:w="6300" w:type="dxa"/>
          </w:tcPr>
          <w:p w14:paraId="650C54DD" w14:textId="1E799860" w:rsidR="00DA64FA" w:rsidRPr="00D92303" w:rsidRDefault="00DA64FA" w:rsidP="00DA64FA">
            <w:pPr>
              <w:pStyle w:val="NoSpacing"/>
              <w:rPr>
                <w:rFonts w:hAnsi="Angsana New"/>
                <w:sz w:val="30"/>
                <w:cs/>
                <w:lang w:val="en-GB" w:eastAsia="en-GB"/>
              </w:rPr>
            </w:pPr>
            <w:r w:rsidRPr="00D92303">
              <w:rPr>
                <w:rFonts w:hAnsi="Angsana New"/>
                <w:sz w:val="30"/>
                <w:cs/>
                <w:lang w:val="en-GB" w:eastAsia="en-GB"/>
              </w:rPr>
              <w:t>สัญญาแลกเปลี่ยนอัตราดอกเบี้ย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633F7D5" w14:textId="2B3ECC85" w:rsidR="00DA64FA" w:rsidRPr="00D92303" w:rsidRDefault="00DA64FA" w:rsidP="00DA6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2"/>
            </w:pPr>
            <w:r w:rsidRPr="00D92303">
              <w:t>-</w:t>
            </w:r>
          </w:p>
        </w:tc>
        <w:tc>
          <w:tcPr>
            <w:tcW w:w="270" w:type="dxa"/>
            <w:vAlign w:val="bottom"/>
          </w:tcPr>
          <w:p w14:paraId="02B767DF" w14:textId="77777777" w:rsidR="00DA64FA" w:rsidRPr="00D92303" w:rsidRDefault="00DA64FA" w:rsidP="00DA6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right="-22"/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18800C" w14:textId="14BB8B4F" w:rsidR="00DA64FA" w:rsidRPr="00D92303" w:rsidRDefault="00DA64FA" w:rsidP="00DA6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2"/>
            </w:pPr>
            <w:r w:rsidRPr="00D92303">
              <w:t>-</w:t>
            </w:r>
          </w:p>
        </w:tc>
      </w:tr>
      <w:tr w:rsidR="00334983" w:rsidRPr="00D92303" w14:paraId="428131BB" w14:textId="77777777" w:rsidTr="00CC7284">
        <w:trPr>
          <w:trHeight w:val="50"/>
        </w:trPr>
        <w:tc>
          <w:tcPr>
            <w:tcW w:w="6300" w:type="dxa"/>
          </w:tcPr>
          <w:p w14:paraId="5966930F" w14:textId="39D75AA4" w:rsidR="00334983" w:rsidRPr="00D92303" w:rsidRDefault="00334983" w:rsidP="00334983">
            <w:pPr>
              <w:pStyle w:val="NoSpacing"/>
              <w:rPr>
                <w:rFonts w:hAnsi="Angsana New"/>
                <w:b/>
                <w:bCs/>
                <w:sz w:val="30"/>
                <w:cs/>
                <w:lang w:val="en-GB" w:eastAsia="en-GB"/>
              </w:rPr>
            </w:pPr>
            <w:r w:rsidRPr="00D92303">
              <w:rPr>
                <w:rFonts w:hAnsi="Angsana New"/>
                <w:b/>
                <w:bCs/>
                <w:sz w:val="30"/>
                <w:cs/>
                <w:lang w:val="en-GB" w:eastAsia="en-GB"/>
              </w:rPr>
              <w:t>ยอดความเสี่ยงคงเหลือสุทธิ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6970EFF" w14:textId="70CC1762" w:rsidR="00334983" w:rsidRPr="00334983" w:rsidRDefault="00334983" w:rsidP="00334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2"/>
              <w:rPr>
                <w:b/>
                <w:bCs/>
              </w:rPr>
            </w:pPr>
            <w:r w:rsidRPr="00334983">
              <w:rPr>
                <w:b/>
                <w:bCs/>
              </w:rPr>
              <w:t xml:space="preserve"> (6</w:t>
            </w:r>
            <w:r w:rsidR="00601BEE" w:rsidRPr="00601BEE">
              <w:rPr>
                <w:b/>
                <w:bCs/>
              </w:rPr>
              <w:t>03</w:t>
            </w:r>
            <w:r w:rsidRPr="00334983">
              <w:rPr>
                <w:b/>
                <w:bCs/>
              </w:rPr>
              <w:t>,9</w:t>
            </w:r>
            <w:r w:rsidR="00601BEE" w:rsidRPr="00601BEE">
              <w:rPr>
                <w:b/>
                <w:bCs/>
              </w:rPr>
              <w:t>3</w:t>
            </w:r>
            <w:r w:rsidRPr="00334983">
              <w:rPr>
                <w:b/>
                <w:bCs/>
              </w:rPr>
              <w:t>9)</w:t>
            </w:r>
          </w:p>
        </w:tc>
        <w:tc>
          <w:tcPr>
            <w:tcW w:w="270" w:type="dxa"/>
            <w:vAlign w:val="bottom"/>
          </w:tcPr>
          <w:p w14:paraId="5C272DF8" w14:textId="77777777" w:rsidR="00334983" w:rsidRPr="00D92303" w:rsidRDefault="00334983" w:rsidP="00334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right="-22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61B5B0F" w14:textId="6611989B" w:rsidR="00334983" w:rsidRPr="00D92303" w:rsidRDefault="00334983" w:rsidP="00334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2"/>
              <w:rPr>
                <w:b/>
                <w:bCs/>
              </w:rPr>
            </w:pPr>
            <w:r w:rsidRPr="00D92303">
              <w:rPr>
                <w:b/>
                <w:bCs/>
              </w:rPr>
              <w:t>(59</w:t>
            </w:r>
            <w:r>
              <w:rPr>
                <w:b/>
                <w:bCs/>
              </w:rPr>
              <w:t>9,58</w:t>
            </w:r>
            <w:r w:rsidR="00601BEE" w:rsidRPr="00601BEE">
              <w:rPr>
                <w:b/>
                <w:bCs/>
              </w:rPr>
              <w:t>1</w:t>
            </w:r>
            <w:r w:rsidRPr="00D92303">
              <w:rPr>
                <w:b/>
                <w:bCs/>
              </w:rPr>
              <w:t>)</w:t>
            </w:r>
          </w:p>
        </w:tc>
      </w:tr>
    </w:tbl>
    <w:p w14:paraId="11B7F90A" w14:textId="4A39FC9F" w:rsidR="007733D5" w:rsidRPr="00707E9E" w:rsidRDefault="007733D5" w:rsidP="00D92303">
      <w:pPr>
        <w:tabs>
          <w:tab w:val="left" w:pos="540"/>
        </w:tabs>
        <w:spacing w:line="240" w:lineRule="auto"/>
        <w:ind w:left="540" w:right="-18"/>
        <w:jc w:val="thaiDistribute"/>
        <w:rPr>
          <w:cs/>
        </w:rPr>
      </w:pPr>
    </w:p>
    <w:p w14:paraId="599EC2D7" w14:textId="2AF2FC9A" w:rsidR="004B2A3A" w:rsidRPr="00D92303" w:rsidRDefault="004B2A3A" w:rsidP="00D92303">
      <w:pPr>
        <w:spacing w:line="240" w:lineRule="auto"/>
        <w:ind w:left="562" w:right="-45"/>
        <w:jc w:val="thaiDistribute"/>
        <w:rPr>
          <w:i/>
          <w:iCs/>
          <w:spacing w:val="-2"/>
        </w:rPr>
      </w:pPr>
      <w:r w:rsidRPr="00D92303">
        <w:rPr>
          <w:i/>
          <w:iCs/>
          <w:spacing w:val="-2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257D8C07" w14:textId="77777777" w:rsidR="004B2A3A" w:rsidRPr="00707E9E" w:rsidRDefault="004B2A3A" w:rsidP="00707E9E">
      <w:pPr>
        <w:tabs>
          <w:tab w:val="left" w:pos="540"/>
        </w:tabs>
        <w:spacing w:line="240" w:lineRule="auto"/>
        <w:ind w:left="540" w:right="-18"/>
        <w:jc w:val="thaiDistribute"/>
      </w:pPr>
    </w:p>
    <w:p w14:paraId="62199A4B" w14:textId="5DE00070" w:rsidR="004B2A3A" w:rsidRPr="00D92303" w:rsidRDefault="004B2A3A" w:rsidP="00D92303">
      <w:pPr>
        <w:spacing w:line="240" w:lineRule="auto"/>
        <w:ind w:left="562" w:right="-45"/>
        <w:jc w:val="thaiDistribute"/>
        <w:rPr>
          <w:spacing w:val="-2"/>
        </w:rPr>
      </w:pPr>
      <w:r w:rsidRPr="00D92303">
        <w:rPr>
          <w:spacing w:val="-2"/>
          <w:cs/>
        </w:rPr>
        <w:t>การเปลี่ยนแปลงของอัตราดอกเบี้ยที่</w:t>
      </w:r>
      <w:r w:rsidR="005E583A" w:rsidRPr="00D92303">
        <w:rPr>
          <w:spacing w:val="-2"/>
          <w:cs/>
        </w:rPr>
        <w:t xml:space="preserve"> </w:t>
      </w:r>
      <w:r w:rsidR="00601BEE" w:rsidRPr="00601BEE">
        <w:rPr>
          <w:spacing w:val="-2"/>
        </w:rPr>
        <w:t>1</w:t>
      </w:r>
      <w:r w:rsidRPr="00D92303">
        <w:rPr>
          <w:spacing w:val="-2"/>
          <w:cs/>
        </w:rPr>
        <w:t>% ซึ่งเป็นไปได้อย่างสมเหตุสมผล ณ วันที่รายงาน โดยตั้งอยู่บนข้อสมมติ</w:t>
      </w:r>
      <w:r w:rsidR="005E583A" w:rsidRPr="00D92303">
        <w:rPr>
          <w:spacing w:val="-2"/>
        </w:rPr>
        <w:br/>
      </w:r>
      <w:r w:rsidRPr="00D92303">
        <w:rPr>
          <w:spacing w:val="-2"/>
          <w:cs/>
        </w:rPr>
        <w:t xml:space="preserve">ที่ว่าตัวแปรอื่นมีค่าคงที่ </w:t>
      </w:r>
    </w:p>
    <w:p w14:paraId="1B9241C1" w14:textId="54F14A00" w:rsidR="005E583A" w:rsidRPr="00707E9E" w:rsidRDefault="005E583A" w:rsidP="00707E9E">
      <w:pPr>
        <w:tabs>
          <w:tab w:val="left" w:pos="540"/>
        </w:tabs>
        <w:spacing w:line="240" w:lineRule="auto"/>
        <w:ind w:left="540" w:right="-18"/>
        <w:jc w:val="thaiDistribute"/>
      </w:pPr>
    </w:p>
    <w:tbl>
      <w:tblPr>
        <w:tblW w:w="927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260"/>
        <w:gridCol w:w="180"/>
        <w:gridCol w:w="1260"/>
        <w:gridCol w:w="180"/>
        <w:gridCol w:w="1260"/>
        <w:gridCol w:w="180"/>
        <w:gridCol w:w="1260"/>
      </w:tblGrid>
      <w:tr w:rsidR="00BA196E" w:rsidRPr="00D92303" w14:paraId="7F3FBD55" w14:textId="77777777" w:rsidTr="007E5F5D">
        <w:trPr>
          <w:tblHeader/>
        </w:trPr>
        <w:tc>
          <w:tcPr>
            <w:tcW w:w="3690" w:type="dxa"/>
            <w:vAlign w:val="bottom"/>
          </w:tcPr>
          <w:p w14:paraId="3DE787C7" w14:textId="77777777" w:rsidR="00BA196E" w:rsidRPr="00D92303" w:rsidRDefault="00BA196E" w:rsidP="00D92303">
            <w:pPr>
              <w:pStyle w:val="NoSpacing"/>
              <w:rPr>
                <w:rFonts w:hAnsi="Angsana New"/>
                <w:bCs/>
                <w:i/>
                <w:iCs/>
                <w:sz w:val="30"/>
                <w:cs/>
                <w:lang w:val="en-GB" w:eastAsia="en-GB"/>
              </w:rPr>
            </w:pPr>
          </w:p>
        </w:tc>
        <w:tc>
          <w:tcPr>
            <w:tcW w:w="2700" w:type="dxa"/>
            <w:gridSpan w:val="3"/>
          </w:tcPr>
          <w:p w14:paraId="53B4F8C2" w14:textId="6A20F6DC" w:rsidR="00BA196E" w:rsidRPr="00D92303" w:rsidRDefault="00601BEE" w:rsidP="00D92303">
            <w:pPr>
              <w:pStyle w:val="Pa3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</w:pPr>
            <w:r w:rsidRPr="00601BEE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</w:t>
            </w:r>
            <w:r w:rsidR="00536D35" w:rsidRPr="00D9230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56</w:t>
            </w:r>
            <w:r w:rsidR="001F21DA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180" w:type="dxa"/>
          </w:tcPr>
          <w:p w14:paraId="60B808E2" w14:textId="77777777" w:rsidR="00BA196E" w:rsidRPr="00D92303" w:rsidRDefault="00BA196E" w:rsidP="00D92303">
            <w:pPr>
              <w:pStyle w:val="Pa3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0" w:type="dxa"/>
            <w:gridSpan w:val="3"/>
          </w:tcPr>
          <w:p w14:paraId="2116B58E" w14:textId="7EA9D719" w:rsidR="00BA196E" w:rsidRPr="00D92303" w:rsidRDefault="00601BEE" w:rsidP="00D92303">
            <w:pPr>
              <w:pStyle w:val="Pa3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</w:pPr>
            <w:r w:rsidRPr="00601BEE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</w:t>
            </w:r>
            <w:r w:rsidR="00536D35" w:rsidRPr="00D9230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56</w:t>
            </w:r>
            <w:r w:rsidR="001F21DA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7</w:t>
            </w:r>
          </w:p>
        </w:tc>
      </w:tr>
      <w:tr w:rsidR="00BA196E" w:rsidRPr="00D92303" w14:paraId="7F664758" w14:textId="0B4E08B4" w:rsidTr="00BA196E">
        <w:trPr>
          <w:tblHeader/>
        </w:trPr>
        <w:tc>
          <w:tcPr>
            <w:tcW w:w="3690" w:type="dxa"/>
            <w:vAlign w:val="bottom"/>
            <w:hideMark/>
          </w:tcPr>
          <w:p w14:paraId="4F5FA688" w14:textId="77777777" w:rsidR="00BA196E" w:rsidRPr="00D92303" w:rsidRDefault="00BA196E" w:rsidP="00D92303">
            <w:pPr>
              <w:pStyle w:val="NoSpacing"/>
              <w:rPr>
                <w:rFonts w:hAnsi="Angsana New"/>
                <w:b/>
                <w:bCs/>
                <w:i/>
                <w:iCs/>
                <w:sz w:val="30"/>
                <w:lang w:val="en-GB" w:eastAsia="en-GB"/>
              </w:rPr>
            </w:pPr>
            <w:r w:rsidRPr="00D92303">
              <w:rPr>
                <w:rFonts w:hAnsi="Angsana New"/>
                <w:bCs/>
                <w:i/>
                <w:iCs/>
                <w:sz w:val="30"/>
                <w:cs/>
                <w:lang w:val="en-GB" w:eastAsia="en-GB"/>
              </w:rPr>
              <w:t>ผลกระทบต่อกำไรหรือขาดทุน</w:t>
            </w:r>
          </w:p>
        </w:tc>
        <w:tc>
          <w:tcPr>
            <w:tcW w:w="1260" w:type="dxa"/>
            <w:hideMark/>
          </w:tcPr>
          <w:p w14:paraId="400677CD" w14:textId="71019901" w:rsidR="00BA196E" w:rsidRPr="00D92303" w:rsidRDefault="00BA196E" w:rsidP="00D92303">
            <w:pPr>
              <w:pStyle w:val="NoSpacing"/>
              <w:jc w:val="center"/>
              <w:rPr>
                <w:rFonts w:hAnsi="Angsana New"/>
                <w:b/>
                <w:sz w:val="30"/>
                <w:lang w:val="en-GB" w:eastAsia="en-GB"/>
              </w:rPr>
            </w:pPr>
            <w:r w:rsidRPr="00D92303">
              <w:rPr>
                <w:rFonts w:hAnsi="Angsana New"/>
                <w:b/>
                <w:sz w:val="30"/>
                <w:cs/>
                <w:lang w:val="en-GB" w:eastAsia="en-GB"/>
              </w:rPr>
              <w:t xml:space="preserve">อัตราดอกเบี้ยเพิ่มขึ้น </w:t>
            </w:r>
            <w:r w:rsidR="00601BEE" w:rsidRPr="00601BEE">
              <w:rPr>
                <w:rFonts w:hAnsi="Angsana New"/>
                <w:bCs/>
                <w:sz w:val="30"/>
                <w:lang w:eastAsia="en-GB"/>
              </w:rPr>
              <w:t>1</w:t>
            </w:r>
            <w:r w:rsidRPr="00D92303">
              <w:rPr>
                <w:rFonts w:hAnsi="Angsana New"/>
                <w:bCs/>
                <w:sz w:val="30"/>
                <w:lang w:val="en-GB" w:eastAsia="en-GB"/>
              </w:rPr>
              <w:t>%</w:t>
            </w:r>
          </w:p>
        </w:tc>
        <w:tc>
          <w:tcPr>
            <w:tcW w:w="180" w:type="dxa"/>
          </w:tcPr>
          <w:p w14:paraId="532ED674" w14:textId="77777777" w:rsidR="00BA196E" w:rsidRPr="00D92303" w:rsidRDefault="00BA196E" w:rsidP="00D92303">
            <w:pPr>
              <w:pStyle w:val="NoSpacing"/>
              <w:jc w:val="center"/>
              <w:rPr>
                <w:rFonts w:hAnsi="Angsana New"/>
                <w:b/>
                <w:sz w:val="30"/>
                <w:lang w:val="en-GB" w:eastAsia="en-GB"/>
              </w:rPr>
            </w:pPr>
          </w:p>
        </w:tc>
        <w:tc>
          <w:tcPr>
            <w:tcW w:w="1260" w:type="dxa"/>
            <w:hideMark/>
          </w:tcPr>
          <w:p w14:paraId="46E5F7F5" w14:textId="6F7915CD" w:rsidR="00BA196E" w:rsidRPr="00D92303" w:rsidRDefault="00BA196E" w:rsidP="00D92303">
            <w:pPr>
              <w:pStyle w:val="Pa38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  <w:r w:rsidRPr="00D92303"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  <w:t xml:space="preserve">อัตราดอกเบี้ยลดลง </w:t>
            </w:r>
            <w:r w:rsidR="00601BEE" w:rsidRPr="00601BEE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</w:t>
            </w:r>
            <w:r w:rsidRPr="00D92303"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  <w:t>%</w:t>
            </w:r>
          </w:p>
        </w:tc>
        <w:tc>
          <w:tcPr>
            <w:tcW w:w="180" w:type="dxa"/>
          </w:tcPr>
          <w:p w14:paraId="6D878A55" w14:textId="77777777" w:rsidR="00BA196E" w:rsidRPr="00D92303" w:rsidRDefault="00BA196E" w:rsidP="00D92303">
            <w:pPr>
              <w:pStyle w:val="Pa38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</w:tcPr>
          <w:p w14:paraId="5F78DAAB" w14:textId="0D66AE1D" w:rsidR="00BA196E" w:rsidRPr="00D92303" w:rsidRDefault="00BA196E" w:rsidP="00D92303">
            <w:pPr>
              <w:pStyle w:val="Pa38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  <w:r w:rsidRPr="00D92303"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  <w:t xml:space="preserve">อัตราดอกเบี้ยเพิ่มขึ้น </w:t>
            </w:r>
            <w:r w:rsidR="00601BEE" w:rsidRPr="00601BEE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</w:t>
            </w:r>
            <w:r w:rsidRPr="00D92303"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  <w:t>%</w:t>
            </w:r>
          </w:p>
        </w:tc>
        <w:tc>
          <w:tcPr>
            <w:tcW w:w="180" w:type="dxa"/>
          </w:tcPr>
          <w:p w14:paraId="7B6A26BA" w14:textId="77777777" w:rsidR="00BA196E" w:rsidRPr="00D92303" w:rsidRDefault="00BA196E" w:rsidP="00D92303">
            <w:pPr>
              <w:pStyle w:val="Pa38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</w:tcPr>
          <w:p w14:paraId="4BB08668" w14:textId="1C91707B" w:rsidR="00BA196E" w:rsidRPr="00D92303" w:rsidRDefault="00BA196E" w:rsidP="00D92303">
            <w:pPr>
              <w:pStyle w:val="Pa38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  <w:r w:rsidRPr="00D92303"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  <w:t xml:space="preserve">อัตราดอกเบี้ยลดลง </w:t>
            </w:r>
            <w:r w:rsidR="00601BEE" w:rsidRPr="00601BEE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</w:t>
            </w:r>
            <w:r w:rsidRPr="00D92303"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  <w:t>%</w:t>
            </w:r>
          </w:p>
        </w:tc>
      </w:tr>
      <w:tr w:rsidR="00BA196E" w:rsidRPr="00D92303" w14:paraId="7D0AA595" w14:textId="4E211348" w:rsidTr="007E5F5D">
        <w:tc>
          <w:tcPr>
            <w:tcW w:w="3690" w:type="dxa"/>
          </w:tcPr>
          <w:p w14:paraId="30142475" w14:textId="77777777" w:rsidR="00BA196E" w:rsidRPr="00D92303" w:rsidRDefault="00BA196E" w:rsidP="00D92303">
            <w:pPr>
              <w:pStyle w:val="NoSpacing"/>
              <w:rPr>
                <w:rFonts w:hAnsi="Angsana New"/>
                <w:b/>
                <w:bCs/>
                <w:i/>
                <w:iCs/>
                <w:sz w:val="30"/>
                <w:lang w:val="en-GB" w:eastAsia="en-GB"/>
              </w:rPr>
            </w:pPr>
          </w:p>
        </w:tc>
        <w:tc>
          <w:tcPr>
            <w:tcW w:w="5580" w:type="dxa"/>
            <w:gridSpan w:val="7"/>
          </w:tcPr>
          <w:p w14:paraId="65ED8047" w14:textId="0189BB91" w:rsidR="00BA196E" w:rsidRPr="00D92303" w:rsidRDefault="00BA196E" w:rsidP="00D92303">
            <w:pPr>
              <w:pStyle w:val="NoSpacing"/>
              <w:jc w:val="center"/>
              <w:rPr>
                <w:rFonts w:hAnsi="Angsana New"/>
                <w:i/>
                <w:iCs/>
                <w:sz w:val="30"/>
                <w:lang w:eastAsia="en-GB"/>
              </w:rPr>
            </w:pPr>
            <w:r w:rsidRPr="00D92303">
              <w:rPr>
                <w:rFonts w:hAnsi="Angsana New"/>
                <w:i/>
                <w:iCs/>
                <w:sz w:val="30"/>
                <w:lang w:val="en-GB" w:eastAsia="en-GB"/>
              </w:rPr>
              <w:t>(</w:t>
            </w:r>
            <w:r w:rsidRPr="00D92303">
              <w:rPr>
                <w:rFonts w:hAnsi="Angsana New"/>
                <w:i/>
                <w:iCs/>
                <w:sz w:val="30"/>
                <w:cs/>
                <w:lang w:val="en-GB" w:eastAsia="en-GB"/>
              </w:rPr>
              <w:t>พันบาท</w:t>
            </w:r>
            <w:r w:rsidRPr="00D92303">
              <w:rPr>
                <w:rFonts w:hAnsi="Angsana New"/>
                <w:i/>
                <w:iCs/>
                <w:sz w:val="30"/>
                <w:lang w:eastAsia="en-GB"/>
              </w:rPr>
              <w:t>)</w:t>
            </w:r>
          </w:p>
        </w:tc>
      </w:tr>
      <w:tr w:rsidR="001F21DA" w:rsidRPr="00D92303" w14:paraId="439D6E74" w14:textId="14F45D97" w:rsidTr="00CC7284">
        <w:tc>
          <w:tcPr>
            <w:tcW w:w="3690" w:type="dxa"/>
            <w:hideMark/>
          </w:tcPr>
          <w:p w14:paraId="3CDF08E8" w14:textId="77777777" w:rsidR="001F21DA" w:rsidRPr="00D92303" w:rsidRDefault="001F21DA" w:rsidP="001F21DA">
            <w:pPr>
              <w:pStyle w:val="NoSpacing"/>
              <w:rPr>
                <w:rFonts w:hAnsi="Angsana New"/>
                <w:sz w:val="30"/>
                <w:lang w:val="en-GB" w:eastAsia="en-GB"/>
              </w:rPr>
            </w:pPr>
            <w:r w:rsidRPr="00D92303">
              <w:rPr>
                <w:rFonts w:hAnsi="Angsana New"/>
                <w:sz w:val="30"/>
                <w:cs/>
                <w:lang w:val="en-GB" w:eastAsia="en-GB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</w:tcPr>
          <w:p w14:paraId="0891B3B4" w14:textId="41AD77C0" w:rsidR="001F21DA" w:rsidRPr="00D92303" w:rsidRDefault="00A15C87" w:rsidP="001F21DA">
            <w:pPr>
              <w:pStyle w:val="NoSpacing"/>
              <w:jc w:val="right"/>
              <w:rPr>
                <w:rFonts w:hAnsi="Angsana New"/>
                <w:sz w:val="30"/>
                <w:cs/>
                <w:lang w:eastAsia="en-GB"/>
              </w:rPr>
            </w:pPr>
            <w:r>
              <w:rPr>
                <w:rFonts w:hAnsi="Angsana New"/>
                <w:sz w:val="30"/>
                <w:lang w:eastAsia="en-GB"/>
              </w:rPr>
              <w:t>(5,</w:t>
            </w:r>
            <w:r w:rsidR="00601BEE" w:rsidRPr="00601BEE">
              <w:rPr>
                <w:rFonts w:hAnsi="Angsana New"/>
                <w:sz w:val="30"/>
                <w:lang w:eastAsia="en-GB"/>
              </w:rPr>
              <w:t>1</w:t>
            </w:r>
            <w:r>
              <w:rPr>
                <w:rFonts w:hAnsi="Angsana New"/>
                <w:sz w:val="30"/>
                <w:lang w:eastAsia="en-GB"/>
              </w:rPr>
              <w:t>6</w:t>
            </w:r>
            <w:r w:rsidR="00601BEE" w:rsidRPr="00601BEE">
              <w:rPr>
                <w:rFonts w:hAnsi="Angsana New"/>
                <w:sz w:val="30"/>
                <w:lang w:eastAsia="en-GB"/>
              </w:rPr>
              <w:t>1</w:t>
            </w:r>
            <w:r>
              <w:rPr>
                <w:rFonts w:hAnsi="Angsana New"/>
                <w:sz w:val="30"/>
                <w:lang w:eastAsia="en-GB"/>
              </w:rPr>
              <w:t>)</w:t>
            </w:r>
          </w:p>
        </w:tc>
        <w:tc>
          <w:tcPr>
            <w:tcW w:w="180" w:type="dxa"/>
          </w:tcPr>
          <w:p w14:paraId="58A7C420" w14:textId="77777777" w:rsidR="001F21DA" w:rsidRPr="00D92303" w:rsidRDefault="001F21DA" w:rsidP="001F21DA">
            <w:pPr>
              <w:pStyle w:val="NoSpacing"/>
              <w:jc w:val="right"/>
              <w:rPr>
                <w:rFonts w:hAnsi="Angsana New"/>
                <w:sz w:val="30"/>
                <w:lang w:val="en-GB" w:eastAsia="en-GB"/>
              </w:rPr>
            </w:pPr>
          </w:p>
        </w:tc>
        <w:tc>
          <w:tcPr>
            <w:tcW w:w="1260" w:type="dxa"/>
          </w:tcPr>
          <w:p w14:paraId="371BE142" w14:textId="1117CDF9" w:rsidR="001F21DA" w:rsidRPr="00D92303" w:rsidRDefault="00A15C87" w:rsidP="001F21DA">
            <w:pPr>
              <w:pStyle w:val="NoSpacing"/>
              <w:jc w:val="right"/>
              <w:rPr>
                <w:rFonts w:hAnsi="Angsana New"/>
                <w:sz w:val="30"/>
                <w:cs/>
                <w:lang w:eastAsia="en-GB"/>
              </w:rPr>
            </w:pPr>
            <w:r>
              <w:rPr>
                <w:rFonts w:hAnsi="Angsana New"/>
                <w:sz w:val="30"/>
                <w:lang w:eastAsia="en-GB"/>
              </w:rPr>
              <w:t>6,76</w:t>
            </w:r>
            <w:r w:rsidR="00601BEE" w:rsidRPr="00601BEE">
              <w:rPr>
                <w:rFonts w:hAnsi="Angsana New"/>
                <w:sz w:val="30"/>
                <w:lang w:eastAsia="en-GB"/>
              </w:rPr>
              <w:t>1</w:t>
            </w:r>
          </w:p>
        </w:tc>
        <w:tc>
          <w:tcPr>
            <w:tcW w:w="180" w:type="dxa"/>
          </w:tcPr>
          <w:p w14:paraId="39D2D0D6" w14:textId="77777777" w:rsidR="001F21DA" w:rsidRPr="00D92303" w:rsidRDefault="001F21DA" w:rsidP="001F21DA">
            <w:pPr>
              <w:pStyle w:val="NoSpacing"/>
              <w:jc w:val="right"/>
              <w:rPr>
                <w:rFonts w:hAnsi="Angsana New"/>
                <w:sz w:val="30"/>
                <w:lang w:val="en-GB" w:eastAsia="en-GB"/>
              </w:rPr>
            </w:pPr>
          </w:p>
        </w:tc>
        <w:tc>
          <w:tcPr>
            <w:tcW w:w="1260" w:type="dxa"/>
          </w:tcPr>
          <w:p w14:paraId="1285FD8E" w14:textId="39008D09" w:rsidR="001F21DA" w:rsidRPr="00D92303" w:rsidRDefault="001F21DA" w:rsidP="001F21DA">
            <w:pPr>
              <w:pStyle w:val="NoSpacing"/>
              <w:jc w:val="right"/>
              <w:rPr>
                <w:rFonts w:hAnsi="Angsana New"/>
                <w:sz w:val="30"/>
                <w:lang w:val="en-GB" w:eastAsia="en-GB"/>
              </w:rPr>
            </w:pPr>
            <w:r w:rsidRPr="00D92303">
              <w:rPr>
                <w:rFonts w:hAnsi="Angsana New"/>
                <w:sz w:val="30"/>
                <w:lang w:eastAsia="en-GB"/>
              </w:rPr>
              <w:t>(5,577)</w:t>
            </w:r>
          </w:p>
        </w:tc>
        <w:tc>
          <w:tcPr>
            <w:tcW w:w="180" w:type="dxa"/>
          </w:tcPr>
          <w:p w14:paraId="04301D67" w14:textId="77777777" w:rsidR="001F21DA" w:rsidRPr="00D92303" w:rsidRDefault="001F21DA" w:rsidP="001F21DA">
            <w:pPr>
              <w:pStyle w:val="NoSpacing"/>
              <w:jc w:val="right"/>
              <w:rPr>
                <w:rFonts w:hAnsi="Angsana New"/>
                <w:sz w:val="30"/>
                <w:lang w:val="en-GB" w:eastAsia="en-GB"/>
              </w:rPr>
            </w:pPr>
          </w:p>
        </w:tc>
        <w:tc>
          <w:tcPr>
            <w:tcW w:w="1260" w:type="dxa"/>
          </w:tcPr>
          <w:p w14:paraId="7DB7141D" w14:textId="2D178EC8" w:rsidR="001F21DA" w:rsidRPr="00D92303" w:rsidRDefault="001F21DA" w:rsidP="001F21DA">
            <w:pPr>
              <w:pStyle w:val="NoSpacing"/>
              <w:jc w:val="right"/>
              <w:rPr>
                <w:rFonts w:hAnsi="Angsana New"/>
                <w:sz w:val="30"/>
                <w:lang w:val="en-GB" w:eastAsia="en-GB"/>
              </w:rPr>
            </w:pPr>
            <w:r w:rsidRPr="00D92303">
              <w:rPr>
                <w:rFonts w:hAnsi="Angsana New"/>
                <w:sz w:val="30"/>
                <w:lang w:eastAsia="en-GB"/>
              </w:rPr>
              <w:t>7,</w:t>
            </w:r>
            <w:r w:rsidR="00601BEE" w:rsidRPr="00601BEE">
              <w:rPr>
                <w:rFonts w:hAnsi="Angsana New"/>
                <w:sz w:val="30"/>
                <w:lang w:eastAsia="en-GB"/>
              </w:rPr>
              <w:t>0</w:t>
            </w:r>
            <w:r w:rsidRPr="00D92303">
              <w:rPr>
                <w:rFonts w:hAnsi="Angsana New"/>
                <w:sz w:val="30"/>
                <w:lang w:eastAsia="en-GB"/>
              </w:rPr>
              <w:t>8</w:t>
            </w:r>
            <w:r w:rsidR="00601BEE" w:rsidRPr="00601BEE">
              <w:rPr>
                <w:rFonts w:hAnsi="Angsana New"/>
                <w:sz w:val="30"/>
                <w:lang w:eastAsia="en-GB"/>
              </w:rPr>
              <w:t>2</w:t>
            </w:r>
          </w:p>
        </w:tc>
      </w:tr>
    </w:tbl>
    <w:p w14:paraId="47B0C761" w14:textId="77777777" w:rsidR="005E583A" w:rsidRPr="00707E9E" w:rsidRDefault="005E583A" w:rsidP="00707E9E">
      <w:pPr>
        <w:tabs>
          <w:tab w:val="left" w:pos="540"/>
        </w:tabs>
        <w:spacing w:line="240" w:lineRule="auto"/>
        <w:ind w:left="540" w:right="-18"/>
        <w:jc w:val="thaiDistribute"/>
      </w:pPr>
    </w:p>
    <w:p w14:paraId="651F0832" w14:textId="7F685F36" w:rsidR="001E271D" w:rsidRPr="00D92303" w:rsidRDefault="00AF706C" w:rsidP="00D92303">
      <w:pPr>
        <w:spacing w:line="240" w:lineRule="auto"/>
        <w:ind w:left="562" w:right="-45"/>
        <w:jc w:val="thaiDistribute"/>
        <w:rPr>
          <w:b/>
          <w:bCs/>
          <w:i/>
          <w:iCs/>
          <w:spacing w:val="-2"/>
        </w:rPr>
      </w:pPr>
      <w:r w:rsidRPr="00D92303">
        <w:rPr>
          <w:b/>
          <w:bCs/>
          <w:i/>
          <w:iCs/>
          <w:spacing w:val="-2"/>
          <w:cs/>
        </w:rPr>
        <w:t>นโยบายการจัดการความเสี่ยงทางด้านการเงิน</w:t>
      </w:r>
    </w:p>
    <w:p w14:paraId="3F559A8D" w14:textId="77777777" w:rsidR="001E271D" w:rsidRPr="00707E9E" w:rsidRDefault="001E271D" w:rsidP="00D92303">
      <w:pPr>
        <w:tabs>
          <w:tab w:val="left" w:pos="540"/>
        </w:tabs>
        <w:spacing w:line="240" w:lineRule="auto"/>
        <w:ind w:left="540" w:right="-18"/>
        <w:jc w:val="thaiDistribute"/>
      </w:pPr>
    </w:p>
    <w:p w14:paraId="314CA37B" w14:textId="77777777" w:rsidR="001E271D" w:rsidRPr="00D92303" w:rsidRDefault="001E271D" w:rsidP="00D92303">
      <w:pPr>
        <w:spacing w:line="240" w:lineRule="auto"/>
        <w:ind w:left="562" w:right="-45"/>
        <w:jc w:val="thaiDistribute"/>
        <w:rPr>
          <w:b/>
          <w:bCs/>
          <w:i/>
          <w:iCs/>
          <w:spacing w:val="-2"/>
        </w:rPr>
      </w:pPr>
      <w:r w:rsidRPr="00D92303">
        <w:rPr>
          <w:color w:val="000000"/>
          <w:cs/>
        </w:rPr>
        <w:t>กองทรัสต์มีความเสี่ยงจากการดำเนินธุรกิจตามปกติจากการเปลี่ยนแปลงอัตราดอกเบี้ยและจากการไม่ปฏิบัติตามข้อกำหนดตามสัญญาของคู่สัญญา กองทรัสต์ไม่มีการถือหรือออกตราสารอนุพันธ์เพื่อการเก็งกำไรหรือการค้า</w:t>
      </w:r>
    </w:p>
    <w:p w14:paraId="64674F50" w14:textId="77777777" w:rsidR="00215208" w:rsidRPr="00707E9E" w:rsidRDefault="00215208" w:rsidP="00707E9E">
      <w:pPr>
        <w:tabs>
          <w:tab w:val="left" w:pos="540"/>
        </w:tabs>
        <w:spacing w:line="240" w:lineRule="auto"/>
        <w:ind w:left="540" w:right="-18"/>
        <w:jc w:val="thaiDistribute"/>
      </w:pPr>
    </w:p>
    <w:p w14:paraId="37182165" w14:textId="58A30654" w:rsidR="00D918AA" w:rsidRPr="00D92303" w:rsidRDefault="001E271D" w:rsidP="00D92303">
      <w:pPr>
        <w:spacing w:line="240" w:lineRule="auto"/>
        <w:ind w:left="562" w:right="-45"/>
        <w:jc w:val="thaiDistribute"/>
        <w:rPr>
          <w:color w:val="000000"/>
        </w:rPr>
      </w:pPr>
      <w:r w:rsidRPr="00D92303">
        <w:rPr>
          <w:color w:val="000000"/>
          <w:cs/>
        </w:rPr>
        <w:t>การจัดการความเสี่ยงเป็นส่วนที่สำคัญของธุรกิจของกองทรัสต์ กองทรัสต์มีระบบในการควบคุมให้มีความสมดุลของระดับความเสี่ยงให้เป็นที่ยอมรับได้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</w:t>
      </w:r>
      <w:r w:rsidR="00215208" w:rsidRPr="00D92303">
        <w:rPr>
          <w:color w:val="000000"/>
        </w:rPr>
        <w:br/>
      </w:r>
      <w:r w:rsidRPr="00D92303">
        <w:rPr>
          <w:color w:val="000000"/>
          <w:cs/>
        </w:rPr>
        <w:t>ความเสี่ยง ผู้จัดการกองทรัสต์ได้มีการควบคุมกระบวนการการจัดการความเสี่ยงของกองทรัสต์อย่างต่อเนื่อง</w:t>
      </w:r>
      <w:r w:rsidR="00215208" w:rsidRPr="00D92303">
        <w:rPr>
          <w:color w:val="000000"/>
        </w:rPr>
        <w:br/>
      </w:r>
      <w:r w:rsidRPr="00D92303">
        <w:rPr>
          <w:color w:val="000000"/>
          <w:cs/>
        </w:rPr>
        <w:t>เพื่อให้มั่นใจว่ามีความสมดุลระหว่างความเสี่ยงและการควบคุมความเสี่ยง</w:t>
      </w:r>
      <w:r w:rsidR="00D918AA" w:rsidRPr="00D92303">
        <w:rPr>
          <w:rFonts w:eastAsia="Cordia New"/>
          <w:b/>
          <w:bCs/>
        </w:rPr>
        <w:br w:type="page"/>
      </w:r>
    </w:p>
    <w:p w14:paraId="28F38C72" w14:textId="26B625B3" w:rsidR="00190CDD" w:rsidRPr="00D92303" w:rsidRDefault="00536D35" w:rsidP="00D92303">
      <w:pPr>
        <w:pStyle w:val="a"/>
        <w:tabs>
          <w:tab w:val="clear" w:pos="1080"/>
        </w:tabs>
        <w:ind w:left="540" w:right="29" w:hanging="540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D92303">
        <w:rPr>
          <w:rFonts w:ascii="Angsana New" w:eastAsia="Cordia New" w:hAnsi="Angsana New" w:cs="Angsana New"/>
          <w:b/>
          <w:bCs/>
          <w:lang w:val="en-US"/>
        </w:rPr>
        <w:t>5</w:t>
      </w:r>
      <w:r w:rsidR="00190CDD" w:rsidRPr="00D92303">
        <w:rPr>
          <w:rFonts w:ascii="Angsana New" w:eastAsia="Cordia New" w:hAnsi="Angsana New" w:cs="Angsana New"/>
          <w:b/>
          <w:bCs/>
          <w:lang w:val="en-US"/>
        </w:rPr>
        <w:tab/>
      </w:r>
      <w:r w:rsidR="00190CDD" w:rsidRPr="00D92303">
        <w:rPr>
          <w:rFonts w:ascii="Angsana New" w:eastAsia="Cordia New" w:hAnsi="Angsana New" w:cs="Angsana New"/>
          <w:b/>
          <w:bCs/>
          <w:cs/>
          <w:lang w:val="en-US"/>
        </w:rPr>
        <w:t>บุคคลหรือกิจการที่เกี่ยวข้องกัน</w:t>
      </w:r>
    </w:p>
    <w:p w14:paraId="225FB646" w14:textId="77777777" w:rsidR="00190CDD" w:rsidRPr="00707E9E" w:rsidRDefault="00190CDD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39"/>
        </w:tabs>
        <w:autoSpaceDE w:val="0"/>
        <w:autoSpaceDN w:val="0"/>
        <w:adjustRightInd w:val="0"/>
        <w:spacing w:line="240" w:lineRule="auto"/>
        <w:ind w:left="540" w:hanging="540"/>
        <w:rPr>
          <w:snapToGrid w:val="0"/>
          <w:lang w:eastAsia="th-TH"/>
        </w:rPr>
      </w:pPr>
    </w:p>
    <w:p w14:paraId="6A10B5CC" w14:textId="77777777" w:rsidR="00CB2D7C" w:rsidRPr="00D92303" w:rsidRDefault="00CB2D7C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b/>
          <w:spacing w:val="0"/>
        </w:rPr>
      </w:pPr>
      <w:r w:rsidRPr="00D92303">
        <w:rPr>
          <w:spacing w:val="0"/>
          <w:cs/>
        </w:rPr>
        <w:t xml:space="preserve">บุคคลหรือกิจการอื่นที่เกี่ยวข้องกันที่มีรายการระหว่างกันที่มีนัยสำคัญกับกองทรัสต์ในระหว่างปีมีดังต่อไปนี้ </w:t>
      </w:r>
    </w:p>
    <w:p w14:paraId="59954E86" w14:textId="77777777" w:rsidR="00190CDD" w:rsidRPr="00707E9E" w:rsidRDefault="00190CDD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39"/>
        </w:tabs>
        <w:autoSpaceDE w:val="0"/>
        <w:autoSpaceDN w:val="0"/>
        <w:adjustRightInd w:val="0"/>
        <w:spacing w:line="240" w:lineRule="auto"/>
        <w:ind w:left="540" w:hanging="540"/>
        <w:rPr>
          <w:snapToGrid w:val="0"/>
          <w:lang w:eastAsia="th-TH"/>
        </w:rPr>
      </w:pP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1"/>
        <w:gridCol w:w="989"/>
        <w:gridCol w:w="2790"/>
        <w:gridCol w:w="2700"/>
      </w:tblGrid>
      <w:tr w:rsidR="0005383B" w:rsidRPr="00D92303" w14:paraId="2BDFC646" w14:textId="77777777" w:rsidTr="002F4C94">
        <w:trPr>
          <w:tblHeader/>
        </w:trPr>
        <w:tc>
          <w:tcPr>
            <w:tcW w:w="1667" w:type="pct"/>
            <w:hideMark/>
          </w:tcPr>
          <w:p w14:paraId="592B3E41" w14:textId="77777777" w:rsidR="0005383B" w:rsidRPr="00D92303" w:rsidRDefault="0005383B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36" w:right="-19"/>
              <w:jc w:val="center"/>
              <w:rPr>
                <w:b/>
                <w:bCs/>
              </w:rPr>
            </w:pPr>
          </w:p>
          <w:p w14:paraId="4FF24318" w14:textId="48F77AB5" w:rsidR="00190CDD" w:rsidRPr="00D92303" w:rsidRDefault="00190CDD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36" w:right="-19"/>
              <w:jc w:val="center"/>
              <w:rPr>
                <w:b/>
                <w:bCs/>
              </w:rPr>
            </w:pPr>
            <w:r w:rsidRPr="00D92303">
              <w:rPr>
                <w:b/>
                <w:bCs/>
                <w:cs/>
              </w:rPr>
              <w:t>ชื่อกิจการ</w:t>
            </w:r>
          </w:p>
        </w:tc>
        <w:tc>
          <w:tcPr>
            <w:tcW w:w="509" w:type="pct"/>
            <w:hideMark/>
          </w:tcPr>
          <w:p w14:paraId="1C04D673" w14:textId="613BAA0C" w:rsidR="00190CDD" w:rsidRPr="00D92303" w:rsidRDefault="00190CDD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7" w:right="-17"/>
              <w:jc w:val="center"/>
              <w:rPr>
                <w:b/>
                <w:bCs/>
              </w:rPr>
            </w:pPr>
            <w:r w:rsidRPr="00D92303">
              <w:rPr>
                <w:b/>
                <w:bCs/>
                <w:cs/>
              </w:rPr>
              <w:t>ประเทศ</w:t>
            </w:r>
            <w:r w:rsidR="0005383B" w:rsidRPr="00D92303">
              <w:rPr>
                <w:b/>
                <w:bCs/>
                <w:cs/>
              </w:rPr>
              <w:br/>
            </w:r>
            <w:r w:rsidRPr="00D92303">
              <w:rPr>
                <w:b/>
                <w:bCs/>
                <w:cs/>
              </w:rPr>
              <w:t>ที่จัดตั้ง</w:t>
            </w:r>
          </w:p>
        </w:tc>
        <w:tc>
          <w:tcPr>
            <w:tcW w:w="1435" w:type="pct"/>
            <w:hideMark/>
          </w:tcPr>
          <w:p w14:paraId="01147EAF" w14:textId="77777777" w:rsidR="0005383B" w:rsidRPr="00D92303" w:rsidRDefault="0005383B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9" w:right="-19"/>
              <w:jc w:val="center"/>
              <w:rPr>
                <w:b/>
                <w:bCs/>
              </w:rPr>
            </w:pPr>
          </w:p>
          <w:p w14:paraId="00A3AE62" w14:textId="6B002EE9" w:rsidR="00190CDD" w:rsidRPr="00D92303" w:rsidRDefault="00190CDD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9" w:right="-19"/>
              <w:jc w:val="center"/>
              <w:rPr>
                <w:b/>
                <w:bCs/>
              </w:rPr>
            </w:pPr>
            <w:r w:rsidRPr="00D92303">
              <w:rPr>
                <w:b/>
                <w:bCs/>
                <w:cs/>
              </w:rPr>
              <w:t>ลักษณะความสัมพันธ์</w:t>
            </w:r>
          </w:p>
        </w:tc>
        <w:tc>
          <w:tcPr>
            <w:tcW w:w="1389" w:type="pct"/>
            <w:hideMark/>
          </w:tcPr>
          <w:p w14:paraId="3B444DFC" w14:textId="77777777" w:rsidR="0005383B" w:rsidRPr="00D92303" w:rsidRDefault="0005383B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9" w:right="-19"/>
              <w:jc w:val="center"/>
              <w:rPr>
                <w:b/>
                <w:bCs/>
              </w:rPr>
            </w:pPr>
          </w:p>
          <w:p w14:paraId="22658659" w14:textId="0A4CB18E" w:rsidR="00190CDD" w:rsidRPr="00D92303" w:rsidRDefault="00190CDD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9" w:right="-19"/>
              <w:jc w:val="center"/>
              <w:rPr>
                <w:b/>
                <w:bCs/>
              </w:rPr>
            </w:pPr>
            <w:r w:rsidRPr="00D92303">
              <w:rPr>
                <w:b/>
                <w:bCs/>
                <w:cs/>
              </w:rPr>
              <w:t>ลักษณะธุรกรรม</w:t>
            </w:r>
          </w:p>
        </w:tc>
      </w:tr>
      <w:tr w:rsidR="0005383B" w:rsidRPr="00D92303" w14:paraId="4C8C0EC9" w14:textId="77777777" w:rsidTr="002F4C94">
        <w:tc>
          <w:tcPr>
            <w:tcW w:w="1667" w:type="pct"/>
          </w:tcPr>
          <w:p w14:paraId="1EDEFF4F" w14:textId="77777777" w:rsidR="00190CDD" w:rsidRPr="00D92303" w:rsidRDefault="00190CDD" w:rsidP="00D92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9" w:hanging="180"/>
              <w:rPr>
                <w:cs/>
              </w:rPr>
            </w:pPr>
            <w:r w:rsidRPr="00D92303">
              <w:rPr>
                <w:cs/>
              </w:rPr>
              <w:t>บริษัท ทรู พรอพเพอร์ตีส์ จำกัด</w:t>
            </w:r>
          </w:p>
        </w:tc>
        <w:tc>
          <w:tcPr>
            <w:tcW w:w="509" w:type="pct"/>
          </w:tcPr>
          <w:p w14:paraId="6BF54C91" w14:textId="77777777" w:rsidR="00190CDD" w:rsidRPr="00D92303" w:rsidRDefault="00190CDD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7" w:right="-17"/>
              <w:jc w:val="center"/>
              <w:rPr>
                <w:cs/>
              </w:rPr>
            </w:pPr>
            <w:r w:rsidRPr="00D92303">
              <w:rPr>
                <w:cs/>
              </w:rPr>
              <w:t>ไทย</w:t>
            </w:r>
          </w:p>
        </w:tc>
        <w:tc>
          <w:tcPr>
            <w:tcW w:w="1435" w:type="pct"/>
          </w:tcPr>
          <w:p w14:paraId="3C8752D5" w14:textId="77777777" w:rsidR="00190CDD" w:rsidRPr="00D92303" w:rsidRDefault="00190CDD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934"/>
              </w:tabs>
              <w:spacing w:after="0" w:line="240" w:lineRule="auto"/>
              <w:ind w:left="134" w:right="-19" w:hanging="134"/>
            </w:pPr>
            <w:r w:rsidRPr="00D92303">
              <w:rPr>
                <w:cs/>
              </w:rPr>
              <w:t>เป็นผู้บริหารอสังหาริมทรัพย์</w:t>
            </w:r>
          </w:p>
          <w:p w14:paraId="2E818E78" w14:textId="6C3122A0" w:rsidR="00190CDD" w:rsidRPr="00D92303" w:rsidRDefault="00190CDD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934"/>
              </w:tabs>
              <w:spacing w:after="0" w:line="240" w:lineRule="auto"/>
              <w:ind w:left="134" w:right="-19" w:hanging="134"/>
              <w:rPr>
                <w:cs/>
              </w:rPr>
            </w:pPr>
            <w:r w:rsidRPr="00D92303">
              <w:rPr>
                <w:cs/>
              </w:rPr>
              <w:t>เป็นผู้ถือหน่วยทรัสต์รายใหญ่</w:t>
            </w:r>
            <w:r w:rsidRPr="00D92303">
              <w:rPr>
                <w:cs/>
              </w:rPr>
              <w:br/>
              <w:t xml:space="preserve">ซึ่งถือหน่วยทรัสต์ร้อยละ </w:t>
            </w:r>
            <w:r w:rsidRPr="00D92303">
              <w:rPr>
                <w:cs/>
              </w:rPr>
              <w:br/>
            </w:r>
            <w:r w:rsidR="00601BEE" w:rsidRPr="00601BEE">
              <w:t>1</w:t>
            </w:r>
            <w:r w:rsidR="00536D35" w:rsidRPr="00D92303">
              <w:t>5</w:t>
            </w:r>
            <w:r w:rsidRPr="00D92303">
              <w:t>.</w:t>
            </w:r>
            <w:r w:rsidR="00601BEE" w:rsidRPr="00601BEE">
              <w:t>1</w:t>
            </w:r>
            <w:r w:rsidR="00536D35" w:rsidRPr="00D92303">
              <w:t>8</w:t>
            </w:r>
            <w:r w:rsidRPr="00D92303">
              <w:rPr>
                <w:cs/>
              </w:rPr>
              <w:t xml:space="preserve"> ของหน่วยทรัสต์ที่ออกและชำระแล้ว</w:t>
            </w:r>
          </w:p>
          <w:p w14:paraId="3B436A4F" w14:textId="77777777" w:rsidR="00190CDD" w:rsidRPr="00D92303" w:rsidRDefault="00190CDD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52" w:right="-19" w:hanging="252"/>
            </w:pPr>
          </w:p>
        </w:tc>
        <w:tc>
          <w:tcPr>
            <w:tcW w:w="1389" w:type="pct"/>
          </w:tcPr>
          <w:p w14:paraId="245234F0" w14:textId="4F0D5326" w:rsidR="00190CDD" w:rsidRPr="00D92303" w:rsidRDefault="00190CDD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160" w:right="-18" w:hanging="160"/>
              <w:rPr>
                <w:cs/>
              </w:rPr>
            </w:pPr>
            <w:r w:rsidRPr="00D92303">
              <w:rPr>
                <w:cs/>
              </w:rPr>
              <w:t>ทำสัญญาเช่าอสังหาริมทรัพย์ประเภทที่ดิน อาคารและ</w:t>
            </w:r>
            <w:r w:rsidRPr="00D92303">
              <w:rPr>
                <w:cs/>
              </w:rPr>
              <w:br/>
              <w:t xml:space="preserve">สิ่งปลูกสร้าง </w:t>
            </w:r>
            <w:r w:rsidRPr="00D92303">
              <w:rPr>
                <w:i/>
                <w:iCs/>
                <w:cs/>
              </w:rPr>
              <w:t xml:space="preserve">(หมายเหตุ </w:t>
            </w:r>
            <w:r w:rsidR="00536D35" w:rsidRPr="00D92303">
              <w:rPr>
                <w:rFonts w:hint="cs"/>
                <w:i/>
                <w:iCs/>
              </w:rPr>
              <w:t>6</w:t>
            </w:r>
            <w:r w:rsidRPr="00D92303">
              <w:rPr>
                <w:i/>
                <w:iCs/>
                <w:cs/>
              </w:rPr>
              <w:t>)</w:t>
            </w:r>
          </w:p>
          <w:p w14:paraId="00C5A5AC" w14:textId="77777777" w:rsidR="00190CDD" w:rsidRPr="00D92303" w:rsidRDefault="00190CDD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0"/>
              </w:tabs>
              <w:spacing w:line="240" w:lineRule="auto"/>
              <w:ind w:left="160" w:right="-18" w:hanging="160"/>
            </w:pPr>
            <w:r w:rsidRPr="00D92303">
              <w:rPr>
                <w:cs/>
              </w:rPr>
              <w:t>รับค่าธรรมเนียมบริหาร อสังหาริมทรัพย์จาก กองทรัสต์</w:t>
            </w:r>
          </w:p>
          <w:p w14:paraId="397159BA" w14:textId="2F694C14" w:rsidR="00B42C6C" w:rsidRPr="00D92303" w:rsidRDefault="00190CDD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0"/>
              </w:tabs>
              <w:spacing w:line="240" w:lineRule="auto"/>
              <w:ind w:left="160" w:right="-18" w:hanging="160"/>
            </w:pPr>
            <w:r w:rsidRPr="00D92303">
              <w:rPr>
                <w:rFonts w:hint="cs"/>
                <w:cs/>
              </w:rPr>
              <w:t>ทำสัญญาเช่าพื้นที่และบริการ</w:t>
            </w:r>
          </w:p>
        </w:tc>
      </w:tr>
      <w:tr w:rsidR="0005383B" w:rsidRPr="00D92303" w14:paraId="6614FB44" w14:textId="77777777" w:rsidTr="002F4C94">
        <w:tc>
          <w:tcPr>
            <w:tcW w:w="1667" w:type="pct"/>
            <w:hideMark/>
          </w:tcPr>
          <w:p w14:paraId="34200EA3" w14:textId="3068BD96" w:rsidR="00190CDD" w:rsidRPr="00D92303" w:rsidRDefault="00190CDD" w:rsidP="00D92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9" w:hanging="180"/>
            </w:pPr>
            <w:r w:rsidRPr="00D92303">
              <w:rPr>
                <w:cs/>
              </w:rPr>
              <w:t>บริษัทหลักทรัพย์จัดการ</w:t>
            </w:r>
            <w:r w:rsidRPr="00D92303">
              <w:t xml:space="preserve"> </w:t>
            </w:r>
            <w:r w:rsidRPr="00D92303">
              <w:rPr>
                <w:cs/>
              </w:rPr>
              <w:t xml:space="preserve">กองทุนรวม </w:t>
            </w:r>
            <w:r w:rsidR="00F333CE" w:rsidRPr="00D92303">
              <w:t xml:space="preserve"> </w:t>
            </w:r>
            <w:r w:rsidRPr="00D92303">
              <w:rPr>
                <w:cs/>
              </w:rPr>
              <w:t>บัวหลวง จำกัด</w:t>
            </w:r>
          </w:p>
        </w:tc>
        <w:tc>
          <w:tcPr>
            <w:tcW w:w="509" w:type="pct"/>
            <w:hideMark/>
          </w:tcPr>
          <w:p w14:paraId="4CDE3FFB" w14:textId="77777777" w:rsidR="00190CDD" w:rsidRPr="00D92303" w:rsidRDefault="00190CDD" w:rsidP="00D92303">
            <w:pPr>
              <w:spacing w:line="240" w:lineRule="auto"/>
              <w:jc w:val="center"/>
            </w:pPr>
            <w:r w:rsidRPr="00D92303">
              <w:rPr>
                <w:cs/>
              </w:rPr>
              <w:t>ไทย</w:t>
            </w:r>
          </w:p>
        </w:tc>
        <w:tc>
          <w:tcPr>
            <w:tcW w:w="1435" w:type="pct"/>
            <w:hideMark/>
          </w:tcPr>
          <w:p w14:paraId="054965F1" w14:textId="77777777" w:rsidR="00190CDD" w:rsidRPr="00D92303" w:rsidRDefault="00190CDD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9"/>
              <w:rPr>
                <w:spacing w:val="-8"/>
              </w:rPr>
            </w:pPr>
            <w:r w:rsidRPr="00D92303">
              <w:rPr>
                <w:cs/>
              </w:rPr>
              <w:t>เป็นผู้จัดการกองทรัสต์</w:t>
            </w:r>
          </w:p>
          <w:p w14:paraId="6BD87549" w14:textId="77777777" w:rsidR="00190CDD" w:rsidRPr="00D92303" w:rsidRDefault="00190CDD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9"/>
            </w:pPr>
          </w:p>
        </w:tc>
        <w:tc>
          <w:tcPr>
            <w:tcW w:w="1389" w:type="pct"/>
            <w:hideMark/>
          </w:tcPr>
          <w:p w14:paraId="6A186E33" w14:textId="77777777" w:rsidR="00190CDD" w:rsidRPr="00D92303" w:rsidRDefault="00190CDD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0" w:right="-19" w:hanging="160"/>
            </w:pPr>
            <w:r w:rsidRPr="00D92303">
              <w:rPr>
                <w:cs/>
              </w:rPr>
              <w:t>รับค่าธรรมเนียมการจัดการ</w:t>
            </w:r>
          </w:p>
          <w:p w14:paraId="46487DF5" w14:textId="77777777" w:rsidR="00190CDD" w:rsidRPr="00D92303" w:rsidRDefault="00190CDD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0" w:right="-19" w:hanging="160"/>
            </w:pPr>
            <w:r w:rsidRPr="00D92303">
              <w:rPr>
                <w:cs/>
              </w:rPr>
              <w:t xml:space="preserve">   จากกองทรัสต์</w:t>
            </w:r>
          </w:p>
        </w:tc>
      </w:tr>
      <w:tr w:rsidR="0005383B" w:rsidRPr="00D92303" w14:paraId="4EA8D932" w14:textId="77777777" w:rsidTr="002F4C94">
        <w:tc>
          <w:tcPr>
            <w:tcW w:w="1667" w:type="pct"/>
          </w:tcPr>
          <w:p w14:paraId="4DF842AF" w14:textId="77777777" w:rsidR="00190CDD" w:rsidRPr="00D92303" w:rsidRDefault="00190CDD" w:rsidP="00D92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9" w:hanging="162"/>
              <w:rPr>
                <w:cs/>
              </w:rPr>
            </w:pPr>
            <w:r w:rsidRPr="00D92303">
              <w:rPr>
                <w:cs/>
              </w:rPr>
              <w:t xml:space="preserve">บริษัทหลักทรัพย์จัดการกองทุน กรุงไทย จำกัด </w:t>
            </w:r>
            <w:r w:rsidRPr="00D92303">
              <w:t>(</w:t>
            </w:r>
            <w:r w:rsidRPr="00D92303">
              <w:rPr>
                <w:cs/>
              </w:rPr>
              <w:t>มหาชน</w:t>
            </w:r>
            <w:r w:rsidRPr="00D92303">
              <w:t>)</w:t>
            </w:r>
            <w:r w:rsidRPr="00D92303">
              <w:rPr>
                <w:cs/>
              </w:rPr>
              <w:t xml:space="preserve"> </w:t>
            </w:r>
          </w:p>
        </w:tc>
        <w:tc>
          <w:tcPr>
            <w:tcW w:w="509" w:type="pct"/>
          </w:tcPr>
          <w:p w14:paraId="48230B64" w14:textId="77777777" w:rsidR="00190CDD" w:rsidRPr="00D92303" w:rsidRDefault="00190CDD" w:rsidP="00D92303">
            <w:pPr>
              <w:spacing w:line="240" w:lineRule="auto"/>
              <w:jc w:val="center"/>
            </w:pPr>
            <w:r w:rsidRPr="00D92303">
              <w:rPr>
                <w:cs/>
              </w:rPr>
              <w:t>ไทย</w:t>
            </w:r>
          </w:p>
        </w:tc>
        <w:tc>
          <w:tcPr>
            <w:tcW w:w="1435" w:type="pct"/>
          </w:tcPr>
          <w:p w14:paraId="0378D0AD" w14:textId="77777777" w:rsidR="00190CDD" w:rsidRPr="00D92303" w:rsidRDefault="00190CDD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9"/>
              <w:rPr>
                <w:cs/>
              </w:rPr>
            </w:pPr>
            <w:r w:rsidRPr="00D92303">
              <w:rPr>
                <w:cs/>
              </w:rPr>
              <w:t>เป็นผู้ดูแลผลประโยชน์</w:t>
            </w:r>
          </w:p>
        </w:tc>
        <w:tc>
          <w:tcPr>
            <w:tcW w:w="1389" w:type="pct"/>
          </w:tcPr>
          <w:p w14:paraId="4CEA2C0D" w14:textId="77777777" w:rsidR="00190CDD" w:rsidRPr="00D92303" w:rsidRDefault="00190CDD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0" w:right="-19" w:hanging="160"/>
            </w:pPr>
            <w:r w:rsidRPr="00D92303">
              <w:rPr>
                <w:cs/>
              </w:rPr>
              <w:t xml:space="preserve">รับค่าธรรมเนียมผู้ดูแล ผลประโยชน์จากกองทรัสต์ </w:t>
            </w:r>
          </w:p>
        </w:tc>
      </w:tr>
      <w:tr w:rsidR="0005383B" w:rsidRPr="00D92303" w14:paraId="2C124099" w14:textId="77777777" w:rsidTr="002F4C94">
        <w:tc>
          <w:tcPr>
            <w:tcW w:w="1667" w:type="pct"/>
            <w:hideMark/>
          </w:tcPr>
          <w:p w14:paraId="3EA13146" w14:textId="77777777" w:rsidR="00190CDD" w:rsidRPr="00D92303" w:rsidRDefault="00190CDD" w:rsidP="00D92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9" w:hanging="162"/>
            </w:pPr>
            <w:r w:rsidRPr="00D92303">
              <w:rPr>
                <w:cs/>
              </w:rPr>
              <w:t>ธนาคารกรุงเทพ</w:t>
            </w:r>
            <w:r w:rsidRPr="00D92303">
              <w:t xml:space="preserve"> </w:t>
            </w:r>
            <w:r w:rsidRPr="00D92303">
              <w:rPr>
                <w:cs/>
              </w:rPr>
              <w:t>จำกัด (มหาชน)</w:t>
            </w:r>
          </w:p>
        </w:tc>
        <w:tc>
          <w:tcPr>
            <w:tcW w:w="509" w:type="pct"/>
            <w:hideMark/>
          </w:tcPr>
          <w:p w14:paraId="48EC29AA" w14:textId="77777777" w:rsidR="00190CDD" w:rsidRPr="00D92303" w:rsidRDefault="00190CDD" w:rsidP="00D92303">
            <w:pPr>
              <w:spacing w:line="240" w:lineRule="auto"/>
              <w:jc w:val="center"/>
            </w:pPr>
            <w:r w:rsidRPr="00D92303">
              <w:rPr>
                <w:cs/>
              </w:rPr>
              <w:t>ไทย</w:t>
            </w:r>
          </w:p>
        </w:tc>
        <w:tc>
          <w:tcPr>
            <w:tcW w:w="1435" w:type="pct"/>
            <w:hideMark/>
          </w:tcPr>
          <w:p w14:paraId="2707336E" w14:textId="77777777" w:rsidR="00190CDD" w:rsidRPr="00D92303" w:rsidRDefault="00190CDD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33" w:right="-19" w:hanging="133"/>
            </w:pPr>
            <w:r w:rsidRPr="00D92303">
              <w:rPr>
                <w:cs/>
              </w:rPr>
              <w:t xml:space="preserve">เป็นบริษัทใหญ่ของผู้จัดการ </w:t>
            </w:r>
            <w:r w:rsidRPr="00D92303">
              <w:rPr>
                <w:cs/>
              </w:rPr>
              <w:br/>
              <w:t>กองทรัสต์</w:t>
            </w:r>
          </w:p>
        </w:tc>
        <w:tc>
          <w:tcPr>
            <w:tcW w:w="1389" w:type="pct"/>
            <w:hideMark/>
          </w:tcPr>
          <w:p w14:paraId="5A4CC02D" w14:textId="77777777" w:rsidR="00190CDD" w:rsidRPr="00D92303" w:rsidRDefault="00190CDD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0" w:right="-19" w:hanging="160"/>
            </w:pPr>
            <w:r w:rsidRPr="00D92303">
              <w:rPr>
                <w:cs/>
              </w:rPr>
              <w:t xml:space="preserve">รับฝากเงิน </w:t>
            </w:r>
          </w:p>
          <w:p w14:paraId="4D75678C" w14:textId="77777777" w:rsidR="00190CDD" w:rsidRPr="00D92303" w:rsidRDefault="00190CDD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9"/>
            </w:pPr>
            <w:r w:rsidRPr="00D92303">
              <w:rPr>
                <w:cs/>
              </w:rPr>
              <w:t>ให้กู้ยืมเงินแก่กองทรัสต์</w:t>
            </w:r>
          </w:p>
        </w:tc>
      </w:tr>
      <w:tr w:rsidR="0005383B" w:rsidRPr="00D92303" w14:paraId="4E54C0F7" w14:textId="77777777" w:rsidTr="002F4C94">
        <w:tc>
          <w:tcPr>
            <w:tcW w:w="1667" w:type="pct"/>
          </w:tcPr>
          <w:p w14:paraId="53450625" w14:textId="77777777" w:rsidR="00190CDD" w:rsidRPr="00D92303" w:rsidRDefault="00190CDD" w:rsidP="00D92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9" w:hanging="162"/>
              <w:rPr>
                <w:cs/>
              </w:rPr>
            </w:pPr>
            <w:r w:rsidRPr="00D92303">
              <w:rPr>
                <w:cs/>
              </w:rPr>
              <w:t>ธนาคารกรุง</w:t>
            </w:r>
            <w:r w:rsidRPr="00D92303">
              <w:rPr>
                <w:rFonts w:hint="cs"/>
                <w:cs/>
              </w:rPr>
              <w:t>ไทย</w:t>
            </w:r>
            <w:r w:rsidRPr="00D92303">
              <w:t xml:space="preserve"> </w:t>
            </w:r>
            <w:r w:rsidRPr="00D92303">
              <w:rPr>
                <w:cs/>
              </w:rPr>
              <w:t>จำกัด (มหาชน)</w:t>
            </w:r>
          </w:p>
        </w:tc>
        <w:tc>
          <w:tcPr>
            <w:tcW w:w="509" w:type="pct"/>
          </w:tcPr>
          <w:p w14:paraId="1A09AE1B" w14:textId="77777777" w:rsidR="00190CDD" w:rsidRPr="00D92303" w:rsidRDefault="00190CDD" w:rsidP="00D92303">
            <w:pPr>
              <w:spacing w:line="240" w:lineRule="auto"/>
              <w:jc w:val="center"/>
              <w:rPr>
                <w:cs/>
              </w:rPr>
            </w:pPr>
            <w:r w:rsidRPr="00D92303">
              <w:rPr>
                <w:cs/>
              </w:rPr>
              <w:t>ไทย</w:t>
            </w:r>
          </w:p>
        </w:tc>
        <w:tc>
          <w:tcPr>
            <w:tcW w:w="1435" w:type="pct"/>
          </w:tcPr>
          <w:p w14:paraId="00691489" w14:textId="77777777" w:rsidR="00190CDD" w:rsidRPr="00D92303" w:rsidRDefault="00190CDD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33" w:right="-19" w:hanging="133"/>
              <w:rPr>
                <w:cs/>
              </w:rPr>
            </w:pPr>
            <w:r w:rsidRPr="00D92303">
              <w:rPr>
                <w:cs/>
              </w:rPr>
              <w:t>เป็นบริษัทใหญ่ของผู้ดูแลผลประโยชน์</w:t>
            </w:r>
          </w:p>
        </w:tc>
        <w:tc>
          <w:tcPr>
            <w:tcW w:w="1389" w:type="pct"/>
          </w:tcPr>
          <w:p w14:paraId="5A456D43" w14:textId="77777777" w:rsidR="00190CDD" w:rsidRPr="00D92303" w:rsidRDefault="00190CDD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0" w:right="-19" w:hanging="160"/>
            </w:pPr>
            <w:r w:rsidRPr="00D92303">
              <w:rPr>
                <w:cs/>
              </w:rPr>
              <w:t xml:space="preserve">รับฝากเงิน </w:t>
            </w:r>
          </w:p>
          <w:p w14:paraId="347D8499" w14:textId="77777777" w:rsidR="00190CDD" w:rsidRPr="00D92303" w:rsidRDefault="00190CDD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0" w:right="-19" w:hanging="160"/>
              <w:rPr>
                <w:cs/>
              </w:rPr>
            </w:pPr>
          </w:p>
        </w:tc>
      </w:tr>
      <w:tr w:rsidR="0005383B" w:rsidRPr="00D92303" w14:paraId="58681F11" w14:textId="77777777" w:rsidTr="002F4C94">
        <w:tc>
          <w:tcPr>
            <w:tcW w:w="1667" w:type="pct"/>
          </w:tcPr>
          <w:p w14:paraId="247BA657" w14:textId="77777777" w:rsidR="00190CDD" w:rsidRPr="00D92303" w:rsidRDefault="00190CDD" w:rsidP="00D92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9" w:hanging="162"/>
              <w:rPr>
                <w:cs/>
              </w:rPr>
            </w:pPr>
            <w:r w:rsidRPr="00D92303">
              <w:rPr>
                <w:cs/>
              </w:rPr>
              <w:t>บริษัท เครือเจริญโภคภัณฑ์ จำกัด</w:t>
            </w:r>
          </w:p>
        </w:tc>
        <w:tc>
          <w:tcPr>
            <w:tcW w:w="509" w:type="pct"/>
          </w:tcPr>
          <w:p w14:paraId="36A90C95" w14:textId="77777777" w:rsidR="00190CDD" w:rsidRPr="00D92303" w:rsidRDefault="00190CDD" w:rsidP="00D92303">
            <w:pPr>
              <w:spacing w:line="240" w:lineRule="auto"/>
              <w:jc w:val="center"/>
              <w:rPr>
                <w:cs/>
              </w:rPr>
            </w:pPr>
            <w:r w:rsidRPr="00D92303">
              <w:rPr>
                <w:cs/>
              </w:rPr>
              <w:t>ไทย</w:t>
            </w:r>
          </w:p>
        </w:tc>
        <w:tc>
          <w:tcPr>
            <w:tcW w:w="1435" w:type="pct"/>
          </w:tcPr>
          <w:p w14:paraId="0E5473B8" w14:textId="77777777" w:rsidR="00190CDD" w:rsidRPr="00D92303" w:rsidRDefault="00190CDD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33" w:right="-19" w:hanging="133"/>
            </w:pPr>
            <w:r w:rsidRPr="00D92303">
              <w:rPr>
                <w:cs/>
              </w:rPr>
              <w:t>เป็นบริษัทใหญ่ในลำดับสูงสุดของผู้บริหารอสังหาริมทรัพย์</w:t>
            </w:r>
          </w:p>
        </w:tc>
        <w:tc>
          <w:tcPr>
            <w:tcW w:w="1389" w:type="pct"/>
          </w:tcPr>
          <w:p w14:paraId="58E8072D" w14:textId="77777777" w:rsidR="00190CDD" w:rsidRPr="00D92303" w:rsidRDefault="00190CDD" w:rsidP="00D92303">
            <w:pPr>
              <w:pStyle w:val="Default"/>
              <w:keepNext/>
              <w:keepLines/>
              <w:widowControl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9230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ทำสัญญาเช่าพื้นที่และบริการ</w:t>
            </w:r>
          </w:p>
        </w:tc>
      </w:tr>
      <w:tr w:rsidR="008C5956" w:rsidRPr="00D92303" w14:paraId="663A8D5A" w14:textId="77777777" w:rsidTr="002F4C94">
        <w:tc>
          <w:tcPr>
            <w:tcW w:w="1667" w:type="pct"/>
          </w:tcPr>
          <w:p w14:paraId="46F85C19" w14:textId="77777777" w:rsidR="008C5956" w:rsidRPr="00D92303" w:rsidRDefault="008C5956" w:rsidP="00D92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9" w:hanging="162"/>
              <w:rPr>
                <w:cs/>
              </w:rPr>
            </w:pPr>
            <w:r w:rsidRPr="00D92303">
              <w:rPr>
                <w:cs/>
              </w:rPr>
              <w:t>บริษัท แอ๊ดว้านซ์ฟาร์ม่า จำกัด</w:t>
            </w:r>
          </w:p>
        </w:tc>
        <w:tc>
          <w:tcPr>
            <w:tcW w:w="509" w:type="pct"/>
          </w:tcPr>
          <w:p w14:paraId="40F20E36" w14:textId="77777777" w:rsidR="008C5956" w:rsidRPr="00D92303" w:rsidRDefault="008C5956" w:rsidP="00D92303">
            <w:pPr>
              <w:spacing w:line="240" w:lineRule="auto"/>
              <w:jc w:val="center"/>
              <w:rPr>
                <w:cs/>
              </w:rPr>
            </w:pPr>
            <w:r w:rsidRPr="00D92303">
              <w:rPr>
                <w:cs/>
              </w:rPr>
              <w:t>ไทย</w:t>
            </w:r>
          </w:p>
        </w:tc>
        <w:tc>
          <w:tcPr>
            <w:tcW w:w="1435" w:type="pct"/>
          </w:tcPr>
          <w:p w14:paraId="2118135F" w14:textId="77777777" w:rsidR="008C5956" w:rsidRPr="00D92303" w:rsidRDefault="008C5956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33" w:right="-19" w:hanging="133"/>
              <w:jc w:val="thaiDistribute"/>
            </w:pPr>
            <w:r w:rsidRPr="00D92303">
              <w:rPr>
                <w:cs/>
              </w:rPr>
              <w:t>เป็นบริษัทในเครือของผู้บริหาร  อสังหาริมทรัพย์</w:t>
            </w:r>
          </w:p>
        </w:tc>
        <w:tc>
          <w:tcPr>
            <w:tcW w:w="1389" w:type="pct"/>
          </w:tcPr>
          <w:p w14:paraId="33ABF09D" w14:textId="77777777" w:rsidR="008C5956" w:rsidRPr="00D92303" w:rsidRDefault="008C5956" w:rsidP="00D92303">
            <w:pPr>
              <w:pStyle w:val="Default"/>
              <w:keepNext/>
              <w:keepLines/>
              <w:widowControl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9230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ทำสัญญาเช่าพื้นที่และบริการ</w:t>
            </w:r>
          </w:p>
        </w:tc>
      </w:tr>
      <w:tr w:rsidR="00084D46" w:rsidRPr="00D92303" w14:paraId="06CB62A2" w14:textId="77777777" w:rsidTr="002F4C94">
        <w:tc>
          <w:tcPr>
            <w:tcW w:w="1667" w:type="pct"/>
          </w:tcPr>
          <w:p w14:paraId="0083FD0B" w14:textId="77777777" w:rsidR="00084D46" w:rsidRPr="00D92303" w:rsidRDefault="00084D46" w:rsidP="007C65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9" w:hanging="162"/>
              <w:rPr>
                <w:cs/>
              </w:rPr>
            </w:pPr>
            <w:r w:rsidRPr="00196051">
              <w:rPr>
                <w:cs/>
              </w:rPr>
              <w:t>บริษัท อนันดา เทคโนโลยี จำกัด</w:t>
            </w:r>
          </w:p>
        </w:tc>
        <w:tc>
          <w:tcPr>
            <w:tcW w:w="509" w:type="pct"/>
          </w:tcPr>
          <w:p w14:paraId="628F3907" w14:textId="77777777" w:rsidR="00084D46" w:rsidRPr="00D92303" w:rsidRDefault="00084D46" w:rsidP="007C6582">
            <w:pPr>
              <w:spacing w:line="240" w:lineRule="auto"/>
              <w:jc w:val="center"/>
              <w:rPr>
                <w:cs/>
              </w:rPr>
            </w:pPr>
            <w:r w:rsidRPr="00D92303">
              <w:rPr>
                <w:cs/>
              </w:rPr>
              <w:t>ไทย</w:t>
            </w:r>
          </w:p>
        </w:tc>
        <w:tc>
          <w:tcPr>
            <w:tcW w:w="1435" w:type="pct"/>
          </w:tcPr>
          <w:p w14:paraId="2B8BBDED" w14:textId="77777777" w:rsidR="00084D46" w:rsidRPr="00D92303" w:rsidRDefault="00084D46" w:rsidP="007C658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33" w:right="-19" w:hanging="133"/>
              <w:jc w:val="thaiDistribute"/>
              <w:rPr>
                <w:cs/>
              </w:rPr>
            </w:pPr>
            <w:r w:rsidRPr="00D92303">
              <w:rPr>
                <w:cs/>
              </w:rPr>
              <w:t>เป็นบริษัทในเครือของผู้บริหาร  อสังหาริมทรัพย์</w:t>
            </w:r>
          </w:p>
        </w:tc>
        <w:tc>
          <w:tcPr>
            <w:tcW w:w="1389" w:type="pct"/>
          </w:tcPr>
          <w:p w14:paraId="2B02001F" w14:textId="77777777" w:rsidR="00084D46" w:rsidRPr="00D92303" w:rsidRDefault="00084D46" w:rsidP="007C6582">
            <w:pPr>
              <w:pStyle w:val="Default"/>
              <w:keepNext/>
              <w:keepLines/>
              <w:widowControl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</w:pPr>
            <w:r w:rsidRPr="007C6582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ทำสัญญาเช่าพื้นที่และบริการ</w:t>
            </w:r>
          </w:p>
        </w:tc>
      </w:tr>
      <w:tr w:rsidR="00E67B3E" w:rsidRPr="00D92303" w14:paraId="3355B3B4" w14:textId="77777777" w:rsidTr="002F4C94">
        <w:tc>
          <w:tcPr>
            <w:tcW w:w="1667" w:type="pct"/>
          </w:tcPr>
          <w:p w14:paraId="2D1A5907" w14:textId="35145404" w:rsidR="00B42C6C" w:rsidRPr="00D92303" w:rsidRDefault="0083210C" w:rsidP="00D92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9" w:hanging="162"/>
              <w:rPr>
                <w:cs/>
              </w:rPr>
            </w:pPr>
            <w:r w:rsidRPr="00D92303">
              <w:rPr>
                <w:cs/>
              </w:rPr>
              <w:t>บริษัท เอเชีย เอรา วัน จำกัด</w:t>
            </w:r>
          </w:p>
        </w:tc>
        <w:tc>
          <w:tcPr>
            <w:tcW w:w="509" w:type="pct"/>
          </w:tcPr>
          <w:p w14:paraId="66D63B15" w14:textId="24ABDF4B" w:rsidR="00E67B3E" w:rsidRPr="00D92303" w:rsidRDefault="0083210C" w:rsidP="00D92303">
            <w:pPr>
              <w:spacing w:line="240" w:lineRule="auto"/>
              <w:jc w:val="center"/>
              <w:rPr>
                <w:cs/>
              </w:rPr>
            </w:pPr>
            <w:r w:rsidRPr="00D92303">
              <w:rPr>
                <w:rFonts w:hint="cs"/>
                <w:cs/>
              </w:rPr>
              <w:t>ไทย</w:t>
            </w:r>
          </w:p>
        </w:tc>
        <w:tc>
          <w:tcPr>
            <w:tcW w:w="1435" w:type="pct"/>
          </w:tcPr>
          <w:p w14:paraId="43A570CA" w14:textId="10D63FF6" w:rsidR="00E67B3E" w:rsidRPr="00D92303" w:rsidRDefault="0083210C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33" w:right="-19" w:hanging="133"/>
              <w:rPr>
                <w:cs/>
              </w:rPr>
            </w:pPr>
            <w:r w:rsidRPr="00D92303">
              <w:rPr>
                <w:cs/>
              </w:rPr>
              <w:t>เป็นบริษัทในเครือของผู้บริหาร  อสังหาริมทรัพย์</w:t>
            </w:r>
          </w:p>
        </w:tc>
        <w:tc>
          <w:tcPr>
            <w:tcW w:w="1389" w:type="pct"/>
          </w:tcPr>
          <w:p w14:paraId="3CE4DF42" w14:textId="03A6C63A" w:rsidR="00E67B3E" w:rsidRPr="00D92303" w:rsidRDefault="0083210C" w:rsidP="00D92303">
            <w:pPr>
              <w:pStyle w:val="Default"/>
              <w:keepNext/>
              <w:keepLines/>
              <w:widowControl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</w:pPr>
            <w:r w:rsidRPr="00D9230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ทำสัญญาเช่าพื้นที่และบริการ</w:t>
            </w:r>
          </w:p>
        </w:tc>
      </w:tr>
      <w:tr w:rsidR="0005383B" w:rsidRPr="00D92303" w14:paraId="42EFF666" w14:textId="77777777" w:rsidTr="002F4C94">
        <w:tc>
          <w:tcPr>
            <w:tcW w:w="1667" w:type="pct"/>
          </w:tcPr>
          <w:p w14:paraId="01102F71" w14:textId="7A52DA29" w:rsidR="00190CDD" w:rsidRPr="00D92303" w:rsidRDefault="00190CDD" w:rsidP="00D92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9" w:hanging="162"/>
              <w:rPr>
                <w:cs/>
              </w:rPr>
            </w:pPr>
            <w:r w:rsidRPr="00D92303">
              <w:rPr>
                <w:cs/>
              </w:rPr>
              <w:t>บริษัท บีเอฟเคที</w:t>
            </w:r>
            <w:r w:rsidR="00711B40" w:rsidRPr="00D92303">
              <w:t xml:space="preserve"> </w:t>
            </w:r>
            <w:r w:rsidRPr="00D92303">
              <w:rPr>
                <w:cs/>
              </w:rPr>
              <w:t xml:space="preserve">(ประเทศไทย) </w:t>
            </w:r>
            <w:r w:rsidR="00711B40" w:rsidRPr="00D92303">
              <w:br/>
            </w:r>
            <w:r w:rsidRPr="00D92303">
              <w:rPr>
                <w:cs/>
              </w:rPr>
              <w:t>จำกัด</w:t>
            </w:r>
          </w:p>
        </w:tc>
        <w:tc>
          <w:tcPr>
            <w:tcW w:w="509" w:type="pct"/>
          </w:tcPr>
          <w:p w14:paraId="64F8B992" w14:textId="77777777" w:rsidR="00190CDD" w:rsidRPr="00D92303" w:rsidRDefault="00190CDD" w:rsidP="00D92303">
            <w:pPr>
              <w:spacing w:line="240" w:lineRule="auto"/>
              <w:jc w:val="center"/>
              <w:rPr>
                <w:cs/>
              </w:rPr>
            </w:pPr>
            <w:r w:rsidRPr="00D92303">
              <w:rPr>
                <w:cs/>
              </w:rPr>
              <w:t>ไทย</w:t>
            </w:r>
          </w:p>
        </w:tc>
        <w:tc>
          <w:tcPr>
            <w:tcW w:w="1435" w:type="pct"/>
          </w:tcPr>
          <w:p w14:paraId="34F406BC" w14:textId="77777777" w:rsidR="00190CDD" w:rsidRPr="00D92303" w:rsidRDefault="00190CDD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33" w:right="-19" w:hanging="133"/>
              <w:jc w:val="thaiDistribute"/>
            </w:pPr>
            <w:r w:rsidRPr="00D92303">
              <w:rPr>
                <w:cs/>
              </w:rPr>
              <w:t>เป็นบริษัทในเครือของผู้บริหาร  อสังหาริมทรัพย์</w:t>
            </w:r>
          </w:p>
        </w:tc>
        <w:tc>
          <w:tcPr>
            <w:tcW w:w="1389" w:type="pct"/>
          </w:tcPr>
          <w:p w14:paraId="10B3206F" w14:textId="77777777" w:rsidR="00190CDD" w:rsidRPr="00D92303" w:rsidRDefault="00190CDD" w:rsidP="00D92303">
            <w:pPr>
              <w:pStyle w:val="Default"/>
              <w:keepNext/>
              <w:keepLines/>
              <w:widowControl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9230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ทำสัญญาเช่าพื้นที่และบริการ</w:t>
            </w:r>
          </w:p>
        </w:tc>
      </w:tr>
      <w:tr w:rsidR="00084D46" w:rsidRPr="00D92303" w14:paraId="7FC43A72" w14:textId="77777777" w:rsidTr="002F4C94">
        <w:tc>
          <w:tcPr>
            <w:tcW w:w="1667" w:type="pct"/>
          </w:tcPr>
          <w:p w14:paraId="124CA103" w14:textId="77777777" w:rsidR="00084D46" w:rsidRPr="00D92303" w:rsidRDefault="00084D46" w:rsidP="007C65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9" w:hanging="162"/>
              <w:rPr>
                <w:cs/>
              </w:rPr>
            </w:pPr>
            <w:r w:rsidRPr="00196051">
              <w:rPr>
                <w:cs/>
              </w:rPr>
              <w:t>บริษัท เจริญโภคภัณฑ์อาหาร จำกัด (มหาชน)</w:t>
            </w:r>
          </w:p>
        </w:tc>
        <w:tc>
          <w:tcPr>
            <w:tcW w:w="509" w:type="pct"/>
          </w:tcPr>
          <w:p w14:paraId="20C9BD0B" w14:textId="77777777" w:rsidR="00084D46" w:rsidRPr="00D92303" w:rsidRDefault="00084D46" w:rsidP="007C6582">
            <w:pPr>
              <w:spacing w:line="240" w:lineRule="auto"/>
              <w:jc w:val="center"/>
              <w:rPr>
                <w:cs/>
              </w:rPr>
            </w:pPr>
            <w:r w:rsidRPr="00D92303">
              <w:rPr>
                <w:cs/>
              </w:rPr>
              <w:t>ไทย</w:t>
            </w:r>
          </w:p>
        </w:tc>
        <w:tc>
          <w:tcPr>
            <w:tcW w:w="1435" w:type="pct"/>
          </w:tcPr>
          <w:p w14:paraId="76661760" w14:textId="77777777" w:rsidR="00084D46" w:rsidRPr="00D92303" w:rsidRDefault="00084D46" w:rsidP="007C658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33" w:right="-19" w:hanging="133"/>
              <w:jc w:val="thaiDistribute"/>
              <w:rPr>
                <w:cs/>
              </w:rPr>
            </w:pPr>
            <w:r w:rsidRPr="00D92303">
              <w:rPr>
                <w:cs/>
              </w:rPr>
              <w:t>เป็นบริษัทในเครือของผู้บริหาร  อสังหาริมทรัพย์</w:t>
            </w:r>
          </w:p>
        </w:tc>
        <w:tc>
          <w:tcPr>
            <w:tcW w:w="1389" w:type="pct"/>
          </w:tcPr>
          <w:p w14:paraId="459BA98C" w14:textId="77777777" w:rsidR="00084D46" w:rsidRPr="00D92303" w:rsidRDefault="00084D46" w:rsidP="007C6582">
            <w:pPr>
              <w:pStyle w:val="Default"/>
              <w:keepNext/>
              <w:keepLines/>
              <w:widowControl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</w:pPr>
            <w:r w:rsidRPr="007C6582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ทำสัญญาเช่าพื้นที่และบริการ</w:t>
            </w:r>
          </w:p>
        </w:tc>
      </w:tr>
      <w:tr w:rsidR="001A32D4" w:rsidRPr="00D92303" w14:paraId="04C35097" w14:textId="77777777" w:rsidTr="002F4C94">
        <w:tc>
          <w:tcPr>
            <w:tcW w:w="1667" w:type="pct"/>
          </w:tcPr>
          <w:p w14:paraId="474388B9" w14:textId="77777777" w:rsidR="001A32D4" w:rsidRPr="00D92303" w:rsidRDefault="001A32D4" w:rsidP="007C65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9" w:hanging="162"/>
              <w:rPr>
                <w:cs/>
              </w:rPr>
            </w:pPr>
            <w:r w:rsidRPr="00196051">
              <w:rPr>
                <w:cs/>
              </w:rPr>
              <w:t>บริษัท เชฟแคร์ส โปรเจกต์ จำกัด</w:t>
            </w:r>
          </w:p>
        </w:tc>
        <w:tc>
          <w:tcPr>
            <w:tcW w:w="509" w:type="pct"/>
          </w:tcPr>
          <w:p w14:paraId="04E0F44E" w14:textId="77777777" w:rsidR="001A32D4" w:rsidRPr="00D92303" w:rsidRDefault="001A32D4" w:rsidP="007C6582">
            <w:pPr>
              <w:spacing w:line="240" w:lineRule="auto"/>
              <w:jc w:val="center"/>
              <w:rPr>
                <w:cs/>
              </w:rPr>
            </w:pPr>
            <w:r w:rsidRPr="00D92303">
              <w:rPr>
                <w:cs/>
              </w:rPr>
              <w:t>ไทย</w:t>
            </w:r>
          </w:p>
        </w:tc>
        <w:tc>
          <w:tcPr>
            <w:tcW w:w="1435" w:type="pct"/>
          </w:tcPr>
          <w:p w14:paraId="450918AC" w14:textId="77777777" w:rsidR="001A32D4" w:rsidRPr="00D92303" w:rsidRDefault="001A32D4" w:rsidP="007C658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33" w:right="-19" w:hanging="133"/>
              <w:jc w:val="thaiDistribute"/>
              <w:rPr>
                <w:cs/>
              </w:rPr>
            </w:pPr>
            <w:r w:rsidRPr="00D92303">
              <w:rPr>
                <w:cs/>
              </w:rPr>
              <w:t>เป็นบริษัทในเครือของผู้บริหาร  อสังหาริมทรัพย์</w:t>
            </w:r>
          </w:p>
        </w:tc>
        <w:tc>
          <w:tcPr>
            <w:tcW w:w="1389" w:type="pct"/>
          </w:tcPr>
          <w:p w14:paraId="09044B24" w14:textId="77777777" w:rsidR="001A32D4" w:rsidRPr="00D92303" w:rsidRDefault="001A32D4" w:rsidP="007C6582">
            <w:pPr>
              <w:pStyle w:val="Default"/>
              <w:keepNext/>
              <w:keepLines/>
              <w:widowControl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</w:pPr>
            <w:r w:rsidRPr="007C6582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ทำสัญญาเช่าพื้นที่และบริการ</w:t>
            </w:r>
          </w:p>
        </w:tc>
      </w:tr>
      <w:tr w:rsidR="00707E9E" w:rsidRPr="00D92303" w14:paraId="652907C4" w14:textId="77777777" w:rsidTr="004D6088">
        <w:tc>
          <w:tcPr>
            <w:tcW w:w="1667" w:type="pct"/>
          </w:tcPr>
          <w:p w14:paraId="74E257B1" w14:textId="6C35E422" w:rsidR="00707E9E" w:rsidRPr="00D92303" w:rsidRDefault="00707E9E" w:rsidP="00D92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9" w:hanging="162"/>
              <w:rPr>
                <w:cs/>
              </w:rPr>
            </w:pPr>
            <w:r w:rsidRPr="00D92303">
              <w:rPr>
                <w:cs/>
              </w:rPr>
              <w:t>บริษัท ซินิเพล็กซ์ จำกัด</w:t>
            </w:r>
          </w:p>
        </w:tc>
        <w:tc>
          <w:tcPr>
            <w:tcW w:w="509" w:type="pct"/>
          </w:tcPr>
          <w:p w14:paraId="2A4B130B" w14:textId="77066D83" w:rsidR="00707E9E" w:rsidRPr="00D92303" w:rsidRDefault="00707E9E" w:rsidP="00D92303">
            <w:pPr>
              <w:spacing w:line="240" w:lineRule="auto"/>
              <w:jc w:val="center"/>
              <w:rPr>
                <w:cs/>
              </w:rPr>
            </w:pPr>
            <w:r w:rsidRPr="00D92303">
              <w:rPr>
                <w:cs/>
              </w:rPr>
              <w:t>ไทย</w:t>
            </w:r>
          </w:p>
        </w:tc>
        <w:tc>
          <w:tcPr>
            <w:tcW w:w="1435" w:type="pct"/>
          </w:tcPr>
          <w:p w14:paraId="1D265CA6" w14:textId="51CF8252" w:rsidR="00707E9E" w:rsidRPr="00D92303" w:rsidRDefault="00707E9E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33" w:right="-19" w:hanging="133"/>
              <w:jc w:val="thaiDistribute"/>
              <w:rPr>
                <w:cs/>
              </w:rPr>
            </w:pPr>
            <w:r w:rsidRPr="00D92303">
              <w:rPr>
                <w:cs/>
              </w:rPr>
              <w:t>เป็นบริษัทในเครือของผู้บริหาร  อสังหาริมทรัพย์</w:t>
            </w:r>
          </w:p>
        </w:tc>
        <w:tc>
          <w:tcPr>
            <w:tcW w:w="1389" w:type="pct"/>
          </w:tcPr>
          <w:p w14:paraId="63BD0300" w14:textId="1AF55FF3" w:rsidR="00707E9E" w:rsidRPr="00D92303" w:rsidRDefault="00707E9E" w:rsidP="00D92303">
            <w:pPr>
              <w:pStyle w:val="Default"/>
              <w:keepNext/>
              <w:keepLines/>
              <w:widowControl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</w:pPr>
            <w:r w:rsidRPr="00D9230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ทำสัญญาเช่าพื้นที่และบริการ</w:t>
            </w:r>
          </w:p>
        </w:tc>
      </w:tr>
      <w:tr w:rsidR="001A32D4" w:rsidRPr="00D92303" w14:paraId="5983059E" w14:textId="77777777" w:rsidTr="002F4C94">
        <w:tc>
          <w:tcPr>
            <w:tcW w:w="1667" w:type="pct"/>
          </w:tcPr>
          <w:p w14:paraId="31FB5A5F" w14:textId="77777777" w:rsidR="001A32D4" w:rsidRPr="00D92303" w:rsidRDefault="001A32D4" w:rsidP="00D92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9" w:hanging="162"/>
              <w:rPr>
                <w:cs/>
              </w:rPr>
            </w:pPr>
            <w:r w:rsidRPr="00D92303">
              <w:rPr>
                <w:cs/>
              </w:rPr>
              <w:t>บริษัท ซีพี ออลล์ จำกัด (มหาชน)</w:t>
            </w:r>
          </w:p>
        </w:tc>
        <w:tc>
          <w:tcPr>
            <w:tcW w:w="509" w:type="pct"/>
          </w:tcPr>
          <w:p w14:paraId="12C6C282" w14:textId="77777777" w:rsidR="001A32D4" w:rsidRPr="00D92303" w:rsidRDefault="001A32D4" w:rsidP="00D92303">
            <w:pPr>
              <w:spacing w:line="240" w:lineRule="auto"/>
              <w:jc w:val="center"/>
              <w:rPr>
                <w:cs/>
              </w:rPr>
            </w:pPr>
            <w:r w:rsidRPr="00D92303">
              <w:rPr>
                <w:cs/>
              </w:rPr>
              <w:t>ไทย</w:t>
            </w:r>
          </w:p>
        </w:tc>
        <w:tc>
          <w:tcPr>
            <w:tcW w:w="1435" w:type="pct"/>
          </w:tcPr>
          <w:p w14:paraId="6E20C074" w14:textId="77777777" w:rsidR="001A32D4" w:rsidRPr="00D92303" w:rsidRDefault="001A32D4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33" w:right="-19" w:hanging="133"/>
              <w:jc w:val="thaiDistribute"/>
              <w:rPr>
                <w:cs/>
              </w:rPr>
            </w:pPr>
            <w:r w:rsidRPr="00D92303">
              <w:rPr>
                <w:cs/>
              </w:rPr>
              <w:t>เป็นบริษัทในเครือของผู้บริหาร  อสังหาริมทรัพย์</w:t>
            </w:r>
          </w:p>
        </w:tc>
        <w:tc>
          <w:tcPr>
            <w:tcW w:w="1389" w:type="pct"/>
          </w:tcPr>
          <w:p w14:paraId="79840A10" w14:textId="77777777" w:rsidR="001A32D4" w:rsidRPr="00D92303" w:rsidRDefault="001A32D4" w:rsidP="00D92303">
            <w:pPr>
              <w:pStyle w:val="Default"/>
              <w:keepNext/>
              <w:keepLines/>
              <w:widowControl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</w:pPr>
            <w:r w:rsidRPr="00D9230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ทำสัญญาเช่าพื้นที่และบริการ</w:t>
            </w:r>
          </w:p>
        </w:tc>
      </w:tr>
      <w:tr w:rsidR="001F483E" w:rsidRPr="00D92303" w14:paraId="0DFE2E2F" w14:textId="77777777" w:rsidTr="002F4C94">
        <w:tc>
          <w:tcPr>
            <w:tcW w:w="1667" w:type="pct"/>
          </w:tcPr>
          <w:p w14:paraId="71F02D7E" w14:textId="77777777" w:rsidR="001F483E" w:rsidRPr="00D92303" w:rsidRDefault="001F483E" w:rsidP="007C65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9" w:hanging="162"/>
              <w:rPr>
                <w:cs/>
              </w:rPr>
            </w:pPr>
            <w:r w:rsidRPr="00196051">
              <w:rPr>
                <w:cs/>
              </w:rPr>
              <w:t>บริษัท ซีพี ฟิวเจอร์ ซิตี้ ดีเวลลอปเม้นท์ คอร์ปอเรชั่น จำกัด</w:t>
            </w:r>
          </w:p>
        </w:tc>
        <w:tc>
          <w:tcPr>
            <w:tcW w:w="509" w:type="pct"/>
          </w:tcPr>
          <w:p w14:paraId="260E35BC" w14:textId="77777777" w:rsidR="001F483E" w:rsidRPr="00D92303" w:rsidRDefault="001F483E" w:rsidP="007C6582">
            <w:pPr>
              <w:spacing w:line="240" w:lineRule="auto"/>
              <w:jc w:val="center"/>
              <w:rPr>
                <w:cs/>
              </w:rPr>
            </w:pPr>
            <w:r w:rsidRPr="00D92303">
              <w:rPr>
                <w:cs/>
              </w:rPr>
              <w:t>ไทย</w:t>
            </w:r>
          </w:p>
        </w:tc>
        <w:tc>
          <w:tcPr>
            <w:tcW w:w="1435" w:type="pct"/>
          </w:tcPr>
          <w:p w14:paraId="0A3023A0" w14:textId="77777777" w:rsidR="001F483E" w:rsidRPr="00D92303" w:rsidRDefault="001F483E" w:rsidP="007C658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33" w:right="-19" w:hanging="133"/>
              <w:jc w:val="thaiDistribute"/>
              <w:rPr>
                <w:cs/>
              </w:rPr>
            </w:pPr>
            <w:r w:rsidRPr="00D92303">
              <w:rPr>
                <w:cs/>
              </w:rPr>
              <w:t>เป็นบริษัทในเครือของผู้บริหาร  อสังหาริมทรัพย์</w:t>
            </w:r>
          </w:p>
        </w:tc>
        <w:tc>
          <w:tcPr>
            <w:tcW w:w="1389" w:type="pct"/>
          </w:tcPr>
          <w:p w14:paraId="73D358AF" w14:textId="77777777" w:rsidR="001F483E" w:rsidRPr="00D92303" w:rsidRDefault="001F483E" w:rsidP="007C6582">
            <w:pPr>
              <w:pStyle w:val="Default"/>
              <w:keepNext/>
              <w:keepLines/>
              <w:widowControl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</w:pPr>
            <w:r w:rsidRPr="007C6582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ทำสัญญาเช่าพื้นที่และบริการ</w:t>
            </w:r>
          </w:p>
        </w:tc>
      </w:tr>
      <w:tr w:rsidR="00707E9E" w:rsidRPr="00D92303" w14:paraId="6F8D271D" w14:textId="77777777" w:rsidTr="002F4C94">
        <w:tc>
          <w:tcPr>
            <w:tcW w:w="1667" w:type="pct"/>
          </w:tcPr>
          <w:p w14:paraId="0ACC8A1D" w14:textId="78E3403D" w:rsidR="00707E9E" w:rsidRPr="00D92303" w:rsidRDefault="00707E9E" w:rsidP="00D92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9" w:hanging="162"/>
              <w:rPr>
                <w:cs/>
              </w:rPr>
            </w:pPr>
            <w:r w:rsidRPr="00D92303">
              <w:rPr>
                <w:cs/>
              </w:rPr>
              <w:t>บริษัท ซีพี เมดิคัล เซ็นเตอร์ จำกัด</w:t>
            </w:r>
          </w:p>
        </w:tc>
        <w:tc>
          <w:tcPr>
            <w:tcW w:w="509" w:type="pct"/>
          </w:tcPr>
          <w:p w14:paraId="63DB32F4" w14:textId="2C5633AB" w:rsidR="00707E9E" w:rsidRPr="00D92303" w:rsidRDefault="00707E9E" w:rsidP="00D92303">
            <w:pPr>
              <w:spacing w:line="240" w:lineRule="auto"/>
              <w:jc w:val="center"/>
              <w:rPr>
                <w:cs/>
              </w:rPr>
            </w:pPr>
            <w:r w:rsidRPr="00D92303">
              <w:rPr>
                <w:cs/>
              </w:rPr>
              <w:t>ไทย</w:t>
            </w:r>
          </w:p>
        </w:tc>
        <w:tc>
          <w:tcPr>
            <w:tcW w:w="1435" w:type="pct"/>
          </w:tcPr>
          <w:p w14:paraId="6B3EB239" w14:textId="2CF8603E" w:rsidR="00707E9E" w:rsidRPr="00D92303" w:rsidRDefault="00707E9E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33" w:right="-19" w:hanging="133"/>
              <w:jc w:val="thaiDistribute"/>
            </w:pPr>
            <w:r w:rsidRPr="00D92303">
              <w:rPr>
                <w:cs/>
              </w:rPr>
              <w:t>เป็นบริษัทในเครือของผู้บริหาร  อสังหาริมทรัพย์</w:t>
            </w:r>
          </w:p>
        </w:tc>
        <w:tc>
          <w:tcPr>
            <w:tcW w:w="1389" w:type="pct"/>
          </w:tcPr>
          <w:p w14:paraId="5F483103" w14:textId="0536DC72" w:rsidR="00707E9E" w:rsidRPr="00D92303" w:rsidRDefault="00707E9E" w:rsidP="00D92303">
            <w:pPr>
              <w:pStyle w:val="Default"/>
              <w:keepNext/>
              <w:keepLines/>
              <w:widowControl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9230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ทำสัญญาเช่าพื้นที่และบริการ</w:t>
            </w:r>
          </w:p>
        </w:tc>
      </w:tr>
      <w:tr w:rsidR="001F483E" w:rsidRPr="00D92303" w14:paraId="24F73E17" w14:textId="77777777" w:rsidTr="002F4C94">
        <w:tc>
          <w:tcPr>
            <w:tcW w:w="1667" w:type="pct"/>
          </w:tcPr>
          <w:p w14:paraId="25A10BB4" w14:textId="77777777" w:rsidR="001F483E" w:rsidRPr="00D92303" w:rsidRDefault="001F483E" w:rsidP="007C65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9" w:hanging="162"/>
              <w:rPr>
                <w:cs/>
              </w:rPr>
            </w:pPr>
            <w:r w:rsidRPr="00196051">
              <w:rPr>
                <w:cs/>
              </w:rPr>
              <w:t>บริษัท ซีพี รีเสิร์ช แอนด์ ดีเวลลอปเม้นท์ เซ็นเตอร์ จำกัด</w:t>
            </w:r>
          </w:p>
        </w:tc>
        <w:tc>
          <w:tcPr>
            <w:tcW w:w="509" w:type="pct"/>
          </w:tcPr>
          <w:p w14:paraId="2E4AC040" w14:textId="77777777" w:rsidR="001F483E" w:rsidRPr="00D92303" w:rsidRDefault="001F483E" w:rsidP="007C6582">
            <w:pPr>
              <w:spacing w:line="240" w:lineRule="auto"/>
              <w:jc w:val="center"/>
              <w:rPr>
                <w:cs/>
              </w:rPr>
            </w:pPr>
            <w:r w:rsidRPr="00D92303">
              <w:rPr>
                <w:cs/>
              </w:rPr>
              <w:t>ไทย</w:t>
            </w:r>
          </w:p>
        </w:tc>
        <w:tc>
          <w:tcPr>
            <w:tcW w:w="1435" w:type="pct"/>
          </w:tcPr>
          <w:p w14:paraId="04BE1226" w14:textId="77777777" w:rsidR="001F483E" w:rsidRPr="00D92303" w:rsidRDefault="001F483E" w:rsidP="007C658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33" w:right="-19" w:hanging="133"/>
              <w:jc w:val="thaiDistribute"/>
              <w:rPr>
                <w:cs/>
              </w:rPr>
            </w:pPr>
            <w:r w:rsidRPr="00D92303">
              <w:rPr>
                <w:cs/>
              </w:rPr>
              <w:t>เป็นบริษัทในเครือของผู้บริหาร  อสังหาริมทรัพย์</w:t>
            </w:r>
          </w:p>
        </w:tc>
        <w:tc>
          <w:tcPr>
            <w:tcW w:w="1389" w:type="pct"/>
          </w:tcPr>
          <w:p w14:paraId="0ACAE671" w14:textId="77777777" w:rsidR="001F483E" w:rsidRPr="00D92303" w:rsidRDefault="001F483E" w:rsidP="007C6582">
            <w:pPr>
              <w:pStyle w:val="Default"/>
              <w:keepNext/>
              <w:keepLines/>
              <w:widowControl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</w:pPr>
            <w:r w:rsidRPr="007C6582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ทำสัญญาเช่าพื้นที่และบริการ</w:t>
            </w:r>
          </w:p>
        </w:tc>
      </w:tr>
      <w:tr w:rsidR="00675874" w:rsidRPr="00D92303" w14:paraId="2371921C" w14:textId="77777777" w:rsidTr="00D92303">
        <w:tc>
          <w:tcPr>
            <w:tcW w:w="1667" w:type="pct"/>
          </w:tcPr>
          <w:p w14:paraId="6074ACE2" w14:textId="7C7FCBD9" w:rsidR="00675874" w:rsidRPr="00D92303" w:rsidRDefault="00675874" w:rsidP="00D92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9" w:hanging="162"/>
              <w:rPr>
                <w:cs/>
              </w:rPr>
            </w:pPr>
            <w:r w:rsidRPr="00D92303">
              <w:rPr>
                <w:rFonts w:hint="cs"/>
                <w:cs/>
              </w:rPr>
              <w:t>บริษัท ซีพีเอฟ (ประเทศไทย) จำกัด มหาชน</w:t>
            </w:r>
          </w:p>
        </w:tc>
        <w:tc>
          <w:tcPr>
            <w:tcW w:w="509" w:type="pct"/>
          </w:tcPr>
          <w:p w14:paraId="77193210" w14:textId="4763236F" w:rsidR="00675874" w:rsidRPr="00D92303" w:rsidRDefault="00675874" w:rsidP="00D92303">
            <w:pPr>
              <w:spacing w:line="240" w:lineRule="auto"/>
              <w:jc w:val="center"/>
              <w:rPr>
                <w:cs/>
              </w:rPr>
            </w:pPr>
            <w:r w:rsidRPr="00D92303">
              <w:rPr>
                <w:cs/>
              </w:rPr>
              <w:t>ไทย</w:t>
            </w:r>
          </w:p>
        </w:tc>
        <w:tc>
          <w:tcPr>
            <w:tcW w:w="1435" w:type="pct"/>
          </w:tcPr>
          <w:p w14:paraId="1CA29975" w14:textId="2D356295" w:rsidR="00675874" w:rsidRPr="00D92303" w:rsidRDefault="00675874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33" w:right="-19" w:hanging="133"/>
              <w:jc w:val="thaiDistribute"/>
              <w:rPr>
                <w:cs/>
              </w:rPr>
            </w:pPr>
            <w:r w:rsidRPr="00D92303">
              <w:rPr>
                <w:cs/>
              </w:rPr>
              <w:t>เป็นบริษัทในเครือของผู้บริหาร  อสังหาริมทรัพย์</w:t>
            </w:r>
          </w:p>
        </w:tc>
        <w:tc>
          <w:tcPr>
            <w:tcW w:w="1389" w:type="pct"/>
          </w:tcPr>
          <w:p w14:paraId="24E5EAE8" w14:textId="32BDCB5E" w:rsidR="00675874" w:rsidRPr="00D92303" w:rsidRDefault="00675874" w:rsidP="00D92303">
            <w:pPr>
              <w:pStyle w:val="Default"/>
              <w:keepNext/>
              <w:keepLines/>
              <w:widowControl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</w:pPr>
            <w:r w:rsidRPr="00D9230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ทำสัญญาเช่าพื้นที่และบริการ</w:t>
            </w:r>
          </w:p>
        </w:tc>
      </w:tr>
      <w:tr w:rsidR="009F4BC1" w:rsidRPr="00D92303" w14:paraId="549C5551" w14:textId="77777777" w:rsidTr="002F4C94">
        <w:tc>
          <w:tcPr>
            <w:tcW w:w="1667" w:type="pct"/>
          </w:tcPr>
          <w:p w14:paraId="6F47A665" w14:textId="77777777" w:rsidR="009F4BC1" w:rsidRPr="00D92303" w:rsidRDefault="009F4BC1" w:rsidP="007C65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9" w:hanging="162"/>
              <w:rPr>
                <w:cs/>
              </w:rPr>
            </w:pPr>
            <w:r w:rsidRPr="00196051">
              <w:rPr>
                <w:cs/>
              </w:rPr>
              <w:t>บริษัท เค.เอส.พี.อุปกรณ์ จำกัด</w:t>
            </w:r>
          </w:p>
        </w:tc>
        <w:tc>
          <w:tcPr>
            <w:tcW w:w="509" w:type="pct"/>
          </w:tcPr>
          <w:p w14:paraId="2AC75493" w14:textId="77777777" w:rsidR="009F4BC1" w:rsidRPr="00D92303" w:rsidRDefault="009F4BC1" w:rsidP="007C6582">
            <w:pPr>
              <w:spacing w:line="240" w:lineRule="auto"/>
              <w:jc w:val="center"/>
              <w:rPr>
                <w:cs/>
              </w:rPr>
            </w:pPr>
            <w:r w:rsidRPr="00D92303">
              <w:rPr>
                <w:cs/>
              </w:rPr>
              <w:t>ไทย</w:t>
            </w:r>
          </w:p>
        </w:tc>
        <w:tc>
          <w:tcPr>
            <w:tcW w:w="1435" w:type="pct"/>
          </w:tcPr>
          <w:p w14:paraId="3C0443D3" w14:textId="77777777" w:rsidR="009F4BC1" w:rsidRPr="00D92303" w:rsidRDefault="009F4BC1" w:rsidP="007C658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33" w:right="-19" w:hanging="133"/>
              <w:jc w:val="thaiDistribute"/>
              <w:rPr>
                <w:cs/>
              </w:rPr>
            </w:pPr>
            <w:r w:rsidRPr="00D92303">
              <w:rPr>
                <w:cs/>
              </w:rPr>
              <w:t>เป็นบริษัทในเครือของผู้บริหาร  อสังหาริมทรัพย์</w:t>
            </w:r>
          </w:p>
        </w:tc>
        <w:tc>
          <w:tcPr>
            <w:tcW w:w="1389" w:type="pct"/>
          </w:tcPr>
          <w:p w14:paraId="0AAAC6E1" w14:textId="77777777" w:rsidR="009F4BC1" w:rsidRPr="00D92303" w:rsidRDefault="009F4BC1" w:rsidP="007C6582">
            <w:pPr>
              <w:pStyle w:val="Default"/>
              <w:keepNext/>
              <w:keepLines/>
              <w:widowControl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</w:pPr>
            <w:r w:rsidRPr="007C6582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ทำสัญญาเช่าพื้นที่และบริการ</w:t>
            </w:r>
          </w:p>
        </w:tc>
      </w:tr>
      <w:tr w:rsidR="009F4BC1" w:rsidRPr="00D92303" w14:paraId="693B59C9" w14:textId="77777777" w:rsidTr="002F4C94">
        <w:tc>
          <w:tcPr>
            <w:tcW w:w="1667" w:type="pct"/>
          </w:tcPr>
          <w:p w14:paraId="0C81EB61" w14:textId="77777777" w:rsidR="009F4BC1" w:rsidRPr="00D92303" w:rsidRDefault="009F4BC1" w:rsidP="007C65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9" w:hanging="162"/>
              <w:rPr>
                <w:cs/>
              </w:rPr>
            </w:pPr>
            <w:r w:rsidRPr="00196051">
              <w:rPr>
                <w:cs/>
              </w:rPr>
              <w:t>บริษัท เอสเอ็ม ทรู จำกัด</w:t>
            </w:r>
          </w:p>
        </w:tc>
        <w:tc>
          <w:tcPr>
            <w:tcW w:w="509" w:type="pct"/>
          </w:tcPr>
          <w:p w14:paraId="6F2FB1BE" w14:textId="77777777" w:rsidR="009F4BC1" w:rsidRPr="00D92303" w:rsidRDefault="009F4BC1" w:rsidP="007C6582">
            <w:pPr>
              <w:spacing w:line="240" w:lineRule="auto"/>
              <w:jc w:val="center"/>
              <w:rPr>
                <w:cs/>
              </w:rPr>
            </w:pPr>
            <w:r w:rsidRPr="00D92303">
              <w:rPr>
                <w:cs/>
              </w:rPr>
              <w:t>ไทย</w:t>
            </w:r>
          </w:p>
        </w:tc>
        <w:tc>
          <w:tcPr>
            <w:tcW w:w="1435" w:type="pct"/>
          </w:tcPr>
          <w:p w14:paraId="13C2A722" w14:textId="77777777" w:rsidR="009F4BC1" w:rsidRPr="00D92303" w:rsidRDefault="009F4BC1" w:rsidP="007C658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33" w:right="-19" w:hanging="133"/>
              <w:jc w:val="thaiDistribute"/>
              <w:rPr>
                <w:cs/>
              </w:rPr>
            </w:pPr>
            <w:r w:rsidRPr="00D92303">
              <w:rPr>
                <w:cs/>
              </w:rPr>
              <w:t>เป็นบริษัทในเครือของผู้บริหาร  อสังหาริมทรัพย์</w:t>
            </w:r>
          </w:p>
        </w:tc>
        <w:tc>
          <w:tcPr>
            <w:tcW w:w="1389" w:type="pct"/>
          </w:tcPr>
          <w:p w14:paraId="2D92866A" w14:textId="77777777" w:rsidR="009F4BC1" w:rsidRPr="00D92303" w:rsidRDefault="009F4BC1" w:rsidP="007C6582">
            <w:pPr>
              <w:pStyle w:val="Default"/>
              <w:keepNext/>
              <w:keepLines/>
              <w:widowControl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</w:pPr>
            <w:r w:rsidRPr="007C6582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ทำสัญญาเช่าพื้นที่และบริการ</w:t>
            </w:r>
          </w:p>
        </w:tc>
      </w:tr>
      <w:tr w:rsidR="00590572" w:rsidRPr="00D92303" w14:paraId="1F4C3E55" w14:textId="77777777" w:rsidTr="002F4C94">
        <w:tc>
          <w:tcPr>
            <w:tcW w:w="1667" w:type="pct"/>
          </w:tcPr>
          <w:p w14:paraId="3EE98BE4" w14:textId="77777777" w:rsidR="00590572" w:rsidRPr="00D92303" w:rsidRDefault="00590572" w:rsidP="007C65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9" w:hanging="162"/>
              <w:rPr>
                <w:cs/>
              </w:rPr>
            </w:pPr>
            <w:r w:rsidRPr="00196051">
              <w:rPr>
                <w:cs/>
              </w:rPr>
              <w:t>บริษัท ซุปเปอร์เซฟเซอร์วิส จำกัด</w:t>
            </w:r>
          </w:p>
        </w:tc>
        <w:tc>
          <w:tcPr>
            <w:tcW w:w="509" w:type="pct"/>
          </w:tcPr>
          <w:p w14:paraId="20A86F10" w14:textId="77777777" w:rsidR="00590572" w:rsidRPr="00D92303" w:rsidRDefault="00590572" w:rsidP="007C6582">
            <w:pPr>
              <w:spacing w:line="240" w:lineRule="auto"/>
              <w:jc w:val="center"/>
              <w:rPr>
                <w:cs/>
              </w:rPr>
            </w:pPr>
            <w:r w:rsidRPr="00D92303">
              <w:rPr>
                <w:cs/>
              </w:rPr>
              <w:t>ไทย</w:t>
            </w:r>
          </w:p>
        </w:tc>
        <w:tc>
          <w:tcPr>
            <w:tcW w:w="1435" w:type="pct"/>
          </w:tcPr>
          <w:p w14:paraId="78B98C5B" w14:textId="77777777" w:rsidR="00590572" w:rsidRPr="00D92303" w:rsidRDefault="00590572" w:rsidP="007C658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33" w:right="-19" w:hanging="133"/>
              <w:jc w:val="thaiDistribute"/>
              <w:rPr>
                <w:cs/>
              </w:rPr>
            </w:pPr>
            <w:r w:rsidRPr="00D92303">
              <w:rPr>
                <w:cs/>
              </w:rPr>
              <w:t>เป็นบริษัทในเครือของผู้บริหาร  อสังหาริมทรัพย์</w:t>
            </w:r>
          </w:p>
        </w:tc>
        <w:tc>
          <w:tcPr>
            <w:tcW w:w="1389" w:type="pct"/>
          </w:tcPr>
          <w:p w14:paraId="014A6D35" w14:textId="77777777" w:rsidR="00590572" w:rsidRPr="00D92303" w:rsidRDefault="00590572" w:rsidP="007C6582">
            <w:pPr>
              <w:pStyle w:val="Default"/>
              <w:keepNext/>
              <w:keepLines/>
              <w:widowControl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</w:pPr>
            <w:r w:rsidRPr="007C6582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ทำสัญญาเช่าพื้นที่และบริการ</w:t>
            </w:r>
          </w:p>
        </w:tc>
      </w:tr>
      <w:tr w:rsidR="00675874" w:rsidRPr="00D92303" w14:paraId="66342D19" w14:textId="77777777" w:rsidTr="00D92303">
        <w:tc>
          <w:tcPr>
            <w:tcW w:w="1667" w:type="pct"/>
          </w:tcPr>
          <w:p w14:paraId="671C1F57" w14:textId="7C98C5A3" w:rsidR="00675874" w:rsidRPr="00D92303" w:rsidRDefault="00675874" w:rsidP="00D92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9" w:hanging="162"/>
              <w:rPr>
                <w:cs/>
              </w:rPr>
            </w:pPr>
            <w:r w:rsidRPr="00D92303">
              <w:rPr>
                <w:cs/>
              </w:rPr>
              <w:t xml:space="preserve">บริษัท </w:t>
            </w:r>
            <w:r w:rsidRPr="00D92303">
              <w:rPr>
                <w:rFonts w:hint="cs"/>
                <w:cs/>
              </w:rPr>
              <w:t>ธนะ ดิจิตอล ไลฟ์ จำกัด</w:t>
            </w:r>
          </w:p>
        </w:tc>
        <w:tc>
          <w:tcPr>
            <w:tcW w:w="509" w:type="pct"/>
          </w:tcPr>
          <w:p w14:paraId="3CEB38A7" w14:textId="1CDFD0DC" w:rsidR="00675874" w:rsidRPr="00D92303" w:rsidRDefault="00675874" w:rsidP="00D92303">
            <w:pPr>
              <w:spacing w:line="240" w:lineRule="auto"/>
              <w:jc w:val="center"/>
              <w:rPr>
                <w:cs/>
              </w:rPr>
            </w:pPr>
            <w:r w:rsidRPr="00D92303">
              <w:rPr>
                <w:cs/>
              </w:rPr>
              <w:t>ไทย</w:t>
            </w:r>
          </w:p>
        </w:tc>
        <w:tc>
          <w:tcPr>
            <w:tcW w:w="1435" w:type="pct"/>
          </w:tcPr>
          <w:p w14:paraId="26E935A9" w14:textId="5EDA7620" w:rsidR="00675874" w:rsidRPr="00D92303" w:rsidRDefault="00675874" w:rsidP="0088257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33" w:right="-19" w:hanging="133"/>
              <w:jc w:val="thaiDistribute"/>
              <w:rPr>
                <w:cs/>
              </w:rPr>
            </w:pPr>
            <w:r w:rsidRPr="00D92303">
              <w:rPr>
                <w:cs/>
              </w:rPr>
              <w:t>เป็นบริษัทในเครือของผู้บริหาร  อสังหาริมทรัพย์</w:t>
            </w:r>
          </w:p>
        </w:tc>
        <w:tc>
          <w:tcPr>
            <w:tcW w:w="1389" w:type="pct"/>
          </w:tcPr>
          <w:p w14:paraId="5BBC69D0" w14:textId="5C65157F" w:rsidR="00675874" w:rsidRPr="00D92303" w:rsidRDefault="00675874" w:rsidP="00D92303">
            <w:pPr>
              <w:pStyle w:val="Default"/>
              <w:keepNext/>
              <w:keepLines/>
              <w:widowControl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</w:pPr>
            <w:r w:rsidRPr="00D9230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ทำสัญญาเช่าพื้นที่และบริการ</w:t>
            </w:r>
          </w:p>
        </w:tc>
      </w:tr>
      <w:tr w:rsidR="00173ABE" w:rsidRPr="00D92303" w14:paraId="2272FAA6" w14:textId="77777777" w:rsidTr="002F4C94">
        <w:tc>
          <w:tcPr>
            <w:tcW w:w="1667" w:type="pct"/>
          </w:tcPr>
          <w:p w14:paraId="7DB300A4" w14:textId="77777777" w:rsidR="00173ABE" w:rsidRPr="00D92303" w:rsidRDefault="00173ABE" w:rsidP="007C65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9" w:hanging="162"/>
              <w:rPr>
                <w:cs/>
              </w:rPr>
            </w:pPr>
            <w:r w:rsidRPr="00196051">
              <w:rPr>
                <w:cs/>
              </w:rPr>
              <w:t>บริษัท เดอะเลมอนชอต จำกัด</w:t>
            </w:r>
          </w:p>
        </w:tc>
        <w:tc>
          <w:tcPr>
            <w:tcW w:w="509" w:type="pct"/>
          </w:tcPr>
          <w:p w14:paraId="572C9A86" w14:textId="77777777" w:rsidR="00173ABE" w:rsidRPr="00D92303" w:rsidRDefault="00173ABE" w:rsidP="007C6582">
            <w:pPr>
              <w:spacing w:line="240" w:lineRule="auto"/>
              <w:jc w:val="center"/>
              <w:rPr>
                <w:cs/>
              </w:rPr>
            </w:pPr>
            <w:r w:rsidRPr="00D92303">
              <w:rPr>
                <w:cs/>
              </w:rPr>
              <w:t>ไทย</w:t>
            </w:r>
          </w:p>
        </w:tc>
        <w:tc>
          <w:tcPr>
            <w:tcW w:w="1435" w:type="pct"/>
          </w:tcPr>
          <w:p w14:paraId="6530E5C3" w14:textId="77777777" w:rsidR="00173ABE" w:rsidRPr="00D92303" w:rsidRDefault="00173ABE" w:rsidP="007C658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33" w:right="-19" w:hanging="133"/>
              <w:jc w:val="thaiDistribute"/>
              <w:rPr>
                <w:cs/>
              </w:rPr>
            </w:pPr>
            <w:r w:rsidRPr="00D92303">
              <w:rPr>
                <w:cs/>
              </w:rPr>
              <w:t>เป็นบริษัทในเครือของผู้บริหาร  อสังหาริมทรัพย์</w:t>
            </w:r>
          </w:p>
        </w:tc>
        <w:tc>
          <w:tcPr>
            <w:tcW w:w="1389" w:type="pct"/>
          </w:tcPr>
          <w:p w14:paraId="1FEB56F0" w14:textId="77777777" w:rsidR="00173ABE" w:rsidRPr="00D92303" w:rsidRDefault="00173ABE" w:rsidP="007C6582">
            <w:pPr>
              <w:pStyle w:val="Default"/>
              <w:keepNext/>
              <w:keepLines/>
              <w:widowControl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</w:pPr>
            <w:r w:rsidRPr="007C6582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ทำสัญญาเช่าพื้นที่และบริการ</w:t>
            </w:r>
          </w:p>
        </w:tc>
      </w:tr>
      <w:tr w:rsidR="00675874" w:rsidRPr="00D92303" w14:paraId="3BE94C6E" w14:textId="77777777" w:rsidTr="002F4C94">
        <w:tc>
          <w:tcPr>
            <w:tcW w:w="1667" w:type="pct"/>
          </w:tcPr>
          <w:p w14:paraId="01D7BA6A" w14:textId="081701FB" w:rsidR="00675874" w:rsidRPr="00D92303" w:rsidRDefault="00675874" w:rsidP="00D92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9" w:hanging="162"/>
              <w:rPr>
                <w:cs/>
              </w:rPr>
            </w:pPr>
            <w:r w:rsidRPr="00D92303">
              <w:rPr>
                <w:cs/>
              </w:rPr>
              <w:t xml:space="preserve">บริษัท </w:t>
            </w:r>
            <w:hyperlink r:id="rId11" w:history="1">
              <w:r w:rsidRPr="00D92303">
                <w:rPr>
                  <w:cs/>
                </w:rPr>
                <w:t>ทรู คอร์ปอเรชั่น จำกัด (มหาชน)</w:t>
              </w:r>
            </w:hyperlink>
          </w:p>
        </w:tc>
        <w:tc>
          <w:tcPr>
            <w:tcW w:w="509" w:type="pct"/>
          </w:tcPr>
          <w:p w14:paraId="4C172835" w14:textId="06905B4C" w:rsidR="00675874" w:rsidRPr="00D92303" w:rsidRDefault="00675874" w:rsidP="00D92303">
            <w:pPr>
              <w:spacing w:line="240" w:lineRule="auto"/>
              <w:jc w:val="center"/>
              <w:rPr>
                <w:cs/>
              </w:rPr>
            </w:pPr>
            <w:r w:rsidRPr="00D92303">
              <w:rPr>
                <w:cs/>
              </w:rPr>
              <w:t>ไทย</w:t>
            </w:r>
          </w:p>
        </w:tc>
        <w:tc>
          <w:tcPr>
            <w:tcW w:w="1435" w:type="pct"/>
          </w:tcPr>
          <w:p w14:paraId="2F6E5FD6" w14:textId="2747DA14" w:rsidR="00675874" w:rsidRPr="00D92303" w:rsidRDefault="00675874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33" w:right="-19" w:hanging="133"/>
              <w:jc w:val="thaiDistribute"/>
            </w:pPr>
            <w:r w:rsidRPr="00D92303">
              <w:rPr>
                <w:cs/>
              </w:rPr>
              <w:t>เป็นบริษัทในเครือของผู้บริหาร  อสังหาริมทรัพย์</w:t>
            </w:r>
          </w:p>
        </w:tc>
        <w:tc>
          <w:tcPr>
            <w:tcW w:w="1389" w:type="pct"/>
          </w:tcPr>
          <w:p w14:paraId="385F5269" w14:textId="4FD88559" w:rsidR="00675874" w:rsidRPr="00D92303" w:rsidRDefault="00675874" w:rsidP="00D92303">
            <w:pPr>
              <w:pStyle w:val="Default"/>
              <w:keepNext/>
              <w:keepLines/>
              <w:widowControl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9230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ทำสัญญาเช่าพื้นที่และบริการ</w:t>
            </w:r>
          </w:p>
        </w:tc>
      </w:tr>
      <w:tr w:rsidR="00675874" w:rsidRPr="00D92303" w14:paraId="6C97FA7C" w14:textId="77777777" w:rsidTr="002F4C94">
        <w:tc>
          <w:tcPr>
            <w:tcW w:w="1667" w:type="pct"/>
          </w:tcPr>
          <w:p w14:paraId="4A5E6FA6" w14:textId="0B117536" w:rsidR="00675874" w:rsidRPr="00D92303" w:rsidRDefault="00675874" w:rsidP="00D92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9" w:hanging="162"/>
              <w:rPr>
                <w:cs/>
              </w:rPr>
            </w:pPr>
            <w:r w:rsidRPr="00D92303">
              <w:rPr>
                <w:cs/>
              </w:rPr>
              <w:t>บริษัท ทรู จีเอส จำกัด</w:t>
            </w:r>
          </w:p>
        </w:tc>
        <w:tc>
          <w:tcPr>
            <w:tcW w:w="509" w:type="pct"/>
          </w:tcPr>
          <w:p w14:paraId="23EE14F0" w14:textId="693D2AB6" w:rsidR="00675874" w:rsidRPr="00D92303" w:rsidRDefault="00675874" w:rsidP="00D92303">
            <w:pPr>
              <w:spacing w:line="240" w:lineRule="auto"/>
              <w:jc w:val="center"/>
              <w:rPr>
                <w:cs/>
              </w:rPr>
            </w:pPr>
            <w:r w:rsidRPr="00D92303">
              <w:rPr>
                <w:cs/>
              </w:rPr>
              <w:t>ไทย</w:t>
            </w:r>
          </w:p>
        </w:tc>
        <w:tc>
          <w:tcPr>
            <w:tcW w:w="1435" w:type="pct"/>
          </w:tcPr>
          <w:p w14:paraId="7FA608A9" w14:textId="12268377" w:rsidR="00675874" w:rsidRPr="00D92303" w:rsidRDefault="00675874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33" w:right="-19" w:hanging="133"/>
              <w:jc w:val="thaiDistribute"/>
              <w:rPr>
                <w:cs/>
              </w:rPr>
            </w:pPr>
            <w:r w:rsidRPr="00D92303">
              <w:rPr>
                <w:cs/>
              </w:rPr>
              <w:t>เป็นบริษัทในเครือของผู้บริหาร  อสังหาริมทรัพย์</w:t>
            </w:r>
          </w:p>
        </w:tc>
        <w:tc>
          <w:tcPr>
            <w:tcW w:w="1389" w:type="pct"/>
          </w:tcPr>
          <w:p w14:paraId="1FA7348E" w14:textId="6951F533" w:rsidR="00675874" w:rsidRPr="00D92303" w:rsidRDefault="00675874" w:rsidP="00D92303">
            <w:pPr>
              <w:pStyle w:val="Default"/>
              <w:keepNext/>
              <w:keepLines/>
              <w:widowControl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</w:pPr>
            <w:r w:rsidRPr="00D9230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ทำสัญญาเช่าพื้นที่และบริการ</w:t>
            </w:r>
          </w:p>
        </w:tc>
      </w:tr>
      <w:tr w:rsidR="00675874" w:rsidRPr="00D92303" w14:paraId="22018CF0" w14:textId="77777777" w:rsidTr="00A17962">
        <w:tc>
          <w:tcPr>
            <w:tcW w:w="1667" w:type="pct"/>
          </w:tcPr>
          <w:p w14:paraId="775E24D0" w14:textId="7E1E60EA" w:rsidR="00675874" w:rsidRPr="00D92303" w:rsidRDefault="00675874" w:rsidP="00D92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9" w:hanging="162"/>
              <w:rPr>
                <w:cs/>
              </w:rPr>
            </w:pPr>
            <w:r w:rsidRPr="00D92303">
              <w:rPr>
                <w:cs/>
              </w:rPr>
              <w:t xml:space="preserve">บริษัท ทรู อินเทอร์เน็ต </w:t>
            </w:r>
            <w:r w:rsidRPr="00D92303">
              <w:rPr>
                <w:cs/>
              </w:rPr>
              <w:br/>
              <w:t>คอร์ปอเรชั่น จำกัด</w:t>
            </w:r>
          </w:p>
        </w:tc>
        <w:tc>
          <w:tcPr>
            <w:tcW w:w="509" w:type="pct"/>
          </w:tcPr>
          <w:p w14:paraId="71B740BC" w14:textId="31D8AA35" w:rsidR="00675874" w:rsidRPr="00D92303" w:rsidRDefault="00675874" w:rsidP="00D92303">
            <w:pPr>
              <w:spacing w:line="240" w:lineRule="auto"/>
              <w:jc w:val="center"/>
              <w:rPr>
                <w:cs/>
              </w:rPr>
            </w:pPr>
            <w:r w:rsidRPr="00D92303">
              <w:rPr>
                <w:cs/>
              </w:rPr>
              <w:t>ไทย</w:t>
            </w:r>
          </w:p>
        </w:tc>
        <w:tc>
          <w:tcPr>
            <w:tcW w:w="1435" w:type="pct"/>
          </w:tcPr>
          <w:p w14:paraId="1E3B7232" w14:textId="76CCDE79" w:rsidR="00675874" w:rsidRPr="00D92303" w:rsidRDefault="00675874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33" w:right="-19" w:hanging="133"/>
              <w:jc w:val="thaiDistribute"/>
              <w:rPr>
                <w:cs/>
              </w:rPr>
            </w:pPr>
            <w:r w:rsidRPr="00D92303">
              <w:rPr>
                <w:cs/>
              </w:rPr>
              <w:t>เป็นบริษัทในเครือของผู้บริหาร  อสังหาริมทรัพย์</w:t>
            </w:r>
          </w:p>
        </w:tc>
        <w:tc>
          <w:tcPr>
            <w:tcW w:w="1389" w:type="pct"/>
          </w:tcPr>
          <w:p w14:paraId="6998B26A" w14:textId="3CA4A4D9" w:rsidR="00675874" w:rsidRPr="00D92303" w:rsidRDefault="00675874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0"/>
              </w:tabs>
              <w:spacing w:line="240" w:lineRule="auto"/>
              <w:ind w:left="160" w:right="-18" w:hanging="160"/>
              <w:rPr>
                <w:cs/>
              </w:rPr>
            </w:pPr>
            <w:r w:rsidRPr="00D92303">
              <w:rPr>
                <w:cs/>
              </w:rPr>
              <w:t>ทำสัญญาเช่าพื้นที่และบริการ</w:t>
            </w:r>
          </w:p>
        </w:tc>
      </w:tr>
      <w:tr w:rsidR="00675874" w:rsidRPr="00D92303" w14:paraId="710B57B8" w14:textId="77777777" w:rsidTr="002F4C94">
        <w:tc>
          <w:tcPr>
            <w:tcW w:w="1667" w:type="pct"/>
          </w:tcPr>
          <w:p w14:paraId="2DF2B9D1" w14:textId="3ECE8C8F" w:rsidR="00675874" w:rsidRPr="00D92303" w:rsidRDefault="00675874" w:rsidP="00D92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9" w:hanging="162"/>
              <w:rPr>
                <w:cs/>
              </w:rPr>
            </w:pPr>
            <w:r w:rsidRPr="00D92303">
              <w:rPr>
                <w:cs/>
              </w:rPr>
              <w:t xml:space="preserve">บริษัท </w:t>
            </w:r>
            <w:hyperlink r:id="rId12" w:history="1">
              <w:r w:rsidRPr="00D92303">
                <w:rPr>
                  <w:cs/>
                </w:rPr>
                <w:t>ทรู อินเทอร์เน็ต ดาต้า</w:t>
              </w:r>
              <w:r w:rsidRPr="00D92303">
                <w:rPr>
                  <w:rFonts w:hint="cs"/>
                  <w:cs/>
                </w:rPr>
                <w:t xml:space="preserve"> </w:t>
              </w:r>
              <w:r w:rsidRPr="00D92303">
                <w:br/>
              </w:r>
              <w:r w:rsidRPr="00D92303">
                <w:rPr>
                  <w:cs/>
                </w:rPr>
                <w:t>เซ็นเตอร์ จำกัด</w:t>
              </w:r>
            </w:hyperlink>
          </w:p>
        </w:tc>
        <w:tc>
          <w:tcPr>
            <w:tcW w:w="509" w:type="pct"/>
          </w:tcPr>
          <w:p w14:paraId="53CF5DEB" w14:textId="4EF8AAD2" w:rsidR="00675874" w:rsidRPr="00D92303" w:rsidRDefault="00675874" w:rsidP="00D92303">
            <w:pPr>
              <w:spacing w:line="240" w:lineRule="auto"/>
              <w:jc w:val="center"/>
              <w:rPr>
                <w:cs/>
              </w:rPr>
            </w:pPr>
            <w:r w:rsidRPr="00D92303">
              <w:rPr>
                <w:cs/>
              </w:rPr>
              <w:t>ไทย</w:t>
            </w:r>
          </w:p>
        </w:tc>
        <w:tc>
          <w:tcPr>
            <w:tcW w:w="1435" w:type="pct"/>
          </w:tcPr>
          <w:p w14:paraId="5552D5CA" w14:textId="7CD4939C" w:rsidR="00675874" w:rsidRPr="00D92303" w:rsidRDefault="00675874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33" w:right="-19" w:hanging="133"/>
              <w:jc w:val="thaiDistribute"/>
              <w:rPr>
                <w:cs/>
              </w:rPr>
            </w:pPr>
            <w:r w:rsidRPr="00D92303">
              <w:rPr>
                <w:cs/>
              </w:rPr>
              <w:t>เป็นบริษัทในเครือของผู้บริหาร  อสังหาริมทรัพย์</w:t>
            </w:r>
          </w:p>
        </w:tc>
        <w:tc>
          <w:tcPr>
            <w:tcW w:w="1389" w:type="pct"/>
          </w:tcPr>
          <w:p w14:paraId="65E082EB" w14:textId="0004F7AD" w:rsidR="00675874" w:rsidRPr="00D92303" w:rsidRDefault="00675874" w:rsidP="00D92303">
            <w:pPr>
              <w:pStyle w:val="Default"/>
              <w:keepNext/>
              <w:keepLines/>
              <w:widowControl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</w:pPr>
            <w:r w:rsidRPr="00D9230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ทำสัญญาเช่าพื้นที่และบริการ</w:t>
            </w:r>
          </w:p>
        </w:tc>
      </w:tr>
      <w:tr w:rsidR="00675874" w:rsidRPr="00D92303" w14:paraId="325859F0" w14:textId="77777777" w:rsidTr="002F4C94">
        <w:tc>
          <w:tcPr>
            <w:tcW w:w="1667" w:type="pct"/>
          </w:tcPr>
          <w:p w14:paraId="45179B7B" w14:textId="2D756D0D" w:rsidR="00675874" w:rsidRPr="00D92303" w:rsidRDefault="00675874" w:rsidP="00D92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9" w:hanging="162"/>
              <w:rPr>
                <w:cs/>
              </w:rPr>
            </w:pPr>
            <w:r w:rsidRPr="00D92303">
              <w:rPr>
                <w:cs/>
              </w:rPr>
              <w:t>บริษัท ทรู ลิสซิ่ง จำกัด</w:t>
            </w:r>
          </w:p>
        </w:tc>
        <w:tc>
          <w:tcPr>
            <w:tcW w:w="509" w:type="pct"/>
          </w:tcPr>
          <w:p w14:paraId="35B49ABF" w14:textId="57E911CF" w:rsidR="00675874" w:rsidRPr="00D92303" w:rsidRDefault="00675874" w:rsidP="00D92303">
            <w:pPr>
              <w:spacing w:line="240" w:lineRule="auto"/>
              <w:jc w:val="center"/>
              <w:rPr>
                <w:cs/>
              </w:rPr>
            </w:pPr>
            <w:r w:rsidRPr="00D92303">
              <w:rPr>
                <w:cs/>
              </w:rPr>
              <w:t>ไทย</w:t>
            </w:r>
          </w:p>
        </w:tc>
        <w:tc>
          <w:tcPr>
            <w:tcW w:w="1435" w:type="pct"/>
          </w:tcPr>
          <w:p w14:paraId="6CA15BCA" w14:textId="479D3F86" w:rsidR="00675874" w:rsidRPr="00D92303" w:rsidRDefault="00675874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33" w:right="-19" w:hanging="133"/>
              <w:jc w:val="thaiDistribute"/>
              <w:rPr>
                <w:cs/>
              </w:rPr>
            </w:pPr>
            <w:r w:rsidRPr="00D92303">
              <w:rPr>
                <w:cs/>
              </w:rPr>
              <w:t>เป็นบริษัทในเครือของผู้บริหาร  อสังหาริมทรัพย์</w:t>
            </w:r>
          </w:p>
        </w:tc>
        <w:tc>
          <w:tcPr>
            <w:tcW w:w="1389" w:type="pct"/>
          </w:tcPr>
          <w:p w14:paraId="054B3C63" w14:textId="2C2B2F94" w:rsidR="00675874" w:rsidRPr="00D92303" w:rsidRDefault="00675874" w:rsidP="00D92303">
            <w:pPr>
              <w:pStyle w:val="Default"/>
              <w:keepNext/>
              <w:keepLines/>
              <w:widowControl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</w:pPr>
            <w:r w:rsidRPr="00D9230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ทำสัญญาเช่าพื้นที่และบริการ</w:t>
            </w:r>
          </w:p>
        </w:tc>
      </w:tr>
      <w:tr w:rsidR="00675874" w:rsidRPr="00D92303" w14:paraId="5F955BCF" w14:textId="77777777" w:rsidTr="002F4C94">
        <w:tc>
          <w:tcPr>
            <w:tcW w:w="1667" w:type="pct"/>
          </w:tcPr>
          <w:p w14:paraId="4F4171AF" w14:textId="4591B6E2" w:rsidR="00675874" w:rsidRPr="00D92303" w:rsidRDefault="00675874" w:rsidP="00D92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9" w:hanging="162"/>
              <w:rPr>
                <w:cs/>
              </w:rPr>
            </w:pPr>
            <w:r w:rsidRPr="00D92303">
              <w:rPr>
                <w:cs/>
              </w:rPr>
              <w:t>บริษัท ทรู ไลฟ์สไตล์ รีเทล จำกัด</w:t>
            </w:r>
          </w:p>
        </w:tc>
        <w:tc>
          <w:tcPr>
            <w:tcW w:w="509" w:type="pct"/>
          </w:tcPr>
          <w:p w14:paraId="1CB313E7" w14:textId="688EFF68" w:rsidR="00675874" w:rsidRPr="00D92303" w:rsidRDefault="00675874" w:rsidP="00D92303">
            <w:pPr>
              <w:spacing w:line="240" w:lineRule="auto"/>
              <w:jc w:val="center"/>
              <w:rPr>
                <w:cs/>
              </w:rPr>
            </w:pPr>
            <w:r w:rsidRPr="00D92303">
              <w:rPr>
                <w:cs/>
              </w:rPr>
              <w:t>ไทย</w:t>
            </w:r>
          </w:p>
        </w:tc>
        <w:tc>
          <w:tcPr>
            <w:tcW w:w="1435" w:type="pct"/>
          </w:tcPr>
          <w:p w14:paraId="1D0F49C8" w14:textId="1E5E82AC" w:rsidR="00675874" w:rsidRPr="00D92303" w:rsidRDefault="00675874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33" w:right="-19" w:hanging="133"/>
              <w:jc w:val="thaiDistribute"/>
            </w:pPr>
            <w:r w:rsidRPr="00D92303">
              <w:rPr>
                <w:cs/>
              </w:rPr>
              <w:t>เป็นบริษัทในเครือของผู้บริหาร  อสังหาริมทรัพย์</w:t>
            </w:r>
          </w:p>
        </w:tc>
        <w:tc>
          <w:tcPr>
            <w:tcW w:w="1389" w:type="pct"/>
          </w:tcPr>
          <w:p w14:paraId="6E8E2E5B" w14:textId="4CF8F763" w:rsidR="00675874" w:rsidRPr="00D92303" w:rsidRDefault="00675874" w:rsidP="00D92303">
            <w:pPr>
              <w:pStyle w:val="Default"/>
              <w:keepNext/>
              <w:keepLines/>
              <w:widowControl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9230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ทำสัญญาเช่าพื้นที่และบริการ</w:t>
            </w:r>
          </w:p>
        </w:tc>
      </w:tr>
      <w:tr w:rsidR="00675874" w:rsidRPr="00D92303" w14:paraId="370061F1" w14:textId="77777777" w:rsidTr="002F4C94">
        <w:tc>
          <w:tcPr>
            <w:tcW w:w="1667" w:type="pct"/>
          </w:tcPr>
          <w:p w14:paraId="59CE9EED" w14:textId="1A142F77" w:rsidR="00675874" w:rsidRPr="00D92303" w:rsidRDefault="00675874" w:rsidP="000E4F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9" w:hanging="162"/>
              <w:rPr>
                <w:cs/>
              </w:rPr>
            </w:pPr>
            <w:r w:rsidRPr="00D92303">
              <w:rPr>
                <w:cs/>
              </w:rPr>
              <w:t>บริษัท ทรู มูฟ เอช ยูนิ</w:t>
            </w:r>
            <w:r w:rsidRPr="00D92303">
              <w:rPr>
                <w:spacing w:val="-6"/>
                <w:cs/>
              </w:rPr>
              <w:t xml:space="preserve">เวอร์แซล </w:t>
            </w:r>
            <w:r w:rsidRPr="00D92303">
              <w:rPr>
                <w:spacing w:val="-6"/>
              </w:rPr>
              <w:t xml:space="preserve">         </w:t>
            </w:r>
            <w:r w:rsidRPr="00D92303">
              <w:rPr>
                <w:cs/>
              </w:rPr>
              <w:t>คอมมิวนิเคชั่น จำกัด</w:t>
            </w:r>
          </w:p>
        </w:tc>
        <w:tc>
          <w:tcPr>
            <w:tcW w:w="509" w:type="pct"/>
          </w:tcPr>
          <w:p w14:paraId="66B3CAD4" w14:textId="6E462892" w:rsidR="00675874" w:rsidRPr="00D92303" w:rsidRDefault="00675874" w:rsidP="000E4F0C">
            <w:pPr>
              <w:spacing w:line="240" w:lineRule="auto"/>
              <w:jc w:val="center"/>
              <w:rPr>
                <w:cs/>
              </w:rPr>
            </w:pPr>
            <w:r w:rsidRPr="00D92303">
              <w:rPr>
                <w:cs/>
              </w:rPr>
              <w:t>ไทย</w:t>
            </w:r>
          </w:p>
        </w:tc>
        <w:tc>
          <w:tcPr>
            <w:tcW w:w="1435" w:type="pct"/>
          </w:tcPr>
          <w:p w14:paraId="1A7913F7" w14:textId="5B5DF182" w:rsidR="00675874" w:rsidRPr="00D92303" w:rsidRDefault="00675874" w:rsidP="000E4F0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33" w:right="-19" w:hanging="133"/>
              <w:jc w:val="thaiDistribute"/>
              <w:rPr>
                <w:cs/>
              </w:rPr>
            </w:pPr>
            <w:r w:rsidRPr="00D92303">
              <w:rPr>
                <w:cs/>
              </w:rPr>
              <w:t>เป็นบริษัทในเครือของผู้บริหาร  อสังหาริมทรัพย์</w:t>
            </w:r>
          </w:p>
        </w:tc>
        <w:tc>
          <w:tcPr>
            <w:tcW w:w="1389" w:type="pct"/>
          </w:tcPr>
          <w:p w14:paraId="31FFA241" w14:textId="2D966440" w:rsidR="00675874" w:rsidRPr="00D92303" w:rsidRDefault="00675874" w:rsidP="000E4F0C">
            <w:pPr>
              <w:pStyle w:val="Default"/>
              <w:keepNext/>
              <w:keepLines/>
              <w:widowControl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</w:pPr>
            <w:r w:rsidRPr="00D9230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ทำสัญญาเช่าพื้นที่และบริการ</w:t>
            </w:r>
          </w:p>
        </w:tc>
      </w:tr>
      <w:tr w:rsidR="002D35CB" w:rsidRPr="00D92303" w14:paraId="36ADED8F" w14:textId="77777777" w:rsidTr="002F4C94">
        <w:tc>
          <w:tcPr>
            <w:tcW w:w="1667" w:type="pct"/>
          </w:tcPr>
          <w:p w14:paraId="123751DF" w14:textId="77777777" w:rsidR="002D35CB" w:rsidRPr="00D92303" w:rsidRDefault="002D35CB" w:rsidP="007C65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9" w:hanging="162"/>
              <w:rPr>
                <w:cs/>
              </w:rPr>
            </w:pPr>
            <w:r w:rsidRPr="00196051">
              <w:rPr>
                <w:cs/>
              </w:rPr>
              <w:t>บริษัท ทรู ทัช จำกัด</w:t>
            </w:r>
          </w:p>
        </w:tc>
        <w:tc>
          <w:tcPr>
            <w:tcW w:w="509" w:type="pct"/>
          </w:tcPr>
          <w:p w14:paraId="6F4C978C" w14:textId="77777777" w:rsidR="002D35CB" w:rsidRPr="00D92303" w:rsidRDefault="002D35CB" w:rsidP="007C6582">
            <w:pPr>
              <w:spacing w:line="240" w:lineRule="auto"/>
              <w:jc w:val="center"/>
              <w:rPr>
                <w:cs/>
              </w:rPr>
            </w:pPr>
            <w:r w:rsidRPr="00D92303">
              <w:rPr>
                <w:cs/>
              </w:rPr>
              <w:t>ไทย</w:t>
            </w:r>
          </w:p>
        </w:tc>
        <w:tc>
          <w:tcPr>
            <w:tcW w:w="1435" w:type="pct"/>
          </w:tcPr>
          <w:p w14:paraId="685ED742" w14:textId="77777777" w:rsidR="002D35CB" w:rsidRPr="00D92303" w:rsidRDefault="002D35CB" w:rsidP="007C658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33" w:right="-19" w:hanging="133"/>
              <w:jc w:val="thaiDistribute"/>
              <w:rPr>
                <w:cs/>
              </w:rPr>
            </w:pPr>
            <w:r w:rsidRPr="00D92303">
              <w:rPr>
                <w:cs/>
              </w:rPr>
              <w:t>เป็นบริษัทในเครือของผู้บริหาร  อสังหาริมทรัพย์</w:t>
            </w:r>
          </w:p>
        </w:tc>
        <w:tc>
          <w:tcPr>
            <w:tcW w:w="1389" w:type="pct"/>
          </w:tcPr>
          <w:p w14:paraId="1974F37E" w14:textId="77777777" w:rsidR="002D35CB" w:rsidRPr="00D92303" w:rsidRDefault="002D35CB" w:rsidP="007C6582">
            <w:pPr>
              <w:pStyle w:val="Default"/>
              <w:keepNext/>
              <w:keepLines/>
              <w:widowControl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</w:pPr>
            <w:r w:rsidRPr="007C6582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ทำสัญญาเช่าพื้นที่และบริการ</w:t>
            </w:r>
          </w:p>
        </w:tc>
      </w:tr>
      <w:tr w:rsidR="002D35CB" w:rsidRPr="00D92303" w14:paraId="6D37007A" w14:textId="77777777" w:rsidTr="002F4C94">
        <w:tc>
          <w:tcPr>
            <w:tcW w:w="1667" w:type="pct"/>
          </w:tcPr>
          <w:p w14:paraId="7D732688" w14:textId="77777777" w:rsidR="002D35CB" w:rsidRPr="00D92303" w:rsidRDefault="002D35CB" w:rsidP="007C65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9" w:hanging="162"/>
              <w:rPr>
                <w:cs/>
              </w:rPr>
            </w:pPr>
            <w:r w:rsidRPr="00196051">
              <w:rPr>
                <w:cs/>
              </w:rPr>
              <w:t>บริษัท ทรู ยูไนเต็ด ฟุตบอล คลับ จำกัด</w:t>
            </w:r>
          </w:p>
        </w:tc>
        <w:tc>
          <w:tcPr>
            <w:tcW w:w="509" w:type="pct"/>
          </w:tcPr>
          <w:p w14:paraId="459A2891" w14:textId="77777777" w:rsidR="002D35CB" w:rsidRPr="00D92303" w:rsidRDefault="002D35CB" w:rsidP="007C6582">
            <w:pPr>
              <w:spacing w:line="240" w:lineRule="auto"/>
              <w:jc w:val="center"/>
              <w:rPr>
                <w:cs/>
              </w:rPr>
            </w:pPr>
            <w:r w:rsidRPr="00D92303">
              <w:rPr>
                <w:cs/>
              </w:rPr>
              <w:t>ไทย</w:t>
            </w:r>
          </w:p>
        </w:tc>
        <w:tc>
          <w:tcPr>
            <w:tcW w:w="1435" w:type="pct"/>
          </w:tcPr>
          <w:p w14:paraId="46131193" w14:textId="77777777" w:rsidR="002D35CB" w:rsidRPr="00D92303" w:rsidRDefault="002D35CB" w:rsidP="007C658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33" w:right="-19" w:hanging="133"/>
              <w:jc w:val="thaiDistribute"/>
              <w:rPr>
                <w:cs/>
              </w:rPr>
            </w:pPr>
            <w:r w:rsidRPr="00D92303">
              <w:rPr>
                <w:cs/>
              </w:rPr>
              <w:t>เป็นบริษัทในเครือของผู้บริหาร  อสังหาริมทรัพย์</w:t>
            </w:r>
          </w:p>
        </w:tc>
        <w:tc>
          <w:tcPr>
            <w:tcW w:w="1389" w:type="pct"/>
          </w:tcPr>
          <w:p w14:paraId="64961881" w14:textId="77777777" w:rsidR="002D35CB" w:rsidRPr="00D92303" w:rsidRDefault="002D35CB" w:rsidP="007C6582">
            <w:pPr>
              <w:pStyle w:val="Default"/>
              <w:keepNext/>
              <w:keepLines/>
              <w:widowControl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</w:pPr>
            <w:r w:rsidRPr="007C6582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ทำสัญญาเช่าพื้นที่และบริการ</w:t>
            </w:r>
          </w:p>
        </w:tc>
      </w:tr>
      <w:tr w:rsidR="00675874" w:rsidRPr="00D92303" w14:paraId="0A1E18F9" w14:textId="77777777" w:rsidTr="002F4C94">
        <w:tc>
          <w:tcPr>
            <w:tcW w:w="1667" w:type="pct"/>
          </w:tcPr>
          <w:p w14:paraId="4BEF3BAF" w14:textId="30E0EED6" w:rsidR="00675874" w:rsidRPr="00D92303" w:rsidRDefault="00675874" w:rsidP="00D92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9" w:hanging="162"/>
            </w:pPr>
            <w:r w:rsidRPr="00D92303">
              <w:rPr>
                <w:cs/>
              </w:rPr>
              <w:t>บริษัท ทรู วิชั่น กรุ๊ป จำกัด</w:t>
            </w:r>
          </w:p>
        </w:tc>
        <w:tc>
          <w:tcPr>
            <w:tcW w:w="509" w:type="pct"/>
          </w:tcPr>
          <w:p w14:paraId="33D18437" w14:textId="27B2E249" w:rsidR="00675874" w:rsidRPr="00D92303" w:rsidRDefault="00675874" w:rsidP="00D92303">
            <w:pPr>
              <w:spacing w:line="240" w:lineRule="auto"/>
              <w:jc w:val="center"/>
              <w:rPr>
                <w:cs/>
              </w:rPr>
            </w:pPr>
            <w:r w:rsidRPr="00D92303">
              <w:rPr>
                <w:cs/>
              </w:rPr>
              <w:t>ไทย</w:t>
            </w:r>
          </w:p>
        </w:tc>
        <w:tc>
          <w:tcPr>
            <w:tcW w:w="1435" w:type="pct"/>
          </w:tcPr>
          <w:p w14:paraId="07CA0215" w14:textId="527ECC52" w:rsidR="00675874" w:rsidRPr="00D92303" w:rsidRDefault="00675874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33" w:right="-19" w:hanging="133"/>
              <w:jc w:val="thaiDistribute"/>
              <w:rPr>
                <w:cs/>
              </w:rPr>
            </w:pPr>
            <w:r w:rsidRPr="00D92303">
              <w:rPr>
                <w:cs/>
              </w:rPr>
              <w:t>เป็นบริษัทในเครือของผู้บริหาร  อสังหาริมทรัพย์</w:t>
            </w:r>
          </w:p>
        </w:tc>
        <w:tc>
          <w:tcPr>
            <w:tcW w:w="1389" w:type="pct"/>
          </w:tcPr>
          <w:p w14:paraId="6BBE99C5" w14:textId="4629C392" w:rsidR="00675874" w:rsidRPr="00D92303" w:rsidRDefault="00675874" w:rsidP="00D92303">
            <w:pPr>
              <w:pStyle w:val="Default"/>
              <w:keepNext/>
              <w:keepLines/>
              <w:widowControl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</w:pPr>
            <w:r w:rsidRPr="00D9230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ทำสัญญาเช่าพื้นที่และบริการ</w:t>
            </w:r>
          </w:p>
        </w:tc>
      </w:tr>
      <w:tr w:rsidR="002D35CB" w:rsidRPr="00D92303" w14:paraId="10716FBE" w14:textId="77777777" w:rsidTr="002F4C94">
        <w:tc>
          <w:tcPr>
            <w:tcW w:w="1667" w:type="pct"/>
          </w:tcPr>
          <w:p w14:paraId="032B77EC" w14:textId="77777777" w:rsidR="002D35CB" w:rsidRPr="00D92303" w:rsidRDefault="002D35CB" w:rsidP="007C65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9" w:hanging="162"/>
              <w:rPr>
                <w:cs/>
              </w:rPr>
            </w:pPr>
            <w:r w:rsidRPr="00196051">
              <w:rPr>
                <w:cs/>
              </w:rPr>
              <w:t>บริษัท แวลู ครีเอชั่น คอนซัลติ้ง จำกัด</w:t>
            </w:r>
          </w:p>
        </w:tc>
        <w:tc>
          <w:tcPr>
            <w:tcW w:w="509" w:type="pct"/>
          </w:tcPr>
          <w:p w14:paraId="35A45D72" w14:textId="77777777" w:rsidR="002D35CB" w:rsidRPr="00D92303" w:rsidRDefault="002D35CB" w:rsidP="007C6582">
            <w:pPr>
              <w:spacing w:line="240" w:lineRule="auto"/>
              <w:jc w:val="center"/>
              <w:rPr>
                <w:cs/>
              </w:rPr>
            </w:pPr>
            <w:r w:rsidRPr="00D92303">
              <w:rPr>
                <w:cs/>
              </w:rPr>
              <w:t>ไทย</w:t>
            </w:r>
          </w:p>
        </w:tc>
        <w:tc>
          <w:tcPr>
            <w:tcW w:w="1435" w:type="pct"/>
          </w:tcPr>
          <w:p w14:paraId="7DA1A78B" w14:textId="77777777" w:rsidR="002D35CB" w:rsidRPr="00D92303" w:rsidRDefault="002D35CB" w:rsidP="007C658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33" w:right="-19" w:hanging="133"/>
              <w:jc w:val="thaiDistribute"/>
              <w:rPr>
                <w:cs/>
              </w:rPr>
            </w:pPr>
            <w:r w:rsidRPr="00D92303">
              <w:rPr>
                <w:cs/>
              </w:rPr>
              <w:t>เป็นบริษัทในเครือของผู้บริหาร  อสังหาริมทรัพย์</w:t>
            </w:r>
          </w:p>
        </w:tc>
        <w:tc>
          <w:tcPr>
            <w:tcW w:w="1389" w:type="pct"/>
          </w:tcPr>
          <w:p w14:paraId="3DA57B21" w14:textId="77777777" w:rsidR="002D35CB" w:rsidRPr="00D92303" w:rsidRDefault="002D35CB" w:rsidP="007C6582">
            <w:pPr>
              <w:pStyle w:val="Default"/>
              <w:keepNext/>
              <w:keepLines/>
              <w:widowControl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</w:pPr>
            <w:r w:rsidRPr="007C6582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ทำสัญญาเช่าพื้นที่และบริการ</w:t>
            </w:r>
          </w:p>
        </w:tc>
      </w:tr>
      <w:tr w:rsidR="00675874" w:rsidRPr="00D92303" w14:paraId="1DD69C9C" w14:textId="77777777" w:rsidTr="002F4C94">
        <w:tc>
          <w:tcPr>
            <w:tcW w:w="1667" w:type="pct"/>
          </w:tcPr>
          <w:p w14:paraId="5080CF2F" w14:textId="0956DD53" w:rsidR="00675874" w:rsidRPr="00D92303" w:rsidRDefault="00675874" w:rsidP="00D92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9" w:hanging="162"/>
            </w:pPr>
            <w:r w:rsidRPr="00D92303">
              <w:rPr>
                <w:cs/>
              </w:rPr>
              <w:t>บริษัท ไวร์เออ แอนด์ ไวร์เลส จำกัด</w:t>
            </w:r>
          </w:p>
        </w:tc>
        <w:tc>
          <w:tcPr>
            <w:tcW w:w="509" w:type="pct"/>
          </w:tcPr>
          <w:p w14:paraId="78992745" w14:textId="08AFA456" w:rsidR="00675874" w:rsidRPr="00D92303" w:rsidRDefault="00675874" w:rsidP="00D92303">
            <w:pPr>
              <w:spacing w:line="240" w:lineRule="auto"/>
              <w:jc w:val="center"/>
              <w:rPr>
                <w:cs/>
              </w:rPr>
            </w:pPr>
            <w:r w:rsidRPr="00D92303">
              <w:rPr>
                <w:cs/>
              </w:rPr>
              <w:t>ไทย</w:t>
            </w:r>
          </w:p>
        </w:tc>
        <w:tc>
          <w:tcPr>
            <w:tcW w:w="1435" w:type="pct"/>
          </w:tcPr>
          <w:p w14:paraId="2684832B" w14:textId="18B0F228" w:rsidR="00675874" w:rsidRPr="00D92303" w:rsidRDefault="00675874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33" w:right="-19" w:hanging="133"/>
              <w:jc w:val="thaiDistribute"/>
            </w:pPr>
            <w:r w:rsidRPr="00D92303">
              <w:rPr>
                <w:cs/>
              </w:rPr>
              <w:t>เป็นบริษัทในเครือของผู้บริหาร  อสังหาริมทรัพย์</w:t>
            </w:r>
          </w:p>
        </w:tc>
        <w:tc>
          <w:tcPr>
            <w:tcW w:w="1389" w:type="pct"/>
          </w:tcPr>
          <w:p w14:paraId="44A8E143" w14:textId="4EA19EF2" w:rsidR="00675874" w:rsidRPr="00D92303" w:rsidRDefault="00675874" w:rsidP="00D92303">
            <w:pPr>
              <w:pStyle w:val="Default"/>
              <w:keepNext/>
              <w:keepLines/>
              <w:widowControl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9230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ทำสัญญาเช่าพื้นที่และบริการ</w:t>
            </w:r>
          </w:p>
        </w:tc>
      </w:tr>
      <w:tr w:rsidR="00817702" w:rsidRPr="00D92303" w14:paraId="2BE9183B" w14:textId="77777777" w:rsidTr="002F4C94">
        <w:tc>
          <w:tcPr>
            <w:tcW w:w="1667" w:type="pct"/>
          </w:tcPr>
          <w:p w14:paraId="583FF403" w14:textId="77777777" w:rsidR="00817702" w:rsidRPr="00D92303" w:rsidRDefault="00817702" w:rsidP="007C65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9" w:hanging="162"/>
            </w:pPr>
            <w:r w:rsidRPr="00196051">
              <w:rPr>
                <w:cs/>
              </w:rPr>
              <w:t>บริษัท พันธวณิช จำกัด</w:t>
            </w:r>
          </w:p>
        </w:tc>
        <w:tc>
          <w:tcPr>
            <w:tcW w:w="509" w:type="pct"/>
          </w:tcPr>
          <w:p w14:paraId="28810B88" w14:textId="77777777" w:rsidR="00817702" w:rsidRPr="00D92303" w:rsidRDefault="00817702" w:rsidP="007C6582">
            <w:pPr>
              <w:spacing w:line="240" w:lineRule="auto"/>
              <w:jc w:val="center"/>
              <w:rPr>
                <w:cs/>
              </w:rPr>
            </w:pPr>
            <w:r w:rsidRPr="00D92303">
              <w:rPr>
                <w:cs/>
              </w:rPr>
              <w:t>ไทย</w:t>
            </w:r>
          </w:p>
        </w:tc>
        <w:tc>
          <w:tcPr>
            <w:tcW w:w="1435" w:type="pct"/>
          </w:tcPr>
          <w:p w14:paraId="79A41E38" w14:textId="77777777" w:rsidR="00817702" w:rsidRPr="00D92303" w:rsidRDefault="00817702" w:rsidP="007C658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33" w:right="-19" w:hanging="133"/>
              <w:jc w:val="thaiDistribute"/>
              <w:rPr>
                <w:cs/>
              </w:rPr>
            </w:pPr>
            <w:r w:rsidRPr="00D92303">
              <w:rPr>
                <w:cs/>
              </w:rPr>
              <w:t>เป็นบริษัทในเครือของผู้บริหาร  อสังหาริมทรัพย์</w:t>
            </w:r>
          </w:p>
        </w:tc>
        <w:tc>
          <w:tcPr>
            <w:tcW w:w="1389" w:type="pct"/>
          </w:tcPr>
          <w:p w14:paraId="282844EE" w14:textId="3F24E434" w:rsidR="00817702" w:rsidRPr="00D92303" w:rsidRDefault="00EA4411" w:rsidP="007C6582">
            <w:pPr>
              <w:pStyle w:val="Default"/>
              <w:keepNext/>
              <w:keepLines/>
              <w:widowControl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ใช้บริการ</w:t>
            </w:r>
            <w:r w:rsidR="00817702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ระบบ</w:t>
            </w:r>
            <w:r w:rsidR="004D1BFA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สั่งซื้อ</w:t>
            </w:r>
          </w:p>
        </w:tc>
      </w:tr>
    </w:tbl>
    <w:p w14:paraId="7186F6C0" w14:textId="77777777" w:rsidR="008D3660" w:rsidRDefault="008D3660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</w:pPr>
    </w:p>
    <w:p w14:paraId="29E6992D" w14:textId="77777777" w:rsidR="00D11021" w:rsidRDefault="00D11021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cs/>
        </w:rPr>
      </w:pPr>
    </w:p>
    <w:p w14:paraId="24EDC5D0" w14:textId="77777777" w:rsidR="00D11021" w:rsidRDefault="00D11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p w14:paraId="7C185C0E" w14:textId="72991EC1" w:rsidR="00190CDD" w:rsidRPr="00D92303" w:rsidRDefault="00190CDD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</w:pPr>
      <w:r w:rsidRPr="00D92303">
        <w:rPr>
          <w:cs/>
        </w:rPr>
        <w:t xml:space="preserve">รายการที่สำคัญกับกิจการที่เกี่ยวข้องกันสำหรับปีสิ้นสุดวันที่ </w:t>
      </w:r>
      <w:r w:rsidR="00601BEE" w:rsidRPr="00601BEE">
        <w:t>31</w:t>
      </w:r>
      <w:r w:rsidRPr="00D92303">
        <w:rPr>
          <w:cs/>
        </w:rPr>
        <w:t xml:space="preserve"> ธันวาคม </w:t>
      </w:r>
      <w:r w:rsidR="00601BEE" w:rsidRPr="00601BEE">
        <w:t>2</w:t>
      </w:r>
      <w:r w:rsidR="00536D35" w:rsidRPr="00D92303">
        <w:t>56</w:t>
      </w:r>
      <w:r w:rsidR="001F21DA">
        <w:t>8</w:t>
      </w:r>
      <w:r w:rsidR="00A04CD5" w:rsidRPr="00D92303">
        <w:t xml:space="preserve"> </w:t>
      </w:r>
      <w:r w:rsidR="00A04CD5" w:rsidRPr="00D92303">
        <w:rPr>
          <w:cs/>
        </w:rPr>
        <w:t xml:space="preserve">และ </w:t>
      </w:r>
      <w:r w:rsidR="00601BEE" w:rsidRPr="00601BEE">
        <w:t>2</w:t>
      </w:r>
      <w:r w:rsidR="00536D35" w:rsidRPr="00D92303">
        <w:t>56</w:t>
      </w:r>
      <w:r w:rsidR="001F21DA">
        <w:t>7</w:t>
      </w:r>
      <w:r w:rsidR="00C80D20" w:rsidRPr="00D92303">
        <w:t xml:space="preserve"> </w:t>
      </w:r>
      <w:r w:rsidRPr="00D92303">
        <w:rPr>
          <w:cs/>
        </w:rPr>
        <w:t>สรุปได้ดังนี้</w:t>
      </w:r>
    </w:p>
    <w:p w14:paraId="7AF14234" w14:textId="77777777" w:rsidR="0072701D" w:rsidRPr="00ED280B" w:rsidRDefault="0072701D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sz w:val="22"/>
          <w:szCs w:val="22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29"/>
        <w:gridCol w:w="1438"/>
        <w:gridCol w:w="237"/>
        <w:gridCol w:w="1476"/>
      </w:tblGrid>
      <w:tr w:rsidR="00190CDD" w:rsidRPr="00D92303" w14:paraId="33D9B842" w14:textId="77777777" w:rsidTr="00152CB7">
        <w:trPr>
          <w:tblHeader/>
        </w:trPr>
        <w:tc>
          <w:tcPr>
            <w:tcW w:w="3284" w:type="pct"/>
          </w:tcPr>
          <w:p w14:paraId="4D906F2F" w14:textId="77777777" w:rsidR="00190CDD" w:rsidRPr="00D92303" w:rsidRDefault="00190CDD" w:rsidP="00D92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</w:pPr>
          </w:p>
        </w:tc>
        <w:tc>
          <w:tcPr>
            <w:tcW w:w="783" w:type="pct"/>
          </w:tcPr>
          <w:p w14:paraId="39063FB5" w14:textId="5D277899" w:rsidR="00190CDD" w:rsidRPr="00D92303" w:rsidRDefault="00601BEE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cs/>
              </w:rPr>
            </w:pPr>
            <w:r w:rsidRPr="00601BEE">
              <w:t>2</w:t>
            </w:r>
            <w:r w:rsidR="00536D35" w:rsidRPr="00D92303">
              <w:t>56</w:t>
            </w:r>
            <w:r w:rsidR="001F21DA">
              <w:t>8</w:t>
            </w:r>
          </w:p>
        </w:tc>
        <w:tc>
          <w:tcPr>
            <w:tcW w:w="129" w:type="pct"/>
          </w:tcPr>
          <w:p w14:paraId="3FC6D03B" w14:textId="77777777" w:rsidR="00190CDD" w:rsidRPr="00D92303" w:rsidRDefault="00190CDD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cs/>
              </w:rPr>
            </w:pPr>
          </w:p>
        </w:tc>
        <w:tc>
          <w:tcPr>
            <w:tcW w:w="804" w:type="pct"/>
          </w:tcPr>
          <w:p w14:paraId="492F3A3B" w14:textId="18916902" w:rsidR="00190CDD" w:rsidRPr="00D92303" w:rsidRDefault="00601BEE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spacing w:val="-8"/>
                <w:cs/>
              </w:rPr>
            </w:pPr>
            <w:r w:rsidRPr="00601BEE">
              <w:rPr>
                <w:spacing w:val="-8"/>
              </w:rPr>
              <w:t>2</w:t>
            </w:r>
            <w:r w:rsidR="00536D35" w:rsidRPr="00D92303">
              <w:rPr>
                <w:spacing w:val="-8"/>
              </w:rPr>
              <w:t>56</w:t>
            </w:r>
            <w:r w:rsidR="009F6ABD">
              <w:rPr>
                <w:spacing w:val="-8"/>
              </w:rPr>
              <w:t>7</w:t>
            </w:r>
          </w:p>
        </w:tc>
      </w:tr>
      <w:tr w:rsidR="00190CDD" w:rsidRPr="00D92303" w14:paraId="4FDCAE29" w14:textId="77777777" w:rsidTr="00152CB7">
        <w:trPr>
          <w:tblHeader/>
        </w:trPr>
        <w:tc>
          <w:tcPr>
            <w:tcW w:w="3284" w:type="pct"/>
          </w:tcPr>
          <w:p w14:paraId="427E991D" w14:textId="77777777" w:rsidR="00190CDD" w:rsidRPr="00D92303" w:rsidRDefault="00190CDD" w:rsidP="00D92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</w:pPr>
          </w:p>
        </w:tc>
        <w:tc>
          <w:tcPr>
            <w:tcW w:w="1716" w:type="pct"/>
            <w:gridSpan w:val="3"/>
          </w:tcPr>
          <w:p w14:paraId="0DC4BEE9" w14:textId="77777777" w:rsidR="00190CDD" w:rsidRPr="00D92303" w:rsidRDefault="00190CDD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i/>
                <w:iCs/>
                <w:cs/>
              </w:rPr>
            </w:pPr>
            <w:r w:rsidRPr="00D92303">
              <w:rPr>
                <w:i/>
                <w:iCs/>
                <w:cs/>
              </w:rPr>
              <w:t>(พันบาท)</w:t>
            </w:r>
          </w:p>
        </w:tc>
      </w:tr>
      <w:tr w:rsidR="00190CDD" w:rsidRPr="00D92303" w14:paraId="26BFAF2B" w14:textId="77777777" w:rsidTr="00152CB7">
        <w:tc>
          <w:tcPr>
            <w:tcW w:w="3284" w:type="pct"/>
            <w:hideMark/>
          </w:tcPr>
          <w:p w14:paraId="6012399A" w14:textId="77777777" w:rsidR="00190CDD" w:rsidRPr="00D92303" w:rsidRDefault="00190CDD" w:rsidP="00D92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b/>
                <w:bCs/>
                <w:i/>
                <w:iCs/>
              </w:rPr>
            </w:pPr>
            <w:r w:rsidRPr="00D92303">
              <w:rPr>
                <w:b/>
                <w:bCs/>
                <w:i/>
                <w:iCs/>
                <w:cs/>
              </w:rPr>
              <w:t>รายได้</w:t>
            </w:r>
          </w:p>
        </w:tc>
        <w:tc>
          <w:tcPr>
            <w:tcW w:w="783" w:type="pct"/>
          </w:tcPr>
          <w:p w14:paraId="3638B990" w14:textId="77777777" w:rsidR="00190CDD" w:rsidRPr="00D92303" w:rsidRDefault="00190CDD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</w:pPr>
          </w:p>
        </w:tc>
        <w:tc>
          <w:tcPr>
            <w:tcW w:w="129" w:type="pct"/>
          </w:tcPr>
          <w:p w14:paraId="3933A361" w14:textId="77777777" w:rsidR="00190CDD" w:rsidRPr="00D92303" w:rsidRDefault="00190CDD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</w:pPr>
          </w:p>
        </w:tc>
        <w:tc>
          <w:tcPr>
            <w:tcW w:w="804" w:type="pct"/>
          </w:tcPr>
          <w:p w14:paraId="0D0F8075" w14:textId="77777777" w:rsidR="00190CDD" w:rsidRPr="00D92303" w:rsidRDefault="00190CDD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</w:pPr>
          </w:p>
        </w:tc>
      </w:tr>
      <w:tr w:rsidR="00190CDD" w:rsidRPr="00D92303" w14:paraId="2E349F60" w14:textId="77777777" w:rsidTr="00152CB7">
        <w:tc>
          <w:tcPr>
            <w:tcW w:w="3284" w:type="pct"/>
            <w:hideMark/>
          </w:tcPr>
          <w:p w14:paraId="22AFD3F9" w14:textId="77777777" w:rsidR="00190CDD" w:rsidRPr="00D92303" w:rsidRDefault="00190CDD" w:rsidP="00D92303">
            <w:pPr>
              <w:tabs>
                <w:tab w:val="clear" w:pos="227"/>
                <w:tab w:val="clear" w:pos="454"/>
                <w:tab w:val="clear" w:pos="680"/>
                <w:tab w:val="clear" w:pos="6549"/>
                <w:tab w:val="left" w:pos="720"/>
                <w:tab w:val="left" w:pos="4751"/>
              </w:tabs>
              <w:spacing w:line="240" w:lineRule="auto"/>
              <w:ind w:right="29"/>
            </w:pPr>
            <w:r w:rsidRPr="00D92303">
              <w:rPr>
                <w:cs/>
              </w:rPr>
              <w:t>รายได้ค่าเช่าและค่าบริการ</w:t>
            </w:r>
          </w:p>
        </w:tc>
        <w:tc>
          <w:tcPr>
            <w:tcW w:w="783" w:type="pct"/>
          </w:tcPr>
          <w:p w14:paraId="4E63B8A5" w14:textId="77777777" w:rsidR="00190CDD" w:rsidRPr="00D92303" w:rsidRDefault="00190CDD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780"/>
              </w:tabs>
              <w:spacing w:after="0" w:line="240" w:lineRule="auto"/>
              <w:ind w:left="-19" w:right="29"/>
            </w:pPr>
          </w:p>
        </w:tc>
        <w:tc>
          <w:tcPr>
            <w:tcW w:w="129" w:type="pct"/>
          </w:tcPr>
          <w:p w14:paraId="62AF6CD4" w14:textId="77777777" w:rsidR="00190CDD" w:rsidRPr="00D92303" w:rsidRDefault="00190CDD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780"/>
              </w:tabs>
              <w:spacing w:after="0" w:line="240" w:lineRule="auto"/>
              <w:ind w:left="-19" w:right="29"/>
            </w:pPr>
          </w:p>
        </w:tc>
        <w:tc>
          <w:tcPr>
            <w:tcW w:w="804" w:type="pct"/>
          </w:tcPr>
          <w:p w14:paraId="7EEEE784" w14:textId="77777777" w:rsidR="00190CDD" w:rsidRPr="00D92303" w:rsidRDefault="00190CDD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780"/>
              </w:tabs>
              <w:spacing w:after="0" w:line="240" w:lineRule="auto"/>
              <w:ind w:left="-19" w:right="29"/>
            </w:pPr>
          </w:p>
        </w:tc>
      </w:tr>
      <w:tr w:rsidR="00082CF2" w:rsidRPr="00D92303" w14:paraId="2213091B" w14:textId="77777777" w:rsidTr="00152CB7">
        <w:tc>
          <w:tcPr>
            <w:tcW w:w="3284" w:type="pct"/>
          </w:tcPr>
          <w:p w14:paraId="33D2F96C" w14:textId="47C1EEDC" w:rsidR="00082CF2" w:rsidRPr="00D92303" w:rsidRDefault="00082CF2" w:rsidP="00082C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D92303">
              <w:rPr>
                <w:cs/>
              </w:rPr>
              <w:t>บริษัท ทรู มูฟ เอช ยูนิเวอร์แซล คอมมิวนิเคชั่น จำกัด</w:t>
            </w:r>
          </w:p>
        </w:tc>
        <w:tc>
          <w:tcPr>
            <w:tcW w:w="783" w:type="pct"/>
          </w:tcPr>
          <w:p w14:paraId="3FB76C04" w14:textId="200CC004" w:rsidR="00082CF2" w:rsidRPr="00D92303" w:rsidRDefault="00082CF2" w:rsidP="0008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right="-22"/>
            </w:pPr>
            <w:r w:rsidRPr="00304026">
              <w:t xml:space="preserve"> </w:t>
            </w:r>
            <w:r w:rsidR="00601BEE" w:rsidRPr="00601BEE">
              <w:t>1</w:t>
            </w:r>
            <w:r w:rsidRPr="00304026">
              <w:t>98,79</w:t>
            </w:r>
            <w:r w:rsidR="00601BEE" w:rsidRPr="00601BEE">
              <w:t>1</w:t>
            </w:r>
            <w:r w:rsidRPr="00304026">
              <w:t xml:space="preserve"> </w:t>
            </w:r>
          </w:p>
        </w:tc>
        <w:tc>
          <w:tcPr>
            <w:tcW w:w="129" w:type="pct"/>
          </w:tcPr>
          <w:p w14:paraId="7AB7AFBD" w14:textId="77777777" w:rsidR="00082CF2" w:rsidRPr="00D92303" w:rsidRDefault="00082CF2" w:rsidP="0008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2053"/>
              </w:tabs>
              <w:spacing w:after="0" w:line="240" w:lineRule="auto"/>
              <w:ind w:right="72"/>
              <w:jc w:val="right"/>
              <w:rPr>
                <w:cs/>
              </w:rPr>
            </w:pPr>
          </w:p>
        </w:tc>
        <w:tc>
          <w:tcPr>
            <w:tcW w:w="804" w:type="pct"/>
          </w:tcPr>
          <w:p w14:paraId="73DDE124" w14:textId="19A0606A" w:rsidR="00082CF2" w:rsidRPr="00D92303" w:rsidRDefault="00082CF2" w:rsidP="0008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</w:pPr>
            <w:r w:rsidRPr="00C36C7A">
              <w:t xml:space="preserve"> </w:t>
            </w:r>
            <w:r w:rsidR="00601BEE" w:rsidRPr="00601BEE">
              <w:t>20</w:t>
            </w:r>
            <w:r w:rsidRPr="00C36C7A">
              <w:t>4,</w:t>
            </w:r>
            <w:r w:rsidR="00601BEE" w:rsidRPr="00601BEE">
              <w:t>30</w:t>
            </w:r>
            <w:r w:rsidRPr="00C36C7A">
              <w:t xml:space="preserve">8 </w:t>
            </w:r>
          </w:p>
        </w:tc>
      </w:tr>
      <w:tr w:rsidR="00082CF2" w:rsidRPr="00D92303" w14:paraId="0B9B7857" w14:textId="77777777" w:rsidTr="00152CB7">
        <w:tc>
          <w:tcPr>
            <w:tcW w:w="3284" w:type="pct"/>
          </w:tcPr>
          <w:p w14:paraId="4F51215B" w14:textId="79B39EDF" w:rsidR="00082CF2" w:rsidRPr="00D92303" w:rsidRDefault="00082CF2" w:rsidP="00082C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D92303">
              <w:rPr>
                <w:cs/>
              </w:rPr>
              <w:t xml:space="preserve">บริษัท </w:t>
            </w:r>
            <w:hyperlink r:id="rId13" w:history="1">
              <w:r w:rsidRPr="00D92303">
                <w:rPr>
                  <w:cs/>
                </w:rPr>
                <w:t>ทรู คอร์ปอเรชั่น จำกัด (มหาชน)</w:t>
              </w:r>
            </w:hyperlink>
          </w:p>
        </w:tc>
        <w:tc>
          <w:tcPr>
            <w:tcW w:w="783" w:type="pct"/>
          </w:tcPr>
          <w:p w14:paraId="76798403" w14:textId="5A558102" w:rsidR="00082CF2" w:rsidRPr="00D92303" w:rsidRDefault="00082CF2" w:rsidP="0008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right="-133"/>
            </w:pPr>
            <w:r w:rsidRPr="00304026">
              <w:t xml:space="preserve"> 79,</w:t>
            </w:r>
            <w:r w:rsidR="00601BEE" w:rsidRPr="00601BEE">
              <w:t>13</w:t>
            </w:r>
            <w:r w:rsidRPr="00304026">
              <w:t xml:space="preserve">5 </w:t>
            </w:r>
          </w:p>
        </w:tc>
        <w:tc>
          <w:tcPr>
            <w:tcW w:w="129" w:type="pct"/>
          </w:tcPr>
          <w:p w14:paraId="2ECA4CC5" w14:textId="77777777" w:rsidR="00082CF2" w:rsidRPr="00D92303" w:rsidRDefault="00082CF2" w:rsidP="0008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2053"/>
              </w:tabs>
              <w:spacing w:after="0" w:line="240" w:lineRule="auto"/>
              <w:ind w:right="72"/>
              <w:jc w:val="right"/>
            </w:pPr>
          </w:p>
        </w:tc>
        <w:tc>
          <w:tcPr>
            <w:tcW w:w="804" w:type="pct"/>
          </w:tcPr>
          <w:p w14:paraId="21EFE7C7" w14:textId="10C7F888" w:rsidR="00082CF2" w:rsidRPr="00D92303" w:rsidRDefault="00082CF2" w:rsidP="0008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</w:pPr>
            <w:r w:rsidRPr="00C36C7A">
              <w:t xml:space="preserve"> 86,</w:t>
            </w:r>
            <w:r w:rsidR="00601BEE" w:rsidRPr="00601BEE">
              <w:t>0</w:t>
            </w:r>
            <w:r w:rsidRPr="00C36C7A">
              <w:t>7</w:t>
            </w:r>
            <w:r w:rsidR="00601BEE" w:rsidRPr="00601BEE">
              <w:t>2</w:t>
            </w:r>
            <w:r w:rsidRPr="00C36C7A">
              <w:t xml:space="preserve"> </w:t>
            </w:r>
          </w:p>
        </w:tc>
      </w:tr>
      <w:tr w:rsidR="00082CF2" w:rsidRPr="00D92303" w14:paraId="194CE371" w14:textId="77777777" w:rsidTr="00152CB7">
        <w:tc>
          <w:tcPr>
            <w:tcW w:w="3284" w:type="pct"/>
          </w:tcPr>
          <w:p w14:paraId="676046A8" w14:textId="0BC8846A" w:rsidR="00082CF2" w:rsidRPr="00D92303" w:rsidRDefault="00082CF2" w:rsidP="00082C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42676E">
              <w:rPr>
                <w:cs/>
              </w:rPr>
              <w:t>บริษัท ซุปเปอร์เซฟเซอร์วิส จำกัด</w:t>
            </w:r>
          </w:p>
        </w:tc>
        <w:tc>
          <w:tcPr>
            <w:tcW w:w="783" w:type="pct"/>
          </w:tcPr>
          <w:p w14:paraId="7383838E" w14:textId="310ECAC7" w:rsidR="00082CF2" w:rsidRPr="00D92303" w:rsidRDefault="00082CF2" w:rsidP="0008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right="-133"/>
            </w:pPr>
            <w:r w:rsidRPr="00304026">
              <w:t xml:space="preserve"> 5</w:t>
            </w:r>
            <w:r w:rsidR="00601BEE" w:rsidRPr="00601BEE">
              <w:t>3</w:t>
            </w:r>
            <w:r w:rsidRPr="00304026">
              <w:t>,</w:t>
            </w:r>
            <w:r w:rsidR="00601BEE" w:rsidRPr="00601BEE">
              <w:t>112</w:t>
            </w:r>
            <w:r w:rsidRPr="00304026">
              <w:t xml:space="preserve"> </w:t>
            </w:r>
          </w:p>
        </w:tc>
        <w:tc>
          <w:tcPr>
            <w:tcW w:w="129" w:type="pct"/>
          </w:tcPr>
          <w:p w14:paraId="175AC757" w14:textId="77777777" w:rsidR="00082CF2" w:rsidRPr="00D92303" w:rsidRDefault="00082CF2" w:rsidP="0008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2053"/>
              </w:tabs>
              <w:spacing w:after="0" w:line="240" w:lineRule="auto"/>
              <w:ind w:right="72"/>
              <w:jc w:val="right"/>
            </w:pPr>
          </w:p>
        </w:tc>
        <w:tc>
          <w:tcPr>
            <w:tcW w:w="804" w:type="pct"/>
          </w:tcPr>
          <w:p w14:paraId="109E05B0" w14:textId="2E231B4D" w:rsidR="00082CF2" w:rsidRPr="00D92303" w:rsidRDefault="00082CF2" w:rsidP="0008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</w:pPr>
            <w:r w:rsidRPr="00C36C7A">
              <w:t xml:space="preserve"> 6</w:t>
            </w:r>
            <w:r w:rsidR="00601BEE" w:rsidRPr="00601BEE">
              <w:t>0</w:t>
            </w:r>
            <w:r w:rsidRPr="00C36C7A">
              <w:t xml:space="preserve">,959 </w:t>
            </w:r>
          </w:p>
        </w:tc>
      </w:tr>
      <w:tr w:rsidR="00082CF2" w:rsidRPr="00D92303" w14:paraId="62C9BAF7" w14:textId="77777777" w:rsidTr="00152CB7">
        <w:tc>
          <w:tcPr>
            <w:tcW w:w="3284" w:type="pct"/>
          </w:tcPr>
          <w:p w14:paraId="40EDAFAB" w14:textId="77777777" w:rsidR="00082CF2" w:rsidRPr="00D92303" w:rsidRDefault="00082CF2" w:rsidP="00082C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D92303">
              <w:rPr>
                <w:cs/>
              </w:rPr>
              <w:t xml:space="preserve">บริษัท </w:t>
            </w:r>
            <w:hyperlink r:id="rId14" w:history="1">
              <w:r w:rsidRPr="00D92303">
                <w:rPr>
                  <w:cs/>
                </w:rPr>
                <w:t>ทรู อินเทอร์เน็ต ดาต้า เซ็นเตอร์ จำกัด</w:t>
              </w:r>
            </w:hyperlink>
            <w:r w:rsidRPr="00D92303">
              <w:rPr>
                <w:cs/>
              </w:rPr>
              <w:t xml:space="preserve"> </w:t>
            </w:r>
          </w:p>
        </w:tc>
        <w:tc>
          <w:tcPr>
            <w:tcW w:w="783" w:type="pct"/>
          </w:tcPr>
          <w:p w14:paraId="79790683" w14:textId="2478668B" w:rsidR="00082CF2" w:rsidRPr="00D92303" w:rsidRDefault="00082CF2" w:rsidP="0008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right="-133"/>
            </w:pPr>
            <w:r w:rsidRPr="00304026">
              <w:t xml:space="preserve"> </w:t>
            </w:r>
            <w:r w:rsidR="00601BEE" w:rsidRPr="00601BEE">
              <w:t>3</w:t>
            </w:r>
            <w:r w:rsidRPr="00304026">
              <w:t>7,95</w:t>
            </w:r>
            <w:r w:rsidR="00601BEE" w:rsidRPr="00601BEE">
              <w:t>3</w:t>
            </w:r>
            <w:r w:rsidRPr="00304026">
              <w:t xml:space="preserve"> </w:t>
            </w:r>
          </w:p>
        </w:tc>
        <w:tc>
          <w:tcPr>
            <w:tcW w:w="129" w:type="pct"/>
          </w:tcPr>
          <w:p w14:paraId="32FBD62A" w14:textId="77777777" w:rsidR="00082CF2" w:rsidRPr="00D92303" w:rsidRDefault="00082CF2" w:rsidP="0008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2053"/>
              </w:tabs>
              <w:spacing w:after="0" w:line="240" w:lineRule="auto"/>
              <w:ind w:right="72"/>
              <w:jc w:val="right"/>
            </w:pPr>
          </w:p>
        </w:tc>
        <w:tc>
          <w:tcPr>
            <w:tcW w:w="804" w:type="pct"/>
          </w:tcPr>
          <w:p w14:paraId="0253C56E" w14:textId="13F1F895" w:rsidR="00082CF2" w:rsidRPr="00D92303" w:rsidRDefault="00082CF2" w:rsidP="0008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</w:pPr>
            <w:r w:rsidRPr="00C36C7A">
              <w:t xml:space="preserve"> </w:t>
            </w:r>
            <w:r w:rsidR="00601BEE" w:rsidRPr="00601BEE">
              <w:t>3</w:t>
            </w:r>
            <w:r w:rsidRPr="00C36C7A">
              <w:t>9,</w:t>
            </w:r>
            <w:r w:rsidR="00601BEE" w:rsidRPr="00601BEE">
              <w:t>022</w:t>
            </w:r>
            <w:r w:rsidRPr="00C36C7A">
              <w:t xml:space="preserve"> </w:t>
            </w:r>
          </w:p>
        </w:tc>
      </w:tr>
      <w:tr w:rsidR="00082CF2" w:rsidRPr="00D92303" w14:paraId="7E526CEE" w14:textId="77777777" w:rsidTr="00152CB7">
        <w:tc>
          <w:tcPr>
            <w:tcW w:w="3284" w:type="pct"/>
          </w:tcPr>
          <w:p w14:paraId="66645A2D" w14:textId="7AE2C96B" w:rsidR="00082CF2" w:rsidRPr="00D92303" w:rsidRDefault="00082CF2" w:rsidP="00082C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D92303">
              <w:rPr>
                <w:cs/>
              </w:rPr>
              <w:t>บริษัท ทรู อินเทอร์เน็ต คอร์ปอเรชั่น จำกัด</w:t>
            </w:r>
          </w:p>
        </w:tc>
        <w:tc>
          <w:tcPr>
            <w:tcW w:w="783" w:type="pct"/>
          </w:tcPr>
          <w:p w14:paraId="32E44F82" w14:textId="02B2C42D" w:rsidR="00082CF2" w:rsidRPr="00D92303" w:rsidRDefault="00082CF2" w:rsidP="0008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right="-133"/>
            </w:pPr>
            <w:r w:rsidRPr="00304026">
              <w:t xml:space="preserve"> </w:t>
            </w:r>
            <w:r w:rsidR="00601BEE" w:rsidRPr="00601BEE">
              <w:t>1</w:t>
            </w:r>
            <w:r w:rsidRPr="00304026">
              <w:t>9,</w:t>
            </w:r>
            <w:r w:rsidR="00601BEE" w:rsidRPr="00601BEE">
              <w:t>32</w:t>
            </w:r>
            <w:r w:rsidRPr="00304026">
              <w:t xml:space="preserve">7 </w:t>
            </w:r>
          </w:p>
        </w:tc>
        <w:tc>
          <w:tcPr>
            <w:tcW w:w="129" w:type="pct"/>
          </w:tcPr>
          <w:p w14:paraId="7BCAFBED" w14:textId="77777777" w:rsidR="00082CF2" w:rsidRPr="00D92303" w:rsidRDefault="00082CF2" w:rsidP="0008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2053"/>
              </w:tabs>
              <w:spacing w:after="0" w:line="240" w:lineRule="auto"/>
              <w:ind w:right="72"/>
              <w:jc w:val="right"/>
            </w:pPr>
          </w:p>
        </w:tc>
        <w:tc>
          <w:tcPr>
            <w:tcW w:w="804" w:type="pct"/>
          </w:tcPr>
          <w:p w14:paraId="352F9ACD" w14:textId="2C0BF3EA" w:rsidR="00082CF2" w:rsidRPr="00D92303" w:rsidRDefault="00082CF2" w:rsidP="0008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</w:pPr>
            <w:r w:rsidRPr="00C36C7A">
              <w:t xml:space="preserve"> 65,8</w:t>
            </w:r>
            <w:r w:rsidR="00601BEE" w:rsidRPr="00601BEE">
              <w:t>0</w:t>
            </w:r>
            <w:r w:rsidRPr="00C36C7A">
              <w:t xml:space="preserve">7 </w:t>
            </w:r>
          </w:p>
        </w:tc>
      </w:tr>
      <w:tr w:rsidR="00082CF2" w:rsidRPr="00D92303" w14:paraId="10D6E633" w14:textId="77777777" w:rsidTr="00152CB7">
        <w:tc>
          <w:tcPr>
            <w:tcW w:w="3284" w:type="pct"/>
          </w:tcPr>
          <w:p w14:paraId="4ADBFCDB" w14:textId="77777777" w:rsidR="00082CF2" w:rsidRPr="00D92303" w:rsidRDefault="00082CF2" w:rsidP="00082C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D92303">
              <w:rPr>
                <w:cs/>
              </w:rPr>
              <w:t>บริษัท ทรู จีเอส จำกัด</w:t>
            </w:r>
          </w:p>
        </w:tc>
        <w:tc>
          <w:tcPr>
            <w:tcW w:w="783" w:type="pct"/>
          </w:tcPr>
          <w:p w14:paraId="74803393" w14:textId="12883501" w:rsidR="00082CF2" w:rsidRPr="00D92303" w:rsidRDefault="00082CF2" w:rsidP="0008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right="-133"/>
            </w:pPr>
            <w:r w:rsidRPr="00304026">
              <w:t xml:space="preserve"> </w:t>
            </w:r>
            <w:r w:rsidR="00601BEE" w:rsidRPr="00601BEE">
              <w:t>1</w:t>
            </w:r>
            <w:r w:rsidRPr="00304026">
              <w:t xml:space="preserve">5,986 </w:t>
            </w:r>
          </w:p>
        </w:tc>
        <w:tc>
          <w:tcPr>
            <w:tcW w:w="129" w:type="pct"/>
          </w:tcPr>
          <w:p w14:paraId="75477C52" w14:textId="77777777" w:rsidR="00082CF2" w:rsidRPr="00D92303" w:rsidRDefault="00082CF2" w:rsidP="0008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2053"/>
              </w:tabs>
              <w:spacing w:after="0" w:line="240" w:lineRule="auto"/>
              <w:ind w:right="72"/>
              <w:jc w:val="right"/>
            </w:pPr>
          </w:p>
        </w:tc>
        <w:tc>
          <w:tcPr>
            <w:tcW w:w="804" w:type="pct"/>
          </w:tcPr>
          <w:p w14:paraId="5279419C" w14:textId="408605D4" w:rsidR="00082CF2" w:rsidRPr="00D92303" w:rsidRDefault="00082CF2" w:rsidP="0008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rPr>
                <w:cs/>
              </w:rPr>
            </w:pPr>
            <w:r w:rsidRPr="00C36C7A">
              <w:t xml:space="preserve"> </w:t>
            </w:r>
            <w:r w:rsidR="00601BEE" w:rsidRPr="00601BEE">
              <w:t>1</w:t>
            </w:r>
            <w:r w:rsidRPr="00C36C7A">
              <w:t>6,</w:t>
            </w:r>
            <w:r w:rsidR="00601BEE" w:rsidRPr="00601BEE">
              <w:t>3</w:t>
            </w:r>
            <w:r w:rsidRPr="00C36C7A">
              <w:t>8</w:t>
            </w:r>
            <w:r w:rsidR="00601BEE" w:rsidRPr="00601BEE">
              <w:t>3</w:t>
            </w:r>
            <w:r w:rsidRPr="00C36C7A">
              <w:t xml:space="preserve"> </w:t>
            </w:r>
          </w:p>
        </w:tc>
      </w:tr>
      <w:tr w:rsidR="00082CF2" w:rsidRPr="00D92303" w14:paraId="1B80F2B5" w14:textId="77777777" w:rsidTr="00152CB7">
        <w:tc>
          <w:tcPr>
            <w:tcW w:w="3284" w:type="pct"/>
          </w:tcPr>
          <w:p w14:paraId="4326A70D" w14:textId="3CEBC758" w:rsidR="00082CF2" w:rsidRPr="00D92303" w:rsidRDefault="00082CF2" w:rsidP="00082C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D92303">
              <w:rPr>
                <w:cs/>
              </w:rPr>
              <w:t>บริษัท เครือเจริญโภคภัณฑ์ จำกัด</w:t>
            </w:r>
          </w:p>
        </w:tc>
        <w:tc>
          <w:tcPr>
            <w:tcW w:w="783" w:type="pct"/>
          </w:tcPr>
          <w:p w14:paraId="3CE37803" w14:textId="7D0B6F54" w:rsidR="00082CF2" w:rsidRPr="00D92303" w:rsidRDefault="00082CF2" w:rsidP="0008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right="-22"/>
            </w:pPr>
            <w:r w:rsidRPr="00304026">
              <w:t xml:space="preserve"> </w:t>
            </w:r>
            <w:r w:rsidR="00601BEE" w:rsidRPr="00601BEE">
              <w:t>1</w:t>
            </w:r>
            <w:r w:rsidRPr="00304026">
              <w:t xml:space="preserve">5,564 </w:t>
            </w:r>
          </w:p>
        </w:tc>
        <w:tc>
          <w:tcPr>
            <w:tcW w:w="129" w:type="pct"/>
          </w:tcPr>
          <w:p w14:paraId="7D7FE034" w14:textId="77777777" w:rsidR="00082CF2" w:rsidRPr="00D92303" w:rsidRDefault="00082CF2" w:rsidP="0008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right="-22"/>
            </w:pPr>
          </w:p>
        </w:tc>
        <w:tc>
          <w:tcPr>
            <w:tcW w:w="804" w:type="pct"/>
          </w:tcPr>
          <w:p w14:paraId="2DC93848" w14:textId="7A892AEB" w:rsidR="00082CF2" w:rsidRPr="00D92303" w:rsidRDefault="00082CF2" w:rsidP="0008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</w:pPr>
            <w:r w:rsidRPr="00C36C7A">
              <w:t xml:space="preserve"> </w:t>
            </w:r>
            <w:r w:rsidR="00601BEE" w:rsidRPr="00601BEE">
              <w:t>1</w:t>
            </w:r>
            <w:r w:rsidRPr="00C36C7A">
              <w:t>5,</w:t>
            </w:r>
            <w:r w:rsidR="00601BEE" w:rsidRPr="00601BEE">
              <w:t>00</w:t>
            </w:r>
            <w:r w:rsidRPr="00C36C7A">
              <w:t xml:space="preserve">4 </w:t>
            </w:r>
          </w:p>
        </w:tc>
      </w:tr>
      <w:tr w:rsidR="00082CF2" w:rsidRPr="00D92303" w14:paraId="3295529B" w14:textId="77777777" w:rsidTr="00152CB7">
        <w:tc>
          <w:tcPr>
            <w:tcW w:w="3284" w:type="pct"/>
          </w:tcPr>
          <w:p w14:paraId="4DD89E3E" w14:textId="7563042C" w:rsidR="00082CF2" w:rsidRPr="00D92303" w:rsidRDefault="00082CF2" w:rsidP="00082C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954C36">
              <w:rPr>
                <w:cs/>
              </w:rPr>
              <w:t>บริษัท แวลู ครีเอชั่น คอนซัลติ้ง จำกัด</w:t>
            </w:r>
          </w:p>
        </w:tc>
        <w:tc>
          <w:tcPr>
            <w:tcW w:w="783" w:type="pct"/>
          </w:tcPr>
          <w:p w14:paraId="0A3B9A53" w14:textId="3771B6DC" w:rsidR="00082CF2" w:rsidRPr="00D92303" w:rsidRDefault="00082CF2" w:rsidP="0008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right="-22"/>
            </w:pPr>
            <w:r w:rsidRPr="00304026">
              <w:t xml:space="preserve"> </w:t>
            </w:r>
            <w:r w:rsidR="00601BEE" w:rsidRPr="00601BEE">
              <w:t>1</w:t>
            </w:r>
            <w:r w:rsidRPr="00304026">
              <w:t xml:space="preserve">5,449 </w:t>
            </w:r>
          </w:p>
        </w:tc>
        <w:tc>
          <w:tcPr>
            <w:tcW w:w="129" w:type="pct"/>
          </w:tcPr>
          <w:p w14:paraId="2B9C27EA" w14:textId="77777777" w:rsidR="00082CF2" w:rsidRPr="00D92303" w:rsidRDefault="00082CF2" w:rsidP="0008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right="-22"/>
            </w:pPr>
          </w:p>
        </w:tc>
        <w:tc>
          <w:tcPr>
            <w:tcW w:w="804" w:type="pct"/>
          </w:tcPr>
          <w:p w14:paraId="20B3F39B" w14:textId="0C360C21" w:rsidR="00082CF2" w:rsidRPr="00D92303" w:rsidRDefault="00082CF2" w:rsidP="0008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</w:pPr>
            <w:r w:rsidRPr="00C36C7A">
              <w:t xml:space="preserve"> </w:t>
            </w:r>
            <w:r w:rsidR="00601BEE" w:rsidRPr="00601BEE">
              <w:t>1</w:t>
            </w:r>
            <w:r w:rsidRPr="00C36C7A">
              <w:t xml:space="preserve">4,485 </w:t>
            </w:r>
          </w:p>
        </w:tc>
      </w:tr>
      <w:tr w:rsidR="00082CF2" w:rsidRPr="00D92303" w14:paraId="771B740A" w14:textId="77777777" w:rsidTr="00152CB7">
        <w:tc>
          <w:tcPr>
            <w:tcW w:w="3284" w:type="pct"/>
          </w:tcPr>
          <w:p w14:paraId="71AA9C20" w14:textId="3559ADDF" w:rsidR="00082CF2" w:rsidRPr="00954C36" w:rsidRDefault="00082CF2" w:rsidP="00082C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D92303">
              <w:rPr>
                <w:rFonts w:hint="cs"/>
                <w:cs/>
              </w:rPr>
              <w:t>บริษัท ซีพีเอฟ (ประเทศไทย) จำกัด มหาชน</w:t>
            </w:r>
          </w:p>
        </w:tc>
        <w:tc>
          <w:tcPr>
            <w:tcW w:w="783" w:type="pct"/>
          </w:tcPr>
          <w:p w14:paraId="39345D01" w14:textId="71DE5DEA" w:rsidR="00082CF2" w:rsidRPr="00FA5E62" w:rsidRDefault="00082CF2" w:rsidP="0008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right="-22"/>
            </w:pPr>
            <w:r w:rsidRPr="00304026">
              <w:t xml:space="preserve"> </w:t>
            </w:r>
            <w:r w:rsidR="00601BEE" w:rsidRPr="00601BEE">
              <w:t>13</w:t>
            </w:r>
            <w:r w:rsidRPr="00304026">
              <w:t>,</w:t>
            </w:r>
            <w:r w:rsidR="00601BEE" w:rsidRPr="00601BEE">
              <w:t>21</w:t>
            </w:r>
            <w:r w:rsidRPr="00304026">
              <w:t xml:space="preserve">8 </w:t>
            </w:r>
          </w:p>
        </w:tc>
        <w:tc>
          <w:tcPr>
            <w:tcW w:w="129" w:type="pct"/>
          </w:tcPr>
          <w:p w14:paraId="28E0C010" w14:textId="77777777" w:rsidR="00082CF2" w:rsidRPr="00D92303" w:rsidRDefault="00082CF2" w:rsidP="0008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right="-22"/>
            </w:pPr>
          </w:p>
        </w:tc>
        <w:tc>
          <w:tcPr>
            <w:tcW w:w="804" w:type="pct"/>
          </w:tcPr>
          <w:p w14:paraId="5134F157" w14:textId="247E5A6E" w:rsidR="00082CF2" w:rsidRPr="005E6877" w:rsidRDefault="00082CF2" w:rsidP="0008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</w:pPr>
            <w:r w:rsidRPr="00C36C7A">
              <w:t xml:space="preserve"> </w:t>
            </w:r>
            <w:r w:rsidR="00601BEE" w:rsidRPr="00601BEE">
              <w:t>12</w:t>
            </w:r>
            <w:r w:rsidRPr="00C36C7A">
              <w:t>,8</w:t>
            </w:r>
            <w:r w:rsidR="00601BEE" w:rsidRPr="00601BEE">
              <w:t>02</w:t>
            </w:r>
            <w:r w:rsidRPr="00C36C7A">
              <w:t xml:space="preserve"> </w:t>
            </w:r>
          </w:p>
        </w:tc>
      </w:tr>
      <w:tr w:rsidR="00082CF2" w:rsidRPr="00D92303" w14:paraId="66DAE6F1" w14:textId="77777777" w:rsidTr="00152CB7">
        <w:tc>
          <w:tcPr>
            <w:tcW w:w="3284" w:type="pct"/>
          </w:tcPr>
          <w:p w14:paraId="1F49F4EB" w14:textId="53FF4471" w:rsidR="00082CF2" w:rsidRPr="00D92303" w:rsidRDefault="00082CF2" w:rsidP="00082C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D92303">
              <w:rPr>
                <w:cs/>
              </w:rPr>
              <w:t>บริษัท ทรู พรอพเพอร์ตีส์ จำกัด</w:t>
            </w:r>
          </w:p>
        </w:tc>
        <w:tc>
          <w:tcPr>
            <w:tcW w:w="783" w:type="pct"/>
          </w:tcPr>
          <w:p w14:paraId="73458C4C" w14:textId="48EFA01C" w:rsidR="00082CF2" w:rsidRPr="00D92303" w:rsidRDefault="00082CF2" w:rsidP="0008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right="-22"/>
            </w:pPr>
            <w:r w:rsidRPr="00304026">
              <w:t xml:space="preserve"> </w:t>
            </w:r>
            <w:r w:rsidR="00601BEE" w:rsidRPr="00601BEE">
              <w:t>10</w:t>
            </w:r>
            <w:r w:rsidRPr="00304026">
              <w:t>,56</w:t>
            </w:r>
            <w:r w:rsidR="00601BEE" w:rsidRPr="00601BEE">
              <w:t>1</w:t>
            </w:r>
            <w:r w:rsidRPr="00304026">
              <w:t xml:space="preserve"> </w:t>
            </w:r>
          </w:p>
        </w:tc>
        <w:tc>
          <w:tcPr>
            <w:tcW w:w="129" w:type="pct"/>
          </w:tcPr>
          <w:p w14:paraId="4E2430E7" w14:textId="77777777" w:rsidR="00082CF2" w:rsidRPr="00D92303" w:rsidRDefault="00082CF2" w:rsidP="0008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right="-22"/>
            </w:pPr>
          </w:p>
        </w:tc>
        <w:tc>
          <w:tcPr>
            <w:tcW w:w="804" w:type="pct"/>
          </w:tcPr>
          <w:p w14:paraId="5D74D9F8" w14:textId="04EC6509" w:rsidR="00082CF2" w:rsidRPr="00D92303" w:rsidRDefault="00082CF2" w:rsidP="0008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</w:pPr>
            <w:r w:rsidRPr="00C36C7A">
              <w:t xml:space="preserve"> </w:t>
            </w:r>
            <w:r w:rsidR="00601BEE" w:rsidRPr="00601BEE">
              <w:t>10</w:t>
            </w:r>
            <w:r w:rsidRPr="00C36C7A">
              <w:t xml:space="preserve">,964 </w:t>
            </w:r>
          </w:p>
        </w:tc>
      </w:tr>
      <w:tr w:rsidR="00082CF2" w:rsidRPr="00D92303" w14:paraId="20A1D6B2" w14:textId="77777777" w:rsidTr="006400FE">
        <w:tc>
          <w:tcPr>
            <w:tcW w:w="3284" w:type="pct"/>
          </w:tcPr>
          <w:p w14:paraId="1EE7BAFF" w14:textId="77777777" w:rsidR="00082CF2" w:rsidRPr="00D92303" w:rsidRDefault="00082CF2" w:rsidP="00082C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D92303">
              <w:rPr>
                <w:cs/>
              </w:rPr>
              <w:t>กิจการอื่นที่เกี่ยวข้องกัน</w:t>
            </w:r>
          </w:p>
        </w:tc>
        <w:tc>
          <w:tcPr>
            <w:tcW w:w="783" w:type="pct"/>
            <w:tcBorders>
              <w:bottom w:val="single" w:sz="4" w:space="0" w:color="auto"/>
            </w:tcBorders>
          </w:tcPr>
          <w:p w14:paraId="3AFD8A59" w14:textId="122628D1" w:rsidR="00082CF2" w:rsidRPr="00D92303" w:rsidRDefault="00082CF2" w:rsidP="0008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right="-133"/>
              <w:rPr>
                <w:cs/>
              </w:rPr>
            </w:pPr>
            <w:r w:rsidRPr="00304026">
              <w:t xml:space="preserve"> </w:t>
            </w:r>
            <w:r w:rsidR="00601BEE" w:rsidRPr="00601BEE">
              <w:t>3</w:t>
            </w:r>
            <w:r w:rsidRPr="00304026">
              <w:t>4,</w:t>
            </w:r>
            <w:r w:rsidR="00601BEE" w:rsidRPr="00601BEE">
              <w:t>0</w:t>
            </w:r>
            <w:r w:rsidRPr="00304026">
              <w:t>9</w:t>
            </w:r>
            <w:r w:rsidR="00601BEE" w:rsidRPr="00601BEE">
              <w:t>0</w:t>
            </w:r>
            <w:r w:rsidRPr="00304026">
              <w:t xml:space="preserve"> </w:t>
            </w:r>
          </w:p>
        </w:tc>
        <w:tc>
          <w:tcPr>
            <w:tcW w:w="129" w:type="pct"/>
          </w:tcPr>
          <w:p w14:paraId="2BB15DA3" w14:textId="77777777" w:rsidR="00082CF2" w:rsidRPr="00D92303" w:rsidRDefault="00082CF2" w:rsidP="0008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2053"/>
              </w:tabs>
              <w:spacing w:after="0" w:line="240" w:lineRule="auto"/>
              <w:ind w:right="72"/>
              <w:jc w:val="right"/>
            </w:pPr>
          </w:p>
        </w:tc>
        <w:tc>
          <w:tcPr>
            <w:tcW w:w="80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E61FFDE" w14:textId="036494E3" w:rsidR="00082CF2" w:rsidRPr="006400FE" w:rsidRDefault="00082CF2" w:rsidP="0008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</w:pPr>
            <w:r w:rsidRPr="006400FE">
              <w:t xml:space="preserve"> </w:t>
            </w:r>
            <w:r w:rsidR="008755CC" w:rsidRPr="006400FE">
              <w:t>29,485</w:t>
            </w:r>
            <w:r w:rsidRPr="006400FE">
              <w:t xml:space="preserve"> </w:t>
            </w:r>
          </w:p>
        </w:tc>
      </w:tr>
      <w:tr w:rsidR="009823F5" w:rsidRPr="00D92303" w14:paraId="2635D840" w14:textId="77777777" w:rsidTr="006400FE">
        <w:tc>
          <w:tcPr>
            <w:tcW w:w="3284" w:type="pct"/>
            <w:hideMark/>
          </w:tcPr>
          <w:p w14:paraId="7BB6257B" w14:textId="77777777" w:rsidR="009823F5" w:rsidRPr="00D92303" w:rsidRDefault="009823F5" w:rsidP="009823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b/>
                <w:bCs/>
              </w:rPr>
            </w:pPr>
            <w:r w:rsidRPr="00D92303">
              <w:rPr>
                <w:b/>
                <w:bCs/>
                <w:cs/>
              </w:rPr>
              <w:t>รวม</w:t>
            </w:r>
          </w:p>
        </w:tc>
        <w:tc>
          <w:tcPr>
            <w:tcW w:w="783" w:type="pct"/>
            <w:tcBorders>
              <w:top w:val="single" w:sz="4" w:space="0" w:color="auto"/>
              <w:bottom w:val="double" w:sz="4" w:space="0" w:color="auto"/>
            </w:tcBorders>
          </w:tcPr>
          <w:p w14:paraId="15C8D014" w14:textId="79DC9A4C" w:rsidR="009823F5" w:rsidRPr="00D92303" w:rsidRDefault="0094071E" w:rsidP="00940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21" w:right="-133"/>
              <w:rPr>
                <w:b/>
                <w:bCs/>
              </w:rPr>
            </w:pPr>
            <w:r w:rsidRPr="0094071E">
              <w:rPr>
                <w:b/>
                <w:bCs/>
              </w:rPr>
              <w:t>49</w:t>
            </w:r>
            <w:r w:rsidR="00601BEE" w:rsidRPr="00601BEE">
              <w:rPr>
                <w:b/>
                <w:bCs/>
              </w:rPr>
              <w:t>3</w:t>
            </w:r>
            <w:r w:rsidRPr="0094071E">
              <w:rPr>
                <w:b/>
                <w:bCs/>
              </w:rPr>
              <w:t>,</w:t>
            </w:r>
            <w:r w:rsidR="00601BEE" w:rsidRPr="00601BEE">
              <w:rPr>
                <w:b/>
                <w:bCs/>
              </w:rPr>
              <w:t>1</w:t>
            </w:r>
            <w:r w:rsidRPr="0094071E">
              <w:rPr>
                <w:b/>
                <w:bCs/>
              </w:rPr>
              <w:t>86</w:t>
            </w:r>
            <w:r w:rsidR="009823F5" w:rsidRPr="0094071E">
              <w:rPr>
                <w:b/>
                <w:bCs/>
              </w:rPr>
              <w:t xml:space="preserve"> </w:t>
            </w:r>
          </w:p>
        </w:tc>
        <w:tc>
          <w:tcPr>
            <w:tcW w:w="129" w:type="pct"/>
          </w:tcPr>
          <w:p w14:paraId="53E3546C" w14:textId="77777777" w:rsidR="009823F5" w:rsidRPr="00D92303" w:rsidRDefault="009823F5" w:rsidP="00982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2053"/>
              </w:tabs>
              <w:spacing w:after="0" w:line="240" w:lineRule="auto"/>
              <w:ind w:left="-21" w:right="72"/>
              <w:jc w:val="right"/>
              <w:rPr>
                <w:b/>
                <w:bCs/>
              </w:rPr>
            </w:pPr>
          </w:p>
        </w:tc>
        <w:tc>
          <w:tcPr>
            <w:tcW w:w="80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32AA62C" w14:textId="70518DE9" w:rsidR="009823F5" w:rsidRPr="006400FE" w:rsidRDefault="009823F5" w:rsidP="009823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21" w:right="-133"/>
              <w:rPr>
                <w:b/>
                <w:bCs/>
                <w:cs/>
              </w:rPr>
            </w:pPr>
            <w:r w:rsidRPr="006400FE">
              <w:rPr>
                <w:b/>
                <w:bCs/>
              </w:rPr>
              <w:t>5</w:t>
            </w:r>
            <w:r w:rsidR="008755CC" w:rsidRPr="006400FE">
              <w:rPr>
                <w:b/>
                <w:bCs/>
              </w:rPr>
              <w:t>55</w:t>
            </w:r>
            <w:r w:rsidR="00082CF2" w:rsidRPr="006400FE">
              <w:rPr>
                <w:b/>
                <w:bCs/>
              </w:rPr>
              <w:t>,</w:t>
            </w:r>
            <w:r w:rsidR="008755CC" w:rsidRPr="006400FE">
              <w:rPr>
                <w:b/>
                <w:bCs/>
              </w:rPr>
              <w:t>291</w:t>
            </w:r>
          </w:p>
        </w:tc>
      </w:tr>
      <w:tr w:rsidR="001F21DA" w:rsidRPr="00D92303" w14:paraId="2F34F846" w14:textId="77777777" w:rsidTr="00ED280B">
        <w:trPr>
          <w:trHeight w:hRule="exact" w:val="288"/>
        </w:trPr>
        <w:tc>
          <w:tcPr>
            <w:tcW w:w="3284" w:type="pct"/>
          </w:tcPr>
          <w:p w14:paraId="10C43D38" w14:textId="77777777" w:rsidR="001F21DA" w:rsidRPr="00D92303" w:rsidRDefault="001F21DA" w:rsidP="001F21DA">
            <w:pPr>
              <w:tabs>
                <w:tab w:val="clear" w:pos="227"/>
                <w:tab w:val="clear" w:pos="454"/>
                <w:tab w:val="clear" w:pos="680"/>
                <w:tab w:val="clear" w:pos="6549"/>
                <w:tab w:val="left" w:pos="720"/>
                <w:tab w:val="left" w:pos="4751"/>
              </w:tabs>
              <w:spacing w:line="240" w:lineRule="auto"/>
              <w:ind w:right="29"/>
              <w:rPr>
                <w:cs/>
              </w:rPr>
            </w:pPr>
          </w:p>
        </w:tc>
        <w:tc>
          <w:tcPr>
            <w:tcW w:w="783" w:type="pct"/>
          </w:tcPr>
          <w:p w14:paraId="536D55B9" w14:textId="77777777" w:rsidR="001F21DA" w:rsidRPr="00D92303" w:rsidRDefault="001F21DA" w:rsidP="001F21DA">
            <w:pPr>
              <w:tabs>
                <w:tab w:val="clear" w:pos="227"/>
                <w:tab w:val="clear" w:pos="454"/>
                <w:tab w:val="clear" w:pos="680"/>
                <w:tab w:val="clear" w:pos="6549"/>
                <w:tab w:val="left" w:pos="720"/>
                <w:tab w:val="left" w:pos="4751"/>
              </w:tabs>
              <w:spacing w:line="240" w:lineRule="auto"/>
              <w:ind w:right="29"/>
            </w:pPr>
          </w:p>
        </w:tc>
        <w:tc>
          <w:tcPr>
            <w:tcW w:w="129" w:type="pct"/>
          </w:tcPr>
          <w:p w14:paraId="247E85E2" w14:textId="77777777" w:rsidR="001F21DA" w:rsidRPr="00D92303" w:rsidRDefault="001F21DA" w:rsidP="001F21DA">
            <w:pPr>
              <w:tabs>
                <w:tab w:val="clear" w:pos="227"/>
                <w:tab w:val="clear" w:pos="454"/>
                <w:tab w:val="clear" w:pos="680"/>
                <w:tab w:val="clear" w:pos="6549"/>
                <w:tab w:val="left" w:pos="720"/>
                <w:tab w:val="left" w:pos="4751"/>
              </w:tabs>
              <w:spacing w:line="240" w:lineRule="auto"/>
              <w:ind w:right="29"/>
            </w:pPr>
          </w:p>
        </w:tc>
        <w:tc>
          <w:tcPr>
            <w:tcW w:w="804" w:type="pct"/>
          </w:tcPr>
          <w:p w14:paraId="24E2E341" w14:textId="77777777" w:rsidR="001F21DA" w:rsidRPr="00D92303" w:rsidRDefault="001F21DA" w:rsidP="001F21DA">
            <w:pPr>
              <w:tabs>
                <w:tab w:val="clear" w:pos="227"/>
                <w:tab w:val="clear" w:pos="454"/>
                <w:tab w:val="clear" w:pos="680"/>
                <w:tab w:val="clear" w:pos="6549"/>
                <w:tab w:val="left" w:pos="720"/>
                <w:tab w:val="left" w:pos="4751"/>
              </w:tabs>
              <w:spacing w:line="240" w:lineRule="auto"/>
              <w:ind w:right="29"/>
            </w:pPr>
          </w:p>
        </w:tc>
      </w:tr>
      <w:tr w:rsidR="001F21DA" w:rsidRPr="00D92303" w14:paraId="7E7F464D" w14:textId="77777777" w:rsidTr="00152CB7">
        <w:tc>
          <w:tcPr>
            <w:tcW w:w="3284" w:type="pct"/>
          </w:tcPr>
          <w:p w14:paraId="1F463669" w14:textId="424F7A27" w:rsidR="001F21DA" w:rsidRPr="00D92303" w:rsidRDefault="001F21DA" w:rsidP="001F21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i/>
                <w:iCs/>
                <w:cs/>
              </w:rPr>
            </w:pPr>
            <w:r w:rsidRPr="00D92303">
              <w:rPr>
                <w:rFonts w:hint="cs"/>
                <w:cs/>
              </w:rPr>
              <w:t>รายได้</w:t>
            </w:r>
            <w:r w:rsidRPr="00D92303">
              <w:rPr>
                <w:cs/>
              </w:rPr>
              <w:t>ดอกเบี้ย</w:t>
            </w:r>
          </w:p>
        </w:tc>
        <w:tc>
          <w:tcPr>
            <w:tcW w:w="783" w:type="pct"/>
          </w:tcPr>
          <w:p w14:paraId="63A21303" w14:textId="77777777" w:rsidR="001F21DA" w:rsidRPr="00D92303" w:rsidRDefault="001F21DA" w:rsidP="001F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21" w:right="-133"/>
            </w:pPr>
          </w:p>
        </w:tc>
        <w:tc>
          <w:tcPr>
            <w:tcW w:w="129" w:type="pct"/>
          </w:tcPr>
          <w:p w14:paraId="5BC0551F" w14:textId="77777777" w:rsidR="001F21DA" w:rsidRPr="00D92303" w:rsidRDefault="001F21DA" w:rsidP="001F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3"/>
              </w:tabs>
              <w:spacing w:after="0" w:line="240" w:lineRule="auto"/>
              <w:ind w:left="-21" w:right="72"/>
              <w:jc w:val="both"/>
            </w:pPr>
          </w:p>
        </w:tc>
        <w:tc>
          <w:tcPr>
            <w:tcW w:w="804" w:type="pct"/>
          </w:tcPr>
          <w:p w14:paraId="7C8E69D7" w14:textId="77777777" w:rsidR="001F21DA" w:rsidRPr="00D92303" w:rsidRDefault="001F21DA" w:rsidP="001F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21" w:right="-133"/>
            </w:pPr>
          </w:p>
        </w:tc>
      </w:tr>
      <w:tr w:rsidR="001F21DA" w:rsidRPr="00D92303" w14:paraId="1B6DD91C" w14:textId="77777777" w:rsidTr="00152CB7">
        <w:tc>
          <w:tcPr>
            <w:tcW w:w="3284" w:type="pct"/>
          </w:tcPr>
          <w:p w14:paraId="73B8F912" w14:textId="77777777" w:rsidR="001F21DA" w:rsidRPr="00D92303" w:rsidRDefault="001F21DA" w:rsidP="001F21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</w:pPr>
            <w:r w:rsidRPr="00D92303">
              <w:rPr>
                <w:cs/>
              </w:rPr>
              <w:t>กิจการอื่นที่เกี่ยวข้องกัน</w:t>
            </w:r>
          </w:p>
        </w:tc>
        <w:tc>
          <w:tcPr>
            <w:tcW w:w="783" w:type="pct"/>
            <w:tcBorders>
              <w:bottom w:val="double" w:sz="4" w:space="0" w:color="auto"/>
            </w:tcBorders>
          </w:tcPr>
          <w:p w14:paraId="1A38268C" w14:textId="6B6AD6A1" w:rsidR="001F21DA" w:rsidRPr="00D92303" w:rsidRDefault="00774937" w:rsidP="001F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21" w:right="-133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601BEE" w:rsidRPr="00601BEE">
              <w:rPr>
                <w:b/>
                <w:bCs/>
              </w:rPr>
              <w:t>1</w:t>
            </w:r>
            <w:r>
              <w:rPr>
                <w:b/>
                <w:bCs/>
              </w:rPr>
              <w:t>5</w:t>
            </w:r>
          </w:p>
        </w:tc>
        <w:tc>
          <w:tcPr>
            <w:tcW w:w="129" w:type="pct"/>
          </w:tcPr>
          <w:p w14:paraId="772B77D6" w14:textId="77777777" w:rsidR="001F21DA" w:rsidRPr="00D92303" w:rsidRDefault="001F21DA" w:rsidP="001F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2053"/>
              </w:tabs>
              <w:spacing w:after="0" w:line="240" w:lineRule="auto"/>
              <w:ind w:left="-21" w:right="72"/>
              <w:jc w:val="right"/>
              <w:rPr>
                <w:b/>
                <w:bCs/>
              </w:rPr>
            </w:pPr>
          </w:p>
        </w:tc>
        <w:tc>
          <w:tcPr>
            <w:tcW w:w="804" w:type="pct"/>
            <w:tcBorders>
              <w:bottom w:val="double" w:sz="4" w:space="0" w:color="auto"/>
            </w:tcBorders>
          </w:tcPr>
          <w:p w14:paraId="59A148AC" w14:textId="009E80F9" w:rsidR="001F21DA" w:rsidRPr="00D92303" w:rsidRDefault="001F21DA" w:rsidP="001F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21" w:right="-133"/>
              <w:rPr>
                <w:b/>
                <w:bCs/>
              </w:rPr>
            </w:pPr>
            <w:r w:rsidRPr="00D92303">
              <w:rPr>
                <w:rFonts w:hint="cs"/>
                <w:b/>
                <w:bCs/>
              </w:rPr>
              <w:t>8</w:t>
            </w:r>
            <w:r w:rsidR="00601BEE" w:rsidRPr="00601BEE">
              <w:rPr>
                <w:rFonts w:hint="cs"/>
                <w:b/>
                <w:bCs/>
              </w:rPr>
              <w:t>3</w:t>
            </w:r>
            <w:r w:rsidR="00601BEE" w:rsidRPr="00601BEE">
              <w:rPr>
                <w:b/>
                <w:bCs/>
              </w:rPr>
              <w:t>1</w:t>
            </w:r>
          </w:p>
        </w:tc>
      </w:tr>
      <w:tr w:rsidR="001F21DA" w:rsidRPr="00D92303" w14:paraId="430164E0" w14:textId="77777777" w:rsidTr="00ED280B">
        <w:trPr>
          <w:trHeight w:hRule="exact" w:val="288"/>
        </w:trPr>
        <w:tc>
          <w:tcPr>
            <w:tcW w:w="3284" w:type="pct"/>
          </w:tcPr>
          <w:p w14:paraId="65A0776D" w14:textId="77777777" w:rsidR="001F21DA" w:rsidRPr="00D92303" w:rsidRDefault="001F21DA" w:rsidP="001F21DA">
            <w:pPr>
              <w:tabs>
                <w:tab w:val="clear" w:pos="227"/>
                <w:tab w:val="clear" w:pos="454"/>
                <w:tab w:val="clear" w:pos="680"/>
                <w:tab w:val="clear" w:pos="6549"/>
                <w:tab w:val="left" w:pos="720"/>
                <w:tab w:val="left" w:pos="4751"/>
              </w:tabs>
              <w:spacing w:line="240" w:lineRule="auto"/>
              <w:ind w:right="29"/>
              <w:rPr>
                <w:cs/>
              </w:rPr>
            </w:pPr>
          </w:p>
        </w:tc>
        <w:tc>
          <w:tcPr>
            <w:tcW w:w="783" w:type="pct"/>
            <w:tcBorders>
              <w:top w:val="double" w:sz="4" w:space="0" w:color="auto"/>
            </w:tcBorders>
          </w:tcPr>
          <w:p w14:paraId="5812723A" w14:textId="77777777" w:rsidR="001F21DA" w:rsidRPr="00D92303" w:rsidRDefault="001F21DA" w:rsidP="001F21DA">
            <w:pPr>
              <w:tabs>
                <w:tab w:val="clear" w:pos="227"/>
                <w:tab w:val="clear" w:pos="454"/>
                <w:tab w:val="clear" w:pos="680"/>
                <w:tab w:val="clear" w:pos="6549"/>
                <w:tab w:val="left" w:pos="720"/>
                <w:tab w:val="left" w:pos="4751"/>
              </w:tabs>
              <w:spacing w:line="240" w:lineRule="auto"/>
              <w:ind w:right="29"/>
            </w:pPr>
          </w:p>
        </w:tc>
        <w:tc>
          <w:tcPr>
            <w:tcW w:w="129" w:type="pct"/>
          </w:tcPr>
          <w:p w14:paraId="56B50EE9" w14:textId="77777777" w:rsidR="001F21DA" w:rsidRPr="00D92303" w:rsidRDefault="001F21DA" w:rsidP="001F21DA">
            <w:pPr>
              <w:tabs>
                <w:tab w:val="clear" w:pos="227"/>
                <w:tab w:val="clear" w:pos="454"/>
                <w:tab w:val="clear" w:pos="680"/>
                <w:tab w:val="clear" w:pos="6549"/>
                <w:tab w:val="left" w:pos="720"/>
                <w:tab w:val="left" w:pos="4751"/>
              </w:tabs>
              <w:spacing w:line="240" w:lineRule="auto"/>
              <w:ind w:right="29"/>
            </w:pPr>
          </w:p>
        </w:tc>
        <w:tc>
          <w:tcPr>
            <w:tcW w:w="804" w:type="pct"/>
            <w:tcBorders>
              <w:top w:val="double" w:sz="4" w:space="0" w:color="auto"/>
            </w:tcBorders>
          </w:tcPr>
          <w:p w14:paraId="7B09D370" w14:textId="77777777" w:rsidR="001F21DA" w:rsidRPr="00D92303" w:rsidRDefault="001F21DA" w:rsidP="001F21DA">
            <w:pPr>
              <w:tabs>
                <w:tab w:val="clear" w:pos="227"/>
                <w:tab w:val="clear" w:pos="454"/>
                <w:tab w:val="clear" w:pos="680"/>
                <w:tab w:val="clear" w:pos="6549"/>
                <w:tab w:val="left" w:pos="720"/>
                <w:tab w:val="left" w:pos="4751"/>
              </w:tabs>
              <w:spacing w:line="240" w:lineRule="auto"/>
              <w:ind w:right="29"/>
            </w:pPr>
          </w:p>
        </w:tc>
      </w:tr>
      <w:tr w:rsidR="001F21DA" w:rsidRPr="00D92303" w14:paraId="63DB8816" w14:textId="77777777" w:rsidTr="00152CB7">
        <w:tc>
          <w:tcPr>
            <w:tcW w:w="3284" w:type="pct"/>
            <w:hideMark/>
          </w:tcPr>
          <w:p w14:paraId="75962B19" w14:textId="77777777" w:rsidR="001F21DA" w:rsidRPr="00D92303" w:rsidRDefault="001F21DA" w:rsidP="001F21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</w:pPr>
            <w:r w:rsidRPr="00D92303">
              <w:rPr>
                <w:cs/>
              </w:rPr>
              <w:t>รายได้อื่น</w:t>
            </w:r>
          </w:p>
        </w:tc>
        <w:tc>
          <w:tcPr>
            <w:tcW w:w="783" w:type="pct"/>
          </w:tcPr>
          <w:p w14:paraId="1D0047CF" w14:textId="77777777" w:rsidR="001F21DA" w:rsidRPr="00D92303" w:rsidRDefault="001F21DA" w:rsidP="001F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9" w:right="-133"/>
            </w:pPr>
          </w:p>
        </w:tc>
        <w:tc>
          <w:tcPr>
            <w:tcW w:w="129" w:type="pct"/>
          </w:tcPr>
          <w:p w14:paraId="2ECF8F11" w14:textId="77777777" w:rsidR="001F21DA" w:rsidRPr="00D92303" w:rsidRDefault="001F21DA" w:rsidP="001F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2053"/>
              </w:tabs>
              <w:spacing w:after="0" w:line="240" w:lineRule="auto"/>
              <w:ind w:left="-19" w:right="72"/>
            </w:pPr>
          </w:p>
        </w:tc>
        <w:tc>
          <w:tcPr>
            <w:tcW w:w="804" w:type="pct"/>
          </w:tcPr>
          <w:p w14:paraId="6BB041DC" w14:textId="77777777" w:rsidR="001F21DA" w:rsidRPr="00D92303" w:rsidRDefault="001F21DA" w:rsidP="001F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9" w:right="-133"/>
            </w:pPr>
          </w:p>
        </w:tc>
      </w:tr>
      <w:tr w:rsidR="001F21DA" w:rsidRPr="00D92303" w14:paraId="5E07E16D" w14:textId="77777777" w:rsidTr="00152CB7">
        <w:tc>
          <w:tcPr>
            <w:tcW w:w="3284" w:type="pct"/>
          </w:tcPr>
          <w:p w14:paraId="780094DF" w14:textId="77777777" w:rsidR="001F21DA" w:rsidRPr="00D92303" w:rsidRDefault="001F21DA" w:rsidP="001F21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cs/>
              </w:rPr>
            </w:pPr>
            <w:r w:rsidRPr="00D92303">
              <w:rPr>
                <w:cs/>
              </w:rPr>
              <w:t xml:space="preserve">       กิจการอื่นที่เกี่ยวข้องกัน</w:t>
            </w:r>
          </w:p>
        </w:tc>
        <w:tc>
          <w:tcPr>
            <w:tcW w:w="783" w:type="pct"/>
          </w:tcPr>
          <w:p w14:paraId="495C29E5" w14:textId="23FCCC23" w:rsidR="001F21DA" w:rsidRPr="00D92303" w:rsidRDefault="00547881" w:rsidP="001F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21" w:right="-133"/>
              <w:rPr>
                <w:b/>
                <w:bCs/>
              </w:rPr>
            </w:pPr>
            <w:r>
              <w:rPr>
                <w:b/>
                <w:bCs/>
              </w:rPr>
              <w:t>9,957</w:t>
            </w:r>
          </w:p>
        </w:tc>
        <w:tc>
          <w:tcPr>
            <w:tcW w:w="129" w:type="pct"/>
          </w:tcPr>
          <w:p w14:paraId="6FC00BD5" w14:textId="77777777" w:rsidR="001F21DA" w:rsidRPr="00D92303" w:rsidRDefault="001F21DA" w:rsidP="001F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2053"/>
              </w:tabs>
              <w:spacing w:after="0" w:line="240" w:lineRule="auto"/>
              <w:ind w:left="-21" w:right="72"/>
              <w:jc w:val="right"/>
              <w:rPr>
                <w:b/>
                <w:bCs/>
              </w:rPr>
            </w:pPr>
          </w:p>
        </w:tc>
        <w:tc>
          <w:tcPr>
            <w:tcW w:w="804" w:type="pct"/>
          </w:tcPr>
          <w:p w14:paraId="3592DBD2" w14:textId="23D23EA2" w:rsidR="001F21DA" w:rsidRPr="00D92303" w:rsidRDefault="001F21DA" w:rsidP="001F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21" w:right="-133"/>
              <w:rPr>
                <w:b/>
                <w:bCs/>
              </w:rPr>
            </w:pPr>
            <w:r w:rsidRPr="00D92303">
              <w:rPr>
                <w:b/>
                <w:bCs/>
              </w:rPr>
              <w:t>9,</w:t>
            </w:r>
            <w:r w:rsidR="00601BEE" w:rsidRPr="00601BEE">
              <w:rPr>
                <w:b/>
                <w:bCs/>
              </w:rPr>
              <w:t>00</w:t>
            </w:r>
            <w:r w:rsidRPr="00D92303">
              <w:rPr>
                <w:b/>
                <w:bCs/>
              </w:rPr>
              <w:t>5</w:t>
            </w:r>
          </w:p>
        </w:tc>
      </w:tr>
      <w:tr w:rsidR="001F21DA" w:rsidRPr="00D92303" w14:paraId="10FB98BC" w14:textId="77777777" w:rsidTr="00ED280B">
        <w:trPr>
          <w:trHeight w:hRule="exact" w:val="288"/>
        </w:trPr>
        <w:tc>
          <w:tcPr>
            <w:tcW w:w="3284" w:type="pct"/>
          </w:tcPr>
          <w:p w14:paraId="07B25BD7" w14:textId="77777777" w:rsidR="001F21DA" w:rsidRPr="00D92303" w:rsidRDefault="001F21DA" w:rsidP="001F21DA">
            <w:pPr>
              <w:tabs>
                <w:tab w:val="clear" w:pos="227"/>
                <w:tab w:val="clear" w:pos="454"/>
                <w:tab w:val="clear" w:pos="680"/>
                <w:tab w:val="clear" w:pos="6549"/>
                <w:tab w:val="left" w:pos="720"/>
                <w:tab w:val="left" w:pos="4751"/>
              </w:tabs>
              <w:spacing w:line="240" w:lineRule="auto"/>
              <w:ind w:right="29"/>
              <w:rPr>
                <w:cs/>
              </w:rPr>
            </w:pPr>
          </w:p>
        </w:tc>
        <w:tc>
          <w:tcPr>
            <w:tcW w:w="783" w:type="pct"/>
            <w:tcBorders>
              <w:top w:val="double" w:sz="4" w:space="0" w:color="auto"/>
            </w:tcBorders>
          </w:tcPr>
          <w:p w14:paraId="607A0093" w14:textId="77777777" w:rsidR="001F21DA" w:rsidRPr="00D92303" w:rsidRDefault="001F21DA" w:rsidP="001F21DA">
            <w:pPr>
              <w:tabs>
                <w:tab w:val="clear" w:pos="227"/>
                <w:tab w:val="clear" w:pos="454"/>
                <w:tab w:val="clear" w:pos="680"/>
                <w:tab w:val="clear" w:pos="6549"/>
                <w:tab w:val="left" w:pos="720"/>
                <w:tab w:val="left" w:pos="4751"/>
              </w:tabs>
              <w:spacing w:line="240" w:lineRule="auto"/>
              <w:ind w:right="29"/>
            </w:pPr>
          </w:p>
        </w:tc>
        <w:tc>
          <w:tcPr>
            <w:tcW w:w="129" w:type="pct"/>
          </w:tcPr>
          <w:p w14:paraId="4374ED74" w14:textId="77777777" w:rsidR="001F21DA" w:rsidRPr="00D92303" w:rsidRDefault="001F21DA" w:rsidP="001F21DA">
            <w:pPr>
              <w:tabs>
                <w:tab w:val="clear" w:pos="227"/>
                <w:tab w:val="clear" w:pos="454"/>
                <w:tab w:val="clear" w:pos="680"/>
                <w:tab w:val="clear" w:pos="6549"/>
                <w:tab w:val="left" w:pos="720"/>
                <w:tab w:val="left" w:pos="4751"/>
              </w:tabs>
              <w:spacing w:line="240" w:lineRule="auto"/>
              <w:ind w:right="29"/>
            </w:pPr>
          </w:p>
        </w:tc>
        <w:tc>
          <w:tcPr>
            <w:tcW w:w="804" w:type="pct"/>
            <w:tcBorders>
              <w:top w:val="double" w:sz="4" w:space="0" w:color="auto"/>
            </w:tcBorders>
          </w:tcPr>
          <w:p w14:paraId="77C6641D" w14:textId="77777777" w:rsidR="001F21DA" w:rsidRPr="00D92303" w:rsidRDefault="001F21DA" w:rsidP="001F21DA">
            <w:pPr>
              <w:tabs>
                <w:tab w:val="clear" w:pos="227"/>
                <w:tab w:val="clear" w:pos="454"/>
                <w:tab w:val="clear" w:pos="680"/>
                <w:tab w:val="clear" w:pos="6549"/>
                <w:tab w:val="left" w:pos="720"/>
                <w:tab w:val="left" w:pos="4751"/>
              </w:tabs>
              <w:spacing w:line="240" w:lineRule="auto"/>
              <w:ind w:right="29"/>
            </w:pPr>
          </w:p>
        </w:tc>
      </w:tr>
      <w:tr w:rsidR="001F21DA" w:rsidRPr="00D92303" w14:paraId="7633B077" w14:textId="77777777" w:rsidTr="00152CB7">
        <w:tc>
          <w:tcPr>
            <w:tcW w:w="3284" w:type="pct"/>
            <w:hideMark/>
          </w:tcPr>
          <w:p w14:paraId="7347255C" w14:textId="77777777" w:rsidR="001F21DA" w:rsidRPr="00D92303" w:rsidRDefault="001F21DA" w:rsidP="001F21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b/>
                <w:bCs/>
                <w:i/>
                <w:iCs/>
              </w:rPr>
            </w:pPr>
            <w:r w:rsidRPr="00D92303">
              <w:rPr>
                <w:b/>
                <w:bCs/>
                <w:i/>
                <w:iCs/>
                <w:cs/>
              </w:rPr>
              <w:t>ค่าใช้จ่าย</w:t>
            </w:r>
          </w:p>
        </w:tc>
        <w:tc>
          <w:tcPr>
            <w:tcW w:w="783" w:type="pct"/>
          </w:tcPr>
          <w:p w14:paraId="0B713F0C" w14:textId="77777777" w:rsidR="001F21DA" w:rsidRPr="00D92303" w:rsidRDefault="001F21DA" w:rsidP="001F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8" w:right="-133"/>
            </w:pPr>
          </w:p>
        </w:tc>
        <w:tc>
          <w:tcPr>
            <w:tcW w:w="129" w:type="pct"/>
          </w:tcPr>
          <w:p w14:paraId="128C7652" w14:textId="77777777" w:rsidR="001F21DA" w:rsidRPr="00D92303" w:rsidRDefault="001F21DA" w:rsidP="001F21D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  <w:tab w:val="decimal" w:pos="2053"/>
              </w:tabs>
              <w:spacing w:after="0" w:line="240" w:lineRule="auto"/>
              <w:ind w:left="-18" w:right="72"/>
              <w:jc w:val="center"/>
            </w:pPr>
          </w:p>
        </w:tc>
        <w:tc>
          <w:tcPr>
            <w:tcW w:w="804" w:type="pct"/>
          </w:tcPr>
          <w:p w14:paraId="31A3DBCA" w14:textId="77777777" w:rsidR="001F21DA" w:rsidRPr="00D92303" w:rsidRDefault="001F21DA" w:rsidP="001F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</w:pPr>
          </w:p>
        </w:tc>
      </w:tr>
      <w:tr w:rsidR="001F21DA" w:rsidRPr="00D92303" w14:paraId="1EDFF2F8" w14:textId="77777777" w:rsidTr="00152CB7">
        <w:tc>
          <w:tcPr>
            <w:tcW w:w="3284" w:type="pct"/>
          </w:tcPr>
          <w:p w14:paraId="3805CE80" w14:textId="77777777" w:rsidR="001F21DA" w:rsidRPr="00D92303" w:rsidRDefault="001F21DA" w:rsidP="001F21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cs/>
              </w:rPr>
            </w:pPr>
            <w:r w:rsidRPr="00D92303">
              <w:rPr>
                <w:cs/>
              </w:rPr>
              <w:t>ค่าธรรมเนียมการจัดการ</w:t>
            </w:r>
          </w:p>
        </w:tc>
        <w:tc>
          <w:tcPr>
            <w:tcW w:w="783" w:type="pct"/>
          </w:tcPr>
          <w:p w14:paraId="51CFD559" w14:textId="77777777" w:rsidR="001F21DA" w:rsidRPr="00D92303" w:rsidRDefault="001F21DA" w:rsidP="001F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9" w:right="-133"/>
            </w:pPr>
          </w:p>
        </w:tc>
        <w:tc>
          <w:tcPr>
            <w:tcW w:w="129" w:type="pct"/>
          </w:tcPr>
          <w:p w14:paraId="2D3890CC" w14:textId="77777777" w:rsidR="001F21DA" w:rsidRPr="00D92303" w:rsidRDefault="001F21DA" w:rsidP="001F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98"/>
                <w:tab w:val="decimal" w:pos="2053"/>
              </w:tabs>
              <w:spacing w:after="0" w:line="240" w:lineRule="auto"/>
              <w:ind w:left="-19" w:right="72"/>
            </w:pPr>
          </w:p>
        </w:tc>
        <w:tc>
          <w:tcPr>
            <w:tcW w:w="804" w:type="pct"/>
          </w:tcPr>
          <w:p w14:paraId="6E17B74D" w14:textId="77777777" w:rsidR="001F21DA" w:rsidRPr="00D92303" w:rsidRDefault="001F21DA" w:rsidP="001F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9" w:right="-133"/>
            </w:pPr>
          </w:p>
        </w:tc>
      </w:tr>
      <w:tr w:rsidR="001F21DA" w:rsidRPr="00D92303" w14:paraId="2F124967" w14:textId="77777777" w:rsidTr="00152CB7">
        <w:tc>
          <w:tcPr>
            <w:tcW w:w="3284" w:type="pct"/>
          </w:tcPr>
          <w:p w14:paraId="1078E073" w14:textId="77777777" w:rsidR="001F21DA" w:rsidRPr="00D92303" w:rsidRDefault="001F21DA" w:rsidP="001F21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</w:pPr>
            <w:r w:rsidRPr="00D92303">
              <w:rPr>
                <w:cs/>
              </w:rPr>
              <w:t>บริษัทหลักทรัพย์จัดการกองทุนรวม บัวหลวง จำกัด</w:t>
            </w:r>
          </w:p>
        </w:tc>
        <w:tc>
          <w:tcPr>
            <w:tcW w:w="783" w:type="pct"/>
            <w:tcBorders>
              <w:bottom w:val="double" w:sz="4" w:space="0" w:color="auto"/>
            </w:tcBorders>
          </w:tcPr>
          <w:p w14:paraId="084752C7" w14:textId="02CFC8B7" w:rsidR="001F21DA" w:rsidRPr="00D92303" w:rsidRDefault="00601BEE" w:rsidP="001F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21" w:right="-133"/>
              <w:rPr>
                <w:b/>
                <w:bCs/>
              </w:rPr>
            </w:pPr>
            <w:r w:rsidRPr="00601BEE">
              <w:rPr>
                <w:b/>
                <w:bCs/>
              </w:rPr>
              <w:t>11</w:t>
            </w:r>
            <w:r w:rsidR="002A5BA2">
              <w:rPr>
                <w:b/>
                <w:bCs/>
              </w:rPr>
              <w:t>,555</w:t>
            </w:r>
          </w:p>
        </w:tc>
        <w:tc>
          <w:tcPr>
            <w:tcW w:w="129" w:type="pct"/>
          </w:tcPr>
          <w:p w14:paraId="333F5C35" w14:textId="77777777" w:rsidR="001F21DA" w:rsidRPr="00D92303" w:rsidRDefault="001F21DA" w:rsidP="001F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2053"/>
              </w:tabs>
              <w:spacing w:after="0" w:line="240" w:lineRule="auto"/>
              <w:ind w:left="-21" w:right="72"/>
              <w:jc w:val="right"/>
              <w:rPr>
                <w:b/>
                <w:bCs/>
              </w:rPr>
            </w:pPr>
          </w:p>
        </w:tc>
        <w:tc>
          <w:tcPr>
            <w:tcW w:w="804" w:type="pct"/>
            <w:tcBorders>
              <w:bottom w:val="double" w:sz="4" w:space="0" w:color="auto"/>
            </w:tcBorders>
          </w:tcPr>
          <w:p w14:paraId="20C134C6" w14:textId="6074EA8E" w:rsidR="001F21DA" w:rsidRPr="00D92303" w:rsidRDefault="00601BEE" w:rsidP="001F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21" w:right="-133"/>
              <w:rPr>
                <w:b/>
                <w:bCs/>
              </w:rPr>
            </w:pPr>
            <w:r w:rsidRPr="00601BEE">
              <w:rPr>
                <w:b/>
                <w:bCs/>
              </w:rPr>
              <w:t>12</w:t>
            </w:r>
            <w:r w:rsidR="001F21DA" w:rsidRPr="00D92303">
              <w:rPr>
                <w:b/>
                <w:bCs/>
              </w:rPr>
              <w:t>,</w:t>
            </w:r>
            <w:r w:rsidRPr="00601BEE">
              <w:rPr>
                <w:b/>
                <w:bCs/>
              </w:rPr>
              <w:t>111</w:t>
            </w:r>
          </w:p>
        </w:tc>
      </w:tr>
      <w:tr w:rsidR="001F21DA" w:rsidRPr="00D92303" w14:paraId="21B00EB2" w14:textId="77777777" w:rsidTr="00ED280B">
        <w:trPr>
          <w:trHeight w:hRule="exact" w:val="288"/>
        </w:trPr>
        <w:tc>
          <w:tcPr>
            <w:tcW w:w="3284" w:type="pct"/>
          </w:tcPr>
          <w:p w14:paraId="6B96B41B" w14:textId="77777777" w:rsidR="001F21DA" w:rsidRPr="00D92303" w:rsidRDefault="001F21DA" w:rsidP="001F21DA">
            <w:pPr>
              <w:tabs>
                <w:tab w:val="clear" w:pos="227"/>
                <w:tab w:val="clear" w:pos="454"/>
                <w:tab w:val="clear" w:pos="680"/>
                <w:tab w:val="clear" w:pos="6549"/>
                <w:tab w:val="left" w:pos="720"/>
                <w:tab w:val="left" w:pos="4751"/>
              </w:tabs>
              <w:spacing w:line="240" w:lineRule="auto"/>
              <w:ind w:right="29"/>
              <w:rPr>
                <w:cs/>
              </w:rPr>
            </w:pPr>
          </w:p>
        </w:tc>
        <w:tc>
          <w:tcPr>
            <w:tcW w:w="783" w:type="pct"/>
            <w:tcBorders>
              <w:top w:val="double" w:sz="4" w:space="0" w:color="auto"/>
            </w:tcBorders>
          </w:tcPr>
          <w:p w14:paraId="0F8858C9" w14:textId="77777777" w:rsidR="001F21DA" w:rsidRPr="00D92303" w:rsidRDefault="001F21DA" w:rsidP="001F21DA">
            <w:pPr>
              <w:tabs>
                <w:tab w:val="clear" w:pos="227"/>
                <w:tab w:val="clear" w:pos="454"/>
                <w:tab w:val="clear" w:pos="680"/>
                <w:tab w:val="clear" w:pos="6549"/>
                <w:tab w:val="left" w:pos="720"/>
                <w:tab w:val="left" w:pos="4751"/>
              </w:tabs>
              <w:spacing w:line="240" w:lineRule="auto"/>
              <w:ind w:right="29"/>
            </w:pPr>
          </w:p>
        </w:tc>
        <w:tc>
          <w:tcPr>
            <w:tcW w:w="129" w:type="pct"/>
          </w:tcPr>
          <w:p w14:paraId="7CC2DCED" w14:textId="77777777" w:rsidR="001F21DA" w:rsidRPr="00D92303" w:rsidRDefault="001F21DA" w:rsidP="001F21DA">
            <w:pPr>
              <w:tabs>
                <w:tab w:val="clear" w:pos="227"/>
                <w:tab w:val="clear" w:pos="454"/>
                <w:tab w:val="clear" w:pos="680"/>
                <w:tab w:val="clear" w:pos="6549"/>
                <w:tab w:val="left" w:pos="720"/>
                <w:tab w:val="left" w:pos="4751"/>
              </w:tabs>
              <w:spacing w:line="240" w:lineRule="auto"/>
              <w:ind w:right="29"/>
            </w:pPr>
          </w:p>
        </w:tc>
        <w:tc>
          <w:tcPr>
            <w:tcW w:w="804" w:type="pct"/>
            <w:tcBorders>
              <w:top w:val="double" w:sz="4" w:space="0" w:color="auto"/>
            </w:tcBorders>
          </w:tcPr>
          <w:p w14:paraId="5AA25BFE" w14:textId="77777777" w:rsidR="001F21DA" w:rsidRPr="00D92303" w:rsidRDefault="001F21DA" w:rsidP="001F21DA">
            <w:pPr>
              <w:tabs>
                <w:tab w:val="clear" w:pos="227"/>
                <w:tab w:val="clear" w:pos="454"/>
                <w:tab w:val="clear" w:pos="680"/>
                <w:tab w:val="clear" w:pos="6549"/>
                <w:tab w:val="left" w:pos="720"/>
                <w:tab w:val="left" w:pos="4751"/>
              </w:tabs>
              <w:spacing w:line="240" w:lineRule="auto"/>
              <w:ind w:right="29"/>
            </w:pPr>
          </w:p>
        </w:tc>
      </w:tr>
      <w:tr w:rsidR="001F21DA" w:rsidRPr="00D92303" w14:paraId="583E8FCC" w14:textId="77777777" w:rsidTr="00152CB7">
        <w:tc>
          <w:tcPr>
            <w:tcW w:w="3284" w:type="pct"/>
            <w:hideMark/>
          </w:tcPr>
          <w:p w14:paraId="7A3079F5" w14:textId="77777777" w:rsidR="001F21DA" w:rsidRPr="00D92303" w:rsidRDefault="001F21DA" w:rsidP="001F21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</w:pPr>
            <w:r w:rsidRPr="00D92303">
              <w:rPr>
                <w:cs/>
              </w:rPr>
              <w:t>ค่าธรรมเนียมผู้ดูแลผลประโยชน์</w:t>
            </w:r>
          </w:p>
        </w:tc>
        <w:tc>
          <w:tcPr>
            <w:tcW w:w="783" w:type="pct"/>
          </w:tcPr>
          <w:p w14:paraId="30C3AE28" w14:textId="77777777" w:rsidR="001F21DA" w:rsidRPr="00D92303" w:rsidRDefault="001F21DA" w:rsidP="001F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9" w:right="-133"/>
            </w:pPr>
          </w:p>
        </w:tc>
        <w:tc>
          <w:tcPr>
            <w:tcW w:w="129" w:type="pct"/>
          </w:tcPr>
          <w:p w14:paraId="5DFCFBA3" w14:textId="77777777" w:rsidR="001F21DA" w:rsidRPr="00D92303" w:rsidRDefault="001F21DA" w:rsidP="001F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98"/>
                <w:tab w:val="decimal" w:pos="2053"/>
              </w:tabs>
              <w:spacing w:after="0" w:line="240" w:lineRule="auto"/>
              <w:ind w:left="-19" w:right="73"/>
            </w:pPr>
          </w:p>
        </w:tc>
        <w:tc>
          <w:tcPr>
            <w:tcW w:w="804" w:type="pct"/>
          </w:tcPr>
          <w:p w14:paraId="4D4E8484" w14:textId="77777777" w:rsidR="001F21DA" w:rsidRPr="00D92303" w:rsidRDefault="001F21DA" w:rsidP="001F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9" w:right="-133"/>
              <w:rPr>
                <w:cs/>
              </w:rPr>
            </w:pPr>
          </w:p>
        </w:tc>
      </w:tr>
      <w:tr w:rsidR="001F21DA" w:rsidRPr="00D92303" w14:paraId="2E993751" w14:textId="77777777" w:rsidTr="00152CB7">
        <w:tc>
          <w:tcPr>
            <w:tcW w:w="3284" w:type="pct"/>
            <w:hideMark/>
          </w:tcPr>
          <w:p w14:paraId="731F68C3" w14:textId="77777777" w:rsidR="001F21DA" w:rsidRPr="00D92303" w:rsidRDefault="001F21DA" w:rsidP="001F21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spacing w:val="-2"/>
              </w:rPr>
            </w:pPr>
            <w:r w:rsidRPr="00D92303">
              <w:rPr>
                <w:spacing w:val="-2"/>
                <w:cs/>
              </w:rPr>
              <w:t xml:space="preserve">บริษัทหลักทรัพย์จัดการกองทุน กรุงไทย จำกัด </w:t>
            </w:r>
            <w:r w:rsidRPr="00D92303">
              <w:rPr>
                <w:spacing w:val="-2"/>
              </w:rPr>
              <w:t>(</w:t>
            </w:r>
            <w:r w:rsidRPr="00D92303">
              <w:rPr>
                <w:spacing w:val="-2"/>
                <w:cs/>
              </w:rPr>
              <w:t>มหาชน</w:t>
            </w:r>
            <w:r w:rsidRPr="00D92303">
              <w:rPr>
                <w:spacing w:val="-2"/>
              </w:rPr>
              <w:t>)</w:t>
            </w:r>
          </w:p>
        </w:tc>
        <w:tc>
          <w:tcPr>
            <w:tcW w:w="783" w:type="pct"/>
            <w:tcBorders>
              <w:bottom w:val="double" w:sz="4" w:space="0" w:color="auto"/>
            </w:tcBorders>
          </w:tcPr>
          <w:p w14:paraId="1702F103" w14:textId="2BFF26DD" w:rsidR="001F21DA" w:rsidRPr="00D92303" w:rsidRDefault="00C55A6F" w:rsidP="001F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21" w:right="-133"/>
              <w:rPr>
                <w:b/>
                <w:bCs/>
              </w:rPr>
            </w:pPr>
            <w:r>
              <w:rPr>
                <w:b/>
                <w:bCs/>
              </w:rPr>
              <w:t>7,7</w:t>
            </w:r>
            <w:r w:rsidR="00601BEE" w:rsidRPr="00601BEE">
              <w:rPr>
                <w:b/>
                <w:bCs/>
              </w:rPr>
              <w:t>21</w:t>
            </w:r>
          </w:p>
        </w:tc>
        <w:tc>
          <w:tcPr>
            <w:tcW w:w="129" w:type="pct"/>
          </w:tcPr>
          <w:p w14:paraId="66E4B06B" w14:textId="77777777" w:rsidR="001F21DA" w:rsidRPr="00D92303" w:rsidRDefault="001F21DA" w:rsidP="001F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2053"/>
              </w:tabs>
              <w:spacing w:after="0" w:line="240" w:lineRule="auto"/>
              <w:ind w:left="-21" w:right="72"/>
              <w:jc w:val="right"/>
              <w:rPr>
                <w:b/>
                <w:bCs/>
              </w:rPr>
            </w:pPr>
          </w:p>
        </w:tc>
        <w:tc>
          <w:tcPr>
            <w:tcW w:w="804" w:type="pct"/>
            <w:tcBorders>
              <w:bottom w:val="double" w:sz="4" w:space="0" w:color="auto"/>
            </w:tcBorders>
          </w:tcPr>
          <w:p w14:paraId="6E50D8C7" w14:textId="2F54AE46" w:rsidR="001F21DA" w:rsidRPr="00D92303" w:rsidRDefault="001F21DA" w:rsidP="001F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21" w:right="-133"/>
              <w:rPr>
                <w:b/>
                <w:bCs/>
              </w:rPr>
            </w:pPr>
            <w:r w:rsidRPr="00D92303">
              <w:rPr>
                <w:b/>
                <w:bCs/>
              </w:rPr>
              <w:t>8,</w:t>
            </w:r>
            <w:r w:rsidR="00601BEE" w:rsidRPr="00601BEE">
              <w:rPr>
                <w:b/>
                <w:bCs/>
              </w:rPr>
              <w:t>010</w:t>
            </w:r>
          </w:p>
        </w:tc>
      </w:tr>
      <w:tr w:rsidR="001F21DA" w:rsidRPr="00D92303" w14:paraId="792A652D" w14:textId="77777777" w:rsidTr="00ED280B">
        <w:trPr>
          <w:trHeight w:hRule="exact" w:val="288"/>
        </w:trPr>
        <w:tc>
          <w:tcPr>
            <w:tcW w:w="3284" w:type="pct"/>
          </w:tcPr>
          <w:p w14:paraId="6565EB60" w14:textId="77777777" w:rsidR="001F21DA" w:rsidRPr="00D92303" w:rsidRDefault="001F21DA" w:rsidP="001F21DA">
            <w:pPr>
              <w:tabs>
                <w:tab w:val="clear" w:pos="227"/>
                <w:tab w:val="clear" w:pos="454"/>
                <w:tab w:val="clear" w:pos="680"/>
                <w:tab w:val="clear" w:pos="6549"/>
                <w:tab w:val="left" w:pos="720"/>
                <w:tab w:val="left" w:pos="4751"/>
              </w:tabs>
              <w:spacing w:line="240" w:lineRule="auto"/>
              <w:ind w:right="29"/>
              <w:rPr>
                <w:cs/>
              </w:rPr>
            </w:pPr>
          </w:p>
        </w:tc>
        <w:tc>
          <w:tcPr>
            <w:tcW w:w="783" w:type="pct"/>
          </w:tcPr>
          <w:p w14:paraId="1203C1C8" w14:textId="77777777" w:rsidR="001F21DA" w:rsidRPr="00D92303" w:rsidRDefault="001F21DA" w:rsidP="001F21DA">
            <w:pPr>
              <w:tabs>
                <w:tab w:val="clear" w:pos="227"/>
                <w:tab w:val="clear" w:pos="454"/>
                <w:tab w:val="clear" w:pos="680"/>
                <w:tab w:val="clear" w:pos="6549"/>
                <w:tab w:val="left" w:pos="720"/>
                <w:tab w:val="left" w:pos="4751"/>
              </w:tabs>
              <w:spacing w:line="240" w:lineRule="auto"/>
              <w:ind w:right="29"/>
            </w:pPr>
          </w:p>
        </w:tc>
        <w:tc>
          <w:tcPr>
            <w:tcW w:w="129" w:type="pct"/>
          </w:tcPr>
          <w:p w14:paraId="352DCB75" w14:textId="77777777" w:rsidR="001F21DA" w:rsidRPr="00D92303" w:rsidRDefault="001F21DA" w:rsidP="001F21DA">
            <w:pPr>
              <w:tabs>
                <w:tab w:val="clear" w:pos="227"/>
                <w:tab w:val="clear" w:pos="454"/>
                <w:tab w:val="clear" w:pos="680"/>
                <w:tab w:val="clear" w:pos="6549"/>
                <w:tab w:val="left" w:pos="720"/>
                <w:tab w:val="left" w:pos="4751"/>
              </w:tabs>
              <w:spacing w:line="240" w:lineRule="auto"/>
              <w:ind w:right="29"/>
            </w:pPr>
          </w:p>
        </w:tc>
        <w:tc>
          <w:tcPr>
            <w:tcW w:w="804" w:type="pct"/>
          </w:tcPr>
          <w:p w14:paraId="38E30B04" w14:textId="77777777" w:rsidR="001F21DA" w:rsidRPr="00D92303" w:rsidRDefault="001F21DA" w:rsidP="001F21DA">
            <w:pPr>
              <w:tabs>
                <w:tab w:val="clear" w:pos="227"/>
                <w:tab w:val="clear" w:pos="454"/>
                <w:tab w:val="clear" w:pos="680"/>
                <w:tab w:val="clear" w:pos="6549"/>
                <w:tab w:val="left" w:pos="720"/>
                <w:tab w:val="left" w:pos="4751"/>
              </w:tabs>
              <w:spacing w:line="240" w:lineRule="auto"/>
              <w:ind w:right="29"/>
            </w:pPr>
          </w:p>
        </w:tc>
      </w:tr>
      <w:tr w:rsidR="001F21DA" w:rsidRPr="00D92303" w14:paraId="702430D4" w14:textId="77777777" w:rsidTr="00152CB7">
        <w:tc>
          <w:tcPr>
            <w:tcW w:w="3284" w:type="pct"/>
          </w:tcPr>
          <w:p w14:paraId="60F39A03" w14:textId="77777777" w:rsidR="001F21DA" w:rsidRPr="00D92303" w:rsidRDefault="001F21DA" w:rsidP="001F21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cs/>
              </w:rPr>
            </w:pPr>
            <w:r w:rsidRPr="00D92303">
              <w:rPr>
                <w:cs/>
              </w:rPr>
              <w:t>ค่าธรรมเนียมบริหารอสังหาริมทรัพย์</w:t>
            </w:r>
          </w:p>
        </w:tc>
        <w:tc>
          <w:tcPr>
            <w:tcW w:w="783" w:type="pct"/>
          </w:tcPr>
          <w:p w14:paraId="7C684EA9" w14:textId="77777777" w:rsidR="001F21DA" w:rsidRPr="00D92303" w:rsidRDefault="001F21DA" w:rsidP="001F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right="-133"/>
            </w:pPr>
          </w:p>
        </w:tc>
        <w:tc>
          <w:tcPr>
            <w:tcW w:w="129" w:type="pct"/>
          </w:tcPr>
          <w:p w14:paraId="489EA6F9" w14:textId="77777777" w:rsidR="001F21DA" w:rsidRPr="00D92303" w:rsidRDefault="001F21DA" w:rsidP="001F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2053"/>
              </w:tabs>
              <w:spacing w:after="0" w:line="240" w:lineRule="auto"/>
              <w:ind w:right="72"/>
              <w:jc w:val="right"/>
            </w:pPr>
          </w:p>
        </w:tc>
        <w:tc>
          <w:tcPr>
            <w:tcW w:w="804" w:type="pct"/>
          </w:tcPr>
          <w:p w14:paraId="097888C9" w14:textId="77777777" w:rsidR="001F21DA" w:rsidRPr="00D92303" w:rsidRDefault="001F21DA" w:rsidP="001F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</w:pPr>
          </w:p>
        </w:tc>
      </w:tr>
      <w:tr w:rsidR="001F21DA" w:rsidRPr="00D92303" w14:paraId="52F1F9DA" w14:textId="77777777" w:rsidTr="00152CB7">
        <w:tc>
          <w:tcPr>
            <w:tcW w:w="3284" w:type="pct"/>
            <w:hideMark/>
          </w:tcPr>
          <w:p w14:paraId="37721C7E" w14:textId="77777777" w:rsidR="001F21DA" w:rsidRPr="00D92303" w:rsidRDefault="001F21DA" w:rsidP="001F21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</w:pPr>
            <w:r w:rsidRPr="00D92303">
              <w:rPr>
                <w:cs/>
              </w:rPr>
              <w:t>บริษัท ทรู พรอพเพอร์ตีส์ จำกัด</w:t>
            </w:r>
          </w:p>
        </w:tc>
        <w:tc>
          <w:tcPr>
            <w:tcW w:w="783" w:type="pct"/>
            <w:tcBorders>
              <w:bottom w:val="double" w:sz="4" w:space="0" w:color="auto"/>
            </w:tcBorders>
          </w:tcPr>
          <w:p w14:paraId="2FBBE1C5" w14:textId="3057439D" w:rsidR="001F21DA" w:rsidRPr="00D92303" w:rsidRDefault="00F57C86" w:rsidP="001F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right="-133"/>
              <w:rPr>
                <w:b/>
                <w:bCs/>
              </w:rPr>
            </w:pPr>
            <w:r>
              <w:rPr>
                <w:b/>
                <w:bCs/>
              </w:rPr>
              <w:t>48,449</w:t>
            </w:r>
          </w:p>
        </w:tc>
        <w:tc>
          <w:tcPr>
            <w:tcW w:w="129" w:type="pct"/>
          </w:tcPr>
          <w:p w14:paraId="55D10DCB" w14:textId="77777777" w:rsidR="001F21DA" w:rsidRPr="00D92303" w:rsidRDefault="001F21DA" w:rsidP="001F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3"/>
              </w:tabs>
              <w:spacing w:after="0" w:line="240" w:lineRule="auto"/>
              <w:ind w:right="72"/>
              <w:jc w:val="both"/>
              <w:rPr>
                <w:b/>
                <w:bCs/>
              </w:rPr>
            </w:pPr>
          </w:p>
        </w:tc>
        <w:tc>
          <w:tcPr>
            <w:tcW w:w="804" w:type="pct"/>
            <w:tcBorders>
              <w:bottom w:val="double" w:sz="4" w:space="0" w:color="auto"/>
            </w:tcBorders>
          </w:tcPr>
          <w:p w14:paraId="500B0CAC" w14:textId="3CCC591F" w:rsidR="001F21DA" w:rsidRPr="00D92303" w:rsidRDefault="001F21DA" w:rsidP="001F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rPr>
                <w:b/>
                <w:bCs/>
              </w:rPr>
            </w:pPr>
            <w:r w:rsidRPr="00D92303">
              <w:rPr>
                <w:b/>
                <w:bCs/>
              </w:rPr>
              <w:t>47,97</w:t>
            </w:r>
            <w:r w:rsidR="00601BEE" w:rsidRPr="00601BEE">
              <w:rPr>
                <w:b/>
                <w:bCs/>
              </w:rPr>
              <w:t>1</w:t>
            </w:r>
          </w:p>
        </w:tc>
      </w:tr>
      <w:tr w:rsidR="001F21DA" w:rsidRPr="00D92303" w14:paraId="5C80EFBA" w14:textId="77777777" w:rsidTr="00ED280B">
        <w:trPr>
          <w:trHeight w:hRule="exact" w:val="288"/>
        </w:trPr>
        <w:tc>
          <w:tcPr>
            <w:tcW w:w="3284" w:type="pct"/>
          </w:tcPr>
          <w:p w14:paraId="241AC5D7" w14:textId="77777777" w:rsidR="001F21DA" w:rsidRPr="00D92303" w:rsidRDefault="001F21DA" w:rsidP="001F21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</w:p>
        </w:tc>
        <w:tc>
          <w:tcPr>
            <w:tcW w:w="783" w:type="pct"/>
          </w:tcPr>
          <w:p w14:paraId="32248D4B" w14:textId="77777777" w:rsidR="001F21DA" w:rsidRPr="00D92303" w:rsidRDefault="001F21DA" w:rsidP="001F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right="-133"/>
              <w:rPr>
                <w:b/>
                <w:bCs/>
              </w:rPr>
            </w:pPr>
          </w:p>
        </w:tc>
        <w:tc>
          <w:tcPr>
            <w:tcW w:w="129" w:type="pct"/>
          </w:tcPr>
          <w:p w14:paraId="3F4D34F6" w14:textId="77777777" w:rsidR="001F21DA" w:rsidRPr="00D92303" w:rsidRDefault="001F21DA" w:rsidP="001F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3"/>
              </w:tabs>
              <w:spacing w:after="0" w:line="240" w:lineRule="auto"/>
              <w:ind w:right="72"/>
              <w:jc w:val="both"/>
              <w:rPr>
                <w:b/>
                <w:bCs/>
              </w:rPr>
            </w:pPr>
          </w:p>
        </w:tc>
        <w:tc>
          <w:tcPr>
            <w:tcW w:w="804" w:type="pct"/>
          </w:tcPr>
          <w:p w14:paraId="0FF59C7C" w14:textId="77777777" w:rsidR="001F21DA" w:rsidRPr="00D92303" w:rsidRDefault="001F21DA" w:rsidP="001F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rPr>
                <w:b/>
                <w:bCs/>
              </w:rPr>
            </w:pPr>
          </w:p>
        </w:tc>
      </w:tr>
      <w:tr w:rsidR="001F21DA" w:rsidRPr="00D92303" w14:paraId="3DDC9E91" w14:textId="77777777" w:rsidTr="00152CB7">
        <w:tc>
          <w:tcPr>
            <w:tcW w:w="3284" w:type="pct"/>
            <w:hideMark/>
          </w:tcPr>
          <w:p w14:paraId="3FF016FF" w14:textId="77777777" w:rsidR="001F21DA" w:rsidRPr="00D92303" w:rsidRDefault="001F21DA" w:rsidP="001F21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cs/>
              </w:rPr>
            </w:pPr>
            <w:r w:rsidRPr="00D92303">
              <w:rPr>
                <w:cs/>
              </w:rPr>
              <w:t>ต้นทุนทางการเงิน</w:t>
            </w:r>
          </w:p>
        </w:tc>
        <w:tc>
          <w:tcPr>
            <w:tcW w:w="783" w:type="pct"/>
          </w:tcPr>
          <w:p w14:paraId="78AF0688" w14:textId="77777777" w:rsidR="001F21DA" w:rsidRPr="00D92303" w:rsidRDefault="001F21DA" w:rsidP="001F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21" w:right="-133"/>
              <w:rPr>
                <w:b/>
                <w:bCs/>
              </w:rPr>
            </w:pPr>
          </w:p>
        </w:tc>
        <w:tc>
          <w:tcPr>
            <w:tcW w:w="129" w:type="pct"/>
          </w:tcPr>
          <w:p w14:paraId="6D9A7DB3" w14:textId="77777777" w:rsidR="001F21DA" w:rsidRPr="00D92303" w:rsidRDefault="001F21DA" w:rsidP="001F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8"/>
                <w:tab w:val="decimal" w:pos="2053"/>
              </w:tabs>
              <w:spacing w:after="0" w:line="240" w:lineRule="auto"/>
              <w:ind w:left="-21" w:right="72"/>
              <w:jc w:val="both"/>
              <w:rPr>
                <w:b/>
                <w:bCs/>
              </w:rPr>
            </w:pPr>
          </w:p>
        </w:tc>
        <w:tc>
          <w:tcPr>
            <w:tcW w:w="804" w:type="pct"/>
          </w:tcPr>
          <w:p w14:paraId="5AD52440" w14:textId="77777777" w:rsidR="001F21DA" w:rsidRPr="00D92303" w:rsidRDefault="001F21DA" w:rsidP="001F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21" w:right="-133"/>
              <w:rPr>
                <w:b/>
                <w:bCs/>
              </w:rPr>
            </w:pPr>
          </w:p>
        </w:tc>
      </w:tr>
      <w:tr w:rsidR="001F21DA" w:rsidRPr="00D92303" w14:paraId="08B2EB91" w14:textId="77777777" w:rsidTr="00152CB7">
        <w:tc>
          <w:tcPr>
            <w:tcW w:w="3284" w:type="pct"/>
            <w:hideMark/>
          </w:tcPr>
          <w:p w14:paraId="53BBE90E" w14:textId="77777777" w:rsidR="001F21DA" w:rsidRPr="00D92303" w:rsidRDefault="001F21DA" w:rsidP="001F21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D92303">
              <w:rPr>
                <w:cs/>
              </w:rPr>
              <w:t>ธนาคารกรุงเทพ</w:t>
            </w:r>
            <w:r w:rsidRPr="00D92303">
              <w:t xml:space="preserve"> </w:t>
            </w:r>
            <w:r w:rsidRPr="00D92303">
              <w:rPr>
                <w:cs/>
              </w:rPr>
              <w:t>จำกัด (มหาชน)</w:t>
            </w:r>
          </w:p>
        </w:tc>
        <w:tc>
          <w:tcPr>
            <w:tcW w:w="783" w:type="pct"/>
            <w:tcBorders>
              <w:bottom w:val="double" w:sz="4" w:space="0" w:color="auto"/>
            </w:tcBorders>
          </w:tcPr>
          <w:p w14:paraId="6AE8A9C1" w14:textId="07843C9E" w:rsidR="001F21DA" w:rsidRPr="00D92303" w:rsidRDefault="004D6CDF" w:rsidP="001F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right="-133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601BEE" w:rsidRPr="00601BEE">
              <w:rPr>
                <w:b/>
                <w:bCs/>
              </w:rPr>
              <w:t>1</w:t>
            </w:r>
            <w:r>
              <w:rPr>
                <w:b/>
                <w:bCs/>
              </w:rPr>
              <w:t>,497</w:t>
            </w:r>
          </w:p>
        </w:tc>
        <w:tc>
          <w:tcPr>
            <w:tcW w:w="129" w:type="pct"/>
          </w:tcPr>
          <w:p w14:paraId="7AC551FD" w14:textId="77777777" w:rsidR="001F21DA" w:rsidRPr="00D92303" w:rsidRDefault="001F21DA" w:rsidP="001F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3"/>
              </w:tabs>
              <w:spacing w:after="0" w:line="240" w:lineRule="auto"/>
              <w:ind w:right="72"/>
              <w:jc w:val="both"/>
              <w:rPr>
                <w:b/>
                <w:bCs/>
              </w:rPr>
            </w:pPr>
          </w:p>
        </w:tc>
        <w:tc>
          <w:tcPr>
            <w:tcW w:w="804" w:type="pct"/>
            <w:tcBorders>
              <w:bottom w:val="double" w:sz="4" w:space="0" w:color="auto"/>
            </w:tcBorders>
          </w:tcPr>
          <w:p w14:paraId="7EE740EE" w14:textId="47ADCF34" w:rsidR="001F21DA" w:rsidRPr="00D92303" w:rsidRDefault="001F21DA" w:rsidP="001F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rPr>
                <w:b/>
                <w:bCs/>
              </w:rPr>
            </w:pPr>
            <w:r w:rsidRPr="00D92303">
              <w:rPr>
                <w:b/>
                <w:bCs/>
              </w:rPr>
              <w:t>47,975</w:t>
            </w:r>
          </w:p>
        </w:tc>
      </w:tr>
    </w:tbl>
    <w:p w14:paraId="456EDFCC" w14:textId="77777777" w:rsidR="00627759" w:rsidRDefault="00627759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</w:pPr>
    </w:p>
    <w:p w14:paraId="5303CBF4" w14:textId="6983DC36" w:rsidR="00190CDD" w:rsidRPr="00D92303" w:rsidRDefault="00190CDD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</w:pPr>
      <w:r w:rsidRPr="00D92303">
        <w:rPr>
          <w:cs/>
        </w:rPr>
        <w:t xml:space="preserve">ยอดคงเหลือกับบุคคลหรือกิจการที่เกี่ยวข้องกัน ณ วันที่ </w:t>
      </w:r>
      <w:r w:rsidR="00601BEE" w:rsidRPr="00601BEE">
        <w:t>31</w:t>
      </w:r>
      <w:r w:rsidRPr="00D92303">
        <w:t xml:space="preserve"> </w:t>
      </w:r>
      <w:r w:rsidRPr="00D92303">
        <w:rPr>
          <w:cs/>
        </w:rPr>
        <w:t>ธันวาคม</w:t>
      </w:r>
      <w:r w:rsidR="001E271D" w:rsidRPr="00D92303">
        <w:rPr>
          <w:cs/>
        </w:rPr>
        <w:t xml:space="preserve"> </w:t>
      </w:r>
      <w:r w:rsidR="00601BEE" w:rsidRPr="00601BEE">
        <w:t>2</w:t>
      </w:r>
      <w:r w:rsidR="00536D35" w:rsidRPr="00D92303">
        <w:t>56</w:t>
      </w:r>
      <w:r w:rsidR="009F6ABD">
        <w:t>8</w:t>
      </w:r>
      <w:r w:rsidR="001E271D" w:rsidRPr="00D92303">
        <w:t xml:space="preserve"> </w:t>
      </w:r>
      <w:r w:rsidR="001E271D" w:rsidRPr="00D92303">
        <w:rPr>
          <w:cs/>
        </w:rPr>
        <w:t xml:space="preserve">และ </w:t>
      </w:r>
      <w:r w:rsidR="00601BEE" w:rsidRPr="00601BEE">
        <w:t>2</w:t>
      </w:r>
      <w:r w:rsidR="00536D35" w:rsidRPr="00D92303">
        <w:t>56</w:t>
      </w:r>
      <w:r w:rsidR="009F6ABD">
        <w:t>7</w:t>
      </w:r>
      <w:r w:rsidRPr="00D92303">
        <w:rPr>
          <w:cs/>
        </w:rPr>
        <w:t xml:space="preserve"> มีดังนี้</w:t>
      </w:r>
    </w:p>
    <w:p w14:paraId="53B424E8" w14:textId="77777777" w:rsidR="00190CDD" w:rsidRPr="00ED280B" w:rsidRDefault="00190CDD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29"/>
        <w:gridCol w:w="1458"/>
        <w:gridCol w:w="252"/>
        <w:gridCol w:w="1441"/>
      </w:tblGrid>
      <w:tr w:rsidR="00190CDD" w:rsidRPr="00D92303" w14:paraId="55D8BE95" w14:textId="77777777" w:rsidTr="00152CB7">
        <w:trPr>
          <w:tblHeader/>
        </w:trPr>
        <w:tc>
          <w:tcPr>
            <w:tcW w:w="3284" w:type="pct"/>
          </w:tcPr>
          <w:p w14:paraId="40F8CD3F" w14:textId="77777777" w:rsidR="00190CDD" w:rsidRPr="00D92303" w:rsidRDefault="00190CDD" w:rsidP="00D92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b/>
                <w:bCs/>
                <w:i/>
                <w:iCs/>
              </w:rPr>
            </w:pPr>
          </w:p>
        </w:tc>
        <w:tc>
          <w:tcPr>
            <w:tcW w:w="794" w:type="pct"/>
          </w:tcPr>
          <w:p w14:paraId="23E6B21F" w14:textId="7E87D27A" w:rsidR="00190CDD" w:rsidRPr="00D92303" w:rsidRDefault="00601BEE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</w:pPr>
            <w:r w:rsidRPr="00601BEE">
              <w:t>2</w:t>
            </w:r>
            <w:r w:rsidR="00536D35" w:rsidRPr="00D92303">
              <w:t>56</w:t>
            </w:r>
            <w:r w:rsidR="009F6ABD">
              <w:t>8</w:t>
            </w:r>
          </w:p>
        </w:tc>
        <w:tc>
          <w:tcPr>
            <w:tcW w:w="137" w:type="pct"/>
          </w:tcPr>
          <w:p w14:paraId="644C06A2" w14:textId="77777777" w:rsidR="00190CDD" w:rsidRPr="00D92303" w:rsidRDefault="00190CDD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</w:pPr>
          </w:p>
        </w:tc>
        <w:tc>
          <w:tcPr>
            <w:tcW w:w="785" w:type="pct"/>
          </w:tcPr>
          <w:p w14:paraId="53A7579B" w14:textId="64804B95" w:rsidR="00190CDD" w:rsidRPr="00D92303" w:rsidRDefault="00601BEE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</w:pPr>
            <w:r w:rsidRPr="00601BEE">
              <w:rPr>
                <w:spacing w:val="-8"/>
              </w:rPr>
              <w:t>2</w:t>
            </w:r>
            <w:r w:rsidR="00536D35" w:rsidRPr="00D92303">
              <w:rPr>
                <w:spacing w:val="-8"/>
              </w:rPr>
              <w:t>56</w:t>
            </w:r>
            <w:r w:rsidR="009F6ABD">
              <w:rPr>
                <w:spacing w:val="-8"/>
              </w:rPr>
              <w:t>7</w:t>
            </w:r>
          </w:p>
        </w:tc>
      </w:tr>
      <w:tr w:rsidR="00190CDD" w:rsidRPr="00D92303" w14:paraId="17F8E131" w14:textId="77777777" w:rsidTr="00152CB7">
        <w:trPr>
          <w:tblHeader/>
        </w:trPr>
        <w:tc>
          <w:tcPr>
            <w:tcW w:w="3284" w:type="pct"/>
          </w:tcPr>
          <w:p w14:paraId="77143BD5" w14:textId="77777777" w:rsidR="00190CDD" w:rsidRPr="00D92303" w:rsidRDefault="00190CDD" w:rsidP="00D92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716" w:type="pct"/>
            <w:gridSpan w:val="3"/>
          </w:tcPr>
          <w:p w14:paraId="5E48552F" w14:textId="77777777" w:rsidR="00190CDD" w:rsidRPr="00D92303" w:rsidRDefault="00190CDD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i/>
                <w:iCs/>
                <w:cs/>
              </w:rPr>
            </w:pPr>
            <w:r w:rsidRPr="00D92303">
              <w:rPr>
                <w:i/>
                <w:iCs/>
                <w:cs/>
              </w:rPr>
              <w:t>(พันบาท)</w:t>
            </w:r>
          </w:p>
        </w:tc>
      </w:tr>
      <w:tr w:rsidR="00190CDD" w:rsidRPr="00D92303" w14:paraId="207628A9" w14:textId="77777777" w:rsidTr="003E0D14">
        <w:trPr>
          <w:trHeight w:val="403"/>
        </w:trPr>
        <w:tc>
          <w:tcPr>
            <w:tcW w:w="3284" w:type="pct"/>
          </w:tcPr>
          <w:p w14:paraId="41E3C49B" w14:textId="77777777" w:rsidR="00190CDD" w:rsidRPr="00D92303" w:rsidRDefault="00190CDD" w:rsidP="00D92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b/>
                <w:bCs/>
                <w:i/>
                <w:iCs/>
                <w:cs/>
              </w:rPr>
            </w:pPr>
            <w:r w:rsidRPr="00D92303">
              <w:rPr>
                <w:b/>
                <w:bCs/>
                <w:i/>
                <w:iCs/>
                <w:cs/>
              </w:rPr>
              <w:t>เงินฝากสถาบันการเงิน</w:t>
            </w:r>
          </w:p>
        </w:tc>
        <w:tc>
          <w:tcPr>
            <w:tcW w:w="794" w:type="pct"/>
          </w:tcPr>
          <w:p w14:paraId="59FA43CD" w14:textId="77777777" w:rsidR="00190CDD" w:rsidRPr="00D92303" w:rsidRDefault="00190CDD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b/>
                <w:bCs/>
                <w:i/>
                <w:iCs/>
              </w:rPr>
            </w:pPr>
          </w:p>
        </w:tc>
        <w:tc>
          <w:tcPr>
            <w:tcW w:w="137" w:type="pct"/>
          </w:tcPr>
          <w:p w14:paraId="7107F2FA" w14:textId="77777777" w:rsidR="00190CDD" w:rsidRPr="00D92303" w:rsidRDefault="00190CDD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b/>
                <w:bCs/>
                <w:i/>
                <w:iCs/>
              </w:rPr>
            </w:pPr>
          </w:p>
        </w:tc>
        <w:tc>
          <w:tcPr>
            <w:tcW w:w="785" w:type="pct"/>
          </w:tcPr>
          <w:p w14:paraId="5901430D" w14:textId="77777777" w:rsidR="00190CDD" w:rsidRPr="00D92303" w:rsidRDefault="00190CDD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b/>
                <w:bCs/>
                <w:i/>
                <w:iCs/>
              </w:rPr>
            </w:pPr>
          </w:p>
        </w:tc>
      </w:tr>
      <w:tr w:rsidR="00056DBB" w:rsidRPr="00D92303" w14:paraId="1228D0D9" w14:textId="77777777" w:rsidTr="003E0D14">
        <w:trPr>
          <w:trHeight w:val="403"/>
        </w:trPr>
        <w:tc>
          <w:tcPr>
            <w:tcW w:w="3284" w:type="pct"/>
          </w:tcPr>
          <w:p w14:paraId="70029430" w14:textId="77777777" w:rsidR="00056DBB" w:rsidRPr="00D92303" w:rsidRDefault="00056DBB" w:rsidP="00056D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 w:right="29"/>
              <w:jc w:val="thaiDistribute"/>
              <w:rPr>
                <w:cs/>
              </w:rPr>
            </w:pPr>
            <w:r w:rsidRPr="00D92303">
              <w:rPr>
                <w:cs/>
              </w:rPr>
              <w:t>ธนาคารกรุงเทพ</w:t>
            </w:r>
            <w:r w:rsidRPr="00D92303">
              <w:t xml:space="preserve"> </w:t>
            </w:r>
            <w:r w:rsidRPr="00D92303">
              <w:rPr>
                <w:cs/>
              </w:rPr>
              <w:t>จำกัด (มหาชน)</w:t>
            </w:r>
          </w:p>
        </w:tc>
        <w:tc>
          <w:tcPr>
            <w:tcW w:w="794" w:type="pct"/>
          </w:tcPr>
          <w:p w14:paraId="2DFBE981" w14:textId="48F16787" w:rsidR="00056DBB" w:rsidRPr="00D92303" w:rsidRDefault="00056DBB" w:rsidP="00056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</w:pPr>
            <w:r w:rsidRPr="00443BE8">
              <w:t xml:space="preserve"> 67,</w:t>
            </w:r>
            <w:r w:rsidR="00601BEE" w:rsidRPr="00601BEE">
              <w:t>2</w:t>
            </w:r>
            <w:r w:rsidRPr="00443BE8">
              <w:t xml:space="preserve">94 </w:t>
            </w:r>
          </w:p>
        </w:tc>
        <w:tc>
          <w:tcPr>
            <w:tcW w:w="137" w:type="pct"/>
          </w:tcPr>
          <w:p w14:paraId="3439BB47" w14:textId="77777777" w:rsidR="00056DBB" w:rsidRPr="00D92303" w:rsidRDefault="00056DBB" w:rsidP="00056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i/>
                <w:iCs/>
              </w:rPr>
            </w:pPr>
          </w:p>
        </w:tc>
        <w:tc>
          <w:tcPr>
            <w:tcW w:w="785" w:type="pct"/>
          </w:tcPr>
          <w:p w14:paraId="25D25C3A" w14:textId="6692BF39" w:rsidR="00056DBB" w:rsidRPr="00D92303" w:rsidRDefault="00601BEE" w:rsidP="00056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i/>
                <w:iCs/>
              </w:rPr>
            </w:pPr>
            <w:r w:rsidRPr="00601BEE">
              <w:t>1</w:t>
            </w:r>
            <w:r w:rsidR="00056DBB" w:rsidRPr="00D92303">
              <w:t>4</w:t>
            </w:r>
            <w:r w:rsidRPr="00601BEE">
              <w:t>3</w:t>
            </w:r>
            <w:r w:rsidR="00056DBB" w:rsidRPr="00D92303">
              <w:t>,</w:t>
            </w:r>
            <w:r w:rsidRPr="00601BEE">
              <w:t>2</w:t>
            </w:r>
            <w:r w:rsidR="00056DBB" w:rsidRPr="00D92303">
              <w:t>59</w:t>
            </w:r>
          </w:p>
        </w:tc>
      </w:tr>
      <w:tr w:rsidR="00056DBB" w:rsidRPr="00D92303" w14:paraId="130CE23E" w14:textId="77777777" w:rsidTr="003E0D14">
        <w:trPr>
          <w:trHeight w:val="403"/>
        </w:trPr>
        <w:tc>
          <w:tcPr>
            <w:tcW w:w="3284" w:type="pct"/>
          </w:tcPr>
          <w:p w14:paraId="42E0DC04" w14:textId="77777777" w:rsidR="00056DBB" w:rsidRPr="00D92303" w:rsidRDefault="00056DBB" w:rsidP="00056D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 w:right="29"/>
              <w:jc w:val="thaiDistribute"/>
              <w:rPr>
                <w:cs/>
              </w:rPr>
            </w:pPr>
            <w:r w:rsidRPr="00D92303">
              <w:rPr>
                <w:cs/>
              </w:rPr>
              <w:t>ธนาคารกรุงไทย จำกัด (มหาชน)</w:t>
            </w:r>
          </w:p>
        </w:tc>
        <w:tc>
          <w:tcPr>
            <w:tcW w:w="794" w:type="pct"/>
            <w:tcBorders>
              <w:bottom w:val="single" w:sz="4" w:space="0" w:color="auto"/>
            </w:tcBorders>
          </w:tcPr>
          <w:p w14:paraId="47654E5C" w14:textId="5AA4F6A8" w:rsidR="00056DBB" w:rsidRPr="00D92303" w:rsidRDefault="00056DBB" w:rsidP="00056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</w:pPr>
            <w:r w:rsidRPr="00443BE8">
              <w:t xml:space="preserve"> </w:t>
            </w:r>
            <w:r w:rsidR="00601BEE" w:rsidRPr="00601BEE">
              <w:t>1</w:t>
            </w:r>
            <w:r w:rsidRPr="00443BE8">
              <w:t xml:space="preserve">6,748 </w:t>
            </w:r>
          </w:p>
        </w:tc>
        <w:tc>
          <w:tcPr>
            <w:tcW w:w="137" w:type="pct"/>
          </w:tcPr>
          <w:p w14:paraId="147BEF26" w14:textId="77777777" w:rsidR="00056DBB" w:rsidRPr="00D92303" w:rsidRDefault="00056DBB" w:rsidP="00056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b/>
                <w:bCs/>
                <w:i/>
                <w:iCs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71924278" w14:textId="00B22643" w:rsidR="00056DBB" w:rsidRPr="00D92303" w:rsidRDefault="00601BEE" w:rsidP="00056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</w:pPr>
            <w:r w:rsidRPr="00601BEE">
              <w:t>30</w:t>
            </w:r>
            <w:r w:rsidR="00056DBB" w:rsidRPr="00D92303">
              <w:t>,658</w:t>
            </w:r>
          </w:p>
        </w:tc>
      </w:tr>
      <w:tr w:rsidR="00056DBB" w:rsidRPr="00D92303" w14:paraId="7B119EF3" w14:textId="77777777" w:rsidTr="003E0D14">
        <w:trPr>
          <w:trHeight w:val="403"/>
        </w:trPr>
        <w:tc>
          <w:tcPr>
            <w:tcW w:w="3284" w:type="pct"/>
          </w:tcPr>
          <w:p w14:paraId="705026AF" w14:textId="77777777" w:rsidR="00056DBB" w:rsidRPr="00D92303" w:rsidRDefault="00056DBB" w:rsidP="00056D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 w:right="29"/>
              <w:jc w:val="thaiDistribute"/>
              <w:rPr>
                <w:cs/>
              </w:rPr>
            </w:pPr>
            <w:r w:rsidRPr="00D92303">
              <w:rPr>
                <w:b/>
                <w:bCs/>
                <w:cs/>
              </w:rPr>
              <w:t>รวม</w:t>
            </w:r>
          </w:p>
        </w:tc>
        <w:tc>
          <w:tcPr>
            <w:tcW w:w="794" w:type="pct"/>
            <w:tcBorders>
              <w:top w:val="single" w:sz="4" w:space="0" w:color="auto"/>
              <w:bottom w:val="double" w:sz="4" w:space="0" w:color="auto"/>
            </w:tcBorders>
          </w:tcPr>
          <w:p w14:paraId="4DE8F053" w14:textId="0AB95293" w:rsidR="00056DBB" w:rsidRPr="00056DBB" w:rsidRDefault="00056DBB" w:rsidP="00056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b/>
                <w:bCs/>
                <w:cs/>
              </w:rPr>
            </w:pPr>
            <w:r w:rsidRPr="00056DBB">
              <w:rPr>
                <w:b/>
                <w:bCs/>
              </w:rPr>
              <w:t xml:space="preserve"> 84,</w:t>
            </w:r>
            <w:r w:rsidR="00601BEE" w:rsidRPr="00601BEE">
              <w:rPr>
                <w:b/>
                <w:bCs/>
              </w:rPr>
              <w:t>0</w:t>
            </w:r>
            <w:r w:rsidRPr="00056DBB">
              <w:rPr>
                <w:b/>
                <w:bCs/>
              </w:rPr>
              <w:t>4</w:t>
            </w:r>
            <w:r w:rsidR="00601BEE" w:rsidRPr="00601BEE">
              <w:rPr>
                <w:b/>
                <w:bCs/>
              </w:rPr>
              <w:t>2</w:t>
            </w:r>
            <w:r w:rsidRPr="00056DBB">
              <w:rPr>
                <w:b/>
                <w:bCs/>
              </w:rPr>
              <w:t xml:space="preserve"> </w:t>
            </w:r>
          </w:p>
        </w:tc>
        <w:tc>
          <w:tcPr>
            <w:tcW w:w="137" w:type="pct"/>
          </w:tcPr>
          <w:p w14:paraId="7C587797" w14:textId="77777777" w:rsidR="00056DBB" w:rsidRPr="00D92303" w:rsidRDefault="00056DBB" w:rsidP="00056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b/>
                <w:bCs/>
                <w:i/>
                <w:iCs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</w:tcPr>
          <w:p w14:paraId="68F0DB15" w14:textId="3DB58ABF" w:rsidR="00056DBB" w:rsidRPr="00D92303" w:rsidRDefault="00601BEE" w:rsidP="00056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b/>
                <w:bCs/>
              </w:rPr>
            </w:pPr>
            <w:r w:rsidRPr="00601BEE">
              <w:rPr>
                <w:b/>
                <w:bCs/>
              </w:rPr>
              <w:t>1</w:t>
            </w:r>
            <w:r w:rsidR="00056DBB" w:rsidRPr="00D92303">
              <w:rPr>
                <w:b/>
                <w:bCs/>
              </w:rPr>
              <w:t>7</w:t>
            </w:r>
            <w:r w:rsidRPr="00601BEE">
              <w:rPr>
                <w:b/>
                <w:bCs/>
              </w:rPr>
              <w:t>3</w:t>
            </w:r>
            <w:r w:rsidR="00056DBB" w:rsidRPr="00D92303">
              <w:rPr>
                <w:b/>
                <w:bCs/>
              </w:rPr>
              <w:t>,9</w:t>
            </w:r>
            <w:r w:rsidRPr="00601BEE">
              <w:rPr>
                <w:b/>
                <w:bCs/>
              </w:rPr>
              <w:t>1</w:t>
            </w:r>
            <w:r w:rsidR="00056DBB" w:rsidRPr="00D92303">
              <w:rPr>
                <w:b/>
                <w:bCs/>
              </w:rPr>
              <w:t>7</w:t>
            </w:r>
          </w:p>
        </w:tc>
      </w:tr>
      <w:tr w:rsidR="009F6ABD" w:rsidRPr="00D92303" w14:paraId="2814F41C" w14:textId="77777777" w:rsidTr="003E0D14">
        <w:trPr>
          <w:trHeight w:val="403"/>
        </w:trPr>
        <w:tc>
          <w:tcPr>
            <w:tcW w:w="3284" w:type="pct"/>
          </w:tcPr>
          <w:p w14:paraId="729C9F1E" w14:textId="77777777" w:rsidR="009F6ABD" w:rsidRPr="00D92303" w:rsidRDefault="009F6ABD" w:rsidP="009F6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29"/>
              <w:jc w:val="thaiDistribute"/>
              <w:rPr>
                <w:cs/>
              </w:rPr>
            </w:pPr>
          </w:p>
        </w:tc>
        <w:tc>
          <w:tcPr>
            <w:tcW w:w="794" w:type="pct"/>
            <w:tcBorders>
              <w:left w:val="nil"/>
              <w:right w:val="nil"/>
            </w:tcBorders>
          </w:tcPr>
          <w:p w14:paraId="7D913DC0" w14:textId="77777777" w:rsidR="009F6ABD" w:rsidRPr="00D92303" w:rsidRDefault="009F6ABD" w:rsidP="009F6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29"/>
              <w:jc w:val="thaiDistribute"/>
            </w:pPr>
          </w:p>
        </w:tc>
        <w:tc>
          <w:tcPr>
            <w:tcW w:w="137" w:type="pct"/>
          </w:tcPr>
          <w:p w14:paraId="47FAF8B1" w14:textId="77777777" w:rsidR="009F6ABD" w:rsidRPr="00D92303" w:rsidRDefault="009F6ABD" w:rsidP="009F6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29"/>
              <w:jc w:val="thaiDistribute"/>
            </w:pPr>
          </w:p>
        </w:tc>
        <w:tc>
          <w:tcPr>
            <w:tcW w:w="785" w:type="pct"/>
            <w:tcBorders>
              <w:left w:val="nil"/>
              <w:right w:val="nil"/>
            </w:tcBorders>
          </w:tcPr>
          <w:p w14:paraId="02238794" w14:textId="77777777" w:rsidR="009F6ABD" w:rsidRPr="00D92303" w:rsidRDefault="009F6ABD" w:rsidP="009F6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29"/>
              <w:jc w:val="thaiDistribute"/>
            </w:pPr>
          </w:p>
        </w:tc>
      </w:tr>
      <w:tr w:rsidR="009F6ABD" w:rsidRPr="00D92303" w14:paraId="129964CF" w14:textId="77777777" w:rsidTr="003E0D14">
        <w:trPr>
          <w:trHeight w:val="403"/>
        </w:trPr>
        <w:tc>
          <w:tcPr>
            <w:tcW w:w="3284" w:type="pct"/>
          </w:tcPr>
          <w:p w14:paraId="06A729B0" w14:textId="1F0F6C9B" w:rsidR="009F6ABD" w:rsidRPr="00D92303" w:rsidRDefault="009F6ABD" w:rsidP="009F6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b/>
                <w:bCs/>
                <w:i/>
                <w:iCs/>
                <w:cs/>
              </w:rPr>
            </w:pPr>
            <w:r w:rsidRPr="00D92303">
              <w:rPr>
                <w:b/>
                <w:bCs/>
                <w:i/>
                <w:iCs/>
                <w:cs/>
              </w:rPr>
              <w:t>ลูกหนี้รายได้ค่าเช่าและบริการค้างรับ</w:t>
            </w:r>
          </w:p>
        </w:tc>
        <w:tc>
          <w:tcPr>
            <w:tcW w:w="794" w:type="pct"/>
          </w:tcPr>
          <w:p w14:paraId="55F6E65B" w14:textId="77777777" w:rsidR="009F6ABD" w:rsidRPr="00D92303" w:rsidRDefault="009F6ABD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</w:pPr>
          </w:p>
        </w:tc>
        <w:tc>
          <w:tcPr>
            <w:tcW w:w="137" w:type="pct"/>
          </w:tcPr>
          <w:p w14:paraId="7BF00B58" w14:textId="77777777" w:rsidR="009F6ABD" w:rsidRPr="00D92303" w:rsidRDefault="009F6ABD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</w:pPr>
          </w:p>
        </w:tc>
        <w:tc>
          <w:tcPr>
            <w:tcW w:w="785" w:type="pct"/>
          </w:tcPr>
          <w:p w14:paraId="42F02A73" w14:textId="77777777" w:rsidR="009F6ABD" w:rsidRPr="00D92303" w:rsidRDefault="009F6ABD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</w:pPr>
          </w:p>
        </w:tc>
      </w:tr>
      <w:tr w:rsidR="009F6ABD" w:rsidRPr="00D92303" w14:paraId="235C19D0" w14:textId="77777777" w:rsidTr="003E0D14">
        <w:trPr>
          <w:trHeight w:val="403"/>
        </w:trPr>
        <w:tc>
          <w:tcPr>
            <w:tcW w:w="3284" w:type="pct"/>
          </w:tcPr>
          <w:p w14:paraId="21BD0350" w14:textId="3D404CE9" w:rsidR="009F6ABD" w:rsidRPr="00D92303" w:rsidRDefault="009F6ABD" w:rsidP="009F6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D92303">
              <w:rPr>
                <w:i/>
                <w:iCs/>
                <w:cs/>
              </w:rPr>
              <w:t>ลูกหนี้จากการให้เช่าและบริการ</w:t>
            </w:r>
          </w:p>
        </w:tc>
        <w:tc>
          <w:tcPr>
            <w:tcW w:w="794" w:type="pct"/>
          </w:tcPr>
          <w:p w14:paraId="6B34CAAF" w14:textId="77777777" w:rsidR="009F6ABD" w:rsidRPr="00D92303" w:rsidRDefault="009F6ABD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</w:pPr>
          </w:p>
        </w:tc>
        <w:tc>
          <w:tcPr>
            <w:tcW w:w="137" w:type="pct"/>
          </w:tcPr>
          <w:p w14:paraId="6350855F" w14:textId="77777777" w:rsidR="009F6ABD" w:rsidRPr="00D92303" w:rsidRDefault="009F6ABD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</w:pPr>
          </w:p>
        </w:tc>
        <w:tc>
          <w:tcPr>
            <w:tcW w:w="785" w:type="pct"/>
          </w:tcPr>
          <w:p w14:paraId="231979A3" w14:textId="77777777" w:rsidR="009F6ABD" w:rsidRPr="00D92303" w:rsidRDefault="009F6ABD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</w:pPr>
          </w:p>
        </w:tc>
      </w:tr>
      <w:tr w:rsidR="009F219A" w:rsidRPr="00D92303" w14:paraId="177D2905" w14:textId="77777777" w:rsidTr="003E0D14">
        <w:trPr>
          <w:trHeight w:val="403"/>
        </w:trPr>
        <w:tc>
          <w:tcPr>
            <w:tcW w:w="3284" w:type="pct"/>
          </w:tcPr>
          <w:p w14:paraId="75F45E73" w14:textId="1F899212" w:rsidR="009F219A" w:rsidRPr="00D92303" w:rsidRDefault="009F219A" w:rsidP="009F21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D92303">
              <w:rPr>
                <w:cs/>
              </w:rPr>
              <w:t>บริษัท ทรู มูฟ เอช ยูนิเวอร์แซล คอมมิวนิเคชั่น จำกัด</w:t>
            </w:r>
          </w:p>
        </w:tc>
        <w:tc>
          <w:tcPr>
            <w:tcW w:w="794" w:type="pct"/>
          </w:tcPr>
          <w:p w14:paraId="3AD86294" w14:textId="0B1CEA46" w:rsidR="009F219A" w:rsidRPr="00D92303" w:rsidRDefault="009F219A" w:rsidP="009F2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</w:pPr>
            <w:r w:rsidRPr="007A12E4">
              <w:t xml:space="preserve"> </w:t>
            </w:r>
            <w:r w:rsidR="00601BEE" w:rsidRPr="00601BEE">
              <w:t>12</w:t>
            </w:r>
            <w:r w:rsidRPr="007A12E4">
              <w:t>,</w:t>
            </w:r>
            <w:r w:rsidR="00601BEE" w:rsidRPr="00601BEE">
              <w:t>0</w:t>
            </w:r>
            <w:r w:rsidRPr="007A12E4">
              <w:t xml:space="preserve">66 </w:t>
            </w:r>
          </w:p>
        </w:tc>
        <w:tc>
          <w:tcPr>
            <w:tcW w:w="137" w:type="pct"/>
          </w:tcPr>
          <w:p w14:paraId="1A4AAAE6" w14:textId="77777777" w:rsidR="009F219A" w:rsidRPr="00D92303" w:rsidRDefault="009F219A" w:rsidP="009F2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</w:pPr>
          </w:p>
        </w:tc>
        <w:tc>
          <w:tcPr>
            <w:tcW w:w="785" w:type="pct"/>
          </w:tcPr>
          <w:p w14:paraId="3D8AF8F2" w14:textId="259AE5A2" w:rsidR="009F219A" w:rsidRPr="00D92303" w:rsidRDefault="009F219A" w:rsidP="009F2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</w:pPr>
            <w:r w:rsidRPr="0048528A">
              <w:t xml:space="preserve"> 5,586 </w:t>
            </w:r>
          </w:p>
        </w:tc>
      </w:tr>
      <w:tr w:rsidR="009F219A" w:rsidRPr="00D92303" w14:paraId="688B55E3" w14:textId="77777777" w:rsidTr="003E0D14">
        <w:trPr>
          <w:trHeight w:val="403"/>
        </w:trPr>
        <w:tc>
          <w:tcPr>
            <w:tcW w:w="3284" w:type="pct"/>
          </w:tcPr>
          <w:p w14:paraId="6B55EB07" w14:textId="446AE272" w:rsidR="009F219A" w:rsidRPr="00D92303" w:rsidRDefault="009F219A" w:rsidP="009F21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D92303">
              <w:rPr>
                <w:cs/>
              </w:rPr>
              <w:t>บริษัท ทรู จีเอส จำกัด</w:t>
            </w:r>
          </w:p>
        </w:tc>
        <w:tc>
          <w:tcPr>
            <w:tcW w:w="794" w:type="pct"/>
          </w:tcPr>
          <w:p w14:paraId="5A26557E" w14:textId="61100BB8" w:rsidR="009F219A" w:rsidRPr="00D92303" w:rsidRDefault="009F219A" w:rsidP="009F2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</w:pPr>
            <w:r w:rsidRPr="007A12E4">
              <w:t xml:space="preserve"> 5,764 </w:t>
            </w:r>
          </w:p>
        </w:tc>
        <w:tc>
          <w:tcPr>
            <w:tcW w:w="137" w:type="pct"/>
          </w:tcPr>
          <w:p w14:paraId="0BAA969F" w14:textId="77777777" w:rsidR="009F219A" w:rsidRPr="00D92303" w:rsidRDefault="009F219A" w:rsidP="009F2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</w:pPr>
          </w:p>
        </w:tc>
        <w:tc>
          <w:tcPr>
            <w:tcW w:w="785" w:type="pct"/>
          </w:tcPr>
          <w:p w14:paraId="2A610F0E" w14:textId="11D84E20" w:rsidR="009F219A" w:rsidRPr="00D92303" w:rsidRDefault="009F219A" w:rsidP="009F2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</w:pPr>
            <w:r w:rsidRPr="0048528A">
              <w:t xml:space="preserve"> </w:t>
            </w:r>
            <w:r w:rsidR="00601BEE" w:rsidRPr="00601BEE">
              <w:t>23</w:t>
            </w:r>
            <w:r w:rsidRPr="0048528A">
              <w:t xml:space="preserve">5 </w:t>
            </w:r>
          </w:p>
        </w:tc>
      </w:tr>
      <w:tr w:rsidR="009F219A" w:rsidRPr="00D92303" w14:paraId="23F85B1E" w14:textId="77777777" w:rsidTr="003E0D14">
        <w:trPr>
          <w:trHeight w:val="403"/>
        </w:trPr>
        <w:tc>
          <w:tcPr>
            <w:tcW w:w="3284" w:type="pct"/>
          </w:tcPr>
          <w:p w14:paraId="630E105A" w14:textId="5BCEFC64" w:rsidR="009F219A" w:rsidRPr="00D92303" w:rsidRDefault="009F219A" w:rsidP="009F21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D92303">
              <w:rPr>
                <w:cs/>
              </w:rPr>
              <w:t>บริษัท เครือเจริญโภคภัณฑ์ จำกัด</w:t>
            </w:r>
          </w:p>
        </w:tc>
        <w:tc>
          <w:tcPr>
            <w:tcW w:w="794" w:type="pct"/>
          </w:tcPr>
          <w:p w14:paraId="2D962902" w14:textId="682FDE93" w:rsidR="009F219A" w:rsidRPr="00D92303" w:rsidRDefault="009F219A" w:rsidP="009F2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</w:pPr>
            <w:r w:rsidRPr="007A12E4">
              <w:t xml:space="preserve"> </w:t>
            </w:r>
            <w:r w:rsidR="00601BEE" w:rsidRPr="00601BEE">
              <w:t>2</w:t>
            </w:r>
            <w:r w:rsidRPr="007A12E4">
              <w:t xml:space="preserve">,485 </w:t>
            </w:r>
          </w:p>
        </w:tc>
        <w:tc>
          <w:tcPr>
            <w:tcW w:w="137" w:type="pct"/>
          </w:tcPr>
          <w:p w14:paraId="74B0032C" w14:textId="77777777" w:rsidR="009F219A" w:rsidRPr="00D92303" w:rsidRDefault="009F219A" w:rsidP="009F2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</w:pPr>
          </w:p>
        </w:tc>
        <w:tc>
          <w:tcPr>
            <w:tcW w:w="785" w:type="pct"/>
          </w:tcPr>
          <w:p w14:paraId="1F7699D6" w14:textId="49923123" w:rsidR="009F219A" w:rsidRPr="00D92303" w:rsidRDefault="009F219A" w:rsidP="009F2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</w:pPr>
            <w:r w:rsidRPr="0048528A">
              <w:t xml:space="preserve"> </w:t>
            </w:r>
            <w:r w:rsidR="00601BEE" w:rsidRPr="00601BEE">
              <w:t>1</w:t>
            </w:r>
            <w:r w:rsidRPr="0048528A">
              <w:t xml:space="preserve">,688 </w:t>
            </w:r>
          </w:p>
        </w:tc>
      </w:tr>
      <w:tr w:rsidR="009F219A" w:rsidRPr="00D92303" w14:paraId="208C1021" w14:textId="77777777" w:rsidTr="003E0D14">
        <w:trPr>
          <w:trHeight w:val="403"/>
        </w:trPr>
        <w:tc>
          <w:tcPr>
            <w:tcW w:w="3284" w:type="pct"/>
          </w:tcPr>
          <w:p w14:paraId="7E40B76A" w14:textId="77777777" w:rsidR="009F219A" w:rsidRPr="00D92303" w:rsidRDefault="009F219A" w:rsidP="009F21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D92303">
              <w:rPr>
                <w:cs/>
              </w:rPr>
              <w:t xml:space="preserve">บริษัท </w:t>
            </w:r>
            <w:hyperlink r:id="rId15" w:history="1">
              <w:r w:rsidRPr="00D92303">
                <w:rPr>
                  <w:cs/>
                </w:rPr>
                <w:t>ทรู อินเทอร์เน็ต ดาต้า เซ็นเตอร์ จำกัด</w:t>
              </w:r>
            </w:hyperlink>
          </w:p>
        </w:tc>
        <w:tc>
          <w:tcPr>
            <w:tcW w:w="794" w:type="pct"/>
          </w:tcPr>
          <w:p w14:paraId="13C95FF6" w14:textId="3100C3BE" w:rsidR="009F219A" w:rsidRPr="00D92303" w:rsidRDefault="009F219A" w:rsidP="009F2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</w:pPr>
            <w:r w:rsidRPr="007A12E4">
              <w:t xml:space="preserve"> </w:t>
            </w:r>
            <w:r w:rsidR="00601BEE" w:rsidRPr="00601BEE">
              <w:t>1</w:t>
            </w:r>
            <w:r w:rsidRPr="007A12E4">
              <w:t>,</w:t>
            </w:r>
            <w:r w:rsidR="00601BEE" w:rsidRPr="00601BEE">
              <w:t>1</w:t>
            </w:r>
            <w:r w:rsidRPr="007A12E4">
              <w:t xml:space="preserve">74 </w:t>
            </w:r>
          </w:p>
        </w:tc>
        <w:tc>
          <w:tcPr>
            <w:tcW w:w="137" w:type="pct"/>
          </w:tcPr>
          <w:p w14:paraId="2F731CFC" w14:textId="77777777" w:rsidR="009F219A" w:rsidRPr="00D92303" w:rsidRDefault="009F219A" w:rsidP="009F2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</w:pPr>
          </w:p>
        </w:tc>
        <w:tc>
          <w:tcPr>
            <w:tcW w:w="785" w:type="pct"/>
          </w:tcPr>
          <w:p w14:paraId="6E2BC75C" w14:textId="41D63390" w:rsidR="009F219A" w:rsidRPr="00D92303" w:rsidRDefault="009F219A" w:rsidP="009F2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</w:pPr>
            <w:r w:rsidRPr="0048528A">
              <w:t xml:space="preserve"> </w:t>
            </w:r>
            <w:r w:rsidR="00601BEE" w:rsidRPr="00601BEE">
              <w:t>1</w:t>
            </w:r>
            <w:r w:rsidRPr="0048528A">
              <w:t>,</w:t>
            </w:r>
            <w:r w:rsidR="00601BEE" w:rsidRPr="00601BEE">
              <w:t>3</w:t>
            </w:r>
            <w:r w:rsidRPr="0048528A">
              <w:t>5</w:t>
            </w:r>
            <w:r w:rsidR="00601BEE" w:rsidRPr="00601BEE">
              <w:t>3</w:t>
            </w:r>
            <w:r w:rsidRPr="0048528A">
              <w:t xml:space="preserve"> </w:t>
            </w:r>
          </w:p>
        </w:tc>
      </w:tr>
      <w:tr w:rsidR="009F219A" w:rsidRPr="00D92303" w14:paraId="035C2740" w14:textId="77777777" w:rsidTr="003E0D14">
        <w:trPr>
          <w:trHeight w:val="403"/>
        </w:trPr>
        <w:tc>
          <w:tcPr>
            <w:tcW w:w="3284" w:type="pct"/>
          </w:tcPr>
          <w:p w14:paraId="1DCE5D27" w14:textId="41006C73" w:rsidR="009F219A" w:rsidRPr="00D92303" w:rsidRDefault="009F219A" w:rsidP="009F21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6B504D">
              <w:rPr>
                <w:cs/>
              </w:rPr>
              <w:t>บริษัท เค.เอส.พี.อุปกรณ์ จำกัด</w:t>
            </w:r>
          </w:p>
        </w:tc>
        <w:tc>
          <w:tcPr>
            <w:tcW w:w="794" w:type="pct"/>
          </w:tcPr>
          <w:p w14:paraId="10D86AFA" w14:textId="6BDF58F8" w:rsidR="009F219A" w:rsidRPr="00D92303" w:rsidRDefault="009F219A" w:rsidP="009F2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</w:pPr>
            <w:r w:rsidRPr="007A12E4">
              <w:t xml:space="preserve"> 8</w:t>
            </w:r>
            <w:r w:rsidR="00601BEE" w:rsidRPr="00601BEE">
              <w:t>2</w:t>
            </w:r>
            <w:r w:rsidRPr="007A12E4">
              <w:t xml:space="preserve">5 </w:t>
            </w:r>
          </w:p>
        </w:tc>
        <w:tc>
          <w:tcPr>
            <w:tcW w:w="137" w:type="pct"/>
          </w:tcPr>
          <w:p w14:paraId="598CA913" w14:textId="77777777" w:rsidR="009F219A" w:rsidRPr="00D92303" w:rsidRDefault="009F219A" w:rsidP="009F2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</w:pPr>
          </w:p>
        </w:tc>
        <w:tc>
          <w:tcPr>
            <w:tcW w:w="785" w:type="pct"/>
          </w:tcPr>
          <w:p w14:paraId="043F16D9" w14:textId="3AC10725" w:rsidR="009F219A" w:rsidRPr="00D92303" w:rsidRDefault="009F219A" w:rsidP="009F2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cs/>
              </w:rPr>
            </w:pPr>
            <w:r w:rsidRPr="0048528A">
              <w:t xml:space="preserve">   </w:t>
            </w:r>
            <w:r w:rsidR="00C52387">
              <w:t>-</w:t>
            </w:r>
          </w:p>
        </w:tc>
      </w:tr>
      <w:tr w:rsidR="009F219A" w:rsidRPr="00D92303" w14:paraId="02AFB1A1" w14:textId="77777777" w:rsidTr="003E0D14">
        <w:trPr>
          <w:trHeight w:val="403"/>
        </w:trPr>
        <w:tc>
          <w:tcPr>
            <w:tcW w:w="3284" w:type="pct"/>
          </w:tcPr>
          <w:p w14:paraId="6CD3C3FA" w14:textId="1C55453C" w:rsidR="009F219A" w:rsidRPr="00D92303" w:rsidRDefault="009F219A" w:rsidP="009F21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D92303">
              <w:rPr>
                <w:cs/>
              </w:rPr>
              <w:t>บริษัท ทรู อินเทอร์เน็ต คอร์ปอเรชั่น จำกัด</w:t>
            </w:r>
          </w:p>
        </w:tc>
        <w:tc>
          <w:tcPr>
            <w:tcW w:w="794" w:type="pct"/>
          </w:tcPr>
          <w:p w14:paraId="1312306E" w14:textId="281EC631" w:rsidR="009F219A" w:rsidRPr="00D92303" w:rsidRDefault="009F219A" w:rsidP="009F2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</w:pPr>
            <w:r w:rsidRPr="007A12E4">
              <w:t xml:space="preserve"> 5</w:t>
            </w:r>
            <w:r w:rsidR="00601BEE" w:rsidRPr="00601BEE">
              <w:t>12</w:t>
            </w:r>
            <w:r w:rsidRPr="007A12E4">
              <w:t xml:space="preserve"> </w:t>
            </w:r>
          </w:p>
        </w:tc>
        <w:tc>
          <w:tcPr>
            <w:tcW w:w="137" w:type="pct"/>
          </w:tcPr>
          <w:p w14:paraId="3BD8A0F0" w14:textId="77777777" w:rsidR="009F219A" w:rsidRPr="00D92303" w:rsidRDefault="009F219A" w:rsidP="009F2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</w:pPr>
          </w:p>
        </w:tc>
        <w:tc>
          <w:tcPr>
            <w:tcW w:w="785" w:type="pct"/>
          </w:tcPr>
          <w:p w14:paraId="00A2DAC7" w14:textId="617ABADF" w:rsidR="009F219A" w:rsidRPr="00D92303" w:rsidRDefault="009F219A" w:rsidP="009F2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</w:pPr>
            <w:r w:rsidRPr="0048528A">
              <w:t xml:space="preserve"> </w:t>
            </w:r>
            <w:r w:rsidR="00601BEE" w:rsidRPr="00601BEE">
              <w:t>2</w:t>
            </w:r>
            <w:r w:rsidRPr="0048528A">
              <w:t>,7</w:t>
            </w:r>
            <w:r w:rsidR="00601BEE" w:rsidRPr="00601BEE">
              <w:t>01</w:t>
            </w:r>
            <w:r w:rsidRPr="0048528A">
              <w:t xml:space="preserve"> </w:t>
            </w:r>
          </w:p>
        </w:tc>
      </w:tr>
      <w:tr w:rsidR="009F219A" w:rsidRPr="00D92303" w14:paraId="66664C14" w14:textId="77777777" w:rsidTr="003E0D14">
        <w:trPr>
          <w:trHeight w:val="403"/>
        </w:trPr>
        <w:tc>
          <w:tcPr>
            <w:tcW w:w="3284" w:type="pct"/>
          </w:tcPr>
          <w:p w14:paraId="22C52C02" w14:textId="77777777" w:rsidR="009F219A" w:rsidRPr="00D92303" w:rsidRDefault="009F219A" w:rsidP="009F21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D92303">
              <w:rPr>
                <w:cs/>
              </w:rPr>
              <w:t>กิจการอื่นที่เกี่ยวข้องกัน</w:t>
            </w:r>
          </w:p>
        </w:tc>
        <w:tc>
          <w:tcPr>
            <w:tcW w:w="794" w:type="pct"/>
            <w:tcBorders>
              <w:bottom w:val="single" w:sz="4" w:space="0" w:color="auto"/>
            </w:tcBorders>
          </w:tcPr>
          <w:p w14:paraId="013610E3" w14:textId="4662DC9B" w:rsidR="009F219A" w:rsidRPr="00D92303" w:rsidRDefault="009F219A" w:rsidP="009F2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</w:pPr>
            <w:r w:rsidRPr="007A12E4">
              <w:t xml:space="preserve"> </w:t>
            </w:r>
            <w:r w:rsidR="00601BEE" w:rsidRPr="00601BEE">
              <w:t>1</w:t>
            </w:r>
            <w:r w:rsidRPr="007A12E4">
              <w:t>,77</w:t>
            </w:r>
            <w:r w:rsidR="00601BEE" w:rsidRPr="00601BEE">
              <w:t>2</w:t>
            </w:r>
            <w:r w:rsidRPr="007A12E4">
              <w:t xml:space="preserve"> </w:t>
            </w:r>
          </w:p>
        </w:tc>
        <w:tc>
          <w:tcPr>
            <w:tcW w:w="137" w:type="pct"/>
          </w:tcPr>
          <w:p w14:paraId="123284DF" w14:textId="77777777" w:rsidR="009F219A" w:rsidRPr="00D92303" w:rsidRDefault="009F219A" w:rsidP="009F2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37201F87" w14:textId="43DFBE3E" w:rsidR="009F219A" w:rsidRPr="00D92303" w:rsidRDefault="009F219A" w:rsidP="009F2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</w:pPr>
            <w:r w:rsidRPr="0048528A">
              <w:t xml:space="preserve"> 7,</w:t>
            </w:r>
            <w:r w:rsidR="00601BEE" w:rsidRPr="00601BEE">
              <w:t>0</w:t>
            </w:r>
            <w:r w:rsidRPr="0048528A">
              <w:t xml:space="preserve">95 </w:t>
            </w:r>
          </w:p>
        </w:tc>
      </w:tr>
      <w:tr w:rsidR="009F219A" w:rsidRPr="00D92303" w14:paraId="504FFD8B" w14:textId="77777777" w:rsidTr="003E0D14">
        <w:trPr>
          <w:trHeight w:val="403"/>
        </w:trPr>
        <w:tc>
          <w:tcPr>
            <w:tcW w:w="3284" w:type="pct"/>
          </w:tcPr>
          <w:p w14:paraId="7D818F1A" w14:textId="77777777" w:rsidR="009F219A" w:rsidRPr="00D92303" w:rsidRDefault="009F219A" w:rsidP="009F21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</w:p>
        </w:tc>
        <w:tc>
          <w:tcPr>
            <w:tcW w:w="794" w:type="pct"/>
            <w:tcBorders>
              <w:top w:val="single" w:sz="4" w:space="0" w:color="auto"/>
              <w:bottom w:val="single" w:sz="4" w:space="0" w:color="auto"/>
            </w:tcBorders>
          </w:tcPr>
          <w:p w14:paraId="6E5BD19A" w14:textId="35560D4E" w:rsidR="009F219A" w:rsidRPr="00D92303" w:rsidRDefault="009F219A" w:rsidP="009F2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b/>
                <w:bCs/>
                <w:cs/>
              </w:rPr>
            </w:pPr>
            <w:r w:rsidRPr="00916D94">
              <w:rPr>
                <w:b/>
                <w:bCs/>
              </w:rPr>
              <w:t xml:space="preserve"> </w:t>
            </w:r>
            <w:r w:rsidR="00601BEE" w:rsidRPr="00601BEE">
              <w:rPr>
                <w:b/>
                <w:bCs/>
              </w:rPr>
              <w:t>2</w:t>
            </w:r>
            <w:r w:rsidRPr="00916D94">
              <w:rPr>
                <w:b/>
                <w:bCs/>
              </w:rPr>
              <w:t xml:space="preserve">4,598 </w:t>
            </w:r>
          </w:p>
        </w:tc>
        <w:tc>
          <w:tcPr>
            <w:tcW w:w="137" w:type="pct"/>
          </w:tcPr>
          <w:p w14:paraId="5384F635" w14:textId="77777777" w:rsidR="009F219A" w:rsidRPr="00D92303" w:rsidRDefault="009F219A" w:rsidP="009F2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b/>
                <w:bCs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single" w:sz="4" w:space="0" w:color="auto"/>
            </w:tcBorders>
          </w:tcPr>
          <w:p w14:paraId="2EE6336F" w14:textId="60C27189" w:rsidR="009F219A" w:rsidRPr="00D92303" w:rsidRDefault="00601BEE" w:rsidP="009F2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b/>
                <w:bCs/>
                <w:cs/>
              </w:rPr>
            </w:pPr>
            <w:r w:rsidRPr="00601BEE">
              <w:rPr>
                <w:b/>
                <w:bCs/>
              </w:rPr>
              <w:t>1</w:t>
            </w:r>
            <w:r w:rsidR="00C52387">
              <w:rPr>
                <w:b/>
                <w:bCs/>
              </w:rPr>
              <w:t>8,658</w:t>
            </w:r>
          </w:p>
        </w:tc>
      </w:tr>
      <w:tr w:rsidR="009F6ABD" w:rsidRPr="00D92303" w14:paraId="145820E8" w14:textId="77777777" w:rsidTr="003E0D14">
        <w:trPr>
          <w:trHeight w:val="403"/>
        </w:trPr>
        <w:tc>
          <w:tcPr>
            <w:tcW w:w="3284" w:type="pct"/>
          </w:tcPr>
          <w:p w14:paraId="27BE9DA2" w14:textId="77777777" w:rsidR="009F6ABD" w:rsidRPr="00D92303" w:rsidRDefault="009F6ABD" w:rsidP="009F6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i/>
                <w:iCs/>
                <w:cs/>
              </w:rPr>
            </w:pPr>
            <w:r w:rsidRPr="00D92303">
              <w:rPr>
                <w:i/>
                <w:iCs/>
                <w:cs/>
              </w:rPr>
              <w:t>รายได้ค้างรับภายใต้สัญญาเช่าดำเนินงาน</w:t>
            </w:r>
          </w:p>
        </w:tc>
        <w:tc>
          <w:tcPr>
            <w:tcW w:w="794" w:type="pct"/>
          </w:tcPr>
          <w:p w14:paraId="56B2050D" w14:textId="77777777" w:rsidR="009F6ABD" w:rsidRPr="00D92303" w:rsidRDefault="009F6ABD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</w:pPr>
          </w:p>
        </w:tc>
        <w:tc>
          <w:tcPr>
            <w:tcW w:w="137" w:type="pct"/>
          </w:tcPr>
          <w:p w14:paraId="06789C38" w14:textId="77777777" w:rsidR="009F6ABD" w:rsidRPr="00D92303" w:rsidRDefault="009F6ABD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</w:pPr>
          </w:p>
        </w:tc>
        <w:tc>
          <w:tcPr>
            <w:tcW w:w="785" w:type="pct"/>
          </w:tcPr>
          <w:p w14:paraId="5C0DB150" w14:textId="77777777" w:rsidR="009F6ABD" w:rsidRPr="00D92303" w:rsidRDefault="009F6ABD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</w:pPr>
          </w:p>
        </w:tc>
      </w:tr>
      <w:tr w:rsidR="009F6ABD" w:rsidRPr="00D92303" w14:paraId="2B5A61AE" w14:textId="77777777" w:rsidTr="003E0D14">
        <w:trPr>
          <w:trHeight w:val="403"/>
        </w:trPr>
        <w:tc>
          <w:tcPr>
            <w:tcW w:w="3284" w:type="pct"/>
          </w:tcPr>
          <w:p w14:paraId="13F32BC4" w14:textId="77777777" w:rsidR="009F6ABD" w:rsidRPr="00D92303" w:rsidRDefault="009F6ABD" w:rsidP="009F6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D92303">
              <w:rPr>
                <w:cs/>
              </w:rPr>
              <w:t>กิจการอื่นที่เกี่ยวข้องกัน</w:t>
            </w:r>
          </w:p>
        </w:tc>
        <w:tc>
          <w:tcPr>
            <w:tcW w:w="794" w:type="pct"/>
            <w:tcBorders>
              <w:bottom w:val="single" w:sz="4" w:space="0" w:color="auto"/>
            </w:tcBorders>
          </w:tcPr>
          <w:p w14:paraId="72E2BC9E" w14:textId="7C70E16E" w:rsidR="009F6ABD" w:rsidRPr="00D92303" w:rsidRDefault="00D05591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</w:pPr>
            <w:r>
              <w:t>9,897</w:t>
            </w:r>
          </w:p>
        </w:tc>
        <w:tc>
          <w:tcPr>
            <w:tcW w:w="137" w:type="pct"/>
          </w:tcPr>
          <w:p w14:paraId="7F6ADEFF" w14:textId="77777777" w:rsidR="009F6ABD" w:rsidRPr="00D92303" w:rsidRDefault="009F6ABD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41F9E887" w14:textId="7225A8B6" w:rsidR="009F6ABD" w:rsidRPr="00D92303" w:rsidRDefault="009F6ABD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cs/>
              </w:rPr>
            </w:pPr>
            <w:r w:rsidRPr="00D92303">
              <w:t>9,</w:t>
            </w:r>
            <w:r w:rsidR="00601BEE" w:rsidRPr="00601BEE">
              <w:t>3</w:t>
            </w:r>
            <w:r w:rsidRPr="00D92303">
              <w:t>4</w:t>
            </w:r>
            <w:r w:rsidR="00601BEE" w:rsidRPr="00601BEE">
              <w:t>2</w:t>
            </w:r>
          </w:p>
        </w:tc>
      </w:tr>
      <w:tr w:rsidR="009F6ABD" w:rsidRPr="00D92303" w14:paraId="7966A43D" w14:textId="77777777" w:rsidTr="003E0D14">
        <w:trPr>
          <w:trHeight w:val="403"/>
        </w:trPr>
        <w:tc>
          <w:tcPr>
            <w:tcW w:w="3284" w:type="pct"/>
          </w:tcPr>
          <w:p w14:paraId="4562137F" w14:textId="77777777" w:rsidR="009F6ABD" w:rsidRPr="00D92303" w:rsidRDefault="009F6ABD" w:rsidP="009F6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b/>
                <w:bCs/>
                <w:cs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92CD52" w14:textId="735BC67F" w:rsidR="009F6ABD" w:rsidRPr="00D92303" w:rsidRDefault="00D05591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b/>
                <w:bCs/>
                <w:cs/>
              </w:rPr>
            </w:pPr>
            <w:r>
              <w:rPr>
                <w:b/>
                <w:bCs/>
              </w:rPr>
              <w:t>9,897</w:t>
            </w:r>
          </w:p>
        </w:tc>
        <w:tc>
          <w:tcPr>
            <w:tcW w:w="137" w:type="pct"/>
          </w:tcPr>
          <w:p w14:paraId="40DBA8FE" w14:textId="77777777" w:rsidR="009F6ABD" w:rsidRPr="00D92303" w:rsidRDefault="009F6ABD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b/>
                <w:bCs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EEE8D2" w14:textId="36951EAC" w:rsidR="009F6ABD" w:rsidRPr="00D92303" w:rsidRDefault="009F6ABD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b/>
                <w:bCs/>
              </w:rPr>
            </w:pPr>
            <w:r w:rsidRPr="00D92303">
              <w:rPr>
                <w:b/>
                <w:bCs/>
              </w:rPr>
              <w:t>9,</w:t>
            </w:r>
            <w:r w:rsidR="00601BEE" w:rsidRPr="00601BEE">
              <w:rPr>
                <w:b/>
                <w:bCs/>
              </w:rPr>
              <w:t>3</w:t>
            </w:r>
            <w:r w:rsidRPr="00D92303">
              <w:rPr>
                <w:b/>
                <w:bCs/>
              </w:rPr>
              <w:t>4</w:t>
            </w:r>
            <w:r w:rsidR="00601BEE" w:rsidRPr="00601BEE">
              <w:rPr>
                <w:b/>
                <w:bCs/>
              </w:rPr>
              <w:t>2</w:t>
            </w:r>
          </w:p>
        </w:tc>
      </w:tr>
      <w:tr w:rsidR="009F6ABD" w:rsidRPr="00D92303" w14:paraId="5D76E404" w14:textId="77777777" w:rsidTr="003E0D14">
        <w:trPr>
          <w:trHeight w:val="403"/>
        </w:trPr>
        <w:tc>
          <w:tcPr>
            <w:tcW w:w="3284" w:type="pct"/>
            <w:hideMark/>
          </w:tcPr>
          <w:p w14:paraId="71B7C433" w14:textId="77777777" w:rsidR="009F6ABD" w:rsidRPr="00D92303" w:rsidRDefault="009F6ABD" w:rsidP="009F6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b/>
                <w:bCs/>
              </w:rPr>
            </w:pPr>
            <w:r w:rsidRPr="00D92303">
              <w:rPr>
                <w:b/>
                <w:bCs/>
                <w:cs/>
              </w:rPr>
              <w:t>รวม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EEC51A" w14:textId="09440282" w:rsidR="009F6ABD" w:rsidRPr="00D92303" w:rsidRDefault="00601BEE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b/>
                <w:bCs/>
              </w:rPr>
            </w:pPr>
            <w:r w:rsidRPr="00601BEE">
              <w:rPr>
                <w:b/>
                <w:bCs/>
              </w:rPr>
              <w:t>3</w:t>
            </w:r>
            <w:r w:rsidR="0056045B">
              <w:rPr>
                <w:b/>
                <w:bCs/>
              </w:rPr>
              <w:t>4,495</w:t>
            </w:r>
          </w:p>
        </w:tc>
        <w:tc>
          <w:tcPr>
            <w:tcW w:w="137" w:type="pct"/>
          </w:tcPr>
          <w:p w14:paraId="300C3191" w14:textId="77777777" w:rsidR="009F6ABD" w:rsidRPr="00D92303" w:rsidRDefault="009F6ABD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b/>
                <w:bCs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D64737" w14:textId="4042945E" w:rsidR="009F6ABD" w:rsidRPr="00D92303" w:rsidRDefault="00601BEE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b/>
                <w:bCs/>
              </w:rPr>
            </w:pPr>
            <w:r w:rsidRPr="00601BEE">
              <w:rPr>
                <w:b/>
                <w:bCs/>
              </w:rPr>
              <w:t>2</w:t>
            </w:r>
            <w:r w:rsidR="0056045B">
              <w:rPr>
                <w:b/>
                <w:bCs/>
              </w:rPr>
              <w:t>8,</w:t>
            </w:r>
            <w:r w:rsidRPr="00601BEE">
              <w:rPr>
                <w:b/>
                <w:bCs/>
              </w:rPr>
              <w:t>000</w:t>
            </w:r>
          </w:p>
        </w:tc>
      </w:tr>
      <w:tr w:rsidR="009F6ABD" w:rsidRPr="00D92303" w14:paraId="27D175A7" w14:textId="77777777" w:rsidTr="003E0D14">
        <w:trPr>
          <w:trHeight w:val="403"/>
        </w:trPr>
        <w:tc>
          <w:tcPr>
            <w:tcW w:w="3284" w:type="pct"/>
          </w:tcPr>
          <w:p w14:paraId="5EC0639F" w14:textId="77777777" w:rsidR="009F6ABD" w:rsidRPr="00D92303" w:rsidRDefault="009F6ABD" w:rsidP="009F6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29"/>
              <w:jc w:val="thaiDistribute"/>
              <w:rPr>
                <w:cs/>
              </w:rPr>
            </w:pPr>
          </w:p>
        </w:tc>
        <w:tc>
          <w:tcPr>
            <w:tcW w:w="794" w:type="pct"/>
            <w:tcBorders>
              <w:top w:val="double" w:sz="4" w:space="0" w:color="auto"/>
              <w:left w:val="nil"/>
              <w:right w:val="nil"/>
            </w:tcBorders>
          </w:tcPr>
          <w:p w14:paraId="15BAA5BA" w14:textId="77777777" w:rsidR="009F6ABD" w:rsidRPr="00D92303" w:rsidRDefault="009F6ABD" w:rsidP="009F6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29"/>
              <w:jc w:val="thaiDistribute"/>
            </w:pPr>
          </w:p>
        </w:tc>
        <w:tc>
          <w:tcPr>
            <w:tcW w:w="137" w:type="pct"/>
          </w:tcPr>
          <w:p w14:paraId="347497AE" w14:textId="77777777" w:rsidR="009F6ABD" w:rsidRPr="00D92303" w:rsidRDefault="009F6ABD" w:rsidP="009F6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29"/>
              <w:jc w:val="thaiDistribute"/>
            </w:pPr>
          </w:p>
        </w:tc>
        <w:tc>
          <w:tcPr>
            <w:tcW w:w="785" w:type="pct"/>
            <w:tcBorders>
              <w:top w:val="double" w:sz="4" w:space="0" w:color="auto"/>
              <w:left w:val="nil"/>
              <w:right w:val="nil"/>
            </w:tcBorders>
          </w:tcPr>
          <w:p w14:paraId="77EBB025" w14:textId="77777777" w:rsidR="009F6ABD" w:rsidRPr="00D92303" w:rsidRDefault="009F6ABD" w:rsidP="009F6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29"/>
              <w:jc w:val="thaiDistribute"/>
            </w:pPr>
          </w:p>
        </w:tc>
      </w:tr>
      <w:tr w:rsidR="003E0D14" w:rsidRPr="00D92303" w14:paraId="588AAB18" w14:textId="77777777" w:rsidTr="003E0D14">
        <w:trPr>
          <w:trHeight w:val="403"/>
        </w:trPr>
        <w:tc>
          <w:tcPr>
            <w:tcW w:w="3284" w:type="pct"/>
          </w:tcPr>
          <w:p w14:paraId="10FA74A4" w14:textId="77777777" w:rsidR="003E0D14" w:rsidRPr="00D92303" w:rsidRDefault="003E0D14" w:rsidP="009F6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794" w:type="pct"/>
          </w:tcPr>
          <w:p w14:paraId="7359625C" w14:textId="77777777" w:rsidR="003E0D14" w:rsidRPr="00D92303" w:rsidRDefault="003E0D14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b/>
                <w:bCs/>
              </w:rPr>
            </w:pPr>
          </w:p>
        </w:tc>
        <w:tc>
          <w:tcPr>
            <w:tcW w:w="137" w:type="pct"/>
          </w:tcPr>
          <w:p w14:paraId="471F58C2" w14:textId="77777777" w:rsidR="003E0D14" w:rsidRPr="00D92303" w:rsidRDefault="003E0D14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b/>
                <w:bCs/>
                <w:i/>
                <w:iCs/>
              </w:rPr>
            </w:pPr>
          </w:p>
        </w:tc>
        <w:tc>
          <w:tcPr>
            <w:tcW w:w="785" w:type="pct"/>
          </w:tcPr>
          <w:p w14:paraId="189CF5B4" w14:textId="77777777" w:rsidR="003E0D14" w:rsidRPr="00D92303" w:rsidRDefault="003E0D14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b/>
                <w:bCs/>
              </w:rPr>
            </w:pPr>
          </w:p>
        </w:tc>
      </w:tr>
      <w:tr w:rsidR="003E0D14" w:rsidRPr="00D92303" w14:paraId="00BBC2E3" w14:textId="77777777" w:rsidTr="003E0D14">
        <w:trPr>
          <w:trHeight w:val="403"/>
        </w:trPr>
        <w:tc>
          <w:tcPr>
            <w:tcW w:w="3284" w:type="pct"/>
          </w:tcPr>
          <w:p w14:paraId="37ADD2BB" w14:textId="77777777" w:rsidR="003E0D14" w:rsidRPr="00D92303" w:rsidRDefault="003E0D14" w:rsidP="009F6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794" w:type="pct"/>
          </w:tcPr>
          <w:p w14:paraId="227A147F" w14:textId="77777777" w:rsidR="003E0D14" w:rsidRPr="00D92303" w:rsidRDefault="003E0D14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b/>
                <w:bCs/>
              </w:rPr>
            </w:pPr>
          </w:p>
        </w:tc>
        <w:tc>
          <w:tcPr>
            <w:tcW w:w="137" w:type="pct"/>
          </w:tcPr>
          <w:p w14:paraId="40710755" w14:textId="77777777" w:rsidR="003E0D14" w:rsidRPr="00D92303" w:rsidRDefault="003E0D14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b/>
                <w:bCs/>
                <w:i/>
                <w:iCs/>
              </w:rPr>
            </w:pPr>
          </w:p>
        </w:tc>
        <w:tc>
          <w:tcPr>
            <w:tcW w:w="785" w:type="pct"/>
          </w:tcPr>
          <w:p w14:paraId="4B330E63" w14:textId="77777777" w:rsidR="003E0D14" w:rsidRPr="00D92303" w:rsidRDefault="003E0D14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b/>
                <w:bCs/>
              </w:rPr>
            </w:pPr>
          </w:p>
        </w:tc>
      </w:tr>
      <w:tr w:rsidR="009F6ABD" w:rsidRPr="00D92303" w14:paraId="6CF67944" w14:textId="77777777" w:rsidTr="00152CB7">
        <w:trPr>
          <w:trHeight w:val="425"/>
        </w:trPr>
        <w:tc>
          <w:tcPr>
            <w:tcW w:w="3284" w:type="pct"/>
          </w:tcPr>
          <w:p w14:paraId="0642791F" w14:textId="46B7574F" w:rsidR="009F6ABD" w:rsidRPr="00D92303" w:rsidRDefault="009F6ABD" w:rsidP="009F6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b/>
                <w:bCs/>
                <w:cs/>
              </w:rPr>
            </w:pPr>
            <w:r w:rsidRPr="00D92303">
              <w:rPr>
                <w:b/>
                <w:bCs/>
                <w:i/>
                <w:iCs/>
                <w:cs/>
              </w:rPr>
              <w:t>ลูกหนี้ดอกเบี้ยค้างรับ</w:t>
            </w:r>
          </w:p>
        </w:tc>
        <w:tc>
          <w:tcPr>
            <w:tcW w:w="794" w:type="pct"/>
          </w:tcPr>
          <w:p w14:paraId="3F2D4246" w14:textId="77777777" w:rsidR="009F6ABD" w:rsidRPr="00D92303" w:rsidRDefault="009F6ABD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b/>
                <w:bCs/>
              </w:rPr>
            </w:pPr>
          </w:p>
        </w:tc>
        <w:tc>
          <w:tcPr>
            <w:tcW w:w="137" w:type="pct"/>
          </w:tcPr>
          <w:p w14:paraId="4654511E" w14:textId="77777777" w:rsidR="009F6ABD" w:rsidRPr="00D92303" w:rsidRDefault="009F6ABD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b/>
                <w:bCs/>
                <w:i/>
                <w:iCs/>
              </w:rPr>
            </w:pPr>
          </w:p>
        </w:tc>
        <w:tc>
          <w:tcPr>
            <w:tcW w:w="785" w:type="pct"/>
          </w:tcPr>
          <w:p w14:paraId="2BB8D600" w14:textId="77777777" w:rsidR="009F6ABD" w:rsidRPr="00D92303" w:rsidRDefault="009F6ABD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b/>
                <w:bCs/>
              </w:rPr>
            </w:pPr>
          </w:p>
        </w:tc>
      </w:tr>
      <w:tr w:rsidR="009F6ABD" w:rsidRPr="00D92303" w14:paraId="43E869A0" w14:textId="77777777" w:rsidTr="00152CB7">
        <w:trPr>
          <w:trHeight w:val="425"/>
        </w:trPr>
        <w:tc>
          <w:tcPr>
            <w:tcW w:w="3284" w:type="pct"/>
          </w:tcPr>
          <w:p w14:paraId="4697198B" w14:textId="1D6B0576" w:rsidR="009F6ABD" w:rsidRPr="00D92303" w:rsidRDefault="009F6ABD" w:rsidP="009F6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 w:right="29"/>
              <w:jc w:val="thaiDistribute"/>
              <w:rPr>
                <w:b/>
                <w:bCs/>
              </w:rPr>
            </w:pPr>
            <w:r w:rsidRPr="00D92303">
              <w:rPr>
                <w:cs/>
              </w:rPr>
              <w:t>กิจการอื่นที่เกี่ยวข้องกัน</w:t>
            </w:r>
          </w:p>
        </w:tc>
        <w:tc>
          <w:tcPr>
            <w:tcW w:w="794" w:type="pct"/>
            <w:tcBorders>
              <w:bottom w:val="double" w:sz="4" w:space="0" w:color="auto"/>
            </w:tcBorders>
          </w:tcPr>
          <w:p w14:paraId="2DBBBC71" w14:textId="7AF44319" w:rsidR="009F6ABD" w:rsidRPr="00D92303" w:rsidRDefault="00601BEE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b/>
                <w:bCs/>
              </w:rPr>
            </w:pPr>
            <w:r w:rsidRPr="00601BEE">
              <w:rPr>
                <w:b/>
                <w:bCs/>
              </w:rPr>
              <w:t>2</w:t>
            </w:r>
          </w:p>
        </w:tc>
        <w:tc>
          <w:tcPr>
            <w:tcW w:w="137" w:type="pct"/>
          </w:tcPr>
          <w:p w14:paraId="163917D1" w14:textId="77777777" w:rsidR="009F6ABD" w:rsidRPr="00D92303" w:rsidRDefault="009F6ABD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b/>
                <w:bCs/>
                <w:i/>
                <w:iCs/>
              </w:rPr>
            </w:pPr>
          </w:p>
        </w:tc>
        <w:tc>
          <w:tcPr>
            <w:tcW w:w="785" w:type="pct"/>
            <w:tcBorders>
              <w:bottom w:val="double" w:sz="4" w:space="0" w:color="auto"/>
            </w:tcBorders>
          </w:tcPr>
          <w:p w14:paraId="27535B75" w14:textId="5CACD8D4" w:rsidR="009F6ABD" w:rsidRPr="00D92303" w:rsidRDefault="009F6ABD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b/>
                <w:bCs/>
              </w:rPr>
            </w:pPr>
            <w:r w:rsidRPr="00D92303">
              <w:rPr>
                <w:b/>
                <w:bCs/>
              </w:rPr>
              <w:t>9</w:t>
            </w:r>
          </w:p>
        </w:tc>
      </w:tr>
      <w:tr w:rsidR="009F6ABD" w:rsidRPr="00D92303" w14:paraId="79137279" w14:textId="77777777" w:rsidTr="00ED280B">
        <w:trPr>
          <w:trHeight w:hRule="exact" w:val="288"/>
        </w:trPr>
        <w:tc>
          <w:tcPr>
            <w:tcW w:w="3284" w:type="pct"/>
          </w:tcPr>
          <w:p w14:paraId="23FC1F6A" w14:textId="77777777" w:rsidR="009F6ABD" w:rsidRPr="00D92303" w:rsidRDefault="009F6ABD" w:rsidP="009F6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29"/>
              <w:jc w:val="thaiDistribute"/>
              <w:rPr>
                <w:cs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nil"/>
              <w:right w:val="nil"/>
            </w:tcBorders>
          </w:tcPr>
          <w:p w14:paraId="1A4DE294" w14:textId="77777777" w:rsidR="009F6ABD" w:rsidRPr="00D92303" w:rsidRDefault="009F6ABD" w:rsidP="009F6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29"/>
              <w:jc w:val="thaiDistribute"/>
            </w:pPr>
          </w:p>
        </w:tc>
        <w:tc>
          <w:tcPr>
            <w:tcW w:w="137" w:type="pct"/>
          </w:tcPr>
          <w:p w14:paraId="38F9FCAA" w14:textId="77777777" w:rsidR="009F6ABD" w:rsidRPr="00D92303" w:rsidRDefault="009F6ABD" w:rsidP="009F6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29"/>
              <w:jc w:val="thaiDistribute"/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right w:val="nil"/>
            </w:tcBorders>
          </w:tcPr>
          <w:p w14:paraId="695EE8BC" w14:textId="77777777" w:rsidR="009F6ABD" w:rsidRPr="00D92303" w:rsidRDefault="009F6ABD" w:rsidP="009F6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29"/>
              <w:jc w:val="thaiDistribute"/>
            </w:pPr>
          </w:p>
        </w:tc>
      </w:tr>
      <w:tr w:rsidR="009F6ABD" w:rsidRPr="00D92303" w14:paraId="499C18F0" w14:textId="77777777" w:rsidTr="00607266">
        <w:trPr>
          <w:trHeight w:val="353"/>
        </w:trPr>
        <w:tc>
          <w:tcPr>
            <w:tcW w:w="3284" w:type="pct"/>
          </w:tcPr>
          <w:p w14:paraId="451FD13A" w14:textId="77777777" w:rsidR="009F6ABD" w:rsidRPr="00D92303" w:rsidRDefault="009F6ABD" w:rsidP="009F6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b/>
                <w:bCs/>
                <w:i/>
                <w:iCs/>
                <w:cs/>
              </w:rPr>
            </w:pPr>
            <w:r w:rsidRPr="00D92303">
              <w:rPr>
                <w:b/>
                <w:bCs/>
                <w:i/>
                <w:iCs/>
                <w:cs/>
              </w:rPr>
              <w:t>ค่าใช้จ่ายจ่ายล่วงหน้า</w:t>
            </w:r>
          </w:p>
        </w:tc>
        <w:tc>
          <w:tcPr>
            <w:tcW w:w="794" w:type="pct"/>
          </w:tcPr>
          <w:p w14:paraId="70AA6566" w14:textId="77777777" w:rsidR="009F6ABD" w:rsidRPr="00D92303" w:rsidRDefault="009F6ABD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</w:pPr>
          </w:p>
        </w:tc>
        <w:tc>
          <w:tcPr>
            <w:tcW w:w="137" w:type="pct"/>
          </w:tcPr>
          <w:p w14:paraId="5400F742" w14:textId="77777777" w:rsidR="009F6ABD" w:rsidRPr="00D92303" w:rsidRDefault="009F6ABD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</w:pPr>
          </w:p>
        </w:tc>
        <w:tc>
          <w:tcPr>
            <w:tcW w:w="785" w:type="pct"/>
          </w:tcPr>
          <w:p w14:paraId="441A8CE5" w14:textId="77777777" w:rsidR="009F6ABD" w:rsidRPr="00D92303" w:rsidRDefault="009F6ABD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</w:pPr>
          </w:p>
        </w:tc>
      </w:tr>
      <w:tr w:rsidR="009F6ABD" w:rsidRPr="00D92303" w14:paraId="7EE0CE32" w14:textId="77777777" w:rsidTr="007779ED">
        <w:trPr>
          <w:trHeight w:val="403"/>
        </w:trPr>
        <w:tc>
          <w:tcPr>
            <w:tcW w:w="3284" w:type="pct"/>
          </w:tcPr>
          <w:p w14:paraId="047590AC" w14:textId="77777777" w:rsidR="009F6ABD" w:rsidRPr="00D92303" w:rsidRDefault="009F6ABD" w:rsidP="009F6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 w:right="29"/>
              <w:jc w:val="thaiDistribute"/>
              <w:rPr>
                <w:cs/>
              </w:rPr>
            </w:pPr>
            <w:r w:rsidRPr="00D92303">
              <w:rPr>
                <w:cs/>
              </w:rPr>
              <w:t>บริษัท ทรู พรอพเพอร์ตีส์ จำกัด</w:t>
            </w:r>
          </w:p>
        </w:tc>
        <w:tc>
          <w:tcPr>
            <w:tcW w:w="794" w:type="pct"/>
            <w:tcBorders>
              <w:bottom w:val="double" w:sz="4" w:space="0" w:color="auto"/>
            </w:tcBorders>
          </w:tcPr>
          <w:p w14:paraId="2D3BD606" w14:textId="361BF81B" w:rsidR="009F6ABD" w:rsidRPr="00D92303" w:rsidRDefault="007C7FD2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b/>
                <w:bCs/>
                <w:cs/>
              </w:rPr>
            </w:pPr>
            <w:r>
              <w:rPr>
                <w:b/>
                <w:bCs/>
              </w:rPr>
              <w:t>8,4</w:t>
            </w:r>
            <w:r w:rsidR="00601BEE" w:rsidRPr="00601BEE">
              <w:rPr>
                <w:b/>
                <w:bCs/>
              </w:rPr>
              <w:t>03</w:t>
            </w:r>
          </w:p>
        </w:tc>
        <w:tc>
          <w:tcPr>
            <w:tcW w:w="137" w:type="pct"/>
          </w:tcPr>
          <w:p w14:paraId="6B8E7F37" w14:textId="77777777" w:rsidR="009F6ABD" w:rsidRPr="00D92303" w:rsidRDefault="009F6ABD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</w:pPr>
          </w:p>
        </w:tc>
        <w:tc>
          <w:tcPr>
            <w:tcW w:w="785" w:type="pct"/>
            <w:tcBorders>
              <w:bottom w:val="double" w:sz="4" w:space="0" w:color="auto"/>
            </w:tcBorders>
          </w:tcPr>
          <w:p w14:paraId="54B3556B" w14:textId="27EDC07E" w:rsidR="009F6ABD" w:rsidRPr="00D92303" w:rsidRDefault="00601BEE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b/>
                <w:bCs/>
              </w:rPr>
            </w:pPr>
            <w:r w:rsidRPr="00601BEE">
              <w:rPr>
                <w:b/>
                <w:bCs/>
              </w:rPr>
              <w:t>1</w:t>
            </w:r>
            <w:r w:rsidR="009F6ABD" w:rsidRPr="00D92303">
              <w:rPr>
                <w:b/>
                <w:bCs/>
              </w:rPr>
              <w:t>6,</w:t>
            </w:r>
            <w:r w:rsidRPr="00601BEE">
              <w:rPr>
                <w:b/>
                <w:bCs/>
              </w:rPr>
              <w:t>202</w:t>
            </w:r>
          </w:p>
        </w:tc>
      </w:tr>
      <w:tr w:rsidR="009F6ABD" w:rsidRPr="00D92303" w14:paraId="1D866EB3" w14:textId="77777777" w:rsidTr="007779ED">
        <w:trPr>
          <w:trHeight w:val="403"/>
        </w:trPr>
        <w:tc>
          <w:tcPr>
            <w:tcW w:w="3284" w:type="pct"/>
          </w:tcPr>
          <w:p w14:paraId="789F6774" w14:textId="77777777" w:rsidR="009F6ABD" w:rsidRPr="00D92303" w:rsidRDefault="009F6ABD" w:rsidP="009F6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29"/>
              <w:jc w:val="thaiDistribute"/>
              <w:rPr>
                <w:cs/>
              </w:rPr>
            </w:pPr>
          </w:p>
        </w:tc>
        <w:tc>
          <w:tcPr>
            <w:tcW w:w="794" w:type="pct"/>
          </w:tcPr>
          <w:p w14:paraId="1650CFBE" w14:textId="77777777" w:rsidR="009F6ABD" w:rsidRPr="00D92303" w:rsidRDefault="009F6ABD" w:rsidP="009F6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29"/>
              <w:jc w:val="thaiDistribute"/>
            </w:pPr>
          </w:p>
        </w:tc>
        <w:tc>
          <w:tcPr>
            <w:tcW w:w="137" w:type="pct"/>
          </w:tcPr>
          <w:p w14:paraId="353E7694" w14:textId="77777777" w:rsidR="009F6ABD" w:rsidRPr="00D92303" w:rsidRDefault="009F6ABD" w:rsidP="009F6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29"/>
              <w:jc w:val="thaiDistribute"/>
            </w:pPr>
          </w:p>
        </w:tc>
        <w:tc>
          <w:tcPr>
            <w:tcW w:w="785" w:type="pct"/>
          </w:tcPr>
          <w:p w14:paraId="3857DB57" w14:textId="77777777" w:rsidR="009F6ABD" w:rsidRPr="00D92303" w:rsidRDefault="009F6ABD" w:rsidP="009F6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29"/>
              <w:jc w:val="thaiDistribute"/>
            </w:pPr>
          </w:p>
        </w:tc>
      </w:tr>
      <w:tr w:rsidR="009F6ABD" w:rsidRPr="00D92303" w14:paraId="28D6374C" w14:textId="77777777" w:rsidTr="007779ED">
        <w:trPr>
          <w:trHeight w:val="403"/>
        </w:trPr>
        <w:tc>
          <w:tcPr>
            <w:tcW w:w="3284" w:type="pct"/>
          </w:tcPr>
          <w:p w14:paraId="0B1631B1" w14:textId="77777777" w:rsidR="009F6ABD" w:rsidRPr="00D92303" w:rsidRDefault="009F6ABD" w:rsidP="009F6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cs/>
              </w:rPr>
            </w:pPr>
            <w:r w:rsidRPr="00D92303">
              <w:rPr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794" w:type="pct"/>
          </w:tcPr>
          <w:p w14:paraId="6D7CFBAF" w14:textId="77777777" w:rsidR="009F6ABD" w:rsidRPr="00D92303" w:rsidRDefault="009F6ABD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</w:pPr>
          </w:p>
        </w:tc>
        <w:tc>
          <w:tcPr>
            <w:tcW w:w="137" w:type="pct"/>
          </w:tcPr>
          <w:p w14:paraId="6ED0651A" w14:textId="77777777" w:rsidR="009F6ABD" w:rsidRPr="00D92303" w:rsidRDefault="009F6ABD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</w:pPr>
          </w:p>
        </w:tc>
        <w:tc>
          <w:tcPr>
            <w:tcW w:w="785" w:type="pct"/>
          </w:tcPr>
          <w:p w14:paraId="4BC39274" w14:textId="77777777" w:rsidR="009F6ABD" w:rsidRPr="00D92303" w:rsidRDefault="009F6ABD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</w:pPr>
          </w:p>
        </w:tc>
      </w:tr>
      <w:tr w:rsidR="009F6ABD" w:rsidRPr="00D92303" w14:paraId="646DD8C9" w14:textId="77777777" w:rsidTr="007779ED">
        <w:trPr>
          <w:trHeight w:val="403"/>
        </w:trPr>
        <w:tc>
          <w:tcPr>
            <w:tcW w:w="3284" w:type="pct"/>
          </w:tcPr>
          <w:p w14:paraId="3D141934" w14:textId="77777777" w:rsidR="009F6ABD" w:rsidRPr="00D92303" w:rsidRDefault="009F6ABD" w:rsidP="009F6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b/>
                <w:bCs/>
                <w:cs/>
              </w:rPr>
            </w:pPr>
            <w:r w:rsidRPr="00D92303">
              <w:rPr>
                <w:cs/>
              </w:rPr>
              <w:t>กิจการที่เกี่ยวข้องกัน</w:t>
            </w:r>
          </w:p>
        </w:tc>
        <w:tc>
          <w:tcPr>
            <w:tcW w:w="794" w:type="pct"/>
            <w:tcBorders>
              <w:left w:val="nil"/>
              <w:bottom w:val="double" w:sz="4" w:space="0" w:color="auto"/>
              <w:right w:val="nil"/>
            </w:tcBorders>
          </w:tcPr>
          <w:p w14:paraId="4717BB61" w14:textId="1D5A2F36" w:rsidR="009F6ABD" w:rsidRPr="00D92303" w:rsidRDefault="00601BEE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b/>
                <w:bCs/>
              </w:rPr>
            </w:pPr>
            <w:r w:rsidRPr="00601BEE">
              <w:rPr>
                <w:b/>
                <w:bCs/>
              </w:rPr>
              <w:t>3</w:t>
            </w:r>
            <w:r w:rsidR="008B3EB6">
              <w:rPr>
                <w:b/>
                <w:bCs/>
              </w:rPr>
              <w:t>9</w:t>
            </w:r>
            <w:r w:rsidRPr="00601BEE">
              <w:rPr>
                <w:b/>
                <w:bCs/>
              </w:rPr>
              <w:t>1</w:t>
            </w:r>
          </w:p>
        </w:tc>
        <w:tc>
          <w:tcPr>
            <w:tcW w:w="137" w:type="pct"/>
          </w:tcPr>
          <w:p w14:paraId="747C49C2" w14:textId="77777777" w:rsidR="009F6ABD" w:rsidRPr="00D92303" w:rsidRDefault="009F6ABD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b/>
                <w:bCs/>
              </w:rPr>
            </w:pPr>
          </w:p>
        </w:tc>
        <w:tc>
          <w:tcPr>
            <w:tcW w:w="785" w:type="pct"/>
            <w:tcBorders>
              <w:left w:val="nil"/>
              <w:bottom w:val="double" w:sz="4" w:space="0" w:color="auto"/>
              <w:right w:val="nil"/>
            </w:tcBorders>
          </w:tcPr>
          <w:p w14:paraId="5F26894B" w14:textId="6B550D23" w:rsidR="009F6ABD" w:rsidRPr="00D92303" w:rsidRDefault="00601BEE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b/>
                <w:bCs/>
              </w:rPr>
            </w:pPr>
            <w:r w:rsidRPr="00601BEE">
              <w:rPr>
                <w:b/>
                <w:bCs/>
              </w:rPr>
              <w:t>1</w:t>
            </w:r>
            <w:r w:rsidR="009F6ABD" w:rsidRPr="00D92303">
              <w:rPr>
                <w:b/>
                <w:bCs/>
              </w:rPr>
              <w:t>,688</w:t>
            </w:r>
          </w:p>
        </w:tc>
      </w:tr>
      <w:tr w:rsidR="009F6ABD" w:rsidRPr="00D92303" w14:paraId="63BC77A9" w14:textId="77777777" w:rsidTr="007779ED">
        <w:trPr>
          <w:trHeight w:val="403"/>
        </w:trPr>
        <w:tc>
          <w:tcPr>
            <w:tcW w:w="3284" w:type="pct"/>
          </w:tcPr>
          <w:p w14:paraId="16069E5F" w14:textId="77777777" w:rsidR="009F6ABD" w:rsidRPr="00D92303" w:rsidRDefault="009F6ABD" w:rsidP="009F6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29"/>
              <w:jc w:val="thaiDistribute"/>
              <w:rPr>
                <w:cs/>
              </w:rPr>
            </w:pPr>
          </w:p>
        </w:tc>
        <w:tc>
          <w:tcPr>
            <w:tcW w:w="794" w:type="pct"/>
          </w:tcPr>
          <w:p w14:paraId="16F66414" w14:textId="77777777" w:rsidR="009F6ABD" w:rsidRPr="00D92303" w:rsidRDefault="009F6ABD" w:rsidP="009F6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29"/>
              <w:jc w:val="thaiDistribute"/>
            </w:pPr>
          </w:p>
        </w:tc>
        <w:tc>
          <w:tcPr>
            <w:tcW w:w="137" w:type="pct"/>
          </w:tcPr>
          <w:p w14:paraId="056A0446" w14:textId="77777777" w:rsidR="009F6ABD" w:rsidRPr="00D92303" w:rsidRDefault="009F6ABD" w:rsidP="009F6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29"/>
              <w:jc w:val="thaiDistribute"/>
            </w:pPr>
          </w:p>
        </w:tc>
        <w:tc>
          <w:tcPr>
            <w:tcW w:w="785" w:type="pct"/>
          </w:tcPr>
          <w:p w14:paraId="4F329CF6" w14:textId="77777777" w:rsidR="009F6ABD" w:rsidRPr="00D92303" w:rsidRDefault="009F6ABD" w:rsidP="009F6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29"/>
              <w:jc w:val="thaiDistribute"/>
            </w:pPr>
          </w:p>
        </w:tc>
      </w:tr>
      <w:tr w:rsidR="009F6ABD" w:rsidRPr="00D92303" w14:paraId="40115D90" w14:textId="77777777" w:rsidTr="007779ED">
        <w:trPr>
          <w:trHeight w:val="403"/>
        </w:trPr>
        <w:tc>
          <w:tcPr>
            <w:tcW w:w="3284" w:type="pct"/>
          </w:tcPr>
          <w:p w14:paraId="65228F5A" w14:textId="77777777" w:rsidR="009F6ABD" w:rsidRPr="00D92303" w:rsidRDefault="009F6ABD" w:rsidP="009F6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cs/>
              </w:rPr>
            </w:pPr>
            <w:r w:rsidRPr="00D92303">
              <w:rPr>
                <w:b/>
                <w:bCs/>
                <w:i/>
                <w:iCs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794" w:type="pct"/>
          </w:tcPr>
          <w:p w14:paraId="79E264F4" w14:textId="77777777" w:rsidR="009F6ABD" w:rsidRPr="00D92303" w:rsidRDefault="009F6ABD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</w:p>
        </w:tc>
        <w:tc>
          <w:tcPr>
            <w:tcW w:w="137" w:type="pct"/>
          </w:tcPr>
          <w:p w14:paraId="7D47EF1B" w14:textId="77777777" w:rsidR="009F6ABD" w:rsidRPr="00D92303" w:rsidRDefault="009F6ABD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</w:p>
        </w:tc>
        <w:tc>
          <w:tcPr>
            <w:tcW w:w="785" w:type="pct"/>
          </w:tcPr>
          <w:p w14:paraId="4BACD26C" w14:textId="77777777" w:rsidR="009F6ABD" w:rsidRPr="00D92303" w:rsidRDefault="009F6ABD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</w:p>
        </w:tc>
      </w:tr>
      <w:tr w:rsidR="009F6ABD" w:rsidRPr="00D92303" w14:paraId="3684D263" w14:textId="77777777" w:rsidTr="007779ED">
        <w:trPr>
          <w:trHeight w:val="403"/>
        </w:trPr>
        <w:tc>
          <w:tcPr>
            <w:tcW w:w="3284" w:type="pct"/>
          </w:tcPr>
          <w:p w14:paraId="753F3F77" w14:textId="77777777" w:rsidR="009F6ABD" w:rsidRPr="00D92303" w:rsidRDefault="009F6ABD" w:rsidP="009F6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</w:pPr>
            <w:r w:rsidRPr="00D92303">
              <w:rPr>
                <w:cs/>
              </w:rPr>
              <w:t>บริษัทหลักทรัพย์จัดการกองทุนรวม บัวหลวง จำกัด</w:t>
            </w:r>
          </w:p>
        </w:tc>
        <w:tc>
          <w:tcPr>
            <w:tcW w:w="794" w:type="pct"/>
          </w:tcPr>
          <w:p w14:paraId="1672B67D" w14:textId="3A6A1235" w:rsidR="009F6ABD" w:rsidRPr="00D92303" w:rsidRDefault="001816FA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  <w:r w:rsidRPr="001816FA">
              <w:t>5,456</w:t>
            </w:r>
          </w:p>
        </w:tc>
        <w:tc>
          <w:tcPr>
            <w:tcW w:w="137" w:type="pct"/>
          </w:tcPr>
          <w:p w14:paraId="49CF8F6F" w14:textId="77777777" w:rsidR="009F6ABD" w:rsidRPr="00D92303" w:rsidRDefault="009F6ABD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</w:p>
        </w:tc>
        <w:tc>
          <w:tcPr>
            <w:tcW w:w="785" w:type="pct"/>
          </w:tcPr>
          <w:p w14:paraId="3ABE6DBE" w14:textId="4BD627D6" w:rsidR="009F6ABD" w:rsidRPr="00D92303" w:rsidRDefault="00601BEE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  <w:r w:rsidRPr="00601BEE">
              <w:t>12</w:t>
            </w:r>
            <w:r w:rsidR="009F6ABD" w:rsidRPr="00D92303">
              <w:t>,688</w:t>
            </w:r>
          </w:p>
        </w:tc>
      </w:tr>
      <w:tr w:rsidR="009F6ABD" w:rsidRPr="00D92303" w14:paraId="040F3F47" w14:textId="77777777" w:rsidTr="007779ED">
        <w:trPr>
          <w:trHeight w:val="403"/>
        </w:trPr>
        <w:tc>
          <w:tcPr>
            <w:tcW w:w="3284" w:type="pct"/>
          </w:tcPr>
          <w:p w14:paraId="579287A2" w14:textId="13C8FC69" w:rsidR="009F6ABD" w:rsidRPr="00D92303" w:rsidRDefault="009F6ABD" w:rsidP="009F6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D92303">
              <w:rPr>
                <w:cs/>
              </w:rPr>
              <w:t>บริษัท ทรู พรอพเพอร์ตีส์ จำกัด</w:t>
            </w:r>
          </w:p>
        </w:tc>
        <w:tc>
          <w:tcPr>
            <w:tcW w:w="794" w:type="pct"/>
          </w:tcPr>
          <w:p w14:paraId="2B6A2C24" w14:textId="5124CFE0" w:rsidR="009F6ABD" w:rsidRPr="00D92303" w:rsidRDefault="00875530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  <w:r>
              <w:t>-</w:t>
            </w:r>
          </w:p>
        </w:tc>
        <w:tc>
          <w:tcPr>
            <w:tcW w:w="137" w:type="pct"/>
          </w:tcPr>
          <w:p w14:paraId="232C3633" w14:textId="77777777" w:rsidR="009F6ABD" w:rsidRPr="00D92303" w:rsidRDefault="009F6ABD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</w:p>
        </w:tc>
        <w:tc>
          <w:tcPr>
            <w:tcW w:w="785" w:type="pct"/>
          </w:tcPr>
          <w:p w14:paraId="72280330" w14:textId="1314920F" w:rsidR="009F6ABD" w:rsidRPr="00D92303" w:rsidRDefault="009F6ABD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  <w:r>
              <w:t>6,</w:t>
            </w:r>
            <w:r w:rsidR="00601BEE" w:rsidRPr="00601BEE">
              <w:t>00</w:t>
            </w:r>
            <w:r>
              <w:t>8</w:t>
            </w:r>
          </w:p>
        </w:tc>
      </w:tr>
      <w:tr w:rsidR="009F6ABD" w:rsidRPr="00D92303" w14:paraId="68552800" w14:textId="77777777" w:rsidTr="007779ED">
        <w:trPr>
          <w:trHeight w:val="403"/>
        </w:trPr>
        <w:tc>
          <w:tcPr>
            <w:tcW w:w="3284" w:type="pct"/>
          </w:tcPr>
          <w:p w14:paraId="2CB36C77" w14:textId="77777777" w:rsidR="009F6ABD" w:rsidRPr="00D92303" w:rsidRDefault="009F6ABD" w:rsidP="009F6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b/>
                <w:bCs/>
                <w:cs/>
              </w:rPr>
            </w:pPr>
            <w:r w:rsidRPr="00D92303">
              <w:rPr>
                <w:cs/>
              </w:rPr>
              <w:t>กิจการอื่นที่เกี่ยวข้องกัน</w:t>
            </w:r>
          </w:p>
        </w:tc>
        <w:tc>
          <w:tcPr>
            <w:tcW w:w="794" w:type="pct"/>
            <w:tcBorders>
              <w:left w:val="nil"/>
              <w:bottom w:val="single" w:sz="4" w:space="0" w:color="auto"/>
              <w:right w:val="nil"/>
            </w:tcBorders>
          </w:tcPr>
          <w:p w14:paraId="7A54CF6B" w14:textId="64D2FD76" w:rsidR="009F6ABD" w:rsidRPr="00D92303" w:rsidRDefault="00601BEE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  <w:r w:rsidRPr="00601BEE">
              <w:t>2</w:t>
            </w:r>
            <w:r w:rsidR="00875530">
              <w:t>,</w:t>
            </w:r>
            <w:r w:rsidRPr="00601BEE">
              <w:t>1</w:t>
            </w:r>
            <w:r w:rsidR="00875530">
              <w:t>54</w:t>
            </w:r>
          </w:p>
        </w:tc>
        <w:tc>
          <w:tcPr>
            <w:tcW w:w="137" w:type="pct"/>
          </w:tcPr>
          <w:p w14:paraId="22A632EF" w14:textId="77777777" w:rsidR="009F6ABD" w:rsidRPr="00D92303" w:rsidRDefault="009F6ABD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</w:p>
        </w:tc>
        <w:tc>
          <w:tcPr>
            <w:tcW w:w="785" w:type="pct"/>
            <w:tcBorders>
              <w:left w:val="nil"/>
              <w:bottom w:val="single" w:sz="4" w:space="0" w:color="auto"/>
              <w:right w:val="nil"/>
            </w:tcBorders>
          </w:tcPr>
          <w:p w14:paraId="5CFCC66D" w14:textId="330E4E51" w:rsidR="009F6ABD" w:rsidRPr="00D92303" w:rsidRDefault="00601BEE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  <w:r w:rsidRPr="00601BEE">
              <w:t>2</w:t>
            </w:r>
            <w:r w:rsidR="009F6ABD">
              <w:t>,</w:t>
            </w:r>
            <w:r w:rsidRPr="00601BEE">
              <w:t>0</w:t>
            </w:r>
            <w:r w:rsidR="009F6ABD">
              <w:t>7</w:t>
            </w:r>
            <w:r w:rsidRPr="00601BEE">
              <w:t>0</w:t>
            </w:r>
          </w:p>
        </w:tc>
      </w:tr>
      <w:tr w:rsidR="009F6ABD" w:rsidRPr="00D92303" w14:paraId="483C2F5F" w14:textId="77777777" w:rsidTr="007779ED">
        <w:trPr>
          <w:trHeight w:val="403"/>
        </w:trPr>
        <w:tc>
          <w:tcPr>
            <w:tcW w:w="3284" w:type="pct"/>
            <w:hideMark/>
          </w:tcPr>
          <w:p w14:paraId="25EC7120" w14:textId="77777777" w:rsidR="009F6ABD" w:rsidRPr="00D92303" w:rsidRDefault="009F6ABD" w:rsidP="009F6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b/>
                <w:bCs/>
              </w:rPr>
            </w:pPr>
            <w:r w:rsidRPr="00D92303">
              <w:rPr>
                <w:b/>
                <w:bCs/>
                <w:cs/>
              </w:rPr>
              <w:t>รวม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BCAC64" w14:textId="7502367B" w:rsidR="009F6ABD" w:rsidRPr="00D92303" w:rsidRDefault="003E77C0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b/>
                <w:bCs/>
              </w:rPr>
            </w:pPr>
            <w:r>
              <w:rPr>
                <w:b/>
                <w:bCs/>
              </w:rPr>
              <w:t>7,6</w:t>
            </w:r>
            <w:r w:rsidR="00601BEE" w:rsidRPr="00601BEE">
              <w:rPr>
                <w:b/>
                <w:bCs/>
              </w:rPr>
              <w:t>10</w:t>
            </w:r>
          </w:p>
        </w:tc>
        <w:tc>
          <w:tcPr>
            <w:tcW w:w="137" w:type="pct"/>
          </w:tcPr>
          <w:p w14:paraId="332E7B61" w14:textId="77777777" w:rsidR="009F6ABD" w:rsidRPr="00D92303" w:rsidRDefault="009F6ABD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b/>
                <w:bCs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40063E" w14:textId="00B26792" w:rsidR="009F6ABD" w:rsidRPr="00D92303" w:rsidRDefault="00601BEE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b/>
                <w:bCs/>
              </w:rPr>
            </w:pPr>
            <w:r w:rsidRPr="00601BEE">
              <w:rPr>
                <w:b/>
                <w:bCs/>
              </w:rPr>
              <w:t>20</w:t>
            </w:r>
            <w:r w:rsidR="009F6ABD" w:rsidRPr="00D92303">
              <w:rPr>
                <w:b/>
                <w:bCs/>
              </w:rPr>
              <w:t>,766</w:t>
            </w:r>
          </w:p>
        </w:tc>
      </w:tr>
      <w:tr w:rsidR="009F6ABD" w:rsidRPr="00D92303" w14:paraId="39401391" w14:textId="77777777" w:rsidTr="007779ED">
        <w:trPr>
          <w:trHeight w:val="403"/>
        </w:trPr>
        <w:tc>
          <w:tcPr>
            <w:tcW w:w="3284" w:type="pct"/>
          </w:tcPr>
          <w:p w14:paraId="3BB67B20" w14:textId="77777777" w:rsidR="009F6ABD" w:rsidRPr="00D92303" w:rsidRDefault="009F6ABD" w:rsidP="009F6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29"/>
              <w:jc w:val="thaiDistribute"/>
              <w:rPr>
                <w:cs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nil"/>
              <w:right w:val="nil"/>
            </w:tcBorders>
          </w:tcPr>
          <w:p w14:paraId="629E4C25" w14:textId="77777777" w:rsidR="009F6ABD" w:rsidRPr="00D92303" w:rsidRDefault="009F6ABD" w:rsidP="009F6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29"/>
              <w:jc w:val="thaiDistribute"/>
            </w:pPr>
          </w:p>
        </w:tc>
        <w:tc>
          <w:tcPr>
            <w:tcW w:w="137" w:type="pct"/>
          </w:tcPr>
          <w:p w14:paraId="6DDC1941" w14:textId="77777777" w:rsidR="009F6ABD" w:rsidRPr="00D92303" w:rsidRDefault="009F6ABD" w:rsidP="009F6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29"/>
              <w:jc w:val="thaiDistribute"/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right w:val="nil"/>
            </w:tcBorders>
          </w:tcPr>
          <w:p w14:paraId="2FC1CF72" w14:textId="77777777" w:rsidR="009F6ABD" w:rsidRPr="00D92303" w:rsidRDefault="009F6ABD" w:rsidP="009F6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29"/>
              <w:jc w:val="thaiDistribute"/>
            </w:pPr>
          </w:p>
        </w:tc>
      </w:tr>
      <w:tr w:rsidR="009F6ABD" w:rsidRPr="00D92303" w14:paraId="25BCD37C" w14:textId="77777777" w:rsidTr="007779ED">
        <w:trPr>
          <w:trHeight w:val="403"/>
        </w:trPr>
        <w:tc>
          <w:tcPr>
            <w:tcW w:w="3284" w:type="pct"/>
          </w:tcPr>
          <w:p w14:paraId="1C191B46" w14:textId="06CFC6AA" w:rsidR="009F6ABD" w:rsidRPr="00D92303" w:rsidRDefault="009F6ABD" w:rsidP="009F6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cs/>
              </w:rPr>
            </w:pPr>
            <w:r w:rsidRPr="00D92303">
              <w:rPr>
                <w:b/>
                <w:bCs/>
                <w:i/>
                <w:iCs/>
                <w:cs/>
              </w:rPr>
              <w:t>รายได้ค่าเช่าและค่าบริการรับล่วงหน้า</w:t>
            </w:r>
          </w:p>
        </w:tc>
        <w:tc>
          <w:tcPr>
            <w:tcW w:w="794" w:type="pct"/>
          </w:tcPr>
          <w:p w14:paraId="0A380ED2" w14:textId="77777777" w:rsidR="009F6ABD" w:rsidRPr="00D92303" w:rsidRDefault="009F6ABD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</w:p>
        </w:tc>
        <w:tc>
          <w:tcPr>
            <w:tcW w:w="137" w:type="pct"/>
          </w:tcPr>
          <w:p w14:paraId="239D3F38" w14:textId="77777777" w:rsidR="009F6ABD" w:rsidRPr="00D92303" w:rsidRDefault="009F6ABD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</w:p>
        </w:tc>
        <w:tc>
          <w:tcPr>
            <w:tcW w:w="785" w:type="pct"/>
          </w:tcPr>
          <w:p w14:paraId="628F1245" w14:textId="77777777" w:rsidR="009F6ABD" w:rsidRPr="00D92303" w:rsidRDefault="009F6ABD" w:rsidP="009F6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</w:p>
        </w:tc>
      </w:tr>
      <w:tr w:rsidR="00BE1990" w:rsidRPr="00D92303" w14:paraId="252D075E" w14:textId="77777777" w:rsidTr="007779ED">
        <w:trPr>
          <w:trHeight w:val="403"/>
        </w:trPr>
        <w:tc>
          <w:tcPr>
            <w:tcW w:w="3284" w:type="pct"/>
          </w:tcPr>
          <w:p w14:paraId="315056C3" w14:textId="3136BB89" w:rsidR="00BE1990" w:rsidRPr="00D92303" w:rsidRDefault="00BE1990" w:rsidP="00BE19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D92303">
              <w:rPr>
                <w:cs/>
              </w:rPr>
              <w:t>บริษัท ทรู มูฟ เอช ยูนิเวอร์แซล คอมมิวนิเคชั่น จำกัด</w:t>
            </w:r>
          </w:p>
        </w:tc>
        <w:tc>
          <w:tcPr>
            <w:tcW w:w="794" w:type="pct"/>
          </w:tcPr>
          <w:p w14:paraId="721D4DE7" w14:textId="4EC96FDC" w:rsidR="00BE1990" w:rsidRPr="00D92303" w:rsidRDefault="00BE1990" w:rsidP="00BE1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  <w:r w:rsidRPr="00436C5B">
              <w:t xml:space="preserve"> </w:t>
            </w:r>
            <w:r w:rsidR="00601BEE" w:rsidRPr="00601BEE">
              <w:t>12</w:t>
            </w:r>
            <w:r w:rsidRPr="00436C5B">
              <w:t>,4</w:t>
            </w:r>
            <w:r w:rsidR="00601BEE" w:rsidRPr="00601BEE">
              <w:t>20</w:t>
            </w:r>
            <w:r w:rsidRPr="00436C5B">
              <w:t xml:space="preserve"> </w:t>
            </w:r>
          </w:p>
        </w:tc>
        <w:tc>
          <w:tcPr>
            <w:tcW w:w="137" w:type="pct"/>
          </w:tcPr>
          <w:p w14:paraId="694299AA" w14:textId="77777777" w:rsidR="00BE1990" w:rsidRPr="00D92303" w:rsidRDefault="00BE1990" w:rsidP="00BE1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cs/>
              </w:rPr>
            </w:pPr>
          </w:p>
        </w:tc>
        <w:tc>
          <w:tcPr>
            <w:tcW w:w="785" w:type="pct"/>
          </w:tcPr>
          <w:p w14:paraId="3B0E0D9D" w14:textId="48A98838" w:rsidR="00BE1990" w:rsidRPr="00D92303" w:rsidRDefault="00601BEE" w:rsidP="00BE1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  <w:r w:rsidRPr="00601BEE">
              <w:t>12</w:t>
            </w:r>
            <w:r w:rsidR="00BE1990" w:rsidRPr="00D92303">
              <w:t>,</w:t>
            </w:r>
            <w:r w:rsidRPr="00601BEE">
              <w:t>02</w:t>
            </w:r>
            <w:r w:rsidR="00BE1990" w:rsidRPr="00D92303">
              <w:t>4</w:t>
            </w:r>
          </w:p>
        </w:tc>
      </w:tr>
      <w:tr w:rsidR="00BE1990" w:rsidRPr="00D92303" w14:paraId="1B18DC28" w14:textId="77777777" w:rsidTr="007779ED">
        <w:trPr>
          <w:trHeight w:val="403"/>
        </w:trPr>
        <w:tc>
          <w:tcPr>
            <w:tcW w:w="3284" w:type="pct"/>
          </w:tcPr>
          <w:p w14:paraId="69EF90AE" w14:textId="23C2AA99" w:rsidR="00BE1990" w:rsidRPr="00D92303" w:rsidRDefault="00BE1990" w:rsidP="00BE19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954C36">
              <w:rPr>
                <w:cs/>
              </w:rPr>
              <w:t>บริษัท แวลู ครีเอชั่น คอนซัลติ้ง จำกัด</w:t>
            </w:r>
          </w:p>
        </w:tc>
        <w:tc>
          <w:tcPr>
            <w:tcW w:w="794" w:type="pct"/>
          </w:tcPr>
          <w:p w14:paraId="268E3FC0" w14:textId="497FF3DB" w:rsidR="00BE1990" w:rsidRPr="00D92303" w:rsidRDefault="00BE1990" w:rsidP="00BE1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  <w:r w:rsidRPr="00436C5B">
              <w:t xml:space="preserve"> </w:t>
            </w:r>
            <w:r w:rsidR="00601BEE" w:rsidRPr="00601BEE">
              <w:t>1</w:t>
            </w:r>
            <w:r w:rsidRPr="00436C5B">
              <w:t>,</w:t>
            </w:r>
            <w:r w:rsidR="00601BEE" w:rsidRPr="00601BEE">
              <w:t>2</w:t>
            </w:r>
            <w:r w:rsidRPr="00436C5B">
              <w:t>8</w:t>
            </w:r>
            <w:r w:rsidR="00601BEE" w:rsidRPr="00601BEE">
              <w:t>0</w:t>
            </w:r>
            <w:r w:rsidRPr="00436C5B">
              <w:t xml:space="preserve"> </w:t>
            </w:r>
          </w:p>
        </w:tc>
        <w:tc>
          <w:tcPr>
            <w:tcW w:w="137" w:type="pct"/>
          </w:tcPr>
          <w:p w14:paraId="3A3068BD" w14:textId="77777777" w:rsidR="00BE1990" w:rsidRPr="00D92303" w:rsidRDefault="00BE1990" w:rsidP="00BE1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cs/>
              </w:rPr>
            </w:pPr>
          </w:p>
        </w:tc>
        <w:tc>
          <w:tcPr>
            <w:tcW w:w="785" w:type="pct"/>
          </w:tcPr>
          <w:p w14:paraId="6E2EF924" w14:textId="3ACCA669" w:rsidR="00BE1990" w:rsidRPr="00D92303" w:rsidRDefault="00601BEE" w:rsidP="00BE1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  <w:r w:rsidRPr="00601BEE">
              <w:t>1</w:t>
            </w:r>
            <w:r w:rsidR="00BE1990">
              <w:t>,</w:t>
            </w:r>
            <w:r w:rsidRPr="00601BEE">
              <w:t>2</w:t>
            </w:r>
            <w:r w:rsidR="00BE1990">
              <w:t>4</w:t>
            </w:r>
            <w:r w:rsidRPr="00601BEE">
              <w:t>0</w:t>
            </w:r>
          </w:p>
        </w:tc>
      </w:tr>
      <w:tr w:rsidR="00BE1990" w:rsidRPr="00D92303" w14:paraId="075D58EC" w14:textId="77777777" w:rsidTr="007779ED">
        <w:trPr>
          <w:trHeight w:val="403"/>
        </w:trPr>
        <w:tc>
          <w:tcPr>
            <w:tcW w:w="3284" w:type="pct"/>
          </w:tcPr>
          <w:p w14:paraId="52D9AE3E" w14:textId="77777777" w:rsidR="00BE1990" w:rsidRPr="00D92303" w:rsidRDefault="00BE1990" w:rsidP="00BE19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D92303">
              <w:rPr>
                <w:cs/>
              </w:rPr>
              <w:t>บริษัท ทรู อินเทอร์เน็ต คอร์ปอเรชั่น จำกัด</w:t>
            </w:r>
          </w:p>
        </w:tc>
        <w:tc>
          <w:tcPr>
            <w:tcW w:w="794" w:type="pct"/>
          </w:tcPr>
          <w:p w14:paraId="03FE757E" w14:textId="323081BA" w:rsidR="00BE1990" w:rsidRPr="00D92303" w:rsidRDefault="00BE1990" w:rsidP="00BE1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  <w:r w:rsidRPr="00436C5B">
              <w:t xml:space="preserve"> </w:t>
            </w:r>
            <w:r w:rsidR="00601BEE" w:rsidRPr="00601BEE">
              <w:t>1</w:t>
            </w:r>
            <w:r w:rsidRPr="00436C5B">
              <w:t>,</w:t>
            </w:r>
            <w:r w:rsidR="00601BEE" w:rsidRPr="00601BEE">
              <w:t>0</w:t>
            </w:r>
            <w:r w:rsidRPr="00436C5B">
              <w:t xml:space="preserve">75 </w:t>
            </w:r>
          </w:p>
        </w:tc>
        <w:tc>
          <w:tcPr>
            <w:tcW w:w="137" w:type="pct"/>
          </w:tcPr>
          <w:p w14:paraId="53EE1247" w14:textId="77777777" w:rsidR="00BE1990" w:rsidRPr="00D92303" w:rsidRDefault="00BE1990" w:rsidP="00BE1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cs/>
              </w:rPr>
            </w:pPr>
          </w:p>
        </w:tc>
        <w:tc>
          <w:tcPr>
            <w:tcW w:w="785" w:type="pct"/>
          </w:tcPr>
          <w:p w14:paraId="6F400DC6" w14:textId="3A7B624B" w:rsidR="00BE1990" w:rsidRPr="00D92303" w:rsidRDefault="00601BEE" w:rsidP="00BE1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  <w:r w:rsidRPr="00601BEE">
              <w:t>1</w:t>
            </w:r>
            <w:r w:rsidR="00BE1990" w:rsidRPr="00D92303">
              <w:t>,</w:t>
            </w:r>
            <w:r w:rsidRPr="00601BEE">
              <w:t>0</w:t>
            </w:r>
            <w:r w:rsidR="00BE1990" w:rsidRPr="00D92303">
              <w:t>6</w:t>
            </w:r>
            <w:r w:rsidRPr="00601BEE">
              <w:t>3</w:t>
            </w:r>
          </w:p>
        </w:tc>
      </w:tr>
      <w:tr w:rsidR="00BE1990" w:rsidRPr="00D92303" w14:paraId="3C61D578" w14:textId="77777777" w:rsidTr="007779ED">
        <w:trPr>
          <w:trHeight w:val="403"/>
        </w:trPr>
        <w:tc>
          <w:tcPr>
            <w:tcW w:w="3284" w:type="pct"/>
          </w:tcPr>
          <w:p w14:paraId="39D5162D" w14:textId="77777777" w:rsidR="00BE1990" w:rsidRPr="00D92303" w:rsidRDefault="00BE1990" w:rsidP="00BE19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D92303">
              <w:rPr>
                <w:cs/>
              </w:rPr>
              <w:t>บริษัท ทรู พรอพเพอร์ตีส์ จำกัด</w:t>
            </w:r>
          </w:p>
        </w:tc>
        <w:tc>
          <w:tcPr>
            <w:tcW w:w="794" w:type="pct"/>
          </w:tcPr>
          <w:p w14:paraId="3EC09450" w14:textId="280F782C" w:rsidR="00BE1990" w:rsidRPr="00D92303" w:rsidRDefault="00BE1990" w:rsidP="00BE1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  <w:r w:rsidRPr="00436C5B">
              <w:t xml:space="preserve"> </w:t>
            </w:r>
            <w:r w:rsidR="00601BEE" w:rsidRPr="00601BEE">
              <w:t>1</w:t>
            </w:r>
            <w:r w:rsidRPr="00436C5B">
              <w:t>,</w:t>
            </w:r>
            <w:r w:rsidR="00601BEE" w:rsidRPr="00601BEE">
              <w:t>03</w:t>
            </w:r>
            <w:r w:rsidRPr="00436C5B">
              <w:t xml:space="preserve">6 </w:t>
            </w:r>
          </w:p>
        </w:tc>
        <w:tc>
          <w:tcPr>
            <w:tcW w:w="137" w:type="pct"/>
          </w:tcPr>
          <w:p w14:paraId="7D06A457" w14:textId="77777777" w:rsidR="00BE1990" w:rsidRPr="00D92303" w:rsidRDefault="00BE1990" w:rsidP="00BE1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cs/>
              </w:rPr>
            </w:pPr>
          </w:p>
        </w:tc>
        <w:tc>
          <w:tcPr>
            <w:tcW w:w="785" w:type="pct"/>
          </w:tcPr>
          <w:p w14:paraId="02DB914C" w14:textId="21B22E1C" w:rsidR="00BE1990" w:rsidRPr="00D92303" w:rsidRDefault="00BE1990" w:rsidP="00BE1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  <w:r w:rsidRPr="00D92303">
              <w:t>76</w:t>
            </w:r>
            <w:r w:rsidR="00601BEE" w:rsidRPr="00601BEE">
              <w:t>1</w:t>
            </w:r>
          </w:p>
        </w:tc>
      </w:tr>
      <w:tr w:rsidR="00BE1990" w:rsidRPr="00D92303" w14:paraId="768D0CC0" w14:textId="77777777" w:rsidTr="007779ED">
        <w:trPr>
          <w:trHeight w:val="403"/>
        </w:trPr>
        <w:tc>
          <w:tcPr>
            <w:tcW w:w="3284" w:type="pct"/>
          </w:tcPr>
          <w:p w14:paraId="5357FE95" w14:textId="56D855AD" w:rsidR="00BE1990" w:rsidRPr="00D92303" w:rsidRDefault="00BE1990" w:rsidP="00BE19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</w:pPr>
            <w:r w:rsidRPr="00D92303">
              <w:rPr>
                <w:cs/>
              </w:rPr>
              <w:t>บริษัท เครือเจริญโภคภัณฑ์ จำกัด</w:t>
            </w:r>
          </w:p>
        </w:tc>
        <w:tc>
          <w:tcPr>
            <w:tcW w:w="794" w:type="pct"/>
          </w:tcPr>
          <w:p w14:paraId="71CE8AAB" w14:textId="691A57A2" w:rsidR="00BE1990" w:rsidRPr="00D92303" w:rsidRDefault="00BE1990" w:rsidP="00BE1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  <w:r w:rsidRPr="00436C5B">
              <w:t xml:space="preserve"> 6</w:t>
            </w:r>
            <w:r w:rsidR="00601BEE" w:rsidRPr="00601BEE">
              <w:t>0</w:t>
            </w:r>
            <w:r w:rsidRPr="00436C5B">
              <w:t xml:space="preserve">6 </w:t>
            </w:r>
          </w:p>
        </w:tc>
        <w:tc>
          <w:tcPr>
            <w:tcW w:w="137" w:type="pct"/>
          </w:tcPr>
          <w:p w14:paraId="1BAABB95" w14:textId="77777777" w:rsidR="00BE1990" w:rsidRPr="00D92303" w:rsidRDefault="00BE1990" w:rsidP="00BE1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cs/>
              </w:rPr>
            </w:pPr>
          </w:p>
        </w:tc>
        <w:tc>
          <w:tcPr>
            <w:tcW w:w="785" w:type="pct"/>
          </w:tcPr>
          <w:p w14:paraId="7FEB0789" w14:textId="6932C27D" w:rsidR="00BE1990" w:rsidRPr="00D92303" w:rsidRDefault="00BE1990" w:rsidP="00BE1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  <w:r w:rsidRPr="00D92303">
              <w:t>-</w:t>
            </w:r>
          </w:p>
        </w:tc>
      </w:tr>
      <w:tr w:rsidR="00B21CCF" w:rsidRPr="00D92303" w14:paraId="7A02BA2F" w14:textId="77777777" w:rsidTr="007779ED">
        <w:trPr>
          <w:trHeight w:val="403"/>
        </w:trPr>
        <w:tc>
          <w:tcPr>
            <w:tcW w:w="3284" w:type="pct"/>
          </w:tcPr>
          <w:p w14:paraId="343A30CD" w14:textId="785C0A38" w:rsidR="00B21CCF" w:rsidRPr="00D92303" w:rsidRDefault="00B21CCF" w:rsidP="00B21C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D92303">
              <w:rPr>
                <w:cs/>
              </w:rPr>
              <w:t>บริษัท ทรู คอร์ปอเรชั่น จำกัด (มหาชน)</w:t>
            </w:r>
          </w:p>
        </w:tc>
        <w:tc>
          <w:tcPr>
            <w:tcW w:w="794" w:type="pct"/>
          </w:tcPr>
          <w:p w14:paraId="376EFD84" w14:textId="238686C8" w:rsidR="00B21CCF" w:rsidRPr="00436C5B" w:rsidRDefault="00B21CCF" w:rsidP="00B2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  <w:r w:rsidRPr="00D92303">
              <w:t>-</w:t>
            </w:r>
          </w:p>
        </w:tc>
        <w:tc>
          <w:tcPr>
            <w:tcW w:w="137" w:type="pct"/>
          </w:tcPr>
          <w:p w14:paraId="38009103" w14:textId="77777777" w:rsidR="00B21CCF" w:rsidRPr="00D92303" w:rsidRDefault="00B21CCF" w:rsidP="00B2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cs/>
              </w:rPr>
            </w:pPr>
          </w:p>
        </w:tc>
        <w:tc>
          <w:tcPr>
            <w:tcW w:w="785" w:type="pct"/>
          </w:tcPr>
          <w:p w14:paraId="08C7F4B0" w14:textId="27178647" w:rsidR="00B21CCF" w:rsidRDefault="00B21CCF" w:rsidP="00B2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  <w:r>
              <w:t>5,858</w:t>
            </w:r>
          </w:p>
        </w:tc>
      </w:tr>
      <w:tr w:rsidR="00B21CCF" w:rsidRPr="00D92303" w14:paraId="110917FB" w14:textId="77777777" w:rsidTr="007779ED">
        <w:trPr>
          <w:trHeight w:val="403"/>
        </w:trPr>
        <w:tc>
          <w:tcPr>
            <w:tcW w:w="3284" w:type="pct"/>
          </w:tcPr>
          <w:p w14:paraId="123D84BA" w14:textId="77777777" w:rsidR="00B21CCF" w:rsidRPr="00D92303" w:rsidRDefault="00B21CCF" w:rsidP="00B21C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D92303">
              <w:rPr>
                <w:cs/>
              </w:rPr>
              <w:t>กิจการอื่นที่เกี่ยวข้องกัน</w:t>
            </w:r>
          </w:p>
        </w:tc>
        <w:tc>
          <w:tcPr>
            <w:tcW w:w="794" w:type="pct"/>
            <w:tcBorders>
              <w:bottom w:val="single" w:sz="4" w:space="0" w:color="auto"/>
            </w:tcBorders>
          </w:tcPr>
          <w:p w14:paraId="5D199056" w14:textId="399AAE07" w:rsidR="00B21CCF" w:rsidRPr="00D92303" w:rsidRDefault="00B21CCF" w:rsidP="00B2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cs/>
              </w:rPr>
            </w:pPr>
            <w:r w:rsidRPr="00436C5B">
              <w:t xml:space="preserve"> 87</w:t>
            </w:r>
            <w:r w:rsidRPr="00601BEE">
              <w:t>3</w:t>
            </w:r>
            <w:r w:rsidRPr="00436C5B">
              <w:t xml:space="preserve"> </w:t>
            </w:r>
          </w:p>
        </w:tc>
        <w:tc>
          <w:tcPr>
            <w:tcW w:w="137" w:type="pct"/>
          </w:tcPr>
          <w:p w14:paraId="38C318FF" w14:textId="77777777" w:rsidR="00B21CCF" w:rsidRPr="00D92303" w:rsidRDefault="00B21CCF" w:rsidP="00B2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cs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2FA2BBBD" w14:textId="51E4F048" w:rsidR="00B21CCF" w:rsidRPr="00D92303" w:rsidRDefault="00C97B6A" w:rsidP="00B2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  <w:r>
              <w:t>691</w:t>
            </w:r>
          </w:p>
        </w:tc>
      </w:tr>
      <w:tr w:rsidR="00B21CCF" w:rsidRPr="00D92303" w14:paraId="393621E7" w14:textId="77777777" w:rsidTr="007779ED">
        <w:trPr>
          <w:trHeight w:val="403"/>
        </w:trPr>
        <w:tc>
          <w:tcPr>
            <w:tcW w:w="3284" w:type="pct"/>
          </w:tcPr>
          <w:p w14:paraId="24E9B541" w14:textId="77777777" w:rsidR="00B21CCF" w:rsidRPr="00D92303" w:rsidRDefault="00B21CCF" w:rsidP="00B21C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b/>
                <w:bCs/>
              </w:rPr>
            </w:pPr>
            <w:r w:rsidRPr="00D92303">
              <w:rPr>
                <w:b/>
                <w:bCs/>
                <w:cs/>
              </w:rPr>
              <w:t>รวม</w:t>
            </w:r>
          </w:p>
        </w:tc>
        <w:tc>
          <w:tcPr>
            <w:tcW w:w="794" w:type="pct"/>
            <w:tcBorders>
              <w:top w:val="single" w:sz="4" w:space="0" w:color="auto"/>
              <w:bottom w:val="double" w:sz="4" w:space="0" w:color="auto"/>
            </w:tcBorders>
          </w:tcPr>
          <w:p w14:paraId="34DB3383" w14:textId="4A6594F5" w:rsidR="00B21CCF" w:rsidRPr="00A5129C" w:rsidRDefault="00B21CCF" w:rsidP="00B2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b/>
                <w:bCs/>
                <w:cs/>
              </w:rPr>
            </w:pPr>
            <w:r w:rsidRPr="00A5129C">
              <w:rPr>
                <w:b/>
                <w:bCs/>
              </w:rPr>
              <w:t xml:space="preserve"> </w:t>
            </w:r>
            <w:r w:rsidRPr="00601BEE">
              <w:rPr>
                <w:b/>
                <w:bCs/>
              </w:rPr>
              <w:t>1</w:t>
            </w:r>
            <w:r w:rsidRPr="00A5129C">
              <w:rPr>
                <w:b/>
                <w:bCs/>
              </w:rPr>
              <w:t>7,</w:t>
            </w:r>
            <w:r w:rsidRPr="00601BEE">
              <w:rPr>
                <w:b/>
                <w:bCs/>
              </w:rPr>
              <w:t>2</w:t>
            </w:r>
            <w:r w:rsidRPr="00A5129C">
              <w:rPr>
                <w:b/>
                <w:bCs/>
              </w:rPr>
              <w:t>9</w:t>
            </w:r>
            <w:r w:rsidRPr="00601BEE">
              <w:rPr>
                <w:b/>
                <w:bCs/>
              </w:rPr>
              <w:t>0</w:t>
            </w:r>
            <w:r w:rsidRPr="00A5129C">
              <w:rPr>
                <w:b/>
                <w:bCs/>
              </w:rPr>
              <w:t xml:space="preserve"> </w:t>
            </w:r>
          </w:p>
        </w:tc>
        <w:tc>
          <w:tcPr>
            <w:tcW w:w="137" w:type="pct"/>
          </w:tcPr>
          <w:p w14:paraId="58540B92" w14:textId="77777777" w:rsidR="00B21CCF" w:rsidRPr="00D92303" w:rsidRDefault="00B21CCF" w:rsidP="00B2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b/>
                <w:bCs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</w:tcPr>
          <w:p w14:paraId="2B4CB7DB" w14:textId="3B604DDD" w:rsidR="00B21CCF" w:rsidRPr="00D92303" w:rsidRDefault="00B21CCF" w:rsidP="00B2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b/>
                <w:bCs/>
                <w:cs/>
              </w:rPr>
            </w:pPr>
            <w:r w:rsidRPr="00601BEE">
              <w:rPr>
                <w:b/>
                <w:bCs/>
              </w:rPr>
              <w:t>21</w:t>
            </w:r>
            <w:r w:rsidRPr="00D92303">
              <w:rPr>
                <w:b/>
                <w:bCs/>
              </w:rPr>
              <w:t>,</w:t>
            </w:r>
            <w:r>
              <w:rPr>
                <w:b/>
                <w:bCs/>
              </w:rPr>
              <w:t>6</w:t>
            </w:r>
            <w:r w:rsidRPr="00601BEE">
              <w:rPr>
                <w:b/>
                <w:bCs/>
              </w:rPr>
              <w:t>3</w:t>
            </w:r>
            <w:r w:rsidRPr="00D92303">
              <w:rPr>
                <w:b/>
                <w:bCs/>
              </w:rPr>
              <w:t>7</w:t>
            </w:r>
          </w:p>
        </w:tc>
      </w:tr>
      <w:tr w:rsidR="00B21CCF" w:rsidRPr="00D92303" w14:paraId="14C859C3" w14:textId="77777777" w:rsidTr="007779ED">
        <w:trPr>
          <w:trHeight w:val="403"/>
        </w:trPr>
        <w:tc>
          <w:tcPr>
            <w:tcW w:w="3284" w:type="pct"/>
          </w:tcPr>
          <w:p w14:paraId="5284EF9D" w14:textId="77777777" w:rsidR="00B21CCF" w:rsidRPr="00D92303" w:rsidRDefault="00B21CCF" w:rsidP="00B21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29"/>
              <w:jc w:val="thaiDistribute"/>
              <w:rPr>
                <w:cs/>
              </w:rPr>
            </w:pPr>
          </w:p>
        </w:tc>
        <w:tc>
          <w:tcPr>
            <w:tcW w:w="794" w:type="pct"/>
          </w:tcPr>
          <w:p w14:paraId="50E943AF" w14:textId="77777777" w:rsidR="00B21CCF" w:rsidRPr="00D92303" w:rsidRDefault="00B21CCF" w:rsidP="00B21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29"/>
              <w:jc w:val="thaiDistribute"/>
            </w:pPr>
          </w:p>
        </w:tc>
        <w:tc>
          <w:tcPr>
            <w:tcW w:w="137" w:type="pct"/>
          </w:tcPr>
          <w:p w14:paraId="1FD66EC3" w14:textId="77777777" w:rsidR="00B21CCF" w:rsidRPr="00D92303" w:rsidRDefault="00B21CCF" w:rsidP="00B21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29"/>
              <w:jc w:val="thaiDistribute"/>
            </w:pPr>
          </w:p>
        </w:tc>
        <w:tc>
          <w:tcPr>
            <w:tcW w:w="785" w:type="pct"/>
          </w:tcPr>
          <w:p w14:paraId="0063EEAF" w14:textId="77777777" w:rsidR="00B21CCF" w:rsidRPr="00D92303" w:rsidRDefault="00B21CCF" w:rsidP="00B21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29"/>
              <w:jc w:val="thaiDistribute"/>
            </w:pPr>
          </w:p>
        </w:tc>
      </w:tr>
      <w:tr w:rsidR="007779ED" w:rsidRPr="00D92303" w14:paraId="3BFA6A9E" w14:textId="77777777" w:rsidTr="007779ED">
        <w:trPr>
          <w:trHeight w:val="403"/>
        </w:trPr>
        <w:tc>
          <w:tcPr>
            <w:tcW w:w="3284" w:type="pct"/>
          </w:tcPr>
          <w:p w14:paraId="5CC64582" w14:textId="77777777" w:rsidR="007779ED" w:rsidRPr="00D92303" w:rsidRDefault="007779ED" w:rsidP="00B21C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794" w:type="pct"/>
          </w:tcPr>
          <w:p w14:paraId="3D656F22" w14:textId="77777777" w:rsidR="007779ED" w:rsidRPr="00D92303" w:rsidRDefault="007779ED" w:rsidP="00B2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</w:p>
        </w:tc>
        <w:tc>
          <w:tcPr>
            <w:tcW w:w="137" w:type="pct"/>
          </w:tcPr>
          <w:p w14:paraId="77653C32" w14:textId="77777777" w:rsidR="007779ED" w:rsidRPr="00D92303" w:rsidRDefault="007779ED" w:rsidP="00B2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</w:p>
        </w:tc>
        <w:tc>
          <w:tcPr>
            <w:tcW w:w="785" w:type="pct"/>
          </w:tcPr>
          <w:p w14:paraId="01C349FF" w14:textId="77777777" w:rsidR="007779ED" w:rsidRPr="00D92303" w:rsidRDefault="007779ED" w:rsidP="00B2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</w:p>
        </w:tc>
      </w:tr>
      <w:tr w:rsidR="007779ED" w:rsidRPr="00D92303" w14:paraId="5F817EF0" w14:textId="77777777" w:rsidTr="007779ED">
        <w:trPr>
          <w:trHeight w:val="403"/>
        </w:trPr>
        <w:tc>
          <w:tcPr>
            <w:tcW w:w="3284" w:type="pct"/>
          </w:tcPr>
          <w:p w14:paraId="03DD96F3" w14:textId="77777777" w:rsidR="007779ED" w:rsidRPr="00D92303" w:rsidRDefault="007779ED" w:rsidP="00B21C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794" w:type="pct"/>
          </w:tcPr>
          <w:p w14:paraId="66F49023" w14:textId="77777777" w:rsidR="007779ED" w:rsidRPr="00D92303" w:rsidRDefault="007779ED" w:rsidP="00B2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</w:p>
        </w:tc>
        <w:tc>
          <w:tcPr>
            <w:tcW w:w="137" w:type="pct"/>
          </w:tcPr>
          <w:p w14:paraId="4F4A80D4" w14:textId="77777777" w:rsidR="007779ED" w:rsidRPr="00D92303" w:rsidRDefault="007779ED" w:rsidP="00B2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</w:p>
        </w:tc>
        <w:tc>
          <w:tcPr>
            <w:tcW w:w="785" w:type="pct"/>
          </w:tcPr>
          <w:p w14:paraId="783D375A" w14:textId="77777777" w:rsidR="007779ED" w:rsidRPr="00D92303" w:rsidRDefault="007779ED" w:rsidP="00B2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</w:p>
        </w:tc>
      </w:tr>
      <w:tr w:rsidR="007779ED" w:rsidRPr="00D92303" w14:paraId="4228E31A" w14:textId="77777777" w:rsidTr="007779ED">
        <w:trPr>
          <w:trHeight w:val="403"/>
        </w:trPr>
        <w:tc>
          <w:tcPr>
            <w:tcW w:w="3284" w:type="pct"/>
          </w:tcPr>
          <w:p w14:paraId="562517CD" w14:textId="77777777" w:rsidR="007779ED" w:rsidRPr="00D92303" w:rsidRDefault="007779ED" w:rsidP="00B21C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794" w:type="pct"/>
          </w:tcPr>
          <w:p w14:paraId="680F06C9" w14:textId="77777777" w:rsidR="007779ED" w:rsidRPr="00D92303" w:rsidRDefault="007779ED" w:rsidP="00B2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</w:p>
        </w:tc>
        <w:tc>
          <w:tcPr>
            <w:tcW w:w="137" w:type="pct"/>
          </w:tcPr>
          <w:p w14:paraId="23843BC4" w14:textId="77777777" w:rsidR="007779ED" w:rsidRPr="00D92303" w:rsidRDefault="007779ED" w:rsidP="00B2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</w:p>
        </w:tc>
        <w:tc>
          <w:tcPr>
            <w:tcW w:w="785" w:type="pct"/>
          </w:tcPr>
          <w:p w14:paraId="22F59384" w14:textId="77777777" w:rsidR="007779ED" w:rsidRPr="00D92303" w:rsidRDefault="007779ED" w:rsidP="00B2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</w:p>
        </w:tc>
      </w:tr>
      <w:tr w:rsidR="007779ED" w:rsidRPr="00D92303" w14:paraId="7B4306FA" w14:textId="77777777" w:rsidTr="007779ED">
        <w:trPr>
          <w:trHeight w:val="403"/>
        </w:trPr>
        <w:tc>
          <w:tcPr>
            <w:tcW w:w="3284" w:type="pct"/>
          </w:tcPr>
          <w:p w14:paraId="430AB3A3" w14:textId="77777777" w:rsidR="007779ED" w:rsidRPr="00D92303" w:rsidRDefault="007779ED" w:rsidP="00B21C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794" w:type="pct"/>
          </w:tcPr>
          <w:p w14:paraId="0C9A5BC5" w14:textId="77777777" w:rsidR="007779ED" w:rsidRPr="00D92303" w:rsidRDefault="007779ED" w:rsidP="00B2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</w:p>
        </w:tc>
        <w:tc>
          <w:tcPr>
            <w:tcW w:w="137" w:type="pct"/>
          </w:tcPr>
          <w:p w14:paraId="18BF4918" w14:textId="77777777" w:rsidR="007779ED" w:rsidRPr="00D92303" w:rsidRDefault="007779ED" w:rsidP="00B2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</w:p>
        </w:tc>
        <w:tc>
          <w:tcPr>
            <w:tcW w:w="785" w:type="pct"/>
          </w:tcPr>
          <w:p w14:paraId="7D63DDDB" w14:textId="77777777" w:rsidR="007779ED" w:rsidRPr="00D92303" w:rsidRDefault="007779ED" w:rsidP="00B2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</w:p>
        </w:tc>
      </w:tr>
      <w:tr w:rsidR="00B21CCF" w:rsidRPr="00D92303" w14:paraId="0BE2AD3B" w14:textId="77777777" w:rsidTr="007779ED">
        <w:trPr>
          <w:trHeight w:val="403"/>
        </w:trPr>
        <w:tc>
          <w:tcPr>
            <w:tcW w:w="3284" w:type="pct"/>
            <w:hideMark/>
          </w:tcPr>
          <w:p w14:paraId="26BCEF25" w14:textId="77777777" w:rsidR="00B21CCF" w:rsidRPr="00D92303" w:rsidRDefault="00B21CCF" w:rsidP="00B21C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b/>
                <w:bCs/>
                <w:i/>
                <w:iCs/>
              </w:rPr>
            </w:pPr>
            <w:r w:rsidRPr="00D92303">
              <w:rPr>
                <w:b/>
                <w:bCs/>
                <w:i/>
                <w:iCs/>
                <w:cs/>
              </w:rPr>
              <w:t>เงินมัดจำค่าเช่าและบริการ</w:t>
            </w:r>
          </w:p>
        </w:tc>
        <w:tc>
          <w:tcPr>
            <w:tcW w:w="794" w:type="pct"/>
          </w:tcPr>
          <w:p w14:paraId="392F1DC2" w14:textId="77777777" w:rsidR="00B21CCF" w:rsidRPr="00D92303" w:rsidRDefault="00B21CCF" w:rsidP="00B2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</w:p>
        </w:tc>
        <w:tc>
          <w:tcPr>
            <w:tcW w:w="137" w:type="pct"/>
          </w:tcPr>
          <w:p w14:paraId="5F95619C" w14:textId="77777777" w:rsidR="00B21CCF" w:rsidRPr="00D92303" w:rsidRDefault="00B21CCF" w:rsidP="00B2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</w:p>
        </w:tc>
        <w:tc>
          <w:tcPr>
            <w:tcW w:w="785" w:type="pct"/>
          </w:tcPr>
          <w:p w14:paraId="00CE781D" w14:textId="77777777" w:rsidR="00B21CCF" w:rsidRPr="00D92303" w:rsidRDefault="00B21CCF" w:rsidP="00B2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</w:p>
        </w:tc>
      </w:tr>
      <w:tr w:rsidR="00B21CCF" w:rsidRPr="00D92303" w14:paraId="42574251" w14:textId="77777777" w:rsidTr="007779ED">
        <w:trPr>
          <w:trHeight w:val="403"/>
        </w:trPr>
        <w:tc>
          <w:tcPr>
            <w:tcW w:w="3284" w:type="pct"/>
          </w:tcPr>
          <w:p w14:paraId="2AC0738A" w14:textId="14919FDC" w:rsidR="00B21CCF" w:rsidRPr="00D92303" w:rsidRDefault="00B21CCF" w:rsidP="00B21C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D92303">
              <w:rPr>
                <w:cs/>
              </w:rPr>
              <w:t>บริษัท ทรู มูฟ เอช ยูนิเวอร์แซล คอมมิวนิเคชั่น จำกัด</w:t>
            </w:r>
          </w:p>
        </w:tc>
        <w:tc>
          <w:tcPr>
            <w:tcW w:w="794" w:type="pct"/>
          </w:tcPr>
          <w:p w14:paraId="341D5066" w14:textId="78662628" w:rsidR="00B21CCF" w:rsidRPr="00D92303" w:rsidRDefault="00B21CCF" w:rsidP="00B2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  <w:r w:rsidRPr="0006005D">
              <w:t xml:space="preserve"> </w:t>
            </w:r>
            <w:r w:rsidRPr="00601BEE">
              <w:t>3</w:t>
            </w:r>
            <w:r w:rsidRPr="0006005D">
              <w:t>8,97</w:t>
            </w:r>
            <w:r w:rsidRPr="00601BEE">
              <w:t>0</w:t>
            </w:r>
            <w:r w:rsidRPr="0006005D">
              <w:t xml:space="preserve"> </w:t>
            </w:r>
          </w:p>
        </w:tc>
        <w:tc>
          <w:tcPr>
            <w:tcW w:w="137" w:type="pct"/>
          </w:tcPr>
          <w:p w14:paraId="63A215AB" w14:textId="77777777" w:rsidR="00B21CCF" w:rsidRPr="00D92303" w:rsidRDefault="00B21CCF" w:rsidP="00B2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cs/>
              </w:rPr>
            </w:pPr>
          </w:p>
        </w:tc>
        <w:tc>
          <w:tcPr>
            <w:tcW w:w="785" w:type="pct"/>
          </w:tcPr>
          <w:p w14:paraId="5C263F4D" w14:textId="0F47C1C7" w:rsidR="00B21CCF" w:rsidRPr="00D92303" w:rsidRDefault="00B21CCF" w:rsidP="00B2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  <w:r w:rsidRPr="001202BA">
              <w:t xml:space="preserve"> 47,</w:t>
            </w:r>
            <w:r w:rsidRPr="00601BEE">
              <w:t>012</w:t>
            </w:r>
            <w:r w:rsidRPr="001202BA">
              <w:t xml:space="preserve"> </w:t>
            </w:r>
          </w:p>
        </w:tc>
      </w:tr>
      <w:tr w:rsidR="00B21CCF" w:rsidRPr="00D92303" w14:paraId="0F0FAC56" w14:textId="77777777" w:rsidTr="007779ED">
        <w:trPr>
          <w:trHeight w:val="403"/>
        </w:trPr>
        <w:tc>
          <w:tcPr>
            <w:tcW w:w="3284" w:type="pct"/>
          </w:tcPr>
          <w:p w14:paraId="121C68DC" w14:textId="599207B5" w:rsidR="00B21CCF" w:rsidRPr="00D92303" w:rsidRDefault="00B21CCF" w:rsidP="00B21C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D92303">
              <w:rPr>
                <w:cs/>
              </w:rPr>
              <w:t>บริษัท ทรู คอร์ปอเรชั่น จำกัด (มหาชน)</w:t>
            </w:r>
          </w:p>
        </w:tc>
        <w:tc>
          <w:tcPr>
            <w:tcW w:w="794" w:type="pct"/>
          </w:tcPr>
          <w:p w14:paraId="66EF7648" w14:textId="4A5814AD" w:rsidR="00B21CCF" w:rsidRPr="00D92303" w:rsidRDefault="00B21CCF" w:rsidP="00B2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  <w:r w:rsidRPr="0006005D">
              <w:t xml:space="preserve"> </w:t>
            </w:r>
            <w:r w:rsidRPr="00601BEE">
              <w:t>1</w:t>
            </w:r>
            <w:r w:rsidRPr="0006005D">
              <w:t>8,</w:t>
            </w:r>
            <w:r w:rsidRPr="00601BEE">
              <w:t>1</w:t>
            </w:r>
            <w:r w:rsidRPr="0006005D">
              <w:t xml:space="preserve">86 </w:t>
            </w:r>
          </w:p>
        </w:tc>
        <w:tc>
          <w:tcPr>
            <w:tcW w:w="137" w:type="pct"/>
          </w:tcPr>
          <w:p w14:paraId="0B998CC0" w14:textId="77777777" w:rsidR="00B21CCF" w:rsidRPr="00D92303" w:rsidRDefault="00B21CCF" w:rsidP="00B2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cs/>
              </w:rPr>
            </w:pPr>
          </w:p>
        </w:tc>
        <w:tc>
          <w:tcPr>
            <w:tcW w:w="785" w:type="pct"/>
          </w:tcPr>
          <w:p w14:paraId="1CB962CA" w14:textId="09790B8A" w:rsidR="00B21CCF" w:rsidRPr="00D92303" w:rsidRDefault="00B21CCF" w:rsidP="00B2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  <w:r w:rsidRPr="001202BA">
              <w:t xml:space="preserve"> </w:t>
            </w:r>
            <w:r w:rsidRPr="00601BEE">
              <w:t>1</w:t>
            </w:r>
            <w:r w:rsidRPr="001202BA">
              <w:t xml:space="preserve">9,974 </w:t>
            </w:r>
          </w:p>
        </w:tc>
      </w:tr>
      <w:tr w:rsidR="00B21CCF" w:rsidRPr="00D92303" w14:paraId="1F95B4C1" w14:textId="77777777" w:rsidTr="007779ED">
        <w:trPr>
          <w:trHeight w:val="403"/>
        </w:trPr>
        <w:tc>
          <w:tcPr>
            <w:tcW w:w="3284" w:type="pct"/>
          </w:tcPr>
          <w:p w14:paraId="0E8989CC" w14:textId="411CBC44" w:rsidR="00B21CCF" w:rsidRPr="00D92303" w:rsidRDefault="00B21CCF" w:rsidP="00B21C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42676E">
              <w:rPr>
                <w:cs/>
              </w:rPr>
              <w:t>บริษัท ซุปเปอร์เซฟเซอร์วิส จำกัด</w:t>
            </w:r>
          </w:p>
        </w:tc>
        <w:tc>
          <w:tcPr>
            <w:tcW w:w="794" w:type="pct"/>
          </w:tcPr>
          <w:p w14:paraId="4D780052" w14:textId="400BDE4D" w:rsidR="00B21CCF" w:rsidRPr="00D92303" w:rsidRDefault="00B21CCF" w:rsidP="00B2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  <w:r w:rsidRPr="0006005D">
              <w:t xml:space="preserve"> </w:t>
            </w:r>
            <w:r w:rsidRPr="00601BEE">
              <w:t>12</w:t>
            </w:r>
            <w:r w:rsidRPr="0006005D">
              <w:t>,5</w:t>
            </w:r>
            <w:r w:rsidRPr="00601BEE">
              <w:t>0</w:t>
            </w:r>
            <w:r w:rsidRPr="0006005D">
              <w:t xml:space="preserve">8 </w:t>
            </w:r>
          </w:p>
        </w:tc>
        <w:tc>
          <w:tcPr>
            <w:tcW w:w="137" w:type="pct"/>
          </w:tcPr>
          <w:p w14:paraId="0FB11FE3" w14:textId="77777777" w:rsidR="00B21CCF" w:rsidRPr="00D92303" w:rsidRDefault="00B21CCF" w:rsidP="00B2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</w:p>
        </w:tc>
        <w:tc>
          <w:tcPr>
            <w:tcW w:w="785" w:type="pct"/>
          </w:tcPr>
          <w:p w14:paraId="1920EFA1" w14:textId="37EC3ADA" w:rsidR="00B21CCF" w:rsidRPr="00D92303" w:rsidRDefault="00B21CCF" w:rsidP="00B2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  <w:r w:rsidRPr="001202BA">
              <w:t xml:space="preserve"> </w:t>
            </w:r>
            <w:r w:rsidRPr="00601BEE">
              <w:t>11</w:t>
            </w:r>
            <w:r w:rsidRPr="001202BA">
              <w:t xml:space="preserve">,767 </w:t>
            </w:r>
          </w:p>
        </w:tc>
      </w:tr>
      <w:tr w:rsidR="00B21CCF" w:rsidRPr="00D92303" w14:paraId="3A6B72D3" w14:textId="77777777" w:rsidTr="007779ED">
        <w:trPr>
          <w:trHeight w:val="403"/>
        </w:trPr>
        <w:tc>
          <w:tcPr>
            <w:tcW w:w="3284" w:type="pct"/>
          </w:tcPr>
          <w:p w14:paraId="72F353DF" w14:textId="4CC2B68E" w:rsidR="00B21CCF" w:rsidRPr="00D92303" w:rsidRDefault="00B21CCF" w:rsidP="00B21C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D92303">
              <w:rPr>
                <w:cs/>
              </w:rPr>
              <w:t>บริษัท ทรู อินเทอร์เน็ต ดาต้า เซ็นเตอร์ จำกัด</w:t>
            </w:r>
          </w:p>
        </w:tc>
        <w:tc>
          <w:tcPr>
            <w:tcW w:w="794" w:type="pct"/>
          </w:tcPr>
          <w:p w14:paraId="7BE58B8B" w14:textId="7E23268E" w:rsidR="00B21CCF" w:rsidRPr="00D92303" w:rsidRDefault="00B21CCF" w:rsidP="00B2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  <w:r w:rsidRPr="0006005D">
              <w:t xml:space="preserve"> 6,886 </w:t>
            </w:r>
          </w:p>
        </w:tc>
        <w:tc>
          <w:tcPr>
            <w:tcW w:w="137" w:type="pct"/>
          </w:tcPr>
          <w:p w14:paraId="30275C3E" w14:textId="77777777" w:rsidR="00B21CCF" w:rsidRPr="00D92303" w:rsidRDefault="00B21CCF" w:rsidP="00B2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</w:p>
        </w:tc>
        <w:tc>
          <w:tcPr>
            <w:tcW w:w="785" w:type="pct"/>
          </w:tcPr>
          <w:p w14:paraId="710A7D07" w14:textId="496A8599" w:rsidR="00B21CCF" w:rsidRPr="00D92303" w:rsidRDefault="00B21CCF" w:rsidP="00B2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  <w:r w:rsidRPr="001202BA">
              <w:t xml:space="preserve"> 6,657 </w:t>
            </w:r>
          </w:p>
        </w:tc>
      </w:tr>
      <w:tr w:rsidR="00B21CCF" w:rsidRPr="00D92303" w14:paraId="43D13EA7" w14:textId="77777777" w:rsidTr="007779ED">
        <w:trPr>
          <w:trHeight w:val="403"/>
        </w:trPr>
        <w:tc>
          <w:tcPr>
            <w:tcW w:w="3284" w:type="pct"/>
          </w:tcPr>
          <w:p w14:paraId="3C9FF031" w14:textId="784EA4B4" w:rsidR="00B21CCF" w:rsidRPr="00D92303" w:rsidRDefault="00B21CCF" w:rsidP="00B21C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954C36">
              <w:rPr>
                <w:cs/>
              </w:rPr>
              <w:t>บริษัท แวลู ครีเอชั่น คอนซัลติ้ง จำกัด</w:t>
            </w:r>
          </w:p>
        </w:tc>
        <w:tc>
          <w:tcPr>
            <w:tcW w:w="794" w:type="pct"/>
          </w:tcPr>
          <w:p w14:paraId="5ECE6CE1" w14:textId="0C75B789" w:rsidR="00B21CCF" w:rsidRPr="00D92303" w:rsidRDefault="00B21CCF" w:rsidP="00B2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  <w:r w:rsidRPr="0006005D">
              <w:t xml:space="preserve"> </w:t>
            </w:r>
            <w:r w:rsidRPr="00601BEE">
              <w:t>3</w:t>
            </w:r>
            <w:r w:rsidRPr="0006005D">
              <w:t>,7</w:t>
            </w:r>
            <w:r w:rsidRPr="00601BEE">
              <w:t>21</w:t>
            </w:r>
            <w:r w:rsidRPr="0006005D">
              <w:t xml:space="preserve"> </w:t>
            </w:r>
          </w:p>
        </w:tc>
        <w:tc>
          <w:tcPr>
            <w:tcW w:w="137" w:type="pct"/>
          </w:tcPr>
          <w:p w14:paraId="3033E5DB" w14:textId="77777777" w:rsidR="00B21CCF" w:rsidRPr="00D92303" w:rsidRDefault="00B21CCF" w:rsidP="00B2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</w:p>
        </w:tc>
        <w:tc>
          <w:tcPr>
            <w:tcW w:w="785" w:type="pct"/>
          </w:tcPr>
          <w:p w14:paraId="5205CE89" w14:textId="1C812DEE" w:rsidR="00B21CCF" w:rsidRPr="00D92303" w:rsidRDefault="00B21CCF" w:rsidP="00B2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  <w:r w:rsidRPr="001202BA">
              <w:t xml:space="preserve"> </w:t>
            </w:r>
            <w:r w:rsidRPr="00601BEE">
              <w:t>3</w:t>
            </w:r>
            <w:r w:rsidRPr="001202BA">
              <w:t>,6</w:t>
            </w:r>
            <w:r w:rsidRPr="00601BEE">
              <w:t>0</w:t>
            </w:r>
            <w:r w:rsidRPr="001202BA">
              <w:t xml:space="preserve">6 </w:t>
            </w:r>
          </w:p>
        </w:tc>
      </w:tr>
      <w:tr w:rsidR="00B21CCF" w:rsidRPr="00D92303" w14:paraId="166D112B" w14:textId="77777777" w:rsidTr="007779ED">
        <w:trPr>
          <w:trHeight w:val="403"/>
        </w:trPr>
        <w:tc>
          <w:tcPr>
            <w:tcW w:w="3284" w:type="pct"/>
          </w:tcPr>
          <w:p w14:paraId="607860DB" w14:textId="27ACCD74" w:rsidR="00B21CCF" w:rsidRPr="00D92303" w:rsidRDefault="00B21CCF" w:rsidP="00B21C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D92303">
              <w:rPr>
                <w:cs/>
              </w:rPr>
              <w:t>บริษัท เครือเจริญโภคภัณฑ์ จำกัด</w:t>
            </w:r>
          </w:p>
        </w:tc>
        <w:tc>
          <w:tcPr>
            <w:tcW w:w="794" w:type="pct"/>
          </w:tcPr>
          <w:p w14:paraId="0528900C" w14:textId="7BDB5AEE" w:rsidR="00B21CCF" w:rsidRPr="00D92303" w:rsidRDefault="00B21CCF" w:rsidP="00B2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  <w:r w:rsidRPr="0006005D">
              <w:t xml:space="preserve"> </w:t>
            </w:r>
            <w:r w:rsidRPr="00601BEE">
              <w:t>3</w:t>
            </w:r>
            <w:r w:rsidRPr="0006005D">
              <w:t>,49</w:t>
            </w:r>
            <w:r w:rsidRPr="00601BEE">
              <w:t>1</w:t>
            </w:r>
            <w:r w:rsidRPr="0006005D">
              <w:t xml:space="preserve"> </w:t>
            </w:r>
          </w:p>
        </w:tc>
        <w:tc>
          <w:tcPr>
            <w:tcW w:w="137" w:type="pct"/>
          </w:tcPr>
          <w:p w14:paraId="002AD1B6" w14:textId="77777777" w:rsidR="00B21CCF" w:rsidRPr="00D92303" w:rsidRDefault="00B21CCF" w:rsidP="00B2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</w:p>
        </w:tc>
        <w:tc>
          <w:tcPr>
            <w:tcW w:w="785" w:type="pct"/>
          </w:tcPr>
          <w:p w14:paraId="05BBF32F" w14:textId="0AFF6FF1" w:rsidR="00B21CCF" w:rsidRPr="00D92303" w:rsidRDefault="00B21CCF" w:rsidP="00B2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  <w:r w:rsidRPr="001202BA">
              <w:t xml:space="preserve"> </w:t>
            </w:r>
            <w:r w:rsidRPr="00601BEE">
              <w:t>3</w:t>
            </w:r>
            <w:r w:rsidRPr="001202BA">
              <w:t>,4</w:t>
            </w:r>
            <w:r w:rsidRPr="00601BEE">
              <w:t>02</w:t>
            </w:r>
            <w:r w:rsidRPr="001202BA">
              <w:t xml:space="preserve"> </w:t>
            </w:r>
          </w:p>
        </w:tc>
      </w:tr>
      <w:tr w:rsidR="00B21CCF" w:rsidRPr="00D92303" w14:paraId="677F85C8" w14:textId="77777777" w:rsidTr="007B4CC5">
        <w:trPr>
          <w:trHeight w:val="403"/>
        </w:trPr>
        <w:tc>
          <w:tcPr>
            <w:tcW w:w="3284" w:type="pct"/>
          </w:tcPr>
          <w:p w14:paraId="17393BD8" w14:textId="10199EB3" w:rsidR="00B21CCF" w:rsidRPr="00D92303" w:rsidRDefault="00B21CCF" w:rsidP="00B21C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D92303">
              <w:rPr>
                <w:cs/>
              </w:rPr>
              <w:t>บริษัท ทรู จีเอส จำกัด</w:t>
            </w:r>
          </w:p>
        </w:tc>
        <w:tc>
          <w:tcPr>
            <w:tcW w:w="794" w:type="pct"/>
          </w:tcPr>
          <w:p w14:paraId="09B97D0D" w14:textId="43FA8A96" w:rsidR="00B21CCF" w:rsidRPr="00D92303" w:rsidRDefault="00B21CCF" w:rsidP="00B2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  <w:r w:rsidRPr="0006005D">
              <w:t xml:space="preserve"> </w:t>
            </w:r>
            <w:r w:rsidRPr="00601BEE">
              <w:t>3</w:t>
            </w:r>
            <w:r w:rsidRPr="0006005D">
              <w:t>,4</w:t>
            </w:r>
            <w:r w:rsidRPr="00601BEE">
              <w:t>2</w:t>
            </w:r>
            <w:r w:rsidRPr="0006005D">
              <w:t xml:space="preserve">5 </w:t>
            </w:r>
          </w:p>
        </w:tc>
        <w:tc>
          <w:tcPr>
            <w:tcW w:w="137" w:type="pct"/>
          </w:tcPr>
          <w:p w14:paraId="2BFF1C50" w14:textId="77777777" w:rsidR="00B21CCF" w:rsidRPr="00D92303" w:rsidRDefault="00B21CCF" w:rsidP="00B2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</w:p>
        </w:tc>
        <w:tc>
          <w:tcPr>
            <w:tcW w:w="785" w:type="pct"/>
          </w:tcPr>
          <w:p w14:paraId="74EDF290" w14:textId="00FCE3B4" w:rsidR="00B21CCF" w:rsidRPr="00D92303" w:rsidRDefault="00B21CCF" w:rsidP="00B2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  <w:r w:rsidRPr="001202BA">
              <w:t xml:space="preserve"> </w:t>
            </w:r>
            <w:r w:rsidRPr="00601BEE">
              <w:t>3</w:t>
            </w:r>
            <w:r w:rsidRPr="001202BA">
              <w:t xml:space="preserve">,886 </w:t>
            </w:r>
          </w:p>
        </w:tc>
      </w:tr>
      <w:tr w:rsidR="00F44683" w:rsidRPr="00D92303" w14:paraId="170A786E" w14:textId="77777777" w:rsidTr="007B4CC5">
        <w:trPr>
          <w:trHeight w:val="403"/>
        </w:trPr>
        <w:tc>
          <w:tcPr>
            <w:tcW w:w="3284" w:type="pct"/>
          </w:tcPr>
          <w:p w14:paraId="4AF9CCF5" w14:textId="4EBD7C83" w:rsidR="00F44683" w:rsidRPr="00D92303" w:rsidRDefault="00F44683" w:rsidP="00F446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D92303">
              <w:rPr>
                <w:cs/>
              </w:rPr>
              <w:t>บริษัท ทรู อินเทอร์เน็ต คอร์ปอเรชั่น จำกัด</w:t>
            </w:r>
          </w:p>
        </w:tc>
        <w:tc>
          <w:tcPr>
            <w:tcW w:w="794" w:type="pct"/>
          </w:tcPr>
          <w:p w14:paraId="6C38A5B9" w14:textId="22C40CA3" w:rsidR="00F44683" w:rsidRPr="0006005D" w:rsidRDefault="007F52A6" w:rsidP="00F4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  <w:r>
              <w:t>3,049</w:t>
            </w:r>
          </w:p>
        </w:tc>
        <w:tc>
          <w:tcPr>
            <w:tcW w:w="137" w:type="pct"/>
          </w:tcPr>
          <w:p w14:paraId="543A986D" w14:textId="77777777" w:rsidR="00F44683" w:rsidRPr="00D92303" w:rsidRDefault="00F44683" w:rsidP="00F4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</w:p>
        </w:tc>
        <w:tc>
          <w:tcPr>
            <w:tcW w:w="785" w:type="pct"/>
          </w:tcPr>
          <w:p w14:paraId="66F66EED" w14:textId="0EABA830" w:rsidR="00F44683" w:rsidRPr="001202BA" w:rsidRDefault="007F52A6" w:rsidP="00F4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  <w:r>
              <w:t>6,555</w:t>
            </w:r>
          </w:p>
        </w:tc>
      </w:tr>
      <w:tr w:rsidR="00F44683" w:rsidRPr="00D92303" w14:paraId="5CB52004" w14:textId="77777777" w:rsidTr="007B4CC5">
        <w:trPr>
          <w:trHeight w:val="403"/>
        </w:trPr>
        <w:tc>
          <w:tcPr>
            <w:tcW w:w="3284" w:type="pct"/>
          </w:tcPr>
          <w:p w14:paraId="052B55EB" w14:textId="77777777" w:rsidR="00F44683" w:rsidRPr="00D92303" w:rsidRDefault="00F44683" w:rsidP="00F446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D92303">
              <w:rPr>
                <w:cs/>
              </w:rPr>
              <w:t>กิจการอื่นที่เกี่ยวข้องกัน</w:t>
            </w:r>
          </w:p>
        </w:tc>
        <w:tc>
          <w:tcPr>
            <w:tcW w:w="794" w:type="pct"/>
            <w:tcBorders>
              <w:bottom w:val="single" w:sz="4" w:space="0" w:color="auto"/>
            </w:tcBorders>
          </w:tcPr>
          <w:p w14:paraId="6A8BC075" w14:textId="79FC61E4" w:rsidR="00F44683" w:rsidRPr="00D92303" w:rsidRDefault="00F44683" w:rsidP="00F4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  <w:r w:rsidRPr="0006005D">
              <w:t xml:space="preserve"> </w:t>
            </w:r>
            <w:r w:rsidRPr="00601BEE">
              <w:t>1</w:t>
            </w:r>
            <w:r w:rsidR="007F52A6">
              <w:t>4,783</w:t>
            </w:r>
            <w:r w:rsidRPr="0006005D">
              <w:t xml:space="preserve"> </w:t>
            </w:r>
          </w:p>
        </w:tc>
        <w:tc>
          <w:tcPr>
            <w:tcW w:w="137" w:type="pct"/>
          </w:tcPr>
          <w:p w14:paraId="0E63292A" w14:textId="77777777" w:rsidR="00F44683" w:rsidRPr="00D92303" w:rsidRDefault="00F44683" w:rsidP="00F4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0D2EEFE0" w14:textId="0DCAAB1A" w:rsidR="00F44683" w:rsidRPr="00D92303" w:rsidRDefault="00623EDF" w:rsidP="00F4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  <w:r>
              <w:t>19,060</w:t>
            </w:r>
          </w:p>
        </w:tc>
      </w:tr>
      <w:tr w:rsidR="00F44683" w:rsidRPr="00D92303" w14:paraId="123D9EA1" w14:textId="77777777" w:rsidTr="007779ED">
        <w:trPr>
          <w:trHeight w:val="403"/>
        </w:trPr>
        <w:tc>
          <w:tcPr>
            <w:tcW w:w="3284" w:type="pct"/>
            <w:hideMark/>
          </w:tcPr>
          <w:p w14:paraId="2B9A29C6" w14:textId="77777777" w:rsidR="00F44683" w:rsidRPr="00D92303" w:rsidRDefault="00F44683" w:rsidP="00F446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b/>
                <w:bCs/>
              </w:rPr>
            </w:pPr>
            <w:r w:rsidRPr="00D92303">
              <w:rPr>
                <w:b/>
                <w:bCs/>
                <w:cs/>
              </w:rPr>
              <w:t>รวม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14F1F" w14:textId="2A385DD1" w:rsidR="00F44683" w:rsidRPr="00D92303" w:rsidRDefault="00F44683" w:rsidP="00F4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b/>
                <w:bCs/>
              </w:rPr>
            </w:pPr>
            <w:r w:rsidRPr="00A05585">
              <w:rPr>
                <w:b/>
                <w:bCs/>
              </w:rPr>
              <w:t xml:space="preserve"> </w:t>
            </w:r>
            <w:r w:rsidRPr="00601BEE">
              <w:rPr>
                <w:b/>
                <w:bCs/>
              </w:rPr>
              <w:t>10</w:t>
            </w:r>
            <w:r w:rsidRPr="00A05585">
              <w:rPr>
                <w:b/>
                <w:bCs/>
              </w:rPr>
              <w:t>5,</w:t>
            </w:r>
            <w:r w:rsidRPr="00601BEE">
              <w:rPr>
                <w:b/>
                <w:bCs/>
              </w:rPr>
              <w:t>01</w:t>
            </w:r>
            <w:r w:rsidRPr="00A05585">
              <w:rPr>
                <w:b/>
                <w:bCs/>
              </w:rPr>
              <w:t xml:space="preserve">9 </w:t>
            </w:r>
          </w:p>
        </w:tc>
        <w:tc>
          <w:tcPr>
            <w:tcW w:w="137" w:type="pct"/>
          </w:tcPr>
          <w:p w14:paraId="688528F5" w14:textId="77777777" w:rsidR="00F44683" w:rsidRPr="00D92303" w:rsidRDefault="00F44683" w:rsidP="00F4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b/>
                <w:bCs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8130E5" w14:textId="21AF9115" w:rsidR="00F44683" w:rsidRPr="00D92303" w:rsidRDefault="00F44683" w:rsidP="00F4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b/>
                <w:bCs/>
              </w:rPr>
            </w:pPr>
            <w:r w:rsidRPr="00601BEE">
              <w:rPr>
                <w:b/>
                <w:bCs/>
              </w:rPr>
              <w:t>121</w:t>
            </w:r>
            <w:r>
              <w:rPr>
                <w:b/>
                <w:bCs/>
              </w:rPr>
              <w:t>,9</w:t>
            </w:r>
            <w:r w:rsidRPr="00601BEE">
              <w:rPr>
                <w:b/>
                <w:bCs/>
              </w:rPr>
              <w:t>1</w:t>
            </w:r>
            <w:r>
              <w:rPr>
                <w:b/>
                <w:bCs/>
              </w:rPr>
              <w:t>9</w:t>
            </w:r>
          </w:p>
        </w:tc>
      </w:tr>
      <w:tr w:rsidR="00F44683" w:rsidRPr="00D92303" w14:paraId="609BEB88" w14:textId="77777777" w:rsidTr="007779ED">
        <w:trPr>
          <w:trHeight w:val="403"/>
        </w:trPr>
        <w:tc>
          <w:tcPr>
            <w:tcW w:w="3284" w:type="pct"/>
          </w:tcPr>
          <w:p w14:paraId="6A5D2CE6" w14:textId="77777777" w:rsidR="00F44683" w:rsidRPr="00D11021" w:rsidRDefault="00F44683" w:rsidP="00F4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29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794" w:type="pct"/>
            <w:tcBorders>
              <w:top w:val="double" w:sz="4" w:space="0" w:color="auto"/>
              <w:left w:val="nil"/>
              <w:right w:val="nil"/>
            </w:tcBorders>
          </w:tcPr>
          <w:p w14:paraId="13906CCB" w14:textId="77777777" w:rsidR="00F44683" w:rsidRPr="00D92303" w:rsidRDefault="00F44683" w:rsidP="00F4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29"/>
              <w:jc w:val="thaiDistribute"/>
              <w:rPr>
                <w:cs/>
              </w:rPr>
            </w:pPr>
          </w:p>
        </w:tc>
        <w:tc>
          <w:tcPr>
            <w:tcW w:w="137" w:type="pct"/>
          </w:tcPr>
          <w:p w14:paraId="26AA572D" w14:textId="77777777" w:rsidR="00F44683" w:rsidRPr="00D92303" w:rsidRDefault="00F44683" w:rsidP="00F4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29"/>
              <w:jc w:val="thaiDistribute"/>
            </w:pPr>
          </w:p>
        </w:tc>
        <w:tc>
          <w:tcPr>
            <w:tcW w:w="785" w:type="pct"/>
            <w:tcBorders>
              <w:top w:val="double" w:sz="4" w:space="0" w:color="auto"/>
              <w:left w:val="nil"/>
              <w:right w:val="nil"/>
            </w:tcBorders>
          </w:tcPr>
          <w:p w14:paraId="6FDF325C" w14:textId="77777777" w:rsidR="00F44683" w:rsidRPr="00D92303" w:rsidRDefault="00F44683" w:rsidP="00F4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29"/>
              <w:jc w:val="thaiDistribute"/>
            </w:pPr>
          </w:p>
        </w:tc>
      </w:tr>
      <w:tr w:rsidR="00F44683" w:rsidRPr="00D92303" w14:paraId="757545D3" w14:textId="77777777" w:rsidTr="007779ED">
        <w:trPr>
          <w:trHeight w:val="403"/>
        </w:trPr>
        <w:tc>
          <w:tcPr>
            <w:tcW w:w="3284" w:type="pct"/>
            <w:hideMark/>
          </w:tcPr>
          <w:p w14:paraId="00D9B372" w14:textId="77777777" w:rsidR="00F44683" w:rsidRPr="00D92303" w:rsidRDefault="00F44683" w:rsidP="00F446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b/>
                <w:bCs/>
                <w:i/>
                <w:iCs/>
                <w:cs/>
              </w:rPr>
            </w:pPr>
            <w:r w:rsidRPr="00D92303">
              <w:rPr>
                <w:b/>
                <w:bCs/>
                <w:i/>
                <w:iCs/>
                <w:cs/>
              </w:rPr>
              <w:t>เงินกู้ยืมระยะยาว</w:t>
            </w:r>
          </w:p>
        </w:tc>
        <w:tc>
          <w:tcPr>
            <w:tcW w:w="794" w:type="pct"/>
            <w:tcBorders>
              <w:left w:val="nil"/>
              <w:right w:val="nil"/>
            </w:tcBorders>
          </w:tcPr>
          <w:p w14:paraId="3AC5C972" w14:textId="77777777" w:rsidR="00F44683" w:rsidRPr="00D92303" w:rsidRDefault="00F44683" w:rsidP="00F4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</w:p>
        </w:tc>
        <w:tc>
          <w:tcPr>
            <w:tcW w:w="137" w:type="pct"/>
          </w:tcPr>
          <w:p w14:paraId="50CDFA9F" w14:textId="77777777" w:rsidR="00F44683" w:rsidRPr="00D92303" w:rsidRDefault="00F44683" w:rsidP="00F4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</w:p>
        </w:tc>
        <w:tc>
          <w:tcPr>
            <w:tcW w:w="785" w:type="pct"/>
            <w:tcBorders>
              <w:left w:val="nil"/>
              <w:right w:val="nil"/>
            </w:tcBorders>
          </w:tcPr>
          <w:p w14:paraId="091493C3" w14:textId="77777777" w:rsidR="00F44683" w:rsidRPr="00D92303" w:rsidRDefault="00F44683" w:rsidP="00F4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</w:p>
        </w:tc>
      </w:tr>
      <w:tr w:rsidR="00F44683" w:rsidRPr="00D92303" w14:paraId="14E92851" w14:textId="77777777" w:rsidTr="007779ED">
        <w:trPr>
          <w:trHeight w:val="403"/>
        </w:trPr>
        <w:tc>
          <w:tcPr>
            <w:tcW w:w="3284" w:type="pct"/>
            <w:hideMark/>
          </w:tcPr>
          <w:p w14:paraId="2F04B361" w14:textId="77777777" w:rsidR="00F44683" w:rsidRPr="00D92303" w:rsidRDefault="00F44683" w:rsidP="00F446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b/>
                <w:bCs/>
                <w:cs/>
              </w:rPr>
            </w:pPr>
            <w:r w:rsidRPr="00D92303">
              <w:rPr>
                <w:cs/>
              </w:rPr>
              <w:t>ธนาคารกรุงเทพ</w:t>
            </w:r>
            <w:r w:rsidRPr="00D92303">
              <w:t xml:space="preserve"> </w:t>
            </w:r>
            <w:r w:rsidRPr="00D92303">
              <w:rPr>
                <w:cs/>
              </w:rPr>
              <w:t>จำกัด (มหาชน)</w:t>
            </w:r>
          </w:p>
        </w:tc>
        <w:tc>
          <w:tcPr>
            <w:tcW w:w="794" w:type="pct"/>
            <w:tcBorders>
              <w:left w:val="nil"/>
              <w:bottom w:val="double" w:sz="4" w:space="0" w:color="auto"/>
              <w:right w:val="nil"/>
            </w:tcBorders>
          </w:tcPr>
          <w:p w14:paraId="6262504D" w14:textId="15ED8706" w:rsidR="00F44683" w:rsidRPr="00D92303" w:rsidRDefault="00F44683" w:rsidP="00F4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b/>
                <w:bCs/>
              </w:rPr>
            </w:pPr>
            <w:r>
              <w:rPr>
                <w:b/>
                <w:bCs/>
              </w:rPr>
              <w:t>687,6</w:t>
            </w:r>
            <w:r w:rsidRPr="00601BEE">
              <w:rPr>
                <w:b/>
                <w:bCs/>
              </w:rPr>
              <w:t>00</w:t>
            </w:r>
          </w:p>
        </w:tc>
        <w:tc>
          <w:tcPr>
            <w:tcW w:w="137" w:type="pct"/>
          </w:tcPr>
          <w:p w14:paraId="70AF7F6C" w14:textId="77777777" w:rsidR="00F44683" w:rsidRPr="00D92303" w:rsidRDefault="00F44683" w:rsidP="00F4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  <w:rPr>
                <w:b/>
                <w:bCs/>
              </w:rPr>
            </w:pPr>
          </w:p>
        </w:tc>
        <w:tc>
          <w:tcPr>
            <w:tcW w:w="785" w:type="pct"/>
            <w:tcBorders>
              <w:left w:val="nil"/>
              <w:bottom w:val="double" w:sz="4" w:space="0" w:color="auto"/>
              <w:right w:val="nil"/>
            </w:tcBorders>
          </w:tcPr>
          <w:p w14:paraId="17B85031" w14:textId="0C8C4D5A" w:rsidR="00F44683" w:rsidRPr="00D92303" w:rsidRDefault="00F44683" w:rsidP="00F4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right="-87"/>
            </w:pPr>
            <w:r w:rsidRPr="00D92303">
              <w:rPr>
                <w:b/>
                <w:bCs/>
              </w:rPr>
              <w:t>768,</w:t>
            </w:r>
            <w:r w:rsidRPr="00601BEE">
              <w:rPr>
                <w:b/>
                <w:bCs/>
              </w:rPr>
              <w:t>200</w:t>
            </w:r>
          </w:p>
        </w:tc>
      </w:tr>
    </w:tbl>
    <w:p w14:paraId="4AEB91E8" w14:textId="77777777" w:rsidR="00DC7129" w:rsidRPr="00D11021" w:rsidRDefault="00DC7129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b/>
          <w:bCs/>
          <w:i/>
          <w:iCs/>
          <w:sz w:val="28"/>
          <w:szCs w:val="28"/>
          <w:lang w:val="en-GB"/>
        </w:rPr>
      </w:pPr>
    </w:p>
    <w:p w14:paraId="0AD35B99" w14:textId="14819987" w:rsidR="00190CDD" w:rsidRPr="00D92303" w:rsidRDefault="00190CDD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b/>
          <w:bCs/>
          <w:i/>
          <w:iCs/>
          <w:lang w:val="en-GB"/>
        </w:rPr>
      </w:pPr>
      <w:r w:rsidRPr="00D92303">
        <w:rPr>
          <w:rFonts w:hint="cs"/>
          <w:b/>
          <w:bCs/>
          <w:i/>
          <w:iCs/>
          <w:cs/>
          <w:lang w:val="en-GB"/>
        </w:rPr>
        <w:t>สัญญาสำคัญที่ทำกับกิจการที่เกี่ยวข้องกัน</w:t>
      </w:r>
    </w:p>
    <w:p w14:paraId="04136749" w14:textId="77777777" w:rsidR="00E546CB" w:rsidRPr="00D11021" w:rsidRDefault="00E546CB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sz w:val="28"/>
          <w:szCs w:val="28"/>
          <w:lang w:val="en-GB"/>
        </w:rPr>
      </w:pPr>
    </w:p>
    <w:p w14:paraId="1931EA97" w14:textId="20E19ACB" w:rsidR="00D918AA" w:rsidRPr="00D92303" w:rsidRDefault="00190CDD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lang w:val="en-GB"/>
        </w:rPr>
      </w:pPr>
      <w:r w:rsidRPr="00D92303">
        <w:rPr>
          <w:cs/>
          <w:lang w:val="en-GB"/>
        </w:rPr>
        <w:t>กองทรัสต์</w:t>
      </w:r>
      <w:r w:rsidRPr="00D92303">
        <w:rPr>
          <w:lang w:val="en-GB"/>
        </w:rPr>
        <w:t> (“</w:t>
      </w:r>
      <w:r w:rsidRPr="00D92303">
        <w:rPr>
          <w:cs/>
          <w:lang w:val="en-GB"/>
        </w:rPr>
        <w:t>ผู้ให้เช่าช่วง”)</w:t>
      </w:r>
      <w:r w:rsidRPr="00D92303">
        <w:rPr>
          <w:lang w:val="en-GB"/>
        </w:rPr>
        <w:t> </w:t>
      </w:r>
      <w:r w:rsidRPr="00D92303">
        <w:rPr>
          <w:cs/>
          <w:lang w:val="en-GB"/>
        </w:rPr>
        <w:t>ได้ลงนามในสัญญาเช่าช่วงพื้นที่ภายในอาคาร และสัญญาบริการพื้นที่กับบริษัทใหญ่</w:t>
      </w:r>
      <w:r w:rsidRPr="00D92303">
        <w:rPr>
          <w:lang w:val="en-GB"/>
        </w:rPr>
        <w:br/>
      </w:r>
      <w:r w:rsidRPr="00D92303">
        <w:rPr>
          <w:rFonts w:hint="cs"/>
          <w:cs/>
          <w:lang w:val="en-GB"/>
        </w:rPr>
        <w:t>ในลำดับสูงสุดของผู้บริหารอสังหาริมทรัพย์</w:t>
      </w:r>
      <w:r w:rsidRPr="00D92303">
        <w:rPr>
          <w:cs/>
          <w:lang w:val="en-GB"/>
        </w:rPr>
        <w:t>และกลุ่มบริษัทในเครือของผู้บริหารอสังหาริมทรัพย์ (</w:t>
      </w:r>
      <w:r w:rsidRPr="00D92303">
        <w:rPr>
          <w:lang w:val="en-GB"/>
        </w:rPr>
        <w:t>“</w:t>
      </w:r>
      <w:r w:rsidRPr="00D92303">
        <w:rPr>
          <w:cs/>
          <w:lang w:val="en-GB"/>
        </w:rPr>
        <w:t>ผู้เช่าช่วง</w:t>
      </w:r>
      <w:r w:rsidRPr="00D92303">
        <w:rPr>
          <w:lang w:val="en-GB"/>
        </w:rPr>
        <w:t>”</w:t>
      </w:r>
      <w:r w:rsidRPr="00D92303">
        <w:rPr>
          <w:cs/>
          <w:lang w:val="en-GB"/>
        </w:rPr>
        <w:t>)</w:t>
      </w:r>
      <w:r w:rsidRPr="00D92303">
        <w:rPr>
          <w:lang w:val="en-GB"/>
        </w:rPr>
        <w:br/>
      </w:r>
      <w:r w:rsidRPr="00D92303">
        <w:rPr>
          <w:cs/>
          <w:lang w:val="en-GB"/>
        </w:rPr>
        <w:t>เพื่อใช้ในการดำเนินธุรกิจ เป็นระยะเวลา</w:t>
      </w:r>
      <w:r w:rsidR="007E0913" w:rsidRPr="00D92303">
        <w:rPr>
          <w:rFonts w:hint="cs"/>
          <w:cs/>
          <w:lang w:val="en-GB"/>
        </w:rPr>
        <w:t>ไม่เกิน</w:t>
      </w:r>
      <w:r w:rsidR="00897225" w:rsidRPr="00D92303">
        <w:rPr>
          <w:rFonts w:hint="cs"/>
          <w:cs/>
          <w:lang w:val="en-GB"/>
        </w:rPr>
        <w:t xml:space="preserve"> </w:t>
      </w:r>
      <w:r w:rsidR="003D073E">
        <w:t>6</w:t>
      </w:r>
      <w:r w:rsidR="00897225" w:rsidRPr="00D92303">
        <w:t xml:space="preserve"> </w:t>
      </w:r>
      <w:r w:rsidRPr="00D92303">
        <w:rPr>
          <w:cs/>
          <w:lang w:val="en-GB"/>
        </w:rPr>
        <w:t>ปี ทั้งนี้คู่สัญญาสามารถต่ออายุสัญญา</w:t>
      </w:r>
      <w:r w:rsidR="00D56D7C" w:rsidRPr="00D92303">
        <w:rPr>
          <w:rFonts w:hint="cs"/>
          <w:cs/>
          <w:lang w:val="en-GB"/>
        </w:rPr>
        <w:t>ได้ไม่เกิน</w:t>
      </w:r>
      <w:r w:rsidRPr="00D92303">
        <w:rPr>
          <w:lang w:val="en-GB"/>
        </w:rPr>
        <w:t> </w:t>
      </w:r>
      <w:r w:rsidR="00601BEE" w:rsidRPr="00601BEE">
        <w:t>3</w:t>
      </w:r>
      <w:r w:rsidRPr="00D92303">
        <w:rPr>
          <w:lang w:val="en-GB"/>
        </w:rPr>
        <w:t> </w:t>
      </w:r>
      <w:r w:rsidRPr="00D92303">
        <w:rPr>
          <w:cs/>
          <w:lang w:val="en-GB"/>
        </w:rPr>
        <w:t>ปี ตามเงื่อนไข</w:t>
      </w:r>
      <w:r w:rsidR="004509A2" w:rsidRPr="00D92303">
        <w:rPr>
          <w:cs/>
          <w:lang w:val="en-GB"/>
        </w:rPr>
        <w:br/>
      </w:r>
      <w:r w:rsidRPr="00D92303">
        <w:rPr>
          <w:cs/>
          <w:lang w:val="en-GB"/>
        </w:rPr>
        <w:t>ของสัญญา ผู้เช่าช่วงต้องจ่ายค่าเช่ารายเดือนให้แก่ผู้ให้เช่าช่วงตลอดอายุสัญญา</w:t>
      </w:r>
    </w:p>
    <w:p w14:paraId="2570E255" w14:textId="582F37FB" w:rsidR="003E0D14" w:rsidRDefault="003E0D14" w:rsidP="00ED2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sz w:val="28"/>
          <w:szCs w:val="28"/>
          <w:lang w:val="en-GB"/>
        </w:rPr>
      </w:pPr>
    </w:p>
    <w:p w14:paraId="3415731C" w14:textId="6516FAD2" w:rsidR="003E0D14" w:rsidRDefault="003E0D14" w:rsidP="003E0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br w:type="page"/>
      </w:r>
    </w:p>
    <w:p w14:paraId="5681C38C" w14:textId="7D436BF0" w:rsidR="00410352" w:rsidRPr="00D92303" w:rsidRDefault="00536D35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rPr>
          <w:b/>
          <w:bCs/>
        </w:rPr>
      </w:pPr>
      <w:r w:rsidRPr="00D92303">
        <w:rPr>
          <w:b/>
          <w:bCs/>
          <w:snapToGrid w:val="0"/>
          <w:lang w:eastAsia="th-TH"/>
        </w:rPr>
        <w:t>6</w:t>
      </w:r>
      <w:r w:rsidR="00132F3C" w:rsidRPr="00D92303">
        <w:rPr>
          <w:b/>
          <w:bCs/>
          <w:snapToGrid w:val="0"/>
          <w:lang w:eastAsia="th-TH"/>
        </w:rPr>
        <w:tab/>
      </w:r>
      <w:r w:rsidR="00410352" w:rsidRPr="00D92303">
        <w:rPr>
          <w:b/>
          <w:bCs/>
          <w:cs/>
          <w:lang w:val="th-TH"/>
        </w:rPr>
        <w:t>เงินลงทุนในสิทธิการเช่าอสังหาริมทรัพย์ตามมูลค่ายุติธรรม</w:t>
      </w:r>
    </w:p>
    <w:p w14:paraId="4B37C8D8" w14:textId="77777777" w:rsidR="00410352" w:rsidRPr="00D11021" w:rsidRDefault="00410352" w:rsidP="00ED2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sz w:val="28"/>
          <w:szCs w:val="28"/>
          <w:lang w:val="en-GB"/>
        </w:rPr>
      </w:pPr>
    </w:p>
    <w:p w14:paraId="3620F164" w14:textId="299E91BE" w:rsidR="00410352" w:rsidRPr="00D92303" w:rsidRDefault="00410352" w:rsidP="00D92303">
      <w:pPr>
        <w:tabs>
          <w:tab w:val="clear" w:pos="680"/>
          <w:tab w:val="left" w:pos="360"/>
          <w:tab w:val="left" w:pos="540"/>
          <w:tab w:val="left" w:pos="1440"/>
          <w:tab w:val="left" w:pos="2160"/>
          <w:tab w:val="right" w:pos="7200"/>
          <w:tab w:val="right" w:pos="8540"/>
        </w:tabs>
        <w:spacing w:line="240" w:lineRule="auto"/>
        <w:ind w:left="540"/>
        <w:jc w:val="thaiDistribute"/>
      </w:pPr>
      <w:r w:rsidRPr="00D92303">
        <w:rPr>
          <w:cs/>
          <w:lang w:val="en-GB"/>
        </w:rPr>
        <w:t>รายการเคลื่อนไหวของเงินลงทุนในสิทธิการเช่าอสังหาริมทรัพย์</w:t>
      </w:r>
      <w:r w:rsidRPr="00D92303">
        <w:rPr>
          <w:cs/>
        </w:rPr>
        <w:t xml:space="preserve">สำหรับปีสิ้นสุดวันที่ </w:t>
      </w:r>
      <w:r w:rsidR="00601BEE" w:rsidRPr="00601BEE">
        <w:t>31</w:t>
      </w:r>
      <w:r w:rsidRPr="00D92303">
        <w:rPr>
          <w:cs/>
        </w:rPr>
        <w:t xml:space="preserve"> ธันวาคม </w:t>
      </w:r>
      <w:r w:rsidR="00601BEE" w:rsidRPr="00601BEE">
        <w:t>2</w:t>
      </w:r>
      <w:r w:rsidR="00536D35" w:rsidRPr="00D92303">
        <w:t>56</w:t>
      </w:r>
      <w:r w:rsidR="009F6ABD">
        <w:t>8</w:t>
      </w:r>
      <w:r w:rsidR="00A04CD5" w:rsidRPr="00D92303">
        <w:t xml:space="preserve"> </w:t>
      </w:r>
      <w:r w:rsidR="00A04CD5" w:rsidRPr="00D92303">
        <w:rPr>
          <w:cs/>
        </w:rPr>
        <w:t xml:space="preserve">และ </w:t>
      </w:r>
      <w:r w:rsidR="00601BEE" w:rsidRPr="00601BEE">
        <w:t>2</w:t>
      </w:r>
      <w:r w:rsidR="00536D35" w:rsidRPr="00D92303">
        <w:t>56</w:t>
      </w:r>
      <w:r w:rsidR="009F6ABD">
        <w:t>7</w:t>
      </w:r>
      <w:r w:rsidR="00A04CD5" w:rsidRPr="00D92303">
        <w:br/>
      </w:r>
      <w:r w:rsidRPr="00D92303">
        <w:rPr>
          <w:cs/>
        </w:rPr>
        <w:t>มีดังนี้</w:t>
      </w:r>
    </w:p>
    <w:p w14:paraId="28D96AE3" w14:textId="77777777" w:rsidR="00410352" w:rsidRPr="00D11021" w:rsidRDefault="00410352" w:rsidP="00ED2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sz w:val="28"/>
          <w:szCs w:val="28"/>
          <w:lang w:val="en-GB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439"/>
        <w:gridCol w:w="272"/>
        <w:gridCol w:w="1439"/>
      </w:tblGrid>
      <w:tr w:rsidR="0021544F" w:rsidRPr="00D92303" w14:paraId="46CF432D" w14:textId="77777777" w:rsidTr="0021544F">
        <w:trPr>
          <w:tblHeader/>
        </w:trPr>
        <w:tc>
          <w:tcPr>
            <w:tcW w:w="3284" w:type="pct"/>
          </w:tcPr>
          <w:p w14:paraId="37E64CF9" w14:textId="77777777" w:rsidR="00410352" w:rsidRPr="00D92303" w:rsidRDefault="00410352" w:rsidP="00D92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</w:pPr>
          </w:p>
        </w:tc>
        <w:tc>
          <w:tcPr>
            <w:tcW w:w="784" w:type="pct"/>
          </w:tcPr>
          <w:p w14:paraId="1923C360" w14:textId="660F35E8" w:rsidR="00410352" w:rsidRPr="00D92303" w:rsidRDefault="00601BEE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8"/>
              <w:jc w:val="center"/>
              <w:rPr>
                <w:cs/>
              </w:rPr>
            </w:pPr>
            <w:r w:rsidRPr="00601BEE">
              <w:t>2</w:t>
            </w:r>
            <w:r w:rsidR="00536D35" w:rsidRPr="00D92303">
              <w:t>56</w:t>
            </w:r>
            <w:r w:rsidR="009F6ABD">
              <w:t>8</w:t>
            </w:r>
          </w:p>
        </w:tc>
        <w:tc>
          <w:tcPr>
            <w:tcW w:w="148" w:type="pct"/>
          </w:tcPr>
          <w:p w14:paraId="0C0B0854" w14:textId="77777777" w:rsidR="00410352" w:rsidRPr="00D92303" w:rsidRDefault="00410352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</w:pPr>
          </w:p>
        </w:tc>
        <w:tc>
          <w:tcPr>
            <w:tcW w:w="784" w:type="pct"/>
          </w:tcPr>
          <w:p w14:paraId="1E4B38D0" w14:textId="74453589" w:rsidR="00410352" w:rsidRPr="00D92303" w:rsidRDefault="00601BEE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</w:pPr>
            <w:r w:rsidRPr="00601BEE">
              <w:rPr>
                <w:spacing w:val="-8"/>
              </w:rPr>
              <w:t>2</w:t>
            </w:r>
            <w:r w:rsidR="00536D35" w:rsidRPr="00D92303">
              <w:rPr>
                <w:spacing w:val="-8"/>
              </w:rPr>
              <w:t>56</w:t>
            </w:r>
            <w:r w:rsidR="009F6ABD">
              <w:rPr>
                <w:spacing w:val="-8"/>
              </w:rPr>
              <w:t>7</w:t>
            </w:r>
          </w:p>
        </w:tc>
      </w:tr>
      <w:tr w:rsidR="00410352" w:rsidRPr="00D92303" w14:paraId="06C1DFA6" w14:textId="77777777" w:rsidTr="0021544F">
        <w:trPr>
          <w:trHeight w:val="164"/>
          <w:tblHeader/>
        </w:trPr>
        <w:tc>
          <w:tcPr>
            <w:tcW w:w="3284" w:type="pct"/>
          </w:tcPr>
          <w:p w14:paraId="1850F75B" w14:textId="77777777" w:rsidR="00410352" w:rsidRPr="00D92303" w:rsidRDefault="00410352" w:rsidP="00D92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</w:pPr>
          </w:p>
        </w:tc>
        <w:tc>
          <w:tcPr>
            <w:tcW w:w="1716" w:type="pct"/>
            <w:gridSpan w:val="3"/>
          </w:tcPr>
          <w:p w14:paraId="752E2803" w14:textId="77777777" w:rsidR="00410352" w:rsidRPr="00D92303" w:rsidRDefault="00410352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6" w:right="-18"/>
              <w:jc w:val="center"/>
              <w:rPr>
                <w:i/>
                <w:iCs/>
                <w:cs/>
              </w:rPr>
            </w:pPr>
            <w:r w:rsidRPr="00D92303">
              <w:rPr>
                <w:i/>
                <w:iCs/>
                <w:cs/>
              </w:rPr>
              <w:t>(พันบาท)</w:t>
            </w:r>
          </w:p>
        </w:tc>
      </w:tr>
      <w:tr w:rsidR="0021544F" w:rsidRPr="00D92303" w14:paraId="1D51EBB4" w14:textId="77777777" w:rsidTr="0021544F">
        <w:tc>
          <w:tcPr>
            <w:tcW w:w="3284" w:type="pct"/>
            <w:hideMark/>
          </w:tcPr>
          <w:p w14:paraId="56AD8DCA" w14:textId="77777777" w:rsidR="00410352" w:rsidRPr="00D92303" w:rsidRDefault="00410352" w:rsidP="00D92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</w:pPr>
            <w:r w:rsidRPr="00D92303">
              <w:rPr>
                <w:b/>
                <w:bCs/>
                <w:cs/>
              </w:rPr>
              <w:t xml:space="preserve">เงินลงทุนในสิทธิการเช่าอสังหาริมทรัพย์ </w:t>
            </w:r>
            <w:r w:rsidRPr="00D92303">
              <w:rPr>
                <w:b/>
                <w:bCs/>
              </w:rPr>
              <w:t xml:space="preserve">- </w:t>
            </w:r>
            <w:r w:rsidRPr="00D92303">
              <w:rPr>
                <w:b/>
                <w:bCs/>
                <w:cs/>
              </w:rPr>
              <w:t>ราคาทุน</w:t>
            </w: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</w:tcPr>
          <w:p w14:paraId="5B2557D9" w14:textId="77777777" w:rsidR="00410352" w:rsidRPr="00D92303" w:rsidRDefault="00410352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ind w:right="29"/>
            </w:pPr>
          </w:p>
        </w:tc>
        <w:tc>
          <w:tcPr>
            <w:tcW w:w="148" w:type="pct"/>
            <w:tcBorders>
              <w:top w:val="nil"/>
              <w:left w:val="nil"/>
            </w:tcBorders>
          </w:tcPr>
          <w:p w14:paraId="42A7F507" w14:textId="77777777" w:rsidR="00410352" w:rsidRPr="00D92303" w:rsidRDefault="00410352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ind w:right="29"/>
            </w:pP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</w:tcPr>
          <w:p w14:paraId="406FD52D" w14:textId="77777777" w:rsidR="00410352" w:rsidRPr="00D92303" w:rsidRDefault="00410352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ind w:right="29"/>
            </w:pPr>
          </w:p>
        </w:tc>
      </w:tr>
      <w:tr w:rsidR="001E6ADC" w:rsidRPr="00D92303" w14:paraId="4A3E452C" w14:textId="77777777" w:rsidTr="00E379CB">
        <w:tc>
          <w:tcPr>
            <w:tcW w:w="3284" w:type="pct"/>
          </w:tcPr>
          <w:p w14:paraId="6ACC0F63" w14:textId="42783EB1" w:rsidR="001E6ADC" w:rsidRPr="00D92303" w:rsidRDefault="001E6ADC" w:rsidP="001E6A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cs/>
              </w:rPr>
            </w:pPr>
            <w:r w:rsidRPr="00D92303">
              <w:rPr>
                <w:cs/>
              </w:rPr>
              <w:t xml:space="preserve">เงินลงทุนในสิทธิการเช่าอสังหาริมทรัพย์ ณ วันที่ </w:t>
            </w:r>
            <w:r w:rsidR="00601BEE" w:rsidRPr="00601BEE">
              <w:t>1</w:t>
            </w:r>
            <w:r w:rsidRPr="00D92303">
              <w:t xml:space="preserve"> </w:t>
            </w:r>
            <w:r w:rsidRPr="00D92303">
              <w:rPr>
                <w:cs/>
              </w:rPr>
              <w:t>มกราคม</w:t>
            </w:r>
          </w:p>
        </w:tc>
        <w:tc>
          <w:tcPr>
            <w:tcW w:w="784" w:type="pct"/>
            <w:tcBorders>
              <w:left w:val="nil"/>
              <w:right w:val="nil"/>
            </w:tcBorders>
          </w:tcPr>
          <w:p w14:paraId="31772F3E" w14:textId="06671FDD" w:rsidR="001E6ADC" w:rsidRPr="001E6ADC" w:rsidRDefault="001E6ADC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spacing w:line="240" w:lineRule="auto"/>
              <w:ind w:right="-101"/>
            </w:pPr>
            <w:r w:rsidRPr="001E6ADC">
              <w:t>4,59</w:t>
            </w:r>
            <w:r w:rsidR="00601BEE" w:rsidRPr="00601BEE">
              <w:t>2</w:t>
            </w:r>
            <w:r w:rsidRPr="001E6ADC">
              <w:t>,</w:t>
            </w:r>
            <w:r w:rsidR="00601BEE" w:rsidRPr="00601BEE">
              <w:t>0</w:t>
            </w:r>
            <w:r w:rsidRPr="001E6ADC">
              <w:t>8</w:t>
            </w:r>
            <w:r w:rsidR="00601BEE" w:rsidRPr="00601BEE">
              <w:t>3</w:t>
            </w:r>
          </w:p>
        </w:tc>
        <w:tc>
          <w:tcPr>
            <w:tcW w:w="148" w:type="pct"/>
            <w:tcBorders>
              <w:left w:val="nil"/>
            </w:tcBorders>
          </w:tcPr>
          <w:p w14:paraId="445C351D" w14:textId="77777777" w:rsidR="001E6ADC" w:rsidRPr="00D92303" w:rsidRDefault="001E6ADC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spacing w:line="240" w:lineRule="auto"/>
              <w:ind w:right="-101"/>
            </w:pPr>
          </w:p>
        </w:tc>
        <w:tc>
          <w:tcPr>
            <w:tcW w:w="784" w:type="pct"/>
            <w:tcBorders>
              <w:left w:val="nil"/>
              <w:right w:val="nil"/>
            </w:tcBorders>
          </w:tcPr>
          <w:p w14:paraId="206E8057" w14:textId="4009956A" w:rsidR="001E6ADC" w:rsidRPr="00D92303" w:rsidRDefault="001E6ADC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</w:pPr>
            <w:r w:rsidRPr="00D92303">
              <w:t>4,589,</w:t>
            </w:r>
            <w:r w:rsidR="00601BEE" w:rsidRPr="00601BEE">
              <w:t>1</w:t>
            </w:r>
            <w:r w:rsidRPr="00D92303">
              <w:t>5</w:t>
            </w:r>
            <w:r w:rsidR="00601BEE" w:rsidRPr="00601BEE">
              <w:t>2</w:t>
            </w:r>
          </w:p>
        </w:tc>
      </w:tr>
      <w:tr w:rsidR="001E6ADC" w:rsidRPr="00D92303" w14:paraId="3CB6B6AA" w14:textId="77777777" w:rsidTr="00E379CB">
        <w:tc>
          <w:tcPr>
            <w:tcW w:w="3284" w:type="pct"/>
          </w:tcPr>
          <w:p w14:paraId="6F665032" w14:textId="45608ED6" w:rsidR="001E6ADC" w:rsidRPr="00D92303" w:rsidRDefault="001E6ADC" w:rsidP="001E6A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b/>
                <w:bCs/>
                <w:cs/>
              </w:rPr>
            </w:pPr>
            <w:r w:rsidRPr="00D92303">
              <w:rPr>
                <w:i/>
                <w:iCs/>
                <w:cs/>
              </w:rPr>
              <w:t>บวก</w:t>
            </w:r>
            <w:r w:rsidRPr="00D92303">
              <w:rPr>
                <w:cs/>
              </w:rPr>
              <w:t xml:space="preserve"> เครื่องมือ เครื่องตกแต่ง อุปกรณ์และงานระบบเพิ่มขึ้นระหว่างปี</w:t>
            </w:r>
          </w:p>
        </w:tc>
        <w:tc>
          <w:tcPr>
            <w:tcW w:w="784" w:type="pct"/>
            <w:tcBorders>
              <w:left w:val="nil"/>
              <w:bottom w:val="single" w:sz="4" w:space="0" w:color="auto"/>
              <w:right w:val="nil"/>
            </w:tcBorders>
          </w:tcPr>
          <w:p w14:paraId="431F89A5" w14:textId="3D21DAB4" w:rsidR="001E6ADC" w:rsidRPr="00D92303" w:rsidRDefault="00601BEE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spacing w:line="240" w:lineRule="auto"/>
              <w:ind w:right="-101"/>
            </w:pPr>
            <w:r w:rsidRPr="00601BEE">
              <w:t>1</w:t>
            </w:r>
            <w:r w:rsidR="0013498E">
              <w:t>5,9</w:t>
            </w:r>
            <w:r w:rsidRPr="00601BEE">
              <w:t>2</w:t>
            </w:r>
            <w:r w:rsidR="00FE08C5">
              <w:t>5</w:t>
            </w:r>
          </w:p>
        </w:tc>
        <w:tc>
          <w:tcPr>
            <w:tcW w:w="148" w:type="pct"/>
            <w:tcBorders>
              <w:left w:val="nil"/>
            </w:tcBorders>
          </w:tcPr>
          <w:p w14:paraId="2BF065F8" w14:textId="77777777" w:rsidR="001E6ADC" w:rsidRPr="00D92303" w:rsidRDefault="001E6ADC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spacing w:line="240" w:lineRule="auto"/>
              <w:ind w:right="-101"/>
            </w:pPr>
          </w:p>
        </w:tc>
        <w:tc>
          <w:tcPr>
            <w:tcW w:w="784" w:type="pct"/>
            <w:tcBorders>
              <w:left w:val="nil"/>
              <w:bottom w:val="single" w:sz="4" w:space="0" w:color="auto"/>
              <w:right w:val="nil"/>
            </w:tcBorders>
          </w:tcPr>
          <w:p w14:paraId="4084AB91" w14:textId="148C4D89" w:rsidR="001E6ADC" w:rsidRPr="00D92303" w:rsidRDefault="00601BEE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</w:pPr>
            <w:r w:rsidRPr="00601BEE">
              <w:t>2</w:t>
            </w:r>
            <w:r w:rsidR="001E6ADC" w:rsidRPr="00D92303">
              <w:t>,9</w:t>
            </w:r>
            <w:r w:rsidRPr="00601BEE">
              <w:t>31</w:t>
            </w:r>
          </w:p>
        </w:tc>
      </w:tr>
      <w:tr w:rsidR="001E6ADC" w:rsidRPr="00D92303" w14:paraId="3546D41D" w14:textId="77777777" w:rsidTr="0021544F">
        <w:tc>
          <w:tcPr>
            <w:tcW w:w="3284" w:type="pct"/>
          </w:tcPr>
          <w:p w14:paraId="62321FFA" w14:textId="1258DF1E" w:rsidR="001E6ADC" w:rsidRPr="00D92303" w:rsidRDefault="001E6ADC" w:rsidP="001E6A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b/>
                <w:bCs/>
              </w:rPr>
            </w:pPr>
            <w:r w:rsidRPr="00D92303">
              <w:rPr>
                <w:b/>
                <w:bCs/>
                <w:cs/>
              </w:rPr>
              <w:t xml:space="preserve">เงินลงทุนในสิทธิการเช่าอสังหาริมทรัพย์ ณ วันที่ </w:t>
            </w:r>
            <w:r w:rsidR="00601BEE" w:rsidRPr="00601BEE">
              <w:rPr>
                <w:b/>
                <w:bCs/>
              </w:rPr>
              <w:t>31</w:t>
            </w:r>
            <w:r w:rsidRPr="00D92303">
              <w:rPr>
                <w:b/>
                <w:bCs/>
              </w:rPr>
              <w:t xml:space="preserve"> </w:t>
            </w:r>
            <w:r w:rsidRPr="00D92303">
              <w:rPr>
                <w:b/>
                <w:bCs/>
                <w:cs/>
              </w:rPr>
              <w:t xml:space="preserve">ธันวาคม </w:t>
            </w:r>
            <w:r w:rsidRPr="00D92303">
              <w:rPr>
                <w:b/>
                <w:bCs/>
              </w:rPr>
              <w:t xml:space="preserve">- </w:t>
            </w:r>
            <w:r w:rsidRPr="00D92303">
              <w:rPr>
                <w:b/>
                <w:bCs/>
                <w:cs/>
              </w:rPr>
              <w:t>ราคาทุน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019ED3" w14:textId="50C77352" w:rsidR="001E6ADC" w:rsidRPr="00D92303" w:rsidRDefault="004448F8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spacing w:line="240" w:lineRule="auto"/>
              <w:ind w:right="-101"/>
              <w:rPr>
                <w:b/>
                <w:bCs/>
              </w:rPr>
            </w:pPr>
            <w:r>
              <w:rPr>
                <w:b/>
                <w:bCs/>
              </w:rPr>
              <w:t>4,6</w:t>
            </w:r>
            <w:r w:rsidR="00601BEE" w:rsidRPr="00601BEE">
              <w:rPr>
                <w:b/>
                <w:bCs/>
              </w:rPr>
              <w:t>0</w:t>
            </w:r>
            <w:r>
              <w:rPr>
                <w:b/>
                <w:bCs/>
              </w:rPr>
              <w:t>8,</w:t>
            </w:r>
            <w:r w:rsidR="00601BEE" w:rsidRPr="00601BEE">
              <w:rPr>
                <w:b/>
                <w:bCs/>
              </w:rPr>
              <w:t>00</w:t>
            </w:r>
            <w:r w:rsidR="00FE08C5">
              <w:rPr>
                <w:b/>
                <w:bCs/>
              </w:rPr>
              <w:t>8</w:t>
            </w:r>
          </w:p>
        </w:tc>
        <w:tc>
          <w:tcPr>
            <w:tcW w:w="148" w:type="pct"/>
            <w:tcBorders>
              <w:left w:val="nil"/>
            </w:tcBorders>
          </w:tcPr>
          <w:p w14:paraId="3136D8CC" w14:textId="77777777" w:rsidR="001E6ADC" w:rsidRPr="00D92303" w:rsidRDefault="001E6ADC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spacing w:line="240" w:lineRule="auto"/>
              <w:ind w:right="-101"/>
              <w:rPr>
                <w:b/>
                <w:bCs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7E347" w14:textId="647B06AC" w:rsidR="001E6ADC" w:rsidRPr="00D92303" w:rsidRDefault="001E6ADC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b/>
                <w:bCs/>
              </w:rPr>
            </w:pPr>
            <w:r w:rsidRPr="00D92303">
              <w:rPr>
                <w:b/>
                <w:bCs/>
              </w:rPr>
              <w:t>4,59</w:t>
            </w:r>
            <w:r w:rsidR="00601BEE" w:rsidRPr="00601BEE">
              <w:rPr>
                <w:b/>
                <w:bCs/>
              </w:rPr>
              <w:t>2</w:t>
            </w:r>
            <w:r w:rsidRPr="00D92303">
              <w:rPr>
                <w:b/>
                <w:bCs/>
              </w:rPr>
              <w:t>,</w:t>
            </w:r>
            <w:r w:rsidR="00601BEE" w:rsidRPr="00601BEE">
              <w:rPr>
                <w:b/>
                <w:bCs/>
              </w:rPr>
              <w:t>0</w:t>
            </w:r>
            <w:r w:rsidRPr="00D92303">
              <w:rPr>
                <w:b/>
                <w:bCs/>
              </w:rPr>
              <w:t>8</w:t>
            </w:r>
            <w:r w:rsidR="00601BEE" w:rsidRPr="00601BEE">
              <w:rPr>
                <w:b/>
                <w:bCs/>
              </w:rPr>
              <w:t>3</w:t>
            </w:r>
          </w:p>
        </w:tc>
      </w:tr>
      <w:tr w:rsidR="001E6ADC" w:rsidRPr="00D92303" w14:paraId="4CA8A463" w14:textId="77777777" w:rsidTr="00D11021">
        <w:trPr>
          <w:trHeight w:hRule="exact" w:val="288"/>
        </w:trPr>
        <w:tc>
          <w:tcPr>
            <w:tcW w:w="3284" w:type="pct"/>
          </w:tcPr>
          <w:p w14:paraId="394FFE04" w14:textId="77777777" w:rsidR="001E6ADC" w:rsidRPr="00D92303" w:rsidRDefault="001E6ADC" w:rsidP="001E6A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b/>
                <w:bCs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nil"/>
              <w:right w:val="nil"/>
            </w:tcBorders>
          </w:tcPr>
          <w:p w14:paraId="4CD0C009" w14:textId="77777777" w:rsidR="001E6ADC" w:rsidRPr="00D92303" w:rsidRDefault="001E6ADC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spacing w:line="240" w:lineRule="auto"/>
              <w:ind w:right="-101"/>
              <w:rPr>
                <w:b/>
                <w:bCs/>
              </w:rPr>
            </w:pPr>
          </w:p>
        </w:tc>
        <w:tc>
          <w:tcPr>
            <w:tcW w:w="148" w:type="pct"/>
            <w:tcBorders>
              <w:left w:val="nil"/>
            </w:tcBorders>
          </w:tcPr>
          <w:p w14:paraId="7F63F846" w14:textId="77777777" w:rsidR="001E6ADC" w:rsidRPr="00D92303" w:rsidRDefault="001E6ADC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spacing w:line="240" w:lineRule="auto"/>
              <w:ind w:right="-101"/>
              <w:rPr>
                <w:b/>
                <w:bCs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nil"/>
              <w:right w:val="nil"/>
            </w:tcBorders>
          </w:tcPr>
          <w:p w14:paraId="3938A1EC" w14:textId="77777777" w:rsidR="001E6ADC" w:rsidRPr="00D92303" w:rsidRDefault="001E6ADC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b/>
                <w:bCs/>
              </w:rPr>
            </w:pPr>
          </w:p>
        </w:tc>
      </w:tr>
      <w:tr w:rsidR="001E6ADC" w:rsidRPr="00D92303" w14:paraId="05F2B56E" w14:textId="77777777" w:rsidTr="00901A15">
        <w:tc>
          <w:tcPr>
            <w:tcW w:w="3284" w:type="pct"/>
          </w:tcPr>
          <w:p w14:paraId="10D2D8FB" w14:textId="281E0AE0" w:rsidR="001E6ADC" w:rsidRPr="00D92303" w:rsidRDefault="001E6ADC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1"/>
                <w:tab w:val="decimal" w:pos="1421"/>
                <w:tab w:val="decimal" w:pos="1616"/>
              </w:tabs>
              <w:spacing w:line="240" w:lineRule="auto"/>
              <w:ind w:right="29"/>
              <w:rPr>
                <w:b/>
                <w:bCs/>
              </w:rPr>
            </w:pPr>
            <w:r w:rsidRPr="00D92303">
              <w:rPr>
                <w:rFonts w:hint="cs"/>
                <w:b/>
                <w:bCs/>
                <w:cs/>
              </w:rPr>
              <w:t>ขาดทุน</w:t>
            </w:r>
            <w:r w:rsidRPr="00D92303">
              <w:rPr>
                <w:b/>
                <w:bCs/>
                <w:cs/>
              </w:rPr>
              <w:t>สุทธิจากการเปลี่ยนแปลงในมูลค่ายุติธรรมของ</w:t>
            </w:r>
            <w:r w:rsidRPr="00D92303">
              <w:rPr>
                <w:b/>
                <w:bCs/>
              </w:rPr>
              <w:t xml:space="preserve"> </w:t>
            </w:r>
          </w:p>
        </w:tc>
        <w:tc>
          <w:tcPr>
            <w:tcW w:w="784" w:type="pct"/>
          </w:tcPr>
          <w:p w14:paraId="03DABF39" w14:textId="77777777" w:rsidR="001E6ADC" w:rsidRPr="00D92303" w:rsidRDefault="001E6ADC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1"/>
                <w:tab w:val="decimal" w:pos="1421"/>
                <w:tab w:val="decimal" w:pos="1616"/>
              </w:tabs>
              <w:spacing w:line="240" w:lineRule="auto"/>
              <w:ind w:right="29"/>
              <w:rPr>
                <w:b/>
                <w:bCs/>
              </w:rPr>
            </w:pPr>
          </w:p>
        </w:tc>
        <w:tc>
          <w:tcPr>
            <w:tcW w:w="148" w:type="pct"/>
            <w:tcBorders>
              <w:left w:val="nil"/>
            </w:tcBorders>
          </w:tcPr>
          <w:p w14:paraId="79E69D5C" w14:textId="77777777" w:rsidR="001E6ADC" w:rsidRPr="00D92303" w:rsidRDefault="001E6ADC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1"/>
                <w:tab w:val="decimal" w:pos="1421"/>
                <w:tab w:val="decimal" w:pos="1616"/>
              </w:tabs>
              <w:spacing w:line="240" w:lineRule="auto"/>
              <w:ind w:right="29"/>
              <w:jc w:val="right"/>
              <w:rPr>
                <w:b/>
                <w:bCs/>
              </w:rPr>
            </w:pPr>
          </w:p>
        </w:tc>
        <w:tc>
          <w:tcPr>
            <w:tcW w:w="784" w:type="pct"/>
            <w:tcBorders>
              <w:left w:val="nil"/>
              <w:right w:val="nil"/>
            </w:tcBorders>
          </w:tcPr>
          <w:p w14:paraId="1F2FC058" w14:textId="77777777" w:rsidR="001E6ADC" w:rsidRPr="00D92303" w:rsidRDefault="001E6ADC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  <w:tab w:val="left" w:pos="1331"/>
                <w:tab w:val="decimal" w:pos="1421"/>
                <w:tab w:val="decimal" w:pos="1616"/>
              </w:tabs>
              <w:spacing w:line="240" w:lineRule="auto"/>
              <w:ind w:right="29"/>
              <w:jc w:val="right"/>
              <w:rPr>
                <w:b/>
                <w:bCs/>
              </w:rPr>
            </w:pPr>
          </w:p>
        </w:tc>
      </w:tr>
      <w:tr w:rsidR="001E6ADC" w:rsidRPr="00D92303" w14:paraId="785FB716" w14:textId="77777777" w:rsidTr="0021544F">
        <w:tc>
          <w:tcPr>
            <w:tcW w:w="3284" w:type="pct"/>
          </w:tcPr>
          <w:p w14:paraId="4B26FF0C" w14:textId="39826669" w:rsidR="001E6ADC" w:rsidRPr="00D92303" w:rsidRDefault="001E6ADC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1"/>
                <w:tab w:val="decimal" w:pos="1421"/>
                <w:tab w:val="decimal" w:pos="1616"/>
              </w:tabs>
              <w:spacing w:line="240" w:lineRule="auto"/>
              <w:ind w:left="160" w:right="29" w:firstLine="3"/>
              <w:rPr>
                <w:b/>
                <w:bCs/>
                <w:cs/>
              </w:rPr>
            </w:pPr>
            <w:r w:rsidRPr="00D92303">
              <w:rPr>
                <w:b/>
                <w:bCs/>
                <w:cs/>
              </w:rPr>
              <w:t>เงินลงทุนในสิทธิการเช่าอสังหาริมทรัพย์</w:t>
            </w:r>
            <w:r w:rsidRPr="00D92303">
              <w:rPr>
                <w:b/>
                <w:bCs/>
              </w:rPr>
              <w:t xml:space="preserve">  </w:t>
            </w:r>
          </w:p>
        </w:tc>
        <w:tc>
          <w:tcPr>
            <w:tcW w:w="784" w:type="pct"/>
          </w:tcPr>
          <w:p w14:paraId="32135124" w14:textId="77777777" w:rsidR="001E6ADC" w:rsidRPr="00D92303" w:rsidRDefault="001E6ADC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1"/>
                <w:tab w:val="decimal" w:pos="1421"/>
                <w:tab w:val="decimal" w:pos="1616"/>
              </w:tabs>
              <w:spacing w:line="240" w:lineRule="auto"/>
              <w:ind w:left="160" w:right="29" w:firstLine="3"/>
              <w:rPr>
                <w:b/>
                <w:bCs/>
                <w:cs/>
              </w:rPr>
            </w:pPr>
          </w:p>
        </w:tc>
        <w:tc>
          <w:tcPr>
            <w:tcW w:w="148" w:type="pct"/>
            <w:tcBorders>
              <w:left w:val="nil"/>
            </w:tcBorders>
          </w:tcPr>
          <w:p w14:paraId="2A1CAD7E" w14:textId="77777777" w:rsidR="001E6ADC" w:rsidRPr="00D92303" w:rsidRDefault="001E6ADC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1"/>
                <w:tab w:val="decimal" w:pos="1421"/>
                <w:tab w:val="decimal" w:pos="1616"/>
              </w:tabs>
              <w:spacing w:line="240" w:lineRule="auto"/>
              <w:ind w:right="29"/>
              <w:jc w:val="right"/>
              <w:rPr>
                <w:b/>
                <w:bCs/>
              </w:rPr>
            </w:pPr>
          </w:p>
        </w:tc>
        <w:tc>
          <w:tcPr>
            <w:tcW w:w="784" w:type="pct"/>
            <w:tcBorders>
              <w:left w:val="nil"/>
              <w:right w:val="nil"/>
            </w:tcBorders>
          </w:tcPr>
          <w:p w14:paraId="29388554" w14:textId="77777777" w:rsidR="001E6ADC" w:rsidRPr="00D92303" w:rsidRDefault="001E6ADC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  <w:tab w:val="left" w:pos="1331"/>
                <w:tab w:val="decimal" w:pos="1421"/>
                <w:tab w:val="decimal" w:pos="1616"/>
              </w:tabs>
              <w:spacing w:line="240" w:lineRule="auto"/>
              <w:ind w:right="29"/>
              <w:jc w:val="right"/>
              <w:rPr>
                <w:b/>
                <w:bCs/>
              </w:rPr>
            </w:pPr>
          </w:p>
        </w:tc>
      </w:tr>
      <w:tr w:rsidR="001E6ADC" w:rsidRPr="00D92303" w14:paraId="23F8D764" w14:textId="77777777" w:rsidTr="0021544F">
        <w:tc>
          <w:tcPr>
            <w:tcW w:w="3284" w:type="pct"/>
          </w:tcPr>
          <w:p w14:paraId="0AFFC374" w14:textId="1C8F34E8" w:rsidR="001E6ADC" w:rsidRPr="00D92303" w:rsidRDefault="001E6ADC" w:rsidP="001E6A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-107" w:hanging="163"/>
              <w:rPr>
                <w:cs/>
              </w:rPr>
            </w:pPr>
            <w:r w:rsidRPr="00D92303">
              <w:rPr>
                <w:rFonts w:hint="cs"/>
                <w:cs/>
              </w:rPr>
              <w:t>ขาดทุน</w:t>
            </w:r>
            <w:r w:rsidRPr="00D92303">
              <w:rPr>
                <w:cs/>
              </w:rPr>
              <w:t>สุทธิจากการเปลี่ยนแปลงในมูลค่ายุติธรรมของ</w:t>
            </w:r>
            <w:r w:rsidRPr="00D92303">
              <w:br/>
            </w:r>
            <w:r w:rsidRPr="00D92303">
              <w:rPr>
                <w:cs/>
              </w:rPr>
              <w:t xml:space="preserve">เงินลงทุนในสิทธิการเช่าอสังหาริมทรัพย์ ณ วันที่ </w:t>
            </w:r>
            <w:r w:rsidR="00601BEE" w:rsidRPr="00601BEE">
              <w:t>1</w:t>
            </w:r>
            <w:r w:rsidRPr="00D92303">
              <w:rPr>
                <w:cs/>
              </w:rPr>
              <w:t xml:space="preserve"> มกราคม</w:t>
            </w:r>
          </w:p>
        </w:tc>
        <w:tc>
          <w:tcPr>
            <w:tcW w:w="784" w:type="pct"/>
            <w:tcBorders>
              <w:left w:val="nil"/>
              <w:right w:val="nil"/>
            </w:tcBorders>
          </w:tcPr>
          <w:p w14:paraId="6944CB03" w14:textId="77777777" w:rsidR="001E6ADC" w:rsidRPr="00D92303" w:rsidRDefault="001E6ADC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1" w:hanging="126"/>
            </w:pPr>
          </w:p>
          <w:p w14:paraId="5D480E78" w14:textId="69902DA9" w:rsidR="001E6ADC" w:rsidRPr="001E6ADC" w:rsidRDefault="001E6ADC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1" w:hanging="126"/>
            </w:pPr>
            <w:r w:rsidRPr="001E6ADC">
              <w:t>(7</w:t>
            </w:r>
            <w:r w:rsidR="00601BEE" w:rsidRPr="00601BEE">
              <w:t>13</w:t>
            </w:r>
            <w:r w:rsidRPr="001E6ADC">
              <w:t>,6</w:t>
            </w:r>
            <w:r w:rsidR="00601BEE" w:rsidRPr="00601BEE">
              <w:t>2</w:t>
            </w:r>
            <w:r w:rsidRPr="001E6ADC">
              <w:t>5)</w:t>
            </w:r>
          </w:p>
        </w:tc>
        <w:tc>
          <w:tcPr>
            <w:tcW w:w="148" w:type="pct"/>
            <w:tcBorders>
              <w:left w:val="nil"/>
            </w:tcBorders>
          </w:tcPr>
          <w:p w14:paraId="305FEF55" w14:textId="77777777" w:rsidR="001E6ADC" w:rsidRPr="00D92303" w:rsidRDefault="001E6ADC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1"/>
              <w:rPr>
                <w:b/>
                <w:bCs/>
              </w:rPr>
            </w:pPr>
          </w:p>
        </w:tc>
        <w:tc>
          <w:tcPr>
            <w:tcW w:w="784" w:type="pct"/>
            <w:tcBorders>
              <w:left w:val="nil"/>
              <w:right w:val="nil"/>
            </w:tcBorders>
          </w:tcPr>
          <w:p w14:paraId="4A34292A" w14:textId="77777777" w:rsidR="001E6ADC" w:rsidRPr="00D92303" w:rsidRDefault="001E6ADC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1" w:hanging="126"/>
            </w:pPr>
          </w:p>
          <w:p w14:paraId="5B13DC57" w14:textId="7E621F57" w:rsidR="001E6ADC" w:rsidRPr="00D92303" w:rsidRDefault="001E6ADC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</w:pPr>
            <w:r w:rsidRPr="00D92303">
              <w:t>(</w:t>
            </w:r>
            <w:r w:rsidR="00601BEE" w:rsidRPr="00601BEE">
              <w:t>3</w:t>
            </w:r>
            <w:r w:rsidRPr="00D92303">
              <w:t>46,98</w:t>
            </w:r>
            <w:r w:rsidR="00601BEE" w:rsidRPr="00601BEE">
              <w:t>3</w:t>
            </w:r>
            <w:r w:rsidRPr="00D92303">
              <w:t>)</w:t>
            </w:r>
          </w:p>
        </w:tc>
      </w:tr>
      <w:tr w:rsidR="001E6ADC" w:rsidRPr="00D92303" w14:paraId="2B739A03" w14:textId="77777777" w:rsidTr="00901A15">
        <w:trPr>
          <w:trHeight w:val="56"/>
        </w:trPr>
        <w:tc>
          <w:tcPr>
            <w:tcW w:w="3284" w:type="pct"/>
          </w:tcPr>
          <w:p w14:paraId="1C6BCC61" w14:textId="162ED587" w:rsidR="001E6ADC" w:rsidRPr="00D92303" w:rsidRDefault="001E6ADC" w:rsidP="001E6A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-107" w:hanging="163"/>
              <w:rPr>
                <w:cs/>
              </w:rPr>
            </w:pPr>
            <w:r w:rsidRPr="00D92303">
              <w:rPr>
                <w:rFonts w:hint="cs"/>
                <w:cs/>
              </w:rPr>
              <w:t>ขาดทุน</w:t>
            </w:r>
            <w:r w:rsidRPr="00D92303">
              <w:rPr>
                <w:cs/>
              </w:rPr>
              <w:t>สุทธิจากการเปลี่ยนแปลงในมูลค่ายุติธรรมของ</w:t>
            </w:r>
            <w:r w:rsidRPr="00D92303">
              <w:br/>
            </w:r>
            <w:r w:rsidRPr="00D92303">
              <w:rPr>
                <w:cs/>
              </w:rPr>
              <w:t>เงินลงทุนในสิทธิการเช่าอสังหาริมทรัพย์ระหว่างปี</w:t>
            </w:r>
          </w:p>
        </w:tc>
        <w:tc>
          <w:tcPr>
            <w:tcW w:w="784" w:type="pct"/>
            <w:tcBorders>
              <w:left w:val="nil"/>
              <w:right w:val="nil"/>
            </w:tcBorders>
          </w:tcPr>
          <w:p w14:paraId="1EC8C6BF" w14:textId="77777777" w:rsidR="004F09A3" w:rsidRDefault="004F09A3" w:rsidP="004F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1" w:hanging="126"/>
            </w:pPr>
          </w:p>
          <w:p w14:paraId="1CA98E53" w14:textId="56132D42" w:rsidR="00B96E75" w:rsidRPr="00B96E75" w:rsidRDefault="004F09A3" w:rsidP="004F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1" w:hanging="126"/>
            </w:pPr>
            <w:r w:rsidRPr="004F09A3">
              <w:t>(45,7</w:t>
            </w:r>
            <w:r w:rsidR="00601BEE" w:rsidRPr="00601BEE">
              <w:t>2</w:t>
            </w:r>
            <w:r w:rsidRPr="004F09A3">
              <w:t>5)</w:t>
            </w:r>
          </w:p>
        </w:tc>
        <w:tc>
          <w:tcPr>
            <w:tcW w:w="148" w:type="pct"/>
            <w:tcBorders>
              <w:left w:val="nil"/>
            </w:tcBorders>
          </w:tcPr>
          <w:p w14:paraId="2FC5B608" w14:textId="77777777" w:rsidR="001E6ADC" w:rsidRPr="00D92303" w:rsidRDefault="001E6ADC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1"/>
            </w:pPr>
          </w:p>
        </w:tc>
        <w:tc>
          <w:tcPr>
            <w:tcW w:w="784" w:type="pct"/>
            <w:tcBorders>
              <w:left w:val="nil"/>
              <w:right w:val="nil"/>
            </w:tcBorders>
          </w:tcPr>
          <w:p w14:paraId="120EAE52" w14:textId="77777777" w:rsidR="001E6ADC" w:rsidRPr="00D92303" w:rsidRDefault="001E6ADC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1" w:hanging="126"/>
            </w:pPr>
          </w:p>
          <w:p w14:paraId="490A4E88" w14:textId="21512814" w:rsidR="001E6ADC" w:rsidRPr="00D92303" w:rsidRDefault="001E6ADC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cs/>
              </w:rPr>
            </w:pPr>
            <w:r w:rsidRPr="00D92303">
              <w:t>(</w:t>
            </w:r>
            <w:r w:rsidR="00601BEE" w:rsidRPr="00601BEE">
              <w:t>3</w:t>
            </w:r>
            <w:r w:rsidR="00E87C85">
              <w:t>65,</w:t>
            </w:r>
            <w:r w:rsidR="00601BEE" w:rsidRPr="00601BEE">
              <w:t>131</w:t>
            </w:r>
            <w:r w:rsidRPr="00D92303">
              <w:t>)</w:t>
            </w:r>
          </w:p>
        </w:tc>
      </w:tr>
      <w:tr w:rsidR="001E6ADC" w:rsidRPr="00D92303" w14:paraId="44924462" w14:textId="77777777" w:rsidTr="0032609B">
        <w:tc>
          <w:tcPr>
            <w:tcW w:w="3284" w:type="pct"/>
          </w:tcPr>
          <w:p w14:paraId="0CE8406E" w14:textId="77777777" w:rsidR="001E6ADC" w:rsidRPr="00D92303" w:rsidRDefault="001E6ADC" w:rsidP="001E6A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right="-107" w:hanging="160"/>
              <w:rPr>
                <w:cs/>
                <w:lang w:eastAsia="ja-JP"/>
              </w:rPr>
            </w:pPr>
            <w:r w:rsidRPr="00D92303">
              <w:rPr>
                <w:i/>
                <w:iCs/>
                <w:cs/>
              </w:rPr>
              <w:t xml:space="preserve">หัก </w:t>
            </w:r>
            <w:r w:rsidRPr="00D92303">
              <w:rPr>
                <w:cs/>
                <w:lang w:eastAsia="ja-JP"/>
              </w:rPr>
              <w:t>มูลค่าที่รวมในรายได้ค้างรับภายใต้สัญญาเช่าดำเนินงาน</w:t>
            </w:r>
          </w:p>
        </w:tc>
        <w:tc>
          <w:tcPr>
            <w:tcW w:w="784" w:type="pct"/>
            <w:tcBorders>
              <w:left w:val="nil"/>
              <w:bottom w:val="single" w:sz="4" w:space="0" w:color="auto"/>
              <w:right w:val="nil"/>
            </w:tcBorders>
          </w:tcPr>
          <w:p w14:paraId="44FC7F8C" w14:textId="575E8729" w:rsidR="001E6ADC" w:rsidRPr="00D92303" w:rsidRDefault="00E87C85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1" w:hanging="126"/>
              <w:rPr>
                <w:lang w:eastAsia="ja-JP"/>
              </w:rPr>
            </w:pPr>
            <w:r>
              <w:rPr>
                <w:lang w:eastAsia="ja-JP"/>
              </w:rPr>
              <w:t>(555)</w:t>
            </w:r>
          </w:p>
        </w:tc>
        <w:tc>
          <w:tcPr>
            <w:tcW w:w="148" w:type="pct"/>
            <w:tcBorders>
              <w:left w:val="nil"/>
            </w:tcBorders>
          </w:tcPr>
          <w:p w14:paraId="25B5F18E" w14:textId="77777777" w:rsidR="001E6ADC" w:rsidRPr="00D92303" w:rsidRDefault="001E6ADC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1"/>
            </w:pPr>
          </w:p>
        </w:tc>
        <w:tc>
          <w:tcPr>
            <w:tcW w:w="784" w:type="pct"/>
            <w:tcBorders>
              <w:left w:val="nil"/>
              <w:bottom w:val="single" w:sz="4" w:space="0" w:color="auto"/>
              <w:right w:val="nil"/>
            </w:tcBorders>
          </w:tcPr>
          <w:p w14:paraId="5000AA4E" w14:textId="0EA776EF" w:rsidR="001E6ADC" w:rsidRPr="00D92303" w:rsidRDefault="001E6ADC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lang w:eastAsia="ja-JP"/>
              </w:rPr>
            </w:pPr>
            <w:r w:rsidRPr="00D92303">
              <w:rPr>
                <w:lang w:eastAsia="ja-JP"/>
              </w:rPr>
              <w:t>(</w:t>
            </w:r>
            <w:r w:rsidR="00601BEE" w:rsidRPr="00601BEE">
              <w:rPr>
                <w:lang w:eastAsia="ja-JP"/>
              </w:rPr>
              <w:t>1</w:t>
            </w:r>
            <w:r w:rsidR="00E87C85">
              <w:rPr>
                <w:lang w:eastAsia="ja-JP"/>
              </w:rPr>
              <w:t>,5</w:t>
            </w:r>
            <w:r w:rsidR="00601BEE" w:rsidRPr="00601BEE">
              <w:rPr>
                <w:lang w:eastAsia="ja-JP"/>
              </w:rPr>
              <w:t>11</w:t>
            </w:r>
            <w:r w:rsidRPr="00D92303">
              <w:rPr>
                <w:lang w:eastAsia="ja-JP"/>
              </w:rPr>
              <w:t>)</w:t>
            </w:r>
          </w:p>
        </w:tc>
      </w:tr>
      <w:tr w:rsidR="001E6ADC" w:rsidRPr="00D92303" w14:paraId="12C85866" w14:textId="77777777" w:rsidTr="0032609B">
        <w:tc>
          <w:tcPr>
            <w:tcW w:w="3284" w:type="pct"/>
          </w:tcPr>
          <w:p w14:paraId="3A563978" w14:textId="77777777" w:rsidR="001E6ADC" w:rsidRPr="00D92303" w:rsidRDefault="001E6ADC" w:rsidP="001E6A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i/>
                <w:iCs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E79094" w14:textId="2398D808" w:rsidR="001E6ADC" w:rsidRPr="00D92303" w:rsidRDefault="00E87C85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1" w:hanging="126"/>
              <w:rPr>
                <w:lang w:eastAsia="ja-JP"/>
              </w:rPr>
            </w:pPr>
            <w:r>
              <w:rPr>
                <w:lang w:eastAsia="ja-JP"/>
              </w:rPr>
              <w:t>(46,</w:t>
            </w:r>
            <w:r w:rsidR="00601BEE" w:rsidRPr="00601BEE">
              <w:rPr>
                <w:lang w:eastAsia="ja-JP"/>
              </w:rPr>
              <w:t>2</w:t>
            </w:r>
            <w:r w:rsidR="003D0D53">
              <w:rPr>
                <w:lang w:eastAsia="ja-JP"/>
              </w:rPr>
              <w:t>8</w:t>
            </w:r>
            <w:r w:rsidR="00601BEE" w:rsidRPr="00601BEE">
              <w:rPr>
                <w:lang w:eastAsia="ja-JP"/>
              </w:rPr>
              <w:t>0</w:t>
            </w:r>
            <w:r>
              <w:rPr>
                <w:lang w:eastAsia="ja-JP"/>
              </w:rPr>
              <w:t>)</w:t>
            </w:r>
          </w:p>
        </w:tc>
        <w:tc>
          <w:tcPr>
            <w:tcW w:w="148" w:type="pct"/>
            <w:tcBorders>
              <w:left w:val="nil"/>
            </w:tcBorders>
          </w:tcPr>
          <w:p w14:paraId="06A24B65" w14:textId="77777777" w:rsidR="001E6ADC" w:rsidRPr="00D92303" w:rsidRDefault="001E6ADC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1"/>
            </w:pP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331C10" w14:textId="34888325" w:rsidR="001E6ADC" w:rsidRPr="00D92303" w:rsidRDefault="001E6ADC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lang w:eastAsia="ja-JP"/>
              </w:rPr>
            </w:pPr>
            <w:r w:rsidRPr="00D92303">
              <w:rPr>
                <w:lang w:eastAsia="ja-JP"/>
              </w:rPr>
              <w:t>(</w:t>
            </w:r>
            <w:r w:rsidR="00601BEE" w:rsidRPr="00601BEE">
              <w:rPr>
                <w:lang w:eastAsia="ja-JP"/>
              </w:rPr>
              <w:t>3</w:t>
            </w:r>
            <w:r w:rsidRPr="00D92303">
              <w:rPr>
                <w:lang w:eastAsia="ja-JP"/>
              </w:rPr>
              <w:t>66,64</w:t>
            </w:r>
            <w:r w:rsidR="00601BEE" w:rsidRPr="00601BEE">
              <w:rPr>
                <w:lang w:eastAsia="ja-JP"/>
              </w:rPr>
              <w:t>2</w:t>
            </w:r>
            <w:r w:rsidRPr="00D92303">
              <w:rPr>
                <w:lang w:eastAsia="ja-JP"/>
              </w:rPr>
              <w:t>)</w:t>
            </w:r>
          </w:p>
        </w:tc>
      </w:tr>
      <w:tr w:rsidR="0032609B" w:rsidRPr="00D92303" w14:paraId="6C4824BC" w14:textId="77777777" w:rsidTr="0032609B">
        <w:trPr>
          <w:trHeight w:hRule="exact" w:val="115"/>
        </w:trPr>
        <w:tc>
          <w:tcPr>
            <w:tcW w:w="3284" w:type="pct"/>
          </w:tcPr>
          <w:p w14:paraId="1F1CD2E2" w14:textId="77777777" w:rsidR="0032609B" w:rsidRPr="00D92303" w:rsidRDefault="0032609B" w:rsidP="001E6A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i/>
                <w:iCs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nil"/>
              <w:right w:val="nil"/>
            </w:tcBorders>
          </w:tcPr>
          <w:p w14:paraId="2FD2ED09" w14:textId="77777777" w:rsidR="0032609B" w:rsidRDefault="0032609B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1" w:hanging="126"/>
              <w:rPr>
                <w:lang w:eastAsia="ja-JP"/>
              </w:rPr>
            </w:pPr>
          </w:p>
        </w:tc>
        <w:tc>
          <w:tcPr>
            <w:tcW w:w="148" w:type="pct"/>
            <w:tcBorders>
              <w:left w:val="nil"/>
            </w:tcBorders>
          </w:tcPr>
          <w:p w14:paraId="49DC504E" w14:textId="77777777" w:rsidR="0032609B" w:rsidRPr="00D92303" w:rsidRDefault="0032609B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1"/>
            </w:pPr>
          </w:p>
        </w:tc>
        <w:tc>
          <w:tcPr>
            <w:tcW w:w="784" w:type="pct"/>
            <w:tcBorders>
              <w:top w:val="single" w:sz="4" w:space="0" w:color="auto"/>
              <w:left w:val="nil"/>
              <w:right w:val="nil"/>
            </w:tcBorders>
          </w:tcPr>
          <w:p w14:paraId="2401989A" w14:textId="77777777" w:rsidR="0032609B" w:rsidRPr="00D92303" w:rsidRDefault="0032609B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lang w:eastAsia="ja-JP"/>
              </w:rPr>
            </w:pPr>
          </w:p>
        </w:tc>
      </w:tr>
      <w:tr w:rsidR="001E6ADC" w:rsidRPr="00D92303" w14:paraId="78A94211" w14:textId="77777777" w:rsidTr="00D939BE">
        <w:tc>
          <w:tcPr>
            <w:tcW w:w="3284" w:type="pct"/>
          </w:tcPr>
          <w:p w14:paraId="2AF3F894" w14:textId="71BB3B8A" w:rsidR="001E6ADC" w:rsidRPr="00D92303" w:rsidRDefault="001E6ADC" w:rsidP="001E6A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-107" w:hanging="163"/>
              <w:rPr>
                <w:b/>
                <w:bCs/>
                <w:cs/>
              </w:rPr>
            </w:pPr>
            <w:r w:rsidRPr="00D92303">
              <w:rPr>
                <w:rFonts w:hint="cs"/>
                <w:b/>
                <w:bCs/>
                <w:cs/>
              </w:rPr>
              <w:t>ขาดทุน</w:t>
            </w:r>
            <w:r w:rsidRPr="00D92303">
              <w:rPr>
                <w:b/>
                <w:bCs/>
                <w:cs/>
              </w:rPr>
              <w:t>สุทธิจากการเปลี่ยนแปลงในมูลค่ายุติธรรมของ</w:t>
            </w:r>
            <w:r w:rsidRPr="00D92303">
              <w:rPr>
                <w:b/>
                <w:bCs/>
              </w:rPr>
              <w:br/>
            </w:r>
            <w:r w:rsidRPr="00D92303">
              <w:rPr>
                <w:b/>
                <w:bCs/>
                <w:cs/>
              </w:rPr>
              <w:t xml:space="preserve">เงินลงทุนในสิทธิการเช่าอสังหาริมทรัพย์ ณ วันที่ </w:t>
            </w:r>
            <w:r w:rsidR="00601BEE" w:rsidRPr="00601BEE">
              <w:rPr>
                <w:b/>
                <w:bCs/>
              </w:rPr>
              <w:t>31</w:t>
            </w:r>
            <w:r w:rsidRPr="00D92303">
              <w:rPr>
                <w:b/>
                <w:bCs/>
              </w:rPr>
              <w:t xml:space="preserve"> </w:t>
            </w:r>
            <w:r w:rsidRPr="00D92303">
              <w:rPr>
                <w:b/>
                <w:bCs/>
                <w:cs/>
              </w:rPr>
              <w:t>ธันวาคม</w:t>
            </w:r>
          </w:p>
        </w:tc>
        <w:tc>
          <w:tcPr>
            <w:tcW w:w="784" w:type="pct"/>
            <w:tcBorders>
              <w:left w:val="nil"/>
              <w:bottom w:val="single" w:sz="4" w:space="0" w:color="auto"/>
              <w:right w:val="nil"/>
            </w:tcBorders>
          </w:tcPr>
          <w:p w14:paraId="4350A17F" w14:textId="77777777" w:rsidR="00DF3186" w:rsidRDefault="00DF3186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1" w:hanging="126"/>
              <w:rPr>
                <w:b/>
                <w:bCs/>
              </w:rPr>
            </w:pPr>
          </w:p>
          <w:p w14:paraId="073A49C1" w14:textId="66E9FF30" w:rsidR="001E6ADC" w:rsidRPr="00D92303" w:rsidRDefault="00DF3186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1" w:hanging="126"/>
              <w:rPr>
                <w:b/>
                <w:bCs/>
                <w:cs/>
              </w:rPr>
            </w:pPr>
            <w:r>
              <w:rPr>
                <w:b/>
                <w:bCs/>
              </w:rPr>
              <w:t>(759,9</w:t>
            </w:r>
            <w:r w:rsidR="00601BEE" w:rsidRPr="00601BEE">
              <w:rPr>
                <w:b/>
                <w:bCs/>
              </w:rPr>
              <w:t>0</w:t>
            </w:r>
            <w:r>
              <w:rPr>
                <w:b/>
                <w:bCs/>
              </w:rPr>
              <w:t>5)</w:t>
            </w:r>
          </w:p>
        </w:tc>
        <w:tc>
          <w:tcPr>
            <w:tcW w:w="148" w:type="pct"/>
            <w:tcBorders>
              <w:left w:val="nil"/>
            </w:tcBorders>
          </w:tcPr>
          <w:p w14:paraId="622C2D47" w14:textId="77777777" w:rsidR="001E6ADC" w:rsidRPr="00D92303" w:rsidRDefault="001E6ADC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1"/>
              <w:rPr>
                <w:b/>
                <w:bCs/>
              </w:rPr>
            </w:pPr>
          </w:p>
        </w:tc>
        <w:tc>
          <w:tcPr>
            <w:tcW w:w="784" w:type="pct"/>
            <w:tcBorders>
              <w:left w:val="nil"/>
              <w:bottom w:val="single" w:sz="4" w:space="0" w:color="auto"/>
              <w:right w:val="nil"/>
            </w:tcBorders>
          </w:tcPr>
          <w:p w14:paraId="0D312F41" w14:textId="77777777" w:rsidR="001E6ADC" w:rsidRPr="00D92303" w:rsidRDefault="001E6ADC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1" w:hanging="126"/>
              <w:rPr>
                <w:b/>
                <w:bCs/>
              </w:rPr>
            </w:pPr>
          </w:p>
          <w:p w14:paraId="3911BDC0" w14:textId="007E0C38" w:rsidR="001E6ADC" w:rsidRPr="00D92303" w:rsidRDefault="001E6ADC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b/>
                <w:bCs/>
                <w:cs/>
              </w:rPr>
            </w:pPr>
            <w:r w:rsidRPr="00D92303">
              <w:rPr>
                <w:b/>
                <w:bCs/>
              </w:rPr>
              <w:t>(7</w:t>
            </w:r>
            <w:r w:rsidR="00601BEE" w:rsidRPr="00601BEE">
              <w:rPr>
                <w:b/>
                <w:bCs/>
              </w:rPr>
              <w:t>13</w:t>
            </w:r>
            <w:r w:rsidRPr="00D92303">
              <w:rPr>
                <w:b/>
                <w:bCs/>
              </w:rPr>
              <w:t>,6</w:t>
            </w:r>
            <w:r w:rsidR="00601BEE" w:rsidRPr="00601BEE">
              <w:rPr>
                <w:b/>
                <w:bCs/>
              </w:rPr>
              <w:t>2</w:t>
            </w:r>
            <w:r>
              <w:rPr>
                <w:b/>
                <w:bCs/>
              </w:rPr>
              <w:t>5</w:t>
            </w:r>
            <w:r w:rsidRPr="00D92303">
              <w:rPr>
                <w:b/>
                <w:bCs/>
              </w:rPr>
              <w:t>)</w:t>
            </w:r>
          </w:p>
        </w:tc>
      </w:tr>
      <w:tr w:rsidR="001E6ADC" w:rsidRPr="00D92303" w14:paraId="409CFF45" w14:textId="77777777" w:rsidTr="00D939BE">
        <w:trPr>
          <w:trHeight w:hRule="exact" w:val="417"/>
        </w:trPr>
        <w:tc>
          <w:tcPr>
            <w:tcW w:w="3284" w:type="pct"/>
          </w:tcPr>
          <w:p w14:paraId="1020F064" w14:textId="77777777" w:rsidR="001E6ADC" w:rsidRPr="00D92303" w:rsidRDefault="001E6ADC" w:rsidP="001E6A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b/>
                <w:bCs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nil"/>
              <w:right w:val="nil"/>
            </w:tcBorders>
          </w:tcPr>
          <w:p w14:paraId="5AB2DB9B" w14:textId="77777777" w:rsidR="001E6ADC" w:rsidRPr="00D92303" w:rsidRDefault="001E6ADC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spacing w:line="240" w:lineRule="auto"/>
              <w:ind w:right="-101"/>
              <w:rPr>
                <w:b/>
                <w:bCs/>
              </w:rPr>
            </w:pPr>
          </w:p>
        </w:tc>
        <w:tc>
          <w:tcPr>
            <w:tcW w:w="148" w:type="pct"/>
            <w:tcBorders>
              <w:left w:val="nil"/>
            </w:tcBorders>
          </w:tcPr>
          <w:p w14:paraId="1A9FBAC1" w14:textId="77777777" w:rsidR="001E6ADC" w:rsidRPr="00D92303" w:rsidRDefault="001E6ADC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spacing w:line="240" w:lineRule="auto"/>
              <w:ind w:right="-101"/>
              <w:rPr>
                <w:b/>
                <w:bCs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nil"/>
              <w:right w:val="nil"/>
            </w:tcBorders>
          </w:tcPr>
          <w:p w14:paraId="7CCC31BC" w14:textId="77777777" w:rsidR="001E6ADC" w:rsidRPr="00D92303" w:rsidRDefault="001E6ADC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b/>
                <w:bCs/>
              </w:rPr>
            </w:pPr>
          </w:p>
        </w:tc>
      </w:tr>
      <w:tr w:rsidR="001E6ADC" w:rsidRPr="00D92303" w14:paraId="3A833400" w14:textId="77777777" w:rsidTr="0021544F">
        <w:tc>
          <w:tcPr>
            <w:tcW w:w="3284" w:type="pct"/>
          </w:tcPr>
          <w:p w14:paraId="3F4BF393" w14:textId="78FEF1DD" w:rsidR="001E6ADC" w:rsidRPr="00D92303" w:rsidRDefault="001E6ADC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1"/>
                <w:tab w:val="decimal" w:pos="1421"/>
                <w:tab w:val="decimal" w:pos="1616"/>
              </w:tabs>
              <w:spacing w:line="240" w:lineRule="auto"/>
              <w:ind w:right="29"/>
              <w:rPr>
                <w:b/>
                <w:bCs/>
                <w:cs/>
              </w:rPr>
            </w:pPr>
            <w:r w:rsidRPr="00D92303">
              <w:rPr>
                <w:b/>
                <w:bCs/>
                <w:cs/>
              </w:rPr>
              <w:t>เงินลงทุนในสิทธิการเช่าอสังหาริมทรัพย์</w:t>
            </w:r>
            <w:r w:rsidRPr="00D92303">
              <w:rPr>
                <w:b/>
                <w:bCs/>
              </w:rPr>
              <w:t xml:space="preserve"> </w:t>
            </w:r>
            <w:r w:rsidRPr="00D92303">
              <w:rPr>
                <w:b/>
                <w:bCs/>
                <w:cs/>
              </w:rPr>
              <w:t xml:space="preserve">ณ วันที่ </w:t>
            </w:r>
            <w:r w:rsidR="00601BEE" w:rsidRPr="00601BEE">
              <w:rPr>
                <w:b/>
                <w:bCs/>
              </w:rPr>
              <w:t>31</w:t>
            </w:r>
            <w:r w:rsidRPr="00D92303">
              <w:rPr>
                <w:b/>
                <w:bCs/>
              </w:rPr>
              <w:t xml:space="preserve"> </w:t>
            </w:r>
            <w:r w:rsidRPr="00D92303">
              <w:rPr>
                <w:b/>
                <w:bCs/>
                <w:cs/>
              </w:rPr>
              <w:t>ธันวาคม</w:t>
            </w:r>
          </w:p>
        </w:tc>
        <w:tc>
          <w:tcPr>
            <w:tcW w:w="784" w:type="pct"/>
            <w:tcBorders>
              <w:bottom w:val="double" w:sz="4" w:space="0" w:color="auto"/>
            </w:tcBorders>
          </w:tcPr>
          <w:p w14:paraId="5FCC27F1" w14:textId="14DB8B65" w:rsidR="001E6ADC" w:rsidRPr="00D92303" w:rsidRDefault="00601BEE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1" w:hanging="126"/>
              <w:rPr>
                <w:b/>
                <w:bCs/>
              </w:rPr>
            </w:pPr>
            <w:r w:rsidRPr="00601BEE">
              <w:rPr>
                <w:b/>
                <w:bCs/>
              </w:rPr>
              <w:t>3</w:t>
            </w:r>
            <w:r w:rsidR="00D90A57">
              <w:rPr>
                <w:b/>
                <w:bCs/>
              </w:rPr>
              <w:t>,848,</w:t>
            </w:r>
            <w:r w:rsidRPr="00601BEE">
              <w:rPr>
                <w:b/>
                <w:bCs/>
              </w:rPr>
              <w:t>103</w:t>
            </w:r>
          </w:p>
        </w:tc>
        <w:tc>
          <w:tcPr>
            <w:tcW w:w="148" w:type="pct"/>
            <w:tcBorders>
              <w:left w:val="nil"/>
            </w:tcBorders>
          </w:tcPr>
          <w:p w14:paraId="362524B7" w14:textId="77777777" w:rsidR="001E6ADC" w:rsidRPr="00D92303" w:rsidRDefault="001E6ADC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1"/>
              <w:rPr>
                <w:b/>
                <w:bCs/>
              </w:rPr>
            </w:pPr>
          </w:p>
        </w:tc>
        <w:tc>
          <w:tcPr>
            <w:tcW w:w="784" w:type="pct"/>
            <w:tcBorders>
              <w:left w:val="nil"/>
              <w:bottom w:val="double" w:sz="4" w:space="0" w:color="auto"/>
              <w:right w:val="nil"/>
            </w:tcBorders>
          </w:tcPr>
          <w:p w14:paraId="49FE43FE" w14:textId="44881B0A" w:rsidR="001E6ADC" w:rsidRPr="00D92303" w:rsidRDefault="00601BEE" w:rsidP="001E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b/>
                <w:bCs/>
              </w:rPr>
            </w:pPr>
            <w:r w:rsidRPr="00601BEE">
              <w:rPr>
                <w:b/>
                <w:bCs/>
              </w:rPr>
              <w:t>3</w:t>
            </w:r>
            <w:r w:rsidR="001E6ADC" w:rsidRPr="00D92303">
              <w:rPr>
                <w:b/>
                <w:bCs/>
              </w:rPr>
              <w:t>,878,45</w:t>
            </w:r>
            <w:r w:rsidR="001E6ADC">
              <w:rPr>
                <w:b/>
                <w:bCs/>
              </w:rPr>
              <w:t>8</w:t>
            </w:r>
          </w:p>
        </w:tc>
      </w:tr>
    </w:tbl>
    <w:p w14:paraId="07C811A2" w14:textId="77777777" w:rsidR="007E13C6" w:rsidRDefault="007E13C6" w:rsidP="003D07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</w:pPr>
    </w:p>
    <w:p w14:paraId="7175B2C6" w14:textId="3C70C11E" w:rsidR="00410352" w:rsidRPr="00D92303" w:rsidRDefault="00351BBD" w:rsidP="003D07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</w:pPr>
      <w:r w:rsidRPr="00D92303">
        <w:rPr>
          <w:cs/>
        </w:rPr>
        <w:t>มูลค่ายุติธรรมของเงินลงทุนในสิทธิการเช่าอสังหาริมทรัพย์ประเมินราคาโดยผู้ประเมินราคาอิสระโดยใช้วิธีพิจารณาจากรายได้ (</w:t>
      </w:r>
      <w:r w:rsidRPr="00D92303">
        <w:t xml:space="preserve">Income Approach) </w:t>
      </w:r>
      <w:r w:rsidRPr="00D92303">
        <w:rPr>
          <w:cs/>
        </w:rPr>
        <w:t>โดยการคิดลดประมาณการกระแสเงินสดในอนาคต ตามรายงานของผู้ประเมินราคาอิสระที่ประเมินเมื่อวันที่</w:t>
      </w:r>
      <w:r w:rsidR="00322575" w:rsidRPr="00D92303">
        <w:t xml:space="preserve"> </w:t>
      </w:r>
      <w:r w:rsidR="00601BEE" w:rsidRPr="00601BEE">
        <w:t>30</w:t>
      </w:r>
      <w:r w:rsidR="00322575" w:rsidRPr="00D92303">
        <w:t xml:space="preserve"> </w:t>
      </w:r>
      <w:r w:rsidR="00A40CA0" w:rsidRPr="00D92303">
        <w:rPr>
          <w:rFonts w:hint="cs"/>
          <w:cs/>
        </w:rPr>
        <w:t>มิถุน</w:t>
      </w:r>
      <w:r w:rsidR="00A454B2" w:rsidRPr="00D92303">
        <w:rPr>
          <w:rFonts w:hint="cs"/>
          <w:cs/>
        </w:rPr>
        <w:t>ายน</w:t>
      </w:r>
      <w:r w:rsidR="00322575" w:rsidRPr="00D92303">
        <w:t xml:space="preserve"> </w:t>
      </w:r>
      <w:r w:rsidR="00601BEE" w:rsidRPr="00601BEE">
        <w:t>2</w:t>
      </w:r>
      <w:r w:rsidR="00536D35" w:rsidRPr="00D92303">
        <w:t>56</w:t>
      </w:r>
      <w:r w:rsidR="00184F18">
        <w:t>8</w:t>
      </w:r>
      <w:r w:rsidR="00322575" w:rsidRPr="00D92303">
        <w:t xml:space="preserve"> </w:t>
      </w:r>
      <w:r w:rsidRPr="00D92303">
        <w:rPr>
          <w:cs/>
        </w:rPr>
        <w:t xml:space="preserve">และถูกจัดลำดับชั้นการวัดมูลค่ายุติธรรมเป็นระดับ </w:t>
      </w:r>
      <w:r w:rsidR="00601BEE" w:rsidRPr="00601BEE">
        <w:t>3</w:t>
      </w:r>
    </w:p>
    <w:p w14:paraId="4B5855AF" w14:textId="7E980E2F" w:rsidR="00410352" w:rsidRPr="00D92303" w:rsidRDefault="00410352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5220"/>
      </w:tblGrid>
      <w:tr w:rsidR="00101A97" w:rsidRPr="00D92303" w14:paraId="3CF44ED9" w14:textId="77777777" w:rsidTr="00101A97">
        <w:trPr>
          <w:trHeight w:val="720"/>
          <w:tblHeader/>
        </w:trPr>
        <w:tc>
          <w:tcPr>
            <w:tcW w:w="3960" w:type="dxa"/>
            <w:vAlign w:val="bottom"/>
          </w:tcPr>
          <w:p w14:paraId="23C86EBE" w14:textId="24F345A6" w:rsidR="00101A97" w:rsidRPr="00D92303" w:rsidRDefault="00101A97" w:rsidP="00D92303">
            <w:pPr>
              <w:tabs>
                <w:tab w:val="left" w:pos="540"/>
              </w:tabs>
              <w:spacing w:line="240" w:lineRule="auto"/>
              <w:jc w:val="center"/>
              <w:rPr>
                <w:b/>
                <w:bCs/>
              </w:rPr>
            </w:pPr>
            <w:r w:rsidRPr="00D92303">
              <w:rPr>
                <w:b/>
                <w:bCs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5220" w:type="dxa"/>
            <w:vAlign w:val="bottom"/>
          </w:tcPr>
          <w:p w14:paraId="5B4D3B99" w14:textId="77777777" w:rsidR="00101A97" w:rsidRPr="00D92303" w:rsidRDefault="00101A97" w:rsidP="00D92303">
            <w:pPr>
              <w:tabs>
                <w:tab w:val="left" w:pos="540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D92303">
              <w:rPr>
                <w:b/>
                <w:bCs/>
                <w:cs/>
              </w:rPr>
              <w:t>ความสัมพันธ์ระหว่างข้อมูลที่</w:t>
            </w:r>
            <w:r w:rsidRPr="00D92303">
              <w:rPr>
                <w:b/>
                <w:bCs/>
              </w:rPr>
              <w:br/>
            </w:r>
            <w:r w:rsidRPr="00D92303">
              <w:rPr>
                <w:b/>
                <w:bCs/>
                <w:cs/>
              </w:rPr>
              <w:t>ไม่สามารถสังเกตได้ที่มีนัยสำคัญและการวัดมูลค่ายุติธรรม</w:t>
            </w:r>
          </w:p>
        </w:tc>
      </w:tr>
      <w:tr w:rsidR="00101A97" w:rsidRPr="00D92303" w14:paraId="47BDC28B" w14:textId="77777777" w:rsidTr="00101A97">
        <w:trPr>
          <w:trHeight w:val="720"/>
        </w:trPr>
        <w:tc>
          <w:tcPr>
            <w:tcW w:w="3960" w:type="dxa"/>
          </w:tcPr>
          <w:p w14:paraId="4392D7A8" w14:textId="77777777" w:rsidR="000C1731" w:rsidRPr="00D92303" w:rsidRDefault="000C1731" w:rsidP="00D92303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szCs w:val="30"/>
              </w:rPr>
            </w:pPr>
            <w:r w:rsidRPr="00D92303">
              <w:rPr>
                <w:szCs w:val="30"/>
                <w:cs/>
              </w:rPr>
              <w:t xml:space="preserve">อัตราการเพิ่มขึ้นของค่าเช่าในตลาดที่ประมาณการไว้ </w:t>
            </w:r>
          </w:p>
          <w:p w14:paraId="7F9A1AA4" w14:textId="28671639" w:rsidR="000C1731" w:rsidRPr="00D92303" w:rsidRDefault="000C1731" w:rsidP="00D923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/>
              <w:contextualSpacing/>
              <w:rPr>
                <w:szCs w:val="30"/>
              </w:rPr>
            </w:pPr>
            <w:r w:rsidRPr="00D92303">
              <w:rPr>
                <w:szCs w:val="30"/>
                <w:cs/>
              </w:rPr>
              <w:t>(</w:t>
            </w:r>
            <w:r w:rsidR="00601BEE" w:rsidRPr="00601BEE">
              <w:rPr>
                <w:szCs w:val="30"/>
              </w:rPr>
              <w:t>2</w:t>
            </w:r>
            <w:r w:rsidR="00536D35" w:rsidRPr="00D92303">
              <w:rPr>
                <w:szCs w:val="30"/>
              </w:rPr>
              <w:t>56</w:t>
            </w:r>
            <w:r w:rsidR="00E252C4">
              <w:rPr>
                <w:szCs w:val="30"/>
              </w:rPr>
              <w:t>8</w:t>
            </w:r>
            <w:r w:rsidR="00AB309D" w:rsidRPr="00D92303">
              <w:rPr>
                <w:szCs w:val="30"/>
              </w:rPr>
              <w:t xml:space="preserve"> </w:t>
            </w:r>
            <w:r w:rsidR="00184F18">
              <w:rPr>
                <w:rFonts w:hint="cs"/>
                <w:szCs w:val="30"/>
                <w:cs/>
              </w:rPr>
              <w:t xml:space="preserve">ร้อยละ </w:t>
            </w:r>
            <w:r w:rsidR="00601BEE" w:rsidRPr="00601BEE">
              <w:rPr>
                <w:szCs w:val="30"/>
              </w:rPr>
              <w:t>1</w:t>
            </w:r>
            <w:r w:rsidR="00184F18" w:rsidRPr="00184F18">
              <w:rPr>
                <w:szCs w:val="30"/>
                <w:cs/>
              </w:rPr>
              <w:t>.</w:t>
            </w:r>
            <w:r w:rsidR="00601BEE" w:rsidRPr="00601BEE">
              <w:rPr>
                <w:szCs w:val="30"/>
              </w:rPr>
              <w:t>00</w:t>
            </w:r>
            <w:r w:rsidR="00184F18" w:rsidRPr="00184F18">
              <w:rPr>
                <w:szCs w:val="30"/>
                <w:cs/>
              </w:rPr>
              <w:t xml:space="preserve"> - </w:t>
            </w:r>
            <w:r w:rsidR="00601BEE" w:rsidRPr="00601BEE">
              <w:rPr>
                <w:szCs w:val="30"/>
              </w:rPr>
              <w:t>3</w:t>
            </w:r>
            <w:r w:rsidR="00184F18" w:rsidRPr="00184F18">
              <w:rPr>
                <w:szCs w:val="30"/>
                <w:cs/>
              </w:rPr>
              <w:t>.</w:t>
            </w:r>
            <w:r w:rsidR="00601BEE" w:rsidRPr="00601BEE">
              <w:rPr>
                <w:szCs w:val="30"/>
              </w:rPr>
              <w:t>25</w:t>
            </w:r>
            <w:r w:rsidR="00184F18">
              <w:rPr>
                <w:rFonts w:hint="cs"/>
                <w:szCs w:val="30"/>
                <w:cs/>
              </w:rPr>
              <w:t xml:space="preserve"> </w:t>
            </w:r>
            <w:r w:rsidRPr="00D92303">
              <w:rPr>
                <w:szCs w:val="30"/>
                <w:cs/>
              </w:rPr>
              <w:t xml:space="preserve">และ </w:t>
            </w:r>
            <w:r w:rsidR="008F4224">
              <w:rPr>
                <w:szCs w:val="30"/>
              </w:rPr>
              <w:br/>
            </w:r>
            <w:r w:rsidR="00601BEE" w:rsidRPr="00601BEE">
              <w:rPr>
                <w:szCs w:val="30"/>
              </w:rPr>
              <w:t>2</w:t>
            </w:r>
            <w:r w:rsidR="00536D35" w:rsidRPr="00D92303">
              <w:rPr>
                <w:szCs w:val="30"/>
              </w:rPr>
              <w:t>56</w:t>
            </w:r>
            <w:r w:rsidR="00E252C4">
              <w:rPr>
                <w:szCs w:val="30"/>
              </w:rPr>
              <w:t>7</w:t>
            </w:r>
            <w:r w:rsidRPr="00D92303">
              <w:rPr>
                <w:szCs w:val="30"/>
                <w:cs/>
              </w:rPr>
              <w:t xml:space="preserve">: ร้อยละ </w:t>
            </w:r>
            <w:r w:rsidR="00601BEE" w:rsidRPr="00601BEE">
              <w:rPr>
                <w:szCs w:val="30"/>
              </w:rPr>
              <w:t>0</w:t>
            </w:r>
            <w:r w:rsidR="00184F18" w:rsidRPr="00184F18">
              <w:rPr>
                <w:szCs w:val="30"/>
              </w:rPr>
              <w:t>.</w:t>
            </w:r>
            <w:r w:rsidR="00601BEE" w:rsidRPr="00601BEE">
              <w:rPr>
                <w:szCs w:val="30"/>
              </w:rPr>
              <w:t>00</w:t>
            </w:r>
            <w:r w:rsidR="00184F18" w:rsidRPr="00184F18">
              <w:rPr>
                <w:szCs w:val="30"/>
              </w:rPr>
              <w:t xml:space="preserve"> - </w:t>
            </w:r>
            <w:r w:rsidR="00601BEE" w:rsidRPr="00601BEE">
              <w:rPr>
                <w:szCs w:val="30"/>
              </w:rPr>
              <w:t>3</w:t>
            </w:r>
            <w:r w:rsidR="00184F18" w:rsidRPr="00184F18">
              <w:rPr>
                <w:szCs w:val="30"/>
              </w:rPr>
              <w:t>.</w:t>
            </w:r>
            <w:r w:rsidR="00601BEE" w:rsidRPr="00601BEE">
              <w:rPr>
                <w:szCs w:val="30"/>
              </w:rPr>
              <w:t>2</w:t>
            </w:r>
            <w:r w:rsidR="00184F18" w:rsidRPr="00184F18">
              <w:rPr>
                <w:szCs w:val="30"/>
              </w:rPr>
              <w:t>5</w:t>
            </w:r>
            <w:r w:rsidRPr="00D92303">
              <w:rPr>
                <w:szCs w:val="30"/>
                <w:cs/>
              </w:rPr>
              <w:t>)</w:t>
            </w:r>
          </w:p>
          <w:p w14:paraId="39EC732A" w14:textId="11093816" w:rsidR="00101A97" w:rsidRPr="00D92303" w:rsidRDefault="00101A97" w:rsidP="00D92303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szCs w:val="30"/>
              </w:rPr>
            </w:pPr>
            <w:r w:rsidRPr="00D92303">
              <w:rPr>
                <w:szCs w:val="30"/>
                <w:cs/>
              </w:rPr>
              <w:t xml:space="preserve">อัตราการครอบครองพื้นที่ </w:t>
            </w:r>
            <w:r w:rsidR="00322575" w:rsidRPr="00D92303">
              <w:rPr>
                <w:szCs w:val="30"/>
              </w:rPr>
              <w:br/>
            </w:r>
            <w:r w:rsidR="000C1731" w:rsidRPr="00D92303">
              <w:rPr>
                <w:szCs w:val="30"/>
                <w:cs/>
              </w:rPr>
              <w:t>(</w:t>
            </w:r>
            <w:r w:rsidR="00601BEE" w:rsidRPr="00601BEE">
              <w:rPr>
                <w:szCs w:val="30"/>
              </w:rPr>
              <w:t>2</w:t>
            </w:r>
            <w:r w:rsidR="00536D35" w:rsidRPr="00D92303">
              <w:rPr>
                <w:szCs w:val="30"/>
              </w:rPr>
              <w:t>56</w:t>
            </w:r>
            <w:r w:rsidR="00E252C4">
              <w:rPr>
                <w:szCs w:val="30"/>
              </w:rPr>
              <w:t>8</w:t>
            </w:r>
            <w:r w:rsidR="003F729F" w:rsidRPr="00D92303">
              <w:rPr>
                <w:szCs w:val="30"/>
              </w:rPr>
              <w:t xml:space="preserve">: </w:t>
            </w:r>
            <w:r w:rsidR="003F729F" w:rsidRPr="00D92303">
              <w:rPr>
                <w:rFonts w:hint="cs"/>
                <w:szCs w:val="30"/>
                <w:cs/>
              </w:rPr>
              <w:t xml:space="preserve">ร้อยละ </w:t>
            </w:r>
            <w:r w:rsidR="00184F18" w:rsidRPr="00184F18">
              <w:rPr>
                <w:szCs w:val="30"/>
              </w:rPr>
              <w:t>8</w:t>
            </w:r>
            <w:r w:rsidR="00601BEE" w:rsidRPr="00601BEE">
              <w:rPr>
                <w:szCs w:val="30"/>
              </w:rPr>
              <w:t>2</w:t>
            </w:r>
            <w:r w:rsidR="00184F18" w:rsidRPr="00184F18">
              <w:rPr>
                <w:szCs w:val="30"/>
              </w:rPr>
              <w:t>.</w:t>
            </w:r>
            <w:r w:rsidR="00601BEE" w:rsidRPr="00601BEE">
              <w:rPr>
                <w:szCs w:val="30"/>
              </w:rPr>
              <w:t>3</w:t>
            </w:r>
            <w:r w:rsidR="00184F18" w:rsidRPr="00184F18">
              <w:rPr>
                <w:szCs w:val="30"/>
              </w:rPr>
              <w:t>8 - 99.59</w:t>
            </w:r>
            <w:r w:rsidR="000C1731" w:rsidRPr="00D92303">
              <w:rPr>
                <w:szCs w:val="30"/>
                <w:cs/>
              </w:rPr>
              <w:t xml:space="preserve"> และ </w:t>
            </w:r>
            <w:r w:rsidR="00A05A8E" w:rsidRPr="00D92303">
              <w:rPr>
                <w:szCs w:val="30"/>
              </w:rPr>
              <w:br/>
            </w:r>
            <w:r w:rsidR="00601BEE" w:rsidRPr="00601BEE">
              <w:rPr>
                <w:szCs w:val="30"/>
              </w:rPr>
              <w:t>2</w:t>
            </w:r>
            <w:r w:rsidR="00536D35" w:rsidRPr="00D92303">
              <w:rPr>
                <w:szCs w:val="30"/>
              </w:rPr>
              <w:t>56</w:t>
            </w:r>
            <w:r w:rsidR="00E252C4">
              <w:rPr>
                <w:szCs w:val="30"/>
              </w:rPr>
              <w:t>7</w:t>
            </w:r>
            <w:r w:rsidR="000C1731" w:rsidRPr="00D92303">
              <w:rPr>
                <w:szCs w:val="30"/>
                <w:cs/>
              </w:rPr>
              <w:t xml:space="preserve">: ร้อยละ </w:t>
            </w:r>
            <w:r w:rsidR="00E252C4" w:rsidRPr="00E252C4">
              <w:rPr>
                <w:szCs w:val="30"/>
              </w:rPr>
              <w:t>67.57 - 99.</w:t>
            </w:r>
            <w:r w:rsidR="00601BEE" w:rsidRPr="00601BEE">
              <w:rPr>
                <w:szCs w:val="30"/>
              </w:rPr>
              <w:t>0</w:t>
            </w:r>
            <w:r w:rsidR="00E252C4" w:rsidRPr="00E252C4">
              <w:rPr>
                <w:szCs w:val="30"/>
              </w:rPr>
              <w:t>7</w:t>
            </w:r>
            <w:r w:rsidR="000C1731" w:rsidRPr="00D92303">
              <w:rPr>
                <w:szCs w:val="30"/>
                <w:cs/>
              </w:rPr>
              <w:t>)</w:t>
            </w:r>
          </w:p>
          <w:p w14:paraId="3F0ADA90" w14:textId="1D894CFD" w:rsidR="00101A97" w:rsidRPr="00D92303" w:rsidRDefault="00101A97" w:rsidP="00D92303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szCs w:val="30"/>
              </w:rPr>
            </w:pPr>
            <w:r w:rsidRPr="00D92303">
              <w:rPr>
                <w:szCs w:val="30"/>
                <w:cs/>
              </w:rPr>
              <w:t>อัตราคิดลดที่ปรับค่าความเสี่</w:t>
            </w:r>
            <w:r w:rsidR="00B861D5" w:rsidRPr="00D92303">
              <w:rPr>
                <w:rFonts w:hint="cs"/>
                <w:szCs w:val="30"/>
                <w:cs/>
              </w:rPr>
              <w:t>ย</w:t>
            </w:r>
            <w:r w:rsidRPr="00D92303">
              <w:rPr>
                <w:szCs w:val="30"/>
                <w:cs/>
              </w:rPr>
              <w:t xml:space="preserve">งแล้ว </w:t>
            </w:r>
            <w:r w:rsidR="00322575" w:rsidRPr="00D92303">
              <w:rPr>
                <w:szCs w:val="30"/>
              </w:rPr>
              <w:br/>
            </w:r>
            <w:r w:rsidR="000C1731" w:rsidRPr="00D92303">
              <w:rPr>
                <w:szCs w:val="30"/>
              </w:rPr>
              <w:t>(</w:t>
            </w:r>
            <w:r w:rsidR="00601BEE" w:rsidRPr="00601BEE">
              <w:rPr>
                <w:szCs w:val="30"/>
              </w:rPr>
              <w:t>2</w:t>
            </w:r>
            <w:r w:rsidR="00536D35" w:rsidRPr="00D92303">
              <w:rPr>
                <w:szCs w:val="30"/>
              </w:rPr>
              <w:t>56</w:t>
            </w:r>
            <w:r w:rsidR="00E252C4">
              <w:rPr>
                <w:szCs w:val="30"/>
              </w:rPr>
              <w:t>8</w:t>
            </w:r>
            <w:r w:rsidR="00A40CA0" w:rsidRPr="00D92303">
              <w:rPr>
                <w:szCs w:val="30"/>
              </w:rPr>
              <w:t xml:space="preserve"> </w:t>
            </w:r>
            <w:r w:rsidR="000C1731" w:rsidRPr="00D92303">
              <w:rPr>
                <w:szCs w:val="30"/>
                <w:cs/>
              </w:rPr>
              <w:t xml:space="preserve">และ </w:t>
            </w:r>
            <w:r w:rsidR="00601BEE" w:rsidRPr="00601BEE">
              <w:rPr>
                <w:szCs w:val="30"/>
              </w:rPr>
              <w:t>2</w:t>
            </w:r>
            <w:r w:rsidR="00536D35" w:rsidRPr="00D92303">
              <w:rPr>
                <w:szCs w:val="30"/>
              </w:rPr>
              <w:t>56</w:t>
            </w:r>
            <w:r w:rsidR="00E252C4">
              <w:rPr>
                <w:szCs w:val="30"/>
              </w:rPr>
              <w:t>7</w:t>
            </w:r>
            <w:r w:rsidR="000C1731" w:rsidRPr="00D92303">
              <w:rPr>
                <w:szCs w:val="30"/>
              </w:rPr>
              <w:t xml:space="preserve">: </w:t>
            </w:r>
            <w:r w:rsidR="000C1731" w:rsidRPr="00D92303">
              <w:rPr>
                <w:szCs w:val="30"/>
                <w:cs/>
              </w:rPr>
              <w:t xml:space="preserve">ร้อยละ </w:t>
            </w:r>
            <w:r w:rsidR="007D3385">
              <w:rPr>
                <w:szCs w:val="30"/>
              </w:rPr>
              <w:t>9.75</w:t>
            </w:r>
            <w:r w:rsidR="000C1731" w:rsidRPr="00D92303">
              <w:rPr>
                <w:szCs w:val="30"/>
              </w:rPr>
              <w:t>)</w:t>
            </w:r>
          </w:p>
        </w:tc>
        <w:tc>
          <w:tcPr>
            <w:tcW w:w="5220" w:type="dxa"/>
          </w:tcPr>
          <w:p w14:paraId="1E6FAB05" w14:textId="77777777" w:rsidR="00101A97" w:rsidRPr="00D92303" w:rsidRDefault="00101A97" w:rsidP="00D923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szCs w:val="30"/>
              </w:rPr>
            </w:pPr>
            <w:r w:rsidRPr="00D92303">
              <w:rPr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3D009717" w14:textId="39139FF2" w:rsidR="00101A97" w:rsidRPr="00D92303" w:rsidRDefault="00101A97" w:rsidP="00D92303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szCs w:val="30"/>
              </w:rPr>
            </w:pPr>
            <w:r w:rsidRPr="00D92303">
              <w:rPr>
                <w:szCs w:val="30"/>
                <w:cs/>
              </w:rPr>
              <w:t>อัตราการเพิ่มขึ้นของค่าเช่าในตลาดที่ประมาณการไว้</w:t>
            </w:r>
            <w:r w:rsidR="00ED280B">
              <w:rPr>
                <w:szCs w:val="30"/>
              </w:rPr>
              <w:br/>
            </w:r>
            <w:r w:rsidRPr="00D92303">
              <w:rPr>
                <w:szCs w:val="30"/>
                <w:cs/>
              </w:rPr>
              <w:t>สูงขึ้น (ลดลง)</w:t>
            </w:r>
          </w:p>
          <w:p w14:paraId="55D841C3" w14:textId="3826F5EB" w:rsidR="00101A97" w:rsidRPr="00D92303" w:rsidRDefault="00101A97" w:rsidP="00D92303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szCs w:val="30"/>
              </w:rPr>
            </w:pPr>
            <w:r w:rsidRPr="00D92303">
              <w:rPr>
                <w:szCs w:val="30"/>
                <w:cs/>
              </w:rPr>
              <w:t>อัตราการครอบครองพื้นที่เพิ่มขึ้น (ลดลง) หรือ</w:t>
            </w:r>
          </w:p>
          <w:p w14:paraId="645FBC0A" w14:textId="77777777" w:rsidR="00101A97" w:rsidRPr="00D92303" w:rsidRDefault="00101A97" w:rsidP="00D92303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szCs w:val="30"/>
                <w:cs/>
              </w:rPr>
            </w:pPr>
            <w:r w:rsidRPr="00D92303">
              <w:rPr>
                <w:szCs w:val="30"/>
                <w:cs/>
              </w:rPr>
              <w:t>อัตราคิดลดที่ปรับค่าความเสี่ยงแล้วต่ำลง (สูงขึ้น)</w:t>
            </w:r>
          </w:p>
        </w:tc>
      </w:tr>
    </w:tbl>
    <w:p w14:paraId="128D5073" w14:textId="77777777" w:rsidR="001C7A4D" w:rsidRPr="00ED280B" w:rsidRDefault="001C7A4D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</w:pPr>
    </w:p>
    <w:p w14:paraId="6BA2A14E" w14:textId="1EADF499" w:rsidR="00410352" w:rsidRPr="00D92303" w:rsidRDefault="00410352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b/>
          <w:bCs/>
          <w:i/>
          <w:iCs/>
        </w:rPr>
      </w:pPr>
      <w:r w:rsidRPr="00D92303">
        <w:rPr>
          <w:b/>
          <w:bCs/>
          <w:i/>
          <w:iCs/>
          <w:cs/>
        </w:rPr>
        <w:t>สัญญาเช่า</w:t>
      </w:r>
    </w:p>
    <w:p w14:paraId="59132332" w14:textId="77777777" w:rsidR="00410352" w:rsidRPr="00ED280B" w:rsidRDefault="00410352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</w:pPr>
    </w:p>
    <w:p w14:paraId="4E3A2ABA" w14:textId="77777777" w:rsidR="00410352" w:rsidRPr="00D92303" w:rsidRDefault="00410352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i/>
          <w:iCs/>
        </w:rPr>
      </w:pPr>
      <w:r w:rsidRPr="00D92303">
        <w:rPr>
          <w:i/>
          <w:iCs/>
          <w:cs/>
        </w:rPr>
        <w:t>ในฐานะผู้ให้เช่า</w:t>
      </w:r>
    </w:p>
    <w:p w14:paraId="29DBF04A" w14:textId="77777777" w:rsidR="00857A17" w:rsidRPr="00ED280B" w:rsidRDefault="00857A17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</w:pPr>
    </w:p>
    <w:p w14:paraId="66DB3C0A" w14:textId="5B9FB22A" w:rsidR="00410352" w:rsidRPr="00D92303" w:rsidRDefault="00410352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</w:pPr>
      <w:r w:rsidRPr="00D92303">
        <w:rPr>
          <w:cs/>
        </w:rPr>
        <w:t>สัญญาเช่ากับผู้เช่ารายย่อยกำหนดระยะเวลาเช่าที่ยกเลิกไม่ได้เป็น</w:t>
      </w:r>
      <w:r w:rsidR="00181906" w:rsidRPr="00D92303">
        <w:rPr>
          <w:rFonts w:hint="cs"/>
          <w:cs/>
        </w:rPr>
        <w:t>ระยะ</w:t>
      </w:r>
      <w:r w:rsidRPr="00D92303">
        <w:rPr>
          <w:cs/>
        </w:rPr>
        <w:t>เวลา</w:t>
      </w:r>
      <w:r w:rsidR="00F82F4B" w:rsidRPr="00D92303">
        <w:rPr>
          <w:rFonts w:hint="cs"/>
          <w:cs/>
        </w:rPr>
        <w:t>ไม่เกิน</w:t>
      </w:r>
      <w:r w:rsidR="00265405" w:rsidRPr="00D92303">
        <w:t xml:space="preserve"> </w:t>
      </w:r>
      <w:r w:rsidR="0027114E" w:rsidRPr="00D92303">
        <w:t>6</w:t>
      </w:r>
      <w:r w:rsidRPr="00D92303">
        <w:t xml:space="preserve"> </w:t>
      </w:r>
      <w:r w:rsidRPr="00D92303">
        <w:rPr>
          <w:cs/>
        </w:rPr>
        <w:t>ปี โดยการต่ออายุสัญญาเช่าในภายหลังจะมีการตกลงกับผู้เช่า สัญญาเช่าดังกล่าวกำหนดรายได้ค่าเช่าเป็นจำนวนคงที่</w:t>
      </w:r>
    </w:p>
    <w:p w14:paraId="1AA40323" w14:textId="211920F2" w:rsidR="00857A17" w:rsidRPr="00ED280B" w:rsidRDefault="00857A17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350"/>
        <w:gridCol w:w="270"/>
        <w:gridCol w:w="1350"/>
      </w:tblGrid>
      <w:tr w:rsidR="00351BBD" w:rsidRPr="00BB35F9" w14:paraId="2A9C723B" w14:textId="77777777" w:rsidTr="004C79D5">
        <w:trPr>
          <w:trHeight w:val="425"/>
          <w:tblHeader/>
        </w:trPr>
        <w:tc>
          <w:tcPr>
            <w:tcW w:w="6120" w:type="dxa"/>
          </w:tcPr>
          <w:p w14:paraId="3B384CB6" w14:textId="47DE96F0" w:rsidR="00351BBD" w:rsidRPr="00BB35F9" w:rsidRDefault="00351BBD" w:rsidP="00D92303">
            <w:pPr>
              <w:spacing w:line="240" w:lineRule="auto"/>
              <w:ind w:left="-20"/>
              <w:rPr>
                <w:b/>
                <w:bCs/>
                <w:i/>
                <w:iCs/>
                <w:cs/>
              </w:rPr>
            </w:pPr>
            <w:r w:rsidRPr="00BB35F9">
              <w:rPr>
                <w:b/>
                <w:bCs/>
                <w:i/>
                <w:iCs/>
                <w:cs/>
              </w:rPr>
              <w:t>ค่าเช่าที่จะได้รับจากสัญญาให้เช่าดำเนินงาน</w:t>
            </w:r>
            <w:r w:rsidRPr="00BB35F9">
              <w:rPr>
                <w:b/>
                <w:bCs/>
                <w:i/>
                <w:iCs/>
              </w:rPr>
              <w:t xml:space="preserve"> </w:t>
            </w:r>
            <w:r w:rsidRPr="00BB35F9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="00601BEE" w:rsidRPr="00BB35F9">
              <w:rPr>
                <w:b/>
                <w:bCs/>
                <w:i/>
                <w:iCs/>
              </w:rPr>
              <w:t>31</w:t>
            </w:r>
            <w:r w:rsidRPr="00BB35F9">
              <w:rPr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62C6C07E" w14:textId="45B78E78" w:rsidR="00351BBD" w:rsidRPr="00BB35F9" w:rsidRDefault="00601BEE" w:rsidP="00D92303">
            <w:pPr>
              <w:pStyle w:val="BodyText"/>
              <w:spacing w:after="0" w:line="240" w:lineRule="auto"/>
              <w:ind w:left="-113" w:right="-110"/>
              <w:jc w:val="center"/>
            </w:pPr>
            <w:r w:rsidRPr="00BB35F9">
              <w:t>2</w:t>
            </w:r>
            <w:r w:rsidR="00536D35" w:rsidRPr="00BB35F9">
              <w:t>56</w:t>
            </w:r>
            <w:r w:rsidR="00766336" w:rsidRPr="00BB35F9">
              <w:t>8</w:t>
            </w:r>
          </w:p>
        </w:tc>
        <w:tc>
          <w:tcPr>
            <w:tcW w:w="270" w:type="dxa"/>
          </w:tcPr>
          <w:p w14:paraId="221238A4" w14:textId="578A4EDB" w:rsidR="00351BBD" w:rsidRPr="00BB35F9" w:rsidRDefault="00351BBD" w:rsidP="00D92303">
            <w:pPr>
              <w:pStyle w:val="BodyText"/>
              <w:spacing w:after="0" w:line="240" w:lineRule="auto"/>
              <w:ind w:left="-113" w:right="-110"/>
              <w:jc w:val="center"/>
            </w:pPr>
          </w:p>
        </w:tc>
        <w:tc>
          <w:tcPr>
            <w:tcW w:w="1350" w:type="dxa"/>
          </w:tcPr>
          <w:p w14:paraId="2EBD2E0D" w14:textId="39CF8AEC" w:rsidR="00351BBD" w:rsidRPr="00BB35F9" w:rsidRDefault="00601BEE" w:rsidP="00D92303">
            <w:pPr>
              <w:pStyle w:val="BodyText"/>
              <w:spacing w:after="0" w:line="240" w:lineRule="auto"/>
              <w:ind w:left="-113" w:right="-110"/>
              <w:jc w:val="center"/>
            </w:pPr>
            <w:r w:rsidRPr="00BB35F9">
              <w:t>2</w:t>
            </w:r>
            <w:r w:rsidR="00536D35" w:rsidRPr="00BB35F9">
              <w:t>56</w:t>
            </w:r>
            <w:r w:rsidR="00766336" w:rsidRPr="00BB35F9">
              <w:t>7</w:t>
            </w:r>
          </w:p>
        </w:tc>
      </w:tr>
      <w:tr w:rsidR="00351BBD" w:rsidRPr="00BB35F9" w14:paraId="2ED29756" w14:textId="77777777" w:rsidTr="004C79D5">
        <w:trPr>
          <w:trHeight w:val="20"/>
          <w:tblHeader/>
        </w:trPr>
        <w:tc>
          <w:tcPr>
            <w:tcW w:w="6120" w:type="dxa"/>
          </w:tcPr>
          <w:p w14:paraId="65BA83DC" w14:textId="77777777" w:rsidR="00351BBD" w:rsidRPr="00BB35F9" w:rsidRDefault="00351BBD" w:rsidP="00D92303">
            <w:pPr>
              <w:spacing w:line="240" w:lineRule="auto"/>
              <w:ind w:left="-20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970" w:type="dxa"/>
            <w:gridSpan w:val="3"/>
          </w:tcPr>
          <w:p w14:paraId="50999414" w14:textId="50E6E8CA" w:rsidR="00351BBD" w:rsidRPr="00BB35F9" w:rsidRDefault="00351BBD" w:rsidP="00D92303">
            <w:pPr>
              <w:pStyle w:val="BodyText"/>
              <w:spacing w:after="0" w:line="240" w:lineRule="auto"/>
              <w:ind w:left="-113" w:right="-110"/>
              <w:jc w:val="center"/>
              <w:rPr>
                <w:i/>
                <w:iCs/>
              </w:rPr>
            </w:pPr>
            <w:r w:rsidRPr="00BB35F9">
              <w:rPr>
                <w:i/>
                <w:iCs/>
                <w:cs/>
              </w:rPr>
              <w:t>(พันบาท)</w:t>
            </w:r>
          </w:p>
        </w:tc>
      </w:tr>
      <w:tr w:rsidR="00EC3C82" w:rsidRPr="00BB35F9" w14:paraId="7EEFFC35" w14:textId="77777777" w:rsidTr="004C79D5">
        <w:trPr>
          <w:trHeight w:hRule="exact" w:val="403"/>
          <w:tblHeader/>
        </w:trPr>
        <w:tc>
          <w:tcPr>
            <w:tcW w:w="6120" w:type="dxa"/>
          </w:tcPr>
          <w:p w14:paraId="4ED6FC2D" w14:textId="781C15A2" w:rsidR="00EC3C82" w:rsidRPr="00BB35F9" w:rsidRDefault="00EC3C82" w:rsidP="00EC3C82">
            <w:pPr>
              <w:spacing w:line="240" w:lineRule="auto"/>
              <w:ind w:left="-20"/>
            </w:pPr>
            <w:r w:rsidRPr="00BB35F9">
              <w:rPr>
                <w:cs/>
              </w:rPr>
              <w:t xml:space="preserve">ปีที่ </w:t>
            </w:r>
            <w:r w:rsidRPr="00BB35F9">
              <w:t>1</w:t>
            </w:r>
          </w:p>
        </w:tc>
        <w:tc>
          <w:tcPr>
            <w:tcW w:w="1350" w:type="dxa"/>
          </w:tcPr>
          <w:p w14:paraId="35CF80FC" w14:textId="5E8FA624" w:rsidR="00EC3C82" w:rsidRPr="00BB35F9" w:rsidRDefault="00EC3C82" w:rsidP="00EC3C8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3C82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270,111 </w:t>
            </w:r>
          </w:p>
        </w:tc>
        <w:tc>
          <w:tcPr>
            <w:tcW w:w="270" w:type="dxa"/>
          </w:tcPr>
          <w:p w14:paraId="7BC10E24" w14:textId="7DD37F81" w:rsidR="00EC3C82" w:rsidRPr="00BB35F9" w:rsidRDefault="00EC3C82" w:rsidP="00EC3C8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89533C6" w14:textId="64FBAC1D" w:rsidR="00EC3C82" w:rsidRPr="00BB35F9" w:rsidRDefault="00EC3C82" w:rsidP="00EC3C8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35F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348,269 </w:t>
            </w:r>
          </w:p>
        </w:tc>
      </w:tr>
      <w:tr w:rsidR="00EC3C82" w:rsidRPr="00BB35F9" w14:paraId="78646711" w14:textId="77777777" w:rsidTr="004C79D5">
        <w:trPr>
          <w:trHeight w:hRule="exact" w:val="403"/>
          <w:tblHeader/>
        </w:trPr>
        <w:tc>
          <w:tcPr>
            <w:tcW w:w="6120" w:type="dxa"/>
          </w:tcPr>
          <w:p w14:paraId="5DB96195" w14:textId="447D9513" w:rsidR="00EC3C82" w:rsidRPr="00BB35F9" w:rsidRDefault="00EC3C82" w:rsidP="00EC3C82">
            <w:pPr>
              <w:spacing w:line="240" w:lineRule="auto"/>
              <w:ind w:left="-20"/>
            </w:pPr>
            <w:r w:rsidRPr="00BB35F9">
              <w:rPr>
                <w:cs/>
              </w:rPr>
              <w:t xml:space="preserve">ปีที่ </w:t>
            </w:r>
            <w:r w:rsidRPr="00BB35F9">
              <w:t>2</w:t>
            </w:r>
          </w:p>
          <w:p w14:paraId="59FEA8E2" w14:textId="6B45148F" w:rsidR="00EC3C82" w:rsidRPr="00BB35F9" w:rsidRDefault="00EC3C82" w:rsidP="00EC3C82">
            <w:pPr>
              <w:spacing w:line="240" w:lineRule="auto"/>
              <w:ind w:left="-20"/>
              <w:rPr>
                <w:cs/>
              </w:rPr>
            </w:pPr>
            <w:r w:rsidRPr="00BB35F9">
              <w:rPr>
                <w:cs/>
              </w:rPr>
              <w:t xml:space="preserve">ปีที่ </w:t>
            </w:r>
            <w:r w:rsidRPr="00BB35F9">
              <w:t>3</w:t>
            </w:r>
          </w:p>
        </w:tc>
        <w:tc>
          <w:tcPr>
            <w:tcW w:w="1350" w:type="dxa"/>
          </w:tcPr>
          <w:p w14:paraId="19A1CD21" w14:textId="47E5A724" w:rsidR="00EC3C82" w:rsidRPr="00BB35F9" w:rsidRDefault="00EC3C82" w:rsidP="00EC3C8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3C82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75,580 </w:t>
            </w:r>
          </w:p>
        </w:tc>
        <w:tc>
          <w:tcPr>
            <w:tcW w:w="270" w:type="dxa"/>
          </w:tcPr>
          <w:p w14:paraId="6F473B75" w14:textId="77777777" w:rsidR="00EC3C82" w:rsidRPr="00BB35F9" w:rsidRDefault="00EC3C82" w:rsidP="00EC3C8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AC0FADB" w14:textId="3656E605" w:rsidR="00EC3C82" w:rsidRPr="00BB35F9" w:rsidRDefault="00EC3C82" w:rsidP="00EC3C8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35F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223,645 </w:t>
            </w:r>
          </w:p>
        </w:tc>
      </w:tr>
      <w:tr w:rsidR="00EC3C82" w:rsidRPr="00BB35F9" w14:paraId="78C51263" w14:textId="77777777" w:rsidTr="004C79D5">
        <w:trPr>
          <w:trHeight w:hRule="exact" w:val="403"/>
          <w:tblHeader/>
        </w:trPr>
        <w:tc>
          <w:tcPr>
            <w:tcW w:w="6120" w:type="dxa"/>
          </w:tcPr>
          <w:p w14:paraId="1F308343" w14:textId="6108BBDD" w:rsidR="00EC3C82" w:rsidRPr="00BB35F9" w:rsidRDefault="00EC3C82" w:rsidP="00EC3C82">
            <w:pPr>
              <w:spacing w:line="240" w:lineRule="auto"/>
              <w:ind w:left="-20"/>
            </w:pPr>
            <w:r w:rsidRPr="00BB35F9">
              <w:rPr>
                <w:cs/>
              </w:rPr>
              <w:t xml:space="preserve">ปีที่ </w:t>
            </w:r>
            <w:r w:rsidRPr="00BB35F9">
              <w:t>3</w:t>
            </w:r>
          </w:p>
          <w:p w14:paraId="3ED2EA44" w14:textId="77777777" w:rsidR="00EC3C82" w:rsidRPr="00BB35F9" w:rsidRDefault="00EC3C82" w:rsidP="00EC3C82">
            <w:pPr>
              <w:spacing w:line="240" w:lineRule="auto"/>
              <w:ind w:left="-20"/>
              <w:rPr>
                <w:cs/>
              </w:rPr>
            </w:pPr>
          </w:p>
        </w:tc>
        <w:tc>
          <w:tcPr>
            <w:tcW w:w="1350" w:type="dxa"/>
          </w:tcPr>
          <w:p w14:paraId="3C720C8B" w14:textId="5049F7C7" w:rsidR="00EC3C82" w:rsidRPr="00BB35F9" w:rsidRDefault="00EC3C82" w:rsidP="00EC3C8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3C82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20,608 </w:t>
            </w:r>
          </w:p>
        </w:tc>
        <w:tc>
          <w:tcPr>
            <w:tcW w:w="270" w:type="dxa"/>
          </w:tcPr>
          <w:p w14:paraId="7E58022A" w14:textId="77777777" w:rsidR="00EC3C82" w:rsidRPr="00BB35F9" w:rsidRDefault="00EC3C82" w:rsidP="00EC3C8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1580504" w14:textId="7755C793" w:rsidR="00EC3C82" w:rsidRPr="00BB35F9" w:rsidRDefault="00EC3C82" w:rsidP="00EC3C8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35F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34,877 </w:t>
            </w:r>
          </w:p>
        </w:tc>
      </w:tr>
      <w:tr w:rsidR="00EC3C82" w:rsidRPr="00BB35F9" w14:paraId="44580682" w14:textId="77777777" w:rsidTr="004C79D5">
        <w:trPr>
          <w:trHeight w:hRule="exact" w:val="403"/>
          <w:tblHeader/>
        </w:trPr>
        <w:tc>
          <w:tcPr>
            <w:tcW w:w="6120" w:type="dxa"/>
          </w:tcPr>
          <w:p w14:paraId="57AB6FD1" w14:textId="460BAAF7" w:rsidR="00EC3C82" w:rsidRPr="00BB35F9" w:rsidRDefault="00EC3C82" w:rsidP="00EC3C82">
            <w:pPr>
              <w:spacing w:line="240" w:lineRule="auto"/>
              <w:ind w:left="-20"/>
            </w:pPr>
            <w:r w:rsidRPr="00BB35F9">
              <w:rPr>
                <w:cs/>
              </w:rPr>
              <w:t xml:space="preserve">ปีที่ </w:t>
            </w:r>
            <w:r w:rsidRPr="00BB35F9">
              <w:t>4</w:t>
            </w:r>
          </w:p>
        </w:tc>
        <w:tc>
          <w:tcPr>
            <w:tcW w:w="1350" w:type="dxa"/>
          </w:tcPr>
          <w:p w14:paraId="6DCE57F3" w14:textId="40B3761E" w:rsidR="00EC3C82" w:rsidRPr="00BB35F9" w:rsidRDefault="00EC3C82" w:rsidP="00EC3C8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3C82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16,864 </w:t>
            </w:r>
          </w:p>
        </w:tc>
        <w:tc>
          <w:tcPr>
            <w:tcW w:w="270" w:type="dxa"/>
          </w:tcPr>
          <w:p w14:paraId="5177566A" w14:textId="7494069B" w:rsidR="00EC3C82" w:rsidRPr="00BB35F9" w:rsidRDefault="00EC3C82" w:rsidP="00EC3C8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6ED9AC9" w14:textId="0A9D938A" w:rsidR="00EC3C82" w:rsidRPr="00BB35F9" w:rsidRDefault="00EC3C82" w:rsidP="00EC3C8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35F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16,272 </w:t>
            </w:r>
          </w:p>
        </w:tc>
      </w:tr>
      <w:tr w:rsidR="00EC3C82" w:rsidRPr="00BB35F9" w14:paraId="5E759015" w14:textId="77777777" w:rsidTr="004C79D5">
        <w:trPr>
          <w:trHeight w:hRule="exact" w:val="403"/>
          <w:tblHeader/>
        </w:trPr>
        <w:tc>
          <w:tcPr>
            <w:tcW w:w="6120" w:type="dxa"/>
          </w:tcPr>
          <w:p w14:paraId="294EC9F8" w14:textId="3934F46D" w:rsidR="00EC3C82" w:rsidRPr="00BB35F9" w:rsidRDefault="00EC3C82" w:rsidP="00EC3C82">
            <w:pPr>
              <w:spacing w:line="240" w:lineRule="auto"/>
              <w:ind w:left="-20"/>
              <w:rPr>
                <w:cs/>
              </w:rPr>
            </w:pPr>
            <w:r w:rsidRPr="00BB35F9">
              <w:rPr>
                <w:cs/>
              </w:rPr>
              <w:t xml:space="preserve">ปีที่ </w:t>
            </w:r>
            <w:r w:rsidRPr="00BB35F9">
              <w:t>5</w:t>
            </w:r>
          </w:p>
        </w:tc>
        <w:tc>
          <w:tcPr>
            <w:tcW w:w="1350" w:type="dxa"/>
          </w:tcPr>
          <w:p w14:paraId="4EA6F719" w14:textId="3FC73B29" w:rsidR="00EC3C82" w:rsidRPr="00BB35F9" w:rsidRDefault="00EC3C82" w:rsidP="00EC3C8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3C82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2,827 </w:t>
            </w:r>
          </w:p>
        </w:tc>
        <w:tc>
          <w:tcPr>
            <w:tcW w:w="270" w:type="dxa"/>
          </w:tcPr>
          <w:p w14:paraId="76626946" w14:textId="77777777" w:rsidR="00EC3C82" w:rsidRPr="00BB35F9" w:rsidRDefault="00EC3C82" w:rsidP="00EC3C8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86D918D" w14:textId="643D7A1D" w:rsidR="00EC3C82" w:rsidRPr="00BB35F9" w:rsidRDefault="00EC3C82" w:rsidP="00EC3C8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35F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16,864 </w:t>
            </w:r>
          </w:p>
        </w:tc>
      </w:tr>
      <w:tr w:rsidR="00766336" w:rsidRPr="00BB35F9" w14:paraId="7FB44CDD" w14:textId="77777777" w:rsidTr="004C79D5">
        <w:trPr>
          <w:trHeight w:hRule="exact" w:val="403"/>
          <w:tblHeader/>
        </w:trPr>
        <w:tc>
          <w:tcPr>
            <w:tcW w:w="6120" w:type="dxa"/>
          </w:tcPr>
          <w:p w14:paraId="7FFE7BDE" w14:textId="55F3BDAE" w:rsidR="00766336" w:rsidRPr="00BB35F9" w:rsidRDefault="00766336" w:rsidP="00766336">
            <w:pPr>
              <w:spacing w:line="240" w:lineRule="auto"/>
              <w:ind w:left="-20"/>
            </w:pPr>
            <w:r w:rsidRPr="00BB35F9">
              <w:rPr>
                <w:cs/>
              </w:rPr>
              <w:t xml:space="preserve">ปีที่ </w:t>
            </w:r>
            <w:r w:rsidRPr="00BB35F9">
              <w:t>6</w:t>
            </w:r>
          </w:p>
        </w:tc>
        <w:tc>
          <w:tcPr>
            <w:tcW w:w="1350" w:type="dxa"/>
          </w:tcPr>
          <w:p w14:paraId="4606A8B5" w14:textId="1B13DA6A" w:rsidR="00766336" w:rsidRPr="00BB35F9" w:rsidRDefault="00EC3C82" w:rsidP="0076633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328806" w14:textId="2010F7FF" w:rsidR="00766336" w:rsidRPr="00BB35F9" w:rsidRDefault="00766336" w:rsidP="0076633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0E30143" w14:textId="763BC36B" w:rsidR="00766336" w:rsidRPr="00BB35F9" w:rsidRDefault="00766336" w:rsidP="0076633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35F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601BEE" w:rsidRPr="00BB35F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BB35F9">
              <w:rPr>
                <w:rFonts w:ascii="Angsana New" w:hAnsi="Angsana New"/>
                <w:sz w:val="30"/>
                <w:szCs w:val="30"/>
                <w:lang w:val="en-US" w:bidi="th-TH"/>
              </w:rPr>
              <w:t>,8</w:t>
            </w:r>
            <w:r w:rsidR="00601BEE" w:rsidRPr="00BB35F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BB35F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7 </w:t>
            </w:r>
          </w:p>
        </w:tc>
      </w:tr>
      <w:tr w:rsidR="00766336" w:rsidRPr="00BB35F9" w14:paraId="3008934A" w14:textId="77777777" w:rsidTr="004C79D5">
        <w:trPr>
          <w:trHeight w:hRule="exact" w:val="403"/>
          <w:tblHeader/>
        </w:trPr>
        <w:tc>
          <w:tcPr>
            <w:tcW w:w="6120" w:type="dxa"/>
          </w:tcPr>
          <w:p w14:paraId="00C4B943" w14:textId="77777777" w:rsidR="00766336" w:rsidRPr="00BB35F9" w:rsidRDefault="00766336" w:rsidP="00766336">
            <w:pPr>
              <w:spacing w:line="240" w:lineRule="auto"/>
              <w:ind w:left="-20"/>
              <w:rPr>
                <w:b/>
                <w:bCs/>
                <w:cs/>
              </w:rPr>
            </w:pPr>
            <w:r w:rsidRPr="00BB35F9">
              <w:rPr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C97466" w14:textId="0A1689F8" w:rsidR="00766336" w:rsidRPr="00BB35F9" w:rsidRDefault="00EC3C82" w:rsidP="0076633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385,990</w:t>
            </w:r>
          </w:p>
        </w:tc>
        <w:tc>
          <w:tcPr>
            <w:tcW w:w="270" w:type="dxa"/>
          </w:tcPr>
          <w:p w14:paraId="4AB43386" w14:textId="08831501" w:rsidR="00766336" w:rsidRPr="00BB35F9" w:rsidRDefault="00766336" w:rsidP="0076633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603EF86" w14:textId="33F7B4AF" w:rsidR="00766336" w:rsidRPr="00BB35F9" w:rsidRDefault="00766336" w:rsidP="0076633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B35F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64</w:t>
            </w:r>
            <w:r w:rsidR="00601BEE" w:rsidRPr="00BB35F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BB35F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,754</w:t>
            </w:r>
          </w:p>
        </w:tc>
      </w:tr>
    </w:tbl>
    <w:p w14:paraId="757185BC" w14:textId="77777777" w:rsidR="007E13C6" w:rsidRDefault="007E13C6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rPr>
          <w:b/>
          <w:bCs/>
          <w:snapToGrid w:val="0"/>
          <w:lang w:eastAsia="th-TH"/>
        </w:rPr>
      </w:pPr>
    </w:p>
    <w:p w14:paraId="684B354A" w14:textId="77777777" w:rsidR="003E0D14" w:rsidRDefault="003E0D14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rPr>
          <w:b/>
          <w:bCs/>
          <w:snapToGrid w:val="0"/>
          <w:lang w:eastAsia="th-TH"/>
        </w:rPr>
      </w:pPr>
    </w:p>
    <w:p w14:paraId="790F252E" w14:textId="77777777" w:rsidR="003E0D14" w:rsidRDefault="003E0D14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rPr>
          <w:b/>
          <w:bCs/>
          <w:snapToGrid w:val="0"/>
          <w:lang w:eastAsia="th-TH"/>
        </w:rPr>
      </w:pPr>
    </w:p>
    <w:p w14:paraId="3AC48BC6" w14:textId="77777777" w:rsidR="003E0D14" w:rsidRDefault="003E0D14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rPr>
          <w:b/>
          <w:bCs/>
          <w:snapToGrid w:val="0"/>
          <w:lang w:eastAsia="th-TH"/>
        </w:rPr>
      </w:pPr>
    </w:p>
    <w:p w14:paraId="22CA1E40" w14:textId="21592F1F" w:rsidR="00D170BC" w:rsidRPr="00D92303" w:rsidRDefault="00536D35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</w:pPr>
      <w:r w:rsidRPr="00D92303">
        <w:rPr>
          <w:b/>
          <w:bCs/>
          <w:snapToGrid w:val="0"/>
          <w:lang w:eastAsia="th-TH"/>
        </w:rPr>
        <w:t>7</w:t>
      </w:r>
      <w:r w:rsidR="00410352" w:rsidRPr="00D92303">
        <w:rPr>
          <w:b/>
          <w:bCs/>
          <w:snapToGrid w:val="0"/>
          <w:lang w:eastAsia="th-TH"/>
        </w:rPr>
        <w:tab/>
      </w:r>
      <w:r w:rsidR="00D170BC" w:rsidRPr="00D92303">
        <w:rPr>
          <w:b/>
          <w:bCs/>
          <w:snapToGrid w:val="0"/>
          <w:cs/>
          <w:lang w:eastAsia="th-TH"/>
        </w:rPr>
        <w:t>เงินลงทุนที่แสดงด้วยมูลค่ายุติธรรมผ่านกำไรหรือขาดทุน</w:t>
      </w:r>
    </w:p>
    <w:p w14:paraId="3EF751D8" w14:textId="77777777" w:rsidR="00D170BC" w:rsidRPr="00020B93" w:rsidRDefault="00D170BC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sz w:val="26"/>
          <w:szCs w:val="26"/>
          <w:cs/>
        </w:rPr>
      </w:pPr>
    </w:p>
    <w:p w14:paraId="310BA815" w14:textId="281502AD" w:rsidR="00D170BC" w:rsidRPr="00D92303" w:rsidRDefault="00D170BC" w:rsidP="00D92303">
      <w:pPr>
        <w:tabs>
          <w:tab w:val="left" w:pos="540"/>
        </w:tabs>
        <w:spacing w:line="240" w:lineRule="auto"/>
        <w:ind w:left="547" w:right="-18"/>
        <w:jc w:val="thaiDistribute"/>
      </w:pPr>
      <w:r w:rsidRPr="00D92303">
        <w:rPr>
          <w:cs/>
        </w:rPr>
        <w:t xml:space="preserve">รายการเคลื่อนไหวของเงินลงทุนที่แสดงด้วยมูลค่ายุติธรรมผ่านกำไรหรือขาดทุนสำหรับปีสิ้นสุดวันที่ </w:t>
      </w:r>
      <w:r w:rsidR="00601BEE" w:rsidRPr="00601BEE">
        <w:t>31</w:t>
      </w:r>
      <w:r w:rsidRPr="00D92303">
        <w:rPr>
          <w:cs/>
        </w:rPr>
        <w:t xml:space="preserve"> ธันวาคม</w:t>
      </w:r>
      <w:r w:rsidR="00360818" w:rsidRPr="00D92303">
        <w:rPr>
          <w:cs/>
        </w:rPr>
        <w:br/>
      </w:r>
      <w:r w:rsidR="00601BEE" w:rsidRPr="00601BEE">
        <w:t>2</w:t>
      </w:r>
      <w:r w:rsidR="00536D35" w:rsidRPr="00D92303">
        <w:t>56</w:t>
      </w:r>
      <w:r w:rsidR="00766336">
        <w:t>8</w:t>
      </w:r>
      <w:r w:rsidR="00253832" w:rsidRPr="00D92303">
        <w:t xml:space="preserve"> </w:t>
      </w:r>
      <w:r w:rsidR="00253832" w:rsidRPr="00D92303">
        <w:rPr>
          <w:cs/>
        </w:rPr>
        <w:t xml:space="preserve">และ </w:t>
      </w:r>
      <w:r w:rsidR="00601BEE" w:rsidRPr="00601BEE">
        <w:t>2</w:t>
      </w:r>
      <w:r w:rsidR="00536D35" w:rsidRPr="00D92303">
        <w:t>56</w:t>
      </w:r>
      <w:r w:rsidR="00766336">
        <w:t>7</w:t>
      </w:r>
      <w:r w:rsidR="00253832" w:rsidRPr="00D92303">
        <w:t xml:space="preserve"> </w:t>
      </w:r>
      <w:r w:rsidRPr="00D92303">
        <w:rPr>
          <w:cs/>
        </w:rPr>
        <w:t>มีดังต่อไปนี้</w:t>
      </w:r>
    </w:p>
    <w:p w14:paraId="273BF496" w14:textId="77777777" w:rsidR="00D170BC" w:rsidRPr="00020B93" w:rsidRDefault="00D170BC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sz w:val="26"/>
          <w:szCs w:val="2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60"/>
        <w:gridCol w:w="270"/>
        <w:gridCol w:w="1260"/>
      </w:tblGrid>
      <w:tr w:rsidR="00D170BC" w:rsidRPr="00D92303" w14:paraId="0C5122AE" w14:textId="77777777" w:rsidTr="00C72B1F">
        <w:trPr>
          <w:cantSplit/>
          <w:trHeight w:val="403"/>
        </w:trPr>
        <w:tc>
          <w:tcPr>
            <w:tcW w:w="6390" w:type="dxa"/>
          </w:tcPr>
          <w:p w14:paraId="4222F8DB" w14:textId="77777777" w:rsidR="00D170BC" w:rsidRPr="00D92303" w:rsidRDefault="00D170BC" w:rsidP="00D92303">
            <w:pPr>
              <w:spacing w:line="240" w:lineRule="auto"/>
              <w:jc w:val="thaiDistribute"/>
              <w:rPr>
                <w:cs/>
              </w:rPr>
            </w:pPr>
          </w:p>
        </w:tc>
        <w:tc>
          <w:tcPr>
            <w:tcW w:w="1260" w:type="dxa"/>
          </w:tcPr>
          <w:p w14:paraId="52B1C5A5" w14:textId="5B952C2D" w:rsidR="00D170BC" w:rsidRPr="00D92303" w:rsidRDefault="00601BEE" w:rsidP="00D92303">
            <w:pPr>
              <w:spacing w:line="240" w:lineRule="auto"/>
              <w:jc w:val="center"/>
              <w:rPr>
                <w:cs/>
              </w:rPr>
            </w:pPr>
            <w:r w:rsidRPr="00601BEE">
              <w:t>2</w:t>
            </w:r>
            <w:r w:rsidR="00536D35" w:rsidRPr="00D92303">
              <w:t>56</w:t>
            </w:r>
            <w:r w:rsidR="00766336">
              <w:t>8</w:t>
            </w:r>
          </w:p>
        </w:tc>
        <w:tc>
          <w:tcPr>
            <w:tcW w:w="270" w:type="dxa"/>
          </w:tcPr>
          <w:p w14:paraId="08F82DDA" w14:textId="77777777" w:rsidR="00D170BC" w:rsidRPr="00D92303" w:rsidRDefault="00D170BC" w:rsidP="00D92303">
            <w:pPr>
              <w:spacing w:line="240" w:lineRule="auto"/>
              <w:jc w:val="thaiDistribute"/>
            </w:pPr>
          </w:p>
        </w:tc>
        <w:tc>
          <w:tcPr>
            <w:tcW w:w="1260" w:type="dxa"/>
          </w:tcPr>
          <w:p w14:paraId="3403AEAE" w14:textId="375247A1" w:rsidR="00D170BC" w:rsidRPr="00D92303" w:rsidRDefault="00601BEE" w:rsidP="00D92303">
            <w:pPr>
              <w:pStyle w:val="Heading9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601BEE">
              <w:rPr>
                <w:rFonts w:ascii="Angsana New" w:hAnsi="Angsana New" w:cs="Angsana New"/>
                <w:b w:val="0"/>
                <w:bCs w:val="0"/>
              </w:rPr>
              <w:t>2</w:t>
            </w:r>
            <w:r w:rsidR="00536D35" w:rsidRPr="00D92303">
              <w:rPr>
                <w:rFonts w:ascii="Angsana New" w:hAnsi="Angsana New" w:cs="Angsana New"/>
                <w:b w:val="0"/>
                <w:bCs w:val="0"/>
              </w:rPr>
              <w:t>56</w:t>
            </w:r>
            <w:r w:rsidR="00475F8F">
              <w:rPr>
                <w:rFonts w:ascii="Angsana New" w:hAnsi="Angsana New" w:cs="Angsana New"/>
                <w:b w:val="0"/>
                <w:bCs w:val="0"/>
              </w:rPr>
              <w:t>7</w:t>
            </w:r>
          </w:p>
        </w:tc>
      </w:tr>
      <w:tr w:rsidR="00D170BC" w:rsidRPr="00D92303" w14:paraId="665E81D7" w14:textId="77777777" w:rsidTr="00C72B1F">
        <w:trPr>
          <w:cantSplit/>
          <w:trHeight w:val="403"/>
        </w:trPr>
        <w:tc>
          <w:tcPr>
            <w:tcW w:w="6390" w:type="dxa"/>
          </w:tcPr>
          <w:p w14:paraId="1FAC1C0B" w14:textId="77777777" w:rsidR="00D170BC" w:rsidRPr="00D92303" w:rsidRDefault="00D170BC" w:rsidP="00D92303">
            <w:pPr>
              <w:spacing w:line="240" w:lineRule="auto"/>
              <w:jc w:val="thaiDistribute"/>
            </w:pPr>
          </w:p>
        </w:tc>
        <w:tc>
          <w:tcPr>
            <w:tcW w:w="2790" w:type="dxa"/>
            <w:gridSpan w:val="3"/>
          </w:tcPr>
          <w:p w14:paraId="28BC99A1" w14:textId="77777777" w:rsidR="00D170BC" w:rsidRPr="00D92303" w:rsidRDefault="00D170BC" w:rsidP="00D92303">
            <w:pPr>
              <w:pStyle w:val="Heading9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D92303"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766336" w:rsidRPr="00D92303" w14:paraId="6B594AAF" w14:textId="77777777" w:rsidTr="00C72B1F">
        <w:trPr>
          <w:cantSplit/>
          <w:trHeight w:val="403"/>
        </w:trPr>
        <w:tc>
          <w:tcPr>
            <w:tcW w:w="6390" w:type="dxa"/>
          </w:tcPr>
          <w:p w14:paraId="52A7F277" w14:textId="16482019" w:rsidR="00766336" w:rsidRPr="00D92303" w:rsidRDefault="00766336" w:rsidP="00766336">
            <w:pPr>
              <w:spacing w:line="240" w:lineRule="auto"/>
              <w:jc w:val="thaiDistribute"/>
              <w:rPr>
                <w:cs/>
              </w:rPr>
            </w:pPr>
            <w:r w:rsidRPr="00D92303">
              <w:rPr>
                <w:cs/>
              </w:rPr>
              <w:t xml:space="preserve">ณ วันที่ </w:t>
            </w:r>
            <w:r w:rsidR="00601BEE" w:rsidRPr="00601BEE">
              <w:t>1</w:t>
            </w:r>
            <w:r w:rsidRPr="00D92303">
              <w:t xml:space="preserve"> </w:t>
            </w:r>
            <w:r w:rsidRPr="00D92303">
              <w:rPr>
                <w:cs/>
              </w:rPr>
              <w:t>มกราคม</w:t>
            </w:r>
          </w:p>
        </w:tc>
        <w:tc>
          <w:tcPr>
            <w:tcW w:w="1260" w:type="dxa"/>
          </w:tcPr>
          <w:p w14:paraId="100DA583" w14:textId="314960BE" w:rsidR="00766336" w:rsidRPr="00766336" w:rsidRDefault="00601BEE" w:rsidP="0076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</w:pPr>
            <w:r w:rsidRPr="00601BEE">
              <w:t>23</w:t>
            </w:r>
            <w:r w:rsidR="00766336" w:rsidRPr="00766336">
              <w:t>4,</w:t>
            </w:r>
            <w:r w:rsidRPr="00601BEE">
              <w:t>2</w:t>
            </w:r>
            <w:r w:rsidR="00766336" w:rsidRPr="00766336">
              <w:t>85</w:t>
            </w:r>
          </w:p>
        </w:tc>
        <w:tc>
          <w:tcPr>
            <w:tcW w:w="270" w:type="dxa"/>
          </w:tcPr>
          <w:p w14:paraId="769343BD" w14:textId="77777777" w:rsidR="00766336" w:rsidRPr="00D92303" w:rsidRDefault="00766336" w:rsidP="00766336">
            <w:pPr>
              <w:spacing w:line="240" w:lineRule="auto"/>
              <w:jc w:val="thaiDistribute"/>
            </w:pPr>
          </w:p>
        </w:tc>
        <w:tc>
          <w:tcPr>
            <w:tcW w:w="1260" w:type="dxa"/>
          </w:tcPr>
          <w:p w14:paraId="0A9AAFDC" w14:textId="7DF878C0" w:rsidR="00766336" w:rsidRPr="00D92303" w:rsidRDefault="00601BEE" w:rsidP="00DA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</w:pPr>
            <w:r w:rsidRPr="00601BEE">
              <w:t>1</w:t>
            </w:r>
            <w:r w:rsidR="00766336" w:rsidRPr="00D92303">
              <w:t>84,586</w:t>
            </w:r>
          </w:p>
        </w:tc>
      </w:tr>
      <w:tr w:rsidR="00F46D7E" w:rsidRPr="00D92303" w14:paraId="003D1E93" w14:textId="77777777" w:rsidTr="00C72B1F">
        <w:trPr>
          <w:cantSplit/>
          <w:trHeight w:val="403"/>
        </w:trPr>
        <w:tc>
          <w:tcPr>
            <w:tcW w:w="6390" w:type="dxa"/>
          </w:tcPr>
          <w:p w14:paraId="5B930B84" w14:textId="77777777" w:rsidR="00F46D7E" w:rsidRPr="00D92303" w:rsidRDefault="00F46D7E" w:rsidP="00F46D7E">
            <w:pPr>
              <w:spacing w:line="240" w:lineRule="auto"/>
              <w:jc w:val="thaiDistribute"/>
              <w:rPr>
                <w:cs/>
              </w:rPr>
            </w:pPr>
            <w:r w:rsidRPr="00D92303">
              <w:rPr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332DAF2E" w14:textId="3CF3D4D5" w:rsidR="00F46D7E" w:rsidRPr="00D92303" w:rsidRDefault="00F46D7E" w:rsidP="00F46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</w:pPr>
            <w:r w:rsidRPr="00472C57">
              <w:t xml:space="preserve"> 595,444 </w:t>
            </w:r>
          </w:p>
        </w:tc>
        <w:tc>
          <w:tcPr>
            <w:tcW w:w="270" w:type="dxa"/>
          </w:tcPr>
          <w:p w14:paraId="7AA64496" w14:textId="77777777" w:rsidR="00F46D7E" w:rsidRPr="00D92303" w:rsidRDefault="00F46D7E" w:rsidP="00F46D7E">
            <w:pPr>
              <w:spacing w:line="240" w:lineRule="auto"/>
              <w:jc w:val="thaiDistribute"/>
              <w:rPr>
                <w:cs/>
              </w:rPr>
            </w:pPr>
          </w:p>
        </w:tc>
        <w:tc>
          <w:tcPr>
            <w:tcW w:w="1260" w:type="dxa"/>
          </w:tcPr>
          <w:p w14:paraId="57A21644" w14:textId="3C40D628" w:rsidR="00F46D7E" w:rsidRPr="00D92303" w:rsidRDefault="00F46D7E" w:rsidP="00F46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</w:pPr>
            <w:r w:rsidRPr="00D92303">
              <w:t>56</w:t>
            </w:r>
            <w:r w:rsidR="00601BEE" w:rsidRPr="00601BEE">
              <w:t>0</w:t>
            </w:r>
            <w:r w:rsidRPr="00D92303">
              <w:t>,655</w:t>
            </w:r>
          </w:p>
        </w:tc>
      </w:tr>
      <w:tr w:rsidR="00F46D7E" w:rsidRPr="00D92303" w14:paraId="5BDD3330" w14:textId="77777777" w:rsidTr="00C72B1F">
        <w:trPr>
          <w:cantSplit/>
          <w:trHeight w:val="403"/>
        </w:trPr>
        <w:tc>
          <w:tcPr>
            <w:tcW w:w="6390" w:type="dxa"/>
          </w:tcPr>
          <w:p w14:paraId="43CAA825" w14:textId="77777777" w:rsidR="00F46D7E" w:rsidRPr="00D92303" w:rsidRDefault="00F46D7E" w:rsidP="00F46D7E">
            <w:pPr>
              <w:spacing w:line="240" w:lineRule="auto"/>
              <w:jc w:val="thaiDistribute"/>
              <w:rPr>
                <w:cs/>
              </w:rPr>
            </w:pPr>
            <w:r w:rsidRPr="00D92303">
              <w:rPr>
                <w:cs/>
              </w:rPr>
              <w:t>จำหน่าย</w:t>
            </w:r>
          </w:p>
        </w:tc>
        <w:tc>
          <w:tcPr>
            <w:tcW w:w="1260" w:type="dxa"/>
          </w:tcPr>
          <w:p w14:paraId="50A17CDE" w14:textId="259F525A" w:rsidR="00F46D7E" w:rsidRPr="00D92303" w:rsidRDefault="00F46D7E" w:rsidP="00F46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cs/>
              </w:rPr>
            </w:pPr>
            <w:r w:rsidRPr="00472C57">
              <w:t xml:space="preserve"> (59</w:t>
            </w:r>
            <w:r w:rsidR="00601BEE" w:rsidRPr="00601BEE">
              <w:t>0</w:t>
            </w:r>
            <w:r w:rsidRPr="00472C57">
              <w:t>,</w:t>
            </w:r>
            <w:r w:rsidR="00601BEE" w:rsidRPr="00601BEE">
              <w:t>000</w:t>
            </w:r>
            <w:r w:rsidRPr="00472C57">
              <w:t>)</w:t>
            </w:r>
          </w:p>
        </w:tc>
        <w:tc>
          <w:tcPr>
            <w:tcW w:w="270" w:type="dxa"/>
          </w:tcPr>
          <w:p w14:paraId="5E402850" w14:textId="77777777" w:rsidR="00F46D7E" w:rsidRPr="00D92303" w:rsidRDefault="00F46D7E" w:rsidP="00F46D7E">
            <w:pPr>
              <w:spacing w:line="240" w:lineRule="auto"/>
              <w:jc w:val="thaiDistribute"/>
              <w:rPr>
                <w:cs/>
              </w:rPr>
            </w:pPr>
          </w:p>
        </w:tc>
        <w:tc>
          <w:tcPr>
            <w:tcW w:w="1260" w:type="dxa"/>
          </w:tcPr>
          <w:p w14:paraId="5E5772D5" w14:textId="5BD61403" w:rsidR="00F46D7E" w:rsidRPr="00D92303" w:rsidRDefault="00F46D7E" w:rsidP="00F46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</w:pPr>
            <w:r w:rsidRPr="00D92303">
              <w:t>(5</w:t>
            </w:r>
            <w:r w:rsidR="00601BEE" w:rsidRPr="00601BEE">
              <w:t>1</w:t>
            </w:r>
            <w:r w:rsidRPr="00D92303">
              <w:t>6,</w:t>
            </w:r>
            <w:r w:rsidR="00601BEE" w:rsidRPr="00601BEE">
              <w:t>000</w:t>
            </w:r>
            <w:r w:rsidRPr="00D92303">
              <w:t>)</w:t>
            </w:r>
          </w:p>
        </w:tc>
      </w:tr>
      <w:tr w:rsidR="00F46D7E" w:rsidRPr="00D92303" w14:paraId="2509A5E4" w14:textId="77777777" w:rsidTr="00C72B1F">
        <w:trPr>
          <w:cantSplit/>
          <w:trHeight w:val="403"/>
        </w:trPr>
        <w:tc>
          <w:tcPr>
            <w:tcW w:w="6390" w:type="dxa"/>
          </w:tcPr>
          <w:p w14:paraId="5001A229" w14:textId="61D86A09" w:rsidR="00F46D7E" w:rsidRPr="00D92303" w:rsidRDefault="00F46D7E" w:rsidP="00F46D7E">
            <w:pPr>
              <w:spacing w:line="240" w:lineRule="auto"/>
              <w:jc w:val="thaiDistribute"/>
              <w:rPr>
                <w:cs/>
              </w:rPr>
            </w:pPr>
            <w:r w:rsidRPr="00D92303">
              <w:rPr>
                <w:cs/>
              </w:rPr>
              <w:t>ตัดจำหน่ายส่วนต่ำของเงินลงทุนในพันธบัตร</w:t>
            </w:r>
          </w:p>
        </w:tc>
        <w:tc>
          <w:tcPr>
            <w:tcW w:w="1260" w:type="dxa"/>
          </w:tcPr>
          <w:p w14:paraId="69B6E40C" w14:textId="174C9751" w:rsidR="00F46D7E" w:rsidRPr="00D92303" w:rsidRDefault="00F46D7E" w:rsidP="00F46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</w:pPr>
            <w:r w:rsidRPr="00472C57">
              <w:t xml:space="preserve"> </w:t>
            </w:r>
            <w:r w:rsidR="00601BEE" w:rsidRPr="00601BEE">
              <w:t>3</w:t>
            </w:r>
            <w:r w:rsidRPr="00472C57">
              <w:t xml:space="preserve">,666 </w:t>
            </w:r>
          </w:p>
        </w:tc>
        <w:tc>
          <w:tcPr>
            <w:tcW w:w="270" w:type="dxa"/>
          </w:tcPr>
          <w:p w14:paraId="28578271" w14:textId="77777777" w:rsidR="00F46D7E" w:rsidRPr="00D92303" w:rsidRDefault="00F46D7E" w:rsidP="00F46D7E">
            <w:pPr>
              <w:spacing w:line="240" w:lineRule="auto"/>
              <w:jc w:val="thaiDistribute"/>
              <w:rPr>
                <w:cs/>
              </w:rPr>
            </w:pPr>
          </w:p>
        </w:tc>
        <w:tc>
          <w:tcPr>
            <w:tcW w:w="1260" w:type="dxa"/>
          </w:tcPr>
          <w:p w14:paraId="4033F9F9" w14:textId="7C3471A6" w:rsidR="00F46D7E" w:rsidRPr="00D92303" w:rsidRDefault="00F46D7E" w:rsidP="00F46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</w:pPr>
            <w:r w:rsidRPr="00D92303">
              <w:t>4,97</w:t>
            </w:r>
            <w:r w:rsidR="00601BEE" w:rsidRPr="00601BEE">
              <w:t>2</w:t>
            </w:r>
          </w:p>
        </w:tc>
      </w:tr>
      <w:tr w:rsidR="00F46D7E" w:rsidRPr="00D92303" w14:paraId="1B55A806" w14:textId="77777777" w:rsidTr="00C72B1F">
        <w:trPr>
          <w:cantSplit/>
          <w:trHeight w:val="403"/>
        </w:trPr>
        <w:tc>
          <w:tcPr>
            <w:tcW w:w="6390" w:type="dxa"/>
          </w:tcPr>
          <w:p w14:paraId="0C81CC82" w14:textId="05B63543" w:rsidR="00F46D7E" w:rsidRPr="00D92303" w:rsidRDefault="00F46D7E" w:rsidP="00F46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540" w:hanging="540"/>
            </w:pPr>
            <w:r w:rsidRPr="00D92303">
              <w:rPr>
                <w:cs/>
              </w:rPr>
              <w:t>กำไรสุทธิจากการเปลี่ยนแปลงในมูลค่ายุติธรรมของเงินลงทุน</w:t>
            </w:r>
          </w:p>
          <w:p w14:paraId="7E2DECE6" w14:textId="6A8F3D23" w:rsidR="00F46D7E" w:rsidRPr="00D92303" w:rsidRDefault="00F46D7E" w:rsidP="00F46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540" w:hanging="376"/>
            </w:pPr>
            <w:r w:rsidRPr="00D92303">
              <w:rPr>
                <w:snapToGrid w:val="0"/>
                <w:cs/>
                <w:lang w:eastAsia="th-TH"/>
              </w:rPr>
              <w:t>ที่</w:t>
            </w:r>
            <w:r w:rsidRPr="00D92303">
              <w:rPr>
                <w:cs/>
              </w:rPr>
              <w:t>แสดงด้วยมูลค่ายุติธรรมผ่านกำไรหรือขาดทุน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6C2F40" w14:textId="77777777" w:rsidR="00F46D7E" w:rsidRDefault="00F46D7E" w:rsidP="00F46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</w:pPr>
            <w:r w:rsidRPr="00472C57">
              <w:t xml:space="preserve"> </w:t>
            </w:r>
          </w:p>
          <w:p w14:paraId="42E621ED" w14:textId="7C379356" w:rsidR="00F46D7E" w:rsidRPr="00D92303" w:rsidRDefault="00601BEE" w:rsidP="00F46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cs/>
              </w:rPr>
            </w:pPr>
            <w:r w:rsidRPr="00601BEE">
              <w:t>1</w:t>
            </w:r>
            <w:r w:rsidR="00F46D7E" w:rsidRPr="00472C57">
              <w:t xml:space="preserve">4 </w:t>
            </w:r>
          </w:p>
        </w:tc>
        <w:tc>
          <w:tcPr>
            <w:tcW w:w="270" w:type="dxa"/>
          </w:tcPr>
          <w:p w14:paraId="11B04A02" w14:textId="77777777" w:rsidR="00F46D7E" w:rsidRPr="00D92303" w:rsidRDefault="00F46D7E" w:rsidP="00F46D7E">
            <w:pPr>
              <w:spacing w:line="240" w:lineRule="auto"/>
              <w:jc w:val="thaiDistribute"/>
              <w:rPr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720ECB" w14:textId="77777777" w:rsidR="00F46D7E" w:rsidRPr="00D92303" w:rsidRDefault="00F46D7E" w:rsidP="00F46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</w:pPr>
          </w:p>
          <w:p w14:paraId="3313D817" w14:textId="209FFE4A" w:rsidR="00F46D7E" w:rsidRPr="00D92303" w:rsidRDefault="00F46D7E" w:rsidP="00F46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</w:pPr>
            <w:r w:rsidRPr="00D92303">
              <w:t>7</w:t>
            </w:r>
            <w:r w:rsidR="00601BEE" w:rsidRPr="00601BEE">
              <w:t>2</w:t>
            </w:r>
          </w:p>
        </w:tc>
      </w:tr>
      <w:tr w:rsidR="00F46D7E" w:rsidRPr="00D92303" w14:paraId="5DA12179" w14:textId="77777777" w:rsidTr="00C72B1F">
        <w:trPr>
          <w:cantSplit/>
          <w:trHeight w:val="403"/>
        </w:trPr>
        <w:tc>
          <w:tcPr>
            <w:tcW w:w="6390" w:type="dxa"/>
          </w:tcPr>
          <w:p w14:paraId="401BB476" w14:textId="24BBC3E4" w:rsidR="00F46D7E" w:rsidRPr="00D92303" w:rsidRDefault="00F46D7E" w:rsidP="00F46D7E">
            <w:pPr>
              <w:spacing w:line="240" w:lineRule="auto"/>
              <w:jc w:val="thaiDistribute"/>
              <w:rPr>
                <w:b/>
                <w:bCs/>
                <w:cs/>
              </w:rPr>
            </w:pPr>
            <w:r w:rsidRPr="00D92303">
              <w:rPr>
                <w:b/>
                <w:bCs/>
                <w:cs/>
              </w:rPr>
              <w:t xml:space="preserve">ณ วันที่ </w:t>
            </w:r>
            <w:r w:rsidR="00601BEE" w:rsidRPr="00601BEE">
              <w:rPr>
                <w:b/>
                <w:bCs/>
              </w:rPr>
              <w:t>31</w:t>
            </w:r>
            <w:r w:rsidRPr="00D92303">
              <w:rPr>
                <w:b/>
                <w:bCs/>
              </w:rPr>
              <w:t xml:space="preserve"> </w:t>
            </w:r>
            <w:r w:rsidRPr="00D92303">
              <w:rPr>
                <w:b/>
                <w:bCs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1E6FB3F" w14:textId="662DE3B5" w:rsidR="00F46D7E" w:rsidRPr="00D92303" w:rsidRDefault="00F46D7E" w:rsidP="00F46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b/>
                <w:bCs/>
              </w:rPr>
            </w:pPr>
            <w:r w:rsidRPr="00F46D7E">
              <w:rPr>
                <w:b/>
                <w:bCs/>
              </w:rPr>
              <w:t xml:space="preserve"> </w:t>
            </w:r>
            <w:r w:rsidR="00601BEE" w:rsidRPr="00601BEE">
              <w:rPr>
                <w:b/>
                <w:bCs/>
              </w:rPr>
              <w:t>2</w:t>
            </w:r>
            <w:r w:rsidRPr="00F46D7E">
              <w:rPr>
                <w:b/>
                <w:bCs/>
              </w:rPr>
              <w:t>4</w:t>
            </w:r>
            <w:r w:rsidR="00601BEE" w:rsidRPr="00601BEE">
              <w:rPr>
                <w:b/>
                <w:bCs/>
              </w:rPr>
              <w:t>3</w:t>
            </w:r>
            <w:r w:rsidRPr="00F46D7E">
              <w:rPr>
                <w:b/>
                <w:bCs/>
              </w:rPr>
              <w:t>,4</w:t>
            </w:r>
            <w:r w:rsidR="00601BEE" w:rsidRPr="00601BEE">
              <w:rPr>
                <w:b/>
                <w:bCs/>
              </w:rPr>
              <w:t>0</w:t>
            </w:r>
            <w:r w:rsidRPr="00F46D7E">
              <w:rPr>
                <w:b/>
                <w:bCs/>
              </w:rPr>
              <w:t xml:space="preserve">9 </w:t>
            </w:r>
          </w:p>
        </w:tc>
        <w:tc>
          <w:tcPr>
            <w:tcW w:w="270" w:type="dxa"/>
          </w:tcPr>
          <w:p w14:paraId="15415457" w14:textId="77777777" w:rsidR="00F46D7E" w:rsidRPr="00D92303" w:rsidRDefault="00F46D7E" w:rsidP="00F46D7E">
            <w:pPr>
              <w:spacing w:line="240" w:lineRule="auto"/>
              <w:jc w:val="thaiDistribute"/>
              <w:rPr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4D46C8" w14:textId="64F18731" w:rsidR="00F46D7E" w:rsidRPr="00D92303" w:rsidRDefault="00601BEE" w:rsidP="00F46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b/>
                <w:bCs/>
              </w:rPr>
            </w:pPr>
            <w:r w:rsidRPr="00601BEE">
              <w:rPr>
                <w:b/>
                <w:bCs/>
              </w:rPr>
              <w:t>23</w:t>
            </w:r>
            <w:r w:rsidR="00F46D7E" w:rsidRPr="00D92303">
              <w:rPr>
                <w:b/>
                <w:bCs/>
              </w:rPr>
              <w:t>4,</w:t>
            </w:r>
            <w:r w:rsidRPr="00601BEE">
              <w:rPr>
                <w:b/>
                <w:bCs/>
              </w:rPr>
              <w:t>2</w:t>
            </w:r>
            <w:r w:rsidR="00F46D7E" w:rsidRPr="00D92303">
              <w:rPr>
                <w:b/>
                <w:bCs/>
              </w:rPr>
              <w:t>85</w:t>
            </w:r>
          </w:p>
        </w:tc>
      </w:tr>
    </w:tbl>
    <w:p w14:paraId="7096330B" w14:textId="5ECA9485" w:rsidR="007E13C6" w:rsidRDefault="007E13C6" w:rsidP="00ED2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sz w:val="26"/>
          <w:szCs w:val="26"/>
        </w:rPr>
      </w:pPr>
    </w:p>
    <w:p w14:paraId="1A4FD104" w14:textId="03123B48" w:rsidR="006F1D09" w:rsidRPr="00D92303" w:rsidRDefault="00536D35" w:rsidP="006F1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rPr>
          <w:b/>
          <w:bCs/>
          <w:snapToGrid w:val="0"/>
          <w:lang w:eastAsia="th-TH"/>
        </w:rPr>
      </w:pPr>
      <w:r w:rsidRPr="00D92303">
        <w:rPr>
          <w:b/>
          <w:bCs/>
          <w:snapToGrid w:val="0"/>
          <w:lang w:eastAsia="th-TH"/>
        </w:rPr>
        <w:t>8</w:t>
      </w:r>
      <w:r w:rsidR="00F7629E" w:rsidRPr="00D92303">
        <w:rPr>
          <w:b/>
          <w:bCs/>
          <w:snapToGrid w:val="0"/>
          <w:lang w:eastAsia="th-TH"/>
        </w:rPr>
        <w:tab/>
      </w:r>
      <w:r w:rsidR="00F7629E" w:rsidRPr="00D92303">
        <w:rPr>
          <w:b/>
          <w:bCs/>
          <w:snapToGrid w:val="0"/>
          <w:cs/>
          <w:lang w:eastAsia="th-TH"/>
        </w:rPr>
        <w:t>เงินสดและ</w:t>
      </w:r>
      <w:r w:rsidR="00FF5A9E" w:rsidRPr="00D92303">
        <w:rPr>
          <w:b/>
          <w:bCs/>
          <w:snapToGrid w:val="0"/>
          <w:cs/>
          <w:lang w:eastAsia="th-TH"/>
        </w:rPr>
        <w:t>รายการเทียบเท่าเงินสด</w:t>
      </w:r>
    </w:p>
    <w:p w14:paraId="6981CA8E" w14:textId="40A228CB" w:rsidR="00C6695A" w:rsidRPr="00020B93" w:rsidRDefault="00C6695A" w:rsidP="00ED2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sz w:val="26"/>
          <w:szCs w:val="26"/>
        </w:rPr>
      </w:pPr>
    </w:p>
    <w:p w14:paraId="4508E532" w14:textId="02BE6849" w:rsidR="00C6695A" w:rsidRPr="00D92303" w:rsidRDefault="00C6695A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rPr>
          <w:snapToGrid w:val="0"/>
          <w:spacing w:val="0"/>
          <w:lang w:eastAsia="th-TH"/>
        </w:rPr>
      </w:pPr>
      <w:r w:rsidRPr="00D92303">
        <w:rPr>
          <w:snapToGrid w:val="0"/>
          <w:spacing w:val="0"/>
          <w:cs/>
          <w:lang w:eastAsia="th-TH"/>
        </w:rPr>
        <w:tab/>
        <w:t>กองทรัสต์มีรายละเอียดเงินสดและรายการเทียบเท่าเงินสด ดังต่อไปนี้</w:t>
      </w:r>
    </w:p>
    <w:p w14:paraId="5DB374FC" w14:textId="77777777" w:rsidR="00374C8B" w:rsidRPr="00020B93" w:rsidRDefault="00374C8B" w:rsidP="00ED2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sz w:val="26"/>
          <w:szCs w:val="26"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260"/>
        <w:gridCol w:w="270"/>
        <w:gridCol w:w="1350"/>
        <w:gridCol w:w="270"/>
        <w:gridCol w:w="1260"/>
        <w:gridCol w:w="270"/>
        <w:gridCol w:w="1256"/>
      </w:tblGrid>
      <w:tr w:rsidR="009121BA" w:rsidRPr="00D92303" w14:paraId="03D14D69" w14:textId="77777777" w:rsidTr="00C72B1F">
        <w:trPr>
          <w:cantSplit/>
          <w:trHeight w:val="403"/>
          <w:tblHeader/>
        </w:trPr>
        <w:tc>
          <w:tcPr>
            <w:tcW w:w="3240" w:type="dxa"/>
          </w:tcPr>
          <w:p w14:paraId="37F83FE8" w14:textId="77777777" w:rsidR="009121BA" w:rsidRPr="00D92303" w:rsidRDefault="009121BA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cs/>
                <w:lang w:val="en-GB"/>
              </w:rPr>
            </w:pPr>
          </w:p>
        </w:tc>
        <w:tc>
          <w:tcPr>
            <w:tcW w:w="2880" w:type="dxa"/>
            <w:gridSpan w:val="3"/>
          </w:tcPr>
          <w:p w14:paraId="49B870EF" w14:textId="3E765593" w:rsidR="009121BA" w:rsidRPr="00D92303" w:rsidRDefault="00601BEE" w:rsidP="00D92303">
            <w:pPr>
              <w:pStyle w:val="Heading9"/>
              <w:keepNext w:val="0"/>
              <w:ind w:right="0"/>
              <w:jc w:val="center"/>
              <w:rPr>
                <w:rFonts w:ascii="Angsana New" w:hAnsi="Angsana New" w:cs="Angsana New"/>
                <w:lang w:val="en-GB"/>
              </w:rPr>
            </w:pPr>
            <w:r w:rsidRPr="00601BEE">
              <w:rPr>
                <w:rFonts w:ascii="Angsana New" w:hAnsi="Angsana New" w:cs="Angsana New"/>
                <w:b w:val="0"/>
                <w:bCs w:val="0"/>
              </w:rPr>
              <w:t>31</w:t>
            </w:r>
            <w:r w:rsidR="009121BA" w:rsidRPr="00D92303">
              <w:rPr>
                <w:rFonts w:ascii="Angsana New" w:hAnsi="Angsana New" w:cs="Angsana New"/>
                <w:b w:val="0"/>
                <w:bCs w:val="0"/>
              </w:rPr>
              <w:t xml:space="preserve"> </w:t>
            </w:r>
            <w:r w:rsidR="009121BA" w:rsidRPr="00D92303">
              <w:rPr>
                <w:rFonts w:ascii="Angsana New" w:hAnsi="Angsana New" w:cs="Angsana New"/>
                <w:b w:val="0"/>
                <w:bCs w:val="0"/>
                <w:cs/>
              </w:rPr>
              <w:t xml:space="preserve">ธันวาคม </w:t>
            </w:r>
            <w:r w:rsidRPr="00601BEE">
              <w:rPr>
                <w:rFonts w:ascii="Angsana New" w:hAnsi="Angsana New" w:cs="Angsana New"/>
                <w:b w:val="0"/>
                <w:bCs w:val="0"/>
                <w:spacing w:val="-2"/>
              </w:rPr>
              <w:t>2</w:t>
            </w:r>
            <w:r w:rsidR="00536D35" w:rsidRPr="00D92303">
              <w:rPr>
                <w:rFonts w:ascii="Angsana New" w:hAnsi="Angsana New" w:cs="Angsana New"/>
                <w:b w:val="0"/>
                <w:bCs w:val="0"/>
                <w:spacing w:val="-2"/>
              </w:rPr>
              <w:t>56</w:t>
            </w:r>
            <w:r w:rsidR="00766336">
              <w:rPr>
                <w:rFonts w:ascii="Angsana New" w:hAnsi="Angsana New" w:cs="Angsana New"/>
                <w:b w:val="0"/>
                <w:bCs w:val="0"/>
                <w:spacing w:val="-2"/>
              </w:rPr>
              <w:t>8</w:t>
            </w:r>
          </w:p>
        </w:tc>
        <w:tc>
          <w:tcPr>
            <w:tcW w:w="270" w:type="dxa"/>
          </w:tcPr>
          <w:p w14:paraId="43D16FDE" w14:textId="77777777" w:rsidR="009121BA" w:rsidRPr="00D92303" w:rsidRDefault="009121BA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lang w:val="en-GB"/>
              </w:rPr>
            </w:pPr>
          </w:p>
        </w:tc>
        <w:tc>
          <w:tcPr>
            <w:tcW w:w="2786" w:type="dxa"/>
            <w:gridSpan w:val="3"/>
          </w:tcPr>
          <w:p w14:paraId="54BD78D4" w14:textId="76D19631" w:rsidR="009121BA" w:rsidRPr="00D92303" w:rsidRDefault="00601BEE" w:rsidP="00D92303">
            <w:pPr>
              <w:pStyle w:val="Heading9"/>
              <w:keepNext w:val="0"/>
              <w:ind w:right="0"/>
              <w:jc w:val="center"/>
              <w:rPr>
                <w:rFonts w:ascii="Angsana New" w:hAnsi="Angsana New" w:cs="Angsana New"/>
                <w:lang w:val="en-GB"/>
              </w:rPr>
            </w:pPr>
            <w:r w:rsidRPr="00601BEE">
              <w:rPr>
                <w:rFonts w:ascii="Angsana New" w:hAnsi="Angsana New" w:cs="Angsana New"/>
                <w:b w:val="0"/>
                <w:bCs w:val="0"/>
              </w:rPr>
              <w:t>31</w:t>
            </w:r>
            <w:r w:rsidR="009121BA" w:rsidRPr="00D92303">
              <w:rPr>
                <w:rFonts w:ascii="Angsana New" w:hAnsi="Angsana New" w:cs="Angsana New"/>
                <w:b w:val="0"/>
                <w:bCs w:val="0"/>
              </w:rPr>
              <w:t xml:space="preserve"> </w:t>
            </w:r>
            <w:r w:rsidR="009121BA" w:rsidRPr="00D92303">
              <w:rPr>
                <w:rFonts w:ascii="Angsana New" w:hAnsi="Angsana New" w:cs="Angsana New"/>
                <w:b w:val="0"/>
                <w:bCs w:val="0"/>
                <w:cs/>
              </w:rPr>
              <w:t xml:space="preserve">ธันวาคม </w:t>
            </w:r>
            <w:r w:rsidRPr="00601BEE">
              <w:rPr>
                <w:rFonts w:ascii="Angsana New" w:hAnsi="Angsana New" w:cs="Angsana New"/>
                <w:b w:val="0"/>
                <w:bCs w:val="0"/>
              </w:rPr>
              <w:t>2</w:t>
            </w:r>
            <w:r w:rsidR="00536D35" w:rsidRPr="00D92303">
              <w:rPr>
                <w:rFonts w:ascii="Angsana New" w:hAnsi="Angsana New" w:cs="Angsana New"/>
                <w:b w:val="0"/>
                <w:bCs w:val="0"/>
              </w:rPr>
              <w:t>56</w:t>
            </w:r>
            <w:r w:rsidR="00766336">
              <w:rPr>
                <w:rFonts w:ascii="Angsana New" w:hAnsi="Angsana New" w:cs="Angsana New"/>
                <w:b w:val="0"/>
                <w:bCs w:val="0"/>
              </w:rPr>
              <w:t>7</w:t>
            </w:r>
          </w:p>
        </w:tc>
      </w:tr>
      <w:tr w:rsidR="009121BA" w:rsidRPr="00D92303" w14:paraId="2FF090B6" w14:textId="77777777" w:rsidTr="00C72B1F">
        <w:trPr>
          <w:cantSplit/>
          <w:trHeight w:val="403"/>
          <w:tblHeader/>
        </w:trPr>
        <w:tc>
          <w:tcPr>
            <w:tcW w:w="3240" w:type="dxa"/>
          </w:tcPr>
          <w:p w14:paraId="0F937A4E" w14:textId="77777777" w:rsidR="009121BA" w:rsidRPr="00D92303" w:rsidRDefault="009121BA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cs/>
                <w:lang w:val="en-GB"/>
              </w:rPr>
            </w:pPr>
          </w:p>
        </w:tc>
        <w:tc>
          <w:tcPr>
            <w:tcW w:w="1260" w:type="dxa"/>
          </w:tcPr>
          <w:p w14:paraId="27C7CEEA" w14:textId="77777777" w:rsidR="009121BA" w:rsidRPr="00D92303" w:rsidRDefault="009121BA" w:rsidP="00D92303">
            <w:pPr>
              <w:pStyle w:val="Heading9"/>
              <w:keepNext w:val="0"/>
              <w:ind w:left="-105" w:right="-105"/>
              <w:jc w:val="center"/>
              <w:rPr>
                <w:rFonts w:ascii="Angsana New" w:hAnsi="Angsana New" w:cs="Angsana New"/>
                <w:b w:val="0"/>
                <w:bCs w:val="0"/>
                <w:cs/>
                <w:lang w:val="en-GB"/>
              </w:rPr>
            </w:pPr>
            <w:r w:rsidRPr="00D92303">
              <w:rPr>
                <w:rFonts w:ascii="Angsana New" w:hAnsi="Angsana New" w:cs="Angsana New"/>
                <w:b w:val="0"/>
                <w:bCs w:val="0"/>
                <w:cs/>
                <w:lang w:val="en-GB"/>
              </w:rPr>
              <w:t>จำนวนเงิน</w:t>
            </w:r>
          </w:p>
        </w:tc>
        <w:tc>
          <w:tcPr>
            <w:tcW w:w="270" w:type="dxa"/>
          </w:tcPr>
          <w:p w14:paraId="3759B2E9" w14:textId="77777777" w:rsidR="009121BA" w:rsidRPr="00D92303" w:rsidRDefault="009121BA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lang w:val="en-GB"/>
              </w:rPr>
            </w:pPr>
          </w:p>
        </w:tc>
        <w:tc>
          <w:tcPr>
            <w:tcW w:w="1350" w:type="dxa"/>
          </w:tcPr>
          <w:p w14:paraId="07316E90" w14:textId="77777777" w:rsidR="009121BA" w:rsidRPr="00D92303" w:rsidRDefault="009121BA" w:rsidP="00D92303">
            <w:pPr>
              <w:pStyle w:val="Heading9"/>
              <w:keepNext w:val="0"/>
              <w:ind w:left="-105" w:right="-105"/>
              <w:jc w:val="center"/>
              <w:rPr>
                <w:rFonts w:ascii="Angsana New" w:hAnsi="Angsana New" w:cs="Angsana New"/>
                <w:b w:val="0"/>
                <w:bCs w:val="0"/>
                <w:lang w:val="en-GB"/>
              </w:rPr>
            </w:pPr>
            <w:r w:rsidRPr="00D92303">
              <w:rPr>
                <w:rFonts w:ascii="Angsana New" w:hAnsi="Angsana New" w:cs="Angsana New"/>
                <w:b w:val="0"/>
                <w:bCs w:val="0"/>
                <w:cs/>
                <w:lang w:val="en-GB"/>
              </w:rPr>
              <w:t>อัตราดอกเบี้ย</w:t>
            </w:r>
          </w:p>
        </w:tc>
        <w:tc>
          <w:tcPr>
            <w:tcW w:w="270" w:type="dxa"/>
          </w:tcPr>
          <w:p w14:paraId="0E6B3C98" w14:textId="77777777" w:rsidR="009121BA" w:rsidRPr="00D92303" w:rsidRDefault="009121BA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lang w:val="en-GB"/>
              </w:rPr>
            </w:pPr>
          </w:p>
        </w:tc>
        <w:tc>
          <w:tcPr>
            <w:tcW w:w="1260" w:type="dxa"/>
          </w:tcPr>
          <w:p w14:paraId="43004220" w14:textId="77777777" w:rsidR="009121BA" w:rsidRPr="00D92303" w:rsidRDefault="009121BA" w:rsidP="00D92303">
            <w:pPr>
              <w:pStyle w:val="Heading9"/>
              <w:keepNext w:val="0"/>
              <w:ind w:left="-105" w:right="-105"/>
              <w:jc w:val="center"/>
              <w:rPr>
                <w:rFonts w:ascii="Angsana New" w:hAnsi="Angsana New" w:cs="Angsana New"/>
                <w:b w:val="0"/>
                <w:bCs w:val="0"/>
                <w:lang w:val="en-GB"/>
              </w:rPr>
            </w:pPr>
            <w:r w:rsidRPr="00D92303">
              <w:rPr>
                <w:rFonts w:ascii="Angsana New" w:hAnsi="Angsana New" w:cs="Angsana New"/>
                <w:b w:val="0"/>
                <w:bCs w:val="0"/>
                <w:cs/>
                <w:lang w:val="en-GB"/>
              </w:rPr>
              <w:t>จำนวนเงิน</w:t>
            </w:r>
          </w:p>
        </w:tc>
        <w:tc>
          <w:tcPr>
            <w:tcW w:w="270" w:type="dxa"/>
          </w:tcPr>
          <w:p w14:paraId="7BF59439" w14:textId="77777777" w:rsidR="009121BA" w:rsidRPr="00D92303" w:rsidRDefault="009121BA" w:rsidP="00D92303">
            <w:pPr>
              <w:pStyle w:val="Heading9"/>
              <w:keepNext w:val="0"/>
              <w:ind w:left="-105" w:right="-105"/>
              <w:jc w:val="center"/>
              <w:rPr>
                <w:rFonts w:ascii="Angsana New" w:hAnsi="Angsana New" w:cs="Angsana New"/>
                <w:b w:val="0"/>
                <w:bCs w:val="0"/>
                <w:lang w:val="en-GB"/>
              </w:rPr>
            </w:pPr>
          </w:p>
        </w:tc>
        <w:tc>
          <w:tcPr>
            <w:tcW w:w="1256" w:type="dxa"/>
          </w:tcPr>
          <w:p w14:paraId="17443D4E" w14:textId="77777777" w:rsidR="009121BA" w:rsidRPr="00D92303" w:rsidRDefault="009121BA" w:rsidP="00D92303">
            <w:pPr>
              <w:pStyle w:val="Heading9"/>
              <w:keepNext w:val="0"/>
              <w:ind w:left="-105" w:right="-105"/>
              <w:jc w:val="center"/>
              <w:rPr>
                <w:rFonts w:ascii="Angsana New" w:hAnsi="Angsana New" w:cs="Angsana New"/>
                <w:b w:val="0"/>
                <w:bCs w:val="0"/>
                <w:lang w:val="en-GB"/>
              </w:rPr>
            </w:pPr>
            <w:r w:rsidRPr="00D92303">
              <w:rPr>
                <w:rFonts w:ascii="Angsana New" w:hAnsi="Angsana New" w:cs="Angsana New"/>
                <w:b w:val="0"/>
                <w:bCs w:val="0"/>
                <w:cs/>
                <w:lang w:val="en-GB"/>
              </w:rPr>
              <w:t>อัตราดอกเบี้ย</w:t>
            </w:r>
          </w:p>
        </w:tc>
      </w:tr>
      <w:tr w:rsidR="009121BA" w:rsidRPr="00D92303" w14:paraId="2BC41F09" w14:textId="77777777" w:rsidTr="00C72B1F">
        <w:trPr>
          <w:cantSplit/>
          <w:trHeight w:val="403"/>
          <w:tblHeader/>
        </w:trPr>
        <w:tc>
          <w:tcPr>
            <w:tcW w:w="3240" w:type="dxa"/>
          </w:tcPr>
          <w:p w14:paraId="3AEC5283" w14:textId="77777777" w:rsidR="009121BA" w:rsidRPr="00D92303" w:rsidRDefault="009121BA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lang w:val="en-GB"/>
              </w:rPr>
            </w:pPr>
          </w:p>
        </w:tc>
        <w:tc>
          <w:tcPr>
            <w:tcW w:w="1260" w:type="dxa"/>
          </w:tcPr>
          <w:p w14:paraId="17262E81" w14:textId="77777777" w:rsidR="009121BA" w:rsidRPr="00D92303" w:rsidRDefault="009121BA" w:rsidP="00D92303">
            <w:pPr>
              <w:pStyle w:val="Heading9"/>
              <w:keepNext w:val="0"/>
              <w:ind w:left="-105" w:right="-105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lang w:val="en-GB"/>
              </w:rPr>
            </w:pPr>
            <w:r w:rsidRPr="00D92303">
              <w:rPr>
                <w:rFonts w:ascii="Angsana New" w:hAnsi="Angsana New" w:cs="Angsana New"/>
                <w:b w:val="0"/>
                <w:bCs w:val="0"/>
                <w:i/>
                <w:iCs/>
                <w:lang w:val="en-GB"/>
              </w:rPr>
              <w:t>(</w:t>
            </w:r>
            <w:r w:rsidRPr="00D92303">
              <w:rPr>
                <w:rFonts w:ascii="Angsana New" w:hAnsi="Angsana New" w:cs="Angsana New"/>
                <w:b w:val="0"/>
                <w:bCs w:val="0"/>
                <w:i/>
                <w:iCs/>
                <w:cs/>
                <w:lang w:val="en-GB"/>
              </w:rPr>
              <w:t>พันบาท</w:t>
            </w:r>
            <w:r w:rsidRPr="00D92303">
              <w:rPr>
                <w:rFonts w:ascii="Angsana New" w:hAnsi="Angsana New" w:cs="Angsana New"/>
                <w:b w:val="0"/>
                <w:bCs w:val="0"/>
                <w:i/>
                <w:iCs/>
                <w:lang w:val="en-GB"/>
              </w:rPr>
              <w:t>)</w:t>
            </w:r>
          </w:p>
        </w:tc>
        <w:tc>
          <w:tcPr>
            <w:tcW w:w="270" w:type="dxa"/>
          </w:tcPr>
          <w:p w14:paraId="2ED2C635" w14:textId="77777777" w:rsidR="009121BA" w:rsidRPr="00D92303" w:rsidRDefault="009121BA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lang w:val="en-GB"/>
              </w:rPr>
            </w:pPr>
          </w:p>
        </w:tc>
        <w:tc>
          <w:tcPr>
            <w:tcW w:w="1350" w:type="dxa"/>
          </w:tcPr>
          <w:p w14:paraId="670AB3B2" w14:textId="77777777" w:rsidR="009121BA" w:rsidRPr="00D92303" w:rsidRDefault="009121BA" w:rsidP="00D92303">
            <w:pPr>
              <w:pStyle w:val="Heading9"/>
              <w:keepNext w:val="0"/>
              <w:ind w:left="-105" w:right="-105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lang w:val="en-GB"/>
              </w:rPr>
            </w:pPr>
            <w:r w:rsidRPr="00D92303">
              <w:rPr>
                <w:rFonts w:ascii="Angsana New" w:hAnsi="Angsana New" w:cs="Angsana New"/>
                <w:b w:val="0"/>
                <w:bCs w:val="0"/>
                <w:i/>
                <w:iCs/>
                <w:lang w:val="en-GB"/>
              </w:rPr>
              <w:t>(</w:t>
            </w:r>
            <w:r w:rsidRPr="00D92303">
              <w:rPr>
                <w:rFonts w:ascii="Angsana New" w:hAnsi="Angsana New" w:cs="Angsana New"/>
                <w:b w:val="0"/>
                <w:bCs w:val="0"/>
                <w:i/>
                <w:iCs/>
                <w:cs/>
                <w:lang w:val="en-GB"/>
              </w:rPr>
              <w:t>ร้อยละต่อปี</w:t>
            </w:r>
            <w:r w:rsidRPr="00D92303">
              <w:rPr>
                <w:rFonts w:ascii="Angsana New" w:hAnsi="Angsana New" w:cs="Angsana New"/>
                <w:b w:val="0"/>
                <w:bCs w:val="0"/>
                <w:i/>
                <w:iCs/>
                <w:lang w:val="en-GB"/>
              </w:rPr>
              <w:t>)</w:t>
            </w:r>
          </w:p>
        </w:tc>
        <w:tc>
          <w:tcPr>
            <w:tcW w:w="270" w:type="dxa"/>
          </w:tcPr>
          <w:p w14:paraId="209CA8B4" w14:textId="77777777" w:rsidR="009121BA" w:rsidRPr="00D92303" w:rsidRDefault="009121BA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lang w:val="en-GB"/>
              </w:rPr>
            </w:pPr>
          </w:p>
        </w:tc>
        <w:tc>
          <w:tcPr>
            <w:tcW w:w="1260" w:type="dxa"/>
          </w:tcPr>
          <w:p w14:paraId="3500D097" w14:textId="77777777" w:rsidR="009121BA" w:rsidRPr="00D92303" w:rsidRDefault="009121BA" w:rsidP="00D92303">
            <w:pPr>
              <w:pStyle w:val="Heading9"/>
              <w:keepNext w:val="0"/>
              <w:ind w:left="-105" w:right="-105"/>
              <w:jc w:val="center"/>
              <w:rPr>
                <w:rFonts w:ascii="Angsana New" w:hAnsi="Angsana New" w:cs="Angsana New"/>
                <w:b w:val="0"/>
                <w:bCs w:val="0"/>
                <w:lang w:val="en-GB"/>
              </w:rPr>
            </w:pPr>
            <w:r w:rsidRPr="00D92303">
              <w:rPr>
                <w:rFonts w:ascii="Angsana New" w:hAnsi="Angsana New" w:cs="Angsana New"/>
                <w:b w:val="0"/>
                <w:bCs w:val="0"/>
                <w:i/>
                <w:iCs/>
              </w:rPr>
              <w:t>(</w:t>
            </w:r>
            <w:r w:rsidRPr="00D92303"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  <w:t>พันบาท</w:t>
            </w:r>
            <w:r w:rsidRPr="00D92303">
              <w:rPr>
                <w:rFonts w:ascii="Angsana New" w:hAnsi="Angsana New" w:cs="Angsana New"/>
                <w:b w:val="0"/>
                <w:bCs w:val="0"/>
                <w:i/>
                <w:iCs/>
              </w:rPr>
              <w:t>)</w:t>
            </w:r>
          </w:p>
        </w:tc>
        <w:tc>
          <w:tcPr>
            <w:tcW w:w="270" w:type="dxa"/>
          </w:tcPr>
          <w:p w14:paraId="7B4F0A77" w14:textId="77777777" w:rsidR="009121BA" w:rsidRPr="00D92303" w:rsidRDefault="009121BA" w:rsidP="00D92303">
            <w:pPr>
              <w:pStyle w:val="Heading9"/>
              <w:keepNext w:val="0"/>
              <w:ind w:left="-105" w:right="-105"/>
              <w:jc w:val="center"/>
              <w:rPr>
                <w:rFonts w:ascii="Angsana New" w:hAnsi="Angsana New" w:cs="Angsana New"/>
                <w:b w:val="0"/>
                <w:bCs w:val="0"/>
                <w:lang w:val="en-GB"/>
              </w:rPr>
            </w:pPr>
          </w:p>
        </w:tc>
        <w:tc>
          <w:tcPr>
            <w:tcW w:w="1256" w:type="dxa"/>
          </w:tcPr>
          <w:p w14:paraId="225180BA" w14:textId="77777777" w:rsidR="009121BA" w:rsidRPr="00D92303" w:rsidRDefault="009121BA" w:rsidP="00D92303">
            <w:pPr>
              <w:pStyle w:val="Heading9"/>
              <w:keepNext w:val="0"/>
              <w:ind w:left="-105" w:right="-105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lang w:val="en-GB"/>
              </w:rPr>
            </w:pPr>
            <w:r w:rsidRPr="00D92303">
              <w:rPr>
                <w:rFonts w:ascii="Angsana New" w:hAnsi="Angsana New" w:cs="Angsana New"/>
                <w:b w:val="0"/>
                <w:bCs w:val="0"/>
                <w:i/>
                <w:iCs/>
                <w:lang w:val="en-GB"/>
              </w:rPr>
              <w:t>(</w:t>
            </w:r>
            <w:r w:rsidRPr="00D92303">
              <w:rPr>
                <w:rFonts w:ascii="Angsana New" w:hAnsi="Angsana New" w:cs="Angsana New"/>
                <w:b w:val="0"/>
                <w:bCs w:val="0"/>
                <w:i/>
                <w:iCs/>
                <w:cs/>
                <w:lang w:val="en-GB"/>
              </w:rPr>
              <w:t>ร้อยละต่อปี</w:t>
            </w:r>
            <w:r w:rsidRPr="00D92303">
              <w:rPr>
                <w:rFonts w:ascii="Angsana New" w:hAnsi="Angsana New" w:cs="Angsana New"/>
                <w:b w:val="0"/>
                <w:bCs w:val="0"/>
                <w:i/>
                <w:iCs/>
                <w:lang w:val="en-GB"/>
              </w:rPr>
              <w:t>)</w:t>
            </w:r>
          </w:p>
        </w:tc>
      </w:tr>
      <w:tr w:rsidR="00295851" w:rsidRPr="00D92303" w14:paraId="2EA72E02" w14:textId="77777777" w:rsidTr="00C72B1F">
        <w:trPr>
          <w:cantSplit/>
          <w:trHeight w:val="403"/>
        </w:trPr>
        <w:tc>
          <w:tcPr>
            <w:tcW w:w="3240" w:type="dxa"/>
          </w:tcPr>
          <w:p w14:paraId="1DE77057" w14:textId="77777777" w:rsidR="00295851" w:rsidRPr="00D92303" w:rsidRDefault="00295851" w:rsidP="0029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D92303">
              <w:rPr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52CD8BCD" w14:textId="66BC76E2" w:rsidR="00295851" w:rsidRPr="00D92303" w:rsidRDefault="00295851" w:rsidP="0029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</w:pPr>
            <w:r w:rsidRPr="00B833CB">
              <w:t xml:space="preserve"> 45</w:t>
            </w:r>
            <w:r w:rsidR="00601BEE" w:rsidRPr="00601BEE">
              <w:t>3</w:t>
            </w:r>
            <w:r w:rsidRPr="00B833CB">
              <w:t xml:space="preserve"> </w:t>
            </w:r>
          </w:p>
        </w:tc>
        <w:tc>
          <w:tcPr>
            <w:tcW w:w="270" w:type="dxa"/>
          </w:tcPr>
          <w:p w14:paraId="32791B47" w14:textId="77777777" w:rsidR="00295851" w:rsidRPr="00D92303" w:rsidRDefault="00295851" w:rsidP="0029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350" w:type="dxa"/>
          </w:tcPr>
          <w:p w14:paraId="6B184A88" w14:textId="456748AE" w:rsidR="00295851" w:rsidRPr="00D92303" w:rsidRDefault="00295851" w:rsidP="0029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D92303">
              <w:t>-</w:t>
            </w:r>
          </w:p>
        </w:tc>
        <w:tc>
          <w:tcPr>
            <w:tcW w:w="270" w:type="dxa"/>
          </w:tcPr>
          <w:p w14:paraId="1DF03826" w14:textId="77777777" w:rsidR="00295851" w:rsidRPr="00D92303" w:rsidRDefault="00295851" w:rsidP="0029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</w:pPr>
          </w:p>
        </w:tc>
        <w:tc>
          <w:tcPr>
            <w:tcW w:w="1260" w:type="dxa"/>
          </w:tcPr>
          <w:p w14:paraId="23A6BD48" w14:textId="0470F929" w:rsidR="00295851" w:rsidRPr="00D92303" w:rsidRDefault="00295851" w:rsidP="0029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</w:pPr>
            <w:r w:rsidRPr="00D92303">
              <w:t>6</w:t>
            </w:r>
            <w:r w:rsidR="00601BEE" w:rsidRPr="00601BEE">
              <w:t>0</w:t>
            </w:r>
          </w:p>
        </w:tc>
        <w:tc>
          <w:tcPr>
            <w:tcW w:w="270" w:type="dxa"/>
          </w:tcPr>
          <w:p w14:paraId="4EB844D4" w14:textId="77777777" w:rsidR="00295851" w:rsidRPr="00D92303" w:rsidRDefault="00295851" w:rsidP="0029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</w:pPr>
          </w:p>
        </w:tc>
        <w:tc>
          <w:tcPr>
            <w:tcW w:w="1256" w:type="dxa"/>
          </w:tcPr>
          <w:p w14:paraId="0E355269" w14:textId="3571B7D2" w:rsidR="00295851" w:rsidRPr="00D92303" w:rsidRDefault="00295851" w:rsidP="0029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D92303">
              <w:t>-</w:t>
            </w:r>
          </w:p>
        </w:tc>
      </w:tr>
      <w:tr w:rsidR="00295851" w:rsidRPr="00D92303" w14:paraId="7C0A45A7" w14:textId="77777777" w:rsidTr="00C72B1F">
        <w:trPr>
          <w:cantSplit/>
          <w:trHeight w:val="403"/>
        </w:trPr>
        <w:tc>
          <w:tcPr>
            <w:tcW w:w="3240" w:type="dxa"/>
          </w:tcPr>
          <w:p w14:paraId="24C9BBBE" w14:textId="5F9B1D52" w:rsidR="00295851" w:rsidRPr="00D92303" w:rsidRDefault="00295851" w:rsidP="0029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D92303">
              <w:rPr>
                <w:cs/>
              </w:rPr>
              <w:t>เงินฝากกระแสรายวัน</w:t>
            </w:r>
          </w:p>
        </w:tc>
        <w:tc>
          <w:tcPr>
            <w:tcW w:w="1260" w:type="dxa"/>
          </w:tcPr>
          <w:p w14:paraId="6A3437BF" w14:textId="65EE4551" w:rsidR="00295851" w:rsidRPr="00D92303" w:rsidRDefault="00295851" w:rsidP="0029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</w:pPr>
            <w:r w:rsidRPr="00B833CB">
              <w:t xml:space="preserve"> 8,</w:t>
            </w:r>
            <w:r w:rsidR="00601BEE" w:rsidRPr="00601BEE">
              <w:t>01</w:t>
            </w:r>
            <w:r w:rsidRPr="00B833CB">
              <w:t xml:space="preserve">9 </w:t>
            </w:r>
          </w:p>
        </w:tc>
        <w:tc>
          <w:tcPr>
            <w:tcW w:w="270" w:type="dxa"/>
          </w:tcPr>
          <w:p w14:paraId="704B7E6A" w14:textId="77777777" w:rsidR="00295851" w:rsidRPr="00D92303" w:rsidRDefault="00295851" w:rsidP="0029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350" w:type="dxa"/>
          </w:tcPr>
          <w:p w14:paraId="1B3D9528" w14:textId="265C15E0" w:rsidR="00295851" w:rsidRPr="00D92303" w:rsidRDefault="00295851" w:rsidP="0029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D92303">
              <w:t>-</w:t>
            </w:r>
          </w:p>
        </w:tc>
        <w:tc>
          <w:tcPr>
            <w:tcW w:w="270" w:type="dxa"/>
          </w:tcPr>
          <w:p w14:paraId="248FE1B2" w14:textId="77777777" w:rsidR="00295851" w:rsidRPr="00D92303" w:rsidRDefault="00295851" w:rsidP="0029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</w:pPr>
          </w:p>
        </w:tc>
        <w:tc>
          <w:tcPr>
            <w:tcW w:w="1260" w:type="dxa"/>
          </w:tcPr>
          <w:p w14:paraId="3ED22C0D" w14:textId="4618BA4B" w:rsidR="00295851" w:rsidRPr="00D92303" w:rsidRDefault="00295851" w:rsidP="0029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</w:pPr>
            <w:r w:rsidRPr="00D92303">
              <w:t>6,</w:t>
            </w:r>
            <w:r w:rsidR="00601BEE" w:rsidRPr="00601BEE">
              <w:t>310</w:t>
            </w:r>
          </w:p>
        </w:tc>
        <w:tc>
          <w:tcPr>
            <w:tcW w:w="270" w:type="dxa"/>
          </w:tcPr>
          <w:p w14:paraId="1FF0C604" w14:textId="77777777" w:rsidR="00295851" w:rsidRPr="00D92303" w:rsidRDefault="00295851" w:rsidP="0029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</w:pPr>
          </w:p>
        </w:tc>
        <w:tc>
          <w:tcPr>
            <w:tcW w:w="1256" w:type="dxa"/>
          </w:tcPr>
          <w:p w14:paraId="72E95261" w14:textId="578BB2A1" w:rsidR="00295851" w:rsidRPr="00D92303" w:rsidRDefault="00295851" w:rsidP="0029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D92303">
              <w:t>-</w:t>
            </w:r>
          </w:p>
        </w:tc>
      </w:tr>
      <w:tr w:rsidR="00295851" w:rsidRPr="00D92303" w14:paraId="47C55D2D" w14:textId="77777777" w:rsidTr="00C72B1F">
        <w:trPr>
          <w:cantSplit/>
          <w:trHeight w:val="403"/>
        </w:trPr>
        <w:tc>
          <w:tcPr>
            <w:tcW w:w="3240" w:type="dxa"/>
          </w:tcPr>
          <w:p w14:paraId="32D807D6" w14:textId="72A3D129" w:rsidR="00295851" w:rsidRPr="00D92303" w:rsidRDefault="00295851" w:rsidP="0029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D92303">
              <w:rPr>
                <w:cs/>
              </w:rPr>
              <w:t>เงินฝากออมทรัพย์</w:t>
            </w:r>
          </w:p>
        </w:tc>
        <w:tc>
          <w:tcPr>
            <w:tcW w:w="1260" w:type="dxa"/>
          </w:tcPr>
          <w:p w14:paraId="24B16B1F" w14:textId="181315DD" w:rsidR="00295851" w:rsidRPr="00D92303" w:rsidRDefault="00295851" w:rsidP="0029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</w:pPr>
            <w:r w:rsidRPr="00B833CB">
              <w:t xml:space="preserve"> 8</w:t>
            </w:r>
            <w:r w:rsidR="00601BEE" w:rsidRPr="00601BEE">
              <w:t>3</w:t>
            </w:r>
            <w:r w:rsidRPr="00B833CB">
              <w:t>,66</w:t>
            </w:r>
            <w:r w:rsidR="00601BEE" w:rsidRPr="00601BEE">
              <w:t>1</w:t>
            </w:r>
            <w:r w:rsidRPr="00B833CB">
              <w:t xml:space="preserve"> </w:t>
            </w:r>
          </w:p>
        </w:tc>
        <w:tc>
          <w:tcPr>
            <w:tcW w:w="270" w:type="dxa"/>
          </w:tcPr>
          <w:p w14:paraId="45673796" w14:textId="77777777" w:rsidR="00295851" w:rsidRPr="00D92303" w:rsidRDefault="00295851" w:rsidP="0029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350" w:type="dxa"/>
          </w:tcPr>
          <w:p w14:paraId="23CC5F98" w14:textId="583E41DD" w:rsidR="00295851" w:rsidRPr="00D92303" w:rsidRDefault="00601BEE" w:rsidP="0029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601BEE">
              <w:t>0</w:t>
            </w:r>
            <w:r w:rsidR="00295851" w:rsidRPr="00D92303">
              <w:t>.</w:t>
            </w:r>
            <w:r w:rsidRPr="00601BEE">
              <w:t>20</w:t>
            </w:r>
            <w:r w:rsidR="00295851" w:rsidRPr="00D92303">
              <w:t xml:space="preserve"> - </w:t>
            </w:r>
            <w:r w:rsidRPr="00601BEE">
              <w:t>0</w:t>
            </w:r>
            <w:r w:rsidR="00295851" w:rsidRPr="00D92303">
              <w:t>.</w:t>
            </w:r>
            <w:r w:rsidR="00295851">
              <w:t>4</w:t>
            </w:r>
            <w:r w:rsidRPr="00601BEE">
              <w:t>0</w:t>
            </w:r>
          </w:p>
        </w:tc>
        <w:tc>
          <w:tcPr>
            <w:tcW w:w="270" w:type="dxa"/>
          </w:tcPr>
          <w:p w14:paraId="727C057C" w14:textId="77777777" w:rsidR="00295851" w:rsidRPr="00D92303" w:rsidRDefault="00295851" w:rsidP="0029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</w:pPr>
          </w:p>
        </w:tc>
        <w:tc>
          <w:tcPr>
            <w:tcW w:w="1260" w:type="dxa"/>
          </w:tcPr>
          <w:p w14:paraId="1AEB59E3" w14:textId="3BDC4818" w:rsidR="00295851" w:rsidRPr="00D92303" w:rsidRDefault="00601BEE" w:rsidP="0029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</w:pPr>
            <w:r w:rsidRPr="00601BEE">
              <w:t>1</w:t>
            </w:r>
            <w:r w:rsidR="00295851">
              <w:t>68,6</w:t>
            </w:r>
            <w:r w:rsidRPr="00601BEE">
              <w:t>1</w:t>
            </w:r>
            <w:r w:rsidR="00295851">
              <w:t>9</w:t>
            </w:r>
          </w:p>
        </w:tc>
        <w:tc>
          <w:tcPr>
            <w:tcW w:w="270" w:type="dxa"/>
          </w:tcPr>
          <w:p w14:paraId="51E42C69" w14:textId="77777777" w:rsidR="00295851" w:rsidRPr="00D92303" w:rsidRDefault="00295851" w:rsidP="0029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</w:pPr>
          </w:p>
        </w:tc>
        <w:tc>
          <w:tcPr>
            <w:tcW w:w="1256" w:type="dxa"/>
          </w:tcPr>
          <w:p w14:paraId="398894E8" w14:textId="41130890" w:rsidR="00295851" w:rsidRPr="00D92303" w:rsidRDefault="00601BEE" w:rsidP="0029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601BEE">
              <w:t>0</w:t>
            </w:r>
            <w:r w:rsidR="00295851" w:rsidRPr="00D92303">
              <w:t>.4</w:t>
            </w:r>
            <w:r w:rsidRPr="00601BEE">
              <w:t>0</w:t>
            </w:r>
            <w:r w:rsidR="00295851" w:rsidRPr="00D92303">
              <w:t xml:space="preserve"> - </w:t>
            </w:r>
            <w:r w:rsidRPr="00601BEE">
              <w:t>0</w:t>
            </w:r>
            <w:r w:rsidR="00295851" w:rsidRPr="00D92303">
              <w:t>.6</w:t>
            </w:r>
            <w:r w:rsidRPr="00601BEE">
              <w:t>0</w:t>
            </w:r>
          </w:p>
        </w:tc>
      </w:tr>
      <w:tr w:rsidR="00766336" w:rsidRPr="00D92303" w14:paraId="15629A1B" w14:textId="77777777" w:rsidTr="00C72B1F">
        <w:trPr>
          <w:cantSplit/>
          <w:trHeight w:val="403"/>
        </w:trPr>
        <w:tc>
          <w:tcPr>
            <w:tcW w:w="3240" w:type="dxa"/>
          </w:tcPr>
          <w:p w14:paraId="07116422" w14:textId="77777777" w:rsidR="00766336" w:rsidRPr="00D92303" w:rsidRDefault="00766336" w:rsidP="0076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D92303">
              <w:rPr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13B1AA8" w14:textId="7BA78642" w:rsidR="00766336" w:rsidRPr="00D92303" w:rsidRDefault="00295851" w:rsidP="0076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b/>
                <w:bCs/>
                <w:cs/>
              </w:rPr>
            </w:pPr>
            <w:r>
              <w:rPr>
                <w:b/>
                <w:bCs/>
              </w:rPr>
              <w:t>9</w:t>
            </w:r>
            <w:r w:rsidR="00601BEE" w:rsidRPr="00601BEE">
              <w:rPr>
                <w:b/>
                <w:bCs/>
              </w:rPr>
              <w:t>2</w:t>
            </w:r>
            <w:r>
              <w:rPr>
                <w:b/>
                <w:bCs/>
              </w:rPr>
              <w:t>,</w:t>
            </w:r>
            <w:r w:rsidR="00601BEE" w:rsidRPr="00601BEE">
              <w:rPr>
                <w:b/>
                <w:bCs/>
              </w:rPr>
              <w:t>133</w:t>
            </w:r>
          </w:p>
        </w:tc>
        <w:tc>
          <w:tcPr>
            <w:tcW w:w="270" w:type="dxa"/>
          </w:tcPr>
          <w:p w14:paraId="137A829D" w14:textId="77777777" w:rsidR="00766336" w:rsidRPr="00D92303" w:rsidRDefault="00766336" w:rsidP="0076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350" w:type="dxa"/>
          </w:tcPr>
          <w:p w14:paraId="5DF183DF" w14:textId="77777777" w:rsidR="00766336" w:rsidRPr="00D92303" w:rsidRDefault="00766336" w:rsidP="0076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</w:pPr>
          </w:p>
        </w:tc>
        <w:tc>
          <w:tcPr>
            <w:tcW w:w="270" w:type="dxa"/>
          </w:tcPr>
          <w:p w14:paraId="155CDCC1" w14:textId="77777777" w:rsidR="00766336" w:rsidRPr="00D92303" w:rsidRDefault="00766336" w:rsidP="0076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8D8A51" w14:textId="6F580AF4" w:rsidR="00766336" w:rsidRPr="00D92303" w:rsidRDefault="00601BEE" w:rsidP="0076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601BEE">
              <w:rPr>
                <w:b/>
                <w:bCs/>
              </w:rPr>
              <w:t>1</w:t>
            </w:r>
            <w:r w:rsidR="00766336">
              <w:rPr>
                <w:b/>
                <w:bCs/>
              </w:rPr>
              <w:t>74</w:t>
            </w:r>
            <w:r w:rsidR="00766336" w:rsidRPr="00D92303">
              <w:rPr>
                <w:b/>
                <w:bCs/>
              </w:rPr>
              <w:t>,</w:t>
            </w:r>
            <w:r w:rsidR="00766336">
              <w:rPr>
                <w:b/>
                <w:bCs/>
              </w:rPr>
              <w:t>989</w:t>
            </w:r>
          </w:p>
        </w:tc>
        <w:tc>
          <w:tcPr>
            <w:tcW w:w="270" w:type="dxa"/>
          </w:tcPr>
          <w:p w14:paraId="1F0013BA" w14:textId="77777777" w:rsidR="00766336" w:rsidRPr="00D92303" w:rsidRDefault="00766336" w:rsidP="0076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</w:pPr>
          </w:p>
        </w:tc>
        <w:tc>
          <w:tcPr>
            <w:tcW w:w="1256" w:type="dxa"/>
          </w:tcPr>
          <w:p w14:paraId="6101994A" w14:textId="77777777" w:rsidR="00766336" w:rsidRPr="00D92303" w:rsidRDefault="00766336" w:rsidP="0076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</w:pPr>
          </w:p>
        </w:tc>
      </w:tr>
    </w:tbl>
    <w:p w14:paraId="2EAE6EAB" w14:textId="77777777" w:rsidR="00184F18" w:rsidRDefault="00184F18" w:rsidP="006F1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</w:pPr>
    </w:p>
    <w:p w14:paraId="59C8827A" w14:textId="77777777" w:rsidR="00043B4C" w:rsidRPr="00043B4C" w:rsidRDefault="00043B4C" w:rsidP="00043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b/>
          <w:bCs/>
        </w:rPr>
      </w:pPr>
      <w:r w:rsidRPr="00043B4C">
        <w:rPr>
          <w:b/>
          <w:bCs/>
        </w:rPr>
        <w:t>9</w:t>
      </w:r>
      <w:r w:rsidRPr="00043B4C">
        <w:rPr>
          <w:b/>
          <w:bCs/>
        </w:rPr>
        <w:tab/>
      </w:r>
      <w:r w:rsidRPr="00043B4C">
        <w:rPr>
          <w:rFonts w:hint="cs"/>
          <w:b/>
          <w:bCs/>
          <w:cs/>
          <w:lang w:eastAsia="th-TH"/>
        </w:rPr>
        <w:t>เงินฝากสถาบันการเงินที่มีข้อจำกัดในการเบิกใช้</w:t>
      </w:r>
    </w:p>
    <w:p w14:paraId="7C426F56" w14:textId="77777777" w:rsidR="00043B4C" w:rsidRPr="00043B4C" w:rsidRDefault="00043B4C" w:rsidP="00043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cs/>
        </w:rPr>
      </w:pPr>
    </w:p>
    <w:p w14:paraId="1BB64176" w14:textId="7D055285" w:rsidR="00043B4C" w:rsidRPr="00043B4C" w:rsidRDefault="00043B4C" w:rsidP="00F47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snapToGrid w:val="0"/>
          <w:spacing w:val="0"/>
          <w:lang w:eastAsia="th-TH"/>
        </w:rPr>
      </w:pPr>
      <w:r w:rsidRPr="00043B4C">
        <w:rPr>
          <w:rFonts w:hint="cs"/>
          <w:snapToGrid w:val="0"/>
          <w:spacing w:val="0"/>
          <w:cs/>
          <w:lang w:eastAsia="th-TH"/>
        </w:rPr>
        <w:t xml:space="preserve">ณ วันที่ </w:t>
      </w:r>
      <w:r w:rsidR="00601BEE" w:rsidRPr="00601BEE">
        <w:rPr>
          <w:snapToGrid w:val="0"/>
          <w:spacing w:val="0"/>
          <w:lang w:eastAsia="th-TH"/>
        </w:rPr>
        <w:t>31</w:t>
      </w:r>
      <w:r w:rsidRPr="00043B4C">
        <w:rPr>
          <w:rFonts w:hint="cs"/>
          <w:snapToGrid w:val="0"/>
          <w:spacing w:val="0"/>
          <w:cs/>
          <w:lang w:eastAsia="th-TH"/>
        </w:rPr>
        <w:t xml:space="preserve"> ธันวาคม </w:t>
      </w:r>
      <w:r w:rsidR="00601BEE" w:rsidRPr="00601BEE">
        <w:rPr>
          <w:snapToGrid w:val="0"/>
          <w:spacing w:val="0"/>
          <w:lang w:eastAsia="th-TH"/>
        </w:rPr>
        <w:t>2</w:t>
      </w:r>
      <w:r w:rsidRPr="00043B4C">
        <w:rPr>
          <w:snapToGrid w:val="0"/>
          <w:spacing w:val="0"/>
          <w:lang w:eastAsia="th-TH"/>
        </w:rPr>
        <w:t>568</w:t>
      </w:r>
      <w:r w:rsidRPr="00043B4C">
        <w:rPr>
          <w:rFonts w:hint="cs"/>
          <w:snapToGrid w:val="0"/>
          <w:spacing w:val="0"/>
          <w:cs/>
          <w:lang w:eastAsia="th-TH"/>
        </w:rPr>
        <w:t xml:space="preserve"> กองทรัสต์</w:t>
      </w:r>
      <w:r>
        <w:rPr>
          <w:rFonts w:hint="cs"/>
          <w:snapToGrid w:val="0"/>
          <w:spacing w:val="0"/>
          <w:cs/>
          <w:lang w:eastAsia="th-TH"/>
        </w:rPr>
        <w:t>ไม่</w:t>
      </w:r>
      <w:r w:rsidRPr="00043B4C">
        <w:rPr>
          <w:rFonts w:hint="cs"/>
          <w:snapToGrid w:val="0"/>
          <w:spacing w:val="0"/>
          <w:cs/>
          <w:lang w:eastAsia="th-TH"/>
        </w:rPr>
        <w:t>มีเงินฝากสถาบันการเงินที่มีข้อจำกัดในการเบิกใช้</w:t>
      </w:r>
      <w:r w:rsidR="00BA24C3">
        <w:rPr>
          <w:rFonts w:hint="cs"/>
          <w:snapToGrid w:val="0"/>
          <w:spacing w:val="0"/>
          <w:cs/>
          <w:lang w:eastAsia="th-TH"/>
        </w:rPr>
        <w:t xml:space="preserve"> </w:t>
      </w:r>
      <w:r w:rsidR="00BA24C3" w:rsidRPr="00F475C5">
        <w:rPr>
          <w:rFonts w:hint="cs"/>
          <w:i/>
          <w:iCs/>
          <w:snapToGrid w:val="0"/>
          <w:spacing w:val="0"/>
          <w:cs/>
          <w:lang w:eastAsia="th-TH"/>
        </w:rPr>
        <w:t>(</w:t>
      </w:r>
      <w:r w:rsidR="00DE35D7" w:rsidRPr="00F475C5">
        <w:rPr>
          <w:rFonts w:hint="cs"/>
          <w:i/>
          <w:iCs/>
          <w:snapToGrid w:val="0"/>
          <w:spacing w:val="0"/>
          <w:cs/>
          <w:lang w:eastAsia="th-TH"/>
        </w:rPr>
        <w:t xml:space="preserve">ณ </w:t>
      </w:r>
      <w:r w:rsidR="00601BEE" w:rsidRPr="00601BEE">
        <w:rPr>
          <w:i/>
          <w:iCs/>
          <w:snapToGrid w:val="0"/>
          <w:spacing w:val="0"/>
          <w:lang w:eastAsia="th-TH"/>
        </w:rPr>
        <w:t>31</w:t>
      </w:r>
      <w:r w:rsidR="00474401" w:rsidRPr="00F475C5">
        <w:rPr>
          <w:i/>
          <w:iCs/>
          <w:snapToGrid w:val="0"/>
          <w:spacing w:val="0"/>
          <w:lang w:eastAsia="th-TH"/>
        </w:rPr>
        <w:t xml:space="preserve"> </w:t>
      </w:r>
      <w:r w:rsidR="00474401" w:rsidRPr="00F475C5">
        <w:rPr>
          <w:rFonts w:hint="cs"/>
          <w:i/>
          <w:iCs/>
          <w:snapToGrid w:val="0"/>
          <w:spacing w:val="0"/>
          <w:cs/>
          <w:lang w:eastAsia="th-TH"/>
        </w:rPr>
        <w:t xml:space="preserve">ธันวาคม </w:t>
      </w:r>
      <w:r w:rsidR="00601BEE" w:rsidRPr="00601BEE">
        <w:rPr>
          <w:i/>
          <w:iCs/>
          <w:snapToGrid w:val="0"/>
          <w:spacing w:val="0"/>
          <w:lang w:eastAsia="th-TH"/>
        </w:rPr>
        <w:t>2</w:t>
      </w:r>
      <w:r w:rsidR="003815DB" w:rsidRPr="00F475C5">
        <w:rPr>
          <w:i/>
          <w:iCs/>
          <w:snapToGrid w:val="0"/>
          <w:spacing w:val="0"/>
          <w:lang w:eastAsia="th-TH"/>
        </w:rPr>
        <w:t>567:</w:t>
      </w:r>
      <w:r w:rsidR="00A12A7E" w:rsidRPr="00F475C5">
        <w:rPr>
          <w:i/>
          <w:iCs/>
          <w:snapToGrid w:val="0"/>
          <w:spacing w:val="0"/>
          <w:lang w:eastAsia="th-TH"/>
        </w:rPr>
        <w:t xml:space="preserve"> 5.</w:t>
      </w:r>
      <w:r w:rsidR="00601BEE" w:rsidRPr="00601BEE">
        <w:rPr>
          <w:i/>
          <w:iCs/>
          <w:snapToGrid w:val="0"/>
          <w:spacing w:val="0"/>
          <w:lang w:eastAsia="th-TH"/>
        </w:rPr>
        <w:t>31</w:t>
      </w:r>
      <w:r w:rsidRPr="00043B4C">
        <w:rPr>
          <w:rFonts w:hint="cs"/>
          <w:i/>
          <w:iCs/>
          <w:snapToGrid w:val="0"/>
          <w:spacing w:val="0"/>
          <w:cs/>
          <w:lang w:eastAsia="th-TH"/>
        </w:rPr>
        <w:t xml:space="preserve"> </w:t>
      </w:r>
      <w:r w:rsidR="00DE35D7" w:rsidRPr="00F475C5">
        <w:rPr>
          <w:rFonts w:hint="cs"/>
          <w:i/>
          <w:iCs/>
          <w:snapToGrid w:val="0"/>
          <w:spacing w:val="0"/>
          <w:cs/>
          <w:lang w:eastAsia="th-TH"/>
        </w:rPr>
        <w:t>ล้านบาท)</w:t>
      </w:r>
      <w:r w:rsidR="00DE35D7">
        <w:rPr>
          <w:rFonts w:hint="cs"/>
          <w:snapToGrid w:val="0"/>
          <w:spacing w:val="0"/>
          <w:cs/>
          <w:lang w:eastAsia="th-TH"/>
        </w:rPr>
        <w:t xml:space="preserve"> </w:t>
      </w:r>
      <w:r w:rsidRPr="00043B4C">
        <w:rPr>
          <w:rFonts w:hint="cs"/>
          <w:snapToGrid w:val="0"/>
          <w:spacing w:val="0"/>
          <w:cs/>
          <w:lang w:eastAsia="th-TH"/>
        </w:rPr>
        <w:t xml:space="preserve">เพื่อวัตถุประสงค์สำหรับการปรับปรุง ซ่อมแซมสินทรัพย์ และการเปลี่ยนแทนอุปกรณ์ ภายใต้โครงการทรู ทาวเวอร์ </w:t>
      </w:r>
      <w:r w:rsidR="00601BEE" w:rsidRPr="00601BEE">
        <w:rPr>
          <w:snapToGrid w:val="0"/>
          <w:spacing w:val="0"/>
          <w:lang w:eastAsia="th-TH"/>
        </w:rPr>
        <w:t>1</w:t>
      </w:r>
      <w:r w:rsidRPr="00043B4C">
        <w:rPr>
          <w:rFonts w:hint="cs"/>
          <w:snapToGrid w:val="0"/>
          <w:spacing w:val="0"/>
          <w:cs/>
          <w:lang w:eastAsia="th-TH"/>
        </w:rPr>
        <w:t xml:space="preserve"> และโครงการทรู ทาวเวอร์ </w:t>
      </w:r>
      <w:r w:rsidR="00601BEE" w:rsidRPr="00601BEE">
        <w:rPr>
          <w:snapToGrid w:val="0"/>
          <w:spacing w:val="0"/>
          <w:lang w:eastAsia="th-TH"/>
        </w:rPr>
        <w:t>2</w:t>
      </w:r>
      <w:r w:rsidRPr="00043B4C">
        <w:rPr>
          <w:rFonts w:hint="cs"/>
          <w:snapToGrid w:val="0"/>
          <w:spacing w:val="0"/>
          <w:cs/>
          <w:lang w:eastAsia="th-TH"/>
        </w:rPr>
        <w:t xml:space="preserve"> ตามที่ระบุไว้ในสัญญาเข้าลงทุนของกองทรัสต์กับบริษัท ทรู พรอพเพอร์ตีส์ จำกัด ทั้งนี้ กองทรัสต์ได้บันทึกไว้ในบัญชีเจ้าหนี้อื่นและค่าใช้จ่ายค้างจ่ายในงบแสดงฐานะการเงิน</w:t>
      </w:r>
    </w:p>
    <w:p w14:paraId="789E55D2" w14:textId="06D601D5" w:rsidR="00D250B6" w:rsidRPr="00D92303" w:rsidRDefault="000C5DD5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b/>
          <w:bCs/>
        </w:rPr>
      </w:pPr>
      <w:r>
        <w:rPr>
          <w:b/>
          <w:bCs/>
          <w:snapToGrid w:val="0"/>
          <w:lang w:eastAsia="th-TH"/>
        </w:rPr>
        <w:t>10</w:t>
      </w:r>
      <w:r w:rsidR="00B5040E" w:rsidRPr="00D92303">
        <w:rPr>
          <w:b/>
          <w:bCs/>
          <w:snapToGrid w:val="0"/>
          <w:lang w:eastAsia="th-TH"/>
        </w:rPr>
        <w:tab/>
      </w:r>
      <w:r w:rsidR="00535D93" w:rsidRPr="00D92303">
        <w:rPr>
          <w:b/>
          <w:bCs/>
          <w:cs/>
        </w:rPr>
        <w:t>เงินกู้ยืม</w:t>
      </w:r>
      <w:r w:rsidR="00D3591B" w:rsidRPr="00D92303">
        <w:rPr>
          <w:b/>
          <w:bCs/>
          <w:cs/>
        </w:rPr>
        <w:t>ระยะยาว</w:t>
      </w:r>
    </w:p>
    <w:p w14:paraId="46257C2C" w14:textId="6BD37EA0" w:rsidR="004D3ADA" w:rsidRPr="003E0D14" w:rsidRDefault="004D3ADA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snapToGrid w:val="0"/>
          <w:sz w:val="22"/>
          <w:szCs w:val="22"/>
          <w:lang w:eastAsia="th-TH"/>
        </w:rPr>
      </w:pPr>
    </w:p>
    <w:p w14:paraId="12399EDB" w14:textId="1F61A9C9" w:rsidR="001E00A4" w:rsidRPr="00D92303" w:rsidRDefault="001E00A4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color w:val="000000" w:themeColor="text1"/>
        </w:rPr>
      </w:pPr>
      <w:r w:rsidRPr="00D92303">
        <w:rPr>
          <w:color w:val="000000" w:themeColor="text1"/>
          <w:cs/>
        </w:rPr>
        <w:t>เงินกู้ยืมระยะยาว</w:t>
      </w:r>
      <w:r w:rsidRPr="00D92303">
        <w:rPr>
          <w:color w:val="000000" w:themeColor="text1"/>
        </w:rPr>
        <w:t xml:space="preserve"> </w:t>
      </w:r>
      <w:r w:rsidRPr="00D92303">
        <w:rPr>
          <w:color w:val="000000" w:themeColor="text1"/>
          <w:cs/>
        </w:rPr>
        <w:t>ณ วันที่</w:t>
      </w:r>
      <w:r w:rsidRPr="00D92303">
        <w:rPr>
          <w:color w:val="000000" w:themeColor="text1"/>
        </w:rPr>
        <w:t xml:space="preserve"> </w:t>
      </w:r>
      <w:r w:rsidR="00601BEE" w:rsidRPr="00601BEE">
        <w:rPr>
          <w:color w:val="000000" w:themeColor="text1"/>
        </w:rPr>
        <w:t>31</w:t>
      </w:r>
      <w:r w:rsidR="00E27454" w:rsidRPr="00D92303">
        <w:rPr>
          <w:color w:val="000000" w:themeColor="text1"/>
          <w:cs/>
        </w:rPr>
        <w:t xml:space="preserve"> ธันวาคม </w:t>
      </w:r>
      <w:r w:rsidR="00601BEE" w:rsidRPr="00601BEE">
        <w:rPr>
          <w:color w:val="000000" w:themeColor="text1"/>
        </w:rPr>
        <w:t>2</w:t>
      </w:r>
      <w:r w:rsidR="00536D35" w:rsidRPr="00D92303">
        <w:rPr>
          <w:color w:val="000000" w:themeColor="text1"/>
        </w:rPr>
        <w:t>56</w:t>
      </w:r>
      <w:r w:rsidR="00766336">
        <w:rPr>
          <w:color w:val="000000" w:themeColor="text1"/>
        </w:rPr>
        <w:t>8</w:t>
      </w:r>
      <w:r w:rsidRPr="00D92303">
        <w:rPr>
          <w:color w:val="000000" w:themeColor="text1"/>
        </w:rPr>
        <w:t xml:space="preserve"> </w:t>
      </w:r>
      <w:r w:rsidRPr="00D92303">
        <w:rPr>
          <w:color w:val="000000" w:themeColor="text1"/>
          <w:cs/>
        </w:rPr>
        <w:t>และ</w:t>
      </w:r>
      <w:r w:rsidRPr="00D92303">
        <w:rPr>
          <w:color w:val="000000" w:themeColor="text1"/>
        </w:rPr>
        <w:t xml:space="preserve"> </w:t>
      </w:r>
      <w:r w:rsidR="00601BEE" w:rsidRPr="00601BEE">
        <w:rPr>
          <w:color w:val="000000" w:themeColor="text1"/>
        </w:rPr>
        <w:t>2</w:t>
      </w:r>
      <w:r w:rsidR="00536D35" w:rsidRPr="00D92303">
        <w:rPr>
          <w:color w:val="000000" w:themeColor="text1"/>
        </w:rPr>
        <w:t>56</w:t>
      </w:r>
      <w:r w:rsidR="00766336">
        <w:rPr>
          <w:color w:val="000000" w:themeColor="text1"/>
        </w:rPr>
        <w:t>7</w:t>
      </w:r>
      <w:r w:rsidRPr="00D92303">
        <w:rPr>
          <w:color w:val="000000" w:themeColor="text1"/>
        </w:rPr>
        <w:t xml:space="preserve"> </w:t>
      </w:r>
      <w:r w:rsidRPr="00D92303">
        <w:rPr>
          <w:color w:val="000000" w:themeColor="text1"/>
          <w:cs/>
        </w:rPr>
        <w:t>จัดประเภทได้ดังนี้</w:t>
      </w:r>
    </w:p>
    <w:p w14:paraId="479000D7" w14:textId="77777777" w:rsidR="001E00A4" w:rsidRPr="003E0D14" w:rsidRDefault="001E00A4" w:rsidP="00020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snapToGrid w:val="0"/>
          <w:sz w:val="22"/>
          <w:szCs w:val="22"/>
          <w:lang w:eastAsia="th-TH"/>
        </w:rPr>
      </w:pPr>
    </w:p>
    <w:tbl>
      <w:tblPr>
        <w:tblW w:w="9195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6229"/>
        <w:gridCol w:w="1354"/>
        <w:gridCol w:w="268"/>
        <w:gridCol w:w="1344"/>
      </w:tblGrid>
      <w:tr w:rsidR="001E00A4" w:rsidRPr="00D92303" w14:paraId="5E7A6950" w14:textId="77777777" w:rsidTr="000F57F3">
        <w:tc>
          <w:tcPr>
            <w:tcW w:w="3387" w:type="pct"/>
          </w:tcPr>
          <w:p w14:paraId="481BB912" w14:textId="77777777" w:rsidR="001E00A4" w:rsidRPr="00D92303" w:rsidRDefault="001E00A4" w:rsidP="00D92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b/>
                <w:bCs/>
                <w:i/>
                <w:iCs/>
              </w:rPr>
            </w:pPr>
          </w:p>
        </w:tc>
        <w:tc>
          <w:tcPr>
            <w:tcW w:w="736" w:type="pct"/>
          </w:tcPr>
          <w:p w14:paraId="6A97CCC4" w14:textId="79CD0FE4" w:rsidR="001E00A4" w:rsidRPr="00D92303" w:rsidRDefault="00601BEE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8"/>
              <w:jc w:val="center"/>
            </w:pPr>
            <w:r w:rsidRPr="00601BEE">
              <w:t>2</w:t>
            </w:r>
            <w:r w:rsidR="00536D35" w:rsidRPr="00D92303">
              <w:t>56</w:t>
            </w:r>
            <w:r w:rsidR="00766336">
              <w:t>8</w:t>
            </w:r>
          </w:p>
        </w:tc>
        <w:tc>
          <w:tcPr>
            <w:tcW w:w="146" w:type="pct"/>
          </w:tcPr>
          <w:p w14:paraId="5C976440" w14:textId="77777777" w:rsidR="001E00A4" w:rsidRPr="00D92303" w:rsidRDefault="001E00A4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</w:pPr>
          </w:p>
        </w:tc>
        <w:tc>
          <w:tcPr>
            <w:tcW w:w="731" w:type="pct"/>
          </w:tcPr>
          <w:p w14:paraId="36EDDE6A" w14:textId="2FE90A36" w:rsidR="001E00A4" w:rsidRPr="00D92303" w:rsidRDefault="00601BEE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</w:pPr>
            <w:r w:rsidRPr="00601BEE">
              <w:t>2</w:t>
            </w:r>
            <w:r w:rsidR="00536D35" w:rsidRPr="00D92303">
              <w:t>56</w:t>
            </w:r>
            <w:r w:rsidR="00766336">
              <w:t>7</w:t>
            </w:r>
          </w:p>
        </w:tc>
      </w:tr>
      <w:tr w:rsidR="001E00A4" w:rsidRPr="00D92303" w14:paraId="397AD232" w14:textId="77777777" w:rsidTr="000F57F3">
        <w:tc>
          <w:tcPr>
            <w:tcW w:w="3387" w:type="pct"/>
          </w:tcPr>
          <w:p w14:paraId="192715FB" w14:textId="77777777" w:rsidR="001E00A4" w:rsidRPr="00D92303" w:rsidRDefault="001E00A4" w:rsidP="00D92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i/>
                <w:iCs/>
              </w:rPr>
            </w:pPr>
          </w:p>
        </w:tc>
        <w:tc>
          <w:tcPr>
            <w:tcW w:w="1613" w:type="pct"/>
            <w:gridSpan w:val="3"/>
          </w:tcPr>
          <w:p w14:paraId="0B82F197" w14:textId="77777777" w:rsidR="001E00A4" w:rsidRPr="00D92303" w:rsidRDefault="001E00A4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i/>
                <w:iCs/>
              </w:rPr>
            </w:pPr>
            <w:r w:rsidRPr="00D92303">
              <w:rPr>
                <w:i/>
                <w:iCs/>
              </w:rPr>
              <w:t>(</w:t>
            </w:r>
            <w:r w:rsidRPr="00D92303">
              <w:rPr>
                <w:i/>
                <w:iCs/>
                <w:cs/>
              </w:rPr>
              <w:t>พันบาท)</w:t>
            </w:r>
          </w:p>
        </w:tc>
      </w:tr>
      <w:tr w:rsidR="00766336" w:rsidRPr="00D92303" w14:paraId="6DB3F155" w14:textId="77777777" w:rsidTr="000F57F3">
        <w:tc>
          <w:tcPr>
            <w:tcW w:w="3387" w:type="pct"/>
          </w:tcPr>
          <w:p w14:paraId="37DEA5AD" w14:textId="77777777" w:rsidR="00766336" w:rsidRPr="00D92303" w:rsidRDefault="00766336" w:rsidP="007663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cs/>
              </w:rPr>
            </w:pPr>
            <w:r w:rsidRPr="00D92303">
              <w:rPr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736" w:type="pct"/>
          </w:tcPr>
          <w:p w14:paraId="7386ABB2" w14:textId="27862C0B" w:rsidR="00766336" w:rsidRPr="00D92303" w:rsidRDefault="00E47E27" w:rsidP="0076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0" w:right="-126"/>
            </w:pPr>
            <w:r>
              <w:t>5</w:t>
            </w:r>
            <w:r w:rsidR="00601BEE" w:rsidRPr="00601BEE">
              <w:t>0</w:t>
            </w:r>
            <w:r>
              <w:t>,6</w:t>
            </w:r>
            <w:r w:rsidR="00601BEE" w:rsidRPr="00601BEE">
              <w:t>00</w:t>
            </w:r>
          </w:p>
        </w:tc>
        <w:tc>
          <w:tcPr>
            <w:tcW w:w="146" w:type="pct"/>
          </w:tcPr>
          <w:p w14:paraId="1075C14E" w14:textId="77777777" w:rsidR="00766336" w:rsidRPr="00D92303" w:rsidRDefault="00766336" w:rsidP="007663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ind w:left="-110" w:right="-126"/>
            </w:pPr>
          </w:p>
        </w:tc>
        <w:tc>
          <w:tcPr>
            <w:tcW w:w="731" w:type="pct"/>
          </w:tcPr>
          <w:p w14:paraId="108587B5" w14:textId="0E9F6714" w:rsidR="00766336" w:rsidRPr="00D92303" w:rsidRDefault="00766336" w:rsidP="002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10" w:right="-126"/>
            </w:pPr>
            <w:r w:rsidRPr="00D92303">
              <w:t>5</w:t>
            </w:r>
            <w:r w:rsidR="00601BEE" w:rsidRPr="00601BEE">
              <w:t>0</w:t>
            </w:r>
            <w:r w:rsidRPr="00D92303">
              <w:t>,6</w:t>
            </w:r>
            <w:r w:rsidR="00601BEE" w:rsidRPr="00601BEE">
              <w:t>00</w:t>
            </w:r>
          </w:p>
        </w:tc>
      </w:tr>
      <w:tr w:rsidR="00766336" w:rsidRPr="00D92303" w14:paraId="2C56FAF9" w14:textId="77777777" w:rsidTr="000F57F3">
        <w:tc>
          <w:tcPr>
            <w:tcW w:w="3387" w:type="pct"/>
          </w:tcPr>
          <w:p w14:paraId="2B3E4E21" w14:textId="77777777" w:rsidR="00766336" w:rsidRPr="00D92303" w:rsidRDefault="00766336" w:rsidP="007663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cs/>
              </w:rPr>
            </w:pPr>
            <w:r w:rsidRPr="00D92303">
              <w:rPr>
                <w:cs/>
              </w:rPr>
              <w:t>เงินกู้ยืมระยะยาว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10481265" w14:textId="2BC2587D" w:rsidR="00766336" w:rsidRPr="00D92303" w:rsidRDefault="00E47E27" w:rsidP="0076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0" w:right="-126"/>
              <w:rPr>
                <w:cs/>
              </w:rPr>
            </w:pPr>
            <w:r>
              <w:t>6</w:t>
            </w:r>
            <w:r w:rsidR="00601BEE" w:rsidRPr="00601BEE">
              <w:t>3</w:t>
            </w:r>
            <w:r>
              <w:t>7,</w:t>
            </w:r>
            <w:r w:rsidR="00601BEE" w:rsidRPr="00601BEE">
              <w:t>000</w:t>
            </w:r>
          </w:p>
        </w:tc>
        <w:tc>
          <w:tcPr>
            <w:tcW w:w="146" w:type="pct"/>
          </w:tcPr>
          <w:p w14:paraId="37F66E54" w14:textId="77777777" w:rsidR="00766336" w:rsidRPr="00D92303" w:rsidRDefault="00766336" w:rsidP="007663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ind w:left="-110" w:right="-126"/>
            </w:pP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03F36ADB" w14:textId="0F09DD22" w:rsidR="00766336" w:rsidRPr="00D92303" w:rsidRDefault="00766336" w:rsidP="0076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10" w:right="-126"/>
              <w:rPr>
                <w:cs/>
              </w:rPr>
            </w:pPr>
            <w:r w:rsidRPr="00D92303">
              <w:t>7</w:t>
            </w:r>
            <w:r w:rsidR="00601BEE" w:rsidRPr="00601BEE">
              <w:t>1</w:t>
            </w:r>
            <w:r w:rsidRPr="00D92303">
              <w:t>7,6</w:t>
            </w:r>
            <w:r w:rsidR="00601BEE" w:rsidRPr="00601BEE">
              <w:t>00</w:t>
            </w:r>
          </w:p>
        </w:tc>
      </w:tr>
      <w:tr w:rsidR="00766336" w:rsidRPr="00D92303" w14:paraId="5BE8E045" w14:textId="77777777" w:rsidTr="000F57F3">
        <w:tc>
          <w:tcPr>
            <w:tcW w:w="3387" w:type="pct"/>
          </w:tcPr>
          <w:p w14:paraId="1FE6EAC4" w14:textId="77777777" w:rsidR="00766336" w:rsidRPr="00D92303" w:rsidRDefault="00766336" w:rsidP="007663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b/>
                <w:bCs/>
                <w:cs/>
              </w:rPr>
            </w:pPr>
            <w:r w:rsidRPr="00D92303">
              <w:rPr>
                <w:b/>
                <w:bCs/>
                <w:cs/>
              </w:rPr>
              <w:t>รวม</w:t>
            </w: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</w:tcPr>
          <w:p w14:paraId="78C91F8A" w14:textId="19E5AB7C" w:rsidR="00766336" w:rsidRPr="00D92303" w:rsidRDefault="00A628A8" w:rsidP="0076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26"/>
              <w:rPr>
                <w:b/>
                <w:bCs/>
              </w:rPr>
            </w:pPr>
            <w:r>
              <w:rPr>
                <w:b/>
                <w:bCs/>
              </w:rPr>
              <w:t>687,6</w:t>
            </w:r>
            <w:r w:rsidR="00601BEE" w:rsidRPr="00601BEE">
              <w:rPr>
                <w:b/>
                <w:bCs/>
              </w:rPr>
              <w:t>00</w:t>
            </w:r>
          </w:p>
        </w:tc>
        <w:tc>
          <w:tcPr>
            <w:tcW w:w="146" w:type="pct"/>
          </w:tcPr>
          <w:p w14:paraId="56CBF621" w14:textId="77777777" w:rsidR="00766336" w:rsidRPr="00D92303" w:rsidRDefault="00766336" w:rsidP="007663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ind w:left="-110" w:right="-126"/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69AE39B6" w14:textId="2A4B8A2C" w:rsidR="00766336" w:rsidRPr="00D92303" w:rsidRDefault="00766336" w:rsidP="0076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10" w:right="-126"/>
              <w:rPr>
                <w:b/>
                <w:bCs/>
              </w:rPr>
            </w:pPr>
            <w:r w:rsidRPr="00D92303">
              <w:rPr>
                <w:b/>
                <w:bCs/>
              </w:rPr>
              <w:t>768,</w:t>
            </w:r>
            <w:r w:rsidR="00601BEE" w:rsidRPr="00601BEE">
              <w:rPr>
                <w:b/>
                <w:bCs/>
              </w:rPr>
              <w:t>200</w:t>
            </w:r>
          </w:p>
        </w:tc>
      </w:tr>
    </w:tbl>
    <w:p w14:paraId="45AD8846" w14:textId="77777777" w:rsidR="00F475C5" w:rsidRPr="003E0D14" w:rsidRDefault="00F475C5" w:rsidP="003E0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snapToGrid w:val="0"/>
          <w:sz w:val="22"/>
          <w:szCs w:val="22"/>
          <w:lang w:eastAsia="th-TH"/>
        </w:rPr>
      </w:pPr>
    </w:p>
    <w:p w14:paraId="1C3017BB" w14:textId="212630FD" w:rsidR="001E00A4" w:rsidRPr="00D92303" w:rsidRDefault="001E00A4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color w:val="000000" w:themeColor="text1"/>
        </w:rPr>
      </w:pPr>
      <w:r w:rsidRPr="00D92303">
        <w:rPr>
          <w:color w:val="000000" w:themeColor="text1"/>
          <w:cs/>
        </w:rPr>
        <w:t>รายการเคลื่อนไหวของเงินกู้ยืมระยะยาวสำหรับ</w:t>
      </w:r>
      <w:r w:rsidR="00B930A3" w:rsidRPr="00D92303">
        <w:rPr>
          <w:rFonts w:hint="cs"/>
          <w:color w:val="000000" w:themeColor="text1"/>
          <w:cs/>
        </w:rPr>
        <w:t>ปี</w:t>
      </w:r>
      <w:r w:rsidRPr="00D92303">
        <w:rPr>
          <w:cs/>
        </w:rPr>
        <w:t xml:space="preserve">สิ้นสุดวันที่ </w:t>
      </w:r>
      <w:r w:rsidR="00601BEE" w:rsidRPr="00601BEE">
        <w:rPr>
          <w:color w:val="000000" w:themeColor="text1"/>
        </w:rPr>
        <w:t>31</w:t>
      </w:r>
      <w:r w:rsidR="00E27454" w:rsidRPr="00D92303">
        <w:rPr>
          <w:color w:val="000000" w:themeColor="text1"/>
          <w:cs/>
        </w:rPr>
        <w:t xml:space="preserve"> ธันวาคม </w:t>
      </w:r>
      <w:r w:rsidR="00601BEE" w:rsidRPr="00601BEE">
        <w:rPr>
          <w:color w:val="000000" w:themeColor="text1"/>
        </w:rPr>
        <w:t>2</w:t>
      </w:r>
      <w:r w:rsidR="00536D35" w:rsidRPr="00D92303">
        <w:rPr>
          <w:color w:val="000000" w:themeColor="text1"/>
        </w:rPr>
        <w:t>56</w:t>
      </w:r>
      <w:r w:rsidR="00766336">
        <w:rPr>
          <w:color w:val="000000" w:themeColor="text1"/>
        </w:rPr>
        <w:t>8</w:t>
      </w:r>
      <w:r w:rsidRPr="00D92303">
        <w:rPr>
          <w:color w:val="000000" w:themeColor="text1"/>
        </w:rPr>
        <w:t xml:space="preserve"> </w:t>
      </w:r>
      <w:r w:rsidRPr="00D92303">
        <w:rPr>
          <w:color w:val="000000" w:themeColor="text1"/>
          <w:cs/>
        </w:rPr>
        <w:t xml:space="preserve">และ </w:t>
      </w:r>
      <w:r w:rsidR="00601BEE" w:rsidRPr="00601BEE">
        <w:rPr>
          <w:color w:val="000000" w:themeColor="text1"/>
        </w:rPr>
        <w:t>2</w:t>
      </w:r>
      <w:r w:rsidR="00536D35" w:rsidRPr="00D92303">
        <w:rPr>
          <w:color w:val="000000" w:themeColor="text1"/>
        </w:rPr>
        <w:t>56</w:t>
      </w:r>
      <w:r w:rsidR="00766336">
        <w:rPr>
          <w:color w:val="000000" w:themeColor="text1"/>
        </w:rPr>
        <w:t>7</w:t>
      </w:r>
      <w:r w:rsidRPr="00D92303">
        <w:rPr>
          <w:color w:val="000000" w:themeColor="text1"/>
        </w:rPr>
        <w:t xml:space="preserve"> </w:t>
      </w:r>
      <w:r w:rsidRPr="00D92303">
        <w:rPr>
          <w:color w:val="000000" w:themeColor="text1"/>
          <w:cs/>
        </w:rPr>
        <w:t>มีดังนี้</w:t>
      </w:r>
    </w:p>
    <w:p w14:paraId="7C0B1B00" w14:textId="77777777" w:rsidR="001E00A4" w:rsidRPr="003E0D14" w:rsidRDefault="001E00A4" w:rsidP="00020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snapToGrid w:val="0"/>
          <w:sz w:val="22"/>
          <w:szCs w:val="22"/>
          <w:lang w:eastAsia="th-TH"/>
        </w:rPr>
      </w:pPr>
    </w:p>
    <w:tbl>
      <w:tblPr>
        <w:tblW w:w="9195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6229"/>
        <w:gridCol w:w="1354"/>
        <w:gridCol w:w="268"/>
        <w:gridCol w:w="1344"/>
      </w:tblGrid>
      <w:tr w:rsidR="00766336" w:rsidRPr="00D92303" w14:paraId="48B89662" w14:textId="77777777" w:rsidTr="000F57F3">
        <w:tc>
          <w:tcPr>
            <w:tcW w:w="3387" w:type="pct"/>
          </w:tcPr>
          <w:p w14:paraId="5117C66F" w14:textId="77777777" w:rsidR="00766336" w:rsidRPr="00D92303" w:rsidRDefault="00766336" w:rsidP="007663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b/>
                <w:bCs/>
                <w:i/>
                <w:iCs/>
              </w:rPr>
            </w:pPr>
          </w:p>
        </w:tc>
        <w:tc>
          <w:tcPr>
            <w:tcW w:w="736" w:type="pct"/>
          </w:tcPr>
          <w:p w14:paraId="18247ED9" w14:textId="4A414061" w:rsidR="00766336" w:rsidRPr="00D92303" w:rsidRDefault="00601BEE" w:rsidP="007663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8"/>
              <w:jc w:val="center"/>
              <w:rPr>
                <w:cs/>
              </w:rPr>
            </w:pPr>
            <w:r w:rsidRPr="00601BEE">
              <w:t>2</w:t>
            </w:r>
            <w:r w:rsidR="00766336" w:rsidRPr="00D92303">
              <w:t>56</w:t>
            </w:r>
            <w:r w:rsidR="00766336">
              <w:t>8</w:t>
            </w:r>
          </w:p>
        </w:tc>
        <w:tc>
          <w:tcPr>
            <w:tcW w:w="146" w:type="pct"/>
          </w:tcPr>
          <w:p w14:paraId="4B22FB3C" w14:textId="77777777" w:rsidR="00766336" w:rsidRPr="00D92303" w:rsidRDefault="00766336" w:rsidP="007663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</w:pPr>
          </w:p>
        </w:tc>
        <w:tc>
          <w:tcPr>
            <w:tcW w:w="731" w:type="pct"/>
          </w:tcPr>
          <w:p w14:paraId="180D13AD" w14:textId="3F6679F8" w:rsidR="00766336" w:rsidRPr="00D92303" w:rsidRDefault="00601BEE" w:rsidP="007663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</w:pPr>
            <w:r w:rsidRPr="00601BEE">
              <w:t>2</w:t>
            </w:r>
            <w:r w:rsidR="00766336" w:rsidRPr="00D92303">
              <w:t>56</w:t>
            </w:r>
            <w:r w:rsidR="00766336">
              <w:t>7</w:t>
            </w:r>
          </w:p>
        </w:tc>
      </w:tr>
      <w:tr w:rsidR="00766336" w:rsidRPr="00D92303" w14:paraId="6FD4B120" w14:textId="77777777" w:rsidTr="000F57F3">
        <w:tc>
          <w:tcPr>
            <w:tcW w:w="3387" w:type="pct"/>
          </w:tcPr>
          <w:p w14:paraId="6C6E12D4" w14:textId="77777777" w:rsidR="00766336" w:rsidRPr="00D92303" w:rsidRDefault="00766336" w:rsidP="007663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i/>
                <w:iCs/>
              </w:rPr>
            </w:pPr>
          </w:p>
        </w:tc>
        <w:tc>
          <w:tcPr>
            <w:tcW w:w="1613" w:type="pct"/>
            <w:gridSpan w:val="3"/>
          </w:tcPr>
          <w:p w14:paraId="55D53810" w14:textId="77777777" w:rsidR="00766336" w:rsidRPr="00D92303" w:rsidRDefault="00766336" w:rsidP="0076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i/>
                <w:iCs/>
              </w:rPr>
            </w:pPr>
            <w:r w:rsidRPr="00D92303">
              <w:rPr>
                <w:i/>
                <w:iCs/>
              </w:rPr>
              <w:t>(</w:t>
            </w:r>
            <w:r w:rsidRPr="00D92303">
              <w:rPr>
                <w:i/>
                <w:iCs/>
                <w:cs/>
              </w:rPr>
              <w:t>พันบาท)</w:t>
            </w:r>
          </w:p>
        </w:tc>
      </w:tr>
      <w:tr w:rsidR="00766336" w:rsidRPr="00D92303" w14:paraId="2D7C3AF3" w14:textId="77777777" w:rsidTr="000F57F3">
        <w:tc>
          <w:tcPr>
            <w:tcW w:w="3387" w:type="pct"/>
          </w:tcPr>
          <w:p w14:paraId="4D9C075E" w14:textId="4E9FF72F" w:rsidR="00766336" w:rsidRPr="00D92303" w:rsidRDefault="00766336" w:rsidP="007663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cs/>
              </w:rPr>
            </w:pPr>
            <w:r w:rsidRPr="00D92303">
              <w:rPr>
                <w:cs/>
              </w:rPr>
              <w:t xml:space="preserve">ณ </w:t>
            </w:r>
            <w:r w:rsidRPr="00D92303">
              <w:rPr>
                <w:rFonts w:hint="cs"/>
                <w:cs/>
              </w:rPr>
              <w:t xml:space="preserve">วันที่ </w:t>
            </w:r>
            <w:r w:rsidR="00601BEE" w:rsidRPr="00601BEE">
              <w:t>1</w:t>
            </w:r>
            <w:r w:rsidRPr="00D92303">
              <w:t xml:space="preserve"> </w:t>
            </w:r>
            <w:r w:rsidRPr="00D92303">
              <w:rPr>
                <w:rFonts w:hint="cs"/>
                <w:cs/>
              </w:rPr>
              <w:t>มกราคม</w:t>
            </w:r>
          </w:p>
        </w:tc>
        <w:tc>
          <w:tcPr>
            <w:tcW w:w="736" w:type="pct"/>
          </w:tcPr>
          <w:p w14:paraId="75D38CF8" w14:textId="20D0E0E4" w:rsidR="00766336" w:rsidRPr="00766336" w:rsidRDefault="00766336" w:rsidP="0076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0" w:right="-126"/>
            </w:pPr>
            <w:r w:rsidRPr="00766336">
              <w:t>768,</w:t>
            </w:r>
            <w:r w:rsidR="00601BEE" w:rsidRPr="00601BEE">
              <w:t>200</w:t>
            </w:r>
          </w:p>
        </w:tc>
        <w:tc>
          <w:tcPr>
            <w:tcW w:w="146" w:type="pct"/>
          </w:tcPr>
          <w:p w14:paraId="4FD3EE8B" w14:textId="77777777" w:rsidR="00766336" w:rsidRPr="00D92303" w:rsidRDefault="00766336" w:rsidP="007663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ind w:left="-110" w:right="-126"/>
            </w:pPr>
          </w:p>
        </w:tc>
        <w:tc>
          <w:tcPr>
            <w:tcW w:w="731" w:type="pct"/>
          </w:tcPr>
          <w:p w14:paraId="10732C6E" w14:textId="3B61CCF7" w:rsidR="00766336" w:rsidRPr="00D92303" w:rsidRDefault="00766336" w:rsidP="0076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10" w:right="-126"/>
            </w:pPr>
            <w:r w:rsidRPr="00D92303">
              <w:t>8</w:t>
            </w:r>
            <w:r w:rsidR="00601BEE" w:rsidRPr="00601BEE">
              <w:t>1</w:t>
            </w:r>
            <w:r w:rsidRPr="00D92303">
              <w:t>8,8</w:t>
            </w:r>
            <w:r w:rsidR="00601BEE" w:rsidRPr="00601BEE">
              <w:t>00</w:t>
            </w:r>
          </w:p>
        </w:tc>
      </w:tr>
      <w:tr w:rsidR="00766336" w:rsidRPr="00D92303" w14:paraId="2A096546" w14:textId="77777777" w:rsidTr="000F57F3">
        <w:tc>
          <w:tcPr>
            <w:tcW w:w="3387" w:type="pct"/>
          </w:tcPr>
          <w:p w14:paraId="11EE3E98" w14:textId="77777777" w:rsidR="00766336" w:rsidRPr="00D92303" w:rsidRDefault="00766336" w:rsidP="007663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cs/>
              </w:rPr>
            </w:pPr>
            <w:r w:rsidRPr="00D92303">
              <w:rPr>
                <w:cs/>
              </w:rPr>
              <w:t>ลดลง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7BE3F72D" w14:textId="522085A0" w:rsidR="00766336" w:rsidRPr="00D92303" w:rsidRDefault="00511E98" w:rsidP="0076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0" w:right="-126"/>
              <w:rPr>
                <w:cs/>
              </w:rPr>
            </w:pPr>
            <w:r>
              <w:t>(8</w:t>
            </w:r>
            <w:r w:rsidR="00601BEE" w:rsidRPr="00601BEE">
              <w:t>0</w:t>
            </w:r>
            <w:r>
              <w:t>,6</w:t>
            </w:r>
            <w:r w:rsidR="00601BEE" w:rsidRPr="00601BEE">
              <w:t>00</w:t>
            </w:r>
            <w:r>
              <w:t>)</w:t>
            </w:r>
          </w:p>
        </w:tc>
        <w:tc>
          <w:tcPr>
            <w:tcW w:w="146" w:type="pct"/>
          </w:tcPr>
          <w:p w14:paraId="738E6EC2" w14:textId="77777777" w:rsidR="00766336" w:rsidRPr="00D92303" w:rsidRDefault="00766336" w:rsidP="007663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ind w:left="-110" w:right="-126"/>
            </w:pP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3A3BFA98" w14:textId="1F124824" w:rsidR="00766336" w:rsidRPr="00D92303" w:rsidRDefault="00766336" w:rsidP="0076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10" w:right="-126"/>
            </w:pPr>
            <w:r w:rsidRPr="00D92303">
              <w:t>(5</w:t>
            </w:r>
            <w:r w:rsidR="00601BEE" w:rsidRPr="00601BEE">
              <w:t>0</w:t>
            </w:r>
            <w:r w:rsidRPr="00D92303">
              <w:t>,6</w:t>
            </w:r>
            <w:r w:rsidR="00601BEE" w:rsidRPr="00601BEE">
              <w:t>00</w:t>
            </w:r>
            <w:r w:rsidRPr="00D92303">
              <w:t>)</w:t>
            </w:r>
          </w:p>
        </w:tc>
      </w:tr>
      <w:tr w:rsidR="00766336" w:rsidRPr="00D92303" w14:paraId="324C671B" w14:textId="77777777" w:rsidTr="000F57F3">
        <w:tc>
          <w:tcPr>
            <w:tcW w:w="3387" w:type="pct"/>
          </w:tcPr>
          <w:p w14:paraId="457EEFEB" w14:textId="0D76C43F" w:rsidR="00766336" w:rsidRPr="00D92303" w:rsidRDefault="00766336" w:rsidP="007663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b/>
                <w:bCs/>
                <w:cs/>
              </w:rPr>
            </w:pPr>
            <w:r w:rsidRPr="00D92303">
              <w:rPr>
                <w:b/>
                <w:bCs/>
                <w:cs/>
              </w:rPr>
              <w:t xml:space="preserve">ณ วันที่ </w:t>
            </w:r>
            <w:r w:rsidR="00601BEE" w:rsidRPr="00601BEE">
              <w:rPr>
                <w:b/>
                <w:bCs/>
              </w:rPr>
              <w:t>31</w:t>
            </w:r>
            <w:r w:rsidRPr="00D92303">
              <w:rPr>
                <w:b/>
                <w:bCs/>
              </w:rPr>
              <w:t xml:space="preserve"> </w:t>
            </w:r>
            <w:r w:rsidRPr="00D92303">
              <w:rPr>
                <w:b/>
                <w:bCs/>
                <w:cs/>
              </w:rPr>
              <w:t>ธันวาคม</w:t>
            </w: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</w:tcPr>
          <w:p w14:paraId="31C6DAC5" w14:textId="2291F67D" w:rsidR="00766336" w:rsidRPr="00D92303" w:rsidRDefault="00CB7352" w:rsidP="0076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26"/>
              <w:rPr>
                <w:b/>
                <w:bCs/>
              </w:rPr>
            </w:pPr>
            <w:r>
              <w:rPr>
                <w:b/>
                <w:bCs/>
              </w:rPr>
              <w:t>687,6</w:t>
            </w:r>
            <w:r w:rsidR="00601BEE" w:rsidRPr="00601BEE">
              <w:rPr>
                <w:b/>
                <w:bCs/>
              </w:rPr>
              <w:t>00</w:t>
            </w:r>
          </w:p>
        </w:tc>
        <w:tc>
          <w:tcPr>
            <w:tcW w:w="146" w:type="pct"/>
          </w:tcPr>
          <w:p w14:paraId="34C38D96" w14:textId="77777777" w:rsidR="00766336" w:rsidRPr="00D92303" w:rsidRDefault="00766336" w:rsidP="007663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ind w:left="-110" w:right="-126"/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4D1B7B0C" w14:textId="0D94D86B" w:rsidR="00766336" w:rsidRPr="00D92303" w:rsidRDefault="00766336" w:rsidP="0076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10" w:right="-126"/>
              <w:rPr>
                <w:b/>
                <w:bCs/>
              </w:rPr>
            </w:pPr>
            <w:r w:rsidRPr="00D92303">
              <w:rPr>
                <w:b/>
                <w:bCs/>
              </w:rPr>
              <w:t>768,</w:t>
            </w:r>
            <w:r w:rsidR="00601BEE" w:rsidRPr="00601BEE">
              <w:rPr>
                <w:b/>
                <w:bCs/>
              </w:rPr>
              <w:t>200</w:t>
            </w:r>
          </w:p>
        </w:tc>
      </w:tr>
    </w:tbl>
    <w:p w14:paraId="2E298CE4" w14:textId="77777777" w:rsidR="007E13C6" w:rsidRPr="003E0D14" w:rsidRDefault="007E13C6" w:rsidP="003E0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snapToGrid w:val="0"/>
          <w:sz w:val="22"/>
          <w:szCs w:val="22"/>
          <w:lang w:eastAsia="th-TH"/>
        </w:rPr>
      </w:pPr>
    </w:p>
    <w:p w14:paraId="0F7AA742" w14:textId="195D1AF8" w:rsidR="00133215" w:rsidRPr="00D92303" w:rsidRDefault="00D3591B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</w:pPr>
      <w:r w:rsidRPr="00D92303">
        <w:rPr>
          <w:cs/>
        </w:rPr>
        <w:t>เมื่อวันที่</w:t>
      </w:r>
      <w:r w:rsidRPr="00D92303">
        <w:t xml:space="preserve"> </w:t>
      </w:r>
      <w:r w:rsidR="00536D35" w:rsidRPr="00D92303">
        <w:t>8</w:t>
      </w:r>
      <w:r w:rsidRPr="00D92303">
        <w:t xml:space="preserve"> </w:t>
      </w:r>
      <w:r w:rsidRPr="00D92303">
        <w:rPr>
          <w:cs/>
        </w:rPr>
        <w:t xml:space="preserve">กุมภาพันธ์ </w:t>
      </w:r>
      <w:r w:rsidR="00601BEE" w:rsidRPr="00601BEE">
        <w:t>2</w:t>
      </w:r>
      <w:r w:rsidR="00536D35" w:rsidRPr="00D92303">
        <w:t>56</w:t>
      </w:r>
      <w:r w:rsidR="00601BEE" w:rsidRPr="00601BEE">
        <w:t>1</w:t>
      </w:r>
      <w:r w:rsidRPr="00D92303">
        <w:t xml:space="preserve"> </w:t>
      </w:r>
      <w:r w:rsidRPr="00D92303">
        <w:rPr>
          <w:cs/>
        </w:rPr>
        <w:t>กองทรัสต</w:t>
      </w:r>
      <w:r w:rsidR="009F61CA" w:rsidRPr="00D92303">
        <w:rPr>
          <w:cs/>
        </w:rPr>
        <w:t>์</w:t>
      </w:r>
      <w:r w:rsidRPr="00D92303">
        <w:rPr>
          <w:cs/>
        </w:rPr>
        <w:t>ได้กู้ยืมเงินจากธนาคารกรุงเทพ จำกัด</w:t>
      </w:r>
      <w:r w:rsidRPr="00D92303">
        <w:t xml:space="preserve"> (</w:t>
      </w:r>
      <w:r w:rsidRPr="00D92303">
        <w:rPr>
          <w:cs/>
        </w:rPr>
        <w:t>มหาชน</w:t>
      </w:r>
      <w:r w:rsidRPr="00D92303">
        <w:t xml:space="preserve">) </w:t>
      </w:r>
      <w:r w:rsidR="006416EE" w:rsidRPr="00D92303">
        <w:rPr>
          <w:cs/>
        </w:rPr>
        <w:t xml:space="preserve">(“ธนาคาร”) </w:t>
      </w:r>
      <w:r w:rsidRPr="00D92303">
        <w:rPr>
          <w:cs/>
        </w:rPr>
        <w:t>จำนวน</w:t>
      </w:r>
      <w:r w:rsidRPr="00D92303">
        <w:t xml:space="preserve"> </w:t>
      </w:r>
      <w:r w:rsidR="00536D35" w:rsidRPr="00D92303">
        <w:t>9</w:t>
      </w:r>
      <w:r w:rsidR="00601BEE" w:rsidRPr="00601BEE">
        <w:t>20</w:t>
      </w:r>
      <w:r w:rsidR="006C2600" w:rsidRPr="00D92303">
        <w:t>.</w:t>
      </w:r>
      <w:r w:rsidR="00601BEE" w:rsidRPr="00601BEE">
        <w:t>0</w:t>
      </w:r>
      <w:r w:rsidRPr="00D92303">
        <w:t xml:space="preserve"> </w:t>
      </w:r>
      <w:r w:rsidR="00F12AB0" w:rsidRPr="00D92303">
        <w:br/>
      </w:r>
      <w:r w:rsidRPr="00D92303">
        <w:rPr>
          <w:cs/>
        </w:rPr>
        <w:t>ล้านบาท</w:t>
      </w:r>
      <w:r w:rsidRPr="00D92303">
        <w:t xml:space="preserve"> </w:t>
      </w:r>
      <w:r w:rsidRPr="00D92303">
        <w:rPr>
          <w:cs/>
        </w:rPr>
        <w:t>มีกำหนดชำระคืนเงินต้นตามอายุของสัญญา</w:t>
      </w:r>
      <w:r w:rsidRPr="00D92303">
        <w:t xml:space="preserve"> </w:t>
      </w:r>
      <w:r w:rsidRPr="00D92303">
        <w:rPr>
          <w:cs/>
        </w:rPr>
        <w:t>เป็นระยะเวลา</w:t>
      </w:r>
      <w:r w:rsidRPr="00D92303">
        <w:t xml:space="preserve"> </w:t>
      </w:r>
      <w:r w:rsidR="00601BEE" w:rsidRPr="00601BEE">
        <w:t>10</w:t>
      </w:r>
      <w:r w:rsidRPr="00D92303">
        <w:t xml:space="preserve"> </w:t>
      </w:r>
      <w:r w:rsidRPr="00D92303">
        <w:rPr>
          <w:cs/>
        </w:rPr>
        <w:t>ปี</w:t>
      </w:r>
      <w:r w:rsidRPr="00D92303">
        <w:t xml:space="preserve"> </w:t>
      </w:r>
      <w:r w:rsidR="00CC442C" w:rsidRPr="00D92303">
        <w:rPr>
          <w:cs/>
        </w:rPr>
        <w:t xml:space="preserve">ซึ่งมีกำหนดชำระคืนเงินต้นในระหว่างปี </w:t>
      </w:r>
      <w:r w:rsidR="00601BEE" w:rsidRPr="00601BEE">
        <w:t>2</w:t>
      </w:r>
      <w:r w:rsidR="00536D35" w:rsidRPr="00D92303">
        <w:t>565</w:t>
      </w:r>
      <w:r w:rsidR="00CC442C" w:rsidRPr="00D92303">
        <w:t xml:space="preserve"> </w:t>
      </w:r>
      <w:r w:rsidR="00CC442C" w:rsidRPr="00D92303">
        <w:rPr>
          <w:cs/>
        </w:rPr>
        <w:t xml:space="preserve">ถึง </w:t>
      </w:r>
      <w:r w:rsidR="00601BEE" w:rsidRPr="00601BEE">
        <w:t>2</w:t>
      </w:r>
      <w:r w:rsidR="00536D35" w:rsidRPr="00D92303">
        <w:t>57</w:t>
      </w:r>
      <w:r w:rsidR="00601BEE" w:rsidRPr="00601BEE">
        <w:t>1</w:t>
      </w:r>
      <w:r w:rsidR="00CC442C" w:rsidRPr="00D92303">
        <w:rPr>
          <w:cs/>
        </w:rPr>
        <w:t xml:space="preserve">โดยเงินกู้มีอัตราดอกเบี้ย </w:t>
      </w:r>
      <w:r w:rsidR="00CC442C" w:rsidRPr="00D92303">
        <w:t xml:space="preserve">MLR - </w:t>
      </w:r>
      <w:r w:rsidR="00601BEE" w:rsidRPr="00601BEE">
        <w:t>2</w:t>
      </w:r>
      <w:r w:rsidR="00CC442C" w:rsidRPr="00D92303">
        <w:t xml:space="preserve"> </w:t>
      </w:r>
      <w:r w:rsidR="00CC442C" w:rsidRPr="00D92303">
        <w:rPr>
          <w:cs/>
        </w:rPr>
        <w:t xml:space="preserve">ถึง </w:t>
      </w:r>
      <w:r w:rsidR="00CC442C" w:rsidRPr="00D92303">
        <w:t xml:space="preserve">MLR - </w:t>
      </w:r>
      <w:r w:rsidR="00601BEE" w:rsidRPr="00601BEE">
        <w:t>1</w:t>
      </w:r>
      <w:r w:rsidR="00CC442C" w:rsidRPr="00D92303">
        <w:t xml:space="preserve"> </w:t>
      </w:r>
      <w:r w:rsidR="00CC442C" w:rsidRPr="00D92303">
        <w:rPr>
          <w:cs/>
        </w:rPr>
        <w:t>ต่อปี</w:t>
      </w:r>
      <w:r w:rsidR="004D3ADA" w:rsidRPr="00D92303">
        <w:t xml:space="preserve"> </w:t>
      </w:r>
      <w:r w:rsidR="004D3ADA" w:rsidRPr="00D92303">
        <w:rPr>
          <w:i/>
          <w:iCs/>
          <w:cs/>
        </w:rPr>
        <w:t xml:space="preserve">(อัตราดอกเบี้ย ณ วันที่ </w:t>
      </w:r>
      <w:r w:rsidR="00601BEE" w:rsidRPr="00601BEE">
        <w:rPr>
          <w:i/>
          <w:iCs/>
        </w:rPr>
        <w:t>31</w:t>
      </w:r>
      <w:r w:rsidR="004D3ADA" w:rsidRPr="00D92303">
        <w:rPr>
          <w:i/>
          <w:iCs/>
        </w:rPr>
        <w:t xml:space="preserve"> </w:t>
      </w:r>
      <w:r w:rsidR="004D3ADA" w:rsidRPr="00D92303">
        <w:rPr>
          <w:i/>
          <w:iCs/>
          <w:cs/>
        </w:rPr>
        <w:t xml:space="preserve">ธันวาคม </w:t>
      </w:r>
      <w:r w:rsidR="00601BEE" w:rsidRPr="00601BEE">
        <w:rPr>
          <w:i/>
          <w:iCs/>
        </w:rPr>
        <w:t>2</w:t>
      </w:r>
      <w:r w:rsidR="00536D35" w:rsidRPr="00D92303">
        <w:rPr>
          <w:i/>
          <w:iCs/>
        </w:rPr>
        <w:t>56</w:t>
      </w:r>
      <w:r w:rsidR="00FB6D2C">
        <w:rPr>
          <w:i/>
          <w:iCs/>
        </w:rPr>
        <w:t>8</w:t>
      </w:r>
      <w:r w:rsidR="00E873C9">
        <w:rPr>
          <w:i/>
          <w:iCs/>
        </w:rPr>
        <w:t xml:space="preserve">: </w:t>
      </w:r>
      <w:r w:rsidR="00E873C9">
        <w:rPr>
          <w:rFonts w:hint="cs"/>
          <w:i/>
          <w:iCs/>
          <w:cs/>
        </w:rPr>
        <w:t xml:space="preserve">ร้อยละ </w:t>
      </w:r>
      <w:r w:rsidR="0041106C">
        <w:rPr>
          <w:i/>
          <w:iCs/>
        </w:rPr>
        <w:t>5.45</w:t>
      </w:r>
      <w:r w:rsidR="00D47F7C">
        <w:rPr>
          <w:i/>
          <w:iCs/>
        </w:rPr>
        <w:t xml:space="preserve"> </w:t>
      </w:r>
      <w:r w:rsidR="00E873C9">
        <w:rPr>
          <w:rFonts w:hint="cs"/>
          <w:i/>
          <w:iCs/>
          <w:cs/>
        </w:rPr>
        <w:t>ต่อปี</w:t>
      </w:r>
      <w:r w:rsidR="00B8198C" w:rsidRPr="00D92303">
        <w:rPr>
          <w:i/>
          <w:iCs/>
        </w:rPr>
        <w:t xml:space="preserve"> </w:t>
      </w:r>
      <w:r w:rsidR="004D3ADA" w:rsidRPr="00D92303">
        <w:rPr>
          <w:i/>
          <w:iCs/>
          <w:cs/>
        </w:rPr>
        <w:t xml:space="preserve">และ </w:t>
      </w:r>
      <w:r w:rsidR="00601BEE" w:rsidRPr="00601BEE">
        <w:rPr>
          <w:i/>
          <w:iCs/>
        </w:rPr>
        <w:t>31</w:t>
      </w:r>
      <w:r w:rsidR="004D3ADA" w:rsidRPr="00D92303">
        <w:rPr>
          <w:i/>
          <w:iCs/>
        </w:rPr>
        <w:t xml:space="preserve"> </w:t>
      </w:r>
      <w:r w:rsidR="004D3ADA" w:rsidRPr="00D92303">
        <w:rPr>
          <w:i/>
          <w:iCs/>
          <w:cs/>
        </w:rPr>
        <w:t xml:space="preserve">ธันวาคม </w:t>
      </w:r>
      <w:r w:rsidR="00601BEE" w:rsidRPr="00601BEE">
        <w:rPr>
          <w:i/>
          <w:iCs/>
        </w:rPr>
        <w:t>2</w:t>
      </w:r>
      <w:r w:rsidR="00536D35" w:rsidRPr="00D92303">
        <w:rPr>
          <w:i/>
          <w:iCs/>
        </w:rPr>
        <w:t>56</w:t>
      </w:r>
      <w:r w:rsidR="00FB6D2C">
        <w:rPr>
          <w:i/>
          <w:iCs/>
        </w:rPr>
        <w:t>7</w:t>
      </w:r>
      <w:r w:rsidR="004D3ADA" w:rsidRPr="00D92303">
        <w:rPr>
          <w:i/>
          <w:iCs/>
        </w:rPr>
        <w:t xml:space="preserve">: </w:t>
      </w:r>
      <w:r w:rsidR="004D3ADA" w:rsidRPr="00D92303">
        <w:rPr>
          <w:i/>
          <w:iCs/>
          <w:cs/>
        </w:rPr>
        <w:t xml:space="preserve">ร้อยละ </w:t>
      </w:r>
      <w:r w:rsidR="00FB6D2C">
        <w:rPr>
          <w:i/>
          <w:iCs/>
        </w:rPr>
        <w:t>5</w:t>
      </w:r>
      <w:r w:rsidR="009C4179" w:rsidRPr="00D92303">
        <w:rPr>
          <w:i/>
          <w:iCs/>
        </w:rPr>
        <w:t>.</w:t>
      </w:r>
      <w:r w:rsidR="00FB6D2C">
        <w:rPr>
          <w:i/>
          <w:iCs/>
        </w:rPr>
        <w:t>9</w:t>
      </w:r>
      <w:r w:rsidR="00601BEE" w:rsidRPr="00601BEE">
        <w:rPr>
          <w:i/>
          <w:iCs/>
        </w:rPr>
        <w:t>0</w:t>
      </w:r>
      <w:r w:rsidR="00B02F4F" w:rsidRPr="00D92303">
        <w:rPr>
          <w:i/>
          <w:iCs/>
        </w:rPr>
        <w:t xml:space="preserve"> </w:t>
      </w:r>
      <w:r w:rsidR="004D3ADA" w:rsidRPr="00D92303">
        <w:rPr>
          <w:i/>
          <w:iCs/>
          <w:cs/>
        </w:rPr>
        <w:t>ต่อปี)</w:t>
      </w:r>
      <w:r w:rsidRPr="00D92303">
        <w:t xml:space="preserve"> </w:t>
      </w:r>
      <w:r w:rsidRPr="00D92303">
        <w:rPr>
          <w:cs/>
        </w:rPr>
        <w:t>และชำระ</w:t>
      </w:r>
      <w:r w:rsidR="006416EE" w:rsidRPr="00D92303">
        <w:rPr>
          <w:cs/>
        </w:rPr>
        <w:t>เงินต้นและดอกเบี้ย</w:t>
      </w:r>
      <w:r w:rsidR="002663ED" w:rsidRPr="00D92303">
        <w:rPr>
          <w:cs/>
        </w:rPr>
        <w:t>ทุก</w:t>
      </w:r>
      <w:r w:rsidR="009F61CA" w:rsidRPr="00D92303">
        <w:rPr>
          <w:cs/>
        </w:rPr>
        <w:t xml:space="preserve"> </w:t>
      </w:r>
      <w:r w:rsidR="00536D35" w:rsidRPr="00D92303">
        <w:t>6</w:t>
      </w:r>
      <w:r w:rsidR="009F61CA" w:rsidRPr="00D92303">
        <w:t xml:space="preserve"> </w:t>
      </w:r>
      <w:r w:rsidRPr="00D92303">
        <w:rPr>
          <w:cs/>
        </w:rPr>
        <w:t>เดือน</w:t>
      </w:r>
      <w:r w:rsidRPr="00D92303">
        <w:t xml:space="preserve"> </w:t>
      </w:r>
      <w:r w:rsidR="002663ED" w:rsidRPr="00D92303">
        <w:rPr>
          <w:cs/>
        </w:rPr>
        <w:t>โดยมีหลัก</w:t>
      </w:r>
      <w:r w:rsidRPr="00D92303">
        <w:rPr>
          <w:cs/>
        </w:rPr>
        <w:t>ประกัน</w:t>
      </w:r>
      <w:r w:rsidR="002663ED" w:rsidRPr="00D92303">
        <w:rPr>
          <w:cs/>
        </w:rPr>
        <w:t>การกู้ยืม</w:t>
      </w:r>
      <w:r w:rsidR="000A1096" w:rsidRPr="00D92303">
        <w:t xml:space="preserve"> </w:t>
      </w:r>
      <w:r w:rsidRPr="00D92303">
        <w:rPr>
          <w:cs/>
        </w:rPr>
        <w:t>ดังนี้</w:t>
      </w:r>
    </w:p>
    <w:p w14:paraId="54ECB4AE" w14:textId="77777777" w:rsidR="00A67AEC" w:rsidRPr="003E0D14" w:rsidRDefault="00A67AEC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snapToGrid w:val="0"/>
          <w:sz w:val="22"/>
          <w:szCs w:val="22"/>
          <w:lang w:eastAsia="th-TH"/>
        </w:rPr>
      </w:pPr>
    </w:p>
    <w:p w14:paraId="347D52C9" w14:textId="7236C724" w:rsidR="009F61CA" w:rsidRPr="00D92303" w:rsidRDefault="009F61CA" w:rsidP="00C31445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</w:pPr>
      <w:r w:rsidRPr="00D92303">
        <w:rPr>
          <w:cs/>
        </w:rPr>
        <w:t>สิทธิการเช่าพื้นที่ใน</w:t>
      </w:r>
      <w:r w:rsidR="002663ED" w:rsidRPr="00D92303">
        <w:rPr>
          <w:cs/>
        </w:rPr>
        <w:t xml:space="preserve">อาคารทรู ทาวเวอร์ </w:t>
      </w:r>
      <w:r w:rsidR="00601BEE" w:rsidRPr="00601BEE">
        <w:t>1</w:t>
      </w:r>
      <w:r w:rsidRPr="00D92303">
        <w:t xml:space="preserve"> </w:t>
      </w:r>
    </w:p>
    <w:p w14:paraId="46DDAD81" w14:textId="77777777" w:rsidR="009F61CA" w:rsidRPr="00D92303" w:rsidRDefault="009F61CA" w:rsidP="00C31445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</w:pPr>
      <w:r w:rsidRPr="00D92303">
        <w:rPr>
          <w:cs/>
        </w:rPr>
        <w:t xml:space="preserve">สิทธิในการรับเงินค่าเช่าทั้งหมดของโครงการ </w:t>
      </w:r>
    </w:p>
    <w:p w14:paraId="41560874" w14:textId="5EEB5825" w:rsidR="009F61CA" w:rsidRPr="00D92303" w:rsidRDefault="009F61CA" w:rsidP="00C31445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</w:pPr>
      <w:r w:rsidRPr="00D92303">
        <w:rPr>
          <w:spacing w:val="-2"/>
          <w:cs/>
        </w:rPr>
        <w:t>ประกันภัย</w:t>
      </w:r>
      <w:r w:rsidRPr="00C31445">
        <w:rPr>
          <w:cs/>
        </w:rPr>
        <w:t>ประเภท</w:t>
      </w:r>
      <w:r w:rsidRPr="00D92303">
        <w:rPr>
          <w:spacing w:val="-2"/>
          <w:cs/>
        </w:rPr>
        <w:t>คุ้มครองความเสี่ยงภัยทุกชนิด และประกันภัยธุรกิจหยุดชะงัก (</w:t>
      </w:r>
      <w:r w:rsidRPr="00D92303">
        <w:rPr>
          <w:spacing w:val="-2"/>
        </w:rPr>
        <w:t>Business Interruption</w:t>
      </w:r>
      <w:r w:rsidRPr="00D92303">
        <w:rPr>
          <w:spacing w:val="-2"/>
          <w:cs/>
        </w:rPr>
        <w:t>)</w:t>
      </w:r>
      <w:r w:rsidR="000A1096" w:rsidRPr="00D92303">
        <w:rPr>
          <w:spacing w:val="-2"/>
        </w:rPr>
        <w:br/>
      </w:r>
      <w:r w:rsidRPr="00D92303">
        <w:rPr>
          <w:spacing w:val="-2"/>
          <w:cs/>
        </w:rPr>
        <w:t>ใน</w:t>
      </w:r>
      <w:r w:rsidRPr="00D92303">
        <w:rPr>
          <w:cs/>
        </w:rPr>
        <w:t>โครงการโดยระบุให้ธนาคารเป็นผู้รับประโยชน์ร่วมกับผู้กู้</w:t>
      </w:r>
    </w:p>
    <w:p w14:paraId="05A17C28" w14:textId="77777777" w:rsidR="004D3ADA" w:rsidRPr="003E0D14" w:rsidRDefault="004D3ADA" w:rsidP="007E6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snapToGrid w:val="0"/>
          <w:sz w:val="22"/>
          <w:szCs w:val="22"/>
          <w:lang w:eastAsia="th-TH"/>
        </w:rPr>
      </w:pPr>
    </w:p>
    <w:p w14:paraId="61A2B7C9" w14:textId="52888D9C" w:rsidR="00B87E50" w:rsidRDefault="009F61CA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spacing w:val="-6"/>
        </w:rPr>
      </w:pPr>
      <w:r w:rsidRPr="00D92303">
        <w:rPr>
          <w:spacing w:val="0"/>
          <w:cs/>
        </w:rPr>
        <w:t>ภายใต้สัญญาเงินกู้</w:t>
      </w:r>
      <w:r w:rsidR="000F6A33" w:rsidRPr="00D92303">
        <w:rPr>
          <w:spacing w:val="0"/>
          <w:cs/>
        </w:rPr>
        <w:t xml:space="preserve"> </w:t>
      </w:r>
      <w:r w:rsidRPr="00D92303">
        <w:rPr>
          <w:spacing w:val="0"/>
          <w:cs/>
        </w:rPr>
        <w:t>กองทรัสต์ต้องปฏิบัติตามเงื่อนไขทางการเงินบางประการตามที่ระบุในสัญญา</w:t>
      </w:r>
      <w:r w:rsidRPr="00D92303">
        <w:rPr>
          <w:spacing w:val="0"/>
        </w:rPr>
        <w:t xml:space="preserve"> </w:t>
      </w:r>
      <w:r w:rsidRPr="00D92303">
        <w:rPr>
          <w:spacing w:val="0"/>
          <w:cs/>
        </w:rPr>
        <w:t>เช่น</w:t>
      </w:r>
      <w:r w:rsidRPr="00D92303">
        <w:rPr>
          <w:spacing w:val="0"/>
        </w:rPr>
        <w:t xml:space="preserve"> </w:t>
      </w:r>
      <w:r w:rsidRPr="00D92303">
        <w:rPr>
          <w:spacing w:val="0"/>
          <w:cs/>
        </w:rPr>
        <w:t>การดำรงอัตราส่วนหนี้สินที่มีภาระดอกเบี้ยต่อกำไรจากการดำเนินงาน</w:t>
      </w:r>
      <w:r w:rsidRPr="00D92303">
        <w:rPr>
          <w:spacing w:val="0"/>
        </w:rPr>
        <w:t xml:space="preserve"> </w:t>
      </w:r>
      <w:r w:rsidRPr="00D92303">
        <w:rPr>
          <w:spacing w:val="0"/>
          <w:cs/>
        </w:rPr>
        <w:t>ก่อนดอกเบี้ยและค่าใช้จ่ายทางการเงิน</w:t>
      </w:r>
      <w:r w:rsidRPr="00D92303">
        <w:rPr>
          <w:spacing w:val="0"/>
        </w:rPr>
        <w:t xml:space="preserve"> </w:t>
      </w:r>
      <w:r w:rsidRPr="00D92303">
        <w:rPr>
          <w:spacing w:val="0"/>
          <w:cs/>
        </w:rPr>
        <w:t>ภาษี</w:t>
      </w:r>
      <w:r w:rsidRPr="00D92303">
        <w:rPr>
          <w:spacing w:val="0"/>
        </w:rPr>
        <w:t xml:space="preserve"> </w:t>
      </w:r>
      <w:r w:rsidRPr="00D92303">
        <w:rPr>
          <w:spacing w:val="0"/>
          <w:cs/>
        </w:rPr>
        <w:t>ค่าเสื่อม</w:t>
      </w:r>
      <w:r w:rsidR="00F12AB0" w:rsidRPr="00D92303">
        <w:rPr>
          <w:spacing w:val="0"/>
        </w:rPr>
        <w:br/>
      </w:r>
      <w:r w:rsidRPr="00D92303">
        <w:rPr>
          <w:spacing w:val="-6"/>
          <w:cs/>
        </w:rPr>
        <w:t>ราคา</w:t>
      </w:r>
      <w:r w:rsidRPr="00D92303">
        <w:rPr>
          <w:spacing w:val="-6"/>
        </w:rPr>
        <w:t xml:space="preserve"> </w:t>
      </w:r>
      <w:r w:rsidRPr="00D92303">
        <w:rPr>
          <w:spacing w:val="-6"/>
          <w:cs/>
        </w:rPr>
        <w:t>ค่าตัดจำหน่าย</w:t>
      </w:r>
      <w:r w:rsidRPr="00D92303">
        <w:rPr>
          <w:spacing w:val="-6"/>
        </w:rPr>
        <w:t xml:space="preserve"> </w:t>
      </w:r>
      <w:r w:rsidRPr="00D92303">
        <w:rPr>
          <w:spacing w:val="-6"/>
          <w:cs/>
        </w:rPr>
        <w:t>ปรับปรุงด้วยรายการอื่นที่มิใช่เงินสด</w:t>
      </w:r>
      <w:r w:rsidRPr="00D92303">
        <w:rPr>
          <w:spacing w:val="-6"/>
        </w:rPr>
        <w:t xml:space="preserve"> (Interest Bearing Debt to EBITDA Ratio) </w:t>
      </w:r>
      <w:r w:rsidR="00FA0D22" w:rsidRPr="00D92303">
        <w:rPr>
          <w:spacing w:val="-6"/>
          <w:cs/>
        </w:rPr>
        <w:t xml:space="preserve">ไม่เกิน </w:t>
      </w:r>
      <w:r w:rsidR="00536D35" w:rsidRPr="00D92303">
        <w:rPr>
          <w:spacing w:val="-6"/>
        </w:rPr>
        <w:t>4</w:t>
      </w:r>
      <w:r w:rsidR="00FA0D22" w:rsidRPr="00D92303">
        <w:rPr>
          <w:spacing w:val="-6"/>
        </w:rPr>
        <w:t xml:space="preserve"> </w:t>
      </w:r>
      <w:r w:rsidR="00FA0D22" w:rsidRPr="00D92303">
        <w:rPr>
          <w:spacing w:val="-6"/>
          <w:cs/>
        </w:rPr>
        <w:t>เท่า</w:t>
      </w:r>
      <w:r w:rsidR="00752676" w:rsidRPr="00D92303">
        <w:rPr>
          <w:spacing w:val="-6"/>
        </w:rPr>
        <w:t xml:space="preserve"> </w:t>
      </w:r>
      <w:r w:rsidRPr="00D92303">
        <w:rPr>
          <w:spacing w:val="-6"/>
          <w:cs/>
        </w:rPr>
        <w:t>เป็นต้น</w:t>
      </w:r>
    </w:p>
    <w:p w14:paraId="25647FAF" w14:textId="77777777" w:rsidR="007E6524" w:rsidRPr="003E0D14" w:rsidRDefault="007E6524" w:rsidP="007E6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snapToGrid w:val="0"/>
          <w:sz w:val="22"/>
          <w:szCs w:val="22"/>
          <w:lang w:eastAsia="th-TH"/>
        </w:rPr>
      </w:pPr>
    </w:p>
    <w:p w14:paraId="73DC8729" w14:textId="6F45469D" w:rsidR="007E6524" w:rsidRPr="00D92303" w:rsidRDefault="007E6524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spacing w:val="-6"/>
          <w:cs/>
        </w:rPr>
      </w:pPr>
      <w:r>
        <w:rPr>
          <w:rFonts w:hint="cs"/>
          <w:spacing w:val="-6"/>
          <w:cs/>
        </w:rPr>
        <w:t xml:space="preserve">ณ วันที่ </w:t>
      </w:r>
      <w:r w:rsidR="00601BEE" w:rsidRPr="00601BEE">
        <w:rPr>
          <w:spacing w:val="-6"/>
        </w:rPr>
        <w:t>31</w:t>
      </w:r>
      <w:r>
        <w:rPr>
          <w:spacing w:val="-6"/>
        </w:rPr>
        <w:t xml:space="preserve"> </w:t>
      </w:r>
      <w:r>
        <w:rPr>
          <w:rFonts w:hint="cs"/>
          <w:spacing w:val="-6"/>
          <w:cs/>
        </w:rPr>
        <w:t>ธันวาคม</w:t>
      </w:r>
      <w:r>
        <w:rPr>
          <w:spacing w:val="-6"/>
        </w:rPr>
        <w:t xml:space="preserve"> </w:t>
      </w:r>
      <w:r w:rsidR="00601BEE" w:rsidRPr="00601BEE">
        <w:rPr>
          <w:spacing w:val="-6"/>
        </w:rPr>
        <w:t>2</w:t>
      </w:r>
      <w:r>
        <w:rPr>
          <w:spacing w:val="-6"/>
        </w:rPr>
        <w:t>56</w:t>
      </w:r>
      <w:r w:rsidR="00FB6D2C">
        <w:rPr>
          <w:spacing w:val="-6"/>
        </w:rPr>
        <w:t>8</w:t>
      </w:r>
      <w:r>
        <w:rPr>
          <w:spacing w:val="-6"/>
        </w:rPr>
        <w:t xml:space="preserve"> </w:t>
      </w:r>
      <w:r>
        <w:rPr>
          <w:rFonts w:hint="cs"/>
          <w:spacing w:val="-6"/>
          <w:cs/>
        </w:rPr>
        <w:t>และ</w:t>
      </w:r>
      <w:r>
        <w:rPr>
          <w:spacing w:val="-6"/>
        </w:rPr>
        <w:t xml:space="preserve"> </w:t>
      </w:r>
      <w:r w:rsidR="00601BEE" w:rsidRPr="00601BEE">
        <w:rPr>
          <w:spacing w:val="-6"/>
        </w:rPr>
        <w:t>2</w:t>
      </w:r>
      <w:r>
        <w:rPr>
          <w:spacing w:val="-6"/>
        </w:rPr>
        <w:t>56</w:t>
      </w:r>
      <w:r w:rsidR="00FB6D2C">
        <w:rPr>
          <w:spacing w:val="-6"/>
        </w:rPr>
        <w:t>7</w:t>
      </w:r>
      <w:r>
        <w:rPr>
          <w:spacing w:val="-6"/>
        </w:rPr>
        <w:t xml:space="preserve"> </w:t>
      </w:r>
      <w:r>
        <w:rPr>
          <w:rFonts w:hint="cs"/>
          <w:spacing w:val="-6"/>
          <w:cs/>
        </w:rPr>
        <w:t>กองทรัสต์ไม่มีวงเงินสินเชื่อซึ่งยังมิได้เบิกใช้</w:t>
      </w:r>
    </w:p>
    <w:p w14:paraId="5E7AE4C2" w14:textId="340B4435" w:rsidR="00A41D99" w:rsidRPr="00D92303" w:rsidRDefault="00601BEE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b/>
          <w:bCs/>
        </w:rPr>
      </w:pPr>
      <w:r w:rsidRPr="00601BEE">
        <w:rPr>
          <w:b/>
          <w:bCs/>
        </w:rPr>
        <w:t>1</w:t>
      </w:r>
      <w:r w:rsidR="000C5DD5">
        <w:rPr>
          <w:b/>
          <w:bCs/>
        </w:rPr>
        <w:t>1</w:t>
      </w:r>
      <w:r w:rsidR="00A41D99" w:rsidRPr="00D92303">
        <w:rPr>
          <w:b/>
          <w:bCs/>
        </w:rPr>
        <w:tab/>
      </w:r>
      <w:r w:rsidR="00A41D99" w:rsidRPr="00D92303">
        <w:rPr>
          <w:rFonts w:hint="cs"/>
          <w:b/>
          <w:bCs/>
          <w:cs/>
        </w:rPr>
        <w:t>ส่วนของผู้ถือหน่วยทรัสต์</w:t>
      </w:r>
    </w:p>
    <w:p w14:paraId="374D827E" w14:textId="77777777" w:rsidR="00443F1F" w:rsidRPr="00570548" w:rsidRDefault="00443F1F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sz w:val="26"/>
          <w:szCs w:val="26"/>
          <w:cs/>
        </w:rPr>
      </w:pP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2"/>
        <w:gridCol w:w="267"/>
        <w:gridCol w:w="795"/>
        <w:gridCol w:w="266"/>
        <w:gridCol w:w="823"/>
        <w:gridCol w:w="266"/>
        <w:gridCol w:w="886"/>
        <w:gridCol w:w="266"/>
        <w:gridCol w:w="814"/>
        <w:gridCol w:w="266"/>
        <w:gridCol w:w="814"/>
        <w:gridCol w:w="236"/>
        <w:gridCol w:w="979"/>
      </w:tblGrid>
      <w:tr w:rsidR="00B92C20" w:rsidRPr="00D92303" w14:paraId="7DF98F0C" w14:textId="77777777" w:rsidTr="00520EA5">
        <w:tc>
          <w:tcPr>
            <w:tcW w:w="2772" w:type="dxa"/>
            <w:vAlign w:val="bottom"/>
          </w:tcPr>
          <w:p w14:paraId="43AAB1C7" w14:textId="77777777" w:rsidR="00DA456C" w:rsidRPr="00D92303" w:rsidRDefault="00DA456C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</w:pPr>
          </w:p>
        </w:tc>
        <w:tc>
          <w:tcPr>
            <w:tcW w:w="267" w:type="dxa"/>
            <w:vAlign w:val="bottom"/>
          </w:tcPr>
          <w:p w14:paraId="0672E61B" w14:textId="77777777" w:rsidR="00DA456C" w:rsidRPr="00D92303" w:rsidRDefault="00DA456C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</w:pPr>
          </w:p>
        </w:tc>
        <w:tc>
          <w:tcPr>
            <w:tcW w:w="795" w:type="dxa"/>
            <w:vMerge w:val="restart"/>
            <w:vAlign w:val="bottom"/>
          </w:tcPr>
          <w:p w14:paraId="78062F75" w14:textId="77777777" w:rsidR="00DA456C" w:rsidRPr="00D92303" w:rsidRDefault="00DA456C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</w:pPr>
            <w:r w:rsidRPr="00D92303">
              <w:rPr>
                <w:rFonts w:hint="cs"/>
                <w:cs/>
              </w:rPr>
              <w:t>มูลค่า</w:t>
            </w:r>
          </w:p>
          <w:p w14:paraId="00F23FE0" w14:textId="195BF657" w:rsidR="00DA456C" w:rsidRPr="00D92303" w:rsidRDefault="00DA456C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0" w:right="-160"/>
              <w:jc w:val="center"/>
            </w:pPr>
            <w:r w:rsidRPr="00D92303">
              <w:rPr>
                <w:rFonts w:hint="cs"/>
                <w:cs/>
              </w:rPr>
              <w:t>ต่อหน่วย</w:t>
            </w:r>
          </w:p>
        </w:tc>
        <w:tc>
          <w:tcPr>
            <w:tcW w:w="266" w:type="dxa"/>
            <w:vAlign w:val="bottom"/>
          </w:tcPr>
          <w:p w14:paraId="68893257" w14:textId="77777777" w:rsidR="00DA456C" w:rsidRPr="00D92303" w:rsidRDefault="00DA456C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</w:pPr>
          </w:p>
        </w:tc>
        <w:tc>
          <w:tcPr>
            <w:tcW w:w="1975" w:type="dxa"/>
            <w:gridSpan w:val="3"/>
            <w:vAlign w:val="bottom"/>
          </w:tcPr>
          <w:p w14:paraId="681EFB9B" w14:textId="4051B402" w:rsidR="00DA456C" w:rsidRPr="00D92303" w:rsidRDefault="00601BEE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</w:pPr>
            <w:r w:rsidRPr="00601BEE">
              <w:t>2</w:t>
            </w:r>
            <w:r w:rsidR="00536D35" w:rsidRPr="00D92303">
              <w:t>56</w:t>
            </w:r>
            <w:r w:rsidR="00FB6D2C">
              <w:t>8</w:t>
            </w:r>
          </w:p>
        </w:tc>
        <w:tc>
          <w:tcPr>
            <w:tcW w:w="266" w:type="dxa"/>
            <w:vAlign w:val="bottom"/>
          </w:tcPr>
          <w:p w14:paraId="07A75E6D" w14:textId="77777777" w:rsidR="00DA456C" w:rsidRPr="00D92303" w:rsidRDefault="00DA456C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</w:pPr>
          </w:p>
        </w:tc>
        <w:tc>
          <w:tcPr>
            <w:tcW w:w="814" w:type="dxa"/>
            <w:vMerge w:val="restart"/>
            <w:vAlign w:val="bottom"/>
          </w:tcPr>
          <w:p w14:paraId="0F275317" w14:textId="77777777" w:rsidR="00DA456C" w:rsidRPr="00D92303" w:rsidRDefault="00DA456C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</w:pPr>
            <w:r w:rsidRPr="00D92303">
              <w:rPr>
                <w:rFonts w:hint="cs"/>
                <w:cs/>
              </w:rPr>
              <w:t>มูลค่า</w:t>
            </w:r>
          </w:p>
          <w:p w14:paraId="3ADE2B67" w14:textId="72AB500D" w:rsidR="00DA456C" w:rsidRPr="00D92303" w:rsidRDefault="00DA456C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0" w:right="-140"/>
              <w:jc w:val="center"/>
            </w:pPr>
            <w:r w:rsidRPr="00D92303">
              <w:rPr>
                <w:rFonts w:hint="cs"/>
                <w:cs/>
              </w:rPr>
              <w:t>ต่อหน่วย</w:t>
            </w:r>
          </w:p>
        </w:tc>
        <w:tc>
          <w:tcPr>
            <w:tcW w:w="266" w:type="dxa"/>
            <w:vAlign w:val="bottom"/>
          </w:tcPr>
          <w:p w14:paraId="7833E3E8" w14:textId="77777777" w:rsidR="00DA456C" w:rsidRPr="00D92303" w:rsidRDefault="00DA456C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</w:pPr>
          </w:p>
        </w:tc>
        <w:tc>
          <w:tcPr>
            <w:tcW w:w="2029" w:type="dxa"/>
            <w:gridSpan w:val="3"/>
            <w:vAlign w:val="bottom"/>
          </w:tcPr>
          <w:p w14:paraId="03C02935" w14:textId="0007F4D1" w:rsidR="00DA456C" w:rsidRPr="00D92303" w:rsidRDefault="00601BEE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</w:pPr>
            <w:r w:rsidRPr="00601BEE">
              <w:t>2</w:t>
            </w:r>
            <w:r w:rsidR="00536D35" w:rsidRPr="00D92303">
              <w:t>56</w:t>
            </w:r>
            <w:r w:rsidR="00FB6D2C">
              <w:t>7</w:t>
            </w:r>
          </w:p>
        </w:tc>
      </w:tr>
      <w:tr w:rsidR="00F51F48" w:rsidRPr="00D92303" w14:paraId="0AC63E7C" w14:textId="77777777" w:rsidTr="00520EA5">
        <w:tc>
          <w:tcPr>
            <w:tcW w:w="2772" w:type="dxa"/>
            <w:vAlign w:val="bottom"/>
          </w:tcPr>
          <w:p w14:paraId="69F1B36C" w14:textId="77777777" w:rsidR="00DA456C" w:rsidRPr="00D92303" w:rsidRDefault="00DA456C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</w:pPr>
          </w:p>
        </w:tc>
        <w:tc>
          <w:tcPr>
            <w:tcW w:w="267" w:type="dxa"/>
            <w:vAlign w:val="bottom"/>
          </w:tcPr>
          <w:p w14:paraId="787D1E02" w14:textId="77777777" w:rsidR="00DA456C" w:rsidRPr="00D92303" w:rsidRDefault="00DA456C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</w:pPr>
          </w:p>
        </w:tc>
        <w:tc>
          <w:tcPr>
            <w:tcW w:w="795" w:type="dxa"/>
            <w:vMerge/>
            <w:vAlign w:val="bottom"/>
          </w:tcPr>
          <w:p w14:paraId="72F52284" w14:textId="77777777" w:rsidR="00DA456C" w:rsidRPr="00D92303" w:rsidRDefault="00DA456C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</w:pPr>
          </w:p>
        </w:tc>
        <w:tc>
          <w:tcPr>
            <w:tcW w:w="266" w:type="dxa"/>
            <w:vAlign w:val="bottom"/>
          </w:tcPr>
          <w:p w14:paraId="413A2275" w14:textId="77777777" w:rsidR="00DA456C" w:rsidRPr="00D92303" w:rsidRDefault="00DA456C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</w:pPr>
          </w:p>
        </w:tc>
        <w:tc>
          <w:tcPr>
            <w:tcW w:w="823" w:type="dxa"/>
            <w:vAlign w:val="bottom"/>
          </w:tcPr>
          <w:p w14:paraId="6E48A9C2" w14:textId="2E268680" w:rsidR="00DA456C" w:rsidRPr="00D92303" w:rsidRDefault="00DA456C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</w:pPr>
            <w:r w:rsidRPr="00D92303">
              <w:rPr>
                <w:rFonts w:hint="cs"/>
                <w:cs/>
              </w:rPr>
              <w:t>จำนวนหน่วย</w:t>
            </w:r>
          </w:p>
        </w:tc>
        <w:tc>
          <w:tcPr>
            <w:tcW w:w="266" w:type="dxa"/>
            <w:vAlign w:val="bottom"/>
          </w:tcPr>
          <w:p w14:paraId="74A56DB6" w14:textId="77777777" w:rsidR="00DA456C" w:rsidRPr="00D92303" w:rsidRDefault="00DA456C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</w:pPr>
          </w:p>
        </w:tc>
        <w:tc>
          <w:tcPr>
            <w:tcW w:w="886" w:type="dxa"/>
            <w:vAlign w:val="bottom"/>
          </w:tcPr>
          <w:p w14:paraId="096ED13D" w14:textId="3D199D79" w:rsidR="00DA456C" w:rsidRPr="00D92303" w:rsidRDefault="00DA456C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60" w:right="-110"/>
              <w:jc w:val="center"/>
            </w:pPr>
            <w:r w:rsidRPr="00D92303">
              <w:rPr>
                <w:rFonts w:hint="cs"/>
                <w:cs/>
              </w:rPr>
              <w:t>จำนวนเงิน</w:t>
            </w:r>
          </w:p>
        </w:tc>
        <w:tc>
          <w:tcPr>
            <w:tcW w:w="266" w:type="dxa"/>
            <w:vAlign w:val="bottom"/>
          </w:tcPr>
          <w:p w14:paraId="7B5DB6D9" w14:textId="77777777" w:rsidR="00DA456C" w:rsidRPr="00D92303" w:rsidRDefault="00DA456C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</w:pPr>
          </w:p>
        </w:tc>
        <w:tc>
          <w:tcPr>
            <w:tcW w:w="814" w:type="dxa"/>
            <w:vMerge/>
            <w:vAlign w:val="bottom"/>
          </w:tcPr>
          <w:p w14:paraId="553C8AAF" w14:textId="77777777" w:rsidR="00DA456C" w:rsidRPr="00D92303" w:rsidRDefault="00DA456C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</w:pPr>
          </w:p>
        </w:tc>
        <w:tc>
          <w:tcPr>
            <w:tcW w:w="266" w:type="dxa"/>
            <w:vAlign w:val="bottom"/>
          </w:tcPr>
          <w:p w14:paraId="0EA12C20" w14:textId="77777777" w:rsidR="00DA456C" w:rsidRPr="00D92303" w:rsidRDefault="00DA456C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</w:pPr>
          </w:p>
        </w:tc>
        <w:tc>
          <w:tcPr>
            <w:tcW w:w="814" w:type="dxa"/>
            <w:vAlign w:val="bottom"/>
          </w:tcPr>
          <w:p w14:paraId="58268537" w14:textId="76ED1A86" w:rsidR="00DA456C" w:rsidRPr="00D92303" w:rsidRDefault="00DA456C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</w:pPr>
            <w:r w:rsidRPr="00D92303">
              <w:rPr>
                <w:rFonts w:hint="cs"/>
                <w:cs/>
              </w:rPr>
              <w:t>จำนว</w:t>
            </w:r>
            <w:r w:rsidR="009D7E63" w:rsidRPr="00D92303">
              <w:rPr>
                <w:rFonts w:hint="cs"/>
                <w:cs/>
              </w:rPr>
              <w:t>น</w:t>
            </w:r>
            <w:r w:rsidRPr="00D92303">
              <w:rPr>
                <w:rFonts w:hint="cs"/>
                <w:cs/>
              </w:rPr>
              <w:t>หน่วย</w:t>
            </w:r>
          </w:p>
        </w:tc>
        <w:tc>
          <w:tcPr>
            <w:tcW w:w="236" w:type="dxa"/>
            <w:vAlign w:val="bottom"/>
          </w:tcPr>
          <w:p w14:paraId="58D174A8" w14:textId="77777777" w:rsidR="00DA456C" w:rsidRPr="00D92303" w:rsidRDefault="00DA456C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</w:pPr>
          </w:p>
        </w:tc>
        <w:tc>
          <w:tcPr>
            <w:tcW w:w="979" w:type="dxa"/>
            <w:vAlign w:val="bottom"/>
          </w:tcPr>
          <w:p w14:paraId="76753D86" w14:textId="6604F154" w:rsidR="00DA456C" w:rsidRPr="00D92303" w:rsidRDefault="00DA456C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60" w:right="-110"/>
              <w:jc w:val="center"/>
            </w:pPr>
            <w:r w:rsidRPr="00D92303">
              <w:rPr>
                <w:rFonts w:hint="cs"/>
                <w:cs/>
              </w:rPr>
              <w:t>จำนวนเงิน</w:t>
            </w:r>
          </w:p>
        </w:tc>
      </w:tr>
      <w:tr w:rsidR="00B92C20" w:rsidRPr="00D92303" w14:paraId="1CD7A610" w14:textId="77777777" w:rsidTr="00520EA5">
        <w:tc>
          <w:tcPr>
            <w:tcW w:w="2772" w:type="dxa"/>
            <w:vAlign w:val="bottom"/>
          </w:tcPr>
          <w:p w14:paraId="7257D7D0" w14:textId="77777777" w:rsidR="00D45D4C" w:rsidRPr="00D92303" w:rsidRDefault="00D45D4C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</w:pPr>
          </w:p>
        </w:tc>
        <w:tc>
          <w:tcPr>
            <w:tcW w:w="267" w:type="dxa"/>
            <w:vAlign w:val="bottom"/>
          </w:tcPr>
          <w:p w14:paraId="2EFF2C51" w14:textId="77777777" w:rsidR="00D45D4C" w:rsidRPr="00D92303" w:rsidRDefault="00D45D4C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</w:pPr>
          </w:p>
        </w:tc>
        <w:tc>
          <w:tcPr>
            <w:tcW w:w="795" w:type="dxa"/>
            <w:vAlign w:val="bottom"/>
          </w:tcPr>
          <w:p w14:paraId="0E53ECAE" w14:textId="576FCF83" w:rsidR="00D45D4C" w:rsidRPr="00D92303" w:rsidRDefault="00D45D4C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i/>
                <w:iCs/>
              </w:rPr>
            </w:pPr>
            <w:r w:rsidRPr="00D92303">
              <w:rPr>
                <w:rFonts w:hint="cs"/>
                <w:i/>
                <w:iCs/>
                <w:cs/>
              </w:rPr>
              <w:t>(บาท)</w:t>
            </w:r>
          </w:p>
        </w:tc>
        <w:tc>
          <w:tcPr>
            <w:tcW w:w="266" w:type="dxa"/>
            <w:vAlign w:val="bottom"/>
          </w:tcPr>
          <w:p w14:paraId="44AB8D1A" w14:textId="77777777" w:rsidR="00D45D4C" w:rsidRPr="00D92303" w:rsidRDefault="00D45D4C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</w:pPr>
          </w:p>
        </w:tc>
        <w:tc>
          <w:tcPr>
            <w:tcW w:w="1975" w:type="dxa"/>
            <w:gridSpan w:val="3"/>
            <w:vAlign w:val="bottom"/>
          </w:tcPr>
          <w:p w14:paraId="6D1FD538" w14:textId="4EB77BDE" w:rsidR="00D45D4C" w:rsidRPr="00D92303" w:rsidRDefault="00D45D4C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i/>
                <w:iCs/>
                <w:cs/>
              </w:rPr>
            </w:pPr>
            <w:r w:rsidRPr="00D92303">
              <w:rPr>
                <w:rFonts w:hint="cs"/>
                <w:i/>
                <w:iCs/>
                <w:cs/>
              </w:rPr>
              <w:t>(พันหน่วย/พันบาท)</w:t>
            </w:r>
          </w:p>
        </w:tc>
        <w:tc>
          <w:tcPr>
            <w:tcW w:w="266" w:type="dxa"/>
            <w:vAlign w:val="bottom"/>
          </w:tcPr>
          <w:p w14:paraId="7943C0AC" w14:textId="77777777" w:rsidR="00D45D4C" w:rsidRPr="00D92303" w:rsidRDefault="00D45D4C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</w:pPr>
          </w:p>
        </w:tc>
        <w:tc>
          <w:tcPr>
            <w:tcW w:w="814" w:type="dxa"/>
            <w:vAlign w:val="bottom"/>
          </w:tcPr>
          <w:p w14:paraId="37438617" w14:textId="0E48D644" w:rsidR="00D45D4C" w:rsidRPr="00D92303" w:rsidRDefault="00D45D4C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</w:pPr>
            <w:r w:rsidRPr="00D92303">
              <w:rPr>
                <w:rFonts w:hint="cs"/>
                <w:i/>
                <w:iCs/>
                <w:cs/>
              </w:rPr>
              <w:t>(บาท)</w:t>
            </w:r>
          </w:p>
        </w:tc>
        <w:tc>
          <w:tcPr>
            <w:tcW w:w="266" w:type="dxa"/>
            <w:vAlign w:val="bottom"/>
          </w:tcPr>
          <w:p w14:paraId="347BE0B8" w14:textId="77777777" w:rsidR="00D45D4C" w:rsidRPr="00D92303" w:rsidRDefault="00D45D4C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</w:pPr>
          </w:p>
        </w:tc>
        <w:tc>
          <w:tcPr>
            <w:tcW w:w="2029" w:type="dxa"/>
            <w:gridSpan w:val="3"/>
            <w:vAlign w:val="bottom"/>
          </w:tcPr>
          <w:p w14:paraId="65EBA9A2" w14:textId="42D86F0B" w:rsidR="00D45D4C" w:rsidRPr="00D92303" w:rsidRDefault="00D45D4C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</w:pPr>
            <w:r w:rsidRPr="00D92303">
              <w:rPr>
                <w:rFonts w:hint="cs"/>
                <w:i/>
                <w:iCs/>
                <w:cs/>
              </w:rPr>
              <w:t>(พันหน่วย/พันบาท)</w:t>
            </w:r>
          </w:p>
        </w:tc>
      </w:tr>
      <w:tr w:rsidR="00FE1069" w:rsidRPr="00D92303" w14:paraId="58227BD2" w14:textId="77777777" w:rsidTr="00520EA5">
        <w:tc>
          <w:tcPr>
            <w:tcW w:w="2772" w:type="dxa"/>
          </w:tcPr>
          <w:p w14:paraId="22C4EBA6" w14:textId="77777777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20"/>
              <w:rPr>
                <w:b/>
                <w:bCs/>
                <w:i/>
                <w:iCs/>
              </w:rPr>
            </w:pPr>
            <w:r w:rsidRPr="00D92303">
              <w:rPr>
                <w:rFonts w:hint="cs"/>
                <w:b/>
                <w:bCs/>
                <w:i/>
                <w:iCs/>
                <w:cs/>
              </w:rPr>
              <w:t>ทุนจดทะเบียนและทุนที่</w:t>
            </w:r>
          </w:p>
          <w:p w14:paraId="13E7A398" w14:textId="3369607C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20"/>
              <w:rPr>
                <w:b/>
                <w:bCs/>
                <w:i/>
                <w:iCs/>
              </w:rPr>
            </w:pPr>
            <w:r w:rsidRPr="00D92303">
              <w:rPr>
                <w:rFonts w:hint="cs"/>
                <w:b/>
                <w:bCs/>
                <w:i/>
                <w:iCs/>
                <w:cs/>
              </w:rPr>
              <w:t xml:space="preserve">  </w:t>
            </w:r>
            <w:r w:rsidRPr="00D92303">
              <w:rPr>
                <w:b/>
                <w:bCs/>
                <w:i/>
                <w:iCs/>
              </w:rPr>
              <w:t xml:space="preserve"> </w:t>
            </w:r>
            <w:r w:rsidRPr="00D92303">
              <w:rPr>
                <w:rFonts w:hint="cs"/>
                <w:b/>
                <w:bCs/>
                <w:i/>
                <w:iCs/>
                <w:cs/>
              </w:rPr>
              <w:t xml:space="preserve">ได้รับจากผู้ถือหน่วยทรัสต์ </w:t>
            </w:r>
          </w:p>
          <w:p w14:paraId="180A711B" w14:textId="1DF8A82F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20"/>
              <w:rPr>
                <w:b/>
                <w:bCs/>
                <w:i/>
                <w:iCs/>
                <w:cs/>
              </w:rPr>
            </w:pPr>
            <w:r w:rsidRPr="00D92303">
              <w:rPr>
                <w:rFonts w:hint="cs"/>
                <w:b/>
                <w:bCs/>
                <w:i/>
                <w:iCs/>
                <w:cs/>
              </w:rPr>
              <w:t xml:space="preserve">   ณ วันที่ </w:t>
            </w:r>
            <w:r w:rsidR="00601BEE" w:rsidRPr="00601BEE">
              <w:rPr>
                <w:b/>
                <w:bCs/>
                <w:i/>
                <w:iCs/>
              </w:rPr>
              <w:t>31</w:t>
            </w:r>
            <w:r w:rsidRPr="00D92303">
              <w:rPr>
                <w:b/>
                <w:bCs/>
                <w:i/>
                <w:iCs/>
              </w:rPr>
              <w:t xml:space="preserve"> </w:t>
            </w:r>
            <w:r w:rsidRPr="00D92303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267" w:type="dxa"/>
          </w:tcPr>
          <w:p w14:paraId="63A1E29C" w14:textId="77777777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795" w:type="dxa"/>
          </w:tcPr>
          <w:p w14:paraId="5612DCF8" w14:textId="77777777" w:rsidR="00FE1069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10"/>
              <w:rPr>
                <w:b/>
                <w:bCs/>
              </w:rPr>
            </w:pPr>
          </w:p>
          <w:p w14:paraId="0FAF027D" w14:textId="77777777" w:rsidR="00E81F2A" w:rsidRDefault="00E81F2A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10"/>
              <w:rPr>
                <w:b/>
                <w:bCs/>
              </w:rPr>
            </w:pPr>
          </w:p>
          <w:p w14:paraId="547F77A7" w14:textId="041FE30B" w:rsidR="00E81F2A" w:rsidRPr="00D92303" w:rsidRDefault="00C62776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10"/>
              <w:rPr>
                <w:b/>
                <w:bCs/>
              </w:rPr>
            </w:pPr>
            <w:r>
              <w:rPr>
                <w:b/>
                <w:bCs/>
              </w:rPr>
              <w:t>8.9497</w:t>
            </w:r>
          </w:p>
        </w:tc>
        <w:tc>
          <w:tcPr>
            <w:tcW w:w="266" w:type="dxa"/>
          </w:tcPr>
          <w:p w14:paraId="391E1A9C" w14:textId="77777777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20C577D7" w14:textId="77777777" w:rsidR="00FE1069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10" w:right="-60"/>
              <w:rPr>
                <w:b/>
                <w:bCs/>
              </w:rPr>
            </w:pPr>
          </w:p>
          <w:p w14:paraId="766383F2" w14:textId="77777777" w:rsidR="008610D9" w:rsidRDefault="008610D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10" w:right="-60"/>
              <w:rPr>
                <w:b/>
                <w:bCs/>
              </w:rPr>
            </w:pPr>
          </w:p>
          <w:p w14:paraId="52EF9D73" w14:textId="5771D69B" w:rsidR="008610D9" w:rsidRPr="00D92303" w:rsidRDefault="00601BEE" w:rsidP="00520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10" w:right="-60"/>
              <w:rPr>
                <w:b/>
                <w:bCs/>
              </w:rPr>
            </w:pPr>
            <w:r w:rsidRPr="00601BEE">
              <w:rPr>
                <w:b/>
                <w:bCs/>
              </w:rPr>
              <w:t>3</w:t>
            </w:r>
            <w:r w:rsidR="008610D9">
              <w:rPr>
                <w:b/>
                <w:bCs/>
              </w:rPr>
              <w:t>68,8</w:t>
            </w:r>
            <w:r w:rsidRPr="00601BEE">
              <w:rPr>
                <w:b/>
                <w:bCs/>
              </w:rPr>
              <w:t>00</w:t>
            </w:r>
          </w:p>
        </w:tc>
        <w:tc>
          <w:tcPr>
            <w:tcW w:w="266" w:type="dxa"/>
          </w:tcPr>
          <w:p w14:paraId="4D782941" w14:textId="77777777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08A0B814" w14:textId="77777777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10" w:right="-60"/>
              <w:rPr>
                <w:b/>
                <w:bCs/>
              </w:rPr>
            </w:pPr>
          </w:p>
          <w:p w14:paraId="7CF20E6E" w14:textId="77777777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10" w:right="-60"/>
              <w:rPr>
                <w:b/>
                <w:bCs/>
              </w:rPr>
            </w:pPr>
          </w:p>
          <w:p w14:paraId="15D392B5" w14:textId="77D0C7F1" w:rsidR="00FE1069" w:rsidRPr="00D92303" w:rsidRDefault="00601BEE" w:rsidP="00520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10" w:right="-60"/>
              <w:rPr>
                <w:b/>
                <w:bCs/>
              </w:rPr>
            </w:pPr>
            <w:r w:rsidRPr="00601BEE">
              <w:rPr>
                <w:b/>
                <w:bCs/>
              </w:rPr>
              <w:t>3</w:t>
            </w:r>
            <w:r w:rsidR="008610D9">
              <w:rPr>
                <w:b/>
                <w:bCs/>
              </w:rPr>
              <w:t>,</w:t>
            </w:r>
            <w:r w:rsidRPr="00601BEE">
              <w:rPr>
                <w:b/>
                <w:bCs/>
              </w:rPr>
              <w:t>300</w:t>
            </w:r>
            <w:r w:rsidR="008610D9">
              <w:rPr>
                <w:b/>
                <w:bCs/>
              </w:rPr>
              <w:t>,649</w:t>
            </w:r>
          </w:p>
        </w:tc>
        <w:tc>
          <w:tcPr>
            <w:tcW w:w="266" w:type="dxa"/>
          </w:tcPr>
          <w:p w14:paraId="70AFF966" w14:textId="77777777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814" w:type="dxa"/>
          </w:tcPr>
          <w:p w14:paraId="1181375D" w14:textId="77777777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10"/>
              <w:rPr>
                <w:b/>
                <w:bCs/>
              </w:rPr>
            </w:pPr>
          </w:p>
          <w:p w14:paraId="2535A65B" w14:textId="77777777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10"/>
              <w:rPr>
                <w:b/>
                <w:bCs/>
              </w:rPr>
            </w:pPr>
          </w:p>
          <w:p w14:paraId="29FFC17B" w14:textId="707EE913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10"/>
              <w:rPr>
                <w:b/>
                <w:bCs/>
              </w:rPr>
            </w:pPr>
            <w:r w:rsidRPr="00D92303">
              <w:rPr>
                <w:b/>
                <w:bCs/>
              </w:rPr>
              <w:t>9.</w:t>
            </w:r>
            <w:r w:rsidR="00601BEE" w:rsidRPr="00601BEE">
              <w:rPr>
                <w:b/>
                <w:bCs/>
              </w:rPr>
              <w:t>2233</w:t>
            </w:r>
          </w:p>
        </w:tc>
        <w:tc>
          <w:tcPr>
            <w:tcW w:w="266" w:type="dxa"/>
          </w:tcPr>
          <w:p w14:paraId="53AE563D" w14:textId="77777777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6D4880CE" w14:textId="77777777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10" w:right="-60"/>
              <w:rPr>
                <w:b/>
                <w:bCs/>
              </w:rPr>
            </w:pPr>
          </w:p>
          <w:p w14:paraId="11825440" w14:textId="77777777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10" w:right="-60"/>
              <w:rPr>
                <w:b/>
                <w:bCs/>
              </w:rPr>
            </w:pPr>
          </w:p>
          <w:p w14:paraId="622F31BB" w14:textId="23BBC5B3" w:rsidR="00FE1069" w:rsidRPr="00D92303" w:rsidRDefault="00601BEE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10" w:right="-60"/>
              <w:rPr>
                <w:b/>
                <w:bCs/>
              </w:rPr>
            </w:pPr>
            <w:r w:rsidRPr="00601BEE">
              <w:rPr>
                <w:b/>
                <w:bCs/>
              </w:rPr>
              <w:t>3</w:t>
            </w:r>
            <w:r w:rsidR="00FE1069" w:rsidRPr="00D92303">
              <w:rPr>
                <w:b/>
                <w:bCs/>
              </w:rPr>
              <w:t>68,8</w:t>
            </w:r>
            <w:r w:rsidRPr="00601BEE">
              <w:rPr>
                <w:b/>
                <w:bCs/>
              </w:rPr>
              <w:t>00</w:t>
            </w:r>
          </w:p>
        </w:tc>
        <w:tc>
          <w:tcPr>
            <w:tcW w:w="236" w:type="dxa"/>
          </w:tcPr>
          <w:p w14:paraId="4793CF64" w14:textId="77777777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6890337C" w14:textId="77777777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10" w:right="-60"/>
              <w:rPr>
                <w:b/>
                <w:bCs/>
              </w:rPr>
            </w:pPr>
          </w:p>
          <w:p w14:paraId="7F1416ED" w14:textId="77777777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10" w:right="-60"/>
              <w:rPr>
                <w:b/>
                <w:bCs/>
              </w:rPr>
            </w:pPr>
          </w:p>
          <w:p w14:paraId="0C87FDDB" w14:textId="7DB53FF0" w:rsidR="00FE1069" w:rsidRPr="00D92303" w:rsidRDefault="00601BEE" w:rsidP="00520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10" w:right="-60"/>
              <w:rPr>
                <w:b/>
                <w:bCs/>
              </w:rPr>
            </w:pPr>
            <w:r w:rsidRPr="00601BEE">
              <w:rPr>
                <w:b/>
                <w:bCs/>
              </w:rPr>
              <w:t>3</w:t>
            </w:r>
            <w:r w:rsidR="00FE1069" w:rsidRPr="00D92303">
              <w:rPr>
                <w:b/>
                <w:bCs/>
              </w:rPr>
              <w:t>,4</w:t>
            </w:r>
            <w:r w:rsidRPr="00601BEE">
              <w:rPr>
                <w:b/>
                <w:bCs/>
              </w:rPr>
              <w:t>01</w:t>
            </w:r>
            <w:r w:rsidR="00FE1069" w:rsidRPr="00D92303">
              <w:rPr>
                <w:b/>
                <w:bCs/>
              </w:rPr>
              <w:t>,55</w:t>
            </w:r>
            <w:r w:rsidRPr="00601BEE">
              <w:rPr>
                <w:b/>
                <w:bCs/>
              </w:rPr>
              <w:t>3</w:t>
            </w:r>
          </w:p>
        </w:tc>
      </w:tr>
      <w:tr w:rsidR="00FE1069" w:rsidRPr="00D92303" w14:paraId="64875AA0" w14:textId="77777777" w:rsidTr="00F475C5">
        <w:trPr>
          <w:trHeight w:hRule="exact" w:val="288"/>
        </w:trPr>
        <w:tc>
          <w:tcPr>
            <w:tcW w:w="2772" w:type="dxa"/>
          </w:tcPr>
          <w:p w14:paraId="3DF50925" w14:textId="77777777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267" w:type="dxa"/>
          </w:tcPr>
          <w:p w14:paraId="7C6CB2D2" w14:textId="77777777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</w:tc>
        <w:tc>
          <w:tcPr>
            <w:tcW w:w="795" w:type="dxa"/>
          </w:tcPr>
          <w:p w14:paraId="71150F15" w14:textId="77777777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right"/>
            </w:pPr>
          </w:p>
        </w:tc>
        <w:tc>
          <w:tcPr>
            <w:tcW w:w="266" w:type="dxa"/>
          </w:tcPr>
          <w:p w14:paraId="4FF08EF1" w14:textId="77777777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14:paraId="5AA88632" w14:textId="77777777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</w:tc>
        <w:tc>
          <w:tcPr>
            <w:tcW w:w="266" w:type="dxa"/>
          </w:tcPr>
          <w:p w14:paraId="0E31136B" w14:textId="77777777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</w:tc>
        <w:tc>
          <w:tcPr>
            <w:tcW w:w="886" w:type="dxa"/>
          </w:tcPr>
          <w:p w14:paraId="0BC2AEE4" w14:textId="0FEA8E44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10" w:right="-60"/>
            </w:pPr>
          </w:p>
        </w:tc>
        <w:tc>
          <w:tcPr>
            <w:tcW w:w="266" w:type="dxa"/>
          </w:tcPr>
          <w:p w14:paraId="46BC0B16" w14:textId="77777777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</w:tc>
        <w:tc>
          <w:tcPr>
            <w:tcW w:w="814" w:type="dxa"/>
          </w:tcPr>
          <w:p w14:paraId="370235EA" w14:textId="77777777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10"/>
            </w:pPr>
          </w:p>
        </w:tc>
        <w:tc>
          <w:tcPr>
            <w:tcW w:w="266" w:type="dxa"/>
          </w:tcPr>
          <w:p w14:paraId="6ADB3390" w14:textId="77777777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14:paraId="7656082E" w14:textId="77777777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</w:tc>
        <w:tc>
          <w:tcPr>
            <w:tcW w:w="236" w:type="dxa"/>
          </w:tcPr>
          <w:p w14:paraId="5D84CA11" w14:textId="77777777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</w:tc>
        <w:tc>
          <w:tcPr>
            <w:tcW w:w="979" w:type="dxa"/>
          </w:tcPr>
          <w:p w14:paraId="4A48C3AB" w14:textId="77777777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</w:tc>
      </w:tr>
      <w:tr w:rsidR="00FE1069" w:rsidRPr="00D92303" w14:paraId="5E403442" w14:textId="77777777" w:rsidTr="00520EA5">
        <w:tc>
          <w:tcPr>
            <w:tcW w:w="2772" w:type="dxa"/>
          </w:tcPr>
          <w:p w14:paraId="37AC8E5B" w14:textId="669873AC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cs/>
              </w:rPr>
            </w:pPr>
            <w:r w:rsidRPr="00D92303">
              <w:rPr>
                <w:rFonts w:hint="cs"/>
                <w:cs/>
              </w:rPr>
              <w:t>หน่วยทรัสต์</w:t>
            </w:r>
            <w:r w:rsidRPr="00D92303">
              <w:t xml:space="preserve"> </w:t>
            </w:r>
            <w:r w:rsidRPr="00D92303">
              <w:rPr>
                <w:rFonts w:hint="cs"/>
                <w:cs/>
              </w:rPr>
              <w:t xml:space="preserve">ณ วันที่ </w:t>
            </w:r>
            <w:r w:rsidR="00601BEE" w:rsidRPr="00601BEE">
              <w:t>1</w:t>
            </w:r>
            <w:r w:rsidRPr="00D92303">
              <w:t xml:space="preserve"> </w:t>
            </w:r>
            <w:r w:rsidRPr="00D92303">
              <w:rPr>
                <w:rFonts w:hint="cs"/>
                <w:cs/>
              </w:rPr>
              <w:t>มกราคม</w:t>
            </w:r>
          </w:p>
        </w:tc>
        <w:tc>
          <w:tcPr>
            <w:tcW w:w="267" w:type="dxa"/>
          </w:tcPr>
          <w:p w14:paraId="71DE17EA" w14:textId="77777777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</w:tc>
        <w:tc>
          <w:tcPr>
            <w:tcW w:w="795" w:type="dxa"/>
          </w:tcPr>
          <w:p w14:paraId="70486A8F" w14:textId="238E3D17" w:rsidR="00FE1069" w:rsidRPr="00FE1069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10"/>
            </w:pPr>
            <w:r w:rsidRPr="00FE1069">
              <w:t>9.</w:t>
            </w:r>
            <w:r w:rsidR="00601BEE" w:rsidRPr="00601BEE">
              <w:t>2233</w:t>
            </w:r>
          </w:p>
        </w:tc>
        <w:tc>
          <w:tcPr>
            <w:tcW w:w="266" w:type="dxa"/>
          </w:tcPr>
          <w:p w14:paraId="252CE836" w14:textId="77777777" w:rsidR="00FE1069" w:rsidRPr="00FE1069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</w:tc>
        <w:tc>
          <w:tcPr>
            <w:tcW w:w="823" w:type="dxa"/>
          </w:tcPr>
          <w:p w14:paraId="46D527A0" w14:textId="46367370" w:rsidR="00FE1069" w:rsidRPr="00FE1069" w:rsidRDefault="00601BEE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10" w:right="-60"/>
            </w:pPr>
            <w:r w:rsidRPr="00601BEE">
              <w:t>3</w:t>
            </w:r>
            <w:r w:rsidR="00FE1069" w:rsidRPr="00FE1069">
              <w:t>68,8</w:t>
            </w:r>
            <w:r w:rsidRPr="00601BEE">
              <w:t>00</w:t>
            </w:r>
          </w:p>
        </w:tc>
        <w:tc>
          <w:tcPr>
            <w:tcW w:w="266" w:type="dxa"/>
          </w:tcPr>
          <w:p w14:paraId="7A5DEDF4" w14:textId="77777777" w:rsidR="00FE1069" w:rsidRPr="00FE1069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</w:tc>
        <w:tc>
          <w:tcPr>
            <w:tcW w:w="886" w:type="dxa"/>
          </w:tcPr>
          <w:p w14:paraId="007E98C3" w14:textId="751E9379" w:rsidR="00FE1069" w:rsidRPr="00FE1069" w:rsidRDefault="00601BEE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10" w:right="-60"/>
            </w:pPr>
            <w:r w:rsidRPr="00601BEE">
              <w:t>3</w:t>
            </w:r>
            <w:r w:rsidR="00FE1069" w:rsidRPr="00FE1069">
              <w:t>,4</w:t>
            </w:r>
            <w:r w:rsidRPr="00601BEE">
              <w:t>01</w:t>
            </w:r>
            <w:r w:rsidR="00FE1069" w:rsidRPr="00FE1069">
              <w:t>,55</w:t>
            </w:r>
            <w:r w:rsidRPr="00601BEE">
              <w:t>3</w:t>
            </w:r>
          </w:p>
        </w:tc>
        <w:tc>
          <w:tcPr>
            <w:tcW w:w="266" w:type="dxa"/>
          </w:tcPr>
          <w:p w14:paraId="13B732B4" w14:textId="77777777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</w:tc>
        <w:tc>
          <w:tcPr>
            <w:tcW w:w="814" w:type="dxa"/>
          </w:tcPr>
          <w:p w14:paraId="7620F044" w14:textId="518DC0EC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10"/>
            </w:pPr>
            <w:r w:rsidRPr="00D92303">
              <w:t>9.7</w:t>
            </w:r>
            <w:r w:rsidR="00601BEE" w:rsidRPr="00601BEE">
              <w:t>10</w:t>
            </w:r>
            <w:r w:rsidRPr="00D92303">
              <w:t>7</w:t>
            </w:r>
          </w:p>
        </w:tc>
        <w:tc>
          <w:tcPr>
            <w:tcW w:w="266" w:type="dxa"/>
          </w:tcPr>
          <w:p w14:paraId="68AE53FA" w14:textId="77777777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</w:tc>
        <w:tc>
          <w:tcPr>
            <w:tcW w:w="814" w:type="dxa"/>
          </w:tcPr>
          <w:p w14:paraId="02D89C61" w14:textId="492D5942" w:rsidR="00FE1069" w:rsidRPr="00D92303" w:rsidRDefault="00601BEE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10" w:right="-60"/>
            </w:pPr>
            <w:r w:rsidRPr="00601BEE">
              <w:t>3</w:t>
            </w:r>
            <w:r w:rsidR="00FE1069" w:rsidRPr="00D92303">
              <w:t>68,8</w:t>
            </w:r>
            <w:r w:rsidRPr="00601BEE">
              <w:t>00</w:t>
            </w:r>
          </w:p>
        </w:tc>
        <w:tc>
          <w:tcPr>
            <w:tcW w:w="236" w:type="dxa"/>
          </w:tcPr>
          <w:p w14:paraId="4AF3E0B2" w14:textId="77777777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</w:tc>
        <w:tc>
          <w:tcPr>
            <w:tcW w:w="979" w:type="dxa"/>
          </w:tcPr>
          <w:p w14:paraId="08FFF3FF" w14:textId="0A6A91CC" w:rsidR="00FE1069" w:rsidRPr="000E218F" w:rsidRDefault="00601BEE" w:rsidP="000E2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10" w:right="-60"/>
            </w:pPr>
            <w:r w:rsidRPr="00601BEE">
              <w:t>3</w:t>
            </w:r>
            <w:r w:rsidR="00FE1069" w:rsidRPr="000E218F">
              <w:t>,58</w:t>
            </w:r>
            <w:r w:rsidRPr="00601BEE">
              <w:t>1</w:t>
            </w:r>
            <w:r w:rsidR="00FE1069" w:rsidRPr="000E218F">
              <w:t>,</w:t>
            </w:r>
            <w:r w:rsidRPr="00601BEE">
              <w:t>30</w:t>
            </w:r>
            <w:r w:rsidR="00FE1069" w:rsidRPr="000E218F">
              <w:t>6</w:t>
            </w:r>
          </w:p>
        </w:tc>
      </w:tr>
      <w:tr w:rsidR="00FE1069" w:rsidRPr="00D92303" w14:paraId="390F1869" w14:textId="77777777" w:rsidTr="00520EA5">
        <w:tc>
          <w:tcPr>
            <w:tcW w:w="2772" w:type="dxa"/>
          </w:tcPr>
          <w:p w14:paraId="752F9A80" w14:textId="54F206BB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26"/>
            </w:pPr>
            <w:r w:rsidRPr="00D92303">
              <w:rPr>
                <w:rFonts w:hint="cs"/>
                <w:cs/>
              </w:rPr>
              <w:t>ลดมูลค่าของหน่วยทรัสต์</w:t>
            </w:r>
            <w:r>
              <w:t xml:space="preserve"> </w:t>
            </w:r>
            <w:r>
              <w:rPr>
                <w:rFonts w:hint="cs"/>
                <w:cs/>
              </w:rPr>
              <w:t>ครั้งที่</w:t>
            </w:r>
            <w:r>
              <w:t xml:space="preserve"> </w:t>
            </w:r>
            <w:r w:rsidR="00601BEE" w:rsidRPr="00601BEE">
              <w:t>1</w:t>
            </w:r>
          </w:p>
        </w:tc>
        <w:tc>
          <w:tcPr>
            <w:tcW w:w="267" w:type="dxa"/>
          </w:tcPr>
          <w:p w14:paraId="3E471204" w14:textId="77777777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</w:tc>
        <w:tc>
          <w:tcPr>
            <w:tcW w:w="795" w:type="dxa"/>
          </w:tcPr>
          <w:p w14:paraId="478B047C" w14:textId="2B8F1507" w:rsidR="00FE1069" w:rsidRPr="00D92303" w:rsidRDefault="00C62776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10" w:right="-117"/>
            </w:pPr>
            <w:r>
              <w:t>(</w:t>
            </w:r>
            <w:r w:rsidR="00601BEE" w:rsidRPr="00601BEE">
              <w:t>0</w:t>
            </w:r>
            <w:r>
              <w:t>.</w:t>
            </w:r>
            <w:r w:rsidR="00601BEE" w:rsidRPr="00601BEE">
              <w:t>1</w:t>
            </w:r>
            <w:r>
              <w:t>678)</w:t>
            </w:r>
          </w:p>
        </w:tc>
        <w:tc>
          <w:tcPr>
            <w:tcW w:w="266" w:type="dxa"/>
          </w:tcPr>
          <w:p w14:paraId="3B37EB81" w14:textId="77777777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</w:tc>
        <w:tc>
          <w:tcPr>
            <w:tcW w:w="823" w:type="dxa"/>
          </w:tcPr>
          <w:p w14:paraId="6B528143" w14:textId="00465FE3" w:rsidR="00FE1069" w:rsidRPr="00D92303" w:rsidRDefault="008610D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10" w:right="-47"/>
            </w:pPr>
            <w:r>
              <w:t>-</w:t>
            </w:r>
          </w:p>
        </w:tc>
        <w:tc>
          <w:tcPr>
            <w:tcW w:w="266" w:type="dxa"/>
          </w:tcPr>
          <w:p w14:paraId="5735D988" w14:textId="77777777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</w:tc>
        <w:tc>
          <w:tcPr>
            <w:tcW w:w="886" w:type="dxa"/>
          </w:tcPr>
          <w:p w14:paraId="47E7095A" w14:textId="4D867D6D" w:rsidR="00FE1069" w:rsidRPr="00D92303" w:rsidRDefault="008D5064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10" w:right="-313"/>
            </w:pPr>
            <w:r>
              <w:t>(6</w:t>
            </w:r>
            <w:r w:rsidR="00601BEE" w:rsidRPr="00601BEE">
              <w:t>1</w:t>
            </w:r>
            <w:r>
              <w:t>,885)</w:t>
            </w:r>
          </w:p>
        </w:tc>
        <w:tc>
          <w:tcPr>
            <w:tcW w:w="266" w:type="dxa"/>
          </w:tcPr>
          <w:p w14:paraId="055E9E76" w14:textId="77777777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</w:tc>
        <w:tc>
          <w:tcPr>
            <w:tcW w:w="814" w:type="dxa"/>
          </w:tcPr>
          <w:p w14:paraId="19F1C366" w14:textId="19A0E14F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10" w:right="-117"/>
            </w:pPr>
            <w:r w:rsidRPr="00D92303">
              <w:t>(</w:t>
            </w:r>
            <w:r w:rsidR="00601BEE" w:rsidRPr="00601BEE">
              <w:t>0</w:t>
            </w:r>
            <w:r w:rsidRPr="00D92303">
              <w:t>.</w:t>
            </w:r>
            <w:r w:rsidR="00601BEE" w:rsidRPr="00601BEE">
              <w:t>3203</w:t>
            </w:r>
            <w:r w:rsidRPr="00D92303">
              <w:t>)</w:t>
            </w:r>
          </w:p>
        </w:tc>
        <w:tc>
          <w:tcPr>
            <w:tcW w:w="266" w:type="dxa"/>
          </w:tcPr>
          <w:p w14:paraId="6AE1F22C" w14:textId="77777777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</w:tc>
        <w:tc>
          <w:tcPr>
            <w:tcW w:w="814" w:type="dxa"/>
          </w:tcPr>
          <w:p w14:paraId="7914852E" w14:textId="2738C7F5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0" w:right="-65"/>
            </w:pPr>
            <w:r w:rsidRPr="00D92303">
              <w:t>-</w:t>
            </w:r>
          </w:p>
        </w:tc>
        <w:tc>
          <w:tcPr>
            <w:tcW w:w="236" w:type="dxa"/>
          </w:tcPr>
          <w:p w14:paraId="23463803" w14:textId="77777777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</w:tc>
        <w:tc>
          <w:tcPr>
            <w:tcW w:w="979" w:type="dxa"/>
          </w:tcPr>
          <w:p w14:paraId="57DFA022" w14:textId="4EBD3D96" w:rsidR="00FE1069" w:rsidRPr="000E218F" w:rsidRDefault="00FE1069" w:rsidP="00520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0" w:right="-60"/>
            </w:pPr>
            <w:r w:rsidRPr="000E218F">
              <w:t>(</w:t>
            </w:r>
            <w:r w:rsidR="00601BEE" w:rsidRPr="00601BEE">
              <w:t>11</w:t>
            </w:r>
            <w:r w:rsidRPr="000E218F">
              <w:t>8,</w:t>
            </w:r>
            <w:r w:rsidR="00601BEE" w:rsidRPr="00601BEE">
              <w:t>12</w:t>
            </w:r>
            <w:r w:rsidRPr="000E218F">
              <w:t>6)</w:t>
            </w:r>
          </w:p>
        </w:tc>
      </w:tr>
      <w:tr w:rsidR="008D5064" w:rsidRPr="00D92303" w14:paraId="41CB2E8D" w14:textId="77777777" w:rsidTr="00520EA5">
        <w:tc>
          <w:tcPr>
            <w:tcW w:w="2772" w:type="dxa"/>
          </w:tcPr>
          <w:p w14:paraId="55542D59" w14:textId="3FC8C5C7" w:rsidR="008D5064" w:rsidRPr="00D92303" w:rsidRDefault="008D5064" w:rsidP="008D5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36"/>
              <w:rPr>
                <w:cs/>
              </w:rPr>
            </w:pPr>
            <w:r w:rsidRPr="00D92303">
              <w:rPr>
                <w:rFonts w:hint="cs"/>
                <w:cs/>
              </w:rPr>
              <w:t>ลดมูลค่าของหน่วยทรัสต์</w:t>
            </w:r>
            <w:r>
              <w:t xml:space="preserve"> </w:t>
            </w:r>
            <w:r>
              <w:rPr>
                <w:rFonts w:hint="cs"/>
                <w:cs/>
              </w:rPr>
              <w:t>ครั้งที่</w:t>
            </w:r>
            <w:r>
              <w:t xml:space="preserve"> </w:t>
            </w:r>
            <w:r w:rsidR="00601BEE" w:rsidRPr="00601BEE">
              <w:t>2</w:t>
            </w:r>
          </w:p>
        </w:tc>
        <w:tc>
          <w:tcPr>
            <w:tcW w:w="267" w:type="dxa"/>
          </w:tcPr>
          <w:p w14:paraId="195C8846" w14:textId="77777777" w:rsidR="008D5064" w:rsidRPr="00D92303" w:rsidRDefault="008D5064" w:rsidP="008D5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</w:tc>
        <w:tc>
          <w:tcPr>
            <w:tcW w:w="795" w:type="dxa"/>
          </w:tcPr>
          <w:p w14:paraId="0DE4B036" w14:textId="170E9FF5" w:rsidR="008D5064" w:rsidRPr="00D92303" w:rsidRDefault="008D5064" w:rsidP="008D5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10" w:right="-117"/>
            </w:pPr>
            <w:r>
              <w:t>(</w:t>
            </w:r>
            <w:r w:rsidR="00601BEE" w:rsidRPr="00601BEE">
              <w:t>0</w:t>
            </w:r>
            <w:r>
              <w:t>.</w:t>
            </w:r>
            <w:r w:rsidR="00601BEE" w:rsidRPr="00601BEE">
              <w:t>0</w:t>
            </w:r>
            <w:r>
              <w:t>7</w:t>
            </w:r>
            <w:r w:rsidR="00601BEE" w:rsidRPr="00601BEE">
              <w:t>2</w:t>
            </w:r>
            <w:r>
              <w:t>5)</w:t>
            </w:r>
          </w:p>
        </w:tc>
        <w:tc>
          <w:tcPr>
            <w:tcW w:w="266" w:type="dxa"/>
          </w:tcPr>
          <w:p w14:paraId="1948C5BC" w14:textId="77777777" w:rsidR="008D5064" w:rsidRPr="00D92303" w:rsidRDefault="008D5064" w:rsidP="008D5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</w:tc>
        <w:tc>
          <w:tcPr>
            <w:tcW w:w="823" w:type="dxa"/>
          </w:tcPr>
          <w:p w14:paraId="17D68707" w14:textId="26D930AD" w:rsidR="008D5064" w:rsidRPr="00D92303" w:rsidRDefault="008D5064" w:rsidP="008D5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10" w:right="-47"/>
            </w:pPr>
            <w:r>
              <w:t>-</w:t>
            </w:r>
          </w:p>
        </w:tc>
        <w:tc>
          <w:tcPr>
            <w:tcW w:w="266" w:type="dxa"/>
          </w:tcPr>
          <w:p w14:paraId="1C06E732" w14:textId="77777777" w:rsidR="008D5064" w:rsidRPr="00D92303" w:rsidRDefault="008D5064" w:rsidP="008D5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</w:tc>
        <w:tc>
          <w:tcPr>
            <w:tcW w:w="886" w:type="dxa"/>
          </w:tcPr>
          <w:p w14:paraId="4FE01FDC" w14:textId="5C999300" w:rsidR="008D5064" w:rsidRPr="00D92303" w:rsidRDefault="008D5064" w:rsidP="008D5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10" w:right="-313"/>
            </w:pPr>
            <w:r w:rsidRPr="001426EF">
              <w:t xml:space="preserve"> (</w:t>
            </w:r>
            <w:r w:rsidR="00601BEE" w:rsidRPr="00601BEE">
              <w:t>2</w:t>
            </w:r>
            <w:r w:rsidRPr="001426EF">
              <w:t>6,7</w:t>
            </w:r>
            <w:r w:rsidR="00601BEE" w:rsidRPr="00601BEE">
              <w:t>3</w:t>
            </w:r>
            <w:r w:rsidRPr="001426EF">
              <w:t>8)</w:t>
            </w:r>
          </w:p>
        </w:tc>
        <w:tc>
          <w:tcPr>
            <w:tcW w:w="266" w:type="dxa"/>
          </w:tcPr>
          <w:p w14:paraId="64332BB0" w14:textId="77777777" w:rsidR="008D5064" w:rsidRPr="00D92303" w:rsidRDefault="008D5064" w:rsidP="008D5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</w:tc>
        <w:tc>
          <w:tcPr>
            <w:tcW w:w="814" w:type="dxa"/>
          </w:tcPr>
          <w:p w14:paraId="1A1FE6F1" w14:textId="1F416BC3" w:rsidR="008D5064" w:rsidRPr="00D92303" w:rsidRDefault="008D5064" w:rsidP="008D5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10" w:right="-117"/>
            </w:pPr>
            <w:r>
              <w:t>(</w:t>
            </w:r>
            <w:r w:rsidR="00601BEE" w:rsidRPr="00601BEE">
              <w:t>0</w:t>
            </w:r>
            <w:r>
              <w:t>.</w:t>
            </w:r>
            <w:r w:rsidR="00601BEE" w:rsidRPr="00601BEE">
              <w:t>1</w:t>
            </w:r>
            <w:r>
              <w:t>67</w:t>
            </w:r>
            <w:r w:rsidR="00601BEE" w:rsidRPr="00601BEE">
              <w:t>1</w:t>
            </w:r>
            <w:r>
              <w:t>)</w:t>
            </w:r>
          </w:p>
        </w:tc>
        <w:tc>
          <w:tcPr>
            <w:tcW w:w="266" w:type="dxa"/>
          </w:tcPr>
          <w:p w14:paraId="54EB6385" w14:textId="77777777" w:rsidR="008D5064" w:rsidRPr="00D92303" w:rsidRDefault="008D5064" w:rsidP="008D5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</w:tc>
        <w:tc>
          <w:tcPr>
            <w:tcW w:w="814" w:type="dxa"/>
          </w:tcPr>
          <w:p w14:paraId="6555D974" w14:textId="47F6F967" w:rsidR="008D5064" w:rsidRPr="00D92303" w:rsidRDefault="008D5064" w:rsidP="008D5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0" w:right="-65"/>
            </w:pPr>
            <w:r>
              <w:t>-</w:t>
            </w:r>
          </w:p>
        </w:tc>
        <w:tc>
          <w:tcPr>
            <w:tcW w:w="236" w:type="dxa"/>
          </w:tcPr>
          <w:p w14:paraId="298425D0" w14:textId="77777777" w:rsidR="008D5064" w:rsidRPr="00D92303" w:rsidRDefault="008D5064" w:rsidP="008D5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</w:tc>
        <w:tc>
          <w:tcPr>
            <w:tcW w:w="979" w:type="dxa"/>
          </w:tcPr>
          <w:p w14:paraId="4DAB5AE7" w14:textId="671B62D6" w:rsidR="008D5064" w:rsidRPr="000E218F" w:rsidRDefault="008D5064" w:rsidP="00520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0" w:right="-60"/>
            </w:pPr>
            <w:r w:rsidRPr="000E218F">
              <w:t>(6</w:t>
            </w:r>
            <w:r w:rsidR="00601BEE" w:rsidRPr="00601BEE">
              <w:t>1</w:t>
            </w:r>
            <w:r w:rsidRPr="000E218F">
              <w:t>,6</w:t>
            </w:r>
            <w:r w:rsidR="00601BEE" w:rsidRPr="00601BEE">
              <w:t>2</w:t>
            </w:r>
            <w:r w:rsidRPr="000E218F">
              <w:t>7)</w:t>
            </w:r>
          </w:p>
        </w:tc>
      </w:tr>
      <w:tr w:rsidR="00DA4F26" w:rsidRPr="00D92303" w14:paraId="13852EFB" w14:textId="77777777" w:rsidTr="00520EA5">
        <w:tc>
          <w:tcPr>
            <w:tcW w:w="2772" w:type="dxa"/>
          </w:tcPr>
          <w:p w14:paraId="4F1F308C" w14:textId="1C0C340E" w:rsidR="00DA4F26" w:rsidRPr="00D92303" w:rsidRDefault="00DA4F26" w:rsidP="00DA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36"/>
              <w:rPr>
                <w:cs/>
              </w:rPr>
            </w:pPr>
            <w:r w:rsidRPr="00D92303">
              <w:rPr>
                <w:rFonts w:hint="cs"/>
                <w:cs/>
              </w:rPr>
              <w:t>ลดมูลค่าของหน่วยทรัสต์</w:t>
            </w:r>
            <w:r>
              <w:t xml:space="preserve"> </w:t>
            </w:r>
            <w:r>
              <w:rPr>
                <w:rFonts w:hint="cs"/>
                <w:cs/>
              </w:rPr>
              <w:t>ครั้งที่</w:t>
            </w:r>
            <w:r>
              <w:t xml:space="preserve"> </w:t>
            </w:r>
            <w:r w:rsidRPr="00601BEE">
              <w:t>3</w:t>
            </w:r>
          </w:p>
        </w:tc>
        <w:tc>
          <w:tcPr>
            <w:tcW w:w="267" w:type="dxa"/>
          </w:tcPr>
          <w:p w14:paraId="7A96442C" w14:textId="77777777" w:rsidR="00DA4F26" w:rsidRPr="00D92303" w:rsidRDefault="00DA4F26" w:rsidP="00DA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</w:tc>
        <w:tc>
          <w:tcPr>
            <w:tcW w:w="795" w:type="dxa"/>
          </w:tcPr>
          <w:p w14:paraId="71C2399A" w14:textId="7FE79CE2" w:rsidR="00DA4F26" w:rsidRDefault="00DA4F26" w:rsidP="00DA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10" w:right="-117"/>
            </w:pPr>
            <w:r>
              <w:t>(</w:t>
            </w:r>
            <w:r w:rsidRPr="00601BEE">
              <w:t>0</w:t>
            </w:r>
            <w:r>
              <w:t>.</w:t>
            </w:r>
            <w:r w:rsidRPr="00601BEE">
              <w:t>0333</w:t>
            </w:r>
            <w:r>
              <w:t>)</w:t>
            </w:r>
          </w:p>
        </w:tc>
        <w:tc>
          <w:tcPr>
            <w:tcW w:w="266" w:type="dxa"/>
          </w:tcPr>
          <w:p w14:paraId="4328BF42" w14:textId="77777777" w:rsidR="00DA4F26" w:rsidRPr="00D92303" w:rsidRDefault="00DA4F26" w:rsidP="00DA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0D3E19A0" w14:textId="752D32F0" w:rsidR="00DA4F26" w:rsidRPr="00D92303" w:rsidRDefault="00DA4F26" w:rsidP="00DA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10" w:right="-47"/>
            </w:pPr>
            <w:r>
              <w:t>-</w:t>
            </w:r>
          </w:p>
        </w:tc>
        <w:tc>
          <w:tcPr>
            <w:tcW w:w="266" w:type="dxa"/>
          </w:tcPr>
          <w:p w14:paraId="2269D004" w14:textId="77777777" w:rsidR="00DA4F26" w:rsidRPr="00D92303" w:rsidRDefault="00DA4F26" w:rsidP="00DA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505DE878" w14:textId="0B9A7ED1" w:rsidR="00DA4F26" w:rsidRPr="00D92303" w:rsidRDefault="00DA4F26" w:rsidP="00DA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10" w:right="-313"/>
            </w:pPr>
            <w:r w:rsidRPr="001426EF">
              <w:t xml:space="preserve"> (</w:t>
            </w:r>
            <w:r w:rsidRPr="00601BEE">
              <w:t>12</w:t>
            </w:r>
            <w:r w:rsidRPr="001426EF">
              <w:t>,</w:t>
            </w:r>
            <w:r w:rsidRPr="00601BEE">
              <w:t>2</w:t>
            </w:r>
            <w:r w:rsidRPr="001426EF">
              <w:t>8</w:t>
            </w:r>
            <w:r w:rsidRPr="00601BEE">
              <w:t>1</w:t>
            </w:r>
            <w:r w:rsidRPr="001426EF">
              <w:t>)</w:t>
            </w:r>
          </w:p>
        </w:tc>
        <w:tc>
          <w:tcPr>
            <w:tcW w:w="266" w:type="dxa"/>
          </w:tcPr>
          <w:p w14:paraId="3DAC1438" w14:textId="77777777" w:rsidR="00DA4F26" w:rsidRPr="00D92303" w:rsidRDefault="00DA4F26" w:rsidP="00DA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</w:tc>
        <w:tc>
          <w:tcPr>
            <w:tcW w:w="814" w:type="dxa"/>
          </w:tcPr>
          <w:p w14:paraId="0D906CE8" w14:textId="6BF92804" w:rsidR="00DA4F26" w:rsidRDefault="00DA4F26" w:rsidP="00DA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10" w:right="-65"/>
            </w:pPr>
            <w:r>
              <w:t>-</w:t>
            </w:r>
          </w:p>
        </w:tc>
        <w:tc>
          <w:tcPr>
            <w:tcW w:w="266" w:type="dxa"/>
          </w:tcPr>
          <w:p w14:paraId="78AEBB79" w14:textId="77777777" w:rsidR="00DA4F26" w:rsidRPr="00D92303" w:rsidRDefault="00DA4F26" w:rsidP="00DA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625AFDD3" w14:textId="1E720413" w:rsidR="00DA4F26" w:rsidRDefault="00DA4F26" w:rsidP="00DA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0" w:right="-65"/>
            </w:pPr>
            <w:r>
              <w:t>-</w:t>
            </w:r>
          </w:p>
        </w:tc>
        <w:tc>
          <w:tcPr>
            <w:tcW w:w="236" w:type="dxa"/>
          </w:tcPr>
          <w:p w14:paraId="57C88502" w14:textId="77777777" w:rsidR="00DA4F26" w:rsidRPr="00D92303" w:rsidRDefault="00DA4F26" w:rsidP="00DA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42A37325" w14:textId="17131A28" w:rsidR="00DA4F26" w:rsidRPr="000E218F" w:rsidRDefault="00DA4F26" w:rsidP="00DA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0" w:right="-60"/>
            </w:pPr>
            <w:r>
              <w:t>-</w:t>
            </w:r>
          </w:p>
        </w:tc>
      </w:tr>
      <w:tr w:rsidR="00DA4F26" w:rsidRPr="00D92303" w14:paraId="35A3C098" w14:textId="77777777" w:rsidTr="00520EA5">
        <w:tc>
          <w:tcPr>
            <w:tcW w:w="2772" w:type="dxa"/>
          </w:tcPr>
          <w:p w14:paraId="132848BE" w14:textId="3CEAFD2C" w:rsidR="00DA4F26" w:rsidRPr="00D92303" w:rsidRDefault="00DA4F26" w:rsidP="00DA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b/>
                <w:bCs/>
                <w:cs/>
              </w:rPr>
            </w:pPr>
            <w:r w:rsidRPr="00D92303">
              <w:rPr>
                <w:rFonts w:hint="cs"/>
                <w:b/>
                <w:bCs/>
                <w:cs/>
              </w:rPr>
              <w:t xml:space="preserve">หน่วยทรัสต์ ณ วันที่ </w:t>
            </w:r>
            <w:r w:rsidRPr="00601BEE">
              <w:rPr>
                <w:b/>
                <w:bCs/>
              </w:rPr>
              <w:t>31</w:t>
            </w:r>
            <w:r w:rsidRPr="00D92303">
              <w:rPr>
                <w:b/>
                <w:bCs/>
              </w:rPr>
              <w:t xml:space="preserve"> </w:t>
            </w:r>
            <w:r w:rsidRPr="00D92303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267" w:type="dxa"/>
          </w:tcPr>
          <w:p w14:paraId="0B7B5746" w14:textId="77777777" w:rsidR="00DA4F26" w:rsidRPr="00D92303" w:rsidRDefault="00DA4F26" w:rsidP="00DA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795" w:type="dxa"/>
          </w:tcPr>
          <w:p w14:paraId="15CFDF64" w14:textId="601D582D" w:rsidR="00DA4F26" w:rsidRPr="00D92303" w:rsidRDefault="00DA4F26" w:rsidP="00DA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10"/>
              <w:rPr>
                <w:b/>
                <w:bCs/>
              </w:rPr>
            </w:pPr>
            <w:r>
              <w:rPr>
                <w:b/>
                <w:bCs/>
              </w:rPr>
              <w:t>8.9497</w:t>
            </w:r>
          </w:p>
        </w:tc>
        <w:tc>
          <w:tcPr>
            <w:tcW w:w="266" w:type="dxa"/>
          </w:tcPr>
          <w:p w14:paraId="62B9B354" w14:textId="77777777" w:rsidR="00DA4F26" w:rsidRPr="00D92303" w:rsidRDefault="00DA4F26" w:rsidP="00DA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0921799B" w14:textId="685D618C" w:rsidR="00DA4F26" w:rsidRPr="00D92303" w:rsidRDefault="00DA4F26" w:rsidP="00DA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10" w:right="-60"/>
              <w:rPr>
                <w:b/>
                <w:bCs/>
              </w:rPr>
            </w:pPr>
            <w:r w:rsidRPr="00601BEE">
              <w:rPr>
                <w:b/>
                <w:bCs/>
              </w:rPr>
              <w:t>3</w:t>
            </w:r>
            <w:r>
              <w:rPr>
                <w:b/>
                <w:bCs/>
              </w:rPr>
              <w:t>68,8</w:t>
            </w:r>
            <w:r w:rsidRPr="00601BEE">
              <w:rPr>
                <w:b/>
                <w:bCs/>
              </w:rPr>
              <w:t>00</w:t>
            </w:r>
          </w:p>
        </w:tc>
        <w:tc>
          <w:tcPr>
            <w:tcW w:w="266" w:type="dxa"/>
          </w:tcPr>
          <w:p w14:paraId="6442EBD9" w14:textId="77777777" w:rsidR="00DA4F26" w:rsidRPr="00D92303" w:rsidRDefault="00DA4F26" w:rsidP="00DA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765EDB0A" w14:textId="2A458FC9" w:rsidR="00DA4F26" w:rsidRPr="00D92303" w:rsidRDefault="00DA4F26" w:rsidP="00DA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10" w:right="-60"/>
              <w:rPr>
                <w:b/>
                <w:bCs/>
              </w:rPr>
            </w:pPr>
            <w:r w:rsidRPr="00601BEE">
              <w:rPr>
                <w:b/>
                <w:bCs/>
              </w:rPr>
              <w:t>3</w:t>
            </w:r>
            <w:r>
              <w:rPr>
                <w:b/>
                <w:bCs/>
              </w:rPr>
              <w:t>,</w:t>
            </w:r>
            <w:r w:rsidRPr="00601BEE">
              <w:rPr>
                <w:b/>
                <w:bCs/>
              </w:rPr>
              <w:t>300</w:t>
            </w:r>
            <w:r>
              <w:rPr>
                <w:b/>
                <w:bCs/>
              </w:rPr>
              <w:t>,649</w:t>
            </w:r>
          </w:p>
        </w:tc>
        <w:tc>
          <w:tcPr>
            <w:tcW w:w="266" w:type="dxa"/>
          </w:tcPr>
          <w:p w14:paraId="30060E76" w14:textId="77777777" w:rsidR="00DA4F26" w:rsidRPr="00D92303" w:rsidRDefault="00DA4F26" w:rsidP="00DA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814" w:type="dxa"/>
          </w:tcPr>
          <w:p w14:paraId="73659A35" w14:textId="4932C08E" w:rsidR="00DA4F26" w:rsidRPr="00D92303" w:rsidRDefault="00DA4F26" w:rsidP="00DA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10"/>
              <w:rPr>
                <w:b/>
                <w:bCs/>
              </w:rPr>
            </w:pPr>
            <w:r w:rsidRPr="00D92303">
              <w:rPr>
                <w:b/>
                <w:bCs/>
              </w:rPr>
              <w:t>9.</w:t>
            </w:r>
            <w:r w:rsidRPr="00601BEE">
              <w:rPr>
                <w:b/>
                <w:bCs/>
              </w:rPr>
              <w:t>2233</w:t>
            </w:r>
          </w:p>
        </w:tc>
        <w:tc>
          <w:tcPr>
            <w:tcW w:w="266" w:type="dxa"/>
          </w:tcPr>
          <w:p w14:paraId="1BD9DF30" w14:textId="77777777" w:rsidR="00DA4F26" w:rsidRPr="00D92303" w:rsidRDefault="00DA4F26" w:rsidP="00DA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1053F8B3" w14:textId="395AD4C0" w:rsidR="00DA4F26" w:rsidRPr="00D92303" w:rsidRDefault="00DA4F26" w:rsidP="00DA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10" w:right="-60"/>
              <w:rPr>
                <w:b/>
                <w:bCs/>
              </w:rPr>
            </w:pPr>
            <w:r w:rsidRPr="00601BEE">
              <w:rPr>
                <w:b/>
                <w:bCs/>
              </w:rPr>
              <w:t>3</w:t>
            </w:r>
            <w:r w:rsidRPr="00D92303">
              <w:rPr>
                <w:b/>
                <w:bCs/>
              </w:rPr>
              <w:t>68,8</w:t>
            </w:r>
            <w:r w:rsidRPr="00601BEE">
              <w:rPr>
                <w:b/>
                <w:bCs/>
              </w:rPr>
              <w:t>00</w:t>
            </w:r>
          </w:p>
        </w:tc>
        <w:tc>
          <w:tcPr>
            <w:tcW w:w="236" w:type="dxa"/>
          </w:tcPr>
          <w:p w14:paraId="0078B0B7" w14:textId="77777777" w:rsidR="00DA4F26" w:rsidRPr="00D92303" w:rsidRDefault="00DA4F26" w:rsidP="00DA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31200D1C" w14:textId="037B0FB1" w:rsidR="00DA4F26" w:rsidRPr="00D92303" w:rsidRDefault="00DA4F26" w:rsidP="00DA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10" w:right="-60"/>
              <w:rPr>
                <w:b/>
                <w:bCs/>
              </w:rPr>
            </w:pPr>
            <w:r w:rsidRPr="00601BEE">
              <w:rPr>
                <w:b/>
                <w:bCs/>
              </w:rPr>
              <w:t>3</w:t>
            </w:r>
            <w:r w:rsidRPr="00D92303">
              <w:rPr>
                <w:b/>
                <w:bCs/>
              </w:rPr>
              <w:t>,4</w:t>
            </w:r>
            <w:r w:rsidRPr="00601BEE">
              <w:rPr>
                <w:b/>
                <w:bCs/>
              </w:rPr>
              <w:t>01</w:t>
            </w:r>
            <w:r w:rsidRPr="00D92303">
              <w:rPr>
                <w:b/>
                <w:bCs/>
              </w:rPr>
              <w:t>,55</w:t>
            </w:r>
            <w:r w:rsidRPr="00601BEE">
              <w:rPr>
                <w:b/>
                <w:bCs/>
              </w:rPr>
              <w:t>3</w:t>
            </w:r>
          </w:p>
        </w:tc>
      </w:tr>
    </w:tbl>
    <w:p w14:paraId="762B7AD8" w14:textId="77777777" w:rsidR="00F475C5" w:rsidRPr="00570548" w:rsidRDefault="00F475C5" w:rsidP="00570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sz w:val="26"/>
          <w:szCs w:val="26"/>
        </w:rPr>
      </w:pPr>
    </w:p>
    <w:p w14:paraId="4015AF0C" w14:textId="3905E0D4" w:rsidR="00FB5A19" w:rsidRDefault="00FB5A19" w:rsidP="00FB5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29"/>
        <w:jc w:val="thaiDistribute"/>
      </w:pPr>
      <w:r>
        <w:rPr>
          <w:cs/>
        </w:rPr>
        <w:t xml:space="preserve">ในการประชุมคณะกรรมการการลงทุนด้านอสังหาริมทรัพย์ บริษัทหลักทรัพย์จัดการกองทุนรวม บัวหลวง จำกัด </w:t>
      </w:r>
      <w:r>
        <w:br/>
      </w:r>
      <w:r>
        <w:rPr>
          <w:cs/>
        </w:rPr>
        <w:t xml:space="preserve">ในฐานะผู้จัดการกองทรัสต์เพื่อการลงทุนในสิทธิการเช่าอสังหาริมทรัพย์บัวหลวง ออฟฟิศ เมื่อวันที่ </w:t>
      </w:r>
      <w:r w:rsidR="00601BEE" w:rsidRPr="00601BEE">
        <w:t>26</w:t>
      </w:r>
      <w:r>
        <w:rPr>
          <w:cs/>
        </w:rPr>
        <w:t xml:space="preserve"> กุมภาพันธ์ </w:t>
      </w:r>
      <w:r w:rsidR="00601BEE" w:rsidRPr="00601BEE">
        <w:t>2568</w:t>
      </w:r>
      <w:r>
        <w:rPr>
          <w:cs/>
        </w:rPr>
        <w:t xml:space="preserve"> คณะกรรมการได้มีมติลดทุนชำระแล้วของกองทรัสต์ โดยลดมูลค่าของหน่วยทรัสต์ในอัตราหน่วยละ </w:t>
      </w:r>
      <w:r>
        <w:br/>
      </w:r>
      <w:r w:rsidR="00601BEE" w:rsidRPr="00601BEE">
        <w:t>0</w:t>
      </w:r>
      <w:r>
        <w:rPr>
          <w:cs/>
        </w:rPr>
        <w:t>.</w:t>
      </w:r>
      <w:r w:rsidR="00601BEE" w:rsidRPr="00601BEE">
        <w:t>1678</w:t>
      </w:r>
      <w:r>
        <w:rPr>
          <w:cs/>
        </w:rPr>
        <w:t xml:space="preserve"> บาท คิดเป็นจำนวนเงิน </w:t>
      </w:r>
      <w:r w:rsidR="00601BEE" w:rsidRPr="00601BEE">
        <w:t>61</w:t>
      </w:r>
      <w:r>
        <w:rPr>
          <w:cs/>
        </w:rPr>
        <w:t>.</w:t>
      </w:r>
      <w:r w:rsidR="00601BEE" w:rsidRPr="00601BEE">
        <w:t>89</w:t>
      </w:r>
      <w:r>
        <w:rPr>
          <w:cs/>
        </w:rPr>
        <w:t xml:space="preserve"> ล้านบาท โดยได้จ่ายคืนเงินจากการลดทุนชำระแล้วให้แก่ผู้ถือหน่วยทรัสต์แล้ว</w:t>
      </w:r>
      <w:r w:rsidR="00FC3955">
        <w:rPr>
          <w:cs/>
        </w:rPr>
        <w:br/>
      </w:r>
      <w:r>
        <w:rPr>
          <w:cs/>
        </w:rPr>
        <w:t xml:space="preserve">ในเดือนมีนาคม </w:t>
      </w:r>
      <w:r w:rsidR="00601BEE" w:rsidRPr="00601BEE">
        <w:t>2568</w:t>
      </w:r>
      <w:r>
        <w:rPr>
          <w:cs/>
        </w:rPr>
        <w:t xml:space="preserve"> การลดทุนชำระแล้วดังกล่าวเป็นไปตามสัญญาก่อตั้งกองทรัสต์</w:t>
      </w:r>
    </w:p>
    <w:p w14:paraId="1AE94604" w14:textId="77777777" w:rsidR="00FB5A19" w:rsidRPr="00570548" w:rsidRDefault="00FB5A19" w:rsidP="00007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sz w:val="26"/>
          <w:szCs w:val="26"/>
        </w:rPr>
      </w:pPr>
    </w:p>
    <w:p w14:paraId="4E6DC445" w14:textId="318F09B8" w:rsidR="00FB5A19" w:rsidRDefault="00FB5A19" w:rsidP="00F545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29"/>
        <w:jc w:val="thaiDistribute"/>
      </w:pPr>
      <w:r>
        <w:rPr>
          <w:cs/>
        </w:rPr>
        <w:t xml:space="preserve">ในการประชุมคณะกรรมการการลงทุนด้านอสังหาริมทรัพย์ บริษัทหลักทรัพย์จัดการกองทุนรวม บัวหลวง จำกัด </w:t>
      </w:r>
      <w:r w:rsidR="00F54534">
        <w:br/>
      </w:r>
      <w:r>
        <w:rPr>
          <w:cs/>
        </w:rPr>
        <w:t xml:space="preserve">ในฐานะผู้จัดการกองทรัสต์เพื่อการลงทุนในสิทธิการเช่าอสังหาริมทรัพย์บัวหลวง ออฟฟิศ เมื่อวันที่ </w:t>
      </w:r>
      <w:r w:rsidR="00601BEE" w:rsidRPr="00601BEE">
        <w:t>15</w:t>
      </w:r>
      <w:r>
        <w:rPr>
          <w:cs/>
        </w:rPr>
        <w:t xml:space="preserve"> พฤษภาคม </w:t>
      </w:r>
      <w:r w:rsidR="00601BEE" w:rsidRPr="00601BEE">
        <w:t>2568</w:t>
      </w:r>
      <w:r>
        <w:rPr>
          <w:cs/>
        </w:rPr>
        <w:t xml:space="preserve"> คณะกรรมการได้มีมติลดทุนชำระแล้วของกองทรัสต์ โดยลดมูลค่าของหน่วยทรัสต์ในอัตราหน่วยละ </w:t>
      </w:r>
      <w:r w:rsidR="00F54534">
        <w:br/>
      </w:r>
      <w:r w:rsidR="00601BEE" w:rsidRPr="00601BEE">
        <w:t>0</w:t>
      </w:r>
      <w:r>
        <w:rPr>
          <w:cs/>
        </w:rPr>
        <w:t>.</w:t>
      </w:r>
      <w:r w:rsidR="00601BEE" w:rsidRPr="00601BEE">
        <w:t>0725</w:t>
      </w:r>
      <w:r>
        <w:rPr>
          <w:cs/>
        </w:rPr>
        <w:t xml:space="preserve"> บาท คิดเป็นจำนวนเงิน </w:t>
      </w:r>
      <w:r w:rsidR="00601BEE" w:rsidRPr="00601BEE">
        <w:t>26</w:t>
      </w:r>
      <w:r>
        <w:rPr>
          <w:cs/>
        </w:rPr>
        <w:t>.</w:t>
      </w:r>
      <w:r w:rsidR="00601BEE" w:rsidRPr="00601BEE">
        <w:t>74</w:t>
      </w:r>
      <w:r>
        <w:rPr>
          <w:cs/>
        </w:rPr>
        <w:t xml:space="preserve"> ล้านบาท โดยได้จ่ายคืนเงินจากการลดทุนชำระแล้วให้แก่ผู้ถือหน่วยทรัสต์แล้ว</w:t>
      </w:r>
      <w:r w:rsidR="00FC3955">
        <w:rPr>
          <w:cs/>
        </w:rPr>
        <w:br/>
      </w:r>
      <w:r>
        <w:rPr>
          <w:cs/>
        </w:rPr>
        <w:t xml:space="preserve">ในเดือนมิถุนายน </w:t>
      </w:r>
      <w:r w:rsidR="00601BEE" w:rsidRPr="00601BEE">
        <w:t>2568</w:t>
      </w:r>
      <w:r>
        <w:rPr>
          <w:cs/>
        </w:rPr>
        <w:t xml:space="preserve"> การลดทุนชำระแล้วดังกล่าวเป็นไปตามสัญญาก่อตั้งกองทรัสต์</w:t>
      </w:r>
    </w:p>
    <w:p w14:paraId="35046DDF" w14:textId="77777777" w:rsidR="00007307" w:rsidRPr="00570548" w:rsidRDefault="00007307" w:rsidP="00007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sz w:val="26"/>
          <w:szCs w:val="26"/>
        </w:rPr>
      </w:pPr>
    </w:p>
    <w:p w14:paraId="6CF2F6B9" w14:textId="5774B67A" w:rsidR="002B43CC" w:rsidRDefault="00FB5A19" w:rsidP="00F545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29"/>
        <w:jc w:val="thaiDistribute"/>
      </w:pPr>
      <w:r>
        <w:rPr>
          <w:cs/>
        </w:rPr>
        <w:t xml:space="preserve">ในการประชุมคณะกรรมการการลงทุนด้านอสังหาริมทรัพย์ บริษัทหลักทรัพย์จัดการกองทุนรวม บัวหลวง จำกัด </w:t>
      </w:r>
      <w:r w:rsidR="00F54534">
        <w:br/>
      </w:r>
      <w:r>
        <w:rPr>
          <w:cs/>
        </w:rPr>
        <w:t xml:space="preserve">ในฐานะผู้จัดการกองทรัสต์เพื่อการลงทุนในสิทธิการเช่าอสังหาริมทรัพย์บัวหลวง ออฟฟิศ เมื่อวันที่ </w:t>
      </w:r>
      <w:r w:rsidR="00601BEE" w:rsidRPr="00601BEE">
        <w:t>14</w:t>
      </w:r>
      <w:r>
        <w:rPr>
          <w:cs/>
        </w:rPr>
        <w:t xml:space="preserve"> สิงหาคม </w:t>
      </w:r>
      <w:r w:rsidR="00601BEE" w:rsidRPr="00601BEE">
        <w:t>2568</w:t>
      </w:r>
      <w:r>
        <w:rPr>
          <w:cs/>
        </w:rPr>
        <w:t xml:space="preserve"> คณะกรรมการได้มีมติลดทุนชำระแล้วของกองทรัสต์ โดยลดมูลค่าของหน่วยทรัสต์ในอัตราหน่วยละ </w:t>
      </w:r>
      <w:r w:rsidR="00F54534">
        <w:br/>
      </w:r>
      <w:r w:rsidR="00601BEE" w:rsidRPr="00601BEE">
        <w:t>0</w:t>
      </w:r>
      <w:r>
        <w:rPr>
          <w:cs/>
        </w:rPr>
        <w:t>.</w:t>
      </w:r>
      <w:r w:rsidR="00601BEE" w:rsidRPr="00601BEE">
        <w:t>0333</w:t>
      </w:r>
      <w:r>
        <w:rPr>
          <w:cs/>
        </w:rPr>
        <w:t xml:space="preserve"> บาท คิดเป็นจำนวนเงิน </w:t>
      </w:r>
      <w:r w:rsidR="00601BEE" w:rsidRPr="00601BEE">
        <w:t>12</w:t>
      </w:r>
      <w:r>
        <w:rPr>
          <w:cs/>
        </w:rPr>
        <w:t>.</w:t>
      </w:r>
      <w:r w:rsidR="00601BEE" w:rsidRPr="00601BEE">
        <w:t>28</w:t>
      </w:r>
      <w:r>
        <w:rPr>
          <w:cs/>
        </w:rPr>
        <w:t xml:space="preserve"> ล้านบาท โดยได้จ่ายคืนเงินจากการลดทุนชำระแล้วให้แก่ผู้ถือหน่วยทรัสต์แล้ว</w:t>
      </w:r>
      <w:r w:rsidR="00FC3955">
        <w:rPr>
          <w:cs/>
        </w:rPr>
        <w:br/>
      </w:r>
      <w:r>
        <w:rPr>
          <w:cs/>
        </w:rPr>
        <w:t xml:space="preserve">ในเดือนกันยายน </w:t>
      </w:r>
      <w:r w:rsidR="00601BEE" w:rsidRPr="00601BEE">
        <w:t>2568</w:t>
      </w:r>
      <w:r>
        <w:rPr>
          <w:cs/>
        </w:rPr>
        <w:t xml:space="preserve"> การลดทุนชำระแล้วดังกล่าวเป็นไปตามสัญญาก่อตั้งกองทรัสต์</w:t>
      </w:r>
    </w:p>
    <w:p w14:paraId="32CF8A5F" w14:textId="7156B2B1" w:rsidR="00C3375F" w:rsidRPr="00D92303" w:rsidRDefault="00601BEE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b/>
          <w:bCs/>
        </w:rPr>
      </w:pPr>
      <w:r w:rsidRPr="00601BEE">
        <w:rPr>
          <w:b/>
          <w:bCs/>
        </w:rPr>
        <w:t>1</w:t>
      </w:r>
      <w:r w:rsidR="000C5DD5">
        <w:rPr>
          <w:b/>
          <w:bCs/>
        </w:rPr>
        <w:t>2</w:t>
      </w:r>
      <w:r w:rsidR="00C3375F" w:rsidRPr="00D92303">
        <w:rPr>
          <w:b/>
          <w:bCs/>
        </w:rPr>
        <w:tab/>
      </w:r>
      <w:r w:rsidR="00344BB4" w:rsidRPr="00D92303">
        <w:rPr>
          <w:b/>
          <w:bCs/>
          <w:cs/>
        </w:rPr>
        <w:t>กำไร</w:t>
      </w:r>
      <w:r w:rsidR="002A1BB4" w:rsidRPr="00D92303">
        <w:rPr>
          <w:b/>
          <w:bCs/>
        </w:rPr>
        <w:t xml:space="preserve"> </w:t>
      </w:r>
      <w:r w:rsidR="002A1BB4" w:rsidRPr="00D92303">
        <w:rPr>
          <w:rFonts w:hint="cs"/>
          <w:b/>
          <w:bCs/>
          <w:cs/>
        </w:rPr>
        <w:t xml:space="preserve">(ขาดทุน) </w:t>
      </w:r>
      <w:r w:rsidR="00344BB4" w:rsidRPr="00D92303">
        <w:rPr>
          <w:b/>
          <w:bCs/>
          <w:cs/>
        </w:rPr>
        <w:t>สะสม</w:t>
      </w:r>
    </w:p>
    <w:p w14:paraId="5EFC1C67" w14:textId="77777777" w:rsidR="004072FA" w:rsidRPr="002B43CC" w:rsidRDefault="004072FA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rPr>
          <w:snapToGrid w:val="0"/>
          <w:lang w:eastAsia="th-TH"/>
        </w:rPr>
      </w:pPr>
    </w:p>
    <w:p w14:paraId="1B5F5992" w14:textId="0F2808EF" w:rsidR="00AB25BF" w:rsidRPr="00D92303" w:rsidRDefault="00910319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spacing w:val="0"/>
        </w:rPr>
      </w:pPr>
      <w:r w:rsidRPr="00D92303">
        <w:rPr>
          <w:spacing w:val="0"/>
          <w:cs/>
        </w:rPr>
        <w:t>รายการเคลื่อนไหวของกำไร</w:t>
      </w:r>
      <w:r w:rsidR="000E3DAF" w:rsidRPr="00D92303">
        <w:rPr>
          <w:rFonts w:hint="cs"/>
          <w:spacing w:val="0"/>
          <w:cs/>
        </w:rPr>
        <w:t xml:space="preserve"> (ขาดทุน) </w:t>
      </w:r>
      <w:r w:rsidR="001B779C" w:rsidRPr="00D92303">
        <w:rPr>
          <w:spacing w:val="0"/>
          <w:cs/>
        </w:rPr>
        <w:t>สะสม</w:t>
      </w:r>
      <w:r w:rsidR="0015666E" w:rsidRPr="00D92303">
        <w:rPr>
          <w:spacing w:val="0"/>
          <w:cs/>
        </w:rPr>
        <w:t>สำหรับ</w:t>
      </w:r>
      <w:r w:rsidR="003954FF" w:rsidRPr="00D92303">
        <w:rPr>
          <w:spacing w:val="0"/>
          <w:cs/>
        </w:rPr>
        <w:t>ปีสิ้นสุดวันที่</w:t>
      </w:r>
      <w:r w:rsidR="00126BA9" w:rsidRPr="00D92303">
        <w:rPr>
          <w:spacing w:val="0"/>
          <w:cs/>
        </w:rPr>
        <w:t xml:space="preserve"> </w:t>
      </w:r>
      <w:r w:rsidR="00601BEE" w:rsidRPr="00601BEE">
        <w:rPr>
          <w:spacing w:val="0"/>
        </w:rPr>
        <w:t>31</w:t>
      </w:r>
      <w:r w:rsidR="003954FF" w:rsidRPr="00D92303">
        <w:rPr>
          <w:spacing w:val="0"/>
        </w:rPr>
        <w:t xml:space="preserve"> </w:t>
      </w:r>
      <w:r w:rsidR="003954FF" w:rsidRPr="00D92303">
        <w:rPr>
          <w:spacing w:val="0"/>
          <w:cs/>
        </w:rPr>
        <w:t>ธันวาคม</w:t>
      </w:r>
      <w:r w:rsidR="00253832" w:rsidRPr="00D92303">
        <w:rPr>
          <w:spacing w:val="0"/>
        </w:rPr>
        <w:t xml:space="preserve"> </w:t>
      </w:r>
      <w:r w:rsidR="00601BEE" w:rsidRPr="00601BEE">
        <w:rPr>
          <w:spacing w:val="0"/>
        </w:rPr>
        <w:t>2</w:t>
      </w:r>
      <w:r w:rsidR="00536D35" w:rsidRPr="00D92303">
        <w:rPr>
          <w:spacing w:val="0"/>
        </w:rPr>
        <w:t>56</w:t>
      </w:r>
      <w:r w:rsidR="00FE1069">
        <w:rPr>
          <w:spacing w:val="0"/>
        </w:rPr>
        <w:t>8</w:t>
      </w:r>
      <w:r w:rsidR="00253832" w:rsidRPr="00D92303">
        <w:rPr>
          <w:spacing w:val="0"/>
        </w:rPr>
        <w:t xml:space="preserve"> </w:t>
      </w:r>
      <w:r w:rsidR="00253832" w:rsidRPr="00D92303">
        <w:rPr>
          <w:rFonts w:hint="cs"/>
          <w:spacing w:val="0"/>
          <w:cs/>
        </w:rPr>
        <w:t xml:space="preserve">และ </w:t>
      </w:r>
      <w:r w:rsidR="00601BEE" w:rsidRPr="00601BEE">
        <w:rPr>
          <w:spacing w:val="0"/>
        </w:rPr>
        <w:t>2</w:t>
      </w:r>
      <w:r w:rsidR="00536D35" w:rsidRPr="00D92303">
        <w:rPr>
          <w:spacing w:val="0"/>
        </w:rPr>
        <w:t>56</w:t>
      </w:r>
      <w:r w:rsidR="00FE1069">
        <w:rPr>
          <w:spacing w:val="0"/>
        </w:rPr>
        <w:t>7</w:t>
      </w:r>
      <w:r w:rsidR="00253832" w:rsidRPr="00D92303">
        <w:rPr>
          <w:spacing w:val="0"/>
        </w:rPr>
        <w:t xml:space="preserve"> </w:t>
      </w:r>
      <w:r w:rsidR="00126BA9" w:rsidRPr="00D92303">
        <w:rPr>
          <w:spacing w:val="0"/>
          <w:cs/>
        </w:rPr>
        <w:t>มีดังนี้</w:t>
      </w:r>
    </w:p>
    <w:p w14:paraId="5600380F" w14:textId="61738811" w:rsidR="009A1A85" w:rsidRPr="002B43CC" w:rsidRDefault="009A1A85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rPr>
          <w:snapToGrid w:val="0"/>
          <w:lang w:eastAsia="th-TH"/>
        </w:rPr>
      </w:pPr>
    </w:p>
    <w:tbl>
      <w:tblPr>
        <w:tblW w:w="931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900"/>
        <w:gridCol w:w="1351"/>
        <w:gridCol w:w="270"/>
        <w:gridCol w:w="1393"/>
      </w:tblGrid>
      <w:tr w:rsidR="00AA1FEB" w:rsidRPr="00D92303" w14:paraId="7CEA3AE6" w14:textId="77777777" w:rsidTr="00553EAC">
        <w:trPr>
          <w:trHeight w:hRule="exact" w:val="389"/>
        </w:trPr>
        <w:tc>
          <w:tcPr>
            <w:tcW w:w="2899" w:type="pct"/>
          </w:tcPr>
          <w:p w14:paraId="6AA3ED9A" w14:textId="77777777" w:rsidR="009A1A85" w:rsidRPr="00D92303" w:rsidRDefault="009A1A85" w:rsidP="00D92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</w:pPr>
          </w:p>
        </w:tc>
        <w:tc>
          <w:tcPr>
            <w:tcW w:w="483" w:type="pct"/>
          </w:tcPr>
          <w:p w14:paraId="2DDF1B51" w14:textId="77777777" w:rsidR="009A1A85" w:rsidRPr="00D92303" w:rsidRDefault="009A1A85" w:rsidP="00D92303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240" w:lineRule="auto"/>
              <w:ind w:left="-109" w:right="-107"/>
              <w:jc w:val="center"/>
              <w:rPr>
                <w:i/>
                <w:iCs/>
                <w:cs/>
              </w:rPr>
            </w:pPr>
            <w:r w:rsidRPr="00D92303">
              <w:rPr>
                <w:i/>
                <w:iCs/>
                <w:cs/>
              </w:rPr>
              <w:t>หมายเหตุ</w:t>
            </w:r>
          </w:p>
        </w:tc>
        <w:tc>
          <w:tcPr>
            <w:tcW w:w="725" w:type="pct"/>
          </w:tcPr>
          <w:p w14:paraId="6327BB41" w14:textId="080C3B53" w:rsidR="009A1A85" w:rsidRPr="00D92303" w:rsidRDefault="00601BEE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</w:pPr>
            <w:r w:rsidRPr="00601BEE">
              <w:t>2</w:t>
            </w:r>
            <w:r w:rsidR="00536D35" w:rsidRPr="00D92303">
              <w:t>56</w:t>
            </w:r>
            <w:r w:rsidR="00FE1069">
              <w:t>8</w:t>
            </w:r>
          </w:p>
        </w:tc>
        <w:tc>
          <w:tcPr>
            <w:tcW w:w="145" w:type="pct"/>
          </w:tcPr>
          <w:p w14:paraId="06479BBC" w14:textId="77777777" w:rsidR="009A1A85" w:rsidRPr="00D92303" w:rsidRDefault="009A1A85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cs/>
              </w:rPr>
            </w:pPr>
          </w:p>
        </w:tc>
        <w:tc>
          <w:tcPr>
            <w:tcW w:w="748" w:type="pct"/>
          </w:tcPr>
          <w:p w14:paraId="042E3D17" w14:textId="0B828919" w:rsidR="009A1A85" w:rsidRPr="00D92303" w:rsidRDefault="00601BEE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spacing w:val="-8"/>
                <w:cs/>
              </w:rPr>
            </w:pPr>
            <w:r w:rsidRPr="00601BEE">
              <w:rPr>
                <w:spacing w:val="-8"/>
              </w:rPr>
              <w:t>2</w:t>
            </w:r>
            <w:r w:rsidR="00536D35" w:rsidRPr="00D92303">
              <w:rPr>
                <w:spacing w:val="-8"/>
              </w:rPr>
              <w:t>56</w:t>
            </w:r>
            <w:r w:rsidR="00FE1069">
              <w:rPr>
                <w:spacing w:val="-8"/>
              </w:rPr>
              <w:t>7</w:t>
            </w:r>
          </w:p>
        </w:tc>
      </w:tr>
      <w:tr w:rsidR="009A1A85" w:rsidRPr="00D92303" w14:paraId="3B569571" w14:textId="77777777" w:rsidTr="00553EAC">
        <w:trPr>
          <w:trHeight w:hRule="exact" w:val="389"/>
        </w:trPr>
        <w:tc>
          <w:tcPr>
            <w:tcW w:w="2899" w:type="pct"/>
          </w:tcPr>
          <w:p w14:paraId="40E27574" w14:textId="77777777" w:rsidR="009A1A85" w:rsidRPr="00D92303" w:rsidRDefault="009A1A85" w:rsidP="00D92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</w:pPr>
          </w:p>
        </w:tc>
        <w:tc>
          <w:tcPr>
            <w:tcW w:w="483" w:type="pct"/>
          </w:tcPr>
          <w:p w14:paraId="4AC0AC32" w14:textId="77777777" w:rsidR="009A1A85" w:rsidRPr="00D92303" w:rsidRDefault="009A1A85" w:rsidP="00D92303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240" w:lineRule="auto"/>
              <w:ind w:left="-109" w:right="-107"/>
              <w:jc w:val="center"/>
              <w:rPr>
                <w:i/>
                <w:iCs/>
                <w:cs/>
              </w:rPr>
            </w:pPr>
          </w:p>
        </w:tc>
        <w:tc>
          <w:tcPr>
            <w:tcW w:w="1618" w:type="pct"/>
            <w:gridSpan w:val="3"/>
          </w:tcPr>
          <w:p w14:paraId="5C9AD7D3" w14:textId="77777777" w:rsidR="009A1A85" w:rsidRPr="00D92303" w:rsidRDefault="009A1A85" w:rsidP="00D923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i/>
                <w:iCs/>
                <w:cs/>
              </w:rPr>
            </w:pPr>
            <w:r w:rsidRPr="00D92303">
              <w:rPr>
                <w:i/>
                <w:iCs/>
                <w:cs/>
              </w:rPr>
              <w:t>(พันบาท)</w:t>
            </w:r>
          </w:p>
        </w:tc>
      </w:tr>
      <w:tr w:rsidR="00FE1069" w:rsidRPr="00D92303" w14:paraId="57B23370" w14:textId="77777777" w:rsidTr="00553EAC">
        <w:trPr>
          <w:trHeight w:hRule="exact" w:val="389"/>
        </w:trPr>
        <w:tc>
          <w:tcPr>
            <w:tcW w:w="2899" w:type="pct"/>
          </w:tcPr>
          <w:p w14:paraId="03AFD716" w14:textId="62B0BDC3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cs/>
              </w:rPr>
            </w:pPr>
            <w:r w:rsidRPr="00D92303">
              <w:rPr>
                <w:cs/>
              </w:rPr>
              <w:t>ณ วัน</w:t>
            </w:r>
            <w:r w:rsidRPr="00D92303">
              <w:rPr>
                <w:rFonts w:hint="cs"/>
                <w:cs/>
              </w:rPr>
              <w:t xml:space="preserve">ที่ </w:t>
            </w:r>
            <w:r w:rsidR="00601BEE" w:rsidRPr="00601BEE">
              <w:t>1</w:t>
            </w:r>
            <w:r w:rsidRPr="00D92303">
              <w:t xml:space="preserve"> </w:t>
            </w:r>
            <w:r w:rsidRPr="00D92303">
              <w:rPr>
                <w:rFonts w:hint="cs"/>
                <w:cs/>
              </w:rPr>
              <w:t xml:space="preserve">มกราคม </w:t>
            </w:r>
          </w:p>
        </w:tc>
        <w:tc>
          <w:tcPr>
            <w:tcW w:w="483" w:type="pct"/>
          </w:tcPr>
          <w:p w14:paraId="0BDB21F7" w14:textId="77777777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7"/>
              <w:jc w:val="right"/>
            </w:pPr>
          </w:p>
        </w:tc>
        <w:tc>
          <w:tcPr>
            <w:tcW w:w="725" w:type="pct"/>
            <w:tcBorders>
              <w:top w:val="nil"/>
              <w:left w:val="nil"/>
              <w:right w:val="nil"/>
            </w:tcBorders>
          </w:tcPr>
          <w:p w14:paraId="70B2B255" w14:textId="1A9B43AD" w:rsidR="00FE1069" w:rsidRPr="00FE1069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4" w:right="-111"/>
            </w:pPr>
            <w:r w:rsidRPr="00FE1069">
              <w:t>(4</w:t>
            </w:r>
            <w:r w:rsidR="00601BEE" w:rsidRPr="00601BEE">
              <w:t>3</w:t>
            </w:r>
            <w:r w:rsidRPr="00FE1069">
              <w:t>,</w:t>
            </w:r>
            <w:r w:rsidR="00601BEE" w:rsidRPr="00601BEE">
              <w:t>0</w:t>
            </w:r>
            <w:r w:rsidRPr="00FE1069">
              <w:t>8</w:t>
            </w:r>
            <w:r w:rsidR="00601BEE" w:rsidRPr="00601BEE">
              <w:t>2</w:t>
            </w:r>
            <w:r w:rsidRPr="00FE1069">
              <w:t>)</w:t>
            </w:r>
          </w:p>
        </w:tc>
        <w:tc>
          <w:tcPr>
            <w:tcW w:w="145" w:type="pct"/>
          </w:tcPr>
          <w:p w14:paraId="12704A29" w14:textId="77777777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4" w:right="-111"/>
            </w:pPr>
          </w:p>
        </w:tc>
        <w:tc>
          <w:tcPr>
            <w:tcW w:w="748" w:type="pct"/>
            <w:tcBorders>
              <w:top w:val="nil"/>
              <w:left w:val="nil"/>
              <w:right w:val="nil"/>
            </w:tcBorders>
          </w:tcPr>
          <w:p w14:paraId="78D9D44B" w14:textId="35205E3F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4" w:right="-111"/>
            </w:pPr>
            <w:r w:rsidRPr="00D92303">
              <w:t>8</w:t>
            </w:r>
            <w:r w:rsidR="00601BEE" w:rsidRPr="00601BEE">
              <w:t>3</w:t>
            </w:r>
            <w:r w:rsidRPr="00D92303">
              <w:t>,89</w:t>
            </w:r>
            <w:r w:rsidR="00601BEE" w:rsidRPr="00601BEE">
              <w:t>0</w:t>
            </w:r>
          </w:p>
        </w:tc>
      </w:tr>
      <w:tr w:rsidR="004B4580" w:rsidRPr="00D92303" w14:paraId="5DCEB838" w14:textId="77777777" w:rsidTr="00553EAC">
        <w:trPr>
          <w:trHeight w:hRule="exact" w:val="389"/>
        </w:trPr>
        <w:tc>
          <w:tcPr>
            <w:tcW w:w="2899" w:type="pct"/>
          </w:tcPr>
          <w:p w14:paraId="6A6C22A1" w14:textId="3325B9A3" w:rsidR="004B4580" w:rsidRPr="00D92303" w:rsidRDefault="004B4580" w:rsidP="004B4580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792"/>
              </w:tabs>
              <w:spacing w:line="240" w:lineRule="auto"/>
              <w:ind w:left="432" w:right="29" w:hanging="432"/>
            </w:pPr>
            <w:r w:rsidRPr="00D92303">
              <w:rPr>
                <w:i/>
                <w:iCs/>
                <w:cs/>
              </w:rPr>
              <w:t xml:space="preserve">บวก </w:t>
            </w:r>
            <w:r w:rsidRPr="00D92303">
              <w:rPr>
                <w:cs/>
              </w:rPr>
              <w:t>กำไรจากการลงทุนสิทธิ</w:t>
            </w:r>
          </w:p>
        </w:tc>
        <w:tc>
          <w:tcPr>
            <w:tcW w:w="483" w:type="pct"/>
          </w:tcPr>
          <w:p w14:paraId="51797D9D" w14:textId="77777777" w:rsidR="004B4580" w:rsidRPr="00D92303" w:rsidRDefault="004B4580" w:rsidP="004B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7"/>
              <w:jc w:val="center"/>
              <w:rPr>
                <w:i/>
                <w:iCs/>
              </w:rPr>
            </w:pPr>
          </w:p>
        </w:tc>
        <w:tc>
          <w:tcPr>
            <w:tcW w:w="725" w:type="pct"/>
            <w:tcBorders>
              <w:top w:val="nil"/>
              <w:left w:val="nil"/>
              <w:right w:val="nil"/>
            </w:tcBorders>
          </w:tcPr>
          <w:p w14:paraId="3CD4C4EE" w14:textId="1A69CD7D" w:rsidR="004B4580" w:rsidRPr="00D92303" w:rsidRDefault="004B4580" w:rsidP="004B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4" w:right="-111"/>
              <w:rPr>
                <w:cs/>
              </w:rPr>
            </w:pPr>
            <w:r w:rsidRPr="00CE007E">
              <w:t xml:space="preserve"> </w:t>
            </w:r>
            <w:r w:rsidR="00601BEE" w:rsidRPr="00601BEE">
              <w:t>2</w:t>
            </w:r>
            <w:r w:rsidRPr="00CE007E">
              <w:t>98,77</w:t>
            </w:r>
            <w:r w:rsidR="00601BEE" w:rsidRPr="00601BEE">
              <w:t>1</w:t>
            </w:r>
            <w:r w:rsidRPr="00CE007E">
              <w:t xml:space="preserve"> </w:t>
            </w:r>
          </w:p>
        </w:tc>
        <w:tc>
          <w:tcPr>
            <w:tcW w:w="145" w:type="pct"/>
          </w:tcPr>
          <w:p w14:paraId="4993B095" w14:textId="77777777" w:rsidR="004B4580" w:rsidRPr="00D92303" w:rsidRDefault="004B4580" w:rsidP="004B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4" w:right="-111"/>
            </w:pPr>
          </w:p>
        </w:tc>
        <w:tc>
          <w:tcPr>
            <w:tcW w:w="748" w:type="pct"/>
            <w:tcBorders>
              <w:top w:val="nil"/>
              <w:left w:val="nil"/>
              <w:right w:val="nil"/>
            </w:tcBorders>
          </w:tcPr>
          <w:p w14:paraId="4DFF7F98" w14:textId="5B7A00E0" w:rsidR="004B4580" w:rsidRPr="00D92303" w:rsidRDefault="00601BEE" w:rsidP="004B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4" w:right="-111"/>
            </w:pPr>
            <w:r w:rsidRPr="00601BEE">
              <w:t>323</w:t>
            </w:r>
            <w:r w:rsidR="004B4580" w:rsidRPr="00D92303">
              <w:t>,48</w:t>
            </w:r>
            <w:r w:rsidR="004B4580">
              <w:t>7</w:t>
            </w:r>
          </w:p>
        </w:tc>
      </w:tr>
      <w:tr w:rsidR="004B4580" w:rsidRPr="00D92303" w14:paraId="0EC90D6B" w14:textId="77777777" w:rsidTr="00ED2774">
        <w:tc>
          <w:tcPr>
            <w:tcW w:w="2899" w:type="pct"/>
          </w:tcPr>
          <w:p w14:paraId="01B018E5" w14:textId="4E6D1155" w:rsidR="004B4580" w:rsidRPr="00D92303" w:rsidRDefault="004B4580" w:rsidP="004B4580">
            <w:pPr>
              <w:tabs>
                <w:tab w:val="clear" w:pos="227"/>
                <w:tab w:val="clear" w:pos="454"/>
                <w:tab w:val="clear" w:pos="680"/>
                <w:tab w:val="left" w:pos="429"/>
                <w:tab w:val="left" w:pos="720"/>
                <w:tab w:val="left" w:pos="792"/>
              </w:tabs>
              <w:spacing w:line="240" w:lineRule="auto"/>
              <w:ind w:left="702" w:right="-103" w:hanging="271"/>
            </w:pPr>
            <w:r w:rsidRPr="00D92303">
              <w:rPr>
                <w:rFonts w:hint="cs"/>
                <w:cs/>
              </w:rPr>
              <w:t>ขาดทุน</w:t>
            </w:r>
            <w:r w:rsidRPr="00D92303">
              <w:rPr>
                <w:cs/>
              </w:rPr>
              <w:t>สุทธิจากการเปลี่ยนแปลงใน</w:t>
            </w:r>
            <w:r w:rsidRPr="00D92303">
              <w:rPr>
                <w:spacing w:val="-10"/>
                <w:cs/>
              </w:rPr>
              <w:t>มูลค่ายุติธรรม</w:t>
            </w:r>
          </w:p>
          <w:p w14:paraId="5BB7C296" w14:textId="62344861" w:rsidR="004B4580" w:rsidRPr="00D92303" w:rsidRDefault="004B4580" w:rsidP="004B4580">
            <w:pPr>
              <w:tabs>
                <w:tab w:val="clear" w:pos="227"/>
                <w:tab w:val="clear" w:pos="454"/>
                <w:tab w:val="clear" w:pos="680"/>
                <w:tab w:val="left" w:pos="429"/>
                <w:tab w:val="left" w:pos="720"/>
                <w:tab w:val="left" w:pos="792"/>
              </w:tabs>
              <w:spacing w:line="240" w:lineRule="auto"/>
              <w:ind w:left="702" w:right="-103" w:hanging="271"/>
              <w:rPr>
                <w:spacing w:val="-10"/>
                <w:cs/>
              </w:rPr>
            </w:pPr>
            <w:r w:rsidRPr="00D92303">
              <w:rPr>
                <w:cs/>
              </w:rPr>
              <w:t xml:space="preserve">  </w:t>
            </w:r>
            <w:r w:rsidRPr="00D92303">
              <w:rPr>
                <w:spacing w:val="-10"/>
                <w:cs/>
              </w:rPr>
              <w:t>ของเงินลงทุนในสิทธิการเช่าอสังหาริมทรัพย์</w:t>
            </w:r>
          </w:p>
        </w:tc>
        <w:tc>
          <w:tcPr>
            <w:tcW w:w="483" w:type="pct"/>
          </w:tcPr>
          <w:p w14:paraId="33B0D394" w14:textId="77777777" w:rsidR="004B4580" w:rsidRPr="00D92303" w:rsidRDefault="004B4580" w:rsidP="004B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7"/>
              <w:jc w:val="center"/>
              <w:rPr>
                <w:i/>
                <w:iCs/>
              </w:rPr>
            </w:pPr>
          </w:p>
          <w:p w14:paraId="21B1B281" w14:textId="7A096845" w:rsidR="004B4580" w:rsidRPr="00D92303" w:rsidRDefault="004B4580" w:rsidP="004B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7"/>
              <w:jc w:val="center"/>
              <w:rPr>
                <w:i/>
                <w:iCs/>
              </w:rPr>
            </w:pPr>
            <w:r w:rsidRPr="00D92303">
              <w:rPr>
                <w:rFonts w:hint="cs"/>
                <w:i/>
                <w:iCs/>
              </w:rPr>
              <w:t>6</w:t>
            </w:r>
          </w:p>
        </w:tc>
        <w:tc>
          <w:tcPr>
            <w:tcW w:w="725" w:type="pct"/>
            <w:tcBorders>
              <w:top w:val="nil"/>
              <w:left w:val="nil"/>
              <w:right w:val="nil"/>
            </w:tcBorders>
          </w:tcPr>
          <w:p w14:paraId="1B01551D" w14:textId="77777777" w:rsidR="004B4580" w:rsidRDefault="004B4580" w:rsidP="004B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4" w:right="-111"/>
            </w:pPr>
          </w:p>
          <w:p w14:paraId="2B3195E4" w14:textId="66017D1D" w:rsidR="004B4580" w:rsidRPr="00D92303" w:rsidRDefault="004B4580" w:rsidP="004B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4" w:right="-111"/>
            </w:pPr>
            <w:r w:rsidRPr="00CE007E">
              <w:t xml:space="preserve"> (46,</w:t>
            </w:r>
            <w:r w:rsidR="00601BEE" w:rsidRPr="00601BEE">
              <w:t>2</w:t>
            </w:r>
            <w:r w:rsidRPr="00CE007E">
              <w:t>8</w:t>
            </w:r>
            <w:r w:rsidR="00601BEE" w:rsidRPr="00601BEE">
              <w:t>0</w:t>
            </w:r>
            <w:r w:rsidRPr="00CE007E">
              <w:t>)</w:t>
            </w:r>
          </w:p>
        </w:tc>
        <w:tc>
          <w:tcPr>
            <w:tcW w:w="145" w:type="pct"/>
          </w:tcPr>
          <w:p w14:paraId="2850072C" w14:textId="77777777" w:rsidR="004B4580" w:rsidRPr="00D92303" w:rsidRDefault="004B4580" w:rsidP="004B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4" w:right="-111"/>
            </w:pPr>
          </w:p>
        </w:tc>
        <w:tc>
          <w:tcPr>
            <w:tcW w:w="748" w:type="pct"/>
            <w:tcBorders>
              <w:top w:val="nil"/>
              <w:left w:val="nil"/>
              <w:right w:val="nil"/>
            </w:tcBorders>
          </w:tcPr>
          <w:p w14:paraId="23A77ED5" w14:textId="77777777" w:rsidR="004B4580" w:rsidRPr="00D92303" w:rsidRDefault="004B4580" w:rsidP="004B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4" w:right="-111"/>
            </w:pPr>
          </w:p>
          <w:p w14:paraId="483405A3" w14:textId="43A0CE86" w:rsidR="004B4580" w:rsidRPr="00D92303" w:rsidRDefault="004B4580" w:rsidP="004B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4" w:right="-111"/>
            </w:pPr>
            <w:r w:rsidRPr="00D92303">
              <w:t>(</w:t>
            </w:r>
            <w:r w:rsidR="00601BEE" w:rsidRPr="00601BEE">
              <w:t>3</w:t>
            </w:r>
            <w:r w:rsidRPr="00D92303">
              <w:t>66,64</w:t>
            </w:r>
            <w:r w:rsidR="00601BEE" w:rsidRPr="00601BEE">
              <w:t>2</w:t>
            </w:r>
            <w:r w:rsidRPr="00D92303">
              <w:t>)</w:t>
            </w:r>
          </w:p>
        </w:tc>
      </w:tr>
      <w:tr w:rsidR="004B4580" w:rsidRPr="00D92303" w14:paraId="0F0B9C98" w14:textId="77777777" w:rsidTr="000E7E70">
        <w:tc>
          <w:tcPr>
            <w:tcW w:w="2899" w:type="pct"/>
          </w:tcPr>
          <w:p w14:paraId="35D49C70" w14:textId="3F1DDE11" w:rsidR="004B4580" w:rsidRPr="00D92303" w:rsidRDefault="004B4580" w:rsidP="004B4580">
            <w:pPr>
              <w:tabs>
                <w:tab w:val="clear" w:pos="227"/>
                <w:tab w:val="clear" w:pos="454"/>
                <w:tab w:val="clear" w:pos="680"/>
                <w:tab w:val="left" w:pos="429"/>
                <w:tab w:val="left" w:pos="720"/>
                <w:tab w:val="left" w:pos="792"/>
              </w:tabs>
              <w:spacing w:line="240" w:lineRule="auto"/>
              <w:ind w:left="702" w:right="-103" w:hanging="271"/>
            </w:pPr>
            <w:r w:rsidRPr="00D92303">
              <w:rPr>
                <w:rFonts w:hint="cs"/>
                <w:cs/>
              </w:rPr>
              <w:t>กำไร</w:t>
            </w:r>
            <w:r w:rsidRPr="00D92303">
              <w:rPr>
                <w:cs/>
              </w:rPr>
              <w:t>สุทธิจากการเปลี่ยนแปลงในมูลค่ายุติธรรมของ</w:t>
            </w:r>
          </w:p>
          <w:p w14:paraId="3882533F" w14:textId="04736E96" w:rsidR="004B4580" w:rsidRPr="00D92303" w:rsidRDefault="004B4580" w:rsidP="004B4580">
            <w:pPr>
              <w:tabs>
                <w:tab w:val="clear" w:pos="227"/>
                <w:tab w:val="clear" w:pos="454"/>
                <w:tab w:val="clear" w:pos="680"/>
                <w:tab w:val="left" w:pos="429"/>
                <w:tab w:val="left" w:pos="720"/>
                <w:tab w:val="left" w:pos="792"/>
              </w:tabs>
              <w:spacing w:line="240" w:lineRule="auto"/>
              <w:ind w:left="702" w:right="-103" w:hanging="271"/>
              <w:rPr>
                <w:cs/>
              </w:rPr>
            </w:pPr>
            <w:r w:rsidRPr="00D92303">
              <w:rPr>
                <w:cs/>
              </w:rPr>
              <w:t xml:space="preserve">  เงินลงทุน</w:t>
            </w:r>
            <w:r w:rsidRPr="00D92303">
              <w:rPr>
                <w:rFonts w:hint="cs"/>
                <w:cs/>
              </w:rPr>
              <w:t>ที่แสดงด้วยมูลค่ายุติธรรมผ่านกำไรหรือขาดทุน</w:t>
            </w:r>
          </w:p>
        </w:tc>
        <w:tc>
          <w:tcPr>
            <w:tcW w:w="483" w:type="pct"/>
          </w:tcPr>
          <w:p w14:paraId="7AC07A90" w14:textId="77777777" w:rsidR="004B4580" w:rsidRPr="00D92303" w:rsidRDefault="004B4580" w:rsidP="004B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7"/>
              <w:jc w:val="center"/>
              <w:rPr>
                <w:i/>
                <w:iCs/>
              </w:rPr>
            </w:pPr>
          </w:p>
          <w:p w14:paraId="452AEEFB" w14:textId="7513F690" w:rsidR="004B4580" w:rsidRPr="00D92303" w:rsidRDefault="004B4580" w:rsidP="004B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7"/>
              <w:jc w:val="center"/>
              <w:rPr>
                <w:i/>
                <w:iCs/>
              </w:rPr>
            </w:pPr>
            <w:r w:rsidRPr="00D92303">
              <w:rPr>
                <w:rFonts w:hint="cs"/>
                <w:i/>
                <w:iCs/>
              </w:rPr>
              <w:t>7</w:t>
            </w:r>
          </w:p>
        </w:tc>
        <w:tc>
          <w:tcPr>
            <w:tcW w:w="725" w:type="pct"/>
            <w:tcBorders>
              <w:top w:val="nil"/>
              <w:left w:val="nil"/>
              <w:right w:val="nil"/>
            </w:tcBorders>
          </w:tcPr>
          <w:p w14:paraId="7EB67BC4" w14:textId="77777777" w:rsidR="004B4580" w:rsidRDefault="004B4580" w:rsidP="004B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4" w:right="-111"/>
            </w:pPr>
          </w:p>
          <w:p w14:paraId="0E43BC2A" w14:textId="75C4D2D3" w:rsidR="004B4580" w:rsidRPr="00D92303" w:rsidRDefault="00601BEE" w:rsidP="004B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4" w:right="-111"/>
            </w:pPr>
            <w:r w:rsidRPr="00601BEE">
              <w:t>1</w:t>
            </w:r>
            <w:r w:rsidR="004B4580" w:rsidRPr="00CE007E">
              <w:t xml:space="preserve">4 </w:t>
            </w:r>
          </w:p>
        </w:tc>
        <w:tc>
          <w:tcPr>
            <w:tcW w:w="145" w:type="pct"/>
          </w:tcPr>
          <w:p w14:paraId="57964317" w14:textId="77777777" w:rsidR="004B4580" w:rsidRPr="00D92303" w:rsidRDefault="004B4580" w:rsidP="004B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4" w:right="-111"/>
            </w:pPr>
          </w:p>
        </w:tc>
        <w:tc>
          <w:tcPr>
            <w:tcW w:w="748" w:type="pct"/>
            <w:tcBorders>
              <w:top w:val="nil"/>
              <w:left w:val="nil"/>
              <w:right w:val="nil"/>
            </w:tcBorders>
          </w:tcPr>
          <w:p w14:paraId="5F871EAB" w14:textId="77777777" w:rsidR="004B4580" w:rsidRPr="00D92303" w:rsidRDefault="004B4580" w:rsidP="004B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4" w:right="-111"/>
            </w:pPr>
          </w:p>
          <w:p w14:paraId="0E37D5A4" w14:textId="25DE1809" w:rsidR="004B4580" w:rsidRPr="00D92303" w:rsidRDefault="004B4580" w:rsidP="004B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4" w:right="-111"/>
            </w:pPr>
            <w:r w:rsidRPr="00D92303">
              <w:t>7</w:t>
            </w:r>
            <w:r w:rsidR="00601BEE" w:rsidRPr="00601BEE">
              <w:t>2</w:t>
            </w:r>
          </w:p>
        </w:tc>
      </w:tr>
      <w:tr w:rsidR="004B4580" w:rsidRPr="00D92303" w14:paraId="56AE3601" w14:textId="77777777" w:rsidTr="00553EAC">
        <w:trPr>
          <w:trHeight w:hRule="exact" w:val="389"/>
        </w:trPr>
        <w:tc>
          <w:tcPr>
            <w:tcW w:w="2899" w:type="pct"/>
          </w:tcPr>
          <w:p w14:paraId="5E7E198E" w14:textId="045709CF" w:rsidR="004B4580" w:rsidRPr="00D92303" w:rsidRDefault="004B4580" w:rsidP="004B4580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792"/>
              </w:tabs>
              <w:spacing w:line="240" w:lineRule="auto"/>
              <w:ind w:left="342" w:right="-103" w:hanging="360"/>
              <w:rPr>
                <w:cs/>
              </w:rPr>
            </w:pPr>
            <w:r w:rsidRPr="00D92303">
              <w:rPr>
                <w:i/>
                <w:iCs/>
                <w:cs/>
              </w:rPr>
              <w:t xml:space="preserve">หัก  </w:t>
            </w:r>
            <w:r w:rsidRPr="00D92303">
              <w:rPr>
                <w:cs/>
              </w:rPr>
              <w:t>การแบ่งปันส่วนทุนให้ผู้ถือหน่วยทรัสต์</w:t>
            </w:r>
          </w:p>
        </w:tc>
        <w:tc>
          <w:tcPr>
            <w:tcW w:w="483" w:type="pct"/>
          </w:tcPr>
          <w:p w14:paraId="77A647DA" w14:textId="0EF3E51A" w:rsidR="004B4580" w:rsidRPr="00D92303" w:rsidRDefault="00601BEE" w:rsidP="004B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7"/>
              <w:jc w:val="center"/>
              <w:rPr>
                <w:i/>
                <w:iCs/>
              </w:rPr>
            </w:pPr>
            <w:r w:rsidRPr="00601BEE">
              <w:rPr>
                <w:i/>
                <w:iCs/>
              </w:rPr>
              <w:t>1</w:t>
            </w:r>
            <w:r w:rsidR="004B4580" w:rsidRPr="00D92303">
              <w:rPr>
                <w:i/>
                <w:iCs/>
              </w:rPr>
              <w:t>4</w:t>
            </w:r>
          </w:p>
        </w:tc>
        <w:tc>
          <w:tcPr>
            <w:tcW w:w="725" w:type="pct"/>
            <w:tcBorders>
              <w:left w:val="nil"/>
              <w:right w:val="nil"/>
            </w:tcBorders>
          </w:tcPr>
          <w:p w14:paraId="411F7BA5" w14:textId="7CD3BEA0" w:rsidR="004B4580" w:rsidRPr="00D92303" w:rsidRDefault="004B4580" w:rsidP="004B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4" w:right="-111"/>
            </w:pPr>
            <w:r w:rsidRPr="00CE007E">
              <w:t xml:space="preserve"> (</w:t>
            </w:r>
            <w:r w:rsidR="00601BEE" w:rsidRPr="00601BEE">
              <w:t>1</w:t>
            </w:r>
            <w:r w:rsidRPr="00CE007E">
              <w:t>4</w:t>
            </w:r>
            <w:r w:rsidR="00601BEE" w:rsidRPr="00601BEE">
              <w:t>1</w:t>
            </w:r>
            <w:r w:rsidRPr="00CE007E">
              <w:t>,796)</w:t>
            </w:r>
          </w:p>
        </w:tc>
        <w:tc>
          <w:tcPr>
            <w:tcW w:w="145" w:type="pct"/>
          </w:tcPr>
          <w:p w14:paraId="6FD72FBF" w14:textId="77777777" w:rsidR="004B4580" w:rsidRPr="00D92303" w:rsidRDefault="004B4580" w:rsidP="004B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4" w:right="-111"/>
            </w:pPr>
          </w:p>
        </w:tc>
        <w:tc>
          <w:tcPr>
            <w:tcW w:w="748" w:type="pct"/>
            <w:tcBorders>
              <w:left w:val="nil"/>
              <w:right w:val="nil"/>
            </w:tcBorders>
          </w:tcPr>
          <w:p w14:paraId="638093AD" w14:textId="5C167BBF" w:rsidR="004B4580" w:rsidRPr="00D92303" w:rsidRDefault="004B4580" w:rsidP="004B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4" w:right="-111"/>
            </w:pPr>
            <w:r w:rsidRPr="00D92303">
              <w:t>(8</w:t>
            </w:r>
            <w:r w:rsidR="00601BEE" w:rsidRPr="00601BEE">
              <w:t>3</w:t>
            </w:r>
            <w:r w:rsidRPr="00D92303">
              <w:t>,889)</w:t>
            </w:r>
          </w:p>
        </w:tc>
      </w:tr>
      <w:tr w:rsidR="00FE1069" w:rsidRPr="00D92303" w14:paraId="02698F53" w14:textId="77777777" w:rsidTr="00553EAC">
        <w:trPr>
          <w:trHeight w:hRule="exact" w:val="389"/>
        </w:trPr>
        <w:tc>
          <w:tcPr>
            <w:tcW w:w="2899" w:type="pct"/>
          </w:tcPr>
          <w:p w14:paraId="745A9C40" w14:textId="4F102E08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left" w:pos="432"/>
                <w:tab w:val="left" w:pos="720"/>
              </w:tabs>
              <w:spacing w:line="240" w:lineRule="auto"/>
              <w:ind w:right="29"/>
              <w:rPr>
                <w:b/>
                <w:bCs/>
                <w:cs/>
              </w:rPr>
            </w:pPr>
            <w:r w:rsidRPr="00D92303">
              <w:rPr>
                <w:b/>
                <w:bCs/>
                <w:cs/>
              </w:rPr>
              <w:t>ณ วัน</w:t>
            </w:r>
            <w:r w:rsidRPr="00D92303">
              <w:rPr>
                <w:rFonts w:hint="cs"/>
                <w:b/>
                <w:bCs/>
                <w:cs/>
              </w:rPr>
              <w:t xml:space="preserve">ที่ </w:t>
            </w:r>
            <w:r w:rsidR="00601BEE" w:rsidRPr="00601BEE">
              <w:rPr>
                <w:b/>
                <w:bCs/>
              </w:rPr>
              <w:t>31</w:t>
            </w:r>
            <w:r w:rsidRPr="00D92303">
              <w:rPr>
                <w:b/>
                <w:bCs/>
              </w:rPr>
              <w:t xml:space="preserve"> </w:t>
            </w:r>
            <w:r w:rsidRPr="00D92303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483" w:type="pct"/>
          </w:tcPr>
          <w:p w14:paraId="532945ED" w14:textId="77777777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9" w:right="-107"/>
              <w:rPr>
                <w:b/>
                <w:b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6C668B" w14:textId="23607FD1" w:rsidR="00FE1069" w:rsidRPr="00D92303" w:rsidRDefault="00F65433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4" w:right="-111"/>
              <w:rPr>
                <w:b/>
                <w:bCs/>
              </w:rPr>
            </w:pPr>
            <w:r>
              <w:rPr>
                <w:b/>
                <w:bCs/>
              </w:rPr>
              <w:t>67,6</w:t>
            </w:r>
            <w:r w:rsidR="00601BEE" w:rsidRPr="00601BEE">
              <w:rPr>
                <w:b/>
                <w:bCs/>
              </w:rPr>
              <w:t>2</w:t>
            </w:r>
            <w:r>
              <w:rPr>
                <w:b/>
                <w:bCs/>
              </w:rPr>
              <w:t>7</w:t>
            </w:r>
          </w:p>
        </w:tc>
        <w:tc>
          <w:tcPr>
            <w:tcW w:w="145" w:type="pct"/>
          </w:tcPr>
          <w:p w14:paraId="66A6CD58" w14:textId="77777777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4" w:right="-111"/>
              <w:rPr>
                <w:b/>
                <w:bCs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2083B5" w14:textId="5D84E1BF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4" w:right="-111"/>
              <w:rPr>
                <w:b/>
                <w:bCs/>
              </w:rPr>
            </w:pPr>
            <w:r w:rsidRPr="00D92303">
              <w:rPr>
                <w:b/>
                <w:bCs/>
              </w:rPr>
              <w:t>(4</w:t>
            </w:r>
            <w:r w:rsidR="00601BEE" w:rsidRPr="00601BEE">
              <w:rPr>
                <w:b/>
                <w:bCs/>
              </w:rPr>
              <w:t>3</w:t>
            </w:r>
            <w:r w:rsidRPr="00D92303">
              <w:rPr>
                <w:b/>
                <w:bCs/>
              </w:rPr>
              <w:t>,</w:t>
            </w:r>
            <w:r w:rsidR="00601BEE" w:rsidRPr="00601BEE">
              <w:rPr>
                <w:b/>
                <w:bCs/>
              </w:rPr>
              <w:t>0</w:t>
            </w:r>
            <w:r w:rsidRPr="00D92303">
              <w:rPr>
                <w:b/>
                <w:bCs/>
              </w:rPr>
              <w:t>8</w:t>
            </w:r>
            <w:r w:rsidR="00601BEE" w:rsidRPr="00601BEE">
              <w:rPr>
                <w:b/>
                <w:bCs/>
              </w:rPr>
              <w:t>2</w:t>
            </w:r>
            <w:r w:rsidRPr="00D92303">
              <w:rPr>
                <w:b/>
                <w:bCs/>
              </w:rPr>
              <w:t>)</w:t>
            </w:r>
          </w:p>
        </w:tc>
      </w:tr>
    </w:tbl>
    <w:p w14:paraId="4A484E44" w14:textId="77777777" w:rsidR="00570548" w:rsidRDefault="00570548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9" w:hanging="540"/>
        <w:jc w:val="thaiDistribute"/>
        <w:rPr>
          <w:b/>
          <w:bCs/>
        </w:rPr>
      </w:pPr>
    </w:p>
    <w:p w14:paraId="7C886D6F" w14:textId="1F5D9EC2" w:rsidR="00374C8B" w:rsidRPr="00D92303" w:rsidRDefault="00601BEE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9" w:hanging="540"/>
        <w:jc w:val="thaiDistribute"/>
        <w:rPr>
          <w:b/>
          <w:bCs/>
        </w:rPr>
      </w:pPr>
      <w:r w:rsidRPr="00601BEE">
        <w:rPr>
          <w:b/>
          <w:bCs/>
        </w:rPr>
        <w:t>1</w:t>
      </w:r>
      <w:r w:rsidR="000C5DD5">
        <w:rPr>
          <w:b/>
          <w:bCs/>
        </w:rPr>
        <w:t>3</w:t>
      </w:r>
      <w:r w:rsidR="00374C8B" w:rsidRPr="00D92303">
        <w:rPr>
          <w:b/>
          <w:bCs/>
        </w:rPr>
        <w:tab/>
      </w:r>
      <w:r w:rsidR="00374C8B" w:rsidRPr="00D92303">
        <w:rPr>
          <w:b/>
          <w:bCs/>
          <w:cs/>
        </w:rPr>
        <w:t>ค่าใช้จ่าย</w:t>
      </w:r>
    </w:p>
    <w:p w14:paraId="18DB3DE3" w14:textId="77777777" w:rsidR="00374C8B" w:rsidRPr="002B43CC" w:rsidRDefault="00374C8B" w:rsidP="002B4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rPr>
          <w:snapToGrid w:val="0"/>
          <w:cs/>
          <w:lang w:eastAsia="th-TH"/>
        </w:rPr>
      </w:pPr>
    </w:p>
    <w:p w14:paraId="2DE1D9C0" w14:textId="77777777" w:rsidR="00374C8B" w:rsidRPr="00D92303" w:rsidRDefault="00374C8B" w:rsidP="00D92303">
      <w:pPr>
        <w:pStyle w:val="a6"/>
        <w:tabs>
          <w:tab w:val="left" w:pos="540"/>
        </w:tabs>
        <w:ind w:right="29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9230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(ก)</w:t>
      </w:r>
      <w:r w:rsidRPr="00D9230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ค่าธรรมเนียมการจัดการ</w:t>
      </w:r>
    </w:p>
    <w:p w14:paraId="4C6B5BA3" w14:textId="77777777" w:rsidR="00374C8B" w:rsidRPr="002B43CC" w:rsidRDefault="00374C8B" w:rsidP="002B4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rPr>
          <w:snapToGrid w:val="0"/>
          <w:lang w:eastAsia="th-TH"/>
        </w:rPr>
      </w:pPr>
    </w:p>
    <w:p w14:paraId="741E0CEE" w14:textId="4DB151B6" w:rsidR="00922190" w:rsidRPr="00BC52DD" w:rsidRDefault="00374C8B" w:rsidP="00BC52DD">
      <w:pPr>
        <w:tabs>
          <w:tab w:val="left" w:pos="2160"/>
        </w:tabs>
        <w:spacing w:line="240" w:lineRule="auto"/>
        <w:ind w:left="540"/>
        <w:jc w:val="thaiDistribute"/>
      </w:pPr>
      <w:r w:rsidRPr="00D92303">
        <w:rPr>
          <w:spacing w:val="-2"/>
          <w:cs/>
        </w:rPr>
        <w:t xml:space="preserve">ผู้จัดการกองทรัสต์จะได้รับค่าธรรมเนียมการบริหารจัดการกองทรัสต์เป็นรายเดือนในอัตราไม่เกินร้อยละ </w:t>
      </w:r>
      <w:r w:rsidR="00601BEE" w:rsidRPr="00601BEE">
        <w:rPr>
          <w:spacing w:val="-2"/>
        </w:rPr>
        <w:t>0</w:t>
      </w:r>
      <w:r w:rsidRPr="00D92303">
        <w:rPr>
          <w:spacing w:val="-2"/>
        </w:rPr>
        <w:t>.</w:t>
      </w:r>
      <w:r w:rsidR="00536D35" w:rsidRPr="00D92303">
        <w:rPr>
          <w:spacing w:val="-2"/>
        </w:rPr>
        <w:t>5</w:t>
      </w:r>
      <w:r w:rsidR="00601BEE" w:rsidRPr="00601BEE">
        <w:rPr>
          <w:spacing w:val="-2"/>
        </w:rPr>
        <w:t>0</w:t>
      </w:r>
      <w:r w:rsidRPr="00D92303">
        <w:rPr>
          <w:spacing w:val="-2"/>
          <w:cs/>
        </w:rPr>
        <w:t xml:space="preserve"> ต่อปี</w:t>
      </w:r>
      <w:r w:rsidRPr="00D92303">
        <w:rPr>
          <w:spacing w:val="-12"/>
        </w:rPr>
        <w:t xml:space="preserve"> </w:t>
      </w:r>
      <w:r w:rsidRPr="00D92303">
        <w:rPr>
          <w:cs/>
        </w:rPr>
        <w:t xml:space="preserve">ของมูลค่าสินทรัพย์รวม (ไม่รวมภาษีมูลค่าเพิ่ม ภาษีธุรกิจเฉพาะหรือภาษีอื่นใดในทำนองเดียวกัน) แต่ไม่น้อยกว่า </w:t>
      </w:r>
      <w:r w:rsidRPr="00D92303">
        <w:rPr>
          <w:cs/>
        </w:rPr>
        <w:br/>
      </w:r>
      <w:r w:rsidR="00536D35" w:rsidRPr="00D92303">
        <w:t>8</w:t>
      </w:r>
      <w:r w:rsidRPr="00D92303">
        <w:rPr>
          <w:cs/>
        </w:rPr>
        <w:t xml:space="preserve"> ล้านบาทต่อปี </w:t>
      </w:r>
    </w:p>
    <w:p w14:paraId="01D1840A" w14:textId="77777777" w:rsidR="00922190" w:rsidRPr="002B43CC" w:rsidRDefault="00922190" w:rsidP="002B4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rPr>
          <w:snapToGrid w:val="0"/>
          <w:lang w:eastAsia="th-TH"/>
        </w:rPr>
      </w:pPr>
    </w:p>
    <w:p w14:paraId="298D2708" w14:textId="2A6112EB" w:rsidR="00374C8B" w:rsidRPr="00D92303" w:rsidRDefault="00374C8B" w:rsidP="00D92303">
      <w:pPr>
        <w:pStyle w:val="a6"/>
        <w:tabs>
          <w:tab w:val="left" w:pos="540"/>
        </w:tabs>
        <w:ind w:right="29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9230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(ข)</w:t>
      </w:r>
      <w:r w:rsidRPr="00D9230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ค่าธรรมเนียมผู้ดูแลผลประโยชน์</w:t>
      </w:r>
    </w:p>
    <w:p w14:paraId="271F191A" w14:textId="77777777" w:rsidR="00374C8B" w:rsidRPr="002B43CC" w:rsidRDefault="00374C8B" w:rsidP="002B4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rPr>
          <w:snapToGrid w:val="0"/>
          <w:lang w:eastAsia="th-TH"/>
        </w:rPr>
      </w:pPr>
    </w:p>
    <w:p w14:paraId="26C0A26A" w14:textId="7D7CDC58" w:rsidR="00B43131" w:rsidRPr="00D92303" w:rsidRDefault="00374C8B" w:rsidP="00D92303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D92303">
        <w:rPr>
          <w:rFonts w:ascii="Angsana New" w:hAnsi="Angsana New" w:cs="Angsana New"/>
          <w:sz w:val="30"/>
          <w:szCs w:val="30"/>
          <w:cs/>
        </w:rPr>
        <w:t xml:space="preserve">ผู้ดูแลผลประโยชน์ของกองทรัสต์จะได้รับค่าธรรมเนียมเป็นรายเดือนในอัตราไม่เกินร้อยละ </w:t>
      </w:r>
      <w:r w:rsidR="00601BEE" w:rsidRPr="00601BEE">
        <w:rPr>
          <w:rFonts w:ascii="Angsana New" w:hAnsi="Angsana New" w:cs="Angsana New"/>
          <w:sz w:val="30"/>
          <w:szCs w:val="30"/>
          <w:lang w:val="en-US"/>
        </w:rPr>
        <w:t>0</w:t>
      </w:r>
      <w:r w:rsidRPr="00D92303">
        <w:rPr>
          <w:rFonts w:ascii="Angsana New" w:hAnsi="Angsana New" w:cs="Angsana New"/>
          <w:sz w:val="30"/>
          <w:szCs w:val="30"/>
          <w:lang w:val="en-US"/>
        </w:rPr>
        <w:t>.</w:t>
      </w:r>
      <w:r w:rsidR="00536D35" w:rsidRPr="00D92303">
        <w:rPr>
          <w:rFonts w:ascii="Angsana New" w:hAnsi="Angsana New" w:cs="Angsana New"/>
          <w:sz w:val="30"/>
          <w:szCs w:val="30"/>
          <w:lang w:val="en-US"/>
        </w:rPr>
        <w:t>5</w:t>
      </w:r>
      <w:r w:rsidR="00601BEE" w:rsidRPr="00601BEE">
        <w:rPr>
          <w:rFonts w:ascii="Angsana New" w:hAnsi="Angsana New" w:cs="Angsana New"/>
          <w:sz w:val="30"/>
          <w:szCs w:val="30"/>
          <w:lang w:val="en-US"/>
        </w:rPr>
        <w:t>0</w:t>
      </w:r>
      <w:r w:rsidRPr="00D9230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D92303">
        <w:rPr>
          <w:rFonts w:ascii="Angsana New" w:hAnsi="Angsana New" w:cs="Angsana New"/>
          <w:sz w:val="30"/>
          <w:szCs w:val="30"/>
          <w:cs/>
        </w:rPr>
        <w:t>ต่อปี ของมูลค่า</w:t>
      </w:r>
      <w:r w:rsidRPr="00D92303">
        <w:rPr>
          <w:rFonts w:ascii="Angsana New" w:hAnsi="Angsana New" w:cs="Angsana New"/>
          <w:spacing w:val="-6"/>
          <w:sz w:val="30"/>
          <w:szCs w:val="30"/>
          <w:cs/>
        </w:rPr>
        <w:t>สินทรัพย์รวม (ไม่รวมภาษีมูลค่าเพิ่ม ภาษีธุรกิจเฉพาะหรือภาษีอื่นใดในทำนองเดียวกัน) แต่ไม่น้อยกว่</w:t>
      </w:r>
      <w:r w:rsidR="00946995" w:rsidRPr="00D92303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า </w:t>
      </w:r>
      <w:r w:rsidR="00536D35" w:rsidRPr="00D92303">
        <w:rPr>
          <w:rFonts w:ascii="Angsana New" w:hAnsi="Angsana New" w:cs="Angsana New"/>
          <w:spacing w:val="-6"/>
          <w:sz w:val="30"/>
          <w:szCs w:val="30"/>
          <w:lang w:val="en-US"/>
        </w:rPr>
        <w:t>4</w:t>
      </w:r>
      <w:r w:rsidR="00946995" w:rsidRPr="00D92303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</w:t>
      </w:r>
      <w:r w:rsidRPr="00D92303">
        <w:rPr>
          <w:rFonts w:ascii="Angsana New" w:hAnsi="Angsana New" w:cs="Angsana New"/>
          <w:spacing w:val="-6"/>
          <w:sz w:val="30"/>
          <w:szCs w:val="30"/>
          <w:cs/>
        </w:rPr>
        <w:t>ล้านบาทต่อปี</w:t>
      </w:r>
    </w:p>
    <w:p w14:paraId="604A7040" w14:textId="77777777" w:rsidR="006662AD" w:rsidRPr="002B43CC" w:rsidRDefault="006662AD" w:rsidP="002B4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rPr>
          <w:snapToGrid w:val="0"/>
          <w:cs/>
          <w:lang w:eastAsia="th-TH"/>
        </w:rPr>
      </w:pPr>
    </w:p>
    <w:p w14:paraId="1ED76767" w14:textId="179CC3D2" w:rsidR="00374C8B" w:rsidRPr="00D92303" w:rsidRDefault="00374C8B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9" w:hanging="540"/>
        <w:jc w:val="thaiDistribute"/>
        <w:rPr>
          <w:b/>
          <w:bCs/>
          <w:i/>
          <w:iCs/>
        </w:rPr>
      </w:pPr>
      <w:r w:rsidRPr="00D92303">
        <w:rPr>
          <w:b/>
          <w:bCs/>
          <w:i/>
          <w:iCs/>
          <w:cs/>
        </w:rPr>
        <w:t>(ค)</w:t>
      </w:r>
      <w:r w:rsidRPr="00D92303">
        <w:rPr>
          <w:b/>
          <w:bCs/>
          <w:i/>
          <w:iCs/>
          <w:cs/>
        </w:rPr>
        <w:tab/>
        <w:t>ค่าธรรมเนียมนายทะเบียน</w:t>
      </w:r>
    </w:p>
    <w:p w14:paraId="48A694B6" w14:textId="77777777" w:rsidR="00374C8B" w:rsidRPr="002B43CC" w:rsidRDefault="00374C8B" w:rsidP="002B4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rPr>
          <w:snapToGrid w:val="0"/>
          <w:lang w:eastAsia="th-TH"/>
        </w:rPr>
      </w:pPr>
    </w:p>
    <w:p w14:paraId="39A3F018" w14:textId="2AA0312C" w:rsidR="00374C8B" w:rsidRDefault="00374C8B" w:rsidP="00D92303">
      <w:pPr>
        <w:pStyle w:val="a6"/>
        <w:ind w:left="540" w:right="29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92303">
        <w:rPr>
          <w:rFonts w:ascii="Angsana New" w:hAnsi="Angsana New" w:cs="Angsana New"/>
          <w:sz w:val="30"/>
          <w:szCs w:val="30"/>
          <w:cs/>
          <w:lang w:val="en-US"/>
        </w:rPr>
        <w:t xml:space="preserve">ค่าธรรมเนียมนายทะเบียนคำนวณเป็นรายปีในอัตราไม่เกินร้อยละ </w:t>
      </w:r>
      <w:r w:rsidR="00601BEE" w:rsidRPr="00601BEE">
        <w:rPr>
          <w:rFonts w:ascii="Angsana New" w:hAnsi="Angsana New" w:cs="Angsana New"/>
          <w:sz w:val="30"/>
          <w:szCs w:val="30"/>
          <w:lang w:val="en-US"/>
        </w:rPr>
        <w:t>0</w:t>
      </w:r>
      <w:r w:rsidRPr="00D92303">
        <w:rPr>
          <w:rFonts w:ascii="Angsana New" w:hAnsi="Angsana New" w:cs="Angsana New"/>
          <w:sz w:val="30"/>
          <w:szCs w:val="30"/>
          <w:lang w:val="en-US"/>
        </w:rPr>
        <w:t>.</w:t>
      </w:r>
      <w:r w:rsidR="00601BEE" w:rsidRPr="00601BEE">
        <w:rPr>
          <w:rFonts w:ascii="Angsana New" w:hAnsi="Angsana New" w:cs="Angsana New"/>
          <w:sz w:val="30"/>
          <w:szCs w:val="30"/>
          <w:lang w:val="en-US"/>
        </w:rPr>
        <w:t>0</w:t>
      </w:r>
      <w:r w:rsidR="00536D35" w:rsidRPr="00D92303">
        <w:rPr>
          <w:rFonts w:ascii="Angsana New" w:hAnsi="Angsana New" w:cs="Angsana New"/>
          <w:sz w:val="30"/>
          <w:szCs w:val="30"/>
          <w:lang w:val="en-US"/>
        </w:rPr>
        <w:t>5</w:t>
      </w:r>
      <w:r w:rsidRPr="00D9230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D92303">
        <w:rPr>
          <w:rFonts w:ascii="Angsana New" w:hAnsi="Angsana New" w:cs="Angsana New"/>
          <w:sz w:val="30"/>
          <w:szCs w:val="30"/>
          <w:cs/>
          <w:lang w:val="en-US"/>
        </w:rPr>
        <w:t xml:space="preserve">ต่อปี ของเงินทุนชำระแล้วของกองทรัสต์ </w:t>
      </w:r>
      <w:r w:rsidRPr="00D92303">
        <w:rPr>
          <w:rFonts w:ascii="Angsana New" w:hAnsi="Angsana New" w:cs="Angsana New"/>
          <w:sz w:val="30"/>
          <w:szCs w:val="30"/>
          <w:lang w:val="en-US"/>
        </w:rPr>
        <w:br/>
      </w:r>
      <w:r w:rsidRPr="00D92303">
        <w:rPr>
          <w:rFonts w:ascii="Angsana New" w:hAnsi="Angsana New" w:cs="Angsana New"/>
          <w:sz w:val="30"/>
          <w:szCs w:val="30"/>
          <w:cs/>
          <w:lang w:val="en-US"/>
        </w:rPr>
        <w:t>หรืออัตราอื่นใดที่นายทะเบียนกำหนด</w:t>
      </w:r>
    </w:p>
    <w:p w14:paraId="3C286B86" w14:textId="5E5F36AF" w:rsidR="00374C8B" w:rsidRPr="00D92303" w:rsidRDefault="00374C8B" w:rsidP="00D92303">
      <w:pPr>
        <w:pStyle w:val="a6"/>
        <w:tabs>
          <w:tab w:val="left" w:pos="540"/>
        </w:tabs>
        <w:ind w:right="29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9230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(ง)</w:t>
      </w:r>
      <w:r w:rsidRPr="00D9230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ค่าธรรมเนียมบริหารอสังหาริมทรัพย์</w:t>
      </w:r>
    </w:p>
    <w:p w14:paraId="75B1D83B" w14:textId="77777777" w:rsidR="00374C8B" w:rsidRPr="00775C81" w:rsidRDefault="00374C8B" w:rsidP="00775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rPr>
          <w:snapToGrid w:val="0"/>
          <w:lang w:eastAsia="th-TH"/>
        </w:rPr>
      </w:pPr>
    </w:p>
    <w:p w14:paraId="42C1467F" w14:textId="77777777" w:rsidR="00374C8B" w:rsidRPr="00D92303" w:rsidRDefault="00374C8B" w:rsidP="00D92303">
      <w:pPr>
        <w:pStyle w:val="a6"/>
        <w:tabs>
          <w:tab w:val="left" w:pos="540"/>
        </w:tabs>
        <w:ind w:right="29"/>
        <w:jc w:val="thaiDistribute"/>
        <w:rPr>
          <w:rFonts w:ascii="Angsana New" w:hAnsi="Angsana New" w:cs="Angsana New"/>
          <w:sz w:val="30"/>
          <w:szCs w:val="30"/>
        </w:rPr>
      </w:pPr>
      <w:r w:rsidRPr="00D92303">
        <w:rPr>
          <w:rFonts w:ascii="Angsana New" w:hAnsi="Angsana New" w:cs="Angsana New"/>
          <w:sz w:val="30"/>
          <w:szCs w:val="30"/>
          <w:cs/>
        </w:rPr>
        <w:tab/>
        <w:t>ผู้บริหารอสังหาริมทรัพย์จะได้รับค่าตอบแทนภายใต้สัญญาการเป็นผู้บริหารอสังหาริมทรัพย์</w:t>
      </w:r>
      <w:r w:rsidRPr="00D92303">
        <w:rPr>
          <w:rFonts w:ascii="Angsana New" w:hAnsi="Angsana New" w:cs="Angsana New"/>
          <w:sz w:val="30"/>
          <w:szCs w:val="30"/>
        </w:rPr>
        <w:t xml:space="preserve"> </w:t>
      </w:r>
      <w:r w:rsidRPr="00D92303">
        <w:rPr>
          <w:rFonts w:ascii="Angsana New" w:hAnsi="Angsana New" w:cs="Angsana New"/>
          <w:sz w:val="30"/>
          <w:szCs w:val="30"/>
          <w:cs/>
        </w:rPr>
        <w:t>ซึ่งสรุปได้ดังนี้</w:t>
      </w:r>
    </w:p>
    <w:p w14:paraId="0BBA41BE" w14:textId="77777777" w:rsidR="00374C8B" w:rsidRPr="00D47F7C" w:rsidRDefault="00374C8B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9" w:hanging="540"/>
        <w:jc w:val="thaiDistribute"/>
        <w:rPr>
          <w:sz w:val="20"/>
          <w:szCs w:val="20"/>
        </w:rPr>
      </w:pPr>
    </w:p>
    <w:p w14:paraId="0378D411" w14:textId="77777777" w:rsidR="00374C8B" w:rsidRPr="00D92303" w:rsidRDefault="00374C8B" w:rsidP="00D92303">
      <w:pPr>
        <w:numPr>
          <w:ilvl w:val="0"/>
          <w:numId w:val="5"/>
        </w:numPr>
        <w:tabs>
          <w:tab w:val="left" w:pos="2160"/>
        </w:tabs>
        <w:spacing w:line="240" w:lineRule="auto"/>
        <w:jc w:val="thaiDistribute"/>
      </w:pPr>
      <w:r w:rsidRPr="00D92303">
        <w:rPr>
          <w:cs/>
        </w:rPr>
        <w:t xml:space="preserve">ค่าธรรมเนียมอัตราพื้นฐาน </w:t>
      </w:r>
    </w:p>
    <w:p w14:paraId="4D6C52F0" w14:textId="77777777" w:rsidR="00374C8B" w:rsidRPr="00D47F7C" w:rsidRDefault="00374C8B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9" w:hanging="540"/>
        <w:jc w:val="thaiDistribute"/>
        <w:rPr>
          <w:sz w:val="20"/>
          <w:szCs w:val="20"/>
        </w:rPr>
      </w:pPr>
    </w:p>
    <w:p w14:paraId="4FB694F5" w14:textId="0903CFEF" w:rsidR="00374C8B" w:rsidRPr="00D92303" w:rsidRDefault="00374C8B" w:rsidP="00D92303">
      <w:pPr>
        <w:tabs>
          <w:tab w:val="clear" w:pos="454"/>
          <w:tab w:val="left" w:pos="720"/>
          <w:tab w:val="left" w:pos="2160"/>
        </w:tabs>
        <w:spacing w:line="240" w:lineRule="auto"/>
        <w:ind w:left="900"/>
        <w:jc w:val="thaiDistribute"/>
      </w:pPr>
      <w:r w:rsidRPr="00D92303">
        <w:rPr>
          <w:cs/>
        </w:rPr>
        <w:t xml:space="preserve">ไม่เกินร้อยละ </w:t>
      </w:r>
      <w:r w:rsidR="00601BEE" w:rsidRPr="00601BEE">
        <w:t>3</w:t>
      </w:r>
      <w:r w:rsidRPr="00D92303">
        <w:t xml:space="preserve"> </w:t>
      </w:r>
      <w:r w:rsidRPr="00D92303">
        <w:rPr>
          <w:cs/>
        </w:rPr>
        <w:t>ของรายได้จากการดำเนินงานสำหรับแต่ละโครงการ</w:t>
      </w:r>
    </w:p>
    <w:p w14:paraId="2A7D57B1" w14:textId="77777777" w:rsidR="00374C8B" w:rsidRPr="00D47F7C" w:rsidRDefault="00374C8B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9" w:hanging="540"/>
        <w:jc w:val="thaiDistribute"/>
        <w:rPr>
          <w:sz w:val="20"/>
          <w:szCs w:val="20"/>
          <w:cs/>
        </w:rPr>
      </w:pPr>
    </w:p>
    <w:p w14:paraId="2599EF3A" w14:textId="77777777" w:rsidR="00374C8B" w:rsidRPr="00D92303" w:rsidRDefault="00374C8B" w:rsidP="00D92303">
      <w:pPr>
        <w:numPr>
          <w:ilvl w:val="0"/>
          <w:numId w:val="5"/>
        </w:numPr>
        <w:tabs>
          <w:tab w:val="left" w:pos="2160"/>
        </w:tabs>
        <w:spacing w:line="240" w:lineRule="auto"/>
        <w:jc w:val="thaiDistribute"/>
      </w:pPr>
      <w:r w:rsidRPr="00D92303">
        <w:rPr>
          <w:cs/>
        </w:rPr>
        <w:t>ค่าธรรมเนียมพิเศษ</w:t>
      </w:r>
    </w:p>
    <w:p w14:paraId="1D7B5A51" w14:textId="77777777" w:rsidR="00374C8B" w:rsidRPr="00D47F7C" w:rsidRDefault="00374C8B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9" w:hanging="540"/>
        <w:jc w:val="thaiDistribute"/>
        <w:rPr>
          <w:sz w:val="20"/>
          <w:szCs w:val="20"/>
          <w:cs/>
        </w:rPr>
      </w:pPr>
    </w:p>
    <w:p w14:paraId="20448B87" w14:textId="1D2CEAE4" w:rsidR="00374C8B" w:rsidRPr="00D92303" w:rsidRDefault="00374C8B" w:rsidP="00D92303">
      <w:pPr>
        <w:tabs>
          <w:tab w:val="left" w:pos="2160"/>
        </w:tabs>
        <w:spacing w:line="240" w:lineRule="auto"/>
        <w:ind w:left="889"/>
        <w:jc w:val="thaiDistribute"/>
      </w:pPr>
      <w:r w:rsidRPr="00D92303">
        <w:rPr>
          <w:cs/>
        </w:rPr>
        <w:t xml:space="preserve">ไม่เกินร้อยละ </w:t>
      </w:r>
      <w:r w:rsidR="00601BEE" w:rsidRPr="00601BEE">
        <w:t>10</w:t>
      </w:r>
      <w:r w:rsidRPr="00D92303">
        <w:rPr>
          <w:cs/>
        </w:rPr>
        <w:t xml:space="preserve"> ของกำไรขั้นต้นจากอสังหาริมทรัพย์หลังปรับปรุง</w:t>
      </w:r>
    </w:p>
    <w:p w14:paraId="7F381B7A" w14:textId="77777777" w:rsidR="004C79D5" w:rsidRPr="00D47F7C" w:rsidRDefault="004C79D5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9" w:hanging="540"/>
        <w:jc w:val="thaiDistribute"/>
        <w:rPr>
          <w:sz w:val="20"/>
          <w:szCs w:val="20"/>
        </w:rPr>
      </w:pPr>
    </w:p>
    <w:p w14:paraId="7FB00F6A" w14:textId="50E5EBB8" w:rsidR="00374C8B" w:rsidRPr="00D92303" w:rsidRDefault="00374C8B" w:rsidP="00D92303">
      <w:pPr>
        <w:numPr>
          <w:ilvl w:val="0"/>
          <w:numId w:val="5"/>
        </w:numPr>
        <w:tabs>
          <w:tab w:val="left" w:pos="2160"/>
        </w:tabs>
        <w:spacing w:line="240" w:lineRule="auto"/>
        <w:jc w:val="thaiDistribute"/>
      </w:pPr>
      <w:r w:rsidRPr="00D92303">
        <w:rPr>
          <w:cs/>
        </w:rPr>
        <w:t xml:space="preserve">ค่าธรรมเนียมการบริการการทำสัญญา  </w:t>
      </w:r>
    </w:p>
    <w:p w14:paraId="4C22849D" w14:textId="77777777" w:rsidR="00374C8B" w:rsidRPr="00D47F7C" w:rsidRDefault="00374C8B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9" w:hanging="540"/>
        <w:jc w:val="thaiDistribute"/>
        <w:rPr>
          <w:sz w:val="20"/>
          <w:szCs w:val="20"/>
        </w:rPr>
      </w:pPr>
    </w:p>
    <w:p w14:paraId="5958EA19" w14:textId="04435519" w:rsidR="006662AD" w:rsidRPr="00D92303" w:rsidRDefault="00374C8B" w:rsidP="00D92303">
      <w:pPr>
        <w:tabs>
          <w:tab w:val="left" w:pos="2160"/>
        </w:tabs>
        <w:spacing w:line="240" w:lineRule="auto"/>
        <w:ind w:left="889"/>
        <w:jc w:val="thaiDistribute"/>
      </w:pPr>
      <w:r w:rsidRPr="00D92303">
        <w:rPr>
          <w:cs/>
        </w:rPr>
        <w:t xml:space="preserve">ไม่เกิน </w:t>
      </w:r>
      <w:r w:rsidR="00601BEE" w:rsidRPr="00601BEE">
        <w:t>3</w:t>
      </w:r>
      <w:r w:rsidRPr="00D92303">
        <w:t xml:space="preserve"> </w:t>
      </w:r>
      <w:r w:rsidRPr="00D92303">
        <w:rPr>
          <w:cs/>
        </w:rPr>
        <w:t>เดือนของรายได้ค่าเช่าพื้นที่ และ</w:t>
      </w:r>
      <w:r w:rsidRPr="00D92303">
        <w:t>/</w:t>
      </w:r>
      <w:r w:rsidRPr="00D92303">
        <w:rPr>
          <w:cs/>
        </w:rPr>
        <w:t xml:space="preserve"> หรือค่าบริการพื้นที่ สำหรับการเข้าทำสัญญาใหม่หรือการต่ออายุสัญญาเดิมเพื่อการเช่าหรือการให้บริการพื้นที่ รวมถึงการนำทรัพย์สินของกองทรัสต์จัดหาประโยชน์สำหรับกำหนดระยะเวลาตามสัญญา </w:t>
      </w:r>
      <w:r w:rsidR="00D47F7C">
        <w:t>6</w:t>
      </w:r>
      <w:r w:rsidRPr="00D92303">
        <w:t xml:space="preserve"> </w:t>
      </w:r>
      <w:r w:rsidRPr="00D92303">
        <w:rPr>
          <w:cs/>
        </w:rPr>
        <w:t>ปี และแปรผันตามระยะเวลาของสัญญา</w:t>
      </w:r>
    </w:p>
    <w:p w14:paraId="52D44DA9" w14:textId="14EDAE13" w:rsidR="0013546F" w:rsidRDefault="0013546F" w:rsidP="002B4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9" w:hanging="540"/>
        <w:jc w:val="thaiDistribute"/>
        <w:rPr>
          <w:sz w:val="20"/>
          <w:szCs w:val="20"/>
        </w:rPr>
      </w:pPr>
    </w:p>
    <w:p w14:paraId="31324414" w14:textId="4F0A870F" w:rsidR="00AB6429" w:rsidRPr="00D92303" w:rsidRDefault="00601BEE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9" w:hanging="540"/>
        <w:jc w:val="thaiDistribute"/>
        <w:rPr>
          <w:b/>
          <w:bCs/>
        </w:rPr>
      </w:pPr>
      <w:r w:rsidRPr="00601BEE">
        <w:rPr>
          <w:b/>
          <w:bCs/>
        </w:rPr>
        <w:t>1</w:t>
      </w:r>
      <w:r w:rsidR="000C5DD5">
        <w:rPr>
          <w:b/>
          <w:bCs/>
        </w:rPr>
        <w:t>4</w:t>
      </w:r>
      <w:r w:rsidR="00AB6429" w:rsidRPr="00D92303">
        <w:rPr>
          <w:b/>
          <w:bCs/>
        </w:rPr>
        <w:tab/>
      </w:r>
      <w:r w:rsidR="00AB6429" w:rsidRPr="00D92303">
        <w:rPr>
          <w:b/>
          <w:bCs/>
          <w:cs/>
        </w:rPr>
        <w:t>การ</w:t>
      </w:r>
      <w:r w:rsidR="007207AB" w:rsidRPr="00D92303">
        <w:rPr>
          <w:b/>
          <w:bCs/>
          <w:cs/>
        </w:rPr>
        <w:t>แบ่งปันส่วนทุน</w:t>
      </w:r>
      <w:r w:rsidR="00AB6429" w:rsidRPr="00D92303">
        <w:rPr>
          <w:b/>
          <w:bCs/>
          <w:cs/>
        </w:rPr>
        <w:t>ให้ผู้ถือหน่วยทรัสต์</w:t>
      </w:r>
    </w:p>
    <w:p w14:paraId="18713E5F" w14:textId="019634FF" w:rsidR="005F382B" w:rsidRPr="00D47F7C" w:rsidRDefault="005F382B" w:rsidP="002B4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9" w:hanging="540"/>
        <w:jc w:val="thaiDistribute"/>
        <w:rPr>
          <w:sz w:val="20"/>
          <w:szCs w:val="20"/>
        </w:rPr>
      </w:pPr>
    </w:p>
    <w:p w14:paraId="65E46204" w14:textId="3C6D40BF" w:rsidR="00D47F7C" w:rsidRPr="00D47F7C" w:rsidRDefault="00D47F7C" w:rsidP="00D47F7C">
      <w:pPr>
        <w:pStyle w:val="a6"/>
        <w:tabs>
          <w:tab w:val="left" w:pos="540"/>
        </w:tabs>
        <w:ind w:left="540" w:right="29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ในระหว่างปี </w:t>
      </w:r>
      <w:r w:rsidR="00601BEE" w:rsidRPr="00601BEE">
        <w:rPr>
          <w:rFonts w:ascii="Angsana New" w:hAnsi="Angsana New" w:cs="Angsana New"/>
          <w:sz w:val="30"/>
          <w:szCs w:val="30"/>
          <w:lang w:val="en-US"/>
        </w:rPr>
        <w:t>2</w:t>
      </w:r>
      <w:r>
        <w:rPr>
          <w:rFonts w:ascii="Angsana New" w:hAnsi="Angsana New" w:cs="Angsana New"/>
          <w:sz w:val="30"/>
          <w:szCs w:val="30"/>
          <w:lang w:val="en-US"/>
        </w:rPr>
        <w:t>56</w:t>
      </w:r>
      <w:r w:rsidR="00FE1069">
        <w:rPr>
          <w:rFonts w:ascii="Angsana New" w:hAnsi="Angsana New" w:cs="Angsana New"/>
          <w:sz w:val="30"/>
          <w:szCs w:val="30"/>
          <w:lang w:val="en-US"/>
        </w:rPr>
        <w:t>8</w:t>
      </w:r>
      <w:r>
        <w:rPr>
          <w:rFonts w:ascii="Angsana New" w:hAnsi="Angsana New" w:cs="Angsana New"/>
          <w:sz w:val="30"/>
          <w:szCs w:val="30"/>
          <w:lang w:val="en-US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และ </w:t>
      </w:r>
      <w:r w:rsidR="00601BEE" w:rsidRPr="00601BEE">
        <w:rPr>
          <w:rFonts w:ascii="Angsana New" w:hAnsi="Angsana New" w:cs="Angsana New"/>
          <w:sz w:val="30"/>
          <w:szCs w:val="30"/>
          <w:lang w:val="en-US"/>
        </w:rPr>
        <w:t>2</w:t>
      </w:r>
      <w:r>
        <w:rPr>
          <w:rFonts w:ascii="Angsana New" w:hAnsi="Angsana New" w:cs="Angsana New"/>
          <w:sz w:val="30"/>
          <w:szCs w:val="30"/>
          <w:lang w:val="en-US"/>
        </w:rPr>
        <w:t>56</w:t>
      </w:r>
      <w:r w:rsidR="00FE1069">
        <w:rPr>
          <w:rFonts w:ascii="Angsana New" w:hAnsi="Angsana New" w:cs="Angsana New"/>
          <w:sz w:val="30"/>
          <w:szCs w:val="30"/>
          <w:lang w:val="en-US"/>
        </w:rPr>
        <w:t xml:space="preserve">7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กองทรัสต์ได้มีการจ่ายเงินปันผลให้แก่ผู้ถือหน่วยทรัสต์ดังนี้</w:t>
      </w:r>
    </w:p>
    <w:p w14:paraId="56AC5869" w14:textId="77777777" w:rsidR="00D47F7C" w:rsidRPr="00D47F7C" w:rsidRDefault="00D47F7C" w:rsidP="00D47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9" w:hanging="540"/>
        <w:jc w:val="thaiDistribute"/>
        <w:rPr>
          <w:sz w:val="20"/>
          <w:szCs w:val="20"/>
        </w:rPr>
      </w:pPr>
    </w:p>
    <w:tbl>
      <w:tblPr>
        <w:tblW w:w="918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1800"/>
        <w:gridCol w:w="1710"/>
        <w:gridCol w:w="1440"/>
        <w:gridCol w:w="1268"/>
      </w:tblGrid>
      <w:tr w:rsidR="005F382B" w:rsidRPr="00D92303" w14:paraId="041C1A72" w14:textId="77777777" w:rsidTr="00B53E03">
        <w:tc>
          <w:tcPr>
            <w:tcW w:w="9188" w:type="dxa"/>
            <w:gridSpan w:val="5"/>
          </w:tcPr>
          <w:p w14:paraId="4B7289C5" w14:textId="13B7F693" w:rsidR="005F382B" w:rsidRPr="00D92303" w:rsidRDefault="005F382B" w:rsidP="00D92303">
            <w:pPr>
              <w:spacing w:line="240" w:lineRule="auto"/>
              <w:ind w:left="-117" w:right="-108"/>
              <w:jc w:val="center"/>
            </w:pPr>
            <w:r w:rsidRPr="00D92303">
              <w:rPr>
                <w:cs/>
                <w:lang w:val="en-GB"/>
              </w:rPr>
              <w:t>สำหรับ</w:t>
            </w:r>
            <w:r w:rsidR="002B43CC">
              <w:rPr>
                <w:rFonts w:hint="cs"/>
                <w:cs/>
                <w:lang w:val="en-GB"/>
              </w:rPr>
              <w:t>ปี</w:t>
            </w:r>
            <w:r w:rsidRPr="00D92303">
              <w:rPr>
                <w:cs/>
                <w:lang w:val="en-GB"/>
              </w:rPr>
              <w:t xml:space="preserve">สิ้นสุดวันที่ </w:t>
            </w:r>
            <w:r w:rsidR="00601BEE" w:rsidRPr="00601BEE">
              <w:t>31</w:t>
            </w:r>
            <w:r w:rsidRPr="00D92303">
              <w:t xml:space="preserve"> </w:t>
            </w:r>
            <w:r w:rsidRPr="00D92303">
              <w:rPr>
                <w:cs/>
              </w:rPr>
              <w:t xml:space="preserve">ธันวาคม </w:t>
            </w:r>
            <w:r w:rsidR="00601BEE" w:rsidRPr="00601BEE">
              <w:rPr>
                <w:color w:val="000000"/>
              </w:rPr>
              <w:t>2</w:t>
            </w:r>
            <w:r w:rsidRPr="00D92303">
              <w:rPr>
                <w:color w:val="000000"/>
              </w:rPr>
              <w:t>56</w:t>
            </w:r>
            <w:r w:rsidR="00FE1069">
              <w:rPr>
                <w:color w:val="000000"/>
              </w:rPr>
              <w:t>8</w:t>
            </w:r>
          </w:p>
        </w:tc>
      </w:tr>
      <w:tr w:rsidR="005F382B" w:rsidRPr="00D92303" w14:paraId="486741DC" w14:textId="77777777" w:rsidTr="00184F18">
        <w:tc>
          <w:tcPr>
            <w:tcW w:w="2970" w:type="dxa"/>
          </w:tcPr>
          <w:p w14:paraId="452F2CA7" w14:textId="77777777" w:rsidR="005F382B" w:rsidRPr="00D92303" w:rsidRDefault="005F382B" w:rsidP="00D92303">
            <w:pPr>
              <w:spacing w:line="240" w:lineRule="auto"/>
              <w:ind w:left="-108" w:right="-99"/>
              <w:jc w:val="center"/>
              <w:rPr>
                <w:lang w:val="en-GB"/>
              </w:rPr>
            </w:pPr>
            <w:r w:rsidRPr="00D92303">
              <w:rPr>
                <w:cs/>
                <w:lang w:val="en-GB"/>
              </w:rPr>
              <w:t>ผลการดำเนินงานสำหรับงวด</w:t>
            </w:r>
          </w:p>
        </w:tc>
        <w:tc>
          <w:tcPr>
            <w:tcW w:w="1800" w:type="dxa"/>
          </w:tcPr>
          <w:p w14:paraId="3DD0E713" w14:textId="77777777" w:rsidR="005F382B" w:rsidRPr="00D92303" w:rsidRDefault="005F382B" w:rsidP="00D92303">
            <w:pPr>
              <w:spacing w:line="240" w:lineRule="auto"/>
              <w:ind w:left="-117" w:right="-99"/>
              <w:jc w:val="center"/>
              <w:rPr>
                <w:lang w:val="en-GB"/>
              </w:rPr>
            </w:pPr>
            <w:r w:rsidRPr="00D92303">
              <w:rPr>
                <w:cs/>
                <w:lang w:val="en-GB"/>
              </w:rPr>
              <w:t>วันที่อนุมัติ</w:t>
            </w:r>
          </w:p>
        </w:tc>
        <w:tc>
          <w:tcPr>
            <w:tcW w:w="1710" w:type="dxa"/>
          </w:tcPr>
          <w:p w14:paraId="123D86AB" w14:textId="77777777" w:rsidR="005F382B" w:rsidRPr="00D92303" w:rsidRDefault="005F382B" w:rsidP="00D92303">
            <w:pPr>
              <w:spacing w:line="240" w:lineRule="auto"/>
              <w:ind w:left="-117" w:right="-117"/>
              <w:jc w:val="center"/>
              <w:rPr>
                <w:lang w:val="en-GB"/>
              </w:rPr>
            </w:pPr>
            <w:r w:rsidRPr="00D92303">
              <w:rPr>
                <w:cs/>
                <w:lang w:val="en-GB"/>
              </w:rPr>
              <w:t>วันที่จ่าย</w:t>
            </w:r>
          </w:p>
        </w:tc>
        <w:tc>
          <w:tcPr>
            <w:tcW w:w="1440" w:type="dxa"/>
          </w:tcPr>
          <w:p w14:paraId="5D63FB87" w14:textId="77777777" w:rsidR="005F382B" w:rsidRPr="00D92303" w:rsidRDefault="005F382B" w:rsidP="00D92303">
            <w:pPr>
              <w:spacing w:line="240" w:lineRule="auto"/>
              <w:ind w:right="-99"/>
              <w:jc w:val="center"/>
              <w:rPr>
                <w:cs/>
                <w:lang w:val="en-GB"/>
              </w:rPr>
            </w:pPr>
            <w:r w:rsidRPr="00D92303">
              <w:rPr>
                <w:cs/>
                <w:lang w:val="en-GB"/>
              </w:rPr>
              <w:t>มูลค่าต่อหน่วย</w:t>
            </w:r>
          </w:p>
        </w:tc>
        <w:tc>
          <w:tcPr>
            <w:tcW w:w="1268" w:type="dxa"/>
          </w:tcPr>
          <w:p w14:paraId="5FB546BA" w14:textId="77777777" w:rsidR="005F382B" w:rsidRPr="00D92303" w:rsidRDefault="005F382B" w:rsidP="00D92303">
            <w:pPr>
              <w:spacing w:line="240" w:lineRule="auto"/>
              <w:ind w:left="-117" w:right="-108"/>
              <w:jc w:val="center"/>
              <w:rPr>
                <w:lang w:val="en-GB"/>
              </w:rPr>
            </w:pPr>
            <w:r w:rsidRPr="00D92303">
              <w:rPr>
                <w:cs/>
                <w:lang w:val="en-GB"/>
              </w:rPr>
              <w:t>จำนวนเงิน</w:t>
            </w:r>
          </w:p>
        </w:tc>
      </w:tr>
      <w:tr w:rsidR="005F382B" w:rsidRPr="00D92303" w14:paraId="6B152805" w14:textId="77777777" w:rsidTr="00184F18">
        <w:tc>
          <w:tcPr>
            <w:tcW w:w="2970" w:type="dxa"/>
          </w:tcPr>
          <w:p w14:paraId="3C566B2A" w14:textId="77777777" w:rsidR="005F382B" w:rsidRPr="00D92303" w:rsidRDefault="005F382B" w:rsidP="00D92303">
            <w:pPr>
              <w:pStyle w:val="a"/>
              <w:tabs>
                <w:tab w:val="clear" w:pos="1080"/>
              </w:tabs>
              <w:ind w:left="-108" w:right="-99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1800" w:type="dxa"/>
          </w:tcPr>
          <w:p w14:paraId="5A5A06B8" w14:textId="77777777" w:rsidR="005F382B" w:rsidRPr="00D92303" w:rsidRDefault="005F382B" w:rsidP="00D92303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1710" w:type="dxa"/>
          </w:tcPr>
          <w:p w14:paraId="4AC0A03A" w14:textId="77777777" w:rsidR="005F382B" w:rsidRPr="00D92303" w:rsidRDefault="005F382B" w:rsidP="00D92303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5ACFB3AD" w14:textId="77777777" w:rsidR="005F382B" w:rsidRPr="00D92303" w:rsidRDefault="005F382B" w:rsidP="00D92303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="Angsana New" w:eastAsia="Cordia New" w:hAnsi="Angsana New" w:cs="Angsana New"/>
                <w:lang w:val="en-US"/>
              </w:rPr>
            </w:pPr>
            <w:r w:rsidRPr="00D92303">
              <w:rPr>
                <w:rFonts w:ascii="Angsana New" w:eastAsia="Cordia New" w:hAnsi="Angsana New" w:cs="Angsana New"/>
                <w:i/>
                <w:iCs/>
                <w:lang w:val="en-US"/>
              </w:rPr>
              <w:t>(</w:t>
            </w:r>
            <w:r w:rsidRPr="00D92303">
              <w:rPr>
                <w:rFonts w:ascii="Angsana New" w:eastAsia="Cordia New" w:hAnsi="Angsana New" w:cs="Angsana New"/>
                <w:i/>
                <w:iCs/>
                <w:cs/>
                <w:lang w:val="en-US"/>
              </w:rPr>
              <w:t>บาท)</w:t>
            </w:r>
          </w:p>
        </w:tc>
        <w:tc>
          <w:tcPr>
            <w:tcW w:w="1268" w:type="dxa"/>
          </w:tcPr>
          <w:p w14:paraId="6D2CCF2F" w14:textId="77777777" w:rsidR="005F382B" w:rsidRPr="00D92303" w:rsidRDefault="005F382B" w:rsidP="00D92303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="Angsana New" w:eastAsia="Cordia New" w:hAnsi="Angsana New" w:cs="Angsana New"/>
                <w:lang w:val="en-US"/>
              </w:rPr>
            </w:pPr>
            <w:r w:rsidRPr="00D92303">
              <w:rPr>
                <w:rFonts w:ascii="Angsana New" w:eastAsia="Cordia New" w:hAnsi="Angsana New" w:cs="Angsana New"/>
                <w:i/>
                <w:iCs/>
                <w:lang w:val="en-US"/>
              </w:rPr>
              <w:t>(</w:t>
            </w:r>
            <w:r w:rsidRPr="00D92303">
              <w:rPr>
                <w:rFonts w:ascii="Angsana New" w:eastAsia="Cordia New" w:hAnsi="Angsana New" w:cs="Angsana New"/>
                <w:i/>
                <w:iCs/>
                <w:cs/>
                <w:lang w:val="en-US"/>
              </w:rPr>
              <w:t>พันบาท)</w:t>
            </w:r>
          </w:p>
        </w:tc>
      </w:tr>
      <w:tr w:rsidR="00184F18" w:rsidRPr="00184F18" w14:paraId="222FB4DC" w14:textId="77777777" w:rsidTr="00622E2D">
        <w:tc>
          <w:tcPr>
            <w:tcW w:w="2970" w:type="dxa"/>
          </w:tcPr>
          <w:p w14:paraId="25AD4207" w14:textId="77D49A9C" w:rsidR="00184F18" w:rsidRPr="00184F18" w:rsidRDefault="00184F18" w:rsidP="00184F18">
            <w:pPr>
              <w:pStyle w:val="a"/>
              <w:tabs>
                <w:tab w:val="clear" w:pos="1080"/>
              </w:tabs>
              <w:ind w:right="-99"/>
              <w:rPr>
                <w:rFonts w:ascii="Angsana New" w:eastAsia="Cordia New" w:hAnsi="Angsana New" w:cs="Angsana New"/>
                <w:highlight w:val="yellow"/>
                <w:lang w:val="en-US"/>
              </w:rPr>
            </w:pPr>
            <w:r w:rsidRPr="00184F18">
              <w:rPr>
                <w:rFonts w:ascii="Angsana New" w:hAnsi="Angsana New" w:cs="Angsana New"/>
                <w:lang w:val="en-US"/>
              </w:rPr>
              <w:t xml:space="preserve"> </w:t>
            </w:r>
            <w:r w:rsidR="00601BEE" w:rsidRPr="00601BEE">
              <w:rPr>
                <w:rFonts w:ascii="Angsana New" w:hAnsi="Angsana New" w:cs="Angsana New"/>
                <w:lang w:val="en-US"/>
              </w:rPr>
              <w:t>1</w:t>
            </w:r>
            <w:r w:rsidRPr="00184F18">
              <w:rPr>
                <w:rFonts w:ascii="Angsana New" w:hAnsi="Angsana New" w:cs="Angsana New"/>
                <w:lang w:val="en-US"/>
              </w:rPr>
              <w:t xml:space="preserve"> </w:t>
            </w:r>
            <w:r w:rsidRPr="00184F18">
              <w:rPr>
                <w:rFonts w:ascii="Angsana New" w:hAnsi="Angsana New" w:cs="Angsana New"/>
                <w:cs/>
                <w:lang w:val="en-US"/>
              </w:rPr>
              <w:t xml:space="preserve">มกราคม </w:t>
            </w:r>
            <w:r w:rsidR="00601BEE" w:rsidRPr="00601BEE">
              <w:rPr>
                <w:rFonts w:ascii="Angsana New" w:hAnsi="Angsana New" w:cs="Angsana New"/>
                <w:lang w:val="en-US"/>
              </w:rPr>
              <w:t>2</w:t>
            </w:r>
            <w:r w:rsidRPr="00184F18">
              <w:rPr>
                <w:rFonts w:ascii="Angsana New" w:hAnsi="Angsana New" w:cs="Angsana New"/>
                <w:lang w:val="en-US"/>
              </w:rPr>
              <w:t xml:space="preserve">568 - </w:t>
            </w:r>
            <w:r w:rsidR="00601BEE" w:rsidRPr="00601BEE">
              <w:rPr>
                <w:rFonts w:ascii="Angsana New" w:hAnsi="Angsana New" w:cs="Angsana New"/>
                <w:lang w:val="en-US"/>
              </w:rPr>
              <w:t>31</w:t>
            </w:r>
            <w:r w:rsidRPr="00184F18">
              <w:rPr>
                <w:rFonts w:ascii="Angsana New" w:hAnsi="Angsana New" w:cs="Angsana New"/>
                <w:lang w:val="en-US"/>
              </w:rPr>
              <w:t xml:space="preserve"> </w:t>
            </w:r>
            <w:r w:rsidRPr="00184F18">
              <w:rPr>
                <w:rFonts w:ascii="Angsana New" w:hAnsi="Angsana New" w:cs="Angsana New"/>
                <w:cs/>
                <w:lang w:val="en-US"/>
              </w:rPr>
              <w:t xml:space="preserve">มีนาคม </w:t>
            </w:r>
            <w:r w:rsidR="00601BEE" w:rsidRPr="00601BEE">
              <w:rPr>
                <w:rFonts w:ascii="Angsana New" w:hAnsi="Angsana New" w:cs="Angsana New"/>
                <w:lang w:val="en-US"/>
              </w:rPr>
              <w:t>2</w:t>
            </w:r>
            <w:r w:rsidRPr="00184F18">
              <w:rPr>
                <w:rFonts w:ascii="Angsana New" w:hAnsi="Angsana New" w:cs="Angsana New"/>
                <w:lang w:val="en-US"/>
              </w:rPr>
              <w:t>568</w:t>
            </w:r>
          </w:p>
        </w:tc>
        <w:tc>
          <w:tcPr>
            <w:tcW w:w="1800" w:type="dxa"/>
          </w:tcPr>
          <w:p w14:paraId="02CAC3EA" w14:textId="2924ED5F" w:rsidR="00184F18" w:rsidRPr="00184F18" w:rsidRDefault="00601BEE" w:rsidP="00184F18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="Angsana New" w:eastAsia="Cordia New" w:hAnsi="Angsana New" w:cs="Angsana New"/>
                <w:highlight w:val="yellow"/>
                <w:lang w:val="en-US"/>
              </w:rPr>
            </w:pPr>
            <w:r w:rsidRPr="00601BEE">
              <w:rPr>
                <w:rFonts w:ascii="Angsana New" w:hAnsi="Angsana New" w:cs="Angsana New"/>
                <w:lang w:val="en-US"/>
              </w:rPr>
              <w:t>1</w:t>
            </w:r>
            <w:r w:rsidR="00184F18" w:rsidRPr="00184F18">
              <w:rPr>
                <w:rFonts w:ascii="Angsana New" w:hAnsi="Angsana New" w:cs="Angsana New"/>
                <w:lang w:val="en-US"/>
              </w:rPr>
              <w:t xml:space="preserve">5 </w:t>
            </w:r>
            <w:r w:rsidR="00184F18" w:rsidRPr="00184F18">
              <w:rPr>
                <w:rFonts w:ascii="Angsana New" w:hAnsi="Angsana New" w:cs="Angsana New"/>
                <w:cs/>
                <w:lang w:val="en-US"/>
              </w:rPr>
              <w:t>พฤษภาคม</w:t>
            </w:r>
            <w:r w:rsidR="00184F18" w:rsidRPr="00184F18">
              <w:rPr>
                <w:rFonts w:ascii="Angsana New" w:hAnsi="Angsana New" w:cs="Angsana New"/>
                <w:lang w:val="en-US"/>
              </w:rPr>
              <w:t xml:space="preserve"> </w:t>
            </w:r>
            <w:r w:rsidRPr="00601BEE">
              <w:rPr>
                <w:rFonts w:ascii="Angsana New" w:hAnsi="Angsana New" w:cs="Angsana New"/>
                <w:lang w:val="en-US"/>
              </w:rPr>
              <w:t>2</w:t>
            </w:r>
            <w:r w:rsidR="00184F18" w:rsidRPr="00184F18">
              <w:rPr>
                <w:rFonts w:ascii="Angsana New" w:hAnsi="Angsana New" w:cs="Angsana New"/>
                <w:lang w:val="en-US"/>
              </w:rPr>
              <w:t>568</w:t>
            </w:r>
          </w:p>
        </w:tc>
        <w:tc>
          <w:tcPr>
            <w:tcW w:w="1710" w:type="dxa"/>
          </w:tcPr>
          <w:p w14:paraId="37CA926B" w14:textId="0EC31709" w:rsidR="00184F18" w:rsidRPr="00184F18" w:rsidRDefault="00601BEE" w:rsidP="00184F18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="Angsana New" w:eastAsia="Cordia New" w:hAnsi="Angsana New" w:cs="Angsana New"/>
                <w:highlight w:val="yellow"/>
                <w:cs/>
                <w:lang w:val="en-US"/>
              </w:rPr>
            </w:pPr>
            <w:r w:rsidRPr="00601BEE">
              <w:rPr>
                <w:rFonts w:ascii="Angsana New" w:eastAsia="Cordia New" w:hAnsi="Angsana New" w:cs="Angsana New"/>
                <w:lang w:val="en-US"/>
              </w:rPr>
              <w:t>12</w:t>
            </w:r>
            <w:r w:rsidR="00184F18" w:rsidRPr="00184F18">
              <w:rPr>
                <w:rFonts w:ascii="Angsana New" w:eastAsia="Cordia New" w:hAnsi="Angsana New" w:cs="Angsana New"/>
                <w:cs/>
                <w:lang w:val="en-US"/>
              </w:rPr>
              <w:t xml:space="preserve"> มิถุนายน</w:t>
            </w:r>
            <w:r w:rsidR="00184F18" w:rsidRPr="00184F18">
              <w:rPr>
                <w:rFonts w:ascii="Angsana New" w:eastAsia="Cordia New" w:hAnsi="Angsana New" w:cs="Angsana New"/>
                <w:lang w:val="en-US"/>
              </w:rPr>
              <w:t xml:space="preserve"> </w:t>
            </w:r>
            <w:r w:rsidRPr="00601BEE">
              <w:rPr>
                <w:rFonts w:ascii="Angsana New" w:eastAsia="Cordia New" w:hAnsi="Angsana New" w:cs="Angsana New"/>
                <w:lang w:val="en-US"/>
              </w:rPr>
              <w:t>2</w:t>
            </w:r>
            <w:r w:rsidR="00184F18" w:rsidRPr="00184F18">
              <w:rPr>
                <w:rFonts w:ascii="Angsana New" w:eastAsia="Cordia New" w:hAnsi="Angsana New" w:cs="Angsana New"/>
                <w:lang w:val="en-US"/>
              </w:rPr>
              <w:t>568</w:t>
            </w:r>
          </w:p>
        </w:tc>
        <w:tc>
          <w:tcPr>
            <w:tcW w:w="1440" w:type="dxa"/>
          </w:tcPr>
          <w:p w14:paraId="715FE55E" w14:textId="4B73703C" w:rsidR="00184F18" w:rsidRPr="00184F18" w:rsidRDefault="00601BEE" w:rsidP="00184F18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="Angsana New" w:eastAsia="Cordia New" w:hAnsi="Angsana New" w:cs="Angsana New"/>
                <w:lang w:val="en-US"/>
              </w:rPr>
            </w:pPr>
            <w:r w:rsidRPr="00601BEE">
              <w:rPr>
                <w:rFonts w:ascii="Angsana New" w:eastAsia="Cordia New" w:hAnsi="Angsana New" w:cs="Angsana New"/>
                <w:lang w:val="en-US"/>
              </w:rPr>
              <w:t>0</w:t>
            </w:r>
            <w:r w:rsidR="00184F18" w:rsidRPr="00184F18">
              <w:rPr>
                <w:rFonts w:ascii="Angsana New" w:eastAsia="Cordia New" w:hAnsi="Angsana New" w:cs="Angsana New"/>
                <w:lang w:val="en-US"/>
              </w:rPr>
              <w:t>.</w:t>
            </w:r>
            <w:r w:rsidRPr="00601BEE">
              <w:rPr>
                <w:rFonts w:ascii="Angsana New" w:eastAsia="Cordia New" w:hAnsi="Angsana New" w:cs="Angsana New"/>
                <w:lang w:val="en-US"/>
              </w:rPr>
              <w:t>0</w:t>
            </w:r>
            <w:r w:rsidR="00184F18" w:rsidRPr="00184F18">
              <w:rPr>
                <w:rFonts w:ascii="Angsana New" w:eastAsia="Cordia New" w:hAnsi="Angsana New" w:cs="Angsana New"/>
                <w:lang w:val="en-US"/>
              </w:rPr>
              <w:t>8</w:t>
            </w:r>
            <w:r w:rsidRPr="00601BEE">
              <w:rPr>
                <w:rFonts w:ascii="Angsana New" w:eastAsia="Cordia New" w:hAnsi="Angsana New" w:cs="Angsana New"/>
                <w:lang w:val="en-US"/>
              </w:rPr>
              <w:t>2</w:t>
            </w:r>
            <w:r w:rsidR="00184F18" w:rsidRPr="00184F18">
              <w:rPr>
                <w:rFonts w:ascii="Angsana New" w:eastAsia="Cordia New" w:hAnsi="Angsana New" w:cs="Angsana New"/>
                <w:lang w:val="en-US"/>
              </w:rPr>
              <w:t>485</w:t>
            </w:r>
          </w:p>
        </w:tc>
        <w:tc>
          <w:tcPr>
            <w:tcW w:w="1268" w:type="dxa"/>
          </w:tcPr>
          <w:p w14:paraId="06EF3778" w14:textId="4DE57CE6" w:rsidR="00184F18" w:rsidRPr="00184F18" w:rsidRDefault="00601BEE" w:rsidP="00184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2"/>
              </w:tabs>
              <w:spacing w:line="240" w:lineRule="auto"/>
              <w:ind w:left="-108" w:right="76"/>
              <w:jc w:val="right"/>
            </w:pPr>
            <w:r w:rsidRPr="00601BEE">
              <w:t>30</w:t>
            </w:r>
            <w:r w:rsidR="00184F18" w:rsidRPr="00184F18">
              <w:t>,4</w:t>
            </w:r>
            <w:r w:rsidRPr="00601BEE">
              <w:t>20</w:t>
            </w:r>
          </w:p>
        </w:tc>
      </w:tr>
      <w:tr w:rsidR="00184F18" w:rsidRPr="00184F18" w14:paraId="46CECF1C" w14:textId="77777777" w:rsidTr="00184F18">
        <w:tc>
          <w:tcPr>
            <w:tcW w:w="2970" w:type="dxa"/>
          </w:tcPr>
          <w:p w14:paraId="09F75D3E" w14:textId="1CA20B21" w:rsidR="00184F18" w:rsidRPr="00184F18" w:rsidRDefault="00601BEE" w:rsidP="00184F18">
            <w:pPr>
              <w:pStyle w:val="a"/>
              <w:tabs>
                <w:tab w:val="clear" w:pos="1080"/>
              </w:tabs>
              <w:ind w:right="-99"/>
              <w:rPr>
                <w:rFonts w:ascii="Angsana New" w:hAnsi="Angsana New" w:cs="Angsana New"/>
                <w:highlight w:val="yellow"/>
                <w:lang w:val="en-US"/>
              </w:rPr>
            </w:pPr>
            <w:r w:rsidRPr="00601BEE">
              <w:rPr>
                <w:rFonts w:ascii="Angsana New" w:hAnsi="Angsana New" w:cs="Angsana New"/>
                <w:lang w:val="en-US"/>
              </w:rPr>
              <w:t>1</w:t>
            </w:r>
            <w:r w:rsidR="00184F18" w:rsidRPr="00184F18">
              <w:rPr>
                <w:rFonts w:ascii="Angsana New" w:hAnsi="Angsana New" w:cs="Angsana New"/>
                <w:lang w:val="en-US"/>
              </w:rPr>
              <w:t xml:space="preserve"> </w:t>
            </w:r>
            <w:r w:rsidR="00184F18" w:rsidRPr="00184F18">
              <w:rPr>
                <w:rFonts w:ascii="Angsana New" w:hAnsi="Angsana New" w:cs="Angsana New"/>
                <w:cs/>
                <w:lang w:val="en-US"/>
              </w:rPr>
              <w:t xml:space="preserve">เมษายน </w:t>
            </w:r>
            <w:r w:rsidRPr="00601BEE">
              <w:rPr>
                <w:rFonts w:ascii="Angsana New" w:hAnsi="Angsana New" w:cs="Angsana New"/>
                <w:lang w:val="en-US"/>
              </w:rPr>
              <w:t>2</w:t>
            </w:r>
            <w:r w:rsidR="00184F18" w:rsidRPr="00184F18">
              <w:rPr>
                <w:rFonts w:ascii="Angsana New" w:hAnsi="Angsana New" w:cs="Angsana New"/>
                <w:lang w:val="en-US"/>
              </w:rPr>
              <w:t xml:space="preserve">568 </w:t>
            </w:r>
            <w:r w:rsidR="00184F18" w:rsidRPr="00184F18">
              <w:rPr>
                <w:rFonts w:ascii="Angsana New" w:hAnsi="Angsana New" w:cs="Angsana New"/>
                <w:cs/>
                <w:lang w:val="en-US"/>
              </w:rPr>
              <w:t>-</w:t>
            </w:r>
            <w:r w:rsidR="00184F18" w:rsidRPr="00184F18">
              <w:rPr>
                <w:rFonts w:ascii="Angsana New" w:hAnsi="Angsana New" w:cs="Angsana New"/>
                <w:lang w:val="en-US"/>
              </w:rPr>
              <w:t xml:space="preserve"> </w:t>
            </w:r>
            <w:r w:rsidRPr="00601BEE">
              <w:rPr>
                <w:rFonts w:ascii="Angsana New" w:hAnsi="Angsana New" w:cs="Angsana New"/>
                <w:lang w:val="en-US"/>
              </w:rPr>
              <w:t>30</w:t>
            </w:r>
            <w:r w:rsidR="00184F18" w:rsidRPr="00184F18">
              <w:rPr>
                <w:rFonts w:ascii="Angsana New" w:hAnsi="Angsana New" w:cs="Angsana New"/>
                <w:cs/>
                <w:lang w:val="en-US"/>
              </w:rPr>
              <w:t xml:space="preserve"> มิถุนายน </w:t>
            </w:r>
            <w:r w:rsidRPr="00601BEE">
              <w:rPr>
                <w:rFonts w:ascii="Angsana New" w:hAnsi="Angsana New" w:cs="Angsana New"/>
                <w:lang w:val="en-US"/>
              </w:rPr>
              <w:t>2</w:t>
            </w:r>
            <w:r w:rsidR="00184F18" w:rsidRPr="00184F18">
              <w:rPr>
                <w:rFonts w:ascii="Angsana New" w:hAnsi="Angsana New" w:cs="Angsana New"/>
                <w:lang w:val="en-US"/>
              </w:rPr>
              <w:t>568</w:t>
            </w:r>
          </w:p>
        </w:tc>
        <w:tc>
          <w:tcPr>
            <w:tcW w:w="1800" w:type="dxa"/>
          </w:tcPr>
          <w:p w14:paraId="71C0DB01" w14:textId="07945820" w:rsidR="00184F18" w:rsidRPr="00184F18" w:rsidRDefault="00184F18" w:rsidP="00184F18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="Angsana New" w:hAnsi="Angsana New" w:cs="Angsana New"/>
                <w:highlight w:val="yellow"/>
                <w:lang w:val="en-US"/>
              </w:rPr>
            </w:pPr>
            <w:r w:rsidRPr="00184F18">
              <w:rPr>
                <w:rFonts w:ascii="Angsana New" w:hAnsi="Angsana New" w:cs="Angsana New"/>
              </w:rPr>
              <w:t xml:space="preserve">14 </w:t>
            </w:r>
            <w:r w:rsidRPr="00184F18">
              <w:rPr>
                <w:rFonts w:ascii="Angsana New" w:hAnsi="Angsana New" w:cs="Angsana New"/>
                <w:cs/>
              </w:rPr>
              <w:t xml:space="preserve">สิงหาคม </w:t>
            </w:r>
            <w:r w:rsidRPr="00184F18">
              <w:rPr>
                <w:rFonts w:ascii="Angsana New" w:hAnsi="Angsana New" w:cs="Angsana New"/>
              </w:rPr>
              <w:t>256</w:t>
            </w:r>
            <w:r w:rsidRPr="00184F18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710" w:type="dxa"/>
          </w:tcPr>
          <w:p w14:paraId="0E9E9A25" w14:textId="7F09249E" w:rsidR="00184F18" w:rsidRPr="00184F18" w:rsidRDefault="00601BEE" w:rsidP="00184F18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="Angsana New" w:eastAsia="Cordia New" w:hAnsi="Angsana New" w:cs="Angsana New"/>
                <w:highlight w:val="yellow"/>
                <w:lang w:val="en-US"/>
              </w:rPr>
            </w:pPr>
            <w:r w:rsidRPr="00601BEE">
              <w:rPr>
                <w:rFonts w:ascii="Angsana New" w:eastAsia="Cordia New" w:hAnsi="Angsana New" w:cs="Angsana New"/>
                <w:lang w:val="en-US"/>
              </w:rPr>
              <w:t>11</w:t>
            </w:r>
            <w:r w:rsidR="00184F18" w:rsidRPr="00184F18">
              <w:rPr>
                <w:rFonts w:ascii="Angsana New" w:eastAsia="Cordia New" w:hAnsi="Angsana New" w:cs="Angsana New"/>
                <w:lang w:val="en-US"/>
              </w:rPr>
              <w:t xml:space="preserve"> </w:t>
            </w:r>
            <w:r w:rsidR="00184F18" w:rsidRPr="00184F18">
              <w:rPr>
                <w:rFonts w:ascii="Angsana New" w:eastAsia="Cordia New" w:hAnsi="Angsana New" w:cs="Angsana New"/>
                <w:cs/>
                <w:lang w:val="en-US"/>
              </w:rPr>
              <w:t xml:space="preserve">กันยายน </w:t>
            </w:r>
            <w:r w:rsidRPr="00601BEE">
              <w:rPr>
                <w:rFonts w:ascii="Angsana New" w:eastAsia="Cordia New" w:hAnsi="Angsana New" w:cs="Angsana New"/>
                <w:lang w:val="en-US"/>
              </w:rPr>
              <w:t>2</w:t>
            </w:r>
            <w:r w:rsidR="00184F18" w:rsidRPr="00184F18">
              <w:rPr>
                <w:rFonts w:ascii="Angsana New" w:eastAsia="Cordia New" w:hAnsi="Angsana New" w:cs="Angsana New"/>
                <w:lang w:val="en-US"/>
              </w:rPr>
              <w:t>568</w:t>
            </w:r>
          </w:p>
        </w:tc>
        <w:tc>
          <w:tcPr>
            <w:tcW w:w="1440" w:type="dxa"/>
          </w:tcPr>
          <w:p w14:paraId="758C3CC1" w14:textId="7A0E1736" w:rsidR="00184F18" w:rsidRPr="00184F18" w:rsidRDefault="00601BEE" w:rsidP="00184F18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="Angsana New" w:eastAsia="Cordia New" w:hAnsi="Angsana New" w:cs="Angsana New"/>
                <w:lang w:val="en-US"/>
              </w:rPr>
            </w:pPr>
            <w:r w:rsidRPr="00601BEE">
              <w:rPr>
                <w:rFonts w:ascii="Angsana New" w:eastAsia="Cordia New" w:hAnsi="Angsana New" w:cs="Angsana New"/>
                <w:lang w:val="en-US"/>
              </w:rPr>
              <w:t>0</w:t>
            </w:r>
            <w:r w:rsidR="00184F18" w:rsidRPr="00184F18">
              <w:rPr>
                <w:rFonts w:ascii="Angsana New" w:eastAsia="Cordia New" w:hAnsi="Angsana New" w:cs="Angsana New"/>
                <w:lang w:val="en-US"/>
              </w:rPr>
              <w:t>.</w:t>
            </w:r>
            <w:r w:rsidRPr="00601BEE">
              <w:rPr>
                <w:rFonts w:ascii="Angsana New" w:eastAsia="Cordia New" w:hAnsi="Angsana New" w:cs="Angsana New"/>
                <w:lang w:val="en-US"/>
              </w:rPr>
              <w:t>11</w:t>
            </w:r>
            <w:r w:rsidR="00184F18" w:rsidRPr="00184F18">
              <w:rPr>
                <w:rFonts w:ascii="Angsana New" w:eastAsia="Cordia New" w:hAnsi="Angsana New" w:cs="Angsana New"/>
                <w:lang w:val="en-US"/>
              </w:rPr>
              <w:t>96</w:t>
            </w:r>
            <w:r w:rsidRPr="00601BEE">
              <w:rPr>
                <w:rFonts w:ascii="Angsana New" w:eastAsia="Cordia New" w:hAnsi="Angsana New" w:cs="Angsana New"/>
                <w:lang w:val="en-US"/>
              </w:rPr>
              <w:t>10</w:t>
            </w:r>
          </w:p>
        </w:tc>
        <w:tc>
          <w:tcPr>
            <w:tcW w:w="1268" w:type="dxa"/>
          </w:tcPr>
          <w:p w14:paraId="2003A49D" w14:textId="40D51A7D" w:rsidR="00184F18" w:rsidRPr="00184F18" w:rsidRDefault="00184F18" w:rsidP="00184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2"/>
              </w:tabs>
              <w:spacing w:line="240" w:lineRule="auto"/>
              <w:ind w:left="-108" w:right="76"/>
              <w:jc w:val="right"/>
            </w:pPr>
            <w:r w:rsidRPr="00184F18">
              <w:t>44,</w:t>
            </w:r>
            <w:r w:rsidR="00601BEE" w:rsidRPr="00601BEE">
              <w:t>112</w:t>
            </w:r>
          </w:p>
        </w:tc>
      </w:tr>
      <w:tr w:rsidR="004E2387" w:rsidRPr="00184F18" w14:paraId="727B43AE" w14:textId="77777777" w:rsidTr="00622E2D">
        <w:tc>
          <w:tcPr>
            <w:tcW w:w="2970" w:type="dxa"/>
          </w:tcPr>
          <w:p w14:paraId="6CDBF07D" w14:textId="66390308" w:rsidR="004E2387" w:rsidRPr="004E2387" w:rsidRDefault="00601BEE" w:rsidP="004E2387">
            <w:pPr>
              <w:pStyle w:val="a"/>
              <w:tabs>
                <w:tab w:val="clear" w:pos="1080"/>
              </w:tabs>
              <w:ind w:right="-99"/>
              <w:rPr>
                <w:rFonts w:ascii="Angsana New" w:hAnsi="Angsana New" w:cs="Angsana New"/>
                <w:lang w:val="en-US"/>
              </w:rPr>
            </w:pPr>
            <w:r w:rsidRPr="00601BEE">
              <w:rPr>
                <w:rFonts w:ascii="Angsana New" w:hAnsi="Angsana New" w:cs="Angsana New"/>
                <w:lang w:val="en-US"/>
              </w:rPr>
              <w:t>1</w:t>
            </w:r>
            <w:r w:rsidR="004E2387" w:rsidRPr="004E2387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D832D3">
              <w:rPr>
                <w:rFonts w:ascii="Angsana New" w:hAnsi="Angsana New" w:cs="Angsana New" w:hint="cs"/>
                <w:cs/>
                <w:lang w:val="en-US"/>
              </w:rPr>
              <w:t>กรกฎาคม</w:t>
            </w:r>
            <w:r w:rsidR="004E2387" w:rsidRPr="004E2387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601BEE">
              <w:rPr>
                <w:rFonts w:ascii="Angsana New" w:hAnsi="Angsana New" w:cs="Angsana New"/>
                <w:lang w:val="en-US"/>
              </w:rPr>
              <w:t>2</w:t>
            </w:r>
            <w:r w:rsidR="004E2387" w:rsidRPr="004E2387">
              <w:rPr>
                <w:rFonts w:ascii="Angsana New" w:hAnsi="Angsana New" w:cs="Angsana New"/>
                <w:lang w:val="en-US"/>
              </w:rPr>
              <w:t xml:space="preserve">568 - </w:t>
            </w:r>
            <w:r w:rsidRPr="00601BEE">
              <w:rPr>
                <w:rFonts w:ascii="Angsana New" w:hAnsi="Angsana New" w:cs="Angsana New"/>
                <w:lang w:val="en-US"/>
              </w:rPr>
              <w:t>30</w:t>
            </w:r>
            <w:r w:rsidR="004E2387" w:rsidRPr="004E2387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D728EB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="004E2387" w:rsidRPr="004E2387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601BEE">
              <w:rPr>
                <w:rFonts w:ascii="Angsana New" w:hAnsi="Angsana New" w:cs="Angsana New"/>
                <w:lang w:val="en-US"/>
              </w:rPr>
              <w:t>2</w:t>
            </w:r>
            <w:r w:rsidR="004E2387" w:rsidRPr="004E2387">
              <w:rPr>
                <w:rFonts w:ascii="Angsana New" w:hAnsi="Angsana New" w:cs="Angsana New"/>
                <w:lang w:val="en-US"/>
              </w:rPr>
              <w:t>568</w:t>
            </w:r>
          </w:p>
        </w:tc>
        <w:tc>
          <w:tcPr>
            <w:tcW w:w="1800" w:type="dxa"/>
          </w:tcPr>
          <w:p w14:paraId="4CA5DBA7" w14:textId="1F5EC186" w:rsidR="004E2387" w:rsidRPr="004E2387" w:rsidRDefault="00601BEE" w:rsidP="004E2387">
            <w:pPr>
              <w:pStyle w:val="a"/>
              <w:tabs>
                <w:tab w:val="clear" w:pos="1080"/>
              </w:tabs>
              <w:ind w:right="-45"/>
              <w:rPr>
                <w:rFonts w:ascii="Angsana New" w:hAnsi="Angsana New" w:cs="Angsana New"/>
                <w:lang w:val="en-US"/>
              </w:rPr>
            </w:pPr>
            <w:r w:rsidRPr="00601BEE">
              <w:rPr>
                <w:rFonts w:ascii="Angsana New" w:hAnsi="Angsana New" w:cs="Angsana New"/>
                <w:lang w:val="en-US"/>
              </w:rPr>
              <w:t>13</w:t>
            </w:r>
            <w:r w:rsidR="004E2387" w:rsidRPr="004E2387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50352C">
              <w:rPr>
                <w:rFonts w:ascii="Angsana New" w:hAnsi="Angsana New" w:cs="Angsana New" w:hint="cs"/>
                <w:cs/>
                <w:lang w:val="en-US"/>
              </w:rPr>
              <w:t>พฤศจิกายน</w:t>
            </w:r>
            <w:r w:rsidR="004E2387" w:rsidRPr="004E2387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601BEE">
              <w:rPr>
                <w:rFonts w:ascii="Angsana New" w:hAnsi="Angsana New" w:cs="Angsana New"/>
                <w:lang w:val="en-US"/>
              </w:rPr>
              <w:t>2</w:t>
            </w:r>
            <w:r w:rsidR="004E2387" w:rsidRPr="004E2387">
              <w:rPr>
                <w:rFonts w:ascii="Angsana New" w:hAnsi="Angsana New" w:cs="Angsana New"/>
                <w:lang w:val="en-US"/>
              </w:rPr>
              <w:t>568</w:t>
            </w:r>
          </w:p>
        </w:tc>
        <w:tc>
          <w:tcPr>
            <w:tcW w:w="1710" w:type="dxa"/>
          </w:tcPr>
          <w:p w14:paraId="11E87368" w14:textId="23863B32" w:rsidR="004E2387" w:rsidRPr="004E2387" w:rsidRDefault="00601BEE" w:rsidP="004E2387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601BEE">
              <w:rPr>
                <w:rFonts w:ascii="Angsana New" w:hAnsi="Angsana New" w:cs="Angsana New"/>
                <w:lang w:val="en-US"/>
              </w:rPr>
              <w:t>11</w:t>
            </w:r>
            <w:r w:rsidR="004E2387" w:rsidRPr="004E2387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914348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 w:rsidR="004E2387" w:rsidRPr="004E2387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601BEE">
              <w:rPr>
                <w:rFonts w:ascii="Angsana New" w:hAnsi="Angsana New" w:cs="Angsana New"/>
                <w:lang w:val="en-US"/>
              </w:rPr>
              <w:t>2</w:t>
            </w:r>
            <w:r w:rsidR="004E2387" w:rsidRPr="004E2387">
              <w:rPr>
                <w:rFonts w:ascii="Angsana New" w:hAnsi="Angsana New" w:cs="Angsana New"/>
                <w:lang w:val="en-US"/>
              </w:rPr>
              <w:t>568</w:t>
            </w:r>
          </w:p>
        </w:tc>
        <w:tc>
          <w:tcPr>
            <w:tcW w:w="1440" w:type="dxa"/>
          </w:tcPr>
          <w:p w14:paraId="1DA0192D" w14:textId="686B82C1" w:rsidR="004E2387" w:rsidRPr="004E2387" w:rsidRDefault="00601BEE" w:rsidP="004E2387">
            <w:pPr>
              <w:pStyle w:val="a"/>
              <w:tabs>
                <w:tab w:val="clear" w:pos="1080"/>
              </w:tabs>
              <w:ind w:left="-108" w:right="-117"/>
              <w:jc w:val="center"/>
              <w:rPr>
                <w:rFonts w:ascii="Angsana New" w:hAnsi="Angsana New" w:cs="Angsana New"/>
                <w:lang w:val="en-US"/>
              </w:rPr>
            </w:pPr>
            <w:r w:rsidRPr="00601BEE">
              <w:rPr>
                <w:rFonts w:ascii="Angsana New" w:hAnsi="Angsana New" w:cs="Angsana New"/>
                <w:lang w:val="en-US"/>
              </w:rPr>
              <w:t>0</w:t>
            </w:r>
            <w:r w:rsidR="004E2387" w:rsidRPr="004E2387">
              <w:rPr>
                <w:rFonts w:ascii="Angsana New" w:hAnsi="Angsana New" w:cs="Angsana New"/>
                <w:lang w:val="en-US"/>
              </w:rPr>
              <w:t>.</w:t>
            </w:r>
            <w:r w:rsidRPr="00601BEE">
              <w:rPr>
                <w:rFonts w:ascii="Angsana New" w:hAnsi="Angsana New" w:cs="Angsana New"/>
                <w:lang w:val="en-US"/>
              </w:rPr>
              <w:t>1</w:t>
            </w:r>
            <w:r w:rsidR="001F37A2">
              <w:rPr>
                <w:rFonts w:ascii="Angsana New" w:hAnsi="Angsana New" w:cs="Angsana New"/>
                <w:lang w:val="en-US"/>
              </w:rPr>
              <w:t>8</w:t>
            </w:r>
            <w:r w:rsidRPr="00601BEE">
              <w:rPr>
                <w:rFonts w:ascii="Angsana New" w:hAnsi="Angsana New" w:cs="Angsana New"/>
                <w:lang w:val="en-US"/>
              </w:rPr>
              <w:t>23</w:t>
            </w:r>
            <w:r w:rsidR="001F37A2">
              <w:rPr>
                <w:rFonts w:ascii="Angsana New" w:hAnsi="Angsana New" w:cs="Angsana New"/>
                <w:lang w:val="en-US"/>
              </w:rPr>
              <w:t>86</w:t>
            </w:r>
          </w:p>
        </w:tc>
        <w:tc>
          <w:tcPr>
            <w:tcW w:w="1268" w:type="dxa"/>
          </w:tcPr>
          <w:p w14:paraId="21F29643" w14:textId="0442C415" w:rsidR="004E2387" w:rsidRPr="004E2387" w:rsidRDefault="00260AB3" w:rsidP="004E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2"/>
              </w:tabs>
              <w:spacing w:line="240" w:lineRule="auto"/>
              <w:ind w:left="-108" w:right="76"/>
              <w:jc w:val="right"/>
            </w:pPr>
            <w:r>
              <w:t>67,</w:t>
            </w:r>
            <w:r w:rsidR="00601BEE" w:rsidRPr="00601BEE">
              <w:t>2</w:t>
            </w:r>
            <w:r>
              <w:t>64</w:t>
            </w:r>
          </w:p>
        </w:tc>
      </w:tr>
      <w:tr w:rsidR="00184F18" w:rsidRPr="00184F18" w14:paraId="2BAF5A66" w14:textId="77777777" w:rsidTr="00622E2D">
        <w:tc>
          <w:tcPr>
            <w:tcW w:w="2970" w:type="dxa"/>
          </w:tcPr>
          <w:p w14:paraId="1B3A3397" w14:textId="77777777" w:rsidR="00184F18" w:rsidRPr="00184F18" w:rsidRDefault="00184F18" w:rsidP="00184F18">
            <w:pPr>
              <w:pStyle w:val="a"/>
              <w:tabs>
                <w:tab w:val="clear" w:pos="1080"/>
              </w:tabs>
              <w:ind w:right="-99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0" w:type="dxa"/>
          </w:tcPr>
          <w:p w14:paraId="22D9EF44" w14:textId="77777777" w:rsidR="00184F18" w:rsidRPr="00184F18" w:rsidRDefault="00184F18" w:rsidP="00184F18">
            <w:pPr>
              <w:pStyle w:val="a"/>
              <w:tabs>
                <w:tab w:val="clear" w:pos="1080"/>
              </w:tabs>
              <w:ind w:right="-45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1710" w:type="dxa"/>
          </w:tcPr>
          <w:p w14:paraId="1DBCBB27" w14:textId="77777777" w:rsidR="00184F18" w:rsidRPr="00184F18" w:rsidRDefault="00184F18" w:rsidP="00184F18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6C648A87" w14:textId="77777777" w:rsidR="00184F18" w:rsidRPr="00184F18" w:rsidRDefault="00184F18" w:rsidP="00184F18">
            <w:pPr>
              <w:pStyle w:val="a"/>
              <w:tabs>
                <w:tab w:val="clear" w:pos="1080"/>
              </w:tabs>
              <w:ind w:left="-108" w:right="-11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68234232" w14:textId="5B3E39D6" w:rsidR="00184F18" w:rsidRPr="00184F18" w:rsidRDefault="00601BEE" w:rsidP="00184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2"/>
              </w:tabs>
              <w:spacing w:line="240" w:lineRule="auto"/>
              <w:ind w:left="-108" w:right="76"/>
              <w:jc w:val="right"/>
              <w:rPr>
                <w:b/>
                <w:bCs/>
              </w:rPr>
            </w:pPr>
            <w:r w:rsidRPr="00601BEE">
              <w:rPr>
                <w:b/>
                <w:bCs/>
              </w:rPr>
              <w:t>1</w:t>
            </w:r>
            <w:r w:rsidR="00B50CBD">
              <w:rPr>
                <w:b/>
                <w:bCs/>
              </w:rPr>
              <w:t>4</w:t>
            </w:r>
            <w:r w:rsidRPr="00601BEE">
              <w:rPr>
                <w:b/>
                <w:bCs/>
              </w:rPr>
              <w:t>1</w:t>
            </w:r>
            <w:r w:rsidR="00B50CBD">
              <w:rPr>
                <w:b/>
                <w:bCs/>
              </w:rPr>
              <w:t>,796</w:t>
            </w:r>
          </w:p>
        </w:tc>
      </w:tr>
    </w:tbl>
    <w:p w14:paraId="6C8DCB4F" w14:textId="77777777" w:rsidR="00C31445" w:rsidRPr="00D47F7C" w:rsidRDefault="00C31445" w:rsidP="002B4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9" w:hanging="540"/>
        <w:jc w:val="thaiDistribute"/>
        <w:rPr>
          <w:sz w:val="20"/>
          <w:szCs w:val="20"/>
        </w:rPr>
      </w:pPr>
    </w:p>
    <w:tbl>
      <w:tblPr>
        <w:tblW w:w="918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1800"/>
        <w:gridCol w:w="1710"/>
        <w:gridCol w:w="1440"/>
        <w:gridCol w:w="1263"/>
      </w:tblGrid>
      <w:tr w:rsidR="00E64B66" w:rsidRPr="00D92303" w14:paraId="0C0EBAF3" w14:textId="77777777" w:rsidTr="00B53E03">
        <w:tc>
          <w:tcPr>
            <w:tcW w:w="9183" w:type="dxa"/>
            <w:gridSpan w:val="5"/>
          </w:tcPr>
          <w:p w14:paraId="71D824F5" w14:textId="079732F4" w:rsidR="00E64B66" w:rsidRPr="00D92303" w:rsidRDefault="00E64B66" w:rsidP="00D92303">
            <w:pPr>
              <w:ind w:left="-117" w:right="-108"/>
              <w:jc w:val="center"/>
              <w:rPr>
                <w:color w:val="000000"/>
              </w:rPr>
            </w:pPr>
            <w:r w:rsidRPr="00D92303">
              <w:rPr>
                <w:color w:val="000000"/>
                <w:cs/>
                <w:lang w:val="en-GB"/>
              </w:rPr>
              <w:t xml:space="preserve">สำหรับปีสิ้นสุดวันที่ </w:t>
            </w:r>
            <w:r w:rsidR="00601BEE" w:rsidRPr="00601BEE">
              <w:t>31</w:t>
            </w:r>
            <w:r w:rsidRPr="00D92303">
              <w:t xml:space="preserve"> </w:t>
            </w:r>
            <w:r w:rsidRPr="00D92303">
              <w:rPr>
                <w:cs/>
              </w:rPr>
              <w:t xml:space="preserve">ธันวาคม </w:t>
            </w:r>
            <w:r w:rsidR="00601BEE" w:rsidRPr="00601BEE">
              <w:rPr>
                <w:color w:val="000000"/>
              </w:rPr>
              <w:t>2</w:t>
            </w:r>
            <w:r w:rsidR="00536D35" w:rsidRPr="00D92303">
              <w:rPr>
                <w:color w:val="000000"/>
              </w:rPr>
              <w:t>56</w:t>
            </w:r>
            <w:r w:rsidR="00FE1069">
              <w:rPr>
                <w:color w:val="000000"/>
              </w:rPr>
              <w:t>7</w:t>
            </w:r>
          </w:p>
        </w:tc>
      </w:tr>
      <w:tr w:rsidR="00E64B66" w:rsidRPr="00D92303" w14:paraId="691E94B7" w14:textId="77777777" w:rsidTr="00FE1069">
        <w:tc>
          <w:tcPr>
            <w:tcW w:w="2970" w:type="dxa"/>
          </w:tcPr>
          <w:p w14:paraId="2C26BE24" w14:textId="77777777" w:rsidR="00E64B66" w:rsidRPr="00D92303" w:rsidRDefault="00E64B66" w:rsidP="00D92303">
            <w:pPr>
              <w:ind w:right="-99"/>
              <w:jc w:val="center"/>
              <w:rPr>
                <w:color w:val="000000"/>
                <w:lang w:val="en-GB"/>
              </w:rPr>
            </w:pPr>
            <w:r w:rsidRPr="00D92303">
              <w:rPr>
                <w:color w:val="000000"/>
                <w:cs/>
                <w:lang w:val="en-GB"/>
              </w:rPr>
              <w:t>ผลการดำเนินงานสำหรับงวด</w:t>
            </w:r>
          </w:p>
        </w:tc>
        <w:tc>
          <w:tcPr>
            <w:tcW w:w="1800" w:type="dxa"/>
          </w:tcPr>
          <w:p w14:paraId="655937F4" w14:textId="77777777" w:rsidR="00E64B66" w:rsidRPr="00D92303" w:rsidRDefault="00E64B66" w:rsidP="00D92303">
            <w:pPr>
              <w:ind w:right="-99"/>
              <w:jc w:val="center"/>
              <w:rPr>
                <w:color w:val="000000"/>
                <w:lang w:val="en-GB"/>
              </w:rPr>
            </w:pPr>
            <w:r w:rsidRPr="00D92303">
              <w:rPr>
                <w:color w:val="000000"/>
                <w:cs/>
                <w:lang w:val="en-GB"/>
              </w:rPr>
              <w:t>วันที่อนุมัติ</w:t>
            </w:r>
          </w:p>
        </w:tc>
        <w:tc>
          <w:tcPr>
            <w:tcW w:w="1710" w:type="dxa"/>
          </w:tcPr>
          <w:p w14:paraId="2AC4736B" w14:textId="77777777" w:rsidR="00E64B66" w:rsidRPr="00D92303" w:rsidRDefault="00E64B66" w:rsidP="00D92303">
            <w:pPr>
              <w:ind w:right="-117"/>
              <w:jc w:val="center"/>
              <w:rPr>
                <w:color w:val="000000"/>
                <w:lang w:val="en-GB"/>
              </w:rPr>
            </w:pPr>
            <w:r w:rsidRPr="00D92303">
              <w:rPr>
                <w:color w:val="000000"/>
                <w:cs/>
                <w:lang w:val="en-GB"/>
              </w:rPr>
              <w:t>วันที่จ่าย</w:t>
            </w:r>
          </w:p>
        </w:tc>
        <w:tc>
          <w:tcPr>
            <w:tcW w:w="1440" w:type="dxa"/>
          </w:tcPr>
          <w:p w14:paraId="4D8C994D" w14:textId="77777777" w:rsidR="00E64B66" w:rsidRPr="00D92303" w:rsidRDefault="00E64B66" w:rsidP="00D92303">
            <w:pPr>
              <w:ind w:right="-99"/>
              <w:jc w:val="center"/>
              <w:rPr>
                <w:b/>
                <w:bCs/>
                <w:i/>
                <w:iCs/>
                <w:color w:val="000000"/>
              </w:rPr>
            </w:pPr>
            <w:r w:rsidRPr="00D92303">
              <w:rPr>
                <w:rFonts w:hint="cs"/>
                <w:color w:val="000000"/>
                <w:cs/>
                <w:lang w:val="en-GB"/>
              </w:rPr>
              <w:t>มูลค่า</w:t>
            </w:r>
            <w:r w:rsidRPr="00D92303">
              <w:rPr>
                <w:color w:val="000000"/>
                <w:cs/>
                <w:lang w:val="en-GB"/>
              </w:rPr>
              <w:t>ต่อหน่วย</w:t>
            </w:r>
          </w:p>
        </w:tc>
        <w:tc>
          <w:tcPr>
            <w:tcW w:w="1263" w:type="dxa"/>
          </w:tcPr>
          <w:p w14:paraId="25E1F91D" w14:textId="77777777" w:rsidR="00E64B66" w:rsidRPr="00D92303" w:rsidRDefault="00E64B66" w:rsidP="00D92303">
            <w:pPr>
              <w:ind w:right="-108"/>
              <w:jc w:val="center"/>
              <w:rPr>
                <w:color w:val="000000"/>
                <w:lang w:val="en-GB"/>
              </w:rPr>
            </w:pPr>
            <w:r w:rsidRPr="00D92303">
              <w:rPr>
                <w:color w:val="000000"/>
                <w:cs/>
                <w:lang w:val="en-GB"/>
              </w:rPr>
              <w:t>จำนวนเงิน</w:t>
            </w:r>
          </w:p>
        </w:tc>
      </w:tr>
      <w:tr w:rsidR="00E64B66" w:rsidRPr="00D92303" w14:paraId="03C6E435" w14:textId="77777777" w:rsidTr="00FE1069">
        <w:trPr>
          <w:trHeight w:val="360"/>
        </w:trPr>
        <w:tc>
          <w:tcPr>
            <w:tcW w:w="2970" w:type="dxa"/>
          </w:tcPr>
          <w:p w14:paraId="553C1FBF" w14:textId="77777777" w:rsidR="00E64B66" w:rsidRPr="00D92303" w:rsidRDefault="00E64B66" w:rsidP="00D92303">
            <w:pPr>
              <w:pStyle w:val="a"/>
              <w:tabs>
                <w:tab w:val="clear" w:pos="1080"/>
              </w:tabs>
              <w:ind w:left="-108" w:right="-99"/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1800" w:type="dxa"/>
          </w:tcPr>
          <w:p w14:paraId="7E9AD878" w14:textId="77777777" w:rsidR="00E64B66" w:rsidRPr="00D92303" w:rsidRDefault="00E64B66" w:rsidP="00D92303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1710" w:type="dxa"/>
          </w:tcPr>
          <w:p w14:paraId="156F7DFD" w14:textId="77777777" w:rsidR="00E64B66" w:rsidRPr="00D92303" w:rsidRDefault="00E64B66" w:rsidP="00D92303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71411944" w14:textId="77777777" w:rsidR="00E64B66" w:rsidRPr="00D92303" w:rsidRDefault="00E64B66" w:rsidP="00D92303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="Angsana New" w:eastAsia="Cordia New" w:hAnsi="Angsana New" w:cs="Angsana New"/>
                <w:lang w:val="en-US"/>
              </w:rPr>
            </w:pPr>
            <w:r w:rsidRPr="00D92303">
              <w:rPr>
                <w:rFonts w:ascii="Angsana New" w:eastAsia="Cordia New" w:hAnsi="Angsana New" w:cs="Angsana New"/>
                <w:i/>
                <w:iCs/>
                <w:lang w:val="en-US"/>
              </w:rPr>
              <w:t>(</w:t>
            </w:r>
            <w:r w:rsidRPr="00D92303">
              <w:rPr>
                <w:rFonts w:ascii="Angsana New" w:eastAsia="Cordia New" w:hAnsi="Angsana New" w:cs="Angsana New"/>
                <w:i/>
                <w:iCs/>
                <w:cs/>
                <w:lang w:val="en-US"/>
              </w:rPr>
              <w:t>บาท)</w:t>
            </w:r>
          </w:p>
        </w:tc>
        <w:tc>
          <w:tcPr>
            <w:tcW w:w="1263" w:type="dxa"/>
          </w:tcPr>
          <w:p w14:paraId="6973350B" w14:textId="77777777" w:rsidR="00E64B66" w:rsidRPr="00D92303" w:rsidRDefault="00E64B66" w:rsidP="00D92303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="Angsana New" w:eastAsia="Cordia New" w:hAnsi="Angsana New" w:cs="Angsana New"/>
                <w:lang w:val="en-US"/>
              </w:rPr>
            </w:pPr>
            <w:r w:rsidRPr="00D92303">
              <w:rPr>
                <w:rFonts w:ascii="Angsana New" w:eastAsia="Cordia New" w:hAnsi="Angsana New" w:cs="Angsana New"/>
                <w:i/>
                <w:iCs/>
                <w:lang w:val="en-US"/>
              </w:rPr>
              <w:t>(</w:t>
            </w:r>
            <w:r w:rsidRPr="00D92303">
              <w:rPr>
                <w:rFonts w:ascii="Angsana New" w:eastAsia="Cordia New" w:hAnsi="Angsana New" w:cs="Angsana New"/>
                <w:i/>
                <w:iCs/>
                <w:cs/>
                <w:lang w:val="en-US"/>
              </w:rPr>
              <w:t>พันบาท)</w:t>
            </w:r>
          </w:p>
        </w:tc>
      </w:tr>
      <w:tr w:rsidR="00FE1069" w:rsidRPr="00D92303" w14:paraId="1CC3E926" w14:textId="77777777" w:rsidTr="00FE1069">
        <w:trPr>
          <w:trHeight w:val="360"/>
        </w:trPr>
        <w:tc>
          <w:tcPr>
            <w:tcW w:w="2970" w:type="dxa"/>
          </w:tcPr>
          <w:p w14:paraId="765F109F" w14:textId="2E285829" w:rsidR="00FE1069" w:rsidRPr="00D92303" w:rsidRDefault="00601BEE" w:rsidP="00FE1069">
            <w:pPr>
              <w:pStyle w:val="a"/>
              <w:tabs>
                <w:tab w:val="clear" w:pos="1080"/>
              </w:tabs>
              <w:ind w:left="-108" w:right="-99"/>
              <w:jc w:val="both"/>
              <w:rPr>
                <w:rFonts w:ascii="Angsana New" w:hAnsi="Angsana New" w:cs="Angsana New"/>
                <w:lang w:val="en-US"/>
              </w:rPr>
            </w:pPr>
            <w:r w:rsidRPr="00601BEE">
              <w:rPr>
                <w:rFonts w:ascii="Angsana New" w:hAnsi="Angsana New" w:cs="Angsana New"/>
                <w:lang w:val="en-US"/>
              </w:rPr>
              <w:t>1</w:t>
            </w:r>
            <w:r w:rsidR="00FE1069" w:rsidRPr="00D92303">
              <w:rPr>
                <w:rFonts w:ascii="Angsana New" w:hAnsi="Angsana New" w:cs="Angsana New"/>
                <w:lang w:val="en-US"/>
              </w:rPr>
              <w:t xml:space="preserve"> </w:t>
            </w:r>
            <w:r w:rsidR="00FE1069" w:rsidRPr="00D92303">
              <w:rPr>
                <w:rFonts w:ascii="Angsana New" w:hAnsi="Angsana New" w:cs="Angsana New"/>
                <w:cs/>
                <w:lang w:val="en-US"/>
              </w:rPr>
              <w:t xml:space="preserve">ตุลาคม </w:t>
            </w:r>
            <w:r w:rsidRPr="00601BEE">
              <w:rPr>
                <w:rFonts w:ascii="Angsana New" w:hAnsi="Angsana New" w:cs="Angsana New"/>
                <w:lang w:val="en-US"/>
              </w:rPr>
              <w:t>2</w:t>
            </w:r>
            <w:r w:rsidR="00FE1069" w:rsidRPr="00D92303">
              <w:rPr>
                <w:rFonts w:ascii="Angsana New" w:hAnsi="Angsana New" w:cs="Angsana New"/>
                <w:lang w:val="en-US"/>
              </w:rPr>
              <w:t xml:space="preserve">566 - </w:t>
            </w:r>
            <w:r w:rsidRPr="00601BEE">
              <w:rPr>
                <w:rFonts w:ascii="Angsana New" w:hAnsi="Angsana New" w:cs="Angsana New"/>
                <w:lang w:val="en-US"/>
              </w:rPr>
              <w:t>31</w:t>
            </w:r>
            <w:r w:rsidR="00FE1069" w:rsidRPr="00D92303">
              <w:rPr>
                <w:rFonts w:ascii="Angsana New" w:hAnsi="Angsana New" w:cs="Angsana New"/>
                <w:lang w:val="en-US"/>
              </w:rPr>
              <w:t xml:space="preserve"> </w:t>
            </w:r>
            <w:r w:rsidR="00FE1069" w:rsidRPr="00D92303">
              <w:rPr>
                <w:rFonts w:ascii="Angsana New" w:hAnsi="Angsana New" w:cs="Angsana New"/>
                <w:cs/>
                <w:lang w:val="en-US"/>
              </w:rPr>
              <w:t xml:space="preserve">ธันวาคม </w:t>
            </w:r>
            <w:r w:rsidRPr="00601BEE">
              <w:rPr>
                <w:rFonts w:ascii="Angsana New" w:hAnsi="Angsana New" w:cs="Angsana New"/>
                <w:lang w:val="en-US"/>
              </w:rPr>
              <w:t>2</w:t>
            </w:r>
            <w:r w:rsidR="00FE1069" w:rsidRPr="00D92303">
              <w:rPr>
                <w:rFonts w:ascii="Angsana New" w:hAnsi="Angsana New" w:cs="Angsana New"/>
                <w:lang w:val="en-US"/>
              </w:rPr>
              <w:t>566</w:t>
            </w:r>
          </w:p>
        </w:tc>
        <w:tc>
          <w:tcPr>
            <w:tcW w:w="1800" w:type="dxa"/>
          </w:tcPr>
          <w:p w14:paraId="380D88C4" w14:textId="6F18369B" w:rsidR="00FE1069" w:rsidRPr="00D92303" w:rsidRDefault="00601BEE" w:rsidP="00FE1069">
            <w:pPr>
              <w:pStyle w:val="a"/>
              <w:tabs>
                <w:tab w:val="clear" w:pos="1080"/>
              </w:tabs>
              <w:ind w:left="-108" w:right="-99"/>
              <w:jc w:val="center"/>
              <w:rPr>
                <w:rFonts w:ascii="Angsana New" w:hAnsi="Angsana New" w:cs="Angsana New"/>
                <w:lang w:val="en-US"/>
              </w:rPr>
            </w:pPr>
            <w:r w:rsidRPr="00601BEE">
              <w:rPr>
                <w:rFonts w:ascii="Angsana New" w:hAnsi="Angsana New" w:cs="Angsana New"/>
                <w:lang w:val="en-US"/>
              </w:rPr>
              <w:t>23</w:t>
            </w:r>
            <w:r w:rsidR="00FE1069" w:rsidRPr="00D92303">
              <w:rPr>
                <w:rFonts w:ascii="Angsana New" w:hAnsi="Angsana New" w:cs="Angsana New"/>
                <w:lang w:val="en-US"/>
              </w:rPr>
              <w:t xml:space="preserve"> </w:t>
            </w:r>
            <w:r w:rsidR="00FE1069" w:rsidRPr="00D92303">
              <w:rPr>
                <w:rFonts w:ascii="Angsana New" w:hAnsi="Angsana New" w:cs="Angsana New"/>
                <w:cs/>
                <w:lang w:val="en-US"/>
              </w:rPr>
              <w:t>กุมภาพันธ์</w:t>
            </w:r>
            <w:r w:rsidR="00FE1069" w:rsidRPr="00D92303">
              <w:rPr>
                <w:rFonts w:ascii="Angsana New" w:hAnsi="Angsana New" w:cs="Angsana New"/>
                <w:lang w:val="en-US"/>
              </w:rPr>
              <w:t xml:space="preserve"> </w:t>
            </w:r>
            <w:r w:rsidRPr="00601BEE">
              <w:rPr>
                <w:rFonts w:ascii="Angsana New" w:hAnsi="Angsana New" w:cs="Angsana New"/>
                <w:lang w:val="en-US"/>
              </w:rPr>
              <w:t>2</w:t>
            </w:r>
            <w:r w:rsidR="00FE1069" w:rsidRPr="00D92303">
              <w:rPr>
                <w:rFonts w:ascii="Angsana New" w:hAnsi="Angsana New" w:cs="Angsana New"/>
                <w:lang w:val="en-US"/>
              </w:rPr>
              <w:t>567</w:t>
            </w:r>
          </w:p>
        </w:tc>
        <w:tc>
          <w:tcPr>
            <w:tcW w:w="1710" w:type="dxa"/>
          </w:tcPr>
          <w:p w14:paraId="7A449B58" w14:textId="4AA9CCFE" w:rsidR="00FE1069" w:rsidRPr="00D92303" w:rsidRDefault="00601BEE" w:rsidP="00FE1069">
            <w:pPr>
              <w:pStyle w:val="a"/>
              <w:tabs>
                <w:tab w:val="clear" w:pos="1080"/>
              </w:tabs>
              <w:ind w:left="-108" w:right="-99"/>
              <w:jc w:val="center"/>
              <w:rPr>
                <w:rFonts w:ascii="Angsana New" w:hAnsi="Angsana New" w:cs="Angsana New"/>
                <w:lang w:val="en-US"/>
              </w:rPr>
            </w:pPr>
            <w:r w:rsidRPr="00601BEE">
              <w:rPr>
                <w:rFonts w:ascii="Angsana New" w:eastAsia="Cordia New" w:hAnsi="Angsana New" w:cs="Angsana New"/>
                <w:lang w:val="en-US"/>
              </w:rPr>
              <w:t>22</w:t>
            </w:r>
            <w:r w:rsidR="00FE1069" w:rsidRPr="00D92303">
              <w:rPr>
                <w:rFonts w:ascii="Angsana New" w:eastAsia="Cordia New" w:hAnsi="Angsana New" w:cs="Angsana New"/>
                <w:lang w:val="en-US"/>
              </w:rPr>
              <w:t xml:space="preserve"> </w:t>
            </w:r>
            <w:r w:rsidR="00FE1069" w:rsidRPr="00D92303">
              <w:rPr>
                <w:rFonts w:ascii="Angsana New" w:eastAsia="Cordia New" w:hAnsi="Angsana New" w:cs="Angsana New"/>
                <w:cs/>
                <w:lang w:val="en-US"/>
              </w:rPr>
              <w:t>มีนาคม</w:t>
            </w:r>
            <w:r w:rsidR="00FE1069" w:rsidRPr="00D92303">
              <w:rPr>
                <w:rFonts w:ascii="Angsana New" w:eastAsia="Cordia New" w:hAnsi="Angsana New" w:cs="Angsana New"/>
                <w:lang w:val="en-US"/>
              </w:rPr>
              <w:t xml:space="preserve"> </w:t>
            </w:r>
            <w:r w:rsidRPr="00601BEE">
              <w:rPr>
                <w:rFonts w:ascii="Angsana New" w:eastAsia="Cordia New" w:hAnsi="Angsana New" w:cs="Angsana New"/>
                <w:lang w:val="en-US"/>
              </w:rPr>
              <w:t>2</w:t>
            </w:r>
            <w:r w:rsidR="00FE1069" w:rsidRPr="00D92303">
              <w:rPr>
                <w:rFonts w:ascii="Angsana New" w:eastAsia="Cordia New" w:hAnsi="Angsana New" w:cs="Angsana New"/>
                <w:lang w:val="en-US"/>
              </w:rPr>
              <w:t>567</w:t>
            </w:r>
          </w:p>
        </w:tc>
        <w:tc>
          <w:tcPr>
            <w:tcW w:w="1440" w:type="dxa"/>
          </w:tcPr>
          <w:p w14:paraId="35087E7F" w14:textId="3096B840" w:rsidR="00FE1069" w:rsidRPr="00D92303" w:rsidRDefault="00601BEE" w:rsidP="00FE1069">
            <w:pPr>
              <w:pStyle w:val="a"/>
              <w:tabs>
                <w:tab w:val="clear" w:pos="1080"/>
              </w:tabs>
              <w:ind w:left="-108" w:right="-117"/>
              <w:jc w:val="center"/>
              <w:rPr>
                <w:rFonts w:ascii="Angsana New" w:hAnsi="Angsana New" w:cs="Angsana New"/>
                <w:lang w:val="en-US" w:eastAsia="ja-JP"/>
              </w:rPr>
            </w:pPr>
            <w:r w:rsidRPr="00601BEE">
              <w:rPr>
                <w:rFonts w:ascii="Angsana New" w:eastAsia="Cordia New" w:hAnsi="Angsana New" w:cs="Angsana New"/>
                <w:lang w:val="en-US"/>
              </w:rPr>
              <w:t>0</w:t>
            </w:r>
            <w:r w:rsidR="00FE1069" w:rsidRPr="00D92303">
              <w:rPr>
                <w:rFonts w:ascii="Angsana New" w:eastAsia="Cordia New" w:hAnsi="Angsana New" w:cs="Angsana New"/>
                <w:lang w:val="en-US"/>
              </w:rPr>
              <w:t>.</w:t>
            </w:r>
            <w:r w:rsidRPr="00601BEE">
              <w:rPr>
                <w:rFonts w:ascii="Angsana New" w:eastAsia="Cordia New" w:hAnsi="Angsana New" w:cs="Angsana New"/>
                <w:lang w:val="en-US"/>
              </w:rPr>
              <w:t>22</w:t>
            </w:r>
            <w:r w:rsidR="00FE1069" w:rsidRPr="00D92303">
              <w:rPr>
                <w:rFonts w:ascii="Angsana New" w:eastAsia="Cordia New" w:hAnsi="Angsana New" w:cs="Angsana New"/>
                <w:lang w:val="en-US"/>
              </w:rPr>
              <w:t>7</w:t>
            </w:r>
            <w:r w:rsidR="00337A79">
              <w:rPr>
                <w:rFonts w:ascii="Angsana New" w:eastAsia="Cordia New" w:hAnsi="Angsana New" w:cs="Angsana New"/>
                <w:lang w:val="en-US"/>
              </w:rPr>
              <w:t>466</w:t>
            </w:r>
          </w:p>
        </w:tc>
        <w:tc>
          <w:tcPr>
            <w:tcW w:w="1263" w:type="dxa"/>
          </w:tcPr>
          <w:p w14:paraId="21E9ADF9" w14:textId="3C726394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08" w:right="-89"/>
            </w:pPr>
            <w:r w:rsidRPr="00D92303">
              <w:t>8</w:t>
            </w:r>
            <w:r w:rsidR="00601BEE" w:rsidRPr="00601BEE">
              <w:t>3</w:t>
            </w:r>
            <w:r w:rsidRPr="00D92303">
              <w:t>,889</w:t>
            </w:r>
          </w:p>
        </w:tc>
      </w:tr>
      <w:tr w:rsidR="00FE1069" w:rsidRPr="00D92303" w14:paraId="2123D1D9" w14:textId="77777777" w:rsidTr="00FE1069">
        <w:trPr>
          <w:trHeight w:val="360"/>
        </w:trPr>
        <w:tc>
          <w:tcPr>
            <w:tcW w:w="2970" w:type="dxa"/>
          </w:tcPr>
          <w:p w14:paraId="30AA287A" w14:textId="77777777" w:rsidR="00FE1069" w:rsidRPr="00D92303" w:rsidRDefault="00FE1069" w:rsidP="00FE1069">
            <w:pPr>
              <w:pStyle w:val="a"/>
              <w:tabs>
                <w:tab w:val="clear" w:pos="1080"/>
              </w:tabs>
              <w:ind w:right="-99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0" w:type="dxa"/>
          </w:tcPr>
          <w:p w14:paraId="0ADFAFC8" w14:textId="77777777" w:rsidR="00FE1069" w:rsidRPr="00D92303" w:rsidRDefault="00FE1069" w:rsidP="00FE1069">
            <w:pPr>
              <w:pStyle w:val="a"/>
              <w:tabs>
                <w:tab w:val="clear" w:pos="1080"/>
              </w:tabs>
              <w:ind w:right="-45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1710" w:type="dxa"/>
          </w:tcPr>
          <w:p w14:paraId="42674EDE" w14:textId="77777777" w:rsidR="00FE1069" w:rsidRPr="00D92303" w:rsidRDefault="00FE1069" w:rsidP="00FE1069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104971DE" w14:textId="77777777" w:rsidR="00FE1069" w:rsidRPr="00D92303" w:rsidRDefault="00FE1069" w:rsidP="00FE1069">
            <w:pPr>
              <w:pStyle w:val="a"/>
              <w:tabs>
                <w:tab w:val="clear" w:pos="1080"/>
              </w:tabs>
              <w:ind w:left="-108" w:right="-11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6CA2159B" w14:textId="6E390436" w:rsidR="00FE1069" w:rsidRPr="00D92303" w:rsidRDefault="00FE1069" w:rsidP="00FE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08" w:right="-89"/>
              <w:rPr>
                <w:b/>
                <w:bCs/>
                <w:color w:val="000000"/>
                <w:cs/>
              </w:rPr>
            </w:pPr>
            <w:r w:rsidRPr="00D92303">
              <w:rPr>
                <w:b/>
                <w:bCs/>
              </w:rPr>
              <w:t>8</w:t>
            </w:r>
            <w:r w:rsidR="00601BEE" w:rsidRPr="00601BEE">
              <w:rPr>
                <w:b/>
                <w:bCs/>
              </w:rPr>
              <w:t>3</w:t>
            </w:r>
            <w:r w:rsidRPr="00D92303">
              <w:rPr>
                <w:b/>
                <w:bCs/>
              </w:rPr>
              <w:t>,889</w:t>
            </w:r>
          </w:p>
        </w:tc>
      </w:tr>
    </w:tbl>
    <w:p w14:paraId="16C07A53" w14:textId="3C445087" w:rsidR="0080683B" w:rsidRPr="00D92303" w:rsidRDefault="00601BEE" w:rsidP="00B53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b/>
          <w:bCs/>
        </w:rPr>
      </w:pPr>
      <w:r w:rsidRPr="00601BEE">
        <w:rPr>
          <w:b/>
          <w:bCs/>
        </w:rPr>
        <w:t>1</w:t>
      </w:r>
      <w:r w:rsidR="000C5DD5">
        <w:rPr>
          <w:b/>
          <w:bCs/>
        </w:rPr>
        <w:t>5</w:t>
      </w:r>
      <w:r w:rsidR="00CF41D2" w:rsidRPr="00D92303">
        <w:rPr>
          <w:b/>
          <w:bCs/>
        </w:rPr>
        <w:tab/>
      </w:r>
      <w:r w:rsidR="0080683B" w:rsidRPr="00D92303">
        <w:rPr>
          <w:b/>
          <w:bCs/>
          <w:cs/>
        </w:rPr>
        <w:t>ข้อมูลเกี่ยวกับการซื้อขายเงินลงทุน</w:t>
      </w:r>
    </w:p>
    <w:p w14:paraId="2B558659" w14:textId="77777777" w:rsidR="00386E7B" w:rsidRPr="00B53E03" w:rsidRDefault="00386E7B" w:rsidP="00D92303">
      <w:pPr>
        <w:ind w:left="547"/>
        <w:jc w:val="thaiDistribute"/>
        <w:rPr>
          <w:color w:val="000000"/>
        </w:rPr>
      </w:pPr>
    </w:p>
    <w:p w14:paraId="29590FF1" w14:textId="2302A4B2" w:rsidR="00206B22" w:rsidRPr="00D92303" w:rsidRDefault="00C02ECF" w:rsidP="00D92303">
      <w:pPr>
        <w:ind w:left="547"/>
        <w:jc w:val="thaiDistribute"/>
        <w:rPr>
          <w:i/>
          <w:iCs/>
          <w:color w:val="000000"/>
          <w:spacing w:val="0"/>
        </w:rPr>
      </w:pPr>
      <w:r w:rsidRPr="00D92303">
        <w:rPr>
          <w:color w:val="000000"/>
          <w:cs/>
        </w:rPr>
        <w:t>กองทรัสต์ได้ซื้อ</w:t>
      </w:r>
      <w:r w:rsidR="00F93E6E" w:rsidRPr="00D92303">
        <w:rPr>
          <w:color w:val="000000"/>
          <w:cs/>
        </w:rPr>
        <w:t>ขาย</w:t>
      </w:r>
      <w:r w:rsidRPr="00D92303">
        <w:rPr>
          <w:color w:val="000000"/>
          <w:cs/>
        </w:rPr>
        <w:t xml:space="preserve">เงินลงทุนในระหว่างปีสิ้นสุดวันที่ </w:t>
      </w:r>
      <w:r w:rsidR="00601BEE" w:rsidRPr="00601BEE">
        <w:rPr>
          <w:color w:val="000000"/>
        </w:rPr>
        <w:t>31</w:t>
      </w:r>
      <w:r w:rsidRPr="00D92303">
        <w:rPr>
          <w:color w:val="000000"/>
        </w:rPr>
        <w:t xml:space="preserve"> </w:t>
      </w:r>
      <w:r w:rsidRPr="00D92303">
        <w:rPr>
          <w:color w:val="000000"/>
          <w:cs/>
        </w:rPr>
        <w:t xml:space="preserve">ธันวาคม </w:t>
      </w:r>
      <w:r w:rsidR="00601BEE" w:rsidRPr="00601BEE">
        <w:rPr>
          <w:color w:val="000000"/>
        </w:rPr>
        <w:t>2</w:t>
      </w:r>
      <w:r w:rsidR="00536D35" w:rsidRPr="00D92303">
        <w:rPr>
          <w:color w:val="000000"/>
        </w:rPr>
        <w:t>56</w:t>
      </w:r>
      <w:r w:rsidR="00D40962">
        <w:rPr>
          <w:color w:val="000000"/>
        </w:rPr>
        <w:t>8</w:t>
      </w:r>
      <w:r w:rsidRPr="00D92303">
        <w:rPr>
          <w:color w:val="000000"/>
        </w:rPr>
        <w:t xml:space="preserve"> </w:t>
      </w:r>
      <w:r w:rsidRPr="00D92303">
        <w:rPr>
          <w:color w:val="000000"/>
          <w:cs/>
        </w:rPr>
        <w:t>โดยไม่รวมเงินลงทุนในเงินฝาก</w:t>
      </w:r>
      <w:r w:rsidR="00B00855" w:rsidRPr="00D92303">
        <w:rPr>
          <w:color w:val="000000"/>
        </w:rPr>
        <w:br/>
      </w:r>
      <w:r w:rsidR="00253832" w:rsidRPr="00D92303">
        <w:rPr>
          <w:color w:val="000000"/>
          <w:cs/>
        </w:rPr>
        <w:t xml:space="preserve">สถาบันการเงิน </w:t>
      </w:r>
      <w:r w:rsidRPr="00D92303">
        <w:rPr>
          <w:color w:val="000000"/>
          <w:cs/>
        </w:rPr>
        <w:t>เป็นจำนวนเงินรวม</w:t>
      </w:r>
      <w:r w:rsidR="00D33589" w:rsidRPr="00D92303">
        <w:rPr>
          <w:color w:val="000000"/>
        </w:rPr>
        <w:t xml:space="preserve"> </w:t>
      </w:r>
      <w:r w:rsidR="00601BEE" w:rsidRPr="00601BEE">
        <w:rPr>
          <w:color w:val="000000"/>
        </w:rPr>
        <w:t>1</w:t>
      </w:r>
      <w:r w:rsidR="00FE7E3B">
        <w:rPr>
          <w:color w:val="000000"/>
        </w:rPr>
        <w:t>,</w:t>
      </w:r>
      <w:r w:rsidR="00601BEE" w:rsidRPr="00601BEE">
        <w:rPr>
          <w:color w:val="000000"/>
        </w:rPr>
        <w:t>201</w:t>
      </w:r>
      <w:r w:rsidR="003F2B1D">
        <w:rPr>
          <w:color w:val="000000"/>
        </w:rPr>
        <w:t>.4</w:t>
      </w:r>
      <w:r w:rsidR="005062B2" w:rsidRPr="00D92303">
        <w:rPr>
          <w:color w:val="000000"/>
        </w:rPr>
        <w:t xml:space="preserve"> </w:t>
      </w:r>
      <w:r w:rsidRPr="00D92303">
        <w:rPr>
          <w:color w:val="000000"/>
          <w:cs/>
        </w:rPr>
        <w:t>ล้านบาท โดย</w:t>
      </w:r>
      <w:r w:rsidR="00104C26" w:rsidRPr="00D92303">
        <w:rPr>
          <w:color w:val="000000"/>
          <w:cs/>
        </w:rPr>
        <w:t>คิดเป็นร้อยละ</w:t>
      </w:r>
      <w:r w:rsidR="0054050F">
        <w:rPr>
          <w:color w:val="000000"/>
        </w:rPr>
        <w:t xml:space="preserve"> </w:t>
      </w:r>
      <w:r w:rsidR="00601BEE" w:rsidRPr="00601BEE">
        <w:rPr>
          <w:color w:val="000000"/>
        </w:rPr>
        <w:t>3</w:t>
      </w:r>
      <w:r w:rsidR="008B7A56">
        <w:rPr>
          <w:color w:val="000000"/>
        </w:rPr>
        <w:t>5.66</w:t>
      </w:r>
      <w:r w:rsidR="00C654D8" w:rsidRPr="00D92303">
        <w:rPr>
          <w:color w:val="000000"/>
        </w:rPr>
        <w:t xml:space="preserve"> </w:t>
      </w:r>
      <w:r w:rsidR="00CF6503" w:rsidRPr="00D92303">
        <w:rPr>
          <w:color w:val="000000"/>
          <w:cs/>
        </w:rPr>
        <w:t>ต่อมูลค่าสินทรัพย์สุทธิถัวเฉลี่ย</w:t>
      </w:r>
      <w:r w:rsidR="00F148FE" w:rsidRPr="00D92303">
        <w:rPr>
          <w:color w:val="000000"/>
        </w:rPr>
        <w:br/>
      </w:r>
      <w:r w:rsidR="00CF6503" w:rsidRPr="00D92303">
        <w:rPr>
          <w:color w:val="000000"/>
          <w:spacing w:val="0"/>
          <w:cs/>
        </w:rPr>
        <w:t>ระหว่างปี</w:t>
      </w:r>
      <w:r w:rsidR="00AE45D3" w:rsidRPr="00D92303">
        <w:rPr>
          <w:color w:val="000000"/>
          <w:spacing w:val="0"/>
        </w:rPr>
        <w:t xml:space="preserve"> </w:t>
      </w:r>
      <w:r w:rsidR="00CF6503" w:rsidRPr="00C31445">
        <w:rPr>
          <w:i/>
          <w:iCs/>
          <w:color w:val="000000"/>
          <w:spacing w:val="-2"/>
          <w:cs/>
        </w:rPr>
        <w:t>(</w:t>
      </w:r>
      <w:r w:rsidR="00601BEE" w:rsidRPr="00601BEE">
        <w:rPr>
          <w:i/>
          <w:iCs/>
          <w:color w:val="000000"/>
          <w:spacing w:val="-2"/>
        </w:rPr>
        <w:t>2</w:t>
      </w:r>
      <w:r w:rsidR="00536D35" w:rsidRPr="00C31445">
        <w:rPr>
          <w:i/>
          <w:iCs/>
          <w:color w:val="000000"/>
          <w:spacing w:val="-2"/>
        </w:rPr>
        <w:t>56</w:t>
      </w:r>
      <w:r w:rsidR="00D40962">
        <w:rPr>
          <w:i/>
          <w:iCs/>
          <w:color w:val="000000"/>
          <w:spacing w:val="-2"/>
        </w:rPr>
        <w:t>7</w:t>
      </w:r>
      <w:r w:rsidR="00CF6503" w:rsidRPr="00C31445">
        <w:rPr>
          <w:i/>
          <w:iCs/>
          <w:color w:val="000000"/>
          <w:spacing w:val="-2"/>
        </w:rPr>
        <w:t xml:space="preserve">: </w:t>
      </w:r>
      <w:r w:rsidR="00CF6503" w:rsidRPr="00C31445">
        <w:rPr>
          <w:i/>
          <w:iCs/>
          <w:color w:val="000000"/>
          <w:spacing w:val="-2"/>
          <w:cs/>
        </w:rPr>
        <w:t>จำนวน</w:t>
      </w:r>
      <w:r w:rsidR="00253832" w:rsidRPr="00C31445">
        <w:rPr>
          <w:i/>
          <w:iCs/>
          <w:color w:val="000000"/>
          <w:spacing w:val="-2"/>
          <w:cs/>
        </w:rPr>
        <w:t>เงินรวม</w:t>
      </w:r>
      <w:r w:rsidR="00CF6503" w:rsidRPr="00C31445">
        <w:rPr>
          <w:i/>
          <w:iCs/>
          <w:color w:val="000000"/>
          <w:spacing w:val="-2"/>
          <w:cs/>
        </w:rPr>
        <w:t xml:space="preserve"> </w:t>
      </w:r>
      <w:r w:rsidR="00760695" w:rsidRPr="00C31445">
        <w:rPr>
          <w:i/>
          <w:iCs/>
          <w:color w:val="000000"/>
          <w:spacing w:val="-2"/>
        </w:rPr>
        <w:t>9</w:t>
      </w:r>
      <w:r w:rsidR="00D40962">
        <w:rPr>
          <w:i/>
          <w:iCs/>
          <w:color w:val="000000"/>
          <w:spacing w:val="-2"/>
        </w:rPr>
        <w:t>99</w:t>
      </w:r>
      <w:r w:rsidR="00760695" w:rsidRPr="00C31445">
        <w:rPr>
          <w:i/>
          <w:iCs/>
          <w:color w:val="000000"/>
          <w:spacing w:val="-2"/>
        </w:rPr>
        <w:t>.6</w:t>
      </w:r>
      <w:r w:rsidR="00386E7B" w:rsidRPr="00C31445">
        <w:rPr>
          <w:i/>
          <w:iCs/>
          <w:color w:val="000000"/>
          <w:spacing w:val="-2"/>
        </w:rPr>
        <w:t xml:space="preserve"> </w:t>
      </w:r>
      <w:r w:rsidR="00CF6503" w:rsidRPr="00C31445">
        <w:rPr>
          <w:i/>
          <w:iCs/>
          <w:color w:val="000000"/>
          <w:spacing w:val="-2"/>
          <w:cs/>
        </w:rPr>
        <w:t>ล้านบาท</w:t>
      </w:r>
      <w:r w:rsidR="00245431" w:rsidRPr="00C31445">
        <w:rPr>
          <w:i/>
          <w:iCs/>
          <w:color w:val="000000"/>
          <w:spacing w:val="-2"/>
          <w:cs/>
        </w:rPr>
        <w:t xml:space="preserve"> </w:t>
      </w:r>
      <w:r w:rsidR="00CF6503" w:rsidRPr="00C31445">
        <w:rPr>
          <w:i/>
          <w:iCs/>
          <w:color w:val="000000"/>
          <w:spacing w:val="-2"/>
          <w:cs/>
        </w:rPr>
        <w:t>โด</w:t>
      </w:r>
      <w:r w:rsidR="00245431" w:rsidRPr="00C31445">
        <w:rPr>
          <w:i/>
          <w:iCs/>
          <w:color w:val="000000"/>
          <w:spacing w:val="-2"/>
          <w:cs/>
        </w:rPr>
        <w:t>ย</w:t>
      </w:r>
      <w:r w:rsidR="00CF6503" w:rsidRPr="00C31445">
        <w:rPr>
          <w:i/>
          <w:iCs/>
          <w:color w:val="000000"/>
          <w:spacing w:val="-2"/>
          <w:cs/>
        </w:rPr>
        <w:t xml:space="preserve">คิดเป็นร้อยละ </w:t>
      </w:r>
      <w:r w:rsidR="00601BEE" w:rsidRPr="00601BEE">
        <w:rPr>
          <w:i/>
          <w:iCs/>
          <w:color w:val="000000"/>
          <w:spacing w:val="-2"/>
        </w:rPr>
        <w:t>2</w:t>
      </w:r>
      <w:r w:rsidR="00D40962">
        <w:rPr>
          <w:i/>
          <w:iCs/>
          <w:color w:val="000000"/>
          <w:spacing w:val="-2"/>
        </w:rPr>
        <w:t>8</w:t>
      </w:r>
      <w:r w:rsidR="00760695" w:rsidRPr="00C31445">
        <w:rPr>
          <w:i/>
          <w:iCs/>
          <w:color w:val="000000"/>
          <w:spacing w:val="-2"/>
        </w:rPr>
        <w:t>.</w:t>
      </w:r>
      <w:r w:rsidR="00D40962">
        <w:rPr>
          <w:i/>
          <w:iCs/>
          <w:color w:val="000000"/>
          <w:spacing w:val="-2"/>
        </w:rPr>
        <w:t>66</w:t>
      </w:r>
      <w:r w:rsidR="00CF6503" w:rsidRPr="00C31445">
        <w:rPr>
          <w:i/>
          <w:iCs/>
          <w:color w:val="000000"/>
          <w:spacing w:val="-2"/>
        </w:rPr>
        <w:t xml:space="preserve"> </w:t>
      </w:r>
      <w:r w:rsidR="00CF6503" w:rsidRPr="00C31445">
        <w:rPr>
          <w:i/>
          <w:iCs/>
          <w:color w:val="000000"/>
          <w:spacing w:val="-2"/>
          <w:cs/>
        </w:rPr>
        <w:t>ต่อมูลค่าสินทรัพย์สุทธิถัวเฉลี่ยระหว่างปี)</w:t>
      </w:r>
    </w:p>
    <w:p w14:paraId="58CD3B08" w14:textId="3B2F86F4" w:rsidR="00386E7B" w:rsidRPr="00B53E03" w:rsidRDefault="00F43FB5" w:rsidP="00D92303">
      <w:pPr>
        <w:ind w:left="547"/>
        <w:jc w:val="thaiDistribute"/>
        <w:rPr>
          <w:color w:val="000000"/>
        </w:rPr>
      </w:pPr>
      <w:r w:rsidRPr="00B53E03">
        <w:rPr>
          <w:color w:val="000000"/>
        </w:rPr>
        <w:tab/>
      </w:r>
    </w:p>
    <w:p w14:paraId="357C0EC7" w14:textId="4FDAE3E7" w:rsidR="00B07B0A" w:rsidRPr="00D92303" w:rsidRDefault="00601BEE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i/>
          <w:iCs/>
          <w:color w:val="000000"/>
        </w:rPr>
      </w:pPr>
      <w:r w:rsidRPr="00601BEE">
        <w:rPr>
          <w:b/>
          <w:bCs/>
        </w:rPr>
        <w:t>1</w:t>
      </w:r>
      <w:r w:rsidR="000C5DD5">
        <w:rPr>
          <w:b/>
          <w:bCs/>
        </w:rPr>
        <w:t>6</w:t>
      </w:r>
      <w:r w:rsidR="00CA7509" w:rsidRPr="00D92303">
        <w:rPr>
          <w:b/>
          <w:bCs/>
        </w:rPr>
        <w:tab/>
      </w:r>
      <w:r w:rsidR="00926641" w:rsidRPr="00D92303">
        <w:rPr>
          <w:b/>
          <w:bCs/>
          <w:cs/>
        </w:rPr>
        <w:t>ส่วนงานดำเนินงาน</w:t>
      </w:r>
      <w:r w:rsidR="00B07B0A" w:rsidRPr="00D92303">
        <w:rPr>
          <w:b/>
          <w:bCs/>
          <w:cs/>
        </w:rPr>
        <w:t>และการจำแนกรายได้</w:t>
      </w:r>
    </w:p>
    <w:p w14:paraId="1197DBA5" w14:textId="77777777" w:rsidR="00386E7B" w:rsidRPr="00B53E03" w:rsidRDefault="00386E7B" w:rsidP="00B53E03">
      <w:pPr>
        <w:ind w:left="547"/>
        <w:jc w:val="thaiDistribute"/>
        <w:rPr>
          <w:color w:val="000000"/>
        </w:rPr>
      </w:pPr>
    </w:p>
    <w:p w14:paraId="7F2143F1" w14:textId="48FDD4FF" w:rsidR="00607309" w:rsidRDefault="00B07B0A" w:rsidP="00570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D92303">
        <w:rPr>
          <w:cs/>
        </w:rPr>
        <w:t>การดำเนินงานหลักของกองทรัสต์มาจากรายได้ค่าเช่าและค่าบริการจากธุรกิจหลักประเภทลงทุนในอสังหาริมทรัพย์และสิทธิการเช่า จัดหาผลประโยชน์จากอสังหาริมทรัพย์ และให้เช่าอสังหาริมทรัพย์</w:t>
      </w:r>
      <w:r w:rsidRPr="00D92303">
        <w:t xml:space="preserve"> </w:t>
      </w:r>
      <w:r w:rsidRPr="00D92303">
        <w:rPr>
          <w:cs/>
        </w:rPr>
        <w:t>โดยที่กองทรัสต์มีส่วนงาน</w:t>
      </w:r>
      <w:r w:rsidRPr="00D92303">
        <w:t xml:space="preserve"> </w:t>
      </w:r>
      <w:r w:rsidR="00775E0A" w:rsidRPr="00D92303">
        <w:rPr>
          <w:cs/>
        </w:rPr>
        <w:br/>
      </w:r>
      <w:r w:rsidRPr="00D92303">
        <w:rPr>
          <w:cs/>
        </w:rPr>
        <w:t>ทางภูมิศาสตร์เพียงส่วนงานเดียวเนื่องจากกองทรัสต์ดำเนินธุรกิจเฉพาะในประเทศไทยเท่านั้น</w:t>
      </w:r>
    </w:p>
    <w:p w14:paraId="74CF5BFA" w14:textId="77777777" w:rsidR="00570548" w:rsidRPr="00570548" w:rsidRDefault="00570548" w:rsidP="00570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</w:p>
    <w:p w14:paraId="777DCD84" w14:textId="1E7EA6F7" w:rsidR="00C31445" w:rsidRDefault="00B07B0A" w:rsidP="00C31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D92303">
        <w:rPr>
          <w:rFonts w:hint="cs"/>
          <w:cs/>
        </w:rPr>
        <w:t>การจำแนกรายได้ จังหวะเวลาในการรับรู้รายได้</w:t>
      </w:r>
      <w:r w:rsidRPr="00D92303">
        <w:rPr>
          <w:cs/>
        </w:rPr>
        <w:t>ใน</w:t>
      </w:r>
      <w:r w:rsidRPr="00D92303">
        <w:rPr>
          <w:rFonts w:hint="cs"/>
          <w:cs/>
        </w:rPr>
        <w:t>งบ</w:t>
      </w:r>
      <w:r w:rsidRPr="00D92303">
        <w:rPr>
          <w:cs/>
        </w:rPr>
        <w:t>การเงิน</w:t>
      </w:r>
      <w:r w:rsidRPr="00D92303">
        <w:rPr>
          <w:rFonts w:hint="cs"/>
          <w:cs/>
        </w:rPr>
        <w:t xml:space="preserve">สำหรับปีสิ้นสุดวันที่ </w:t>
      </w:r>
      <w:r w:rsidR="00601BEE" w:rsidRPr="00601BEE">
        <w:t>31</w:t>
      </w:r>
      <w:r w:rsidRPr="00D92303">
        <w:t xml:space="preserve"> </w:t>
      </w:r>
      <w:r w:rsidRPr="00D92303">
        <w:rPr>
          <w:rFonts w:hint="cs"/>
          <w:cs/>
        </w:rPr>
        <w:t xml:space="preserve">ธันวาคม </w:t>
      </w:r>
      <w:r w:rsidR="00601BEE" w:rsidRPr="00601BEE">
        <w:t>2</w:t>
      </w:r>
      <w:r w:rsidR="00536D35" w:rsidRPr="00D92303">
        <w:t>56</w:t>
      </w:r>
      <w:r w:rsidR="0018543C">
        <w:t>8</w:t>
      </w:r>
      <w:r w:rsidR="00253832" w:rsidRPr="00D92303">
        <w:t xml:space="preserve"> </w:t>
      </w:r>
      <w:r w:rsidR="00253832" w:rsidRPr="00D92303">
        <w:rPr>
          <w:rFonts w:hint="cs"/>
          <w:cs/>
        </w:rPr>
        <w:t xml:space="preserve">และ </w:t>
      </w:r>
      <w:r w:rsidR="00601BEE" w:rsidRPr="00601BEE">
        <w:t>2</w:t>
      </w:r>
      <w:r w:rsidR="00536D35" w:rsidRPr="00D92303">
        <w:t>56</w:t>
      </w:r>
      <w:r w:rsidR="0018543C">
        <w:t>7</w:t>
      </w:r>
      <w:r w:rsidR="00253832" w:rsidRPr="00D92303">
        <w:t xml:space="preserve"> </w:t>
      </w:r>
      <w:r w:rsidR="00253832" w:rsidRPr="00D92303">
        <w:br/>
      </w:r>
      <w:r w:rsidRPr="00D92303">
        <w:rPr>
          <w:rFonts w:hint="cs"/>
          <w:cs/>
        </w:rPr>
        <w:t xml:space="preserve">ตามมาตรฐานการรายงานทางการเงินฉบับที่ </w:t>
      </w:r>
      <w:r w:rsidR="00601BEE" w:rsidRPr="00601BEE">
        <w:t>1</w:t>
      </w:r>
      <w:r w:rsidR="00536D35" w:rsidRPr="00D92303">
        <w:t>5</w:t>
      </w:r>
      <w:r w:rsidRPr="00D92303">
        <w:t xml:space="preserve"> </w:t>
      </w:r>
      <w:r w:rsidRPr="00D92303">
        <w:rPr>
          <w:rFonts w:hint="cs"/>
          <w:cs/>
        </w:rPr>
        <w:t xml:space="preserve">เรื่อง </w:t>
      </w:r>
      <w:r w:rsidRPr="00D92303">
        <w:rPr>
          <w:rFonts w:hint="cs"/>
          <w:i/>
          <w:iCs/>
          <w:cs/>
        </w:rPr>
        <w:t>รายได้จากสัญญาที่ทำกับลูกค้า</w:t>
      </w:r>
      <w:r w:rsidRPr="00D92303">
        <w:t xml:space="preserve"> </w:t>
      </w:r>
      <w:r w:rsidRPr="00D92303">
        <w:rPr>
          <w:cs/>
        </w:rPr>
        <w:t>มีดังนี้</w:t>
      </w:r>
    </w:p>
    <w:p w14:paraId="76F669EE" w14:textId="77777777" w:rsidR="00C31445" w:rsidRPr="00B53E03" w:rsidRDefault="00C31445" w:rsidP="00B53E03">
      <w:pPr>
        <w:ind w:left="547"/>
        <w:jc w:val="thaiDistribute"/>
        <w:rPr>
          <w:color w:val="00000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270"/>
        <w:gridCol w:w="1440"/>
      </w:tblGrid>
      <w:tr w:rsidR="00B07B0A" w:rsidRPr="00D92303" w14:paraId="42A72558" w14:textId="77777777" w:rsidTr="007624E5">
        <w:trPr>
          <w:tblHeader/>
        </w:trPr>
        <w:tc>
          <w:tcPr>
            <w:tcW w:w="6030" w:type="dxa"/>
          </w:tcPr>
          <w:p w14:paraId="5AAE36AD" w14:textId="77777777" w:rsidR="00B07B0A" w:rsidRPr="00D92303" w:rsidRDefault="00B07B0A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</w:rPr>
            </w:pPr>
          </w:p>
        </w:tc>
        <w:tc>
          <w:tcPr>
            <w:tcW w:w="1440" w:type="dxa"/>
          </w:tcPr>
          <w:p w14:paraId="68747D30" w14:textId="61636230" w:rsidR="00B07B0A" w:rsidRPr="00D92303" w:rsidRDefault="00601BEE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</w:pPr>
            <w:r w:rsidRPr="00601BEE">
              <w:t>2</w:t>
            </w:r>
            <w:r w:rsidR="00536D35" w:rsidRPr="00D92303">
              <w:t>56</w:t>
            </w:r>
            <w:r w:rsidR="00D40962">
              <w:t>8</w:t>
            </w:r>
          </w:p>
        </w:tc>
        <w:tc>
          <w:tcPr>
            <w:tcW w:w="270" w:type="dxa"/>
          </w:tcPr>
          <w:p w14:paraId="57F37B52" w14:textId="77777777" w:rsidR="00B07B0A" w:rsidRPr="00D92303" w:rsidRDefault="00B07B0A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</w:pPr>
          </w:p>
        </w:tc>
        <w:tc>
          <w:tcPr>
            <w:tcW w:w="1440" w:type="dxa"/>
          </w:tcPr>
          <w:p w14:paraId="32CECD4F" w14:textId="6373F7A6" w:rsidR="00B07B0A" w:rsidRPr="00D92303" w:rsidRDefault="00601BEE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</w:pPr>
            <w:r w:rsidRPr="00601BEE">
              <w:t>2</w:t>
            </w:r>
            <w:r w:rsidR="00536D35" w:rsidRPr="00D92303">
              <w:t>56</w:t>
            </w:r>
            <w:r w:rsidR="00D40962">
              <w:t>7</w:t>
            </w:r>
          </w:p>
        </w:tc>
      </w:tr>
      <w:tr w:rsidR="00B07B0A" w:rsidRPr="00D92303" w14:paraId="37F14FF1" w14:textId="77777777" w:rsidTr="007624E5">
        <w:trPr>
          <w:tblHeader/>
        </w:trPr>
        <w:tc>
          <w:tcPr>
            <w:tcW w:w="6030" w:type="dxa"/>
          </w:tcPr>
          <w:p w14:paraId="21506C0D" w14:textId="77777777" w:rsidR="00B07B0A" w:rsidRPr="00D92303" w:rsidRDefault="00B07B0A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</w:rPr>
            </w:pPr>
          </w:p>
        </w:tc>
        <w:tc>
          <w:tcPr>
            <w:tcW w:w="3150" w:type="dxa"/>
            <w:gridSpan w:val="3"/>
          </w:tcPr>
          <w:p w14:paraId="254DE25A" w14:textId="77777777" w:rsidR="00B07B0A" w:rsidRPr="00D92303" w:rsidRDefault="00B07B0A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cs/>
              </w:rPr>
            </w:pPr>
            <w:r w:rsidRPr="00D92303">
              <w:rPr>
                <w:i/>
                <w:iCs/>
              </w:rPr>
              <w:t>(</w:t>
            </w:r>
            <w:r w:rsidRPr="00D92303">
              <w:rPr>
                <w:rFonts w:hint="cs"/>
                <w:i/>
                <w:iCs/>
                <w:cs/>
              </w:rPr>
              <w:t>พันบาท</w:t>
            </w:r>
            <w:r w:rsidRPr="00D92303">
              <w:rPr>
                <w:i/>
                <w:iCs/>
              </w:rPr>
              <w:t>)</w:t>
            </w:r>
          </w:p>
        </w:tc>
      </w:tr>
      <w:tr w:rsidR="00B07B0A" w:rsidRPr="00D92303" w14:paraId="36E00F89" w14:textId="77777777" w:rsidTr="004944D8">
        <w:tc>
          <w:tcPr>
            <w:tcW w:w="6030" w:type="dxa"/>
          </w:tcPr>
          <w:p w14:paraId="3F94A1B3" w14:textId="77777777" w:rsidR="00B07B0A" w:rsidRPr="00D92303" w:rsidRDefault="00B07B0A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cs/>
              </w:rPr>
            </w:pPr>
            <w:r w:rsidRPr="00D92303">
              <w:rPr>
                <w:b/>
                <w:bCs/>
                <w:cs/>
              </w:rPr>
              <w:t>ประเภท</w:t>
            </w:r>
            <w:r w:rsidRPr="00D92303">
              <w:rPr>
                <w:rFonts w:hint="cs"/>
                <w:b/>
                <w:bCs/>
                <w:cs/>
              </w:rPr>
              <w:t>ของรายได้</w:t>
            </w:r>
          </w:p>
        </w:tc>
        <w:tc>
          <w:tcPr>
            <w:tcW w:w="1440" w:type="dxa"/>
          </w:tcPr>
          <w:p w14:paraId="440C1F00" w14:textId="77777777" w:rsidR="00B07B0A" w:rsidRPr="00D92303" w:rsidRDefault="00B07B0A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/>
              <w:jc w:val="right"/>
              <w:rPr>
                <w:b/>
                <w:bCs/>
              </w:rPr>
            </w:pPr>
          </w:p>
        </w:tc>
        <w:tc>
          <w:tcPr>
            <w:tcW w:w="270" w:type="dxa"/>
          </w:tcPr>
          <w:p w14:paraId="200E2E13" w14:textId="77777777" w:rsidR="00B07B0A" w:rsidRPr="00D92303" w:rsidRDefault="00B07B0A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01"/>
              <w:jc w:val="right"/>
              <w:rPr>
                <w:b/>
                <w:bCs/>
              </w:rPr>
            </w:pPr>
          </w:p>
        </w:tc>
        <w:tc>
          <w:tcPr>
            <w:tcW w:w="1440" w:type="dxa"/>
          </w:tcPr>
          <w:p w14:paraId="5B0A5808" w14:textId="77777777" w:rsidR="00B07B0A" w:rsidRPr="00D92303" w:rsidRDefault="00B07B0A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/>
              <w:jc w:val="right"/>
              <w:rPr>
                <w:b/>
                <w:bCs/>
              </w:rPr>
            </w:pPr>
          </w:p>
        </w:tc>
      </w:tr>
      <w:tr w:rsidR="00CF7511" w:rsidRPr="00D92303" w14:paraId="2094405C" w14:textId="77777777" w:rsidTr="004944D8">
        <w:tc>
          <w:tcPr>
            <w:tcW w:w="6030" w:type="dxa"/>
          </w:tcPr>
          <w:p w14:paraId="4CC0D26F" w14:textId="77777777" w:rsidR="00CF7511" w:rsidRPr="00D92303" w:rsidRDefault="00CF7511" w:rsidP="00CF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cs/>
              </w:rPr>
            </w:pPr>
            <w:r w:rsidRPr="00D92303">
              <w:rPr>
                <w:rFonts w:hint="cs"/>
                <w:cs/>
              </w:rPr>
              <w:t>รายได้ค่าบริการ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55DA19" w14:textId="3389F9DF" w:rsidR="00CF7511" w:rsidRPr="00D92303" w:rsidRDefault="00601BEE" w:rsidP="00CF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15" w:right="67"/>
            </w:pPr>
            <w:r w:rsidRPr="00601BEE">
              <w:t>333</w:t>
            </w:r>
            <w:r w:rsidR="00CF7511" w:rsidRPr="00B07B71">
              <w:t>,</w:t>
            </w:r>
            <w:r w:rsidRPr="00601BEE">
              <w:t>11</w:t>
            </w:r>
            <w:r w:rsidR="00CF7511" w:rsidRPr="00B07B71">
              <w:t>9</w:t>
            </w:r>
          </w:p>
        </w:tc>
        <w:tc>
          <w:tcPr>
            <w:tcW w:w="270" w:type="dxa"/>
          </w:tcPr>
          <w:p w14:paraId="249CA888" w14:textId="77777777" w:rsidR="00CF7511" w:rsidRPr="00D92303" w:rsidRDefault="00CF7511" w:rsidP="00CF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15" w:right="-109"/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FA2CC5" w14:textId="4D62E663" w:rsidR="00CF7511" w:rsidRPr="00D92303" w:rsidRDefault="00601BEE" w:rsidP="00CF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15" w:right="67"/>
              <w:rPr>
                <w:lang w:eastAsia="ja-JP"/>
              </w:rPr>
            </w:pPr>
            <w:r w:rsidRPr="00601BEE">
              <w:t>3</w:t>
            </w:r>
            <w:r w:rsidR="00CF7511" w:rsidRPr="00D92303">
              <w:t>56,</w:t>
            </w:r>
            <w:r w:rsidRPr="00601BEE">
              <w:t>3</w:t>
            </w:r>
            <w:r w:rsidR="00CF7511" w:rsidRPr="00D92303">
              <w:t>45</w:t>
            </w:r>
          </w:p>
        </w:tc>
      </w:tr>
      <w:tr w:rsidR="00CF7511" w:rsidRPr="00D92303" w14:paraId="7A055A74" w14:textId="77777777" w:rsidTr="004944D8">
        <w:tc>
          <w:tcPr>
            <w:tcW w:w="6030" w:type="dxa"/>
          </w:tcPr>
          <w:p w14:paraId="315F3D76" w14:textId="77777777" w:rsidR="00CF7511" w:rsidRPr="00D92303" w:rsidRDefault="00CF7511" w:rsidP="00CF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</w:rPr>
            </w:pPr>
            <w:r w:rsidRPr="00D92303">
              <w:rPr>
                <w:b/>
                <w:bCs/>
                <w:cs/>
              </w:rPr>
              <w:t>รายได้</w:t>
            </w:r>
            <w:r w:rsidRPr="00D9230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DC59F5A" w14:textId="58C22BA8" w:rsidR="00CF7511" w:rsidRPr="00CF7511" w:rsidRDefault="00CF7511" w:rsidP="00CF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15" w:right="67"/>
              <w:rPr>
                <w:b/>
                <w:bCs/>
              </w:rPr>
            </w:pPr>
            <w:r w:rsidRPr="00CF7511">
              <w:rPr>
                <w:b/>
                <w:bCs/>
              </w:rPr>
              <w:t>55</w:t>
            </w:r>
            <w:r w:rsidR="00601BEE" w:rsidRPr="00601BEE">
              <w:rPr>
                <w:b/>
                <w:bCs/>
              </w:rPr>
              <w:t>1</w:t>
            </w:r>
            <w:r w:rsidRPr="00CF7511">
              <w:rPr>
                <w:b/>
                <w:bCs/>
              </w:rPr>
              <w:t>,495</w:t>
            </w:r>
          </w:p>
        </w:tc>
        <w:tc>
          <w:tcPr>
            <w:tcW w:w="270" w:type="dxa"/>
          </w:tcPr>
          <w:p w14:paraId="117EFE1D" w14:textId="77777777" w:rsidR="00CF7511" w:rsidRPr="00D92303" w:rsidRDefault="00CF7511" w:rsidP="00CF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15" w:right="-109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FE75DC6" w14:textId="0E605764" w:rsidR="00CF7511" w:rsidRPr="00D92303" w:rsidRDefault="00CF7511" w:rsidP="00CF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15" w:right="67"/>
              <w:rPr>
                <w:b/>
                <w:bCs/>
              </w:rPr>
            </w:pPr>
            <w:r w:rsidRPr="00D92303">
              <w:rPr>
                <w:b/>
                <w:bCs/>
              </w:rPr>
              <w:t>585,86</w:t>
            </w:r>
            <w:r w:rsidR="00601BEE" w:rsidRPr="00601BEE">
              <w:rPr>
                <w:b/>
                <w:bCs/>
              </w:rPr>
              <w:t>2</w:t>
            </w:r>
          </w:p>
        </w:tc>
      </w:tr>
      <w:tr w:rsidR="00D40962" w:rsidRPr="00D92303" w14:paraId="201A0388" w14:textId="77777777" w:rsidTr="00AE2645">
        <w:tc>
          <w:tcPr>
            <w:tcW w:w="6030" w:type="dxa"/>
          </w:tcPr>
          <w:p w14:paraId="7979A0A0" w14:textId="77777777" w:rsidR="00D40962" w:rsidRPr="00D92303" w:rsidRDefault="00D40962" w:rsidP="00D40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A14008D" w14:textId="77777777" w:rsidR="00D40962" w:rsidRPr="00D92303" w:rsidRDefault="00D40962" w:rsidP="00D40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540" w:right="75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7C6606BF" w14:textId="77777777" w:rsidR="00D40962" w:rsidRPr="00D92303" w:rsidRDefault="00D40962" w:rsidP="00D40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11DD24F" w14:textId="77777777" w:rsidR="00D40962" w:rsidRPr="00D92303" w:rsidRDefault="00D40962" w:rsidP="00D40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67"/>
              <w:jc w:val="thaiDistribute"/>
              <w:rPr>
                <w:sz w:val="28"/>
                <w:szCs w:val="28"/>
              </w:rPr>
            </w:pPr>
          </w:p>
        </w:tc>
      </w:tr>
      <w:tr w:rsidR="00D40962" w:rsidRPr="00D92303" w14:paraId="21DDF165" w14:textId="77777777" w:rsidTr="007624E5">
        <w:tc>
          <w:tcPr>
            <w:tcW w:w="6030" w:type="dxa"/>
          </w:tcPr>
          <w:p w14:paraId="5C979051" w14:textId="77777777" w:rsidR="00D40962" w:rsidRPr="00D92303" w:rsidRDefault="00D40962" w:rsidP="00D40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</w:rPr>
            </w:pPr>
            <w:r w:rsidRPr="00D92303">
              <w:rPr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1440" w:type="dxa"/>
          </w:tcPr>
          <w:p w14:paraId="3D885475" w14:textId="77777777" w:rsidR="00D40962" w:rsidRPr="00D92303" w:rsidRDefault="00D40962" w:rsidP="00D40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245"/>
              </w:tabs>
              <w:spacing w:line="240" w:lineRule="auto"/>
              <w:ind w:left="-115" w:right="75"/>
              <w:jc w:val="right"/>
              <w:rPr>
                <w:b/>
                <w:bCs/>
              </w:rPr>
            </w:pPr>
          </w:p>
        </w:tc>
        <w:tc>
          <w:tcPr>
            <w:tcW w:w="270" w:type="dxa"/>
          </w:tcPr>
          <w:p w14:paraId="321CEEF6" w14:textId="77777777" w:rsidR="00D40962" w:rsidRPr="00D92303" w:rsidRDefault="00D40962" w:rsidP="00D40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15" w:right="-109"/>
              <w:rPr>
                <w:b/>
                <w:bCs/>
              </w:rPr>
            </w:pPr>
          </w:p>
        </w:tc>
        <w:tc>
          <w:tcPr>
            <w:tcW w:w="1440" w:type="dxa"/>
          </w:tcPr>
          <w:p w14:paraId="1B0820C5" w14:textId="77777777" w:rsidR="00D40962" w:rsidRPr="00D92303" w:rsidRDefault="00D40962" w:rsidP="00D40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15" w:right="67"/>
              <w:rPr>
                <w:b/>
                <w:bCs/>
              </w:rPr>
            </w:pPr>
          </w:p>
        </w:tc>
      </w:tr>
      <w:tr w:rsidR="00D40962" w:rsidRPr="00D92303" w14:paraId="5D6EE8C8" w14:textId="77777777" w:rsidTr="007624E5">
        <w:tc>
          <w:tcPr>
            <w:tcW w:w="6030" w:type="dxa"/>
          </w:tcPr>
          <w:p w14:paraId="5A8282A3" w14:textId="77777777" w:rsidR="00D40962" w:rsidRPr="00D92303" w:rsidRDefault="00D40962" w:rsidP="00D40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</w:pPr>
            <w:r w:rsidRPr="00D92303">
              <w:rPr>
                <w:cs/>
              </w:rPr>
              <w:t>ตลอดช่วงเวลาหนึ่ง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5BDA83FA" w14:textId="17C20E78" w:rsidR="00D40962" w:rsidRPr="00D92303" w:rsidRDefault="00601BEE" w:rsidP="00D40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35"/>
              </w:tabs>
              <w:spacing w:line="240" w:lineRule="auto"/>
              <w:ind w:left="-115" w:right="75"/>
              <w:jc w:val="right"/>
            </w:pPr>
            <w:r w:rsidRPr="00601BEE">
              <w:t>333</w:t>
            </w:r>
            <w:r w:rsidR="00CF7511" w:rsidRPr="00B07B71">
              <w:t>,</w:t>
            </w:r>
            <w:r w:rsidRPr="00601BEE">
              <w:t>11</w:t>
            </w:r>
            <w:r w:rsidR="00CF7511" w:rsidRPr="00B07B71">
              <w:t>9</w:t>
            </w:r>
          </w:p>
        </w:tc>
        <w:tc>
          <w:tcPr>
            <w:tcW w:w="270" w:type="dxa"/>
          </w:tcPr>
          <w:p w14:paraId="6905E2B6" w14:textId="77777777" w:rsidR="00D40962" w:rsidRPr="00D92303" w:rsidRDefault="00D40962" w:rsidP="00D40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15" w:right="-109"/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21D7589B" w14:textId="243503C1" w:rsidR="00D40962" w:rsidRPr="00D92303" w:rsidRDefault="00601BEE" w:rsidP="00D40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15" w:right="67"/>
            </w:pPr>
            <w:r w:rsidRPr="00601BEE">
              <w:t>3</w:t>
            </w:r>
            <w:r w:rsidR="00D40962" w:rsidRPr="00D92303">
              <w:t>56,</w:t>
            </w:r>
            <w:r w:rsidRPr="00601BEE">
              <w:t>3</w:t>
            </w:r>
            <w:r w:rsidR="00D40962" w:rsidRPr="00D92303">
              <w:t>45</w:t>
            </w:r>
          </w:p>
        </w:tc>
      </w:tr>
    </w:tbl>
    <w:p w14:paraId="5A3940B5" w14:textId="5A4B4655" w:rsidR="00B53E03" w:rsidRDefault="00B53E03" w:rsidP="00B53E03">
      <w:pPr>
        <w:ind w:left="547"/>
        <w:jc w:val="thaiDistribute"/>
        <w:rPr>
          <w:color w:val="000000"/>
        </w:rPr>
      </w:pPr>
    </w:p>
    <w:p w14:paraId="0048EB25" w14:textId="77777777" w:rsidR="00307387" w:rsidRDefault="00307387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hanging="540"/>
        <w:textAlignment w:val="baseline"/>
        <w:rPr>
          <w:b/>
          <w:bCs/>
        </w:rPr>
      </w:pPr>
    </w:p>
    <w:p w14:paraId="08F23B7D" w14:textId="77777777" w:rsidR="00307387" w:rsidRDefault="00307387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hanging="540"/>
        <w:textAlignment w:val="baseline"/>
        <w:rPr>
          <w:b/>
          <w:bCs/>
        </w:rPr>
      </w:pPr>
    </w:p>
    <w:p w14:paraId="01DA9594" w14:textId="77777777" w:rsidR="00307387" w:rsidRDefault="00307387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hanging="540"/>
        <w:textAlignment w:val="baseline"/>
        <w:rPr>
          <w:b/>
          <w:bCs/>
        </w:rPr>
      </w:pPr>
    </w:p>
    <w:p w14:paraId="22E7A04A" w14:textId="77777777" w:rsidR="00307387" w:rsidRDefault="00307387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hanging="540"/>
        <w:textAlignment w:val="baseline"/>
        <w:rPr>
          <w:b/>
          <w:bCs/>
        </w:rPr>
      </w:pPr>
    </w:p>
    <w:p w14:paraId="4386BF4B" w14:textId="77777777" w:rsidR="00307387" w:rsidRDefault="00307387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hanging="540"/>
        <w:textAlignment w:val="baseline"/>
        <w:rPr>
          <w:b/>
          <w:bCs/>
        </w:rPr>
      </w:pPr>
    </w:p>
    <w:p w14:paraId="05F85BF4" w14:textId="77777777" w:rsidR="00307387" w:rsidRDefault="00307387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hanging="540"/>
        <w:textAlignment w:val="baseline"/>
        <w:rPr>
          <w:b/>
          <w:bCs/>
        </w:rPr>
      </w:pPr>
    </w:p>
    <w:p w14:paraId="3D5A0AC4" w14:textId="77777777" w:rsidR="00307387" w:rsidRDefault="00307387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hanging="540"/>
        <w:textAlignment w:val="baseline"/>
        <w:rPr>
          <w:b/>
          <w:bCs/>
        </w:rPr>
      </w:pPr>
    </w:p>
    <w:p w14:paraId="5AF74F42" w14:textId="77777777" w:rsidR="00307387" w:rsidRDefault="00307387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hanging="540"/>
        <w:textAlignment w:val="baseline"/>
        <w:rPr>
          <w:b/>
          <w:bCs/>
        </w:rPr>
      </w:pPr>
    </w:p>
    <w:p w14:paraId="267D690E" w14:textId="425BE89B" w:rsidR="00D245D3" w:rsidRPr="00D92303" w:rsidRDefault="00601BEE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hanging="540"/>
        <w:textAlignment w:val="baseline"/>
        <w:rPr>
          <w:b/>
          <w:bCs/>
        </w:rPr>
      </w:pPr>
      <w:r w:rsidRPr="00601BEE">
        <w:rPr>
          <w:b/>
          <w:bCs/>
        </w:rPr>
        <w:t>1</w:t>
      </w:r>
      <w:r w:rsidR="000C5DD5">
        <w:rPr>
          <w:b/>
          <w:bCs/>
        </w:rPr>
        <w:t>7</w:t>
      </w:r>
      <w:r w:rsidR="00D245D3" w:rsidRPr="00D92303">
        <w:rPr>
          <w:b/>
          <w:bCs/>
        </w:rPr>
        <w:tab/>
      </w:r>
      <w:r w:rsidR="00C77A46" w:rsidRPr="00D92303">
        <w:rPr>
          <w:b/>
          <w:bCs/>
          <w:cs/>
        </w:rPr>
        <w:t>ข้อมูลเกี่ยวกับระดับและวิธีวัดมูลค่ายุติธรรมของเงินลงทุน</w:t>
      </w:r>
    </w:p>
    <w:p w14:paraId="3F873868" w14:textId="77777777" w:rsidR="005E781E" w:rsidRPr="00B53E03" w:rsidRDefault="005E781E" w:rsidP="00B53E03">
      <w:pPr>
        <w:ind w:left="547"/>
        <w:jc w:val="thaiDistribute"/>
        <w:rPr>
          <w:color w:val="00000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270"/>
        <w:gridCol w:w="180"/>
        <w:gridCol w:w="900"/>
        <w:gridCol w:w="180"/>
        <w:gridCol w:w="900"/>
        <w:gridCol w:w="180"/>
        <w:gridCol w:w="990"/>
        <w:gridCol w:w="180"/>
        <w:gridCol w:w="1080"/>
      </w:tblGrid>
      <w:tr w:rsidR="00B91F42" w:rsidRPr="00D92303" w14:paraId="34E0A319" w14:textId="77777777" w:rsidTr="0055198C">
        <w:trPr>
          <w:cantSplit/>
          <w:tblHeader/>
        </w:trPr>
        <w:tc>
          <w:tcPr>
            <w:tcW w:w="4320" w:type="dxa"/>
          </w:tcPr>
          <w:p w14:paraId="63367F23" w14:textId="46001C81" w:rsidR="00B91F42" w:rsidRPr="00D92303" w:rsidRDefault="0055198C" w:rsidP="00D92303">
            <w:pPr>
              <w:ind w:left="180" w:hanging="180"/>
              <w:rPr>
                <w:b/>
                <w:bCs/>
                <w:i/>
                <w:iCs/>
              </w:rPr>
            </w:pPr>
            <w:r w:rsidRPr="00D92303">
              <w:rPr>
                <w:b/>
                <w:bCs/>
                <w:i/>
                <w:iCs/>
                <w:cs/>
              </w:rPr>
              <w:t>มูลค่ายุติธรรมจำแนกตามวิธีการประมาณมูลค่า</w:t>
            </w:r>
          </w:p>
        </w:tc>
        <w:tc>
          <w:tcPr>
            <w:tcW w:w="270" w:type="dxa"/>
          </w:tcPr>
          <w:p w14:paraId="3CB85840" w14:textId="648A29E0" w:rsidR="00B91F42" w:rsidRPr="00D92303" w:rsidRDefault="00B91F42" w:rsidP="00D9230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1E76BB" w14:textId="77777777" w:rsidR="00B91F42" w:rsidRPr="00D92303" w:rsidRDefault="00B91F42" w:rsidP="00D9230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hideMark/>
          </w:tcPr>
          <w:p w14:paraId="36BD917E" w14:textId="525C14DB" w:rsidR="00B91F42" w:rsidRPr="00D92303" w:rsidRDefault="00B91F42" w:rsidP="00D92303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230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="00A50F80" w:rsidRPr="00D92303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="00601BEE" w:rsidRPr="00601BE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1835309" w14:textId="77777777" w:rsidR="00B91F42" w:rsidRPr="00D92303" w:rsidRDefault="00B91F42" w:rsidP="00D923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hideMark/>
          </w:tcPr>
          <w:p w14:paraId="461545F4" w14:textId="6569779B" w:rsidR="00B91F42" w:rsidRPr="00D92303" w:rsidRDefault="00B91F42" w:rsidP="00D92303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230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D9230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01BEE" w:rsidRPr="00601BE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92978A2" w14:textId="77777777" w:rsidR="00B91F42" w:rsidRPr="00D92303" w:rsidRDefault="00B91F42" w:rsidP="00D923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hideMark/>
          </w:tcPr>
          <w:p w14:paraId="0705B446" w14:textId="7A0DB2D6" w:rsidR="00B91F42" w:rsidRPr="00D92303" w:rsidRDefault="00B91F42" w:rsidP="00D92303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230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D9230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01BEE" w:rsidRPr="00601BE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0E1979B" w14:textId="77777777" w:rsidR="00B91F42" w:rsidRPr="00D92303" w:rsidRDefault="00B91F42" w:rsidP="00D923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hideMark/>
          </w:tcPr>
          <w:p w14:paraId="6981D54C" w14:textId="77777777" w:rsidR="00B91F42" w:rsidRPr="00D92303" w:rsidRDefault="00B91F42" w:rsidP="00D92303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230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45B2C" w:rsidRPr="00D92303" w14:paraId="77BAEF39" w14:textId="77777777" w:rsidTr="0055198C">
        <w:trPr>
          <w:cantSplit/>
          <w:tblHeader/>
        </w:trPr>
        <w:tc>
          <w:tcPr>
            <w:tcW w:w="4320" w:type="dxa"/>
          </w:tcPr>
          <w:p w14:paraId="4FC66E56" w14:textId="77777777" w:rsidR="00C45B2C" w:rsidRPr="00D92303" w:rsidRDefault="00C45B2C" w:rsidP="00D92303">
            <w:pPr>
              <w:ind w:left="180" w:hanging="180"/>
              <w:rPr>
                <w:b/>
                <w:bCs/>
              </w:rPr>
            </w:pPr>
          </w:p>
        </w:tc>
        <w:tc>
          <w:tcPr>
            <w:tcW w:w="270" w:type="dxa"/>
          </w:tcPr>
          <w:p w14:paraId="0A83AD9D" w14:textId="77777777" w:rsidR="00C45B2C" w:rsidRPr="00D92303" w:rsidRDefault="00C45B2C" w:rsidP="00D9230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A827BD" w14:textId="77777777" w:rsidR="00C45B2C" w:rsidRPr="00D92303" w:rsidRDefault="00C45B2C" w:rsidP="00D9230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0" w:type="dxa"/>
            <w:gridSpan w:val="7"/>
            <w:tcBorders>
              <w:left w:val="nil"/>
              <w:bottom w:val="nil"/>
              <w:right w:val="nil"/>
            </w:tcBorders>
          </w:tcPr>
          <w:p w14:paraId="04C79565" w14:textId="08DBE1B1" w:rsidR="00C45B2C" w:rsidRPr="00D92303" w:rsidRDefault="00C45B2C" w:rsidP="00D92303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D92303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D9230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D92303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B91F42" w:rsidRPr="00D92303" w14:paraId="35B7C732" w14:textId="77777777" w:rsidTr="0055198C">
        <w:trPr>
          <w:cantSplit/>
        </w:trPr>
        <w:tc>
          <w:tcPr>
            <w:tcW w:w="4320" w:type="dxa"/>
            <w:hideMark/>
          </w:tcPr>
          <w:p w14:paraId="0EE6077D" w14:textId="68CE356B" w:rsidR="00B91F42" w:rsidRPr="00D92303" w:rsidRDefault="00864788" w:rsidP="00D92303">
            <w:pPr>
              <w:tabs>
                <w:tab w:val="decimal" w:pos="510"/>
              </w:tabs>
              <w:ind w:left="180" w:hanging="180"/>
              <w:rPr>
                <w:b/>
                <w:bCs/>
              </w:rPr>
            </w:pPr>
            <w:r w:rsidRPr="00D92303">
              <w:rPr>
                <w:b/>
                <w:bCs/>
                <w:cs/>
              </w:rPr>
              <w:t xml:space="preserve">ณ วันที่ </w:t>
            </w:r>
            <w:r w:rsidR="00601BEE" w:rsidRPr="00601BEE">
              <w:rPr>
                <w:b/>
                <w:bCs/>
              </w:rPr>
              <w:t>31</w:t>
            </w:r>
            <w:r w:rsidR="00B91F42" w:rsidRPr="00D92303">
              <w:rPr>
                <w:b/>
                <w:bCs/>
                <w:cs/>
              </w:rPr>
              <w:t xml:space="preserve"> ธันวาคม </w:t>
            </w:r>
            <w:r w:rsidR="00601BEE" w:rsidRPr="00601BEE">
              <w:rPr>
                <w:b/>
                <w:bCs/>
              </w:rPr>
              <w:t>2</w:t>
            </w:r>
            <w:r w:rsidR="00536D35" w:rsidRPr="00D92303">
              <w:rPr>
                <w:b/>
                <w:bCs/>
              </w:rPr>
              <w:t>56</w:t>
            </w:r>
            <w:r w:rsidR="00D40962">
              <w:rPr>
                <w:b/>
                <w:bCs/>
              </w:rPr>
              <w:t>8</w:t>
            </w:r>
          </w:p>
        </w:tc>
        <w:tc>
          <w:tcPr>
            <w:tcW w:w="270" w:type="dxa"/>
          </w:tcPr>
          <w:p w14:paraId="29BA0520" w14:textId="77777777" w:rsidR="00B91F42" w:rsidRPr="00D92303" w:rsidRDefault="00B91F42" w:rsidP="00D9230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6377BC" w14:textId="77777777" w:rsidR="00B91F42" w:rsidRPr="00D92303" w:rsidRDefault="00B91F42" w:rsidP="00D9230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F562B4" w14:textId="77777777" w:rsidR="00B91F42" w:rsidRPr="00D92303" w:rsidRDefault="00B91F42" w:rsidP="00D9230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D87372" w14:textId="77777777" w:rsidR="00B91F42" w:rsidRPr="00D92303" w:rsidRDefault="00B91F42" w:rsidP="00D923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CD1D75F" w14:textId="77777777" w:rsidR="00B91F42" w:rsidRPr="00D92303" w:rsidRDefault="00B91F42" w:rsidP="00D9230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403432" w14:textId="77777777" w:rsidR="00B91F42" w:rsidRPr="00D92303" w:rsidRDefault="00B91F42" w:rsidP="00D923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1F5674" w14:textId="77777777" w:rsidR="00B91F42" w:rsidRPr="00D92303" w:rsidRDefault="00B91F42" w:rsidP="00D9230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447662" w14:textId="77777777" w:rsidR="00B91F42" w:rsidRPr="00D92303" w:rsidRDefault="00B91F42" w:rsidP="00D923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7E6A10" w14:textId="77777777" w:rsidR="00B91F42" w:rsidRPr="00D92303" w:rsidRDefault="00B91F42" w:rsidP="00D9230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2256" w:rsidRPr="00D92303" w14:paraId="7B757467" w14:textId="77777777" w:rsidTr="00864788">
        <w:trPr>
          <w:cantSplit/>
        </w:trPr>
        <w:tc>
          <w:tcPr>
            <w:tcW w:w="4770" w:type="dxa"/>
            <w:gridSpan w:val="3"/>
            <w:hideMark/>
          </w:tcPr>
          <w:p w14:paraId="1AA90CF6" w14:textId="3C715326" w:rsidR="00C22256" w:rsidRPr="00D92303" w:rsidRDefault="00C22256" w:rsidP="00C2225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92303">
              <w:rPr>
                <w:rFonts w:ascii="Angsana New" w:hAnsi="Angsana New"/>
                <w:sz w:val="30"/>
                <w:szCs w:val="30"/>
                <w:cs/>
              </w:rPr>
              <w:t>เงินลงทุนในสิทธิการเช่าอสังหาริมทรัพย์ตามมูลค่ายุติธรรม</w:t>
            </w:r>
          </w:p>
        </w:tc>
        <w:tc>
          <w:tcPr>
            <w:tcW w:w="900" w:type="dxa"/>
            <w:vAlign w:val="bottom"/>
          </w:tcPr>
          <w:p w14:paraId="6262F921" w14:textId="677852A9" w:rsidR="00C22256" w:rsidRPr="00D92303" w:rsidRDefault="00C22256" w:rsidP="00C22256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92303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80" w:type="dxa"/>
            <w:vAlign w:val="bottom"/>
          </w:tcPr>
          <w:p w14:paraId="09FC56EF" w14:textId="77777777" w:rsidR="00C22256" w:rsidRPr="00D92303" w:rsidRDefault="00C22256" w:rsidP="00C2225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00" w:type="dxa"/>
            <w:vAlign w:val="bottom"/>
          </w:tcPr>
          <w:p w14:paraId="309FD08A" w14:textId="0E080E04" w:rsidR="00C22256" w:rsidRPr="00D92303" w:rsidRDefault="00C22256" w:rsidP="00C2225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92303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80" w:type="dxa"/>
            <w:vAlign w:val="bottom"/>
          </w:tcPr>
          <w:p w14:paraId="7E0FFD12" w14:textId="77777777" w:rsidR="00C22256" w:rsidRPr="00D92303" w:rsidRDefault="00C22256" w:rsidP="00C2225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bottom"/>
          </w:tcPr>
          <w:p w14:paraId="466C8B8F" w14:textId="517140D2" w:rsidR="00C22256" w:rsidRPr="00D92303" w:rsidRDefault="00601BEE" w:rsidP="00C2225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ko-KR" w:bidi="th-TH"/>
              </w:rPr>
            </w:pPr>
            <w:r w:rsidRPr="00601BEE"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3</w:t>
            </w:r>
            <w:r w:rsidR="00C22256" w:rsidRPr="00D92303"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,</w:t>
            </w:r>
            <w:r w:rsidR="00C22256"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848</w:t>
            </w:r>
          </w:p>
        </w:tc>
        <w:tc>
          <w:tcPr>
            <w:tcW w:w="180" w:type="dxa"/>
            <w:vAlign w:val="bottom"/>
          </w:tcPr>
          <w:p w14:paraId="4D32B5B4" w14:textId="77777777" w:rsidR="00C22256" w:rsidRPr="00D92303" w:rsidRDefault="00C22256" w:rsidP="00C2225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14:paraId="2D71A28B" w14:textId="5EBBF40D" w:rsidR="00C22256" w:rsidRPr="00D92303" w:rsidRDefault="00601BEE" w:rsidP="00C2225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ko-KR" w:bidi="th-TH"/>
              </w:rPr>
            </w:pPr>
            <w:r w:rsidRPr="00601BEE"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3</w:t>
            </w:r>
            <w:r w:rsidR="00C22256" w:rsidRPr="00D92303"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,8</w:t>
            </w:r>
            <w:r w:rsidR="00C22256"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48</w:t>
            </w:r>
          </w:p>
        </w:tc>
      </w:tr>
      <w:tr w:rsidR="00C22256" w:rsidRPr="00D92303" w14:paraId="49A38B63" w14:textId="77777777" w:rsidTr="00EC5CD5">
        <w:trPr>
          <w:cantSplit/>
        </w:trPr>
        <w:tc>
          <w:tcPr>
            <w:tcW w:w="4770" w:type="dxa"/>
            <w:gridSpan w:val="3"/>
          </w:tcPr>
          <w:p w14:paraId="0B92BF59" w14:textId="129F434A" w:rsidR="00C22256" w:rsidRPr="00D92303" w:rsidRDefault="00C22256" w:rsidP="00C2225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92303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เงินลงทุนที่แสดงด้วยมูลค่ายุติธรรมผ่านกำไรหรือขาดทุน</w:t>
            </w:r>
          </w:p>
        </w:tc>
        <w:tc>
          <w:tcPr>
            <w:tcW w:w="900" w:type="dxa"/>
            <w:vAlign w:val="bottom"/>
          </w:tcPr>
          <w:p w14:paraId="17C36EC2" w14:textId="568F2D69" w:rsidR="00C22256" w:rsidRPr="00D92303" w:rsidRDefault="00C22256" w:rsidP="00C22256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92303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80" w:type="dxa"/>
            <w:vAlign w:val="bottom"/>
          </w:tcPr>
          <w:p w14:paraId="3F7CCF82" w14:textId="77777777" w:rsidR="00C22256" w:rsidRPr="00D92303" w:rsidRDefault="00C22256" w:rsidP="00C2225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00" w:type="dxa"/>
            <w:vAlign w:val="bottom"/>
          </w:tcPr>
          <w:p w14:paraId="32318F8F" w14:textId="56A2F1DB" w:rsidR="00C22256" w:rsidRPr="00D92303" w:rsidRDefault="00601BEE" w:rsidP="00C2225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ko-KR" w:bidi="th-TH"/>
              </w:rPr>
            </w:pPr>
            <w:r w:rsidRPr="00601BEE"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2</w:t>
            </w:r>
            <w:r w:rsidR="00C22256"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4</w:t>
            </w:r>
            <w:r w:rsidRPr="00601BEE"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25D38EB" w14:textId="77777777" w:rsidR="00C22256" w:rsidRPr="00D92303" w:rsidRDefault="00C22256" w:rsidP="00C2225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bottom"/>
          </w:tcPr>
          <w:p w14:paraId="3D5D4C4A" w14:textId="74835B1B" w:rsidR="00C22256" w:rsidRPr="00D92303" w:rsidRDefault="00C22256" w:rsidP="00C2225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eastAsia="ko-KR" w:bidi="th-TH"/>
              </w:rPr>
            </w:pPr>
            <w:r w:rsidRPr="00D92303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80" w:type="dxa"/>
            <w:vAlign w:val="bottom"/>
          </w:tcPr>
          <w:p w14:paraId="3F448036" w14:textId="77777777" w:rsidR="00C22256" w:rsidRPr="00D92303" w:rsidRDefault="00C22256" w:rsidP="00C2225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14:paraId="41F75C7A" w14:textId="6461622C" w:rsidR="00C22256" w:rsidRPr="00D92303" w:rsidRDefault="00601BEE" w:rsidP="00C2225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eastAsia="ko-KR" w:bidi="th-TH"/>
              </w:rPr>
            </w:pPr>
            <w:r w:rsidRPr="00601BEE"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2</w:t>
            </w:r>
            <w:r w:rsidR="00C22256"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4</w:t>
            </w:r>
            <w:r w:rsidRPr="00601BEE"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3</w:t>
            </w:r>
          </w:p>
        </w:tc>
      </w:tr>
      <w:tr w:rsidR="00EF6879" w:rsidRPr="00D92303" w14:paraId="322EB134" w14:textId="77777777" w:rsidTr="00EC5CD5">
        <w:trPr>
          <w:cantSplit/>
        </w:trPr>
        <w:tc>
          <w:tcPr>
            <w:tcW w:w="4770" w:type="dxa"/>
            <w:gridSpan w:val="3"/>
          </w:tcPr>
          <w:p w14:paraId="021CBC98" w14:textId="77777777" w:rsidR="00EF6879" w:rsidRPr="00D92303" w:rsidRDefault="00EF6879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cs/>
              </w:rPr>
            </w:pPr>
          </w:p>
        </w:tc>
        <w:tc>
          <w:tcPr>
            <w:tcW w:w="900" w:type="dxa"/>
            <w:vAlign w:val="bottom"/>
          </w:tcPr>
          <w:p w14:paraId="237BB34A" w14:textId="77777777" w:rsidR="00EF6879" w:rsidRPr="00D92303" w:rsidRDefault="00EF6879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B99EDD5" w14:textId="77777777" w:rsidR="00EF6879" w:rsidRPr="00D92303" w:rsidRDefault="00EF6879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B45EDF4" w14:textId="77777777" w:rsidR="00EF6879" w:rsidRPr="00D92303" w:rsidRDefault="00EF6879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4C680DC" w14:textId="77777777" w:rsidR="00EF6879" w:rsidRPr="00D92303" w:rsidRDefault="00EF6879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E4A3BE2" w14:textId="77777777" w:rsidR="00EF6879" w:rsidRPr="00D92303" w:rsidRDefault="00EF6879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0E81D47" w14:textId="77777777" w:rsidR="00EF6879" w:rsidRPr="00D92303" w:rsidRDefault="00EF6879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B7EDE8" w14:textId="77777777" w:rsidR="00EF6879" w:rsidRPr="00D92303" w:rsidRDefault="00EF6879" w:rsidP="00D9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sz w:val="28"/>
                <w:szCs w:val="28"/>
              </w:rPr>
            </w:pPr>
          </w:p>
        </w:tc>
      </w:tr>
      <w:tr w:rsidR="00EF6879" w:rsidRPr="00D92303" w14:paraId="3A0B535A" w14:textId="77777777" w:rsidTr="0055198C">
        <w:trPr>
          <w:cantSplit/>
        </w:trPr>
        <w:tc>
          <w:tcPr>
            <w:tcW w:w="4320" w:type="dxa"/>
            <w:hideMark/>
          </w:tcPr>
          <w:p w14:paraId="5FFE0526" w14:textId="29311F8C" w:rsidR="00EF6879" w:rsidRPr="00D92303" w:rsidRDefault="00EF6879" w:rsidP="00D92303">
            <w:pPr>
              <w:tabs>
                <w:tab w:val="decimal" w:pos="510"/>
              </w:tabs>
              <w:rPr>
                <w:b/>
                <w:bCs/>
              </w:rPr>
            </w:pPr>
            <w:r w:rsidRPr="00D92303">
              <w:rPr>
                <w:b/>
                <w:bCs/>
                <w:cs/>
              </w:rPr>
              <w:t xml:space="preserve">ณ วันที่ </w:t>
            </w:r>
            <w:r w:rsidR="00601BEE" w:rsidRPr="00601BEE">
              <w:rPr>
                <w:b/>
                <w:bCs/>
              </w:rPr>
              <w:t>31</w:t>
            </w:r>
            <w:r w:rsidRPr="00D92303">
              <w:rPr>
                <w:b/>
                <w:bCs/>
                <w:cs/>
              </w:rPr>
              <w:t xml:space="preserve"> ธันวาคม </w:t>
            </w:r>
            <w:r w:rsidR="00601BEE" w:rsidRPr="00601BEE">
              <w:rPr>
                <w:b/>
                <w:bCs/>
              </w:rPr>
              <w:t>2</w:t>
            </w:r>
            <w:r w:rsidR="00536D35" w:rsidRPr="00D92303">
              <w:rPr>
                <w:b/>
                <w:bCs/>
              </w:rPr>
              <w:t>56</w:t>
            </w:r>
            <w:r w:rsidR="00D40962">
              <w:rPr>
                <w:b/>
                <w:bCs/>
              </w:rPr>
              <w:t>7</w:t>
            </w:r>
          </w:p>
        </w:tc>
        <w:tc>
          <w:tcPr>
            <w:tcW w:w="270" w:type="dxa"/>
          </w:tcPr>
          <w:p w14:paraId="2F1874EC" w14:textId="77777777" w:rsidR="00EF6879" w:rsidRPr="00D92303" w:rsidRDefault="00EF6879" w:rsidP="00D92303">
            <w:pPr>
              <w:pStyle w:val="acctfourfigures"/>
              <w:tabs>
                <w:tab w:val="decimal" w:pos="731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4A4DB6" w14:textId="77777777" w:rsidR="00EF6879" w:rsidRPr="00D92303" w:rsidRDefault="00EF6879" w:rsidP="00D9230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942000" w14:textId="77777777" w:rsidR="00EF6879" w:rsidRPr="00D92303" w:rsidRDefault="00EF6879" w:rsidP="00D9230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9C7486" w14:textId="77777777" w:rsidR="00EF6879" w:rsidRPr="00D92303" w:rsidRDefault="00EF6879" w:rsidP="00D923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32EE7F6" w14:textId="77777777" w:rsidR="00EF6879" w:rsidRPr="00D92303" w:rsidRDefault="00EF6879" w:rsidP="00D9230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9859372" w14:textId="77777777" w:rsidR="00EF6879" w:rsidRPr="00D92303" w:rsidRDefault="00EF6879" w:rsidP="00D923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765666" w14:textId="77777777" w:rsidR="00EF6879" w:rsidRPr="00D92303" w:rsidRDefault="00EF6879" w:rsidP="00D9230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DD8D06" w14:textId="77777777" w:rsidR="00EF6879" w:rsidRPr="00D92303" w:rsidRDefault="00EF6879" w:rsidP="00D923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7816B1" w14:textId="77777777" w:rsidR="00EF6879" w:rsidRPr="00D92303" w:rsidRDefault="00EF6879" w:rsidP="00D9230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0962" w:rsidRPr="00D92303" w14:paraId="090EE9CB" w14:textId="77777777" w:rsidTr="00C17DC1">
        <w:trPr>
          <w:cantSplit/>
        </w:trPr>
        <w:tc>
          <w:tcPr>
            <w:tcW w:w="4770" w:type="dxa"/>
            <w:gridSpan w:val="3"/>
            <w:hideMark/>
          </w:tcPr>
          <w:p w14:paraId="68B6173A" w14:textId="50011AB6" w:rsidR="00D40962" w:rsidRPr="00D92303" w:rsidRDefault="00D40962" w:rsidP="00D4096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92303">
              <w:rPr>
                <w:rFonts w:ascii="Angsana New" w:hAnsi="Angsana New"/>
                <w:sz w:val="30"/>
                <w:szCs w:val="30"/>
                <w:cs/>
              </w:rPr>
              <w:t>เงินลงทุนในสิทธิการเช่าอสังหาริมทรัพย์ตามมูลค่ายุติธรรม</w:t>
            </w:r>
          </w:p>
        </w:tc>
        <w:tc>
          <w:tcPr>
            <w:tcW w:w="900" w:type="dxa"/>
            <w:vAlign w:val="bottom"/>
          </w:tcPr>
          <w:p w14:paraId="2CA60C46" w14:textId="7AA53188" w:rsidR="00D40962" w:rsidRPr="00D92303" w:rsidRDefault="00D40962" w:rsidP="00D40962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92303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80" w:type="dxa"/>
            <w:vAlign w:val="bottom"/>
          </w:tcPr>
          <w:p w14:paraId="7931AB19" w14:textId="77777777" w:rsidR="00D40962" w:rsidRPr="00D92303" w:rsidRDefault="00D40962" w:rsidP="00D4096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00" w:type="dxa"/>
            <w:vAlign w:val="bottom"/>
          </w:tcPr>
          <w:p w14:paraId="017DDDD7" w14:textId="5D389DFE" w:rsidR="00D40962" w:rsidRPr="00D92303" w:rsidRDefault="00D40962" w:rsidP="00D4096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92303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80" w:type="dxa"/>
            <w:vAlign w:val="bottom"/>
          </w:tcPr>
          <w:p w14:paraId="54B4290B" w14:textId="77777777" w:rsidR="00D40962" w:rsidRPr="00D92303" w:rsidRDefault="00D40962" w:rsidP="00D4096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bottom"/>
          </w:tcPr>
          <w:p w14:paraId="1E975DB8" w14:textId="37B18776" w:rsidR="00D40962" w:rsidRPr="00D92303" w:rsidRDefault="00601BEE" w:rsidP="00D4096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ko-KR" w:bidi="th-TH"/>
              </w:rPr>
            </w:pPr>
            <w:r w:rsidRPr="00601BEE"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3</w:t>
            </w:r>
            <w:r w:rsidR="00D40962" w:rsidRPr="00D92303"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,878</w:t>
            </w:r>
          </w:p>
        </w:tc>
        <w:tc>
          <w:tcPr>
            <w:tcW w:w="180" w:type="dxa"/>
            <w:vAlign w:val="bottom"/>
          </w:tcPr>
          <w:p w14:paraId="2FF32F2A" w14:textId="77777777" w:rsidR="00D40962" w:rsidRPr="00D92303" w:rsidRDefault="00D40962" w:rsidP="00D4096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14:paraId="1F653780" w14:textId="7E3BBDED" w:rsidR="00D40962" w:rsidRPr="00D92303" w:rsidRDefault="00601BEE" w:rsidP="00D4096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ko-KR" w:bidi="th-TH"/>
              </w:rPr>
            </w:pPr>
            <w:r w:rsidRPr="00601BEE"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3</w:t>
            </w:r>
            <w:r w:rsidR="00D40962" w:rsidRPr="00D92303"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,878</w:t>
            </w:r>
          </w:p>
        </w:tc>
      </w:tr>
      <w:tr w:rsidR="00D40962" w:rsidRPr="00D92303" w14:paraId="0D77C563" w14:textId="77777777" w:rsidTr="00EC5CD5">
        <w:trPr>
          <w:cantSplit/>
        </w:trPr>
        <w:tc>
          <w:tcPr>
            <w:tcW w:w="4770" w:type="dxa"/>
            <w:gridSpan w:val="3"/>
          </w:tcPr>
          <w:p w14:paraId="2E226F28" w14:textId="46ED4E7A" w:rsidR="00D40962" w:rsidRPr="00D92303" w:rsidRDefault="00D40962" w:rsidP="00D4096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92303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เงินลงทุนที่แสดงด้วยมูลค่ายุติธรรมผ่านกำไรหรือขาดทุน</w:t>
            </w:r>
          </w:p>
        </w:tc>
        <w:tc>
          <w:tcPr>
            <w:tcW w:w="900" w:type="dxa"/>
            <w:vAlign w:val="bottom"/>
          </w:tcPr>
          <w:p w14:paraId="7A0F28E5" w14:textId="2C1C069B" w:rsidR="00D40962" w:rsidRPr="00D92303" w:rsidRDefault="00D40962" w:rsidP="00D40962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92303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80" w:type="dxa"/>
            <w:vAlign w:val="bottom"/>
          </w:tcPr>
          <w:p w14:paraId="32A0D174" w14:textId="77777777" w:rsidR="00D40962" w:rsidRPr="00D92303" w:rsidRDefault="00D40962" w:rsidP="00D4096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00" w:type="dxa"/>
            <w:vAlign w:val="bottom"/>
          </w:tcPr>
          <w:p w14:paraId="5E901725" w14:textId="6A8FAB68" w:rsidR="00D40962" w:rsidRPr="00D92303" w:rsidRDefault="00601BEE" w:rsidP="00D4096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ko-KR" w:bidi="th-TH"/>
              </w:rPr>
            </w:pPr>
            <w:r w:rsidRPr="00601BEE"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23</w:t>
            </w:r>
            <w:r w:rsidR="00D40962" w:rsidRPr="00D92303"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58D4D5A2" w14:textId="77777777" w:rsidR="00D40962" w:rsidRPr="00D92303" w:rsidRDefault="00D40962" w:rsidP="00D4096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bottom"/>
          </w:tcPr>
          <w:p w14:paraId="781496F8" w14:textId="4B34D0F8" w:rsidR="00D40962" w:rsidRPr="00D92303" w:rsidRDefault="00D40962" w:rsidP="00D4096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ko-KR" w:bidi="th-TH"/>
              </w:rPr>
            </w:pPr>
            <w:r w:rsidRPr="00D92303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80" w:type="dxa"/>
            <w:vAlign w:val="bottom"/>
          </w:tcPr>
          <w:p w14:paraId="48F0903E" w14:textId="77777777" w:rsidR="00D40962" w:rsidRPr="00D92303" w:rsidRDefault="00D40962" w:rsidP="00D4096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14:paraId="4FDA86F2" w14:textId="00803E99" w:rsidR="00D40962" w:rsidRPr="00D92303" w:rsidRDefault="00601BEE" w:rsidP="00D4096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ko-KR" w:bidi="th-TH"/>
              </w:rPr>
            </w:pPr>
            <w:r w:rsidRPr="00601BEE"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23</w:t>
            </w:r>
            <w:r w:rsidR="00D40962" w:rsidRPr="00D92303"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4</w:t>
            </w:r>
          </w:p>
        </w:tc>
      </w:tr>
    </w:tbl>
    <w:p w14:paraId="67AFC2A4" w14:textId="77777777" w:rsidR="00F77B6D" w:rsidRPr="00D92303" w:rsidRDefault="00F77B6D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</w:pPr>
    </w:p>
    <w:p w14:paraId="2A5EA300" w14:textId="707E8D0A" w:rsidR="00C52BA5" w:rsidRPr="00D92303" w:rsidRDefault="00C52BA5" w:rsidP="00D92303">
      <w:pPr>
        <w:tabs>
          <w:tab w:val="left" w:pos="540"/>
        </w:tabs>
        <w:spacing w:line="240" w:lineRule="auto"/>
        <w:ind w:left="547" w:right="-18"/>
        <w:jc w:val="thaiDistribute"/>
        <w:rPr>
          <w:cs/>
        </w:rPr>
      </w:pPr>
      <w:r w:rsidRPr="00D92303">
        <w:rPr>
          <w:cs/>
        </w:rPr>
        <w:t>เครื่องมือทางการเงินซึ่งซื้อขายในตลาดที่ไม่ได้ถูกพิจารณาว่ามีสภาพคล่องแต่ถูกประเมินค่าจากราคาตลาดที่มี</w:t>
      </w:r>
      <w:r w:rsidRPr="00D92303">
        <w:rPr>
          <w:cs/>
        </w:rPr>
        <w:br/>
        <w:t>การอ้างอิงไว้อย่างชัดเจน การเสนอราคาซื้อขายโดยผู้ค้าหรือแหล่งกำหนดราคาที่เป็นทางเลือกซึ่งได้รับ</w:t>
      </w:r>
      <w:r w:rsidRPr="00D92303">
        <w:br/>
      </w:r>
      <w:r w:rsidRPr="00D92303">
        <w:rPr>
          <w:cs/>
        </w:rPr>
        <w:t xml:space="preserve">การสนับสนุนจากข้อมูลที่สังเกตได้จะถูกจัดอยู่ในระดับ </w:t>
      </w:r>
      <w:r w:rsidR="00601BEE" w:rsidRPr="00601BEE">
        <w:t>2</w:t>
      </w:r>
      <w:r w:rsidRPr="00D92303">
        <w:rPr>
          <w:cs/>
        </w:rPr>
        <w:t xml:space="preserve"> เครื่องมือการเงินเหล่านี้ประกอบด้วยตราสารหนี้ภาครัฐที่</w:t>
      </w:r>
      <w:r w:rsidR="00A50F80" w:rsidRPr="00D92303">
        <w:br/>
      </w:r>
      <w:r w:rsidRPr="00D92303">
        <w:rPr>
          <w:cs/>
        </w:rPr>
        <w:t>อยู่ในกลุ่มน่าลงทุนและเงินฝากประจำ</w:t>
      </w:r>
    </w:p>
    <w:p w14:paraId="0BA01005" w14:textId="77777777" w:rsidR="00C52BA5" w:rsidRPr="00D92303" w:rsidRDefault="00C52BA5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cs/>
        </w:rPr>
      </w:pPr>
    </w:p>
    <w:p w14:paraId="5EBE9A47" w14:textId="158E19ED" w:rsidR="00BD7A97" w:rsidRPr="00D92303" w:rsidRDefault="00C52BA5" w:rsidP="00D92303">
      <w:pPr>
        <w:tabs>
          <w:tab w:val="left" w:pos="540"/>
        </w:tabs>
        <w:spacing w:line="240" w:lineRule="auto"/>
        <w:ind w:left="547" w:right="-18"/>
        <w:jc w:val="thaiDistribute"/>
      </w:pPr>
      <w:r w:rsidRPr="00D92303">
        <w:rPr>
          <w:cs/>
        </w:rPr>
        <w:t xml:space="preserve">เงินลงทุนที่ถูกจัดประเภทในระดับ </w:t>
      </w:r>
      <w:r w:rsidR="00601BEE" w:rsidRPr="00601BEE">
        <w:t>3</w:t>
      </w:r>
      <w:r w:rsidRPr="00D92303">
        <w:rPr>
          <w:cs/>
        </w:rPr>
        <w:t xml:space="preserve"> มีข้อมูลที่สำคัญที่ไม่สามารถสังเกตได้เนื่องจากมีการซื้อขายไม่บ่อยนัก</w:t>
      </w:r>
      <w:r w:rsidR="001721D0" w:rsidRPr="00D92303">
        <w:rPr>
          <w:cs/>
        </w:rPr>
        <w:t xml:space="preserve"> </w:t>
      </w:r>
      <w:r w:rsidR="00A50F80" w:rsidRPr="00D92303">
        <w:br/>
      </w:r>
      <w:r w:rsidR="00816993" w:rsidRPr="00D92303">
        <w:rPr>
          <w:cs/>
        </w:rPr>
        <w:t>วิธีการวัดมูลค่าและข้อสมมติสำคัญเปิดเผยในหมายเหตุข้อ</w:t>
      </w:r>
      <w:r w:rsidR="00816993" w:rsidRPr="00D92303">
        <w:t xml:space="preserve"> </w:t>
      </w:r>
      <w:r w:rsidR="00536D35" w:rsidRPr="00D92303">
        <w:t>6</w:t>
      </w:r>
    </w:p>
    <w:p w14:paraId="77E217FB" w14:textId="1F391886" w:rsidR="00386E7B" w:rsidRPr="00D92303" w:rsidRDefault="00386E7B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</w:pPr>
    </w:p>
    <w:p w14:paraId="2B66D714" w14:textId="0533CF54" w:rsidR="000E0957" w:rsidRPr="00D92303" w:rsidRDefault="00601BEE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29"/>
        <w:jc w:val="thaiDistribute"/>
        <w:rPr>
          <w:b/>
          <w:bCs/>
          <w:cs/>
        </w:rPr>
      </w:pPr>
      <w:r w:rsidRPr="00601BEE">
        <w:rPr>
          <w:b/>
          <w:bCs/>
        </w:rPr>
        <w:t>1</w:t>
      </w:r>
      <w:r w:rsidR="000C5DD5">
        <w:rPr>
          <w:b/>
          <w:bCs/>
        </w:rPr>
        <w:t>8</w:t>
      </w:r>
      <w:r w:rsidR="005B751C" w:rsidRPr="00D92303">
        <w:rPr>
          <w:b/>
          <w:bCs/>
          <w:cs/>
        </w:rPr>
        <w:tab/>
      </w:r>
      <w:r w:rsidR="009D6E06" w:rsidRPr="00D92303">
        <w:rPr>
          <w:b/>
          <w:bCs/>
          <w:cs/>
        </w:rPr>
        <w:t>ภาระผูกพันกับบุคคลหรือกิจการที่ไม่เกี่ยวข้องกัน</w:t>
      </w:r>
    </w:p>
    <w:p w14:paraId="2355D72F" w14:textId="77777777" w:rsidR="00C62C97" w:rsidRPr="00D92303" w:rsidRDefault="00C62C97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</w:pPr>
    </w:p>
    <w:p w14:paraId="2F2CF367" w14:textId="4F66556A" w:rsidR="002151BA" w:rsidRPr="00D92303" w:rsidRDefault="00C62C97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  <w:r w:rsidRPr="00D92303">
        <w:rPr>
          <w:cs/>
        </w:rPr>
        <w:t>กองทรัสต์มีภาระผูกพันที่จะต้องจ่ายค่าบริการและค่าธรรมเนียมต่าง</w:t>
      </w:r>
      <w:r w:rsidR="00CC37AA" w:rsidRPr="00D92303">
        <w:rPr>
          <w:cs/>
        </w:rPr>
        <w:t xml:space="preserve"> </w:t>
      </w:r>
      <w:r w:rsidRPr="00D92303">
        <w:rPr>
          <w:cs/>
        </w:rPr>
        <w:t>ๆ</w:t>
      </w:r>
      <w:r w:rsidRPr="00D92303">
        <w:t xml:space="preserve"> </w:t>
      </w:r>
      <w:r w:rsidRPr="00D92303">
        <w:rPr>
          <w:cs/>
        </w:rPr>
        <w:t>ตามเกณฑ์และเงื่อนไขที่กล่าวไว้ใน</w:t>
      </w:r>
      <w:r w:rsidR="00BC0C89" w:rsidRPr="00D92303">
        <w:rPr>
          <w:cs/>
        </w:rPr>
        <w:t>สัญญาก่อตั้งทรัสต์</w:t>
      </w:r>
    </w:p>
    <w:p w14:paraId="32B39214" w14:textId="77777777" w:rsidR="00386E7B" w:rsidRPr="00D92303" w:rsidRDefault="00386E7B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</w:pPr>
    </w:p>
    <w:p w14:paraId="2AC029DC" w14:textId="7B7F4505" w:rsidR="002151BA" w:rsidRPr="00D92303" w:rsidRDefault="00601BEE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b/>
          <w:bCs/>
        </w:rPr>
      </w:pPr>
      <w:r w:rsidRPr="00601BEE">
        <w:rPr>
          <w:b/>
          <w:bCs/>
        </w:rPr>
        <w:t>1</w:t>
      </w:r>
      <w:r w:rsidR="000C5DD5">
        <w:rPr>
          <w:b/>
          <w:bCs/>
        </w:rPr>
        <w:t>9</w:t>
      </w:r>
      <w:r w:rsidR="002151BA" w:rsidRPr="00D15EE9">
        <w:rPr>
          <w:b/>
          <w:bCs/>
        </w:rPr>
        <w:tab/>
      </w:r>
      <w:r w:rsidR="002151BA" w:rsidRPr="00D15EE9">
        <w:rPr>
          <w:b/>
          <w:bCs/>
          <w:cs/>
        </w:rPr>
        <w:t>เหตุการณ์ภายหลังรอบระยะเวลารายงาน</w:t>
      </w:r>
    </w:p>
    <w:p w14:paraId="2912B94F" w14:textId="77777777" w:rsidR="002151BA" w:rsidRPr="00D92303" w:rsidRDefault="002151BA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</w:pPr>
    </w:p>
    <w:p w14:paraId="37306CCD" w14:textId="03203533" w:rsidR="00CB7A84" w:rsidRPr="00884CEE" w:rsidRDefault="00B53E03" w:rsidP="00B53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spacing w:val="-6"/>
        </w:rPr>
      </w:pPr>
      <w:r w:rsidRPr="00884CEE">
        <w:rPr>
          <w:spacing w:val="-6"/>
          <w:cs/>
        </w:rPr>
        <w:t xml:space="preserve">ในการประชุมคณะกรรมการการลงทุนด้านอสังหาริมทรัพย์ บริษัทหลักทรัพย์จัดการกองทุนรวม บัวหลวง จำกัด </w:t>
      </w:r>
      <w:r w:rsidR="00C06BFE" w:rsidRPr="00884CEE">
        <w:rPr>
          <w:spacing w:val="-6"/>
        </w:rPr>
        <w:br/>
      </w:r>
      <w:r w:rsidRPr="00884CEE">
        <w:rPr>
          <w:spacing w:val="-6"/>
          <w:cs/>
        </w:rPr>
        <w:t>ในฐานะผู้จัดการกองทรัสต์เพื่อการลงทุนในสิทธิการเช่าอสังหาริมทรัพย์บัวหลวง ออฟฟิศ เมื่อวันที่</w:t>
      </w:r>
      <w:r w:rsidR="00D15EE9" w:rsidRPr="00884CEE">
        <w:rPr>
          <w:spacing w:val="-6"/>
        </w:rPr>
        <w:t xml:space="preserve"> </w:t>
      </w:r>
      <w:r w:rsidR="00601BEE" w:rsidRPr="00884CEE">
        <w:rPr>
          <w:spacing w:val="-6"/>
        </w:rPr>
        <w:t>2</w:t>
      </w:r>
      <w:r w:rsidR="00566450" w:rsidRPr="00884CEE">
        <w:rPr>
          <w:spacing w:val="-6"/>
        </w:rPr>
        <w:t>5</w:t>
      </w:r>
      <w:r w:rsidR="00D15EE9" w:rsidRPr="00884CEE">
        <w:rPr>
          <w:spacing w:val="-6"/>
        </w:rPr>
        <w:t xml:space="preserve"> </w:t>
      </w:r>
      <w:r w:rsidR="00D15EE9" w:rsidRPr="00884CEE">
        <w:rPr>
          <w:rFonts w:hint="cs"/>
          <w:spacing w:val="-6"/>
          <w:cs/>
        </w:rPr>
        <w:t>กุมภาพันธ์</w:t>
      </w:r>
      <w:r w:rsidR="00D15EE9" w:rsidRPr="00884CEE">
        <w:rPr>
          <w:spacing w:val="-6"/>
        </w:rPr>
        <w:t xml:space="preserve"> </w:t>
      </w:r>
      <w:r w:rsidR="00601BEE" w:rsidRPr="00884CEE">
        <w:rPr>
          <w:spacing w:val="-6"/>
        </w:rPr>
        <w:t>2</w:t>
      </w:r>
      <w:r w:rsidR="00D15EE9" w:rsidRPr="00884CEE">
        <w:rPr>
          <w:spacing w:val="-6"/>
        </w:rPr>
        <w:t>56</w:t>
      </w:r>
      <w:r w:rsidR="00916368">
        <w:rPr>
          <w:spacing w:val="-6"/>
        </w:rPr>
        <w:t>9</w:t>
      </w:r>
      <w:r w:rsidR="00D15EE9" w:rsidRPr="00884CEE">
        <w:rPr>
          <w:spacing w:val="-6"/>
        </w:rPr>
        <w:t xml:space="preserve"> </w:t>
      </w:r>
      <w:r w:rsidRPr="00884CEE">
        <w:rPr>
          <w:spacing w:val="-6"/>
          <w:cs/>
        </w:rPr>
        <w:t>คณะกรรมการ</w:t>
      </w:r>
      <w:r w:rsidR="00884CEE" w:rsidRPr="00884CEE">
        <w:rPr>
          <w:spacing w:val="-6"/>
          <w:cs/>
        </w:rPr>
        <w:t>การลงทุนด้านอสังหาริมทรัพย์</w:t>
      </w:r>
      <w:r w:rsidRPr="00884CEE">
        <w:rPr>
          <w:spacing w:val="-6"/>
          <w:cs/>
        </w:rPr>
        <w:t>ได้มีมติอนุมัติ</w:t>
      </w:r>
      <w:r w:rsidR="00E44494" w:rsidRPr="00884CEE">
        <w:rPr>
          <w:rFonts w:hint="cs"/>
          <w:spacing w:val="-6"/>
          <w:cs/>
        </w:rPr>
        <w:t xml:space="preserve">การจัดสรรกำไรสะสม ณ วันที่ </w:t>
      </w:r>
      <w:r w:rsidR="00E44494" w:rsidRPr="00884CEE">
        <w:rPr>
          <w:spacing w:val="-6"/>
        </w:rPr>
        <w:t xml:space="preserve">30 </w:t>
      </w:r>
      <w:r w:rsidR="00E44494" w:rsidRPr="00884CEE">
        <w:rPr>
          <w:rFonts w:hint="cs"/>
          <w:spacing w:val="-6"/>
          <w:cs/>
        </w:rPr>
        <w:t xml:space="preserve">กันยายน </w:t>
      </w:r>
      <w:r w:rsidR="00E44494" w:rsidRPr="00884CEE">
        <w:rPr>
          <w:spacing w:val="-6"/>
        </w:rPr>
        <w:t xml:space="preserve">2568 </w:t>
      </w:r>
      <w:r w:rsidR="00E44494" w:rsidRPr="00884CEE">
        <w:rPr>
          <w:rFonts w:hint="cs"/>
          <w:spacing w:val="-6"/>
          <w:cs/>
        </w:rPr>
        <w:t>และ</w:t>
      </w:r>
      <w:r w:rsidR="00884CEE">
        <w:rPr>
          <w:spacing w:val="-6"/>
        </w:rPr>
        <w:br/>
      </w:r>
      <w:r w:rsidR="00E44494" w:rsidRPr="00884CEE">
        <w:rPr>
          <w:rFonts w:hint="cs"/>
          <w:spacing w:val="-6"/>
          <w:cs/>
        </w:rPr>
        <w:t>ผลกำไรจากการดำเนินงานระหว่างวันที่</w:t>
      </w:r>
      <w:r w:rsidR="00E44494" w:rsidRPr="00884CEE">
        <w:rPr>
          <w:spacing w:val="-6"/>
        </w:rPr>
        <w:t xml:space="preserve"> 1 </w:t>
      </w:r>
      <w:r w:rsidR="00E44494" w:rsidRPr="00884CEE">
        <w:rPr>
          <w:rFonts w:hint="cs"/>
          <w:spacing w:val="-6"/>
          <w:cs/>
        </w:rPr>
        <w:t xml:space="preserve">ตุลาคม </w:t>
      </w:r>
      <w:r w:rsidR="00E44494" w:rsidRPr="00884CEE">
        <w:rPr>
          <w:spacing w:val="-6"/>
        </w:rPr>
        <w:t xml:space="preserve">2568 </w:t>
      </w:r>
      <w:r w:rsidR="00E44494" w:rsidRPr="00884CEE">
        <w:rPr>
          <w:rFonts w:hint="cs"/>
          <w:spacing w:val="-6"/>
          <w:cs/>
        </w:rPr>
        <w:t xml:space="preserve">ถึงวันที่ </w:t>
      </w:r>
      <w:r w:rsidR="00E44494" w:rsidRPr="00884CEE">
        <w:rPr>
          <w:spacing w:val="-6"/>
        </w:rPr>
        <w:t xml:space="preserve">31 </w:t>
      </w:r>
      <w:r w:rsidR="00E44494" w:rsidRPr="00884CEE">
        <w:rPr>
          <w:rFonts w:hint="cs"/>
          <w:spacing w:val="-6"/>
          <w:cs/>
        </w:rPr>
        <w:t xml:space="preserve">ธันวาคม </w:t>
      </w:r>
      <w:r w:rsidR="00E44494" w:rsidRPr="00884CEE">
        <w:rPr>
          <w:spacing w:val="-6"/>
        </w:rPr>
        <w:t xml:space="preserve">2568 </w:t>
      </w:r>
      <w:r w:rsidR="00E44494" w:rsidRPr="00884CEE">
        <w:rPr>
          <w:rFonts w:hint="cs"/>
          <w:spacing w:val="-6"/>
          <w:cs/>
        </w:rPr>
        <w:t xml:space="preserve">เป็นประโยชน์ตอบแทนในอัตราหน่วยละ </w:t>
      </w:r>
      <w:r w:rsidR="00E44494" w:rsidRPr="00884CEE">
        <w:rPr>
          <w:spacing w:val="-6"/>
        </w:rPr>
        <w:t xml:space="preserve">0.183371 </w:t>
      </w:r>
      <w:r w:rsidR="00E44494" w:rsidRPr="00884CEE">
        <w:rPr>
          <w:rFonts w:hint="cs"/>
          <w:spacing w:val="-6"/>
          <w:cs/>
        </w:rPr>
        <w:t xml:space="preserve">บาท เป็นจำนวนเงิน </w:t>
      </w:r>
      <w:r w:rsidR="00E44494" w:rsidRPr="00884CEE">
        <w:rPr>
          <w:spacing w:val="-6"/>
        </w:rPr>
        <w:t xml:space="preserve">67.62 </w:t>
      </w:r>
      <w:r w:rsidR="00E44494" w:rsidRPr="00884CEE">
        <w:rPr>
          <w:rFonts w:hint="cs"/>
          <w:spacing w:val="-6"/>
          <w:cs/>
        </w:rPr>
        <w:t xml:space="preserve">ล้านบาท โดยมีกำหนดจะจ่ายให้แก่ผู้ถือหน่วยทรัสต์ในเดือนมีนาคม </w:t>
      </w:r>
      <w:r w:rsidR="00E44494" w:rsidRPr="00884CEE">
        <w:rPr>
          <w:spacing w:val="-6"/>
        </w:rPr>
        <w:t>2569</w:t>
      </w:r>
    </w:p>
    <w:sectPr w:rsidR="00CB7A84" w:rsidRPr="00884CEE" w:rsidSect="009334EA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gNumType w:start="15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66CDA" w14:textId="77777777" w:rsidR="0098077C" w:rsidRDefault="0098077C" w:rsidP="004956B4">
      <w:r>
        <w:separator/>
      </w:r>
    </w:p>
  </w:endnote>
  <w:endnote w:type="continuationSeparator" w:id="0">
    <w:p w14:paraId="0106C445" w14:textId="77777777" w:rsidR="0098077C" w:rsidRDefault="0098077C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5A969" w14:textId="668B56E5" w:rsidR="0024424B" w:rsidRPr="002C4C47" w:rsidRDefault="0024424B" w:rsidP="007917A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</w:rPr>
    </w:pPr>
    <w:r w:rsidRPr="002C4C47">
      <w:rPr>
        <w:rStyle w:val="PageNumber"/>
      </w:rPr>
      <w:fldChar w:fldCharType="begin"/>
    </w:r>
    <w:r w:rsidRPr="002C4C47">
      <w:rPr>
        <w:rStyle w:val="PageNumber"/>
      </w:rPr>
      <w:instrText xml:space="preserve">PAGE  </w:instrText>
    </w:r>
    <w:r w:rsidRPr="002C4C47">
      <w:rPr>
        <w:rStyle w:val="PageNumber"/>
      </w:rPr>
      <w:fldChar w:fldCharType="separate"/>
    </w:r>
    <w:r>
      <w:rPr>
        <w:rStyle w:val="PageNumber"/>
        <w:noProof/>
      </w:rPr>
      <w:t>3</w:t>
    </w:r>
    <w:r w:rsidR="00536D35" w:rsidRPr="00536D35">
      <w:rPr>
        <w:rStyle w:val="PageNumber"/>
        <w:noProof/>
      </w:rPr>
      <w:t>9</w:t>
    </w:r>
    <w:r w:rsidRPr="002C4C47">
      <w:rPr>
        <w:rStyle w:val="PageNumber"/>
      </w:rPr>
      <w:fldChar w:fldCharType="end"/>
    </w:r>
  </w:p>
  <w:p w14:paraId="08D12639" w14:textId="77777777" w:rsidR="0024424B" w:rsidRPr="00845053" w:rsidRDefault="0024424B" w:rsidP="00C861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5E413" w14:textId="77777777" w:rsidR="0098077C" w:rsidRDefault="0098077C" w:rsidP="004956B4">
      <w:r>
        <w:separator/>
      </w:r>
    </w:p>
  </w:footnote>
  <w:footnote w:type="continuationSeparator" w:id="0">
    <w:p w14:paraId="4AEDF79B" w14:textId="77777777" w:rsidR="0098077C" w:rsidRDefault="0098077C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4915F" w14:textId="6A630ECD" w:rsidR="0024424B" w:rsidRPr="00FF38E1" w:rsidRDefault="0024424B" w:rsidP="001F1EA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>ทรัสต์เพื่อการลงทุนใน</w:t>
    </w:r>
    <w:r w:rsidRPr="00FF38E1">
      <w:rPr>
        <w:rFonts w:hint="cs"/>
        <w:b/>
        <w:bCs/>
        <w:sz w:val="32"/>
        <w:szCs w:val="32"/>
        <w:cs/>
      </w:rPr>
      <w:t>สิทธิการเช่า</w:t>
    </w:r>
    <w:r>
      <w:rPr>
        <w:b/>
        <w:bCs/>
        <w:sz w:val="32"/>
        <w:szCs w:val="32"/>
        <w:cs/>
      </w:rPr>
      <w:t>อสังหาริมทรัพย์</w:t>
    </w:r>
    <w:r>
      <w:rPr>
        <w:rFonts w:hint="cs"/>
        <w:b/>
        <w:bCs/>
        <w:sz w:val="32"/>
        <w:szCs w:val="32"/>
        <w:cs/>
      </w:rPr>
      <w:t>บัวหลวง ออฟฟิศ</w:t>
    </w:r>
  </w:p>
  <w:p w14:paraId="1019E2AD" w14:textId="77777777" w:rsidR="0024424B" w:rsidRPr="0009297F" w:rsidRDefault="0024424B" w:rsidP="001F1EA3">
    <w:pPr>
      <w:tabs>
        <w:tab w:val="left" w:pos="720"/>
      </w:tabs>
      <w:rPr>
        <w:b/>
        <w:bCs/>
        <w:sz w:val="32"/>
        <w:szCs w:val="32"/>
      </w:rPr>
    </w:pPr>
    <w:r w:rsidRPr="0009297F">
      <w:rPr>
        <w:b/>
        <w:bCs/>
        <w:sz w:val="32"/>
        <w:szCs w:val="32"/>
        <w:cs/>
      </w:rPr>
      <w:t>หมายเหตุประกอบงบการเงิน</w:t>
    </w:r>
  </w:p>
  <w:p w14:paraId="4C19AF4F" w14:textId="10EA95A5" w:rsidR="0024424B" w:rsidRPr="0009297F" w:rsidRDefault="0024424B" w:rsidP="00C7156D">
    <w:pPr>
      <w:pStyle w:val="acctmainheading"/>
      <w:spacing w:after="0" w:line="240" w:lineRule="auto"/>
      <w:rPr>
        <w:rFonts w:ascii="Angsana New" w:hAnsi="Angsana New"/>
        <w:sz w:val="32"/>
        <w:szCs w:val="32"/>
        <w:lang w:val="en-US" w:bidi="th-TH"/>
      </w:rPr>
    </w:pPr>
    <w:r>
      <w:rPr>
        <w:rFonts w:ascii="Angsana New" w:hAnsi="Angsana New" w:hint="cs"/>
        <w:bCs/>
        <w:sz w:val="32"/>
        <w:szCs w:val="32"/>
        <w:cs/>
      </w:rPr>
      <w:t xml:space="preserve">สำหรับปีสิ้นสุดวันที่ </w:t>
    </w:r>
    <w:r w:rsidR="00601BEE" w:rsidRPr="00601BEE">
      <w:rPr>
        <w:rFonts w:ascii="Angsana New" w:hAnsi="Angsana New"/>
        <w:bCs/>
        <w:sz w:val="32"/>
        <w:szCs w:val="32"/>
        <w:lang w:val="en-US" w:bidi="th-TH"/>
      </w:rPr>
      <w:t>31</w:t>
    </w:r>
    <w:r>
      <w:rPr>
        <w:rFonts w:ascii="Angsana New" w:hAnsi="Angsana New"/>
        <w:bCs/>
        <w:sz w:val="32"/>
        <w:szCs w:val="32"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 xml:space="preserve">ธันวาคม </w:t>
    </w:r>
    <w:r w:rsidR="00601BEE" w:rsidRPr="00601BEE">
      <w:rPr>
        <w:rFonts w:ascii="Angsana New" w:hAnsi="Angsana New"/>
        <w:bCs/>
        <w:sz w:val="32"/>
        <w:szCs w:val="32"/>
        <w:lang w:val="en-US" w:bidi="th-TH"/>
      </w:rPr>
      <w:t>2</w:t>
    </w:r>
    <w:r w:rsidR="00536D35" w:rsidRPr="00536D35">
      <w:rPr>
        <w:rFonts w:ascii="Angsana New" w:hAnsi="Angsana New"/>
        <w:bCs/>
        <w:sz w:val="32"/>
        <w:szCs w:val="32"/>
        <w:lang w:val="en-US"/>
      </w:rPr>
      <w:t>56</w:t>
    </w:r>
    <w:r w:rsidR="00FD539A">
      <w:rPr>
        <w:rFonts w:ascii="Angsana New" w:hAnsi="Angsana New"/>
        <w:bCs/>
        <w:sz w:val="32"/>
        <w:szCs w:val="32"/>
        <w:lang w:val="en-US"/>
      </w:rPr>
      <w:t>8</w:t>
    </w:r>
  </w:p>
  <w:p w14:paraId="106746D7" w14:textId="77777777" w:rsidR="0024424B" w:rsidRPr="00C7156D" w:rsidRDefault="0024424B" w:rsidP="00FF38E1">
    <w:pPr>
      <w:pStyle w:val="acctmainheading"/>
      <w:spacing w:after="0" w:line="240" w:lineRule="auto"/>
      <w:rPr>
        <w:rFonts w:ascii="Angsana New" w:hAnsi="Angsana New"/>
        <w:sz w:val="30"/>
        <w:szCs w:val="30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06000"/>
    <w:multiLevelType w:val="hybridMultilevel"/>
    <w:tmpl w:val="03006F46"/>
    <w:lvl w:ilvl="0" w:tplc="AEFC6898">
      <w:start w:val="1"/>
      <w:numFmt w:val="decimal"/>
      <w:lvlText w:val="(%1)"/>
      <w:lvlJc w:val="left"/>
      <w:pPr>
        <w:ind w:left="8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9" w:hanging="360"/>
      </w:pPr>
    </w:lvl>
    <w:lvl w:ilvl="2" w:tplc="0409001B" w:tentative="1">
      <w:start w:val="1"/>
      <w:numFmt w:val="lowerRoman"/>
      <w:lvlText w:val="%3."/>
      <w:lvlJc w:val="right"/>
      <w:pPr>
        <w:ind w:left="2329" w:hanging="180"/>
      </w:pPr>
    </w:lvl>
    <w:lvl w:ilvl="3" w:tplc="0409000F" w:tentative="1">
      <w:start w:val="1"/>
      <w:numFmt w:val="decimal"/>
      <w:lvlText w:val="%4."/>
      <w:lvlJc w:val="left"/>
      <w:pPr>
        <w:ind w:left="3049" w:hanging="360"/>
      </w:pPr>
    </w:lvl>
    <w:lvl w:ilvl="4" w:tplc="04090019" w:tentative="1">
      <w:start w:val="1"/>
      <w:numFmt w:val="lowerLetter"/>
      <w:lvlText w:val="%5."/>
      <w:lvlJc w:val="left"/>
      <w:pPr>
        <w:ind w:left="3769" w:hanging="360"/>
      </w:pPr>
    </w:lvl>
    <w:lvl w:ilvl="5" w:tplc="0409001B" w:tentative="1">
      <w:start w:val="1"/>
      <w:numFmt w:val="lowerRoman"/>
      <w:lvlText w:val="%6."/>
      <w:lvlJc w:val="right"/>
      <w:pPr>
        <w:ind w:left="4489" w:hanging="180"/>
      </w:pPr>
    </w:lvl>
    <w:lvl w:ilvl="6" w:tplc="0409000F" w:tentative="1">
      <w:start w:val="1"/>
      <w:numFmt w:val="decimal"/>
      <w:lvlText w:val="%7."/>
      <w:lvlJc w:val="left"/>
      <w:pPr>
        <w:ind w:left="5209" w:hanging="360"/>
      </w:pPr>
    </w:lvl>
    <w:lvl w:ilvl="7" w:tplc="04090019" w:tentative="1">
      <w:start w:val="1"/>
      <w:numFmt w:val="lowerLetter"/>
      <w:lvlText w:val="%8."/>
      <w:lvlJc w:val="left"/>
      <w:pPr>
        <w:ind w:left="5929" w:hanging="360"/>
      </w:pPr>
    </w:lvl>
    <w:lvl w:ilvl="8" w:tplc="040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1" w15:restartNumberingAfterBreak="0">
    <w:nsid w:val="03DE1625"/>
    <w:multiLevelType w:val="hybridMultilevel"/>
    <w:tmpl w:val="930A5142"/>
    <w:lvl w:ilvl="0" w:tplc="B21C595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B6F67A7E"/>
    <w:lvl w:ilvl="0" w:tplc="C46C1EC2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A16B2"/>
    <w:multiLevelType w:val="multilevel"/>
    <w:tmpl w:val="B4F0DA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4" w15:restartNumberingAfterBreak="0">
    <w:nsid w:val="07C52FAF"/>
    <w:multiLevelType w:val="hybridMultilevel"/>
    <w:tmpl w:val="BF34E706"/>
    <w:lvl w:ilvl="0" w:tplc="7DD6E996">
      <w:start w:val="3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247B19"/>
    <w:multiLevelType w:val="hybridMultilevel"/>
    <w:tmpl w:val="850CBE08"/>
    <w:lvl w:ilvl="0" w:tplc="B21C59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438B2"/>
    <w:multiLevelType w:val="hybridMultilevel"/>
    <w:tmpl w:val="1960F7F0"/>
    <w:lvl w:ilvl="0" w:tplc="4AE6D10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FCA2F2E"/>
    <w:multiLevelType w:val="singleLevel"/>
    <w:tmpl w:val="B21C59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</w:abstractNum>
  <w:abstractNum w:abstractNumId="9" w15:restartNumberingAfterBreak="0">
    <w:nsid w:val="27726EE4"/>
    <w:multiLevelType w:val="hybridMultilevel"/>
    <w:tmpl w:val="DB4208F6"/>
    <w:lvl w:ilvl="0" w:tplc="A4C6CBA0">
      <w:start w:val="1"/>
      <w:numFmt w:val="bullet"/>
      <w:lvlText w:val="-"/>
      <w:lvlJc w:val="left"/>
      <w:pPr>
        <w:ind w:left="1066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0" w15:restartNumberingAfterBreak="0">
    <w:nsid w:val="28D249BF"/>
    <w:multiLevelType w:val="hybridMultilevel"/>
    <w:tmpl w:val="E0A23A1C"/>
    <w:lvl w:ilvl="0" w:tplc="7E60CF04">
      <w:start w:val="16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1" w15:restartNumberingAfterBreak="0">
    <w:nsid w:val="2A3459B3"/>
    <w:multiLevelType w:val="hybridMultilevel"/>
    <w:tmpl w:val="C0A2ABBA"/>
    <w:lvl w:ilvl="0" w:tplc="B21C595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D710ED5"/>
    <w:multiLevelType w:val="hybridMultilevel"/>
    <w:tmpl w:val="4198BEF0"/>
    <w:lvl w:ilvl="0" w:tplc="8312B286">
      <w:start w:val="3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8DF7ADC"/>
    <w:multiLevelType w:val="hybridMultilevel"/>
    <w:tmpl w:val="1974CAC6"/>
    <w:lvl w:ilvl="0" w:tplc="DBB65292">
      <w:start w:val="3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3B4E51A7"/>
    <w:multiLevelType w:val="hybridMultilevel"/>
    <w:tmpl w:val="FF8A036E"/>
    <w:lvl w:ilvl="0" w:tplc="99442DBC">
      <w:start w:val="3"/>
      <w:numFmt w:val="bullet"/>
      <w:lvlText w:val="-"/>
      <w:lvlJc w:val="left"/>
      <w:pPr>
        <w:ind w:left="10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7" w15:restartNumberingAfterBreak="0">
    <w:nsid w:val="47430F41"/>
    <w:multiLevelType w:val="hybridMultilevel"/>
    <w:tmpl w:val="EE0E39E6"/>
    <w:lvl w:ilvl="0" w:tplc="6BAAC3B8">
      <w:start w:val="3"/>
      <w:numFmt w:val="bullet"/>
      <w:lvlText w:val="-"/>
      <w:lvlJc w:val="left"/>
      <w:pPr>
        <w:ind w:left="107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498819A5"/>
    <w:multiLevelType w:val="hybridMultilevel"/>
    <w:tmpl w:val="4D8EA8EA"/>
    <w:lvl w:ilvl="0" w:tplc="D2744A2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1C35FB6"/>
    <w:multiLevelType w:val="hybridMultilevel"/>
    <w:tmpl w:val="9E280226"/>
    <w:lvl w:ilvl="0" w:tplc="8C4CAD86">
      <w:start w:val="3"/>
      <w:numFmt w:val="bullet"/>
      <w:lvlText w:val="-"/>
      <w:lvlJc w:val="left"/>
      <w:pPr>
        <w:ind w:left="10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2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6F2A6176"/>
    <w:multiLevelType w:val="hybridMultilevel"/>
    <w:tmpl w:val="27B00A2C"/>
    <w:lvl w:ilvl="0" w:tplc="4B5A40F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965389">
    <w:abstractNumId w:val="14"/>
  </w:num>
  <w:num w:numId="2" w16cid:durableId="1641883954">
    <w:abstractNumId w:val="2"/>
  </w:num>
  <w:num w:numId="3" w16cid:durableId="1406489122">
    <w:abstractNumId w:val="3"/>
  </w:num>
  <w:num w:numId="4" w16cid:durableId="1721977493">
    <w:abstractNumId w:val="7"/>
  </w:num>
  <w:num w:numId="5" w16cid:durableId="1981304201">
    <w:abstractNumId w:val="0"/>
  </w:num>
  <w:num w:numId="6" w16cid:durableId="435447595">
    <w:abstractNumId w:val="19"/>
  </w:num>
  <w:num w:numId="7" w16cid:durableId="446000733">
    <w:abstractNumId w:val="6"/>
  </w:num>
  <w:num w:numId="8" w16cid:durableId="162161950">
    <w:abstractNumId w:val="5"/>
  </w:num>
  <w:num w:numId="9" w16cid:durableId="1316490741">
    <w:abstractNumId w:val="10"/>
  </w:num>
  <w:num w:numId="10" w16cid:durableId="231620436">
    <w:abstractNumId w:val="24"/>
  </w:num>
  <w:num w:numId="11" w16cid:durableId="1155875216">
    <w:abstractNumId w:val="20"/>
  </w:num>
  <w:num w:numId="12" w16cid:durableId="330718685">
    <w:abstractNumId w:val="18"/>
  </w:num>
  <w:num w:numId="13" w16cid:durableId="1471095219">
    <w:abstractNumId w:val="11"/>
  </w:num>
  <w:num w:numId="14" w16cid:durableId="1897161648">
    <w:abstractNumId w:val="8"/>
  </w:num>
  <w:num w:numId="15" w16cid:durableId="2123306431">
    <w:abstractNumId w:val="1"/>
  </w:num>
  <w:num w:numId="16" w16cid:durableId="995500986">
    <w:abstractNumId w:val="13"/>
  </w:num>
  <w:num w:numId="17" w16cid:durableId="1129594588">
    <w:abstractNumId w:val="22"/>
  </w:num>
  <w:num w:numId="18" w16cid:durableId="427510019">
    <w:abstractNumId w:val="17"/>
  </w:num>
  <w:num w:numId="19" w16cid:durableId="1349212586">
    <w:abstractNumId w:val="15"/>
  </w:num>
  <w:num w:numId="20" w16cid:durableId="1533346512">
    <w:abstractNumId w:val="9"/>
  </w:num>
  <w:num w:numId="21" w16cid:durableId="1542550339">
    <w:abstractNumId w:val="12"/>
  </w:num>
  <w:num w:numId="22" w16cid:durableId="1696157419">
    <w:abstractNumId w:val="21"/>
  </w:num>
  <w:num w:numId="23" w16cid:durableId="2043479141">
    <w:abstractNumId w:val="4"/>
  </w:num>
  <w:num w:numId="24" w16cid:durableId="1690453417">
    <w:abstractNumId w:val="16"/>
  </w:num>
  <w:num w:numId="25" w16cid:durableId="967586546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481"/>
    <w:rsid w:val="00000AB2"/>
    <w:rsid w:val="00000D54"/>
    <w:rsid w:val="000010B8"/>
    <w:rsid w:val="00001542"/>
    <w:rsid w:val="000015AB"/>
    <w:rsid w:val="000017C2"/>
    <w:rsid w:val="000019C7"/>
    <w:rsid w:val="000022A6"/>
    <w:rsid w:val="00002354"/>
    <w:rsid w:val="000040D6"/>
    <w:rsid w:val="0000445A"/>
    <w:rsid w:val="00005ACB"/>
    <w:rsid w:val="00005AF7"/>
    <w:rsid w:val="00006E90"/>
    <w:rsid w:val="00007307"/>
    <w:rsid w:val="0000731B"/>
    <w:rsid w:val="0000791D"/>
    <w:rsid w:val="00007CA9"/>
    <w:rsid w:val="00007DCE"/>
    <w:rsid w:val="00010E56"/>
    <w:rsid w:val="000121BF"/>
    <w:rsid w:val="00012707"/>
    <w:rsid w:val="0001291F"/>
    <w:rsid w:val="00012929"/>
    <w:rsid w:val="00012A6F"/>
    <w:rsid w:val="00012BC5"/>
    <w:rsid w:val="00013321"/>
    <w:rsid w:val="00013BA2"/>
    <w:rsid w:val="000141B5"/>
    <w:rsid w:val="000145B4"/>
    <w:rsid w:val="00016A80"/>
    <w:rsid w:val="00017816"/>
    <w:rsid w:val="00017C14"/>
    <w:rsid w:val="00020A62"/>
    <w:rsid w:val="00020B93"/>
    <w:rsid w:val="00021721"/>
    <w:rsid w:val="00021E45"/>
    <w:rsid w:val="00022475"/>
    <w:rsid w:val="0002276E"/>
    <w:rsid w:val="00022F77"/>
    <w:rsid w:val="000237E6"/>
    <w:rsid w:val="000239FC"/>
    <w:rsid w:val="00023E11"/>
    <w:rsid w:val="000246D8"/>
    <w:rsid w:val="00025120"/>
    <w:rsid w:val="00025FAE"/>
    <w:rsid w:val="00026410"/>
    <w:rsid w:val="00026D84"/>
    <w:rsid w:val="0002730C"/>
    <w:rsid w:val="00027793"/>
    <w:rsid w:val="00027EE2"/>
    <w:rsid w:val="00027F2D"/>
    <w:rsid w:val="000305C0"/>
    <w:rsid w:val="00030A00"/>
    <w:rsid w:val="00030F9A"/>
    <w:rsid w:val="000316A1"/>
    <w:rsid w:val="00031DD3"/>
    <w:rsid w:val="000321DA"/>
    <w:rsid w:val="00032FD0"/>
    <w:rsid w:val="000335DE"/>
    <w:rsid w:val="000339B8"/>
    <w:rsid w:val="00033CB1"/>
    <w:rsid w:val="0003457A"/>
    <w:rsid w:val="000356FA"/>
    <w:rsid w:val="00035AA5"/>
    <w:rsid w:val="00036936"/>
    <w:rsid w:val="00037138"/>
    <w:rsid w:val="000377F8"/>
    <w:rsid w:val="0003791E"/>
    <w:rsid w:val="00037A87"/>
    <w:rsid w:val="00037B04"/>
    <w:rsid w:val="0004056B"/>
    <w:rsid w:val="000409A9"/>
    <w:rsid w:val="00041423"/>
    <w:rsid w:val="00041621"/>
    <w:rsid w:val="00041709"/>
    <w:rsid w:val="00041B7C"/>
    <w:rsid w:val="00041EB1"/>
    <w:rsid w:val="00042081"/>
    <w:rsid w:val="00042AE4"/>
    <w:rsid w:val="000436D6"/>
    <w:rsid w:val="00043B4C"/>
    <w:rsid w:val="00044246"/>
    <w:rsid w:val="00044483"/>
    <w:rsid w:val="00044B66"/>
    <w:rsid w:val="00044BFA"/>
    <w:rsid w:val="000452BE"/>
    <w:rsid w:val="0004544B"/>
    <w:rsid w:val="00046C12"/>
    <w:rsid w:val="00046DCD"/>
    <w:rsid w:val="00047FC4"/>
    <w:rsid w:val="00050D75"/>
    <w:rsid w:val="00050DFE"/>
    <w:rsid w:val="00051021"/>
    <w:rsid w:val="0005201A"/>
    <w:rsid w:val="000521F1"/>
    <w:rsid w:val="0005266F"/>
    <w:rsid w:val="00053447"/>
    <w:rsid w:val="0005383B"/>
    <w:rsid w:val="00053AEF"/>
    <w:rsid w:val="000548AC"/>
    <w:rsid w:val="00054A69"/>
    <w:rsid w:val="00054C55"/>
    <w:rsid w:val="000553B5"/>
    <w:rsid w:val="000553C9"/>
    <w:rsid w:val="00055675"/>
    <w:rsid w:val="00055960"/>
    <w:rsid w:val="00055B28"/>
    <w:rsid w:val="00055BC8"/>
    <w:rsid w:val="00055D63"/>
    <w:rsid w:val="000560EF"/>
    <w:rsid w:val="000561D7"/>
    <w:rsid w:val="00056DBB"/>
    <w:rsid w:val="00057123"/>
    <w:rsid w:val="00057136"/>
    <w:rsid w:val="000571C6"/>
    <w:rsid w:val="0005722C"/>
    <w:rsid w:val="000574DA"/>
    <w:rsid w:val="00057FA0"/>
    <w:rsid w:val="00060716"/>
    <w:rsid w:val="00060B70"/>
    <w:rsid w:val="000612BD"/>
    <w:rsid w:val="000613DD"/>
    <w:rsid w:val="000622B0"/>
    <w:rsid w:val="00063781"/>
    <w:rsid w:val="00063DD2"/>
    <w:rsid w:val="00064357"/>
    <w:rsid w:val="000646A7"/>
    <w:rsid w:val="00064E73"/>
    <w:rsid w:val="0006561E"/>
    <w:rsid w:val="000656AE"/>
    <w:rsid w:val="000656E1"/>
    <w:rsid w:val="00065949"/>
    <w:rsid w:val="00065C80"/>
    <w:rsid w:val="0006676F"/>
    <w:rsid w:val="00066DAB"/>
    <w:rsid w:val="00067D22"/>
    <w:rsid w:val="00067D43"/>
    <w:rsid w:val="000701A7"/>
    <w:rsid w:val="000703F9"/>
    <w:rsid w:val="00070D84"/>
    <w:rsid w:val="00071347"/>
    <w:rsid w:val="00071482"/>
    <w:rsid w:val="000714ED"/>
    <w:rsid w:val="00071951"/>
    <w:rsid w:val="000720FB"/>
    <w:rsid w:val="000725AB"/>
    <w:rsid w:val="000730CF"/>
    <w:rsid w:val="00073DF8"/>
    <w:rsid w:val="000744FA"/>
    <w:rsid w:val="0007509B"/>
    <w:rsid w:val="000751B4"/>
    <w:rsid w:val="000754D3"/>
    <w:rsid w:val="000759E5"/>
    <w:rsid w:val="000763F2"/>
    <w:rsid w:val="00076825"/>
    <w:rsid w:val="00076935"/>
    <w:rsid w:val="00076B68"/>
    <w:rsid w:val="00077260"/>
    <w:rsid w:val="00077558"/>
    <w:rsid w:val="00077879"/>
    <w:rsid w:val="00080747"/>
    <w:rsid w:val="00080CF4"/>
    <w:rsid w:val="00081A9B"/>
    <w:rsid w:val="00081C12"/>
    <w:rsid w:val="00081E56"/>
    <w:rsid w:val="000828DA"/>
    <w:rsid w:val="000829A2"/>
    <w:rsid w:val="00082A66"/>
    <w:rsid w:val="00082CF2"/>
    <w:rsid w:val="00082F02"/>
    <w:rsid w:val="000834BB"/>
    <w:rsid w:val="0008356D"/>
    <w:rsid w:val="00083CC1"/>
    <w:rsid w:val="00083FA4"/>
    <w:rsid w:val="00083FEA"/>
    <w:rsid w:val="000840E5"/>
    <w:rsid w:val="00084319"/>
    <w:rsid w:val="00084343"/>
    <w:rsid w:val="00084538"/>
    <w:rsid w:val="0008464D"/>
    <w:rsid w:val="00084D46"/>
    <w:rsid w:val="00084D4F"/>
    <w:rsid w:val="000854A2"/>
    <w:rsid w:val="00085C5C"/>
    <w:rsid w:val="00085D3F"/>
    <w:rsid w:val="00085E7A"/>
    <w:rsid w:val="00085FE1"/>
    <w:rsid w:val="00086258"/>
    <w:rsid w:val="000868C3"/>
    <w:rsid w:val="00086932"/>
    <w:rsid w:val="000878FB"/>
    <w:rsid w:val="00087C9A"/>
    <w:rsid w:val="00087D22"/>
    <w:rsid w:val="00090C2B"/>
    <w:rsid w:val="00090D43"/>
    <w:rsid w:val="00090EA4"/>
    <w:rsid w:val="00091F72"/>
    <w:rsid w:val="00092165"/>
    <w:rsid w:val="000924B9"/>
    <w:rsid w:val="00092867"/>
    <w:rsid w:val="0009297F"/>
    <w:rsid w:val="00093194"/>
    <w:rsid w:val="000933C3"/>
    <w:rsid w:val="000937F4"/>
    <w:rsid w:val="000944D5"/>
    <w:rsid w:val="00094FEE"/>
    <w:rsid w:val="00095122"/>
    <w:rsid w:val="00095130"/>
    <w:rsid w:val="000952AE"/>
    <w:rsid w:val="000955E1"/>
    <w:rsid w:val="0009561A"/>
    <w:rsid w:val="00096AEA"/>
    <w:rsid w:val="00096E1D"/>
    <w:rsid w:val="00096EFB"/>
    <w:rsid w:val="000973E3"/>
    <w:rsid w:val="0009756E"/>
    <w:rsid w:val="00097703"/>
    <w:rsid w:val="000A05CC"/>
    <w:rsid w:val="000A060A"/>
    <w:rsid w:val="000A0BAA"/>
    <w:rsid w:val="000A1096"/>
    <w:rsid w:val="000A2D20"/>
    <w:rsid w:val="000A3B47"/>
    <w:rsid w:val="000A4018"/>
    <w:rsid w:val="000A4BCE"/>
    <w:rsid w:val="000A508B"/>
    <w:rsid w:val="000A5245"/>
    <w:rsid w:val="000A54EE"/>
    <w:rsid w:val="000A56B1"/>
    <w:rsid w:val="000A5F8C"/>
    <w:rsid w:val="000A600B"/>
    <w:rsid w:val="000A6874"/>
    <w:rsid w:val="000A6A28"/>
    <w:rsid w:val="000A6C35"/>
    <w:rsid w:val="000A733A"/>
    <w:rsid w:val="000B064D"/>
    <w:rsid w:val="000B0E74"/>
    <w:rsid w:val="000B12F9"/>
    <w:rsid w:val="000B12FF"/>
    <w:rsid w:val="000B1407"/>
    <w:rsid w:val="000B1B44"/>
    <w:rsid w:val="000B20BC"/>
    <w:rsid w:val="000B3267"/>
    <w:rsid w:val="000B3892"/>
    <w:rsid w:val="000B3C06"/>
    <w:rsid w:val="000B3D14"/>
    <w:rsid w:val="000B4049"/>
    <w:rsid w:val="000B46CF"/>
    <w:rsid w:val="000B4933"/>
    <w:rsid w:val="000B49D9"/>
    <w:rsid w:val="000B4BDA"/>
    <w:rsid w:val="000B4EE5"/>
    <w:rsid w:val="000B51AB"/>
    <w:rsid w:val="000B5C5F"/>
    <w:rsid w:val="000B64A9"/>
    <w:rsid w:val="000B6927"/>
    <w:rsid w:val="000B74F1"/>
    <w:rsid w:val="000B78AD"/>
    <w:rsid w:val="000B7A60"/>
    <w:rsid w:val="000B7BB5"/>
    <w:rsid w:val="000B7CFC"/>
    <w:rsid w:val="000C033C"/>
    <w:rsid w:val="000C0946"/>
    <w:rsid w:val="000C0D65"/>
    <w:rsid w:val="000C1158"/>
    <w:rsid w:val="000C1731"/>
    <w:rsid w:val="000C329B"/>
    <w:rsid w:val="000C3B41"/>
    <w:rsid w:val="000C4BB3"/>
    <w:rsid w:val="000C5408"/>
    <w:rsid w:val="000C5DD5"/>
    <w:rsid w:val="000C5E59"/>
    <w:rsid w:val="000C5F64"/>
    <w:rsid w:val="000C64FC"/>
    <w:rsid w:val="000C6CFB"/>
    <w:rsid w:val="000C6D34"/>
    <w:rsid w:val="000C6D5B"/>
    <w:rsid w:val="000C6F1E"/>
    <w:rsid w:val="000D000A"/>
    <w:rsid w:val="000D011B"/>
    <w:rsid w:val="000D013A"/>
    <w:rsid w:val="000D02D5"/>
    <w:rsid w:val="000D0A11"/>
    <w:rsid w:val="000D163E"/>
    <w:rsid w:val="000D191A"/>
    <w:rsid w:val="000D1AB9"/>
    <w:rsid w:val="000D202F"/>
    <w:rsid w:val="000D2819"/>
    <w:rsid w:val="000D2E6C"/>
    <w:rsid w:val="000D3969"/>
    <w:rsid w:val="000D3A3B"/>
    <w:rsid w:val="000D3BA6"/>
    <w:rsid w:val="000D41FB"/>
    <w:rsid w:val="000D4B86"/>
    <w:rsid w:val="000D4BD7"/>
    <w:rsid w:val="000D4D33"/>
    <w:rsid w:val="000D5DE7"/>
    <w:rsid w:val="000D5E57"/>
    <w:rsid w:val="000D6154"/>
    <w:rsid w:val="000D63CE"/>
    <w:rsid w:val="000D67E8"/>
    <w:rsid w:val="000D6C5A"/>
    <w:rsid w:val="000D6C91"/>
    <w:rsid w:val="000D760F"/>
    <w:rsid w:val="000D79DC"/>
    <w:rsid w:val="000E03D5"/>
    <w:rsid w:val="000E0957"/>
    <w:rsid w:val="000E1114"/>
    <w:rsid w:val="000E160E"/>
    <w:rsid w:val="000E1942"/>
    <w:rsid w:val="000E218F"/>
    <w:rsid w:val="000E2870"/>
    <w:rsid w:val="000E2F3D"/>
    <w:rsid w:val="000E31EB"/>
    <w:rsid w:val="000E326A"/>
    <w:rsid w:val="000E36A5"/>
    <w:rsid w:val="000E3B0F"/>
    <w:rsid w:val="000E3DAF"/>
    <w:rsid w:val="000E3E99"/>
    <w:rsid w:val="000E44F3"/>
    <w:rsid w:val="000E4A6A"/>
    <w:rsid w:val="000E4F0C"/>
    <w:rsid w:val="000E59D6"/>
    <w:rsid w:val="000E5C74"/>
    <w:rsid w:val="000E6127"/>
    <w:rsid w:val="000E6609"/>
    <w:rsid w:val="000E66AB"/>
    <w:rsid w:val="000E6C3C"/>
    <w:rsid w:val="000E6CEA"/>
    <w:rsid w:val="000E74E0"/>
    <w:rsid w:val="000E76FE"/>
    <w:rsid w:val="000E7E13"/>
    <w:rsid w:val="000E7E70"/>
    <w:rsid w:val="000F02EA"/>
    <w:rsid w:val="000F0C0E"/>
    <w:rsid w:val="000F1075"/>
    <w:rsid w:val="000F1130"/>
    <w:rsid w:val="000F13EC"/>
    <w:rsid w:val="000F2F82"/>
    <w:rsid w:val="000F3327"/>
    <w:rsid w:val="000F3576"/>
    <w:rsid w:val="000F4718"/>
    <w:rsid w:val="000F4EA7"/>
    <w:rsid w:val="000F522F"/>
    <w:rsid w:val="000F523F"/>
    <w:rsid w:val="000F565C"/>
    <w:rsid w:val="000F5AE9"/>
    <w:rsid w:val="000F690A"/>
    <w:rsid w:val="000F6A33"/>
    <w:rsid w:val="00100149"/>
    <w:rsid w:val="0010035A"/>
    <w:rsid w:val="001004A5"/>
    <w:rsid w:val="00100D81"/>
    <w:rsid w:val="00101A97"/>
    <w:rsid w:val="00101C4D"/>
    <w:rsid w:val="0010216C"/>
    <w:rsid w:val="001024B3"/>
    <w:rsid w:val="001028A9"/>
    <w:rsid w:val="00102B23"/>
    <w:rsid w:val="00102E78"/>
    <w:rsid w:val="00102EAB"/>
    <w:rsid w:val="00102F91"/>
    <w:rsid w:val="0010316B"/>
    <w:rsid w:val="00103DFB"/>
    <w:rsid w:val="00103F6F"/>
    <w:rsid w:val="001043E1"/>
    <w:rsid w:val="00104C26"/>
    <w:rsid w:val="00105A4B"/>
    <w:rsid w:val="00105CB6"/>
    <w:rsid w:val="00105CE8"/>
    <w:rsid w:val="00106220"/>
    <w:rsid w:val="001064B0"/>
    <w:rsid w:val="00107622"/>
    <w:rsid w:val="001077C4"/>
    <w:rsid w:val="00110141"/>
    <w:rsid w:val="00110580"/>
    <w:rsid w:val="00110E55"/>
    <w:rsid w:val="0011113D"/>
    <w:rsid w:val="00112272"/>
    <w:rsid w:val="00112706"/>
    <w:rsid w:val="00112C69"/>
    <w:rsid w:val="00112E97"/>
    <w:rsid w:val="001132C9"/>
    <w:rsid w:val="00113711"/>
    <w:rsid w:val="0011412D"/>
    <w:rsid w:val="00115547"/>
    <w:rsid w:val="00116BCF"/>
    <w:rsid w:val="00116D56"/>
    <w:rsid w:val="001177A3"/>
    <w:rsid w:val="00117F2E"/>
    <w:rsid w:val="00120302"/>
    <w:rsid w:val="00120561"/>
    <w:rsid w:val="001205A8"/>
    <w:rsid w:val="001213DB"/>
    <w:rsid w:val="001214D9"/>
    <w:rsid w:val="00122894"/>
    <w:rsid w:val="001229F9"/>
    <w:rsid w:val="00122CA1"/>
    <w:rsid w:val="00122E91"/>
    <w:rsid w:val="001230AB"/>
    <w:rsid w:val="001231D5"/>
    <w:rsid w:val="00123895"/>
    <w:rsid w:val="001238AE"/>
    <w:rsid w:val="00124125"/>
    <w:rsid w:val="00124224"/>
    <w:rsid w:val="00124623"/>
    <w:rsid w:val="00124993"/>
    <w:rsid w:val="00124B96"/>
    <w:rsid w:val="00124EF7"/>
    <w:rsid w:val="001254B3"/>
    <w:rsid w:val="0012576A"/>
    <w:rsid w:val="001259C1"/>
    <w:rsid w:val="00125AB3"/>
    <w:rsid w:val="001264B1"/>
    <w:rsid w:val="0012668B"/>
    <w:rsid w:val="0012679C"/>
    <w:rsid w:val="0012696B"/>
    <w:rsid w:val="00126BA9"/>
    <w:rsid w:val="00126C10"/>
    <w:rsid w:val="001271CB"/>
    <w:rsid w:val="00127299"/>
    <w:rsid w:val="00127F56"/>
    <w:rsid w:val="00127FDD"/>
    <w:rsid w:val="00130368"/>
    <w:rsid w:val="0013057E"/>
    <w:rsid w:val="00130B67"/>
    <w:rsid w:val="00130C75"/>
    <w:rsid w:val="00130DD2"/>
    <w:rsid w:val="00130FE8"/>
    <w:rsid w:val="00132190"/>
    <w:rsid w:val="0013250D"/>
    <w:rsid w:val="0013270F"/>
    <w:rsid w:val="00132CA2"/>
    <w:rsid w:val="00132DD5"/>
    <w:rsid w:val="00132F3C"/>
    <w:rsid w:val="00133215"/>
    <w:rsid w:val="00133607"/>
    <w:rsid w:val="001339BB"/>
    <w:rsid w:val="00134474"/>
    <w:rsid w:val="00134733"/>
    <w:rsid w:val="0013498E"/>
    <w:rsid w:val="00134C11"/>
    <w:rsid w:val="0013546F"/>
    <w:rsid w:val="0013579C"/>
    <w:rsid w:val="00135D87"/>
    <w:rsid w:val="001360EE"/>
    <w:rsid w:val="001364E5"/>
    <w:rsid w:val="00137B33"/>
    <w:rsid w:val="00137F08"/>
    <w:rsid w:val="00137F55"/>
    <w:rsid w:val="00140375"/>
    <w:rsid w:val="0014083F"/>
    <w:rsid w:val="00140A2E"/>
    <w:rsid w:val="00140AC4"/>
    <w:rsid w:val="00140B39"/>
    <w:rsid w:val="00140E34"/>
    <w:rsid w:val="00140FB7"/>
    <w:rsid w:val="00141482"/>
    <w:rsid w:val="00141B10"/>
    <w:rsid w:val="00142CDB"/>
    <w:rsid w:val="00143AAA"/>
    <w:rsid w:val="00144583"/>
    <w:rsid w:val="0014565F"/>
    <w:rsid w:val="00145A4B"/>
    <w:rsid w:val="00145BA5"/>
    <w:rsid w:val="0014655B"/>
    <w:rsid w:val="001472BD"/>
    <w:rsid w:val="001478B6"/>
    <w:rsid w:val="00147D32"/>
    <w:rsid w:val="00150812"/>
    <w:rsid w:val="001509CF"/>
    <w:rsid w:val="00150A2B"/>
    <w:rsid w:val="00150F71"/>
    <w:rsid w:val="00152468"/>
    <w:rsid w:val="00152835"/>
    <w:rsid w:val="00152AA1"/>
    <w:rsid w:val="00152B69"/>
    <w:rsid w:val="00152CB7"/>
    <w:rsid w:val="00152CE0"/>
    <w:rsid w:val="00153008"/>
    <w:rsid w:val="00153EEE"/>
    <w:rsid w:val="00153F84"/>
    <w:rsid w:val="001542F9"/>
    <w:rsid w:val="00154540"/>
    <w:rsid w:val="001546BC"/>
    <w:rsid w:val="00154CD2"/>
    <w:rsid w:val="001556A5"/>
    <w:rsid w:val="00155CE9"/>
    <w:rsid w:val="00155D9B"/>
    <w:rsid w:val="00156234"/>
    <w:rsid w:val="00156343"/>
    <w:rsid w:val="001564DB"/>
    <w:rsid w:val="0015666E"/>
    <w:rsid w:val="00156A7C"/>
    <w:rsid w:val="00157359"/>
    <w:rsid w:val="00157B20"/>
    <w:rsid w:val="0016014B"/>
    <w:rsid w:val="00160766"/>
    <w:rsid w:val="00160CCD"/>
    <w:rsid w:val="00160E2C"/>
    <w:rsid w:val="00160FCF"/>
    <w:rsid w:val="0016172D"/>
    <w:rsid w:val="001620C9"/>
    <w:rsid w:val="00162731"/>
    <w:rsid w:val="0016298C"/>
    <w:rsid w:val="001642A2"/>
    <w:rsid w:val="001643E6"/>
    <w:rsid w:val="0016626B"/>
    <w:rsid w:val="001662AD"/>
    <w:rsid w:val="00166505"/>
    <w:rsid w:val="0016677E"/>
    <w:rsid w:val="0016711F"/>
    <w:rsid w:val="00167FAF"/>
    <w:rsid w:val="0017099A"/>
    <w:rsid w:val="00170E03"/>
    <w:rsid w:val="001710AB"/>
    <w:rsid w:val="00171641"/>
    <w:rsid w:val="00171CE7"/>
    <w:rsid w:val="00171D05"/>
    <w:rsid w:val="001721D0"/>
    <w:rsid w:val="001727B1"/>
    <w:rsid w:val="00172A73"/>
    <w:rsid w:val="00172D43"/>
    <w:rsid w:val="00172EAF"/>
    <w:rsid w:val="001738F2"/>
    <w:rsid w:val="00173A41"/>
    <w:rsid w:val="00173ABE"/>
    <w:rsid w:val="00174062"/>
    <w:rsid w:val="00174328"/>
    <w:rsid w:val="0017561E"/>
    <w:rsid w:val="001762F1"/>
    <w:rsid w:val="00176E53"/>
    <w:rsid w:val="0017784F"/>
    <w:rsid w:val="00177971"/>
    <w:rsid w:val="00180751"/>
    <w:rsid w:val="001808C6"/>
    <w:rsid w:val="00180AC8"/>
    <w:rsid w:val="00180CD5"/>
    <w:rsid w:val="00180F55"/>
    <w:rsid w:val="001812AF"/>
    <w:rsid w:val="0018159A"/>
    <w:rsid w:val="001816FA"/>
    <w:rsid w:val="001818B7"/>
    <w:rsid w:val="00181906"/>
    <w:rsid w:val="001829C5"/>
    <w:rsid w:val="00182ADC"/>
    <w:rsid w:val="00182C70"/>
    <w:rsid w:val="001833FE"/>
    <w:rsid w:val="00183779"/>
    <w:rsid w:val="00183F71"/>
    <w:rsid w:val="00183FC0"/>
    <w:rsid w:val="00184484"/>
    <w:rsid w:val="00184710"/>
    <w:rsid w:val="00184878"/>
    <w:rsid w:val="00184D88"/>
    <w:rsid w:val="00184F18"/>
    <w:rsid w:val="001853F3"/>
    <w:rsid w:val="0018543C"/>
    <w:rsid w:val="001858D9"/>
    <w:rsid w:val="0018594D"/>
    <w:rsid w:val="00186109"/>
    <w:rsid w:val="00186181"/>
    <w:rsid w:val="001861E7"/>
    <w:rsid w:val="0018744D"/>
    <w:rsid w:val="00187AD1"/>
    <w:rsid w:val="001904CA"/>
    <w:rsid w:val="00190B98"/>
    <w:rsid w:val="00190CDD"/>
    <w:rsid w:val="0019178A"/>
    <w:rsid w:val="00191AE6"/>
    <w:rsid w:val="00191B63"/>
    <w:rsid w:val="00192018"/>
    <w:rsid w:val="001920F4"/>
    <w:rsid w:val="00192AEF"/>
    <w:rsid w:val="00192ED1"/>
    <w:rsid w:val="00192FAD"/>
    <w:rsid w:val="0019307E"/>
    <w:rsid w:val="001930AF"/>
    <w:rsid w:val="00193189"/>
    <w:rsid w:val="0019323C"/>
    <w:rsid w:val="0019331D"/>
    <w:rsid w:val="00193E9A"/>
    <w:rsid w:val="00194BD3"/>
    <w:rsid w:val="00195056"/>
    <w:rsid w:val="0019645C"/>
    <w:rsid w:val="00196A25"/>
    <w:rsid w:val="001971F4"/>
    <w:rsid w:val="00197874"/>
    <w:rsid w:val="00197AFA"/>
    <w:rsid w:val="00197CA8"/>
    <w:rsid w:val="00197EC9"/>
    <w:rsid w:val="00197EF5"/>
    <w:rsid w:val="001A0308"/>
    <w:rsid w:val="001A0D88"/>
    <w:rsid w:val="001A0E85"/>
    <w:rsid w:val="001A155A"/>
    <w:rsid w:val="001A160F"/>
    <w:rsid w:val="001A1A7C"/>
    <w:rsid w:val="001A1E93"/>
    <w:rsid w:val="001A1F0D"/>
    <w:rsid w:val="001A201B"/>
    <w:rsid w:val="001A2657"/>
    <w:rsid w:val="001A2934"/>
    <w:rsid w:val="001A2A7E"/>
    <w:rsid w:val="001A32D4"/>
    <w:rsid w:val="001A3E7B"/>
    <w:rsid w:val="001A4066"/>
    <w:rsid w:val="001A41D0"/>
    <w:rsid w:val="001A4D64"/>
    <w:rsid w:val="001A5731"/>
    <w:rsid w:val="001A5980"/>
    <w:rsid w:val="001A677F"/>
    <w:rsid w:val="001A6BED"/>
    <w:rsid w:val="001A6E24"/>
    <w:rsid w:val="001A7090"/>
    <w:rsid w:val="001A739C"/>
    <w:rsid w:val="001A7C0B"/>
    <w:rsid w:val="001A7D3F"/>
    <w:rsid w:val="001B0969"/>
    <w:rsid w:val="001B0C67"/>
    <w:rsid w:val="001B154D"/>
    <w:rsid w:val="001B1C98"/>
    <w:rsid w:val="001B2FF1"/>
    <w:rsid w:val="001B30D0"/>
    <w:rsid w:val="001B34F7"/>
    <w:rsid w:val="001B37C1"/>
    <w:rsid w:val="001B3920"/>
    <w:rsid w:val="001B4487"/>
    <w:rsid w:val="001B47CC"/>
    <w:rsid w:val="001B4E42"/>
    <w:rsid w:val="001B4EA4"/>
    <w:rsid w:val="001B4EB2"/>
    <w:rsid w:val="001B5948"/>
    <w:rsid w:val="001B5E73"/>
    <w:rsid w:val="001B6335"/>
    <w:rsid w:val="001B67B7"/>
    <w:rsid w:val="001B6F82"/>
    <w:rsid w:val="001B705F"/>
    <w:rsid w:val="001B779C"/>
    <w:rsid w:val="001B7BF1"/>
    <w:rsid w:val="001B7C6C"/>
    <w:rsid w:val="001C066F"/>
    <w:rsid w:val="001C0BBB"/>
    <w:rsid w:val="001C10A9"/>
    <w:rsid w:val="001C16DA"/>
    <w:rsid w:val="001C185F"/>
    <w:rsid w:val="001C24DE"/>
    <w:rsid w:val="001C2F89"/>
    <w:rsid w:val="001C3DC5"/>
    <w:rsid w:val="001C4D75"/>
    <w:rsid w:val="001C534C"/>
    <w:rsid w:val="001C56AF"/>
    <w:rsid w:val="001C5FAF"/>
    <w:rsid w:val="001C65F4"/>
    <w:rsid w:val="001C66FE"/>
    <w:rsid w:val="001C69C3"/>
    <w:rsid w:val="001C6A8A"/>
    <w:rsid w:val="001C6E10"/>
    <w:rsid w:val="001C70DE"/>
    <w:rsid w:val="001C71E2"/>
    <w:rsid w:val="001C76EA"/>
    <w:rsid w:val="001C7A4D"/>
    <w:rsid w:val="001C7CED"/>
    <w:rsid w:val="001C7DC0"/>
    <w:rsid w:val="001D044C"/>
    <w:rsid w:val="001D05C3"/>
    <w:rsid w:val="001D130A"/>
    <w:rsid w:val="001D21D5"/>
    <w:rsid w:val="001D4169"/>
    <w:rsid w:val="001D469E"/>
    <w:rsid w:val="001D479F"/>
    <w:rsid w:val="001D522D"/>
    <w:rsid w:val="001D52A7"/>
    <w:rsid w:val="001D57CC"/>
    <w:rsid w:val="001D5E75"/>
    <w:rsid w:val="001D5FE0"/>
    <w:rsid w:val="001D6968"/>
    <w:rsid w:val="001D6C86"/>
    <w:rsid w:val="001D7113"/>
    <w:rsid w:val="001D7310"/>
    <w:rsid w:val="001D7728"/>
    <w:rsid w:val="001E00A4"/>
    <w:rsid w:val="001E133B"/>
    <w:rsid w:val="001E195B"/>
    <w:rsid w:val="001E19BE"/>
    <w:rsid w:val="001E1C75"/>
    <w:rsid w:val="001E1EB9"/>
    <w:rsid w:val="001E271D"/>
    <w:rsid w:val="001E2B62"/>
    <w:rsid w:val="001E2D4A"/>
    <w:rsid w:val="001E2DEB"/>
    <w:rsid w:val="001E34BF"/>
    <w:rsid w:val="001E377C"/>
    <w:rsid w:val="001E3A99"/>
    <w:rsid w:val="001E3B5C"/>
    <w:rsid w:val="001E3D53"/>
    <w:rsid w:val="001E4B8C"/>
    <w:rsid w:val="001E4BDB"/>
    <w:rsid w:val="001E4E54"/>
    <w:rsid w:val="001E51BF"/>
    <w:rsid w:val="001E62A8"/>
    <w:rsid w:val="001E659D"/>
    <w:rsid w:val="001E664A"/>
    <w:rsid w:val="001E6ADC"/>
    <w:rsid w:val="001E7151"/>
    <w:rsid w:val="001E789C"/>
    <w:rsid w:val="001F0141"/>
    <w:rsid w:val="001F0C57"/>
    <w:rsid w:val="001F11D0"/>
    <w:rsid w:val="001F1223"/>
    <w:rsid w:val="001F16FF"/>
    <w:rsid w:val="001F17C9"/>
    <w:rsid w:val="001F1EA3"/>
    <w:rsid w:val="001F21DA"/>
    <w:rsid w:val="001F315C"/>
    <w:rsid w:val="001F37A2"/>
    <w:rsid w:val="001F3EFC"/>
    <w:rsid w:val="001F4636"/>
    <w:rsid w:val="001F483E"/>
    <w:rsid w:val="001F5066"/>
    <w:rsid w:val="001F5625"/>
    <w:rsid w:val="001F5C62"/>
    <w:rsid w:val="001F6E9D"/>
    <w:rsid w:val="001F6F1B"/>
    <w:rsid w:val="001F705D"/>
    <w:rsid w:val="001F74B0"/>
    <w:rsid w:val="001F74F5"/>
    <w:rsid w:val="00200110"/>
    <w:rsid w:val="00200223"/>
    <w:rsid w:val="0020047B"/>
    <w:rsid w:val="002006A9"/>
    <w:rsid w:val="00200711"/>
    <w:rsid w:val="00200AEF"/>
    <w:rsid w:val="002015DA"/>
    <w:rsid w:val="0020178D"/>
    <w:rsid w:val="00201B26"/>
    <w:rsid w:val="00201E01"/>
    <w:rsid w:val="002027C4"/>
    <w:rsid w:val="00203223"/>
    <w:rsid w:val="002036FA"/>
    <w:rsid w:val="00203B06"/>
    <w:rsid w:val="00204497"/>
    <w:rsid w:val="00204539"/>
    <w:rsid w:val="002049FD"/>
    <w:rsid w:val="00204A6F"/>
    <w:rsid w:val="00204A78"/>
    <w:rsid w:val="00204B6D"/>
    <w:rsid w:val="00204D9D"/>
    <w:rsid w:val="00206781"/>
    <w:rsid w:val="0020686A"/>
    <w:rsid w:val="0020696C"/>
    <w:rsid w:val="00206B22"/>
    <w:rsid w:val="00207DE8"/>
    <w:rsid w:val="0021056F"/>
    <w:rsid w:val="00210620"/>
    <w:rsid w:val="002108AC"/>
    <w:rsid w:val="002114FE"/>
    <w:rsid w:val="00211981"/>
    <w:rsid w:val="00211B5A"/>
    <w:rsid w:val="00211BE1"/>
    <w:rsid w:val="00212DBD"/>
    <w:rsid w:val="00213689"/>
    <w:rsid w:val="00213B83"/>
    <w:rsid w:val="00213EBA"/>
    <w:rsid w:val="002151BA"/>
    <w:rsid w:val="00215208"/>
    <w:rsid w:val="0021544F"/>
    <w:rsid w:val="002154FA"/>
    <w:rsid w:val="00215839"/>
    <w:rsid w:val="002167ED"/>
    <w:rsid w:val="00216C38"/>
    <w:rsid w:val="00217548"/>
    <w:rsid w:val="002177A1"/>
    <w:rsid w:val="002177ED"/>
    <w:rsid w:val="00220A14"/>
    <w:rsid w:val="00220FAE"/>
    <w:rsid w:val="0022107B"/>
    <w:rsid w:val="002218F9"/>
    <w:rsid w:val="00221929"/>
    <w:rsid w:val="00221DA2"/>
    <w:rsid w:val="00222AC3"/>
    <w:rsid w:val="0022381A"/>
    <w:rsid w:val="00225161"/>
    <w:rsid w:val="00225AC3"/>
    <w:rsid w:val="00225EF3"/>
    <w:rsid w:val="0022633F"/>
    <w:rsid w:val="00226358"/>
    <w:rsid w:val="00226A8C"/>
    <w:rsid w:val="00226D59"/>
    <w:rsid w:val="00227836"/>
    <w:rsid w:val="00227A8F"/>
    <w:rsid w:val="0023083D"/>
    <w:rsid w:val="00230971"/>
    <w:rsid w:val="00230DDB"/>
    <w:rsid w:val="00231242"/>
    <w:rsid w:val="0023317B"/>
    <w:rsid w:val="00233B84"/>
    <w:rsid w:val="002340DB"/>
    <w:rsid w:val="00235010"/>
    <w:rsid w:val="002352ED"/>
    <w:rsid w:val="002354CB"/>
    <w:rsid w:val="002357BE"/>
    <w:rsid w:val="002358B5"/>
    <w:rsid w:val="002358D7"/>
    <w:rsid w:val="002365DA"/>
    <w:rsid w:val="00236752"/>
    <w:rsid w:val="00236989"/>
    <w:rsid w:val="00240024"/>
    <w:rsid w:val="00240217"/>
    <w:rsid w:val="002408A5"/>
    <w:rsid w:val="00240DED"/>
    <w:rsid w:val="0024102F"/>
    <w:rsid w:val="0024110E"/>
    <w:rsid w:val="002413C3"/>
    <w:rsid w:val="00241682"/>
    <w:rsid w:val="00241692"/>
    <w:rsid w:val="002417F3"/>
    <w:rsid w:val="00241A4E"/>
    <w:rsid w:val="00241FCC"/>
    <w:rsid w:val="002422A4"/>
    <w:rsid w:val="0024235B"/>
    <w:rsid w:val="00242FB0"/>
    <w:rsid w:val="00243821"/>
    <w:rsid w:val="00243EBF"/>
    <w:rsid w:val="0024424B"/>
    <w:rsid w:val="00244298"/>
    <w:rsid w:val="00244A61"/>
    <w:rsid w:val="00244BE9"/>
    <w:rsid w:val="00245431"/>
    <w:rsid w:val="002454CE"/>
    <w:rsid w:val="0024567E"/>
    <w:rsid w:val="0024582D"/>
    <w:rsid w:val="0024665B"/>
    <w:rsid w:val="002478AE"/>
    <w:rsid w:val="0025114F"/>
    <w:rsid w:val="00251351"/>
    <w:rsid w:val="002519F6"/>
    <w:rsid w:val="00251EDA"/>
    <w:rsid w:val="00252146"/>
    <w:rsid w:val="00252244"/>
    <w:rsid w:val="002527C9"/>
    <w:rsid w:val="00252E47"/>
    <w:rsid w:val="00253832"/>
    <w:rsid w:val="00253FEA"/>
    <w:rsid w:val="002547ED"/>
    <w:rsid w:val="00254994"/>
    <w:rsid w:val="00254D80"/>
    <w:rsid w:val="00254E1B"/>
    <w:rsid w:val="002550BB"/>
    <w:rsid w:val="002556BD"/>
    <w:rsid w:val="00255C51"/>
    <w:rsid w:val="00255DB1"/>
    <w:rsid w:val="00255DC4"/>
    <w:rsid w:val="002565C7"/>
    <w:rsid w:val="002566BA"/>
    <w:rsid w:val="00256F6B"/>
    <w:rsid w:val="0025755F"/>
    <w:rsid w:val="0025757D"/>
    <w:rsid w:val="00257E2F"/>
    <w:rsid w:val="0026079D"/>
    <w:rsid w:val="00260AB3"/>
    <w:rsid w:val="00261272"/>
    <w:rsid w:val="00261D82"/>
    <w:rsid w:val="00261F1B"/>
    <w:rsid w:val="002623B1"/>
    <w:rsid w:val="00262EAF"/>
    <w:rsid w:val="00263BD6"/>
    <w:rsid w:val="002641A3"/>
    <w:rsid w:val="002650A3"/>
    <w:rsid w:val="00265263"/>
    <w:rsid w:val="00265405"/>
    <w:rsid w:val="00265878"/>
    <w:rsid w:val="00265A63"/>
    <w:rsid w:val="00265CCE"/>
    <w:rsid w:val="00265ECF"/>
    <w:rsid w:val="00265F59"/>
    <w:rsid w:val="002663ED"/>
    <w:rsid w:val="00267A34"/>
    <w:rsid w:val="00267B2C"/>
    <w:rsid w:val="002705FA"/>
    <w:rsid w:val="00270E62"/>
    <w:rsid w:val="00270F3A"/>
    <w:rsid w:val="0027114E"/>
    <w:rsid w:val="00272050"/>
    <w:rsid w:val="00272159"/>
    <w:rsid w:val="00272A14"/>
    <w:rsid w:val="00272EE9"/>
    <w:rsid w:val="0027319C"/>
    <w:rsid w:val="002732EB"/>
    <w:rsid w:val="00273315"/>
    <w:rsid w:val="002738D5"/>
    <w:rsid w:val="002738EA"/>
    <w:rsid w:val="00273E3B"/>
    <w:rsid w:val="00273E9C"/>
    <w:rsid w:val="00273ED4"/>
    <w:rsid w:val="002742DE"/>
    <w:rsid w:val="0027438E"/>
    <w:rsid w:val="00274628"/>
    <w:rsid w:val="002748B3"/>
    <w:rsid w:val="00274F39"/>
    <w:rsid w:val="00275011"/>
    <w:rsid w:val="00275279"/>
    <w:rsid w:val="00275F65"/>
    <w:rsid w:val="002761A1"/>
    <w:rsid w:val="00276A36"/>
    <w:rsid w:val="002772EC"/>
    <w:rsid w:val="002773F6"/>
    <w:rsid w:val="00277480"/>
    <w:rsid w:val="002779C6"/>
    <w:rsid w:val="00277D0E"/>
    <w:rsid w:val="00277FE9"/>
    <w:rsid w:val="00280864"/>
    <w:rsid w:val="002819B3"/>
    <w:rsid w:val="00282A16"/>
    <w:rsid w:val="00284067"/>
    <w:rsid w:val="00284B6F"/>
    <w:rsid w:val="00284B81"/>
    <w:rsid w:val="00284E2A"/>
    <w:rsid w:val="002854A0"/>
    <w:rsid w:val="00286F46"/>
    <w:rsid w:val="00287ED4"/>
    <w:rsid w:val="002901E3"/>
    <w:rsid w:val="00291E1A"/>
    <w:rsid w:val="002922F7"/>
    <w:rsid w:val="00292B24"/>
    <w:rsid w:val="00292B84"/>
    <w:rsid w:val="00293725"/>
    <w:rsid w:val="002939AC"/>
    <w:rsid w:val="00294BB1"/>
    <w:rsid w:val="00294FF3"/>
    <w:rsid w:val="002954A4"/>
    <w:rsid w:val="00295851"/>
    <w:rsid w:val="00295E1E"/>
    <w:rsid w:val="002962FB"/>
    <w:rsid w:val="00296A11"/>
    <w:rsid w:val="00296A61"/>
    <w:rsid w:val="002973BB"/>
    <w:rsid w:val="0029761E"/>
    <w:rsid w:val="002976EE"/>
    <w:rsid w:val="00297FBC"/>
    <w:rsid w:val="002A1512"/>
    <w:rsid w:val="002A1BB4"/>
    <w:rsid w:val="002A2251"/>
    <w:rsid w:val="002A2C38"/>
    <w:rsid w:val="002A2F2B"/>
    <w:rsid w:val="002A3483"/>
    <w:rsid w:val="002A3732"/>
    <w:rsid w:val="002A40DF"/>
    <w:rsid w:val="002A5423"/>
    <w:rsid w:val="002A5BA2"/>
    <w:rsid w:val="002A5D44"/>
    <w:rsid w:val="002A657B"/>
    <w:rsid w:val="002A7373"/>
    <w:rsid w:val="002A7542"/>
    <w:rsid w:val="002A77DA"/>
    <w:rsid w:val="002A7867"/>
    <w:rsid w:val="002A7BA0"/>
    <w:rsid w:val="002B002E"/>
    <w:rsid w:val="002B10FE"/>
    <w:rsid w:val="002B1645"/>
    <w:rsid w:val="002B1AFE"/>
    <w:rsid w:val="002B2AD9"/>
    <w:rsid w:val="002B2FAC"/>
    <w:rsid w:val="002B31EE"/>
    <w:rsid w:val="002B3231"/>
    <w:rsid w:val="002B3294"/>
    <w:rsid w:val="002B3566"/>
    <w:rsid w:val="002B3617"/>
    <w:rsid w:val="002B37C4"/>
    <w:rsid w:val="002B43CC"/>
    <w:rsid w:val="002B5638"/>
    <w:rsid w:val="002B5796"/>
    <w:rsid w:val="002B6ACD"/>
    <w:rsid w:val="002B7108"/>
    <w:rsid w:val="002B73FF"/>
    <w:rsid w:val="002B7664"/>
    <w:rsid w:val="002B79A5"/>
    <w:rsid w:val="002B7C9E"/>
    <w:rsid w:val="002C037D"/>
    <w:rsid w:val="002C04A1"/>
    <w:rsid w:val="002C0E6D"/>
    <w:rsid w:val="002C13BE"/>
    <w:rsid w:val="002C13F9"/>
    <w:rsid w:val="002C1744"/>
    <w:rsid w:val="002C1893"/>
    <w:rsid w:val="002C1B1D"/>
    <w:rsid w:val="002C1D7F"/>
    <w:rsid w:val="002C3343"/>
    <w:rsid w:val="002C3DB7"/>
    <w:rsid w:val="002C3DF6"/>
    <w:rsid w:val="002C40ED"/>
    <w:rsid w:val="002C4C47"/>
    <w:rsid w:val="002C5432"/>
    <w:rsid w:val="002C544E"/>
    <w:rsid w:val="002C6013"/>
    <w:rsid w:val="002C6BF1"/>
    <w:rsid w:val="002C726C"/>
    <w:rsid w:val="002C77FD"/>
    <w:rsid w:val="002C797C"/>
    <w:rsid w:val="002C7D12"/>
    <w:rsid w:val="002D0134"/>
    <w:rsid w:val="002D0C56"/>
    <w:rsid w:val="002D0FDD"/>
    <w:rsid w:val="002D1519"/>
    <w:rsid w:val="002D18E5"/>
    <w:rsid w:val="002D1927"/>
    <w:rsid w:val="002D19CC"/>
    <w:rsid w:val="002D1E0A"/>
    <w:rsid w:val="002D2247"/>
    <w:rsid w:val="002D257C"/>
    <w:rsid w:val="002D2788"/>
    <w:rsid w:val="002D2A19"/>
    <w:rsid w:val="002D2AFC"/>
    <w:rsid w:val="002D2BE3"/>
    <w:rsid w:val="002D322C"/>
    <w:rsid w:val="002D3476"/>
    <w:rsid w:val="002D35CB"/>
    <w:rsid w:val="002D3903"/>
    <w:rsid w:val="002D4906"/>
    <w:rsid w:val="002D4E0A"/>
    <w:rsid w:val="002D539F"/>
    <w:rsid w:val="002D5A5C"/>
    <w:rsid w:val="002D5AB8"/>
    <w:rsid w:val="002D5E20"/>
    <w:rsid w:val="002D5FF0"/>
    <w:rsid w:val="002D611B"/>
    <w:rsid w:val="002D642B"/>
    <w:rsid w:val="002D65F5"/>
    <w:rsid w:val="002D6747"/>
    <w:rsid w:val="002D68EC"/>
    <w:rsid w:val="002D6ACC"/>
    <w:rsid w:val="002D7566"/>
    <w:rsid w:val="002E10D2"/>
    <w:rsid w:val="002E154E"/>
    <w:rsid w:val="002E1D1C"/>
    <w:rsid w:val="002E2301"/>
    <w:rsid w:val="002E26D0"/>
    <w:rsid w:val="002E2783"/>
    <w:rsid w:val="002E30E6"/>
    <w:rsid w:val="002E3727"/>
    <w:rsid w:val="002E3A34"/>
    <w:rsid w:val="002E46F2"/>
    <w:rsid w:val="002E4D50"/>
    <w:rsid w:val="002E4DC9"/>
    <w:rsid w:val="002E4E7C"/>
    <w:rsid w:val="002E4FFF"/>
    <w:rsid w:val="002E541D"/>
    <w:rsid w:val="002E595B"/>
    <w:rsid w:val="002E60A6"/>
    <w:rsid w:val="002E6191"/>
    <w:rsid w:val="002E6676"/>
    <w:rsid w:val="002E6817"/>
    <w:rsid w:val="002E7065"/>
    <w:rsid w:val="002E728E"/>
    <w:rsid w:val="002E765B"/>
    <w:rsid w:val="002E768F"/>
    <w:rsid w:val="002E7CAF"/>
    <w:rsid w:val="002E7CB5"/>
    <w:rsid w:val="002F0848"/>
    <w:rsid w:val="002F0906"/>
    <w:rsid w:val="002F09AE"/>
    <w:rsid w:val="002F0CA3"/>
    <w:rsid w:val="002F1CD1"/>
    <w:rsid w:val="002F20B5"/>
    <w:rsid w:val="002F24DF"/>
    <w:rsid w:val="002F27AB"/>
    <w:rsid w:val="002F2E63"/>
    <w:rsid w:val="002F3549"/>
    <w:rsid w:val="002F36E3"/>
    <w:rsid w:val="002F3AAA"/>
    <w:rsid w:val="002F4298"/>
    <w:rsid w:val="002F4341"/>
    <w:rsid w:val="002F44CA"/>
    <w:rsid w:val="002F4C94"/>
    <w:rsid w:val="002F4F08"/>
    <w:rsid w:val="002F5580"/>
    <w:rsid w:val="002F66CC"/>
    <w:rsid w:val="002F68E5"/>
    <w:rsid w:val="002F7672"/>
    <w:rsid w:val="002F7692"/>
    <w:rsid w:val="002F7AC1"/>
    <w:rsid w:val="002F7EC4"/>
    <w:rsid w:val="00300121"/>
    <w:rsid w:val="003004A9"/>
    <w:rsid w:val="0030174D"/>
    <w:rsid w:val="003017D2"/>
    <w:rsid w:val="00301D4E"/>
    <w:rsid w:val="00302038"/>
    <w:rsid w:val="0030208F"/>
    <w:rsid w:val="00303458"/>
    <w:rsid w:val="0030362A"/>
    <w:rsid w:val="00303A97"/>
    <w:rsid w:val="00303D6D"/>
    <w:rsid w:val="00303E6E"/>
    <w:rsid w:val="00305033"/>
    <w:rsid w:val="003057D6"/>
    <w:rsid w:val="00305961"/>
    <w:rsid w:val="00306CFA"/>
    <w:rsid w:val="00306F1B"/>
    <w:rsid w:val="00307387"/>
    <w:rsid w:val="00307664"/>
    <w:rsid w:val="00307FF4"/>
    <w:rsid w:val="0031122C"/>
    <w:rsid w:val="00311900"/>
    <w:rsid w:val="00311D14"/>
    <w:rsid w:val="003120F8"/>
    <w:rsid w:val="0031234D"/>
    <w:rsid w:val="00312765"/>
    <w:rsid w:val="00312887"/>
    <w:rsid w:val="003134FB"/>
    <w:rsid w:val="00313D8F"/>
    <w:rsid w:val="00314137"/>
    <w:rsid w:val="0031424D"/>
    <w:rsid w:val="0031439C"/>
    <w:rsid w:val="003145D9"/>
    <w:rsid w:val="0031482C"/>
    <w:rsid w:val="00314F22"/>
    <w:rsid w:val="003150AE"/>
    <w:rsid w:val="00315102"/>
    <w:rsid w:val="00315AA5"/>
    <w:rsid w:val="00316014"/>
    <w:rsid w:val="0031602B"/>
    <w:rsid w:val="003164B6"/>
    <w:rsid w:val="00316AA9"/>
    <w:rsid w:val="00317092"/>
    <w:rsid w:val="00317668"/>
    <w:rsid w:val="003207AB"/>
    <w:rsid w:val="003207C4"/>
    <w:rsid w:val="00321592"/>
    <w:rsid w:val="003218A9"/>
    <w:rsid w:val="003218DC"/>
    <w:rsid w:val="00321C5B"/>
    <w:rsid w:val="00321F61"/>
    <w:rsid w:val="00322575"/>
    <w:rsid w:val="00322E77"/>
    <w:rsid w:val="00323486"/>
    <w:rsid w:val="003235A3"/>
    <w:rsid w:val="00323B58"/>
    <w:rsid w:val="0032478E"/>
    <w:rsid w:val="00325499"/>
    <w:rsid w:val="00325FF2"/>
    <w:rsid w:val="0032609B"/>
    <w:rsid w:val="0032679C"/>
    <w:rsid w:val="00326B0E"/>
    <w:rsid w:val="00326B79"/>
    <w:rsid w:val="003271DE"/>
    <w:rsid w:val="003271F2"/>
    <w:rsid w:val="0032732D"/>
    <w:rsid w:val="00327E1E"/>
    <w:rsid w:val="00330A32"/>
    <w:rsid w:val="0033193B"/>
    <w:rsid w:val="003319EC"/>
    <w:rsid w:val="00331B19"/>
    <w:rsid w:val="003326FF"/>
    <w:rsid w:val="00332BDB"/>
    <w:rsid w:val="00332EBE"/>
    <w:rsid w:val="00333520"/>
    <w:rsid w:val="00334433"/>
    <w:rsid w:val="00334983"/>
    <w:rsid w:val="00334D74"/>
    <w:rsid w:val="003359C4"/>
    <w:rsid w:val="00335CCA"/>
    <w:rsid w:val="00335D57"/>
    <w:rsid w:val="003367BA"/>
    <w:rsid w:val="00336E22"/>
    <w:rsid w:val="0033703D"/>
    <w:rsid w:val="003377DD"/>
    <w:rsid w:val="003378E9"/>
    <w:rsid w:val="003379B5"/>
    <w:rsid w:val="00337A79"/>
    <w:rsid w:val="00337C8D"/>
    <w:rsid w:val="00340317"/>
    <w:rsid w:val="00340801"/>
    <w:rsid w:val="00340A26"/>
    <w:rsid w:val="00342015"/>
    <w:rsid w:val="003421E9"/>
    <w:rsid w:val="003425CB"/>
    <w:rsid w:val="00342A9C"/>
    <w:rsid w:val="00342BD0"/>
    <w:rsid w:val="00342E31"/>
    <w:rsid w:val="00342F12"/>
    <w:rsid w:val="003430BB"/>
    <w:rsid w:val="003433FC"/>
    <w:rsid w:val="00343664"/>
    <w:rsid w:val="00343CEA"/>
    <w:rsid w:val="00343F59"/>
    <w:rsid w:val="00344020"/>
    <w:rsid w:val="003440B4"/>
    <w:rsid w:val="0034431D"/>
    <w:rsid w:val="003443C2"/>
    <w:rsid w:val="00344735"/>
    <w:rsid w:val="003447BD"/>
    <w:rsid w:val="00344AB6"/>
    <w:rsid w:val="00344BB4"/>
    <w:rsid w:val="00344E51"/>
    <w:rsid w:val="00345088"/>
    <w:rsid w:val="003454CD"/>
    <w:rsid w:val="00345E38"/>
    <w:rsid w:val="00346218"/>
    <w:rsid w:val="00346768"/>
    <w:rsid w:val="003467CA"/>
    <w:rsid w:val="00346A8C"/>
    <w:rsid w:val="00347156"/>
    <w:rsid w:val="00347667"/>
    <w:rsid w:val="00347711"/>
    <w:rsid w:val="00347A0B"/>
    <w:rsid w:val="003500A9"/>
    <w:rsid w:val="00350D87"/>
    <w:rsid w:val="003512CD"/>
    <w:rsid w:val="003515F8"/>
    <w:rsid w:val="00351971"/>
    <w:rsid w:val="00351BBD"/>
    <w:rsid w:val="00352CDE"/>
    <w:rsid w:val="0035393B"/>
    <w:rsid w:val="003539BF"/>
    <w:rsid w:val="003539F8"/>
    <w:rsid w:val="00354745"/>
    <w:rsid w:val="003548BF"/>
    <w:rsid w:val="00354C90"/>
    <w:rsid w:val="003559B6"/>
    <w:rsid w:val="00355E14"/>
    <w:rsid w:val="00356A46"/>
    <w:rsid w:val="003578E3"/>
    <w:rsid w:val="00357C07"/>
    <w:rsid w:val="00357E29"/>
    <w:rsid w:val="003602AA"/>
    <w:rsid w:val="003606B4"/>
    <w:rsid w:val="00360818"/>
    <w:rsid w:val="00360B90"/>
    <w:rsid w:val="00361366"/>
    <w:rsid w:val="00361847"/>
    <w:rsid w:val="00361C72"/>
    <w:rsid w:val="003620ED"/>
    <w:rsid w:val="003624E9"/>
    <w:rsid w:val="00363440"/>
    <w:rsid w:val="00363824"/>
    <w:rsid w:val="00363827"/>
    <w:rsid w:val="00364ED8"/>
    <w:rsid w:val="00365275"/>
    <w:rsid w:val="00365EB9"/>
    <w:rsid w:val="00365FCC"/>
    <w:rsid w:val="00366223"/>
    <w:rsid w:val="003669B5"/>
    <w:rsid w:val="00366C04"/>
    <w:rsid w:val="00366C23"/>
    <w:rsid w:val="00366F01"/>
    <w:rsid w:val="00367BAC"/>
    <w:rsid w:val="003703FF"/>
    <w:rsid w:val="00370607"/>
    <w:rsid w:val="003706F2"/>
    <w:rsid w:val="0037130E"/>
    <w:rsid w:val="00371709"/>
    <w:rsid w:val="003726E6"/>
    <w:rsid w:val="00372846"/>
    <w:rsid w:val="00372A67"/>
    <w:rsid w:val="0037318A"/>
    <w:rsid w:val="003737B3"/>
    <w:rsid w:val="00374414"/>
    <w:rsid w:val="003745D6"/>
    <w:rsid w:val="00374A94"/>
    <w:rsid w:val="00374B9B"/>
    <w:rsid w:val="00374BEA"/>
    <w:rsid w:val="00374C8B"/>
    <w:rsid w:val="00374EF8"/>
    <w:rsid w:val="0037699A"/>
    <w:rsid w:val="003778BB"/>
    <w:rsid w:val="003800DF"/>
    <w:rsid w:val="0038013B"/>
    <w:rsid w:val="0038030A"/>
    <w:rsid w:val="003807EB"/>
    <w:rsid w:val="00380B67"/>
    <w:rsid w:val="00380B6E"/>
    <w:rsid w:val="0038138D"/>
    <w:rsid w:val="003815DB"/>
    <w:rsid w:val="003815DD"/>
    <w:rsid w:val="00381A8F"/>
    <w:rsid w:val="003821BA"/>
    <w:rsid w:val="003821F3"/>
    <w:rsid w:val="00382BD7"/>
    <w:rsid w:val="00382EA1"/>
    <w:rsid w:val="00383248"/>
    <w:rsid w:val="0038394C"/>
    <w:rsid w:val="00383A37"/>
    <w:rsid w:val="00383B42"/>
    <w:rsid w:val="003849DB"/>
    <w:rsid w:val="00385490"/>
    <w:rsid w:val="0038553B"/>
    <w:rsid w:val="003857AB"/>
    <w:rsid w:val="0038587C"/>
    <w:rsid w:val="00385F92"/>
    <w:rsid w:val="0038639C"/>
    <w:rsid w:val="003867CB"/>
    <w:rsid w:val="0038686C"/>
    <w:rsid w:val="003869BF"/>
    <w:rsid w:val="00386E7B"/>
    <w:rsid w:val="00387383"/>
    <w:rsid w:val="00391D76"/>
    <w:rsid w:val="00391E6A"/>
    <w:rsid w:val="00391FA3"/>
    <w:rsid w:val="00392778"/>
    <w:rsid w:val="00392959"/>
    <w:rsid w:val="00392DBE"/>
    <w:rsid w:val="0039323E"/>
    <w:rsid w:val="00393D85"/>
    <w:rsid w:val="00393E21"/>
    <w:rsid w:val="00393F36"/>
    <w:rsid w:val="003943EE"/>
    <w:rsid w:val="0039469A"/>
    <w:rsid w:val="00394B3D"/>
    <w:rsid w:val="003950EF"/>
    <w:rsid w:val="003951E2"/>
    <w:rsid w:val="00395230"/>
    <w:rsid w:val="003954FF"/>
    <w:rsid w:val="003955A6"/>
    <w:rsid w:val="00395E0C"/>
    <w:rsid w:val="00396C42"/>
    <w:rsid w:val="003974D1"/>
    <w:rsid w:val="00397A7E"/>
    <w:rsid w:val="00397BF8"/>
    <w:rsid w:val="00397F91"/>
    <w:rsid w:val="003A1487"/>
    <w:rsid w:val="003A15BA"/>
    <w:rsid w:val="003A1CCB"/>
    <w:rsid w:val="003A2107"/>
    <w:rsid w:val="003A216D"/>
    <w:rsid w:val="003A293B"/>
    <w:rsid w:val="003A2AB8"/>
    <w:rsid w:val="003A2AD7"/>
    <w:rsid w:val="003A2FF9"/>
    <w:rsid w:val="003A352A"/>
    <w:rsid w:val="003A3B7F"/>
    <w:rsid w:val="003A3DFD"/>
    <w:rsid w:val="003A442E"/>
    <w:rsid w:val="003A4DD4"/>
    <w:rsid w:val="003A5089"/>
    <w:rsid w:val="003A5245"/>
    <w:rsid w:val="003A667B"/>
    <w:rsid w:val="003A6B33"/>
    <w:rsid w:val="003A6F3C"/>
    <w:rsid w:val="003A7034"/>
    <w:rsid w:val="003A7041"/>
    <w:rsid w:val="003A7C82"/>
    <w:rsid w:val="003B025D"/>
    <w:rsid w:val="003B0A99"/>
    <w:rsid w:val="003B13A6"/>
    <w:rsid w:val="003B22FF"/>
    <w:rsid w:val="003B29E0"/>
    <w:rsid w:val="003B2E23"/>
    <w:rsid w:val="003B2E45"/>
    <w:rsid w:val="003B33E4"/>
    <w:rsid w:val="003B4493"/>
    <w:rsid w:val="003B4586"/>
    <w:rsid w:val="003B4E8C"/>
    <w:rsid w:val="003B555B"/>
    <w:rsid w:val="003B58B3"/>
    <w:rsid w:val="003B5BFB"/>
    <w:rsid w:val="003B5EFF"/>
    <w:rsid w:val="003B623E"/>
    <w:rsid w:val="003B63D1"/>
    <w:rsid w:val="003B6EA1"/>
    <w:rsid w:val="003B71B1"/>
    <w:rsid w:val="003B77C2"/>
    <w:rsid w:val="003B7A9C"/>
    <w:rsid w:val="003B7C75"/>
    <w:rsid w:val="003C0313"/>
    <w:rsid w:val="003C0453"/>
    <w:rsid w:val="003C0D2B"/>
    <w:rsid w:val="003C1060"/>
    <w:rsid w:val="003C16AF"/>
    <w:rsid w:val="003C257F"/>
    <w:rsid w:val="003C293A"/>
    <w:rsid w:val="003C2C19"/>
    <w:rsid w:val="003C2C78"/>
    <w:rsid w:val="003C3120"/>
    <w:rsid w:val="003C396D"/>
    <w:rsid w:val="003C3BD4"/>
    <w:rsid w:val="003C3C8E"/>
    <w:rsid w:val="003C427D"/>
    <w:rsid w:val="003C4C68"/>
    <w:rsid w:val="003C4CD3"/>
    <w:rsid w:val="003C50B0"/>
    <w:rsid w:val="003C514B"/>
    <w:rsid w:val="003C5D5B"/>
    <w:rsid w:val="003C5F3F"/>
    <w:rsid w:val="003C6162"/>
    <w:rsid w:val="003D011C"/>
    <w:rsid w:val="003D073E"/>
    <w:rsid w:val="003D0D53"/>
    <w:rsid w:val="003D0E72"/>
    <w:rsid w:val="003D16AF"/>
    <w:rsid w:val="003D1B15"/>
    <w:rsid w:val="003D270C"/>
    <w:rsid w:val="003D2DD2"/>
    <w:rsid w:val="003D2E7E"/>
    <w:rsid w:val="003D2E95"/>
    <w:rsid w:val="003D35CA"/>
    <w:rsid w:val="003D364B"/>
    <w:rsid w:val="003D41BE"/>
    <w:rsid w:val="003D4DDE"/>
    <w:rsid w:val="003D4EDF"/>
    <w:rsid w:val="003D521D"/>
    <w:rsid w:val="003D52AA"/>
    <w:rsid w:val="003D5680"/>
    <w:rsid w:val="003D56B2"/>
    <w:rsid w:val="003D57C0"/>
    <w:rsid w:val="003D5A3C"/>
    <w:rsid w:val="003D5B4B"/>
    <w:rsid w:val="003D61F2"/>
    <w:rsid w:val="003D62FE"/>
    <w:rsid w:val="003D635C"/>
    <w:rsid w:val="003D63D2"/>
    <w:rsid w:val="003D6E51"/>
    <w:rsid w:val="003D7105"/>
    <w:rsid w:val="003D72CF"/>
    <w:rsid w:val="003D7D4A"/>
    <w:rsid w:val="003E090B"/>
    <w:rsid w:val="003E0B8C"/>
    <w:rsid w:val="003E0D14"/>
    <w:rsid w:val="003E0ED2"/>
    <w:rsid w:val="003E1574"/>
    <w:rsid w:val="003E1577"/>
    <w:rsid w:val="003E1893"/>
    <w:rsid w:val="003E2473"/>
    <w:rsid w:val="003E2B9D"/>
    <w:rsid w:val="003E3129"/>
    <w:rsid w:val="003E31ED"/>
    <w:rsid w:val="003E3302"/>
    <w:rsid w:val="003E3B9E"/>
    <w:rsid w:val="003E3E81"/>
    <w:rsid w:val="003E4082"/>
    <w:rsid w:val="003E4201"/>
    <w:rsid w:val="003E46E8"/>
    <w:rsid w:val="003E4E3B"/>
    <w:rsid w:val="003E4EE7"/>
    <w:rsid w:val="003E50D8"/>
    <w:rsid w:val="003E5761"/>
    <w:rsid w:val="003E639C"/>
    <w:rsid w:val="003E646F"/>
    <w:rsid w:val="003E6C27"/>
    <w:rsid w:val="003E711F"/>
    <w:rsid w:val="003E76D3"/>
    <w:rsid w:val="003E77C0"/>
    <w:rsid w:val="003E7B44"/>
    <w:rsid w:val="003F0881"/>
    <w:rsid w:val="003F091D"/>
    <w:rsid w:val="003F097D"/>
    <w:rsid w:val="003F0A1B"/>
    <w:rsid w:val="003F0AF9"/>
    <w:rsid w:val="003F179D"/>
    <w:rsid w:val="003F19CA"/>
    <w:rsid w:val="003F1E15"/>
    <w:rsid w:val="003F288C"/>
    <w:rsid w:val="003F2B1D"/>
    <w:rsid w:val="003F3393"/>
    <w:rsid w:val="003F4CB6"/>
    <w:rsid w:val="003F4F6A"/>
    <w:rsid w:val="003F5437"/>
    <w:rsid w:val="003F5777"/>
    <w:rsid w:val="003F647E"/>
    <w:rsid w:val="003F6F89"/>
    <w:rsid w:val="003F729F"/>
    <w:rsid w:val="003F7801"/>
    <w:rsid w:val="00400198"/>
    <w:rsid w:val="00401741"/>
    <w:rsid w:val="00401C65"/>
    <w:rsid w:val="00401DF8"/>
    <w:rsid w:val="00401EE8"/>
    <w:rsid w:val="00401F41"/>
    <w:rsid w:val="004023B1"/>
    <w:rsid w:val="0040265C"/>
    <w:rsid w:val="0040353F"/>
    <w:rsid w:val="004035FC"/>
    <w:rsid w:val="00403743"/>
    <w:rsid w:val="00403FAA"/>
    <w:rsid w:val="00403FDF"/>
    <w:rsid w:val="00404B2A"/>
    <w:rsid w:val="00404BFE"/>
    <w:rsid w:val="00404EEB"/>
    <w:rsid w:val="00405058"/>
    <w:rsid w:val="00405228"/>
    <w:rsid w:val="00405C7B"/>
    <w:rsid w:val="0040606E"/>
    <w:rsid w:val="00406532"/>
    <w:rsid w:val="00406C66"/>
    <w:rsid w:val="00406F17"/>
    <w:rsid w:val="00407026"/>
    <w:rsid w:val="004072FA"/>
    <w:rsid w:val="00407311"/>
    <w:rsid w:val="00407B30"/>
    <w:rsid w:val="0041014F"/>
    <w:rsid w:val="00410352"/>
    <w:rsid w:val="00410EE3"/>
    <w:rsid w:val="0041106C"/>
    <w:rsid w:val="00411619"/>
    <w:rsid w:val="0041174E"/>
    <w:rsid w:val="00411C0D"/>
    <w:rsid w:val="004121B2"/>
    <w:rsid w:val="004130C9"/>
    <w:rsid w:val="00413116"/>
    <w:rsid w:val="00413B87"/>
    <w:rsid w:val="00414946"/>
    <w:rsid w:val="00415168"/>
    <w:rsid w:val="00415233"/>
    <w:rsid w:val="00415283"/>
    <w:rsid w:val="004153E5"/>
    <w:rsid w:val="004156B1"/>
    <w:rsid w:val="00415DFC"/>
    <w:rsid w:val="00417896"/>
    <w:rsid w:val="00417E98"/>
    <w:rsid w:val="0042054C"/>
    <w:rsid w:val="00420557"/>
    <w:rsid w:val="00421A72"/>
    <w:rsid w:val="004228CF"/>
    <w:rsid w:val="0042343D"/>
    <w:rsid w:val="004235D6"/>
    <w:rsid w:val="004242A3"/>
    <w:rsid w:val="004246DF"/>
    <w:rsid w:val="00424A06"/>
    <w:rsid w:val="00425336"/>
    <w:rsid w:val="004258BE"/>
    <w:rsid w:val="00425D68"/>
    <w:rsid w:val="00425F4B"/>
    <w:rsid w:val="0042674E"/>
    <w:rsid w:val="0042676E"/>
    <w:rsid w:val="00427585"/>
    <w:rsid w:val="0043002B"/>
    <w:rsid w:val="004302F2"/>
    <w:rsid w:val="00430713"/>
    <w:rsid w:val="00430DC1"/>
    <w:rsid w:val="00430DFE"/>
    <w:rsid w:val="00432785"/>
    <w:rsid w:val="00432BED"/>
    <w:rsid w:val="00432D1E"/>
    <w:rsid w:val="00433400"/>
    <w:rsid w:val="00433686"/>
    <w:rsid w:val="00433D96"/>
    <w:rsid w:val="004343EF"/>
    <w:rsid w:val="00434FD1"/>
    <w:rsid w:val="00435C47"/>
    <w:rsid w:val="0043707B"/>
    <w:rsid w:val="0043744B"/>
    <w:rsid w:val="00437AA7"/>
    <w:rsid w:val="00437B65"/>
    <w:rsid w:val="00437D37"/>
    <w:rsid w:val="004407D8"/>
    <w:rsid w:val="0044081C"/>
    <w:rsid w:val="00440D62"/>
    <w:rsid w:val="004413E4"/>
    <w:rsid w:val="004415A4"/>
    <w:rsid w:val="004417DF"/>
    <w:rsid w:val="00441B9F"/>
    <w:rsid w:val="00441BDE"/>
    <w:rsid w:val="00442BA2"/>
    <w:rsid w:val="0044335F"/>
    <w:rsid w:val="00443ECD"/>
    <w:rsid w:val="00443F1F"/>
    <w:rsid w:val="00444068"/>
    <w:rsid w:val="004448F8"/>
    <w:rsid w:val="00444913"/>
    <w:rsid w:val="004449E8"/>
    <w:rsid w:val="0044525E"/>
    <w:rsid w:val="00445785"/>
    <w:rsid w:val="00445AB4"/>
    <w:rsid w:val="00445C1E"/>
    <w:rsid w:val="0044612F"/>
    <w:rsid w:val="00446619"/>
    <w:rsid w:val="00446FAC"/>
    <w:rsid w:val="00447658"/>
    <w:rsid w:val="00447DF3"/>
    <w:rsid w:val="00450221"/>
    <w:rsid w:val="004505D8"/>
    <w:rsid w:val="004509A2"/>
    <w:rsid w:val="00450B45"/>
    <w:rsid w:val="00450F01"/>
    <w:rsid w:val="00451020"/>
    <w:rsid w:val="00451990"/>
    <w:rsid w:val="004519DF"/>
    <w:rsid w:val="00451F17"/>
    <w:rsid w:val="00452272"/>
    <w:rsid w:val="0045291D"/>
    <w:rsid w:val="00452999"/>
    <w:rsid w:val="00453180"/>
    <w:rsid w:val="004531F7"/>
    <w:rsid w:val="00453261"/>
    <w:rsid w:val="00453656"/>
    <w:rsid w:val="00453CE4"/>
    <w:rsid w:val="00453E14"/>
    <w:rsid w:val="004540C3"/>
    <w:rsid w:val="00454225"/>
    <w:rsid w:val="004547F5"/>
    <w:rsid w:val="00454D7D"/>
    <w:rsid w:val="0045536C"/>
    <w:rsid w:val="0045586E"/>
    <w:rsid w:val="004561B1"/>
    <w:rsid w:val="00456CC9"/>
    <w:rsid w:val="00456E2A"/>
    <w:rsid w:val="00457001"/>
    <w:rsid w:val="004573B1"/>
    <w:rsid w:val="004575C8"/>
    <w:rsid w:val="0045762B"/>
    <w:rsid w:val="00457BF3"/>
    <w:rsid w:val="00457F7F"/>
    <w:rsid w:val="004605EF"/>
    <w:rsid w:val="0046188E"/>
    <w:rsid w:val="00461A8D"/>
    <w:rsid w:val="00461D23"/>
    <w:rsid w:val="00461EFF"/>
    <w:rsid w:val="00462282"/>
    <w:rsid w:val="004622CA"/>
    <w:rsid w:val="00462CC8"/>
    <w:rsid w:val="00464282"/>
    <w:rsid w:val="004642F9"/>
    <w:rsid w:val="00465662"/>
    <w:rsid w:val="00466865"/>
    <w:rsid w:val="00466A58"/>
    <w:rsid w:val="00466A5B"/>
    <w:rsid w:val="00466B21"/>
    <w:rsid w:val="00466B85"/>
    <w:rsid w:val="00466F29"/>
    <w:rsid w:val="004670D3"/>
    <w:rsid w:val="00467A32"/>
    <w:rsid w:val="004707E2"/>
    <w:rsid w:val="00470C5E"/>
    <w:rsid w:val="00470D18"/>
    <w:rsid w:val="00471368"/>
    <w:rsid w:val="00471841"/>
    <w:rsid w:val="004719C9"/>
    <w:rsid w:val="00471AB0"/>
    <w:rsid w:val="00471AD8"/>
    <w:rsid w:val="00471E87"/>
    <w:rsid w:val="004721B4"/>
    <w:rsid w:val="00472524"/>
    <w:rsid w:val="00472536"/>
    <w:rsid w:val="004736A8"/>
    <w:rsid w:val="00474401"/>
    <w:rsid w:val="00474437"/>
    <w:rsid w:val="00474B36"/>
    <w:rsid w:val="00474D08"/>
    <w:rsid w:val="00474D17"/>
    <w:rsid w:val="0047516F"/>
    <w:rsid w:val="004758A3"/>
    <w:rsid w:val="00475D1A"/>
    <w:rsid w:val="00475E90"/>
    <w:rsid w:val="00475F8F"/>
    <w:rsid w:val="004763DF"/>
    <w:rsid w:val="00476721"/>
    <w:rsid w:val="00476BDA"/>
    <w:rsid w:val="00477D13"/>
    <w:rsid w:val="00480E51"/>
    <w:rsid w:val="00481485"/>
    <w:rsid w:val="00481557"/>
    <w:rsid w:val="0048194C"/>
    <w:rsid w:val="00481CEE"/>
    <w:rsid w:val="00482934"/>
    <w:rsid w:val="00482D28"/>
    <w:rsid w:val="004832FC"/>
    <w:rsid w:val="0048337F"/>
    <w:rsid w:val="00483E3B"/>
    <w:rsid w:val="00483E9A"/>
    <w:rsid w:val="004840CA"/>
    <w:rsid w:val="00484545"/>
    <w:rsid w:val="004848CD"/>
    <w:rsid w:val="00484B4D"/>
    <w:rsid w:val="004852B1"/>
    <w:rsid w:val="004852D6"/>
    <w:rsid w:val="0048647A"/>
    <w:rsid w:val="004864AE"/>
    <w:rsid w:val="004871D0"/>
    <w:rsid w:val="00487261"/>
    <w:rsid w:val="00487723"/>
    <w:rsid w:val="0049048C"/>
    <w:rsid w:val="004906F0"/>
    <w:rsid w:val="00490BB3"/>
    <w:rsid w:val="0049134C"/>
    <w:rsid w:val="004919F5"/>
    <w:rsid w:val="00492BF1"/>
    <w:rsid w:val="00492D79"/>
    <w:rsid w:val="004930B4"/>
    <w:rsid w:val="004942C3"/>
    <w:rsid w:val="00494336"/>
    <w:rsid w:val="004944D8"/>
    <w:rsid w:val="00494D23"/>
    <w:rsid w:val="0049522C"/>
    <w:rsid w:val="00495541"/>
    <w:rsid w:val="004956B4"/>
    <w:rsid w:val="00496C4C"/>
    <w:rsid w:val="00496D1A"/>
    <w:rsid w:val="004975B9"/>
    <w:rsid w:val="00497C2E"/>
    <w:rsid w:val="004A0E1B"/>
    <w:rsid w:val="004A138C"/>
    <w:rsid w:val="004A1F69"/>
    <w:rsid w:val="004A1FD8"/>
    <w:rsid w:val="004A2509"/>
    <w:rsid w:val="004A323F"/>
    <w:rsid w:val="004A3B8B"/>
    <w:rsid w:val="004A3B8C"/>
    <w:rsid w:val="004A4264"/>
    <w:rsid w:val="004A42A5"/>
    <w:rsid w:val="004A4701"/>
    <w:rsid w:val="004A51BD"/>
    <w:rsid w:val="004A5857"/>
    <w:rsid w:val="004A60AA"/>
    <w:rsid w:val="004A6A7D"/>
    <w:rsid w:val="004A6C6F"/>
    <w:rsid w:val="004A767A"/>
    <w:rsid w:val="004B1679"/>
    <w:rsid w:val="004B2139"/>
    <w:rsid w:val="004B22EC"/>
    <w:rsid w:val="004B2444"/>
    <w:rsid w:val="004B27F2"/>
    <w:rsid w:val="004B2A3A"/>
    <w:rsid w:val="004B2A87"/>
    <w:rsid w:val="004B2D60"/>
    <w:rsid w:val="004B439F"/>
    <w:rsid w:val="004B456F"/>
    <w:rsid w:val="004B4580"/>
    <w:rsid w:val="004B4FF2"/>
    <w:rsid w:val="004B5047"/>
    <w:rsid w:val="004B5448"/>
    <w:rsid w:val="004B56B8"/>
    <w:rsid w:val="004B58CD"/>
    <w:rsid w:val="004B591B"/>
    <w:rsid w:val="004B5C22"/>
    <w:rsid w:val="004B5E7A"/>
    <w:rsid w:val="004B60A6"/>
    <w:rsid w:val="004B6646"/>
    <w:rsid w:val="004B696C"/>
    <w:rsid w:val="004B69D6"/>
    <w:rsid w:val="004B7200"/>
    <w:rsid w:val="004B7CC0"/>
    <w:rsid w:val="004C0246"/>
    <w:rsid w:val="004C0609"/>
    <w:rsid w:val="004C0747"/>
    <w:rsid w:val="004C0C36"/>
    <w:rsid w:val="004C114C"/>
    <w:rsid w:val="004C2F90"/>
    <w:rsid w:val="004C3EE2"/>
    <w:rsid w:val="004C4282"/>
    <w:rsid w:val="004C45ED"/>
    <w:rsid w:val="004C52EC"/>
    <w:rsid w:val="004C605D"/>
    <w:rsid w:val="004C6088"/>
    <w:rsid w:val="004C61BE"/>
    <w:rsid w:val="004C75B8"/>
    <w:rsid w:val="004C79D5"/>
    <w:rsid w:val="004D07F6"/>
    <w:rsid w:val="004D1B7D"/>
    <w:rsid w:val="004D1BFA"/>
    <w:rsid w:val="004D23C3"/>
    <w:rsid w:val="004D24BC"/>
    <w:rsid w:val="004D2E52"/>
    <w:rsid w:val="004D3ADA"/>
    <w:rsid w:val="004D3B30"/>
    <w:rsid w:val="004D4383"/>
    <w:rsid w:val="004D4C5C"/>
    <w:rsid w:val="004D5169"/>
    <w:rsid w:val="004D5479"/>
    <w:rsid w:val="004D590A"/>
    <w:rsid w:val="004D5C51"/>
    <w:rsid w:val="004D6088"/>
    <w:rsid w:val="004D6CDF"/>
    <w:rsid w:val="004D6F95"/>
    <w:rsid w:val="004D7037"/>
    <w:rsid w:val="004D7715"/>
    <w:rsid w:val="004D79AD"/>
    <w:rsid w:val="004D79F7"/>
    <w:rsid w:val="004D7A05"/>
    <w:rsid w:val="004E03DC"/>
    <w:rsid w:val="004E06B5"/>
    <w:rsid w:val="004E0B98"/>
    <w:rsid w:val="004E16B7"/>
    <w:rsid w:val="004E1EE7"/>
    <w:rsid w:val="004E2387"/>
    <w:rsid w:val="004E27FA"/>
    <w:rsid w:val="004E28A2"/>
    <w:rsid w:val="004E2FCD"/>
    <w:rsid w:val="004E2FF1"/>
    <w:rsid w:val="004E35FA"/>
    <w:rsid w:val="004E3B75"/>
    <w:rsid w:val="004E3BF2"/>
    <w:rsid w:val="004E3D6A"/>
    <w:rsid w:val="004E4AE8"/>
    <w:rsid w:val="004E5704"/>
    <w:rsid w:val="004E5950"/>
    <w:rsid w:val="004E5CC7"/>
    <w:rsid w:val="004E5E12"/>
    <w:rsid w:val="004E65C6"/>
    <w:rsid w:val="004E6B3B"/>
    <w:rsid w:val="004E6CD7"/>
    <w:rsid w:val="004E72C2"/>
    <w:rsid w:val="004E76DE"/>
    <w:rsid w:val="004E7AB8"/>
    <w:rsid w:val="004E7D40"/>
    <w:rsid w:val="004F09A3"/>
    <w:rsid w:val="004F117D"/>
    <w:rsid w:val="004F1631"/>
    <w:rsid w:val="004F16C2"/>
    <w:rsid w:val="004F25E7"/>
    <w:rsid w:val="004F2610"/>
    <w:rsid w:val="004F26F9"/>
    <w:rsid w:val="004F2B65"/>
    <w:rsid w:val="004F3A98"/>
    <w:rsid w:val="004F4153"/>
    <w:rsid w:val="004F43C3"/>
    <w:rsid w:val="004F4656"/>
    <w:rsid w:val="004F4CCD"/>
    <w:rsid w:val="004F4E32"/>
    <w:rsid w:val="004F5EA9"/>
    <w:rsid w:val="004F6F9A"/>
    <w:rsid w:val="004F7231"/>
    <w:rsid w:val="004F7886"/>
    <w:rsid w:val="004F7C98"/>
    <w:rsid w:val="00500ADF"/>
    <w:rsid w:val="00500B7B"/>
    <w:rsid w:val="005014D2"/>
    <w:rsid w:val="0050173C"/>
    <w:rsid w:val="005018D4"/>
    <w:rsid w:val="00501907"/>
    <w:rsid w:val="00501CFD"/>
    <w:rsid w:val="00502A01"/>
    <w:rsid w:val="00503203"/>
    <w:rsid w:val="00503461"/>
    <w:rsid w:val="0050352C"/>
    <w:rsid w:val="00503C4D"/>
    <w:rsid w:val="0050417F"/>
    <w:rsid w:val="00504BBE"/>
    <w:rsid w:val="00504C54"/>
    <w:rsid w:val="00504EBB"/>
    <w:rsid w:val="00504FF6"/>
    <w:rsid w:val="00505B42"/>
    <w:rsid w:val="00505E50"/>
    <w:rsid w:val="005062B2"/>
    <w:rsid w:val="005066BE"/>
    <w:rsid w:val="00506F30"/>
    <w:rsid w:val="00506F68"/>
    <w:rsid w:val="0050722B"/>
    <w:rsid w:val="005102C9"/>
    <w:rsid w:val="005105E9"/>
    <w:rsid w:val="00510DD1"/>
    <w:rsid w:val="00510E4D"/>
    <w:rsid w:val="00511392"/>
    <w:rsid w:val="005116F8"/>
    <w:rsid w:val="00511CF4"/>
    <w:rsid w:val="00511E98"/>
    <w:rsid w:val="005120CE"/>
    <w:rsid w:val="00512186"/>
    <w:rsid w:val="005129D5"/>
    <w:rsid w:val="005134B5"/>
    <w:rsid w:val="00513EE9"/>
    <w:rsid w:val="00514059"/>
    <w:rsid w:val="005144A8"/>
    <w:rsid w:val="00514776"/>
    <w:rsid w:val="00514968"/>
    <w:rsid w:val="00515004"/>
    <w:rsid w:val="00515E6D"/>
    <w:rsid w:val="00515EE2"/>
    <w:rsid w:val="0051669B"/>
    <w:rsid w:val="005166E0"/>
    <w:rsid w:val="00516E9D"/>
    <w:rsid w:val="005170DF"/>
    <w:rsid w:val="00517A4A"/>
    <w:rsid w:val="00517C2A"/>
    <w:rsid w:val="00517CD4"/>
    <w:rsid w:val="00520466"/>
    <w:rsid w:val="00520669"/>
    <w:rsid w:val="00520C21"/>
    <w:rsid w:val="00520EA5"/>
    <w:rsid w:val="00522073"/>
    <w:rsid w:val="00522246"/>
    <w:rsid w:val="00522CA5"/>
    <w:rsid w:val="00522FA9"/>
    <w:rsid w:val="00523198"/>
    <w:rsid w:val="005234C3"/>
    <w:rsid w:val="00523FA6"/>
    <w:rsid w:val="0052413E"/>
    <w:rsid w:val="00524B7E"/>
    <w:rsid w:val="00525E41"/>
    <w:rsid w:val="00526E5B"/>
    <w:rsid w:val="00526F07"/>
    <w:rsid w:val="00530108"/>
    <w:rsid w:val="0053031E"/>
    <w:rsid w:val="00530787"/>
    <w:rsid w:val="0053126E"/>
    <w:rsid w:val="00531850"/>
    <w:rsid w:val="00531C72"/>
    <w:rsid w:val="00532089"/>
    <w:rsid w:val="0053216A"/>
    <w:rsid w:val="0053224E"/>
    <w:rsid w:val="00532642"/>
    <w:rsid w:val="005329C5"/>
    <w:rsid w:val="005334CA"/>
    <w:rsid w:val="0053355A"/>
    <w:rsid w:val="00533A13"/>
    <w:rsid w:val="00534320"/>
    <w:rsid w:val="005343A1"/>
    <w:rsid w:val="00534C10"/>
    <w:rsid w:val="005353D1"/>
    <w:rsid w:val="00535BC2"/>
    <w:rsid w:val="00535D78"/>
    <w:rsid w:val="00535D93"/>
    <w:rsid w:val="0053640B"/>
    <w:rsid w:val="00536D35"/>
    <w:rsid w:val="00537687"/>
    <w:rsid w:val="00537F5F"/>
    <w:rsid w:val="0054050F"/>
    <w:rsid w:val="00540990"/>
    <w:rsid w:val="00540A6B"/>
    <w:rsid w:val="00540D30"/>
    <w:rsid w:val="00540FD4"/>
    <w:rsid w:val="005418E2"/>
    <w:rsid w:val="00541F86"/>
    <w:rsid w:val="00542013"/>
    <w:rsid w:val="005421BE"/>
    <w:rsid w:val="005422EE"/>
    <w:rsid w:val="005424F6"/>
    <w:rsid w:val="0054254E"/>
    <w:rsid w:val="0054346A"/>
    <w:rsid w:val="00543753"/>
    <w:rsid w:val="00543754"/>
    <w:rsid w:val="0054384F"/>
    <w:rsid w:val="005451D8"/>
    <w:rsid w:val="00546057"/>
    <w:rsid w:val="00546162"/>
    <w:rsid w:val="00546F31"/>
    <w:rsid w:val="0054721A"/>
    <w:rsid w:val="005473D7"/>
    <w:rsid w:val="00547881"/>
    <w:rsid w:val="005509C8"/>
    <w:rsid w:val="00550AEA"/>
    <w:rsid w:val="0055198C"/>
    <w:rsid w:val="00551A7A"/>
    <w:rsid w:val="005527D1"/>
    <w:rsid w:val="0055285B"/>
    <w:rsid w:val="00552EEA"/>
    <w:rsid w:val="0055316E"/>
    <w:rsid w:val="00553289"/>
    <w:rsid w:val="00553683"/>
    <w:rsid w:val="00553D54"/>
    <w:rsid w:val="00553E63"/>
    <w:rsid w:val="00553EAC"/>
    <w:rsid w:val="00554329"/>
    <w:rsid w:val="00554393"/>
    <w:rsid w:val="005554DC"/>
    <w:rsid w:val="00555EEE"/>
    <w:rsid w:val="00555FC1"/>
    <w:rsid w:val="00556F2C"/>
    <w:rsid w:val="00557574"/>
    <w:rsid w:val="00557D01"/>
    <w:rsid w:val="00557F3A"/>
    <w:rsid w:val="0056045B"/>
    <w:rsid w:val="00560773"/>
    <w:rsid w:val="0056119E"/>
    <w:rsid w:val="00561EC6"/>
    <w:rsid w:val="00562B3B"/>
    <w:rsid w:val="005633B9"/>
    <w:rsid w:val="005637C0"/>
    <w:rsid w:val="0056392D"/>
    <w:rsid w:val="00563F42"/>
    <w:rsid w:val="0056413B"/>
    <w:rsid w:val="0056484D"/>
    <w:rsid w:val="0056496F"/>
    <w:rsid w:val="00564BE1"/>
    <w:rsid w:val="00564F96"/>
    <w:rsid w:val="00564FBE"/>
    <w:rsid w:val="005655F5"/>
    <w:rsid w:val="005657C8"/>
    <w:rsid w:val="00565A3C"/>
    <w:rsid w:val="00565F86"/>
    <w:rsid w:val="00566450"/>
    <w:rsid w:val="005667CF"/>
    <w:rsid w:val="00566AF1"/>
    <w:rsid w:val="00566C22"/>
    <w:rsid w:val="005703BC"/>
    <w:rsid w:val="00570548"/>
    <w:rsid w:val="00570644"/>
    <w:rsid w:val="00570938"/>
    <w:rsid w:val="00570AB9"/>
    <w:rsid w:val="00570E87"/>
    <w:rsid w:val="005716EA"/>
    <w:rsid w:val="00571D48"/>
    <w:rsid w:val="00571D9D"/>
    <w:rsid w:val="0057208C"/>
    <w:rsid w:val="005721F7"/>
    <w:rsid w:val="00572770"/>
    <w:rsid w:val="00573447"/>
    <w:rsid w:val="0057443C"/>
    <w:rsid w:val="00575128"/>
    <w:rsid w:val="00575183"/>
    <w:rsid w:val="0057530F"/>
    <w:rsid w:val="00575659"/>
    <w:rsid w:val="00575843"/>
    <w:rsid w:val="00575D05"/>
    <w:rsid w:val="00576047"/>
    <w:rsid w:val="0057647D"/>
    <w:rsid w:val="00576646"/>
    <w:rsid w:val="0057686E"/>
    <w:rsid w:val="00576B5E"/>
    <w:rsid w:val="00576DB4"/>
    <w:rsid w:val="00576ED2"/>
    <w:rsid w:val="00576F4F"/>
    <w:rsid w:val="0058000D"/>
    <w:rsid w:val="00580441"/>
    <w:rsid w:val="00580F65"/>
    <w:rsid w:val="005815B4"/>
    <w:rsid w:val="00581607"/>
    <w:rsid w:val="00581EB3"/>
    <w:rsid w:val="0058288A"/>
    <w:rsid w:val="00582B1F"/>
    <w:rsid w:val="005835D5"/>
    <w:rsid w:val="005838C4"/>
    <w:rsid w:val="00583D2D"/>
    <w:rsid w:val="00583FD9"/>
    <w:rsid w:val="00584490"/>
    <w:rsid w:val="00584AF2"/>
    <w:rsid w:val="00584F24"/>
    <w:rsid w:val="0058515E"/>
    <w:rsid w:val="00585969"/>
    <w:rsid w:val="00586453"/>
    <w:rsid w:val="00586DC8"/>
    <w:rsid w:val="0058783A"/>
    <w:rsid w:val="00590572"/>
    <w:rsid w:val="00590640"/>
    <w:rsid w:val="00590980"/>
    <w:rsid w:val="00591248"/>
    <w:rsid w:val="00591359"/>
    <w:rsid w:val="0059146D"/>
    <w:rsid w:val="00591B0A"/>
    <w:rsid w:val="0059219A"/>
    <w:rsid w:val="00592236"/>
    <w:rsid w:val="005925D9"/>
    <w:rsid w:val="00592BAC"/>
    <w:rsid w:val="00592C10"/>
    <w:rsid w:val="005930BD"/>
    <w:rsid w:val="00593B1C"/>
    <w:rsid w:val="00593C02"/>
    <w:rsid w:val="00594339"/>
    <w:rsid w:val="005944A1"/>
    <w:rsid w:val="0059495A"/>
    <w:rsid w:val="00594F80"/>
    <w:rsid w:val="00595157"/>
    <w:rsid w:val="00595473"/>
    <w:rsid w:val="005965AE"/>
    <w:rsid w:val="00597573"/>
    <w:rsid w:val="005978DA"/>
    <w:rsid w:val="00597AE2"/>
    <w:rsid w:val="00597B6B"/>
    <w:rsid w:val="00597BDA"/>
    <w:rsid w:val="00597C2F"/>
    <w:rsid w:val="005A073C"/>
    <w:rsid w:val="005A0926"/>
    <w:rsid w:val="005A0CE1"/>
    <w:rsid w:val="005A13B7"/>
    <w:rsid w:val="005A1B4D"/>
    <w:rsid w:val="005A2526"/>
    <w:rsid w:val="005A32E3"/>
    <w:rsid w:val="005A343A"/>
    <w:rsid w:val="005A35FF"/>
    <w:rsid w:val="005A37C6"/>
    <w:rsid w:val="005A3823"/>
    <w:rsid w:val="005A3AAA"/>
    <w:rsid w:val="005A3ACC"/>
    <w:rsid w:val="005A3EDF"/>
    <w:rsid w:val="005A3F78"/>
    <w:rsid w:val="005A423F"/>
    <w:rsid w:val="005A4302"/>
    <w:rsid w:val="005A4669"/>
    <w:rsid w:val="005A46F8"/>
    <w:rsid w:val="005A47D6"/>
    <w:rsid w:val="005A4E6C"/>
    <w:rsid w:val="005A507C"/>
    <w:rsid w:val="005A573F"/>
    <w:rsid w:val="005A5E4F"/>
    <w:rsid w:val="005A5E8B"/>
    <w:rsid w:val="005A6350"/>
    <w:rsid w:val="005A65B4"/>
    <w:rsid w:val="005A6702"/>
    <w:rsid w:val="005A707E"/>
    <w:rsid w:val="005A7803"/>
    <w:rsid w:val="005A7BC7"/>
    <w:rsid w:val="005A7C29"/>
    <w:rsid w:val="005B041F"/>
    <w:rsid w:val="005B17E1"/>
    <w:rsid w:val="005B180D"/>
    <w:rsid w:val="005B18AD"/>
    <w:rsid w:val="005B2074"/>
    <w:rsid w:val="005B2158"/>
    <w:rsid w:val="005B248A"/>
    <w:rsid w:val="005B25D9"/>
    <w:rsid w:val="005B27A5"/>
    <w:rsid w:val="005B3073"/>
    <w:rsid w:val="005B430D"/>
    <w:rsid w:val="005B4813"/>
    <w:rsid w:val="005B4E38"/>
    <w:rsid w:val="005B5866"/>
    <w:rsid w:val="005B59A7"/>
    <w:rsid w:val="005B5D1B"/>
    <w:rsid w:val="005B5DF9"/>
    <w:rsid w:val="005B6614"/>
    <w:rsid w:val="005B6E0A"/>
    <w:rsid w:val="005B6EEE"/>
    <w:rsid w:val="005B6F1A"/>
    <w:rsid w:val="005B7052"/>
    <w:rsid w:val="005B724B"/>
    <w:rsid w:val="005B7400"/>
    <w:rsid w:val="005B751C"/>
    <w:rsid w:val="005B7861"/>
    <w:rsid w:val="005B79A3"/>
    <w:rsid w:val="005B7C89"/>
    <w:rsid w:val="005C026C"/>
    <w:rsid w:val="005C0B2C"/>
    <w:rsid w:val="005C105D"/>
    <w:rsid w:val="005C1430"/>
    <w:rsid w:val="005C215A"/>
    <w:rsid w:val="005C21AE"/>
    <w:rsid w:val="005C2FA9"/>
    <w:rsid w:val="005C31B6"/>
    <w:rsid w:val="005C361E"/>
    <w:rsid w:val="005C36C5"/>
    <w:rsid w:val="005C3B24"/>
    <w:rsid w:val="005C3D7E"/>
    <w:rsid w:val="005C3E63"/>
    <w:rsid w:val="005C4437"/>
    <w:rsid w:val="005C471F"/>
    <w:rsid w:val="005C4799"/>
    <w:rsid w:val="005C4D05"/>
    <w:rsid w:val="005C4DE2"/>
    <w:rsid w:val="005C4EAC"/>
    <w:rsid w:val="005C526D"/>
    <w:rsid w:val="005C55E0"/>
    <w:rsid w:val="005C5BF2"/>
    <w:rsid w:val="005C5C80"/>
    <w:rsid w:val="005C6C3C"/>
    <w:rsid w:val="005C6D84"/>
    <w:rsid w:val="005C71C2"/>
    <w:rsid w:val="005C78C2"/>
    <w:rsid w:val="005C7D60"/>
    <w:rsid w:val="005D0058"/>
    <w:rsid w:val="005D01A9"/>
    <w:rsid w:val="005D0336"/>
    <w:rsid w:val="005D03E8"/>
    <w:rsid w:val="005D0E20"/>
    <w:rsid w:val="005D0E39"/>
    <w:rsid w:val="005D1595"/>
    <w:rsid w:val="005D15BA"/>
    <w:rsid w:val="005D1D85"/>
    <w:rsid w:val="005D25AE"/>
    <w:rsid w:val="005D2A0A"/>
    <w:rsid w:val="005D3689"/>
    <w:rsid w:val="005D3C95"/>
    <w:rsid w:val="005D3DA3"/>
    <w:rsid w:val="005D6109"/>
    <w:rsid w:val="005D64CE"/>
    <w:rsid w:val="005D6A9D"/>
    <w:rsid w:val="005E0325"/>
    <w:rsid w:val="005E0ABC"/>
    <w:rsid w:val="005E105A"/>
    <w:rsid w:val="005E154A"/>
    <w:rsid w:val="005E1AED"/>
    <w:rsid w:val="005E266F"/>
    <w:rsid w:val="005E28DD"/>
    <w:rsid w:val="005E2F87"/>
    <w:rsid w:val="005E301B"/>
    <w:rsid w:val="005E3178"/>
    <w:rsid w:val="005E38EE"/>
    <w:rsid w:val="005E432F"/>
    <w:rsid w:val="005E47B1"/>
    <w:rsid w:val="005E4ADB"/>
    <w:rsid w:val="005E5171"/>
    <w:rsid w:val="005E57F7"/>
    <w:rsid w:val="005E583A"/>
    <w:rsid w:val="005E5A77"/>
    <w:rsid w:val="005E5D94"/>
    <w:rsid w:val="005E6022"/>
    <w:rsid w:val="005E673C"/>
    <w:rsid w:val="005E781E"/>
    <w:rsid w:val="005E7A17"/>
    <w:rsid w:val="005E7C1D"/>
    <w:rsid w:val="005F025E"/>
    <w:rsid w:val="005F04C4"/>
    <w:rsid w:val="005F0EBD"/>
    <w:rsid w:val="005F1CCF"/>
    <w:rsid w:val="005F1D24"/>
    <w:rsid w:val="005F1EF0"/>
    <w:rsid w:val="005F22CC"/>
    <w:rsid w:val="005F355A"/>
    <w:rsid w:val="005F382B"/>
    <w:rsid w:val="005F3AFE"/>
    <w:rsid w:val="005F3C46"/>
    <w:rsid w:val="005F42EE"/>
    <w:rsid w:val="005F4ED4"/>
    <w:rsid w:val="005F5C3D"/>
    <w:rsid w:val="005F5EFB"/>
    <w:rsid w:val="005F616B"/>
    <w:rsid w:val="005F6554"/>
    <w:rsid w:val="005F6580"/>
    <w:rsid w:val="005F70A3"/>
    <w:rsid w:val="005F789F"/>
    <w:rsid w:val="005F7F5F"/>
    <w:rsid w:val="00600225"/>
    <w:rsid w:val="00600684"/>
    <w:rsid w:val="006007D3"/>
    <w:rsid w:val="00600E62"/>
    <w:rsid w:val="00600E67"/>
    <w:rsid w:val="00601147"/>
    <w:rsid w:val="00601704"/>
    <w:rsid w:val="00601BEE"/>
    <w:rsid w:val="0060233F"/>
    <w:rsid w:val="0060291B"/>
    <w:rsid w:val="006030D0"/>
    <w:rsid w:val="0060366B"/>
    <w:rsid w:val="00603CCF"/>
    <w:rsid w:val="00603FE6"/>
    <w:rsid w:val="00605338"/>
    <w:rsid w:val="00605425"/>
    <w:rsid w:val="00605E71"/>
    <w:rsid w:val="00606450"/>
    <w:rsid w:val="00606840"/>
    <w:rsid w:val="00606E8F"/>
    <w:rsid w:val="00607266"/>
    <w:rsid w:val="00607309"/>
    <w:rsid w:val="0060746C"/>
    <w:rsid w:val="00607667"/>
    <w:rsid w:val="006079E0"/>
    <w:rsid w:val="00607DF6"/>
    <w:rsid w:val="0061056C"/>
    <w:rsid w:val="006105EF"/>
    <w:rsid w:val="00610609"/>
    <w:rsid w:val="0061068A"/>
    <w:rsid w:val="00610B8B"/>
    <w:rsid w:val="00611337"/>
    <w:rsid w:val="00612F18"/>
    <w:rsid w:val="00613076"/>
    <w:rsid w:val="006139D7"/>
    <w:rsid w:val="00613E01"/>
    <w:rsid w:val="006140C0"/>
    <w:rsid w:val="006147E0"/>
    <w:rsid w:val="00614DB1"/>
    <w:rsid w:val="00614F92"/>
    <w:rsid w:val="0061520E"/>
    <w:rsid w:val="00616EA6"/>
    <w:rsid w:val="00617628"/>
    <w:rsid w:val="00617B3B"/>
    <w:rsid w:val="00617FAB"/>
    <w:rsid w:val="00620195"/>
    <w:rsid w:val="0062073D"/>
    <w:rsid w:val="00620782"/>
    <w:rsid w:val="00621611"/>
    <w:rsid w:val="006220C2"/>
    <w:rsid w:val="00622253"/>
    <w:rsid w:val="006224D2"/>
    <w:rsid w:val="00622E2D"/>
    <w:rsid w:val="00623A3B"/>
    <w:rsid w:val="00623EDF"/>
    <w:rsid w:val="00624AC9"/>
    <w:rsid w:val="00624E65"/>
    <w:rsid w:val="00624EA0"/>
    <w:rsid w:val="00625A32"/>
    <w:rsid w:val="00625DF0"/>
    <w:rsid w:val="00625E2C"/>
    <w:rsid w:val="006270BC"/>
    <w:rsid w:val="00627144"/>
    <w:rsid w:val="00627759"/>
    <w:rsid w:val="00627E5A"/>
    <w:rsid w:val="00630306"/>
    <w:rsid w:val="00630697"/>
    <w:rsid w:val="00630E07"/>
    <w:rsid w:val="00630E51"/>
    <w:rsid w:val="00630FD3"/>
    <w:rsid w:val="006313B3"/>
    <w:rsid w:val="0063159D"/>
    <w:rsid w:val="0063179C"/>
    <w:rsid w:val="00631E09"/>
    <w:rsid w:val="006327FF"/>
    <w:rsid w:val="00632A94"/>
    <w:rsid w:val="00632E7E"/>
    <w:rsid w:val="00633038"/>
    <w:rsid w:val="00633460"/>
    <w:rsid w:val="00633B09"/>
    <w:rsid w:val="00633C10"/>
    <w:rsid w:val="00633F31"/>
    <w:rsid w:val="0063528A"/>
    <w:rsid w:val="00635ACB"/>
    <w:rsid w:val="00635E5E"/>
    <w:rsid w:val="006365C4"/>
    <w:rsid w:val="006368D6"/>
    <w:rsid w:val="00636D63"/>
    <w:rsid w:val="00637169"/>
    <w:rsid w:val="0063725B"/>
    <w:rsid w:val="00637779"/>
    <w:rsid w:val="006377C5"/>
    <w:rsid w:val="00637FE5"/>
    <w:rsid w:val="006400FE"/>
    <w:rsid w:val="0064079A"/>
    <w:rsid w:val="006407EC"/>
    <w:rsid w:val="006416EE"/>
    <w:rsid w:val="0064186A"/>
    <w:rsid w:val="0064193F"/>
    <w:rsid w:val="00641D33"/>
    <w:rsid w:val="00641ED5"/>
    <w:rsid w:val="00641F61"/>
    <w:rsid w:val="00642A30"/>
    <w:rsid w:val="00642E32"/>
    <w:rsid w:val="0064386E"/>
    <w:rsid w:val="00644310"/>
    <w:rsid w:val="006446C9"/>
    <w:rsid w:val="00644B04"/>
    <w:rsid w:val="00644C34"/>
    <w:rsid w:val="00645A07"/>
    <w:rsid w:val="00646789"/>
    <w:rsid w:val="00646F2C"/>
    <w:rsid w:val="006470B9"/>
    <w:rsid w:val="006472AE"/>
    <w:rsid w:val="00650342"/>
    <w:rsid w:val="00650471"/>
    <w:rsid w:val="00650A90"/>
    <w:rsid w:val="00650B47"/>
    <w:rsid w:val="0065172F"/>
    <w:rsid w:val="00651F04"/>
    <w:rsid w:val="00651F3F"/>
    <w:rsid w:val="00652D22"/>
    <w:rsid w:val="00652DC6"/>
    <w:rsid w:val="00654DEF"/>
    <w:rsid w:val="00655E77"/>
    <w:rsid w:val="00655F12"/>
    <w:rsid w:val="006561D4"/>
    <w:rsid w:val="00656316"/>
    <w:rsid w:val="006565E6"/>
    <w:rsid w:val="0065682A"/>
    <w:rsid w:val="00656C81"/>
    <w:rsid w:val="006576B3"/>
    <w:rsid w:val="00657982"/>
    <w:rsid w:val="00657D60"/>
    <w:rsid w:val="00657FCB"/>
    <w:rsid w:val="0066065C"/>
    <w:rsid w:val="006610F5"/>
    <w:rsid w:val="00661B6F"/>
    <w:rsid w:val="00661C67"/>
    <w:rsid w:val="00662851"/>
    <w:rsid w:val="00662E01"/>
    <w:rsid w:val="006631D6"/>
    <w:rsid w:val="00663462"/>
    <w:rsid w:val="00663961"/>
    <w:rsid w:val="00664999"/>
    <w:rsid w:val="00664D4B"/>
    <w:rsid w:val="00665E05"/>
    <w:rsid w:val="006660FA"/>
    <w:rsid w:val="00666111"/>
    <w:rsid w:val="006662AD"/>
    <w:rsid w:val="0066632B"/>
    <w:rsid w:val="00666621"/>
    <w:rsid w:val="006666B4"/>
    <w:rsid w:val="00666C84"/>
    <w:rsid w:val="00666D6B"/>
    <w:rsid w:val="00667157"/>
    <w:rsid w:val="00670358"/>
    <w:rsid w:val="00670440"/>
    <w:rsid w:val="006704E3"/>
    <w:rsid w:val="00670D41"/>
    <w:rsid w:val="00671066"/>
    <w:rsid w:val="006716B8"/>
    <w:rsid w:val="00671EC3"/>
    <w:rsid w:val="0067247D"/>
    <w:rsid w:val="006729B2"/>
    <w:rsid w:val="00672A99"/>
    <w:rsid w:val="00672D61"/>
    <w:rsid w:val="00672F52"/>
    <w:rsid w:val="006730B0"/>
    <w:rsid w:val="00674252"/>
    <w:rsid w:val="00674335"/>
    <w:rsid w:val="0067468C"/>
    <w:rsid w:val="0067503C"/>
    <w:rsid w:val="00675231"/>
    <w:rsid w:val="00675830"/>
    <w:rsid w:val="00675832"/>
    <w:rsid w:val="00675874"/>
    <w:rsid w:val="0067612E"/>
    <w:rsid w:val="006765B0"/>
    <w:rsid w:val="006768E2"/>
    <w:rsid w:val="006773A4"/>
    <w:rsid w:val="00677C7A"/>
    <w:rsid w:val="00680F0D"/>
    <w:rsid w:val="00681A91"/>
    <w:rsid w:val="00682AA9"/>
    <w:rsid w:val="00683045"/>
    <w:rsid w:val="006831F7"/>
    <w:rsid w:val="00684BF1"/>
    <w:rsid w:val="00684D95"/>
    <w:rsid w:val="00684DAD"/>
    <w:rsid w:val="00685444"/>
    <w:rsid w:val="00685498"/>
    <w:rsid w:val="006855D2"/>
    <w:rsid w:val="00685616"/>
    <w:rsid w:val="00685699"/>
    <w:rsid w:val="006856BF"/>
    <w:rsid w:val="00686CF6"/>
    <w:rsid w:val="00686F7A"/>
    <w:rsid w:val="0068715A"/>
    <w:rsid w:val="00687435"/>
    <w:rsid w:val="00687982"/>
    <w:rsid w:val="00690622"/>
    <w:rsid w:val="00690782"/>
    <w:rsid w:val="00690CD1"/>
    <w:rsid w:val="00691F13"/>
    <w:rsid w:val="006926DC"/>
    <w:rsid w:val="00692C7C"/>
    <w:rsid w:val="00692EEF"/>
    <w:rsid w:val="00693439"/>
    <w:rsid w:val="0069354A"/>
    <w:rsid w:val="00693812"/>
    <w:rsid w:val="00693A1C"/>
    <w:rsid w:val="0069403D"/>
    <w:rsid w:val="00694985"/>
    <w:rsid w:val="00694F44"/>
    <w:rsid w:val="00695582"/>
    <w:rsid w:val="006959B9"/>
    <w:rsid w:val="00696544"/>
    <w:rsid w:val="00696E14"/>
    <w:rsid w:val="00697E41"/>
    <w:rsid w:val="006A0143"/>
    <w:rsid w:val="006A08F7"/>
    <w:rsid w:val="006A1638"/>
    <w:rsid w:val="006A18D8"/>
    <w:rsid w:val="006A1C06"/>
    <w:rsid w:val="006A1D34"/>
    <w:rsid w:val="006A2686"/>
    <w:rsid w:val="006A2BF4"/>
    <w:rsid w:val="006A327F"/>
    <w:rsid w:val="006A33C0"/>
    <w:rsid w:val="006A42D8"/>
    <w:rsid w:val="006A4D24"/>
    <w:rsid w:val="006A5198"/>
    <w:rsid w:val="006A558A"/>
    <w:rsid w:val="006A5755"/>
    <w:rsid w:val="006A59E8"/>
    <w:rsid w:val="006A6A60"/>
    <w:rsid w:val="006A6EB0"/>
    <w:rsid w:val="006A6FE2"/>
    <w:rsid w:val="006A7068"/>
    <w:rsid w:val="006A7567"/>
    <w:rsid w:val="006A7BB0"/>
    <w:rsid w:val="006B066C"/>
    <w:rsid w:val="006B0991"/>
    <w:rsid w:val="006B10C0"/>
    <w:rsid w:val="006B19C8"/>
    <w:rsid w:val="006B2043"/>
    <w:rsid w:val="006B2B83"/>
    <w:rsid w:val="006B2BA2"/>
    <w:rsid w:val="006B321B"/>
    <w:rsid w:val="006B3AA2"/>
    <w:rsid w:val="006B3DAA"/>
    <w:rsid w:val="006B41D7"/>
    <w:rsid w:val="006B4F08"/>
    <w:rsid w:val="006B504D"/>
    <w:rsid w:val="006B55C2"/>
    <w:rsid w:val="006B5829"/>
    <w:rsid w:val="006B59C6"/>
    <w:rsid w:val="006B70C5"/>
    <w:rsid w:val="006B70EF"/>
    <w:rsid w:val="006B75B4"/>
    <w:rsid w:val="006B7F33"/>
    <w:rsid w:val="006C068F"/>
    <w:rsid w:val="006C1257"/>
    <w:rsid w:val="006C12EC"/>
    <w:rsid w:val="006C1BC0"/>
    <w:rsid w:val="006C1C69"/>
    <w:rsid w:val="006C209F"/>
    <w:rsid w:val="006C24D9"/>
    <w:rsid w:val="006C2600"/>
    <w:rsid w:val="006C28F2"/>
    <w:rsid w:val="006C29F1"/>
    <w:rsid w:val="006C2EC0"/>
    <w:rsid w:val="006C345C"/>
    <w:rsid w:val="006C3A78"/>
    <w:rsid w:val="006C3B50"/>
    <w:rsid w:val="006C424E"/>
    <w:rsid w:val="006C4995"/>
    <w:rsid w:val="006C4F3E"/>
    <w:rsid w:val="006C50ED"/>
    <w:rsid w:val="006C597A"/>
    <w:rsid w:val="006C5CB5"/>
    <w:rsid w:val="006C60AB"/>
    <w:rsid w:val="006C6619"/>
    <w:rsid w:val="006C6680"/>
    <w:rsid w:val="006D03BE"/>
    <w:rsid w:val="006D0CFA"/>
    <w:rsid w:val="006D0F25"/>
    <w:rsid w:val="006D10CE"/>
    <w:rsid w:val="006D19C6"/>
    <w:rsid w:val="006D2E96"/>
    <w:rsid w:val="006D39E1"/>
    <w:rsid w:val="006D3E43"/>
    <w:rsid w:val="006D4421"/>
    <w:rsid w:val="006D476A"/>
    <w:rsid w:val="006D4808"/>
    <w:rsid w:val="006D585E"/>
    <w:rsid w:val="006D5B35"/>
    <w:rsid w:val="006D6203"/>
    <w:rsid w:val="006D6398"/>
    <w:rsid w:val="006D6E25"/>
    <w:rsid w:val="006D7262"/>
    <w:rsid w:val="006D782B"/>
    <w:rsid w:val="006D7B8B"/>
    <w:rsid w:val="006D7D51"/>
    <w:rsid w:val="006E05AE"/>
    <w:rsid w:val="006E0633"/>
    <w:rsid w:val="006E0FC8"/>
    <w:rsid w:val="006E2226"/>
    <w:rsid w:val="006E22C1"/>
    <w:rsid w:val="006E240A"/>
    <w:rsid w:val="006E2BBA"/>
    <w:rsid w:val="006E2DEB"/>
    <w:rsid w:val="006E2E8F"/>
    <w:rsid w:val="006E3C3A"/>
    <w:rsid w:val="006E4B8F"/>
    <w:rsid w:val="006E4D6E"/>
    <w:rsid w:val="006E5365"/>
    <w:rsid w:val="006E57C3"/>
    <w:rsid w:val="006E5B67"/>
    <w:rsid w:val="006E6180"/>
    <w:rsid w:val="006E6504"/>
    <w:rsid w:val="006E69E3"/>
    <w:rsid w:val="006E6F8A"/>
    <w:rsid w:val="006F090D"/>
    <w:rsid w:val="006F0E96"/>
    <w:rsid w:val="006F11FA"/>
    <w:rsid w:val="006F134E"/>
    <w:rsid w:val="006F153F"/>
    <w:rsid w:val="006F1D09"/>
    <w:rsid w:val="006F2025"/>
    <w:rsid w:val="006F20FA"/>
    <w:rsid w:val="006F3035"/>
    <w:rsid w:val="006F3B85"/>
    <w:rsid w:val="006F444D"/>
    <w:rsid w:val="006F4563"/>
    <w:rsid w:val="006F50B0"/>
    <w:rsid w:val="006F6000"/>
    <w:rsid w:val="006F60D5"/>
    <w:rsid w:val="006F611E"/>
    <w:rsid w:val="006F6562"/>
    <w:rsid w:val="006F66F2"/>
    <w:rsid w:val="006F6885"/>
    <w:rsid w:val="006F6E14"/>
    <w:rsid w:val="006F7291"/>
    <w:rsid w:val="006F7322"/>
    <w:rsid w:val="006F7668"/>
    <w:rsid w:val="006F7758"/>
    <w:rsid w:val="006F7B62"/>
    <w:rsid w:val="006F7C2A"/>
    <w:rsid w:val="006F7F24"/>
    <w:rsid w:val="007004E2"/>
    <w:rsid w:val="00700828"/>
    <w:rsid w:val="00700A59"/>
    <w:rsid w:val="00700E2B"/>
    <w:rsid w:val="0070102C"/>
    <w:rsid w:val="0070118B"/>
    <w:rsid w:val="00701502"/>
    <w:rsid w:val="00701719"/>
    <w:rsid w:val="00702459"/>
    <w:rsid w:val="00702483"/>
    <w:rsid w:val="007024E1"/>
    <w:rsid w:val="00702E71"/>
    <w:rsid w:val="00702E9B"/>
    <w:rsid w:val="00702FBC"/>
    <w:rsid w:val="0070328B"/>
    <w:rsid w:val="00703EA3"/>
    <w:rsid w:val="007041D0"/>
    <w:rsid w:val="00704995"/>
    <w:rsid w:val="00704EBE"/>
    <w:rsid w:val="00704EED"/>
    <w:rsid w:val="00704F7A"/>
    <w:rsid w:val="007050D2"/>
    <w:rsid w:val="007055F3"/>
    <w:rsid w:val="0070609D"/>
    <w:rsid w:val="0070653B"/>
    <w:rsid w:val="007067F0"/>
    <w:rsid w:val="00706AFB"/>
    <w:rsid w:val="00706CE0"/>
    <w:rsid w:val="007077E1"/>
    <w:rsid w:val="00707E9E"/>
    <w:rsid w:val="0071055F"/>
    <w:rsid w:val="00710CEA"/>
    <w:rsid w:val="00710EAC"/>
    <w:rsid w:val="00711B40"/>
    <w:rsid w:val="00711B72"/>
    <w:rsid w:val="00712697"/>
    <w:rsid w:val="00712F07"/>
    <w:rsid w:val="00713B86"/>
    <w:rsid w:val="0071425E"/>
    <w:rsid w:val="007142C7"/>
    <w:rsid w:val="00714EC5"/>
    <w:rsid w:val="007153F3"/>
    <w:rsid w:val="007154AA"/>
    <w:rsid w:val="007155D6"/>
    <w:rsid w:val="007156EA"/>
    <w:rsid w:val="00715FBA"/>
    <w:rsid w:val="0071631C"/>
    <w:rsid w:val="007164D0"/>
    <w:rsid w:val="007166AB"/>
    <w:rsid w:val="00716E26"/>
    <w:rsid w:val="00717766"/>
    <w:rsid w:val="00717CF0"/>
    <w:rsid w:val="00717F01"/>
    <w:rsid w:val="0072006C"/>
    <w:rsid w:val="00720149"/>
    <w:rsid w:val="007206A7"/>
    <w:rsid w:val="007207AB"/>
    <w:rsid w:val="00720B32"/>
    <w:rsid w:val="00720FBB"/>
    <w:rsid w:val="00721ECD"/>
    <w:rsid w:val="00722BCA"/>
    <w:rsid w:val="00722C72"/>
    <w:rsid w:val="007230B0"/>
    <w:rsid w:val="007232E6"/>
    <w:rsid w:val="0072360D"/>
    <w:rsid w:val="007240F4"/>
    <w:rsid w:val="007243EC"/>
    <w:rsid w:val="00724E68"/>
    <w:rsid w:val="007255A1"/>
    <w:rsid w:val="0072576A"/>
    <w:rsid w:val="00725B8C"/>
    <w:rsid w:val="00725C42"/>
    <w:rsid w:val="00725D49"/>
    <w:rsid w:val="00726A91"/>
    <w:rsid w:val="00726DBD"/>
    <w:rsid w:val="0072701D"/>
    <w:rsid w:val="00727926"/>
    <w:rsid w:val="007279C2"/>
    <w:rsid w:val="00730291"/>
    <w:rsid w:val="00730704"/>
    <w:rsid w:val="00731734"/>
    <w:rsid w:val="00731D02"/>
    <w:rsid w:val="00732711"/>
    <w:rsid w:val="00732AEE"/>
    <w:rsid w:val="00732B4F"/>
    <w:rsid w:val="00732C59"/>
    <w:rsid w:val="0073310E"/>
    <w:rsid w:val="00733A90"/>
    <w:rsid w:val="00734195"/>
    <w:rsid w:val="007345D2"/>
    <w:rsid w:val="007346A8"/>
    <w:rsid w:val="00734AAC"/>
    <w:rsid w:val="00735336"/>
    <w:rsid w:val="00735875"/>
    <w:rsid w:val="007359AD"/>
    <w:rsid w:val="00735B4B"/>
    <w:rsid w:val="00736235"/>
    <w:rsid w:val="00736501"/>
    <w:rsid w:val="007367FF"/>
    <w:rsid w:val="00736E9E"/>
    <w:rsid w:val="00737CCF"/>
    <w:rsid w:val="00737FB6"/>
    <w:rsid w:val="00740501"/>
    <w:rsid w:val="00741C11"/>
    <w:rsid w:val="00741E0C"/>
    <w:rsid w:val="0074200D"/>
    <w:rsid w:val="00742853"/>
    <w:rsid w:val="007428A9"/>
    <w:rsid w:val="00742E64"/>
    <w:rsid w:val="0074305A"/>
    <w:rsid w:val="00743E7F"/>
    <w:rsid w:val="007440F8"/>
    <w:rsid w:val="00744A07"/>
    <w:rsid w:val="00745D1C"/>
    <w:rsid w:val="00745D39"/>
    <w:rsid w:val="00746010"/>
    <w:rsid w:val="007464C9"/>
    <w:rsid w:val="00746744"/>
    <w:rsid w:val="00746D3D"/>
    <w:rsid w:val="00747719"/>
    <w:rsid w:val="007501AD"/>
    <w:rsid w:val="0075071A"/>
    <w:rsid w:val="00750F5A"/>
    <w:rsid w:val="00751037"/>
    <w:rsid w:val="00751516"/>
    <w:rsid w:val="007515A9"/>
    <w:rsid w:val="007516E2"/>
    <w:rsid w:val="00751723"/>
    <w:rsid w:val="00752063"/>
    <w:rsid w:val="00752659"/>
    <w:rsid w:val="00752676"/>
    <w:rsid w:val="0075280D"/>
    <w:rsid w:val="007539C6"/>
    <w:rsid w:val="00754835"/>
    <w:rsid w:val="00754CCB"/>
    <w:rsid w:val="00754F30"/>
    <w:rsid w:val="007550A7"/>
    <w:rsid w:val="00756EBA"/>
    <w:rsid w:val="0075710F"/>
    <w:rsid w:val="00757696"/>
    <w:rsid w:val="0076023C"/>
    <w:rsid w:val="00760695"/>
    <w:rsid w:val="00760B03"/>
    <w:rsid w:val="00761303"/>
    <w:rsid w:val="00761F62"/>
    <w:rsid w:val="0076229B"/>
    <w:rsid w:val="007624E5"/>
    <w:rsid w:val="007628D6"/>
    <w:rsid w:val="0076335D"/>
    <w:rsid w:val="007636AD"/>
    <w:rsid w:val="0076376E"/>
    <w:rsid w:val="00763935"/>
    <w:rsid w:val="007644AA"/>
    <w:rsid w:val="00764DB0"/>
    <w:rsid w:val="00764F71"/>
    <w:rsid w:val="007653DF"/>
    <w:rsid w:val="0076595F"/>
    <w:rsid w:val="00765B3E"/>
    <w:rsid w:val="00765C37"/>
    <w:rsid w:val="007660DE"/>
    <w:rsid w:val="00766330"/>
    <w:rsid w:val="00766336"/>
    <w:rsid w:val="00766C35"/>
    <w:rsid w:val="00766FE2"/>
    <w:rsid w:val="00767AA5"/>
    <w:rsid w:val="00767F8C"/>
    <w:rsid w:val="00771B2B"/>
    <w:rsid w:val="007723E2"/>
    <w:rsid w:val="007725E4"/>
    <w:rsid w:val="007726DC"/>
    <w:rsid w:val="007733D5"/>
    <w:rsid w:val="00773D01"/>
    <w:rsid w:val="007746E9"/>
    <w:rsid w:val="007746F5"/>
    <w:rsid w:val="00774937"/>
    <w:rsid w:val="007756CB"/>
    <w:rsid w:val="00775BA3"/>
    <w:rsid w:val="00775C81"/>
    <w:rsid w:val="00775E0A"/>
    <w:rsid w:val="007761A9"/>
    <w:rsid w:val="00776827"/>
    <w:rsid w:val="00776936"/>
    <w:rsid w:val="00776A59"/>
    <w:rsid w:val="00776FB7"/>
    <w:rsid w:val="007773BF"/>
    <w:rsid w:val="0077792A"/>
    <w:rsid w:val="007779ED"/>
    <w:rsid w:val="00777BC2"/>
    <w:rsid w:val="0078046A"/>
    <w:rsid w:val="00780A98"/>
    <w:rsid w:val="00781355"/>
    <w:rsid w:val="0078155E"/>
    <w:rsid w:val="007815D5"/>
    <w:rsid w:val="00782126"/>
    <w:rsid w:val="00782495"/>
    <w:rsid w:val="007830DF"/>
    <w:rsid w:val="00783B39"/>
    <w:rsid w:val="00783CF5"/>
    <w:rsid w:val="00783E55"/>
    <w:rsid w:val="0078481F"/>
    <w:rsid w:val="007856E2"/>
    <w:rsid w:val="007865C5"/>
    <w:rsid w:val="00786C1E"/>
    <w:rsid w:val="0078795A"/>
    <w:rsid w:val="0079009C"/>
    <w:rsid w:val="007905C6"/>
    <w:rsid w:val="00790A32"/>
    <w:rsid w:val="00790DBF"/>
    <w:rsid w:val="0079100E"/>
    <w:rsid w:val="0079107F"/>
    <w:rsid w:val="007915C9"/>
    <w:rsid w:val="007915E2"/>
    <w:rsid w:val="007916B1"/>
    <w:rsid w:val="007917A8"/>
    <w:rsid w:val="0079192C"/>
    <w:rsid w:val="007919F1"/>
    <w:rsid w:val="00791B11"/>
    <w:rsid w:val="00791D14"/>
    <w:rsid w:val="00792968"/>
    <w:rsid w:val="00792C8F"/>
    <w:rsid w:val="00792D32"/>
    <w:rsid w:val="007933DA"/>
    <w:rsid w:val="00793770"/>
    <w:rsid w:val="0079415A"/>
    <w:rsid w:val="007949E3"/>
    <w:rsid w:val="0079553B"/>
    <w:rsid w:val="00795C5C"/>
    <w:rsid w:val="00796365"/>
    <w:rsid w:val="007969A2"/>
    <w:rsid w:val="00796B92"/>
    <w:rsid w:val="007970F7"/>
    <w:rsid w:val="00797109"/>
    <w:rsid w:val="0079757C"/>
    <w:rsid w:val="00797751"/>
    <w:rsid w:val="00797AD6"/>
    <w:rsid w:val="007A0AB8"/>
    <w:rsid w:val="007A1A73"/>
    <w:rsid w:val="007A2DBD"/>
    <w:rsid w:val="007A32C9"/>
    <w:rsid w:val="007A437A"/>
    <w:rsid w:val="007A4A6D"/>
    <w:rsid w:val="007A4B77"/>
    <w:rsid w:val="007A50B6"/>
    <w:rsid w:val="007A5280"/>
    <w:rsid w:val="007A55AE"/>
    <w:rsid w:val="007A5750"/>
    <w:rsid w:val="007A59A6"/>
    <w:rsid w:val="007A63B1"/>
    <w:rsid w:val="007A7294"/>
    <w:rsid w:val="007A7361"/>
    <w:rsid w:val="007A7462"/>
    <w:rsid w:val="007A75A1"/>
    <w:rsid w:val="007A7B33"/>
    <w:rsid w:val="007B0418"/>
    <w:rsid w:val="007B09EE"/>
    <w:rsid w:val="007B1693"/>
    <w:rsid w:val="007B1799"/>
    <w:rsid w:val="007B23D2"/>
    <w:rsid w:val="007B23EB"/>
    <w:rsid w:val="007B2489"/>
    <w:rsid w:val="007B24BB"/>
    <w:rsid w:val="007B335B"/>
    <w:rsid w:val="007B3FFD"/>
    <w:rsid w:val="007B452E"/>
    <w:rsid w:val="007B4792"/>
    <w:rsid w:val="007B4996"/>
    <w:rsid w:val="007B49D2"/>
    <w:rsid w:val="007B4C41"/>
    <w:rsid w:val="007B4CC5"/>
    <w:rsid w:val="007B4F31"/>
    <w:rsid w:val="007B5688"/>
    <w:rsid w:val="007B5840"/>
    <w:rsid w:val="007B5B21"/>
    <w:rsid w:val="007B5CF7"/>
    <w:rsid w:val="007B5E60"/>
    <w:rsid w:val="007B6258"/>
    <w:rsid w:val="007C089C"/>
    <w:rsid w:val="007C0FE7"/>
    <w:rsid w:val="007C1252"/>
    <w:rsid w:val="007C19B9"/>
    <w:rsid w:val="007C2250"/>
    <w:rsid w:val="007C2A2F"/>
    <w:rsid w:val="007C2C8A"/>
    <w:rsid w:val="007C3783"/>
    <w:rsid w:val="007C4496"/>
    <w:rsid w:val="007C4C62"/>
    <w:rsid w:val="007C4DCF"/>
    <w:rsid w:val="007C505F"/>
    <w:rsid w:val="007C5269"/>
    <w:rsid w:val="007C536A"/>
    <w:rsid w:val="007C5422"/>
    <w:rsid w:val="007C6582"/>
    <w:rsid w:val="007C786A"/>
    <w:rsid w:val="007C7FD2"/>
    <w:rsid w:val="007D0227"/>
    <w:rsid w:val="007D0B7F"/>
    <w:rsid w:val="007D14AC"/>
    <w:rsid w:val="007D1513"/>
    <w:rsid w:val="007D1683"/>
    <w:rsid w:val="007D17CD"/>
    <w:rsid w:val="007D255C"/>
    <w:rsid w:val="007D3385"/>
    <w:rsid w:val="007D3D4B"/>
    <w:rsid w:val="007D4109"/>
    <w:rsid w:val="007D445C"/>
    <w:rsid w:val="007D49F4"/>
    <w:rsid w:val="007D4ACA"/>
    <w:rsid w:val="007D4E5C"/>
    <w:rsid w:val="007D52C3"/>
    <w:rsid w:val="007D5CC4"/>
    <w:rsid w:val="007D68A1"/>
    <w:rsid w:val="007D7552"/>
    <w:rsid w:val="007D775D"/>
    <w:rsid w:val="007D7B14"/>
    <w:rsid w:val="007E0331"/>
    <w:rsid w:val="007E0913"/>
    <w:rsid w:val="007E0AC4"/>
    <w:rsid w:val="007E1381"/>
    <w:rsid w:val="007E13C6"/>
    <w:rsid w:val="007E1B13"/>
    <w:rsid w:val="007E266B"/>
    <w:rsid w:val="007E27E9"/>
    <w:rsid w:val="007E2AE4"/>
    <w:rsid w:val="007E3213"/>
    <w:rsid w:val="007E3727"/>
    <w:rsid w:val="007E3AA6"/>
    <w:rsid w:val="007E49F8"/>
    <w:rsid w:val="007E4DBF"/>
    <w:rsid w:val="007E508E"/>
    <w:rsid w:val="007E5226"/>
    <w:rsid w:val="007E52B7"/>
    <w:rsid w:val="007E5791"/>
    <w:rsid w:val="007E5822"/>
    <w:rsid w:val="007E5AC9"/>
    <w:rsid w:val="007E5E76"/>
    <w:rsid w:val="007E5F5D"/>
    <w:rsid w:val="007E6524"/>
    <w:rsid w:val="007E67ED"/>
    <w:rsid w:val="007E757B"/>
    <w:rsid w:val="007E7812"/>
    <w:rsid w:val="007E7F2C"/>
    <w:rsid w:val="007F09EE"/>
    <w:rsid w:val="007F0BC1"/>
    <w:rsid w:val="007F1147"/>
    <w:rsid w:val="007F170D"/>
    <w:rsid w:val="007F1A10"/>
    <w:rsid w:val="007F1AB6"/>
    <w:rsid w:val="007F2314"/>
    <w:rsid w:val="007F2E5A"/>
    <w:rsid w:val="007F33DB"/>
    <w:rsid w:val="007F3615"/>
    <w:rsid w:val="007F399C"/>
    <w:rsid w:val="007F3BD9"/>
    <w:rsid w:val="007F417B"/>
    <w:rsid w:val="007F4784"/>
    <w:rsid w:val="007F4F27"/>
    <w:rsid w:val="007F4FBD"/>
    <w:rsid w:val="007F5132"/>
    <w:rsid w:val="007F52A6"/>
    <w:rsid w:val="007F5467"/>
    <w:rsid w:val="007F5E6F"/>
    <w:rsid w:val="007F63D7"/>
    <w:rsid w:val="007F67DD"/>
    <w:rsid w:val="007F6A70"/>
    <w:rsid w:val="007F6C8E"/>
    <w:rsid w:val="007F6FEA"/>
    <w:rsid w:val="007F71BD"/>
    <w:rsid w:val="007F7596"/>
    <w:rsid w:val="007F7E8C"/>
    <w:rsid w:val="007F7F8E"/>
    <w:rsid w:val="008001AB"/>
    <w:rsid w:val="0080022A"/>
    <w:rsid w:val="0080028F"/>
    <w:rsid w:val="00800DCA"/>
    <w:rsid w:val="00801CA7"/>
    <w:rsid w:val="008028BF"/>
    <w:rsid w:val="00802E59"/>
    <w:rsid w:val="00802F1B"/>
    <w:rsid w:val="0080423D"/>
    <w:rsid w:val="008042BA"/>
    <w:rsid w:val="008051D5"/>
    <w:rsid w:val="0080522B"/>
    <w:rsid w:val="00805E58"/>
    <w:rsid w:val="00806356"/>
    <w:rsid w:val="0080643A"/>
    <w:rsid w:val="008064D8"/>
    <w:rsid w:val="0080683B"/>
    <w:rsid w:val="00806F7A"/>
    <w:rsid w:val="00807189"/>
    <w:rsid w:val="008074F9"/>
    <w:rsid w:val="008079EE"/>
    <w:rsid w:val="00807EC1"/>
    <w:rsid w:val="0081010E"/>
    <w:rsid w:val="008101B7"/>
    <w:rsid w:val="008106FC"/>
    <w:rsid w:val="008109FF"/>
    <w:rsid w:val="00810A38"/>
    <w:rsid w:val="00810F4A"/>
    <w:rsid w:val="0081159E"/>
    <w:rsid w:val="0081172F"/>
    <w:rsid w:val="00811F2B"/>
    <w:rsid w:val="00812128"/>
    <w:rsid w:val="0081279E"/>
    <w:rsid w:val="00812ABB"/>
    <w:rsid w:val="008132AB"/>
    <w:rsid w:val="00813649"/>
    <w:rsid w:val="0081365A"/>
    <w:rsid w:val="00814408"/>
    <w:rsid w:val="0081476F"/>
    <w:rsid w:val="00814881"/>
    <w:rsid w:val="00814A31"/>
    <w:rsid w:val="00815755"/>
    <w:rsid w:val="008168B8"/>
    <w:rsid w:val="00816993"/>
    <w:rsid w:val="00816DC8"/>
    <w:rsid w:val="00817702"/>
    <w:rsid w:val="00817975"/>
    <w:rsid w:val="008212F0"/>
    <w:rsid w:val="00821625"/>
    <w:rsid w:val="00821938"/>
    <w:rsid w:val="00821E7E"/>
    <w:rsid w:val="00821F14"/>
    <w:rsid w:val="00821F41"/>
    <w:rsid w:val="00822192"/>
    <w:rsid w:val="00822498"/>
    <w:rsid w:val="00822D20"/>
    <w:rsid w:val="008235A9"/>
    <w:rsid w:val="00823979"/>
    <w:rsid w:val="00823D1A"/>
    <w:rsid w:val="00823D4D"/>
    <w:rsid w:val="00823FBC"/>
    <w:rsid w:val="00824649"/>
    <w:rsid w:val="0082464D"/>
    <w:rsid w:val="00825CD2"/>
    <w:rsid w:val="00826161"/>
    <w:rsid w:val="008264FD"/>
    <w:rsid w:val="0082691F"/>
    <w:rsid w:val="00826B90"/>
    <w:rsid w:val="00826F12"/>
    <w:rsid w:val="00826FEB"/>
    <w:rsid w:val="00827A1E"/>
    <w:rsid w:val="00827DBF"/>
    <w:rsid w:val="00827F45"/>
    <w:rsid w:val="008300A4"/>
    <w:rsid w:val="0083017F"/>
    <w:rsid w:val="008308BD"/>
    <w:rsid w:val="00831233"/>
    <w:rsid w:val="00831315"/>
    <w:rsid w:val="0083191E"/>
    <w:rsid w:val="00831C93"/>
    <w:rsid w:val="00831DC6"/>
    <w:rsid w:val="0083210C"/>
    <w:rsid w:val="00832515"/>
    <w:rsid w:val="008327F1"/>
    <w:rsid w:val="0083324B"/>
    <w:rsid w:val="0083336A"/>
    <w:rsid w:val="00833461"/>
    <w:rsid w:val="00833D86"/>
    <w:rsid w:val="00834122"/>
    <w:rsid w:val="00834205"/>
    <w:rsid w:val="008345CA"/>
    <w:rsid w:val="0083461B"/>
    <w:rsid w:val="008356B6"/>
    <w:rsid w:val="008356DD"/>
    <w:rsid w:val="00835ACB"/>
    <w:rsid w:val="00835E48"/>
    <w:rsid w:val="0083614D"/>
    <w:rsid w:val="00836871"/>
    <w:rsid w:val="00836BE1"/>
    <w:rsid w:val="00836C73"/>
    <w:rsid w:val="00836D51"/>
    <w:rsid w:val="008373AC"/>
    <w:rsid w:val="0083774F"/>
    <w:rsid w:val="00837EA6"/>
    <w:rsid w:val="008403D3"/>
    <w:rsid w:val="008404C6"/>
    <w:rsid w:val="00840598"/>
    <w:rsid w:val="00840BED"/>
    <w:rsid w:val="00841393"/>
    <w:rsid w:val="008418AF"/>
    <w:rsid w:val="00841C7D"/>
    <w:rsid w:val="00842315"/>
    <w:rsid w:val="008429FE"/>
    <w:rsid w:val="00843724"/>
    <w:rsid w:val="008438AD"/>
    <w:rsid w:val="00843A6D"/>
    <w:rsid w:val="00843BBB"/>
    <w:rsid w:val="008444EB"/>
    <w:rsid w:val="0084479A"/>
    <w:rsid w:val="0084483B"/>
    <w:rsid w:val="00844D57"/>
    <w:rsid w:val="00845053"/>
    <w:rsid w:val="00845A42"/>
    <w:rsid w:val="00845A50"/>
    <w:rsid w:val="00845D2D"/>
    <w:rsid w:val="00845D78"/>
    <w:rsid w:val="0084698B"/>
    <w:rsid w:val="00846F05"/>
    <w:rsid w:val="008473F2"/>
    <w:rsid w:val="00847586"/>
    <w:rsid w:val="00850897"/>
    <w:rsid w:val="00850E72"/>
    <w:rsid w:val="00851766"/>
    <w:rsid w:val="0085177C"/>
    <w:rsid w:val="008527EA"/>
    <w:rsid w:val="00852FB3"/>
    <w:rsid w:val="00853004"/>
    <w:rsid w:val="00853498"/>
    <w:rsid w:val="00854543"/>
    <w:rsid w:val="0085460D"/>
    <w:rsid w:val="00854BB7"/>
    <w:rsid w:val="00854D96"/>
    <w:rsid w:val="00855F59"/>
    <w:rsid w:val="00856CDA"/>
    <w:rsid w:val="00856D8E"/>
    <w:rsid w:val="00856FA6"/>
    <w:rsid w:val="008571F7"/>
    <w:rsid w:val="00857A17"/>
    <w:rsid w:val="00857A75"/>
    <w:rsid w:val="0086003C"/>
    <w:rsid w:val="00860329"/>
    <w:rsid w:val="008610D9"/>
    <w:rsid w:val="00861553"/>
    <w:rsid w:val="00861DD4"/>
    <w:rsid w:val="00862840"/>
    <w:rsid w:val="00862841"/>
    <w:rsid w:val="00862E53"/>
    <w:rsid w:val="00862FC5"/>
    <w:rsid w:val="008630BC"/>
    <w:rsid w:val="0086329A"/>
    <w:rsid w:val="008637D4"/>
    <w:rsid w:val="0086389B"/>
    <w:rsid w:val="00864130"/>
    <w:rsid w:val="00864744"/>
    <w:rsid w:val="00864788"/>
    <w:rsid w:val="008647FF"/>
    <w:rsid w:val="0086592C"/>
    <w:rsid w:val="00865DF8"/>
    <w:rsid w:val="008661E3"/>
    <w:rsid w:val="008664EA"/>
    <w:rsid w:val="00866DF0"/>
    <w:rsid w:val="00867630"/>
    <w:rsid w:val="0087017D"/>
    <w:rsid w:val="00870312"/>
    <w:rsid w:val="0087042B"/>
    <w:rsid w:val="0087116F"/>
    <w:rsid w:val="008713D8"/>
    <w:rsid w:val="00871494"/>
    <w:rsid w:val="0087156B"/>
    <w:rsid w:val="00871BB0"/>
    <w:rsid w:val="00871E64"/>
    <w:rsid w:val="0087213A"/>
    <w:rsid w:val="00872706"/>
    <w:rsid w:val="00873A43"/>
    <w:rsid w:val="00873CC7"/>
    <w:rsid w:val="00873CF3"/>
    <w:rsid w:val="008750D4"/>
    <w:rsid w:val="00875229"/>
    <w:rsid w:val="008754F0"/>
    <w:rsid w:val="00875530"/>
    <w:rsid w:val="008755CC"/>
    <w:rsid w:val="00876054"/>
    <w:rsid w:val="00876498"/>
    <w:rsid w:val="008765C5"/>
    <w:rsid w:val="00876F37"/>
    <w:rsid w:val="00877172"/>
    <w:rsid w:val="00877493"/>
    <w:rsid w:val="008776F6"/>
    <w:rsid w:val="0087786B"/>
    <w:rsid w:val="008779B6"/>
    <w:rsid w:val="00880339"/>
    <w:rsid w:val="00880D0C"/>
    <w:rsid w:val="008819E7"/>
    <w:rsid w:val="0088257F"/>
    <w:rsid w:val="008825C1"/>
    <w:rsid w:val="00882A95"/>
    <w:rsid w:val="008847B4"/>
    <w:rsid w:val="00884B3F"/>
    <w:rsid w:val="00884CEE"/>
    <w:rsid w:val="00885205"/>
    <w:rsid w:val="0088588B"/>
    <w:rsid w:val="008859FF"/>
    <w:rsid w:val="008867FC"/>
    <w:rsid w:val="00886AD6"/>
    <w:rsid w:val="008901D1"/>
    <w:rsid w:val="008907AF"/>
    <w:rsid w:val="0089129A"/>
    <w:rsid w:val="00891698"/>
    <w:rsid w:val="00891AE4"/>
    <w:rsid w:val="00892ACF"/>
    <w:rsid w:val="008935B8"/>
    <w:rsid w:val="008952D0"/>
    <w:rsid w:val="008952F9"/>
    <w:rsid w:val="0089566F"/>
    <w:rsid w:val="00895DBA"/>
    <w:rsid w:val="00896225"/>
    <w:rsid w:val="00896379"/>
    <w:rsid w:val="008969AC"/>
    <w:rsid w:val="00897225"/>
    <w:rsid w:val="00897388"/>
    <w:rsid w:val="0089777D"/>
    <w:rsid w:val="008979C6"/>
    <w:rsid w:val="008A0301"/>
    <w:rsid w:val="008A05E5"/>
    <w:rsid w:val="008A06C6"/>
    <w:rsid w:val="008A0775"/>
    <w:rsid w:val="008A13AD"/>
    <w:rsid w:val="008A20FD"/>
    <w:rsid w:val="008A2426"/>
    <w:rsid w:val="008A25C9"/>
    <w:rsid w:val="008A2762"/>
    <w:rsid w:val="008A2A29"/>
    <w:rsid w:val="008A2B79"/>
    <w:rsid w:val="008A38F0"/>
    <w:rsid w:val="008A3AF5"/>
    <w:rsid w:val="008A41CF"/>
    <w:rsid w:val="008A5BFF"/>
    <w:rsid w:val="008A784E"/>
    <w:rsid w:val="008A7960"/>
    <w:rsid w:val="008B053E"/>
    <w:rsid w:val="008B0DF7"/>
    <w:rsid w:val="008B112C"/>
    <w:rsid w:val="008B1B70"/>
    <w:rsid w:val="008B1C97"/>
    <w:rsid w:val="008B22F8"/>
    <w:rsid w:val="008B3C91"/>
    <w:rsid w:val="008B3EB6"/>
    <w:rsid w:val="008B3F2B"/>
    <w:rsid w:val="008B47DD"/>
    <w:rsid w:val="008B52FA"/>
    <w:rsid w:val="008B59AC"/>
    <w:rsid w:val="008B6030"/>
    <w:rsid w:val="008B6CCD"/>
    <w:rsid w:val="008B6E98"/>
    <w:rsid w:val="008B7A56"/>
    <w:rsid w:val="008C00FC"/>
    <w:rsid w:val="008C08D7"/>
    <w:rsid w:val="008C12CF"/>
    <w:rsid w:val="008C1848"/>
    <w:rsid w:val="008C1A0C"/>
    <w:rsid w:val="008C2828"/>
    <w:rsid w:val="008C282B"/>
    <w:rsid w:val="008C2881"/>
    <w:rsid w:val="008C2B4A"/>
    <w:rsid w:val="008C2E70"/>
    <w:rsid w:val="008C359D"/>
    <w:rsid w:val="008C39E0"/>
    <w:rsid w:val="008C3EFA"/>
    <w:rsid w:val="008C4C63"/>
    <w:rsid w:val="008C503F"/>
    <w:rsid w:val="008C5052"/>
    <w:rsid w:val="008C5956"/>
    <w:rsid w:val="008C6264"/>
    <w:rsid w:val="008C69C0"/>
    <w:rsid w:val="008C700D"/>
    <w:rsid w:val="008C7548"/>
    <w:rsid w:val="008C7ACB"/>
    <w:rsid w:val="008D0686"/>
    <w:rsid w:val="008D1180"/>
    <w:rsid w:val="008D13BE"/>
    <w:rsid w:val="008D1A05"/>
    <w:rsid w:val="008D1E98"/>
    <w:rsid w:val="008D2325"/>
    <w:rsid w:val="008D242F"/>
    <w:rsid w:val="008D2C44"/>
    <w:rsid w:val="008D3660"/>
    <w:rsid w:val="008D3692"/>
    <w:rsid w:val="008D500B"/>
    <w:rsid w:val="008D5064"/>
    <w:rsid w:val="008D5254"/>
    <w:rsid w:val="008D5804"/>
    <w:rsid w:val="008D5977"/>
    <w:rsid w:val="008D5D81"/>
    <w:rsid w:val="008D6B11"/>
    <w:rsid w:val="008D6FE7"/>
    <w:rsid w:val="008D769F"/>
    <w:rsid w:val="008D7F1F"/>
    <w:rsid w:val="008E0449"/>
    <w:rsid w:val="008E11C1"/>
    <w:rsid w:val="008E2960"/>
    <w:rsid w:val="008E2BA2"/>
    <w:rsid w:val="008E2CF9"/>
    <w:rsid w:val="008E2FF1"/>
    <w:rsid w:val="008E3211"/>
    <w:rsid w:val="008E38C1"/>
    <w:rsid w:val="008E3932"/>
    <w:rsid w:val="008E4261"/>
    <w:rsid w:val="008E4E16"/>
    <w:rsid w:val="008E54CB"/>
    <w:rsid w:val="008E634B"/>
    <w:rsid w:val="008E64C4"/>
    <w:rsid w:val="008E664C"/>
    <w:rsid w:val="008E7659"/>
    <w:rsid w:val="008E7666"/>
    <w:rsid w:val="008E7B89"/>
    <w:rsid w:val="008E7BF7"/>
    <w:rsid w:val="008E7CDA"/>
    <w:rsid w:val="008F07C8"/>
    <w:rsid w:val="008F0F33"/>
    <w:rsid w:val="008F1324"/>
    <w:rsid w:val="008F1485"/>
    <w:rsid w:val="008F1860"/>
    <w:rsid w:val="008F1B3B"/>
    <w:rsid w:val="008F1DBF"/>
    <w:rsid w:val="008F1E00"/>
    <w:rsid w:val="008F216E"/>
    <w:rsid w:val="008F2B25"/>
    <w:rsid w:val="008F3335"/>
    <w:rsid w:val="008F3336"/>
    <w:rsid w:val="008F3BAA"/>
    <w:rsid w:val="008F4224"/>
    <w:rsid w:val="008F5897"/>
    <w:rsid w:val="008F5B60"/>
    <w:rsid w:val="008F616A"/>
    <w:rsid w:val="008F6606"/>
    <w:rsid w:val="008F6760"/>
    <w:rsid w:val="008F6C2F"/>
    <w:rsid w:val="008F731A"/>
    <w:rsid w:val="008F749E"/>
    <w:rsid w:val="008F776E"/>
    <w:rsid w:val="008F7AD8"/>
    <w:rsid w:val="00900873"/>
    <w:rsid w:val="00900BCD"/>
    <w:rsid w:val="00900DCF"/>
    <w:rsid w:val="0090142A"/>
    <w:rsid w:val="0090168D"/>
    <w:rsid w:val="00901A15"/>
    <w:rsid w:val="00901F77"/>
    <w:rsid w:val="00902C0C"/>
    <w:rsid w:val="00902CDA"/>
    <w:rsid w:val="00902F18"/>
    <w:rsid w:val="0090307A"/>
    <w:rsid w:val="00903485"/>
    <w:rsid w:val="00903836"/>
    <w:rsid w:val="0090498F"/>
    <w:rsid w:val="00904FAA"/>
    <w:rsid w:val="00905357"/>
    <w:rsid w:val="0090537D"/>
    <w:rsid w:val="009058B6"/>
    <w:rsid w:val="00905A48"/>
    <w:rsid w:val="00905E19"/>
    <w:rsid w:val="009077DA"/>
    <w:rsid w:val="00907AA7"/>
    <w:rsid w:val="009100B6"/>
    <w:rsid w:val="00910319"/>
    <w:rsid w:val="00910873"/>
    <w:rsid w:val="00910BE7"/>
    <w:rsid w:val="0091141E"/>
    <w:rsid w:val="009116A7"/>
    <w:rsid w:val="009117B5"/>
    <w:rsid w:val="0091185B"/>
    <w:rsid w:val="00911875"/>
    <w:rsid w:val="00911950"/>
    <w:rsid w:val="00911F5C"/>
    <w:rsid w:val="009121BA"/>
    <w:rsid w:val="00913221"/>
    <w:rsid w:val="0091346E"/>
    <w:rsid w:val="00913679"/>
    <w:rsid w:val="009138BA"/>
    <w:rsid w:val="00913EBD"/>
    <w:rsid w:val="00914348"/>
    <w:rsid w:val="0091529E"/>
    <w:rsid w:val="00915443"/>
    <w:rsid w:val="00915770"/>
    <w:rsid w:val="00915C59"/>
    <w:rsid w:val="00915E7B"/>
    <w:rsid w:val="00916368"/>
    <w:rsid w:val="00916D94"/>
    <w:rsid w:val="00917117"/>
    <w:rsid w:val="00920B2E"/>
    <w:rsid w:val="00921912"/>
    <w:rsid w:val="00922190"/>
    <w:rsid w:val="00922826"/>
    <w:rsid w:val="00922E9C"/>
    <w:rsid w:val="00923452"/>
    <w:rsid w:val="009240D0"/>
    <w:rsid w:val="0092471D"/>
    <w:rsid w:val="00924EC7"/>
    <w:rsid w:val="00925540"/>
    <w:rsid w:val="00926641"/>
    <w:rsid w:val="009267D9"/>
    <w:rsid w:val="009267E2"/>
    <w:rsid w:val="009268A5"/>
    <w:rsid w:val="00926AE1"/>
    <w:rsid w:val="00927147"/>
    <w:rsid w:val="009271AE"/>
    <w:rsid w:val="009274A8"/>
    <w:rsid w:val="00927822"/>
    <w:rsid w:val="00927AE1"/>
    <w:rsid w:val="00927B24"/>
    <w:rsid w:val="00927CEF"/>
    <w:rsid w:val="009302DA"/>
    <w:rsid w:val="0093030B"/>
    <w:rsid w:val="009305CC"/>
    <w:rsid w:val="009307FA"/>
    <w:rsid w:val="009312EE"/>
    <w:rsid w:val="00931737"/>
    <w:rsid w:val="00933142"/>
    <w:rsid w:val="00933223"/>
    <w:rsid w:val="009334EA"/>
    <w:rsid w:val="009340C8"/>
    <w:rsid w:val="0093432D"/>
    <w:rsid w:val="00934D22"/>
    <w:rsid w:val="00934E02"/>
    <w:rsid w:val="0093519D"/>
    <w:rsid w:val="009355A6"/>
    <w:rsid w:val="00935704"/>
    <w:rsid w:val="00935CC4"/>
    <w:rsid w:val="0093614C"/>
    <w:rsid w:val="00936263"/>
    <w:rsid w:val="009362DB"/>
    <w:rsid w:val="009371E9"/>
    <w:rsid w:val="009371F6"/>
    <w:rsid w:val="00937363"/>
    <w:rsid w:val="0093745A"/>
    <w:rsid w:val="009379FD"/>
    <w:rsid w:val="00937BF1"/>
    <w:rsid w:val="00940181"/>
    <w:rsid w:val="009401BB"/>
    <w:rsid w:val="00940595"/>
    <w:rsid w:val="0094071E"/>
    <w:rsid w:val="009409B0"/>
    <w:rsid w:val="0094249D"/>
    <w:rsid w:val="00942DC2"/>
    <w:rsid w:val="0094306B"/>
    <w:rsid w:val="00943562"/>
    <w:rsid w:val="00943AF2"/>
    <w:rsid w:val="00943B5A"/>
    <w:rsid w:val="009446A4"/>
    <w:rsid w:val="009450E8"/>
    <w:rsid w:val="00945B05"/>
    <w:rsid w:val="00945D51"/>
    <w:rsid w:val="00946995"/>
    <w:rsid w:val="00946E79"/>
    <w:rsid w:val="00947144"/>
    <w:rsid w:val="00947493"/>
    <w:rsid w:val="0094781A"/>
    <w:rsid w:val="0095006E"/>
    <w:rsid w:val="0095051A"/>
    <w:rsid w:val="009528FB"/>
    <w:rsid w:val="00952933"/>
    <w:rsid w:val="00952D78"/>
    <w:rsid w:val="00952EAF"/>
    <w:rsid w:val="00952EFC"/>
    <w:rsid w:val="00953495"/>
    <w:rsid w:val="009537D6"/>
    <w:rsid w:val="009541D1"/>
    <w:rsid w:val="009543CD"/>
    <w:rsid w:val="00954AB5"/>
    <w:rsid w:val="00954BF6"/>
    <w:rsid w:val="00954C36"/>
    <w:rsid w:val="00954D90"/>
    <w:rsid w:val="00954F91"/>
    <w:rsid w:val="009554B7"/>
    <w:rsid w:val="009554FA"/>
    <w:rsid w:val="00955EF3"/>
    <w:rsid w:val="00956543"/>
    <w:rsid w:val="00957199"/>
    <w:rsid w:val="009577CE"/>
    <w:rsid w:val="00957FD2"/>
    <w:rsid w:val="00960122"/>
    <w:rsid w:val="0096096D"/>
    <w:rsid w:val="009609FB"/>
    <w:rsid w:val="00960E2F"/>
    <w:rsid w:val="00961D52"/>
    <w:rsid w:val="00962067"/>
    <w:rsid w:val="009620A0"/>
    <w:rsid w:val="00962429"/>
    <w:rsid w:val="00962DC7"/>
    <w:rsid w:val="0096304D"/>
    <w:rsid w:val="00963180"/>
    <w:rsid w:val="0096352D"/>
    <w:rsid w:val="0096393B"/>
    <w:rsid w:val="00964171"/>
    <w:rsid w:val="009658AC"/>
    <w:rsid w:val="00966B47"/>
    <w:rsid w:val="00966DAA"/>
    <w:rsid w:val="0096727A"/>
    <w:rsid w:val="00967476"/>
    <w:rsid w:val="00967949"/>
    <w:rsid w:val="00967DF3"/>
    <w:rsid w:val="0097041C"/>
    <w:rsid w:val="00970A3B"/>
    <w:rsid w:val="0097144B"/>
    <w:rsid w:val="00971A10"/>
    <w:rsid w:val="00972115"/>
    <w:rsid w:val="00972584"/>
    <w:rsid w:val="00972D1C"/>
    <w:rsid w:val="00972FDA"/>
    <w:rsid w:val="009734C5"/>
    <w:rsid w:val="009734F4"/>
    <w:rsid w:val="00973646"/>
    <w:rsid w:val="0097382E"/>
    <w:rsid w:val="00973A86"/>
    <w:rsid w:val="00974007"/>
    <w:rsid w:val="00974837"/>
    <w:rsid w:val="00974C51"/>
    <w:rsid w:val="00974FC5"/>
    <w:rsid w:val="00975F7A"/>
    <w:rsid w:val="00976043"/>
    <w:rsid w:val="00976E63"/>
    <w:rsid w:val="00976FC0"/>
    <w:rsid w:val="0097701A"/>
    <w:rsid w:val="00977192"/>
    <w:rsid w:val="00977256"/>
    <w:rsid w:val="009776B7"/>
    <w:rsid w:val="009805FB"/>
    <w:rsid w:val="0098077C"/>
    <w:rsid w:val="00980D64"/>
    <w:rsid w:val="00980E9C"/>
    <w:rsid w:val="00981AA3"/>
    <w:rsid w:val="00981DCA"/>
    <w:rsid w:val="009823F5"/>
    <w:rsid w:val="00982595"/>
    <w:rsid w:val="0098260C"/>
    <w:rsid w:val="0098310C"/>
    <w:rsid w:val="0098434D"/>
    <w:rsid w:val="00985599"/>
    <w:rsid w:val="00985884"/>
    <w:rsid w:val="00986C21"/>
    <w:rsid w:val="00986C4B"/>
    <w:rsid w:val="009873DB"/>
    <w:rsid w:val="009877F7"/>
    <w:rsid w:val="00987D89"/>
    <w:rsid w:val="009904EE"/>
    <w:rsid w:val="0099089F"/>
    <w:rsid w:val="00990E8B"/>
    <w:rsid w:val="00993041"/>
    <w:rsid w:val="009934E7"/>
    <w:rsid w:val="0099372F"/>
    <w:rsid w:val="009939A9"/>
    <w:rsid w:val="00993CC5"/>
    <w:rsid w:val="00995AA1"/>
    <w:rsid w:val="009969B2"/>
    <w:rsid w:val="00996E92"/>
    <w:rsid w:val="00997AA2"/>
    <w:rsid w:val="009A0DE3"/>
    <w:rsid w:val="009A1A6F"/>
    <w:rsid w:val="009A1A85"/>
    <w:rsid w:val="009A1C48"/>
    <w:rsid w:val="009A1ED0"/>
    <w:rsid w:val="009A33FC"/>
    <w:rsid w:val="009A3D26"/>
    <w:rsid w:val="009A4762"/>
    <w:rsid w:val="009A56C3"/>
    <w:rsid w:val="009A5BB5"/>
    <w:rsid w:val="009A5CC1"/>
    <w:rsid w:val="009A5F34"/>
    <w:rsid w:val="009A6DBC"/>
    <w:rsid w:val="009A6F2E"/>
    <w:rsid w:val="009A7472"/>
    <w:rsid w:val="009A7E93"/>
    <w:rsid w:val="009B0580"/>
    <w:rsid w:val="009B078B"/>
    <w:rsid w:val="009B0EFE"/>
    <w:rsid w:val="009B11E0"/>
    <w:rsid w:val="009B12D2"/>
    <w:rsid w:val="009B146F"/>
    <w:rsid w:val="009B186F"/>
    <w:rsid w:val="009B19C8"/>
    <w:rsid w:val="009B1D38"/>
    <w:rsid w:val="009B20A9"/>
    <w:rsid w:val="009B2527"/>
    <w:rsid w:val="009B25BC"/>
    <w:rsid w:val="009B295A"/>
    <w:rsid w:val="009B2C21"/>
    <w:rsid w:val="009B36BD"/>
    <w:rsid w:val="009B3A99"/>
    <w:rsid w:val="009B3C53"/>
    <w:rsid w:val="009B413A"/>
    <w:rsid w:val="009B471B"/>
    <w:rsid w:val="009B49D0"/>
    <w:rsid w:val="009B5644"/>
    <w:rsid w:val="009B5909"/>
    <w:rsid w:val="009B6164"/>
    <w:rsid w:val="009B6E2A"/>
    <w:rsid w:val="009B7066"/>
    <w:rsid w:val="009B7183"/>
    <w:rsid w:val="009B7EF9"/>
    <w:rsid w:val="009C033D"/>
    <w:rsid w:val="009C06F2"/>
    <w:rsid w:val="009C0BAB"/>
    <w:rsid w:val="009C1865"/>
    <w:rsid w:val="009C1B92"/>
    <w:rsid w:val="009C2497"/>
    <w:rsid w:val="009C2D2C"/>
    <w:rsid w:val="009C323C"/>
    <w:rsid w:val="009C34AB"/>
    <w:rsid w:val="009C3683"/>
    <w:rsid w:val="009C3D79"/>
    <w:rsid w:val="009C4179"/>
    <w:rsid w:val="009C4325"/>
    <w:rsid w:val="009C482A"/>
    <w:rsid w:val="009C49CC"/>
    <w:rsid w:val="009C4C06"/>
    <w:rsid w:val="009C61F9"/>
    <w:rsid w:val="009C61FC"/>
    <w:rsid w:val="009C707E"/>
    <w:rsid w:val="009C74B4"/>
    <w:rsid w:val="009C7700"/>
    <w:rsid w:val="009D0032"/>
    <w:rsid w:val="009D02DD"/>
    <w:rsid w:val="009D0584"/>
    <w:rsid w:val="009D0A78"/>
    <w:rsid w:val="009D17C6"/>
    <w:rsid w:val="009D1AC6"/>
    <w:rsid w:val="009D3144"/>
    <w:rsid w:val="009D4611"/>
    <w:rsid w:val="009D5348"/>
    <w:rsid w:val="009D5F4D"/>
    <w:rsid w:val="009D6E06"/>
    <w:rsid w:val="009D7276"/>
    <w:rsid w:val="009D7E63"/>
    <w:rsid w:val="009E014C"/>
    <w:rsid w:val="009E01B0"/>
    <w:rsid w:val="009E042E"/>
    <w:rsid w:val="009E0D1D"/>
    <w:rsid w:val="009E108A"/>
    <w:rsid w:val="009E145D"/>
    <w:rsid w:val="009E1775"/>
    <w:rsid w:val="009E1BC2"/>
    <w:rsid w:val="009E1C77"/>
    <w:rsid w:val="009E26DB"/>
    <w:rsid w:val="009E347C"/>
    <w:rsid w:val="009E4A79"/>
    <w:rsid w:val="009E54B4"/>
    <w:rsid w:val="009E5A2D"/>
    <w:rsid w:val="009E5E64"/>
    <w:rsid w:val="009E5F7D"/>
    <w:rsid w:val="009E6D7D"/>
    <w:rsid w:val="009E6E3A"/>
    <w:rsid w:val="009E6E43"/>
    <w:rsid w:val="009E70F6"/>
    <w:rsid w:val="009E770D"/>
    <w:rsid w:val="009E77A9"/>
    <w:rsid w:val="009E7966"/>
    <w:rsid w:val="009E79A2"/>
    <w:rsid w:val="009E7AAE"/>
    <w:rsid w:val="009E7EF5"/>
    <w:rsid w:val="009F000E"/>
    <w:rsid w:val="009F01F7"/>
    <w:rsid w:val="009F03C0"/>
    <w:rsid w:val="009F08DA"/>
    <w:rsid w:val="009F0BAF"/>
    <w:rsid w:val="009F122E"/>
    <w:rsid w:val="009F136A"/>
    <w:rsid w:val="009F15D9"/>
    <w:rsid w:val="009F199B"/>
    <w:rsid w:val="009F219A"/>
    <w:rsid w:val="009F2878"/>
    <w:rsid w:val="009F290E"/>
    <w:rsid w:val="009F3397"/>
    <w:rsid w:val="009F4879"/>
    <w:rsid w:val="009F4BC1"/>
    <w:rsid w:val="009F4EBE"/>
    <w:rsid w:val="009F5417"/>
    <w:rsid w:val="009F5931"/>
    <w:rsid w:val="009F5B56"/>
    <w:rsid w:val="009F5B93"/>
    <w:rsid w:val="009F61CA"/>
    <w:rsid w:val="009F65BD"/>
    <w:rsid w:val="009F6968"/>
    <w:rsid w:val="009F6ABD"/>
    <w:rsid w:val="009F6FD0"/>
    <w:rsid w:val="009F7469"/>
    <w:rsid w:val="009F794D"/>
    <w:rsid w:val="009F7D4D"/>
    <w:rsid w:val="009F7E7E"/>
    <w:rsid w:val="00A0018D"/>
    <w:rsid w:val="00A0038B"/>
    <w:rsid w:val="00A00433"/>
    <w:rsid w:val="00A009FE"/>
    <w:rsid w:val="00A00F8F"/>
    <w:rsid w:val="00A013BE"/>
    <w:rsid w:val="00A015A1"/>
    <w:rsid w:val="00A018B1"/>
    <w:rsid w:val="00A01B17"/>
    <w:rsid w:val="00A021C0"/>
    <w:rsid w:val="00A0228B"/>
    <w:rsid w:val="00A02A26"/>
    <w:rsid w:val="00A03123"/>
    <w:rsid w:val="00A03A90"/>
    <w:rsid w:val="00A0412A"/>
    <w:rsid w:val="00A04504"/>
    <w:rsid w:val="00A049FD"/>
    <w:rsid w:val="00A04BC4"/>
    <w:rsid w:val="00A04CD5"/>
    <w:rsid w:val="00A04DB9"/>
    <w:rsid w:val="00A0546A"/>
    <w:rsid w:val="00A05569"/>
    <w:rsid w:val="00A05585"/>
    <w:rsid w:val="00A055CD"/>
    <w:rsid w:val="00A05987"/>
    <w:rsid w:val="00A05A8E"/>
    <w:rsid w:val="00A065E1"/>
    <w:rsid w:val="00A06DCF"/>
    <w:rsid w:val="00A0761E"/>
    <w:rsid w:val="00A07F4C"/>
    <w:rsid w:val="00A103E0"/>
    <w:rsid w:val="00A1054B"/>
    <w:rsid w:val="00A10AE8"/>
    <w:rsid w:val="00A10CC6"/>
    <w:rsid w:val="00A11480"/>
    <w:rsid w:val="00A11CCC"/>
    <w:rsid w:val="00A11EA7"/>
    <w:rsid w:val="00A12A7E"/>
    <w:rsid w:val="00A12AB4"/>
    <w:rsid w:val="00A13D8D"/>
    <w:rsid w:val="00A14172"/>
    <w:rsid w:val="00A143BC"/>
    <w:rsid w:val="00A143CD"/>
    <w:rsid w:val="00A1482C"/>
    <w:rsid w:val="00A14928"/>
    <w:rsid w:val="00A15163"/>
    <w:rsid w:val="00A1585B"/>
    <w:rsid w:val="00A15C87"/>
    <w:rsid w:val="00A1659B"/>
    <w:rsid w:val="00A16777"/>
    <w:rsid w:val="00A16AAE"/>
    <w:rsid w:val="00A16B65"/>
    <w:rsid w:val="00A16C86"/>
    <w:rsid w:val="00A16E70"/>
    <w:rsid w:val="00A17506"/>
    <w:rsid w:val="00A17860"/>
    <w:rsid w:val="00A17C99"/>
    <w:rsid w:val="00A2014A"/>
    <w:rsid w:val="00A20437"/>
    <w:rsid w:val="00A20662"/>
    <w:rsid w:val="00A217CD"/>
    <w:rsid w:val="00A22929"/>
    <w:rsid w:val="00A22D61"/>
    <w:rsid w:val="00A23007"/>
    <w:rsid w:val="00A23253"/>
    <w:rsid w:val="00A2445C"/>
    <w:rsid w:val="00A24D79"/>
    <w:rsid w:val="00A2695A"/>
    <w:rsid w:val="00A26DEC"/>
    <w:rsid w:val="00A270EE"/>
    <w:rsid w:val="00A27823"/>
    <w:rsid w:val="00A30573"/>
    <w:rsid w:val="00A308F1"/>
    <w:rsid w:val="00A30959"/>
    <w:rsid w:val="00A3162B"/>
    <w:rsid w:val="00A31810"/>
    <w:rsid w:val="00A32231"/>
    <w:rsid w:val="00A333BD"/>
    <w:rsid w:val="00A33860"/>
    <w:rsid w:val="00A3393C"/>
    <w:rsid w:val="00A34217"/>
    <w:rsid w:val="00A34A38"/>
    <w:rsid w:val="00A35422"/>
    <w:rsid w:val="00A35A1A"/>
    <w:rsid w:val="00A35C4D"/>
    <w:rsid w:val="00A35CCE"/>
    <w:rsid w:val="00A35D72"/>
    <w:rsid w:val="00A35F4A"/>
    <w:rsid w:val="00A3617F"/>
    <w:rsid w:val="00A3677E"/>
    <w:rsid w:val="00A36E6D"/>
    <w:rsid w:val="00A36F29"/>
    <w:rsid w:val="00A37105"/>
    <w:rsid w:val="00A4071E"/>
    <w:rsid w:val="00A40CA0"/>
    <w:rsid w:val="00A4135D"/>
    <w:rsid w:val="00A4152D"/>
    <w:rsid w:val="00A41615"/>
    <w:rsid w:val="00A41D99"/>
    <w:rsid w:val="00A4230F"/>
    <w:rsid w:val="00A42542"/>
    <w:rsid w:val="00A42ECB"/>
    <w:rsid w:val="00A43048"/>
    <w:rsid w:val="00A437BF"/>
    <w:rsid w:val="00A4441F"/>
    <w:rsid w:val="00A445DA"/>
    <w:rsid w:val="00A44706"/>
    <w:rsid w:val="00A44BB7"/>
    <w:rsid w:val="00A454B2"/>
    <w:rsid w:val="00A45518"/>
    <w:rsid w:val="00A45846"/>
    <w:rsid w:val="00A46021"/>
    <w:rsid w:val="00A46441"/>
    <w:rsid w:val="00A46F5A"/>
    <w:rsid w:val="00A474D0"/>
    <w:rsid w:val="00A47BF3"/>
    <w:rsid w:val="00A50F80"/>
    <w:rsid w:val="00A511C2"/>
    <w:rsid w:val="00A5129C"/>
    <w:rsid w:val="00A5198C"/>
    <w:rsid w:val="00A51E1B"/>
    <w:rsid w:val="00A52074"/>
    <w:rsid w:val="00A52091"/>
    <w:rsid w:val="00A523DC"/>
    <w:rsid w:val="00A5322A"/>
    <w:rsid w:val="00A53649"/>
    <w:rsid w:val="00A54F0A"/>
    <w:rsid w:val="00A55B58"/>
    <w:rsid w:val="00A55D0D"/>
    <w:rsid w:val="00A55E4E"/>
    <w:rsid w:val="00A55FC3"/>
    <w:rsid w:val="00A56784"/>
    <w:rsid w:val="00A5686A"/>
    <w:rsid w:val="00A57512"/>
    <w:rsid w:val="00A57828"/>
    <w:rsid w:val="00A57C25"/>
    <w:rsid w:val="00A606DB"/>
    <w:rsid w:val="00A609A5"/>
    <w:rsid w:val="00A60D0B"/>
    <w:rsid w:val="00A6103F"/>
    <w:rsid w:val="00A611F1"/>
    <w:rsid w:val="00A61B95"/>
    <w:rsid w:val="00A61CF6"/>
    <w:rsid w:val="00A628A8"/>
    <w:rsid w:val="00A62A33"/>
    <w:rsid w:val="00A63167"/>
    <w:rsid w:val="00A6330B"/>
    <w:rsid w:val="00A64BFD"/>
    <w:rsid w:val="00A64D34"/>
    <w:rsid w:val="00A64DC9"/>
    <w:rsid w:val="00A6516E"/>
    <w:rsid w:val="00A66287"/>
    <w:rsid w:val="00A677D7"/>
    <w:rsid w:val="00A67AEC"/>
    <w:rsid w:val="00A704E4"/>
    <w:rsid w:val="00A70BC1"/>
    <w:rsid w:val="00A70E0E"/>
    <w:rsid w:val="00A718D1"/>
    <w:rsid w:val="00A71CD4"/>
    <w:rsid w:val="00A72440"/>
    <w:rsid w:val="00A72DEE"/>
    <w:rsid w:val="00A73AA5"/>
    <w:rsid w:val="00A746EC"/>
    <w:rsid w:val="00A74AA6"/>
    <w:rsid w:val="00A74C8E"/>
    <w:rsid w:val="00A74CC0"/>
    <w:rsid w:val="00A7529D"/>
    <w:rsid w:val="00A75360"/>
    <w:rsid w:val="00A76333"/>
    <w:rsid w:val="00A763F6"/>
    <w:rsid w:val="00A76961"/>
    <w:rsid w:val="00A7794D"/>
    <w:rsid w:val="00A77B31"/>
    <w:rsid w:val="00A77CAD"/>
    <w:rsid w:val="00A8012E"/>
    <w:rsid w:val="00A8047A"/>
    <w:rsid w:val="00A804C4"/>
    <w:rsid w:val="00A80519"/>
    <w:rsid w:val="00A81FB3"/>
    <w:rsid w:val="00A8245E"/>
    <w:rsid w:val="00A82ECA"/>
    <w:rsid w:val="00A83453"/>
    <w:rsid w:val="00A83B14"/>
    <w:rsid w:val="00A840AF"/>
    <w:rsid w:val="00A841DA"/>
    <w:rsid w:val="00A84B66"/>
    <w:rsid w:val="00A85691"/>
    <w:rsid w:val="00A85963"/>
    <w:rsid w:val="00A859C5"/>
    <w:rsid w:val="00A85B85"/>
    <w:rsid w:val="00A85C87"/>
    <w:rsid w:val="00A8623B"/>
    <w:rsid w:val="00A86371"/>
    <w:rsid w:val="00A86526"/>
    <w:rsid w:val="00A868D8"/>
    <w:rsid w:val="00A86C1B"/>
    <w:rsid w:val="00A878F3"/>
    <w:rsid w:val="00A87A38"/>
    <w:rsid w:val="00A87F80"/>
    <w:rsid w:val="00A90145"/>
    <w:rsid w:val="00A90473"/>
    <w:rsid w:val="00A904C2"/>
    <w:rsid w:val="00A9129A"/>
    <w:rsid w:val="00A916C6"/>
    <w:rsid w:val="00A91812"/>
    <w:rsid w:val="00A91A47"/>
    <w:rsid w:val="00A91EFA"/>
    <w:rsid w:val="00A9211B"/>
    <w:rsid w:val="00A933A5"/>
    <w:rsid w:val="00A93DF6"/>
    <w:rsid w:val="00A93E6D"/>
    <w:rsid w:val="00A9412E"/>
    <w:rsid w:val="00A9519B"/>
    <w:rsid w:val="00A95B88"/>
    <w:rsid w:val="00A95DBB"/>
    <w:rsid w:val="00A96012"/>
    <w:rsid w:val="00A960BB"/>
    <w:rsid w:val="00A9614A"/>
    <w:rsid w:val="00A961D4"/>
    <w:rsid w:val="00A964C1"/>
    <w:rsid w:val="00A9652E"/>
    <w:rsid w:val="00A96583"/>
    <w:rsid w:val="00A96716"/>
    <w:rsid w:val="00A96B80"/>
    <w:rsid w:val="00A970F6"/>
    <w:rsid w:val="00A971F1"/>
    <w:rsid w:val="00A9771B"/>
    <w:rsid w:val="00A97721"/>
    <w:rsid w:val="00AA00BD"/>
    <w:rsid w:val="00AA02DE"/>
    <w:rsid w:val="00AA0836"/>
    <w:rsid w:val="00AA0E55"/>
    <w:rsid w:val="00AA19B2"/>
    <w:rsid w:val="00AA1FEB"/>
    <w:rsid w:val="00AA230B"/>
    <w:rsid w:val="00AA34D2"/>
    <w:rsid w:val="00AA40DE"/>
    <w:rsid w:val="00AA4EBC"/>
    <w:rsid w:val="00AA5314"/>
    <w:rsid w:val="00AA5D4E"/>
    <w:rsid w:val="00AA5D7C"/>
    <w:rsid w:val="00AA6772"/>
    <w:rsid w:val="00AA7BDE"/>
    <w:rsid w:val="00AB0456"/>
    <w:rsid w:val="00AB0714"/>
    <w:rsid w:val="00AB0A4D"/>
    <w:rsid w:val="00AB0D2F"/>
    <w:rsid w:val="00AB0E53"/>
    <w:rsid w:val="00AB1451"/>
    <w:rsid w:val="00AB159F"/>
    <w:rsid w:val="00AB1CC2"/>
    <w:rsid w:val="00AB25BF"/>
    <w:rsid w:val="00AB3058"/>
    <w:rsid w:val="00AB309D"/>
    <w:rsid w:val="00AB3142"/>
    <w:rsid w:val="00AB4A02"/>
    <w:rsid w:val="00AB4A14"/>
    <w:rsid w:val="00AB52CC"/>
    <w:rsid w:val="00AB5BD7"/>
    <w:rsid w:val="00AB5DEB"/>
    <w:rsid w:val="00AB6045"/>
    <w:rsid w:val="00AB617D"/>
    <w:rsid w:val="00AB62DC"/>
    <w:rsid w:val="00AB6429"/>
    <w:rsid w:val="00AB64FE"/>
    <w:rsid w:val="00AB6704"/>
    <w:rsid w:val="00AB6CAE"/>
    <w:rsid w:val="00AB713D"/>
    <w:rsid w:val="00AB76F8"/>
    <w:rsid w:val="00AB776F"/>
    <w:rsid w:val="00AB78C0"/>
    <w:rsid w:val="00AB7ACD"/>
    <w:rsid w:val="00AB7FC9"/>
    <w:rsid w:val="00AC003C"/>
    <w:rsid w:val="00AC0489"/>
    <w:rsid w:val="00AC0730"/>
    <w:rsid w:val="00AC09B7"/>
    <w:rsid w:val="00AC0F5A"/>
    <w:rsid w:val="00AC2197"/>
    <w:rsid w:val="00AC2952"/>
    <w:rsid w:val="00AC2A86"/>
    <w:rsid w:val="00AC2B16"/>
    <w:rsid w:val="00AC37E2"/>
    <w:rsid w:val="00AC3855"/>
    <w:rsid w:val="00AC422D"/>
    <w:rsid w:val="00AC42D1"/>
    <w:rsid w:val="00AC4E3C"/>
    <w:rsid w:val="00AC52C3"/>
    <w:rsid w:val="00AC55CC"/>
    <w:rsid w:val="00AC55FD"/>
    <w:rsid w:val="00AC5A7F"/>
    <w:rsid w:val="00AC5FD1"/>
    <w:rsid w:val="00AC6502"/>
    <w:rsid w:val="00AC664F"/>
    <w:rsid w:val="00AC674C"/>
    <w:rsid w:val="00AC74D2"/>
    <w:rsid w:val="00AC74DC"/>
    <w:rsid w:val="00AC7933"/>
    <w:rsid w:val="00AC7A8C"/>
    <w:rsid w:val="00AC7EB1"/>
    <w:rsid w:val="00AD00C5"/>
    <w:rsid w:val="00AD1629"/>
    <w:rsid w:val="00AD18B1"/>
    <w:rsid w:val="00AD1CEA"/>
    <w:rsid w:val="00AD1D41"/>
    <w:rsid w:val="00AD225B"/>
    <w:rsid w:val="00AD232B"/>
    <w:rsid w:val="00AD3651"/>
    <w:rsid w:val="00AD3E32"/>
    <w:rsid w:val="00AD4947"/>
    <w:rsid w:val="00AD501D"/>
    <w:rsid w:val="00AD7014"/>
    <w:rsid w:val="00AD7EC0"/>
    <w:rsid w:val="00AD7FA8"/>
    <w:rsid w:val="00AE000D"/>
    <w:rsid w:val="00AE07AF"/>
    <w:rsid w:val="00AE199A"/>
    <w:rsid w:val="00AE203B"/>
    <w:rsid w:val="00AE2600"/>
    <w:rsid w:val="00AE2645"/>
    <w:rsid w:val="00AE2E6E"/>
    <w:rsid w:val="00AE3702"/>
    <w:rsid w:val="00AE3A01"/>
    <w:rsid w:val="00AE4018"/>
    <w:rsid w:val="00AE45D3"/>
    <w:rsid w:val="00AE50FF"/>
    <w:rsid w:val="00AE5D14"/>
    <w:rsid w:val="00AE5D1D"/>
    <w:rsid w:val="00AE5E14"/>
    <w:rsid w:val="00AE60FD"/>
    <w:rsid w:val="00AE657A"/>
    <w:rsid w:val="00AE6EEC"/>
    <w:rsid w:val="00AE6F5C"/>
    <w:rsid w:val="00AE7132"/>
    <w:rsid w:val="00AE79CD"/>
    <w:rsid w:val="00AF022B"/>
    <w:rsid w:val="00AF074C"/>
    <w:rsid w:val="00AF1141"/>
    <w:rsid w:val="00AF1608"/>
    <w:rsid w:val="00AF1F84"/>
    <w:rsid w:val="00AF1FAA"/>
    <w:rsid w:val="00AF20D0"/>
    <w:rsid w:val="00AF22CF"/>
    <w:rsid w:val="00AF2E38"/>
    <w:rsid w:val="00AF32CA"/>
    <w:rsid w:val="00AF34C4"/>
    <w:rsid w:val="00AF4115"/>
    <w:rsid w:val="00AF4889"/>
    <w:rsid w:val="00AF4D64"/>
    <w:rsid w:val="00AF506C"/>
    <w:rsid w:val="00AF539E"/>
    <w:rsid w:val="00AF53ED"/>
    <w:rsid w:val="00AF5D2A"/>
    <w:rsid w:val="00AF706C"/>
    <w:rsid w:val="00AF735D"/>
    <w:rsid w:val="00B001D3"/>
    <w:rsid w:val="00B00600"/>
    <w:rsid w:val="00B00855"/>
    <w:rsid w:val="00B00A04"/>
    <w:rsid w:val="00B012EE"/>
    <w:rsid w:val="00B0158E"/>
    <w:rsid w:val="00B02BB3"/>
    <w:rsid w:val="00B02F4F"/>
    <w:rsid w:val="00B03387"/>
    <w:rsid w:val="00B03828"/>
    <w:rsid w:val="00B038EF"/>
    <w:rsid w:val="00B038F2"/>
    <w:rsid w:val="00B039E8"/>
    <w:rsid w:val="00B03C82"/>
    <w:rsid w:val="00B03E8E"/>
    <w:rsid w:val="00B03F79"/>
    <w:rsid w:val="00B0410D"/>
    <w:rsid w:val="00B04856"/>
    <w:rsid w:val="00B04CC8"/>
    <w:rsid w:val="00B04FC0"/>
    <w:rsid w:val="00B051FF"/>
    <w:rsid w:val="00B05AA0"/>
    <w:rsid w:val="00B05D3C"/>
    <w:rsid w:val="00B06463"/>
    <w:rsid w:val="00B06873"/>
    <w:rsid w:val="00B06986"/>
    <w:rsid w:val="00B06F03"/>
    <w:rsid w:val="00B06F68"/>
    <w:rsid w:val="00B06F85"/>
    <w:rsid w:val="00B07483"/>
    <w:rsid w:val="00B0791A"/>
    <w:rsid w:val="00B07B0A"/>
    <w:rsid w:val="00B108CB"/>
    <w:rsid w:val="00B11006"/>
    <w:rsid w:val="00B1206C"/>
    <w:rsid w:val="00B12301"/>
    <w:rsid w:val="00B125AD"/>
    <w:rsid w:val="00B1288C"/>
    <w:rsid w:val="00B12989"/>
    <w:rsid w:val="00B12EC2"/>
    <w:rsid w:val="00B13038"/>
    <w:rsid w:val="00B135D6"/>
    <w:rsid w:val="00B1396E"/>
    <w:rsid w:val="00B13976"/>
    <w:rsid w:val="00B142F4"/>
    <w:rsid w:val="00B14E31"/>
    <w:rsid w:val="00B15E55"/>
    <w:rsid w:val="00B177D2"/>
    <w:rsid w:val="00B17DA8"/>
    <w:rsid w:val="00B17F48"/>
    <w:rsid w:val="00B205B2"/>
    <w:rsid w:val="00B20632"/>
    <w:rsid w:val="00B20EBC"/>
    <w:rsid w:val="00B2104B"/>
    <w:rsid w:val="00B21CCF"/>
    <w:rsid w:val="00B21E37"/>
    <w:rsid w:val="00B21EFD"/>
    <w:rsid w:val="00B22254"/>
    <w:rsid w:val="00B232B6"/>
    <w:rsid w:val="00B24A12"/>
    <w:rsid w:val="00B2533B"/>
    <w:rsid w:val="00B25658"/>
    <w:rsid w:val="00B25AFD"/>
    <w:rsid w:val="00B26396"/>
    <w:rsid w:val="00B26C47"/>
    <w:rsid w:val="00B3034E"/>
    <w:rsid w:val="00B305AD"/>
    <w:rsid w:val="00B30C2B"/>
    <w:rsid w:val="00B31401"/>
    <w:rsid w:val="00B31542"/>
    <w:rsid w:val="00B31C66"/>
    <w:rsid w:val="00B31CCB"/>
    <w:rsid w:val="00B326D1"/>
    <w:rsid w:val="00B3334F"/>
    <w:rsid w:val="00B33422"/>
    <w:rsid w:val="00B337BF"/>
    <w:rsid w:val="00B34B24"/>
    <w:rsid w:val="00B34D97"/>
    <w:rsid w:val="00B34E71"/>
    <w:rsid w:val="00B36007"/>
    <w:rsid w:val="00B3632B"/>
    <w:rsid w:val="00B36497"/>
    <w:rsid w:val="00B367A1"/>
    <w:rsid w:val="00B37657"/>
    <w:rsid w:val="00B37CA4"/>
    <w:rsid w:val="00B40FE8"/>
    <w:rsid w:val="00B412CC"/>
    <w:rsid w:val="00B41318"/>
    <w:rsid w:val="00B41669"/>
    <w:rsid w:val="00B419E5"/>
    <w:rsid w:val="00B41C89"/>
    <w:rsid w:val="00B41EE4"/>
    <w:rsid w:val="00B424D3"/>
    <w:rsid w:val="00B42C6C"/>
    <w:rsid w:val="00B43011"/>
    <w:rsid w:val="00B43131"/>
    <w:rsid w:val="00B438C2"/>
    <w:rsid w:val="00B44086"/>
    <w:rsid w:val="00B446B5"/>
    <w:rsid w:val="00B44DC7"/>
    <w:rsid w:val="00B44FC9"/>
    <w:rsid w:val="00B4510F"/>
    <w:rsid w:val="00B45323"/>
    <w:rsid w:val="00B46596"/>
    <w:rsid w:val="00B470B5"/>
    <w:rsid w:val="00B471C4"/>
    <w:rsid w:val="00B4737E"/>
    <w:rsid w:val="00B4756B"/>
    <w:rsid w:val="00B47805"/>
    <w:rsid w:val="00B503ED"/>
    <w:rsid w:val="00B5040E"/>
    <w:rsid w:val="00B508AE"/>
    <w:rsid w:val="00B50CBD"/>
    <w:rsid w:val="00B50EBC"/>
    <w:rsid w:val="00B5281D"/>
    <w:rsid w:val="00B528B9"/>
    <w:rsid w:val="00B536A6"/>
    <w:rsid w:val="00B536F5"/>
    <w:rsid w:val="00B53E03"/>
    <w:rsid w:val="00B53F2D"/>
    <w:rsid w:val="00B543CF"/>
    <w:rsid w:val="00B55B05"/>
    <w:rsid w:val="00B55D33"/>
    <w:rsid w:val="00B5607A"/>
    <w:rsid w:val="00B560CC"/>
    <w:rsid w:val="00B56E6B"/>
    <w:rsid w:val="00B5744F"/>
    <w:rsid w:val="00B57662"/>
    <w:rsid w:val="00B604F6"/>
    <w:rsid w:val="00B60835"/>
    <w:rsid w:val="00B61513"/>
    <w:rsid w:val="00B62439"/>
    <w:rsid w:val="00B62861"/>
    <w:rsid w:val="00B628BE"/>
    <w:rsid w:val="00B63961"/>
    <w:rsid w:val="00B63A3C"/>
    <w:rsid w:val="00B63B21"/>
    <w:rsid w:val="00B6485B"/>
    <w:rsid w:val="00B64CB3"/>
    <w:rsid w:val="00B64EA4"/>
    <w:rsid w:val="00B652C5"/>
    <w:rsid w:val="00B65DD7"/>
    <w:rsid w:val="00B65ECE"/>
    <w:rsid w:val="00B664F8"/>
    <w:rsid w:val="00B66C16"/>
    <w:rsid w:val="00B67415"/>
    <w:rsid w:val="00B67F0A"/>
    <w:rsid w:val="00B710B7"/>
    <w:rsid w:val="00B717AD"/>
    <w:rsid w:val="00B71D54"/>
    <w:rsid w:val="00B7271D"/>
    <w:rsid w:val="00B739D4"/>
    <w:rsid w:val="00B73B33"/>
    <w:rsid w:val="00B7402B"/>
    <w:rsid w:val="00B744F5"/>
    <w:rsid w:val="00B75299"/>
    <w:rsid w:val="00B76B43"/>
    <w:rsid w:val="00B77C60"/>
    <w:rsid w:val="00B77FD4"/>
    <w:rsid w:val="00B801AD"/>
    <w:rsid w:val="00B801BC"/>
    <w:rsid w:val="00B801FE"/>
    <w:rsid w:val="00B80A10"/>
    <w:rsid w:val="00B80AE2"/>
    <w:rsid w:val="00B8159B"/>
    <w:rsid w:val="00B817A8"/>
    <w:rsid w:val="00B8198C"/>
    <w:rsid w:val="00B82178"/>
    <w:rsid w:val="00B8217F"/>
    <w:rsid w:val="00B82C7D"/>
    <w:rsid w:val="00B82FA5"/>
    <w:rsid w:val="00B83034"/>
    <w:rsid w:val="00B834A0"/>
    <w:rsid w:val="00B83796"/>
    <w:rsid w:val="00B837CB"/>
    <w:rsid w:val="00B83831"/>
    <w:rsid w:val="00B83C6E"/>
    <w:rsid w:val="00B83E4D"/>
    <w:rsid w:val="00B84E2C"/>
    <w:rsid w:val="00B861D5"/>
    <w:rsid w:val="00B86333"/>
    <w:rsid w:val="00B87051"/>
    <w:rsid w:val="00B87500"/>
    <w:rsid w:val="00B876B3"/>
    <w:rsid w:val="00B87BF2"/>
    <w:rsid w:val="00B87C5C"/>
    <w:rsid w:val="00B87C9E"/>
    <w:rsid w:val="00B87D19"/>
    <w:rsid w:val="00B87E50"/>
    <w:rsid w:val="00B9064D"/>
    <w:rsid w:val="00B91C6A"/>
    <w:rsid w:val="00B91F42"/>
    <w:rsid w:val="00B92120"/>
    <w:rsid w:val="00B9259C"/>
    <w:rsid w:val="00B92C20"/>
    <w:rsid w:val="00B92ED8"/>
    <w:rsid w:val="00B930A3"/>
    <w:rsid w:val="00B93834"/>
    <w:rsid w:val="00B939A0"/>
    <w:rsid w:val="00B93A10"/>
    <w:rsid w:val="00B949BC"/>
    <w:rsid w:val="00B94F91"/>
    <w:rsid w:val="00B95620"/>
    <w:rsid w:val="00B95E23"/>
    <w:rsid w:val="00B96176"/>
    <w:rsid w:val="00B961B2"/>
    <w:rsid w:val="00B96343"/>
    <w:rsid w:val="00B96A56"/>
    <w:rsid w:val="00B96B8F"/>
    <w:rsid w:val="00B96D79"/>
    <w:rsid w:val="00B96E75"/>
    <w:rsid w:val="00B96F5C"/>
    <w:rsid w:val="00B97236"/>
    <w:rsid w:val="00B972A6"/>
    <w:rsid w:val="00B975F1"/>
    <w:rsid w:val="00BA01F7"/>
    <w:rsid w:val="00BA196E"/>
    <w:rsid w:val="00BA1ACF"/>
    <w:rsid w:val="00BA2106"/>
    <w:rsid w:val="00BA21D2"/>
    <w:rsid w:val="00BA24C3"/>
    <w:rsid w:val="00BA2C18"/>
    <w:rsid w:val="00BA454E"/>
    <w:rsid w:val="00BA4D8F"/>
    <w:rsid w:val="00BA4DB1"/>
    <w:rsid w:val="00BA503F"/>
    <w:rsid w:val="00BA50CE"/>
    <w:rsid w:val="00BA56A5"/>
    <w:rsid w:val="00BA583E"/>
    <w:rsid w:val="00BA6093"/>
    <w:rsid w:val="00BA6411"/>
    <w:rsid w:val="00BA7761"/>
    <w:rsid w:val="00BA7813"/>
    <w:rsid w:val="00BA7DBE"/>
    <w:rsid w:val="00BB0044"/>
    <w:rsid w:val="00BB0662"/>
    <w:rsid w:val="00BB11BE"/>
    <w:rsid w:val="00BB18BD"/>
    <w:rsid w:val="00BB1A62"/>
    <w:rsid w:val="00BB1E55"/>
    <w:rsid w:val="00BB2B24"/>
    <w:rsid w:val="00BB2EE6"/>
    <w:rsid w:val="00BB30E0"/>
    <w:rsid w:val="00BB3178"/>
    <w:rsid w:val="00BB35CA"/>
    <w:rsid w:val="00BB35F9"/>
    <w:rsid w:val="00BB3D9B"/>
    <w:rsid w:val="00BB4278"/>
    <w:rsid w:val="00BB44AD"/>
    <w:rsid w:val="00BB48C1"/>
    <w:rsid w:val="00BB4C4A"/>
    <w:rsid w:val="00BB4DB6"/>
    <w:rsid w:val="00BB5E24"/>
    <w:rsid w:val="00BB61A3"/>
    <w:rsid w:val="00BB66DB"/>
    <w:rsid w:val="00BB67C0"/>
    <w:rsid w:val="00BB69E5"/>
    <w:rsid w:val="00BB6FF8"/>
    <w:rsid w:val="00BB790E"/>
    <w:rsid w:val="00BC0C89"/>
    <w:rsid w:val="00BC1AD1"/>
    <w:rsid w:val="00BC1E5F"/>
    <w:rsid w:val="00BC2128"/>
    <w:rsid w:val="00BC32FE"/>
    <w:rsid w:val="00BC3F95"/>
    <w:rsid w:val="00BC48FB"/>
    <w:rsid w:val="00BC4DAD"/>
    <w:rsid w:val="00BC4DB5"/>
    <w:rsid w:val="00BC4DEA"/>
    <w:rsid w:val="00BC4F86"/>
    <w:rsid w:val="00BC52DD"/>
    <w:rsid w:val="00BC552C"/>
    <w:rsid w:val="00BC58C9"/>
    <w:rsid w:val="00BC60A6"/>
    <w:rsid w:val="00BC60E6"/>
    <w:rsid w:val="00BC6A19"/>
    <w:rsid w:val="00BC7889"/>
    <w:rsid w:val="00BC7E2E"/>
    <w:rsid w:val="00BD04EE"/>
    <w:rsid w:val="00BD075C"/>
    <w:rsid w:val="00BD094F"/>
    <w:rsid w:val="00BD1D6F"/>
    <w:rsid w:val="00BD2FED"/>
    <w:rsid w:val="00BD35D1"/>
    <w:rsid w:val="00BD3BA1"/>
    <w:rsid w:val="00BD3CE8"/>
    <w:rsid w:val="00BD3E99"/>
    <w:rsid w:val="00BD43EB"/>
    <w:rsid w:val="00BD4717"/>
    <w:rsid w:val="00BD49D1"/>
    <w:rsid w:val="00BD5008"/>
    <w:rsid w:val="00BD5792"/>
    <w:rsid w:val="00BD5FFE"/>
    <w:rsid w:val="00BD6F33"/>
    <w:rsid w:val="00BD71C7"/>
    <w:rsid w:val="00BD7900"/>
    <w:rsid w:val="00BD7A97"/>
    <w:rsid w:val="00BE0514"/>
    <w:rsid w:val="00BE0523"/>
    <w:rsid w:val="00BE1527"/>
    <w:rsid w:val="00BE1573"/>
    <w:rsid w:val="00BE1990"/>
    <w:rsid w:val="00BE1ADB"/>
    <w:rsid w:val="00BE1B79"/>
    <w:rsid w:val="00BE1E1A"/>
    <w:rsid w:val="00BE1E6B"/>
    <w:rsid w:val="00BE2419"/>
    <w:rsid w:val="00BE24FF"/>
    <w:rsid w:val="00BE28C3"/>
    <w:rsid w:val="00BE30EA"/>
    <w:rsid w:val="00BE3670"/>
    <w:rsid w:val="00BE3EDE"/>
    <w:rsid w:val="00BE4037"/>
    <w:rsid w:val="00BE41F4"/>
    <w:rsid w:val="00BE5175"/>
    <w:rsid w:val="00BE6131"/>
    <w:rsid w:val="00BE628B"/>
    <w:rsid w:val="00BE6729"/>
    <w:rsid w:val="00BE6DC7"/>
    <w:rsid w:val="00BE726E"/>
    <w:rsid w:val="00BE72ED"/>
    <w:rsid w:val="00BE7A03"/>
    <w:rsid w:val="00BE7AF8"/>
    <w:rsid w:val="00BF01B8"/>
    <w:rsid w:val="00BF0242"/>
    <w:rsid w:val="00BF0531"/>
    <w:rsid w:val="00BF0A13"/>
    <w:rsid w:val="00BF11EA"/>
    <w:rsid w:val="00BF17E4"/>
    <w:rsid w:val="00BF255A"/>
    <w:rsid w:val="00BF2894"/>
    <w:rsid w:val="00BF31AE"/>
    <w:rsid w:val="00BF3263"/>
    <w:rsid w:val="00BF3480"/>
    <w:rsid w:val="00BF397C"/>
    <w:rsid w:val="00BF4C16"/>
    <w:rsid w:val="00BF51AB"/>
    <w:rsid w:val="00BF585A"/>
    <w:rsid w:val="00BF5EE7"/>
    <w:rsid w:val="00BF666F"/>
    <w:rsid w:val="00BF6D58"/>
    <w:rsid w:val="00BF711D"/>
    <w:rsid w:val="00BF72BE"/>
    <w:rsid w:val="00BF746B"/>
    <w:rsid w:val="00BF76C9"/>
    <w:rsid w:val="00C008AE"/>
    <w:rsid w:val="00C009C9"/>
    <w:rsid w:val="00C00BB9"/>
    <w:rsid w:val="00C01391"/>
    <w:rsid w:val="00C0158D"/>
    <w:rsid w:val="00C02927"/>
    <w:rsid w:val="00C02C07"/>
    <w:rsid w:val="00C02C60"/>
    <w:rsid w:val="00C02ECF"/>
    <w:rsid w:val="00C0306B"/>
    <w:rsid w:val="00C03215"/>
    <w:rsid w:val="00C03B78"/>
    <w:rsid w:val="00C04A98"/>
    <w:rsid w:val="00C04F79"/>
    <w:rsid w:val="00C05061"/>
    <w:rsid w:val="00C053C3"/>
    <w:rsid w:val="00C053DA"/>
    <w:rsid w:val="00C05667"/>
    <w:rsid w:val="00C065E7"/>
    <w:rsid w:val="00C06BFE"/>
    <w:rsid w:val="00C06D05"/>
    <w:rsid w:val="00C07945"/>
    <w:rsid w:val="00C07A3C"/>
    <w:rsid w:val="00C1013F"/>
    <w:rsid w:val="00C109B9"/>
    <w:rsid w:val="00C10FE8"/>
    <w:rsid w:val="00C129AC"/>
    <w:rsid w:val="00C12BDD"/>
    <w:rsid w:val="00C13D7F"/>
    <w:rsid w:val="00C13DB5"/>
    <w:rsid w:val="00C1447C"/>
    <w:rsid w:val="00C144E4"/>
    <w:rsid w:val="00C14841"/>
    <w:rsid w:val="00C14B80"/>
    <w:rsid w:val="00C1507E"/>
    <w:rsid w:val="00C152BC"/>
    <w:rsid w:val="00C15DA8"/>
    <w:rsid w:val="00C16E53"/>
    <w:rsid w:val="00C16F62"/>
    <w:rsid w:val="00C17112"/>
    <w:rsid w:val="00C17408"/>
    <w:rsid w:val="00C17DC1"/>
    <w:rsid w:val="00C20575"/>
    <w:rsid w:val="00C21153"/>
    <w:rsid w:val="00C21EE4"/>
    <w:rsid w:val="00C221E1"/>
    <w:rsid w:val="00C22221"/>
    <w:rsid w:val="00C22256"/>
    <w:rsid w:val="00C22390"/>
    <w:rsid w:val="00C22B23"/>
    <w:rsid w:val="00C22ECB"/>
    <w:rsid w:val="00C235C0"/>
    <w:rsid w:val="00C246B8"/>
    <w:rsid w:val="00C2487C"/>
    <w:rsid w:val="00C24DC1"/>
    <w:rsid w:val="00C26B3A"/>
    <w:rsid w:val="00C26B7B"/>
    <w:rsid w:val="00C27470"/>
    <w:rsid w:val="00C276B0"/>
    <w:rsid w:val="00C27731"/>
    <w:rsid w:val="00C277EA"/>
    <w:rsid w:val="00C27A60"/>
    <w:rsid w:val="00C30701"/>
    <w:rsid w:val="00C30E65"/>
    <w:rsid w:val="00C3118B"/>
    <w:rsid w:val="00C313AE"/>
    <w:rsid w:val="00C31445"/>
    <w:rsid w:val="00C314C6"/>
    <w:rsid w:val="00C31A88"/>
    <w:rsid w:val="00C31E8D"/>
    <w:rsid w:val="00C32FE8"/>
    <w:rsid w:val="00C333D6"/>
    <w:rsid w:val="00C3375F"/>
    <w:rsid w:val="00C33E11"/>
    <w:rsid w:val="00C34008"/>
    <w:rsid w:val="00C34105"/>
    <w:rsid w:val="00C3477A"/>
    <w:rsid w:val="00C353CA"/>
    <w:rsid w:val="00C35B03"/>
    <w:rsid w:val="00C35B90"/>
    <w:rsid w:val="00C35E97"/>
    <w:rsid w:val="00C36858"/>
    <w:rsid w:val="00C3795B"/>
    <w:rsid w:val="00C37C4B"/>
    <w:rsid w:val="00C401C0"/>
    <w:rsid w:val="00C405EF"/>
    <w:rsid w:val="00C40B4F"/>
    <w:rsid w:val="00C40C3C"/>
    <w:rsid w:val="00C41C19"/>
    <w:rsid w:val="00C41D30"/>
    <w:rsid w:val="00C4269B"/>
    <w:rsid w:val="00C42A59"/>
    <w:rsid w:val="00C42DCC"/>
    <w:rsid w:val="00C42EA8"/>
    <w:rsid w:val="00C42F5F"/>
    <w:rsid w:val="00C4318B"/>
    <w:rsid w:val="00C44145"/>
    <w:rsid w:val="00C441D2"/>
    <w:rsid w:val="00C446B3"/>
    <w:rsid w:val="00C45A85"/>
    <w:rsid w:val="00C45B2C"/>
    <w:rsid w:val="00C463EB"/>
    <w:rsid w:val="00C47154"/>
    <w:rsid w:val="00C47BB4"/>
    <w:rsid w:val="00C51547"/>
    <w:rsid w:val="00C52387"/>
    <w:rsid w:val="00C52754"/>
    <w:rsid w:val="00C52782"/>
    <w:rsid w:val="00C52A3A"/>
    <w:rsid w:val="00C52BA5"/>
    <w:rsid w:val="00C537F3"/>
    <w:rsid w:val="00C53EE8"/>
    <w:rsid w:val="00C5435D"/>
    <w:rsid w:val="00C54437"/>
    <w:rsid w:val="00C55863"/>
    <w:rsid w:val="00C55A6F"/>
    <w:rsid w:val="00C56F12"/>
    <w:rsid w:val="00C5740C"/>
    <w:rsid w:val="00C578DA"/>
    <w:rsid w:val="00C57A4C"/>
    <w:rsid w:val="00C57D5D"/>
    <w:rsid w:val="00C57D68"/>
    <w:rsid w:val="00C60DD5"/>
    <w:rsid w:val="00C61B84"/>
    <w:rsid w:val="00C61CC3"/>
    <w:rsid w:val="00C61E08"/>
    <w:rsid w:val="00C61F81"/>
    <w:rsid w:val="00C621A1"/>
    <w:rsid w:val="00C62776"/>
    <w:rsid w:val="00C628DC"/>
    <w:rsid w:val="00C62A6A"/>
    <w:rsid w:val="00C62C97"/>
    <w:rsid w:val="00C6308B"/>
    <w:rsid w:val="00C63ADA"/>
    <w:rsid w:val="00C63DFE"/>
    <w:rsid w:val="00C6436C"/>
    <w:rsid w:val="00C643FE"/>
    <w:rsid w:val="00C64900"/>
    <w:rsid w:val="00C650E2"/>
    <w:rsid w:val="00C65411"/>
    <w:rsid w:val="00C654D8"/>
    <w:rsid w:val="00C654DC"/>
    <w:rsid w:val="00C6563A"/>
    <w:rsid w:val="00C65BAF"/>
    <w:rsid w:val="00C66575"/>
    <w:rsid w:val="00C665FE"/>
    <w:rsid w:val="00C6695A"/>
    <w:rsid w:val="00C66B22"/>
    <w:rsid w:val="00C671BE"/>
    <w:rsid w:val="00C6730B"/>
    <w:rsid w:val="00C674F6"/>
    <w:rsid w:val="00C705AA"/>
    <w:rsid w:val="00C71132"/>
    <w:rsid w:val="00C7156D"/>
    <w:rsid w:val="00C71672"/>
    <w:rsid w:val="00C7245A"/>
    <w:rsid w:val="00C72B1F"/>
    <w:rsid w:val="00C72D0D"/>
    <w:rsid w:val="00C72E39"/>
    <w:rsid w:val="00C7357B"/>
    <w:rsid w:val="00C7379F"/>
    <w:rsid w:val="00C740FA"/>
    <w:rsid w:val="00C747EC"/>
    <w:rsid w:val="00C75C06"/>
    <w:rsid w:val="00C76EF9"/>
    <w:rsid w:val="00C77325"/>
    <w:rsid w:val="00C773AD"/>
    <w:rsid w:val="00C77A46"/>
    <w:rsid w:val="00C77C23"/>
    <w:rsid w:val="00C80865"/>
    <w:rsid w:val="00C80C35"/>
    <w:rsid w:val="00C80D20"/>
    <w:rsid w:val="00C8123C"/>
    <w:rsid w:val="00C817B8"/>
    <w:rsid w:val="00C81CFF"/>
    <w:rsid w:val="00C81EE0"/>
    <w:rsid w:val="00C81F4B"/>
    <w:rsid w:val="00C82F27"/>
    <w:rsid w:val="00C82FA3"/>
    <w:rsid w:val="00C8342A"/>
    <w:rsid w:val="00C839EB"/>
    <w:rsid w:val="00C83AC6"/>
    <w:rsid w:val="00C83FDD"/>
    <w:rsid w:val="00C843D7"/>
    <w:rsid w:val="00C84E20"/>
    <w:rsid w:val="00C853F8"/>
    <w:rsid w:val="00C854CB"/>
    <w:rsid w:val="00C8571C"/>
    <w:rsid w:val="00C85B18"/>
    <w:rsid w:val="00C861DD"/>
    <w:rsid w:val="00C86B0E"/>
    <w:rsid w:val="00C87169"/>
    <w:rsid w:val="00C8716D"/>
    <w:rsid w:val="00C8723A"/>
    <w:rsid w:val="00C873A3"/>
    <w:rsid w:val="00C87760"/>
    <w:rsid w:val="00C87807"/>
    <w:rsid w:val="00C90898"/>
    <w:rsid w:val="00C90974"/>
    <w:rsid w:val="00C91872"/>
    <w:rsid w:val="00C91D65"/>
    <w:rsid w:val="00C91E70"/>
    <w:rsid w:val="00C921C7"/>
    <w:rsid w:val="00C92FFD"/>
    <w:rsid w:val="00C93148"/>
    <w:rsid w:val="00C9355F"/>
    <w:rsid w:val="00C9380E"/>
    <w:rsid w:val="00C93864"/>
    <w:rsid w:val="00C9391D"/>
    <w:rsid w:val="00C93BD0"/>
    <w:rsid w:val="00C93BD8"/>
    <w:rsid w:val="00C94071"/>
    <w:rsid w:val="00C94645"/>
    <w:rsid w:val="00C949D8"/>
    <w:rsid w:val="00C9569A"/>
    <w:rsid w:val="00C958BF"/>
    <w:rsid w:val="00C962F5"/>
    <w:rsid w:val="00C963D2"/>
    <w:rsid w:val="00C964CA"/>
    <w:rsid w:val="00C9690B"/>
    <w:rsid w:val="00C971C5"/>
    <w:rsid w:val="00C97997"/>
    <w:rsid w:val="00C97B6A"/>
    <w:rsid w:val="00C97F0B"/>
    <w:rsid w:val="00CA020D"/>
    <w:rsid w:val="00CA0734"/>
    <w:rsid w:val="00CA0773"/>
    <w:rsid w:val="00CA07E8"/>
    <w:rsid w:val="00CA0A7D"/>
    <w:rsid w:val="00CA0EA5"/>
    <w:rsid w:val="00CA2549"/>
    <w:rsid w:val="00CA3463"/>
    <w:rsid w:val="00CA36D9"/>
    <w:rsid w:val="00CA36F7"/>
    <w:rsid w:val="00CA3CD1"/>
    <w:rsid w:val="00CA3E6E"/>
    <w:rsid w:val="00CA4229"/>
    <w:rsid w:val="00CA4682"/>
    <w:rsid w:val="00CA46B7"/>
    <w:rsid w:val="00CA49E1"/>
    <w:rsid w:val="00CA537F"/>
    <w:rsid w:val="00CA59C7"/>
    <w:rsid w:val="00CA60D1"/>
    <w:rsid w:val="00CA6DB3"/>
    <w:rsid w:val="00CA6DF9"/>
    <w:rsid w:val="00CA7509"/>
    <w:rsid w:val="00CA7536"/>
    <w:rsid w:val="00CA75BC"/>
    <w:rsid w:val="00CA7F5B"/>
    <w:rsid w:val="00CB05EE"/>
    <w:rsid w:val="00CB1042"/>
    <w:rsid w:val="00CB154D"/>
    <w:rsid w:val="00CB190B"/>
    <w:rsid w:val="00CB229D"/>
    <w:rsid w:val="00CB2A88"/>
    <w:rsid w:val="00CB2D7C"/>
    <w:rsid w:val="00CB3201"/>
    <w:rsid w:val="00CB3C29"/>
    <w:rsid w:val="00CB4959"/>
    <w:rsid w:val="00CB4F55"/>
    <w:rsid w:val="00CB5040"/>
    <w:rsid w:val="00CB5135"/>
    <w:rsid w:val="00CB51A6"/>
    <w:rsid w:val="00CB566C"/>
    <w:rsid w:val="00CB601A"/>
    <w:rsid w:val="00CB602A"/>
    <w:rsid w:val="00CB65DA"/>
    <w:rsid w:val="00CB67EC"/>
    <w:rsid w:val="00CB6888"/>
    <w:rsid w:val="00CB6AF2"/>
    <w:rsid w:val="00CB6DBD"/>
    <w:rsid w:val="00CB6DEB"/>
    <w:rsid w:val="00CB705E"/>
    <w:rsid w:val="00CB7113"/>
    <w:rsid w:val="00CB7352"/>
    <w:rsid w:val="00CB73BD"/>
    <w:rsid w:val="00CB7644"/>
    <w:rsid w:val="00CB7658"/>
    <w:rsid w:val="00CB780A"/>
    <w:rsid w:val="00CB7A84"/>
    <w:rsid w:val="00CC0010"/>
    <w:rsid w:val="00CC0431"/>
    <w:rsid w:val="00CC0980"/>
    <w:rsid w:val="00CC11AE"/>
    <w:rsid w:val="00CC1F9C"/>
    <w:rsid w:val="00CC218B"/>
    <w:rsid w:val="00CC37AA"/>
    <w:rsid w:val="00CC3920"/>
    <w:rsid w:val="00CC4315"/>
    <w:rsid w:val="00CC442C"/>
    <w:rsid w:val="00CC4549"/>
    <w:rsid w:val="00CC4850"/>
    <w:rsid w:val="00CC4A97"/>
    <w:rsid w:val="00CC4BB3"/>
    <w:rsid w:val="00CC4D2D"/>
    <w:rsid w:val="00CC4D84"/>
    <w:rsid w:val="00CC4E95"/>
    <w:rsid w:val="00CC5177"/>
    <w:rsid w:val="00CC5B9C"/>
    <w:rsid w:val="00CC6065"/>
    <w:rsid w:val="00CC6731"/>
    <w:rsid w:val="00CC6A36"/>
    <w:rsid w:val="00CC6B71"/>
    <w:rsid w:val="00CC6E0E"/>
    <w:rsid w:val="00CC7284"/>
    <w:rsid w:val="00CC7970"/>
    <w:rsid w:val="00CD04A2"/>
    <w:rsid w:val="00CD04A7"/>
    <w:rsid w:val="00CD05E5"/>
    <w:rsid w:val="00CD0F80"/>
    <w:rsid w:val="00CD1701"/>
    <w:rsid w:val="00CD2505"/>
    <w:rsid w:val="00CD2819"/>
    <w:rsid w:val="00CD3F4E"/>
    <w:rsid w:val="00CD414B"/>
    <w:rsid w:val="00CD4F88"/>
    <w:rsid w:val="00CD50E7"/>
    <w:rsid w:val="00CD5BC6"/>
    <w:rsid w:val="00CD6481"/>
    <w:rsid w:val="00CE0B7E"/>
    <w:rsid w:val="00CE111E"/>
    <w:rsid w:val="00CE1DC1"/>
    <w:rsid w:val="00CE1DC7"/>
    <w:rsid w:val="00CE1E56"/>
    <w:rsid w:val="00CE259E"/>
    <w:rsid w:val="00CE2623"/>
    <w:rsid w:val="00CE31BC"/>
    <w:rsid w:val="00CE35C5"/>
    <w:rsid w:val="00CE4051"/>
    <w:rsid w:val="00CE47FE"/>
    <w:rsid w:val="00CE4BF1"/>
    <w:rsid w:val="00CE6720"/>
    <w:rsid w:val="00CE6818"/>
    <w:rsid w:val="00CE6A96"/>
    <w:rsid w:val="00CE6EC4"/>
    <w:rsid w:val="00CE6ED0"/>
    <w:rsid w:val="00CE75D2"/>
    <w:rsid w:val="00CE7750"/>
    <w:rsid w:val="00CF039A"/>
    <w:rsid w:val="00CF0A63"/>
    <w:rsid w:val="00CF0EBC"/>
    <w:rsid w:val="00CF10EE"/>
    <w:rsid w:val="00CF15E4"/>
    <w:rsid w:val="00CF1B1C"/>
    <w:rsid w:val="00CF1F11"/>
    <w:rsid w:val="00CF266E"/>
    <w:rsid w:val="00CF2863"/>
    <w:rsid w:val="00CF297A"/>
    <w:rsid w:val="00CF3D17"/>
    <w:rsid w:val="00CF41D2"/>
    <w:rsid w:val="00CF47D0"/>
    <w:rsid w:val="00CF48A9"/>
    <w:rsid w:val="00CF4C69"/>
    <w:rsid w:val="00CF5756"/>
    <w:rsid w:val="00CF5797"/>
    <w:rsid w:val="00CF57C8"/>
    <w:rsid w:val="00CF6503"/>
    <w:rsid w:val="00CF661A"/>
    <w:rsid w:val="00CF7511"/>
    <w:rsid w:val="00CF76FF"/>
    <w:rsid w:val="00D00082"/>
    <w:rsid w:val="00D002CB"/>
    <w:rsid w:val="00D0064E"/>
    <w:rsid w:val="00D00BC6"/>
    <w:rsid w:val="00D01017"/>
    <w:rsid w:val="00D01370"/>
    <w:rsid w:val="00D01B80"/>
    <w:rsid w:val="00D01BA9"/>
    <w:rsid w:val="00D01C44"/>
    <w:rsid w:val="00D02185"/>
    <w:rsid w:val="00D021DA"/>
    <w:rsid w:val="00D029B5"/>
    <w:rsid w:val="00D02C75"/>
    <w:rsid w:val="00D03B34"/>
    <w:rsid w:val="00D03FAF"/>
    <w:rsid w:val="00D041B1"/>
    <w:rsid w:val="00D04772"/>
    <w:rsid w:val="00D04BA3"/>
    <w:rsid w:val="00D053E5"/>
    <w:rsid w:val="00D05591"/>
    <w:rsid w:val="00D05C3C"/>
    <w:rsid w:val="00D06091"/>
    <w:rsid w:val="00D06640"/>
    <w:rsid w:val="00D07752"/>
    <w:rsid w:val="00D07EFC"/>
    <w:rsid w:val="00D10826"/>
    <w:rsid w:val="00D108BC"/>
    <w:rsid w:val="00D11021"/>
    <w:rsid w:val="00D1114A"/>
    <w:rsid w:val="00D1146C"/>
    <w:rsid w:val="00D1192E"/>
    <w:rsid w:val="00D11DA8"/>
    <w:rsid w:val="00D1225A"/>
    <w:rsid w:val="00D12524"/>
    <w:rsid w:val="00D134D7"/>
    <w:rsid w:val="00D14D2B"/>
    <w:rsid w:val="00D15246"/>
    <w:rsid w:val="00D156EA"/>
    <w:rsid w:val="00D1572D"/>
    <w:rsid w:val="00D15EE9"/>
    <w:rsid w:val="00D162CA"/>
    <w:rsid w:val="00D16BEA"/>
    <w:rsid w:val="00D16F1B"/>
    <w:rsid w:val="00D16F74"/>
    <w:rsid w:val="00D170BC"/>
    <w:rsid w:val="00D1750A"/>
    <w:rsid w:val="00D17562"/>
    <w:rsid w:val="00D201DF"/>
    <w:rsid w:val="00D203D4"/>
    <w:rsid w:val="00D2049A"/>
    <w:rsid w:val="00D20831"/>
    <w:rsid w:val="00D20938"/>
    <w:rsid w:val="00D20C5F"/>
    <w:rsid w:val="00D21517"/>
    <w:rsid w:val="00D21BF7"/>
    <w:rsid w:val="00D21E8B"/>
    <w:rsid w:val="00D229C2"/>
    <w:rsid w:val="00D23162"/>
    <w:rsid w:val="00D245D3"/>
    <w:rsid w:val="00D250B6"/>
    <w:rsid w:val="00D250D9"/>
    <w:rsid w:val="00D25268"/>
    <w:rsid w:val="00D25B95"/>
    <w:rsid w:val="00D27269"/>
    <w:rsid w:val="00D27331"/>
    <w:rsid w:val="00D30C28"/>
    <w:rsid w:val="00D30C45"/>
    <w:rsid w:val="00D31728"/>
    <w:rsid w:val="00D318F2"/>
    <w:rsid w:val="00D322B8"/>
    <w:rsid w:val="00D328DD"/>
    <w:rsid w:val="00D3317B"/>
    <w:rsid w:val="00D33353"/>
    <w:rsid w:val="00D3354C"/>
    <w:rsid w:val="00D33589"/>
    <w:rsid w:val="00D33DDC"/>
    <w:rsid w:val="00D33E8F"/>
    <w:rsid w:val="00D34304"/>
    <w:rsid w:val="00D34944"/>
    <w:rsid w:val="00D34C04"/>
    <w:rsid w:val="00D34D59"/>
    <w:rsid w:val="00D35897"/>
    <w:rsid w:val="00D3591B"/>
    <w:rsid w:val="00D35C82"/>
    <w:rsid w:val="00D35F70"/>
    <w:rsid w:val="00D364A3"/>
    <w:rsid w:val="00D37948"/>
    <w:rsid w:val="00D37DA8"/>
    <w:rsid w:val="00D400F3"/>
    <w:rsid w:val="00D40962"/>
    <w:rsid w:val="00D40A9F"/>
    <w:rsid w:val="00D40E25"/>
    <w:rsid w:val="00D41112"/>
    <w:rsid w:val="00D412A3"/>
    <w:rsid w:val="00D4144C"/>
    <w:rsid w:val="00D41BBB"/>
    <w:rsid w:val="00D42DBB"/>
    <w:rsid w:val="00D43833"/>
    <w:rsid w:val="00D43861"/>
    <w:rsid w:val="00D43874"/>
    <w:rsid w:val="00D4396F"/>
    <w:rsid w:val="00D43C2A"/>
    <w:rsid w:val="00D441F7"/>
    <w:rsid w:val="00D44AA0"/>
    <w:rsid w:val="00D44D92"/>
    <w:rsid w:val="00D45178"/>
    <w:rsid w:val="00D458C7"/>
    <w:rsid w:val="00D45D4C"/>
    <w:rsid w:val="00D46F81"/>
    <w:rsid w:val="00D47A51"/>
    <w:rsid w:val="00D47F12"/>
    <w:rsid w:val="00D47F20"/>
    <w:rsid w:val="00D47F7C"/>
    <w:rsid w:val="00D5045C"/>
    <w:rsid w:val="00D515AF"/>
    <w:rsid w:val="00D51762"/>
    <w:rsid w:val="00D5206D"/>
    <w:rsid w:val="00D52606"/>
    <w:rsid w:val="00D52D36"/>
    <w:rsid w:val="00D52DD0"/>
    <w:rsid w:val="00D53141"/>
    <w:rsid w:val="00D532E3"/>
    <w:rsid w:val="00D5386B"/>
    <w:rsid w:val="00D5407D"/>
    <w:rsid w:val="00D544AA"/>
    <w:rsid w:val="00D545A0"/>
    <w:rsid w:val="00D54D03"/>
    <w:rsid w:val="00D55385"/>
    <w:rsid w:val="00D559B1"/>
    <w:rsid w:val="00D55C7A"/>
    <w:rsid w:val="00D5616F"/>
    <w:rsid w:val="00D561C4"/>
    <w:rsid w:val="00D567D3"/>
    <w:rsid w:val="00D56ABD"/>
    <w:rsid w:val="00D56D7C"/>
    <w:rsid w:val="00D574EC"/>
    <w:rsid w:val="00D57626"/>
    <w:rsid w:val="00D6019B"/>
    <w:rsid w:val="00D6022C"/>
    <w:rsid w:val="00D60C52"/>
    <w:rsid w:val="00D61619"/>
    <w:rsid w:val="00D623B7"/>
    <w:rsid w:val="00D6270E"/>
    <w:rsid w:val="00D6291B"/>
    <w:rsid w:val="00D6385C"/>
    <w:rsid w:val="00D6398F"/>
    <w:rsid w:val="00D644E2"/>
    <w:rsid w:val="00D64EAC"/>
    <w:rsid w:val="00D64FD4"/>
    <w:rsid w:val="00D650AA"/>
    <w:rsid w:val="00D65108"/>
    <w:rsid w:val="00D6533C"/>
    <w:rsid w:val="00D65AAA"/>
    <w:rsid w:val="00D65D91"/>
    <w:rsid w:val="00D66899"/>
    <w:rsid w:val="00D66B3E"/>
    <w:rsid w:val="00D66DEB"/>
    <w:rsid w:val="00D6706A"/>
    <w:rsid w:val="00D7086F"/>
    <w:rsid w:val="00D7096C"/>
    <w:rsid w:val="00D70A99"/>
    <w:rsid w:val="00D70AD0"/>
    <w:rsid w:val="00D70D07"/>
    <w:rsid w:val="00D728EB"/>
    <w:rsid w:val="00D729F8"/>
    <w:rsid w:val="00D732F9"/>
    <w:rsid w:val="00D73482"/>
    <w:rsid w:val="00D7383B"/>
    <w:rsid w:val="00D73B87"/>
    <w:rsid w:val="00D73EBF"/>
    <w:rsid w:val="00D74171"/>
    <w:rsid w:val="00D74234"/>
    <w:rsid w:val="00D746E3"/>
    <w:rsid w:val="00D74B78"/>
    <w:rsid w:val="00D751D7"/>
    <w:rsid w:val="00D75F75"/>
    <w:rsid w:val="00D77298"/>
    <w:rsid w:val="00D77570"/>
    <w:rsid w:val="00D77C35"/>
    <w:rsid w:val="00D77E01"/>
    <w:rsid w:val="00D80827"/>
    <w:rsid w:val="00D81222"/>
    <w:rsid w:val="00D813EC"/>
    <w:rsid w:val="00D81A5F"/>
    <w:rsid w:val="00D81EED"/>
    <w:rsid w:val="00D8216C"/>
    <w:rsid w:val="00D8228C"/>
    <w:rsid w:val="00D829E6"/>
    <w:rsid w:val="00D832D3"/>
    <w:rsid w:val="00D83600"/>
    <w:rsid w:val="00D83F27"/>
    <w:rsid w:val="00D83FF5"/>
    <w:rsid w:val="00D84033"/>
    <w:rsid w:val="00D84057"/>
    <w:rsid w:val="00D8523D"/>
    <w:rsid w:val="00D85EA3"/>
    <w:rsid w:val="00D86639"/>
    <w:rsid w:val="00D8685F"/>
    <w:rsid w:val="00D86A84"/>
    <w:rsid w:val="00D90055"/>
    <w:rsid w:val="00D906B6"/>
    <w:rsid w:val="00D906DF"/>
    <w:rsid w:val="00D907EF"/>
    <w:rsid w:val="00D90A57"/>
    <w:rsid w:val="00D918AA"/>
    <w:rsid w:val="00D91F2B"/>
    <w:rsid w:val="00D91FA8"/>
    <w:rsid w:val="00D92225"/>
    <w:rsid w:val="00D92303"/>
    <w:rsid w:val="00D92445"/>
    <w:rsid w:val="00D9281A"/>
    <w:rsid w:val="00D9281B"/>
    <w:rsid w:val="00D93197"/>
    <w:rsid w:val="00D939BE"/>
    <w:rsid w:val="00D9419D"/>
    <w:rsid w:val="00D955C2"/>
    <w:rsid w:val="00D95D98"/>
    <w:rsid w:val="00D95DEC"/>
    <w:rsid w:val="00D95F22"/>
    <w:rsid w:val="00D966A2"/>
    <w:rsid w:val="00D96B7D"/>
    <w:rsid w:val="00D96B97"/>
    <w:rsid w:val="00D97227"/>
    <w:rsid w:val="00D97E61"/>
    <w:rsid w:val="00DA12C3"/>
    <w:rsid w:val="00DA1C0B"/>
    <w:rsid w:val="00DA275E"/>
    <w:rsid w:val="00DA2B8E"/>
    <w:rsid w:val="00DA3B2A"/>
    <w:rsid w:val="00DA3CD7"/>
    <w:rsid w:val="00DA3F2F"/>
    <w:rsid w:val="00DA411F"/>
    <w:rsid w:val="00DA4260"/>
    <w:rsid w:val="00DA4506"/>
    <w:rsid w:val="00DA456C"/>
    <w:rsid w:val="00DA48EA"/>
    <w:rsid w:val="00DA4A34"/>
    <w:rsid w:val="00DA4F26"/>
    <w:rsid w:val="00DA5813"/>
    <w:rsid w:val="00DA59C5"/>
    <w:rsid w:val="00DA6203"/>
    <w:rsid w:val="00DA63A0"/>
    <w:rsid w:val="00DA64FA"/>
    <w:rsid w:val="00DA66E2"/>
    <w:rsid w:val="00DA68BF"/>
    <w:rsid w:val="00DA6AC1"/>
    <w:rsid w:val="00DA6BBB"/>
    <w:rsid w:val="00DA6CF6"/>
    <w:rsid w:val="00DA70F6"/>
    <w:rsid w:val="00DA77A0"/>
    <w:rsid w:val="00DB04CC"/>
    <w:rsid w:val="00DB06B1"/>
    <w:rsid w:val="00DB07CA"/>
    <w:rsid w:val="00DB0840"/>
    <w:rsid w:val="00DB0C4A"/>
    <w:rsid w:val="00DB0CF4"/>
    <w:rsid w:val="00DB0F9F"/>
    <w:rsid w:val="00DB1CBE"/>
    <w:rsid w:val="00DB1E3D"/>
    <w:rsid w:val="00DB2128"/>
    <w:rsid w:val="00DB3C2B"/>
    <w:rsid w:val="00DB4374"/>
    <w:rsid w:val="00DB47A7"/>
    <w:rsid w:val="00DB49DA"/>
    <w:rsid w:val="00DB5657"/>
    <w:rsid w:val="00DB5C03"/>
    <w:rsid w:val="00DB5C6D"/>
    <w:rsid w:val="00DB5E4B"/>
    <w:rsid w:val="00DB63CE"/>
    <w:rsid w:val="00DB67BD"/>
    <w:rsid w:val="00DB78B6"/>
    <w:rsid w:val="00DB7DEE"/>
    <w:rsid w:val="00DC0252"/>
    <w:rsid w:val="00DC0D28"/>
    <w:rsid w:val="00DC2C22"/>
    <w:rsid w:val="00DC2C96"/>
    <w:rsid w:val="00DC31D4"/>
    <w:rsid w:val="00DC3E9B"/>
    <w:rsid w:val="00DC4AF3"/>
    <w:rsid w:val="00DC4F8E"/>
    <w:rsid w:val="00DC5554"/>
    <w:rsid w:val="00DC587E"/>
    <w:rsid w:val="00DC60A2"/>
    <w:rsid w:val="00DC6403"/>
    <w:rsid w:val="00DC6DC9"/>
    <w:rsid w:val="00DC7129"/>
    <w:rsid w:val="00DD0169"/>
    <w:rsid w:val="00DD0321"/>
    <w:rsid w:val="00DD0346"/>
    <w:rsid w:val="00DD06D0"/>
    <w:rsid w:val="00DD0BE5"/>
    <w:rsid w:val="00DD0D78"/>
    <w:rsid w:val="00DD27F9"/>
    <w:rsid w:val="00DD2815"/>
    <w:rsid w:val="00DD2A2B"/>
    <w:rsid w:val="00DD2DE4"/>
    <w:rsid w:val="00DD38D1"/>
    <w:rsid w:val="00DD4321"/>
    <w:rsid w:val="00DD4C25"/>
    <w:rsid w:val="00DD4F24"/>
    <w:rsid w:val="00DD51F3"/>
    <w:rsid w:val="00DD5772"/>
    <w:rsid w:val="00DD597B"/>
    <w:rsid w:val="00DD5DAB"/>
    <w:rsid w:val="00DD66B7"/>
    <w:rsid w:val="00DD6A9A"/>
    <w:rsid w:val="00DD746A"/>
    <w:rsid w:val="00DE03A6"/>
    <w:rsid w:val="00DE0F3C"/>
    <w:rsid w:val="00DE1D95"/>
    <w:rsid w:val="00DE1FDE"/>
    <w:rsid w:val="00DE20D5"/>
    <w:rsid w:val="00DE2F69"/>
    <w:rsid w:val="00DE35D7"/>
    <w:rsid w:val="00DE3764"/>
    <w:rsid w:val="00DE4151"/>
    <w:rsid w:val="00DE458B"/>
    <w:rsid w:val="00DE47DA"/>
    <w:rsid w:val="00DE4D6F"/>
    <w:rsid w:val="00DE5234"/>
    <w:rsid w:val="00DE552C"/>
    <w:rsid w:val="00DE5A45"/>
    <w:rsid w:val="00DE5BBA"/>
    <w:rsid w:val="00DE7446"/>
    <w:rsid w:val="00DE760C"/>
    <w:rsid w:val="00DF02E5"/>
    <w:rsid w:val="00DF0CE1"/>
    <w:rsid w:val="00DF1FC4"/>
    <w:rsid w:val="00DF28F5"/>
    <w:rsid w:val="00DF2986"/>
    <w:rsid w:val="00DF2C12"/>
    <w:rsid w:val="00DF2C3D"/>
    <w:rsid w:val="00DF30B1"/>
    <w:rsid w:val="00DF3186"/>
    <w:rsid w:val="00DF343E"/>
    <w:rsid w:val="00DF3E29"/>
    <w:rsid w:val="00DF4EA6"/>
    <w:rsid w:val="00DF50D5"/>
    <w:rsid w:val="00DF528E"/>
    <w:rsid w:val="00DF5D2C"/>
    <w:rsid w:val="00DF64EA"/>
    <w:rsid w:val="00DF7071"/>
    <w:rsid w:val="00DF7546"/>
    <w:rsid w:val="00DF7687"/>
    <w:rsid w:val="00DF7E88"/>
    <w:rsid w:val="00E004C7"/>
    <w:rsid w:val="00E01DE9"/>
    <w:rsid w:val="00E021C3"/>
    <w:rsid w:val="00E0280C"/>
    <w:rsid w:val="00E03C96"/>
    <w:rsid w:val="00E03DE2"/>
    <w:rsid w:val="00E0417C"/>
    <w:rsid w:val="00E04189"/>
    <w:rsid w:val="00E0427C"/>
    <w:rsid w:val="00E04519"/>
    <w:rsid w:val="00E049EE"/>
    <w:rsid w:val="00E04F1C"/>
    <w:rsid w:val="00E062BA"/>
    <w:rsid w:val="00E064B9"/>
    <w:rsid w:val="00E0656D"/>
    <w:rsid w:val="00E06F75"/>
    <w:rsid w:val="00E0741F"/>
    <w:rsid w:val="00E07893"/>
    <w:rsid w:val="00E07ADD"/>
    <w:rsid w:val="00E07C77"/>
    <w:rsid w:val="00E07E3F"/>
    <w:rsid w:val="00E07EF8"/>
    <w:rsid w:val="00E104BF"/>
    <w:rsid w:val="00E106A5"/>
    <w:rsid w:val="00E10FE6"/>
    <w:rsid w:val="00E11ECF"/>
    <w:rsid w:val="00E12463"/>
    <w:rsid w:val="00E12818"/>
    <w:rsid w:val="00E12FD2"/>
    <w:rsid w:val="00E134B3"/>
    <w:rsid w:val="00E138C8"/>
    <w:rsid w:val="00E14017"/>
    <w:rsid w:val="00E147CE"/>
    <w:rsid w:val="00E154A1"/>
    <w:rsid w:val="00E159F0"/>
    <w:rsid w:val="00E161F1"/>
    <w:rsid w:val="00E16462"/>
    <w:rsid w:val="00E164DC"/>
    <w:rsid w:val="00E16ABF"/>
    <w:rsid w:val="00E16B38"/>
    <w:rsid w:val="00E1717E"/>
    <w:rsid w:val="00E17B6F"/>
    <w:rsid w:val="00E17C44"/>
    <w:rsid w:val="00E204BE"/>
    <w:rsid w:val="00E20E1F"/>
    <w:rsid w:val="00E2143C"/>
    <w:rsid w:val="00E226E1"/>
    <w:rsid w:val="00E2280D"/>
    <w:rsid w:val="00E22C2A"/>
    <w:rsid w:val="00E23404"/>
    <w:rsid w:val="00E23D7B"/>
    <w:rsid w:val="00E24176"/>
    <w:rsid w:val="00E24433"/>
    <w:rsid w:val="00E24CC6"/>
    <w:rsid w:val="00E251A0"/>
    <w:rsid w:val="00E252C4"/>
    <w:rsid w:val="00E25448"/>
    <w:rsid w:val="00E254D9"/>
    <w:rsid w:val="00E259A8"/>
    <w:rsid w:val="00E25CE1"/>
    <w:rsid w:val="00E25DF5"/>
    <w:rsid w:val="00E27454"/>
    <w:rsid w:val="00E30089"/>
    <w:rsid w:val="00E3018A"/>
    <w:rsid w:val="00E30370"/>
    <w:rsid w:val="00E30791"/>
    <w:rsid w:val="00E30D08"/>
    <w:rsid w:val="00E3104A"/>
    <w:rsid w:val="00E310B8"/>
    <w:rsid w:val="00E3145E"/>
    <w:rsid w:val="00E318FF"/>
    <w:rsid w:val="00E32B75"/>
    <w:rsid w:val="00E3390E"/>
    <w:rsid w:val="00E33D64"/>
    <w:rsid w:val="00E33ED7"/>
    <w:rsid w:val="00E3457F"/>
    <w:rsid w:val="00E34820"/>
    <w:rsid w:val="00E348F6"/>
    <w:rsid w:val="00E34A6C"/>
    <w:rsid w:val="00E356E5"/>
    <w:rsid w:val="00E3573D"/>
    <w:rsid w:val="00E361E4"/>
    <w:rsid w:val="00E36DA6"/>
    <w:rsid w:val="00E36F41"/>
    <w:rsid w:val="00E37602"/>
    <w:rsid w:val="00E37805"/>
    <w:rsid w:val="00E379CB"/>
    <w:rsid w:val="00E40631"/>
    <w:rsid w:val="00E420D5"/>
    <w:rsid w:val="00E42200"/>
    <w:rsid w:val="00E42D2F"/>
    <w:rsid w:val="00E431E0"/>
    <w:rsid w:val="00E43916"/>
    <w:rsid w:val="00E44224"/>
    <w:rsid w:val="00E44248"/>
    <w:rsid w:val="00E44494"/>
    <w:rsid w:val="00E444F0"/>
    <w:rsid w:val="00E4483F"/>
    <w:rsid w:val="00E44C6B"/>
    <w:rsid w:val="00E45053"/>
    <w:rsid w:val="00E451F0"/>
    <w:rsid w:val="00E46A32"/>
    <w:rsid w:val="00E46CC4"/>
    <w:rsid w:val="00E47662"/>
    <w:rsid w:val="00E47673"/>
    <w:rsid w:val="00E476A0"/>
    <w:rsid w:val="00E47D91"/>
    <w:rsid w:val="00E47E27"/>
    <w:rsid w:val="00E50489"/>
    <w:rsid w:val="00E509AC"/>
    <w:rsid w:val="00E50E54"/>
    <w:rsid w:val="00E517B9"/>
    <w:rsid w:val="00E526F1"/>
    <w:rsid w:val="00E528E1"/>
    <w:rsid w:val="00E52B34"/>
    <w:rsid w:val="00E52FAF"/>
    <w:rsid w:val="00E546CB"/>
    <w:rsid w:val="00E54D2E"/>
    <w:rsid w:val="00E55421"/>
    <w:rsid w:val="00E5545B"/>
    <w:rsid w:val="00E565BA"/>
    <w:rsid w:val="00E56AA1"/>
    <w:rsid w:val="00E56E2C"/>
    <w:rsid w:val="00E572B0"/>
    <w:rsid w:val="00E60496"/>
    <w:rsid w:val="00E61FB9"/>
    <w:rsid w:val="00E62193"/>
    <w:rsid w:val="00E62437"/>
    <w:rsid w:val="00E6355C"/>
    <w:rsid w:val="00E63CF2"/>
    <w:rsid w:val="00E64272"/>
    <w:rsid w:val="00E64B66"/>
    <w:rsid w:val="00E65C16"/>
    <w:rsid w:val="00E660EF"/>
    <w:rsid w:val="00E66105"/>
    <w:rsid w:val="00E669E0"/>
    <w:rsid w:val="00E67266"/>
    <w:rsid w:val="00E67B3E"/>
    <w:rsid w:val="00E67EB3"/>
    <w:rsid w:val="00E706E9"/>
    <w:rsid w:val="00E714C0"/>
    <w:rsid w:val="00E71B72"/>
    <w:rsid w:val="00E71C6D"/>
    <w:rsid w:val="00E71E85"/>
    <w:rsid w:val="00E72146"/>
    <w:rsid w:val="00E728C1"/>
    <w:rsid w:val="00E72EAD"/>
    <w:rsid w:val="00E72FCF"/>
    <w:rsid w:val="00E73B9A"/>
    <w:rsid w:val="00E741CB"/>
    <w:rsid w:val="00E74FD9"/>
    <w:rsid w:val="00E752D2"/>
    <w:rsid w:val="00E7532E"/>
    <w:rsid w:val="00E75C82"/>
    <w:rsid w:val="00E75D54"/>
    <w:rsid w:val="00E75F9D"/>
    <w:rsid w:val="00E765E1"/>
    <w:rsid w:val="00E76A41"/>
    <w:rsid w:val="00E7770C"/>
    <w:rsid w:val="00E80CE7"/>
    <w:rsid w:val="00E80EA6"/>
    <w:rsid w:val="00E81218"/>
    <w:rsid w:val="00E812C2"/>
    <w:rsid w:val="00E819DC"/>
    <w:rsid w:val="00E81F2A"/>
    <w:rsid w:val="00E8240B"/>
    <w:rsid w:val="00E82E12"/>
    <w:rsid w:val="00E84AD8"/>
    <w:rsid w:val="00E84F2C"/>
    <w:rsid w:val="00E855C0"/>
    <w:rsid w:val="00E858DF"/>
    <w:rsid w:val="00E862B4"/>
    <w:rsid w:val="00E8657F"/>
    <w:rsid w:val="00E86B40"/>
    <w:rsid w:val="00E86EE7"/>
    <w:rsid w:val="00E87327"/>
    <w:rsid w:val="00E873C9"/>
    <w:rsid w:val="00E87A63"/>
    <w:rsid w:val="00E87C85"/>
    <w:rsid w:val="00E902B5"/>
    <w:rsid w:val="00E904B6"/>
    <w:rsid w:val="00E91749"/>
    <w:rsid w:val="00E9179A"/>
    <w:rsid w:val="00E92552"/>
    <w:rsid w:val="00E926B2"/>
    <w:rsid w:val="00E932DB"/>
    <w:rsid w:val="00E93BAE"/>
    <w:rsid w:val="00E94897"/>
    <w:rsid w:val="00E95160"/>
    <w:rsid w:val="00E9577A"/>
    <w:rsid w:val="00E957C2"/>
    <w:rsid w:val="00E95A64"/>
    <w:rsid w:val="00E95AD3"/>
    <w:rsid w:val="00E95B6A"/>
    <w:rsid w:val="00E95E4C"/>
    <w:rsid w:val="00E964F7"/>
    <w:rsid w:val="00E96F4E"/>
    <w:rsid w:val="00E975B8"/>
    <w:rsid w:val="00E97D88"/>
    <w:rsid w:val="00E97F4B"/>
    <w:rsid w:val="00EA01CF"/>
    <w:rsid w:val="00EA1227"/>
    <w:rsid w:val="00EA180C"/>
    <w:rsid w:val="00EA1DAA"/>
    <w:rsid w:val="00EA1DC4"/>
    <w:rsid w:val="00EA27DD"/>
    <w:rsid w:val="00EA2BD0"/>
    <w:rsid w:val="00EA37D8"/>
    <w:rsid w:val="00EA4411"/>
    <w:rsid w:val="00EA48F8"/>
    <w:rsid w:val="00EA49B6"/>
    <w:rsid w:val="00EA5AAD"/>
    <w:rsid w:val="00EA5B3E"/>
    <w:rsid w:val="00EA5C90"/>
    <w:rsid w:val="00EA5CE8"/>
    <w:rsid w:val="00EA6694"/>
    <w:rsid w:val="00EA6B8B"/>
    <w:rsid w:val="00EA75FD"/>
    <w:rsid w:val="00EA76EA"/>
    <w:rsid w:val="00EB02C0"/>
    <w:rsid w:val="00EB0625"/>
    <w:rsid w:val="00EB07F4"/>
    <w:rsid w:val="00EB1052"/>
    <w:rsid w:val="00EB2138"/>
    <w:rsid w:val="00EB2325"/>
    <w:rsid w:val="00EB2490"/>
    <w:rsid w:val="00EB2CE9"/>
    <w:rsid w:val="00EB3440"/>
    <w:rsid w:val="00EB34C4"/>
    <w:rsid w:val="00EB36F1"/>
    <w:rsid w:val="00EB4385"/>
    <w:rsid w:val="00EB4842"/>
    <w:rsid w:val="00EB4E1B"/>
    <w:rsid w:val="00EB5711"/>
    <w:rsid w:val="00EB598E"/>
    <w:rsid w:val="00EB60D7"/>
    <w:rsid w:val="00EB6766"/>
    <w:rsid w:val="00EB68F6"/>
    <w:rsid w:val="00EB748C"/>
    <w:rsid w:val="00EB777E"/>
    <w:rsid w:val="00EC0A58"/>
    <w:rsid w:val="00EC0F9E"/>
    <w:rsid w:val="00EC1483"/>
    <w:rsid w:val="00EC157F"/>
    <w:rsid w:val="00EC1748"/>
    <w:rsid w:val="00EC1791"/>
    <w:rsid w:val="00EC1879"/>
    <w:rsid w:val="00EC205B"/>
    <w:rsid w:val="00EC22F4"/>
    <w:rsid w:val="00EC2CA1"/>
    <w:rsid w:val="00EC353F"/>
    <w:rsid w:val="00EC3823"/>
    <w:rsid w:val="00EC3C82"/>
    <w:rsid w:val="00EC4404"/>
    <w:rsid w:val="00EC4839"/>
    <w:rsid w:val="00EC4859"/>
    <w:rsid w:val="00EC4D00"/>
    <w:rsid w:val="00EC5256"/>
    <w:rsid w:val="00EC5720"/>
    <w:rsid w:val="00EC5CD5"/>
    <w:rsid w:val="00EC5D8B"/>
    <w:rsid w:val="00EC7036"/>
    <w:rsid w:val="00EC7E37"/>
    <w:rsid w:val="00ED0785"/>
    <w:rsid w:val="00ED0847"/>
    <w:rsid w:val="00ED08A7"/>
    <w:rsid w:val="00ED09B9"/>
    <w:rsid w:val="00ED0A4E"/>
    <w:rsid w:val="00ED0E05"/>
    <w:rsid w:val="00ED153D"/>
    <w:rsid w:val="00ED1B4A"/>
    <w:rsid w:val="00ED2309"/>
    <w:rsid w:val="00ED2358"/>
    <w:rsid w:val="00ED2774"/>
    <w:rsid w:val="00ED280B"/>
    <w:rsid w:val="00ED3834"/>
    <w:rsid w:val="00ED38C4"/>
    <w:rsid w:val="00ED49BC"/>
    <w:rsid w:val="00ED4CCD"/>
    <w:rsid w:val="00ED52A6"/>
    <w:rsid w:val="00ED593E"/>
    <w:rsid w:val="00ED59A9"/>
    <w:rsid w:val="00ED61FD"/>
    <w:rsid w:val="00ED6C7E"/>
    <w:rsid w:val="00ED720A"/>
    <w:rsid w:val="00ED756B"/>
    <w:rsid w:val="00ED7D63"/>
    <w:rsid w:val="00EE01C9"/>
    <w:rsid w:val="00EE0503"/>
    <w:rsid w:val="00EE0886"/>
    <w:rsid w:val="00EE0BE0"/>
    <w:rsid w:val="00EE0C3F"/>
    <w:rsid w:val="00EE1539"/>
    <w:rsid w:val="00EE157C"/>
    <w:rsid w:val="00EE17B8"/>
    <w:rsid w:val="00EE1E95"/>
    <w:rsid w:val="00EE214C"/>
    <w:rsid w:val="00EE2D9F"/>
    <w:rsid w:val="00EE360E"/>
    <w:rsid w:val="00EE39D6"/>
    <w:rsid w:val="00EE40E0"/>
    <w:rsid w:val="00EE43BE"/>
    <w:rsid w:val="00EE45F9"/>
    <w:rsid w:val="00EE597E"/>
    <w:rsid w:val="00EE5A27"/>
    <w:rsid w:val="00EE64ED"/>
    <w:rsid w:val="00EE6501"/>
    <w:rsid w:val="00EE66F2"/>
    <w:rsid w:val="00EE6868"/>
    <w:rsid w:val="00EE7695"/>
    <w:rsid w:val="00EE7ED9"/>
    <w:rsid w:val="00EF00D2"/>
    <w:rsid w:val="00EF06FB"/>
    <w:rsid w:val="00EF08EF"/>
    <w:rsid w:val="00EF0BF3"/>
    <w:rsid w:val="00EF0CC7"/>
    <w:rsid w:val="00EF0FB7"/>
    <w:rsid w:val="00EF1203"/>
    <w:rsid w:val="00EF27DB"/>
    <w:rsid w:val="00EF2E0C"/>
    <w:rsid w:val="00EF2E9E"/>
    <w:rsid w:val="00EF34BB"/>
    <w:rsid w:val="00EF39BA"/>
    <w:rsid w:val="00EF3CAA"/>
    <w:rsid w:val="00EF5396"/>
    <w:rsid w:val="00EF54C1"/>
    <w:rsid w:val="00EF56C5"/>
    <w:rsid w:val="00EF5D6E"/>
    <w:rsid w:val="00EF5DD8"/>
    <w:rsid w:val="00EF5DE0"/>
    <w:rsid w:val="00EF5EC5"/>
    <w:rsid w:val="00EF6879"/>
    <w:rsid w:val="00EF69E8"/>
    <w:rsid w:val="00EF6D6C"/>
    <w:rsid w:val="00EF7135"/>
    <w:rsid w:val="00EF7199"/>
    <w:rsid w:val="00F00671"/>
    <w:rsid w:val="00F00A59"/>
    <w:rsid w:val="00F00C23"/>
    <w:rsid w:val="00F01099"/>
    <w:rsid w:val="00F010AF"/>
    <w:rsid w:val="00F01987"/>
    <w:rsid w:val="00F01A49"/>
    <w:rsid w:val="00F01CE6"/>
    <w:rsid w:val="00F02A8B"/>
    <w:rsid w:val="00F02B0E"/>
    <w:rsid w:val="00F03DBD"/>
    <w:rsid w:val="00F03DC5"/>
    <w:rsid w:val="00F04544"/>
    <w:rsid w:val="00F04648"/>
    <w:rsid w:val="00F0479C"/>
    <w:rsid w:val="00F051DE"/>
    <w:rsid w:val="00F052CF"/>
    <w:rsid w:val="00F05AE0"/>
    <w:rsid w:val="00F06704"/>
    <w:rsid w:val="00F067E2"/>
    <w:rsid w:val="00F0683F"/>
    <w:rsid w:val="00F06C4F"/>
    <w:rsid w:val="00F07751"/>
    <w:rsid w:val="00F07972"/>
    <w:rsid w:val="00F07B9F"/>
    <w:rsid w:val="00F07FA9"/>
    <w:rsid w:val="00F105E8"/>
    <w:rsid w:val="00F1088B"/>
    <w:rsid w:val="00F10C2C"/>
    <w:rsid w:val="00F11047"/>
    <w:rsid w:val="00F113A4"/>
    <w:rsid w:val="00F11C21"/>
    <w:rsid w:val="00F12AB0"/>
    <w:rsid w:val="00F12AB4"/>
    <w:rsid w:val="00F13444"/>
    <w:rsid w:val="00F1354D"/>
    <w:rsid w:val="00F13A19"/>
    <w:rsid w:val="00F13ACE"/>
    <w:rsid w:val="00F1424A"/>
    <w:rsid w:val="00F1446D"/>
    <w:rsid w:val="00F148FE"/>
    <w:rsid w:val="00F149D2"/>
    <w:rsid w:val="00F14ED9"/>
    <w:rsid w:val="00F15C94"/>
    <w:rsid w:val="00F168C4"/>
    <w:rsid w:val="00F16C42"/>
    <w:rsid w:val="00F16E25"/>
    <w:rsid w:val="00F17670"/>
    <w:rsid w:val="00F17A52"/>
    <w:rsid w:val="00F205E2"/>
    <w:rsid w:val="00F21097"/>
    <w:rsid w:val="00F213C4"/>
    <w:rsid w:val="00F215D3"/>
    <w:rsid w:val="00F21F46"/>
    <w:rsid w:val="00F223F5"/>
    <w:rsid w:val="00F22530"/>
    <w:rsid w:val="00F2368F"/>
    <w:rsid w:val="00F23C33"/>
    <w:rsid w:val="00F24088"/>
    <w:rsid w:val="00F24172"/>
    <w:rsid w:val="00F24856"/>
    <w:rsid w:val="00F24912"/>
    <w:rsid w:val="00F251F7"/>
    <w:rsid w:val="00F25376"/>
    <w:rsid w:val="00F2544B"/>
    <w:rsid w:val="00F25E0E"/>
    <w:rsid w:val="00F26124"/>
    <w:rsid w:val="00F26571"/>
    <w:rsid w:val="00F26983"/>
    <w:rsid w:val="00F26C92"/>
    <w:rsid w:val="00F26CB2"/>
    <w:rsid w:val="00F273FB"/>
    <w:rsid w:val="00F27584"/>
    <w:rsid w:val="00F27828"/>
    <w:rsid w:val="00F27919"/>
    <w:rsid w:val="00F27A68"/>
    <w:rsid w:val="00F27D8F"/>
    <w:rsid w:val="00F27F6D"/>
    <w:rsid w:val="00F3053B"/>
    <w:rsid w:val="00F30C7E"/>
    <w:rsid w:val="00F30ED2"/>
    <w:rsid w:val="00F31DD2"/>
    <w:rsid w:val="00F31EDC"/>
    <w:rsid w:val="00F32174"/>
    <w:rsid w:val="00F32819"/>
    <w:rsid w:val="00F333CE"/>
    <w:rsid w:val="00F34149"/>
    <w:rsid w:val="00F34BAD"/>
    <w:rsid w:val="00F351D7"/>
    <w:rsid w:val="00F3536A"/>
    <w:rsid w:val="00F356DA"/>
    <w:rsid w:val="00F36390"/>
    <w:rsid w:val="00F36526"/>
    <w:rsid w:val="00F36605"/>
    <w:rsid w:val="00F36787"/>
    <w:rsid w:val="00F37046"/>
    <w:rsid w:val="00F37D9A"/>
    <w:rsid w:val="00F37D9E"/>
    <w:rsid w:val="00F410B0"/>
    <w:rsid w:val="00F41109"/>
    <w:rsid w:val="00F416C7"/>
    <w:rsid w:val="00F41AA3"/>
    <w:rsid w:val="00F4273E"/>
    <w:rsid w:val="00F42EEB"/>
    <w:rsid w:val="00F42EF0"/>
    <w:rsid w:val="00F43A98"/>
    <w:rsid w:val="00F43B29"/>
    <w:rsid w:val="00F43BF3"/>
    <w:rsid w:val="00F43FB5"/>
    <w:rsid w:val="00F44683"/>
    <w:rsid w:val="00F44FBF"/>
    <w:rsid w:val="00F45038"/>
    <w:rsid w:val="00F45809"/>
    <w:rsid w:val="00F459AF"/>
    <w:rsid w:val="00F45B66"/>
    <w:rsid w:val="00F45CCF"/>
    <w:rsid w:val="00F46167"/>
    <w:rsid w:val="00F463BF"/>
    <w:rsid w:val="00F46411"/>
    <w:rsid w:val="00F46D7E"/>
    <w:rsid w:val="00F475C5"/>
    <w:rsid w:val="00F476AF"/>
    <w:rsid w:val="00F47AD3"/>
    <w:rsid w:val="00F47AE6"/>
    <w:rsid w:val="00F47F70"/>
    <w:rsid w:val="00F47F9B"/>
    <w:rsid w:val="00F50A8A"/>
    <w:rsid w:val="00F510E0"/>
    <w:rsid w:val="00F51278"/>
    <w:rsid w:val="00F513B3"/>
    <w:rsid w:val="00F51D60"/>
    <w:rsid w:val="00F51F48"/>
    <w:rsid w:val="00F521D6"/>
    <w:rsid w:val="00F53D41"/>
    <w:rsid w:val="00F54534"/>
    <w:rsid w:val="00F546F3"/>
    <w:rsid w:val="00F54C89"/>
    <w:rsid w:val="00F553CA"/>
    <w:rsid w:val="00F55407"/>
    <w:rsid w:val="00F558CE"/>
    <w:rsid w:val="00F55A60"/>
    <w:rsid w:val="00F55CDE"/>
    <w:rsid w:val="00F569D1"/>
    <w:rsid w:val="00F56D56"/>
    <w:rsid w:val="00F5714C"/>
    <w:rsid w:val="00F57292"/>
    <w:rsid w:val="00F57BE5"/>
    <w:rsid w:val="00F57C86"/>
    <w:rsid w:val="00F60111"/>
    <w:rsid w:val="00F607A5"/>
    <w:rsid w:val="00F61061"/>
    <w:rsid w:val="00F61983"/>
    <w:rsid w:val="00F6228A"/>
    <w:rsid w:val="00F6242D"/>
    <w:rsid w:val="00F629CF"/>
    <w:rsid w:val="00F633C8"/>
    <w:rsid w:val="00F63403"/>
    <w:rsid w:val="00F638FE"/>
    <w:rsid w:val="00F640AB"/>
    <w:rsid w:val="00F640D1"/>
    <w:rsid w:val="00F641F0"/>
    <w:rsid w:val="00F646CA"/>
    <w:rsid w:val="00F65433"/>
    <w:rsid w:val="00F66B26"/>
    <w:rsid w:val="00F67F6D"/>
    <w:rsid w:val="00F713C5"/>
    <w:rsid w:val="00F71DD2"/>
    <w:rsid w:val="00F72784"/>
    <w:rsid w:val="00F73100"/>
    <w:rsid w:val="00F731D6"/>
    <w:rsid w:val="00F739B6"/>
    <w:rsid w:val="00F74470"/>
    <w:rsid w:val="00F752A1"/>
    <w:rsid w:val="00F75A3D"/>
    <w:rsid w:val="00F75A77"/>
    <w:rsid w:val="00F7629E"/>
    <w:rsid w:val="00F76ACC"/>
    <w:rsid w:val="00F76DED"/>
    <w:rsid w:val="00F773A3"/>
    <w:rsid w:val="00F774F6"/>
    <w:rsid w:val="00F7777A"/>
    <w:rsid w:val="00F77B6D"/>
    <w:rsid w:val="00F801D4"/>
    <w:rsid w:val="00F8083C"/>
    <w:rsid w:val="00F80E72"/>
    <w:rsid w:val="00F81206"/>
    <w:rsid w:val="00F8130D"/>
    <w:rsid w:val="00F81520"/>
    <w:rsid w:val="00F816E1"/>
    <w:rsid w:val="00F825C6"/>
    <w:rsid w:val="00F82865"/>
    <w:rsid w:val="00F82F4B"/>
    <w:rsid w:val="00F83274"/>
    <w:rsid w:val="00F8351E"/>
    <w:rsid w:val="00F83F26"/>
    <w:rsid w:val="00F84113"/>
    <w:rsid w:val="00F8488C"/>
    <w:rsid w:val="00F8490C"/>
    <w:rsid w:val="00F84BD4"/>
    <w:rsid w:val="00F84C5B"/>
    <w:rsid w:val="00F85DC1"/>
    <w:rsid w:val="00F86158"/>
    <w:rsid w:val="00F862B4"/>
    <w:rsid w:val="00F8661B"/>
    <w:rsid w:val="00F86638"/>
    <w:rsid w:val="00F87870"/>
    <w:rsid w:val="00F9020A"/>
    <w:rsid w:val="00F908E6"/>
    <w:rsid w:val="00F90943"/>
    <w:rsid w:val="00F909D6"/>
    <w:rsid w:val="00F91110"/>
    <w:rsid w:val="00F92433"/>
    <w:rsid w:val="00F92494"/>
    <w:rsid w:val="00F929AB"/>
    <w:rsid w:val="00F93528"/>
    <w:rsid w:val="00F93E6E"/>
    <w:rsid w:val="00F949F2"/>
    <w:rsid w:val="00F9586B"/>
    <w:rsid w:val="00F95BD9"/>
    <w:rsid w:val="00F960BA"/>
    <w:rsid w:val="00F96356"/>
    <w:rsid w:val="00F965F1"/>
    <w:rsid w:val="00F96A29"/>
    <w:rsid w:val="00F96C15"/>
    <w:rsid w:val="00F97182"/>
    <w:rsid w:val="00F971B6"/>
    <w:rsid w:val="00F973B3"/>
    <w:rsid w:val="00FA04F0"/>
    <w:rsid w:val="00FA08DF"/>
    <w:rsid w:val="00FA095F"/>
    <w:rsid w:val="00FA0969"/>
    <w:rsid w:val="00FA09E9"/>
    <w:rsid w:val="00FA0D22"/>
    <w:rsid w:val="00FA0F2A"/>
    <w:rsid w:val="00FA1AC1"/>
    <w:rsid w:val="00FA1AF0"/>
    <w:rsid w:val="00FA1B16"/>
    <w:rsid w:val="00FA2095"/>
    <w:rsid w:val="00FA462B"/>
    <w:rsid w:val="00FA4F4F"/>
    <w:rsid w:val="00FA5796"/>
    <w:rsid w:val="00FA61A8"/>
    <w:rsid w:val="00FA6474"/>
    <w:rsid w:val="00FA653D"/>
    <w:rsid w:val="00FA754B"/>
    <w:rsid w:val="00FA7747"/>
    <w:rsid w:val="00FB076D"/>
    <w:rsid w:val="00FB0A2E"/>
    <w:rsid w:val="00FB0E4D"/>
    <w:rsid w:val="00FB100F"/>
    <w:rsid w:val="00FB16CD"/>
    <w:rsid w:val="00FB1950"/>
    <w:rsid w:val="00FB234E"/>
    <w:rsid w:val="00FB243B"/>
    <w:rsid w:val="00FB344A"/>
    <w:rsid w:val="00FB346C"/>
    <w:rsid w:val="00FB361C"/>
    <w:rsid w:val="00FB3C47"/>
    <w:rsid w:val="00FB497F"/>
    <w:rsid w:val="00FB538F"/>
    <w:rsid w:val="00FB59B4"/>
    <w:rsid w:val="00FB5A19"/>
    <w:rsid w:val="00FB5B09"/>
    <w:rsid w:val="00FB5D89"/>
    <w:rsid w:val="00FB60E9"/>
    <w:rsid w:val="00FB677F"/>
    <w:rsid w:val="00FB6D2C"/>
    <w:rsid w:val="00FB6D86"/>
    <w:rsid w:val="00FB73E5"/>
    <w:rsid w:val="00FB7654"/>
    <w:rsid w:val="00FB770B"/>
    <w:rsid w:val="00FB7C22"/>
    <w:rsid w:val="00FC11E8"/>
    <w:rsid w:val="00FC146C"/>
    <w:rsid w:val="00FC1864"/>
    <w:rsid w:val="00FC1E21"/>
    <w:rsid w:val="00FC2F7F"/>
    <w:rsid w:val="00FC30B0"/>
    <w:rsid w:val="00FC3178"/>
    <w:rsid w:val="00FC3955"/>
    <w:rsid w:val="00FC4321"/>
    <w:rsid w:val="00FC4679"/>
    <w:rsid w:val="00FC470F"/>
    <w:rsid w:val="00FC4A0F"/>
    <w:rsid w:val="00FC4EC9"/>
    <w:rsid w:val="00FC5533"/>
    <w:rsid w:val="00FC5BE7"/>
    <w:rsid w:val="00FC62E8"/>
    <w:rsid w:val="00FC695C"/>
    <w:rsid w:val="00FC7831"/>
    <w:rsid w:val="00FD0226"/>
    <w:rsid w:val="00FD0660"/>
    <w:rsid w:val="00FD0944"/>
    <w:rsid w:val="00FD1114"/>
    <w:rsid w:val="00FD1201"/>
    <w:rsid w:val="00FD1432"/>
    <w:rsid w:val="00FD189B"/>
    <w:rsid w:val="00FD1E29"/>
    <w:rsid w:val="00FD21F3"/>
    <w:rsid w:val="00FD22BD"/>
    <w:rsid w:val="00FD2425"/>
    <w:rsid w:val="00FD346C"/>
    <w:rsid w:val="00FD392F"/>
    <w:rsid w:val="00FD4342"/>
    <w:rsid w:val="00FD4A71"/>
    <w:rsid w:val="00FD4CDC"/>
    <w:rsid w:val="00FD539A"/>
    <w:rsid w:val="00FD6034"/>
    <w:rsid w:val="00FD603B"/>
    <w:rsid w:val="00FD6042"/>
    <w:rsid w:val="00FD62E5"/>
    <w:rsid w:val="00FD657D"/>
    <w:rsid w:val="00FD69FF"/>
    <w:rsid w:val="00FD6A7D"/>
    <w:rsid w:val="00FD6DFF"/>
    <w:rsid w:val="00FD7773"/>
    <w:rsid w:val="00FE01C5"/>
    <w:rsid w:val="00FE08C5"/>
    <w:rsid w:val="00FE0EA1"/>
    <w:rsid w:val="00FE0F06"/>
    <w:rsid w:val="00FE1069"/>
    <w:rsid w:val="00FE11B8"/>
    <w:rsid w:val="00FE1860"/>
    <w:rsid w:val="00FE1A99"/>
    <w:rsid w:val="00FE1C48"/>
    <w:rsid w:val="00FE2433"/>
    <w:rsid w:val="00FE2BFA"/>
    <w:rsid w:val="00FE2E33"/>
    <w:rsid w:val="00FE2F36"/>
    <w:rsid w:val="00FE322A"/>
    <w:rsid w:val="00FE34F4"/>
    <w:rsid w:val="00FE38C9"/>
    <w:rsid w:val="00FE3B77"/>
    <w:rsid w:val="00FE3BB5"/>
    <w:rsid w:val="00FE4065"/>
    <w:rsid w:val="00FE4223"/>
    <w:rsid w:val="00FE4A96"/>
    <w:rsid w:val="00FE53D5"/>
    <w:rsid w:val="00FE5933"/>
    <w:rsid w:val="00FE5B8A"/>
    <w:rsid w:val="00FE5D4C"/>
    <w:rsid w:val="00FE64B2"/>
    <w:rsid w:val="00FE6A07"/>
    <w:rsid w:val="00FE6C79"/>
    <w:rsid w:val="00FE6EE6"/>
    <w:rsid w:val="00FE6F68"/>
    <w:rsid w:val="00FE7048"/>
    <w:rsid w:val="00FE7E3B"/>
    <w:rsid w:val="00FF0088"/>
    <w:rsid w:val="00FF037F"/>
    <w:rsid w:val="00FF0F53"/>
    <w:rsid w:val="00FF1731"/>
    <w:rsid w:val="00FF1BFB"/>
    <w:rsid w:val="00FF1CFB"/>
    <w:rsid w:val="00FF24CD"/>
    <w:rsid w:val="00FF2525"/>
    <w:rsid w:val="00FF2647"/>
    <w:rsid w:val="00FF28BF"/>
    <w:rsid w:val="00FF29D5"/>
    <w:rsid w:val="00FF2D30"/>
    <w:rsid w:val="00FF2F0F"/>
    <w:rsid w:val="00FF3349"/>
    <w:rsid w:val="00FF38E1"/>
    <w:rsid w:val="00FF4AE8"/>
    <w:rsid w:val="00FF5371"/>
    <w:rsid w:val="00FF53E3"/>
    <w:rsid w:val="00FF5A9E"/>
    <w:rsid w:val="00FF5CD4"/>
    <w:rsid w:val="00FF5D65"/>
    <w:rsid w:val="00FF67CE"/>
    <w:rsid w:val="00FF6D0A"/>
    <w:rsid w:val="00FF742E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8DD48B6"/>
  <w15:chartTrackingRefBased/>
  <w15:docId w15:val="{E387065B-EC2C-4407-9B98-BBDF2F836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Body Text 2" w:uiPriority="99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E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pacing w:val="-4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b/>
      <w:bCs/>
      <w:spacing w:val="-4"/>
      <w:sz w:val="30"/>
      <w:szCs w:val="30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217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387" w:hanging="540"/>
      <w:jc w:val="both"/>
    </w:pPr>
    <w:rPr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02172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pacing w:val="-4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uiPriority w:val="99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customStyle="1" w:styleId="BodyText2Char">
    <w:name w:val="Body Text 2 Char"/>
    <w:link w:val="BodyText2"/>
    <w:uiPriority w:val="99"/>
    <w:locked/>
    <w:rsid w:val="000D000A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C4DB5"/>
    <w:pPr>
      <w:ind w:left="720"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BC4DB5"/>
    <w:rPr>
      <w:rFonts w:ascii="Arial" w:hAnsi="Arial" w:cs="Angsana New"/>
      <w:sz w:val="22"/>
      <w:szCs w:val="22"/>
    </w:rPr>
  </w:style>
  <w:style w:type="table" w:styleId="Table3Deffects1">
    <w:name w:val="Table 3D effects 1"/>
    <w:basedOn w:val="TableNormal"/>
    <w:rsid w:val="00B875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rsid w:val="005A37C6"/>
    <w:rPr>
      <w:sz w:val="16"/>
      <w:szCs w:val="16"/>
    </w:rPr>
  </w:style>
  <w:style w:type="paragraph" w:styleId="CommentText">
    <w:name w:val="annotation text"/>
    <w:basedOn w:val="Normal"/>
    <w:link w:val="CommentTextChar"/>
    <w:rsid w:val="005A37C6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37C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A37C6"/>
    <w:rPr>
      <w:b/>
      <w:bCs/>
    </w:rPr>
  </w:style>
  <w:style w:type="character" w:customStyle="1" w:styleId="CommentSubjectChar">
    <w:name w:val="Comment Subject Char"/>
    <w:link w:val="CommentSubject"/>
    <w:rsid w:val="005A37C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A37C6"/>
    <w:rPr>
      <w:rFonts w:ascii="Arial" w:hAnsi="Arial"/>
      <w:spacing w:val="-4"/>
      <w:sz w:val="18"/>
      <w:szCs w:val="22"/>
    </w:rPr>
  </w:style>
  <w:style w:type="paragraph" w:styleId="NormalWeb">
    <w:name w:val="Normal (Web)"/>
    <w:basedOn w:val="Normal"/>
    <w:uiPriority w:val="99"/>
    <w:unhideWhenUsed/>
    <w:rsid w:val="001229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Emphasis">
    <w:name w:val="Emphasis"/>
    <w:qFormat/>
    <w:rsid w:val="00E975B8"/>
    <w:rPr>
      <w:i/>
      <w:iCs/>
    </w:rPr>
  </w:style>
  <w:style w:type="character" w:customStyle="1" w:styleId="HeaderChar">
    <w:name w:val="Header Char"/>
    <w:link w:val="Header"/>
    <w:uiPriority w:val="99"/>
    <w:rsid w:val="00280864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9B6E2A"/>
    <w:pPr>
      <w:overflowPunct w:val="0"/>
      <w:autoSpaceDE w:val="0"/>
      <w:autoSpaceDN w:val="0"/>
      <w:adjustRightInd w:val="0"/>
      <w:textAlignment w:val="baseline"/>
    </w:pPr>
    <w:rPr>
      <w:rFonts w:hAnsi="Tms Rmn"/>
      <w:spacing w:val="-4"/>
      <w:sz w:val="24"/>
      <w:szCs w:val="30"/>
    </w:rPr>
  </w:style>
  <w:style w:type="paragraph" w:customStyle="1" w:styleId="Default">
    <w:name w:val="Default"/>
    <w:qFormat/>
    <w:rsid w:val="0064186A"/>
    <w:pPr>
      <w:widowControl w:val="0"/>
      <w:autoSpaceDE w:val="0"/>
      <w:autoSpaceDN w:val="0"/>
      <w:adjustRightInd w:val="0"/>
    </w:pPr>
    <w:rPr>
      <w:rFonts w:ascii="Browallia New" w:eastAsia="SimSun" w:hAnsi="Browallia New" w:cs="Browallia New"/>
      <w:color w:val="000000"/>
      <w:spacing w:val="-4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701719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A03A90"/>
    <w:rPr>
      <w:color w:val="0000FF"/>
      <w:u w:val="single"/>
    </w:rPr>
  </w:style>
  <w:style w:type="paragraph" w:customStyle="1" w:styleId="Nomal">
    <w:name w:val="Nomal"/>
    <w:basedOn w:val="AccPolicyHeading"/>
    <w:rsid w:val="00503203"/>
    <w:pPr>
      <w:tabs>
        <w:tab w:val="num" w:pos="540"/>
        <w:tab w:val="num" w:pos="720"/>
      </w:tabs>
      <w:spacing w:after="120" w:line="260" w:lineRule="atLeast"/>
      <w:ind w:left="720" w:right="0" w:hanging="720"/>
    </w:pPr>
    <w:rPr>
      <w:rFonts w:ascii="Times New Roman" w:eastAsia="Malgun Gothic" w:hAnsi="Times New Roman" w:cs="Times New Roman"/>
      <w:b w:val="0"/>
      <w:i w:val="0"/>
      <w:iCs w:val="0"/>
      <w:sz w:val="22"/>
      <w:szCs w:val="22"/>
      <w:lang w:val="en-US" w:eastAsia="en-GB"/>
    </w:rPr>
  </w:style>
  <w:style w:type="character" w:customStyle="1" w:styleId="FooterChar">
    <w:name w:val="Footer Char"/>
    <w:link w:val="Footer"/>
    <w:uiPriority w:val="99"/>
    <w:rsid w:val="00EF6D6C"/>
    <w:rPr>
      <w:rFonts w:ascii="Arial" w:hAnsi="Arial"/>
      <w:sz w:val="18"/>
      <w:szCs w:val="18"/>
    </w:rPr>
  </w:style>
  <w:style w:type="paragraph" w:customStyle="1" w:styleId="CM2">
    <w:name w:val="CM2"/>
    <w:basedOn w:val="Default"/>
    <w:next w:val="Default"/>
    <w:uiPriority w:val="99"/>
    <w:rsid w:val="00EF6D6C"/>
    <w:rPr>
      <w:rFonts w:ascii="Calibri" w:eastAsia="Times New Roman" w:hAnsi="Calibri" w:cs="EucrosiaUPC"/>
      <w:color w:val="auto"/>
    </w:rPr>
  </w:style>
  <w:style w:type="character" w:customStyle="1" w:styleId="blockChar">
    <w:name w:val="block Char"/>
    <w:aliases w:val="b Char"/>
    <w:link w:val="block"/>
    <w:locked/>
    <w:rsid w:val="00D245D3"/>
    <w:rPr>
      <w:rFonts w:ascii="Times New Roman" w:hAnsi="Times New Roman"/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D245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eastAsia="MS Mincho"/>
      <w:spacing w:val="0"/>
      <w:sz w:val="20"/>
      <w:szCs w:val="20"/>
    </w:rPr>
  </w:style>
  <w:style w:type="character" w:customStyle="1" w:styleId="FSBlankChar">
    <w:name w:val="FS_Blank Char"/>
    <w:link w:val="FSBlank"/>
    <w:rsid w:val="00D245D3"/>
    <w:rPr>
      <w:rFonts w:eastAsia="MS Mincho"/>
      <w:spacing w:val="0"/>
      <w:sz w:val="20"/>
      <w:szCs w:val="20"/>
    </w:rPr>
  </w:style>
  <w:style w:type="paragraph" w:customStyle="1" w:styleId="Pa38">
    <w:name w:val="Pa38"/>
    <w:basedOn w:val="Normal"/>
    <w:next w:val="Normal"/>
    <w:uiPriority w:val="99"/>
    <w:rsid w:val="005E58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pacing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79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88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2252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1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1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90410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62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4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64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9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64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33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669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23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225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0187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2268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4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0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5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3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1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6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92058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0995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2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67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3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9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94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0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9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8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1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42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601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929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845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44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29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75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2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2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5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35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0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1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8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7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67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4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4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40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42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7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4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7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9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4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76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5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0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9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0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4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7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8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2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03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datawarehouse.dbd.go.th/bdw/est/details/index.html?jpNo=0107536000081&amp;jpTypeCode=7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datawarehouse.dbd.go.th/bdw/est/details/index.html?jpNo=0105546050267&amp;jpTypeCode=5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datawarehouse.dbd.go.th/bdw/est/details/index.html?jpNo=0107536000081&amp;jpTypeCode=7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datawarehouse.dbd.go.th/bdw/est/details/index.html?jpNo=0105546050267&amp;jpTypeCode=5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datawarehouse.dbd.go.th/bdw/est/details/index.html?jpNo=0105546050267&amp;jpTypeCode=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CE245-1048-47E6-B898-07D7AE6A4E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2DB829-A634-4F76-B7F2-6D41C77A755E}">
  <ds:schemaRefs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terms/"/>
    <ds:schemaRef ds:uri="http://purl.org/dc/elements/1.1/"/>
    <ds:schemaRef ds:uri="http://schemas.microsoft.com/sharepoint/v3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4243d5be-521d-4052-81ca-f0f31ea6f2da"/>
    <ds:schemaRef ds:uri="05716746-add9-412a-97a9-1b5167d151a3"/>
    <ds:schemaRef ds:uri="f6ba49b0-bcda-4796-8236-5b5cc1493ace"/>
  </ds:schemaRefs>
</ds:datastoreItem>
</file>

<file path=customXml/itemProps3.xml><?xml version="1.0" encoding="utf-8"?>
<ds:datastoreItem xmlns:ds="http://schemas.openxmlformats.org/officeDocument/2006/customXml" ds:itemID="{21C1F034-B249-4CF6-A381-C91AAFAC7C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B6B9D9-DD8E-4C41-BA56-607CEEF15F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642</TotalTime>
  <Pages>29</Pages>
  <Words>7880</Words>
  <Characters>37174</Characters>
  <Application>Microsoft Office Word</Application>
  <DocSecurity>0</DocSecurity>
  <Lines>2060</Lines>
  <Paragraphs>1026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38869</CharactersWithSpaces>
  <SharedDoc>false</SharedDoc>
  <HLinks>
    <vt:vector size="54" baseType="variant">
      <vt:variant>
        <vt:i4>6160469</vt:i4>
      </vt:variant>
      <vt:variant>
        <vt:i4>24</vt:i4>
      </vt:variant>
      <vt:variant>
        <vt:i4>0</vt:i4>
      </vt:variant>
      <vt:variant>
        <vt:i4>5</vt:i4>
      </vt:variant>
      <vt:variant>
        <vt:lpwstr>http://datawarehouse.dbd.go.th/bdw/est/details/index.html?jpNo=0105546050267&amp;jpTypeCode=5</vt:lpwstr>
      </vt:variant>
      <vt:variant>
        <vt:lpwstr/>
      </vt:variant>
      <vt:variant>
        <vt:i4>6226014</vt:i4>
      </vt:variant>
      <vt:variant>
        <vt:i4>21</vt:i4>
      </vt:variant>
      <vt:variant>
        <vt:i4>0</vt:i4>
      </vt:variant>
      <vt:variant>
        <vt:i4>5</vt:i4>
      </vt:variant>
      <vt:variant>
        <vt:lpwstr>http://datawarehouse.dbd.go.th/bdw/est/details/index.html?jpNo=0107536000081&amp;jpTypeCode=7</vt:lpwstr>
      </vt:variant>
      <vt:variant>
        <vt:lpwstr/>
      </vt:variant>
      <vt:variant>
        <vt:i4>6160469</vt:i4>
      </vt:variant>
      <vt:variant>
        <vt:i4>18</vt:i4>
      </vt:variant>
      <vt:variant>
        <vt:i4>0</vt:i4>
      </vt:variant>
      <vt:variant>
        <vt:i4>5</vt:i4>
      </vt:variant>
      <vt:variant>
        <vt:lpwstr>http://datawarehouse.dbd.go.th/bdw/est/details/index.html?jpNo=0105546050267&amp;jpTypeCode=5</vt:lpwstr>
      </vt:variant>
      <vt:variant>
        <vt:lpwstr/>
      </vt:variant>
      <vt:variant>
        <vt:i4>6226014</vt:i4>
      </vt:variant>
      <vt:variant>
        <vt:i4>15</vt:i4>
      </vt:variant>
      <vt:variant>
        <vt:i4>0</vt:i4>
      </vt:variant>
      <vt:variant>
        <vt:i4>5</vt:i4>
      </vt:variant>
      <vt:variant>
        <vt:lpwstr>http://datawarehouse.dbd.go.th/bdw/est/details/index.html?jpNo=0107536000081&amp;jpTypeCode=7</vt:lpwstr>
      </vt:variant>
      <vt:variant>
        <vt:lpwstr/>
      </vt:variant>
      <vt:variant>
        <vt:i4>6226014</vt:i4>
      </vt:variant>
      <vt:variant>
        <vt:i4>12</vt:i4>
      </vt:variant>
      <vt:variant>
        <vt:i4>0</vt:i4>
      </vt:variant>
      <vt:variant>
        <vt:i4>5</vt:i4>
      </vt:variant>
      <vt:variant>
        <vt:lpwstr>http://datawarehouse.dbd.go.th/bdw/est/details/index.html?jpNo=0107536000081&amp;jpTypeCode=7</vt:lpwstr>
      </vt:variant>
      <vt:variant>
        <vt:lpwstr/>
      </vt:variant>
      <vt:variant>
        <vt:i4>6160469</vt:i4>
      </vt:variant>
      <vt:variant>
        <vt:i4>9</vt:i4>
      </vt:variant>
      <vt:variant>
        <vt:i4>0</vt:i4>
      </vt:variant>
      <vt:variant>
        <vt:i4>5</vt:i4>
      </vt:variant>
      <vt:variant>
        <vt:lpwstr>http://datawarehouse.dbd.go.th/bdw/est/details/index.html?jpNo=0105546050267&amp;jpTypeCode=5</vt:lpwstr>
      </vt:variant>
      <vt:variant>
        <vt:lpwstr/>
      </vt:variant>
      <vt:variant>
        <vt:i4>6226014</vt:i4>
      </vt:variant>
      <vt:variant>
        <vt:i4>6</vt:i4>
      </vt:variant>
      <vt:variant>
        <vt:i4>0</vt:i4>
      </vt:variant>
      <vt:variant>
        <vt:i4>5</vt:i4>
      </vt:variant>
      <vt:variant>
        <vt:lpwstr>http://datawarehouse.dbd.go.th/bdw/est/details/index.html?jpNo=0107536000081&amp;jpTypeCode=7</vt:lpwstr>
      </vt:variant>
      <vt:variant>
        <vt:lpwstr/>
      </vt:variant>
      <vt:variant>
        <vt:i4>6160469</vt:i4>
      </vt:variant>
      <vt:variant>
        <vt:i4>3</vt:i4>
      </vt:variant>
      <vt:variant>
        <vt:i4>0</vt:i4>
      </vt:variant>
      <vt:variant>
        <vt:i4>5</vt:i4>
      </vt:variant>
      <vt:variant>
        <vt:lpwstr>http://datawarehouse.dbd.go.th/bdw/est/details/index.html?jpNo=0105546050267&amp;jpTypeCode=5</vt:lpwstr>
      </vt:variant>
      <vt:variant>
        <vt:lpwstr/>
      </vt:variant>
      <vt:variant>
        <vt:i4>6226014</vt:i4>
      </vt:variant>
      <vt:variant>
        <vt:i4>0</vt:i4>
      </vt:variant>
      <vt:variant>
        <vt:i4>0</vt:i4>
      </vt:variant>
      <vt:variant>
        <vt:i4>5</vt:i4>
      </vt:variant>
      <vt:variant>
        <vt:lpwstr>http://datawarehouse.dbd.go.th/bdw/est/details/index.html?jpNo=0107536000081&amp;jpTypeCode=7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Kornsiri, Chongaksorn</cp:lastModifiedBy>
  <cp:revision>96</cp:revision>
  <cp:lastPrinted>2026-02-24T04:02:00Z</cp:lastPrinted>
  <dcterms:created xsi:type="dcterms:W3CDTF">2026-02-11T02:22:00Z</dcterms:created>
  <dcterms:modified xsi:type="dcterms:W3CDTF">2026-02-25T06:53:00Z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